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716E1" w:rsidRPr="00D74102" w14:paraId="31B9D10D" w14:textId="77777777" w:rsidTr="00400961">
        <w:trPr>
          <w:cantSplit/>
        </w:trPr>
        <w:tc>
          <w:tcPr>
            <w:tcW w:w="10423" w:type="dxa"/>
            <w:gridSpan w:val="2"/>
            <w:shd w:val="clear" w:color="auto" w:fill="auto"/>
          </w:tcPr>
          <w:p w14:paraId="496E90E7" w14:textId="5CCB97AA" w:rsidR="009716E1" w:rsidRPr="00D74102" w:rsidRDefault="009716E1" w:rsidP="00400961">
            <w:pPr>
              <w:pStyle w:val="ZA"/>
              <w:framePr w:w="0" w:hRule="auto" w:wrap="auto" w:vAnchor="margin" w:hAnchor="text" w:yAlign="inline"/>
            </w:pPr>
            <w:bookmarkStart w:id="0" w:name="page1"/>
            <w:r>
              <w:rPr>
                <w:sz w:val="64"/>
              </w:rPr>
              <w:t xml:space="preserve">3GPP TS 29.332 </w:t>
            </w:r>
            <w:r>
              <w:t>V</w:t>
            </w:r>
            <w:r w:rsidR="00CB34D9">
              <w:t>18.</w:t>
            </w:r>
            <w:r w:rsidR="000F038B">
              <w:t>2</w:t>
            </w:r>
            <w:r w:rsidR="00CB34D9">
              <w:t>.0</w:t>
            </w:r>
            <w:r>
              <w:t xml:space="preserve"> </w:t>
            </w:r>
            <w:r>
              <w:rPr>
                <w:sz w:val="32"/>
              </w:rPr>
              <w:t>(</w:t>
            </w:r>
            <w:r w:rsidR="00CB34D9">
              <w:rPr>
                <w:sz w:val="32"/>
              </w:rPr>
              <w:t>2024-0</w:t>
            </w:r>
            <w:r w:rsidR="000F038B">
              <w:rPr>
                <w:sz w:val="32"/>
              </w:rPr>
              <w:t>9</w:t>
            </w:r>
            <w:r>
              <w:rPr>
                <w:sz w:val="32"/>
              </w:rPr>
              <w:t>)</w:t>
            </w:r>
          </w:p>
        </w:tc>
      </w:tr>
      <w:tr w:rsidR="009716E1" w:rsidRPr="00D74102" w14:paraId="4705E8A3" w14:textId="77777777" w:rsidTr="00400961">
        <w:trPr>
          <w:cantSplit/>
          <w:trHeight w:hRule="exact" w:val="1134"/>
        </w:trPr>
        <w:tc>
          <w:tcPr>
            <w:tcW w:w="10423" w:type="dxa"/>
            <w:gridSpan w:val="2"/>
            <w:shd w:val="clear" w:color="auto" w:fill="auto"/>
          </w:tcPr>
          <w:p w14:paraId="40959F1D" w14:textId="77777777" w:rsidR="009716E1" w:rsidRPr="00D74102" w:rsidRDefault="009716E1" w:rsidP="00400961">
            <w:pPr>
              <w:pStyle w:val="TAR"/>
            </w:pPr>
            <w:r>
              <w:t>Technical Specification</w:t>
            </w:r>
          </w:p>
        </w:tc>
      </w:tr>
      <w:tr w:rsidR="009716E1" w:rsidRPr="00D74102" w14:paraId="31E1444F" w14:textId="77777777" w:rsidTr="00400961">
        <w:trPr>
          <w:cantSplit/>
          <w:trHeight w:hRule="exact" w:val="3685"/>
        </w:trPr>
        <w:tc>
          <w:tcPr>
            <w:tcW w:w="10423" w:type="dxa"/>
            <w:gridSpan w:val="2"/>
            <w:shd w:val="clear" w:color="auto" w:fill="auto"/>
          </w:tcPr>
          <w:p w14:paraId="48BA8B88" w14:textId="77777777" w:rsidR="009716E1" w:rsidRDefault="009716E1" w:rsidP="00400961">
            <w:pPr>
              <w:pStyle w:val="ZT"/>
              <w:framePr w:wrap="auto" w:hAnchor="text" w:yAlign="inline"/>
            </w:pPr>
            <w:r>
              <w:t>3rd Generation Partnership Project;</w:t>
            </w:r>
          </w:p>
          <w:p w14:paraId="3787C3D6" w14:textId="77777777" w:rsidR="009716E1" w:rsidRDefault="009716E1" w:rsidP="00400961">
            <w:pPr>
              <w:pStyle w:val="ZT"/>
              <w:framePr w:wrap="auto" w:hAnchor="text" w:yAlign="inline"/>
            </w:pPr>
            <w:r>
              <w:t>Technical Specification Group Core Network and Terminals;</w:t>
            </w:r>
          </w:p>
          <w:p w14:paraId="6E70C401" w14:textId="69D3EABB" w:rsidR="009716E1" w:rsidRDefault="00160C4A" w:rsidP="00400961">
            <w:pPr>
              <w:pStyle w:val="ZT"/>
              <w:framePr w:wrap="auto" w:hAnchor="text" w:yAlign="inline"/>
            </w:pPr>
            <w:r w:rsidRPr="00160C4A">
              <w:t>Media Gateway Control Function (MGCF) - IM Media Gateway</w:t>
            </w:r>
            <w:r w:rsidR="009716E1">
              <w:t>;</w:t>
            </w:r>
          </w:p>
          <w:p w14:paraId="771C3D57" w14:textId="77777777" w:rsidR="009716E1" w:rsidRDefault="009716E1" w:rsidP="00400961">
            <w:pPr>
              <w:pStyle w:val="ZT"/>
              <w:framePr w:wrap="auto" w:hAnchor="text" w:yAlign="inline"/>
            </w:pPr>
            <w:r>
              <w:t>Mn Interface</w:t>
            </w:r>
          </w:p>
          <w:p w14:paraId="116A30DD" w14:textId="24E91B8F" w:rsidR="009716E1" w:rsidRPr="00D74102" w:rsidRDefault="009716E1" w:rsidP="00400961">
            <w:pPr>
              <w:pStyle w:val="ZT"/>
              <w:framePr w:wrap="auto" w:hAnchor="text" w:yAlign="inline"/>
              <w:rPr>
                <w:i/>
                <w:sz w:val="28"/>
              </w:rPr>
            </w:pPr>
            <w:r>
              <w:t>(</w:t>
            </w:r>
            <w:r>
              <w:rPr>
                <w:rStyle w:val="ZGSM"/>
              </w:rPr>
              <w:t>Release</w:t>
            </w:r>
            <w:r w:rsidR="00CB34D9">
              <w:rPr>
                <w:rStyle w:val="ZGSM"/>
              </w:rPr>
              <w:t xml:space="preserve"> 18</w:t>
            </w:r>
            <w:r>
              <w:t>)</w:t>
            </w:r>
          </w:p>
        </w:tc>
      </w:tr>
      <w:tr w:rsidR="009716E1" w:rsidRPr="00D74102" w14:paraId="52153643" w14:textId="77777777" w:rsidTr="00400961">
        <w:trPr>
          <w:cantSplit/>
        </w:trPr>
        <w:tc>
          <w:tcPr>
            <w:tcW w:w="10423" w:type="dxa"/>
            <w:gridSpan w:val="2"/>
            <w:shd w:val="clear" w:color="auto" w:fill="auto"/>
          </w:tcPr>
          <w:p w14:paraId="2A06631E" w14:textId="77777777" w:rsidR="009716E1" w:rsidRDefault="009716E1" w:rsidP="00400961">
            <w:pPr>
              <w:pStyle w:val="FP"/>
            </w:pPr>
          </w:p>
        </w:tc>
      </w:tr>
      <w:bookmarkStart w:id="1" w:name="_MON_1684549432"/>
      <w:bookmarkEnd w:id="1"/>
      <w:tr w:rsidR="009716E1" w:rsidRPr="00D74102" w14:paraId="4A4FED5A" w14:textId="77777777" w:rsidTr="00400961">
        <w:trPr>
          <w:cantSplit/>
          <w:trHeight w:hRule="exact" w:val="1531"/>
        </w:trPr>
        <w:tc>
          <w:tcPr>
            <w:tcW w:w="4883" w:type="dxa"/>
            <w:shd w:val="clear" w:color="auto" w:fill="auto"/>
          </w:tcPr>
          <w:p w14:paraId="12CF834E" w14:textId="28B73DA7" w:rsidR="009716E1" w:rsidRPr="00D74102" w:rsidRDefault="00D34F61" w:rsidP="00400961">
            <w:pPr>
              <w:rPr>
                <w:i/>
              </w:rPr>
            </w:pPr>
            <w:r>
              <w:object w:dxaOrig="2026" w:dyaOrig="1251" w14:anchorId="11594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5pt" o:ole="">
                  <v:imagedata r:id="rId7" o:title=""/>
                </v:shape>
                <o:OLEObject Type="Embed" ProgID="Word.Picture.8" ShapeID="_x0000_i1025" DrawAspect="Content" ObjectID="_1788281629" r:id="rId8"/>
              </w:object>
            </w:r>
          </w:p>
        </w:tc>
        <w:tc>
          <w:tcPr>
            <w:tcW w:w="5540" w:type="dxa"/>
            <w:shd w:val="clear" w:color="auto" w:fill="auto"/>
          </w:tcPr>
          <w:p w14:paraId="3DED0E71" w14:textId="77777777" w:rsidR="009716E1" w:rsidRPr="00D74102" w:rsidRDefault="009716E1" w:rsidP="00400961">
            <w:pPr>
              <w:jc w:val="right"/>
            </w:pPr>
            <w:r>
              <w:rPr>
                <w:lang w:val="fr-FR"/>
              </w:rPr>
              <w:object w:dxaOrig="2551" w:dyaOrig="1300" w14:anchorId="54C94BD2">
                <v:shape id="_x0000_i1026" type="#_x0000_t75" style="width:127.35pt;height:64.9pt" o:ole="">
                  <v:imagedata r:id="rId9" o:title=""/>
                </v:shape>
                <o:OLEObject Type="Embed" ProgID="Word.Picture.8" ShapeID="_x0000_i1026" DrawAspect="Content" ObjectID="_1788281630" r:id="rId10"/>
              </w:object>
            </w:r>
          </w:p>
        </w:tc>
      </w:tr>
      <w:tr w:rsidR="009716E1" w:rsidRPr="00D74102" w14:paraId="094AB6CB" w14:textId="77777777" w:rsidTr="00400961">
        <w:trPr>
          <w:cantSplit/>
          <w:trHeight w:hRule="exact" w:val="5783"/>
        </w:trPr>
        <w:tc>
          <w:tcPr>
            <w:tcW w:w="10423" w:type="dxa"/>
            <w:gridSpan w:val="2"/>
            <w:shd w:val="clear" w:color="auto" w:fill="auto"/>
          </w:tcPr>
          <w:p w14:paraId="77516989" w14:textId="77777777" w:rsidR="009716E1" w:rsidRPr="00D74102" w:rsidRDefault="009716E1" w:rsidP="00400961">
            <w:pPr>
              <w:pStyle w:val="FP"/>
              <w:rPr>
                <w:b/>
              </w:rPr>
            </w:pPr>
          </w:p>
        </w:tc>
      </w:tr>
      <w:tr w:rsidR="009716E1" w:rsidRPr="00D74102" w14:paraId="206A8ABB" w14:textId="77777777" w:rsidTr="00400961">
        <w:trPr>
          <w:cantSplit/>
          <w:trHeight w:hRule="exact" w:val="964"/>
        </w:trPr>
        <w:tc>
          <w:tcPr>
            <w:tcW w:w="10423" w:type="dxa"/>
            <w:gridSpan w:val="2"/>
            <w:shd w:val="clear" w:color="auto" w:fill="auto"/>
          </w:tcPr>
          <w:p w14:paraId="12532D57" w14:textId="77777777" w:rsidR="009716E1" w:rsidRPr="00D74102" w:rsidRDefault="009716E1" w:rsidP="00400961">
            <w:pPr>
              <w:rPr>
                <w:sz w:val="16"/>
              </w:rPr>
            </w:pPr>
            <w:bookmarkStart w:id="2" w:name="warningNotice"/>
            <w:r w:rsidRPr="00D74102">
              <w:rPr>
                <w:sz w:val="16"/>
              </w:rPr>
              <w:t>The present document has been developed within the 3rd Generation Partnership Project (3GPP</w:t>
            </w:r>
            <w:r w:rsidRPr="00D74102">
              <w:rPr>
                <w:sz w:val="16"/>
                <w:vertAlign w:val="superscript"/>
              </w:rPr>
              <w:t xml:space="preserve"> TM</w:t>
            </w:r>
            <w:r w:rsidRPr="00D74102">
              <w:rPr>
                <w:sz w:val="16"/>
              </w:rPr>
              <w:t>) and may be further elaborated for the purposes of 3GPP.</w:t>
            </w:r>
            <w:r w:rsidRPr="00D74102">
              <w:rPr>
                <w:sz w:val="16"/>
              </w:rPr>
              <w:br/>
              <w:t>The present document has not been subject to any approval process by the 3GPP</w:t>
            </w:r>
            <w:r w:rsidRPr="00D74102">
              <w:rPr>
                <w:sz w:val="16"/>
                <w:vertAlign w:val="superscript"/>
              </w:rPr>
              <w:t xml:space="preserve"> </w:t>
            </w:r>
            <w:r w:rsidRPr="00D74102">
              <w:rPr>
                <w:sz w:val="16"/>
              </w:rPr>
              <w:t>Organizational Partners and shall not be implemented.</w:t>
            </w:r>
            <w:r w:rsidRPr="00D74102">
              <w:rPr>
                <w:sz w:val="16"/>
              </w:rPr>
              <w:br/>
              <w:t>This Specification is provided for future development work within 3GPP</w:t>
            </w:r>
            <w:r w:rsidRPr="00D74102">
              <w:rPr>
                <w:sz w:val="16"/>
                <w:vertAlign w:val="superscript"/>
              </w:rPr>
              <w:t xml:space="preserve"> </w:t>
            </w:r>
            <w:r w:rsidRPr="00D74102">
              <w:rPr>
                <w:sz w:val="16"/>
              </w:rPr>
              <w:t>only. The Organizational Partners accept no liability for any use of this Specification.</w:t>
            </w:r>
            <w:r w:rsidRPr="00D74102">
              <w:rPr>
                <w:sz w:val="16"/>
              </w:rPr>
              <w:br/>
              <w:t>Specifications and Reports for implementation of the 3GPP</w:t>
            </w:r>
            <w:r w:rsidRPr="00D74102">
              <w:rPr>
                <w:sz w:val="16"/>
                <w:vertAlign w:val="superscript"/>
              </w:rPr>
              <w:t xml:space="preserve"> TM</w:t>
            </w:r>
            <w:r w:rsidRPr="00D74102">
              <w:rPr>
                <w:sz w:val="16"/>
              </w:rPr>
              <w:t xml:space="preserve"> system should be obtained via the 3GPP Organizational Partners' Publications Offices.</w:t>
            </w:r>
            <w:bookmarkEnd w:id="2"/>
          </w:p>
          <w:p w14:paraId="1BFF20CC" w14:textId="77777777" w:rsidR="009716E1" w:rsidRPr="00D74102" w:rsidRDefault="009716E1" w:rsidP="00400961">
            <w:pPr>
              <w:pStyle w:val="ZV"/>
              <w:framePr w:w="0" w:wrap="auto" w:vAnchor="margin" w:hAnchor="text" w:yAlign="inline"/>
            </w:pPr>
          </w:p>
          <w:p w14:paraId="259A02CF" w14:textId="77777777" w:rsidR="009716E1" w:rsidRPr="00D74102" w:rsidRDefault="009716E1" w:rsidP="00400961">
            <w:pPr>
              <w:rPr>
                <w:sz w:val="16"/>
              </w:rPr>
            </w:pPr>
          </w:p>
        </w:tc>
      </w:tr>
      <w:bookmarkEnd w:id="0"/>
    </w:tbl>
    <w:p w14:paraId="3258DF02" w14:textId="77777777" w:rsidR="009716E1" w:rsidRPr="00D74102" w:rsidRDefault="009716E1" w:rsidP="009716E1">
      <w:pPr>
        <w:sectPr w:rsidR="009716E1" w:rsidRPr="00D74102" w:rsidSect="00D610A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16E1" w:rsidRPr="00D74102" w14:paraId="65203211" w14:textId="77777777" w:rsidTr="00400961">
        <w:trPr>
          <w:cantSplit/>
          <w:trHeight w:hRule="exact" w:val="5669"/>
        </w:trPr>
        <w:tc>
          <w:tcPr>
            <w:tcW w:w="10423" w:type="dxa"/>
            <w:shd w:val="clear" w:color="auto" w:fill="auto"/>
          </w:tcPr>
          <w:p w14:paraId="1670169D" w14:textId="77777777" w:rsidR="009716E1" w:rsidRPr="00D74102" w:rsidRDefault="009716E1" w:rsidP="00400961">
            <w:pPr>
              <w:pStyle w:val="FP"/>
            </w:pPr>
            <w:bookmarkStart w:id="3" w:name="page2"/>
          </w:p>
        </w:tc>
      </w:tr>
      <w:tr w:rsidR="009716E1" w:rsidRPr="00D74102" w14:paraId="4F148D5E" w14:textId="77777777" w:rsidTr="00400961">
        <w:trPr>
          <w:cantSplit/>
          <w:trHeight w:hRule="exact" w:val="5386"/>
        </w:trPr>
        <w:tc>
          <w:tcPr>
            <w:tcW w:w="10423" w:type="dxa"/>
            <w:shd w:val="clear" w:color="auto" w:fill="auto"/>
          </w:tcPr>
          <w:p w14:paraId="1F2D9663" w14:textId="77777777" w:rsidR="009716E1" w:rsidRPr="00D74102" w:rsidRDefault="009716E1" w:rsidP="00400961">
            <w:pPr>
              <w:pStyle w:val="FP"/>
              <w:spacing w:after="240"/>
              <w:ind w:left="2835" w:right="2835"/>
              <w:jc w:val="center"/>
              <w:rPr>
                <w:rFonts w:ascii="Arial" w:hAnsi="Arial"/>
                <w:b/>
                <w:i/>
                <w:noProof/>
              </w:rPr>
            </w:pPr>
            <w:bookmarkStart w:id="4" w:name="coords3gpp"/>
            <w:r w:rsidRPr="00D74102">
              <w:rPr>
                <w:rFonts w:ascii="Arial" w:hAnsi="Arial"/>
                <w:b/>
                <w:i/>
                <w:noProof/>
              </w:rPr>
              <w:t>3GPP</w:t>
            </w:r>
          </w:p>
          <w:p w14:paraId="32EF1022" w14:textId="77777777" w:rsidR="009716E1" w:rsidRPr="00D74102" w:rsidRDefault="009716E1" w:rsidP="00400961">
            <w:pPr>
              <w:pStyle w:val="FP"/>
              <w:pBdr>
                <w:bottom w:val="single" w:sz="6" w:space="1" w:color="auto"/>
              </w:pBdr>
              <w:ind w:left="2835" w:right="2835"/>
              <w:jc w:val="center"/>
              <w:rPr>
                <w:noProof/>
              </w:rPr>
            </w:pPr>
            <w:r w:rsidRPr="00D74102">
              <w:rPr>
                <w:noProof/>
              </w:rPr>
              <w:t>Postal address</w:t>
            </w:r>
          </w:p>
          <w:p w14:paraId="184ABCB9" w14:textId="77777777" w:rsidR="009716E1" w:rsidRPr="00D74102" w:rsidRDefault="009716E1" w:rsidP="00400961">
            <w:pPr>
              <w:pStyle w:val="FP"/>
              <w:ind w:left="2835" w:right="2835"/>
              <w:jc w:val="center"/>
              <w:rPr>
                <w:rFonts w:ascii="Arial" w:hAnsi="Arial"/>
                <w:noProof/>
                <w:sz w:val="18"/>
              </w:rPr>
            </w:pPr>
          </w:p>
          <w:p w14:paraId="0636CCEB" w14:textId="77777777" w:rsidR="009716E1" w:rsidRPr="00D74102" w:rsidRDefault="009716E1" w:rsidP="00400961">
            <w:pPr>
              <w:pStyle w:val="FP"/>
              <w:pBdr>
                <w:bottom w:val="single" w:sz="6" w:space="1" w:color="auto"/>
              </w:pBdr>
              <w:spacing w:before="240"/>
              <w:ind w:left="2835" w:right="2835"/>
              <w:jc w:val="center"/>
              <w:rPr>
                <w:noProof/>
              </w:rPr>
            </w:pPr>
            <w:r w:rsidRPr="00D74102">
              <w:rPr>
                <w:noProof/>
              </w:rPr>
              <w:t>3GPP support office address</w:t>
            </w:r>
          </w:p>
          <w:p w14:paraId="7F600053"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650 Route des Lucioles - Sophia Antipolis</w:t>
            </w:r>
          </w:p>
          <w:p w14:paraId="20F96FC2"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Valbonne - FRANCE</w:t>
            </w:r>
          </w:p>
          <w:p w14:paraId="1C4125D8" w14:textId="77777777" w:rsidR="009716E1" w:rsidRPr="00D74102" w:rsidRDefault="009716E1" w:rsidP="00400961">
            <w:pPr>
              <w:pStyle w:val="FP"/>
              <w:spacing w:after="20"/>
              <w:ind w:left="2835" w:right="2835"/>
              <w:jc w:val="center"/>
              <w:rPr>
                <w:rFonts w:ascii="Arial" w:hAnsi="Arial"/>
                <w:noProof/>
                <w:sz w:val="18"/>
              </w:rPr>
            </w:pPr>
            <w:r w:rsidRPr="00D74102">
              <w:rPr>
                <w:rFonts w:ascii="Arial" w:hAnsi="Arial"/>
                <w:noProof/>
                <w:sz w:val="18"/>
              </w:rPr>
              <w:t>Tel.: +33 4 92 94 42 00 Fax: +33 4 93 65 47 16</w:t>
            </w:r>
          </w:p>
          <w:p w14:paraId="0A558412" w14:textId="77777777" w:rsidR="009716E1" w:rsidRPr="00D74102" w:rsidRDefault="009716E1" w:rsidP="00400961">
            <w:pPr>
              <w:pStyle w:val="FP"/>
              <w:pBdr>
                <w:bottom w:val="single" w:sz="6" w:space="1" w:color="auto"/>
              </w:pBdr>
              <w:spacing w:before="240"/>
              <w:ind w:left="2835" w:right="2835"/>
              <w:jc w:val="center"/>
              <w:rPr>
                <w:noProof/>
              </w:rPr>
            </w:pPr>
            <w:r w:rsidRPr="00D74102">
              <w:rPr>
                <w:noProof/>
              </w:rPr>
              <w:t>Internet</w:t>
            </w:r>
          </w:p>
          <w:p w14:paraId="0DB86DA6"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http://www.3gpp.org</w:t>
            </w:r>
            <w:bookmarkEnd w:id="4"/>
          </w:p>
          <w:p w14:paraId="77533B3D" w14:textId="77777777" w:rsidR="009716E1" w:rsidRPr="00D74102" w:rsidRDefault="009716E1" w:rsidP="00400961">
            <w:pPr>
              <w:rPr>
                <w:noProof/>
              </w:rPr>
            </w:pPr>
          </w:p>
        </w:tc>
      </w:tr>
      <w:tr w:rsidR="009716E1" w:rsidRPr="00D74102" w14:paraId="1CDDD358" w14:textId="77777777" w:rsidTr="00400961">
        <w:trPr>
          <w:cantSplit/>
        </w:trPr>
        <w:tc>
          <w:tcPr>
            <w:tcW w:w="10423" w:type="dxa"/>
            <w:shd w:val="clear" w:color="auto" w:fill="auto"/>
            <w:vAlign w:val="bottom"/>
          </w:tcPr>
          <w:p w14:paraId="628032E0" w14:textId="77777777" w:rsidR="009716E1" w:rsidRPr="00D74102" w:rsidRDefault="009716E1" w:rsidP="00400961">
            <w:pPr>
              <w:pStyle w:val="FP"/>
              <w:pBdr>
                <w:bottom w:val="single" w:sz="6" w:space="1" w:color="auto"/>
              </w:pBdr>
              <w:spacing w:after="240"/>
              <w:jc w:val="center"/>
              <w:rPr>
                <w:rFonts w:ascii="Arial" w:hAnsi="Arial"/>
                <w:b/>
                <w:i/>
                <w:noProof/>
              </w:rPr>
            </w:pPr>
            <w:bookmarkStart w:id="5" w:name="copyrightNotification"/>
            <w:r w:rsidRPr="00D74102">
              <w:rPr>
                <w:rFonts w:ascii="Arial" w:hAnsi="Arial"/>
                <w:b/>
                <w:i/>
                <w:noProof/>
              </w:rPr>
              <w:t>Copyright Notification</w:t>
            </w:r>
          </w:p>
          <w:p w14:paraId="6B2CB282" w14:textId="77777777" w:rsidR="009716E1" w:rsidRPr="00D74102" w:rsidRDefault="009716E1" w:rsidP="00400961">
            <w:pPr>
              <w:pStyle w:val="FP"/>
              <w:jc w:val="center"/>
              <w:rPr>
                <w:noProof/>
              </w:rPr>
            </w:pPr>
            <w:r w:rsidRPr="00D74102">
              <w:rPr>
                <w:noProof/>
              </w:rPr>
              <w:t>No part may be reproduced except as authorized by written permission.</w:t>
            </w:r>
            <w:r w:rsidRPr="00D74102">
              <w:rPr>
                <w:noProof/>
              </w:rPr>
              <w:br/>
              <w:t>The copyright and the foregoing restriction extend to reproduction in all media.</w:t>
            </w:r>
          </w:p>
          <w:p w14:paraId="2CC91E16" w14:textId="77777777" w:rsidR="009716E1" w:rsidRPr="00D74102" w:rsidRDefault="009716E1" w:rsidP="00400961">
            <w:pPr>
              <w:pStyle w:val="FP"/>
              <w:jc w:val="center"/>
              <w:rPr>
                <w:noProof/>
              </w:rPr>
            </w:pPr>
          </w:p>
          <w:p w14:paraId="3A940B62" w14:textId="4F382ADF" w:rsidR="009716E1" w:rsidRPr="00D74102" w:rsidRDefault="009716E1" w:rsidP="00400961">
            <w:pPr>
              <w:pStyle w:val="FP"/>
              <w:jc w:val="center"/>
              <w:rPr>
                <w:noProof/>
                <w:sz w:val="18"/>
              </w:rPr>
            </w:pPr>
            <w:r w:rsidRPr="00D74102">
              <w:rPr>
                <w:noProof/>
                <w:sz w:val="18"/>
              </w:rPr>
              <w:t>©</w:t>
            </w:r>
            <w:r w:rsidR="00CB34D9">
              <w:rPr>
                <w:noProof/>
                <w:sz w:val="18"/>
              </w:rPr>
              <w:t xml:space="preserve"> 2024</w:t>
            </w:r>
            <w:r w:rsidRPr="00D74102">
              <w:rPr>
                <w:noProof/>
                <w:sz w:val="18"/>
              </w:rPr>
              <w:t>, 3GPP Organizational Partners (ARIB, ATIS, CCSA, ETSI, TSDSI, TTA, TTC).</w:t>
            </w:r>
            <w:bookmarkStart w:id="6" w:name="copyrightaddon"/>
            <w:bookmarkEnd w:id="6"/>
          </w:p>
          <w:p w14:paraId="5C857CD3" w14:textId="77777777" w:rsidR="009716E1" w:rsidRPr="00D74102" w:rsidRDefault="009716E1" w:rsidP="00400961">
            <w:pPr>
              <w:pStyle w:val="FP"/>
              <w:jc w:val="center"/>
              <w:rPr>
                <w:noProof/>
                <w:sz w:val="18"/>
              </w:rPr>
            </w:pPr>
            <w:r w:rsidRPr="00D74102">
              <w:rPr>
                <w:noProof/>
                <w:sz w:val="18"/>
              </w:rPr>
              <w:t>All rights reserved.</w:t>
            </w:r>
          </w:p>
          <w:p w14:paraId="08129CC6" w14:textId="77777777" w:rsidR="009716E1" w:rsidRPr="00D74102" w:rsidRDefault="009716E1" w:rsidP="00400961">
            <w:pPr>
              <w:pStyle w:val="FP"/>
              <w:rPr>
                <w:noProof/>
                <w:sz w:val="18"/>
              </w:rPr>
            </w:pPr>
          </w:p>
          <w:p w14:paraId="4D14FD8B" w14:textId="77777777" w:rsidR="009716E1" w:rsidRPr="00D74102" w:rsidRDefault="009716E1" w:rsidP="00400961">
            <w:pPr>
              <w:pStyle w:val="FP"/>
              <w:rPr>
                <w:noProof/>
                <w:sz w:val="18"/>
              </w:rPr>
            </w:pPr>
            <w:r w:rsidRPr="00D74102">
              <w:rPr>
                <w:noProof/>
                <w:sz w:val="18"/>
              </w:rPr>
              <w:t>UMTS™ is a Trade Mark of ETSI registered for the benefit of its members</w:t>
            </w:r>
          </w:p>
          <w:p w14:paraId="394F9E61" w14:textId="77777777" w:rsidR="009716E1" w:rsidRPr="00D74102" w:rsidRDefault="009716E1" w:rsidP="00400961">
            <w:pPr>
              <w:pStyle w:val="FP"/>
              <w:rPr>
                <w:noProof/>
                <w:sz w:val="18"/>
              </w:rPr>
            </w:pPr>
            <w:r w:rsidRPr="00D74102">
              <w:rPr>
                <w:noProof/>
                <w:sz w:val="18"/>
              </w:rPr>
              <w:t>3GPP™ is a Trade Mark of ETSI registered for the benefit of its Members and of the 3GPP Organizational Partners</w:t>
            </w:r>
            <w:r w:rsidRPr="00D74102">
              <w:rPr>
                <w:noProof/>
                <w:sz w:val="18"/>
              </w:rPr>
              <w:br/>
              <w:t>LTE™ is a Trade Mark of ETSI registered for the benefit of its Members and of the 3GPP Organizational Partners</w:t>
            </w:r>
          </w:p>
          <w:p w14:paraId="3E7BC3C2" w14:textId="77777777" w:rsidR="009716E1" w:rsidRPr="00D74102" w:rsidRDefault="009716E1" w:rsidP="00400961">
            <w:pPr>
              <w:pStyle w:val="FP"/>
              <w:rPr>
                <w:noProof/>
                <w:sz w:val="18"/>
              </w:rPr>
            </w:pPr>
            <w:r w:rsidRPr="00D74102">
              <w:rPr>
                <w:noProof/>
                <w:sz w:val="18"/>
              </w:rPr>
              <w:t>GSM® and the GSM logo are registered and owned by the GSM Association</w:t>
            </w:r>
            <w:bookmarkEnd w:id="5"/>
          </w:p>
          <w:p w14:paraId="2D11BF1F" w14:textId="77777777" w:rsidR="009716E1" w:rsidRPr="00D74102" w:rsidRDefault="009716E1" w:rsidP="00400961"/>
        </w:tc>
      </w:tr>
      <w:bookmarkEnd w:id="3"/>
    </w:tbl>
    <w:p w14:paraId="3275B29B" w14:textId="05018A99" w:rsidR="00D01BCA" w:rsidRDefault="009716E1">
      <w:pPr>
        <w:pStyle w:val="TT"/>
      </w:pPr>
      <w:r w:rsidRPr="00D74102">
        <w:br w:type="page"/>
      </w:r>
      <w:r w:rsidR="00D01BCA">
        <w:lastRenderedPageBreak/>
        <w:t>Contents</w:t>
      </w:r>
    </w:p>
    <w:p w14:paraId="337B6874" w14:textId="7A5912E8" w:rsidR="000F038B" w:rsidRDefault="00AB7182">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0F038B">
        <w:rPr>
          <w:noProof/>
        </w:rPr>
        <w:t>Foreword</w:t>
      </w:r>
      <w:r w:rsidR="000F038B">
        <w:rPr>
          <w:noProof/>
        </w:rPr>
        <w:tab/>
      </w:r>
      <w:r w:rsidR="000F038B">
        <w:rPr>
          <w:noProof/>
        </w:rPr>
        <w:fldChar w:fldCharType="begin" w:fldLock="1"/>
      </w:r>
      <w:r w:rsidR="000F038B">
        <w:rPr>
          <w:noProof/>
        </w:rPr>
        <w:instrText xml:space="preserve"> PAGEREF _Toc177668389 \h </w:instrText>
      </w:r>
      <w:r w:rsidR="000F038B">
        <w:rPr>
          <w:noProof/>
        </w:rPr>
      </w:r>
      <w:r w:rsidR="000F038B">
        <w:rPr>
          <w:noProof/>
        </w:rPr>
        <w:fldChar w:fldCharType="separate"/>
      </w:r>
      <w:r w:rsidR="000F038B">
        <w:rPr>
          <w:noProof/>
        </w:rPr>
        <w:t>7</w:t>
      </w:r>
      <w:r w:rsidR="000F038B">
        <w:rPr>
          <w:noProof/>
        </w:rPr>
        <w:fldChar w:fldCharType="end"/>
      </w:r>
    </w:p>
    <w:p w14:paraId="2062FAFE" w14:textId="25498D30" w:rsidR="000F038B" w:rsidRDefault="000F038B">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_Toc177668390 \h </w:instrText>
      </w:r>
      <w:r>
        <w:rPr>
          <w:noProof/>
        </w:rPr>
      </w:r>
      <w:r>
        <w:rPr>
          <w:noProof/>
        </w:rPr>
        <w:fldChar w:fldCharType="separate"/>
      </w:r>
      <w:r>
        <w:rPr>
          <w:noProof/>
        </w:rPr>
        <w:t>7</w:t>
      </w:r>
      <w:r>
        <w:rPr>
          <w:noProof/>
        </w:rPr>
        <w:fldChar w:fldCharType="end"/>
      </w:r>
    </w:p>
    <w:p w14:paraId="10439561" w14:textId="2DB19F54" w:rsidR="000F038B" w:rsidRDefault="000F038B">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_Toc177668391 \h </w:instrText>
      </w:r>
      <w:r>
        <w:rPr>
          <w:noProof/>
        </w:rPr>
      </w:r>
      <w:r>
        <w:rPr>
          <w:noProof/>
        </w:rPr>
        <w:fldChar w:fldCharType="separate"/>
      </w:r>
      <w:r>
        <w:rPr>
          <w:noProof/>
        </w:rPr>
        <w:t>7</w:t>
      </w:r>
      <w:r>
        <w:rPr>
          <w:noProof/>
        </w:rPr>
        <w:fldChar w:fldCharType="end"/>
      </w:r>
    </w:p>
    <w:p w14:paraId="0BC65912" w14:textId="7C5B83DD" w:rsidR="000F038B" w:rsidRDefault="000F038B">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_Toc177668392 \h </w:instrText>
      </w:r>
      <w:r>
        <w:rPr>
          <w:noProof/>
        </w:rPr>
      </w:r>
      <w:r>
        <w:rPr>
          <w:noProof/>
        </w:rPr>
        <w:fldChar w:fldCharType="separate"/>
      </w:r>
      <w:r>
        <w:rPr>
          <w:noProof/>
        </w:rPr>
        <w:t>10</w:t>
      </w:r>
      <w:r>
        <w:rPr>
          <w:noProof/>
        </w:rPr>
        <w:fldChar w:fldCharType="end"/>
      </w:r>
    </w:p>
    <w:p w14:paraId="5353CF2B" w14:textId="7A412B93" w:rsidR="000F038B" w:rsidRDefault="000F038B">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_Toc177668393 \h </w:instrText>
      </w:r>
      <w:r>
        <w:rPr>
          <w:noProof/>
        </w:rPr>
      </w:r>
      <w:r>
        <w:rPr>
          <w:noProof/>
        </w:rPr>
        <w:fldChar w:fldCharType="separate"/>
      </w:r>
      <w:r>
        <w:rPr>
          <w:noProof/>
        </w:rPr>
        <w:t>10</w:t>
      </w:r>
      <w:r>
        <w:rPr>
          <w:noProof/>
        </w:rPr>
        <w:fldChar w:fldCharType="end"/>
      </w:r>
    </w:p>
    <w:p w14:paraId="513F9756" w14:textId="55369FD8" w:rsidR="000F038B" w:rsidRDefault="000F038B">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_Toc177668394 \h </w:instrText>
      </w:r>
      <w:r>
        <w:rPr>
          <w:noProof/>
        </w:rPr>
      </w:r>
      <w:r>
        <w:rPr>
          <w:noProof/>
        </w:rPr>
        <w:fldChar w:fldCharType="separate"/>
      </w:r>
      <w:r>
        <w:rPr>
          <w:noProof/>
        </w:rPr>
        <w:t>11</w:t>
      </w:r>
      <w:r>
        <w:rPr>
          <w:noProof/>
        </w:rPr>
        <w:fldChar w:fldCharType="end"/>
      </w:r>
    </w:p>
    <w:p w14:paraId="0F9D9B9B" w14:textId="11BCA9E8" w:rsidR="000F038B" w:rsidRDefault="000F038B">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_Toc177668395 \h </w:instrText>
      </w:r>
      <w:r>
        <w:rPr>
          <w:noProof/>
        </w:rPr>
      </w:r>
      <w:r>
        <w:rPr>
          <w:noProof/>
        </w:rPr>
        <w:fldChar w:fldCharType="separate"/>
      </w:r>
      <w:r>
        <w:rPr>
          <w:noProof/>
        </w:rPr>
        <w:t>11</w:t>
      </w:r>
      <w:r>
        <w:rPr>
          <w:noProof/>
        </w:rPr>
        <w:fldChar w:fldCharType="end"/>
      </w:r>
    </w:p>
    <w:p w14:paraId="2C674939" w14:textId="785B5B27" w:rsidR="000F038B" w:rsidRDefault="000F038B">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UMTS capability set</w:t>
      </w:r>
      <w:r>
        <w:rPr>
          <w:noProof/>
        </w:rPr>
        <w:tab/>
      </w:r>
      <w:r>
        <w:rPr>
          <w:noProof/>
        </w:rPr>
        <w:fldChar w:fldCharType="begin" w:fldLock="1"/>
      </w:r>
      <w:r>
        <w:rPr>
          <w:noProof/>
        </w:rPr>
        <w:instrText xml:space="preserve"> PAGEREF _Toc177668396 \h </w:instrText>
      </w:r>
      <w:r>
        <w:rPr>
          <w:noProof/>
        </w:rPr>
      </w:r>
      <w:r>
        <w:rPr>
          <w:noProof/>
        </w:rPr>
        <w:fldChar w:fldCharType="separate"/>
      </w:r>
      <w:r>
        <w:rPr>
          <w:noProof/>
        </w:rPr>
        <w:t>12</w:t>
      </w:r>
      <w:r>
        <w:rPr>
          <w:noProof/>
        </w:rPr>
        <w:fldChar w:fldCharType="end"/>
      </w:r>
    </w:p>
    <w:p w14:paraId="1170E73A" w14:textId="07C4CC0B" w:rsidR="000F038B" w:rsidRDefault="000F038B">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sidRPr="009A6600">
        <w:rPr>
          <w:noProof/>
          <w:color w:val="000000"/>
        </w:rPr>
        <w:t>Capability set</w:t>
      </w:r>
      <w:r>
        <w:rPr>
          <w:noProof/>
        </w:rPr>
        <w:tab/>
      </w:r>
      <w:r>
        <w:rPr>
          <w:noProof/>
        </w:rPr>
        <w:fldChar w:fldCharType="begin" w:fldLock="1"/>
      </w:r>
      <w:r>
        <w:rPr>
          <w:noProof/>
        </w:rPr>
        <w:instrText xml:space="preserve"> PAGEREF _Toc177668397 \h </w:instrText>
      </w:r>
      <w:r>
        <w:rPr>
          <w:noProof/>
        </w:rPr>
      </w:r>
      <w:r>
        <w:rPr>
          <w:noProof/>
        </w:rPr>
        <w:fldChar w:fldCharType="separate"/>
      </w:r>
      <w:r>
        <w:rPr>
          <w:noProof/>
        </w:rPr>
        <w:t>12</w:t>
      </w:r>
      <w:r>
        <w:rPr>
          <w:noProof/>
        </w:rPr>
        <w:fldChar w:fldCharType="end"/>
      </w:r>
    </w:p>
    <w:p w14:paraId="3363558B" w14:textId="1F5A3E72" w:rsidR="000F038B" w:rsidRDefault="000F038B">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Naming conventions</w:t>
      </w:r>
      <w:r>
        <w:rPr>
          <w:noProof/>
        </w:rPr>
        <w:tab/>
      </w:r>
      <w:r>
        <w:rPr>
          <w:noProof/>
        </w:rPr>
        <w:fldChar w:fldCharType="begin" w:fldLock="1"/>
      </w:r>
      <w:r>
        <w:rPr>
          <w:noProof/>
        </w:rPr>
        <w:instrText xml:space="preserve"> PAGEREF _Toc177668398 \h </w:instrText>
      </w:r>
      <w:r>
        <w:rPr>
          <w:noProof/>
        </w:rPr>
      </w:r>
      <w:r>
        <w:rPr>
          <w:noProof/>
        </w:rPr>
        <w:fldChar w:fldCharType="separate"/>
      </w:r>
      <w:r>
        <w:rPr>
          <w:noProof/>
        </w:rPr>
        <w:t>12</w:t>
      </w:r>
      <w:r>
        <w:rPr>
          <w:noProof/>
        </w:rPr>
        <w:fldChar w:fldCharType="end"/>
      </w:r>
    </w:p>
    <w:p w14:paraId="04D57530" w14:textId="5BB957A9" w:rsidR="000F038B" w:rsidRDefault="000F038B">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MGCF/IM-MGW naming conventions</w:t>
      </w:r>
      <w:r>
        <w:rPr>
          <w:noProof/>
        </w:rPr>
        <w:tab/>
      </w:r>
      <w:r>
        <w:rPr>
          <w:noProof/>
        </w:rPr>
        <w:fldChar w:fldCharType="begin" w:fldLock="1"/>
      </w:r>
      <w:r>
        <w:rPr>
          <w:noProof/>
        </w:rPr>
        <w:instrText xml:space="preserve"> PAGEREF _Toc177668399 \h </w:instrText>
      </w:r>
      <w:r>
        <w:rPr>
          <w:noProof/>
        </w:rPr>
      </w:r>
      <w:r>
        <w:rPr>
          <w:noProof/>
        </w:rPr>
        <w:fldChar w:fldCharType="separate"/>
      </w:r>
      <w:r>
        <w:rPr>
          <w:noProof/>
        </w:rPr>
        <w:t>12</w:t>
      </w:r>
      <w:r>
        <w:rPr>
          <w:noProof/>
        </w:rPr>
        <w:fldChar w:fldCharType="end"/>
      </w:r>
    </w:p>
    <w:p w14:paraId="0BFD750D" w14:textId="3084C7C7" w:rsidR="000F038B" w:rsidRDefault="000F038B">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_Toc177668400 \h </w:instrText>
      </w:r>
      <w:r>
        <w:rPr>
          <w:noProof/>
        </w:rPr>
      </w:r>
      <w:r>
        <w:rPr>
          <w:noProof/>
        </w:rPr>
        <w:fldChar w:fldCharType="separate"/>
      </w:r>
      <w:r>
        <w:rPr>
          <w:noProof/>
        </w:rPr>
        <w:t>12</w:t>
      </w:r>
      <w:r>
        <w:rPr>
          <w:noProof/>
        </w:rPr>
        <w:fldChar w:fldCharType="end"/>
      </w:r>
    </w:p>
    <w:p w14:paraId="1580398F" w14:textId="398CD27D" w:rsidR="000F038B" w:rsidRDefault="000F038B">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Topology descriptor</w:t>
      </w:r>
      <w:r>
        <w:rPr>
          <w:noProof/>
        </w:rPr>
        <w:tab/>
      </w:r>
      <w:r>
        <w:rPr>
          <w:noProof/>
        </w:rPr>
        <w:fldChar w:fldCharType="begin" w:fldLock="1"/>
      </w:r>
      <w:r>
        <w:rPr>
          <w:noProof/>
        </w:rPr>
        <w:instrText xml:space="preserve"> PAGEREF _Toc177668401 \h </w:instrText>
      </w:r>
      <w:r>
        <w:rPr>
          <w:noProof/>
        </w:rPr>
      </w:r>
      <w:r>
        <w:rPr>
          <w:noProof/>
        </w:rPr>
        <w:fldChar w:fldCharType="separate"/>
      </w:r>
      <w:r>
        <w:rPr>
          <w:noProof/>
        </w:rPr>
        <w:t>12</w:t>
      </w:r>
      <w:r>
        <w:rPr>
          <w:noProof/>
        </w:rPr>
        <w:fldChar w:fldCharType="end"/>
      </w:r>
    </w:p>
    <w:p w14:paraId="732CE183" w14:textId="18273A34" w:rsidR="000F038B" w:rsidRDefault="000F038B">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Transaction timers</w:t>
      </w:r>
      <w:r>
        <w:rPr>
          <w:noProof/>
        </w:rPr>
        <w:tab/>
      </w:r>
      <w:r>
        <w:rPr>
          <w:noProof/>
        </w:rPr>
        <w:fldChar w:fldCharType="begin" w:fldLock="1"/>
      </w:r>
      <w:r>
        <w:rPr>
          <w:noProof/>
        </w:rPr>
        <w:instrText xml:space="preserve"> PAGEREF _Toc177668402 \h </w:instrText>
      </w:r>
      <w:r>
        <w:rPr>
          <w:noProof/>
        </w:rPr>
      </w:r>
      <w:r>
        <w:rPr>
          <w:noProof/>
        </w:rPr>
        <w:fldChar w:fldCharType="separate"/>
      </w:r>
      <w:r>
        <w:rPr>
          <w:noProof/>
        </w:rPr>
        <w:t>12</w:t>
      </w:r>
      <w:r>
        <w:rPr>
          <w:noProof/>
        </w:rPr>
        <w:fldChar w:fldCharType="end"/>
      </w:r>
    </w:p>
    <w:p w14:paraId="1BD45222" w14:textId="7D0A7FCF" w:rsidR="000F038B" w:rsidRDefault="000F038B">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Transport</w:t>
      </w:r>
      <w:r>
        <w:rPr>
          <w:noProof/>
        </w:rPr>
        <w:tab/>
      </w:r>
      <w:r>
        <w:rPr>
          <w:noProof/>
        </w:rPr>
        <w:fldChar w:fldCharType="begin" w:fldLock="1"/>
      </w:r>
      <w:r>
        <w:rPr>
          <w:noProof/>
        </w:rPr>
        <w:instrText xml:space="preserve"> PAGEREF _Toc177668403 \h </w:instrText>
      </w:r>
      <w:r>
        <w:rPr>
          <w:noProof/>
        </w:rPr>
      </w:r>
      <w:r>
        <w:rPr>
          <w:noProof/>
        </w:rPr>
        <w:fldChar w:fldCharType="separate"/>
      </w:r>
      <w:r>
        <w:rPr>
          <w:noProof/>
        </w:rPr>
        <w:t>13</w:t>
      </w:r>
      <w:r>
        <w:rPr>
          <w:noProof/>
        </w:rPr>
        <w:fldChar w:fldCharType="end"/>
      </w:r>
    </w:p>
    <w:p w14:paraId="3B5F996D" w14:textId="446FA354" w:rsidR="000F038B" w:rsidRDefault="000F038B">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Multiple Virtual MG.</w:t>
      </w:r>
      <w:r>
        <w:rPr>
          <w:noProof/>
        </w:rPr>
        <w:tab/>
      </w:r>
      <w:r>
        <w:rPr>
          <w:noProof/>
        </w:rPr>
        <w:fldChar w:fldCharType="begin" w:fldLock="1"/>
      </w:r>
      <w:r>
        <w:rPr>
          <w:noProof/>
        </w:rPr>
        <w:instrText xml:space="preserve"> PAGEREF _Toc177668404 \h </w:instrText>
      </w:r>
      <w:r>
        <w:rPr>
          <w:noProof/>
        </w:rPr>
      </w:r>
      <w:r>
        <w:rPr>
          <w:noProof/>
        </w:rPr>
        <w:fldChar w:fldCharType="separate"/>
      </w:r>
      <w:r>
        <w:rPr>
          <w:noProof/>
        </w:rPr>
        <w:t>13</w:t>
      </w:r>
      <w:r>
        <w:rPr>
          <w:noProof/>
        </w:rPr>
        <w:fldChar w:fldCharType="end"/>
      </w:r>
    </w:p>
    <w:p w14:paraId="5D8DB17A" w14:textId="449FDA2B" w:rsidR="000F038B" w:rsidRDefault="000F038B">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Formats and codes</w:t>
      </w:r>
      <w:r>
        <w:rPr>
          <w:noProof/>
        </w:rPr>
        <w:tab/>
      </w:r>
      <w:r>
        <w:rPr>
          <w:noProof/>
        </w:rPr>
        <w:fldChar w:fldCharType="begin" w:fldLock="1"/>
      </w:r>
      <w:r>
        <w:rPr>
          <w:noProof/>
        </w:rPr>
        <w:instrText xml:space="preserve"> PAGEREF _Toc177668405 \h </w:instrText>
      </w:r>
      <w:r>
        <w:rPr>
          <w:noProof/>
        </w:rPr>
      </w:r>
      <w:r>
        <w:rPr>
          <w:noProof/>
        </w:rPr>
        <w:fldChar w:fldCharType="separate"/>
      </w:r>
      <w:r>
        <w:rPr>
          <w:noProof/>
        </w:rPr>
        <w:t>13</w:t>
      </w:r>
      <w:r>
        <w:rPr>
          <w:noProof/>
        </w:rPr>
        <w:fldChar w:fldCharType="end"/>
      </w:r>
    </w:p>
    <w:p w14:paraId="1FDE8F15" w14:textId="5B111096" w:rsidR="000F038B" w:rsidRDefault="000F038B">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Signalling Objects</w:t>
      </w:r>
      <w:r>
        <w:rPr>
          <w:noProof/>
        </w:rPr>
        <w:tab/>
      </w:r>
      <w:r>
        <w:rPr>
          <w:noProof/>
        </w:rPr>
        <w:fldChar w:fldCharType="begin" w:fldLock="1"/>
      </w:r>
      <w:r>
        <w:rPr>
          <w:noProof/>
        </w:rPr>
        <w:instrText xml:space="preserve"> PAGEREF _Toc177668406 \h </w:instrText>
      </w:r>
      <w:r>
        <w:rPr>
          <w:noProof/>
        </w:rPr>
      </w:r>
      <w:r>
        <w:rPr>
          <w:noProof/>
        </w:rPr>
        <w:fldChar w:fldCharType="separate"/>
      </w:r>
      <w:r>
        <w:rPr>
          <w:noProof/>
        </w:rPr>
        <w:t>13</w:t>
      </w:r>
      <w:r>
        <w:rPr>
          <w:noProof/>
        </w:rPr>
        <w:fldChar w:fldCharType="end"/>
      </w:r>
    </w:p>
    <w:p w14:paraId="3823D279" w14:textId="5EF52BE1" w:rsidR="000F038B" w:rsidRDefault="000F038B">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Codec Parameters</w:t>
      </w:r>
      <w:r>
        <w:rPr>
          <w:noProof/>
        </w:rPr>
        <w:tab/>
      </w:r>
      <w:r>
        <w:rPr>
          <w:noProof/>
        </w:rPr>
        <w:fldChar w:fldCharType="begin" w:fldLock="1"/>
      </w:r>
      <w:r>
        <w:rPr>
          <w:noProof/>
        </w:rPr>
        <w:instrText xml:space="preserve"> PAGEREF _Toc177668407 \h </w:instrText>
      </w:r>
      <w:r>
        <w:rPr>
          <w:noProof/>
        </w:rPr>
      </w:r>
      <w:r>
        <w:rPr>
          <w:noProof/>
        </w:rPr>
        <w:fldChar w:fldCharType="separate"/>
      </w:r>
      <w:r>
        <w:rPr>
          <w:noProof/>
        </w:rPr>
        <w:t>16</w:t>
      </w:r>
      <w:r>
        <w:rPr>
          <w:noProof/>
        </w:rPr>
        <w:fldChar w:fldCharType="end"/>
      </w:r>
    </w:p>
    <w:p w14:paraId="514E4E7D" w14:textId="796C8C5B" w:rsidR="000F038B" w:rsidRDefault="000F038B">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AMR and AMR-WB Codecs</w:t>
      </w:r>
      <w:r>
        <w:rPr>
          <w:noProof/>
        </w:rPr>
        <w:tab/>
      </w:r>
      <w:r>
        <w:rPr>
          <w:noProof/>
        </w:rPr>
        <w:fldChar w:fldCharType="begin" w:fldLock="1"/>
      </w:r>
      <w:r>
        <w:rPr>
          <w:noProof/>
        </w:rPr>
        <w:instrText xml:space="preserve"> PAGEREF _Toc177668408 \h </w:instrText>
      </w:r>
      <w:r>
        <w:rPr>
          <w:noProof/>
        </w:rPr>
      </w:r>
      <w:r>
        <w:rPr>
          <w:noProof/>
        </w:rPr>
        <w:fldChar w:fldCharType="separate"/>
      </w:r>
      <w:r>
        <w:rPr>
          <w:noProof/>
        </w:rPr>
        <w:t>16</w:t>
      </w:r>
      <w:r>
        <w:rPr>
          <w:noProof/>
        </w:rPr>
        <w:fldChar w:fldCharType="end"/>
      </w:r>
    </w:p>
    <w:p w14:paraId="4425E5C8" w14:textId="14E48692" w:rsidR="000F038B" w:rsidRDefault="000F038B">
      <w:pPr>
        <w:pStyle w:val="TOC3"/>
        <w:rPr>
          <w:rFonts w:ascii="Calibri" w:hAnsi="Calibri"/>
          <w:noProof/>
          <w:kern w:val="2"/>
          <w:sz w:val="24"/>
          <w:szCs w:val="24"/>
          <w:lang w:eastAsia="en-GB"/>
        </w:rPr>
      </w:pPr>
      <w:r>
        <w:rPr>
          <w:noProof/>
        </w:rPr>
        <w:t>10.2.1A</w:t>
      </w:r>
      <w:r>
        <w:rPr>
          <w:rFonts w:ascii="Calibri" w:hAnsi="Calibri"/>
          <w:noProof/>
          <w:kern w:val="2"/>
          <w:sz w:val="24"/>
          <w:szCs w:val="24"/>
          <w:lang w:eastAsia="en-GB"/>
        </w:rPr>
        <w:tab/>
      </w:r>
      <w:r>
        <w:rPr>
          <w:noProof/>
        </w:rPr>
        <w:t>IVAS Codec</w:t>
      </w:r>
      <w:r>
        <w:rPr>
          <w:noProof/>
        </w:rPr>
        <w:tab/>
      </w:r>
      <w:r>
        <w:rPr>
          <w:noProof/>
        </w:rPr>
        <w:fldChar w:fldCharType="begin" w:fldLock="1"/>
      </w:r>
      <w:r>
        <w:rPr>
          <w:noProof/>
        </w:rPr>
        <w:instrText xml:space="preserve"> PAGEREF _Toc177668409 \h </w:instrText>
      </w:r>
      <w:r>
        <w:rPr>
          <w:noProof/>
        </w:rPr>
      </w:r>
      <w:r>
        <w:rPr>
          <w:noProof/>
        </w:rPr>
        <w:fldChar w:fldCharType="separate"/>
      </w:r>
      <w:r>
        <w:rPr>
          <w:noProof/>
        </w:rPr>
        <w:t>17</w:t>
      </w:r>
      <w:r>
        <w:rPr>
          <w:noProof/>
        </w:rPr>
        <w:fldChar w:fldCharType="end"/>
      </w:r>
    </w:p>
    <w:p w14:paraId="7CECF15C" w14:textId="1439F24F" w:rsidR="000F038B" w:rsidRDefault="000F038B">
      <w:pPr>
        <w:pStyle w:val="TOC3"/>
        <w:rPr>
          <w:rFonts w:ascii="Calibri" w:hAnsi="Calibri"/>
          <w:noProof/>
          <w:kern w:val="2"/>
          <w:sz w:val="24"/>
          <w:szCs w:val="24"/>
          <w:lang w:eastAsia="en-GB"/>
        </w:rPr>
      </w:pPr>
      <w:r>
        <w:rPr>
          <w:noProof/>
        </w:rPr>
        <w:t>10.2.1B</w:t>
      </w:r>
      <w:r>
        <w:rPr>
          <w:rFonts w:ascii="Calibri" w:hAnsi="Calibri"/>
          <w:noProof/>
          <w:kern w:val="2"/>
          <w:sz w:val="24"/>
          <w:szCs w:val="24"/>
          <w:lang w:eastAsia="en-GB"/>
        </w:rPr>
        <w:tab/>
      </w:r>
      <w:r>
        <w:rPr>
          <w:noProof/>
        </w:rPr>
        <w:t>EVS Codec</w:t>
      </w:r>
      <w:r>
        <w:rPr>
          <w:noProof/>
        </w:rPr>
        <w:tab/>
      </w:r>
      <w:r>
        <w:rPr>
          <w:noProof/>
        </w:rPr>
        <w:fldChar w:fldCharType="begin" w:fldLock="1"/>
      </w:r>
      <w:r>
        <w:rPr>
          <w:noProof/>
        </w:rPr>
        <w:instrText xml:space="preserve"> PAGEREF _Toc177668410 \h </w:instrText>
      </w:r>
      <w:r>
        <w:rPr>
          <w:noProof/>
        </w:rPr>
      </w:r>
      <w:r>
        <w:rPr>
          <w:noProof/>
        </w:rPr>
        <w:fldChar w:fldCharType="separate"/>
      </w:r>
      <w:r>
        <w:rPr>
          <w:noProof/>
        </w:rPr>
        <w:t>18</w:t>
      </w:r>
      <w:r>
        <w:rPr>
          <w:noProof/>
        </w:rPr>
        <w:fldChar w:fldCharType="end"/>
      </w:r>
    </w:p>
    <w:p w14:paraId="28F4501B" w14:textId="2368E712" w:rsidR="000F038B" w:rsidRDefault="000F038B">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DTMF Payload Type</w:t>
      </w:r>
      <w:r>
        <w:rPr>
          <w:noProof/>
        </w:rPr>
        <w:tab/>
      </w:r>
      <w:r>
        <w:rPr>
          <w:noProof/>
        </w:rPr>
        <w:fldChar w:fldCharType="begin" w:fldLock="1"/>
      </w:r>
      <w:r>
        <w:rPr>
          <w:noProof/>
        </w:rPr>
        <w:instrText xml:space="preserve"> PAGEREF _Toc177668411 \h </w:instrText>
      </w:r>
      <w:r>
        <w:rPr>
          <w:noProof/>
        </w:rPr>
      </w:r>
      <w:r>
        <w:rPr>
          <w:noProof/>
        </w:rPr>
        <w:fldChar w:fldCharType="separate"/>
      </w:r>
      <w:r>
        <w:rPr>
          <w:noProof/>
        </w:rPr>
        <w:t>18</w:t>
      </w:r>
      <w:r>
        <w:rPr>
          <w:noProof/>
        </w:rPr>
        <w:fldChar w:fldCharType="end"/>
      </w:r>
    </w:p>
    <w:p w14:paraId="3FB1F50C" w14:textId="7CC29147" w:rsidR="000F038B" w:rsidRDefault="000F038B">
      <w:pPr>
        <w:pStyle w:val="TOC3"/>
        <w:rPr>
          <w:rFonts w:ascii="Calibri" w:hAnsi="Calibri"/>
          <w:noProof/>
          <w:kern w:val="2"/>
          <w:sz w:val="24"/>
          <w:szCs w:val="24"/>
          <w:lang w:eastAsia="en-GB"/>
        </w:rPr>
      </w:pPr>
      <w:r w:rsidRPr="009A6600">
        <w:rPr>
          <w:noProof/>
          <w:lang w:val="en-US" w:eastAsia="ja-JP"/>
        </w:rPr>
        <w:t>10.2.3</w:t>
      </w:r>
      <w:r>
        <w:rPr>
          <w:rFonts w:ascii="Calibri" w:hAnsi="Calibri"/>
          <w:noProof/>
          <w:kern w:val="2"/>
          <w:sz w:val="24"/>
          <w:szCs w:val="24"/>
          <w:lang w:eastAsia="en-GB"/>
        </w:rPr>
        <w:tab/>
      </w:r>
      <w:r w:rsidRPr="009A6600">
        <w:rPr>
          <w:noProof/>
          <w:lang w:val="en-US" w:eastAsia="ja-JP"/>
        </w:rPr>
        <w:t>Other Codecs</w:t>
      </w:r>
      <w:r>
        <w:rPr>
          <w:noProof/>
        </w:rPr>
        <w:tab/>
      </w:r>
      <w:r>
        <w:rPr>
          <w:noProof/>
        </w:rPr>
        <w:fldChar w:fldCharType="begin" w:fldLock="1"/>
      </w:r>
      <w:r>
        <w:rPr>
          <w:noProof/>
        </w:rPr>
        <w:instrText xml:space="preserve"> PAGEREF _Toc177668412 \h </w:instrText>
      </w:r>
      <w:r>
        <w:rPr>
          <w:noProof/>
        </w:rPr>
      </w:r>
      <w:r>
        <w:rPr>
          <w:noProof/>
        </w:rPr>
        <w:fldChar w:fldCharType="separate"/>
      </w:r>
      <w:r>
        <w:rPr>
          <w:noProof/>
        </w:rPr>
        <w:t>18</w:t>
      </w:r>
      <w:r>
        <w:rPr>
          <w:noProof/>
        </w:rPr>
        <w:fldChar w:fldCharType="end"/>
      </w:r>
    </w:p>
    <w:p w14:paraId="2912B403" w14:textId="67F77048" w:rsidR="000F038B" w:rsidRDefault="000F038B">
      <w:pPr>
        <w:pStyle w:val="TOC4"/>
        <w:rPr>
          <w:rFonts w:ascii="Calibri" w:hAnsi="Calibri"/>
          <w:noProof/>
          <w:kern w:val="2"/>
          <w:sz w:val="24"/>
          <w:szCs w:val="24"/>
          <w:lang w:eastAsia="en-GB"/>
        </w:rPr>
      </w:pPr>
      <w:r>
        <w:rPr>
          <w:noProof/>
        </w:rPr>
        <w:t>10.2.3.1</w:t>
      </w:r>
      <w:r>
        <w:rPr>
          <w:rFonts w:ascii="Calibri" w:hAnsi="Calibri"/>
          <w:noProof/>
          <w:kern w:val="2"/>
          <w:sz w:val="24"/>
          <w:szCs w:val="24"/>
          <w:lang w:eastAsia="en-GB"/>
        </w:rPr>
        <w:tab/>
      </w:r>
      <w:r>
        <w:rPr>
          <w:noProof/>
        </w:rPr>
        <w:t>G.711 Codec</w:t>
      </w:r>
      <w:r>
        <w:rPr>
          <w:noProof/>
        </w:rPr>
        <w:tab/>
      </w:r>
      <w:r>
        <w:rPr>
          <w:noProof/>
        </w:rPr>
        <w:fldChar w:fldCharType="begin" w:fldLock="1"/>
      </w:r>
      <w:r>
        <w:rPr>
          <w:noProof/>
        </w:rPr>
        <w:instrText xml:space="preserve"> PAGEREF _Toc177668413 \h </w:instrText>
      </w:r>
      <w:r>
        <w:rPr>
          <w:noProof/>
        </w:rPr>
      </w:r>
      <w:r>
        <w:rPr>
          <w:noProof/>
        </w:rPr>
        <w:fldChar w:fldCharType="separate"/>
      </w:r>
      <w:r>
        <w:rPr>
          <w:noProof/>
        </w:rPr>
        <w:t>18</w:t>
      </w:r>
      <w:r>
        <w:rPr>
          <w:noProof/>
        </w:rPr>
        <w:fldChar w:fldCharType="end"/>
      </w:r>
    </w:p>
    <w:p w14:paraId="4D90AB15" w14:textId="35B92713" w:rsidR="000F038B" w:rsidRDefault="000F038B">
      <w:pPr>
        <w:pStyle w:val="TOC4"/>
        <w:rPr>
          <w:rFonts w:ascii="Calibri" w:hAnsi="Calibri"/>
          <w:noProof/>
          <w:kern w:val="2"/>
          <w:sz w:val="24"/>
          <w:szCs w:val="24"/>
          <w:lang w:eastAsia="en-GB"/>
        </w:rPr>
      </w:pPr>
      <w:r>
        <w:rPr>
          <w:noProof/>
        </w:rPr>
        <w:t>10.2.3.2</w:t>
      </w:r>
      <w:r>
        <w:rPr>
          <w:rFonts w:ascii="Calibri" w:hAnsi="Calibri"/>
          <w:noProof/>
          <w:kern w:val="2"/>
          <w:sz w:val="24"/>
          <w:szCs w:val="24"/>
          <w:lang w:eastAsia="en-GB"/>
        </w:rPr>
        <w:tab/>
      </w:r>
      <w:r>
        <w:rPr>
          <w:noProof/>
        </w:rPr>
        <w:t>Clearmode</w:t>
      </w:r>
      <w:r>
        <w:rPr>
          <w:noProof/>
        </w:rPr>
        <w:tab/>
      </w:r>
      <w:r>
        <w:rPr>
          <w:noProof/>
        </w:rPr>
        <w:fldChar w:fldCharType="begin" w:fldLock="1"/>
      </w:r>
      <w:r>
        <w:rPr>
          <w:noProof/>
        </w:rPr>
        <w:instrText xml:space="preserve"> PAGEREF _Toc177668414 \h </w:instrText>
      </w:r>
      <w:r>
        <w:rPr>
          <w:noProof/>
        </w:rPr>
      </w:r>
      <w:r>
        <w:rPr>
          <w:noProof/>
        </w:rPr>
        <w:fldChar w:fldCharType="separate"/>
      </w:r>
      <w:r>
        <w:rPr>
          <w:noProof/>
        </w:rPr>
        <w:t>18</w:t>
      </w:r>
      <w:r>
        <w:rPr>
          <w:noProof/>
        </w:rPr>
        <w:fldChar w:fldCharType="end"/>
      </w:r>
    </w:p>
    <w:p w14:paraId="42003638" w14:textId="695DA3D5" w:rsidR="000F038B" w:rsidRDefault="000F038B">
      <w:pPr>
        <w:pStyle w:val="TOC4"/>
        <w:rPr>
          <w:rFonts w:ascii="Calibri" w:hAnsi="Calibri"/>
          <w:noProof/>
          <w:kern w:val="2"/>
          <w:sz w:val="24"/>
          <w:szCs w:val="24"/>
          <w:lang w:eastAsia="en-GB"/>
        </w:rPr>
      </w:pPr>
      <w:r>
        <w:rPr>
          <w:noProof/>
        </w:rPr>
        <w:t>10.2.3.3</w:t>
      </w:r>
      <w:r>
        <w:rPr>
          <w:rFonts w:ascii="Calibri" w:hAnsi="Calibri"/>
          <w:noProof/>
          <w:kern w:val="2"/>
          <w:sz w:val="24"/>
          <w:szCs w:val="24"/>
          <w:lang w:eastAsia="en-GB"/>
        </w:rPr>
        <w:tab/>
      </w:r>
      <w:r>
        <w:rPr>
          <w:noProof/>
        </w:rPr>
        <w:t>Silence suppression and comfort noise</w:t>
      </w:r>
      <w:r>
        <w:rPr>
          <w:noProof/>
        </w:rPr>
        <w:tab/>
      </w:r>
      <w:r>
        <w:rPr>
          <w:noProof/>
        </w:rPr>
        <w:fldChar w:fldCharType="begin" w:fldLock="1"/>
      </w:r>
      <w:r>
        <w:rPr>
          <w:noProof/>
        </w:rPr>
        <w:instrText xml:space="preserve"> PAGEREF _Toc177668415 \h </w:instrText>
      </w:r>
      <w:r>
        <w:rPr>
          <w:noProof/>
        </w:rPr>
      </w:r>
      <w:r>
        <w:rPr>
          <w:noProof/>
        </w:rPr>
        <w:fldChar w:fldCharType="separate"/>
      </w:r>
      <w:r>
        <w:rPr>
          <w:noProof/>
        </w:rPr>
        <w:t>18</w:t>
      </w:r>
      <w:r>
        <w:rPr>
          <w:noProof/>
        </w:rPr>
        <w:fldChar w:fldCharType="end"/>
      </w:r>
    </w:p>
    <w:p w14:paraId="1D2CEA46" w14:textId="221149CE" w:rsidR="000F038B" w:rsidRDefault="000F038B">
      <w:pPr>
        <w:pStyle w:val="TOC4"/>
        <w:rPr>
          <w:rFonts w:ascii="Calibri" w:hAnsi="Calibri"/>
          <w:noProof/>
          <w:kern w:val="2"/>
          <w:sz w:val="24"/>
          <w:szCs w:val="24"/>
          <w:lang w:eastAsia="en-GB"/>
        </w:rPr>
      </w:pPr>
      <w:r>
        <w:rPr>
          <w:noProof/>
        </w:rPr>
        <w:t>10.2.3.4</w:t>
      </w:r>
      <w:r>
        <w:rPr>
          <w:rFonts w:ascii="Calibri" w:hAnsi="Calibri"/>
          <w:noProof/>
          <w:kern w:val="2"/>
          <w:sz w:val="24"/>
          <w:szCs w:val="24"/>
          <w:lang w:eastAsia="en-GB"/>
        </w:rPr>
        <w:tab/>
      </w:r>
      <w:r>
        <w:rPr>
          <w:noProof/>
        </w:rPr>
        <w:t>VBD codec</w:t>
      </w:r>
      <w:r>
        <w:rPr>
          <w:noProof/>
        </w:rPr>
        <w:tab/>
      </w:r>
      <w:r>
        <w:rPr>
          <w:noProof/>
        </w:rPr>
        <w:fldChar w:fldCharType="begin" w:fldLock="1"/>
      </w:r>
      <w:r>
        <w:rPr>
          <w:noProof/>
        </w:rPr>
        <w:instrText xml:space="preserve"> PAGEREF _Toc177668416 \h </w:instrText>
      </w:r>
      <w:r>
        <w:rPr>
          <w:noProof/>
        </w:rPr>
      </w:r>
      <w:r>
        <w:rPr>
          <w:noProof/>
        </w:rPr>
        <w:fldChar w:fldCharType="separate"/>
      </w:r>
      <w:r>
        <w:rPr>
          <w:noProof/>
        </w:rPr>
        <w:t>19</w:t>
      </w:r>
      <w:r>
        <w:rPr>
          <w:noProof/>
        </w:rPr>
        <w:fldChar w:fldCharType="end"/>
      </w:r>
    </w:p>
    <w:p w14:paraId="5F24306E" w14:textId="6FFDB653" w:rsidR="000F038B" w:rsidRDefault="000F038B">
      <w:pPr>
        <w:pStyle w:val="TOC4"/>
        <w:rPr>
          <w:rFonts w:ascii="Calibri" w:hAnsi="Calibri"/>
          <w:noProof/>
          <w:kern w:val="2"/>
          <w:sz w:val="24"/>
          <w:szCs w:val="24"/>
          <w:lang w:eastAsia="en-GB"/>
        </w:rPr>
      </w:pPr>
      <w:r>
        <w:rPr>
          <w:noProof/>
        </w:rPr>
        <w:t>10.2.3.5</w:t>
      </w:r>
      <w:r>
        <w:rPr>
          <w:rFonts w:ascii="Calibri" w:hAnsi="Calibri"/>
          <w:noProof/>
          <w:kern w:val="2"/>
          <w:sz w:val="24"/>
          <w:szCs w:val="24"/>
          <w:lang w:eastAsia="en-GB"/>
        </w:rPr>
        <w:tab/>
      </w:r>
      <w:r>
        <w:rPr>
          <w:noProof/>
          <w:lang w:eastAsia="ja-JP"/>
        </w:rPr>
        <w:t>Real-Time Text Telephony M</w:t>
      </w:r>
      <w:r>
        <w:rPr>
          <w:noProof/>
        </w:rPr>
        <w:t>edia</w:t>
      </w:r>
      <w:r>
        <w:rPr>
          <w:noProof/>
        </w:rPr>
        <w:tab/>
      </w:r>
      <w:r>
        <w:rPr>
          <w:noProof/>
        </w:rPr>
        <w:fldChar w:fldCharType="begin" w:fldLock="1"/>
      </w:r>
      <w:r>
        <w:rPr>
          <w:noProof/>
        </w:rPr>
        <w:instrText xml:space="preserve"> PAGEREF _Toc177668417 \h </w:instrText>
      </w:r>
      <w:r>
        <w:rPr>
          <w:noProof/>
        </w:rPr>
      </w:r>
      <w:r>
        <w:rPr>
          <w:noProof/>
        </w:rPr>
        <w:fldChar w:fldCharType="separate"/>
      </w:r>
      <w:r>
        <w:rPr>
          <w:noProof/>
        </w:rPr>
        <w:t>19</w:t>
      </w:r>
      <w:r>
        <w:rPr>
          <w:noProof/>
        </w:rPr>
        <w:fldChar w:fldCharType="end"/>
      </w:r>
    </w:p>
    <w:p w14:paraId="0A62E439" w14:textId="31171233" w:rsidR="000F038B" w:rsidRDefault="000F038B">
      <w:pPr>
        <w:pStyle w:val="TOC4"/>
        <w:rPr>
          <w:rFonts w:ascii="Calibri" w:hAnsi="Calibri"/>
          <w:noProof/>
          <w:kern w:val="2"/>
          <w:sz w:val="24"/>
          <w:szCs w:val="24"/>
          <w:lang w:eastAsia="en-GB"/>
        </w:rPr>
      </w:pPr>
      <w:r>
        <w:rPr>
          <w:noProof/>
        </w:rPr>
        <w:t>10.2.3.6</w:t>
      </w:r>
      <w:r>
        <w:rPr>
          <w:rFonts w:ascii="Calibri" w:hAnsi="Calibri"/>
          <w:noProof/>
          <w:kern w:val="2"/>
          <w:sz w:val="24"/>
          <w:szCs w:val="24"/>
          <w:lang w:eastAsia="en-GB"/>
        </w:rPr>
        <w:tab/>
      </w:r>
      <w:r>
        <w:rPr>
          <w:noProof/>
          <w:lang w:eastAsia="ja-JP"/>
        </w:rPr>
        <w:t>T.38 FAX</w:t>
      </w:r>
      <w:r>
        <w:rPr>
          <w:noProof/>
        </w:rPr>
        <w:tab/>
      </w:r>
      <w:r>
        <w:rPr>
          <w:noProof/>
        </w:rPr>
        <w:fldChar w:fldCharType="begin" w:fldLock="1"/>
      </w:r>
      <w:r>
        <w:rPr>
          <w:noProof/>
        </w:rPr>
        <w:instrText xml:space="preserve"> PAGEREF _Toc177668418 \h </w:instrText>
      </w:r>
      <w:r>
        <w:rPr>
          <w:noProof/>
        </w:rPr>
      </w:r>
      <w:r>
        <w:rPr>
          <w:noProof/>
        </w:rPr>
        <w:fldChar w:fldCharType="separate"/>
      </w:r>
      <w:r>
        <w:rPr>
          <w:noProof/>
        </w:rPr>
        <w:t>20</w:t>
      </w:r>
      <w:r>
        <w:rPr>
          <w:noProof/>
        </w:rPr>
        <w:fldChar w:fldCharType="end"/>
      </w:r>
    </w:p>
    <w:p w14:paraId="0EDA26A4" w14:textId="4BC62427" w:rsidR="000F038B" w:rsidRDefault="000F038B">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Mandatory Support of SDP and H.248 Annex C information elements</w:t>
      </w:r>
      <w:r>
        <w:rPr>
          <w:noProof/>
        </w:rPr>
        <w:tab/>
      </w:r>
      <w:r>
        <w:rPr>
          <w:noProof/>
        </w:rPr>
        <w:fldChar w:fldCharType="begin" w:fldLock="1"/>
      </w:r>
      <w:r>
        <w:rPr>
          <w:noProof/>
        </w:rPr>
        <w:instrText xml:space="preserve"> PAGEREF _Toc177668419 \h </w:instrText>
      </w:r>
      <w:r>
        <w:rPr>
          <w:noProof/>
        </w:rPr>
      </w:r>
      <w:r>
        <w:rPr>
          <w:noProof/>
        </w:rPr>
        <w:fldChar w:fldCharType="separate"/>
      </w:r>
      <w:r>
        <w:rPr>
          <w:noProof/>
        </w:rPr>
        <w:t>20</w:t>
      </w:r>
      <w:r>
        <w:rPr>
          <w:noProof/>
        </w:rPr>
        <w:fldChar w:fldCharType="end"/>
      </w:r>
    </w:p>
    <w:p w14:paraId="62092370" w14:textId="3CD3D6D4" w:rsidR="000F038B" w:rsidRDefault="000F038B">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General on packages and Transactions</w:t>
      </w:r>
      <w:r>
        <w:rPr>
          <w:noProof/>
        </w:rPr>
        <w:tab/>
      </w:r>
      <w:r>
        <w:rPr>
          <w:noProof/>
        </w:rPr>
        <w:fldChar w:fldCharType="begin" w:fldLock="1"/>
      </w:r>
      <w:r>
        <w:rPr>
          <w:noProof/>
        </w:rPr>
        <w:instrText xml:space="preserve"> PAGEREF _Toc177668420 \h </w:instrText>
      </w:r>
      <w:r>
        <w:rPr>
          <w:noProof/>
        </w:rPr>
      </w:r>
      <w:r>
        <w:rPr>
          <w:noProof/>
        </w:rPr>
        <w:fldChar w:fldCharType="separate"/>
      </w:r>
      <w:r>
        <w:rPr>
          <w:noProof/>
        </w:rPr>
        <w:t>20</w:t>
      </w:r>
      <w:r>
        <w:rPr>
          <w:noProof/>
        </w:rPr>
        <w:fldChar w:fldCharType="end"/>
      </w:r>
    </w:p>
    <w:p w14:paraId="13A172EE" w14:textId="55A230A5" w:rsidR="000F038B" w:rsidRDefault="000F038B">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Profile Details</w:t>
      </w:r>
      <w:r>
        <w:rPr>
          <w:noProof/>
        </w:rPr>
        <w:tab/>
      </w:r>
      <w:r>
        <w:rPr>
          <w:noProof/>
        </w:rPr>
        <w:fldChar w:fldCharType="begin" w:fldLock="1"/>
      </w:r>
      <w:r>
        <w:rPr>
          <w:noProof/>
        </w:rPr>
        <w:instrText xml:space="preserve"> PAGEREF _Toc177668421 \h </w:instrText>
      </w:r>
      <w:r>
        <w:rPr>
          <w:noProof/>
        </w:rPr>
      </w:r>
      <w:r>
        <w:rPr>
          <w:noProof/>
        </w:rPr>
        <w:fldChar w:fldCharType="separate"/>
      </w:r>
      <w:r>
        <w:rPr>
          <w:noProof/>
        </w:rPr>
        <w:t>21</w:t>
      </w:r>
      <w:r>
        <w:rPr>
          <w:noProof/>
        </w:rPr>
        <w:fldChar w:fldCharType="end"/>
      </w:r>
    </w:p>
    <w:p w14:paraId="33C2D5E0" w14:textId="1B31E004" w:rsidR="000F038B" w:rsidRDefault="000F038B">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_Toc177668422 \h </w:instrText>
      </w:r>
      <w:r>
        <w:rPr>
          <w:noProof/>
        </w:rPr>
      </w:r>
      <w:r>
        <w:rPr>
          <w:noProof/>
        </w:rPr>
        <w:fldChar w:fldCharType="separate"/>
      </w:r>
      <w:r>
        <w:rPr>
          <w:noProof/>
        </w:rPr>
        <w:t>21</w:t>
      </w:r>
      <w:r>
        <w:rPr>
          <w:noProof/>
        </w:rPr>
        <w:fldChar w:fldCharType="end"/>
      </w:r>
    </w:p>
    <w:p w14:paraId="5493BBCE" w14:textId="2AD9142C" w:rsidR="000F038B" w:rsidRDefault="000F038B">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Call independent H.248 transactions</w:t>
      </w:r>
      <w:r>
        <w:rPr>
          <w:noProof/>
        </w:rPr>
        <w:tab/>
      </w:r>
      <w:r>
        <w:rPr>
          <w:noProof/>
        </w:rPr>
        <w:fldChar w:fldCharType="begin" w:fldLock="1"/>
      </w:r>
      <w:r>
        <w:rPr>
          <w:noProof/>
        </w:rPr>
        <w:instrText xml:space="preserve"> PAGEREF _Toc177668423 \h </w:instrText>
      </w:r>
      <w:r>
        <w:rPr>
          <w:noProof/>
        </w:rPr>
      </w:r>
      <w:r>
        <w:rPr>
          <w:noProof/>
        </w:rPr>
        <w:fldChar w:fldCharType="separate"/>
      </w:r>
      <w:r>
        <w:rPr>
          <w:noProof/>
        </w:rPr>
        <w:t>21</w:t>
      </w:r>
      <w:r>
        <w:rPr>
          <w:noProof/>
        </w:rPr>
        <w:fldChar w:fldCharType="end"/>
      </w:r>
    </w:p>
    <w:p w14:paraId="4298A7FA" w14:textId="124E9D99" w:rsidR="000F038B" w:rsidRDefault="000F038B">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Transactions towards IM CN Subsystem</w:t>
      </w:r>
      <w:r>
        <w:rPr>
          <w:noProof/>
        </w:rPr>
        <w:tab/>
      </w:r>
      <w:r>
        <w:rPr>
          <w:noProof/>
        </w:rPr>
        <w:fldChar w:fldCharType="begin" w:fldLock="1"/>
      </w:r>
      <w:r>
        <w:rPr>
          <w:noProof/>
        </w:rPr>
        <w:instrText xml:space="preserve"> PAGEREF _Toc177668424 \h </w:instrText>
      </w:r>
      <w:r>
        <w:rPr>
          <w:noProof/>
        </w:rPr>
      </w:r>
      <w:r>
        <w:rPr>
          <w:noProof/>
        </w:rPr>
        <w:fldChar w:fldCharType="separate"/>
      </w:r>
      <w:r>
        <w:rPr>
          <w:noProof/>
        </w:rPr>
        <w:t>21</w:t>
      </w:r>
      <w:r>
        <w:rPr>
          <w:noProof/>
        </w:rPr>
        <w:fldChar w:fldCharType="end"/>
      </w:r>
    </w:p>
    <w:p w14:paraId="7570E900" w14:textId="485E03FD" w:rsidR="000F038B" w:rsidRDefault="000F038B">
      <w:pPr>
        <w:pStyle w:val="TOC2"/>
        <w:rPr>
          <w:rFonts w:ascii="Calibri" w:hAnsi="Calibri"/>
          <w:noProof/>
          <w:kern w:val="2"/>
          <w:sz w:val="24"/>
          <w:szCs w:val="24"/>
          <w:lang w:eastAsia="en-GB"/>
        </w:rPr>
      </w:pPr>
      <w:r>
        <w:rPr>
          <w:noProof/>
        </w:rPr>
        <w:t>15.2</w:t>
      </w:r>
      <w:r>
        <w:rPr>
          <w:rFonts w:ascii="Calibri" w:hAnsi="Calibri"/>
          <w:noProof/>
          <w:kern w:val="2"/>
          <w:sz w:val="24"/>
          <w:szCs w:val="24"/>
          <w:lang w:eastAsia="en-GB"/>
        </w:rPr>
        <w:tab/>
      </w:r>
      <w:r>
        <w:rPr>
          <w:noProof/>
        </w:rPr>
        <w:t>IMS packages</w:t>
      </w:r>
      <w:r>
        <w:rPr>
          <w:noProof/>
        </w:rPr>
        <w:tab/>
      </w:r>
      <w:r>
        <w:rPr>
          <w:noProof/>
        </w:rPr>
        <w:fldChar w:fldCharType="begin" w:fldLock="1"/>
      </w:r>
      <w:r>
        <w:rPr>
          <w:noProof/>
        </w:rPr>
        <w:instrText xml:space="preserve"> PAGEREF _Toc177668425 \h </w:instrText>
      </w:r>
      <w:r>
        <w:rPr>
          <w:noProof/>
        </w:rPr>
      </w:r>
      <w:r>
        <w:rPr>
          <w:noProof/>
        </w:rPr>
        <w:fldChar w:fldCharType="separate"/>
      </w:r>
      <w:r>
        <w:rPr>
          <w:noProof/>
        </w:rPr>
        <w:t>21</w:t>
      </w:r>
      <w:r>
        <w:rPr>
          <w:noProof/>
        </w:rPr>
        <w:fldChar w:fldCharType="end"/>
      </w:r>
    </w:p>
    <w:p w14:paraId="07A79446" w14:textId="24C687BF" w:rsidR="000F038B" w:rsidRDefault="000F038B">
      <w:pPr>
        <w:pStyle w:val="TOC1"/>
        <w:rPr>
          <w:rFonts w:ascii="Calibri" w:hAnsi="Calibri"/>
          <w:noProof/>
          <w:kern w:val="2"/>
          <w:sz w:val="24"/>
          <w:szCs w:val="24"/>
          <w:lang w:eastAsia="en-GB"/>
        </w:rPr>
      </w:pPr>
      <w:r>
        <w:rPr>
          <w:noProof/>
        </w:rPr>
        <w:t>16</w:t>
      </w:r>
      <w:r>
        <w:rPr>
          <w:rFonts w:ascii="Calibri" w:hAnsi="Calibri"/>
          <w:noProof/>
          <w:kern w:val="2"/>
          <w:sz w:val="24"/>
          <w:szCs w:val="24"/>
          <w:lang w:eastAsia="en-GB"/>
        </w:rPr>
        <w:tab/>
      </w:r>
      <w:r>
        <w:rPr>
          <w:noProof/>
        </w:rPr>
        <w:t>Transactions towards ISUP</w:t>
      </w:r>
      <w:r>
        <w:rPr>
          <w:noProof/>
        </w:rPr>
        <w:tab/>
      </w:r>
      <w:r>
        <w:rPr>
          <w:noProof/>
        </w:rPr>
        <w:fldChar w:fldCharType="begin" w:fldLock="1"/>
      </w:r>
      <w:r>
        <w:rPr>
          <w:noProof/>
        </w:rPr>
        <w:instrText xml:space="preserve"> PAGEREF _Toc177668426 \h </w:instrText>
      </w:r>
      <w:r>
        <w:rPr>
          <w:noProof/>
        </w:rPr>
      </w:r>
      <w:r>
        <w:rPr>
          <w:noProof/>
        </w:rPr>
        <w:fldChar w:fldCharType="separate"/>
      </w:r>
      <w:r>
        <w:rPr>
          <w:noProof/>
        </w:rPr>
        <w:t>21</w:t>
      </w:r>
      <w:r>
        <w:rPr>
          <w:noProof/>
        </w:rPr>
        <w:fldChar w:fldCharType="end"/>
      </w:r>
    </w:p>
    <w:p w14:paraId="42EFEADD" w14:textId="40171E0C" w:rsidR="000F038B" w:rsidRDefault="000F038B">
      <w:pPr>
        <w:pStyle w:val="TOC2"/>
        <w:rPr>
          <w:rFonts w:ascii="Calibri" w:hAnsi="Calibri"/>
          <w:noProof/>
          <w:kern w:val="2"/>
          <w:sz w:val="24"/>
          <w:szCs w:val="24"/>
          <w:lang w:eastAsia="en-GB"/>
        </w:rPr>
      </w:pPr>
      <w:r>
        <w:rPr>
          <w:noProof/>
        </w:rPr>
        <w:t>16.1</w:t>
      </w:r>
      <w:r>
        <w:rPr>
          <w:rFonts w:ascii="Calibri" w:hAnsi="Calibri"/>
          <w:noProof/>
          <w:kern w:val="2"/>
          <w:sz w:val="24"/>
          <w:szCs w:val="24"/>
          <w:lang w:eastAsia="en-GB"/>
        </w:rPr>
        <w:tab/>
      </w:r>
      <w:r>
        <w:rPr>
          <w:noProof/>
        </w:rPr>
        <w:t>Procedures relating to a termination towards ISUP</w:t>
      </w:r>
      <w:r>
        <w:rPr>
          <w:noProof/>
        </w:rPr>
        <w:tab/>
      </w:r>
      <w:r>
        <w:rPr>
          <w:noProof/>
        </w:rPr>
        <w:fldChar w:fldCharType="begin" w:fldLock="1"/>
      </w:r>
      <w:r>
        <w:rPr>
          <w:noProof/>
        </w:rPr>
        <w:instrText xml:space="preserve"> PAGEREF _Toc177668427 \h </w:instrText>
      </w:r>
      <w:r>
        <w:rPr>
          <w:noProof/>
        </w:rPr>
      </w:r>
      <w:r>
        <w:rPr>
          <w:noProof/>
        </w:rPr>
        <w:fldChar w:fldCharType="separate"/>
      </w:r>
      <w:r>
        <w:rPr>
          <w:noProof/>
        </w:rPr>
        <w:t>21</w:t>
      </w:r>
      <w:r>
        <w:rPr>
          <w:noProof/>
        </w:rPr>
        <w:fldChar w:fldCharType="end"/>
      </w:r>
    </w:p>
    <w:p w14:paraId="09120B49" w14:textId="7FB2DE06" w:rsidR="000F038B" w:rsidRDefault="000F038B">
      <w:pPr>
        <w:pStyle w:val="TOC2"/>
        <w:rPr>
          <w:rFonts w:ascii="Calibri" w:hAnsi="Calibri"/>
          <w:noProof/>
          <w:kern w:val="2"/>
          <w:sz w:val="24"/>
          <w:szCs w:val="24"/>
          <w:lang w:eastAsia="en-GB"/>
        </w:rPr>
      </w:pPr>
      <w:r>
        <w:rPr>
          <w:noProof/>
        </w:rPr>
        <w:t>16.2</w:t>
      </w:r>
      <w:r>
        <w:rPr>
          <w:rFonts w:ascii="Calibri" w:hAnsi="Calibri"/>
          <w:noProof/>
          <w:kern w:val="2"/>
          <w:sz w:val="24"/>
          <w:szCs w:val="24"/>
          <w:lang w:eastAsia="en-GB"/>
        </w:rPr>
        <w:tab/>
      </w:r>
      <w:r>
        <w:rPr>
          <w:noProof/>
        </w:rPr>
        <w:t>ISUP packages</w:t>
      </w:r>
      <w:r>
        <w:rPr>
          <w:noProof/>
        </w:rPr>
        <w:tab/>
      </w:r>
      <w:r>
        <w:rPr>
          <w:noProof/>
        </w:rPr>
        <w:fldChar w:fldCharType="begin" w:fldLock="1"/>
      </w:r>
      <w:r>
        <w:rPr>
          <w:noProof/>
        </w:rPr>
        <w:instrText xml:space="preserve"> PAGEREF _Toc177668428 \h </w:instrText>
      </w:r>
      <w:r>
        <w:rPr>
          <w:noProof/>
        </w:rPr>
      </w:r>
      <w:r>
        <w:rPr>
          <w:noProof/>
        </w:rPr>
        <w:fldChar w:fldCharType="separate"/>
      </w:r>
      <w:r>
        <w:rPr>
          <w:noProof/>
        </w:rPr>
        <w:t>21</w:t>
      </w:r>
      <w:r>
        <w:rPr>
          <w:noProof/>
        </w:rPr>
        <w:fldChar w:fldCharType="end"/>
      </w:r>
    </w:p>
    <w:p w14:paraId="1447B1AF" w14:textId="6DE1D12E" w:rsidR="000F038B" w:rsidRDefault="000F038B">
      <w:pPr>
        <w:pStyle w:val="TOC1"/>
        <w:rPr>
          <w:rFonts w:ascii="Calibri" w:hAnsi="Calibri"/>
          <w:noProof/>
          <w:kern w:val="2"/>
          <w:sz w:val="24"/>
          <w:szCs w:val="24"/>
          <w:lang w:eastAsia="en-GB"/>
        </w:rPr>
      </w:pPr>
      <w:r>
        <w:rPr>
          <w:noProof/>
        </w:rPr>
        <w:t>17</w:t>
      </w:r>
      <w:r>
        <w:rPr>
          <w:rFonts w:ascii="Calibri" w:hAnsi="Calibri"/>
          <w:noProof/>
          <w:kern w:val="2"/>
          <w:sz w:val="24"/>
          <w:szCs w:val="24"/>
          <w:lang w:eastAsia="en-GB"/>
        </w:rPr>
        <w:tab/>
      </w:r>
      <w:r>
        <w:rPr>
          <w:noProof/>
        </w:rPr>
        <w:t>Transactions towards BICC</w:t>
      </w:r>
      <w:r>
        <w:rPr>
          <w:noProof/>
        </w:rPr>
        <w:tab/>
      </w:r>
      <w:r>
        <w:rPr>
          <w:noProof/>
        </w:rPr>
        <w:fldChar w:fldCharType="begin" w:fldLock="1"/>
      </w:r>
      <w:r>
        <w:rPr>
          <w:noProof/>
        </w:rPr>
        <w:instrText xml:space="preserve"> PAGEREF _Toc177668429 \h </w:instrText>
      </w:r>
      <w:r>
        <w:rPr>
          <w:noProof/>
        </w:rPr>
      </w:r>
      <w:r>
        <w:rPr>
          <w:noProof/>
        </w:rPr>
        <w:fldChar w:fldCharType="separate"/>
      </w:r>
      <w:r>
        <w:rPr>
          <w:noProof/>
        </w:rPr>
        <w:t>21</w:t>
      </w:r>
      <w:r>
        <w:rPr>
          <w:noProof/>
        </w:rPr>
        <w:fldChar w:fldCharType="end"/>
      </w:r>
    </w:p>
    <w:p w14:paraId="1D7848F7" w14:textId="5D249DB8" w:rsidR="000F038B" w:rsidRDefault="000F038B">
      <w:pPr>
        <w:pStyle w:val="TOC2"/>
        <w:rPr>
          <w:rFonts w:ascii="Calibri" w:hAnsi="Calibri"/>
          <w:noProof/>
          <w:kern w:val="2"/>
          <w:sz w:val="24"/>
          <w:szCs w:val="24"/>
          <w:lang w:eastAsia="en-GB"/>
        </w:rPr>
      </w:pPr>
      <w:r>
        <w:rPr>
          <w:noProof/>
        </w:rPr>
        <w:t>17.1</w:t>
      </w:r>
      <w:r>
        <w:rPr>
          <w:rFonts w:ascii="Calibri" w:hAnsi="Calibri"/>
          <w:noProof/>
          <w:kern w:val="2"/>
          <w:sz w:val="24"/>
          <w:szCs w:val="24"/>
          <w:lang w:eastAsia="en-GB"/>
        </w:rPr>
        <w:tab/>
      </w:r>
      <w:r>
        <w:rPr>
          <w:noProof/>
        </w:rPr>
        <w:t>Procedures related to a termination towards BICC</w:t>
      </w:r>
      <w:r>
        <w:rPr>
          <w:noProof/>
        </w:rPr>
        <w:tab/>
      </w:r>
      <w:r>
        <w:rPr>
          <w:noProof/>
        </w:rPr>
        <w:fldChar w:fldCharType="begin" w:fldLock="1"/>
      </w:r>
      <w:r>
        <w:rPr>
          <w:noProof/>
        </w:rPr>
        <w:instrText xml:space="preserve"> PAGEREF _Toc177668430 \h </w:instrText>
      </w:r>
      <w:r>
        <w:rPr>
          <w:noProof/>
        </w:rPr>
      </w:r>
      <w:r>
        <w:rPr>
          <w:noProof/>
        </w:rPr>
        <w:fldChar w:fldCharType="separate"/>
      </w:r>
      <w:r>
        <w:rPr>
          <w:noProof/>
        </w:rPr>
        <w:t>21</w:t>
      </w:r>
      <w:r>
        <w:rPr>
          <w:noProof/>
        </w:rPr>
        <w:fldChar w:fldCharType="end"/>
      </w:r>
    </w:p>
    <w:p w14:paraId="2A93DCA9" w14:textId="62D12882" w:rsidR="000F038B" w:rsidRDefault="000F038B">
      <w:pPr>
        <w:pStyle w:val="TOC2"/>
        <w:rPr>
          <w:rFonts w:ascii="Calibri" w:hAnsi="Calibri"/>
          <w:noProof/>
          <w:kern w:val="2"/>
          <w:sz w:val="24"/>
          <w:szCs w:val="24"/>
          <w:lang w:eastAsia="en-GB"/>
        </w:rPr>
      </w:pPr>
      <w:r>
        <w:rPr>
          <w:noProof/>
        </w:rPr>
        <w:t>17.2</w:t>
      </w:r>
      <w:r>
        <w:rPr>
          <w:rFonts w:ascii="Calibri" w:hAnsi="Calibri"/>
          <w:noProof/>
          <w:kern w:val="2"/>
          <w:sz w:val="24"/>
          <w:szCs w:val="24"/>
          <w:lang w:eastAsia="en-GB"/>
        </w:rPr>
        <w:tab/>
      </w:r>
      <w:r>
        <w:rPr>
          <w:noProof/>
        </w:rPr>
        <w:t>BICC packages</w:t>
      </w:r>
      <w:r>
        <w:rPr>
          <w:noProof/>
        </w:rPr>
        <w:tab/>
      </w:r>
      <w:r>
        <w:rPr>
          <w:noProof/>
        </w:rPr>
        <w:fldChar w:fldCharType="begin" w:fldLock="1"/>
      </w:r>
      <w:r>
        <w:rPr>
          <w:noProof/>
        </w:rPr>
        <w:instrText xml:space="preserve"> PAGEREF _Toc177668431 \h </w:instrText>
      </w:r>
      <w:r>
        <w:rPr>
          <w:noProof/>
        </w:rPr>
      </w:r>
      <w:r>
        <w:rPr>
          <w:noProof/>
        </w:rPr>
        <w:fldChar w:fldCharType="separate"/>
      </w:r>
      <w:r>
        <w:rPr>
          <w:noProof/>
        </w:rPr>
        <w:t>21</w:t>
      </w:r>
      <w:r>
        <w:rPr>
          <w:noProof/>
        </w:rPr>
        <w:fldChar w:fldCharType="end"/>
      </w:r>
    </w:p>
    <w:p w14:paraId="05850A54" w14:textId="4AFF49A0" w:rsidR="000F038B" w:rsidRDefault="000F038B" w:rsidP="000F038B">
      <w:pPr>
        <w:pStyle w:val="TOC8"/>
        <w:rPr>
          <w:rFonts w:ascii="Calibri" w:hAnsi="Calibri"/>
          <w:b w:val="0"/>
          <w:noProof/>
          <w:kern w:val="2"/>
          <w:sz w:val="24"/>
          <w:szCs w:val="24"/>
          <w:lang w:eastAsia="en-GB"/>
        </w:rPr>
      </w:pPr>
      <w:r w:rsidRPr="009A6600">
        <w:rPr>
          <w:noProof/>
          <w:lang w:val="fr-FR"/>
        </w:rPr>
        <w:lastRenderedPageBreak/>
        <w:t>Annex A (normative</w:t>
      </w:r>
      <w:r>
        <w:rPr>
          <w:noProof/>
          <w:lang w:val="fr-FR"/>
        </w:rPr>
        <w:t>):</w:t>
      </w:r>
      <w:r>
        <w:rPr>
          <w:noProof/>
          <w:lang w:val="fr-FR"/>
        </w:rPr>
        <w:tab/>
      </w:r>
      <w:r w:rsidRPr="009A6600">
        <w:rPr>
          <w:noProof/>
          <w:lang w:val="fr-FR"/>
        </w:rPr>
        <w:t>Profile Description</w:t>
      </w:r>
      <w:r>
        <w:rPr>
          <w:noProof/>
        </w:rPr>
        <w:tab/>
      </w:r>
      <w:r>
        <w:rPr>
          <w:noProof/>
        </w:rPr>
        <w:fldChar w:fldCharType="begin" w:fldLock="1"/>
      </w:r>
      <w:r>
        <w:rPr>
          <w:noProof/>
        </w:rPr>
        <w:instrText xml:space="preserve"> PAGEREF _Toc177668432 \h </w:instrText>
      </w:r>
      <w:r>
        <w:rPr>
          <w:noProof/>
        </w:rPr>
      </w:r>
      <w:r>
        <w:rPr>
          <w:noProof/>
        </w:rPr>
        <w:fldChar w:fldCharType="separate"/>
      </w:r>
      <w:r>
        <w:rPr>
          <w:noProof/>
        </w:rPr>
        <w:t>22</w:t>
      </w:r>
      <w:r>
        <w:rPr>
          <w:noProof/>
        </w:rPr>
        <w:fldChar w:fldCharType="end"/>
      </w:r>
    </w:p>
    <w:p w14:paraId="5BE9DE34" w14:textId="29BC3620" w:rsidR="000F038B" w:rsidRDefault="000F038B">
      <w:pPr>
        <w:pStyle w:val="TOC1"/>
        <w:rPr>
          <w:rFonts w:ascii="Calibri" w:hAnsi="Calibri"/>
          <w:noProof/>
          <w:kern w:val="2"/>
          <w:sz w:val="24"/>
          <w:szCs w:val="24"/>
          <w:lang w:eastAsia="en-GB"/>
        </w:rPr>
      </w:pPr>
      <w:r w:rsidRPr="009A6600">
        <w:rPr>
          <w:noProof/>
          <w:lang w:val="fr-FR"/>
        </w:rPr>
        <w:t>A.1</w:t>
      </w:r>
      <w:r>
        <w:rPr>
          <w:rFonts w:ascii="Calibri" w:hAnsi="Calibri"/>
          <w:noProof/>
          <w:kern w:val="2"/>
          <w:sz w:val="24"/>
          <w:szCs w:val="24"/>
          <w:lang w:eastAsia="en-GB"/>
        </w:rPr>
        <w:tab/>
      </w:r>
      <w:r w:rsidRPr="009A6600">
        <w:rPr>
          <w:noProof/>
          <w:lang w:val="fr-FR"/>
        </w:rPr>
        <w:t>Profile Identification</w:t>
      </w:r>
      <w:r>
        <w:rPr>
          <w:noProof/>
        </w:rPr>
        <w:tab/>
      </w:r>
      <w:r>
        <w:rPr>
          <w:noProof/>
        </w:rPr>
        <w:fldChar w:fldCharType="begin" w:fldLock="1"/>
      </w:r>
      <w:r>
        <w:rPr>
          <w:noProof/>
        </w:rPr>
        <w:instrText xml:space="preserve"> PAGEREF _Toc177668433 \h </w:instrText>
      </w:r>
      <w:r>
        <w:rPr>
          <w:noProof/>
        </w:rPr>
      </w:r>
      <w:r>
        <w:rPr>
          <w:noProof/>
        </w:rPr>
        <w:fldChar w:fldCharType="separate"/>
      </w:r>
      <w:r>
        <w:rPr>
          <w:noProof/>
        </w:rPr>
        <w:t>22</w:t>
      </w:r>
      <w:r>
        <w:rPr>
          <w:noProof/>
        </w:rPr>
        <w:fldChar w:fldCharType="end"/>
      </w:r>
    </w:p>
    <w:p w14:paraId="35FE58BE" w14:textId="499664FE" w:rsidR="000F038B" w:rsidRDefault="000F038B">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Summary</w:t>
      </w:r>
      <w:r>
        <w:rPr>
          <w:noProof/>
        </w:rPr>
        <w:tab/>
      </w:r>
      <w:r>
        <w:rPr>
          <w:noProof/>
        </w:rPr>
        <w:fldChar w:fldCharType="begin" w:fldLock="1"/>
      </w:r>
      <w:r>
        <w:rPr>
          <w:noProof/>
        </w:rPr>
        <w:instrText xml:space="preserve"> PAGEREF _Toc177668434 \h </w:instrText>
      </w:r>
      <w:r>
        <w:rPr>
          <w:noProof/>
        </w:rPr>
      </w:r>
      <w:r>
        <w:rPr>
          <w:noProof/>
        </w:rPr>
        <w:fldChar w:fldCharType="separate"/>
      </w:r>
      <w:r>
        <w:rPr>
          <w:noProof/>
        </w:rPr>
        <w:t>22</w:t>
      </w:r>
      <w:r>
        <w:rPr>
          <w:noProof/>
        </w:rPr>
        <w:fldChar w:fldCharType="end"/>
      </w:r>
    </w:p>
    <w:p w14:paraId="799F416B" w14:textId="4F027D06" w:rsidR="000F038B" w:rsidRDefault="000F038B">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Gateway Control Protocol Version</w:t>
      </w:r>
      <w:r>
        <w:rPr>
          <w:noProof/>
        </w:rPr>
        <w:tab/>
      </w:r>
      <w:r>
        <w:rPr>
          <w:noProof/>
        </w:rPr>
        <w:fldChar w:fldCharType="begin" w:fldLock="1"/>
      </w:r>
      <w:r>
        <w:rPr>
          <w:noProof/>
        </w:rPr>
        <w:instrText xml:space="preserve"> PAGEREF _Toc177668435 \h </w:instrText>
      </w:r>
      <w:r>
        <w:rPr>
          <w:noProof/>
        </w:rPr>
      </w:r>
      <w:r>
        <w:rPr>
          <w:noProof/>
        </w:rPr>
        <w:fldChar w:fldCharType="separate"/>
      </w:r>
      <w:r>
        <w:rPr>
          <w:noProof/>
        </w:rPr>
        <w:t>22</w:t>
      </w:r>
      <w:r>
        <w:rPr>
          <w:noProof/>
        </w:rPr>
        <w:fldChar w:fldCharType="end"/>
      </w:r>
    </w:p>
    <w:p w14:paraId="6D9DA240" w14:textId="0C8A4D80" w:rsidR="000F038B" w:rsidRDefault="000F038B">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Connection Model</w:t>
      </w:r>
      <w:r>
        <w:rPr>
          <w:noProof/>
        </w:rPr>
        <w:tab/>
      </w:r>
      <w:r>
        <w:rPr>
          <w:noProof/>
        </w:rPr>
        <w:fldChar w:fldCharType="begin" w:fldLock="1"/>
      </w:r>
      <w:r>
        <w:rPr>
          <w:noProof/>
        </w:rPr>
        <w:instrText xml:space="preserve"> PAGEREF _Toc177668436 \h </w:instrText>
      </w:r>
      <w:r>
        <w:rPr>
          <w:noProof/>
        </w:rPr>
      </w:r>
      <w:r>
        <w:rPr>
          <w:noProof/>
        </w:rPr>
        <w:fldChar w:fldCharType="separate"/>
      </w:r>
      <w:r>
        <w:rPr>
          <w:noProof/>
        </w:rPr>
        <w:t>23</w:t>
      </w:r>
      <w:r>
        <w:rPr>
          <w:noProof/>
        </w:rPr>
        <w:fldChar w:fldCharType="end"/>
      </w:r>
    </w:p>
    <w:p w14:paraId="53665F2B" w14:textId="435CA58F" w:rsidR="000F038B" w:rsidRDefault="000F038B">
      <w:pPr>
        <w:pStyle w:val="TOC1"/>
        <w:rPr>
          <w:rFonts w:ascii="Calibri" w:hAnsi="Calibri"/>
          <w:noProof/>
          <w:kern w:val="2"/>
          <w:sz w:val="24"/>
          <w:szCs w:val="24"/>
          <w:lang w:eastAsia="en-GB"/>
        </w:rPr>
      </w:pPr>
      <w:r>
        <w:rPr>
          <w:noProof/>
        </w:rPr>
        <w:t>A.5</w:t>
      </w:r>
      <w:r>
        <w:rPr>
          <w:rFonts w:ascii="Calibri" w:hAnsi="Calibri"/>
          <w:noProof/>
          <w:kern w:val="2"/>
          <w:sz w:val="24"/>
          <w:szCs w:val="24"/>
          <w:lang w:eastAsia="en-GB"/>
        </w:rPr>
        <w:tab/>
      </w:r>
      <w:r>
        <w:rPr>
          <w:noProof/>
        </w:rPr>
        <w:t>Context Attributes</w:t>
      </w:r>
      <w:r>
        <w:rPr>
          <w:noProof/>
        </w:rPr>
        <w:tab/>
      </w:r>
      <w:r>
        <w:rPr>
          <w:noProof/>
        </w:rPr>
        <w:fldChar w:fldCharType="begin" w:fldLock="1"/>
      </w:r>
      <w:r>
        <w:rPr>
          <w:noProof/>
        </w:rPr>
        <w:instrText xml:space="preserve"> PAGEREF _Toc177668437 \h </w:instrText>
      </w:r>
      <w:r>
        <w:rPr>
          <w:noProof/>
        </w:rPr>
      </w:r>
      <w:r>
        <w:rPr>
          <w:noProof/>
        </w:rPr>
        <w:fldChar w:fldCharType="separate"/>
      </w:r>
      <w:r>
        <w:rPr>
          <w:noProof/>
        </w:rPr>
        <w:t>23</w:t>
      </w:r>
      <w:r>
        <w:rPr>
          <w:noProof/>
        </w:rPr>
        <w:fldChar w:fldCharType="end"/>
      </w:r>
    </w:p>
    <w:p w14:paraId="195DE072" w14:textId="17215A64" w:rsidR="000F038B" w:rsidRDefault="000F038B">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Terminations</w:t>
      </w:r>
      <w:r>
        <w:rPr>
          <w:noProof/>
        </w:rPr>
        <w:tab/>
      </w:r>
      <w:r>
        <w:rPr>
          <w:noProof/>
        </w:rPr>
        <w:fldChar w:fldCharType="begin" w:fldLock="1"/>
      </w:r>
      <w:r>
        <w:rPr>
          <w:noProof/>
        </w:rPr>
        <w:instrText xml:space="preserve"> PAGEREF _Toc177668438 \h </w:instrText>
      </w:r>
      <w:r>
        <w:rPr>
          <w:noProof/>
        </w:rPr>
      </w:r>
      <w:r>
        <w:rPr>
          <w:noProof/>
        </w:rPr>
        <w:fldChar w:fldCharType="separate"/>
      </w:r>
      <w:r>
        <w:rPr>
          <w:noProof/>
        </w:rPr>
        <w:t>23</w:t>
      </w:r>
      <w:r>
        <w:rPr>
          <w:noProof/>
        </w:rPr>
        <w:fldChar w:fldCharType="end"/>
      </w:r>
    </w:p>
    <w:p w14:paraId="41783780" w14:textId="469F5B24" w:rsidR="000F038B" w:rsidRDefault="000F038B">
      <w:pPr>
        <w:pStyle w:val="TOC2"/>
        <w:rPr>
          <w:rFonts w:ascii="Calibri" w:hAnsi="Calibri"/>
          <w:noProof/>
          <w:kern w:val="2"/>
          <w:sz w:val="24"/>
          <w:szCs w:val="24"/>
          <w:lang w:eastAsia="en-GB"/>
        </w:rPr>
      </w:pPr>
      <w:r>
        <w:rPr>
          <w:noProof/>
        </w:rPr>
        <w:t>A.6.1</w:t>
      </w:r>
      <w:r>
        <w:rPr>
          <w:rFonts w:ascii="Calibri" w:hAnsi="Calibri"/>
          <w:noProof/>
          <w:kern w:val="2"/>
          <w:sz w:val="24"/>
          <w:szCs w:val="24"/>
          <w:lang w:eastAsia="en-GB"/>
        </w:rPr>
        <w:tab/>
      </w:r>
      <w:r>
        <w:rPr>
          <w:noProof/>
        </w:rPr>
        <w:t>Termination Names</w:t>
      </w:r>
      <w:r>
        <w:rPr>
          <w:noProof/>
        </w:rPr>
        <w:tab/>
      </w:r>
      <w:r>
        <w:rPr>
          <w:noProof/>
        </w:rPr>
        <w:fldChar w:fldCharType="begin" w:fldLock="1"/>
      </w:r>
      <w:r>
        <w:rPr>
          <w:noProof/>
        </w:rPr>
        <w:instrText xml:space="preserve"> PAGEREF _Toc177668439 \h </w:instrText>
      </w:r>
      <w:r>
        <w:rPr>
          <w:noProof/>
        </w:rPr>
      </w:r>
      <w:r>
        <w:rPr>
          <w:noProof/>
        </w:rPr>
        <w:fldChar w:fldCharType="separate"/>
      </w:r>
      <w:r>
        <w:rPr>
          <w:noProof/>
        </w:rPr>
        <w:t>23</w:t>
      </w:r>
      <w:r>
        <w:rPr>
          <w:noProof/>
        </w:rPr>
        <w:fldChar w:fldCharType="end"/>
      </w:r>
    </w:p>
    <w:p w14:paraId="3BF60B48" w14:textId="72F418C3" w:rsidR="000F038B" w:rsidRDefault="000F038B">
      <w:pPr>
        <w:pStyle w:val="TOC3"/>
        <w:rPr>
          <w:rFonts w:ascii="Calibri" w:hAnsi="Calibri"/>
          <w:noProof/>
          <w:kern w:val="2"/>
          <w:sz w:val="24"/>
          <w:szCs w:val="24"/>
          <w:lang w:eastAsia="en-GB"/>
        </w:rPr>
      </w:pPr>
      <w:r>
        <w:rPr>
          <w:noProof/>
        </w:rPr>
        <w:t>A.6.1.1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_Toc177668440 \h </w:instrText>
      </w:r>
      <w:r>
        <w:rPr>
          <w:noProof/>
        </w:rPr>
      </w:r>
      <w:r>
        <w:rPr>
          <w:noProof/>
        </w:rPr>
        <w:fldChar w:fldCharType="separate"/>
      </w:r>
      <w:r>
        <w:rPr>
          <w:noProof/>
        </w:rPr>
        <w:t>23</w:t>
      </w:r>
      <w:r>
        <w:rPr>
          <w:noProof/>
        </w:rPr>
        <w:fldChar w:fldCharType="end"/>
      </w:r>
    </w:p>
    <w:p w14:paraId="691BA491" w14:textId="65666557" w:rsidR="000F038B" w:rsidRDefault="000F038B">
      <w:pPr>
        <w:pStyle w:val="TOC3"/>
        <w:rPr>
          <w:rFonts w:ascii="Calibri" w:hAnsi="Calibri"/>
          <w:noProof/>
          <w:kern w:val="2"/>
          <w:sz w:val="24"/>
          <w:szCs w:val="24"/>
          <w:lang w:eastAsia="en-GB"/>
        </w:rPr>
      </w:pPr>
      <w:r>
        <w:rPr>
          <w:noProof/>
        </w:rPr>
        <w:t>A.6.1.2</w:t>
      </w:r>
      <w:r>
        <w:rPr>
          <w:rFonts w:ascii="Calibri" w:hAnsi="Calibri"/>
          <w:noProof/>
          <w:kern w:val="2"/>
          <w:sz w:val="24"/>
          <w:szCs w:val="24"/>
          <w:lang w:eastAsia="en-GB"/>
        </w:rPr>
        <w:tab/>
      </w:r>
      <w:r>
        <w:rPr>
          <w:noProof/>
        </w:rPr>
        <w:t>ASN.1 Encoding</w:t>
      </w:r>
      <w:r>
        <w:rPr>
          <w:noProof/>
        </w:rPr>
        <w:tab/>
      </w:r>
      <w:r>
        <w:rPr>
          <w:noProof/>
        </w:rPr>
        <w:fldChar w:fldCharType="begin" w:fldLock="1"/>
      </w:r>
      <w:r>
        <w:rPr>
          <w:noProof/>
        </w:rPr>
        <w:instrText xml:space="preserve"> PAGEREF _Toc177668441 \h </w:instrText>
      </w:r>
      <w:r>
        <w:rPr>
          <w:noProof/>
        </w:rPr>
      </w:r>
      <w:r>
        <w:rPr>
          <w:noProof/>
        </w:rPr>
        <w:fldChar w:fldCharType="separate"/>
      </w:r>
      <w:r>
        <w:rPr>
          <w:noProof/>
        </w:rPr>
        <w:t>24</w:t>
      </w:r>
      <w:r>
        <w:rPr>
          <w:noProof/>
        </w:rPr>
        <w:fldChar w:fldCharType="end"/>
      </w:r>
    </w:p>
    <w:p w14:paraId="64853F97" w14:textId="684D7E7C" w:rsidR="000F038B" w:rsidRDefault="000F038B">
      <w:pPr>
        <w:pStyle w:val="TOC4"/>
        <w:rPr>
          <w:rFonts w:ascii="Calibri" w:hAnsi="Calibri"/>
          <w:noProof/>
          <w:kern w:val="2"/>
          <w:sz w:val="24"/>
          <w:szCs w:val="24"/>
          <w:lang w:eastAsia="en-GB"/>
        </w:rPr>
      </w:pPr>
      <w:r>
        <w:rPr>
          <w:noProof/>
        </w:rPr>
        <w:t>A.6.1.2.1</w:t>
      </w:r>
      <w:r>
        <w:rPr>
          <w:rFonts w:ascii="Calibri" w:hAnsi="Calibri"/>
          <w:noProof/>
          <w:kern w:val="2"/>
          <w:sz w:val="24"/>
          <w:szCs w:val="24"/>
          <w:lang w:eastAsia="en-GB"/>
        </w:rPr>
        <w:tab/>
      </w:r>
      <w:r>
        <w:rPr>
          <w:noProof/>
        </w:rPr>
        <w:t>General Structure</w:t>
      </w:r>
      <w:r>
        <w:rPr>
          <w:noProof/>
        </w:rPr>
        <w:tab/>
      </w:r>
      <w:r>
        <w:rPr>
          <w:noProof/>
        </w:rPr>
        <w:fldChar w:fldCharType="begin" w:fldLock="1"/>
      </w:r>
      <w:r>
        <w:rPr>
          <w:noProof/>
        </w:rPr>
        <w:instrText xml:space="preserve"> PAGEREF _Toc177668442 \h </w:instrText>
      </w:r>
      <w:r>
        <w:rPr>
          <w:noProof/>
        </w:rPr>
      </w:r>
      <w:r>
        <w:rPr>
          <w:noProof/>
        </w:rPr>
        <w:fldChar w:fldCharType="separate"/>
      </w:r>
      <w:r>
        <w:rPr>
          <w:noProof/>
        </w:rPr>
        <w:t>24</w:t>
      </w:r>
      <w:r>
        <w:rPr>
          <w:noProof/>
        </w:rPr>
        <w:fldChar w:fldCharType="end"/>
      </w:r>
    </w:p>
    <w:p w14:paraId="66E579CA" w14:textId="3EBC1F9E" w:rsidR="000F038B" w:rsidRDefault="000F038B">
      <w:pPr>
        <w:pStyle w:val="TOC4"/>
        <w:rPr>
          <w:rFonts w:ascii="Calibri" w:hAnsi="Calibri"/>
          <w:noProof/>
          <w:kern w:val="2"/>
          <w:sz w:val="24"/>
          <w:szCs w:val="24"/>
          <w:lang w:eastAsia="en-GB"/>
        </w:rPr>
      </w:pPr>
      <w:r>
        <w:rPr>
          <w:noProof/>
        </w:rPr>
        <w:t>A.6.1.2.2</w:t>
      </w:r>
      <w:r>
        <w:rPr>
          <w:rFonts w:ascii="Calibri" w:hAnsi="Calibri"/>
          <w:noProof/>
          <w:kern w:val="2"/>
          <w:sz w:val="24"/>
          <w:szCs w:val="24"/>
          <w:lang w:eastAsia="en-GB"/>
        </w:rPr>
        <w:tab/>
      </w:r>
      <w:r>
        <w:rPr>
          <w:noProof/>
        </w:rPr>
        <w:t>Termination naming convention for TDM terminations</w:t>
      </w:r>
      <w:r>
        <w:rPr>
          <w:noProof/>
        </w:rPr>
        <w:tab/>
      </w:r>
      <w:r>
        <w:rPr>
          <w:noProof/>
        </w:rPr>
        <w:fldChar w:fldCharType="begin" w:fldLock="1"/>
      </w:r>
      <w:r>
        <w:rPr>
          <w:noProof/>
        </w:rPr>
        <w:instrText xml:space="preserve"> PAGEREF _Toc177668443 \h </w:instrText>
      </w:r>
      <w:r>
        <w:rPr>
          <w:noProof/>
        </w:rPr>
      </w:r>
      <w:r>
        <w:rPr>
          <w:noProof/>
        </w:rPr>
        <w:fldChar w:fldCharType="separate"/>
      </w:r>
      <w:r>
        <w:rPr>
          <w:noProof/>
        </w:rPr>
        <w:t>24</w:t>
      </w:r>
      <w:r>
        <w:rPr>
          <w:noProof/>
        </w:rPr>
        <w:fldChar w:fldCharType="end"/>
      </w:r>
    </w:p>
    <w:p w14:paraId="0C7E36D8" w14:textId="1B9EE5A7" w:rsidR="000F038B" w:rsidRDefault="000F038B">
      <w:pPr>
        <w:pStyle w:val="TOC3"/>
        <w:rPr>
          <w:rFonts w:ascii="Calibri" w:hAnsi="Calibri"/>
          <w:noProof/>
          <w:kern w:val="2"/>
          <w:sz w:val="24"/>
          <w:szCs w:val="24"/>
          <w:lang w:eastAsia="en-GB"/>
        </w:rPr>
      </w:pPr>
      <w:r>
        <w:rPr>
          <w:noProof/>
        </w:rPr>
        <w:t>A.6.1.3</w:t>
      </w:r>
      <w:r>
        <w:rPr>
          <w:rFonts w:ascii="Calibri" w:hAnsi="Calibri"/>
          <w:noProof/>
          <w:kern w:val="2"/>
          <w:sz w:val="24"/>
          <w:szCs w:val="24"/>
          <w:lang w:eastAsia="en-GB"/>
        </w:rPr>
        <w:tab/>
      </w:r>
      <w:r>
        <w:rPr>
          <w:noProof/>
        </w:rPr>
        <w:t>ABNF coding:</w:t>
      </w:r>
      <w:r>
        <w:rPr>
          <w:noProof/>
        </w:rPr>
        <w:tab/>
      </w:r>
      <w:r>
        <w:rPr>
          <w:noProof/>
        </w:rPr>
        <w:fldChar w:fldCharType="begin" w:fldLock="1"/>
      </w:r>
      <w:r>
        <w:rPr>
          <w:noProof/>
        </w:rPr>
        <w:instrText xml:space="preserve"> PAGEREF _Toc177668444 \h </w:instrText>
      </w:r>
      <w:r>
        <w:rPr>
          <w:noProof/>
        </w:rPr>
      </w:r>
      <w:r>
        <w:rPr>
          <w:noProof/>
        </w:rPr>
        <w:fldChar w:fldCharType="separate"/>
      </w:r>
      <w:r>
        <w:rPr>
          <w:noProof/>
        </w:rPr>
        <w:t>25</w:t>
      </w:r>
      <w:r>
        <w:rPr>
          <w:noProof/>
        </w:rPr>
        <w:fldChar w:fldCharType="end"/>
      </w:r>
    </w:p>
    <w:p w14:paraId="610AA4A1" w14:textId="30A65656" w:rsidR="000F038B" w:rsidRDefault="000F038B">
      <w:pPr>
        <w:pStyle w:val="TOC4"/>
        <w:rPr>
          <w:rFonts w:ascii="Calibri" w:hAnsi="Calibri"/>
          <w:noProof/>
          <w:kern w:val="2"/>
          <w:sz w:val="24"/>
          <w:szCs w:val="24"/>
          <w:lang w:eastAsia="en-GB"/>
        </w:rPr>
      </w:pPr>
      <w:r>
        <w:rPr>
          <w:noProof/>
        </w:rPr>
        <w:t>A.6.1.3.0</w:t>
      </w:r>
      <w:r>
        <w:rPr>
          <w:rFonts w:ascii="Calibri" w:hAnsi="Calibri"/>
          <w:noProof/>
          <w:kern w:val="2"/>
          <w:sz w:val="24"/>
          <w:szCs w:val="24"/>
          <w:lang w:eastAsia="en-GB"/>
        </w:rPr>
        <w:tab/>
      </w:r>
      <w:r>
        <w:rPr>
          <w:noProof/>
        </w:rPr>
        <w:t>General Structure</w:t>
      </w:r>
      <w:r>
        <w:rPr>
          <w:noProof/>
        </w:rPr>
        <w:tab/>
      </w:r>
      <w:r>
        <w:rPr>
          <w:noProof/>
        </w:rPr>
        <w:fldChar w:fldCharType="begin" w:fldLock="1"/>
      </w:r>
      <w:r>
        <w:rPr>
          <w:noProof/>
        </w:rPr>
        <w:instrText xml:space="preserve"> PAGEREF _Toc177668445 \h </w:instrText>
      </w:r>
      <w:r>
        <w:rPr>
          <w:noProof/>
        </w:rPr>
      </w:r>
      <w:r>
        <w:rPr>
          <w:noProof/>
        </w:rPr>
        <w:fldChar w:fldCharType="separate"/>
      </w:r>
      <w:r>
        <w:rPr>
          <w:noProof/>
        </w:rPr>
        <w:t>25</w:t>
      </w:r>
      <w:r>
        <w:rPr>
          <w:noProof/>
        </w:rPr>
        <w:fldChar w:fldCharType="end"/>
      </w:r>
    </w:p>
    <w:p w14:paraId="705A9C1D" w14:textId="4C54F062" w:rsidR="000F038B" w:rsidRDefault="000F038B">
      <w:pPr>
        <w:pStyle w:val="TOC4"/>
        <w:rPr>
          <w:rFonts w:ascii="Calibri" w:hAnsi="Calibri"/>
          <w:noProof/>
          <w:kern w:val="2"/>
          <w:sz w:val="24"/>
          <w:szCs w:val="24"/>
          <w:lang w:eastAsia="en-GB"/>
        </w:rPr>
      </w:pPr>
      <w:r>
        <w:rPr>
          <w:noProof/>
        </w:rPr>
        <w:t>A.6.1.3.1</w:t>
      </w:r>
      <w:r>
        <w:rPr>
          <w:rFonts w:ascii="Calibri" w:hAnsi="Calibri"/>
          <w:noProof/>
          <w:kern w:val="2"/>
          <w:sz w:val="24"/>
          <w:szCs w:val="24"/>
          <w:lang w:eastAsia="en-GB"/>
        </w:rPr>
        <w:tab/>
      </w:r>
      <w:r>
        <w:rPr>
          <w:noProof/>
        </w:rPr>
        <w:t>Termination Naming Convention for TDM Terminations</w:t>
      </w:r>
      <w:r>
        <w:rPr>
          <w:noProof/>
        </w:rPr>
        <w:tab/>
      </w:r>
      <w:r>
        <w:rPr>
          <w:noProof/>
        </w:rPr>
        <w:fldChar w:fldCharType="begin" w:fldLock="1"/>
      </w:r>
      <w:r>
        <w:rPr>
          <w:noProof/>
        </w:rPr>
        <w:instrText xml:space="preserve"> PAGEREF _Toc177668446 \h </w:instrText>
      </w:r>
      <w:r>
        <w:rPr>
          <w:noProof/>
        </w:rPr>
      </w:r>
      <w:r>
        <w:rPr>
          <w:noProof/>
        </w:rPr>
        <w:fldChar w:fldCharType="separate"/>
      </w:r>
      <w:r>
        <w:rPr>
          <w:noProof/>
        </w:rPr>
        <w:t>25</w:t>
      </w:r>
      <w:r>
        <w:rPr>
          <w:noProof/>
        </w:rPr>
        <w:fldChar w:fldCharType="end"/>
      </w:r>
    </w:p>
    <w:p w14:paraId="5F23E664" w14:textId="46FB529E" w:rsidR="000F038B" w:rsidRDefault="000F038B">
      <w:pPr>
        <w:pStyle w:val="TOC5"/>
        <w:rPr>
          <w:rFonts w:ascii="Calibri" w:hAnsi="Calibri"/>
          <w:noProof/>
          <w:kern w:val="2"/>
          <w:sz w:val="24"/>
          <w:szCs w:val="24"/>
          <w:lang w:eastAsia="en-GB"/>
        </w:rPr>
      </w:pPr>
      <w:r>
        <w:rPr>
          <w:noProof/>
        </w:rPr>
        <w:t>A.6.1.3.1.1</w:t>
      </w:r>
      <w:r>
        <w:rPr>
          <w:rFonts w:ascii="Calibri" w:hAnsi="Calibri"/>
          <w:noProof/>
          <w:kern w:val="2"/>
          <w:sz w:val="24"/>
          <w:szCs w:val="24"/>
          <w:lang w:eastAsia="en-GB"/>
        </w:rPr>
        <w:tab/>
      </w:r>
      <w:r>
        <w:rPr>
          <w:noProof/>
        </w:rPr>
        <w:t>Naming Structure</w:t>
      </w:r>
      <w:r>
        <w:rPr>
          <w:noProof/>
        </w:rPr>
        <w:tab/>
      </w:r>
      <w:r>
        <w:rPr>
          <w:noProof/>
        </w:rPr>
        <w:fldChar w:fldCharType="begin" w:fldLock="1"/>
      </w:r>
      <w:r>
        <w:rPr>
          <w:noProof/>
        </w:rPr>
        <w:instrText xml:space="preserve"> PAGEREF _Toc177668447 \h </w:instrText>
      </w:r>
      <w:r>
        <w:rPr>
          <w:noProof/>
        </w:rPr>
      </w:r>
      <w:r>
        <w:rPr>
          <w:noProof/>
        </w:rPr>
        <w:fldChar w:fldCharType="separate"/>
      </w:r>
      <w:r>
        <w:rPr>
          <w:noProof/>
        </w:rPr>
        <w:t>25</w:t>
      </w:r>
      <w:r>
        <w:rPr>
          <w:noProof/>
        </w:rPr>
        <w:fldChar w:fldCharType="end"/>
      </w:r>
    </w:p>
    <w:p w14:paraId="7F4A6CDB" w14:textId="0227B3C0" w:rsidR="000F038B" w:rsidRDefault="000F038B">
      <w:pPr>
        <w:pStyle w:val="TOC5"/>
        <w:rPr>
          <w:rFonts w:ascii="Calibri" w:hAnsi="Calibri"/>
          <w:noProof/>
          <w:kern w:val="2"/>
          <w:sz w:val="24"/>
          <w:szCs w:val="24"/>
          <w:lang w:eastAsia="en-GB"/>
        </w:rPr>
      </w:pPr>
      <w:r>
        <w:rPr>
          <w:noProof/>
        </w:rPr>
        <w:t>A.6.1.3.1.2</w:t>
      </w:r>
      <w:r>
        <w:rPr>
          <w:rFonts w:ascii="Calibri" w:hAnsi="Calibri"/>
          <w:noProof/>
          <w:kern w:val="2"/>
          <w:sz w:val="24"/>
          <w:szCs w:val="24"/>
          <w:lang w:eastAsia="en-GB"/>
        </w:rPr>
        <w:tab/>
      </w:r>
      <w:r>
        <w:rPr>
          <w:noProof/>
        </w:rPr>
        <w:t>Syntactical Specification</w:t>
      </w:r>
      <w:r>
        <w:rPr>
          <w:noProof/>
        </w:rPr>
        <w:tab/>
      </w:r>
      <w:r>
        <w:rPr>
          <w:noProof/>
        </w:rPr>
        <w:fldChar w:fldCharType="begin" w:fldLock="1"/>
      </w:r>
      <w:r>
        <w:rPr>
          <w:noProof/>
        </w:rPr>
        <w:instrText xml:space="preserve"> PAGEREF _Toc177668448 \h </w:instrText>
      </w:r>
      <w:r>
        <w:rPr>
          <w:noProof/>
        </w:rPr>
      </w:r>
      <w:r>
        <w:rPr>
          <w:noProof/>
        </w:rPr>
        <w:fldChar w:fldCharType="separate"/>
      </w:r>
      <w:r>
        <w:rPr>
          <w:noProof/>
        </w:rPr>
        <w:t>25</w:t>
      </w:r>
      <w:r>
        <w:rPr>
          <w:noProof/>
        </w:rPr>
        <w:fldChar w:fldCharType="end"/>
      </w:r>
    </w:p>
    <w:p w14:paraId="653F084A" w14:textId="36653F4C" w:rsidR="000F038B" w:rsidRDefault="000F038B">
      <w:pPr>
        <w:pStyle w:val="TOC5"/>
        <w:rPr>
          <w:rFonts w:ascii="Calibri" w:hAnsi="Calibri"/>
          <w:noProof/>
          <w:kern w:val="2"/>
          <w:sz w:val="24"/>
          <w:szCs w:val="24"/>
          <w:lang w:eastAsia="en-GB"/>
        </w:rPr>
      </w:pPr>
      <w:r>
        <w:rPr>
          <w:noProof/>
        </w:rPr>
        <w:t>A.6.1.3.1.3</w:t>
      </w:r>
      <w:r>
        <w:rPr>
          <w:rFonts w:ascii="Calibri" w:hAnsi="Calibri"/>
          <w:noProof/>
          <w:kern w:val="2"/>
          <w:sz w:val="24"/>
          <w:szCs w:val="24"/>
          <w:lang w:eastAsia="en-GB"/>
        </w:rPr>
        <w:tab/>
      </w:r>
      <w:r>
        <w:rPr>
          <w:noProof/>
        </w:rPr>
        <w:t>Wildcarding</w:t>
      </w:r>
      <w:r>
        <w:rPr>
          <w:noProof/>
        </w:rPr>
        <w:tab/>
      </w:r>
      <w:r>
        <w:rPr>
          <w:noProof/>
        </w:rPr>
        <w:fldChar w:fldCharType="begin" w:fldLock="1"/>
      </w:r>
      <w:r>
        <w:rPr>
          <w:noProof/>
        </w:rPr>
        <w:instrText xml:space="preserve"> PAGEREF _Toc177668449 \h </w:instrText>
      </w:r>
      <w:r>
        <w:rPr>
          <w:noProof/>
        </w:rPr>
      </w:r>
      <w:r>
        <w:rPr>
          <w:noProof/>
        </w:rPr>
        <w:fldChar w:fldCharType="separate"/>
      </w:r>
      <w:r>
        <w:rPr>
          <w:noProof/>
        </w:rPr>
        <w:t>26</w:t>
      </w:r>
      <w:r>
        <w:rPr>
          <w:noProof/>
        </w:rPr>
        <w:fldChar w:fldCharType="end"/>
      </w:r>
    </w:p>
    <w:p w14:paraId="3E2DED1A" w14:textId="0B8887BD" w:rsidR="000F038B" w:rsidRDefault="000F038B">
      <w:pPr>
        <w:pStyle w:val="TOC5"/>
        <w:rPr>
          <w:rFonts w:ascii="Calibri" w:hAnsi="Calibri"/>
          <w:noProof/>
          <w:kern w:val="2"/>
          <w:sz w:val="24"/>
          <w:szCs w:val="24"/>
          <w:lang w:eastAsia="en-GB"/>
        </w:rPr>
      </w:pPr>
      <w:r>
        <w:rPr>
          <w:noProof/>
        </w:rPr>
        <w:t>A.6.1.3.1.4</w:t>
      </w:r>
      <w:r>
        <w:rPr>
          <w:rFonts w:ascii="Calibri" w:hAnsi="Calibri"/>
          <w:noProof/>
          <w:kern w:val="2"/>
          <w:sz w:val="24"/>
          <w:szCs w:val="24"/>
          <w:lang w:eastAsia="en-GB"/>
        </w:rPr>
        <w:tab/>
      </w:r>
      <w:r>
        <w:rPr>
          <w:noProof/>
        </w:rPr>
        <w:t>Heterogeneous TDM Port Configurations</w:t>
      </w:r>
      <w:r>
        <w:rPr>
          <w:noProof/>
        </w:rPr>
        <w:tab/>
      </w:r>
      <w:r>
        <w:rPr>
          <w:noProof/>
        </w:rPr>
        <w:fldChar w:fldCharType="begin" w:fldLock="1"/>
      </w:r>
      <w:r>
        <w:rPr>
          <w:noProof/>
        </w:rPr>
        <w:instrText xml:space="preserve"> PAGEREF _Toc177668450 \h </w:instrText>
      </w:r>
      <w:r>
        <w:rPr>
          <w:noProof/>
        </w:rPr>
      </w:r>
      <w:r>
        <w:rPr>
          <w:noProof/>
        </w:rPr>
        <w:fldChar w:fldCharType="separate"/>
      </w:r>
      <w:r>
        <w:rPr>
          <w:noProof/>
        </w:rPr>
        <w:t>26</w:t>
      </w:r>
      <w:r>
        <w:rPr>
          <w:noProof/>
        </w:rPr>
        <w:fldChar w:fldCharType="end"/>
      </w:r>
    </w:p>
    <w:p w14:paraId="02EDDFB5" w14:textId="59E4F31E" w:rsidR="000F038B" w:rsidRDefault="000F038B">
      <w:pPr>
        <w:pStyle w:val="TOC4"/>
        <w:rPr>
          <w:rFonts w:ascii="Calibri" w:hAnsi="Calibri"/>
          <w:noProof/>
          <w:kern w:val="2"/>
          <w:sz w:val="24"/>
          <w:szCs w:val="24"/>
          <w:lang w:eastAsia="en-GB"/>
        </w:rPr>
      </w:pPr>
      <w:r>
        <w:rPr>
          <w:noProof/>
        </w:rPr>
        <w:t>A.6.1.3.2</w:t>
      </w:r>
      <w:r>
        <w:rPr>
          <w:rFonts w:ascii="Calibri" w:hAnsi="Calibri"/>
          <w:noProof/>
          <w:kern w:val="2"/>
          <w:sz w:val="24"/>
          <w:szCs w:val="24"/>
          <w:lang w:eastAsia="en-GB"/>
        </w:rPr>
        <w:tab/>
      </w:r>
      <w:r>
        <w:rPr>
          <w:noProof/>
        </w:rPr>
        <w:t>Termination Naming Convention for Ephemeral Terminations</w:t>
      </w:r>
      <w:r>
        <w:rPr>
          <w:noProof/>
        </w:rPr>
        <w:tab/>
      </w:r>
      <w:r>
        <w:rPr>
          <w:noProof/>
        </w:rPr>
        <w:fldChar w:fldCharType="begin" w:fldLock="1"/>
      </w:r>
      <w:r>
        <w:rPr>
          <w:noProof/>
        </w:rPr>
        <w:instrText xml:space="preserve"> PAGEREF _Toc177668451 \h </w:instrText>
      </w:r>
      <w:r>
        <w:rPr>
          <w:noProof/>
        </w:rPr>
      </w:r>
      <w:r>
        <w:rPr>
          <w:noProof/>
        </w:rPr>
        <w:fldChar w:fldCharType="separate"/>
      </w:r>
      <w:r>
        <w:rPr>
          <w:noProof/>
        </w:rPr>
        <w:t>27</w:t>
      </w:r>
      <w:r>
        <w:rPr>
          <w:noProof/>
        </w:rPr>
        <w:fldChar w:fldCharType="end"/>
      </w:r>
    </w:p>
    <w:p w14:paraId="7AABCD63" w14:textId="67DBB20F" w:rsidR="000F038B" w:rsidRDefault="000F038B">
      <w:pPr>
        <w:pStyle w:val="TOC5"/>
        <w:rPr>
          <w:rFonts w:ascii="Calibri" w:hAnsi="Calibri"/>
          <w:noProof/>
          <w:kern w:val="2"/>
          <w:sz w:val="24"/>
          <w:szCs w:val="24"/>
          <w:lang w:eastAsia="en-GB"/>
        </w:rPr>
      </w:pPr>
      <w:r>
        <w:rPr>
          <w:noProof/>
        </w:rPr>
        <w:t>A.6.1.3.2.1</w:t>
      </w:r>
      <w:r>
        <w:rPr>
          <w:rFonts w:ascii="Calibri" w:hAnsi="Calibri"/>
          <w:noProof/>
          <w:kern w:val="2"/>
          <w:sz w:val="24"/>
          <w:szCs w:val="24"/>
          <w:lang w:eastAsia="en-GB"/>
        </w:rPr>
        <w:tab/>
      </w:r>
      <w:r>
        <w:rPr>
          <w:noProof/>
        </w:rPr>
        <w:t>Naming Structure</w:t>
      </w:r>
      <w:r>
        <w:rPr>
          <w:noProof/>
        </w:rPr>
        <w:tab/>
      </w:r>
      <w:r>
        <w:rPr>
          <w:noProof/>
        </w:rPr>
        <w:fldChar w:fldCharType="begin" w:fldLock="1"/>
      </w:r>
      <w:r>
        <w:rPr>
          <w:noProof/>
        </w:rPr>
        <w:instrText xml:space="preserve"> PAGEREF _Toc177668452 \h </w:instrText>
      </w:r>
      <w:r>
        <w:rPr>
          <w:noProof/>
        </w:rPr>
      </w:r>
      <w:r>
        <w:rPr>
          <w:noProof/>
        </w:rPr>
        <w:fldChar w:fldCharType="separate"/>
      </w:r>
      <w:r>
        <w:rPr>
          <w:noProof/>
        </w:rPr>
        <w:t>27</w:t>
      </w:r>
      <w:r>
        <w:rPr>
          <w:noProof/>
        </w:rPr>
        <w:fldChar w:fldCharType="end"/>
      </w:r>
    </w:p>
    <w:p w14:paraId="2BF3365F" w14:textId="01BE34E5" w:rsidR="000F038B" w:rsidRDefault="000F038B">
      <w:pPr>
        <w:pStyle w:val="TOC5"/>
        <w:rPr>
          <w:rFonts w:ascii="Calibri" w:hAnsi="Calibri"/>
          <w:noProof/>
          <w:kern w:val="2"/>
          <w:sz w:val="24"/>
          <w:szCs w:val="24"/>
          <w:lang w:eastAsia="en-GB"/>
        </w:rPr>
      </w:pPr>
      <w:r>
        <w:rPr>
          <w:noProof/>
        </w:rPr>
        <w:t>A.6.1.3.2.2</w:t>
      </w:r>
      <w:r>
        <w:rPr>
          <w:rFonts w:ascii="Calibri" w:hAnsi="Calibri"/>
          <w:noProof/>
          <w:kern w:val="2"/>
          <w:sz w:val="24"/>
          <w:szCs w:val="24"/>
          <w:lang w:eastAsia="en-GB"/>
        </w:rPr>
        <w:tab/>
      </w:r>
      <w:r>
        <w:rPr>
          <w:noProof/>
        </w:rPr>
        <w:t>Syntactical Specification</w:t>
      </w:r>
      <w:r>
        <w:rPr>
          <w:noProof/>
        </w:rPr>
        <w:tab/>
      </w:r>
      <w:r>
        <w:rPr>
          <w:noProof/>
        </w:rPr>
        <w:fldChar w:fldCharType="begin" w:fldLock="1"/>
      </w:r>
      <w:r>
        <w:rPr>
          <w:noProof/>
        </w:rPr>
        <w:instrText xml:space="preserve"> PAGEREF _Toc177668453 \h </w:instrText>
      </w:r>
      <w:r>
        <w:rPr>
          <w:noProof/>
        </w:rPr>
      </w:r>
      <w:r>
        <w:rPr>
          <w:noProof/>
        </w:rPr>
        <w:fldChar w:fldCharType="separate"/>
      </w:r>
      <w:r>
        <w:rPr>
          <w:noProof/>
        </w:rPr>
        <w:t>27</w:t>
      </w:r>
      <w:r>
        <w:rPr>
          <w:noProof/>
        </w:rPr>
        <w:fldChar w:fldCharType="end"/>
      </w:r>
    </w:p>
    <w:p w14:paraId="2C79982E" w14:textId="4D72B781" w:rsidR="000F038B" w:rsidRDefault="000F038B">
      <w:pPr>
        <w:pStyle w:val="TOC2"/>
        <w:rPr>
          <w:rFonts w:ascii="Calibri" w:hAnsi="Calibri"/>
          <w:noProof/>
          <w:kern w:val="2"/>
          <w:sz w:val="24"/>
          <w:szCs w:val="24"/>
          <w:lang w:eastAsia="en-GB"/>
        </w:rPr>
      </w:pPr>
      <w:r>
        <w:rPr>
          <w:noProof/>
        </w:rPr>
        <w:t>A.6.2</w:t>
      </w:r>
      <w:r>
        <w:rPr>
          <w:rFonts w:ascii="Calibri" w:hAnsi="Calibri"/>
          <w:noProof/>
          <w:kern w:val="2"/>
          <w:sz w:val="24"/>
          <w:szCs w:val="24"/>
          <w:lang w:eastAsia="en-GB"/>
        </w:rPr>
        <w:tab/>
      </w:r>
      <w:r>
        <w:rPr>
          <w:noProof/>
        </w:rPr>
        <w:t>Multiplexed terminations</w:t>
      </w:r>
      <w:r>
        <w:rPr>
          <w:noProof/>
        </w:rPr>
        <w:tab/>
      </w:r>
      <w:r>
        <w:rPr>
          <w:noProof/>
        </w:rPr>
        <w:fldChar w:fldCharType="begin" w:fldLock="1"/>
      </w:r>
      <w:r>
        <w:rPr>
          <w:noProof/>
        </w:rPr>
        <w:instrText xml:space="preserve"> PAGEREF _Toc177668454 \h </w:instrText>
      </w:r>
      <w:r>
        <w:rPr>
          <w:noProof/>
        </w:rPr>
      </w:r>
      <w:r>
        <w:rPr>
          <w:noProof/>
        </w:rPr>
        <w:fldChar w:fldCharType="separate"/>
      </w:r>
      <w:r>
        <w:rPr>
          <w:noProof/>
        </w:rPr>
        <w:t>27</w:t>
      </w:r>
      <w:r>
        <w:rPr>
          <w:noProof/>
        </w:rPr>
        <w:fldChar w:fldCharType="end"/>
      </w:r>
    </w:p>
    <w:p w14:paraId="4FCFE2FE" w14:textId="46017D2F" w:rsidR="000F038B" w:rsidRDefault="000F038B">
      <w:pPr>
        <w:pStyle w:val="TOC1"/>
        <w:rPr>
          <w:rFonts w:ascii="Calibri" w:hAnsi="Calibri"/>
          <w:noProof/>
          <w:kern w:val="2"/>
          <w:sz w:val="24"/>
          <w:szCs w:val="24"/>
          <w:lang w:eastAsia="en-GB"/>
        </w:rPr>
      </w:pPr>
      <w:r>
        <w:rPr>
          <w:noProof/>
        </w:rPr>
        <w:t>A.7</w:t>
      </w:r>
      <w:r>
        <w:rPr>
          <w:rFonts w:ascii="Calibri" w:hAnsi="Calibri"/>
          <w:noProof/>
          <w:kern w:val="2"/>
          <w:sz w:val="24"/>
          <w:szCs w:val="24"/>
          <w:lang w:eastAsia="en-GB"/>
        </w:rPr>
        <w:tab/>
      </w:r>
      <w:r>
        <w:rPr>
          <w:noProof/>
        </w:rPr>
        <w:t>Descriptors</w:t>
      </w:r>
      <w:r>
        <w:rPr>
          <w:noProof/>
        </w:rPr>
        <w:tab/>
      </w:r>
      <w:r>
        <w:rPr>
          <w:noProof/>
        </w:rPr>
        <w:fldChar w:fldCharType="begin" w:fldLock="1"/>
      </w:r>
      <w:r>
        <w:rPr>
          <w:noProof/>
        </w:rPr>
        <w:instrText xml:space="preserve"> PAGEREF _Toc177668455 \h </w:instrText>
      </w:r>
      <w:r>
        <w:rPr>
          <w:noProof/>
        </w:rPr>
      </w:r>
      <w:r>
        <w:rPr>
          <w:noProof/>
        </w:rPr>
        <w:fldChar w:fldCharType="separate"/>
      </w:r>
      <w:r>
        <w:rPr>
          <w:noProof/>
        </w:rPr>
        <w:t>28</w:t>
      </w:r>
      <w:r>
        <w:rPr>
          <w:noProof/>
        </w:rPr>
        <w:fldChar w:fldCharType="end"/>
      </w:r>
    </w:p>
    <w:p w14:paraId="754412A5" w14:textId="41862C7A" w:rsidR="000F038B" w:rsidRDefault="000F038B">
      <w:pPr>
        <w:pStyle w:val="TOC2"/>
        <w:rPr>
          <w:rFonts w:ascii="Calibri" w:hAnsi="Calibri"/>
          <w:noProof/>
          <w:kern w:val="2"/>
          <w:sz w:val="24"/>
          <w:szCs w:val="24"/>
          <w:lang w:eastAsia="en-GB"/>
        </w:rPr>
      </w:pPr>
      <w:r>
        <w:rPr>
          <w:noProof/>
        </w:rPr>
        <w:t>A.7.1</w:t>
      </w:r>
      <w:r>
        <w:rPr>
          <w:rFonts w:ascii="Calibri" w:hAnsi="Calibri"/>
          <w:noProof/>
          <w:kern w:val="2"/>
          <w:sz w:val="24"/>
          <w:szCs w:val="24"/>
          <w:lang w:eastAsia="en-GB"/>
        </w:rPr>
        <w:tab/>
      </w:r>
      <w:r>
        <w:rPr>
          <w:noProof/>
        </w:rPr>
        <w:t>Stream Descriptor</w:t>
      </w:r>
      <w:r>
        <w:rPr>
          <w:noProof/>
        </w:rPr>
        <w:tab/>
      </w:r>
      <w:r>
        <w:rPr>
          <w:noProof/>
        </w:rPr>
        <w:fldChar w:fldCharType="begin" w:fldLock="1"/>
      </w:r>
      <w:r>
        <w:rPr>
          <w:noProof/>
        </w:rPr>
        <w:instrText xml:space="preserve"> PAGEREF _Toc177668456 \h </w:instrText>
      </w:r>
      <w:r>
        <w:rPr>
          <w:noProof/>
        </w:rPr>
      </w:r>
      <w:r>
        <w:rPr>
          <w:noProof/>
        </w:rPr>
        <w:fldChar w:fldCharType="separate"/>
      </w:r>
      <w:r>
        <w:rPr>
          <w:noProof/>
        </w:rPr>
        <w:t>28</w:t>
      </w:r>
      <w:r>
        <w:rPr>
          <w:noProof/>
        </w:rPr>
        <w:fldChar w:fldCharType="end"/>
      </w:r>
    </w:p>
    <w:p w14:paraId="4F8C451E" w14:textId="4571D763" w:rsidR="000F038B" w:rsidRDefault="000F038B">
      <w:pPr>
        <w:pStyle w:val="TOC3"/>
        <w:rPr>
          <w:rFonts w:ascii="Calibri" w:hAnsi="Calibri"/>
          <w:noProof/>
          <w:kern w:val="2"/>
          <w:sz w:val="24"/>
          <w:szCs w:val="24"/>
          <w:lang w:eastAsia="en-GB"/>
        </w:rPr>
      </w:pPr>
      <w:r>
        <w:rPr>
          <w:noProof/>
        </w:rPr>
        <w:t>A.7.1.1</w:t>
      </w:r>
      <w:r>
        <w:rPr>
          <w:rFonts w:ascii="Calibri" w:hAnsi="Calibri"/>
          <w:noProof/>
          <w:kern w:val="2"/>
          <w:sz w:val="24"/>
          <w:szCs w:val="24"/>
          <w:lang w:eastAsia="en-GB"/>
        </w:rPr>
        <w:tab/>
      </w:r>
      <w:r>
        <w:rPr>
          <w:noProof/>
        </w:rPr>
        <w:t>Local Control Descriptor</w:t>
      </w:r>
      <w:r>
        <w:rPr>
          <w:noProof/>
        </w:rPr>
        <w:tab/>
      </w:r>
      <w:r>
        <w:rPr>
          <w:noProof/>
        </w:rPr>
        <w:fldChar w:fldCharType="begin" w:fldLock="1"/>
      </w:r>
      <w:r>
        <w:rPr>
          <w:noProof/>
        </w:rPr>
        <w:instrText xml:space="preserve"> PAGEREF _Toc177668457 \h </w:instrText>
      </w:r>
      <w:r>
        <w:rPr>
          <w:noProof/>
        </w:rPr>
      </w:r>
      <w:r>
        <w:rPr>
          <w:noProof/>
        </w:rPr>
        <w:fldChar w:fldCharType="separate"/>
      </w:r>
      <w:r>
        <w:rPr>
          <w:noProof/>
        </w:rPr>
        <w:t>28</w:t>
      </w:r>
      <w:r>
        <w:rPr>
          <w:noProof/>
        </w:rPr>
        <w:fldChar w:fldCharType="end"/>
      </w:r>
    </w:p>
    <w:p w14:paraId="53446F6E" w14:textId="17180635" w:rsidR="000F038B" w:rsidRDefault="000F038B">
      <w:pPr>
        <w:pStyle w:val="TOC2"/>
        <w:rPr>
          <w:rFonts w:ascii="Calibri" w:hAnsi="Calibri"/>
          <w:noProof/>
          <w:kern w:val="2"/>
          <w:sz w:val="24"/>
          <w:szCs w:val="24"/>
          <w:lang w:eastAsia="en-GB"/>
        </w:rPr>
      </w:pPr>
      <w:r>
        <w:rPr>
          <w:noProof/>
        </w:rPr>
        <w:t>A.7.2</w:t>
      </w:r>
      <w:r>
        <w:rPr>
          <w:rFonts w:ascii="Calibri" w:hAnsi="Calibri"/>
          <w:noProof/>
          <w:kern w:val="2"/>
          <w:sz w:val="24"/>
          <w:szCs w:val="24"/>
          <w:lang w:eastAsia="en-GB"/>
        </w:rPr>
        <w:tab/>
      </w:r>
      <w:r>
        <w:rPr>
          <w:noProof/>
        </w:rPr>
        <w:t>Events Descriptor</w:t>
      </w:r>
      <w:r>
        <w:rPr>
          <w:noProof/>
        </w:rPr>
        <w:tab/>
      </w:r>
      <w:r>
        <w:rPr>
          <w:noProof/>
        </w:rPr>
        <w:fldChar w:fldCharType="begin" w:fldLock="1"/>
      </w:r>
      <w:r>
        <w:rPr>
          <w:noProof/>
        </w:rPr>
        <w:instrText xml:space="preserve"> PAGEREF _Toc177668458 \h </w:instrText>
      </w:r>
      <w:r>
        <w:rPr>
          <w:noProof/>
        </w:rPr>
      </w:r>
      <w:r>
        <w:rPr>
          <w:noProof/>
        </w:rPr>
        <w:fldChar w:fldCharType="separate"/>
      </w:r>
      <w:r>
        <w:rPr>
          <w:noProof/>
        </w:rPr>
        <w:t>28</w:t>
      </w:r>
      <w:r>
        <w:rPr>
          <w:noProof/>
        </w:rPr>
        <w:fldChar w:fldCharType="end"/>
      </w:r>
    </w:p>
    <w:p w14:paraId="0373BF82" w14:textId="169349A3" w:rsidR="000F038B" w:rsidRDefault="000F038B">
      <w:pPr>
        <w:pStyle w:val="TOC2"/>
        <w:rPr>
          <w:rFonts w:ascii="Calibri" w:hAnsi="Calibri"/>
          <w:noProof/>
          <w:kern w:val="2"/>
          <w:sz w:val="24"/>
          <w:szCs w:val="24"/>
          <w:lang w:eastAsia="en-GB"/>
        </w:rPr>
      </w:pPr>
      <w:r>
        <w:rPr>
          <w:noProof/>
        </w:rPr>
        <w:t>A.7.3</w:t>
      </w:r>
      <w:r>
        <w:rPr>
          <w:rFonts w:ascii="Calibri" w:hAnsi="Calibri"/>
          <w:noProof/>
          <w:kern w:val="2"/>
          <w:sz w:val="24"/>
          <w:szCs w:val="24"/>
          <w:lang w:eastAsia="en-GB"/>
        </w:rPr>
        <w:tab/>
      </w:r>
      <w:r>
        <w:rPr>
          <w:noProof/>
        </w:rPr>
        <w:t>EventBuffer Descriptor</w:t>
      </w:r>
      <w:r>
        <w:rPr>
          <w:noProof/>
        </w:rPr>
        <w:tab/>
      </w:r>
      <w:r>
        <w:rPr>
          <w:noProof/>
        </w:rPr>
        <w:fldChar w:fldCharType="begin" w:fldLock="1"/>
      </w:r>
      <w:r>
        <w:rPr>
          <w:noProof/>
        </w:rPr>
        <w:instrText xml:space="preserve"> PAGEREF _Toc177668459 \h </w:instrText>
      </w:r>
      <w:r>
        <w:rPr>
          <w:noProof/>
        </w:rPr>
      </w:r>
      <w:r>
        <w:rPr>
          <w:noProof/>
        </w:rPr>
        <w:fldChar w:fldCharType="separate"/>
      </w:r>
      <w:r>
        <w:rPr>
          <w:noProof/>
        </w:rPr>
        <w:t>30</w:t>
      </w:r>
      <w:r>
        <w:rPr>
          <w:noProof/>
        </w:rPr>
        <w:fldChar w:fldCharType="end"/>
      </w:r>
    </w:p>
    <w:p w14:paraId="0A868AF6" w14:textId="4E2EF969" w:rsidR="000F038B" w:rsidRDefault="000F038B">
      <w:pPr>
        <w:pStyle w:val="TOC2"/>
        <w:rPr>
          <w:rFonts w:ascii="Calibri" w:hAnsi="Calibri"/>
          <w:noProof/>
          <w:kern w:val="2"/>
          <w:sz w:val="24"/>
          <w:szCs w:val="24"/>
          <w:lang w:eastAsia="en-GB"/>
        </w:rPr>
      </w:pPr>
      <w:r>
        <w:rPr>
          <w:noProof/>
        </w:rPr>
        <w:t>A.7.4</w:t>
      </w:r>
      <w:r>
        <w:rPr>
          <w:rFonts w:ascii="Calibri" w:hAnsi="Calibri"/>
          <w:noProof/>
          <w:kern w:val="2"/>
          <w:sz w:val="24"/>
          <w:szCs w:val="24"/>
          <w:lang w:eastAsia="en-GB"/>
        </w:rPr>
        <w:tab/>
      </w:r>
      <w:r>
        <w:rPr>
          <w:noProof/>
        </w:rPr>
        <w:t>Signals Descriptor</w:t>
      </w:r>
      <w:r>
        <w:rPr>
          <w:noProof/>
        </w:rPr>
        <w:tab/>
      </w:r>
      <w:r>
        <w:rPr>
          <w:noProof/>
        </w:rPr>
        <w:fldChar w:fldCharType="begin" w:fldLock="1"/>
      </w:r>
      <w:r>
        <w:rPr>
          <w:noProof/>
        </w:rPr>
        <w:instrText xml:space="preserve"> PAGEREF _Toc177668460 \h </w:instrText>
      </w:r>
      <w:r>
        <w:rPr>
          <w:noProof/>
        </w:rPr>
      </w:r>
      <w:r>
        <w:rPr>
          <w:noProof/>
        </w:rPr>
        <w:fldChar w:fldCharType="separate"/>
      </w:r>
      <w:r>
        <w:rPr>
          <w:noProof/>
        </w:rPr>
        <w:t>30</w:t>
      </w:r>
      <w:r>
        <w:rPr>
          <w:noProof/>
        </w:rPr>
        <w:fldChar w:fldCharType="end"/>
      </w:r>
    </w:p>
    <w:p w14:paraId="668DC3B3" w14:textId="5A566191" w:rsidR="000F038B" w:rsidRDefault="000F038B">
      <w:pPr>
        <w:pStyle w:val="TOC2"/>
        <w:rPr>
          <w:rFonts w:ascii="Calibri" w:hAnsi="Calibri"/>
          <w:noProof/>
          <w:kern w:val="2"/>
          <w:sz w:val="24"/>
          <w:szCs w:val="24"/>
          <w:lang w:eastAsia="en-GB"/>
        </w:rPr>
      </w:pPr>
      <w:r w:rsidRPr="009A6600">
        <w:rPr>
          <w:noProof/>
          <w:lang w:val="es-ES"/>
        </w:rPr>
        <w:t>A.7.5</w:t>
      </w:r>
      <w:r>
        <w:rPr>
          <w:rFonts w:ascii="Calibri" w:hAnsi="Calibri"/>
          <w:noProof/>
          <w:kern w:val="2"/>
          <w:sz w:val="24"/>
          <w:szCs w:val="24"/>
          <w:lang w:eastAsia="en-GB"/>
        </w:rPr>
        <w:tab/>
      </w:r>
      <w:r w:rsidRPr="009A6600">
        <w:rPr>
          <w:noProof/>
          <w:lang w:val="es-ES"/>
        </w:rPr>
        <w:t>DigitMap Descriptor</w:t>
      </w:r>
      <w:r>
        <w:rPr>
          <w:noProof/>
        </w:rPr>
        <w:tab/>
      </w:r>
      <w:r>
        <w:rPr>
          <w:noProof/>
        </w:rPr>
        <w:fldChar w:fldCharType="begin" w:fldLock="1"/>
      </w:r>
      <w:r>
        <w:rPr>
          <w:noProof/>
        </w:rPr>
        <w:instrText xml:space="preserve"> PAGEREF _Toc177668461 \h </w:instrText>
      </w:r>
      <w:r>
        <w:rPr>
          <w:noProof/>
        </w:rPr>
      </w:r>
      <w:r>
        <w:rPr>
          <w:noProof/>
        </w:rPr>
        <w:fldChar w:fldCharType="separate"/>
      </w:r>
      <w:r>
        <w:rPr>
          <w:noProof/>
        </w:rPr>
        <w:t>31</w:t>
      </w:r>
      <w:r>
        <w:rPr>
          <w:noProof/>
        </w:rPr>
        <w:fldChar w:fldCharType="end"/>
      </w:r>
    </w:p>
    <w:p w14:paraId="67999D0A" w14:textId="61853822" w:rsidR="000F038B" w:rsidRDefault="000F038B">
      <w:pPr>
        <w:pStyle w:val="TOC2"/>
        <w:rPr>
          <w:rFonts w:ascii="Calibri" w:hAnsi="Calibri"/>
          <w:noProof/>
          <w:kern w:val="2"/>
          <w:sz w:val="24"/>
          <w:szCs w:val="24"/>
          <w:lang w:eastAsia="en-GB"/>
        </w:rPr>
      </w:pPr>
      <w:r>
        <w:rPr>
          <w:noProof/>
        </w:rPr>
        <w:t>A.7.6</w:t>
      </w:r>
      <w:r>
        <w:rPr>
          <w:rFonts w:ascii="Calibri" w:hAnsi="Calibri"/>
          <w:noProof/>
          <w:kern w:val="2"/>
          <w:sz w:val="24"/>
          <w:szCs w:val="24"/>
          <w:lang w:eastAsia="en-GB"/>
        </w:rPr>
        <w:tab/>
      </w:r>
      <w:r>
        <w:rPr>
          <w:noProof/>
        </w:rPr>
        <w:t>Statistics Descriptor</w:t>
      </w:r>
      <w:r>
        <w:rPr>
          <w:noProof/>
        </w:rPr>
        <w:tab/>
      </w:r>
      <w:r>
        <w:rPr>
          <w:noProof/>
        </w:rPr>
        <w:fldChar w:fldCharType="begin" w:fldLock="1"/>
      </w:r>
      <w:r>
        <w:rPr>
          <w:noProof/>
        </w:rPr>
        <w:instrText xml:space="preserve"> PAGEREF _Toc177668462 \h </w:instrText>
      </w:r>
      <w:r>
        <w:rPr>
          <w:noProof/>
        </w:rPr>
      </w:r>
      <w:r>
        <w:rPr>
          <w:noProof/>
        </w:rPr>
        <w:fldChar w:fldCharType="separate"/>
      </w:r>
      <w:r>
        <w:rPr>
          <w:noProof/>
        </w:rPr>
        <w:t>31</w:t>
      </w:r>
      <w:r>
        <w:rPr>
          <w:noProof/>
        </w:rPr>
        <w:fldChar w:fldCharType="end"/>
      </w:r>
    </w:p>
    <w:p w14:paraId="0B2A81DF" w14:textId="680CDE5B" w:rsidR="000F038B" w:rsidRDefault="000F038B">
      <w:pPr>
        <w:pStyle w:val="TOC2"/>
        <w:rPr>
          <w:rFonts w:ascii="Calibri" w:hAnsi="Calibri"/>
          <w:noProof/>
          <w:kern w:val="2"/>
          <w:sz w:val="24"/>
          <w:szCs w:val="24"/>
          <w:lang w:eastAsia="en-GB"/>
        </w:rPr>
      </w:pPr>
      <w:r>
        <w:rPr>
          <w:noProof/>
        </w:rPr>
        <w:t>A.7.7</w:t>
      </w:r>
      <w:r>
        <w:rPr>
          <w:rFonts w:ascii="Calibri" w:hAnsi="Calibri"/>
          <w:noProof/>
          <w:kern w:val="2"/>
          <w:sz w:val="24"/>
          <w:szCs w:val="24"/>
          <w:lang w:eastAsia="en-GB"/>
        </w:rPr>
        <w:tab/>
      </w:r>
      <w:r>
        <w:rPr>
          <w:noProof/>
        </w:rPr>
        <w:t>ObservedEvents Descriptor</w:t>
      </w:r>
      <w:r>
        <w:rPr>
          <w:noProof/>
        </w:rPr>
        <w:tab/>
      </w:r>
      <w:r>
        <w:rPr>
          <w:noProof/>
        </w:rPr>
        <w:fldChar w:fldCharType="begin" w:fldLock="1"/>
      </w:r>
      <w:r>
        <w:rPr>
          <w:noProof/>
        </w:rPr>
        <w:instrText xml:space="preserve"> PAGEREF _Toc177668463 \h </w:instrText>
      </w:r>
      <w:r>
        <w:rPr>
          <w:noProof/>
        </w:rPr>
      </w:r>
      <w:r>
        <w:rPr>
          <w:noProof/>
        </w:rPr>
        <w:fldChar w:fldCharType="separate"/>
      </w:r>
      <w:r>
        <w:rPr>
          <w:noProof/>
        </w:rPr>
        <w:t>31</w:t>
      </w:r>
      <w:r>
        <w:rPr>
          <w:noProof/>
        </w:rPr>
        <w:fldChar w:fldCharType="end"/>
      </w:r>
    </w:p>
    <w:p w14:paraId="78C4F770" w14:textId="6AE8886A" w:rsidR="000F038B" w:rsidRDefault="000F038B">
      <w:pPr>
        <w:pStyle w:val="TOC2"/>
        <w:rPr>
          <w:rFonts w:ascii="Calibri" w:hAnsi="Calibri"/>
          <w:noProof/>
          <w:kern w:val="2"/>
          <w:sz w:val="24"/>
          <w:szCs w:val="24"/>
          <w:lang w:eastAsia="en-GB"/>
        </w:rPr>
      </w:pPr>
      <w:r>
        <w:rPr>
          <w:noProof/>
        </w:rPr>
        <w:t>A.7.8</w:t>
      </w:r>
      <w:r>
        <w:rPr>
          <w:rFonts w:ascii="Calibri" w:hAnsi="Calibri"/>
          <w:noProof/>
          <w:kern w:val="2"/>
          <w:sz w:val="24"/>
          <w:szCs w:val="24"/>
          <w:lang w:eastAsia="en-GB"/>
        </w:rPr>
        <w:tab/>
      </w:r>
      <w:r>
        <w:rPr>
          <w:noProof/>
        </w:rPr>
        <w:t>Topology Descriptor</w:t>
      </w:r>
      <w:r>
        <w:rPr>
          <w:noProof/>
        </w:rPr>
        <w:tab/>
      </w:r>
      <w:r>
        <w:rPr>
          <w:noProof/>
        </w:rPr>
        <w:fldChar w:fldCharType="begin" w:fldLock="1"/>
      </w:r>
      <w:r>
        <w:rPr>
          <w:noProof/>
        </w:rPr>
        <w:instrText xml:space="preserve"> PAGEREF _Toc177668464 \h </w:instrText>
      </w:r>
      <w:r>
        <w:rPr>
          <w:noProof/>
        </w:rPr>
      </w:r>
      <w:r>
        <w:rPr>
          <w:noProof/>
        </w:rPr>
        <w:fldChar w:fldCharType="separate"/>
      </w:r>
      <w:r>
        <w:rPr>
          <w:noProof/>
        </w:rPr>
        <w:t>32</w:t>
      </w:r>
      <w:r>
        <w:rPr>
          <w:noProof/>
        </w:rPr>
        <w:fldChar w:fldCharType="end"/>
      </w:r>
    </w:p>
    <w:p w14:paraId="37558311" w14:textId="36EB716E" w:rsidR="000F038B" w:rsidRDefault="000F038B">
      <w:pPr>
        <w:pStyle w:val="TOC2"/>
        <w:rPr>
          <w:rFonts w:ascii="Calibri" w:hAnsi="Calibri"/>
          <w:noProof/>
          <w:kern w:val="2"/>
          <w:sz w:val="24"/>
          <w:szCs w:val="24"/>
          <w:lang w:eastAsia="en-GB"/>
        </w:rPr>
      </w:pPr>
      <w:r>
        <w:rPr>
          <w:noProof/>
        </w:rPr>
        <w:t>A.7.9</w:t>
      </w:r>
      <w:r>
        <w:rPr>
          <w:rFonts w:ascii="Calibri" w:hAnsi="Calibri"/>
          <w:noProof/>
          <w:kern w:val="2"/>
          <w:sz w:val="24"/>
          <w:szCs w:val="24"/>
          <w:lang w:eastAsia="en-GB"/>
        </w:rPr>
        <w:tab/>
      </w:r>
      <w:r>
        <w:rPr>
          <w:noProof/>
        </w:rPr>
        <w:t>Error Descriptor</w:t>
      </w:r>
      <w:r>
        <w:rPr>
          <w:noProof/>
        </w:rPr>
        <w:tab/>
      </w:r>
      <w:r>
        <w:rPr>
          <w:noProof/>
        </w:rPr>
        <w:fldChar w:fldCharType="begin" w:fldLock="1"/>
      </w:r>
      <w:r>
        <w:rPr>
          <w:noProof/>
        </w:rPr>
        <w:instrText xml:space="preserve"> PAGEREF _Toc177668465 \h </w:instrText>
      </w:r>
      <w:r>
        <w:rPr>
          <w:noProof/>
        </w:rPr>
      </w:r>
      <w:r>
        <w:rPr>
          <w:noProof/>
        </w:rPr>
        <w:fldChar w:fldCharType="separate"/>
      </w:r>
      <w:r>
        <w:rPr>
          <w:noProof/>
        </w:rPr>
        <w:t>32</w:t>
      </w:r>
      <w:r>
        <w:rPr>
          <w:noProof/>
        </w:rPr>
        <w:fldChar w:fldCharType="end"/>
      </w:r>
    </w:p>
    <w:p w14:paraId="6691F4EC" w14:textId="3BB7983A" w:rsidR="000F038B" w:rsidRDefault="000F038B">
      <w:pPr>
        <w:pStyle w:val="TOC2"/>
        <w:rPr>
          <w:rFonts w:ascii="Calibri" w:hAnsi="Calibri"/>
          <w:noProof/>
          <w:kern w:val="2"/>
          <w:sz w:val="24"/>
          <w:szCs w:val="24"/>
          <w:lang w:eastAsia="en-GB"/>
        </w:rPr>
      </w:pPr>
      <w:r>
        <w:rPr>
          <w:noProof/>
        </w:rPr>
        <w:t>A.7.10</w:t>
      </w:r>
      <w:r>
        <w:rPr>
          <w:rFonts w:ascii="Calibri" w:hAnsi="Calibri"/>
          <w:noProof/>
          <w:kern w:val="2"/>
          <w:sz w:val="24"/>
          <w:szCs w:val="24"/>
          <w:lang w:eastAsia="en-GB"/>
        </w:rPr>
        <w:tab/>
      </w:r>
      <w:r>
        <w:rPr>
          <w:noProof/>
        </w:rPr>
        <w:t>TerminationState Descriptor</w:t>
      </w:r>
      <w:r>
        <w:rPr>
          <w:noProof/>
        </w:rPr>
        <w:tab/>
      </w:r>
      <w:r>
        <w:rPr>
          <w:noProof/>
        </w:rPr>
        <w:fldChar w:fldCharType="begin" w:fldLock="1"/>
      </w:r>
      <w:r>
        <w:rPr>
          <w:noProof/>
        </w:rPr>
        <w:instrText xml:space="preserve"> PAGEREF _Toc177668466 \h </w:instrText>
      </w:r>
      <w:r>
        <w:rPr>
          <w:noProof/>
        </w:rPr>
      </w:r>
      <w:r>
        <w:rPr>
          <w:noProof/>
        </w:rPr>
        <w:fldChar w:fldCharType="separate"/>
      </w:r>
      <w:r>
        <w:rPr>
          <w:noProof/>
        </w:rPr>
        <w:t>32</w:t>
      </w:r>
      <w:r>
        <w:rPr>
          <w:noProof/>
        </w:rPr>
        <w:fldChar w:fldCharType="end"/>
      </w:r>
    </w:p>
    <w:p w14:paraId="086DE219" w14:textId="4CA440DE" w:rsidR="000F038B" w:rsidRDefault="000F038B">
      <w:pPr>
        <w:pStyle w:val="TOC1"/>
        <w:rPr>
          <w:rFonts w:ascii="Calibri" w:hAnsi="Calibri"/>
          <w:noProof/>
          <w:kern w:val="2"/>
          <w:sz w:val="24"/>
          <w:szCs w:val="24"/>
          <w:lang w:eastAsia="en-GB"/>
        </w:rPr>
      </w:pPr>
      <w:r>
        <w:rPr>
          <w:noProof/>
        </w:rPr>
        <w:t>A.8</w:t>
      </w:r>
      <w:r>
        <w:rPr>
          <w:rFonts w:ascii="Calibri" w:hAnsi="Calibri"/>
          <w:noProof/>
          <w:kern w:val="2"/>
          <w:sz w:val="24"/>
          <w:szCs w:val="24"/>
          <w:lang w:eastAsia="en-GB"/>
        </w:rPr>
        <w:tab/>
      </w:r>
      <w:r>
        <w:rPr>
          <w:noProof/>
        </w:rPr>
        <w:t>Command API</w:t>
      </w:r>
      <w:r>
        <w:rPr>
          <w:noProof/>
        </w:rPr>
        <w:tab/>
      </w:r>
      <w:r>
        <w:rPr>
          <w:noProof/>
        </w:rPr>
        <w:fldChar w:fldCharType="begin" w:fldLock="1"/>
      </w:r>
      <w:r>
        <w:rPr>
          <w:noProof/>
        </w:rPr>
        <w:instrText xml:space="preserve"> PAGEREF _Toc177668467 \h </w:instrText>
      </w:r>
      <w:r>
        <w:rPr>
          <w:noProof/>
        </w:rPr>
      </w:r>
      <w:r>
        <w:rPr>
          <w:noProof/>
        </w:rPr>
        <w:fldChar w:fldCharType="separate"/>
      </w:r>
      <w:r>
        <w:rPr>
          <w:noProof/>
        </w:rPr>
        <w:t>32</w:t>
      </w:r>
      <w:r>
        <w:rPr>
          <w:noProof/>
        </w:rPr>
        <w:fldChar w:fldCharType="end"/>
      </w:r>
    </w:p>
    <w:p w14:paraId="7A877CD2" w14:textId="3050E574" w:rsidR="000F038B" w:rsidRDefault="000F038B">
      <w:pPr>
        <w:pStyle w:val="TOC2"/>
        <w:rPr>
          <w:rFonts w:ascii="Calibri" w:hAnsi="Calibri"/>
          <w:noProof/>
          <w:kern w:val="2"/>
          <w:sz w:val="24"/>
          <w:szCs w:val="24"/>
          <w:lang w:eastAsia="en-GB"/>
        </w:rPr>
      </w:pPr>
      <w:r>
        <w:rPr>
          <w:noProof/>
        </w:rPr>
        <w:t>A.8.1</w:t>
      </w:r>
      <w:r>
        <w:rPr>
          <w:rFonts w:ascii="Calibri" w:hAnsi="Calibri"/>
          <w:noProof/>
          <w:kern w:val="2"/>
          <w:sz w:val="24"/>
          <w:szCs w:val="24"/>
          <w:lang w:eastAsia="en-GB"/>
        </w:rPr>
        <w:tab/>
      </w:r>
      <w:r>
        <w:rPr>
          <w:noProof/>
        </w:rPr>
        <w:t>Add</w:t>
      </w:r>
      <w:r>
        <w:rPr>
          <w:noProof/>
        </w:rPr>
        <w:tab/>
      </w:r>
      <w:r>
        <w:rPr>
          <w:noProof/>
        </w:rPr>
        <w:fldChar w:fldCharType="begin" w:fldLock="1"/>
      </w:r>
      <w:r>
        <w:rPr>
          <w:noProof/>
        </w:rPr>
        <w:instrText xml:space="preserve"> PAGEREF _Toc177668468 \h </w:instrText>
      </w:r>
      <w:r>
        <w:rPr>
          <w:noProof/>
        </w:rPr>
      </w:r>
      <w:r>
        <w:rPr>
          <w:noProof/>
        </w:rPr>
        <w:fldChar w:fldCharType="separate"/>
      </w:r>
      <w:r>
        <w:rPr>
          <w:noProof/>
        </w:rPr>
        <w:t>32</w:t>
      </w:r>
      <w:r>
        <w:rPr>
          <w:noProof/>
        </w:rPr>
        <w:fldChar w:fldCharType="end"/>
      </w:r>
    </w:p>
    <w:p w14:paraId="3ACC76C8" w14:textId="53BAED63" w:rsidR="000F038B" w:rsidRDefault="000F038B">
      <w:pPr>
        <w:pStyle w:val="TOC2"/>
        <w:rPr>
          <w:rFonts w:ascii="Calibri" w:hAnsi="Calibri"/>
          <w:noProof/>
          <w:kern w:val="2"/>
          <w:sz w:val="24"/>
          <w:szCs w:val="24"/>
          <w:lang w:eastAsia="en-GB"/>
        </w:rPr>
      </w:pPr>
      <w:r>
        <w:rPr>
          <w:noProof/>
        </w:rPr>
        <w:t>A.8.2</w:t>
      </w:r>
      <w:r>
        <w:rPr>
          <w:rFonts w:ascii="Calibri" w:hAnsi="Calibri"/>
          <w:noProof/>
          <w:kern w:val="2"/>
          <w:sz w:val="24"/>
          <w:szCs w:val="24"/>
          <w:lang w:eastAsia="en-GB"/>
        </w:rPr>
        <w:tab/>
      </w:r>
      <w:r>
        <w:rPr>
          <w:noProof/>
        </w:rPr>
        <w:t>Modify</w:t>
      </w:r>
      <w:r>
        <w:rPr>
          <w:noProof/>
        </w:rPr>
        <w:tab/>
      </w:r>
      <w:r>
        <w:rPr>
          <w:noProof/>
        </w:rPr>
        <w:fldChar w:fldCharType="begin" w:fldLock="1"/>
      </w:r>
      <w:r>
        <w:rPr>
          <w:noProof/>
        </w:rPr>
        <w:instrText xml:space="preserve"> PAGEREF _Toc177668469 \h </w:instrText>
      </w:r>
      <w:r>
        <w:rPr>
          <w:noProof/>
        </w:rPr>
      </w:r>
      <w:r>
        <w:rPr>
          <w:noProof/>
        </w:rPr>
        <w:fldChar w:fldCharType="separate"/>
      </w:r>
      <w:r>
        <w:rPr>
          <w:noProof/>
        </w:rPr>
        <w:t>33</w:t>
      </w:r>
      <w:r>
        <w:rPr>
          <w:noProof/>
        </w:rPr>
        <w:fldChar w:fldCharType="end"/>
      </w:r>
    </w:p>
    <w:p w14:paraId="50F59F1C" w14:textId="46E94EF5" w:rsidR="000F038B" w:rsidRDefault="000F038B">
      <w:pPr>
        <w:pStyle w:val="TOC2"/>
        <w:rPr>
          <w:rFonts w:ascii="Calibri" w:hAnsi="Calibri"/>
          <w:noProof/>
          <w:kern w:val="2"/>
          <w:sz w:val="24"/>
          <w:szCs w:val="24"/>
          <w:lang w:eastAsia="en-GB"/>
        </w:rPr>
      </w:pPr>
      <w:r>
        <w:rPr>
          <w:noProof/>
        </w:rPr>
        <w:t>A.8.3</w:t>
      </w:r>
      <w:r>
        <w:rPr>
          <w:rFonts w:ascii="Calibri" w:hAnsi="Calibri"/>
          <w:noProof/>
          <w:kern w:val="2"/>
          <w:sz w:val="24"/>
          <w:szCs w:val="24"/>
          <w:lang w:eastAsia="en-GB"/>
        </w:rPr>
        <w:tab/>
      </w:r>
      <w:r>
        <w:rPr>
          <w:noProof/>
        </w:rPr>
        <w:t>Subtract</w:t>
      </w:r>
      <w:r>
        <w:rPr>
          <w:noProof/>
        </w:rPr>
        <w:tab/>
      </w:r>
      <w:r>
        <w:rPr>
          <w:noProof/>
        </w:rPr>
        <w:fldChar w:fldCharType="begin" w:fldLock="1"/>
      </w:r>
      <w:r>
        <w:rPr>
          <w:noProof/>
        </w:rPr>
        <w:instrText xml:space="preserve"> PAGEREF _Toc177668470 \h </w:instrText>
      </w:r>
      <w:r>
        <w:rPr>
          <w:noProof/>
        </w:rPr>
      </w:r>
      <w:r>
        <w:rPr>
          <w:noProof/>
        </w:rPr>
        <w:fldChar w:fldCharType="separate"/>
      </w:r>
      <w:r>
        <w:rPr>
          <w:noProof/>
        </w:rPr>
        <w:t>33</w:t>
      </w:r>
      <w:r>
        <w:rPr>
          <w:noProof/>
        </w:rPr>
        <w:fldChar w:fldCharType="end"/>
      </w:r>
    </w:p>
    <w:p w14:paraId="79E5E7CF" w14:textId="5EC2FB37" w:rsidR="000F038B" w:rsidRDefault="000F038B">
      <w:pPr>
        <w:pStyle w:val="TOC2"/>
        <w:rPr>
          <w:rFonts w:ascii="Calibri" w:hAnsi="Calibri"/>
          <w:noProof/>
          <w:kern w:val="2"/>
          <w:sz w:val="24"/>
          <w:szCs w:val="24"/>
          <w:lang w:eastAsia="en-GB"/>
        </w:rPr>
      </w:pPr>
      <w:r>
        <w:rPr>
          <w:noProof/>
        </w:rPr>
        <w:t>A.8.4</w:t>
      </w:r>
      <w:r>
        <w:rPr>
          <w:rFonts w:ascii="Calibri" w:hAnsi="Calibri"/>
          <w:noProof/>
          <w:kern w:val="2"/>
          <w:sz w:val="24"/>
          <w:szCs w:val="24"/>
          <w:lang w:eastAsia="en-GB"/>
        </w:rPr>
        <w:tab/>
      </w:r>
      <w:r>
        <w:rPr>
          <w:noProof/>
        </w:rPr>
        <w:t>Move</w:t>
      </w:r>
      <w:r>
        <w:rPr>
          <w:noProof/>
        </w:rPr>
        <w:tab/>
      </w:r>
      <w:r>
        <w:rPr>
          <w:noProof/>
        </w:rPr>
        <w:fldChar w:fldCharType="begin" w:fldLock="1"/>
      </w:r>
      <w:r>
        <w:rPr>
          <w:noProof/>
        </w:rPr>
        <w:instrText xml:space="preserve"> PAGEREF _Toc177668471 \h </w:instrText>
      </w:r>
      <w:r>
        <w:rPr>
          <w:noProof/>
        </w:rPr>
      </w:r>
      <w:r>
        <w:rPr>
          <w:noProof/>
        </w:rPr>
        <w:fldChar w:fldCharType="separate"/>
      </w:r>
      <w:r>
        <w:rPr>
          <w:noProof/>
        </w:rPr>
        <w:t>34</w:t>
      </w:r>
      <w:r>
        <w:rPr>
          <w:noProof/>
        </w:rPr>
        <w:fldChar w:fldCharType="end"/>
      </w:r>
    </w:p>
    <w:p w14:paraId="03FAECF5" w14:textId="21EC87CD" w:rsidR="000F038B" w:rsidRDefault="000F038B">
      <w:pPr>
        <w:pStyle w:val="TOC2"/>
        <w:rPr>
          <w:rFonts w:ascii="Calibri" w:hAnsi="Calibri"/>
          <w:noProof/>
          <w:kern w:val="2"/>
          <w:sz w:val="24"/>
          <w:szCs w:val="24"/>
          <w:lang w:eastAsia="en-GB"/>
        </w:rPr>
      </w:pPr>
      <w:r>
        <w:rPr>
          <w:noProof/>
        </w:rPr>
        <w:t>A.8.5</w:t>
      </w:r>
      <w:r>
        <w:rPr>
          <w:rFonts w:ascii="Calibri" w:hAnsi="Calibri"/>
          <w:noProof/>
          <w:kern w:val="2"/>
          <w:sz w:val="24"/>
          <w:szCs w:val="24"/>
          <w:lang w:eastAsia="en-GB"/>
        </w:rPr>
        <w:tab/>
      </w:r>
      <w:r>
        <w:rPr>
          <w:noProof/>
        </w:rPr>
        <w:t>Auditvalue</w:t>
      </w:r>
      <w:r>
        <w:rPr>
          <w:noProof/>
        </w:rPr>
        <w:tab/>
      </w:r>
      <w:r>
        <w:rPr>
          <w:noProof/>
        </w:rPr>
        <w:fldChar w:fldCharType="begin" w:fldLock="1"/>
      </w:r>
      <w:r>
        <w:rPr>
          <w:noProof/>
        </w:rPr>
        <w:instrText xml:space="preserve"> PAGEREF _Toc177668472 \h </w:instrText>
      </w:r>
      <w:r>
        <w:rPr>
          <w:noProof/>
        </w:rPr>
      </w:r>
      <w:r>
        <w:rPr>
          <w:noProof/>
        </w:rPr>
        <w:fldChar w:fldCharType="separate"/>
      </w:r>
      <w:r>
        <w:rPr>
          <w:noProof/>
        </w:rPr>
        <w:t>34</w:t>
      </w:r>
      <w:r>
        <w:rPr>
          <w:noProof/>
        </w:rPr>
        <w:fldChar w:fldCharType="end"/>
      </w:r>
    </w:p>
    <w:p w14:paraId="4C61371D" w14:textId="018B59CA" w:rsidR="000F038B" w:rsidRDefault="000F038B">
      <w:pPr>
        <w:pStyle w:val="TOC2"/>
        <w:rPr>
          <w:rFonts w:ascii="Calibri" w:hAnsi="Calibri"/>
          <w:noProof/>
          <w:kern w:val="2"/>
          <w:sz w:val="24"/>
          <w:szCs w:val="24"/>
          <w:lang w:eastAsia="en-GB"/>
        </w:rPr>
      </w:pPr>
      <w:r>
        <w:rPr>
          <w:noProof/>
        </w:rPr>
        <w:t>A.8.6</w:t>
      </w:r>
      <w:r>
        <w:rPr>
          <w:rFonts w:ascii="Calibri" w:hAnsi="Calibri"/>
          <w:noProof/>
          <w:kern w:val="2"/>
          <w:sz w:val="24"/>
          <w:szCs w:val="24"/>
          <w:lang w:eastAsia="en-GB"/>
        </w:rPr>
        <w:tab/>
      </w:r>
      <w:r>
        <w:rPr>
          <w:noProof/>
        </w:rPr>
        <w:t>Auditcapability</w:t>
      </w:r>
      <w:r>
        <w:rPr>
          <w:noProof/>
        </w:rPr>
        <w:tab/>
      </w:r>
      <w:r>
        <w:rPr>
          <w:noProof/>
        </w:rPr>
        <w:fldChar w:fldCharType="begin" w:fldLock="1"/>
      </w:r>
      <w:r>
        <w:rPr>
          <w:noProof/>
        </w:rPr>
        <w:instrText xml:space="preserve"> PAGEREF _Toc177668473 \h </w:instrText>
      </w:r>
      <w:r>
        <w:rPr>
          <w:noProof/>
        </w:rPr>
      </w:r>
      <w:r>
        <w:rPr>
          <w:noProof/>
        </w:rPr>
        <w:fldChar w:fldCharType="separate"/>
      </w:r>
      <w:r>
        <w:rPr>
          <w:noProof/>
        </w:rPr>
        <w:t>35</w:t>
      </w:r>
      <w:r>
        <w:rPr>
          <w:noProof/>
        </w:rPr>
        <w:fldChar w:fldCharType="end"/>
      </w:r>
    </w:p>
    <w:p w14:paraId="488C31A5" w14:textId="1F147E91" w:rsidR="000F038B" w:rsidRDefault="000F038B">
      <w:pPr>
        <w:pStyle w:val="TOC2"/>
        <w:rPr>
          <w:rFonts w:ascii="Calibri" w:hAnsi="Calibri"/>
          <w:noProof/>
          <w:kern w:val="2"/>
          <w:sz w:val="24"/>
          <w:szCs w:val="24"/>
          <w:lang w:eastAsia="en-GB"/>
        </w:rPr>
      </w:pPr>
      <w:r>
        <w:rPr>
          <w:noProof/>
        </w:rPr>
        <w:t>A.8.7</w:t>
      </w:r>
      <w:r>
        <w:rPr>
          <w:rFonts w:ascii="Calibri" w:hAnsi="Calibri"/>
          <w:noProof/>
          <w:kern w:val="2"/>
          <w:sz w:val="24"/>
          <w:szCs w:val="24"/>
          <w:lang w:eastAsia="en-GB"/>
        </w:rPr>
        <w:tab/>
      </w:r>
      <w:r>
        <w:rPr>
          <w:noProof/>
        </w:rPr>
        <w:t>Notify</w:t>
      </w:r>
      <w:r>
        <w:rPr>
          <w:noProof/>
        </w:rPr>
        <w:tab/>
      </w:r>
      <w:r>
        <w:rPr>
          <w:noProof/>
        </w:rPr>
        <w:fldChar w:fldCharType="begin" w:fldLock="1"/>
      </w:r>
      <w:r>
        <w:rPr>
          <w:noProof/>
        </w:rPr>
        <w:instrText xml:space="preserve"> PAGEREF _Toc177668474 \h </w:instrText>
      </w:r>
      <w:r>
        <w:rPr>
          <w:noProof/>
        </w:rPr>
      </w:r>
      <w:r>
        <w:rPr>
          <w:noProof/>
        </w:rPr>
        <w:fldChar w:fldCharType="separate"/>
      </w:r>
      <w:r>
        <w:rPr>
          <w:noProof/>
        </w:rPr>
        <w:t>35</w:t>
      </w:r>
      <w:r>
        <w:rPr>
          <w:noProof/>
        </w:rPr>
        <w:fldChar w:fldCharType="end"/>
      </w:r>
    </w:p>
    <w:p w14:paraId="4559662D" w14:textId="4F7AFDA8" w:rsidR="000F038B" w:rsidRDefault="000F038B">
      <w:pPr>
        <w:pStyle w:val="TOC2"/>
        <w:rPr>
          <w:rFonts w:ascii="Calibri" w:hAnsi="Calibri"/>
          <w:noProof/>
          <w:kern w:val="2"/>
          <w:sz w:val="24"/>
          <w:szCs w:val="24"/>
          <w:lang w:eastAsia="en-GB"/>
        </w:rPr>
      </w:pPr>
      <w:r>
        <w:rPr>
          <w:noProof/>
        </w:rPr>
        <w:t>A.8.8</w:t>
      </w:r>
      <w:r>
        <w:rPr>
          <w:rFonts w:ascii="Calibri" w:hAnsi="Calibri"/>
          <w:noProof/>
          <w:kern w:val="2"/>
          <w:sz w:val="24"/>
          <w:szCs w:val="24"/>
          <w:lang w:eastAsia="en-GB"/>
        </w:rPr>
        <w:tab/>
      </w:r>
      <w:r>
        <w:rPr>
          <w:noProof/>
        </w:rPr>
        <w:t>Service Change</w:t>
      </w:r>
      <w:r>
        <w:rPr>
          <w:noProof/>
        </w:rPr>
        <w:tab/>
      </w:r>
      <w:r>
        <w:rPr>
          <w:noProof/>
        </w:rPr>
        <w:fldChar w:fldCharType="begin" w:fldLock="1"/>
      </w:r>
      <w:r>
        <w:rPr>
          <w:noProof/>
        </w:rPr>
        <w:instrText xml:space="preserve"> PAGEREF _Toc177668475 \h </w:instrText>
      </w:r>
      <w:r>
        <w:rPr>
          <w:noProof/>
        </w:rPr>
      </w:r>
      <w:r>
        <w:rPr>
          <w:noProof/>
        </w:rPr>
        <w:fldChar w:fldCharType="separate"/>
      </w:r>
      <w:r>
        <w:rPr>
          <w:noProof/>
        </w:rPr>
        <w:t>35</w:t>
      </w:r>
      <w:r>
        <w:rPr>
          <w:noProof/>
        </w:rPr>
        <w:fldChar w:fldCharType="end"/>
      </w:r>
    </w:p>
    <w:p w14:paraId="11B1A105" w14:textId="3D8720B4" w:rsidR="000F038B" w:rsidRDefault="000F038B">
      <w:pPr>
        <w:pStyle w:val="TOC2"/>
        <w:rPr>
          <w:rFonts w:ascii="Calibri" w:hAnsi="Calibri"/>
          <w:noProof/>
          <w:kern w:val="2"/>
          <w:sz w:val="24"/>
          <w:szCs w:val="24"/>
          <w:lang w:eastAsia="en-GB"/>
        </w:rPr>
      </w:pPr>
      <w:r>
        <w:rPr>
          <w:noProof/>
        </w:rPr>
        <w:t>A.8.9</w:t>
      </w:r>
      <w:r>
        <w:rPr>
          <w:rFonts w:ascii="Calibri" w:hAnsi="Calibri"/>
          <w:noProof/>
          <w:kern w:val="2"/>
          <w:sz w:val="24"/>
          <w:szCs w:val="24"/>
          <w:lang w:eastAsia="en-GB"/>
        </w:rPr>
        <w:tab/>
      </w:r>
      <w:r>
        <w:rPr>
          <w:noProof/>
        </w:rPr>
        <w:t>Manipulating and auditing context attributes</w:t>
      </w:r>
      <w:r>
        <w:rPr>
          <w:noProof/>
        </w:rPr>
        <w:tab/>
      </w:r>
      <w:r>
        <w:rPr>
          <w:noProof/>
        </w:rPr>
        <w:fldChar w:fldCharType="begin" w:fldLock="1"/>
      </w:r>
      <w:r>
        <w:rPr>
          <w:noProof/>
        </w:rPr>
        <w:instrText xml:space="preserve"> PAGEREF _Toc177668476 \h </w:instrText>
      </w:r>
      <w:r>
        <w:rPr>
          <w:noProof/>
        </w:rPr>
      </w:r>
      <w:r>
        <w:rPr>
          <w:noProof/>
        </w:rPr>
        <w:fldChar w:fldCharType="separate"/>
      </w:r>
      <w:r>
        <w:rPr>
          <w:noProof/>
        </w:rPr>
        <w:t>37</w:t>
      </w:r>
      <w:r>
        <w:rPr>
          <w:noProof/>
        </w:rPr>
        <w:fldChar w:fldCharType="end"/>
      </w:r>
    </w:p>
    <w:p w14:paraId="667AFA08" w14:textId="79E5B5D0" w:rsidR="000F038B" w:rsidRDefault="000F038B">
      <w:pPr>
        <w:pStyle w:val="TOC1"/>
        <w:rPr>
          <w:rFonts w:ascii="Calibri" w:hAnsi="Calibri"/>
          <w:noProof/>
          <w:kern w:val="2"/>
          <w:sz w:val="24"/>
          <w:szCs w:val="24"/>
          <w:lang w:eastAsia="en-GB"/>
        </w:rPr>
      </w:pPr>
      <w:r>
        <w:rPr>
          <w:noProof/>
        </w:rPr>
        <w:t>A.9</w:t>
      </w:r>
      <w:r>
        <w:rPr>
          <w:rFonts w:ascii="Calibri" w:hAnsi="Calibri"/>
          <w:noProof/>
          <w:kern w:val="2"/>
          <w:sz w:val="24"/>
          <w:szCs w:val="24"/>
          <w:lang w:eastAsia="en-GB"/>
        </w:rPr>
        <w:tab/>
      </w:r>
      <w:r>
        <w:rPr>
          <w:noProof/>
        </w:rPr>
        <w:t>Generic command syntax and encoding</w:t>
      </w:r>
      <w:r>
        <w:rPr>
          <w:noProof/>
        </w:rPr>
        <w:tab/>
      </w:r>
      <w:r>
        <w:rPr>
          <w:noProof/>
        </w:rPr>
        <w:fldChar w:fldCharType="begin" w:fldLock="1"/>
      </w:r>
      <w:r>
        <w:rPr>
          <w:noProof/>
        </w:rPr>
        <w:instrText xml:space="preserve"> PAGEREF _Toc177668477 \h </w:instrText>
      </w:r>
      <w:r>
        <w:rPr>
          <w:noProof/>
        </w:rPr>
      </w:r>
      <w:r>
        <w:rPr>
          <w:noProof/>
        </w:rPr>
        <w:fldChar w:fldCharType="separate"/>
      </w:r>
      <w:r>
        <w:rPr>
          <w:noProof/>
        </w:rPr>
        <w:t>37</w:t>
      </w:r>
      <w:r>
        <w:rPr>
          <w:noProof/>
        </w:rPr>
        <w:fldChar w:fldCharType="end"/>
      </w:r>
    </w:p>
    <w:p w14:paraId="16D6EE1C" w14:textId="3CEE3CEC" w:rsidR="000F038B" w:rsidRDefault="000F038B">
      <w:pPr>
        <w:pStyle w:val="TOC1"/>
        <w:rPr>
          <w:rFonts w:ascii="Calibri" w:hAnsi="Calibri"/>
          <w:noProof/>
          <w:kern w:val="2"/>
          <w:sz w:val="24"/>
          <w:szCs w:val="24"/>
          <w:lang w:eastAsia="en-GB"/>
        </w:rPr>
      </w:pPr>
      <w:r w:rsidRPr="009A6600">
        <w:rPr>
          <w:noProof/>
          <w:lang w:val="fr-FR"/>
        </w:rPr>
        <w:t>A.10</w:t>
      </w:r>
      <w:r>
        <w:rPr>
          <w:rFonts w:ascii="Calibri" w:hAnsi="Calibri"/>
          <w:noProof/>
          <w:kern w:val="2"/>
          <w:sz w:val="24"/>
          <w:szCs w:val="24"/>
          <w:lang w:eastAsia="en-GB"/>
        </w:rPr>
        <w:tab/>
      </w:r>
      <w:r w:rsidRPr="009A6600">
        <w:rPr>
          <w:noProof/>
          <w:lang w:val="fr-FR"/>
        </w:rPr>
        <w:t>Transactions</w:t>
      </w:r>
      <w:r>
        <w:rPr>
          <w:noProof/>
        </w:rPr>
        <w:tab/>
      </w:r>
      <w:r>
        <w:rPr>
          <w:noProof/>
        </w:rPr>
        <w:fldChar w:fldCharType="begin" w:fldLock="1"/>
      </w:r>
      <w:r>
        <w:rPr>
          <w:noProof/>
        </w:rPr>
        <w:instrText xml:space="preserve"> PAGEREF _Toc177668478 \h </w:instrText>
      </w:r>
      <w:r>
        <w:rPr>
          <w:noProof/>
        </w:rPr>
      </w:r>
      <w:r>
        <w:rPr>
          <w:noProof/>
        </w:rPr>
        <w:fldChar w:fldCharType="separate"/>
      </w:r>
      <w:r>
        <w:rPr>
          <w:noProof/>
        </w:rPr>
        <w:t>37</w:t>
      </w:r>
      <w:r>
        <w:rPr>
          <w:noProof/>
        </w:rPr>
        <w:fldChar w:fldCharType="end"/>
      </w:r>
    </w:p>
    <w:p w14:paraId="4E795C8C" w14:textId="62F1E376" w:rsidR="000F038B" w:rsidRDefault="000F038B">
      <w:pPr>
        <w:pStyle w:val="TOC1"/>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Messages</w:t>
      </w:r>
      <w:r>
        <w:rPr>
          <w:noProof/>
        </w:rPr>
        <w:tab/>
      </w:r>
      <w:r>
        <w:rPr>
          <w:noProof/>
        </w:rPr>
        <w:fldChar w:fldCharType="begin" w:fldLock="1"/>
      </w:r>
      <w:r>
        <w:rPr>
          <w:noProof/>
        </w:rPr>
        <w:instrText xml:space="preserve"> PAGEREF _Toc177668479 \h </w:instrText>
      </w:r>
      <w:r>
        <w:rPr>
          <w:noProof/>
        </w:rPr>
      </w:r>
      <w:r>
        <w:rPr>
          <w:noProof/>
        </w:rPr>
        <w:fldChar w:fldCharType="separate"/>
      </w:r>
      <w:r>
        <w:rPr>
          <w:noProof/>
        </w:rPr>
        <w:t>38</w:t>
      </w:r>
      <w:r>
        <w:rPr>
          <w:noProof/>
        </w:rPr>
        <w:fldChar w:fldCharType="end"/>
      </w:r>
    </w:p>
    <w:p w14:paraId="20E03F6D" w14:textId="0727A3F6" w:rsidR="000F038B" w:rsidRDefault="000F038B">
      <w:pPr>
        <w:pStyle w:val="TOC1"/>
        <w:rPr>
          <w:rFonts w:ascii="Calibri" w:hAnsi="Calibri"/>
          <w:noProof/>
          <w:kern w:val="2"/>
          <w:sz w:val="24"/>
          <w:szCs w:val="24"/>
          <w:lang w:eastAsia="en-GB"/>
        </w:rPr>
      </w:pPr>
      <w:r>
        <w:rPr>
          <w:noProof/>
        </w:rPr>
        <w:t>A.12</w:t>
      </w:r>
      <w:r>
        <w:rPr>
          <w:rFonts w:ascii="Calibri" w:hAnsi="Calibri"/>
          <w:noProof/>
          <w:kern w:val="2"/>
          <w:sz w:val="24"/>
          <w:szCs w:val="24"/>
          <w:lang w:eastAsia="en-GB"/>
        </w:rPr>
        <w:tab/>
      </w:r>
      <w:r>
        <w:rPr>
          <w:noProof/>
        </w:rPr>
        <w:t>Transport</w:t>
      </w:r>
      <w:r>
        <w:rPr>
          <w:noProof/>
        </w:rPr>
        <w:tab/>
      </w:r>
      <w:r>
        <w:rPr>
          <w:noProof/>
        </w:rPr>
        <w:fldChar w:fldCharType="begin" w:fldLock="1"/>
      </w:r>
      <w:r>
        <w:rPr>
          <w:noProof/>
        </w:rPr>
        <w:instrText xml:space="preserve"> PAGEREF _Toc177668480 \h </w:instrText>
      </w:r>
      <w:r>
        <w:rPr>
          <w:noProof/>
        </w:rPr>
      </w:r>
      <w:r>
        <w:rPr>
          <w:noProof/>
        </w:rPr>
        <w:fldChar w:fldCharType="separate"/>
      </w:r>
      <w:r>
        <w:rPr>
          <w:noProof/>
        </w:rPr>
        <w:t>38</w:t>
      </w:r>
      <w:r>
        <w:rPr>
          <w:noProof/>
        </w:rPr>
        <w:fldChar w:fldCharType="end"/>
      </w:r>
    </w:p>
    <w:p w14:paraId="55EE06E6" w14:textId="6162A424" w:rsidR="000F038B" w:rsidRDefault="000F038B">
      <w:pPr>
        <w:pStyle w:val="TOC1"/>
        <w:rPr>
          <w:rFonts w:ascii="Calibri" w:hAnsi="Calibri"/>
          <w:noProof/>
          <w:kern w:val="2"/>
          <w:sz w:val="24"/>
          <w:szCs w:val="24"/>
          <w:lang w:eastAsia="en-GB"/>
        </w:rPr>
      </w:pPr>
      <w:r>
        <w:rPr>
          <w:noProof/>
        </w:rPr>
        <w:t>A.13</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_Toc177668481 \h </w:instrText>
      </w:r>
      <w:r>
        <w:rPr>
          <w:noProof/>
        </w:rPr>
      </w:r>
      <w:r>
        <w:rPr>
          <w:noProof/>
        </w:rPr>
        <w:fldChar w:fldCharType="separate"/>
      </w:r>
      <w:r>
        <w:rPr>
          <w:noProof/>
        </w:rPr>
        <w:t>39</w:t>
      </w:r>
      <w:r>
        <w:rPr>
          <w:noProof/>
        </w:rPr>
        <w:fldChar w:fldCharType="end"/>
      </w:r>
    </w:p>
    <w:p w14:paraId="278B7847" w14:textId="44801AB4" w:rsidR="000F038B" w:rsidRDefault="000F038B">
      <w:pPr>
        <w:pStyle w:val="TOC1"/>
        <w:rPr>
          <w:rFonts w:ascii="Calibri" w:hAnsi="Calibri"/>
          <w:noProof/>
          <w:kern w:val="2"/>
          <w:sz w:val="24"/>
          <w:szCs w:val="24"/>
          <w:lang w:eastAsia="en-GB"/>
        </w:rPr>
      </w:pPr>
      <w:r>
        <w:rPr>
          <w:noProof/>
        </w:rPr>
        <w:t>A.14</w:t>
      </w:r>
      <w:r>
        <w:rPr>
          <w:rFonts w:ascii="Calibri" w:hAnsi="Calibri"/>
          <w:noProof/>
          <w:kern w:val="2"/>
          <w:sz w:val="24"/>
          <w:szCs w:val="24"/>
          <w:lang w:eastAsia="en-GB"/>
        </w:rPr>
        <w:tab/>
      </w:r>
      <w:r>
        <w:rPr>
          <w:noProof/>
        </w:rPr>
        <w:t>Packages</w:t>
      </w:r>
      <w:r>
        <w:rPr>
          <w:noProof/>
        </w:rPr>
        <w:tab/>
      </w:r>
      <w:r>
        <w:rPr>
          <w:noProof/>
        </w:rPr>
        <w:fldChar w:fldCharType="begin" w:fldLock="1"/>
      </w:r>
      <w:r>
        <w:rPr>
          <w:noProof/>
        </w:rPr>
        <w:instrText xml:space="preserve"> PAGEREF _Toc177668482 \h </w:instrText>
      </w:r>
      <w:r>
        <w:rPr>
          <w:noProof/>
        </w:rPr>
      </w:r>
      <w:r>
        <w:rPr>
          <w:noProof/>
        </w:rPr>
        <w:fldChar w:fldCharType="separate"/>
      </w:r>
      <w:r>
        <w:rPr>
          <w:noProof/>
        </w:rPr>
        <w:t>39</w:t>
      </w:r>
      <w:r>
        <w:rPr>
          <w:noProof/>
        </w:rPr>
        <w:fldChar w:fldCharType="end"/>
      </w:r>
    </w:p>
    <w:p w14:paraId="2C9203A7" w14:textId="05F7D7BA" w:rsidR="000F038B" w:rsidRDefault="000F038B">
      <w:pPr>
        <w:pStyle w:val="TOC2"/>
        <w:rPr>
          <w:rFonts w:ascii="Calibri" w:hAnsi="Calibri"/>
          <w:noProof/>
          <w:kern w:val="2"/>
          <w:sz w:val="24"/>
          <w:szCs w:val="24"/>
          <w:lang w:eastAsia="en-GB"/>
        </w:rPr>
      </w:pPr>
      <w:r>
        <w:rPr>
          <w:noProof/>
        </w:rPr>
        <w:t>A.14.1</w:t>
      </w:r>
      <w:r>
        <w:rPr>
          <w:rFonts w:ascii="Calibri" w:hAnsi="Calibri"/>
          <w:noProof/>
          <w:kern w:val="2"/>
          <w:sz w:val="24"/>
          <w:szCs w:val="24"/>
          <w:lang w:eastAsia="en-GB"/>
        </w:rPr>
        <w:tab/>
      </w:r>
      <w:r>
        <w:rPr>
          <w:noProof/>
        </w:rPr>
        <w:t>Generic Package</w:t>
      </w:r>
      <w:r>
        <w:rPr>
          <w:noProof/>
        </w:rPr>
        <w:tab/>
      </w:r>
      <w:r>
        <w:rPr>
          <w:noProof/>
        </w:rPr>
        <w:fldChar w:fldCharType="begin" w:fldLock="1"/>
      </w:r>
      <w:r>
        <w:rPr>
          <w:noProof/>
        </w:rPr>
        <w:instrText xml:space="preserve"> PAGEREF _Toc177668483 \h </w:instrText>
      </w:r>
      <w:r>
        <w:rPr>
          <w:noProof/>
        </w:rPr>
      </w:r>
      <w:r>
        <w:rPr>
          <w:noProof/>
        </w:rPr>
        <w:fldChar w:fldCharType="separate"/>
      </w:r>
      <w:r>
        <w:rPr>
          <w:noProof/>
        </w:rPr>
        <w:t>42</w:t>
      </w:r>
      <w:r>
        <w:rPr>
          <w:noProof/>
        </w:rPr>
        <w:fldChar w:fldCharType="end"/>
      </w:r>
    </w:p>
    <w:p w14:paraId="78A2D88F" w14:textId="1961C40C" w:rsidR="000F038B" w:rsidRDefault="000F038B">
      <w:pPr>
        <w:pStyle w:val="TOC2"/>
        <w:rPr>
          <w:rFonts w:ascii="Calibri" w:hAnsi="Calibri"/>
          <w:noProof/>
          <w:kern w:val="2"/>
          <w:sz w:val="24"/>
          <w:szCs w:val="24"/>
          <w:lang w:eastAsia="en-GB"/>
        </w:rPr>
      </w:pPr>
      <w:r>
        <w:rPr>
          <w:noProof/>
        </w:rPr>
        <w:t>A.14.2</w:t>
      </w:r>
      <w:r>
        <w:rPr>
          <w:rFonts w:ascii="Calibri" w:hAnsi="Calibri"/>
          <w:noProof/>
          <w:kern w:val="2"/>
          <w:sz w:val="24"/>
          <w:szCs w:val="24"/>
          <w:lang w:eastAsia="en-GB"/>
        </w:rPr>
        <w:tab/>
      </w:r>
      <w:r>
        <w:rPr>
          <w:noProof/>
        </w:rPr>
        <w:t>Base Root Package</w:t>
      </w:r>
      <w:r>
        <w:rPr>
          <w:noProof/>
        </w:rPr>
        <w:tab/>
      </w:r>
      <w:r>
        <w:rPr>
          <w:noProof/>
        </w:rPr>
        <w:fldChar w:fldCharType="begin" w:fldLock="1"/>
      </w:r>
      <w:r>
        <w:rPr>
          <w:noProof/>
        </w:rPr>
        <w:instrText xml:space="preserve"> PAGEREF _Toc177668484 \h </w:instrText>
      </w:r>
      <w:r>
        <w:rPr>
          <w:noProof/>
        </w:rPr>
      </w:r>
      <w:r>
        <w:rPr>
          <w:noProof/>
        </w:rPr>
        <w:fldChar w:fldCharType="separate"/>
      </w:r>
      <w:r>
        <w:rPr>
          <w:noProof/>
        </w:rPr>
        <w:t>43</w:t>
      </w:r>
      <w:r>
        <w:rPr>
          <w:noProof/>
        </w:rPr>
        <w:fldChar w:fldCharType="end"/>
      </w:r>
    </w:p>
    <w:p w14:paraId="1A5ADD50" w14:textId="66AE5B99" w:rsidR="000F038B" w:rsidRDefault="000F038B">
      <w:pPr>
        <w:pStyle w:val="TOC2"/>
        <w:rPr>
          <w:rFonts w:ascii="Calibri" w:hAnsi="Calibri"/>
          <w:noProof/>
          <w:kern w:val="2"/>
          <w:sz w:val="24"/>
          <w:szCs w:val="24"/>
          <w:lang w:eastAsia="en-GB"/>
        </w:rPr>
      </w:pPr>
      <w:r>
        <w:rPr>
          <w:noProof/>
        </w:rPr>
        <w:lastRenderedPageBreak/>
        <w:t>A.14.3</w:t>
      </w:r>
      <w:r>
        <w:rPr>
          <w:rFonts w:ascii="Calibri" w:hAnsi="Calibri"/>
          <w:noProof/>
          <w:kern w:val="2"/>
          <w:sz w:val="24"/>
          <w:szCs w:val="24"/>
          <w:lang w:eastAsia="en-GB"/>
        </w:rPr>
        <w:tab/>
      </w:r>
      <w:r>
        <w:rPr>
          <w:noProof/>
        </w:rPr>
        <w:t>Basic DTMF Generator Package</w:t>
      </w:r>
      <w:r>
        <w:rPr>
          <w:noProof/>
        </w:rPr>
        <w:tab/>
      </w:r>
      <w:r>
        <w:rPr>
          <w:noProof/>
        </w:rPr>
        <w:fldChar w:fldCharType="begin" w:fldLock="1"/>
      </w:r>
      <w:r>
        <w:rPr>
          <w:noProof/>
        </w:rPr>
        <w:instrText xml:space="preserve"> PAGEREF _Toc177668485 \h </w:instrText>
      </w:r>
      <w:r>
        <w:rPr>
          <w:noProof/>
        </w:rPr>
      </w:r>
      <w:r>
        <w:rPr>
          <w:noProof/>
        </w:rPr>
        <w:fldChar w:fldCharType="separate"/>
      </w:r>
      <w:r>
        <w:rPr>
          <w:noProof/>
        </w:rPr>
        <w:t>44</w:t>
      </w:r>
      <w:r>
        <w:rPr>
          <w:noProof/>
        </w:rPr>
        <w:fldChar w:fldCharType="end"/>
      </w:r>
    </w:p>
    <w:p w14:paraId="2AE9072D" w14:textId="68BEBADE" w:rsidR="000F038B" w:rsidRDefault="000F038B">
      <w:pPr>
        <w:pStyle w:val="TOC2"/>
        <w:rPr>
          <w:rFonts w:ascii="Calibri" w:hAnsi="Calibri"/>
          <w:noProof/>
          <w:kern w:val="2"/>
          <w:sz w:val="24"/>
          <w:szCs w:val="24"/>
          <w:lang w:eastAsia="en-GB"/>
        </w:rPr>
      </w:pPr>
      <w:r>
        <w:rPr>
          <w:noProof/>
        </w:rPr>
        <w:t>A.14.4</w:t>
      </w:r>
      <w:r>
        <w:rPr>
          <w:rFonts w:ascii="Calibri" w:hAnsi="Calibri"/>
          <w:noProof/>
          <w:kern w:val="2"/>
          <w:sz w:val="24"/>
          <w:szCs w:val="24"/>
          <w:lang w:eastAsia="en-GB"/>
        </w:rPr>
        <w:tab/>
      </w:r>
      <w:r>
        <w:rPr>
          <w:noProof/>
        </w:rPr>
        <w:t>Basic DTMF Detection Package</w:t>
      </w:r>
      <w:r>
        <w:rPr>
          <w:noProof/>
        </w:rPr>
        <w:tab/>
      </w:r>
      <w:r>
        <w:rPr>
          <w:noProof/>
        </w:rPr>
        <w:fldChar w:fldCharType="begin" w:fldLock="1"/>
      </w:r>
      <w:r>
        <w:rPr>
          <w:noProof/>
        </w:rPr>
        <w:instrText xml:space="preserve"> PAGEREF _Toc177668486 \h </w:instrText>
      </w:r>
      <w:r>
        <w:rPr>
          <w:noProof/>
        </w:rPr>
      </w:r>
      <w:r>
        <w:rPr>
          <w:noProof/>
        </w:rPr>
        <w:fldChar w:fldCharType="separate"/>
      </w:r>
      <w:r>
        <w:rPr>
          <w:noProof/>
        </w:rPr>
        <w:t>45</w:t>
      </w:r>
      <w:r>
        <w:rPr>
          <w:noProof/>
        </w:rPr>
        <w:fldChar w:fldCharType="end"/>
      </w:r>
    </w:p>
    <w:p w14:paraId="48C51D44" w14:textId="0B242F00" w:rsidR="000F038B" w:rsidRDefault="000F038B">
      <w:pPr>
        <w:pStyle w:val="TOC2"/>
        <w:rPr>
          <w:rFonts w:ascii="Calibri" w:hAnsi="Calibri"/>
          <w:noProof/>
          <w:kern w:val="2"/>
          <w:sz w:val="24"/>
          <w:szCs w:val="24"/>
          <w:lang w:eastAsia="en-GB"/>
        </w:rPr>
      </w:pPr>
      <w:r>
        <w:rPr>
          <w:noProof/>
        </w:rPr>
        <w:t>A.14.5</w:t>
      </w:r>
      <w:r>
        <w:rPr>
          <w:rFonts w:ascii="Calibri" w:hAnsi="Calibri"/>
          <w:noProof/>
          <w:kern w:val="2"/>
          <w:sz w:val="24"/>
          <w:szCs w:val="24"/>
          <w:lang w:eastAsia="en-GB"/>
        </w:rPr>
        <w:tab/>
      </w:r>
      <w:r>
        <w:rPr>
          <w:noProof/>
        </w:rPr>
        <w:t>TDM Circuit Package</w:t>
      </w:r>
      <w:r>
        <w:rPr>
          <w:noProof/>
        </w:rPr>
        <w:tab/>
      </w:r>
      <w:r>
        <w:rPr>
          <w:noProof/>
        </w:rPr>
        <w:fldChar w:fldCharType="begin" w:fldLock="1"/>
      </w:r>
      <w:r>
        <w:rPr>
          <w:noProof/>
        </w:rPr>
        <w:instrText xml:space="preserve"> PAGEREF _Toc177668487 \h </w:instrText>
      </w:r>
      <w:r>
        <w:rPr>
          <w:noProof/>
        </w:rPr>
      </w:r>
      <w:r>
        <w:rPr>
          <w:noProof/>
        </w:rPr>
        <w:fldChar w:fldCharType="separate"/>
      </w:r>
      <w:r>
        <w:rPr>
          <w:noProof/>
        </w:rPr>
        <w:t>45</w:t>
      </w:r>
      <w:r>
        <w:rPr>
          <w:noProof/>
        </w:rPr>
        <w:fldChar w:fldCharType="end"/>
      </w:r>
    </w:p>
    <w:p w14:paraId="4D00A453" w14:textId="7AAE59E5" w:rsidR="000F038B" w:rsidRDefault="000F038B">
      <w:pPr>
        <w:pStyle w:val="TOC2"/>
        <w:rPr>
          <w:rFonts w:ascii="Calibri" w:hAnsi="Calibri"/>
          <w:noProof/>
          <w:kern w:val="2"/>
          <w:sz w:val="24"/>
          <w:szCs w:val="24"/>
          <w:lang w:eastAsia="en-GB"/>
        </w:rPr>
      </w:pPr>
      <w:r>
        <w:rPr>
          <w:noProof/>
        </w:rPr>
        <w:t>A.14.6</w:t>
      </w:r>
      <w:r>
        <w:rPr>
          <w:rFonts w:ascii="Calibri" w:hAnsi="Calibri"/>
          <w:noProof/>
          <w:kern w:val="2"/>
          <w:sz w:val="24"/>
          <w:szCs w:val="24"/>
          <w:lang w:eastAsia="en-GB"/>
        </w:rPr>
        <w:tab/>
      </w:r>
      <w:r>
        <w:rPr>
          <w:noProof/>
        </w:rPr>
        <w:t>MGW Congestion Package</w:t>
      </w:r>
      <w:r>
        <w:rPr>
          <w:noProof/>
        </w:rPr>
        <w:tab/>
      </w:r>
      <w:r>
        <w:rPr>
          <w:noProof/>
        </w:rPr>
        <w:fldChar w:fldCharType="begin" w:fldLock="1"/>
      </w:r>
      <w:r>
        <w:rPr>
          <w:noProof/>
        </w:rPr>
        <w:instrText xml:space="preserve"> PAGEREF _Toc177668488 \h </w:instrText>
      </w:r>
      <w:r>
        <w:rPr>
          <w:noProof/>
        </w:rPr>
      </w:r>
      <w:r>
        <w:rPr>
          <w:noProof/>
        </w:rPr>
        <w:fldChar w:fldCharType="separate"/>
      </w:r>
      <w:r>
        <w:rPr>
          <w:noProof/>
        </w:rPr>
        <w:t>46</w:t>
      </w:r>
      <w:r>
        <w:rPr>
          <w:noProof/>
        </w:rPr>
        <w:fldChar w:fldCharType="end"/>
      </w:r>
    </w:p>
    <w:p w14:paraId="2CACF033" w14:textId="155F002B" w:rsidR="000F038B" w:rsidRDefault="000F038B">
      <w:pPr>
        <w:pStyle w:val="TOC2"/>
        <w:rPr>
          <w:rFonts w:ascii="Calibri" w:hAnsi="Calibri"/>
          <w:noProof/>
          <w:kern w:val="2"/>
          <w:sz w:val="24"/>
          <w:szCs w:val="24"/>
          <w:lang w:eastAsia="en-GB"/>
        </w:rPr>
      </w:pPr>
      <w:r>
        <w:rPr>
          <w:noProof/>
        </w:rPr>
        <w:t>A.14.7</w:t>
      </w:r>
      <w:r>
        <w:rPr>
          <w:rFonts w:ascii="Calibri" w:hAnsi="Calibri"/>
          <w:noProof/>
          <w:kern w:val="2"/>
          <w:sz w:val="24"/>
          <w:szCs w:val="24"/>
          <w:lang w:eastAsia="en-GB"/>
        </w:rPr>
        <w:tab/>
      </w:r>
      <w:r>
        <w:rPr>
          <w:noProof/>
        </w:rPr>
        <w:t>Continuity Package</w:t>
      </w:r>
      <w:r>
        <w:rPr>
          <w:noProof/>
        </w:rPr>
        <w:tab/>
      </w:r>
      <w:r>
        <w:rPr>
          <w:noProof/>
        </w:rPr>
        <w:fldChar w:fldCharType="begin" w:fldLock="1"/>
      </w:r>
      <w:r>
        <w:rPr>
          <w:noProof/>
        </w:rPr>
        <w:instrText xml:space="preserve"> PAGEREF _Toc177668489 \h </w:instrText>
      </w:r>
      <w:r>
        <w:rPr>
          <w:noProof/>
        </w:rPr>
      </w:r>
      <w:r>
        <w:rPr>
          <w:noProof/>
        </w:rPr>
        <w:fldChar w:fldCharType="separate"/>
      </w:r>
      <w:r>
        <w:rPr>
          <w:noProof/>
        </w:rPr>
        <w:t>46</w:t>
      </w:r>
      <w:r>
        <w:rPr>
          <w:noProof/>
        </w:rPr>
        <w:fldChar w:fldCharType="end"/>
      </w:r>
    </w:p>
    <w:p w14:paraId="0187AB86" w14:textId="132B7B0A" w:rsidR="000F038B" w:rsidRDefault="000F038B">
      <w:pPr>
        <w:pStyle w:val="TOC2"/>
        <w:rPr>
          <w:rFonts w:ascii="Calibri" w:hAnsi="Calibri"/>
          <w:noProof/>
          <w:kern w:val="2"/>
          <w:sz w:val="24"/>
          <w:szCs w:val="24"/>
          <w:lang w:eastAsia="en-GB"/>
        </w:rPr>
      </w:pPr>
      <w:r>
        <w:rPr>
          <w:noProof/>
        </w:rPr>
        <w:t>A.14.8</w:t>
      </w:r>
      <w:r>
        <w:rPr>
          <w:rFonts w:ascii="Calibri" w:hAnsi="Calibri"/>
          <w:noProof/>
          <w:kern w:val="2"/>
          <w:sz w:val="24"/>
          <w:szCs w:val="24"/>
          <w:lang w:eastAsia="en-GB"/>
        </w:rPr>
        <w:tab/>
      </w:r>
      <w:r>
        <w:rPr>
          <w:noProof/>
        </w:rPr>
        <w:t>Announcement Package</w:t>
      </w:r>
      <w:r>
        <w:rPr>
          <w:noProof/>
        </w:rPr>
        <w:tab/>
      </w:r>
      <w:r>
        <w:rPr>
          <w:noProof/>
        </w:rPr>
        <w:fldChar w:fldCharType="begin" w:fldLock="1"/>
      </w:r>
      <w:r>
        <w:rPr>
          <w:noProof/>
        </w:rPr>
        <w:instrText xml:space="preserve"> PAGEREF _Toc177668490 \h </w:instrText>
      </w:r>
      <w:r>
        <w:rPr>
          <w:noProof/>
        </w:rPr>
      </w:r>
      <w:r>
        <w:rPr>
          <w:noProof/>
        </w:rPr>
        <w:fldChar w:fldCharType="separate"/>
      </w:r>
      <w:r>
        <w:rPr>
          <w:noProof/>
        </w:rPr>
        <w:t>47</w:t>
      </w:r>
      <w:r>
        <w:rPr>
          <w:noProof/>
        </w:rPr>
        <w:fldChar w:fldCharType="end"/>
      </w:r>
    </w:p>
    <w:p w14:paraId="4CCBE2BC" w14:textId="7079BD58" w:rsidR="000F038B" w:rsidRDefault="000F038B">
      <w:pPr>
        <w:pStyle w:val="TOC2"/>
        <w:rPr>
          <w:rFonts w:ascii="Calibri" w:hAnsi="Calibri"/>
          <w:noProof/>
          <w:kern w:val="2"/>
          <w:sz w:val="24"/>
          <w:szCs w:val="24"/>
          <w:lang w:eastAsia="en-GB"/>
        </w:rPr>
      </w:pPr>
      <w:r>
        <w:rPr>
          <w:noProof/>
        </w:rPr>
        <w:t>A.14.9</w:t>
      </w:r>
      <w:r>
        <w:rPr>
          <w:rFonts w:ascii="Calibri" w:hAnsi="Calibri"/>
          <w:noProof/>
          <w:kern w:val="2"/>
          <w:sz w:val="24"/>
          <w:szCs w:val="24"/>
          <w:lang w:eastAsia="en-GB"/>
        </w:rPr>
        <w:tab/>
      </w:r>
      <w:r>
        <w:rPr>
          <w:noProof/>
        </w:rPr>
        <w:t>Bearer Characteristics Package</w:t>
      </w:r>
      <w:r>
        <w:rPr>
          <w:noProof/>
        </w:rPr>
        <w:tab/>
      </w:r>
      <w:r>
        <w:rPr>
          <w:noProof/>
        </w:rPr>
        <w:fldChar w:fldCharType="begin" w:fldLock="1"/>
      </w:r>
      <w:r>
        <w:rPr>
          <w:noProof/>
        </w:rPr>
        <w:instrText xml:space="preserve"> PAGEREF _Toc177668491 \h </w:instrText>
      </w:r>
      <w:r>
        <w:rPr>
          <w:noProof/>
        </w:rPr>
      </w:r>
      <w:r>
        <w:rPr>
          <w:noProof/>
        </w:rPr>
        <w:fldChar w:fldCharType="separate"/>
      </w:r>
      <w:r>
        <w:rPr>
          <w:noProof/>
        </w:rPr>
        <w:t>47</w:t>
      </w:r>
      <w:r>
        <w:rPr>
          <w:noProof/>
        </w:rPr>
        <w:fldChar w:fldCharType="end"/>
      </w:r>
    </w:p>
    <w:p w14:paraId="44C622D6" w14:textId="650475A8" w:rsidR="000F038B" w:rsidRDefault="000F038B">
      <w:pPr>
        <w:pStyle w:val="TOC2"/>
        <w:rPr>
          <w:rFonts w:ascii="Calibri" w:hAnsi="Calibri"/>
          <w:noProof/>
          <w:kern w:val="2"/>
          <w:sz w:val="24"/>
          <w:szCs w:val="24"/>
          <w:lang w:eastAsia="en-GB"/>
        </w:rPr>
      </w:pPr>
      <w:r w:rsidRPr="009A6600">
        <w:rPr>
          <w:noProof/>
          <w:snapToGrid w:val="0"/>
        </w:rPr>
        <w:t>A.14.10</w:t>
      </w:r>
      <w:r>
        <w:rPr>
          <w:rFonts w:ascii="Calibri" w:hAnsi="Calibri"/>
          <w:noProof/>
          <w:kern w:val="2"/>
          <w:sz w:val="24"/>
          <w:szCs w:val="24"/>
          <w:lang w:eastAsia="en-GB"/>
        </w:rPr>
        <w:tab/>
      </w:r>
      <w:r w:rsidRPr="009A6600">
        <w:rPr>
          <w:noProof/>
          <w:snapToGrid w:val="0"/>
        </w:rPr>
        <w:t>Generic Bearer Connection Package</w:t>
      </w:r>
      <w:r>
        <w:rPr>
          <w:noProof/>
        </w:rPr>
        <w:tab/>
      </w:r>
      <w:r>
        <w:rPr>
          <w:noProof/>
        </w:rPr>
        <w:fldChar w:fldCharType="begin" w:fldLock="1"/>
      </w:r>
      <w:r>
        <w:rPr>
          <w:noProof/>
        </w:rPr>
        <w:instrText xml:space="preserve"> PAGEREF _Toc177668492 \h </w:instrText>
      </w:r>
      <w:r>
        <w:rPr>
          <w:noProof/>
        </w:rPr>
      </w:r>
      <w:r>
        <w:rPr>
          <w:noProof/>
        </w:rPr>
        <w:fldChar w:fldCharType="separate"/>
      </w:r>
      <w:r>
        <w:rPr>
          <w:noProof/>
        </w:rPr>
        <w:t>49</w:t>
      </w:r>
      <w:r>
        <w:rPr>
          <w:noProof/>
        </w:rPr>
        <w:fldChar w:fldCharType="end"/>
      </w:r>
    </w:p>
    <w:p w14:paraId="00333733" w14:textId="1A4A87D1" w:rsidR="000F038B" w:rsidRDefault="000F038B">
      <w:pPr>
        <w:pStyle w:val="TOC2"/>
        <w:rPr>
          <w:rFonts w:ascii="Calibri" w:hAnsi="Calibri"/>
          <w:noProof/>
          <w:kern w:val="2"/>
          <w:sz w:val="24"/>
          <w:szCs w:val="24"/>
          <w:lang w:eastAsia="en-GB"/>
        </w:rPr>
      </w:pPr>
      <w:r>
        <w:rPr>
          <w:noProof/>
        </w:rPr>
        <w:t>A.14.11</w:t>
      </w:r>
      <w:r>
        <w:rPr>
          <w:rFonts w:ascii="Calibri" w:hAnsi="Calibri"/>
          <w:noProof/>
          <w:kern w:val="2"/>
          <w:sz w:val="24"/>
          <w:szCs w:val="24"/>
          <w:lang w:eastAsia="en-GB"/>
        </w:rPr>
        <w:tab/>
      </w:r>
      <w:r>
        <w:rPr>
          <w:noProof/>
        </w:rPr>
        <w:t>Call Progress Tones Generator Package v1</w:t>
      </w:r>
      <w:r>
        <w:rPr>
          <w:noProof/>
        </w:rPr>
        <w:tab/>
      </w:r>
      <w:r>
        <w:rPr>
          <w:noProof/>
        </w:rPr>
        <w:fldChar w:fldCharType="begin" w:fldLock="1"/>
      </w:r>
      <w:r>
        <w:rPr>
          <w:noProof/>
        </w:rPr>
        <w:instrText xml:space="preserve"> PAGEREF _Toc177668493 \h </w:instrText>
      </w:r>
      <w:r>
        <w:rPr>
          <w:noProof/>
        </w:rPr>
      </w:r>
      <w:r>
        <w:rPr>
          <w:noProof/>
        </w:rPr>
        <w:fldChar w:fldCharType="separate"/>
      </w:r>
      <w:r>
        <w:rPr>
          <w:noProof/>
        </w:rPr>
        <w:t>50</w:t>
      </w:r>
      <w:r>
        <w:rPr>
          <w:noProof/>
        </w:rPr>
        <w:fldChar w:fldCharType="end"/>
      </w:r>
    </w:p>
    <w:p w14:paraId="47D94FA2" w14:textId="6EFCE4EC" w:rsidR="000F038B" w:rsidRDefault="000F038B">
      <w:pPr>
        <w:pStyle w:val="TOC2"/>
        <w:rPr>
          <w:rFonts w:ascii="Calibri" w:hAnsi="Calibri"/>
          <w:noProof/>
          <w:kern w:val="2"/>
          <w:sz w:val="24"/>
          <w:szCs w:val="24"/>
          <w:lang w:eastAsia="en-GB"/>
        </w:rPr>
      </w:pPr>
      <w:r>
        <w:rPr>
          <w:noProof/>
        </w:rPr>
        <w:t>A.14.12</w:t>
      </w:r>
      <w:r>
        <w:rPr>
          <w:rFonts w:ascii="Calibri" w:hAnsi="Calibri"/>
          <w:noProof/>
          <w:kern w:val="2"/>
          <w:sz w:val="24"/>
          <w:szCs w:val="24"/>
          <w:lang w:eastAsia="en-GB"/>
        </w:rPr>
        <w:tab/>
      </w:r>
      <w:r>
        <w:rPr>
          <w:noProof/>
        </w:rPr>
        <w:t>Basic Call Progress Tones Generator with Directionality</w:t>
      </w:r>
      <w:r>
        <w:rPr>
          <w:noProof/>
        </w:rPr>
        <w:tab/>
      </w:r>
      <w:r>
        <w:rPr>
          <w:noProof/>
        </w:rPr>
        <w:fldChar w:fldCharType="begin" w:fldLock="1"/>
      </w:r>
      <w:r>
        <w:rPr>
          <w:noProof/>
        </w:rPr>
        <w:instrText xml:space="preserve"> PAGEREF _Toc177668494 \h </w:instrText>
      </w:r>
      <w:r>
        <w:rPr>
          <w:noProof/>
        </w:rPr>
      </w:r>
      <w:r>
        <w:rPr>
          <w:noProof/>
        </w:rPr>
        <w:fldChar w:fldCharType="separate"/>
      </w:r>
      <w:r>
        <w:rPr>
          <w:noProof/>
        </w:rPr>
        <w:t>50</w:t>
      </w:r>
      <w:r>
        <w:rPr>
          <w:noProof/>
        </w:rPr>
        <w:fldChar w:fldCharType="end"/>
      </w:r>
    </w:p>
    <w:p w14:paraId="76D0C4DA" w14:textId="072D420F" w:rsidR="000F038B" w:rsidRDefault="000F038B">
      <w:pPr>
        <w:pStyle w:val="TOC2"/>
        <w:rPr>
          <w:rFonts w:ascii="Calibri" w:hAnsi="Calibri"/>
          <w:noProof/>
          <w:kern w:val="2"/>
          <w:sz w:val="24"/>
          <w:szCs w:val="24"/>
          <w:lang w:eastAsia="en-GB"/>
        </w:rPr>
      </w:pPr>
      <w:r>
        <w:rPr>
          <w:noProof/>
        </w:rPr>
        <w:t>A.14.13</w:t>
      </w:r>
      <w:r>
        <w:rPr>
          <w:rFonts w:ascii="Calibri" w:hAnsi="Calibri"/>
          <w:noProof/>
          <w:kern w:val="2"/>
          <w:sz w:val="24"/>
          <w:szCs w:val="24"/>
          <w:lang w:eastAsia="en-GB"/>
        </w:rPr>
        <w:tab/>
      </w:r>
      <w:r>
        <w:rPr>
          <w:noProof/>
        </w:rPr>
        <w:t>Expanded Call Progress Tones Generator Package</w:t>
      </w:r>
      <w:r>
        <w:rPr>
          <w:noProof/>
        </w:rPr>
        <w:tab/>
      </w:r>
      <w:r>
        <w:rPr>
          <w:noProof/>
        </w:rPr>
        <w:fldChar w:fldCharType="begin" w:fldLock="1"/>
      </w:r>
      <w:r>
        <w:rPr>
          <w:noProof/>
        </w:rPr>
        <w:instrText xml:space="preserve"> PAGEREF _Toc177668495 \h </w:instrText>
      </w:r>
      <w:r>
        <w:rPr>
          <w:noProof/>
        </w:rPr>
      </w:r>
      <w:r>
        <w:rPr>
          <w:noProof/>
        </w:rPr>
        <w:fldChar w:fldCharType="separate"/>
      </w:r>
      <w:r>
        <w:rPr>
          <w:noProof/>
        </w:rPr>
        <w:t>51</w:t>
      </w:r>
      <w:r>
        <w:rPr>
          <w:noProof/>
        </w:rPr>
        <w:fldChar w:fldCharType="end"/>
      </w:r>
    </w:p>
    <w:p w14:paraId="421CE6F7" w14:textId="33B775E5" w:rsidR="000F038B" w:rsidRDefault="000F038B">
      <w:pPr>
        <w:pStyle w:val="TOC2"/>
        <w:rPr>
          <w:rFonts w:ascii="Calibri" w:hAnsi="Calibri"/>
          <w:noProof/>
          <w:kern w:val="2"/>
          <w:sz w:val="24"/>
          <w:szCs w:val="24"/>
          <w:lang w:eastAsia="en-GB"/>
        </w:rPr>
      </w:pPr>
      <w:r>
        <w:rPr>
          <w:noProof/>
        </w:rPr>
        <w:t>A.14.14</w:t>
      </w:r>
      <w:r>
        <w:rPr>
          <w:rFonts w:ascii="Calibri" w:hAnsi="Calibri"/>
          <w:noProof/>
          <w:kern w:val="2"/>
          <w:sz w:val="24"/>
          <w:szCs w:val="24"/>
          <w:lang w:eastAsia="en-GB"/>
        </w:rPr>
        <w:tab/>
      </w:r>
      <w:r>
        <w:rPr>
          <w:noProof/>
        </w:rPr>
        <w:t>Basic Services Tones Generation Package</w:t>
      </w:r>
      <w:r>
        <w:rPr>
          <w:noProof/>
        </w:rPr>
        <w:tab/>
      </w:r>
      <w:r>
        <w:rPr>
          <w:noProof/>
        </w:rPr>
        <w:fldChar w:fldCharType="begin" w:fldLock="1"/>
      </w:r>
      <w:r>
        <w:rPr>
          <w:noProof/>
        </w:rPr>
        <w:instrText xml:space="preserve"> PAGEREF _Toc177668496 \h </w:instrText>
      </w:r>
      <w:r>
        <w:rPr>
          <w:noProof/>
        </w:rPr>
      </w:r>
      <w:r>
        <w:rPr>
          <w:noProof/>
        </w:rPr>
        <w:fldChar w:fldCharType="separate"/>
      </w:r>
      <w:r>
        <w:rPr>
          <w:noProof/>
        </w:rPr>
        <w:t>52</w:t>
      </w:r>
      <w:r>
        <w:rPr>
          <w:noProof/>
        </w:rPr>
        <w:fldChar w:fldCharType="end"/>
      </w:r>
    </w:p>
    <w:p w14:paraId="69D570AA" w14:textId="47A4151F" w:rsidR="000F038B" w:rsidRDefault="000F038B">
      <w:pPr>
        <w:pStyle w:val="TOC2"/>
        <w:rPr>
          <w:rFonts w:ascii="Calibri" w:hAnsi="Calibri"/>
          <w:noProof/>
          <w:kern w:val="2"/>
          <w:sz w:val="24"/>
          <w:szCs w:val="24"/>
          <w:lang w:eastAsia="en-GB"/>
        </w:rPr>
      </w:pPr>
      <w:r>
        <w:rPr>
          <w:noProof/>
        </w:rPr>
        <w:t>A.14.15</w:t>
      </w:r>
      <w:r>
        <w:rPr>
          <w:rFonts w:ascii="Calibri" w:hAnsi="Calibri"/>
          <w:noProof/>
          <w:kern w:val="2"/>
          <w:sz w:val="24"/>
          <w:szCs w:val="24"/>
          <w:lang w:eastAsia="en-GB"/>
        </w:rPr>
        <w:tab/>
      </w:r>
      <w:r w:rsidRPr="009A6600">
        <w:rPr>
          <w:noProof/>
          <w:snapToGrid w:val="0"/>
        </w:rPr>
        <w:t>Bearer Control Tunnelling Package</w:t>
      </w:r>
      <w:r>
        <w:rPr>
          <w:noProof/>
        </w:rPr>
        <w:tab/>
      </w:r>
      <w:r>
        <w:rPr>
          <w:noProof/>
        </w:rPr>
        <w:fldChar w:fldCharType="begin" w:fldLock="1"/>
      </w:r>
      <w:r>
        <w:rPr>
          <w:noProof/>
        </w:rPr>
        <w:instrText xml:space="preserve"> PAGEREF _Toc177668497 \h </w:instrText>
      </w:r>
      <w:r>
        <w:rPr>
          <w:noProof/>
        </w:rPr>
      </w:r>
      <w:r>
        <w:rPr>
          <w:noProof/>
        </w:rPr>
        <w:fldChar w:fldCharType="separate"/>
      </w:r>
      <w:r>
        <w:rPr>
          <w:noProof/>
        </w:rPr>
        <w:t>52</w:t>
      </w:r>
      <w:r>
        <w:rPr>
          <w:noProof/>
        </w:rPr>
        <w:fldChar w:fldCharType="end"/>
      </w:r>
    </w:p>
    <w:p w14:paraId="3C5008EB" w14:textId="40DA642C" w:rsidR="000F038B" w:rsidRDefault="000F038B">
      <w:pPr>
        <w:pStyle w:val="TOC2"/>
        <w:rPr>
          <w:rFonts w:ascii="Calibri" w:hAnsi="Calibri"/>
          <w:noProof/>
          <w:kern w:val="2"/>
          <w:sz w:val="24"/>
          <w:szCs w:val="24"/>
          <w:lang w:eastAsia="en-GB"/>
        </w:rPr>
      </w:pPr>
      <w:r>
        <w:rPr>
          <w:noProof/>
        </w:rPr>
        <w:t>A.14.16</w:t>
      </w:r>
      <w:r>
        <w:rPr>
          <w:rFonts w:ascii="Calibri" w:hAnsi="Calibri"/>
          <w:noProof/>
          <w:kern w:val="2"/>
          <w:sz w:val="24"/>
          <w:szCs w:val="24"/>
          <w:lang w:eastAsia="en-GB"/>
        </w:rPr>
        <w:tab/>
      </w:r>
      <w:r>
        <w:rPr>
          <w:noProof/>
        </w:rPr>
        <w:t>Expanded Services Tones Generation Package</w:t>
      </w:r>
      <w:r>
        <w:rPr>
          <w:noProof/>
        </w:rPr>
        <w:tab/>
      </w:r>
      <w:r>
        <w:rPr>
          <w:noProof/>
        </w:rPr>
        <w:fldChar w:fldCharType="begin" w:fldLock="1"/>
      </w:r>
      <w:r>
        <w:rPr>
          <w:noProof/>
        </w:rPr>
        <w:instrText xml:space="preserve"> PAGEREF _Toc177668498 \h </w:instrText>
      </w:r>
      <w:r>
        <w:rPr>
          <w:noProof/>
        </w:rPr>
      </w:r>
      <w:r>
        <w:rPr>
          <w:noProof/>
        </w:rPr>
        <w:fldChar w:fldCharType="separate"/>
      </w:r>
      <w:r>
        <w:rPr>
          <w:noProof/>
        </w:rPr>
        <w:t>53</w:t>
      </w:r>
      <w:r>
        <w:rPr>
          <w:noProof/>
        </w:rPr>
        <w:fldChar w:fldCharType="end"/>
      </w:r>
    </w:p>
    <w:p w14:paraId="6572ED12" w14:textId="029BDD4D" w:rsidR="000F038B" w:rsidRDefault="000F038B">
      <w:pPr>
        <w:pStyle w:val="TOC2"/>
        <w:rPr>
          <w:rFonts w:ascii="Calibri" w:hAnsi="Calibri"/>
          <w:noProof/>
          <w:kern w:val="2"/>
          <w:sz w:val="24"/>
          <w:szCs w:val="24"/>
          <w:lang w:eastAsia="en-GB"/>
        </w:rPr>
      </w:pPr>
      <w:r>
        <w:rPr>
          <w:noProof/>
        </w:rPr>
        <w:t>A.14.17</w:t>
      </w:r>
      <w:r>
        <w:rPr>
          <w:rFonts w:ascii="Calibri" w:hAnsi="Calibri"/>
          <w:noProof/>
          <w:kern w:val="2"/>
          <w:sz w:val="24"/>
          <w:szCs w:val="24"/>
          <w:lang w:eastAsia="en-GB"/>
        </w:rPr>
        <w:tab/>
      </w:r>
      <w:r>
        <w:rPr>
          <w:noProof/>
        </w:rPr>
        <w:t>Intrusion Tones Generation Package</w:t>
      </w:r>
      <w:r>
        <w:rPr>
          <w:noProof/>
        </w:rPr>
        <w:tab/>
      </w:r>
      <w:r>
        <w:rPr>
          <w:noProof/>
        </w:rPr>
        <w:fldChar w:fldCharType="begin" w:fldLock="1"/>
      </w:r>
      <w:r>
        <w:rPr>
          <w:noProof/>
        </w:rPr>
        <w:instrText xml:space="preserve"> PAGEREF _Toc177668499 \h </w:instrText>
      </w:r>
      <w:r>
        <w:rPr>
          <w:noProof/>
        </w:rPr>
      </w:r>
      <w:r>
        <w:rPr>
          <w:noProof/>
        </w:rPr>
        <w:fldChar w:fldCharType="separate"/>
      </w:r>
      <w:r>
        <w:rPr>
          <w:noProof/>
        </w:rPr>
        <w:t>53</w:t>
      </w:r>
      <w:r>
        <w:rPr>
          <w:noProof/>
        </w:rPr>
        <w:fldChar w:fldCharType="end"/>
      </w:r>
    </w:p>
    <w:p w14:paraId="04FDB33E" w14:textId="7FE267F3" w:rsidR="000F038B" w:rsidRDefault="000F038B">
      <w:pPr>
        <w:pStyle w:val="TOC2"/>
        <w:rPr>
          <w:rFonts w:ascii="Calibri" w:hAnsi="Calibri"/>
          <w:noProof/>
          <w:kern w:val="2"/>
          <w:sz w:val="24"/>
          <w:szCs w:val="24"/>
          <w:lang w:eastAsia="en-GB"/>
        </w:rPr>
      </w:pPr>
      <w:r>
        <w:rPr>
          <w:noProof/>
        </w:rPr>
        <w:t>A.14.18</w:t>
      </w:r>
      <w:r>
        <w:rPr>
          <w:rFonts w:ascii="Calibri" w:hAnsi="Calibri"/>
          <w:noProof/>
          <w:kern w:val="2"/>
          <w:sz w:val="24"/>
          <w:szCs w:val="24"/>
          <w:lang w:eastAsia="en-GB"/>
        </w:rPr>
        <w:tab/>
      </w:r>
      <w:r>
        <w:rPr>
          <w:noProof/>
        </w:rPr>
        <w:t>3GUP Package</w:t>
      </w:r>
      <w:r>
        <w:rPr>
          <w:noProof/>
        </w:rPr>
        <w:tab/>
      </w:r>
      <w:r>
        <w:rPr>
          <w:noProof/>
        </w:rPr>
        <w:fldChar w:fldCharType="begin" w:fldLock="1"/>
      </w:r>
      <w:r>
        <w:rPr>
          <w:noProof/>
        </w:rPr>
        <w:instrText xml:space="preserve"> PAGEREF _Toc177668500 \h </w:instrText>
      </w:r>
      <w:r>
        <w:rPr>
          <w:noProof/>
        </w:rPr>
      </w:r>
      <w:r>
        <w:rPr>
          <w:noProof/>
        </w:rPr>
        <w:fldChar w:fldCharType="separate"/>
      </w:r>
      <w:r>
        <w:rPr>
          <w:noProof/>
        </w:rPr>
        <w:t>54</w:t>
      </w:r>
      <w:r>
        <w:rPr>
          <w:noProof/>
        </w:rPr>
        <w:fldChar w:fldCharType="end"/>
      </w:r>
    </w:p>
    <w:p w14:paraId="13D213FD" w14:textId="0BC42F6B" w:rsidR="000F038B" w:rsidRDefault="000F038B">
      <w:pPr>
        <w:pStyle w:val="TOC2"/>
        <w:rPr>
          <w:rFonts w:ascii="Calibri" w:hAnsi="Calibri"/>
          <w:noProof/>
          <w:kern w:val="2"/>
          <w:sz w:val="24"/>
          <w:szCs w:val="24"/>
          <w:lang w:eastAsia="en-GB"/>
        </w:rPr>
      </w:pPr>
      <w:r>
        <w:rPr>
          <w:noProof/>
        </w:rPr>
        <w:t>A.14.19</w:t>
      </w:r>
      <w:r>
        <w:rPr>
          <w:rFonts w:ascii="Calibri" w:hAnsi="Calibri"/>
          <w:noProof/>
          <w:kern w:val="2"/>
          <w:sz w:val="24"/>
          <w:szCs w:val="24"/>
          <w:lang w:eastAsia="en-GB"/>
        </w:rPr>
        <w:tab/>
      </w:r>
      <w:r>
        <w:rPr>
          <w:noProof/>
        </w:rPr>
        <w:t>Modification of Link Characteristics Bearer Capability</w:t>
      </w:r>
      <w:r>
        <w:rPr>
          <w:noProof/>
        </w:rPr>
        <w:tab/>
      </w:r>
      <w:r>
        <w:rPr>
          <w:noProof/>
        </w:rPr>
        <w:fldChar w:fldCharType="begin" w:fldLock="1"/>
      </w:r>
      <w:r>
        <w:rPr>
          <w:noProof/>
        </w:rPr>
        <w:instrText xml:space="preserve"> PAGEREF _Toc177668501 \h </w:instrText>
      </w:r>
      <w:r>
        <w:rPr>
          <w:noProof/>
        </w:rPr>
      </w:r>
      <w:r>
        <w:rPr>
          <w:noProof/>
        </w:rPr>
        <w:fldChar w:fldCharType="separate"/>
      </w:r>
      <w:r>
        <w:rPr>
          <w:noProof/>
        </w:rPr>
        <w:t>55</w:t>
      </w:r>
      <w:r>
        <w:rPr>
          <w:noProof/>
        </w:rPr>
        <w:fldChar w:fldCharType="end"/>
      </w:r>
    </w:p>
    <w:p w14:paraId="7D5588CE" w14:textId="2EE6E032" w:rsidR="000F038B" w:rsidRDefault="000F038B">
      <w:pPr>
        <w:pStyle w:val="TOC2"/>
        <w:rPr>
          <w:rFonts w:ascii="Calibri" w:hAnsi="Calibri"/>
          <w:noProof/>
          <w:kern w:val="2"/>
          <w:sz w:val="24"/>
          <w:szCs w:val="24"/>
          <w:lang w:eastAsia="en-GB"/>
        </w:rPr>
      </w:pPr>
      <w:r>
        <w:rPr>
          <w:noProof/>
        </w:rPr>
        <w:t>A.14.20</w:t>
      </w:r>
      <w:r>
        <w:rPr>
          <w:rFonts w:ascii="Calibri" w:hAnsi="Calibri"/>
          <w:noProof/>
          <w:kern w:val="2"/>
          <w:sz w:val="24"/>
          <w:szCs w:val="24"/>
          <w:lang w:eastAsia="en-GB"/>
        </w:rPr>
        <w:tab/>
      </w:r>
      <w:r>
        <w:rPr>
          <w:noProof/>
        </w:rPr>
        <w:t>Hanging Termination Detection Package</w:t>
      </w:r>
      <w:r>
        <w:rPr>
          <w:noProof/>
        </w:rPr>
        <w:tab/>
      </w:r>
      <w:r>
        <w:rPr>
          <w:noProof/>
        </w:rPr>
        <w:fldChar w:fldCharType="begin" w:fldLock="1"/>
      </w:r>
      <w:r>
        <w:rPr>
          <w:noProof/>
        </w:rPr>
        <w:instrText xml:space="preserve"> PAGEREF _Toc177668502 \h </w:instrText>
      </w:r>
      <w:r>
        <w:rPr>
          <w:noProof/>
        </w:rPr>
      </w:r>
      <w:r>
        <w:rPr>
          <w:noProof/>
        </w:rPr>
        <w:fldChar w:fldCharType="separate"/>
      </w:r>
      <w:r>
        <w:rPr>
          <w:noProof/>
        </w:rPr>
        <w:t>55</w:t>
      </w:r>
      <w:r>
        <w:rPr>
          <w:noProof/>
        </w:rPr>
        <w:fldChar w:fldCharType="end"/>
      </w:r>
    </w:p>
    <w:p w14:paraId="556E3401" w14:textId="52E55FCB" w:rsidR="000F038B" w:rsidRDefault="000F038B">
      <w:pPr>
        <w:pStyle w:val="TOC2"/>
        <w:rPr>
          <w:rFonts w:ascii="Calibri" w:hAnsi="Calibri"/>
          <w:noProof/>
          <w:kern w:val="2"/>
          <w:sz w:val="24"/>
          <w:szCs w:val="24"/>
          <w:lang w:eastAsia="en-GB"/>
        </w:rPr>
      </w:pPr>
      <w:r>
        <w:rPr>
          <w:noProof/>
        </w:rPr>
        <w:t>A.14.21</w:t>
      </w:r>
      <w:r>
        <w:rPr>
          <w:rFonts w:ascii="Calibri" w:hAnsi="Calibri"/>
          <w:noProof/>
          <w:kern w:val="2"/>
          <w:sz w:val="24"/>
          <w:szCs w:val="24"/>
          <w:lang w:eastAsia="en-GB"/>
        </w:rPr>
        <w:tab/>
      </w:r>
      <w:r>
        <w:rPr>
          <w:noProof/>
        </w:rPr>
        <w:t>TFO package</w:t>
      </w:r>
      <w:r>
        <w:rPr>
          <w:noProof/>
        </w:rPr>
        <w:tab/>
      </w:r>
      <w:r>
        <w:rPr>
          <w:noProof/>
        </w:rPr>
        <w:fldChar w:fldCharType="begin" w:fldLock="1"/>
      </w:r>
      <w:r>
        <w:rPr>
          <w:noProof/>
        </w:rPr>
        <w:instrText xml:space="preserve"> PAGEREF _Toc177668503 \h </w:instrText>
      </w:r>
      <w:r>
        <w:rPr>
          <w:noProof/>
        </w:rPr>
      </w:r>
      <w:r>
        <w:rPr>
          <w:noProof/>
        </w:rPr>
        <w:fldChar w:fldCharType="separate"/>
      </w:r>
      <w:r>
        <w:rPr>
          <w:noProof/>
        </w:rPr>
        <w:t>56</w:t>
      </w:r>
      <w:r>
        <w:rPr>
          <w:noProof/>
        </w:rPr>
        <w:fldChar w:fldCharType="end"/>
      </w:r>
    </w:p>
    <w:p w14:paraId="7FCDFD3A" w14:textId="7E244D4D" w:rsidR="000F038B" w:rsidRDefault="000F038B">
      <w:pPr>
        <w:pStyle w:val="TOC2"/>
        <w:rPr>
          <w:rFonts w:ascii="Calibri" w:hAnsi="Calibri"/>
          <w:noProof/>
          <w:kern w:val="2"/>
          <w:sz w:val="24"/>
          <w:szCs w:val="24"/>
          <w:lang w:eastAsia="en-GB"/>
        </w:rPr>
      </w:pPr>
      <w:r>
        <w:rPr>
          <w:noProof/>
        </w:rPr>
        <w:t>A.14.22</w:t>
      </w:r>
      <w:r>
        <w:rPr>
          <w:rFonts w:ascii="Calibri" w:hAnsi="Calibri"/>
          <w:noProof/>
          <w:kern w:val="2"/>
          <w:sz w:val="24"/>
          <w:szCs w:val="24"/>
          <w:lang w:eastAsia="en-GB"/>
        </w:rPr>
        <w:tab/>
      </w:r>
      <w:r>
        <w:rPr>
          <w:noProof/>
        </w:rPr>
        <w:t>Media Gateway Overload Control Package</w:t>
      </w:r>
      <w:r>
        <w:rPr>
          <w:noProof/>
        </w:rPr>
        <w:tab/>
      </w:r>
      <w:r>
        <w:rPr>
          <w:noProof/>
        </w:rPr>
        <w:fldChar w:fldCharType="begin" w:fldLock="1"/>
      </w:r>
      <w:r>
        <w:rPr>
          <w:noProof/>
        </w:rPr>
        <w:instrText xml:space="preserve"> PAGEREF _Toc177668504 \h </w:instrText>
      </w:r>
      <w:r>
        <w:rPr>
          <w:noProof/>
        </w:rPr>
      </w:r>
      <w:r>
        <w:rPr>
          <w:noProof/>
        </w:rPr>
        <w:fldChar w:fldCharType="separate"/>
      </w:r>
      <w:r>
        <w:rPr>
          <w:noProof/>
        </w:rPr>
        <w:t>57</w:t>
      </w:r>
      <w:r>
        <w:rPr>
          <w:noProof/>
        </w:rPr>
        <w:fldChar w:fldCharType="end"/>
      </w:r>
    </w:p>
    <w:p w14:paraId="1C78855F" w14:textId="4BAFFE2D" w:rsidR="000F038B" w:rsidRDefault="000F038B">
      <w:pPr>
        <w:pStyle w:val="TOC2"/>
        <w:rPr>
          <w:rFonts w:ascii="Calibri" w:hAnsi="Calibri"/>
          <w:noProof/>
          <w:kern w:val="2"/>
          <w:sz w:val="24"/>
          <w:szCs w:val="24"/>
          <w:lang w:eastAsia="en-GB"/>
        </w:rPr>
      </w:pPr>
      <w:r>
        <w:rPr>
          <w:noProof/>
        </w:rPr>
        <w:t>A.14.23</w:t>
      </w:r>
      <w:r>
        <w:rPr>
          <w:rFonts w:ascii="Calibri" w:hAnsi="Calibri"/>
          <w:noProof/>
          <w:kern w:val="2"/>
          <w:sz w:val="24"/>
          <w:szCs w:val="24"/>
          <w:lang w:eastAsia="en-GB"/>
        </w:rPr>
        <w:tab/>
      </w:r>
      <w:r>
        <w:rPr>
          <w:noProof/>
        </w:rPr>
        <w:t>Inactivity Timer Package</w:t>
      </w:r>
      <w:r>
        <w:rPr>
          <w:noProof/>
        </w:rPr>
        <w:tab/>
      </w:r>
      <w:r>
        <w:rPr>
          <w:noProof/>
        </w:rPr>
        <w:fldChar w:fldCharType="begin" w:fldLock="1"/>
      </w:r>
      <w:r>
        <w:rPr>
          <w:noProof/>
        </w:rPr>
        <w:instrText xml:space="preserve"> PAGEREF _Toc177668505 \h </w:instrText>
      </w:r>
      <w:r>
        <w:rPr>
          <w:noProof/>
        </w:rPr>
      </w:r>
      <w:r>
        <w:rPr>
          <w:noProof/>
        </w:rPr>
        <w:fldChar w:fldCharType="separate"/>
      </w:r>
      <w:r>
        <w:rPr>
          <w:noProof/>
        </w:rPr>
        <w:t>57</w:t>
      </w:r>
      <w:r>
        <w:rPr>
          <w:noProof/>
        </w:rPr>
        <w:fldChar w:fldCharType="end"/>
      </w:r>
    </w:p>
    <w:p w14:paraId="56A1452F" w14:textId="5C99C6B6" w:rsidR="000F038B" w:rsidRDefault="000F038B">
      <w:pPr>
        <w:pStyle w:val="TOC2"/>
        <w:rPr>
          <w:rFonts w:ascii="Calibri" w:hAnsi="Calibri"/>
          <w:noProof/>
          <w:kern w:val="2"/>
          <w:sz w:val="24"/>
          <w:szCs w:val="24"/>
          <w:lang w:eastAsia="en-GB"/>
        </w:rPr>
      </w:pPr>
      <w:r>
        <w:rPr>
          <w:noProof/>
        </w:rPr>
        <w:t>A.14.24</w:t>
      </w:r>
      <w:r>
        <w:rPr>
          <w:rFonts w:ascii="Calibri" w:hAnsi="Calibri"/>
          <w:noProof/>
          <w:kern w:val="2"/>
          <w:sz w:val="24"/>
          <w:szCs w:val="24"/>
          <w:lang w:eastAsia="en-GB"/>
        </w:rPr>
        <w:tab/>
      </w:r>
      <w:r>
        <w:rPr>
          <w:noProof/>
        </w:rPr>
        <w:t>MGC Information Package</w:t>
      </w:r>
      <w:r>
        <w:rPr>
          <w:noProof/>
        </w:rPr>
        <w:tab/>
      </w:r>
      <w:r>
        <w:rPr>
          <w:noProof/>
        </w:rPr>
        <w:fldChar w:fldCharType="begin" w:fldLock="1"/>
      </w:r>
      <w:r>
        <w:rPr>
          <w:noProof/>
        </w:rPr>
        <w:instrText xml:space="preserve"> PAGEREF _Toc177668506 \h </w:instrText>
      </w:r>
      <w:r>
        <w:rPr>
          <w:noProof/>
        </w:rPr>
      </w:r>
      <w:r>
        <w:rPr>
          <w:noProof/>
        </w:rPr>
        <w:fldChar w:fldCharType="separate"/>
      </w:r>
      <w:r>
        <w:rPr>
          <w:noProof/>
        </w:rPr>
        <w:t>58</w:t>
      </w:r>
      <w:r>
        <w:rPr>
          <w:noProof/>
        </w:rPr>
        <w:fldChar w:fldCharType="end"/>
      </w:r>
    </w:p>
    <w:p w14:paraId="03E7F458" w14:textId="592384F9" w:rsidR="000F038B" w:rsidRDefault="000F038B">
      <w:pPr>
        <w:pStyle w:val="TOC2"/>
        <w:rPr>
          <w:rFonts w:ascii="Calibri" w:hAnsi="Calibri"/>
          <w:noProof/>
          <w:kern w:val="2"/>
          <w:sz w:val="24"/>
          <w:szCs w:val="24"/>
          <w:lang w:eastAsia="en-GB"/>
        </w:rPr>
      </w:pPr>
      <w:r>
        <w:rPr>
          <w:noProof/>
        </w:rPr>
        <w:t>A.14.25</w:t>
      </w:r>
      <w:r>
        <w:rPr>
          <w:rFonts w:ascii="Calibri" w:hAnsi="Calibri"/>
          <w:noProof/>
          <w:kern w:val="2"/>
          <w:sz w:val="24"/>
          <w:szCs w:val="24"/>
          <w:lang w:eastAsia="en-GB"/>
        </w:rPr>
        <w:tab/>
      </w:r>
      <w:r>
        <w:rPr>
          <w:noProof/>
        </w:rPr>
        <w:t>RTP Package</w:t>
      </w:r>
      <w:r>
        <w:rPr>
          <w:noProof/>
        </w:rPr>
        <w:tab/>
      </w:r>
      <w:r>
        <w:rPr>
          <w:noProof/>
        </w:rPr>
        <w:fldChar w:fldCharType="begin" w:fldLock="1"/>
      </w:r>
      <w:r>
        <w:rPr>
          <w:noProof/>
        </w:rPr>
        <w:instrText xml:space="preserve"> PAGEREF _Toc177668507 \h </w:instrText>
      </w:r>
      <w:r>
        <w:rPr>
          <w:noProof/>
        </w:rPr>
      </w:r>
      <w:r>
        <w:rPr>
          <w:noProof/>
        </w:rPr>
        <w:fldChar w:fldCharType="separate"/>
      </w:r>
      <w:r>
        <w:rPr>
          <w:noProof/>
        </w:rPr>
        <w:t>58</w:t>
      </w:r>
      <w:r>
        <w:rPr>
          <w:noProof/>
        </w:rPr>
        <w:fldChar w:fldCharType="end"/>
      </w:r>
    </w:p>
    <w:p w14:paraId="74958665" w14:textId="47F7FE2C" w:rsidR="000F038B" w:rsidRDefault="000F038B">
      <w:pPr>
        <w:pStyle w:val="TOC2"/>
        <w:rPr>
          <w:rFonts w:ascii="Calibri" w:hAnsi="Calibri"/>
          <w:noProof/>
          <w:kern w:val="2"/>
          <w:sz w:val="24"/>
          <w:szCs w:val="24"/>
          <w:lang w:eastAsia="en-GB"/>
        </w:rPr>
      </w:pPr>
      <w:r w:rsidRPr="009A6600">
        <w:rPr>
          <w:noProof/>
          <w:snapToGrid w:val="0"/>
        </w:rPr>
        <w:t>A.14.26</w:t>
      </w:r>
      <w:r>
        <w:rPr>
          <w:rFonts w:ascii="Calibri" w:hAnsi="Calibri"/>
          <w:noProof/>
          <w:kern w:val="2"/>
          <w:sz w:val="24"/>
          <w:szCs w:val="24"/>
          <w:lang w:eastAsia="en-GB"/>
        </w:rPr>
        <w:tab/>
      </w:r>
      <w:r w:rsidRPr="009A6600">
        <w:rPr>
          <w:noProof/>
          <w:snapToGrid w:val="0"/>
        </w:rPr>
        <w:t>Tone Generator Package</w:t>
      </w:r>
      <w:r>
        <w:rPr>
          <w:noProof/>
        </w:rPr>
        <w:tab/>
      </w:r>
      <w:r>
        <w:rPr>
          <w:noProof/>
        </w:rPr>
        <w:fldChar w:fldCharType="begin" w:fldLock="1"/>
      </w:r>
      <w:r>
        <w:rPr>
          <w:noProof/>
        </w:rPr>
        <w:instrText xml:space="preserve"> PAGEREF _Toc177668508 \h </w:instrText>
      </w:r>
      <w:r>
        <w:rPr>
          <w:noProof/>
        </w:rPr>
      </w:r>
      <w:r>
        <w:rPr>
          <w:noProof/>
        </w:rPr>
        <w:fldChar w:fldCharType="separate"/>
      </w:r>
      <w:r>
        <w:rPr>
          <w:noProof/>
        </w:rPr>
        <w:t>59</w:t>
      </w:r>
      <w:r>
        <w:rPr>
          <w:noProof/>
        </w:rPr>
        <w:fldChar w:fldCharType="end"/>
      </w:r>
    </w:p>
    <w:p w14:paraId="2751B3E6" w14:textId="6137459F" w:rsidR="000F038B" w:rsidRDefault="000F038B">
      <w:pPr>
        <w:pStyle w:val="TOC2"/>
        <w:rPr>
          <w:rFonts w:ascii="Calibri" w:hAnsi="Calibri"/>
          <w:noProof/>
          <w:kern w:val="2"/>
          <w:sz w:val="24"/>
          <w:szCs w:val="24"/>
          <w:lang w:eastAsia="en-GB"/>
        </w:rPr>
      </w:pPr>
      <w:r>
        <w:rPr>
          <w:noProof/>
        </w:rPr>
        <w:t>A.14.27</w:t>
      </w:r>
      <w:r>
        <w:rPr>
          <w:rFonts w:ascii="Calibri" w:hAnsi="Calibri"/>
          <w:noProof/>
          <w:kern w:val="2"/>
          <w:sz w:val="24"/>
          <w:szCs w:val="24"/>
          <w:lang w:eastAsia="en-GB"/>
        </w:rPr>
        <w:tab/>
      </w:r>
      <w:r>
        <w:rPr>
          <w:noProof/>
        </w:rPr>
        <w:t>Tone Detection Package</w:t>
      </w:r>
      <w:r>
        <w:rPr>
          <w:noProof/>
        </w:rPr>
        <w:tab/>
      </w:r>
      <w:r>
        <w:rPr>
          <w:noProof/>
        </w:rPr>
        <w:fldChar w:fldCharType="begin" w:fldLock="1"/>
      </w:r>
      <w:r>
        <w:rPr>
          <w:noProof/>
        </w:rPr>
        <w:instrText xml:space="preserve"> PAGEREF _Toc177668509 \h </w:instrText>
      </w:r>
      <w:r>
        <w:rPr>
          <w:noProof/>
        </w:rPr>
      </w:r>
      <w:r>
        <w:rPr>
          <w:noProof/>
        </w:rPr>
        <w:fldChar w:fldCharType="separate"/>
      </w:r>
      <w:r>
        <w:rPr>
          <w:noProof/>
        </w:rPr>
        <w:t>60</w:t>
      </w:r>
      <w:r>
        <w:rPr>
          <w:noProof/>
        </w:rPr>
        <w:fldChar w:fldCharType="end"/>
      </w:r>
    </w:p>
    <w:p w14:paraId="046F44EB" w14:textId="387BADEB" w:rsidR="000F038B" w:rsidRDefault="000F038B">
      <w:pPr>
        <w:pStyle w:val="TOC2"/>
        <w:rPr>
          <w:rFonts w:ascii="Calibri" w:hAnsi="Calibri"/>
          <w:noProof/>
          <w:kern w:val="2"/>
          <w:sz w:val="24"/>
          <w:szCs w:val="24"/>
          <w:lang w:eastAsia="en-GB"/>
        </w:rPr>
      </w:pPr>
      <w:r>
        <w:rPr>
          <w:noProof/>
        </w:rPr>
        <w:t>A.14.28</w:t>
      </w:r>
      <w:r>
        <w:rPr>
          <w:rFonts w:ascii="Calibri" w:hAnsi="Calibri"/>
          <w:noProof/>
          <w:kern w:val="2"/>
          <w:sz w:val="24"/>
          <w:szCs w:val="24"/>
          <w:lang w:eastAsia="en-GB"/>
        </w:rPr>
        <w:tab/>
      </w:r>
      <w:r>
        <w:rPr>
          <w:noProof/>
        </w:rPr>
        <w:t>H324 Package</w:t>
      </w:r>
      <w:r>
        <w:rPr>
          <w:noProof/>
        </w:rPr>
        <w:tab/>
      </w:r>
      <w:r>
        <w:rPr>
          <w:noProof/>
        </w:rPr>
        <w:fldChar w:fldCharType="begin" w:fldLock="1"/>
      </w:r>
      <w:r>
        <w:rPr>
          <w:noProof/>
        </w:rPr>
        <w:instrText xml:space="preserve"> PAGEREF _Toc177668510 \h </w:instrText>
      </w:r>
      <w:r>
        <w:rPr>
          <w:noProof/>
        </w:rPr>
      </w:r>
      <w:r>
        <w:rPr>
          <w:noProof/>
        </w:rPr>
        <w:fldChar w:fldCharType="separate"/>
      </w:r>
      <w:r>
        <w:rPr>
          <w:noProof/>
        </w:rPr>
        <w:t>61</w:t>
      </w:r>
      <w:r>
        <w:rPr>
          <w:noProof/>
        </w:rPr>
        <w:fldChar w:fldCharType="end"/>
      </w:r>
    </w:p>
    <w:p w14:paraId="3BB38DFD" w14:textId="22B252EA" w:rsidR="000F038B" w:rsidRDefault="000F038B">
      <w:pPr>
        <w:pStyle w:val="TOC2"/>
        <w:rPr>
          <w:rFonts w:ascii="Calibri" w:hAnsi="Calibri"/>
          <w:noProof/>
          <w:kern w:val="2"/>
          <w:sz w:val="24"/>
          <w:szCs w:val="24"/>
          <w:lang w:eastAsia="en-GB"/>
        </w:rPr>
      </w:pPr>
      <w:r w:rsidRPr="009A6600">
        <w:rPr>
          <w:noProof/>
          <w:lang w:val="fr-FR"/>
        </w:rPr>
        <w:t>A.14.29</w:t>
      </w:r>
      <w:r>
        <w:rPr>
          <w:rFonts w:ascii="Calibri" w:hAnsi="Calibri"/>
          <w:noProof/>
          <w:kern w:val="2"/>
          <w:sz w:val="24"/>
          <w:szCs w:val="24"/>
          <w:lang w:eastAsia="en-GB"/>
        </w:rPr>
        <w:tab/>
      </w:r>
      <w:r w:rsidRPr="009A6600">
        <w:rPr>
          <w:noProof/>
          <w:lang w:val="fr-FR"/>
        </w:rPr>
        <w:t>H.245 Transport Package</w:t>
      </w:r>
      <w:r>
        <w:rPr>
          <w:noProof/>
        </w:rPr>
        <w:tab/>
      </w:r>
      <w:r>
        <w:rPr>
          <w:noProof/>
        </w:rPr>
        <w:fldChar w:fldCharType="begin" w:fldLock="1"/>
      </w:r>
      <w:r>
        <w:rPr>
          <w:noProof/>
        </w:rPr>
        <w:instrText xml:space="preserve"> PAGEREF _Toc177668511 \h </w:instrText>
      </w:r>
      <w:r>
        <w:rPr>
          <w:noProof/>
        </w:rPr>
      </w:r>
      <w:r>
        <w:rPr>
          <w:noProof/>
        </w:rPr>
        <w:fldChar w:fldCharType="separate"/>
      </w:r>
      <w:r>
        <w:rPr>
          <w:noProof/>
        </w:rPr>
        <w:t>62</w:t>
      </w:r>
      <w:r>
        <w:rPr>
          <w:noProof/>
        </w:rPr>
        <w:fldChar w:fldCharType="end"/>
      </w:r>
    </w:p>
    <w:p w14:paraId="725AF999" w14:textId="508184EC" w:rsidR="000F038B" w:rsidRDefault="000F038B">
      <w:pPr>
        <w:pStyle w:val="TOC2"/>
        <w:rPr>
          <w:rFonts w:ascii="Calibri" w:hAnsi="Calibri"/>
          <w:noProof/>
          <w:kern w:val="2"/>
          <w:sz w:val="24"/>
          <w:szCs w:val="24"/>
          <w:lang w:eastAsia="en-GB"/>
        </w:rPr>
      </w:pPr>
      <w:r>
        <w:rPr>
          <w:noProof/>
          <w:lang w:eastAsia="zh-CN"/>
        </w:rPr>
        <w:t>A</w:t>
      </w:r>
      <w:r>
        <w:rPr>
          <w:noProof/>
        </w:rPr>
        <w:t>.14.</w:t>
      </w:r>
      <w:r>
        <w:rPr>
          <w:noProof/>
          <w:lang w:eastAsia="zh-CN"/>
        </w:rPr>
        <w:t>30</w:t>
      </w:r>
      <w:r>
        <w:rPr>
          <w:rFonts w:ascii="Calibri" w:hAnsi="Calibri"/>
          <w:noProof/>
          <w:kern w:val="2"/>
          <w:sz w:val="24"/>
          <w:szCs w:val="24"/>
          <w:lang w:eastAsia="en-GB"/>
        </w:rPr>
        <w:tab/>
      </w:r>
      <w:r>
        <w:rPr>
          <w:noProof/>
          <w:lang w:eastAsia="zh-CN"/>
        </w:rPr>
        <w:t>IP domain connection</w:t>
      </w:r>
      <w:r>
        <w:rPr>
          <w:noProof/>
        </w:rPr>
        <w:tab/>
      </w:r>
      <w:r>
        <w:rPr>
          <w:noProof/>
        </w:rPr>
        <w:fldChar w:fldCharType="begin" w:fldLock="1"/>
      </w:r>
      <w:r>
        <w:rPr>
          <w:noProof/>
        </w:rPr>
        <w:instrText xml:space="preserve"> PAGEREF _Toc177668512 \h </w:instrText>
      </w:r>
      <w:r>
        <w:rPr>
          <w:noProof/>
        </w:rPr>
      </w:r>
      <w:r>
        <w:rPr>
          <w:noProof/>
        </w:rPr>
        <w:fldChar w:fldCharType="separate"/>
      </w:r>
      <w:r>
        <w:rPr>
          <w:noProof/>
        </w:rPr>
        <w:t>62</w:t>
      </w:r>
      <w:r>
        <w:rPr>
          <w:noProof/>
        </w:rPr>
        <w:fldChar w:fldCharType="end"/>
      </w:r>
    </w:p>
    <w:p w14:paraId="272668DB" w14:textId="1159CC9C" w:rsidR="000F038B" w:rsidRDefault="000F038B">
      <w:pPr>
        <w:pStyle w:val="TOC2"/>
        <w:rPr>
          <w:rFonts w:ascii="Calibri" w:hAnsi="Calibri"/>
          <w:noProof/>
          <w:kern w:val="2"/>
          <w:sz w:val="24"/>
          <w:szCs w:val="24"/>
          <w:lang w:eastAsia="en-GB"/>
        </w:rPr>
      </w:pPr>
      <w:r w:rsidRPr="009A6600">
        <w:rPr>
          <w:noProof/>
          <w:lang w:val="en-US"/>
        </w:rPr>
        <w:t>A.14.31</w:t>
      </w:r>
      <w:r>
        <w:rPr>
          <w:rFonts w:ascii="Calibri" w:hAnsi="Calibri"/>
          <w:noProof/>
          <w:kern w:val="2"/>
          <w:sz w:val="24"/>
          <w:szCs w:val="24"/>
          <w:lang w:eastAsia="en-GB"/>
        </w:rPr>
        <w:tab/>
      </w:r>
      <w:r w:rsidRPr="009A6600">
        <w:rPr>
          <w:noProof/>
          <w:lang w:val="en-US"/>
        </w:rPr>
        <w:t xml:space="preserve">H.245 Transport Package </w:t>
      </w:r>
      <w:r w:rsidRPr="009A6600">
        <w:rPr>
          <w:noProof/>
          <w:lang w:val="en-US" w:eastAsia="zh-CN"/>
        </w:rPr>
        <w:t>for SPC use</w:t>
      </w:r>
      <w:r>
        <w:rPr>
          <w:noProof/>
        </w:rPr>
        <w:tab/>
      </w:r>
      <w:r>
        <w:rPr>
          <w:noProof/>
        </w:rPr>
        <w:fldChar w:fldCharType="begin" w:fldLock="1"/>
      </w:r>
      <w:r>
        <w:rPr>
          <w:noProof/>
        </w:rPr>
        <w:instrText xml:space="preserve"> PAGEREF _Toc177668513 \h </w:instrText>
      </w:r>
      <w:r>
        <w:rPr>
          <w:noProof/>
        </w:rPr>
      </w:r>
      <w:r>
        <w:rPr>
          <w:noProof/>
        </w:rPr>
        <w:fldChar w:fldCharType="separate"/>
      </w:r>
      <w:r>
        <w:rPr>
          <w:noProof/>
        </w:rPr>
        <w:t>63</w:t>
      </w:r>
      <w:r>
        <w:rPr>
          <w:noProof/>
        </w:rPr>
        <w:fldChar w:fldCharType="end"/>
      </w:r>
    </w:p>
    <w:p w14:paraId="07916038" w14:textId="59AB411E" w:rsidR="000F038B" w:rsidRDefault="000F038B">
      <w:pPr>
        <w:pStyle w:val="TOC2"/>
        <w:rPr>
          <w:rFonts w:ascii="Calibri" w:hAnsi="Calibri"/>
          <w:noProof/>
          <w:kern w:val="2"/>
          <w:sz w:val="24"/>
          <w:szCs w:val="24"/>
          <w:lang w:eastAsia="en-GB"/>
        </w:rPr>
      </w:pPr>
      <w:r w:rsidRPr="009A6600">
        <w:rPr>
          <w:noProof/>
          <w:lang w:val="en-US"/>
        </w:rPr>
        <w:t>A.14.32</w:t>
      </w:r>
      <w:r>
        <w:rPr>
          <w:rFonts w:ascii="Calibri" w:hAnsi="Calibri"/>
          <w:noProof/>
          <w:kern w:val="2"/>
          <w:sz w:val="24"/>
          <w:szCs w:val="24"/>
          <w:lang w:eastAsia="en-GB"/>
        </w:rPr>
        <w:tab/>
      </w:r>
      <w:r w:rsidRPr="009A6600">
        <w:rPr>
          <w:noProof/>
          <w:lang w:val="en-US"/>
        </w:rPr>
        <w:t>MONA preference package</w:t>
      </w:r>
      <w:r>
        <w:rPr>
          <w:noProof/>
        </w:rPr>
        <w:tab/>
      </w:r>
      <w:r>
        <w:rPr>
          <w:noProof/>
        </w:rPr>
        <w:fldChar w:fldCharType="begin" w:fldLock="1"/>
      </w:r>
      <w:r>
        <w:rPr>
          <w:noProof/>
        </w:rPr>
        <w:instrText xml:space="preserve"> PAGEREF _Toc177668514 \h </w:instrText>
      </w:r>
      <w:r>
        <w:rPr>
          <w:noProof/>
        </w:rPr>
      </w:r>
      <w:r>
        <w:rPr>
          <w:noProof/>
        </w:rPr>
        <w:fldChar w:fldCharType="separate"/>
      </w:r>
      <w:r>
        <w:rPr>
          <w:noProof/>
        </w:rPr>
        <w:t>64</w:t>
      </w:r>
      <w:r>
        <w:rPr>
          <w:noProof/>
        </w:rPr>
        <w:fldChar w:fldCharType="end"/>
      </w:r>
    </w:p>
    <w:p w14:paraId="6F2502D5" w14:textId="60858E28" w:rsidR="000F038B" w:rsidRDefault="000F038B">
      <w:pPr>
        <w:pStyle w:val="TOC2"/>
        <w:rPr>
          <w:rFonts w:ascii="Calibri" w:hAnsi="Calibri"/>
          <w:noProof/>
          <w:kern w:val="2"/>
          <w:sz w:val="24"/>
          <w:szCs w:val="24"/>
          <w:lang w:eastAsia="en-GB"/>
        </w:rPr>
      </w:pPr>
      <w:r>
        <w:rPr>
          <w:noProof/>
        </w:rPr>
        <w:t>A.14.33</w:t>
      </w:r>
      <w:r>
        <w:rPr>
          <w:rFonts w:ascii="Calibri" w:hAnsi="Calibri"/>
          <w:noProof/>
          <w:kern w:val="2"/>
          <w:sz w:val="24"/>
          <w:szCs w:val="24"/>
          <w:lang w:eastAsia="en-GB"/>
        </w:rPr>
        <w:tab/>
      </w:r>
      <w:r>
        <w:rPr>
          <w:noProof/>
        </w:rPr>
        <w:t>3G Interface Type package</w:t>
      </w:r>
      <w:r>
        <w:rPr>
          <w:noProof/>
        </w:rPr>
        <w:tab/>
      </w:r>
      <w:r>
        <w:rPr>
          <w:noProof/>
        </w:rPr>
        <w:fldChar w:fldCharType="begin" w:fldLock="1"/>
      </w:r>
      <w:r>
        <w:rPr>
          <w:noProof/>
        </w:rPr>
        <w:instrText xml:space="preserve"> PAGEREF _Toc177668515 \h </w:instrText>
      </w:r>
      <w:r>
        <w:rPr>
          <w:noProof/>
        </w:rPr>
      </w:r>
      <w:r>
        <w:rPr>
          <w:noProof/>
        </w:rPr>
        <w:fldChar w:fldCharType="separate"/>
      </w:r>
      <w:r>
        <w:rPr>
          <w:noProof/>
        </w:rPr>
        <w:t>66</w:t>
      </w:r>
      <w:r>
        <w:rPr>
          <w:noProof/>
        </w:rPr>
        <w:fldChar w:fldCharType="end"/>
      </w:r>
    </w:p>
    <w:p w14:paraId="79EA91F2" w14:textId="78C785DF" w:rsidR="000F038B" w:rsidRDefault="000F038B">
      <w:pPr>
        <w:pStyle w:val="TOC2"/>
        <w:rPr>
          <w:rFonts w:ascii="Calibri" w:hAnsi="Calibri"/>
          <w:noProof/>
          <w:kern w:val="2"/>
          <w:sz w:val="24"/>
          <w:szCs w:val="24"/>
          <w:lang w:eastAsia="en-GB"/>
        </w:rPr>
      </w:pPr>
      <w:r w:rsidRPr="009A6600">
        <w:rPr>
          <w:noProof/>
          <w:lang w:val="en-US"/>
        </w:rPr>
        <w:t>A.14.</w:t>
      </w:r>
      <w:r w:rsidRPr="009A6600">
        <w:rPr>
          <w:noProof/>
          <w:lang w:val="en-US" w:eastAsia="zh-CN"/>
        </w:rPr>
        <w:t>34</w:t>
      </w:r>
      <w:r>
        <w:rPr>
          <w:rFonts w:ascii="Calibri" w:hAnsi="Calibri"/>
          <w:noProof/>
          <w:kern w:val="2"/>
          <w:sz w:val="24"/>
          <w:szCs w:val="24"/>
          <w:lang w:eastAsia="en-GB"/>
        </w:rPr>
        <w:tab/>
      </w:r>
      <w:r>
        <w:rPr>
          <w:noProof/>
        </w:rPr>
        <w:t>RTCP</w:t>
      </w:r>
      <w:r>
        <w:rPr>
          <w:noProof/>
          <w:lang w:eastAsia="zh-CN"/>
        </w:rPr>
        <w:t xml:space="preserve"> Feedback Message</w:t>
      </w:r>
      <w:r>
        <w:rPr>
          <w:noProof/>
        </w:rPr>
        <w:t xml:space="preserve"> package</w:t>
      </w:r>
      <w:r>
        <w:rPr>
          <w:noProof/>
        </w:rPr>
        <w:tab/>
      </w:r>
      <w:r>
        <w:rPr>
          <w:noProof/>
        </w:rPr>
        <w:fldChar w:fldCharType="begin" w:fldLock="1"/>
      </w:r>
      <w:r>
        <w:rPr>
          <w:noProof/>
        </w:rPr>
        <w:instrText xml:space="preserve"> PAGEREF _Toc177668516 \h </w:instrText>
      </w:r>
      <w:r>
        <w:rPr>
          <w:noProof/>
        </w:rPr>
      </w:r>
      <w:r>
        <w:rPr>
          <w:noProof/>
        </w:rPr>
        <w:fldChar w:fldCharType="separate"/>
      </w:r>
      <w:r>
        <w:rPr>
          <w:noProof/>
        </w:rPr>
        <w:t>66</w:t>
      </w:r>
      <w:r>
        <w:rPr>
          <w:noProof/>
        </w:rPr>
        <w:fldChar w:fldCharType="end"/>
      </w:r>
    </w:p>
    <w:p w14:paraId="36EDF8C3" w14:textId="21825C38" w:rsidR="000F038B" w:rsidRDefault="000F038B">
      <w:pPr>
        <w:pStyle w:val="TOC2"/>
        <w:rPr>
          <w:rFonts w:ascii="Calibri" w:hAnsi="Calibri"/>
          <w:noProof/>
          <w:kern w:val="2"/>
          <w:sz w:val="24"/>
          <w:szCs w:val="24"/>
          <w:lang w:eastAsia="en-GB"/>
        </w:rPr>
      </w:pPr>
      <w:r>
        <w:rPr>
          <w:noProof/>
        </w:rPr>
        <w:t>A.14.35</w:t>
      </w:r>
      <w:r>
        <w:rPr>
          <w:rFonts w:ascii="Calibri" w:hAnsi="Calibri"/>
          <w:noProof/>
          <w:kern w:val="2"/>
          <w:sz w:val="24"/>
          <w:szCs w:val="24"/>
          <w:lang w:eastAsia="en-GB"/>
        </w:rPr>
        <w:tab/>
      </w:r>
      <w:r>
        <w:rPr>
          <w:noProof/>
        </w:rPr>
        <w:t>Explicit Congestion Notification for RTP-over-UDP Support (ecnrous)</w:t>
      </w:r>
      <w:r>
        <w:rPr>
          <w:noProof/>
        </w:rPr>
        <w:tab/>
      </w:r>
      <w:r>
        <w:rPr>
          <w:noProof/>
        </w:rPr>
        <w:fldChar w:fldCharType="begin" w:fldLock="1"/>
      </w:r>
      <w:r>
        <w:rPr>
          <w:noProof/>
        </w:rPr>
        <w:instrText xml:space="preserve"> PAGEREF _Toc177668517 \h </w:instrText>
      </w:r>
      <w:r>
        <w:rPr>
          <w:noProof/>
        </w:rPr>
      </w:r>
      <w:r>
        <w:rPr>
          <w:noProof/>
        </w:rPr>
        <w:fldChar w:fldCharType="separate"/>
      </w:r>
      <w:r>
        <w:rPr>
          <w:noProof/>
        </w:rPr>
        <w:t>68</w:t>
      </w:r>
      <w:r>
        <w:rPr>
          <w:noProof/>
        </w:rPr>
        <w:fldChar w:fldCharType="end"/>
      </w:r>
    </w:p>
    <w:p w14:paraId="626D1074" w14:textId="21EE6CDB" w:rsidR="000F038B" w:rsidRDefault="000F038B">
      <w:pPr>
        <w:pStyle w:val="TOC2"/>
        <w:rPr>
          <w:rFonts w:ascii="Calibri" w:hAnsi="Calibri"/>
          <w:noProof/>
          <w:kern w:val="2"/>
          <w:sz w:val="24"/>
          <w:szCs w:val="24"/>
          <w:lang w:eastAsia="en-GB"/>
        </w:rPr>
      </w:pPr>
      <w:r>
        <w:rPr>
          <w:noProof/>
        </w:rPr>
        <w:t>A.14.36</w:t>
      </w:r>
      <w:r>
        <w:rPr>
          <w:rFonts w:ascii="Calibri" w:hAnsi="Calibri"/>
          <w:noProof/>
          <w:kern w:val="2"/>
          <w:sz w:val="24"/>
          <w:szCs w:val="24"/>
          <w:lang w:eastAsia="en-GB"/>
        </w:rPr>
        <w:tab/>
      </w:r>
      <w:r>
        <w:rPr>
          <w:noProof/>
        </w:rPr>
        <w:t>Differentiated Services (ds)</w:t>
      </w:r>
      <w:r>
        <w:rPr>
          <w:noProof/>
        </w:rPr>
        <w:tab/>
      </w:r>
      <w:r>
        <w:rPr>
          <w:noProof/>
        </w:rPr>
        <w:fldChar w:fldCharType="begin" w:fldLock="1"/>
      </w:r>
      <w:r>
        <w:rPr>
          <w:noProof/>
        </w:rPr>
        <w:instrText xml:space="preserve"> PAGEREF _Toc177668518 \h </w:instrText>
      </w:r>
      <w:r>
        <w:rPr>
          <w:noProof/>
        </w:rPr>
      </w:r>
      <w:r>
        <w:rPr>
          <w:noProof/>
        </w:rPr>
        <w:fldChar w:fldCharType="separate"/>
      </w:r>
      <w:r>
        <w:rPr>
          <w:noProof/>
        </w:rPr>
        <w:t>69</w:t>
      </w:r>
      <w:r>
        <w:rPr>
          <w:noProof/>
        </w:rPr>
        <w:fldChar w:fldCharType="end"/>
      </w:r>
    </w:p>
    <w:p w14:paraId="0D1D1426" w14:textId="322A535E" w:rsidR="000F038B" w:rsidRDefault="000F038B">
      <w:pPr>
        <w:pStyle w:val="TOC2"/>
        <w:rPr>
          <w:rFonts w:ascii="Calibri" w:hAnsi="Calibri"/>
          <w:noProof/>
          <w:kern w:val="2"/>
          <w:sz w:val="24"/>
          <w:szCs w:val="24"/>
          <w:lang w:eastAsia="en-GB"/>
        </w:rPr>
      </w:pPr>
      <w:r>
        <w:rPr>
          <w:noProof/>
        </w:rPr>
        <w:t>A.14.</w:t>
      </w:r>
      <w:r>
        <w:rPr>
          <w:noProof/>
          <w:lang w:eastAsia="zh-CN"/>
        </w:rPr>
        <w:t>37</w:t>
      </w:r>
      <w:r>
        <w:rPr>
          <w:rFonts w:ascii="Calibri" w:hAnsi="Calibri"/>
          <w:noProof/>
          <w:kern w:val="2"/>
          <w:sz w:val="24"/>
          <w:szCs w:val="24"/>
          <w:lang w:eastAsia="en-GB"/>
        </w:rPr>
        <w:tab/>
      </w:r>
      <w:r>
        <w:rPr>
          <w:noProof/>
        </w:rPr>
        <w:t>MG Act-as STUN Server (</w:t>
      </w:r>
      <w:r w:rsidRPr="009A6600">
        <w:rPr>
          <w:rFonts w:cs="Arial"/>
          <w:noProof/>
        </w:rPr>
        <w:t>mgastuns)</w:t>
      </w:r>
      <w:r>
        <w:rPr>
          <w:noProof/>
        </w:rPr>
        <w:tab/>
      </w:r>
      <w:r>
        <w:rPr>
          <w:noProof/>
        </w:rPr>
        <w:fldChar w:fldCharType="begin" w:fldLock="1"/>
      </w:r>
      <w:r>
        <w:rPr>
          <w:noProof/>
        </w:rPr>
        <w:instrText xml:space="preserve"> PAGEREF _Toc177668519 \h </w:instrText>
      </w:r>
      <w:r>
        <w:rPr>
          <w:noProof/>
        </w:rPr>
      </w:r>
      <w:r>
        <w:rPr>
          <w:noProof/>
        </w:rPr>
        <w:fldChar w:fldCharType="separate"/>
      </w:r>
      <w:r>
        <w:rPr>
          <w:noProof/>
        </w:rPr>
        <w:t>70</w:t>
      </w:r>
      <w:r>
        <w:rPr>
          <w:noProof/>
        </w:rPr>
        <w:fldChar w:fldCharType="end"/>
      </w:r>
    </w:p>
    <w:p w14:paraId="2F9ABFC3" w14:textId="53495494" w:rsidR="000F038B" w:rsidRDefault="000F038B">
      <w:pPr>
        <w:pStyle w:val="TOC2"/>
        <w:rPr>
          <w:rFonts w:ascii="Calibri" w:hAnsi="Calibri"/>
          <w:noProof/>
          <w:kern w:val="2"/>
          <w:sz w:val="24"/>
          <w:szCs w:val="24"/>
          <w:lang w:eastAsia="en-GB"/>
        </w:rPr>
      </w:pPr>
      <w:r>
        <w:rPr>
          <w:noProof/>
        </w:rPr>
        <w:t>A.14.38</w:t>
      </w:r>
      <w:r>
        <w:rPr>
          <w:rFonts w:ascii="Calibri" w:hAnsi="Calibri"/>
          <w:noProof/>
          <w:kern w:val="2"/>
          <w:sz w:val="24"/>
          <w:szCs w:val="24"/>
          <w:lang w:eastAsia="en-GB"/>
        </w:rPr>
        <w:tab/>
      </w:r>
      <w:r>
        <w:rPr>
          <w:noProof/>
        </w:rPr>
        <w:t>Originate STUN Continuity Check (ostuncc)</w:t>
      </w:r>
      <w:r>
        <w:rPr>
          <w:noProof/>
        </w:rPr>
        <w:tab/>
      </w:r>
      <w:r>
        <w:rPr>
          <w:noProof/>
        </w:rPr>
        <w:fldChar w:fldCharType="begin" w:fldLock="1"/>
      </w:r>
      <w:r>
        <w:rPr>
          <w:noProof/>
        </w:rPr>
        <w:instrText xml:space="preserve"> PAGEREF _Toc177668520 \h </w:instrText>
      </w:r>
      <w:r>
        <w:rPr>
          <w:noProof/>
        </w:rPr>
      </w:r>
      <w:r>
        <w:rPr>
          <w:noProof/>
        </w:rPr>
        <w:fldChar w:fldCharType="separate"/>
      </w:r>
      <w:r>
        <w:rPr>
          <w:noProof/>
        </w:rPr>
        <w:t>71</w:t>
      </w:r>
      <w:r>
        <w:rPr>
          <w:noProof/>
        </w:rPr>
        <w:fldChar w:fldCharType="end"/>
      </w:r>
    </w:p>
    <w:p w14:paraId="5EBB5A07" w14:textId="7FC47621" w:rsidR="000F038B" w:rsidRDefault="000F038B">
      <w:pPr>
        <w:pStyle w:val="TOC2"/>
        <w:rPr>
          <w:rFonts w:ascii="Calibri" w:hAnsi="Calibri"/>
          <w:noProof/>
          <w:kern w:val="2"/>
          <w:sz w:val="24"/>
          <w:szCs w:val="24"/>
          <w:lang w:eastAsia="en-GB"/>
        </w:rPr>
      </w:pPr>
      <w:r>
        <w:rPr>
          <w:noProof/>
          <w:lang w:eastAsia="zh-CN"/>
        </w:rPr>
        <w:t>A</w:t>
      </w:r>
      <w:r>
        <w:rPr>
          <w:noProof/>
        </w:rPr>
        <w:t>.14.</w:t>
      </w:r>
      <w:r>
        <w:rPr>
          <w:noProof/>
          <w:lang w:eastAsia="zh-CN"/>
        </w:rPr>
        <w:t>39</w:t>
      </w:r>
      <w:r>
        <w:rPr>
          <w:rFonts w:ascii="Calibri" w:hAnsi="Calibri"/>
          <w:noProof/>
          <w:kern w:val="2"/>
          <w:sz w:val="24"/>
          <w:szCs w:val="24"/>
          <w:lang w:eastAsia="en-GB"/>
        </w:rPr>
        <w:tab/>
      </w:r>
      <w:r>
        <w:rPr>
          <w:noProof/>
        </w:rPr>
        <w:t>Enhanced Revised Offer/Answer SDP Support (eroas)</w:t>
      </w:r>
      <w:r>
        <w:rPr>
          <w:noProof/>
        </w:rPr>
        <w:tab/>
      </w:r>
      <w:r>
        <w:rPr>
          <w:noProof/>
        </w:rPr>
        <w:fldChar w:fldCharType="begin" w:fldLock="1"/>
      </w:r>
      <w:r>
        <w:rPr>
          <w:noProof/>
        </w:rPr>
        <w:instrText xml:space="preserve"> PAGEREF _Toc177668521 \h </w:instrText>
      </w:r>
      <w:r>
        <w:rPr>
          <w:noProof/>
        </w:rPr>
      </w:r>
      <w:r>
        <w:rPr>
          <w:noProof/>
        </w:rPr>
        <w:fldChar w:fldCharType="separate"/>
      </w:r>
      <w:r>
        <w:rPr>
          <w:noProof/>
        </w:rPr>
        <w:t>72</w:t>
      </w:r>
      <w:r>
        <w:rPr>
          <w:noProof/>
        </w:rPr>
        <w:fldChar w:fldCharType="end"/>
      </w:r>
    </w:p>
    <w:p w14:paraId="5479B59A" w14:textId="68E0626B" w:rsidR="000F038B" w:rsidRDefault="000F038B">
      <w:pPr>
        <w:pStyle w:val="TOC1"/>
        <w:rPr>
          <w:rFonts w:ascii="Calibri" w:hAnsi="Calibri"/>
          <w:noProof/>
          <w:kern w:val="2"/>
          <w:sz w:val="24"/>
          <w:szCs w:val="24"/>
          <w:lang w:eastAsia="en-GB"/>
        </w:rPr>
      </w:pPr>
      <w:r>
        <w:rPr>
          <w:noProof/>
        </w:rPr>
        <w:t>A.15</w:t>
      </w:r>
      <w:r>
        <w:rPr>
          <w:rFonts w:ascii="Calibri" w:hAnsi="Calibri"/>
          <w:noProof/>
          <w:kern w:val="2"/>
          <w:sz w:val="24"/>
          <w:szCs w:val="24"/>
          <w:lang w:eastAsia="en-GB"/>
        </w:rPr>
        <w:tab/>
      </w:r>
      <w:r>
        <w:rPr>
          <w:noProof/>
        </w:rPr>
        <w:t>Mandatory support of SDP and H.248 Annex C information elements</w:t>
      </w:r>
      <w:r>
        <w:rPr>
          <w:noProof/>
        </w:rPr>
        <w:tab/>
      </w:r>
      <w:r>
        <w:rPr>
          <w:noProof/>
        </w:rPr>
        <w:fldChar w:fldCharType="begin" w:fldLock="1"/>
      </w:r>
      <w:r>
        <w:rPr>
          <w:noProof/>
        </w:rPr>
        <w:instrText xml:space="preserve"> PAGEREF _Toc177668522 \h </w:instrText>
      </w:r>
      <w:r>
        <w:rPr>
          <w:noProof/>
        </w:rPr>
      </w:r>
      <w:r>
        <w:rPr>
          <w:noProof/>
        </w:rPr>
        <w:fldChar w:fldCharType="separate"/>
      </w:r>
      <w:r>
        <w:rPr>
          <w:noProof/>
        </w:rPr>
        <w:t>73</w:t>
      </w:r>
      <w:r>
        <w:rPr>
          <w:noProof/>
        </w:rPr>
        <w:fldChar w:fldCharType="end"/>
      </w:r>
    </w:p>
    <w:p w14:paraId="5C38C6D6" w14:textId="5B0716E7" w:rsidR="000F038B" w:rsidRDefault="000F038B">
      <w:pPr>
        <w:pStyle w:val="TOC1"/>
        <w:rPr>
          <w:rFonts w:ascii="Calibri" w:hAnsi="Calibri"/>
          <w:noProof/>
          <w:kern w:val="2"/>
          <w:sz w:val="24"/>
          <w:szCs w:val="24"/>
          <w:lang w:eastAsia="en-GB"/>
        </w:rPr>
      </w:pPr>
      <w:r>
        <w:rPr>
          <w:noProof/>
        </w:rPr>
        <w:t>A.16</w:t>
      </w:r>
      <w:r>
        <w:rPr>
          <w:rFonts w:ascii="Calibri" w:hAnsi="Calibri"/>
          <w:noProof/>
          <w:kern w:val="2"/>
          <w:sz w:val="24"/>
          <w:szCs w:val="24"/>
          <w:lang w:eastAsia="en-GB"/>
        </w:rPr>
        <w:tab/>
      </w:r>
      <w:r>
        <w:rPr>
          <w:noProof/>
        </w:rPr>
        <w:t>Optional support of SDP and H.248 Annex C information elements</w:t>
      </w:r>
      <w:r>
        <w:rPr>
          <w:noProof/>
        </w:rPr>
        <w:tab/>
      </w:r>
      <w:r>
        <w:rPr>
          <w:noProof/>
        </w:rPr>
        <w:fldChar w:fldCharType="begin" w:fldLock="1"/>
      </w:r>
      <w:r>
        <w:rPr>
          <w:noProof/>
        </w:rPr>
        <w:instrText xml:space="preserve"> PAGEREF _Toc177668523 \h </w:instrText>
      </w:r>
      <w:r>
        <w:rPr>
          <w:noProof/>
        </w:rPr>
      </w:r>
      <w:r>
        <w:rPr>
          <w:noProof/>
        </w:rPr>
        <w:fldChar w:fldCharType="separate"/>
      </w:r>
      <w:r>
        <w:rPr>
          <w:noProof/>
        </w:rPr>
        <w:t>76</w:t>
      </w:r>
      <w:r>
        <w:rPr>
          <w:noProof/>
        </w:rPr>
        <w:fldChar w:fldCharType="end"/>
      </w:r>
    </w:p>
    <w:p w14:paraId="0930DD2E" w14:textId="27999935" w:rsidR="000F038B" w:rsidRDefault="000F038B">
      <w:pPr>
        <w:pStyle w:val="TOC1"/>
        <w:rPr>
          <w:rFonts w:ascii="Calibri" w:hAnsi="Calibri"/>
          <w:noProof/>
          <w:kern w:val="2"/>
          <w:sz w:val="24"/>
          <w:szCs w:val="24"/>
          <w:lang w:eastAsia="en-GB"/>
        </w:rPr>
      </w:pPr>
      <w:r>
        <w:rPr>
          <w:noProof/>
        </w:rPr>
        <w:t>A.17</w:t>
      </w:r>
      <w:r>
        <w:rPr>
          <w:rFonts w:ascii="Calibri"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_Toc177668524 \h </w:instrText>
      </w:r>
      <w:r>
        <w:rPr>
          <w:noProof/>
        </w:rPr>
      </w:r>
      <w:r>
        <w:rPr>
          <w:noProof/>
        </w:rPr>
        <w:fldChar w:fldCharType="separate"/>
      </w:r>
      <w:r>
        <w:rPr>
          <w:noProof/>
        </w:rPr>
        <w:t>76</w:t>
      </w:r>
      <w:r>
        <w:rPr>
          <w:noProof/>
        </w:rPr>
        <w:fldChar w:fldCharType="end"/>
      </w:r>
    </w:p>
    <w:p w14:paraId="32A1F498" w14:textId="1F8113AB" w:rsidR="000F038B" w:rsidRDefault="000F038B">
      <w:pPr>
        <w:pStyle w:val="TOC2"/>
        <w:rPr>
          <w:rFonts w:ascii="Calibri" w:hAnsi="Calibri"/>
          <w:noProof/>
          <w:kern w:val="2"/>
          <w:sz w:val="24"/>
          <w:szCs w:val="24"/>
          <w:lang w:eastAsia="en-GB"/>
        </w:rPr>
      </w:pPr>
      <w:r>
        <w:rPr>
          <w:noProof/>
        </w:rPr>
        <w:t>A.17.1</w:t>
      </w:r>
      <w:r>
        <w:rPr>
          <w:rFonts w:ascii="Calibri" w:hAnsi="Calibri"/>
          <w:noProof/>
          <w:kern w:val="2"/>
          <w:sz w:val="24"/>
          <w:szCs w:val="24"/>
          <w:lang w:eastAsia="en-GB"/>
        </w:rPr>
        <w:tab/>
      </w:r>
      <w:r>
        <w:rPr>
          <w:noProof/>
        </w:rPr>
        <w:t>Call Independent Procedures</w:t>
      </w:r>
      <w:r>
        <w:rPr>
          <w:noProof/>
        </w:rPr>
        <w:tab/>
      </w:r>
      <w:r>
        <w:rPr>
          <w:noProof/>
        </w:rPr>
        <w:fldChar w:fldCharType="begin" w:fldLock="1"/>
      </w:r>
      <w:r>
        <w:rPr>
          <w:noProof/>
        </w:rPr>
        <w:instrText xml:space="preserve"> PAGEREF _Toc177668525 \h </w:instrText>
      </w:r>
      <w:r>
        <w:rPr>
          <w:noProof/>
        </w:rPr>
      </w:r>
      <w:r>
        <w:rPr>
          <w:noProof/>
        </w:rPr>
        <w:fldChar w:fldCharType="separate"/>
      </w:r>
      <w:r>
        <w:rPr>
          <w:noProof/>
        </w:rPr>
        <w:t>76</w:t>
      </w:r>
      <w:r>
        <w:rPr>
          <w:noProof/>
        </w:rPr>
        <w:fldChar w:fldCharType="end"/>
      </w:r>
    </w:p>
    <w:p w14:paraId="0A313E9E" w14:textId="4207C2BD" w:rsidR="000F038B" w:rsidRDefault="000F038B">
      <w:pPr>
        <w:pStyle w:val="TOC3"/>
        <w:rPr>
          <w:rFonts w:ascii="Calibri" w:hAnsi="Calibri"/>
          <w:noProof/>
          <w:kern w:val="2"/>
          <w:sz w:val="24"/>
          <w:szCs w:val="24"/>
          <w:lang w:eastAsia="en-GB"/>
        </w:rPr>
      </w:pPr>
      <w:r>
        <w:rPr>
          <w:noProof/>
        </w:rPr>
        <w:t>A.17.1.2</w:t>
      </w:r>
      <w:r>
        <w:rPr>
          <w:rFonts w:ascii="Calibri" w:hAnsi="Calibri"/>
          <w:noProof/>
          <w:kern w:val="2"/>
          <w:sz w:val="24"/>
          <w:szCs w:val="24"/>
          <w:lang w:eastAsia="en-GB"/>
        </w:rPr>
        <w:tab/>
      </w:r>
      <w:r>
        <w:rPr>
          <w:noProof/>
        </w:rPr>
        <w:t>Profile registration</w:t>
      </w:r>
      <w:r>
        <w:rPr>
          <w:noProof/>
        </w:rPr>
        <w:tab/>
      </w:r>
      <w:r>
        <w:rPr>
          <w:noProof/>
        </w:rPr>
        <w:fldChar w:fldCharType="begin" w:fldLock="1"/>
      </w:r>
      <w:r>
        <w:rPr>
          <w:noProof/>
        </w:rPr>
        <w:instrText xml:space="preserve"> PAGEREF _Toc177668526 \h </w:instrText>
      </w:r>
      <w:r>
        <w:rPr>
          <w:noProof/>
        </w:rPr>
      </w:r>
      <w:r>
        <w:rPr>
          <w:noProof/>
        </w:rPr>
        <w:fldChar w:fldCharType="separate"/>
      </w:r>
      <w:r>
        <w:rPr>
          <w:noProof/>
        </w:rPr>
        <w:t>77</w:t>
      </w:r>
      <w:r>
        <w:rPr>
          <w:noProof/>
        </w:rPr>
        <w:fldChar w:fldCharType="end"/>
      </w:r>
    </w:p>
    <w:p w14:paraId="1E3BED3F" w14:textId="37A4C3EB" w:rsidR="000F038B" w:rsidRDefault="000F038B">
      <w:pPr>
        <w:pStyle w:val="TOC2"/>
        <w:rPr>
          <w:rFonts w:ascii="Calibri" w:hAnsi="Calibri"/>
          <w:noProof/>
          <w:kern w:val="2"/>
          <w:sz w:val="24"/>
          <w:szCs w:val="24"/>
          <w:lang w:eastAsia="en-GB"/>
        </w:rPr>
      </w:pPr>
      <w:r>
        <w:rPr>
          <w:noProof/>
        </w:rPr>
        <w:t>A.17.2</w:t>
      </w:r>
      <w:r>
        <w:rPr>
          <w:rFonts w:ascii="Calibri" w:hAnsi="Calibri"/>
          <w:noProof/>
          <w:kern w:val="2"/>
          <w:sz w:val="24"/>
          <w:szCs w:val="24"/>
          <w:lang w:eastAsia="en-GB"/>
        </w:rPr>
        <w:tab/>
      </w:r>
      <w:r>
        <w:rPr>
          <w:noProof/>
        </w:rPr>
        <w:t>IMS Terminations Procedures</w:t>
      </w:r>
      <w:r>
        <w:rPr>
          <w:noProof/>
        </w:rPr>
        <w:tab/>
      </w:r>
      <w:r>
        <w:rPr>
          <w:noProof/>
        </w:rPr>
        <w:fldChar w:fldCharType="begin" w:fldLock="1"/>
      </w:r>
      <w:r>
        <w:rPr>
          <w:noProof/>
        </w:rPr>
        <w:instrText xml:space="preserve"> PAGEREF _Toc177668527 \h </w:instrText>
      </w:r>
      <w:r>
        <w:rPr>
          <w:noProof/>
        </w:rPr>
      </w:r>
      <w:r>
        <w:rPr>
          <w:noProof/>
        </w:rPr>
        <w:fldChar w:fldCharType="separate"/>
      </w:r>
      <w:r>
        <w:rPr>
          <w:noProof/>
        </w:rPr>
        <w:t>77</w:t>
      </w:r>
      <w:r>
        <w:rPr>
          <w:noProof/>
        </w:rPr>
        <w:fldChar w:fldCharType="end"/>
      </w:r>
    </w:p>
    <w:p w14:paraId="7C09460D" w14:textId="6B6956F2" w:rsidR="000F038B" w:rsidRDefault="000F038B">
      <w:pPr>
        <w:pStyle w:val="TOC3"/>
        <w:rPr>
          <w:rFonts w:ascii="Calibri" w:hAnsi="Calibri"/>
          <w:noProof/>
          <w:kern w:val="2"/>
          <w:sz w:val="24"/>
          <w:szCs w:val="24"/>
          <w:lang w:eastAsia="en-GB"/>
        </w:rPr>
      </w:pPr>
      <w:r>
        <w:rPr>
          <w:noProof/>
        </w:rPr>
        <w:t>A.17.2.1</w:t>
      </w:r>
      <w:r>
        <w:rPr>
          <w:rFonts w:ascii="Calibri" w:hAnsi="Calibri"/>
          <w:noProof/>
          <w:kern w:val="2"/>
          <w:sz w:val="24"/>
          <w:szCs w:val="24"/>
          <w:lang w:eastAsia="en-GB"/>
        </w:rPr>
        <w:tab/>
      </w:r>
      <w:r>
        <w:rPr>
          <w:noProof/>
        </w:rPr>
        <w:t>Summary of Procedures related to a termination towards IM CN Subsystem</w:t>
      </w:r>
      <w:r>
        <w:rPr>
          <w:noProof/>
        </w:rPr>
        <w:tab/>
      </w:r>
      <w:r>
        <w:rPr>
          <w:noProof/>
        </w:rPr>
        <w:fldChar w:fldCharType="begin" w:fldLock="1"/>
      </w:r>
      <w:r>
        <w:rPr>
          <w:noProof/>
        </w:rPr>
        <w:instrText xml:space="preserve"> PAGEREF _Toc177668528 \h </w:instrText>
      </w:r>
      <w:r>
        <w:rPr>
          <w:noProof/>
        </w:rPr>
      </w:r>
      <w:r>
        <w:rPr>
          <w:noProof/>
        </w:rPr>
        <w:fldChar w:fldCharType="separate"/>
      </w:r>
      <w:r>
        <w:rPr>
          <w:noProof/>
        </w:rPr>
        <w:t>77</w:t>
      </w:r>
      <w:r>
        <w:rPr>
          <w:noProof/>
        </w:rPr>
        <w:fldChar w:fldCharType="end"/>
      </w:r>
    </w:p>
    <w:p w14:paraId="0AD15B75" w14:textId="2DFB6193" w:rsidR="000F038B" w:rsidRDefault="000F038B">
      <w:pPr>
        <w:pStyle w:val="TOC3"/>
        <w:rPr>
          <w:rFonts w:ascii="Calibri" w:hAnsi="Calibri"/>
          <w:noProof/>
          <w:kern w:val="2"/>
          <w:sz w:val="24"/>
          <w:szCs w:val="24"/>
          <w:lang w:eastAsia="en-GB"/>
        </w:rPr>
      </w:pPr>
      <w:r>
        <w:rPr>
          <w:noProof/>
        </w:rPr>
        <w:t>A.17.2.2</w:t>
      </w:r>
      <w:r>
        <w:rPr>
          <w:rFonts w:ascii="Calibri" w:hAnsi="Calibri"/>
          <w:noProof/>
          <w:kern w:val="2"/>
          <w:sz w:val="24"/>
          <w:szCs w:val="24"/>
          <w:lang w:eastAsia="en-GB"/>
        </w:rPr>
        <w:tab/>
      </w:r>
      <w:r>
        <w:rPr>
          <w:noProof/>
        </w:rPr>
        <w:t>Reserve IMS Connection Point</w:t>
      </w:r>
      <w:r>
        <w:rPr>
          <w:noProof/>
        </w:rPr>
        <w:tab/>
      </w:r>
      <w:r>
        <w:rPr>
          <w:noProof/>
        </w:rPr>
        <w:fldChar w:fldCharType="begin" w:fldLock="1"/>
      </w:r>
      <w:r>
        <w:rPr>
          <w:noProof/>
        </w:rPr>
        <w:instrText xml:space="preserve"> PAGEREF _Toc177668529 \h </w:instrText>
      </w:r>
      <w:r>
        <w:rPr>
          <w:noProof/>
        </w:rPr>
      </w:r>
      <w:r>
        <w:rPr>
          <w:noProof/>
        </w:rPr>
        <w:fldChar w:fldCharType="separate"/>
      </w:r>
      <w:r>
        <w:rPr>
          <w:noProof/>
        </w:rPr>
        <w:t>79</w:t>
      </w:r>
      <w:r>
        <w:rPr>
          <w:noProof/>
        </w:rPr>
        <w:fldChar w:fldCharType="end"/>
      </w:r>
    </w:p>
    <w:p w14:paraId="1CAE5F5D" w14:textId="3B0EFEEE" w:rsidR="000F038B" w:rsidRDefault="000F038B">
      <w:pPr>
        <w:pStyle w:val="TOC3"/>
        <w:rPr>
          <w:rFonts w:ascii="Calibri" w:hAnsi="Calibri"/>
          <w:noProof/>
          <w:kern w:val="2"/>
          <w:sz w:val="24"/>
          <w:szCs w:val="24"/>
          <w:lang w:eastAsia="en-GB"/>
        </w:rPr>
      </w:pPr>
      <w:r>
        <w:rPr>
          <w:noProof/>
        </w:rPr>
        <w:t>A.17.2.3</w:t>
      </w:r>
      <w:r>
        <w:rPr>
          <w:rFonts w:ascii="Calibri" w:hAnsi="Calibri"/>
          <w:noProof/>
          <w:kern w:val="2"/>
          <w:sz w:val="24"/>
          <w:szCs w:val="24"/>
          <w:lang w:eastAsia="en-GB"/>
        </w:rPr>
        <w:tab/>
      </w:r>
      <w:r>
        <w:rPr>
          <w:noProof/>
        </w:rPr>
        <w:t>Configure IMS Resources</w:t>
      </w:r>
      <w:r>
        <w:rPr>
          <w:noProof/>
        </w:rPr>
        <w:tab/>
      </w:r>
      <w:r>
        <w:rPr>
          <w:noProof/>
        </w:rPr>
        <w:fldChar w:fldCharType="begin" w:fldLock="1"/>
      </w:r>
      <w:r>
        <w:rPr>
          <w:noProof/>
        </w:rPr>
        <w:instrText xml:space="preserve"> PAGEREF _Toc177668530 \h </w:instrText>
      </w:r>
      <w:r>
        <w:rPr>
          <w:noProof/>
        </w:rPr>
      </w:r>
      <w:r>
        <w:rPr>
          <w:noProof/>
        </w:rPr>
        <w:fldChar w:fldCharType="separate"/>
      </w:r>
      <w:r>
        <w:rPr>
          <w:noProof/>
        </w:rPr>
        <w:t>81</w:t>
      </w:r>
      <w:r>
        <w:rPr>
          <w:noProof/>
        </w:rPr>
        <w:fldChar w:fldCharType="end"/>
      </w:r>
    </w:p>
    <w:p w14:paraId="688D2DAD" w14:textId="5B26C228" w:rsidR="000F038B" w:rsidRDefault="000F038B">
      <w:pPr>
        <w:pStyle w:val="TOC3"/>
        <w:rPr>
          <w:rFonts w:ascii="Calibri" w:hAnsi="Calibri"/>
          <w:noProof/>
          <w:kern w:val="2"/>
          <w:sz w:val="24"/>
          <w:szCs w:val="24"/>
          <w:lang w:eastAsia="en-GB"/>
        </w:rPr>
      </w:pPr>
      <w:r>
        <w:rPr>
          <w:noProof/>
        </w:rPr>
        <w:t>A.17.2.4</w:t>
      </w:r>
      <w:r>
        <w:rPr>
          <w:rFonts w:ascii="Calibri" w:hAnsi="Calibri"/>
          <w:noProof/>
          <w:kern w:val="2"/>
          <w:sz w:val="24"/>
          <w:szCs w:val="24"/>
          <w:lang w:eastAsia="en-GB"/>
        </w:rPr>
        <w:tab/>
      </w:r>
      <w:r>
        <w:rPr>
          <w:noProof/>
        </w:rPr>
        <w:t>Reserve IMS Connection Point and configure remote resources</w:t>
      </w:r>
      <w:r>
        <w:rPr>
          <w:noProof/>
        </w:rPr>
        <w:tab/>
      </w:r>
      <w:r>
        <w:rPr>
          <w:noProof/>
        </w:rPr>
        <w:fldChar w:fldCharType="begin" w:fldLock="1"/>
      </w:r>
      <w:r>
        <w:rPr>
          <w:noProof/>
        </w:rPr>
        <w:instrText xml:space="preserve"> PAGEREF _Toc177668531 \h </w:instrText>
      </w:r>
      <w:r>
        <w:rPr>
          <w:noProof/>
        </w:rPr>
      </w:r>
      <w:r>
        <w:rPr>
          <w:noProof/>
        </w:rPr>
        <w:fldChar w:fldCharType="separate"/>
      </w:r>
      <w:r>
        <w:rPr>
          <w:noProof/>
        </w:rPr>
        <w:t>83</w:t>
      </w:r>
      <w:r>
        <w:rPr>
          <w:noProof/>
        </w:rPr>
        <w:fldChar w:fldCharType="end"/>
      </w:r>
    </w:p>
    <w:p w14:paraId="0B1E3D36" w14:textId="26A0A491" w:rsidR="000F038B" w:rsidRDefault="000F038B">
      <w:pPr>
        <w:pStyle w:val="TOC3"/>
        <w:rPr>
          <w:rFonts w:ascii="Calibri" w:hAnsi="Calibri"/>
          <w:noProof/>
          <w:kern w:val="2"/>
          <w:sz w:val="24"/>
          <w:szCs w:val="24"/>
          <w:lang w:eastAsia="en-GB"/>
        </w:rPr>
      </w:pPr>
      <w:r>
        <w:rPr>
          <w:noProof/>
        </w:rPr>
        <w:t>A.17.2.5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_Toc177668532 \h </w:instrText>
      </w:r>
      <w:r>
        <w:rPr>
          <w:noProof/>
        </w:rPr>
      </w:r>
      <w:r>
        <w:rPr>
          <w:noProof/>
        </w:rPr>
        <w:fldChar w:fldCharType="separate"/>
      </w:r>
      <w:r>
        <w:rPr>
          <w:noProof/>
        </w:rPr>
        <w:t>85</w:t>
      </w:r>
      <w:r>
        <w:rPr>
          <w:noProof/>
        </w:rPr>
        <w:fldChar w:fldCharType="end"/>
      </w:r>
    </w:p>
    <w:p w14:paraId="221F01A8" w14:textId="1B628C01" w:rsidR="000F038B" w:rsidRDefault="000F038B">
      <w:pPr>
        <w:pStyle w:val="TOC3"/>
        <w:rPr>
          <w:rFonts w:ascii="Calibri" w:hAnsi="Calibri"/>
          <w:noProof/>
          <w:kern w:val="2"/>
          <w:sz w:val="24"/>
          <w:szCs w:val="24"/>
          <w:lang w:eastAsia="en-GB"/>
        </w:rPr>
      </w:pPr>
      <w:r>
        <w:rPr>
          <w:noProof/>
        </w:rPr>
        <w:t>A.17.2.6</w:t>
      </w:r>
      <w:r>
        <w:rPr>
          <w:rFonts w:ascii="Calibri" w:hAnsi="Calibri"/>
          <w:noProof/>
          <w:kern w:val="2"/>
          <w:sz w:val="24"/>
          <w:szCs w:val="24"/>
          <w:lang w:eastAsia="en-GB"/>
        </w:rPr>
        <w:tab/>
      </w:r>
      <w:r>
        <w:rPr>
          <w:noProof/>
        </w:rPr>
        <w:t>Termination heartbeat indication</w:t>
      </w:r>
      <w:r>
        <w:rPr>
          <w:noProof/>
        </w:rPr>
        <w:tab/>
      </w:r>
      <w:r>
        <w:rPr>
          <w:noProof/>
        </w:rPr>
        <w:fldChar w:fldCharType="begin" w:fldLock="1"/>
      </w:r>
      <w:r>
        <w:rPr>
          <w:noProof/>
        </w:rPr>
        <w:instrText xml:space="preserve"> PAGEREF _Toc177668533 \h </w:instrText>
      </w:r>
      <w:r>
        <w:rPr>
          <w:noProof/>
        </w:rPr>
      </w:r>
      <w:r>
        <w:rPr>
          <w:noProof/>
        </w:rPr>
        <w:fldChar w:fldCharType="separate"/>
      </w:r>
      <w:r>
        <w:rPr>
          <w:noProof/>
        </w:rPr>
        <w:t>85</w:t>
      </w:r>
      <w:r>
        <w:rPr>
          <w:noProof/>
        </w:rPr>
        <w:fldChar w:fldCharType="end"/>
      </w:r>
    </w:p>
    <w:p w14:paraId="1A8F56FC" w14:textId="45F06994" w:rsidR="000F038B" w:rsidRDefault="000F038B">
      <w:pPr>
        <w:pStyle w:val="TOC3"/>
        <w:rPr>
          <w:rFonts w:ascii="Calibri" w:hAnsi="Calibri"/>
          <w:noProof/>
          <w:kern w:val="2"/>
          <w:sz w:val="24"/>
          <w:szCs w:val="24"/>
          <w:lang w:eastAsia="en-GB"/>
        </w:rPr>
      </w:pPr>
      <w:r>
        <w:rPr>
          <w:noProof/>
        </w:rPr>
        <w:t>A.17.2.</w:t>
      </w:r>
      <w:r>
        <w:rPr>
          <w:noProof/>
          <w:lang w:eastAsia="zh-CN"/>
        </w:rPr>
        <w:t>7</w:t>
      </w:r>
      <w:r>
        <w:rPr>
          <w:rFonts w:ascii="Calibri" w:hAnsi="Calibri"/>
          <w:noProof/>
          <w:kern w:val="2"/>
          <w:sz w:val="24"/>
          <w:szCs w:val="24"/>
          <w:lang w:eastAsia="en-GB"/>
        </w:rPr>
        <w:tab/>
      </w:r>
      <w:r>
        <w:rPr>
          <w:noProof/>
        </w:rPr>
        <w:t xml:space="preserve">Request </w:t>
      </w:r>
      <w:r>
        <w:rPr>
          <w:noProof/>
          <w:lang w:eastAsia="zh-CN"/>
        </w:rPr>
        <w:t>RTCP-</w:t>
      </w:r>
      <w:r>
        <w:rPr>
          <w:noProof/>
        </w:rPr>
        <w:t>Interworking</w:t>
      </w:r>
      <w:r>
        <w:rPr>
          <w:noProof/>
        </w:rPr>
        <w:tab/>
      </w:r>
      <w:r>
        <w:rPr>
          <w:noProof/>
        </w:rPr>
        <w:fldChar w:fldCharType="begin" w:fldLock="1"/>
      </w:r>
      <w:r>
        <w:rPr>
          <w:noProof/>
        </w:rPr>
        <w:instrText xml:space="preserve"> PAGEREF _Toc177668534 \h </w:instrText>
      </w:r>
      <w:r>
        <w:rPr>
          <w:noProof/>
        </w:rPr>
      </w:r>
      <w:r>
        <w:rPr>
          <w:noProof/>
        </w:rPr>
        <w:fldChar w:fldCharType="separate"/>
      </w:r>
      <w:r>
        <w:rPr>
          <w:noProof/>
        </w:rPr>
        <w:t>86</w:t>
      </w:r>
      <w:r>
        <w:rPr>
          <w:noProof/>
        </w:rPr>
        <w:fldChar w:fldCharType="end"/>
      </w:r>
    </w:p>
    <w:p w14:paraId="0808C9EE" w14:textId="7544E7FA" w:rsidR="000F038B" w:rsidRDefault="000F038B">
      <w:pPr>
        <w:pStyle w:val="TOC3"/>
        <w:rPr>
          <w:rFonts w:ascii="Calibri" w:hAnsi="Calibri"/>
          <w:noProof/>
          <w:kern w:val="2"/>
          <w:sz w:val="24"/>
          <w:szCs w:val="24"/>
          <w:lang w:eastAsia="en-GB"/>
        </w:rPr>
      </w:pPr>
      <w:r>
        <w:rPr>
          <w:noProof/>
        </w:rPr>
        <w:t>A.17.2.</w:t>
      </w:r>
      <w:r>
        <w:rPr>
          <w:noProof/>
          <w:lang w:eastAsia="zh-CN"/>
        </w:rPr>
        <w:t>8</w:t>
      </w:r>
      <w:r>
        <w:rPr>
          <w:rFonts w:ascii="Calibri" w:hAnsi="Calibri"/>
          <w:noProof/>
          <w:kern w:val="2"/>
          <w:sz w:val="24"/>
          <w:szCs w:val="24"/>
          <w:lang w:eastAsia="en-GB"/>
        </w:rPr>
        <w:tab/>
      </w:r>
      <w:r>
        <w:rPr>
          <w:noProof/>
          <w:lang w:eastAsia="ja-JP"/>
        </w:rPr>
        <w:t xml:space="preserve">Notify </w:t>
      </w:r>
      <w:r>
        <w:rPr>
          <w:noProof/>
          <w:lang w:eastAsia="zh-CN"/>
        </w:rPr>
        <w:t>RTCP-</w:t>
      </w:r>
      <w:r>
        <w:rPr>
          <w:noProof/>
        </w:rPr>
        <w:t>Interworking</w:t>
      </w:r>
      <w:r>
        <w:rPr>
          <w:noProof/>
        </w:rPr>
        <w:tab/>
      </w:r>
      <w:r>
        <w:rPr>
          <w:noProof/>
        </w:rPr>
        <w:fldChar w:fldCharType="begin" w:fldLock="1"/>
      </w:r>
      <w:r>
        <w:rPr>
          <w:noProof/>
        </w:rPr>
        <w:instrText xml:space="preserve"> PAGEREF _Toc177668535 \h </w:instrText>
      </w:r>
      <w:r>
        <w:rPr>
          <w:noProof/>
        </w:rPr>
      </w:r>
      <w:r>
        <w:rPr>
          <w:noProof/>
        </w:rPr>
        <w:fldChar w:fldCharType="separate"/>
      </w:r>
      <w:r>
        <w:rPr>
          <w:noProof/>
        </w:rPr>
        <w:t>86</w:t>
      </w:r>
      <w:r>
        <w:rPr>
          <w:noProof/>
        </w:rPr>
        <w:fldChar w:fldCharType="end"/>
      </w:r>
    </w:p>
    <w:p w14:paraId="543774C5" w14:textId="3AC01460" w:rsidR="000F038B" w:rsidRDefault="000F038B">
      <w:pPr>
        <w:pStyle w:val="TOC3"/>
        <w:rPr>
          <w:rFonts w:ascii="Calibri" w:hAnsi="Calibri"/>
          <w:noProof/>
          <w:kern w:val="2"/>
          <w:sz w:val="24"/>
          <w:szCs w:val="24"/>
          <w:lang w:eastAsia="en-GB"/>
        </w:rPr>
      </w:pPr>
      <w:r>
        <w:rPr>
          <w:noProof/>
        </w:rPr>
        <w:t>A.17.2.</w:t>
      </w:r>
      <w:r>
        <w:rPr>
          <w:noProof/>
          <w:lang w:eastAsia="zh-CN"/>
        </w:rPr>
        <w:t>9</w:t>
      </w:r>
      <w:r>
        <w:rPr>
          <w:rFonts w:ascii="Calibri" w:hAnsi="Calibri"/>
          <w:noProof/>
          <w:kern w:val="2"/>
          <w:sz w:val="24"/>
          <w:szCs w:val="24"/>
          <w:lang w:eastAsia="en-GB"/>
        </w:rPr>
        <w:tab/>
      </w:r>
      <w:r w:rsidRPr="009A6600">
        <w:rPr>
          <w:noProof/>
          <w:lang w:val="en-US"/>
        </w:rPr>
        <w:t xml:space="preserve">Signal </w:t>
      </w:r>
      <w:r>
        <w:rPr>
          <w:noProof/>
          <w:lang w:eastAsia="zh-CN"/>
        </w:rPr>
        <w:t>H.245-</w:t>
      </w:r>
      <w:r>
        <w:rPr>
          <w:noProof/>
        </w:rPr>
        <w:t>Interworking</w:t>
      </w:r>
      <w:r>
        <w:rPr>
          <w:noProof/>
        </w:rPr>
        <w:tab/>
      </w:r>
      <w:r>
        <w:rPr>
          <w:noProof/>
        </w:rPr>
        <w:fldChar w:fldCharType="begin" w:fldLock="1"/>
      </w:r>
      <w:r>
        <w:rPr>
          <w:noProof/>
        </w:rPr>
        <w:instrText xml:space="preserve"> PAGEREF _Toc177668536 \h </w:instrText>
      </w:r>
      <w:r>
        <w:rPr>
          <w:noProof/>
        </w:rPr>
      </w:r>
      <w:r>
        <w:rPr>
          <w:noProof/>
        </w:rPr>
        <w:fldChar w:fldCharType="separate"/>
      </w:r>
      <w:r>
        <w:rPr>
          <w:noProof/>
        </w:rPr>
        <w:t>87</w:t>
      </w:r>
      <w:r>
        <w:rPr>
          <w:noProof/>
        </w:rPr>
        <w:fldChar w:fldCharType="end"/>
      </w:r>
    </w:p>
    <w:p w14:paraId="6E878414" w14:textId="17ADD95F" w:rsidR="000F038B" w:rsidRDefault="000F038B">
      <w:pPr>
        <w:pStyle w:val="TOC3"/>
        <w:rPr>
          <w:rFonts w:ascii="Calibri" w:hAnsi="Calibri"/>
          <w:noProof/>
          <w:kern w:val="2"/>
          <w:sz w:val="24"/>
          <w:szCs w:val="24"/>
          <w:lang w:eastAsia="en-GB"/>
        </w:rPr>
      </w:pPr>
      <w:r>
        <w:rPr>
          <w:noProof/>
        </w:rPr>
        <w:t>A.17.2.10</w:t>
      </w:r>
      <w:r>
        <w:rPr>
          <w:rFonts w:ascii="Calibri" w:hAnsi="Calibri"/>
          <w:noProof/>
          <w:kern w:val="2"/>
          <w:sz w:val="24"/>
          <w:szCs w:val="24"/>
          <w:lang w:eastAsia="en-GB"/>
        </w:rPr>
        <w:tab/>
      </w:r>
      <w:r>
        <w:rPr>
          <w:noProof/>
        </w:rPr>
        <w:t>ECN Failure Indication</w:t>
      </w:r>
      <w:r>
        <w:rPr>
          <w:noProof/>
        </w:rPr>
        <w:tab/>
      </w:r>
      <w:r>
        <w:rPr>
          <w:noProof/>
        </w:rPr>
        <w:fldChar w:fldCharType="begin" w:fldLock="1"/>
      </w:r>
      <w:r>
        <w:rPr>
          <w:noProof/>
        </w:rPr>
        <w:instrText xml:space="preserve"> PAGEREF _Toc177668537 \h </w:instrText>
      </w:r>
      <w:r>
        <w:rPr>
          <w:noProof/>
        </w:rPr>
      </w:r>
      <w:r>
        <w:rPr>
          <w:noProof/>
        </w:rPr>
        <w:fldChar w:fldCharType="separate"/>
      </w:r>
      <w:r>
        <w:rPr>
          <w:noProof/>
        </w:rPr>
        <w:t>87</w:t>
      </w:r>
      <w:r>
        <w:rPr>
          <w:noProof/>
        </w:rPr>
        <w:fldChar w:fldCharType="end"/>
      </w:r>
    </w:p>
    <w:p w14:paraId="5FE2DD4A" w14:textId="6D6E03F9" w:rsidR="000F038B" w:rsidRDefault="000F038B">
      <w:pPr>
        <w:pStyle w:val="TOC3"/>
        <w:rPr>
          <w:rFonts w:ascii="Calibri" w:hAnsi="Calibri"/>
          <w:noProof/>
          <w:kern w:val="2"/>
          <w:sz w:val="24"/>
          <w:szCs w:val="24"/>
          <w:lang w:eastAsia="en-GB"/>
        </w:rPr>
      </w:pPr>
      <w:r>
        <w:rPr>
          <w:noProof/>
        </w:rPr>
        <w:t>A.17.2.11</w:t>
      </w:r>
      <w:r>
        <w:rPr>
          <w:rFonts w:ascii="Calibri" w:hAnsi="Calibri"/>
          <w:noProof/>
          <w:kern w:val="2"/>
          <w:sz w:val="24"/>
          <w:szCs w:val="24"/>
          <w:lang w:eastAsia="en-GB"/>
        </w:rPr>
        <w:tab/>
      </w:r>
      <w:r>
        <w:rPr>
          <w:noProof/>
        </w:rPr>
        <w:t>ICE Connectivity Check Result Notification</w:t>
      </w:r>
      <w:r>
        <w:rPr>
          <w:noProof/>
        </w:rPr>
        <w:tab/>
      </w:r>
      <w:r>
        <w:rPr>
          <w:noProof/>
        </w:rPr>
        <w:fldChar w:fldCharType="begin" w:fldLock="1"/>
      </w:r>
      <w:r>
        <w:rPr>
          <w:noProof/>
        </w:rPr>
        <w:instrText xml:space="preserve"> PAGEREF _Toc177668538 \h </w:instrText>
      </w:r>
      <w:r>
        <w:rPr>
          <w:noProof/>
        </w:rPr>
      </w:r>
      <w:r>
        <w:rPr>
          <w:noProof/>
        </w:rPr>
        <w:fldChar w:fldCharType="separate"/>
      </w:r>
      <w:r>
        <w:rPr>
          <w:noProof/>
        </w:rPr>
        <w:t>88</w:t>
      </w:r>
      <w:r>
        <w:rPr>
          <w:noProof/>
        </w:rPr>
        <w:fldChar w:fldCharType="end"/>
      </w:r>
    </w:p>
    <w:p w14:paraId="1D503AA0" w14:textId="02EDC1A9" w:rsidR="000F038B" w:rsidRDefault="000F038B">
      <w:pPr>
        <w:pStyle w:val="TOC3"/>
        <w:rPr>
          <w:rFonts w:ascii="Calibri" w:hAnsi="Calibri"/>
          <w:noProof/>
          <w:kern w:val="2"/>
          <w:sz w:val="24"/>
          <w:szCs w:val="24"/>
          <w:lang w:eastAsia="en-GB"/>
        </w:rPr>
      </w:pPr>
      <w:r>
        <w:rPr>
          <w:noProof/>
        </w:rPr>
        <w:t>A.17.2.12</w:t>
      </w:r>
      <w:r>
        <w:rPr>
          <w:rFonts w:ascii="Calibri" w:hAnsi="Calibri"/>
          <w:noProof/>
          <w:kern w:val="2"/>
          <w:sz w:val="24"/>
          <w:szCs w:val="24"/>
          <w:lang w:eastAsia="en-GB"/>
        </w:rPr>
        <w:tab/>
      </w:r>
      <w:r>
        <w:rPr>
          <w:noProof/>
        </w:rPr>
        <w:t>ICE New Peer Reflexive Candidate Notification</w:t>
      </w:r>
      <w:r>
        <w:rPr>
          <w:noProof/>
        </w:rPr>
        <w:tab/>
      </w:r>
      <w:r>
        <w:rPr>
          <w:noProof/>
        </w:rPr>
        <w:fldChar w:fldCharType="begin" w:fldLock="1"/>
      </w:r>
      <w:r>
        <w:rPr>
          <w:noProof/>
        </w:rPr>
        <w:instrText xml:space="preserve"> PAGEREF _Toc177668539 \h </w:instrText>
      </w:r>
      <w:r>
        <w:rPr>
          <w:noProof/>
        </w:rPr>
      </w:r>
      <w:r>
        <w:rPr>
          <w:noProof/>
        </w:rPr>
        <w:fldChar w:fldCharType="separate"/>
      </w:r>
      <w:r>
        <w:rPr>
          <w:noProof/>
        </w:rPr>
        <w:t>88</w:t>
      </w:r>
      <w:r>
        <w:rPr>
          <w:noProof/>
        </w:rPr>
        <w:fldChar w:fldCharType="end"/>
      </w:r>
    </w:p>
    <w:p w14:paraId="29E5BE54" w14:textId="510D7118" w:rsidR="000F038B" w:rsidRDefault="000F038B">
      <w:pPr>
        <w:pStyle w:val="TOC2"/>
        <w:rPr>
          <w:rFonts w:ascii="Calibri" w:hAnsi="Calibri"/>
          <w:noProof/>
          <w:kern w:val="2"/>
          <w:sz w:val="24"/>
          <w:szCs w:val="24"/>
          <w:lang w:eastAsia="en-GB"/>
        </w:rPr>
      </w:pPr>
      <w:r>
        <w:rPr>
          <w:noProof/>
        </w:rPr>
        <w:t>A.17.3</w:t>
      </w:r>
      <w:r>
        <w:rPr>
          <w:rFonts w:ascii="Calibri" w:hAnsi="Calibri"/>
          <w:noProof/>
          <w:kern w:val="2"/>
          <w:sz w:val="24"/>
          <w:szCs w:val="24"/>
          <w:lang w:eastAsia="en-GB"/>
        </w:rPr>
        <w:tab/>
      </w:r>
      <w:r>
        <w:rPr>
          <w:noProof/>
        </w:rPr>
        <w:t>TDM Terminations Procedures</w:t>
      </w:r>
      <w:r>
        <w:rPr>
          <w:noProof/>
        </w:rPr>
        <w:tab/>
      </w:r>
      <w:r>
        <w:rPr>
          <w:noProof/>
        </w:rPr>
        <w:fldChar w:fldCharType="begin" w:fldLock="1"/>
      </w:r>
      <w:r>
        <w:rPr>
          <w:noProof/>
        </w:rPr>
        <w:instrText xml:space="preserve"> PAGEREF _Toc177668540 \h </w:instrText>
      </w:r>
      <w:r>
        <w:rPr>
          <w:noProof/>
        </w:rPr>
      </w:r>
      <w:r>
        <w:rPr>
          <w:noProof/>
        </w:rPr>
        <w:fldChar w:fldCharType="separate"/>
      </w:r>
      <w:r>
        <w:rPr>
          <w:noProof/>
        </w:rPr>
        <w:t>89</w:t>
      </w:r>
      <w:r>
        <w:rPr>
          <w:noProof/>
        </w:rPr>
        <w:fldChar w:fldCharType="end"/>
      </w:r>
    </w:p>
    <w:p w14:paraId="6DC36AD0" w14:textId="206B5762" w:rsidR="000F038B" w:rsidRDefault="000F038B">
      <w:pPr>
        <w:pStyle w:val="TOC3"/>
        <w:rPr>
          <w:rFonts w:ascii="Calibri" w:hAnsi="Calibri"/>
          <w:noProof/>
          <w:kern w:val="2"/>
          <w:sz w:val="24"/>
          <w:szCs w:val="24"/>
          <w:lang w:eastAsia="en-GB"/>
        </w:rPr>
      </w:pPr>
      <w:r>
        <w:rPr>
          <w:noProof/>
        </w:rPr>
        <w:t>A.17.3.1</w:t>
      </w:r>
      <w:r>
        <w:rPr>
          <w:rFonts w:ascii="Calibri" w:hAnsi="Calibri"/>
          <w:noProof/>
          <w:kern w:val="2"/>
          <w:sz w:val="24"/>
          <w:szCs w:val="24"/>
          <w:lang w:eastAsia="en-GB"/>
        </w:rPr>
        <w:tab/>
      </w:r>
      <w:r>
        <w:rPr>
          <w:noProof/>
        </w:rPr>
        <w:t>Summary Procedures related to a termination towards ISUP</w:t>
      </w:r>
      <w:r>
        <w:rPr>
          <w:noProof/>
        </w:rPr>
        <w:tab/>
      </w:r>
      <w:r>
        <w:rPr>
          <w:noProof/>
        </w:rPr>
        <w:fldChar w:fldCharType="begin" w:fldLock="1"/>
      </w:r>
      <w:r>
        <w:rPr>
          <w:noProof/>
        </w:rPr>
        <w:instrText xml:space="preserve"> PAGEREF _Toc177668541 \h </w:instrText>
      </w:r>
      <w:r>
        <w:rPr>
          <w:noProof/>
        </w:rPr>
      </w:r>
      <w:r>
        <w:rPr>
          <w:noProof/>
        </w:rPr>
        <w:fldChar w:fldCharType="separate"/>
      </w:r>
      <w:r>
        <w:rPr>
          <w:noProof/>
        </w:rPr>
        <w:t>89</w:t>
      </w:r>
      <w:r>
        <w:rPr>
          <w:noProof/>
        </w:rPr>
        <w:fldChar w:fldCharType="end"/>
      </w:r>
    </w:p>
    <w:p w14:paraId="7CE5A6A5" w14:textId="0C7F72A1" w:rsidR="000F038B" w:rsidRDefault="000F038B">
      <w:pPr>
        <w:pStyle w:val="TOC3"/>
        <w:rPr>
          <w:rFonts w:ascii="Calibri" w:hAnsi="Calibri"/>
          <w:noProof/>
          <w:kern w:val="2"/>
          <w:sz w:val="24"/>
          <w:szCs w:val="24"/>
          <w:lang w:eastAsia="en-GB"/>
        </w:rPr>
      </w:pPr>
      <w:r>
        <w:rPr>
          <w:noProof/>
        </w:rPr>
        <w:t>A.17.3.2</w:t>
      </w:r>
      <w:r>
        <w:rPr>
          <w:rFonts w:ascii="Calibri" w:hAnsi="Calibri"/>
          <w:noProof/>
          <w:kern w:val="2"/>
          <w:sz w:val="24"/>
          <w:szCs w:val="24"/>
          <w:lang w:eastAsia="en-GB"/>
        </w:rPr>
        <w:tab/>
      </w:r>
      <w:r>
        <w:rPr>
          <w:noProof/>
        </w:rPr>
        <w:t>Reserve TDM Circuit</w:t>
      </w:r>
      <w:r>
        <w:rPr>
          <w:noProof/>
        </w:rPr>
        <w:tab/>
      </w:r>
      <w:r>
        <w:rPr>
          <w:noProof/>
        </w:rPr>
        <w:fldChar w:fldCharType="begin" w:fldLock="1"/>
      </w:r>
      <w:r>
        <w:rPr>
          <w:noProof/>
        </w:rPr>
        <w:instrText xml:space="preserve"> PAGEREF _Toc177668542 \h </w:instrText>
      </w:r>
      <w:r>
        <w:rPr>
          <w:noProof/>
        </w:rPr>
      </w:r>
      <w:r>
        <w:rPr>
          <w:noProof/>
        </w:rPr>
        <w:fldChar w:fldCharType="separate"/>
      </w:r>
      <w:r>
        <w:rPr>
          <w:noProof/>
        </w:rPr>
        <w:t>90</w:t>
      </w:r>
      <w:r>
        <w:rPr>
          <w:noProof/>
        </w:rPr>
        <w:fldChar w:fldCharType="end"/>
      </w:r>
    </w:p>
    <w:p w14:paraId="1136F62A" w14:textId="4E96A601" w:rsidR="000F038B" w:rsidRDefault="000F038B">
      <w:pPr>
        <w:pStyle w:val="TOC3"/>
        <w:rPr>
          <w:rFonts w:ascii="Calibri" w:hAnsi="Calibri"/>
          <w:noProof/>
          <w:kern w:val="2"/>
          <w:sz w:val="24"/>
          <w:szCs w:val="24"/>
          <w:lang w:eastAsia="en-GB"/>
        </w:rPr>
      </w:pPr>
      <w:r>
        <w:rPr>
          <w:noProof/>
        </w:rPr>
        <w:t>A.17.3.3</w:t>
      </w:r>
      <w:r>
        <w:rPr>
          <w:rFonts w:ascii="Calibri" w:hAnsi="Calibri"/>
          <w:noProof/>
          <w:kern w:val="2"/>
          <w:sz w:val="24"/>
          <w:szCs w:val="24"/>
          <w:lang w:eastAsia="en-GB"/>
        </w:rPr>
        <w:tab/>
      </w:r>
      <w:r>
        <w:rPr>
          <w:noProof/>
        </w:rPr>
        <w:t>Release TDM Termination</w:t>
      </w:r>
      <w:r>
        <w:rPr>
          <w:noProof/>
        </w:rPr>
        <w:tab/>
      </w:r>
      <w:r>
        <w:rPr>
          <w:noProof/>
        </w:rPr>
        <w:fldChar w:fldCharType="begin" w:fldLock="1"/>
      </w:r>
      <w:r>
        <w:rPr>
          <w:noProof/>
        </w:rPr>
        <w:instrText xml:space="preserve"> PAGEREF _Toc177668543 \h </w:instrText>
      </w:r>
      <w:r>
        <w:rPr>
          <w:noProof/>
        </w:rPr>
      </w:r>
      <w:r>
        <w:rPr>
          <w:noProof/>
        </w:rPr>
        <w:fldChar w:fldCharType="separate"/>
      </w:r>
      <w:r>
        <w:rPr>
          <w:noProof/>
        </w:rPr>
        <w:t>90</w:t>
      </w:r>
      <w:r>
        <w:rPr>
          <w:noProof/>
        </w:rPr>
        <w:fldChar w:fldCharType="end"/>
      </w:r>
    </w:p>
    <w:p w14:paraId="048E643B" w14:textId="29E81E9B" w:rsidR="000F038B" w:rsidRDefault="000F038B">
      <w:pPr>
        <w:pStyle w:val="TOC3"/>
        <w:rPr>
          <w:rFonts w:ascii="Calibri" w:hAnsi="Calibri"/>
          <w:noProof/>
          <w:kern w:val="2"/>
          <w:sz w:val="24"/>
          <w:szCs w:val="24"/>
          <w:lang w:eastAsia="en-GB"/>
        </w:rPr>
      </w:pPr>
      <w:r>
        <w:rPr>
          <w:noProof/>
        </w:rPr>
        <w:t>A.17.3.4</w:t>
      </w:r>
      <w:r>
        <w:rPr>
          <w:rFonts w:ascii="Calibri" w:hAnsi="Calibri"/>
          <w:noProof/>
          <w:kern w:val="2"/>
          <w:sz w:val="24"/>
          <w:szCs w:val="24"/>
          <w:lang w:eastAsia="en-GB"/>
        </w:rPr>
        <w:tab/>
      </w:r>
      <w:r>
        <w:rPr>
          <w:noProof/>
        </w:rPr>
        <w:t>Termination heartbeat indication</w:t>
      </w:r>
      <w:r>
        <w:rPr>
          <w:noProof/>
        </w:rPr>
        <w:tab/>
      </w:r>
      <w:r>
        <w:rPr>
          <w:noProof/>
        </w:rPr>
        <w:fldChar w:fldCharType="begin" w:fldLock="1"/>
      </w:r>
      <w:r>
        <w:rPr>
          <w:noProof/>
        </w:rPr>
        <w:instrText xml:space="preserve"> PAGEREF _Toc177668544 \h </w:instrText>
      </w:r>
      <w:r>
        <w:rPr>
          <w:noProof/>
        </w:rPr>
      </w:r>
      <w:r>
        <w:rPr>
          <w:noProof/>
        </w:rPr>
        <w:fldChar w:fldCharType="separate"/>
      </w:r>
      <w:r>
        <w:rPr>
          <w:noProof/>
        </w:rPr>
        <w:t>91</w:t>
      </w:r>
      <w:r>
        <w:rPr>
          <w:noProof/>
        </w:rPr>
        <w:fldChar w:fldCharType="end"/>
      </w:r>
    </w:p>
    <w:p w14:paraId="65A7DD09" w14:textId="65B3701C" w:rsidR="000F038B" w:rsidRDefault="000F038B">
      <w:pPr>
        <w:pStyle w:val="TOC2"/>
        <w:rPr>
          <w:rFonts w:ascii="Calibri" w:hAnsi="Calibri"/>
          <w:noProof/>
          <w:kern w:val="2"/>
          <w:sz w:val="24"/>
          <w:szCs w:val="24"/>
          <w:lang w:eastAsia="en-GB"/>
        </w:rPr>
      </w:pPr>
      <w:r>
        <w:rPr>
          <w:noProof/>
        </w:rPr>
        <w:lastRenderedPageBreak/>
        <w:t>A.17.4</w:t>
      </w:r>
      <w:r>
        <w:rPr>
          <w:rFonts w:ascii="Calibri" w:hAnsi="Calibri"/>
          <w:noProof/>
          <w:kern w:val="2"/>
          <w:sz w:val="24"/>
          <w:szCs w:val="24"/>
          <w:lang w:eastAsia="en-GB"/>
        </w:rPr>
        <w:tab/>
      </w:r>
      <w:r>
        <w:rPr>
          <w:noProof/>
        </w:rPr>
        <w:t>BICC Terminations Procedures</w:t>
      </w:r>
      <w:r>
        <w:rPr>
          <w:noProof/>
        </w:rPr>
        <w:tab/>
      </w:r>
      <w:r>
        <w:rPr>
          <w:noProof/>
        </w:rPr>
        <w:fldChar w:fldCharType="begin" w:fldLock="1"/>
      </w:r>
      <w:r>
        <w:rPr>
          <w:noProof/>
        </w:rPr>
        <w:instrText xml:space="preserve"> PAGEREF _Toc177668545 \h </w:instrText>
      </w:r>
      <w:r>
        <w:rPr>
          <w:noProof/>
        </w:rPr>
      </w:r>
      <w:r>
        <w:rPr>
          <w:noProof/>
        </w:rPr>
        <w:fldChar w:fldCharType="separate"/>
      </w:r>
      <w:r>
        <w:rPr>
          <w:noProof/>
        </w:rPr>
        <w:t>92</w:t>
      </w:r>
      <w:r>
        <w:rPr>
          <w:noProof/>
        </w:rPr>
        <w:fldChar w:fldCharType="end"/>
      </w:r>
    </w:p>
    <w:p w14:paraId="73D7858C" w14:textId="3659621F" w:rsidR="000F038B" w:rsidRDefault="000F038B">
      <w:pPr>
        <w:pStyle w:val="TOC3"/>
        <w:rPr>
          <w:rFonts w:ascii="Calibri" w:hAnsi="Calibri"/>
          <w:noProof/>
          <w:kern w:val="2"/>
          <w:sz w:val="24"/>
          <w:szCs w:val="24"/>
          <w:lang w:eastAsia="en-GB"/>
        </w:rPr>
      </w:pPr>
      <w:r>
        <w:rPr>
          <w:noProof/>
        </w:rPr>
        <w:t>A.17.4.1</w:t>
      </w:r>
      <w:r>
        <w:rPr>
          <w:rFonts w:ascii="Calibri" w:hAnsi="Calibri"/>
          <w:noProof/>
          <w:kern w:val="2"/>
          <w:sz w:val="24"/>
          <w:szCs w:val="24"/>
          <w:lang w:eastAsia="en-GB"/>
        </w:rPr>
        <w:tab/>
      </w:r>
      <w:r>
        <w:rPr>
          <w:noProof/>
        </w:rPr>
        <w:t>Procedures related to a termination towards BICC</w:t>
      </w:r>
      <w:r>
        <w:rPr>
          <w:noProof/>
        </w:rPr>
        <w:tab/>
      </w:r>
      <w:r>
        <w:rPr>
          <w:noProof/>
        </w:rPr>
        <w:fldChar w:fldCharType="begin" w:fldLock="1"/>
      </w:r>
      <w:r>
        <w:rPr>
          <w:noProof/>
        </w:rPr>
        <w:instrText xml:space="preserve"> PAGEREF _Toc177668546 \h </w:instrText>
      </w:r>
      <w:r>
        <w:rPr>
          <w:noProof/>
        </w:rPr>
      </w:r>
      <w:r>
        <w:rPr>
          <w:noProof/>
        </w:rPr>
        <w:fldChar w:fldCharType="separate"/>
      </w:r>
      <w:r>
        <w:rPr>
          <w:noProof/>
        </w:rPr>
        <w:t>92</w:t>
      </w:r>
      <w:r>
        <w:rPr>
          <w:noProof/>
        </w:rPr>
        <w:fldChar w:fldCharType="end"/>
      </w:r>
    </w:p>
    <w:p w14:paraId="2E2B3F8D" w14:textId="3749369E" w:rsidR="000F038B" w:rsidRDefault="000F038B">
      <w:pPr>
        <w:pStyle w:val="TOC2"/>
        <w:rPr>
          <w:rFonts w:ascii="Calibri" w:hAnsi="Calibri"/>
          <w:noProof/>
          <w:kern w:val="2"/>
          <w:sz w:val="24"/>
          <w:szCs w:val="24"/>
          <w:lang w:eastAsia="en-GB"/>
        </w:rPr>
      </w:pPr>
      <w:r>
        <w:rPr>
          <w:noProof/>
        </w:rPr>
        <w:t>A.17.5</w:t>
      </w:r>
      <w:r>
        <w:rPr>
          <w:rFonts w:ascii="Calibri" w:hAnsi="Calibri"/>
          <w:noProof/>
          <w:kern w:val="2"/>
          <w:sz w:val="24"/>
          <w:szCs w:val="24"/>
          <w:lang w:eastAsia="en-GB"/>
        </w:rPr>
        <w:tab/>
      </w:r>
      <w:r>
        <w:rPr>
          <w:noProof/>
        </w:rPr>
        <w:t>Multiplex Termination Procedures</w:t>
      </w:r>
      <w:r>
        <w:rPr>
          <w:noProof/>
        </w:rPr>
        <w:tab/>
      </w:r>
      <w:r>
        <w:rPr>
          <w:noProof/>
        </w:rPr>
        <w:fldChar w:fldCharType="begin" w:fldLock="1"/>
      </w:r>
      <w:r>
        <w:rPr>
          <w:noProof/>
        </w:rPr>
        <w:instrText xml:space="preserve"> PAGEREF _Toc177668547 \h </w:instrText>
      </w:r>
      <w:r>
        <w:rPr>
          <w:noProof/>
        </w:rPr>
      </w:r>
      <w:r>
        <w:rPr>
          <w:noProof/>
        </w:rPr>
        <w:fldChar w:fldCharType="separate"/>
      </w:r>
      <w:r>
        <w:rPr>
          <w:noProof/>
        </w:rPr>
        <w:t>93</w:t>
      </w:r>
      <w:r>
        <w:rPr>
          <w:noProof/>
        </w:rPr>
        <w:fldChar w:fldCharType="end"/>
      </w:r>
    </w:p>
    <w:p w14:paraId="4C31C915" w14:textId="42B9815B" w:rsidR="000F038B" w:rsidRDefault="000F038B">
      <w:pPr>
        <w:pStyle w:val="TOC3"/>
        <w:rPr>
          <w:rFonts w:ascii="Calibri" w:hAnsi="Calibri"/>
          <w:noProof/>
          <w:kern w:val="2"/>
          <w:sz w:val="24"/>
          <w:szCs w:val="24"/>
          <w:lang w:eastAsia="en-GB"/>
        </w:rPr>
      </w:pPr>
      <w:r>
        <w:rPr>
          <w:noProof/>
        </w:rPr>
        <w:t>A.17.5.1</w:t>
      </w:r>
      <w:r>
        <w:rPr>
          <w:rFonts w:ascii="Calibri" w:hAnsi="Calibri"/>
          <w:noProof/>
          <w:kern w:val="2"/>
          <w:sz w:val="24"/>
          <w:szCs w:val="24"/>
          <w:lang w:eastAsia="en-GB"/>
        </w:rPr>
        <w:tab/>
      </w:r>
      <w:r>
        <w:rPr>
          <w:noProof/>
        </w:rPr>
        <w:t>Procedures related to a Multiplex termination</w:t>
      </w:r>
      <w:r>
        <w:rPr>
          <w:noProof/>
        </w:rPr>
        <w:tab/>
      </w:r>
      <w:r>
        <w:rPr>
          <w:noProof/>
        </w:rPr>
        <w:fldChar w:fldCharType="begin" w:fldLock="1"/>
      </w:r>
      <w:r>
        <w:rPr>
          <w:noProof/>
        </w:rPr>
        <w:instrText xml:space="preserve"> PAGEREF _Toc177668548 \h </w:instrText>
      </w:r>
      <w:r>
        <w:rPr>
          <w:noProof/>
        </w:rPr>
      </w:r>
      <w:r>
        <w:rPr>
          <w:noProof/>
        </w:rPr>
        <w:fldChar w:fldCharType="separate"/>
      </w:r>
      <w:r>
        <w:rPr>
          <w:noProof/>
        </w:rPr>
        <w:t>93</w:t>
      </w:r>
      <w:r>
        <w:rPr>
          <w:noProof/>
        </w:rPr>
        <w:fldChar w:fldCharType="end"/>
      </w:r>
    </w:p>
    <w:p w14:paraId="2CFC01B2" w14:textId="1611CC63" w:rsidR="000F038B" w:rsidRDefault="000F038B">
      <w:pPr>
        <w:pStyle w:val="TOC3"/>
        <w:rPr>
          <w:rFonts w:ascii="Calibri" w:hAnsi="Calibri"/>
          <w:noProof/>
          <w:kern w:val="2"/>
          <w:sz w:val="24"/>
          <w:szCs w:val="24"/>
          <w:lang w:eastAsia="en-GB"/>
        </w:rPr>
      </w:pPr>
      <w:r>
        <w:rPr>
          <w:noProof/>
        </w:rPr>
        <w:t>A.17.5.2</w:t>
      </w:r>
      <w:r>
        <w:rPr>
          <w:rFonts w:ascii="Calibri" w:hAnsi="Calibri"/>
          <w:noProof/>
          <w:kern w:val="2"/>
          <w:sz w:val="24"/>
          <w:szCs w:val="24"/>
          <w:lang w:eastAsia="en-GB"/>
        </w:rPr>
        <w:tab/>
      </w:r>
      <w:r>
        <w:rPr>
          <w:noProof/>
        </w:rPr>
        <w:t>Add Multiplex Termination</w:t>
      </w:r>
      <w:r>
        <w:rPr>
          <w:noProof/>
        </w:rPr>
        <w:tab/>
      </w:r>
      <w:r>
        <w:rPr>
          <w:noProof/>
        </w:rPr>
        <w:fldChar w:fldCharType="begin" w:fldLock="1"/>
      </w:r>
      <w:r>
        <w:rPr>
          <w:noProof/>
        </w:rPr>
        <w:instrText xml:space="preserve"> PAGEREF _Toc177668549 \h </w:instrText>
      </w:r>
      <w:r>
        <w:rPr>
          <w:noProof/>
        </w:rPr>
      </w:r>
      <w:r>
        <w:rPr>
          <w:noProof/>
        </w:rPr>
        <w:fldChar w:fldCharType="separate"/>
      </w:r>
      <w:r>
        <w:rPr>
          <w:noProof/>
        </w:rPr>
        <w:t>93</w:t>
      </w:r>
      <w:r>
        <w:rPr>
          <w:noProof/>
        </w:rPr>
        <w:fldChar w:fldCharType="end"/>
      </w:r>
    </w:p>
    <w:p w14:paraId="5AD9E60D" w14:textId="54730E28" w:rsidR="000F038B" w:rsidRDefault="000F038B">
      <w:pPr>
        <w:pStyle w:val="TOC3"/>
        <w:rPr>
          <w:rFonts w:ascii="Calibri" w:hAnsi="Calibri"/>
          <w:noProof/>
          <w:kern w:val="2"/>
          <w:sz w:val="24"/>
          <w:szCs w:val="24"/>
          <w:lang w:eastAsia="en-GB"/>
        </w:rPr>
      </w:pPr>
      <w:r w:rsidRPr="009A6600">
        <w:rPr>
          <w:noProof/>
          <w:lang w:val="fr-FR"/>
        </w:rPr>
        <w:t>A.17.5.3</w:t>
      </w:r>
      <w:r>
        <w:rPr>
          <w:rFonts w:ascii="Calibri" w:hAnsi="Calibri"/>
          <w:noProof/>
          <w:kern w:val="2"/>
          <w:sz w:val="24"/>
          <w:szCs w:val="24"/>
          <w:lang w:eastAsia="en-GB"/>
        </w:rPr>
        <w:tab/>
      </w:r>
      <w:r w:rsidRPr="009A6600">
        <w:rPr>
          <w:noProof/>
          <w:lang w:val="fr-FR"/>
        </w:rPr>
        <w:t>Configure Multiplex Termination</w:t>
      </w:r>
      <w:r>
        <w:rPr>
          <w:noProof/>
        </w:rPr>
        <w:tab/>
      </w:r>
      <w:r>
        <w:rPr>
          <w:noProof/>
        </w:rPr>
        <w:fldChar w:fldCharType="begin" w:fldLock="1"/>
      </w:r>
      <w:r>
        <w:rPr>
          <w:noProof/>
        </w:rPr>
        <w:instrText xml:space="preserve"> PAGEREF _Toc177668550 \h </w:instrText>
      </w:r>
      <w:r>
        <w:rPr>
          <w:noProof/>
        </w:rPr>
      </w:r>
      <w:r>
        <w:rPr>
          <w:noProof/>
        </w:rPr>
        <w:fldChar w:fldCharType="separate"/>
      </w:r>
      <w:r>
        <w:rPr>
          <w:noProof/>
        </w:rPr>
        <w:t>96</w:t>
      </w:r>
      <w:r>
        <w:rPr>
          <w:noProof/>
        </w:rPr>
        <w:fldChar w:fldCharType="end"/>
      </w:r>
    </w:p>
    <w:p w14:paraId="745B5923" w14:textId="6C1C6C3B" w:rsidR="000F038B" w:rsidRDefault="000F038B">
      <w:pPr>
        <w:pStyle w:val="TOC3"/>
        <w:rPr>
          <w:rFonts w:ascii="Calibri" w:hAnsi="Calibri"/>
          <w:noProof/>
          <w:kern w:val="2"/>
          <w:sz w:val="24"/>
          <w:szCs w:val="24"/>
          <w:lang w:eastAsia="en-GB"/>
        </w:rPr>
      </w:pPr>
      <w:r w:rsidRPr="009A6600">
        <w:rPr>
          <w:noProof/>
          <w:lang w:val="en-US"/>
        </w:rPr>
        <w:t>A.17.5.4</w:t>
      </w:r>
      <w:r>
        <w:rPr>
          <w:rFonts w:ascii="Calibri" w:hAnsi="Calibri"/>
          <w:noProof/>
          <w:kern w:val="2"/>
          <w:sz w:val="24"/>
          <w:szCs w:val="24"/>
          <w:lang w:eastAsia="en-GB"/>
        </w:rPr>
        <w:tab/>
      </w:r>
      <w:r w:rsidRPr="009A6600">
        <w:rPr>
          <w:noProof/>
          <w:lang w:val="en-US"/>
        </w:rPr>
        <w:t>Signal H245 Message</w:t>
      </w:r>
      <w:r>
        <w:rPr>
          <w:noProof/>
        </w:rPr>
        <w:tab/>
      </w:r>
      <w:r>
        <w:rPr>
          <w:noProof/>
        </w:rPr>
        <w:fldChar w:fldCharType="begin" w:fldLock="1"/>
      </w:r>
      <w:r>
        <w:rPr>
          <w:noProof/>
        </w:rPr>
        <w:instrText xml:space="preserve"> PAGEREF _Toc177668551 \h </w:instrText>
      </w:r>
      <w:r>
        <w:rPr>
          <w:noProof/>
        </w:rPr>
      </w:r>
      <w:r>
        <w:rPr>
          <w:noProof/>
        </w:rPr>
        <w:fldChar w:fldCharType="separate"/>
      </w:r>
      <w:r>
        <w:rPr>
          <w:noProof/>
        </w:rPr>
        <w:t>96</w:t>
      </w:r>
      <w:r>
        <w:rPr>
          <w:noProof/>
        </w:rPr>
        <w:fldChar w:fldCharType="end"/>
      </w:r>
    </w:p>
    <w:p w14:paraId="6F777A70" w14:textId="70370045" w:rsidR="000F038B" w:rsidRDefault="000F038B">
      <w:pPr>
        <w:pStyle w:val="TOC3"/>
        <w:rPr>
          <w:rFonts w:ascii="Calibri" w:hAnsi="Calibri"/>
          <w:noProof/>
          <w:kern w:val="2"/>
          <w:sz w:val="24"/>
          <w:szCs w:val="24"/>
          <w:lang w:eastAsia="en-GB"/>
        </w:rPr>
      </w:pPr>
      <w:r>
        <w:rPr>
          <w:noProof/>
        </w:rPr>
        <w:t>A.17.5.5</w:t>
      </w:r>
      <w:r>
        <w:rPr>
          <w:rFonts w:ascii="Calibri" w:hAnsi="Calibri"/>
          <w:noProof/>
          <w:kern w:val="2"/>
          <w:sz w:val="24"/>
          <w:szCs w:val="24"/>
          <w:lang w:eastAsia="en-GB"/>
        </w:rPr>
        <w:tab/>
      </w:r>
      <w:r>
        <w:rPr>
          <w:noProof/>
        </w:rPr>
        <w:t>Notify H.245 Message</w:t>
      </w:r>
      <w:r>
        <w:rPr>
          <w:noProof/>
        </w:rPr>
        <w:tab/>
      </w:r>
      <w:r>
        <w:rPr>
          <w:noProof/>
        </w:rPr>
        <w:fldChar w:fldCharType="begin" w:fldLock="1"/>
      </w:r>
      <w:r>
        <w:rPr>
          <w:noProof/>
        </w:rPr>
        <w:instrText xml:space="preserve"> PAGEREF _Toc177668552 \h </w:instrText>
      </w:r>
      <w:r>
        <w:rPr>
          <w:noProof/>
        </w:rPr>
      </w:r>
      <w:r>
        <w:rPr>
          <w:noProof/>
        </w:rPr>
        <w:fldChar w:fldCharType="separate"/>
      </w:r>
      <w:r>
        <w:rPr>
          <w:noProof/>
        </w:rPr>
        <w:t>97</w:t>
      </w:r>
      <w:r>
        <w:rPr>
          <w:noProof/>
        </w:rPr>
        <w:fldChar w:fldCharType="end"/>
      </w:r>
    </w:p>
    <w:p w14:paraId="55A11C16" w14:textId="40193DB3" w:rsidR="000F038B" w:rsidRDefault="000F038B">
      <w:pPr>
        <w:pStyle w:val="TOC3"/>
        <w:rPr>
          <w:rFonts w:ascii="Calibri" w:hAnsi="Calibri"/>
          <w:noProof/>
          <w:kern w:val="2"/>
          <w:sz w:val="24"/>
          <w:szCs w:val="24"/>
          <w:lang w:eastAsia="en-GB"/>
        </w:rPr>
      </w:pPr>
      <w:r>
        <w:rPr>
          <w:noProof/>
        </w:rPr>
        <w:t>A.17.5.6</w:t>
      </w:r>
      <w:r>
        <w:rPr>
          <w:rFonts w:ascii="Calibri" w:hAnsi="Calibri"/>
          <w:noProof/>
          <w:kern w:val="2"/>
          <w:sz w:val="24"/>
          <w:szCs w:val="24"/>
          <w:lang w:eastAsia="en-GB"/>
        </w:rPr>
        <w:tab/>
      </w:r>
      <w:r>
        <w:rPr>
          <w:noProof/>
        </w:rPr>
        <w:t>Notify MONA Preference Reception</w:t>
      </w:r>
      <w:r>
        <w:rPr>
          <w:noProof/>
        </w:rPr>
        <w:tab/>
      </w:r>
      <w:r>
        <w:rPr>
          <w:noProof/>
        </w:rPr>
        <w:fldChar w:fldCharType="begin" w:fldLock="1"/>
      </w:r>
      <w:r>
        <w:rPr>
          <w:noProof/>
        </w:rPr>
        <w:instrText xml:space="preserve"> PAGEREF _Toc177668553 \h </w:instrText>
      </w:r>
      <w:r>
        <w:rPr>
          <w:noProof/>
        </w:rPr>
      </w:r>
      <w:r>
        <w:rPr>
          <w:noProof/>
        </w:rPr>
        <w:fldChar w:fldCharType="separate"/>
      </w:r>
      <w:r>
        <w:rPr>
          <w:noProof/>
        </w:rPr>
        <w:t>97</w:t>
      </w:r>
      <w:r>
        <w:rPr>
          <w:noProof/>
        </w:rPr>
        <w:fldChar w:fldCharType="end"/>
      </w:r>
    </w:p>
    <w:p w14:paraId="20BF6C82" w14:textId="0F300F0E" w:rsidR="000F038B" w:rsidRDefault="000F038B">
      <w:pPr>
        <w:pStyle w:val="TOC3"/>
        <w:rPr>
          <w:rFonts w:ascii="Calibri" w:hAnsi="Calibri"/>
          <w:noProof/>
          <w:kern w:val="2"/>
          <w:sz w:val="24"/>
          <w:szCs w:val="24"/>
          <w:lang w:eastAsia="en-GB"/>
        </w:rPr>
      </w:pPr>
      <w:r>
        <w:rPr>
          <w:noProof/>
        </w:rPr>
        <w:t>A.17.5.7</w:t>
      </w:r>
      <w:r>
        <w:rPr>
          <w:rFonts w:ascii="Calibri" w:hAnsi="Calibri"/>
          <w:noProof/>
          <w:kern w:val="2"/>
          <w:sz w:val="24"/>
          <w:szCs w:val="24"/>
          <w:lang w:eastAsia="en-GB"/>
        </w:rPr>
        <w:tab/>
      </w:r>
      <w:r>
        <w:rPr>
          <w:noProof/>
        </w:rPr>
        <w:t>Notify MONA Preference Completed</w:t>
      </w:r>
      <w:r>
        <w:rPr>
          <w:noProof/>
        </w:rPr>
        <w:tab/>
      </w:r>
      <w:r>
        <w:rPr>
          <w:noProof/>
        </w:rPr>
        <w:fldChar w:fldCharType="begin" w:fldLock="1"/>
      </w:r>
      <w:r>
        <w:rPr>
          <w:noProof/>
        </w:rPr>
        <w:instrText xml:space="preserve"> PAGEREF _Toc177668554 \h </w:instrText>
      </w:r>
      <w:r>
        <w:rPr>
          <w:noProof/>
        </w:rPr>
      </w:r>
      <w:r>
        <w:rPr>
          <w:noProof/>
        </w:rPr>
        <w:fldChar w:fldCharType="separate"/>
      </w:r>
      <w:r>
        <w:rPr>
          <w:noProof/>
        </w:rPr>
        <w:t>98</w:t>
      </w:r>
      <w:r>
        <w:rPr>
          <w:noProof/>
        </w:rPr>
        <w:fldChar w:fldCharType="end"/>
      </w:r>
    </w:p>
    <w:p w14:paraId="6AB27C02" w14:textId="32C2E447" w:rsidR="000F038B" w:rsidRDefault="000F038B">
      <w:pPr>
        <w:pStyle w:val="TOC3"/>
        <w:rPr>
          <w:rFonts w:ascii="Calibri" w:hAnsi="Calibri"/>
          <w:noProof/>
          <w:kern w:val="2"/>
          <w:sz w:val="24"/>
          <w:szCs w:val="24"/>
          <w:lang w:eastAsia="en-GB"/>
        </w:rPr>
      </w:pPr>
      <w:r w:rsidRPr="009A6600">
        <w:rPr>
          <w:noProof/>
          <w:lang w:val="pt-BR"/>
        </w:rPr>
        <w:t>A.17.5.8</w:t>
      </w:r>
      <w:r>
        <w:rPr>
          <w:rFonts w:ascii="Calibri" w:hAnsi="Calibri"/>
          <w:noProof/>
          <w:kern w:val="2"/>
          <w:sz w:val="24"/>
          <w:szCs w:val="24"/>
          <w:lang w:eastAsia="en-GB"/>
        </w:rPr>
        <w:tab/>
      </w:r>
      <w:r w:rsidRPr="009A6600">
        <w:rPr>
          <w:noProof/>
          <w:lang w:val="pt-BR"/>
        </w:rPr>
        <w:t>Signal SPC</w:t>
      </w:r>
      <w:r>
        <w:rPr>
          <w:noProof/>
        </w:rPr>
        <w:tab/>
      </w:r>
      <w:r>
        <w:rPr>
          <w:noProof/>
        </w:rPr>
        <w:fldChar w:fldCharType="begin" w:fldLock="1"/>
      </w:r>
      <w:r>
        <w:rPr>
          <w:noProof/>
        </w:rPr>
        <w:instrText xml:space="preserve"> PAGEREF _Toc177668555 \h </w:instrText>
      </w:r>
      <w:r>
        <w:rPr>
          <w:noProof/>
        </w:rPr>
      </w:r>
      <w:r>
        <w:rPr>
          <w:noProof/>
        </w:rPr>
        <w:fldChar w:fldCharType="separate"/>
      </w:r>
      <w:r>
        <w:rPr>
          <w:noProof/>
        </w:rPr>
        <w:t>98</w:t>
      </w:r>
      <w:r>
        <w:rPr>
          <w:noProof/>
        </w:rPr>
        <w:fldChar w:fldCharType="end"/>
      </w:r>
    </w:p>
    <w:p w14:paraId="5C4C4F30" w14:textId="5BAB66A8" w:rsidR="000F038B" w:rsidRDefault="000F038B">
      <w:pPr>
        <w:pStyle w:val="TOC3"/>
        <w:rPr>
          <w:rFonts w:ascii="Calibri" w:hAnsi="Calibri"/>
          <w:noProof/>
          <w:kern w:val="2"/>
          <w:sz w:val="24"/>
          <w:szCs w:val="24"/>
          <w:lang w:eastAsia="en-GB"/>
        </w:rPr>
      </w:pPr>
      <w:r>
        <w:rPr>
          <w:noProof/>
        </w:rPr>
        <w:t>A.17.5.9</w:t>
      </w:r>
      <w:r>
        <w:rPr>
          <w:rFonts w:ascii="Calibri" w:hAnsi="Calibri"/>
          <w:noProof/>
          <w:kern w:val="2"/>
          <w:sz w:val="24"/>
          <w:szCs w:val="24"/>
          <w:lang w:eastAsia="en-GB"/>
        </w:rPr>
        <w:tab/>
      </w:r>
      <w:r>
        <w:rPr>
          <w:noProof/>
        </w:rPr>
        <w:t>Notify SPC</w:t>
      </w:r>
      <w:r>
        <w:rPr>
          <w:noProof/>
        </w:rPr>
        <w:tab/>
      </w:r>
      <w:r>
        <w:rPr>
          <w:noProof/>
        </w:rPr>
        <w:fldChar w:fldCharType="begin" w:fldLock="1"/>
      </w:r>
      <w:r>
        <w:rPr>
          <w:noProof/>
        </w:rPr>
        <w:instrText xml:space="preserve"> PAGEREF _Toc177668556 \h </w:instrText>
      </w:r>
      <w:r>
        <w:rPr>
          <w:noProof/>
        </w:rPr>
      </w:r>
      <w:r>
        <w:rPr>
          <w:noProof/>
        </w:rPr>
        <w:fldChar w:fldCharType="separate"/>
      </w:r>
      <w:r>
        <w:rPr>
          <w:noProof/>
        </w:rPr>
        <w:t>99</w:t>
      </w:r>
      <w:r>
        <w:rPr>
          <w:noProof/>
        </w:rPr>
        <w:fldChar w:fldCharType="end"/>
      </w:r>
    </w:p>
    <w:p w14:paraId="7686C4F1" w14:textId="006ACBE7" w:rsidR="000F038B" w:rsidRDefault="000F038B">
      <w:pPr>
        <w:pStyle w:val="TOC3"/>
        <w:rPr>
          <w:rFonts w:ascii="Calibri" w:hAnsi="Calibri"/>
          <w:noProof/>
          <w:kern w:val="2"/>
          <w:sz w:val="24"/>
          <w:szCs w:val="24"/>
          <w:lang w:eastAsia="en-GB"/>
        </w:rPr>
      </w:pPr>
      <w:r>
        <w:rPr>
          <w:noProof/>
        </w:rPr>
        <w:t>A.17.5.10</w:t>
      </w:r>
      <w:r>
        <w:rPr>
          <w:rFonts w:ascii="Calibri" w:hAnsi="Calibri"/>
          <w:noProof/>
          <w:kern w:val="2"/>
          <w:sz w:val="24"/>
          <w:szCs w:val="24"/>
          <w:lang w:eastAsia="en-GB"/>
        </w:rPr>
        <w:tab/>
      </w:r>
      <w:r>
        <w:rPr>
          <w:noProof/>
        </w:rPr>
        <w:t>Notify MPC</w:t>
      </w:r>
      <w:r>
        <w:rPr>
          <w:noProof/>
        </w:rPr>
        <w:tab/>
      </w:r>
      <w:r>
        <w:rPr>
          <w:noProof/>
        </w:rPr>
        <w:fldChar w:fldCharType="begin" w:fldLock="1"/>
      </w:r>
      <w:r>
        <w:rPr>
          <w:noProof/>
        </w:rPr>
        <w:instrText xml:space="preserve"> PAGEREF _Toc177668557 \h </w:instrText>
      </w:r>
      <w:r>
        <w:rPr>
          <w:noProof/>
        </w:rPr>
      </w:r>
      <w:r>
        <w:rPr>
          <w:noProof/>
        </w:rPr>
        <w:fldChar w:fldCharType="separate"/>
      </w:r>
      <w:r>
        <w:rPr>
          <w:noProof/>
        </w:rPr>
        <w:t>99</w:t>
      </w:r>
      <w:r>
        <w:rPr>
          <w:noProof/>
        </w:rPr>
        <w:fldChar w:fldCharType="end"/>
      </w:r>
    </w:p>
    <w:p w14:paraId="2B3E4FF5" w14:textId="4B35B03D" w:rsidR="000F038B" w:rsidRDefault="000F038B">
      <w:pPr>
        <w:pStyle w:val="TOC3"/>
        <w:rPr>
          <w:rFonts w:ascii="Calibri" w:hAnsi="Calibri"/>
          <w:noProof/>
          <w:kern w:val="2"/>
          <w:sz w:val="24"/>
          <w:szCs w:val="24"/>
          <w:lang w:eastAsia="en-GB"/>
        </w:rPr>
      </w:pPr>
      <w:r>
        <w:rPr>
          <w:noProof/>
        </w:rPr>
        <w:t>A.17.5.11</w:t>
      </w:r>
      <w:r>
        <w:rPr>
          <w:rFonts w:ascii="Calibri" w:hAnsi="Calibri"/>
          <w:noProof/>
          <w:kern w:val="2"/>
          <w:sz w:val="24"/>
          <w:szCs w:val="24"/>
          <w:lang w:eastAsia="en-GB"/>
        </w:rPr>
        <w:tab/>
      </w:r>
      <w:r>
        <w:rPr>
          <w:noProof/>
        </w:rPr>
        <w:t>Notify Detection of Legacy Interworking</w:t>
      </w:r>
      <w:r>
        <w:rPr>
          <w:noProof/>
        </w:rPr>
        <w:tab/>
      </w:r>
      <w:r>
        <w:rPr>
          <w:noProof/>
        </w:rPr>
        <w:fldChar w:fldCharType="begin" w:fldLock="1"/>
      </w:r>
      <w:r>
        <w:rPr>
          <w:noProof/>
        </w:rPr>
        <w:instrText xml:space="preserve"> PAGEREF _Toc177668558 \h </w:instrText>
      </w:r>
      <w:r>
        <w:rPr>
          <w:noProof/>
        </w:rPr>
      </w:r>
      <w:r>
        <w:rPr>
          <w:noProof/>
        </w:rPr>
        <w:fldChar w:fldCharType="separate"/>
      </w:r>
      <w:r>
        <w:rPr>
          <w:noProof/>
        </w:rPr>
        <w:t>100</w:t>
      </w:r>
      <w:r>
        <w:rPr>
          <w:noProof/>
        </w:rPr>
        <w:fldChar w:fldCharType="end"/>
      </w:r>
    </w:p>
    <w:p w14:paraId="108E2DF8" w14:textId="61CE0152" w:rsidR="000F038B" w:rsidRDefault="000F038B">
      <w:pPr>
        <w:pStyle w:val="TOC3"/>
        <w:rPr>
          <w:rFonts w:ascii="Calibri" w:hAnsi="Calibri"/>
          <w:noProof/>
          <w:kern w:val="2"/>
          <w:sz w:val="24"/>
          <w:szCs w:val="24"/>
          <w:lang w:eastAsia="en-GB"/>
        </w:rPr>
      </w:pPr>
      <w:r w:rsidRPr="009A6600">
        <w:rPr>
          <w:noProof/>
          <w:lang w:val="pt-BR"/>
        </w:rPr>
        <w:t>A.17.5.12</w:t>
      </w:r>
      <w:r>
        <w:rPr>
          <w:rFonts w:ascii="Calibri" w:hAnsi="Calibri"/>
          <w:noProof/>
          <w:kern w:val="2"/>
          <w:sz w:val="24"/>
          <w:szCs w:val="24"/>
          <w:lang w:eastAsia="en-GB"/>
        </w:rPr>
        <w:tab/>
      </w:r>
      <w:r w:rsidRPr="009A6600">
        <w:rPr>
          <w:noProof/>
          <w:lang w:val="pt-BR"/>
        </w:rPr>
        <w:t>Stop MPC</w:t>
      </w:r>
      <w:r>
        <w:rPr>
          <w:noProof/>
        </w:rPr>
        <w:tab/>
      </w:r>
      <w:r>
        <w:rPr>
          <w:noProof/>
        </w:rPr>
        <w:fldChar w:fldCharType="begin" w:fldLock="1"/>
      </w:r>
      <w:r>
        <w:rPr>
          <w:noProof/>
        </w:rPr>
        <w:instrText xml:space="preserve"> PAGEREF _Toc177668559 \h </w:instrText>
      </w:r>
      <w:r>
        <w:rPr>
          <w:noProof/>
        </w:rPr>
      </w:r>
      <w:r>
        <w:rPr>
          <w:noProof/>
        </w:rPr>
        <w:fldChar w:fldCharType="separate"/>
      </w:r>
      <w:r>
        <w:rPr>
          <w:noProof/>
        </w:rPr>
        <w:t>100</w:t>
      </w:r>
      <w:r>
        <w:rPr>
          <w:noProof/>
        </w:rPr>
        <w:fldChar w:fldCharType="end"/>
      </w:r>
    </w:p>
    <w:p w14:paraId="39862CE8" w14:textId="3B58AF29" w:rsidR="000F038B" w:rsidRDefault="000F038B">
      <w:pPr>
        <w:pStyle w:val="TOC3"/>
        <w:rPr>
          <w:rFonts w:ascii="Calibri" w:hAnsi="Calibri"/>
          <w:noProof/>
          <w:kern w:val="2"/>
          <w:sz w:val="24"/>
          <w:szCs w:val="24"/>
          <w:lang w:eastAsia="en-GB"/>
        </w:rPr>
      </w:pPr>
      <w:r w:rsidRPr="009A6600">
        <w:rPr>
          <w:noProof/>
          <w:lang w:val="pt-BR"/>
        </w:rPr>
        <w:t>A.17.5.13</w:t>
      </w:r>
      <w:r>
        <w:rPr>
          <w:rFonts w:ascii="Calibri" w:hAnsi="Calibri"/>
          <w:noProof/>
          <w:kern w:val="2"/>
          <w:sz w:val="24"/>
          <w:szCs w:val="24"/>
          <w:lang w:eastAsia="en-GB"/>
        </w:rPr>
        <w:tab/>
      </w:r>
      <w:r w:rsidRPr="009A6600">
        <w:rPr>
          <w:noProof/>
          <w:lang w:val="pt-BR"/>
        </w:rPr>
        <w:t>Stop SPC</w:t>
      </w:r>
      <w:r>
        <w:rPr>
          <w:noProof/>
        </w:rPr>
        <w:tab/>
      </w:r>
      <w:r>
        <w:rPr>
          <w:noProof/>
        </w:rPr>
        <w:fldChar w:fldCharType="begin" w:fldLock="1"/>
      </w:r>
      <w:r>
        <w:rPr>
          <w:noProof/>
        </w:rPr>
        <w:instrText xml:space="preserve"> PAGEREF _Toc177668560 \h </w:instrText>
      </w:r>
      <w:r>
        <w:rPr>
          <w:noProof/>
        </w:rPr>
      </w:r>
      <w:r>
        <w:rPr>
          <w:noProof/>
        </w:rPr>
        <w:fldChar w:fldCharType="separate"/>
      </w:r>
      <w:r>
        <w:rPr>
          <w:noProof/>
        </w:rPr>
        <w:t>101</w:t>
      </w:r>
      <w:r>
        <w:rPr>
          <w:noProof/>
        </w:rPr>
        <w:fldChar w:fldCharType="end"/>
      </w:r>
    </w:p>
    <w:p w14:paraId="6B758164" w14:textId="5952EABB" w:rsidR="000F038B" w:rsidRDefault="000F038B">
      <w:pPr>
        <w:pStyle w:val="TOC3"/>
        <w:rPr>
          <w:rFonts w:ascii="Calibri" w:hAnsi="Calibri"/>
          <w:noProof/>
          <w:kern w:val="2"/>
          <w:sz w:val="24"/>
          <w:szCs w:val="24"/>
          <w:lang w:eastAsia="en-GB"/>
        </w:rPr>
      </w:pPr>
      <w:r w:rsidRPr="009A6600">
        <w:rPr>
          <w:noProof/>
          <w:lang w:val="en-US"/>
        </w:rPr>
        <w:t>A.17.5.14</w:t>
      </w:r>
      <w:r>
        <w:rPr>
          <w:rFonts w:ascii="Calibri" w:hAnsi="Calibri"/>
          <w:noProof/>
          <w:kern w:val="2"/>
          <w:sz w:val="24"/>
          <w:szCs w:val="24"/>
          <w:lang w:eastAsia="en-GB"/>
        </w:rPr>
        <w:tab/>
      </w:r>
      <w:r w:rsidRPr="009A6600">
        <w:rPr>
          <w:noProof/>
          <w:lang w:val="en-US"/>
        </w:rPr>
        <w:t>Stop MONA Negotiation</w:t>
      </w:r>
      <w:r>
        <w:rPr>
          <w:noProof/>
        </w:rPr>
        <w:tab/>
      </w:r>
      <w:r>
        <w:rPr>
          <w:noProof/>
        </w:rPr>
        <w:fldChar w:fldCharType="begin" w:fldLock="1"/>
      </w:r>
      <w:r>
        <w:rPr>
          <w:noProof/>
        </w:rPr>
        <w:instrText xml:space="preserve"> PAGEREF _Toc177668561 \h </w:instrText>
      </w:r>
      <w:r>
        <w:rPr>
          <w:noProof/>
        </w:rPr>
      </w:r>
      <w:r>
        <w:rPr>
          <w:noProof/>
        </w:rPr>
        <w:fldChar w:fldCharType="separate"/>
      </w:r>
      <w:r>
        <w:rPr>
          <w:noProof/>
        </w:rPr>
        <w:t>102</w:t>
      </w:r>
      <w:r>
        <w:rPr>
          <w:noProof/>
        </w:rPr>
        <w:fldChar w:fldCharType="end"/>
      </w:r>
    </w:p>
    <w:p w14:paraId="15F1D39D" w14:textId="7278648A" w:rsidR="000F038B" w:rsidRDefault="000F038B">
      <w:pPr>
        <w:pStyle w:val="TOC2"/>
        <w:rPr>
          <w:rFonts w:ascii="Calibri" w:hAnsi="Calibri"/>
          <w:noProof/>
          <w:kern w:val="2"/>
          <w:sz w:val="24"/>
          <w:szCs w:val="24"/>
          <w:lang w:eastAsia="en-GB"/>
        </w:rPr>
      </w:pPr>
      <w:r>
        <w:rPr>
          <w:noProof/>
        </w:rPr>
        <w:t>A.17.6</w:t>
      </w:r>
      <w:r>
        <w:rPr>
          <w:rFonts w:ascii="Calibri" w:hAnsi="Calibri"/>
          <w:noProof/>
          <w:kern w:val="2"/>
          <w:sz w:val="24"/>
          <w:szCs w:val="24"/>
          <w:lang w:eastAsia="en-GB"/>
        </w:rPr>
        <w:tab/>
      </w:r>
      <w:r>
        <w:rPr>
          <w:noProof/>
        </w:rPr>
        <w:t>SIP-I on Nc Terminations Procedures</w:t>
      </w:r>
      <w:r>
        <w:rPr>
          <w:noProof/>
        </w:rPr>
        <w:tab/>
      </w:r>
      <w:r>
        <w:rPr>
          <w:noProof/>
        </w:rPr>
        <w:fldChar w:fldCharType="begin" w:fldLock="1"/>
      </w:r>
      <w:r>
        <w:rPr>
          <w:noProof/>
        </w:rPr>
        <w:instrText xml:space="preserve"> PAGEREF _Toc177668562 \h </w:instrText>
      </w:r>
      <w:r>
        <w:rPr>
          <w:noProof/>
        </w:rPr>
      </w:r>
      <w:r>
        <w:rPr>
          <w:noProof/>
        </w:rPr>
        <w:fldChar w:fldCharType="separate"/>
      </w:r>
      <w:r>
        <w:rPr>
          <w:noProof/>
        </w:rPr>
        <w:t>103</w:t>
      </w:r>
      <w:r>
        <w:rPr>
          <w:noProof/>
        </w:rPr>
        <w:fldChar w:fldCharType="end"/>
      </w:r>
    </w:p>
    <w:p w14:paraId="794FF24B" w14:textId="01A1A905" w:rsidR="000F038B" w:rsidRDefault="000F038B">
      <w:pPr>
        <w:pStyle w:val="TOC3"/>
        <w:rPr>
          <w:rFonts w:ascii="Calibri" w:hAnsi="Calibri"/>
          <w:noProof/>
          <w:kern w:val="2"/>
          <w:sz w:val="24"/>
          <w:szCs w:val="24"/>
          <w:lang w:eastAsia="en-GB"/>
        </w:rPr>
      </w:pPr>
      <w:r>
        <w:rPr>
          <w:noProof/>
        </w:rPr>
        <w:t>A.17.6.1</w:t>
      </w:r>
      <w:r>
        <w:rPr>
          <w:rFonts w:ascii="Calibri" w:hAnsi="Calibri"/>
          <w:noProof/>
          <w:kern w:val="2"/>
          <w:sz w:val="24"/>
          <w:szCs w:val="24"/>
          <w:lang w:eastAsia="en-GB"/>
        </w:rPr>
        <w:tab/>
      </w:r>
      <w:r>
        <w:rPr>
          <w:noProof/>
        </w:rPr>
        <w:t>Summary of Procedures related to a termination towards SIP-I on Nc CN Subsystem</w:t>
      </w:r>
      <w:r>
        <w:rPr>
          <w:noProof/>
        </w:rPr>
        <w:tab/>
      </w:r>
      <w:r>
        <w:rPr>
          <w:noProof/>
        </w:rPr>
        <w:fldChar w:fldCharType="begin" w:fldLock="1"/>
      </w:r>
      <w:r>
        <w:rPr>
          <w:noProof/>
        </w:rPr>
        <w:instrText xml:space="preserve"> PAGEREF _Toc177668563 \h </w:instrText>
      </w:r>
      <w:r>
        <w:rPr>
          <w:noProof/>
        </w:rPr>
      </w:r>
      <w:r>
        <w:rPr>
          <w:noProof/>
        </w:rPr>
        <w:fldChar w:fldCharType="separate"/>
      </w:r>
      <w:r>
        <w:rPr>
          <w:noProof/>
        </w:rPr>
        <w:t>103</w:t>
      </w:r>
      <w:r>
        <w:rPr>
          <w:noProof/>
        </w:rPr>
        <w:fldChar w:fldCharType="end"/>
      </w:r>
    </w:p>
    <w:p w14:paraId="0B0F134C" w14:textId="446FE86A" w:rsidR="000F038B" w:rsidRDefault="000F038B" w:rsidP="000F038B">
      <w:pPr>
        <w:pStyle w:val="TOC8"/>
        <w:rPr>
          <w:rFonts w:ascii="Calibri" w:hAnsi="Calibri"/>
          <w:b w:val="0"/>
          <w:noProof/>
          <w:kern w:val="2"/>
          <w:sz w:val="24"/>
          <w:szCs w:val="24"/>
          <w:lang w:eastAsia="en-GB"/>
        </w:rPr>
      </w:pPr>
      <w:r w:rsidRPr="009A6600">
        <w:rPr>
          <w:noProof/>
          <w:lang w:val="fr-FR"/>
        </w:rPr>
        <w:t>Annex B (normative</w:t>
      </w:r>
      <w:r>
        <w:rPr>
          <w:noProof/>
          <w:lang w:val="fr-FR"/>
        </w:rPr>
        <w:t>):</w:t>
      </w:r>
      <w:r>
        <w:rPr>
          <w:noProof/>
          <w:lang w:val="fr-FR"/>
        </w:rPr>
        <w:tab/>
      </w:r>
      <w:r w:rsidRPr="009A6600">
        <w:rPr>
          <w:noProof/>
          <w:lang w:val="fr-FR"/>
        </w:rPr>
        <w:t>Void</w:t>
      </w:r>
      <w:r>
        <w:rPr>
          <w:noProof/>
        </w:rPr>
        <w:tab/>
      </w:r>
      <w:r>
        <w:rPr>
          <w:noProof/>
        </w:rPr>
        <w:fldChar w:fldCharType="begin" w:fldLock="1"/>
      </w:r>
      <w:r>
        <w:rPr>
          <w:noProof/>
        </w:rPr>
        <w:instrText xml:space="preserve"> PAGEREF _Toc177668564 \h </w:instrText>
      </w:r>
      <w:r>
        <w:rPr>
          <w:noProof/>
        </w:rPr>
      </w:r>
      <w:r>
        <w:rPr>
          <w:noProof/>
        </w:rPr>
        <w:fldChar w:fldCharType="separate"/>
      </w:r>
      <w:r>
        <w:rPr>
          <w:noProof/>
        </w:rPr>
        <w:t>105</w:t>
      </w:r>
      <w:r>
        <w:rPr>
          <w:noProof/>
        </w:rPr>
        <w:fldChar w:fldCharType="end"/>
      </w:r>
    </w:p>
    <w:p w14:paraId="5C63FB63" w14:textId="2C1E8A6B" w:rsidR="000F038B" w:rsidRDefault="000F038B" w:rsidP="000F038B">
      <w:pPr>
        <w:pStyle w:val="TOC8"/>
        <w:rPr>
          <w:rFonts w:ascii="Calibri" w:hAnsi="Calibri"/>
          <w:b w:val="0"/>
          <w:noProof/>
          <w:kern w:val="2"/>
          <w:sz w:val="24"/>
          <w:szCs w:val="24"/>
          <w:lang w:eastAsia="en-GB"/>
        </w:rPr>
      </w:pPr>
      <w:r w:rsidRPr="009A6600">
        <w:rPr>
          <w:noProof/>
          <w:lang w:val="fr-FR"/>
        </w:rPr>
        <w:t>Annex C (normative</w:t>
      </w:r>
      <w:r>
        <w:rPr>
          <w:noProof/>
          <w:lang w:val="fr-FR"/>
        </w:rPr>
        <w:t>):</w:t>
      </w:r>
      <w:r>
        <w:rPr>
          <w:noProof/>
          <w:lang w:val="fr-FR"/>
        </w:rPr>
        <w:tab/>
      </w:r>
      <w:r w:rsidRPr="009A6600">
        <w:rPr>
          <w:noProof/>
          <w:lang w:val="fr-FR" w:eastAsia="en-GB"/>
        </w:rPr>
        <w:t>Void</w:t>
      </w:r>
      <w:r>
        <w:rPr>
          <w:noProof/>
        </w:rPr>
        <w:tab/>
      </w:r>
      <w:r>
        <w:rPr>
          <w:noProof/>
        </w:rPr>
        <w:fldChar w:fldCharType="begin" w:fldLock="1"/>
      </w:r>
      <w:r>
        <w:rPr>
          <w:noProof/>
        </w:rPr>
        <w:instrText xml:space="preserve"> PAGEREF _Toc177668565 \h </w:instrText>
      </w:r>
      <w:r>
        <w:rPr>
          <w:noProof/>
        </w:rPr>
      </w:r>
      <w:r>
        <w:rPr>
          <w:noProof/>
        </w:rPr>
        <w:fldChar w:fldCharType="separate"/>
      </w:r>
      <w:r>
        <w:rPr>
          <w:noProof/>
        </w:rPr>
        <w:t>106</w:t>
      </w:r>
      <w:r>
        <w:rPr>
          <w:noProof/>
        </w:rPr>
        <w:fldChar w:fldCharType="end"/>
      </w:r>
    </w:p>
    <w:p w14:paraId="02AFE853" w14:textId="607C74EA" w:rsidR="000F038B" w:rsidRDefault="000F038B" w:rsidP="000F038B">
      <w:pPr>
        <w:pStyle w:val="TOC8"/>
        <w:rPr>
          <w:rFonts w:ascii="Calibri" w:hAnsi="Calibri"/>
          <w:b w:val="0"/>
          <w:noProof/>
          <w:kern w:val="2"/>
          <w:sz w:val="24"/>
          <w:szCs w:val="24"/>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_Toc177668566 \h </w:instrText>
      </w:r>
      <w:r>
        <w:rPr>
          <w:noProof/>
        </w:rPr>
      </w:r>
      <w:r>
        <w:rPr>
          <w:noProof/>
        </w:rPr>
        <w:fldChar w:fldCharType="separate"/>
      </w:r>
      <w:r>
        <w:rPr>
          <w:noProof/>
        </w:rPr>
        <w:t>107</w:t>
      </w:r>
      <w:r>
        <w:rPr>
          <w:noProof/>
        </w:rPr>
        <w:fldChar w:fldCharType="end"/>
      </w:r>
    </w:p>
    <w:p w14:paraId="346EA173" w14:textId="31706616" w:rsidR="00D01BCA" w:rsidRDefault="00AB7182">
      <w:r>
        <w:rPr>
          <w:noProof/>
          <w:sz w:val="22"/>
        </w:rPr>
        <w:fldChar w:fldCharType="end"/>
      </w:r>
    </w:p>
    <w:p w14:paraId="13349983" w14:textId="77777777" w:rsidR="00D01BCA" w:rsidRDefault="00D01BCA">
      <w:pPr>
        <w:pStyle w:val="Heading1"/>
      </w:pPr>
      <w:r>
        <w:br w:type="page"/>
      </w:r>
      <w:bookmarkStart w:id="7" w:name="_Toc177668389"/>
      <w:r>
        <w:lastRenderedPageBreak/>
        <w:t>Foreword</w:t>
      </w:r>
      <w:bookmarkEnd w:id="7"/>
    </w:p>
    <w:p w14:paraId="63F1FD2C" w14:textId="77777777" w:rsidR="00D01BCA" w:rsidRDefault="00D01BCA">
      <w:r>
        <w:t>This Technical Specification has been produced by the 3</w:t>
      </w:r>
      <w:r>
        <w:rPr>
          <w:vertAlign w:val="superscript"/>
        </w:rPr>
        <w:t>rd</w:t>
      </w:r>
      <w:r>
        <w:t xml:space="preserve"> Generation Partnership Project (3GPP).</w:t>
      </w:r>
    </w:p>
    <w:p w14:paraId="558A5EDE" w14:textId="77777777" w:rsidR="00D01BCA" w:rsidRDefault="00D01BC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665B57" w14:textId="77777777" w:rsidR="00D01BCA" w:rsidRPr="001D3E92" w:rsidRDefault="00D01BCA">
      <w:pPr>
        <w:pStyle w:val="B1"/>
      </w:pPr>
      <w:r w:rsidRPr="001D3E92">
        <w:t>Version x.y.z</w:t>
      </w:r>
    </w:p>
    <w:p w14:paraId="49CAF9A3" w14:textId="77777777" w:rsidR="00D01BCA" w:rsidRDefault="00D01BCA">
      <w:pPr>
        <w:pStyle w:val="B1"/>
      </w:pPr>
      <w:r>
        <w:t>where:</w:t>
      </w:r>
    </w:p>
    <w:p w14:paraId="0AD7C4AD" w14:textId="77777777" w:rsidR="00D01BCA" w:rsidRDefault="00D01BCA">
      <w:pPr>
        <w:pStyle w:val="B2"/>
      </w:pPr>
      <w:r>
        <w:t>x</w:t>
      </w:r>
      <w:r>
        <w:tab/>
        <w:t>the first digit:</w:t>
      </w:r>
    </w:p>
    <w:p w14:paraId="12A0C7E3" w14:textId="77777777" w:rsidR="00D01BCA" w:rsidRDefault="00D01BCA">
      <w:pPr>
        <w:pStyle w:val="B3"/>
      </w:pPr>
      <w:r>
        <w:t>1</w:t>
      </w:r>
      <w:r>
        <w:tab/>
        <w:t>presented to TSG for information;</w:t>
      </w:r>
    </w:p>
    <w:p w14:paraId="3D211B4B" w14:textId="77777777" w:rsidR="00D01BCA" w:rsidRDefault="00D01BCA">
      <w:pPr>
        <w:pStyle w:val="B3"/>
      </w:pPr>
      <w:r>
        <w:t>2</w:t>
      </w:r>
      <w:r>
        <w:tab/>
        <w:t>presented to TSG for approval;</w:t>
      </w:r>
    </w:p>
    <w:p w14:paraId="3A20DF31" w14:textId="77777777" w:rsidR="00D01BCA" w:rsidRDefault="00D01BCA">
      <w:pPr>
        <w:pStyle w:val="B3"/>
      </w:pPr>
      <w:r>
        <w:t>3</w:t>
      </w:r>
      <w:r>
        <w:tab/>
        <w:t>or greater indicates TSG approved document under change control.</w:t>
      </w:r>
    </w:p>
    <w:p w14:paraId="1A1F3791" w14:textId="77777777" w:rsidR="00D01BCA" w:rsidRDefault="00D01BCA">
      <w:pPr>
        <w:pStyle w:val="B2"/>
      </w:pPr>
      <w:r>
        <w:t>y</w:t>
      </w:r>
      <w:r>
        <w:tab/>
        <w:t>the second digit is incremented for all changes of substance, i.e. technical enhancements, corrections, updates, etc.</w:t>
      </w:r>
    </w:p>
    <w:p w14:paraId="3AA36435" w14:textId="77777777" w:rsidR="00D01BCA" w:rsidRDefault="00D01BCA">
      <w:pPr>
        <w:pStyle w:val="B2"/>
      </w:pPr>
      <w:r>
        <w:t>z</w:t>
      </w:r>
      <w:r>
        <w:tab/>
        <w:t>the third digit is incremented when editorial only changes have been incorporated in the document.</w:t>
      </w:r>
    </w:p>
    <w:p w14:paraId="29481761" w14:textId="77777777" w:rsidR="00D01BCA" w:rsidRDefault="00D01BCA">
      <w:pPr>
        <w:pStyle w:val="Heading1"/>
      </w:pPr>
      <w:bookmarkStart w:id="8" w:name="_Toc177668390"/>
      <w:r>
        <w:t>1</w:t>
      </w:r>
      <w:r>
        <w:tab/>
        <w:t>Scope</w:t>
      </w:r>
      <w:bookmarkEnd w:id="8"/>
    </w:p>
    <w:p w14:paraId="4DB59AB6" w14:textId="77777777" w:rsidR="00D01BCA" w:rsidRDefault="00D01BCA">
      <w:pPr>
        <w:pStyle w:val="BodyText"/>
      </w:pPr>
      <w:r>
        <w:t xml:space="preserve">The present document describes the protocol to be used on the Media Gateway Control Function (MGCF) – IM Media Gateway (IM-MGW) interface. </w:t>
      </w:r>
      <w:r w:rsidR="00466786">
        <w:t xml:space="preserve">This interface provides the Media Gateway Control for interworking between the IP Multimedia Subsystem (IMS) and CS domain (ISUP, BICC and SIP-I). </w:t>
      </w:r>
      <w:r>
        <w:t xml:space="preserve">The basis for this protocol is the H.248 protocol as specified in ITU-T. The IMS architecture is described in </w:t>
      </w:r>
      <w:r w:rsidR="00C019BF">
        <w:t xml:space="preserve">3GPP TS </w:t>
      </w:r>
      <w:r>
        <w:t>23.228</w:t>
      </w:r>
      <w:r w:rsidR="00C019BF">
        <w:t xml:space="preserve"> [1]</w:t>
      </w:r>
      <w:r>
        <w:t xml:space="preserve">. </w:t>
      </w:r>
      <w:r>
        <w:rPr>
          <w:rFonts w:cs="Arial"/>
        </w:rPr>
        <w:t xml:space="preserve">The interaction of the MGCF-IM MGW interface signalling procedures in relation to the SIP, and BICC/ISUP signalling at the MGCF are described in </w:t>
      </w:r>
      <w:r w:rsidR="00466786">
        <w:rPr>
          <w:rFonts w:cs="Arial"/>
        </w:rPr>
        <w:t xml:space="preserve">3GPP TS </w:t>
      </w:r>
      <w:r>
        <w:rPr>
          <w:rFonts w:cs="Arial"/>
        </w:rPr>
        <w:t>29.163</w:t>
      </w:r>
      <w:r>
        <w:t>[4]</w:t>
      </w:r>
      <w:r w:rsidR="00756757">
        <w:t>.</w:t>
      </w:r>
    </w:p>
    <w:p w14:paraId="4AFD13FB" w14:textId="77777777" w:rsidR="00466786" w:rsidRDefault="00466786">
      <w:pPr>
        <w:pStyle w:val="BodyText"/>
      </w:pPr>
      <w:r>
        <w:t xml:space="preserve">The interaction </w:t>
      </w:r>
      <w:r>
        <w:rPr>
          <w:rFonts w:cs="Arial"/>
        </w:rPr>
        <w:t>of the MGCF-IM MGW interface signalling procedures in relation to the IMS SIP and SIP-I on Nc at the MGCF are described in 3GPP TS 29.235</w:t>
      </w:r>
      <w:r>
        <w:t>[47].</w:t>
      </w:r>
    </w:p>
    <w:p w14:paraId="69F4522F" w14:textId="77777777" w:rsidR="00756757" w:rsidRDefault="00D01BCA" w:rsidP="00756757">
      <w:pPr>
        <w:pStyle w:val="BodyText"/>
      </w:pPr>
      <w:r>
        <w:t>This specification describes the application of H.248 on the Mn interface. Required extensions use the H.248 standard extension mechanism.</w:t>
      </w:r>
      <w:r w:rsidR="00865A95">
        <w:t xml:space="preserve"> In addition certain aspects of the base protocol H.248 are not needed for this interface and thus excluded by this profile.</w:t>
      </w:r>
      <w:r w:rsidR="00756757" w:rsidRPr="00756757">
        <w:t xml:space="preserve"> </w:t>
      </w:r>
    </w:p>
    <w:p w14:paraId="5D01B249" w14:textId="77777777" w:rsidR="00D01BCA" w:rsidRDefault="00756757" w:rsidP="00756757">
      <w:pPr>
        <w:pStyle w:val="BodyText"/>
      </w:pPr>
      <w:r>
        <w:t>In addition this profile provides support for PSTN/ISDN Emulation as required by ETSI TISPAN.</w:t>
      </w:r>
    </w:p>
    <w:p w14:paraId="252172DD" w14:textId="77777777" w:rsidR="00D01BCA" w:rsidRDefault="004968B4">
      <w:r>
        <w:t xml:space="preserve">The specification contains a normative Annex defining the H.248.1 Profile in accordance with ITU-T recommendations for H.248.1 applications. Where there exists any contradiction between the </w:t>
      </w:r>
      <w:r w:rsidR="000B0B96">
        <w:t>normative</w:t>
      </w:r>
      <w:r>
        <w:t xml:space="preserve"> Annex A and the rest of the specification, the Nornative Annex shall take precidence. The main body of the specification provides an introduction to the use of the profile for the Mn interface and introduces any specific functionality (e.g. new packages) associated to the Mn.</w:t>
      </w:r>
    </w:p>
    <w:p w14:paraId="0F4041AF" w14:textId="77777777" w:rsidR="00E551E4" w:rsidRDefault="00E551E4" w:rsidP="00E551E4">
      <w:pPr>
        <w:pStyle w:val="Heading1"/>
      </w:pPr>
      <w:bookmarkStart w:id="9" w:name="_Toc177668391"/>
      <w:r>
        <w:t>2</w:t>
      </w:r>
      <w:r>
        <w:tab/>
        <w:t>References</w:t>
      </w:r>
      <w:bookmarkEnd w:id="9"/>
    </w:p>
    <w:p w14:paraId="2F248F4C" w14:textId="77777777" w:rsidR="00E551E4" w:rsidRDefault="00E551E4" w:rsidP="00E551E4">
      <w:r>
        <w:t>The following documents contain provisions which, through reference in this text, constitute provisions of the present document.</w:t>
      </w:r>
    </w:p>
    <w:p w14:paraId="289A1D58" w14:textId="77777777" w:rsidR="00E551E4" w:rsidRDefault="00870B8D" w:rsidP="00870B8D">
      <w:pPr>
        <w:pStyle w:val="B1"/>
      </w:pPr>
      <w:r>
        <w:rPr>
          <w:lang w:eastAsia="zh-CN"/>
        </w:rPr>
        <w:t>-</w:t>
      </w:r>
      <w:r>
        <w:rPr>
          <w:lang w:eastAsia="zh-CN"/>
        </w:rPr>
        <w:tab/>
      </w:r>
      <w:r w:rsidR="00E551E4">
        <w:t>References are either specific (identified by date of publication, edition number, version number, etc.) or non</w:t>
      </w:r>
      <w:r w:rsidR="00E551E4">
        <w:noBreakHyphen/>
        <w:t>specific.</w:t>
      </w:r>
    </w:p>
    <w:p w14:paraId="3B647E6E" w14:textId="77777777" w:rsidR="00E551E4" w:rsidRDefault="00870B8D" w:rsidP="00870B8D">
      <w:pPr>
        <w:pStyle w:val="B1"/>
      </w:pPr>
      <w:r>
        <w:rPr>
          <w:lang w:eastAsia="zh-CN"/>
        </w:rPr>
        <w:t>-</w:t>
      </w:r>
      <w:r>
        <w:rPr>
          <w:lang w:eastAsia="zh-CN"/>
        </w:rPr>
        <w:tab/>
      </w:r>
      <w:r w:rsidR="00E551E4">
        <w:t>For a specific reference, subsequent revisions do not apply.</w:t>
      </w:r>
    </w:p>
    <w:p w14:paraId="1953040D" w14:textId="77777777" w:rsidR="00E551E4" w:rsidRDefault="00870B8D" w:rsidP="00870B8D">
      <w:pPr>
        <w:pStyle w:val="B1"/>
      </w:pPr>
      <w:r>
        <w:rPr>
          <w:lang w:eastAsia="zh-CN"/>
        </w:rPr>
        <w:lastRenderedPageBreak/>
        <w:t>-</w:t>
      </w:r>
      <w:r>
        <w:rPr>
          <w:lang w:eastAsia="zh-CN"/>
        </w:rPr>
        <w:tab/>
      </w:r>
      <w:r w:rsidR="00E551E4">
        <w:t xml:space="preserve">For a non-specific reference, the latest version applies.  In the case of a reference to a 3GPP document (including a GSM document), a non-specific reference implicitly refers to the latest version of that document </w:t>
      </w:r>
      <w:r w:rsidR="00E551E4">
        <w:rPr>
          <w:i/>
          <w:iCs/>
        </w:rPr>
        <w:t>in the same Release as the present document</w:t>
      </w:r>
      <w:r w:rsidR="00E551E4">
        <w:t>.</w:t>
      </w:r>
    </w:p>
    <w:p w14:paraId="20CF2225" w14:textId="77777777" w:rsidR="00E551E4" w:rsidRDefault="00E551E4" w:rsidP="00E551E4">
      <w:pPr>
        <w:pStyle w:val="EX"/>
      </w:pPr>
      <w:bookmarkStart w:id="10" w:name="ref23153"/>
      <w:r>
        <w:t>[</w:t>
      </w:r>
      <w:r>
        <w:rPr>
          <w:noProof/>
        </w:rPr>
        <w:t>1</w:t>
      </w:r>
      <w:r>
        <w:t>]</w:t>
      </w:r>
      <w:bookmarkEnd w:id="10"/>
      <w:r>
        <w:tab/>
        <w:t>3GPP TS 23.228: "IP Multimedia Subsystem (IMS);</w:t>
      </w:r>
      <w:r>
        <w:rPr>
          <w:rFonts w:hint="eastAsia"/>
          <w:lang w:eastAsia="ja-JP"/>
        </w:rPr>
        <w:t xml:space="preserve"> </w:t>
      </w:r>
      <w:r>
        <w:t>Stage 2".</w:t>
      </w:r>
    </w:p>
    <w:p w14:paraId="455D9A7E" w14:textId="77777777" w:rsidR="00E551E4" w:rsidRDefault="00E551E4" w:rsidP="00E551E4">
      <w:pPr>
        <w:pStyle w:val="EX"/>
      </w:pPr>
      <w:bookmarkStart w:id="11" w:name="ref29007"/>
      <w:r>
        <w:t>[</w:t>
      </w:r>
      <w:r>
        <w:rPr>
          <w:noProof/>
        </w:rPr>
        <w:t>2</w:t>
      </w:r>
      <w:r>
        <w:t>]</w:t>
      </w:r>
      <w:r>
        <w:tab/>
        <w:t>3GPP TS 29.007: "General requirements on interworking between the Public Land Mobile Network (PLMN) and the Integrated Services Digital Network (ISDN) or Public Switched Telephone Network (PSTN)".</w:t>
      </w:r>
    </w:p>
    <w:p w14:paraId="32FC9E54" w14:textId="77777777" w:rsidR="00E551E4" w:rsidRDefault="00E551E4" w:rsidP="00E551E4">
      <w:pPr>
        <w:pStyle w:val="EX"/>
      </w:pPr>
      <w:r>
        <w:t>[3]</w:t>
      </w:r>
      <w:r>
        <w:tab/>
        <w:t>3GPP TS 29.205: "Application of Q.1900 series to Bearer Independent CS Network architecture; Stage 3"</w:t>
      </w:r>
      <w:r w:rsidR="00696E1E">
        <w:t>.</w:t>
      </w:r>
      <w:r>
        <w:t xml:space="preserve"> </w:t>
      </w:r>
    </w:p>
    <w:bookmarkEnd w:id="11"/>
    <w:p w14:paraId="2052CC17" w14:textId="77777777" w:rsidR="00E551E4" w:rsidRDefault="00E551E4" w:rsidP="00E551E4">
      <w:pPr>
        <w:pStyle w:val="EX"/>
      </w:pPr>
      <w:r>
        <w:t>[</w:t>
      </w:r>
      <w:r>
        <w:rPr>
          <w:noProof/>
        </w:rPr>
        <w:t>4</w:t>
      </w:r>
      <w:r>
        <w:t>]</w:t>
      </w:r>
      <w:r>
        <w:tab/>
        <w:t>3GPP TS 29.163: "</w:t>
      </w:r>
      <w:r>
        <w:rPr>
          <w:color w:val="000000"/>
          <w:szCs w:val="16"/>
        </w:rPr>
        <w:t>Interworking between the IM CN subsystem and CS networks</w:t>
      </w:r>
      <w:r>
        <w:t xml:space="preserve"> – Stage 3".</w:t>
      </w:r>
    </w:p>
    <w:p w14:paraId="236C6473" w14:textId="77777777" w:rsidR="00E551E4" w:rsidRDefault="00E551E4" w:rsidP="00E551E4">
      <w:pPr>
        <w:pStyle w:val="EX"/>
      </w:pPr>
      <w:r>
        <w:t>[5]</w:t>
      </w:r>
      <w:r>
        <w:tab/>
        <w:t>3GPP TS 29.232: "Media Gateway Controller (MGC); Media Gateway (MGW) interface; Stage 3".</w:t>
      </w:r>
    </w:p>
    <w:p w14:paraId="10565E4E" w14:textId="77777777" w:rsidR="00E551E4" w:rsidRDefault="00E551E4" w:rsidP="00E551E4">
      <w:pPr>
        <w:pStyle w:val="EX"/>
      </w:pPr>
      <w:bookmarkStart w:id="12" w:name="refH248"/>
      <w:r>
        <w:t>[6]</w:t>
      </w:r>
      <w:r>
        <w:tab/>
        <w:t>3GPP TS 26.226: "Cellular Text Telephone Modem; General Description".</w:t>
      </w:r>
    </w:p>
    <w:p w14:paraId="5C6C9799" w14:textId="77777777" w:rsidR="00E551E4" w:rsidRDefault="00E551E4" w:rsidP="00E551E4">
      <w:pPr>
        <w:pStyle w:val="EX"/>
      </w:pPr>
      <w:r>
        <w:t>[7]</w:t>
      </w:r>
      <w:r>
        <w:tab/>
        <w:t>3GPP TS 26.103: "Speech codec list for GSM and UMTS".</w:t>
      </w:r>
    </w:p>
    <w:p w14:paraId="4D00AA70" w14:textId="77777777" w:rsidR="00E551E4" w:rsidRDefault="00E551E4" w:rsidP="00E551E4">
      <w:pPr>
        <w:pStyle w:val="EX"/>
      </w:pPr>
      <w:r>
        <w:t>[8]</w:t>
      </w:r>
      <w:r>
        <w:tab/>
      </w:r>
      <w:r w:rsidR="00C019BF">
        <w:t>Void</w:t>
      </w:r>
    </w:p>
    <w:p w14:paraId="2D976D12" w14:textId="77777777" w:rsidR="00E551E4" w:rsidRDefault="00E551E4" w:rsidP="00E551E4">
      <w:pPr>
        <w:pStyle w:val="EX"/>
      </w:pPr>
      <w:r>
        <w:t>[</w:t>
      </w:r>
      <w:r>
        <w:rPr>
          <w:noProof/>
        </w:rPr>
        <w:t>9</w:t>
      </w:r>
      <w:r>
        <w:t>]</w:t>
      </w:r>
      <w:bookmarkEnd w:id="12"/>
      <w:r>
        <w:tab/>
        <w:t>ITU-T Recommendation H.248.1 (05/</w:t>
      </w:r>
      <w:r w:rsidR="00E92114">
        <w:t>20</w:t>
      </w:r>
      <w:r>
        <w:t>02): "Gateway Control Protocol: Version 2"</w:t>
      </w:r>
      <w:r w:rsidRPr="00230CA8">
        <w:t xml:space="preserve"> </w:t>
      </w:r>
      <w:r>
        <w:t>including the Corrigendum1 for Version 2 (03/04).</w:t>
      </w:r>
    </w:p>
    <w:p w14:paraId="254011F9" w14:textId="77777777" w:rsidR="00E551E4" w:rsidRDefault="00E551E4" w:rsidP="00E551E4">
      <w:pPr>
        <w:pStyle w:val="EX"/>
      </w:pPr>
      <w:r>
        <w:t>[10]</w:t>
      </w:r>
      <w:r>
        <w:tab/>
        <w:t>ITU-T Recommendation H.248.8</w:t>
      </w:r>
      <w:r w:rsidR="00E92114">
        <w:t xml:space="preserve"> (09/2005)</w:t>
      </w:r>
      <w:r>
        <w:t>: "Error Codes and Service Change Reason Description".</w:t>
      </w:r>
    </w:p>
    <w:p w14:paraId="25FE4D68" w14:textId="77777777" w:rsidR="00E551E4" w:rsidRDefault="00E551E4" w:rsidP="00E551E4">
      <w:pPr>
        <w:pStyle w:val="EX"/>
      </w:pPr>
      <w:r>
        <w:t>[11]</w:t>
      </w:r>
      <w:r w:rsidR="00AB7182">
        <w:tab/>
      </w:r>
      <w:r>
        <w:t>ITU-T Recommendation H.248.2</w:t>
      </w:r>
      <w:r w:rsidR="00E92114">
        <w:t xml:space="preserve"> (01/2005)</w:t>
      </w:r>
      <w:r>
        <w:t>: "Facsimile, text conversation and call discrimination packages".</w:t>
      </w:r>
    </w:p>
    <w:p w14:paraId="27EC615B" w14:textId="77777777" w:rsidR="00E551E4" w:rsidRDefault="00E551E4" w:rsidP="00E551E4">
      <w:pPr>
        <w:pStyle w:val="EX"/>
      </w:pPr>
      <w:r>
        <w:t>[12]</w:t>
      </w:r>
      <w:r w:rsidR="00AB7182">
        <w:tab/>
      </w:r>
      <w:r>
        <w:t>ITU-T Recommendation H.248.10</w:t>
      </w:r>
      <w:r w:rsidR="00E92114">
        <w:t xml:space="preserve"> (07/2001)</w:t>
      </w:r>
      <w:r>
        <w:t>: "</w:t>
      </w:r>
      <w:r>
        <w:rPr>
          <w:lang w:val="en-US"/>
        </w:rPr>
        <w:t>Media Gateway Resource Congestion Handling Package</w:t>
      </w:r>
      <w:r>
        <w:t>".</w:t>
      </w:r>
    </w:p>
    <w:p w14:paraId="325F99FB" w14:textId="77777777" w:rsidR="00E551E4" w:rsidRDefault="00E551E4" w:rsidP="00E551E4">
      <w:pPr>
        <w:pStyle w:val="EX"/>
      </w:pPr>
      <w:r>
        <w:t>[13]</w:t>
      </w:r>
      <w:r>
        <w:tab/>
      </w:r>
      <w:r w:rsidR="00C019BF">
        <w:t>Void</w:t>
      </w:r>
    </w:p>
    <w:p w14:paraId="18A2F552" w14:textId="77777777" w:rsidR="00E551E4" w:rsidRDefault="00E551E4" w:rsidP="00E551E4">
      <w:pPr>
        <w:pStyle w:val="EX"/>
      </w:pPr>
      <w:bookmarkStart w:id="13" w:name="refRFC2960"/>
      <w:r>
        <w:t>[14]</w:t>
      </w:r>
      <w:r>
        <w:tab/>
        <w:t>ITU-T Recommendation Q.1950 (12/2002)</w:t>
      </w:r>
      <w:r w:rsidR="00696E1E">
        <w:t>:</w:t>
      </w:r>
      <w:r>
        <w:t xml:space="preserve"> "Call Bearer Control Protocol".</w:t>
      </w:r>
    </w:p>
    <w:p w14:paraId="3EAA1B0A" w14:textId="77777777" w:rsidR="00E551E4" w:rsidRDefault="00E551E4" w:rsidP="00E551E4">
      <w:pPr>
        <w:pStyle w:val="EX"/>
      </w:pPr>
      <w:r>
        <w:t>[</w:t>
      </w:r>
      <w:r>
        <w:rPr>
          <w:noProof/>
        </w:rPr>
        <w:t>15</w:t>
      </w:r>
      <w:r>
        <w:t>]</w:t>
      </w:r>
      <w:bookmarkEnd w:id="13"/>
      <w:r>
        <w:tab/>
        <w:t>IETF RFC 2960: "Stream Control Transmission Protocol".</w:t>
      </w:r>
    </w:p>
    <w:p w14:paraId="1EDC16B7" w14:textId="77777777" w:rsidR="00E551E4" w:rsidRDefault="00E551E4" w:rsidP="00E551E4">
      <w:pPr>
        <w:pStyle w:val="EX"/>
      </w:pPr>
      <w:r>
        <w:t>[</w:t>
      </w:r>
      <w:r>
        <w:rPr>
          <w:noProof/>
        </w:rPr>
        <w:t>16</w:t>
      </w:r>
      <w:r>
        <w:t>]</w:t>
      </w:r>
      <w:r>
        <w:tab/>
      </w:r>
      <w:r w:rsidR="00565A23">
        <w:t>IETF RFC 4867: "RTP Payload Format and File Storage Format for the Adaptive Multi-Rate (AMR) and Adaptive Multi-Rate Wideband (AMR-WB) Audio Codecs".</w:t>
      </w:r>
    </w:p>
    <w:p w14:paraId="7C603A47" w14:textId="77777777" w:rsidR="00E551E4" w:rsidRPr="00A45525" w:rsidRDefault="00E551E4" w:rsidP="00E551E4">
      <w:pPr>
        <w:pStyle w:val="EX"/>
      </w:pPr>
      <w:r w:rsidRPr="00A45525">
        <w:t>[17]</w:t>
      </w:r>
      <w:r w:rsidRPr="00A45525">
        <w:tab/>
        <w:t>IETF RFC 4566: "SDP: Session Description Protocol".</w:t>
      </w:r>
    </w:p>
    <w:p w14:paraId="12A8A0CB" w14:textId="77777777" w:rsidR="00E551E4" w:rsidRDefault="00E551E4" w:rsidP="00E551E4">
      <w:pPr>
        <w:pStyle w:val="EX"/>
      </w:pPr>
      <w:r>
        <w:t>[18]</w:t>
      </w:r>
      <w:r>
        <w:tab/>
        <w:t>IETF RFC 2833: "RTP Payload for DTMF Digits, Telephony Tones and Telephony Signals".</w:t>
      </w:r>
    </w:p>
    <w:p w14:paraId="6A2D4DE8" w14:textId="77777777" w:rsidR="00C019BF" w:rsidRDefault="00C019BF" w:rsidP="00E551E4">
      <w:pPr>
        <w:pStyle w:val="EX"/>
      </w:pPr>
      <w:r>
        <w:t>[19]</w:t>
      </w:r>
      <w:r>
        <w:tab/>
        <w:t>Void</w:t>
      </w:r>
    </w:p>
    <w:p w14:paraId="6712A607" w14:textId="77777777" w:rsidR="00E551E4" w:rsidRDefault="00E551E4" w:rsidP="00E551E4">
      <w:pPr>
        <w:pStyle w:val="EX"/>
      </w:pPr>
      <w:r>
        <w:t>[20]</w:t>
      </w:r>
      <w:r>
        <w:tab/>
      </w:r>
      <w:r w:rsidR="00D23D05">
        <w:t>Void</w:t>
      </w:r>
    </w:p>
    <w:p w14:paraId="51785832" w14:textId="77777777" w:rsidR="00E551E4" w:rsidRDefault="00E551E4" w:rsidP="00E551E4">
      <w:pPr>
        <w:pStyle w:val="EX"/>
      </w:pPr>
      <w:bookmarkStart w:id="14" w:name="ref29415"/>
      <w:r>
        <w:t>[21]</w:t>
      </w:r>
      <w:bookmarkEnd w:id="14"/>
      <w:r>
        <w:tab/>
        <w:t xml:space="preserve">3GPP TS 29.415: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p>
    <w:p w14:paraId="10DC6775" w14:textId="77777777" w:rsidR="00E551E4" w:rsidRDefault="00E551E4" w:rsidP="00E551E4">
      <w:pPr>
        <w:pStyle w:val="EX"/>
      </w:pPr>
      <w:r>
        <w:rPr>
          <w:lang w:val="en-US"/>
        </w:rPr>
        <w:t>[22]</w:t>
      </w:r>
      <w:r>
        <w:rPr>
          <w:lang w:val="en-US"/>
        </w:rPr>
        <w:tab/>
        <w:t>3GPP TS 23.153: </w:t>
      </w:r>
      <w:r>
        <w:t>"Out of band transcoder control".</w:t>
      </w:r>
    </w:p>
    <w:p w14:paraId="7279BF8E" w14:textId="77777777" w:rsidR="00E551E4" w:rsidRDefault="00E551E4" w:rsidP="00E551E4">
      <w:pPr>
        <w:pStyle w:val="EX"/>
        <w:rPr>
          <w:lang w:val="pt-BR"/>
        </w:rPr>
      </w:pPr>
      <w:r>
        <w:rPr>
          <w:lang w:val="pt-BR"/>
        </w:rPr>
        <w:t>[23]</w:t>
      </w:r>
      <w:r>
        <w:rPr>
          <w:lang w:val="pt-BR"/>
        </w:rPr>
        <w:tab/>
        <w:t xml:space="preserve">IETF RFC 768: </w:t>
      </w:r>
      <w:r w:rsidRPr="00A12C97">
        <w:t>"</w:t>
      </w:r>
      <w:r>
        <w:rPr>
          <w:lang w:val="pt-BR"/>
        </w:rPr>
        <w:t>User Datagram Protocol</w:t>
      </w:r>
      <w:r w:rsidRPr="00A12C97">
        <w:t>".</w:t>
      </w:r>
    </w:p>
    <w:p w14:paraId="43B69270" w14:textId="77777777" w:rsidR="00E551E4" w:rsidRPr="003D2F1B" w:rsidRDefault="00E551E4" w:rsidP="00E551E4">
      <w:pPr>
        <w:pStyle w:val="EX"/>
        <w:rPr>
          <w:lang w:val="pt-BR"/>
        </w:rPr>
      </w:pPr>
      <w:r w:rsidRPr="003D2F1B">
        <w:rPr>
          <w:lang w:val="pt-BR"/>
        </w:rPr>
        <w:t>[24]</w:t>
      </w:r>
      <w:r w:rsidRPr="003D2F1B">
        <w:rPr>
          <w:lang w:val="pt-BR"/>
        </w:rPr>
        <w:tab/>
        <w:t>IETF RFC 3332: "</w:t>
      </w:r>
      <w:r w:rsidRPr="003D2F1B">
        <w:rPr>
          <w:rFonts w:eastAsia="MS Mincho"/>
          <w:lang w:val="pt-BR"/>
        </w:rPr>
        <w:t>Signaling System 7 (SS7) Message Transfer Part 3 (MTP3) - User Adaptation Layer (M3UA)</w:t>
      </w:r>
      <w:r w:rsidRPr="003D2F1B">
        <w:rPr>
          <w:lang w:val="pt-BR"/>
        </w:rPr>
        <w:t>".</w:t>
      </w:r>
    </w:p>
    <w:p w14:paraId="4E1CA33C" w14:textId="77777777" w:rsidR="00E551E4" w:rsidRPr="003D2F1B" w:rsidRDefault="00E551E4" w:rsidP="00E551E4">
      <w:pPr>
        <w:pStyle w:val="EX"/>
        <w:rPr>
          <w:lang w:val="pt-BR"/>
        </w:rPr>
      </w:pPr>
      <w:r w:rsidRPr="003D2F1B">
        <w:rPr>
          <w:lang w:val="pt-BR"/>
        </w:rPr>
        <w:t>[25]</w:t>
      </w:r>
      <w:r w:rsidRPr="003D2F1B">
        <w:rPr>
          <w:lang w:val="pt-BR"/>
        </w:rPr>
        <w:tab/>
        <w:t>3GPP TS 29.202: "SS7 Signalling Transport in Core Network".</w:t>
      </w:r>
    </w:p>
    <w:p w14:paraId="3BAF18C0" w14:textId="77777777" w:rsidR="00E551E4" w:rsidRPr="003D2F1B" w:rsidRDefault="00E551E4" w:rsidP="00E551E4">
      <w:pPr>
        <w:pStyle w:val="EX"/>
        <w:rPr>
          <w:lang w:val="pt-BR"/>
        </w:rPr>
      </w:pPr>
      <w:r w:rsidRPr="003D2F1B">
        <w:rPr>
          <w:lang w:val="pt-BR"/>
        </w:rPr>
        <w:t>[26]</w:t>
      </w:r>
      <w:r w:rsidR="00AB7182">
        <w:rPr>
          <w:lang w:val="pt-BR"/>
        </w:rPr>
        <w:tab/>
      </w:r>
      <w:r w:rsidRPr="003D2F1B">
        <w:rPr>
          <w:lang w:val="pt-BR"/>
        </w:rPr>
        <w:t>ITU-T Recommendation H.248.7</w:t>
      </w:r>
      <w:r w:rsidR="00E92114" w:rsidRPr="003D2F1B">
        <w:rPr>
          <w:lang w:val="pt-BR"/>
        </w:rPr>
        <w:t xml:space="preserve"> (03/2004)</w:t>
      </w:r>
      <w:r w:rsidRPr="003D2F1B">
        <w:rPr>
          <w:lang w:val="pt-BR"/>
        </w:rPr>
        <w:t>: "Generic Announcement Package".</w:t>
      </w:r>
    </w:p>
    <w:p w14:paraId="4755636D" w14:textId="77777777" w:rsidR="00E551E4" w:rsidRPr="003D2F1B" w:rsidRDefault="00E551E4" w:rsidP="00E551E4">
      <w:pPr>
        <w:pStyle w:val="EX"/>
        <w:rPr>
          <w:lang w:val="pt-BR"/>
        </w:rPr>
      </w:pPr>
      <w:r w:rsidRPr="003D2F1B">
        <w:rPr>
          <w:lang w:val="pt-BR"/>
        </w:rPr>
        <w:t>[27]</w:t>
      </w:r>
      <w:r w:rsidR="00AB7182">
        <w:rPr>
          <w:lang w:val="pt-BR"/>
        </w:rPr>
        <w:tab/>
      </w:r>
      <w:r w:rsidRPr="003D2F1B">
        <w:rPr>
          <w:lang w:val="pt-BR"/>
        </w:rPr>
        <w:t>ITU-T Recommendation H.248.36</w:t>
      </w:r>
      <w:r w:rsidR="00E92114" w:rsidRPr="003D2F1B">
        <w:rPr>
          <w:lang w:val="pt-BR"/>
        </w:rPr>
        <w:t xml:space="preserve"> (09/2005)</w:t>
      </w:r>
      <w:r w:rsidR="002C4AB2">
        <w:rPr>
          <w:lang w:val="pt-BR"/>
        </w:rPr>
        <w:t>: "</w:t>
      </w:r>
      <w:r w:rsidRPr="003D2F1B">
        <w:rPr>
          <w:lang w:val="pt-BR"/>
        </w:rPr>
        <w:t>Hanging Termination Detection Package ".</w:t>
      </w:r>
    </w:p>
    <w:p w14:paraId="31D43918" w14:textId="77777777" w:rsidR="00E551E4" w:rsidRPr="003D2F1B" w:rsidRDefault="00E551E4" w:rsidP="00E551E4">
      <w:pPr>
        <w:pStyle w:val="EX"/>
        <w:rPr>
          <w:rFonts w:eastAsia="MS Mincho"/>
          <w:lang w:val="pt-BR"/>
        </w:rPr>
      </w:pPr>
      <w:r w:rsidRPr="003D2F1B">
        <w:rPr>
          <w:rFonts w:eastAsia="MS Mincho"/>
          <w:lang w:val="pt-BR"/>
        </w:rPr>
        <w:lastRenderedPageBreak/>
        <w:t>[28]</w:t>
      </w:r>
      <w:r w:rsidRPr="003D2F1B">
        <w:rPr>
          <w:rFonts w:eastAsia="MS Mincho"/>
          <w:lang w:val="pt-BR"/>
        </w:rPr>
        <w:tab/>
      </w:r>
      <w:r w:rsidRPr="003D2F1B">
        <w:rPr>
          <w:lang w:val="pt-BR"/>
        </w:rPr>
        <w:t>ITU-T Recommendation H.248.11 (11/</w:t>
      </w:r>
      <w:r w:rsidR="00E92114" w:rsidRPr="003D2F1B">
        <w:rPr>
          <w:lang w:val="pt-BR"/>
        </w:rPr>
        <w:t>20</w:t>
      </w:r>
      <w:r w:rsidRPr="003D2F1B">
        <w:rPr>
          <w:lang w:val="pt-BR"/>
        </w:rPr>
        <w:t>0</w:t>
      </w:r>
      <w:r w:rsidR="00E92114" w:rsidRPr="003D2F1B">
        <w:rPr>
          <w:lang w:val="pt-BR"/>
        </w:rPr>
        <w:t>2</w:t>
      </w:r>
      <w:r w:rsidRPr="003D2F1B">
        <w:rPr>
          <w:lang w:val="pt-BR"/>
        </w:rPr>
        <w:t>):</w:t>
      </w:r>
      <w:r w:rsidR="00696E1E">
        <w:rPr>
          <w:lang w:val="pt-BR"/>
        </w:rPr>
        <w:t xml:space="preserve"> </w:t>
      </w:r>
      <w:r w:rsidRPr="003D2F1B">
        <w:rPr>
          <w:lang w:val="pt-BR"/>
        </w:rPr>
        <w:t>"Media gateway overload control package".</w:t>
      </w:r>
    </w:p>
    <w:p w14:paraId="359F2828" w14:textId="77777777" w:rsidR="00E551E4" w:rsidRPr="00743CEC" w:rsidRDefault="00E551E4" w:rsidP="00E551E4">
      <w:pPr>
        <w:pStyle w:val="EX"/>
        <w:rPr>
          <w:lang w:val="fr-FR"/>
        </w:rPr>
      </w:pPr>
      <w:r w:rsidRPr="00743CEC">
        <w:rPr>
          <w:rFonts w:eastAsia="MS Mincho"/>
          <w:lang w:val="fr-FR"/>
        </w:rPr>
        <w:t>[29]</w:t>
      </w:r>
      <w:r w:rsidRPr="00743CEC">
        <w:rPr>
          <w:rFonts w:eastAsia="MS Mincho"/>
          <w:lang w:val="fr-FR"/>
        </w:rPr>
        <w:tab/>
      </w:r>
      <w:r w:rsidRPr="00743CEC">
        <w:rPr>
          <w:lang w:val="fr-FR"/>
        </w:rPr>
        <w:t>ITU-T Recommendation H.248.14 (03/</w:t>
      </w:r>
      <w:r w:rsidR="00FB2E93">
        <w:rPr>
          <w:lang w:val="fr-FR"/>
        </w:rPr>
        <w:t>20</w:t>
      </w:r>
      <w:r w:rsidR="00FB2E93" w:rsidRPr="00743CEC">
        <w:rPr>
          <w:lang w:val="fr-FR"/>
        </w:rPr>
        <w:t>0</w:t>
      </w:r>
      <w:r w:rsidR="00FB2E93">
        <w:rPr>
          <w:rFonts w:hint="eastAsia"/>
          <w:lang w:val="fr-FR" w:eastAsia="zh-CN"/>
        </w:rPr>
        <w:t>9</w:t>
      </w:r>
      <w:r w:rsidRPr="00743CEC">
        <w:rPr>
          <w:lang w:val="fr-FR"/>
        </w:rPr>
        <w:t>):</w:t>
      </w:r>
      <w:r w:rsidR="00696E1E">
        <w:rPr>
          <w:lang w:val="fr-FR"/>
        </w:rPr>
        <w:t xml:space="preserve"> </w:t>
      </w:r>
      <w:r w:rsidRPr="00743CEC">
        <w:rPr>
          <w:lang w:val="fr-FR"/>
        </w:rPr>
        <w:t>"Inactivity timer package".</w:t>
      </w:r>
    </w:p>
    <w:p w14:paraId="35D46996" w14:textId="77777777" w:rsidR="00E551E4" w:rsidRPr="00696E1E" w:rsidRDefault="00E551E4" w:rsidP="00AF321E">
      <w:pPr>
        <w:pStyle w:val="EX"/>
        <w:rPr>
          <w:lang w:val="fr-FR"/>
        </w:rPr>
      </w:pPr>
      <w:r w:rsidRPr="00AF321E">
        <w:rPr>
          <w:lang w:val="fr-FR"/>
        </w:rPr>
        <w:t>[30]</w:t>
      </w:r>
      <w:r w:rsidRPr="00AF321E">
        <w:rPr>
          <w:lang w:val="fr-FR"/>
        </w:rPr>
        <w:tab/>
      </w:r>
      <w:r w:rsidRPr="004568FD">
        <w:rPr>
          <w:lang w:val="fr-FR"/>
        </w:rPr>
        <w:t>ITU-T Recommendation H.248.45 (05/2006):</w:t>
      </w:r>
      <w:r w:rsidR="00696E1E">
        <w:rPr>
          <w:lang w:val="fr-FR"/>
        </w:rPr>
        <w:t xml:space="preserve"> </w:t>
      </w:r>
      <w:r w:rsidRPr="004568FD">
        <w:rPr>
          <w:lang w:val="fr-FR"/>
        </w:rPr>
        <w:t>"MGC Information Package".</w:t>
      </w:r>
    </w:p>
    <w:p w14:paraId="30E37E47" w14:textId="77777777" w:rsidR="00E551E4" w:rsidRPr="000B0B96" w:rsidRDefault="00E551E4" w:rsidP="00AF321E">
      <w:pPr>
        <w:pStyle w:val="EX"/>
      </w:pPr>
      <w:r w:rsidRPr="000B0B96">
        <w:t>[31]</w:t>
      </w:r>
      <w:r w:rsidRPr="000B0B96">
        <w:tab/>
      </w:r>
      <w:r w:rsidR="00F7726E">
        <w:t>Void</w:t>
      </w:r>
    </w:p>
    <w:p w14:paraId="22703B04" w14:textId="77777777" w:rsidR="00CC587E" w:rsidRDefault="00CC587E" w:rsidP="00CC587E">
      <w:pPr>
        <w:pStyle w:val="EX"/>
        <w:rPr>
          <w:rFonts w:eastAsia="MS Mincho"/>
        </w:rPr>
      </w:pPr>
      <w:r w:rsidRPr="00A75AE0">
        <w:t>[</w:t>
      </w:r>
      <w:r>
        <w:t>32</w:t>
      </w:r>
      <w:r w:rsidRPr="00A75AE0">
        <w:t>]</w:t>
      </w:r>
      <w:r w:rsidRPr="00A75AE0">
        <w:tab/>
        <w:t>IETF RFC 3555: "</w:t>
      </w:r>
      <w:r w:rsidRPr="00A75AE0">
        <w:rPr>
          <w:rFonts w:eastAsia="MS Mincho"/>
        </w:rPr>
        <w:t>MIME Type Registration of RTP Payload Formats".</w:t>
      </w:r>
    </w:p>
    <w:p w14:paraId="4694DE65" w14:textId="77777777" w:rsidR="00CC587E" w:rsidRDefault="00CC587E" w:rsidP="00CC587E">
      <w:pPr>
        <w:pStyle w:val="EX"/>
      </w:pPr>
      <w:r>
        <w:rPr>
          <w:rFonts w:eastAsia="MS Mincho"/>
        </w:rPr>
        <w:t>[33]</w:t>
      </w:r>
      <w:r>
        <w:rPr>
          <w:rFonts w:eastAsia="MS Mincho"/>
        </w:rPr>
        <w:tab/>
        <w:t>IETF RFC 3551: "RTP Profile for Audio and Video Conferences with Minimal Control".</w:t>
      </w:r>
    </w:p>
    <w:p w14:paraId="5824AFA4" w14:textId="77777777" w:rsidR="00CC587E" w:rsidRDefault="00CC587E" w:rsidP="00CC587E">
      <w:pPr>
        <w:pStyle w:val="EX"/>
        <w:rPr>
          <w:lang w:val="en-US"/>
        </w:rPr>
      </w:pPr>
      <w:r w:rsidRPr="00411AF9">
        <w:rPr>
          <w:lang w:val="en-US"/>
        </w:rPr>
        <w:t>[</w:t>
      </w:r>
      <w:r>
        <w:rPr>
          <w:lang w:val="en-US"/>
        </w:rPr>
        <w:t>34</w:t>
      </w:r>
      <w:r w:rsidRPr="00411AF9">
        <w:rPr>
          <w:lang w:val="en-US"/>
        </w:rPr>
        <w:t>]</w:t>
      </w:r>
      <w:r w:rsidRPr="00411AF9">
        <w:rPr>
          <w:lang w:val="en-US"/>
        </w:rPr>
        <w:tab/>
      </w:r>
      <w:r w:rsidR="00F7726E">
        <w:rPr>
          <w:lang w:val="en-US"/>
        </w:rPr>
        <w:t>Void</w:t>
      </w:r>
    </w:p>
    <w:p w14:paraId="12731673" w14:textId="77777777" w:rsidR="00CC587E" w:rsidRDefault="00CC587E" w:rsidP="00CC587E">
      <w:pPr>
        <w:pStyle w:val="EX"/>
        <w:rPr>
          <w:rFonts w:eastAsia="MS Mincho"/>
        </w:rPr>
      </w:pPr>
      <w:r>
        <w:rPr>
          <w:lang w:val="en-US"/>
        </w:rPr>
        <w:t>[35]</w:t>
      </w:r>
      <w:r>
        <w:rPr>
          <w:lang w:val="en-US"/>
        </w:rPr>
        <w:tab/>
      </w:r>
      <w:r>
        <w:rPr>
          <w:rFonts w:eastAsia="MS Mincho"/>
        </w:rPr>
        <w:t>IETF RFC 4040: "RTP Payload Format for a 64 kbit/s Transparent Call".</w:t>
      </w:r>
    </w:p>
    <w:p w14:paraId="6430F485" w14:textId="77777777" w:rsidR="00CC587E" w:rsidRDefault="00CC587E" w:rsidP="00CC587E">
      <w:pPr>
        <w:pStyle w:val="EX"/>
        <w:rPr>
          <w:rFonts w:eastAsia="MS Mincho"/>
        </w:rPr>
      </w:pPr>
      <w:r>
        <w:rPr>
          <w:lang w:val="en-US"/>
        </w:rPr>
        <w:t>[36]</w:t>
      </w:r>
      <w:r>
        <w:rPr>
          <w:lang w:val="en-US"/>
        </w:rPr>
        <w:tab/>
      </w:r>
      <w:r>
        <w:rPr>
          <w:rFonts w:eastAsia="MS Mincho"/>
        </w:rPr>
        <w:t>IETF RFC 3389: "Real-time Transport Protocol (RTP) Payload for Comfort Noise (CN)".</w:t>
      </w:r>
    </w:p>
    <w:p w14:paraId="45217BBE" w14:textId="77777777" w:rsidR="003D2F1B" w:rsidRDefault="00CC587E" w:rsidP="003D2F1B">
      <w:pPr>
        <w:pStyle w:val="EX"/>
        <w:rPr>
          <w:rFonts w:eastAsia="MS Mincho"/>
        </w:rPr>
      </w:pPr>
      <w:r>
        <w:rPr>
          <w:rFonts w:eastAsia="MS Mincho"/>
        </w:rPr>
        <w:t>[37]</w:t>
      </w:r>
      <w:r>
        <w:rPr>
          <w:rFonts w:eastAsia="MS Mincho"/>
        </w:rPr>
        <w:tab/>
        <w:t>ITU-T Recommendation V.152</w:t>
      </w:r>
      <w:r w:rsidR="00E92114">
        <w:rPr>
          <w:rFonts w:eastAsia="MS Mincho"/>
        </w:rPr>
        <w:t xml:space="preserve"> (01/2005)</w:t>
      </w:r>
      <w:r>
        <w:rPr>
          <w:rFonts w:eastAsia="MS Mincho"/>
        </w:rPr>
        <w:t>: "Procedures for supporting voice-band data over IP networks" including Corrigendum 1.</w:t>
      </w:r>
      <w:r w:rsidR="003D2F1B" w:rsidRPr="003D2F1B">
        <w:rPr>
          <w:rFonts w:eastAsia="MS Mincho"/>
        </w:rPr>
        <w:t xml:space="preserve"> </w:t>
      </w:r>
    </w:p>
    <w:p w14:paraId="3094F14E" w14:textId="77777777" w:rsidR="003D2F1B" w:rsidRPr="007B4A2A" w:rsidRDefault="003D2F1B" w:rsidP="003D2F1B">
      <w:pPr>
        <w:pStyle w:val="EX"/>
      </w:pPr>
      <w:r>
        <w:rPr>
          <w:rFonts w:eastAsia="MS Mincho"/>
        </w:rPr>
        <w:t>[38]</w:t>
      </w:r>
      <w:r>
        <w:rPr>
          <w:rFonts w:eastAsia="MS Mincho"/>
        </w:rPr>
        <w:tab/>
        <w:t>ITU-T Recommendation H.248.4 (1</w:t>
      </w:r>
      <w:r w:rsidR="00FB2E93">
        <w:rPr>
          <w:rFonts w:eastAsia="MS Mincho"/>
        </w:rPr>
        <w:t>2</w:t>
      </w:r>
      <w:r>
        <w:rPr>
          <w:rFonts w:eastAsia="MS Mincho"/>
        </w:rPr>
        <w:t>/200</w:t>
      </w:r>
      <w:r w:rsidR="00FB2E93">
        <w:rPr>
          <w:rFonts w:eastAsia="MS Mincho"/>
        </w:rPr>
        <w:t>9</w:t>
      </w:r>
      <w:r>
        <w:rPr>
          <w:rFonts w:eastAsia="MS Mincho"/>
        </w:rPr>
        <w:t>): "Gateway control protocol: Transport over Stream Control Transmission Protocol (SCTP)".</w:t>
      </w:r>
    </w:p>
    <w:p w14:paraId="5CFA0989" w14:textId="77777777" w:rsidR="00CC587E" w:rsidRDefault="003D2F1B" w:rsidP="003D2F1B">
      <w:pPr>
        <w:pStyle w:val="EX"/>
        <w:rPr>
          <w:rFonts w:eastAsia="MS Mincho"/>
        </w:rPr>
      </w:pPr>
      <w:r w:rsidRPr="003D2F1B">
        <w:rPr>
          <w:rFonts w:eastAsia="MS Mincho"/>
        </w:rPr>
        <w:t>[39]</w:t>
      </w:r>
      <w:r w:rsidRPr="003D2F1B">
        <w:rPr>
          <w:rFonts w:eastAsia="MS Mincho"/>
        </w:rPr>
        <w:tab/>
        <w:t>IETF RFC 3556: "Session Description Protocol (SDP) Bandwidth Modifiers for RTP Control Protocol (RTCP) Bandwidth".</w:t>
      </w:r>
    </w:p>
    <w:p w14:paraId="7F4CC28E" w14:textId="77777777" w:rsidR="003D2F1B" w:rsidRDefault="003D2F1B" w:rsidP="003D2F1B">
      <w:pPr>
        <w:pStyle w:val="EX"/>
      </w:pPr>
      <w:r w:rsidRPr="00E84531">
        <w:rPr>
          <w:rFonts w:eastAsia="MS Mincho"/>
        </w:rPr>
        <w:t>[40]</w:t>
      </w:r>
      <w:r w:rsidRPr="00E84531">
        <w:rPr>
          <w:rFonts w:eastAsia="MS Mincho"/>
        </w:rPr>
        <w:tab/>
      </w:r>
      <w:r w:rsidRPr="00E84531">
        <w:t>3GPP TR</w:t>
      </w:r>
      <w:r w:rsidRPr="00956578">
        <w:t xml:space="preserve"> 21.905: "Vocabulary for 3GPP Specifications"</w:t>
      </w:r>
      <w:r w:rsidR="00696E1E">
        <w:t>.</w:t>
      </w:r>
    </w:p>
    <w:p w14:paraId="3ED0B01B" w14:textId="77777777" w:rsidR="00E00A8C" w:rsidRPr="00AF321E" w:rsidRDefault="00E00A8C" w:rsidP="00E00A8C">
      <w:pPr>
        <w:pStyle w:val="EX"/>
        <w:rPr>
          <w:rFonts w:eastAsia="MS Mincho"/>
        </w:rPr>
      </w:pPr>
      <w:r>
        <w:rPr>
          <w:rFonts w:eastAsia="MS Mincho"/>
        </w:rPr>
        <w:t>[41]</w:t>
      </w:r>
      <w:r>
        <w:rPr>
          <w:rFonts w:eastAsia="MS Mincho"/>
        </w:rPr>
        <w:tab/>
        <w:t>ITU-T Recommendation H.248.12 (07/2001): "Gateway control protocol: H.248.1 packages for H.323 and H.324 interworking".</w:t>
      </w:r>
    </w:p>
    <w:p w14:paraId="6700D2A6" w14:textId="77777777" w:rsidR="00E00A8C" w:rsidRDefault="00E00A8C" w:rsidP="003D2F1B">
      <w:pPr>
        <w:pStyle w:val="EX"/>
        <w:rPr>
          <w:rFonts w:eastAsia="MS Mincho"/>
        </w:rPr>
      </w:pPr>
      <w:r>
        <w:rPr>
          <w:rFonts w:eastAsia="MS Mincho"/>
        </w:rPr>
        <w:t>[42]</w:t>
      </w:r>
      <w:r>
        <w:rPr>
          <w:rFonts w:eastAsia="MS Mincho"/>
        </w:rPr>
        <w:tab/>
        <w:t>ITU-T Recommendation H.248.12</w:t>
      </w:r>
      <w:r w:rsidR="00696E1E">
        <w:rPr>
          <w:rFonts w:eastAsia="MS Mincho"/>
        </w:rPr>
        <w:t xml:space="preserve"> Amendment 2</w:t>
      </w:r>
      <w:r>
        <w:rPr>
          <w:rFonts w:eastAsia="MS Mincho"/>
        </w:rPr>
        <w:t xml:space="preserve"> (0</w:t>
      </w:r>
      <w:r w:rsidR="00F4744D">
        <w:rPr>
          <w:rFonts w:eastAsia="MS Mincho"/>
        </w:rPr>
        <w:t>8</w:t>
      </w:r>
      <w:r>
        <w:rPr>
          <w:rFonts w:eastAsia="MS Mincho"/>
        </w:rPr>
        <w:t xml:space="preserve">/2007): "Gateway control protocol: H.248.1 packages for H.323 and H.324 interworking </w:t>
      </w:r>
      <w:r w:rsidR="00F7726E">
        <w:rPr>
          <w:rFonts w:eastAsia="MS Mincho"/>
        </w:rPr>
        <w:t>Amendment</w:t>
      </w:r>
      <w:r>
        <w:rPr>
          <w:rFonts w:eastAsia="MS Mincho"/>
        </w:rPr>
        <w:t xml:space="preserve"> 2: Transport Mechanism</w:t>
      </w:r>
      <w:r w:rsidR="00696E1E">
        <w:rPr>
          <w:rFonts w:eastAsia="MS Mincho"/>
        </w:rPr>
        <w:t>"</w:t>
      </w:r>
      <w:r>
        <w:rPr>
          <w:rFonts w:eastAsia="MS Mincho"/>
        </w:rPr>
        <w:t>.</w:t>
      </w:r>
    </w:p>
    <w:p w14:paraId="259E1827" w14:textId="77777777" w:rsidR="00EA0F69" w:rsidRDefault="00EA0F69" w:rsidP="003D2F1B">
      <w:pPr>
        <w:pStyle w:val="EX"/>
      </w:pPr>
      <w:r>
        <w:t>[43]</w:t>
      </w:r>
      <w:r>
        <w:tab/>
      </w:r>
      <w:r w:rsidR="00696E1E">
        <w:t xml:space="preserve">IETF </w:t>
      </w:r>
      <w:r>
        <w:t>RFC 3309: "Stream Control Transmission Protocol (SCTP) Checksum Change"</w:t>
      </w:r>
      <w:r w:rsidR="00696E1E">
        <w:t>.</w:t>
      </w:r>
    </w:p>
    <w:p w14:paraId="3D114E95" w14:textId="77777777" w:rsidR="003315C5" w:rsidRDefault="003315C5" w:rsidP="003D2F1B">
      <w:pPr>
        <w:pStyle w:val="EX"/>
        <w:rPr>
          <w:lang w:val="fr-FR"/>
        </w:rPr>
      </w:pPr>
      <w:r w:rsidRPr="006E4F1A">
        <w:rPr>
          <w:rFonts w:hint="eastAsia"/>
          <w:lang w:val="fr-FR"/>
        </w:rPr>
        <w:t>[</w:t>
      </w:r>
      <w:r w:rsidRPr="006E4F1A">
        <w:rPr>
          <w:lang w:val="fr-FR"/>
        </w:rPr>
        <w:t>44</w:t>
      </w:r>
      <w:r w:rsidRPr="006E4F1A">
        <w:rPr>
          <w:rFonts w:hint="eastAsia"/>
          <w:lang w:val="fr-FR"/>
        </w:rPr>
        <w:t>]</w:t>
      </w:r>
      <w:r w:rsidRPr="006E4F1A">
        <w:rPr>
          <w:rFonts w:hint="eastAsia"/>
          <w:lang w:val="fr-FR"/>
        </w:rPr>
        <w:tab/>
      </w:r>
      <w:r w:rsidRPr="006E4F1A">
        <w:rPr>
          <w:lang w:val="fr-FR"/>
        </w:rPr>
        <w:t>ITU-T Recommendation H.248.</w:t>
      </w:r>
      <w:r w:rsidRPr="006E4F1A">
        <w:rPr>
          <w:rFonts w:hint="eastAsia"/>
          <w:lang w:val="fr-FR"/>
        </w:rPr>
        <w:t>41</w:t>
      </w:r>
      <w:r w:rsidRPr="006E4F1A">
        <w:rPr>
          <w:lang w:val="fr-FR"/>
        </w:rPr>
        <w:t xml:space="preserve"> (0</w:t>
      </w:r>
      <w:r w:rsidRPr="006E4F1A">
        <w:rPr>
          <w:rFonts w:hint="eastAsia"/>
          <w:lang w:val="fr-FR"/>
        </w:rPr>
        <w:t>5</w:t>
      </w:r>
      <w:r w:rsidRPr="006E4F1A">
        <w:rPr>
          <w:lang w:val="fr-FR"/>
        </w:rPr>
        <w:t>/200</w:t>
      </w:r>
      <w:r w:rsidRPr="006E4F1A">
        <w:rPr>
          <w:rFonts w:hint="eastAsia"/>
          <w:lang w:val="fr-FR"/>
        </w:rPr>
        <w:t>6</w:t>
      </w:r>
      <w:r w:rsidRPr="006E4F1A">
        <w:rPr>
          <w:lang w:val="fr-FR"/>
        </w:rPr>
        <w:t>): "</w:t>
      </w:r>
      <w:r w:rsidRPr="006E4F1A">
        <w:rPr>
          <w:rFonts w:hint="eastAsia"/>
          <w:lang w:val="fr-FR"/>
        </w:rPr>
        <w:t>IP Domain Connection package</w:t>
      </w:r>
      <w:r w:rsidRPr="006E4F1A">
        <w:rPr>
          <w:lang w:val="fr-FR"/>
        </w:rPr>
        <w:t>"</w:t>
      </w:r>
      <w:r w:rsidRPr="006E4F1A">
        <w:rPr>
          <w:rFonts w:hint="eastAsia"/>
          <w:lang w:val="fr-FR"/>
        </w:rPr>
        <w:t>.</w:t>
      </w:r>
    </w:p>
    <w:p w14:paraId="5C008FBB" w14:textId="77777777" w:rsidR="00504593" w:rsidRDefault="00504593" w:rsidP="003D2F1B">
      <w:pPr>
        <w:pStyle w:val="EX"/>
        <w:rPr>
          <w:lang w:val="en-US"/>
        </w:rPr>
      </w:pPr>
      <w:r w:rsidRPr="00F000E0">
        <w:rPr>
          <w:lang w:val="en-US"/>
        </w:rPr>
        <w:t>[</w:t>
      </w:r>
      <w:r>
        <w:rPr>
          <w:lang w:val="en-US"/>
        </w:rPr>
        <w:t>45</w:t>
      </w:r>
      <w:r w:rsidRPr="00F000E0">
        <w:rPr>
          <w:lang w:val="en-US"/>
        </w:rPr>
        <w:t>]</w:t>
      </w:r>
      <w:r w:rsidRPr="00F000E0">
        <w:rPr>
          <w:lang w:val="en-US"/>
        </w:rPr>
        <w:tab/>
      </w:r>
      <w:r w:rsidR="00C019BF">
        <w:rPr>
          <w:lang w:val="en-US"/>
        </w:rPr>
        <w:t>Void</w:t>
      </w:r>
    </w:p>
    <w:p w14:paraId="1C96DE77" w14:textId="77777777" w:rsidR="002C4AB2" w:rsidRDefault="00D5064B" w:rsidP="002C4AB2">
      <w:pPr>
        <w:pStyle w:val="EX"/>
        <w:rPr>
          <w:b/>
          <w:sz w:val="44"/>
          <w:szCs w:val="44"/>
          <w:lang w:eastAsia="zh-CN"/>
        </w:rPr>
      </w:pPr>
      <w:r>
        <w:rPr>
          <w:rFonts w:hint="eastAsia"/>
          <w:color w:val="000000"/>
          <w:lang w:eastAsia="zh-CN"/>
        </w:rPr>
        <w:t>[</w:t>
      </w:r>
      <w:r>
        <w:rPr>
          <w:color w:val="000000"/>
          <w:lang w:eastAsia="zh-CN"/>
        </w:rPr>
        <w:t>46</w:t>
      </w:r>
      <w:r>
        <w:rPr>
          <w:rFonts w:hint="eastAsia"/>
          <w:color w:val="000000"/>
          <w:lang w:eastAsia="zh-CN"/>
        </w:rPr>
        <w:t>]</w:t>
      </w:r>
      <w:r>
        <w:rPr>
          <w:color w:val="000000"/>
        </w:rPr>
        <w:tab/>
      </w:r>
      <w:r w:rsidR="002C4AB2">
        <w:t xml:space="preserve">ITU-T </w:t>
      </w:r>
      <w:r w:rsidR="002C4AB2">
        <w:rPr>
          <w:rFonts w:eastAsia="MS Mincho"/>
        </w:rPr>
        <w:t>Recommendation</w:t>
      </w:r>
      <w:r w:rsidR="002C4AB2" w:rsidRPr="003F44B0">
        <w:t xml:space="preserve"> H.248.</w:t>
      </w:r>
      <w:r w:rsidR="002C4AB2">
        <w:t>72</w:t>
      </w:r>
      <w:r w:rsidR="002C4AB2">
        <w:rPr>
          <w:rFonts w:hint="eastAsia"/>
          <w:lang w:eastAsia="zh-CN"/>
        </w:rPr>
        <w:t xml:space="preserve"> </w:t>
      </w:r>
      <w:r w:rsidR="002C4AB2" w:rsidRPr="00C87284">
        <w:t>(</w:t>
      </w:r>
      <w:r w:rsidR="002C4AB2">
        <w:rPr>
          <w:lang w:eastAsia="zh-CN"/>
        </w:rPr>
        <w:t>12</w:t>
      </w:r>
      <w:r w:rsidR="002C4AB2" w:rsidRPr="00C87284">
        <w:t>/200</w:t>
      </w:r>
      <w:r w:rsidR="002C4AB2">
        <w:rPr>
          <w:lang w:eastAsia="zh-CN"/>
        </w:rPr>
        <w:t>9</w:t>
      </w:r>
      <w:r w:rsidR="002C4AB2" w:rsidRPr="00C87284">
        <w:t>)</w:t>
      </w:r>
      <w:r w:rsidR="002C4AB2">
        <w:t>: "</w:t>
      </w:r>
      <w:r w:rsidR="002C4AB2" w:rsidRPr="003A6627">
        <w:t>Gateway control proto</w:t>
      </w:r>
      <w:r w:rsidR="002C4AB2" w:rsidRPr="003A6627">
        <w:rPr>
          <w:lang w:eastAsia="zh-CN"/>
        </w:rPr>
        <w:t xml:space="preserve">col: </w:t>
      </w:r>
      <w:r w:rsidR="002C4AB2">
        <w:rPr>
          <w:lang w:eastAsia="zh-CN"/>
        </w:rPr>
        <w:t xml:space="preserve">ITU-T </w:t>
      </w:r>
      <w:r w:rsidR="002C4AB2" w:rsidRPr="00287AC7">
        <w:rPr>
          <w:lang w:eastAsia="zh-CN"/>
        </w:rPr>
        <w:t xml:space="preserve">H.248 support for </w:t>
      </w:r>
      <w:r w:rsidR="002C4AB2">
        <w:rPr>
          <w:lang w:eastAsia="zh-CN"/>
        </w:rPr>
        <w:t>media-oriented negotiation acceleration (</w:t>
      </w:r>
      <w:r w:rsidR="002C4AB2" w:rsidRPr="00287AC7">
        <w:rPr>
          <w:lang w:eastAsia="zh-CN"/>
        </w:rPr>
        <w:t>MONA</w:t>
      </w:r>
      <w:r w:rsidR="002C4AB2">
        <w:rPr>
          <w:lang w:eastAsia="zh-CN"/>
        </w:rPr>
        <w:t>)"</w:t>
      </w:r>
      <w:r w:rsidR="002C4AB2">
        <w:rPr>
          <w:rFonts w:hint="eastAsia"/>
          <w:lang w:eastAsia="zh-CN"/>
        </w:rPr>
        <w:t>.</w:t>
      </w:r>
      <w:r w:rsidR="002C4AB2" w:rsidRPr="00635E3D">
        <w:rPr>
          <w:rFonts w:hint="eastAsia"/>
          <w:b/>
          <w:sz w:val="44"/>
          <w:szCs w:val="44"/>
          <w:lang w:eastAsia="zh-CN"/>
        </w:rPr>
        <w:t xml:space="preserve"> </w:t>
      </w:r>
    </w:p>
    <w:p w14:paraId="62E1336D" w14:textId="77777777" w:rsidR="002C4AB2" w:rsidRDefault="002C4AB2" w:rsidP="002C4AB2">
      <w:pPr>
        <w:pStyle w:val="EX"/>
      </w:pPr>
      <w:r>
        <w:rPr>
          <w:lang w:val="en-US"/>
        </w:rPr>
        <w:t>[47]</w:t>
      </w:r>
      <w:r>
        <w:rPr>
          <w:lang w:val="en-US"/>
        </w:rPr>
        <w:tab/>
        <w:t>3GPP TS 29.235: "</w:t>
      </w:r>
      <w:r w:rsidRPr="00F26D65">
        <w:t xml:space="preserve">Interworking between </w:t>
      </w:r>
      <w:r w:rsidRPr="0091787D">
        <w:t>SIP-I based circuit-switched core network</w:t>
      </w:r>
      <w:r>
        <w:t xml:space="preserve"> and other</w:t>
      </w:r>
      <w:r w:rsidRPr="00F26D65">
        <w:t xml:space="preserve"> networks</w:t>
      </w:r>
      <w:r>
        <w:t>".</w:t>
      </w:r>
    </w:p>
    <w:p w14:paraId="747EBF46" w14:textId="77777777" w:rsidR="002C4AB2" w:rsidRDefault="002C4AB2" w:rsidP="002C4AB2">
      <w:pPr>
        <w:pStyle w:val="EX"/>
      </w:pPr>
      <w:r>
        <w:t>[48]</w:t>
      </w:r>
      <w:r>
        <w:tab/>
        <w:t>3GPP TS 23.231:</w:t>
      </w:r>
      <w:r w:rsidR="00696E1E">
        <w:t xml:space="preserve"> </w:t>
      </w:r>
      <w:r>
        <w:t>"</w:t>
      </w:r>
      <w:r w:rsidRPr="0091787D">
        <w:t xml:space="preserve">SIP-I based circuit-switched core network; </w:t>
      </w:r>
      <w:r>
        <w:t>Stage 2".</w:t>
      </w:r>
    </w:p>
    <w:p w14:paraId="3D7CE919" w14:textId="77777777" w:rsidR="00F7726E" w:rsidRPr="002C4AB2" w:rsidRDefault="002C4AB2" w:rsidP="002C4AB2">
      <w:pPr>
        <w:pStyle w:val="EX"/>
        <w:rPr>
          <w:b/>
          <w:sz w:val="44"/>
          <w:szCs w:val="44"/>
          <w:lang w:eastAsia="zh-CN"/>
        </w:rPr>
      </w:pPr>
      <w:r>
        <w:rPr>
          <w:rFonts w:hint="eastAsia"/>
          <w:color w:val="000000"/>
          <w:lang w:eastAsia="zh-CN"/>
        </w:rPr>
        <w:t>[</w:t>
      </w:r>
      <w:r>
        <w:rPr>
          <w:color w:val="000000"/>
          <w:lang w:eastAsia="zh-CN"/>
        </w:rPr>
        <w:t>49</w:t>
      </w:r>
      <w:r>
        <w:rPr>
          <w:rFonts w:hint="eastAsia"/>
          <w:color w:val="000000"/>
          <w:lang w:eastAsia="zh-CN"/>
        </w:rPr>
        <w:t>]</w:t>
      </w:r>
      <w:r>
        <w:rPr>
          <w:color w:val="000000"/>
        </w:rPr>
        <w:tab/>
      </w:r>
      <w:r>
        <w:t xml:space="preserve">ITU-T </w:t>
      </w:r>
      <w:r>
        <w:rPr>
          <w:rFonts w:eastAsia="MS Mincho"/>
        </w:rPr>
        <w:t xml:space="preserve">Recommendation </w:t>
      </w:r>
      <w:r w:rsidRPr="003F44B0">
        <w:t>H.248.</w:t>
      </w:r>
      <w:r>
        <w:rPr>
          <w:rFonts w:hint="eastAsia"/>
          <w:lang w:eastAsia="zh-CN"/>
        </w:rPr>
        <w:t xml:space="preserve">71 </w:t>
      </w:r>
      <w:r w:rsidRPr="00C87284">
        <w:t>(</w:t>
      </w:r>
      <w:r>
        <w:rPr>
          <w:rFonts w:hint="eastAsia"/>
          <w:lang w:eastAsia="zh-CN"/>
        </w:rPr>
        <w:t>02</w:t>
      </w:r>
      <w:r w:rsidRPr="00C87284">
        <w:t>/20</w:t>
      </w:r>
      <w:r>
        <w:t>1</w:t>
      </w:r>
      <w:r w:rsidRPr="00C87284">
        <w:t>0)</w:t>
      </w:r>
      <w:r>
        <w:t>: "</w:t>
      </w:r>
      <w:r w:rsidRPr="00E045E4">
        <w:t>Gateway Control Protocol: RTCP</w:t>
      </w:r>
      <w:r>
        <w:t xml:space="preserve"> support </w:t>
      </w:r>
      <w:r w:rsidRPr="00E045E4">
        <w:t>package</w:t>
      </w:r>
      <w:r>
        <w:t>s"</w:t>
      </w:r>
      <w:r>
        <w:rPr>
          <w:rFonts w:hint="eastAsia"/>
          <w:lang w:eastAsia="zh-CN"/>
        </w:rPr>
        <w:t xml:space="preserve">. </w:t>
      </w:r>
    </w:p>
    <w:p w14:paraId="7C0749E8" w14:textId="77777777" w:rsidR="00F7726E" w:rsidRDefault="00F7726E" w:rsidP="00F7726E">
      <w:pPr>
        <w:pStyle w:val="EX"/>
      </w:pPr>
      <w:r>
        <w:t>[50]</w:t>
      </w:r>
      <w:r>
        <w:tab/>
        <w:t>IETF RFC 4103: "RTP Payload for Text Conversation".</w:t>
      </w:r>
    </w:p>
    <w:p w14:paraId="3EAB43B7" w14:textId="77777777" w:rsidR="00F7726E" w:rsidRPr="006B40DD" w:rsidRDefault="00F7726E" w:rsidP="00F7726E">
      <w:pPr>
        <w:pStyle w:val="EX"/>
        <w:rPr>
          <w:lang w:val="fr-FR"/>
        </w:rPr>
      </w:pPr>
      <w:r w:rsidRPr="006B40DD">
        <w:rPr>
          <w:lang w:val="fr-FR"/>
        </w:rPr>
        <w:t>[51]</w:t>
      </w:r>
      <w:r w:rsidRPr="006B40DD">
        <w:rPr>
          <w:lang w:val="fr-FR"/>
        </w:rPr>
        <w:tab/>
        <w:t>ITU</w:t>
      </w:r>
      <w:r w:rsidRPr="006B40DD">
        <w:rPr>
          <w:lang w:val="fr-FR"/>
        </w:rPr>
        <w:noBreakHyphen/>
        <w:t>T Recommendation T.140: "Text conversation presentation protocol".</w:t>
      </w:r>
    </w:p>
    <w:p w14:paraId="4B5195D4" w14:textId="77777777" w:rsidR="00F7726E" w:rsidRDefault="00F7726E" w:rsidP="00F7726E">
      <w:pPr>
        <w:pStyle w:val="EX"/>
      </w:pPr>
      <w:r>
        <w:t>[52]</w:t>
      </w:r>
      <w:r>
        <w:tab/>
        <w:t>IETF RFC 4102: "</w:t>
      </w:r>
      <w:r w:rsidRPr="00D07E07">
        <w:t>Registration of the text/red MIME Sub-Type</w:t>
      </w:r>
      <w:r>
        <w:t>".</w:t>
      </w:r>
    </w:p>
    <w:p w14:paraId="13EDB166" w14:textId="77777777" w:rsidR="00F7726E" w:rsidRDefault="00F7726E" w:rsidP="00F7726E">
      <w:pPr>
        <w:pStyle w:val="EX"/>
      </w:pPr>
      <w:r>
        <w:t>[53]</w:t>
      </w:r>
      <w:r>
        <w:tab/>
        <w:t>IETF RFC 2198: "</w:t>
      </w:r>
      <w:r w:rsidRPr="00D07E07">
        <w:t>RTP Payload for Redundant Audio Data</w:t>
      </w:r>
      <w:r>
        <w:t>".</w:t>
      </w:r>
    </w:p>
    <w:p w14:paraId="20BB3F31" w14:textId="77777777" w:rsidR="002155AA" w:rsidRDefault="00F7726E" w:rsidP="00466786">
      <w:pPr>
        <w:pStyle w:val="EX"/>
      </w:pPr>
      <w:r>
        <w:t>[54]</w:t>
      </w:r>
      <w:r>
        <w:tab/>
        <w:t xml:space="preserve">ITU-T Recommendation V.18 (11/00): </w:t>
      </w:r>
      <w:r w:rsidRPr="008E134D">
        <w:t>"</w:t>
      </w:r>
      <w:r w:rsidRPr="008E134D">
        <w:rPr>
          <w:iCs/>
        </w:rPr>
        <w:t>Operational and interworking requirements for DCEs operating in the text telephone mode</w:t>
      </w:r>
      <w:r>
        <w:rPr>
          <w:iCs/>
        </w:rPr>
        <w:t>"</w:t>
      </w:r>
      <w:r>
        <w:t xml:space="preserve"> including V.18 (2000) Amendment 1 (11/02): </w:t>
      </w:r>
      <w:r w:rsidRPr="001E62F7">
        <w:t>"Harmonization with ANSI TIA/EIA-825 (2000) text phones".</w:t>
      </w:r>
    </w:p>
    <w:p w14:paraId="4A7409ED" w14:textId="77777777" w:rsidR="00CB4C6A" w:rsidRPr="00A45525" w:rsidRDefault="00F7726E" w:rsidP="00CB4C6A">
      <w:pPr>
        <w:pStyle w:val="EX"/>
        <w:spacing w:after="120"/>
      </w:pPr>
      <w:r w:rsidRPr="00A45525">
        <w:t>[55]</w:t>
      </w:r>
      <w:r w:rsidRPr="00A45525">
        <w:tab/>
        <w:t>ITU-T Recommendation G.168 (03/2009): "Digital network echo cancellers".</w:t>
      </w:r>
    </w:p>
    <w:p w14:paraId="60AD9BBE" w14:textId="77777777" w:rsidR="00CB4C6A" w:rsidRDefault="003439EF" w:rsidP="00CB4C6A">
      <w:pPr>
        <w:pStyle w:val="EX"/>
        <w:spacing w:after="120"/>
      </w:pPr>
      <w:r>
        <w:t>[56]</w:t>
      </w:r>
      <w:r w:rsidR="00CB4C6A">
        <w:tab/>
      </w:r>
      <w:r w:rsidR="006B40DD">
        <w:t>Void</w:t>
      </w:r>
    </w:p>
    <w:p w14:paraId="7F3CAF45" w14:textId="77777777" w:rsidR="00CB4C6A" w:rsidRDefault="00A12C97" w:rsidP="006B40DD">
      <w:pPr>
        <w:pStyle w:val="EX"/>
      </w:pPr>
      <w:r w:rsidRPr="006B0076">
        <w:lastRenderedPageBreak/>
        <w:t>[57]</w:t>
      </w:r>
      <w:r w:rsidRPr="006B0076">
        <w:tab/>
      </w:r>
      <w:r w:rsidR="006B40DD">
        <w:t>Void</w:t>
      </w:r>
    </w:p>
    <w:p w14:paraId="561CF5CF" w14:textId="77777777" w:rsidR="003439EF" w:rsidRPr="003439EF" w:rsidRDefault="003439EF" w:rsidP="003439EF">
      <w:pPr>
        <w:pStyle w:val="EX"/>
      </w:pPr>
      <w:r>
        <w:t>[58]</w:t>
      </w:r>
      <w:r w:rsidR="00CB4C6A">
        <w:tab/>
      </w:r>
      <w:r w:rsidR="00012556">
        <w:t>Void</w:t>
      </w:r>
    </w:p>
    <w:p w14:paraId="300ED6E6" w14:textId="77777777" w:rsidR="003439EF" w:rsidRDefault="003439EF" w:rsidP="003439EF">
      <w:pPr>
        <w:pStyle w:val="EX"/>
      </w:pPr>
      <w:r>
        <w:t>[59]</w:t>
      </w:r>
      <w:r>
        <w:tab/>
        <w:t>IETF RFC 4145: "TCP-Based Media Transport in the Session Description Protocol (SDP)".</w:t>
      </w:r>
    </w:p>
    <w:p w14:paraId="44570115" w14:textId="77777777" w:rsidR="00C019BF" w:rsidRDefault="003439EF" w:rsidP="00C019BF">
      <w:pPr>
        <w:pStyle w:val="EX"/>
      </w:pPr>
      <w:r>
        <w:t>[60]</w:t>
      </w:r>
      <w:r>
        <w:tab/>
        <w:t>IETF RFC 4585: "Extended RTP Profile for Real-time Transport Control Protocol (RTCP) - Based Feedback (RTP/AVPF)".</w:t>
      </w:r>
      <w:r w:rsidR="00C019BF" w:rsidRPr="00C019BF">
        <w:t xml:space="preserve"> </w:t>
      </w:r>
    </w:p>
    <w:p w14:paraId="58D16010" w14:textId="77777777" w:rsidR="00696E1E" w:rsidRDefault="00C019BF" w:rsidP="00696E1E">
      <w:pPr>
        <w:pStyle w:val="EX"/>
      </w:pPr>
      <w:r>
        <w:t>[61]</w:t>
      </w:r>
      <w:r>
        <w:tab/>
        <w:t>ITU-T Recommendation X.690: "ASN.1 encoding rules: Specification of Basic Encoding Rules (BER), Canonical Encoding Rules (CER) and Distinguished Encoding Rules (DER)".</w:t>
      </w:r>
      <w:r w:rsidR="00696E1E" w:rsidRPr="00696E1E">
        <w:t xml:space="preserve"> </w:t>
      </w:r>
    </w:p>
    <w:p w14:paraId="735F330E" w14:textId="77777777" w:rsidR="00D208CF" w:rsidRPr="0030338E" w:rsidRDefault="00696E1E" w:rsidP="00D208CF">
      <w:pPr>
        <w:keepLines/>
        <w:ind w:left="1702" w:hanging="1418"/>
      </w:pPr>
      <w:r>
        <w:t>[62]</w:t>
      </w:r>
      <w:r>
        <w:tab/>
      </w:r>
      <w:r w:rsidRPr="008059D5">
        <w:t>3GPP TS 26.114: "IP Multimedia Subsystem (IMS); Multimedia Telephony; Media handling and interaction".</w:t>
      </w:r>
    </w:p>
    <w:p w14:paraId="263699D9" w14:textId="77777777" w:rsidR="00D208CF" w:rsidRPr="000376F5" w:rsidRDefault="009F0810" w:rsidP="00D208CF">
      <w:pPr>
        <w:pStyle w:val="EX"/>
      </w:pPr>
      <w:r>
        <w:t>[63]</w:t>
      </w:r>
      <w:r w:rsidR="00D208CF" w:rsidRPr="009A3DA3">
        <w:tab/>
        <w:t>3GPP</w:t>
      </w:r>
      <w:r w:rsidR="00D208CF">
        <w:t> </w:t>
      </w:r>
      <w:r w:rsidR="00D208CF" w:rsidRPr="009A3DA3">
        <w:t>TS</w:t>
      </w:r>
      <w:r w:rsidR="00D208CF">
        <w:t> </w:t>
      </w:r>
      <w:r w:rsidR="00D208CF" w:rsidRPr="009A3DA3">
        <w:t>22.153: "Multimedia Priority Service".</w:t>
      </w:r>
    </w:p>
    <w:p w14:paraId="17B8D3C1" w14:textId="77777777" w:rsidR="009F0810" w:rsidRPr="00CB4C6A" w:rsidRDefault="009F0810" w:rsidP="009F0810">
      <w:pPr>
        <w:pStyle w:val="EX"/>
      </w:pPr>
      <w:r>
        <w:t>[64]</w:t>
      </w:r>
      <w:r w:rsidR="00D208CF" w:rsidRPr="0030338E">
        <w:tab/>
        <w:t>ITU-T Recommendation H.248.52 (06/2008): "Gateway control protocol: QoS support packages".</w:t>
      </w:r>
    </w:p>
    <w:p w14:paraId="28A05640" w14:textId="77777777" w:rsidR="00012556" w:rsidRPr="00CB4C6A" w:rsidRDefault="001E2795" w:rsidP="00012556">
      <w:pPr>
        <w:pStyle w:val="EX"/>
      </w:pPr>
      <w:r>
        <w:rPr>
          <w:lang w:eastAsia="zh-CN"/>
        </w:rPr>
        <w:t>[65]</w:t>
      </w:r>
      <w:r w:rsidR="009F0810" w:rsidRPr="008059D5">
        <w:rPr>
          <w:lang w:eastAsia="zh-CN"/>
        </w:rPr>
        <w:tab/>
      </w:r>
      <w:r w:rsidR="009F0810" w:rsidRPr="008059D5">
        <w:t>ITU-T Recommendation T.38</w:t>
      </w:r>
      <w:r w:rsidR="009F0810">
        <w:t xml:space="preserve"> </w:t>
      </w:r>
      <w:r w:rsidR="009F0810" w:rsidRPr="008D19A2">
        <w:t>(0</w:t>
      </w:r>
      <w:r w:rsidR="009F0810">
        <w:t>9</w:t>
      </w:r>
      <w:r w:rsidR="009F0810" w:rsidRPr="008D19A2">
        <w:t>/</w:t>
      </w:r>
      <w:r w:rsidR="009F0810">
        <w:t>2010)</w:t>
      </w:r>
      <w:r w:rsidR="009F0810" w:rsidRPr="008059D5">
        <w:rPr>
          <w:lang w:eastAsia="zh-CN"/>
        </w:rPr>
        <w:t>:</w:t>
      </w:r>
      <w:r w:rsidR="009F0810" w:rsidRPr="008059D5">
        <w:t xml:space="preserve"> </w:t>
      </w:r>
      <w:r w:rsidR="009F0810" w:rsidRPr="008059D5">
        <w:rPr>
          <w:lang w:eastAsia="zh-CN"/>
        </w:rPr>
        <w:t>"</w:t>
      </w:r>
      <w:r w:rsidR="009F0810" w:rsidRPr="008059D5">
        <w:t>Procedures for real-time Group 3 facsimile</w:t>
      </w:r>
      <w:r w:rsidR="009F0810" w:rsidRPr="008059D5">
        <w:rPr>
          <w:lang w:eastAsia="zh-CN"/>
        </w:rPr>
        <w:t xml:space="preserve"> </w:t>
      </w:r>
      <w:r w:rsidR="009F0810" w:rsidRPr="008059D5">
        <w:t>communication over IP networks</w:t>
      </w:r>
      <w:r w:rsidR="009F0810" w:rsidRPr="000C0C61">
        <w:t>".</w:t>
      </w:r>
    </w:p>
    <w:p w14:paraId="2A19A580" w14:textId="77777777" w:rsidR="00A45525" w:rsidRPr="0053468E" w:rsidRDefault="00012556" w:rsidP="00A45525">
      <w:pPr>
        <w:pStyle w:val="EX"/>
      </w:pPr>
      <w:r w:rsidRPr="00A45525">
        <w:t>[66]</w:t>
      </w:r>
      <w:r w:rsidRPr="00A45525">
        <w:tab/>
        <w:t>ITU-T Recommendation H.248.</w:t>
      </w:r>
      <w:r w:rsidRPr="00A45525">
        <w:rPr>
          <w:rFonts w:hint="eastAsia"/>
        </w:rPr>
        <w:t>82</w:t>
      </w:r>
      <w:r w:rsidRPr="00A45525">
        <w:t xml:space="preserve"> (0</w:t>
      </w:r>
      <w:r w:rsidRPr="00A45525">
        <w:rPr>
          <w:rFonts w:hint="eastAsia"/>
          <w:lang w:eastAsia="zh-CN"/>
        </w:rPr>
        <w:t>3</w:t>
      </w:r>
      <w:r w:rsidRPr="00A45525">
        <w:t>/20</w:t>
      </w:r>
      <w:r w:rsidRPr="00A45525">
        <w:rPr>
          <w:rFonts w:hint="eastAsia"/>
        </w:rPr>
        <w:t>13</w:t>
      </w:r>
      <w:r w:rsidRPr="00A45525">
        <w:t>): "Gateway control protocol: Explicit Congestion Notification Support".</w:t>
      </w:r>
    </w:p>
    <w:p w14:paraId="34EEE795" w14:textId="77777777" w:rsidR="00A45525" w:rsidRPr="00A45525" w:rsidRDefault="00587194" w:rsidP="00A45525">
      <w:pPr>
        <w:pStyle w:val="EX"/>
      </w:pPr>
      <w:r>
        <w:t>[67]</w:t>
      </w:r>
      <w:r w:rsidR="00A45525" w:rsidRPr="00A45525">
        <w:tab/>
        <w:t>ITU-T Recommendation H.248.</w:t>
      </w:r>
      <w:r w:rsidR="00A45525" w:rsidRPr="00A45525">
        <w:rPr>
          <w:rFonts w:hint="eastAsia"/>
        </w:rPr>
        <w:t>50</w:t>
      </w:r>
      <w:r w:rsidR="00A45525" w:rsidRPr="00A45525">
        <w:t xml:space="preserve"> (2010) Corrigendum 1 (02/12): "Gateway control protocol: NAT traversal toolkit packages".</w:t>
      </w:r>
    </w:p>
    <w:p w14:paraId="4C370EED" w14:textId="77777777" w:rsidR="006B2DBE" w:rsidRPr="00A45525" w:rsidRDefault="006B2DBE" w:rsidP="006B2DBE">
      <w:pPr>
        <w:pStyle w:val="EX"/>
      </w:pPr>
      <w:r>
        <w:t>[68]</w:t>
      </w:r>
      <w:r w:rsidRPr="00A45525">
        <w:tab/>
      </w:r>
      <w:r>
        <w:t>Void.</w:t>
      </w:r>
    </w:p>
    <w:p w14:paraId="77448518" w14:textId="77777777" w:rsidR="006B2DBE" w:rsidRDefault="006B2DBE" w:rsidP="006B2DBE">
      <w:pPr>
        <w:pStyle w:val="EX"/>
        <w:rPr>
          <w:lang w:eastAsia="zh-CN"/>
        </w:rPr>
      </w:pPr>
      <w:r>
        <w:rPr>
          <w:lang w:eastAsia="zh-CN"/>
        </w:rPr>
        <w:t>[69]</w:t>
      </w:r>
      <w:r w:rsidRPr="00A75AE0">
        <w:rPr>
          <w:lang w:eastAsia="zh-CN"/>
        </w:rPr>
        <w:tab/>
        <w:t>3GPP TS 24.229: "IP Multimedia Call Control Protocol based on SIP and SDP".</w:t>
      </w:r>
    </w:p>
    <w:p w14:paraId="1AB2D23F" w14:textId="77777777" w:rsidR="006B2DBE" w:rsidRDefault="006B2DBE" w:rsidP="006B2DBE">
      <w:pPr>
        <w:pStyle w:val="EX"/>
      </w:pPr>
      <w:r>
        <w:t>[70]</w:t>
      </w:r>
      <w:r w:rsidRPr="006366D5">
        <w:tab/>
        <w:t>IETF RFC </w:t>
      </w:r>
      <w:r>
        <w:t>5939</w:t>
      </w:r>
      <w:r w:rsidRPr="006366D5">
        <w:t>: "</w:t>
      </w:r>
      <w:r w:rsidRPr="00FA59B4">
        <w:t>Session Description Protocol (SDP) Capability Negotiation</w:t>
      </w:r>
      <w:r w:rsidRPr="006366D5">
        <w:t>".</w:t>
      </w:r>
    </w:p>
    <w:p w14:paraId="59387D59" w14:textId="77777777" w:rsidR="006B2DBE" w:rsidRPr="00A45525" w:rsidRDefault="006B2DBE" w:rsidP="006B2DBE">
      <w:pPr>
        <w:pStyle w:val="EX"/>
      </w:pPr>
      <w:r>
        <w:rPr>
          <w:lang w:eastAsia="en-GB"/>
        </w:rPr>
        <w:t>[71]</w:t>
      </w:r>
      <w:r w:rsidRPr="00FF77F0">
        <w:rPr>
          <w:lang w:eastAsia="en-GB"/>
        </w:rPr>
        <w:tab/>
        <w:t>ITU-T Recommendation H.248.</w:t>
      </w:r>
      <w:r>
        <w:rPr>
          <w:rFonts w:hint="eastAsia"/>
          <w:lang w:eastAsia="zh-CN"/>
        </w:rPr>
        <w:t>80</w:t>
      </w:r>
      <w:r w:rsidRPr="00FF77F0">
        <w:rPr>
          <w:lang w:eastAsia="en-GB"/>
        </w:rPr>
        <w:t> (</w:t>
      </w:r>
      <w:r>
        <w:rPr>
          <w:rFonts w:hint="eastAsia"/>
          <w:noProof/>
          <w:lang w:val="en-US" w:eastAsia="zh-CN"/>
        </w:rPr>
        <w:t>01</w:t>
      </w:r>
      <w:r w:rsidRPr="00FF77F0">
        <w:rPr>
          <w:lang w:eastAsia="en-GB"/>
        </w:rPr>
        <w:t>/201</w:t>
      </w:r>
      <w:r>
        <w:rPr>
          <w:rFonts w:hint="eastAsia"/>
          <w:lang w:eastAsia="zh-CN"/>
        </w:rPr>
        <w:t>4</w:t>
      </w:r>
      <w:r w:rsidRPr="00FF77F0">
        <w:rPr>
          <w:lang w:eastAsia="en-GB"/>
        </w:rPr>
        <w:t xml:space="preserve">): "Gateway control protocol: </w:t>
      </w:r>
      <w:r w:rsidRPr="00E950FB">
        <w:rPr>
          <w:lang w:eastAsia="en-GB"/>
        </w:rPr>
        <w:t>Usage of the revised SDP offer/answer model with ITU-T H.248</w:t>
      </w:r>
      <w:r w:rsidRPr="00FF77F0">
        <w:rPr>
          <w:lang w:eastAsia="en-GB"/>
        </w:rPr>
        <w:t>".</w:t>
      </w:r>
    </w:p>
    <w:p w14:paraId="672D9D97" w14:textId="77777777" w:rsidR="006B2DBE" w:rsidRPr="00517867" w:rsidRDefault="006B2DBE" w:rsidP="006B2DBE">
      <w:pPr>
        <w:pStyle w:val="EX"/>
      </w:pPr>
      <w:bookmarkStart w:id="15" w:name="_Hlk94817023"/>
      <w:r>
        <w:t>[72]</w:t>
      </w:r>
      <w:r w:rsidRPr="00517867">
        <w:tab/>
        <w:t>IETF RFC 8445: "Interactive Connectivity Establishment (ICE): A Protocol for Network Address Translator (NAT) Traversal".</w:t>
      </w:r>
    </w:p>
    <w:p w14:paraId="5C039706" w14:textId="77777777" w:rsidR="006B2DBE" w:rsidRDefault="006B2DBE" w:rsidP="006B2DBE">
      <w:pPr>
        <w:pStyle w:val="EX"/>
      </w:pPr>
      <w:r>
        <w:t>[73]</w:t>
      </w:r>
      <w:r w:rsidRPr="00517867">
        <w:tab/>
        <w:t>IETF RFC 8839: "Session Description Protocol (SDP) Offer/Answer Procedures for Interactive Connectivity Establishment (ICE)".</w:t>
      </w:r>
    </w:p>
    <w:p w14:paraId="5111DE53" w14:textId="00D73CAE" w:rsidR="00D34F61" w:rsidRDefault="00D34F61" w:rsidP="00D34F61">
      <w:pPr>
        <w:pStyle w:val="EX"/>
        <w:rPr>
          <w:lang w:eastAsia="zh-CN"/>
        </w:rPr>
      </w:pPr>
      <w:r>
        <w:rPr>
          <w:lang w:eastAsia="zh-CN"/>
        </w:rPr>
        <w:t>[74]</w:t>
      </w:r>
      <w:r>
        <w:rPr>
          <w:lang w:eastAsia="zh-CN"/>
        </w:rPr>
        <w:tab/>
        <w:t>3GPP TS 26.250: "Codec for Immersive Voice and Audio Services – General Overview".</w:t>
      </w:r>
    </w:p>
    <w:p w14:paraId="09C91008" w14:textId="04CB5660" w:rsidR="00D34F61" w:rsidRDefault="00D34F61" w:rsidP="006B2DBE">
      <w:pPr>
        <w:pStyle w:val="EX"/>
        <w:rPr>
          <w:lang w:eastAsia="zh-CN"/>
        </w:rPr>
      </w:pPr>
      <w:r>
        <w:rPr>
          <w:lang w:eastAsia="zh-CN"/>
        </w:rPr>
        <w:t>[75]</w:t>
      </w:r>
      <w:r>
        <w:rPr>
          <w:lang w:eastAsia="zh-CN"/>
        </w:rPr>
        <w:tab/>
        <w:t>3GPP TS 26.253: "Codec for Immersive Voice and Audio Services – Detailed Algorithmic Description incl. RTP payload format and SDP parameter definitions".</w:t>
      </w:r>
    </w:p>
    <w:p w14:paraId="22966354" w14:textId="565038F9" w:rsidR="000F038B" w:rsidRDefault="000F038B" w:rsidP="000F038B">
      <w:pPr>
        <w:pStyle w:val="EX"/>
      </w:pPr>
      <w:r>
        <w:t>[</w:t>
      </w:r>
      <w:r>
        <w:t>76</w:t>
      </w:r>
      <w:r>
        <w:t>]</w:t>
      </w:r>
      <w:r>
        <w:tab/>
        <w:t>3GPP TS 26.441: "Codec for Enhanced Voice Services (EVS); General Overview".</w:t>
      </w:r>
    </w:p>
    <w:p w14:paraId="7284728A" w14:textId="128E7D16" w:rsidR="000F038B" w:rsidRPr="00517867" w:rsidRDefault="000F038B" w:rsidP="006B2DBE">
      <w:pPr>
        <w:pStyle w:val="EX"/>
      </w:pPr>
      <w:r>
        <w:t>[</w:t>
      </w:r>
      <w:r>
        <w:t>77</w:t>
      </w:r>
      <w:r>
        <w:t>]</w:t>
      </w:r>
      <w:r>
        <w:tab/>
        <w:t>3GPP TS 26.445: "Codec for Enhanced Voice Services (EVS); Detailed Algorithmic Description".</w:t>
      </w:r>
    </w:p>
    <w:p w14:paraId="10C5B3F9" w14:textId="77777777" w:rsidR="00D01BCA" w:rsidRDefault="00D01BCA">
      <w:pPr>
        <w:pStyle w:val="Heading1"/>
      </w:pPr>
      <w:bookmarkStart w:id="16" w:name="_Toc177668392"/>
      <w:bookmarkEnd w:id="15"/>
      <w:r>
        <w:t>3</w:t>
      </w:r>
      <w:r>
        <w:tab/>
        <w:t>Definitions, symbols and abbreviations</w:t>
      </w:r>
      <w:bookmarkEnd w:id="16"/>
    </w:p>
    <w:p w14:paraId="0B96156D" w14:textId="77777777" w:rsidR="00D01BCA" w:rsidRDefault="00D01BCA">
      <w:pPr>
        <w:pStyle w:val="Heading2"/>
      </w:pPr>
      <w:bookmarkStart w:id="17" w:name="_Toc177668393"/>
      <w:r>
        <w:t>3.1</w:t>
      </w:r>
      <w:r>
        <w:tab/>
        <w:t>Definitions</w:t>
      </w:r>
      <w:bookmarkEnd w:id="17"/>
    </w:p>
    <w:p w14:paraId="17C0B265" w14:textId="77777777" w:rsidR="00D01BCA" w:rsidRDefault="00D01BCA">
      <w:r>
        <w:t>For the purposes of the present document, the [following] terms and definitions [given in ... and the following] apply.</w:t>
      </w:r>
    </w:p>
    <w:p w14:paraId="56887E38" w14:textId="77777777" w:rsidR="00D01BCA" w:rsidRDefault="00D01BCA">
      <w:pPr>
        <w:pStyle w:val="ListContinue2"/>
        <w:ind w:left="0"/>
      </w:pPr>
      <w:r>
        <w:rPr>
          <w:b/>
        </w:rPr>
        <w:t>Context (H.248):</w:t>
      </w:r>
      <w:r>
        <w:t xml:space="preserve"> A context is an association between a number of Terminations. The context describes the topology (who hears/sees whom) and the media mixing and/or switching parameters if more than two terminations are involved in the association.</w:t>
      </w:r>
    </w:p>
    <w:p w14:paraId="4D5F06A8" w14:textId="77777777" w:rsidR="00D01BCA" w:rsidRDefault="00D01BCA">
      <w:pPr>
        <w:pStyle w:val="ListContinue2"/>
        <w:ind w:left="0"/>
      </w:pPr>
      <w:r>
        <w:rPr>
          <w:b/>
        </w:rPr>
        <w:lastRenderedPageBreak/>
        <w:t>Package (H.248):</w:t>
      </w:r>
      <w:r>
        <w:t xml:space="preserve"> Different types of gateways may implement terminations which have differing characteristics. Variations in terminations are accommodated in the protocol by allowing terminations to have optional properties. Such options are grouped into packages, and a termination may realise a set of such packages.</w:t>
      </w:r>
    </w:p>
    <w:p w14:paraId="518F2C7A" w14:textId="77777777" w:rsidR="00D01BCA" w:rsidRDefault="00D01BCA">
      <w:pPr>
        <w:pStyle w:val="ListContinue2"/>
        <w:ind w:left="0"/>
      </w:pPr>
      <w:r>
        <w:rPr>
          <w:b/>
        </w:rPr>
        <w:t>Termination (H.248):</w:t>
      </w:r>
      <w:r>
        <w:t xml:space="preserve"> A termination is a logical entity on an MGW which is the source and/or sink of media and/or control streams. A termination is described by a number of characterising properties, which are grouped in a set of descriptors which are included in commands. Each termination has a unique identity (TerminationID).</w:t>
      </w:r>
    </w:p>
    <w:p w14:paraId="7CAA2F2A" w14:textId="77777777" w:rsidR="00D01BCA" w:rsidRDefault="00D01BCA" w:rsidP="00785150">
      <w:pPr>
        <w:pStyle w:val="ListContinue2"/>
        <w:tabs>
          <w:tab w:val="left" w:pos="993"/>
        </w:tabs>
        <w:ind w:left="0"/>
      </w:pPr>
      <w:r>
        <w:rPr>
          <w:b/>
        </w:rPr>
        <w:t>Termination Property (H.248):</w:t>
      </w:r>
      <w:r>
        <w:t xml:space="preserve"> Termination properties are used to describe terminations. Related properties are grouped into descriptors. Each termination property has a unique identity (PropertyID).</w:t>
      </w:r>
    </w:p>
    <w:p w14:paraId="27E05F36" w14:textId="77777777" w:rsidR="00A45525" w:rsidRPr="00702416" w:rsidRDefault="00A45525" w:rsidP="00A45525">
      <w:r w:rsidRPr="00702416">
        <w:t xml:space="preserve">For the purposes of the present document, the following terms and definitions as defined in </w:t>
      </w:r>
      <w:r>
        <w:t>3GPP TS 29.163 [4</w:t>
      </w:r>
      <w:r w:rsidRPr="00702416">
        <w:t>] apply:</w:t>
      </w:r>
    </w:p>
    <w:p w14:paraId="65B16552" w14:textId="77777777" w:rsidR="00A45525" w:rsidRPr="00702416" w:rsidRDefault="00A45525" w:rsidP="00A45525">
      <w:pPr>
        <w:rPr>
          <w:b/>
        </w:rPr>
      </w:pPr>
      <w:r>
        <w:rPr>
          <w:b/>
        </w:rPr>
        <w:tab/>
      </w:r>
      <w:r w:rsidRPr="00702416">
        <w:rPr>
          <w:b/>
        </w:rPr>
        <w:t>ICE lite</w:t>
      </w:r>
    </w:p>
    <w:p w14:paraId="6188D84C" w14:textId="77777777" w:rsidR="00A45525" w:rsidRPr="002B053B" w:rsidRDefault="00A45525" w:rsidP="00A45525">
      <w:r>
        <w:rPr>
          <w:b/>
        </w:rPr>
        <w:tab/>
      </w:r>
      <w:r w:rsidRPr="00702416">
        <w:rPr>
          <w:b/>
        </w:rPr>
        <w:t>Full ICE</w:t>
      </w:r>
      <w:r w:rsidRPr="00702416">
        <w:t>.</w:t>
      </w:r>
    </w:p>
    <w:p w14:paraId="59DECFD2" w14:textId="77777777" w:rsidR="00A45525" w:rsidRDefault="00A45525" w:rsidP="00785150">
      <w:pPr>
        <w:pStyle w:val="ListContinue2"/>
        <w:tabs>
          <w:tab w:val="left" w:pos="993"/>
        </w:tabs>
        <w:ind w:left="0"/>
      </w:pPr>
    </w:p>
    <w:p w14:paraId="53D7A0ED" w14:textId="77777777" w:rsidR="00D01BCA" w:rsidRDefault="00D01BCA">
      <w:pPr>
        <w:pStyle w:val="Heading2"/>
      </w:pPr>
      <w:bookmarkStart w:id="18" w:name="_Toc177668394"/>
      <w:r>
        <w:t>3.2</w:t>
      </w:r>
      <w:r>
        <w:tab/>
        <w:t>Symbols</w:t>
      </w:r>
      <w:bookmarkEnd w:id="18"/>
    </w:p>
    <w:p w14:paraId="124584AF" w14:textId="77777777" w:rsidR="00D01BCA" w:rsidRDefault="00D01BCA">
      <w:pPr>
        <w:keepNext/>
      </w:pPr>
      <w:r>
        <w:t>For the purposes of the present document, the following symbols apply:</w:t>
      </w:r>
    </w:p>
    <w:p w14:paraId="0FFFE639" w14:textId="77777777" w:rsidR="00D01BCA" w:rsidRPr="00E00ACF" w:rsidRDefault="00D01BCA">
      <w:pPr>
        <w:pStyle w:val="EW"/>
      </w:pPr>
      <w:r>
        <w:t>Mn</w:t>
      </w:r>
      <w:r>
        <w:tab/>
        <w:t>Interface between the media gateway control function and the IMS media gateway.</w:t>
      </w:r>
    </w:p>
    <w:p w14:paraId="672FD878" w14:textId="77777777" w:rsidR="00D01BCA" w:rsidRDefault="00D01BCA">
      <w:pPr>
        <w:pStyle w:val="Heading2"/>
      </w:pPr>
      <w:bookmarkStart w:id="19" w:name="_Toc177668395"/>
      <w:r>
        <w:t>3.3</w:t>
      </w:r>
      <w:r>
        <w:tab/>
        <w:t>Abbreviations</w:t>
      </w:r>
      <w:bookmarkEnd w:id="19"/>
    </w:p>
    <w:p w14:paraId="3190638A" w14:textId="77777777" w:rsidR="003D2F1B" w:rsidRDefault="00D01BCA" w:rsidP="003D2F1B">
      <w:pPr>
        <w:keepNext/>
      </w:pPr>
      <w:r>
        <w:t xml:space="preserve">For the purposes of the present document, the following abbreviations </w:t>
      </w:r>
      <w:r w:rsidR="003D2F1B" w:rsidRPr="002C3588">
        <w:t xml:space="preserve"> </w:t>
      </w:r>
      <w:r w:rsidR="003D2F1B">
        <w:t>given in TR 21.905 [</w:t>
      </w:r>
      <w:r w:rsidR="00E84531">
        <w:t>40</w:t>
      </w:r>
      <w:r w:rsidR="003D2F1B">
        <w:t>] and the following apply. An abbreviation defined in the present document takes precedence over the definition of the same abbreviation, if any, in TR 21.905 [</w:t>
      </w:r>
      <w:r w:rsidR="00E84531">
        <w:t>40</w:t>
      </w:r>
      <w:r w:rsidR="003D2F1B">
        <w:t>].</w:t>
      </w:r>
    </w:p>
    <w:p w14:paraId="0B4766D9" w14:textId="77777777" w:rsidR="00D01BCA" w:rsidRDefault="00D01BCA">
      <w:pPr>
        <w:keepNext/>
      </w:pPr>
    </w:p>
    <w:p w14:paraId="4D4151C5" w14:textId="77777777" w:rsidR="003D2F1B" w:rsidRDefault="003D2F1B">
      <w:pPr>
        <w:pStyle w:val="EW"/>
        <w:rPr>
          <w:color w:val="000000"/>
        </w:rPr>
      </w:pPr>
      <w:r w:rsidRPr="00A1304B">
        <w:rPr>
          <w:color w:val="000000"/>
        </w:rPr>
        <w:t>AMR</w:t>
      </w:r>
      <w:r w:rsidRPr="00A1304B">
        <w:rPr>
          <w:color w:val="000000"/>
        </w:rPr>
        <w:tab/>
        <w:t>Adaptive MultiRate</w:t>
      </w:r>
      <w:r>
        <w:rPr>
          <w:color w:val="000000"/>
        </w:rPr>
        <w:t xml:space="preserve"> </w:t>
      </w:r>
    </w:p>
    <w:p w14:paraId="5DEAE295" w14:textId="77777777" w:rsidR="00D01BCA" w:rsidRDefault="00D01BCA">
      <w:pPr>
        <w:pStyle w:val="EW"/>
        <w:rPr>
          <w:color w:val="000000"/>
        </w:rPr>
      </w:pPr>
      <w:r>
        <w:rPr>
          <w:color w:val="000000"/>
        </w:rPr>
        <w:t>BICC</w:t>
      </w:r>
      <w:r>
        <w:rPr>
          <w:color w:val="000000"/>
        </w:rPr>
        <w:tab/>
        <w:t>Bearer Independent Call Control</w:t>
      </w:r>
    </w:p>
    <w:p w14:paraId="17035D2D" w14:textId="77777777" w:rsidR="003D2F1B" w:rsidRPr="00A1304B" w:rsidRDefault="003D2F1B" w:rsidP="003D2F1B">
      <w:pPr>
        <w:pStyle w:val="EW"/>
        <w:rPr>
          <w:color w:val="000000"/>
        </w:rPr>
      </w:pPr>
      <w:r w:rsidRPr="00A1304B">
        <w:rPr>
          <w:color w:val="000000"/>
        </w:rPr>
        <w:t>CN</w:t>
      </w:r>
      <w:r w:rsidRPr="00A1304B">
        <w:rPr>
          <w:color w:val="000000"/>
        </w:rPr>
        <w:tab/>
        <w:t>Core Network</w:t>
      </w:r>
    </w:p>
    <w:p w14:paraId="771A422A" w14:textId="77777777" w:rsidR="003D2F1B" w:rsidRPr="00A1304B" w:rsidRDefault="003D2F1B" w:rsidP="003D2F1B">
      <w:pPr>
        <w:pStyle w:val="EW"/>
        <w:rPr>
          <w:color w:val="000000"/>
        </w:rPr>
      </w:pPr>
      <w:r w:rsidRPr="00A1304B">
        <w:rPr>
          <w:color w:val="000000"/>
        </w:rPr>
        <w:t>CS</w:t>
      </w:r>
      <w:r w:rsidRPr="00A1304B">
        <w:rPr>
          <w:color w:val="000000"/>
        </w:rPr>
        <w:tab/>
        <w:t>Circuit-Switched</w:t>
      </w:r>
    </w:p>
    <w:p w14:paraId="456935A6" w14:textId="77777777" w:rsidR="003D2F1B" w:rsidRPr="00A1304B" w:rsidRDefault="003D2F1B" w:rsidP="003D2F1B">
      <w:pPr>
        <w:pStyle w:val="EW"/>
        <w:rPr>
          <w:color w:val="000000"/>
        </w:rPr>
      </w:pPr>
      <w:r w:rsidRPr="00A1304B">
        <w:rPr>
          <w:color w:val="000000"/>
        </w:rPr>
        <w:t>DTMF</w:t>
      </w:r>
      <w:r w:rsidRPr="00A1304B">
        <w:rPr>
          <w:color w:val="000000"/>
        </w:rPr>
        <w:tab/>
        <w:t>Dual Tone Multi Frequency</w:t>
      </w:r>
    </w:p>
    <w:p w14:paraId="703C0CD3" w14:textId="77777777" w:rsidR="00CB4C6A" w:rsidRPr="00696E1E" w:rsidRDefault="00CB4C6A" w:rsidP="00CB4C6A">
      <w:pPr>
        <w:pStyle w:val="EW"/>
      </w:pPr>
      <w:r w:rsidRPr="00696E1E">
        <w:t>CE</w:t>
      </w:r>
      <w:r w:rsidRPr="00696E1E">
        <w:tab/>
        <w:t>Congestion Experienced</w:t>
      </w:r>
    </w:p>
    <w:p w14:paraId="4AC4ED98" w14:textId="77777777" w:rsidR="00CB4C6A" w:rsidRPr="00696E1E" w:rsidRDefault="00CB4C6A" w:rsidP="00CB4C6A">
      <w:pPr>
        <w:pStyle w:val="EW"/>
        <w:rPr>
          <w:color w:val="000000"/>
        </w:rPr>
      </w:pPr>
      <w:r w:rsidRPr="00696E1E">
        <w:rPr>
          <w:color w:val="000000"/>
        </w:rPr>
        <w:t>ECN</w:t>
      </w:r>
      <w:r w:rsidRPr="00696E1E">
        <w:rPr>
          <w:color w:val="000000"/>
        </w:rPr>
        <w:tab/>
        <w:t>Explicit Congestion Notification</w:t>
      </w:r>
    </w:p>
    <w:p w14:paraId="3F19AE04" w14:textId="77777777" w:rsidR="00D34F61" w:rsidRDefault="00D34F61" w:rsidP="00D34F61">
      <w:pPr>
        <w:pStyle w:val="EW"/>
        <w:rPr>
          <w:color w:val="000000"/>
        </w:rPr>
      </w:pPr>
      <w:r w:rsidRPr="002A15EA">
        <w:t>EVS</w:t>
      </w:r>
      <w:r w:rsidRPr="002A15EA">
        <w:tab/>
        <w:t>Enhanced Voice Services</w:t>
      </w:r>
    </w:p>
    <w:p w14:paraId="7FDBAC44" w14:textId="77777777" w:rsidR="003D2F1B" w:rsidRPr="00A1304B" w:rsidRDefault="003D2F1B" w:rsidP="003D2F1B">
      <w:pPr>
        <w:pStyle w:val="EW"/>
        <w:rPr>
          <w:color w:val="000000"/>
        </w:rPr>
      </w:pPr>
      <w:r w:rsidRPr="00A1304B">
        <w:rPr>
          <w:color w:val="000000"/>
        </w:rPr>
        <w:t>FFS</w:t>
      </w:r>
      <w:r w:rsidRPr="00A1304B">
        <w:rPr>
          <w:color w:val="000000"/>
        </w:rPr>
        <w:tab/>
        <w:t>For further study</w:t>
      </w:r>
    </w:p>
    <w:p w14:paraId="296CBAEB" w14:textId="77777777" w:rsidR="003D2F1B" w:rsidRPr="00A1304B" w:rsidRDefault="003D2F1B" w:rsidP="003D2F1B">
      <w:pPr>
        <w:pStyle w:val="EW"/>
        <w:rPr>
          <w:color w:val="000000"/>
        </w:rPr>
      </w:pPr>
      <w:r w:rsidRPr="00A1304B">
        <w:rPr>
          <w:color w:val="000000"/>
        </w:rPr>
        <w:t>GSM</w:t>
      </w:r>
      <w:r w:rsidRPr="00A1304B">
        <w:rPr>
          <w:color w:val="000000"/>
        </w:rPr>
        <w:tab/>
        <w:t xml:space="preserve">Global System for </w:t>
      </w:r>
      <w:smartTag w:uri="urn:schemas-microsoft-com:office:smarttags" w:element="place">
        <w:r w:rsidRPr="00A1304B">
          <w:rPr>
            <w:color w:val="000000"/>
          </w:rPr>
          <w:t>Mobile</w:t>
        </w:r>
      </w:smartTag>
      <w:r w:rsidRPr="00A1304B">
        <w:rPr>
          <w:color w:val="000000"/>
        </w:rPr>
        <w:t xml:space="preserve"> communications</w:t>
      </w:r>
    </w:p>
    <w:p w14:paraId="4B4B99EB" w14:textId="77777777" w:rsidR="00A45525" w:rsidRPr="00587194" w:rsidRDefault="00A45525" w:rsidP="00A45525">
      <w:pPr>
        <w:pStyle w:val="EW"/>
      </w:pPr>
      <w:r>
        <w:t>I</w:t>
      </w:r>
      <w:r>
        <w:rPr>
          <w:rFonts w:hint="eastAsia"/>
        </w:rPr>
        <w:t>CE</w:t>
      </w:r>
      <w:r>
        <w:tab/>
        <w:t>I</w:t>
      </w:r>
      <w:r w:rsidRPr="00AE651B">
        <w:t>nteractive Connectivity Establishment</w:t>
      </w:r>
    </w:p>
    <w:p w14:paraId="2E5CB054" w14:textId="77777777" w:rsidR="003D2F1B" w:rsidRPr="00A1304B" w:rsidRDefault="003D2F1B" w:rsidP="003D2F1B">
      <w:pPr>
        <w:pStyle w:val="EW"/>
        <w:rPr>
          <w:color w:val="000000"/>
        </w:rPr>
      </w:pPr>
      <w:r w:rsidRPr="00A1304B">
        <w:rPr>
          <w:color w:val="000000"/>
        </w:rPr>
        <w:t>IETF</w:t>
      </w:r>
      <w:r w:rsidRPr="00A1304B">
        <w:rPr>
          <w:color w:val="000000"/>
        </w:rPr>
        <w:tab/>
        <w:t>Internet Engineering Task Force</w:t>
      </w:r>
    </w:p>
    <w:p w14:paraId="34E545D5" w14:textId="77777777" w:rsidR="003D2F1B" w:rsidRPr="000B0B96" w:rsidRDefault="003D2F1B" w:rsidP="003D2F1B">
      <w:pPr>
        <w:pStyle w:val="EW"/>
        <w:rPr>
          <w:color w:val="000000"/>
          <w:lang w:val="it-IT"/>
        </w:rPr>
      </w:pPr>
      <w:r w:rsidRPr="000B0B96">
        <w:rPr>
          <w:color w:val="000000"/>
          <w:lang w:val="it-IT"/>
        </w:rPr>
        <w:t>IM</w:t>
      </w:r>
      <w:r w:rsidRPr="000B0B96">
        <w:rPr>
          <w:color w:val="000000"/>
          <w:lang w:val="it-IT"/>
        </w:rPr>
        <w:tab/>
        <w:t>IP Multimedia</w:t>
      </w:r>
    </w:p>
    <w:p w14:paraId="5AB4C283" w14:textId="77777777" w:rsidR="00D01BCA" w:rsidRPr="003D2F1B" w:rsidRDefault="00D01BCA">
      <w:pPr>
        <w:pStyle w:val="EW"/>
        <w:rPr>
          <w:color w:val="000000"/>
          <w:lang w:val="it-IT"/>
        </w:rPr>
      </w:pPr>
      <w:r w:rsidRPr="003D2F1B">
        <w:rPr>
          <w:color w:val="000000"/>
          <w:lang w:val="it-IT"/>
        </w:rPr>
        <w:t>IM-MGW</w:t>
      </w:r>
      <w:r w:rsidRPr="003D2F1B">
        <w:rPr>
          <w:color w:val="000000"/>
          <w:lang w:val="it-IT"/>
        </w:rPr>
        <w:tab/>
        <w:t>IP Multimedia Media Gateway</w:t>
      </w:r>
    </w:p>
    <w:p w14:paraId="6396F607" w14:textId="77777777" w:rsidR="003D2F1B" w:rsidRPr="00A1304B" w:rsidRDefault="003D2F1B" w:rsidP="003D2F1B">
      <w:pPr>
        <w:pStyle w:val="EW"/>
        <w:rPr>
          <w:color w:val="000000"/>
        </w:rPr>
      </w:pPr>
      <w:r w:rsidRPr="00A1304B">
        <w:rPr>
          <w:color w:val="000000"/>
        </w:rPr>
        <w:t>IMS</w:t>
      </w:r>
      <w:r w:rsidRPr="00A1304B">
        <w:rPr>
          <w:color w:val="000000"/>
        </w:rPr>
        <w:tab/>
        <w:t>IP Multimedia Subsystem</w:t>
      </w:r>
    </w:p>
    <w:p w14:paraId="31694D99" w14:textId="77777777" w:rsidR="003D2F1B" w:rsidRPr="00A1304B" w:rsidRDefault="003D2F1B" w:rsidP="003D2F1B">
      <w:pPr>
        <w:pStyle w:val="EW"/>
        <w:rPr>
          <w:color w:val="000000"/>
        </w:rPr>
      </w:pPr>
      <w:r w:rsidRPr="00A1304B">
        <w:rPr>
          <w:color w:val="000000"/>
        </w:rPr>
        <w:t>IP</w:t>
      </w:r>
      <w:r w:rsidRPr="00A1304B">
        <w:rPr>
          <w:color w:val="000000"/>
        </w:rPr>
        <w:tab/>
        <w:t>Internet Protocol</w:t>
      </w:r>
    </w:p>
    <w:p w14:paraId="2FD2C55E" w14:textId="77777777" w:rsidR="003D2F1B" w:rsidRPr="00A1304B" w:rsidRDefault="003D2F1B" w:rsidP="003D2F1B">
      <w:pPr>
        <w:pStyle w:val="EW"/>
        <w:rPr>
          <w:color w:val="000000"/>
        </w:rPr>
      </w:pPr>
      <w:r w:rsidRPr="00A1304B">
        <w:rPr>
          <w:color w:val="000000"/>
        </w:rPr>
        <w:t>ISDN</w:t>
      </w:r>
      <w:r w:rsidRPr="00A1304B">
        <w:rPr>
          <w:color w:val="000000"/>
        </w:rPr>
        <w:tab/>
        <w:t>Integrated Services Digital Network</w:t>
      </w:r>
    </w:p>
    <w:p w14:paraId="43EA785F" w14:textId="77777777" w:rsidR="00D01BCA" w:rsidRDefault="00D01BCA">
      <w:pPr>
        <w:pStyle w:val="EW"/>
        <w:rPr>
          <w:color w:val="000000"/>
        </w:rPr>
      </w:pPr>
      <w:r>
        <w:rPr>
          <w:color w:val="000000"/>
        </w:rPr>
        <w:t>ISUP</w:t>
      </w:r>
      <w:r>
        <w:rPr>
          <w:color w:val="000000"/>
        </w:rPr>
        <w:tab/>
        <w:t>ISDN User Part</w:t>
      </w:r>
    </w:p>
    <w:p w14:paraId="48DBD619" w14:textId="77777777" w:rsidR="00D34F61" w:rsidRDefault="00D34F61" w:rsidP="00D34F61">
      <w:pPr>
        <w:pStyle w:val="EW"/>
        <w:rPr>
          <w:color w:val="000000"/>
        </w:rPr>
      </w:pPr>
      <w:r w:rsidRPr="003C335A">
        <w:t>IVAS</w:t>
      </w:r>
      <w:r w:rsidRPr="003C335A">
        <w:tab/>
        <w:t>Immersive Voice and Audio Service</w:t>
      </w:r>
      <w:r>
        <w:t>s</w:t>
      </w:r>
    </w:p>
    <w:p w14:paraId="1518AA75" w14:textId="77777777" w:rsidR="003D2F1B" w:rsidRPr="00696E1E" w:rsidRDefault="003D2F1B" w:rsidP="003D2F1B">
      <w:pPr>
        <w:pStyle w:val="EW"/>
        <w:rPr>
          <w:color w:val="000000"/>
        </w:rPr>
      </w:pPr>
      <w:r w:rsidRPr="00696E1E">
        <w:rPr>
          <w:color w:val="000000"/>
        </w:rPr>
        <w:t>MG/MGW</w:t>
      </w:r>
      <w:r w:rsidRPr="00696E1E">
        <w:rPr>
          <w:color w:val="000000"/>
        </w:rPr>
        <w:tab/>
        <w:t>Media GateWay</w:t>
      </w:r>
    </w:p>
    <w:p w14:paraId="6E500B17" w14:textId="77777777" w:rsidR="003D2F1B" w:rsidRPr="00696E1E" w:rsidRDefault="003D2F1B" w:rsidP="003D2F1B">
      <w:pPr>
        <w:pStyle w:val="EW"/>
        <w:rPr>
          <w:color w:val="000000"/>
        </w:rPr>
      </w:pPr>
      <w:r w:rsidRPr="00696E1E">
        <w:rPr>
          <w:color w:val="000000"/>
        </w:rPr>
        <w:t>MGC</w:t>
      </w:r>
      <w:r w:rsidRPr="00696E1E">
        <w:rPr>
          <w:color w:val="000000"/>
        </w:rPr>
        <w:tab/>
        <w:t xml:space="preserve">Media Gateway Controller </w:t>
      </w:r>
    </w:p>
    <w:p w14:paraId="0FC6613A" w14:textId="77777777" w:rsidR="00D01BCA" w:rsidRDefault="00D01BCA">
      <w:pPr>
        <w:pStyle w:val="EW"/>
        <w:rPr>
          <w:color w:val="000000"/>
        </w:rPr>
      </w:pPr>
      <w:r>
        <w:rPr>
          <w:color w:val="000000"/>
        </w:rPr>
        <w:t>MGCF</w:t>
      </w:r>
      <w:r>
        <w:rPr>
          <w:color w:val="000000"/>
        </w:rPr>
        <w:tab/>
        <w:t>Media Gateway Control Function</w:t>
      </w:r>
    </w:p>
    <w:p w14:paraId="488CA8E4" w14:textId="77777777" w:rsidR="003D2F1B" w:rsidRPr="00A1304B" w:rsidRDefault="003D2F1B" w:rsidP="003D2F1B">
      <w:pPr>
        <w:pStyle w:val="EW"/>
        <w:rPr>
          <w:color w:val="000000"/>
        </w:rPr>
      </w:pPr>
      <w:r w:rsidRPr="00A1304B">
        <w:rPr>
          <w:color w:val="000000"/>
        </w:rPr>
        <w:t>MIME</w:t>
      </w:r>
      <w:r w:rsidRPr="00A1304B">
        <w:rPr>
          <w:color w:val="000000"/>
        </w:rPr>
        <w:tab/>
        <w:t>Multipurpose Internet Mail Extensions</w:t>
      </w:r>
    </w:p>
    <w:p w14:paraId="5737FCDB" w14:textId="77777777" w:rsidR="00D208CF" w:rsidRPr="00B0483F" w:rsidRDefault="00D208CF" w:rsidP="00D208CF">
      <w:pPr>
        <w:pStyle w:val="EW"/>
      </w:pPr>
      <w:r>
        <w:t>MPS</w:t>
      </w:r>
      <w:r>
        <w:tab/>
        <w:t>Multimedia Priority Service</w:t>
      </w:r>
    </w:p>
    <w:p w14:paraId="19EC4915" w14:textId="77777777" w:rsidR="003D2F1B" w:rsidRPr="00A1304B" w:rsidRDefault="003D2F1B" w:rsidP="003D2F1B">
      <w:pPr>
        <w:pStyle w:val="EW"/>
        <w:rPr>
          <w:color w:val="000000"/>
        </w:rPr>
      </w:pPr>
      <w:r w:rsidRPr="00A1304B">
        <w:rPr>
          <w:color w:val="000000"/>
        </w:rPr>
        <w:t>n.a.</w:t>
      </w:r>
      <w:r w:rsidRPr="00A1304B">
        <w:rPr>
          <w:color w:val="000000"/>
        </w:rPr>
        <w:tab/>
        <w:t>not applicable</w:t>
      </w:r>
    </w:p>
    <w:p w14:paraId="18BC7735" w14:textId="77777777" w:rsidR="003D2F1B" w:rsidRPr="00A1304B" w:rsidRDefault="003D2F1B" w:rsidP="003D2F1B">
      <w:pPr>
        <w:pStyle w:val="EW"/>
        <w:rPr>
          <w:color w:val="000000"/>
        </w:rPr>
      </w:pPr>
      <w:r w:rsidRPr="00A1304B">
        <w:rPr>
          <w:color w:val="000000"/>
        </w:rPr>
        <w:t>PDH</w:t>
      </w:r>
      <w:r w:rsidRPr="00A1304B">
        <w:rPr>
          <w:color w:val="000000"/>
        </w:rPr>
        <w:tab/>
        <w:t>Plesiochronous Digital Hierarchy</w:t>
      </w:r>
    </w:p>
    <w:p w14:paraId="1135F829" w14:textId="77777777" w:rsidR="003D2F1B" w:rsidRPr="00A1304B" w:rsidRDefault="003D2F1B" w:rsidP="003D2F1B">
      <w:pPr>
        <w:pStyle w:val="EW"/>
        <w:rPr>
          <w:color w:val="000000"/>
        </w:rPr>
      </w:pPr>
      <w:r w:rsidRPr="00A1304B">
        <w:rPr>
          <w:color w:val="000000"/>
        </w:rPr>
        <w:t>PES</w:t>
      </w:r>
      <w:r w:rsidRPr="00A1304B">
        <w:rPr>
          <w:color w:val="000000"/>
        </w:rPr>
        <w:tab/>
        <w:t>PSTN/ISDN Emulation Subsystem</w:t>
      </w:r>
    </w:p>
    <w:p w14:paraId="5E7DF072" w14:textId="77777777" w:rsidR="003D2F1B" w:rsidRPr="00A1304B" w:rsidRDefault="003D2F1B" w:rsidP="003D2F1B">
      <w:pPr>
        <w:pStyle w:val="EW"/>
        <w:rPr>
          <w:color w:val="000000"/>
        </w:rPr>
      </w:pPr>
      <w:r w:rsidRPr="00A1304B">
        <w:rPr>
          <w:color w:val="000000"/>
        </w:rPr>
        <w:t>PSTN</w:t>
      </w:r>
      <w:r w:rsidRPr="00A1304B">
        <w:rPr>
          <w:color w:val="000000"/>
        </w:rPr>
        <w:tab/>
        <w:t>Public Switched Telephone Network</w:t>
      </w:r>
    </w:p>
    <w:p w14:paraId="207E1E0E" w14:textId="77777777" w:rsidR="003D2F1B" w:rsidRPr="00A1304B" w:rsidRDefault="003D2F1B" w:rsidP="003D2F1B">
      <w:pPr>
        <w:pStyle w:val="EW"/>
        <w:rPr>
          <w:color w:val="000000"/>
        </w:rPr>
      </w:pPr>
      <w:r w:rsidRPr="00A1304B">
        <w:rPr>
          <w:color w:val="000000"/>
        </w:rPr>
        <w:t>PT</w:t>
      </w:r>
      <w:r w:rsidRPr="00A1304B">
        <w:rPr>
          <w:color w:val="000000"/>
        </w:rPr>
        <w:tab/>
        <w:t>Payload Type</w:t>
      </w:r>
    </w:p>
    <w:p w14:paraId="2153D45B" w14:textId="77777777" w:rsidR="003D2F1B" w:rsidRPr="00A1304B" w:rsidRDefault="003D2F1B" w:rsidP="003D2F1B">
      <w:pPr>
        <w:pStyle w:val="EW"/>
        <w:rPr>
          <w:color w:val="000000"/>
        </w:rPr>
      </w:pPr>
      <w:r>
        <w:rPr>
          <w:color w:val="000000"/>
        </w:rPr>
        <w:t>R2</w:t>
      </w:r>
      <w:r w:rsidRPr="00A1304B">
        <w:rPr>
          <w:color w:val="000000"/>
        </w:rPr>
        <w:tab/>
        <w:t>(ETS</w:t>
      </w:r>
      <w:r>
        <w:rPr>
          <w:color w:val="000000"/>
        </w:rPr>
        <w:t>I TISPAN NGN) Release 2</w:t>
      </w:r>
    </w:p>
    <w:p w14:paraId="280675A9" w14:textId="77777777" w:rsidR="00D01BCA" w:rsidRDefault="00D01BCA">
      <w:pPr>
        <w:pStyle w:val="EW"/>
        <w:rPr>
          <w:color w:val="000000"/>
        </w:rPr>
      </w:pPr>
      <w:r>
        <w:rPr>
          <w:color w:val="000000"/>
        </w:rPr>
        <w:lastRenderedPageBreak/>
        <w:t>RFC</w:t>
      </w:r>
      <w:r>
        <w:rPr>
          <w:color w:val="000000"/>
        </w:rPr>
        <w:tab/>
        <w:t>Request For Comment; this includes both discussion documents and specifications in the IETF domain</w:t>
      </w:r>
    </w:p>
    <w:p w14:paraId="1ADC9CA1" w14:textId="77777777" w:rsidR="003D2F1B" w:rsidRPr="00A1304B" w:rsidRDefault="003D2F1B" w:rsidP="003D2F1B">
      <w:pPr>
        <w:pStyle w:val="EW"/>
        <w:rPr>
          <w:color w:val="000000"/>
        </w:rPr>
      </w:pPr>
      <w:r w:rsidRPr="00A1304B">
        <w:rPr>
          <w:color w:val="000000"/>
        </w:rPr>
        <w:t>RTCP</w:t>
      </w:r>
      <w:r w:rsidRPr="00A1304B">
        <w:rPr>
          <w:color w:val="000000"/>
        </w:rPr>
        <w:tab/>
        <w:t>RTP Control Protocol</w:t>
      </w:r>
    </w:p>
    <w:p w14:paraId="1C7183DD" w14:textId="77777777" w:rsidR="003D2F1B" w:rsidRPr="00A1304B" w:rsidRDefault="003D2F1B" w:rsidP="003D2F1B">
      <w:pPr>
        <w:pStyle w:val="EW"/>
        <w:rPr>
          <w:color w:val="000000"/>
        </w:rPr>
      </w:pPr>
      <w:r w:rsidRPr="00A1304B">
        <w:rPr>
          <w:color w:val="000000"/>
        </w:rPr>
        <w:t>RTP</w:t>
      </w:r>
      <w:r w:rsidRPr="00A1304B">
        <w:rPr>
          <w:color w:val="000000"/>
        </w:rPr>
        <w:tab/>
        <w:t xml:space="preserve">Real-time Transport Protocol </w:t>
      </w:r>
    </w:p>
    <w:p w14:paraId="49DC71AD" w14:textId="77777777" w:rsidR="00D01BCA" w:rsidRDefault="00D01BCA">
      <w:pPr>
        <w:pStyle w:val="EW"/>
        <w:rPr>
          <w:color w:val="000000"/>
        </w:rPr>
      </w:pPr>
      <w:r>
        <w:rPr>
          <w:color w:val="000000"/>
        </w:rPr>
        <w:t>SCTP</w:t>
      </w:r>
      <w:r>
        <w:rPr>
          <w:color w:val="000000"/>
        </w:rPr>
        <w:tab/>
        <w:t>Stream Control Transmission Protocol</w:t>
      </w:r>
    </w:p>
    <w:p w14:paraId="2901E320" w14:textId="77777777" w:rsidR="003D2F1B" w:rsidRPr="006B40DD" w:rsidRDefault="003D2F1B" w:rsidP="003D2F1B">
      <w:pPr>
        <w:pStyle w:val="EW"/>
        <w:rPr>
          <w:color w:val="000000"/>
        </w:rPr>
      </w:pPr>
      <w:r w:rsidRPr="006B40DD">
        <w:rPr>
          <w:color w:val="000000"/>
        </w:rPr>
        <w:t>SDH</w:t>
      </w:r>
      <w:r w:rsidRPr="006B40DD">
        <w:rPr>
          <w:color w:val="000000"/>
        </w:rPr>
        <w:tab/>
        <w:t>Synchronous Digital Hierarchy</w:t>
      </w:r>
    </w:p>
    <w:p w14:paraId="4872FDF8" w14:textId="77777777" w:rsidR="003D2F1B" w:rsidRPr="006B40DD" w:rsidRDefault="003D2F1B" w:rsidP="003D2F1B">
      <w:pPr>
        <w:pStyle w:val="EW"/>
        <w:rPr>
          <w:color w:val="000000"/>
        </w:rPr>
      </w:pPr>
      <w:r w:rsidRPr="006B40DD">
        <w:rPr>
          <w:color w:val="000000"/>
        </w:rPr>
        <w:t>SDP</w:t>
      </w:r>
      <w:r w:rsidRPr="006B40DD">
        <w:rPr>
          <w:color w:val="000000"/>
        </w:rPr>
        <w:tab/>
        <w:t>Session Description Protocol</w:t>
      </w:r>
    </w:p>
    <w:p w14:paraId="7E85E789" w14:textId="77777777" w:rsidR="00D23D05" w:rsidRDefault="00D23D05" w:rsidP="00D23D05">
      <w:pPr>
        <w:pStyle w:val="EW"/>
      </w:pPr>
      <w:r>
        <w:t>SDPCapNeg</w:t>
      </w:r>
      <w:r>
        <w:tab/>
        <w:t>SDP Capability Negotiation</w:t>
      </w:r>
    </w:p>
    <w:p w14:paraId="721067CE" w14:textId="77777777" w:rsidR="003D2F1B" w:rsidRPr="00696E1E" w:rsidRDefault="003D2F1B" w:rsidP="003D2F1B">
      <w:pPr>
        <w:pStyle w:val="EW"/>
        <w:rPr>
          <w:color w:val="000000"/>
        </w:rPr>
      </w:pPr>
      <w:r w:rsidRPr="00696E1E">
        <w:rPr>
          <w:color w:val="000000"/>
        </w:rPr>
        <w:t>SIP</w:t>
      </w:r>
      <w:r w:rsidRPr="00696E1E">
        <w:rPr>
          <w:color w:val="000000"/>
        </w:rPr>
        <w:tab/>
        <w:t>Session Initiation Protocol</w:t>
      </w:r>
    </w:p>
    <w:p w14:paraId="7A6B3F8C" w14:textId="77777777" w:rsidR="003D2F1B" w:rsidRPr="00A1304B" w:rsidRDefault="003D2F1B" w:rsidP="003D2F1B">
      <w:pPr>
        <w:pStyle w:val="EW"/>
        <w:rPr>
          <w:color w:val="000000"/>
        </w:rPr>
      </w:pPr>
      <w:r w:rsidRPr="00A1304B">
        <w:rPr>
          <w:color w:val="000000"/>
        </w:rPr>
        <w:t>SONET</w:t>
      </w:r>
      <w:r w:rsidRPr="00A1304B">
        <w:rPr>
          <w:color w:val="000000"/>
        </w:rPr>
        <w:tab/>
        <w:t>Synchronous Optical NETwork</w:t>
      </w:r>
    </w:p>
    <w:p w14:paraId="7F71C57B" w14:textId="77777777" w:rsidR="003D2F1B" w:rsidRPr="00A1304B" w:rsidRDefault="003D2F1B" w:rsidP="003D2F1B">
      <w:pPr>
        <w:pStyle w:val="EW"/>
        <w:rPr>
          <w:color w:val="000000"/>
        </w:rPr>
      </w:pPr>
      <w:r w:rsidRPr="00A1304B">
        <w:rPr>
          <w:color w:val="000000"/>
        </w:rPr>
        <w:t>SS</w:t>
      </w:r>
      <w:r w:rsidRPr="00A1304B">
        <w:rPr>
          <w:color w:val="000000"/>
        </w:rPr>
        <w:tab/>
        <w:t>Silence Suppression</w:t>
      </w:r>
    </w:p>
    <w:p w14:paraId="4AB207FA" w14:textId="77777777" w:rsidR="003D2F1B" w:rsidRPr="00A1304B" w:rsidRDefault="003D2F1B" w:rsidP="003D2F1B">
      <w:pPr>
        <w:pStyle w:val="EW"/>
        <w:rPr>
          <w:color w:val="000000"/>
        </w:rPr>
      </w:pPr>
      <w:r w:rsidRPr="00A1304B">
        <w:rPr>
          <w:color w:val="000000"/>
        </w:rPr>
        <w:t>SS7</w:t>
      </w:r>
      <w:r w:rsidRPr="00A1304B">
        <w:rPr>
          <w:color w:val="000000"/>
        </w:rPr>
        <w:tab/>
        <w:t>Signalling System No. 7</w:t>
      </w:r>
    </w:p>
    <w:p w14:paraId="2AE8EB3F" w14:textId="77777777" w:rsidR="00A45525" w:rsidRPr="00587194" w:rsidRDefault="00A45525" w:rsidP="00A45525">
      <w:pPr>
        <w:pStyle w:val="EW"/>
      </w:pPr>
      <w:r w:rsidRPr="00052E4F">
        <w:t>STUN</w:t>
      </w:r>
      <w:r w:rsidRPr="00052E4F">
        <w:tab/>
        <w:t>Session Traversal Utilities for NAT</w:t>
      </w:r>
    </w:p>
    <w:p w14:paraId="4495992B" w14:textId="77777777" w:rsidR="003D2F1B" w:rsidRPr="00A1304B" w:rsidRDefault="003D2F1B" w:rsidP="003D2F1B">
      <w:pPr>
        <w:pStyle w:val="EW"/>
        <w:rPr>
          <w:color w:val="000000"/>
        </w:rPr>
      </w:pPr>
      <w:r w:rsidRPr="00A1304B">
        <w:rPr>
          <w:color w:val="000000"/>
        </w:rPr>
        <w:t>TDM</w:t>
      </w:r>
      <w:r w:rsidRPr="00A1304B">
        <w:rPr>
          <w:color w:val="000000"/>
        </w:rPr>
        <w:tab/>
        <w:t>Time Division Multiplexing</w:t>
      </w:r>
    </w:p>
    <w:p w14:paraId="3A21D2D3" w14:textId="77777777" w:rsidR="003D2F1B" w:rsidRPr="00A1304B" w:rsidRDefault="003D2F1B" w:rsidP="003D2F1B">
      <w:pPr>
        <w:pStyle w:val="EW"/>
        <w:rPr>
          <w:color w:val="000000"/>
        </w:rPr>
      </w:pPr>
      <w:r w:rsidRPr="00A1304B">
        <w:rPr>
          <w:color w:val="000000"/>
        </w:rPr>
        <w:t>TISPAN</w:t>
      </w:r>
      <w:r w:rsidRPr="00A1304B">
        <w:rPr>
          <w:color w:val="000000"/>
        </w:rPr>
        <w:tab/>
        <w:t>Telecommunications and Internet converged Services and Protocols for Advanced Networking</w:t>
      </w:r>
    </w:p>
    <w:p w14:paraId="3EA1B814" w14:textId="77777777" w:rsidR="003D2F1B" w:rsidRPr="00A1304B" w:rsidRDefault="003D2F1B" w:rsidP="003D2F1B">
      <w:pPr>
        <w:pStyle w:val="EW"/>
        <w:rPr>
          <w:color w:val="000000"/>
        </w:rPr>
      </w:pPr>
      <w:r w:rsidRPr="00A1304B">
        <w:rPr>
          <w:color w:val="000000"/>
        </w:rPr>
        <w:t>TMGW</w:t>
      </w:r>
      <w:r w:rsidRPr="00A1304B">
        <w:rPr>
          <w:color w:val="000000"/>
        </w:rPr>
        <w:tab/>
        <w:t>Trunking MGW</w:t>
      </w:r>
    </w:p>
    <w:p w14:paraId="5D1F9F6C" w14:textId="77777777" w:rsidR="003D2F1B" w:rsidRPr="00A1304B" w:rsidRDefault="003D2F1B" w:rsidP="003D2F1B">
      <w:pPr>
        <w:pStyle w:val="EW"/>
        <w:rPr>
          <w:color w:val="000000"/>
        </w:rPr>
      </w:pPr>
      <w:r w:rsidRPr="00A1304B">
        <w:rPr>
          <w:color w:val="000000"/>
        </w:rPr>
        <w:t>TS</w:t>
      </w:r>
      <w:r w:rsidRPr="00A1304B">
        <w:rPr>
          <w:color w:val="000000"/>
        </w:rPr>
        <w:tab/>
        <w:t>Technical Specification (3GPP, ETSI)</w:t>
      </w:r>
    </w:p>
    <w:p w14:paraId="2133C901" w14:textId="77777777" w:rsidR="003D2F1B" w:rsidRPr="00785150" w:rsidRDefault="003D2F1B">
      <w:pPr>
        <w:pStyle w:val="EW"/>
        <w:rPr>
          <w:color w:val="000000"/>
        </w:rPr>
      </w:pPr>
      <w:r w:rsidRPr="00A1304B">
        <w:rPr>
          <w:color w:val="000000"/>
        </w:rPr>
        <w:t>VBD</w:t>
      </w:r>
      <w:r w:rsidRPr="00A1304B">
        <w:rPr>
          <w:color w:val="000000"/>
        </w:rPr>
        <w:tab/>
        <w:t>VoiceBand Data</w:t>
      </w:r>
    </w:p>
    <w:p w14:paraId="5AB2EBE0" w14:textId="77777777" w:rsidR="00865A95" w:rsidRDefault="00D026DD" w:rsidP="00D026DD">
      <w:pPr>
        <w:pStyle w:val="Heading1"/>
      </w:pPr>
      <w:bookmarkStart w:id="20" w:name="_Toc177668396"/>
      <w:r>
        <w:t>4</w:t>
      </w:r>
      <w:r>
        <w:tab/>
      </w:r>
      <w:r w:rsidR="00D01BCA">
        <w:t>UMTS capability set</w:t>
      </w:r>
      <w:bookmarkEnd w:id="20"/>
    </w:p>
    <w:p w14:paraId="1D0FD947" w14:textId="77777777" w:rsidR="00D026DD" w:rsidRPr="00D026DD" w:rsidRDefault="00D026DD" w:rsidP="00D026DD">
      <w:pPr>
        <w:pStyle w:val="Heading2"/>
      </w:pPr>
      <w:bookmarkStart w:id="21" w:name="_Toc177668397"/>
      <w:r>
        <w:t>4.1</w:t>
      </w:r>
      <w:r>
        <w:tab/>
      </w:r>
      <w:r>
        <w:rPr>
          <w:color w:val="000000"/>
        </w:rPr>
        <w:t>Capability set</w:t>
      </w:r>
      <w:bookmarkEnd w:id="21"/>
    </w:p>
    <w:p w14:paraId="040F37A9" w14:textId="77777777" w:rsidR="00865A95" w:rsidRPr="00865A95" w:rsidRDefault="00865A95" w:rsidP="00865A95">
      <w:r>
        <w:t>The support of the Mn interface capability set shall be identified by the Mn profile and support of this profile shall be indicated in ServiceChange procedure.</w:t>
      </w:r>
    </w:p>
    <w:p w14:paraId="56D71114" w14:textId="77777777" w:rsidR="00D01BCA" w:rsidRDefault="00D01BCA">
      <w:pPr>
        <w:pStyle w:val="BodyText2"/>
        <w:rPr>
          <w:color w:val="000000"/>
        </w:rPr>
      </w:pPr>
      <w:r>
        <w:rPr>
          <w:color w:val="000000"/>
        </w:rPr>
        <w:t>T</w:t>
      </w:r>
      <w:r w:rsidRPr="00865A95">
        <w:rPr>
          <w:color w:val="auto"/>
        </w:rPr>
        <w:t>h</w:t>
      </w:r>
      <w:r w:rsidR="00865A95" w:rsidRPr="00865A95">
        <w:rPr>
          <w:color w:val="auto"/>
        </w:rPr>
        <w:t xml:space="preserve">e mandatory parts of this </w:t>
      </w:r>
      <w:r w:rsidRPr="00865A95">
        <w:rPr>
          <w:color w:val="auto"/>
        </w:rPr>
        <w:t xml:space="preserve"> c</w:t>
      </w:r>
      <w:r>
        <w:rPr>
          <w:color w:val="000000"/>
        </w:rPr>
        <w:t xml:space="preserve">apability set shall be used in </w:t>
      </w:r>
      <w:r w:rsidR="00865A95">
        <w:rPr>
          <w:color w:val="000000"/>
        </w:rPr>
        <w:t>their</w:t>
      </w:r>
      <w:r>
        <w:rPr>
          <w:color w:val="000000"/>
        </w:rPr>
        <w:t xml:space="preserve"> entirety whenever it is used within </w:t>
      </w:r>
      <w:r w:rsidR="00865A95">
        <w:rPr>
          <w:color w:val="000000"/>
        </w:rPr>
        <w:t>the</w:t>
      </w:r>
      <w:r>
        <w:rPr>
          <w:color w:val="000000"/>
        </w:rPr>
        <w:t xml:space="preserve"> H.248 profile. Failure to do so will result in a non-standard implementation.</w:t>
      </w:r>
    </w:p>
    <w:p w14:paraId="13B71F6F" w14:textId="77777777" w:rsidR="00865A95" w:rsidRPr="00865A95" w:rsidRDefault="00D01BCA" w:rsidP="00865A95">
      <w:pPr>
        <w:pStyle w:val="BodyText"/>
      </w:pPr>
      <w:r>
        <w:t>ITU-T Recommendation H.248.1 (</w:t>
      </w:r>
      <w:r w:rsidR="000C6E54">
        <w:t>05</w:t>
      </w:r>
      <w:r>
        <w:t>/02) [</w:t>
      </w:r>
      <w:r w:rsidR="00241FFC">
        <w:t>9</w:t>
      </w:r>
      <w:r>
        <w:t xml:space="preserve">] is </w:t>
      </w:r>
      <w:r w:rsidR="00865A95">
        <w:t xml:space="preserve">the basis for </w:t>
      </w:r>
      <w:r>
        <w:t>this Capability Set. The compatibility rules for packages, signals, events, properties and statistics and the H.248 protocol are defined in ITU-T Recommendation H.248</w:t>
      </w:r>
      <w:r w:rsidR="00621000">
        <w:t>.1</w:t>
      </w:r>
      <w:r>
        <w:t> [</w:t>
      </w:r>
      <w:r w:rsidR="00241FFC">
        <w:t>9</w:t>
      </w:r>
      <w:r>
        <w:t>].</w:t>
      </w:r>
      <w:r w:rsidR="00865A95">
        <w:t xml:space="preserve"> Their use or exclusion for this interface is clarified in clause 12.</w:t>
      </w:r>
    </w:p>
    <w:p w14:paraId="733D9FC4" w14:textId="77777777" w:rsidR="00D01BCA" w:rsidRDefault="00D01BCA">
      <w:pPr>
        <w:pStyle w:val="Heading1"/>
      </w:pPr>
      <w:bookmarkStart w:id="22" w:name="_Toc177668398"/>
      <w:r>
        <w:t>5</w:t>
      </w:r>
      <w:r>
        <w:tab/>
        <w:t>Naming conventions</w:t>
      </w:r>
      <w:bookmarkEnd w:id="22"/>
    </w:p>
    <w:p w14:paraId="1E27161F" w14:textId="77777777" w:rsidR="00D01BCA" w:rsidRDefault="00D01BCA">
      <w:pPr>
        <w:pStyle w:val="Heading2"/>
      </w:pPr>
      <w:bookmarkStart w:id="23" w:name="_Toc177668399"/>
      <w:r>
        <w:t>5.1</w:t>
      </w:r>
      <w:r>
        <w:tab/>
        <w:t>MGCF/IM-MGW naming conventions</w:t>
      </w:r>
      <w:bookmarkEnd w:id="23"/>
    </w:p>
    <w:p w14:paraId="5C8856BC" w14:textId="77777777" w:rsidR="004968B4" w:rsidRDefault="00D01BCA" w:rsidP="004968B4">
      <w:pPr>
        <w:pStyle w:val="BodyText"/>
      </w:pPr>
      <w:r>
        <w:t>The MGCF shall be named according to the naming structure of the underlying transport protocol which carries the H.248 protocol.</w:t>
      </w:r>
      <w:r w:rsidR="004968B4" w:rsidRPr="004968B4">
        <w:t xml:space="preserve"> </w:t>
      </w:r>
    </w:p>
    <w:p w14:paraId="75746254" w14:textId="77777777" w:rsidR="00D01BCA" w:rsidRDefault="004968B4" w:rsidP="004968B4">
      <w:pPr>
        <w:pStyle w:val="BodyText"/>
      </w:pPr>
      <w:r>
        <w:t>For further definition of the Termination Names see Annex A.6.</w:t>
      </w:r>
    </w:p>
    <w:p w14:paraId="0CED3046" w14:textId="77777777" w:rsidR="00D01BCA" w:rsidRDefault="00D01BCA">
      <w:pPr>
        <w:pStyle w:val="Heading2"/>
      </w:pPr>
      <w:bookmarkStart w:id="24" w:name="_Ref489330576"/>
      <w:bookmarkStart w:id="25" w:name="_Toc177668400"/>
      <w:r>
        <w:t>5.2</w:t>
      </w:r>
      <w:r>
        <w:tab/>
      </w:r>
      <w:bookmarkEnd w:id="24"/>
      <w:r w:rsidR="004968B4">
        <w:t>Void</w:t>
      </w:r>
      <w:bookmarkEnd w:id="25"/>
    </w:p>
    <w:p w14:paraId="0261955F" w14:textId="77777777" w:rsidR="00D01BCA" w:rsidRDefault="00D01BCA">
      <w:pPr>
        <w:pStyle w:val="Heading1"/>
      </w:pPr>
      <w:bookmarkStart w:id="26" w:name="_Toc177668401"/>
      <w:r>
        <w:t>6</w:t>
      </w:r>
      <w:r>
        <w:tab/>
        <w:t>Topology descriptor</w:t>
      </w:r>
      <w:bookmarkEnd w:id="26"/>
    </w:p>
    <w:p w14:paraId="74AC09DE" w14:textId="77777777" w:rsidR="00D01BCA" w:rsidRDefault="004968B4">
      <w:pPr>
        <w:pStyle w:val="ListContinue"/>
      </w:pPr>
      <w:r>
        <w:t>No special behaviour, for definition of use</w:t>
      </w:r>
      <w:r w:rsidR="00756757">
        <w:t xml:space="preserve"> see Annex A.</w:t>
      </w:r>
      <w:r w:rsidRPr="004968B4">
        <w:t xml:space="preserve"> </w:t>
      </w:r>
      <w:r>
        <w:t>5.</w:t>
      </w:r>
    </w:p>
    <w:p w14:paraId="070377E0" w14:textId="77777777" w:rsidR="00D01BCA" w:rsidRDefault="00D01BCA">
      <w:pPr>
        <w:pStyle w:val="Heading1"/>
      </w:pPr>
      <w:bookmarkStart w:id="27" w:name="_Toc177668402"/>
      <w:r>
        <w:t>7</w:t>
      </w:r>
      <w:r>
        <w:tab/>
        <w:t>Transaction timers</w:t>
      </w:r>
      <w:bookmarkEnd w:id="27"/>
    </w:p>
    <w:p w14:paraId="2B1A77E9" w14:textId="77777777" w:rsidR="00D01BCA" w:rsidRDefault="004968B4">
      <w:pPr>
        <w:pStyle w:val="ListContinue"/>
      </w:pPr>
      <w:r>
        <w:t>No special behaviour, for definition of timers see Annex A.10.</w:t>
      </w:r>
    </w:p>
    <w:p w14:paraId="3176ED94" w14:textId="77777777" w:rsidR="00D01BCA" w:rsidRDefault="00D01BCA">
      <w:pPr>
        <w:pStyle w:val="Heading1"/>
      </w:pPr>
      <w:bookmarkStart w:id="28" w:name="_Toc177668403"/>
      <w:r>
        <w:lastRenderedPageBreak/>
        <w:t>8</w:t>
      </w:r>
      <w:r>
        <w:tab/>
        <w:t>Transport</w:t>
      </w:r>
      <w:bookmarkEnd w:id="28"/>
    </w:p>
    <w:p w14:paraId="3A8508A1" w14:textId="77777777" w:rsidR="004E1484" w:rsidRDefault="00D01BCA" w:rsidP="00EC2995">
      <w:pPr>
        <w:rPr>
          <w:noProof/>
        </w:rPr>
      </w:pPr>
      <w:r>
        <w:t xml:space="preserve">Each implementation of the Mn interface should provide SCTP </w:t>
      </w:r>
      <w:r w:rsidR="00EC2995">
        <w:t>(</w:t>
      </w:r>
      <w:r>
        <w:t xml:space="preserve">as defined in </w:t>
      </w:r>
      <w:r w:rsidR="00D07DB6">
        <w:t xml:space="preserve">IETF </w:t>
      </w:r>
      <w:r>
        <w:t>RFC2960 [1</w:t>
      </w:r>
      <w:r w:rsidR="00442FC8">
        <w:t>5</w:t>
      </w:r>
      <w:r>
        <w:t>]</w:t>
      </w:r>
      <w:r w:rsidR="00EA0F69">
        <w:t xml:space="preserve"> and as updated by RFC3309 </w:t>
      </w:r>
      <w:r w:rsidR="00EA0F69" w:rsidRPr="00C5630B">
        <w:t>[</w:t>
      </w:r>
      <w:r w:rsidR="00EA0F69">
        <w:t>43</w:t>
      </w:r>
      <w:r w:rsidR="00EA0F69" w:rsidRPr="00C5630B">
        <w:t>]</w:t>
      </w:r>
      <w:r w:rsidR="00EC2995">
        <w:t>)</w:t>
      </w:r>
      <w:r w:rsidR="00442FC8" w:rsidRPr="00442FC8">
        <w:t xml:space="preserve"> </w:t>
      </w:r>
      <w:r w:rsidR="00442FC8">
        <w:t>, however other options are permitted within the profile. For further definition see Annex A12</w:t>
      </w:r>
      <w:r w:rsidR="00EC2995">
        <w:t>.</w:t>
      </w:r>
    </w:p>
    <w:p w14:paraId="1CA8D55E" w14:textId="77777777" w:rsidR="00D01BCA" w:rsidRDefault="00D01BCA">
      <w:pPr>
        <w:pStyle w:val="Heading1"/>
      </w:pPr>
      <w:bookmarkStart w:id="29" w:name="_Toc177668404"/>
      <w:r>
        <w:t>9</w:t>
      </w:r>
      <w:r>
        <w:tab/>
        <w:t>Multiple Virtual MG.</w:t>
      </w:r>
      <w:bookmarkEnd w:id="29"/>
    </w:p>
    <w:p w14:paraId="140E3890" w14:textId="77777777" w:rsidR="007B3A95" w:rsidRPr="00D35A12" w:rsidRDefault="007B3A95" w:rsidP="007B3A95">
      <w:pPr>
        <w:rPr>
          <w:lang w:eastAsia="zh-CN"/>
        </w:rPr>
      </w:pPr>
      <w:r w:rsidRPr="00D35A12">
        <w:rPr>
          <w:rFonts w:hint="eastAsia"/>
          <w:lang w:eastAsia="zh-CN"/>
        </w:rPr>
        <w:t>The support of multiple virtu</w:t>
      </w:r>
      <w:r>
        <w:rPr>
          <w:lang w:eastAsia="zh-CN"/>
        </w:rPr>
        <w:t>a</w:t>
      </w:r>
      <w:r w:rsidRPr="00D35A12">
        <w:rPr>
          <w:rFonts w:hint="eastAsia"/>
          <w:lang w:eastAsia="zh-CN"/>
        </w:rPr>
        <w:t xml:space="preserve">l MGW outlined in the </w:t>
      </w:r>
      <w:bookmarkStart w:id="30" w:name="MCCQCTEMPBM_00000019"/>
      <w:r w:rsidRPr="00D35A12">
        <w:rPr>
          <w:rFonts w:hint="eastAsia"/>
          <w:lang w:eastAsia="zh-CN"/>
        </w:rPr>
        <w:t>subcl</w:t>
      </w:r>
      <w:r>
        <w:rPr>
          <w:lang w:eastAsia="zh-CN"/>
        </w:rPr>
        <w:t>a</w:t>
      </w:r>
      <w:r w:rsidRPr="00D35A12">
        <w:rPr>
          <w:rFonts w:hint="eastAsia"/>
          <w:lang w:eastAsia="zh-CN"/>
        </w:rPr>
        <w:t>use</w:t>
      </w:r>
      <w:bookmarkEnd w:id="30"/>
      <w:r w:rsidRPr="00D35A12">
        <w:t xml:space="preserve"> "Multiple virtual MGW" in ITU-T Recommendation H.248.1 [</w:t>
      </w:r>
      <w:r w:rsidRPr="00D35A12">
        <w:rPr>
          <w:rFonts w:hint="eastAsia"/>
          <w:lang w:eastAsia="zh-CN"/>
        </w:rPr>
        <w:t>9</w:t>
      </w:r>
      <w:r w:rsidRPr="00D35A12">
        <w:t>]</w:t>
      </w:r>
      <w:r w:rsidRPr="00D35A12">
        <w:rPr>
          <w:rFonts w:hint="eastAsia"/>
          <w:lang w:eastAsia="zh-CN"/>
        </w:rPr>
        <w:t xml:space="preserve"> is optional</w:t>
      </w:r>
      <w:r w:rsidRPr="00D35A12">
        <w:t>.</w:t>
      </w:r>
    </w:p>
    <w:p w14:paraId="009CB5BF" w14:textId="77777777" w:rsidR="00D01BCA" w:rsidRDefault="00D01BCA">
      <w:pPr>
        <w:pStyle w:val="Heading1"/>
      </w:pPr>
      <w:bookmarkStart w:id="31" w:name="_Toc177668405"/>
      <w:r>
        <w:t>10</w:t>
      </w:r>
      <w:r>
        <w:tab/>
        <w:t>Formats and codes</w:t>
      </w:r>
      <w:bookmarkEnd w:id="31"/>
    </w:p>
    <w:p w14:paraId="16F5142A" w14:textId="77777777" w:rsidR="00F70038" w:rsidRDefault="00F70038" w:rsidP="00F70038">
      <w:pPr>
        <w:pStyle w:val="Heading2"/>
      </w:pPr>
      <w:bookmarkStart w:id="32" w:name="_Toc177668406"/>
      <w:r>
        <w:t>10.1</w:t>
      </w:r>
      <w:r>
        <w:tab/>
        <w:t>Signalling Objects</w:t>
      </w:r>
      <w:bookmarkEnd w:id="32"/>
    </w:p>
    <w:p w14:paraId="53135671" w14:textId="77777777" w:rsidR="00D01BCA" w:rsidRDefault="00D01BCA" w:rsidP="00695DEC">
      <w:r>
        <w:t xml:space="preserve">Table </w:t>
      </w:r>
      <w:r w:rsidR="00F70038">
        <w:t>10.</w:t>
      </w:r>
      <w:r>
        <w:t>1 shows the parameters which are required.</w:t>
      </w:r>
    </w:p>
    <w:p w14:paraId="27E80176" w14:textId="77777777" w:rsidR="00D01BCA" w:rsidRDefault="00D01BCA" w:rsidP="00695DEC">
      <w:r>
        <w:t xml:space="preserve">The coding rules applied in </w:t>
      </w:r>
      <w:r>
        <w:rPr>
          <w:color w:val="000000"/>
        </w:rPr>
        <w:t>ITU</w:t>
      </w:r>
      <w:r>
        <w:rPr>
          <w:color w:val="000000"/>
        </w:rPr>
        <w:noBreakHyphen/>
        <w:t xml:space="preserve">T Recommendation </w:t>
      </w:r>
      <w:r>
        <w:t>H.248</w:t>
      </w:r>
      <w:r w:rsidR="000C6E54">
        <w:t>.1</w:t>
      </w:r>
      <w:r>
        <w:t xml:space="preserve"> [</w:t>
      </w:r>
      <w:r w:rsidR="00241FFC">
        <w:t>9</w:t>
      </w:r>
      <w:r>
        <w:t>] for the applicable coding technique shall be followed for the UMTS capability set.</w:t>
      </w:r>
    </w:p>
    <w:p w14:paraId="0A8CC3EB" w14:textId="77777777" w:rsidR="006B2DBE" w:rsidRDefault="006B2DBE" w:rsidP="006B2DBE">
      <w:pPr>
        <w:pStyle w:val="TH"/>
      </w:pPr>
      <w:r>
        <w:lastRenderedPageBreak/>
        <w:t>Table 10.1: required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6B2DBE" w14:paraId="498C3F0D" w14:textId="77777777" w:rsidTr="00674BC1">
        <w:trPr>
          <w:jc w:val="center"/>
        </w:trPr>
        <w:tc>
          <w:tcPr>
            <w:tcW w:w="2268" w:type="dxa"/>
            <w:vAlign w:val="center"/>
          </w:tcPr>
          <w:p w14:paraId="5544BCC0" w14:textId="77777777" w:rsidR="006B2DBE" w:rsidRDefault="006B2DBE" w:rsidP="00674BC1">
            <w:pPr>
              <w:pStyle w:val="TAH"/>
            </w:pPr>
            <w:r>
              <w:t>Signalling Object</w:t>
            </w:r>
          </w:p>
        </w:tc>
        <w:tc>
          <w:tcPr>
            <w:tcW w:w="1701" w:type="dxa"/>
            <w:vAlign w:val="center"/>
          </w:tcPr>
          <w:p w14:paraId="4909FC4C" w14:textId="77777777" w:rsidR="006B2DBE" w:rsidRDefault="006B2DBE" w:rsidP="00674BC1">
            <w:pPr>
              <w:pStyle w:val="TAH"/>
            </w:pPr>
            <w:r>
              <w:t>H.248 Descriptor</w:t>
            </w:r>
          </w:p>
        </w:tc>
        <w:tc>
          <w:tcPr>
            <w:tcW w:w="5670" w:type="dxa"/>
            <w:vAlign w:val="center"/>
          </w:tcPr>
          <w:p w14:paraId="1F20D4B1" w14:textId="77777777" w:rsidR="006B2DBE" w:rsidRDefault="006B2DBE" w:rsidP="00674BC1">
            <w:pPr>
              <w:pStyle w:val="TAH"/>
            </w:pPr>
            <w:r>
              <w:t>Coding</w:t>
            </w:r>
          </w:p>
        </w:tc>
      </w:tr>
      <w:tr w:rsidR="006B2DBE" w:rsidRPr="00552798" w14:paraId="4DBC1C83" w14:textId="77777777" w:rsidTr="00674BC1">
        <w:trPr>
          <w:jc w:val="center"/>
        </w:trPr>
        <w:tc>
          <w:tcPr>
            <w:tcW w:w="2268" w:type="dxa"/>
          </w:tcPr>
          <w:p w14:paraId="245BAAC5" w14:textId="77777777" w:rsidR="006B2DBE" w:rsidRPr="00552798" w:rsidRDefault="006B2DBE" w:rsidP="00674BC1">
            <w:pPr>
              <w:pStyle w:val="TAL"/>
            </w:pPr>
            <w:r w:rsidRPr="006E7225">
              <w:t>Additional Bandwidth Properties</w:t>
            </w:r>
          </w:p>
        </w:tc>
        <w:tc>
          <w:tcPr>
            <w:tcW w:w="1701" w:type="dxa"/>
          </w:tcPr>
          <w:p w14:paraId="6BB30142" w14:textId="77777777" w:rsidR="006B2DBE" w:rsidRPr="00552798" w:rsidRDefault="006B2DBE" w:rsidP="00674BC1">
            <w:pPr>
              <w:pStyle w:val="TAL"/>
            </w:pPr>
            <w:r w:rsidRPr="002B053B">
              <w:t>Remote Descriptor</w:t>
            </w:r>
          </w:p>
        </w:tc>
        <w:tc>
          <w:tcPr>
            <w:tcW w:w="5670" w:type="dxa"/>
          </w:tcPr>
          <w:p w14:paraId="4D443BEF" w14:textId="77777777" w:rsidR="006B2DBE" w:rsidRPr="00552798" w:rsidRDefault="006B2DBE" w:rsidP="00674BC1">
            <w:pPr>
              <w:pStyle w:val="TAL"/>
              <w:rPr>
                <w:rFonts w:cs="Arial"/>
                <w:bCs/>
                <w:szCs w:val="18"/>
              </w:rPr>
            </w:pPr>
            <w:r w:rsidRPr="00BD70A3">
              <w:rPr>
                <w:rFonts w:cs="Arial"/>
                <w:bCs/>
                <w:szCs w:val="18"/>
              </w:rPr>
              <w:t>The "a=</w:t>
            </w:r>
            <w:r>
              <w:t>bw-info</w:t>
            </w:r>
            <w:r w:rsidRPr="00BD70A3">
              <w:t xml:space="preserve">" SDP </w:t>
            </w:r>
            <w:r w:rsidRPr="00BD70A3">
              <w:rPr>
                <w:rFonts w:cs="Arial"/>
                <w:bCs/>
                <w:szCs w:val="18"/>
              </w:rPr>
              <w:t xml:space="preserve">attribute </w:t>
            </w:r>
            <w:r>
              <w:t>defined in 3GPP TS 26.114 [62</w:t>
            </w:r>
            <w:r w:rsidRPr="00BD70A3">
              <w:t>]</w:t>
            </w:r>
            <w:r>
              <w:t>, see table A.15/1</w:t>
            </w:r>
            <w:r w:rsidRPr="00BD70A3">
              <w:t>.</w:t>
            </w:r>
          </w:p>
        </w:tc>
      </w:tr>
      <w:tr w:rsidR="00D34F61" w:rsidRPr="00552798" w14:paraId="3B58A082" w14:textId="77777777" w:rsidTr="00674BC1">
        <w:trPr>
          <w:jc w:val="center"/>
        </w:trPr>
        <w:tc>
          <w:tcPr>
            <w:tcW w:w="2268" w:type="dxa"/>
          </w:tcPr>
          <w:p w14:paraId="449E9B84" w14:textId="269CE693" w:rsidR="00D34F61" w:rsidRPr="00552798" w:rsidRDefault="00D34F61" w:rsidP="00D34F61">
            <w:pPr>
              <w:pStyle w:val="TAL"/>
            </w:pPr>
            <w:r>
              <w:rPr>
                <w:lang w:eastAsia="en-GB"/>
              </w:rPr>
              <w:t>Allowed RTCP APP message types</w:t>
            </w:r>
          </w:p>
        </w:tc>
        <w:tc>
          <w:tcPr>
            <w:tcW w:w="1701" w:type="dxa"/>
          </w:tcPr>
          <w:p w14:paraId="13C0ED33" w14:textId="60DF4077" w:rsidR="00D34F61" w:rsidRPr="00552798" w:rsidRDefault="00D34F61" w:rsidP="00D34F61">
            <w:pPr>
              <w:pStyle w:val="TAL"/>
            </w:pPr>
            <w:r>
              <w:rPr>
                <w:lang w:eastAsia="en-GB"/>
              </w:rPr>
              <w:t>Remote Descriptor</w:t>
            </w:r>
          </w:p>
        </w:tc>
        <w:tc>
          <w:tcPr>
            <w:tcW w:w="5670" w:type="dxa"/>
          </w:tcPr>
          <w:p w14:paraId="29FF5A6E" w14:textId="77777777" w:rsidR="00D34F61" w:rsidRDefault="00D34F61" w:rsidP="00D34F61">
            <w:pPr>
              <w:pStyle w:val="TAL"/>
              <w:rPr>
                <w:rFonts w:cs="Arial"/>
                <w:bCs/>
                <w:szCs w:val="18"/>
              </w:rPr>
            </w:pPr>
            <w:r>
              <w:rPr>
                <w:rFonts w:cs="Arial"/>
                <w:bCs/>
                <w:szCs w:val="18"/>
              </w:rPr>
              <w:t>Handling of RTCP APP messages when transcoding between EVS and non EVS codecs, or between IVAS and non IVAS codecs:</w:t>
            </w:r>
          </w:p>
          <w:p w14:paraId="443CF49E" w14:textId="77777777" w:rsidR="00D34F61" w:rsidRDefault="00D34F61" w:rsidP="00D34F61">
            <w:pPr>
              <w:pStyle w:val="TAL"/>
              <w:rPr>
                <w:rFonts w:cs="Arial"/>
                <w:bCs/>
                <w:szCs w:val="18"/>
                <w:lang w:eastAsia="en-GB"/>
              </w:rPr>
            </w:pPr>
          </w:p>
          <w:p w14:paraId="71813640" w14:textId="77777777" w:rsidR="00D34F61" w:rsidRDefault="00D34F61" w:rsidP="00D34F61">
            <w:pPr>
              <w:pStyle w:val="TAL"/>
              <w:rPr>
                <w:rFonts w:cs="Arial"/>
                <w:bCs/>
                <w:szCs w:val="18"/>
              </w:rPr>
            </w:pPr>
            <w:r>
              <w:rPr>
                <w:rFonts w:cs="Arial"/>
                <w:bCs/>
                <w:szCs w:val="18"/>
                <w:lang w:eastAsia="en-GB"/>
              </w:rPr>
              <w:t>The "a=</w:t>
            </w:r>
            <w:r>
              <w:rPr>
                <w:lang w:eastAsia="en-GB"/>
              </w:rPr>
              <w:t xml:space="preserve">3gpp_mtsi_app_adapt" SDP </w:t>
            </w:r>
            <w:r>
              <w:rPr>
                <w:rFonts w:cs="Arial"/>
                <w:bCs/>
                <w:szCs w:val="18"/>
                <w:lang w:eastAsia="en-GB"/>
              </w:rPr>
              <w:t xml:space="preserve">attribute </w:t>
            </w:r>
            <w:r>
              <w:rPr>
                <w:lang w:eastAsia="en-GB"/>
              </w:rPr>
              <w:t>defined in 3GPP TS 26.114 [62]</w:t>
            </w:r>
            <w:r>
              <w:t xml:space="preserve"> containing the allowed RTCP APP message types shall be provided when the IM-MGW is allowed to send RTCP APP messages</w:t>
            </w:r>
            <w:r>
              <w:rPr>
                <w:lang w:eastAsia="en-GB"/>
              </w:rPr>
              <w:t>.</w:t>
            </w:r>
            <w:r>
              <w:rPr>
                <w:rFonts w:cs="Arial"/>
                <w:bCs/>
                <w:szCs w:val="18"/>
              </w:rPr>
              <w:t xml:space="preserve"> </w:t>
            </w:r>
          </w:p>
          <w:p w14:paraId="6B5873A0" w14:textId="6FB91248" w:rsidR="00D34F61" w:rsidRPr="00552798" w:rsidRDefault="00D34F61" w:rsidP="00D34F61">
            <w:pPr>
              <w:pStyle w:val="TAL"/>
            </w:pPr>
          </w:p>
        </w:tc>
      </w:tr>
      <w:tr w:rsidR="00D34F61" w14:paraId="2A2EC4DC" w14:textId="77777777" w:rsidTr="00674BC1">
        <w:trPr>
          <w:jc w:val="center"/>
        </w:trPr>
        <w:tc>
          <w:tcPr>
            <w:tcW w:w="2268" w:type="dxa"/>
          </w:tcPr>
          <w:p w14:paraId="52127DE8" w14:textId="171D56C6" w:rsidR="00D34F61" w:rsidRDefault="00D34F61" w:rsidP="00D34F61">
            <w:pPr>
              <w:pStyle w:val="TAL"/>
            </w:pPr>
            <w:r>
              <w:rPr>
                <w:lang w:eastAsia="en-GB"/>
              </w:rPr>
              <w:t>Bearer Service Characteristics</w:t>
            </w:r>
          </w:p>
        </w:tc>
        <w:tc>
          <w:tcPr>
            <w:tcW w:w="1701" w:type="dxa"/>
          </w:tcPr>
          <w:p w14:paraId="2A750F97" w14:textId="3DF03BA2" w:rsidR="00D34F61" w:rsidRDefault="00D34F61" w:rsidP="00D34F61">
            <w:pPr>
              <w:pStyle w:val="TAL"/>
            </w:pPr>
            <w:r>
              <w:rPr>
                <w:lang w:eastAsia="en-GB"/>
              </w:rPr>
              <w:t>Local Descriptor or Remote Descriptor</w:t>
            </w:r>
          </w:p>
        </w:tc>
        <w:tc>
          <w:tcPr>
            <w:tcW w:w="5670" w:type="dxa"/>
          </w:tcPr>
          <w:p w14:paraId="67E3D351" w14:textId="7ACDFF46" w:rsidR="00D34F61" w:rsidRDefault="00D34F61" w:rsidP="00D34F61">
            <w:pPr>
              <w:pStyle w:val="TAL"/>
            </w:pPr>
            <w:r>
              <w:rPr>
                <w:lang w:eastAsia="en-GB"/>
              </w:rPr>
              <w:t xml:space="preserve">As per </w:t>
            </w:r>
            <w:r>
              <w:rPr>
                <w:color w:val="000000"/>
                <w:lang w:eastAsia="en-GB"/>
              </w:rPr>
              <w:t>Q.1950</w:t>
            </w:r>
            <w:r>
              <w:rPr>
                <w:lang w:eastAsia="en-GB"/>
              </w:rPr>
              <w:t xml:space="preserve"> [14]. For TMR, only values "3.1 kHz audio" or "speech" are required. </w:t>
            </w:r>
          </w:p>
        </w:tc>
      </w:tr>
      <w:tr w:rsidR="00D34F61" w:rsidRPr="00CA6CD9" w14:paraId="224DBBBB" w14:textId="77777777" w:rsidTr="00674BC1">
        <w:trPr>
          <w:jc w:val="center"/>
        </w:trPr>
        <w:tc>
          <w:tcPr>
            <w:tcW w:w="2268" w:type="dxa"/>
          </w:tcPr>
          <w:p w14:paraId="5F42FE1E" w14:textId="30642239" w:rsidR="00D34F61" w:rsidRPr="00CA6CD9" w:rsidRDefault="00D34F61" w:rsidP="00D34F61">
            <w:pPr>
              <w:pStyle w:val="TAL"/>
            </w:pPr>
            <w:r>
              <w:rPr>
                <w:lang w:eastAsia="zh-CN"/>
              </w:rPr>
              <w:t>BNC Release</w:t>
            </w:r>
          </w:p>
        </w:tc>
        <w:tc>
          <w:tcPr>
            <w:tcW w:w="1701" w:type="dxa"/>
          </w:tcPr>
          <w:p w14:paraId="281BA8B4" w14:textId="68B9EF8E" w:rsidR="00D34F61" w:rsidRPr="00CA6CD9" w:rsidRDefault="00D34F61" w:rsidP="00D34F61">
            <w:pPr>
              <w:pStyle w:val="TAL"/>
            </w:pPr>
            <w:r>
              <w:rPr>
                <w:lang w:eastAsia="zh-CN"/>
              </w:rPr>
              <w:t>EventDescriptor</w:t>
            </w:r>
          </w:p>
        </w:tc>
        <w:tc>
          <w:tcPr>
            <w:tcW w:w="5670" w:type="dxa"/>
          </w:tcPr>
          <w:p w14:paraId="4823D922" w14:textId="5AD288FF" w:rsidR="00D34F61" w:rsidRPr="00CA6CD9" w:rsidRDefault="00D34F61" w:rsidP="00D34F61">
            <w:pPr>
              <w:pStyle w:val="TAL"/>
            </w:pPr>
            <w:r>
              <w:rPr>
                <w:lang w:eastAsia="en-GB"/>
              </w:rPr>
              <w:t>As for the EventsDescriptor in subclause E.1.2.1/H.248.1 "Cause"</w:t>
            </w:r>
          </w:p>
        </w:tc>
      </w:tr>
      <w:tr w:rsidR="00D34F61" w:rsidRPr="00CA6CD9" w14:paraId="0D77ED40" w14:textId="77777777" w:rsidTr="00674BC1">
        <w:trPr>
          <w:jc w:val="center"/>
        </w:trPr>
        <w:tc>
          <w:tcPr>
            <w:tcW w:w="2268" w:type="dxa"/>
          </w:tcPr>
          <w:p w14:paraId="1B27A843" w14:textId="49C02F76" w:rsidR="00D34F61" w:rsidRPr="00CA6CD9" w:rsidRDefault="00D34F61" w:rsidP="00D34F61">
            <w:pPr>
              <w:pStyle w:val="TAL"/>
            </w:pPr>
            <w:r>
              <w:rPr>
                <w:lang w:eastAsia="zh-CN"/>
              </w:rPr>
              <w:t>BNC Release</w:t>
            </w:r>
          </w:p>
        </w:tc>
        <w:tc>
          <w:tcPr>
            <w:tcW w:w="1701" w:type="dxa"/>
          </w:tcPr>
          <w:p w14:paraId="5B6ED613" w14:textId="5ACA8C1F" w:rsidR="00D34F61" w:rsidRPr="00CA6CD9" w:rsidRDefault="00D34F61" w:rsidP="00D34F61">
            <w:pPr>
              <w:pStyle w:val="TAL"/>
            </w:pPr>
            <w:r>
              <w:rPr>
                <w:lang w:eastAsia="en-GB"/>
              </w:rPr>
              <w:t>ObservedEvent descriptor</w:t>
            </w:r>
          </w:p>
        </w:tc>
        <w:tc>
          <w:tcPr>
            <w:tcW w:w="5670" w:type="dxa"/>
          </w:tcPr>
          <w:p w14:paraId="46177889" w14:textId="5061BDD7" w:rsidR="00D34F61" w:rsidRPr="00CA6CD9" w:rsidRDefault="00D34F61" w:rsidP="00D34F61">
            <w:pPr>
              <w:pStyle w:val="TAL"/>
            </w:pPr>
            <w:r>
              <w:rPr>
                <w:lang w:eastAsia="en-GB"/>
              </w:rPr>
              <w:t>As for the ObservedEventsDescriptor in subclause E.1.2.1/H.248.1 "Cause"</w:t>
            </w:r>
          </w:p>
        </w:tc>
      </w:tr>
      <w:tr w:rsidR="00D34F61" w:rsidRPr="00CA6CD9" w14:paraId="21054EFF" w14:textId="77777777" w:rsidTr="00674BC1">
        <w:trPr>
          <w:jc w:val="center"/>
        </w:trPr>
        <w:tc>
          <w:tcPr>
            <w:tcW w:w="2268" w:type="dxa"/>
          </w:tcPr>
          <w:p w14:paraId="4CD55CAF" w14:textId="74036015" w:rsidR="00D34F61" w:rsidRPr="00CA6CD9" w:rsidRDefault="00D34F61" w:rsidP="00D34F61">
            <w:pPr>
              <w:pStyle w:val="TAL"/>
              <w:rPr>
                <w:lang w:eastAsia="zh-CN"/>
              </w:rPr>
            </w:pPr>
            <w:r w:rsidRPr="0089158B">
              <w:rPr>
                <w:lang w:eastAsia="en-GB"/>
              </w:rPr>
              <w:t>Codec List</w:t>
            </w:r>
          </w:p>
        </w:tc>
        <w:tc>
          <w:tcPr>
            <w:tcW w:w="1701" w:type="dxa"/>
          </w:tcPr>
          <w:p w14:paraId="30517466" w14:textId="08AA1E2A" w:rsidR="00D34F61" w:rsidRPr="00CA6CD9" w:rsidRDefault="00D34F61" w:rsidP="00D34F61">
            <w:pPr>
              <w:pStyle w:val="TAL"/>
            </w:pPr>
            <w:r>
              <w:rPr>
                <w:lang w:eastAsia="en-GB"/>
              </w:rPr>
              <w:t>Local Descriptor or Remote Descriptor</w:t>
            </w:r>
          </w:p>
        </w:tc>
        <w:tc>
          <w:tcPr>
            <w:tcW w:w="5670" w:type="dxa"/>
          </w:tcPr>
          <w:p w14:paraId="0153F78B" w14:textId="71227DDC" w:rsidR="00D34F61" w:rsidRDefault="00D34F61" w:rsidP="00D34F61">
            <w:pPr>
              <w:pStyle w:val="TAL"/>
              <w:rPr>
                <w:lang w:eastAsia="en-GB"/>
              </w:rPr>
            </w:pPr>
            <w:r>
              <w:rPr>
                <w:lang w:eastAsia="en-GB"/>
              </w:rPr>
              <w:t>&lt;fmt list&gt; in a single SDP m-line.</w:t>
            </w:r>
            <w:r>
              <w:rPr>
                <w:lang w:eastAsia="en-GB"/>
              </w:rPr>
              <w:br/>
              <w:t>For a static RTP payload type, the codec type should be implied by the RTP payload type, if not then each codec type shall be provided in a separate SDP "a=rtpmap"-line and possibly additional SDP "a=fmtp"-line(s). See clause 10.2.</w:t>
            </w:r>
            <w:r>
              <w:rPr>
                <w:lang w:eastAsia="en-GB"/>
              </w:rPr>
              <w:br/>
            </w:r>
            <w:r w:rsidRPr="0089158B">
              <w:rPr>
                <w:lang w:eastAsia="en-GB"/>
              </w:rPr>
              <w:t xml:space="preserve">For a dynamic RTP payload type, for each codec information on the codec type shall be provided in a separate SDP "a=rtpmap"-line and possibly additional SDP "a=fmtp"-line(s). See </w:t>
            </w:r>
            <w:r>
              <w:rPr>
                <w:lang w:eastAsia="en-GB"/>
              </w:rPr>
              <w:t>c</w:t>
            </w:r>
            <w:r w:rsidRPr="0089158B">
              <w:rPr>
                <w:lang w:eastAsia="en-GB"/>
              </w:rPr>
              <w:t>lause 10.2.</w:t>
            </w:r>
            <w:r>
              <w:rPr>
                <w:lang w:eastAsia="en-GB"/>
              </w:rPr>
              <w:t xml:space="preserve"> </w:t>
            </w:r>
          </w:p>
          <w:p w14:paraId="0ADB7ADE" w14:textId="56518FA7" w:rsidR="00D34F61" w:rsidRPr="00CA6CD9" w:rsidRDefault="00D34F61" w:rsidP="00D34F61">
            <w:pPr>
              <w:pStyle w:val="TAL"/>
            </w:pPr>
            <w:r>
              <w:rPr>
                <w:lang w:eastAsia="en-GB"/>
              </w:rPr>
              <w:t>For T.38, additional SDP attributes listed in clause 10.2.3.6 may be provided.</w:t>
            </w:r>
          </w:p>
        </w:tc>
      </w:tr>
      <w:tr w:rsidR="006B2DBE" w14:paraId="3568118D" w14:textId="77777777" w:rsidTr="00674BC1">
        <w:trPr>
          <w:jc w:val="center"/>
        </w:trPr>
        <w:tc>
          <w:tcPr>
            <w:tcW w:w="2268" w:type="dxa"/>
          </w:tcPr>
          <w:p w14:paraId="63B456E4" w14:textId="77777777" w:rsidR="006B2DBE" w:rsidDel="00DB6BA4" w:rsidRDefault="006B2DBE" w:rsidP="00674BC1">
            <w:pPr>
              <w:pStyle w:val="TAL"/>
            </w:pPr>
            <w:r>
              <w:t>Context ID</w:t>
            </w:r>
          </w:p>
        </w:tc>
        <w:tc>
          <w:tcPr>
            <w:tcW w:w="1701" w:type="dxa"/>
          </w:tcPr>
          <w:p w14:paraId="187642E5" w14:textId="77777777" w:rsidR="006B2DBE" w:rsidRDefault="006B2DBE" w:rsidP="00674BC1">
            <w:pPr>
              <w:pStyle w:val="TAL"/>
            </w:pPr>
            <w:r>
              <w:t>NA</w:t>
            </w:r>
          </w:p>
        </w:tc>
        <w:tc>
          <w:tcPr>
            <w:tcW w:w="5670" w:type="dxa"/>
          </w:tcPr>
          <w:p w14:paraId="0BF10B69" w14:textId="77777777" w:rsidR="006B2DBE" w:rsidRDefault="006B2DBE" w:rsidP="00674BC1">
            <w:pPr>
              <w:pStyle w:val="TAL"/>
              <w:ind w:left="1758" w:hanging="1758"/>
            </w:pPr>
            <w:r>
              <w:t>Binary Encoding:</w:t>
            </w:r>
            <w:r>
              <w:tab/>
              <w:t>As per ITU-T Recommendation H.248.1 [9] Annex A.</w:t>
            </w:r>
          </w:p>
          <w:p w14:paraId="394F61CF" w14:textId="77777777" w:rsidR="006B2DBE" w:rsidRDefault="006B2DBE" w:rsidP="00674BC1">
            <w:pPr>
              <w:pStyle w:val="TAL"/>
              <w:ind w:left="1758" w:hanging="1758"/>
            </w:pPr>
            <w:r>
              <w:t>Textual Encoding:</w:t>
            </w:r>
            <w:r>
              <w:tab/>
              <w:t>As per ITU-T Recommendation H.248.1 [9] Annex B.</w:t>
            </w:r>
          </w:p>
        </w:tc>
      </w:tr>
      <w:tr w:rsidR="006B2DBE" w14:paraId="73E85125" w14:textId="77777777" w:rsidTr="00674BC1">
        <w:trPr>
          <w:jc w:val="center"/>
        </w:trPr>
        <w:tc>
          <w:tcPr>
            <w:tcW w:w="2268" w:type="dxa"/>
          </w:tcPr>
          <w:p w14:paraId="74760F68" w14:textId="77777777" w:rsidR="006B2DBE" w:rsidRDefault="006B2DBE" w:rsidP="00674BC1">
            <w:pPr>
              <w:pStyle w:val="TAL"/>
            </w:pPr>
            <w:r w:rsidRPr="00B23098">
              <w:t>Diffserv Code Point</w:t>
            </w:r>
          </w:p>
        </w:tc>
        <w:tc>
          <w:tcPr>
            <w:tcW w:w="1701" w:type="dxa"/>
          </w:tcPr>
          <w:p w14:paraId="703A0A08" w14:textId="77777777" w:rsidR="006B2DBE" w:rsidRDefault="006B2DBE" w:rsidP="00674BC1">
            <w:pPr>
              <w:pStyle w:val="TAL"/>
            </w:pPr>
            <w:r w:rsidRPr="00B23098">
              <w:t>Local Control</w:t>
            </w:r>
          </w:p>
        </w:tc>
        <w:tc>
          <w:tcPr>
            <w:tcW w:w="5670" w:type="dxa"/>
          </w:tcPr>
          <w:p w14:paraId="7D9FBB7B" w14:textId="77777777" w:rsidR="006B2DBE" w:rsidRDefault="006B2DBE" w:rsidP="00674BC1">
            <w:pPr>
              <w:pStyle w:val="TAL"/>
            </w:pPr>
            <w:r>
              <w:t xml:space="preserve">Defined according to the </w:t>
            </w:r>
            <w:r>
              <w:rPr>
                <w:i/>
              </w:rPr>
              <w:t>Differentiated Services Code Point</w:t>
            </w:r>
            <w:r w:rsidRPr="00B23098">
              <w:t xml:space="preserve"> property in </w:t>
            </w:r>
            <w:r>
              <w:t xml:space="preserve">ITU-T </w:t>
            </w:r>
            <w:r>
              <w:rPr>
                <w:lang w:val="en-US"/>
              </w:rPr>
              <w:t xml:space="preserve">Recommendation </w:t>
            </w:r>
            <w:r w:rsidRPr="00B23098">
              <w:t>H</w:t>
            </w:r>
            <w:r>
              <w:t>.</w:t>
            </w:r>
            <w:r w:rsidRPr="00B23098">
              <w:t>248.52</w:t>
            </w:r>
            <w:r>
              <w:t> [64]</w:t>
            </w:r>
            <w:r w:rsidRPr="00B23098">
              <w:t>.</w:t>
            </w:r>
          </w:p>
        </w:tc>
      </w:tr>
      <w:tr w:rsidR="006B2DBE" w:rsidRPr="00CA6CD9" w14:paraId="3F72FF63" w14:textId="77777777" w:rsidTr="00674BC1">
        <w:trPr>
          <w:jc w:val="center"/>
        </w:trPr>
        <w:tc>
          <w:tcPr>
            <w:tcW w:w="2268" w:type="dxa"/>
          </w:tcPr>
          <w:p w14:paraId="327DF533" w14:textId="77777777" w:rsidR="006B2DBE" w:rsidRPr="00CA6CD9" w:rsidRDefault="006B2DBE" w:rsidP="00674BC1">
            <w:pPr>
              <w:pStyle w:val="TAL"/>
              <w:tabs>
                <w:tab w:val="right" w:pos="2098"/>
              </w:tabs>
            </w:pPr>
            <w:r w:rsidRPr="00CA6CD9">
              <w:t>ECN Enable</w:t>
            </w:r>
            <w:r w:rsidRPr="00CA6CD9">
              <w:rPr>
                <w:rFonts w:hint="eastAsia"/>
                <w:lang w:eastAsia="zh-CN"/>
              </w:rPr>
              <w:t>d</w:t>
            </w:r>
            <w:r>
              <w:rPr>
                <w:lang w:eastAsia="zh-CN"/>
              </w:rPr>
              <w:tab/>
            </w:r>
          </w:p>
        </w:tc>
        <w:tc>
          <w:tcPr>
            <w:tcW w:w="1701" w:type="dxa"/>
          </w:tcPr>
          <w:p w14:paraId="253469A4" w14:textId="77777777" w:rsidR="006B2DBE" w:rsidRPr="00CA6CD9" w:rsidRDefault="006B2DBE" w:rsidP="00674BC1">
            <w:pPr>
              <w:pStyle w:val="TAL"/>
            </w:pPr>
            <w:r w:rsidRPr="00CA6CD9">
              <w:t>Local Descriptor or Remote Descriptor</w:t>
            </w:r>
          </w:p>
        </w:tc>
        <w:tc>
          <w:tcPr>
            <w:tcW w:w="5670" w:type="dxa"/>
          </w:tcPr>
          <w:p w14:paraId="66C57053" w14:textId="77777777" w:rsidR="006B2DBE" w:rsidRPr="00CA6CD9" w:rsidRDefault="006B2DBE" w:rsidP="00674BC1">
            <w:pPr>
              <w:pStyle w:val="TAL"/>
            </w:pPr>
            <w:r w:rsidRPr="00CA6CD9">
              <w:t xml:space="preserve">Defined according to </w:t>
            </w:r>
            <w:r w:rsidRPr="00CA6CD9">
              <w:rPr>
                <w:rFonts w:hint="eastAsia"/>
              </w:rPr>
              <w:t xml:space="preserve">the </w:t>
            </w:r>
            <w:r w:rsidRPr="00CA6CD9">
              <w:t xml:space="preserve">"ECN Enabled" property in </w:t>
            </w:r>
            <w:r w:rsidRPr="00CE5555">
              <w:t>ITU-T Recommendation H.248.</w:t>
            </w:r>
            <w:r>
              <w:rPr>
                <w:rFonts w:hint="eastAsia"/>
              </w:rPr>
              <w:t>8</w:t>
            </w:r>
            <w:r w:rsidRPr="00CE5555">
              <w:t>2 [</w:t>
            </w:r>
            <w:r>
              <w:t>66</w:t>
            </w:r>
            <w:r w:rsidRPr="00CE5555">
              <w:t>]</w:t>
            </w:r>
            <w:r w:rsidRPr="00CA6CD9">
              <w:t>.</w:t>
            </w:r>
          </w:p>
        </w:tc>
      </w:tr>
      <w:tr w:rsidR="006B2DBE" w:rsidRPr="00CA6CD9" w14:paraId="4FCABE6B" w14:textId="77777777" w:rsidTr="00674BC1">
        <w:trPr>
          <w:jc w:val="center"/>
        </w:trPr>
        <w:tc>
          <w:tcPr>
            <w:tcW w:w="2268" w:type="dxa"/>
          </w:tcPr>
          <w:p w14:paraId="39BC4DA2" w14:textId="77777777" w:rsidR="006B2DBE" w:rsidRPr="00CA6CD9" w:rsidRDefault="006B2DBE" w:rsidP="00674BC1">
            <w:pPr>
              <w:pStyle w:val="TAL"/>
            </w:pPr>
            <w:r w:rsidRPr="00CA6CD9">
              <w:t>ECN Failure</w:t>
            </w:r>
          </w:p>
        </w:tc>
        <w:tc>
          <w:tcPr>
            <w:tcW w:w="1701" w:type="dxa"/>
          </w:tcPr>
          <w:p w14:paraId="07FB236F" w14:textId="77777777" w:rsidR="006B2DBE" w:rsidRPr="00CA6CD9" w:rsidRDefault="006B2DBE" w:rsidP="00674BC1">
            <w:pPr>
              <w:pStyle w:val="TAC"/>
            </w:pPr>
            <w:r w:rsidRPr="00CA6CD9">
              <w:t xml:space="preserve">Events, </w:t>
            </w:r>
          </w:p>
          <w:p w14:paraId="488B1C29" w14:textId="77777777" w:rsidR="006B2DBE" w:rsidRPr="00CA6CD9" w:rsidRDefault="006B2DBE" w:rsidP="00674BC1">
            <w:pPr>
              <w:pStyle w:val="TAL"/>
            </w:pPr>
            <w:r w:rsidRPr="00CA6CD9">
              <w:t>Observed Events</w:t>
            </w:r>
          </w:p>
        </w:tc>
        <w:tc>
          <w:tcPr>
            <w:tcW w:w="5670" w:type="dxa"/>
          </w:tcPr>
          <w:p w14:paraId="1BC42BA3" w14:textId="77777777" w:rsidR="006B2DBE" w:rsidRPr="00CA6CD9" w:rsidRDefault="006B2DBE" w:rsidP="00674BC1">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rPr>
                <w:lang w:eastAsia="en-GB"/>
              </w:rPr>
              <w:t>ITU-T Recommendation H.248.</w:t>
            </w:r>
            <w:r>
              <w:rPr>
                <w:rFonts w:hint="eastAsia"/>
                <w:lang w:eastAsia="zh-CN"/>
              </w:rPr>
              <w:t>8</w:t>
            </w:r>
            <w:r w:rsidRPr="00CE5555">
              <w:rPr>
                <w:lang w:eastAsia="en-GB"/>
              </w:rPr>
              <w:t>2 [</w:t>
            </w:r>
            <w:r>
              <w:rPr>
                <w:lang w:eastAsia="zh-CN"/>
              </w:rPr>
              <w:t>66</w:t>
            </w:r>
            <w:r w:rsidRPr="00CE5555">
              <w:rPr>
                <w:lang w:eastAsia="en-GB"/>
              </w:rPr>
              <w:t>]</w:t>
            </w:r>
            <w:r w:rsidRPr="00CA6CD9">
              <w:t>.</w:t>
            </w:r>
          </w:p>
        </w:tc>
      </w:tr>
      <w:tr w:rsidR="006B2DBE" w14:paraId="4DECB7EE" w14:textId="77777777" w:rsidTr="00674BC1">
        <w:trPr>
          <w:jc w:val="center"/>
        </w:trPr>
        <w:tc>
          <w:tcPr>
            <w:tcW w:w="2268" w:type="dxa"/>
          </w:tcPr>
          <w:p w14:paraId="2FF7DD2C" w14:textId="77777777" w:rsidR="006B2DBE" w:rsidRDefault="006B2DBE" w:rsidP="00674BC1">
            <w:pPr>
              <w:pStyle w:val="TAL"/>
            </w:pPr>
            <w:r>
              <w:t>ECN Failure Type</w:t>
            </w:r>
          </w:p>
        </w:tc>
        <w:tc>
          <w:tcPr>
            <w:tcW w:w="1701" w:type="dxa"/>
          </w:tcPr>
          <w:p w14:paraId="52ECB3B4" w14:textId="77777777" w:rsidR="006B2DBE" w:rsidRDefault="006B2DBE" w:rsidP="00674BC1">
            <w:pPr>
              <w:pStyle w:val="TAC"/>
            </w:pPr>
            <w:r>
              <w:t xml:space="preserve">ObservedEvents </w:t>
            </w:r>
            <w:r>
              <w:rPr>
                <w:rFonts w:hint="eastAsia"/>
              </w:rPr>
              <w:t>Descriptor</w:t>
            </w:r>
          </w:p>
        </w:tc>
        <w:tc>
          <w:tcPr>
            <w:tcW w:w="5670" w:type="dxa"/>
          </w:tcPr>
          <w:p w14:paraId="5DB6EE9C" w14:textId="77777777" w:rsidR="006B2DBE" w:rsidRDefault="006B2DBE" w:rsidP="00674BC1">
            <w:pPr>
              <w:pStyle w:val="TAC"/>
              <w:jc w:val="left"/>
            </w:pPr>
            <w:r>
              <w:t xml:space="preserve">As for the ObservedEventsDescriptor Parameter "Failure Type" in </w:t>
            </w:r>
            <w:r w:rsidRPr="00CE5555">
              <w:t>ITU-T Recommendation H.248.</w:t>
            </w:r>
            <w:r>
              <w:rPr>
                <w:rFonts w:hint="eastAsia"/>
              </w:rPr>
              <w:t>8</w:t>
            </w:r>
            <w:r w:rsidRPr="00CE5555">
              <w:t>2 [</w:t>
            </w:r>
            <w:r>
              <w:t>66</w:t>
            </w:r>
            <w:r w:rsidRPr="00CE5555">
              <w:t>]</w:t>
            </w:r>
            <w:r w:rsidRPr="00CA6CD9">
              <w:t>.</w:t>
            </w:r>
          </w:p>
        </w:tc>
      </w:tr>
      <w:tr w:rsidR="006B2DBE" w:rsidRPr="00CA6CD9" w14:paraId="23A8682E" w14:textId="77777777" w:rsidTr="00674BC1">
        <w:trPr>
          <w:jc w:val="center"/>
        </w:trPr>
        <w:tc>
          <w:tcPr>
            <w:tcW w:w="2268" w:type="dxa"/>
          </w:tcPr>
          <w:p w14:paraId="0D58F676" w14:textId="77777777" w:rsidR="006B2DBE" w:rsidRPr="00CA6CD9" w:rsidRDefault="006B2DBE" w:rsidP="00674BC1">
            <w:pPr>
              <w:pStyle w:val="TAL"/>
            </w:pPr>
            <w:r>
              <w:t>ECN Initiation Method</w:t>
            </w:r>
          </w:p>
        </w:tc>
        <w:tc>
          <w:tcPr>
            <w:tcW w:w="1701" w:type="dxa"/>
          </w:tcPr>
          <w:p w14:paraId="28F3CDE8" w14:textId="77777777" w:rsidR="006B2DBE" w:rsidRPr="00CA6CD9" w:rsidRDefault="006B2DBE" w:rsidP="00674BC1">
            <w:pPr>
              <w:pStyle w:val="TAC"/>
            </w:pPr>
            <w:r w:rsidRPr="003C7525">
              <w:t>Local Descriptor or Remote Descriptor</w:t>
            </w:r>
          </w:p>
        </w:tc>
        <w:tc>
          <w:tcPr>
            <w:tcW w:w="5670" w:type="dxa"/>
          </w:tcPr>
          <w:p w14:paraId="2C2F0A3C" w14:textId="77777777" w:rsidR="006B2DBE" w:rsidRPr="00CA6CD9" w:rsidRDefault="006B2DBE" w:rsidP="00674BC1">
            <w:pPr>
              <w:pStyle w:val="TAL"/>
            </w:pPr>
            <w:r>
              <w:t xml:space="preserve">Defined according to "Initiation Method" property </w:t>
            </w:r>
            <w:r w:rsidRPr="00C24803">
              <w:t xml:space="preserve">in </w:t>
            </w:r>
            <w:r w:rsidRPr="00CE5555">
              <w:t>ITU-T Recommendation H.248.</w:t>
            </w:r>
            <w:r>
              <w:rPr>
                <w:rFonts w:hint="eastAsia"/>
              </w:rPr>
              <w:t>8</w:t>
            </w:r>
            <w:r w:rsidRPr="00CE5555">
              <w:t>2 [</w:t>
            </w:r>
            <w:r>
              <w:t>66</w:t>
            </w:r>
            <w:r w:rsidRPr="00CE5555">
              <w:t>]</w:t>
            </w:r>
            <w:r>
              <w:t>.</w:t>
            </w:r>
          </w:p>
        </w:tc>
      </w:tr>
      <w:tr w:rsidR="006B2DBE" w:rsidRPr="00CA6CD9" w14:paraId="4B4C2CCC" w14:textId="77777777" w:rsidTr="00674BC1">
        <w:trPr>
          <w:jc w:val="center"/>
        </w:trPr>
        <w:tc>
          <w:tcPr>
            <w:tcW w:w="2268" w:type="dxa"/>
          </w:tcPr>
          <w:p w14:paraId="0EB17206" w14:textId="77777777" w:rsidR="006B2DBE" w:rsidRPr="00CA6CD9" w:rsidRDefault="006B2DBE" w:rsidP="00674BC1">
            <w:pPr>
              <w:pStyle w:val="TAL"/>
            </w:pPr>
            <w:r w:rsidRPr="00CA6CD9">
              <w:t>Forward media in MPC</w:t>
            </w:r>
          </w:p>
        </w:tc>
        <w:tc>
          <w:tcPr>
            <w:tcW w:w="1701" w:type="dxa"/>
          </w:tcPr>
          <w:p w14:paraId="48700454" w14:textId="77777777" w:rsidR="006B2DBE" w:rsidRPr="00CA6CD9" w:rsidRDefault="006B2DBE" w:rsidP="00674BC1">
            <w:pPr>
              <w:pStyle w:val="TAL"/>
            </w:pPr>
            <w:r w:rsidRPr="00CA6CD9">
              <w:t>Signal descriptor</w:t>
            </w:r>
          </w:p>
        </w:tc>
        <w:tc>
          <w:tcPr>
            <w:tcW w:w="5670" w:type="dxa"/>
          </w:tcPr>
          <w:p w14:paraId="0C62F48B" w14:textId="77777777" w:rsidR="006B2DBE" w:rsidRPr="00CA6CD9" w:rsidRDefault="006B2DBE" w:rsidP="00674BC1">
            <w:pPr>
              <w:pStyle w:val="TAL"/>
            </w:pPr>
            <w:r w:rsidRPr="00CA6CD9">
              <w:t xml:space="preserve">As for the signal "Forward Media in Preconfigured Channel" in </w:t>
            </w:r>
            <w:r w:rsidRPr="00CA6CD9">
              <w:rPr>
                <w:lang w:eastAsia="zh-CN"/>
              </w:rPr>
              <w:t xml:space="preserve">H.248.72 [46] </w:t>
            </w:r>
            <w:r w:rsidRPr="00CA6CD9">
              <w:t>subclause 7.3.2</w:t>
            </w:r>
          </w:p>
        </w:tc>
      </w:tr>
      <w:tr w:rsidR="006B2DBE" w:rsidRPr="00CA6CD9" w14:paraId="5BBEA50A" w14:textId="77777777" w:rsidTr="00674BC1">
        <w:trPr>
          <w:jc w:val="center"/>
        </w:trPr>
        <w:tc>
          <w:tcPr>
            <w:tcW w:w="2268" w:type="dxa"/>
          </w:tcPr>
          <w:p w14:paraId="445F5FB5" w14:textId="77777777" w:rsidR="006B2DBE" w:rsidRPr="00CA6CD9" w:rsidRDefault="006B2DBE" w:rsidP="00674BC1">
            <w:pPr>
              <w:pStyle w:val="TAL"/>
            </w:pPr>
            <w:r w:rsidRPr="00CA6CD9">
              <w:t>Highest Multiplex Level</w:t>
            </w:r>
          </w:p>
        </w:tc>
        <w:tc>
          <w:tcPr>
            <w:tcW w:w="1701" w:type="dxa"/>
          </w:tcPr>
          <w:p w14:paraId="19E7752D" w14:textId="77777777" w:rsidR="006B2DBE" w:rsidRPr="00CA6CD9" w:rsidRDefault="006B2DBE" w:rsidP="00674BC1">
            <w:pPr>
              <w:pStyle w:val="TAL"/>
            </w:pPr>
            <w:r w:rsidRPr="00CA6CD9">
              <w:t>Termination state</w:t>
            </w:r>
          </w:p>
        </w:tc>
        <w:tc>
          <w:tcPr>
            <w:tcW w:w="5670" w:type="dxa"/>
          </w:tcPr>
          <w:p w14:paraId="5F8711B1" w14:textId="77777777" w:rsidR="006B2DBE" w:rsidRPr="00CA6CD9" w:rsidRDefault="006B2DBE" w:rsidP="00674BC1">
            <w:pPr>
              <w:pStyle w:val="TAL"/>
            </w:pPr>
            <w:r w:rsidRPr="00CA6CD9">
              <w:t>As for property "Highest multiplexing Level" in subclause 4.1.2/H.248.12 [41]</w:t>
            </w:r>
          </w:p>
        </w:tc>
      </w:tr>
      <w:tr w:rsidR="006B2DBE" w:rsidRPr="00CA6CD9" w14:paraId="0A9B63E0" w14:textId="77777777" w:rsidTr="00674BC1">
        <w:trPr>
          <w:jc w:val="center"/>
        </w:trPr>
        <w:tc>
          <w:tcPr>
            <w:tcW w:w="2268" w:type="dxa"/>
          </w:tcPr>
          <w:p w14:paraId="3BCE667F" w14:textId="77777777" w:rsidR="006B2DBE" w:rsidRPr="00CA6CD9" w:rsidRDefault="006B2DBE" w:rsidP="00674BC1">
            <w:pPr>
              <w:pStyle w:val="TAL"/>
            </w:pPr>
            <w:r w:rsidRPr="00CA6CD9">
              <w:t>H245 message content</w:t>
            </w:r>
          </w:p>
        </w:tc>
        <w:tc>
          <w:tcPr>
            <w:tcW w:w="1701" w:type="dxa"/>
          </w:tcPr>
          <w:p w14:paraId="783EE542" w14:textId="77777777" w:rsidR="006B2DBE" w:rsidRPr="00CA6CD9" w:rsidRDefault="006B2DBE" w:rsidP="00674BC1">
            <w:pPr>
              <w:pStyle w:val="TAL"/>
            </w:pPr>
            <w:r w:rsidRPr="00CA6CD9">
              <w:t>ObservedEvent descriptor</w:t>
            </w:r>
          </w:p>
        </w:tc>
        <w:tc>
          <w:tcPr>
            <w:tcW w:w="5670" w:type="dxa"/>
          </w:tcPr>
          <w:p w14:paraId="1FEE0DFD" w14:textId="77777777" w:rsidR="006B2DBE" w:rsidRPr="00CA6CD9" w:rsidRDefault="006B2DBE" w:rsidP="00674BC1">
            <w:pPr>
              <w:pStyle w:val="TAL"/>
            </w:pPr>
            <w:r w:rsidRPr="00CA6CD9">
              <w:t xml:space="preserve">As for the ObservedEventDescriptor in subclause A.8.2.1.2/H.248.12a2 [42] "Contents of H.245 message". </w:t>
            </w:r>
          </w:p>
        </w:tc>
      </w:tr>
      <w:tr w:rsidR="006B2DBE" w:rsidRPr="00CA6CD9" w14:paraId="37DF18F1" w14:textId="77777777" w:rsidTr="00674BC1">
        <w:trPr>
          <w:jc w:val="center"/>
        </w:trPr>
        <w:tc>
          <w:tcPr>
            <w:tcW w:w="2268" w:type="dxa"/>
          </w:tcPr>
          <w:p w14:paraId="06534E5D" w14:textId="77777777" w:rsidR="006B2DBE" w:rsidRPr="00CA6CD9" w:rsidRDefault="006B2DBE" w:rsidP="00674BC1">
            <w:pPr>
              <w:pStyle w:val="TAL"/>
            </w:pPr>
            <w:r w:rsidRPr="00810078">
              <w:t>ICE host candidate request</w:t>
            </w:r>
          </w:p>
        </w:tc>
        <w:tc>
          <w:tcPr>
            <w:tcW w:w="1701" w:type="dxa"/>
          </w:tcPr>
          <w:p w14:paraId="44F1EBEC" w14:textId="77777777" w:rsidR="006B2DBE" w:rsidRPr="00CA6CD9" w:rsidRDefault="006B2DBE" w:rsidP="00674BC1">
            <w:pPr>
              <w:pStyle w:val="TAL"/>
            </w:pPr>
            <w:r w:rsidRPr="00810078">
              <w:rPr>
                <w:lang w:eastAsia="en-GB"/>
              </w:rPr>
              <w:t>Local Descriptor</w:t>
            </w:r>
          </w:p>
        </w:tc>
        <w:tc>
          <w:tcPr>
            <w:tcW w:w="5670" w:type="dxa"/>
          </w:tcPr>
          <w:p w14:paraId="0FF4A809"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r w:rsidRPr="00810078">
              <w:rPr>
                <w:lang w:eastAsia="en-GB"/>
              </w:rPr>
              <w:t xml:space="preserve"> of type "host" with the transport, port and priority parameters with wildcard sign "$" to request the allocation of a host candidate</w:t>
            </w:r>
          </w:p>
        </w:tc>
      </w:tr>
      <w:tr w:rsidR="006B2DBE" w:rsidRPr="00CA6CD9" w14:paraId="515C344B" w14:textId="77777777" w:rsidTr="00674BC1">
        <w:trPr>
          <w:jc w:val="center"/>
        </w:trPr>
        <w:tc>
          <w:tcPr>
            <w:tcW w:w="2268" w:type="dxa"/>
          </w:tcPr>
          <w:p w14:paraId="04CCADD2" w14:textId="77777777" w:rsidR="006B2DBE" w:rsidRPr="00CA6CD9" w:rsidRDefault="006B2DBE" w:rsidP="00674BC1">
            <w:pPr>
              <w:pStyle w:val="TAL"/>
            </w:pPr>
            <w:r w:rsidRPr="00810078">
              <w:t>ICE host candidate</w:t>
            </w:r>
          </w:p>
        </w:tc>
        <w:tc>
          <w:tcPr>
            <w:tcW w:w="1701" w:type="dxa"/>
          </w:tcPr>
          <w:p w14:paraId="3B3503B7" w14:textId="77777777" w:rsidR="006B2DBE" w:rsidRPr="00CA6CD9" w:rsidRDefault="006B2DBE" w:rsidP="00674BC1">
            <w:pPr>
              <w:pStyle w:val="TAL"/>
            </w:pPr>
            <w:r w:rsidRPr="00810078">
              <w:rPr>
                <w:lang w:eastAsia="en-GB"/>
              </w:rPr>
              <w:t>Local Descriptor</w:t>
            </w:r>
          </w:p>
        </w:tc>
        <w:tc>
          <w:tcPr>
            <w:tcW w:w="5670" w:type="dxa"/>
          </w:tcPr>
          <w:p w14:paraId="7BDC66AF"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p>
        </w:tc>
      </w:tr>
      <w:tr w:rsidR="006B2DBE" w:rsidRPr="00CA6CD9" w14:paraId="79DD8D6C" w14:textId="77777777" w:rsidTr="00674BC1">
        <w:trPr>
          <w:jc w:val="center"/>
        </w:trPr>
        <w:tc>
          <w:tcPr>
            <w:tcW w:w="2268" w:type="dxa"/>
          </w:tcPr>
          <w:p w14:paraId="594F10AA" w14:textId="77777777" w:rsidR="006B2DBE" w:rsidRPr="00CA6CD9" w:rsidRDefault="006B2DBE" w:rsidP="00674BC1">
            <w:pPr>
              <w:pStyle w:val="TAL"/>
            </w:pPr>
            <w:r w:rsidRPr="00810078">
              <w:t>ICE lite indication</w:t>
            </w:r>
          </w:p>
        </w:tc>
        <w:tc>
          <w:tcPr>
            <w:tcW w:w="1701" w:type="dxa"/>
          </w:tcPr>
          <w:p w14:paraId="493F276B" w14:textId="77777777" w:rsidR="006B2DBE" w:rsidRPr="00CA6CD9" w:rsidRDefault="006B2DBE" w:rsidP="00674BC1">
            <w:pPr>
              <w:pStyle w:val="TAL"/>
            </w:pPr>
            <w:r w:rsidRPr="00810078">
              <w:rPr>
                <w:lang w:eastAsia="en-GB"/>
              </w:rPr>
              <w:t>Local Descriptor</w:t>
            </w:r>
          </w:p>
        </w:tc>
        <w:tc>
          <w:tcPr>
            <w:tcW w:w="5670" w:type="dxa"/>
          </w:tcPr>
          <w:p w14:paraId="16D80FA9" w14:textId="77777777" w:rsidR="006B2DBE" w:rsidRPr="00CA6CD9" w:rsidRDefault="006B2DBE" w:rsidP="00674BC1">
            <w:pPr>
              <w:pStyle w:val="TAL"/>
            </w:pPr>
            <w:r w:rsidRPr="00810078">
              <w:rPr>
                <w:lang w:eastAsia="en-GB"/>
              </w:rPr>
              <w:t xml:space="preserve">The "a=ice-lite" SDP attribute defined in </w:t>
            </w:r>
            <w:r>
              <w:t>IETF </w:t>
            </w:r>
            <w:r w:rsidRPr="00412A42">
              <w:t>RFC 8839 </w:t>
            </w:r>
            <w:r>
              <w:t>[73]</w:t>
            </w:r>
            <w:r w:rsidRPr="00810078">
              <w:rPr>
                <w:lang w:eastAsia="en-GB"/>
              </w:rPr>
              <w:t>.</w:t>
            </w:r>
          </w:p>
        </w:tc>
      </w:tr>
      <w:tr w:rsidR="006B2DBE" w:rsidRPr="00CA6CD9" w14:paraId="1D06133E" w14:textId="77777777" w:rsidTr="00674BC1">
        <w:trPr>
          <w:jc w:val="center"/>
        </w:trPr>
        <w:tc>
          <w:tcPr>
            <w:tcW w:w="2268" w:type="dxa"/>
          </w:tcPr>
          <w:p w14:paraId="43876FEE" w14:textId="77777777" w:rsidR="006B2DBE" w:rsidRPr="00810078" w:rsidRDefault="006B2DBE" w:rsidP="00674BC1">
            <w:pPr>
              <w:pStyle w:val="TAL"/>
            </w:pPr>
            <w:r>
              <w:t>ICE pacing</w:t>
            </w:r>
          </w:p>
        </w:tc>
        <w:tc>
          <w:tcPr>
            <w:tcW w:w="1701" w:type="dxa"/>
          </w:tcPr>
          <w:p w14:paraId="3DDDD581" w14:textId="77777777" w:rsidR="006B2DBE" w:rsidRPr="00810078" w:rsidRDefault="006B2DBE" w:rsidP="00674BC1">
            <w:pPr>
              <w:pStyle w:val="TAL"/>
              <w:rPr>
                <w:lang w:eastAsia="en-GB"/>
              </w:rPr>
            </w:pPr>
            <w:r w:rsidRPr="001D5535">
              <w:t>Local Descriptor</w:t>
            </w:r>
          </w:p>
        </w:tc>
        <w:tc>
          <w:tcPr>
            <w:tcW w:w="5670" w:type="dxa"/>
          </w:tcPr>
          <w:p w14:paraId="025479C1"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[73].</w:t>
            </w:r>
          </w:p>
          <w:p w14:paraId="7DCF83F4"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61CAB65A" w14:textId="77777777" w:rsidTr="00674BC1">
        <w:trPr>
          <w:jc w:val="center"/>
        </w:trPr>
        <w:tc>
          <w:tcPr>
            <w:tcW w:w="2268" w:type="dxa"/>
          </w:tcPr>
          <w:p w14:paraId="0D1CF5C9" w14:textId="77777777" w:rsidR="006B2DBE" w:rsidRPr="00810078" w:rsidRDefault="006B2DBE" w:rsidP="00674BC1">
            <w:pPr>
              <w:pStyle w:val="TAL"/>
            </w:pPr>
            <w:r>
              <w:t>ICE pacing request</w:t>
            </w:r>
          </w:p>
        </w:tc>
        <w:tc>
          <w:tcPr>
            <w:tcW w:w="1701" w:type="dxa"/>
          </w:tcPr>
          <w:p w14:paraId="2B0DE5B4" w14:textId="77777777" w:rsidR="006B2DBE" w:rsidRPr="00810078" w:rsidRDefault="006B2DBE" w:rsidP="00674BC1">
            <w:pPr>
              <w:pStyle w:val="TAL"/>
              <w:rPr>
                <w:lang w:eastAsia="en-GB"/>
              </w:rPr>
            </w:pPr>
            <w:r w:rsidRPr="001D5535">
              <w:t>Local Descriptor</w:t>
            </w:r>
          </w:p>
        </w:tc>
        <w:tc>
          <w:tcPr>
            <w:tcW w:w="5670" w:type="dxa"/>
          </w:tcPr>
          <w:p w14:paraId="4F320162"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 xml:space="preserve">[73] </w:t>
            </w:r>
            <w:r w:rsidRPr="001D5535">
              <w:t>with wildcard sign "$"</w:t>
            </w:r>
            <w:r>
              <w:t>.</w:t>
            </w:r>
          </w:p>
          <w:p w14:paraId="4C6BE205"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7CB7DC22" w14:textId="77777777" w:rsidTr="00674BC1">
        <w:trPr>
          <w:jc w:val="center"/>
        </w:trPr>
        <w:tc>
          <w:tcPr>
            <w:tcW w:w="2268" w:type="dxa"/>
          </w:tcPr>
          <w:p w14:paraId="38C2810C" w14:textId="77777777" w:rsidR="006B2DBE" w:rsidRPr="00CA6CD9" w:rsidRDefault="006B2DBE" w:rsidP="00674BC1">
            <w:pPr>
              <w:pStyle w:val="TAL"/>
            </w:pPr>
            <w:r w:rsidRPr="00810078">
              <w:t>ICE password request</w:t>
            </w:r>
          </w:p>
        </w:tc>
        <w:tc>
          <w:tcPr>
            <w:tcW w:w="1701" w:type="dxa"/>
          </w:tcPr>
          <w:p w14:paraId="18DD87D9" w14:textId="77777777" w:rsidR="006B2DBE" w:rsidRPr="00CA6CD9" w:rsidRDefault="006B2DBE" w:rsidP="00674BC1">
            <w:pPr>
              <w:pStyle w:val="TAL"/>
            </w:pPr>
            <w:r w:rsidRPr="00810078">
              <w:rPr>
                <w:lang w:eastAsia="en-GB"/>
              </w:rPr>
              <w:t>Local Descriptor</w:t>
            </w:r>
          </w:p>
        </w:tc>
        <w:tc>
          <w:tcPr>
            <w:tcW w:w="5670" w:type="dxa"/>
          </w:tcPr>
          <w:p w14:paraId="05B1452F"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 xml:space="preserve"> with wildcard sign "$". </w:t>
            </w:r>
          </w:p>
        </w:tc>
      </w:tr>
      <w:tr w:rsidR="006B2DBE" w:rsidRPr="00CA6CD9" w14:paraId="0D20A5BD" w14:textId="77777777" w:rsidTr="00674BC1">
        <w:trPr>
          <w:jc w:val="center"/>
        </w:trPr>
        <w:tc>
          <w:tcPr>
            <w:tcW w:w="2268" w:type="dxa"/>
          </w:tcPr>
          <w:p w14:paraId="3485102B" w14:textId="77777777" w:rsidR="006B2DBE" w:rsidRPr="00CA6CD9" w:rsidRDefault="006B2DBE" w:rsidP="00674BC1">
            <w:pPr>
              <w:pStyle w:val="TAL"/>
            </w:pPr>
            <w:r w:rsidRPr="00810078">
              <w:t>ICE password</w:t>
            </w:r>
          </w:p>
        </w:tc>
        <w:tc>
          <w:tcPr>
            <w:tcW w:w="1701" w:type="dxa"/>
          </w:tcPr>
          <w:p w14:paraId="6FCA195C" w14:textId="77777777" w:rsidR="006B2DBE" w:rsidRPr="00CA6CD9" w:rsidRDefault="006B2DBE" w:rsidP="00674BC1">
            <w:pPr>
              <w:pStyle w:val="TAL"/>
            </w:pPr>
            <w:r w:rsidRPr="00810078">
              <w:rPr>
                <w:lang w:eastAsia="en-GB"/>
              </w:rPr>
              <w:t>Local Descriptor</w:t>
            </w:r>
          </w:p>
        </w:tc>
        <w:tc>
          <w:tcPr>
            <w:tcW w:w="5670" w:type="dxa"/>
          </w:tcPr>
          <w:p w14:paraId="373BD329"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w:t>
            </w:r>
          </w:p>
        </w:tc>
      </w:tr>
      <w:tr w:rsidR="006B2DBE" w:rsidRPr="00CA6CD9" w14:paraId="302A412F" w14:textId="77777777" w:rsidTr="00674BC1">
        <w:trPr>
          <w:jc w:val="center"/>
        </w:trPr>
        <w:tc>
          <w:tcPr>
            <w:tcW w:w="2268" w:type="dxa"/>
          </w:tcPr>
          <w:p w14:paraId="3882EEF8" w14:textId="77777777" w:rsidR="006B2DBE" w:rsidRPr="00CA6CD9" w:rsidRDefault="006B2DBE" w:rsidP="00674BC1">
            <w:pPr>
              <w:pStyle w:val="TAL"/>
            </w:pPr>
            <w:r w:rsidRPr="00810078">
              <w:t>ICE received candidate</w:t>
            </w:r>
          </w:p>
        </w:tc>
        <w:tc>
          <w:tcPr>
            <w:tcW w:w="1701" w:type="dxa"/>
          </w:tcPr>
          <w:p w14:paraId="1216797D" w14:textId="77777777" w:rsidR="006B2DBE" w:rsidRPr="00CA6CD9" w:rsidRDefault="006B2DBE" w:rsidP="00674BC1">
            <w:pPr>
              <w:pStyle w:val="TAL"/>
            </w:pPr>
            <w:r w:rsidRPr="00810078">
              <w:rPr>
                <w:lang w:eastAsia="en-GB"/>
              </w:rPr>
              <w:t>Remote Descriptor</w:t>
            </w:r>
          </w:p>
        </w:tc>
        <w:tc>
          <w:tcPr>
            <w:tcW w:w="5670" w:type="dxa"/>
          </w:tcPr>
          <w:p w14:paraId="033F5847"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p>
        </w:tc>
      </w:tr>
      <w:tr w:rsidR="006B2DBE" w:rsidRPr="00CA6CD9" w14:paraId="360F0FDF" w14:textId="77777777" w:rsidTr="00674BC1">
        <w:trPr>
          <w:jc w:val="center"/>
        </w:trPr>
        <w:tc>
          <w:tcPr>
            <w:tcW w:w="2268" w:type="dxa"/>
          </w:tcPr>
          <w:p w14:paraId="6013740D" w14:textId="77777777" w:rsidR="006B2DBE" w:rsidRPr="00810078" w:rsidRDefault="006B2DBE" w:rsidP="00674BC1">
            <w:pPr>
              <w:pStyle w:val="TAL"/>
            </w:pPr>
            <w:r>
              <w:t>ICE received pacing</w:t>
            </w:r>
          </w:p>
        </w:tc>
        <w:tc>
          <w:tcPr>
            <w:tcW w:w="1701" w:type="dxa"/>
          </w:tcPr>
          <w:p w14:paraId="65580E9B" w14:textId="77777777" w:rsidR="006B2DBE" w:rsidRPr="00810078" w:rsidRDefault="006B2DBE" w:rsidP="00674BC1">
            <w:pPr>
              <w:pStyle w:val="TAL"/>
              <w:rPr>
                <w:lang w:eastAsia="en-GB"/>
              </w:rPr>
            </w:pPr>
            <w:r w:rsidRPr="001D5535">
              <w:t>Remote Descriptor</w:t>
            </w:r>
          </w:p>
        </w:tc>
        <w:tc>
          <w:tcPr>
            <w:tcW w:w="5670" w:type="dxa"/>
          </w:tcPr>
          <w:p w14:paraId="7E35421F"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[73].</w:t>
            </w:r>
          </w:p>
          <w:p w14:paraId="5C369C17"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4635C5FE" w14:textId="77777777" w:rsidTr="00674BC1">
        <w:trPr>
          <w:jc w:val="center"/>
        </w:trPr>
        <w:tc>
          <w:tcPr>
            <w:tcW w:w="2268" w:type="dxa"/>
          </w:tcPr>
          <w:p w14:paraId="7AE0BEF7" w14:textId="77777777" w:rsidR="006B2DBE" w:rsidRPr="00CA6CD9" w:rsidRDefault="006B2DBE" w:rsidP="00674BC1">
            <w:pPr>
              <w:pStyle w:val="TAL"/>
            </w:pPr>
            <w:r w:rsidRPr="00810078">
              <w:t>ICE received password</w:t>
            </w:r>
          </w:p>
        </w:tc>
        <w:tc>
          <w:tcPr>
            <w:tcW w:w="1701" w:type="dxa"/>
          </w:tcPr>
          <w:p w14:paraId="1B0B0B95" w14:textId="77777777" w:rsidR="006B2DBE" w:rsidRPr="00CA6CD9" w:rsidRDefault="006B2DBE" w:rsidP="00674BC1">
            <w:pPr>
              <w:pStyle w:val="TAL"/>
            </w:pPr>
            <w:r w:rsidRPr="00810078">
              <w:rPr>
                <w:lang w:eastAsia="en-GB"/>
              </w:rPr>
              <w:t>Remote Descriptor</w:t>
            </w:r>
          </w:p>
        </w:tc>
        <w:tc>
          <w:tcPr>
            <w:tcW w:w="5670" w:type="dxa"/>
          </w:tcPr>
          <w:p w14:paraId="11C824BB"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w:t>
            </w:r>
          </w:p>
        </w:tc>
      </w:tr>
      <w:tr w:rsidR="006B2DBE" w:rsidRPr="00CA6CD9" w14:paraId="4152F6E4" w14:textId="77777777" w:rsidTr="00674BC1">
        <w:trPr>
          <w:jc w:val="center"/>
        </w:trPr>
        <w:tc>
          <w:tcPr>
            <w:tcW w:w="2268" w:type="dxa"/>
          </w:tcPr>
          <w:p w14:paraId="17F9739F" w14:textId="77777777" w:rsidR="006B2DBE" w:rsidRPr="00CA6CD9" w:rsidRDefault="006B2DBE" w:rsidP="00674BC1">
            <w:pPr>
              <w:pStyle w:val="TAL"/>
            </w:pPr>
            <w:r w:rsidRPr="00810078">
              <w:t>ICE received Ufrag</w:t>
            </w:r>
          </w:p>
        </w:tc>
        <w:tc>
          <w:tcPr>
            <w:tcW w:w="1701" w:type="dxa"/>
          </w:tcPr>
          <w:p w14:paraId="57D56623" w14:textId="77777777" w:rsidR="006B2DBE" w:rsidRPr="00CA6CD9" w:rsidRDefault="006B2DBE" w:rsidP="00674BC1">
            <w:pPr>
              <w:pStyle w:val="TAL"/>
            </w:pPr>
            <w:r w:rsidRPr="00810078">
              <w:rPr>
                <w:lang w:eastAsia="en-GB"/>
              </w:rPr>
              <w:t>Remote Descriptor</w:t>
            </w:r>
          </w:p>
        </w:tc>
        <w:tc>
          <w:tcPr>
            <w:tcW w:w="5670" w:type="dxa"/>
          </w:tcPr>
          <w:p w14:paraId="30BC4294"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w:t>
            </w:r>
          </w:p>
        </w:tc>
      </w:tr>
      <w:tr w:rsidR="006B2DBE" w:rsidRPr="00CA6CD9" w14:paraId="2FC5AD7A" w14:textId="77777777" w:rsidTr="00674BC1">
        <w:trPr>
          <w:jc w:val="center"/>
        </w:trPr>
        <w:tc>
          <w:tcPr>
            <w:tcW w:w="2268" w:type="dxa"/>
          </w:tcPr>
          <w:p w14:paraId="26D65B7A" w14:textId="77777777" w:rsidR="006B2DBE" w:rsidRPr="00CA6CD9" w:rsidRDefault="006B2DBE" w:rsidP="00674BC1">
            <w:pPr>
              <w:pStyle w:val="TAL"/>
            </w:pPr>
            <w:r w:rsidRPr="00810078">
              <w:t>ICE Ufrag request</w:t>
            </w:r>
          </w:p>
        </w:tc>
        <w:tc>
          <w:tcPr>
            <w:tcW w:w="1701" w:type="dxa"/>
          </w:tcPr>
          <w:p w14:paraId="08801836" w14:textId="77777777" w:rsidR="006B2DBE" w:rsidRPr="00CA6CD9" w:rsidRDefault="006B2DBE" w:rsidP="00674BC1">
            <w:pPr>
              <w:pStyle w:val="TAL"/>
            </w:pPr>
            <w:r w:rsidRPr="00810078">
              <w:rPr>
                <w:lang w:eastAsia="en-GB"/>
              </w:rPr>
              <w:t>Local Descriptor</w:t>
            </w:r>
          </w:p>
        </w:tc>
        <w:tc>
          <w:tcPr>
            <w:tcW w:w="5670" w:type="dxa"/>
          </w:tcPr>
          <w:p w14:paraId="352D8EA2"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 xml:space="preserve"> with </w:t>
            </w:r>
            <w:r w:rsidRPr="00810078">
              <w:rPr>
                <w:lang w:eastAsia="en-GB"/>
              </w:rPr>
              <w:lastRenderedPageBreak/>
              <w:t>wildcard sign "$".</w:t>
            </w:r>
          </w:p>
        </w:tc>
      </w:tr>
      <w:tr w:rsidR="006B2DBE" w:rsidRPr="00CA6CD9" w14:paraId="449831D1" w14:textId="77777777" w:rsidTr="00674BC1">
        <w:trPr>
          <w:jc w:val="center"/>
        </w:trPr>
        <w:tc>
          <w:tcPr>
            <w:tcW w:w="2268" w:type="dxa"/>
          </w:tcPr>
          <w:p w14:paraId="4D9CE5E1" w14:textId="77777777" w:rsidR="006B2DBE" w:rsidRPr="00CA6CD9" w:rsidRDefault="006B2DBE" w:rsidP="00674BC1">
            <w:pPr>
              <w:pStyle w:val="TAL"/>
            </w:pPr>
            <w:r w:rsidRPr="00810078">
              <w:lastRenderedPageBreak/>
              <w:t>ICE Ufrag</w:t>
            </w:r>
          </w:p>
        </w:tc>
        <w:tc>
          <w:tcPr>
            <w:tcW w:w="1701" w:type="dxa"/>
          </w:tcPr>
          <w:p w14:paraId="172BCA4C" w14:textId="77777777" w:rsidR="006B2DBE" w:rsidRPr="00CA6CD9" w:rsidRDefault="006B2DBE" w:rsidP="00674BC1">
            <w:pPr>
              <w:pStyle w:val="TAL"/>
            </w:pPr>
            <w:r w:rsidRPr="00810078">
              <w:rPr>
                <w:lang w:eastAsia="en-GB"/>
              </w:rPr>
              <w:t>Local Descriptor</w:t>
            </w:r>
          </w:p>
        </w:tc>
        <w:tc>
          <w:tcPr>
            <w:tcW w:w="5670" w:type="dxa"/>
          </w:tcPr>
          <w:p w14:paraId="05FC8C1F"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w:t>
            </w:r>
          </w:p>
        </w:tc>
      </w:tr>
      <w:tr w:rsidR="006B2DBE" w:rsidRPr="00CA6CD9" w14:paraId="72E162A0" w14:textId="77777777" w:rsidTr="00674BC1">
        <w:trPr>
          <w:jc w:val="center"/>
        </w:trPr>
        <w:tc>
          <w:tcPr>
            <w:tcW w:w="2268" w:type="dxa"/>
          </w:tcPr>
          <w:p w14:paraId="1DBBED61" w14:textId="77777777" w:rsidR="006B2DBE" w:rsidRPr="00CA6CD9" w:rsidRDefault="006B2DBE" w:rsidP="00674BC1">
            <w:pPr>
              <w:pStyle w:val="TAL"/>
            </w:pPr>
            <w:r w:rsidRPr="00810078">
              <w:rPr>
                <w:rFonts w:hint="eastAsia"/>
              </w:rPr>
              <w:t xml:space="preserve">ICE </w:t>
            </w:r>
            <w:r w:rsidRPr="00810078">
              <w:t>Connectivity Check Result</w:t>
            </w:r>
          </w:p>
        </w:tc>
        <w:tc>
          <w:tcPr>
            <w:tcW w:w="1701" w:type="dxa"/>
          </w:tcPr>
          <w:p w14:paraId="4D8E5C88" w14:textId="77777777" w:rsidR="006B2DBE" w:rsidRPr="00810078" w:rsidRDefault="006B2DBE" w:rsidP="00674BC1">
            <w:pPr>
              <w:pStyle w:val="TAC"/>
            </w:pPr>
            <w:r w:rsidRPr="00810078">
              <w:t xml:space="preserve">Events, </w:t>
            </w:r>
          </w:p>
          <w:p w14:paraId="6980B362" w14:textId="77777777" w:rsidR="006B2DBE" w:rsidRPr="00CA6CD9" w:rsidRDefault="006B2DBE" w:rsidP="00674BC1">
            <w:pPr>
              <w:pStyle w:val="TAL"/>
            </w:pPr>
            <w:r w:rsidRPr="00810078">
              <w:t>Observed Events</w:t>
            </w:r>
          </w:p>
        </w:tc>
        <w:tc>
          <w:tcPr>
            <w:tcW w:w="5670" w:type="dxa"/>
          </w:tcPr>
          <w:p w14:paraId="096E989D" w14:textId="77777777" w:rsidR="006B2DBE" w:rsidRPr="00CA6CD9" w:rsidRDefault="006B2DBE" w:rsidP="00674BC1">
            <w:pPr>
              <w:pStyle w:val="TAL"/>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[67]</w:t>
            </w:r>
            <w:r w:rsidRPr="00810078">
              <w:t>.</w:t>
            </w:r>
          </w:p>
        </w:tc>
      </w:tr>
      <w:tr w:rsidR="006B2DBE" w:rsidRPr="00CA6CD9" w14:paraId="58AFFA33" w14:textId="77777777" w:rsidTr="00674BC1">
        <w:trPr>
          <w:jc w:val="center"/>
        </w:trPr>
        <w:tc>
          <w:tcPr>
            <w:tcW w:w="2268" w:type="dxa"/>
          </w:tcPr>
          <w:p w14:paraId="4B9178AE" w14:textId="77777777" w:rsidR="006B2DBE" w:rsidRPr="00CA6CD9" w:rsidRDefault="006B2DBE" w:rsidP="00674BC1">
            <w:pPr>
              <w:pStyle w:val="TAL"/>
            </w:pPr>
            <w:r w:rsidRPr="00810078">
              <w:rPr>
                <w:rFonts w:hint="eastAsia"/>
              </w:rPr>
              <w:t xml:space="preserve">ICE </w:t>
            </w:r>
            <w:r w:rsidRPr="00810078">
              <w:t xml:space="preserve">Send Connectivity Check </w:t>
            </w:r>
          </w:p>
        </w:tc>
        <w:tc>
          <w:tcPr>
            <w:tcW w:w="1701" w:type="dxa"/>
          </w:tcPr>
          <w:p w14:paraId="26CF7C0F" w14:textId="77777777" w:rsidR="006B2DBE" w:rsidRPr="00CA6CD9" w:rsidRDefault="006B2DBE" w:rsidP="00674BC1">
            <w:pPr>
              <w:pStyle w:val="TAL"/>
            </w:pPr>
            <w:r w:rsidRPr="00810078">
              <w:t xml:space="preserve">Signals </w:t>
            </w:r>
          </w:p>
        </w:tc>
        <w:tc>
          <w:tcPr>
            <w:tcW w:w="5670" w:type="dxa"/>
          </w:tcPr>
          <w:p w14:paraId="00D724EB" w14:textId="77777777" w:rsidR="006B2DBE" w:rsidRPr="00CA6CD9" w:rsidRDefault="006B2DBE" w:rsidP="00674BC1">
            <w:pPr>
              <w:pStyle w:val="TAL"/>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[67]</w:t>
            </w:r>
            <w:r w:rsidRPr="00810078">
              <w:t>.</w:t>
            </w:r>
          </w:p>
        </w:tc>
      </w:tr>
      <w:tr w:rsidR="006B2DBE" w:rsidRPr="00CA6CD9" w14:paraId="77C7FADF" w14:textId="77777777" w:rsidTr="00674BC1">
        <w:trPr>
          <w:jc w:val="center"/>
        </w:trPr>
        <w:tc>
          <w:tcPr>
            <w:tcW w:w="2268" w:type="dxa"/>
          </w:tcPr>
          <w:p w14:paraId="721E6485" w14:textId="77777777" w:rsidR="006B2DBE" w:rsidRPr="00CA6CD9" w:rsidRDefault="006B2DBE" w:rsidP="00674BC1">
            <w:pPr>
              <w:pStyle w:val="TAL"/>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13034080" w14:textId="77777777" w:rsidR="006B2DBE" w:rsidRPr="00810078" w:rsidRDefault="006B2DBE" w:rsidP="00674BC1">
            <w:pPr>
              <w:pStyle w:val="TAC"/>
            </w:pPr>
            <w:r w:rsidRPr="00810078">
              <w:t xml:space="preserve">Events, </w:t>
            </w:r>
          </w:p>
          <w:p w14:paraId="7ECE1D7A" w14:textId="77777777" w:rsidR="006B2DBE" w:rsidRPr="00CA6CD9" w:rsidRDefault="006B2DBE" w:rsidP="00674BC1">
            <w:pPr>
              <w:pStyle w:val="TAL"/>
            </w:pPr>
            <w:r w:rsidRPr="00810078">
              <w:t>Observed Events</w:t>
            </w:r>
          </w:p>
        </w:tc>
        <w:tc>
          <w:tcPr>
            <w:tcW w:w="5670" w:type="dxa"/>
          </w:tcPr>
          <w:p w14:paraId="444DCD40" w14:textId="77777777" w:rsidR="006B2DBE" w:rsidRPr="00CA6CD9" w:rsidRDefault="006B2DBE" w:rsidP="00674BC1">
            <w:pPr>
              <w:pStyle w:val="TAL"/>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[67]</w:t>
            </w:r>
            <w:r w:rsidRPr="00810078">
              <w:t>.</w:t>
            </w:r>
          </w:p>
        </w:tc>
      </w:tr>
      <w:tr w:rsidR="006B2DBE" w:rsidRPr="00CA6CD9" w14:paraId="7962F2E9" w14:textId="77777777" w:rsidTr="00674BC1">
        <w:trPr>
          <w:jc w:val="center"/>
        </w:trPr>
        <w:tc>
          <w:tcPr>
            <w:tcW w:w="2268" w:type="dxa"/>
          </w:tcPr>
          <w:p w14:paraId="4DF0290F" w14:textId="77777777" w:rsidR="006B2DBE" w:rsidRPr="00CA6CD9" w:rsidRDefault="006B2DBE" w:rsidP="00674BC1">
            <w:pPr>
              <w:pStyle w:val="TAL"/>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1163FB98" w14:textId="77777777" w:rsidR="006B2DBE" w:rsidRPr="00CA6CD9" w:rsidRDefault="006B2DBE" w:rsidP="00674BC1">
            <w:pPr>
              <w:pStyle w:val="TAL"/>
            </w:pPr>
            <w:r w:rsidRPr="00810078">
              <w:t xml:space="preserve">Signals </w:t>
            </w:r>
          </w:p>
        </w:tc>
        <w:tc>
          <w:tcPr>
            <w:tcW w:w="5670" w:type="dxa"/>
          </w:tcPr>
          <w:p w14:paraId="43B7B336" w14:textId="77777777" w:rsidR="006B2DBE" w:rsidRPr="00CA6CD9" w:rsidRDefault="006B2DBE" w:rsidP="00674BC1">
            <w:pPr>
              <w:pStyle w:val="TAL"/>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[67]</w:t>
            </w:r>
            <w:r w:rsidRPr="00810078">
              <w:t>.</w:t>
            </w:r>
          </w:p>
        </w:tc>
      </w:tr>
      <w:tr w:rsidR="006B2DBE" w:rsidRPr="00CA6CD9" w14:paraId="62B9F80F" w14:textId="77777777" w:rsidTr="00674BC1">
        <w:trPr>
          <w:jc w:val="center"/>
        </w:trPr>
        <w:tc>
          <w:tcPr>
            <w:tcW w:w="2268" w:type="dxa"/>
          </w:tcPr>
          <w:p w14:paraId="640DBBBE" w14:textId="77777777" w:rsidR="006B2DBE" w:rsidRPr="00CA6CD9" w:rsidRDefault="006B2DBE" w:rsidP="00674BC1">
            <w:pPr>
              <w:pStyle w:val="TAL"/>
            </w:pPr>
            <w:r w:rsidRPr="00CA6CD9">
              <w:rPr>
                <w:lang w:eastAsia="zh-CN"/>
              </w:rPr>
              <w:t>I</w:t>
            </w:r>
            <w:r w:rsidRPr="00CA6CD9">
              <w:rPr>
                <w:rFonts w:hint="eastAsia"/>
                <w:lang w:eastAsia="zh-CN"/>
              </w:rPr>
              <w:t>nactivity timeout</w:t>
            </w:r>
          </w:p>
        </w:tc>
        <w:tc>
          <w:tcPr>
            <w:tcW w:w="1701" w:type="dxa"/>
          </w:tcPr>
          <w:p w14:paraId="7DE865D3" w14:textId="77777777" w:rsidR="006B2DBE" w:rsidRPr="00CA6CD9" w:rsidRDefault="006B2DBE" w:rsidP="00674BC1">
            <w:pPr>
              <w:pStyle w:val="TAL"/>
            </w:pPr>
            <w:r w:rsidRPr="00CA6CD9">
              <w:rPr>
                <w:rFonts w:hint="eastAsia"/>
                <w:lang w:eastAsia="zh-CN"/>
              </w:rPr>
              <w:t>EventDescriptor</w:t>
            </w:r>
          </w:p>
        </w:tc>
        <w:tc>
          <w:tcPr>
            <w:tcW w:w="5670" w:type="dxa"/>
          </w:tcPr>
          <w:p w14:paraId="57974EE1" w14:textId="77777777" w:rsidR="006B2DBE" w:rsidRPr="00CA6CD9" w:rsidRDefault="006B2DBE" w:rsidP="00674BC1">
            <w:pPr>
              <w:pStyle w:val="TAL"/>
            </w:pPr>
            <w:r w:rsidRPr="00CA6CD9">
              <w:t xml:space="preserve">As for the EventsDescriptor in subclause </w:t>
            </w:r>
            <w:r>
              <w:t>6</w:t>
            </w:r>
            <w:r w:rsidRPr="00CA6CD9">
              <w:t>.2/H.248.</w:t>
            </w:r>
            <w:r w:rsidRPr="00CA6CD9">
              <w:rPr>
                <w:rFonts w:hint="eastAsia"/>
                <w:lang w:eastAsia="zh-CN"/>
              </w:rPr>
              <w:t>14</w:t>
            </w:r>
            <w:r w:rsidRPr="00CA6CD9">
              <w:t xml:space="preserve"> "</w:t>
            </w:r>
            <w:r w:rsidRPr="00CA6CD9">
              <w:rPr>
                <w:rFonts w:hint="eastAsia"/>
                <w:lang w:eastAsia="zh-CN"/>
              </w:rPr>
              <w:t>Inactivity Timeout</w:t>
            </w:r>
            <w:r w:rsidRPr="00CA6CD9">
              <w:t>"</w:t>
            </w:r>
          </w:p>
        </w:tc>
      </w:tr>
      <w:tr w:rsidR="006B2DBE" w:rsidRPr="00CA6CD9" w14:paraId="54FFFFB4" w14:textId="77777777" w:rsidTr="00674BC1">
        <w:trPr>
          <w:jc w:val="center"/>
        </w:trPr>
        <w:tc>
          <w:tcPr>
            <w:tcW w:w="2268" w:type="dxa"/>
          </w:tcPr>
          <w:p w14:paraId="136E4DFD" w14:textId="77777777" w:rsidR="006B2DBE" w:rsidRPr="00CA6CD9" w:rsidRDefault="006B2DBE" w:rsidP="00674BC1">
            <w:pPr>
              <w:pStyle w:val="TAL"/>
            </w:pPr>
            <w:r w:rsidRPr="00CA6CD9">
              <w:rPr>
                <w:lang w:eastAsia="zh-CN"/>
              </w:rPr>
              <w:t>I</w:t>
            </w:r>
            <w:r w:rsidRPr="00CA6CD9">
              <w:rPr>
                <w:rFonts w:hint="eastAsia"/>
                <w:lang w:eastAsia="zh-CN"/>
              </w:rPr>
              <w:t>nactivity timeout</w:t>
            </w:r>
          </w:p>
        </w:tc>
        <w:tc>
          <w:tcPr>
            <w:tcW w:w="1701" w:type="dxa"/>
          </w:tcPr>
          <w:p w14:paraId="09B2A407" w14:textId="77777777" w:rsidR="006B2DBE" w:rsidRPr="00CA6CD9" w:rsidRDefault="006B2DBE" w:rsidP="00674BC1">
            <w:pPr>
              <w:pStyle w:val="TAL"/>
            </w:pPr>
            <w:r w:rsidRPr="00CA6CD9">
              <w:t>ObservedEvent descriptor</w:t>
            </w:r>
          </w:p>
        </w:tc>
        <w:tc>
          <w:tcPr>
            <w:tcW w:w="5670" w:type="dxa"/>
          </w:tcPr>
          <w:p w14:paraId="254B4E1A" w14:textId="77777777" w:rsidR="006B2DBE" w:rsidRPr="00CA6CD9" w:rsidRDefault="006B2DBE" w:rsidP="00674BC1">
            <w:pPr>
              <w:pStyle w:val="TAL"/>
            </w:pPr>
            <w:r w:rsidRPr="00CA6CD9">
              <w:t xml:space="preserve">As for the ObservedEventDescriptor in subclause </w:t>
            </w:r>
            <w:r>
              <w:t>6</w:t>
            </w:r>
            <w:r w:rsidRPr="00CA6CD9">
              <w:t>.2/H.248.</w:t>
            </w:r>
            <w:r w:rsidRPr="00CA6CD9">
              <w:rPr>
                <w:rFonts w:hint="eastAsia"/>
                <w:lang w:eastAsia="zh-CN"/>
              </w:rPr>
              <w:t>14</w:t>
            </w:r>
            <w:r w:rsidRPr="00CA6CD9">
              <w:t xml:space="preserve"> "</w:t>
            </w:r>
            <w:r w:rsidRPr="00CA6CD9">
              <w:rPr>
                <w:rFonts w:hint="eastAsia"/>
                <w:lang w:eastAsia="zh-CN"/>
              </w:rPr>
              <w:t xml:space="preserve"> Inactivity Timeout</w:t>
            </w:r>
            <w:r w:rsidRPr="00CA6CD9">
              <w:t xml:space="preserve"> "</w:t>
            </w:r>
          </w:p>
        </w:tc>
      </w:tr>
      <w:tr w:rsidR="006B2DBE" w:rsidRPr="00CA6CD9" w14:paraId="3EA6A3E5" w14:textId="77777777" w:rsidTr="00674BC1">
        <w:trPr>
          <w:jc w:val="center"/>
        </w:trPr>
        <w:tc>
          <w:tcPr>
            <w:tcW w:w="2268" w:type="dxa"/>
          </w:tcPr>
          <w:p w14:paraId="7C01886F" w14:textId="77777777" w:rsidR="006B2DBE" w:rsidRPr="00CA6CD9" w:rsidRDefault="006B2DBE" w:rsidP="00674BC1">
            <w:pPr>
              <w:pStyle w:val="TAL"/>
              <w:rPr>
                <w:lang w:eastAsia="zh-CN"/>
              </w:rPr>
            </w:pPr>
            <w:r w:rsidRPr="00CA6CD9">
              <w:t>Incoming H245 message</w:t>
            </w:r>
          </w:p>
        </w:tc>
        <w:tc>
          <w:tcPr>
            <w:tcW w:w="1701" w:type="dxa"/>
          </w:tcPr>
          <w:p w14:paraId="61DC07AD" w14:textId="77777777" w:rsidR="006B2DBE" w:rsidRPr="00CA6CD9" w:rsidRDefault="006B2DBE" w:rsidP="00674BC1">
            <w:pPr>
              <w:pStyle w:val="TAL"/>
            </w:pPr>
            <w:r w:rsidRPr="00CA6CD9">
              <w:t>Event descriptor</w:t>
            </w:r>
          </w:p>
        </w:tc>
        <w:tc>
          <w:tcPr>
            <w:tcW w:w="5670" w:type="dxa"/>
          </w:tcPr>
          <w:p w14:paraId="511F73B4" w14:textId="77777777" w:rsidR="006B2DBE" w:rsidRPr="00CA6CD9" w:rsidRDefault="006B2DBE" w:rsidP="00674BC1">
            <w:pPr>
              <w:pStyle w:val="TAL"/>
            </w:pPr>
            <w:r w:rsidRPr="00CA6CD9">
              <w:t>As for the EventDescriptor in subclause A.8.2.1/H.248.12a2 [42] "Incoming H.245 message"</w:t>
            </w:r>
          </w:p>
        </w:tc>
      </w:tr>
      <w:tr w:rsidR="006B2DBE" w:rsidRPr="00CA6CD9" w14:paraId="12527C78" w14:textId="77777777" w:rsidTr="00674BC1">
        <w:trPr>
          <w:jc w:val="center"/>
        </w:trPr>
        <w:tc>
          <w:tcPr>
            <w:tcW w:w="2268" w:type="dxa"/>
          </w:tcPr>
          <w:p w14:paraId="19EA6A6D" w14:textId="77777777" w:rsidR="006B2DBE" w:rsidRPr="00CA6CD9" w:rsidRDefault="006B2DBE" w:rsidP="00674BC1">
            <w:pPr>
              <w:pStyle w:val="TAL"/>
              <w:rPr>
                <w:lang w:eastAsia="zh-CN"/>
              </w:rPr>
            </w:pPr>
            <w:r w:rsidRPr="00CA6CD9">
              <w:t>Incoming Multiplex table</w:t>
            </w:r>
          </w:p>
        </w:tc>
        <w:tc>
          <w:tcPr>
            <w:tcW w:w="1701" w:type="dxa"/>
          </w:tcPr>
          <w:p w14:paraId="51019018" w14:textId="77777777" w:rsidR="006B2DBE" w:rsidRPr="00CA6CD9" w:rsidRDefault="006B2DBE" w:rsidP="00674BC1">
            <w:pPr>
              <w:pStyle w:val="TAL"/>
            </w:pPr>
            <w:r w:rsidRPr="00CA6CD9">
              <w:t>Local Control</w:t>
            </w:r>
          </w:p>
        </w:tc>
        <w:tc>
          <w:tcPr>
            <w:tcW w:w="5670" w:type="dxa"/>
          </w:tcPr>
          <w:p w14:paraId="4401C0E9" w14:textId="77777777" w:rsidR="006B2DBE" w:rsidRPr="00CA6CD9" w:rsidRDefault="006B2DBE" w:rsidP="00674BC1">
            <w:pPr>
              <w:pStyle w:val="TAL"/>
            </w:pPr>
            <w:r w:rsidRPr="00CA6CD9">
              <w:t>As for property "Incoming Multiplex Table" in subclause 4.1.5/H.248.12 [41]</w:t>
            </w:r>
          </w:p>
        </w:tc>
      </w:tr>
      <w:tr w:rsidR="006B2DBE" w:rsidRPr="00CA6CD9" w14:paraId="714662E9" w14:textId="77777777" w:rsidTr="00674BC1">
        <w:trPr>
          <w:jc w:val="center"/>
        </w:trPr>
        <w:tc>
          <w:tcPr>
            <w:tcW w:w="2268" w:type="dxa"/>
          </w:tcPr>
          <w:p w14:paraId="017DC890" w14:textId="77777777" w:rsidR="006B2DBE" w:rsidRPr="00CA6CD9" w:rsidRDefault="006B2DBE" w:rsidP="00674BC1">
            <w:pPr>
              <w:pStyle w:val="TAL"/>
              <w:rPr>
                <w:lang w:eastAsia="zh-CN"/>
              </w:rPr>
            </w:pPr>
            <w:r w:rsidRPr="00CA6CD9">
              <w:t>Interwork H.245-RTCP</w:t>
            </w:r>
          </w:p>
        </w:tc>
        <w:tc>
          <w:tcPr>
            <w:tcW w:w="1701" w:type="dxa"/>
          </w:tcPr>
          <w:p w14:paraId="5183DBEE" w14:textId="77777777" w:rsidR="006B2DBE" w:rsidRPr="00CA6CD9" w:rsidRDefault="006B2DBE" w:rsidP="00674BC1">
            <w:pPr>
              <w:pStyle w:val="TAL"/>
            </w:pPr>
            <w:r w:rsidRPr="00CA6CD9">
              <w:t>Signal descriptor</w:t>
            </w:r>
          </w:p>
        </w:tc>
        <w:tc>
          <w:tcPr>
            <w:tcW w:w="5670" w:type="dxa"/>
          </w:tcPr>
          <w:p w14:paraId="4A992C54" w14:textId="77777777" w:rsidR="006B2DBE" w:rsidRPr="00CA6CD9" w:rsidRDefault="006B2DBE" w:rsidP="00674BC1">
            <w:pPr>
              <w:pStyle w:val="TAL"/>
            </w:pPr>
            <w:r w:rsidRPr="00CA6CD9">
              <w:t xml:space="preserve">As for the EventDescriptor </w:t>
            </w:r>
            <w:r w:rsidRPr="00CA6CD9">
              <w:rPr>
                <w:rFonts w:hint="eastAsia"/>
                <w:lang w:eastAsia="zh-CN"/>
              </w:rPr>
              <w:t>p</w:t>
            </w:r>
            <w:r w:rsidRPr="00CA6CD9">
              <w:t>arameter</w:t>
            </w:r>
            <w:r w:rsidRPr="00CA6CD9">
              <w:rPr>
                <w:rFonts w:hint="eastAsia"/>
                <w:lang w:eastAsia="zh-CN"/>
              </w:rPr>
              <w:t xml:space="preserve"> </w:t>
            </w:r>
            <w:r w:rsidRPr="00CA6CD9">
              <w:t xml:space="preserve"> in subclause 8.</w:t>
            </w:r>
            <w:r w:rsidRPr="00CA6CD9">
              <w:rPr>
                <w:rFonts w:hint="eastAsia"/>
              </w:rPr>
              <w:t>2</w:t>
            </w:r>
            <w:r w:rsidRPr="00CA6CD9">
              <w:t>.</w:t>
            </w:r>
            <w:r w:rsidRPr="00CA6CD9">
              <w:rPr>
                <w:rFonts w:hint="eastAsia"/>
              </w:rPr>
              <w:t>1</w:t>
            </w:r>
            <w:r w:rsidRPr="00CA6CD9">
              <w:t>.</w:t>
            </w:r>
            <w:r w:rsidRPr="00CA6CD9">
              <w:rPr>
                <w:rFonts w:hint="eastAsia"/>
                <w:lang w:eastAsia="zh-CN"/>
              </w:rPr>
              <w:t>1</w:t>
            </w:r>
            <w:r w:rsidRPr="00CA6CD9">
              <w:rPr>
                <w:lang w:eastAsia="zh-CN"/>
              </w:rPr>
              <w:t>.1</w:t>
            </w:r>
            <w:r w:rsidRPr="00CA6CD9">
              <w:rPr>
                <w:rFonts w:hint="eastAsia"/>
                <w:lang w:eastAsia="zh-CN"/>
              </w:rPr>
              <w:t>/H.248.71[</w:t>
            </w:r>
            <w:r w:rsidRPr="00CA6CD9">
              <w:rPr>
                <w:lang w:eastAsia="zh-CN"/>
              </w:rPr>
              <w:t>49</w:t>
            </w:r>
            <w:r w:rsidRPr="00CA6CD9">
              <w:rPr>
                <w:rFonts w:hint="eastAsia"/>
                <w:lang w:eastAsia="zh-CN"/>
              </w:rPr>
              <w:t>]</w:t>
            </w:r>
            <w:r w:rsidRPr="00CA6CD9">
              <w:t xml:space="preserve"> "</w:t>
            </w:r>
            <w:r w:rsidRPr="00CA6CD9">
              <w:rPr>
                <w:lang w:eastAsia="zh-CN"/>
              </w:rPr>
              <w:t>Feedback Message Type</w:t>
            </w:r>
            <w:r w:rsidRPr="00CA6CD9" w:rsidDel="001E7470">
              <w:t xml:space="preserve"> </w:t>
            </w:r>
            <w:r w:rsidRPr="00CA6CD9">
              <w:t>"</w:t>
            </w:r>
            <w:r w:rsidRPr="00CA6CD9">
              <w:rPr>
                <w:rFonts w:hint="eastAsia"/>
                <w:lang w:eastAsia="zh-CN"/>
              </w:rPr>
              <w:t>.</w:t>
            </w:r>
          </w:p>
        </w:tc>
      </w:tr>
      <w:tr w:rsidR="006B2DBE" w14:paraId="11A62B0B" w14:textId="77777777" w:rsidTr="00674BC1">
        <w:trPr>
          <w:jc w:val="center"/>
        </w:trPr>
        <w:tc>
          <w:tcPr>
            <w:tcW w:w="2268" w:type="dxa"/>
          </w:tcPr>
          <w:p w14:paraId="344D8107" w14:textId="77777777" w:rsidR="006B2DBE" w:rsidRDefault="006B2DBE" w:rsidP="00674BC1">
            <w:pPr>
              <w:pStyle w:val="TAL"/>
            </w:pPr>
            <w:r>
              <w:t>IP Address</w:t>
            </w:r>
          </w:p>
        </w:tc>
        <w:tc>
          <w:tcPr>
            <w:tcW w:w="1701" w:type="dxa"/>
          </w:tcPr>
          <w:p w14:paraId="1C5BB11A" w14:textId="77777777" w:rsidR="006B2DBE" w:rsidRDefault="006B2DBE" w:rsidP="00674BC1">
            <w:pPr>
              <w:pStyle w:val="TAL"/>
            </w:pPr>
            <w:r>
              <w:t>Local Descriptor or Remote Descriptor</w:t>
            </w:r>
          </w:p>
        </w:tc>
        <w:tc>
          <w:tcPr>
            <w:tcW w:w="5670" w:type="dxa"/>
          </w:tcPr>
          <w:p w14:paraId="04A5F7D5" w14:textId="77777777" w:rsidR="006B2DBE" w:rsidRDefault="006B2DBE" w:rsidP="00674BC1">
            <w:pPr>
              <w:pStyle w:val="TAL"/>
            </w:pPr>
            <w:r>
              <w:t>&lt;connection address&gt; in SDP "c-line"</w:t>
            </w:r>
          </w:p>
          <w:p w14:paraId="6E21617F" w14:textId="77777777" w:rsidR="006B2DBE" w:rsidRDefault="006B2DBE" w:rsidP="00674BC1">
            <w:pPr>
              <w:pStyle w:val="TAL"/>
              <w:ind w:left="1758" w:hanging="1758"/>
            </w:pPr>
          </w:p>
        </w:tc>
      </w:tr>
      <w:tr w:rsidR="006B2DBE" w:rsidRPr="00CA6CD9" w14:paraId="56D1A135" w14:textId="77777777" w:rsidTr="00674BC1">
        <w:trPr>
          <w:jc w:val="center"/>
        </w:trPr>
        <w:tc>
          <w:tcPr>
            <w:tcW w:w="2268" w:type="dxa"/>
          </w:tcPr>
          <w:p w14:paraId="2ECDF9AC" w14:textId="77777777" w:rsidR="006B2DBE" w:rsidRPr="00CA6CD9" w:rsidRDefault="006B2DBE" w:rsidP="00674BC1">
            <w:pPr>
              <w:pStyle w:val="TAL"/>
            </w:pPr>
            <w:r w:rsidRPr="00CA6CD9">
              <w:rPr>
                <w:lang w:eastAsia="zh-CN"/>
              </w:rPr>
              <w:t>IP interface</w:t>
            </w:r>
          </w:p>
        </w:tc>
        <w:tc>
          <w:tcPr>
            <w:tcW w:w="1701" w:type="dxa"/>
          </w:tcPr>
          <w:p w14:paraId="2EF00990" w14:textId="77777777" w:rsidR="006B2DBE" w:rsidRPr="00CA6CD9" w:rsidRDefault="006B2DBE" w:rsidP="00674BC1">
            <w:pPr>
              <w:pStyle w:val="TAL"/>
            </w:pPr>
            <w:r w:rsidRPr="00CA6CD9">
              <w:t>Local control</w:t>
            </w:r>
          </w:p>
        </w:tc>
        <w:tc>
          <w:tcPr>
            <w:tcW w:w="5670" w:type="dxa"/>
          </w:tcPr>
          <w:p w14:paraId="49AB9721" w14:textId="77777777" w:rsidR="006B2DBE" w:rsidRPr="00CA6CD9" w:rsidRDefault="006B2DBE" w:rsidP="00674BC1">
            <w:pPr>
              <w:pStyle w:val="TAL"/>
            </w:pPr>
            <w:r w:rsidRPr="00CA6CD9">
              <w:t>As for the property "IP interface type" in subclause 15.2.11.1 in 3GPP TS 29.232 [5]</w:t>
            </w:r>
          </w:p>
        </w:tc>
      </w:tr>
      <w:tr w:rsidR="006B2DBE" w:rsidRPr="00CA6CD9" w14:paraId="0EFDB51B" w14:textId="77777777" w:rsidTr="00674BC1">
        <w:trPr>
          <w:jc w:val="center"/>
        </w:trPr>
        <w:tc>
          <w:tcPr>
            <w:tcW w:w="2268" w:type="dxa"/>
          </w:tcPr>
          <w:p w14:paraId="43224E63" w14:textId="77777777" w:rsidR="006B2DBE" w:rsidRPr="00CA6CD9" w:rsidRDefault="006B2DBE" w:rsidP="00674BC1">
            <w:pPr>
              <w:pStyle w:val="TAL"/>
            </w:pPr>
            <w:r w:rsidRPr="00CA6CD9">
              <w:rPr>
                <w:rFonts w:hint="eastAsia"/>
              </w:rPr>
              <w:t>IP realm identifier</w:t>
            </w:r>
          </w:p>
        </w:tc>
        <w:tc>
          <w:tcPr>
            <w:tcW w:w="1701" w:type="dxa"/>
          </w:tcPr>
          <w:p w14:paraId="16260788" w14:textId="77777777" w:rsidR="006B2DBE" w:rsidRPr="00CA6CD9" w:rsidRDefault="006B2DBE" w:rsidP="00674BC1">
            <w:pPr>
              <w:pStyle w:val="TAL"/>
            </w:pPr>
            <w:r w:rsidRPr="00CA6CD9">
              <w:t>Local control</w:t>
            </w:r>
          </w:p>
        </w:tc>
        <w:tc>
          <w:tcPr>
            <w:tcW w:w="5670" w:type="dxa"/>
          </w:tcPr>
          <w:p w14:paraId="4BFB9E88" w14:textId="77777777" w:rsidR="006B2DBE" w:rsidRPr="00CA6CD9" w:rsidRDefault="006B2DBE" w:rsidP="00674BC1">
            <w:pPr>
              <w:pStyle w:val="TAL"/>
            </w:pPr>
            <w:r w:rsidRPr="00CA6CD9">
              <w:t>As for the property "</w:t>
            </w:r>
            <w:r w:rsidRPr="00CA6CD9">
              <w:rPr>
                <w:rFonts w:hint="eastAsia"/>
              </w:rPr>
              <w:t>IP realm identifier</w:t>
            </w:r>
            <w:r w:rsidRPr="00CA6CD9">
              <w:t xml:space="preserve"> " in subclause </w:t>
            </w:r>
            <w:r w:rsidRPr="00CA6CD9">
              <w:rPr>
                <w:rFonts w:hint="eastAsia"/>
              </w:rPr>
              <w:t>5</w:t>
            </w:r>
            <w:r w:rsidRPr="00CA6CD9">
              <w:t>.1.1</w:t>
            </w:r>
            <w:r w:rsidRPr="00CA6CD9">
              <w:rPr>
                <w:rFonts w:hint="eastAsia"/>
              </w:rPr>
              <w:t>/H.248.41[</w:t>
            </w:r>
            <w:r w:rsidRPr="00CA6CD9">
              <w:t>44</w:t>
            </w:r>
            <w:r w:rsidRPr="00CA6CD9">
              <w:rPr>
                <w:rFonts w:hint="eastAsia"/>
              </w:rPr>
              <w:t>]</w:t>
            </w:r>
          </w:p>
        </w:tc>
      </w:tr>
      <w:tr w:rsidR="006B2DBE" w:rsidRPr="00CA6CD9" w14:paraId="75243CEA" w14:textId="77777777" w:rsidTr="00674BC1">
        <w:trPr>
          <w:jc w:val="center"/>
        </w:trPr>
        <w:tc>
          <w:tcPr>
            <w:tcW w:w="2268" w:type="dxa"/>
          </w:tcPr>
          <w:p w14:paraId="36197D4A" w14:textId="77777777" w:rsidR="006B2DBE" w:rsidRPr="00CA6CD9" w:rsidRDefault="006B2DBE" w:rsidP="00674BC1">
            <w:pPr>
              <w:pStyle w:val="TAL"/>
            </w:pPr>
            <w:r w:rsidRPr="00CA6CD9">
              <w:rPr>
                <w:lang w:eastAsia="zh-CN"/>
              </w:rPr>
              <w:t>Legacy Interworking Detected</w:t>
            </w:r>
          </w:p>
        </w:tc>
        <w:tc>
          <w:tcPr>
            <w:tcW w:w="1701" w:type="dxa"/>
          </w:tcPr>
          <w:p w14:paraId="0AE8475E" w14:textId="77777777" w:rsidR="006B2DBE" w:rsidRPr="00CA6CD9" w:rsidRDefault="006B2DBE" w:rsidP="00674BC1">
            <w:pPr>
              <w:pStyle w:val="TAL"/>
            </w:pPr>
            <w:r w:rsidRPr="00CA6CD9">
              <w:t>Event descriptor</w:t>
            </w:r>
          </w:p>
        </w:tc>
        <w:tc>
          <w:tcPr>
            <w:tcW w:w="5670" w:type="dxa"/>
          </w:tcPr>
          <w:p w14:paraId="0C069F91" w14:textId="77777777" w:rsidR="006B2DBE" w:rsidRPr="00CA6CD9" w:rsidRDefault="006B2DBE" w:rsidP="00674BC1">
            <w:pPr>
              <w:pStyle w:val="TAL"/>
            </w:pPr>
            <w:r w:rsidRPr="00CA6CD9">
              <w:t xml:space="preserve">As for the EventDescriptor in </w:t>
            </w:r>
            <w:r w:rsidRPr="00CA6CD9">
              <w:rPr>
                <w:lang w:eastAsia="zh-CN"/>
              </w:rPr>
              <w:t xml:space="preserve">H.248. 72 [46] </w:t>
            </w:r>
            <w:r w:rsidRPr="00CA6CD9">
              <w:t>subclause 7.2.3 "</w:t>
            </w:r>
            <w:r w:rsidRPr="00CA6CD9">
              <w:rPr>
                <w:lang w:eastAsia="zh-CN"/>
              </w:rPr>
              <w:t>Legacy Detected</w:t>
            </w:r>
            <w:r w:rsidRPr="00CA6CD9">
              <w:t>"</w:t>
            </w:r>
          </w:p>
        </w:tc>
      </w:tr>
      <w:tr w:rsidR="006B2DBE" w14:paraId="1D7B72A0" w14:textId="77777777" w:rsidTr="00674BC1">
        <w:trPr>
          <w:jc w:val="center"/>
        </w:trPr>
        <w:tc>
          <w:tcPr>
            <w:tcW w:w="2268" w:type="dxa"/>
          </w:tcPr>
          <w:p w14:paraId="0A41C28A" w14:textId="77777777" w:rsidR="006B2DBE" w:rsidRDefault="006B2DBE" w:rsidP="00674BC1">
            <w:pPr>
              <w:pStyle w:val="TAL"/>
              <w:rPr>
                <w:lang w:eastAsia="zh-CN"/>
              </w:rPr>
            </w:pPr>
            <w:r>
              <w:rPr>
                <w:rFonts w:hint="eastAsia"/>
                <w:lang w:eastAsia="zh-CN"/>
              </w:rPr>
              <w:t>mediatype</w:t>
            </w:r>
          </w:p>
        </w:tc>
        <w:tc>
          <w:tcPr>
            <w:tcW w:w="1701" w:type="dxa"/>
          </w:tcPr>
          <w:p w14:paraId="17D0E068" w14:textId="77777777" w:rsidR="006B2DBE" w:rsidRDefault="006B2DBE" w:rsidP="00674BC1">
            <w:pPr>
              <w:pStyle w:val="TAL"/>
            </w:pPr>
            <w:r>
              <w:t>Local Descriptor or Remote Descriptor</w:t>
            </w:r>
          </w:p>
        </w:tc>
        <w:tc>
          <w:tcPr>
            <w:tcW w:w="5670" w:type="dxa"/>
          </w:tcPr>
          <w:p w14:paraId="433DB911" w14:textId="77777777" w:rsidR="006B2DBE" w:rsidRDefault="006B2DBE" w:rsidP="00674BC1">
            <w:pPr>
              <w:pStyle w:val="TAL"/>
              <w:rPr>
                <w:lang w:eastAsia="zh-CN"/>
              </w:rPr>
            </w:pPr>
            <w:r>
              <w:rPr>
                <w:rFonts w:hint="eastAsia"/>
                <w:lang w:eastAsia="zh-CN"/>
              </w:rPr>
              <w:t>&lt;media&gt; in sdp m-line</w:t>
            </w:r>
          </w:p>
          <w:p w14:paraId="31F19F5D" w14:textId="77777777" w:rsidR="006B2DBE" w:rsidRDefault="006B2DBE" w:rsidP="00674BC1">
            <w:pPr>
              <w:pStyle w:val="TAL"/>
              <w:rPr>
                <w:lang w:eastAsia="zh-CN"/>
              </w:rPr>
            </w:pPr>
            <w:r>
              <w:rPr>
                <w:lang w:eastAsia="zh-CN"/>
              </w:rPr>
              <w:t>"</w:t>
            </w:r>
            <w:r>
              <w:rPr>
                <w:rFonts w:hint="eastAsia"/>
                <w:lang w:eastAsia="zh-CN"/>
              </w:rPr>
              <w:t>audio</w:t>
            </w:r>
            <w:r>
              <w:rPr>
                <w:lang w:eastAsia="zh-CN"/>
              </w:rPr>
              <w:t>"</w:t>
            </w:r>
            <w:r>
              <w:rPr>
                <w:rFonts w:hint="eastAsia"/>
                <w:lang w:eastAsia="zh-CN"/>
              </w:rPr>
              <w:t xml:space="preserve"> for </w:t>
            </w:r>
            <w:r>
              <w:rPr>
                <w:lang w:eastAsia="zh-CN"/>
              </w:rPr>
              <w:t>voice service, "video" for video service and "</w:t>
            </w:r>
            <w:r>
              <w:rPr>
                <w:rFonts w:hint="eastAsia"/>
                <w:lang w:eastAsia="zh-CN"/>
              </w:rPr>
              <w:t>image</w:t>
            </w:r>
            <w:r>
              <w:rPr>
                <w:lang w:eastAsia="zh-CN"/>
              </w:rPr>
              <w:t>"</w:t>
            </w:r>
            <w:r>
              <w:rPr>
                <w:rFonts w:hint="eastAsia"/>
                <w:lang w:eastAsia="zh-CN"/>
              </w:rPr>
              <w:t xml:space="preserve"> for T.38 service.</w:t>
            </w:r>
          </w:p>
        </w:tc>
      </w:tr>
      <w:tr w:rsidR="006B2DBE" w:rsidRPr="00CA6CD9" w14:paraId="4FC29048" w14:textId="77777777" w:rsidTr="00674BC1">
        <w:trPr>
          <w:jc w:val="center"/>
        </w:trPr>
        <w:tc>
          <w:tcPr>
            <w:tcW w:w="2268" w:type="dxa"/>
          </w:tcPr>
          <w:p w14:paraId="23E934AD" w14:textId="77777777" w:rsidR="006B2DBE" w:rsidRPr="00CA6CD9" w:rsidRDefault="006B2DBE" w:rsidP="00674BC1">
            <w:pPr>
              <w:pStyle w:val="TAL"/>
              <w:rPr>
                <w:lang w:eastAsia="zh-CN"/>
              </w:rPr>
            </w:pPr>
            <w:r w:rsidRPr="00CA6CD9">
              <w:t>Mona Preference Channel reception</w:t>
            </w:r>
          </w:p>
        </w:tc>
        <w:tc>
          <w:tcPr>
            <w:tcW w:w="1701" w:type="dxa"/>
          </w:tcPr>
          <w:p w14:paraId="44968E70" w14:textId="77777777" w:rsidR="006B2DBE" w:rsidRPr="00CA6CD9" w:rsidRDefault="006B2DBE" w:rsidP="00674BC1">
            <w:pPr>
              <w:pStyle w:val="TAL"/>
            </w:pPr>
            <w:r w:rsidRPr="00CA6CD9">
              <w:t>Event descriptor</w:t>
            </w:r>
          </w:p>
        </w:tc>
        <w:tc>
          <w:tcPr>
            <w:tcW w:w="5670" w:type="dxa"/>
          </w:tcPr>
          <w:p w14:paraId="5EE3445D" w14:textId="77777777" w:rsidR="006B2DBE" w:rsidRPr="00CA6CD9" w:rsidRDefault="006B2DBE" w:rsidP="00674BC1">
            <w:pPr>
              <w:pStyle w:val="TAL"/>
              <w:rPr>
                <w:lang w:eastAsia="zh-CN"/>
              </w:rPr>
            </w:pPr>
            <w:r w:rsidRPr="00CA6CD9">
              <w:t xml:space="preserve">As for the EventDescriptor in </w:t>
            </w:r>
            <w:r w:rsidRPr="00CA6CD9">
              <w:rPr>
                <w:lang w:eastAsia="zh-CN"/>
              </w:rPr>
              <w:t xml:space="preserve">H.248. 72 [46] </w:t>
            </w:r>
            <w:r w:rsidRPr="00CA6CD9">
              <w:t>subclause 7.2.4 "MPC reception"</w:t>
            </w:r>
          </w:p>
        </w:tc>
      </w:tr>
      <w:tr w:rsidR="006B2DBE" w:rsidRPr="00CA6CD9" w14:paraId="751F78F1" w14:textId="77777777" w:rsidTr="00674BC1">
        <w:trPr>
          <w:jc w:val="center"/>
        </w:trPr>
        <w:tc>
          <w:tcPr>
            <w:tcW w:w="2268" w:type="dxa"/>
          </w:tcPr>
          <w:p w14:paraId="7625F497" w14:textId="77777777" w:rsidR="006B2DBE" w:rsidRPr="00CA6CD9" w:rsidRDefault="006B2DBE" w:rsidP="00674BC1">
            <w:pPr>
              <w:pStyle w:val="TAL"/>
            </w:pPr>
            <w:r w:rsidRPr="00CA6CD9">
              <w:t>MONA Preference  completed</w:t>
            </w:r>
          </w:p>
        </w:tc>
        <w:tc>
          <w:tcPr>
            <w:tcW w:w="1701" w:type="dxa"/>
          </w:tcPr>
          <w:p w14:paraId="29254E47" w14:textId="77777777" w:rsidR="006B2DBE" w:rsidRPr="00CA6CD9" w:rsidRDefault="006B2DBE" w:rsidP="00674BC1">
            <w:pPr>
              <w:pStyle w:val="TAL"/>
            </w:pPr>
            <w:r w:rsidRPr="00CA6CD9">
              <w:t>Event descriptor</w:t>
            </w:r>
          </w:p>
        </w:tc>
        <w:tc>
          <w:tcPr>
            <w:tcW w:w="5670" w:type="dxa"/>
          </w:tcPr>
          <w:p w14:paraId="1738B25E" w14:textId="77777777" w:rsidR="006B2DBE" w:rsidRPr="00CA6CD9" w:rsidRDefault="006B2DBE" w:rsidP="00674BC1">
            <w:pPr>
              <w:pStyle w:val="TAL"/>
            </w:pPr>
            <w:r w:rsidRPr="00CA6CD9">
              <w:t xml:space="preserve">As for the EventDescriptor in </w:t>
            </w:r>
            <w:r w:rsidRPr="00CA6CD9">
              <w:rPr>
                <w:lang w:eastAsia="zh-CN"/>
              </w:rPr>
              <w:t xml:space="preserve">H.248.72 [46] </w:t>
            </w:r>
            <w:r w:rsidRPr="00CA6CD9">
              <w:t>subclause 7.2.2 "MONA Preference negotiation completed"</w:t>
            </w:r>
          </w:p>
        </w:tc>
      </w:tr>
      <w:tr w:rsidR="006B2DBE" w:rsidRPr="00CA6CD9" w14:paraId="6F693969" w14:textId="77777777" w:rsidTr="00674BC1">
        <w:trPr>
          <w:jc w:val="center"/>
        </w:trPr>
        <w:tc>
          <w:tcPr>
            <w:tcW w:w="2268" w:type="dxa"/>
          </w:tcPr>
          <w:p w14:paraId="536FA99D" w14:textId="77777777" w:rsidR="006B2DBE" w:rsidRPr="00CA6CD9" w:rsidRDefault="006B2DBE" w:rsidP="00674BC1">
            <w:pPr>
              <w:pStyle w:val="TAL"/>
            </w:pPr>
            <w:r w:rsidRPr="00CA6CD9">
              <w:t>MONA preference message content</w:t>
            </w:r>
          </w:p>
        </w:tc>
        <w:tc>
          <w:tcPr>
            <w:tcW w:w="1701" w:type="dxa"/>
          </w:tcPr>
          <w:p w14:paraId="7DCAD3CF" w14:textId="77777777" w:rsidR="006B2DBE" w:rsidRPr="00CA6CD9" w:rsidRDefault="006B2DBE" w:rsidP="00674BC1">
            <w:pPr>
              <w:pStyle w:val="TAL"/>
            </w:pPr>
            <w:r w:rsidRPr="00CA6CD9">
              <w:t>ObservedEvent descriptor</w:t>
            </w:r>
          </w:p>
        </w:tc>
        <w:tc>
          <w:tcPr>
            <w:tcW w:w="5670" w:type="dxa"/>
          </w:tcPr>
          <w:p w14:paraId="692C9BFD" w14:textId="77777777" w:rsidR="006B2DBE" w:rsidRPr="00CA6CD9" w:rsidRDefault="006B2DBE" w:rsidP="00674BC1">
            <w:pPr>
              <w:pStyle w:val="TAL"/>
            </w:pPr>
            <w:r w:rsidRPr="00CA6CD9">
              <w:t xml:space="preserve">As for the ObservedEventDescriptor in </w:t>
            </w:r>
            <w:r w:rsidRPr="00CA6CD9">
              <w:rPr>
                <w:lang w:eastAsia="zh-CN"/>
              </w:rPr>
              <w:t xml:space="preserve">H.248.72 [46] </w:t>
            </w:r>
            <w:r w:rsidRPr="00CA6CD9">
              <w:t>subclause 7.2.1.2.1 "Contents of MONA preference message ".</w:t>
            </w:r>
          </w:p>
        </w:tc>
      </w:tr>
      <w:tr w:rsidR="006B2DBE" w:rsidRPr="00CA6CD9" w14:paraId="4C66CBA1" w14:textId="77777777" w:rsidTr="00674BC1">
        <w:trPr>
          <w:jc w:val="center"/>
        </w:trPr>
        <w:tc>
          <w:tcPr>
            <w:tcW w:w="2268" w:type="dxa"/>
          </w:tcPr>
          <w:p w14:paraId="32CC5EB1" w14:textId="77777777" w:rsidR="006B2DBE" w:rsidRPr="00CA6CD9" w:rsidRDefault="006B2DBE" w:rsidP="00674BC1">
            <w:pPr>
              <w:pStyle w:val="TAL"/>
            </w:pPr>
            <w:r w:rsidRPr="00CA6CD9">
              <w:t>MONA Preference recv</w:t>
            </w:r>
          </w:p>
        </w:tc>
        <w:tc>
          <w:tcPr>
            <w:tcW w:w="1701" w:type="dxa"/>
          </w:tcPr>
          <w:p w14:paraId="6559755B" w14:textId="77777777" w:rsidR="006B2DBE" w:rsidRPr="00CA6CD9" w:rsidRDefault="006B2DBE" w:rsidP="00674BC1">
            <w:pPr>
              <w:pStyle w:val="TAL"/>
            </w:pPr>
            <w:r w:rsidRPr="00CA6CD9">
              <w:t>Event descriptor</w:t>
            </w:r>
          </w:p>
        </w:tc>
        <w:tc>
          <w:tcPr>
            <w:tcW w:w="5670" w:type="dxa"/>
          </w:tcPr>
          <w:p w14:paraId="33F801B8" w14:textId="77777777" w:rsidR="006B2DBE" w:rsidRPr="00CA6CD9" w:rsidRDefault="006B2DBE" w:rsidP="00674BC1">
            <w:pPr>
              <w:pStyle w:val="TAL"/>
            </w:pPr>
            <w:r w:rsidRPr="00CA6CD9">
              <w:t xml:space="preserve">As for the EventDescriptor in </w:t>
            </w:r>
            <w:r w:rsidRPr="00CA6CD9">
              <w:rPr>
                <w:lang w:eastAsia="zh-CN"/>
              </w:rPr>
              <w:t xml:space="preserve">H.248. 72 [46] </w:t>
            </w:r>
            <w:r w:rsidRPr="00CA6CD9">
              <w:t>subclause 7.2.2.1 "MONA Preference reception"</w:t>
            </w:r>
          </w:p>
        </w:tc>
      </w:tr>
      <w:tr w:rsidR="006B2DBE" w:rsidRPr="00CA6CD9" w14:paraId="7D1A3F29" w14:textId="77777777" w:rsidTr="00674BC1">
        <w:trPr>
          <w:jc w:val="center"/>
        </w:trPr>
        <w:tc>
          <w:tcPr>
            <w:tcW w:w="2268" w:type="dxa"/>
          </w:tcPr>
          <w:p w14:paraId="1E9ECCE3" w14:textId="77777777" w:rsidR="006B2DBE" w:rsidRPr="00CA6CD9" w:rsidRDefault="006B2DBE" w:rsidP="00674BC1">
            <w:pPr>
              <w:pStyle w:val="TAL"/>
            </w:pPr>
            <w:r w:rsidRPr="00CA6CD9">
              <w:rPr>
                <w:lang w:eastAsia="zh-CN"/>
              </w:rPr>
              <w:t>MPC MUX Code</w:t>
            </w:r>
          </w:p>
        </w:tc>
        <w:tc>
          <w:tcPr>
            <w:tcW w:w="1701" w:type="dxa"/>
          </w:tcPr>
          <w:p w14:paraId="4D26DB6F" w14:textId="77777777" w:rsidR="006B2DBE" w:rsidRPr="00CA6CD9" w:rsidRDefault="006B2DBE" w:rsidP="00674BC1">
            <w:pPr>
              <w:pStyle w:val="TAL"/>
            </w:pPr>
            <w:r w:rsidRPr="00CA6CD9">
              <w:t>Signal descriptor</w:t>
            </w:r>
          </w:p>
        </w:tc>
        <w:tc>
          <w:tcPr>
            <w:tcW w:w="5670" w:type="dxa"/>
          </w:tcPr>
          <w:p w14:paraId="66BD094A"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"Forward Media in Preconfigure Channel" in </w:t>
            </w:r>
            <w:r w:rsidRPr="00CA6CD9">
              <w:rPr>
                <w:lang w:eastAsia="zh-CN"/>
              </w:rPr>
              <w:t xml:space="preserve">H.248.72 [46] </w:t>
            </w:r>
            <w:r w:rsidRPr="00CA6CD9">
              <w:t>subclause 7.3.2.1</w:t>
            </w:r>
          </w:p>
        </w:tc>
      </w:tr>
      <w:tr w:rsidR="006B2DBE" w:rsidRPr="00CA6CD9" w14:paraId="7D247A18" w14:textId="77777777" w:rsidTr="00674BC1">
        <w:trPr>
          <w:jc w:val="center"/>
        </w:trPr>
        <w:tc>
          <w:tcPr>
            <w:tcW w:w="2268" w:type="dxa"/>
          </w:tcPr>
          <w:p w14:paraId="72F5FB95" w14:textId="77777777" w:rsidR="006B2DBE" w:rsidRPr="00CA6CD9" w:rsidRDefault="006B2DBE" w:rsidP="00674BC1">
            <w:pPr>
              <w:pStyle w:val="TAL"/>
              <w:rPr>
                <w:lang w:eastAsia="zh-CN"/>
              </w:rPr>
            </w:pPr>
            <w:r w:rsidRPr="00CA6CD9">
              <w:t>Muxcode</w:t>
            </w:r>
          </w:p>
        </w:tc>
        <w:tc>
          <w:tcPr>
            <w:tcW w:w="1701" w:type="dxa"/>
          </w:tcPr>
          <w:p w14:paraId="61C16E59" w14:textId="77777777" w:rsidR="006B2DBE" w:rsidRPr="00CA6CD9" w:rsidRDefault="006B2DBE" w:rsidP="00674BC1">
            <w:pPr>
              <w:pStyle w:val="TAL"/>
            </w:pPr>
            <w:r w:rsidRPr="00CA6CD9">
              <w:t>ObservedEvent descriptor</w:t>
            </w:r>
          </w:p>
        </w:tc>
        <w:tc>
          <w:tcPr>
            <w:tcW w:w="5670" w:type="dxa"/>
          </w:tcPr>
          <w:p w14:paraId="54B349D6" w14:textId="77777777" w:rsidR="006B2DBE" w:rsidRPr="00CA6CD9" w:rsidRDefault="006B2DBE" w:rsidP="00674BC1">
            <w:pPr>
              <w:pStyle w:val="TAL"/>
            </w:pPr>
            <w:r w:rsidRPr="00CA6CD9">
              <w:t xml:space="preserve">As for the ObservedEventDescriptor in </w:t>
            </w:r>
            <w:r w:rsidRPr="00CA6CD9">
              <w:rPr>
                <w:lang w:eastAsia="zh-CN"/>
              </w:rPr>
              <w:t xml:space="preserve">H.248. 72 [46] </w:t>
            </w:r>
            <w:r w:rsidRPr="00CA6CD9">
              <w:t>subclause 7.2.4.2.1 "</w:t>
            </w:r>
            <w:r w:rsidRPr="00CA6CD9">
              <w:rPr>
                <w:lang w:eastAsia="zh-CN"/>
              </w:rPr>
              <w:t>Mux Code</w:t>
            </w:r>
            <w:r w:rsidRPr="00CA6CD9">
              <w:t xml:space="preserve">". </w:t>
            </w:r>
          </w:p>
        </w:tc>
      </w:tr>
      <w:tr w:rsidR="006B2DBE" w:rsidRPr="00CA6CD9" w14:paraId="31598629" w14:textId="77777777" w:rsidTr="00674BC1">
        <w:trPr>
          <w:jc w:val="center"/>
        </w:trPr>
        <w:tc>
          <w:tcPr>
            <w:tcW w:w="2268" w:type="dxa"/>
          </w:tcPr>
          <w:p w14:paraId="7B6CE560" w14:textId="77777777" w:rsidR="006B2DBE" w:rsidRPr="00CA6CD9" w:rsidRDefault="006B2DBE" w:rsidP="00674BC1">
            <w:pPr>
              <w:pStyle w:val="TAL"/>
            </w:pPr>
            <w:r w:rsidRPr="00CA6CD9">
              <w:t>Muxdescriptor</w:t>
            </w:r>
          </w:p>
        </w:tc>
        <w:tc>
          <w:tcPr>
            <w:tcW w:w="1701" w:type="dxa"/>
          </w:tcPr>
          <w:p w14:paraId="1BA87B0E" w14:textId="77777777" w:rsidR="006B2DBE" w:rsidRPr="00CA6CD9" w:rsidRDefault="006B2DBE" w:rsidP="00674BC1">
            <w:pPr>
              <w:pStyle w:val="TAL"/>
            </w:pPr>
            <w:r w:rsidRPr="00CA6CD9">
              <w:t>Multiplex Descriptor</w:t>
            </w:r>
          </w:p>
        </w:tc>
        <w:tc>
          <w:tcPr>
            <w:tcW w:w="5670" w:type="dxa"/>
          </w:tcPr>
          <w:p w14:paraId="29858035" w14:textId="77777777" w:rsidR="006B2DBE" w:rsidRPr="00CA6CD9" w:rsidRDefault="006B2DBE" w:rsidP="00674BC1">
            <w:pPr>
              <w:keepNext/>
              <w:keepLines/>
              <w:spacing w:after="0"/>
              <w:ind w:left="1758" w:hanging="1758"/>
              <w:rPr>
                <w:rFonts w:ascii="Arial" w:hAnsi="Arial"/>
                <w:sz w:val="18"/>
              </w:rPr>
            </w:pPr>
            <w:r w:rsidRPr="00CA6CD9">
              <w:rPr>
                <w:rFonts w:ascii="Arial" w:hAnsi="Arial"/>
                <w:sz w:val="18"/>
              </w:rPr>
              <w:t>Binary Encoding:</w:t>
            </w:r>
            <w:r>
              <w:rPr>
                <w:rFonts w:ascii="Arial" w:hAnsi="Arial"/>
                <w:sz w:val="18"/>
              </w:rPr>
              <w:tab/>
            </w:r>
            <w:r w:rsidRPr="00CA6CD9">
              <w:rPr>
                <w:rFonts w:ascii="Arial" w:hAnsi="Arial"/>
                <w:sz w:val="18"/>
              </w:rPr>
              <w:t>As per ITU-T Recommendation H.248.1 [9] Annex A.</w:t>
            </w:r>
          </w:p>
          <w:p w14:paraId="01944CF8" w14:textId="77777777" w:rsidR="006B2DBE" w:rsidRPr="00CA6CD9" w:rsidRDefault="006B2DBE" w:rsidP="00674BC1">
            <w:pPr>
              <w:pStyle w:val="TAL"/>
              <w:ind w:left="1758" w:hanging="1758"/>
            </w:pPr>
            <w:r w:rsidRPr="00CA6CD9">
              <w:t>Textual Encoding:</w:t>
            </w:r>
            <w:r>
              <w:tab/>
            </w:r>
            <w:r w:rsidRPr="00CA6CD9">
              <w:t>As per ITU-T Recommendation H.248.1 [9] Annex B.</w:t>
            </w:r>
          </w:p>
        </w:tc>
      </w:tr>
      <w:tr w:rsidR="006B2DBE" w:rsidRPr="00CA6CD9" w14:paraId="0E51910A" w14:textId="77777777" w:rsidTr="00674BC1">
        <w:trPr>
          <w:jc w:val="center"/>
        </w:trPr>
        <w:tc>
          <w:tcPr>
            <w:tcW w:w="2268" w:type="dxa"/>
          </w:tcPr>
          <w:p w14:paraId="527C91FC" w14:textId="77777777" w:rsidR="006B2DBE" w:rsidRPr="00CA6CD9" w:rsidRDefault="006B2DBE" w:rsidP="00674BC1">
            <w:pPr>
              <w:pStyle w:val="TAL"/>
            </w:pPr>
            <w:r w:rsidRPr="00CA6CD9">
              <w:t>Outgoing H245 message</w:t>
            </w:r>
          </w:p>
        </w:tc>
        <w:tc>
          <w:tcPr>
            <w:tcW w:w="1701" w:type="dxa"/>
          </w:tcPr>
          <w:p w14:paraId="0FF953A5" w14:textId="77777777" w:rsidR="006B2DBE" w:rsidRPr="00CA6CD9" w:rsidRDefault="006B2DBE" w:rsidP="00674BC1">
            <w:pPr>
              <w:pStyle w:val="TAL"/>
            </w:pPr>
            <w:r w:rsidRPr="00CA6CD9">
              <w:t>Signal descriptor</w:t>
            </w:r>
          </w:p>
        </w:tc>
        <w:tc>
          <w:tcPr>
            <w:tcW w:w="5670" w:type="dxa"/>
          </w:tcPr>
          <w:p w14:paraId="6B0A89B3" w14:textId="77777777" w:rsidR="006B2DBE" w:rsidRPr="00CA6CD9" w:rsidRDefault="006B2DBE" w:rsidP="00674BC1">
            <w:pPr>
              <w:pStyle w:val="TAL"/>
            </w:pPr>
            <w:r w:rsidRPr="00CA6CD9">
              <w:t>As for the signal "Outgoing H.245 Message " in subclause A.8.3.1/H.248.12a2 [42]</w:t>
            </w:r>
          </w:p>
        </w:tc>
      </w:tr>
      <w:tr w:rsidR="006B2DBE" w:rsidRPr="00CA6CD9" w14:paraId="590CE0A5" w14:textId="77777777" w:rsidTr="00674BC1">
        <w:trPr>
          <w:jc w:val="center"/>
        </w:trPr>
        <w:tc>
          <w:tcPr>
            <w:tcW w:w="2268" w:type="dxa"/>
          </w:tcPr>
          <w:p w14:paraId="6A35ED98" w14:textId="77777777" w:rsidR="006B2DBE" w:rsidRPr="00CA6CD9" w:rsidRDefault="006B2DBE" w:rsidP="00674BC1">
            <w:pPr>
              <w:pStyle w:val="TAL"/>
            </w:pPr>
            <w:r w:rsidRPr="00CA6CD9">
              <w:rPr>
                <w:rFonts w:hint="eastAsia"/>
                <w:lang w:eastAsia="zh-CN"/>
              </w:rPr>
              <w:t>Outgoing H245 message content</w:t>
            </w:r>
          </w:p>
        </w:tc>
        <w:tc>
          <w:tcPr>
            <w:tcW w:w="1701" w:type="dxa"/>
          </w:tcPr>
          <w:p w14:paraId="31E8CC91" w14:textId="77777777" w:rsidR="006B2DBE" w:rsidRPr="00CA6CD9" w:rsidRDefault="006B2DBE" w:rsidP="00674BC1">
            <w:pPr>
              <w:pStyle w:val="TAL"/>
            </w:pPr>
            <w:r w:rsidRPr="00CA6CD9">
              <w:t>Signal descriptor</w:t>
            </w:r>
          </w:p>
        </w:tc>
        <w:tc>
          <w:tcPr>
            <w:tcW w:w="5670" w:type="dxa"/>
          </w:tcPr>
          <w:p w14:paraId="4AFCA32D"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w:t>
            </w:r>
            <w:r w:rsidRPr="00CA6CD9">
              <w:rPr>
                <w:rFonts w:hint="eastAsia"/>
                <w:lang w:eastAsia="zh-CN"/>
              </w:rPr>
              <w:t xml:space="preserve">the </w:t>
            </w:r>
            <w:r w:rsidRPr="00CA6CD9">
              <w:t xml:space="preserve">signal "Outgoing H.245 Message " in subclause </w:t>
            </w:r>
            <w:smartTag w:uri="urn:schemas-microsoft-com:office:smarttags" w:element="chsdate">
              <w:smartTagPr>
                <w:attr w:name="Year" w:val="1899"/>
                <w:attr w:name="Month" w:val="12"/>
                <w:attr w:name="Day" w:val="30"/>
                <w:attr w:name="IsLunarDate" w:val="False"/>
                <w:attr w:name="IsROCDate" w:val="False"/>
              </w:smartTagPr>
              <w:r w:rsidRPr="00CA6CD9">
                <w:t>A.8.3.1</w:t>
              </w:r>
            </w:smartTag>
            <w:r w:rsidRPr="00CA6CD9">
              <w:rPr>
                <w:rFonts w:hint="eastAsia"/>
              </w:rPr>
              <w:t>.1</w:t>
            </w:r>
            <w:r w:rsidRPr="00CA6CD9">
              <w:t>/H.</w:t>
            </w:r>
            <w:smartTag w:uri="urn:schemas-microsoft-com:office:smarttags" w:element="chmetcnv">
              <w:smartTagPr>
                <w:attr w:name="UnitName" w:val="a"/>
                <w:attr w:name="SourceValue" w:val="248.12"/>
                <w:attr w:name="HasSpace" w:val="False"/>
                <w:attr w:name="Negative" w:val="False"/>
                <w:attr w:name="NumberType" w:val="1"/>
                <w:attr w:name="TCSC" w:val="0"/>
              </w:smartTagPr>
              <w:r w:rsidRPr="00CA6CD9">
                <w:t>248.12a</w:t>
              </w:r>
            </w:smartTag>
            <w:r w:rsidRPr="00CA6CD9">
              <w:t>2 [42]</w:t>
            </w:r>
          </w:p>
        </w:tc>
      </w:tr>
      <w:tr w:rsidR="006B2DBE" w:rsidRPr="00CA6CD9" w14:paraId="0189C9DE" w14:textId="77777777" w:rsidTr="00674BC1">
        <w:trPr>
          <w:jc w:val="center"/>
        </w:trPr>
        <w:tc>
          <w:tcPr>
            <w:tcW w:w="2268" w:type="dxa"/>
          </w:tcPr>
          <w:p w14:paraId="5E12F7FA" w14:textId="77777777" w:rsidR="006B2DBE" w:rsidRPr="00CA6CD9" w:rsidRDefault="006B2DBE" w:rsidP="00674BC1">
            <w:pPr>
              <w:pStyle w:val="TAL"/>
              <w:rPr>
                <w:lang w:eastAsia="zh-CN"/>
              </w:rPr>
            </w:pPr>
            <w:r w:rsidRPr="00CA6CD9">
              <w:rPr>
                <w:rFonts w:hint="eastAsia"/>
                <w:lang w:eastAsia="zh-CN"/>
              </w:rPr>
              <w:t xml:space="preserve">Outgoing </w:t>
            </w:r>
            <w:r w:rsidRPr="00CA6CD9">
              <w:rPr>
                <w:lang w:eastAsia="zh-CN"/>
              </w:rPr>
              <w:t xml:space="preserve">MONA preference </w:t>
            </w:r>
            <w:r w:rsidRPr="00CA6CD9">
              <w:rPr>
                <w:rFonts w:hint="eastAsia"/>
                <w:lang w:eastAsia="zh-CN"/>
              </w:rPr>
              <w:t>content</w:t>
            </w:r>
          </w:p>
        </w:tc>
        <w:tc>
          <w:tcPr>
            <w:tcW w:w="1701" w:type="dxa"/>
          </w:tcPr>
          <w:p w14:paraId="18C00A17" w14:textId="77777777" w:rsidR="006B2DBE" w:rsidRPr="00CA6CD9" w:rsidRDefault="006B2DBE" w:rsidP="00674BC1">
            <w:pPr>
              <w:pStyle w:val="TAL"/>
            </w:pPr>
            <w:r w:rsidRPr="00CA6CD9">
              <w:t>Signal descriptor</w:t>
            </w:r>
          </w:p>
        </w:tc>
        <w:tc>
          <w:tcPr>
            <w:tcW w:w="5670" w:type="dxa"/>
          </w:tcPr>
          <w:p w14:paraId="1A4FC6C9" w14:textId="77777777" w:rsidR="006B2DBE" w:rsidRPr="00CA6CD9" w:rsidRDefault="006B2DBE" w:rsidP="00674BC1">
            <w:pPr>
              <w:pStyle w:val="TAL"/>
            </w:pPr>
            <w:r w:rsidRPr="00D208CF">
              <w:t xml:space="preserve">As for the </w:t>
            </w:r>
            <w:r w:rsidRPr="00D208CF">
              <w:rPr>
                <w:rFonts w:hint="eastAsia"/>
              </w:rPr>
              <w:t>a</w:t>
            </w:r>
            <w:r w:rsidRPr="00D208CF">
              <w:t>dditional parameter</w:t>
            </w:r>
            <w:r w:rsidRPr="00D208CF">
              <w:rPr>
                <w:rFonts w:hint="eastAsia"/>
              </w:rPr>
              <w:t xml:space="preserve"> of the </w:t>
            </w:r>
            <w:r w:rsidRPr="00D208CF">
              <w:t>signal " Outgoing MONA preference message" in H.248. 72 [46] subclause 7.3.1.1.1</w:t>
            </w:r>
          </w:p>
        </w:tc>
      </w:tr>
      <w:tr w:rsidR="006B2DBE" w:rsidRPr="00CA6CD9" w14:paraId="43DFF4A8" w14:textId="77777777" w:rsidTr="00674BC1">
        <w:trPr>
          <w:jc w:val="center"/>
        </w:trPr>
        <w:tc>
          <w:tcPr>
            <w:tcW w:w="2268" w:type="dxa"/>
          </w:tcPr>
          <w:p w14:paraId="1E11E9A5" w14:textId="77777777" w:rsidR="006B2DBE" w:rsidRPr="00CA6CD9" w:rsidRDefault="006B2DBE" w:rsidP="00674BC1">
            <w:pPr>
              <w:pStyle w:val="TAL"/>
              <w:rPr>
                <w:lang w:eastAsia="zh-CN"/>
              </w:rPr>
            </w:pPr>
            <w:r w:rsidRPr="00CA6CD9">
              <w:t>Outgoing MONA preferences</w:t>
            </w:r>
          </w:p>
        </w:tc>
        <w:tc>
          <w:tcPr>
            <w:tcW w:w="1701" w:type="dxa"/>
          </w:tcPr>
          <w:p w14:paraId="303D27ED" w14:textId="77777777" w:rsidR="006B2DBE" w:rsidRPr="00CA6CD9" w:rsidRDefault="006B2DBE" w:rsidP="00674BC1">
            <w:pPr>
              <w:pStyle w:val="TAL"/>
            </w:pPr>
            <w:r w:rsidRPr="00CA6CD9">
              <w:t>Signal descriptor</w:t>
            </w:r>
          </w:p>
        </w:tc>
        <w:tc>
          <w:tcPr>
            <w:tcW w:w="5670" w:type="dxa"/>
          </w:tcPr>
          <w:p w14:paraId="35316AEE" w14:textId="77777777" w:rsidR="006B2DBE" w:rsidRPr="00CA6CD9" w:rsidRDefault="006B2DBE" w:rsidP="00674BC1">
            <w:pPr>
              <w:pStyle w:val="TAL"/>
            </w:pPr>
            <w:r w:rsidRPr="00D208CF">
              <w:t>As for the signal "Outgoing MONA preference message " in H.248. 72 [46] subclause 7.3.1</w:t>
            </w:r>
          </w:p>
        </w:tc>
      </w:tr>
      <w:tr w:rsidR="006B2DBE" w:rsidRPr="00CA6CD9" w14:paraId="730F9B1C" w14:textId="77777777" w:rsidTr="00674BC1">
        <w:trPr>
          <w:jc w:val="center"/>
        </w:trPr>
        <w:tc>
          <w:tcPr>
            <w:tcW w:w="2268" w:type="dxa"/>
          </w:tcPr>
          <w:p w14:paraId="01B9981B" w14:textId="77777777" w:rsidR="006B2DBE" w:rsidRPr="00CA6CD9" w:rsidRDefault="006B2DBE" w:rsidP="00674BC1">
            <w:pPr>
              <w:pStyle w:val="TAL"/>
            </w:pPr>
            <w:r w:rsidRPr="00CA6CD9">
              <w:t>Outgoing multiplex table</w:t>
            </w:r>
          </w:p>
        </w:tc>
        <w:tc>
          <w:tcPr>
            <w:tcW w:w="1701" w:type="dxa"/>
          </w:tcPr>
          <w:p w14:paraId="480CEF1E" w14:textId="77777777" w:rsidR="006B2DBE" w:rsidRPr="00CA6CD9" w:rsidRDefault="006B2DBE" w:rsidP="00674BC1">
            <w:pPr>
              <w:pStyle w:val="TAL"/>
            </w:pPr>
            <w:r w:rsidRPr="00CA6CD9">
              <w:t>Local Control</w:t>
            </w:r>
          </w:p>
        </w:tc>
        <w:tc>
          <w:tcPr>
            <w:tcW w:w="5670" w:type="dxa"/>
          </w:tcPr>
          <w:p w14:paraId="333E2B4B" w14:textId="77777777" w:rsidR="006B2DBE" w:rsidRPr="00CA6CD9" w:rsidRDefault="006B2DBE" w:rsidP="00674BC1">
            <w:pPr>
              <w:pStyle w:val="TAL"/>
            </w:pPr>
            <w:r w:rsidRPr="00CA6CD9">
              <w:t>As for property "Outgoing Multiplex Table" in subclause 4.1.6/H.248.12 [41]</w:t>
            </w:r>
          </w:p>
        </w:tc>
      </w:tr>
      <w:tr w:rsidR="006B2DBE" w:rsidRPr="00CA6CD9" w14:paraId="225BFB50" w14:textId="77777777" w:rsidTr="00674BC1">
        <w:trPr>
          <w:jc w:val="center"/>
        </w:trPr>
        <w:tc>
          <w:tcPr>
            <w:tcW w:w="2268" w:type="dxa"/>
          </w:tcPr>
          <w:p w14:paraId="38BE6A39" w14:textId="77777777" w:rsidR="006B2DBE" w:rsidRPr="00CA6CD9" w:rsidRDefault="006B2DBE" w:rsidP="00674BC1">
            <w:pPr>
              <w:pStyle w:val="TAL"/>
            </w:pPr>
            <w:r w:rsidRPr="00CA6CD9">
              <w:t>Port</w:t>
            </w:r>
          </w:p>
        </w:tc>
        <w:tc>
          <w:tcPr>
            <w:tcW w:w="1701" w:type="dxa"/>
          </w:tcPr>
          <w:p w14:paraId="7BFDD9A8" w14:textId="77777777" w:rsidR="006B2DBE" w:rsidRPr="00CA6CD9" w:rsidRDefault="006B2DBE" w:rsidP="00674BC1">
            <w:pPr>
              <w:pStyle w:val="TAL"/>
            </w:pPr>
            <w:r w:rsidRPr="00CA6CD9">
              <w:t>Local Descriptor or Remote Descriptor</w:t>
            </w:r>
          </w:p>
        </w:tc>
        <w:tc>
          <w:tcPr>
            <w:tcW w:w="5670" w:type="dxa"/>
          </w:tcPr>
          <w:p w14:paraId="5493F0C6" w14:textId="77777777" w:rsidR="006B2DBE" w:rsidRPr="00CA6CD9" w:rsidRDefault="006B2DBE" w:rsidP="00674BC1">
            <w:pPr>
              <w:pStyle w:val="TAL"/>
              <w:ind w:left="1758" w:hanging="1758"/>
            </w:pPr>
            <w:r w:rsidRPr="00CA6CD9">
              <w:t>&lt;port&gt; in SDP m-line.</w:t>
            </w:r>
          </w:p>
          <w:p w14:paraId="4A88C7C0" w14:textId="77777777" w:rsidR="006B2DBE" w:rsidRPr="00CA6CD9" w:rsidRDefault="006B2DBE" w:rsidP="00674BC1">
            <w:pPr>
              <w:pStyle w:val="TAL"/>
            </w:pPr>
            <w:r w:rsidRPr="00CA6CD9">
              <w:t xml:space="preserve">&lt;transport&gt; in SDP m-line shall be set to value "RTP/AVP" </w:t>
            </w:r>
            <w:r w:rsidRPr="00CA6CD9">
              <w:rPr>
                <w:rFonts w:hint="eastAsia"/>
                <w:lang w:eastAsia="zh-CN"/>
              </w:rPr>
              <w:t xml:space="preserve">for </w:t>
            </w:r>
            <w:r w:rsidRPr="00CA6CD9">
              <w:rPr>
                <w:lang w:eastAsia="zh-CN"/>
              </w:rPr>
              <w:t>voice or video service, a</w:t>
            </w:r>
            <w:r w:rsidRPr="00CA6CD9">
              <w:t xml:space="preserve">nd </w:t>
            </w:r>
            <w:r w:rsidRPr="00CA6CD9">
              <w:rPr>
                <w:rFonts w:hint="eastAsia"/>
                <w:lang w:eastAsia="zh-CN"/>
              </w:rPr>
              <w:t xml:space="preserve">set to value </w:t>
            </w:r>
            <w:r w:rsidRPr="00CA6CD9">
              <w:rPr>
                <w:lang w:eastAsia="zh-CN"/>
              </w:rPr>
              <w:t>"UDPTL"</w:t>
            </w:r>
            <w:r w:rsidRPr="00CA6CD9">
              <w:rPr>
                <w:rFonts w:hint="eastAsia"/>
                <w:lang w:eastAsia="zh-CN"/>
              </w:rPr>
              <w:t xml:space="preserve"> or </w:t>
            </w:r>
            <w:r w:rsidRPr="00CA6CD9">
              <w:rPr>
                <w:lang w:eastAsia="zh-CN"/>
              </w:rPr>
              <w:t>"TCPTL"</w:t>
            </w:r>
            <w:r w:rsidRPr="00CA6CD9">
              <w:rPr>
                <w:rFonts w:hint="eastAsia"/>
                <w:lang w:eastAsia="zh-CN"/>
              </w:rPr>
              <w:t>for T.38</w:t>
            </w:r>
            <w:r w:rsidRPr="00CA6CD9">
              <w:t xml:space="preserve"> service.</w:t>
            </w:r>
          </w:p>
          <w:p w14:paraId="7C63F932" w14:textId="77777777" w:rsidR="006B2DBE" w:rsidRPr="00CA6CD9" w:rsidRDefault="006B2DBE" w:rsidP="00674BC1">
            <w:pPr>
              <w:keepNext/>
              <w:keepLines/>
              <w:spacing w:after="0"/>
              <w:ind w:left="1758" w:hanging="1758"/>
              <w:rPr>
                <w:rFonts w:ascii="Arial" w:hAnsi="Arial"/>
                <w:sz w:val="18"/>
              </w:rPr>
            </w:pPr>
          </w:p>
        </w:tc>
      </w:tr>
      <w:tr w:rsidR="006B2DBE" w:rsidRPr="00977339" w14:paraId="535DFFB4" w14:textId="77777777" w:rsidTr="00674BC1">
        <w:trPr>
          <w:jc w:val="center"/>
        </w:trPr>
        <w:tc>
          <w:tcPr>
            <w:tcW w:w="2268" w:type="dxa"/>
          </w:tcPr>
          <w:p w14:paraId="3DC4E130" w14:textId="77777777" w:rsidR="006B2DBE" w:rsidRDefault="006B2DBE" w:rsidP="00674BC1">
            <w:pPr>
              <w:pStyle w:val="TAL"/>
            </w:pPr>
            <w:r>
              <w:t>Priority Information</w:t>
            </w:r>
          </w:p>
        </w:tc>
        <w:tc>
          <w:tcPr>
            <w:tcW w:w="1701" w:type="dxa"/>
          </w:tcPr>
          <w:p w14:paraId="44FFBFF6" w14:textId="77777777" w:rsidR="006B2DBE" w:rsidRDefault="006B2DBE" w:rsidP="00674BC1">
            <w:pPr>
              <w:pStyle w:val="TAL"/>
            </w:pPr>
            <w:r>
              <w:t>NA</w:t>
            </w:r>
          </w:p>
        </w:tc>
        <w:tc>
          <w:tcPr>
            <w:tcW w:w="5670" w:type="dxa"/>
          </w:tcPr>
          <w:p w14:paraId="22740BD2" w14:textId="77777777" w:rsidR="006B2DBE" w:rsidRPr="00977339" w:rsidRDefault="006B2DBE" w:rsidP="00674BC1">
            <w:pPr>
              <w:pStyle w:val="TAL"/>
              <w:rPr>
                <w:lang w:val="en-US"/>
              </w:rPr>
            </w:pPr>
            <w:r w:rsidRPr="00977339">
              <w:rPr>
                <w:lang w:val="en-US"/>
              </w:rPr>
              <w:t xml:space="preserve">Priority Indicator (subclause 6.1.1 of ITU-T Recommendation </w:t>
            </w:r>
            <w:r>
              <w:t>H.248.1 [9]</w:t>
            </w:r>
            <w:r w:rsidRPr="00977339">
              <w:rPr>
                <w:lang w:val="en-US"/>
              </w:rPr>
              <w:t>)</w:t>
            </w:r>
          </w:p>
          <w:p w14:paraId="58F64DC1" w14:textId="77777777" w:rsidR="006B2DBE" w:rsidRPr="00977339" w:rsidRDefault="006B2DBE" w:rsidP="00674BC1">
            <w:pPr>
              <w:pStyle w:val="TAL"/>
              <w:rPr>
                <w:lang w:val="en-US"/>
              </w:rPr>
            </w:pPr>
            <w:r w:rsidRPr="00977339">
              <w:rPr>
                <w:lang w:val="en-US"/>
              </w:rPr>
              <w:t xml:space="preserve">Binary Encoding: Encoding as per ITU-T Recommendation </w:t>
            </w:r>
            <w:r w:rsidRPr="008E390B">
              <w:t>H.248.1</w:t>
            </w:r>
            <w:r>
              <w:t xml:space="preserve"> [9] </w:t>
            </w:r>
            <w:r w:rsidRPr="00977339">
              <w:rPr>
                <w:lang w:val="en-US"/>
              </w:rPr>
              <w:t xml:space="preserve"> Annex A "priority" context attribute</w:t>
            </w:r>
          </w:p>
          <w:p w14:paraId="7C11D67A" w14:textId="77777777" w:rsidR="006B2DBE" w:rsidRPr="00977339" w:rsidRDefault="006B2DBE" w:rsidP="00674BC1">
            <w:pPr>
              <w:pStyle w:val="TAL"/>
              <w:rPr>
                <w:lang w:val="en-US"/>
              </w:rPr>
            </w:pPr>
            <w:r w:rsidRPr="00977339">
              <w:rPr>
                <w:lang w:val="en-US"/>
              </w:rPr>
              <w:t xml:space="preserve">Textual Encoding: Encoding as per ITU-T Recommendation </w:t>
            </w:r>
            <w:r w:rsidRPr="008E390B">
              <w:lastRenderedPageBreak/>
              <w:t>H.248.1</w:t>
            </w:r>
            <w:r>
              <w:t> [9]</w:t>
            </w:r>
            <w:r w:rsidRPr="00977339">
              <w:rPr>
                <w:lang w:val="en-US"/>
              </w:rPr>
              <w:t xml:space="preserve"> Annex B "priority" context attribute</w:t>
            </w:r>
          </w:p>
        </w:tc>
      </w:tr>
      <w:tr w:rsidR="006B2DBE" w:rsidRPr="00CA6CD9" w14:paraId="4D4AFD98" w14:textId="77777777" w:rsidTr="00674BC1">
        <w:trPr>
          <w:jc w:val="center"/>
        </w:trPr>
        <w:tc>
          <w:tcPr>
            <w:tcW w:w="2268" w:type="dxa"/>
          </w:tcPr>
          <w:p w14:paraId="5827801E" w14:textId="77777777" w:rsidR="006B2DBE" w:rsidRPr="00CA6CD9" w:rsidRDefault="006B2DBE" w:rsidP="00674BC1">
            <w:pPr>
              <w:pStyle w:val="TAL"/>
            </w:pPr>
            <w:r w:rsidRPr="00CA6CD9">
              <w:lastRenderedPageBreak/>
              <w:t>Remote H223 capability</w:t>
            </w:r>
          </w:p>
        </w:tc>
        <w:tc>
          <w:tcPr>
            <w:tcW w:w="1701" w:type="dxa"/>
          </w:tcPr>
          <w:p w14:paraId="7E6AF608" w14:textId="77777777" w:rsidR="006B2DBE" w:rsidRPr="00CA6CD9" w:rsidRDefault="006B2DBE" w:rsidP="00674BC1">
            <w:pPr>
              <w:pStyle w:val="TAL"/>
            </w:pPr>
            <w:r w:rsidRPr="00CA6CD9">
              <w:t>Local Control</w:t>
            </w:r>
          </w:p>
        </w:tc>
        <w:tc>
          <w:tcPr>
            <w:tcW w:w="5670" w:type="dxa"/>
          </w:tcPr>
          <w:p w14:paraId="686D89C3" w14:textId="77777777" w:rsidR="006B2DBE" w:rsidRPr="00CA6CD9" w:rsidRDefault="006B2DBE" w:rsidP="00674BC1">
            <w:pPr>
              <w:pStyle w:val="TAL"/>
              <w:ind w:left="1758" w:hanging="1758"/>
            </w:pPr>
            <w:r w:rsidRPr="00CA6CD9">
              <w:t>As for property "Remote H.223 capability" in subclause 4.1.4/H.248.12 [41]</w:t>
            </w:r>
          </w:p>
        </w:tc>
      </w:tr>
      <w:tr w:rsidR="006B2DBE" w14:paraId="03C94666" w14:textId="77777777" w:rsidTr="00674BC1">
        <w:trPr>
          <w:jc w:val="center"/>
        </w:trPr>
        <w:tc>
          <w:tcPr>
            <w:tcW w:w="2268" w:type="dxa"/>
          </w:tcPr>
          <w:p w14:paraId="50EF7E71" w14:textId="77777777" w:rsidR="006B2DBE" w:rsidRDefault="006B2DBE" w:rsidP="00674BC1">
            <w:pPr>
              <w:pStyle w:val="TAL"/>
            </w:pPr>
            <w:r w:rsidRPr="008E390B">
              <w:t>Reserve_Value</w:t>
            </w:r>
          </w:p>
        </w:tc>
        <w:tc>
          <w:tcPr>
            <w:tcW w:w="1701" w:type="dxa"/>
          </w:tcPr>
          <w:p w14:paraId="0ED2A72B" w14:textId="77777777" w:rsidR="006B2DBE" w:rsidRDefault="006B2DBE" w:rsidP="00674BC1">
            <w:pPr>
              <w:pStyle w:val="TAL"/>
            </w:pPr>
            <w:r w:rsidRPr="008E390B">
              <w:t>Local Control</w:t>
            </w:r>
          </w:p>
        </w:tc>
        <w:tc>
          <w:tcPr>
            <w:tcW w:w="5670" w:type="dxa"/>
          </w:tcPr>
          <w:p w14:paraId="4263E899" w14:textId="77777777" w:rsidR="006B2DBE" w:rsidRPr="005A6A58" w:rsidRDefault="006B2DBE" w:rsidP="00674BC1">
            <w:pPr>
              <w:pStyle w:val="TAL"/>
              <w:ind w:left="1758" w:hanging="1758"/>
              <w:rPr>
                <w:lang w:val="fr-FR"/>
              </w:rPr>
            </w:pPr>
            <w:r w:rsidRPr="005A6A58">
              <w:rPr>
                <w:lang w:val="fr-FR"/>
              </w:rPr>
              <w:t>ITU-T Recommendation H.248.1 [9] Mode property.</w:t>
            </w:r>
          </w:p>
          <w:p w14:paraId="0DDF1678" w14:textId="77777777" w:rsidR="006B2DBE" w:rsidRDefault="006B2DBE" w:rsidP="00674BC1">
            <w:pPr>
              <w:pStyle w:val="TAL"/>
              <w:ind w:left="1758" w:hanging="1758"/>
            </w:pPr>
            <w:r>
              <w:t>Binary Encoding:</w:t>
            </w:r>
            <w:r>
              <w:tab/>
            </w:r>
            <w:r w:rsidRPr="008E390B">
              <w:t xml:space="preserve">Encoding as per </w:t>
            </w:r>
            <w:r>
              <w:t xml:space="preserve">ITU-T Recommendation </w:t>
            </w:r>
            <w:r w:rsidRPr="008E390B">
              <w:t>H.248.1</w:t>
            </w:r>
            <w:r>
              <w:t xml:space="preserve"> Annex A "reserveValue"</w:t>
            </w:r>
          </w:p>
          <w:p w14:paraId="426DA7C0" w14:textId="77777777" w:rsidR="006B2DBE" w:rsidRDefault="006B2DBE" w:rsidP="00674BC1">
            <w:pPr>
              <w:pStyle w:val="TAL"/>
              <w:ind w:left="1758" w:hanging="1758"/>
            </w:pPr>
            <w:r>
              <w:t>Textual Encoding:</w:t>
            </w:r>
            <w:r>
              <w:tab/>
            </w:r>
            <w:r w:rsidRPr="008E390B">
              <w:t xml:space="preserve">Encoding as per </w:t>
            </w:r>
            <w:r>
              <w:t xml:space="preserve">ITU-T Recommendation </w:t>
            </w:r>
            <w:r w:rsidRPr="008E390B">
              <w:t>H.248.1</w:t>
            </w:r>
            <w:r>
              <w:t xml:space="preserve"> </w:t>
            </w:r>
            <w:r w:rsidRPr="008E390B">
              <w:t>Annex B "reservedValueMode".</w:t>
            </w:r>
          </w:p>
        </w:tc>
      </w:tr>
      <w:tr w:rsidR="006B2DBE" w:rsidRPr="00CA6CD9" w14:paraId="64C04409" w14:textId="77777777" w:rsidTr="00674BC1">
        <w:trPr>
          <w:jc w:val="center"/>
        </w:trPr>
        <w:tc>
          <w:tcPr>
            <w:tcW w:w="2268" w:type="dxa"/>
          </w:tcPr>
          <w:p w14:paraId="5B9E5BC5" w14:textId="77777777" w:rsidR="006B2DBE" w:rsidRPr="00CA6CD9" w:rsidRDefault="006B2DBE" w:rsidP="00674BC1">
            <w:pPr>
              <w:pStyle w:val="TAL"/>
            </w:pPr>
            <w:r w:rsidRPr="00CA6CD9">
              <w:t>RtcpbwRR</w:t>
            </w:r>
          </w:p>
        </w:tc>
        <w:tc>
          <w:tcPr>
            <w:tcW w:w="1701" w:type="dxa"/>
          </w:tcPr>
          <w:p w14:paraId="65336E8E" w14:textId="77777777" w:rsidR="006B2DBE" w:rsidRPr="00CA6CD9" w:rsidRDefault="006B2DBE" w:rsidP="00674BC1">
            <w:pPr>
              <w:pStyle w:val="TAL"/>
            </w:pPr>
            <w:r w:rsidRPr="00CA6CD9">
              <w:t>Local Descriptor or Remote Descriptor</w:t>
            </w:r>
          </w:p>
        </w:tc>
        <w:tc>
          <w:tcPr>
            <w:tcW w:w="5670" w:type="dxa"/>
          </w:tcPr>
          <w:p w14:paraId="01251D33" w14:textId="77777777" w:rsidR="006B2DBE" w:rsidRPr="00CA6CD9" w:rsidRDefault="006B2DBE" w:rsidP="00674BC1">
            <w:pPr>
              <w:pStyle w:val="TAL"/>
            </w:pPr>
            <w:r w:rsidRPr="00CA6CD9">
              <w:t xml:space="preserve">&lt;bandwidth&gt; in SDP "b:RR"-line as per IETF RFC 3556 [39]. </w:t>
            </w:r>
          </w:p>
          <w:p w14:paraId="07DDD851" w14:textId="77777777" w:rsidR="006B2DBE" w:rsidRPr="00CA6CD9" w:rsidRDefault="006B2DBE" w:rsidP="00674BC1">
            <w:pPr>
              <w:pStyle w:val="TAL"/>
              <w:ind w:left="1758" w:hanging="1758"/>
              <w:rPr>
                <w:lang w:val="en-US"/>
              </w:rPr>
            </w:pPr>
          </w:p>
        </w:tc>
      </w:tr>
      <w:tr w:rsidR="006B2DBE" w14:paraId="5E840AAB" w14:textId="77777777" w:rsidTr="00674BC1">
        <w:trPr>
          <w:jc w:val="center"/>
        </w:trPr>
        <w:tc>
          <w:tcPr>
            <w:tcW w:w="2268" w:type="dxa"/>
          </w:tcPr>
          <w:p w14:paraId="3EFF03D8" w14:textId="77777777" w:rsidR="006B2DBE" w:rsidRDefault="006B2DBE" w:rsidP="00674BC1">
            <w:pPr>
              <w:pStyle w:val="TAL"/>
            </w:pPr>
            <w:r>
              <w:t>RtcpbwRS</w:t>
            </w:r>
          </w:p>
        </w:tc>
        <w:tc>
          <w:tcPr>
            <w:tcW w:w="1701" w:type="dxa"/>
          </w:tcPr>
          <w:p w14:paraId="58434D49" w14:textId="77777777" w:rsidR="006B2DBE" w:rsidRDefault="006B2DBE" w:rsidP="00674BC1">
            <w:pPr>
              <w:pStyle w:val="TAL"/>
            </w:pPr>
            <w:r>
              <w:t>Local Descriptor or Remote Descriptor</w:t>
            </w:r>
          </w:p>
        </w:tc>
        <w:tc>
          <w:tcPr>
            <w:tcW w:w="5670" w:type="dxa"/>
          </w:tcPr>
          <w:p w14:paraId="28F8BEDD" w14:textId="77777777" w:rsidR="006B2DBE" w:rsidRDefault="006B2DBE" w:rsidP="00674BC1">
            <w:pPr>
              <w:pStyle w:val="TAL"/>
            </w:pPr>
            <w:r>
              <w:t>&lt;bandwidth&gt; in SDP "b:RS"-lineas per IETF RFC 3556 [39].</w:t>
            </w:r>
          </w:p>
          <w:p w14:paraId="69BEF9DA" w14:textId="77777777" w:rsidR="006B2DBE" w:rsidRDefault="006B2DBE" w:rsidP="00674BC1">
            <w:pPr>
              <w:pStyle w:val="TAL"/>
              <w:ind w:left="1758" w:hanging="1758"/>
            </w:pPr>
          </w:p>
        </w:tc>
      </w:tr>
      <w:tr w:rsidR="006B2DBE" w14:paraId="40C7D2F6" w14:textId="77777777" w:rsidTr="00674BC1">
        <w:trPr>
          <w:jc w:val="center"/>
        </w:trPr>
        <w:tc>
          <w:tcPr>
            <w:tcW w:w="2268" w:type="dxa"/>
          </w:tcPr>
          <w:p w14:paraId="0A9A203C" w14:textId="77777777" w:rsidR="006B2DBE" w:rsidRDefault="006B2DBE" w:rsidP="00674BC1">
            <w:pPr>
              <w:pStyle w:val="TAL"/>
            </w:pPr>
            <w:r>
              <w:rPr>
                <w:rFonts w:hint="eastAsia"/>
                <w:lang w:eastAsia="zh-CN"/>
              </w:rPr>
              <w:t>RTCP Filter</w:t>
            </w:r>
          </w:p>
        </w:tc>
        <w:tc>
          <w:tcPr>
            <w:tcW w:w="1701" w:type="dxa"/>
          </w:tcPr>
          <w:p w14:paraId="55D356AB" w14:textId="77777777" w:rsidR="006B2DBE" w:rsidRDefault="006B2DBE" w:rsidP="00674BC1">
            <w:pPr>
              <w:pStyle w:val="TAL"/>
            </w:pPr>
            <w:r w:rsidRPr="007A16EC">
              <w:t>Event descriptor</w:t>
            </w:r>
          </w:p>
        </w:tc>
        <w:tc>
          <w:tcPr>
            <w:tcW w:w="5670" w:type="dxa"/>
          </w:tcPr>
          <w:p w14:paraId="27B0B2CB" w14:textId="77777777" w:rsidR="006B2DBE" w:rsidRDefault="006B2DBE" w:rsidP="00674BC1">
            <w:pPr>
              <w:pStyle w:val="TAL"/>
              <w:rPr>
                <w:lang w:eastAsia="zh-CN"/>
              </w:rPr>
            </w:pPr>
            <w:r>
              <w:t xml:space="preserve">As for the </w:t>
            </w:r>
            <w:r w:rsidRPr="007A16EC">
              <w:t>EventDescriptor</w:t>
            </w:r>
            <w:r w:rsidRPr="00C043EA">
              <w:t xml:space="preserve"> </w:t>
            </w:r>
            <w:r>
              <w:rPr>
                <w:rFonts w:hint="eastAsia"/>
                <w:lang w:eastAsia="zh-CN"/>
              </w:rPr>
              <w:t>p</w:t>
            </w:r>
            <w:r w:rsidRPr="00C043EA">
              <w:t>arameter</w:t>
            </w:r>
            <w:r>
              <w:rPr>
                <w:rFonts w:hint="eastAsia"/>
                <w:lang w:eastAsia="zh-CN"/>
              </w:rPr>
              <w:t xml:space="preserve"> </w:t>
            </w:r>
            <w:r w:rsidRPr="007A16EC">
              <w:t xml:space="preserve"> in subclause </w:t>
            </w:r>
            <w:r>
              <w:t>8</w:t>
            </w:r>
            <w:r w:rsidRPr="00296EE1">
              <w:t>.</w:t>
            </w:r>
            <w:r>
              <w:rPr>
                <w:rFonts w:hint="eastAsia"/>
              </w:rPr>
              <w:t>2</w:t>
            </w:r>
            <w:r w:rsidRPr="00296EE1">
              <w:t>.</w:t>
            </w:r>
            <w:r>
              <w:rPr>
                <w:rFonts w:hint="eastAsia"/>
              </w:rPr>
              <w:t>1</w:t>
            </w:r>
            <w:r w:rsidRPr="00C043EA">
              <w:t>.</w:t>
            </w:r>
            <w:r>
              <w:rPr>
                <w:rFonts w:hint="eastAsia"/>
                <w:lang w:eastAsia="zh-CN"/>
              </w:rPr>
              <w:t>1</w:t>
            </w:r>
            <w:r>
              <w:rPr>
                <w:lang w:eastAsia="zh-CN"/>
              </w:rPr>
              <w:t>.1</w:t>
            </w:r>
            <w:r>
              <w:rPr>
                <w:rFonts w:hint="eastAsia"/>
                <w:lang w:eastAsia="zh-CN"/>
              </w:rPr>
              <w:t>/H.248.71[</w:t>
            </w:r>
            <w:r>
              <w:rPr>
                <w:lang w:eastAsia="zh-CN"/>
              </w:rPr>
              <w:t>49</w:t>
            </w:r>
            <w:r>
              <w:rPr>
                <w:rFonts w:hint="eastAsia"/>
                <w:lang w:eastAsia="zh-CN"/>
              </w:rPr>
              <w:t>]</w:t>
            </w:r>
            <w:r>
              <w:t xml:space="preserve"> </w:t>
            </w:r>
            <w:r w:rsidRPr="007A16EC">
              <w:t>"</w:t>
            </w:r>
            <w:r>
              <w:rPr>
                <w:lang w:eastAsia="zh-CN"/>
              </w:rPr>
              <w:t>Feedback Message Type</w:t>
            </w:r>
            <w:r w:rsidRPr="006A41C9" w:rsidDel="001E7470">
              <w:t xml:space="preserve"> </w:t>
            </w:r>
            <w:r w:rsidRPr="007A16EC">
              <w:t>"</w:t>
            </w:r>
            <w:r>
              <w:rPr>
                <w:rFonts w:hint="eastAsia"/>
                <w:lang w:eastAsia="zh-CN"/>
              </w:rPr>
              <w:t>.</w:t>
            </w:r>
          </w:p>
        </w:tc>
      </w:tr>
      <w:tr w:rsidR="006B2DBE" w14:paraId="0FC8D45B" w14:textId="77777777" w:rsidTr="00674BC1">
        <w:trPr>
          <w:jc w:val="center"/>
        </w:trPr>
        <w:tc>
          <w:tcPr>
            <w:tcW w:w="2268" w:type="dxa"/>
          </w:tcPr>
          <w:p w14:paraId="4CF51091" w14:textId="77777777" w:rsidR="006B2DBE" w:rsidRDefault="006B2DBE" w:rsidP="00674BC1">
            <w:pPr>
              <w:pStyle w:val="TAL"/>
            </w:pPr>
            <w:r>
              <w:t>RTPpayload</w:t>
            </w:r>
          </w:p>
        </w:tc>
        <w:tc>
          <w:tcPr>
            <w:tcW w:w="1701" w:type="dxa"/>
          </w:tcPr>
          <w:p w14:paraId="70896569" w14:textId="77777777" w:rsidR="006B2DBE" w:rsidRDefault="006B2DBE" w:rsidP="00674BC1">
            <w:pPr>
              <w:pStyle w:val="TAL"/>
            </w:pPr>
            <w:r>
              <w:t>Local Descriptor or Remote Descriptor</w:t>
            </w:r>
          </w:p>
        </w:tc>
        <w:tc>
          <w:tcPr>
            <w:tcW w:w="5670" w:type="dxa"/>
          </w:tcPr>
          <w:p w14:paraId="62046C12" w14:textId="77777777" w:rsidR="006B2DBE" w:rsidRDefault="006B2DBE" w:rsidP="00674BC1">
            <w:pPr>
              <w:pStyle w:val="TAL"/>
            </w:pPr>
            <w:r>
              <w:t>&lt;fmt list&gt; in SDP m-line</w:t>
            </w:r>
          </w:p>
          <w:p w14:paraId="5EB2E35A" w14:textId="77777777" w:rsidR="006B2DBE" w:rsidRDefault="006B2DBE" w:rsidP="00674BC1">
            <w:pPr>
              <w:pStyle w:val="TAL"/>
              <w:ind w:left="1758" w:hanging="1758"/>
            </w:pPr>
          </w:p>
        </w:tc>
      </w:tr>
      <w:tr w:rsidR="006B2DBE" w:rsidRPr="00CA6CD9" w14:paraId="76C2C91F" w14:textId="77777777" w:rsidTr="00674BC1">
        <w:trPr>
          <w:jc w:val="center"/>
        </w:trPr>
        <w:tc>
          <w:tcPr>
            <w:tcW w:w="2268" w:type="dxa"/>
          </w:tcPr>
          <w:p w14:paraId="268766AD" w14:textId="77777777" w:rsidR="006B2DBE" w:rsidRPr="00CA6CD9" w:rsidRDefault="006B2DBE" w:rsidP="00674BC1">
            <w:pPr>
              <w:pStyle w:val="TAL"/>
            </w:pPr>
            <w:r w:rsidRPr="00CA6CD9">
              <w:t>SCP</w:t>
            </w:r>
          </w:p>
        </w:tc>
        <w:tc>
          <w:tcPr>
            <w:tcW w:w="1701" w:type="dxa"/>
          </w:tcPr>
          <w:p w14:paraId="337AB67E" w14:textId="77777777" w:rsidR="006B2DBE" w:rsidRPr="00CA6CD9" w:rsidRDefault="006B2DBE" w:rsidP="00674BC1">
            <w:pPr>
              <w:pStyle w:val="TAL"/>
            </w:pPr>
            <w:r w:rsidRPr="00CA6CD9">
              <w:t>Event descriptor</w:t>
            </w:r>
          </w:p>
        </w:tc>
        <w:tc>
          <w:tcPr>
            <w:tcW w:w="5670" w:type="dxa"/>
          </w:tcPr>
          <w:p w14:paraId="05B7C9BB" w14:textId="77777777" w:rsidR="006B2DBE" w:rsidRPr="00CA6CD9" w:rsidRDefault="006B2DBE" w:rsidP="00674BC1">
            <w:pPr>
              <w:pStyle w:val="TAL"/>
            </w:pPr>
            <w:r w:rsidRPr="00CA6CD9">
              <w:t xml:space="preserve">As for the EventDescriptor parameter in </w:t>
            </w:r>
            <w:r w:rsidRPr="00CA6CD9">
              <w:rPr>
                <w:lang w:eastAsia="zh-CN"/>
              </w:rPr>
              <w:t xml:space="preserve">H.248. 72 [46] </w:t>
            </w:r>
            <w:r w:rsidRPr="00CA6CD9">
              <w:t>subclause 6.2.1.</w:t>
            </w:r>
            <w:r w:rsidRPr="00CA6CD9" w:rsidDel="00D5064B">
              <w:t xml:space="preserve"> </w:t>
            </w:r>
            <w:r w:rsidRPr="00CA6CD9">
              <w:t xml:space="preserve">1 "SCP". </w:t>
            </w:r>
          </w:p>
        </w:tc>
      </w:tr>
      <w:tr w:rsidR="006B2DBE" w:rsidRPr="00754722" w14:paraId="6BACB913" w14:textId="77777777" w:rsidTr="00674BC1">
        <w:trPr>
          <w:jc w:val="center"/>
        </w:trPr>
        <w:tc>
          <w:tcPr>
            <w:tcW w:w="2268" w:type="dxa"/>
          </w:tcPr>
          <w:p w14:paraId="29AAA153"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SDPCapNeg configuration</w:t>
            </w:r>
          </w:p>
        </w:tc>
        <w:tc>
          <w:tcPr>
            <w:tcW w:w="1701" w:type="dxa"/>
          </w:tcPr>
          <w:p w14:paraId="11FBB8C2"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Local Descriptor or Remote Descriptor</w:t>
            </w:r>
          </w:p>
        </w:tc>
        <w:tc>
          <w:tcPr>
            <w:tcW w:w="5670" w:type="dxa"/>
          </w:tcPr>
          <w:p w14:paraId="00EBA885"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The SDP attribute</w:t>
            </w:r>
            <w:r w:rsidRPr="006B58CB">
              <w:rPr>
                <w:rFonts w:ascii="Arial" w:hAnsi="Arial" w:hint="eastAsia"/>
                <w:sz w:val="18"/>
                <w:lang w:eastAsia="zh-CN"/>
              </w:rPr>
              <w:t>s</w:t>
            </w:r>
            <w:r w:rsidRPr="006B58CB">
              <w:rPr>
                <w:rFonts w:ascii="Arial" w:hAnsi="Arial"/>
                <w:sz w:val="18"/>
                <w:lang w:eastAsia="en-GB"/>
              </w:rPr>
              <w:t xml:space="preserve"> </w:t>
            </w:r>
            <w:r w:rsidRPr="006B58CB">
              <w:rPr>
                <w:rFonts w:ascii="Arial" w:hAnsi="Arial" w:hint="eastAsia"/>
                <w:sz w:val="18"/>
                <w:lang w:eastAsia="zh-CN"/>
              </w:rPr>
              <w:t xml:space="preserve">for SDP capability negotiation </w:t>
            </w:r>
            <w:r w:rsidRPr="006B58CB">
              <w:rPr>
                <w:rFonts w:ascii="Arial" w:hAnsi="Arial"/>
                <w:sz w:val="18"/>
                <w:lang w:eastAsia="en-GB"/>
              </w:rPr>
              <w:t>according to IETF RFC 5</w:t>
            </w:r>
            <w:r w:rsidRPr="006B58CB">
              <w:rPr>
                <w:rFonts w:ascii="Arial" w:hAnsi="Arial" w:hint="eastAsia"/>
                <w:sz w:val="18"/>
                <w:lang w:eastAsia="zh-CN"/>
              </w:rPr>
              <w:t>939</w:t>
            </w:r>
            <w:r w:rsidRPr="006B58CB">
              <w:rPr>
                <w:rFonts w:ascii="Arial" w:hAnsi="Arial"/>
                <w:sz w:val="18"/>
                <w:lang w:eastAsia="en-GB"/>
              </w:rPr>
              <w:t> </w:t>
            </w:r>
            <w:r>
              <w:rPr>
                <w:rFonts w:ascii="Arial" w:hAnsi="Arial"/>
                <w:sz w:val="18"/>
                <w:lang w:eastAsia="en-GB"/>
              </w:rPr>
              <w:t>[70]</w:t>
            </w:r>
            <w:r w:rsidRPr="006B58CB">
              <w:rPr>
                <w:rFonts w:ascii="Arial" w:hAnsi="Arial"/>
                <w:sz w:val="18"/>
                <w:lang w:eastAsia="en-GB"/>
              </w:rPr>
              <w:t>.</w:t>
            </w:r>
          </w:p>
        </w:tc>
      </w:tr>
      <w:tr w:rsidR="006B2DBE" w:rsidRPr="00754722" w14:paraId="4602ECDE" w14:textId="77777777" w:rsidTr="00674BC1">
        <w:trPr>
          <w:jc w:val="center"/>
        </w:trPr>
        <w:tc>
          <w:tcPr>
            <w:tcW w:w="2268" w:type="dxa"/>
          </w:tcPr>
          <w:p w14:paraId="5C450809"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SDPCapNeg Supported Capabilities</w:t>
            </w:r>
          </w:p>
        </w:tc>
        <w:tc>
          <w:tcPr>
            <w:tcW w:w="1701" w:type="dxa"/>
          </w:tcPr>
          <w:p w14:paraId="5F52297E" w14:textId="77777777" w:rsidR="006B2DBE" w:rsidRPr="00754722" w:rsidRDefault="006B2DBE" w:rsidP="00674BC1">
            <w:pPr>
              <w:keepNext/>
              <w:keepLines/>
              <w:spacing w:after="0"/>
              <w:rPr>
                <w:rFonts w:ascii="Arial" w:hAnsi="Arial"/>
                <w:sz w:val="18"/>
              </w:rPr>
            </w:pPr>
            <w:smartTag w:uri="urn:schemas-microsoft-com:office:smarttags" w:element="place">
              <w:smartTag w:uri="urn:schemas-microsoft-com:office:smarttags" w:element="PlaceName">
                <w:r w:rsidRPr="006B58CB">
                  <w:rPr>
                    <w:rFonts w:ascii="Arial" w:hAnsi="Arial"/>
                    <w:sz w:val="18"/>
                    <w:lang w:eastAsia="en-GB"/>
                  </w:rPr>
                  <w:t>Termination</w:t>
                </w:r>
              </w:smartTag>
              <w:r w:rsidRPr="006B58CB">
                <w:rPr>
                  <w:rFonts w:ascii="Arial" w:hAnsi="Arial"/>
                  <w:sz w:val="18"/>
                  <w:lang w:eastAsia="en-GB"/>
                </w:rPr>
                <w:t xml:space="preserve"> </w:t>
              </w:r>
              <w:smartTag w:uri="urn:schemas-microsoft-com:office:smarttags" w:element="PlaceType">
                <w:r w:rsidRPr="006B58CB">
                  <w:rPr>
                    <w:rFonts w:ascii="Arial" w:hAnsi="Arial"/>
                    <w:sz w:val="18"/>
                    <w:lang w:eastAsia="en-GB"/>
                  </w:rPr>
                  <w:t>State</w:t>
                </w:r>
              </w:smartTag>
            </w:smartTag>
          </w:p>
        </w:tc>
        <w:tc>
          <w:tcPr>
            <w:tcW w:w="5670" w:type="dxa"/>
          </w:tcPr>
          <w:p w14:paraId="6E0EBA03"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 xml:space="preserve">Defined according to </w:t>
            </w:r>
            <w:r w:rsidRPr="006B58CB">
              <w:rPr>
                <w:rFonts w:ascii="Arial" w:hAnsi="Arial"/>
                <w:i/>
                <w:sz w:val="18"/>
                <w:lang w:eastAsia="en-GB"/>
              </w:rPr>
              <w:t>SDPCapNeg Extensions</w:t>
            </w:r>
            <w:r w:rsidRPr="006B58CB">
              <w:rPr>
                <w:rFonts w:ascii="Arial" w:hAnsi="Arial"/>
                <w:sz w:val="18"/>
                <w:lang w:eastAsia="en-GB"/>
              </w:rPr>
              <w:t xml:space="preserve"> property in ITU-T Recommendation H.248.</w:t>
            </w:r>
            <w:r w:rsidRPr="006B58CB">
              <w:rPr>
                <w:rFonts w:ascii="Arial" w:hAnsi="Arial" w:hint="eastAsia"/>
                <w:sz w:val="18"/>
                <w:lang w:eastAsia="zh-CN"/>
              </w:rPr>
              <w:t>80</w:t>
            </w:r>
            <w:r>
              <w:rPr>
                <w:rFonts w:ascii="Arial" w:hAnsi="Arial"/>
                <w:sz w:val="18"/>
                <w:lang w:val="en-US" w:eastAsia="zh-CN"/>
              </w:rPr>
              <w:t> </w:t>
            </w:r>
            <w:r>
              <w:rPr>
                <w:rFonts w:ascii="Arial" w:hAnsi="Arial"/>
                <w:sz w:val="18"/>
                <w:lang w:eastAsia="en-GB"/>
              </w:rPr>
              <w:t>[71]</w:t>
            </w:r>
            <w:r w:rsidRPr="006B58CB">
              <w:rPr>
                <w:rFonts w:ascii="Arial" w:hAnsi="Arial"/>
                <w:sz w:val="18"/>
                <w:lang w:eastAsia="en-GB"/>
              </w:rPr>
              <w:t>.</w:t>
            </w:r>
          </w:p>
        </w:tc>
      </w:tr>
      <w:tr w:rsidR="006B2DBE" w:rsidRPr="00CA6CD9" w14:paraId="6946DBD6" w14:textId="77777777" w:rsidTr="00674BC1">
        <w:trPr>
          <w:jc w:val="center"/>
        </w:trPr>
        <w:tc>
          <w:tcPr>
            <w:tcW w:w="2268" w:type="dxa"/>
          </w:tcPr>
          <w:p w14:paraId="7945CA26" w14:textId="77777777" w:rsidR="006B2DBE" w:rsidRPr="00CA6CD9" w:rsidRDefault="006B2DBE" w:rsidP="00674BC1">
            <w:pPr>
              <w:pStyle w:val="TAL"/>
            </w:pPr>
            <w:r w:rsidRPr="00CA6CD9">
              <w:t>SPC In</w:t>
            </w:r>
          </w:p>
        </w:tc>
        <w:tc>
          <w:tcPr>
            <w:tcW w:w="1701" w:type="dxa"/>
          </w:tcPr>
          <w:p w14:paraId="05691B47" w14:textId="77777777" w:rsidR="006B2DBE" w:rsidRPr="00CA6CD9" w:rsidRDefault="006B2DBE" w:rsidP="00674BC1">
            <w:pPr>
              <w:pStyle w:val="TAL"/>
            </w:pPr>
            <w:r w:rsidRPr="00CA6CD9">
              <w:t>Observed event descriptor</w:t>
            </w:r>
          </w:p>
        </w:tc>
        <w:tc>
          <w:tcPr>
            <w:tcW w:w="5670" w:type="dxa"/>
          </w:tcPr>
          <w:p w14:paraId="2C4835DB" w14:textId="77777777" w:rsidR="006B2DBE" w:rsidRPr="00CA6CD9" w:rsidRDefault="006B2DBE" w:rsidP="00674BC1">
            <w:pPr>
              <w:pStyle w:val="TAL"/>
            </w:pPr>
            <w:r w:rsidRPr="00CA6CD9">
              <w:t xml:space="preserve">As for the ObservedEventDescriptor parameter in </w:t>
            </w:r>
            <w:r w:rsidRPr="00CA6CD9">
              <w:rPr>
                <w:lang w:eastAsia="zh-CN"/>
              </w:rPr>
              <w:t xml:space="preserve">H.248. 72 [46] </w:t>
            </w:r>
            <w:r w:rsidRPr="00CA6CD9">
              <w:t>subclause 6.2.2.1 ""Incoming H.245 message"</w:t>
            </w:r>
          </w:p>
        </w:tc>
      </w:tr>
      <w:tr w:rsidR="006B2DBE" w:rsidRPr="00CA6CD9" w14:paraId="333E6B6D" w14:textId="77777777" w:rsidTr="00674BC1">
        <w:trPr>
          <w:jc w:val="center"/>
        </w:trPr>
        <w:tc>
          <w:tcPr>
            <w:tcW w:w="2268" w:type="dxa"/>
          </w:tcPr>
          <w:p w14:paraId="5E6C934E" w14:textId="77777777" w:rsidR="006B2DBE" w:rsidRPr="00CA6CD9" w:rsidRDefault="006B2DBE" w:rsidP="00674BC1">
            <w:pPr>
              <w:pStyle w:val="TAL"/>
            </w:pPr>
            <w:r w:rsidRPr="00CA6CD9">
              <w:t xml:space="preserve">SPC </w:t>
            </w:r>
            <w:r w:rsidRPr="00CA6CD9">
              <w:rPr>
                <w:rFonts w:hint="eastAsia"/>
              </w:rPr>
              <w:t>Out</w:t>
            </w:r>
          </w:p>
        </w:tc>
        <w:tc>
          <w:tcPr>
            <w:tcW w:w="1701" w:type="dxa"/>
          </w:tcPr>
          <w:p w14:paraId="065C0D21" w14:textId="77777777" w:rsidR="006B2DBE" w:rsidRPr="00CA6CD9" w:rsidRDefault="006B2DBE" w:rsidP="00674BC1">
            <w:pPr>
              <w:pStyle w:val="TAL"/>
            </w:pPr>
            <w:r w:rsidRPr="00CA6CD9">
              <w:t>Signal descriptor</w:t>
            </w:r>
          </w:p>
        </w:tc>
        <w:tc>
          <w:tcPr>
            <w:tcW w:w="5670" w:type="dxa"/>
          </w:tcPr>
          <w:p w14:paraId="14704CC9"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"Outgoing H.245 Message " in </w:t>
            </w:r>
            <w:r w:rsidRPr="00CA6CD9">
              <w:rPr>
                <w:lang w:eastAsia="zh-CN"/>
              </w:rPr>
              <w:t xml:space="preserve">H.248. 72 [46] </w:t>
            </w:r>
            <w:r w:rsidRPr="00CA6CD9">
              <w:t>subclause 6.3.1.1</w:t>
            </w:r>
          </w:p>
        </w:tc>
      </w:tr>
      <w:tr w:rsidR="006B2DBE" w:rsidRPr="00CA6CD9" w14:paraId="6841AD49" w14:textId="77777777" w:rsidTr="00674BC1">
        <w:trPr>
          <w:jc w:val="center"/>
        </w:trPr>
        <w:tc>
          <w:tcPr>
            <w:tcW w:w="2268" w:type="dxa"/>
          </w:tcPr>
          <w:p w14:paraId="7CABF51C" w14:textId="77777777" w:rsidR="006B2DBE" w:rsidRPr="00CA6CD9" w:rsidRDefault="006B2DBE" w:rsidP="00674BC1">
            <w:pPr>
              <w:pStyle w:val="TAL"/>
            </w:pPr>
            <w:r w:rsidRPr="00CA6CD9">
              <w:t>Stream ID</w:t>
            </w:r>
          </w:p>
        </w:tc>
        <w:tc>
          <w:tcPr>
            <w:tcW w:w="1701" w:type="dxa"/>
          </w:tcPr>
          <w:p w14:paraId="6BE71C12" w14:textId="77777777" w:rsidR="006B2DBE" w:rsidRPr="00CA6CD9" w:rsidRDefault="006B2DBE" w:rsidP="00674BC1">
            <w:pPr>
              <w:pStyle w:val="TAL"/>
            </w:pPr>
            <w:r w:rsidRPr="00CA6CD9">
              <w:t>Stream Descriptor</w:t>
            </w:r>
          </w:p>
        </w:tc>
        <w:tc>
          <w:tcPr>
            <w:tcW w:w="5670" w:type="dxa"/>
          </w:tcPr>
          <w:p w14:paraId="1C2CC3C5" w14:textId="77777777" w:rsidR="006B2DBE" w:rsidRPr="00CA6CD9" w:rsidRDefault="006B2DBE" w:rsidP="00674BC1">
            <w:pPr>
              <w:pStyle w:val="TAL"/>
              <w:ind w:left="1758" w:hanging="1758"/>
            </w:pPr>
            <w:r w:rsidRPr="00CA6CD9">
              <w:t>Binary Encoding:</w:t>
            </w:r>
            <w:r>
              <w:tab/>
            </w:r>
            <w:r w:rsidRPr="00CA6CD9">
              <w:t>As per ITU-T Recommendation H.248.1 [9] Annex A.</w:t>
            </w:r>
          </w:p>
          <w:p w14:paraId="7C5F1F53" w14:textId="77777777" w:rsidR="006B2DBE" w:rsidRPr="00CA6CD9" w:rsidRDefault="006B2DBE" w:rsidP="00674BC1">
            <w:pPr>
              <w:pStyle w:val="TAL"/>
            </w:pPr>
            <w:r w:rsidRPr="00CA6CD9">
              <w:t>Textual Encoding:</w:t>
            </w:r>
            <w:r>
              <w:tab/>
            </w:r>
            <w:r w:rsidRPr="00CA6CD9">
              <w:t>As per ITU-T Recommendation H.248.1 [9] Annex B.</w:t>
            </w:r>
          </w:p>
        </w:tc>
      </w:tr>
      <w:tr w:rsidR="006B2DBE" w14:paraId="49A65791" w14:textId="77777777" w:rsidTr="00674BC1">
        <w:trPr>
          <w:jc w:val="center"/>
        </w:trPr>
        <w:tc>
          <w:tcPr>
            <w:tcW w:w="2268" w:type="dxa"/>
          </w:tcPr>
          <w:p w14:paraId="3AA1A65B" w14:textId="77777777" w:rsidR="006B2DBE" w:rsidRDefault="006B2DBE" w:rsidP="00674BC1">
            <w:pPr>
              <w:pStyle w:val="TAL"/>
            </w:pPr>
            <w:r>
              <w:t>Termination ID</w:t>
            </w:r>
          </w:p>
        </w:tc>
        <w:tc>
          <w:tcPr>
            <w:tcW w:w="1701" w:type="dxa"/>
          </w:tcPr>
          <w:p w14:paraId="6677CCEB" w14:textId="77777777" w:rsidR="006B2DBE" w:rsidRDefault="006B2DBE" w:rsidP="00674BC1">
            <w:pPr>
              <w:pStyle w:val="TAL"/>
            </w:pPr>
            <w:r>
              <w:t>NA</w:t>
            </w:r>
          </w:p>
        </w:tc>
        <w:tc>
          <w:tcPr>
            <w:tcW w:w="5670" w:type="dxa"/>
          </w:tcPr>
          <w:p w14:paraId="1CFD47BD" w14:textId="77777777" w:rsidR="006B2DBE" w:rsidRDefault="006B2DBE" w:rsidP="00674BC1">
            <w:pPr>
              <w:pStyle w:val="TAL"/>
              <w:ind w:left="1758" w:hanging="1758"/>
            </w:pPr>
            <w:r>
              <w:t>Binary Encoding:</w:t>
            </w:r>
            <w:r>
              <w:tab/>
              <w:t>As per ITU-T Recommendation H.248.1 [9] Annex A.</w:t>
            </w:r>
          </w:p>
          <w:p w14:paraId="3BB5D482" w14:textId="77777777" w:rsidR="006B2DBE" w:rsidRDefault="006B2DBE" w:rsidP="00674BC1">
            <w:pPr>
              <w:pStyle w:val="TAL"/>
              <w:ind w:left="1758" w:hanging="1758"/>
            </w:pPr>
            <w:r>
              <w:t>Textual Encoding:</w:t>
            </w:r>
            <w:r>
              <w:tab/>
              <w:t>As per ITU-T Recommendation H.248.1 [9] Annex B.</w:t>
            </w:r>
          </w:p>
        </w:tc>
      </w:tr>
      <w:tr w:rsidR="006B2DBE" w14:paraId="6855AB9D" w14:textId="77777777" w:rsidTr="00674BC1">
        <w:trPr>
          <w:jc w:val="center"/>
        </w:trPr>
        <w:tc>
          <w:tcPr>
            <w:tcW w:w="2268" w:type="dxa"/>
          </w:tcPr>
          <w:p w14:paraId="0D7A3570" w14:textId="77777777" w:rsidR="006B2DBE" w:rsidRDefault="006B2DBE" w:rsidP="00674BC1">
            <w:pPr>
              <w:pStyle w:val="TAL"/>
            </w:pPr>
            <w:r>
              <w:t>Transaction ID</w:t>
            </w:r>
          </w:p>
        </w:tc>
        <w:tc>
          <w:tcPr>
            <w:tcW w:w="1701" w:type="dxa"/>
          </w:tcPr>
          <w:p w14:paraId="2460C269" w14:textId="77777777" w:rsidR="006B2DBE" w:rsidRDefault="006B2DBE" w:rsidP="00674BC1">
            <w:pPr>
              <w:pStyle w:val="TAL"/>
            </w:pPr>
            <w:r>
              <w:t>NA</w:t>
            </w:r>
          </w:p>
        </w:tc>
        <w:tc>
          <w:tcPr>
            <w:tcW w:w="5670" w:type="dxa"/>
          </w:tcPr>
          <w:p w14:paraId="2F0EFCE1" w14:textId="77777777" w:rsidR="006B2DBE" w:rsidRDefault="006B2DBE" w:rsidP="00674BC1">
            <w:pPr>
              <w:pStyle w:val="TAL"/>
              <w:ind w:left="1758" w:hanging="1758"/>
            </w:pPr>
            <w:r>
              <w:t>Binary Encoding:</w:t>
            </w:r>
            <w:r>
              <w:tab/>
              <w:t>As per ITU-T Recommendation H.248.1 [9] Annex A.</w:t>
            </w:r>
          </w:p>
          <w:p w14:paraId="6D080932" w14:textId="77777777" w:rsidR="006B2DBE" w:rsidRDefault="006B2DBE" w:rsidP="00674BC1">
            <w:pPr>
              <w:pStyle w:val="TAL"/>
              <w:ind w:left="1758" w:hanging="1758"/>
            </w:pPr>
            <w:r>
              <w:t>Textual Encoding:</w:t>
            </w:r>
            <w:r>
              <w:tab/>
              <w:t>As per ITU-T Recommendation H.248.1 [9] Annex B.</w:t>
            </w:r>
          </w:p>
        </w:tc>
      </w:tr>
      <w:tr w:rsidR="006B2DBE" w:rsidRPr="00E02BF6" w14:paraId="0C2190E1" w14:textId="77777777" w:rsidTr="00674BC1">
        <w:trPr>
          <w:jc w:val="center"/>
        </w:trPr>
        <w:tc>
          <w:tcPr>
            <w:tcW w:w="2268" w:type="dxa"/>
          </w:tcPr>
          <w:p w14:paraId="39A587F8" w14:textId="77777777" w:rsidR="006B2DBE" w:rsidRPr="001905EB" w:rsidRDefault="006B2DBE" w:rsidP="00674BC1">
            <w:pPr>
              <w:pStyle w:val="TAL"/>
              <w:rPr>
                <w:lang w:eastAsia="zh-CN"/>
              </w:rPr>
            </w:pPr>
            <w:r w:rsidRPr="001905EB">
              <w:t>UpdatePicture</w:t>
            </w:r>
            <w:r>
              <w:rPr>
                <w:rFonts w:hint="eastAsia"/>
                <w:lang w:eastAsia="zh-CN"/>
              </w:rPr>
              <w:t>_Event</w:t>
            </w:r>
          </w:p>
        </w:tc>
        <w:tc>
          <w:tcPr>
            <w:tcW w:w="1701" w:type="dxa"/>
          </w:tcPr>
          <w:p w14:paraId="1E5DF815" w14:textId="77777777" w:rsidR="006B2DBE" w:rsidRPr="007A16EC" w:rsidRDefault="006B2DBE" w:rsidP="00674BC1">
            <w:pPr>
              <w:pStyle w:val="TAL"/>
            </w:pPr>
            <w:r w:rsidRPr="00296EE1">
              <w:t>ObservedEvent descriptor</w:t>
            </w:r>
          </w:p>
        </w:tc>
        <w:tc>
          <w:tcPr>
            <w:tcW w:w="5670" w:type="dxa"/>
          </w:tcPr>
          <w:p w14:paraId="1602FFF1" w14:textId="77777777" w:rsidR="006B2DBE" w:rsidRPr="00E02BF6" w:rsidRDefault="006B2DBE" w:rsidP="00674BC1">
            <w:pPr>
              <w:pStyle w:val="TAL"/>
            </w:pPr>
            <w:r w:rsidRPr="00E02BF6">
              <w:t xml:space="preserve">As for the EventDescriptor parameter in subclause </w:t>
            </w:r>
            <w:r w:rsidRPr="0038315B">
              <w:t>8.2.1</w:t>
            </w:r>
            <w:r>
              <w:t>.2.1/H.248.71[49</w:t>
            </w:r>
            <w:r w:rsidRPr="0038315B">
              <w:t>]</w:t>
            </w:r>
            <w:r w:rsidRPr="00E02BF6">
              <w:t xml:space="preserve"> "</w:t>
            </w:r>
            <w:r w:rsidRPr="00F40A7E">
              <w:rPr>
                <w:lang w:eastAsia="zh-CN"/>
              </w:rPr>
              <w:t>Update</w:t>
            </w:r>
            <w:r>
              <w:rPr>
                <w:rFonts w:hint="eastAsia"/>
                <w:lang w:eastAsia="zh-CN"/>
              </w:rPr>
              <w:t xml:space="preserve"> </w:t>
            </w:r>
            <w:r w:rsidRPr="00F40A7E">
              <w:rPr>
                <w:lang w:eastAsia="zh-CN"/>
              </w:rPr>
              <w:t>Picture</w:t>
            </w:r>
            <w:r w:rsidRPr="00E02BF6" w:rsidDel="0038315B">
              <w:t xml:space="preserve"> </w:t>
            </w:r>
            <w:r w:rsidRPr="00E02BF6">
              <w:t>".</w:t>
            </w:r>
          </w:p>
        </w:tc>
      </w:tr>
      <w:tr w:rsidR="006B2DBE" w:rsidRPr="00E02BF6" w14:paraId="219C7E38" w14:textId="77777777" w:rsidTr="00674BC1">
        <w:trPr>
          <w:jc w:val="center"/>
        </w:trPr>
        <w:tc>
          <w:tcPr>
            <w:tcW w:w="2268" w:type="dxa"/>
          </w:tcPr>
          <w:p w14:paraId="7EBFB06C" w14:textId="77777777" w:rsidR="006B2DBE" w:rsidRPr="001905EB" w:rsidRDefault="006B2DBE" w:rsidP="00674BC1">
            <w:pPr>
              <w:pStyle w:val="TAL"/>
              <w:rPr>
                <w:lang w:eastAsia="zh-CN"/>
              </w:rPr>
            </w:pPr>
            <w:r w:rsidRPr="001905EB">
              <w:t>UpdatePicture</w:t>
            </w:r>
            <w:r>
              <w:rPr>
                <w:rFonts w:hint="eastAsia"/>
                <w:lang w:eastAsia="zh-CN"/>
              </w:rPr>
              <w:t>_Signal</w:t>
            </w:r>
          </w:p>
        </w:tc>
        <w:tc>
          <w:tcPr>
            <w:tcW w:w="1701" w:type="dxa"/>
          </w:tcPr>
          <w:p w14:paraId="1AE01147" w14:textId="77777777" w:rsidR="006B2DBE" w:rsidRPr="00296EE1" w:rsidRDefault="006B2DBE" w:rsidP="00674BC1">
            <w:pPr>
              <w:pStyle w:val="TAL"/>
            </w:pPr>
            <w:r w:rsidRPr="008E1C01">
              <w:t>Signal descriptor</w:t>
            </w:r>
          </w:p>
        </w:tc>
        <w:tc>
          <w:tcPr>
            <w:tcW w:w="5670" w:type="dxa"/>
          </w:tcPr>
          <w:p w14:paraId="210395F4" w14:textId="77777777" w:rsidR="006B2DBE" w:rsidRPr="00E02BF6" w:rsidRDefault="006B2DBE" w:rsidP="00674BC1">
            <w:pPr>
              <w:pStyle w:val="TAL"/>
            </w:pPr>
            <w:r w:rsidRPr="00E02BF6">
              <w:t>As for the SignalDescriptor parameter "</w:t>
            </w:r>
            <w:r w:rsidRPr="00F40A7E">
              <w:rPr>
                <w:lang w:eastAsia="zh-CN"/>
              </w:rPr>
              <w:t>Update</w:t>
            </w:r>
            <w:r>
              <w:rPr>
                <w:rFonts w:hint="eastAsia"/>
                <w:lang w:eastAsia="zh-CN"/>
              </w:rPr>
              <w:t xml:space="preserve"> </w:t>
            </w:r>
            <w:r w:rsidRPr="00F40A7E">
              <w:rPr>
                <w:lang w:eastAsia="zh-CN"/>
              </w:rPr>
              <w:t>Picture</w:t>
            </w:r>
            <w:r w:rsidRPr="00E02BF6" w:rsidDel="00E4641E">
              <w:t xml:space="preserve"> </w:t>
            </w:r>
            <w:r w:rsidRPr="00E02BF6">
              <w:t xml:space="preserve">" in subclause </w:t>
            </w:r>
            <w:r w:rsidRPr="00E4641E">
              <w:t>8.3.1</w:t>
            </w:r>
            <w:r>
              <w:t>.1.1/H.248.71[49</w:t>
            </w:r>
            <w:r w:rsidRPr="00E4641E">
              <w:t>]</w:t>
            </w:r>
            <w:r w:rsidRPr="00E02BF6">
              <w:t>.</w:t>
            </w:r>
          </w:p>
        </w:tc>
      </w:tr>
      <w:tr w:rsidR="006B2DBE" w14:paraId="05CDA8CE" w14:textId="77777777" w:rsidTr="00674BC1">
        <w:trPr>
          <w:jc w:val="center"/>
        </w:trPr>
        <w:tc>
          <w:tcPr>
            <w:tcW w:w="9639" w:type="dxa"/>
            <w:gridSpan w:val="3"/>
          </w:tcPr>
          <w:p w14:paraId="0BA2F640" w14:textId="77777777" w:rsidR="006B2DBE" w:rsidRDefault="006B2DBE" w:rsidP="00674BC1">
            <w:pPr>
              <w:pStyle w:val="TAN"/>
            </w:pPr>
            <w:r>
              <w:t>NOTE:</w:t>
            </w:r>
            <w:r>
              <w:tab/>
              <w:t>For binary encoding, the SDP equivalents "SDP_V", "SDP_M", "SDP_C", "SDP_A", and SDP_B" in ITU-T Recommendation H.248.1 [9], Annex C.11, shall be used to encode the corresponding SDP lines. Other SDP equivalents may be used, for details see Annex A. The SDP equivalents shall be used in the order specified for the corresponding SDP lines in IETF RFC 2327 [17]. Rules for the usage of SDP in ITU-T Recommendation H.248.1 [9] shall also be applied to the SDP equivalents.</w:t>
            </w:r>
            <w:r w:rsidRPr="00ED304D">
              <w:t xml:space="preserve"> SDP description type</w:t>
            </w:r>
            <w:r>
              <w:t>s</w:t>
            </w:r>
            <w:r w:rsidRPr="00ED304D">
              <w:t xml:space="preserve"> (v= , m=, a= etc.) are not encoded</w:t>
            </w:r>
            <w:r>
              <w:t xml:space="preserve">. </w:t>
            </w:r>
            <w:r w:rsidRPr="00ED304D">
              <w:t>CR/LF are not encoded</w:t>
            </w:r>
            <w:r>
              <w:t>.</w:t>
            </w:r>
          </w:p>
        </w:tc>
      </w:tr>
    </w:tbl>
    <w:p w14:paraId="3DD1991D" w14:textId="77777777" w:rsidR="006B2DBE" w:rsidRDefault="006B2DBE" w:rsidP="006B2DBE">
      <w:pPr>
        <w:rPr>
          <w:color w:val="000000"/>
        </w:rPr>
      </w:pPr>
    </w:p>
    <w:p w14:paraId="2CEBC2CE" w14:textId="77777777" w:rsidR="00CC587E" w:rsidRDefault="00CC587E" w:rsidP="00CC587E">
      <w:pPr>
        <w:pStyle w:val="Heading2"/>
        <w:tabs>
          <w:tab w:val="left" w:pos="1140"/>
        </w:tabs>
        <w:ind w:left="1140" w:hanging="1140"/>
      </w:pPr>
      <w:bookmarkStart w:id="33" w:name="_Toc177668407"/>
      <w:r>
        <w:t>10.2</w:t>
      </w:r>
      <w:r>
        <w:tab/>
        <w:t>Codec Parameters</w:t>
      </w:r>
      <w:bookmarkEnd w:id="33"/>
    </w:p>
    <w:p w14:paraId="6B9D276F" w14:textId="77777777" w:rsidR="00CC587E" w:rsidRDefault="00CC587E" w:rsidP="00CC587E">
      <w:pPr>
        <w:pStyle w:val="Heading3"/>
      </w:pPr>
      <w:bookmarkStart w:id="34" w:name="_Toc177668408"/>
      <w:r>
        <w:t>10.2.1</w:t>
      </w:r>
      <w:r>
        <w:tab/>
        <w:t>AMR and AMR-WB Codecs</w:t>
      </w:r>
      <w:bookmarkEnd w:id="34"/>
    </w:p>
    <w:p w14:paraId="06FEBBEC" w14:textId="77777777" w:rsidR="00565A23" w:rsidRDefault="00D23D05" w:rsidP="00565A23">
      <w:pPr>
        <w:rPr>
          <w:color w:val="000000"/>
          <w:lang w:val="en-US" w:eastAsia="ja-JP"/>
        </w:rPr>
      </w:pPr>
      <w:r>
        <w:rPr>
          <w:color w:val="000000"/>
          <w:lang w:eastAsia="ja-JP"/>
        </w:rPr>
        <w:t xml:space="preserve">On IMS terminations, the AMR and AMR-WB codecs are transported according to the IETF AMR RTP profile, IETF RFC </w:t>
      </w:r>
      <w:r>
        <w:t>4867 </w:t>
      </w:r>
      <w:r>
        <w:rPr>
          <w:color w:val="000000"/>
          <w:lang w:eastAsia="ja-JP"/>
        </w:rPr>
        <w:t xml:space="preserve">[16], </w:t>
      </w:r>
      <w:r>
        <w:rPr>
          <w:color w:val="000000"/>
          <w:lang w:val="en-US" w:eastAsia="ja-JP"/>
        </w:rPr>
        <w:t xml:space="preserve">3GPP TS </w:t>
      </w:r>
      <w:r w:rsidRPr="001121F4">
        <w:t>26.</w:t>
      </w:r>
      <w:r>
        <w:t>114 </w:t>
      </w:r>
      <w:r w:rsidRPr="001121F4">
        <w:t>[</w:t>
      </w:r>
      <w:r>
        <w:t>62</w:t>
      </w:r>
      <w:r w:rsidRPr="001121F4">
        <w:t>]</w:t>
      </w:r>
      <w:r>
        <w:rPr>
          <w:color w:val="000000"/>
          <w:lang w:val="en-US" w:eastAsia="ja-JP"/>
        </w:rPr>
        <w:t xml:space="preserve"> selects options applicable within 3GPP.</w:t>
      </w:r>
    </w:p>
    <w:p w14:paraId="757C041A" w14:textId="77777777" w:rsidR="00CC587E" w:rsidRDefault="00565A23" w:rsidP="00565A23">
      <w:pPr>
        <w:rPr>
          <w:lang w:val="en-US" w:eastAsia="ja-JP"/>
        </w:rPr>
      </w:pPr>
      <w:r>
        <w:rPr>
          <w:lang w:val="en-US" w:eastAsia="ja-JP"/>
        </w:rPr>
        <w:t xml:space="preserve">IETF RFC </w:t>
      </w:r>
      <w:r>
        <w:t>4867 </w:t>
      </w:r>
      <w:r>
        <w:rPr>
          <w:lang w:val="en-US" w:eastAsia="ja-JP"/>
        </w:rPr>
        <w:t xml:space="preserve">[16] contains the MIME registration of the IETF AMR RTP profile with media type </w:t>
      </w:r>
      <w:r>
        <w:t>"</w:t>
      </w:r>
      <w:r>
        <w:rPr>
          <w:lang w:val="en-US" w:eastAsia="ja-JP"/>
        </w:rPr>
        <w:t>audio</w:t>
      </w:r>
      <w:r>
        <w:t>"</w:t>
      </w:r>
      <w:r>
        <w:rPr>
          <w:lang w:val="en-US" w:eastAsia="ja-JP"/>
        </w:rPr>
        <w:t xml:space="preserve"> and media subtype of </w:t>
      </w:r>
      <w:r>
        <w:t>"</w:t>
      </w:r>
      <w:r>
        <w:rPr>
          <w:lang w:val="en-US" w:eastAsia="ja-JP"/>
        </w:rPr>
        <w:t>AMR</w:t>
      </w:r>
      <w:r>
        <w:t>" and "AMR-WB"</w:t>
      </w:r>
      <w:r>
        <w:rPr>
          <w:lang w:val="en-US" w:eastAsia="ja-JP"/>
        </w:rPr>
        <w:t xml:space="preserve">. The AMR and AMR-WB codecs shall be signaled accordingly in the </w:t>
      </w:r>
      <w:r>
        <w:rPr>
          <w:color w:val="000000"/>
          <w:lang w:val="en-US" w:eastAsia="ja-JP"/>
        </w:rPr>
        <w:t xml:space="preserve">SDP </w:t>
      </w:r>
      <w:r>
        <w:t>"a=rtpmap"-line and a dynamic RTP payload type shall be used.</w:t>
      </w:r>
      <w:r w:rsidR="00CC587E">
        <w:t xml:space="preserve"> </w:t>
      </w:r>
    </w:p>
    <w:p w14:paraId="31B66291" w14:textId="77777777" w:rsidR="004C5199" w:rsidRDefault="004C5199" w:rsidP="004C5199">
      <w:pPr>
        <w:rPr>
          <w:color w:val="000000"/>
          <w:lang w:val="en-US" w:eastAsia="ja-JP"/>
        </w:rPr>
      </w:pPr>
      <w:r>
        <w:rPr>
          <w:color w:val="000000"/>
          <w:lang w:val="en-US" w:eastAsia="ja-JP"/>
        </w:rPr>
        <w:t xml:space="preserve">The selected options are expressed as MIME parameters in SDP </w:t>
      </w:r>
      <w:r>
        <w:t>"a=fmtp"-line.</w:t>
      </w:r>
      <w:r>
        <w:rPr>
          <w:color w:val="000000"/>
          <w:lang w:val="en-US" w:eastAsia="ja-JP"/>
        </w:rPr>
        <w:t xml:space="preserve"> </w:t>
      </w:r>
      <w:r>
        <w:rPr>
          <w:lang w:val="en-US" w:eastAsia="ja-JP"/>
        </w:rPr>
        <w:t>The following MIME parameters shall be supported on the Mn interface:</w:t>
      </w:r>
    </w:p>
    <w:p w14:paraId="3CF017BD" w14:textId="77777777" w:rsidR="004C5199" w:rsidRDefault="00870B8D" w:rsidP="00870B8D">
      <w:pPr>
        <w:pStyle w:val="B1"/>
      </w:pPr>
      <w:r>
        <w:t>-</w:t>
      </w:r>
      <w:r>
        <w:tab/>
      </w:r>
      <w:r w:rsidR="004C5199">
        <w:t>"</w:t>
      </w:r>
      <w:r w:rsidR="004C5199">
        <w:rPr>
          <w:lang w:val="en-US" w:eastAsia="ja-JP"/>
        </w:rPr>
        <w:t>mode-set</w:t>
      </w:r>
      <w:r w:rsidR="004C5199">
        <w:t>"</w:t>
      </w:r>
    </w:p>
    <w:p w14:paraId="61CB76F0" w14:textId="77777777" w:rsidR="00CC587E" w:rsidRPr="00BC0D16" w:rsidRDefault="00870B8D" w:rsidP="00870B8D">
      <w:pPr>
        <w:pStyle w:val="B1"/>
        <w:rPr>
          <w:lang w:val="en-US" w:eastAsia="ja-JP"/>
        </w:rPr>
      </w:pPr>
      <w:r>
        <w:lastRenderedPageBreak/>
        <w:t>-</w:t>
      </w:r>
      <w:r>
        <w:tab/>
      </w:r>
      <w:r w:rsidR="00CC587E">
        <w:rPr>
          <w:rFonts w:eastAsia="MS Mincho"/>
          <w:lang w:eastAsia="ja-JP"/>
        </w:rPr>
        <w:t>"mode-change-period"</w:t>
      </w:r>
    </w:p>
    <w:p w14:paraId="559EC7C0" w14:textId="77777777" w:rsidR="00CC587E" w:rsidRDefault="00CC587E" w:rsidP="00CC587E">
      <w:pPr>
        <w:pStyle w:val="B1"/>
        <w:ind w:left="0" w:firstLine="0"/>
        <w:rPr>
          <w:lang w:val="en-US" w:eastAsia="ja-JP"/>
        </w:rPr>
      </w:pPr>
      <w:r>
        <w:rPr>
          <w:rFonts w:eastAsia="MS Mincho"/>
          <w:lang w:eastAsia="ja-JP"/>
        </w:rPr>
        <w:t>In addition the following MIME parameters may be supported on the Mn interface:</w:t>
      </w:r>
    </w:p>
    <w:p w14:paraId="4762068A" w14:textId="77777777" w:rsidR="00CC587E" w:rsidRPr="005F738E" w:rsidRDefault="00870B8D" w:rsidP="00870B8D">
      <w:pPr>
        <w:pStyle w:val="B1"/>
        <w:rPr>
          <w:lang w:val="en-US" w:eastAsia="ja-JP"/>
        </w:rPr>
      </w:pPr>
      <w:r>
        <w:t>-</w:t>
      </w:r>
      <w:r>
        <w:tab/>
      </w:r>
      <w:r w:rsidR="00CC587E">
        <w:rPr>
          <w:rFonts w:eastAsia="MS Mincho"/>
          <w:lang w:eastAsia="ja-JP"/>
        </w:rPr>
        <w:t>"octet-align"</w:t>
      </w:r>
    </w:p>
    <w:p w14:paraId="16A1A44B" w14:textId="77777777" w:rsidR="00CC587E" w:rsidRPr="00420432" w:rsidRDefault="00870B8D" w:rsidP="00870B8D">
      <w:pPr>
        <w:pStyle w:val="B1"/>
        <w:rPr>
          <w:lang w:val="en-US" w:eastAsia="ja-JP"/>
        </w:rPr>
      </w:pPr>
      <w:r>
        <w:t>-</w:t>
      </w:r>
      <w:r>
        <w:tab/>
      </w:r>
      <w:r w:rsidR="00CC587E">
        <w:rPr>
          <w:rFonts w:eastAsia="MS Mincho"/>
          <w:lang w:eastAsia="ja-JP"/>
        </w:rPr>
        <w:t>"</w:t>
      </w:r>
      <w:r w:rsidR="00CC587E">
        <w:t>mode-change-neighbor</w:t>
      </w:r>
      <w:r w:rsidR="00CC587E">
        <w:rPr>
          <w:rFonts w:eastAsia="MS Mincho"/>
          <w:lang w:eastAsia="ja-JP"/>
        </w:rPr>
        <w:t>" (for IMS this parameter shall be included and set to 1)</w:t>
      </w:r>
    </w:p>
    <w:p w14:paraId="522881A6" w14:textId="77777777" w:rsidR="00CC587E" w:rsidRPr="00BC0D16" w:rsidRDefault="00870B8D" w:rsidP="00870B8D">
      <w:pPr>
        <w:pStyle w:val="B1"/>
        <w:rPr>
          <w:lang w:val="en-US" w:eastAsia="ja-JP"/>
        </w:rPr>
      </w:pPr>
      <w:r>
        <w:t>-</w:t>
      </w:r>
      <w:r>
        <w:tab/>
      </w:r>
      <w:r w:rsidR="00CC587E">
        <w:rPr>
          <w:rFonts w:eastAsia="MS Mincho"/>
          <w:lang w:eastAsia="ja-JP"/>
        </w:rPr>
        <w:t>"maxptime"</w:t>
      </w:r>
    </w:p>
    <w:p w14:paraId="7702A42E" w14:textId="77777777" w:rsidR="00CC587E" w:rsidRDefault="00870B8D" w:rsidP="00870B8D">
      <w:pPr>
        <w:pStyle w:val="B1"/>
        <w:rPr>
          <w:lang w:val="en-US" w:eastAsia="ja-JP"/>
        </w:rPr>
      </w:pPr>
      <w:r>
        <w:t>-</w:t>
      </w:r>
      <w:r>
        <w:tab/>
      </w:r>
      <w:r w:rsidR="00CC587E">
        <w:rPr>
          <w:lang w:val="en-US" w:eastAsia="ja-JP"/>
        </w:rPr>
        <w:t>"ptime"</w:t>
      </w:r>
    </w:p>
    <w:p w14:paraId="3B61619C" w14:textId="77777777" w:rsidR="004C5199" w:rsidRDefault="004C5199" w:rsidP="004C5199">
      <w:pPr>
        <w:rPr>
          <w:lang w:val="en-US" w:eastAsia="ja-JP"/>
        </w:rPr>
      </w:pPr>
      <w:r>
        <w:rPr>
          <w:lang w:val="en-US" w:eastAsia="ja-JP"/>
        </w:rPr>
        <w:t>For compatibility with GSM peers, the IM-MGW shall perform mode changes only in every second sent package.</w:t>
      </w:r>
    </w:p>
    <w:p w14:paraId="21EA82E7" w14:textId="77777777" w:rsidR="004C5199" w:rsidRPr="00147BF4" w:rsidRDefault="00565A23" w:rsidP="004C5199">
      <w:pPr>
        <w:overflowPunct w:val="0"/>
        <w:autoSpaceDE w:val="0"/>
        <w:autoSpaceDN w:val="0"/>
        <w:adjustRightInd w:val="0"/>
        <w:textAlignment w:val="baseline"/>
        <w:rPr>
          <w:lang w:val="en-US"/>
        </w:rPr>
      </w:pPr>
      <w:r>
        <w:rPr>
          <w:lang w:val="en-US"/>
        </w:rPr>
        <w:t xml:space="preserve">Example of </w:t>
      </w:r>
      <w:r w:rsidR="004C5199" w:rsidRPr="00147BF4">
        <w:rPr>
          <w:lang w:val="en-US"/>
        </w:rPr>
        <w:t>encoding</w:t>
      </w:r>
      <w:r w:rsidR="004C5199">
        <w:rPr>
          <w:lang w:val="en-US"/>
        </w:rPr>
        <w:t xml:space="preserve"> of AMR codec</w:t>
      </w:r>
    </w:p>
    <w:p w14:paraId="3CAC9A9B"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bCs/>
          <w:color w:val="000000"/>
          <w:lang w:val="en-US"/>
        </w:rPr>
      </w:pPr>
      <w:r w:rsidRPr="0077363E">
        <w:rPr>
          <w:rFonts w:ascii="Arial" w:hAnsi="Arial" w:cs="Arial"/>
          <w:bCs/>
          <w:color w:val="000000"/>
          <w:lang w:val="en-US"/>
        </w:rPr>
        <w:t>ABNF:</w:t>
      </w:r>
    </w:p>
    <w:p w14:paraId="44B3F91C" w14:textId="77777777" w:rsidR="004C5199"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rFonts w:ascii="Courier New" w:hAnsi="Courier New" w:cs="Courier New"/>
          <w:bCs/>
          <w:color w:val="000000"/>
          <w:lang w:val="en-US"/>
        </w:rPr>
      </w:pPr>
      <w:bookmarkStart w:id="35" w:name="MCCQCTEMPBM_00000024"/>
    </w:p>
    <w:bookmarkEnd w:id="35"/>
    <w:p w14:paraId="476887FB" w14:textId="77777777" w:rsidR="004C5199" w:rsidRPr="00E719E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rFonts w:ascii="Arial" w:hAnsi="Arial" w:cs="Arial"/>
          <w:lang w:val="en-US"/>
        </w:rPr>
      </w:pPr>
      <w:r w:rsidRPr="0077363E">
        <w:rPr>
          <w:rFonts w:ascii="Arial" w:hAnsi="Arial" w:cs="Arial"/>
          <w:bCs/>
          <w:color w:val="000000"/>
          <w:lang w:val="en-US"/>
        </w:rPr>
        <w:t>Local</w:t>
      </w:r>
      <w:r w:rsidRPr="0077363E">
        <w:rPr>
          <w:rFonts w:ascii="Arial" w:hAnsi="Arial" w:cs="Arial"/>
          <w:color w:val="000000"/>
          <w:lang w:val="en-US"/>
        </w:rPr>
        <w:t xml:space="preserve"> {</w:t>
      </w:r>
    </w:p>
    <w:p w14:paraId="103575BD"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bookmarkStart w:id="36" w:name="MCCQCTEMPBM_00000018"/>
      <w:r w:rsidRPr="0077363E">
        <w:rPr>
          <w:rFonts w:ascii="Arial" w:hAnsi="Arial" w:cs="Arial"/>
          <w:lang w:val="en-US"/>
        </w:rPr>
        <w:tab/>
      </w:r>
      <w:r w:rsidRPr="0077363E">
        <w:rPr>
          <w:rFonts w:ascii="Arial" w:hAnsi="Arial" w:cs="Arial"/>
          <w:lang w:val="en-US"/>
        </w:rPr>
        <w:tab/>
      </w:r>
      <w:bookmarkEnd w:id="36"/>
      <w:r w:rsidRPr="0077363E">
        <w:rPr>
          <w:rFonts w:ascii="Arial" w:hAnsi="Arial" w:cs="Arial"/>
          <w:lang w:val="en-US"/>
        </w:rPr>
        <w:tab/>
        <w:t>v=0</w:t>
      </w:r>
    </w:p>
    <w:p w14:paraId="6DF2870F"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c=IN IP4 $</w:t>
      </w:r>
    </w:p>
    <w:p w14:paraId="0C343B85"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 xml:space="preserve">m=audio $ RTP/AVP 96 </w:t>
      </w:r>
    </w:p>
    <w:p w14:paraId="4ADC148A"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 xml:space="preserve">a=rtpmap:96 </w:t>
      </w:r>
      <w:r>
        <w:rPr>
          <w:rFonts w:ascii="Arial" w:hAnsi="Arial" w:cs="Arial"/>
          <w:lang w:val="en-US"/>
        </w:rPr>
        <w:t>AMR</w:t>
      </w:r>
      <w:r w:rsidRPr="0077363E">
        <w:rPr>
          <w:rFonts w:ascii="Arial" w:hAnsi="Arial" w:cs="Arial"/>
          <w:lang w:val="en-US"/>
        </w:rPr>
        <w:t xml:space="preserve">/8000 </w:t>
      </w:r>
    </w:p>
    <w:p w14:paraId="780CC6F3" w14:textId="77777777" w:rsidR="004C5199" w:rsidRPr="00235C0C"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r>
      <w:r w:rsidRPr="00E719EE">
        <w:rPr>
          <w:rFonts w:ascii="Arial" w:hAnsi="Arial" w:cs="Arial"/>
        </w:rPr>
        <w:t>a=fmtp:96 mode-set=0,2,5,7;mode-change-period=2;</w:t>
      </w:r>
      <w:r w:rsidRPr="00235C0C">
        <w:rPr>
          <w:rFonts w:ascii="Arial" w:hAnsi="Arial" w:cs="Arial"/>
          <w:lang w:val="en-US"/>
        </w:rPr>
        <w:t>mode-change-neighbor=1</w:t>
      </w:r>
      <w:r w:rsidRPr="00235C0C">
        <w:rPr>
          <w:rFonts w:ascii="Arial" w:hAnsi="Arial" w:cs="Arial"/>
          <w:lang w:val="en-US"/>
        </w:rPr>
        <w:tab/>
      </w:r>
      <w:r w:rsidRPr="00235C0C">
        <w:rPr>
          <w:rFonts w:ascii="Arial" w:hAnsi="Arial" w:cs="Arial"/>
          <w:lang w:val="en-US"/>
        </w:rPr>
        <w:tab/>
      </w:r>
      <w:r w:rsidRPr="00235C0C">
        <w:rPr>
          <w:rFonts w:ascii="Arial" w:hAnsi="Arial" w:cs="Arial"/>
          <w:lang w:val="en-US"/>
        </w:rPr>
        <w:tab/>
        <w:t>a=maxptime</w:t>
      </w:r>
      <w:r w:rsidR="00264735">
        <w:rPr>
          <w:rFonts w:ascii="Arial" w:hAnsi="Arial" w:cs="Arial"/>
          <w:lang w:val="en-US"/>
        </w:rPr>
        <w:t>:</w:t>
      </w:r>
      <w:r w:rsidRPr="00235C0C">
        <w:rPr>
          <w:rFonts w:ascii="Arial" w:hAnsi="Arial" w:cs="Arial"/>
          <w:lang w:val="en-US"/>
        </w:rPr>
        <w:t xml:space="preserve">20 </w:t>
      </w:r>
    </w:p>
    <w:p w14:paraId="1D3949CC" w14:textId="77777777" w:rsidR="004C5199" w:rsidRPr="00E719EE" w:rsidRDefault="004C5199" w:rsidP="004C5199">
      <w:pPr>
        <w:overflowPunct w:val="0"/>
        <w:autoSpaceDE w:val="0"/>
        <w:autoSpaceDN w:val="0"/>
        <w:adjustRightInd w:val="0"/>
        <w:textAlignment w:val="baseline"/>
      </w:pPr>
      <w:r w:rsidRPr="00235C0C">
        <w:rPr>
          <w:lang w:val="en-US"/>
        </w:rPr>
        <w:tab/>
      </w:r>
      <w:r w:rsidRPr="00235C0C">
        <w:rPr>
          <w:lang w:val="en-US"/>
        </w:rPr>
        <w:tab/>
      </w:r>
      <w:r w:rsidRPr="00235C0C">
        <w:rPr>
          <w:lang w:val="en-US"/>
        </w:rPr>
        <w:tab/>
      </w:r>
      <w:r w:rsidRPr="00235C0C">
        <w:rPr>
          <w:lang w:val="en-US"/>
        </w:rPr>
        <w:tab/>
      </w:r>
      <w:r w:rsidRPr="00235C0C">
        <w:rPr>
          <w:lang w:val="en-US"/>
        </w:rPr>
        <w:tab/>
      </w:r>
      <w:r w:rsidRPr="00235C0C">
        <w:rPr>
          <w:lang w:val="en-US"/>
        </w:rPr>
        <w:tab/>
      </w:r>
      <w:r w:rsidRPr="00E719EE">
        <w:t>}</w:t>
      </w:r>
    </w:p>
    <w:p w14:paraId="39D0D1C7" w14:textId="77777777" w:rsidR="004C5199" w:rsidRPr="00E719EE" w:rsidRDefault="004C5199" w:rsidP="004C5199">
      <w:pPr>
        <w:pStyle w:val="NF"/>
        <w:ind w:left="851"/>
        <w:rPr>
          <w:sz w:val="20"/>
        </w:rPr>
      </w:pPr>
      <w:r w:rsidRPr="00E719EE">
        <w:rPr>
          <w:sz w:val="20"/>
        </w:rPr>
        <w:t>ASN.1:</w:t>
      </w:r>
    </w:p>
    <w:p w14:paraId="1B0CA1C0" w14:textId="77777777" w:rsidR="004C5199" w:rsidRPr="00E719EE" w:rsidRDefault="004C5199" w:rsidP="004C5199">
      <w:pPr>
        <w:autoSpaceDE w:val="0"/>
        <w:autoSpaceDN w:val="0"/>
        <w:adjustRightInd w:val="0"/>
        <w:spacing w:after="0" w:line="240" w:lineRule="atLeast"/>
        <w:rPr>
          <w:bCs/>
          <w:iCs/>
        </w:rPr>
      </w:pPr>
    </w:p>
    <w:p w14:paraId="4EA61026" w14:textId="77777777" w:rsidR="004C5199" w:rsidRPr="00E719EE" w:rsidRDefault="004C5199" w:rsidP="004C5199">
      <w:pPr>
        <w:autoSpaceDE w:val="0"/>
        <w:autoSpaceDN w:val="0"/>
        <w:adjustRightInd w:val="0"/>
        <w:spacing w:after="0" w:line="240" w:lineRule="atLeast"/>
        <w:ind w:left="567" w:firstLine="284"/>
        <w:rPr>
          <w:rFonts w:ascii="Arial" w:hAnsi="Arial" w:cs="Arial"/>
          <w:iCs/>
        </w:rPr>
      </w:pPr>
      <w:r w:rsidRPr="00E719EE">
        <w:rPr>
          <w:rFonts w:ascii="Arial" w:hAnsi="Arial" w:cs="Arial"/>
          <w:bCs/>
          <w:iCs/>
        </w:rPr>
        <w:t>LocalDescriptor</w:t>
      </w:r>
      <w:r w:rsidRPr="00E719EE">
        <w:rPr>
          <w:rFonts w:ascii="Arial" w:hAnsi="Arial" w:cs="Arial"/>
          <w:iCs/>
        </w:rPr>
        <w:t>{</w:t>
      </w:r>
    </w:p>
    <w:p w14:paraId="53C673FF" w14:textId="77777777" w:rsidR="004C5199" w:rsidRPr="00E719EE" w:rsidRDefault="004C5199" w:rsidP="004C5199">
      <w:pPr>
        <w:autoSpaceDE w:val="0"/>
        <w:autoSpaceDN w:val="0"/>
        <w:adjustRightInd w:val="0"/>
        <w:spacing w:after="0" w:line="240" w:lineRule="atLeast"/>
        <w:ind w:left="852" w:firstLine="284"/>
        <w:rPr>
          <w:rFonts w:ascii="Arial" w:hAnsi="Arial" w:cs="Arial"/>
          <w:iCs/>
        </w:rPr>
      </w:pPr>
      <w:r w:rsidRPr="00E719EE">
        <w:rPr>
          <w:rFonts w:ascii="Arial" w:hAnsi="Arial" w:cs="Arial"/>
          <w:iCs/>
        </w:rPr>
        <w:t xml:space="preserve">PropertyParams{ </w:t>
      </w:r>
    </w:p>
    <w:p w14:paraId="7F5CD094" w14:textId="77777777" w:rsidR="004C5199" w:rsidRPr="00E719EE" w:rsidRDefault="004C5199" w:rsidP="004C5199">
      <w:pPr>
        <w:autoSpaceDE w:val="0"/>
        <w:autoSpaceDN w:val="0"/>
        <w:adjustRightInd w:val="0"/>
        <w:spacing w:after="0" w:line="240" w:lineRule="atLeast"/>
        <w:ind w:left="1420" w:firstLine="284"/>
        <w:rPr>
          <w:rFonts w:ascii="Arial" w:hAnsi="Arial" w:cs="Arial"/>
          <w:iCs/>
        </w:rPr>
      </w:pPr>
      <w:r w:rsidRPr="00E719EE">
        <w:rPr>
          <w:rFonts w:ascii="Arial" w:hAnsi="Arial" w:cs="Arial"/>
          <w:iCs/>
        </w:rPr>
        <w:t>PkgdName=0x000B001</w:t>
      </w:r>
      <w:r w:rsidRPr="00E719EE">
        <w:rPr>
          <w:rFonts w:ascii="Arial" w:hAnsi="Arial" w:cs="Arial"/>
          <w:iCs/>
        </w:rPr>
        <w:tab/>
      </w:r>
      <w:r w:rsidRPr="00E719EE">
        <w:rPr>
          <w:rFonts w:ascii="Arial" w:hAnsi="Arial" w:cs="Arial"/>
          <w:iCs/>
        </w:rPr>
        <w:tab/>
      </w:r>
      <w:r w:rsidRPr="00E719EE">
        <w:rPr>
          <w:rFonts w:ascii="Arial" w:hAnsi="Arial" w:cs="Arial"/>
          <w:iCs/>
        </w:rPr>
        <w:tab/>
      </w:r>
      <w:r w:rsidRPr="00E719EE">
        <w:rPr>
          <w:rFonts w:ascii="Arial" w:hAnsi="Arial" w:cs="Arial"/>
          <w:iCs/>
        </w:rPr>
        <w:tab/>
      </w:r>
      <w:r w:rsidRPr="00E719EE">
        <w:rPr>
          <w:rFonts w:ascii="Arial" w:hAnsi="Arial" w:cs="Arial"/>
          <w:iCs/>
        </w:rPr>
        <w:tab/>
        <w:t>/*SDP_V  * /</w:t>
      </w:r>
    </w:p>
    <w:p w14:paraId="26BAC0E4" w14:textId="77777777" w:rsidR="004C5199" w:rsidRPr="0077363E" w:rsidRDefault="004C5199" w:rsidP="004C5199">
      <w:pPr>
        <w:autoSpaceDE w:val="0"/>
        <w:autoSpaceDN w:val="0"/>
        <w:adjustRightInd w:val="0"/>
        <w:spacing w:after="0" w:line="240" w:lineRule="atLeast"/>
        <w:ind w:left="1704" w:firstLine="284"/>
        <w:rPr>
          <w:rFonts w:ascii="Arial" w:hAnsi="Arial" w:cs="Arial"/>
        </w:rPr>
      </w:pPr>
      <w:r w:rsidRPr="00E719EE">
        <w:rPr>
          <w:rFonts w:ascii="Arial" w:hAnsi="Arial" w:cs="Arial"/>
          <w:iCs/>
        </w:rPr>
        <w:t xml:space="preserve"> </w:t>
      </w:r>
      <w:r w:rsidRPr="0077363E">
        <w:rPr>
          <w:rFonts w:ascii="Arial" w:hAnsi="Arial" w:cs="Arial"/>
          <w:iCs/>
        </w:rPr>
        <w:t>value= "</w:t>
      </w:r>
      <w:r w:rsidRPr="0077363E">
        <w:rPr>
          <w:rFonts w:ascii="Arial" w:hAnsi="Arial" w:cs="Arial"/>
        </w:rPr>
        <w:t>0"</w:t>
      </w:r>
      <w:r w:rsidRPr="0077363E">
        <w:rPr>
          <w:rFonts w:ascii="Arial" w:hAnsi="Arial" w:cs="Arial"/>
        </w:rPr>
        <w:tab/>
      </w:r>
    </w:p>
    <w:p w14:paraId="6586BFDF" w14:textId="77777777" w:rsidR="004C5199" w:rsidRPr="0077363E" w:rsidRDefault="004C5199" w:rsidP="004C5199">
      <w:pPr>
        <w:autoSpaceDE w:val="0"/>
        <w:autoSpaceDN w:val="0"/>
        <w:adjustRightInd w:val="0"/>
        <w:spacing w:after="0" w:line="240" w:lineRule="atLeast"/>
        <w:ind w:left="1420" w:firstLine="284"/>
        <w:rPr>
          <w:rFonts w:ascii="Arial" w:hAnsi="Arial" w:cs="Arial"/>
        </w:rPr>
      </w:pPr>
      <w:r w:rsidRPr="0077363E">
        <w:rPr>
          <w:rFonts w:ascii="Arial" w:hAnsi="Arial" w:cs="Arial"/>
          <w:iCs/>
        </w:rPr>
        <w:t>PkgdName=0x000B008</w:t>
      </w:r>
      <w:r w:rsidRPr="0077363E">
        <w:rPr>
          <w:rFonts w:ascii="Arial" w:hAnsi="Arial" w:cs="Arial"/>
          <w:iCs/>
        </w:rPr>
        <w:tab/>
      </w:r>
      <w:r w:rsidRPr="0077363E">
        <w:rPr>
          <w:rFonts w:ascii="Arial" w:hAnsi="Arial" w:cs="Arial"/>
          <w:iCs/>
        </w:rPr>
        <w:tab/>
      </w:r>
      <w:r>
        <w:rPr>
          <w:rFonts w:ascii="Arial" w:hAnsi="Arial" w:cs="Arial"/>
          <w:iCs/>
        </w:rPr>
        <w:tab/>
      </w:r>
      <w:r>
        <w:rPr>
          <w:rFonts w:ascii="Arial" w:hAnsi="Arial" w:cs="Arial"/>
          <w:iCs/>
        </w:rPr>
        <w:tab/>
      </w:r>
      <w:r>
        <w:rPr>
          <w:rFonts w:ascii="Arial" w:hAnsi="Arial" w:cs="Arial"/>
          <w:iCs/>
        </w:rPr>
        <w:tab/>
      </w:r>
      <w:r w:rsidRPr="0077363E">
        <w:rPr>
          <w:rFonts w:ascii="Arial" w:hAnsi="Arial" w:cs="Arial"/>
          <w:iCs/>
        </w:rPr>
        <w:t>/*SDP_C * /</w:t>
      </w:r>
    </w:p>
    <w:p w14:paraId="7D7BAE11"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rPr>
      </w:pPr>
      <w:r>
        <w:rPr>
          <w:rFonts w:ascii="Arial" w:hAnsi="Arial" w:cs="Arial"/>
          <w:iCs/>
        </w:rPr>
        <w:tab/>
      </w:r>
      <w:r>
        <w:rPr>
          <w:rFonts w:ascii="Arial" w:hAnsi="Arial" w:cs="Arial"/>
          <w:iCs/>
        </w:rPr>
        <w:tab/>
      </w:r>
      <w:bookmarkStart w:id="37" w:name="MCCQCTEMPBM_00000017"/>
      <w:r w:rsidR="00AB7182">
        <w:rPr>
          <w:rFonts w:ascii="Arial" w:hAnsi="Arial" w:cs="Arial"/>
          <w:iCs/>
        </w:rPr>
        <w:tab/>
      </w:r>
      <w:r>
        <w:rPr>
          <w:rFonts w:ascii="Arial" w:hAnsi="Arial" w:cs="Arial"/>
          <w:iCs/>
        </w:rPr>
        <w:t xml:space="preserve"> </w:t>
      </w:r>
      <w:bookmarkEnd w:id="37"/>
      <w:r>
        <w:rPr>
          <w:rFonts w:ascii="Arial" w:hAnsi="Arial" w:cs="Arial"/>
          <w:iCs/>
        </w:rPr>
        <w:t xml:space="preserve">   </w:t>
      </w:r>
      <w:r w:rsidRPr="0077363E">
        <w:rPr>
          <w:rFonts w:ascii="Arial" w:hAnsi="Arial" w:cs="Arial"/>
          <w:iCs/>
        </w:rPr>
        <w:t>value= "</w:t>
      </w:r>
      <w:r w:rsidRPr="0077363E">
        <w:rPr>
          <w:rFonts w:ascii="Arial" w:hAnsi="Arial" w:cs="Arial"/>
        </w:rPr>
        <w:t>IN IP4 $"</w:t>
      </w:r>
    </w:p>
    <w:p w14:paraId="0CD1BD23"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iCs/>
        </w:rPr>
      </w:pPr>
      <w:r w:rsidRPr="0077363E">
        <w:rPr>
          <w:rFonts w:ascii="Arial" w:hAnsi="Arial" w:cs="Arial"/>
        </w:rPr>
        <w:tab/>
      </w:r>
      <w:r w:rsidRPr="0077363E">
        <w:rPr>
          <w:rFonts w:ascii="Arial" w:hAnsi="Arial" w:cs="Arial"/>
        </w:rPr>
        <w:tab/>
      </w:r>
      <w:r w:rsidRPr="0077363E">
        <w:rPr>
          <w:rFonts w:ascii="Arial" w:hAnsi="Arial" w:cs="Arial"/>
        </w:rPr>
        <w:tab/>
      </w:r>
      <w:r w:rsidRPr="0077363E">
        <w:rPr>
          <w:rFonts w:ascii="Arial" w:hAnsi="Arial" w:cs="Arial"/>
          <w:iCs/>
        </w:rPr>
        <w:t>PkgdName=0x000B00F</w:t>
      </w:r>
      <w:r w:rsidRPr="0077363E">
        <w:rPr>
          <w:rFonts w:ascii="Arial" w:hAnsi="Arial" w:cs="Arial"/>
          <w:iCs/>
        </w:rPr>
        <w:tab/>
      </w:r>
      <w:r w:rsidRPr="0077363E">
        <w:rPr>
          <w:rFonts w:ascii="Arial" w:hAnsi="Arial" w:cs="Arial"/>
          <w:iCs/>
        </w:rPr>
        <w:tab/>
      </w:r>
      <w:r w:rsidRPr="0077363E">
        <w:rPr>
          <w:rFonts w:ascii="Arial" w:hAnsi="Arial" w:cs="Arial"/>
          <w:iCs/>
        </w:rPr>
        <w:tab/>
        <w:t>/*SDP_M * /</w:t>
      </w:r>
    </w:p>
    <w:p w14:paraId="65519E09"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Pr>
          <w:rFonts w:ascii="Arial" w:hAnsi="Arial" w:cs="Arial"/>
          <w:iCs/>
        </w:rPr>
        <w:tab/>
      </w:r>
      <w:r>
        <w:rPr>
          <w:rFonts w:ascii="Arial" w:hAnsi="Arial" w:cs="Arial"/>
          <w:iCs/>
        </w:rPr>
        <w:tab/>
      </w:r>
      <w:r w:rsidR="00AB7182">
        <w:rPr>
          <w:rFonts w:ascii="Arial" w:hAnsi="Arial" w:cs="Arial"/>
          <w:iCs/>
        </w:rPr>
        <w:tab/>
      </w:r>
      <w:r>
        <w:rPr>
          <w:rFonts w:ascii="Arial" w:hAnsi="Arial" w:cs="Arial"/>
          <w:iCs/>
        </w:rPr>
        <w:t xml:space="preserve">    </w:t>
      </w:r>
      <w:r w:rsidRPr="0077363E">
        <w:rPr>
          <w:rFonts w:ascii="Arial" w:hAnsi="Arial" w:cs="Arial"/>
          <w:iCs/>
        </w:rPr>
        <w:t>value= "audio $ RTP/AVP 96</w:t>
      </w:r>
      <w:r w:rsidRPr="0077363E">
        <w:rPr>
          <w:rFonts w:ascii="Arial" w:hAnsi="Arial" w:cs="Arial"/>
        </w:rPr>
        <w:t>"</w:t>
      </w:r>
    </w:p>
    <w:p w14:paraId="0728B390"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3F7D4B31" w14:textId="77777777" w:rsidR="004C5199" w:rsidRPr="0077363E" w:rsidRDefault="004C5199" w:rsidP="004C5199">
      <w:pPr>
        <w:autoSpaceDE w:val="0"/>
        <w:autoSpaceDN w:val="0"/>
        <w:adjustRightInd w:val="0"/>
        <w:spacing w:after="0" w:line="240" w:lineRule="atLeast"/>
        <w:ind w:left="1704" w:firstLine="284"/>
        <w:rPr>
          <w:rFonts w:ascii="Arial" w:hAnsi="Arial" w:cs="Arial"/>
          <w:bCs/>
        </w:rPr>
      </w:pPr>
      <w:r w:rsidRPr="0077363E">
        <w:rPr>
          <w:rFonts w:ascii="Arial" w:hAnsi="Arial" w:cs="Arial"/>
          <w:bCs/>
          <w:iCs/>
        </w:rPr>
        <w:t>value= "</w:t>
      </w:r>
      <w:r w:rsidRPr="0077363E">
        <w:rPr>
          <w:rFonts w:ascii="Arial" w:hAnsi="Arial" w:cs="Arial"/>
          <w:bCs/>
        </w:rPr>
        <w:t xml:space="preserve">rtpmap:96 </w:t>
      </w:r>
      <w:r>
        <w:rPr>
          <w:rFonts w:ascii="Arial" w:hAnsi="Arial" w:cs="Arial"/>
          <w:bCs/>
        </w:rPr>
        <w:t>AMR</w:t>
      </w:r>
      <w:r w:rsidRPr="0077363E">
        <w:rPr>
          <w:rFonts w:ascii="Arial" w:hAnsi="Arial" w:cs="Arial"/>
          <w:bCs/>
        </w:rPr>
        <w:t xml:space="preserve">/8000" </w:t>
      </w:r>
    </w:p>
    <w:p w14:paraId="44BA7343"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3FE4B0B9" w14:textId="77777777" w:rsidR="004C5199" w:rsidRDefault="004C5199" w:rsidP="004C5199">
      <w:pPr>
        <w:autoSpaceDE w:val="0"/>
        <w:autoSpaceDN w:val="0"/>
        <w:adjustRightInd w:val="0"/>
        <w:spacing w:after="0" w:line="240" w:lineRule="atLeast"/>
        <w:ind w:left="1988"/>
        <w:rPr>
          <w:rFonts w:ascii="Arial" w:hAnsi="Arial" w:cs="Arial"/>
          <w:bCs/>
          <w:iCs/>
        </w:rPr>
      </w:pPr>
      <w:r w:rsidRPr="0077363E">
        <w:rPr>
          <w:rFonts w:ascii="Arial" w:hAnsi="Arial" w:cs="Arial"/>
          <w:bCs/>
          <w:iCs/>
        </w:rPr>
        <w:t xml:space="preserve">value= </w:t>
      </w:r>
      <w:r>
        <w:rPr>
          <w:rFonts w:ascii="Arial" w:hAnsi="Arial" w:cs="Arial"/>
          <w:bCs/>
        </w:rPr>
        <w:t>"fmtp:96 mode-set=0,2,5,7;mode-change-period=2;mode-change-neighbor=1"</w:t>
      </w:r>
      <w:r w:rsidRPr="00235C0C">
        <w:rPr>
          <w:rFonts w:ascii="Arial" w:hAnsi="Arial" w:cs="Arial"/>
          <w:bCs/>
          <w:iCs/>
        </w:rPr>
        <w:t xml:space="preserve"> </w:t>
      </w:r>
    </w:p>
    <w:p w14:paraId="435C8BD0"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506C85E6" w14:textId="77777777" w:rsidR="004C5199" w:rsidRPr="0077363E" w:rsidRDefault="004C5199" w:rsidP="004C5199">
      <w:pPr>
        <w:autoSpaceDE w:val="0"/>
        <w:autoSpaceDN w:val="0"/>
        <w:adjustRightInd w:val="0"/>
        <w:spacing w:after="0" w:line="240" w:lineRule="atLeast"/>
        <w:ind w:left="1704" w:firstLine="284"/>
        <w:rPr>
          <w:rFonts w:ascii="Arial" w:hAnsi="Arial" w:cs="Arial"/>
          <w:bCs/>
          <w:lang w:val="en-US"/>
        </w:rPr>
      </w:pPr>
      <w:r w:rsidRPr="0077363E">
        <w:rPr>
          <w:rFonts w:ascii="Arial" w:hAnsi="Arial" w:cs="Arial"/>
          <w:bCs/>
          <w:iCs/>
        </w:rPr>
        <w:t xml:space="preserve">value= </w:t>
      </w:r>
      <w:r>
        <w:rPr>
          <w:rFonts w:ascii="Arial" w:hAnsi="Arial" w:cs="Arial"/>
          <w:bCs/>
        </w:rPr>
        <w:t>"maxptime</w:t>
      </w:r>
      <w:r w:rsidR="00264735">
        <w:rPr>
          <w:rFonts w:ascii="Arial" w:hAnsi="Arial" w:cs="Arial"/>
          <w:bCs/>
        </w:rPr>
        <w:t>:</w:t>
      </w:r>
      <w:r>
        <w:rPr>
          <w:rFonts w:ascii="Arial" w:hAnsi="Arial" w:cs="Arial"/>
          <w:bCs/>
        </w:rPr>
        <w:t>20"</w:t>
      </w:r>
    </w:p>
    <w:p w14:paraId="6E59B280" w14:textId="77777777" w:rsidR="004C5199" w:rsidRDefault="004C5199" w:rsidP="004C5199">
      <w:pPr>
        <w:autoSpaceDE w:val="0"/>
        <w:autoSpaceDN w:val="0"/>
        <w:adjustRightInd w:val="0"/>
        <w:spacing w:after="0" w:line="240" w:lineRule="atLeast"/>
        <w:ind w:left="2272" w:firstLine="284"/>
        <w:rPr>
          <w:rFonts w:ascii="Arial" w:hAnsi="Arial" w:cs="Arial"/>
          <w:bCs/>
        </w:rPr>
      </w:pPr>
      <w:r w:rsidRPr="0077363E">
        <w:rPr>
          <w:rFonts w:ascii="Arial" w:hAnsi="Arial" w:cs="Arial"/>
          <w:bCs/>
        </w:rPr>
        <w:t xml:space="preserve">}} </w:t>
      </w:r>
    </w:p>
    <w:p w14:paraId="0221D290" w14:textId="77777777" w:rsidR="004C5199" w:rsidRDefault="004C5199" w:rsidP="004C5199">
      <w:pPr>
        <w:autoSpaceDE w:val="0"/>
        <w:autoSpaceDN w:val="0"/>
        <w:adjustRightInd w:val="0"/>
        <w:spacing w:after="0" w:line="240" w:lineRule="atLeast"/>
        <w:ind w:left="2272" w:firstLine="284"/>
        <w:rPr>
          <w:rFonts w:ascii="Arial" w:hAnsi="Arial" w:cs="Arial"/>
          <w:bCs/>
        </w:rPr>
      </w:pPr>
    </w:p>
    <w:p w14:paraId="66978DBD" w14:textId="77777777" w:rsidR="004C5199" w:rsidRDefault="004C5199" w:rsidP="00E719EE">
      <w:pPr>
        <w:pStyle w:val="NO"/>
      </w:pPr>
      <w:r w:rsidRPr="00CC2EA5">
        <w:t>NOTE:</w:t>
      </w:r>
      <w:r w:rsidR="00383A78">
        <w:tab/>
      </w:r>
      <w:r>
        <w:t>The c-line may be provided after m-line</w:t>
      </w:r>
      <w:r w:rsidRPr="00CC2EA5">
        <w:t>.</w:t>
      </w:r>
    </w:p>
    <w:p w14:paraId="5F258B0A" w14:textId="77777777" w:rsidR="00466786" w:rsidRPr="00235C0C" w:rsidRDefault="00466786" w:rsidP="00466786">
      <w:r>
        <w:t>On RTP-CN (SIP-I) terminations speech codecs are supported according to 3GPP TS 29.232 [5] subclause 10.2.1.</w:t>
      </w:r>
    </w:p>
    <w:p w14:paraId="7C3B4191" w14:textId="77777777" w:rsidR="00D34F61" w:rsidRDefault="00D34F61" w:rsidP="00D34F61">
      <w:pPr>
        <w:pStyle w:val="Heading3"/>
      </w:pPr>
      <w:bookmarkStart w:id="38" w:name="_Toc177668409"/>
      <w:r>
        <w:t>10.2.1A</w:t>
      </w:r>
      <w:r>
        <w:tab/>
        <w:t>IVAS Codec</w:t>
      </w:r>
      <w:bookmarkEnd w:id="38"/>
    </w:p>
    <w:p w14:paraId="084F5EB3" w14:textId="7191449A" w:rsidR="00D34F61" w:rsidRPr="002A15EA" w:rsidRDefault="00D34F61" w:rsidP="00D34F61">
      <w:r w:rsidRPr="002A15EA">
        <w:t xml:space="preserve">The </w:t>
      </w:r>
      <w:r w:rsidRPr="003C335A">
        <w:t>Immersive Voice and Audio Service</w:t>
      </w:r>
      <w:r>
        <w:t>s</w:t>
      </w:r>
      <w:r w:rsidRPr="002A15EA">
        <w:t xml:space="preserve"> (</w:t>
      </w:r>
      <w:r>
        <w:t>IVAS</w:t>
      </w:r>
      <w:r w:rsidRPr="002A15EA">
        <w:t xml:space="preserve">) speech </w:t>
      </w:r>
      <w:r>
        <w:t xml:space="preserve">and audio </w:t>
      </w:r>
      <w:r w:rsidRPr="002A15EA">
        <w:t>codec is defined in 3GPP TS 26.</w:t>
      </w:r>
      <w:r>
        <w:t>250</w:t>
      </w:r>
      <w:r w:rsidRPr="002A15EA">
        <w:t> </w:t>
      </w:r>
      <w:r>
        <w:t>[74]</w:t>
      </w:r>
      <w:r w:rsidRPr="002A15EA">
        <w:t>. Its RTP payload type is defined in 3GPP TS 26.</w:t>
      </w:r>
      <w:r>
        <w:t>253</w:t>
      </w:r>
      <w:r w:rsidRPr="002A15EA">
        <w:t> </w:t>
      </w:r>
      <w:r>
        <w:t>[75]</w:t>
      </w:r>
      <w:r w:rsidRPr="002A15EA">
        <w:t>, and procedures for its usage as IMS Multimedia Telephony speech codec are defined in 3GPP TS 26.114 [21]</w:t>
      </w:r>
      <w:r>
        <w:t xml:space="preserve"> and 3GPP TS 29.163 [4]</w:t>
      </w:r>
      <w:r w:rsidRPr="002A15EA">
        <w:t>.</w:t>
      </w:r>
    </w:p>
    <w:p w14:paraId="67F0B8CA" w14:textId="77777777" w:rsidR="00D34F61" w:rsidRDefault="00D34F61" w:rsidP="00D34F61">
      <w:pPr>
        <w:rPr>
          <w:lang w:val="en-US" w:eastAsia="ja-JP"/>
        </w:rPr>
      </w:pPr>
      <w:r>
        <w:rPr>
          <w:lang w:val="en-US" w:eastAsia="ja-JP"/>
        </w:rPr>
        <w:t xml:space="preserve">On IMS terminations, the IVAS codec shall be signaled in the </w:t>
      </w:r>
      <w:r>
        <w:rPr>
          <w:color w:val="000000"/>
          <w:lang w:val="en-US" w:eastAsia="ja-JP"/>
        </w:rPr>
        <w:t xml:space="preserve">SDP </w:t>
      </w:r>
      <w:r>
        <w:t xml:space="preserve">"a=rtpmap"-line and a dynamic RTP payload type shall be used. </w:t>
      </w:r>
    </w:p>
    <w:p w14:paraId="18EE0D54" w14:textId="77777777" w:rsidR="00D34F61" w:rsidRDefault="00D34F61" w:rsidP="00D34F61">
      <w:pPr>
        <w:rPr>
          <w:color w:val="000000"/>
          <w:lang w:val="en-US" w:eastAsia="ja-JP"/>
        </w:rPr>
      </w:pPr>
      <w:r>
        <w:rPr>
          <w:color w:val="000000"/>
          <w:lang w:val="en-US" w:eastAsia="ja-JP"/>
        </w:rPr>
        <w:t xml:space="preserve">The selected options are expressed as MIME parameters in SDP </w:t>
      </w:r>
      <w:r>
        <w:t>"a=fmtp"-line.</w:t>
      </w:r>
      <w:r>
        <w:rPr>
          <w:color w:val="000000"/>
          <w:lang w:val="en-US" w:eastAsia="ja-JP"/>
        </w:rPr>
        <w:t xml:space="preserve"> </w:t>
      </w:r>
    </w:p>
    <w:p w14:paraId="1141BB99" w14:textId="77777777" w:rsidR="000F038B" w:rsidRDefault="000F038B" w:rsidP="000F038B">
      <w:pPr>
        <w:pStyle w:val="Heading3"/>
      </w:pPr>
      <w:bookmarkStart w:id="39" w:name="_Toc177668410"/>
      <w:r>
        <w:lastRenderedPageBreak/>
        <w:t>10.2.1B</w:t>
      </w:r>
      <w:r>
        <w:tab/>
        <w:t>EVS Codec</w:t>
      </w:r>
      <w:bookmarkEnd w:id="39"/>
    </w:p>
    <w:p w14:paraId="21C6A424" w14:textId="6BE83613" w:rsidR="000F038B" w:rsidRPr="00B92AA3" w:rsidRDefault="000F038B" w:rsidP="000F038B">
      <w:r w:rsidRPr="00B92AA3">
        <w:t>The Enhanced Voice Services (EVS) speech codec is defined in 3GPP TS 26.441 [</w:t>
      </w:r>
      <w:r>
        <w:t>76</w:t>
      </w:r>
      <w:r w:rsidRPr="00B92AA3">
        <w:t>]. Its RTP payload type is defined in 3GPP TS 26.445 [</w:t>
      </w:r>
      <w:r>
        <w:t>77</w:t>
      </w:r>
      <w:r w:rsidRPr="00B92AA3">
        <w:t>], and procedures for its usage as IMS Multimedia Telephony speech codec are defined in 3GPP TS 26.114 [</w:t>
      </w:r>
      <w:r>
        <w:t>62</w:t>
      </w:r>
      <w:r w:rsidRPr="00B92AA3">
        <w:t>].</w:t>
      </w:r>
    </w:p>
    <w:p w14:paraId="5C93BE76" w14:textId="77777777" w:rsidR="000F038B" w:rsidRDefault="000F038B" w:rsidP="000F038B">
      <w:pPr>
        <w:rPr>
          <w:color w:val="000000"/>
          <w:lang w:val="en-US" w:eastAsia="ja-JP"/>
        </w:rPr>
      </w:pPr>
      <w:r>
        <w:rPr>
          <w:lang w:val="en-US" w:eastAsia="ja-JP"/>
        </w:rPr>
        <w:t xml:space="preserve">On IMS terminations, the EVS codec shall be signaled in the </w:t>
      </w:r>
      <w:r>
        <w:rPr>
          <w:color w:val="000000"/>
          <w:lang w:val="en-US" w:eastAsia="ja-JP"/>
        </w:rPr>
        <w:t xml:space="preserve">SDP </w:t>
      </w:r>
      <w:r>
        <w:t xml:space="preserve">"a=rtpmap"-line and a dynamic RTP payload type shall be used. </w:t>
      </w:r>
      <w:r>
        <w:rPr>
          <w:color w:val="000000"/>
          <w:lang w:val="en-US" w:eastAsia="ja-JP"/>
        </w:rPr>
        <w:t xml:space="preserve">The selected options are expressed as MIME parameters in SDP </w:t>
      </w:r>
      <w:r>
        <w:t>"a=fmtp"-line.</w:t>
      </w:r>
      <w:r>
        <w:rPr>
          <w:color w:val="000000"/>
          <w:lang w:val="en-US" w:eastAsia="ja-JP"/>
        </w:rPr>
        <w:t xml:space="preserve"> </w:t>
      </w:r>
    </w:p>
    <w:p w14:paraId="03DABA3D" w14:textId="7B36E34D" w:rsidR="000F038B" w:rsidRPr="00F91196" w:rsidRDefault="000F038B" w:rsidP="000F038B">
      <w:r>
        <w:t>On RTP-CN (SIP-I) terminations, speech codecs are supported according to clause 10.2.1 of 3GPP TS 29.232 [5].</w:t>
      </w:r>
    </w:p>
    <w:p w14:paraId="3E53E762" w14:textId="77777777" w:rsidR="00CC587E" w:rsidRDefault="00CC587E" w:rsidP="00CC587E">
      <w:pPr>
        <w:pStyle w:val="Heading3"/>
      </w:pPr>
      <w:bookmarkStart w:id="40" w:name="_Toc177668411"/>
      <w:r>
        <w:t>10.2.2</w:t>
      </w:r>
      <w:r>
        <w:tab/>
        <w:t xml:space="preserve">DTMF </w:t>
      </w:r>
      <w:r w:rsidR="00466786">
        <w:t>Payload Type</w:t>
      </w:r>
      <w:bookmarkEnd w:id="40"/>
    </w:p>
    <w:p w14:paraId="33E071E5" w14:textId="77777777" w:rsidR="00F70038" w:rsidRDefault="00F70038" w:rsidP="00F70038">
      <w:pPr>
        <w:rPr>
          <w:color w:val="000000"/>
          <w:lang w:val="en-US" w:eastAsia="ja-JP"/>
        </w:rPr>
      </w:pPr>
      <w:r>
        <w:rPr>
          <w:color w:val="000000"/>
          <w:lang w:eastAsia="ja-JP"/>
        </w:rPr>
        <w:t>On IMS</w:t>
      </w:r>
      <w:r w:rsidR="00466786">
        <w:rPr>
          <w:color w:val="000000"/>
          <w:lang w:eastAsia="ja-JP"/>
        </w:rPr>
        <w:t xml:space="preserve"> and RTP-CN (SIP-I)</w:t>
      </w:r>
      <w:r>
        <w:rPr>
          <w:color w:val="000000"/>
          <w:lang w:eastAsia="ja-JP"/>
        </w:rPr>
        <w:t xml:space="preserve"> terminations, DTMF is transported according to the </w:t>
      </w:r>
      <w:r w:rsidR="00D07DB6">
        <w:rPr>
          <w:color w:val="000000"/>
          <w:lang w:eastAsia="ja-JP"/>
        </w:rPr>
        <w:t xml:space="preserve">IETF </w:t>
      </w:r>
      <w:r>
        <w:rPr>
          <w:color w:val="000000"/>
          <w:lang w:eastAsia="ja-JP"/>
        </w:rPr>
        <w:t xml:space="preserve">RFC 2833 </w:t>
      </w:r>
      <w:r w:rsidR="00DE0DF8">
        <w:rPr>
          <w:color w:val="000000"/>
          <w:lang w:eastAsia="ja-JP"/>
        </w:rPr>
        <w:t>[18</w:t>
      </w:r>
      <w:r>
        <w:rPr>
          <w:color w:val="000000"/>
          <w:lang w:eastAsia="ja-JP"/>
        </w:rPr>
        <w:t xml:space="preserve">] </w:t>
      </w:r>
      <w:r w:rsidR="000F7258">
        <w:t>"</w:t>
      </w:r>
      <w:r>
        <w:rPr>
          <w:color w:val="000000"/>
          <w:lang w:eastAsia="ja-JP"/>
        </w:rPr>
        <w:t>telephone event</w:t>
      </w:r>
      <w:r w:rsidR="000F7258">
        <w:t>"</w:t>
      </w:r>
      <w:r>
        <w:rPr>
          <w:color w:val="000000"/>
          <w:lang w:eastAsia="ja-JP"/>
        </w:rPr>
        <w:t xml:space="preserve"> format.</w:t>
      </w:r>
    </w:p>
    <w:p w14:paraId="447E291F" w14:textId="77777777" w:rsidR="00F70038" w:rsidRDefault="00D07DB6" w:rsidP="00F70038">
      <w:r>
        <w:rPr>
          <w:lang w:val="en-US" w:eastAsia="ja-JP"/>
        </w:rPr>
        <w:t xml:space="preserve">IETF </w:t>
      </w:r>
      <w:r w:rsidR="00F70038">
        <w:rPr>
          <w:lang w:val="en-US" w:eastAsia="ja-JP"/>
        </w:rPr>
        <w:t xml:space="preserve">RFC </w:t>
      </w:r>
      <w:r w:rsidR="00DE0DF8">
        <w:rPr>
          <w:lang w:val="en-US" w:eastAsia="ja-JP"/>
        </w:rPr>
        <w:t>2833[18</w:t>
      </w:r>
      <w:r w:rsidR="00F70038">
        <w:rPr>
          <w:lang w:val="en-US" w:eastAsia="ja-JP"/>
        </w:rPr>
        <w:t xml:space="preserve">] contains the MIME registration with media type </w:t>
      </w:r>
      <w:r w:rsidR="005B69E6">
        <w:t>"</w:t>
      </w:r>
      <w:r w:rsidR="00F70038">
        <w:rPr>
          <w:lang w:val="en-US" w:eastAsia="ja-JP"/>
        </w:rPr>
        <w:t>audio</w:t>
      </w:r>
      <w:r w:rsidR="005B69E6">
        <w:t>"</w:t>
      </w:r>
      <w:r w:rsidR="00F70038">
        <w:rPr>
          <w:lang w:val="en-US" w:eastAsia="ja-JP"/>
        </w:rPr>
        <w:t xml:space="preserve"> and media subtype </w:t>
      </w:r>
      <w:r w:rsidR="000F7258">
        <w:t>"</w:t>
      </w:r>
      <w:r w:rsidR="00F70038">
        <w:rPr>
          <w:lang w:val="en-US" w:eastAsia="ja-JP"/>
        </w:rPr>
        <w:t>telephone-event</w:t>
      </w:r>
      <w:r w:rsidR="000F7258">
        <w:t>"</w:t>
      </w:r>
      <w:r w:rsidR="00F70038">
        <w:rPr>
          <w:lang w:val="en-US" w:eastAsia="ja-JP"/>
        </w:rPr>
        <w:t xml:space="preserve">. DTMF shall be signaled accordingly in the </w:t>
      </w:r>
      <w:r w:rsidR="00F70038">
        <w:rPr>
          <w:color w:val="000000"/>
          <w:lang w:val="en-US" w:eastAsia="ja-JP"/>
        </w:rPr>
        <w:t xml:space="preserve">SDP </w:t>
      </w:r>
      <w:r w:rsidR="002E1B26">
        <w:t>"</w:t>
      </w:r>
      <w:r w:rsidR="00F70038">
        <w:t>a=rtpmap</w:t>
      </w:r>
      <w:r w:rsidR="002E1B26">
        <w:t>"</w:t>
      </w:r>
      <w:r w:rsidR="00F70038">
        <w:t>-line and a dynamic RTP payload type shall be used.</w:t>
      </w:r>
    </w:p>
    <w:p w14:paraId="36FC5651" w14:textId="77777777" w:rsidR="00CC587E" w:rsidRDefault="00F70038" w:rsidP="00F70038">
      <w:pPr>
        <w:rPr>
          <w:color w:val="000000"/>
          <w:lang w:eastAsia="ja-JP"/>
        </w:rPr>
      </w:pPr>
      <w:r>
        <w:t xml:space="preserve">An IM-MGW supporting DTMF shall support the default options of the </w:t>
      </w:r>
      <w:r w:rsidR="00D07DB6">
        <w:t xml:space="preserve">IETF </w:t>
      </w:r>
      <w:r>
        <w:rPr>
          <w:color w:val="000000"/>
          <w:lang w:eastAsia="ja-JP"/>
        </w:rPr>
        <w:t>RFC 2833 [</w:t>
      </w:r>
      <w:r w:rsidR="00DE0DF8">
        <w:rPr>
          <w:color w:val="000000"/>
          <w:lang w:eastAsia="ja-JP"/>
        </w:rPr>
        <w:t>18</w:t>
      </w:r>
      <w:r>
        <w:rPr>
          <w:color w:val="000000"/>
          <w:lang w:eastAsia="ja-JP"/>
        </w:rPr>
        <w:t xml:space="preserve">] </w:t>
      </w:r>
      <w:r w:rsidR="000F7258">
        <w:t>"</w:t>
      </w:r>
      <w:r>
        <w:rPr>
          <w:color w:val="000000"/>
          <w:lang w:eastAsia="ja-JP"/>
        </w:rPr>
        <w:t>telephone event</w:t>
      </w:r>
      <w:r w:rsidR="000F7258">
        <w:t>"</w:t>
      </w:r>
      <w:r>
        <w:rPr>
          <w:color w:val="000000"/>
          <w:lang w:eastAsia="ja-JP"/>
        </w:rPr>
        <w:t xml:space="preserve"> format. Therefore, a support of optional MIME parameters of </w:t>
      </w:r>
      <w:r w:rsidR="005B69E6">
        <w:t>"</w:t>
      </w:r>
      <w:r>
        <w:rPr>
          <w:color w:val="000000"/>
          <w:lang w:eastAsia="ja-JP"/>
        </w:rPr>
        <w:t>telephone-event</w:t>
      </w:r>
      <w:r w:rsidR="005B69E6">
        <w:t>"</w:t>
      </w:r>
      <w:r>
        <w:rPr>
          <w:color w:val="000000"/>
          <w:lang w:eastAsia="ja-JP"/>
        </w:rPr>
        <w:t xml:space="preserve"> is not required at the Mn interface.</w:t>
      </w:r>
    </w:p>
    <w:p w14:paraId="098822EB" w14:textId="77777777" w:rsidR="00CC587E" w:rsidRDefault="00CC587E" w:rsidP="00CC587E">
      <w:pPr>
        <w:pStyle w:val="Heading3"/>
        <w:rPr>
          <w:lang w:val="en-US" w:eastAsia="ja-JP"/>
        </w:rPr>
      </w:pPr>
      <w:bookmarkStart w:id="41" w:name="_Toc177668412"/>
      <w:r>
        <w:rPr>
          <w:lang w:val="en-US" w:eastAsia="ja-JP"/>
        </w:rPr>
        <w:t>10.2.3</w:t>
      </w:r>
      <w:r>
        <w:rPr>
          <w:lang w:val="en-US" w:eastAsia="ja-JP"/>
        </w:rPr>
        <w:tab/>
        <w:t>Other Codecs</w:t>
      </w:r>
      <w:bookmarkEnd w:id="41"/>
    </w:p>
    <w:p w14:paraId="46B03B68" w14:textId="77777777" w:rsidR="00CC587E" w:rsidRDefault="00CC587E" w:rsidP="00CC587E">
      <w:pPr>
        <w:rPr>
          <w:rFonts w:eastAsia="SimSun"/>
        </w:rPr>
      </w:pPr>
      <w:r>
        <w:rPr>
          <w:lang w:val="en-US" w:eastAsia="ja-JP"/>
        </w:rPr>
        <w:t>On IMS terminations, other codecs such as</w:t>
      </w:r>
      <w:r>
        <w:t xml:space="preserve"> </w:t>
      </w:r>
      <w:r>
        <w:rPr>
          <w:rFonts w:eastAsia="SimSun"/>
        </w:rPr>
        <w:t>ITU-T codecs are transported according to the RTP payload formats in IETF RFC 3555[</w:t>
      </w:r>
      <w:r w:rsidR="00383A78">
        <w:rPr>
          <w:rFonts w:eastAsia="SimSun"/>
        </w:rPr>
        <w:t>32</w:t>
      </w:r>
      <w:r>
        <w:rPr>
          <w:rFonts w:eastAsia="SimSun"/>
        </w:rPr>
        <w:t xml:space="preserve">]. 3GPP TS 29.163[4], clause B.2.5.4, specifies the options applicable within 3GPP. </w:t>
      </w:r>
    </w:p>
    <w:p w14:paraId="71E3DACC" w14:textId="77777777" w:rsidR="00CC587E" w:rsidRDefault="00CC587E" w:rsidP="00CC587E">
      <w:pPr>
        <w:rPr>
          <w:lang w:val="en-US" w:eastAsia="ja-JP"/>
        </w:rPr>
      </w:pPr>
      <w:r>
        <w:rPr>
          <w:lang w:val="en-US" w:eastAsia="ja-JP"/>
        </w:rPr>
        <w:t>IETF RFC 3555[</w:t>
      </w:r>
      <w:r w:rsidR="00383A78">
        <w:rPr>
          <w:lang w:val="en-US" w:eastAsia="ja-JP"/>
        </w:rPr>
        <w:t>32</w:t>
      </w:r>
      <w:r>
        <w:rPr>
          <w:lang w:val="en-US" w:eastAsia="ja-JP"/>
        </w:rPr>
        <w:t xml:space="preserve">] contains the MIME registration with media type </w:t>
      </w:r>
      <w:r>
        <w:t>"</w:t>
      </w:r>
      <w:r>
        <w:rPr>
          <w:lang w:val="en-US" w:eastAsia="ja-JP"/>
        </w:rPr>
        <w:t>audio</w:t>
      </w:r>
      <w:r>
        <w:t>"</w:t>
      </w:r>
      <w:r>
        <w:rPr>
          <w:lang w:val="en-US" w:eastAsia="ja-JP"/>
        </w:rPr>
        <w:t xml:space="preserve"> and corresponding media subtype.</w:t>
      </w:r>
    </w:p>
    <w:p w14:paraId="4D4DB207" w14:textId="77777777" w:rsidR="00CC587E" w:rsidRDefault="00CC587E" w:rsidP="00CC587E">
      <w:pPr>
        <w:rPr>
          <w:rFonts w:eastAsia="SimSun"/>
        </w:rPr>
      </w:pPr>
      <w:r>
        <w:t xml:space="preserve">For dynamic payload type being used </w:t>
      </w:r>
      <w:r>
        <w:rPr>
          <w:lang w:val="en-US" w:eastAsia="ja-JP"/>
        </w:rPr>
        <w:t xml:space="preserve">the ITU-T codecs shall be signaled accordingly in the </w:t>
      </w:r>
      <w:r>
        <w:rPr>
          <w:color w:val="000000"/>
          <w:lang w:val="en-US" w:eastAsia="ja-JP"/>
        </w:rPr>
        <w:t xml:space="preserve">SDP </w:t>
      </w:r>
      <w:r>
        <w:t xml:space="preserve">"a=rtpmap"-line, where the selected  </w:t>
      </w:r>
      <w:r>
        <w:rPr>
          <w:color w:val="000000"/>
          <w:lang w:val="en-US" w:eastAsia="ja-JP"/>
        </w:rPr>
        <w:t xml:space="preserve">options are expressed as MIME parameters in SDP </w:t>
      </w:r>
      <w:r>
        <w:t>"a=fmtp"-line.</w:t>
      </w:r>
    </w:p>
    <w:p w14:paraId="38B3A25E" w14:textId="77777777" w:rsidR="00CC587E" w:rsidRDefault="00CC587E" w:rsidP="00CC587E">
      <w:pPr>
        <w:rPr>
          <w:lang w:val="en-US" w:eastAsia="ja-JP"/>
        </w:rPr>
      </w:pPr>
      <w:r>
        <w:rPr>
          <w:rFonts w:eastAsia="SimSun"/>
        </w:rPr>
        <w:t xml:space="preserve">For static payloads </w:t>
      </w:r>
      <w:r>
        <w:t xml:space="preserve">type being used </w:t>
      </w:r>
      <w:r>
        <w:rPr>
          <w:lang w:val="en-US" w:eastAsia="ja-JP"/>
        </w:rPr>
        <w:t xml:space="preserve"> ITU-T codecs shall be allowed to be signaled accordingly in the </w:t>
      </w:r>
      <w:r>
        <w:rPr>
          <w:color w:val="000000"/>
          <w:lang w:val="en-US" w:eastAsia="ja-JP"/>
        </w:rPr>
        <w:t xml:space="preserve">SDP </w:t>
      </w:r>
      <w:r>
        <w:t>"a=rtpmap"-line</w:t>
      </w:r>
      <w:r>
        <w:rPr>
          <w:rFonts w:eastAsia="SimSun"/>
        </w:rPr>
        <w:t xml:space="preserve">,when </w:t>
      </w:r>
      <w:r>
        <w:rPr>
          <w:color w:val="000000"/>
          <w:lang w:val="en-US" w:eastAsia="ja-JP"/>
        </w:rPr>
        <w:t xml:space="preserve">the selected options are expressed as MIME parameters in SDP </w:t>
      </w:r>
      <w:r>
        <w:t>"a=fmtp"-line.</w:t>
      </w:r>
      <w:r>
        <w:rPr>
          <w:rFonts w:eastAsia="SimSun"/>
        </w:rPr>
        <w:t xml:space="preserve"> Otherwise t</w:t>
      </w:r>
      <w:r>
        <w:t>he codec type is implied by the RTP payload type.</w:t>
      </w:r>
    </w:p>
    <w:p w14:paraId="5E68B23C" w14:textId="77777777" w:rsidR="00CC587E" w:rsidRDefault="00CC587E" w:rsidP="00CC587E">
      <w:pPr>
        <w:pStyle w:val="Heading4"/>
      </w:pPr>
      <w:bookmarkStart w:id="42" w:name="_Toc177668413"/>
      <w:r>
        <w:t>10.2.3.1</w:t>
      </w:r>
      <w:r>
        <w:tab/>
        <w:t>G.711 Codec</w:t>
      </w:r>
      <w:bookmarkEnd w:id="42"/>
    </w:p>
    <w:p w14:paraId="718A8993" w14:textId="77777777" w:rsidR="00CC587E" w:rsidRDefault="00CC587E" w:rsidP="00CC587E">
      <w:pPr>
        <w:rPr>
          <w:lang w:eastAsia="ja-JP"/>
        </w:rPr>
      </w:pPr>
      <w:r>
        <w:rPr>
          <w:lang w:eastAsia="ja-JP"/>
        </w:rPr>
        <w:t xml:space="preserve">On IMS </w:t>
      </w:r>
      <w:r w:rsidR="00466786">
        <w:rPr>
          <w:lang w:eastAsia="ja-JP"/>
        </w:rPr>
        <w:t xml:space="preserve">and RTP-CN (SIP-I) </w:t>
      </w:r>
      <w:r>
        <w:rPr>
          <w:lang w:eastAsia="ja-JP"/>
        </w:rPr>
        <w:t>terminations, G.711 codec is transported according to IETF RFC 3551[</w:t>
      </w:r>
      <w:r w:rsidR="00280FBB">
        <w:rPr>
          <w:lang w:eastAsia="ja-JP"/>
        </w:rPr>
        <w:t>33</w:t>
      </w:r>
      <w:r>
        <w:rPr>
          <w:lang w:eastAsia="ja-JP"/>
        </w:rPr>
        <w:t xml:space="preserve">].   </w:t>
      </w:r>
    </w:p>
    <w:p w14:paraId="6ACCCE2D" w14:textId="77777777" w:rsidR="00CC587E" w:rsidRDefault="00F01059" w:rsidP="00F01059">
      <w:pPr>
        <w:pStyle w:val="Heading4"/>
        <w:tabs>
          <w:tab w:val="left" w:pos="1425"/>
        </w:tabs>
        <w:ind w:left="1425" w:hanging="1425"/>
      </w:pPr>
      <w:bookmarkStart w:id="43" w:name="_Toc177668414"/>
      <w:r>
        <w:t>10.2.3.2</w:t>
      </w:r>
      <w:r>
        <w:tab/>
      </w:r>
      <w:r w:rsidR="00CC587E">
        <w:t>Clearmode</w:t>
      </w:r>
      <w:bookmarkEnd w:id="43"/>
    </w:p>
    <w:p w14:paraId="4E0E8544" w14:textId="77777777" w:rsidR="00CC587E" w:rsidRPr="00132775" w:rsidRDefault="00CC587E" w:rsidP="00CC587E">
      <w:pPr>
        <w:rPr>
          <w:lang w:eastAsia="ja-JP"/>
        </w:rPr>
      </w:pPr>
      <w:r w:rsidRPr="00132775">
        <w:rPr>
          <w:lang w:eastAsia="ja-JP"/>
        </w:rPr>
        <w:t xml:space="preserve">On IMS </w:t>
      </w:r>
      <w:r w:rsidR="00466786">
        <w:rPr>
          <w:lang w:eastAsia="ja-JP"/>
        </w:rPr>
        <w:t xml:space="preserve">and RTP-CN (SIP-I) </w:t>
      </w:r>
      <w:r w:rsidRPr="00132775">
        <w:rPr>
          <w:lang w:eastAsia="ja-JP"/>
        </w:rPr>
        <w:t>terminations, Clearmode codec is transported according to IETF RFC 4040[</w:t>
      </w:r>
      <w:r w:rsidR="00280FBB" w:rsidRPr="00132775">
        <w:rPr>
          <w:lang w:eastAsia="ja-JP"/>
        </w:rPr>
        <w:t>35</w:t>
      </w:r>
      <w:r w:rsidRPr="00132775">
        <w:rPr>
          <w:lang w:eastAsia="ja-JP"/>
        </w:rPr>
        <w:t>].</w:t>
      </w:r>
    </w:p>
    <w:p w14:paraId="1E1B515B" w14:textId="77777777" w:rsidR="00CC587E" w:rsidRPr="00132775" w:rsidRDefault="00CC587E" w:rsidP="00CC587E">
      <w:r w:rsidRPr="00132775">
        <w:t>When the MGC determines that a 64 kbit/s unrestricted bearer service is requested, the clearmode codec shall be used. A Dynamic Payload type with CLEARMODE as encoding name shall be included in both the local and remote descriptor.</w:t>
      </w:r>
    </w:p>
    <w:p w14:paraId="190CC6C2" w14:textId="77777777" w:rsidR="00CC587E" w:rsidRPr="00132775" w:rsidRDefault="00CC587E" w:rsidP="00CC587E">
      <w:r w:rsidRPr="00132775">
        <w:t xml:space="preserve">The behaviour of the MGW shall then conform to IETF </w:t>
      </w:r>
      <w:r w:rsidRPr="00132775">
        <w:rPr>
          <w:lang w:eastAsia="ja-JP"/>
        </w:rPr>
        <w:t>RFC 4040[</w:t>
      </w:r>
      <w:r w:rsidR="00280FBB" w:rsidRPr="00132775">
        <w:rPr>
          <w:lang w:eastAsia="ja-JP"/>
        </w:rPr>
        <w:t>35</w:t>
      </w:r>
      <w:r w:rsidRPr="00132775">
        <w:rPr>
          <w:lang w:eastAsia="ja-JP"/>
        </w:rPr>
        <w:t>]</w:t>
      </w:r>
      <w:r w:rsidRPr="00132775">
        <w:t>. All voice and signal processing functions such as silence suppression, comfort noise insertion and gain adjustment shall be automatically turned off. The MG</w:t>
      </w:r>
      <w:r w:rsidR="00466786">
        <w:t>W</w:t>
      </w:r>
      <w:r w:rsidRPr="00132775">
        <w:t xml:space="preserve"> shall inherit the same QoS objectives as the ISDN bearer service.</w:t>
      </w:r>
    </w:p>
    <w:p w14:paraId="1A31CAE2" w14:textId="77777777" w:rsidR="00CC587E" w:rsidRDefault="00D026DD" w:rsidP="00D026DD">
      <w:pPr>
        <w:pStyle w:val="Heading4"/>
        <w:tabs>
          <w:tab w:val="left" w:pos="1425"/>
        </w:tabs>
        <w:ind w:left="1425" w:hanging="1425"/>
      </w:pPr>
      <w:bookmarkStart w:id="44" w:name="_Toc177668415"/>
      <w:r>
        <w:t>10.2.3.3</w:t>
      </w:r>
      <w:r>
        <w:tab/>
      </w:r>
      <w:r w:rsidR="00CC587E">
        <w:t>Silence suppression and comfort noise</w:t>
      </w:r>
      <w:bookmarkEnd w:id="44"/>
    </w:p>
    <w:p w14:paraId="034101BE" w14:textId="77777777" w:rsidR="00466786" w:rsidRPr="00466786" w:rsidRDefault="00466786" w:rsidP="00466786">
      <w:r>
        <w:t>On RTP-CN (SIP-I) terminations silence suppression and comfort noise are supported according to 3GPP TS 29.232 [5] subclause 10.2.3.4.For IMS terminations the following text applies.</w:t>
      </w:r>
    </w:p>
    <w:p w14:paraId="6FEC8DFE" w14:textId="77777777" w:rsidR="00CC587E" w:rsidRPr="00132775" w:rsidRDefault="00CC587E" w:rsidP="00CC587E">
      <w:r w:rsidRPr="00132775">
        <w:t>Silence Suppression (SS) mode is direction-independent and shall be supported call/bearer individually. Silence suppression mode must be explicitly enabled and disabled. Default shall be a disabled SS mode.</w:t>
      </w:r>
    </w:p>
    <w:p w14:paraId="61103D6A" w14:textId="77777777" w:rsidR="00CC587E" w:rsidRPr="00132775" w:rsidRDefault="00CC587E" w:rsidP="00CC587E">
      <w:r w:rsidRPr="00132775">
        <w:t>If a codec has built-in support for silence suppression and comfort noise insertion, and an a=line has been defined in IETF RFC3551[</w:t>
      </w:r>
      <w:r w:rsidR="00280FBB" w:rsidRPr="00132775">
        <w:t>33</w:t>
      </w:r>
      <w:r w:rsidRPr="00132775">
        <w:t>] or IETF RFC 3555 [</w:t>
      </w:r>
      <w:r w:rsidR="00280FBB" w:rsidRPr="00132775">
        <w:t>32</w:t>
      </w:r>
      <w:r w:rsidRPr="00132775">
        <w:t xml:space="preserve">] to activate or de-activate these features, the activation or deactivation of </w:t>
      </w:r>
      <w:r w:rsidRPr="00132775">
        <w:lastRenderedPageBreak/>
        <w:t>these features shall be indicated using the a= line according to IETF RFC 3551[</w:t>
      </w:r>
      <w:r w:rsidR="00280FBB" w:rsidRPr="00132775">
        <w:t>33</w:t>
      </w:r>
      <w:r w:rsidRPr="00132775">
        <w:t>]and IETF RFC 3555[</w:t>
      </w:r>
      <w:r w:rsidR="00280FBB" w:rsidRPr="00132775">
        <w:t>32</w:t>
      </w:r>
      <w:r w:rsidRPr="00132775">
        <w:t>]. If the selected codec does not have built in support for silence suppression and comfort noise (CN) insertion, the CN payload code defined in RFC 3389[</w:t>
      </w:r>
      <w:r w:rsidR="00280FBB" w:rsidRPr="00132775">
        <w:t>36</w:t>
      </w:r>
      <w:r w:rsidRPr="00132775">
        <w:t xml:space="preserve">] may be included in the media description. </w:t>
      </w:r>
    </w:p>
    <w:p w14:paraId="4710EAE4" w14:textId="77777777" w:rsidR="00CC587E" w:rsidRPr="00132775" w:rsidRDefault="00CC587E" w:rsidP="00CC587E">
      <w:pPr>
        <w:pStyle w:val="PL"/>
        <w:rPr>
          <w:rFonts w:ascii="Times New Roman" w:hAnsi="Times New Roman"/>
          <w:sz w:val="20"/>
        </w:rPr>
      </w:pPr>
      <w:r w:rsidRPr="00132775">
        <w:rPr>
          <w:rFonts w:ascii="Times New Roman" w:hAnsi="Times New Roman"/>
          <w:sz w:val="20"/>
        </w:rPr>
        <w:t>E.g (for ITU-T Recommendation G.711 A-law codec):</w:t>
      </w:r>
    </w:p>
    <w:p w14:paraId="6F100F6E" w14:textId="77777777" w:rsidR="00CC587E" w:rsidRPr="00132775" w:rsidRDefault="00CC587E" w:rsidP="00CC587E">
      <w:pPr>
        <w:pStyle w:val="PL"/>
      </w:pPr>
    </w:p>
    <w:p w14:paraId="562CF0A9" w14:textId="77777777" w:rsidR="00CC587E" w:rsidRPr="00132775" w:rsidRDefault="00CC587E" w:rsidP="00CC587E">
      <w:pPr>
        <w:pStyle w:val="PL"/>
        <w:rPr>
          <w:sz w:val="18"/>
          <w:szCs w:val="18"/>
        </w:rPr>
      </w:pPr>
      <w:r w:rsidRPr="00132775">
        <w:rPr>
          <w:sz w:val="18"/>
          <w:szCs w:val="18"/>
        </w:rPr>
        <w:tab/>
        <w:t>v=0</w:t>
      </w:r>
    </w:p>
    <w:p w14:paraId="15196D6C" w14:textId="77777777" w:rsidR="00CC587E" w:rsidRPr="00132775" w:rsidRDefault="00CC587E" w:rsidP="00CC587E">
      <w:pPr>
        <w:pStyle w:val="PL"/>
        <w:rPr>
          <w:sz w:val="18"/>
          <w:szCs w:val="18"/>
        </w:rPr>
      </w:pPr>
      <w:r w:rsidRPr="00132775">
        <w:rPr>
          <w:sz w:val="18"/>
          <w:szCs w:val="18"/>
        </w:rPr>
        <w:tab/>
        <w:t>c=IN &lt;address type&gt; &lt;connection address&gt;</w:t>
      </w:r>
    </w:p>
    <w:p w14:paraId="0B877C8A" w14:textId="77777777" w:rsidR="00CC587E" w:rsidRPr="00132775" w:rsidRDefault="00CC587E" w:rsidP="00CC587E">
      <w:pPr>
        <w:pStyle w:val="PL"/>
        <w:rPr>
          <w:sz w:val="18"/>
          <w:szCs w:val="18"/>
        </w:rPr>
      </w:pPr>
      <w:r w:rsidRPr="00132775">
        <w:rPr>
          <w:sz w:val="18"/>
          <w:szCs w:val="18"/>
        </w:rPr>
        <w:tab/>
        <w:t>m=audio &lt;port number&gt; RTP/AVP 8 13</w:t>
      </w:r>
    </w:p>
    <w:p w14:paraId="67C1655D" w14:textId="77777777" w:rsidR="00CC587E" w:rsidRPr="00132775" w:rsidRDefault="00CC587E" w:rsidP="00CC587E">
      <w:pPr>
        <w:pStyle w:val="PL"/>
        <w:rPr>
          <w:sz w:val="18"/>
          <w:szCs w:val="18"/>
        </w:rPr>
      </w:pPr>
      <w:r w:rsidRPr="00132775">
        <w:rPr>
          <w:sz w:val="18"/>
          <w:szCs w:val="18"/>
        </w:rPr>
        <w:tab/>
        <w:t>a=ptime: 10</w:t>
      </w:r>
    </w:p>
    <w:p w14:paraId="015A9993" w14:textId="77777777" w:rsidR="00CC587E" w:rsidRPr="00132775" w:rsidRDefault="00CC587E" w:rsidP="00CC587E">
      <w:pPr>
        <w:pStyle w:val="PL"/>
      </w:pPr>
    </w:p>
    <w:p w14:paraId="0BC24864" w14:textId="77777777" w:rsidR="00CC587E" w:rsidRPr="00132775" w:rsidRDefault="00CC587E" w:rsidP="00CC587E">
      <w:r w:rsidRPr="00132775">
        <w:t>If the CN payload is included in the Local Descriptor, the MGW shall be prepared to receive CN packets during silence periods. This action corresponds to an implicit enabling of the SS mode in receiving direction.</w:t>
      </w:r>
    </w:p>
    <w:p w14:paraId="375FC958" w14:textId="77777777" w:rsidR="00CC587E" w:rsidRPr="00132775" w:rsidRDefault="00CC587E" w:rsidP="00CC587E">
      <w:r w:rsidRPr="00132775">
        <w:t>If the CN payload is included in the Remote Descriptor, the MGW shall send CN packets during silence periods. This action corresponds to an implicit enabling of the SS mode in sending direction.</w:t>
      </w:r>
    </w:p>
    <w:p w14:paraId="70BC0FF7" w14:textId="77777777" w:rsidR="00CC587E" w:rsidRPr="00132775" w:rsidRDefault="00CC587E" w:rsidP="00CC587E">
      <w:r w:rsidRPr="00132775">
        <w:t>Comfort noise generation, voice activity detection and discontinuous transmission algorithms are outside the scope of the present document.</w:t>
      </w:r>
    </w:p>
    <w:p w14:paraId="79BD7AE7" w14:textId="77777777" w:rsidR="00CC587E" w:rsidRDefault="00CC587E" w:rsidP="00CC587E">
      <w:pPr>
        <w:pStyle w:val="Heading4"/>
      </w:pPr>
      <w:bookmarkStart w:id="45" w:name="_Toc177668416"/>
      <w:r>
        <w:t>10.2.3.4</w:t>
      </w:r>
      <w:r>
        <w:tab/>
        <w:t>VBD codec</w:t>
      </w:r>
      <w:bookmarkEnd w:id="45"/>
    </w:p>
    <w:p w14:paraId="7520D9A4" w14:textId="77777777" w:rsidR="00CC587E" w:rsidRPr="00132775" w:rsidRDefault="00CC587E" w:rsidP="00CC587E">
      <w:r w:rsidRPr="00132775">
        <w:t>Voiceband data refers to traffic from facsimile, modem or text telephony applications.</w:t>
      </w:r>
    </w:p>
    <w:p w14:paraId="084A4DCF" w14:textId="77777777" w:rsidR="00CC587E" w:rsidRPr="00132775" w:rsidRDefault="00CC587E" w:rsidP="00CC587E">
      <w:r w:rsidRPr="00132775">
        <w:t xml:space="preserve">On IMS terminations, voiceband data traffic is transported </w:t>
      </w:r>
      <w:r w:rsidR="00F7726E">
        <w:t>for facsimile</w:t>
      </w:r>
      <w:r w:rsidR="00F7726E" w:rsidRPr="00132775">
        <w:t xml:space="preserve"> </w:t>
      </w:r>
      <w:r w:rsidR="00F7726E">
        <w:t>/modem</w:t>
      </w:r>
      <w:r w:rsidR="00F7726E" w:rsidRPr="00132775">
        <w:t xml:space="preserve"> </w:t>
      </w:r>
      <w:r w:rsidR="00F7726E">
        <w:t>or data/</w:t>
      </w:r>
      <w:r w:rsidR="00F7726E" w:rsidRPr="00F7726E">
        <w:t xml:space="preserve"> </w:t>
      </w:r>
      <w:r w:rsidR="00F7726E">
        <w:t>modem</w:t>
      </w:r>
      <w:r w:rsidR="00F7726E" w:rsidRPr="00132775">
        <w:t xml:space="preserve"> </w:t>
      </w:r>
      <w:r w:rsidR="00F7726E">
        <w:t xml:space="preserve"> (but not text/modem, see </w:t>
      </w:r>
      <w:bookmarkStart w:id="46" w:name="MCCQCTEMPBM_00000020"/>
      <w:r w:rsidR="00F7726E">
        <w:t>sub</w:t>
      </w:r>
      <w:r w:rsidR="00F7726E" w:rsidRPr="00F7726E">
        <w:t xml:space="preserve"> </w:t>
      </w:r>
      <w:r w:rsidR="00F7726E">
        <w:t>clause</w:t>
      </w:r>
      <w:bookmarkEnd w:id="46"/>
      <w:r w:rsidR="00F7726E">
        <w:t xml:space="preserve"> 10.2.3.5) </w:t>
      </w:r>
      <w:r w:rsidRPr="00132775">
        <w:t>according to ITU</w:t>
      </w:r>
      <w:r w:rsidRPr="00132775">
        <w:noBreakHyphen/>
        <w:t>T Recommendation V.152 [</w:t>
      </w:r>
      <w:r w:rsidR="00280FBB" w:rsidRPr="00132775">
        <w:t>37</w:t>
      </w:r>
      <w:r w:rsidRPr="00132775">
        <w:t xml:space="preserve">] and its Corrigendum 1. ITU-T </w:t>
      </w:r>
      <w:r w:rsidR="00132775" w:rsidRPr="00132775">
        <w:t>Recommendation</w:t>
      </w:r>
      <w:r w:rsidRPr="00132775">
        <w:t xml:space="preserve"> G.711 must be used as VBD codec. The RTP Payload Type (PT) codepoint, "0" or "8" or a value from the dynamic PT range , is used in the MG.</w:t>
      </w:r>
    </w:p>
    <w:p w14:paraId="2597C0F6" w14:textId="77777777" w:rsidR="00CC587E" w:rsidRPr="00132775" w:rsidRDefault="00CC587E" w:rsidP="00CC587E">
      <w:pPr>
        <w:pStyle w:val="NO"/>
      </w:pPr>
      <w:r w:rsidRPr="00132775">
        <w:t>NOTE 1:</w:t>
      </w:r>
      <w:r w:rsidRPr="00132775">
        <w:tab/>
        <w:t>Use of "0" or "8" is indicating to the MG that only inband-based VBD stimuli must be detected. Both peering MGs are consequently not directly synchronized in their state transitions between "voice" and "VBD" modes.</w:t>
      </w:r>
    </w:p>
    <w:p w14:paraId="49D27123" w14:textId="77777777" w:rsidR="00CC587E" w:rsidRPr="00132775" w:rsidRDefault="00CC587E" w:rsidP="00CC587E">
      <w:pPr>
        <w:pStyle w:val="NO"/>
      </w:pPr>
      <w:r w:rsidRPr="00132775">
        <w:t>NOTE 2:</w:t>
      </w:r>
      <w:r w:rsidRPr="00132775">
        <w:tab/>
        <w:t>Use of "a value from the dynamic PT range" is indicating a VBD RTP packet according to ITU</w:t>
      </w:r>
      <w:r w:rsidRPr="00132775">
        <w:noBreakHyphen/>
        <w:t>T Recommendation V.152 [</w:t>
      </w:r>
      <w:r w:rsidR="00280FBB" w:rsidRPr="00132775">
        <w:t>37</w:t>
      </w:r>
      <w:r w:rsidRPr="00132775">
        <w:t>]. The MGW may offer then an enhanced VBD service.</w:t>
      </w:r>
    </w:p>
    <w:p w14:paraId="294B2867" w14:textId="77777777" w:rsidR="00CC587E" w:rsidRPr="00132775" w:rsidRDefault="00CC587E" w:rsidP="00CC587E">
      <w:r w:rsidRPr="00132775">
        <w:t xml:space="preserve">Upon detection of voiceband </w:t>
      </w:r>
      <w:r w:rsidR="00F7726E">
        <w:t xml:space="preserve">facsimile/modem or data/modem </w:t>
      </w:r>
      <w:r w:rsidRPr="00132775">
        <w:t>data traffic, the Media Gateway shall autonomously switch from Audio mode to VBD mode with VBD codec.</w:t>
      </w:r>
    </w:p>
    <w:p w14:paraId="4359C558" w14:textId="77777777" w:rsidR="00CC587E" w:rsidRDefault="00CC587E" w:rsidP="00CC587E">
      <w:r w:rsidRPr="00132775">
        <w:t>Transitioning between Audio mode and VBD mode is possible in both directions. The procedures for transitioning between these two operation modes are described in ITU-T Recommendation V.152 clause 10/V.152 [</w:t>
      </w:r>
      <w:r w:rsidR="00280FBB" w:rsidRPr="00132775">
        <w:t>37</w:t>
      </w:r>
      <w:r w:rsidRPr="00132775">
        <w:t>]. Any state transition requires the detection of a "VBD stimuli" (see ITU-T Recommendation V.152 clause 9/V.152 [</w:t>
      </w:r>
      <w:r w:rsidR="00280FBB" w:rsidRPr="00132775">
        <w:t>37</w:t>
      </w:r>
      <w:r w:rsidRPr="00132775">
        <w:t>]).</w:t>
      </w:r>
      <w:r w:rsidR="00F7726E">
        <w:t xml:space="preserve"> The IM-MGW</w:t>
      </w:r>
      <w:r w:rsidR="00F7726E" w:rsidRPr="008828A3">
        <w:t xml:space="preserve"> shall be compliant with ITU-T Recommendation G.168 [</w:t>
      </w:r>
      <w:r w:rsidR="00F7726E">
        <w:t>55</w:t>
      </w:r>
      <w:r w:rsidR="00F7726E" w:rsidRPr="008828A3">
        <w:t>] on detecting VBD.</w:t>
      </w:r>
    </w:p>
    <w:p w14:paraId="65F49736" w14:textId="77777777" w:rsidR="00F7726E" w:rsidRDefault="00F7726E" w:rsidP="00CC587E">
      <w:r w:rsidRPr="007A12DC">
        <w:t>For Real-Time Text Telephony support within IMS at the IMS te</w:t>
      </w:r>
      <w:r>
        <w:t>rmination see subclause 10.2.3.5</w:t>
      </w:r>
      <w:r w:rsidRPr="007A12DC">
        <w:t>.</w:t>
      </w:r>
    </w:p>
    <w:p w14:paraId="7359CF13" w14:textId="77777777" w:rsidR="00F7726E" w:rsidRPr="007A12DC" w:rsidRDefault="00F7726E" w:rsidP="00F7726E">
      <w:pPr>
        <w:pStyle w:val="Heading4"/>
      </w:pPr>
      <w:bookmarkStart w:id="47" w:name="_Toc177668417"/>
      <w:r w:rsidRPr="007A12DC">
        <w:t>10.2.3</w:t>
      </w:r>
      <w:r>
        <w:t>.5</w:t>
      </w:r>
      <w:r w:rsidRPr="007A12DC">
        <w:tab/>
      </w:r>
      <w:r w:rsidRPr="007A12DC">
        <w:rPr>
          <w:lang w:eastAsia="ja-JP"/>
        </w:rPr>
        <w:t xml:space="preserve">Real-Time Text Telephony </w:t>
      </w:r>
      <w:r>
        <w:rPr>
          <w:lang w:eastAsia="ja-JP"/>
        </w:rPr>
        <w:t>M</w:t>
      </w:r>
      <w:r w:rsidRPr="007A12DC">
        <w:t>edia</w:t>
      </w:r>
      <w:bookmarkEnd w:id="47"/>
    </w:p>
    <w:p w14:paraId="576A11A6" w14:textId="77777777" w:rsidR="00F7726E" w:rsidRDefault="00F7726E" w:rsidP="00F7726E">
      <w:pPr>
        <w:rPr>
          <w:lang w:val="en-US"/>
        </w:rPr>
      </w:pPr>
      <w:r>
        <w:rPr>
          <w:color w:val="000000"/>
          <w:lang w:eastAsia="ja-JP"/>
        </w:rPr>
        <w:t>O</w:t>
      </w:r>
      <w:r w:rsidRPr="003B5AF1">
        <w:rPr>
          <w:color w:val="000000"/>
          <w:lang w:eastAsia="ja-JP"/>
        </w:rPr>
        <w:t xml:space="preserve">n IMS terminations, text is transported according to </w:t>
      </w:r>
      <w:r>
        <w:rPr>
          <w:color w:val="000000"/>
          <w:lang w:eastAsia="ja-JP"/>
        </w:rPr>
        <w:t xml:space="preserve">IETF </w:t>
      </w:r>
      <w:r w:rsidRPr="003B5AF1">
        <w:t>RFC 4103 [</w:t>
      </w:r>
      <w:r>
        <w:rPr>
          <w:noProof/>
        </w:rPr>
        <w:t>50</w:t>
      </w:r>
      <w:r w:rsidRPr="003B5AF1">
        <w:t xml:space="preserve">] </w:t>
      </w:r>
      <w:r>
        <w:t xml:space="preserve">"text/t140" </w:t>
      </w:r>
      <w:r w:rsidRPr="003F2477">
        <w:rPr>
          <w:color w:val="000000"/>
          <w:lang w:eastAsia="ja-JP"/>
        </w:rPr>
        <w:t>conversation RTP payload format</w:t>
      </w:r>
      <w:r>
        <w:t xml:space="preserve"> and </w:t>
      </w:r>
      <w:r w:rsidRPr="003B5AF1">
        <w:t xml:space="preserve">coded according to </w:t>
      </w:r>
      <w:r w:rsidRPr="003B5AF1">
        <w:rPr>
          <w:lang w:val="en-US"/>
        </w:rPr>
        <w:t>ITU-T Recommendation T.140 [</w:t>
      </w:r>
      <w:r>
        <w:rPr>
          <w:noProof/>
          <w:lang w:val="en-US"/>
        </w:rPr>
        <w:t>51</w:t>
      </w:r>
      <w:r w:rsidRPr="003B5AF1">
        <w:rPr>
          <w:lang w:val="en-US"/>
        </w:rPr>
        <w:t xml:space="preserve">]. </w:t>
      </w:r>
    </w:p>
    <w:p w14:paraId="1B33EFFD" w14:textId="77777777" w:rsidR="00F7726E" w:rsidRDefault="00F7726E" w:rsidP="00F7726E">
      <w:pPr>
        <w:rPr>
          <w:lang w:eastAsia="ja-JP"/>
        </w:rPr>
      </w:pPr>
      <w:r w:rsidRPr="00667F01">
        <w:rPr>
          <w:lang w:eastAsia="ja-JP"/>
        </w:rPr>
        <w:t xml:space="preserve">If redundancy is used per </w:t>
      </w:r>
      <w:r>
        <w:rPr>
          <w:lang w:eastAsia="ja-JP"/>
        </w:rPr>
        <w:t xml:space="preserve">IETF </w:t>
      </w:r>
      <w:r w:rsidRPr="00667F01">
        <w:rPr>
          <w:lang w:eastAsia="ja-JP"/>
        </w:rPr>
        <w:t>RFC 2198</w:t>
      </w:r>
      <w:r>
        <w:rPr>
          <w:lang w:eastAsia="ja-JP"/>
        </w:rPr>
        <w:t xml:space="preserve"> [53]</w:t>
      </w:r>
      <w:r w:rsidRPr="00667F01">
        <w:rPr>
          <w:lang w:eastAsia="ja-JP"/>
        </w:rPr>
        <w:t>, another payload type number needs to be provided</w:t>
      </w:r>
      <w:r>
        <w:rPr>
          <w:lang w:eastAsia="ja-JP"/>
        </w:rPr>
        <w:t xml:space="preserve"> </w:t>
      </w:r>
      <w:r w:rsidRPr="00667F01">
        <w:rPr>
          <w:lang w:eastAsia="ja-JP"/>
        </w:rPr>
        <w:t>for the redundancy format</w:t>
      </w:r>
      <w:r>
        <w:rPr>
          <w:lang w:eastAsia="ja-JP"/>
        </w:rPr>
        <w:t>.</w:t>
      </w:r>
    </w:p>
    <w:p w14:paraId="328A78DB" w14:textId="77777777" w:rsidR="00F7726E" w:rsidRDefault="00F7726E" w:rsidP="00F7726E">
      <w:r>
        <w:rPr>
          <w:color w:val="000000"/>
          <w:lang w:eastAsia="ja-JP"/>
        </w:rPr>
        <w:t>IETF RFC 4103</w:t>
      </w:r>
      <w:r w:rsidRPr="003B5AF1">
        <w:t xml:space="preserve"> [</w:t>
      </w:r>
      <w:r>
        <w:t>50</w:t>
      </w:r>
      <w:r w:rsidRPr="003B5AF1">
        <w:t xml:space="preserve">] contains the MIME registration with media type "text" and media subtype "t140". </w:t>
      </w:r>
      <w:r>
        <w:t>IETF RFC 4102 [52] contains the MIME registration with media type "text" and media subtype "red" (for redundancy coding variant).</w:t>
      </w:r>
    </w:p>
    <w:p w14:paraId="054B2907" w14:textId="77777777" w:rsidR="00F7726E" w:rsidRDefault="00F7726E" w:rsidP="00F7726E">
      <w:r w:rsidRPr="003B5AF1">
        <w:rPr>
          <w:lang w:eastAsia="ja-JP"/>
        </w:rPr>
        <w:t>RTP-</w:t>
      </w:r>
      <w:r w:rsidRPr="007A12DC">
        <w:rPr>
          <w:lang w:eastAsia="ja-JP"/>
        </w:rPr>
        <w:t xml:space="preserve"> Real-Time Text</w:t>
      </w:r>
      <w:r w:rsidRPr="004A14F3">
        <w:rPr>
          <w:lang w:eastAsia="ja-JP"/>
        </w:rPr>
        <w:t xml:space="preserve"> </w:t>
      </w:r>
      <w:r w:rsidRPr="003B5AF1">
        <w:rPr>
          <w:lang w:val="en-US" w:eastAsia="ja-JP"/>
        </w:rPr>
        <w:t>shall be signal</w:t>
      </w:r>
      <w:r>
        <w:rPr>
          <w:lang w:val="en-US" w:eastAsia="ja-JP"/>
        </w:rPr>
        <w:t>l</w:t>
      </w:r>
      <w:r w:rsidRPr="003B5AF1">
        <w:rPr>
          <w:lang w:val="en-US" w:eastAsia="ja-JP"/>
        </w:rPr>
        <w:t xml:space="preserve">ed </w:t>
      </w:r>
      <w:r w:rsidRPr="003B5AF1">
        <w:t>in a distinct SDP m-line</w:t>
      </w:r>
      <w:r w:rsidRPr="003B5AF1">
        <w:rPr>
          <w:lang w:val="en-US" w:eastAsia="ja-JP"/>
        </w:rPr>
        <w:t xml:space="preserve"> accordingly in the </w:t>
      </w:r>
      <w:r w:rsidRPr="003B5AF1">
        <w:rPr>
          <w:color w:val="000000"/>
          <w:lang w:val="en-US" w:eastAsia="ja-JP"/>
        </w:rPr>
        <w:t xml:space="preserve">SDP </w:t>
      </w:r>
      <w:r w:rsidRPr="003B5AF1">
        <w:t>"a=rtpmap"-line and a dynamic RTP payload type shall be used.</w:t>
      </w:r>
    </w:p>
    <w:p w14:paraId="2F719F40" w14:textId="77777777" w:rsidR="00F7726E" w:rsidRDefault="00F7726E" w:rsidP="00F7726E">
      <w:pPr>
        <w:overflowPunct w:val="0"/>
        <w:autoSpaceDE w:val="0"/>
        <w:autoSpaceDN w:val="0"/>
        <w:adjustRightInd w:val="0"/>
        <w:textAlignment w:val="baseline"/>
        <w:rPr>
          <w:lang w:val="en-US"/>
        </w:rPr>
      </w:pPr>
      <w:r w:rsidRPr="00147BF4">
        <w:rPr>
          <w:lang w:val="en-US"/>
        </w:rPr>
        <w:t xml:space="preserve">Example of  </w:t>
      </w:r>
      <w:r>
        <w:rPr>
          <w:lang w:val="en-US"/>
        </w:rPr>
        <w:t xml:space="preserve">SDP which describes RTP </w:t>
      </w:r>
      <w:r w:rsidRPr="007A12DC">
        <w:rPr>
          <w:lang w:eastAsia="ja-JP"/>
        </w:rPr>
        <w:t>Real-Time Text</w:t>
      </w:r>
      <w:r w:rsidRPr="004A14F3">
        <w:rPr>
          <w:lang w:eastAsia="ja-JP"/>
        </w:rPr>
        <w:t xml:space="preserve"> </w:t>
      </w:r>
      <w:r>
        <w:rPr>
          <w:lang w:val="en-US"/>
        </w:rPr>
        <w:t>transport on port 11000 without redundancy:</w:t>
      </w:r>
    </w:p>
    <w:p w14:paraId="34F72C73"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m=text 11000 RTP/AVP 98</w:t>
      </w:r>
    </w:p>
    <w:p w14:paraId="0970F539"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a=rtpmap:98 t140/1000</w:t>
      </w:r>
    </w:p>
    <w:p w14:paraId="4D7C3D16" w14:textId="77777777" w:rsidR="00F7726E" w:rsidRDefault="00F7726E" w:rsidP="00F7726E">
      <w:pPr>
        <w:autoSpaceDE w:val="0"/>
        <w:autoSpaceDN w:val="0"/>
        <w:adjustRightInd w:val="0"/>
        <w:spacing w:after="0" w:line="240" w:lineRule="atLeast"/>
        <w:rPr>
          <w:rFonts w:ascii="Arial" w:hAnsi="Arial" w:cs="Arial"/>
          <w:bCs/>
        </w:rPr>
      </w:pPr>
    </w:p>
    <w:p w14:paraId="3240435E" w14:textId="77777777" w:rsidR="00F7726E" w:rsidRDefault="00F7726E" w:rsidP="00F7726E">
      <w:pPr>
        <w:overflowPunct w:val="0"/>
        <w:autoSpaceDE w:val="0"/>
        <w:autoSpaceDN w:val="0"/>
        <w:adjustRightInd w:val="0"/>
        <w:textAlignment w:val="baseline"/>
        <w:rPr>
          <w:lang w:val="en-US"/>
        </w:rPr>
      </w:pPr>
      <w:r w:rsidRPr="00147BF4">
        <w:rPr>
          <w:lang w:val="en-US"/>
        </w:rPr>
        <w:lastRenderedPageBreak/>
        <w:t xml:space="preserve">Example of  </w:t>
      </w:r>
      <w:r>
        <w:rPr>
          <w:lang w:val="en-US"/>
        </w:rPr>
        <w:t xml:space="preserve">SDP which describes RTP </w:t>
      </w:r>
      <w:r w:rsidRPr="007A12DC">
        <w:rPr>
          <w:lang w:eastAsia="ja-JP"/>
        </w:rPr>
        <w:t>Real-Time Text</w:t>
      </w:r>
      <w:r w:rsidRPr="004A14F3">
        <w:rPr>
          <w:lang w:eastAsia="ja-JP"/>
        </w:rPr>
        <w:t xml:space="preserve"> </w:t>
      </w:r>
      <w:r>
        <w:rPr>
          <w:lang w:val="en-US"/>
        </w:rPr>
        <w:t>transport on port 11000, but also utilizes IETF RFC 2198 [53] to provide two levels of redundancy for the text packets:</w:t>
      </w:r>
    </w:p>
    <w:p w14:paraId="666546D6" w14:textId="77777777" w:rsidR="00F7726E" w:rsidRPr="007806FE" w:rsidRDefault="00E1756D"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Pr>
          <w:lang w:val="en-US"/>
        </w:rPr>
        <w:t>m=text 11000 RTP/AVP 100 98</w:t>
      </w:r>
    </w:p>
    <w:p w14:paraId="565B69D7"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a=rtpmap:98 t140/1000</w:t>
      </w:r>
    </w:p>
    <w:p w14:paraId="0BF83EBE"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a=rtpmap:100 red/1000</w:t>
      </w:r>
    </w:p>
    <w:p w14:paraId="4D8BA623" w14:textId="77777777" w:rsidR="00F7726E" w:rsidRPr="00A244FA"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a=fmtp:100 98/98/98</w:t>
      </w:r>
    </w:p>
    <w:p w14:paraId="01715F84" w14:textId="77777777" w:rsidR="00F7726E" w:rsidRDefault="00F7726E" w:rsidP="00F7726E">
      <w:r w:rsidRPr="006F6008">
        <w:t xml:space="preserve">When Real-Time Text Telephony is configured at the IMS Termination </w:t>
      </w:r>
      <w:r>
        <w:t xml:space="preserve">in </w:t>
      </w:r>
      <w:r w:rsidRPr="006F6008">
        <w:t xml:space="preserve">the IM-MGW and G.711 encoding </w:t>
      </w:r>
      <w:r>
        <w:t xml:space="preserve">is </w:t>
      </w:r>
      <w:r w:rsidRPr="006F6008">
        <w:t xml:space="preserve">configured at peer CS side Termination and the terminations are through-connected the IM-MGW shall </w:t>
      </w:r>
    </w:p>
    <w:p w14:paraId="7569F369" w14:textId="77777777" w:rsidR="00F7726E" w:rsidRDefault="00870B8D" w:rsidP="00870B8D">
      <w:pPr>
        <w:pStyle w:val="B1"/>
      </w:pPr>
      <w:r>
        <w:t>-</w:t>
      </w:r>
      <w:r>
        <w:tab/>
      </w:r>
      <w:r w:rsidR="00F7726E" w:rsidRPr="006F6008">
        <w:t xml:space="preserve">monitor the CS side termination incoming PCM streams for text telephony in accordance with provisioned inband text telephony tone types at the CS side </w:t>
      </w:r>
      <w:r w:rsidR="00F7726E" w:rsidRPr="00644F50">
        <w:t>termination and, if multiple inband text telephony tone types are provisioned, in accordance with ITU-T Recommendation</w:t>
      </w:r>
      <w:r w:rsidR="00F7726E" w:rsidRPr="006F6008">
        <w:t xml:space="preserve"> V.18 [</w:t>
      </w:r>
      <w:r w:rsidR="00F7726E">
        <w:t>54</w:t>
      </w:r>
      <w:r w:rsidR="00F7726E" w:rsidRPr="006F6008">
        <w:t>]</w:t>
      </w:r>
      <w:r w:rsidR="00F7726E">
        <w:t xml:space="preserve">; </w:t>
      </w:r>
    </w:p>
    <w:p w14:paraId="7CAC06A4" w14:textId="77777777" w:rsidR="00F7726E" w:rsidRDefault="00870B8D" w:rsidP="00870B8D">
      <w:pPr>
        <w:pStyle w:val="B1"/>
      </w:pPr>
      <w:r>
        <w:t>-</w:t>
      </w:r>
      <w:r>
        <w:tab/>
      </w:r>
      <w:r w:rsidR="00F7726E" w:rsidRPr="00644F50">
        <w:t xml:space="preserve">forward any detected incoming text telephony </w:t>
      </w:r>
      <w:r w:rsidR="00F7726E">
        <w:t>m</w:t>
      </w:r>
      <w:r w:rsidR="00F7726E" w:rsidRPr="00644F50">
        <w:t xml:space="preserve">edia at the CS side termination towards the </w:t>
      </w:r>
      <w:r w:rsidR="00F7726E" w:rsidRPr="00644F50">
        <w:rPr>
          <w:color w:val="000000"/>
          <w:lang w:eastAsia="ja-JP"/>
        </w:rPr>
        <w:t>IMS termination text stream;</w:t>
      </w:r>
      <w:r w:rsidR="00F7726E">
        <w:t xml:space="preserve"> and</w:t>
      </w:r>
    </w:p>
    <w:p w14:paraId="6E87C4ED" w14:textId="77777777" w:rsidR="00F7726E" w:rsidRDefault="00870B8D" w:rsidP="00870B8D">
      <w:pPr>
        <w:pStyle w:val="B1"/>
      </w:pPr>
      <w:r>
        <w:t>-</w:t>
      </w:r>
      <w:r>
        <w:tab/>
      </w:r>
      <w:r w:rsidR="00F7726E" w:rsidRPr="006F6008">
        <w:t>multiplex any Real Time Text payload received from the IMS side to the CS side termination outgoing PCM streams for text telephony in accordance with provisioned inband text telephony tone type at the CS side termination in accordance with ITU-T Recommendation V.18 [</w:t>
      </w:r>
      <w:r w:rsidR="00F7726E">
        <w:t>54</w:t>
      </w:r>
      <w:r w:rsidR="00F7726E" w:rsidRPr="006F6008">
        <w:t>].</w:t>
      </w:r>
    </w:p>
    <w:p w14:paraId="699AA1F8" w14:textId="77777777" w:rsidR="009F0810" w:rsidRPr="007A12DC" w:rsidRDefault="009F0810" w:rsidP="009F0810">
      <w:pPr>
        <w:pStyle w:val="Heading4"/>
      </w:pPr>
      <w:bookmarkStart w:id="48" w:name="_Toc177668418"/>
      <w:r w:rsidRPr="007A12DC">
        <w:t>10.2.3</w:t>
      </w:r>
      <w:r>
        <w:t>.6</w:t>
      </w:r>
      <w:r w:rsidRPr="007A12DC">
        <w:tab/>
      </w:r>
      <w:r>
        <w:rPr>
          <w:lang w:eastAsia="ja-JP"/>
        </w:rPr>
        <w:t>T.38 FAX</w:t>
      </w:r>
      <w:bookmarkEnd w:id="48"/>
    </w:p>
    <w:p w14:paraId="6C449A42" w14:textId="77777777" w:rsidR="009F0810" w:rsidRDefault="009F0810" w:rsidP="009F0810">
      <w:pPr>
        <w:rPr>
          <w:noProof/>
        </w:rPr>
      </w:pPr>
      <w:r>
        <w:rPr>
          <w:noProof/>
        </w:rPr>
        <w:t xml:space="preserve">FAX according to ITU-T recommendation T.38 </w:t>
      </w:r>
      <w:r w:rsidR="001E2795">
        <w:rPr>
          <w:noProof/>
        </w:rPr>
        <w:t>[65]</w:t>
      </w:r>
      <w:r>
        <w:rPr>
          <w:noProof/>
        </w:rPr>
        <w:t xml:space="preserve"> may be supported at IMS terminations at an IM-MGW and at the MGCF according to the procedures in the present Clause.</w:t>
      </w:r>
    </w:p>
    <w:p w14:paraId="1EDEB6C9" w14:textId="77777777" w:rsidR="009F0810" w:rsidRDefault="009F0810" w:rsidP="009F0810">
      <w:pPr>
        <w:rPr>
          <w:noProof/>
        </w:rPr>
      </w:pPr>
      <w:r>
        <w:rPr>
          <w:noProof/>
        </w:rPr>
        <w:t>Version 2 or higher of T.38 is recommended.</w:t>
      </w:r>
    </w:p>
    <w:p w14:paraId="61170A92" w14:textId="77777777" w:rsidR="009F0810" w:rsidRDefault="009F0810" w:rsidP="009F0810">
      <w:pPr>
        <w:rPr>
          <w:noProof/>
        </w:rPr>
      </w:pPr>
      <w:r>
        <w:rPr>
          <w:noProof/>
        </w:rPr>
        <w:t>An IM-MGW supporting T.38 shall support the "UDPTL/UDP" and may support "</w:t>
      </w:r>
      <w:r w:rsidRPr="00B72AD0">
        <w:rPr>
          <w:noProof/>
        </w:rPr>
        <w:t>TPKT</w:t>
      </w:r>
      <w:r>
        <w:rPr>
          <w:noProof/>
        </w:rPr>
        <w:t>/TCP" transport of FAX.</w:t>
      </w:r>
    </w:p>
    <w:p w14:paraId="4BFD5CCE" w14:textId="77777777" w:rsidR="009F0810" w:rsidRDefault="009F0810" w:rsidP="009F0810">
      <w:pPr>
        <w:rPr>
          <w:noProof/>
        </w:rPr>
      </w:pPr>
      <w:r>
        <w:rPr>
          <w:noProof/>
        </w:rPr>
        <w:t>To configure FAX terminations, the MGCF shall signal "udptl" or "</w:t>
      </w:r>
      <w:r w:rsidRPr="00B72AD0">
        <w:t xml:space="preserve"> </w:t>
      </w:r>
      <w:r>
        <w:rPr>
          <w:noProof/>
        </w:rPr>
        <w:t xml:space="preserve">tcp" in an SDP m-line and  may signal the T.38 SDP attributes listed in </w:t>
      </w:r>
      <w:r w:rsidRPr="00BE2644">
        <w:t xml:space="preserve">Table </w:t>
      </w:r>
      <w:r w:rsidRPr="007A12DC">
        <w:t>10.2.3</w:t>
      </w:r>
      <w:r>
        <w:t>.6</w:t>
      </w:r>
      <w:r w:rsidRPr="003520A8">
        <w:t>.1</w:t>
      </w:r>
      <w:r>
        <w:t xml:space="preserve"> </w:t>
      </w:r>
      <w:r>
        <w:rPr>
          <w:noProof/>
        </w:rPr>
        <w:t>to the IM-MGW.</w:t>
      </w:r>
    </w:p>
    <w:p w14:paraId="51DE158A" w14:textId="77777777" w:rsidR="009F0810" w:rsidRPr="00BE2644" w:rsidRDefault="009F0810" w:rsidP="009F0810">
      <w:pPr>
        <w:pStyle w:val="TH"/>
      </w:pPr>
      <w:r w:rsidRPr="00BE2644">
        <w:t xml:space="preserve">Table </w:t>
      </w:r>
      <w:r w:rsidRPr="007A12DC">
        <w:t>10.2.3</w:t>
      </w:r>
      <w:r>
        <w:t>.6</w:t>
      </w:r>
      <w:r w:rsidRPr="003520A8">
        <w:t>.1</w:t>
      </w:r>
      <w:r w:rsidRPr="00BE2644">
        <w:t xml:space="preserve">: </w:t>
      </w:r>
      <w:r>
        <w:t>Applicable</w:t>
      </w:r>
      <w:r w:rsidRPr="00BE2644">
        <w:t xml:space="preserve"> T.38 SDP attributes at the </w:t>
      </w:r>
      <w:r>
        <w:t>Mn Interface</w:t>
      </w:r>
      <w:r w:rsidRPr="00BE2644">
        <w:t>.</w:t>
      </w:r>
    </w:p>
    <w:tbl>
      <w:tblPr>
        <w:tblW w:w="67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50"/>
        <w:gridCol w:w="4292"/>
      </w:tblGrid>
      <w:tr w:rsidR="009F0810" w:rsidRPr="00EC5270" w14:paraId="388AD205" w14:textId="77777777" w:rsidTr="001E2795">
        <w:trPr>
          <w:jc w:val="center"/>
        </w:trPr>
        <w:tc>
          <w:tcPr>
            <w:tcW w:w="2450" w:type="dxa"/>
            <w:tcBorders>
              <w:top w:val="single" w:sz="12" w:space="0" w:color="auto"/>
            </w:tcBorders>
          </w:tcPr>
          <w:p w14:paraId="4FED2CA5" w14:textId="77777777" w:rsidR="009F0810" w:rsidRPr="00EC5270" w:rsidRDefault="009F0810" w:rsidP="001E2795">
            <w:pPr>
              <w:pStyle w:val="TAH"/>
            </w:pPr>
            <w:r w:rsidRPr="00EC5270">
              <w:t>Attribute</w:t>
            </w:r>
          </w:p>
        </w:tc>
        <w:tc>
          <w:tcPr>
            <w:tcW w:w="4292" w:type="dxa"/>
            <w:tcBorders>
              <w:top w:val="single" w:sz="12" w:space="0" w:color="auto"/>
            </w:tcBorders>
          </w:tcPr>
          <w:p w14:paraId="58D683CA" w14:textId="77777777" w:rsidR="009F0810" w:rsidRPr="00EC5270" w:rsidRDefault="009F0810" w:rsidP="001E2795">
            <w:pPr>
              <w:pStyle w:val="TAH"/>
            </w:pPr>
            <w:r w:rsidRPr="00EC5270">
              <w:t>Remarks</w:t>
            </w:r>
          </w:p>
        </w:tc>
      </w:tr>
      <w:tr w:rsidR="009F0810" w:rsidRPr="00BE2644" w14:paraId="73D28DF0" w14:textId="77777777" w:rsidTr="001E2795">
        <w:trPr>
          <w:jc w:val="center"/>
        </w:trPr>
        <w:tc>
          <w:tcPr>
            <w:tcW w:w="2450" w:type="dxa"/>
            <w:tcBorders>
              <w:top w:val="single" w:sz="12" w:space="0" w:color="auto"/>
            </w:tcBorders>
          </w:tcPr>
          <w:p w14:paraId="40A7EA66" w14:textId="77777777" w:rsidR="009F0810" w:rsidRPr="00BE2644" w:rsidRDefault="009F0810" w:rsidP="001E2795">
            <w:pPr>
              <w:pStyle w:val="TAL"/>
              <w:rPr>
                <w:b/>
                <w:bCs/>
              </w:rPr>
            </w:pPr>
            <w:r w:rsidRPr="00BE2644">
              <w:rPr>
                <w:b/>
                <w:bCs/>
              </w:rPr>
              <w:t>T38FaxVersion</w:t>
            </w:r>
          </w:p>
        </w:tc>
        <w:tc>
          <w:tcPr>
            <w:tcW w:w="4292" w:type="dxa"/>
            <w:tcBorders>
              <w:top w:val="single" w:sz="12" w:space="0" w:color="auto"/>
            </w:tcBorders>
          </w:tcPr>
          <w:p w14:paraId="04D82A11" w14:textId="77777777" w:rsidR="009F0810" w:rsidRPr="00BE2644" w:rsidRDefault="009F0810" w:rsidP="001E2795">
            <w:pPr>
              <w:pStyle w:val="TAL"/>
            </w:pPr>
            <w:r>
              <w:t xml:space="preserve">T.38 SDP attributes shall only be provisioned for Version 2 or higher. Version </w:t>
            </w:r>
            <w:r w:rsidR="006B40DD">
              <w:t>0</w:t>
            </w:r>
            <w:r>
              <w:t xml:space="preserve"> applies if attribute is omitted.</w:t>
            </w:r>
          </w:p>
        </w:tc>
      </w:tr>
      <w:tr w:rsidR="009F0810" w:rsidRPr="00BE2644" w14:paraId="5C225CEE" w14:textId="77777777" w:rsidTr="001E2795">
        <w:trPr>
          <w:jc w:val="center"/>
        </w:trPr>
        <w:tc>
          <w:tcPr>
            <w:tcW w:w="2450" w:type="dxa"/>
          </w:tcPr>
          <w:p w14:paraId="6F9C2021" w14:textId="77777777" w:rsidR="009F0810" w:rsidRPr="00BE2644" w:rsidRDefault="009F0810" w:rsidP="001E2795">
            <w:pPr>
              <w:pStyle w:val="TAL"/>
              <w:rPr>
                <w:b/>
                <w:bCs/>
              </w:rPr>
            </w:pPr>
            <w:r w:rsidRPr="00BE2644">
              <w:rPr>
                <w:b/>
                <w:bCs/>
              </w:rPr>
              <w:t>T38MaxBitRate</w:t>
            </w:r>
          </w:p>
        </w:tc>
        <w:tc>
          <w:tcPr>
            <w:tcW w:w="4292" w:type="dxa"/>
          </w:tcPr>
          <w:p w14:paraId="53897A36" w14:textId="77777777" w:rsidR="009F0810" w:rsidRPr="00BE2644" w:rsidRDefault="009F0810" w:rsidP="001E2795">
            <w:pPr>
              <w:pStyle w:val="TAL"/>
              <w:rPr>
                <w:color w:val="000000"/>
              </w:rPr>
            </w:pPr>
          </w:p>
        </w:tc>
      </w:tr>
      <w:tr w:rsidR="009F0810" w:rsidRPr="00BE2644" w14:paraId="5E5579D3" w14:textId="77777777" w:rsidTr="001E2795">
        <w:trPr>
          <w:jc w:val="center"/>
        </w:trPr>
        <w:tc>
          <w:tcPr>
            <w:tcW w:w="2450" w:type="dxa"/>
          </w:tcPr>
          <w:p w14:paraId="2D540535" w14:textId="77777777" w:rsidR="009F0810" w:rsidRPr="00BE2644" w:rsidRDefault="009F0810" w:rsidP="001E2795">
            <w:pPr>
              <w:pStyle w:val="TAL"/>
              <w:rPr>
                <w:b/>
                <w:bCs/>
              </w:rPr>
            </w:pPr>
            <w:r w:rsidRPr="00BE2644">
              <w:rPr>
                <w:b/>
                <w:bCs/>
              </w:rPr>
              <w:t>T38FaxMaxBuffer</w:t>
            </w:r>
          </w:p>
        </w:tc>
        <w:tc>
          <w:tcPr>
            <w:tcW w:w="4292" w:type="dxa"/>
          </w:tcPr>
          <w:p w14:paraId="0B588791" w14:textId="77777777" w:rsidR="009F0810" w:rsidRPr="00BE2644" w:rsidRDefault="009F0810" w:rsidP="001E2795">
            <w:pPr>
              <w:pStyle w:val="TAL"/>
              <w:rPr>
                <w:b/>
                <w:bCs/>
                <w:color w:val="000000"/>
              </w:rPr>
            </w:pPr>
          </w:p>
        </w:tc>
      </w:tr>
      <w:tr w:rsidR="009F0810" w:rsidRPr="00BE2644" w14:paraId="4152E330" w14:textId="77777777" w:rsidTr="001E2795">
        <w:trPr>
          <w:jc w:val="center"/>
        </w:trPr>
        <w:tc>
          <w:tcPr>
            <w:tcW w:w="2450" w:type="dxa"/>
            <w:tcBorders>
              <w:bottom w:val="single" w:sz="4" w:space="0" w:color="auto"/>
            </w:tcBorders>
          </w:tcPr>
          <w:p w14:paraId="102F7DAE" w14:textId="77777777" w:rsidR="009F0810" w:rsidRPr="00BE2644" w:rsidRDefault="009F0810" w:rsidP="001E2795">
            <w:pPr>
              <w:pStyle w:val="TAL"/>
              <w:rPr>
                <w:b/>
                <w:bCs/>
              </w:rPr>
            </w:pPr>
            <w:r w:rsidRPr="00BE2644">
              <w:rPr>
                <w:b/>
                <w:bCs/>
              </w:rPr>
              <w:t>T38FaxMaxDatagram</w:t>
            </w:r>
          </w:p>
        </w:tc>
        <w:tc>
          <w:tcPr>
            <w:tcW w:w="4292" w:type="dxa"/>
            <w:tcBorders>
              <w:bottom w:val="single" w:sz="4" w:space="0" w:color="auto"/>
            </w:tcBorders>
          </w:tcPr>
          <w:p w14:paraId="08F53084" w14:textId="77777777" w:rsidR="009F0810" w:rsidRPr="00BE2644" w:rsidRDefault="009F0810" w:rsidP="001E2795">
            <w:pPr>
              <w:pStyle w:val="TAL"/>
              <w:rPr>
                <w:color w:val="000000"/>
              </w:rPr>
            </w:pPr>
          </w:p>
        </w:tc>
      </w:tr>
      <w:tr w:rsidR="009F0810" w:rsidRPr="00BE2644" w14:paraId="2D994E72" w14:textId="77777777" w:rsidTr="001E2795">
        <w:trPr>
          <w:jc w:val="center"/>
        </w:trPr>
        <w:tc>
          <w:tcPr>
            <w:tcW w:w="2450" w:type="dxa"/>
            <w:tcBorders>
              <w:top w:val="single" w:sz="4" w:space="0" w:color="auto"/>
              <w:bottom w:val="single" w:sz="4" w:space="0" w:color="auto"/>
            </w:tcBorders>
          </w:tcPr>
          <w:p w14:paraId="23E27ADC" w14:textId="77777777" w:rsidR="009F0810" w:rsidRPr="00BE2644" w:rsidRDefault="009F0810" w:rsidP="001E2795">
            <w:pPr>
              <w:pStyle w:val="TAL"/>
              <w:rPr>
                <w:b/>
                <w:bCs/>
              </w:rPr>
            </w:pPr>
            <w:r w:rsidRPr="006B662E">
              <w:rPr>
                <w:b/>
                <w:bCs/>
              </w:rPr>
              <w:t>T38FaxMaxIFP</w:t>
            </w:r>
          </w:p>
        </w:tc>
        <w:tc>
          <w:tcPr>
            <w:tcW w:w="4292" w:type="dxa"/>
            <w:tcBorders>
              <w:top w:val="single" w:sz="4" w:space="0" w:color="auto"/>
              <w:bottom w:val="single" w:sz="4" w:space="0" w:color="auto"/>
            </w:tcBorders>
          </w:tcPr>
          <w:p w14:paraId="42901C45" w14:textId="77777777" w:rsidR="009F0810" w:rsidRPr="00BE2644" w:rsidRDefault="009F0810" w:rsidP="001E2795">
            <w:pPr>
              <w:pStyle w:val="TAL"/>
            </w:pPr>
            <w:r>
              <w:t>Only if T.38 version 4 is supported by the IM-MGW</w:t>
            </w:r>
          </w:p>
        </w:tc>
      </w:tr>
      <w:tr w:rsidR="009F0810" w:rsidRPr="00BE2644" w14:paraId="0170D500" w14:textId="77777777" w:rsidTr="001E2795">
        <w:trPr>
          <w:jc w:val="center"/>
        </w:trPr>
        <w:tc>
          <w:tcPr>
            <w:tcW w:w="2450" w:type="dxa"/>
            <w:tcBorders>
              <w:top w:val="single" w:sz="4" w:space="0" w:color="auto"/>
              <w:bottom w:val="single" w:sz="4" w:space="0" w:color="auto"/>
            </w:tcBorders>
          </w:tcPr>
          <w:p w14:paraId="6D633AE9" w14:textId="77777777" w:rsidR="009F0810" w:rsidRPr="00BE2644" w:rsidRDefault="009F0810" w:rsidP="001E2795">
            <w:pPr>
              <w:pStyle w:val="TAL"/>
              <w:rPr>
                <w:b/>
                <w:bCs/>
              </w:rPr>
            </w:pPr>
            <w:r w:rsidRPr="00BE2644">
              <w:rPr>
                <w:b/>
                <w:bCs/>
              </w:rPr>
              <w:t>T38FaxUdpEC</w:t>
            </w:r>
          </w:p>
        </w:tc>
        <w:tc>
          <w:tcPr>
            <w:tcW w:w="4292" w:type="dxa"/>
            <w:tcBorders>
              <w:top w:val="single" w:sz="4" w:space="0" w:color="auto"/>
              <w:bottom w:val="single" w:sz="4" w:space="0" w:color="auto"/>
            </w:tcBorders>
          </w:tcPr>
          <w:p w14:paraId="12D7F223" w14:textId="77777777" w:rsidR="009F0810" w:rsidRPr="00BE2644" w:rsidRDefault="009F0810" w:rsidP="001E2795">
            <w:pPr>
              <w:pStyle w:val="TAL"/>
            </w:pPr>
          </w:p>
        </w:tc>
      </w:tr>
      <w:tr w:rsidR="009F0810" w:rsidRPr="00BE2644" w14:paraId="152CC88F" w14:textId="77777777" w:rsidTr="001E2795">
        <w:trPr>
          <w:jc w:val="center"/>
        </w:trPr>
        <w:tc>
          <w:tcPr>
            <w:tcW w:w="2450" w:type="dxa"/>
            <w:tcBorders>
              <w:top w:val="single" w:sz="4" w:space="0" w:color="auto"/>
              <w:bottom w:val="single" w:sz="4" w:space="0" w:color="auto"/>
            </w:tcBorders>
          </w:tcPr>
          <w:p w14:paraId="60A821E3" w14:textId="77777777" w:rsidR="009F0810" w:rsidRPr="00BE2644" w:rsidRDefault="009F0810" w:rsidP="001E2795">
            <w:pPr>
              <w:pStyle w:val="TAL"/>
              <w:rPr>
                <w:b/>
                <w:bCs/>
              </w:rPr>
            </w:pPr>
            <w:r w:rsidRPr="006B662E">
              <w:rPr>
                <w:b/>
                <w:bCs/>
              </w:rPr>
              <w:t>T38FaxUdpECDepth</w:t>
            </w:r>
          </w:p>
        </w:tc>
        <w:tc>
          <w:tcPr>
            <w:tcW w:w="4292" w:type="dxa"/>
            <w:tcBorders>
              <w:top w:val="single" w:sz="4" w:space="0" w:color="auto"/>
              <w:bottom w:val="single" w:sz="4" w:space="0" w:color="auto"/>
            </w:tcBorders>
          </w:tcPr>
          <w:p w14:paraId="2D28E6D8" w14:textId="77777777" w:rsidR="009F0810" w:rsidRPr="00BE2644" w:rsidRDefault="009F0810" w:rsidP="001E2795">
            <w:pPr>
              <w:pStyle w:val="TAL"/>
            </w:pPr>
            <w:r>
              <w:t>Only if T.38 version 4 is supported by the IM-MGW</w:t>
            </w:r>
          </w:p>
        </w:tc>
      </w:tr>
      <w:tr w:rsidR="009F0810" w:rsidRPr="00BE2644" w14:paraId="4509394D" w14:textId="77777777" w:rsidTr="001E2795">
        <w:trPr>
          <w:jc w:val="center"/>
        </w:trPr>
        <w:tc>
          <w:tcPr>
            <w:tcW w:w="2450" w:type="dxa"/>
            <w:tcBorders>
              <w:top w:val="single" w:sz="4" w:space="0" w:color="auto"/>
              <w:bottom w:val="single" w:sz="4" w:space="0" w:color="auto"/>
            </w:tcBorders>
          </w:tcPr>
          <w:p w14:paraId="7216D27D" w14:textId="77777777" w:rsidR="009F0810" w:rsidRPr="00BE2644" w:rsidRDefault="009F0810" w:rsidP="001E2795">
            <w:pPr>
              <w:pStyle w:val="TAL"/>
              <w:rPr>
                <w:b/>
                <w:bCs/>
              </w:rPr>
            </w:pPr>
            <w:r w:rsidRPr="006B662E">
              <w:rPr>
                <w:b/>
                <w:bCs/>
              </w:rPr>
              <w:t>T38FaxUdpFECMaxSpan</w:t>
            </w:r>
          </w:p>
        </w:tc>
        <w:tc>
          <w:tcPr>
            <w:tcW w:w="4292" w:type="dxa"/>
            <w:tcBorders>
              <w:top w:val="single" w:sz="4" w:space="0" w:color="auto"/>
              <w:bottom w:val="single" w:sz="4" w:space="0" w:color="auto"/>
            </w:tcBorders>
          </w:tcPr>
          <w:p w14:paraId="7095FC9E" w14:textId="77777777" w:rsidR="009F0810" w:rsidRPr="00BE2644" w:rsidRDefault="009F0810" w:rsidP="001E2795">
            <w:pPr>
              <w:pStyle w:val="TAL"/>
            </w:pPr>
            <w:r>
              <w:t>Only if T.38 version 4 is supported by the IM-MGW</w:t>
            </w:r>
          </w:p>
        </w:tc>
      </w:tr>
      <w:tr w:rsidR="009F0810" w:rsidRPr="00BE2644" w14:paraId="775ED4AF" w14:textId="77777777" w:rsidTr="001E2795">
        <w:trPr>
          <w:jc w:val="center"/>
        </w:trPr>
        <w:tc>
          <w:tcPr>
            <w:tcW w:w="2450" w:type="dxa"/>
            <w:tcBorders>
              <w:top w:val="single" w:sz="4" w:space="0" w:color="auto"/>
              <w:bottom w:val="single" w:sz="12" w:space="0" w:color="auto"/>
            </w:tcBorders>
          </w:tcPr>
          <w:p w14:paraId="0DE81B36" w14:textId="77777777" w:rsidR="009F0810" w:rsidRPr="00BE2644" w:rsidRDefault="009F0810" w:rsidP="001E2795">
            <w:pPr>
              <w:pStyle w:val="TAL"/>
              <w:rPr>
                <w:b/>
                <w:bCs/>
              </w:rPr>
            </w:pPr>
            <w:r w:rsidRPr="006B662E">
              <w:rPr>
                <w:b/>
                <w:bCs/>
              </w:rPr>
              <w:t>T38ModemType</w:t>
            </w:r>
          </w:p>
        </w:tc>
        <w:tc>
          <w:tcPr>
            <w:tcW w:w="4292" w:type="dxa"/>
            <w:tcBorders>
              <w:top w:val="single" w:sz="4" w:space="0" w:color="auto"/>
              <w:bottom w:val="single" w:sz="12" w:space="0" w:color="auto"/>
            </w:tcBorders>
          </w:tcPr>
          <w:p w14:paraId="1C68B119" w14:textId="77777777" w:rsidR="009F0810" w:rsidRPr="00BE2644" w:rsidRDefault="009F0810" w:rsidP="001E2795">
            <w:pPr>
              <w:pStyle w:val="TAL"/>
            </w:pPr>
            <w:r>
              <w:t>Only if T.38 version 4 is supported by the IM-MGW</w:t>
            </w:r>
          </w:p>
        </w:tc>
      </w:tr>
    </w:tbl>
    <w:p w14:paraId="0C123E28" w14:textId="77777777" w:rsidR="009F0810" w:rsidRPr="00132775" w:rsidRDefault="009F0810" w:rsidP="009F0810"/>
    <w:p w14:paraId="32E72C52" w14:textId="77777777" w:rsidR="00D01BCA" w:rsidRDefault="00D01BCA">
      <w:pPr>
        <w:pStyle w:val="Heading1"/>
      </w:pPr>
      <w:bookmarkStart w:id="49" w:name="_Toc177668419"/>
      <w:r>
        <w:t>11</w:t>
      </w:r>
      <w:r>
        <w:tab/>
        <w:t>Mandatory Support of SDP and H.248 Annex C information elements</w:t>
      </w:r>
      <w:bookmarkEnd w:id="49"/>
    </w:p>
    <w:p w14:paraId="699C0A92" w14:textId="77777777" w:rsidR="00C34FC1" w:rsidRDefault="00442FC8" w:rsidP="00C34FC1">
      <w:r>
        <w:rPr>
          <w:lang w:eastAsia="zh-CN"/>
        </w:rPr>
        <w:t>See Annex A.15.</w:t>
      </w:r>
    </w:p>
    <w:p w14:paraId="224E7981" w14:textId="77777777" w:rsidR="00707C4C" w:rsidRDefault="00707C4C" w:rsidP="00707C4C">
      <w:pPr>
        <w:pStyle w:val="Heading1"/>
      </w:pPr>
      <w:bookmarkStart w:id="50" w:name="_Toc177668420"/>
      <w:r>
        <w:t>12</w:t>
      </w:r>
      <w:r>
        <w:tab/>
        <w:t>General on packages</w:t>
      </w:r>
      <w:r w:rsidR="00865A95">
        <w:t xml:space="preserve"> and Transactions</w:t>
      </w:r>
      <w:bookmarkEnd w:id="50"/>
    </w:p>
    <w:p w14:paraId="37980402" w14:textId="77777777" w:rsidR="007B14AC" w:rsidRDefault="00865A95" w:rsidP="007B14AC">
      <w:pPr>
        <w:rPr>
          <w:noProof/>
          <w:sz w:val="18"/>
        </w:rPr>
      </w:pPr>
      <w:r>
        <w:t xml:space="preserve">The use of </w:t>
      </w:r>
      <w:r>
        <w:rPr>
          <w:noProof/>
          <w:sz w:val="18"/>
        </w:rPr>
        <w:t xml:space="preserve">"Overspecified" (e.g. range of values) and "Underspecifed" (e.g. "?") parameter specification shall not be permitted except where explicitly indicated in or referenced by the </w:t>
      </w:r>
      <w:r w:rsidR="004E1484">
        <w:rPr>
          <w:noProof/>
          <w:sz w:val="18"/>
        </w:rPr>
        <w:t xml:space="preserve">Mn </w:t>
      </w:r>
      <w:r>
        <w:rPr>
          <w:noProof/>
          <w:sz w:val="18"/>
        </w:rPr>
        <w:t>interface specification.</w:t>
      </w:r>
      <w:r w:rsidR="007B14AC" w:rsidRPr="007B14AC">
        <w:rPr>
          <w:noProof/>
          <w:sz w:val="18"/>
        </w:rPr>
        <w:t xml:space="preserve"> </w:t>
      </w:r>
    </w:p>
    <w:p w14:paraId="5DDE98C4" w14:textId="77777777" w:rsidR="00707C4C" w:rsidRPr="007B14AC" w:rsidRDefault="00C34FC1" w:rsidP="00C34FC1">
      <w:pPr>
        <w:rPr>
          <w:color w:val="0000FF"/>
        </w:rPr>
      </w:pPr>
      <w:r>
        <w:lastRenderedPageBreak/>
        <w:t>Commands on ROOT Termination shall only use the NULL Context.</w:t>
      </w:r>
    </w:p>
    <w:p w14:paraId="3F978174" w14:textId="77777777" w:rsidR="004E1484" w:rsidRDefault="00955346" w:rsidP="00955346">
      <w:pPr>
        <w:pStyle w:val="Heading2"/>
        <w:tabs>
          <w:tab w:val="left" w:pos="1140"/>
        </w:tabs>
        <w:ind w:left="1140" w:hanging="1140"/>
        <w:rPr>
          <w:noProof/>
        </w:rPr>
      </w:pPr>
      <w:bookmarkStart w:id="51" w:name="_Toc177668421"/>
      <w:r>
        <w:rPr>
          <w:noProof/>
        </w:rPr>
        <w:t>12.1</w:t>
      </w:r>
      <w:r>
        <w:rPr>
          <w:noProof/>
        </w:rPr>
        <w:tab/>
      </w:r>
      <w:r w:rsidR="004E1484">
        <w:rPr>
          <w:noProof/>
        </w:rPr>
        <w:t>Profile Details</w:t>
      </w:r>
      <w:bookmarkEnd w:id="51"/>
    </w:p>
    <w:p w14:paraId="324E0859" w14:textId="77777777" w:rsidR="007B14AC" w:rsidRDefault="007B14AC" w:rsidP="007B14AC">
      <w:r>
        <w:t>VOID.</w:t>
      </w:r>
    </w:p>
    <w:p w14:paraId="76A30390" w14:textId="77777777" w:rsidR="004E1484" w:rsidRDefault="007B14AC" w:rsidP="00E719EE">
      <w:pPr>
        <w:pStyle w:val="Index1"/>
      </w:pPr>
      <w:r>
        <w:t>NOTE:</w:t>
      </w:r>
      <w:r w:rsidR="00AB7182">
        <w:tab/>
      </w:r>
      <w:r>
        <w:t xml:space="preserve">Profile now defined in </w:t>
      </w:r>
      <w:r w:rsidR="000B0B96">
        <w:t>normative</w:t>
      </w:r>
      <w:r>
        <w:t xml:space="preserve"> Annex </w:t>
      </w:r>
      <w:r w:rsidR="009114E1">
        <w:t>A.</w:t>
      </w:r>
    </w:p>
    <w:p w14:paraId="66CCA538" w14:textId="77777777" w:rsidR="00D01BCA" w:rsidRDefault="00707C4C">
      <w:pPr>
        <w:pStyle w:val="Heading1"/>
      </w:pPr>
      <w:bookmarkStart w:id="52" w:name="_Toc177668422"/>
      <w:r>
        <w:t>13</w:t>
      </w:r>
      <w:r w:rsidR="00D01BCA">
        <w:tab/>
      </w:r>
      <w:r w:rsidR="004E1484">
        <w:t>Void</w:t>
      </w:r>
      <w:bookmarkEnd w:id="52"/>
    </w:p>
    <w:p w14:paraId="53EB4390" w14:textId="77777777" w:rsidR="00D01BCA" w:rsidRPr="00785150" w:rsidRDefault="00707C4C" w:rsidP="00785150">
      <w:pPr>
        <w:pStyle w:val="Heading1"/>
      </w:pPr>
      <w:bookmarkStart w:id="53" w:name="_Toc177668423"/>
      <w:r>
        <w:t>14</w:t>
      </w:r>
      <w:r w:rsidR="00D01BCA">
        <w:tab/>
      </w:r>
      <w:r w:rsidR="00E07023">
        <w:t>Call</w:t>
      </w:r>
      <w:r w:rsidR="009C5F58">
        <w:t xml:space="preserve"> independent H.248 transactions</w:t>
      </w:r>
      <w:bookmarkEnd w:id="53"/>
      <w:r w:rsidR="009C5F58" w:rsidDel="009C5F58">
        <w:t xml:space="preserve"> </w:t>
      </w:r>
    </w:p>
    <w:p w14:paraId="038BCC93" w14:textId="77777777" w:rsidR="004568FD" w:rsidRDefault="004568FD" w:rsidP="004568FD">
      <w:r>
        <w:t>See</w:t>
      </w:r>
      <w:bookmarkStart w:id="54" w:name="MCCQCTEMPBM_00000021"/>
      <w:r>
        <w:t xml:space="preserve"> section </w:t>
      </w:r>
      <w:bookmarkEnd w:id="54"/>
      <w:r>
        <w:t>A.17.1</w:t>
      </w:r>
    </w:p>
    <w:p w14:paraId="2533CE0A" w14:textId="77777777" w:rsidR="00D01BCA" w:rsidRDefault="00621D7E" w:rsidP="009C5F58">
      <w:pPr>
        <w:pStyle w:val="Heading1"/>
        <w:ind w:left="0" w:firstLine="0"/>
      </w:pPr>
      <w:bookmarkStart w:id="55" w:name="_Toc177668424"/>
      <w:r>
        <w:t>15</w:t>
      </w:r>
      <w:r w:rsidR="00D01BCA">
        <w:tab/>
      </w:r>
      <w:r w:rsidR="00A429F3">
        <w:t>T</w:t>
      </w:r>
      <w:r w:rsidR="00D01BCA">
        <w:t>ransactions</w:t>
      </w:r>
      <w:r w:rsidR="009C5F58">
        <w:t xml:space="preserve"> towards IM CN Subsystem</w:t>
      </w:r>
      <w:bookmarkEnd w:id="55"/>
    </w:p>
    <w:p w14:paraId="4F7416AC" w14:textId="77777777" w:rsidR="004568FD" w:rsidRPr="009D1091" w:rsidRDefault="00621D7E" w:rsidP="004568FD">
      <w:r>
        <w:t>15.1</w:t>
      </w:r>
      <w:r w:rsidR="00F72B0D">
        <w:tab/>
        <w:t>Procedures related to a termination towards IM CN Subsystem</w:t>
      </w:r>
      <w:r w:rsidR="004568FD">
        <w:t>For Transactions towards IM CN Subsystem see A.17.2.</w:t>
      </w:r>
    </w:p>
    <w:p w14:paraId="33969170" w14:textId="77777777" w:rsidR="00103F33" w:rsidRDefault="00103F33" w:rsidP="00103F33">
      <w:pPr>
        <w:pStyle w:val="Heading2"/>
        <w:ind w:left="0" w:firstLine="0"/>
      </w:pPr>
      <w:bookmarkStart w:id="56" w:name="_Toc177668425"/>
      <w:r>
        <w:t>1</w:t>
      </w:r>
      <w:r w:rsidR="00482AB4">
        <w:t>5</w:t>
      </w:r>
      <w:r>
        <w:t>.2</w:t>
      </w:r>
      <w:r>
        <w:tab/>
        <w:t>IMS packages</w:t>
      </w:r>
      <w:bookmarkEnd w:id="56"/>
    </w:p>
    <w:p w14:paraId="32563E12" w14:textId="77777777" w:rsidR="00F01278" w:rsidRPr="00F01278" w:rsidRDefault="00F01278" w:rsidP="00F01278">
      <w:r>
        <w:t>None</w:t>
      </w:r>
    </w:p>
    <w:p w14:paraId="3197FDD9" w14:textId="77777777" w:rsidR="004568FD" w:rsidRDefault="000B2E59">
      <w:pPr>
        <w:pStyle w:val="Heading1"/>
      </w:pPr>
      <w:bookmarkStart w:id="57" w:name="_Toc177668426"/>
      <w:r>
        <w:t>1</w:t>
      </w:r>
      <w:r w:rsidR="00482AB4">
        <w:t>6</w:t>
      </w:r>
      <w:r w:rsidR="00D01BCA">
        <w:tab/>
      </w:r>
      <w:r w:rsidR="00A429F3">
        <w:t>T</w:t>
      </w:r>
      <w:r w:rsidR="00103F33">
        <w:t>ransactions towards ISUP</w:t>
      </w:r>
      <w:bookmarkEnd w:id="57"/>
    </w:p>
    <w:p w14:paraId="2EF24859" w14:textId="77777777" w:rsidR="00D01BCA" w:rsidRDefault="004568FD" w:rsidP="000E1F4A">
      <w:pPr>
        <w:pStyle w:val="Heading2"/>
      </w:pPr>
      <w:bookmarkStart w:id="58" w:name="_Toc177668427"/>
      <w:r>
        <w:t>16.1</w:t>
      </w:r>
      <w:r>
        <w:tab/>
        <w:t>Procedures relating to a termination towards ISUP</w:t>
      </w:r>
      <w:bookmarkEnd w:id="58"/>
      <w:r w:rsidR="00103F33">
        <w:t xml:space="preserve"> </w:t>
      </w:r>
    </w:p>
    <w:p w14:paraId="1FCE41FF" w14:textId="77777777" w:rsidR="004568FD" w:rsidRPr="004568FD" w:rsidRDefault="004568FD" w:rsidP="004568FD">
      <w:r>
        <w:t>See section A.17.3.</w:t>
      </w:r>
    </w:p>
    <w:p w14:paraId="46C687F0" w14:textId="77777777" w:rsidR="00D01BCA" w:rsidRDefault="000B2E59">
      <w:pPr>
        <w:pStyle w:val="Heading2"/>
      </w:pPr>
      <w:bookmarkStart w:id="59" w:name="_Hlt497744815"/>
      <w:bookmarkStart w:id="60" w:name="_Toc177668428"/>
      <w:bookmarkEnd w:id="59"/>
      <w:r>
        <w:t>1</w:t>
      </w:r>
      <w:r w:rsidR="00482AB4">
        <w:t>6</w:t>
      </w:r>
      <w:r w:rsidR="005936D8">
        <w:t>.2</w:t>
      </w:r>
      <w:r w:rsidR="00D01BCA">
        <w:tab/>
      </w:r>
      <w:r w:rsidR="00103F33">
        <w:t>ISUP</w:t>
      </w:r>
      <w:r w:rsidR="00D01BCA">
        <w:t xml:space="preserve"> packages</w:t>
      </w:r>
      <w:bookmarkEnd w:id="60"/>
    </w:p>
    <w:p w14:paraId="4959D3C9" w14:textId="77777777" w:rsidR="00D01BCA" w:rsidRPr="00277D4A" w:rsidRDefault="00DB6605">
      <w:r w:rsidRPr="00277D4A">
        <w:t>None</w:t>
      </w:r>
      <w:r w:rsidR="00D01BCA" w:rsidRPr="00277D4A">
        <w:tab/>
      </w:r>
    </w:p>
    <w:p w14:paraId="161E9872" w14:textId="77777777" w:rsidR="00103F33" w:rsidRDefault="00103F33" w:rsidP="00103F33">
      <w:pPr>
        <w:pStyle w:val="Heading1"/>
      </w:pPr>
      <w:bookmarkStart w:id="61" w:name="_Toc177668429"/>
      <w:r>
        <w:t>1</w:t>
      </w:r>
      <w:r w:rsidR="00482AB4">
        <w:t>7</w:t>
      </w:r>
      <w:r>
        <w:tab/>
      </w:r>
      <w:r w:rsidR="00A429F3">
        <w:t>T</w:t>
      </w:r>
      <w:r>
        <w:t>ransactions towards BICC</w:t>
      </w:r>
      <w:bookmarkEnd w:id="61"/>
      <w:r>
        <w:t xml:space="preserve"> </w:t>
      </w:r>
    </w:p>
    <w:p w14:paraId="2ECAF966" w14:textId="77777777" w:rsidR="004568FD" w:rsidRDefault="00103F33" w:rsidP="00103F33">
      <w:pPr>
        <w:pStyle w:val="Heading2"/>
      </w:pPr>
      <w:bookmarkStart w:id="62" w:name="_Toc177668430"/>
      <w:r>
        <w:t>1</w:t>
      </w:r>
      <w:r w:rsidR="00482AB4">
        <w:t>7</w:t>
      </w:r>
      <w:r>
        <w:t>.1</w:t>
      </w:r>
      <w:r>
        <w:tab/>
        <w:t>Procedures related to a termination towards BICC</w:t>
      </w:r>
      <w:bookmarkEnd w:id="62"/>
    </w:p>
    <w:p w14:paraId="3BCE896F" w14:textId="77777777" w:rsidR="00103F33" w:rsidRDefault="004568FD" w:rsidP="004568FD">
      <w:r>
        <w:t>See section A.17.4</w:t>
      </w:r>
      <w:r w:rsidR="00103F33">
        <w:t xml:space="preserve"> </w:t>
      </w:r>
    </w:p>
    <w:p w14:paraId="7D7B36D2" w14:textId="77777777" w:rsidR="00103F33" w:rsidRDefault="00103F33" w:rsidP="00103F33">
      <w:pPr>
        <w:pStyle w:val="Heading2"/>
      </w:pPr>
      <w:bookmarkStart w:id="63" w:name="_Toc177668431"/>
      <w:r>
        <w:t>1</w:t>
      </w:r>
      <w:r w:rsidR="00482AB4">
        <w:t>7</w:t>
      </w:r>
      <w:r>
        <w:t>.2</w:t>
      </w:r>
      <w:r>
        <w:tab/>
        <w:t>BICC packages</w:t>
      </w:r>
      <w:bookmarkEnd w:id="63"/>
    </w:p>
    <w:p w14:paraId="7AF30BC6" w14:textId="77777777" w:rsidR="00E5128B" w:rsidRDefault="00E5128B" w:rsidP="00E5128B">
      <w:r>
        <w:t>This Clause is only applicable for terminations towards BICC Networks. The support of terminations towards BICC networks is optional.</w:t>
      </w:r>
    </w:p>
    <w:p w14:paraId="5917A3F0" w14:textId="77777777" w:rsidR="00C02652" w:rsidRDefault="00C02652" w:rsidP="00E5128B">
      <w:r>
        <w:t>No new packages for terminations towards BICC Networks are defined in the present specification. See Clause 12.1.14 for reused packages from other specifications.</w:t>
      </w:r>
    </w:p>
    <w:p w14:paraId="7AF91583" w14:textId="77777777" w:rsidR="00E5128B" w:rsidRDefault="00E5128B" w:rsidP="00E5128B">
      <w:r>
        <w:lastRenderedPageBreak/>
        <w:t>If the Nb framing protocol (see 3GPP TS 29.415 [</w:t>
      </w:r>
      <w:r w:rsidR="00ED76B6">
        <w:t>21</w:t>
      </w:r>
      <w:r>
        <w:t>]) is applied at the termination towards the BICC network, the following package shall be applied:</w:t>
      </w:r>
    </w:p>
    <w:p w14:paraId="40BB2EF0" w14:textId="77777777" w:rsidR="00E5128B" w:rsidRDefault="00E5128B" w:rsidP="00E5128B">
      <w:pPr>
        <w:pStyle w:val="B1"/>
        <w:ind w:left="0" w:firstLine="0"/>
      </w:pPr>
      <w:r>
        <w:t xml:space="preserve">3GUP package </w:t>
      </w:r>
      <w:r>
        <w:rPr>
          <w:rFonts w:ascii="Arial" w:hAnsi="Arial"/>
        </w:rPr>
        <w:t>(</w:t>
      </w:r>
      <w:r>
        <w:t xml:space="preserve">see subclause </w:t>
      </w:r>
      <w:r>
        <w:rPr>
          <w:color w:val="000000"/>
        </w:rPr>
        <w:t>15.1.1 of 3GPP TS 29.232 [5]</w:t>
      </w:r>
      <w:r>
        <w:t>);To enable bearer modification at OoBTC capable networks on Nb interface  (see 3GPP TS 23.153 [</w:t>
      </w:r>
      <w:r w:rsidR="00ED76B6">
        <w:t>22</w:t>
      </w:r>
      <w:r>
        <w:t>]) at the termination towards the BICC network, the following package shall be applied:</w:t>
      </w:r>
    </w:p>
    <w:p w14:paraId="680479D6" w14:textId="77777777" w:rsidR="007B14AC" w:rsidRDefault="00E5128B" w:rsidP="007B14AC">
      <w:pPr>
        <w:rPr>
          <w:rFonts w:ascii="Arial" w:hAnsi="Arial"/>
          <w:sz w:val="28"/>
        </w:rPr>
      </w:pPr>
      <w:r>
        <w:t xml:space="preserve">Modification of Link Characteristics Bearer Capability </w:t>
      </w:r>
      <w:r>
        <w:rPr>
          <w:rFonts w:ascii="Arial" w:hAnsi="Arial"/>
        </w:rPr>
        <w:t>(</w:t>
      </w:r>
      <w:r>
        <w:t xml:space="preserve">see subclause </w:t>
      </w:r>
      <w:r>
        <w:rPr>
          <w:color w:val="000000"/>
        </w:rPr>
        <w:t>15.1.5 of 3GPP TS 29.232 [5]</w:t>
      </w:r>
      <w:r>
        <w:t>);</w:t>
      </w:r>
    </w:p>
    <w:p w14:paraId="0EC2FFFB" w14:textId="77777777" w:rsidR="009114E1" w:rsidRPr="00277D4A" w:rsidRDefault="009114E1" w:rsidP="009114E1">
      <w:pPr>
        <w:pStyle w:val="Heading8"/>
        <w:rPr>
          <w:lang w:val="fr-FR"/>
        </w:rPr>
      </w:pPr>
      <w:bookmarkStart w:id="64" w:name="_Toc177668432"/>
      <w:r w:rsidRPr="00277D4A">
        <w:rPr>
          <w:noProof/>
          <w:lang w:val="fr-FR"/>
        </w:rPr>
        <w:t xml:space="preserve">Annex </w:t>
      </w:r>
      <w:r w:rsidR="00277D4A">
        <w:rPr>
          <w:noProof/>
          <w:lang w:val="fr-FR"/>
        </w:rPr>
        <w:t>A</w:t>
      </w:r>
      <w:r w:rsidR="00277D4A" w:rsidRPr="00277D4A">
        <w:rPr>
          <w:noProof/>
          <w:lang w:val="fr-FR"/>
        </w:rPr>
        <w:t xml:space="preserve"> </w:t>
      </w:r>
      <w:r w:rsidRPr="00277D4A">
        <w:rPr>
          <w:noProof/>
          <w:lang w:val="fr-FR"/>
        </w:rPr>
        <w:t>(</w:t>
      </w:r>
      <w:r w:rsidR="000B0B96">
        <w:rPr>
          <w:noProof/>
          <w:lang w:val="fr-FR"/>
        </w:rPr>
        <w:t>normative</w:t>
      </w:r>
      <w:r w:rsidRPr="00277D4A">
        <w:rPr>
          <w:noProof/>
          <w:lang w:val="fr-FR"/>
        </w:rPr>
        <w:t>):</w:t>
      </w:r>
      <w:r w:rsidRPr="00277D4A">
        <w:rPr>
          <w:noProof/>
          <w:lang w:val="fr-FR"/>
        </w:rPr>
        <w:br/>
      </w:r>
      <w:r w:rsidRPr="00277D4A">
        <w:rPr>
          <w:lang w:val="fr-FR"/>
        </w:rPr>
        <w:t>Profile Description</w:t>
      </w:r>
      <w:bookmarkEnd w:id="64"/>
    </w:p>
    <w:p w14:paraId="69E2EF9C" w14:textId="77777777" w:rsidR="009114E1" w:rsidRPr="00277D4A" w:rsidRDefault="009114E1" w:rsidP="006460F5">
      <w:pPr>
        <w:pStyle w:val="Heading1"/>
        <w:rPr>
          <w:lang w:val="fr-FR"/>
        </w:rPr>
      </w:pPr>
      <w:bookmarkStart w:id="65" w:name="_Toc177668433"/>
      <w:r w:rsidRPr="00277D4A">
        <w:rPr>
          <w:noProof/>
          <w:lang w:val="fr-FR"/>
        </w:rPr>
        <w:t>A.</w:t>
      </w:r>
      <w:r w:rsidRPr="00277D4A">
        <w:rPr>
          <w:lang w:val="fr-FR"/>
        </w:rPr>
        <w:t>1</w:t>
      </w:r>
      <w:r w:rsidRPr="00277D4A">
        <w:rPr>
          <w:lang w:val="fr-FR"/>
        </w:rPr>
        <w:tab/>
        <w:t>Profile Identification</w:t>
      </w:r>
      <w:bookmarkEnd w:id="65"/>
    </w:p>
    <w:p w14:paraId="420F330D" w14:textId="77777777" w:rsidR="009114E1" w:rsidRDefault="009114E1" w:rsidP="009114E1">
      <w:pPr>
        <w:pStyle w:val="TH"/>
      </w:pPr>
      <w:r>
        <w:t xml:space="preserve">Table </w:t>
      </w:r>
      <w:r>
        <w:rPr>
          <w:noProof/>
        </w:rPr>
        <w:t>A.</w:t>
      </w:r>
      <w:r>
        <w:t>1</w:t>
      </w:r>
      <w:r w:rsidR="00D84BA1">
        <w:t>/1</w:t>
      </w:r>
      <w:r>
        <w:t>: Profile version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9"/>
        <w:gridCol w:w="4572"/>
      </w:tblGrid>
      <w:tr w:rsidR="009114E1" w14:paraId="1E58CCBF" w14:textId="77777777">
        <w:tc>
          <w:tcPr>
            <w:tcW w:w="4489" w:type="dxa"/>
          </w:tcPr>
          <w:p w14:paraId="5C264B78" w14:textId="77777777" w:rsidR="009114E1" w:rsidRDefault="009114E1" w:rsidP="009114E1">
            <w:pPr>
              <w:pStyle w:val="TAH"/>
            </w:pPr>
            <w:r>
              <w:t>Profile name:</w:t>
            </w:r>
          </w:p>
        </w:tc>
        <w:tc>
          <w:tcPr>
            <w:tcW w:w="4572" w:type="dxa"/>
          </w:tcPr>
          <w:p w14:paraId="442A1AF4" w14:textId="77777777" w:rsidR="009114E1" w:rsidRDefault="009114E1" w:rsidP="009114E1">
            <w:pPr>
              <w:pStyle w:val="TAC"/>
            </w:pPr>
            <w:r>
              <w:t>threegimscsiw</w:t>
            </w:r>
          </w:p>
        </w:tc>
      </w:tr>
      <w:tr w:rsidR="009114E1" w14:paraId="22F0D76C" w14:textId="77777777">
        <w:tc>
          <w:tcPr>
            <w:tcW w:w="4489" w:type="dxa"/>
          </w:tcPr>
          <w:p w14:paraId="4FB38783" w14:textId="77777777" w:rsidR="009114E1" w:rsidRDefault="009114E1" w:rsidP="009114E1">
            <w:pPr>
              <w:pStyle w:val="TAH"/>
            </w:pPr>
            <w:r>
              <w:t>Version:</w:t>
            </w:r>
          </w:p>
        </w:tc>
        <w:tc>
          <w:tcPr>
            <w:tcW w:w="4572" w:type="dxa"/>
          </w:tcPr>
          <w:p w14:paraId="35629B69" w14:textId="77777777" w:rsidR="009114E1" w:rsidRDefault="006B2DBE" w:rsidP="009114E1">
            <w:pPr>
              <w:pStyle w:val="TAC"/>
            </w:pPr>
            <w:r>
              <w:t>7</w:t>
            </w:r>
          </w:p>
        </w:tc>
      </w:tr>
    </w:tbl>
    <w:p w14:paraId="0C8520A1" w14:textId="77777777" w:rsidR="009114E1" w:rsidRDefault="009114E1" w:rsidP="009114E1"/>
    <w:p w14:paraId="6A418485" w14:textId="77777777" w:rsidR="009114E1" w:rsidRDefault="009114E1" w:rsidP="006460F5">
      <w:pPr>
        <w:pStyle w:val="Heading1"/>
      </w:pPr>
      <w:bookmarkStart w:id="66" w:name="_Toc177668434"/>
      <w:r>
        <w:rPr>
          <w:noProof/>
        </w:rPr>
        <w:t>A.</w:t>
      </w:r>
      <w:r>
        <w:t>2</w:t>
      </w:r>
      <w:r w:rsidR="00AB7182">
        <w:tab/>
      </w:r>
      <w:r>
        <w:t>Summary</w:t>
      </w:r>
      <w:bookmarkEnd w:id="66"/>
    </w:p>
    <w:p w14:paraId="6E85DFD2" w14:textId="77777777" w:rsidR="002B4DFC" w:rsidRPr="00EB1EAE" w:rsidRDefault="002B4DFC" w:rsidP="002B4DFC">
      <w:r w:rsidRPr="00EB1EAE">
        <w:t>This Profile describes the minimum mandatory settings and procedures required to fulfil the Media Gateway control requirements for a) the interworking scenario between 3GPP IMS and 3GPP CS or PSTN/ISDN and b) the interworking scenario between NGN and PSTN/ISDN (i.e ETSI IMS-PSTN/ISDN, ETSI PES-PSTN/ISDN).</w:t>
      </w:r>
    </w:p>
    <w:p w14:paraId="20E85EA5" w14:textId="77777777" w:rsidR="002B4DFC" w:rsidRDefault="002B4DFC" w:rsidP="002B4DFC">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0D83B464" w14:textId="77777777" w:rsidR="002B4DFC" w:rsidRDefault="002B4DFC" w:rsidP="002B4DFC">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w:t>
      </w:r>
      <w:r w:rsidRPr="00A8343E">
        <w:t>a</w:t>
      </w:r>
      <w:r>
        <w:t xml:space="preserve">datory to be sent are defined in the stage 2 procedures, stage 3 procedures and/or the descriptions of individual packages. </w:t>
      </w:r>
    </w:p>
    <w:p w14:paraId="10AC08A5" w14:textId="77777777" w:rsidR="00CB4C6A" w:rsidRDefault="002B4DFC" w:rsidP="00CB4C6A">
      <w:r>
        <w:rPr>
          <w:noProof/>
        </w:rPr>
        <w:t>The setting or modification of elements described in the profile under the heading "Used in Command" has the meaning that the property can be set/modified with that command. T</w:t>
      </w:r>
      <w:r w:rsidRPr="00D23859">
        <w:rPr>
          <w:noProof/>
        </w:rPr>
        <w:t xml:space="preserve">he property </w:t>
      </w:r>
      <w:r>
        <w:rPr>
          <w:noProof/>
        </w:rPr>
        <w:t xml:space="preserve">may be present in other commands (in order to preserve its value </w:t>
      </w:r>
      <w:r w:rsidRPr="00D23859">
        <w:rPr>
          <w:noProof/>
        </w:rPr>
        <w:t xml:space="preserve">in accordance with </w:t>
      </w:r>
      <w:r>
        <w:rPr>
          <w:noProof/>
        </w:rPr>
        <w:t>ITU-T H.248.1[9</w:t>
      </w:r>
      <w:r w:rsidRPr="00D23859">
        <w:rPr>
          <w:noProof/>
        </w:rPr>
        <w:t>]</w:t>
      </w:r>
      <w:r>
        <w:rPr>
          <w:noProof/>
        </w:rPr>
        <w:t>) when those commands are used for other procedures that affect</w:t>
      </w:r>
      <w:r w:rsidRPr="00D23859">
        <w:rPr>
          <w:noProof/>
        </w:rPr>
        <w:t xml:space="preserve"> the </w:t>
      </w:r>
      <w:r>
        <w:rPr>
          <w:noProof/>
        </w:rPr>
        <w:t>same descriptor.</w:t>
      </w:r>
      <w:r w:rsidR="00CB4C6A" w:rsidRPr="00CB4C6A">
        <w:t xml:space="preserve"> </w:t>
      </w:r>
    </w:p>
    <w:p w14:paraId="32D44AC7" w14:textId="77777777" w:rsidR="009114E1" w:rsidRDefault="00D23D05" w:rsidP="0022063C">
      <w:r>
        <w:t>This profile supports Explicit Congestion Notification, Multimedia Priority Service and Rate Adaptation for Media Endpoints using Enhanced Bandwidth Negotiation</w:t>
      </w:r>
      <w:r w:rsidR="00CB4C6A">
        <w:t>.</w:t>
      </w:r>
    </w:p>
    <w:p w14:paraId="15458DE9" w14:textId="77777777" w:rsidR="00E551E4" w:rsidRDefault="00E551E4" w:rsidP="006460F5">
      <w:pPr>
        <w:pStyle w:val="Heading1"/>
      </w:pPr>
      <w:bookmarkStart w:id="67" w:name="_Toc177668435"/>
      <w:r>
        <w:rPr>
          <w:noProof/>
        </w:rPr>
        <w:t>A.</w:t>
      </w:r>
      <w:r>
        <w:t>3</w:t>
      </w:r>
      <w:r w:rsidR="00AB7182">
        <w:tab/>
      </w:r>
      <w:r>
        <w:t>Gateway Control Protocol Version</w:t>
      </w:r>
      <w:bookmarkEnd w:id="67"/>
    </w:p>
    <w:p w14:paraId="2861E06A" w14:textId="77777777" w:rsidR="00E551E4" w:rsidRPr="006267AA" w:rsidRDefault="00E551E4" w:rsidP="00AF321E">
      <w:r>
        <w:t>ITU Recommendation H.248.1 Version 2</w:t>
      </w:r>
      <w:r w:rsidRPr="006267AA">
        <w:t xml:space="preserve"> [9] shall be the version supported.</w:t>
      </w:r>
    </w:p>
    <w:p w14:paraId="4DEB01E6" w14:textId="77777777" w:rsidR="00E551E4" w:rsidRDefault="00E551E4" w:rsidP="006460F5">
      <w:pPr>
        <w:pStyle w:val="Heading1"/>
      </w:pPr>
      <w:bookmarkStart w:id="68" w:name="_Toc177668436"/>
      <w:r>
        <w:rPr>
          <w:noProof/>
        </w:rPr>
        <w:lastRenderedPageBreak/>
        <w:t>A.</w:t>
      </w:r>
      <w:r>
        <w:t>4</w:t>
      </w:r>
      <w:r>
        <w:tab/>
        <w:t>Connection Model</w:t>
      </w:r>
      <w:bookmarkEnd w:id="68"/>
    </w:p>
    <w:p w14:paraId="4BB4A1A8" w14:textId="77777777" w:rsidR="00E551E4" w:rsidRDefault="00E551E4" w:rsidP="00E551E4">
      <w:pPr>
        <w:pStyle w:val="TH"/>
      </w:pPr>
      <w:r>
        <w:t xml:space="preserve">Table </w:t>
      </w:r>
      <w:r>
        <w:rPr>
          <w:noProof/>
        </w:rPr>
        <w:t>A.</w:t>
      </w:r>
      <w:r>
        <w:t>4</w:t>
      </w:r>
      <w:r w:rsidR="00D84BA1">
        <w:t>/1</w:t>
      </w:r>
      <w:r>
        <w:t>: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0"/>
        <w:gridCol w:w="3651"/>
      </w:tblGrid>
      <w:tr w:rsidR="00E551E4" w14:paraId="4185492D" w14:textId="77777777" w:rsidTr="00F50AE8">
        <w:tc>
          <w:tcPr>
            <w:tcW w:w="5410" w:type="dxa"/>
          </w:tcPr>
          <w:p w14:paraId="6BAA8059" w14:textId="77777777" w:rsidR="00E551E4" w:rsidRDefault="00E551E4" w:rsidP="00F50AE8">
            <w:pPr>
              <w:pStyle w:val="TAH"/>
            </w:pPr>
            <w:r>
              <w:t>Maximum number of contexts:</w:t>
            </w:r>
          </w:p>
        </w:tc>
        <w:tc>
          <w:tcPr>
            <w:tcW w:w="3651" w:type="dxa"/>
          </w:tcPr>
          <w:p w14:paraId="070AB9C4" w14:textId="77777777" w:rsidR="00E551E4" w:rsidRDefault="00E551E4" w:rsidP="00F50AE8">
            <w:pPr>
              <w:pStyle w:val="TAC"/>
            </w:pPr>
            <w:r>
              <w:t>No restriction</w:t>
            </w:r>
          </w:p>
        </w:tc>
      </w:tr>
      <w:tr w:rsidR="00E551E4" w14:paraId="5F4BA921" w14:textId="77777777" w:rsidTr="00F50AE8">
        <w:tc>
          <w:tcPr>
            <w:tcW w:w="5410" w:type="dxa"/>
          </w:tcPr>
          <w:p w14:paraId="31552D4C" w14:textId="77777777" w:rsidR="00E551E4" w:rsidRDefault="00E551E4" w:rsidP="00F50AE8">
            <w:pPr>
              <w:pStyle w:val="TAH"/>
            </w:pPr>
            <w:r>
              <w:t>Maximum number of terminations per context:</w:t>
            </w:r>
          </w:p>
        </w:tc>
        <w:tc>
          <w:tcPr>
            <w:tcW w:w="3651" w:type="dxa"/>
          </w:tcPr>
          <w:p w14:paraId="2BB7904E" w14:textId="77777777" w:rsidR="00E551E4" w:rsidRDefault="00E551E4" w:rsidP="00F50AE8">
            <w:pPr>
              <w:pStyle w:val="TAC"/>
            </w:pPr>
            <w:r>
              <w:t>2 (NOTE</w:t>
            </w:r>
            <w:r w:rsidR="00E719EE">
              <w:t xml:space="preserve"> </w:t>
            </w:r>
            <w:r>
              <w:t>1)</w:t>
            </w:r>
          </w:p>
          <w:p w14:paraId="3C27D60E" w14:textId="77777777" w:rsidR="00E551E4" w:rsidRDefault="00E551E4" w:rsidP="00F50AE8">
            <w:pPr>
              <w:pStyle w:val="TAC"/>
            </w:pPr>
            <w:r>
              <w:t>32 (NOTE 2)</w:t>
            </w:r>
          </w:p>
        </w:tc>
      </w:tr>
      <w:tr w:rsidR="00E551E4" w14:paraId="6D374337" w14:textId="77777777" w:rsidTr="00F50AE8">
        <w:tc>
          <w:tcPr>
            <w:tcW w:w="5410" w:type="dxa"/>
          </w:tcPr>
          <w:p w14:paraId="74A45337" w14:textId="77777777" w:rsidR="00E551E4" w:rsidRDefault="00E551E4" w:rsidP="00F50AE8">
            <w:pPr>
              <w:pStyle w:val="TAH"/>
            </w:pPr>
            <w:r>
              <w:t>Allowed terminations type combinations in a Context</w:t>
            </w:r>
          </w:p>
        </w:tc>
        <w:tc>
          <w:tcPr>
            <w:tcW w:w="3651" w:type="dxa"/>
          </w:tcPr>
          <w:p w14:paraId="5F196B53" w14:textId="77777777" w:rsidR="00E551E4" w:rsidRDefault="00E551E4" w:rsidP="00F50AE8">
            <w:pPr>
              <w:pStyle w:val="TAC"/>
            </w:pPr>
            <w:r>
              <w:t xml:space="preserve"> All (NOTE 3)</w:t>
            </w:r>
          </w:p>
        </w:tc>
      </w:tr>
      <w:tr w:rsidR="00E551E4" w14:paraId="304EB634" w14:textId="77777777" w:rsidTr="00F50AE8">
        <w:trPr>
          <w:cantSplit/>
        </w:trPr>
        <w:tc>
          <w:tcPr>
            <w:tcW w:w="9061" w:type="dxa"/>
            <w:gridSpan w:val="2"/>
          </w:tcPr>
          <w:p w14:paraId="7C1A7CAE" w14:textId="77777777" w:rsidR="00E551E4" w:rsidRDefault="00E551E4" w:rsidP="00F50AE8">
            <w:pPr>
              <w:pStyle w:val="TAN"/>
            </w:pPr>
            <w:r>
              <w:t>NOTE</w:t>
            </w:r>
            <w:r w:rsidR="00E719EE">
              <w:t xml:space="preserve"> </w:t>
            </w:r>
            <w:r>
              <w:t>1: Support of 2 terminations per context is required for TISPAN.  Support of more than two terminations per context (e.g. for monitoring) is optional.</w:t>
            </w:r>
          </w:p>
          <w:p w14:paraId="1F2E080A" w14:textId="77777777" w:rsidR="00E551E4" w:rsidRDefault="00E551E4" w:rsidP="00F50AE8">
            <w:pPr>
              <w:pStyle w:val="TAN"/>
            </w:pPr>
            <w:r>
              <w:t>NOTE</w:t>
            </w:r>
            <w:r w:rsidR="00E719EE">
              <w:t xml:space="preserve"> </w:t>
            </w:r>
            <w:r>
              <w:t>2: Support of 32 termination per context is required for 3GPP</w:t>
            </w:r>
          </w:p>
          <w:p w14:paraId="43F71F9B" w14:textId="77777777" w:rsidR="00E551E4" w:rsidRDefault="00E551E4" w:rsidP="00F50AE8">
            <w:pPr>
              <w:pStyle w:val="TAN"/>
            </w:pPr>
            <w:r>
              <w:t>NOTE</w:t>
            </w:r>
            <w:r w:rsidR="00E719EE">
              <w:t xml:space="preserve"> 3</w:t>
            </w:r>
            <w:r>
              <w:t xml:space="preserve">: For </w:t>
            </w:r>
            <w:r w:rsidR="00E92114">
              <w:t xml:space="preserve">TISPAN NGN R2 </w:t>
            </w:r>
            <w:r>
              <w:t>only the following is required:</w:t>
            </w:r>
          </w:p>
          <w:p w14:paraId="7A844B15" w14:textId="77777777" w:rsidR="00E551E4" w:rsidRDefault="00870B8D" w:rsidP="00870B8D">
            <w:pPr>
              <w:pStyle w:val="TAN"/>
              <w:rPr>
                <w:lang w:val="en-AU"/>
              </w:rPr>
            </w:pPr>
            <w:r>
              <w:tab/>
              <w:t xml:space="preserve">- </w:t>
            </w:r>
            <w:r w:rsidR="00E551E4">
              <w:rPr>
                <w:lang w:val="en-AU"/>
              </w:rPr>
              <w:t>Context[a](IMS, TDM),</w:t>
            </w:r>
          </w:p>
          <w:p w14:paraId="4041534C" w14:textId="77777777" w:rsidR="00E551E4" w:rsidRDefault="00870B8D" w:rsidP="00870B8D">
            <w:pPr>
              <w:pStyle w:val="TAN"/>
            </w:pPr>
            <w:r>
              <w:tab/>
              <w:t xml:space="preserve">- </w:t>
            </w:r>
            <w:r w:rsidR="00E551E4">
              <w:t>Context[b](TDM, TDM),</w:t>
            </w:r>
          </w:p>
          <w:p w14:paraId="25256F64" w14:textId="77777777" w:rsidR="00E551E4" w:rsidRPr="006267AA" w:rsidRDefault="00870B8D" w:rsidP="00870B8D">
            <w:pPr>
              <w:pStyle w:val="TAN"/>
            </w:pPr>
            <w:r>
              <w:tab/>
              <w:t xml:space="preserve">- </w:t>
            </w:r>
            <w:r w:rsidR="00E551E4" w:rsidRPr="006267AA">
              <w:t>Context [c] (TDM),</w:t>
            </w:r>
          </w:p>
          <w:p w14:paraId="282F0E92" w14:textId="77777777" w:rsidR="00E551E4" w:rsidRDefault="00870B8D" w:rsidP="00F50AE8">
            <w:pPr>
              <w:pStyle w:val="TAN"/>
            </w:pPr>
            <w:r>
              <w:tab/>
              <w:t xml:space="preserve">- </w:t>
            </w:r>
            <w:r w:rsidR="00E551E4" w:rsidRPr="006267AA">
              <w:t>Context [d] (IMS).</w:t>
            </w:r>
          </w:p>
        </w:tc>
      </w:tr>
    </w:tbl>
    <w:p w14:paraId="56B0C773" w14:textId="77777777" w:rsidR="009114E1" w:rsidRDefault="009114E1" w:rsidP="009114E1"/>
    <w:p w14:paraId="56E06975" w14:textId="77777777" w:rsidR="009114E1" w:rsidRDefault="009114E1" w:rsidP="006460F5">
      <w:pPr>
        <w:pStyle w:val="Heading1"/>
      </w:pPr>
      <w:bookmarkStart w:id="69" w:name="_Toc177668437"/>
      <w:r>
        <w:rPr>
          <w:noProof/>
        </w:rPr>
        <w:t>A.</w:t>
      </w:r>
      <w:r>
        <w:t>5</w:t>
      </w:r>
      <w:r>
        <w:tab/>
        <w:t>Context Attributes</w:t>
      </w:r>
      <w:bookmarkEnd w:id="69"/>
    </w:p>
    <w:p w14:paraId="7A3A8FCE" w14:textId="77777777" w:rsidR="00D208CF" w:rsidRDefault="009114E1" w:rsidP="00D208CF">
      <w:pPr>
        <w:pStyle w:val="TH"/>
      </w:pPr>
      <w:r>
        <w:t xml:space="preserve">Table </w:t>
      </w:r>
      <w:r>
        <w:rPr>
          <w:noProof/>
        </w:rPr>
        <w:t>A.</w:t>
      </w:r>
      <w:r>
        <w:t>5</w:t>
      </w:r>
      <w:r w:rsidR="00D84BA1">
        <w:t>/1</w:t>
      </w:r>
      <w:r>
        <w:t>: Context attributes</w:t>
      </w:r>
      <w:r w:rsidR="00D208CF" w:rsidRPr="00D208CF">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3"/>
        <w:gridCol w:w="3020"/>
        <w:gridCol w:w="3020"/>
      </w:tblGrid>
      <w:tr w:rsidR="00D208CF" w14:paraId="28D6B021" w14:textId="77777777" w:rsidTr="001E2795">
        <w:tc>
          <w:tcPr>
            <w:tcW w:w="3023" w:type="dxa"/>
          </w:tcPr>
          <w:p w14:paraId="33ABDE07" w14:textId="77777777" w:rsidR="00D208CF" w:rsidRDefault="00D208CF" w:rsidP="001E2795">
            <w:pPr>
              <w:pStyle w:val="TAH"/>
            </w:pPr>
            <w:r>
              <w:t>Context Attribute</w:t>
            </w:r>
          </w:p>
        </w:tc>
        <w:tc>
          <w:tcPr>
            <w:tcW w:w="3020" w:type="dxa"/>
          </w:tcPr>
          <w:p w14:paraId="637186B0" w14:textId="77777777" w:rsidR="00D208CF" w:rsidRDefault="00D208CF" w:rsidP="001E2795">
            <w:pPr>
              <w:pStyle w:val="TAH"/>
            </w:pPr>
            <w:r>
              <w:t>Supported</w:t>
            </w:r>
          </w:p>
        </w:tc>
        <w:tc>
          <w:tcPr>
            <w:tcW w:w="3020" w:type="dxa"/>
          </w:tcPr>
          <w:p w14:paraId="1548E71B" w14:textId="77777777" w:rsidR="00D208CF" w:rsidRDefault="00D208CF" w:rsidP="001E2795">
            <w:pPr>
              <w:pStyle w:val="TAH"/>
            </w:pPr>
            <w:r>
              <w:t>Values Supported</w:t>
            </w:r>
          </w:p>
        </w:tc>
      </w:tr>
      <w:tr w:rsidR="00D208CF" w14:paraId="20BA523B" w14:textId="77777777" w:rsidTr="001E2795">
        <w:tc>
          <w:tcPr>
            <w:tcW w:w="3023" w:type="dxa"/>
          </w:tcPr>
          <w:p w14:paraId="4F2FBA1A" w14:textId="77777777" w:rsidR="00D208CF" w:rsidRDefault="00D208CF" w:rsidP="001E2795">
            <w:pPr>
              <w:pStyle w:val="TAC"/>
            </w:pPr>
            <w:r>
              <w:t>Topology</w:t>
            </w:r>
          </w:p>
        </w:tc>
        <w:tc>
          <w:tcPr>
            <w:tcW w:w="3020" w:type="dxa"/>
          </w:tcPr>
          <w:p w14:paraId="750368A9" w14:textId="77777777" w:rsidR="00D208CF" w:rsidRDefault="00D208CF" w:rsidP="001E2795">
            <w:pPr>
              <w:pStyle w:val="TAC"/>
            </w:pPr>
            <w:r>
              <w:t>Optional (NOTE 1)</w:t>
            </w:r>
          </w:p>
        </w:tc>
        <w:tc>
          <w:tcPr>
            <w:tcW w:w="3020" w:type="dxa"/>
          </w:tcPr>
          <w:p w14:paraId="1ED306D8" w14:textId="77777777" w:rsidR="00D208CF" w:rsidRDefault="00D208CF" w:rsidP="001E2795">
            <w:pPr>
              <w:pStyle w:val="TAC"/>
            </w:pPr>
            <w:r>
              <w:t>All</w:t>
            </w:r>
          </w:p>
        </w:tc>
      </w:tr>
      <w:tr w:rsidR="00D208CF" w14:paraId="40AA274E" w14:textId="77777777" w:rsidTr="001E2795">
        <w:tc>
          <w:tcPr>
            <w:tcW w:w="3023" w:type="dxa"/>
          </w:tcPr>
          <w:p w14:paraId="26F15908" w14:textId="77777777" w:rsidR="00D208CF" w:rsidRDefault="00D208CF" w:rsidP="001E2795">
            <w:pPr>
              <w:pStyle w:val="TAC"/>
            </w:pPr>
            <w:r>
              <w:t>Priority Indicator</w:t>
            </w:r>
          </w:p>
        </w:tc>
        <w:tc>
          <w:tcPr>
            <w:tcW w:w="3020" w:type="dxa"/>
          </w:tcPr>
          <w:p w14:paraId="13F15935" w14:textId="77777777" w:rsidR="00D208CF" w:rsidRDefault="00D208CF" w:rsidP="001E2795">
            <w:pPr>
              <w:pStyle w:val="TAC"/>
            </w:pPr>
            <w:r>
              <w:t>Optional  (NOTE 2)</w:t>
            </w:r>
          </w:p>
        </w:tc>
        <w:tc>
          <w:tcPr>
            <w:tcW w:w="3020" w:type="dxa"/>
          </w:tcPr>
          <w:p w14:paraId="2CF7FCCE" w14:textId="77777777" w:rsidR="00D208CF" w:rsidRDefault="00D208CF" w:rsidP="001E2795">
            <w:pPr>
              <w:pStyle w:val="TAC"/>
            </w:pPr>
            <w:r>
              <w:t>0-15 (NOTE 3)</w:t>
            </w:r>
          </w:p>
        </w:tc>
      </w:tr>
      <w:tr w:rsidR="00D208CF" w14:paraId="6ACE324A" w14:textId="77777777" w:rsidTr="001E2795">
        <w:tc>
          <w:tcPr>
            <w:tcW w:w="3023" w:type="dxa"/>
          </w:tcPr>
          <w:p w14:paraId="5AB2A537" w14:textId="77777777" w:rsidR="00D208CF" w:rsidRDefault="00D208CF" w:rsidP="001E2795">
            <w:pPr>
              <w:pStyle w:val="TAC"/>
            </w:pPr>
            <w:r>
              <w:t>Emergency Indicator</w:t>
            </w:r>
          </w:p>
        </w:tc>
        <w:tc>
          <w:tcPr>
            <w:tcW w:w="3020" w:type="dxa"/>
          </w:tcPr>
          <w:p w14:paraId="12790C92" w14:textId="77777777" w:rsidR="00D208CF" w:rsidRDefault="00D208CF" w:rsidP="001E2795">
            <w:pPr>
              <w:pStyle w:val="TAC"/>
            </w:pPr>
            <w:r>
              <w:t>Yes</w:t>
            </w:r>
          </w:p>
        </w:tc>
        <w:tc>
          <w:tcPr>
            <w:tcW w:w="3020" w:type="dxa"/>
          </w:tcPr>
          <w:p w14:paraId="48E3EB7F" w14:textId="77777777" w:rsidR="00D208CF" w:rsidRDefault="00D208CF" w:rsidP="001E2795">
            <w:pPr>
              <w:pStyle w:val="TAC"/>
            </w:pPr>
            <w:r>
              <w:t>Not Applicable</w:t>
            </w:r>
          </w:p>
        </w:tc>
      </w:tr>
      <w:tr w:rsidR="00D208CF" w14:paraId="2483E042" w14:textId="77777777" w:rsidTr="001E2795">
        <w:tc>
          <w:tcPr>
            <w:tcW w:w="9063" w:type="dxa"/>
            <w:gridSpan w:val="3"/>
          </w:tcPr>
          <w:p w14:paraId="036C21D8" w14:textId="77777777" w:rsidR="00D208CF" w:rsidRDefault="00D208CF" w:rsidP="001E2795">
            <w:pPr>
              <w:pStyle w:val="TAN"/>
            </w:pPr>
            <w:r>
              <w:t>NOTE 1:</w:t>
            </w:r>
            <w:r w:rsidR="00AB7182">
              <w:tab/>
            </w:r>
            <w:r>
              <w:t>The "Topology" attribute is optional for example support of monitoring. If requested and not supported error code 444 shall be returned.</w:t>
            </w:r>
          </w:p>
          <w:p w14:paraId="665B10BE" w14:textId="77777777" w:rsidR="00D208CF" w:rsidRDefault="00D208CF" w:rsidP="001E2795">
            <w:pPr>
              <w:pStyle w:val="TAN"/>
            </w:pPr>
            <w:r>
              <w:t>NOTE 2:</w:t>
            </w:r>
            <w:r w:rsidR="00AB7182">
              <w:tab/>
            </w:r>
            <w:r w:rsidRPr="00C534DF">
              <w:t xml:space="preserve">This Context Attribute parameter is used for MPS </w:t>
            </w:r>
            <w:r>
              <w:t xml:space="preserve">as specified in </w:t>
            </w:r>
            <w:r w:rsidRPr="00444078">
              <w:t xml:space="preserve">3GPP TS 22.153 </w:t>
            </w:r>
            <w:r w:rsidR="009F0810">
              <w:t>[63]</w:t>
            </w:r>
            <w:r w:rsidRPr="00C534DF">
              <w:t>.</w:t>
            </w:r>
          </w:p>
          <w:p w14:paraId="4E9E287B" w14:textId="77777777" w:rsidR="00D208CF" w:rsidRDefault="00D208CF" w:rsidP="001E2795">
            <w:pPr>
              <w:pStyle w:val="TAN"/>
            </w:pPr>
            <w:r>
              <w:t>NOTE 3:</w:t>
            </w:r>
            <w:r w:rsidR="00AB7182">
              <w:tab/>
            </w:r>
            <w:r>
              <w:t>Priority v</w:t>
            </w:r>
            <w:r w:rsidRPr="007B56C7">
              <w:t xml:space="preserve">alues </w:t>
            </w:r>
            <w:r>
              <w:t xml:space="preserve">11 – 15 </w:t>
            </w:r>
            <w:r w:rsidRPr="007B56C7">
              <w:t xml:space="preserve">of the Priority Indicator </w:t>
            </w:r>
            <w:r>
              <w:t>ar</w:t>
            </w:r>
            <w:r w:rsidRPr="007B56C7">
              <w:t>e reserved for MPS</w:t>
            </w:r>
            <w:r>
              <w:t>.</w:t>
            </w:r>
          </w:p>
        </w:tc>
      </w:tr>
    </w:tbl>
    <w:p w14:paraId="723F1B31" w14:textId="77777777" w:rsidR="00D208CF" w:rsidRDefault="00D208CF" w:rsidP="00D208CF"/>
    <w:p w14:paraId="7A03111F" w14:textId="77777777" w:rsidR="009114E1" w:rsidRDefault="009114E1" w:rsidP="006460F5">
      <w:pPr>
        <w:pStyle w:val="Heading1"/>
      </w:pPr>
      <w:bookmarkStart w:id="70" w:name="_Toc177668438"/>
      <w:r>
        <w:rPr>
          <w:noProof/>
        </w:rPr>
        <w:t>A.</w:t>
      </w:r>
      <w:r>
        <w:t>6</w:t>
      </w:r>
      <w:r>
        <w:tab/>
        <w:t>Terminations</w:t>
      </w:r>
      <w:bookmarkEnd w:id="70"/>
    </w:p>
    <w:p w14:paraId="62B4C8DF" w14:textId="77777777" w:rsidR="00056E3B" w:rsidRDefault="009114E1" w:rsidP="006460F5">
      <w:pPr>
        <w:pStyle w:val="Heading2"/>
      </w:pPr>
      <w:bookmarkStart w:id="71" w:name="_Toc177668439"/>
      <w:r>
        <w:rPr>
          <w:noProof/>
        </w:rPr>
        <w:t>A.</w:t>
      </w:r>
      <w:r>
        <w:t>6.1</w:t>
      </w:r>
      <w:r>
        <w:tab/>
        <w:t>Termination Names</w:t>
      </w:r>
      <w:bookmarkEnd w:id="71"/>
      <w:r w:rsidR="00056E3B" w:rsidRPr="00056E3B">
        <w:t xml:space="preserve"> </w:t>
      </w:r>
    </w:p>
    <w:p w14:paraId="4C8B0188" w14:textId="77777777" w:rsidR="00743CEC" w:rsidRDefault="00056E3B" w:rsidP="006460F5">
      <w:pPr>
        <w:pStyle w:val="Heading3"/>
      </w:pPr>
      <w:bookmarkStart w:id="72" w:name="_Toc177668440"/>
      <w:r>
        <w:t>A</w:t>
      </w:r>
      <w:r w:rsidRPr="00296EE1">
        <w:t>.</w:t>
      </w:r>
      <w:r>
        <w:t>6</w:t>
      </w:r>
      <w:r w:rsidRPr="00296EE1">
        <w:t>.1</w:t>
      </w:r>
      <w:r>
        <w:t>.1</w:t>
      </w:r>
      <w:r w:rsidRPr="00296EE1">
        <w:tab/>
      </w:r>
      <w:r>
        <w:t>General</w:t>
      </w:r>
      <w:bookmarkEnd w:id="72"/>
      <w:r w:rsidR="00743CEC" w:rsidRPr="00743CEC">
        <w:t xml:space="preserve"> </w:t>
      </w:r>
    </w:p>
    <w:p w14:paraId="0BC6952D" w14:textId="77777777" w:rsidR="00056E3B" w:rsidRDefault="00743CEC" w:rsidP="00056E3B">
      <w:r w:rsidRPr="00CC2EA5">
        <w:t xml:space="preserve">The Termination ID structure is provisioned in the MGC and MG and is known by the MG and the MGC at or before start up. </w:t>
      </w:r>
    </w:p>
    <w:p w14:paraId="5C559FDC" w14:textId="77777777" w:rsidR="00056E3B" w:rsidRDefault="00056E3B" w:rsidP="00056E3B">
      <w:r w:rsidRPr="00296EE1">
        <w:t xml:space="preserve">With ephemeral ATM/AAL2 and IP endpoint bearer types the internal structure of Termination ID is irrelevant for MGW and MGC and therefore Termination ID is only </w:t>
      </w:r>
      <w:r>
        <w:t xml:space="preserve">a </w:t>
      </w:r>
      <w:r w:rsidRPr="00296EE1">
        <w:t xml:space="preserve">numeric identifier for </w:t>
      </w:r>
      <w:r>
        <w:t xml:space="preserve">the </w:t>
      </w:r>
      <w:r w:rsidRPr="00296EE1">
        <w:t>termination. When bearer type is</w:t>
      </w:r>
      <w:r>
        <w:t xml:space="preserve"> a</w:t>
      </w:r>
      <w:r w:rsidRPr="00296EE1">
        <w:t xml:space="preserve"> physical timeslot within TDM circuit the Termination ID structure shall follow the Termination naming convention for TDM circuit bearer.</w:t>
      </w:r>
    </w:p>
    <w:p w14:paraId="5BE2A3D2" w14:textId="77777777" w:rsidR="00056E3B" w:rsidRDefault="00056E3B" w:rsidP="00056E3B">
      <w:r>
        <w:t xml:space="preserve">Ephemeral terminations are further denoted in the profile by the following: </w:t>
      </w:r>
    </w:p>
    <w:p w14:paraId="20B39485" w14:textId="77777777" w:rsidR="00056E3B" w:rsidRDefault="00870B8D" w:rsidP="00870B8D">
      <w:pPr>
        <w:pStyle w:val="B1"/>
      </w:pPr>
      <w:r>
        <w:t>-</w:t>
      </w:r>
      <w:r>
        <w:tab/>
      </w:r>
      <w:r w:rsidR="00056E3B">
        <w:t>BICC (meaning applies to terminations towards BICC)</w:t>
      </w:r>
    </w:p>
    <w:p w14:paraId="24557501" w14:textId="77777777" w:rsidR="00056E3B" w:rsidRDefault="00870B8D" w:rsidP="00870B8D">
      <w:pPr>
        <w:pStyle w:val="B1"/>
      </w:pPr>
      <w:r>
        <w:t>-</w:t>
      </w:r>
      <w:r>
        <w:tab/>
      </w:r>
      <w:r w:rsidR="00056E3B">
        <w:t>BICC ATM (meaning applies to terminations towards BICC with ATM transport)</w:t>
      </w:r>
    </w:p>
    <w:p w14:paraId="7D767429" w14:textId="77777777" w:rsidR="00056E3B" w:rsidRPr="003A7FA3" w:rsidRDefault="00870B8D" w:rsidP="00870B8D">
      <w:pPr>
        <w:pStyle w:val="B1"/>
      </w:pPr>
      <w:r>
        <w:t>-</w:t>
      </w:r>
      <w:r>
        <w:tab/>
      </w:r>
      <w:r w:rsidR="00056E3B">
        <w:rPr>
          <w:lang w:val="en-US"/>
        </w:rPr>
        <w:t>BICC IP (meaning applies to terminations towards BICC with IP transport)</w:t>
      </w:r>
      <w:r w:rsidR="00056E3B" w:rsidRPr="00056E3B">
        <w:t xml:space="preserve"> </w:t>
      </w:r>
    </w:p>
    <w:p w14:paraId="44535011" w14:textId="77777777" w:rsidR="00E00A8C" w:rsidRPr="00E00A8C" w:rsidRDefault="00870B8D" w:rsidP="00870B8D">
      <w:pPr>
        <w:pStyle w:val="B1"/>
        <w:rPr>
          <w:lang w:val="en-US"/>
        </w:rPr>
      </w:pPr>
      <w:r>
        <w:t>-</w:t>
      </w:r>
      <w:r>
        <w:tab/>
      </w:r>
      <w:r w:rsidR="00056E3B">
        <w:rPr>
          <w:lang w:val="en-US"/>
        </w:rPr>
        <w:t>IMS (meaning applies to terminations toward IMS)</w:t>
      </w:r>
    </w:p>
    <w:p w14:paraId="4B3369BA" w14:textId="77777777" w:rsidR="00743CEC" w:rsidRPr="00466786" w:rsidRDefault="00870B8D" w:rsidP="00870B8D">
      <w:pPr>
        <w:pStyle w:val="B1"/>
      </w:pPr>
      <w:r>
        <w:t>-</w:t>
      </w:r>
      <w:r>
        <w:tab/>
      </w:r>
      <w:r w:rsidR="00E00A8C">
        <w:rPr>
          <w:lang w:val="en-US"/>
        </w:rPr>
        <w:t>Multiplex (meaning applies to terminations performing multiplexing)</w:t>
      </w:r>
    </w:p>
    <w:p w14:paraId="0E6BDE56" w14:textId="77777777" w:rsidR="00466786" w:rsidRPr="008E3D91" w:rsidRDefault="00870B8D" w:rsidP="00870B8D">
      <w:pPr>
        <w:pStyle w:val="B1"/>
      </w:pPr>
      <w:r>
        <w:lastRenderedPageBreak/>
        <w:t>-</w:t>
      </w:r>
      <w:r>
        <w:tab/>
      </w:r>
      <w:r w:rsidR="00466786">
        <w:t>RTP-CN (meaning applies to terminations towards SIP-I on Nc)</w:t>
      </w:r>
    </w:p>
    <w:p w14:paraId="5B3D53F2" w14:textId="77777777" w:rsidR="00743CEC" w:rsidRDefault="00743CEC" w:rsidP="006460F5">
      <w:pPr>
        <w:pStyle w:val="Heading3"/>
      </w:pPr>
      <w:bookmarkStart w:id="73" w:name="_Toc177668441"/>
      <w:r>
        <w:t>A.6.1.</w:t>
      </w:r>
      <w:r w:rsidR="00F8158C">
        <w:t>2</w:t>
      </w:r>
      <w:r>
        <w:tab/>
        <w:t>ASN.1 Encoding</w:t>
      </w:r>
      <w:bookmarkEnd w:id="73"/>
    </w:p>
    <w:p w14:paraId="5ACA486C" w14:textId="77777777" w:rsidR="00F8158C" w:rsidRPr="00F8158C" w:rsidRDefault="00F8158C" w:rsidP="006460F5">
      <w:pPr>
        <w:pStyle w:val="Heading4"/>
      </w:pPr>
      <w:bookmarkStart w:id="74" w:name="_Toc177668442"/>
      <w:r>
        <w:t>A.6.1.2.1</w:t>
      </w:r>
      <w:r>
        <w:tab/>
        <w:t>General Structure</w:t>
      </w:r>
      <w:bookmarkEnd w:id="74"/>
    </w:p>
    <w:p w14:paraId="1D494B73" w14:textId="77777777" w:rsidR="00743CEC" w:rsidRPr="00CC2EA5" w:rsidRDefault="00743CEC" w:rsidP="00743CEC">
      <w:r w:rsidRPr="00CC2EA5">
        <w:t>The following general structure of TerminationID shall be used:</w:t>
      </w:r>
    </w:p>
    <w:p w14:paraId="1FE04A0E" w14:textId="77777777" w:rsidR="00743CEC" w:rsidRDefault="00743CEC" w:rsidP="00743CEC">
      <w:r w:rsidRPr="00CC2EA5">
        <w:t>4 octets shall be used for the termination ID. The following defines the general structure for the termination ID:</w:t>
      </w:r>
    </w:p>
    <w:p w14:paraId="7A85B54D" w14:textId="77777777" w:rsidR="00743CEC" w:rsidRPr="00CC2EA5" w:rsidRDefault="00743CEC" w:rsidP="00743C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743CEC" w:rsidRPr="00CC2EA5" w14:paraId="74AE56BC" w14:textId="77777777">
        <w:trPr>
          <w:jc w:val="center"/>
        </w:trPr>
        <w:tc>
          <w:tcPr>
            <w:tcW w:w="1242" w:type="dxa"/>
          </w:tcPr>
          <w:p w14:paraId="76895058" w14:textId="77777777" w:rsidR="00743CEC" w:rsidRPr="00CC2EA5" w:rsidRDefault="00743CEC" w:rsidP="00F15523">
            <w:pPr>
              <w:pStyle w:val="TAC"/>
            </w:pPr>
            <w:r w:rsidRPr="00CC2EA5">
              <w:t xml:space="preserve">Termination type </w:t>
            </w:r>
          </w:p>
        </w:tc>
        <w:tc>
          <w:tcPr>
            <w:tcW w:w="1418" w:type="dxa"/>
          </w:tcPr>
          <w:p w14:paraId="0CDC2619" w14:textId="77777777" w:rsidR="00743CEC" w:rsidRPr="00CC2EA5" w:rsidRDefault="00743CEC" w:rsidP="00F15523">
            <w:pPr>
              <w:pStyle w:val="TAC"/>
            </w:pPr>
            <w:r w:rsidRPr="00CC2EA5">
              <w:br/>
              <w:t>X</w:t>
            </w:r>
          </w:p>
        </w:tc>
      </w:tr>
    </w:tbl>
    <w:p w14:paraId="5F425957" w14:textId="77777777" w:rsidR="00743CEC" w:rsidRPr="00CC2EA5" w:rsidRDefault="00743CEC" w:rsidP="00743CEC"/>
    <w:p w14:paraId="0F6A3FF1" w14:textId="77777777" w:rsidR="00743CEC" w:rsidRPr="00CC2EA5" w:rsidRDefault="00743CEC" w:rsidP="00743CEC">
      <w:pPr>
        <w:pStyle w:val="B1"/>
      </w:pPr>
      <w:r w:rsidRPr="00CC2EA5">
        <w:t>Termination type:</w:t>
      </w:r>
    </w:p>
    <w:p w14:paraId="7A23B226" w14:textId="77777777" w:rsidR="00743CEC" w:rsidRPr="00CC2EA5" w:rsidRDefault="00743CEC" w:rsidP="00743CEC">
      <w:pPr>
        <w:pStyle w:val="B2"/>
      </w:pPr>
      <w:r w:rsidRPr="00CC2EA5">
        <w:t>Length 3 bits</w:t>
      </w:r>
    </w:p>
    <w:p w14:paraId="46766573" w14:textId="77777777" w:rsidR="00743CEC" w:rsidRPr="00CC2EA5" w:rsidRDefault="00743CEC" w:rsidP="00743CEC">
      <w:pPr>
        <w:pStyle w:val="B1"/>
      </w:pPr>
      <w:r w:rsidRPr="00CC2EA5">
        <w:t>Values:</w:t>
      </w:r>
    </w:p>
    <w:p w14:paraId="471EBA2E" w14:textId="77777777" w:rsidR="00743CEC" w:rsidRPr="00CC2EA5" w:rsidRDefault="00743CEC" w:rsidP="00743CEC">
      <w:pPr>
        <w:pStyle w:val="B2"/>
      </w:pPr>
      <w:r w:rsidRPr="00CC2EA5">
        <w:t>000 Reserved</w:t>
      </w:r>
    </w:p>
    <w:p w14:paraId="00D9428B" w14:textId="77777777" w:rsidR="00743CEC" w:rsidRPr="00CC2EA5" w:rsidRDefault="00743CEC" w:rsidP="00743CEC">
      <w:pPr>
        <w:pStyle w:val="B2"/>
      </w:pPr>
      <w:r w:rsidRPr="00CC2EA5">
        <w:t>001 Ephemeral termination</w:t>
      </w:r>
    </w:p>
    <w:p w14:paraId="29DA7B15" w14:textId="77777777" w:rsidR="00743CEC" w:rsidRPr="00CC2EA5" w:rsidRDefault="00743CEC" w:rsidP="00743CEC">
      <w:pPr>
        <w:pStyle w:val="B2"/>
      </w:pPr>
      <w:r w:rsidRPr="00CC2EA5">
        <w:t>010 TDM termination</w:t>
      </w:r>
    </w:p>
    <w:p w14:paraId="3DB08B07" w14:textId="77777777" w:rsidR="00743CEC" w:rsidRPr="00CC2EA5" w:rsidRDefault="00743CEC" w:rsidP="00743CEC">
      <w:pPr>
        <w:pStyle w:val="B2"/>
      </w:pPr>
      <w:r w:rsidRPr="00CC2EA5">
        <w:t>011 - 110 Reserved</w:t>
      </w:r>
    </w:p>
    <w:p w14:paraId="38D26BF0" w14:textId="77777777" w:rsidR="00743CEC" w:rsidRPr="00CC2EA5" w:rsidRDefault="00743CEC" w:rsidP="00743CEC">
      <w:pPr>
        <w:pStyle w:val="B2"/>
      </w:pPr>
      <w:r w:rsidRPr="00CC2EA5">
        <w:t>111 Reserved for ROOT termination Id</w:t>
      </w:r>
      <w:r>
        <w:t xml:space="preserve"> (ROOT Termination Id = 0xFFFFFFFF)</w:t>
      </w:r>
    </w:p>
    <w:p w14:paraId="7B83B6FE" w14:textId="77777777" w:rsidR="00743CEC" w:rsidRPr="00CC2EA5" w:rsidRDefault="00743CEC" w:rsidP="00743CEC">
      <w:pPr>
        <w:pStyle w:val="B1"/>
      </w:pPr>
      <w:r w:rsidRPr="00CC2EA5">
        <w:t>X:</w:t>
      </w:r>
    </w:p>
    <w:p w14:paraId="07102231" w14:textId="77777777" w:rsidR="00743CEC" w:rsidRPr="00CC2EA5" w:rsidRDefault="00743CEC" w:rsidP="00743CEC">
      <w:pPr>
        <w:pStyle w:val="B2"/>
        <w:ind w:left="567" w:firstLine="0"/>
      </w:pPr>
      <w:r w:rsidRPr="00CC2EA5">
        <w:t>Length 29 bits.</w:t>
      </w:r>
    </w:p>
    <w:p w14:paraId="10FC6548" w14:textId="77777777" w:rsidR="00743CEC" w:rsidRDefault="00743CEC" w:rsidP="00743CEC">
      <w:pPr>
        <w:pStyle w:val="B2"/>
        <w:ind w:left="567" w:firstLine="0"/>
      </w:pPr>
      <w:r w:rsidRPr="00CC2EA5">
        <w:t>Usage dependent on Termination type. TDM terminations specified below in subclause 5.2.2. Other usage un-specified.</w:t>
      </w:r>
    </w:p>
    <w:p w14:paraId="3DC62677" w14:textId="77777777" w:rsidR="00F8158C" w:rsidRDefault="00F8158C" w:rsidP="00F8158C">
      <w:pPr>
        <w:rPr>
          <w:noProof/>
        </w:rPr>
      </w:pPr>
      <w:r>
        <w:rPr>
          <w:noProof/>
        </w:rPr>
        <w:t>The use of wildcarding for the Termination Id shall be performed using 1 octet only.</w:t>
      </w:r>
      <w:r w:rsidRPr="00C34FC1">
        <w:rPr>
          <w:noProof/>
        </w:rPr>
        <w:t xml:space="preserve"> </w:t>
      </w:r>
    </w:p>
    <w:p w14:paraId="75BE7C9E" w14:textId="77777777" w:rsidR="00F8158C" w:rsidRPr="00C91B97" w:rsidRDefault="00F8158C" w:rsidP="006460F5">
      <w:pPr>
        <w:pStyle w:val="Heading4"/>
      </w:pPr>
      <w:bookmarkStart w:id="75" w:name="_Toc177668443"/>
      <w:r>
        <w:t>A.6.1.2.2</w:t>
      </w:r>
      <w:r>
        <w:tab/>
        <w:t>Termination naming convention for TDM terminations</w:t>
      </w:r>
      <w:bookmarkEnd w:id="75"/>
    </w:p>
    <w:p w14:paraId="27BFADFD" w14:textId="77777777" w:rsidR="00F8158C" w:rsidRDefault="00F8158C" w:rsidP="00E719EE"/>
    <w:p w14:paraId="7F828EA9" w14:textId="77777777" w:rsidR="00F8158C" w:rsidRPr="00296EE1" w:rsidRDefault="00F8158C" w:rsidP="00F8158C">
      <w:pPr>
        <w:pStyle w:val="TH"/>
      </w:pPr>
      <w:r>
        <w:t>Table C.6</w:t>
      </w:r>
      <w:r w:rsidRPr="00296EE1">
        <w:t>.1</w:t>
      </w:r>
      <w:r>
        <w:t>.2.2</w:t>
      </w:r>
      <w:r w:rsidR="00D84BA1">
        <w:t>/1</w:t>
      </w:r>
      <w:r w:rsidRPr="00296EE1">
        <w:t xml:space="preserve">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884"/>
        <w:gridCol w:w="1042"/>
      </w:tblGrid>
      <w:tr w:rsidR="00F8158C" w:rsidRPr="00296EE1" w14:paraId="3D7631DC" w14:textId="77777777" w:rsidTr="009E207E">
        <w:trPr>
          <w:cantSplit/>
          <w:jc w:val="center"/>
        </w:trPr>
        <w:tc>
          <w:tcPr>
            <w:tcW w:w="1242" w:type="dxa"/>
          </w:tcPr>
          <w:p w14:paraId="4EA7DBBC" w14:textId="77777777" w:rsidR="00F8158C" w:rsidRPr="00296EE1" w:rsidRDefault="00F8158C" w:rsidP="009E207E">
            <w:pPr>
              <w:pStyle w:val="TAC"/>
            </w:pPr>
            <w:r w:rsidRPr="00296EE1">
              <w:t>Termination type (=010 )</w:t>
            </w:r>
          </w:p>
        </w:tc>
        <w:tc>
          <w:tcPr>
            <w:tcW w:w="1884" w:type="dxa"/>
          </w:tcPr>
          <w:p w14:paraId="18A59C55" w14:textId="77777777" w:rsidR="00F8158C" w:rsidRPr="00296EE1" w:rsidRDefault="00F8158C" w:rsidP="009E207E">
            <w:pPr>
              <w:pStyle w:val="TAC"/>
            </w:pPr>
            <w:r w:rsidRPr="00296EE1">
              <w:t>PCM system</w:t>
            </w:r>
          </w:p>
        </w:tc>
        <w:tc>
          <w:tcPr>
            <w:tcW w:w="1042" w:type="dxa"/>
          </w:tcPr>
          <w:p w14:paraId="246B24F9" w14:textId="77777777" w:rsidR="00F8158C" w:rsidRPr="00296EE1" w:rsidRDefault="00F8158C" w:rsidP="009E207E">
            <w:pPr>
              <w:pStyle w:val="TAC"/>
            </w:pPr>
            <w:r w:rsidRPr="00296EE1">
              <w:t>Individual</w:t>
            </w:r>
          </w:p>
        </w:tc>
      </w:tr>
    </w:tbl>
    <w:p w14:paraId="7A6390BF" w14:textId="77777777" w:rsidR="00F8158C" w:rsidRPr="00296EE1" w:rsidRDefault="00F8158C" w:rsidP="00F8158C"/>
    <w:p w14:paraId="58B4E8B2" w14:textId="77777777" w:rsidR="00F8158C" w:rsidRPr="00296EE1" w:rsidRDefault="00F8158C" w:rsidP="00F8158C">
      <w:pPr>
        <w:pStyle w:val="B1"/>
      </w:pPr>
      <w:r w:rsidRPr="00296EE1">
        <w:t>PCM system:</w:t>
      </w:r>
    </w:p>
    <w:p w14:paraId="2F4FD180" w14:textId="77777777" w:rsidR="00F8158C" w:rsidRPr="00296EE1" w:rsidRDefault="00F8158C" w:rsidP="00F8158C">
      <w:pPr>
        <w:pStyle w:val="B2"/>
      </w:pPr>
      <w:r w:rsidRPr="00296EE1">
        <w:t>Length 24 bits</w:t>
      </w:r>
    </w:p>
    <w:p w14:paraId="2424F75D" w14:textId="77777777" w:rsidR="00F8158C" w:rsidRPr="00296EE1" w:rsidRDefault="00F8158C" w:rsidP="00F8158C">
      <w:pPr>
        <w:pStyle w:val="B2"/>
      </w:pPr>
      <w:r w:rsidRPr="00296EE1">
        <w:t>Usage unspecified. Uniquely identifies PCM interface in MG</w:t>
      </w:r>
      <w:r>
        <w:t>W</w:t>
      </w:r>
    </w:p>
    <w:p w14:paraId="393278C9" w14:textId="77777777" w:rsidR="00F8158C" w:rsidRPr="00296EE1" w:rsidRDefault="00F8158C" w:rsidP="00F8158C">
      <w:pPr>
        <w:pStyle w:val="B1"/>
      </w:pPr>
      <w:r w:rsidRPr="00296EE1">
        <w:t>Individual:</w:t>
      </w:r>
    </w:p>
    <w:p w14:paraId="6050943B" w14:textId="77777777" w:rsidR="00F8158C" w:rsidRPr="00296EE1" w:rsidRDefault="00F8158C" w:rsidP="00F8158C">
      <w:pPr>
        <w:pStyle w:val="B2"/>
      </w:pPr>
      <w:r w:rsidRPr="00296EE1">
        <w:t>Length: 5 bits</w:t>
      </w:r>
    </w:p>
    <w:p w14:paraId="0E5373C7" w14:textId="77777777" w:rsidR="00F8158C" w:rsidRPr="00CC2EA5" w:rsidRDefault="00F8158C" w:rsidP="00F8158C">
      <w:pPr>
        <w:pStyle w:val="B2"/>
      </w:pPr>
      <w:r w:rsidRPr="00296EE1">
        <w:t>Max. of 32 individuals (timeslots) per PCM system (max. 24 for a 24 channel system)</w:t>
      </w:r>
    </w:p>
    <w:p w14:paraId="328D52B0" w14:textId="77777777" w:rsidR="00743CEC" w:rsidRDefault="00743CEC" w:rsidP="006460F5">
      <w:pPr>
        <w:pStyle w:val="Heading3"/>
      </w:pPr>
      <w:bookmarkStart w:id="76" w:name="_Toc177668444"/>
      <w:r>
        <w:lastRenderedPageBreak/>
        <w:t>A.6.1.</w:t>
      </w:r>
      <w:r w:rsidR="00F8158C">
        <w:t>3</w:t>
      </w:r>
      <w:r>
        <w:tab/>
      </w:r>
      <w:r w:rsidRPr="00CC2EA5">
        <w:t>ABNF coding:</w:t>
      </w:r>
      <w:bookmarkEnd w:id="76"/>
    </w:p>
    <w:p w14:paraId="72AA0905" w14:textId="47FD14F7" w:rsidR="00F8158C" w:rsidRPr="00C91B97" w:rsidRDefault="00F8158C" w:rsidP="006460F5">
      <w:pPr>
        <w:pStyle w:val="Heading4"/>
      </w:pPr>
      <w:bookmarkStart w:id="77" w:name="_Toc177668445"/>
      <w:r>
        <w:t>A.6.1.3.</w:t>
      </w:r>
      <w:r w:rsidR="006460F5">
        <w:t>0</w:t>
      </w:r>
      <w:r>
        <w:tab/>
        <w:t>General Structure</w:t>
      </w:r>
      <w:bookmarkEnd w:id="77"/>
    </w:p>
    <w:p w14:paraId="0028F1EB" w14:textId="77777777" w:rsidR="00F8158C" w:rsidRPr="00F8158C" w:rsidRDefault="00F8158C" w:rsidP="00F8158C">
      <w:r w:rsidRPr="00296EE1">
        <w:t>The following general structure of termination ID shall be used:</w:t>
      </w:r>
    </w:p>
    <w:p w14:paraId="3DD56378" w14:textId="77777777" w:rsidR="00743CEC" w:rsidRPr="00CC2EA5" w:rsidRDefault="00743CEC" w:rsidP="00743CEC">
      <w:pPr>
        <w:pStyle w:val="B1"/>
        <w:tabs>
          <w:tab w:val="left" w:pos="5670"/>
        </w:tabs>
      </w:pPr>
      <w:r w:rsidRPr="00CC2EA5">
        <w:t xml:space="preserve">TerminationID  = </w:t>
      </w:r>
      <w:r>
        <w:t>"</w:t>
      </w:r>
      <w:r w:rsidRPr="00CC2EA5">
        <w:t>ROOT</w:t>
      </w:r>
      <w:r>
        <w:t>"</w:t>
      </w:r>
      <w:r w:rsidRPr="00CC2EA5">
        <w:t xml:space="preserve"> / pathName / </w:t>
      </w:r>
      <w:r>
        <w:t>"</w:t>
      </w:r>
      <w:r w:rsidRPr="00CC2EA5">
        <w:t>$</w:t>
      </w:r>
      <w:r>
        <w:t>"</w:t>
      </w:r>
      <w:r w:rsidRPr="00CC2EA5">
        <w:t xml:space="preserve"> / </w:t>
      </w:r>
      <w:r>
        <w:t>"</w:t>
      </w:r>
      <w:r w:rsidRPr="00CC2EA5">
        <w:t>*</w:t>
      </w:r>
      <w:r>
        <w:t>"</w:t>
      </w:r>
      <w:r w:rsidRPr="00CC2EA5">
        <w:t xml:space="preserve">  ; according to </w:t>
      </w:r>
      <w:r>
        <w:t xml:space="preserve">ITU-T </w:t>
      </w:r>
      <w:r w:rsidRPr="00CC2EA5">
        <w:t xml:space="preserve">H.248.1 </w:t>
      </w:r>
      <w:r>
        <w:t xml:space="preserve">[9] </w:t>
      </w:r>
      <w:r w:rsidRPr="00CC2EA5">
        <w:t>Annex B</w:t>
      </w:r>
      <w:r>
        <w:t xml:space="preserve">. </w:t>
      </w:r>
    </w:p>
    <w:p w14:paraId="3E55B4AF" w14:textId="2A0E4C2A" w:rsidR="00743CEC" w:rsidRDefault="00743CEC" w:rsidP="006460F5">
      <w:pPr>
        <w:pStyle w:val="Heading4"/>
      </w:pPr>
      <w:bookmarkStart w:id="78" w:name="_Toc177668446"/>
      <w:r w:rsidRPr="00CC2EA5">
        <w:t>A.6.1.</w:t>
      </w:r>
      <w:r w:rsidR="00F8158C">
        <w:t>3</w:t>
      </w:r>
      <w:r>
        <w:t>.</w:t>
      </w:r>
      <w:r w:rsidR="006460F5">
        <w:t>1</w:t>
      </w:r>
      <w:r w:rsidRPr="00CC2EA5">
        <w:tab/>
        <w:t>Termination Naming Convention for TDM Terminations</w:t>
      </w:r>
      <w:bookmarkEnd w:id="78"/>
    </w:p>
    <w:p w14:paraId="79016760" w14:textId="77777777" w:rsidR="00F8158C" w:rsidRPr="00F8158C" w:rsidRDefault="00F8158C" w:rsidP="006460F5">
      <w:pPr>
        <w:pStyle w:val="Heading5"/>
      </w:pPr>
      <w:bookmarkStart w:id="79" w:name="_Toc177668447"/>
      <w:r>
        <w:t>A.6.1.3.1.1</w:t>
      </w:r>
      <w:r>
        <w:tab/>
        <w:t>Naming Structure</w:t>
      </w:r>
      <w:bookmarkEnd w:id="79"/>
    </w:p>
    <w:p w14:paraId="45E7CADB" w14:textId="77777777" w:rsidR="00743CEC" w:rsidRPr="00CC2EA5" w:rsidRDefault="00743CEC" w:rsidP="00743CEC">
      <w:r w:rsidRPr="00CC2EA5">
        <w:t>A hierarchical naming structure is recommended for physical Terminations.</w:t>
      </w:r>
    </w:p>
    <w:p w14:paraId="685E0C7F" w14:textId="77777777" w:rsidR="00743CEC" w:rsidRPr="00CC2EA5" w:rsidRDefault="00743CEC" w:rsidP="00743CEC">
      <w:pPr>
        <w:spacing w:before="120" w:after="60"/>
      </w:pPr>
      <w:r w:rsidRPr="00CC2EA5">
        <w:t>The PCMsystem is recommended to follow the following physical and digital signal hierarchy:</w:t>
      </w:r>
    </w:p>
    <w:p w14:paraId="7B125546" w14:textId="77777777" w:rsidR="00743CEC" w:rsidRPr="00CC2EA5" w:rsidRDefault="00743CEC" w:rsidP="00743CEC">
      <w:pPr>
        <w:spacing w:before="120" w:after="60"/>
        <w:ind w:firstLine="284"/>
      </w:pPr>
      <w:r w:rsidRPr="00CC2EA5">
        <w:t>PCMsytem = &lt;unit-type1&gt;_&lt;unit #&gt;/&lt;unit-type2&gt;_&lt;unit #&gt;/...</w:t>
      </w:r>
    </w:p>
    <w:p w14:paraId="095E6947" w14:textId="77777777" w:rsidR="00743CEC" w:rsidRPr="00CC2EA5" w:rsidRDefault="00743CEC" w:rsidP="00743CEC">
      <w:pPr>
        <w:spacing w:before="120" w:after="60"/>
      </w:pPr>
      <w:r w:rsidRPr="00CC2EA5">
        <w:t xml:space="preserve">The &lt;unit-type&gt; identifies the particular hierarchy level.  </w:t>
      </w:r>
    </w:p>
    <w:p w14:paraId="05F96C3D" w14:textId="77777777" w:rsidR="00743CEC" w:rsidRPr="00CC2EA5" w:rsidRDefault="00743CEC" w:rsidP="00743CEC">
      <w:pPr>
        <w:spacing w:before="120" w:after="60"/>
      </w:pPr>
      <w:r w:rsidRPr="00CC2EA5">
        <w:t xml:space="preserve">Some example values of &lt;unit-type&gt; are: </w:t>
      </w:r>
    </w:p>
    <w:p w14:paraId="4CBA106A" w14:textId="77777777" w:rsidR="00743CEC" w:rsidRPr="00CC2EA5" w:rsidRDefault="00AC575D" w:rsidP="00AC575D">
      <w:pPr>
        <w:pStyle w:val="B1"/>
      </w:pPr>
      <w:r>
        <w:tab/>
      </w:r>
      <w:r w:rsidR="00743CEC">
        <w:t>"</w:t>
      </w:r>
      <w:r w:rsidR="00743CEC" w:rsidRPr="00CC2EA5">
        <w:t>s</w:t>
      </w:r>
      <w:r w:rsidR="00743CEC">
        <w:t>"</w:t>
      </w:r>
      <w:r w:rsidR="00743CEC" w:rsidRPr="00CC2EA5">
        <w:t xml:space="preserve">, </w:t>
      </w:r>
      <w:r w:rsidR="00743CEC">
        <w:t>"</w:t>
      </w:r>
      <w:r w:rsidR="00743CEC" w:rsidRPr="00CC2EA5">
        <w:t>su</w:t>
      </w:r>
      <w:r w:rsidR="00743CEC">
        <w:t>"</w:t>
      </w:r>
      <w:r w:rsidR="00743CEC" w:rsidRPr="00CC2EA5">
        <w:t xml:space="preserve">, </w:t>
      </w:r>
      <w:r w:rsidR="00743CEC">
        <w:t>"</w:t>
      </w:r>
      <w:r w:rsidR="00743CEC" w:rsidRPr="00CC2EA5">
        <w:t>stm4</w:t>
      </w:r>
      <w:r w:rsidR="00743CEC">
        <w:t>"</w:t>
      </w:r>
      <w:r w:rsidR="00743CEC" w:rsidRPr="00CC2EA5">
        <w:t xml:space="preserve">, </w:t>
      </w:r>
      <w:r w:rsidR="00743CEC">
        <w:t>"</w:t>
      </w:r>
      <w:r w:rsidR="00743CEC" w:rsidRPr="00CC2EA5">
        <w:t>stm1</w:t>
      </w:r>
      <w:r w:rsidR="00743CEC">
        <w:t>"</w:t>
      </w:r>
      <w:r w:rsidR="00743CEC" w:rsidRPr="00CC2EA5">
        <w:t xml:space="preserve">, </w:t>
      </w:r>
      <w:r w:rsidR="00743CEC">
        <w:t>"</w:t>
      </w:r>
      <w:r w:rsidR="00743CEC" w:rsidRPr="00CC2EA5">
        <w:t>oc3</w:t>
      </w:r>
      <w:r w:rsidR="00743CEC">
        <w:t>"</w:t>
      </w:r>
      <w:r w:rsidR="00743CEC" w:rsidRPr="00CC2EA5">
        <w:t xml:space="preserve">, </w:t>
      </w:r>
      <w:r w:rsidR="00743CEC">
        <w:t>"</w:t>
      </w:r>
      <w:r w:rsidR="00743CEC" w:rsidRPr="00CC2EA5">
        <w:t>ds3</w:t>
      </w:r>
      <w:r w:rsidR="00743CEC">
        <w:t>"</w:t>
      </w:r>
      <w:r w:rsidR="00743CEC" w:rsidRPr="00CC2EA5">
        <w:t xml:space="preserve">, </w:t>
      </w:r>
      <w:r w:rsidR="00743CEC">
        <w:t>"</w:t>
      </w:r>
      <w:r w:rsidR="00743CEC" w:rsidRPr="00CC2EA5">
        <w:t>e3</w:t>
      </w:r>
      <w:r w:rsidR="00743CEC">
        <w:t>"</w:t>
      </w:r>
      <w:r w:rsidR="00743CEC" w:rsidRPr="00CC2EA5">
        <w:t xml:space="preserve">, </w:t>
      </w:r>
      <w:r w:rsidR="00743CEC">
        <w:t>"</w:t>
      </w:r>
      <w:r w:rsidR="00743CEC" w:rsidRPr="00CC2EA5">
        <w:t>ds2</w:t>
      </w:r>
      <w:r w:rsidR="00743CEC">
        <w:t>"</w:t>
      </w:r>
      <w:r w:rsidR="00743CEC" w:rsidRPr="00CC2EA5">
        <w:t xml:space="preserve">, </w:t>
      </w:r>
      <w:r w:rsidR="00743CEC">
        <w:t>"</w:t>
      </w:r>
      <w:r w:rsidR="00743CEC" w:rsidRPr="00CC2EA5">
        <w:t>e2</w:t>
      </w:r>
      <w:r w:rsidR="00743CEC">
        <w:t>"</w:t>
      </w:r>
      <w:r w:rsidR="00743CEC" w:rsidRPr="00CC2EA5">
        <w:t xml:space="preserve">, </w:t>
      </w:r>
      <w:r w:rsidR="00743CEC">
        <w:t>"</w:t>
      </w:r>
      <w:r w:rsidR="00743CEC" w:rsidRPr="00CC2EA5">
        <w:t>ds1</w:t>
      </w:r>
      <w:r w:rsidR="00743CEC">
        <w:t>"</w:t>
      </w:r>
      <w:r w:rsidR="00743CEC" w:rsidRPr="00CC2EA5">
        <w:t xml:space="preserve">, </w:t>
      </w:r>
      <w:r w:rsidR="00743CEC">
        <w:t>"</w:t>
      </w:r>
      <w:r w:rsidR="00743CEC" w:rsidRPr="00CC2EA5">
        <w:t>e1</w:t>
      </w:r>
      <w:r w:rsidR="00743CEC">
        <w:t>"</w:t>
      </w:r>
      <w:r w:rsidR="00743CEC" w:rsidRPr="00CC2EA5">
        <w:t xml:space="preserve"> where </w:t>
      </w:r>
      <w:r w:rsidR="00743CEC">
        <w:t>"</w:t>
      </w:r>
      <w:r w:rsidR="00743CEC" w:rsidRPr="00CC2EA5">
        <w:t>s</w:t>
      </w:r>
      <w:r w:rsidR="00743CEC">
        <w:t>"</w:t>
      </w:r>
      <w:r w:rsidR="00743CEC" w:rsidRPr="00CC2EA5">
        <w:t xml:space="preserve"> indicates a slot number and </w:t>
      </w:r>
      <w:r w:rsidR="00743CEC">
        <w:t>"</w:t>
      </w:r>
      <w:r w:rsidR="00743CEC" w:rsidRPr="00CC2EA5">
        <w:t>su</w:t>
      </w:r>
      <w:r w:rsidR="00743CEC">
        <w:t>"</w:t>
      </w:r>
      <w:r w:rsidR="00743CEC" w:rsidRPr="00CC2EA5">
        <w:t xml:space="preserve"> indicates a sub-unit within a slot.  </w:t>
      </w:r>
    </w:p>
    <w:p w14:paraId="19148B73" w14:textId="77777777" w:rsidR="00743CEC" w:rsidRPr="00CC2EA5" w:rsidRDefault="00743CEC" w:rsidP="00743CEC">
      <w:pPr>
        <w:spacing w:before="120" w:after="60"/>
      </w:pPr>
      <w:r w:rsidRPr="00CC2EA5">
        <w:t>Leading zeroes MUST NOT be used in any of the numbers (</w:t>
      </w:r>
      <w:r>
        <w:t>"</w:t>
      </w:r>
      <w:r w:rsidRPr="00CC2EA5">
        <w:t>#</w:t>
      </w:r>
      <w:r>
        <w:t>"</w:t>
      </w:r>
      <w:r w:rsidRPr="00CC2EA5">
        <w:t>) above.</w:t>
      </w:r>
    </w:p>
    <w:p w14:paraId="4436858E" w14:textId="77777777" w:rsidR="00743CEC" w:rsidRPr="00CC2EA5" w:rsidRDefault="00743CEC" w:rsidP="00743CEC">
      <w:pPr>
        <w:spacing w:before="120" w:after="60"/>
      </w:pPr>
      <w:r w:rsidRPr="00CC2EA5">
        <w:t xml:space="preserve">The &lt;unit #&gt; is a decimal number which is used to reference a particular instance of a &lt;unit-type&gt; at that level of the hierarchy. Value ranges always starting with one. </w:t>
      </w:r>
    </w:p>
    <w:p w14:paraId="7AAE7D10" w14:textId="77777777" w:rsidR="00743CEC" w:rsidRPr="00CC2EA5" w:rsidRDefault="00743CEC" w:rsidP="00743CEC">
      <w:pPr>
        <w:spacing w:before="120" w:after="60"/>
      </w:pPr>
      <w:r w:rsidRPr="00CC2EA5">
        <w:t>The number of levels and naming of those levels is based on the physical hierarchy within the Media Gateway.</w:t>
      </w:r>
    </w:p>
    <w:p w14:paraId="1300BEE9" w14:textId="77777777" w:rsidR="00743CEC" w:rsidRPr="00CC2EA5" w:rsidRDefault="00743CEC" w:rsidP="00743CEC">
      <w:pPr>
        <w:spacing w:before="120" w:after="60"/>
      </w:pPr>
      <w:r w:rsidRPr="00CC2EA5">
        <w:t>Here are some examples of the Termination structure:</w:t>
      </w:r>
    </w:p>
    <w:p w14:paraId="1EA899EF" w14:textId="77777777" w:rsidR="00743CEC" w:rsidRPr="00CC2EA5" w:rsidRDefault="00743CEC" w:rsidP="00743CEC">
      <w:pPr>
        <w:pStyle w:val="B1"/>
      </w:pPr>
      <w:r>
        <w:t>1.</w:t>
      </w:r>
      <w:r>
        <w:tab/>
      </w:r>
      <w:r w:rsidRPr="00CC2EA5">
        <w:t>TDM Terminations at SDH STM-1 ports:</w:t>
      </w:r>
      <w:r w:rsidRPr="00CC2EA5">
        <w:br/>
        <w:t xml:space="preserve">tdm/s_&lt;Card ID&gt;/stm1_&lt;STM1 ID&gt;/e1_&lt;E1 ID&gt;/&lt;channel #&gt; </w:t>
      </w:r>
    </w:p>
    <w:p w14:paraId="45261C86" w14:textId="77777777" w:rsidR="00743CEC" w:rsidRPr="00E719EE" w:rsidRDefault="00743CEC" w:rsidP="00743CEC">
      <w:pPr>
        <w:pStyle w:val="B1"/>
        <w:ind w:firstLine="0"/>
      </w:pPr>
      <w:r w:rsidRPr="00E719EE">
        <w:t>e.g., tdm/s_2/stm1_3/e1_17/25</w:t>
      </w:r>
    </w:p>
    <w:p w14:paraId="62210B15" w14:textId="77777777" w:rsidR="00743CEC" w:rsidRPr="00CC2EA5" w:rsidRDefault="00743CEC" w:rsidP="00743CEC">
      <w:pPr>
        <w:pStyle w:val="B1"/>
      </w:pPr>
      <w:r>
        <w:t>2.</w:t>
      </w:r>
      <w:r>
        <w:tab/>
      </w:r>
      <w:r w:rsidRPr="00CC2EA5">
        <w:t xml:space="preserve">TDM Terminations at PDH E1 ports (e.g., for </w:t>
      </w:r>
      <w:r>
        <w:t>"</w:t>
      </w:r>
      <w:r w:rsidRPr="00CC2EA5">
        <w:t>PCM system</w:t>
      </w:r>
      <w:r>
        <w:t>"</w:t>
      </w:r>
      <w:r w:rsidRPr="00CC2EA5">
        <w:t xml:space="preserve"> only applications):</w:t>
      </w:r>
      <w:r w:rsidRPr="00CC2EA5">
        <w:br/>
        <w:t>tdm/s_&lt;Card ID&gt;/e1_&lt;E1 ID&gt;/&lt;channel #&gt;</w:t>
      </w:r>
    </w:p>
    <w:p w14:paraId="28B30CA2" w14:textId="77777777" w:rsidR="00743CEC" w:rsidRPr="00CC2EA5" w:rsidRDefault="00743CEC" w:rsidP="00743CEC">
      <w:pPr>
        <w:pStyle w:val="B1"/>
        <w:ind w:firstLine="0"/>
      </w:pPr>
      <w:r w:rsidRPr="00CC2EA5">
        <w:t>e.g., tdm/s_2/e1_17/25</w:t>
      </w:r>
    </w:p>
    <w:p w14:paraId="77F85AD2" w14:textId="77777777" w:rsidR="00743CEC" w:rsidRPr="00CC2EA5" w:rsidRDefault="00743CEC" w:rsidP="00743CEC">
      <w:pPr>
        <w:pStyle w:val="NO"/>
        <w:ind w:left="1712" w:hanging="992"/>
      </w:pPr>
      <w:r w:rsidRPr="00F527BF">
        <w:t>NOTE</w:t>
      </w:r>
      <w:r w:rsidRPr="00CC2EA5">
        <w:t xml:space="preserve"> 1:</w:t>
      </w:r>
      <w:r w:rsidRPr="00CC2EA5">
        <w:tab/>
        <w:t>This Termination naming convention may be used to align with</w:t>
      </w:r>
      <w:r>
        <w:t xml:space="preserve"> </w:t>
      </w:r>
      <w:r w:rsidRPr="00CC2EA5">
        <w:t>ASN.1 TDM Termination names as defined</w:t>
      </w:r>
      <w:r>
        <w:t xml:space="preserve"> in A.6.1.</w:t>
      </w:r>
      <w:r w:rsidR="00F8158C">
        <w:t>2.2</w:t>
      </w:r>
      <w:r w:rsidRPr="00CC2EA5">
        <w:t xml:space="preserve">. The alignment must take into account the numbering scheme of </w:t>
      </w:r>
      <w:r>
        <w:t>"</w:t>
      </w:r>
      <w:r w:rsidRPr="00CC2EA5">
        <w:t>&lt;E1 ID&gt;</w:t>
      </w:r>
      <w:r>
        <w:t>"</w:t>
      </w:r>
      <w:r w:rsidRPr="00CC2EA5">
        <w:t xml:space="preserve"> with the</w:t>
      </w:r>
      <w:r>
        <w:t>"</w:t>
      </w:r>
      <w:r w:rsidRPr="00CC2EA5">
        <w:t>PCM system</w:t>
      </w:r>
      <w:r>
        <w:t>"</w:t>
      </w:r>
      <w:r w:rsidRPr="00CC2EA5">
        <w:t xml:space="preserve"> field, and the upper level(s) are regarded as prefix (</w:t>
      </w:r>
      <w:r>
        <w:t>"</w:t>
      </w:r>
      <w:r w:rsidRPr="00CC2EA5">
        <w:t>tdm/s-&lt;Card ID&gt;</w:t>
      </w:r>
      <w:r>
        <w:t xml:space="preserve">" versus </w:t>
      </w:r>
      <w:r w:rsidRPr="00CC2EA5">
        <w:t xml:space="preserve"> </w:t>
      </w:r>
      <w:r>
        <w:t>"3-bit codepoint for 'TDM' "</w:t>
      </w:r>
      <w:r w:rsidRPr="00CC2EA5">
        <w:t>).</w:t>
      </w:r>
    </w:p>
    <w:p w14:paraId="0DC11E6E" w14:textId="77777777" w:rsidR="00743CEC" w:rsidRPr="00CC2EA5" w:rsidRDefault="00743CEC" w:rsidP="00743CEC">
      <w:pPr>
        <w:pStyle w:val="NO"/>
        <w:ind w:left="1712" w:hanging="992"/>
      </w:pPr>
      <w:r w:rsidRPr="00CC2EA5">
        <w:t>NOTE 2:</w:t>
      </w:r>
      <w:r w:rsidRPr="00CC2EA5">
        <w:tab/>
        <w:t xml:space="preserve">See also clause 3/H.248.33 concerning </w:t>
      </w:r>
      <w:r>
        <w:t>"</w:t>
      </w:r>
      <w:r w:rsidRPr="00CC2EA5">
        <w:t>PCM system</w:t>
      </w:r>
      <w:r>
        <w:t>"</w:t>
      </w:r>
      <w:r w:rsidRPr="00CC2EA5">
        <w:t xml:space="preserve"> definition.</w:t>
      </w:r>
    </w:p>
    <w:p w14:paraId="44B92A6B" w14:textId="77777777" w:rsidR="00743CEC" w:rsidRPr="00CC2EA5" w:rsidRDefault="00743CEC" w:rsidP="00743CEC">
      <w:pPr>
        <w:pStyle w:val="B1"/>
      </w:pPr>
      <w:r>
        <w:t>3.</w:t>
      </w:r>
      <w:r>
        <w:tab/>
      </w:r>
      <w:r w:rsidRPr="00CC2EA5">
        <w:t>TDM Terminations at SONET OC-3 ports:</w:t>
      </w:r>
      <w:r w:rsidRPr="00CC2EA5">
        <w:br/>
        <w:t>tdm/s_&lt;Card ID&gt;/oc3_&lt;OC3 ID&gt;/ds1_&lt;DS1 ID&gt;/&lt;channel #&gt;</w:t>
      </w:r>
    </w:p>
    <w:p w14:paraId="0E9D1727" w14:textId="77777777" w:rsidR="00743CEC" w:rsidRPr="00CC2EA5" w:rsidRDefault="00743CEC" w:rsidP="00743CEC">
      <w:pPr>
        <w:pStyle w:val="B1"/>
        <w:ind w:firstLine="0"/>
      </w:pPr>
      <w:r w:rsidRPr="00CC2EA5">
        <w:t>e.g., tdm/s_2/oc3_3/ds1_17/22</w:t>
      </w:r>
    </w:p>
    <w:p w14:paraId="3B8DE333" w14:textId="77777777" w:rsidR="00F8158C" w:rsidRPr="002B2C86" w:rsidRDefault="00F8158C" w:rsidP="006460F5">
      <w:pPr>
        <w:pStyle w:val="Heading5"/>
      </w:pPr>
      <w:bookmarkStart w:id="80" w:name="_Toc177668448"/>
      <w:r>
        <w:t>A.6.1.3.1.2</w:t>
      </w:r>
      <w:r>
        <w:tab/>
      </w:r>
      <w:r w:rsidRPr="00ED16F9">
        <w:t>Syntactical Specification</w:t>
      </w:r>
      <w:bookmarkEnd w:id="80"/>
    </w:p>
    <w:p w14:paraId="4D51DF90" w14:textId="77777777" w:rsidR="00743CEC" w:rsidRPr="00CC2EA5" w:rsidRDefault="00743CEC" w:rsidP="00743CEC">
      <w:pPr>
        <w:spacing w:before="120" w:after="60"/>
      </w:pPr>
      <w:r w:rsidRPr="00CC2EA5">
        <w:t>The syntax specification may be used for the population of valid TDM TerminationID structures for</w:t>
      </w:r>
      <w:r>
        <w:t>.</w:t>
      </w:r>
      <w:r w:rsidRPr="00CC2EA5">
        <w:t xml:space="preserve"> </w:t>
      </w:r>
    </w:p>
    <w:p w14:paraId="58FA6E74" w14:textId="77777777" w:rsidR="00743CEC" w:rsidRPr="00CC2EA5" w:rsidRDefault="00743CEC" w:rsidP="00743CEC">
      <w:pPr>
        <w:spacing w:before="120" w:after="60"/>
      </w:pPr>
    </w:p>
    <w:p w14:paraId="1A6C3B80" w14:textId="77777777" w:rsidR="00743CEC" w:rsidRPr="00CC2EA5" w:rsidRDefault="00743CEC" w:rsidP="00743CEC">
      <w:r w:rsidRPr="00CC2EA5">
        <w:t>ABNF (IETF RFC 4234) is used for the syntax specification.</w:t>
      </w:r>
    </w:p>
    <w:p w14:paraId="45334B6E" w14:textId="77777777" w:rsidR="00743CEC" w:rsidRPr="00CC2EA5" w:rsidRDefault="00743CEC" w:rsidP="00743CEC">
      <w:r w:rsidRPr="00CC2EA5">
        <w:t xml:space="preserve">pathName = TDMToken SLASH (PCMsystem / </w:t>
      </w:r>
      <w:r>
        <w:t>"</w:t>
      </w:r>
      <w:r w:rsidRPr="00CC2EA5">
        <w:t>*</w:t>
      </w:r>
      <w:r>
        <w:t>"</w:t>
      </w:r>
      <w:r w:rsidRPr="00CC2EA5">
        <w:t xml:space="preserve">) </w:t>
      </w:r>
    </w:p>
    <w:p w14:paraId="5BE1A210" w14:textId="77777777" w:rsidR="00743CEC" w:rsidRPr="00CC2EA5" w:rsidRDefault="00743CEC" w:rsidP="00743CEC">
      <w:r w:rsidRPr="00CC2EA5">
        <w:lastRenderedPageBreak/>
        <w:t xml:space="preserve">TDMToken = </w:t>
      </w:r>
      <w:r>
        <w:t>"</w:t>
      </w:r>
      <w:r w:rsidRPr="00CC2EA5">
        <w:t>tdm</w:t>
      </w:r>
      <w:r>
        <w:t>"</w:t>
      </w:r>
    </w:p>
    <w:p w14:paraId="7A131740" w14:textId="77777777" w:rsidR="00743CEC" w:rsidRPr="00CC2EA5" w:rsidRDefault="00743CEC" w:rsidP="00743CEC">
      <w:r w:rsidRPr="00CC2EA5">
        <w:t>PCMsystem = 0*(HierarchyLevelHIGHToken SLASH) HierarchyLevelLOWToken</w:t>
      </w:r>
    </w:p>
    <w:p w14:paraId="496FF17A" w14:textId="77777777" w:rsidR="00743CEC" w:rsidRPr="00CC2EA5" w:rsidRDefault="00743CEC" w:rsidP="00743CEC">
      <w:r w:rsidRPr="00CC2EA5">
        <w:t xml:space="preserve">HierarchyLevelHIGHToken = (UnitTypeToken </w:t>
      </w:r>
      <w:r>
        <w:t>"</w:t>
      </w:r>
      <w:r w:rsidRPr="00CC2EA5">
        <w:t>_</w:t>
      </w:r>
      <w:r>
        <w:t>"</w:t>
      </w:r>
      <w:r w:rsidRPr="00CC2EA5">
        <w:t xml:space="preserve"> UnitNumber)</w:t>
      </w:r>
    </w:p>
    <w:p w14:paraId="668FBFA4" w14:textId="77777777" w:rsidR="00743CEC" w:rsidRPr="00CC2EA5" w:rsidRDefault="00743CEC" w:rsidP="00743CEC">
      <w:r w:rsidRPr="00CC2EA5">
        <w:t xml:space="preserve">HierarchyLevelLOWToken  = (UnitTypeToken </w:t>
      </w:r>
      <w:r>
        <w:t>"</w:t>
      </w:r>
      <w:r w:rsidRPr="00CC2EA5">
        <w:t>_</w:t>
      </w:r>
      <w:r>
        <w:t>"</w:t>
      </w:r>
      <w:r w:rsidRPr="00CC2EA5">
        <w:t xml:space="preserve"> Wildcard) / Channel / Wildcard</w:t>
      </w:r>
    </w:p>
    <w:p w14:paraId="33B7ED1E" w14:textId="77777777" w:rsidR="00743CEC" w:rsidRPr="006B40DD" w:rsidRDefault="00743CEC" w:rsidP="00743CEC">
      <w:r w:rsidRPr="006B40DD">
        <w:t xml:space="preserve">UnitTypeToken = "ChassisToken" / "SDHToken" / "SONETToken" / "PDHToken" </w:t>
      </w:r>
    </w:p>
    <w:p w14:paraId="32105903" w14:textId="77777777" w:rsidR="00743CEC" w:rsidRPr="00CC2EA5" w:rsidRDefault="00743CEC" w:rsidP="00743CEC">
      <w:r w:rsidRPr="00CC2EA5">
        <w:t xml:space="preserve">ChassisToken  = </w:t>
      </w:r>
      <w:r>
        <w:t>"</w:t>
      </w:r>
      <w:r w:rsidRPr="00CC2EA5">
        <w:t>s</w:t>
      </w:r>
      <w:r>
        <w:t>"</w:t>
      </w:r>
      <w:r w:rsidRPr="00CC2EA5">
        <w:t xml:space="preserve"> / </w:t>
      </w:r>
      <w:r>
        <w:t>"</w:t>
      </w:r>
      <w:r w:rsidRPr="00CC2EA5">
        <w:t>su</w:t>
      </w:r>
      <w:r>
        <w:t>"</w:t>
      </w:r>
      <w:r w:rsidR="00AB7182">
        <w:tab/>
      </w:r>
      <w:r w:rsidRPr="00CC2EA5">
        <w:tab/>
        <w:t>; slot, sub-unit within slot</w:t>
      </w:r>
    </w:p>
    <w:p w14:paraId="38339C03" w14:textId="77777777" w:rsidR="00743CEC" w:rsidRPr="00CC2EA5" w:rsidRDefault="00743CEC" w:rsidP="00743CEC">
      <w:r w:rsidRPr="00CC2EA5">
        <w:t xml:space="preserve">SDHToken      = </w:t>
      </w:r>
      <w:r>
        <w:t>"</w:t>
      </w:r>
      <w:r w:rsidRPr="00CC2EA5">
        <w:t>stm4</w:t>
      </w:r>
      <w:r>
        <w:t>"</w:t>
      </w:r>
      <w:r w:rsidRPr="00CC2EA5">
        <w:t xml:space="preserve"> / </w:t>
      </w:r>
      <w:r>
        <w:t>"</w:t>
      </w:r>
      <w:r w:rsidRPr="00CC2EA5">
        <w:t>stm1</w:t>
      </w:r>
      <w:r>
        <w:t>"</w:t>
      </w:r>
      <w:r w:rsidR="00AB7182">
        <w:tab/>
      </w:r>
      <w:r w:rsidRPr="00CC2EA5">
        <w:t>; relevant is capacity, but not</w:t>
      </w:r>
      <w:r w:rsidRPr="00CC2EA5">
        <w:br/>
      </w:r>
      <w:r w:rsidR="00AB7182">
        <w:tab/>
      </w:r>
      <w:r w:rsidRPr="00CC2EA5">
        <w:tab/>
      </w:r>
      <w:r w:rsidRPr="00CC2EA5">
        <w:tab/>
      </w:r>
      <w:r w:rsidRPr="00CC2EA5">
        <w:tab/>
      </w:r>
      <w:r w:rsidRPr="00CC2EA5">
        <w:tab/>
      </w:r>
      <w:r w:rsidRPr="00CC2EA5">
        <w:tab/>
      </w:r>
      <w:r w:rsidRPr="00CC2EA5">
        <w:tab/>
      </w:r>
      <w:r w:rsidRPr="00CC2EA5">
        <w:tab/>
      </w:r>
      <w:r w:rsidR="00AB7182">
        <w:tab/>
      </w:r>
      <w:r w:rsidRPr="00CC2EA5">
        <w:t xml:space="preserve"> electrical or optical interface type</w:t>
      </w:r>
    </w:p>
    <w:p w14:paraId="2EF4E35A" w14:textId="77777777" w:rsidR="00743CEC" w:rsidRPr="00A45525" w:rsidRDefault="00743CEC" w:rsidP="00743CEC">
      <w:pPr>
        <w:tabs>
          <w:tab w:val="left" w:pos="567"/>
          <w:tab w:val="left" w:pos="1134"/>
        </w:tabs>
        <w:rPr>
          <w:lang w:val="fi-FI"/>
        </w:rPr>
      </w:pPr>
      <w:r w:rsidRPr="00A45525">
        <w:rPr>
          <w:lang w:val="fi-FI"/>
        </w:rPr>
        <w:t xml:space="preserve">SONETToken    = "oc12" / "oc3" </w:t>
      </w:r>
    </w:p>
    <w:p w14:paraId="03C2B962" w14:textId="77777777" w:rsidR="00743CEC" w:rsidRPr="00A45525" w:rsidRDefault="00743CEC" w:rsidP="00743CEC">
      <w:pPr>
        <w:rPr>
          <w:lang w:val="fi-FI"/>
        </w:rPr>
      </w:pPr>
      <w:r w:rsidRPr="00A45525">
        <w:rPr>
          <w:lang w:val="fi-FI"/>
        </w:rPr>
        <w:t>PDHToken      = "ds3" / "e3" / "ds2" / "e2" /"ds1" / "e1"</w:t>
      </w:r>
      <w:r w:rsidR="00AB7182">
        <w:rPr>
          <w:lang w:val="fi-FI"/>
        </w:rPr>
        <w:tab/>
      </w:r>
      <w:r w:rsidRPr="00A45525">
        <w:rPr>
          <w:lang w:val="fi-FI"/>
        </w:rPr>
        <w:t>; ANSI &amp; ETSI</w:t>
      </w:r>
    </w:p>
    <w:p w14:paraId="604E953A" w14:textId="77777777" w:rsidR="00743CEC" w:rsidRPr="00CC2EA5" w:rsidRDefault="00743CEC" w:rsidP="00743CEC">
      <w:r w:rsidRPr="00CC2EA5">
        <w:t xml:space="preserve">UnitNumber = 1*DIGIT </w:t>
      </w:r>
    </w:p>
    <w:p w14:paraId="41BFCDDA" w14:textId="77777777" w:rsidR="00743CEC" w:rsidRPr="00CC2EA5" w:rsidRDefault="00743CEC" w:rsidP="00743CEC">
      <w:r w:rsidRPr="00CC2EA5">
        <w:t>Channel    = %d0-31 / %d0-23</w:t>
      </w:r>
      <w:r w:rsidRPr="00CC2EA5">
        <w:tab/>
        <w:t>; value range E1/T1 system</w:t>
      </w:r>
    </w:p>
    <w:p w14:paraId="764900BB" w14:textId="77777777" w:rsidR="00743CEC" w:rsidRPr="00CC2EA5" w:rsidRDefault="00743CEC" w:rsidP="00743CEC">
      <w:r w:rsidRPr="00CC2EA5">
        <w:t xml:space="preserve">Wildcard   = </w:t>
      </w:r>
      <w:r>
        <w:t>"</w:t>
      </w:r>
      <w:r w:rsidRPr="00CC2EA5">
        <w:t>*</w:t>
      </w:r>
      <w:r>
        <w:t>"</w:t>
      </w:r>
    </w:p>
    <w:p w14:paraId="69ADEC49" w14:textId="77777777" w:rsidR="00743CEC" w:rsidRPr="00CC2EA5" w:rsidRDefault="00743CEC" w:rsidP="006460F5">
      <w:pPr>
        <w:pStyle w:val="Heading5"/>
      </w:pPr>
      <w:bookmarkStart w:id="81" w:name="_Toc177668449"/>
      <w:r>
        <w:t>A.6.1.</w:t>
      </w:r>
      <w:r w:rsidR="00F8158C">
        <w:t>3</w:t>
      </w:r>
      <w:r>
        <w:t>.1.</w:t>
      </w:r>
      <w:r w:rsidR="00F8158C">
        <w:t>3</w:t>
      </w:r>
      <w:r>
        <w:tab/>
      </w:r>
      <w:r w:rsidRPr="009A4A0D">
        <w:t>Wildcarding</w:t>
      </w:r>
      <w:bookmarkEnd w:id="81"/>
    </w:p>
    <w:p w14:paraId="504E8B27" w14:textId="77777777" w:rsidR="00743CEC" w:rsidRPr="00743CEC" w:rsidRDefault="00743CEC" w:rsidP="00743CEC">
      <w:r w:rsidRPr="00CC2EA5">
        <w:t>Wildcarding (CHOOSE, ALL) is allowed for number</w:t>
      </w:r>
      <w:r w:rsidRPr="00743CEC">
        <w:t xml:space="preserve"> fields ("</w:t>
      </w:r>
      <w:bookmarkStart w:id="82" w:name="MCCQCTEMPBM_00000025"/>
      <w:r w:rsidRPr="00743CEC">
        <w:rPr>
          <w:rFonts w:ascii="Courier New" w:hAnsi="Courier New" w:cs="Courier New"/>
          <w:bCs/>
        </w:rPr>
        <w:t>&lt;unit #&gt;</w:t>
      </w:r>
      <w:bookmarkEnd w:id="82"/>
      <w:r w:rsidRPr="00743CEC">
        <w:t>").</w:t>
      </w:r>
    </w:p>
    <w:p w14:paraId="703D40D0" w14:textId="77777777" w:rsidR="00743CEC" w:rsidRPr="00CC2EA5" w:rsidRDefault="00743CEC" w:rsidP="00743CEC">
      <w:r w:rsidRPr="00CC2EA5">
        <w:t>Examples for wildcarding:</w:t>
      </w:r>
    </w:p>
    <w:p w14:paraId="78EC701C" w14:textId="77777777" w:rsidR="00743CEC" w:rsidRPr="00CC2EA5" w:rsidRDefault="00743CEC" w:rsidP="00743CEC">
      <w:pPr>
        <w:pStyle w:val="B1"/>
      </w:pPr>
      <w:r>
        <w:t>1.</w:t>
      </w:r>
      <w:r>
        <w:tab/>
      </w:r>
      <w:r w:rsidRPr="00CC2EA5">
        <w:t xml:space="preserve">TDM Terminations at SDH STM-1 ports: </w:t>
      </w:r>
    </w:p>
    <w:p w14:paraId="2195C874" w14:textId="77777777" w:rsidR="00743CEC" w:rsidRPr="00743CEC" w:rsidRDefault="00743CEC" w:rsidP="00743CEC">
      <w:pPr>
        <w:pStyle w:val="B1"/>
        <w:ind w:firstLine="0"/>
      </w:pPr>
      <w:r w:rsidRPr="00CC2EA5">
        <w:t xml:space="preserve">e.g., wildcarding on </w:t>
      </w:r>
      <w:r w:rsidRPr="00743CEC">
        <w:t>top level:</w:t>
      </w:r>
      <w:r w:rsidR="00AB7182">
        <w:tab/>
      </w:r>
      <w:bookmarkStart w:id="83" w:name="MCCQCTEMPBM_00000026"/>
      <w:r w:rsidRPr="00743CEC">
        <w:rPr>
          <w:rFonts w:ascii="Courier New" w:hAnsi="Courier New" w:cs="Courier New"/>
          <w:bCs/>
        </w:rPr>
        <w:t>tdm/*</w:t>
      </w:r>
      <w:bookmarkEnd w:id="83"/>
    </w:p>
    <w:p w14:paraId="0A37BB5F" w14:textId="77777777" w:rsidR="00743CEC" w:rsidRPr="00743CEC" w:rsidRDefault="00743CEC" w:rsidP="00743CEC">
      <w:pPr>
        <w:pStyle w:val="B1"/>
        <w:ind w:firstLine="0"/>
      </w:pPr>
      <w:r w:rsidRPr="00743CEC">
        <w:t>e.g., wildcarding on slot level:</w:t>
      </w:r>
      <w:r w:rsidR="00AB7182">
        <w:tab/>
      </w:r>
      <w:bookmarkStart w:id="84" w:name="MCCQCTEMPBM_00000027"/>
      <w:r w:rsidRPr="00743CEC">
        <w:rPr>
          <w:rFonts w:ascii="Courier New" w:hAnsi="Courier New" w:cs="Courier New"/>
          <w:bCs/>
        </w:rPr>
        <w:t>tdm/s_3/*</w:t>
      </w:r>
      <w:bookmarkEnd w:id="84"/>
    </w:p>
    <w:p w14:paraId="171BEBF4" w14:textId="77777777" w:rsidR="00743CEC" w:rsidRPr="00743CEC" w:rsidRDefault="00743CEC" w:rsidP="00743CEC">
      <w:pPr>
        <w:pStyle w:val="B1"/>
        <w:ind w:firstLine="0"/>
      </w:pPr>
      <w:r w:rsidRPr="00743CEC">
        <w:t>e.g., wildcarding on STM-1 level:</w:t>
      </w:r>
      <w:r w:rsidR="00AB7182">
        <w:tab/>
      </w:r>
      <w:bookmarkStart w:id="85" w:name="MCCQCTEMPBM_00000028"/>
      <w:r w:rsidRPr="00743CEC">
        <w:rPr>
          <w:rFonts w:ascii="Courier New" w:hAnsi="Courier New" w:cs="Courier New"/>
          <w:bCs/>
        </w:rPr>
        <w:t>tdm/s_3/stm1_4/*</w:t>
      </w:r>
      <w:bookmarkEnd w:id="85"/>
    </w:p>
    <w:p w14:paraId="2537AB36" w14:textId="77777777" w:rsidR="00743CEC" w:rsidRPr="00743CEC" w:rsidRDefault="00743CEC" w:rsidP="00743CEC">
      <w:pPr>
        <w:pStyle w:val="B1"/>
        <w:ind w:firstLine="0"/>
      </w:pPr>
      <w:r w:rsidRPr="00743CEC">
        <w:t>e.g., wildcarding on E1 level:</w:t>
      </w:r>
      <w:r w:rsidR="00AB7182">
        <w:tab/>
      </w:r>
      <w:bookmarkStart w:id="86" w:name="MCCQCTEMPBM_00000029"/>
      <w:r w:rsidRPr="00743CEC">
        <w:rPr>
          <w:rFonts w:ascii="Courier New" w:hAnsi="Courier New" w:cs="Courier New"/>
          <w:bCs/>
        </w:rPr>
        <w:t>tdm/s_2/stm1_4/e1_49/*</w:t>
      </w:r>
      <w:bookmarkEnd w:id="86"/>
    </w:p>
    <w:p w14:paraId="63AFF99A" w14:textId="77777777" w:rsidR="00743CEC" w:rsidRPr="00743CEC" w:rsidRDefault="00743CEC" w:rsidP="00743CEC">
      <w:pPr>
        <w:pStyle w:val="B1"/>
      </w:pPr>
      <w:r w:rsidRPr="00743CEC">
        <w:t>2.</w:t>
      </w:r>
      <w:r w:rsidRPr="00743CEC">
        <w:tab/>
        <w:t xml:space="preserve">TDM Terminations at PDH E1 ports: </w:t>
      </w:r>
    </w:p>
    <w:p w14:paraId="7107719E" w14:textId="77777777" w:rsidR="00743CEC" w:rsidRPr="00743CEC" w:rsidRDefault="00743CEC" w:rsidP="00743CEC">
      <w:pPr>
        <w:pStyle w:val="B1"/>
        <w:ind w:firstLine="0"/>
      </w:pPr>
      <w:r w:rsidRPr="00743CEC">
        <w:t>e.g., wildcarding on E1 level:</w:t>
      </w:r>
      <w:r w:rsidR="00AB7182">
        <w:tab/>
      </w:r>
      <w:bookmarkStart w:id="87" w:name="MCCQCTEMPBM_00000030"/>
      <w:r w:rsidRPr="00743CEC">
        <w:rPr>
          <w:rFonts w:ascii="Courier New" w:hAnsi="Courier New" w:cs="Courier New"/>
          <w:bCs/>
        </w:rPr>
        <w:t>tdm/s_1/e1_2/*</w:t>
      </w:r>
      <w:bookmarkEnd w:id="87"/>
    </w:p>
    <w:p w14:paraId="459EB116" w14:textId="77777777" w:rsidR="00743CEC" w:rsidRPr="0022063C" w:rsidRDefault="00743CEC" w:rsidP="006460F5">
      <w:pPr>
        <w:pStyle w:val="Heading5"/>
      </w:pPr>
      <w:bookmarkStart w:id="88" w:name="_Toc177668450"/>
      <w:r w:rsidRPr="0022063C">
        <w:t>A.6.1.</w:t>
      </w:r>
      <w:r w:rsidR="00F8158C" w:rsidRPr="0022063C">
        <w:t>3</w:t>
      </w:r>
      <w:r w:rsidRPr="0022063C">
        <w:t>.1.</w:t>
      </w:r>
      <w:r w:rsidR="00F8158C" w:rsidRPr="0022063C">
        <w:t>4</w:t>
      </w:r>
      <w:r w:rsidRPr="0022063C">
        <w:tab/>
        <w:t xml:space="preserve">Heterogeneous </w:t>
      </w:r>
      <w:smartTag w:uri="urn:schemas-microsoft-com:office:smarttags" w:element="place">
        <w:smartTag w:uri="urn:schemas-microsoft-com:office:smarttags" w:element="PlaceName">
          <w:r w:rsidRPr="0022063C">
            <w:t>TDM</w:t>
          </w:r>
        </w:smartTag>
        <w:r w:rsidRPr="0022063C">
          <w:t xml:space="preserve"> </w:t>
        </w:r>
        <w:smartTag w:uri="urn:schemas-microsoft-com:office:smarttags" w:element="PlaceType">
          <w:r w:rsidRPr="0022063C">
            <w:t>Port</w:t>
          </w:r>
        </w:smartTag>
      </w:smartTag>
      <w:r w:rsidRPr="0022063C">
        <w:t xml:space="preserve"> Configurations</w:t>
      </w:r>
      <w:bookmarkEnd w:id="88"/>
    </w:p>
    <w:p w14:paraId="73FC680A" w14:textId="77777777" w:rsidR="00743CEC" w:rsidRPr="00CC2EA5" w:rsidRDefault="00743CEC" w:rsidP="00743CEC">
      <w:r w:rsidRPr="00CC2EA5">
        <w:t>An homogeneous TDM port configuration relates to a MGW with a single port type for physical Terminations. There is therefore a single TDM Termination name structure in use.</w:t>
      </w:r>
    </w:p>
    <w:p w14:paraId="353039AD" w14:textId="77777777" w:rsidR="00743CEC" w:rsidRPr="00CC2EA5" w:rsidRDefault="00743CEC" w:rsidP="00743CEC">
      <w:r w:rsidRPr="00CC2EA5">
        <w:t xml:space="preserve">Heterogeneous TDM configurations means different port types, either by different signal hierarchies, like SDH/STM-1 and SDH/STM-4, and/or a mix of SDH and PDH interfaces. The number of port types in use is determining the number of TDM Termination name structures. With heterogeneous configurations the TDM Termination name structure may be aligned, for instance, by using the </w:t>
      </w:r>
      <w:r>
        <w:t>"</w:t>
      </w:r>
      <w:r w:rsidRPr="00CC2EA5">
        <w:t>highest common digital signal hierarchy</w:t>
      </w:r>
      <w:r>
        <w:t>"</w:t>
      </w:r>
      <w:r w:rsidRPr="00CC2EA5">
        <w:t xml:space="preserve"> as highest Termination name hierarchical level. There is consequently a single TDM Termination name structure with a "flattened" hierarchy.</w:t>
      </w:r>
    </w:p>
    <w:p w14:paraId="16216702" w14:textId="77777777" w:rsidR="00743CEC" w:rsidRPr="00CC2EA5" w:rsidRDefault="00743CEC" w:rsidP="00743CEC">
      <w:r w:rsidRPr="00CC2EA5">
        <w:t xml:space="preserve">Example: </w:t>
      </w:r>
    </w:p>
    <w:p w14:paraId="1A79844E" w14:textId="77777777" w:rsidR="00743CEC" w:rsidRPr="00CC2EA5" w:rsidRDefault="00743CEC" w:rsidP="00743CEC">
      <w:pPr>
        <w:rPr>
          <w:b/>
          <w:bCs/>
          <w:i/>
          <w:iCs/>
        </w:rPr>
      </w:pPr>
      <w:r w:rsidRPr="00CC2EA5">
        <w:t xml:space="preserve">MGW with SDH/STM-1 and PDH/E1 ports. Common denominator is </w:t>
      </w:r>
      <w:r>
        <w:t>"</w:t>
      </w:r>
      <w:r w:rsidRPr="00CC2EA5">
        <w:t>e1</w:t>
      </w:r>
      <w:r>
        <w:t>"</w:t>
      </w:r>
      <w:r w:rsidRPr="00CC2EA5">
        <w:t xml:space="preserve">, a selected TDM Termination name might be therefore a common two-level structure with </w:t>
      </w:r>
      <w:r>
        <w:t>"</w:t>
      </w:r>
      <w:bookmarkStart w:id="89" w:name="MCCQCTEMPBM_00000031"/>
      <w:r w:rsidRPr="00CC2EA5">
        <w:rPr>
          <w:rFonts w:ascii="Courier New" w:hAnsi="Courier New" w:cs="Courier New"/>
          <w:b/>
          <w:bCs/>
        </w:rPr>
        <w:t>tdm/e1_&lt;E1 ID&gt;/&lt;channel #&gt;</w:t>
      </w:r>
      <w:bookmarkEnd w:id="89"/>
      <w:r>
        <w:t>"</w:t>
      </w:r>
      <w:r w:rsidRPr="00CC2EA5">
        <w:t xml:space="preserve">. The unit types </w:t>
      </w:r>
      <w:r>
        <w:t>"</w:t>
      </w:r>
      <w:r w:rsidRPr="00CC2EA5">
        <w:t>s</w:t>
      </w:r>
      <w:r>
        <w:t>"</w:t>
      </w:r>
      <w:r w:rsidRPr="00CC2EA5">
        <w:t xml:space="preserve">, </w:t>
      </w:r>
      <w:r>
        <w:t>"</w:t>
      </w:r>
      <w:r w:rsidRPr="00CC2EA5">
        <w:t>su</w:t>
      </w:r>
      <w:r>
        <w:t>"</w:t>
      </w:r>
      <w:r w:rsidRPr="00CC2EA5">
        <w:t xml:space="preserve"> or </w:t>
      </w:r>
      <w:r>
        <w:t>"</w:t>
      </w:r>
      <w:r w:rsidRPr="00CC2EA5">
        <w:t>stm1</w:t>
      </w:r>
      <w:r>
        <w:t>"</w:t>
      </w:r>
      <w:r w:rsidRPr="00CC2EA5">
        <w:t xml:space="preserve"> are not used here.</w:t>
      </w:r>
    </w:p>
    <w:p w14:paraId="42D5703D" w14:textId="77777777" w:rsidR="00743CEC" w:rsidRPr="00CC2EA5" w:rsidRDefault="00743CEC" w:rsidP="00743CEC">
      <w:pPr>
        <w:pStyle w:val="NO"/>
      </w:pPr>
      <w:r w:rsidRPr="00CC2EA5">
        <w:t xml:space="preserve">NOTE: This concept is followed in </w:t>
      </w:r>
      <w:r>
        <w:t>A.6.1.</w:t>
      </w:r>
      <w:r w:rsidR="00F8158C">
        <w:t>2.2</w:t>
      </w:r>
      <w:r>
        <w:t xml:space="preserve">,  ASN.1 </w:t>
      </w:r>
      <w:r w:rsidRPr="00CC2EA5">
        <w:t>for TDM Terminations.</w:t>
      </w:r>
    </w:p>
    <w:p w14:paraId="113FAE14" w14:textId="77777777" w:rsidR="00743CEC" w:rsidRDefault="00743CEC" w:rsidP="006460F5">
      <w:pPr>
        <w:pStyle w:val="Heading4"/>
      </w:pPr>
      <w:bookmarkStart w:id="90" w:name="_Toc177668451"/>
      <w:r w:rsidRPr="00CC2EA5">
        <w:lastRenderedPageBreak/>
        <w:t>A.6.1.</w:t>
      </w:r>
      <w:r w:rsidR="00F8158C">
        <w:t>3</w:t>
      </w:r>
      <w:r>
        <w:t>.2</w:t>
      </w:r>
      <w:r w:rsidRPr="00CC2EA5">
        <w:tab/>
        <w:t xml:space="preserve">Termination Naming Convention for </w:t>
      </w:r>
      <w:r w:rsidR="00F8158C">
        <w:t xml:space="preserve">Ephemeral </w:t>
      </w:r>
      <w:r w:rsidRPr="00CC2EA5">
        <w:t>Terminations</w:t>
      </w:r>
      <w:bookmarkEnd w:id="90"/>
    </w:p>
    <w:p w14:paraId="5305E78B" w14:textId="77777777" w:rsidR="00F8158C" w:rsidRPr="002B2C86" w:rsidRDefault="00F8158C" w:rsidP="006460F5">
      <w:pPr>
        <w:pStyle w:val="Heading5"/>
      </w:pPr>
      <w:bookmarkStart w:id="91" w:name="_Toc177668452"/>
      <w:r>
        <w:t>A.6.1.3.2.1</w:t>
      </w:r>
      <w:r>
        <w:tab/>
        <w:t>Naming Structure</w:t>
      </w:r>
      <w:bookmarkEnd w:id="91"/>
    </w:p>
    <w:p w14:paraId="249094C4" w14:textId="77777777" w:rsidR="00F8158C" w:rsidRPr="00F8158C" w:rsidRDefault="00F8158C" w:rsidP="00F8158C">
      <w:r>
        <w:t>An alphanumeric pathname structure is recommended for Ephemeral terminations:</w:t>
      </w:r>
    </w:p>
    <w:p w14:paraId="59A7F1CD" w14:textId="77777777" w:rsidR="00743CEC" w:rsidRPr="00CC2EA5" w:rsidRDefault="00743CEC" w:rsidP="00743CEC">
      <w:pPr>
        <w:rPr>
          <w:u w:val="single"/>
        </w:rPr>
      </w:pPr>
      <w:r w:rsidRPr="00CC2EA5">
        <w:rPr>
          <w:u w:val="single"/>
        </w:rPr>
        <w:t xml:space="preserve">ephemeral/&lt;string of alphanumeric characters or </w:t>
      </w:r>
      <w:r>
        <w:rPr>
          <w:u w:val="single"/>
        </w:rPr>
        <w:t>"</w:t>
      </w:r>
      <w:r w:rsidRPr="00CC2EA5">
        <w:rPr>
          <w:u w:val="single"/>
        </w:rPr>
        <w:t>/</w:t>
      </w:r>
      <w:r>
        <w:rPr>
          <w:u w:val="single"/>
        </w:rPr>
        <w:t>"</w:t>
      </w:r>
      <w:r w:rsidRPr="00CC2EA5">
        <w:rPr>
          <w:u w:val="single"/>
        </w:rPr>
        <w:t>&gt;</w:t>
      </w:r>
    </w:p>
    <w:p w14:paraId="1AF43412" w14:textId="77777777" w:rsidR="00743CEC" w:rsidRPr="00CC2EA5" w:rsidRDefault="00743CEC" w:rsidP="00743CEC">
      <w:r w:rsidRPr="00CC2EA5">
        <w:t>e.g., Ephemeral/1/0/40000</w:t>
      </w:r>
    </w:p>
    <w:p w14:paraId="257E4DEA" w14:textId="77777777" w:rsidR="00743CEC" w:rsidRPr="00CC2EA5" w:rsidRDefault="00743CEC" w:rsidP="006460F5">
      <w:pPr>
        <w:pStyle w:val="Heading5"/>
      </w:pPr>
      <w:bookmarkStart w:id="92" w:name="_Toc177668453"/>
      <w:r w:rsidRPr="00CC2EA5">
        <w:t>A.6.1.</w:t>
      </w:r>
      <w:r w:rsidR="00F8158C">
        <w:t>3</w:t>
      </w:r>
      <w:r w:rsidRPr="00CC2EA5">
        <w:t>.</w:t>
      </w:r>
      <w:r>
        <w:t>2.</w:t>
      </w:r>
      <w:r w:rsidR="00F8158C">
        <w:t>2</w:t>
      </w:r>
      <w:r w:rsidRPr="00CC2EA5">
        <w:tab/>
        <w:t>Syntactical Specification</w:t>
      </w:r>
      <w:bookmarkEnd w:id="92"/>
    </w:p>
    <w:p w14:paraId="797FC666" w14:textId="77777777" w:rsidR="00743CEC" w:rsidRPr="00CC2EA5" w:rsidRDefault="00743CEC" w:rsidP="00743CEC">
      <w:pPr>
        <w:spacing w:before="120" w:after="60"/>
      </w:pPr>
      <w:r w:rsidRPr="00CC2EA5">
        <w:t>The syntax rules may be used for the population of valid ephemeral TerminationID structures for</w:t>
      </w:r>
      <w:r>
        <w:t>.</w:t>
      </w:r>
    </w:p>
    <w:p w14:paraId="35EB2054" w14:textId="77777777" w:rsidR="00743CEC" w:rsidRPr="00CC2EA5" w:rsidRDefault="00743CEC" w:rsidP="00743CEC">
      <w:r w:rsidRPr="00CC2EA5">
        <w:t>ABNF (IETF RFC 4234) is used for the syntax specification.</w:t>
      </w:r>
    </w:p>
    <w:p w14:paraId="1844184D" w14:textId="77777777" w:rsidR="00743CEC" w:rsidRPr="00CC2EA5" w:rsidRDefault="00743CEC" w:rsidP="00743CEC">
      <w:r w:rsidRPr="00CC2EA5">
        <w:t>ABNF coding:</w:t>
      </w:r>
    </w:p>
    <w:p w14:paraId="0764F707" w14:textId="77777777" w:rsidR="00743CEC" w:rsidRPr="00CC2EA5" w:rsidRDefault="00743CEC" w:rsidP="00743CEC">
      <w:r w:rsidRPr="00CC2EA5">
        <w:t>pathName = EphToken SLASH EPHsystem</w:t>
      </w:r>
    </w:p>
    <w:p w14:paraId="47656BBC" w14:textId="77777777" w:rsidR="00743CEC" w:rsidRPr="00CC2EA5" w:rsidRDefault="00743CEC" w:rsidP="00743CEC">
      <w:r w:rsidRPr="00CC2EA5">
        <w:t xml:space="preserve">EphToken = </w:t>
      </w:r>
      <w:r>
        <w:t>"</w:t>
      </w:r>
      <w:r w:rsidRPr="00CC2EA5">
        <w:t>Ephemeral</w:t>
      </w:r>
      <w:r>
        <w:t>"</w:t>
      </w:r>
      <w:r w:rsidRPr="00CC2EA5">
        <w:t xml:space="preserve"> ; so called prefix</w:t>
      </w:r>
    </w:p>
    <w:p w14:paraId="18E2DAE0" w14:textId="77777777" w:rsidR="00743CEC" w:rsidRPr="00CC2EA5" w:rsidRDefault="00743CEC" w:rsidP="00743CEC">
      <w:r w:rsidRPr="00CC2EA5">
        <w:tab/>
      </w:r>
      <w:r w:rsidRPr="00CC2EA5">
        <w:tab/>
      </w:r>
      <w:r w:rsidRPr="00CC2EA5">
        <w:tab/>
      </w:r>
      <w:r w:rsidRPr="00CC2EA5">
        <w:tab/>
        <w:t>; The maximum length of 'pathname' is defined in Annex B.2/H.248.1.</w:t>
      </w:r>
    </w:p>
    <w:p w14:paraId="51F3731B" w14:textId="77777777" w:rsidR="00743CEC" w:rsidRPr="00CC2EA5" w:rsidRDefault="00743CEC" w:rsidP="00743CEC">
      <w:r w:rsidRPr="00CC2EA5">
        <w:t>EPHsystem = 0*(HierarchyLevelHIGHToken SLASH) HierarchyLevelLOWToken</w:t>
      </w:r>
    </w:p>
    <w:p w14:paraId="0393A156" w14:textId="77777777" w:rsidR="00743CEC" w:rsidRPr="00CC2EA5" w:rsidRDefault="00743CEC" w:rsidP="00743CEC">
      <w:r w:rsidRPr="00CC2EA5">
        <w:t>HierarchyLevelHIGHToken = 1*alphanum</w:t>
      </w:r>
    </w:p>
    <w:p w14:paraId="51A12181" w14:textId="77777777" w:rsidR="00743CEC" w:rsidRPr="00CC2EA5" w:rsidRDefault="00743CEC" w:rsidP="00743CEC">
      <w:r w:rsidRPr="00CC2EA5">
        <w:t>HierarchyLevelLOWToken  = Individual / Wildcard</w:t>
      </w:r>
    </w:p>
    <w:p w14:paraId="2D8F33B9" w14:textId="77777777" w:rsidR="00743CEC" w:rsidRPr="00CC2EA5" w:rsidRDefault="00743CEC" w:rsidP="00743CEC">
      <w:r w:rsidRPr="00CC2EA5">
        <w:t>alphanum   = ALPHA / DIGIT</w:t>
      </w:r>
    </w:p>
    <w:p w14:paraId="69BFFC39" w14:textId="77777777" w:rsidR="00743CEC" w:rsidRPr="00CC2EA5" w:rsidRDefault="00743CEC" w:rsidP="00743CEC">
      <w:r w:rsidRPr="00CC2EA5">
        <w:t>Individual = 1*DIGIT</w:t>
      </w:r>
      <w:r w:rsidR="00AB7182">
        <w:tab/>
      </w:r>
    </w:p>
    <w:p w14:paraId="053C0382" w14:textId="77777777" w:rsidR="009114E1" w:rsidRDefault="00743CEC" w:rsidP="00743CEC">
      <w:r w:rsidRPr="00CC2EA5">
        <w:t xml:space="preserve">Wildcard   = </w:t>
      </w:r>
      <w:r>
        <w:t>"</w:t>
      </w:r>
      <w:r w:rsidRPr="00CC2EA5">
        <w:t>$</w:t>
      </w:r>
      <w:r>
        <w:t>"</w:t>
      </w:r>
      <w:r w:rsidRPr="00CC2EA5">
        <w:t xml:space="preserve"> / </w:t>
      </w:r>
      <w:r>
        <w:t>"</w:t>
      </w:r>
      <w:r w:rsidRPr="00CC2EA5">
        <w:t>*</w:t>
      </w:r>
      <w:r>
        <w:t>"</w:t>
      </w:r>
    </w:p>
    <w:p w14:paraId="6A5F3BCF" w14:textId="77777777" w:rsidR="009114E1" w:rsidRDefault="009114E1" w:rsidP="006460F5">
      <w:pPr>
        <w:pStyle w:val="Heading2"/>
      </w:pPr>
      <w:bookmarkStart w:id="93" w:name="_Toc177668454"/>
      <w:r>
        <w:rPr>
          <w:noProof/>
        </w:rPr>
        <w:t>A.</w:t>
      </w:r>
      <w:r>
        <w:t>6.2</w:t>
      </w:r>
      <w:r>
        <w:tab/>
        <w:t>Multiplexed terminations</w:t>
      </w:r>
      <w:bookmarkEnd w:id="93"/>
    </w:p>
    <w:p w14:paraId="62866D22" w14:textId="77777777" w:rsidR="009114E1" w:rsidRDefault="009114E1" w:rsidP="009114E1">
      <w:pPr>
        <w:pStyle w:val="TH"/>
      </w:pPr>
      <w:r>
        <w:t xml:space="preserve">Table </w:t>
      </w:r>
      <w:r>
        <w:rPr>
          <w:noProof/>
        </w:rPr>
        <w:t>A.</w:t>
      </w:r>
      <w:r>
        <w:t>6.2</w:t>
      </w:r>
      <w:r w:rsidR="00D84BA1">
        <w:t>/1</w:t>
      </w:r>
      <w:r>
        <w:t>: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9114E1" w14:paraId="52B895F1" w14:textId="77777777" w:rsidTr="00E00A8C">
        <w:tc>
          <w:tcPr>
            <w:tcW w:w="4941" w:type="dxa"/>
          </w:tcPr>
          <w:p w14:paraId="5A1591A2" w14:textId="77777777" w:rsidR="009114E1" w:rsidRDefault="009114E1" w:rsidP="009114E1">
            <w:pPr>
              <w:pStyle w:val="TAH"/>
            </w:pPr>
            <w:r>
              <w:t>MultiplexTerminations Supported</w:t>
            </w:r>
          </w:p>
        </w:tc>
        <w:tc>
          <w:tcPr>
            <w:tcW w:w="4916" w:type="dxa"/>
          </w:tcPr>
          <w:p w14:paraId="0880DD5B" w14:textId="77777777" w:rsidR="009114E1" w:rsidRDefault="00E00A8C" w:rsidP="009114E1">
            <w:pPr>
              <w:pStyle w:val="TAC"/>
            </w:pPr>
            <w:r>
              <w:t>Yes (NOTE)</w:t>
            </w:r>
          </w:p>
        </w:tc>
      </w:tr>
      <w:tr w:rsidR="00E00A8C" w14:paraId="27940270" w14:textId="77777777" w:rsidTr="00E00A8C">
        <w:tc>
          <w:tcPr>
            <w:tcW w:w="9857" w:type="dxa"/>
            <w:gridSpan w:val="2"/>
          </w:tcPr>
          <w:p w14:paraId="0E5D2D00" w14:textId="77777777" w:rsidR="00E00A8C" w:rsidDel="00E00A8C" w:rsidRDefault="00E00A8C" w:rsidP="00E00A8C">
            <w:pPr>
              <w:pStyle w:val="TAN"/>
            </w:pPr>
            <w:r>
              <w:t>NOTE :</w:t>
            </w:r>
            <w:r>
              <w:tab/>
              <w:t>Yes for multimedia interworking and No for voice interworking.</w:t>
            </w:r>
          </w:p>
        </w:tc>
      </w:tr>
    </w:tbl>
    <w:p w14:paraId="742E4752" w14:textId="77777777" w:rsidR="00E84531" w:rsidRDefault="00E84531" w:rsidP="00E00A8C">
      <w:pPr>
        <w:rPr>
          <w:i/>
          <w:iCs/>
        </w:rPr>
      </w:pPr>
    </w:p>
    <w:p w14:paraId="2E72FD51" w14:textId="77777777" w:rsidR="00E84531" w:rsidRPr="00E84531" w:rsidRDefault="0031186B" w:rsidP="00E84531">
      <w:pPr>
        <w:pStyle w:val="TH"/>
      </w:pPr>
      <w:r>
        <w:t xml:space="preserve">Table </w:t>
      </w:r>
      <w:r>
        <w:rPr>
          <w:noProof/>
        </w:rPr>
        <w:t>A.</w:t>
      </w:r>
      <w:r>
        <w:t>6.2/2: Multiplex Types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E00A8C" w14:paraId="38407E61" w14:textId="77777777" w:rsidTr="0031186B">
        <w:tc>
          <w:tcPr>
            <w:tcW w:w="4941" w:type="dxa"/>
          </w:tcPr>
          <w:p w14:paraId="0C6CCEE4" w14:textId="77777777" w:rsidR="00E00A8C" w:rsidRPr="006E4F1A" w:rsidRDefault="00E00A8C" w:rsidP="006E4F1A">
            <w:pPr>
              <w:pStyle w:val="TAH"/>
            </w:pPr>
            <w:r w:rsidRPr="006E4F1A">
              <w:t>Multiplex types supported:</w:t>
            </w:r>
          </w:p>
        </w:tc>
        <w:tc>
          <w:tcPr>
            <w:tcW w:w="4916" w:type="dxa"/>
          </w:tcPr>
          <w:p w14:paraId="4549B8BA" w14:textId="77777777" w:rsidR="00E00A8C" w:rsidRPr="006E4F1A" w:rsidRDefault="00E00A8C" w:rsidP="0031186B">
            <w:pPr>
              <w:pStyle w:val="TableText0"/>
              <w:jc w:val="center"/>
              <w:rPr>
                <w:bCs/>
              </w:rPr>
            </w:pPr>
            <w:r w:rsidRPr="006E4F1A">
              <w:rPr>
                <w:bCs/>
              </w:rPr>
              <w:t>H.223</w:t>
            </w:r>
          </w:p>
        </w:tc>
      </w:tr>
      <w:tr w:rsidR="00E00A8C" w14:paraId="60DD8726" w14:textId="77777777" w:rsidTr="0031186B">
        <w:tc>
          <w:tcPr>
            <w:tcW w:w="4941" w:type="dxa"/>
          </w:tcPr>
          <w:p w14:paraId="1D3D1BAB" w14:textId="77777777" w:rsidR="00E00A8C" w:rsidRPr="006E4F1A" w:rsidRDefault="00E00A8C" w:rsidP="006E4F1A">
            <w:pPr>
              <w:pStyle w:val="TAH"/>
            </w:pPr>
            <w:r w:rsidRPr="006E4F1A">
              <w:t>Maximum number of terminations connected to multiplex:</w:t>
            </w:r>
          </w:p>
        </w:tc>
        <w:tc>
          <w:tcPr>
            <w:tcW w:w="4916" w:type="dxa"/>
          </w:tcPr>
          <w:p w14:paraId="4C5B2D16" w14:textId="77777777" w:rsidR="00E00A8C" w:rsidRDefault="0031186B" w:rsidP="0031186B">
            <w:pPr>
              <w:pStyle w:val="TAC"/>
            </w:pPr>
            <w:r>
              <w:t>TBD (NOTE)</w:t>
            </w:r>
          </w:p>
        </w:tc>
      </w:tr>
      <w:tr w:rsidR="0031186B" w14:paraId="04D34CFB" w14:textId="77777777" w:rsidTr="00A1755F">
        <w:tc>
          <w:tcPr>
            <w:tcW w:w="9857" w:type="dxa"/>
            <w:gridSpan w:val="2"/>
          </w:tcPr>
          <w:p w14:paraId="2D9694B2" w14:textId="77777777" w:rsidR="0031186B" w:rsidRDefault="0031186B" w:rsidP="0031186B">
            <w:pPr>
              <w:pStyle w:val="TAN"/>
            </w:pPr>
            <w:r>
              <w:t>NOTE:</w:t>
            </w:r>
            <w:r w:rsidR="00AB7182">
              <w:tab/>
            </w:r>
            <w:r>
              <w:t>It is not clear what is the exact purpose of this parameter; further clarification within H.248.1 core protocol is required before this property shall be used.</w:t>
            </w:r>
          </w:p>
        </w:tc>
      </w:tr>
    </w:tbl>
    <w:p w14:paraId="393CE445" w14:textId="77777777" w:rsidR="00E00A8C" w:rsidRDefault="00E00A8C" w:rsidP="00E00A8C">
      <w:pPr>
        <w:rPr>
          <w:noProof/>
        </w:rPr>
      </w:pPr>
    </w:p>
    <w:p w14:paraId="700DEF8C" w14:textId="77777777" w:rsidR="009114E1" w:rsidRDefault="009114E1" w:rsidP="006460F5">
      <w:pPr>
        <w:pStyle w:val="Heading1"/>
      </w:pPr>
      <w:bookmarkStart w:id="94" w:name="_Toc177668455"/>
      <w:r>
        <w:rPr>
          <w:noProof/>
        </w:rPr>
        <w:lastRenderedPageBreak/>
        <w:t>A.</w:t>
      </w:r>
      <w:r>
        <w:t>7</w:t>
      </w:r>
      <w:r>
        <w:tab/>
        <w:t>Descriptors</w:t>
      </w:r>
      <w:bookmarkEnd w:id="94"/>
    </w:p>
    <w:p w14:paraId="61ABCECF" w14:textId="77777777" w:rsidR="009114E1" w:rsidRDefault="009114E1" w:rsidP="006460F5">
      <w:pPr>
        <w:pStyle w:val="Heading2"/>
      </w:pPr>
      <w:bookmarkStart w:id="95" w:name="_Toc177668456"/>
      <w:r>
        <w:t>A.7.1</w:t>
      </w:r>
      <w:r>
        <w:tab/>
        <w:t>Stream Descriptor</w:t>
      </w:r>
      <w:bookmarkEnd w:id="95"/>
    </w:p>
    <w:p w14:paraId="1729CC45" w14:textId="77777777" w:rsidR="009114E1" w:rsidRDefault="009114E1" w:rsidP="009114E1">
      <w:pPr>
        <w:pStyle w:val="TH"/>
        <w:rPr>
          <w:bCs/>
        </w:rPr>
      </w:pPr>
      <w:r>
        <w:t>Table A.7.1</w:t>
      </w:r>
      <w:r w:rsidR="00D84BA1">
        <w:t>/1</w:t>
      </w:r>
      <w:r>
        <w:t>: Stream descriptors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66"/>
      </w:tblGrid>
      <w:tr w:rsidR="009114E1" w14:paraId="0D14B3A8" w14:textId="77777777">
        <w:trPr>
          <w:cantSplit/>
        </w:trPr>
        <w:tc>
          <w:tcPr>
            <w:tcW w:w="4923" w:type="dxa"/>
          </w:tcPr>
          <w:p w14:paraId="398E2A37" w14:textId="77777777" w:rsidR="009114E1" w:rsidRDefault="009114E1" w:rsidP="009114E1">
            <w:pPr>
              <w:pStyle w:val="TAH"/>
            </w:pPr>
            <w:r>
              <w:t>Maximum number of streams per termination type</w:t>
            </w:r>
          </w:p>
        </w:tc>
        <w:tc>
          <w:tcPr>
            <w:tcW w:w="4966" w:type="dxa"/>
          </w:tcPr>
          <w:p w14:paraId="1DF64DD5" w14:textId="77777777" w:rsidR="009114E1" w:rsidRDefault="00E00A8C" w:rsidP="009114E1">
            <w:pPr>
              <w:pStyle w:val="TAC"/>
            </w:pPr>
            <w:r>
              <w:t>2 (NOTE)</w:t>
            </w:r>
          </w:p>
        </w:tc>
      </w:tr>
      <w:tr w:rsidR="00E00A8C" w14:paraId="328CEC43" w14:textId="77777777" w:rsidTr="00E00A8C">
        <w:trPr>
          <w:cantSplit/>
        </w:trPr>
        <w:tc>
          <w:tcPr>
            <w:tcW w:w="9889" w:type="dxa"/>
            <w:gridSpan w:val="2"/>
          </w:tcPr>
          <w:p w14:paraId="6E3CEE3F" w14:textId="77777777" w:rsidR="00E00A8C" w:rsidDel="00E00A8C" w:rsidRDefault="00E00A8C" w:rsidP="00E00A8C">
            <w:pPr>
              <w:pStyle w:val="TAN"/>
            </w:pPr>
            <w:r>
              <w:t>NOTE :</w:t>
            </w:r>
            <w:r>
              <w:tab/>
              <w:t xml:space="preserve">Value 2 for multimedia interworking </w:t>
            </w:r>
            <w:r w:rsidR="00F7726E">
              <w:t xml:space="preserve">and Real-Time Text interworking </w:t>
            </w:r>
            <w:r>
              <w:t>and value 1 for voice interworking.</w:t>
            </w:r>
          </w:p>
        </w:tc>
      </w:tr>
    </w:tbl>
    <w:p w14:paraId="6350861A" w14:textId="77777777" w:rsidR="009114E1" w:rsidRDefault="009114E1" w:rsidP="009114E1"/>
    <w:p w14:paraId="23358364" w14:textId="77777777" w:rsidR="009114E1" w:rsidRDefault="009114E1" w:rsidP="006460F5">
      <w:pPr>
        <w:pStyle w:val="Heading3"/>
      </w:pPr>
      <w:bookmarkStart w:id="96" w:name="_Toc177668457"/>
      <w:r>
        <w:t>A.7.1.1</w:t>
      </w:r>
      <w:r>
        <w:tab/>
        <w:t>Local Control Descriptor</w:t>
      </w:r>
      <w:bookmarkEnd w:id="96"/>
    </w:p>
    <w:p w14:paraId="56FE550A" w14:textId="77777777" w:rsidR="009114E1" w:rsidRDefault="009114E1" w:rsidP="009114E1">
      <w:pPr>
        <w:pStyle w:val="TH"/>
        <w:rPr>
          <w:bCs/>
        </w:rPr>
      </w:pPr>
      <w:r>
        <w:t>Table A.7.1.1/1: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9114E1" w14:paraId="708BB6DB" w14:textId="77777777">
        <w:trPr>
          <w:cantSplit/>
        </w:trPr>
        <w:tc>
          <w:tcPr>
            <w:tcW w:w="4357" w:type="dxa"/>
            <w:gridSpan w:val="2"/>
          </w:tcPr>
          <w:p w14:paraId="761145EF" w14:textId="77777777" w:rsidR="009114E1" w:rsidRDefault="009114E1" w:rsidP="009114E1">
            <w:pPr>
              <w:pStyle w:val="enumlev1"/>
              <w:ind w:left="0" w:firstLine="0"/>
              <w:rPr>
                <w:i/>
                <w:iCs/>
              </w:rPr>
            </w:pPr>
          </w:p>
        </w:tc>
        <w:tc>
          <w:tcPr>
            <w:tcW w:w="2759" w:type="dxa"/>
          </w:tcPr>
          <w:p w14:paraId="0FB4D1D8" w14:textId="77777777" w:rsidR="009114E1" w:rsidRDefault="009114E1" w:rsidP="009114E1">
            <w:pPr>
              <w:pStyle w:val="TAH"/>
            </w:pPr>
            <w:r>
              <w:t>Termination Type</w:t>
            </w:r>
          </w:p>
        </w:tc>
        <w:tc>
          <w:tcPr>
            <w:tcW w:w="2739" w:type="dxa"/>
          </w:tcPr>
          <w:p w14:paraId="26E3143A" w14:textId="77777777" w:rsidR="009114E1" w:rsidRDefault="009114E1" w:rsidP="009114E1">
            <w:pPr>
              <w:pStyle w:val="TAH"/>
            </w:pPr>
            <w:r>
              <w:t>Stream Type</w:t>
            </w:r>
          </w:p>
        </w:tc>
      </w:tr>
      <w:tr w:rsidR="009114E1" w14:paraId="412E09F2" w14:textId="77777777">
        <w:trPr>
          <w:cantSplit/>
        </w:trPr>
        <w:tc>
          <w:tcPr>
            <w:tcW w:w="2846" w:type="dxa"/>
          </w:tcPr>
          <w:p w14:paraId="3AF2DBD5" w14:textId="77777777" w:rsidR="009114E1" w:rsidRDefault="009114E1" w:rsidP="009114E1">
            <w:pPr>
              <w:pStyle w:val="TAH"/>
            </w:pPr>
            <w:r>
              <w:t>Reserve group used:</w:t>
            </w:r>
          </w:p>
        </w:tc>
        <w:tc>
          <w:tcPr>
            <w:tcW w:w="1511" w:type="dxa"/>
          </w:tcPr>
          <w:p w14:paraId="11E83FFE" w14:textId="77777777" w:rsidR="009114E1" w:rsidRDefault="009114E1" w:rsidP="009114E1">
            <w:pPr>
              <w:pStyle w:val="TAC"/>
            </w:pPr>
            <w:r>
              <w:t>No</w:t>
            </w:r>
          </w:p>
        </w:tc>
        <w:tc>
          <w:tcPr>
            <w:tcW w:w="2759" w:type="dxa"/>
          </w:tcPr>
          <w:p w14:paraId="15EB9CF0" w14:textId="77777777" w:rsidR="009114E1" w:rsidRDefault="009114E1" w:rsidP="009114E1">
            <w:pPr>
              <w:pStyle w:val="TAC"/>
            </w:pPr>
          </w:p>
        </w:tc>
        <w:tc>
          <w:tcPr>
            <w:tcW w:w="2739" w:type="dxa"/>
          </w:tcPr>
          <w:p w14:paraId="0AF0565E" w14:textId="77777777" w:rsidR="009114E1" w:rsidRDefault="009114E1" w:rsidP="009114E1">
            <w:pPr>
              <w:pStyle w:val="TAC"/>
            </w:pPr>
          </w:p>
        </w:tc>
      </w:tr>
      <w:tr w:rsidR="009114E1" w14:paraId="15B49E3B" w14:textId="77777777">
        <w:trPr>
          <w:cantSplit/>
        </w:trPr>
        <w:tc>
          <w:tcPr>
            <w:tcW w:w="2846" w:type="dxa"/>
          </w:tcPr>
          <w:p w14:paraId="1E4072CA" w14:textId="77777777" w:rsidR="009114E1" w:rsidRDefault="009114E1" w:rsidP="009114E1">
            <w:pPr>
              <w:pStyle w:val="TAH"/>
            </w:pPr>
            <w:r>
              <w:t>Reserve value used:</w:t>
            </w:r>
          </w:p>
        </w:tc>
        <w:tc>
          <w:tcPr>
            <w:tcW w:w="1511" w:type="dxa"/>
          </w:tcPr>
          <w:p w14:paraId="29807C1C" w14:textId="77777777" w:rsidR="009114E1" w:rsidRDefault="009114E1" w:rsidP="009114E1">
            <w:pPr>
              <w:pStyle w:val="TAC"/>
            </w:pPr>
            <w:r>
              <w:t>Yes (NOTE</w:t>
            </w:r>
            <w:r w:rsidR="00E719EE">
              <w:t xml:space="preserve"> 1</w:t>
            </w:r>
            <w:r>
              <w:t>)</w:t>
            </w:r>
          </w:p>
        </w:tc>
        <w:tc>
          <w:tcPr>
            <w:tcW w:w="2759" w:type="dxa"/>
          </w:tcPr>
          <w:p w14:paraId="41261803" w14:textId="77777777" w:rsidR="009114E1" w:rsidRDefault="009114E1" w:rsidP="009114E1">
            <w:pPr>
              <w:pStyle w:val="TAC"/>
            </w:pPr>
            <w:r>
              <w:t>Terminations Toward IMS</w:t>
            </w:r>
            <w:r w:rsidR="00466786">
              <w:t xml:space="preserve"> and RTP-CN</w:t>
            </w:r>
          </w:p>
        </w:tc>
        <w:tc>
          <w:tcPr>
            <w:tcW w:w="2739" w:type="dxa"/>
          </w:tcPr>
          <w:p w14:paraId="6D73FCC2" w14:textId="77777777" w:rsidR="009114E1" w:rsidRDefault="009114E1" w:rsidP="009114E1">
            <w:pPr>
              <w:pStyle w:val="TAC"/>
            </w:pPr>
            <w:r>
              <w:t>Not Applicable</w:t>
            </w:r>
          </w:p>
        </w:tc>
      </w:tr>
      <w:tr w:rsidR="009114E1" w14:paraId="6DF9FE04" w14:textId="77777777">
        <w:trPr>
          <w:cantSplit/>
        </w:trPr>
        <w:tc>
          <w:tcPr>
            <w:tcW w:w="9855" w:type="dxa"/>
            <w:gridSpan w:val="4"/>
          </w:tcPr>
          <w:p w14:paraId="4D270BBC" w14:textId="77777777" w:rsidR="009114E1" w:rsidRDefault="00D84BA1" w:rsidP="009114E1">
            <w:pPr>
              <w:pStyle w:val="TAN"/>
            </w:pPr>
            <w:r>
              <w:t>NOTE</w:t>
            </w:r>
            <w:r w:rsidR="00E719EE">
              <w:t xml:space="preserve"> 1</w:t>
            </w:r>
            <w:r w:rsidR="009114E1">
              <w:t>:</w:t>
            </w:r>
            <w:r>
              <w:tab/>
            </w:r>
            <w:r w:rsidR="009114E1">
              <w:t xml:space="preserve">The </w:t>
            </w:r>
            <w:r w:rsidR="00A46314">
              <w:t>"</w:t>
            </w:r>
            <w:r w:rsidR="009114E1">
              <w:t>Reserve value</w:t>
            </w:r>
            <w:r w:rsidR="00A46314">
              <w:t>"</w:t>
            </w:r>
            <w:r w:rsidR="009114E1">
              <w:t xml:space="preserve"> parameter is, inter alia, required for negotiation of multiple payload types, ie </w:t>
            </w:r>
            <w:r w:rsidR="00743CEC" w:rsidRPr="00CC2EA5">
              <w:t xml:space="preserve">ITU-T Rec. </w:t>
            </w:r>
            <w:r w:rsidR="009114E1">
              <w:t>G.711, comfort noise</w:t>
            </w:r>
            <w:r w:rsidR="00743CEC" w:rsidRPr="00CC2EA5">
              <w:t xml:space="preserve"> </w:t>
            </w:r>
            <w:r w:rsidR="00743CEC" w:rsidRPr="00CC2EA5">
              <w:rPr>
                <w:rFonts w:ascii="Times New Roman" w:hAnsi="Times New Roman"/>
                <w:sz w:val="20"/>
              </w:rPr>
              <w:t>(according ITU-T Rec. G.711 Appendix II)</w:t>
            </w:r>
            <w:r w:rsidR="009114E1">
              <w:t>, DTMF tone relay (see RFC2833 [18]).</w:t>
            </w:r>
          </w:p>
        </w:tc>
      </w:tr>
    </w:tbl>
    <w:p w14:paraId="2A92CDAD" w14:textId="77777777" w:rsidR="009114E1" w:rsidRDefault="009114E1" w:rsidP="009114E1"/>
    <w:p w14:paraId="5CE920D1" w14:textId="77777777" w:rsidR="009114E1" w:rsidRDefault="009114E1" w:rsidP="009114E1">
      <w:pPr>
        <w:pStyle w:val="TH"/>
        <w:rPr>
          <w:i/>
          <w:iCs/>
        </w:rPr>
      </w:pPr>
      <w:r>
        <w:t>Table A.7.1.1/2: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9114E1" w14:paraId="7689614D" w14:textId="77777777">
        <w:tc>
          <w:tcPr>
            <w:tcW w:w="3192" w:type="dxa"/>
          </w:tcPr>
          <w:p w14:paraId="769CC9E3" w14:textId="77777777" w:rsidR="009114E1" w:rsidRDefault="009114E1" w:rsidP="009114E1">
            <w:pPr>
              <w:pStyle w:val="TAH"/>
            </w:pPr>
            <w:r>
              <w:t>Termination Type</w:t>
            </w:r>
          </w:p>
        </w:tc>
        <w:tc>
          <w:tcPr>
            <w:tcW w:w="3192" w:type="dxa"/>
          </w:tcPr>
          <w:p w14:paraId="77FA131B" w14:textId="77777777" w:rsidR="009114E1" w:rsidRDefault="009114E1" w:rsidP="009114E1">
            <w:pPr>
              <w:pStyle w:val="TAH"/>
            </w:pPr>
            <w:r>
              <w:t>Stream Type</w:t>
            </w:r>
          </w:p>
        </w:tc>
        <w:tc>
          <w:tcPr>
            <w:tcW w:w="3444" w:type="dxa"/>
          </w:tcPr>
          <w:p w14:paraId="4FBBE692" w14:textId="77777777" w:rsidR="009114E1" w:rsidRDefault="009114E1" w:rsidP="009114E1">
            <w:pPr>
              <w:pStyle w:val="TAH"/>
            </w:pPr>
            <w:r>
              <w:t>Allowed StreamMode Values</w:t>
            </w:r>
          </w:p>
        </w:tc>
      </w:tr>
      <w:tr w:rsidR="009114E1" w14:paraId="382D97D5" w14:textId="77777777">
        <w:tc>
          <w:tcPr>
            <w:tcW w:w="3192" w:type="dxa"/>
          </w:tcPr>
          <w:p w14:paraId="0F66C741" w14:textId="77777777" w:rsidR="009114E1" w:rsidRDefault="009114E1" w:rsidP="009114E1">
            <w:pPr>
              <w:pStyle w:val="TAC"/>
              <w:rPr>
                <w:b/>
              </w:rPr>
            </w:pPr>
            <w:r>
              <w:t>TDM</w:t>
            </w:r>
          </w:p>
        </w:tc>
        <w:tc>
          <w:tcPr>
            <w:tcW w:w="3192" w:type="dxa"/>
          </w:tcPr>
          <w:p w14:paraId="74F6BAE3" w14:textId="77777777" w:rsidR="009114E1" w:rsidRDefault="009114E1" w:rsidP="009114E1">
            <w:pPr>
              <w:pStyle w:val="TAC"/>
            </w:pPr>
            <w:r>
              <w:t>Not Applicable</w:t>
            </w:r>
          </w:p>
        </w:tc>
        <w:tc>
          <w:tcPr>
            <w:tcW w:w="3444" w:type="dxa"/>
          </w:tcPr>
          <w:p w14:paraId="386C9219" w14:textId="77777777" w:rsidR="009114E1" w:rsidRDefault="009114E1" w:rsidP="009114E1">
            <w:pPr>
              <w:pStyle w:val="TAC"/>
              <w:rPr>
                <w:b/>
              </w:rPr>
            </w:pPr>
            <w:r>
              <w:t>SendOnly, RecvOnly, SendRecv, Inactive</w:t>
            </w:r>
          </w:p>
        </w:tc>
      </w:tr>
      <w:tr w:rsidR="009114E1" w14:paraId="78A6C2C1" w14:textId="77777777">
        <w:tc>
          <w:tcPr>
            <w:tcW w:w="3192" w:type="dxa"/>
          </w:tcPr>
          <w:p w14:paraId="48269C8C" w14:textId="77777777" w:rsidR="009114E1" w:rsidRDefault="009114E1" w:rsidP="009114E1">
            <w:pPr>
              <w:pStyle w:val="TAC"/>
            </w:pPr>
            <w:r>
              <w:t xml:space="preserve">IMS </w:t>
            </w:r>
          </w:p>
        </w:tc>
        <w:tc>
          <w:tcPr>
            <w:tcW w:w="3192" w:type="dxa"/>
          </w:tcPr>
          <w:p w14:paraId="0C507C5B" w14:textId="77777777" w:rsidR="009114E1" w:rsidRDefault="00E00A8C" w:rsidP="009114E1">
            <w:pPr>
              <w:pStyle w:val="TAC"/>
            </w:pPr>
            <w:r>
              <w:t xml:space="preserve"> Audio, Video</w:t>
            </w:r>
            <w:r w:rsidR="00F7726E">
              <w:t>, Text</w:t>
            </w:r>
            <w:r>
              <w:t xml:space="preserve"> (NOTE 1)</w:t>
            </w:r>
          </w:p>
        </w:tc>
        <w:tc>
          <w:tcPr>
            <w:tcW w:w="3444" w:type="dxa"/>
          </w:tcPr>
          <w:p w14:paraId="06BF6C34" w14:textId="77777777" w:rsidR="009114E1" w:rsidRDefault="009114E1" w:rsidP="009114E1">
            <w:pPr>
              <w:pStyle w:val="TAC"/>
            </w:pPr>
            <w:r>
              <w:t>SendOnly, RecvOnly, SendRecv, Inactive</w:t>
            </w:r>
          </w:p>
        </w:tc>
      </w:tr>
      <w:tr w:rsidR="009114E1" w14:paraId="4319548D" w14:textId="77777777">
        <w:tc>
          <w:tcPr>
            <w:tcW w:w="3192" w:type="dxa"/>
          </w:tcPr>
          <w:p w14:paraId="308A6B56" w14:textId="77777777" w:rsidR="009114E1" w:rsidRDefault="009114E1" w:rsidP="009114E1">
            <w:pPr>
              <w:pStyle w:val="TAC"/>
            </w:pPr>
            <w:r>
              <w:t>BICC IP</w:t>
            </w:r>
            <w:r w:rsidR="00466786">
              <w:t>, RTP-CN</w:t>
            </w:r>
          </w:p>
        </w:tc>
        <w:tc>
          <w:tcPr>
            <w:tcW w:w="3192" w:type="dxa"/>
          </w:tcPr>
          <w:p w14:paraId="49449A95" w14:textId="77777777" w:rsidR="009114E1" w:rsidRDefault="009114E1" w:rsidP="009114E1">
            <w:pPr>
              <w:pStyle w:val="TAC"/>
            </w:pPr>
            <w:r>
              <w:t>Not Applicable</w:t>
            </w:r>
          </w:p>
        </w:tc>
        <w:tc>
          <w:tcPr>
            <w:tcW w:w="3444" w:type="dxa"/>
          </w:tcPr>
          <w:p w14:paraId="67EB25E3" w14:textId="77777777" w:rsidR="009114E1" w:rsidRDefault="009114E1" w:rsidP="009114E1">
            <w:pPr>
              <w:pStyle w:val="TAC"/>
            </w:pPr>
            <w:r>
              <w:t>SendOnly, RecvOnly, SendRecv, Inactive</w:t>
            </w:r>
          </w:p>
        </w:tc>
      </w:tr>
      <w:tr w:rsidR="009114E1" w14:paraId="47A15335" w14:textId="77777777">
        <w:tc>
          <w:tcPr>
            <w:tcW w:w="3192" w:type="dxa"/>
          </w:tcPr>
          <w:p w14:paraId="3DCD6BF5" w14:textId="77777777" w:rsidR="009114E1" w:rsidRDefault="009114E1" w:rsidP="009114E1">
            <w:pPr>
              <w:pStyle w:val="TAC"/>
            </w:pPr>
            <w:r>
              <w:t>BICC ATM</w:t>
            </w:r>
          </w:p>
        </w:tc>
        <w:tc>
          <w:tcPr>
            <w:tcW w:w="3192" w:type="dxa"/>
          </w:tcPr>
          <w:p w14:paraId="0CB35B77" w14:textId="77777777" w:rsidR="009114E1" w:rsidRDefault="009114E1" w:rsidP="009114E1">
            <w:pPr>
              <w:pStyle w:val="TAC"/>
            </w:pPr>
            <w:r>
              <w:t>Not Applicable</w:t>
            </w:r>
          </w:p>
        </w:tc>
        <w:tc>
          <w:tcPr>
            <w:tcW w:w="3444" w:type="dxa"/>
          </w:tcPr>
          <w:p w14:paraId="57C8A651" w14:textId="77777777" w:rsidR="009114E1" w:rsidRDefault="009114E1" w:rsidP="009114E1">
            <w:pPr>
              <w:pStyle w:val="TAC"/>
            </w:pPr>
            <w:r>
              <w:t>SendOnly, RecvOnly, SendRecv, Inactive</w:t>
            </w:r>
          </w:p>
        </w:tc>
      </w:tr>
      <w:tr w:rsidR="00E00A8C" w14:paraId="29644A54" w14:textId="77777777" w:rsidTr="00E00A8C">
        <w:tc>
          <w:tcPr>
            <w:tcW w:w="3192" w:type="dxa"/>
          </w:tcPr>
          <w:p w14:paraId="1301F3AB" w14:textId="77777777" w:rsidR="00E00A8C" w:rsidRDefault="00E00A8C" w:rsidP="00E00A8C">
            <w:pPr>
              <w:pStyle w:val="TAC"/>
            </w:pPr>
            <w:r>
              <w:t>Multiplex (NOTE 2)</w:t>
            </w:r>
          </w:p>
        </w:tc>
        <w:tc>
          <w:tcPr>
            <w:tcW w:w="3192" w:type="dxa"/>
          </w:tcPr>
          <w:p w14:paraId="4CEDB1AD" w14:textId="77777777" w:rsidR="00E00A8C" w:rsidRDefault="00E00A8C" w:rsidP="00E00A8C">
            <w:pPr>
              <w:pStyle w:val="TAC"/>
            </w:pPr>
            <w:r>
              <w:t>Audio, Video</w:t>
            </w:r>
          </w:p>
        </w:tc>
        <w:tc>
          <w:tcPr>
            <w:tcW w:w="3444" w:type="dxa"/>
          </w:tcPr>
          <w:p w14:paraId="55C6096C" w14:textId="77777777" w:rsidR="00E00A8C" w:rsidRDefault="00E00A8C" w:rsidP="00E00A8C">
            <w:pPr>
              <w:pStyle w:val="TAC"/>
            </w:pPr>
            <w:r>
              <w:t>SendOnly, RecvOnly, SendRecv, Inactive</w:t>
            </w:r>
          </w:p>
        </w:tc>
      </w:tr>
      <w:tr w:rsidR="00E00A8C" w14:paraId="1AE2EFD6" w14:textId="77777777" w:rsidTr="00E00A8C">
        <w:tc>
          <w:tcPr>
            <w:tcW w:w="9828" w:type="dxa"/>
            <w:gridSpan w:val="3"/>
          </w:tcPr>
          <w:p w14:paraId="0784470B" w14:textId="77777777" w:rsidR="00E00A8C" w:rsidRDefault="00E00A8C" w:rsidP="00E00A8C">
            <w:pPr>
              <w:pStyle w:val="TAN"/>
            </w:pPr>
            <w:r>
              <w:t>NOTE 1:</w:t>
            </w:r>
            <w:r>
              <w:tab/>
              <w:t xml:space="preserve">Audio and Video for multimedia interworking, </w:t>
            </w:r>
            <w:r w:rsidR="00F7726E">
              <w:t xml:space="preserve">Audio and Text for Real-Time Text interworking, </w:t>
            </w:r>
            <w:r>
              <w:t>and Not applicable for voice interworking.</w:t>
            </w:r>
          </w:p>
          <w:p w14:paraId="78A63241" w14:textId="77777777" w:rsidR="00E00A8C" w:rsidRDefault="00E00A8C" w:rsidP="00E00A8C">
            <w:pPr>
              <w:pStyle w:val="TAN"/>
            </w:pPr>
            <w:r>
              <w:t>NOTE 2:</w:t>
            </w:r>
            <w:r>
              <w:tab/>
              <w:t>Specific for multimedia interworking.</w:t>
            </w:r>
          </w:p>
        </w:tc>
      </w:tr>
    </w:tbl>
    <w:p w14:paraId="0F17A0EA" w14:textId="77777777" w:rsidR="009114E1" w:rsidRDefault="009114E1" w:rsidP="009114E1"/>
    <w:p w14:paraId="1884DF04" w14:textId="77777777" w:rsidR="00075360" w:rsidRDefault="00075360" w:rsidP="006460F5">
      <w:pPr>
        <w:pStyle w:val="Heading2"/>
      </w:pPr>
      <w:bookmarkStart w:id="97" w:name="_Toc177668458"/>
      <w:r>
        <w:t>A.7.2</w:t>
      </w:r>
      <w:r>
        <w:tab/>
        <w:t>Events Descriptor</w:t>
      </w:r>
      <w:bookmarkEnd w:id="97"/>
    </w:p>
    <w:p w14:paraId="3C6C6429" w14:textId="77777777" w:rsidR="00075360" w:rsidRDefault="00075360" w:rsidP="00075360">
      <w:pPr>
        <w:pStyle w:val="TH"/>
        <w:rPr>
          <w:bCs/>
        </w:rPr>
      </w:pPr>
      <w:r>
        <w:t>Table A.7.2/1: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5"/>
        <w:gridCol w:w="2368"/>
        <w:gridCol w:w="10"/>
        <w:gridCol w:w="2687"/>
        <w:gridCol w:w="2647"/>
      </w:tblGrid>
      <w:tr w:rsidR="00075360" w14:paraId="266351FF" w14:textId="77777777" w:rsidTr="003A60C7">
        <w:trPr>
          <w:cantSplit/>
        </w:trPr>
        <w:tc>
          <w:tcPr>
            <w:tcW w:w="2145" w:type="dxa"/>
          </w:tcPr>
          <w:p w14:paraId="254B4C37" w14:textId="77777777" w:rsidR="00075360" w:rsidRDefault="00075360" w:rsidP="00F50AE8">
            <w:pPr>
              <w:pStyle w:val="TAH"/>
            </w:pPr>
            <w:r>
              <w:t>Events settable on termination types and stream types:</w:t>
            </w:r>
          </w:p>
        </w:tc>
        <w:tc>
          <w:tcPr>
            <w:tcW w:w="7712" w:type="dxa"/>
            <w:gridSpan w:val="4"/>
          </w:tcPr>
          <w:p w14:paraId="54B7B338" w14:textId="77777777" w:rsidR="00075360" w:rsidRDefault="00075360" w:rsidP="00F50AE8">
            <w:pPr>
              <w:pStyle w:val="TAC"/>
            </w:pPr>
            <w:r>
              <w:t>Yes</w:t>
            </w:r>
          </w:p>
        </w:tc>
      </w:tr>
      <w:tr w:rsidR="00075360" w14:paraId="1F551664" w14:textId="77777777" w:rsidTr="00CB4C6A">
        <w:trPr>
          <w:cantSplit/>
        </w:trPr>
        <w:tc>
          <w:tcPr>
            <w:tcW w:w="2145" w:type="dxa"/>
            <w:vMerge w:val="restart"/>
          </w:tcPr>
          <w:p w14:paraId="4B4D77A2" w14:textId="77777777" w:rsidR="00075360" w:rsidRDefault="00075360" w:rsidP="00F50AE8">
            <w:pPr>
              <w:pStyle w:val="enumlev1"/>
              <w:ind w:left="0" w:firstLine="0"/>
              <w:rPr>
                <w:i/>
                <w:iCs/>
              </w:rPr>
            </w:pPr>
          </w:p>
        </w:tc>
        <w:tc>
          <w:tcPr>
            <w:tcW w:w="2368" w:type="dxa"/>
          </w:tcPr>
          <w:p w14:paraId="75F34D14" w14:textId="77777777" w:rsidR="00075360" w:rsidRDefault="00075360" w:rsidP="00F50AE8">
            <w:pPr>
              <w:pStyle w:val="TAH"/>
            </w:pPr>
            <w:r>
              <w:t xml:space="preserve">Event ID </w:t>
            </w:r>
          </w:p>
        </w:tc>
        <w:tc>
          <w:tcPr>
            <w:tcW w:w="2697" w:type="dxa"/>
            <w:gridSpan w:val="2"/>
          </w:tcPr>
          <w:p w14:paraId="11E0E032" w14:textId="77777777" w:rsidR="00075360" w:rsidRDefault="00075360" w:rsidP="00F50AE8">
            <w:pPr>
              <w:pStyle w:val="TAH"/>
            </w:pPr>
            <w:r>
              <w:t xml:space="preserve">Termination Type </w:t>
            </w:r>
          </w:p>
        </w:tc>
        <w:tc>
          <w:tcPr>
            <w:tcW w:w="2647" w:type="dxa"/>
          </w:tcPr>
          <w:p w14:paraId="7B058F3D" w14:textId="77777777" w:rsidR="00075360" w:rsidRDefault="00075360" w:rsidP="00F50AE8">
            <w:pPr>
              <w:pStyle w:val="TAH"/>
            </w:pPr>
            <w:r>
              <w:t>Stream Type</w:t>
            </w:r>
          </w:p>
        </w:tc>
      </w:tr>
      <w:tr w:rsidR="00075360" w14:paraId="6E2DA434" w14:textId="77777777" w:rsidTr="00CB4C6A">
        <w:trPr>
          <w:cantSplit/>
        </w:trPr>
        <w:tc>
          <w:tcPr>
            <w:tcW w:w="2145" w:type="dxa"/>
            <w:vMerge/>
          </w:tcPr>
          <w:p w14:paraId="1E48BE4A" w14:textId="77777777" w:rsidR="00075360" w:rsidRDefault="00075360" w:rsidP="00F50AE8">
            <w:pPr>
              <w:pStyle w:val="enumlev1"/>
              <w:ind w:left="0" w:firstLine="0"/>
            </w:pPr>
          </w:p>
        </w:tc>
        <w:tc>
          <w:tcPr>
            <w:tcW w:w="2368" w:type="dxa"/>
          </w:tcPr>
          <w:p w14:paraId="67B8ED0E" w14:textId="77777777" w:rsidR="00075360" w:rsidRDefault="00075360" w:rsidP="00F50AE8">
            <w:pPr>
              <w:pStyle w:val="TAC"/>
            </w:pPr>
            <w:r>
              <w:t>Detect_Digit(Digit)</w:t>
            </w:r>
          </w:p>
          <w:p w14:paraId="3C6B1990" w14:textId="77777777" w:rsidR="00075360" w:rsidRDefault="00075360" w:rsidP="00F50AE8">
            <w:pPr>
              <w:pStyle w:val="TAC"/>
            </w:pPr>
            <w:r>
              <w:t>(d0 to dd, inclusive)</w:t>
            </w:r>
          </w:p>
        </w:tc>
        <w:tc>
          <w:tcPr>
            <w:tcW w:w="2697" w:type="dxa"/>
            <w:gridSpan w:val="2"/>
          </w:tcPr>
          <w:p w14:paraId="73C07D3B" w14:textId="77777777" w:rsidR="00075360" w:rsidRDefault="00075360" w:rsidP="00F50AE8">
            <w:pPr>
              <w:pStyle w:val="TAC"/>
            </w:pPr>
            <w:r>
              <w:t>ALL</w:t>
            </w:r>
            <w:r w:rsidR="00191A95">
              <w:t xml:space="preserve"> except ROOT</w:t>
            </w:r>
          </w:p>
        </w:tc>
        <w:tc>
          <w:tcPr>
            <w:tcW w:w="2647" w:type="dxa"/>
          </w:tcPr>
          <w:p w14:paraId="3A912B0F" w14:textId="77777777" w:rsidR="00075360" w:rsidRDefault="00075360" w:rsidP="00F50AE8">
            <w:pPr>
              <w:pStyle w:val="TAC"/>
            </w:pPr>
            <w:r>
              <w:t>Not Applicable</w:t>
            </w:r>
          </w:p>
        </w:tc>
      </w:tr>
      <w:tr w:rsidR="00075360" w14:paraId="38DC7EFE" w14:textId="77777777" w:rsidTr="00CB4C6A">
        <w:trPr>
          <w:cantSplit/>
        </w:trPr>
        <w:tc>
          <w:tcPr>
            <w:tcW w:w="2145" w:type="dxa"/>
          </w:tcPr>
          <w:p w14:paraId="68016336" w14:textId="77777777" w:rsidR="00075360" w:rsidRDefault="00075360" w:rsidP="00F50AE8">
            <w:pPr>
              <w:pStyle w:val="enumlev1"/>
              <w:ind w:left="0" w:firstLine="0"/>
            </w:pPr>
          </w:p>
        </w:tc>
        <w:tc>
          <w:tcPr>
            <w:tcW w:w="2368" w:type="dxa"/>
          </w:tcPr>
          <w:p w14:paraId="1848066E" w14:textId="77777777" w:rsidR="00075360" w:rsidRDefault="00075360" w:rsidP="00F50AE8">
            <w:pPr>
              <w:pStyle w:val="TAC"/>
            </w:pPr>
            <w:r>
              <w:t>BNC Established</w:t>
            </w:r>
          </w:p>
        </w:tc>
        <w:tc>
          <w:tcPr>
            <w:tcW w:w="2697" w:type="dxa"/>
            <w:gridSpan w:val="2"/>
          </w:tcPr>
          <w:p w14:paraId="1E2B6E73" w14:textId="77777777" w:rsidR="00075360" w:rsidRDefault="00075360" w:rsidP="00F50AE8">
            <w:pPr>
              <w:pStyle w:val="TAC"/>
              <w:rPr>
                <w:lang w:val="de-DE"/>
              </w:rPr>
            </w:pPr>
            <w:r>
              <w:rPr>
                <w:lang w:val="de-DE"/>
              </w:rPr>
              <w:t>Terminations towards BICC network</w:t>
            </w:r>
          </w:p>
        </w:tc>
        <w:tc>
          <w:tcPr>
            <w:tcW w:w="2647" w:type="dxa"/>
          </w:tcPr>
          <w:p w14:paraId="0338E602" w14:textId="77777777" w:rsidR="00075360" w:rsidRDefault="00075360" w:rsidP="00F50AE8">
            <w:pPr>
              <w:pStyle w:val="TAC"/>
              <w:rPr>
                <w:lang w:val="de-DE"/>
              </w:rPr>
            </w:pPr>
            <w:r>
              <w:t>Not Applicable</w:t>
            </w:r>
          </w:p>
        </w:tc>
      </w:tr>
      <w:tr w:rsidR="00075360" w14:paraId="4F083526" w14:textId="77777777" w:rsidTr="00CB4C6A">
        <w:trPr>
          <w:cantSplit/>
        </w:trPr>
        <w:tc>
          <w:tcPr>
            <w:tcW w:w="2145" w:type="dxa"/>
          </w:tcPr>
          <w:p w14:paraId="7E00ACD1" w14:textId="77777777" w:rsidR="00075360" w:rsidRDefault="00075360" w:rsidP="00F50AE8">
            <w:pPr>
              <w:pStyle w:val="enumlev1"/>
              <w:ind w:left="0" w:firstLine="0"/>
              <w:rPr>
                <w:lang w:val="de-DE"/>
              </w:rPr>
            </w:pPr>
          </w:p>
        </w:tc>
        <w:tc>
          <w:tcPr>
            <w:tcW w:w="2368" w:type="dxa"/>
          </w:tcPr>
          <w:p w14:paraId="7AF2B6E6" w14:textId="77777777" w:rsidR="00075360" w:rsidRDefault="00075360" w:rsidP="00F50AE8">
            <w:pPr>
              <w:pStyle w:val="TAC"/>
            </w:pPr>
            <w:r>
              <w:t>BNC Modification Failed</w:t>
            </w:r>
          </w:p>
        </w:tc>
        <w:tc>
          <w:tcPr>
            <w:tcW w:w="2697" w:type="dxa"/>
            <w:gridSpan w:val="2"/>
          </w:tcPr>
          <w:p w14:paraId="4C5F81D3" w14:textId="77777777" w:rsidR="00075360" w:rsidRDefault="00075360" w:rsidP="00F50AE8">
            <w:pPr>
              <w:pStyle w:val="TAC"/>
            </w:pPr>
            <w:r>
              <w:rPr>
                <w:lang w:val="de-DE"/>
              </w:rPr>
              <w:t>Terminations towards BICC network</w:t>
            </w:r>
          </w:p>
        </w:tc>
        <w:tc>
          <w:tcPr>
            <w:tcW w:w="2647" w:type="dxa"/>
          </w:tcPr>
          <w:p w14:paraId="070467A1" w14:textId="77777777" w:rsidR="00075360" w:rsidRDefault="00075360" w:rsidP="00F50AE8">
            <w:pPr>
              <w:pStyle w:val="TAC"/>
            </w:pPr>
            <w:r>
              <w:t>Not Applicable</w:t>
            </w:r>
          </w:p>
        </w:tc>
      </w:tr>
      <w:tr w:rsidR="00075360" w14:paraId="0CC966EF" w14:textId="77777777" w:rsidTr="00CB4C6A">
        <w:trPr>
          <w:cantSplit/>
        </w:trPr>
        <w:tc>
          <w:tcPr>
            <w:tcW w:w="2145" w:type="dxa"/>
          </w:tcPr>
          <w:p w14:paraId="08EBCC59" w14:textId="77777777" w:rsidR="00075360" w:rsidRDefault="00075360" w:rsidP="00F50AE8">
            <w:pPr>
              <w:pStyle w:val="enumlev1"/>
              <w:ind w:left="0" w:firstLine="0"/>
            </w:pPr>
          </w:p>
        </w:tc>
        <w:tc>
          <w:tcPr>
            <w:tcW w:w="2368" w:type="dxa"/>
          </w:tcPr>
          <w:p w14:paraId="590B2821" w14:textId="77777777" w:rsidR="00075360" w:rsidRDefault="00075360" w:rsidP="00F50AE8">
            <w:pPr>
              <w:pStyle w:val="TAC"/>
            </w:pPr>
            <w:r>
              <w:t>BNC Modified</w:t>
            </w:r>
          </w:p>
        </w:tc>
        <w:tc>
          <w:tcPr>
            <w:tcW w:w="2697" w:type="dxa"/>
            <w:gridSpan w:val="2"/>
          </w:tcPr>
          <w:p w14:paraId="1C0F63DD" w14:textId="77777777" w:rsidR="00075360" w:rsidRDefault="00075360" w:rsidP="00F50AE8">
            <w:pPr>
              <w:pStyle w:val="TAC"/>
            </w:pPr>
            <w:r>
              <w:rPr>
                <w:lang w:val="de-DE"/>
              </w:rPr>
              <w:t>Terminations towards BICC network</w:t>
            </w:r>
          </w:p>
        </w:tc>
        <w:tc>
          <w:tcPr>
            <w:tcW w:w="2647" w:type="dxa"/>
          </w:tcPr>
          <w:p w14:paraId="1576E204" w14:textId="77777777" w:rsidR="00075360" w:rsidRDefault="00075360" w:rsidP="00F50AE8">
            <w:pPr>
              <w:pStyle w:val="TAC"/>
            </w:pPr>
            <w:r>
              <w:t>Not Applicable</w:t>
            </w:r>
          </w:p>
        </w:tc>
      </w:tr>
      <w:tr w:rsidR="00075360" w14:paraId="7F2B1E57" w14:textId="77777777" w:rsidTr="00CB4C6A">
        <w:trPr>
          <w:cantSplit/>
        </w:trPr>
        <w:tc>
          <w:tcPr>
            <w:tcW w:w="2145" w:type="dxa"/>
          </w:tcPr>
          <w:p w14:paraId="257E8A22" w14:textId="77777777" w:rsidR="00075360" w:rsidRDefault="00075360" w:rsidP="00F50AE8">
            <w:pPr>
              <w:pStyle w:val="enumlev1"/>
              <w:ind w:left="0" w:firstLine="0"/>
              <w:rPr>
                <w:lang w:val="sv-SE"/>
              </w:rPr>
            </w:pPr>
          </w:p>
        </w:tc>
        <w:tc>
          <w:tcPr>
            <w:tcW w:w="2368" w:type="dxa"/>
          </w:tcPr>
          <w:p w14:paraId="028613BF" w14:textId="77777777" w:rsidR="00075360" w:rsidRDefault="00075360" w:rsidP="00F50AE8">
            <w:pPr>
              <w:pStyle w:val="TAC"/>
              <w:rPr>
                <w:lang w:val="sv-SE"/>
              </w:rPr>
            </w:pPr>
            <w:r>
              <w:rPr>
                <w:lang w:val="sv-SE"/>
              </w:rPr>
              <w:t>Tunnel</w:t>
            </w:r>
          </w:p>
        </w:tc>
        <w:tc>
          <w:tcPr>
            <w:tcW w:w="2697" w:type="dxa"/>
            <w:gridSpan w:val="2"/>
          </w:tcPr>
          <w:p w14:paraId="6CB02E3F" w14:textId="77777777" w:rsidR="00075360" w:rsidRPr="00A95F76" w:rsidRDefault="00075360" w:rsidP="00F50AE8">
            <w:pPr>
              <w:pStyle w:val="TAC"/>
            </w:pPr>
            <w:r w:rsidRPr="00A95F76">
              <w:t>Terminations towards BICC network with IP transport</w:t>
            </w:r>
          </w:p>
        </w:tc>
        <w:tc>
          <w:tcPr>
            <w:tcW w:w="2647" w:type="dxa"/>
          </w:tcPr>
          <w:p w14:paraId="3DEB1901" w14:textId="77777777" w:rsidR="00075360" w:rsidRDefault="00075360" w:rsidP="00F50AE8">
            <w:pPr>
              <w:pStyle w:val="TAC"/>
            </w:pPr>
            <w:r>
              <w:t>Not Applicable</w:t>
            </w:r>
          </w:p>
        </w:tc>
      </w:tr>
      <w:tr w:rsidR="00075360" w14:paraId="59E4A8CE" w14:textId="77777777" w:rsidTr="00CB4C6A">
        <w:trPr>
          <w:cantSplit/>
        </w:trPr>
        <w:tc>
          <w:tcPr>
            <w:tcW w:w="2145" w:type="dxa"/>
          </w:tcPr>
          <w:p w14:paraId="3437EDC9" w14:textId="77777777" w:rsidR="00075360" w:rsidRDefault="00075360" w:rsidP="00F50AE8">
            <w:pPr>
              <w:pStyle w:val="TAC"/>
            </w:pPr>
          </w:p>
        </w:tc>
        <w:tc>
          <w:tcPr>
            <w:tcW w:w="2368" w:type="dxa"/>
          </w:tcPr>
          <w:p w14:paraId="60AA0D5C" w14:textId="77777777" w:rsidR="00075360" w:rsidRDefault="00075360" w:rsidP="00F50AE8">
            <w:pPr>
              <w:pStyle w:val="TAC"/>
            </w:pPr>
            <w:r>
              <w:t>g/cause</w:t>
            </w:r>
          </w:p>
        </w:tc>
        <w:tc>
          <w:tcPr>
            <w:tcW w:w="2697" w:type="dxa"/>
            <w:gridSpan w:val="2"/>
          </w:tcPr>
          <w:p w14:paraId="76CF7E5A" w14:textId="77777777" w:rsidR="00075360" w:rsidRDefault="00075360" w:rsidP="00F50AE8">
            <w:pPr>
              <w:pStyle w:val="TAC"/>
            </w:pPr>
            <w:r>
              <w:t>ALL except ROOT</w:t>
            </w:r>
          </w:p>
        </w:tc>
        <w:tc>
          <w:tcPr>
            <w:tcW w:w="2647" w:type="dxa"/>
          </w:tcPr>
          <w:p w14:paraId="112F2D2C" w14:textId="77777777" w:rsidR="00075360" w:rsidRDefault="00075360" w:rsidP="00F50AE8">
            <w:pPr>
              <w:pStyle w:val="TAC"/>
            </w:pPr>
            <w:r>
              <w:t>Not Applicable</w:t>
            </w:r>
          </w:p>
        </w:tc>
      </w:tr>
      <w:tr w:rsidR="00075360" w14:paraId="242E06D3" w14:textId="77777777" w:rsidTr="00CB4C6A">
        <w:trPr>
          <w:cantSplit/>
        </w:trPr>
        <w:tc>
          <w:tcPr>
            <w:tcW w:w="2145" w:type="dxa"/>
          </w:tcPr>
          <w:p w14:paraId="342CCD0A" w14:textId="77777777" w:rsidR="00075360" w:rsidRDefault="00075360" w:rsidP="00F50AE8">
            <w:pPr>
              <w:pStyle w:val="TAC"/>
            </w:pPr>
          </w:p>
        </w:tc>
        <w:tc>
          <w:tcPr>
            <w:tcW w:w="2368" w:type="dxa"/>
          </w:tcPr>
          <w:p w14:paraId="35C2C92F" w14:textId="77777777" w:rsidR="00075360" w:rsidRDefault="00075360" w:rsidP="00F50AE8">
            <w:pPr>
              <w:pStyle w:val="TAC"/>
            </w:pPr>
            <w:r>
              <w:t>g/sc</w:t>
            </w:r>
          </w:p>
        </w:tc>
        <w:tc>
          <w:tcPr>
            <w:tcW w:w="2697" w:type="dxa"/>
            <w:gridSpan w:val="2"/>
          </w:tcPr>
          <w:p w14:paraId="0CACCDAB" w14:textId="77777777" w:rsidR="00075360" w:rsidRDefault="00075360" w:rsidP="00F50AE8">
            <w:pPr>
              <w:pStyle w:val="TAC"/>
            </w:pPr>
            <w:r>
              <w:t>ALL except ROOT</w:t>
            </w:r>
          </w:p>
        </w:tc>
        <w:tc>
          <w:tcPr>
            <w:tcW w:w="2647" w:type="dxa"/>
          </w:tcPr>
          <w:p w14:paraId="5C5AD86F" w14:textId="77777777" w:rsidR="00075360" w:rsidRDefault="00075360" w:rsidP="00F50AE8">
            <w:pPr>
              <w:pStyle w:val="TAC"/>
            </w:pPr>
            <w:r>
              <w:t>Not Applicable</w:t>
            </w:r>
          </w:p>
        </w:tc>
      </w:tr>
      <w:tr w:rsidR="00075360" w14:paraId="253BCB77" w14:textId="77777777" w:rsidTr="00CB4C6A">
        <w:trPr>
          <w:cantSplit/>
        </w:trPr>
        <w:tc>
          <w:tcPr>
            <w:tcW w:w="2145" w:type="dxa"/>
          </w:tcPr>
          <w:p w14:paraId="14C880BB" w14:textId="77777777" w:rsidR="00075360" w:rsidRDefault="00075360" w:rsidP="00F50AE8">
            <w:pPr>
              <w:pStyle w:val="TAC"/>
            </w:pPr>
          </w:p>
        </w:tc>
        <w:tc>
          <w:tcPr>
            <w:tcW w:w="2368" w:type="dxa"/>
          </w:tcPr>
          <w:p w14:paraId="6AFF42A0" w14:textId="77777777" w:rsidR="00075360" w:rsidRDefault="00075360" w:rsidP="00F50AE8">
            <w:pPr>
              <w:pStyle w:val="TAC"/>
            </w:pPr>
            <w:r>
              <w:t>ct/cmp</w:t>
            </w:r>
          </w:p>
        </w:tc>
        <w:tc>
          <w:tcPr>
            <w:tcW w:w="2697" w:type="dxa"/>
            <w:gridSpan w:val="2"/>
          </w:tcPr>
          <w:p w14:paraId="5DABD2E8" w14:textId="77777777" w:rsidR="00075360" w:rsidRDefault="00075360" w:rsidP="00F50AE8">
            <w:pPr>
              <w:pStyle w:val="TAC"/>
            </w:pPr>
            <w:r>
              <w:t>TDM</w:t>
            </w:r>
          </w:p>
        </w:tc>
        <w:tc>
          <w:tcPr>
            <w:tcW w:w="2647" w:type="dxa"/>
          </w:tcPr>
          <w:p w14:paraId="23C705F2" w14:textId="77777777" w:rsidR="00075360" w:rsidRDefault="00075360" w:rsidP="00F50AE8">
            <w:pPr>
              <w:pStyle w:val="TAC"/>
            </w:pPr>
            <w:r>
              <w:t>Not Applicable</w:t>
            </w:r>
          </w:p>
        </w:tc>
      </w:tr>
      <w:tr w:rsidR="00075360" w14:paraId="70A9190B" w14:textId="77777777" w:rsidTr="00CB4C6A">
        <w:trPr>
          <w:cantSplit/>
        </w:trPr>
        <w:tc>
          <w:tcPr>
            <w:tcW w:w="2145" w:type="dxa"/>
          </w:tcPr>
          <w:p w14:paraId="01F950B4" w14:textId="77777777" w:rsidR="00075360" w:rsidRDefault="00075360" w:rsidP="00F50AE8">
            <w:pPr>
              <w:pStyle w:val="TAC"/>
            </w:pPr>
          </w:p>
        </w:tc>
        <w:tc>
          <w:tcPr>
            <w:tcW w:w="2368" w:type="dxa"/>
          </w:tcPr>
          <w:p w14:paraId="5499ACE8" w14:textId="77777777" w:rsidR="00075360" w:rsidRDefault="00075360" w:rsidP="00F50AE8">
            <w:pPr>
              <w:pStyle w:val="TAC"/>
            </w:pPr>
            <w:r>
              <w:t>chp/mgcon</w:t>
            </w:r>
          </w:p>
        </w:tc>
        <w:tc>
          <w:tcPr>
            <w:tcW w:w="2697" w:type="dxa"/>
            <w:gridSpan w:val="2"/>
          </w:tcPr>
          <w:p w14:paraId="268B1DDF" w14:textId="77777777" w:rsidR="00075360" w:rsidRDefault="00075360" w:rsidP="00F50AE8">
            <w:pPr>
              <w:pStyle w:val="TAC"/>
            </w:pPr>
            <w:r>
              <w:t>ROOT</w:t>
            </w:r>
          </w:p>
        </w:tc>
        <w:tc>
          <w:tcPr>
            <w:tcW w:w="2647" w:type="dxa"/>
          </w:tcPr>
          <w:p w14:paraId="4205B978" w14:textId="77777777" w:rsidR="00075360" w:rsidRDefault="00075360" w:rsidP="00F50AE8">
            <w:pPr>
              <w:pStyle w:val="TAC"/>
            </w:pPr>
            <w:r>
              <w:t>Not Applicable</w:t>
            </w:r>
          </w:p>
        </w:tc>
      </w:tr>
      <w:tr w:rsidR="00075360" w14:paraId="3D2768BA" w14:textId="77777777" w:rsidTr="00CB4C6A">
        <w:trPr>
          <w:cantSplit/>
        </w:trPr>
        <w:tc>
          <w:tcPr>
            <w:tcW w:w="2145" w:type="dxa"/>
          </w:tcPr>
          <w:p w14:paraId="22329CC8" w14:textId="77777777" w:rsidR="00075360" w:rsidRDefault="00075360" w:rsidP="00F50AE8">
            <w:pPr>
              <w:pStyle w:val="TAC"/>
            </w:pPr>
          </w:p>
        </w:tc>
        <w:tc>
          <w:tcPr>
            <w:tcW w:w="2368" w:type="dxa"/>
          </w:tcPr>
          <w:p w14:paraId="0AB559C9" w14:textId="77777777" w:rsidR="00075360" w:rsidRDefault="00075360" w:rsidP="00F50AE8">
            <w:pPr>
              <w:pStyle w:val="TAC"/>
            </w:pPr>
            <w:r>
              <w:rPr>
                <w:lang w:val="en-US"/>
              </w:rPr>
              <w:t>Hangterm/thb</w:t>
            </w:r>
          </w:p>
        </w:tc>
        <w:tc>
          <w:tcPr>
            <w:tcW w:w="2697" w:type="dxa"/>
            <w:gridSpan w:val="2"/>
          </w:tcPr>
          <w:p w14:paraId="6A421F2D" w14:textId="77777777" w:rsidR="00075360" w:rsidRDefault="00075360" w:rsidP="00F50AE8">
            <w:pPr>
              <w:pStyle w:val="TAC"/>
            </w:pPr>
            <w:r>
              <w:t>ALL</w:t>
            </w:r>
            <w:r w:rsidR="00191A95">
              <w:t xml:space="preserve"> except ROOT</w:t>
            </w:r>
          </w:p>
        </w:tc>
        <w:tc>
          <w:tcPr>
            <w:tcW w:w="2647" w:type="dxa"/>
          </w:tcPr>
          <w:p w14:paraId="05B2F32B" w14:textId="77777777" w:rsidR="00075360" w:rsidRDefault="00075360" w:rsidP="00F50AE8">
            <w:pPr>
              <w:pStyle w:val="TAC"/>
            </w:pPr>
            <w:r>
              <w:t>Not Applicable</w:t>
            </w:r>
          </w:p>
        </w:tc>
      </w:tr>
      <w:tr w:rsidR="00075360" w:rsidRPr="00CC2EA5" w14:paraId="0641A15D" w14:textId="77777777" w:rsidTr="00CB4C6A">
        <w:trPr>
          <w:cantSplit/>
        </w:trPr>
        <w:tc>
          <w:tcPr>
            <w:tcW w:w="2145" w:type="dxa"/>
          </w:tcPr>
          <w:p w14:paraId="2BE97293" w14:textId="77777777" w:rsidR="00075360" w:rsidRPr="00CC2EA5" w:rsidRDefault="00075360" w:rsidP="00F50AE8">
            <w:pPr>
              <w:pStyle w:val="TOC6"/>
            </w:pPr>
          </w:p>
        </w:tc>
        <w:tc>
          <w:tcPr>
            <w:tcW w:w="2368" w:type="dxa"/>
          </w:tcPr>
          <w:p w14:paraId="35DD446D" w14:textId="77777777" w:rsidR="00075360" w:rsidRPr="00302D47" w:rsidRDefault="00075360" w:rsidP="00F50AE8">
            <w:pPr>
              <w:pStyle w:val="TAC"/>
            </w:pPr>
            <w:r w:rsidRPr="00CC2EA5">
              <w:t>ocp/mg_overload</w:t>
            </w:r>
          </w:p>
        </w:tc>
        <w:tc>
          <w:tcPr>
            <w:tcW w:w="2697" w:type="dxa"/>
            <w:gridSpan w:val="2"/>
          </w:tcPr>
          <w:p w14:paraId="0496C6F8" w14:textId="77777777" w:rsidR="00075360" w:rsidRPr="00CC2EA5" w:rsidRDefault="00075360" w:rsidP="00F50AE8">
            <w:pPr>
              <w:pStyle w:val="TAC"/>
            </w:pPr>
            <w:r w:rsidRPr="00CC2EA5">
              <w:t>ROOT</w:t>
            </w:r>
          </w:p>
        </w:tc>
        <w:tc>
          <w:tcPr>
            <w:tcW w:w="2647" w:type="dxa"/>
          </w:tcPr>
          <w:p w14:paraId="275BC281" w14:textId="77777777" w:rsidR="00075360" w:rsidRPr="00CC2EA5" w:rsidRDefault="00075360" w:rsidP="00F50AE8">
            <w:pPr>
              <w:pStyle w:val="TAC"/>
            </w:pPr>
            <w:r w:rsidRPr="00CC2EA5">
              <w:t>Not Applicable</w:t>
            </w:r>
          </w:p>
        </w:tc>
      </w:tr>
      <w:tr w:rsidR="00075360" w:rsidRPr="00CC2EA5" w14:paraId="073BB6E5" w14:textId="77777777" w:rsidTr="00CB4C6A">
        <w:trPr>
          <w:cantSplit/>
        </w:trPr>
        <w:tc>
          <w:tcPr>
            <w:tcW w:w="2145" w:type="dxa"/>
          </w:tcPr>
          <w:p w14:paraId="1ED81FBD" w14:textId="77777777" w:rsidR="00075360" w:rsidRPr="00CC2EA5" w:rsidRDefault="00075360" w:rsidP="00F50AE8">
            <w:pPr>
              <w:pStyle w:val="TOC6"/>
            </w:pPr>
          </w:p>
        </w:tc>
        <w:tc>
          <w:tcPr>
            <w:tcW w:w="2368" w:type="dxa"/>
          </w:tcPr>
          <w:p w14:paraId="64465CEA" w14:textId="77777777" w:rsidR="00075360" w:rsidRPr="00302D47" w:rsidRDefault="00075360" w:rsidP="00F50AE8">
            <w:pPr>
              <w:pStyle w:val="TAC"/>
            </w:pPr>
            <w:r w:rsidRPr="00CC2EA5">
              <w:t>it/ito</w:t>
            </w:r>
          </w:p>
        </w:tc>
        <w:tc>
          <w:tcPr>
            <w:tcW w:w="2697" w:type="dxa"/>
            <w:gridSpan w:val="2"/>
          </w:tcPr>
          <w:p w14:paraId="7A67733E" w14:textId="77777777" w:rsidR="00075360" w:rsidRPr="00CC2EA5" w:rsidRDefault="00075360" w:rsidP="00F50AE8">
            <w:pPr>
              <w:pStyle w:val="TAC"/>
            </w:pPr>
            <w:r w:rsidRPr="00CC2EA5">
              <w:t>ROOT</w:t>
            </w:r>
          </w:p>
        </w:tc>
        <w:tc>
          <w:tcPr>
            <w:tcW w:w="2647" w:type="dxa"/>
          </w:tcPr>
          <w:p w14:paraId="6DBD037D" w14:textId="77777777" w:rsidR="00075360" w:rsidRPr="00CC2EA5" w:rsidRDefault="00075360" w:rsidP="00F50AE8">
            <w:pPr>
              <w:pStyle w:val="TAC"/>
            </w:pPr>
            <w:r w:rsidRPr="00CC2EA5">
              <w:t>Not Applicable</w:t>
            </w:r>
          </w:p>
        </w:tc>
      </w:tr>
      <w:tr w:rsidR="006E4F1A" w:rsidRPr="00CC2EA5" w14:paraId="64F36BCD" w14:textId="77777777" w:rsidTr="00CB4C6A">
        <w:trPr>
          <w:cantSplit/>
        </w:trPr>
        <w:tc>
          <w:tcPr>
            <w:tcW w:w="2145" w:type="dxa"/>
          </w:tcPr>
          <w:p w14:paraId="18E412A3" w14:textId="77777777" w:rsidR="006E4F1A" w:rsidRPr="00CC2EA5" w:rsidRDefault="006E4F1A" w:rsidP="00F50AE8">
            <w:pPr>
              <w:pStyle w:val="TOC6"/>
            </w:pPr>
          </w:p>
        </w:tc>
        <w:tc>
          <w:tcPr>
            <w:tcW w:w="2368" w:type="dxa"/>
          </w:tcPr>
          <w:p w14:paraId="00ABA779" w14:textId="77777777" w:rsidR="006E4F1A" w:rsidRDefault="006E4F1A" w:rsidP="006E4F1A">
            <w:pPr>
              <w:pStyle w:val="TAC"/>
            </w:pPr>
            <w:r w:rsidRPr="00505EEB">
              <w:t>Start tone detected (</w:t>
            </w:r>
            <w:r>
              <w:t>tonedet</w:t>
            </w:r>
            <w:r w:rsidRPr="00505EEB">
              <w:t>/</w:t>
            </w:r>
            <w:r>
              <w:t>std</w:t>
            </w:r>
            <w:r w:rsidRPr="00505EEB">
              <w:t>)</w:t>
            </w:r>
          </w:p>
        </w:tc>
        <w:tc>
          <w:tcPr>
            <w:tcW w:w="2697" w:type="dxa"/>
            <w:gridSpan w:val="2"/>
          </w:tcPr>
          <w:p w14:paraId="54447F88" w14:textId="77777777" w:rsidR="006E4F1A" w:rsidRDefault="00466786" w:rsidP="006E4F1A">
            <w:pPr>
              <w:pStyle w:val="TAC"/>
            </w:pPr>
            <w:r w:rsidRPr="000B0B96">
              <w:t xml:space="preserve">RTP-CN, </w:t>
            </w:r>
            <w:r w:rsidR="006E4F1A" w:rsidRPr="000B0B96">
              <w:t>IMS, TDM, BICC</w:t>
            </w:r>
          </w:p>
        </w:tc>
        <w:tc>
          <w:tcPr>
            <w:tcW w:w="2647" w:type="dxa"/>
          </w:tcPr>
          <w:p w14:paraId="62DD758C" w14:textId="77777777" w:rsidR="006E4F1A" w:rsidRDefault="006E4F1A" w:rsidP="006E4F1A">
            <w:pPr>
              <w:pStyle w:val="TAC"/>
            </w:pPr>
            <w:r>
              <w:t>Only applicable to audio stream</w:t>
            </w:r>
          </w:p>
        </w:tc>
      </w:tr>
      <w:tr w:rsidR="006E4F1A" w:rsidRPr="00CC2EA5" w14:paraId="2612D91F" w14:textId="77777777" w:rsidTr="00CB4C6A">
        <w:trPr>
          <w:cantSplit/>
        </w:trPr>
        <w:tc>
          <w:tcPr>
            <w:tcW w:w="2145" w:type="dxa"/>
          </w:tcPr>
          <w:p w14:paraId="697B7F8C" w14:textId="77777777" w:rsidR="006E4F1A" w:rsidRPr="00CC2EA5" w:rsidRDefault="006E4F1A" w:rsidP="00F50AE8">
            <w:pPr>
              <w:pStyle w:val="TOC6"/>
            </w:pPr>
          </w:p>
        </w:tc>
        <w:tc>
          <w:tcPr>
            <w:tcW w:w="2368" w:type="dxa"/>
          </w:tcPr>
          <w:p w14:paraId="41D9032A" w14:textId="77777777" w:rsidR="006E4F1A" w:rsidRDefault="006E4F1A" w:rsidP="006E4F1A">
            <w:pPr>
              <w:pStyle w:val="TAC"/>
            </w:pPr>
            <w:r>
              <w:t>End Tone detected (tonedet/etd)</w:t>
            </w:r>
          </w:p>
        </w:tc>
        <w:tc>
          <w:tcPr>
            <w:tcW w:w="2697" w:type="dxa"/>
            <w:gridSpan w:val="2"/>
          </w:tcPr>
          <w:p w14:paraId="3D5B2BEA" w14:textId="77777777" w:rsidR="006E4F1A" w:rsidRPr="006E4F1A" w:rsidRDefault="006E4F1A" w:rsidP="006E4F1A">
            <w:pPr>
              <w:pStyle w:val="TAC"/>
              <w:rPr>
                <w:lang w:val="fr-FR"/>
              </w:rPr>
            </w:pPr>
            <w:r>
              <w:rPr>
                <w:lang w:val="fr-FR"/>
              </w:rPr>
              <w:t>IMS</w:t>
            </w:r>
          </w:p>
        </w:tc>
        <w:tc>
          <w:tcPr>
            <w:tcW w:w="2647" w:type="dxa"/>
          </w:tcPr>
          <w:p w14:paraId="6DB078B0" w14:textId="77777777" w:rsidR="006E4F1A" w:rsidRDefault="00466786" w:rsidP="006E4F1A">
            <w:pPr>
              <w:pStyle w:val="TAC"/>
            </w:pPr>
            <w:r w:rsidRPr="000B0B96">
              <w:t xml:space="preserve">RTP-CN, </w:t>
            </w:r>
            <w:r w:rsidR="006E4F1A" w:rsidRPr="00191A95">
              <w:t>TDM, BICC</w:t>
            </w:r>
            <w:r w:rsidR="006E4F1A">
              <w:t xml:space="preserve"> Only applicable to audio stream</w:t>
            </w:r>
          </w:p>
        </w:tc>
      </w:tr>
      <w:tr w:rsidR="006E4F1A" w:rsidRPr="00CC2EA5" w14:paraId="48DEC26F" w14:textId="77777777" w:rsidTr="00CB4C6A">
        <w:trPr>
          <w:cantSplit/>
        </w:trPr>
        <w:tc>
          <w:tcPr>
            <w:tcW w:w="2145" w:type="dxa"/>
          </w:tcPr>
          <w:p w14:paraId="3C20445E" w14:textId="77777777" w:rsidR="006E4F1A" w:rsidRPr="00CC2EA5" w:rsidRDefault="006E4F1A" w:rsidP="00F50AE8">
            <w:pPr>
              <w:pStyle w:val="TOC6"/>
            </w:pPr>
          </w:p>
        </w:tc>
        <w:tc>
          <w:tcPr>
            <w:tcW w:w="2368" w:type="dxa"/>
          </w:tcPr>
          <w:p w14:paraId="3CEB9647" w14:textId="77777777" w:rsidR="006E4F1A" w:rsidRDefault="006E4F1A" w:rsidP="006E4F1A">
            <w:pPr>
              <w:pStyle w:val="TAC"/>
            </w:pPr>
            <w:r w:rsidRPr="00296EE1">
              <w:t>Optimal Codec Event</w:t>
            </w:r>
            <w:r>
              <w:t xml:space="preserve"> (</w:t>
            </w:r>
            <w:r w:rsidRPr="00296EE1">
              <w:t>threegtfoc</w:t>
            </w:r>
            <w:r>
              <w:t>/</w:t>
            </w:r>
            <w:r w:rsidRPr="00296EE1">
              <w:t>codec_modify</w:t>
            </w:r>
            <w:r>
              <w:t>)</w:t>
            </w:r>
          </w:p>
        </w:tc>
        <w:tc>
          <w:tcPr>
            <w:tcW w:w="2697" w:type="dxa"/>
            <w:gridSpan w:val="2"/>
          </w:tcPr>
          <w:p w14:paraId="34F0EA40"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19576588" w14:textId="77777777" w:rsidR="006E4F1A" w:rsidRDefault="006E4F1A" w:rsidP="006E4F1A">
            <w:pPr>
              <w:pStyle w:val="TAC"/>
            </w:pPr>
            <w:r>
              <w:t>Not Applicable</w:t>
            </w:r>
          </w:p>
        </w:tc>
      </w:tr>
      <w:tr w:rsidR="006E4F1A" w:rsidRPr="00CC2EA5" w14:paraId="4C271989" w14:textId="77777777" w:rsidTr="00CB4C6A">
        <w:trPr>
          <w:cantSplit/>
        </w:trPr>
        <w:tc>
          <w:tcPr>
            <w:tcW w:w="2145" w:type="dxa"/>
          </w:tcPr>
          <w:p w14:paraId="24D606B9" w14:textId="77777777" w:rsidR="006E4F1A" w:rsidRPr="00CC2EA5" w:rsidRDefault="006E4F1A" w:rsidP="00F50AE8">
            <w:pPr>
              <w:pStyle w:val="TOC6"/>
            </w:pPr>
          </w:p>
        </w:tc>
        <w:tc>
          <w:tcPr>
            <w:tcW w:w="2368" w:type="dxa"/>
          </w:tcPr>
          <w:p w14:paraId="41CCBE59" w14:textId="77777777" w:rsidR="006E4F1A" w:rsidRDefault="006E4F1A" w:rsidP="006E4F1A">
            <w:pPr>
              <w:pStyle w:val="TAC"/>
            </w:pPr>
            <w:r w:rsidRPr="008912C1">
              <w:rPr>
                <w:lang w:val="fr-FR"/>
              </w:rPr>
              <w:t>Codec List Event</w:t>
            </w:r>
            <w:r>
              <w:t xml:space="preserve"> (</w:t>
            </w:r>
            <w:r w:rsidRPr="00296EE1">
              <w:t>threegtfoc</w:t>
            </w:r>
            <w:r>
              <w:t>/</w:t>
            </w:r>
            <w:r w:rsidRPr="008912C1">
              <w:rPr>
                <w:lang w:val="fr-FR"/>
              </w:rPr>
              <w:t xml:space="preserve"> distant codec_list</w:t>
            </w:r>
            <w:r>
              <w:t>)</w:t>
            </w:r>
          </w:p>
        </w:tc>
        <w:tc>
          <w:tcPr>
            <w:tcW w:w="2697" w:type="dxa"/>
            <w:gridSpan w:val="2"/>
          </w:tcPr>
          <w:p w14:paraId="66AF3FAF"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6C2B173B" w14:textId="77777777" w:rsidR="006E4F1A" w:rsidRDefault="006E4F1A" w:rsidP="006E4F1A">
            <w:pPr>
              <w:pStyle w:val="TAC"/>
            </w:pPr>
            <w:r>
              <w:t>Not Applicable</w:t>
            </w:r>
          </w:p>
        </w:tc>
      </w:tr>
      <w:tr w:rsidR="006E4F1A" w:rsidRPr="00CC2EA5" w14:paraId="36CDFC41" w14:textId="77777777" w:rsidTr="00CB4C6A">
        <w:trPr>
          <w:cantSplit/>
        </w:trPr>
        <w:tc>
          <w:tcPr>
            <w:tcW w:w="2145" w:type="dxa"/>
          </w:tcPr>
          <w:p w14:paraId="130B7437" w14:textId="77777777" w:rsidR="006E4F1A" w:rsidRPr="00CC2EA5" w:rsidRDefault="006E4F1A" w:rsidP="00F50AE8">
            <w:pPr>
              <w:pStyle w:val="TOC6"/>
            </w:pPr>
          </w:p>
        </w:tc>
        <w:tc>
          <w:tcPr>
            <w:tcW w:w="2368" w:type="dxa"/>
          </w:tcPr>
          <w:p w14:paraId="3976147C" w14:textId="77777777" w:rsidR="006E4F1A" w:rsidRDefault="006E4F1A" w:rsidP="006E4F1A">
            <w:pPr>
              <w:pStyle w:val="TAC"/>
            </w:pPr>
            <w:r w:rsidRPr="00296EE1">
              <w:t>TFO Status Event</w:t>
            </w:r>
            <w:r>
              <w:t xml:space="preserve"> (</w:t>
            </w:r>
            <w:r w:rsidRPr="00296EE1">
              <w:t>threegtfoc</w:t>
            </w:r>
            <w:r>
              <w:t>/</w:t>
            </w:r>
            <w:r w:rsidRPr="00296EE1">
              <w:t>TFO_status</w:t>
            </w:r>
            <w:r>
              <w:t>)</w:t>
            </w:r>
          </w:p>
        </w:tc>
        <w:tc>
          <w:tcPr>
            <w:tcW w:w="2697" w:type="dxa"/>
            <w:gridSpan w:val="2"/>
          </w:tcPr>
          <w:p w14:paraId="01FC9CDC"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531A6628" w14:textId="77777777" w:rsidR="006E4F1A" w:rsidRDefault="006E4F1A" w:rsidP="006E4F1A">
            <w:pPr>
              <w:pStyle w:val="TAC"/>
            </w:pPr>
            <w:r>
              <w:t>Not Applicable</w:t>
            </w:r>
          </w:p>
        </w:tc>
      </w:tr>
      <w:tr w:rsidR="006E4F1A" w:rsidRPr="00CC2EA5" w14:paraId="0A4095EB" w14:textId="77777777" w:rsidTr="00CB4C6A">
        <w:trPr>
          <w:cantSplit/>
        </w:trPr>
        <w:tc>
          <w:tcPr>
            <w:tcW w:w="2145" w:type="dxa"/>
          </w:tcPr>
          <w:p w14:paraId="17530D6D" w14:textId="77777777" w:rsidR="006E4F1A" w:rsidRPr="00CC2EA5" w:rsidRDefault="006E4F1A" w:rsidP="00F50AE8">
            <w:pPr>
              <w:pStyle w:val="TOC6"/>
            </w:pPr>
          </w:p>
        </w:tc>
        <w:tc>
          <w:tcPr>
            <w:tcW w:w="2368" w:type="dxa"/>
          </w:tcPr>
          <w:p w14:paraId="6836D0D5" w14:textId="77777777" w:rsidR="006E4F1A" w:rsidRPr="001006B2" w:rsidRDefault="006E4F1A" w:rsidP="006E4F1A">
            <w:pPr>
              <w:keepNext/>
              <w:keepLines/>
              <w:spacing w:after="0"/>
              <w:jc w:val="center"/>
              <w:rPr>
                <w:rFonts w:ascii="Arial" w:hAnsi="Arial"/>
                <w:sz w:val="18"/>
              </w:rPr>
            </w:pPr>
            <w:r>
              <w:rPr>
                <w:rFonts w:ascii="Arial" w:eastAsia="MS Mincho" w:hAnsi="Arial" w:cs="Arial"/>
                <w:sz w:val="18"/>
                <w:szCs w:val="18"/>
                <w:lang w:val="en-US"/>
              </w:rPr>
              <w:t xml:space="preserve">Incoming H.245 message </w:t>
            </w:r>
            <w:r w:rsidRPr="00F3218E">
              <w:rPr>
                <w:rFonts w:ascii="Arial" w:eastAsia="MS Mincho" w:hAnsi="Arial" w:cs="Arial"/>
                <w:sz w:val="18"/>
                <w:szCs w:val="18"/>
                <w:lang w:val="en-US"/>
              </w:rPr>
              <w:t xml:space="preserve"> (</w:t>
            </w:r>
            <w:r>
              <w:rPr>
                <w:rFonts w:ascii="Arial" w:eastAsia="MS Mincho" w:hAnsi="Arial" w:cs="Arial"/>
                <w:sz w:val="18"/>
                <w:szCs w:val="18"/>
                <w:lang w:val="en-US"/>
              </w:rPr>
              <w:t>h245t</w:t>
            </w:r>
            <w:r w:rsidR="00926712">
              <w:rPr>
                <w:rFonts w:ascii="Arial" w:eastAsia="MS Mincho" w:hAnsi="Arial" w:cs="Arial"/>
                <w:sz w:val="18"/>
                <w:szCs w:val="18"/>
                <w:lang w:val="en-US"/>
              </w:rPr>
              <w:t>p</w:t>
            </w:r>
            <w:r w:rsidRPr="00F3218E">
              <w:rPr>
                <w:rFonts w:ascii="Arial" w:eastAsia="MS Mincho" w:hAnsi="Arial" w:cs="Arial"/>
                <w:sz w:val="18"/>
                <w:szCs w:val="18"/>
                <w:lang w:val="en-US"/>
              </w:rPr>
              <w:t>/</w:t>
            </w:r>
            <w:r>
              <w:rPr>
                <w:rFonts w:ascii="Arial" w:eastAsia="MS Mincho" w:hAnsi="Arial" w:cs="Arial"/>
                <w:sz w:val="18"/>
                <w:szCs w:val="18"/>
                <w:lang w:val="en-US"/>
              </w:rPr>
              <w:t>h245msgin</w:t>
            </w:r>
            <w:r w:rsidRPr="00F3218E">
              <w:rPr>
                <w:rFonts w:ascii="Arial" w:eastAsia="MS Mincho" w:hAnsi="Arial" w:cs="Arial"/>
                <w:sz w:val="18"/>
                <w:szCs w:val="18"/>
                <w:lang w:val="en-US"/>
              </w:rPr>
              <w:t>, 0x00</w:t>
            </w:r>
            <w:r>
              <w:rPr>
                <w:rFonts w:ascii="Arial" w:eastAsia="MS Mincho" w:hAnsi="Arial" w:cs="Arial"/>
                <w:sz w:val="18"/>
                <w:szCs w:val="18"/>
                <w:lang w:val="en-US"/>
              </w:rPr>
              <w:t xml:space="preserve"> b4</w:t>
            </w:r>
            <w:r w:rsidRPr="00F3218E">
              <w:rPr>
                <w:rFonts w:ascii="Arial" w:eastAsia="MS Mincho" w:hAnsi="Arial" w:cs="Arial"/>
                <w:sz w:val="18"/>
                <w:szCs w:val="18"/>
                <w:lang w:val="en-US"/>
              </w:rPr>
              <w:t>/0x0001)</w:t>
            </w:r>
          </w:p>
        </w:tc>
        <w:tc>
          <w:tcPr>
            <w:tcW w:w="2697" w:type="dxa"/>
            <w:gridSpan w:val="2"/>
          </w:tcPr>
          <w:p w14:paraId="19F66B1A" w14:textId="77777777" w:rsidR="006E4F1A" w:rsidRPr="006E4F1A" w:rsidRDefault="006E4F1A" w:rsidP="006E4F1A">
            <w:pPr>
              <w:pStyle w:val="TAC"/>
              <w:rPr>
                <w:lang w:val="fr-FR"/>
              </w:rPr>
            </w:pPr>
            <w:r w:rsidRPr="006E4F1A">
              <w:rPr>
                <w:lang w:val="fr-FR"/>
              </w:rPr>
              <w:t>Multiplex</w:t>
            </w:r>
          </w:p>
        </w:tc>
        <w:tc>
          <w:tcPr>
            <w:tcW w:w="2647" w:type="dxa"/>
          </w:tcPr>
          <w:p w14:paraId="1D777141" w14:textId="77777777" w:rsidR="006E4F1A" w:rsidRPr="00CC2EA5" w:rsidRDefault="006E4F1A" w:rsidP="00F50AE8">
            <w:pPr>
              <w:pStyle w:val="TAC"/>
            </w:pPr>
            <w:r>
              <w:t>Not Applicable</w:t>
            </w:r>
          </w:p>
        </w:tc>
      </w:tr>
      <w:tr w:rsidR="00926712" w14:paraId="1F9925EF" w14:textId="77777777" w:rsidTr="00CB4C6A">
        <w:trPr>
          <w:cantSplit/>
        </w:trPr>
        <w:tc>
          <w:tcPr>
            <w:tcW w:w="2145" w:type="dxa"/>
          </w:tcPr>
          <w:p w14:paraId="6AC420E6" w14:textId="77777777" w:rsidR="00926712" w:rsidRPr="00CC2EA5" w:rsidRDefault="00926712" w:rsidP="00466786">
            <w:pPr>
              <w:pStyle w:val="TOC6"/>
            </w:pPr>
          </w:p>
        </w:tc>
        <w:tc>
          <w:tcPr>
            <w:tcW w:w="2378" w:type="dxa"/>
            <w:gridSpan w:val="2"/>
          </w:tcPr>
          <w:p w14:paraId="012F112B" w14:textId="77777777" w:rsidR="00926712" w:rsidRPr="00B315E7" w:rsidRDefault="00926712" w:rsidP="00466786">
            <w:pPr>
              <w:pStyle w:val="TAC"/>
              <w:rPr>
                <w:lang w:eastAsia="zh-CN"/>
              </w:rPr>
            </w:pPr>
            <w:r>
              <w:t>MONA Preference reception (</w:t>
            </w:r>
            <w:r w:rsidRPr="000A45CF">
              <w:t>monapref/</w:t>
            </w:r>
            <w:r>
              <w:t>monaprefmsgin, 0x00</w:t>
            </w:r>
            <w:r w:rsidR="00674DA5">
              <w:t>f8/</w:t>
            </w:r>
            <w:r>
              <w:t>0x0001)</w:t>
            </w:r>
          </w:p>
        </w:tc>
        <w:tc>
          <w:tcPr>
            <w:tcW w:w="2687" w:type="dxa"/>
          </w:tcPr>
          <w:p w14:paraId="05B24A9C" w14:textId="77777777" w:rsidR="00926712" w:rsidRPr="008C4702" w:rsidRDefault="00926712" w:rsidP="00466786">
            <w:pPr>
              <w:pStyle w:val="TAC"/>
              <w:rPr>
                <w:lang w:val="en-US"/>
              </w:rPr>
            </w:pPr>
            <w:r w:rsidRPr="008C4702">
              <w:rPr>
                <w:lang w:val="en-US"/>
              </w:rPr>
              <w:t>Multiplex</w:t>
            </w:r>
          </w:p>
        </w:tc>
        <w:tc>
          <w:tcPr>
            <w:tcW w:w="2647" w:type="dxa"/>
          </w:tcPr>
          <w:p w14:paraId="23E4E7B1" w14:textId="77777777" w:rsidR="00926712" w:rsidRDefault="00926712" w:rsidP="00466786">
            <w:pPr>
              <w:pStyle w:val="TAC"/>
            </w:pPr>
            <w:r>
              <w:t>Not Applicable</w:t>
            </w:r>
          </w:p>
        </w:tc>
      </w:tr>
      <w:tr w:rsidR="00926712" w14:paraId="6F2FA19E" w14:textId="77777777" w:rsidTr="00CB4C6A">
        <w:trPr>
          <w:cantSplit/>
        </w:trPr>
        <w:tc>
          <w:tcPr>
            <w:tcW w:w="2145" w:type="dxa"/>
          </w:tcPr>
          <w:p w14:paraId="515117F4" w14:textId="77777777" w:rsidR="00926712" w:rsidRPr="00CC2EA5" w:rsidRDefault="00926712" w:rsidP="00466786">
            <w:pPr>
              <w:pStyle w:val="TOC6"/>
            </w:pPr>
          </w:p>
        </w:tc>
        <w:tc>
          <w:tcPr>
            <w:tcW w:w="2378" w:type="dxa"/>
            <w:gridSpan w:val="2"/>
          </w:tcPr>
          <w:p w14:paraId="2F10D0D5" w14:textId="77777777" w:rsidR="00926712" w:rsidRDefault="00926712" w:rsidP="00466786">
            <w:pPr>
              <w:pStyle w:val="TAC"/>
            </w:pPr>
            <w:r>
              <w:t>MONA Preference negotiation completed</w:t>
            </w:r>
          </w:p>
          <w:p w14:paraId="33284DCD" w14:textId="77777777" w:rsidR="00926712" w:rsidRDefault="00926712" w:rsidP="00466786">
            <w:pPr>
              <w:pStyle w:val="TAC"/>
              <w:rPr>
                <w:lang w:eastAsia="zh-CN"/>
              </w:rPr>
            </w:pPr>
            <w:r>
              <w:t>(</w:t>
            </w:r>
            <w:r w:rsidRPr="000A45CF">
              <w:t>monapref/</w:t>
            </w:r>
            <w:r>
              <w:t xml:space="preserve"> monaprefcompl, 0x00</w:t>
            </w:r>
            <w:r w:rsidR="00674DA5">
              <w:t>f8/</w:t>
            </w:r>
            <w:r>
              <w:t>0x0002)</w:t>
            </w:r>
          </w:p>
        </w:tc>
        <w:tc>
          <w:tcPr>
            <w:tcW w:w="2687" w:type="dxa"/>
          </w:tcPr>
          <w:p w14:paraId="2C3D83D2" w14:textId="77777777" w:rsidR="00926712" w:rsidRPr="008C4702" w:rsidRDefault="00926712" w:rsidP="00466786">
            <w:pPr>
              <w:pStyle w:val="TAC"/>
            </w:pPr>
            <w:r w:rsidRPr="008C4702">
              <w:t>Multiplex</w:t>
            </w:r>
          </w:p>
        </w:tc>
        <w:tc>
          <w:tcPr>
            <w:tcW w:w="2647" w:type="dxa"/>
          </w:tcPr>
          <w:p w14:paraId="4EF6DAAB" w14:textId="77777777" w:rsidR="00926712" w:rsidRDefault="00926712" w:rsidP="00466786">
            <w:pPr>
              <w:pStyle w:val="TAC"/>
            </w:pPr>
            <w:r>
              <w:t>Not Applicable</w:t>
            </w:r>
          </w:p>
        </w:tc>
      </w:tr>
      <w:tr w:rsidR="00926712" w14:paraId="1EE07E67" w14:textId="77777777" w:rsidTr="00CB4C6A">
        <w:trPr>
          <w:cantSplit/>
        </w:trPr>
        <w:tc>
          <w:tcPr>
            <w:tcW w:w="2145" w:type="dxa"/>
          </w:tcPr>
          <w:p w14:paraId="11581FE4" w14:textId="77777777" w:rsidR="00926712" w:rsidRPr="00CC2EA5" w:rsidRDefault="00926712" w:rsidP="00466786">
            <w:pPr>
              <w:pStyle w:val="TOC6"/>
            </w:pPr>
          </w:p>
        </w:tc>
        <w:tc>
          <w:tcPr>
            <w:tcW w:w="2368" w:type="dxa"/>
          </w:tcPr>
          <w:p w14:paraId="7CCC1A1B" w14:textId="77777777" w:rsidR="00926712" w:rsidRPr="008C4702" w:rsidRDefault="00926712" w:rsidP="00466786">
            <w:pPr>
              <w:pStyle w:val="TAC"/>
            </w:pPr>
            <w:r>
              <w:t>Legacy Detected (</w:t>
            </w:r>
            <w:r w:rsidRPr="000A45CF">
              <w:t>monapref/</w:t>
            </w:r>
            <w:r>
              <w:t>Legdet, 0x00</w:t>
            </w:r>
            <w:r w:rsidR="00674DA5">
              <w:t>f8/</w:t>
            </w:r>
            <w:r>
              <w:t>0x0003)</w:t>
            </w:r>
          </w:p>
        </w:tc>
        <w:tc>
          <w:tcPr>
            <w:tcW w:w="2697" w:type="dxa"/>
            <w:gridSpan w:val="2"/>
          </w:tcPr>
          <w:p w14:paraId="3D128B6C" w14:textId="77777777" w:rsidR="00926712" w:rsidRPr="008C4702" w:rsidRDefault="00926712" w:rsidP="00466786">
            <w:pPr>
              <w:pStyle w:val="TAC"/>
              <w:rPr>
                <w:lang w:val="en-US"/>
              </w:rPr>
            </w:pPr>
            <w:r w:rsidRPr="008C4702">
              <w:t>Multiplex</w:t>
            </w:r>
          </w:p>
        </w:tc>
        <w:tc>
          <w:tcPr>
            <w:tcW w:w="2647" w:type="dxa"/>
          </w:tcPr>
          <w:p w14:paraId="0B7B93C4" w14:textId="77777777" w:rsidR="00926712" w:rsidRDefault="00926712" w:rsidP="00466786">
            <w:pPr>
              <w:pStyle w:val="TAC"/>
            </w:pPr>
            <w:r>
              <w:t>Not Applicable</w:t>
            </w:r>
          </w:p>
        </w:tc>
      </w:tr>
      <w:tr w:rsidR="00926712" w14:paraId="7FF6DA31" w14:textId="77777777" w:rsidTr="00CB4C6A">
        <w:trPr>
          <w:cantSplit/>
        </w:trPr>
        <w:tc>
          <w:tcPr>
            <w:tcW w:w="2145" w:type="dxa"/>
          </w:tcPr>
          <w:p w14:paraId="255DF1BD" w14:textId="77777777" w:rsidR="00926712" w:rsidRPr="00CC2EA5" w:rsidRDefault="00926712" w:rsidP="00466786">
            <w:pPr>
              <w:pStyle w:val="TOC6"/>
            </w:pPr>
          </w:p>
        </w:tc>
        <w:tc>
          <w:tcPr>
            <w:tcW w:w="2378" w:type="dxa"/>
            <w:gridSpan w:val="2"/>
          </w:tcPr>
          <w:p w14:paraId="200F9B9B" w14:textId="77777777" w:rsidR="00926712" w:rsidRDefault="00926712" w:rsidP="00466786">
            <w:pPr>
              <w:pStyle w:val="TAC"/>
              <w:rPr>
                <w:lang w:eastAsia="zh-CN"/>
              </w:rPr>
            </w:pPr>
            <w:r>
              <w:t>MPC reception (</w:t>
            </w:r>
            <w:r w:rsidRPr="000A45CF">
              <w:t>monapref/</w:t>
            </w:r>
            <w:r>
              <w:t>mpcrec, 0x00</w:t>
            </w:r>
            <w:r w:rsidR="00674DA5">
              <w:t>f8/</w:t>
            </w:r>
            <w:r>
              <w:t>0x0004)</w:t>
            </w:r>
          </w:p>
        </w:tc>
        <w:tc>
          <w:tcPr>
            <w:tcW w:w="2687" w:type="dxa"/>
          </w:tcPr>
          <w:p w14:paraId="11D148C7" w14:textId="77777777" w:rsidR="00926712" w:rsidRPr="00F6267F" w:rsidRDefault="00926712" w:rsidP="00466786">
            <w:pPr>
              <w:pStyle w:val="TAC"/>
              <w:rPr>
                <w:lang w:val="en-US"/>
              </w:rPr>
            </w:pPr>
            <w:r w:rsidRPr="008C4702">
              <w:rPr>
                <w:lang w:val="en-US"/>
              </w:rPr>
              <w:t>Multiplex</w:t>
            </w:r>
          </w:p>
        </w:tc>
        <w:tc>
          <w:tcPr>
            <w:tcW w:w="2647" w:type="dxa"/>
          </w:tcPr>
          <w:p w14:paraId="24E1A800" w14:textId="77777777" w:rsidR="00926712" w:rsidRDefault="00926712" w:rsidP="00466786">
            <w:pPr>
              <w:pStyle w:val="TAC"/>
            </w:pPr>
            <w:r>
              <w:t>Not Applicable</w:t>
            </w:r>
          </w:p>
        </w:tc>
      </w:tr>
      <w:tr w:rsidR="003A60C7" w14:paraId="61284497" w14:textId="77777777" w:rsidTr="00CB4C6A">
        <w:trPr>
          <w:cantSplit/>
        </w:trPr>
        <w:tc>
          <w:tcPr>
            <w:tcW w:w="2145" w:type="dxa"/>
          </w:tcPr>
          <w:p w14:paraId="3C1D93F8" w14:textId="77777777" w:rsidR="003A60C7" w:rsidRPr="00CC2EA5" w:rsidRDefault="003A60C7" w:rsidP="00466786">
            <w:pPr>
              <w:pStyle w:val="TOC6"/>
            </w:pPr>
          </w:p>
        </w:tc>
        <w:tc>
          <w:tcPr>
            <w:tcW w:w="2368" w:type="dxa"/>
          </w:tcPr>
          <w:p w14:paraId="55C268D5" w14:textId="77777777" w:rsidR="003A60C7" w:rsidRPr="00A310B5" w:rsidRDefault="00802168" w:rsidP="00466786">
            <w:pPr>
              <w:keepNext/>
              <w:keepLines/>
              <w:spacing w:after="0"/>
              <w:jc w:val="center"/>
              <w:rPr>
                <w:rFonts w:ascii="Arial" w:eastAsia="MS Mincho" w:hAnsi="Arial" w:cs="Arial"/>
                <w:sz w:val="18"/>
                <w:szCs w:val="18"/>
                <w:lang w:val="en-US"/>
              </w:rPr>
            </w:pPr>
            <w:r w:rsidRPr="004B6325">
              <w:rPr>
                <w:rFonts w:ascii="Arial" w:hAnsi="Arial" w:cs="Arial"/>
                <w:sz w:val="18"/>
                <w:szCs w:val="18"/>
              </w:rPr>
              <w:t>RTCP Feedback Message Detection</w:t>
            </w:r>
            <w:r w:rsidRPr="008D61C1">
              <w:rPr>
                <w:rFonts w:ascii="Arial" w:eastAsia="MS Mincho" w:hAnsi="Arial" w:cs="Arial"/>
                <w:sz w:val="18"/>
                <w:szCs w:val="18"/>
              </w:rPr>
              <w:t xml:space="preserve"> </w:t>
            </w:r>
            <w:r>
              <w:rPr>
                <w:rFonts w:ascii="Arial" w:hAnsi="Arial" w:cs="Arial"/>
                <w:sz w:val="18"/>
                <w:szCs w:val="18"/>
              </w:rPr>
              <w:t>(</w:t>
            </w:r>
            <w:r w:rsidRPr="004B6325">
              <w:rPr>
                <w:rFonts w:ascii="Arial" w:hAnsi="Arial" w:cs="Arial"/>
                <w:sz w:val="18"/>
                <w:szCs w:val="18"/>
              </w:rPr>
              <w:t>rtcpfb/det</w:t>
            </w:r>
            <w:r w:rsidRPr="008D61C1">
              <w:rPr>
                <w:rFonts w:ascii="Arial" w:eastAsia="MS Mincho" w:hAnsi="Arial" w:cs="Arial"/>
                <w:sz w:val="18"/>
                <w:szCs w:val="18"/>
              </w:rPr>
              <w:t>, 0x00</w:t>
            </w:r>
            <w:r w:rsidR="00F7726E">
              <w:rPr>
                <w:rFonts w:ascii="Arial" w:eastAsia="MS Mincho" w:hAnsi="Arial" w:cs="Arial"/>
                <w:sz w:val="18"/>
                <w:szCs w:val="18"/>
              </w:rPr>
              <w:t>f6</w:t>
            </w:r>
            <w:r w:rsidRPr="008D61C1">
              <w:rPr>
                <w:rFonts w:ascii="Arial" w:eastAsia="MS Mincho" w:hAnsi="Arial" w:cs="Arial"/>
                <w:sz w:val="18"/>
                <w:szCs w:val="18"/>
              </w:rPr>
              <w:t>/0x0001)</w:t>
            </w:r>
          </w:p>
        </w:tc>
        <w:tc>
          <w:tcPr>
            <w:tcW w:w="2697" w:type="dxa"/>
            <w:gridSpan w:val="2"/>
          </w:tcPr>
          <w:p w14:paraId="1E3CA81F" w14:textId="77777777" w:rsidR="003A60C7" w:rsidRPr="00F7726E" w:rsidRDefault="003A60C7" w:rsidP="00466786">
            <w:pPr>
              <w:pStyle w:val="TAC"/>
            </w:pPr>
            <w:r w:rsidRPr="00F7726E">
              <w:rPr>
                <w:rFonts w:hint="eastAsia"/>
                <w:lang w:eastAsia="zh-CN"/>
              </w:rPr>
              <w:t>IP</w:t>
            </w:r>
          </w:p>
        </w:tc>
        <w:tc>
          <w:tcPr>
            <w:tcW w:w="2647" w:type="dxa"/>
          </w:tcPr>
          <w:p w14:paraId="180A6097" w14:textId="77777777" w:rsidR="003A60C7" w:rsidRDefault="003A60C7" w:rsidP="00466786">
            <w:pPr>
              <w:pStyle w:val="TAC"/>
            </w:pPr>
            <w:r>
              <w:t>Not Applicable</w:t>
            </w:r>
          </w:p>
        </w:tc>
      </w:tr>
      <w:tr w:rsidR="00CB4C6A" w:rsidRPr="00CA6CD9" w14:paraId="5B7A6A43" w14:textId="77777777" w:rsidTr="00A45525">
        <w:trPr>
          <w:cantSplit/>
        </w:trPr>
        <w:tc>
          <w:tcPr>
            <w:tcW w:w="2145" w:type="dxa"/>
          </w:tcPr>
          <w:p w14:paraId="60DC367C" w14:textId="77777777" w:rsidR="00CB4C6A" w:rsidRPr="00CA6CD9" w:rsidRDefault="00CB4C6A" w:rsidP="003439EF">
            <w:pPr>
              <w:pStyle w:val="TOC6"/>
            </w:pPr>
          </w:p>
        </w:tc>
        <w:tc>
          <w:tcPr>
            <w:tcW w:w="2368" w:type="dxa"/>
          </w:tcPr>
          <w:p w14:paraId="7B2326E2" w14:textId="77777777" w:rsidR="00CB4C6A" w:rsidRPr="00CA6CD9" w:rsidRDefault="00CB4C6A" w:rsidP="003439EF">
            <w:pPr>
              <w:pStyle w:val="TAC"/>
              <w:rPr>
                <w:rFonts w:cs="Arial"/>
                <w:szCs w:val="18"/>
              </w:rPr>
            </w:pPr>
            <w:r w:rsidRPr="00CA6CD9">
              <w:t>ECN Failure(ecnrous/fail, 0x</w:t>
            </w:r>
            <w:r w:rsidR="00696E1E">
              <w:t>010b</w:t>
            </w:r>
            <w:r w:rsidRPr="00CA6CD9">
              <w:t>/0x0001)</w:t>
            </w:r>
          </w:p>
        </w:tc>
        <w:tc>
          <w:tcPr>
            <w:tcW w:w="2697" w:type="dxa"/>
            <w:gridSpan w:val="2"/>
            <w:vAlign w:val="center"/>
          </w:tcPr>
          <w:p w14:paraId="0E97A544" w14:textId="77777777" w:rsidR="00CB4C6A" w:rsidRPr="003439EF" w:rsidRDefault="00CB4C6A" w:rsidP="003439EF">
            <w:pPr>
              <w:pStyle w:val="TAC"/>
              <w:rPr>
                <w:lang w:eastAsia="zh-CN"/>
              </w:rPr>
            </w:pPr>
            <w:r w:rsidRPr="003439EF">
              <w:t>IP</w:t>
            </w:r>
          </w:p>
        </w:tc>
        <w:tc>
          <w:tcPr>
            <w:tcW w:w="2647" w:type="dxa"/>
            <w:vAlign w:val="center"/>
          </w:tcPr>
          <w:p w14:paraId="6AABCA3D" w14:textId="77777777" w:rsidR="00CB4C6A" w:rsidRPr="00CA6CD9" w:rsidRDefault="00CB4C6A" w:rsidP="003439EF">
            <w:pPr>
              <w:pStyle w:val="TAC"/>
            </w:pPr>
            <w:r w:rsidRPr="00CA6CD9">
              <w:rPr>
                <w:snapToGrid w:val="0"/>
              </w:rPr>
              <w:t>Audio, Video</w:t>
            </w:r>
          </w:p>
        </w:tc>
      </w:tr>
      <w:tr w:rsidR="00A45525" w:rsidRPr="00CA6CD9" w14:paraId="6E531B7B" w14:textId="77777777" w:rsidTr="00693ED5">
        <w:trPr>
          <w:cantSplit/>
        </w:trPr>
        <w:tc>
          <w:tcPr>
            <w:tcW w:w="2145" w:type="dxa"/>
          </w:tcPr>
          <w:p w14:paraId="024B7FF5" w14:textId="77777777" w:rsidR="00A45525" w:rsidRPr="00CA6CD9" w:rsidRDefault="00A45525" w:rsidP="00693ED5">
            <w:pPr>
              <w:pStyle w:val="TOC6"/>
            </w:pPr>
          </w:p>
        </w:tc>
        <w:tc>
          <w:tcPr>
            <w:tcW w:w="2368" w:type="dxa"/>
          </w:tcPr>
          <w:p w14:paraId="257897E6" w14:textId="77777777" w:rsidR="00A45525" w:rsidRPr="00CA6CD9" w:rsidRDefault="00A45525" w:rsidP="00693ED5">
            <w:pPr>
              <w:pStyle w:val="TAC"/>
            </w:pPr>
            <w:r w:rsidRPr="00810078">
              <w:rPr>
                <w:rFonts w:hint="eastAsia"/>
              </w:rPr>
              <w:t xml:space="preserve">ICE </w:t>
            </w:r>
            <w:r w:rsidRPr="00810078">
              <w:t>New Peer Reflexive Candidate</w:t>
            </w:r>
            <w:r w:rsidRPr="00810078">
              <w:rPr>
                <w:rFonts w:hint="eastAsia"/>
              </w:rPr>
              <w:t xml:space="preserve"> (ostuncc/nprc, </w:t>
            </w:r>
            <w:r w:rsidRPr="00810078">
              <w:t>0x00c</w:t>
            </w:r>
            <w:r w:rsidRPr="00810078">
              <w:rPr>
                <w:rFonts w:hint="eastAsia"/>
              </w:rPr>
              <w:t>3</w:t>
            </w:r>
            <w:r w:rsidRPr="00810078">
              <w:t>/0x000</w:t>
            </w:r>
            <w:r w:rsidRPr="00810078">
              <w:rPr>
                <w:rFonts w:hint="eastAsia"/>
              </w:rPr>
              <w:t>2)</w:t>
            </w:r>
            <w:r w:rsidRPr="00810078">
              <w:t xml:space="preserve"> – See subclause</w:t>
            </w:r>
            <w:r>
              <w:t xml:space="preserve"> </w:t>
            </w:r>
            <w:r w:rsidR="00587194">
              <w:t>A.14.38</w:t>
            </w:r>
          </w:p>
        </w:tc>
        <w:tc>
          <w:tcPr>
            <w:tcW w:w="2696" w:type="dxa"/>
            <w:gridSpan w:val="2"/>
          </w:tcPr>
          <w:p w14:paraId="1E680762" w14:textId="77777777" w:rsidR="00A45525" w:rsidRPr="003439EF" w:rsidRDefault="00A45525" w:rsidP="00693ED5">
            <w:pPr>
              <w:pStyle w:val="TAC"/>
            </w:pPr>
            <w:r w:rsidRPr="00810078">
              <w:rPr>
                <w:rFonts w:hint="eastAsia"/>
              </w:rPr>
              <w:t>IP</w:t>
            </w:r>
          </w:p>
        </w:tc>
        <w:tc>
          <w:tcPr>
            <w:tcW w:w="2646" w:type="dxa"/>
          </w:tcPr>
          <w:p w14:paraId="17F00742" w14:textId="77777777" w:rsidR="00A45525" w:rsidRPr="00CA6CD9" w:rsidRDefault="00A45525" w:rsidP="00693ED5">
            <w:pPr>
              <w:pStyle w:val="TAC"/>
              <w:rPr>
                <w:snapToGrid w:val="0"/>
              </w:rPr>
            </w:pPr>
            <w:r>
              <w:t>O</w:t>
            </w:r>
            <w:r w:rsidRPr="00810078">
              <w:rPr>
                <w:rFonts w:hint="eastAsia"/>
              </w:rPr>
              <w:t>nly applicable for full ICE</w:t>
            </w:r>
          </w:p>
        </w:tc>
      </w:tr>
      <w:tr w:rsidR="00A45525" w:rsidRPr="00CA6CD9" w14:paraId="229E0C4D" w14:textId="77777777" w:rsidTr="00693ED5">
        <w:trPr>
          <w:cantSplit/>
        </w:trPr>
        <w:tc>
          <w:tcPr>
            <w:tcW w:w="2145" w:type="dxa"/>
          </w:tcPr>
          <w:p w14:paraId="055239D8" w14:textId="77777777" w:rsidR="00A45525" w:rsidRPr="00CA6CD9" w:rsidRDefault="00A45525" w:rsidP="00693ED5">
            <w:pPr>
              <w:pStyle w:val="TOC6"/>
            </w:pPr>
          </w:p>
        </w:tc>
        <w:tc>
          <w:tcPr>
            <w:tcW w:w="2368" w:type="dxa"/>
          </w:tcPr>
          <w:p w14:paraId="3E81C632" w14:textId="77777777" w:rsidR="00A45525" w:rsidRPr="00CA6CD9" w:rsidRDefault="00A45525" w:rsidP="00693ED5">
            <w:pPr>
              <w:pStyle w:val="TAC"/>
            </w:pPr>
            <w:r w:rsidRPr="00810078">
              <w:rPr>
                <w:rFonts w:hint="eastAsia"/>
              </w:rPr>
              <w:t xml:space="preserve">ICE Connectivity Check Result (ostuncc/ccr, </w:t>
            </w:r>
            <w:r w:rsidRPr="00810078">
              <w:t>0x00c</w:t>
            </w:r>
            <w:r w:rsidRPr="00810078">
              <w:rPr>
                <w:rFonts w:hint="eastAsia"/>
              </w:rPr>
              <w:t>3</w:t>
            </w:r>
            <w:r w:rsidRPr="00810078">
              <w:t>/0x0001</w:t>
            </w:r>
            <w:r w:rsidRPr="00810078">
              <w:rPr>
                <w:rFonts w:hint="eastAsia"/>
              </w:rPr>
              <w:t>)</w:t>
            </w:r>
            <w:r w:rsidRPr="00810078">
              <w:t xml:space="preserve"> – See subclause </w:t>
            </w:r>
            <w:r w:rsidR="00587194">
              <w:t>A.14.38</w:t>
            </w:r>
          </w:p>
        </w:tc>
        <w:tc>
          <w:tcPr>
            <w:tcW w:w="2696" w:type="dxa"/>
            <w:gridSpan w:val="2"/>
          </w:tcPr>
          <w:p w14:paraId="139D44E2" w14:textId="77777777" w:rsidR="00A45525" w:rsidRPr="003439EF" w:rsidRDefault="00A45525" w:rsidP="00693ED5">
            <w:pPr>
              <w:pStyle w:val="TAC"/>
            </w:pPr>
            <w:r w:rsidRPr="00810078">
              <w:rPr>
                <w:rFonts w:hint="eastAsia"/>
              </w:rPr>
              <w:t>IP</w:t>
            </w:r>
          </w:p>
        </w:tc>
        <w:tc>
          <w:tcPr>
            <w:tcW w:w="2646" w:type="dxa"/>
          </w:tcPr>
          <w:p w14:paraId="136847FA" w14:textId="77777777" w:rsidR="00A45525" w:rsidRPr="00CA6CD9" w:rsidRDefault="00A45525" w:rsidP="00693ED5">
            <w:pPr>
              <w:pStyle w:val="TAC"/>
              <w:rPr>
                <w:snapToGrid w:val="0"/>
              </w:rPr>
            </w:pPr>
            <w:r>
              <w:t>O</w:t>
            </w:r>
            <w:r w:rsidRPr="00810078">
              <w:rPr>
                <w:rFonts w:hint="eastAsia"/>
              </w:rPr>
              <w:t>nly applicable for full ICE</w:t>
            </w:r>
          </w:p>
        </w:tc>
      </w:tr>
      <w:tr w:rsidR="006E4F1A" w14:paraId="1D0E9456" w14:textId="77777777" w:rsidTr="006E4F1A">
        <w:trPr>
          <w:cantSplit/>
        </w:trPr>
        <w:tc>
          <w:tcPr>
            <w:tcW w:w="9857" w:type="dxa"/>
            <w:gridSpan w:val="5"/>
          </w:tcPr>
          <w:p w14:paraId="244AAE95" w14:textId="77777777" w:rsidR="006E4F1A" w:rsidRDefault="006E4F1A" w:rsidP="00F50AE8">
            <w:pPr>
              <w:pStyle w:val="TAN"/>
            </w:pPr>
            <w:r>
              <w:t>NOTE:</w:t>
            </w:r>
            <w:r>
              <w:tab/>
              <w:t>Events for Terminations towards BICC network dependent on option to support such interworking, e.g. not required for TISPAN NGN R2 TMGW.</w:t>
            </w:r>
          </w:p>
          <w:p w14:paraId="60183DFA" w14:textId="77777777" w:rsidR="006652B7" w:rsidRDefault="006652B7" w:rsidP="00F50AE8">
            <w:pPr>
              <w:pStyle w:val="TAN"/>
            </w:pPr>
            <w:r>
              <w:t>NOTE1:</w:t>
            </w:r>
            <w:r>
              <w:tab/>
              <w:t>BNC Release event is defined in formats and codes table 10.1 and refers to the g/cause event.</w:t>
            </w:r>
          </w:p>
        </w:tc>
      </w:tr>
    </w:tbl>
    <w:p w14:paraId="535D6C07" w14:textId="77777777" w:rsidR="00075360" w:rsidRDefault="00075360" w:rsidP="00075360"/>
    <w:p w14:paraId="420618A4" w14:textId="77777777" w:rsidR="00075360" w:rsidRDefault="00075360" w:rsidP="00075360">
      <w:pPr>
        <w:pStyle w:val="TH"/>
        <w:rPr>
          <w:bCs/>
        </w:rPr>
      </w:pPr>
      <w:r>
        <w:t>Table A.7.2/2: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5"/>
        <w:gridCol w:w="4922"/>
      </w:tblGrid>
      <w:tr w:rsidR="00075360" w14:paraId="2D2DBD3B" w14:textId="77777777" w:rsidTr="00F50AE8">
        <w:tc>
          <w:tcPr>
            <w:tcW w:w="5089" w:type="dxa"/>
          </w:tcPr>
          <w:p w14:paraId="7EEC2C15" w14:textId="77777777" w:rsidR="00075360" w:rsidRDefault="00075360" w:rsidP="00F50AE8">
            <w:pPr>
              <w:pStyle w:val="TAH"/>
            </w:pPr>
            <w:r>
              <w:t>Event Buffer Control used:</w:t>
            </w:r>
          </w:p>
        </w:tc>
        <w:tc>
          <w:tcPr>
            <w:tcW w:w="5090" w:type="dxa"/>
          </w:tcPr>
          <w:p w14:paraId="45642008" w14:textId="77777777" w:rsidR="00075360" w:rsidRDefault="00075360" w:rsidP="00F50AE8">
            <w:pPr>
              <w:pStyle w:val="TAC"/>
            </w:pPr>
            <w:r>
              <w:t>No</w:t>
            </w:r>
          </w:p>
        </w:tc>
      </w:tr>
    </w:tbl>
    <w:p w14:paraId="4EC1509B" w14:textId="77777777" w:rsidR="00075360" w:rsidRDefault="00075360" w:rsidP="00075360"/>
    <w:p w14:paraId="693E31C8" w14:textId="77777777" w:rsidR="00075360" w:rsidRDefault="00075360" w:rsidP="00075360">
      <w:pPr>
        <w:pStyle w:val="TH"/>
        <w:rPr>
          <w:bCs/>
        </w:rPr>
      </w:pPr>
      <w:r>
        <w:t>Table A.7.2/3: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075360" w14:paraId="5C34A53F" w14:textId="77777777" w:rsidTr="00F50AE8">
        <w:tc>
          <w:tcPr>
            <w:tcW w:w="4939" w:type="dxa"/>
          </w:tcPr>
          <w:p w14:paraId="1208BFF1" w14:textId="77777777" w:rsidR="00075360" w:rsidRDefault="00075360" w:rsidP="00F50AE8">
            <w:pPr>
              <w:pStyle w:val="TAH"/>
            </w:pPr>
            <w:r>
              <w:t>Keepactive used on events:</w:t>
            </w:r>
          </w:p>
        </w:tc>
        <w:tc>
          <w:tcPr>
            <w:tcW w:w="4916" w:type="dxa"/>
          </w:tcPr>
          <w:p w14:paraId="74B844CF" w14:textId="77777777" w:rsidR="00075360" w:rsidRDefault="00075360" w:rsidP="00F50AE8">
            <w:pPr>
              <w:pStyle w:val="TAC"/>
            </w:pPr>
            <w:r>
              <w:t>Conditional (NOTE</w:t>
            </w:r>
            <w:r w:rsidR="00E719EE">
              <w:t xml:space="preserve"> 1</w:t>
            </w:r>
            <w:r>
              <w:t>)</w:t>
            </w:r>
          </w:p>
        </w:tc>
      </w:tr>
      <w:tr w:rsidR="00075360" w14:paraId="1EFCA4E6" w14:textId="77777777" w:rsidTr="00F50AE8">
        <w:trPr>
          <w:cantSplit/>
        </w:trPr>
        <w:tc>
          <w:tcPr>
            <w:tcW w:w="9855" w:type="dxa"/>
            <w:gridSpan w:val="2"/>
          </w:tcPr>
          <w:p w14:paraId="6AB43907" w14:textId="77777777" w:rsidR="00075360" w:rsidRDefault="00075360" w:rsidP="00F50AE8">
            <w:pPr>
              <w:pStyle w:val="TAN"/>
            </w:pPr>
            <w:r>
              <w:t>NOTE</w:t>
            </w:r>
            <w:r w:rsidR="00E719EE">
              <w:t xml:space="preserve"> 1</w:t>
            </w:r>
            <w:r>
              <w:t xml:space="preserve">: Required for </w:t>
            </w:r>
            <w:r w:rsidR="00E92114">
              <w:t>3GPP</w:t>
            </w:r>
            <w:r>
              <w:t xml:space="preserve">, not required by </w:t>
            </w:r>
            <w:r w:rsidR="00E92114">
              <w:t xml:space="preserve">TISPAN NGN R2 </w:t>
            </w:r>
            <w:r>
              <w:t>TMGW.</w:t>
            </w:r>
          </w:p>
        </w:tc>
      </w:tr>
    </w:tbl>
    <w:p w14:paraId="5D4EDFD9" w14:textId="77777777" w:rsidR="00075360" w:rsidRDefault="00075360" w:rsidP="00075360"/>
    <w:p w14:paraId="35EE6EEF" w14:textId="77777777" w:rsidR="00075360" w:rsidRDefault="00075360" w:rsidP="00075360">
      <w:pPr>
        <w:pStyle w:val="TH"/>
        <w:rPr>
          <w:bCs/>
        </w:rPr>
      </w:pPr>
      <w:r>
        <w:lastRenderedPageBreak/>
        <w:t>Table A.7.2/4: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3"/>
        <w:gridCol w:w="4912"/>
      </w:tblGrid>
      <w:tr w:rsidR="00075360" w14:paraId="78AAF7D9" w14:textId="77777777" w:rsidTr="00F50AE8">
        <w:tc>
          <w:tcPr>
            <w:tcW w:w="4943" w:type="dxa"/>
          </w:tcPr>
          <w:p w14:paraId="17229E45" w14:textId="77777777" w:rsidR="00075360" w:rsidRDefault="00075360" w:rsidP="00F50AE8">
            <w:pPr>
              <w:pStyle w:val="TAH"/>
            </w:pPr>
            <w:r>
              <w:t>Embedded events in an event descriptor:</w:t>
            </w:r>
          </w:p>
        </w:tc>
        <w:tc>
          <w:tcPr>
            <w:tcW w:w="4912" w:type="dxa"/>
          </w:tcPr>
          <w:p w14:paraId="261E6F92" w14:textId="77777777" w:rsidR="00075360" w:rsidRDefault="00075360" w:rsidP="00F50AE8">
            <w:pPr>
              <w:pStyle w:val="TAC"/>
            </w:pPr>
            <w:r>
              <w:t>No</w:t>
            </w:r>
          </w:p>
        </w:tc>
      </w:tr>
    </w:tbl>
    <w:p w14:paraId="51F3286E" w14:textId="77777777" w:rsidR="00075360" w:rsidRDefault="00075360" w:rsidP="00075360"/>
    <w:p w14:paraId="7862F3AD" w14:textId="77777777" w:rsidR="00075360" w:rsidRDefault="00075360" w:rsidP="00075360">
      <w:pPr>
        <w:pStyle w:val="TH"/>
        <w:rPr>
          <w:bCs/>
        </w:rPr>
      </w:pPr>
      <w:r>
        <w:t>Table A.7.2/5: Embedded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3"/>
        <w:gridCol w:w="4912"/>
      </w:tblGrid>
      <w:tr w:rsidR="00075360" w14:paraId="1C6BF38E" w14:textId="77777777" w:rsidTr="00F50AE8">
        <w:tc>
          <w:tcPr>
            <w:tcW w:w="4943" w:type="dxa"/>
          </w:tcPr>
          <w:p w14:paraId="072B2D63" w14:textId="77777777" w:rsidR="00075360" w:rsidRDefault="00075360" w:rsidP="00F50AE8">
            <w:pPr>
              <w:pStyle w:val="TAH"/>
            </w:pPr>
            <w:r>
              <w:t>Embedded signals in an event descriptor:</w:t>
            </w:r>
          </w:p>
        </w:tc>
        <w:tc>
          <w:tcPr>
            <w:tcW w:w="4912" w:type="dxa"/>
          </w:tcPr>
          <w:p w14:paraId="1E78D40F" w14:textId="77777777" w:rsidR="00075360" w:rsidRDefault="00926712" w:rsidP="00F50AE8">
            <w:pPr>
              <w:pStyle w:val="TAC"/>
            </w:pPr>
            <w:r>
              <w:t>Yes</w:t>
            </w:r>
          </w:p>
        </w:tc>
      </w:tr>
      <w:tr w:rsidR="00926712" w14:paraId="5558C8E0" w14:textId="77777777" w:rsidTr="00466786">
        <w:tc>
          <w:tcPr>
            <w:tcW w:w="9855" w:type="dxa"/>
            <w:gridSpan w:val="2"/>
          </w:tcPr>
          <w:p w14:paraId="746B5996" w14:textId="77777777" w:rsidR="00926712" w:rsidRDefault="00926712" w:rsidP="00926712">
            <w:pPr>
              <w:pStyle w:val="TAN"/>
            </w:pPr>
            <w:r>
              <w:t>NOTE:</w:t>
            </w:r>
            <w:r w:rsidR="00AB7182">
              <w:tab/>
            </w:r>
            <w:r>
              <w:t xml:space="preserve">Used if MONA procedures are supported in the </w:t>
            </w:r>
            <w:r>
              <w:rPr>
                <w:rFonts w:cs="Arial"/>
              </w:rPr>
              <w:t>Add Multiplex Termination</w:t>
            </w:r>
            <w:r>
              <w:t xml:space="preserve"> procedure.</w:t>
            </w:r>
          </w:p>
        </w:tc>
      </w:tr>
    </w:tbl>
    <w:p w14:paraId="4A1F1D1B" w14:textId="77777777" w:rsidR="009114E1" w:rsidRDefault="009114E1" w:rsidP="009114E1"/>
    <w:p w14:paraId="26AC6595" w14:textId="77777777" w:rsidR="009114E1" w:rsidRDefault="009114E1" w:rsidP="006460F5">
      <w:pPr>
        <w:pStyle w:val="Heading2"/>
      </w:pPr>
      <w:r>
        <w:t xml:space="preserve"> </w:t>
      </w:r>
      <w:bookmarkStart w:id="98" w:name="_Toc177668459"/>
      <w:r>
        <w:t>A.7.3</w:t>
      </w:r>
      <w:r>
        <w:tab/>
        <w:t>EventBuffer Descriptor</w:t>
      </w:r>
      <w:bookmarkEnd w:id="98"/>
    </w:p>
    <w:p w14:paraId="3EC1D7A0" w14:textId="77777777" w:rsidR="009114E1" w:rsidRDefault="009114E1" w:rsidP="009114E1">
      <w:pPr>
        <w:pStyle w:val="TH"/>
        <w:rPr>
          <w:bCs/>
        </w:rPr>
      </w:pPr>
      <w:r>
        <w:t>Table A.7.3</w:t>
      </w:r>
      <w:r w:rsidR="00D84BA1">
        <w:t>/1</w:t>
      </w:r>
      <w:r>
        <w:t>: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2959A293" w14:textId="77777777">
        <w:trPr>
          <w:cantSplit/>
        </w:trPr>
        <w:tc>
          <w:tcPr>
            <w:tcW w:w="4928" w:type="dxa"/>
          </w:tcPr>
          <w:p w14:paraId="2D79EE71" w14:textId="77777777" w:rsidR="009114E1" w:rsidRDefault="009114E1" w:rsidP="009114E1">
            <w:pPr>
              <w:pStyle w:val="TAH"/>
            </w:pPr>
            <w:r>
              <w:t>Event Buffer descriptor used:</w:t>
            </w:r>
          </w:p>
        </w:tc>
        <w:tc>
          <w:tcPr>
            <w:tcW w:w="4927" w:type="dxa"/>
          </w:tcPr>
          <w:p w14:paraId="39BD2C4F" w14:textId="77777777" w:rsidR="009114E1" w:rsidRDefault="009114E1" w:rsidP="009114E1">
            <w:pPr>
              <w:pStyle w:val="TAC"/>
            </w:pPr>
            <w:r>
              <w:t>No</w:t>
            </w:r>
          </w:p>
        </w:tc>
      </w:tr>
    </w:tbl>
    <w:p w14:paraId="6EBEAD01" w14:textId="77777777" w:rsidR="009114E1" w:rsidRDefault="009114E1" w:rsidP="009114E1"/>
    <w:p w14:paraId="23FFE3C5" w14:textId="77777777" w:rsidR="009114E1" w:rsidRDefault="009114E1" w:rsidP="006460F5">
      <w:pPr>
        <w:pStyle w:val="Heading2"/>
      </w:pPr>
      <w:bookmarkStart w:id="99" w:name="_Toc177668460"/>
      <w:r>
        <w:t>A.7.4</w:t>
      </w:r>
      <w:r>
        <w:tab/>
        <w:t>Signals Descriptor</w:t>
      </w:r>
      <w:bookmarkEnd w:id="99"/>
    </w:p>
    <w:p w14:paraId="2AD1BF54" w14:textId="77777777" w:rsidR="009114E1" w:rsidRDefault="009114E1" w:rsidP="009114E1">
      <w:pPr>
        <w:pStyle w:val="TH"/>
        <w:rPr>
          <w:bCs/>
        </w:rPr>
      </w:pPr>
      <w:r>
        <w:t>Table A.7.4/1: Signals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2"/>
        <w:gridCol w:w="2878"/>
        <w:gridCol w:w="2308"/>
        <w:gridCol w:w="2289"/>
      </w:tblGrid>
      <w:tr w:rsidR="009114E1" w14:paraId="4A6513F4" w14:textId="77777777" w:rsidTr="00A45525">
        <w:trPr>
          <w:cantSplit/>
        </w:trPr>
        <w:tc>
          <w:tcPr>
            <w:tcW w:w="5260" w:type="dxa"/>
            <w:gridSpan w:val="2"/>
          </w:tcPr>
          <w:p w14:paraId="4BA5CD49" w14:textId="77777777" w:rsidR="009114E1" w:rsidRDefault="009114E1" w:rsidP="009114E1">
            <w:pPr>
              <w:pStyle w:val="TAH"/>
            </w:pPr>
            <w:r>
              <w:t>Signals settable dependant on termination or streams types:</w:t>
            </w:r>
          </w:p>
        </w:tc>
        <w:tc>
          <w:tcPr>
            <w:tcW w:w="4597" w:type="dxa"/>
            <w:gridSpan w:val="2"/>
          </w:tcPr>
          <w:p w14:paraId="32C14635" w14:textId="77777777" w:rsidR="009114E1" w:rsidRDefault="00756757" w:rsidP="009114E1">
            <w:pPr>
              <w:pStyle w:val="TAC"/>
            </w:pPr>
            <w:r>
              <w:t>Yes</w:t>
            </w:r>
          </w:p>
          <w:p w14:paraId="3BAF2D2E" w14:textId="77777777" w:rsidR="009114E1" w:rsidRDefault="00756757" w:rsidP="00132775">
            <w:pPr>
              <w:pStyle w:val="TAN"/>
            </w:pPr>
            <w:r>
              <w:t>NOTE:</w:t>
            </w:r>
            <w:r>
              <w:rPr>
                <w:rStyle w:val="TANChar"/>
              </w:rPr>
              <w:tab/>
            </w:r>
            <w:r w:rsidR="00A46314">
              <w:t>"</w:t>
            </w:r>
            <w:r>
              <w:t>Yes</w:t>
            </w:r>
            <w:r w:rsidR="00A46314">
              <w:t>"</w:t>
            </w:r>
            <w:r>
              <w:t xml:space="preserve"> means any signal not listed below may be played on any termination or stream, except </w:t>
            </w:r>
            <w:r>
              <w:rPr>
                <w:noProof/>
              </w:rPr>
              <w:t>Signals on ROOT termination shall not be supported.</w:t>
            </w:r>
          </w:p>
        </w:tc>
      </w:tr>
      <w:tr w:rsidR="00756757" w14:paraId="35E7C308" w14:textId="77777777" w:rsidTr="00A45525">
        <w:trPr>
          <w:cantSplit/>
          <w:trHeight w:val="214"/>
        </w:trPr>
        <w:tc>
          <w:tcPr>
            <w:tcW w:w="2382" w:type="dxa"/>
            <w:vMerge w:val="restart"/>
          </w:tcPr>
          <w:p w14:paraId="22BB541B" w14:textId="77777777" w:rsidR="00756757" w:rsidRDefault="00756757" w:rsidP="00C34FC1">
            <w:pPr>
              <w:pStyle w:val="TAH"/>
              <w:rPr>
                <w:b w:val="0"/>
                <w:bCs/>
                <w:i/>
                <w:iCs/>
              </w:rPr>
            </w:pPr>
            <w:r>
              <w:rPr>
                <w:b w:val="0"/>
                <w:bCs/>
                <w:i/>
                <w:iCs/>
              </w:rPr>
              <w:t>If yes</w:t>
            </w:r>
          </w:p>
        </w:tc>
        <w:tc>
          <w:tcPr>
            <w:tcW w:w="2878" w:type="dxa"/>
          </w:tcPr>
          <w:p w14:paraId="079648D5" w14:textId="77777777" w:rsidR="00756757" w:rsidRDefault="00756757" w:rsidP="00C34FC1">
            <w:pPr>
              <w:pStyle w:val="TAH"/>
            </w:pPr>
            <w:r>
              <w:t xml:space="preserve">Signal ID </w:t>
            </w:r>
          </w:p>
        </w:tc>
        <w:tc>
          <w:tcPr>
            <w:tcW w:w="2308" w:type="dxa"/>
          </w:tcPr>
          <w:p w14:paraId="2B74CF9F" w14:textId="77777777" w:rsidR="00756757" w:rsidRDefault="00756757" w:rsidP="00C34FC1">
            <w:pPr>
              <w:pStyle w:val="TAH"/>
            </w:pPr>
            <w:r>
              <w:t xml:space="preserve">Termination Type </w:t>
            </w:r>
          </w:p>
        </w:tc>
        <w:tc>
          <w:tcPr>
            <w:tcW w:w="2289" w:type="dxa"/>
          </w:tcPr>
          <w:p w14:paraId="3B4DE21A" w14:textId="77777777" w:rsidR="00756757" w:rsidRDefault="00756757" w:rsidP="00C34FC1">
            <w:pPr>
              <w:pStyle w:val="TAH"/>
            </w:pPr>
            <w:r>
              <w:t>Stream Type / ID</w:t>
            </w:r>
          </w:p>
        </w:tc>
      </w:tr>
      <w:tr w:rsidR="00756757" w14:paraId="428EFA3F" w14:textId="77777777" w:rsidTr="00A45525">
        <w:trPr>
          <w:cantSplit/>
        </w:trPr>
        <w:tc>
          <w:tcPr>
            <w:tcW w:w="2382" w:type="dxa"/>
            <w:vMerge/>
          </w:tcPr>
          <w:p w14:paraId="1731DD9B" w14:textId="77777777" w:rsidR="00756757" w:rsidRDefault="00756757" w:rsidP="00C34FC1">
            <w:pPr>
              <w:pStyle w:val="enumlev1"/>
              <w:ind w:left="0" w:firstLine="0"/>
              <w:rPr>
                <w:b/>
                <w:bCs/>
              </w:rPr>
            </w:pPr>
          </w:p>
        </w:tc>
        <w:tc>
          <w:tcPr>
            <w:tcW w:w="2878" w:type="dxa"/>
          </w:tcPr>
          <w:p w14:paraId="6F0F32A9" w14:textId="77777777" w:rsidR="00756757" w:rsidRDefault="00756757" w:rsidP="00C34FC1">
            <w:pPr>
              <w:pStyle w:val="TAC"/>
              <w:rPr>
                <w:szCs w:val="18"/>
              </w:rPr>
            </w:pPr>
            <w:r>
              <w:rPr>
                <w:szCs w:val="18"/>
              </w:rPr>
              <w:t>ct/*</w:t>
            </w:r>
          </w:p>
        </w:tc>
        <w:tc>
          <w:tcPr>
            <w:tcW w:w="2308" w:type="dxa"/>
          </w:tcPr>
          <w:p w14:paraId="351775CE" w14:textId="77777777" w:rsidR="00756757" w:rsidRDefault="00756757" w:rsidP="00C34FC1">
            <w:pPr>
              <w:pStyle w:val="TAC"/>
              <w:rPr>
                <w:szCs w:val="18"/>
              </w:rPr>
            </w:pPr>
            <w:r>
              <w:rPr>
                <w:szCs w:val="18"/>
              </w:rPr>
              <w:t>TDM</w:t>
            </w:r>
          </w:p>
        </w:tc>
        <w:tc>
          <w:tcPr>
            <w:tcW w:w="2289" w:type="dxa"/>
          </w:tcPr>
          <w:p w14:paraId="600F35C7" w14:textId="77777777" w:rsidR="00756757" w:rsidRDefault="00756757" w:rsidP="00C34FC1">
            <w:pPr>
              <w:pStyle w:val="TAC"/>
              <w:rPr>
                <w:szCs w:val="18"/>
              </w:rPr>
            </w:pPr>
            <w:r>
              <w:rPr>
                <w:szCs w:val="18"/>
              </w:rPr>
              <w:t>Not Applicable</w:t>
            </w:r>
          </w:p>
        </w:tc>
      </w:tr>
      <w:tr w:rsidR="00756757" w14:paraId="4248AA68" w14:textId="77777777" w:rsidTr="00A45525">
        <w:trPr>
          <w:cantSplit/>
        </w:trPr>
        <w:tc>
          <w:tcPr>
            <w:tcW w:w="2382" w:type="dxa"/>
            <w:vMerge/>
          </w:tcPr>
          <w:p w14:paraId="02230C65" w14:textId="77777777" w:rsidR="00756757" w:rsidRDefault="00756757" w:rsidP="00C34FC1">
            <w:pPr>
              <w:pStyle w:val="enumlev1"/>
              <w:ind w:left="0" w:firstLine="0"/>
              <w:rPr>
                <w:b/>
                <w:bCs/>
              </w:rPr>
            </w:pPr>
          </w:p>
        </w:tc>
        <w:tc>
          <w:tcPr>
            <w:tcW w:w="2878" w:type="dxa"/>
          </w:tcPr>
          <w:p w14:paraId="159F3970" w14:textId="77777777" w:rsidR="00756757" w:rsidRDefault="00756757" w:rsidP="00C34FC1">
            <w:pPr>
              <w:pStyle w:val="TAC"/>
              <w:rPr>
                <w:szCs w:val="18"/>
              </w:rPr>
            </w:pPr>
            <w:r>
              <w:rPr>
                <w:szCs w:val="18"/>
              </w:rPr>
              <w:t>gb/*</w:t>
            </w:r>
          </w:p>
        </w:tc>
        <w:tc>
          <w:tcPr>
            <w:tcW w:w="2308" w:type="dxa"/>
          </w:tcPr>
          <w:p w14:paraId="186B40C1" w14:textId="77777777" w:rsidR="00756757" w:rsidRDefault="00756757" w:rsidP="00C34FC1">
            <w:pPr>
              <w:pStyle w:val="TAC"/>
              <w:rPr>
                <w:szCs w:val="18"/>
              </w:rPr>
            </w:pPr>
            <w:r>
              <w:rPr>
                <w:szCs w:val="18"/>
              </w:rPr>
              <w:t>BICC</w:t>
            </w:r>
          </w:p>
        </w:tc>
        <w:tc>
          <w:tcPr>
            <w:tcW w:w="2289" w:type="dxa"/>
          </w:tcPr>
          <w:p w14:paraId="659FE608" w14:textId="77777777" w:rsidR="00756757" w:rsidRDefault="00756757" w:rsidP="00C34FC1">
            <w:pPr>
              <w:pStyle w:val="TAC"/>
              <w:rPr>
                <w:szCs w:val="18"/>
              </w:rPr>
            </w:pPr>
            <w:r>
              <w:rPr>
                <w:szCs w:val="18"/>
              </w:rPr>
              <w:t>Not Applicable</w:t>
            </w:r>
          </w:p>
        </w:tc>
      </w:tr>
      <w:tr w:rsidR="00756757" w14:paraId="3112EF0F" w14:textId="77777777" w:rsidTr="00A45525">
        <w:trPr>
          <w:cantSplit/>
        </w:trPr>
        <w:tc>
          <w:tcPr>
            <w:tcW w:w="2382" w:type="dxa"/>
            <w:vMerge/>
          </w:tcPr>
          <w:p w14:paraId="78BE2807" w14:textId="77777777" w:rsidR="00756757" w:rsidRDefault="00756757" w:rsidP="00C34FC1">
            <w:pPr>
              <w:pStyle w:val="enumlev1"/>
              <w:ind w:left="0" w:firstLine="0"/>
              <w:rPr>
                <w:b/>
                <w:bCs/>
              </w:rPr>
            </w:pPr>
          </w:p>
        </w:tc>
        <w:tc>
          <w:tcPr>
            <w:tcW w:w="2878" w:type="dxa"/>
          </w:tcPr>
          <w:p w14:paraId="321282FD" w14:textId="77777777" w:rsidR="00756757" w:rsidRDefault="00756757" w:rsidP="00C34FC1">
            <w:pPr>
              <w:pStyle w:val="TAC"/>
              <w:rPr>
                <w:szCs w:val="18"/>
              </w:rPr>
            </w:pPr>
            <w:r>
              <w:rPr>
                <w:szCs w:val="18"/>
              </w:rPr>
              <w:t>bt/*</w:t>
            </w:r>
          </w:p>
        </w:tc>
        <w:tc>
          <w:tcPr>
            <w:tcW w:w="2308" w:type="dxa"/>
          </w:tcPr>
          <w:p w14:paraId="0B37F3DD" w14:textId="77777777" w:rsidR="00756757" w:rsidRDefault="00756757" w:rsidP="00C34FC1">
            <w:pPr>
              <w:pStyle w:val="TAC"/>
              <w:rPr>
                <w:szCs w:val="18"/>
              </w:rPr>
            </w:pPr>
            <w:r>
              <w:rPr>
                <w:szCs w:val="18"/>
              </w:rPr>
              <w:t>BICC IP</w:t>
            </w:r>
          </w:p>
        </w:tc>
        <w:tc>
          <w:tcPr>
            <w:tcW w:w="2289" w:type="dxa"/>
          </w:tcPr>
          <w:p w14:paraId="7C93117D" w14:textId="77777777" w:rsidR="00756757" w:rsidRDefault="00756757" w:rsidP="00C34FC1">
            <w:pPr>
              <w:pStyle w:val="TAC"/>
              <w:rPr>
                <w:szCs w:val="18"/>
              </w:rPr>
            </w:pPr>
            <w:r>
              <w:rPr>
                <w:szCs w:val="18"/>
              </w:rPr>
              <w:t>Not Applicable</w:t>
            </w:r>
          </w:p>
        </w:tc>
      </w:tr>
      <w:tr w:rsidR="00662DB0" w14:paraId="5F6ADD1A" w14:textId="77777777" w:rsidTr="00A45525">
        <w:trPr>
          <w:cantSplit/>
        </w:trPr>
        <w:tc>
          <w:tcPr>
            <w:tcW w:w="2382" w:type="dxa"/>
          </w:tcPr>
          <w:p w14:paraId="3E69D5A9" w14:textId="77777777" w:rsidR="00662DB0" w:rsidRDefault="00662DB0" w:rsidP="00C34FC1">
            <w:pPr>
              <w:pStyle w:val="enumlev1"/>
              <w:ind w:left="0" w:firstLine="0"/>
              <w:rPr>
                <w:b/>
                <w:bCs/>
              </w:rPr>
            </w:pPr>
          </w:p>
        </w:tc>
        <w:tc>
          <w:tcPr>
            <w:tcW w:w="2878" w:type="dxa"/>
          </w:tcPr>
          <w:p w14:paraId="7D368B9C" w14:textId="77777777" w:rsidR="00662DB0" w:rsidRPr="00AE17A1" w:rsidRDefault="00662DB0" w:rsidP="00662DB0">
            <w:pPr>
              <w:pStyle w:val="TAL"/>
              <w:jc w:val="center"/>
              <w:rPr>
                <w:szCs w:val="18"/>
              </w:rPr>
            </w:pPr>
            <w:r w:rsidRPr="00AE17A1">
              <w:rPr>
                <w:szCs w:val="18"/>
              </w:rPr>
              <w:t>cg/rt</w:t>
            </w:r>
          </w:p>
          <w:p w14:paraId="3096C9FF" w14:textId="77777777" w:rsidR="00662DB0" w:rsidRPr="00AE17A1" w:rsidRDefault="00662DB0" w:rsidP="00662DB0">
            <w:pPr>
              <w:pStyle w:val="TAL"/>
              <w:jc w:val="center"/>
              <w:rPr>
                <w:szCs w:val="18"/>
              </w:rPr>
            </w:pPr>
            <w:r w:rsidRPr="00AE17A1">
              <w:rPr>
                <w:szCs w:val="18"/>
              </w:rPr>
              <w:t>cg/bt</w:t>
            </w:r>
          </w:p>
          <w:p w14:paraId="23D00BE3" w14:textId="77777777" w:rsidR="00662DB0" w:rsidRDefault="00662DB0" w:rsidP="00662DB0">
            <w:pPr>
              <w:pStyle w:val="TAC"/>
              <w:rPr>
                <w:szCs w:val="18"/>
              </w:rPr>
            </w:pPr>
            <w:r w:rsidRPr="00AE17A1">
              <w:rPr>
                <w:szCs w:val="18"/>
              </w:rPr>
              <w:t>cg/ct</w:t>
            </w:r>
          </w:p>
        </w:tc>
        <w:tc>
          <w:tcPr>
            <w:tcW w:w="2308" w:type="dxa"/>
          </w:tcPr>
          <w:p w14:paraId="7F64CB8B" w14:textId="77777777" w:rsidR="00662DB0" w:rsidRDefault="00662DB0" w:rsidP="00C34FC1">
            <w:pPr>
              <w:pStyle w:val="TAC"/>
              <w:rPr>
                <w:szCs w:val="18"/>
              </w:rPr>
            </w:pPr>
            <w:r w:rsidRPr="00AE17A1">
              <w:rPr>
                <w:szCs w:val="18"/>
              </w:rPr>
              <w:t>TDM</w:t>
            </w:r>
          </w:p>
        </w:tc>
        <w:tc>
          <w:tcPr>
            <w:tcW w:w="2289" w:type="dxa"/>
          </w:tcPr>
          <w:p w14:paraId="58E189A8" w14:textId="77777777" w:rsidR="00662DB0" w:rsidRDefault="00662DB0" w:rsidP="00C34FC1">
            <w:pPr>
              <w:pStyle w:val="TAC"/>
              <w:rPr>
                <w:szCs w:val="18"/>
              </w:rPr>
            </w:pPr>
            <w:r w:rsidRPr="00AE17A1">
              <w:rPr>
                <w:szCs w:val="18"/>
              </w:rPr>
              <w:t>Not Applicable</w:t>
            </w:r>
          </w:p>
        </w:tc>
      </w:tr>
      <w:tr w:rsidR="00662DB0" w14:paraId="5D6492EF" w14:textId="77777777" w:rsidTr="00A45525">
        <w:trPr>
          <w:cantSplit/>
        </w:trPr>
        <w:tc>
          <w:tcPr>
            <w:tcW w:w="2382" w:type="dxa"/>
          </w:tcPr>
          <w:p w14:paraId="21B11DF1" w14:textId="77777777" w:rsidR="00662DB0" w:rsidRDefault="00662DB0" w:rsidP="00C34FC1">
            <w:pPr>
              <w:pStyle w:val="enumlev1"/>
              <w:ind w:left="0" w:firstLine="0"/>
              <w:rPr>
                <w:b/>
                <w:bCs/>
              </w:rPr>
            </w:pPr>
          </w:p>
        </w:tc>
        <w:tc>
          <w:tcPr>
            <w:tcW w:w="2878" w:type="dxa"/>
          </w:tcPr>
          <w:p w14:paraId="22D664D1" w14:textId="77777777" w:rsidR="00662DB0" w:rsidRDefault="00662DB0" w:rsidP="00C34FC1">
            <w:pPr>
              <w:pStyle w:val="TAC"/>
              <w:rPr>
                <w:szCs w:val="18"/>
              </w:rPr>
            </w:pPr>
            <w:r w:rsidRPr="00AE17A1">
              <w:rPr>
                <w:szCs w:val="18"/>
              </w:rPr>
              <w:t>an/apf</w:t>
            </w:r>
          </w:p>
        </w:tc>
        <w:tc>
          <w:tcPr>
            <w:tcW w:w="2308" w:type="dxa"/>
          </w:tcPr>
          <w:p w14:paraId="15E67D98" w14:textId="77777777" w:rsidR="00662DB0" w:rsidRDefault="00662DB0" w:rsidP="00C34FC1">
            <w:pPr>
              <w:pStyle w:val="TAC"/>
              <w:rPr>
                <w:szCs w:val="18"/>
              </w:rPr>
            </w:pPr>
            <w:r w:rsidRPr="00AE17A1">
              <w:rPr>
                <w:szCs w:val="18"/>
              </w:rPr>
              <w:t>ALL except ROOT</w:t>
            </w:r>
            <w:r w:rsidR="00E00A8C">
              <w:rPr>
                <w:szCs w:val="18"/>
              </w:rPr>
              <w:t xml:space="preserve"> and Multiplex</w:t>
            </w:r>
          </w:p>
        </w:tc>
        <w:tc>
          <w:tcPr>
            <w:tcW w:w="2289" w:type="dxa"/>
          </w:tcPr>
          <w:p w14:paraId="466CF7A0" w14:textId="77777777" w:rsidR="00662DB0" w:rsidRDefault="00662DB0" w:rsidP="00C34FC1">
            <w:pPr>
              <w:pStyle w:val="TAC"/>
              <w:rPr>
                <w:szCs w:val="18"/>
              </w:rPr>
            </w:pPr>
            <w:r w:rsidRPr="00AE17A1">
              <w:rPr>
                <w:szCs w:val="18"/>
              </w:rPr>
              <w:t>Not Applicable</w:t>
            </w:r>
          </w:p>
        </w:tc>
      </w:tr>
      <w:tr w:rsidR="00926712" w:rsidRPr="00AE17A1" w14:paraId="690C617E" w14:textId="77777777" w:rsidTr="00A45525">
        <w:trPr>
          <w:cantSplit/>
        </w:trPr>
        <w:tc>
          <w:tcPr>
            <w:tcW w:w="2382" w:type="dxa"/>
          </w:tcPr>
          <w:p w14:paraId="7665C48C" w14:textId="77777777" w:rsidR="00926712" w:rsidRDefault="00926712" w:rsidP="00466786">
            <w:pPr>
              <w:pStyle w:val="enumlev1"/>
              <w:ind w:left="0" w:firstLine="0"/>
              <w:rPr>
                <w:b/>
                <w:bCs/>
              </w:rPr>
            </w:pPr>
          </w:p>
        </w:tc>
        <w:tc>
          <w:tcPr>
            <w:tcW w:w="2878" w:type="dxa"/>
          </w:tcPr>
          <w:p w14:paraId="39321403" w14:textId="77777777" w:rsidR="00926712" w:rsidRPr="00C31245" w:rsidRDefault="00926712" w:rsidP="00466786">
            <w:pPr>
              <w:pStyle w:val="TAC"/>
              <w:rPr>
                <w:szCs w:val="18"/>
                <w:lang w:val="en-US"/>
              </w:rPr>
            </w:pPr>
            <w:r w:rsidRPr="00C31245">
              <w:rPr>
                <w:szCs w:val="18"/>
              </w:rPr>
              <w:t>Outgoing H.245 Message (h245tp/h245msgout, 0x00b4/0x0001)</w:t>
            </w:r>
          </w:p>
        </w:tc>
        <w:tc>
          <w:tcPr>
            <w:tcW w:w="2308" w:type="dxa"/>
          </w:tcPr>
          <w:p w14:paraId="51369952" w14:textId="77777777" w:rsidR="00926712" w:rsidRPr="00AE17A1" w:rsidRDefault="00926712" w:rsidP="00466786">
            <w:pPr>
              <w:pStyle w:val="TAC"/>
              <w:rPr>
                <w:szCs w:val="18"/>
              </w:rPr>
            </w:pPr>
            <w:r>
              <w:rPr>
                <w:szCs w:val="18"/>
              </w:rPr>
              <w:t>Multiplex</w:t>
            </w:r>
          </w:p>
        </w:tc>
        <w:tc>
          <w:tcPr>
            <w:tcW w:w="2289" w:type="dxa"/>
          </w:tcPr>
          <w:p w14:paraId="36A4BDA6" w14:textId="77777777" w:rsidR="00926712" w:rsidRPr="00AE17A1" w:rsidRDefault="00926712" w:rsidP="00466786">
            <w:pPr>
              <w:pStyle w:val="TAC"/>
              <w:rPr>
                <w:szCs w:val="18"/>
              </w:rPr>
            </w:pPr>
            <w:r w:rsidRPr="001006B2">
              <w:rPr>
                <w:szCs w:val="18"/>
              </w:rPr>
              <w:t>Not Applicable</w:t>
            </w:r>
          </w:p>
        </w:tc>
      </w:tr>
      <w:tr w:rsidR="00926712" w:rsidRPr="00C31245" w14:paraId="45FF2A51" w14:textId="77777777" w:rsidTr="00A45525">
        <w:trPr>
          <w:cantSplit/>
        </w:trPr>
        <w:tc>
          <w:tcPr>
            <w:tcW w:w="2382" w:type="dxa"/>
          </w:tcPr>
          <w:p w14:paraId="1B0516F6" w14:textId="77777777" w:rsidR="00926712" w:rsidRDefault="00926712" w:rsidP="00466786">
            <w:pPr>
              <w:pStyle w:val="enumlev1"/>
              <w:ind w:left="0" w:firstLine="0"/>
              <w:rPr>
                <w:b/>
                <w:bCs/>
              </w:rPr>
            </w:pPr>
          </w:p>
        </w:tc>
        <w:tc>
          <w:tcPr>
            <w:tcW w:w="2878" w:type="dxa"/>
          </w:tcPr>
          <w:p w14:paraId="2D4E9C55" w14:textId="77777777" w:rsidR="00926712" w:rsidRPr="00C31245" w:rsidRDefault="00926712" w:rsidP="00466786">
            <w:pPr>
              <w:pStyle w:val="TAC"/>
              <w:rPr>
                <w:lang w:val="en-US" w:eastAsia="zh-CN"/>
              </w:rPr>
            </w:pPr>
            <w:r w:rsidRPr="00C31245">
              <w:rPr>
                <w:lang w:val="en-US" w:eastAsia="zh-CN"/>
              </w:rPr>
              <w:t xml:space="preserve">Outgoing MONA preference message </w:t>
            </w:r>
            <w:r w:rsidRPr="00C31245">
              <w:rPr>
                <w:lang w:val="en-US"/>
              </w:rPr>
              <w:t>(</w:t>
            </w:r>
            <w:r w:rsidRPr="000A45CF">
              <w:t>monapref</w:t>
            </w:r>
            <w:r w:rsidRPr="00C31245">
              <w:rPr>
                <w:lang w:val="en-US"/>
              </w:rPr>
              <w:t>/</w:t>
            </w:r>
            <w:r>
              <w:rPr>
                <w:lang w:eastAsia="zh-CN"/>
              </w:rPr>
              <w:t>monaprefmsgout</w:t>
            </w:r>
            <w:r w:rsidRPr="00C31245">
              <w:rPr>
                <w:lang w:val="en-US"/>
              </w:rPr>
              <w:t>, 0x00</w:t>
            </w:r>
            <w:r w:rsidR="00674DA5">
              <w:rPr>
                <w:lang w:val="en-US"/>
              </w:rPr>
              <w:t xml:space="preserve"> f8</w:t>
            </w:r>
            <w:r w:rsidRPr="00C31245">
              <w:rPr>
                <w:lang w:val="en-US"/>
              </w:rPr>
              <w:t>/0x0001)</w:t>
            </w:r>
          </w:p>
        </w:tc>
        <w:tc>
          <w:tcPr>
            <w:tcW w:w="2308" w:type="dxa"/>
          </w:tcPr>
          <w:p w14:paraId="3BD02EDD" w14:textId="77777777" w:rsidR="00926712" w:rsidRPr="00C31245" w:rsidRDefault="00926712" w:rsidP="00466786">
            <w:pPr>
              <w:pStyle w:val="TAC"/>
              <w:rPr>
                <w:szCs w:val="18"/>
                <w:lang w:val="en-US"/>
              </w:rPr>
            </w:pPr>
            <w:r>
              <w:rPr>
                <w:szCs w:val="18"/>
              </w:rPr>
              <w:t>Multiplex</w:t>
            </w:r>
          </w:p>
        </w:tc>
        <w:tc>
          <w:tcPr>
            <w:tcW w:w="2289" w:type="dxa"/>
          </w:tcPr>
          <w:p w14:paraId="3CA2A0CA" w14:textId="77777777" w:rsidR="00926712" w:rsidRPr="00C31245" w:rsidRDefault="00926712" w:rsidP="00466786">
            <w:pPr>
              <w:pStyle w:val="TAC"/>
              <w:rPr>
                <w:szCs w:val="18"/>
                <w:lang w:val="en-US"/>
              </w:rPr>
            </w:pPr>
            <w:r w:rsidRPr="001006B2">
              <w:rPr>
                <w:szCs w:val="18"/>
              </w:rPr>
              <w:t>Not Applicable</w:t>
            </w:r>
          </w:p>
        </w:tc>
      </w:tr>
      <w:tr w:rsidR="00822928" w:rsidRPr="001006B2" w14:paraId="27626DE1" w14:textId="77777777" w:rsidTr="00A45525">
        <w:trPr>
          <w:cantSplit/>
        </w:trPr>
        <w:tc>
          <w:tcPr>
            <w:tcW w:w="2382" w:type="dxa"/>
          </w:tcPr>
          <w:p w14:paraId="69074375" w14:textId="77777777" w:rsidR="00822928" w:rsidRDefault="00822928" w:rsidP="00466786">
            <w:pPr>
              <w:pStyle w:val="enumlev1"/>
              <w:ind w:left="0" w:firstLine="0"/>
              <w:rPr>
                <w:b/>
                <w:bCs/>
              </w:rPr>
            </w:pPr>
          </w:p>
        </w:tc>
        <w:tc>
          <w:tcPr>
            <w:tcW w:w="2878" w:type="dxa"/>
          </w:tcPr>
          <w:p w14:paraId="56B3DE22" w14:textId="77777777" w:rsidR="00822928" w:rsidRDefault="00822928" w:rsidP="00466786">
            <w:pPr>
              <w:pStyle w:val="TAC"/>
              <w:rPr>
                <w:lang w:eastAsia="zh-CN"/>
              </w:rPr>
            </w:pPr>
            <w:r w:rsidRPr="00A51200">
              <w:rPr>
                <w:rFonts w:cs="Arial"/>
                <w:szCs w:val="18"/>
                <w:lang w:eastAsia="en-GB"/>
              </w:rPr>
              <w:t>Forward Media in Preconfigured Channel</w:t>
            </w:r>
            <w:r w:rsidRPr="00C31245">
              <w:rPr>
                <w:lang w:val="en-US" w:eastAsia="zh-CN"/>
              </w:rPr>
              <w:t xml:space="preserve"> </w:t>
            </w:r>
            <w:r w:rsidRPr="009A1387">
              <w:rPr>
                <w:rFonts w:cs="Arial"/>
                <w:szCs w:val="18"/>
              </w:rPr>
              <w:t>(monapref/</w:t>
            </w:r>
            <w:r w:rsidRPr="00A51200">
              <w:rPr>
                <w:rFonts w:cs="Arial"/>
                <w:szCs w:val="18"/>
                <w:lang w:eastAsia="en-GB"/>
              </w:rPr>
              <w:t>Preconfchannelmedia</w:t>
            </w:r>
            <w:r w:rsidRPr="009A1387">
              <w:rPr>
                <w:rFonts w:cs="Arial"/>
                <w:szCs w:val="18"/>
              </w:rPr>
              <w:t>, 0x00</w:t>
            </w:r>
            <w:r>
              <w:rPr>
                <w:rFonts w:cs="Arial"/>
                <w:szCs w:val="18"/>
              </w:rPr>
              <w:t>f8/0x0002</w:t>
            </w:r>
            <w:r w:rsidRPr="009A1387">
              <w:rPr>
                <w:rFonts w:cs="Arial"/>
                <w:szCs w:val="18"/>
              </w:rPr>
              <w:t>)</w:t>
            </w:r>
          </w:p>
        </w:tc>
        <w:tc>
          <w:tcPr>
            <w:tcW w:w="2308" w:type="dxa"/>
          </w:tcPr>
          <w:p w14:paraId="4D5D9724" w14:textId="77777777" w:rsidR="00822928" w:rsidRPr="00822928" w:rsidRDefault="00822928" w:rsidP="00466786">
            <w:pPr>
              <w:pStyle w:val="TAC"/>
              <w:rPr>
                <w:lang w:eastAsia="zh-CN"/>
              </w:rPr>
            </w:pPr>
            <w:r>
              <w:rPr>
                <w:szCs w:val="18"/>
              </w:rPr>
              <w:t>Multiplex</w:t>
            </w:r>
          </w:p>
        </w:tc>
        <w:tc>
          <w:tcPr>
            <w:tcW w:w="2289" w:type="dxa"/>
          </w:tcPr>
          <w:p w14:paraId="1A7C2349" w14:textId="77777777" w:rsidR="00822928" w:rsidRDefault="00822928" w:rsidP="00466786">
            <w:pPr>
              <w:pStyle w:val="TAC"/>
            </w:pPr>
            <w:r w:rsidRPr="001006B2">
              <w:rPr>
                <w:szCs w:val="18"/>
              </w:rPr>
              <w:t>Not Applicable</w:t>
            </w:r>
          </w:p>
        </w:tc>
      </w:tr>
      <w:tr w:rsidR="003A60C7" w:rsidRPr="001006B2" w14:paraId="6B395380" w14:textId="77777777" w:rsidTr="00A45525">
        <w:trPr>
          <w:cantSplit/>
        </w:trPr>
        <w:tc>
          <w:tcPr>
            <w:tcW w:w="2382" w:type="dxa"/>
          </w:tcPr>
          <w:p w14:paraId="061E19B9" w14:textId="77777777" w:rsidR="003A60C7" w:rsidRDefault="003A60C7" w:rsidP="00466786">
            <w:pPr>
              <w:pStyle w:val="enumlev1"/>
              <w:ind w:left="0" w:firstLine="0"/>
              <w:rPr>
                <w:b/>
                <w:bCs/>
              </w:rPr>
            </w:pPr>
          </w:p>
        </w:tc>
        <w:tc>
          <w:tcPr>
            <w:tcW w:w="2878" w:type="dxa"/>
          </w:tcPr>
          <w:p w14:paraId="4BCD7E89" w14:textId="77777777" w:rsidR="003A60C7" w:rsidRPr="009260BA" w:rsidRDefault="00802168" w:rsidP="00466786">
            <w:pPr>
              <w:pStyle w:val="TAC"/>
              <w:rPr>
                <w:rFonts w:eastAsia="MS Mincho" w:cs="Arial"/>
                <w:szCs w:val="18"/>
                <w:lang w:val="en-US"/>
              </w:rPr>
            </w:pPr>
            <w:r>
              <w:rPr>
                <w:lang w:eastAsia="zh-CN"/>
              </w:rPr>
              <w:t>Feedback Message Sending</w:t>
            </w:r>
            <w:r w:rsidRPr="009A1387">
              <w:rPr>
                <w:rFonts w:cs="Arial"/>
                <w:szCs w:val="18"/>
              </w:rPr>
              <w:t xml:space="preserve"> (</w:t>
            </w:r>
            <w:r w:rsidRPr="001F4616">
              <w:rPr>
                <w:rFonts w:cs="Arial"/>
                <w:szCs w:val="18"/>
              </w:rPr>
              <w:t>rtcpfb/fbmesssend</w:t>
            </w:r>
            <w:r w:rsidRPr="009A1387">
              <w:rPr>
                <w:rFonts w:cs="Arial"/>
                <w:szCs w:val="18"/>
              </w:rPr>
              <w:t>, 0x00</w:t>
            </w:r>
            <w:r w:rsidR="00F7726E">
              <w:rPr>
                <w:rFonts w:cs="Arial"/>
                <w:szCs w:val="18"/>
              </w:rPr>
              <w:t>f6</w:t>
            </w:r>
            <w:r w:rsidR="00F7726E" w:rsidRPr="009A1387">
              <w:rPr>
                <w:rFonts w:cs="Arial"/>
                <w:szCs w:val="18"/>
              </w:rPr>
              <w:t>/</w:t>
            </w:r>
            <w:r w:rsidRPr="009A1387">
              <w:rPr>
                <w:rFonts w:cs="Arial"/>
                <w:szCs w:val="18"/>
              </w:rPr>
              <w:t>0x0001)</w:t>
            </w:r>
          </w:p>
        </w:tc>
        <w:tc>
          <w:tcPr>
            <w:tcW w:w="2308" w:type="dxa"/>
          </w:tcPr>
          <w:p w14:paraId="257C2DAE" w14:textId="77777777" w:rsidR="003A60C7" w:rsidRDefault="003A60C7" w:rsidP="00466786">
            <w:pPr>
              <w:pStyle w:val="TAC"/>
              <w:rPr>
                <w:szCs w:val="18"/>
              </w:rPr>
            </w:pPr>
            <w:r>
              <w:rPr>
                <w:rFonts w:hint="eastAsia"/>
                <w:lang w:val="fr-FR" w:eastAsia="zh-CN"/>
              </w:rPr>
              <w:t>IP</w:t>
            </w:r>
          </w:p>
        </w:tc>
        <w:tc>
          <w:tcPr>
            <w:tcW w:w="2289" w:type="dxa"/>
          </w:tcPr>
          <w:p w14:paraId="27F132DF" w14:textId="77777777" w:rsidR="003A60C7" w:rsidRPr="001006B2" w:rsidRDefault="003A60C7" w:rsidP="00466786">
            <w:pPr>
              <w:pStyle w:val="TAC"/>
              <w:rPr>
                <w:szCs w:val="18"/>
              </w:rPr>
            </w:pPr>
            <w:r>
              <w:t>Not Applicable</w:t>
            </w:r>
          </w:p>
        </w:tc>
      </w:tr>
      <w:tr w:rsidR="00A45525" w14:paraId="4A9A982D" w14:textId="77777777" w:rsidTr="00A45525">
        <w:trPr>
          <w:cantSplit/>
        </w:trPr>
        <w:tc>
          <w:tcPr>
            <w:tcW w:w="2382" w:type="dxa"/>
          </w:tcPr>
          <w:p w14:paraId="11454213" w14:textId="77777777" w:rsidR="00A45525" w:rsidRDefault="00A45525" w:rsidP="00693ED5">
            <w:pPr>
              <w:pStyle w:val="enumlev1"/>
              <w:ind w:left="0" w:firstLine="0"/>
              <w:rPr>
                <w:b/>
                <w:bCs/>
              </w:rPr>
            </w:pPr>
          </w:p>
        </w:tc>
        <w:tc>
          <w:tcPr>
            <w:tcW w:w="2878" w:type="dxa"/>
          </w:tcPr>
          <w:p w14:paraId="29048E06" w14:textId="77777777" w:rsidR="00A45525" w:rsidRDefault="00A45525" w:rsidP="00693ED5">
            <w:pPr>
              <w:pStyle w:val="TAC"/>
              <w:rPr>
                <w:lang w:eastAsia="zh-CN"/>
              </w:rPr>
            </w:pPr>
            <w:r w:rsidRPr="00810078">
              <w:t>Send Additional Connectivity Check</w:t>
            </w:r>
            <w:r w:rsidRPr="00810078">
              <w:rPr>
                <w:rFonts w:hint="eastAsia"/>
              </w:rPr>
              <w:t xml:space="preserve"> </w:t>
            </w:r>
            <w:r w:rsidRPr="00810078">
              <w:t>(</w:t>
            </w:r>
            <w:r w:rsidRPr="00810078">
              <w:rPr>
                <w:rFonts w:hint="eastAsia"/>
              </w:rPr>
              <w:t>ostuncc</w:t>
            </w:r>
            <w:r w:rsidRPr="00810078">
              <w:t>/</w:t>
            </w:r>
            <w:r w:rsidRPr="00810078">
              <w:rPr>
                <w:rFonts w:hint="eastAsia"/>
              </w:rPr>
              <w:t>sacc</w:t>
            </w:r>
            <w:r w:rsidRPr="00810078">
              <w:t>, 0x00</w:t>
            </w:r>
            <w:r w:rsidRPr="00810078">
              <w:rPr>
                <w:rFonts w:hint="eastAsia"/>
              </w:rPr>
              <w:t>c3</w:t>
            </w:r>
            <w:r w:rsidRPr="00810078">
              <w:t>/0x000</w:t>
            </w:r>
            <w:r w:rsidRPr="00810078">
              <w:rPr>
                <w:rFonts w:hint="eastAsia"/>
              </w:rPr>
              <w:t>2</w:t>
            </w:r>
            <w:r w:rsidRPr="00810078">
              <w:t>)</w:t>
            </w:r>
          </w:p>
        </w:tc>
        <w:tc>
          <w:tcPr>
            <w:tcW w:w="2308" w:type="dxa"/>
          </w:tcPr>
          <w:p w14:paraId="2EC93BB8" w14:textId="77777777" w:rsidR="00A45525" w:rsidRDefault="00A45525" w:rsidP="00693ED5">
            <w:pPr>
              <w:pStyle w:val="TAC"/>
              <w:rPr>
                <w:lang w:val="fr-FR" w:eastAsia="zh-CN"/>
              </w:rPr>
            </w:pPr>
            <w:r w:rsidRPr="00810078">
              <w:rPr>
                <w:rFonts w:hint="eastAsia"/>
              </w:rPr>
              <w:t>IP</w:t>
            </w:r>
          </w:p>
        </w:tc>
        <w:tc>
          <w:tcPr>
            <w:tcW w:w="2289" w:type="dxa"/>
          </w:tcPr>
          <w:p w14:paraId="7904DCE1" w14:textId="77777777" w:rsidR="00A45525" w:rsidRDefault="00A45525" w:rsidP="00693ED5">
            <w:pPr>
              <w:pStyle w:val="TAC"/>
            </w:pPr>
            <w:r>
              <w:t>O</w:t>
            </w:r>
            <w:r w:rsidRPr="00810078">
              <w:rPr>
                <w:rFonts w:hint="eastAsia"/>
              </w:rPr>
              <w:t>nly applicable for full ICE</w:t>
            </w:r>
          </w:p>
        </w:tc>
      </w:tr>
      <w:tr w:rsidR="00A45525" w14:paraId="44463D6A" w14:textId="77777777" w:rsidTr="00A45525">
        <w:trPr>
          <w:cantSplit/>
        </w:trPr>
        <w:tc>
          <w:tcPr>
            <w:tcW w:w="2382" w:type="dxa"/>
          </w:tcPr>
          <w:p w14:paraId="27CCDAAE" w14:textId="77777777" w:rsidR="00A45525" w:rsidRDefault="00A45525" w:rsidP="00693ED5">
            <w:pPr>
              <w:pStyle w:val="enumlev1"/>
              <w:ind w:left="0" w:firstLine="0"/>
              <w:rPr>
                <w:b/>
                <w:bCs/>
              </w:rPr>
            </w:pPr>
          </w:p>
        </w:tc>
        <w:tc>
          <w:tcPr>
            <w:tcW w:w="2878" w:type="dxa"/>
          </w:tcPr>
          <w:p w14:paraId="78EE0100" w14:textId="77777777" w:rsidR="00A45525" w:rsidRDefault="00A45525" w:rsidP="00693ED5">
            <w:pPr>
              <w:pStyle w:val="TAC"/>
              <w:rPr>
                <w:lang w:eastAsia="zh-CN"/>
              </w:rPr>
            </w:pPr>
            <w:r w:rsidRPr="00810078">
              <w:t>Send Connectivity Check (</w:t>
            </w:r>
            <w:r w:rsidRPr="00810078">
              <w:rPr>
                <w:rFonts w:hint="eastAsia"/>
              </w:rPr>
              <w:t>ostuncc</w:t>
            </w:r>
            <w:r w:rsidRPr="00810078">
              <w:t>/</w:t>
            </w:r>
            <w:r w:rsidRPr="00810078">
              <w:rPr>
                <w:rFonts w:hint="eastAsia"/>
              </w:rPr>
              <w:t>scc</w:t>
            </w:r>
            <w:r w:rsidRPr="00810078">
              <w:t>, 0x00</w:t>
            </w:r>
            <w:r w:rsidRPr="00810078">
              <w:rPr>
                <w:rFonts w:hint="eastAsia"/>
              </w:rPr>
              <w:t>c3</w:t>
            </w:r>
            <w:r w:rsidRPr="00810078">
              <w:t>/0x0001)</w:t>
            </w:r>
          </w:p>
        </w:tc>
        <w:tc>
          <w:tcPr>
            <w:tcW w:w="2308" w:type="dxa"/>
          </w:tcPr>
          <w:p w14:paraId="5DA95B41" w14:textId="77777777" w:rsidR="00A45525" w:rsidRDefault="00A45525" w:rsidP="00693ED5">
            <w:pPr>
              <w:pStyle w:val="TAC"/>
              <w:rPr>
                <w:lang w:val="fr-FR" w:eastAsia="zh-CN"/>
              </w:rPr>
            </w:pPr>
            <w:r w:rsidRPr="00810078">
              <w:rPr>
                <w:rFonts w:hint="eastAsia"/>
              </w:rPr>
              <w:t>IP</w:t>
            </w:r>
          </w:p>
        </w:tc>
        <w:tc>
          <w:tcPr>
            <w:tcW w:w="2289" w:type="dxa"/>
          </w:tcPr>
          <w:p w14:paraId="451EA900" w14:textId="77777777" w:rsidR="00A45525" w:rsidRDefault="00A45525" w:rsidP="00693ED5">
            <w:pPr>
              <w:pStyle w:val="TAC"/>
            </w:pPr>
            <w:r>
              <w:t>O</w:t>
            </w:r>
            <w:r w:rsidRPr="00810078">
              <w:rPr>
                <w:rFonts w:hint="eastAsia"/>
              </w:rPr>
              <w:t>nly applicable for full ICE</w:t>
            </w:r>
          </w:p>
        </w:tc>
      </w:tr>
    </w:tbl>
    <w:p w14:paraId="55AEF23C" w14:textId="77777777" w:rsidR="009114E1" w:rsidRDefault="009114E1" w:rsidP="009114E1"/>
    <w:p w14:paraId="338FC2C3" w14:textId="77777777" w:rsidR="00075360" w:rsidRDefault="00075360" w:rsidP="00075360">
      <w:pPr>
        <w:pStyle w:val="TH"/>
        <w:rPr>
          <w:bCs/>
        </w:rPr>
      </w:pPr>
      <w:r>
        <w:t>Table A.7.4/2: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2226"/>
        <w:gridCol w:w="1192"/>
        <w:gridCol w:w="3735"/>
        <w:gridCol w:w="27"/>
      </w:tblGrid>
      <w:tr w:rsidR="00075360" w14:paraId="16150ED4" w14:textId="77777777" w:rsidTr="00F50AE8">
        <w:trPr>
          <w:gridAfter w:val="1"/>
          <w:wAfter w:w="27" w:type="dxa"/>
          <w:cantSplit/>
        </w:trPr>
        <w:tc>
          <w:tcPr>
            <w:tcW w:w="4928" w:type="dxa"/>
            <w:gridSpan w:val="2"/>
          </w:tcPr>
          <w:p w14:paraId="2D2F79F3" w14:textId="77777777" w:rsidR="00075360" w:rsidRDefault="00075360" w:rsidP="00F50AE8">
            <w:pPr>
              <w:pStyle w:val="TAH"/>
            </w:pPr>
            <w:r>
              <w:t>Signals Lists supported:</w:t>
            </w:r>
          </w:p>
        </w:tc>
        <w:tc>
          <w:tcPr>
            <w:tcW w:w="4927" w:type="dxa"/>
            <w:gridSpan w:val="2"/>
          </w:tcPr>
          <w:p w14:paraId="11662138" w14:textId="77777777" w:rsidR="00075360" w:rsidRDefault="00075360" w:rsidP="00F50AE8">
            <w:pPr>
              <w:pStyle w:val="TAC"/>
            </w:pPr>
            <w:r>
              <w:t>Conditional (NOTE</w:t>
            </w:r>
            <w:r w:rsidR="00E719EE">
              <w:t xml:space="preserve"> 1</w:t>
            </w:r>
            <w:r>
              <w:t>)</w:t>
            </w:r>
          </w:p>
        </w:tc>
      </w:tr>
      <w:tr w:rsidR="00075360" w14:paraId="43E77EA0" w14:textId="77777777" w:rsidTr="00F50AE8">
        <w:trPr>
          <w:cantSplit/>
        </w:trPr>
        <w:tc>
          <w:tcPr>
            <w:tcW w:w="2702" w:type="dxa"/>
            <w:vMerge w:val="restart"/>
          </w:tcPr>
          <w:p w14:paraId="40E6984F" w14:textId="77777777" w:rsidR="00075360" w:rsidRDefault="00075360" w:rsidP="00F50AE8">
            <w:pPr>
              <w:pStyle w:val="TAC"/>
              <w:rPr>
                <w:i/>
                <w:iCs/>
              </w:rPr>
            </w:pPr>
            <w:r>
              <w:rPr>
                <w:i/>
                <w:iCs/>
              </w:rPr>
              <w:t>If yes</w:t>
            </w:r>
          </w:p>
        </w:tc>
        <w:tc>
          <w:tcPr>
            <w:tcW w:w="3418" w:type="dxa"/>
            <w:gridSpan w:val="2"/>
          </w:tcPr>
          <w:p w14:paraId="696DD880" w14:textId="77777777" w:rsidR="00075360" w:rsidRDefault="00075360" w:rsidP="00F50AE8">
            <w:pPr>
              <w:pStyle w:val="TAH"/>
            </w:pPr>
            <w:r>
              <w:t>Termination Type Supporting Lists:</w:t>
            </w:r>
          </w:p>
        </w:tc>
        <w:tc>
          <w:tcPr>
            <w:tcW w:w="3762" w:type="dxa"/>
            <w:gridSpan w:val="2"/>
          </w:tcPr>
          <w:p w14:paraId="3617A37B" w14:textId="77777777" w:rsidR="00075360" w:rsidRDefault="00075360" w:rsidP="00F50AE8">
            <w:pPr>
              <w:pStyle w:val="TAC"/>
            </w:pPr>
            <w:r>
              <w:t>ALL</w:t>
            </w:r>
            <w:r w:rsidR="00972806">
              <w:t xml:space="preserve"> except ROOT</w:t>
            </w:r>
          </w:p>
        </w:tc>
      </w:tr>
      <w:tr w:rsidR="00075360" w14:paraId="28D83CAC" w14:textId="77777777" w:rsidTr="00F50AE8">
        <w:trPr>
          <w:cantSplit/>
        </w:trPr>
        <w:tc>
          <w:tcPr>
            <w:tcW w:w="2702" w:type="dxa"/>
            <w:vMerge/>
          </w:tcPr>
          <w:p w14:paraId="22F18AE8" w14:textId="77777777" w:rsidR="00075360" w:rsidRDefault="00075360" w:rsidP="00F50AE8">
            <w:pPr>
              <w:pStyle w:val="enumlev1"/>
              <w:ind w:left="0" w:firstLine="0"/>
              <w:rPr>
                <w:i/>
                <w:iCs/>
              </w:rPr>
            </w:pPr>
          </w:p>
        </w:tc>
        <w:tc>
          <w:tcPr>
            <w:tcW w:w="3418" w:type="dxa"/>
            <w:gridSpan w:val="2"/>
          </w:tcPr>
          <w:p w14:paraId="276AA466" w14:textId="77777777" w:rsidR="00075360" w:rsidRDefault="00075360" w:rsidP="00F50AE8">
            <w:pPr>
              <w:pStyle w:val="TAH"/>
            </w:pPr>
            <w:r>
              <w:t>Stream Type Supporting lists:</w:t>
            </w:r>
          </w:p>
        </w:tc>
        <w:tc>
          <w:tcPr>
            <w:tcW w:w="3762" w:type="dxa"/>
            <w:gridSpan w:val="2"/>
          </w:tcPr>
          <w:p w14:paraId="4131A6C9" w14:textId="77777777" w:rsidR="00075360" w:rsidRDefault="00075360" w:rsidP="00F50AE8">
            <w:pPr>
              <w:pStyle w:val="TAC"/>
            </w:pPr>
            <w:r>
              <w:t>ALL</w:t>
            </w:r>
          </w:p>
        </w:tc>
      </w:tr>
      <w:tr w:rsidR="00075360" w14:paraId="6176421F" w14:textId="77777777" w:rsidTr="00F50AE8">
        <w:trPr>
          <w:cantSplit/>
        </w:trPr>
        <w:tc>
          <w:tcPr>
            <w:tcW w:w="2702" w:type="dxa"/>
            <w:vMerge/>
          </w:tcPr>
          <w:p w14:paraId="0A9C4930" w14:textId="77777777" w:rsidR="00075360" w:rsidRDefault="00075360" w:rsidP="00F50AE8">
            <w:pPr>
              <w:pStyle w:val="enumlev1"/>
              <w:ind w:left="0" w:firstLine="0"/>
              <w:rPr>
                <w:i/>
                <w:iCs/>
              </w:rPr>
            </w:pPr>
          </w:p>
        </w:tc>
        <w:tc>
          <w:tcPr>
            <w:tcW w:w="3418" w:type="dxa"/>
            <w:gridSpan w:val="2"/>
          </w:tcPr>
          <w:p w14:paraId="28B05A7B" w14:textId="77777777" w:rsidR="00075360" w:rsidRDefault="00075360" w:rsidP="00F50AE8">
            <w:pPr>
              <w:pStyle w:val="TAH"/>
            </w:pPr>
            <w:r>
              <w:t>Maximum number of signals to a signal list:</w:t>
            </w:r>
          </w:p>
        </w:tc>
        <w:tc>
          <w:tcPr>
            <w:tcW w:w="3762" w:type="dxa"/>
            <w:gridSpan w:val="2"/>
          </w:tcPr>
          <w:p w14:paraId="108BE253" w14:textId="77777777" w:rsidR="00075360" w:rsidRDefault="00075360" w:rsidP="00F50AE8">
            <w:pPr>
              <w:pStyle w:val="TAC"/>
              <w:rPr>
                <w:b/>
                <w:bCs/>
              </w:rPr>
            </w:pPr>
            <w:r>
              <w:t>FFS&lt;integer&gt;</w:t>
            </w:r>
          </w:p>
        </w:tc>
      </w:tr>
      <w:tr w:rsidR="00075360" w14:paraId="6EFAE047" w14:textId="77777777" w:rsidTr="00F50AE8">
        <w:trPr>
          <w:cantSplit/>
        </w:trPr>
        <w:tc>
          <w:tcPr>
            <w:tcW w:w="2702" w:type="dxa"/>
            <w:vMerge/>
          </w:tcPr>
          <w:p w14:paraId="10D39367" w14:textId="77777777" w:rsidR="00075360" w:rsidRDefault="00075360" w:rsidP="00F50AE8">
            <w:pPr>
              <w:pStyle w:val="enumlev1"/>
              <w:ind w:left="0" w:firstLine="0"/>
              <w:rPr>
                <w:i/>
                <w:iCs/>
              </w:rPr>
            </w:pPr>
          </w:p>
        </w:tc>
        <w:tc>
          <w:tcPr>
            <w:tcW w:w="3418" w:type="dxa"/>
            <w:gridSpan w:val="2"/>
          </w:tcPr>
          <w:p w14:paraId="1FCA9EBA" w14:textId="77777777" w:rsidR="00075360" w:rsidRDefault="00075360" w:rsidP="00F50AE8">
            <w:pPr>
              <w:pStyle w:val="TAH"/>
            </w:pPr>
            <w:r>
              <w:t>Intersignal delay parameter supported:</w:t>
            </w:r>
          </w:p>
        </w:tc>
        <w:tc>
          <w:tcPr>
            <w:tcW w:w="3762" w:type="dxa"/>
            <w:gridSpan w:val="2"/>
          </w:tcPr>
          <w:p w14:paraId="3B3803E9" w14:textId="77777777" w:rsidR="00075360" w:rsidRDefault="00075360" w:rsidP="00F50AE8">
            <w:pPr>
              <w:pStyle w:val="TAC"/>
            </w:pPr>
            <w:r>
              <w:t>No</w:t>
            </w:r>
          </w:p>
        </w:tc>
      </w:tr>
      <w:tr w:rsidR="00075360" w14:paraId="06DA31BF" w14:textId="77777777" w:rsidTr="00F50AE8">
        <w:trPr>
          <w:cantSplit/>
        </w:trPr>
        <w:tc>
          <w:tcPr>
            <w:tcW w:w="9882" w:type="dxa"/>
            <w:gridSpan w:val="5"/>
          </w:tcPr>
          <w:p w14:paraId="297AED72" w14:textId="77777777" w:rsidR="00075360" w:rsidRDefault="00075360" w:rsidP="000616C2">
            <w:pPr>
              <w:pStyle w:val="TAN"/>
            </w:pPr>
            <w:r>
              <w:t>NOTE</w:t>
            </w:r>
            <w:r w:rsidR="00E719EE">
              <w:t xml:space="preserve"> 1</w:t>
            </w:r>
            <w:r>
              <w:t>:</w:t>
            </w:r>
            <w:r w:rsidR="00AB7182">
              <w:tab/>
            </w:r>
            <w:r>
              <w:t xml:space="preserve">Required for </w:t>
            </w:r>
            <w:r w:rsidR="00E92114">
              <w:t>3GPP</w:t>
            </w:r>
            <w:r>
              <w:t xml:space="preserve">, not required for </w:t>
            </w:r>
            <w:r w:rsidR="00E92114">
              <w:t xml:space="preserve">TISPAN NGN R2 </w:t>
            </w:r>
            <w:r>
              <w:t>TMGW.</w:t>
            </w:r>
          </w:p>
          <w:p w14:paraId="6BF3E662" w14:textId="77777777" w:rsidR="000616C2" w:rsidRDefault="000616C2" w:rsidP="000616C2">
            <w:pPr>
              <w:pStyle w:val="TAN"/>
            </w:pPr>
            <w:r>
              <w:rPr>
                <w:lang w:eastAsia="ko-KR"/>
              </w:rPr>
              <w:t>NOTE 2:</w:t>
            </w:r>
            <w:r w:rsidR="00AB7182">
              <w:tab/>
            </w:r>
            <w:r>
              <w:rPr>
                <w:lang w:eastAsia="ko-KR"/>
              </w:rPr>
              <w:t>This field requires at least version 3 of the H.248.1 protocol</w:t>
            </w:r>
          </w:p>
        </w:tc>
      </w:tr>
    </w:tbl>
    <w:p w14:paraId="7BB30E7A" w14:textId="77777777" w:rsidR="009114E1" w:rsidRDefault="009114E1" w:rsidP="009114E1"/>
    <w:p w14:paraId="1F3F50F7" w14:textId="77777777" w:rsidR="009114E1" w:rsidRDefault="009114E1" w:rsidP="009114E1">
      <w:pPr>
        <w:pStyle w:val="TH"/>
        <w:rPr>
          <w:bCs/>
        </w:rPr>
      </w:pPr>
      <w:r>
        <w:t>Table A.7.4/3: Overriding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2C4CE34D" w14:textId="77777777">
        <w:trPr>
          <w:cantSplit/>
        </w:trPr>
        <w:tc>
          <w:tcPr>
            <w:tcW w:w="4928" w:type="dxa"/>
          </w:tcPr>
          <w:p w14:paraId="5B11C3E8" w14:textId="77777777" w:rsidR="009114E1" w:rsidRDefault="009114E1" w:rsidP="009114E1">
            <w:pPr>
              <w:pStyle w:val="TAH"/>
            </w:pPr>
            <w:r>
              <w:t>Signal type and duration supported:</w:t>
            </w:r>
          </w:p>
        </w:tc>
        <w:tc>
          <w:tcPr>
            <w:tcW w:w="4927" w:type="dxa"/>
          </w:tcPr>
          <w:p w14:paraId="5395939D" w14:textId="77777777" w:rsidR="009114E1" w:rsidRDefault="009114E1" w:rsidP="009114E1">
            <w:pPr>
              <w:pStyle w:val="TAC"/>
            </w:pPr>
            <w:r>
              <w:t>Optional</w:t>
            </w:r>
          </w:p>
        </w:tc>
      </w:tr>
      <w:tr w:rsidR="009114E1" w14:paraId="76793FBB" w14:textId="77777777">
        <w:trPr>
          <w:cantSplit/>
        </w:trPr>
        <w:tc>
          <w:tcPr>
            <w:tcW w:w="9855" w:type="dxa"/>
            <w:gridSpan w:val="2"/>
          </w:tcPr>
          <w:p w14:paraId="1CB8BEB7" w14:textId="77777777" w:rsidR="009114E1" w:rsidRDefault="009114E1" w:rsidP="009114E1">
            <w:pPr>
              <w:pStyle w:val="TAN"/>
            </w:pPr>
            <w:r>
              <w:t xml:space="preserve">NOTE: Not required for </w:t>
            </w:r>
            <w:r w:rsidR="00E92114">
              <w:t xml:space="preserve">TISPAN NGN R2 </w:t>
            </w:r>
            <w:r>
              <w:t>TMGW.</w:t>
            </w:r>
          </w:p>
        </w:tc>
      </w:tr>
    </w:tbl>
    <w:p w14:paraId="248ECD31" w14:textId="77777777" w:rsidR="009114E1" w:rsidRDefault="009114E1" w:rsidP="009114E1">
      <w:pPr>
        <w:pStyle w:val="enumlev2"/>
        <w:ind w:left="0" w:firstLine="0"/>
        <w:rPr>
          <w:i/>
          <w:iCs/>
        </w:rPr>
      </w:pPr>
    </w:p>
    <w:p w14:paraId="156285C7" w14:textId="77777777" w:rsidR="009114E1" w:rsidRDefault="009114E1" w:rsidP="009114E1"/>
    <w:p w14:paraId="7FB2E6E0" w14:textId="77777777" w:rsidR="009114E1" w:rsidRDefault="009114E1" w:rsidP="009114E1">
      <w:pPr>
        <w:pStyle w:val="TH"/>
        <w:rPr>
          <w:bCs/>
        </w:rPr>
      </w:pPr>
      <w:r>
        <w:t>Table A.7.4/4: Notify completion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2"/>
        <w:gridCol w:w="2136"/>
        <w:gridCol w:w="1346"/>
        <w:gridCol w:w="3581"/>
      </w:tblGrid>
      <w:tr w:rsidR="009114E1" w14:paraId="11EE90EB" w14:textId="77777777">
        <w:trPr>
          <w:cantSplit/>
        </w:trPr>
        <w:tc>
          <w:tcPr>
            <w:tcW w:w="4928" w:type="dxa"/>
            <w:gridSpan w:val="2"/>
          </w:tcPr>
          <w:p w14:paraId="0D501970" w14:textId="77777777" w:rsidR="009114E1" w:rsidRDefault="009114E1" w:rsidP="009114E1">
            <w:pPr>
              <w:pStyle w:val="TAH"/>
            </w:pPr>
            <w:r>
              <w:t>Notify completion supported:</w:t>
            </w:r>
          </w:p>
        </w:tc>
        <w:tc>
          <w:tcPr>
            <w:tcW w:w="4927" w:type="dxa"/>
            <w:gridSpan w:val="2"/>
          </w:tcPr>
          <w:p w14:paraId="54EC8D1E" w14:textId="77777777" w:rsidR="009114E1" w:rsidRDefault="009114E1" w:rsidP="009114E1">
            <w:pPr>
              <w:pStyle w:val="TAC"/>
            </w:pPr>
            <w:r>
              <w:t xml:space="preserve">Yes </w:t>
            </w:r>
          </w:p>
        </w:tc>
      </w:tr>
      <w:tr w:rsidR="009114E1" w14:paraId="45F313F1" w14:textId="77777777">
        <w:trPr>
          <w:cantSplit/>
        </w:trPr>
        <w:tc>
          <w:tcPr>
            <w:tcW w:w="2792" w:type="dxa"/>
            <w:vMerge w:val="restart"/>
          </w:tcPr>
          <w:p w14:paraId="083A32C2" w14:textId="77777777" w:rsidR="009114E1" w:rsidRDefault="009114E1" w:rsidP="009114E1">
            <w:pPr>
              <w:pStyle w:val="TAC"/>
              <w:rPr>
                <w:i/>
                <w:iCs/>
              </w:rPr>
            </w:pPr>
            <w:r>
              <w:rPr>
                <w:i/>
                <w:iCs/>
              </w:rPr>
              <w:t>If yes</w:t>
            </w:r>
          </w:p>
        </w:tc>
        <w:tc>
          <w:tcPr>
            <w:tcW w:w="3482" w:type="dxa"/>
            <w:gridSpan w:val="2"/>
          </w:tcPr>
          <w:p w14:paraId="3BB9F679" w14:textId="77777777" w:rsidR="009114E1" w:rsidRDefault="009114E1" w:rsidP="009114E1">
            <w:pPr>
              <w:pStyle w:val="TAH"/>
            </w:pPr>
            <w:r>
              <w:t xml:space="preserve">SignalID </w:t>
            </w:r>
          </w:p>
        </w:tc>
        <w:tc>
          <w:tcPr>
            <w:tcW w:w="3581" w:type="dxa"/>
          </w:tcPr>
          <w:p w14:paraId="68314A0F" w14:textId="77777777" w:rsidR="009114E1" w:rsidRDefault="009114E1" w:rsidP="009114E1">
            <w:pPr>
              <w:pStyle w:val="TAH"/>
            </w:pPr>
            <w:r>
              <w:t>Type of completion supported</w:t>
            </w:r>
          </w:p>
        </w:tc>
      </w:tr>
      <w:tr w:rsidR="009114E1" w14:paraId="01C30484" w14:textId="77777777">
        <w:trPr>
          <w:cantSplit/>
        </w:trPr>
        <w:tc>
          <w:tcPr>
            <w:tcW w:w="2792" w:type="dxa"/>
            <w:vMerge/>
          </w:tcPr>
          <w:p w14:paraId="1950CD02" w14:textId="77777777" w:rsidR="009114E1" w:rsidRDefault="009114E1" w:rsidP="009114E1">
            <w:pPr>
              <w:pStyle w:val="enumlev1"/>
              <w:ind w:left="0" w:firstLine="0"/>
            </w:pPr>
          </w:p>
        </w:tc>
        <w:tc>
          <w:tcPr>
            <w:tcW w:w="3482" w:type="dxa"/>
            <w:gridSpan w:val="2"/>
          </w:tcPr>
          <w:p w14:paraId="4BD59201" w14:textId="77777777" w:rsidR="009114E1" w:rsidRDefault="00972806" w:rsidP="009114E1">
            <w:pPr>
              <w:pStyle w:val="TAC"/>
            </w:pPr>
            <w:r>
              <w:t>All Tones and Announcements</w:t>
            </w:r>
          </w:p>
        </w:tc>
        <w:tc>
          <w:tcPr>
            <w:tcW w:w="3581" w:type="dxa"/>
          </w:tcPr>
          <w:p w14:paraId="5B4F06C1" w14:textId="77777777" w:rsidR="009114E1" w:rsidRDefault="00743CEC" w:rsidP="009114E1">
            <w:pPr>
              <w:pStyle w:val="TAC"/>
            </w:pPr>
            <w:r w:rsidRPr="002F5B36">
              <w:rPr>
                <w:szCs w:val="24"/>
              </w:rPr>
              <w:t>TO, EV, SD and NC</w:t>
            </w:r>
          </w:p>
        </w:tc>
      </w:tr>
      <w:tr w:rsidR="009114E1" w14:paraId="088FF32F" w14:textId="77777777">
        <w:trPr>
          <w:cantSplit/>
        </w:trPr>
        <w:tc>
          <w:tcPr>
            <w:tcW w:w="2792" w:type="dxa"/>
          </w:tcPr>
          <w:p w14:paraId="3190ECBC" w14:textId="77777777" w:rsidR="009114E1" w:rsidRDefault="009114E1" w:rsidP="009114E1">
            <w:pPr>
              <w:pStyle w:val="TAH"/>
            </w:pPr>
            <w:r>
              <w:t>RequestID Parameter Supported:</w:t>
            </w:r>
          </w:p>
        </w:tc>
        <w:tc>
          <w:tcPr>
            <w:tcW w:w="7063" w:type="dxa"/>
            <w:gridSpan w:val="3"/>
          </w:tcPr>
          <w:p w14:paraId="1FD6A54B" w14:textId="77777777" w:rsidR="009114E1" w:rsidRDefault="009114E1" w:rsidP="009114E1">
            <w:pPr>
              <w:pStyle w:val="TAC"/>
            </w:pPr>
            <w:r>
              <w:rPr>
                <w:szCs w:val="18"/>
              </w:rPr>
              <w:t>NO</w:t>
            </w:r>
          </w:p>
        </w:tc>
      </w:tr>
      <w:tr w:rsidR="000616C2" w14:paraId="2C8FBCA7" w14:textId="77777777" w:rsidTr="006E4F1A">
        <w:trPr>
          <w:cantSplit/>
        </w:trPr>
        <w:tc>
          <w:tcPr>
            <w:tcW w:w="9855" w:type="dxa"/>
            <w:gridSpan w:val="4"/>
          </w:tcPr>
          <w:p w14:paraId="157109C0" w14:textId="77777777" w:rsidR="000616C2" w:rsidRDefault="000616C2" w:rsidP="000616C2">
            <w:pPr>
              <w:pStyle w:val="TAN"/>
              <w:rPr>
                <w:szCs w:val="18"/>
              </w:rPr>
            </w:pPr>
            <w:r>
              <w:rPr>
                <w:lang w:eastAsia="ko-KR"/>
              </w:rPr>
              <w:t>NOTE:</w:t>
            </w:r>
            <w:r>
              <w:rPr>
                <w:lang w:eastAsia="ko-KR"/>
              </w:rPr>
              <w:tab/>
              <w:t>This field requires at least version 3 of the H.248.1 protocol.</w:t>
            </w:r>
          </w:p>
        </w:tc>
      </w:tr>
    </w:tbl>
    <w:p w14:paraId="21452B76" w14:textId="77777777" w:rsidR="009114E1" w:rsidRDefault="009114E1" w:rsidP="009114E1"/>
    <w:p w14:paraId="75A10AB5" w14:textId="77777777" w:rsidR="009114E1" w:rsidRDefault="009114E1" w:rsidP="009114E1">
      <w:pPr>
        <w:pStyle w:val="TH"/>
        <w:rPr>
          <w:bCs/>
        </w:rPr>
      </w:pPr>
      <w:r>
        <w:t>Table A.7.4/5: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432D0B89" w14:textId="77777777">
        <w:trPr>
          <w:cantSplit/>
        </w:trPr>
        <w:tc>
          <w:tcPr>
            <w:tcW w:w="4928" w:type="dxa"/>
          </w:tcPr>
          <w:p w14:paraId="3E24AE7A" w14:textId="77777777" w:rsidR="009114E1" w:rsidRDefault="009114E1" w:rsidP="009114E1">
            <w:pPr>
              <w:pStyle w:val="TAH"/>
            </w:pPr>
            <w:r>
              <w:t>Signals played simultaneously:</w:t>
            </w:r>
          </w:p>
        </w:tc>
        <w:tc>
          <w:tcPr>
            <w:tcW w:w="4927" w:type="dxa"/>
          </w:tcPr>
          <w:p w14:paraId="20464761" w14:textId="77777777" w:rsidR="009114E1" w:rsidRDefault="009114E1" w:rsidP="009114E1">
            <w:pPr>
              <w:pStyle w:val="TAC"/>
            </w:pPr>
            <w:r>
              <w:t>No</w:t>
            </w:r>
          </w:p>
        </w:tc>
      </w:tr>
    </w:tbl>
    <w:p w14:paraId="3220628F" w14:textId="77777777" w:rsidR="009114E1" w:rsidRPr="00AB7182" w:rsidRDefault="009114E1" w:rsidP="009114E1"/>
    <w:p w14:paraId="1F71CEFC" w14:textId="77777777" w:rsidR="00075360" w:rsidRPr="00AB7182" w:rsidRDefault="00075360" w:rsidP="00075360">
      <w:pPr>
        <w:pStyle w:val="TH"/>
        <w:rPr>
          <w:bCs/>
        </w:rPr>
      </w:pPr>
      <w:r w:rsidRPr="00AB7182">
        <w:t>Table A.7.6/6: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075360" w:rsidRPr="00AB7182" w14:paraId="4177D1CD" w14:textId="77777777" w:rsidTr="00F50AE8">
        <w:tc>
          <w:tcPr>
            <w:tcW w:w="4939" w:type="dxa"/>
          </w:tcPr>
          <w:p w14:paraId="6C1E5483" w14:textId="77777777" w:rsidR="00075360" w:rsidRPr="00AB7182" w:rsidRDefault="00075360" w:rsidP="00F50AE8">
            <w:pPr>
              <w:pStyle w:val="TAH"/>
            </w:pPr>
            <w:r w:rsidRPr="00AB7182">
              <w:t>Keepactive used on signals:</w:t>
            </w:r>
          </w:p>
        </w:tc>
        <w:tc>
          <w:tcPr>
            <w:tcW w:w="4916" w:type="dxa"/>
          </w:tcPr>
          <w:p w14:paraId="629D23EB" w14:textId="77777777" w:rsidR="00075360" w:rsidRPr="00AB7182" w:rsidRDefault="00075360" w:rsidP="00F50AE8">
            <w:pPr>
              <w:pStyle w:val="TAC"/>
            </w:pPr>
            <w:r w:rsidRPr="00AB7182">
              <w:t>Conditional (NOTE</w:t>
            </w:r>
            <w:r w:rsidR="00E719EE" w:rsidRPr="00AB7182">
              <w:t xml:space="preserve"> 1</w:t>
            </w:r>
            <w:r w:rsidRPr="00AB7182">
              <w:t>)</w:t>
            </w:r>
          </w:p>
        </w:tc>
      </w:tr>
      <w:tr w:rsidR="00075360" w:rsidRPr="00AB7182" w14:paraId="3D2F8F47" w14:textId="77777777" w:rsidTr="00F50AE8">
        <w:trPr>
          <w:cantSplit/>
        </w:trPr>
        <w:tc>
          <w:tcPr>
            <w:tcW w:w="9855" w:type="dxa"/>
            <w:gridSpan w:val="2"/>
          </w:tcPr>
          <w:p w14:paraId="2CB880BD" w14:textId="77777777" w:rsidR="00075360" w:rsidRPr="00AB7182" w:rsidRDefault="00075360" w:rsidP="00F50AE8">
            <w:pPr>
              <w:pStyle w:val="TAN"/>
            </w:pPr>
            <w:r w:rsidRPr="00AB7182">
              <w:t>NOTE</w:t>
            </w:r>
            <w:r w:rsidR="00E719EE" w:rsidRPr="00AB7182">
              <w:t xml:space="preserve"> 1</w:t>
            </w:r>
            <w:r w:rsidRPr="00AB7182">
              <w:t>:</w:t>
            </w:r>
            <w:r w:rsidR="00AB7182">
              <w:tab/>
            </w:r>
            <w:r w:rsidRPr="00AB7182">
              <w:t xml:space="preserve">Required for </w:t>
            </w:r>
            <w:r w:rsidR="00E92114" w:rsidRPr="00AB7182">
              <w:t>3GPP</w:t>
            </w:r>
            <w:r w:rsidRPr="00AB7182">
              <w:t xml:space="preserve">, not required for </w:t>
            </w:r>
            <w:r w:rsidR="00E92114" w:rsidRPr="00AB7182">
              <w:t xml:space="preserve">TISPAN NGN R2 </w:t>
            </w:r>
            <w:r w:rsidRPr="00AB7182">
              <w:t>TMGW.</w:t>
            </w:r>
          </w:p>
        </w:tc>
      </w:tr>
    </w:tbl>
    <w:p w14:paraId="64986E9B" w14:textId="77777777" w:rsidR="009114E1" w:rsidRPr="00AB7182" w:rsidRDefault="009114E1" w:rsidP="009114E1"/>
    <w:p w14:paraId="46D82C04" w14:textId="77777777" w:rsidR="009114E1" w:rsidRPr="00AB7182" w:rsidRDefault="009114E1" w:rsidP="006460F5">
      <w:pPr>
        <w:pStyle w:val="Heading2"/>
        <w:rPr>
          <w:lang w:val="es-ES"/>
        </w:rPr>
      </w:pPr>
      <w:bookmarkStart w:id="100" w:name="_Toc177668461"/>
      <w:r w:rsidRPr="00AB7182">
        <w:rPr>
          <w:lang w:val="es-ES"/>
        </w:rPr>
        <w:t>A.7.5</w:t>
      </w:r>
      <w:r w:rsidRPr="00AB7182">
        <w:rPr>
          <w:lang w:val="es-ES"/>
        </w:rPr>
        <w:tab/>
        <w:t>DigitMap Descriptor</w:t>
      </w:r>
      <w:bookmarkEnd w:id="100"/>
    </w:p>
    <w:p w14:paraId="6E1D6B05" w14:textId="77777777" w:rsidR="009114E1" w:rsidRPr="00AB7182" w:rsidRDefault="009114E1" w:rsidP="009114E1">
      <w:pPr>
        <w:pStyle w:val="TH"/>
        <w:rPr>
          <w:bCs/>
          <w:lang w:val="es-ES"/>
        </w:rPr>
      </w:pPr>
      <w:r w:rsidRPr="00AB7182">
        <w:rPr>
          <w:lang w:val="es-ES"/>
        </w:rPr>
        <w:t>Table A.7.5</w:t>
      </w:r>
      <w:r w:rsidR="00D84BA1" w:rsidRPr="00AB7182">
        <w:rPr>
          <w:lang w:val="es-ES"/>
        </w:rPr>
        <w:t>/1</w:t>
      </w:r>
      <w:r w:rsidRPr="00AB7182">
        <w:rPr>
          <w:lang w:val="es-ES"/>
        </w:rPr>
        <w:t>: DigitM</w:t>
      </w:r>
      <w:r w:rsidR="00756757" w:rsidRPr="00AB7182">
        <w:rPr>
          <w:lang w:val="es-ES"/>
        </w:rPr>
        <w:t>ap</w:t>
      </w:r>
      <w:r w:rsidRPr="00AB7182">
        <w:rPr>
          <w:lang w:val="es-ES"/>
        </w:rPr>
        <w:t xml:space="preserv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rsidRPr="00AB7182" w14:paraId="7E890473" w14:textId="77777777">
        <w:trPr>
          <w:cantSplit/>
        </w:trPr>
        <w:tc>
          <w:tcPr>
            <w:tcW w:w="4928" w:type="dxa"/>
          </w:tcPr>
          <w:p w14:paraId="799F8949" w14:textId="77777777" w:rsidR="009114E1" w:rsidRPr="00AB7182" w:rsidRDefault="009114E1" w:rsidP="009114E1">
            <w:pPr>
              <w:pStyle w:val="TAH"/>
            </w:pPr>
            <w:r w:rsidRPr="00AB7182">
              <w:t>Digit Maps supported:</w:t>
            </w:r>
          </w:p>
        </w:tc>
        <w:tc>
          <w:tcPr>
            <w:tcW w:w="4927" w:type="dxa"/>
          </w:tcPr>
          <w:p w14:paraId="7862BA11" w14:textId="77777777" w:rsidR="009114E1" w:rsidRPr="00AB7182" w:rsidRDefault="009114E1" w:rsidP="009114E1">
            <w:pPr>
              <w:pStyle w:val="TAC"/>
            </w:pPr>
            <w:r w:rsidRPr="00AB7182">
              <w:t>No</w:t>
            </w:r>
          </w:p>
        </w:tc>
      </w:tr>
    </w:tbl>
    <w:p w14:paraId="697CADBB" w14:textId="77777777" w:rsidR="009114E1" w:rsidRPr="00AB7182" w:rsidRDefault="009114E1" w:rsidP="009114E1"/>
    <w:p w14:paraId="6F21C5CF" w14:textId="77777777" w:rsidR="009114E1" w:rsidRPr="00AB7182" w:rsidRDefault="009114E1" w:rsidP="006460F5">
      <w:pPr>
        <w:pStyle w:val="Heading2"/>
      </w:pPr>
      <w:bookmarkStart w:id="101" w:name="_Toc177668462"/>
      <w:r w:rsidRPr="00AB7182">
        <w:t>A.7.6</w:t>
      </w:r>
      <w:r w:rsidRPr="00AB7182">
        <w:tab/>
        <w:t>Statistics Descriptor</w:t>
      </w:r>
      <w:bookmarkEnd w:id="101"/>
    </w:p>
    <w:p w14:paraId="7DAE7F18" w14:textId="77777777" w:rsidR="009114E1" w:rsidRPr="00AB7182" w:rsidRDefault="009114E1" w:rsidP="009114E1">
      <w:pPr>
        <w:pStyle w:val="TH"/>
        <w:rPr>
          <w:bCs/>
        </w:rPr>
      </w:pPr>
      <w:r w:rsidRPr="00AB7182">
        <w:t>Table A.7.6</w:t>
      </w:r>
      <w:r w:rsidR="00D84BA1" w:rsidRPr="00AB7182">
        <w:t>/1</w:t>
      </w:r>
      <w:r w:rsidRPr="00AB7182">
        <w:t>: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rsidRPr="00AB7182" w14:paraId="7949146B" w14:textId="77777777">
        <w:trPr>
          <w:cantSplit/>
        </w:trPr>
        <w:tc>
          <w:tcPr>
            <w:tcW w:w="4928" w:type="dxa"/>
          </w:tcPr>
          <w:p w14:paraId="2A4EC750" w14:textId="77777777" w:rsidR="009114E1" w:rsidRPr="00AB7182" w:rsidRDefault="009114E1" w:rsidP="009114E1">
            <w:pPr>
              <w:pStyle w:val="TAH"/>
            </w:pPr>
            <w:r w:rsidRPr="00AB7182">
              <w:t>Statistics reported on subtract:</w:t>
            </w:r>
          </w:p>
        </w:tc>
        <w:tc>
          <w:tcPr>
            <w:tcW w:w="4927" w:type="dxa"/>
          </w:tcPr>
          <w:p w14:paraId="2B410AD3" w14:textId="77777777" w:rsidR="009114E1" w:rsidRPr="00AB7182" w:rsidRDefault="009114E1" w:rsidP="009114E1">
            <w:pPr>
              <w:pStyle w:val="TAC"/>
            </w:pPr>
            <w:r w:rsidRPr="00AB7182">
              <w:t>No</w:t>
            </w:r>
            <w:r w:rsidR="00743CEC" w:rsidRPr="00AB7182">
              <w:t xml:space="preserve"> (for TDM Terminations)</w:t>
            </w:r>
          </w:p>
        </w:tc>
      </w:tr>
      <w:tr w:rsidR="00743CEC" w:rsidRPr="00AB7182" w14:paraId="0404AF83" w14:textId="77777777">
        <w:trPr>
          <w:cantSplit/>
        </w:trPr>
        <w:tc>
          <w:tcPr>
            <w:tcW w:w="4928" w:type="dxa"/>
          </w:tcPr>
          <w:p w14:paraId="03A14FED" w14:textId="77777777" w:rsidR="00743CEC" w:rsidRPr="00AB7182" w:rsidRDefault="00743CEC" w:rsidP="009114E1">
            <w:pPr>
              <w:pStyle w:val="TAH"/>
            </w:pPr>
          </w:p>
        </w:tc>
        <w:tc>
          <w:tcPr>
            <w:tcW w:w="4927" w:type="dxa"/>
          </w:tcPr>
          <w:p w14:paraId="5E83DEBC" w14:textId="77777777" w:rsidR="00743CEC" w:rsidRPr="00AB7182" w:rsidRDefault="00743CEC" w:rsidP="009114E1">
            <w:pPr>
              <w:pStyle w:val="TAC"/>
            </w:pPr>
            <w:r w:rsidRPr="00AB7182">
              <w:t>Optional For Ephemeral Terminations (NOTE</w:t>
            </w:r>
            <w:r w:rsidR="00E719EE" w:rsidRPr="00AB7182">
              <w:t xml:space="preserve"> 1</w:t>
            </w:r>
            <w:r w:rsidRPr="00AB7182">
              <w:t>)</w:t>
            </w:r>
          </w:p>
        </w:tc>
      </w:tr>
      <w:tr w:rsidR="00743CEC" w:rsidRPr="00AB7182" w14:paraId="7013286E" w14:textId="77777777">
        <w:trPr>
          <w:cantSplit/>
        </w:trPr>
        <w:tc>
          <w:tcPr>
            <w:tcW w:w="9855" w:type="dxa"/>
            <w:gridSpan w:val="2"/>
          </w:tcPr>
          <w:p w14:paraId="42CDE691" w14:textId="77777777" w:rsidR="00743CEC" w:rsidRPr="00AB7182" w:rsidRDefault="00743CEC" w:rsidP="00743CEC">
            <w:pPr>
              <w:pStyle w:val="TAN"/>
            </w:pPr>
            <w:r w:rsidRPr="00AB7182">
              <w:t>NOTE</w:t>
            </w:r>
            <w:r w:rsidR="00E719EE" w:rsidRPr="00AB7182">
              <w:t xml:space="preserve"> 1</w:t>
            </w:r>
            <w:r w:rsidRPr="00AB7182">
              <w:t>:</w:t>
            </w:r>
            <w:r w:rsidR="00AB7182">
              <w:tab/>
            </w:r>
            <w:r w:rsidRPr="00AB7182">
              <w:t xml:space="preserve">This is required for </w:t>
            </w:r>
            <w:r w:rsidR="00E92114" w:rsidRPr="00AB7182">
              <w:t xml:space="preserve">TISPAN NGN R2 </w:t>
            </w:r>
            <w:r w:rsidRPr="00AB7182">
              <w:t>TMGW</w:t>
            </w:r>
          </w:p>
        </w:tc>
      </w:tr>
    </w:tbl>
    <w:p w14:paraId="2A030969" w14:textId="77777777" w:rsidR="009114E1" w:rsidRPr="00AB7182" w:rsidRDefault="009114E1" w:rsidP="009114E1"/>
    <w:p w14:paraId="518CC7F3" w14:textId="77777777" w:rsidR="009114E1" w:rsidRPr="00AB7182" w:rsidRDefault="009114E1" w:rsidP="006460F5">
      <w:pPr>
        <w:pStyle w:val="Heading2"/>
      </w:pPr>
      <w:bookmarkStart w:id="102" w:name="_Toc177668463"/>
      <w:r w:rsidRPr="00AB7182">
        <w:t>A.7.7</w:t>
      </w:r>
      <w:r w:rsidRPr="00AB7182">
        <w:tab/>
        <w:t>ObservedEvents Descriptor</w:t>
      </w:r>
      <w:bookmarkEnd w:id="102"/>
    </w:p>
    <w:p w14:paraId="20DFA812" w14:textId="77777777" w:rsidR="009114E1" w:rsidRPr="00AB7182" w:rsidRDefault="009114E1" w:rsidP="009114E1">
      <w:pPr>
        <w:pStyle w:val="TH"/>
        <w:rPr>
          <w:bCs/>
        </w:rPr>
      </w:pPr>
      <w:r w:rsidRPr="00AB7182">
        <w:t>Table A.7.7</w:t>
      </w:r>
      <w:r w:rsidR="00D84BA1" w:rsidRPr="00AB7182">
        <w:t>/1</w:t>
      </w:r>
      <w:r w:rsidRPr="00AB7182">
        <w:t>: Observed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9114E1" w:rsidRPr="00AB7182" w14:paraId="4A58CAB5" w14:textId="77777777">
        <w:tc>
          <w:tcPr>
            <w:tcW w:w="5089" w:type="dxa"/>
          </w:tcPr>
          <w:p w14:paraId="3F3F7881" w14:textId="77777777" w:rsidR="009114E1" w:rsidRPr="00AB7182" w:rsidRDefault="009114E1" w:rsidP="009114E1">
            <w:pPr>
              <w:pStyle w:val="TAH"/>
            </w:pPr>
            <w:r w:rsidRPr="00AB7182">
              <w:t>Event detection time supported:</w:t>
            </w:r>
          </w:p>
        </w:tc>
        <w:tc>
          <w:tcPr>
            <w:tcW w:w="5090" w:type="dxa"/>
          </w:tcPr>
          <w:p w14:paraId="00FECF06" w14:textId="77777777" w:rsidR="009114E1" w:rsidRPr="00AB7182" w:rsidRDefault="00756757" w:rsidP="009114E1">
            <w:pPr>
              <w:pStyle w:val="TAC"/>
            </w:pPr>
            <w:r w:rsidRPr="00AB7182">
              <w:t>No</w:t>
            </w:r>
          </w:p>
        </w:tc>
      </w:tr>
    </w:tbl>
    <w:p w14:paraId="4B655E11" w14:textId="77777777" w:rsidR="009114E1" w:rsidRPr="00AB7182" w:rsidRDefault="009114E1" w:rsidP="009114E1"/>
    <w:p w14:paraId="0AD68F17" w14:textId="77777777" w:rsidR="009114E1" w:rsidRPr="00AB7182" w:rsidRDefault="009114E1" w:rsidP="006460F5">
      <w:pPr>
        <w:pStyle w:val="Heading2"/>
      </w:pPr>
      <w:bookmarkStart w:id="103" w:name="_Toc177668464"/>
      <w:r w:rsidRPr="00AB7182">
        <w:lastRenderedPageBreak/>
        <w:t>A.7.8</w:t>
      </w:r>
      <w:r w:rsidRPr="00AB7182">
        <w:tab/>
        <w:t>Topology Descriptor</w:t>
      </w:r>
      <w:bookmarkEnd w:id="103"/>
    </w:p>
    <w:p w14:paraId="643C21D2" w14:textId="77777777" w:rsidR="009114E1" w:rsidRPr="00AB7182" w:rsidRDefault="009114E1" w:rsidP="009114E1">
      <w:pPr>
        <w:pStyle w:val="TH"/>
        <w:rPr>
          <w:bCs/>
        </w:rPr>
      </w:pPr>
      <w:r w:rsidRPr="00AB7182">
        <w:t>Table A.7.8</w:t>
      </w:r>
      <w:r w:rsidR="00D84BA1" w:rsidRPr="00AB7182">
        <w:t>/1</w:t>
      </w:r>
      <w:r w:rsidRPr="00AB7182">
        <w:t>: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1"/>
        <w:gridCol w:w="4934"/>
      </w:tblGrid>
      <w:tr w:rsidR="009114E1" w:rsidRPr="00AB7182" w14:paraId="3BEA1BBE" w14:textId="77777777">
        <w:trPr>
          <w:trHeight w:val="263"/>
        </w:trPr>
        <w:tc>
          <w:tcPr>
            <w:tcW w:w="4921" w:type="dxa"/>
          </w:tcPr>
          <w:p w14:paraId="71EA6587" w14:textId="77777777" w:rsidR="009114E1" w:rsidRPr="00AB7182" w:rsidRDefault="009114E1" w:rsidP="009114E1">
            <w:pPr>
              <w:pStyle w:val="TAH"/>
            </w:pPr>
            <w:r w:rsidRPr="00AB7182">
              <w:t>Allowed triples:</w:t>
            </w:r>
          </w:p>
        </w:tc>
        <w:tc>
          <w:tcPr>
            <w:tcW w:w="4934" w:type="dxa"/>
          </w:tcPr>
          <w:p w14:paraId="4845EFFE" w14:textId="77777777" w:rsidR="00302D47" w:rsidRPr="00AB7182" w:rsidRDefault="009114E1" w:rsidP="00302D47">
            <w:pPr>
              <w:pStyle w:val="TAC"/>
              <w:rPr>
                <w:lang w:val="fr-FR"/>
              </w:rPr>
            </w:pPr>
            <w:r w:rsidRPr="00AB7182">
              <w:rPr>
                <w:lang w:val="fr-FR"/>
              </w:rPr>
              <w:t>Optional (NOTE</w:t>
            </w:r>
            <w:r w:rsidR="00E719EE" w:rsidRPr="00AB7182">
              <w:rPr>
                <w:lang w:val="fr-FR"/>
              </w:rPr>
              <w:t xml:space="preserve"> 1</w:t>
            </w:r>
            <w:r w:rsidRPr="00AB7182">
              <w:rPr>
                <w:lang w:val="fr-FR"/>
              </w:rPr>
              <w:t>)</w:t>
            </w:r>
            <w:r w:rsidR="00302D47" w:rsidRPr="00AB7182">
              <w:rPr>
                <w:lang w:val="fr-FR"/>
              </w:rPr>
              <w:t xml:space="preserve"> :</w:t>
            </w:r>
          </w:p>
          <w:p w14:paraId="3E14B82B" w14:textId="77777777" w:rsidR="009114E1" w:rsidRPr="00AB7182" w:rsidRDefault="00302D47" w:rsidP="00302D47">
            <w:pPr>
              <w:pStyle w:val="TAC"/>
              <w:rPr>
                <w:lang w:val="fr-FR"/>
              </w:rPr>
            </w:pPr>
            <w:r w:rsidRPr="00AB7182">
              <w:rPr>
                <w:lang w:val="fr-FR"/>
              </w:rPr>
              <w:t>(T1, T2, isolate) (T1, T2, oneway) (T1, T2, bothway)</w:t>
            </w:r>
          </w:p>
        </w:tc>
      </w:tr>
      <w:tr w:rsidR="009114E1" w:rsidRPr="00AB7182" w14:paraId="218DE7C9" w14:textId="77777777">
        <w:trPr>
          <w:cantSplit/>
          <w:trHeight w:val="263"/>
        </w:trPr>
        <w:tc>
          <w:tcPr>
            <w:tcW w:w="9855" w:type="dxa"/>
            <w:gridSpan w:val="2"/>
          </w:tcPr>
          <w:p w14:paraId="1F3724DD" w14:textId="77777777" w:rsidR="009114E1" w:rsidRPr="00AB7182" w:rsidRDefault="009114E1" w:rsidP="009114E1">
            <w:pPr>
              <w:pStyle w:val="TAN"/>
            </w:pPr>
            <w:r w:rsidRPr="00AB7182">
              <w:t>NOTE</w:t>
            </w:r>
            <w:r w:rsidR="00E719EE" w:rsidRPr="00AB7182">
              <w:t xml:space="preserve"> 1</w:t>
            </w:r>
            <w:r w:rsidRPr="00AB7182">
              <w:t>:</w:t>
            </w:r>
            <w:r w:rsidR="00AB7182">
              <w:tab/>
            </w:r>
            <w:r w:rsidRPr="00AB7182">
              <w:t>If not supported then error code 444 shall be returned.</w:t>
            </w:r>
          </w:p>
        </w:tc>
      </w:tr>
    </w:tbl>
    <w:p w14:paraId="5C01D805" w14:textId="77777777" w:rsidR="009114E1" w:rsidRPr="00AB7182" w:rsidRDefault="009114E1" w:rsidP="009114E1"/>
    <w:p w14:paraId="4DC91507" w14:textId="77777777" w:rsidR="009114E1" w:rsidRPr="00AB7182" w:rsidRDefault="009114E1" w:rsidP="006460F5">
      <w:pPr>
        <w:pStyle w:val="Heading2"/>
      </w:pPr>
      <w:bookmarkStart w:id="104" w:name="_Toc177668465"/>
      <w:r w:rsidRPr="00AB7182">
        <w:t>A.7.9</w:t>
      </w:r>
      <w:r w:rsidRPr="00AB7182">
        <w:tab/>
        <w:t>Error Descriptor</w:t>
      </w:r>
      <w:bookmarkEnd w:id="104"/>
    </w:p>
    <w:p w14:paraId="363885E2" w14:textId="77777777" w:rsidR="009114E1" w:rsidRPr="00AB7182" w:rsidRDefault="009114E1" w:rsidP="009114E1">
      <w:pPr>
        <w:pStyle w:val="TH"/>
      </w:pPr>
      <w:r w:rsidRPr="00AB7182">
        <w:t>Table A.7.9/1: Error Codes Sent by MGCF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4928"/>
      </w:tblGrid>
      <w:tr w:rsidR="009114E1" w:rsidRPr="00AB7182" w14:paraId="7ADC2C75" w14:textId="77777777">
        <w:tc>
          <w:tcPr>
            <w:tcW w:w="5089" w:type="dxa"/>
          </w:tcPr>
          <w:p w14:paraId="31750EDC" w14:textId="77777777" w:rsidR="009114E1" w:rsidRPr="00AB7182" w:rsidRDefault="009114E1" w:rsidP="009114E1">
            <w:pPr>
              <w:pStyle w:val="TAH"/>
            </w:pPr>
            <w:r w:rsidRPr="00AB7182">
              <w:t>Supported H.248.8 Error Codes:</w:t>
            </w:r>
          </w:p>
        </w:tc>
        <w:tc>
          <w:tcPr>
            <w:tcW w:w="5090" w:type="dxa"/>
          </w:tcPr>
          <w:p w14:paraId="72C7ED01" w14:textId="77777777" w:rsidR="009114E1" w:rsidRPr="00AB7182" w:rsidRDefault="009114E1" w:rsidP="009114E1">
            <w:pPr>
              <w:pStyle w:val="TAC"/>
            </w:pPr>
            <w:r w:rsidRPr="00AB7182">
              <w:t>FFS &lt; list of individual numbers&gt;</w:t>
            </w:r>
          </w:p>
        </w:tc>
      </w:tr>
      <w:tr w:rsidR="009114E1" w:rsidRPr="00AB7182" w14:paraId="35A5BDAC" w14:textId="77777777">
        <w:tc>
          <w:tcPr>
            <w:tcW w:w="5089" w:type="dxa"/>
          </w:tcPr>
          <w:p w14:paraId="6BA27053" w14:textId="77777777" w:rsidR="009114E1" w:rsidRPr="00AB7182" w:rsidRDefault="009114E1" w:rsidP="009114E1">
            <w:pPr>
              <w:pStyle w:val="TAH"/>
            </w:pPr>
            <w:r w:rsidRPr="00AB7182">
              <w:t>Supported Error Codes defined in packages:</w:t>
            </w:r>
          </w:p>
        </w:tc>
        <w:tc>
          <w:tcPr>
            <w:tcW w:w="5090" w:type="dxa"/>
          </w:tcPr>
          <w:p w14:paraId="51BC08AD" w14:textId="77777777" w:rsidR="009114E1" w:rsidRPr="00AB7182" w:rsidRDefault="00662DB0" w:rsidP="009114E1">
            <w:pPr>
              <w:pStyle w:val="TAC"/>
            </w:pPr>
            <w:r w:rsidRPr="00AB7182">
              <w:t>All error codes defined in supported packages shall be supported.</w:t>
            </w:r>
          </w:p>
        </w:tc>
      </w:tr>
    </w:tbl>
    <w:p w14:paraId="326A4DBF" w14:textId="77777777" w:rsidR="009114E1" w:rsidRPr="00AB7182" w:rsidRDefault="009114E1" w:rsidP="009114E1"/>
    <w:p w14:paraId="33355F32" w14:textId="77777777" w:rsidR="009114E1" w:rsidRPr="00AB7182" w:rsidRDefault="009114E1" w:rsidP="009114E1">
      <w:pPr>
        <w:pStyle w:val="TH"/>
      </w:pPr>
      <w:r w:rsidRPr="00AB7182">
        <w:t>Table A.7.9/2: Error Codes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4928"/>
      </w:tblGrid>
      <w:tr w:rsidR="009114E1" w:rsidRPr="00AB7182" w14:paraId="2F8C333B" w14:textId="77777777">
        <w:tc>
          <w:tcPr>
            <w:tcW w:w="5089" w:type="dxa"/>
          </w:tcPr>
          <w:p w14:paraId="2191CD98" w14:textId="77777777" w:rsidR="009114E1" w:rsidRPr="00AB7182" w:rsidRDefault="009114E1" w:rsidP="009114E1">
            <w:pPr>
              <w:pStyle w:val="TAH"/>
            </w:pPr>
            <w:r w:rsidRPr="00AB7182">
              <w:t>Supported H.248.8 Error Codes:</w:t>
            </w:r>
          </w:p>
        </w:tc>
        <w:tc>
          <w:tcPr>
            <w:tcW w:w="5090" w:type="dxa"/>
          </w:tcPr>
          <w:p w14:paraId="7188FE2F" w14:textId="77777777" w:rsidR="009114E1" w:rsidRPr="00AB7182" w:rsidRDefault="009114E1" w:rsidP="009114E1">
            <w:pPr>
              <w:pStyle w:val="TAC"/>
            </w:pPr>
            <w:r w:rsidRPr="00AB7182">
              <w:t>FFS&lt; list of individual numbers&gt;</w:t>
            </w:r>
          </w:p>
        </w:tc>
      </w:tr>
      <w:tr w:rsidR="009114E1" w:rsidRPr="00AB7182" w14:paraId="66F27C75" w14:textId="77777777">
        <w:tc>
          <w:tcPr>
            <w:tcW w:w="5089" w:type="dxa"/>
          </w:tcPr>
          <w:p w14:paraId="3096367A" w14:textId="77777777" w:rsidR="009114E1" w:rsidRPr="00AB7182" w:rsidRDefault="009114E1" w:rsidP="009114E1">
            <w:pPr>
              <w:pStyle w:val="TAH"/>
            </w:pPr>
            <w:r w:rsidRPr="00AB7182">
              <w:t>Supported Error Codes defined in packages:</w:t>
            </w:r>
          </w:p>
        </w:tc>
        <w:tc>
          <w:tcPr>
            <w:tcW w:w="5090" w:type="dxa"/>
          </w:tcPr>
          <w:p w14:paraId="0DB4AA35" w14:textId="77777777" w:rsidR="009114E1" w:rsidRPr="00AB7182" w:rsidRDefault="00756757" w:rsidP="009114E1">
            <w:pPr>
              <w:pStyle w:val="TAC"/>
            </w:pPr>
            <w:r w:rsidRPr="00AB7182">
              <w:t xml:space="preserve">All error codes defined in supported packages </w:t>
            </w:r>
            <w:r w:rsidR="00662DB0" w:rsidRPr="00AB7182">
              <w:t>shall</w:t>
            </w:r>
            <w:r w:rsidRPr="00AB7182">
              <w:t xml:space="preserve"> be supported.</w:t>
            </w:r>
          </w:p>
        </w:tc>
      </w:tr>
    </w:tbl>
    <w:p w14:paraId="7F9D8019" w14:textId="77777777" w:rsidR="009114E1" w:rsidRPr="00AB7182" w:rsidRDefault="009114E1" w:rsidP="009114E1"/>
    <w:p w14:paraId="584838FD" w14:textId="77777777" w:rsidR="000616C2" w:rsidRPr="00AB7182" w:rsidRDefault="000616C2" w:rsidP="006460F5">
      <w:pPr>
        <w:pStyle w:val="Heading2"/>
      </w:pPr>
      <w:bookmarkStart w:id="105" w:name="_Toc177668466"/>
      <w:r w:rsidRPr="00AB7182">
        <w:t>A.7.10</w:t>
      </w:r>
      <w:r w:rsidRPr="00AB7182">
        <w:tab/>
        <w:t>TerminationState Descriptor</w:t>
      </w:r>
      <w:bookmarkEnd w:id="105"/>
    </w:p>
    <w:p w14:paraId="65BF3021" w14:textId="77777777" w:rsidR="000616C2" w:rsidRPr="00AB7182" w:rsidRDefault="000616C2" w:rsidP="000616C2">
      <w:pPr>
        <w:pStyle w:val="TH"/>
      </w:pPr>
      <w:r w:rsidRPr="00AB7182">
        <w:t>Table A.7.10/1: TerminationState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1"/>
      </w:tblGrid>
      <w:tr w:rsidR="000616C2" w:rsidRPr="00AB7182" w14:paraId="00EBFD95" w14:textId="77777777" w:rsidTr="006E4F1A">
        <w:tc>
          <w:tcPr>
            <w:tcW w:w="4924" w:type="dxa"/>
          </w:tcPr>
          <w:p w14:paraId="72A6433E" w14:textId="77777777" w:rsidR="000616C2" w:rsidRPr="00AB7182" w:rsidRDefault="000616C2" w:rsidP="000616C2">
            <w:pPr>
              <w:pStyle w:val="TAH"/>
            </w:pPr>
            <w:r w:rsidRPr="00AB7182">
              <w:t>TerminationState: ServiceStates:</w:t>
            </w:r>
          </w:p>
        </w:tc>
        <w:tc>
          <w:tcPr>
            <w:tcW w:w="4931" w:type="dxa"/>
          </w:tcPr>
          <w:p w14:paraId="6F6E98E2" w14:textId="77777777" w:rsidR="000616C2" w:rsidRPr="00AB7182" w:rsidRDefault="000616C2" w:rsidP="000616C2">
            <w:pPr>
              <w:pStyle w:val="TAC"/>
            </w:pPr>
            <w:r w:rsidRPr="00AB7182">
              <w:t>InService/OutofService</w:t>
            </w:r>
          </w:p>
        </w:tc>
      </w:tr>
      <w:tr w:rsidR="000616C2" w:rsidRPr="00AB7182" w14:paraId="0467ADA5" w14:textId="77777777" w:rsidTr="006E4F1A">
        <w:tc>
          <w:tcPr>
            <w:tcW w:w="4924" w:type="dxa"/>
          </w:tcPr>
          <w:p w14:paraId="786BEAC2" w14:textId="77777777" w:rsidR="000616C2" w:rsidRPr="00AB7182" w:rsidRDefault="000616C2" w:rsidP="000616C2">
            <w:pPr>
              <w:pStyle w:val="TAH"/>
            </w:pPr>
            <w:r w:rsidRPr="00AB7182">
              <w:t>TerminationState: EventBufferControl:</w:t>
            </w:r>
          </w:p>
        </w:tc>
        <w:tc>
          <w:tcPr>
            <w:tcW w:w="4931" w:type="dxa"/>
          </w:tcPr>
          <w:p w14:paraId="5F1A0611" w14:textId="77777777" w:rsidR="000616C2" w:rsidRPr="00AB7182" w:rsidRDefault="000616C2" w:rsidP="000616C2">
            <w:pPr>
              <w:pStyle w:val="TAC"/>
            </w:pPr>
            <w:r w:rsidRPr="00AB7182">
              <w:t>OFF</w:t>
            </w:r>
          </w:p>
        </w:tc>
      </w:tr>
    </w:tbl>
    <w:p w14:paraId="187D42E6" w14:textId="77777777" w:rsidR="000616C2" w:rsidRPr="00AB7182" w:rsidRDefault="000616C2" w:rsidP="009114E1"/>
    <w:p w14:paraId="187C2EA0" w14:textId="77777777" w:rsidR="009114E1" w:rsidRPr="00AB7182" w:rsidRDefault="009114E1" w:rsidP="006460F5">
      <w:pPr>
        <w:pStyle w:val="Heading1"/>
      </w:pPr>
      <w:bookmarkStart w:id="106" w:name="_Toc177668467"/>
      <w:r w:rsidRPr="00AB7182">
        <w:t>A.8</w:t>
      </w:r>
      <w:r w:rsidRPr="00AB7182">
        <w:tab/>
        <w:t>Command API</w:t>
      </w:r>
      <w:bookmarkEnd w:id="106"/>
    </w:p>
    <w:p w14:paraId="6F156506" w14:textId="77777777" w:rsidR="009114E1" w:rsidRPr="00AB7182" w:rsidRDefault="009114E1" w:rsidP="006460F5">
      <w:pPr>
        <w:pStyle w:val="Heading2"/>
      </w:pPr>
      <w:bookmarkStart w:id="107" w:name="_Toc177668468"/>
      <w:r w:rsidRPr="00AB7182">
        <w:t>A.8.1</w:t>
      </w:r>
      <w:r w:rsidRPr="00AB7182">
        <w:tab/>
        <w:t>Add</w:t>
      </w:r>
      <w:bookmarkEnd w:id="107"/>
    </w:p>
    <w:p w14:paraId="22D17A29" w14:textId="77777777" w:rsidR="009114E1" w:rsidRPr="00AB7182" w:rsidRDefault="009114E1" w:rsidP="009114E1">
      <w:pPr>
        <w:pStyle w:val="TH"/>
      </w:pPr>
      <w:r w:rsidRPr="00AB7182">
        <w:t>Table A.8.1/1: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2"/>
      </w:tblGrid>
      <w:tr w:rsidR="009114E1" w:rsidRPr="00AB7182" w14:paraId="0603FC98" w14:textId="77777777">
        <w:tc>
          <w:tcPr>
            <w:tcW w:w="5089" w:type="dxa"/>
          </w:tcPr>
          <w:p w14:paraId="59484EC9" w14:textId="77777777" w:rsidR="009114E1" w:rsidRPr="00AB7182" w:rsidRDefault="009114E1" w:rsidP="009114E1">
            <w:pPr>
              <w:pStyle w:val="TAH"/>
            </w:pPr>
            <w:r w:rsidRPr="00AB7182">
              <w:t>Descriptors used by Add Request:</w:t>
            </w:r>
          </w:p>
        </w:tc>
        <w:tc>
          <w:tcPr>
            <w:tcW w:w="5090" w:type="dxa"/>
          </w:tcPr>
          <w:p w14:paraId="46035155" w14:textId="77777777" w:rsidR="009114E1" w:rsidRPr="00AB7182" w:rsidRDefault="009114E1" w:rsidP="009114E1">
            <w:pPr>
              <w:pStyle w:val="TAC"/>
            </w:pPr>
            <w:r w:rsidRPr="00AB7182">
              <w:t>Events, Signals, Media (LocalControl, Local And Remote), Audit</w:t>
            </w:r>
          </w:p>
          <w:p w14:paraId="0853FB54" w14:textId="77777777" w:rsidR="009114E1" w:rsidRPr="00AB7182" w:rsidRDefault="009114E1" w:rsidP="009114E1">
            <w:pPr>
              <w:pStyle w:val="TAC"/>
            </w:pPr>
          </w:p>
          <w:p w14:paraId="18DD8A01" w14:textId="77777777" w:rsidR="009114E1" w:rsidRPr="00AB7182" w:rsidRDefault="009114E1" w:rsidP="009114E1">
            <w:pPr>
              <w:pStyle w:val="TAC"/>
            </w:pPr>
          </w:p>
        </w:tc>
      </w:tr>
    </w:tbl>
    <w:p w14:paraId="61FDF77B" w14:textId="77777777" w:rsidR="009114E1" w:rsidRPr="00AB7182" w:rsidRDefault="009114E1" w:rsidP="009114E1"/>
    <w:p w14:paraId="670C2696" w14:textId="77777777" w:rsidR="009114E1" w:rsidRPr="00AB7182" w:rsidRDefault="009114E1" w:rsidP="009114E1">
      <w:pPr>
        <w:pStyle w:val="TH"/>
      </w:pPr>
      <w:r w:rsidRPr="00AB7182">
        <w:lastRenderedPageBreak/>
        <w:t>Table A.8.1/2: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62F43B2B" w14:textId="77777777">
        <w:tc>
          <w:tcPr>
            <w:tcW w:w="5089" w:type="dxa"/>
          </w:tcPr>
          <w:p w14:paraId="583140D3" w14:textId="77777777" w:rsidR="009114E1" w:rsidRPr="00AB7182" w:rsidRDefault="009114E1" w:rsidP="009114E1">
            <w:pPr>
              <w:pStyle w:val="TAH"/>
            </w:pPr>
            <w:r w:rsidRPr="00AB7182">
              <w:t>Descriptors used by Add Reply:</w:t>
            </w:r>
          </w:p>
        </w:tc>
        <w:tc>
          <w:tcPr>
            <w:tcW w:w="5090" w:type="dxa"/>
          </w:tcPr>
          <w:p w14:paraId="7490D3EA" w14:textId="77777777" w:rsidR="009114E1" w:rsidRPr="00AB7182" w:rsidRDefault="009114E1" w:rsidP="009114E1">
            <w:pPr>
              <w:pStyle w:val="TAC"/>
            </w:pPr>
            <w:r w:rsidRPr="00AB7182">
              <w:t>Events, Signals, Media (LocalControl, Local And Remote), Error, Audit</w:t>
            </w:r>
          </w:p>
          <w:p w14:paraId="731E9C1C" w14:textId="77777777" w:rsidR="009114E1" w:rsidRPr="00AB7182" w:rsidRDefault="009114E1" w:rsidP="009114E1">
            <w:pPr>
              <w:pStyle w:val="TAC"/>
            </w:pPr>
          </w:p>
          <w:p w14:paraId="7857D1C8" w14:textId="77777777" w:rsidR="00B814B7" w:rsidRPr="00AB7182" w:rsidRDefault="009114E1" w:rsidP="00B814B7">
            <w:pPr>
              <w:pStyle w:val="TAC"/>
              <w:jc w:val="left"/>
              <w:rPr>
                <w:noProof/>
              </w:rPr>
            </w:pPr>
            <w:r w:rsidRPr="00AB7182">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B814B7" w:rsidRPr="00AB7182">
              <w:rPr>
                <w:noProof/>
              </w:rPr>
              <w:t xml:space="preserve"> Exceptions to this rule are:</w:t>
            </w:r>
          </w:p>
          <w:p w14:paraId="5C17F059" w14:textId="77777777" w:rsidR="00B814B7" w:rsidRPr="00AB7182" w:rsidRDefault="00870B8D" w:rsidP="00870B8D">
            <w:pPr>
              <w:pStyle w:val="TAC"/>
              <w:jc w:val="left"/>
              <w:rPr>
                <w:noProof/>
              </w:rPr>
            </w:pPr>
            <w:r w:rsidRPr="00AB7182">
              <w:t>-</w:t>
            </w:r>
            <w:r w:rsidRPr="00AB7182">
              <w:tab/>
            </w:r>
            <w:r w:rsidR="00B814B7" w:rsidRPr="00AB7182">
              <w:rPr>
                <w:noProof/>
              </w:rPr>
              <w:t>The Error Descriptor</w:t>
            </w:r>
          </w:p>
          <w:p w14:paraId="1D6C6891" w14:textId="77777777" w:rsidR="009114E1" w:rsidRPr="00AB7182" w:rsidRDefault="00870B8D" w:rsidP="00870B8D">
            <w:pPr>
              <w:pStyle w:val="TAC"/>
              <w:jc w:val="left"/>
              <w:rPr>
                <w:noProof/>
              </w:rPr>
            </w:pPr>
            <w:r w:rsidRPr="00AB7182">
              <w:t>-</w:t>
            </w:r>
            <w:r w:rsidRPr="00AB7182">
              <w:tab/>
            </w:r>
            <w:r w:rsidR="00B814B7" w:rsidRPr="00AB7182">
              <w:rPr>
                <w:noProof/>
              </w:rPr>
              <w:t>SDP properties returned in "Reserve IMS Connection Point" and "Reserve IMS Connection Point and Configure Remote Resources" procedures, as specified in A.17.2.2 and A.17.2.4</w:t>
            </w:r>
          </w:p>
        </w:tc>
      </w:tr>
    </w:tbl>
    <w:p w14:paraId="4E8EDF2D" w14:textId="77777777" w:rsidR="009114E1" w:rsidRPr="00AB7182" w:rsidRDefault="009114E1" w:rsidP="009114E1"/>
    <w:p w14:paraId="5A14932B" w14:textId="77777777" w:rsidR="009114E1" w:rsidRPr="00AB7182" w:rsidRDefault="009114E1" w:rsidP="006460F5">
      <w:pPr>
        <w:pStyle w:val="Heading2"/>
      </w:pPr>
      <w:bookmarkStart w:id="108" w:name="_Toc177668469"/>
      <w:r w:rsidRPr="00AB7182">
        <w:t>A.8.2</w:t>
      </w:r>
      <w:r w:rsidRPr="00AB7182">
        <w:tab/>
        <w:t>Modify</w:t>
      </w:r>
      <w:bookmarkEnd w:id="108"/>
    </w:p>
    <w:p w14:paraId="625EBFF2" w14:textId="77777777" w:rsidR="009114E1" w:rsidRPr="00AB7182" w:rsidRDefault="009114E1" w:rsidP="009114E1">
      <w:pPr>
        <w:pStyle w:val="TH"/>
      </w:pPr>
      <w:r w:rsidRPr="00AB7182">
        <w:t>Table A.8.2/1: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2"/>
      </w:tblGrid>
      <w:tr w:rsidR="009114E1" w:rsidRPr="00AB7182" w14:paraId="4C48E974" w14:textId="77777777">
        <w:tc>
          <w:tcPr>
            <w:tcW w:w="5089" w:type="dxa"/>
          </w:tcPr>
          <w:p w14:paraId="67F69342" w14:textId="77777777" w:rsidR="009114E1" w:rsidRPr="00AB7182" w:rsidRDefault="009114E1" w:rsidP="009114E1">
            <w:pPr>
              <w:pStyle w:val="TAH"/>
            </w:pPr>
            <w:r w:rsidRPr="00AB7182">
              <w:t>Descriptors used by Modify Request:</w:t>
            </w:r>
          </w:p>
        </w:tc>
        <w:tc>
          <w:tcPr>
            <w:tcW w:w="5090" w:type="dxa"/>
          </w:tcPr>
          <w:p w14:paraId="797C3DD7" w14:textId="77777777" w:rsidR="009114E1" w:rsidRPr="00AB7182" w:rsidRDefault="009114E1" w:rsidP="00132775">
            <w:pPr>
              <w:pStyle w:val="TAL"/>
            </w:pPr>
            <w:r w:rsidRPr="00AB7182">
              <w:t>Events, Signals, Media (LocalControl, Local And Remote), Audit</w:t>
            </w:r>
          </w:p>
          <w:p w14:paraId="2E5D4C67" w14:textId="77777777" w:rsidR="009114E1" w:rsidRPr="00AB7182" w:rsidRDefault="009114E1" w:rsidP="00132775">
            <w:pPr>
              <w:pStyle w:val="TAL"/>
            </w:pPr>
          </w:p>
        </w:tc>
      </w:tr>
    </w:tbl>
    <w:p w14:paraId="2430DF68" w14:textId="77777777" w:rsidR="009114E1" w:rsidRPr="00AB7182" w:rsidRDefault="009114E1" w:rsidP="009114E1"/>
    <w:p w14:paraId="01F77193" w14:textId="77777777" w:rsidR="009114E1" w:rsidRPr="00AB7182" w:rsidRDefault="009114E1" w:rsidP="009114E1">
      <w:pPr>
        <w:pStyle w:val="TH"/>
      </w:pPr>
      <w:r w:rsidRPr="00AB7182">
        <w:t>Table A.8.2/2: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1324649F" w14:textId="77777777">
        <w:tc>
          <w:tcPr>
            <w:tcW w:w="5089" w:type="dxa"/>
          </w:tcPr>
          <w:p w14:paraId="0CCCD13F" w14:textId="77777777" w:rsidR="009114E1" w:rsidRPr="00AB7182" w:rsidRDefault="009114E1" w:rsidP="009114E1">
            <w:pPr>
              <w:pStyle w:val="TAH"/>
            </w:pPr>
            <w:r w:rsidRPr="00AB7182">
              <w:t>Descriptors used by Modify Reply:</w:t>
            </w:r>
          </w:p>
        </w:tc>
        <w:tc>
          <w:tcPr>
            <w:tcW w:w="5090" w:type="dxa"/>
          </w:tcPr>
          <w:p w14:paraId="28842440" w14:textId="77777777" w:rsidR="009114E1" w:rsidRPr="00AB7182" w:rsidRDefault="009114E1" w:rsidP="00132775">
            <w:pPr>
              <w:pStyle w:val="TAL"/>
            </w:pPr>
            <w:r w:rsidRPr="00AB7182">
              <w:t>Events, Signals, Media (LocalControl, Local And Remote), Error, Audit</w:t>
            </w:r>
          </w:p>
          <w:p w14:paraId="706F64DC" w14:textId="77777777" w:rsidR="009114E1" w:rsidRPr="00AB7182" w:rsidRDefault="009114E1" w:rsidP="00132775">
            <w:pPr>
              <w:pStyle w:val="TAL"/>
            </w:pPr>
          </w:p>
          <w:p w14:paraId="7C7D30A9" w14:textId="77777777" w:rsidR="00B814B7" w:rsidRPr="00AB7182" w:rsidRDefault="009114E1" w:rsidP="00B814B7">
            <w:pPr>
              <w:pStyle w:val="TAC"/>
              <w:jc w:val="left"/>
              <w:rPr>
                <w:noProof/>
              </w:rPr>
            </w:pPr>
            <w:r w:rsidRPr="00AB7182">
              <w:rPr>
                <w:noProof/>
              </w:rPr>
              <w:t>When command request excludes an Audit Descriptor, the MGW response shall only include descriptors which contained underspecified or overspecified properties in the command reques. Furthermore, only those properties that were underspecified or overspecified in the request shall be sent in the reply.</w:t>
            </w:r>
            <w:r w:rsidR="00B814B7" w:rsidRPr="00AB7182">
              <w:rPr>
                <w:noProof/>
              </w:rPr>
              <w:t xml:space="preserve"> Exceptions to this rule are:</w:t>
            </w:r>
          </w:p>
          <w:p w14:paraId="69C0B8CE" w14:textId="77777777" w:rsidR="00B814B7" w:rsidRPr="00AB7182" w:rsidRDefault="00870B8D" w:rsidP="00870B8D">
            <w:pPr>
              <w:pStyle w:val="TAC"/>
              <w:jc w:val="left"/>
              <w:rPr>
                <w:noProof/>
              </w:rPr>
            </w:pPr>
            <w:r w:rsidRPr="00AB7182">
              <w:t>-</w:t>
            </w:r>
            <w:r w:rsidRPr="00AB7182">
              <w:tab/>
            </w:r>
            <w:r w:rsidR="00B814B7" w:rsidRPr="00AB7182">
              <w:rPr>
                <w:noProof/>
              </w:rPr>
              <w:t>The Error Descriptor</w:t>
            </w:r>
          </w:p>
          <w:p w14:paraId="217EA8F4" w14:textId="77777777" w:rsidR="009114E1" w:rsidRPr="00AB7182" w:rsidRDefault="00870B8D" w:rsidP="00870B8D">
            <w:pPr>
              <w:pStyle w:val="TAC"/>
              <w:jc w:val="left"/>
              <w:rPr>
                <w:noProof/>
              </w:rPr>
            </w:pPr>
            <w:r w:rsidRPr="00AB7182">
              <w:t>-</w:t>
            </w:r>
            <w:r w:rsidRPr="00AB7182">
              <w:tab/>
            </w:r>
            <w:r w:rsidR="00B814B7" w:rsidRPr="00AB7182">
              <w:rPr>
                <w:noProof/>
              </w:rPr>
              <w:t>SDP properties returned in "Configure IMS Resources" procedure as specified in A.17.2.3.</w:t>
            </w:r>
          </w:p>
        </w:tc>
      </w:tr>
    </w:tbl>
    <w:p w14:paraId="7634E247" w14:textId="77777777" w:rsidR="009114E1" w:rsidRPr="00AB7182" w:rsidRDefault="009114E1" w:rsidP="009114E1"/>
    <w:p w14:paraId="65D9B8AC" w14:textId="77777777" w:rsidR="009114E1" w:rsidRPr="00AB7182" w:rsidRDefault="009114E1" w:rsidP="006460F5">
      <w:pPr>
        <w:pStyle w:val="Heading2"/>
      </w:pPr>
      <w:bookmarkStart w:id="109" w:name="_Toc177668470"/>
      <w:r w:rsidRPr="00AB7182">
        <w:t>A.8.3</w:t>
      </w:r>
      <w:r w:rsidRPr="00AB7182">
        <w:tab/>
        <w:t>Subtract</w:t>
      </w:r>
      <w:bookmarkEnd w:id="109"/>
    </w:p>
    <w:p w14:paraId="6C8E9A7D" w14:textId="77777777" w:rsidR="009114E1" w:rsidRPr="00AB7182" w:rsidRDefault="009114E1" w:rsidP="009114E1">
      <w:pPr>
        <w:pStyle w:val="TH"/>
      </w:pPr>
      <w:r w:rsidRPr="00AB7182">
        <w:t xml:space="preserve">Table A.8.3/1: </w:t>
      </w:r>
      <w:r w:rsidRPr="00AB7182">
        <w:rPr>
          <w:bCs/>
        </w:rPr>
        <w:t xml:space="preserve">Descriptor used by </w:t>
      </w:r>
      <w:r w:rsidRPr="00AB7182">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5"/>
        <w:gridCol w:w="4920"/>
      </w:tblGrid>
      <w:tr w:rsidR="009114E1" w:rsidRPr="00AB7182" w14:paraId="3354096D" w14:textId="77777777">
        <w:tc>
          <w:tcPr>
            <w:tcW w:w="4935" w:type="dxa"/>
          </w:tcPr>
          <w:p w14:paraId="35C99EDA" w14:textId="77777777" w:rsidR="009114E1" w:rsidRPr="00AB7182" w:rsidRDefault="009114E1" w:rsidP="009114E1">
            <w:pPr>
              <w:pStyle w:val="TAH"/>
            </w:pPr>
            <w:r w:rsidRPr="00AB7182">
              <w:t>Descriptors used by Subtract Request:</w:t>
            </w:r>
          </w:p>
        </w:tc>
        <w:tc>
          <w:tcPr>
            <w:tcW w:w="4920" w:type="dxa"/>
          </w:tcPr>
          <w:p w14:paraId="12DFEB56" w14:textId="77777777" w:rsidR="009114E1" w:rsidRPr="00AB7182" w:rsidRDefault="009114E1" w:rsidP="009114E1">
            <w:pPr>
              <w:pStyle w:val="TAC"/>
            </w:pPr>
            <w:r w:rsidRPr="00AB7182">
              <w:t>AUDIT (empty)</w:t>
            </w:r>
            <w:r w:rsidR="00743CEC" w:rsidRPr="00AB7182">
              <w:t xml:space="preserve"> or NONE</w:t>
            </w:r>
          </w:p>
        </w:tc>
      </w:tr>
    </w:tbl>
    <w:p w14:paraId="39FA6381" w14:textId="77777777" w:rsidR="009114E1" w:rsidRPr="00AB7182" w:rsidRDefault="009114E1" w:rsidP="009114E1">
      <w:pPr>
        <w:pStyle w:val="TH"/>
      </w:pPr>
    </w:p>
    <w:p w14:paraId="55C81B96" w14:textId="77777777" w:rsidR="009114E1" w:rsidRPr="00AB7182" w:rsidRDefault="009114E1" w:rsidP="009114E1">
      <w:pPr>
        <w:pStyle w:val="TH"/>
      </w:pPr>
      <w:r w:rsidRPr="00AB7182">
        <w:t xml:space="preserve">Table A.8.3/2: </w:t>
      </w:r>
      <w:r w:rsidRPr="00AB7182">
        <w:rPr>
          <w:bCs/>
        </w:rPr>
        <w:t xml:space="preserve">Descriptor used by </w:t>
      </w:r>
      <w:r w:rsidRPr="00AB7182">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465177ED" w14:textId="77777777">
        <w:tc>
          <w:tcPr>
            <w:tcW w:w="5089" w:type="dxa"/>
          </w:tcPr>
          <w:p w14:paraId="78D72D85" w14:textId="77777777" w:rsidR="009114E1" w:rsidRPr="00AB7182" w:rsidRDefault="009114E1" w:rsidP="009114E1">
            <w:pPr>
              <w:pStyle w:val="TAH"/>
            </w:pPr>
            <w:r w:rsidRPr="00AB7182">
              <w:t>Descriptors used by Subtract Reply:</w:t>
            </w:r>
          </w:p>
        </w:tc>
        <w:tc>
          <w:tcPr>
            <w:tcW w:w="5090" w:type="dxa"/>
          </w:tcPr>
          <w:p w14:paraId="71FA33F6" w14:textId="77777777" w:rsidR="00743CEC" w:rsidRPr="00AB7182" w:rsidRDefault="009114E1" w:rsidP="00743CEC">
            <w:pPr>
              <w:pStyle w:val="TAC"/>
              <w:jc w:val="left"/>
            </w:pPr>
            <w:r w:rsidRPr="00AB7182">
              <w:t>None</w:t>
            </w:r>
            <w:r w:rsidR="00743CEC" w:rsidRPr="00AB7182">
              <w:t xml:space="preserve"> or Statistics</w:t>
            </w:r>
          </w:p>
          <w:p w14:paraId="26A84CE5" w14:textId="77777777" w:rsidR="00743CEC" w:rsidRPr="00AB7182" w:rsidRDefault="00743CEC" w:rsidP="00743CEC">
            <w:pPr>
              <w:pStyle w:val="TAC"/>
              <w:jc w:val="left"/>
            </w:pPr>
          </w:p>
          <w:p w14:paraId="219AAFA8" w14:textId="77777777" w:rsidR="009114E1" w:rsidRPr="00AB7182" w:rsidRDefault="00743CEC" w:rsidP="00132775">
            <w:pPr>
              <w:pStyle w:val="TAL"/>
            </w:pPr>
            <w:r w:rsidRPr="00AB7182">
              <w:t>When command request contai</w:t>
            </w:r>
            <w:r w:rsidRPr="00AB7182">
              <w:rPr>
                <w:noProof/>
              </w:rPr>
              <w:t>ns "Audit(empty)", then no statistics are returned. Otherwise, connection statistics are returned in the Subtract reply dependent on the supported packages (see clause A.14).</w:t>
            </w:r>
          </w:p>
        </w:tc>
      </w:tr>
    </w:tbl>
    <w:p w14:paraId="3E72AC45" w14:textId="77777777" w:rsidR="009114E1" w:rsidRPr="00AB7182" w:rsidRDefault="009114E1" w:rsidP="009114E1"/>
    <w:p w14:paraId="50479F7E" w14:textId="77777777" w:rsidR="009114E1" w:rsidRPr="00AB7182" w:rsidRDefault="009114E1" w:rsidP="006460F5">
      <w:pPr>
        <w:pStyle w:val="Heading2"/>
      </w:pPr>
      <w:bookmarkStart w:id="110" w:name="_Toc177668471"/>
      <w:r w:rsidRPr="00AB7182">
        <w:lastRenderedPageBreak/>
        <w:t>A.8.4</w:t>
      </w:r>
      <w:r w:rsidRPr="00AB7182">
        <w:tab/>
        <w:t>Move</w:t>
      </w:r>
      <w:bookmarkEnd w:id="110"/>
    </w:p>
    <w:p w14:paraId="66BE891A" w14:textId="77777777" w:rsidR="009114E1" w:rsidRPr="00AB7182" w:rsidRDefault="009114E1" w:rsidP="009114E1">
      <w:pPr>
        <w:pStyle w:val="TH"/>
      </w:pPr>
      <w:r w:rsidRPr="00AB7182">
        <w:t>Table A.8.4/1: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9114E1" w:rsidRPr="00AB7182" w14:paraId="2FF3390E" w14:textId="77777777">
        <w:tc>
          <w:tcPr>
            <w:tcW w:w="4939" w:type="dxa"/>
          </w:tcPr>
          <w:p w14:paraId="369E8C9A" w14:textId="77777777" w:rsidR="009114E1" w:rsidRPr="00AB7182" w:rsidRDefault="009114E1" w:rsidP="009114E1">
            <w:pPr>
              <w:pStyle w:val="TAH"/>
            </w:pPr>
            <w:r w:rsidRPr="00AB7182">
              <w:t>Move command used:</w:t>
            </w:r>
          </w:p>
        </w:tc>
        <w:tc>
          <w:tcPr>
            <w:tcW w:w="4916" w:type="dxa"/>
          </w:tcPr>
          <w:p w14:paraId="7B84C7D5" w14:textId="77777777" w:rsidR="009114E1" w:rsidRPr="00AB7182" w:rsidRDefault="009114E1" w:rsidP="009114E1">
            <w:pPr>
              <w:pStyle w:val="TAC"/>
            </w:pPr>
            <w:r w:rsidRPr="00AB7182">
              <w:t>Optional(NOTE)</w:t>
            </w:r>
          </w:p>
        </w:tc>
      </w:tr>
      <w:tr w:rsidR="009114E1" w:rsidRPr="00AB7182" w14:paraId="64550F41" w14:textId="77777777">
        <w:trPr>
          <w:cantSplit/>
        </w:trPr>
        <w:tc>
          <w:tcPr>
            <w:tcW w:w="9855" w:type="dxa"/>
            <w:gridSpan w:val="2"/>
          </w:tcPr>
          <w:p w14:paraId="20E09F89" w14:textId="77777777" w:rsidR="009114E1" w:rsidRPr="00AB7182" w:rsidRDefault="009114E1" w:rsidP="009114E1">
            <w:pPr>
              <w:pStyle w:val="TAN"/>
            </w:pPr>
            <w:r w:rsidRPr="00AB7182">
              <w:t>NOTE:</w:t>
            </w:r>
            <w:r w:rsidR="00AB7182">
              <w:tab/>
            </w:r>
            <w:r w:rsidRPr="00AB7182">
              <w:t>If not supported then error code 443 shall be returned.</w:t>
            </w:r>
          </w:p>
        </w:tc>
      </w:tr>
    </w:tbl>
    <w:p w14:paraId="2E370B34" w14:textId="77777777" w:rsidR="009114E1" w:rsidRPr="00AB7182" w:rsidRDefault="009114E1" w:rsidP="009114E1"/>
    <w:p w14:paraId="10B59486" w14:textId="77777777" w:rsidR="009114E1" w:rsidRPr="00AB7182" w:rsidRDefault="009114E1" w:rsidP="009114E1">
      <w:pPr>
        <w:pStyle w:val="TH"/>
      </w:pPr>
      <w:r w:rsidRPr="00AB7182">
        <w:t>Table A.8.4/2: Descriptors used by Move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91"/>
      </w:tblGrid>
      <w:tr w:rsidR="009114E1" w:rsidRPr="00AB7182" w14:paraId="2B40ED18" w14:textId="77777777">
        <w:tc>
          <w:tcPr>
            <w:tcW w:w="4785" w:type="dxa"/>
          </w:tcPr>
          <w:p w14:paraId="210F88DC" w14:textId="77777777" w:rsidR="009114E1" w:rsidRPr="00AB7182" w:rsidRDefault="009114E1" w:rsidP="009114E1">
            <w:pPr>
              <w:pStyle w:val="TAH"/>
            </w:pPr>
            <w:r w:rsidRPr="00AB7182">
              <w:t>Descriptors used by Move Request:</w:t>
            </w:r>
          </w:p>
        </w:tc>
        <w:tc>
          <w:tcPr>
            <w:tcW w:w="4791" w:type="dxa"/>
          </w:tcPr>
          <w:p w14:paraId="6C0231E4" w14:textId="77777777" w:rsidR="009114E1" w:rsidRPr="00AB7182" w:rsidRDefault="009114E1" w:rsidP="00132775">
            <w:pPr>
              <w:pStyle w:val="TAL"/>
            </w:pPr>
            <w:r w:rsidRPr="00AB7182">
              <w:t>Events, Signals, Media (LocalControl, Local And Remote), Audit</w:t>
            </w:r>
          </w:p>
        </w:tc>
      </w:tr>
    </w:tbl>
    <w:p w14:paraId="74D46F88" w14:textId="77777777" w:rsidR="009114E1" w:rsidRPr="00AB7182" w:rsidRDefault="009114E1" w:rsidP="009114E1"/>
    <w:p w14:paraId="14C7AEFE" w14:textId="77777777" w:rsidR="009114E1" w:rsidRPr="00AB7182" w:rsidRDefault="009114E1" w:rsidP="009114E1">
      <w:pPr>
        <w:pStyle w:val="TH"/>
      </w:pPr>
      <w:r w:rsidRPr="00AB7182">
        <w:t>Table A.8.4/3: Descriptors used by Move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91"/>
      </w:tblGrid>
      <w:tr w:rsidR="009114E1" w:rsidRPr="00AB7182" w14:paraId="016A6D63" w14:textId="77777777">
        <w:tc>
          <w:tcPr>
            <w:tcW w:w="4785" w:type="dxa"/>
          </w:tcPr>
          <w:p w14:paraId="4B91000B" w14:textId="77777777" w:rsidR="009114E1" w:rsidRPr="00AB7182" w:rsidRDefault="009114E1" w:rsidP="009114E1">
            <w:pPr>
              <w:pStyle w:val="TAH"/>
            </w:pPr>
            <w:r w:rsidRPr="00AB7182">
              <w:t>Descriptors used by Move Reply</w:t>
            </w:r>
          </w:p>
        </w:tc>
        <w:tc>
          <w:tcPr>
            <w:tcW w:w="4791" w:type="dxa"/>
          </w:tcPr>
          <w:p w14:paraId="14BB8190" w14:textId="77777777" w:rsidR="00B814B7" w:rsidRPr="00AB7182" w:rsidRDefault="009114E1" w:rsidP="00B814B7">
            <w:pPr>
              <w:pStyle w:val="TAL"/>
            </w:pPr>
            <w:r w:rsidRPr="00AB7182">
              <w:t>Events, Signals, Media (LocalControl, Local And Remote), Error, Audit</w:t>
            </w:r>
            <w:r w:rsidR="00B814B7" w:rsidRPr="00AB7182">
              <w:t>.</w:t>
            </w:r>
          </w:p>
          <w:p w14:paraId="78662370" w14:textId="77777777" w:rsidR="009114E1" w:rsidRPr="00AB7182" w:rsidRDefault="00B814B7" w:rsidP="00B814B7">
            <w:pPr>
              <w:pStyle w:val="TAL"/>
            </w:pPr>
            <w:r w:rsidRPr="00AB7182">
              <w:rPr>
                <w:noProof/>
              </w:rPr>
              <w:t>When command request excludes an Audit Descriptor, the MGW response shall only include descriptors which contained underspecified or overspecified properties in the command request, with the exception of the Error Descriptor. Furthermore, only those properties that were underspecified or overspecified in the request shall be sent in the reply.</w:t>
            </w:r>
          </w:p>
        </w:tc>
      </w:tr>
    </w:tbl>
    <w:p w14:paraId="6AF31F71" w14:textId="77777777" w:rsidR="009114E1" w:rsidRPr="00AB7182" w:rsidRDefault="009114E1" w:rsidP="009114E1"/>
    <w:p w14:paraId="0C0A1FE6" w14:textId="77777777" w:rsidR="00E551E4" w:rsidRPr="00AB7182" w:rsidRDefault="00E551E4" w:rsidP="006460F5">
      <w:pPr>
        <w:pStyle w:val="Heading2"/>
      </w:pPr>
      <w:bookmarkStart w:id="111" w:name="_Toc177668472"/>
      <w:r w:rsidRPr="00AB7182">
        <w:t>A.8.5</w:t>
      </w:r>
      <w:r w:rsidRPr="00AB7182">
        <w:tab/>
        <w:t>Auditvalue</w:t>
      </w:r>
      <w:bookmarkEnd w:id="111"/>
    </w:p>
    <w:p w14:paraId="7B768481" w14:textId="77777777" w:rsidR="00E551E4" w:rsidRPr="00AB7182" w:rsidRDefault="00E551E4" w:rsidP="00E551E4">
      <w:pPr>
        <w:pStyle w:val="TH"/>
        <w:tabs>
          <w:tab w:val="left" w:pos="8222"/>
        </w:tabs>
      </w:pPr>
      <w:r w:rsidRPr="00AB7182">
        <w:t>Table A.8.5</w:t>
      </w:r>
      <w:r w:rsidR="00D84BA1" w:rsidRPr="00AB7182">
        <w:t>/1</w:t>
      </w:r>
      <w:r w:rsidRPr="00AB7182">
        <w:t>: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4"/>
        <w:gridCol w:w="4162"/>
        <w:gridCol w:w="3403"/>
      </w:tblGrid>
      <w:tr w:rsidR="00E551E4" w:rsidRPr="00AB7182" w14:paraId="385291B6" w14:textId="77777777" w:rsidTr="00F50AE8">
        <w:trPr>
          <w:cantSplit/>
        </w:trPr>
        <w:tc>
          <w:tcPr>
            <w:tcW w:w="2324" w:type="dxa"/>
          </w:tcPr>
          <w:p w14:paraId="0CC653C9" w14:textId="77777777" w:rsidR="00E551E4" w:rsidRPr="00AB7182" w:rsidRDefault="00E551E4" w:rsidP="00F50AE8">
            <w:pPr>
              <w:pStyle w:val="TAH"/>
              <w:tabs>
                <w:tab w:val="left" w:pos="8222"/>
              </w:tabs>
            </w:pPr>
            <w:r w:rsidRPr="00AB7182">
              <w:t>Audited Properties:</w:t>
            </w:r>
          </w:p>
        </w:tc>
        <w:tc>
          <w:tcPr>
            <w:tcW w:w="4162" w:type="dxa"/>
          </w:tcPr>
          <w:p w14:paraId="2F88F081" w14:textId="77777777" w:rsidR="00E551E4" w:rsidRPr="00AB7182" w:rsidRDefault="00E551E4" w:rsidP="00F50AE8">
            <w:pPr>
              <w:pStyle w:val="TAH"/>
              <w:tabs>
                <w:tab w:val="left" w:pos="8222"/>
              </w:tabs>
            </w:pPr>
            <w:r w:rsidRPr="00AB7182">
              <w:t>Property Name and Identity</w:t>
            </w:r>
          </w:p>
        </w:tc>
        <w:tc>
          <w:tcPr>
            <w:tcW w:w="3403" w:type="dxa"/>
          </w:tcPr>
          <w:p w14:paraId="337F5E54" w14:textId="77777777" w:rsidR="00E551E4" w:rsidRPr="00AB7182" w:rsidRDefault="00E551E4" w:rsidP="00F50AE8">
            <w:pPr>
              <w:pStyle w:val="TAH"/>
              <w:tabs>
                <w:tab w:val="left" w:pos="8222"/>
              </w:tabs>
            </w:pPr>
            <w:r w:rsidRPr="00AB7182">
              <w:t xml:space="preserve">Descriptor </w:t>
            </w:r>
          </w:p>
        </w:tc>
      </w:tr>
      <w:tr w:rsidR="00E551E4" w:rsidRPr="00AB7182" w14:paraId="73EBAB86" w14:textId="77777777" w:rsidTr="00F50AE8">
        <w:trPr>
          <w:cantSplit/>
        </w:trPr>
        <w:tc>
          <w:tcPr>
            <w:tcW w:w="2324" w:type="dxa"/>
          </w:tcPr>
          <w:p w14:paraId="52ACBABF" w14:textId="77777777" w:rsidR="00E551E4" w:rsidRPr="00AB7182" w:rsidRDefault="00E551E4" w:rsidP="00F50AE8">
            <w:pPr>
              <w:pStyle w:val="TAC"/>
              <w:tabs>
                <w:tab w:val="left" w:pos="8222"/>
              </w:tabs>
              <w:rPr>
                <w:b/>
                <w:bCs/>
                <w:iCs/>
              </w:rPr>
            </w:pPr>
            <w:r w:rsidRPr="00AB7182">
              <w:t>Termination ID</w:t>
            </w:r>
          </w:p>
        </w:tc>
        <w:tc>
          <w:tcPr>
            <w:tcW w:w="4162" w:type="dxa"/>
          </w:tcPr>
          <w:p w14:paraId="4785241A" w14:textId="77777777" w:rsidR="00E551E4" w:rsidRPr="00AB7182" w:rsidRDefault="00E551E4" w:rsidP="00F50AE8">
            <w:pPr>
              <w:pStyle w:val="TAC"/>
              <w:tabs>
                <w:tab w:val="left" w:pos="8222"/>
              </w:tabs>
            </w:pPr>
            <w:r w:rsidRPr="00AB7182">
              <w:t>TerminationState:</w:t>
            </w:r>
          </w:p>
          <w:p w14:paraId="59C6D6CE" w14:textId="77777777" w:rsidR="00E551E4" w:rsidRPr="00AB7182" w:rsidRDefault="00E551E4" w:rsidP="00F50AE8">
            <w:pPr>
              <w:pStyle w:val="TAC"/>
              <w:tabs>
                <w:tab w:val="left" w:pos="8222"/>
              </w:tabs>
            </w:pPr>
            <w:r w:rsidRPr="00AB7182">
              <w:t>- TDM: ALL (indicating 1 TDM group NOTE3), individual termination</w:t>
            </w:r>
            <w:r w:rsidR="000E094C" w:rsidRPr="00AB7182">
              <w:t xml:space="preserve"> (NOTE 4)</w:t>
            </w:r>
          </w:p>
          <w:p w14:paraId="3C2B831D" w14:textId="77777777" w:rsidR="00E551E4" w:rsidRPr="00AB7182" w:rsidRDefault="00E551E4" w:rsidP="00F50AE8">
            <w:pPr>
              <w:pStyle w:val="TAC"/>
              <w:tabs>
                <w:tab w:val="left" w:pos="8222"/>
              </w:tabs>
            </w:pPr>
            <w:r w:rsidRPr="00AB7182">
              <w:t xml:space="preserve">- ATM/IP: individual termination </w:t>
            </w:r>
          </w:p>
          <w:p w14:paraId="6C51C70D" w14:textId="77777777" w:rsidR="00E551E4" w:rsidRPr="00AB7182" w:rsidRDefault="00E551E4" w:rsidP="00F50AE8">
            <w:pPr>
              <w:pStyle w:val="TAC"/>
              <w:tabs>
                <w:tab w:val="left" w:pos="8222"/>
              </w:tabs>
            </w:pPr>
            <w:r w:rsidRPr="00AB7182">
              <w:t>- Root (MGW Audit)</w:t>
            </w:r>
          </w:p>
          <w:p w14:paraId="184E1D8F" w14:textId="77777777" w:rsidR="00E551E4" w:rsidRPr="00AB7182" w:rsidRDefault="00E551E4" w:rsidP="00F50AE8">
            <w:pPr>
              <w:pStyle w:val="TAC"/>
              <w:tabs>
                <w:tab w:val="left" w:pos="8222"/>
              </w:tabs>
            </w:pPr>
          </w:p>
        </w:tc>
        <w:tc>
          <w:tcPr>
            <w:tcW w:w="3403" w:type="dxa"/>
          </w:tcPr>
          <w:p w14:paraId="07D0B6B8" w14:textId="77777777" w:rsidR="00E551E4" w:rsidRPr="00AB7182" w:rsidRDefault="00E551E4" w:rsidP="00F50AE8">
            <w:pPr>
              <w:pStyle w:val="TAC"/>
              <w:tabs>
                <w:tab w:val="left" w:pos="8222"/>
              </w:tabs>
            </w:pPr>
            <w:r w:rsidRPr="00AB7182">
              <w:t>TerminationState Descriptor</w:t>
            </w:r>
          </w:p>
          <w:p w14:paraId="6CFE540F" w14:textId="77777777" w:rsidR="00E551E4" w:rsidRPr="00AB7182" w:rsidRDefault="00E551E4" w:rsidP="00F50AE8">
            <w:pPr>
              <w:pStyle w:val="enumlev1"/>
              <w:tabs>
                <w:tab w:val="left" w:pos="8222"/>
              </w:tabs>
              <w:ind w:left="0" w:firstLine="0"/>
              <w:rPr>
                <w:iCs/>
              </w:rPr>
            </w:pPr>
          </w:p>
        </w:tc>
      </w:tr>
      <w:tr w:rsidR="00E551E4" w:rsidRPr="00AB7182" w14:paraId="45813C18" w14:textId="77777777" w:rsidTr="00F50AE8">
        <w:trPr>
          <w:cantSplit/>
        </w:trPr>
        <w:tc>
          <w:tcPr>
            <w:tcW w:w="2324" w:type="dxa"/>
          </w:tcPr>
          <w:p w14:paraId="3320190F" w14:textId="77777777" w:rsidR="00E551E4" w:rsidRPr="00AB7182" w:rsidRDefault="00E551E4" w:rsidP="00F50AE8">
            <w:pPr>
              <w:pStyle w:val="TAC"/>
              <w:tabs>
                <w:tab w:val="left" w:pos="8222"/>
              </w:tabs>
            </w:pPr>
            <w:r w:rsidRPr="00AB7182">
              <w:t>Termination ID</w:t>
            </w:r>
          </w:p>
        </w:tc>
        <w:tc>
          <w:tcPr>
            <w:tcW w:w="4162" w:type="dxa"/>
          </w:tcPr>
          <w:p w14:paraId="716E2525" w14:textId="77777777" w:rsidR="00E551E4" w:rsidRPr="00AB7182" w:rsidRDefault="00E551E4" w:rsidP="00F50AE8">
            <w:pPr>
              <w:pStyle w:val="TAC"/>
            </w:pPr>
            <w:r w:rsidRPr="00AB7182">
              <w:t>MGC information (mgcinfo)</w:t>
            </w:r>
          </w:p>
          <w:p w14:paraId="2993EE56" w14:textId="77777777" w:rsidR="00E551E4" w:rsidRPr="00AB7182" w:rsidRDefault="00E551E4" w:rsidP="00F50AE8">
            <w:pPr>
              <w:pStyle w:val="TAC"/>
            </w:pPr>
            <w:r w:rsidRPr="00AB7182">
              <w:t>TDM: Individual Termination</w:t>
            </w:r>
          </w:p>
          <w:p w14:paraId="2B2B1051" w14:textId="77777777" w:rsidR="00E551E4" w:rsidRPr="00AB7182" w:rsidRDefault="00E551E4" w:rsidP="00F50AE8">
            <w:pPr>
              <w:pStyle w:val="TAC"/>
              <w:tabs>
                <w:tab w:val="left" w:pos="8222"/>
              </w:tabs>
            </w:pPr>
          </w:p>
        </w:tc>
        <w:tc>
          <w:tcPr>
            <w:tcW w:w="3403" w:type="dxa"/>
          </w:tcPr>
          <w:p w14:paraId="2E1DBA4F" w14:textId="77777777" w:rsidR="00E551E4" w:rsidRPr="00AB7182" w:rsidRDefault="00E551E4" w:rsidP="00F50AE8">
            <w:pPr>
              <w:pStyle w:val="TAC"/>
              <w:tabs>
                <w:tab w:val="left" w:pos="8222"/>
              </w:tabs>
            </w:pPr>
            <w:r w:rsidRPr="00AB7182">
              <w:rPr>
                <w:u w:val="single"/>
              </w:rPr>
              <w:t>LocalControl Descriptor</w:t>
            </w:r>
          </w:p>
        </w:tc>
      </w:tr>
      <w:tr w:rsidR="00E551E4" w:rsidRPr="00AB7182" w14:paraId="18CF2158" w14:textId="77777777" w:rsidTr="00F50AE8">
        <w:trPr>
          <w:cantSplit/>
        </w:trPr>
        <w:tc>
          <w:tcPr>
            <w:tcW w:w="2324" w:type="dxa"/>
          </w:tcPr>
          <w:p w14:paraId="09EB44EE" w14:textId="77777777" w:rsidR="00E551E4" w:rsidRPr="00AB7182" w:rsidRDefault="00E551E4" w:rsidP="00F50AE8">
            <w:pPr>
              <w:pStyle w:val="TAC"/>
            </w:pPr>
            <w:r w:rsidRPr="00AB7182">
              <w:t>Termination ID</w:t>
            </w:r>
          </w:p>
        </w:tc>
        <w:tc>
          <w:tcPr>
            <w:tcW w:w="4162" w:type="dxa"/>
          </w:tcPr>
          <w:p w14:paraId="21C01AA1" w14:textId="77777777" w:rsidR="00E551E4" w:rsidRPr="00AB7182" w:rsidRDefault="00E551E4" w:rsidP="00F50AE8">
            <w:pPr>
              <w:pStyle w:val="TAC"/>
            </w:pPr>
            <w:r w:rsidRPr="00AB7182">
              <w:t>For Packages:</w:t>
            </w:r>
          </w:p>
          <w:p w14:paraId="61CA66DB" w14:textId="77777777" w:rsidR="00E551E4" w:rsidRPr="00AB7182" w:rsidRDefault="00E551E4" w:rsidP="00F50AE8">
            <w:pPr>
              <w:pStyle w:val="TAC"/>
            </w:pPr>
            <w:r w:rsidRPr="00AB7182">
              <w:t>- Root</w:t>
            </w:r>
          </w:p>
          <w:p w14:paraId="2CD8CDA1" w14:textId="77777777" w:rsidR="00E551E4" w:rsidRPr="00AB7182" w:rsidRDefault="00E551E4" w:rsidP="00F50AE8">
            <w:pPr>
              <w:pStyle w:val="TAC"/>
            </w:pPr>
            <w:r w:rsidRPr="00AB7182">
              <w:t xml:space="preserve">                  - TDM/ATM/IP: individual </w:t>
            </w:r>
          </w:p>
          <w:p w14:paraId="14556CD0" w14:textId="77777777" w:rsidR="00E551E4" w:rsidRPr="00AB7182" w:rsidRDefault="00E551E4" w:rsidP="00F50AE8">
            <w:pPr>
              <w:pStyle w:val="TAC"/>
            </w:pPr>
            <w:r w:rsidRPr="00AB7182">
              <w:rPr>
                <w:lang w:val="fr-FR"/>
              </w:rPr>
              <w:t>termination (NOTE1)</w:t>
            </w:r>
          </w:p>
        </w:tc>
        <w:tc>
          <w:tcPr>
            <w:tcW w:w="3403" w:type="dxa"/>
          </w:tcPr>
          <w:p w14:paraId="2C3C1A71" w14:textId="77777777" w:rsidR="00E551E4" w:rsidRPr="00AB7182" w:rsidRDefault="00E551E4" w:rsidP="00F50AE8">
            <w:pPr>
              <w:pStyle w:val="TAC"/>
            </w:pPr>
            <w:r w:rsidRPr="00AB7182">
              <w:rPr>
                <w:iCs/>
              </w:rPr>
              <w:t>Packages Descriptor (NOTE2)</w:t>
            </w:r>
          </w:p>
        </w:tc>
      </w:tr>
      <w:tr w:rsidR="00E551E4" w:rsidRPr="00AB7182" w14:paraId="7F35CAFC" w14:textId="77777777" w:rsidTr="00F50AE8">
        <w:trPr>
          <w:cantSplit/>
        </w:trPr>
        <w:tc>
          <w:tcPr>
            <w:tcW w:w="2324" w:type="dxa"/>
          </w:tcPr>
          <w:p w14:paraId="5D3EDA99" w14:textId="77777777" w:rsidR="00E551E4" w:rsidRPr="00AB7182" w:rsidRDefault="00E551E4" w:rsidP="00F50AE8">
            <w:pPr>
              <w:pStyle w:val="TAC"/>
            </w:pPr>
            <w:r w:rsidRPr="00AB7182">
              <w:t>Termination ID</w:t>
            </w:r>
          </w:p>
        </w:tc>
        <w:tc>
          <w:tcPr>
            <w:tcW w:w="4162" w:type="dxa"/>
          </w:tcPr>
          <w:p w14:paraId="4F55112C" w14:textId="77777777" w:rsidR="00E551E4" w:rsidRPr="00AB7182" w:rsidRDefault="00E551E4" w:rsidP="00F50AE8">
            <w:pPr>
              <w:pStyle w:val="TAC"/>
            </w:pPr>
            <w:r w:rsidRPr="00AB7182">
              <w:t>None (MGW Audit) :</w:t>
            </w:r>
          </w:p>
          <w:p w14:paraId="0D80ACEA" w14:textId="77777777" w:rsidR="00E551E4" w:rsidRPr="00AB7182" w:rsidRDefault="00E551E4" w:rsidP="00F50AE8">
            <w:pPr>
              <w:pStyle w:val="TAC"/>
            </w:pPr>
            <w:r w:rsidRPr="00AB7182">
              <w:t>- Root</w:t>
            </w:r>
          </w:p>
        </w:tc>
        <w:tc>
          <w:tcPr>
            <w:tcW w:w="3403" w:type="dxa"/>
          </w:tcPr>
          <w:p w14:paraId="1C763E03" w14:textId="77777777" w:rsidR="00E551E4" w:rsidRPr="00AB7182" w:rsidRDefault="00E551E4" w:rsidP="00F50AE8">
            <w:pPr>
              <w:pStyle w:val="TAC"/>
            </w:pPr>
            <w:r w:rsidRPr="00AB7182">
              <w:rPr>
                <w:iCs/>
              </w:rPr>
              <w:t>Audit (empty) Descriptor</w:t>
            </w:r>
          </w:p>
        </w:tc>
      </w:tr>
      <w:tr w:rsidR="00D23D05" w:rsidRPr="00AB7182" w14:paraId="7A834F41" w14:textId="77777777" w:rsidTr="00F50AE8">
        <w:trPr>
          <w:cantSplit/>
        </w:trPr>
        <w:tc>
          <w:tcPr>
            <w:tcW w:w="2324" w:type="dxa"/>
          </w:tcPr>
          <w:p w14:paraId="4DB913D7" w14:textId="77777777" w:rsidR="00D23D05" w:rsidRPr="00AB7182" w:rsidRDefault="00D23D05" w:rsidP="00D23D05">
            <w:pPr>
              <w:keepNext/>
              <w:keepLines/>
              <w:spacing w:after="0"/>
              <w:jc w:val="center"/>
              <w:rPr>
                <w:rFonts w:ascii="Arial" w:hAnsi="Arial"/>
                <w:sz w:val="18"/>
              </w:rPr>
            </w:pPr>
            <w:r w:rsidRPr="00AB7182">
              <w:rPr>
                <w:rFonts w:ascii="Arial" w:hAnsi="Arial"/>
                <w:sz w:val="18"/>
              </w:rPr>
              <w:t>Termination ID</w:t>
            </w:r>
          </w:p>
        </w:tc>
        <w:tc>
          <w:tcPr>
            <w:tcW w:w="4162" w:type="dxa"/>
          </w:tcPr>
          <w:p w14:paraId="503B0754" w14:textId="77777777" w:rsidR="00D23D05" w:rsidRPr="00AB7182" w:rsidRDefault="00D23D05" w:rsidP="00D23D05">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sz w:val="18"/>
                <w:lang w:eastAsia="en-GB"/>
              </w:rPr>
              <w:t>SDPCapNeg Extensions</w:t>
            </w:r>
            <w:r w:rsidRPr="00AB7182">
              <w:rPr>
                <w:rFonts w:ascii="Arial" w:hAnsi="Arial" w:hint="eastAsia"/>
                <w:sz w:val="18"/>
                <w:lang w:eastAsia="zh-CN"/>
              </w:rPr>
              <w:t>:</w:t>
            </w:r>
          </w:p>
          <w:p w14:paraId="039514C2" w14:textId="77777777" w:rsidR="00D23D05" w:rsidRPr="00AB7182" w:rsidRDefault="00D23D05" w:rsidP="00D23D05">
            <w:pPr>
              <w:keepNext/>
              <w:keepLines/>
              <w:spacing w:after="0"/>
              <w:jc w:val="center"/>
              <w:rPr>
                <w:rFonts w:ascii="Arial" w:hAnsi="Arial"/>
                <w:sz w:val="18"/>
              </w:rPr>
            </w:pPr>
            <w:r w:rsidRPr="00AB7182">
              <w:rPr>
                <w:rFonts w:ascii="Arial" w:hAnsi="Arial"/>
                <w:sz w:val="18"/>
                <w:lang w:eastAsia="en-GB"/>
              </w:rPr>
              <w:t xml:space="preserve">- </w:t>
            </w:r>
            <w:r w:rsidRPr="00AB7182">
              <w:rPr>
                <w:rFonts w:ascii="Arial" w:hAnsi="Arial" w:hint="eastAsia"/>
                <w:sz w:val="18"/>
                <w:lang w:eastAsia="zh-CN"/>
              </w:rPr>
              <w:t>sdpe</w:t>
            </w:r>
            <w:r w:rsidRPr="00AB7182">
              <w:rPr>
                <w:rFonts w:ascii="Arial" w:hAnsi="Arial"/>
                <w:sz w:val="18"/>
                <w:lang w:eastAsia="en-GB"/>
              </w:rPr>
              <w:t>/*</w:t>
            </w:r>
          </w:p>
        </w:tc>
        <w:tc>
          <w:tcPr>
            <w:tcW w:w="3403" w:type="dxa"/>
          </w:tcPr>
          <w:p w14:paraId="094A17E5" w14:textId="77777777" w:rsidR="00D23D05" w:rsidRPr="00AB7182" w:rsidRDefault="00D23D05" w:rsidP="00D23D05">
            <w:pPr>
              <w:keepNext/>
              <w:keepLines/>
              <w:spacing w:after="0"/>
              <w:jc w:val="center"/>
              <w:rPr>
                <w:rFonts w:ascii="Arial" w:hAnsi="Arial"/>
                <w:iCs/>
                <w:sz w:val="18"/>
              </w:rPr>
            </w:pPr>
            <w:r w:rsidRPr="00AB7182">
              <w:rPr>
                <w:rFonts w:ascii="Arial" w:hAnsi="Arial"/>
                <w:sz w:val="18"/>
                <w:lang w:eastAsia="en-GB"/>
              </w:rPr>
              <w:t>TerminationState Descriptor</w:t>
            </w:r>
          </w:p>
        </w:tc>
      </w:tr>
      <w:tr w:rsidR="00E551E4" w:rsidRPr="00AB7182" w14:paraId="6926F567" w14:textId="77777777" w:rsidTr="00F50AE8">
        <w:trPr>
          <w:cantSplit/>
        </w:trPr>
        <w:tc>
          <w:tcPr>
            <w:tcW w:w="2324" w:type="dxa"/>
          </w:tcPr>
          <w:p w14:paraId="1A84711E" w14:textId="77777777" w:rsidR="00E551E4" w:rsidRPr="00AB7182" w:rsidRDefault="00E551E4" w:rsidP="00F50AE8">
            <w:pPr>
              <w:pStyle w:val="TAH"/>
            </w:pPr>
            <w:r w:rsidRPr="00AB7182">
              <w:t>Audited Statistics:</w:t>
            </w:r>
          </w:p>
        </w:tc>
        <w:tc>
          <w:tcPr>
            <w:tcW w:w="7565" w:type="dxa"/>
            <w:gridSpan w:val="2"/>
          </w:tcPr>
          <w:p w14:paraId="65F45327" w14:textId="77777777" w:rsidR="00E551E4" w:rsidRPr="00AB7182" w:rsidRDefault="00E551E4" w:rsidP="00F50AE8">
            <w:pPr>
              <w:pStyle w:val="TAC"/>
              <w:rPr>
                <w:iCs/>
              </w:rPr>
            </w:pPr>
            <w:r w:rsidRPr="00AB7182">
              <w:t>None</w:t>
            </w:r>
          </w:p>
        </w:tc>
      </w:tr>
      <w:tr w:rsidR="00E551E4" w:rsidRPr="00AB7182" w14:paraId="1419C57E" w14:textId="77777777" w:rsidTr="00F50AE8">
        <w:trPr>
          <w:cantSplit/>
        </w:trPr>
        <w:tc>
          <w:tcPr>
            <w:tcW w:w="2324" w:type="dxa"/>
          </w:tcPr>
          <w:p w14:paraId="16A16263" w14:textId="77777777" w:rsidR="00E551E4" w:rsidRPr="00AB7182" w:rsidRDefault="00E551E4" w:rsidP="00F50AE8">
            <w:pPr>
              <w:pStyle w:val="TAH"/>
            </w:pPr>
            <w:r w:rsidRPr="00AB7182">
              <w:t>Audited Signals:</w:t>
            </w:r>
          </w:p>
        </w:tc>
        <w:tc>
          <w:tcPr>
            <w:tcW w:w="7565" w:type="dxa"/>
            <w:gridSpan w:val="2"/>
          </w:tcPr>
          <w:p w14:paraId="48482E01" w14:textId="77777777" w:rsidR="00E551E4" w:rsidRPr="00AB7182" w:rsidRDefault="00E551E4" w:rsidP="00F50AE8">
            <w:pPr>
              <w:pStyle w:val="TAC"/>
              <w:rPr>
                <w:iCs/>
              </w:rPr>
            </w:pPr>
            <w:r w:rsidRPr="00AB7182">
              <w:t>None</w:t>
            </w:r>
          </w:p>
        </w:tc>
      </w:tr>
      <w:tr w:rsidR="00E551E4" w:rsidRPr="00AB7182" w14:paraId="0EB253FC" w14:textId="77777777" w:rsidTr="00F50AE8">
        <w:trPr>
          <w:cantSplit/>
        </w:trPr>
        <w:tc>
          <w:tcPr>
            <w:tcW w:w="2324" w:type="dxa"/>
          </w:tcPr>
          <w:p w14:paraId="3BBA202E" w14:textId="77777777" w:rsidR="00E551E4" w:rsidRPr="00AB7182" w:rsidRDefault="00E551E4" w:rsidP="00F50AE8">
            <w:pPr>
              <w:pStyle w:val="TAH"/>
            </w:pPr>
            <w:r w:rsidRPr="00AB7182">
              <w:t>Audited Events:</w:t>
            </w:r>
          </w:p>
        </w:tc>
        <w:tc>
          <w:tcPr>
            <w:tcW w:w="7565" w:type="dxa"/>
            <w:gridSpan w:val="2"/>
          </w:tcPr>
          <w:p w14:paraId="6E716165" w14:textId="77777777" w:rsidR="00E551E4" w:rsidRPr="00AB7182" w:rsidRDefault="00E551E4" w:rsidP="00F50AE8">
            <w:pPr>
              <w:pStyle w:val="TAC"/>
              <w:rPr>
                <w:iCs/>
              </w:rPr>
            </w:pPr>
            <w:r w:rsidRPr="00AB7182">
              <w:t>None</w:t>
            </w:r>
          </w:p>
        </w:tc>
      </w:tr>
      <w:tr w:rsidR="00E551E4" w:rsidRPr="00AB7182" w14:paraId="33ED32D6" w14:textId="77777777" w:rsidTr="00F50AE8">
        <w:trPr>
          <w:cantSplit/>
        </w:trPr>
        <w:tc>
          <w:tcPr>
            <w:tcW w:w="2324" w:type="dxa"/>
          </w:tcPr>
          <w:p w14:paraId="6A4C9A6C" w14:textId="77777777" w:rsidR="00E551E4" w:rsidRPr="00AB7182" w:rsidRDefault="00E551E4" w:rsidP="00F50AE8">
            <w:pPr>
              <w:pStyle w:val="TAH"/>
            </w:pPr>
            <w:r w:rsidRPr="00AB7182">
              <w:t>Packages Audit Possible</w:t>
            </w:r>
          </w:p>
        </w:tc>
        <w:tc>
          <w:tcPr>
            <w:tcW w:w="7565" w:type="dxa"/>
            <w:gridSpan w:val="2"/>
          </w:tcPr>
          <w:p w14:paraId="17CD2410" w14:textId="77777777" w:rsidR="00E551E4" w:rsidRPr="00AB7182" w:rsidRDefault="00E551E4" w:rsidP="00F50AE8">
            <w:pPr>
              <w:pStyle w:val="TAC"/>
            </w:pPr>
            <w:r w:rsidRPr="00AB7182">
              <w:t>Yes</w:t>
            </w:r>
          </w:p>
        </w:tc>
      </w:tr>
      <w:tr w:rsidR="00E551E4" w:rsidRPr="00AB7182" w14:paraId="1D0C9197" w14:textId="77777777" w:rsidTr="00F50AE8">
        <w:trPr>
          <w:cantSplit/>
        </w:trPr>
        <w:tc>
          <w:tcPr>
            <w:tcW w:w="9889" w:type="dxa"/>
            <w:gridSpan w:val="3"/>
          </w:tcPr>
          <w:p w14:paraId="2DC3F7FC" w14:textId="77777777" w:rsidR="00E551E4" w:rsidRPr="00AB7182" w:rsidRDefault="00E551E4" w:rsidP="00F50AE8">
            <w:pPr>
              <w:pStyle w:val="TAN"/>
            </w:pPr>
            <w:r w:rsidRPr="00AB7182">
              <w:t>NOTE1:</w:t>
            </w:r>
            <w:r w:rsidR="00AB7182">
              <w:tab/>
            </w:r>
            <w:r w:rsidRPr="00AB7182">
              <w:t>The purpose to audit an individual Termination is to retrieve MGC Information if supported.</w:t>
            </w:r>
          </w:p>
          <w:p w14:paraId="520D59E2" w14:textId="77777777" w:rsidR="00E551E4" w:rsidRPr="00AB7182" w:rsidRDefault="00E551E4" w:rsidP="00F50AE8">
            <w:pPr>
              <w:pStyle w:val="TAN"/>
            </w:pPr>
            <w:r w:rsidRPr="00AB7182">
              <w:t>NOTE2:</w:t>
            </w:r>
            <w:r w:rsidR="00AB7182">
              <w:tab/>
            </w:r>
            <w:r w:rsidRPr="00AB7182">
              <w:t>Support of this capability is optional.</w:t>
            </w:r>
          </w:p>
          <w:p w14:paraId="653E1D0C" w14:textId="77777777" w:rsidR="000E094C" w:rsidRPr="00AB7182" w:rsidRDefault="00E551E4" w:rsidP="000E094C">
            <w:pPr>
              <w:pStyle w:val="TAN"/>
            </w:pPr>
            <w:r w:rsidRPr="00AB7182">
              <w:t>NOTE3:</w:t>
            </w:r>
            <w:r w:rsidR="00AB7182">
              <w:tab/>
            </w:r>
            <w:r w:rsidRPr="00AB7182">
              <w:t>TDM Group equates to an E1 or T1 PCM System</w:t>
            </w:r>
            <w:r w:rsidR="00AF321E" w:rsidRPr="00AB7182">
              <w:t>.</w:t>
            </w:r>
          </w:p>
          <w:p w14:paraId="1AED4F6C" w14:textId="77777777" w:rsidR="00E551E4" w:rsidRPr="00AB7182" w:rsidRDefault="000E094C" w:rsidP="000E094C">
            <w:pPr>
              <w:pStyle w:val="TAN"/>
            </w:pPr>
            <w:r w:rsidRPr="00AB7182">
              <w:t>NOTE 4:</w:t>
            </w:r>
            <w:r w:rsidR="00AB7182">
              <w:tab/>
            </w:r>
            <w:r w:rsidRPr="00AB7182">
              <w:t>Auditing a single termination of a TDM group is an alternative to the wildcarded audit (TDM: ALL) to derive the service state of the TDM group.  All the terminations of the TDM group share the same service state.</w:t>
            </w:r>
          </w:p>
        </w:tc>
      </w:tr>
    </w:tbl>
    <w:p w14:paraId="063A1FE8" w14:textId="77777777" w:rsidR="009114E1" w:rsidRPr="00AB7182" w:rsidRDefault="009114E1" w:rsidP="009114E1"/>
    <w:p w14:paraId="7EE6B6C8" w14:textId="77777777" w:rsidR="009114E1" w:rsidRPr="00AB7182" w:rsidRDefault="009114E1" w:rsidP="006460F5">
      <w:pPr>
        <w:pStyle w:val="Heading2"/>
        <w:rPr>
          <w:i/>
        </w:rPr>
      </w:pPr>
      <w:bookmarkStart w:id="112" w:name="_Toc177668473"/>
      <w:r w:rsidRPr="00AB7182">
        <w:lastRenderedPageBreak/>
        <w:t>A.8.6</w:t>
      </w:r>
      <w:r w:rsidRPr="00AB7182">
        <w:tab/>
      </w:r>
      <w:r w:rsidR="000616C2" w:rsidRPr="00AB7182">
        <w:t>Auditcapability</w:t>
      </w:r>
      <w:bookmarkEnd w:id="112"/>
    </w:p>
    <w:p w14:paraId="73FF1D00" w14:textId="77777777" w:rsidR="009114E1" w:rsidRPr="00AB7182" w:rsidRDefault="009114E1" w:rsidP="009114E1">
      <w:pPr>
        <w:pStyle w:val="TH"/>
      </w:pPr>
      <w:r w:rsidRPr="00AB7182">
        <w:t>Table A.8.6</w:t>
      </w:r>
      <w:r w:rsidR="00D84BA1" w:rsidRPr="00AB7182">
        <w:t>/1</w:t>
      </w:r>
      <w:r w:rsidRPr="00AB7182">
        <w:t xml:space="preserve">: </w:t>
      </w:r>
      <w:r w:rsidR="000616C2" w:rsidRPr="00AB7182">
        <w:t>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8"/>
        <w:gridCol w:w="4234"/>
        <w:gridCol w:w="3437"/>
      </w:tblGrid>
      <w:tr w:rsidR="009114E1" w:rsidRPr="00AB7182" w14:paraId="706032A8" w14:textId="77777777">
        <w:trPr>
          <w:cantSplit/>
        </w:trPr>
        <w:tc>
          <w:tcPr>
            <w:tcW w:w="2218" w:type="dxa"/>
          </w:tcPr>
          <w:p w14:paraId="1D087D11" w14:textId="77777777" w:rsidR="009114E1" w:rsidRPr="00AB7182" w:rsidRDefault="009114E1" w:rsidP="009114E1">
            <w:pPr>
              <w:pStyle w:val="TAH"/>
            </w:pPr>
            <w:r w:rsidRPr="00AB7182">
              <w:t>Audited Properties:</w:t>
            </w:r>
          </w:p>
        </w:tc>
        <w:tc>
          <w:tcPr>
            <w:tcW w:w="4234" w:type="dxa"/>
          </w:tcPr>
          <w:p w14:paraId="69B2B696" w14:textId="77777777" w:rsidR="009114E1" w:rsidRPr="00AB7182" w:rsidRDefault="009114E1" w:rsidP="009114E1">
            <w:pPr>
              <w:pStyle w:val="TAH"/>
              <w:rPr>
                <w:iCs/>
              </w:rPr>
            </w:pPr>
            <w:r w:rsidRPr="00AB7182">
              <w:t>Property Name and Identity</w:t>
            </w:r>
          </w:p>
        </w:tc>
        <w:tc>
          <w:tcPr>
            <w:tcW w:w="3437" w:type="dxa"/>
          </w:tcPr>
          <w:p w14:paraId="0813884A" w14:textId="77777777" w:rsidR="009114E1" w:rsidRPr="00AB7182" w:rsidRDefault="009114E1" w:rsidP="009114E1">
            <w:pPr>
              <w:pStyle w:val="TAH"/>
              <w:rPr>
                <w:iCs/>
              </w:rPr>
            </w:pPr>
            <w:r w:rsidRPr="00AB7182">
              <w:t>Descriptor</w:t>
            </w:r>
          </w:p>
        </w:tc>
      </w:tr>
      <w:tr w:rsidR="009114E1" w:rsidRPr="00AB7182" w14:paraId="23B0A111" w14:textId="77777777">
        <w:trPr>
          <w:cantSplit/>
        </w:trPr>
        <w:tc>
          <w:tcPr>
            <w:tcW w:w="2218" w:type="dxa"/>
          </w:tcPr>
          <w:p w14:paraId="35844494" w14:textId="77777777" w:rsidR="009114E1" w:rsidRPr="00AB7182" w:rsidRDefault="009114E1" w:rsidP="009114E1">
            <w:pPr>
              <w:pStyle w:val="TAH"/>
            </w:pPr>
          </w:p>
        </w:tc>
        <w:tc>
          <w:tcPr>
            <w:tcW w:w="4234" w:type="dxa"/>
          </w:tcPr>
          <w:p w14:paraId="2E47AAD2" w14:textId="77777777" w:rsidR="009114E1" w:rsidRPr="00AB7182" w:rsidRDefault="009114E1" w:rsidP="009114E1">
            <w:pPr>
              <w:pStyle w:val="TAC"/>
            </w:pPr>
            <w:r w:rsidRPr="00AB7182">
              <w:t>FFS</w:t>
            </w:r>
          </w:p>
        </w:tc>
        <w:tc>
          <w:tcPr>
            <w:tcW w:w="3437" w:type="dxa"/>
          </w:tcPr>
          <w:p w14:paraId="0E7117F4" w14:textId="77777777" w:rsidR="009114E1" w:rsidRPr="00AB7182" w:rsidRDefault="009114E1" w:rsidP="009114E1">
            <w:pPr>
              <w:pStyle w:val="TAC"/>
              <w:rPr>
                <w:iCs/>
              </w:rPr>
            </w:pPr>
            <w:r w:rsidRPr="00AB7182">
              <w:rPr>
                <w:iCs/>
              </w:rPr>
              <w:t>FFS</w:t>
            </w:r>
          </w:p>
        </w:tc>
      </w:tr>
      <w:tr w:rsidR="009114E1" w:rsidRPr="00AB7182" w14:paraId="6869EC75" w14:textId="77777777">
        <w:trPr>
          <w:cantSplit/>
        </w:trPr>
        <w:tc>
          <w:tcPr>
            <w:tcW w:w="2218" w:type="dxa"/>
          </w:tcPr>
          <w:p w14:paraId="4A1FD035" w14:textId="77777777" w:rsidR="009114E1" w:rsidRPr="00AB7182" w:rsidRDefault="009114E1" w:rsidP="009114E1">
            <w:pPr>
              <w:pStyle w:val="TAH"/>
            </w:pPr>
            <w:r w:rsidRPr="00AB7182">
              <w:t>Audited Statistics:</w:t>
            </w:r>
          </w:p>
        </w:tc>
        <w:tc>
          <w:tcPr>
            <w:tcW w:w="7671" w:type="dxa"/>
            <w:gridSpan w:val="2"/>
          </w:tcPr>
          <w:p w14:paraId="41836296" w14:textId="77777777" w:rsidR="009114E1" w:rsidRPr="00AB7182" w:rsidRDefault="009114E1" w:rsidP="009114E1">
            <w:pPr>
              <w:pStyle w:val="TAC"/>
              <w:rPr>
                <w:iCs/>
              </w:rPr>
            </w:pPr>
            <w:r w:rsidRPr="00AB7182">
              <w:t>None</w:t>
            </w:r>
          </w:p>
        </w:tc>
      </w:tr>
      <w:tr w:rsidR="009114E1" w:rsidRPr="00AB7182" w14:paraId="3C0C7631" w14:textId="77777777">
        <w:trPr>
          <w:cantSplit/>
        </w:trPr>
        <w:tc>
          <w:tcPr>
            <w:tcW w:w="2218" w:type="dxa"/>
          </w:tcPr>
          <w:p w14:paraId="42A127C9" w14:textId="77777777" w:rsidR="009114E1" w:rsidRPr="00AB7182" w:rsidRDefault="009114E1" w:rsidP="009114E1">
            <w:pPr>
              <w:pStyle w:val="TAH"/>
            </w:pPr>
            <w:r w:rsidRPr="00AB7182">
              <w:t>Audited Signals:</w:t>
            </w:r>
          </w:p>
        </w:tc>
        <w:tc>
          <w:tcPr>
            <w:tcW w:w="7671" w:type="dxa"/>
            <w:gridSpan w:val="2"/>
          </w:tcPr>
          <w:p w14:paraId="3B801759" w14:textId="77777777" w:rsidR="009114E1" w:rsidRPr="00AB7182" w:rsidRDefault="009114E1" w:rsidP="009114E1">
            <w:pPr>
              <w:pStyle w:val="TAC"/>
              <w:rPr>
                <w:iCs/>
              </w:rPr>
            </w:pPr>
            <w:r w:rsidRPr="00AB7182">
              <w:t>None</w:t>
            </w:r>
          </w:p>
        </w:tc>
      </w:tr>
      <w:tr w:rsidR="009114E1" w:rsidRPr="00AB7182" w14:paraId="78F29AAF" w14:textId="77777777">
        <w:trPr>
          <w:cantSplit/>
        </w:trPr>
        <w:tc>
          <w:tcPr>
            <w:tcW w:w="2218" w:type="dxa"/>
          </w:tcPr>
          <w:p w14:paraId="451F0CDE" w14:textId="77777777" w:rsidR="009114E1" w:rsidRPr="00AB7182" w:rsidRDefault="009114E1" w:rsidP="009114E1">
            <w:pPr>
              <w:pStyle w:val="TAH"/>
            </w:pPr>
            <w:r w:rsidRPr="00AB7182">
              <w:t>Audited Events:</w:t>
            </w:r>
          </w:p>
        </w:tc>
        <w:tc>
          <w:tcPr>
            <w:tcW w:w="7671" w:type="dxa"/>
            <w:gridSpan w:val="2"/>
          </w:tcPr>
          <w:p w14:paraId="533D7D09" w14:textId="77777777" w:rsidR="009114E1" w:rsidRPr="00AB7182" w:rsidRDefault="009114E1" w:rsidP="009114E1">
            <w:pPr>
              <w:pStyle w:val="TAC"/>
              <w:rPr>
                <w:iCs/>
              </w:rPr>
            </w:pPr>
            <w:r w:rsidRPr="00AB7182">
              <w:t>None</w:t>
            </w:r>
          </w:p>
        </w:tc>
      </w:tr>
      <w:tr w:rsidR="00756757" w:rsidRPr="00AB7182" w14:paraId="3F3BEF03" w14:textId="77777777">
        <w:trPr>
          <w:cantSplit/>
        </w:trPr>
        <w:tc>
          <w:tcPr>
            <w:tcW w:w="9889" w:type="dxa"/>
            <w:gridSpan w:val="3"/>
          </w:tcPr>
          <w:p w14:paraId="0E25124E" w14:textId="77777777" w:rsidR="00756757" w:rsidRPr="00AB7182" w:rsidRDefault="00756757" w:rsidP="006267AA">
            <w:pPr>
              <w:pStyle w:val="TAN"/>
            </w:pPr>
            <w:r w:rsidRPr="00AB7182">
              <w:t>NOTE:</w:t>
            </w:r>
            <w:r w:rsidR="00AB7182">
              <w:tab/>
            </w:r>
            <w:r w:rsidR="000616C2" w:rsidRPr="00AB7182">
              <w:t xml:space="preserve">AuditCapability </w:t>
            </w:r>
            <w:r w:rsidRPr="00AB7182">
              <w:t>command is not supported by the ETSI TISPAN profile.</w:t>
            </w:r>
          </w:p>
        </w:tc>
      </w:tr>
    </w:tbl>
    <w:p w14:paraId="794D1429" w14:textId="77777777" w:rsidR="009114E1" w:rsidRPr="00AB7182" w:rsidRDefault="009114E1" w:rsidP="00277D4A"/>
    <w:p w14:paraId="1D0B7370" w14:textId="77777777" w:rsidR="009114E1" w:rsidRPr="00AB7182" w:rsidRDefault="009114E1" w:rsidP="006460F5">
      <w:pPr>
        <w:pStyle w:val="Heading2"/>
      </w:pPr>
      <w:bookmarkStart w:id="113" w:name="_Toc177668474"/>
      <w:r w:rsidRPr="00AB7182">
        <w:t>A.8.7</w:t>
      </w:r>
      <w:r w:rsidRPr="00AB7182">
        <w:tab/>
        <w:t>Notify</w:t>
      </w:r>
      <w:bookmarkEnd w:id="113"/>
    </w:p>
    <w:p w14:paraId="5B5863FB" w14:textId="77777777" w:rsidR="009114E1" w:rsidRPr="00AB7182" w:rsidRDefault="009114E1" w:rsidP="009114E1">
      <w:pPr>
        <w:pStyle w:val="TH"/>
        <w:rPr>
          <w:i/>
          <w:iCs/>
        </w:rPr>
      </w:pPr>
      <w:r w:rsidRPr="00AB7182">
        <w:t>Table A.8.7</w:t>
      </w:r>
      <w:r w:rsidR="00D84BA1" w:rsidRPr="00AB7182">
        <w:t>/1</w:t>
      </w:r>
      <w:r w:rsidRPr="00AB7182">
        <w:t>: Descriptors Used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9114E1" w:rsidRPr="00AB7182" w14:paraId="0B8E943C" w14:textId="77777777">
        <w:tc>
          <w:tcPr>
            <w:tcW w:w="4926" w:type="dxa"/>
          </w:tcPr>
          <w:p w14:paraId="69007B48" w14:textId="77777777" w:rsidR="009114E1" w:rsidRPr="00AB7182" w:rsidRDefault="009114E1" w:rsidP="009114E1">
            <w:pPr>
              <w:pStyle w:val="TAH"/>
            </w:pPr>
            <w:r w:rsidRPr="00AB7182">
              <w:t>Descriptors used by Notify Request or Reply:</w:t>
            </w:r>
          </w:p>
        </w:tc>
        <w:tc>
          <w:tcPr>
            <w:tcW w:w="4929" w:type="dxa"/>
          </w:tcPr>
          <w:p w14:paraId="528676F6" w14:textId="77777777" w:rsidR="009114E1" w:rsidRPr="00AB7182" w:rsidRDefault="009114E1" w:rsidP="009114E1">
            <w:pPr>
              <w:pStyle w:val="TAC"/>
            </w:pPr>
            <w:r w:rsidRPr="00AB7182">
              <w:t>ObservedEvents, Error</w:t>
            </w:r>
          </w:p>
        </w:tc>
      </w:tr>
      <w:tr w:rsidR="004303CC" w:rsidRPr="00AB7182" w14:paraId="6EE773E8" w14:textId="77777777" w:rsidTr="009E207E">
        <w:tc>
          <w:tcPr>
            <w:tcW w:w="9855" w:type="dxa"/>
            <w:gridSpan w:val="2"/>
          </w:tcPr>
          <w:p w14:paraId="77D9859B" w14:textId="77777777" w:rsidR="004303CC" w:rsidRPr="00AB7182" w:rsidRDefault="004303CC" w:rsidP="004303CC">
            <w:pPr>
              <w:pStyle w:val="TAN"/>
            </w:pPr>
            <w:r w:rsidRPr="00AB7182">
              <w:t>NOTE :</w:t>
            </w:r>
            <w:r w:rsidRPr="00AB7182">
              <w:tab/>
              <w:t>The Error Descriptor shall not be used in Notify Request.</w:t>
            </w:r>
          </w:p>
        </w:tc>
      </w:tr>
    </w:tbl>
    <w:p w14:paraId="40567B00" w14:textId="77777777" w:rsidR="009114E1" w:rsidRPr="00AB7182" w:rsidRDefault="009114E1" w:rsidP="009114E1"/>
    <w:p w14:paraId="50B9823F" w14:textId="77777777" w:rsidR="00CD5C18" w:rsidRPr="00AB7182" w:rsidRDefault="00CD5C18" w:rsidP="006460F5">
      <w:pPr>
        <w:pStyle w:val="Heading2"/>
      </w:pPr>
      <w:bookmarkStart w:id="114" w:name="_Toc177668475"/>
      <w:r w:rsidRPr="00AB7182">
        <w:t>A.8.8</w:t>
      </w:r>
      <w:r w:rsidRPr="00AB7182">
        <w:tab/>
        <w:t>Service Change</w:t>
      </w:r>
      <w:bookmarkEnd w:id="114"/>
    </w:p>
    <w:p w14:paraId="77C67D28" w14:textId="77777777" w:rsidR="00C4603B" w:rsidRPr="00AB7182" w:rsidRDefault="00CD5C18" w:rsidP="00C4603B">
      <w:pPr>
        <w:pStyle w:val="TH"/>
      </w:pPr>
      <w:r w:rsidRPr="00AB7182">
        <w:t>Table A.8.8/1: Service Change Methods and Reasons Sent By MGCF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C4603B" w:rsidRPr="00AB7182" w14:paraId="14F45EA1" w14:textId="77777777" w:rsidTr="00A1755F">
        <w:tc>
          <w:tcPr>
            <w:tcW w:w="4927" w:type="dxa"/>
          </w:tcPr>
          <w:p w14:paraId="14BC524F" w14:textId="77777777" w:rsidR="00C4603B" w:rsidRPr="00AB7182" w:rsidRDefault="00C4603B" w:rsidP="00A1755F">
            <w:pPr>
              <w:pStyle w:val="TAH"/>
            </w:pPr>
            <w:r w:rsidRPr="00AB7182">
              <w:t>ServiceChange Methods supported:</w:t>
            </w:r>
          </w:p>
        </w:tc>
        <w:tc>
          <w:tcPr>
            <w:tcW w:w="4928" w:type="dxa"/>
          </w:tcPr>
          <w:p w14:paraId="17AE4E09" w14:textId="77777777" w:rsidR="00C4603B" w:rsidRPr="00AB7182" w:rsidRDefault="00C4603B" w:rsidP="00A1755F">
            <w:pPr>
              <w:pStyle w:val="TAH"/>
            </w:pPr>
            <w:r w:rsidRPr="00AB7182">
              <w:t>ServiceChange Reasons supported:</w:t>
            </w:r>
          </w:p>
        </w:tc>
      </w:tr>
      <w:tr w:rsidR="00C4603B" w:rsidRPr="00AB7182" w14:paraId="426B4027" w14:textId="77777777" w:rsidTr="00A1755F">
        <w:tc>
          <w:tcPr>
            <w:tcW w:w="4927" w:type="dxa"/>
          </w:tcPr>
          <w:p w14:paraId="7DDEF22B" w14:textId="77777777" w:rsidR="00C4603B" w:rsidRPr="00AB7182" w:rsidRDefault="00C4603B" w:rsidP="00A1755F">
            <w:pPr>
              <w:pStyle w:val="TAL"/>
            </w:pPr>
            <w:r w:rsidRPr="00AB7182">
              <w:t>Restart (NOTE1)</w:t>
            </w:r>
          </w:p>
        </w:tc>
        <w:tc>
          <w:tcPr>
            <w:tcW w:w="4928" w:type="dxa"/>
          </w:tcPr>
          <w:p w14:paraId="6CFD57DA" w14:textId="77777777" w:rsidR="00C4603B" w:rsidRPr="00AB7182" w:rsidRDefault="00C4603B" w:rsidP="00A1755F">
            <w:pPr>
              <w:pStyle w:val="TAL"/>
            </w:pPr>
            <w:r w:rsidRPr="00AB7182">
              <w:t>"901 Cold Boot" (Optional)</w:t>
            </w:r>
          </w:p>
          <w:p w14:paraId="4E202654" w14:textId="77777777" w:rsidR="00C4603B" w:rsidRPr="00AB7182" w:rsidRDefault="00C4603B" w:rsidP="00A1755F">
            <w:pPr>
              <w:pStyle w:val="TAL"/>
            </w:pPr>
            <w:r w:rsidRPr="00AB7182">
              <w:t>"902 Warm Boot" (Optional)</w:t>
            </w:r>
          </w:p>
        </w:tc>
      </w:tr>
      <w:tr w:rsidR="00C4603B" w:rsidRPr="00AB7182" w14:paraId="6325103E" w14:textId="77777777" w:rsidTr="00A1755F">
        <w:tc>
          <w:tcPr>
            <w:tcW w:w="4927" w:type="dxa"/>
          </w:tcPr>
          <w:p w14:paraId="2788F7A1" w14:textId="77777777" w:rsidR="00C4603B" w:rsidRPr="00AB7182" w:rsidRDefault="00C4603B" w:rsidP="00A1755F">
            <w:pPr>
              <w:pStyle w:val="TAL"/>
            </w:pPr>
            <w:r w:rsidRPr="00AB7182">
              <w:rPr>
                <w:bCs/>
              </w:rPr>
              <w:t>Handoff (NOTE1, NOTE 2)</w:t>
            </w:r>
          </w:p>
        </w:tc>
        <w:tc>
          <w:tcPr>
            <w:tcW w:w="4928" w:type="dxa"/>
          </w:tcPr>
          <w:p w14:paraId="4C909EB3" w14:textId="77777777" w:rsidR="00C4603B" w:rsidRPr="00AB7182" w:rsidRDefault="00C4603B" w:rsidP="00A1755F">
            <w:pPr>
              <w:pStyle w:val="TAL"/>
            </w:pPr>
            <w:r w:rsidRPr="00AB7182">
              <w:rPr>
                <w:bCs/>
              </w:rPr>
              <w:t>"903 MGC Directed Change" (Mandatory)</w:t>
            </w:r>
          </w:p>
        </w:tc>
      </w:tr>
      <w:tr w:rsidR="00C4603B" w:rsidRPr="00AB7182" w14:paraId="3E2F12D7" w14:textId="77777777" w:rsidTr="00A1755F">
        <w:tc>
          <w:tcPr>
            <w:tcW w:w="4927" w:type="dxa"/>
          </w:tcPr>
          <w:p w14:paraId="1FED04D9" w14:textId="77777777" w:rsidR="00C4603B" w:rsidRPr="00AB7182" w:rsidRDefault="00C4603B" w:rsidP="00A1755F">
            <w:pPr>
              <w:pStyle w:val="TAL"/>
              <w:rPr>
                <w:bCs/>
              </w:rPr>
            </w:pPr>
            <w:r w:rsidRPr="00AB7182">
              <w:rPr>
                <w:bCs/>
              </w:rPr>
              <w:t>Forced (NOTE1)</w:t>
            </w:r>
          </w:p>
        </w:tc>
        <w:tc>
          <w:tcPr>
            <w:tcW w:w="4928" w:type="dxa"/>
          </w:tcPr>
          <w:p w14:paraId="62DFC901" w14:textId="77777777" w:rsidR="00C4603B" w:rsidRPr="00AB7182" w:rsidRDefault="00C4603B" w:rsidP="00A1755F">
            <w:pPr>
              <w:pStyle w:val="TAL"/>
              <w:rPr>
                <w:bCs/>
              </w:rPr>
            </w:pPr>
            <w:r w:rsidRPr="00AB7182">
              <w:rPr>
                <w:bCs/>
              </w:rPr>
              <w:t>"905 Termination Taken Out Of Service" (Optional)</w:t>
            </w:r>
          </w:p>
        </w:tc>
      </w:tr>
      <w:tr w:rsidR="00C4603B" w:rsidRPr="00AB7182" w14:paraId="5B45FA85" w14:textId="77777777" w:rsidTr="00A1755F">
        <w:tc>
          <w:tcPr>
            <w:tcW w:w="4927" w:type="dxa"/>
          </w:tcPr>
          <w:p w14:paraId="2EF29607" w14:textId="77777777" w:rsidR="00C4603B" w:rsidRPr="00AB7182" w:rsidRDefault="00C4603B" w:rsidP="00A1755F">
            <w:pPr>
              <w:pStyle w:val="TAL"/>
              <w:rPr>
                <w:bCs/>
              </w:rPr>
            </w:pPr>
            <w:r w:rsidRPr="00AB7182">
              <w:rPr>
                <w:bCs/>
              </w:rPr>
              <w:t>Graceful (NOTE1)</w:t>
            </w:r>
          </w:p>
        </w:tc>
        <w:tc>
          <w:tcPr>
            <w:tcW w:w="4928" w:type="dxa"/>
          </w:tcPr>
          <w:p w14:paraId="2B724ECE" w14:textId="77777777" w:rsidR="00C4603B" w:rsidRPr="00AB7182" w:rsidRDefault="00C4603B" w:rsidP="00A1755F">
            <w:pPr>
              <w:pStyle w:val="TAL"/>
              <w:rPr>
                <w:bCs/>
              </w:rPr>
            </w:pPr>
            <w:r w:rsidRPr="00AB7182">
              <w:rPr>
                <w:bCs/>
              </w:rPr>
              <w:t>"905 Termination Taken Out Of Service" (Optional)</w:t>
            </w:r>
          </w:p>
        </w:tc>
      </w:tr>
      <w:tr w:rsidR="00C4603B" w:rsidRPr="00AB7182" w14:paraId="17696670" w14:textId="77777777" w:rsidTr="00A1755F">
        <w:tc>
          <w:tcPr>
            <w:tcW w:w="4927" w:type="dxa"/>
          </w:tcPr>
          <w:p w14:paraId="26A8974F" w14:textId="77777777" w:rsidR="00C4603B" w:rsidRPr="00AB7182" w:rsidRDefault="00C4603B" w:rsidP="00A1755F">
            <w:pPr>
              <w:pStyle w:val="TAL"/>
            </w:pPr>
          </w:p>
        </w:tc>
        <w:tc>
          <w:tcPr>
            <w:tcW w:w="4928" w:type="dxa"/>
          </w:tcPr>
          <w:p w14:paraId="2CC1871E" w14:textId="77777777" w:rsidR="00C4603B" w:rsidRPr="00AB7182" w:rsidRDefault="00C4603B" w:rsidP="00A1755F">
            <w:pPr>
              <w:pStyle w:val="TAC"/>
              <w:rPr>
                <w:rFonts w:ascii="Times New Roman" w:hAnsi="Times New Roman"/>
              </w:rPr>
            </w:pPr>
          </w:p>
        </w:tc>
      </w:tr>
      <w:tr w:rsidR="00C4603B" w:rsidRPr="00AB7182" w14:paraId="213E1049" w14:textId="77777777" w:rsidTr="00A1755F">
        <w:tc>
          <w:tcPr>
            <w:tcW w:w="9855" w:type="dxa"/>
            <w:gridSpan w:val="2"/>
          </w:tcPr>
          <w:p w14:paraId="418B96AD" w14:textId="77777777" w:rsidR="00C4603B" w:rsidRPr="00AB7182" w:rsidRDefault="00C4603B" w:rsidP="00A1755F">
            <w:pPr>
              <w:pStyle w:val="TAN"/>
            </w:pPr>
            <w:r w:rsidRPr="00AB7182">
              <w:t>NOTE :</w:t>
            </w:r>
            <w:r w:rsidRPr="00AB7182">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23204956" w14:textId="77777777" w:rsidR="00C4603B" w:rsidRPr="00AB7182" w:rsidRDefault="0046086B" w:rsidP="00A1755F">
            <w:pPr>
              <w:pStyle w:val="TAN"/>
            </w:pPr>
            <w:r w:rsidRPr="00AB7182">
              <w:t>NOTE 1:</w:t>
            </w:r>
            <w:r w:rsidR="00C4603B" w:rsidRPr="00AB7182">
              <w:tab/>
              <w:t>ROOT Only.</w:t>
            </w:r>
          </w:p>
          <w:p w14:paraId="28AA1D98" w14:textId="77777777" w:rsidR="00C4603B" w:rsidRPr="00AB7182" w:rsidRDefault="0046086B" w:rsidP="00A1755F">
            <w:pPr>
              <w:pStyle w:val="TAN"/>
            </w:pPr>
            <w:r w:rsidRPr="00AB7182">
              <w:t>NOTE 2:</w:t>
            </w:r>
            <w:r w:rsidR="00C4603B" w:rsidRPr="00AB7182">
              <w:tab/>
              <w:t xml:space="preserve">Not involving more than 1 MGCF. No support of handoff relates to a network deployment scenario with </w:t>
            </w:r>
            <w:r w:rsidR="00A46314" w:rsidRPr="00AB7182">
              <w:t>"</w:t>
            </w:r>
            <w:r w:rsidR="00C4603B" w:rsidRPr="00AB7182">
              <w:t>primary H.248 systems only</w:t>
            </w:r>
            <w:r w:rsidR="00A46314" w:rsidRPr="00AB7182">
              <w:t>"</w:t>
            </w:r>
            <w:r w:rsidR="00C4603B" w:rsidRPr="00AB7182">
              <w:t>, which translates to no geographic redundancy of the MGCF.</w:t>
            </w:r>
          </w:p>
        </w:tc>
      </w:tr>
    </w:tbl>
    <w:p w14:paraId="65037F9B" w14:textId="77777777" w:rsidR="00C4603B" w:rsidRPr="00AB7182" w:rsidRDefault="00C4603B" w:rsidP="00C4603B"/>
    <w:p w14:paraId="52435B43" w14:textId="77777777" w:rsidR="00C4603B" w:rsidRPr="00AB7182" w:rsidRDefault="00CD5C18" w:rsidP="00C4603B">
      <w:pPr>
        <w:pStyle w:val="TH"/>
      </w:pPr>
      <w:r w:rsidRPr="00AB7182">
        <w:lastRenderedPageBreak/>
        <w:t>Table A.8.8/2: Service Change Methods and Reasons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6057"/>
      </w:tblGrid>
      <w:tr w:rsidR="00C4603B" w:rsidRPr="00AB7182" w14:paraId="66940126" w14:textId="77777777" w:rsidTr="00A1755F">
        <w:tc>
          <w:tcPr>
            <w:tcW w:w="3798" w:type="dxa"/>
          </w:tcPr>
          <w:p w14:paraId="7D110023" w14:textId="77777777" w:rsidR="00C4603B" w:rsidRPr="00AB7182" w:rsidRDefault="00C4603B" w:rsidP="00A1755F">
            <w:pPr>
              <w:pStyle w:val="TAH"/>
            </w:pPr>
            <w:r w:rsidRPr="00AB7182">
              <w:t xml:space="preserve"> ServiceChange Methods supported:</w:t>
            </w:r>
          </w:p>
        </w:tc>
        <w:tc>
          <w:tcPr>
            <w:tcW w:w="6057" w:type="dxa"/>
          </w:tcPr>
          <w:p w14:paraId="103F4703" w14:textId="77777777" w:rsidR="00C4603B" w:rsidRPr="00AB7182" w:rsidRDefault="00C4603B" w:rsidP="00A1755F">
            <w:pPr>
              <w:pStyle w:val="TAH"/>
            </w:pPr>
            <w:r w:rsidRPr="00AB7182">
              <w:t>ServiceChange Reasons supported:</w:t>
            </w:r>
          </w:p>
        </w:tc>
      </w:tr>
      <w:tr w:rsidR="00C4603B" w:rsidRPr="00AB7182" w14:paraId="4512BA4E" w14:textId="77777777" w:rsidTr="00A1755F">
        <w:tc>
          <w:tcPr>
            <w:tcW w:w="3798" w:type="dxa"/>
          </w:tcPr>
          <w:p w14:paraId="56FCFE72" w14:textId="77777777" w:rsidR="00C4603B" w:rsidRPr="00AB7182" w:rsidRDefault="00C4603B" w:rsidP="00A1755F">
            <w:pPr>
              <w:pStyle w:val="TAL"/>
            </w:pPr>
            <w:r w:rsidRPr="00AB7182">
              <w:t xml:space="preserve">Restart </w:t>
            </w:r>
          </w:p>
        </w:tc>
        <w:tc>
          <w:tcPr>
            <w:tcW w:w="6057" w:type="dxa"/>
          </w:tcPr>
          <w:p w14:paraId="42BA4DFB" w14:textId="77777777" w:rsidR="00C4603B" w:rsidRPr="00AB7182" w:rsidRDefault="00C4603B" w:rsidP="00A1755F">
            <w:pPr>
              <w:pStyle w:val="TAL"/>
            </w:pPr>
            <w:r w:rsidRPr="00AB7182">
              <w:t>"900 Service Restored" (Mandatory)</w:t>
            </w:r>
            <w:r w:rsidRPr="00AB7182">
              <w:br/>
              <w:t>"901 Cold Boot" (Mandatory) (NOTE1)</w:t>
            </w:r>
            <w:r w:rsidRPr="00AB7182">
              <w:br/>
              <w:t>"902 Warm Boot" (Mandatory) (NOTE1)</w:t>
            </w:r>
          </w:p>
          <w:p w14:paraId="004E659D" w14:textId="77777777" w:rsidR="00C4603B" w:rsidRPr="00AB7182" w:rsidRDefault="00C4603B" w:rsidP="00A1755F">
            <w:pPr>
              <w:pStyle w:val="TAL"/>
            </w:pPr>
            <w:r w:rsidRPr="00AB7182">
              <w:t>"910 Media Capability Failure " ALL except ROOT</w:t>
            </w:r>
          </w:p>
          <w:p w14:paraId="5A9CD9D4" w14:textId="77777777" w:rsidR="00C4603B" w:rsidRPr="00AB7182" w:rsidRDefault="00C4603B" w:rsidP="00A1755F">
            <w:pPr>
              <w:pStyle w:val="TAL"/>
            </w:pPr>
            <w:r w:rsidRPr="00AB7182">
              <w:t xml:space="preserve"> (Optional) </w:t>
            </w:r>
          </w:p>
          <w:p w14:paraId="4E5D70C9" w14:textId="77777777" w:rsidR="00C4603B" w:rsidRPr="00AB7182" w:rsidRDefault="00C4603B" w:rsidP="00A1755F">
            <w:pPr>
              <w:pStyle w:val="TAL"/>
            </w:pPr>
            <w:r w:rsidRPr="00AB7182">
              <w:t>"913 Signal Capability Failure " ALL except ROOT</w:t>
            </w:r>
          </w:p>
          <w:p w14:paraId="71BC9DEB" w14:textId="77777777" w:rsidR="00C4603B" w:rsidRPr="00AB7182" w:rsidRDefault="00C4603B" w:rsidP="00A1755F">
            <w:pPr>
              <w:pStyle w:val="TAL"/>
            </w:pPr>
            <w:r w:rsidRPr="00AB7182">
              <w:t xml:space="preserve"> (Optional)</w:t>
            </w:r>
          </w:p>
          <w:p w14:paraId="6C032479" w14:textId="77777777" w:rsidR="00C4603B" w:rsidRPr="00AB7182" w:rsidRDefault="00C4603B" w:rsidP="00A1755F">
            <w:pPr>
              <w:pStyle w:val="TAL"/>
            </w:pPr>
            <w:r w:rsidRPr="00AB7182">
              <w:t>"914 Event Capability Failure " ALL except ROOT</w:t>
            </w:r>
          </w:p>
          <w:p w14:paraId="4F9B2992" w14:textId="77777777" w:rsidR="00C4603B" w:rsidRPr="00AB7182" w:rsidRDefault="00C4603B" w:rsidP="00A1755F">
            <w:pPr>
              <w:pStyle w:val="TAL"/>
            </w:pPr>
            <w:r w:rsidRPr="00AB7182">
              <w:t xml:space="preserve"> (Optional)"916 Packages Change (Optional)</w:t>
            </w:r>
          </w:p>
          <w:p w14:paraId="0E96AA5F" w14:textId="77777777" w:rsidR="00C4603B" w:rsidRPr="00AB7182" w:rsidRDefault="00C4603B" w:rsidP="00A1755F">
            <w:pPr>
              <w:pStyle w:val="TAL"/>
            </w:pPr>
            <w:r w:rsidRPr="00AB7182">
              <w:t>"917 Capability Change (Optional)</w:t>
            </w:r>
          </w:p>
        </w:tc>
      </w:tr>
      <w:tr w:rsidR="00C4603B" w:rsidRPr="00AB7182" w14:paraId="5BFE24D3" w14:textId="77777777" w:rsidTr="00A1755F">
        <w:tc>
          <w:tcPr>
            <w:tcW w:w="3798" w:type="dxa"/>
          </w:tcPr>
          <w:p w14:paraId="7A821A39" w14:textId="77777777" w:rsidR="00C4603B" w:rsidRPr="00AB7182" w:rsidRDefault="00C4603B" w:rsidP="00A1755F">
            <w:pPr>
              <w:pStyle w:val="TAL"/>
            </w:pPr>
            <w:r w:rsidRPr="00AB7182">
              <w:t xml:space="preserve">Graceful </w:t>
            </w:r>
          </w:p>
        </w:tc>
        <w:tc>
          <w:tcPr>
            <w:tcW w:w="6057" w:type="dxa"/>
          </w:tcPr>
          <w:p w14:paraId="6C34FF61" w14:textId="77777777" w:rsidR="00C4603B" w:rsidRPr="00AB7182" w:rsidRDefault="00C4603B" w:rsidP="00A1755F">
            <w:pPr>
              <w:pStyle w:val="TAL"/>
            </w:pPr>
            <w:r w:rsidRPr="00AB7182">
              <w:t>"904 Termination Malfunction" ,ALL except ROOT, (Mandatory)</w:t>
            </w:r>
          </w:p>
          <w:p w14:paraId="4836240C" w14:textId="77777777" w:rsidR="00C4603B" w:rsidRPr="00AB7182" w:rsidRDefault="00C4603B" w:rsidP="00A1755F">
            <w:pPr>
              <w:pStyle w:val="TAL"/>
              <w:rPr>
                <w:bCs/>
              </w:rPr>
            </w:pPr>
            <w:r w:rsidRPr="00AB7182">
              <w:rPr>
                <w:bCs/>
              </w:rPr>
              <w:t>"905 Termination Taken Out Of Service",</w:t>
            </w:r>
            <w:r w:rsidRPr="00AB7182">
              <w:t>(</w:t>
            </w:r>
            <w:r w:rsidRPr="00AB7182">
              <w:rPr>
                <w:bCs/>
              </w:rPr>
              <w:t>Mandatory)</w:t>
            </w:r>
          </w:p>
          <w:p w14:paraId="6011CB48" w14:textId="77777777" w:rsidR="00C4603B" w:rsidRPr="00AB7182" w:rsidRDefault="00C4603B" w:rsidP="00A1755F">
            <w:pPr>
              <w:pStyle w:val="TAL"/>
              <w:rPr>
                <w:bCs/>
              </w:rPr>
            </w:pPr>
            <w:r w:rsidRPr="00AB7182">
              <w:rPr>
                <w:bCs/>
              </w:rPr>
              <w:t>"906 Loss Of Lower Layer Connectivity" ,</w:t>
            </w:r>
            <w:r w:rsidRPr="00AB7182">
              <w:t xml:space="preserve"> ALL except ROOT,</w:t>
            </w:r>
            <w:r w:rsidRPr="00AB7182">
              <w:rPr>
                <w:bCs/>
              </w:rPr>
              <w:t>(Mandatory)</w:t>
            </w:r>
          </w:p>
          <w:p w14:paraId="25B06AB7" w14:textId="77777777" w:rsidR="00C4603B" w:rsidRPr="00AB7182" w:rsidRDefault="00C4603B" w:rsidP="00A1755F">
            <w:pPr>
              <w:pStyle w:val="TAL"/>
              <w:rPr>
                <w:bCs/>
              </w:rPr>
            </w:pPr>
            <w:r w:rsidRPr="00AB7182">
              <w:rPr>
                <w:bCs/>
              </w:rPr>
              <w:t xml:space="preserve">"907 Transmission Failure" </w:t>
            </w:r>
            <w:r w:rsidRPr="00AB7182">
              <w:t xml:space="preserve"> ALL except ROOT,</w:t>
            </w:r>
            <w:r w:rsidRPr="00AB7182">
              <w:rPr>
                <w:bCs/>
              </w:rPr>
              <w:t>(Mandatory)</w:t>
            </w:r>
          </w:p>
          <w:p w14:paraId="7BFAB4FC" w14:textId="77777777" w:rsidR="00C4603B" w:rsidRPr="00AB7182" w:rsidRDefault="00C4603B" w:rsidP="00A1755F">
            <w:pPr>
              <w:pStyle w:val="TAL"/>
            </w:pPr>
            <w:r w:rsidRPr="00AB7182">
              <w:rPr>
                <w:bCs/>
              </w:rPr>
              <w:t>"908 MG Impending Failure" ROOT only (Mandatory)</w:t>
            </w:r>
          </w:p>
        </w:tc>
      </w:tr>
      <w:tr w:rsidR="00C4603B" w:rsidRPr="00AB7182" w14:paraId="04AA5829" w14:textId="77777777" w:rsidTr="00A1755F">
        <w:tc>
          <w:tcPr>
            <w:tcW w:w="3798" w:type="dxa"/>
          </w:tcPr>
          <w:p w14:paraId="3FD7A777" w14:textId="77777777" w:rsidR="00C4603B" w:rsidRPr="00AB7182" w:rsidRDefault="00C4603B" w:rsidP="00A1755F">
            <w:pPr>
              <w:pStyle w:val="TAL"/>
            </w:pPr>
            <w:r w:rsidRPr="00AB7182">
              <w:rPr>
                <w:bCs/>
              </w:rPr>
              <w:t>Forced</w:t>
            </w:r>
          </w:p>
        </w:tc>
        <w:tc>
          <w:tcPr>
            <w:tcW w:w="6057" w:type="dxa"/>
          </w:tcPr>
          <w:p w14:paraId="4F4060E3" w14:textId="77777777" w:rsidR="00C4603B" w:rsidRPr="00AB7182" w:rsidRDefault="00C4603B" w:rsidP="00A1755F">
            <w:pPr>
              <w:pStyle w:val="TAL"/>
            </w:pPr>
            <w:r w:rsidRPr="00AB7182">
              <w:t>"904 Termination Malfunction" ,ALL except ROOT,  (Mandatory)</w:t>
            </w:r>
          </w:p>
          <w:p w14:paraId="73D1CA70" w14:textId="77777777" w:rsidR="00C4603B" w:rsidRPr="00AB7182" w:rsidRDefault="00C4603B" w:rsidP="00A1755F">
            <w:pPr>
              <w:pStyle w:val="TAL"/>
              <w:rPr>
                <w:bCs/>
              </w:rPr>
            </w:pPr>
            <w:r w:rsidRPr="00AB7182">
              <w:rPr>
                <w:bCs/>
              </w:rPr>
              <w:t xml:space="preserve">"905 Termination Taken Out Of Service" </w:t>
            </w:r>
            <w:r w:rsidRPr="00AB7182">
              <w:t xml:space="preserve"> </w:t>
            </w:r>
            <w:r w:rsidRPr="00AB7182">
              <w:rPr>
                <w:bCs/>
              </w:rPr>
              <w:t xml:space="preserve"> (Mandatory)</w:t>
            </w:r>
          </w:p>
          <w:p w14:paraId="5250330E" w14:textId="77777777" w:rsidR="00C4603B" w:rsidRPr="00AB7182" w:rsidRDefault="00C4603B" w:rsidP="00A1755F">
            <w:pPr>
              <w:pStyle w:val="TAL"/>
              <w:rPr>
                <w:bCs/>
              </w:rPr>
            </w:pPr>
            <w:r w:rsidRPr="00AB7182">
              <w:rPr>
                <w:bCs/>
              </w:rPr>
              <w:t xml:space="preserve">"906 Loss Of Lower Layer Connectivity" </w:t>
            </w:r>
            <w:r w:rsidRPr="00AB7182">
              <w:t xml:space="preserve"> ALL except ROOT,</w:t>
            </w:r>
            <w:r w:rsidRPr="00AB7182">
              <w:rPr>
                <w:bCs/>
              </w:rPr>
              <w:t xml:space="preserve"> (Mandatory)</w:t>
            </w:r>
          </w:p>
          <w:p w14:paraId="69C39067" w14:textId="77777777" w:rsidR="00C4603B" w:rsidRPr="00AB7182" w:rsidRDefault="00C4603B" w:rsidP="00A1755F">
            <w:pPr>
              <w:pStyle w:val="TAL"/>
              <w:rPr>
                <w:bCs/>
              </w:rPr>
            </w:pPr>
            <w:r w:rsidRPr="00AB7182">
              <w:rPr>
                <w:bCs/>
              </w:rPr>
              <w:t xml:space="preserve">"907 Transmission Failure" </w:t>
            </w:r>
            <w:r w:rsidRPr="00AB7182">
              <w:t xml:space="preserve"> ALL except ROOT,</w:t>
            </w:r>
            <w:r w:rsidRPr="00AB7182">
              <w:rPr>
                <w:bCs/>
              </w:rPr>
              <w:t xml:space="preserve"> (Mandatory)</w:t>
            </w:r>
          </w:p>
          <w:p w14:paraId="0E87A3FA" w14:textId="77777777" w:rsidR="00C4603B" w:rsidRPr="00AB7182" w:rsidRDefault="00C4603B" w:rsidP="00A1755F">
            <w:pPr>
              <w:pStyle w:val="TAL"/>
            </w:pPr>
            <w:r w:rsidRPr="00AB7182">
              <w:rPr>
                <w:bCs/>
              </w:rPr>
              <w:t>"908 MG Impending Failure" ROOT only (Mandatory)</w:t>
            </w:r>
          </w:p>
        </w:tc>
      </w:tr>
      <w:tr w:rsidR="00C4603B" w:rsidRPr="00AB7182" w14:paraId="38CA4959" w14:textId="77777777" w:rsidTr="00A1755F">
        <w:tc>
          <w:tcPr>
            <w:tcW w:w="3798" w:type="dxa"/>
          </w:tcPr>
          <w:p w14:paraId="1604C210" w14:textId="77777777" w:rsidR="00C4603B" w:rsidRPr="00AB7182" w:rsidRDefault="00C4603B" w:rsidP="00A1755F">
            <w:pPr>
              <w:pStyle w:val="TAL"/>
            </w:pPr>
            <w:r w:rsidRPr="00AB7182">
              <w:rPr>
                <w:bCs/>
              </w:rPr>
              <w:t>Handoff (NOTE1, NOTE 2)</w:t>
            </w:r>
          </w:p>
        </w:tc>
        <w:tc>
          <w:tcPr>
            <w:tcW w:w="6057" w:type="dxa"/>
          </w:tcPr>
          <w:p w14:paraId="4F9596E2" w14:textId="77777777" w:rsidR="00C4603B" w:rsidRPr="00AB7182" w:rsidRDefault="00C4603B" w:rsidP="00A1755F">
            <w:pPr>
              <w:pStyle w:val="TAL"/>
            </w:pPr>
            <w:r w:rsidRPr="00AB7182">
              <w:rPr>
                <w:bCs/>
              </w:rPr>
              <w:t>"903 MGC Directed Change" (Mandatory)</w:t>
            </w:r>
          </w:p>
        </w:tc>
      </w:tr>
      <w:tr w:rsidR="00C4603B" w:rsidRPr="00AB7182" w14:paraId="0A7091E4" w14:textId="77777777" w:rsidTr="00A1755F">
        <w:tc>
          <w:tcPr>
            <w:tcW w:w="3798" w:type="dxa"/>
          </w:tcPr>
          <w:p w14:paraId="436CAEBA" w14:textId="77777777" w:rsidR="00C4603B" w:rsidRPr="00AB7182" w:rsidRDefault="00C4603B" w:rsidP="00A1755F">
            <w:pPr>
              <w:pStyle w:val="TAL"/>
            </w:pPr>
            <w:r w:rsidRPr="00AB7182">
              <w:rPr>
                <w:bCs/>
              </w:rPr>
              <w:t>Disconnected (NOTE1)</w:t>
            </w:r>
          </w:p>
        </w:tc>
        <w:tc>
          <w:tcPr>
            <w:tcW w:w="6057" w:type="dxa"/>
          </w:tcPr>
          <w:p w14:paraId="3B77F5C7" w14:textId="77777777" w:rsidR="00C4603B" w:rsidRPr="00AB7182" w:rsidRDefault="00C4603B" w:rsidP="00A1755F">
            <w:pPr>
              <w:pStyle w:val="TAL"/>
              <w:rPr>
                <w:bCs/>
              </w:rPr>
            </w:pPr>
            <w:r w:rsidRPr="00AB7182">
              <w:rPr>
                <w:bCs/>
              </w:rPr>
              <w:t>"900 Service Restored" (Mandatory)</w:t>
            </w:r>
          </w:p>
          <w:p w14:paraId="041CB5D4" w14:textId="77777777" w:rsidR="00C4603B" w:rsidRPr="00AB7182" w:rsidRDefault="00C4603B" w:rsidP="00A1755F">
            <w:pPr>
              <w:pStyle w:val="TAL"/>
            </w:pPr>
            <w:r w:rsidRPr="00AB7182">
              <w:t>"916 Packages Change (Optional)</w:t>
            </w:r>
          </w:p>
          <w:p w14:paraId="5C783405" w14:textId="77777777" w:rsidR="00C4603B" w:rsidRPr="00AB7182" w:rsidRDefault="00C4603B" w:rsidP="00A1755F">
            <w:pPr>
              <w:pStyle w:val="TAL"/>
            </w:pPr>
            <w:r w:rsidRPr="00AB7182">
              <w:t>"917 Capability Change (Optional)</w:t>
            </w:r>
          </w:p>
        </w:tc>
      </w:tr>
      <w:tr w:rsidR="00C4603B" w:rsidRPr="00AB7182" w14:paraId="587F86A1" w14:textId="77777777" w:rsidTr="00A1755F">
        <w:tc>
          <w:tcPr>
            <w:tcW w:w="3798" w:type="dxa"/>
          </w:tcPr>
          <w:p w14:paraId="1B9984CA" w14:textId="77777777" w:rsidR="00C4603B" w:rsidRPr="00AB7182" w:rsidRDefault="00C4603B" w:rsidP="00A1755F">
            <w:pPr>
              <w:pStyle w:val="TAL"/>
            </w:pPr>
          </w:p>
        </w:tc>
        <w:tc>
          <w:tcPr>
            <w:tcW w:w="6057" w:type="dxa"/>
          </w:tcPr>
          <w:p w14:paraId="6B87EC42" w14:textId="77777777" w:rsidR="00C4603B" w:rsidRPr="00AB7182" w:rsidRDefault="00C4603B" w:rsidP="00A1755F">
            <w:pPr>
              <w:pStyle w:val="TAC"/>
            </w:pPr>
          </w:p>
        </w:tc>
      </w:tr>
      <w:tr w:rsidR="00C4603B" w:rsidRPr="00AB7182" w14:paraId="591255D4" w14:textId="77777777" w:rsidTr="00A1755F">
        <w:tc>
          <w:tcPr>
            <w:tcW w:w="9855" w:type="dxa"/>
            <w:gridSpan w:val="2"/>
          </w:tcPr>
          <w:p w14:paraId="2F5CA2A2" w14:textId="77777777" w:rsidR="00C4603B" w:rsidRPr="00AB7182" w:rsidRDefault="00C4603B" w:rsidP="00A1755F">
            <w:pPr>
              <w:pStyle w:val="TAN"/>
            </w:pPr>
            <w:r w:rsidRPr="00AB7182">
              <w:t>NOTE :</w:t>
            </w:r>
            <w:r w:rsidRPr="00AB7182">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0FD7FA05" w14:textId="77777777" w:rsidR="00C4603B" w:rsidRPr="00AB7182" w:rsidRDefault="00C4603B" w:rsidP="00A1755F">
            <w:pPr>
              <w:pStyle w:val="TAN"/>
            </w:pPr>
            <w:r w:rsidRPr="00AB7182">
              <w:t>NOTE 1:</w:t>
            </w:r>
            <w:r w:rsidRPr="00AB7182">
              <w:tab/>
              <w:t>ROOT Only.</w:t>
            </w:r>
          </w:p>
          <w:p w14:paraId="6B9F4B22" w14:textId="77777777" w:rsidR="00C4603B" w:rsidRPr="00AB7182" w:rsidRDefault="00C4603B" w:rsidP="00A1755F">
            <w:pPr>
              <w:pStyle w:val="TAN"/>
            </w:pPr>
            <w:r w:rsidRPr="00AB7182">
              <w:t>NOTE 2:</w:t>
            </w:r>
            <w:r w:rsidRPr="00AB7182">
              <w:tab/>
              <w:t>In response to a MGC Ordered Re-Register.</w:t>
            </w:r>
          </w:p>
        </w:tc>
      </w:tr>
    </w:tbl>
    <w:p w14:paraId="2F73973C" w14:textId="77777777" w:rsidR="00C4603B" w:rsidRPr="00AB7182" w:rsidRDefault="00C4603B" w:rsidP="00C4603B"/>
    <w:p w14:paraId="007D9DE3" w14:textId="77777777" w:rsidR="00CD5C18" w:rsidRPr="00AB7182" w:rsidRDefault="00CD5C18" w:rsidP="00CD5C18">
      <w:pPr>
        <w:pStyle w:val="TH"/>
      </w:pPr>
      <w:r w:rsidRPr="00AB7182">
        <w:t>Table A.8.8/3: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6"/>
        <w:gridCol w:w="4891"/>
      </w:tblGrid>
      <w:tr w:rsidR="00CD5C18" w:rsidRPr="00AB7182" w14:paraId="5AF75428" w14:textId="77777777" w:rsidTr="00F50AE8">
        <w:tc>
          <w:tcPr>
            <w:tcW w:w="5089" w:type="dxa"/>
          </w:tcPr>
          <w:p w14:paraId="6E1EACB5" w14:textId="77777777" w:rsidR="00CD5C18" w:rsidRPr="00AB7182" w:rsidRDefault="00CD5C18" w:rsidP="00F50AE8">
            <w:pPr>
              <w:pStyle w:val="TAH"/>
            </w:pPr>
            <w:r w:rsidRPr="00AB7182">
              <w:t>ServiceChangeAddress used:</w:t>
            </w:r>
          </w:p>
        </w:tc>
        <w:tc>
          <w:tcPr>
            <w:tcW w:w="5090" w:type="dxa"/>
          </w:tcPr>
          <w:p w14:paraId="29D49225" w14:textId="77777777" w:rsidR="00CD5C18" w:rsidRPr="00AB7182" w:rsidRDefault="00CD5C18" w:rsidP="00F50AE8">
            <w:pPr>
              <w:pStyle w:val="TAC"/>
            </w:pPr>
            <w:r w:rsidRPr="00AB7182">
              <w:t>No</w:t>
            </w:r>
          </w:p>
        </w:tc>
      </w:tr>
    </w:tbl>
    <w:p w14:paraId="5D645DA5" w14:textId="77777777" w:rsidR="00CD5C18" w:rsidRPr="00AB7182" w:rsidRDefault="00CD5C18" w:rsidP="00CD5C18"/>
    <w:p w14:paraId="6E6957FC" w14:textId="77777777" w:rsidR="00CD5C18" w:rsidRPr="00AB7182" w:rsidRDefault="00CD5C18" w:rsidP="00CD5C18">
      <w:pPr>
        <w:pStyle w:val="TH"/>
      </w:pPr>
      <w:r w:rsidRPr="00AB7182">
        <w:t>Table A.8.8/4: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CD5C18" w:rsidRPr="00AB7182" w14:paraId="5481FE45" w14:textId="77777777" w:rsidTr="00F50AE8">
        <w:trPr>
          <w:cantSplit/>
        </w:trPr>
        <w:tc>
          <w:tcPr>
            <w:tcW w:w="4928" w:type="dxa"/>
          </w:tcPr>
          <w:p w14:paraId="5A613E9B" w14:textId="77777777" w:rsidR="00CD5C18" w:rsidRPr="00AB7182" w:rsidRDefault="00CD5C18" w:rsidP="00F50AE8">
            <w:pPr>
              <w:pStyle w:val="TAH"/>
            </w:pPr>
            <w:r w:rsidRPr="00AB7182">
              <w:t>ServiceChangeDelay used:</w:t>
            </w:r>
          </w:p>
        </w:tc>
        <w:tc>
          <w:tcPr>
            <w:tcW w:w="4927" w:type="dxa"/>
          </w:tcPr>
          <w:p w14:paraId="5FAB950D" w14:textId="77777777" w:rsidR="00CD5C18" w:rsidRPr="00AB7182" w:rsidRDefault="00CD5C18" w:rsidP="00F50AE8">
            <w:pPr>
              <w:pStyle w:val="TAC"/>
            </w:pPr>
            <w:r w:rsidRPr="00AB7182">
              <w:t>No</w:t>
            </w:r>
          </w:p>
        </w:tc>
      </w:tr>
    </w:tbl>
    <w:p w14:paraId="1A048226" w14:textId="77777777" w:rsidR="00CD5C18" w:rsidRPr="00AB7182" w:rsidRDefault="00CD5C18" w:rsidP="00CD5C18"/>
    <w:p w14:paraId="3A01A08E" w14:textId="77777777" w:rsidR="00CD5C18" w:rsidRPr="00AB7182" w:rsidRDefault="00CD5C18" w:rsidP="00CD5C18">
      <w:pPr>
        <w:pStyle w:val="TH"/>
      </w:pPr>
      <w:r w:rsidRPr="00AB7182">
        <w:t>Table A.8.8/5: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9"/>
        <w:gridCol w:w="4908"/>
      </w:tblGrid>
      <w:tr w:rsidR="00CD5C18" w:rsidRPr="00AB7182" w14:paraId="1D0EEB9B" w14:textId="77777777" w:rsidTr="000616C2">
        <w:tc>
          <w:tcPr>
            <w:tcW w:w="4949" w:type="dxa"/>
          </w:tcPr>
          <w:p w14:paraId="6B793CA1" w14:textId="77777777" w:rsidR="00CD5C18" w:rsidRPr="00AB7182" w:rsidRDefault="00CD5C18" w:rsidP="00F50AE8">
            <w:pPr>
              <w:pStyle w:val="TAH"/>
            </w:pPr>
            <w:r w:rsidRPr="00AB7182">
              <w:t>ServiceChange Incomplete Flag used:</w:t>
            </w:r>
          </w:p>
        </w:tc>
        <w:tc>
          <w:tcPr>
            <w:tcW w:w="4908" w:type="dxa"/>
          </w:tcPr>
          <w:p w14:paraId="2517CC8C" w14:textId="77777777" w:rsidR="00CD5C18" w:rsidRPr="00AB7182" w:rsidRDefault="00CD5C18" w:rsidP="00F50AE8">
            <w:pPr>
              <w:pStyle w:val="TAC"/>
            </w:pPr>
            <w:r w:rsidRPr="00AB7182">
              <w:t>No</w:t>
            </w:r>
          </w:p>
        </w:tc>
      </w:tr>
      <w:tr w:rsidR="000616C2" w:rsidRPr="00AB7182" w14:paraId="781C8FD9" w14:textId="77777777" w:rsidTr="006E4F1A">
        <w:tc>
          <w:tcPr>
            <w:tcW w:w="9857" w:type="dxa"/>
            <w:gridSpan w:val="2"/>
          </w:tcPr>
          <w:p w14:paraId="60715D7E" w14:textId="77777777" w:rsidR="000616C2" w:rsidRPr="00AB7182" w:rsidRDefault="000616C2" w:rsidP="000616C2">
            <w:pPr>
              <w:pStyle w:val="TAN"/>
            </w:pPr>
            <w:r w:rsidRPr="00AB7182">
              <w:rPr>
                <w:lang w:eastAsia="ko-KR"/>
              </w:rPr>
              <w:t>NOTE:</w:t>
            </w:r>
            <w:r w:rsidRPr="00AB7182">
              <w:rPr>
                <w:lang w:eastAsia="ko-KR"/>
              </w:rPr>
              <w:tab/>
              <w:t>This field requires at least version 3 of the H.248.1 protocol.</w:t>
            </w:r>
          </w:p>
        </w:tc>
      </w:tr>
    </w:tbl>
    <w:p w14:paraId="7AC7794E" w14:textId="77777777" w:rsidR="00CD5C18" w:rsidRPr="00AB7182" w:rsidRDefault="00CD5C18" w:rsidP="00CD5C18"/>
    <w:p w14:paraId="5185A0BE" w14:textId="77777777" w:rsidR="00CD5C18" w:rsidRPr="00AB7182" w:rsidRDefault="00CD5C18" w:rsidP="00CD5C18">
      <w:pPr>
        <w:pStyle w:val="TH"/>
        <w:rPr>
          <w:lang w:val="fr-FR"/>
        </w:rPr>
      </w:pPr>
      <w:r w:rsidRPr="00AB7182">
        <w:rPr>
          <w:lang w:val="fr-FR"/>
        </w:rPr>
        <w:t>Table A.8.8/6: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9"/>
        <w:gridCol w:w="4876"/>
      </w:tblGrid>
      <w:tr w:rsidR="00CD5C18" w:rsidRPr="00AB7182" w14:paraId="5B0DA435" w14:textId="77777777" w:rsidTr="00F50AE8">
        <w:tc>
          <w:tcPr>
            <w:tcW w:w="4979" w:type="dxa"/>
          </w:tcPr>
          <w:p w14:paraId="0E747929" w14:textId="77777777" w:rsidR="00CD5C18" w:rsidRPr="00AB7182" w:rsidRDefault="00CD5C18" w:rsidP="00F50AE8">
            <w:pPr>
              <w:pStyle w:val="TAH"/>
            </w:pPr>
            <w:r w:rsidRPr="00AB7182">
              <w:t>Version used in ServiceChangeVersion:</w:t>
            </w:r>
          </w:p>
        </w:tc>
        <w:tc>
          <w:tcPr>
            <w:tcW w:w="4876" w:type="dxa"/>
          </w:tcPr>
          <w:p w14:paraId="2558CF18" w14:textId="77777777" w:rsidR="00CD5C18" w:rsidRPr="00AB7182" w:rsidRDefault="00CD5C18" w:rsidP="00F50AE8">
            <w:pPr>
              <w:pStyle w:val="TAC"/>
            </w:pPr>
            <w:r w:rsidRPr="00AB7182">
              <w:t>2</w:t>
            </w:r>
          </w:p>
        </w:tc>
      </w:tr>
    </w:tbl>
    <w:p w14:paraId="356172F3" w14:textId="77777777" w:rsidR="00CD5C18" w:rsidRPr="00AB7182" w:rsidRDefault="00CD5C18" w:rsidP="000616C2"/>
    <w:p w14:paraId="7683AB1E" w14:textId="77777777" w:rsidR="000616C2" w:rsidRPr="00AB7182" w:rsidRDefault="000616C2" w:rsidP="000616C2">
      <w:pPr>
        <w:pStyle w:val="TH"/>
      </w:pPr>
      <w:r w:rsidRPr="00AB7182">
        <w:t>Table A.8.8/6: Service Change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6"/>
      </w:tblGrid>
      <w:tr w:rsidR="000616C2" w:rsidRPr="00AB7182" w14:paraId="6D9A49D0" w14:textId="77777777" w:rsidTr="006E4F1A">
        <w:tc>
          <w:tcPr>
            <w:tcW w:w="5089" w:type="dxa"/>
          </w:tcPr>
          <w:p w14:paraId="34488BBF" w14:textId="77777777" w:rsidR="000616C2" w:rsidRPr="00AB7182" w:rsidRDefault="000616C2" w:rsidP="000616C2">
            <w:pPr>
              <w:pStyle w:val="TAH"/>
            </w:pPr>
            <w:r w:rsidRPr="00AB7182">
              <w:t>ServiceChangeProfile mandatory:</w:t>
            </w:r>
          </w:p>
        </w:tc>
        <w:tc>
          <w:tcPr>
            <w:tcW w:w="5090" w:type="dxa"/>
          </w:tcPr>
          <w:p w14:paraId="5E25DCF3" w14:textId="77777777" w:rsidR="000616C2" w:rsidRPr="00AB7182" w:rsidRDefault="000616C2" w:rsidP="000616C2">
            <w:pPr>
              <w:pStyle w:val="TAC"/>
            </w:pPr>
            <w:r w:rsidRPr="00AB7182">
              <w:t>Yes</w:t>
            </w:r>
          </w:p>
        </w:tc>
      </w:tr>
    </w:tbl>
    <w:p w14:paraId="530EB436" w14:textId="77777777" w:rsidR="000616C2" w:rsidRPr="00AB7182" w:rsidRDefault="000616C2" w:rsidP="000616C2"/>
    <w:p w14:paraId="76245AFF" w14:textId="77777777" w:rsidR="000616C2" w:rsidRPr="00AB7182" w:rsidRDefault="000616C2" w:rsidP="000616C2"/>
    <w:p w14:paraId="6BC3F19A" w14:textId="77777777" w:rsidR="00CD5C18" w:rsidRPr="00AB7182" w:rsidRDefault="00CD5C18" w:rsidP="00CD5C18">
      <w:pPr>
        <w:pStyle w:val="TH"/>
      </w:pPr>
      <w:r w:rsidRPr="00AB7182">
        <w:lastRenderedPageBreak/>
        <w:t>Table A.8.8/</w:t>
      </w:r>
      <w:r w:rsidR="000616C2" w:rsidRPr="00AB7182">
        <w:t>8</w:t>
      </w:r>
      <w:r w:rsidRPr="00AB7182">
        <w:t xml:space="preserve">: </w:t>
      </w:r>
      <w:r w:rsidR="000616C2" w:rsidRPr="00AB7182">
        <w:t xml:space="preserve">H.248.18 </w:t>
      </w:r>
      <w:r w:rsidRPr="00AB7182">
        <w:t>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5"/>
      </w:tblGrid>
      <w:tr w:rsidR="00CD5C18" w:rsidRPr="00AB7182" w14:paraId="7E014764" w14:textId="77777777" w:rsidTr="00F50AE8">
        <w:tc>
          <w:tcPr>
            <w:tcW w:w="5089" w:type="dxa"/>
          </w:tcPr>
          <w:p w14:paraId="5718A2A5" w14:textId="77777777" w:rsidR="00CD5C18" w:rsidRPr="00AB7182" w:rsidRDefault="00CD5C18" w:rsidP="00F50AE8">
            <w:pPr>
              <w:pStyle w:val="TAH"/>
            </w:pPr>
            <w:r w:rsidRPr="00AB7182">
              <w:t>Profile negotiation as per H.248.18:</w:t>
            </w:r>
          </w:p>
        </w:tc>
        <w:tc>
          <w:tcPr>
            <w:tcW w:w="5090" w:type="dxa"/>
          </w:tcPr>
          <w:p w14:paraId="67247DF6" w14:textId="77777777" w:rsidR="00CD5C18" w:rsidRPr="00AB7182" w:rsidRDefault="00CD5C18" w:rsidP="00F50AE8">
            <w:pPr>
              <w:pStyle w:val="TAC"/>
            </w:pPr>
            <w:r w:rsidRPr="00AB7182">
              <w:t xml:space="preserve"> No</w:t>
            </w:r>
          </w:p>
        </w:tc>
      </w:tr>
    </w:tbl>
    <w:p w14:paraId="121CBF4B" w14:textId="77777777" w:rsidR="009114E1" w:rsidRPr="00AB7182" w:rsidRDefault="009114E1" w:rsidP="009114E1">
      <w:pPr>
        <w:pStyle w:val="enumlev1"/>
        <w:ind w:left="0" w:firstLine="0"/>
        <w:rPr>
          <w:iCs/>
        </w:rPr>
      </w:pPr>
    </w:p>
    <w:p w14:paraId="73E34C60" w14:textId="77777777" w:rsidR="009114E1" w:rsidRPr="00AB7182" w:rsidRDefault="009114E1" w:rsidP="006460F5">
      <w:pPr>
        <w:pStyle w:val="Heading2"/>
      </w:pPr>
      <w:bookmarkStart w:id="115" w:name="_Toc177668476"/>
      <w:r w:rsidRPr="00AB7182">
        <w:t>A.8.9</w:t>
      </w:r>
      <w:r w:rsidRPr="00AB7182">
        <w:tab/>
        <w:t>Manipulating and auditing context attributes</w:t>
      </w:r>
      <w:bookmarkEnd w:id="115"/>
    </w:p>
    <w:p w14:paraId="71F5FE8D" w14:textId="77777777" w:rsidR="00D208CF" w:rsidRPr="00AB7182" w:rsidRDefault="00D84BA1" w:rsidP="00D208CF">
      <w:pPr>
        <w:pStyle w:val="TH"/>
      </w:pPr>
      <w:r w:rsidRPr="00AB7182">
        <w:t>Table A.8.9/1</w:t>
      </w:r>
      <w:r w:rsidR="009114E1" w:rsidRPr="00AB7182">
        <w:t>: Manipulating and auditing context attributes</w:t>
      </w:r>
      <w:r w:rsidR="00D208CF" w:rsidRPr="00AB718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5"/>
      </w:tblGrid>
      <w:tr w:rsidR="00D208CF" w:rsidRPr="00AB7182" w14:paraId="55AB8571" w14:textId="77777777" w:rsidTr="001E2795">
        <w:tc>
          <w:tcPr>
            <w:tcW w:w="5089" w:type="dxa"/>
          </w:tcPr>
          <w:p w14:paraId="053354D9" w14:textId="77777777" w:rsidR="00D208CF" w:rsidRPr="00AB7182" w:rsidRDefault="00D208CF" w:rsidP="001E2795">
            <w:pPr>
              <w:pStyle w:val="TAH"/>
            </w:pPr>
            <w:r w:rsidRPr="00AB7182">
              <w:t>Context Attributes Manipulated:</w:t>
            </w:r>
          </w:p>
        </w:tc>
        <w:tc>
          <w:tcPr>
            <w:tcW w:w="5090" w:type="dxa"/>
          </w:tcPr>
          <w:p w14:paraId="1D4AB26B" w14:textId="77777777" w:rsidR="00D208CF" w:rsidRPr="00AB7182" w:rsidRDefault="00D208CF" w:rsidP="001E2795">
            <w:pPr>
              <w:pStyle w:val="TAC"/>
            </w:pPr>
            <w:r w:rsidRPr="00AB7182">
              <w:t>Topology (Optional) , Emergency Indicator, Priority Indicator</w:t>
            </w:r>
          </w:p>
        </w:tc>
      </w:tr>
      <w:tr w:rsidR="00D208CF" w:rsidRPr="00AB7182" w14:paraId="4A8CC77C" w14:textId="77777777" w:rsidTr="001E2795">
        <w:tc>
          <w:tcPr>
            <w:tcW w:w="5089" w:type="dxa"/>
          </w:tcPr>
          <w:p w14:paraId="302B2056" w14:textId="77777777" w:rsidR="00D208CF" w:rsidRPr="00AB7182" w:rsidRDefault="00D208CF" w:rsidP="001E2795">
            <w:pPr>
              <w:pStyle w:val="TAH"/>
            </w:pPr>
            <w:r w:rsidRPr="00AB7182">
              <w:t>Context Attributes Audited:</w:t>
            </w:r>
          </w:p>
        </w:tc>
        <w:tc>
          <w:tcPr>
            <w:tcW w:w="5090" w:type="dxa"/>
          </w:tcPr>
          <w:p w14:paraId="01844662" w14:textId="77777777" w:rsidR="00D208CF" w:rsidRPr="00AB7182" w:rsidRDefault="00D208CF" w:rsidP="001E2795">
            <w:pPr>
              <w:pStyle w:val="TAC"/>
            </w:pPr>
            <w:r w:rsidRPr="00AB7182">
              <w:t>None</w:t>
            </w:r>
          </w:p>
        </w:tc>
      </w:tr>
    </w:tbl>
    <w:p w14:paraId="15CDCE7F" w14:textId="77777777" w:rsidR="00D208CF" w:rsidRPr="00AB7182" w:rsidRDefault="00D208CF" w:rsidP="00D208CF"/>
    <w:p w14:paraId="1377930A" w14:textId="77777777" w:rsidR="009114E1" w:rsidRPr="00AB7182" w:rsidRDefault="009114E1" w:rsidP="006460F5">
      <w:pPr>
        <w:pStyle w:val="Heading1"/>
      </w:pPr>
      <w:bookmarkStart w:id="116" w:name="_Toc177668477"/>
      <w:r w:rsidRPr="00AB7182">
        <w:t>A.9</w:t>
      </w:r>
      <w:r w:rsidRPr="00AB7182">
        <w:tab/>
        <w:t>Generic command syntax and encoding</w:t>
      </w:r>
      <w:bookmarkEnd w:id="116"/>
    </w:p>
    <w:p w14:paraId="6D50A33F" w14:textId="77777777" w:rsidR="009114E1" w:rsidRPr="00AB7182" w:rsidRDefault="009114E1" w:rsidP="009114E1">
      <w:pPr>
        <w:pStyle w:val="TH"/>
      </w:pPr>
      <w:r w:rsidRPr="00AB7182">
        <w:t>Table A.9</w:t>
      </w:r>
      <w:r w:rsidR="00D84BA1" w:rsidRPr="00AB7182">
        <w:t>/1</w:t>
      </w:r>
      <w:r w:rsidRPr="00AB7182">
        <w:t>: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3"/>
      </w:tblGrid>
      <w:tr w:rsidR="009114E1" w:rsidRPr="00AB7182" w14:paraId="0093DE53" w14:textId="77777777">
        <w:tc>
          <w:tcPr>
            <w:tcW w:w="4932" w:type="dxa"/>
          </w:tcPr>
          <w:p w14:paraId="4993A611" w14:textId="77777777" w:rsidR="009114E1" w:rsidRPr="00AB7182" w:rsidRDefault="009114E1" w:rsidP="009114E1">
            <w:pPr>
              <w:pStyle w:val="TAH"/>
            </w:pPr>
            <w:r w:rsidRPr="00AB7182">
              <w:t>Supported Encodings:</w:t>
            </w:r>
          </w:p>
        </w:tc>
        <w:tc>
          <w:tcPr>
            <w:tcW w:w="4923" w:type="dxa"/>
          </w:tcPr>
          <w:p w14:paraId="4056AF85" w14:textId="77777777" w:rsidR="009114E1" w:rsidRPr="00AB7182" w:rsidRDefault="009114E1" w:rsidP="009114E1">
            <w:pPr>
              <w:pStyle w:val="TAC"/>
            </w:pPr>
            <w:r w:rsidRPr="00AB7182">
              <w:t xml:space="preserve">Binary (optional) </w:t>
            </w:r>
            <w:r w:rsidR="005A3D18" w:rsidRPr="00AB7182">
              <w:t>(NOTE 1)</w:t>
            </w:r>
          </w:p>
          <w:p w14:paraId="589856E2" w14:textId="77777777" w:rsidR="00743CEC" w:rsidRPr="00AB7182" w:rsidRDefault="009114E1" w:rsidP="00743CEC">
            <w:pPr>
              <w:pStyle w:val="TAC"/>
            </w:pPr>
            <w:r w:rsidRPr="00AB7182">
              <w:t>Text (optional) (NOTE</w:t>
            </w:r>
            <w:r w:rsidR="00E719EE" w:rsidRPr="00AB7182">
              <w:t xml:space="preserve"> </w:t>
            </w:r>
            <w:r w:rsidR="005A3D18" w:rsidRPr="00AB7182">
              <w:t>2</w:t>
            </w:r>
            <w:r w:rsidRPr="00AB7182">
              <w:t>)</w:t>
            </w:r>
            <w:r w:rsidR="00743CEC" w:rsidRPr="00AB7182">
              <w:t xml:space="preserve"> :</w:t>
            </w:r>
          </w:p>
          <w:p w14:paraId="674A0693" w14:textId="77777777" w:rsidR="00743CEC" w:rsidRPr="00AB7182" w:rsidRDefault="00743CEC" w:rsidP="00743CEC">
            <w:pPr>
              <w:pStyle w:val="TAC"/>
            </w:pPr>
            <w:r w:rsidRPr="00AB7182">
              <w:t xml:space="preserve">               The receiver shall support:</w:t>
            </w:r>
          </w:p>
          <w:p w14:paraId="1DEB1384" w14:textId="77777777" w:rsidR="00743CEC" w:rsidRPr="00AB7182" w:rsidRDefault="00743CEC" w:rsidP="00870B8D">
            <w:pPr>
              <w:pStyle w:val="TAC"/>
            </w:pPr>
            <w:r w:rsidRPr="00AB7182">
              <w:t>Short Token Notation</w:t>
            </w:r>
          </w:p>
          <w:p w14:paraId="5E5867D2" w14:textId="77777777" w:rsidR="009114E1" w:rsidRPr="00AB7182" w:rsidRDefault="00743CEC" w:rsidP="00743CEC">
            <w:pPr>
              <w:pStyle w:val="TAC"/>
            </w:pPr>
            <w:r w:rsidRPr="00AB7182">
              <w:t>Long Token Notation</w:t>
            </w:r>
          </w:p>
        </w:tc>
      </w:tr>
      <w:tr w:rsidR="000616C2" w:rsidRPr="00AB7182" w14:paraId="68138A88" w14:textId="77777777">
        <w:tc>
          <w:tcPr>
            <w:tcW w:w="4932" w:type="dxa"/>
          </w:tcPr>
          <w:p w14:paraId="43C4D35E" w14:textId="77777777" w:rsidR="000616C2" w:rsidRPr="00AB7182" w:rsidRDefault="000616C2" w:rsidP="009114E1">
            <w:pPr>
              <w:pStyle w:val="TAH"/>
            </w:pPr>
            <w:r w:rsidRPr="00AB7182">
              <w:t>If binary encoding, is indefinite length encoding supported:</w:t>
            </w:r>
          </w:p>
        </w:tc>
        <w:tc>
          <w:tcPr>
            <w:tcW w:w="4923" w:type="dxa"/>
          </w:tcPr>
          <w:p w14:paraId="70EDA659" w14:textId="77777777" w:rsidR="000616C2" w:rsidRPr="00AB7182" w:rsidRDefault="000616C2" w:rsidP="009114E1">
            <w:pPr>
              <w:pStyle w:val="TAC"/>
            </w:pPr>
            <w:r w:rsidRPr="00AB7182">
              <w:t>Yes (NOTE3)</w:t>
            </w:r>
          </w:p>
        </w:tc>
      </w:tr>
      <w:tr w:rsidR="000616C2" w:rsidRPr="00AB7182" w14:paraId="312CD481" w14:textId="77777777">
        <w:trPr>
          <w:cantSplit/>
        </w:trPr>
        <w:tc>
          <w:tcPr>
            <w:tcW w:w="9855" w:type="dxa"/>
            <w:gridSpan w:val="2"/>
          </w:tcPr>
          <w:p w14:paraId="50B67A51" w14:textId="77777777" w:rsidR="000616C2" w:rsidRPr="00AB7182" w:rsidRDefault="000616C2" w:rsidP="006267AA">
            <w:pPr>
              <w:pStyle w:val="TAN"/>
            </w:pPr>
            <w:r w:rsidRPr="00AB7182">
              <w:t>NOTE 1:</w:t>
            </w:r>
            <w:r w:rsidRPr="00AB7182">
              <w:tab/>
              <w:t>For 3GPP Mn interface binary encoding is strongly recommended if only one encoding is selected to ensure interoperability.</w:t>
            </w:r>
          </w:p>
          <w:p w14:paraId="037F5962" w14:textId="77777777" w:rsidR="000616C2" w:rsidRPr="00AB7182" w:rsidRDefault="000616C2" w:rsidP="006267AA">
            <w:pPr>
              <w:pStyle w:val="TAN"/>
            </w:pPr>
            <w:r w:rsidRPr="00AB7182">
              <w:t>NOTE 2:</w:t>
            </w:r>
            <w:r w:rsidRPr="00AB7182">
              <w:tab/>
              <w:t>Text encoding is required by TISPAN NGN R2 TMGW. For implementations providing both 3GPP Mn and TISPAN functionality text encoding is required as a minimum.</w:t>
            </w:r>
          </w:p>
          <w:p w14:paraId="4794C3EA" w14:textId="77777777" w:rsidR="000616C2" w:rsidRPr="00AB7182" w:rsidRDefault="000616C2" w:rsidP="006267AA">
            <w:pPr>
              <w:pStyle w:val="TAN"/>
            </w:pPr>
            <w:r w:rsidRPr="00AB7182">
              <w:t>NOTE3:</w:t>
            </w:r>
            <w:r w:rsidR="00AB7182">
              <w:tab/>
            </w:r>
            <w:r w:rsidRPr="00AB7182">
              <w:t>The binary encoding rules which are applicable to the defined Abstract Syntaxes are the Basic Encoding Rules for Abstract Syntax Notation One, defined in ITU-T Recommendation X.690 [</w:t>
            </w:r>
            <w:r w:rsidR="00C019BF" w:rsidRPr="00AB7182">
              <w:t>61</w:t>
            </w:r>
            <w:r w:rsidRPr="00AB7182">
              <w:t>].  Specifically in accordance with ITU-T Recommendation X.690 [</w:t>
            </w:r>
            <w:r w:rsidR="00FE1FFD" w:rsidRPr="00AB7182">
              <w:t>61</w:t>
            </w:r>
            <w:r w:rsidRPr="00AB7182">
              <w:t>] section 7.3, alternative encodings based on the definite and indefinite form of length are permitted by the basic encoding rules as a sender's option. Receivers shall support both alternatives.</w:t>
            </w:r>
          </w:p>
        </w:tc>
      </w:tr>
    </w:tbl>
    <w:p w14:paraId="1FE1334E" w14:textId="77777777" w:rsidR="009114E1" w:rsidRPr="00AB7182" w:rsidRDefault="009114E1" w:rsidP="009114E1"/>
    <w:p w14:paraId="1D79F408" w14:textId="77777777" w:rsidR="00475B1F" w:rsidRPr="00AB7182" w:rsidRDefault="00475B1F" w:rsidP="006460F5">
      <w:pPr>
        <w:pStyle w:val="Heading1"/>
        <w:rPr>
          <w:lang w:val="fr-FR"/>
        </w:rPr>
      </w:pPr>
      <w:bookmarkStart w:id="117" w:name="_Toc177668478"/>
      <w:r w:rsidRPr="00AB7182">
        <w:rPr>
          <w:lang w:val="fr-FR"/>
        </w:rPr>
        <w:t>A.10</w:t>
      </w:r>
      <w:r w:rsidRPr="00AB7182">
        <w:rPr>
          <w:lang w:val="fr-FR"/>
        </w:rPr>
        <w:tab/>
        <w:t>Transactions</w:t>
      </w:r>
      <w:bookmarkEnd w:id="117"/>
      <w:r w:rsidRPr="00AB7182">
        <w:rPr>
          <w:lang w:val="fr-FR"/>
        </w:rPr>
        <w:t xml:space="preserve"> </w:t>
      </w:r>
    </w:p>
    <w:p w14:paraId="6A938F53" w14:textId="77777777" w:rsidR="00475B1F" w:rsidRPr="00AB7182" w:rsidRDefault="00475B1F" w:rsidP="00475B1F">
      <w:pPr>
        <w:pStyle w:val="TH"/>
        <w:rPr>
          <w:lang w:val="fr-FR"/>
        </w:rPr>
      </w:pPr>
      <w:r w:rsidRPr="00AB7182">
        <w:rPr>
          <w:lang w:val="fr-FR"/>
        </w:rPr>
        <w:t>Table A.10/1: Transactions per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0"/>
        <w:gridCol w:w="4905"/>
      </w:tblGrid>
      <w:tr w:rsidR="00475B1F" w:rsidRPr="00AB7182" w14:paraId="622D3D0F" w14:textId="77777777" w:rsidTr="00F50AE8">
        <w:tc>
          <w:tcPr>
            <w:tcW w:w="4950" w:type="dxa"/>
          </w:tcPr>
          <w:p w14:paraId="39EE5ABD" w14:textId="77777777" w:rsidR="00475B1F" w:rsidRPr="00AB7182" w:rsidRDefault="00475B1F" w:rsidP="00F50AE8">
            <w:pPr>
              <w:pStyle w:val="TAH"/>
            </w:pPr>
            <w:r w:rsidRPr="00AB7182">
              <w:t>Maximum number of TransactionRequests / TransactionReplies / TransResponseAcks / Segment Replies per message:</w:t>
            </w:r>
          </w:p>
        </w:tc>
        <w:tc>
          <w:tcPr>
            <w:tcW w:w="4905" w:type="dxa"/>
          </w:tcPr>
          <w:p w14:paraId="081BDA9B" w14:textId="77777777" w:rsidR="00475B1F" w:rsidRPr="00AB7182" w:rsidRDefault="00475B1F" w:rsidP="00F50AE8">
            <w:pPr>
              <w:pStyle w:val="TAC"/>
            </w:pPr>
            <w:r w:rsidRPr="00AB7182">
              <w:t>2(NOTE</w:t>
            </w:r>
            <w:r w:rsidR="00E719EE" w:rsidRPr="00AB7182">
              <w:t xml:space="preserve"> </w:t>
            </w:r>
            <w:r w:rsidRPr="00AB7182">
              <w:t>1)</w:t>
            </w:r>
          </w:p>
          <w:p w14:paraId="2F9E2CE6" w14:textId="77777777" w:rsidR="00475B1F" w:rsidRPr="00AB7182" w:rsidRDefault="00475B1F" w:rsidP="00F50AE8">
            <w:pPr>
              <w:pStyle w:val="TAC"/>
            </w:pPr>
            <w:r w:rsidRPr="00AB7182">
              <w:t>10(NOTE</w:t>
            </w:r>
            <w:r w:rsidR="00E719EE" w:rsidRPr="00AB7182">
              <w:t xml:space="preserve"> </w:t>
            </w:r>
            <w:r w:rsidRPr="00AB7182">
              <w:t>2)</w:t>
            </w:r>
          </w:p>
        </w:tc>
      </w:tr>
      <w:tr w:rsidR="00475B1F" w:rsidRPr="00AB7182" w14:paraId="5CC95A71" w14:textId="77777777" w:rsidTr="00F50AE8">
        <w:tc>
          <w:tcPr>
            <w:tcW w:w="9855" w:type="dxa"/>
            <w:gridSpan w:val="2"/>
          </w:tcPr>
          <w:p w14:paraId="7C8C498E" w14:textId="77777777" w:rsidR="00475B1F" w:rsidRPr="00AB7182" w:rsidRDefault="00475B1F" w:rsidP="00F50AE8">
            <w:pPr>
              <w:pStyle w:val="TAN"/>
            </w:pPr>
            <w:r w:rsidRPr="00AB7182">
              <w:t>NOTE</w:t>
            </w:r>
            <w:r w:rsidR="00E719EE" w:rsidRPr="00AB7182">
              <w:t xml:space="preserve"> </w:t>
            </w:r>
            <w:r w:rsidRPr="00AB7182">
              <w:t>1:</w:t>
            </w:r>
            <w:r w:rsidR="00280FBB" w:rsidRPr="00AB7182">
              <w:tab/>
            </w:r>
            <w:r w:rsidRPr="00AB7182">
              <w:t xml:space="preserve">Maximum required by </w:t>
            </w:r>
            <w:r w:rsidR="003D2F1B" w:rsidRPr="00AB7182">
              <w:t xml:space="preserve"> TISPAN NGN R2</w:t>
            </w:r>
          </w:p>
          <w:p w14:paraId="2CEEB603" w14:textId="77777777" w:rsidR="00475B1F" w:rsidRPr="00AB7182" w:rsidRDefault="00475B1F" w:rsidP="00F50AE8">
            <w:pPr>
              <w:pStyle w:val="TAC"/>
              <w:jc w:val="left"/>
            </w:pPr>
            <w:r w:rsidRPr="00AB7182">
              <w:t>NOTE</w:t>
            </w:r>
            <w:r w:rsidR="00E719EE" w:rsidRPr="00AB7182">
              <w:t xml:space="preserve"> </w:t>
            </w:r>
            <w:r w:rsidRPr="00AB7182">
              <w:t>2:</w:t>
            </w:r>
            <w:r w:rsidR="00280FBB" w:rsidRPr="00AB7182">
              <w:tab/>
            </w:r>
            <w:r w:rsidRPr="00AB7182">
              <w:t>Maximum required by 3GPP</w:t>
            </w:r>
          </w:p>
        </w:tc>
      </w:tr>
    </w:tbl>
    <w:p w14:paraId="339F9A96" w14:textId="77777777" w:rsidR="00475B1F" w:rsidRPr="00AB7182" w:rsidRDefault="00475B1F" w:rsidP="00475B1F"/>
    <w:p w14:paraId="0CFA37CC" w14:textId="77777777" w:rsidR="00475B1F" w:rsidRPr="00AB7182" w:rsidRDefault="00475B1F" w:rsidP="00475B1F">
      <w:pPr>
        <w:pStyle w:val="TH"/>
      </w:pPr>
      <w:r w:rsidRPr="00AB7182">
        <w:t>Table A.10/2: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1"/>
      </w:tblGrid>
      <w:tr w:rsidR="00475B1F" w:rsidRPr="00AB7182" w14:paraId="52339761" w14:textId="77777777" w:rsidTr="00F50AE8">
        <w:tc>
          <w:tcPr>
            <w:tcW w:w="4924" w:type="dxa"/>
          </w:tcPr>
          <w:p w14:paraId="763B55A3" w14:textId="77777777" w:rsidR="00475B1F" w:rsidRPr="00AB7182" w:rsidRDefault="00475B1F" w:rsidP="00F50AE8">
            <w:pPr>
              <w:pStyle w:val="TAH"/>
            </w:pPr>
            <w:r w:rsidRPr="00AB7182">
              <w:t>Maximum number of commands per Transaction request:</w:t>
            </w:r>
          </w:p>
        </w:tc>
        <w:tc>
          <w:tcPr>
            <w:tcW w:w="4931" w:type="dxa"/>
          </w:tcPr>
          <w:p w14:paraId="5D5147D2" w14:textId="77777777" w:rsidR="00475B1F" w:rsidRPr="00AB7182" w:rsidRDefault="00475B1F" w:rsidP="00F50AE8">
            <w:pPr>
              <w:pStyle w:val="TAC"/>
            </w:pPr>
            <w:r w:rsidRPr="00AB7182">
              <w:t>2(NOTE</w:t>
            </w:r>
            <w:r w:rsidR="00E719EE" w:rsidRPr="00AB7182">
              <w:t xml:space="preserve"> </w:t>
            </w:r>
            <w:r w:rsidRPr="00AB7182">
              <w:t>1)</w:t>
            </w:r>
          </w:p>
          <w:p w14:paraId="123D3C00" w14:textId="77777777" w:rsidR="00475B1F" w:rsidRPr="00AB7182" w:rsidRDefault="00475B1F" w:rsidP="00F50AE8">
            <w:pPr>
              <w:pStyle w:val="TAC"/>
            </w:pPr>
            <w:r w:rsidRPr="00AB7182">
              <w:t>Unspecified(NOTE</w:t>
            </w:r>
            <w:r w:rsidR="00E719EE" w:rsidRPr="00AB7182">
              <w:t xml:space="preserve"> </w:t>
            </w:r>
            <w:r w:rsidRPr="00AB7182">
              <w:t>2)</w:t>
            </w:r>
          </w:p>
        </w:tc>
      </w:tr>
      <w:tr w:rsidR="00475B1F" w:rsidRPr="00AB7182" w14:paraId="126BF9AB" w14:textId="77777777" w:rsidTr="00F50AE8">
        <w:trPr>
          <w:cantSplit/>
        </w:trPr>
        <w:tc>
          <w:tcPr>
            <w:tcW w:w="9855" w:type="dxa"/>
            <w:gridSpan w:val="2"/>
          </w:tcPr>
          <w:p w14:paraId="204333BD" w14:textId="77777777" w:rsidR="00475B1F" w:rsidRPr="00AB7182" w:rsidRDefault="00280FBB" w:rsidP="00F50AE8">
            <w:pPr>
              <w:pStyle w:val="TAN"/>
            </w:pPr>
            <w:r w:rsidRPr="00AB7182">
              <w:t>NOTE</w:t>
            </w:r>
            <w:r w:rsidR="00E719EE" w:rsidRPr="00AB7182">
              <w:t xml:space="preserve"> </w:t>
            </w:r>
            <w:r w:rsidRPr="00AB7182">
              <w:t>1:</w:t>
            </w:r>
            <w:r w:rsidRPr="00AB7182">
              <w:tab/>
            </w:r>
            <w:r w:rsidR="00475B1F" w:rsidRPr="00AB7182">
              <w:t xml:space="preserve">Maximum required by </w:t>
            </w:r>
            <w:r w:rsidR="003D2F1B" w:rsidRPr="00AB7182">
              <w:t xml:space="preserve"> TISPAN NGN R2</w:t>
            </w:r>
          </w:p>
          <w:p w14:paraId="4D24A8C9" w14:textId="77777777" w:rsidR="00475B1F" w:rsidRPr="00AB7182" w:rsidRDefault="00280FBB" w:rsidP="00F50AE8">
            <w:pPr>
              <w:pStyle w:val="TAN"/>
            </w:pPr>
            <w:r w:rsidRPr="00AB7182">
              <w:t>NOTE</w:t>
            </w:r>
            <w:r w:rsidR="00E719EE" w:rsidRPr="00AB7182">
              <w:t xml:space="preserve"> </w:t>
            </w:r>
            <w:r w:rsidRPr="00AB7182">
              <w:t>2:</w:t>
            </w:r>
            <w:r w:rsidRPr="00AB7182">
              <w:tab/>
            </w:r>
            <w:r w:rsidR="00475B1F" w:rsidRPr="00AB7182">
              <w:t>Not specified by 3GPP</w:t>
            </w:r>
          </w:p>
        </w:tc>
      </w:tr>
    </w:tbl>
    <w:p w14:paraId="5355D602" w14:textId="77777777" w:rsidR="00475B1F" w:rsidRPr="00AB7182" w:rsidRDefault="00475B1F" w:rsidP="00475B1F"/>
    <w:p w14:paraId="1EFFF01B" w14:textId="77777777" w:rsidR="00475B1F" w:rsidRPr="00AB7182" w:rsidRDefault="00475B1F" w:rsidP="00475B1F">
      <w:pPr>
        <w:pStyle w:val="TH"/>
      </w:pPr>
      <w:r w:rsidRPr="00AB7182">
        <w:lastRenderedPageBreak/>
        <w:t>Table A.10/3: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475B1F" w:rsidRPr="00AB7182" w14:paraId="5395CEE7" w14:textId="77777777" w:rsidTr="00F50AE8">
        <w:tc>
          <w:tcPr>
            <w:tcW w:w="4933" w:type="dxa"/>
          </w:tcPr>
          <w:p w14:paraId="5BAB0C6E" w14:textId="77777777" w:rsidR="00475B1F" w:rsidRPr="00AB7182" w:rsidRDefault="00475B1F" w:rsidP="00F50AE8">
            <w:pPr>
              <w:pStyle w:val="TAH"/>
            </w:pPr>
            <w:r w:rsidRPr="00AB7182">
              <w:t>Maximum number of commands per Transaction reply:</w:t>
            </w:r>
          </w:p>
        </w:tc>
        <w:tc>
          <w:tcPr>
            <w:tcW w:w="4922" w:type="dxa"/>
          </w:tcPr>
          <w:p w14:paraId="4C08C2E2" w14:textId="77777777" w:rsidR="00475B1F" w:rsidRPr="00AB7182" w:rsidRDefault="00475B1F" w:rsidP="00F50AE8">
            <w:pPr>
              <w:pStyle w:val="TAC"/>
            </w:pPr>
            <w:r w:rsidRPr="00AB7182">
              <w:t>2 (NOTE</w:t>
            </w:r>
            <w:r w:rsidR="00E719EE" w:rsidRPr="00AB7182">
              <w:t xml:space="preserve"> </w:t>
            </w:r>
            <w:r w:rsidRPr="00AB7182">
              <w:t>1)</w:t>
            </w:r>
          </w:p>
          <w:p w14:paraId="072939A9" w14:textId="77777777" w:rsidR="00475B1F" w:rsidRPr="00AB7182" w:rsidRDefault="00475B1F" w:rsidP="00F50AE8">
            <w:pPr>
              <w:pStyle w:val="TAC"/>
            </w:pPr>
            <w:r w:rsidRPr="00AB7182">
              <w:t>Unspecified</w:t>
            </w:r>
            <w:r w:rsidR="00E719EE" w:rsidRPr="00AB7182">
              <w:t xml:space="preserve"> </w:t>
            </w:r>
            <w:r w:rsidRPr="00AB7182">
              <w:t>(NOTE</w:t>
            </w:r>
            <w:r w:rsidR="00E719EE" w:rsidRPr="00AB7182">
              <w:t xml:space="preserve"> </w:t>
            </w:r>
            <w:r w:rsidRPr="00AB7182">
              <w:t>2)</w:t>
            </w:r>
          </w:p>
        </w:tc>
      </w:tr>
      <w:tr w:rsidR="00475B1F" w:rsidRPr="00AB7182" w14:paraId="0564B276" w14:textId="77777777" w:rsidTr="00F50AE8">
        <w:trPr>
          <w:cantSplit/>
        </w:trPr>
        <w:tc>
          <w:tcPr>
            <w:tcW w:w="9855" w:type="dxa"/>
            <w:gridSpan w:val="2"/>
          </w:tcPr>
          <w:p w14:paraId="352F4AD6" w14:textId="77777777" w:rsidR="00475B1F" w:rsidRPr="00AB7182" w:rsidRDefault="00280FBB" w:rsidP="00F50AE8">
            <w:pPr>
              <w:pStyle w:val="TAN"/>
            </w:pPr>
            <w:r w:rsidRPr="00AB7182">
              <w:t>NOTE</w:t>
            </w:r>
            <w:r w:rsidR="00E719EE" w:rsidRPr="00AB7182">
              <w:t xml:space="preserve"> </w:t>
            </w:r>
            <w:r w:rsidRPr="00AB7182">
              <w:t>1:</w:t>
            </w:r>
            <w:r w:rsidRPr="00AB7182">
              <w:tab/>
            </w:r>
            <w:r w:rsidR="00475B1F" w:rsidRPr="00AB7182">
              <w:t xml:space="preserve">Maximum required by </w:t>
            </w:r>
            <w:r w:rsidR="003D2F1B" w:rsidRPr="00AB7182">
              <w:t xml:space="preserve"> TISPAN NGN R2</w:t>
            </w:r>
          </w:p>
          <w:p w14:paraId="7256C230" w14:textId="77777777" w:rsidR="00475B1F" w:rsidRPr="00AB7182" w:rsidRDefault="00475B1F" w:rsidP="00F50AE8">
            <w:pPr>
              <w:pStyle w:val="TAN"/>
            </w:pPr>
            <w:r w:rsidRPr="00AB7182">
              <w:t>NOTE</w:t>
            </w:r>
            <w:r w:rsidR="00E719EE" w:rsidRPr="00AB7182">
              <w:t xml:space="preserve"> </w:t>
            </w:r>
            <w:r w:rsidRPr="00AB7182">
              <w:t>2:</w:t>
            </w:r>
            <w:r w:rsidR="00AB7182">
              <w:tab/>
            </w:r>
            <w:r w:rsidRPr="00AB7182">
              <w:t>Not specified by 3GPP however for auditing with wildcarded requests (e.g TDM E1) then the reply may include up to 32 commands to indicate the termination state.</w:t>
            </w:r>
          </w:p>
        </w:tc>
      </w:tr>
    </w:tbl>
    <w:p w14:paraId="031F18A3" w14:textId="77777777" w:rsidR="00475B1F" w:rsidRPr="00AB7182" w:rsidRDefault="00475B1F" w:rsidP="00475B1F"/>
    <w:p w14:paraId="5B00C86E" w14:textId="77777777" w:rsidR="000616C2" w:rsidRPr="00AB7182" w:rsidRDefault="000616C2" w:rsidP="000616C2">
      <w:pPr>
        <w:pStyle w:val="TH"/>
      </w:pPr>
      <w:r w:rsidRPr="00AB7182">
        <w:t>Table A.10/4: Commands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7"/>
      </w:tblGrid>
      <w:tr w:rsidR="000616C2" w:rsidRPr="00AB7182" w14:paraId="64213B5A" w14:textId="77777777" w:rsidTr="006E4F1A">
        <w:tc>
          <w:tcPr>
            <w:tcW w:w="5089" w:type="dxa"/>
          </w:tcPr>
          <w:p w14:paraId="48160C0A" w14:textId="77777777" w:rsidR="000616C2" w:rsidRPr="00AB7182" w:rsidRDefault="000616C2" w:rsidP="000616C2">
            <w:pPr>
              <w:pStyle w:val="TAH"/>
            </w:pPr>
            <w:r w:rsidRPr="00AB7182">
              <w:t>Wildcarded responses may be requested for:</w:t>
            </w:r>
          </w:p>
        </w:tc>
        <w:tc>
          <w:tcPr>
            <w:tcW w:w="5090" w:type="dxa"/>
          </w:tcPr>
          <w:p w14:paraId="10D8B194" w14:textId="77777777" w:rsidR="000616C2" w:rsidRPr="00AB7182" w:rsidRDefault="000616C2" w:rsidP="000616C2">
            <w:pPr>
              <w:pStyle w:val="TAC"/>
            </w:pPr>
            <w:r w:rsidRPr="00AB7182">
              <w:t>Modify, Subtract, AuditValue</w:t>
            </w:r>
          </w:p>
        </w:tc>
      </w:tr>
    </w:tbl>
    <w:p w14:paraId="69EEDB90" w14:textId="77777777" w:rsidR="000616C2" w:rsidRPr="00AB7182" w:rsidRDefault="000616C2" w:rsidP="000616C2"/>
    <w:p w14:paraId="0B6A046C" w14:textId="77777777" w:rsidR="000616C2" w:rsidRPr="00AB7182" w:rsidRDefault="000616C2" w:rsidP="000616C2">
      <w:pPr>
        <w:pStyle w:val="TH"/>
      </w:pPr>
      <w:r w:rsidRPr="00AB7182">
        <w:t>Table A.10/5: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0"/>
      </w:tblGrid>
      <w:tr w:rsidR="000616C2" w:rsidRPr="00AB7182" w14:paraId="1815092F" w14:textId="77777777" w:rsidTr="006E4F1A">
        <w:tc>
          <w:tcPr>
            <w:tcW w:w="4925" w:type="dxa"/>
          </w:tcPr>
          <w:p w14:paraId="7D38664B" w14:textId="77777777" w:rsidR="000616C2" w:rsidRPr="00AB7182" w:rsidRDefault="000616C2" w:rsidP="000616C2">
            <w:pPr>
              <w:pStyle w:val="TAH"/>
            </w:pPr>
            <w:r w:rsidRPr="00AB7182">
              <w:t>Procedures that make use of wildcarded responses:</w:t>
            </w:r>
          </w:p>
        </w:tc>
        <w:tc>
          <w:tcPr>
            <w:tcW w:w="4930" w:type="dxa"/>
          </w:tcPr>
          <w:p w14:paraId="77B93AE3" w14:textId="77777777" w:rsidR="000616C2" w:rsidRPr="00AB7182" w:rsidRDefault="000616C2" w:rsidP="000616C2">
            <w:pPr>
              <w:pStyle w:val="TAC"/>
            </w:pPr>
            <w:r w:rsidRPr="00AB7182">
              <w:t>Release Bearer, Release Termination, Audit Value, Release IMS Termination, Release TDM Termination</w:t>
            </w:r>
          </w:p>
        </w:tc>
      </w:tr>
      <w:tr w:rsidR="000616C2" w:rsidRPr="00AB7182" w14:paraId="073503B1" w14:textId="77777777" w:rsidTr="006E4F1A">
        <w:tc>
          <w:tcPr>
            <w:tcW w:w="9855" w:type="dxa"/>
            <w:gridSpan w:val="2"/>
          </w:tcPr>
          <w:p w14:paraId="7A0E0725" w14:textId="77777777" w:rsidR="000616C2" w:rsidRPr="00AB7182" w:rsidRDefault="000616C2" w:rsidP="000616C2">
            <w:pPr>
              <w:pStyle w:val="TAN"/>
            </w:pPr>
            <w:r w:rsidRPr="00AB7182">
              <w:rPr>
                <w:lang w:eastAsia="ko-KR"/>
              </w:rPr>
              <w:t>NOTE:</w:t>
            </w:r>
            <w:r w:rsidRPr="00AB7182">
              <w:rPr>
                <w:lang w:eastAsia="ko-KR"/>
              </w:rPr>
              <w:tab/>
              <w:t>Used when multiple terminations are released with one command and in audit responses where multiple terminations are implied by the audit request.</w:t>
            </w:r>
          </w:p>
        </w:tc>
      </w:tr>
    </w:tbl>
    <w:p w14:paraId="17DB4A7C" w14:textId="77777777" w:rsidR="000616C2" w:rsidRPr="00AB7182" w:rsidRDefault="000616C2" w:rsidP="00475B1F"/>
    <w:p w14:paraId="52C53ED4" w14:textId="77777777" w:rsidR="00475B1F" w:rsidRPr="00AB7182" w:rsidRDefault="00475B1F" w:rsidP="00475B1F">
      <w:pPr>
        <w:pStyle w:val="TH"/>
      </w:pPr>
      <w:r w:rsidRPr="00AB7182">
        <w:t>Table A.10/</w:t>
      </w:r>
      <w:r w:rsidR="000616C2" w:rsidRPr="00AB7182">
        <w:t>6</w:t>
      </w:r>
      <w:r w:rsidRPr="00AB7182">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475B1F" w:rsidRPr="00AB7182" w14:paraId="4F7AA72B" w14:textId="77777777" w:rsidTr="00F50AE8">
        <w:tc>
          <w:tcPr>
            <w:tcW w:w="5089" w:type="dxa"/>
          </w:tcPr>
          <w:p w14:paraId="7408254D" w14:textId="77777777" w:rsidR="00475B1F" w:rsidRPr="00AB7182" w:rsidRDefault="00475B1F" w:rsidP="00F50AE8">
            <w:pPr>
              <w:pStyle w:val="TAH"/>
            </w:pPr>
            <w:r w:rsidRPr="00AB7182">
              <w:t>Commands able to be marked "Optional":</w:t>
            </w:r>
          </w:p>
        </w:tc>
        <w:tc>
          <w:tcPr>
            <w:tcW w:w="5090" w:type="dxa"/>
          </w:tcPr>
          <w:p w14:paraId="778BF674" w14:textId="77777777" w:rsidR="00475B1F" w:rsidRPr="00AB7182" w:rsidRDefault="005A332B" w:rsidP="00F50AE8">
            <w:pPr>
              <w:pStyle w:val="TAC"/>
            </w:pPr>
            <w:r w:rsidRPr="00AB7182">
              <w:t>ALL</w:t>
            </w:r>
          </w:p>
        </w:tc>
      </w:tr>
    </w:tbl>
    <w:p w14:paraId="2F6BED2C" w14:textId="77777777" w:rsidR="00475B1F" w:rsidRPr="00AB7182" w:rsidRDefault="00475B1F" w:rsidP="00475B1F"/>
    <w:p w14:paraId="5A766E93" w14:textId="77777777" w:rsidR="00475B1F" w:rsidRPr="00AB7182" w:rsidRDefault="00475B1F" w:rsidP="00475B1F">
      <w:pPr>
        <w:pStyle w:val="TH"/>
      </w:pPr>
      <w:r w:rsidRPr="00AB7182">
        <w:t>Table A.10/</w:t>
      </w:r>
      <w:r w:rsidR="000616C2" w:rsidRPr="00AB7182">
        <w:t>7</w:t>
      </w:r>
      <w:r w:rsidRPr="00AB7182">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6"/>
        <w:gridCol w:w="4871"/>
      </w:tblGrid>
      <w:tr w:rsidR="00475B1F" w:rsidRPr="00AB7182" w14:paraId="2B79AD48" w14:textId="77777777" w:rsidTr="00F50AE8">
        <w:tc>
          <w:tcPr>
            <w:tcW w:w="5089" w:type="dxa"/>
          </w:tcPr>
          <w:p w14:paraId="0C7CE315" w14:textId="77777777" w:rsidR="00475B1F" w:rsidRPr="00AB7182" w:rsidRDefault="00475B1F" w:rsidP="00F50AE8">
            <w:pPr>
              <w:pStyle w:val="TAH"/>
            </w:pPr>
            <w:r w:rsidRPr="00AB7182">
              <w:t>Transaction Timer:</w:t>
            </w:r>
          </w:p>
        </w:tc>
        <w:tc>
          <w:tcPr>
            <w:tcW w:w="5090" w:type="dxa"/>
          </w:tcPr>
          <w:p w14:paraId="2E2062C3" w14:textId="77777777" w:rsidR="00475B1F" w:rsidRPr="00AB7182" w:rsidRDefault="00475B1F" w:rsidP="00F50AE8">
            <w:pPr>
              <w:pStyle w:val="TAH"/>
            </w:pPr>
            <w:r w:rsidRPr="00AB7182">
              <w:t>Value</w:t>
            </w:r>
          </w:p>
        </w:tc>
      </w:tr>
      <w:tr w:rsidR="00475B1F" w:rsidRPr="00AB7182" w14:paraId="54420CB2" w14:textId="77777777" w:rsidTr="00F50AE8">
        <w:tc>
          <w:tcPr>
            <w:tcW w:w="5089" w:type="dxa"/>
          </w:tcPr>
          <w:p w14:paraId="75F95FD8" w14:textId="77777777" w:rsidR="00475B1F" w:rsidRPr="00AB7182" w:rsidRDefault="00475B1F" w:rsidP="00F50AE8">
            <w:pPr>
              <w:pStyle w:val="TAC"/>
              <w:rPr>
                <w:b/>
                <w:bCs/>
              </w:rPr>
            </w:pPr>
            <w:r w:rsidRPr="00AB7182">
              <w:t>normalMGExecutionTime</w:t>
            </w:r>
          </w:p>
        </w:tc>
        <w:tc>
          <w:tcPr>
            <w:tcW w:w="5090" w:type="dxa"/>
          </w:tcPr>
          <w:p w14:paraId="7ADEE69D" w14:textId="77777777" w:rsidR="00475B1F" w:rsidRPr="00AB7182" w:rsidRDefault="00475B1F" w:rsidP="00F50AE8">
            <w:pPr>
              <w:pStyle w:val="TAC"/>
            </w:pPr>
            <w:r w:rsidRPr="00AB7182">
              <w:t>Provisioned</w:t>
            </w:r>
          </w:p>
        </w:tc>
      </w:tr>
      <w:tr w:rsidR="00475B1F" w:rsidRPr="00AB7182" w14:paraId="6FA10090" w14:textId="77777777" w:rsidTr="00F50AE8">
        <w:tc>
          <w:tcPr>
            <w:tcW w:w="5089" w:type="dxa"/>
          </w:tcPr>
          <w:p w14:paraId="04EDE5A7" w14:textId="77777777" w:rsidR="00475B1F" w:rsidRPr="00AB7182" w:rsidRDefault="00475B1F" w:rsidP="00F50AE8">
            <w:pPr>
              <w:pStyle w:val="TAC"/>
              <w:rPr>
                <w:b/>
                <w:bCs/>
              </w:rPr>
            </w:pPr>
            <w:r w:rsidRPr="00AB7182">
              <w:t>normalMGCExecutionTime</w:t>
            </w:r>
          </w:p>
        </w:tc>
        <w:tc>
          <w:tcPr>
            <w:tcW w:w="5090" w:type="dxa"/>
          </w:tcPr>
          <w:p w14:paraId="358FFB1B" w14:textId="77777777" w:rsidR="00475B1F" w:rsidRPr="00AB7182" w:rsidRDefault="00475B1F" w:rsidP="00F50AE8">
            <w:pPr>
              <w:pStyle w:val="TAC"/>
            </w:pPr>
            <w:r w:rsidRPr="00AB7182">
              <w:t>Provisioned</w:t>
            </w:r>
          </w:p>
        </w:tc>
      </w:tr>
      <w:tr w:rsidR="00475B1F" w:rsidRPr="00AB7182" w14:paraId="35681C3E" w14:textId="77777777" w:rsidTr="00F50AE8">
        <w:tc>
          <w:tcPr>
            <w:tcW w:w="5089" w:type="dxa"/>
          </w:tcPr>
          <w:p w14:paraId="0E9F98A4" w14:textId="77777777" w:rsidR="00475B1F" w:rsidRPr="00AB7182" w:rsidRDefault="00475B1F" w:rsidP="00F50AE8">
            <w:pPr>
              <w:pStyle w:val="TAC"/>
              <w:rPr>
                <w:b/>
                <w:bCs/>
              </w:rPr>
            </w:pPr>
            <w:r w:rsidRPr="00AB7182">
              <w:t>MGOriginatedPendingLimit</w:t>
            </w:r>
          </w:p>
        </w:tc>
        <w:tc>
          <w:tcPr>
            <w:tcW w:w="5090" w:type="dxa"/>
          </w:tcPr>
          <w:p w14:paraId="1BAF76AA" w14:textId="77777777" w:rsidR="00475B1F" w:rsidRPr="00AB7182" w:rsidRDefault="00475B1F" w:rsidP="00F50AE8">
            <w:pPr>
              <w:pStyle w:val="TAC"/>
            </w:pPr>
            <w:r w:rsidRPr="00AB7182">
              <w:t>Provisioned</w:t>
            </w:r>
          </w:p>
        </w:tc>
      </w:tr>
      <w:tr w:rsidR="00475B1F" w:rsidRPr="00AB7182" w14:paraId="291B71CD" w14:textId="77777777" w:rsidTr="00F50AE8">
        <w:tc>
          <w:tcPr>
            <w:tcW w:w="5089" w:type="dxa"/>
          </w:tcPr>
          <w:p w14:paraId="7610511C" w14:textId="77777777" w:rsidR="00475B1F" w:rsidRPr="00AB7182" w:rsidRDefault="00475B1F" w:rsidP="00F50AE8">
            <w:pPr>
              <w:pStyle w:val="TAC"/>
              <w:rPr>
                <w:b/>
                <w:bCs/>
              </w:rPr>
            </w:pPr>
            <w:r w:rsidRPr="00AB7182">
              <w:t>MGCOriginatedPendingLimit</w:t>
            </w:r>
          </w:p>
        </w:tc>
        <w:tc>
          <w:tcPr>
            <w:tcW w:w="5090" w:type="dxa"/>
          </w:tcPr>
          <w:p w14:paraId="6B049029" w14:textId="77777777" w:rsidR="00475B1F" w:rsidRPr="00AB7182" w:rsidRDefault="00475B1F" w:rsidP="00F50AE8">
            <w:pPr>
              <w:pStyle w:val="TAC"/>
            </w:pPr>
            <w:r w:rsidRPr="00AB7182">
              <w:t>Provisioned</w:t>
            </w:r>
          </w:p>
        </w:tc>
      </w:tr>
      <w:tr w:rsidR="00475B1F" w:rsidRPr="00AB7182" w14:paraId="23F5AE0F" w14:textId="77777777" w:rsidTr="00F50AE8">
        <w:tc>
          <w:tcPr>
            <w:tcW w:w="5089" w:type="dxa"/>
          </w:tcPr>
          <w:p w14:paraId="1CE99786" w14:textId="77777777" w:rsidR="00475B1F" w:rsidRPr="00AB7182" w:rsidRDefault="00475B1F" w:rsidP="00F50AE8">
            <w:pPr>
              <w:pStyle w:val="TAC"/>
              <w:rPr>
                <w:b/>
                <w:bCs/>
              </w:rPr>
            </w:pPr>
            <w:r w:rsidRPr="00AB7182">
              <w:t>MGProvisionalResponseTimerValue</w:t>
            </w:r>
          </w:p>
        </w:tc>
        <w:tc>
          <w:tcPr>
            <w:tcW w:w="5090" w:type="dxa"/>
          </w:tcPr>
          <w:p w14:paraId="48669F2F" w14:textId="77777777" w:rsidR="00475B1F" w:rsidRPr="00AB7182" w:rsidRDefault="00475B1F" w:rsidP="00F50AE8">
            <w:pPr>
              <w:pStyle w:val="TAC"/>
            </w:pPr>
            <w:r w:rsidRPr="00AB7182">
              <w:t>Provisioned</w:t>
            </w:r>
          </w:p>
        </w:tc>
      </w:tr>
      <w:tr w:rsidR="00475B1F" w:rsidRPr="00AB7182" w14:paraId="617803CC" w14:textId="77777777" w:rsidTr="00F50AE8">
        <w:tc>
          <w:tcPr>
            <w:tcW w:w="5089" w:type="dxa"/>
          </w:tcPr>
          <w:p w14:paraId="23234314" w14:textId="77777777" w:rsidR="00475B1F" w:rsidRPr="00AB7182" w:rsidRDefault="00475B1F" w:rsidP="00F50AE8">
            <w:pPr>
              <w:pStyle w:val="TAC"/>
              <w:rPr>
                <w:b/>
                <w:bCs/>
              </w:rPr>
            </w:pPr>
            <w:r w:rsidRPr="00AB7182">
              <w:t>MGCProvisionalResponseTimerValue</w:t>
            </w:r>
          </w:p>
        </w:tc>
        <w:tc>
          <w:tcPr>
            <w:tcW w:w="5090" w:type="dxa"/>
          </w:tcPr>
          <w:p w14:paraId="1AD110A3" w14:textId="77777777" w:rsidR="00475B1F" w:rsidRPr="00AB7182" w:rsidRDefault="00475B1F" w:rsidP="00F50AE8">
            <w:pPr>
              <w:pStyle w:val="TAC"/>
            </w:pPr>
            <w:r w:rsidRPr="00AB7182">
              <w:t>Provisioned</w:t>
            </w:r>
          </w:p>
        </w:tc>
      </w:tr>
    </w:tbl>
    <w:p w14:paraId="543686FE" w14:textId="77777777" w:rsidR="009114E1" w:rsidRPr="00AB7182" w:rsidRDefault="009114E1" w:rsidP="009114E1"/>
    <w:p w14:paraId="4AE5AEF7" w14:textId="77777777" w:rsidR="009114E1" w:rsidRPr="00AB7182" w:rsidRDefault="009114E1" w:rsidP="006460F5">
      <w:pPr>
        <w:pStyle w:val="Heading1"/>
      </w:pPr>
      <w:bookmarkStart w:id="118" w:name="_Toc177668479"/>
      <w:r w:rsidRPr="00AB7182">
        <w:t>A.11</w:t>
      </w:r>
      <w:r w:rsidRPr="00AB7182">
        <w:tab/>
        <w:t>Messages</w:t>
      </w:r>
      <w:bookmarkEnd w:id="118"/>
    </w:p>
    <w:p w14:paraId="68761AC3" w14:textId="77777777" w:rsidR="00A1755F" w:rsidRPr="00AB7182" w:rsidRDefault="00A1755F" w:rsidP="00A1755F">
      <w:r w:rsidRPr="00AB7182">
        <w:rPr>
          <w:color w:val="000000"/>
        </w:rPr>
        <w:t>The MGC/MGW may be named according to the naming structure of the underlying transport protocol which carries the H.248 protocol.</w:t>
      </w:r>
      <w:r w:rsidRPr="00AB7182" w:rsidDel="003A3665">
        <w:t xml:space="preserve"> </w:t>
      </w:r>
    </w:p>
    <w:p w14:paraId="15ED8D4C" w14:textId="77777777" w:rsidR="009766C3" w:rsidRPr="00AB7182" w:rsidRDefault="009766C3" w:rsidP="009766C3">
      <w:pPr>
        <w:rPr>
          <w:rFonts w:eastAsia="SimSun"/>
          <w:iCs/>
          <w:lang w:val="en-US" w:eastAsia="zh-CN"/>
        </w:rPr>
      </w:pPr>
      <w:r w:rsidRPr="00AB7182">
        <w:rPr>
          <w:rFonts w:eastAsia="SimSun"/>
          <w:iCs/>
          <w:lang w:val="en-US" w:eastAsia="zh-CN"/>
        </w:rPr>
        <w:t xml:space="preserve">It is </w:t>
      </w:r>
      <w:r w:rsidR="00A1755F" w:rsidRPr="00AB7182">
        <w:rPr>
          <w:rFonts w:eastAsia="SimSun"/>
          <w:iCs/>
          <w:lang w:val="en-US" w:eastAsia="zh-CN"/>
        </w:rPr>
        <w:t xml:space="preserve">however </w:t>
      </w:r>
      <w:r w:rsidRPr="00AB7182">
        <w:rPr>
          <w:rFonts w:eastAsia="SimSun"/>
          <w:iCs/>
          <w:lang w:val="en-US" w:eastAsia="zh-CN"/>
        </w:rPr>
        <w:t>recommended that MGC and MG names are in the form of fully qualified domain names.  For example the domain name of the MGC may be of the form mgc1.whatever.net and the name of the MG may be of the form mg1.whatever.net.</w:t>
      </w:r>
    </w:p>
    <w:p w14:paraId="55526A02" w14:textId="77777777" w:rsidR="009114E1" w:rsidRPr="00AB7182" w:rsidRDefault="00A1755F" w:rsidP="009766C3">
      <w:r w:rsidRPr="00AB7182">
        <w:rPr>
          <w:rFonts w:eastAsia="SimSun"/>
          <w:iCs/>
          <w:lang w:val="en-US" w:eastAsia="zh-CN"/>
        </w:rPr>
        <w:t>T</w:t>
      </w:r>
      <w:r w:rsidR="009766C3" w:rsidRPr="00AB7182">
        <w:rPr>
          <w:rFonts w:eastAsia="SimSun"/>
          <w:iCs/>
          <w:lang w:val="en-US" w:eastAsia="zh-CN"/>
        </w:rPr>
        <w:t xml:space="preserve">he "Message Identifier" in the H.248 messages </w:t>
      </w:r>
      <w:r w:rsidRPr="00AB7182">
        <w:rPr>
          <w:rFonts w:eastAsia="SimSun"/>
          <w:iCs/>
          <w:lang w:val="en-US" w:eastAsia="zh-CN"/>
        </w:rPr>
        <w:t>may be used by the MGC and MG to</w:t>
      </w:r>
      <w:r w:rsidR="009766C3" w:rsidRPr="00AB7182">
        <w:rPr>
          <w:rFonts w:eastAsia="SimSun"/>
          <w:iCs/>
          <w:lang w:val="en-US" w:eastAsia="zh-CN"/>
        </w:rPr>
        <w:t xml:space="preserve"> </w:t>
      </w:r>
      <w:r w:rsidRPr="00AB7182">
        <w:rPr>
          <w:rFonts w:eastAsia="SimSun"/>
          <w:iCs/>
          <w:lang w:val="en-US" w:eastAsia="zh-CN"/>
        </w:rPr>
        <w:t xml:space="preserve">identify </w:t>
      </w:r>
      <w:r w:rsidR="009766C3" w:rsidRPr="00AB7182">
        <w:rPr>
          <w:rFonts w:eastAsia="SimSun"/>
          <w:iCs/>
          <w:lang w:val="en-US" w:eastAsia="zh-CN"/>
        </w:rPr>
        <w:t>the originator of the message.</w:t>
      </w:r>
    </w:p>
    <w:p w14:paraId="55B9C0EB" w14:textId="77777777" w:rsidR="009114E1" w:rsidRPr="00AB7182" w:rsidRDefault="009114E1" w:rsidP="006460F5">
      <w:pPr>
        <w:pStyle w:val="Heading1"/>
      </w:pPr>
      <w:bookmarkStart w:id="119" w:name="_Toc177668480"/>
      <w:r w:rsidRPr="00AB7182">
        <w:t>A.12</w:t>
      </w:r>
      <w:r w:rsidRPr="00AB7182">
        <w:tab/>
        <w:t>Transport</w:t>
      </w:r>
      <w:bookmarkEnd w:id="119"/>
    </w:p>
    <w:p w14:paraId="522ACA51" w14:textId="77777777" w:rsidR="009114E1" w:rsidRPr="00AB7182" w:rsidRDefault="009114E1" w:rsidP="009114E1">
      <w:pPr>
        <w:pStyle w:val="TH"/>
      </w:pPr>
      <w:r w:rsidRPr="00AB7182">
        <w:t>Table A.12/1: Transport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1"/>
        <w:gridCol w:w="4934"/>
      </w:tblGrid>
      <w:tr w:rsidR="00743CEC" w:rsidRPr="00AB7182" w14:paraId="4497409B" w14:textId="77777777">
        <w:tc>
          <w:tcPr>
            <w:tcW w:w="4921" w:type="dxa"/>
          </w:tcPr>
          <w:p w14:paraId="4EA06230" w14:textId="77777777" w:rsidR="00743CEC" w:rsidRPr="00AB7182" w:rsidRDefault="00743CEC" w:rsidP="009114E1">
            <w:pPr>
              <w:pStyle w:val="EX"/>
            </w:pPr>
            <w:r w:rsidRPr="00AB7182">
              <w:t>Supported Transports:</w:t>
            </w:r>
          </w:p>
        </w:tc>
        <w:tc>
          <w:tcPr>
            <w:tcW w:w="4934" w:type="dxa"/>
          </w:tcPr>
          <w:p w14:paraId="79E3A054" w14:textId="77777777" w:rsidR="00743CEC" w:rsidRPr="00AB7182" w:rsidRDefault="00743CEC" w:rsidP="00870B8D">
            <w:pPr>
              <w:pStyle w:val="TAC"/>
              <w:ind w:left="360"/>
              <w:jc w:val="left"/>
            </w:pPr>
            <w:r w:rsidRPr="00AB7182">
              <w:t>SCTP(recommended) (NOTE1).</w:t>
            </w:r>
          </w:p>
          <w:p w14:paraId="2C8AAF00" w14:textId="77777777" w:rsidR="00743CEC" w:rsidRPr="00AB7182" w:rsidRDefault="00743CEC" w:rsidP="00870B8D">
            <w:pPr>
              <w:pStyle w:val="TAC"/>
              <w:ind w:left="360"/>
              <w:jc w:val="left"/>
            </w:pPr>
            <w:r w:rsidRPr="00AB7182">
              <w:t xml:space="preserve">SCTP/M3UA(optional) optional – </w:t>
            </w:r>
            <w:r w:rsidRPr="00AB7182">
              <w:rPr>
                <w:color w:val="000000"/>
              </w:rPr>
              <w:t>as defined in IETF RFC 3332 [</w:t>
            </w:r>
            <w:r w:rsidR="00442FC8" w:rsidRPr="00AB7182">
              <w:rPr>
                <w:color w:val="000000"/>
              </w:rPr>
              <w:t>24</w:t>
            </w:r>
            <w:r w:rsidRPr="00AB7182">
              <w:rPr>
                <w:color w:val="000000"/>
              </w:rPr>
              <w:t>] with options detailed in 3GPP TS 29.202 [</w:t>
            </w:r>
            <w:r w:rsidR="00442FC8" w:rsidRPr="00AB7182">
              <w:rPr>
                <w:color w:val="000000"/>
              </w:rPr>
              <w:t>25</w:t>
            </w:r>
            <w:r w:rsidRPr="00AB7182">
              <w:rPr>
                <w:color w:val="000000"/>
              </w:rPr>
              <w:t>] (NOTE2).</w:t>
            </w:r>
          </w:p>
          <w:p w14:paraId="5F686FD6" w14:textId="77777777" w:rsidR="00743CEC" w:rsidRPr="00AB7182" w:rsidRDefault="00743CEC" w:rsidP="00870B8D">
            <w:pPr>
              <w:pStyle w:val="TAC"/>
              <w:ind w:left="360"/>
              <w:jc w:val="left"/>
            </w:pPr>
            <w:r w:rsidRPr="00AB7182">
              <w:t>UDP(optional).</w:t>
            </w:r>
          </w:p>
        </w:tc>
      </w:tr>
      <w:tr w:rsidR="009114E1" w:rsidRPr="00AB7182" w14:paraId="70655F6B" w14:textId="77777777">
        <w:trPr>
          <w:cantSplit/>
        </w:trPr>
        <w:tc>
          <w:tcPr>
            <w:tcW w:w="9855" w:type="dxa"/>
            <w:gridSpan w:val="2"/>
          </w:tcPr>
          <w:p w14:paraId="7996484E" w14:textId="77777777" w:rsidR="00442FC8" w:rsidRPr="00AB7182" w:rsidRDefault="00442FC8" w:rsidP="00132775">
            <w:pPr>
              <w:pStyle w:val="TAN"/>
            </w:pPr>
            <w:r w:rsidRPr="00AB7182">
              <w:lastRenderedPageBreak/>
              <w:t>NOTE:</w:t>
            </w:r>
            <w:r w:rsidRPr="00AB7182">
              <w:tab/>
              <w:t xml:space="preserve">If using SCTP </w:t>
            </w:r>
            <w:r w:rsidRPr="00AB7182">
              <w:rPr>
                <w:color w:val="000000"/>
              </w:rPr>
              <w:t xml:space="preserve">as defined in IETF RFC 2960 </w:t>
            </w:r>
            <w:r w:rsidRPr="00AB7182">
              <w:t xml:space="preserve">[15] the MGW shall always be the node to perform the </w:t>
            </w:r>
            <w:r w:rsidRPr="00AB7182">
              <w:rPr>
                <w:noProof/>
              </w:rPr>
              <w:t>"</w:t>
            </w:r>
            <w:r w:rsidRPr="00AB7182">
              <w:t>Initiation</w:t>
            </w:r>
            <w:r w:rsidRPr="00AB7182">
              <w:rPr>
                <w:noProof/>
              </w:rPr>
              <w:t>".</w:t>
            </w:r>
          </w:p>
          <w:p w14:paraId="1560DBEA" w14:textId="77777777" w:rsidR="009114E1" w:rsidRPr="00AB7182" w:rsidRDefault="009114E1" w:rsidP="00132775">
            <w:pPr>
              <w:pStyle w:val="TAN"/>
            </w:pPr>
            <w:r w:rsidRPr="00AB7182">
              <w:t>NOTE</w:t>
            </w:r>
            <w:r w:rsidR="00D84BA1" w:rsidRPr="00AB7182">
              <w:t>1</w:t>
            </w:r>
            <w:r w:rsidRPr="00AB7182">
              <w:tab/>
              <w:t xml:space="preserve">H.248 is </w:t>
            </w:r>
            <w:r w:rsidR="00A46314" w:rsidRPr="00AB7182">
              <w:t>"</w:t>
            </w:r>
            <w:r w:rsidRPr="00AB7182">
              <w:t>SCTP user</w:t>
            </w:r>
            <w:r w:rsidR="00A46314" w:rsidRPr="00AB7182">
              <w:t>"</w:t>
            </w:r>
            <w:r w:rsidRPr="00AB7182">
              <w:t xml:space="preserve"> in this case of H.248/SCTP/IP based transport according ITU-T Rec. H.248.4</w:t>
            </w:r>
            <w:r w:rsidR="003D2F1B" w:rsidRPr="00AB7182">
              <w:t xml:space="preserve"> [38]</w:t>
            </w:r>
            <w:r w:rsidRPr="00AB7182">
              <w:t xml:space="preserve">. The number of used SCTP Streams for traffic of the H.248 Control Association must be defined, see </w:t>
            </w:r>
            <w:bookmarkStart w:id="120" w:name="MCCQCTEMPBM_00000022"/>
            <w:r w:rsidRPr="00AB7182">
              <w:t>§</w:t>
            </w:r>
            <w:bookmarkEnd w:id="120"/>
            <w:r w:rsidRPr="00AB7182">
              <w:t> 8/H.248.4</w:t>
            </w:r>
            <w:r w:rsidR="003D2F1B" w:rsidRPr="00AB7182">
              <w:t xml:space="preserve"> [38]</w:t>
            </w:r>
            <w:r w:rsidRPr="00AB7182">
              <w:t>. A single SCTP Stream is the default assumption (</w:t>
            </w:r>
            <w:r w:rsidR="00A46314" w:rsidRPr="00AB7182">
              <w:t>"</w:t>
            </w:r>
            <w:r w:rsidRPr="00AB7182">
              <w:t>Single-Stream Mode</w:t>
            </w:r>
            <w:r w:rsidR="00A46314" w:rsidRPr="00AB7182">
              <w:t>"</w:t>
            </w:r>
            <w:r w:rsidRPr="00AB7182">
              <w:t>) in this Profile.</w:t>
            </w:r>
          </w:p>
          <w:p w14:paraId="3FE151FC" w14:textId="77777777" w:rsidR="009114E1" w:rsidRPr="00AB7182" w:rsidRDefault="009114E1" w:rsidP="00132775">
            <w:pPr>
              <w:pStyle w:val="TAN"/>
            </w:pPr>
            <w:r w:rsidRPr="00AB7182">
              <w:t>NOTE</w:t>
            </w:r>
            <w:r w:rsidR="00D84BA1" w:rsidRPr="00AB7182">
              <w:t>2</w:t>
            </w:r>
            <w:r w:rsidRPr="00AB7182">
              <w:tab/>
              <w:t xml:space="preserve">This is slightly different with regards to SCTP encapsulation. H.248 is </w:t>
            </w:r>
            <w:r w:rsidR="00A46314" w:rsidRPr="00AB7182">
              <w:t>"</w:t>
            </w:r>
            <w:r w:rsidRPr="00AB7182">
              <w:t>M3UA user</w:t>
            </w:r>
            <w:r w:rsidR="00A46314" w:rsidRPr="00AB7182">
              <w:t>"</w:t>
            </w:r>
            <w:r w:rsidRPr="00AB7182">
              <w:t xml:space="preserve"> in this case of H.248/M3UA/SCTP/IP based transport. H.248 Messages are corresponding to M3UA user protocol data units. </w:t>
            </w:r>
            <w:r w:rsidR="00A46314" w:rsidRPr="00AB7182">
              <w:t>"</w:t>
            </w:r>
            <w:r w:rsidRPr="00AB7182">
              <w:t>SCTP multistreaming</w:t>
            </w:r>
            <w:r w:rsidR="00A46314" w:rsidRPr="00AB7182">
              <w:t>"</w:t>
            </w:r>
            <w:r w:rsidRPr="00AB7182">
              <w:t xml:space="preserve"> may be also applied (see § 1.4.7/RFC 3332). If not then the complete M3UA traffic is mapped on a single SCTP Stream, i.e., the Single-Stream Mode.</w:t>
            </w:r>
          </w:p>
          <w:p w14:paraId="4213104E" w14:textId="77777777" w:rsidR="00EA0F69" w:rsidRPr="00AB7182" w:rsidRDefault="00EA0F69" w:rsidP="00132775">
            <w:pPr>
              <w:pStyle w:val="TAN"/>
            </w:pPr>
            <w:r w:rsidRPr="00AB7182">
              <w:t>NOTE3</w:t>
            </w:r>
            <w:r w:rsidRPr="00AB7182">
              <w:tab/>
              <w:t>Checksum calculation for SCTP shall be supported as specified in RFC 3309 [43] instead of the method specified in RFC 2960 [</w:t>
            </w:r>
            <w:r w:rsidR="00C019BF" w:rsidRPr="00AB7182">
              <w:t>15</w:t>
            </w:r>
            <w:r w:rsidRPr="00AB7182">
              <w:t>].</w:t>
            </w:r>
          </w:p>
        </w:tc>
      </w:tr>
    </w:tbl>
    <w:p w14:paraId="7C0A78F7" w14:textId="77777777" w:rsidR="009114E1" w:rsidRPr="00AB7182" w:rsidRDefault="009114E1" w:rsidP="009114E1"/>
    <w:p w14:paraId="38CF878E" w14:textId="77777777" w:rsidR="009114E1" w:rsidRPr="00AB7182" w:rsidRDefault="009114E1" w:rsidP="009114E1">
      <w:pPr>
        <w:pStyle w:val="TH"/>
      </w:pPr>
      <w:r w:rsidRPr="00AB7182">
        <w:t>Table A.12/2: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4910"/>
      </w:tblGrid>
      <w:tr w:rsidR="009114E1" w:rsidRPr="00AB7182" w14:paraId="4B3C3202" w14:textId="77777777" w:rsidTr="000616C2">
        <w:tc>
          <w:tcPr>
            <w:tcW w:w="4947" w:type="dxa"/>
          </w:tcPr>
          <w:p w14:paraId="0C9014C0" w14:textId="77777777" w:rsidR="009114E1" w:rsidRPr="00AB7182" w:rsidRDefault="009114E1" w:rsidP="009114E1">
            <w:pPr>
              <w:pStyle w:val="TAH"/>
            </w:pPr>
            <w:r w:rsidRPr="00AB7182">
              <w:t>Segmentation Supported:</w:t>
            </w:r>
          </w:p>
        </w:tc>
        <w:tc>
          <w:tcPr>
            <w:tcW w:w="4910" w:type="dxa"/>
          </w:tcPr>
          <w:p w14:paraId="0E78CC24" w14:textId="77777777" w:rsidR="009114E1" w:rsidRPr="00AB7182" w:rsidRDefault="009114E1" w:rsidP="009114E1">
            <w:pPr>
              <w:pStyle w:val="TAC"/>
            </w:pPr>
            <w:r w:rsidRPr="00AB7182">
              <w:t>No</w:t>
            </w:r>
          </w:p>
        </w:tc>
      </w:tr>
      <w:tr w:rsidR="000616C2" w:rsidRPr="00AB7182" w14:paraId="317E9616" w14:textId="77777777" w:rsidTr="006E4F1A">
        <w:tc>
          <w:tcPr>
            <w:tcW w:w="9857" w:type="dxa"/>
            <w:gridSpan w:val="2"/>
          </w:tcPr>
          <w:p w14:paraId="5F5741A7" w14:textId="77777777" w:rsidR="000616C2" w:rsidRPr="00AB7182" w:rsidRDefault="000616C2" w:rsidP="000616C2">
            <w:pPr>
              <w:pStyle w:val="TAN"/>
            </w:pPr>
            <w:r w:rsidRPr="00AB7182">
              <w:t>NOTE:</w:t>
            </w:r>
            <w:r w:rsidRPr="00AB7182">
              <w:tab/>
              <w:t>This field requires at least version 3 of the H.248.1 protocol.</w:t>
            </w:r>
          </w:p>
        </w:tc>
      </w:tr>
    </w:tbl>
    <w:p w14:paraId="60508B7A" w14:textId="77777777" w:rsidR="009114E1" w:rsidRPr="00AB7182" w:rsidRDefault="009114E1" w:rsidP="009114E1"/>
    <w:p w14:paraId="0D03BE16" w14:textId="77777777" w:rsidR="00743CEC" w:rsidRPr="00AB7182" w:rsidRDefault="00743CEC" w:rsidP="00743CEC">
      <w:pPr>
        <w:pStyle w:val="TH"/>
        <w:rPr>
          <w:iCs/>
        </w:rPr>
      </w:pPr>
      <w:r w:rsidRPr="00AB7182">
        <w:t>Table A.12/3: Support of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743CEC" w:rsidRPr="00AB7182" w14:paraId="567BB5BE" w14:textId="77777777">
        <w:tc>
          <w:tcPr>
            <w:tcW w:w="4934" w:type="dxa"/>
          </w:tcPr>
          <w:p w14:paraId="63A001A5" w14:textId="77777777" w:rsidR="00743CEC" w:rsidRPr="00AB7182" w:rsidRDefault="00743CEC" w:rsidP="00F15523">
            <w:pPr>
              <w:pStyle w:val="Index2"/>
            </w:pPr>
            <w:bookmarkStart w:id="121" w:name="OLE_LINK3"/>
            <w:bookmarkStart w:id="122" w:name="OLE_LINK4"/>
            <w:r w:rsidRPr="00AB7182">
              <w:t>Control Association Monitoring Supported:</w:t>
            </w:r>
          </w:p>
        </w:tc>
        <w:tc>
          <w:tcPr>
            <w:tcW w:w="4921" w:type="dxa"/>
          </w:tcPr>
          <w:p w14:paraId="0C6C04DD" w14:textId="77777777" w:rsidR="00743CEC" w:rsidRPr="00AB7182" w:rsidRDefault="00743CEC" w:rsidP="00F15523">
            <w:pPr>
              <w:pStyle w:val="TAC"/>
            </w:pPr>
            <w:r w:rsidRPr="00AB7182">
              <w:t>Monitoring mechanism is dependent on used H.248 transport (see Table A.12/1):</w:t>
            </w:r>
          </w:p>
          <w:p w14:paraId="270357AC" w14:textId="77777777" w:rsidR="00743CEC" w:rsidRPr="00AB7182" w:rsidRDefault="00743CEC" w:rsidP="00F15523">
            <w:pPr>
              <w:pStyle w:val="TAC"/>
            </w:pPr>
          </w:p>
          <w:p w14:paraId="46471C9A" w14:textId="77777777" w:rsidR="00743CEC" w:rsidRPr="00AB7182" w:rsidRDefault="00743CEC" w:rsidP="00870B8D">
            <w:pPr>
              <w:pStyle w:val="TAC"/>
              <w:jc w:val="left"/>
            </w:pPr>
            <w:r w:rsidRPr="00AB7182">
              <w:rPr>
                <w:b/>
                <w:bCs/>
              </w:rPr>
              <w:t>SCTP</w:t>
            </w:r>
            <w:r w:rsidRPr="00AB7182">
              <w:t>: inherent capability of SCTP (NOTE</w:t>
            </w:r>
            <w:r w:rsidR="00E719EE" w:rsidRPr="00AB7182">
              <w:t xml:space="preserve"> 1</w:t>
            </w:r>
            <w:r w:rsidRPr="00AB7182">
              <w:t>)</w:t>
            </w:r>
          </w:p>
          <w:p w14:paraId="312125D9" w14:textId="77777777" w:rsidR="00743CEC" w:rsidRPr="00AB7182" w:rsidRDefault="00743CEC" w:rsidP="00870B8D">
            <w:pPr>
              <w:pStyle w:val="TAC"/>
              <w:rPr>
                <w:b/>
                <w:bCs/>
              </w:rPr>
            </w:pPr>
          </w:p>
          <w:p w14:paraId="5FB5D0DE" w14:textId="77777777" w:rsidR="00743CEC" w:rsidRPr="00AB7182" w:rsidRDefault="00743CEC" w:rsidP="00870B8D">
            <w:pPr>
              <w:pStyle w:val="TAC"/>
              <w:jc w:val="left"/>
            </w:pPr>
            <w:r w:rsidRPr="00AB7182">
              <w:rPr>
                <w:b/>
                <w:bCs/>
              </w:rPr>
              <w:t>SCTP/M3UA</w:t>
            </w:r>
            <w:r w:rsidRPr="00AB7182">
              <w:t>: inherent capability of SCTP</w:t>
            </w:r>
          </w:p>
          <w:p w14:paraId="5D1AC916" w14:textId="77777777" w:rsidR="00743CEC" w:rsidRPr="00AB7182" w:rsidRDefault="00743CEC" w:rsidP="00870B8D">
            <w:pPr>
              <w:pStyle w:val="TAC"/>
              <w:jc w:val="left"/>
            </w:pPr>
          </w:p>
          <w:p w14:paraId="67A1352B" w14:textId="77777777" w:rsidR="00743CEC" w:rsidRPr="00AB7182" w:rsidRDefault="00743CEC" w:rsidP="00870B8D">
            <w:pPr>
              <w:pStyle w:val="TAC"/>
              <w:jc w:val="left"/>
            </w:pPr>
            <w:r w:rsidRPr="00AB7182">
              <w:rPr>
                <w:b/>
                <w:bCs/>
              </w:rPr>
              <w:t>UDP</w:t>
            </w:r>
            <w:r w:rsidRPr="00AB7182">
              <w:t xml:space="preserve">: </w:t>
            </w:r>
          </w:p>
          <w:p w14:paraId="2E81AD35" w14:textId="77777777" w:rsidR="00743CEC" w:rsidRPr="00AB7182" w:rsidRDefault="00870B8D" w:rsidP="00870B8D">
            <w:pPr>
              <w:pStyle w:val="Index2"/>
              <w:ind w:left="720"/>
            </w:pPr>
            <w:r w:rsidRPr="00AB7182">
              <w:t>1.</w:t>
            </w:r>
            <w:r w:rsidRPr="00AB7182">
              <w:tab/>
            </w:r>
            <w:r w:rsidR="00743CEC" w:rsidRPr="00AB7182">
              <w:t>H.248.14 (MGW-driven monitoring)</w:t>
            </w:r>
          </w:p>
          <w:p w14:paraId="3FDE8406" w14:textId="77777777" w:rsidR="00743CEC" w:rsidRPr="00AB7182" w:rsidRDefault="00870B8D" w:rsidP="00870B8D">
            <w:pPr>
              <w:pStyle w:val="Index2"/>
              <w:ind w:left="720"/>
            </w:pPr>
            <w:r w:rsidRPr="00AB7182">
              <w:t>2.</w:t>
            </w:r>
            <w:r w:rsidRPr="00AB7182">
              <w:tab/>
            </w:r>
            <w:r w:rsidR="00743CEC" w:rsidRPr="00AB7182">
              <w:t>Empty AuditValue on ROOT (MGC-driven monitoring)</w:t>
            </w:r>
          </w:p>
        </w:tc>
      </w:tr>
      <w:tr w:rsidR="00743CEC" w:rsidRPr="00AB7182" w14:paraId="61EB1948" w14:textId="77777777">
        <w:tc>
          <w:tcPr>
            <w:tcW w:w="9855" w:type="dxa"/>
            <w:gridSpan w:val="2"/>
          </w:tcPr>
          <w:p w14:paraId="62F81283" w14:textId="77777777" w:rsidR="00743CEC" w:rsidRPr="00AB7182" w:rsidRDefault="00743CEC" w:rsidP="00F15523">
            <w:pPr>
              <w:pStyle w:val="TAN"/>
            </w:pPr>
            <w:r w:rsidRPr="00AB7182">
              <w:t>NOTE</w:t>
            </w:r>
            <w:r w:rsidR="00E719EE" w:rsidRPr="00AB7182">
              <w:t xml:space="preserve"> 1</w:t>
            </w:r>
            <w:r w:rsidRPr="00AB7182">
              <w:t>:</w:t>
            </w:r>
            <w:r w:rsidR="00AB7182">
              <w:tab/>
            </w:r>
            <w:r w:rsidRPr="00AB7182">
              <w:t xml:space="preserve">Use of H.248.14 </w:t>
            </w:r>
            <w:r w:rsidR="00C019BF" w:rsidRPr="00AB7182">
              <w:t xml:space="preserve">[29] </w:t>
            </w:r>
            <w:r w:rsidRPr="00AB7182">
              <w:t>for this is FFS</w:t>
            </w:r>
          </w:p>
        </w:tc>
      </w:tr>
      <w:bookmarkEnd w:id="121"/>
      <w:bookmarkEnd w:id="122"/>
    </w:tbl>
    <w:p w14:paraId="1335DC5D" w14:textId="77777777" w:rsidR="00743CEC" w:rsidRPr="00AB7182" w:rsidRDefault="00743CEC" w:rsidP="009114E1"/>
    <w:p w14:paraId="1453A345" w14:textId="77777777" w:rsidR="009114E1" w:rsidRPr="00AB7182" w:rsidRDefault="009114E1" w:rsidP="006460F5">
      <w:pPr>
        <w:pStyle w:val="Heading1"/>
      </w:pPr>
      <w:bookmarkStart w:id="123" w:name="_Toc177668481"/>
      <w:r w:rsidRPr="00AB7182">
        <w:t>A.13</w:t>
      </w:r>
      <w:r w:rsidRPr="00AB7182">
        <w:tab/>
        <w:t>Security</w:t>
      </w:r>
      <w:bookmarkEnd w:id="123"/>
    </w:p>
    <w:p w14:paraId="67AB4C7B" w14:textId="77777777" w:rsidR="009114E1" w:rsidRPr="00AB7182" w:rsidRDefault="009114E1" w:rsidP="009114E1">
      <w:pPr>
        <w:pStyle w:val="TH"/>
      </w:pPr>
      <w:r w:rsidRPr="00AB7182">
        <w:t>Table A.13</w:t>
      </w:r>
      <w:r w:rsidR="00D84BA1" w:rsidRPr="00AB7182">
        <w:t>/1</w:t>
      </w:r>
      <w:r w:rsidRPr="00AB7182">
        <w:t>: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20"/>
      </w:tblGrid>
      <w:tr w:rsidR="009114E1" w:rsidRPr="00AB7182" w14:paraId="12D0D8EC" w14:textId="77777777">
        <w:tc>
          <w:tcPr>
            <w:tcW w:w="5089" w:type="dxa"/>
          </w:tcPr>
          <w:p w14:paraId="31A1F04A" w14:textId="77777777" w:rsidR="009114E1" w:rsidRPr="00AB7182" w:rsidRDefault="009114E1" w:rsidP="009114E1">
            <w:pPr>
              <w:pStyle w:val="TAH"/>
            </w:pPr>
            <w:r w:rsidRPr="00AB7182">
              <w:t>Supported Security:</w:t>
            </w:r>
          </w:p>
        </w:tc>
        <w:tc>
          <w:tcPr>
            <w:tcW w:w="5090" w:type="dxa"/>
          </w:tcPr>
          <w:p w14:paraId="2C8C060D" w14:textId="77777777" w:rsidR="009114E1" w:rsidRPr="00AB7182" w:rsidRDefault="009114E1" w:rsidP="009114E1">
            <w:pPr>
              <w:pStyle w:val="TAC"/>
            </w:pPr>
            <w:r w:rsidRPr="00AB7182">
              <w:t>None</w:t>
            </w:r>
          </w:p>
        </w:tc>
      </w:tr>
    </w:tbl>
    <w:p w14:paraId="711E920D" w14:textId="77777777" w:rsidR="009114E1" w:rsidRPr="00AB7182" w:rsidRDefault="009114E1" w:rsidP="009114E1"/>
    <w:p w14:paraId="3CD5DF07" w14:textId="77777777" w:rsidR="00075360" w:rsidRPr="00AB7182" w:rsidRDefault="00075360" w:rsidP="006460F5">
      <w:pPr>
        <w:pStyle w:val="Heading1"/>
      </w:pPr>
      <w:bookmarkStart w:id="124" w:name="_Toc177668482"/>
      <w:r w:rsidRPr="00AB7182">
        <w:t>A.14</w:t>
      </w:r>
      <w:r w:rsidR="00AB7182">
        <w:tab/>
      </w:r>
      <w:r w:rsidRPr="00AB7182">
        <w:t>Packages</w:t>
      </w:r>
      <w:bookmarkEnd w:id="124"/>
    </w:p>
    <w:p w14:paraId="73D9F55E" w14:textId="77777777" w:rsidR="00075360" w:rsidRPr="00AB7182" w:rsidRDefault="00075360" w:rsidP="00075360">
      <w:pPr>
        <w:pStyle w:val="TH"/>
      </w:pPr>
      <w:r w:rsidRPr="00AB7182">
        <w:t>Table A.14/1: Mandatory packages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2268"/>
        <w:gridCol w:w="2126"/>
      </w:tblGrid>
      <w:tr w:rsidR="00075360" w:rsidRPr="00AB7182" w14:paraId="7075B486" w14:textId="77777777" w:rsidTr="00F50AE8">
        <w:tc>
          <w:tcPr>
            <w:tcW w:w="5353" w:type="dxa"/>
          </w:tcPr>
          <w:p w14:paraId="0BA71196" w14:textId="77777777" w:rsidR="00075360" w:rsidRPr="00AB7182" w:rsidRDefault="00075360" w:rsidP="00F50AE8">
            <w:pPr>
              <w:pStyle w:val="TAH"/>
            </w:pPr>
            <w:r w:rsidRPr="00AB7182">
              <w:t>Package Name</w:t>
            </w:r>
          </w:p>
        </w:tc>
        <w:tc>
          <w:tcPr>
            <w:tcW w:w="2268" w:type="dxa"/>
          </w:tcPr>
          <w:p w14:paraId="235A537A" w14:textId="77777777" w:rsidR="00075360" w:rsidRPr="00AB7182" w:rsidRDefault="00075360" w:rsidP="00F50AE8">
            <w:pPr>
              <w:pStyle w:val="TAH"/>
            </w:pPr>
            <w:r w:rsidRPr="00AB7182">
              <w:t>Package ID</w:t>
            </w:r>
          </w:p>
        </w:tc>
        <w:tc>
          <w:tcPr>
            <w:tcW w:w="2126" w:type="dxa"/>
          </w:tcPr>
          <w:p w14:paraId="5B413AB2" w14:textId="77777777" w:rsidR="00075360" w:rsidRPr="00AB7182" w:rsidRDefault="00075360" w:rsidP="00F50AE8">
            <w:pPr>
              <w:pStyle w:val="TAH"/>
            </w:pPr>
            <w:r w:rsidRPr="00AB7182">
              <w:t>Version</w:t>
            </w:r>
          </w:p>
        </w:tc>
      </w:tr>
      <w:tr w:rsidR="00075360" w:rsidRPr="00AB7182" w14:paraId="7293097A" w14:textId="77777777" w:rsidTr="00F50AE8">
        <w:tc>
          <w:tcPr>
            <w:tcW w:w="5353" w:type="dxa"/>
          </w:tcPr>
          <w:p w14:paraId="6E9B6E2A" w14:textId="77777777" w:rsidR="00075360" w:rsidRPr="00AB7182" w:rsidRDefault="00075360" w:rsidP="00AF321E">
            <w:pPr>
              <w:pStyle w:val="TAC"/>
            </w:pPr>
            <w:r w:rsidRPr="00AB7182">
              <w:t>Generic  (see ITU-T Recommendation H.248.1 [9] Annex E.1);</w:t>
            </w:r>
          </w:p>
        </w:tc>
        <w:tc>
          <w:tcPr>
            <w:tcW w:w="2268" w:type="dxa"/>
          </w:tcPr>
          <w:p w14:paraId="5BDE3A44" w14:textId="77777777" w:rsidR="00075360" w:rsidRPr="00AB7182" w:rsidRDefault="00075360" w:rsidP="00AF321E">
            <w:pPr>
              <w:pStyle w:val="TAC"/>
            </w:pPr>
            <w:r w:rsidRPr="00AB7182">
              <w:t>g, (0x0001)</w:t>
            </w:r>
          </w:p>
          <w:p w14:paraId="776E2A07" w14:textId="77777777" w:rsidR="00075360" w:rsidRPr="00AB7182" w:rsidRDefault="00075360" w:rsidP="00AF321E">
            <w:pPr>
              <w:pStyle w:val="TAC"/>
            </w:pPr>
          </w:p>
        </w:tc>
        <w:tc>
          <w:tcPr>
            <w:tcW w:w="2126" w:type="dxa"/>
          </w:tcPr>
          <w:p w14:paraId="584F3AE3" w14:textId="77777777" w:rsidR="00075360" w:rsidRPr="00AB7182" w:rsidRDefault="00075360" w:rsidP="00AF321E">
            <w:pPr>
              <w:pStyle w:val="TAC"/>
            </w:pPr>
            <w:r w:rsidRPr="00AB7182">
              <w:t>v1</w:t>
            </w:r>
          </w:p>
        </w:tc>
      </w:tr>
      <w:tr w:rsidR="00075360" w:rsidRPr="00AB7182" w14:paraId="59616024" w14:textId="77777777" w:rsidTr="00F50AE8">
        <w:tc>
          <w:tcPr>
            <w:tcW w:w="5353" w:type="dxa"/>
          </w:tcPr>
          <w:p w14:paraId="0DDF868F" w14:textId="77777777" w:rsidR="00075360" w:rsidRPr="00AB7182" w:rsidRDefault="00075360" w:rsidP="00AF321E">
            <w:pPr>
              <w:pStyle w:val="TAC"/>
            </w:pPr>
            <w:r w:rsidRPr="00AB7182">
              <w:t>Base Root Package  (see ITU-T Recommendation H.248.1 [9] Annex E.2);</w:t>
            </w:r>
          </w:p>
        </w:tc>
        <w:tc>
          <w:tcPr>
            <w:tcW w:w="2268" w:type="dxa"/>
          </w:tcPr>
          <w:p w14:paraId="5339CB87" w14:textId="77777777" w:rsidR="00075360" w:rsidRPr="00AB7182" w:rsidRDefault="00075360" w:rsidP="00AF321E">
            <w:pPr>
              <w:pStyle w:val="TAC"/>
            </w:pPr>
            <w:r w:rsidRPr="00AB7182">
              <w:t>root, (0x0002)</w:t>
            </w:r>
          </w:p>
        </w:tc>
        <w:tc>
          <w:tcPr>
            <w:tcW w:w="2126" w:type="dxa"/>
          </w:tcPr>
          <w:p w14:paraId="6B41E0FE" w14:textId="77777777" w:rsidR="00075360" w:rsidRPr="00AB7182" w:rsidRDefault="00075360" w:rsidP="00AF321E">
            <w:pPr>
              <w:pStyle w:val="TAC"/>
            </w:pPr>
            <w:r w:rsidRPr="00AB7182">
              <w:t>v2</w:t>
            </w:r>
          </w:p>
        </w:tc>
      </w:tr>
      <w:tr w:rsidR="00E92114" w:rsidRPr="00AB7182" w14:paraId="77A28BB6" w14:textId="77777777" w:rsidTr="001B216F">
        <w:tc>
          <w:tcPr>
            <w:tcW w:w="5353" w:type="dxa"/>
          </w:tcPr>
          <w:p w14:paraId="07B22644" w14:textId="77777777" w:rsidR="00E92114" w:rsidRPr="00AB7182" w:rsidRDefault="00E92114" w:rsidP="001B216F">
            <w:pPr>
              <w:pStyle w:val="TAC"/>
            </w:pPr>
            <w:r w:rsidRPr="00AB7182">
              <w:t>Basic Continuity Package (see ITU-T Recommendation H.248.1 [9] Annex E.10);</w:t>
            </w:r>
          </w:p>
        </w:tc>
        <w:tc>
          <w:tcPr>
            <w:tcW w:w="2268" w:type="dxa"/>
          </w:tcPr>
          <w:p w14:paraId="5872A25E" w14:textId="77777777" w:rsidR="00E92114" w:rsidRPr="00AB7182" w:rsidRDefault="00E92114" w:rsidP="001B216F">
            <w:pPr>
              <w:pStyle w:val="TAC"/>
              <w:rPr>
                <w:rFonts w:cs="Arial"/>
                <w:szCs w:val="18"/>
              </w:rPr>
            </w:pPr>
            <w:r w:rsidRPr="00AB7182">
              <w:rPr>
                <w:rFonts w:cs="Arial"/>
                <w:szCs w:val="18"/>
              </w:rPr>
              <w:t>ct, (0x000a)</w:t>
            </w:r>
          </w:p>
          <w:p w14:paraId="40CBDBAC" w14:textId="77777777" w:rsidR="00E92114" w:rsidRPr="00AB7182" w:rsidRDefault="00E92114" w:rsidP="001B216F">
            <w:pPr>
              <w:pStyle w:val="TAC"/>
            </w:pPr>
          </w:p>
        </w:tc>
        <w:tc>
          <w:tcPr>
            <w:tcW w:w="2126" w:type="dxa"/>
          </w:tcPr>
          <w:p w14:paraId="67B7220F" w14:textId="77777777" w:rsidR="00E92114" w:rsidRPr="00AB7182" w:rsidRDefault="00E92114" w:rsidP="001B216F">
            <w:pPr>
              <w:pStyle w:val="TAC"/>
            </w:pPr>
            <w:r w:rsidRPr="00AB7182">
              <w:rPr>
                <w:rFonts w:cs="Arial"/>
                <w:szCs w:val="18"/>
              </w:rPr>
              <w:t>v1</w:t>
            </w:r>
          </w:p>
        </w:tc>
      </w:tr>
      <w:tr w:rsidR="00E92114" w:rsidRPr="00AB7182" w14:paraId="43F03C03" w14:textId="77777777" w:rsidTr="001B216F">
        <w:tc>
          <w:tcPr>
            <w:tcW w:w="5353" w:type="dxa"/>
          </w:tcPr>
          <w:p w14:paraId="31D6C565" w14:textId="77777777" w:rsidR="00E92114" w:rsidRPr="00AB7182" w:rsidRDefault="00E92114" w:rsidP="001B216F">
            <w:pPr>
              <w:pStyle w:val="TAC"/>
            </w:pPr>
            <w:r w:rsidRPr="00AB7182">
              <w:t>TDM Circuit Package (see ITU-T Recommendation H.248.1 [9] Annex E.13);</w:t>
            </w:r>
          </w:p>
        </w:tc>
        <w:tc>
          <w:tcPr>
            <w:tcW w:w="2268" w:type="dxa"/>
          </w:tcPr>
          <w:p w14:paraId="175F8C56" w14:textId="77777777" w:rsidR="00E92114" w:rsidRPr="00AB7182" w:rsidRDefault="00E92114" w:rsidP="001B216F">
            <w:pPr>
              <w:pStyle w:val="TAC"/>
              <w:rPr>
                <w:rFonts w:cs="Arial"/>
                <w:szCs w:val="18"/>
              </w:rPr>
            </w:pPr>
            <w:r w:rsidRPr="00AB7182">
              <w:rPr>
                <w:rFonts w:cs="Arial"/>
                <w:szCs w:val="18"/>
              </w:rPr>
              <w:t>tdmc, (0x000d)</w:t>
            </w:r>
          </w:p>
          <w:p w14:paraId="47976E26" w14:textId="77777777" w:rsidR="00E92114" w:rsidRPr="00AB7182" w:rsidRDefault="00E92114" w:rsidP="001B216F">
            <w:pPr>
              <w:pStyle w:val="TAC"/>
            </w:pPr>
          </w:p>
        </w:tc>
        <w:tc>
          <w:tcPr>
            <w:tcW w:w="2126" w:type="dxa"/>
          </w:tcPr>
          <w:p w14:paraId="17697668" w14:textId="77777777" w:rsidR="00E92114" w:rsidRPr="00AB7182" w:rsidRDefault="00E92114" w:rsidP="001B216F">
            <w:pPr>
              <w:pStyle w:val="TAC"/>
            </w:pPr>
            <w:r w:rsidRPr="00AB7182">
              <w:rPr>
                <w:rFonts w:cs="Arial"/>
                <w:szCs w:val="18"/>
              </w:rPr>
              <w:t>v1</w:t>
            </w:r>
          </w:p>
        </w:tc>
      </w:tr>
      <w:tr w:rsidR="00830823" w:rsidRPr="00AB7182" w14:paraId="1C7EB289" w14:textId="77777777" w:rsidTr="00830823">
        <w:tc>
          <w:tcPr>
            <w:tcW w:w="5353" w:type="dxa"/>
            <w:tcBorders>
              <w:top w:val="single" w:sz="4" w:space="0" w:color="auto"/>
              <w:left w:val="single" w:sz="4" w:space="0" w:color="auto"/>
              <w:bottom w:val="single" w:sz="4" w:space="0" w:color="auto"/>
              <w:right w:val="single" w:sz="4" w:space="0" w:color="auto"/>
            </w:tcBorders>
          </w:tcPr>
          <w:p w14:paraId="723B1CD3" w14:textId="77777777" w:rsidR="00830823" w:rsidRPr="00AB7182" w:rsidRDefault="00830823" w:rsidP="00830823">
            <w:pPr>
              <w:pStyle w:val="TAC"/>
            </w:pPr>
            <w:r w:rsidRPr="00AB7182">
              <w:t>Hanging Termination Detection package (see ITU-T Recommendation H.248.36 [27]).</w:t>
            </w:r>
          </w:p>
        </w:tc>
        <w:tc>
          <w:tcPr>
            <w:tcW w:w="2268" w:type="dxa"/>
            <w:tcBorders>
              <w:top w:val="single" w:sz="4" w:space="0" w:color="auto"/>
              <w:left w:val="single" w:sz="4" w:space="0" w:color="auto"/>
              <w:bottom w:val="single" w:sz="4" w:space="0" w:color="auto"/>
              <w:right w:val="single" w:sz="4" w:space="0" w:color="auto"/>
            </w:tcBorders>
          </w:tcPr>
          <w:p w14:paraId="60CDAD68" w14:textId="77777777" w:rsidR="00830823" w:rsidRPr="00AB7182" w:rsidRDefault="00830823" w:rsidP="00830823">
            <w:pPr>
              <w:pStyle w:val="TAC"/>
              <w:rPr>
                <w:rFonts w:cs="Arial"/>
                <w:szCs w:val="18"/>
              </w:rPr>
            </w:pPr>
            <w:r w:rsidRPr="00AB7182">
              <w:rPr>
                <w:rFonts w:cs="Arial"/>
                <w:szCs w:val="18"/>
              </w:rPr>
              <w:t>hangterm (0x0098)</w:t>
            </w:r>
          </w:p>
        </w:tc>
        <w:tc>
          <w:tcPr>
            <w:tcW w:w="2126" w:type="dxa"/>
            <w:tcBorders>
              <w:top w:val="single" w:sz="4" w:space="0" w:color="auto"/>
              <w:left w:val="single" w:sz="4" w:space="0" w:color="auto"/>
              <w:bottom w:val="single" w:sz="4" w:space="0" w:color="auto"/>
              <w:right w:val="single" w:sz="4" w:space="0" w:color="auto"/>
            </w:tcBorders>
          </w:tcPr>
          <w:p w14:paraId="4D825834" w14:textId="77777777" w:rsidR="00830823" w:rsidRPr="00AB7182" w:rsidRDefault="00830823" w:rsidP="00830823">
            <w:pPr>
              <w:pStyle w:val="TAC"/>
              <w:rPr>
                <w:rFonts w:cs="Arial"/>
                <w:szCs w:val="18"/>
              </w:rPr>
            </w:pPr>
            <w:r w:rsidRPr="00AB7182">
              <w:rPr>
                <w:rFonts w:cs="Arial"/>
                <w:szCs w:val="18"/>
              </w:rPr>
              <w:t>v1</w:t>
            </w:r>
          </w:p>
        </w:tc>
      </w:tr>
    </w:tbl>
    <w:p w14:paraId="4393FDF9" w14:textId="77777777" w:rsidR="00075360" w:rsidRPr="00AB7182" w:rsidRDefault="00075360" w:rsidP="00075360"/>
    <w:p w14:paraId="1F8308E2" w14:textId="77777777" w:rsidR="00075360" w:rsidRPr="00AB7182" w:rsidRDefault="00075360" w:rsidP="00075360">
      <w:pPr>
        <w:pStyle w:val="TH"/>
      </w:pPr>
      <w:r w:rsidRPr="00AB7182">
        <w:lastRenderedPageBreak/>
        <w:t xml:space="preserve">Table A.14/2: Optional packages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4"/>
        <w:gridCol w:w="9"/>
        <w:gridCol w:w="1798"/>
        <w:gridCol w:w="13"/>
        <w:gridCol w:w="1630"/>
        <w:gridCol w:w="15"/>
        <w:gridCol w:w="2082"/>
      </w:tblGrid>
      <w:tr w:rsidR="00075360" w:rsidRPr="00AB7182" w14:paraId="67BA1A94" w14:textId="77777777" w:rsidTr="00CE5DEE">
        <w:trPr>
          <w:cantSplit/>
        </w:trPr>
        <w:tc>
          <w:tcPr>
            <w:tcW w:w="4484" w:type="dxa"/>
          </w:tcPr>
          <w:p w14:paraId="00F88E43" w14:textId="77777777" w:rsidR="00075360" w:rsidRPr="00AB7182" w:rsidRDefault="00075360" w:rsidP="00F50AE8">
            <w:pPr>
              <w:pStyle w:val="TAH"/>
              <w:rPr>
                <w:rFonts w:cs="Arial"/>
                <w:szCs w:val="18"/>
              </w:rPr>
            </w:pPr>
            <w:r w:rsidRPr="00AB7182">
              <w:rPr>
                <w:rFonts w:cs="Arial"/>
                <w:szCs w:val="18"/>
              </w:rPr>
              <w:t>Package Name</w:t>
            </w:r>
          </w:p>
        </w:tc>
        <w:tc>
          <w:tcPr>
            <w:tcW w:w="1807" w:type="dxa"/>
            <w:gridSpan w:val="2"/>
          </w:tcPr>
          <w:p w14:paraId="5A7650BE" w14:textId="77777777" w:rsidR="00075360" w:rsidRPr="00AB7182" w:rsidRDefault="00075360" w:rsidP="00F50AE8">
            <w:pPr>
              <w:pStyle w:val="TAH"/>
              <w:rPr>
                <w:rFonts w:cs="Arial"/>
                <w:szCs w:val="18"/>
              </w:rPr>
            </w:pPr>
            <w:r w:rsidRPr="00AB7182">
              <w:rPr>
                <w:rFonts w:cs="Arial"/>
                <w:szCs w:val="18"/>
              </w:rPr>
              <w:t>Package ID</w:t>
            </w:r>
          </w:p>
        </w:tc>
        <w:tc>
          <w:tcPr>
            <w:tcW w:w="1643" w:type="dxa"/>
            <w:gridSpan w:val="2"/>
          </w:tcPr>
          <w:p w14:paraId="08046FE8" w14:textId="77777777" w:rsidR="00075360" w:rsidRPr="00AB7182" w:rsidRDefault="00075360" w:rsidP="00F50AE8">
            <w:pPr>
              <w:pStyle w:val="TAH"/>
              <w:rPr>
                <w:rFonts w:cs="Arial"/>
                <w:szCs w:val="18"/>
              </w:rPr>
            </w:pPr>
            <w:r w:rsidRPr="00AB7182">
              <w:rPr>
                <w:rFonts w:cs="Arial"/>
                <w:szCs w:val="18"/>
              </w:rPr>
              <w:t>Version</w:t>
            </w:r>
          </w:p>
        </w:tc>
        <w:tc>
          <w:tcPr>
            <w:tcW w:w="2097" w:type="dxa"/>
            <w:gridSpan w:val="2"/>
          </w:tcPr>
          <w:p w14:paraId="2D45BEEB" w14:textId="77777777" w:rsidR="00075360" w:rsidRPr="00AB7182" w:rsidRDefault="00075360" w:rsidP="00F50AE8">
            <w:pPr>
              <w:pStyle w:val="TAH"/>
              <w:rPr>
                <w:rFonts w:cs="Arial"/>
                <w:szCs w:val="18"/>
              </w:rPr>
            </w:pPr>
            <w:r w:rsidRPr="00AB7182">
              <w:rPr>
                <w:rFonts w:cs="Arial"/>
                <w:szCs w:val="18"/>
              </w:rPr>
              <w:t>Support dependent on:</w:t>
            </w:r>
          </w:p>
        </w:tc>
      </w:tr>
      <w:tr w:rsidR="00075360" w:rsidRPr="00AB7182" w14:paraId="27D83D3C" w14:textId="77777777" w:rsidTr="00CE5DEE">
        <w:trPr>
          <w:cantSplit/>
        </w:trPr>
        <w:tc>
          <w:tcPr>
            <w:tcW w:w="4484" w:type="dxa"/>
          </w:tcPr>
          <w:p w14:paraId="699A9E78" w14:textId="77777777" w:rsidR="00075360" w:rsidRPr="00AB7182" w:rsidRDefault="00075360" w:rsidP="006267AA">
            <w:pPr>
              <w:pStyle w:val="TAL"/>
            </w:pPr>
            <w:r w:rsidRPr="00AB7182">
              <w:t>Tone Detection Package  (see ITU-T Recommendation H.248.1 [9] Annex E.4);</w:t>
            </w:r>
          </w:p>
        </w:tc>
        <w:tc>
          <w:tcPr>
            <w:tcW w:w="1807" w:type="dxa"/>
            <w:gridSpan w:val="2"/>
          </w:tcPr>
          <w:p w14:paraId="6BBE415A" w14:textId="77777777" w:rsidR="001447B4" w:rsidRPr="00AB7182" w:rsidRDefault="001447B4" w:rsidP="001447B4">
            <w:pPr>
              <w:pStyle w:val="TAC"/>
              <w:rPr>
                <w:rFonts w:cs="Arial"/>
                <w:szCs w:val="18"/>
              </w:rPr>
            </w:pPr>
            <w:r w:rsidRPr="00AB7182">
              <w:rPr>
                <w:rFonts w:cs="Arial"/>
                <w:szCs w:val="18"/>
              </w:rPr>
              <w:t xml:space="preserve">tonedet, (0x0004) </w:t>
            </w:r>
          </w:p>
          <w:p w14:paraId="7CDDF8C7" w14:textId="77777777" w:rsidR="00075360" w:rsidRPr="00AB7182" w:rsidRDefault="00075360" w:rsidP="00F50AE8">
            <w:pPr>
              <w:pStyle w:val="TAH"/>
              <w:rPr>
                <w:rFonts w:cs="Arial"/>
                <w:b w:val="0"/>
                <w:szCs w:val="18"/>
              </w:rPr>
            </w:pPr>
            <w:r w:rsidRPr="00AB7182">
              <w:rPr>
                <w:rFonts w:cs="Arial"/>
                <w:b w:val="0"/>
                <w:szCs w:val="18"/>
              </w:rPr>
              <w:t xml:space="preserve">This package is </w:t>
            </w:r>
            <w:r w:rsidR="00A46314" w:rsidRPr="00AB7182">
              <w:rPr>
                <w:rFonts w:cs="Arial"/>
                <w:b w:val="0"/>
                <w:szCs w:val="18"/>
              </w:rPr>
              <w:t>"</w:t>
            </w:r>
            <w:r w:rsidRPr="00AB7182">
              <w:rPr>
                <w:rFonts w:cs="Arial"/>
                <w:b w:val="0"/>
                <w:szCs w:val="18"/>
              </w:rPr>
              <w:t>extension only</w:t>
            </w:r>
            <w:r w:rsidR="00A46314" w:rsidRPr="00AB7182">
              <w:rPr>
                <w:rFonts w:cs="Arial"/>
                <w:b w:val="0"/>
                <w:szCs w:val="18"/>
              </w:rPr>
              <w:t>"</w:t>
            </w:r>
            <w:r w:rsidRPr="00AB7182">
              <w:rPr>
                <w:rFonts w:cs="Arial"/>
                <w:b w:val="0"/>
                <w:szCs w:val="18"/>
              </w:rPr>
              <w:t>. It must be supported if extended but shall not be published over the protocol. It is here for information only.</w:t>
            </w:r>
          </w:p>
        </w:tc>
        <w:tc>
          <w:tcPr>
            <w:tcW w:w="1643" w:type="dxa"/>
            <w:gridSpan w:val="2"/>
          </w:tcPr>
          <w:p w14:paraId="6A9DD776"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445FBCBB" w14:textId="77777777" w:rsidR="00075360" w:rsidRPr="00AB7182" w:rsidRDefault="00075360" w:rsidP="006267AA">
            <w:pPr>
              <w:pStyle w:val="TAL"/>
            </w:pPr>
            <w:r w:rsidRPr="00AB7182">
              <w:t xml:space="preserve">Mandatory for </w:t>
            </w:r>
            <w:r w:rsidR="00E92114" w:rsidRPr="00AB7182">
              <w:t>3GPP</w:t>
            </w:r>
          </w:p>
        </w:tc>
      </w:tr>
      <w:tr w:rsidR="00075360" w:rsidRPr="00AB7182" w14:paraId="3F411292" w14:textId="77777777" w:rsidTr="00CE5DEE">
        <w:trPr>
          <w:cantSplit/>
        </w:trPr>
        <w:tc>
          <w:tcPr>
            <w:tcW w:w="4484" w:type="dxa"/>
          </w:tcPr>
          <w:p w14:paraId="2DB1DE78" w14:textId="77777777" w:rsidR="00075360" w:rsidRPr="00AB7182" w:rsidRDefault="00075360" w:rsidP="006267AA">
            <w:pPr>
              <w:pStyle w:val="TAL"/>
            </w:pPr>
            <w:r w:rsidRPr="00AB7182">
              <w:t xml:space="preserve">Basic DTMF Generator Package  (see ITU-T Recommendation H.248.1 [9] Annex E.5); </w:t>
            </w:r>
          </w:p>
        </w:tc>
        <w:tc>
          <w:tcPr>
            <w:tcW w:w="1807" w:type="dxa"/>
            <w:gridSpan w:val="2"/>
          </w:tcPr>
          <w:p w14:paraId="1BB079DD" w14:textId="77777777" w:rsidR="00075360" w:rsidRPr="00AB7182" w:rsidRDefault="00075360" w:rsidP="00F50AE8">
            <w:pPr>
              <w:pStyle w:val="TAC"/>
              <w:rPr>
                <w:rFonts w:cs="Arial"/>
                <w:szCs w:val="18"/>
              </w:rPr>
            </w:pPr>
            <w:r w:rsidRPr="00AB7182">
              <w:rPr>
                <w:rFonts w:cs="Arial"/>
                <w:szCs w:val="18"/>
              </w:rPr>
              <w:t>dg, (0x0005)</w:t>
            </w:r>
          </w:p>
          <w:p w14:paraId="5C3FC5B6" w14:textId="77777777" w:rsidR="00075360" w:rsidRPr="00AB7182" w:rsidRDefault="00075360" w:rsidP="00F50AE8">
            <w:pPr>
              <w:pStyle w:val="TAH"/>
              <w:rPr>
                <w:rFonts w:cs="Arial"/>
                <w:b w:val="0"/>
                <w:szCs w:val="18"/>
              </w:rPr>
            </w:pPr>
          </w:p>
        </w:tc>
        <w:tc>
          <w:tcPr>
            <w:tcW w:w="1643" w:type="dxa"/>
            <w:gridSpan w:val="2"/>
          </w:tcPr>
          <w:p w14:paraId="1590BA53"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6C48C882" w14:textId="77777777" w:rsidR="00075360" w:rsidRPr="00AB7182" w:rsidRDefault="00075360" w:rsidP="006267AA">
            <w:pPr>
              <w:pStyle w:val="TAL"/>
            </w:pPr>
            <w:r w:rsidRPr="00AB7182">
              <w:t xml:space="preserve">Mandatory for </w:t>
            </w:r>
            <w:r w:rsidR="00E92114" w:rsidRPr="00AB7182">
              <w:t>3GPP</w:t>
            </w:r>
          </w:p>
        </w:tc>
      </w:tr>
      <w:tr w:rsidR="00075360" w:rsidRPr="00AB7182" w14:paraId="39AE810C" w14:textId="77777777" w:rsidTr="00CE5DEE">
        <w:trPr>
          <w:cantSplit/>
        </w:trPr>
        <w:tc>
          <w:tcPr>
            <w:tcW w:w="4484" w:type="dxa"/>
          </w:tcPr>
          <w:p w14:paraId="3E7241E2" w14:textId="77777777" w:rsidR="00075360" w:rsidRPr="00AB7182" w:rsidRDefault="00075360" w:rsidP="006267AA">
            <w:pPr>
              <w:pStyle w:val="TAL"/>
            </w:pPr>
            <w:r w:rsidRPr="00AB7182">
              <w:t xml:space="preserve">DTMF Detection Package  (see ITU-T Recommendation H.248.1 [9] Annex E.6); </w:t>
            </w:r>
          </w:p>
        </w:tc>
        <w:tc>
          <w:tcPr>
            <w:tcW w:w="1807" w:type="dxa"/>
            <w:gridSpan w:val="2"/>
          </w:tcPr>
          <w:p w14:paraId="40564295" w14:textId="77777777" w:rsidR="00075360" w:rsidRPr="00AB7182" w:rsidRDefault="00075360" w:rsidP="00F50AE8">
            <w:pPr>
              <w:pStyle w:val="TAC"/>
              <w:rPr>
                <w:rFonts w:cs="Arial"/>
                <w:szCs w:val="18"/>
              </w:rPr>
            </w:pPr>
            <w:r w:rsidRPr="00AB7182">
              <w:rPr>
                <w:rFonts w:cs="Arial"/>
                <w:szCs w:val="18"/>
              </w:rPr>
              <w:t>dd, (0x0006)</w:t>
            </w:r>
          </w:p>
          <w:p w14:paraId="484532E8" w14:textId="77777777" w:rsidR="00075360" w:rsidRPr="00AB7182" w:rsidRDefault="00075360" w:rsidP="00F50AE8">
            <w:pPr>
              <w:pStyle w:val="TAH"/>
              <w:rPr>
                <w:rFonts w:cs="Arial"/>
                <w:b w:val="0"/>
                <w:szCs w:val="18"/>
              </w:rPr>
            </w:pPr>
          </w:p>
        </w:tc>
        <w:tc>
          <w:tcPr>
            <w:tcW w:w="1643" w:type="dxa"/>
            <w:gridSpan w:val="2"/>
          </w:tcPr>
          <w:p w14:paraId="21BED3E3"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30D36AA1" w14:textId="77777777" w:rsidR="00075360" w:rsidRPr="00AB7182" w:rsidRDefault="00075360" w:rsidP="006267AA">
            <w:pPr>
              <w:pStyle w:val="TAL"/>
            </w:pPr>
            <w:r w:rsidRPr="00AB7182">
              <w:t xml:space="preserve">Mandatory for </w:t>
            </w:r>
            <w:r w:rsidR="00E92114" w:rsidRPr="00AB7182">
              <w:t>3GPP</w:t>
            </w:r>
          </w:p>
        </w:tc>
      </w:tr>
      <w:tr w:rsidR="00075360" w:rsidRPr="00AB7182" w14:paraId="52E72B92" w14:textId="77777777" w:rsidTr="00CE5DEE">
        <w:trPr>
          <w:cantSplit/>
        </w:trPr>
        <w:tc>
          <w:tcPr>
            <w:tcW w:w="4484" w:type="dxa"/>
          </w:tcPr>
          <w:p w14:paraId="76998C09" w14:textId="77777777" w:rsidR="00075360" w:rsidRPr="00AB7182" w:rsidRDefault="00075360" w:rsidP="006267AA">
            <w:pPr>
              <w:pStyle w:val="TAL"/>
            </w:pPr>
            <w:r w:rsidRPr="00AB7182">
              <w:t>Media Gateway Resource Congestion Handling Package (see ITU-T Recommendation H.248.10 [12]).</w:t>
            </w:r>
          </w:p>
        </w:tc>
        <w:tc>
          <w:tcPr>
            <w:tcW w:w="1807" w:type="dxa"/>
            <w:gridSpan w:val="2"/>
          </w:tcPr>
          <w:p w14:paraId="7B9E3DEF" w14:textId="77777777" w:rsidR="00075360" w:rsidRPr="00AB7182" w:rsidRDefault="00075360" w:rsidP="00F50AE8">
            <w:pPr>
              <w:pStyle w:val="TAC"/>
              <w:rPr>
                <w:rFonts w:cs="Arial"/>
                <w:szCs w:val="18"/>
              </w:rPr>
            </w:pPr>
            <w:r w:rsidRPr="00AB7182">
              <w:rPr>
                <w:rFonts w:cs="Arial"/>
                <w:szCs w:val="18"/>
              </w:rPr>
              <w:br/>
            </w:r>
          </w:p>
          <w:p w14:paraId="00BB0605" w14:textId="77777777" w:rsidR="00075360" w:rsidRPr="00AB7182" w:rsidRDefault="00075360" w:rsidP="00F50AE8">
            <w:pPr>
              <w:pStyle w:val="TAC"/>
              <w:rPr>
                <w:rFonts w:cs="Arial"/>
                <w:szCs w:val="18"/>
              </w:rPr>
            </w:pPr>
            <w:r w:rsidRPr="00AB7182">
              <w:rPr>
                <w:rFonts w:cs="Arial"/>
                <w:szCs w:val="18"/>
              </w:rPr>
              <w:t>chp, (0x00</w:t>
            </w:r>
            <w:r w:rsidR="00CE5DEE" w:rsidRPr="00AB7182">
              <w:rPr>
                <w:rFonts w:cs="Arial"/>
                <w:szCs w:val="18"/>
              </w:rPr>
              <w:t>29</w:t>
            </w:r>
            <w:r w:rsidRPr="00AB7182">
              <w:rPr>
                <w:rFonts w:cs="Arial"/>
                <w:szCs w:val="18"/>
              </w:rPr>
              <w:t>)</w:t>
            </w:r>
          </w:p>
        </w:tc>
        <w:tc>
          <w:tcPr>
            <w:tcW w:w="1643" w:type="dxa"/>
            <w:gridSpan w:val="2"/>
          </w:tcPr>
          <w:p w14:paraId="21E29B9A"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0D7815C0" w14:textId="77777777" w:rsidR="00075360" w:rsidRPr="00AB7182" w:rsidRDefault="00075360" w:rsidP="006267AA">
            <w:pPr>
              <w:pStyle w:val="TAL"/>
            </w:pPr>
            <w:r w:rsidRPr="00AB7182">
              <w:t xml:space="preserve">Mandatory for </w:t>
            </w:r>
            <w:r w:rsidR="00A5132F" w:rsidRPr="00AB7182">
              <w:t>3GPP</w:t>
            </w:r>
          </w:p>
        </w:tc>
      </w:tr>
      <w:tr w:rsidR="00075360" w:rsidRPr="00AB7182" w14:paraId="18D40D50" w14:textId="77777777" w:rsidTr="00CE5DEE">
        <w:trPr>
          <w:cantSplit/>
        </w:trPr>
        <w:tc>
          <w:tcPr>
            <w:tcW w:w="4484" w:type="dxa"/>
          </w:tcPr>
          <w:p w14:paraId="097F66CF" w14:textId="77777777" w:rsidR="00075360" w:rsidRPr="00AB7182" w:rsidRDefault="00075360" w:rsidP="006267AA">
            <w:pPr>
              <w:pStyle w:val="TAL"/>
            </w:pPr>
            <w:r w:rsidRPr="00AB7182">
              <w:t>Generic Announcement Package (see ITU-T Recommendation H.248.7 [</w:t>
            </w:r>
            <w:r w:rsidR="00C019BF" w:rsidRPr="00AB7182">
              <w:t>26</w:t>
            </w:r>
            <w:r w:rsidRPr="00AB7182">
              <w:t xml:space="preserve">]). Only Fixed Part is required. </w:t>
            </w:r>
          </w:p>
        </w:tc>
        <w:tc>
          <w:tcPr>
            <w:tcW w:w="1807" w:type="dxa"/>
            <w:gridSpan w:val="2"/>
          </w:tcPr>
          <w:p w14:paraId="7797B810" w14:textId="77777777" w:rsidR="00075360" w:rsidRPr="00AB7182" w:rsidRDefault="00075360" w:rsidP="00F50AE8">
            <w:pPr>
              <w:pStyle w:val="TAC"/>
              <w:rPr>
                <w:rFonts w:cs="Arial"/>
                <w:szCs w:val="18"/>
              </w:rPr>
            </w:pPr>
            <w:r w:rsidRPr="00AB7182">
              <w:rPr>
                <w:rFonts w:cs="Arial"/>
                <w:szCs w:val="18"/>
              </w:rPr>
              <w:t>an(0x001d)</w:t>
            </w:r>
          </w:p>
        </w:tc>
        <w:tc>
          <w:tcPr>
            <w:tcW w:w="1643" w:type="dxa"/>
            <w:gridSpan w:val="2"/>
          </w:tcPr>
          <w:p w14:paraId="127D25BE"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661D9B19" w14:textId="77777777" w:rsidR="00075360" w:rsidRPr="00AB7182" w:rsidRDefault="00075360" w:rsidP="006267AA">
            <w:pPr>
              <w:pStyle w:val="TAL"/>
            </w:pPr>
            <w:r w:rsidRPr="00AB7182">
              <w:t>3GPP applications</w:t>
            </w:r>
          </w:p>
        </w:tc>
      </w:tr>
      <w:tr w:rsidR="00075360" w:rsidRPr="00AB7182" w14:paraId="259764CE" w14:textId="77777777" w:rsidTr="00CE5DEE">
        <w:trPr>
          <w:cantSplit/>
        </w:trPr>
        <w:tc>
          <w:tcPr>
            <w:tcW w:w="4484" w:type="dxa"/>
          </w:tcPr>
          <w:p w14:paraId="1A0F79E0" w14:textId="77777777" w:rsidR="00075360" w:rsidRPr="00AB7182" w:rsidRDefault="00075360" w:rsidP="006267AA">
            <w:pPr>
              <w:pStyle w:val="TAL"/>
              <w:rPr>
                <w:b/>
                <w:bCs/>
              </w:rPr>
            </w:pPr>
            <w:r w:rsidRPr="00AB7182">
              <w:t>Bearer Characteristics Package (see ITU-T Recommendation Q.1950 [</w:t>
            </w:r>
            <w:r w:rsidR="00C019BF" w:rsidRPr="00AB7182">
              <w:t>14</w:t>
            </w:r>
            <w:r w:rsidRPr="00AB7182">
              <w:t>] annex A.3).</w:t>
            </w:r>
          </w:p>
        </w:tc>
        <w:tc>
          <w:tcPr>
            <w:tcW w:w="1807" w:type="dxa"/>
            <w:gridSpan w:val="2"/>
          </w:tcPr>
          <w:p w14:paraId="5EC3489C" w14:textId="77777777" w:rsidR="00075360" w:rsidRPr="00AB7182" w:rsidRDefault="00075360" w:rsidP="00F50AE8">
            <w:pPr>
              <w:pStyle w:val="TAC"/>
              <w:rPr>
                <w:rFonts w:cs="Arial"/>
                <w:szCs w:val="18"/>
              </w:rPr>
            </w:pPr>
            <w:r w:rsidRPr="00AB7182">
              <w:rPr>
                <w:rFonts w:cs="Arial"/>
                <w:szCs w:val="18"/>
              </w:rPr>
              <w:t>bcp (0x001e</w:t>
            </w:r>
          </w:p>
        </w:tc>
        <w:tc>
          <w:tcPr>
            <w:tcW w:w="1643" w:type="dxa"/>
            <w:gridSpan w:val="2"/>
          </w:tcPr>
          <w:p w14:paraId="04C57865" w14:textId="77777777" w:rsidR="00075360" w:rsidRPr="00AB7182" w:rsidRDefault="003439EF" w:rsidP="00F50AE8">
            <w:pPr>
              <w:pStyle w:val="TAC"/>
              <w:rPr>
                <w:rFonts w:cs="Arial"/>
                <w:szCs w:val="18"/>
              </w:rPr>
            </w:pPr>
            <w:r w:rsidRPr="00AB7182">
              <w:rPr>
                <w:rFonts w:cs="Arial"/>
                <w:szCs w:val="18"/>
              </w:rPr>
              <w:t>v</w:t>
            </w:r>
            <w:r w:rsidR="00075360" w:rsidRPr="00AB7182">
              <w:rPr>
                <w:rFonts w:cs="Arial"/>
                <w:szCs w:val="18"/>
              </w:rPr>
              <w:t>2</w:t>
            </w:r>
          </w:p>
        </w:tc>
        <w:tc>
          <w:tcPr>
            <w:tcW w:w="2097" w:type="dxa"/>
            <w:gridSpan w:val="2"/>
          </w:tcPr>
          <w:p w14:paraId="26A86780" w14:textId="77777777" w:rsidR="00075360" w:rsidRPr="00AB7182" w:rsidRDefault="00075360" w:rsidP="006267AA">
            <w:pPr>
              <w:pStyle w:val="TAL"/>
            </w:pPr>
            <w:r w:rsidRPr="00AB7182">
              <w:t>Terminations Towards BICC</w:t>
            </w:r>
          </w:p>
        </w:tc>
      </w:tr>
      <w:tr w:rsidR="00075360" w:rsidRPr="00AB7182" w14:paraId="01E8ECB4" w14:textId="77777777" w:rsidTr="00CE5DEE">
        <w:trPr>
          <w:cantSplit/>
        </w:trPr>
        <w:tc>
          <w:tcPr>
            <w:tcW w:w="4484" w:type="dxa"/>
          </w:tcPr>
          <w:p w14:paraId="3C02FB5E" w14:textId="77777777" w:rsidR="00075360" w:rsidRPr="00AB7182" w:rsidRDefault="00075360" w:rsidP="006267AA">
            <w:pPr>
              <w:pStyle w:val="TAL"/>
              <w:rPr>
                <w:b/>
                <w:bCs/>
              </w:rPr>
            </w:pPr>
            <w:r w:rsidRPr="00AB7182">
              <w:rPr>
                <w:snapToGrid w:val="0"/>
              </w:rPr>
              <w:t>Generic Bearer Connection Package</w:t>
            </w:r>
            <w:r w:rsidRPr="00AB7182">
              <w:t xml:space="preserve"> (see ITU-T Recommendation Q.1950 [</w:t>
            </w:r>
            <w:r w:rsidR="00C019BF" w:rsidRPr="00AB7182">
              <w:t>14</w:t>
            </w:r>
            <w:r w:rsidRPr="00AB7182">
              <w:t>] annex A.6).</w:t>
            </w:r>
          </w:p>
        </w:tc>
        <w:tc>
          <w:tcPr>
            <w:tcW w:w="1807" w:type="dxa"/>
            <w:gridSpan w:val="2"/>
          </w:tcPr>
          <w:p w14:paraId="59721864" w14:textId="77777777" w:rsidR="00075360" w:rsidRPr="00AB7182" w:rsidRDefault="00075360" w:rsidP="00F50AE8">
            <w:pPr>
              <w:pStyle w:val="TAC"/>
              <w:rPr>
                <w:rFonts w:cs="Arial"/>
                <w:szCs w:val="18"/>
              </w:rPr>
            </w:pPr>
            <w:r w:rsidRPr="00AB7182">
              <w:rPr>
                <w:rFonts w:cs="Arial"/>
                <w:szCs w:val="18"/>
              </w:rPr>
              <w:t>Gb, (0x0021)</w:t>
            </w:r>
          </w:p>
        </w:tc>
        <w:tc>
          <w:tcPr>
            <w:tcW w:w="1643" w:type="dxa"/>
            <w:gridSpan w:val="2"/>
          </w:tcPr>
          <w:p w14:paraId="091EACF7"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8DE4423" w14:textId="77777777" w:rsidR="00075360" w:rsidRPr="00AB7182" w:rsidRDefault="00075360" w:rsidP="006267AA">
            <w:pPr>
              <w:pStyle w:val="TAL"/>
            </w:pPr>
            <w:r w:rsidRPr="00AB7182">
              <w:t>Interworking with BICC</w:t>
            </w:r>
          </w:p>
        </w:tc>
      </w:tr>
      <w:tr w:rsidR="00075360" w:rsidRPr="00AB7182" w14:paraId="406CB7C3" w14:textId="77777777" w:rsidTr="00CE5DEE">
        <w:trPr>
          <w:cantSplit/>
        </w:trPr>
        <w:tc>
          <w:tcPr>
            <w:tcW w:w="4484" w:type="dxa"/>
          </w:tcPr>
          <w:p w14:paraId="5FCD5DC6" w14:textId="77777777" w:rsidR="00075360" w:rsidRPr="00AB7182" w:rsidRDefault="00075360" w:rsidP="006267AA">
            <w:pPr>
              <w:pStyle w:val="TAL"/>
            </w:pPr>
            <w:r w:rsidRPr="00AB7182">
              <w:t>Tone Generator Package (see ITU-T Recommendation H.248.1 [9] Annex E.3);</w:t>
            </w:r>
          </w:p>
        </w:tc>
        <w:tc>
          <w:tcPr>
            <w:tcW w:w="1807" w:type="dxa"/>
            <w:gridSpan w:val="2"/>
          </w:tcPr>
          <w:p w14:paraId="64937176" w14:textId="77777777" w:rsidR="00075360" w:rsidRPr="00AB7182" w:rsidRDefault="00075360" w:rsidP="00F50AE8">
            <w:pPr>
              <w:pStyle w:val="TAC"/>
              <w:rPr>
                <w:rFonts w:cs="Arial"/>
                <w:szCs w:val="18"/>
              </w:rPr>
            </w:pPr>
            <w:r w:rsidRPr="00AB7182">
              <w:rPr>
                <w:rFonts w:cs="Arial"/>
                <w:szCs w:val="18"/>
              </w:rPr>
              <w:t>tongen, (0x0003)</w:t>
            </w:r>
          </w:p>
        </w:tc>
        <w:tc>
          <w:tcPr>
            <w:tcW w:w="1643" w:type="dxa"/>
            <w:gridSpan w:val="2"/>
          </w:tcPr>
          <w:p w14:paraId="0774A85E"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216BD23A" w14:textId="77777777" w:rsidR="00075360" w:rsidRPr="00AB7182" w:rsidRDefault="00075360" w:rsidP="006267AA">
            <w:pPr>
              <w:pStyle w:val="TAL"/>
            </w:pPr>
            <w:r w:rsidRPr="00AB7182">
              <w:t xml:space="preserve">This package is </w:t>
            </w:r>
            <w:r w:rsidR="00A46314" w:rsidRPr="00AB7182">
              <w:t>"</w:t>
            </w:r>
            <w:r w:rsidRPr="00AB7182">
              <w:t>extension only</w:t>
            </w:r>
            <w:r w:rsidR="00A46314" w:rsidRPr="00AB7182">
              <w:t>"</w:t>
            </w:r>
            <w:r w:rsidRPr="00AB7182">
              <w:t>. It must be supported if extended but shall not be published over the protocol. It is here for information only.</w:t>
            </w:r>
          </w:p>
        </w:tc>
      </w:tr>
      <w:tr w:rsidR="00075360" w:rsidRPr="00AB7182" w14:paraId="4A72821B" w14:textId="77777777" w:rsidTr="00CE5DEE">
        <w:trPr>
          <w:cantSplit/>
        </w:trPr>
        <w:tc>
          <w:tcPr>
            <w:tcW w:w="4484" w:type="dxa"/>
          </w:tcPr>
          <w:p w14:paraId="25D292A0" w14:textId="77777777" w:rsidR="00075360" w:rsidRPr="00AB7182" w:rsidRDefault="00075360" w:rsidP="006267AA">
            <w:pPr>
              <w:pStyle w:val="TAL"/>
            </w:pPr>
            <w:r w:rsidRPr="00AB7182">
              <w:t>Call Progress Tones Generator Package (see ITU-T Recommendation H.248.1 [</w:t>
            </w:r>
            <w:r w:rsidR="00FB2E93" w:rsidRPr="00AB7182">
              <w:rPr>
                <w:rFonts w:hint="eastAsia"/>
                <w:lang w:eastAsia="zh-CN"/>
              </w:rPr>
              <w:t>9</w:t>
            </w:r>
            <w:r w:rsidRPr="00AB7182">
              <w:t>] annex E.7).</w:t>
            </w:r>
          </w:p>
        </w:tc>
        <w:tc>
          <w:tcPr>
            <w:tcW w:w="1807" w:type="dxa"/>
            <w:gridSpan w:val="2"/>
          </w:tcPr>
          <w:p w14:paraId="1A4FD55A" w14:textId="77777777" w:rsidR="00075360" w:rsidRPr="00AB7182" w:rsidRDefault="00075360" w:rsidP="00F50AE8">
            <w:pPr>
              <w:pStyle w:val="TAC"/>
              <w:rPr>
                <w:rFonts w:cs="Arial"/>
                <w:szCs w:val="18"/>
              </w:rPr>
            </w:pPr>
            <w:r w:rsidRPr="00AB7182">
              <w:rPr>
                <w:rFonts w:cs="Arial"/>
                <w:szCs w:val="18"/>
              </w:rPr>
              <w:t>Cg, (0x0007)</w:t>
            </w:r>
          </w:p>
        </w:tc>
        <w:tc>
          <w:tcPr>
            <w:tcW w:w="1643" w:type="dxa"/>
            <w:gridSpan w:val="2"/>
          </w:tcPr>
          <w:p w14:paraId="03B88D47"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5A109D61" w14:textId="77777777" w:rsidR="00075360" w:rsidRPr="00AB7182" w:rsidRDefault="00075360" w:rsidP="006267AA">
            <w:pPr>
              <w:pStyle w:val="TAL"/>
            </w:pPr>
          </w:p>
        </w:tc>
      </w:tr>
      <w:tr w:rsidR="00075360" w:rsidRPr="00AB7182" w14:paraId="7FB749D4" w14:textId="77777777" w:rsidTr="00CE5DEE">
        <w:trPr>
          <w:cantSplit/>
        </w:trPr>
        <w:tc>
          <w:tcPr>
            <w:tcW w:w="4484" w:type="dxa"/>
          </w:tcPr>
          <w:p w14:paraId="25F626EB" w14:textId="77777777" w:rsidR="00075360" w:rsidRPr="00AB7182" w:rsidRDefault="00075360" w:rsidP="006267AA">
            <w:pPr>
              <w:pStyle w:val="TAL"/>
            </w:pPr>
            <w:r w:rsidRPr="00AB7182">
              <w:t>Basic Call Progress Tones Generator with Directionality, (see ITU-T Recommendation Q.1950 [</w:t>
            </w:r>
            <w:r w:rsidR="00C019BF" w:rsidRPr="00AB7182">
              <w:t>14</w:t>
            </w:r>
            <w:r w:rsidRPr="00AB7182">
              <w:t>] annex A.8).</w:t>
            </w:r>
          </w:p>
        </w:tc>
        <w:tc>
          <w:tcPr>
            <w:tcW w:w="1807" w:type="dxa"/>
            <w:gridSpan w:val="2"/>
          </w:tcPr>
          <w:p w14:paraId="6F3FC86E" w14:textId="77777777" w:rsidR="00075360" w:rsidRPr="00AB7182" w:rsidRDefault="00075360" w:rsidP="00F50AE8">
            <w:pPr>
              <w:pStyle w:val="TAC"/>
              <w:rPr>
                <w:rFonts w:cs="Arial"/>
                <w:szCs w:val="18"/>
              </w:rPr>
            </w:pPr>
            <w:r w:rsidRPr="00AB7182">
              <w:rPr>
                <w:rFonts w:cs="Arial"/>
                <w:szCs w:val="18"/>
              </w:rPr>
              <w:t>bcg, (0x0023)</w:t>
            </w:r>
          </w:p>
        </w:tc>
        <w:tc>
          <w:tcPr>
            <w:tcW w:w="1643" w:type="dxa"/>
            <w:gridSpan w:val="2"/>
          </w:tcPr>
          <w:p w14:paraId="7CF9139A"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A71EDA8" w14:textId="77777777" w:rsidR="00075360" w:rsidRPr="00AB7182" w:rsidRDefault="00075360" w:rsidP="006267AA">
            <w:pPr>
              <w:pStyle w:val="TAL"/>
            </w:pPr>
            <w:r w:rsidRPr="00AB7182">
              <w:t>Services provided by network</w:t>
            </w:r>
          </w:p>
        </w:tc>
      </w:tr>
      <w:tr w:rsidR="00075360" w:rsidRPr="00AB7182" w14:paraId="477DBDA2" w14:textId="77777777" w:rsidTr="00CE5DEE">
        <w:trPr>
          <w:cantSplit/>
        </w:trPr>
        <w:tc>
          <w:tcPr>
            <w:tcW w:w="4484" w:type="dxa"/>
          </w:tcPr>
          <w:p w14:paraId="35983756" w14:textId="77777777" w:rsidR="00075360" w:rsidRPr="00AB7182" w:rsidRDefault="00075360" w:rsidP="006267AA">
            <w:pPr>
              <w:pStyle w:val="TAL"/>
            </w:pPr>
            <w:r w:rsidRPr="00AB7182">
              <w:t>Expanded Call Progress tones Generator Package (see ITU-T Recommendation Q.1950 [</w:t>
            </w:r>
            <w:r w:rsidR="00C019BF" w:rsidRPr="00AB7182">
              <w:t>14</w:t>
            </w:r>
            <w:r w:rsidRPr="00AB7182">
              <w:t>] annex A.9).</w:t>
            </w:r>
          </w:p>
        </w:tc>
        <w:tc>
          <w:tcPr>
            <w:tcW w:w="1807" w:type="dxa"/>
            <w:gridSpan w:val="2"/>
          </w:tcPr>
          <w:p w14:paraId="2B8FB8AF" w14:textId="77777777" w:rsidR="00075360" w:rsidRPr="00AB7182" w:rsidRDefault="00075360" w:rsidP="00F50AE8">
            <w:pPr>
              <w:pStyle w:val="TAC"/>
              <w:rPr>
                <w:rFonts w:cs="Arial"/>
                <w:szCs w:val="18"/>
              </w:rPr>
            </w:pPr>
            <w:r w:rsidRPr="00AB7182">
              <w:rPr>
                <w:rFonts w:cs="Arial"/>
                <w:szCs w:val="18"/>
              </w:rPr>
              <w:t>xcg, (0x0024</w:t>
            </w:r>
          </w:p>
        </w:tc>
        <w:tc>
          <w:tcPr>
            <w:tcW w:w="1643" w:type="dxa"/>
            <w:gridSpan w:val="2"/>
          </w:tcPr>
          <w:p w14:paraId="43ACCE44"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5771E57C" w14:textId="77777777" w:rsidR="00075360" w:rsidRPr="00AB7182" w:rsidRDefault="00075360" w:rsidP="006267AA">
            <w:pPr>
              <w:pStyle w:val="TAL"/>
            </w:pPr>
            <w:r w:rsidRPr="00AB7182">
              <w:t>Services provided by network</w:t>
            </w:r>
          </w:p>
        </w:tc>
      </w:tr>
      <w:tr w:rsidR="00075360" w:rsidRPr="00AB7182" w14:paraId="63F64FE2" w14:textId="77777777" w:rsidTr="00CE5DEE">
        <w:trPr>
          <w:cantSplit/>
        </w:trPr>
        <w:tc>
          <w:tcPr>
            <w:tcW w:w="4484" w:type="dxa"/>
          </w:tcPr>
          <w:p w14:paraId="3DE0C5CB" w14:textId="77777777" w:rsidR="00075360" w:rsidRPr="00AB7182" w:rsidRDefault="00075360" w:rsidP="006267AA">
            <w:pPr>
              <w:pStyle w:val="TAL"/>
            </w:pPr>
            <w:r w:rsidRPr="00AB7182">
              <w:t>Basic Services Tones Generation Package, (see ITU-T Recommendation Q.1950 [</w:t>
            </w:r>
            <w:r w:rsidR="00C019BF" w:rsidRPr="00AB7182">
              <w:t>14</w:t>
            </w:r>
            <w:r w:rsidRPr="00AB7182">
              <w:t>] annex A.10).</w:t>
            </w:r>
          </w:p>
        </w:tc>
        <w:tc>
          <w:tcPr>
            <w:tcW w:w="1807" w:type="dxa"/>
            <w:gridSpan w:val="2"/>
          </w:tcPr>
          <w:p w14:paraId="7310E3B2" w14:textId="77777777" w:rsidR="00075360" w:rsidRPr="00AB7182" w:rsidRDefault="00075360" w:rsidP="00F50AE8">
            <w:pPr>
              <w:pStyle w:val="TAC"/>
              <w:rPr>
                <w:rFonts w:cs="Arial"/>
                <w:szCs w:val="18"/>
              </w:rPr>
            </w:pPr>
            <w:r w:rsidRPr="00AB7182">
              <w:rPr>
                <w:rFonts w:cs="Arial"/>
                <w:szCs w:val="18"/>
              </w:rPr>
              <w:t>srvtn, (0x0025)</w:t>
            </w:r>
          </w:p>
        </w:tc>
        <w:tc>
          <w:tcPr>
            <w:tcW w:w="1643" w:type="dxa"/>
            <w:gridSpan w:val="2"/>
          </w:tcPr>
          <w:p w14:paraId="69FC1388"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06862998" w14:textId="77777777" w:rsidR="00075360" w:rsidRPr="00AB7182" w:rsidRDefault="00075360" w:rsidP="006267AA">
            <w:pPr>
              <w:pStyle w:val="TAL"/>
            </w:pPr>
            <w:r w:rsidRPr="00AB7182">
              <w:t>Services provided by network</w:t>
            </w:r>
          </w:p>
        </w:tc>
      </w:tr>
      <w:tr w:rsidR="00075360" w:rsidRPr="00AB7182" w14:paraId="43F8F351" w14:textId="77777777" w:rsidTr="00CE5DEE">
        <w:trPr>
          <w:cantSplit/>
        </w:trPr>
        <w:tc>
          <w:tcPr>
            <w:tcW w:w="4484" w:type="dxa"/>
          </w:tcPr>
          <w:p w14:paraId="7B637C9F" w14:textId="77777777" w:rsidR="00075360" w:rsidRPr="00AB7182" w:rsidRDefault="00075360" w:rsidP="006267AA">
            <w:pPr>
              <w:pStyle w:val="TAL"/>
            </w:pPr>
            <w:r w:rsidRPr="00AB7182">
              <w:rPr>
                <w:snapToGrid w:val="0"/>
              </w:rPr>
              <w:t>Bearer Control Tunnelling Package</w:t>
            </w:r>
            <w:r w:rsidRPr="00AB7182">
              <w:t xml:space="preserve"> (see ITU-T Recommendation Q.1950 [</w:t>
            </w:r>
            <w:r w:rsidR="00C019BF" w:rsidRPr="00AB7182">
              <w:t>14</w:t>
            </w:r>
            <w:r w:rsidRPr="00AB7182">
              <w:t>] annex A.7).</w:t>
            </w:r>
          </w:p>
        </w:tc>
        <w:tc>
          <w:tcPr>
            <w:tcW w:w="1807" w:type="dxa"/>
            <w:gridSpan w:val="2"/>
          </w:tcPr>
          <w:p w14:paraId="32B0D2B4" w14:textId="77777777" w:rsidR="00075360" w:rsidRPr="00AB7182" w:rsidRDefault="00075360" w:rsidP="00F50AE8">
            <w:pPr>
              <w:pStyle w:val="TAC"/>
              <w:rPr>
                <w:rFonts w:cs="Arial"/>
                <w:szCs w:val="18"/>
              </w:rPr>
            </w:pPr>
            <w:r w:rsidRPr="00AB7182">
              <w:rPr>
                <w:rFonts w:cs="Arial"/>
                <w:szCs w:val="18"/>
              </w:rPr>
              <w:t>Bt, (0x0022)</w:t>
            </w:r>
          </w:p>
        </w:tc>
        <w:tc>
          <w:tcPr>
            <w:tcW w:w="1643" w:type="dxa"/>
            <w:gridSpan w:val="2"/>
          </w:tcPr>
          <w:p w14:paraId="44900F71"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65AD49E6" w14:textId="77777777" w:rsidR="00075360" w:rsidRPr="00AB7182" w:rsidRDefault="00075360" w:rsidP="006267AA">
            <w:pPr>
              <w:pStyle w:val="TAL"/>
            </w:pPr>
            <w:r w:rsidRPr="00AB7182">
              <w:t>Interworking with BICC and IP transport</w:t>
            </w:r>
          </w:p>
        </w:tc>
      </w:tr>
      <w:tr w:rsidR="00075360" w:rsidRPr="00AB7182" w14:paraId="10037E79" w14:textId="77777777" w:rsidTr="00CE5DEE">
        <w:trPr>
          <w:cantSplit/>
        </w:trPr>
        <w:tc>
          <w:tcPr>
            <w:tcW w:w="4484" w:type="dxa"/>
          </w:tcPr>
          <w:p w14:paraId="409B4072" w14:textId="77777777" w:rsidR="00075360" w:rsidRPr="00AB7182" w:rsidRDefault="00075360" w:rsidP="006267AA">
            <w:pPr>
              <w:pStyle w:val="TAL"/>
              <w:rPr>
                <w:snapToGrid w:val="0"/>
              </w:rPr>
            </w:pPr>
            <w:r w:rsidRPr="00AB7182">
              <w:t>Expanded Services Tones Generation Package (see ITU-T Recommendation Q.1950 [</w:t>
            </w:r>
            <w:r w:rsidR="00C019BF" w:rsidRPr="00AB7182">
              <w:t>14</w:t>
            </w:r>
            <w:r w:rsidRPr="00AB7182">
              <w:t>] annex A.11).</w:t>
            </w:r>
          </w:p>
        </w:tc>
        <w:tc>
          <w:tcPr>
            <w:tcW w:w="1807" w:type="dxa"/>
            <w:gridSpan w:val="2"/>
          </w:tcPr>
          <w:p w14:paraId="1F041CF9" w14:textId="77777777" w:rsidR="00075360" w:rsidRPr="00AB7182" w:rsidRDefault="00075360" w:rsidP="00F50AE8">
            <w:pPr>
              <w:pStyle w:val="TAC"/>
              <w:rPr>
                <w:rFonts w:cs="Arial"/>
                <w:szCs w:val="18"/>
              </w:rPr>
            </w:pPr>
            <w:r w:rsidRPr="00AB7182">
              <w:rPr>
                <w:rFonts w:cs="Arial"/>
                <w:szCs w:val="18"/>
              </w:rPr>
              <w:t>xsrvtn, (0x0026)</w:t>
            </w:r>
          </w:p>
        </w:tc>
        <w:tc>
          <w:tcPr>
            <w:tcW w:w="1643" w:type="dxa"/>
            <w:gridSpan w:val="2"/>
          </w:tcPr>
          <w:p w14:paraId="7BD841D6"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3262B697" w14:textId="77777777" w:rsidR="00075360" w:rsidRPr="00AB7182" w:rsidRDefault="00075360" w:rsidP="006267AA">
            <w:pPr>
              <w:pStyle w:val="TAL"/>
            </w:pPr>
            <w:r w:rsidRPr="00AB7182">
              <w:t>Services provided by network</w:t>
            </w:r>
          </w:p>
        </w:tc>
      </w:tr>
      <w:tr w:rsidR="00075360" w:rsidRPr="00AB7182" w14:paraId="4245FA6E" w14:textId="77777777" w:rsidTr="00CE5DEE">
        <w:trPr>
          <w:cantSplit/>
        </w:trPr>
        <w:tc>
          <w:tcPr>
            <w:tcW w:w="4484" w:type="dxa"/>
          </w:tcPr>
          <w:p w14:paraId="7117A399" w14:textId="77777777" w:rsidR="00075360" w:rsidRPr="00AB7182" w:rsidRDefault="00075360" w:rsidP="006267AA">
            <w:pPr>
              <w:pStyle w:val="TAL"/>
            </w:pPr>
            <w:r w:rsidRPr="00AB7182">
              <w:t>Intrusion Tones Generation Package (see ITU-T Recommendation Q.1950 [</w:t>
            </w:r>
            <w:r w:rsidR="00C019BF" w:rsidRPr="00AB7182">
              <w:t>14</w:t>
            </w:r>
            <w:r w:rsidRPr="00AB7182">
              <w:t>] annex A.12).</w:t>
            </w:r>
          </w:p>
        </w:tc>
        <w:tc>
          <w:tcPr>
            <w:tcW w:w="1807" w:type="dxa"/>
            <w:gridSpan w:val="2"/>
          </w:tcPr>
          <w:p w14:paraId="32EC14E7" w14:textId="77777777" w:rsidR="00075360" w:rsidRPr="00AB7182" w:rsidRDefault="00075360" w:rsidP="00F50AE8">
            <w:pPr>
              <w:pStyle w:val="TAC"/>
              <w:rPr>
                <w:rFonts w:cs="Arial"/>
                <w:szCs w:val="18"/>
              </w:rPr>
            </w:pPr>
            <w:r w:rsidRPr="00AB7182">
              <w:rPr>
                <w:rFonts w:cs="Arial"/>
                <w:szCs w:val="18"/>
              </w:rPr>
              <w:t>Int, (0x0027)</w:t>
            </w:r>
          </w:p>
        </w:tc>
        <w:tc>
          <w:tcPr>
            <w:tcW w:w="1643" w:type="dxa"/>
            <w:gridSpan w:val="2"/>
          </w:tcPr>
          <w:p w14:paraId="25EAA02F"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351002BE" w14:textId="77777777" w:rsidR="00075360" w:rsidRPr="00AB7182" w:rsidRDefault="00075360" w:rsidP="006267AA">
            <w:pPr>
              <w:pStyle w:val="TAL"/>
            </w:pPr>
            <w:r w:rsidRPr="00AB7182">
              <w:t>Services provided by network</w:t>
            </w:r>
          </w:p>
        </w:tc>
      </w:tr>
      <w:tr w:rsidR="00075360" w:rsidRPr="00AB7182" w14:paraId="7299DE9D" w14:textId="77777777" w:rsidTr="00CE5DEE">
        <w:trPr>
          <w:cantSplit/>
        </w:trPr>
        <w:tc>
          <w:tcPr>
            <w:tcW w:w="4484" w:type="dxa"/>
          </w:tcPr>
          <w:p w14:paraId="11A52BC6" w14:textId="77777777" w:rsidR="00075360" w:rsidRPr="00AB7182" w:rsidRDefault="00075360" w:rsidP="006267AA">
            <w:pPr>
              <w:pStyle w:val="TAL"/>
            </w:pPr>
            <w:r w:rsidRPr="00AB7182">
              <w:t>3GUP package (see subclause 15.1.1 of 3GPP TS 29.232 [5])</w:t>
            </w:r>
          </w:p>
        </w:tc>
        <w:tc>
          <w:tcPr>
            <w:tcW w:w="1807" w:type="dxa"/>
            <w:gridSpan w:val="2"/>
          </w:tcPr>
          <w:p w14:paraId="088D0E4B" w14:textId="77777777" w:rsidR="00075360" w:rsidRPr="00AB7182" w:rsidRDefault="00075360" w:rsidP="00F50AE8">
            <w:pPr>
              <w:pStyle w:val="TAC"/>
              <w:rPr>
                <w:rFonts w:cs="Arial"/>
                <w:szCs w:val="18"/>
              </w:rPr>
            </w:pPr>
            <w:r w:rsidRPr="00AB7182">
              <w:rPr>
                <w:rFonts w:cs="Arial"/>
                <w:szCs w:val="18"/>
              </w:rPr>
              <w:t>threegup, (0x002f)</w:t>
            </w:r>
          </w:p>
        </w:tc>
        <w:tc>
          <w:tcPr>
            <w:tcW w:w="1643" w:type="dxa"/>
            <w:gridSpan w:val="2"/>
          </w:tcPr>
          <w:p w14:paraId="266A120A"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4E42C55A" w14:textId="77777777" w:rsidR="00075360" w:rsidRPr="00AB7182" w:rsidRDefault="00075360" w:rsidP="006267AA">
            <w:pPr>
              <w:pStyle w:val="TAL"/>
            </w:pPr>
            <w:r w:rsidRPr="00AB7182">
              <w:t>Interworking with BICN PLMN</w:t>
            </w:r>
          </w:p>
        </w:tc>
      </w:tr>
      <w:tr w:rsidR="00075360" w:rsidRPr="00AB7182" w14:paraId="7FC1212B" w14:textId="77777777" w:rsidTr="00CE5DEE">
        <w:trPr>
          <w:cantSplit/>
        </w:trPr>
        <w:tc>
          <w:tcPr>
            <w:tcW w:w="4484" w:type="dxa"/>
          </w:tcPr>
          <w:p w14:paraId="13FE33D6" w14:textId="77777777" w:rsidR="00075360" w:rsidRPr="00AB7182" w:rsidRDefault="00075360" w:rsidP="006267AA">
            <w:pPr>
              <w:pStyle w:val="TAL"/>
            </w:pPr>
            <w:r w:rsidRPr="00AB7182">
              <w:t>Modification of Link Characteristics Bearer Capability (see subclause 15.1.5 of 3GPP TS 29.232 [5])</w:t>
            </w:r>
          </w:p>
        </w:tc>
        <w:tc>
          <w:tcPr>
            <w:tcW w:w="1807" w:type="dxa"/>
            <w:gridSpan w:val="2"/>
          </w:tcPr>
          <w:p w14:paraId="1A174387" w14:textId="77777777" w:rsidR="00075360" w:rsidRPr="00AB7182" w:rsidRDefault="00075360" w:rsidP="00F50AE8">
            <w:pPr>
              <w:pStyle w:val="TAC"/>
              <w:rPr>
                <w:rFonts w:cs="Arial"/>
                <w:szCs w:val="18"/>
              </w:rPr>
            </w:pPr>
            <w:r w:rsidRPr="00AB7182">
              <w:rPr>
                <w:rFonts w:cs="Arial"/>
                <w:szCs w:val="18"/>
              </w:rPr>
              <w:t>threegmlc, (0x0046)</w:t>
            </w:r>
          </w:p>
        </w:tc>
        <w:tc>
          <w:tcPr>
            <w:tcW w:w="1643" w:type="dxa"/>
            <w:gridSpan w:val="2"/>
          </w:tcPr>
          <w:p w14:paraId="09866105"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0344C188" w14:textId="77777777" w:rsidR="00075360" w:rsidRPr="00AB7182" w:rsidRDefault="00075360" w:rsidP="006267AA">
            <w:pPr>
              <w:pStyle w:val="TAL"/>
            </w:pPr>
            <w:r w:rsidRPr="00AB7182">
              <w:t>Interworking with BICN PLMN with Codec Modification</w:t>
            </w:r>
          </w:p>
        </w:tc>
      </w:tr>
      <w:tr w:rsidR="00075360" w:rsidRPr="00AB7182" w14:paraId="30E50158" w14:textId="77777777" w:rsidTr="00CE5DEE">
        <w:trPr>
          <w:cantSplit/>
        </w:trPr>
        <w:tc>
          <w:tcPr>
            <w:tcW w:w="4484" w:type="dxa"/>
          </w:tcPr>
          <w:p w14:paraId="2F22799E" w14:textId="77777777" w:rsidR="00075360" w:rsidRPr="00AB7182" w:rsidRDefault="00075360" w:rsidP="006267AA">
            <w:pPr>
              <w:pStyle w:val="TAL"/>
            </w:pPr>
            <w:r w:rsidRPr="00AB7182">
              <w:t>Inactivity</w:t>
            </w:r>
            <w:r w:rsidR="00FB2E93" w:rsidRPr="00AB7182">
              <w:rPr>
                <w:rFonts w:hint="eastAsia"/>
                <w:lang w:eastAsia="zh-CN"/>
              </w:rPr>
              <w:t xml:space="preserve"> timer package</w:t>
            </w:r>
            <w:r w:rsidRPr="00AB7182">
              <w:t xml:space="preserve"> (see ITU-T Recommendation H</w:t>
            </w:r>
            <w:r w:rsidR="00FB2E93" w:rsidRPr="00AB7182">
              <w:rPr>
                <w:rFonts w:hint="eastAsia"/>
                <w:lang w:eastAsia="zh-CN"/>
              </w:rPr>
              <w:t>.</w:t>
            </w:r>
            <w:r w:rsidRPr="00AB7182">
              <w:t>248.14 [</w:t>
            </w:r>
            <w:r w:rsidR="00280FBB" w:rsidRPr="00AB7182">
              <w:t>29</w:t>
            </w:r>
            <w:r w:rsidRPr="00AB7182">
              <w:t xml:space="preserve">]) </w:t>
            </w:r>
          </w:p>
        </w:tc>
        <w:tc>
          <w:tcPr>
            <w:tcW w:w="1807" w:type="dxa"/>
            <w:gridSpan w:val="2"/>
          </w:tcPr>
          <w:p w14:paraId="58A06AB4" w14:textId="77777777" w:rsidR="00075360" w:rsidRPr="00AB7182" w:rsidRDefault="00075360" w:rsidP="00F50AE8">
            <w:pPr>
              <w:pStyle w:val="TAC"/>
              <w:rPr>
                <w:rFonts w:cs="Arial"/>
                <w:szCs w:val="18"/>
              </w:rPr>
            </w:pPr>
            <w:r w:rsidRPr="00AB7182">
              <w:rPr>
                <w:rFonts w:cs="Arial"/>
                <w:szCs w:val="18"/>
              </w:rPr>
              <w:t>it</w:t>
            </w:r>
            <w:r w:rsidR="00CE5DEE" w:rsidRPr="00AB7182">
              <w:rPr>
                <w:rFonts w:cs="Arial"/>
                <w:szCs w:val="18"/>
              </w:rPr>
              <w:t>, (0x0045)</w:t>
            </w:r>
          </w:p>
        </w:tc>
        <w:tc>
          <w:tcPr>
            <w:tcW w:w="1643" w:type="dxa"/>
            <w:gridSpan w:val="2"/>
          </w:tcPr>
          <w:p w14:paraId="1D2A6019"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DB5575A" w14:textId="77777777" w:rsidR="00075360" w:rsidRPr="00AB7182" w:rsidRDefault="00075360" w:rsidP="006267AA">
            <w:pPr>
              <w:pStyle w:val="TAL"/>
            </w:pPr>
            <w:r w:rsidRPr="00AB7182">
              <w:t>Only applicable for UDP transport.</w:t>
            </w:r>
          </w:p>
        </w:tc>
      </w:tr>
      <w:tr w:rsidR="00075360" w:rsidRPr="00AB7182" w14:paraId="705900D5" w14:textId="77777777" w:rsidTr="00CE5DEE">
        <w:trPr>
          <w:cantSplit/>
        </w:trPr>
        <w:tc>
          <w:tcPr>
            <w:tcW w:w="4493" w:type="dxa"/>
            <w:gridSpan w:val="2"/>
          </w:tcPr>
          <w:p w14:paraId="5C716B4D" w14:textId="77777777" w:rsidR="00075360" w:rsidRPr="00AB7182" w:rsidRDefault="00075360" w:rsidP="006267AA">
            <w:pPr>
              <w:pStyle w:val="TAL"/>
            </w:pPr>
            <w:r w:rsidRPr="00AB7182">
              <w:t>TFO package (see subclause 15.2.2 of 3GPP TS 29.232 [5])</w:t>
            </w:r>
          </w:p>
        </w:tc>
        <w:tc>
          <w:tcPr>
            <w:tcW w:w="1811" w:type="dxa"/>
            <w:gridSpan w:val="2"/>
          </w:tcPr>
          <w:p w14:paraId="062E5D1E" w14:textId="77777777" w:rsidR="00075360" w:rsidRPr="00AB7182" w:rsidRDefault="00075360" w:rsidP="00F50AE8">
            <w:pPr>
              <w:pStyle w:val="TAC"/>
              <w:rPr>
                <w:rFonts w:cs="Arial"/>
                <w:szCs w:val="18"/>
              </w:rPr>
            </w:pPr>
            <w:r w:rsidRPr="00AB7182">
              <w:rPr>
                <w:rFonts w:cs="Arial"/>
                <w:szCs w:val="18"/>
              </w:rPr>
              <w:t>threegtfoc, (0x0031)</w:t>
            </w:r>
          </w:p>
        </w:tc>
        <w:tc>
          <w:tcPr>
            <w:tcW w:w="1645" w:type="dxa"/>
            <w:gridSpan w:val="2"/>
          </w:tcPr>
          <w:p w14:paraId="3BB6E9D7" w14:textId="77777777" w:rsidR="00075360" w:rsidRPr="00AB7182" w:rsidRDefault="00075360" w:rsidP="00F50AE8">
            <w:pPr>
              <w:pStyle w:val="TAC"/>
              <w:rPr>
                <w:rFonts w:cs="Arial"/>
                <w:szCs w:val="18"/>
              </w:rPr>
            </w:pPr>
            <w:r w:rsidRPr="00AB7182">
              <w:rPr>
                <w:rFonts w:cs="Arial"/>
                <w:szCs w:val="18"/>
              </w:rPr>
              <w:t>v2</w:t>
            </w:r>
          </w:p>
        </w:tc>
        <w:tc>
          <w:tcPr>
            <w:tcW w:w="2082" w:type="dxa"/>
          </w:tcPr>
          <w:p w14:paraId="7335C1CE" w14:textId="77777777" w:rsidR="00075360" w:rsidRPr="00AB7182" w:rsidRDefault="00075360" w:rsidP="006267AA">
            <w:pPr>
              <w:pStyle w:val="TAL"/>
            </w:pPr>
          </w:p>
        </w:tc>
      </w:tr>
      <w:tr w:rsidR="00075360" w:rsidRPr="00AB7182" w14:paraId="6EB50062" w14:textId="77777777" w:rsidTr="00CE5DEE">
        <w:trPr>
          <w:cantSplit/>
        </w:trPr>
        <w:tc>
          <w:tcPr>
            <w:tcW w:w="4493" w:type="dxa"/>
            <w:gridSpan w:val="2"/>
          </w:tcPr>
          <w:p w14:paraId="2181D51B" w14:textId="77777777" w:rsidR="00075360" w:rsidRPr="00AB7182" w:rsidRDefault="00075360" w:rsidP="006267AA">
            <w:pPr>
              <w:pStyle w:val="TAL"/>
            </w:pPr>
            <w:r w:rsidRPr="00AB7182">
              <w:t>Media Gateway Overload Control Package (see ITU-T Recommendation H.248.11 [28]).</w:t>
            </w:r>
          </w:p>
          <w:p w14:paraId="0CD92BAD" w14:textId="77777777" w:rsidR="00075360" w:rsidRPr="00AB7182" w:rsidRDefault="00075360" w:rsidP="006267AA">
            <w:pPr>
              <w:pStyle w:val="TAL"/>
            </w:pPr>
          </w:p>
        </w:tc>
        <w:tc>
          <w:tcPr>
            <w:tcW w:w="1811" w:type="dxa"/>
            <w:gridSpan w:val="2"/>
          </w:tcPr>
          <w:p w14:paraId="026D4E8A" w14:textId="77777777" w:rsidR="00075360" w:rsidRPr="00AB7182" w:rsidRDefault="00075360" w:rsidP="00F50AE8">
            <w:pPr>
              <w:pStyle w:val="TAC"/>
              <w:rPr>
                <w:rFonts w:cs="Arial"/>
                <w:szCs w:val="18"/>
              </w:rPr>
            </w:pPr>
            <w:r w:rsidRPr="00AB7182">
              <w:rPr>
                <w:rFonts w:cs="Arial"/>
                <w:szCs w:val="18"/>
              </w:rPr>
              <w:t>ocp</w:t>
            </w:r>
            <w:r w:rsidR="00CE5DEE" w:rsidRPr="00AB7182">
              <w:rPr>
                <w:rFonts w:cs="Arial"/>
                <w:szCs w:val="18"/>
              </w:rPr>
              <w:t>, (0x0051)</w:t>
            </w:r>
          </w:p>
        </w:tc>
        <w:tc>
          <w:tcPr>
            <w:tcW w:w="1645" w:type="dxa"/>
            <w:gridSpan w:val="2"/>
          </w:tcPr>
          <w:p w14:paraId="366AAA92" w14:textId="77777777" w:rsidR="00075360" w:rsidRPr="00AB7182" w:rsidRDefault="00075360" w:rsidP="00F50AE8">
            <w:pPr>
              <w:pStyle w:val="TAC"/>
              <w:rPr>
                <w:rFonts w:cs="Arial"/>
                <w:szCs w:val="18"/>
              </w:rPr>
            </w:pPr>
            <w:r w:rsidRPr="00AB7182">
              <w:rPr>
                <w:rFonts w:cs="Arial"/>
                <w:szCs w:val="18"/>
              </w:rPr>
              <w:t>v1</w:t>
            </w:r>
          </w:p>
        </w:tc>
        <w:tc>
          <w:tcPr>
            <w:tcW w:w="2082" w:type="dxa"/>
          </w:tcPr>
          <w:p w14:paraId="351E83DA" w14:textId="77777777" w:rsidR="00075360" w:rsidRPr="00AB7182" w:rsidRDefault="00075360" w:rsidP="006267AA">
            <w:pPr>
              <w:pStyle w:val="TAL"/>
            </w:pPr>
          </w:p>
        </w:tc>
      </w:tr>
      <w:tr w:rsidR="003439EF" w:rsidRPr="00AB7182" w14:paraId="10E782D8" w14:textId="77777777" w:rsidTr="00CE5DEE">
        <w:trPr>
          <w:cantSplit/>
        </w:trPr>
        <w:tc>
          <w:tcPr>
            <w:tcW w:w="4493" w:type="dxa"/>
            <w:gridSpan w:val="2"/>
          </w:tcPr>
          <w:p w14:paraId="30DCA6AA" w14:textId="77777777" w:rsidR="003439EF" w:rsidRPr="00AB7182" w:rsidRDefault="003439EF" w:rsidP="006267AA">
            <w:pPr>
              <w:pStyle w:val="TAL"/>
              <w:rPr>
                <w:lang w:val="fr-FR"/>
              </w:rPr>
            </w:pPr>
            <w:r w:rsidRPr="00AB7182">
              <w:rPr>
                <w:lang w:val="fr-FR"/>
              </w:rPr>
              <w:lastRenderedPageBreak/>
              <w:t xml:space="preserve">MGC Information Package (see ITU-T Recommendation H.248.45 [30]) </w:t>
            </w:r>
          </w:p>
        </w:tc>
        <w:tc>
          <w:tcPr>
            <w:tcW w:w="1811" w:type="dxa"/>
            <w:gridSpan w:val="2"/>
          </w:tcPr>
          <w:p w14:paraId="1BF2935D" w14:textId="77777777" w:rsidR="003439EF" w:rsidRPr="00AB7182" w:rsidRDefault="003439EF" w:rsidP="00CE5DEE">
            <w:pPr>
              <w:pStyle w:val="EW"/>
              <w:jc w:val="center"/>
              <w:rPr>
                <w:rStyle w:val="TACChar"/>
              </w:rPr>
            </w:pPr>
            <w:r w:rsidRPr="00AB7182">
              <w:rPr>
                <w:rFonts w:ascii="Arial" w:hAnsi="Arial" w:cs="Arial"/>
                <w:sz w:val="18"/>
                <w:szCs w:val="18"/>
              </w:rPr>
              <w:t>mgcinfo</w:t>
            </w:r>
            <w:r w:rsidRPr="00AB7182">
              <w:rPr>
                <w:rStyle w:val="TACChar"/>
              </w:rPr>
              <w:t>,</w:t>
            </w:r>
          </w:p>
          <w:p w14:paraId="440C14D3" w14:textId="77777777" w:rsidR="003439EF" w:rsidRPr="00AB7182" w:rsidRDefault="003439EF" w:rsidP="00CE5DEE">
            <w:pPr>
              <w:pStyle w:val="EW"/>
              <w:jc w:val="center"/>
              <w:rPr>
                <w:rFonts w:ascii="Arial" w:hAnsi="Arial" w:cs="Arial"/>
                <w:sz w:val="18"/>
                <w:szCs w:val="18"/>
              </w:rPr>
            </w:pPr>
            <w:r w:rsidRPr="00AB7182">
              <w:rPr>
                <w:rStyle w:val="TACChar"/>
              </w:rPr>
              <w:t>(0x</w:t>
            </w:r>
            <w:r w:rsidRPr="00AB7182">
              <w:rPr>
                <w:rFonts w:ascii="Arial" w:hAnsi="Arial" w:cs="Arial"/>
                <w:sz w:val="18"/>
                <w:szCs w:val="18"/>
              </w:rPr>
              <w:t>00a0)</w:t>
            </w:r>
          </w:p>
        </w:tc>
        <w:tc>
          <w:tcPr>
            <w:tcW w:w="1645" w:type="dxa"/>
            <w:gridSpan w:val="2"/>
          </w:tcPr>
          <w:p w14:paraId="1E87CBC7" w14:textId="77777777" w:rsidR="003439EF" w:rsidRPr="00AB7182" w:rsidRDefault="003439EF" w:rsidP="003439EF">
            <w:pPr>
              <w:pStyle w:val="TAL"/>
              <w:jc w:val="center"/>
              <w:rPr>
                <w:rFonts w:cs="Arial"/>
                <w:szCs w:val="18"/>
              </w:rPr>
            </w:pPr>
            <w:r w:rsidRPr="00AB7182">
              <w:rPr>
                <w:rFonts w:cs="Arial"/>
                <w:szCs w:val="18"/>
              </w:rPr>
              <w:t>v1</w:t>
            </w:r>
          </w:p>
        </w:tc>
        <w:tc>
          <w:tcPr>
            <w:tcW w:w="2082" w:type="dxa"/>
          </w:tcPr>
          <w:p w14:paraId="5AA16510" w14:textId="77777777" w:rsidR="003439EF" w:rsidRPr="00AB7182" w:rsidRDefault="003439EF" w:rsidP="006267AA">
            <w:pPr>
              <w:pStyle w:val="TAL"/>
            </w:pPr>
            <w:r w:rsidRPr="00AB7182">
              <w:t>This package may be supported as an operator option.</w:t>
            </w:r>
          </w:p>
          <w:p w14:paraId="7CAEF37F" w14:textId="77777777" w:rsidR="003439EF" w:rsidRPr="00AB7182" w:rsidRDefault="003439EF" w:rsidP="006267AA">
            <w:pPr>
              <w:pStyle w:val="TAL"/>
            </w:pPr>
            <w:r w:rsidRPr="00AB7182">
              <w:t>For this Profile the information string shall be limited to 32 octets in length.</w:t>
            </w:r>
          </w:p>
          <w:p w14:paraId="5EC0436D" w14:textId="77777777" w:rsidR="003439EF" w:rsidRPr="00AB7182" w:rsidRDefault="003439EF" w:rsidP="006267AA">
            <w:pPr>
              <w:pStyle w:val="TAL"/>
            </w:pPr>
          </w:p>
        </w:tc>
      </w:tr>
      <w:tr w:rsidR="00075360" w:rsidRPr="00AB7182" w14:paraId="73F901A3" w14:textId="77777777" w:rsidTr="00CE5DEE">
        <w:trPr>
          <w:cantSplit/>
        </w:trPr>
        <w:tc>
          <w:tcPr>
            <w:tcW w:w="4493" w:type="dxa"/>
            <w:gridSpan w:val="2"/>
          </w:tcPr>
          <w:p w14:paraId="1C934E92" w14:textId="77777777" w:rsidR="00075360" w:rsidRPr="00AB7182" w:rsidRDefault="00075360" w:rsidP="006267AA">
            <w:pPr>
              <w:pStyle w:val="TAL"/>
              <w:rPr>
                <w:lang w:val="fr-FR"/>
              </w:rPr>
            </w:pPr>
            <w:r w:rsidRPr="00AB7182">
              <w:rPr>
                <w:lang w:val="fr-FR"/>
              </w:rPr>
              <w:t>RTP (ITU-T Recommendation H248.1 [9] Annex E.12) (NOTE</w:t>
            </w:r>
            <w:r w:rsidR="00E719EE" w:rsidRPr="00AB7182">
              <w:rPr>
                <w:lang w:val="fr-FR"/>
              </w:rPr>
              <w:t xml:space="preserve"> </w:t>
            </w:r>
            <w:r w:rsidRPr="00AB7182">
              <w:rPr>
                <w:lang w:val="fr-FR"/>
              </w:rPr>
              <w:t>1)</w:t>
            </w:r>
          </w:p>
        </w:tc>
        <w:tc>
          <w:tcPr>
            <w:tcW w:w="1811" w:type="dxa"/>
            <w:gridSpan w:val="2"/>
          </w:tcPr>
          <w:p w14:paraId="5A39F00F" w14:textId="77777777" w:rsidR="00075360" w:rsidRPr="00AB7182" w:rsidRDefault="00F7726E" w:rsidP="00F50AE8">
            <w:pPr>
              <w:pStyle w:val="TAL"/>
              <w:jc w:val="center"/>
              <w:rPr>
                <w:rFonts w:cs="Arial"/>
                <w:szCs w:val="18"/>
              </w:rPr>
            </w:pPr>
            <w:r w:rsidRPr="00AB7182">
              <w:rPr>
                <w:rFonts w:cs="Arial"/>
                <w:szCs w:val="18"/>
              </w:rPr>
              <w:t>r</w:t>
            </w:r>
            <w:r w:rsidR="00CE5DEE" w:rsidRPr="00AB7182">
              <w:rPr>
                <w:rFonts w:cs="Arial"/>
                <w:szCs w:val="18"/>
              </w:rPr>
              <w:t>tp</w:t>
            </w:r>
            <w:r w:rsidR="00CE5DEE" w:rsidRPr="00AB7182">
              <w:t>, (0x000c)</w:t>
            </w:r>
          </w:p>
        </w:tc>
        <w:tc>
          <w:tcPr>
            <w:tcW w:w="1645" w:type="dxa"/>
            <w:gridSpan w:val="2"/>
          </w:tcPr>
          <w:p w14:paraId="7BBB520D" w14:textId="77777777" w:rsidR="00075360" w:rsidRPr="00AB7182" w:rsidRDefault="003439EF" w:rsidP="00F50AE8">
            <w:pPr>
              <w:pStyle w:val="TAL"/>
              <w:jc w:val="center"/>
              <w:rPr>
                <w:rFonts w:cs="Arial"/>
                <w:szCs w:val="18"/>
              </w:rPr>
            </w:pPr>
            <w:r w:rsidRPr="00AB7182">
              <w:rPr>
                <w:rFonts w:cs="Arial"/>
                <w:szCs w:val="18"/>
              </w:rPr>
              <w:t>v</w:t>
            </w:r>
            <w:r w:rsidR="00075360" w:rsidRPr="00AB7182">
              <w:rPr>
                <w:rFonts w:cs="Arial"/>
                <w:szCs w:val="18"/>
              </w:rPr>
              <w:t>1</w:t>
            </w:r>
          </w:p>
        </w:tc>
        <w:tc>
          <w:tcPr>
            <w:tcW w:w="2082" w:type="dxa"/>
          </w:tcPr>
          <w:p w14:paraId="5C47BE6C" w14:textId="77777777" w:rsidR="00075360" w:rsidRPr="00AB7182" w:rsidRDefault="00075360" w:rsidP="006267AA">
            <w:pPr>
              <w:pStyle w:val="TAL"/>
            </w:pPr>
            <w:r w:rsidRPr="00AB7182">
              <w:t>Used for connection statistics</w:t>
            </w:r>
          </w:p>
          <w:p w14:paraId="47611F42" w14:textId="77777777" w:rsidR="00075360" w:rsidRPr="00AB7182" w:rsidRDefault="00075360" w:rsidP="006267AA">
            <w:pPr>
              <w:pStyle w:val="TAL"/>
            </w:pPr>
          </w:p>
        </w:tc>
      </w:tr>
      <w:tr w:rsidR="00CE5DEE" w:rsidRPr="00AB7182" w14:paraId="563A62AA" w14:textId="77777777" w:rsidTr="00CE5DEE">
        <w:trPr>
          <w:cantSplit/>
        </w:trPr>
        <w:tc>
          <w:tcPr>
            <w:tcW w:w="4493" w:type="dxa"/>
            <w:gridSpan w:val="2"/>
          </w:tcPr>
          <w:p w14:paraId="32C0C22D" w14:textId="77777777" w:rsidR="00CE5DEE" w:rsidRPr="00AB7182" w:rsidRDefault="00CE5DEE" w:rsidP="006267AA">
            <w:pPr>
              <w:pStyle w:val="TAL"/>
              <w:rPr>
                <w:lang w:val="fr-FR"/>
              </w:rPr>
            </w:pPr>
            <w:r w:rsidRPr="00AB7182">
              <w:rPr>
                <w:lang w:val="fr-FR"/>
              </w:rPr>
              <w:t>H324 package (see ITU-T Recommendation H.248.12 [41])</w:t>
            </w:r>
          </w:p>
        </w:tc>
        <w:tc>
          <w:tcPr>
            <w:tcW w:w="1811" w:type="dxa"/>
            <w:gridSpan w:val="2"/>
          </w:tcPr>
          <w:p w14:paraId="27E60AD8" w14:textId="77777777" w:rsidR="00CE5DEE" w:rsidRPr="00AB7182" w:rsidDel="00CE5DEE" w:rsidRDefault="00F7726E" w:rsidP="00F50AE8">
            <w:pPr>
              <w:pStyle w:val="TAL"/>
              <w:jc w:val="center"/>
              <w:rPr>
                <w:rFonts w:cs="Arial"/>
                <w:szCs w:val="18"/>
              </w:rPr>
            </w:pPr>
            <w:r w:rsidRPr="00AB7182">
              <w:rPr>
                <w:rFonts w:cs="Arial"/>
                <w:szCs w:val="18"/>
              </w:rPr>
              <w:t>h</w:t>
            </w:r>
            <w:r w:rsidR="00CE5DEE" w:rsidRPr="00AB7182">
              <w:rPr>
                <w:rFonts w:cs="Arial"/>
                <w:szCs w:val="18"/>
              </w:rPr>
              <w:t>324,(0x002c)</w:t>
            </w:r>
          </w:p>
        </w:tc>
        <w:tc>
          <w:tcPr>
            <w:tcW w:w="1645" w:type="dxa"/>
            <w:gridSpan w:val="2"/>
          </w:tcPr>
          <w:p w14:paraId="3F3AD9C9" w14:textId="77777777" w:rsidR="00CE5DEE" w:rsidRPr="00AB7182" w:rsidRDefault="003439EF" w:rsidP="00F50AE8">
            <w:pPr>
              <w:pStyle w:val="TAL"/>
              <w:jc w:val="center"/>
              <w:rPr>
                <w:rFonts w:cs="Arial"/>
                <w:szCs w:val="18"/>
              </w:rPr>
            </w:pPr>
            <w:r w:rsidRPr="00AB7182">
              <w:rPr>
                <w:rFonts w:cs="Arial"/>
                <w:szCs w:val="18"/>
              </w:rPr>
              <w:t>v</w:t>
            </w:r>
            <w:r w:rsidR="00CE5DEE" w:rsidRPr="00AB7182">
              <w:rPr>
                <w:rFonts w:cs="Arial"/>
                <w:szCs w:val="18"/>
              </w:rPr>
              <w:t>1</w:t>
            </w:r>
          </w:p>
        </w:tc>
        <w:tc>
          <w:tcPr>
            <w:tcW w:w="2082" w:type="dxa"/>
          </w:tcPr>
          <w:p w14:paraId="4FC1BB47" w14:textId="77777777" w:rsidR="00CE5DEE" w:rsidRPr="00AB7182" w:rsidRDefault="00CE5DEE" w:rsidP="006267AA">
            <w:pPr>
              <w:pStyle w:val="TAL"/>
            </w:pPr>
            <w:r w:rsidRPr="00AB7182">
              <w:t>Multimedia calls</w:t>
            </w:r>
          </w:p>
        </w:tc>
      </w:tr>
      <w:tr w:rsidR="00CE5DEE" w:rsidRPr="00AB7182" w14:paraId="7434BC6C" w14:textId="77777777" w:rsidTr="00CE5DEE">
        <w:trPr>
          <w:cantSplit/>
        </w:trPr>
        <w:tc>
          <w:tcPr>
            <w:tcW w:w="4493" w:type="dxa"/>
            <w:gridSpan w:val="2"/>
          </w:tcPr>
          <w:p w14:paraId="18E805BA" w14:textId="77777777" w:rsidR="00CE5DEE" w:rsidRPr="00AB7182" w:rsidRDefault="00CE5DEE" w:rsidP="006267AA">
            <w:pPr>
              <w:pStyle w:val="TAL"/>
              <w:rPr>
                <w:lang w:val="fr-FR"/>
              </w:rPr>
            </w:pPr>
            <w:r w:rsidRPr="00AB7182">
              <w:rPr>
                <w:lang w:val="fr-FR"/>
              </w:rPr>
              <w:t>H.245 Transport Package (see ITU-T Recommendation H.248.12a2 [42])</w:t>
            </w:r>
          </w:p>
        </w:tc>
        <w:tc>
          <w:tcPr>
            <w:tcW w:w="1811" w:type="dxa"/>
            <w:gridSpan w:val="2"/>
          </w:tcPr>
          <w:p w14:paraId="18306E9D" w14:textId="77777777" w:rsidR="00CE5DEE" w:rsidRPr="00AB7182" w:rsidDel="00CE5DEE" w:rsidRDefault="00F7726E" w:rsidP="00F50AE8">
            <w:pPr>
              <w:pStyle w:val="TAL"/>
              <w:jc w:val="center"/>
              <w:rPr>
                <w:rFonts w:cs="Arial"/>
                <w:szCs w:val="18"/>
              </w:rPr>
            </w:pPr>
            <w:r w:rsidRPr="00AB7182">
              <w:rPr>
                <w:rFonts w:cs="Arial"/>
                <w:szCs w:val="18"/>
              </w:rPr>
              <w:t>h</w:t>
            </w:r>
            <w:r w:rsidR="00CE5DEE" w:rsidRPr="00AB7182">
              <w:rPr>
                <w:rFonts w:cs="Arial"/>
                <w:szCs w:val="18"/>
              </w:rPr>
              <w:t>245tp, (0x00b4)</w:t>
            </w:r>
          </w:p>
        </w:tc>
        <w:tc>
          <w:tcPr>
            <w:tcW w:w="1645" w:type="dxa"/>
            <w:gridSpan w:val="2"/>
          </w:tcPr>
          <w:p w14:paraId="15103FCD" w14:textId="77777777" w:rsidR="00CE5DEE" w:rsidRPr="00AB7182" w:rsidRDefault="003439EF" w:rsidP="00F50AE8">
            <w:pPr>
              <w:pStyle w:val="TAL"/>
              <w:jc w:val="center"/>
              <w:rPr>
                <w:rFonts w:cs="Arial"/>
                <w:szCs w:val="18"/>
              </w:rPr>
            </w:pPr>
            <w:r w:rsidRPr="00AB7182">
              <w:rPr>
                <w:rFonts w:cs="Arial"/>
                <w:szCs w:val="18"/>
              </w:rPr>
              <w:t>v</w:t>
            </w:r>
            <w:r w:rsidR="00CE5DEE" w:rsidRPr="00AB7182">
              <w:rPr>
                <w:rFonts w:cs="Arial"/>
                <w:szCs w:val="18"/>
              </w:rPr>
              <w:t>1</w:t>
            </w:r>
          </w:p>
        </w:tc>
        <w:tc>
          <w:tcPr>
            <w:tcW w:w="2082" w:type="dxa"/>
          </w:tcPr>
          <w:p w14:paraId="2B6C48E1" w14:textId="77777777" w:rsidR="00CE5DEE" w:rsidRPr="00AB7182" w:rsidRDefault="00CE5DEE" w:rsidP="006267AA">
            <w:pPr>
              <w:pStyle w:val="TAL"/>
            </w:pPr>
            <w:r w:rsidRPr="00AB7182">
              <w:t>Multimedia calls</w:t>
            </w:r>
          </w:p>
        </w:tc>
      </w:tr>
      <w:tr w:rsidR="003315C5" w:rsidRPr="00AB7182" w14:paraId="203A6178" w14:textId="77777777" w:rsidTr="00CE5DEE">
        <w:trPr>
          <w:cantSplit/>
        </w:trPr>
        <w:tc>
          <w:tcPr>
            <w:tcW w:w="4493" w:type="dxa"/>
            <w:gridSpan w:val="2"/>
          </w:tcPr>
          <w:p w14:paraId="262D6F86" w14:textId="77777777" w:rsidR="003315C5" w:rsidRPr="00AB7182" w:rsidRDefault="003315C5" w:rsidP="006267AA">
            <w:pPr>
              <w:pStyle w:val="TAL"/>
              <w:rPr>
                <w:lang w:val="fr-FR"/>
              </w:rPr>
            </w:pPr>
            <w:r w:rsidRPr="00AB7182">
              <w:rPr>
                <w:rFonts w:hint="eastAsia"/>
                <w:lang w:val="fr-FR"/>
              </w:rPr>
              <w:t xml:space="preserve">IP Domain connection package </w:t>
            </w:r>
            <w:r w:rsidRPr="00AB7182">
              <w:rPr>
                <w:lang w:val="fr-FR"/>
              </w:rPr>
              <w:t>(see ITU-T Recommendation H.248.</w:t>
            </w:r>
            <w:r w:rsidRPr="00AB7182">
              <w:rPr>
                <w:rFonts w:hint="eastAsia"/>
                <w:lang w:val="fr-FR"/>
              </w:rPr>
              <w:t>41</w:t>
            </w:r>
            <w:r w:rsidRPr="00AB7182">
              <w:rPr>
                <w:lang w:val="fr-FR"/>
              </w:rPr>
              <w:t xml:space="preserve"> [44])</w:t>
            </w:r>
          </w:p>
        </w:tc>
        <w:tc>
          <w:tcPr>
            <w:tcW w:w="1811" w:type="dxa"/>
            <w:gridSpan w:val="2"/>
          </w:tcPr>
          <w:p w14:paraId="381C3DEC" w14:textId="77777777" w:rsidR="003315C5" w:rsidRPr="00AB7182" w:rsidRDefault="003315C5" w:rsidP="00F50AE8">
            <w:pPr>
              <w:pStyle w:val="TAL"/>
              <w:jc w:val="center"/>
              <w:rPr>
                <w:rFonts w:cs="Arial"/>
                <w:szCs w:val="18"/>
              </w:rPr>
            </w:pPr>
            <w:r w:rsidRPr="00AB7182">
              <w:rPr>
                <w:lang w:val="fr-FR"/>
              </w:rPr>
              <w:t>ip</w:t>
            </w:r>
            <w:r w:rsidRPr="00AB7182">
              <w:rPr>
                <w:rFonts w:hint="eastAsia"/>
                <w:lang w:val="fr-FR"/>
              </w:rPr>
              <w:t>dc</w:t>
            </w:r>
            <w:r w:rsidRPr="00AB7182">
              <w:rPr>
                <w:lang w:val="fr-FR"/>
              </w:rPr>
              <w:t xml:space="preserve">, </w:t>
            </w:r>
            <w:r w:rsidRPr="00AB7182">
              <w:rPr>
                <w:rFonts w:hint="eastAsia"/>
                <w:lang w:val="fr-FR"/>
              </w:rPr>
              <w:t>(</w:t>
            </w:r>
            <w:r w:rsidRPr="00AB7182">
              <w:rPr>
                <w:lang w:val="fr-FR"/>
              </w:rPr>
              <w:t>0x009d</w:t>
            </w:r>
            <w:r w:rsidRPr="00AB7182">
              <w:rPr>
                <w:rFonts w:hint="eastAsia"/>
                <w:lang w:val="fr-FR"/>
              </w:rPr>
              <w:t>)</w:t>
            </w:r>
          </w:p>
        </w:tc>
        <w:tc>
          <w:tcPr>
            <w:tcW w:w="1645" w:type="dxa"/>
            <w:gridSpan w:val="2"/>
          </w:tcPr>
          <w:p w14:paraId="2E806333" w14:textId="77777777" w:rsidR="003315C5" w:rsidRPr="00AB7182" w:rsidRDefault="003439EF" w:rsidP="00F50AE8">
            <w:pPr>
              <w:pStyle w:val="TAL"/>
              <w:jc w:val="center"/>
              <w:rPr>
                <w:rFonts w:cs="Arial"/>
                <w:szCs w:val="18"/>
              </w:rPr>
            </w:pPr>
            <w:r w:rsidRPr="00AB7182">
              <w:rPr>
                <w:rFonts w:cs="Arial"/>
                <w:szCs w:val="18"/>
              </w:rPr>
              <w:t>v</w:t>
            </w:r>
            <w:r w:rsidR="003315C5" w:rsidRPr="00AB7182">
              <w:rPr>
                <w:rFonts w:cs="Arial"/>
                <w:szCs w:val="18"/>
              </w:rPr>
              <w:t>1</w:t>
            </w:r>
          </w:p>
        </w:tc>
        <w:tc>
          <w:tcPr>
            <w:tcW w:w="2082" w:type="dxa"/>
          </w:tcPr>
          <w:p w14:paraId="0E6A548D" w14:textId="77777777" w:rsidR="003315C5" w:rsidRPr="00AB7182" w:rsidRDefault="003315C5" w:rsidP="006267AA">
            <w:pPr>
              <w:pStyle w:val="TAL"/>
            </w:pPr>
            <w:r w:rsidRPr="00AB7182">
              <w:rPr>
                <w:rFonts w:hint="eastAsia"/>
                <w:lang w:val="fr-FR"/>
              </w:rPr>
              <w:t>Multiple IP realms supported</w:t>
            </w:r>
          </w:p>
        </w:tc>
      </w:tr>
      <w:tr w:rsidR="00926712" w:rsidRPr="00AB7182" w14:paraId="3C76EE8E" w14:textId="77777777" w:rsidTr="00466786">
        <w:trPr>
          <w:cantSplit/>
        </w:trPr>
        <w:tc>
          <w:tcPr>
            <w:tcW w:w="4493" w:type="dxa"/>
            <w:gridSpan w:val="2"/>
          </w:tcPr>
          <w:p w14:paraId="7AB9ED91" w14:textId="77777777" w:rsidR="00926712" w:rsidRPr="00AB7182" w:rsidRDefault="00926712" w:rsidP="00466786">
            <w:pPr>
              <w:pStyle w:val="TAL"/>
              <w:rPr>
                <w:lang w:val="en-US"/>
              </w:rPr>
            </w:pPr>
            <w:r w:rsidRPr="00AB7182">
              <w:rPr>
                <w:lang w:val="en-US" w:eastAsia="zh-CN"/>
              </w:rPr>
              <w:t xml:space="preserve">H.245 Transport Package for SPC use (see </w:t>
            </w:r>
            <w:r w:rsidR="00FB2E93" w:rsidRPr="00AB7182">
              <w:t xml:space="preserve">ITU-T Recommendation </w:t>
            </w:r>
            <w:r w:rsidRPr="00AB7182">
              <w:rPr>
                <w:lang w:val="en-US" w:eastAsia="zh-CN"/>
              </w:rPr>
              <w:t>H.248.</w:t>
            </w:r>
            <w:r w:rsidR="00674DA5" w:rsidRPr="00AB7182">
              <w:rPr>
                <w:lang w:val="en-US" w:eastAsia="zh-CN"/>
              </w:rPr>
              <w:t>72</w:t>
            </w:r>
            <w:r w:rsidRPr="00AB7182">
              <w:rPr>
                <w:lang w:val="en-US" w:eastAsia="zh-CN"/>
              </w:rPr>
              <w:t xml:space="preserve"> </w:t>
            </w:r>
            <w:r w:rsidRPr="00AB7182">
              <w:rPr>
                <w:lang w:val="en-US"/>
              </w:rPr>
              <w:t xml:space="preserve">[46] </w:t>
            </w:r>
            <w:r w:rsidRPr="00AB7182">
              <w:rPr>
                <w:lang w:val="en-US" w:eastAsia="zh-CN"/>
              </w:rPr>
              <w:t>subclause 6)</w:t>
            </w:r>
          </w:p>
        </w:tc>
        <w:tc>
          <w:tcPr>
            <w:tcW w:w="1811" w:type="dxa"/>
            <w:gridSpan w:val="2"/>
          </w:tcPr>
          <w:p w14:paraId="49DBBDA0" w14:textId="77777777" w:rsidR="00926712" w:rsidRPr="00AB7182" w:rsidRDefault="00926712" w:rsidP="00466786">
            <w:pPr>
              <w:pStyle w:val="TAL"/>
              <w:jc w:val="center"/>
              <w:rPr>
                <w:lang w:val="en-US"/>
              </w:rPr>
            </w:pPr>
            <w:r w:rsidRPr="00AB7182">
              <w:t>h245tpspc, (0x00</w:t>
            </w:r>
            <w:r w:rsidR="00674DA5" w:rsidRPr="00AB7182">
              <w:t>f7</w:t>
            </w:r>
            <w:r w:rsidRPr="00AB7182">
              <w:t>)</w:t>
            </w:r>
          </w:p>
        </w:tc>
        <w:tc>
          <w:tcPr>
            <w:tcW w:w="1645" w:type="dxa"/>
            <w:gridSpan w:val="2"/>
          </w:tcPr>
          <w:p w14:paraId="0E0676F9" w14:textId="77777777" w:rsidR="00926712" w:rsidRPr="00AB7182" w:rsidRDefault="003439EF" w:rsidP="00466786">
            <w:pPr>
              <w:pStyle w:val="TAL"/>
              <w:jc w:val="center"/>
              <w:rPr>
                <w:rFonts w:cs="Arial"/>
                <w:szCs w:val="18"/>
              </w:rPr>
            </w:pPr>
            <w:r w:rsidRPr="00AB7182">
              <w:rPr>
                <w:rFonts w:cs="Arial"/>
                <w:szCs w:val="18"/>
              </w:rPr>
              <w:t>v</w:t>
            </w:r>
            <w:r w:rsidR="00926712" w:rsidRPr="00AB7182">
              <w:rPr>
                <w:rFonts w:cs="Arial"/>
                <w:szCs w:val="18"/>
              </w:rPr>
              <w:t>1</w:t>
            </w:r>
          </w:p>
        </w:tc>
        <w:tc>
          <w:tcPr>
            <w:tcW w:w="2082" w:type="dxa"/>
          </w:tcPr>
          <w:p w14:paraId="290EEBC0" w14:textId="77777777" w:rsidR="00926712" w:rsidRPr="00AB7182" w:rsidRDefault="00926712" w:rsidP="00466786">
            <w:pPr>
              <w:pStyle w:val="TAL"/>
              <w:rPr>
                <w:lang w:val="en-US"/>
              </w:rPr>
            </w:pPr>
            <w:r w:rsidRPr="00AB7182">
              <w:t>Multimedia calls with MONA</w:t>
            </w:r>
          </w:p>
        </w:tc>
      </w:tr>
      <w:tr w:rsidR="00926712" w:rsidRPr="00AB7182" w14:paraId="16A29CD2" w14:textId="77777777" w:rsidTr="00466786">
        <w:trPr>
          <w:cantSplit/>
        </w:trPr>
        <w:tc>
          <w:tcPr>
            <w:tcW w:w="4493" w:type="dxa"/>
            <w:gridSpan w:val="2"/>
          </w:tcPr>
          <w:p w14:paraId="39AA9434" w14:textId="77777777" w:rsidR="00926712" w:rsidRPr="00AB7182" w:rsidRDefault="00926712" w:rsidP="00466786">
            <w:pPr>
              <w:pStyle w:val="TAL"/>
              <w:rPr>
                <w:lang w:val="en-US" w:eastAsia="zh-CN"/>
              </w:rPr>
            </w:pPr>
            <w:r w:rsidRPr="00AB7182">
              <w:rPr>
                <w:lang w:val="en-US"/>
              </w:rPr>
              <w:t xml:space="preserve">MONA preference package (see </w:t>
            </w:r>
            <w:r w:rsidR="00FB2E93" w:rsidRPr="00AB7182">
              <w:rPr>
                <w:lang w:val="fr-FR"/>
              </w:rPr>
              <w:t xml:space="preserve">ITU-T Recommendation </w:t>
            </w:r>
            <w:r w:rsidRPr="00AB7182">
              <w:rPr>
                <w:lang w:val="en-US"/>
              </w:rPr>
              <w:t>H.248.</w:t>
            </w:r>
            <w:r w:rsidR="00674DA5" w:rsidRPr="00AB7182">
              <w:rPr>
                <w:lang w:val="en-US"/>
              </w:rPr>
              <w:t>72</w:t>
            </w:r>
            <w:r w:rsidRPr="00AB7182">
              <w:rPr>
                <w:lang w:val="en-US"/>
              </w:rPr>
              <w:t xml:space="preserve"> [46] subclause 7)</w:t>
            </w:r>
          </w:p>
        </w:tc>
        <w:tc>
          <w:tcPr>
            <w:tcW w:w="1811" w:type="dxa"/>
            <w:gridSpan w:val="2"/>
          </w:tcPr>
          <w:p w14:paraId="600467D4" w14:textId="77777777" w:rsidR="00926712" w:rsidRPr="00AB7182" w:rsidRDefault="00926712" w:rsidP="00466786">
            <w:pPr>
              <w:pStyle w:val="TAL"/>
              <w:jc w:val="center"/>
            </w:pPr>
            <w:r w:rsidRPr="00AB7182">
              <w:rPr>
                <w:lang w:val="en-US"/>
              </w:rPr>
              <w:t>monapref, (0x00</w:t>
            </w:r>
            <w:r w:rsidR="00674DA5" w:rsidRPr="00AB7182">
              <w:rPr>
                <w:lang w:val="en-US"/>
              </w:rPr>
              <w:t>f8</w:t>
            </w:r>
            <w:r w:rsidRPr="00AB7182">
              <w:rPr>
                <w:lang w:val="en-US"/>
              </w:rPr>
              <w:t>)</w:t>
            </w:r>
          </w:p>
        </w:tc>
        <w:tc>
          <w:tcPr>
            <w:tcW w:w="1645" w:type="dxa"/>
            <w:gridSpan w:val="2"/>
          </w:tcPr>
          <w:p w14:paraId="24102129" w14:textId="77777777" w:rsidR="00926712" w:rsidRPr="00AB7182" w:rsidRDefault="003439EF" w:rsidP="00466786">
            <w:pPr>
              <w:pStyle w:val="TAL"/>
              <w:jc w:val="center"/>
              <w:rPr>
                <w:rFonts w:cs="Arial"/>
                <w:szCs w:val="18"/>
              </w:rPr>
            </w:pPr>
            <w:r w:rsidRPr="00AB7182">
              <w:rPr>
                <w:rFonts w:cs="Arial"/>
                <w:szCs w:val="18"/>
              </w:rPr>
              <w:t>v</w:t>
            </w:r>
            <w:r w:rsidR="00926712" w:rsidRPr="00AB7182">
              <w:rPr>
                <w:rFonts w:cs="Arial"/>
                <w:szCs w:val="18"/>
              </w:rPr>
              <w:t>1</w:t>
            </w:r>
          </w:p>
        </w:tc>
        <w:tc>
          <w:tcPr>
            <w:tcW w:w="2082" w:type="dxa"/>
          </w:tcPr>
          <w:p w14:paraId="19D4E003" w14:textId="77777777" w:rsidR="00926712" w:rsidRPr="00AB7182" w:rsidRDefault="00926712" w:rsidP="00466786">
            <w:pPr>
              <w:pStyle w:val="TAL"/>
            </w:pPr>
            <w:r w:rsidRPr="00AB7182">
              <w:t>Multimedia calls with MONA</w:t>
            </w:r>
          </w:p>
        </w:tc>
      </w:tr>
      <w:tr w:rsidR="00466786" w:rsidRPr="00AB7182" w14:paraId="4F63783D" w14:textId="77777777" w:rsidTr="00466786">
        <w:trPr>
          <w:cantSplit/>
        </w:trPr>
        <w:tc>
          <w:tcPr>
            <w:tcW w:w="4493" w:type="dxa"/>
            <w:gridSpan w:val="2"/>
          </w:tcPr>
          <w:p w14:paraId="7766F3EF" w14:textId="77777777" w:rsidR="00466786" w:rsidRPr="00AB7182" w:rsidRDefault="00466786" w:rsidP="00466786">
            <w:pPr>
              <w:pStyle w:val="TAL"/>
              <w:rPr>
                <w:lang w:val="en-US"/>
              </w:rPr>
            </w:pPr>
            <w:r w:rsidRPr="00AB7182">
              <w:rPr>
                <w:rFonts w:cs="Arial"/>
                <w:szCs w:val="18"/>
              </w:rPr>
              <w:t xml:space="preserve">3G Interface Type package </w:t>
            </w:r>
            <w:r w:rsidRPr="00AB7182">
              <w:t>(see subclause 15.2.11 of 3GPP TS 29.232 [5])</w:t>
            </w:r>
          </w:p>
        </w:tc>
        <w:tc>
          <w:tcPr>
            <w:tcW w:w="1811" w:type="dxa"/>
            <w:gridSpan w:val="2"/>
          </w:tcPr>
          <w:p w14:paraId="43A91B40" w14:textId="77777777" w:rsidR="00466786" w:rsidRPr="00AB7182" w:rsidRDefault="00466786" w:rsidP="00466786">
            <w:pPr>
              <w:pStyle w:val="TAL"/>
              <w:rPr>
                <w:lang w:val="fr-FR"/>
              </w:rPr>
            </w:pPr>
            <w:r w:rsidRPr="00AB7182">
              <w:rPr>
                <w:rFonts w:cs="Arial"/>
                <w:szCs w:val="18"/>
              </w:rPr>
              <w:t>threegint (0x00e3)</w:t>
            </w:r>
          </w:p>
        </w:tc>
        <w:tc>
          <w:tcPr>
            <w:tcW w:w="1645" w:type="dxa"/>
            <w:gridSpan w:val="2"/>
          </w:tcPr>
          <w:p w14:paraId="498730CE" w14:textId="77777777" w:rsidR="00466786" w:rsidRPr="00AB7182" w:rsidRDefault="00466786" w:rsidP="00466786">
            <w:pPr>
              <w:pStyle w:val="TAC"/>
            </w:pPr>
            <w:r w:rsidRPr="00AB7182">
              <w:t>v1</w:t>
            </w:r>
          </w:p>
        </w:tc>
        <w:tc>
          <w:tcPr>
            <w:tcW w:w="2082" w:type="dxa"/>
          </w:tcPr>
          <w:p w14:paraId="62681E68" w14:textId="77777777" w:rsidR="00466786" w:rsidRPr="00AB7182" w:rsidRDefault="00466786" w:rsidP="00466786">
            <w:pPr>
              <w:pStyle w:val="FP"/>
              <w:rPr>
                <w:lang w:val="fr-FR"/>
              </w:rPr>
            </w:pPr>
          </w:p>
        </w:tc>
      </w:tr>
      <w:tr w:rsidR="00802168" w:rsidRPr="00AB7182" w14:paraId="08D1C799" w14:textId="77777777" w:rsidTr="00802168">
        <w:trPr>
          <w:cantSplit/>
        </w:trPr>
        <w:tc>
          <w:tcPr>
            <w:tcW w:w="4484" w:type="dxa"/>
            <w:tcBorders>
              <w:top w:val="single" w:sz="4" w:space="0" w:color="auto"/>
              <w:left w:val="single" w:sz="4" w:space="0" w:color="auto"/>
              <w:bottom w:val="single" w:sz="4" w:space="0" w:color="auto"/>
              <w:right w:val="single" w:sz="4" w:space="0" w:color="auto"/>
            </w:tcBorders>
          </w:tcPr>
          <w:p w14:paraId="36088AB0" w14:textId="77777777" w:rsidR="00802168" w:rsidRPr="00AB7182" w:rsidRDefault="00802168" w:rsidP="00802168">
            <w:pPr>
              <w:pStyle w:val="TAL"/>
              <w:rPr>
                <w:rFonts w:cs="Arial"/>
                <w:szCs w:val="18"/>
              </w:rPr>
            </w:pP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r w:rsidRPr="00AB7182">
              <w:rPr>
                <w:lang w:val="en-US"/>
              </w:rPr>
              <w:t xml:space="preserve"> (see </w:t>
            </w:r>
            <w:r w:rsidR="00FB2E93" w:rsidRPr="00AB7182">
              <w:t xml:space="preserve">ITU-T Recommendation </w:t>
            </w:r>
            <w:r w:rsidR="00C019BF" w:rsidRPr="00AB7182">
              <w:t>H.</w:t>
            </w:r>
            <w:r w:rsidRPr="00AB7182">
              <w:rPr>
                <w:lang w:val="en-US"/>
              </w:rPr>
              <w:t>248.</w:t>
            </w:r>
            <w:r w:rsidRPr="00AB7182">
              <w:rPr>
                <w:rFonts w:hint="eastAsia"/>
                <w:lang w:val="en-US" w:eastAsia="zh-CN"/>
              </w:rPr>
              <w:t>71</w:t>
            </w:r>
            <w:r w:rsidRPr="00AB7182">
              <w:rPr>
                <w:lang w:val="en-US"/>
              </w:rPr>
              <w:t xml:space="preserve"> [</w:t>
            </w:r>
            <w:r w:rsidRPr="00AB7182">
              <w:rPr>
                <w:lang w:val="en-US" w:eastAsia="zh-CN"/>
              </w:rPr>
              <w:t>49</w:t>
            </w:r>
            <w:r w:rsidRPr="00AB7182">
              <w:rPr>
                <w:lang w:val="en-US"/>
              </w:rPr>
              <w:t xml:space="preserve">] subclause </w:t>
            </w:r>
            <w:r w:rsidRPr="00AB7182">
              <w:rPr>
                <w:rFonts w:hint="eastAsia"/>
                <w:lang w:val="en-US" w:eastAsia="zh-CN"/>
              </w:rPr>
              <w:t>8</w:t>
            </w:r>
            <w:r w:rsidRPr="00AB7182">
              <w:rPr>
                <w:lang w:val="en-US"/>
              </w:rPr>
              <w:t>)</w:t>
            </w:r>
          </w:p>
        </w:tc>
        <w:tc>
          <w:tcPr>
            <w:tcW w:w="1807" w:type="dxa"/>
            <w:gridSpan w:val="2"/>
            <w:tcBorders>
              <w:top w:val="single" w:sz="4" w:space="0" w:color="auto"/>
              <w:left w:val="single" w:sz="4" w:space="0" w:color="auto"/>
              <w:bottom w:val="single" w:sz="4" w:space="0" w:color="auto"/>
              <w:right w:val="single" w:sz="4" w:space="0" w:color="auto"/>
            </w:tcBorders>
          </w:tcPr>
          <w:p w14:paraId="00BD4334" w14:textId="77777777" w:rsidR="00802168" w:rsidRPr="00AB7182" w:rsidRDefault="00802168" w:rsidP="00802168">
            <w:pPr>
              <w:pStyle w:val="TAL"/>
              <w:rPr>
                <w:rFonts w:cs="Arial"/>
                <w:szCs w:val="18"/>
              </w:rPr>
            </w:pPr>
            <w:r w:rsidRPr="00AB7182">
              <w:rPr>
                <w:rFonts w:cs="Arial"/>
                <w:szCs w:val="18"/>
              </w:rPr>
              <w:t>rtcpfb</w:t>
            </w:r>
            <w:r w:rsidRPr="00AB7182">
              <w:rPr>
                <w:lang w:val="en-US"/>
              </w:rPr>
              <w:t>, (0x00</w:t>
            </w:r>
            <w:r w:rsidR="00F7726E" w:rsidRPr="00AB7182">
              <w:rPr>
                <w:lang w:val="en-US"/>
              </w:rPr>
              <w:t>f6)</w:t>
            </w:r>
          </w:p>
        </w:tc>
        <w:tc>
          <w:tcPr>
            <w:tcW w:w="1643" w:type="dxa"/>
            <w:gridSpan w:val="2"/>
            <w:tcBorders>
              <w:top w:val="single" w:sz="4" w:space="0" w:color="auto"/>
              <w:left w:val="single" w:sz="4" w:space="0" w:color="auto"/>
              <w:bottom w:val="single" w:sz="4" w:space="0" w:color="auto"/>
              <w:right w:val="single" w:sz="4" w:space="0" w:color="auto"/>
            </w:tcBorders>
          </w:tcPr>
          <w:p w14:paraId="77C7DD61" w14:textId="77777777" w:rsidR="00802168" w:rsidRPr="00AB7182" w:rsidRDefault="003439EF" w:rsidP="00802168">
            <w:pPr>
              <w:pStyle w:val="TAC"/>
            </w:pPr>
            <w:r w:rsidRPr="00AB7182">
              <w:rPr>
                <w:rFonts w:cs="Arial"/>
                <w:szCs w:val="18"/>
              </w:rPr>
              <w:t>v</w:t>
            </w:r>
            <w:r w:rsidR="00802168" w:rsidRPr="00AB7182">
              <w:rPr>
                <w:rFonts w:cs="Arial"/>
                <w:szCs w:val="18"/>
              </w:rPr>
              <w:t>1</w:t>
            </w:r>
          </w:p>
        </w:tc>
        <w:tc>
          <w:tcPr>
            <w:tcW w:w="2097" w:type="dxa"/>
            <w:gridSpan w:val="2"/>
            <w:tcBorders>
              <w:top w:val="single" w:sz="4" w:space="0" w:color="auto"/>
              <w:left w:val="single" w:sz="4" w:space="0" w:color="auto"/>
              <w:bottom w:val="single" w:sz="4" w:space="0" w:color="auto"/>
              <w:right w:val="single" w:sz="4" w:space="0" w:color="auto"/>
            </w:tcBorders>
          </w:tcPr>
          <w:p w14:paraId="4984DAFC" w14:textId="77777777" w:rsidR="00802168" w:rsidRPr="00AB7182" w:rsidRDefault="00802168" w:rsidP="00802168">
            <w:pPr>
              <w:pStyle w:val="TAL"/>
            </w:pPr>
            <w:r w:rsidRPr="00AB7182">
              <w:t xml:space="preserve">Multimedia </w:t>
            </w:r>
            <w:r w:rsidRPr="00AB7182">
              <w:rPr>
                <w:rFonts w:hint="eastAsia"/>
              </w:rPr>
              <w:t xml:space="preserve">interworking between the H.245 messages </w:t>
            </w:r>
            <w:r w:rsidRPr="00AB7182">
              <w:t xml:space="preserve">in </w:t>
            </w:r>
            <w:smartTag w:uri="urn:schemas-microsoft-com:office:smarttags" w:element="chmetcnv">
              <w:smartTagPr>
                <w:attr w:name="UnitName" w:val="g"/>
                <w:attr w:name="SourceValue" w:val="3"/>
                <w:attr w:name="HasSpace" w:val="False"/>
                <w:attr w:name="Negative" w:val="False"/>
                <w:attr w:name="NumberType" w:val="1"/>
                <w:attr w:name="TCSC" w:val="0"/>
              </w:smartTagPr>
              <w:r w:rsidRPr="00AB7182">
                <w:t>3G</w:t>
              </w:r>
            </w:smartTag>
            <w:smartTag w:uri="urn:schemas-microsoft-com:office:smarttags" w:element="chmetcnv">
              <w:smartTagPr>
                <w:attr w:name="UnitName" w:val="m"/>
                <w:attr w:name="SourceValue" w:val="324"/>
                <w:attr w:name="HasSpace" w:val="False"/>
                <w:attr w:name="Negative" w:val="True"/>
                <w:attr w:name="NumberType" w:val="1"/>
                <w:attr w:name="TCSC" w:val="0"/>
              </w:smartTagPr>
              <w:r w:rsidRPr="00AB7182">
                <w:t>-324M</w:t>
              </w:r>
            </w:smartTag>
            <w:r w:rsidRPr="00AB7182">
              <w:t xml:space="preserve"> at the CS side</w:t>
            </w:r>
            <w:r w:rsidRPr="00AB7182">
              <w:rPr>
                <w:rFonts w:hint="eastAsia"/>
              </w:rPr>
              <w:t xml:space="preserve"> and </w:t>
            </w:r>
            <w:r w:rsidRPr="00AB7182">
              <w:t>the</w:t>
            </w:r>
            <w:r w:rsidRPr="00AB7182">
              <w:rPr>
                <w:rFonts w:hint="eastAsia"/>
              </w:rPr>
              <w:t xml:space="preserve"> corresponding RTCP messages used </w:t>
            </w:r>
            <w:r w:rsidRPr="00AB7182">
              <w:t>by MTSI terminals at the IMS side</w:t>
            </w:r>
          </w:p>
        </w:tc>
      </w:tr>
      <w:tr w:rsidR="00CB4C6A" w:rsidRPr="00AB7182" w14:paraId="38EAE347" w14:textId="77777777" w:rsidTr="003439EF">
        <w:trPr>
          <w:cantSplit/>
        </w:trPr>
        <w:tc>
          <w:tcPr>
            <w:tcW w:w="4484" w:type="dxa"/>
            <w:tcBorders>
              <w:top w:val="single" w:sz="4" w:space="0" w:color="auto"/>
              <w:left w:val="single" w:sz="4" w:space="0" w:color="auto"/>
              <w:bottom w:val="single" w:sz="4" w:space="0" w:color="auto"/>
              <w:right w:val="single" w:sz="4" w:space="0" w:color="auto"/>
            </w:tcBorders>
          </w:tcPr>
          <w:p w14:paraId="72E2E815" w14:textId="77777777" w:rsidR="00CB4C6A" w:rsidRPr="00AB7182" w:rsidRDefault="00CB4C6A" w:rsidP="003439EF">
            <w:pPr>
              <w:pStyle w:val="TAL"/>
              <w:rPr>
                <w:noProof/>
              </w:rPr>
            </w:pPr>
            <w:r w:rsidRPr="00AB7182">
              <w:rPr>
                <w:bCs/>
              </w:rPr>
              <w:t xml:space="preserve">Explicit Congestion Notification </w:t>
            </w:r>
            <w:r w:rsidRPr="00AB7182">
              <w:t xml:space="preserve">for RTP-over-UDP Support </w:t>
            </w:r>
            <w:r w:rsidRPr="00AB7182">
              <w:rPr>
                <w:bCs/>
              </w:rPr>
              <w:t>(</w:t>
            </w:r>
            <w:r w:rsidR="00012556" w:rsidRPr="00AB7182">
              <w:rPr>
                <w:bCs/>
              </w:rPr>
              <w:t xml:space="preserve">see </w:t>
            </w:r>
            <w:r w:rsidR="00012556" w:rsidRPr="00AB7182">
              <w:rPr>
                <w:lang w:val="fr-FR"/>
              </w:rPr>
              <w:t xml:space="preserve">ITU-T Recommendation </w:t>
            </w:r>
            <w:r w:rsidR="00012556" w:rsidRPr="00AB7182">
              <w:rPr>
                <w:lang w:val="en-US"/>
              </w:rPr>
              <w:t>H.248.</w:t>
            </w:r>
            <w:r w:rsidR="00012556" w:rsidRPr="00AB7182">
              <w:rPr>
                <w:rFonts w:hint="eastAsia"/>
                <w:lang w:val="en-US" w:eastAsia="zh-CN"/>
              </w:rPr>
              <w:t>8</w:t>
            </w:r>
            <w:r w:rsidR="00012556" w:rsidRPr="00AB7182">
              <w:rPr>
                <w:lang w:val="en-US"/>
              </w:rPr>
              <w:t>2 [</w:t>
            </w:r>
            <w:r w:rsidR="00012556" w:rsidRPr="00AB7182">
              <w:rPr>
                <w:lang w:val="en-US" w:eastAsia="zh-CN"/>
              </w:rPr>
              <w:t>66</w:t>
            </w:r>
            <w:r w:rsidR="00012556" w:rsidRPr="00AB7182">
              <w:rPr>
                <w:lang w:val="en-US"/>
              </w:rPr>
              <w:t>]</w:t>
            </w:r>
            <w:r w:rsidRPr="00AB7182">
              <w:rPr>
                <w:bCs/>
              </w:rPr>
              <w:t>)</w:t>
            </w:r>
          </w:p>
        </w:tc>
        <w:tc>
          <w:tcPr>
            <w:tcW w:w="1807" w:type="dxa"/>
            <w:gridSpan w:val="2"/>
            <w:tcBorders>
              <w:top w:val="single" w:sz="4" w:space="0" w:color="auto"/>
              <w:left w:val="single" w:sz="4" w:space="0" w:color="auto"/>
              <w:bottom w:val="single" w:sz="4" w:space="0" w:color="auto"/>
              <w:right w:val="single" w:sz="4" w:space="0" w:color="auto"/>
            </w:tcBorders>
          </w:tcPr>
          <w:p w14:paraId="05EE73FB" w14:textId="77777777" w:rsidR="00CB4C6A" w:rsidRPr="00AB7182" w:rsidRDefault="00CB4C6A" w:rsidP="003439EF">
            <w:pPr>
              <w:pStyle w:val="TAL"/>
              <w:rPr>
                <w:rFonts w:cs="Arial"/>
                <w:szCs w:val="18"/>
              </w:rPr>
            </w:pPr>
            <w:r w:rsidRPr="00AB7182">
              <w:rPr>
                <w:rFonts w:cs="Arial"/>
              </w:rPr>
              <w:t>ecnrous(0x</w:t>
            </w:r>
            <w:r w:rsidR="00696E1E" w:rsidRPr="00AB7182">
              <w:rPr>
                <w:rFonts w:cs="Arial"/>
              </w:rPr>
              <w:t>010b</w:t>
            </w:r>
            <w:r w:rsidRPr="00AB7182">
              <w:rPr>
                <w:rFonts w:cs="Arial"/>
              </w:rPr>
              <w:t>)</w:t>
            </w:r>
          </w:p>
        </w:tc>
        <w:tc>
          <w:tcPr>
            <w:tcW w:w="1643" w:type="dxa"/>
            <w:gridSpan w:val="2"/>
            <w:tcBorders>
              <w:top w:val="single" w:sz="4" w:space="0" w:color="auto"/>
              <w:left w:val="single" w:sz="4" w:space="0" w:color="auto"/>
              <w:bottom w:val="single" w:sz="4" w:space="0" w:color="auto"/>
              <w:right w:val="single" w:sz="4" w:space="0" w:color="auto"/>
            </w:tcBorders>
          </w:tcPr>
          <w:p w14:paraId="27E40B86" w14:textId="77777777" w:rsidR="00CB4C6A" w:rsidRPr="00AB7182" w:rsidRDefault="00CB4C6A" w:rsidP="003439EF">
            <w:pPr>
              <w:pStyle w:val="TAC"/>
              <w:rPr>
                <w:rFonts w:cs="Arial"/>
                <w:szCs w:val="18"/>
              </w:rPr>
            </w:pPr>
            <w:r w:rsidRPr="00AB7182">
              <w:rPr>
                <w:bCs/>
              </w:rPr>
              <w:t>v1</w:t>
            </w:r>
          </w:p>
        </w:tc>
        <w:tc>
          <w:tcPr>
            <w:tcW w:w="2097" w:type="dxa"/>
            <w:gridSpan w:val="2"/>
            <w:tcBorders>
              <w:top w:val="single" w:sz="4" w:space="0" w:color="auto"/>
              <w:left w:val="single" w:sz="4" w:space="0" w:color="auto"/>
              <w:bottom w:val="single" w:sz="4" w:space="0" w:color="auto"/>
              <w:right w:val="single" w:sz="4" w:space="0" w:color="auto"/>
            </w:tcBorders>
          </w:tcPr>
          <w:p w14:paraId="729AD504" w14:textId="77777777" w:rsidR="00CB4C6A" w:rsidRPr="00AB7182" w:rsidRDefault="00CB4C6A" w:rsidP="003439EF">
            <w:pPr>
              <w:pStyle w:val="TAL"/>
            </w:pPr>
            <w:r w:rsidRPr="00AB7182">
              <w:rPr>
                <w:bCs/>
              </w:rPr>
              <w:t>Support of ECN feature</w:t>
            </w:r>
          </w:p>
        </w:tc>
      </w:tr>
      <w:tr w:rsidR="009F0810" w:rsidRPr="00AB7182" w14:paraId="6F28AF18" w14:textId="77777777" w:rsidTr="001E2795">
        <w:trPr>
          <w:cantSplit/>
        </w:trPr>
        <w:tc>
          <w:tcPr>
            <w:tcW w:w="4484" w:type="dxa"/>
            <w:tcBorders>
              <w:top w:val="single" w:sz="4" w:space="0" w:color="auto"/>
              <w:left w:val="single" w:sz="4" w:space="0" w:color="auto"/>
              <w:bottom w:val="single" w:sz="4" w:space="0" w:color="auto"/>
              <w:right w:val="single" w:sz="4" w:space="0" w:color="auto"/>
            </w:tcBorders>
          </w:tcPr>
          <w:p w14:paraId="261DF921" w14:textId="77777777" w:rsidR="009F0810" w:rsidRPr="00AB7182" w:rsidRDefault="009F0810" w:rsidP="001E2795">
            <w:pPr>
              <w:pStyle w:val="TAL"/>
              <w:rPr>
                <w:bCs/>
                <w:lang w:val="fr-FR"/>
              </w:rPr>
            </w:pPr>
            <w:r w:rsidRPr="00AB7182">
              <w:rPr>
                <w:lang w:val="fr-FR"/>
              </w:rPr>
              <w:t>Diffserv (ITU-T Recommendation H.248.52 [64])</w:t>
            </w:r>
          </w:p>
        </w:tc>
        <w:tc>
          <w:tcPr>
            <w:tcW w:w="1807" w:type="dxa"/>
            <w:gridSpan w:val="2"/>
            <w:tcBorders>
              <w:top w:val="single" w:sz="4" w:space="0" w:color="auto"/>
              <w:left w:val="single" w:sz="4" w:space="0" w:color="auto"/>
              <w:bottom w:val="single" w:sz="4" w:space="0" w:color="auto"/>
              <w:right w:val="single" w:sz="4" w:space="0" w:color="auto"/>
            </w:tcBorders>
          </w:tcPr>
          <w:p w14:paraId="66EB34C3" w14:textId="77777777" w:rsidR="009F0810" w:rsidRPr="00AB7182" w:rsidRDefault="009F0810" w:rsidP="001E2795">
            <w:pPr>
              <w:pStyle w:val="TAL"/>
              <w:rPr>
                <w:rFonts w:cs="Arial"/>
              </w:rPr>
            </w:pPr>
            <w:r w:rsidRPr="00AB7182">
              <w:rPr>
                <w:lang w:val="fr-FR"/>
              </w:rPr>
              <w:t>ds</w:t>
            </w:r>
            <w:r w:rsidRPr="00AB7182">
              <w:t>, (0x008b)</w:t>
            </w:r>
          </w:p>
        </w:tc>
        <w:tc>
          <w:tcPr>
            <w:tcW w:w="1643" w:type="dxa"/>
            <w:gridSpan w:val="2"/>
            <w:tcBorders>
              <w:top w:val="single" w:sz="4" w:space="0" w:color="auto"/>
              <w:left w:val="single" w:sz="4" w:space="0" w:color="auto"/>
              <w:bottom w:val="single" w:sz="4" w:space="0" w:color="auto"/>
              <w:right w:val="single" w:sz="4" w:space="0" w:color="auto"/>
            </w:tcBorders>
          </w:tcPr>
          <w:p w14:paraId="68540B82" w14:textId="77777777" w:rsidR="009F0810" w:rsidRPr="00AB7182" w:rsidRDefault="009F0810" w:rsidP="001E2795">
            <w:pPr>
              <w:pStyle w:val="TAC"/>
              <w:rPr>
                <w:bCs/>
              </w:rPr>
            </w:pPr>
            <w:r w:rsidRPr="00AB7182">
              <w:rPr>
                <w:bCs/>
              </w:rPr>
              <w:t>v2</w:t>
            </w:r>
          </w:p>
        </w:tc>
        <w:tc>
          <w:tcPr>
            <w:tcW w:w="2097" w:type="dxa"/>
            <w:gridSpan w:val="2"/>
            <w:tcBorders>
              <w:top w:val="single" w:sz="4" w:space="0" w:color="auto"/>
              <w:left w:val="single" w:sz="4" w:space="0" w:color="auto"/>
              <w:bottom w:val="single" w:sz="4" w:space="0" w:color="auto"/>
              <w:right w:val="single" w:sz="4" w:space="0" w:color="auto"/>
            </w:tcBorders>
          </w:tcPr>
          <w:p w14:paraId="7B4A5EED" w14:textId="77777777" w:rsidR="009F0810" w:rsidRPr="00AB7182" w:rsidRDefault="009F0810" w:rsidP="001E2795">
            <w:pPr>
              <w:pStyle w:val="TAL"/>
              <w:rPr>
                <w:bCs/>
              </w:rPr>
            </w:pPr>
            <w:r w:rsidRPr="00AB7182">
              <w:rPr>
                <w:bCs/>
              </w:rPr>
              <w:t>Support of MPS</w:t>
            </w:r>
          </w:p>
        </w:tc>
      </w:tr>
      <w:tr w:rsidR="00A45525" w:rsidRPr="00AB7182" w14:paraId="7B627500" w14:textId="77777777" w:rsidTr="00693ED5">
        <w:trPr>
          <w:cantSplit/>
        </w:trPr>
        <w:tc>
          <w:tcPr>
            <w:tcW w:w="4484" w:type="dxa"/>
            <w:tcBorders>
              <w:top w:val="single" w:sz="4" w:space="0" w:color="auto"/>
              <w:left w:val="single" w:sz="4" w:space="0" w:color="auto"/>
              <w:bottom w:val="single" w:sz="4" w:space="0" w:color="auto"/>
              <w:right w:val="single" w:sz="4" w:space="0" w:color="auto"/>
            </w:tcBorders>
          </w:tcPr>
          <w:p w14:paraId="06D21572" w14:textId="77777777" w:rsidR="00A45525" w:rsidRPr="00AB7182" w:rsidRDefault="00A45525" w:rsidP="00693ED5">
            <w:pPr>
              <w:pStyle w:val="TAL"/>
              <w:rPr>
                <w:lang w:val="fr-FR"/>
              </w:rPr>
            </w:pPr>
            <w:r w:rsidRPr="00AB7182">
              <w:rPr>
                <w:lang w:eastAsia="en-GB"/>
              </w:rPr>
              <w:t>MG Act-as STUN Server (ITU-T Recommendation H.248.50 </w:t>
            </w:r>
            <w:r w:rsidR="00587194" w:rsidRPr="00AB7182">
              <w:rPr>
                <w:lang w:eastAsia="en-GB"/>
              </w:rPr>
              <w:t>[67]</w:t>
            </w:r>
            <w:r w:rsidRPr="00AB7182">
              <w:rPr>
                <w:lang w:eastAsia="en-GB"/>
              </w:rPr>
              <w:t>)</w:t>
            </w:r>
          </w:p>
        </w:tc>
        <w:tc>
          <w:tcPr>
            <w:tcW w:w="1807" w:type="dxa"/>
            <w:gridSpan w:val="2"/>
            <w:tcBorders>
              <w:top w:val="single" w:sz="4" w:space="0" w:color="auto"/>
              <w:left w:val="single" w:sz="4" w:space="0" w:color="auto"/>
              <w:bottom w:val="single" w:sz="4" w:space="0" w:color="auto"/>
              <w:right w:val="single" w:sz="4" w:space="0" w:color="auto"/>
            </w:tcBorders>
          </w:tcPr>
          <w:p w14:paraId="448D7547" w14:textId="77777777" w:rsidR="00A45525" w:rsidRPr="00AB7182" w:rsidRDefault="00A45525" w:rsidP="00693ED5">
            <w:pPr>
              <w:pStyle w:val="TAL"/>
              <w:rPr>
                <w:lang w:val="fr-FR"/>
              </w:rPr>
            </w:pPr>
            <w:r w:rsidRPr="00AB7182">
              <w:rPr>
                <w:rFonts w:cs="Arial"/>
                <w:lang w:eastAsia="en-GB"/>
              </w:rPr>
              <w:t>mgastuns (0x00c2)</w:t>
            </w:r>
          </w:p>
        </w:tc>
        <w:tc>
          <w:tcPr>
            <w:tcW w:w="1643" w:type="dxa"/>
            <w:gridSpan w:val="2"/>
            <w:tcBorders>
              <w:top w:val="single" w:sz="4" w:space="0" w:color="auto"/>
              <w:left w:val="single" w:sz="4" w:space="0" w:color="auto"/>
              <w:bottom w:val="single" w:sz="4" w:space="0" w:color="auto"/>
              <w:right w:val="single" w:sz="4" w:space="0" w:color="auto"/>
            </w:tcBorders>
          </w:tcPr>
          <w:p w14:paraId="01D90DD9" w14:textId="77777777" w:rsidR="00A45525" w:rsidRPr="00AB7182" w:rsidRDefault="00A45525" w:rsidP="00693ED5">
            <w:pPr>
              <w:pStyle w:val="TAC"/>
              <w:rPr>
                <w:bCs/>
              </w:rPr>
            </w:pPr>
            <w:r w:rsidRPr="00AB7182">
              <w:rPr>
                <w:lang w:eastAsia="en-GB"/>
              </w:rPr>
              <w:t>v1</w:t>
            </w:r>
          </w:p>
        </w:tc>
        <w:tc>
          <w:tcPr>
            <w:tcW w:w="2097" w:type="dxa"/>
            <w:gridSpan w:val="2"/>
            <w:tcBorders>
              <w:top w:val="single" w:sz="4" w:space="0" w:color="auto"/>
              <w:left w:val="single" w:sz="4" w:space="0" w:color="auto"/>
              <w:bottom w:val="single" w:sz="4" w:space="0" w:color="auto"/>
              <w:right w:val="single" w:sz="4" w:space="0" w:color="auto"/>
            </w:tcBorders>
          </w:tcPr>
          <w:p w14:paraId="7EF4E444" w14:textId="77777777" w:rsidR="00A45525" w:rsidRPr="00AB7182" w:rsidRDefault="00A45525" w:rsidP="00693ED5">
            <w:pPr>
              <w:pStyle w:val="TAL"/>
            </w:pPr>
            <w:r w:rsidRPr="00AB7182">
              <w:t xml:space="preserve">Support of incoming STUN connectivity checks. </w:t>
            </w:r>
          </w:p>
          <w:p w14:paraId="13E60BE1" w14:textId="77777777" w:rsidR="00A45525" w:rsidRPr="00AB7182" w:rsidRDefault="00A45525" w:rsidP="00693ED5">
            <w:pPr>
              <w:pStyle w:val="TAL"/>
              <w:rPr>
                <w:bCs/>
              </w:rPr>
            </w:pPr>
            <w:r w:rsidRPr="00AB7182">
              <w:t xml:space="preserve">Applicable for ICE lite and full ICE </w:t>
            </w:r>
          </w:p>
        </w:tc>
      </w:tr>
      <w:tr w:rsidR="00A45525" w:rsidRPr="00AB7182" w14:paraId="45F8F0DB" w14:textId="77777777" w:rsidTr="00693ED5">
        <w:trPr>
          <w:cantSplit/>
        </w:trPr>
        <w:tc>
          <w:tcPr>
            <w:tcW w:w="4484" w:type="dxa"/>
            <w:tcBorders>
              <w:top w:val="single" w:sz="4" w:space="0" w:color="auto"/>
              <w:left w:val="single" w:sz="4" w:space="0" w:color="auto"/>
              <w:bottom w:val="single" w:sz="4" w:space="0" w:color="auto"/>
              <w:right w:val="single" w:sz="4" w:space="0" w:color="auto"/>
            </w:tcBorders>
          </w:tcPr>
          <w:p w14:paraId="0B2F7F08" w14:textId="77777777" w:rsidR="00A45525" w:rsidRPr="00AB7182" w:rsidRDefault="00A45525" w:rsidP="00693ED5">
            <w:pPr>
              <w:pStyle w:val="TAL"/>
              <w:rPr>
                <w:lang w:val="fr-FR"/>
              </w:rPr>
            </w:pPr>
            <w:r w:rsidRPr="00AB7182">
              <w:t>Originate STUN Continuity Check (see ITU-T Recommendation H.248.</w:t>
            </w:r>
            <w:r w:rsidRPr="00AB7182">
              <w:rPr>
                <w:rFonts w:hint="eastAsia"/>
              </w:rPr>
              <w:t>50</w:t>
            </w:r>
            <w:r w:rsidRPr="00AB7182">
              <w:rPr>
                <w:lang w:eastAsia="en-GB"/>
              </w:rPr>
              <w:t> </w:t>
            </w:r>
            <w:r w:rsidR="00587194" w:rsidRPr="00AB7182">
              <w:t>[67]</w:t>
            </w:r>
            <w:r w:rsidRPr="00AB7182">
              <w:t>)</w:t>
            </w:r>
          </w:p>
        </w:tc>
        <w:tc>
          <w:tcPr>
            <w:tcW w:w="1807" w:type="dxa"/>
            <w:gridSpan w:val="2"/>
            <w:tcBorders>
              <w:top w:val="single" w:sz="4" w:space="0" w:color="auto"/>
              <w:left w:val="single" w:sz="4" w:space="0" w:color="auto"/>
              <w:bottom w:val="single" w:sz="4" w:space="0" w:color="auto"/>
              <w:right w:val="single" w:sz="4" w:space="0" w:color="auto"/>
            </w:tcBorders>
          </w:tcPr>
          <w:p w14:paraId="38291D77" w14:textId="77777777" w:rsidR="00A45525" w:rsidRPr="00AB7182" w:rsidRDefault="00A45525" w:rsidP="00693ED5">
            <w:pPr>
              <w:pStyle w:val="TAL"/>
              <w:rPr>
                <w:lang w:val="fr-FR"/>
              </w:rPr>
            </w:pPr>
            <w:r w:rsidRPr="00AB7182">
              <w:rPr>
                <w:rFonts w:cs="Arial"/>
              </w:rPr>
              <w:t>ostuncc (0x00c3)</w:t>
            </w:r>
          </w:p>
        </w:tc>
        <w:tc>
          <w:tcPr>
            <w:tcW w:w="1643" w:type="dxa"/>
            <w:gridSpan w:val="2"/>
            <w:tcBorders>
              <w:top w:val="single" w:sz="4" w:space="0" w:color="auto"/>
              <w:left w:val="single" w:sz="4" w:space="0" w:color="auto"/>
              <w:bottom w:val="single" w:sz="4" w:space="0" w:color="auto"/>
              <w:right w:val="single" w:sz="4" w:space="0" w:color="auto"/>
            </w:tcBorders>
          </w:tcPr>
          <w:p w14:paraId="1C5C239E" w14:textId="77777777" w:rsidR="00A45525" w:rsidRPr="00AB7182" w:rsidRDefault="00A45525" w:rsidP="00693ED5">
            <w:pPr>
              <w:pStyle w:val="TAC"/>
              <w:rPr>
                <w:bCs/>
              </w:rPr>
            </w:pPr>
            <w:r w:rsidRPr="00AB7182">
              <w:t>v</w:t>
            </w:r>
            <w:r w:rsidRPr="00AB7182">
              <w:rPr>
                <w:rFonts w:hint="eastAsia"/>
              </w:rPr>
              <w:t>1</w:t>
            </w:r>
          </w:p>
        </w:tc>
        <w:tc>
          <w:tcPr>
            <w:tcW w:w="2097" w:type="dxa"/>
            <w:gridSpan w:val="2"/>
            <w:tcBorders>
              <w:top w:val="single" w:sz="4" w:space="0" w:color="auto"/>
              <w:left w:val="single" w:sz="4" w:space="0" w:color="auto"/>
              <w:bottom w:val="single" w:sz="4" w:space="0" w:color="auto"/>
              <w:right w:val="single" w:sz="4" w:space="0" w:color="auto"/>
            </w:tcBorders>
          </w:tcPr>
          <w:p w14:paraId="15CF1F85" w14:textId="77777777" w:rsidR="00A45525" w:rsidRPr="00AB7182" w:rsidRDefault="00A45525" w:rsidP="00693ED5">
            <w:pPr>
              <w:pStyle w:val="TAL"/>
              <w:rPr>
                <w:bCs/>
              </w:rPr>
            </w:pPr>
            <w:r w:rsidRPr="00AB7182">
              <w:rPr>
                <w:rFonts w:hint="eastAsia"/>
              </w:rPr>
              <w:t xml:space="preserve">Support of </w:t>
            </w:r>
            <w:r w:rsidRPr="00AB7182">
              <w:t>originating STUN connectivity checks</w:t>
            </w:r>
            <w:r w:rsidRPr="00AB7182">
              <w:br/>
              <w:t>Only applicable for full ICE</w:t>
            </w:r>
          </w:p>
        </w:tc>
      </w:tr>
      <w:tr w:rsidR="00FA10E2" w:rsidRPr="00AB7182" w14:paraId="5EA3C0A8" w14:textId="77777777" w:rsidTr="00F41A89">
        <w:trPr>
          <w:cantSplit/>
        </w:trPr>
        <w:tc>
          <w:tcPr>
            <w:tcW w:w="4484" w:type="dxa"/>
            <w:tcBorders>
              <w:top w:val="single" w:sz="4" w:space="0" w:color="auto"/>
              <w:left w:val="single" w:sz="4" w:space="0" w:color="auto"/>
              <w:bottom w:val="single" w:sz="4" w:space="0" w:color="auto"/>
              <w:right w:val="single" w:sz="4" w:space="0" w:color="auto"/>
            </w:tcBorders>
          </w:tcPr>
          <w:p w14:paraId="7A3CDC98" w14:textId="77777777" w:rsidR="00FA10E2" w:rsidRPr="00AB7182" w:rsidRDefault="00FA10E2" w:rsidP="00F41A89">
            <w:pPr>
              <w:keepNext/>
              <w:keepLines/>
              <w:spacing w:after="0"/>
              <w:rPr>
                <w:rFonts w:ascii="Arial" w:hAnsi="Arial"/>
                <w:sz w:val="18"/>
              </w:rPr>
            </w:pPr>
            <w:r w:rsidRPr="00AB7182">
              <w:rPr>
                <w:rFonts w:ascii="Arial" w:hAnsi="Arial"/>
                <w:bCs/>
                <w:sz w:val="18"/>
                <w:lang w:eastAsia="en-GB"/>
              </w:rPr>
              <w:t xml:space="preserve">Enhanced Revised Offer/Answer SDP Support </w:t>
            </w:r>
            <w:r w:rsidRPr="00AB7182">
              <w:rPr>
                <w:rFonts w:ascii="Arial" w:hAnsi="Arial"/>
                <w:sz w:val="18"/>
                <w:lang w:eastAsia="en-GB"/>
              </w:rPr>
              <w:t>(</w:t>
            </w:r>
            <w:r w:rsidRPr="00AB7182">
              <w:rPr>
                <w:rFonts w:ascii="Arial" w:hAnsi="Arial"/>
                <w:bCs/>
                <w:sz w:val="18"/>
                <w:lang w:eastAsia="en-GB"/>
              </w:rPr>
              <w:t>[ITU-T Recommendation H.248.</w:t>
            </w:r>
            <w:r w:rsidRPr="00AB7182">
              <w:rPr>
                <w:rFonts w:ascii="Arial" w:hAnsi="Arial" w:hint="eastAsia"/>
                <w:bCs/>
                <w:sz w:val="18"/>
                <w:lang w:eastAsia="zh-CN"/>
              </w:rPr>
              <w:t>80</w:t>
            </w:r>
            <w:r w:rsidRPr="00AB7182">
              <w:rPr>
                <w:rFonts w:ascii="Arial" w:hAnsi="Arial"/>
                <w:bCs/>
                <w:sz w:val="18"/>
                <w:lang w:val="en-US" w:eastAsia="zh-CN"/>
              </w:rPr>
              <w:t> </w:t>
            </w:r>
            <w:r w:rsidR="001D0AEA" w:rsidRPr="00AB7182">
              <w:rPr>
                <w:rFonts w:ascii="Arial" w:hAnsi="Arial"/>
                <w:bCs/>
                <w:sz w:val="18"/>
                <w:lang w:eastAsia="en-GB"/>
              </w:rPr>
              <w:t>[71]</w:t>
            </w:r>
            <w:r w:rsidRPr="00AB7182">
              <w:rPr>
                <w:rFonts w:ascii="Arial" w:hAnsi="Arial"/>
                <w:bCs/>
                <w:sz w:val="18"/>
                <w:lang w:eastAsia="en-GB"/>
              </w:rPr>
              <w:t>)</w:t>
            </w:r>
          </w:p>
        </w:tc>
        <w:tc>
          <w:tcPr>
            <w:tcW w:w="1807" w:type="dxa"/>
            <w:gridSpan w:val="2"/>
            <w:tcBorders>
              <w:top w:val="single" w:sz="4" w:space="0" w:color="auto"/>
              <w:left w:val="single" w:sz="4" w:space="0" w:color="auto"/>
              <w:bottom w:val="single" w:sz="4" w:space="0" w:color="auto"/>
              <w:right w:val="single" w:sz="4" w:space="0" w:color="auto"/>
            </w:tcBorders>
          </w:tcPr>
          <w:p w14:paraId="0BE7A7A9" w14:textId="77777777" w:rsidR="00FA10E2" w:rsidRPr="00AB7182" w:rsidRDefault="00FA10E2" w:rsidP="00F41A89">
            <w:pPr>
              <w:keepNext/>
              <w:keepLines/>
              <w:spacing w:after="0"/>
              <w:rPr>
                <w:rFonts w:ascii="Arial" w:hAnsi="Arial" w:cs="Arial"/>
                <w:sz w:val="18"/>
              </w:rPr>
            </w:pPr>
            <w:r w:rsidRPr="00AB7182">
              <w:rPr>
                <w:rFonts w:ascii="Arial" w:hAnsi="Arial" w:cs="Arial" w:hint="eastAsia"/>
                <w:sz w:val="18"/>
                <w:lang w:eastAsia="zh-CN"/>
              </w:rPr>
              <w:t>e</w:t>
            </w:r>
            <w:r w:rsidRPr="00AB7182">
              <w:rPr>
                <w:rFonts w:ascii="Arial" w:hAnsi="Arial" w:cs="Arial"/>
                <w:sz w:val="18"/>
                <w:lang w:eastAsia="en-GB"/>
              </w:rPr>
              <w:t>roas</w:t>
            </w:r>
            <w:r w:rsidRPr="00AB7182">
              <w:rPr>
                <w:rFonts w:ascii="Arial" w:hAnsi="Arial" w:cs="Arial" w:hint="eastAsia"/>
                <w:sz w:val="18"/>
                <w:lang w:eastAsia="zh-CN"/>
              </w:rPr>
              <w:t>,</w:t>
            </w:r>
            <w:r w:rsidRPr="00AB7182">
              <w:rPr>
                <w:rFonts w:ascii="Arial" w:hAnsi="Arial" w:cs="Arial"/>
                <w:sz w:val="18"/>
                <w:lang w:eastAsia="en-GB"/>
              </w:rPr>
              <w:t xml:space="preserve"> (0x0109)</w:t>
            </w:r>
          </w:p>
        </w:tc>
        <w:tc>
          <w:tcPr>
            <w:tcW w:w="1643" w:type="dxa"/>
            <w:gridSpan w:val="2"/>
            <w:tcBorders>
              <w:top w:val="single" w:sz="4" w:space="0" w:color="auto"/>
              <w:left w:val="single" w:sz="4" w:space="0" w:color="auto"/>
              <w:bottom w:val="single" w:sz="4" w:space="0" w:color="auto"/>
              <w:right w:val="single" w:sz="4" w:space="0" w:color="auto"/>
            </w:tcBorders>
          </w:tcPr>
          <w:p w14:paraId="5117BC5C" w14:textId="77777777" w:rsidR="00FA10E2" w:rsidRPr="00AB7182" w:rsidRDefault="00FA10E2" w:rsidP="00F41A89">
            <w:pPr>
              <w:keepNext/>
              <w:keepLines/>
              <w:spacing w:after="0"/>
              <w:jc w:val="center"/>
              <w:rPr>
                <w:rFonts w:ascii="Arial" w:hAnsi="Arial"/>
                <w:sz w:val="18"/>
              </w:rPr>
            </w:pPr>
            <w:r w:rsidRPr="00AB7182">
              <w:rPr>
                <w:rFonts w:ascii="Arial" w:hAnsi="Arial" w:hint="eastAsia"/>
                <w:bCs/>
                <w:sz w:val="18"/>
                <w:lang w:eastAsia="zh-CN"/>
              </w:rPr>
              <w:t>v1</w:t>
            </w:r>
          </w:p>
        </w:tc>
        <w:tc>
          <w:tcPr>
            <w:tcW w:w="2097" w:type="dxa"/>
            <w:gridSpan w:val="2"/>
            <w:tcBorders>
              <w:top w:val="single" w:sz="4" w:space="0" w:color="auto"/>
              <w:left w:val="single" w:sz="4" w:space="0" w:color="auto"/>
              <w:bottom w:val="single" w:sz="4" w:space="0" w:color="auto"/>
              <w:right w:val="single" w:sz="4" w:space="0" w:color="auto"/>
            </w:tcBorders>
          </w:tcPr>
          <w:p w14:paraId="16A1F795" w14:textId="77777777" w:rsidR="00FA10E2" w:rsidRPr="00AB7182" w:rsidRDefault="00FA10E2" w:rsidP="00F41A89">
            <w:pPr>
              <w:keepNext/>
              <w:keepLines/>
              <w:spacing w:after="0"/>
              <w:rPr>
                <w:rFonts w:ascii="Arial" w:hAnsi="Arial"/>
                <w:sz w:val="18"/>
              </w:rPr>
            </w:pPr>
            <w:r w:rsidRPr="00AB7182">
              <w:rPr>
                <w:rFonts w:ascii="Arial" w:hAnsi="Arial" w:hint="eastAsia"/>
                <w:sz w:val="18"/>
                <w:lang w:eastAsia="zh-CN"/>
              </w:rPr>
              <w:t>S</w:t>
            </w:r>
            <w:r w:rsidRPr="00AB7182">
              <w:rPr>
                <w:rFonts w:ascii="Arial" w:hAnsi="Arial"/>
                <w:sz w:val="18"/>
                <w:lang w:eastAsia="zh-CN"/>
              </w:rPr>
              <w:t>upport of the SDP Capability Negotiation syntax</w:t>
            </w:r>
          </w:p>
        </w:tc>
      </w:tr>
      <w:tr w:rsidR="00CE5DEE" w:rsidRPr="00AB7182" w14:paraId="1093066B" w14:textId="77777777" w:rsidTr="00F50AE8">
        <w:trPr>
          <w:cantSplit/>
        </w:trPr>
        <w:tc>
          <w:tcPr>
            <w:tcW w:w="10031" w:type="dxa"/>
            <w:gridSpan w:val="7"/>
          </w:tcPr>
          <w:p w14:paraId="4B22C958" w14:textId="77777777" w:rsidR="00CE5DEE" w:rsidRPr="00AB7182" w:rsidRDefault="00CE5DEE" w:rsidP="006267AA">
            <w:pPr>
              <w:pStyle w:val="TAN"/>
            </w:pPr>
            <w:r w:rsidRPr="00AB7182">
              <w:t>NOTE 1:</w:t>
            </w:r>
            <w:r w:rsidRPr="00AB7182">
              <w:tab/>
              <w:t xml:space="preserve">support of RTP Package does not require support of Network Package. </w:t>
            </w:r>
          </w:p>
        </w:tc>
      </w:tr>
    </w:tbl>
    <w:p w14:paraId="7369FB5A" w14:textId="77777777" w:rsidR="00075360" w:rsidRPr="00AB7182" w:rsidRDefault="00075360" w:rsidP="00075360"/>
    <w:p w14:paraId="43DCACA6" w14:textId="77777777" w:rsidR="00075360" w:rsidRPr="00AB7182" w:rsidRDefault="00075360" w:rsidP="00075360">
      <w:pPr>
        <w:pStyle w:val="TH"/>
      </w:pPr>
      <w:r w:rsidRPr="00AB7182">
        <w:t xml:space="preserve">Table A.14/3: Package Provisioning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3969"/>
        <w:gridCol w:w="2801"/>
      </w:tblGrid>
      <w:tr w:rsidR="00075360" w:rsidRPr="00AB7182" w14:paraId="15FAE95E" w14:textId="77777777" w:rsidTr="00F50AE8">
        <w:trPr>
          <w:cantSplit/>
        </w:trPr>
        <w:tc>
          <w:tcPr>
            <w:tcW w:w="3085" w:type="dxa"/>
          </w:tcPr>
          <w:p w14:paraId="03D82703" w14:textId="77777777" w:rsidR="00075360" w:rsidRPr="00AB7182" w:rsidRDefault="00075360" w:rsidP="00F50AE8">
            <w:pPr>
              <w:pStyle w:val="TAH"/>
            </w:pPr>
            <w:r w:rsidRPr="00AB7182">
              <w:t>Package Name</w:t>
            </w:r>
          </w:p>
        </w:tc>
        <w:tc>
          <w:tcPr>
            <w:tcW w:w="3969" w:type="dxa"/>
          </w:tcPr>
          <w:p w14:paraId="165D553D" w14:textId="77777777" w:rsidR="00075360" w:rsidRPr="00AB7182" w:rsidRDefault="00075360" w:rsidP="00F50AE8">
            <w:pPr>
              <w:pStyle w:val="TAH"/>
            </w:pPr>
            <w:r w:rsidRPr="00AB7182">
              <w:t xml:space="preserve">Property, Parameter,  Signal, Event ID </w:t>
            </w:r>
          </w:p>
        </w:tc>
        <w:tc>
          <w:tcPr>
            <w:tcW w:w="2801" w:type="dxa"/>
          </w:tcPr>
          <w:p w14:paraId="159BD303" w14:textId="77777777" w:rsidR="00075360" w:rsidRPr="00AB7182" w:rsidRDefault="00075360" w:rsidP="00F50AE8">
            <w:pPr>
              <w:pStyle w:val="TAH"/>
            </w:pPr>
            <w:r w:rsidRPr="00AB7182">
              <w:t>Provisioned Value:</w:t>
            </w:r>
          </w:p>
        </w:tc>
      </w:tr>
      <w:tr w:rsidR="00075360" w:rsidRPr="00AB7182" w14:paraId="288396FA" w14:textId="77777777" w:rsidTr="00F50AE8">
        <w:trPr>
          <w:cantSplit/>
        </w:trPr>
        <w:tc>
          <w:tcPr>
            <w:tcW w:w="3085" w:type="dxa"/>
          </w:tcPr>
          <w:p w14:paraId="55D7755E" w14:textId="77777777" w:rsidR="00075360" w:rsidRPr="00AB7182" w:rsidRDefault="00075360" w:rsidP="00F50AE8">
            <w:pPr>
              <w:pStyle w:val="TAC"/>
              <w:rPr>
                <w:b/>
                <w:bCs/>
              </w:rPr>
            </w:pPr>
            <w:r w:rsidRPr="00AB7182">
              <w:t>Generic Announcement (</w:t>
            </w:r>
            <w:r w:rsidR="00C019BF" w:rsidRPr="00AB7182">
              <w:t>see ITU-T Recommendation H.248.7 [26]</w:t>
            </w:r>
            <w:r w:rsidRPr="00AB7182">
              <w:t>)</w:t>
            </w:r>
          </w:p>
        </w:tc>
        <w:tc>
          <w:tcPr>
            <w:tcW w:w="3969" w:type="dxa"/>
          </w:tcPr>
          <w:p w14:paraId="45BE7628" w14:textId="77777777" w:rsidR="00075360" w:rsidRPr="00AB7182" w:rsidRDefault="00075360" w:rsidP="00F50AE8">
            <w:pPr>
              <w:pStyle w:val="TAC"/>
            </w:pPr>
            <w:r w:rsidRPr="00AB7182">
              <w:t>Fixed Announcement Play, AV</w:t>
            </w:r>
          </w:p>
        </w:tc>
        <w:tc>
          <w:tcPr>
            <w:tcW w:w="2801" w:type="dxa"/>
          </w:tcPr>
          <w:p w14:paraId="36C7C2A9" w14:textId="77777777" w:rsidR="00075360" w:rsidRPr="00AB7182" w:rsidRDefault="00075360" w:rsidP="00F50AE8">
            <w:pPr>
              <w:pStyle w:val="TAC"/>
            </w:pPr>
            <w:r w:rsidRPr="00AB7182">
              <w:t>Provisioned</w:t>
            </w:r>
          </w:p>
        </w:tc>
      </w:tr>
      <w:tr w:rsidR="00075360" w:rsidRPr="00AB7182" w14:paraId="4FBE64B5" w14:textId="77777777" w:rsidTr="00F50AE8">
        <w:trPr>
          <w:cantSplit/>
        </w:trPr>
        <w:tc>
          <w:tcPr>
            <w:tcW w:w="9855" w:type="dxa"/>
            <w:gridSpan w:val="3"/>
          </w:tcPr>
          <w:p w14:paraId="5B43B688" w14:textId="77777777" w:rsidR="00075360" w:rsidRPr="00AB7182" w:rsidRDefault="00075360" w:rsidP="00F50AE8">
            <w:pPr>
              <w:pStyle w:val="TAN"/>
            </w:pPr>
            <w:r w:rsidRPr="00AB7182">
              <w:t>NOTE:</w:t>
            </w:r>
            <w:r w:rsidR="00D84BA1" w:rsidRPr="00AB7182">
              <w:tab/>
            </w:r>
            <w:r w:rsidRPr="00AB7182">
              <w:t xml:space="preserve">This may not be required by </w:t>
            </w:r>
            <w:r w:rsidR="00A5132F" w:rsidRPr="00AB7182">
              <w:t xml:space="preserve">TISPAN NGN R2 </w:t>
            </w:r>
            <w:r w:rsidRPr="00AB7182">
              <w:t>TMGW.</w:t>
            </w:r>
          </w:p>
        </w:tc>
      </w:tr>
    </w:tbl>
    <w:p w14:paraId="562A63C5" w14:textId="77777777" w:rsidR="009114E1" w:rsidRPr="00AB7182" w:rsidRDefault="009114E1" w:rsidP="009114E1"/>
    <w:p w14:paraId="33426B9C" w14:textId="77777777" w:rsidR="009114E1" w:rsidRPr="00AB7182" w:rsidRDefault="009114E1" w:rsidP="006460F5">
      <w:pPr>
        <w:pStyle w:val="Heading2"/>
      </w:pPr>
      <w:bookmarkStart w:id="125" w:name="_Toc177668483"/>
      <w:r w:rsidRPr="00AB7182">
        <w:lastRenderedPageBreak/>
        <w:t>A.14.1</w:t>
      </w:r>
      <w:r w:rsidR="00E84531" w:rsidRPr="00AB7182">
        <w:tab/>
      </w:r>
      <w:r w:rsidRPr="00AB7182">
        <w:t>Generic Package</w:t>
      </w:r>
      <w:bookmarkEnd w:id="125"/>
    </w:p>
    <w:p w14:paraId="162720DB" w14:textId="77777777" w:rsidR="009114E1" w:rsidRPr="00AB7182" w:rsidRDefault="009114E1" w:rsidP="00277D4A">
      <w:pPr>
        <w:pStyle w:val="TH"/>
      </w:pPr>
      <w:r w:rsidRPr="00AB7182">
        <w:t>Table A.14.1</w:t>
      </w:r>
      <w:r w:rsidR="009903F8" w:rsidRPr="00AB7182">
        <w:t>/1</w:t>
      </w:r>
      <w:r w:rsidRPr="00AB7182">
        <w:t>: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3B25BBFC" w14:textId="77777777">
        <w:trPr>
          <w:cantSplit/>
        </w:trPr>
        <w:tc>
          <w:tcPr>
            <w:tcW w:w="1744" w:type="dxa"/>
          </w:tcPr>
          <w:p w14:paraId="76243B96" w14:textId="77777777" w:rsidR="009114E1" w:rsidRPr="00AB7182" w:rsidRDefault="009114E1" w:rsidP="009114E1">
            <w:pPr>
              <w:pStyle w:val="TAH"/>
            </w:pPr>
            <w:bookmarkStart w:id="126" w:name="MCCQCTEMPBM_00000067"/>
            <w:r w:rsidRPr="00AB7182">
              <w:t xml:space="preserve">Properties </w:t>
            </w:r>
          </w:p>
        </w:tc>
        <w:tc>
          <w:tcPr>
            <w:tcW w:w="1851" w:type="dxa"/>
          </w:tcPr>
          <w:p w14:paraId="670ED503" w14:textId="77777777" w:rsidR="009114E1" w:rsidRPr="00AB7182" w:rsidRDefault="009114E1" w:rsidP="009114E1">
            <w:pPr>
              <w:pStyle w:val="TAH"/>
            </w:pPr>
            <w:r w:rsidRPr="00AB7182">
              <w:t>Mandatory/</w:t>
            </w:r>
          </w:p>
          <w:p w14:paraId="3F0EC71B" w14:textId="77777777" w:rsidR="009114E1" w:rsidRPr="00AB7182" w:rsidRDefault="009114E1" w:rsidP="009114E1">
            <w:pPr>
              <w:pStyle w:val="TAH"/>
            </w:pPr>
            <w:r w:rsidRPr="00AB7182">
              <w:t>Optional</w:t>
            </w:r>
          </w:p>
        </w:tc>
        <w:tc>
          <w:tcPr>
            <w:tcW w:w="1961" w:type="dxa"/>
          </w:tcPr>
          <w:p w14:paraId="34F929AE" w14:textId="77777777" w:rsidR="009114E1" w:rsidRPr="00AB7182" w:rsidRDefault="009114E1" w:rsidP="009114E1">
            <w:pPr>
              <w:pStyle w:val="TAH"/>
            </w:pPr>
            <w:r w:rsidRPr="00AB7182">
              <w:t>Used in command:</w:t>
            </w:r>
          </w:p>
        </w:tc>
        <w:tc>
          <w:tcPr>
            <w:tcW w:w="1926" w:type="dxa"/>
            <w:gridSpan w:val="2"/>
          </w:tcPr>
          <w:p w14:paraId="55C0CE01" w14:textId="77777777" w:rsidR="009114E1" w:rsidRPr="00AB7182" w:rsidRDefault="009114E1" w:rsidP="009114E1">
            <w:pPr>
              <w:pStyle w:val="TAH"/>
            </w:pPr>
            <w:r w:rsidRPr="00AB7182">
              <w:t>Supported Values:</w:t>
            </w:r>
          </w:p>
        </w:tc>
        <w:tc>
          <w:tcPr>
            <w:tcW w:w="2407" w:type="dxa"/>
          </w:tcPr>
          <w:p w14:paraId="60ABD560" w14:textId="77777777" w:rsidR="009114E1" w:rsidRPr="00AB7182" w:rsidRDefault="009114E1" w:rsidP="009114E1">
            <w:pPr>
              <w:pStyle w:val="TAH"/>
            </w:pPr>
            <w:r w:rsidRPr="00AB7182">
              <w:t>Provisioned Value:</w:t>
            </w:r>
          </w:p>
        </w:tc>
      </w:tr>
      <w:tr w:rsidR="009114E1" w:rsidRPr="00AB7182" w14:paraId="03765D85" w14:textId="77777777">
        <w:trPr>
          <w:cantSplit/>
        </w:trPr>
        <w:tc>
          <w:tcPr>
            <w:tcW w:w="1744" w:type="dxa"/>
          </w:tcPr>
          <w:p w14:paraId="31A992E8" w14:textId="77777777" w:rsidR="009114E1" w:rsidRPr="00AB7182" w:rsidRDefault="009114E1" w:rsidP="009114E1">
            <w:pPr>
              <w:pStyle w:val="TAC"/>
            </w:pPr>
            <w:r w:rsidRPr="00AB7182">
              <w:t>None</w:t>
            </w:r>
          </w:p>
        </w:tc>
        <w:tc>
          <w:tcPr>
            <w:tcW w:w="1851" w:type="dxa"/>
          </w:tcPr>
          <w:p w14:paraId="51759862" w14:textId="77777777" w:rsidR="009114E1" w:rsidRPr="00AB7182" w:rsidRDefault="009114E1" w:rsidP="009114E1">
            <w:pPr>
              <w:pStyle w:val="TAC"/>
            </w:pPr>
            <w:r w:rsidRPr="00AB7182">
              <w:t>-</w:t>
            </w:r>
          </w:p>
        </w:tc>
        <w:tc>
          <w:tcPr>
            <w:tcW w:w="1961" w:type="dxa"/>
          </w:tcPr>
          <w:p w14:paraId="2763DA18" w14:textId="77777777" w:rsidR="009114E1" w:rsidRPr="00AB7182" w:rsidRDefault="009114E1" w:rsidP="009114E1">
            <w:pPr>
              <w:pStyle w:val="TAC"/>
            </w:pPr>
            <w:r w:rsidRPr="00AB7182">
              <w:t>-</w:t>
            </w:r>
          </w:p>
        </w:tc>
        <w:tc>
          <w:tcPr>
            <w:tcW w:w="1926" w:type="dxa"/>
            <w:gridSpan w:val="2"/>
          </w:tcPr>
          <w:p w14:paraId="3CB2932D" w14:textId="77777777" w:rsidR="009114E1" w:rsidRPr="00AB7182" w:rsidRDefault="009114E1" w:rsidP="009114E1">
            <w:pPr>
              <w:pStyle w:val="TAC"/>
            </w:pPr>
            <w:r w:rsidRPr="00AB7182">
              <w:t>-</w:t>
            </w:r>
          </w:p>
        </w:tc>
        <w:tc>
          <w:tcPr>
            <w:tcW w:w="2407" w:type="dxa"/>
          </w:tcPr>
          <w:p w14:paraId="29C4F1A0" w14:textId="77777777" w:rsidR="009114E1" w:rsidRPr="00AB7182" w:rsidRDefault="009114E1" w:rsidP="009114E1">
            <w:pPr>
              <w:pStyle w:val="TAC"/>
            </w:pPr>
            <w:r w:rsidRPr="00AB7182">
              <w:t>-</w:t>
            </w:r>
          </w:p>
        </w:tc>
      </w:tr>
      <w:tr w:rsidR="009114E1" w:rsidRPr="00AB7182" w14:paraId="4B0FF977" w14:textId="77777777">
        <w:trPr>
          <w:cantSplit/>
        </w:trPr>
        <w:tc>
          <w:tcPr>
            <w:tcW w:w="1744" w:type="dxa"/>
          </w:tcPr>
          <w:p w14:paraId="6EEE7B59" w14:textId="77777777" w:rsidR="009114E1" w:rsidRPr="00AB7182" w:rsidRDefault="009114E1" w:rsidP="009114E1">
            <w:pPr>
              <w:pStyle w:val="TAH"/>
            </w:pPr>
            <w:r w:rsidRPr="00AB7182">
              <w:t xml:space="preserve">Signals </w:t>
            </w:r>
          </w:p>
        </w:tc>
        <w:tc>
          <w:tcPr>
            <w:tcW w:w="1851" w:type="dxa"/>
          </w:tcPr>
          <w:p w14:paraId="4DFF02D6" w14:textId="77777777" w:rsidR="009114E1" w:rsidRPr="00AB7182" w:rsidRDefault="009114E1" w:rsidP="009114E1">
            <w:pPr>
              <w:pStyle w:val="TAH"/>
            </w:pPr>
            <w:r w:rsidRPr="00AB7182">
              <w:t>Mandatory/</w:t>
            </w:r>
          </w:p>
          <w:p w14:paraId="4B1CAF2C" w14:textId="77777777" w:rsidR="009114E1" w:rsidRPr="00AB7182" w:rsidRDefault="009114E1" w:rsidP="009114E1">
            <w:pPr>
              <w:pStyle w:val="TAH"/>
            </w:pPr>
            <w:r w:rsidRPr="00AB7182">
              <w:t>Optional</w:t>
            </w:r>
          </w:p>
        </w:tc>
        <w:tc>
          <w:tcPr>
            <w:tcW w:w="3887" w:type="dxa"/>
            <w:gridSpan w:val="3"/>
          </w:tcPr>
          <w:p w14:paraId="26790640" w14:textId="77777777" w:rsidR="009114E1" w:rsidRPr="00AB7182" w:rsidRDefault="009114E1" w:rsidP="009114E1">
            <w:pPr>
              <w:pStyle w:val="TAH"/>
            </w:pPr>
            <w:r w:rsidRPr="00AB7182">
              <w:t>Used in command:</w:t>
            </w:r>
          </w:p>
        </w:tc>
        <w:tc>
          <w:tcPr>
            <w:tcW w:w="2407" w:type="dxa"/>
          </w:tcPr>
          <w:p w14:paraId="0BF181DF" w14:textId="77777777" w:rsidR="009114E1" w:rsidRPr="00AB7182" w:rsidRDefault="009114E1" w:rsidP="009114E1">
            <w:pPr>
              <w:pStyle w:val="TAH"/>
            </w:pPr>
            <w:r w:rsidRPr="00AB7182">
              <w:t>Duration Provisioned Value:</w:t>
            </w:r>
          </w:p>
        </w:tc>
      </w:tr>
      <w:tr w:rsidR="009114E1" w:rsidRPr="00AB7182" w14:paraId="21048541" w14:textId="77777777">
        <w:trPr>
          <w:cantSplit/>
        </w:trPr>
        <w:tc>
          <w:tcPr>
            <w:tcW w:w="1744" w:type="dxa"/>
            <w:vMerge w:val="restart"/>
          </w:tcPr>
          <w:p w14:paraId="3EE21F93" w14:textId="77777777" w:rsidR="009114E1" w:rsidRPr="00AB7182" w:rsidRDefault="009114E1" w:rsidP="009114E1">
            <w:pPr>
              <w:pStyle w:val="TAC"/>
              <w:rPr>
                <w:b/>
                <w:bCs/>
              </w:rPr>
            </w:pPr>
            <w:r w:rsidRPr="00AB7182">
              <w:t>None</w:t>
            </w:r>
          </w:p>
        </w:tc>
        <w:tc>
          <w:tcPr>
            <w:tcW w:w="1851" w:type="dxa"/>
          </w:tcPr>
          <w:p w14:paraId="03E21FF9" w14:textId="77777777" w:rsidR="009114E1" w:rsidRPr="00AB7182" w:rsidRDefault="009114E1" w:rsidP="009114E1">
            <w:pPr>
              <w:pStyle w:val="TAC"/>
              <w:rPr>
                <w:b/>
                <w:bCs/>
              </w:rPr>
            </w:pPr>
            <w:r w:rsidRPr="00AB7182">
              <w:t>-</w:t>
            </w:r>
          </w:p>
        </w:tc>
        <w:tc>
          <w:tcPr>
            <w:tcW w:w="3887" w:type="dxa"/>
            <w:gridSpan w:val="3"/>
          </w:tcPr>
          <w:p w14:paraId="14F15792" w14:textId="77777777" w:rsidR="009114E1" w:rsidRPr="00AB7182" w:rsidRDefault="009114E1" w:rsidP="009114E1">
            <w:pPr>
              <w:pStyle w:val="TAC"/>
              <w:rPr>
                <w:b/>
                <w:bCs/>
              </w:rPr>
            </w:pPr>
            <w:r w:rsidRPr="00AB7182">
              <w:t>-</w:t>
            </w:r>
          </w:p>
        </w:tc>
        <w:tc>
          <w:tcPr>
            <w:tcW w:w="2407" w:type="dxa"/>
          </w:tcPr>
          <w:p w14:paraId="09B933CA" w14:textId="77777777" w:rsidR="009114E1" w:rsidRPr="00AB7182" w:rsidRDefault="009114E1" w:rsidP="009114E1">
            <w:pPr>
              <w:pStyle w:val="TAC"/>
              <w:jc w:val="left"/>
              <w:rPr>
                <w:b/>
                <w:bCs/>
              </w:rPr>
            </w:pPr>
            <w:r w:rsidRPr="00AB7182">
              <w:t>-</w:t>
            </w:r>
          </w:p>
        </w:tc>
      </w:tr>
      <w:tr w:rsidR="009114E1" w:rsidRPr="00AB7182" w14:paraId="6F5D6F3A" w14:textId="77777777">
        <w:trPr>
          <w:cantSplit/>
        </w:trPr>
        <w:tc>
          <w:tcPr>
            <w:tcW w:w="1744" w:type="dxa"/>
            <w:vMerge/>
          </w:tcPr>
          <w:p w14:paraId="4578E348" w14:textId="77777777" w:rsidR="009114E1" w:rsidRPr="00AB7182" w:rsidRDefault="009114E1" w:rsidP="009114E1">
            <w:pPr>
              <w:pStyle w:val="enumlev2"/>
              <w:ind w:left="0" w:firstLine="34"/>
              <w:rPr>
                <w:b/>
                <w:bCs/>
              </w:rPr>
            </w:pPr>
          </w:p>
        </w:tc>
        <w:tc>
          <w:tcPr>
            <w:tcW w:w="1851" w:type="dxa"/>
          </w:tcPr>
          <w:p w14:paraId="49B424BC" w14:textId="77777777" w:rsidR="009114E1" w:rsidRPr="00AB7182" w:rsidRDefault="009114E1" w:rsidP="009114E1">
            <w:pPr>
              <w:pStyle w:val="TAH"/>
            </w:pPr>
            <w:r w:rsidRPr="00AB7182">
              <w:t>Signal Parameters</w:t>
            </w:r>
          </w:p>
        </w:tc>
        <w:tc>
          <w:tcPr>
            <w:tcW w:w="1961" w:type="dxa"/>
          </w:tcPr>
          <w:p w14:paraId="1EF22980" w14:textId="77777777" w:rsidR="009114E1" w:rsidRPr="00AB7182" w:rsidRDefault="009114E1" w:rsidP="009114E1">
            <w:pPr>
              <w:pStyle w:val="TAH"/>
            </w:pPr>
            <w:r w:rsidRPr="00AB7182">
              <w:t>Mandatory/</w:t>
            </w:r>
          </w:p>
          <w:p w14:paraId="4B2EC7E0" w14:textId="77777777" w:rsidR="009114E1" w:rsidRPr="00AB7182" w:rsidRDefault="009114E1" w:rsidP="009114E1">
            <w:pPr>
              <w:pStyle w:val="TAH"/>
            </w:pPr>
            <w:r w:rsidRPr="00AB7182">
              <w:t>Optional</w:t>
            </w:r>
          </w:p>
        </w:tc>
        <w:tc>
          <w:tcPr>
            <w:tcW w:w="1926" w:type="dxa"/>
            <w:gridSpan w:val="2"/>
          </w:tcPr>
          <w:p w14:paraId="5CB6B4F0" w14:textId="77777777" w:rsidR="009114E1" w:rsidRPr="00AB7182" w:rsidRDefault="009114E1" w:rsidP="009114E1">
            <w:pPr>
              <w:pStyle w:val="TAH"/>
            </w:pPr>
            <w:r w:rsidRPr="00AB7182">
              <w:t>Supported</w:t>
            </w:r>
          </w:p>
          <w:p w14:paraId="68484FD9" w14:textId="77777777" w:rsidR="009114E1" w:rsidRPr="00AB7182" w:rsidRDefault="009114E1" w:rsidP="009114E1">
            <w:pPr>
              <w:pStyle w:val="TAH"/>
            </w:pPr>
            <w:r w:rsidRPr="00AB7182">
              <w:t>Values:</w:t>
            </w:r>
          </w:p>
        </w:tc>
        <w:tc>
          <w:tcPr>
            <w:tcW w:w="2407" w:type="dxa"/>
          </w:tcPr>
          <w:p w14:paraId="392C30EB" w14:textId="77777777" w:rsidR="009114E1" w:rsidRPr="00AB7182" w:rsidRDefault="009114E1" w:rsidP="009114E1">
            <w:pPr>
              <w:pStyle w:val="TAH"/>
            </w:pPr>
            <w:r w:rsidRPr="00AB7182">
              <w:t>Duration Provisioned Value:</w:t>
            </w:r>
          </w:p>
        </w:tc>
      </w:tr>
      <w:tr w:rsidR="009114E1" w:rsidRPr="00AB7182" w14:paraId="5B1E2021" w14:textId="77777777">
        <w:trPr>
          <w:cantSplit/>
        </w:trPr>
        <w:tc>
          <w:tcPr>
            <w:tcW w:w="1744" w:type="dxa"/>
            <w:vMerge/>
          </w:tcPr>
          <w:p w14:paraId="6E80E553" w14:textId="77777777" w:rsidR="009114E1" w:rsidRPr="00AB7182" w:rsidRDefault="009114E1" w:rsidP="009114E1">
            <w:pPr>
              <w:pStyle w:val="enumlev2"/>
              <w:ind w:left="0" w:firstLine="34"/>
              <w:rPr>
                <w:b/>
                <w:bCs/>
              </w:rPr>
            </w:pPr>
          </w:p>
        </w:tc>
        <w:tc>
          <w:tcPr>
            <w:tcW w:w="1851" w:type="dxa"/>
          </w:tcPr>
          <w:p w14:paraId="61EA98A9" w14:textId="77777777" w:rsidR="009114E1" w:rsidRPr="00AB7182" w:rsidRDefault="009114E1" w:rsidP="009114E1">
            <w:pPr>
              <w:pStyle w:val="TAC"/>
              <w:rPr>
                <w:b/>
                <w:bCs/>
              </w:rPr>
            </w:pPr>
            <w:r w:rsidRPr="00AB7182">
              <w:t>-</w:t>
            </w:r>
          </w:p>
        </w:tc>
        <w:tc>
          <w:tcPr>
            <w:tcW w:w="1961" w:type="dxa"/>
          </w:tcPr>
          <w:p w14:paraId="7FEF80CE" w14:textId="77777777" w:rsidR="009114E1" w:rsidRPr="00AB7182" w:rsidRDefault="009114E1" w:rsidP="009114E1">
            <w:pPr>
              <w:pStyle w:val="TAC"/>
              <w:rPr>
                <w:b/>
                <w:bCs/>
              </w:rPr>
            </w:pPr>
            <w:r w:rsidRPr="00AB7182">
              <w:t>-</w:t>
            </w:r>
          </w:p>
        </w:tc>
        <w:tc>
          <w:tcPr>
            <w:tcW w:w="1926" w:type="dxa"/>
            <w:gridSpan w:val="2"/>
          </w:tcPr>
          <w:p w14:paraId="222D50E1" w14:textId="77777777" w:rsidR="009114E1" w:rsidRPr="00AB7182" w:rsidRDefault="009114E1" w:rsidP="009114E1">
            <w:pPr>
              <w:pStyle w:val="TAC"/>
            </w:pPr>
            <w:r w:rsidRPr="00AB7182">
              <w:t>-</w:t>
            </w:r>
          </w:p>
        </w:tc>
        <w:tc>
          <w:tcPr>
            <w:tcW w:w="2407" w:type="dxa"/>
          </w:tcPr>
          <w:p w14:paraId="3F848CE6" w14:textId="77777777" w:rsidR="009114E1" w:rsidRPr="00AB7182" w:rsidRDefault="009114E1" w:rsidP="009114E1">
            <w:pPr>
              <w:pStyle w:val="TAC"/>
              <w:rPr>
                <w:b/>
                <w:bCs/>
              </w:rPr>
            </w:pPr>
            <w:r w:rsidRPr="00AB7182">
              <w:t>-</w:t>
            </w:r>
          </w:p>
        </w:tc>
      </w:tr>
      <w:tr w:rsidR="009114E1" w:rsidRPr="00AB7182" w14:paraId="5293E511" w14:textId="77777777">
        <w:trPr>
          <w:cantSplit/>
        </w:trPr>
        <w:tc>
          <w:tcPr>
            <w:tcW w:w="1744" w:type="dxa"/>
          </w:tcPr>
          <w:p w14:paraId="2DC38441" w14:textId="77777777" w:rsidR="009114E1" w:rsidRPr="00AB7182" w:rsidRDefault="009114E1" w:rsidP="009114E1">
            <w:pPr>
              <w:pStyle w:val="TAH"/>
            </w:pPr>
            <w:r w:rsidRPr="00AB7182">
              <w:t>Events</w:t>
            </w:r>
          </w:p>
        </w:tc>
        <w:tc>
          <w:tcPr>
            <w:tcW w:w="1851" w:type="dxa"/>
          </w:tcPr>
          <w:p w14:paraId="40B58B87" w14:textId="77777777" w:rsidR="009114E1" w:rsidRPr="00AB7182" w:rsidRDefault="009114E1" w:rsidP="009114E1">
            <w:pPr>
              <w:pStyle w:val="TAH"/>
            </w:pPr>
            <w:r w:rsidRPr="00AB7182">
              <w:t>Mandatory/</w:t>
            </w:r>
          </w:p>
          <w:p w14:paraId="0FB692B0" w14:textId="77777777" w:rsidR="009114E1" w:rsidRPr="00AB7182" w:rsidRDefault="009114E1" w:rsidP="009114E1">
            <w:pPr>
              <w:pStyle w:val="TAH"/>
            </w:pPr>
            <w:r w:rsidRPr="00AB7182">
              <w:t>Optional</w:t>
            </w:r>
          </w:p>
        </w:tc>
        <w:tc>
          <w:tcPr>
            <w:tcW w:w="6294" w:type="dxa"/>
            <w:gridSpan w:val="4"/>
          </w:tcPr>
          <w:p w14:paraId="6A2618D7" w14:textId="77777777" w:rsidR="009114E1" w:rsidRPr="00AB7182" w:rsidRDefault="009114E1" w:rsidP="009114E1">
            <w:pPr>
              <w:pStyle w:val="TAH"/>
            </w:pPr>
            <w:r w:rsidRPr="00AB7182">
              <w:t>Used in command:</w:t>
            </w:r>
          </w:p>
        </w:tc>
      </w:tr>
      <w:tr w:rsidR="00BD7205" w:rsidRPr="00AB7182" w14:paraId="6D923E2C" w14:textId="77777777">
        <w:trPr>
          <w:cantSplit/>
        </w:trPr>
        <w:tc>
          <w:tcPr>
            <w:tcW w:w="1744" w:type="dxa"/>
            <w:vMerge w:val="restart"/>
          </w:tcPr>
          <w:p w14:paraId="0EC7ABC6" w14:textId="77777777" w:rsidR="00A5132F" w:rsidRPr="00AB7182" w:rsidRDefault="00BD7205" w:rsidP="00A5132F">
            <w:pPr>
              <w:pStyle w:val="TAC"/>
              <w:rPr>
                <w:lang w:val="fr-CH"/>
              </w:rPr>
            </w:pPr>
            <w:r w:rsidRPr="00AB7182">
              <w:rPr>
                <w:lang w:val="fr-CH"/>
              </w:rPr>
              <w:t>Cause (g/cause. 0x0001/0x0001)</w:t>
            </w:r>
            <w:r w:rsidR="00A5132F" w:rsidRPr="00AB7182">
              <w:rPr>
                <w:lang w:val="fr-CH"/>
              </w:rPr>
              <w:t xml:space="preserve"> </w:t>
            </w:r>
          </w:p>
          <w:p w14:paraId="1D15824E" w14:textId="77777777" w:rsidR="00BD7205" w:rsidRPr="00AB7182" w:rsidRDefault="00A5132F" w:rsidP="00A5132F">
            <w:pPr>
              <w:pStyle w:val="TAC"/>
              <w:rPr>
                <w:b/>
                <w:bCs/>
                <w:lang w:val="fr-FR"/>
              </w:rPr>
            </w:pPr>
            <w:r w:rsidRPr="00AB7182">
              <w:rPr>
                <w:lang w:val="fr-FR"/>
              </w:rPr>
              <w:t xml:space="preserve">  </w:t>
            </w:r>
            <w:r w:rsidRPr="00AB7182">
              <w:t>(NOTE)</w:t>
            </w:r>
          </w:p>
        </w:tc>
        <w:tc>
          <w:tcPr>
            <w:tcW w:w="1851" w:type="dxa"/>
          </w:tcPr>
          <w:p w14:paraId="5D34A6BA" w14:textId="77777777" w:rsidR="00BD7205" w:rsidRPr="00AB7182" w:rsidRDefault="00BD7205" w:rsidP="009114E1">
            <w:pPr>
              <w:pStyle w:val="TAC"/>
              <w:rPr>
                <w:b/>
                <w:bCs/>
              </w:rPr>
            </w:pPr>
            <w:r w:rsidRPr="00AB7182">
              <w:t>M</w:t>
            </w:r>
          </w:p>
        </w:tc>
        <w:tc>
          <w:tcPr>
            <w:tcW w:w="6294" w:type="dxa"/>
            <w:gridSpan w:val="4"/>
          </w:tcPr>
          <w:p w14:paraId="47ED16D8" w14:textId="77777777" w:rsidR="00BD7205" w:rsidRPr="00AB7182" w:rsidRDefault="00BD7205" w:rsidP="009114E1">
            <w:pPr>
              <w:pStyle w:val="TAC"/>
              <w:rPr>
                <w:b/>
                <w:bCs/>
              </w:rPr>
            </w:pPr>
            <w:r w:rsidRPr="00AB7182">
              <w:t>ADD, MOD, NOTIFY</w:t>
            </w:r>
          </w:p>
        </w:tc>
      </w:tr>
      <w:tr w:rsidR="00BD7205" w:rsidRPr="00AB7182" w14:paraId="269D4C18" w14:textId="77777777">
        <w:trPr>
          <w:cantSplit/>
        </w:trPr>
        <w:tc>
          <w:tcPr>
            <w:tcW w:w="1744" w:type="dxa"/>
            <w:vMerge/>
          </w:tcPr>
          <w:p w14:paraId="1E6818CB" w14:textId="77777777" w:rsidR="00BD7205" w:rsidRPr="00AB7182" w:rsidRDefault="00BD7205" w:rsidP="009114E1">
            <w:pPr>
              <w:pStyle w:val="enumlev2"/>
              <w:ind w:left="0" w:firstLine="34"/>
              <w:rPr>
                <w:b/>
                <w:bCs/>
              </w:rPr>
            </w:pPr>
          </w:p>
        </w:tc>
        <w:tc>
          <w:tcPr>
            <w:tcW w:w="1851" w:type="dxa"/>
          </w:tcPr>
          <w:p w14:paraId="1A8BF280" w14:textId="77777777" w:rsidR="00BD7205" w:rsidRPr="00AB7182" w:rsidRDefault="00BD7205" w:rsidP="009114E1">
            <w:pPr>
              <w:pStyle w:val="TAH"/>
            </w:pPr>
            <w:r w:rsidRPr="00AB7182">
              <w:t>Event</w:t>
            </w:r>
          </w:p>
          <w:p w14:paraId="05E2C84F" w14:textId="77777777" w:rsidR="00BD7205" w:rsidRPr="00AB7182" w:rsidRDefault="00BD7205" w:rsidP="009114E1">
            <w:pPr>
              <w:pStyle w:val="TAH"/>
            </w:pPr>
            <w:r w:rsidRPr="00AB7182">
              <w:t>Parameters</w:t>
            </w:r>
          </w:p>
        </w:tc>
        <w:tc>
          <w:tcPr>
            <w:tcW w:w="1961" w:type="dxa"/>
          </w:tcPr>
          <w:p w14:paraId="682B2DD4" w14:textId="77777777" w:rsidR="00BD7205" w:rsidRPr="00AB7182" w:rsidRDefault="00BD7205" w:rsidP="009114E1">
            <w:pPr>
              <w:pStyle w:val="TAH"/>
            </w:pPr>
            <w:r w:rsidRPr="00AB7182">
              <w:t>Mandatory/</w:t>
            </w:r>
          </w:p>
          <w:p w14:paraId="5B8A0185" w14:textId="77777777" w:rsidR="00BD7205" w:rsidRPr="00AB7182" w:rsidRDefault="00BD7205" w:rsidP="009114E1">
            <w:pPr>
              <w:pStyle w:val="TAH"/>
            </w:pPr>
            <w:r w:rsidRPr="00AB7182">
              <w:t>Optional</w:t>
            </w:r>
          </w:p>
        </w:tc>
        <w:tc>
          <w:tcPr>
            <w:tcW w:w="1926" w:type="dxa"/>
            <w:gridSpan w:val="2"/>
          </w:tcPr>
          <w:p w14:paraId="58692D8C" w14:textId="77777777" w:rsidR="00BD7205" w:rsidRPr="00AB7182" w:rsidRDefault="00BD7205" w:rsidP="009114E1">
            <w:pPr>
              <w:pStyle w:val="TAH"/>
            </w:pPr>
            <w:r w:rsidRPr="00AB7182">
              <w:t>Supported</w:t>
            </w:r>
          </w:p>
          <w:p w14:paraId="560532B8" w14:textId="77777777" w:rsidR="00BD7205" w:rsidRPr="00AB7182" w:rsidRDefault="00BD7205" w:rsidP="009114E1">
            <w:pPr>
              <w:pStyle w:val="TAH"/>
            </w:pPr>
            <w:r w:rsidRPr="00AB7182">
              <w:t>Values:</w:t>
            </w:r>
          </w:p>
        </w:tc>
        <w:tc>
          <w:tcPr>
            <w:tcW w:w="2407" w:type="dxa"/>
          </w:tcPr>
          <w:p w14:paraId="20779509" w14:textId="77777777" w:rsidR="00BD7205" w:rsidRPr="00AB7182" w:rsidRDefault="00BD7205" w:rsidP="009114E1">
            <w:pPr>
              <w:pStyle w:val="TAH"/>
            </w:pPr>
            <w:r w:rsidRPr="00AB7182">
              <w:t>Provisioned Value:</w:t>
            </w:r>
          </w:p>
        </w:tc>
      </w:tr>
      <w:tr w:rsidR="00BD7205" w:rsidRPr="00AB7182" w14:paraId="5CFF4EDB" w14:textId="77777777">
        <w:trPr>
          <w:cantSplit/>
        </w:trPr>
        <w:tc>
          <w:tcPr>
            <w:tcW w:w="1744" w:type="dxa"/>
            <w:vMerge/>
          </w:tcPr>
          <w:p w14:paraId="7B7CF5AE" w14:textId="77777777" w:rsidR="00BD7205" w:rsidRPr="00AB7182" w:rsidRDefault="00BD7205" w:rsidP="009114E1">
            <w:pPr>
              <w:pStyle w:val="enumlev2"/>
              <w:ind w:left="0" w:firstLine="34"/>
              <w:rPr>
                <w:b/>
                <w:bCs/>
              </w:rPr>
            </w:pPr>
          </w:p>
        </w:tc>
        <w:tc>
          <w:tcPr>
            <w:tcW w:w="1851" w:type="dxa"/>
          </w:tcPr>
          <w:p w14:paraId="03EA0090" w14:textId="77777777" w:rsidR="00BD7205" w:rsidRPr="00AB7182" w:rsidRDefault="00BD7205" w:rsidP="009114E1">
            <w:pPr>
              <w:pStyle w:val="TAC"/>
              <w:rPr>
                <w:b/>
                <w:bCs/>
              </w:rPr>
            </w:pPr>
            <w:r w:rsidRPr="00AB7182">
              <w:t>None</w:t>
            </w:r>
          </w:p>
        </w:tc>
        <w:tc>
          <w:tcPr>
            <w:tcW w:w="1961" w:type="dxa"/>
          </w:tcPr>
          <w:p w14:paraId="43243A9A" w14:textId="77777777" w:rsidR="00BD7205" w:rsidRPr="00AB7182" w:rsidRDefault="00BD7205" w:rsidP="009114E1">
            <w:pPr>
              <w:pStyle w:val="TAC"/>
              <w:rPr>
                <w:b/>
                <w:bCs/>
              </w:rPr>
            </w:pPr>
            <w:r w:rsidRPr="00AB7182">
              <w:t>-</w:t>
            </w:r>
          </w:p>
        </w:tc>
        <w:tc>
          <w:tcPr>
            <w:tcW w:w="1926" w:type="dxa"/>
            <w:gridSpan w:val="2"/>
          </w:tcPr>
          <w:p w14:paraId="5FE8F8D0" w14:textId="77777777" w:rsidR="00BD7205" w:rsidRPr="00AB7182" w:rsidRDefault="00BD7205" w:rsidP="009114E1">
            <w:pPr>
              <w:pStyle w:val="TAC"/>
            </w:pPr>
            <w:r w:rsidRPr="00AB7182">
              <w:t>-</w:t>
            </w:r>
          </w:p>
        </w:tc>
        <w:tc>
          <w:tcPr>
            <w:tcW w:w="2407" w:type="dxa"/>
          </w:tcPr>
          <w:p w14:paraId="079E3FB9" w14:textId="77777777" w:rsidR="00BD7205" w:rsidRPr="00AB7182" w:rsidRDefault="00BD7205" w:rsidP="009114E1">
            <w:pPr>
              <w:pStyle w:val="TAC"/>
              <w:rPr>
                <w:b/>
                <w:bCs/>
              </w:rPr>
            </w:pPr>
            <w:r w:rsidRPr="00AB7182">
              <w:t>-</w:t>
            </w:r>
          </w:p>
        </w:tc>
      </w:tr>
      <w:tr w:rsidR="00BD7205" w:rsidRPr="00AB7182" w14:paraId="011808D9" w14:textId="77777777">
        <w:trPr>
          <w:cantSplit/>
        </w:trPr>
        <w:tc>
          <w:tcPr>
            <w:tcW w:w="1744" w:type="dxa"/>
            <w:vMerge/>
          </w:tcPr>
          <w:p w14:paraId="49811FAB" w14:textId="77777777" w:rsidR="00BD7205" w:rsidRPr="00AB7182" w:rsidRDefault="00BD7205" w:rsidP="009114E1">
            <w:pPr>
              <w:pStyle w:val="enumlev2"/>
              <w:ind w:left="0" w:firstLine="34"/>
              <w:rPr>
                <w:b/>
                <w:bCs/>
              </w:rPr>
            </w:pPr>
          </w:p>
        </w:tc>
        <w:tc>
          <w:tcPr>
            <w:tcW w:w="1851" w:type="dxa"/>
          </w:tcPr>
          <w:p w14:paraId="79A8C37A" w14:textId="77777777" w:rsidR="00BD7205" w:rsidRPr="00AB7182" w:rsidRDefault="00BD7205" w:rsidP="009114E1">
            <w:pPr>
              <w:pStyle w:val="TAH"/>
            </w:pPr>
            <w:r w:rsidRPr="00AB7182">
              <w:t>ObservedEvent</w:t>
            </w:r>
          </w:p>
          <w:p w14:paraId="5A600FC9" w14:textId="77777777" w:rsidR="00BD7205" w:rsidRPr="00AB7182" w:rsidRDefault="00BD7205" w:rsidP="009114E1">
            <w:pPr>
              <w:pStyle w:val="TAH"/>
            </w:pPr>
            <w:r w:rsidRPr="00AB7182">
              <w:t>Parameters</w:t>
            </w:r>
          </w:p>
        </w:tc>
        <w:tc>
          <w:tcPr>
            <w:tcW w:w="1961" w:type="dxa"/>
          </w:tcPr>
          <w:p w14:paraId="324A8496" w14:textId="77777777" w:rsidR="00BD7205" w:rsidRPr="00AB7182" w:rsidRDefault="00BD7205" w:rsidP="009114E1">
            <w:pPr>
              <w:pStyle w:val="TAH"/>
            </w:pPr>
            <w:r w:rsidRPr="00AB7182">
              <w:t>Mandatory/</w:t>
            </w:r>
          </w:p>
          <w:p w14:paraId="6FCD3DEA" w14:textId="77777777" w:rsidR="00BD7205" w:rsidRPr="00AB7182" w:rsidRDefault="00BD7205" w:rsidP="009114E1">
            <w:pPr>
              <w:pStyle w:val="TAH"/>
            </w:pPr>
            <w:r w:rsidRPr="00AB7182">
              <w:t>Optional</w:t>
            </w:r>
          </w:p>
        </w:tc>
        <w:tc>
          <w:tcPr>
            <w:tcW w:w="1926" w:type="dxa"/>
            <w:gridSpan w:val="2"/>
          </w:tcPr>
          <w:p w14:paraId="2FCD2887" w14:textId="77777777" w:rsidR="00BD7205" w:rsidRPr="00AB7182" w:rsidRDefault="00BD7205" w:rsidP="009114E1">
            <w:pPr>
              <w:pStyle w:val="TAH"/>
            </w:pPr>
            <w:r w:rsidRPr="00AB7182">
              <w:t>Supported</w:t>
            </w:r>
          </w:p>
          <w:p w14:paraId="6C9899E2" w14:textId="77777777" w:rsidR="00BD7205" w:rsidRPr="00AB7182" w:rsidRDefault="00BD7205" w:rsidP="009114E1">
            <w:pPr>
              <w:pStyle w:val="TAH"/>
            </w:pPr>
            <w:r w:rsidRPr="00AB7182">
              <w:t>Values:</w:t>
            </w:r>
          </w:p>
        </w:tc>
        <w:tc>
          <w:tcPr>
            <w:tcW w:w="2407" w:type="dxa"/>
          </w:tcPr>
          <w:p w14:paraId="355460F3" w14:textId="77777777" w:rsidR="00BD7205" w:rsidRPr="00AB7182" w:rsidRDefault="00BD7205" w:rsidP="009114E1">
            <w:pPr>
              <w:pStyle w:val="TAH"/>
            </w:pPr>
            <w:r w:rsidRPr="00AB7182">
              <w:t>Provisioned Value:</w:t>
            </w:r>
          </w:p>
        </w:tc>
      </w:tr>
      <w:tr w:rsidR="00BD7205" w:rsidRPr="00AB7182" w14:paraId="6F0ABF55" w14:textId="77777777">
        <w:trPr>
          <w:cantSplit/>
        </w:trPr>
        <w:tc>
          <w:tcPr>
            <w:tcW w:w="1744" w:type="dxa"/>
            <w:vMerge/>
          </w:tcPr>
          <w:p w14:paraId="121813A6" w14:textId="77777777" w:rsidR="00BD7205" w:rsidRPr="00AB7182" w:rsidRDefault="00BD7205" w:rsidP="009114E1">
            <w:pPr>
              <w:pStyle w:val="enumlev2"/>
              <w:ind w:left="0" w:firstLine="34"/>
              <w:rPr>
                <w:b/>
                <w:bCs/>
              </w:rPr>
            </w:pPr>
          </w:p>
        </w:tc>
        <w:tc>
          <w:tcPr>
            <w:tcW w:w="1851" w:type="dxa"/>
          </w:tcPr>
          <w:p w14:paraId="40B67E3B" w14:textId="77777777" w:rsidR="00BD7205" w:rsidRPr="00AB7182" w:rsidRDefault="00BD7205" w:rsidP="009114E1">
            <w:pPr>
              <w:pStyle w:val="TAC"/>
            </w:pPr>
            <w:r w:rsidRPr="00AB7182">
              <w:t xml:space="preserve">Generalcause </w:t>
            </w:r>
          </w:p>
        </w:tc>
        <w:tc>
          <w:tcPr>
            <w:tcW w:w="1961" w:type="dxa"/>
          </w:tcPr>
          <w:p w14:paraId="341561E2" w14:textId="77777777" w:rsidR="00BD7205" w:rsidRPr="00AB7182" w:rsidRDefault="00BD7205" w:rsidP="009114E1">
            <w:pPr>
              <w:pStyle w:val="TAC"/>
            </w:pPr>
            <w:r w:rsidRPr="00AB7182">
              <w:t>M</w:t>
            </w:r>
          </w:p>
        </w:tc>
        <w:tc>
          <w:tcPr>
            <w:tcW w:w="1926" w:type="dxa"/>
            <w:gridSpan w:val="2"/>
          </w:tcPr>
          <w:p w14:paraId="3358DEFD" w14:textId="77777777" w:rsidR="00BD7205" w:rsidRPr="00AB7182" w:rsidRDefault="00BD7205" w:rsidP="009114E1">
            <w:pPr>
              <w:pStyle w:val="TAC"/>
            </w:pPr>
            <w:r w:rsidRPr="00AB7182">
              <w:t>"NR" Normal Release (0x0001)</w:t>
            </w:r>
            <w:r w:rsidRPr="00AB7182">
              <w:br/>
            </w:r>
            <w:r w:rsidRPr="00AB7182">
              <w:tab/>
              <w:t>"</w:t>
            </w:r>
            <w:smartTag w:uri="urn:schemas-microsoft-com:office:smarttags" w:element="place">
              <w:smartTag w:uri="urn:schemas-microsoft-com:office:smarttags" w:element="City">
                <w:r w:rsidRPr="00AB7182">
                  <w:t>UR</w:t>
                </w:r>
              </w:smartTag>
            </w:smartTag>
            <w:r w:rsidRPr="00AB7182">
              <w:t>" Unavailable Resources (0x0002)</w:t>
            </w:r>
          </w:p>
          <w:p w14:paraId="736F591D" w14:textId="77777777" w:rsidR="00BD7205" w:rsidRPr="00AB7182" w:rsidRDefault="00BD7205" w:rsidP="009114E1">
            <w:pPr>
              <w:pStyle w:val="TAC"/>
            </w:pPr>
            <w:r w:rsidRPr="00AB7182">
              <w:t>"FT" Failure, Temporary (0x0003)</w:t>
            </w:r>
            <w:r w:rsidRPr="00AB7182">
              <w:br/>
              <w:t>"FP" Failure, Permanent (0x0004)</w:t>
            </w:r>
            <w:r w:rsidRPr="00AB7182">
              <w:br/>
              <w:t>"IW" Interworking Error (0x0005)</w:t>
            </w:r>
            <w:r w:rsidRPr="00AB7182">
              <w:br/>
              <w:t>"UN" Unsupported (0x0006)</w:t>
            </w:r>
          </w:p>
          <w:p w14:paraId="11BA9923" w14:textId="77777777" w:rsidR="00BD7205" w:rsidRPr="00AB7182" w:rsidRDefault="00BD7205" w:rsidP="009114E1">
            <w:pPr>
              <w:pStyle w:val="TAC"/>
            </w:pPr>
          </w:p>
        </w:tc>
        <w:tc>
          <w:tcPr>
            <w:tcW w:w="2407" w:type="dxa"/>
          </w:tcPr>
          <w:p w14:paraId="3E9180E6" w14:textId="77777777" w:rsidR="00BD7205" w:rsidRPr="00AB7182" w:rsidRDefault="00BD7205" w:rsidP="009114E1">
            <w:pPr>
              <w:pStyle w:val="TAC"/>
            </w:pPr>
            <w:r w:rsidRPr="00AB7182">
              <w:t>Not Applicable</w:t>
            </w:r>
          </w:p>
        </w:tc>
      </w:tr>
      <w:tr w:rsidR="00BD7205" w:rsidRPr="00AB7182" w14:paraId="3B947D41" w14:textId="77777777">
        <w:trPr>
          <w:cantSplit/>
        </w:trPr>
        <w:tc>
          <w:tcPr>
            <w:tcW w:w="1744" w:type="dxa"/>
            <w:vMerge/>
          </w:tcPr>
          <w:p w14:paraId="0A5B2089" w14:textId="77777777" w:rsidR="00BD7205" w:rsidRPr="00AB7182" w:rsidRDefault="00BD7205" w:rsidP="009114E1">
            <w:pPr>
              <w:pStyle w:val="enumlev2"/>
              <w:ind w:left="0" w:firstLine="34"/>
              <w:rPr>
                <w:b/>
                <w:bCs/>
              </w:rPr>
            </w:pPr>
          </w:p>
        </w:tc>
        <w:tc>
          <w:tcPr>
            <w:tcW w:w="1851" w:type="dxa"/>
          </w:tcPr>
          <w:p w14:paraId="64FBD699" w14:textId="77777777" w:rsidR="00BD7205" w:rsidRPr="00AB7182" w:rsidRDefault="00BD7205" w:rsidP="009114E1">
            <w:pPr>
              <w:pStyle w:val="TAC"/>
            </w:pPr>
            <w:r w:rsidRPr="00AB7182">
              <w:t>Failure Cause (FailureCause, 0x0002)</w:t>
            </w:r>
          </w:p>
        </w:tc>
        <w:tc>
          <w:tcPr>
            <w:tcW w:w="1961" w:type="dxa"/>
          </w:tcPr>
          <w:p w14:paraId="2C649994" w14:textId="77777777" w:rsidR="00BD7205" w:rsidRPr="00AB7182" w:rsidRDefault="00BD7205" w:rsidP="009114E1">
            <w:pPr>
              <w:pStyle w:val="TAC"/>
            </w:pPr>
            <w:r w:rsidRPr="00AB7182">
              <w:t>O</w:t>
            </w:r>
          </w:p>
        </w:tc>
        <w:tc>
          <w:tcPr>
            <w:tcW w:w="1926" w:type="dxa"/>
            <w:gridSpan w:val="2"/>
          </w:tcPr>
          <w:p w14:paraId="2A648F1F" w14:textId="77777777" w:rsidR="00BD7205" w:rsidRPr="00AB7182" w:rsidRDefault="00BD7205" w:rsidP="009114E1">
            <w:pPr>
              <w:pStyle w:val="TAC"/>
            </w:pPr>
            <w:r w:rsidRPr="00AB7182">
              <w:t>Octet String</w:t>
            </w:r>
          </w:p>
        </w:tc>
        <w:tc>
          <w:tcPr>
            <w:tcW w:w="2407" w:type="dxa"/>
          </w:tcPr>
          <w:p w14:paraId="6ED34F42" w14:textId="77777777" w:rsidR="00BD7205" w:rsidRPr="00AB7182" w:rsidRDefault="00BD7205" w:rsidP="009114E1">
            <w:pPr>
              <w:pStyle w:val="TAC"/>
            </w:pPr>
            <w:r w:rsidRPr="00AB7182">
              <w:t>Not Applicable</w:t>
            </w:r>
          </w:p>
        </w:tc>
      </w:tr>
      <w:tr w:rsidR="009114E1" w:rsidRPr="00AB7182" w14:paraId="40A2FC34" w14:textId="77777777">
        <w:trPr>
          <w:cantSplit/>
        </w:trPr>
        <w:tc>
          <w:tcPr>
            <w:tcW w:w="1744" w:type="dxa"/>
          </w:tcPr>
          <w:p w14:paraId="4A95FE34" w14:textId="77777777" w:rsidR="009114E1" w:rsidRPr="00AB7182" w:rsidRDefault="009114E1" w:rsidP="009114E1">
            <w:pPr>
              <w:pStyle w:val="TAH"/>
              <w:rPr>
                <w:b w:val="0"/>
                <w:bCs/>
              </w:rPr>
            </w:pPr>
            <w:r w:rsidRPr="00AB7182">
              <w:t>Events</w:t>
            </w:r>
          </w:p>
        </w:tc>
        <w:tc>
          <w:tcPr>
            <w:tcW w:w="1851" w:type="dxa"/>
          </w:tcPr>
          <w:p w14:paraId="7745F7B0" w14:textId="77777777" w:rsidR="009114E1" w:rsidRPr="00AB7182" w:rsidRDefault="009114E1" w:rsidP="009114E1">
            <w:pPr>
              <w:pStyle w:val="TAH"/>
            </w:pPr>
            <w:r w:rsidRPr="00AB7182">
              <w:t>Mandatory/</w:t>
            </w:r>
          </w:p>
          <w:p w14:paraId="523C233B" w14:textId="77777777" w:rsidR="009114E1" w:rsidRPr="00AB7182" w:rsidRDefault="009114E1" w:rsidP="009114E1">
            <w:pPr>
              <w:pStyle w:val="TAH"/>
            </w:pPr>
            <w:r w:rsidRPr="00AB7182">
              <w:t>Optional</w:t>
            </w:r>
          </w:p>
        </w:tc>
        <w:tc>
          <w:tcPr>
            <w:tcW w:w="6294" w:type="dxa"/>
            <w:gridSpan w:val="4"/>
          </w:tcPr>
          <w:p w14:paraId="682077DB" w14:textId="77777777" w:rsidR="009114E1" w:rsidRPr="00AB7182" w:rsidRDefault="009114E1" w:rsidP="009114E1">
            <w:pPr>
              <w:pStyle w:val="TAH"/>
            </w:pPr>
            <w:r w:rsidRPr="00AB7182">
              <w:t>Used in command:</w:t>
            </w:r>
          </w:p>
        </w:tc>
      </w:tr>
      <w:tr w:rsidR="009114E1" w:rsidRPr="00AB7182" w14:paraId="089A425A" w14:textId="77777777">
        <w:trPr>
          <w:cantSplit/>
        </w:trPr>
        <w:tc>
          <w:tcPr>
            <w:tcW w:w="1744" w:type="dxa"/>
            <w:vMerge w:val="restart"/>
          </w:tcPr>
          <w:p w14:paraId="47B22318" w14:textId="77777777" w:rsidR="009114E1" w:rsidRPr="00AB7182" w:rsidRDefault="009766C3" w:rsidP="009114E1">
            <w:pPr>
              <w:pStyle w:val="TAC"/>
            </w:pPr>
            <w:r w:rsidRPr="00AB7182">
              <w:t>Signal Completion. (g/sc, 0x0001/0x0002)</w:t>
            </w:r>
          </w:p>
        </w:tc>
        <w:tc>
          <w:tcPr>
            <w:tcW w:w="1851" w:type="dxa"/>
          </w:tcPr>
          <w:p w14:paraId="17F91F25" w14:textId="77777777" w:rsidR="009114E1" w:rsidRPr="00AB7182" w:rsidRDefault="009114E1" w:rsidP="009114E1">
            <w:pPr>
              <w:pStyle w:val="TAC"/>
            </w:pPr>
            <w:r w:rsidRPr="00AB7182">
              <w:t>M</w:t>
            </w:r>
          </w:p>
        </w:tc>
        <w:tc>
          <w:tcPr>
            <w:tcW w:w="6294" w:type="dxa"/>
            <w:gridSpan w:val="4"/>
          </w:tcPr>
          <w:p w14:paraId="4B2C9699" w14:textId="77777777" w:rsidR="009114E1" w:rsidRPr="00AB7182" w:rsidRDefault="009E207E" w:rsidP="009114E1">
            <w:pPr>
              <w:pStyle w:val="TAC"/>
            </w:pPr>
            <w:r w:rsidRPr="00AB7182">
              <w:t xml:space="preserve">ADD, MOD, MOVE, </w:t>
            </w:r>
            <w:r w:rsidR="009114E1" w:rsidRPr="00AB7182">
              <w:t>NOTIFY</w:t>
            </w:r>
          </w:p>
        </w:tc>
      </w:tr>
      <w:tr w:rsidR="009114E1" w:rsidRPr="00AB7182" w14:paraId="551A9AEB" w14:textId="77777777">
        <w:trPr>
          <w:cantSplit/>
        </w:trPr>
        <w:tc>
          <w:tcPr>
            <w:tcW w:w="1744" w:type="dxa"/>
            <w:vMerge/>
          </w:tcPr>
          <w:p w14:paraId="20F03736" w14:textId="77777777" w:rsidR="009114E1" w:rsidRPr="00AB7182" w:rsidRDefault="009114E1" w:rsidP="009114E1">
            <w:pPr>
              <w:pStyle w:val="enumlev2"/>
              <w:ind w:left="0" w:firstLine="34"/>
              <w:rPr>
                <w:b/>
                <w:bCs/>
              </w:rPr>
            </w:pPr>
          </w:p>
        </w:tc>
        <w:tc>
          <w:tcPr>
            <w:tcW w:w="1851" w:type="dxa"/>
          </w:tcPr>
          <w:p w14:paraId="3A82D527" w14:textId="77777777" w:rsidR="009114E1" w:rsidRPr="00AB7182" w:rsidRDefault="009114E1" w:rsidP="009114E1">
            <w:pPr>
              <w:pStyle w:val="TAH"/>
            </w:pPr>
            <w:r w:rsidRPr="00AB7182">
              <w:t>Event</w:t>
            </w:r>
          </w:p>
          <w:p w14:paraId="48381E65" w14:textId="77777777" w:rsidR="009114E1" w:rsidRPr="00AB7182" w:rsidRDefault="009114E1" w:rsidP="009114E1">
            <w:pPr>
              <w:pStyle w:val="TAH"/>
            </w:pPr>
            <w:r w:rsidRPr="00AB7182">
              <w:t>Parameters</w:t>
            </w:r>
          </w:p>
        </w:tc>
        <w:tc>
          <w:tcPr>
            <w:tcW w:w="1961" w:type="dxa"/>
          </w:tcPr>
          <w:p w14:paraId="2BF2F1BE" w14:textId="77777777" w:rsidR="009114E1" w:rsidRPr="00AB7182" w:rsidRDefault="009114E1" w:rsidP="009114E1">
            <w:pPr>
              <w:pStyle w:val="TAH"/>
            </w:pPr>
            <w:r w:rsidRPr="00AB7182">
              <w:t>Mandatory/</w:t>
            </w:r>
          </w:p>
          <w:p w14:paraId="2230D2D4" w14:textId="77777777" w:rsidR="009114E1" w:rsidRPr="00AB7182" w:rsidRDefault="009114E1" w:rsidP="009114E1">
            <w:pPr>
              <w:pStyle w:val="TAH"/>
            </w:pPr>
            <w:r w:rsidRPr="00AB7182">
              <w:t>Optional</w:t>
            </w:r>
          </w:p>
        </w:tc>
        <w:tc>
          <w:tcPr>
            <w:tcW w:w="1926" w:type="dxa"/>
            <w:gridSpan w:val="2"/>
          </w:tcPr>
          <w:p w14:paraId="4614C976" w14:textId="77777777" w:rsidR="009114E1" w:rsidRPr="00AB7182" w:rsidRDefault="009114E1" w:rsidP="009114E1">
            <w:pPr>
              <w:pStyle w:val="TAH"/>
            </w:pPr>
            <w:r w:rsidRPr="00AB7182">
              <w:t>Supported</w:t>
            </w:r>
          </w:p>
          <w:p w14:paraId="2681816B" w14:textId="77777777" w:rsidR="009114E1" w:rsidRPr="00AB7182" w:rsidRDefault="009114E1" w:rsidP="009114E1">
            <w:pPr>
              <w:pStyle w:val="TAH"/>
            </w:pPr>
            <w:r w:rsidRPr="00AB7182">
              <w:t>Values:</w:t>
            </w:r>
          </w:p>
        </w:tc>
        <w:tc>
          <w:tcPr>
            <w:tcW w:w="2407" w:type="dxa"/>
          </w:tcPr>
          <w:p w14:paraId="514EBFA2" w14:textId="77777777" w:rsidR="009114E1" w:rsidRPr="00AB7182" w:rsidRDefault="009114E1" w:rsidP="009114E1">
            <w:pPr>
              <w:pStyle w:val="TAH"/>
            </w:pPr>
            <w:r w:rsidRPr="00AB7182">
              <w:t>Provisioned Value:</w:t>
            </w:r>
          </w:p>
        </w:tc>
      </w:tr>
      <w:tr w:rsidR="009114E1" w:rsidRPr="00AB7182" w14:paraId="7A121E81" w14:textId="77777777">
        <w:trPr>
          <w:cantSplit/>
        </w:trPr>
        <w:tc>
          <w:tcPr>
            <w:tcW w:w="1744" w:type="dxa"/>
            <w:vMerge/>
          </w:tcPr>
          <w:p w14:paraId="78B606E1" w14:textId="77777777" w:rsidR="009114E1" w:rsidRPr="00AB7182" w:rsidRDefault="009114E1" w:rsidP="009114E1">
            <w:pPr>
              <w:pStyle w:val="enumlev2"/>
              <w:ind w:left="0" w:firstLine="34"/>
              <w:rPr>
                <w:b/>
                <w:bCs/>
              </w:rPr>
            </w:pPr>
          </w:p>
        </w:tc>
        <w:tc>
          <w:tcPr>
            <w:tcW w:w="1851" w:type="dxa"/>
          </w:tcPr>
          <w:p w14:paraId="7A32D9F3" w14:textId="77777777" w:rsidR="009114E1" w:rsidRPr="00AB7182" w:rsidRDefault="009114E1" w:rsidP="009114E1">
            <w:pPr>
              <w:pStyle w:val="TAC"/>
            </w:pPr>
            <w:r w:rsidRPr="00AB7182">
              <w:t>None</w:t>
            </w:r>
          </w:p>
        </w:tc>
        <w:tc>
          <w:tcPr>
            <w:tcW w:w="1961" w:type="dxa"/>
          </w:tcPr>
          <w:p w14:paraId="0BE034FE" w14:textId="77777777" w:rsidR="009114E1" w:rsidRPr="00AB7182" w:rsidRDefault="009114E1" w:rsidP="009114E1">
            <w:pPr>
              <w:pStyle w:val="TAC"/>
            </w:pPr>
            <w:r w:rsidRPr="00AB7182">
              <w:t>-</w:t>
            </w:r>
          </w:p>
        </w:tc>
        <w:tc>
          <w:tcPr>
            <w:tcW w:w="1926" w:type="dxa"/>
            <w:gridSpan w:val="2"/>
          </w:tcPr>
          <w:p w14:paraId="335DB589" w14:textId="77777777" w:rsidR="009114E1" w:rsidRPr="00AB7182" w:rsidRDefault="009114E1" w:rsidP="009114E1">
            <w:pPr>
              <w:pStyle w:val="TAC"/>
            </w:pPr>
            <w:r w:rsidRPr="00AB7182">
              <w:t>-</w:t>
            </w:r>
          </w:p>
        </w:tc>
        <w:tc>
          <w:tcPr>
            <w:tcW w:w="2407" w:type="dxa"/>
          </w:tcPr>
          <w:p w14:paraId="2D0A2AA1" w14:textId="77777777" w:rsidR="009114E1" w:rsidRPr="00AB7182" w:rsidRDefault="009114E1" w:rsidP="009114E1">
            <w:pPr>
              <w:pStyle w:val="TAC"/>
            </w:pPr>
            <w:r w:rsidRPr="00AB7182">
              <w:t>-</w:t>
            </w:r>
          </w:p>
        </w:tc>
      </w:tr>
      <w:tr w:rsidR="009114E1" w:rsidRPr="00AB7182" w14:paraId="60F7EB7C" w14:textId="77777777">
        <w:trPr>
          <w:cantSplit/>
        </w:trPr>
        <w:tc>
          <w:tcPr>
            <w:tcW w:w="1744" w:type="dxa"/>
            <w:vMerge/>
          </w:tcPr>
          <w:p w14:paraId="242927A9" w14:textId="77777777" w:rsidR="009114E1" w:rsidRPr="00AB7182" w:rsidRDefault="009114E1" w:rsidP="009114E1">
            <w:pPr>
              <w:pStyle w:val="enumlev2"/>
              <w:ind w:left="0" w:firstLine="34"/>
              <w:rPr>
                <w:b/>
                <w:bCs/>
              </w:rPr>
            </w:pPr>
          </w:p>
        </w:tc>
        <w:tc>
          <w:tcPr>
            <w:tcW w:w="1851" w:type="dxa"/>
          </w:tcPr>
          <w:p w14:paraId="59E34E57" w14:textId="77777777" w:rsidR="009114E1" w:rsidRPr="00AB7182" w:rsidRDefault="009114E1" w:rsidP="009114E1">
            <w:pPr>
              <w:pStyle w:val="TAH"/>
            </w:pPr>
            <w:r w:rsidRPr="00AB7182">
              <w:t>ObservedEvent</w:t>
            </w:r>
          </w:p>
          <w:p w14:paraId="0041588B" w14:textId="77777777" w:rsidR="009114E1" w:rsidRPr="00AB7182" w:rsidRDefault="009114E1" w:rsidP="009114E1">
            <w:pPr>
              <w:pStyle w:val="TAH"/>
            </w:pPr>
            <w:r w:rsidRPr="00AB7182">
              <w:t>Parameters</w:t>
            </w:r>
          </w:p>
        </w:tc>
        <w:tc>
          <w:tcPr>
            <w:tcW w:w="1961" w:type="dxa"/>
          </w:tcPr>
          <w:p w14:paraId="65EE866A" w14:textId="77777777" w:rsidR="009114E1" w:rsidRPr="00AB7182" w:rsidRDefault="009114E1" w:rsidP="009114E1">
            <w:pPr>
              <w:pStyle w:val="TAH"/>
            </w:pPr>
            <w:r w:rsidRPr="00AB7182">
              <w:t>Mandatory/</w:t>
            </w:r>
          </w:p>
          <w:p w14:paraId="0AA77A03" w14:textId="77777777" w:rsidR="009114E1" w:rsidRPr="00AB7182" w:rsidRDefault="009114E1" w:rsidP="009114E1">
            <w:pPr>
              <w:pStyle w:val="TAH"/>
            </w:pPr>
            <w:r w:rsidRPr="00AB7182">
              <w:t>Optional</w:t>
            </w:r>
          </w:p>
        </w:tc>
        <w:tc>
          <w:tcPr>
            <w:tcW w:w="1926" w:type="dxa"/>
            <w:gridSpan w:val="2"/>
          </w:tcPr>
          <w:p w14:paraId="56007D5C" w14:textId="77777777" w:rsidR="009114E1" w:rsidRPr="00AB7182" w:rsidRDefault="009114E1" w:rsidP="009114E1">
            <w:pPr>
              <w:pStyle w:val="TAH"/>
            </w:pPr>
            <w:r w:rsidRPr="00AB7182">
              <w:t>Supported</w:t>
            </w:r>
          </w:p>
          <w:p w14:paraId="6BD61C12" w14:textId="77777777" w:rsidR="009114E1" w:rsidRPr="00AB7182" w:rsidRDefault="009114E1" w:rsidP="009114E1">
            <w:pPr>
              <w:pStyle w:val="TAH"/>
            </w:pPr>
            <w:r w:rsidRPr="00AB7182">
              <w:t>Values:</w:t>
            </w:r>
          </w:p>
        </w:tc>
        <w:tc>
          <w:tcPr>
            <w:tcW w:w="2407" w:type="dxa"/>
          </w:tcPr>
          <w:p w14:paraId="0FFFBCBA" w14:textId="77777777" w:rsidR="009114E1" w:rsidRPr="00AB7182" w:rsidRDefault="009114E1" w:rsidP="009114E1">
            <w:pPr>
              <w:pStyle w:val="TAH"/>
            </w:pPr>
            <w:r w:rsidRPr="00AB7182">
              <w:t>Provisioned Value:</w:t>
            </w:r>
          </w:p>
        </w:tc>
      </w:tr>
      <w:tr w:rsidR="009114E1" w:rsidRPr="00AB7182" w14:paraId="49F509ED" w14:textId="77777777">
        <w:trPr>
          <w:cantSplit/>
        </w:trPr>
        <w:tc>
          <w:tcPr>
            <w:tcW w:w="1744" w:type="dxa"/>
            <w:vMerge/>
          </w:tcPr>
          <w:p w14:paraId="2211CB91" w14:textId="77777777" w:rsidR="009114E1" w:rsidRPr="00AB7182" w:rsidRDefault="009114E1" w:rsidP="009114E1">
            <w:pPr>
              <w:pStyle w:val="enumlev2"/>
              <w:ind w:left="0" w:firstLine="34"/>
              <w:rPr>
                <w:b/>
                <w:bCs/>
              </w:rPr>
            </w:pPr>
          </w:p>
        </w:tc>
        <w:tc>
          <w:tcPr>
            <w:tcW w:w="1851" w:type="dxa"/>
          </w:tcPr>
          <w:p w14:paraId="1FBB3326" w14:textId="77777777" w:rsidR="009114E1" w:rsidRPr="00AB7182" w:rsidRDefault="009114E1" w:rsidP="009114E1">
            <w:pPr>
              <w:pStyle w:val="TAC"/>
            </w:pPr>
            <w:r w:rsidRPr="00AB7182">
              <w:t>Signal Identity</w:t>
            </w:r>
          </w:p>
        </w:tc>
        <w:tc>
          <w:tcPr>
            <w:tcW w:w="1961" w:type="dxa"/>
          </w:tcPr>
          <w:p w14:paraId="6BA5F87E" w14:textId="77777777" w:rsidR="009114E1" w:rsidRPr="00AB7182" w:rsidRDefault="00BD7205" w:rsidP="009114E1">
            <w:pPr>
              <w:pStyle w:val="TAC"/>
            </w:pPr>
            <w:r w:rsidRPr="00AB7182">
              <w:t>M</w:t>
            </w:r>
          </w:p>
        </w:tc>
        <w:tc>
          <w:tcPr>
            <w:tcW w:w="1926" w:type="dxa"/>
            <w:gridSpan w:val="2"/>
          </w:tcPr>
          <w:p w14:paraId="593AE2BF" w14:textId="77777777" w:rsidR="009114E1" w:rsidRPr="00AB7182" w:rsidRDefault="009E207E" w:rsidP="009114E1">
            <w:pPr>
              <w:pStyle w:val="TAC"/>
            </w:pPr>
            <w:r w:rsidRPr="00AB7182">
              <w:t>pkgdName syntax</w:t>
            </w:r>
          </w:p>
        </w:tc>
        <w:tc>
          <w:tcPr>
            <w:tcW w:w="2407" w:type="dxa"/>
          </w:tcPr>
          <w:p w14:paraId="4319A5A9" w14:textId="77777777" w:rsidR="009114E1" w:rsidRPr="00AB7182" w:rsidRDefault="009114E1" w:rsidP="009114E1">
            <w:pPr>
              <w:pStyle w:val="TAC"/>
            </w:pPr>
            <w:r w:rsidRPr="00AB7182">
              <w:t>-</w:t>
            </w:r>
          </w:p>
        </w:tc>
      </w:tr>
      <w:tr w:rsidR="009114E1" w:rsidRPr="00AB7182" w14:paraId="3CBD0D30" w14:textId="77777777">
        <w:trPr>
          <w:cantSplit/>
        </w:trPr>
        <w:tc>
          <w:tcPr>
            <w:tcW w:w="1744" w:type="dxa"/>
            <w:vMerge/>
          </w:tcPr>
          <w:p w14:paraId="588AB884" w14:textId="77777777" w:rsidR="009114E1" w:rsidRPr="00AB7182" w:rsidRDefault="009114E1" w:rsidP="009114E1">
            <w:pPr>
              <w:pStyle w:val="enumlev2"/>
              <w:ind w:left="0" w:firstLine="34"/>
              <w:rPr>
                <w:b/>
                <w:bCs/>
              </w:rPr>
            </w:pPr>
          </w:p>
        </w:tc>
        <w:tc>
          <w:tcPr>
            <w:tcW w:w="1851" w:type="dxa"/>
          </w:tcPr>
          <w:p w14:paraId="5CD57D9D" w14:textId="77777777" w:rsidR="009114E1" w:rsidRPr="00AB7182" w:rsidRDefault="009114E1" w:rsidP="009114E1">
            <w:pPr>
              <w:pStyle w:val="TAC"/>
            </w:pPr>
            <w:r w:rsidRPr="00AB7182">
              <w:t>Termination Method</w:t>
            </w:r>
          </w:p>
        </w:tc>
        <w:tc>
          <w:tcPr>
            <w:tcW w:w="1961" w:type="dxa"/>
          </w:tcPr>
          <w:p w14:paraId="0540CBD4" w14:textId="77777777" w:rsidR="009114E1" w:rsidRPr="00AB7182" w:rsidRDefault="00BD7205" w:rsidP="009114E1">
            <w:pPr>
              <w:pStyle w:val="TAC"/>
            </w:pPr>
            <w:r w:rsidRPr="00AB7182">
              <w:t>M</w:t>
            </w:r>
          </w:p>
          <w:p w14:paraId="21D824B0" w14:textId="77777777" w:rsidR="009114E1" w:rsidRPr="00AB7182" w:rsidRDefault="009114E1" w:rsidP="009114E1">
            <w:pPr>
              <w:pStyle w:val="TAC"/>
            </w:pPr>
          </w:p>
        </w:tc>
        <w:tc>
          <w:tcPr>
            <w:tcW w:w="1926" w:type="dxa"/>
            <w:gridSpan w:val="2"/>
          </w:tcPr>
          <w:p w14:paraId="7C042EE7" w14:textId="77777777" w:rsidR="009114E1" w:rsidRPr="00AB7182" w:rsidRDefault="009114E1" w:rsidP="009114E1">
            <w:pPr>
              <w:pStyle w:val="TAC"/>
              <w:jc w:val="left"/>
            </w:pPr>
            <w:r w:rsidRPr="00AB7182">
              <w:t xml:space="preserve">"TO" (0x0001) Signal </w:t>
            </w:r>
          </w:p>
          <w:p w14:paraId="4788523F" w14:textId="77777777" w:rsidR="009114E1" w:rsidRPr="00AB7182" w:rsidRDefault="009114E1" w:rsidP="009114E1">
            <w:pPr>
              <w:pStyle w:val="TAC"/>
              <w:jc w:val="left"/>
            </w:pPr>
            <w:r w:rsidRPr="00AB7182">
              <w:t>timed out or otherwise completed on its own</w:t>
            </w:r>
          </w:p>
          <w:p w14:paraId="53C81E51" w14:textId="77777777" w:rsidR="009114E1" w:rsidRPr="00AB7182" w:rsidRDefault="009114E1" w:rsidP="009114E1">
            <w:pPr>
              <w:pStyle w:val="TAC"/>
              <w:jc w:val="left"/>
            </w:pPr>
            <w:r w:rsidRPr="00AB7182">
              <w:t>"EV" (0x0002) Interrupted by event</w:t>
            </w:r>
            <w:r w:rsidRPr="00AB7182">
              <w:br/>
              <w:t>"SD" (0x0003) Halted by new Signals descriptor</w:t>
            </w:r>
          </w:p>
          <w:p w14:paraId="3F3FE4B0" w14:textId="77777777" w:rsidR="009114E1" w:rsidRPr="00AB7182" w:rsidRDefault="009114E1" w:rsidP="009114E1">
            <w:pPr>
              <w:pStyle w:val="TAC"/>
              <w:jc w:val="left"/>
            </w:pPr>
            <w:r w:rsidRPr="00AB7182">
              <w:t>"NC" (0x0004) Not completed, other cause</w:t>
            </w:r>
          </w:p>
        </w:tc>
        <w:tc>
          <w:tcPr>
            <w:tcW w:w="2407" w:type="dxa"/>
          </w:tcPr>
          <w:p w14:paraId="113516EC" w14:textId="77777777" w:rsidR="009114E1" w:rsidRPr="00AB7182" w:rsidRDefault="009114E1" w:rsidP="009114E1">
            <w:pPr>
              <w:pStyle w:val="TAC"/>
            </w:pPr>
            <w:r w:rsidRPr="00AB7182">
              <w:t>-</w:t>
            </w:r>
          </w:p>
        </w:tc>
      </w:tr>
      <w:tr w:rsidR="009114E1" w:rsidRPr="00AB7182" w14:paraId="2A83205A" w14:textId="77777777">
        <w:trPr>
          <w:cantSplit/>
        </w:trPr>
        <w:tc>
          <w:tcPr>
            <w:tcW w:w="1744" w:type="dxa"/>
            <w:vMerge/>
          </w:tcPr>
          <w:p w14:paraId="3BAFBFC8" w14:textId="77777777" w:rsidR="009114E1" w:rsidRPr="00AB7182" w:rsidRDefault="009114E1" w:rsidP="009114E1">
            <w:pPr>
              <w:pStyle w:val="enumlev2"/>
              <w:ind w:left="0" w:firstLine="34"/>
              <w:rPr>
                <w:b/>
                <w:bCs/>
              </w:rPr>
            </w:pPr>
          </w:p>
        </w:tc>
        <w:tc>
          <w:tcPr>
            <w:tcW w:w="1851" w:type="dxa"/>
          </w:tcPr>
          <w:p w14:paraId="605D3139" w14:textId="77777777" w:rsidR="009114E1" w:rsidRPr="00AB7182" w:rsidRDefault="009114E1" w:rsidP="009114E1">
            <w:pPr>
              <w:pStyle w:val="TAC"/>
            </w:pPr>
            <w:r w:rsidRPr="00AB7182">
              <w:t>Signal List Id</w:t>
            </w:r>
          </w:p>
        </w:tc>
        <w:tc>
          <w:tcPr>
            <w:tcW w:w="1961" w:type="dxa"/>
          </w:tcPr>
          <w:p w14:paraId="7236422D" w14:textId="77777777" w:rsidR="009114E1" w:rsidRPr="00AB7182" w:rsidRDefault="009E207E" w:rsidP="009114E1">
            <w:pPr>
              <w:pStyle w:val="TAC"/>
            </w:pPr>
            <w:r w:rsidRPr="00AB7182">
              <w:t>O</w:t>
            </w:r>
          </w:p>
        </w:tc>
        <w:tc>
          <w:tcPr>
            <w:tcW w:w="1926" w:type="dxa"/>
            <w:gridSpan w:val="2"/>
          </w:tcPr>
          <w:p w14:paraId="2695BCD3" w14:textId="77777777" w:rsidR="009114E1" w:rsidRPr="00AB7182" w:rsidRDefault="009114E1" w:rsidP="009114E1">
            <w:pPr>
              <w:pStyle w:val="TAC"/>
            </w:pPr>
            <w:r w:rsidRPr="00AB7182">
              <w:t>Integer</w:t>
            </w:r>
          </w:p>
        </w:tc>
        <w:tc>
          <w:tcPr>
            <w:tcW w:w="2407" w:type="dxa"/>
          </w:tcPr>
          <w:p w14:paraId="5979A386" w14:textId="77777777" w:rsidR="009114E1" w:rsidRPr="00AB7182" w:rsidRDefault="009114E1" w:rsidP="009114E1">
            <w:pPr>
              <w:pStyle w:val="TAC"/>
            </w:pPr>
            <w:r w:rsidRPr="00AB7182">
              <w:t>-</w:t>
            </w:r>
          </w:p>
        </w:tc>
      </w:tr>
      <w:tr w:rsidR="009114E1" w:rsidRPr="00AB7182" w14:paraId="2E9EF794" w14:textId="77777777">
        <w:trPr>
          <w:cantSplit/>
        </w:trPr>
        <w:tc>
          <w:tcPr>
            <w:tcW w:w="1744" w:type="dxa"/>
          </w:tcPr>
          <w:p w14:paraId="037CD9EA" w14:textId="77777777" w:rsidR="009114E1" w:rsidRPr="00AB7182" w:rsidRDefault="009114E1" w:rsidP="009114E1">
            <w:pPr>
              <w:pStyle w:val="TAH"/>
            </w:pPr>
            <w:r w:rsidRPr="00AB7182">
              <w:lastRenderedPageBreak/>
              <w:t>Statistics</w:t>
            </w:r>
          </w:p>
        </w:tc>
        <w:tc>
          <w:tcPr>
            <w:tcW w:w="1851" w:type="dxa"/>
          </w:tcPr>
          <w:p w14:paraId="67C0A8D7" w14:textId="77777777" w:rsidR="009114E1" w:rsidRPr="00AB7182" w:rsidRDefault="009114E1" w:rsidP="009114E1">
            <w:pPr>
              <w:pStyle w:val="TAH"/>
            </w:pPr>
            <w:r w:rsidRPr="00AB7182">
              <w:t>Mandatory/</w:t>
            </w:r>
          </w:p>
          <w:p w14:paraId="651A4134" w14:textId="77777777" w:rsidR="009114E1" w:rsidRPr="00AB7182" w:rsidRDefault="009114E1" w:rsidP="009114E1">
            <w:pPr>
              <w:pStyle w:val="TAH"/>
            </w:pPr>
            <w:r w:rsidRPr="00AB7182">
              <w:t>Optional</w:t>
            </w:r>
          </w:p>
        </w:tc>
        <w:tc>
          <w:tcPr>
            <w:tcW w:w="2861" w:type="dxa"/>
            <w:gridSpan w:val="2"/>
          </w:tcPr>
          <w:p w14:paraId="3B4466D2" w14:textId="77777777" w:rsidR="009114E1" w:rsidRPr="00AB7182" w:rsidRDefault="009114E1" w:rsidP="009114E1">
            <w:pPr>
              <w:pStyle w:val="TAH"/>
            </w:pPr>
            <w:r w:rsidRPr="00AB7182">
              <w:t>Used in command:</w:t>
            </w:r>
          </w:p>
        </w:tc>
        <w:tc>
          <w:tcPr>
            <w:tcW w:w="3433" w:type="dxa"/>
            <w:gridSpan w:val="2"/>
          </w:tcPr>
          <w:p w14:paraId="4A295497" w14:textId="77777777" w:rsidR="009114E1" w:rsidRPr="00AB7182" w:rsidRDefault="009114E1" w:rsidP="009114E1">
            <w:pPr>
              <w:pStyle w:val="TAH"/>
            </w:pPr>
            <w:r w:rsidRPr="00AB7182">
              <w:t>Supported Values:</w:t>
            </w:r>
          </w:p>
        </w:tc>
      </w:tr>
      <w:tr w:rsidR="009114E1" w:rsidRPr="00AB7182" w14:paraId="3AA1A3AF" w14:textId="77777777">
        <w:trPr>
          <w:cantSplit/>
        </w:trPr>
        <w:tc>
          <w:tcPr>
            <w:tcW w:w="1744" w:type="dxa"/>
          </w:tcPr>
          <w:p w14:paraId="238CB0A0" w14:textId="77777777" w:rsidR="009114E1" w:rsidRPr="00AB7182" w:rsidRDefault="009114E1" w:rsidP="009114E1">
            <w:pPr>
              <w:pStyle w:val="TAC"/>
            </w:pPr>
            <w:r w:rsidRPr="00AB7182">
              <w:t>None</w:t>
            </w:r>
          </w:p>
        </w:tc>
        <w:tc>
          <w:tcPr>
            <w:tcW w:w="1851" w:type="dxa"/>
          </w:tcPr>
          <w:p w14:paraId="6760A504" w14:textId="77777777" w:rsidR="009114E1" w:rsidRPr="00AB7182" w:rsidRDefault="009114E1" w:rsidP="009114E1">
            <w:pPr>
              <w:pStyle w:val="TAC"/>
            </w:pPr>
            <w:r w:rsidRPr="00AB7182">
              <w:t>-</w:t>
            </w:r>
          </w:p>
        </w:tc>
        <w:tc>
          <w:tcPr>
            <w:tcW w:w="2861" w:type="dxa"/>
            <w:gridSpan w:val="2"/>
          </w:tcPr>
          <w:p w14:paraId="01A781D1" w14:textId="77777777" w:rsidR="009114E1" w:rsidRPr="00AB7182" w:rsidRDefault="009114E1" w:rsidP="009114E1">
            <w:pPr>
              <w:pStyle w:val="TAC"/>
            </w:pPr>
            <w:r w:rsidRPr="00AB7182">
              <w:t>-</w:t>
            </w:r>
          </w:p>
        </w:tc>
        <w:tc>
          <w:tcPr>
            <w:tcW w:w="3433" w:type="dxa"/>
            <w:gridSpan w:val="2"/>
          </w:tcPr>
          <w:p w14:paraId="122BEFF7" w14:textId="77777777" w:rsidR="009114E1" w:rsidRPr="00AB7182" w:rsidRDefault="009114E1" w:rsidP="009114E1">
            <w:pPr>
              <w:pStyle w:val="TAC"/>
            </w:pPr>
            <w:r w:rsidRPr="00AB7182">
              <w:t>-</w:t>
            </w:r>
          </w:p>
        </w:tc>
      </w:tr>
      <w:tr w:rsidR="009114E1" w:rsidRPr="00AB7182" w14:paraId="158EE9DC" w14:textId="77777777">
        <w:trPr>
          <w:cantSplit/>
        </w:trPr>
        <w:tc>
          <w:tcPr>
            <w:tcW w:w="1744" w:type="dxa"/>
          </w:tcPr>
          <w:p w14:paraId="66114474" w14:textId="77777777" w:rsidR="009114E1" w:rsidRPr="00AB7182" w:rsidRDefault="009114E1" w:rsidP="009114E1">
            <w:pPr>
              <w:pStyle w:val="TAH"/>
            </w:pPr>
            <w:r w:rsidRPr="00AB7182">
              <w:t>Error Codes</w:t>
            </w:r>
          </w:p>
        </w:tc>
        <w:tc>
          <w:tcPr>
            <w:tcW w:w="8145" w:type="dxa"/>
            <w:gridSpan w:val="5"/>
          </w:tcPr>
          <w:p w14:paraId="3F7C106D" w14:textId="77777777" w:rsidR="009114E1" w:rsidRPr="00AB7182" w:rsidRDefault="009114E1" w:rsidP="009114E1">
            <w:pPr>
              <w:pStyle w:val="TAH"/>
            </w:pPr>
            <w:r w:rsidRPr="00AB7182">
              <w:t>Mandatory/ Optional</w:t>
            </w:r>
          </w:p>
        </w:tc>
      </w:tr>
      <w:tr w:rsidR="009114E1" w:rsidRPr="00AB7182" w14:paraId="0CFD7E65" w14:textId="77777777">
        <w:trPr>
          <w:cantSplit/>
        </w:trPr>
        <w:tc>
          <w:tcPr>
            <w:tcW w:w="1744" w:type="dxa"/>
          </w:tcPr>
          <w:p w14:paraId="26AE629B" w14:textId="77777777" w:rsidR="009114E1" w:rsidRPr="00AB7182" w:rsidRDefault="009114E1" w:rsidP="009114E1">
            <w:pPr>
              <w:pStyle w:val="TAC"/>
            </w:pPr>
            <w:r w:rsidRPr="00AB7182">
              <w:t>-</w:t>
            </w:r>
          </w:p>
        </w:tc>
        <w:tc>
          <w:tcPr>
            <w:tcW w:w="8145" w:type="dxa"/>
            <w:gridSpan w:val="5"/>
          </w:tcPr>
          <w:p w14:paraId="0B09AB4E" w14:textId="77777777" w:rsidR="009114E1" w:rsidRPr="00AB7182" w:rsidRDefault="009114E1" w:rsidP="009114E1">
            <w:pPr>
              <w:pStyle w:val="TAC"/>
            </w:pPr>
            <w:r w:rsidRPr="00AB7182">
              <w:t>-</w:t>
            </w:r>
          </w:p>
        </w:tc>
      </w:tr>
      <w:tr w:rsidR="00A5132F" w:rsidRPr="00AB7182" w14:paraId="71696AA2" w14:textId="77777777" w:rsidTr="001B216F">
        <w:trPr>
          <w:cantSplit/>
        </w:trPr>
        <w:tc>
          <w:tcPr>
            <w:tcW w:w="9889" w:type="dxa"/>
            <w:gridSpan w:val="6"/>
          </w:tcPr>
          <w:p w14:paraId="73E69EDD" w14:textId="77777777" w:rsidR="00A5132F" w:rsidRPr="00AB7182" w:rsidRDefault="00A5132F" w:rsidP="00A5132F">
            <w:pPr>
              <w:pStyle w:val="TAN"/>
            </w:pPr>
            <w:r w:rsidRPr="00AB7182">
              <w:t>NOTE:</w:t>
            </w:r>
            <w:r w:rsidR="00AB7182">
              <w:tab/>
            </w:r>
            <w:r w:rsidRPr="00AB7182">
              <w:t>This event may also be used to report temporary errors in the MGW for both IMS, BICC and TDM connections where the termination is not out of service and thus sending a Service Change is inappropriate. On receipt of this event, the MGC is expected to release the connection in the MGW and force release the associated call. An example of such an error could be loss of RTP on an IMS termination.</w:t>
            </w:r>
          </w:p>
        </w:tc>
      </w:tr>
      <w:bookmarkEnd w:id="126"/>
    </w:tbl>
    <w:p w14:paraId="742CCDD9" w14:textId="77777777" w:rsidR="001B216F" w:rsidRPr="00AB7182" w:rsidRDefault="001B216F" w:rsidP="001B216F"/>
    <w:p w14:paraId="75E1E78E" w14:textId="77777777" w:rsidR="009114E1" w:rsidRPr="00AB7182" w:rsidRDefault="009114E1" w:rsidP="006460F5">
      <w:pPr>
        <w:pStyle w:val="Heading2"/>
      </w:pPr>
      <w:bookmarkStart w:id="127" w:name="_Toc177668484"/>
      <w:r w:rsidRPr="00AB7182">
        <w:t>A.14.2</w:t>
      </w:r>
      <w:r w:rsidR="00E84531" w:rsidRPr="00AB7182">
        <w:tab/>
      </w:r>
      <w:r w:rsidRPr="00AB7182">
        <w:t>Base Root Package</w:t>
      </w:r>
      <w:bookmarkEnd w:id="127"/>
    </w:p>
    <w:p w14:paraId="767D17D0" w14:textId="77777777" w:rsidR="00743CEC" w:rsidRPr="00AB7182" w:rsidRDefault="009114E1" w:rsidP="00743CEC">
      <w:pPr>
        <w:pStyle w:val="TH"/>
      </w:pPr>
      <w:r w:rsidRPr="00AB7182">
        <w:t>Table A.14.2</w:t>
      </w:r>
      <w:r w:rsidR="009903F8" w:rsidRPr="00AB7182">
        <w:t>/1</w:t>
      </w:r>
      <w:r w:rsidRPr="00AB7182">
        <w:t>: Package Usage Information For Base Root Package</w:t>
      </w:r>
      <w:r w:rsidR="00743CEC" w:rsidRPr="00AB7182">
        <w:t xml:space="preserve"> </w:t>
      </w:r>
    </w:p>
    <w:tbl>
      <w:tblPr>
        <w:tblW w:w="990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622"/>
        <w:gridCol w:w="1551"/>
        <w:gridCol w:w="2116"/>
        <w:gridCol w:w="1225"/>
        <w:gridCol w:w="133"/>
        <w:gridCol w:w="1261"/>
      </w:tblGrid>
      <w:tr w:rsidR="00743CEC" w:rsidRPr="00AB7182" w14:paraId="295184B9" w14:textId="77777777">
        <w:trPr>
          <w:cantSplit/>
        </w:trPr>
        <w:tc>
          <w:tcPr>
            <w:tcW w:w="3622" w:type="dxa"/>
          </w:tcPr>
          <w:p w14:paraId="38076FB0" w14:textId="77777777" w:rsidR="00743CEC" w:rsidRPr="00AB7182" w:rsidRDefault="00743CEC" w:rsidP="00F15523">
            <w:pPr>
              <w:pStyle w:val="TAH"/>
            </w:pPr>
            <w:bookmarkStart w:id="128" w:name="MCCQCTEMPBM_00000068"/>
            <w:r w:rsidRPr="00AB7182">
              <w:t xml:space="preserve">Properties </w:t>
            </w:r>
          </w:p>
        </w:tc>
        <w:tc>
          <w:tcPr>
            <w:tcW w:w="1551" w:type="dxa"/>
          </w:tcPr>
          <w:p w14:paraId="105486C9" w14:textId="77777777" w:rsidR="00743CEC" w:rsidRPr="00AB7182" w:rsidRDefault="00743CEC" w:rsidP="00F15523">
            <w:pPr>
              <w:pStyle w:val="TAH"/>
            </w:pPr>
            <w:r w:rsidRPr="00AB7182">
              <w:t>Mandatory/</w:t>
            </w:r>
          </w:p>
          <w:p w14:paraId="15C38A50" w14:textId="77777777" w:rsidR="00743CEC" w:rsidRPr="00AB7182" w:rsidRDefault="00743CEC" w:rsidP="00F15523">
            <w:pPr>
              <w:pStyle w:val="TAH"/>
            </w:pPr>
            <w:r w:rsidRPr="00AB7182">
              <w:t>Optional</w:t>
            </w:r>
          </w:p>
        </w:tc>
        <w:tc>
          <w:tcPr>
            <w:tcW w:w="2116" w:type="dxa"/>
          </w:tcPr>
          <w:p w14:paraId="099DE8DF" w14:textId="77777777" w:rsidR="00743CEC" w:rsidRPr="00AB7182" w:rsidRDefault="00743CEC" w:rsidP="00F15523">
            <w:pPr>
              <w:pStyle w:val="TAH"/>
            </w:pPr>
            <w:r w:rsidRPr="00AB7182">
              <w:t>Used in command:</w:t>
            </w:r>
          </w:p>
        </w:tc>
        <w:tc>
          <w:tcPr>
            <w:tcW w:w="1358" w:type="dxa"/>
            <w:gridSpan w:val="2"/>
          </w:tcPr>
          <w:p w14:paraId="09FB6345" w14:textId="77777777" w:rsidR="00743CEC" w:rsidRPr="00AB7182" w:rsidRDefault="00743CEC" w:rsidP="00F15523">
            <w:pPr>
              <w:pStyle w:val="TAH"/>
            </w:pPr>
            <w:r w:rsidRPr="00AB7182">
              <w:t>Supported Values:</w:t>
            </w:r>
          </w:p>
        </w:tc>
        <w:tc>
          <w:tcPr>
            <w:tcW w:w="1261" w:type="dxa"/>
          </w:tcPr>
          <w:p w14:paraId="0C1C00A6" w14:textId="77777777" w:rsidR="00743CEC" w:rsidRPr="00AB7182" w:rsidRDefault="00743CEC" w:rsidP="00F15523">
            <w:pPr>
              <w:pStyle w:val="TAH"/>
            </w:pPr>
            <w:r w:rsidRPr="00AB7182">
              <w:t>Provisioned Value:</w:t>
            </w:r>
          </w:p>
        </w:tc>
      </w:tr>
      <w:tr w:rsidR="00743CEC" w:rsidRPr="00AB7182" w14:paraId="007FD77A" w14:textId="77777777">
        <w:trPr>
          <w:cantSplit/>
        </w:trPr>
        <w:tc>
          <w:tcPr>
            <w:tcW w:w="3622" w:type="dxa"/>
          </w:tcPr>
          <w:p w14:paraId="375D6B53" w14:textId="77777777" w:rsidR="00743CEC" w:rsidRPr="00AB7182" w:rsidRDefault="00743CEC" w:rsidP="00F15523">
            <w:pPr>
              <w:pStyle w:val="TAC"/>
            </w:pPr>
            <w:r w:rsidRPr="00AB7182">
              <w:t>root/maxNumberOfContexts</w:t>
            </w:r>
          </w:p>
        </w:tc>
        <w:tc>
          <w:tcPr>
            <w:tcW w:w="1551" w:type="dxa"/>
          </w:tcPr>
          <w:p w14:paraId="15EB18E2" w14:textId="77777777" w:rsidR="00743CEC" w:rsidRPr="00AB7182" w:rsidRDefault="00743CEC" w:rsidP="00F15523">
            <w:pPr>
              <w:pStyle w:val="TAC"/>
            </w:pPr>
            <w:r w:rsidRPr="00AB7182">
              <w:t>O</w:t>
            </w:r>
          </w:p>
        </w:tc>
        <w:tc>
          <w:tcPr>
            <w:tcW w:w="2116" w:type="dxa"/>
          </w:tcPr>
          <w:p w14:paraId="772665BF" w14:textId="77777777" w:rsidR="00743CEC" w:rsidRPr="00AB7182" w:rsidRDefault="00743CEC" w:rsidP="00F15523">
            <w:pPr>
              <w:pStyle w:val="TAC"/>
            </w:pPr>
            <w:r w:rsidRPr="00AB7182">
              <w:t>AuditValue</w:t>
            </w:r>
          </w:p>
        </w:tc>
        <w:tc>
          <w:tcPr>
            <w:tcW w:w="1358" w:type="dxa"/>
            <w:gridSpan w:val="2"/>
          </w:tcPr>
          <w:p w14:paraId="171A53D0" w14:textId="77777777" w:rsidR="00743CEC" w:rsidRPr="00AB7182" w:rsidRDefault="00743CEC" w:rsidP="00F15523">
            <w:pPr>
              <w:pStyle w:val="TAC"/>
            </w:pPr>
            <w:r w:rsidRPr="00AB7182">
              <w:t>1 and up</w:t>
            </w:r>
          </w:p>
        </w:tc>
        <w:tc>
          <w:tcPr>
            <w:tcW w:w="1261" w:type="dxa"/>
          </w:tcPr>
          <w:p w14:paraId="680E1D1D" w14:textId="77777777" w:rsidR="00743CEC" w:rsidRPr="00AB7182" w:rsidRDefault="00442FC8" w:rsidP="00F15523">
            <w:pPr>
              <w:pStyle w:val="TAC"/>
            </w:pPr>
            <w:r w:rsidRPr="00AB7182">
              <w:t>Implementation Specific</w:t>
            </w:r>
          </w:p>
        </w:tc>
      </w:tr>
      <w:tr w:rsidR="00743CEC" w:rsidRPr="00AB7182" w14:paraId="1D6BBD91" w14:textId="77777777">
        <w:trPr>
          <w:cantSplit/>
        </w:trPr>
        <w:tc>
          <w:tcPr>
            <w:tcW w:w="3622" w:type="dxa"/>
          </w:tcPr>
          <w:p w14:paraId="437A130D" w14:textId="77777777" w:rsidR="00743CEC" w:rsidRPr="00AB7182" w:rsidRDefault="00743CEC" w:rsidP="00F15523">
            <w:pPr>
              <w:pStyle w:val="TAC"/>
            </w:pPr>
            <w:r w:rsidRPr="00AB7182">
              <w:t>root/maxTerminationPerContext</w:t>
            </w:r>
          </w:p>
        </w:tc>
        <w:tc>
          <w:tcPr>
            <w:tcW w:w="1551" w:type="dxa"/>
          </w:tcPr>
          <w:p w14:paraId="3D39A840" w14:textId="77777777" w:rsidR="00743CEC" w:rsidRPr="00AB7182" w:rsidRDefault="00743CEC" w:rsidP="00F15523">
            <w:pPr>
              <w:pStyle w:val="TAC"/>
            </w:pPr>
            <w:r w:rsidRPr="00AB7182">
              <w:t>O</w:t>
            </w:r>
          </w:p>
        </w:tc>
        <w:tc>
          <w:tcPr>
            <w:tcW w:w="2116" w:type="dxa"/>
          </w:tcPr>
          <w:p w14:paraId="67F86BF9" w14:textId="77777777" w:rsidR="00743CEC" w:rsidRPr="00AB7182" w:rsidRDefault="00743CEC" w:rsidP="00F15523">
            <w:pPr>
              <w:pStyle w:val="NO"/>
            </w:pPr>
            <w:r w:rsidRPr="00AB7182">
              <w:t>AuditValue</w:t>
            </w:r>
          </w:p>
        </w:tc>
        <w:tc>
          <w:tcPr>
            <w:tcW w:w="1358" w:type="dxa"/>
            <w:gridSpan w:val="2"/>
          </w:tcPr>
          <w:p w14:paraId="40532FA9" w14:textId="77777777" w:rsidR="00743CEC" w:rsidRPr="00AB7182" w:rsidRDefault="00743CEC" w:rsidP="00F15523">
            <w:pPr>
              <w:pStyle w:val="TAC"/>
            </w:pPr>
            <w:r w:rsidRPr="00AB7182">
              <w:t>See A.4</w:t>
            </w:r>
          </w:p>
        </w:tc>
        <w:tc>
          <w:tcPr>
            <w:tcW w:w="1261" w:type="dxa"/>
          </w:tcPr>
          <w:p w14:paraId="52583811" w14:textId="77777777" w:rsidR="00743CEC" w:rsidRPr="00AB7182" w:rsidRDefault="00442FC8" w:rsidP="00F15523">
            <w:pPr>
              <w:pStyle w:val="TAC"/>
            </w:pPr>
            <w:r w:rsidRPr="00AB7182">
              <w:t>Implementation Specific</w:t>
            </w:r>
          </w:p>
        </w:tc>
      </w:tr>
      <w:tr w:rsidR="00743CEC" w:rsidRPr="00AB7182" w14:paraId="1B5355B6" w14:textId="77777777">
        <w:trPr>
          <w:cantSplit/>
        </w:trPr>
        <w:tc>
          <w:tcPr>
            <w:tcW w:w="3622" w:type="dxa"/>
          </w:tcPr>
          <w:p w14:paraId="495431E7" w14:textId="77777777" w:rsidR="00743CEC" w:rsidRPr="00AB7182" w:rsidRDefault="00743CEC" w:rsidP="00F15523">
            <w:pPr>
              <w:pStyle w:val="TAC"/>
            </w:pPr>
            <w:r w:rsidRPr="00AB7182">
              <w:t>root/normalMGExecutionTime</w:t>
            </w:r>
          </w:p>
        </w:tc>
        <w:tc>
          <w:tcPr>
            <w:tcW w:w="1551" w:type="dxa"/>
          </w:tcPr>
          <w:p w14:paraId="3E0B36AC" w14:textId="77777777" w:rsidR="00743CEC" w:rsidRPr="00AB7182" w:rsidRDefault="00743CEC" w:rsidP="00F15523">
            <w:pPr>
              <w:pStyle w:val="EW"/>
              <w:jc w:val="center"/>
            </w:pPr>
            <w:r w:rsidRPr="00AB7182">
              <w:t>O</w:t>
            </w:r>
          </w:p>
        </w:tc>
        <w:tc>
          <w:tcPr>
            <w:tcW w:w="2116" w:type="dxa"/>
          </w:tcPr>
          <w:p w14:paraId="4F3D3076" w14:textId="77777777" w:rsidR="00743CEC" w:rsidRPr="00AB7182" w:rsidRDefault="00743CEC" w:rsidP="00F15523">
            <w:pPr>
              <w:pStyle w:val="EW"/>
              <w:jc w:val="center"/>
            </w:pPr>
            <w:r w:rsidRPr="00AB7182">
              <w:t>MOD</w:t>
            </w:r>
          </w:p>
        </w:tc>
        <w:tc>
          <w:tcPr>
            <w:tcW w:w="1358" w:type="dxa"/>
            <w:gridSpan w:val="2"/>
          </w:tcPr>
          <w:p w14:paraId="7978FFBF" w14:textId="77777777" w:rsidR="00743CEC" w:rsidRPr="00AB7182" w:rsidRDefault="00743CEC" w:rsidP="00F15523">
            <w:pPr>
              <w:pStyle w:val="TAC"/>
            </w:pPr>
            <w:r w:rsidRPr="00AB7182">
              <w:t>Integer</w:t>
            </w:r>
          </w:p>
        </w:tc>
        <w:tc>
          <w:tcPr>
            <w:tcW w:w="1261" w:type="dxa"/>
          </w:tcPr>
          <w:p w14:paraId="31F83D45" w14:textId="77777777" w:rsidR="00743CEC" w:rsidRPr="00AB7182" w:rsidRDefault="00743CEC" w:rsidP="00F15523">
            <w:pPr>
              <w:pStyle w:val="TAC"/>
            </w:pPr>
            <w:r w:rsidRPr="00AB7182">
              <w:t>Operator Defined</w:t>
            </w:r>
          </w:p>
        </w:tc>
      </w:tr>
      <w:tr w:rsidR="00743CEC" w:rsidRPr="00AB7182" w14:paraId="39014767" w14:textId="77777777">
        <w:trPr>
          <w:cantSplit/>
        </w:trPr>
        <w:tc>
          <w:tcPr>
            <w:tcW w:w="3622" w:type="dxa"/>
          </w:tcPr>
          <w:p w14:paraId="670BF231" w14:textId="77777777" w:rsidR="00743CEC" w:rsidRPr="00AB7182" w:rsidRDefault="00743CEC" w:rsidP="00F15523">
            <w:pPr>
              <w:pStyle w:val="TAC"/>
            </w:pPr>
            <w:r w:rsidRPr="00AB7182">
              <w:t>root/normalMGCExecutionTime</w:t>
            </w:r>
          </w:p>
        </w:tc>
        <w:tc>
          <w:tcPr>
            <w:tcW w:w="1551" w:type="dxa"/>
          </w:tcPr>
          <w:p w14:paraId="50574227" w14:textId="77777777" w:rsidR="00743CEC" w:rsidRPr="00AB7182" w:rsidRDefault="00743CEC" w:rsidP="00F15523">
            <w:pPr>
              <w:pStyle w:val="TAC"/>
            </w:pPr>
            <w:r w:rsidRPr="00AB7182">
              <w:t>O</w:t>
            </w:r>
          </w:p>
        </w:tc>
        <w:tc>
          <w:tcPr>
            <w:tcW w:w="2116" w:type="dxa"/>
          </w:tcPr>
          <w:p w14:paraId="3E91B1C7" w14:textId="77777777" w:rsidR="00743CEC" w:rsidRPr="00AB7182" w:rsidRDefault="00743CEC" w:rsidP="00F15523">
            <w:pPr>
              <w:pStyle w:val="TAC"/>
            </w:pPr>
            <w:r w:rsidRPr="00AB7182">
              <w:t>MOD</w:t>
            </w:r>
          </w:p>
        </w:tc>
        <w:tc>
          <w:tcPr>
            <w:tcW w:w="1358" w:type="dxa"/>
            <w:gridSpan w:val="2"/>
          </w:tcPr>
          <w:p w14:paraId="765DF070" w14:textId="77777777" w:rsidR="00743CEC" w:rsidRPr="00AB7182" w:rsidRDefault="00743CEC" w:rsidP="00F15523">
            <w:pPr>
              <w:pStyle w:val="TAC"/>
            </w:pPr>
            <w:r w:rsidRPr="00AB7182">
              <w:t>Integer</w:t>
            </w:r>
          </w:p>
        </w:tc>
        <w:tc>
          <w:tcPr>
            <w:tcW w:w="1261" w:type="dxa"/>
          </w:tcPr>
          <w:p w14:paraId="0CDDEE07" w14:textId="77777777" w:rsidR="00743CEC" w:rsidRPr="00AB7182" w:rsidRDefault="00743CEC" w:rsidP="00F15523">
            <w:pPr>
              <w:pStyle w:val="TAC"/>
            </w:pPr>
            <w:r w:rsidRPr="00AB7182">
              <w:t>Operator Defined</w:t>
            </w:r>
          </w:p>
        </w:tc>
      </w:tr>
      <w:tr w:rsidR="00743CEC" w:rsidRPr="00AB7182" w14:paraId="3851CBD7" w14:textId="77777777">
        <w:trPr>
          <w:cantSplit/>
        </w:trPr>
        <w:tc>
          <w:tcPr>
            <w:tcW w:w="3622" w:type="dxa"/>
          </w:tcPr>
          <w:p w14:paraId="011D117D" w14:textId="77777777" w:rsidR="00743CEC" w:rsidRPr="00AB7182" w:rsidRDefault="00743CEC" w:rsidP="00F15523">
            <w:pPr>
              <w:pStyle w:val="TAC"/>
            </w:pPr>
            <w:r w:rsidRPr="00AB7182">
              <w:t>root/MGProvisionalResponseTimerValue</w:t>
            </w:r>
          </w:p>
        </w:tc>
        <w:tc>
          <w:tcPr>
            <w:tcW w:w="1551" w:type="dxa"/>
          </w:tcPr>
          <w:p w14:paraId="53349E6F" w14:textId="77777777" w:rsidR="00743CEC" w:rsidRPr="00AB7182" w:rsidRDefault="00743CEC" w:rsidP="00F15523">
            <w:pPr>
              <w:pStyle w:val="TAC"/>
            </w:pPr>
            <w:r w:rsidRPr="00AB7182">
              <w:t>O</w:t>
            </w:r>
          </w:p>
        </w:tc>
        <w:tc>
          <w:tcPr>
            <w:tcW w:w="2116" w:type="dxa"/>
          </w:tcPr>
          <w:p w14:paraId="24AEE0BE" w14:textId="77777777" w:rsidR="00743CEC" w:rsidRPr="00AB7182" w:rsidRDefault="00743CEC" w:rsidP="00F15523">
            <w:pPr>
              <w:pStyle w:val="TAC"/>
            </w:pPr>
            <w:r w:rsidRPr="00AB7182">
              <w:t>MOD</w:t>
            </w:r>
          </w:p>
        </w:tc>
        <w:tc>
          <w:tcPr>
            <w:tcW w:w="1358" w:type="dxa"/>
            <w:gridSpan w:val="2"/>
          </w:tcPr>
          <w:p w14:paraId="63F0A4D9" w14:textId="77777777" w:rsidR="00743CEC" w:rsidRPr="00AB7182" w:rsidRDefault="00743CEC" w:rsidP="00F15523">
            <w:pPr>
              <w:pStyle w:val="TAC"/>
            </w:pPr>
            <w:r w:rsidRPr="00AB7182">
              <w:t>Integer(NormalMGExecutionTime + networkdelay)</w:t>
            </w:r>
          </w:p>
        </w:tc>
        <w:tc>
          <w:tcPr>
            <w:tcW w:w="1261" w:type="dxa"/>
          </w:tcPr>
          <w:p w14:paraId="21F11225" w14:textId="77777777" w:rsidR="00743CEC" w:rsidRPr="00AB7182" w:rsidRDefault="00743CEC" w:rsidP="00F15523">
            <w:pPr>
              <w:pStyle w:val="TAC"/>
            </w:pPr>
            <w:r w:rsidRPr="00AB7182">
              <w:t>Operator Defined</w:t>
            </w:r>
          </w:p>
        </w:tc>
      </w:tr>
      <w:tr w:rsidR="00743CEC" w:rsidRPr="00AB7182" w14:paraId="05549CF7" w14:textId="77777777">
        <w:trPr>
          <w:cantSplit/>
        </w:trPr>
        <w:tc>
          <w:tcPr>
            <w:tcW w:w="3622" w:type="dxa"/>
          </w:tcPr>
          <w:p w14:paraId="3505CC00" w14:textId="77777777" w:rsidR="00743CEC" w:rsidRPr="00AB7182" w:rsidRDefault="00743CEC" w:rsidP="00F15523">
            <w:pPr>
              <w:pStyle w:val="TAC"/>
            </w:pPr>
            <w:r w:rsidRPr="00AB7182">
              <w:t>root/MGCProvisionalResponseTimerValue</w:t>
            </w:r>
          </w:p>
        </w:tc>
        <w:tc>
          <w:tcPr>
            <w:tcW w:w="1551" w:type="dxa"/>
          </w:tcPr>
          <w:p w14:paraId="3A6FEE1F" w14:textId="77777777" w:rsidR="00743CEC" w:rsidRPr="00AB7182" w:rsidRDefault="00743CEC" w:rsidP="00F15523">
            <w:pPr>
              <w:pStyle w:val="TAC"/>
            </w:pPr>
            <w:r w:rsidRPr="00AB7182">
              <w:t>O</w:t>
            </w:r>
          </w:p>
        </w:tc>
        <w:tc>
          <w:tcPr>
            <w:tcW w:w="2116" w:type="dxa"/>
          </w:tcPr>
          <w:p w14:paraId="730EF818" w14:textId="77777777" w:rsidR="00743CEC" w:rsidRPr="00AB7182" w:rsidRDefault="00743CEC" w:rsidP="00F15523">
            <w:pPr>
              <w:pStyle w:val="TAC"/>
            </w:pPr>
            <w:r w:rsidRPr="00AB7182">
              <w:t>MOD</w:t>
            </w:r>
          </w:p>
        </w:tc>
        <w:tc>
          <w:tcPr>
            <w:tcW w:w="1358" w:type="dxa"/>
            <w:gridSpan w:val="2"/>
          </w:tcPr>
          <w:p w14:paraId="2050B2F2" w14:textId="77777777" w:rsidR="00743CEC" w:rsidRPr="00AB7182" w:rsidRDefault="00743CEC" w:rsidP="00F15523">
            <w:pPr>
              <w:pStyle w:val="TAC"/>
            </w:pPr>
            <w:r w:rsidRPr="00AB7182">
              <w:t>Integer( NormalMGCExecutionTime + networkdelay)</w:t>
            </w:r>
          </w:p>
        </w:tc>
        <w:tc>
          <w:tcPr>
            <w:tcW w:w="1261" w:type="dxa"/>
          </w:tcPr>
          <w:p w14:paraId="52EDBC10" w14:textId="77777777" w:rsidR="00743CEC" w:rsidRPr="00AB7182" w:rsidRDefault="00743CEC" w:rsidP="00F15523">
            <w:pPr>
              <w:pStyle w:val="TAC"/>
            </w:pPr>
            <w:r w:rsidRPr="00AB7182">
              <w:t>Operator Defined</w:t>
            </w:r>
          </w:p>
        </w:tc>
      </w:tr>
      <w:tr w:rsidR="00743CEC" w:rsidRPr="00AB7182" w14:paraId="1408BF3D" w14:textId="77777777">
        <w:trPr>
          <w:cantSplit/>
        </w:trPr>
        <w:tc>
          <w:tcPr>
            <w:tcW w:w="3622" w:type="dxa"/>
          </w:tcPr>
          <w:p w14:paraId="1A165978" w14:textId="77777777" w:rsidR="00743CEC" w:rsidRPr="00AB7182" w:rsidRDefault="00743CEC" w:rsidP="00F15523">
            <w:pPr>
              <w:pStyle w:val="TAC"/>
            </w:pPr>
            <w:r w:rsidRPr="00AB7182">
              <w:t>root/MGCOriginatedPendingLimit</w:t>
            </w:r>
          </w:p>
        </w:tc>
        <w:tc>
          <w:tcPr>
            <w:tcW w:w="1551" w:type="dxa"/>
          </w:tcPr>
          <w:p w14:paraId="66730ABC" w14:textId="77777777" w:rsidR="00743CEC" w:rsidRPr="00AB7182" w:rsidRDefault="00743CEC" w:rsidP="00F15523">
            <w:pPr>
              <w:pStyle w:val="TAC"/>
            </w:pPr>
            <w:r w:rsidRPr="00AB7182">
              <w:t>O</w:t>
            </w:r>
          </w:p>
        </w:tc>
        <w:tc>
          <w:tcPr>
            <w:tcW w:w="2116" w:type="dxa"/>
          </w:tcPr>
          <w:p w14:paraId="666FCCB3" w14:textId="77777777" w:rsidR="00743CEC" w:rsidRPr="00AB7182" w:rsidRDefault="00743CEC" w:rsidP="00F15523">
            <w:pPr>
              <w:pStyle w:val="TAC"/>
            </w:pPr>
            <w:r w:rsidRPr="00AB7182">
              <w:t>MOD</w:t>
            </w:r>
          </w:p>
        </w:tc>
        <w:tc>
          <w:tcPr>
            <w:tcW w:w="1358" w:type="dxa"/>
            <w:gridSpan w:val="2"/>
          </w:tcPr>
          <w:p w14:paraId="6A0CD946" w14:textId="77777777" w:rsidR="00743CEC" w:rsidRPr="00AB7182" w:rsidRDefault="00743CEC" w:rsidP="00F15523">
            <w:pPr>
              <w:pStyle w:val="TAC"/>
            </w:pPr>
            <w:r w:rsidRPr="00AB7182">
              <w:t>Integer</w:t>
            </w:r>
          </w:p>
        </w:tc>
        <w:tc>
          <w:tcPr>
            <w:tcW w:w="1261" w:type="dxa"/>
          </w:tcPr>
          <w:p w14:paraId="09F84200" w14:textId="77777777" w:rsidR="00743CEC" w:rsidRPr="00AB7182" w:rsidRDefault="00743CEC" w:rsidP="00F15523">
            <w:pPr>
              <w:pStyle w:val="TAC"/>
            </w:pPr>
            <w:r w:rsidRPr="00AB7182">
              <w:t>Operator Defined</w:t>
            </w:r>
          </w:p>
        </w:tc>
      </w:tr>
      <w:tr w:rsidR="00743CEC" w:rsidRPr="00AB7182" w14:paraId="7836FDD6" w14:textId="77777777">
        <w:trPr>
          <w:cantSplit/>
        </w:trPr>
        <w:tc>
          <w:tcPr>
            <w:tcW w:w="3622" w:type="dxa"/>
          </w:tcPr>
          <w:p w14:paraId="2E9D3458" w14:textId="77777777" w:rsidR="00743CEC" w:rsidRPr="00AB7182" w:rsidRDefault="00743CEC" w:rsidP="00F15523">
            <w:pPr>
              <w:pStyle w:val="TAC"/>
            </w:pPr>
            <w:r w:rsidRPr="00AB7182">
              <w:t>root/MGOriginatedPendingLimit</w:t>
            </w:r>
          </w:p>
        </w:tc>
        <w:tc>
          <w:tcPr>
            <w:tcW w:w="1551" w:type="dxa"/>
          </w:tcPr>
          <w:p w14:paraId="5FEDDBC0" w14:textId="77777777" w:rsidR="00743CEC" w:rsidRPr="00AB7182" w:rsidRDefault="00743CEC" w:rsidP="00F15523">
            <w:pPr>
              <w:pStyle w:val="TAC"/>
            </w:pPr>
            <w:r w:rsidRPr="00AB7182">
              <w:t>O</w:t>
            </w:r>
          </w:p>
        </w:tc>
        <w:tc>
          <w:tcPr>
            <w:tcW w:w="2116" w:type="dxa"/>
          </w:tcPr>
          <w:p w14:paraId="43142F0A" w14:textId="77777777" w:rsidR="00743CEC" w:rsidRPr="00AB7182" w:rsidRDefault="00743CEC" w:rsidP="00F15523">
            <w:pPr>
              <w:pStyle w:val="TAC"/>
            </w:pPr>
            <w:r w:rsidRPr="00AB7182">
              <w:t>MOD</w:t>
            </w:r>
          </w:p>
        </w:tc>
        <w:tc>
          <w:tcPr>
            <w:tcW w:w="1358" w:type="dxa"/>
            <w:gridSpan w:val="2"/>
          </w:tcPr>
          <w:p w14:paraId="785D67C0" w14:textId="77777777" w:rsidR="00743CEC" w:rsidRPr="00AB7182" w:rsidRDefault="00743CEC" w:rsidP="00F15523">
            <w:pPr>
              <w:pStyle w:val="TAC"/>
            </w:pPr>
            <w:r w:rsidRPr="00AB7182">
              <w:t>Integer</w:t>
            </w:r>
          </w:p>
        </w:tc>
        <w:tc>
          <w:tcPr>
            <w:tcW w:w="1261" w:type="dxa"/>
          </w:tcPr>
          <w:p w14:paraId="326217C7" w14:textId="77777777" w:rsidR="00743CEC" w:rsidRPr="00AB7182" w:rsidRDefault="00743CEC" w:rsidP="00F15523">
            <w:pPr>
              <w:pStyle w:val="TAC"/>
            </w:pPr>
            <w:r w:rsidRPr="00AB7182">
              <w:t>Operator Defined</w:t>
            </w:r>
          </w:p>
        </w:tc>
      </w:tr>
      <w:tr w:rsidR="00743CEC" w:rsidRPr="00AB7182" w14:paraId="4C6FB03F" w14:textId="77777777">
        <w:trPr>
          <w:cantSplit/>
        </w:trPr>
        <w:tc>
          <w:tcPr>
            <w:tcW w:w="3622" w:type="dxa"/>
          </w:tcPr>
          <w:p w14:paraId="70B5050F" w14:textId="77777777" w:rsidR="00743CEC" w:rsidRPr="00AB7182" w:rsidRDefault="00743CEC" w:rsidP="00F15523">
            <w:pPr>
              <w:pStyle w:val="TAH"/>
            </w:pPr>
            <w:r w:rsidRPr="00AB7182">
              <w:t xml:space="preserve">Signals </w:t>
            </w:r>
          </w:p>
        </w:tc>
        <w:tc>
          <w:tcPr>
            <w:tcW w:w="1551" w:type="dxa"/>
          </w:tcPr>
          <w:p w14:paraId="6B8FF646" w14:textId="77777777" w:rsidR="00743CEC" w:rsidRPr="00AB7182" w:rsidRDefault="00743CEC" w:rsidP="00F15523">
            <w:pPr>
              <w:pStyle w:val="TAH"/>
            </w:pPr>
            <w:r w:rsidRPr="00AB7182">
              <w:t>Mandatory/</w:t>
            </w:r>
          </w:p>
          <w:p w14:paraId="0CE7D5F1" w14:textId="77777777" w:rsidR="00743CEC" w:rsidRPr="00AB7182" w:rsidRDefault="00743CEC" w:rsidP="00F15523">
            <w:pPr>
              <w:pStyle w:val="TAH"/>
            </w:pPr>
            <w:r w:rsidRPr="00AB7182">
              <w:t>Optional</w:t>
            </w:r>
          </w:p>
        </w:tc>
        <w:tc>
          <w:tcPr>
            <w:tcW w:w="3474" w:type="dxa"/>
            <w:gridSpan w:val="3"/>
          </w:tcPr>
          <w:p w14:paraId="3507316E" w14:textId="77777777" w:rsidR="00743CEC" w:rsidRPr="00AB7182" w:rsidRDefault="00743CEC" w:rsidP="00F15523">
            <w:pPr>
              <w:pStyle w:val="TAH"/>
            </w:pPr>
            <w:r w:rsidRPr="00AB7182">
              <w:t>Used in command:</w:t>
            </w:r>
          </w:p>
        </w:tc>
        <w:tc>
          <w:tcPr>
            <w:tcW w:w="1261" w:type="dxa"/>
          </w:tcPr>
          <w:p w14:paraId="7000093F" w14:textId="77777777" w:rsidR="00743CEC" w:rsidRPr="00AB7182" w:rsidRDefault="00743CEC" w:rsidP="00F15523">
            <w:pPr>
              <w:pStyle w:val="TAH"/>
            </w:pPr>
            <w:r w:rsidRPr="00AB7182">
              <w:t>Duration Provisioned Value:</w:t>
            </w:r>
          </w:p>
        </w:tc>
      </w:tr>
      <w:tr w:rsidR="00743CEC" w:rsidRPr="00AB7182" w14:paraId="3C9AE0F7" w14:textId="77777777">
        <w:trPr>
          <w:cantSplit/>
        </w:trPr>
        <w:tc>
          <w:tcPr>
            <w:tcW w:w="3622" w:type="dxa"/>
            <w:vMerge w:val="restart"/>
          </w:tcPr>
          <w:p w14:paraId="73C92C30" w14:textId="77777777" w:rsidR="00743CEC" w:rsidRPr="00AB7182" w:rsidRDefault="00743CEC" w:rsidP="00F15523">
            <w:pPr>
              <w:pStyle w:val="TAC"/>
              <w:rPr>
                <w:b/>
                <w:bCs/>
              </w:rPr>
            </w:pPr>
            <w:r w:rsidRPr="00AB7182">
              <w:t>None</w:t>
            </w:r>
          </w:p>
        </w:tc>
        <w:tc>
          <w:tcPr>
            <w:tcW w:w="1551" w:type="dxa"/>
          </w:tcPr>
          <w:p w14:paraId="07B11C56" w14:textId="77777777" w:rsidR="00743CEC" w:rsidRPr="00AB7182" w:rsidRDefault="00743CEC" w:rsidP="00F15523">
            <w:pPr>
              <w:pStyle w:val="TAC"/>
              <w:rPr>
                <w:b/>
                <w:bCs/>
              </w:rPr>
            </w:pPr>
            <w:r w:rsidRPr="00AB7182">
              <w:t>-</w:t>
            </w:r>
          </w:p>
        </w:tc>
        <w:tc>
          <w:tcPr>
            <w:tcW w:w="3474" w:type="dxa"/>
            <w:gridSpan w:val="3"/>
          </w:tcPr>
          <w:p w14:paraId="3098BC20" w14:textId="77777777" w:rsidR="00743CEC" w:rsidRPr="00AB7182" w:rsidRDefault="00743CEC" w:rsidP="00F15523">
            <w:pPr>
              <w:pStyle w:val="TAC"/>
              <w:rPr>
                <w:b/>
                <w:bCs/>
              </w:rPr>
            </w:pPr>
            <w:r w:rsidRPr="00AB7182">
              <w:t>-</w:t>
            </w:r>
          </w:p>
        </w:tc>
        <w:tc>
          <w:tcPr>
            <w:tcW w:w="1261" w:type="dxa"/>
          </w:tcPr>
          <w:p w14:paraId="6E75E9E5" w14:textId="77777777" w:rsidR="00743CEC" w:rsidRPr="00AB7182" w:rsidRDefault="00743CEC" w:rsidP="00F15523">
            <w:pPr>
              <w:pStyle w:val="TAC"/>
              <w:jc w:val="left"/>
              <w:rPr>
                <w:b/>
                <w:bCs/>
              </w:rPr>
            </w:pPr>
            <w:r w:rsidRPr="00AB7182">
              <w:t>-</w:t>
            </w:r>
          </w:p>
        </w:tc>
      </w:tr>
      <w:tr w:rsidR="00743CEC" w:rsidRPr="00AB7182" w14:paraId="4969BC0F" w14:textId="77777777">
        <w:trPr>
          <w:cantSplit/>
        </w:trPr>
        <w:tc>
          <w:tcPr>
            <w:tcW w:w="3622" w:type="dxa"/>
            <w:vMerge/>
          </w:tcPr>
          <w:p w14:paraId="1CB5376E" w14:textId="77777777" w:rsidR="00743CEC" w:rsidRPr="00AB7182" w:rsidRDefault="00743CEC" w:rsidP="00F15523">
            <w:pPr>
              <w:pStyle w:val="enumlev2"/>
              <w:ind w:left="0" w:firstLine="34"/>
              <w:rPr>
                <w:b/>
                <w:bCs/>
              </w:rPr>
            </w:pPr>
          </w:p>
        </w:tc>
        <w:tc>
          <w:tcPr>
            <w:tcW w:w="1551" w:type="dxa"/>
          </w:tcPr>
          <w:p w14:paraId="6F1C2650" w14:textId="77777777" w:rsidR="00743CEC" w:rsidRPr="00AB7182" w:rsidRDefault="00743CEC" w:rsidP="00F15523">
            <w:pPr>
              <w:pStyle w:val="TAH"/>
            </w:pPr>
            <w:r w:rsidRPr="00AB7182">
              <w:t>Signal Parameters</w:t>
            </w:r>
          </w:p>
        </w:tc>
        <w:tc>
          <w:tcPr>
            <w:tcW w:w="2116" w:type="dxa"/>
          </w:tcPr>
          <w:p w14:paraId="25F6C379" w14:textId="77777777" w:rsidR="00743CEC" w:rsidRPr="00AB7182" w:rsidRDefault="00743CEC" w:rsidP="00F15523">
            <w:pPr>
              <w:pStyle w:val="TAH"/>
            </w:pPr>
            <w:r w:rsidRPr="00AB7182">
              <w:t>Mandatory/</w:t>
            </w:r>
          </w:p>
          <w:p w14:paraId="06B5CEE7" w14:textId="77777777" w:rsidR="00743CEC" w:rsidRPr="00AB7182" w:rsidRDefault="00743CEC" w:rsidP="00F15523">
            <w:pPr>
              <w:pStyle w:val="TAH"/>
            </w:pPr>
            <w:r w:rsidRPr="00AB7182">
              <w:t>Optional</w:t>
            </w:r>
          </w:p>
        </w:tc>
        <w:tc>
          <w:tcPr>
            <w:tcW w:w="1358" w:type="dxa"/>
            <w:gridSpan w:val="2"/>
          </w:tcPr>
          <w:p w14:paraId="07CF3483" w14:textId="77777777" w:rsidR="00743CEC" w:rsidRPr="00AB7182" w:rsidRDefault="00743CEC" w:rsidP="00F15523">
            <w:pPr>
              <w:pStyle w:val="TAH"/>
            </w:pPr>
            <w:r w:rsidRPr="00AB7182">
              <w:t>Supported</w:t>
            </w:r>
          </w:p>
          <w:p w14:paraId="331E28BB" w14:textId="77777777" w:rsidR="00743CEC" w:rsidRPr="00AB7182" w:rsidRDefault="00743CEC" w:rsidP="00F15523">
            <w:pPr>
              <w:pStyle w:val="TAH"/>
            </w:pPr>
            <w:r w:rsidRPr="00AB7182">
              <w:t>Values:</w:t>
            </w:r>
          </w:p>
        </w:tc>
        <w:tc>
          <w:tcPr>
            <w:tcW w:w="1261" w:type="dxa"/>
          </w:tcPr>
          <w:p w14:paraId="270D6F0B" w14:textId="77777777" w:rsidR="00743CEC" w:rsidRPr="00AB7182" w:rsidRDefault="00743CEC" w:rsidP="00F15523">
            <w:pPr>
              <w:pStyle w:val="TAH"/>
            </w:pPr>
            <w:r w:rsidRPr="00AB7182">
              <w:t>Duration Provisioned Value:</w:t>
            </w:r>
          </w:p>
        </w:tc>
      </w:tr>
      <w:tr w:rsidR="00743CEC" w:rsidRPr="00AB7182" w14:paraId="3E4CA064" w14:textId="77777777">
        <w:trPr>
          <w:cantSplit/>
        </w:trPr>
        <w:tc>
          <w:tcPr>
            <w:tcW w:w="3622" w:type="dxa"/>
            <w:vMerge/>
          </w:tcPr>
          <w:p w14:paraId="786054BA" w14:textId="77777777" w:rsidR="00743CEC" w:rsidRPr="00AB7182" w:rsidRDefault="00743CEC" w:rsidP="00F15523">
            <w:pPr>
              <w:pStyle w:val="enumlev2"/>
              <w:ind w:left="0" w:firstLine="34"/>
              <w:rPr>
                <w:b/>
                <w:bCs/>
              </w:rPr>
            </w:pPr>
          </w:p>
        </w:tc>
        <w:tc>
          <w:tcPr>
            <w:tcW w:w="1551" w:type="dxa"/>
          </w:tcPr>
          <w:p w14:paraId="229F5623" w14:textId="77777777" w:rsidR="00743CEC" w:rsidRPr="00AB7182" w:rsidRDefault="00743CEC" w:rsidP="00F15523">
            <w:pPr>
              <w:pStyle w:val="TAC"/>
              <w:rPr>
                <w:b/>
                <w:bCs/>
              </w:rPr>
            </w:pPr>
            <w:r w:rsidRPr="00AB7182">
              <w:t>-</w:t>
            </w:r>
          </w:p>
        </w:tc>
        <w:tc>
          <w:tcPr>
            <w:tcW w:w="2116" w:type="dxa"/>
          </w:tcPr>
          <w:p w14:paraId="55B84C36" w14:textId="77777777" w:rsidR="00743CEC" w:rsidRPr="00AB7182" w:rsidRDefault="00743CEC" w:rsidP="00F15523">
            <w:pPr>
              <w:pStyle w:val="TAC"/>
              <w:rPr>
                <w:b/>
                <w:bCs/>
              </w:rPr>
            </w:pPr>
            <w:r w:rsidRPr="00AB7182">
              <w:t>-</w:t>
            </w:r>
          </w:p>
        </w:tc>
        <w:tc>
          <w:tcPr>
            <w:tcW w:w="1358" w:type="dxa"/>
            <w:gridSpan w:val="2"/>
          </w:tcPr>
          <w:p w14:paraId="1A50A91B" w14:textId="77777777" w:rsidR="00743CEC" w:rsidRPr="00AB7182" w:rsidRDefault="00743CEC" w:rsidP="00F15523">
            <w:pPr>
              <w:pStyle w:val="TAC"/>
            </w:pPr>
            <w:r w:rsidRPr="00AB7182">
              <w:t>-</w:t>
            </w:r>
          </w:p>
        </w:tc>
        <w:tc>
          <w:tcPr>
            <w:tcW w:w="1261" w:type="dxa"/>
          </w:tcPr>
          <w:p w14:paraId="23744375" w14:textId="77777777" w:rsidR="00743CEC" w:rsidRPr="00AB7182" w:rsidRDefault="00743CEC" w:rsidP="00F15523">
            <w:pPr>
              <w:pStyle w:val="TAC"/>
              <w:rPr>
                <w:b/>
                <w:bCs/>
              </w:rPr>
            </w:pPr>
            <w:r w:rsidRPr="00AB7182">
              <w:t>-</w:t>
            </w:r>
          </w:p>
        </w:tc>
      </w:tr>
      <w:tr w:rsidR="00743CEC" w:rsidRPr="00AB7182" w14:paraId="074E0381" w14:textId="77777777">
        <w:trPr>
          <w:cantSplit/>
        </w:trPr>
        <w:tc>
          <w:tcPr>
            <w:tcW w:w="3622" w:type="dxa"/>
          </w:tcPr>
          <w:p w14:paraId="1CB201B5" w14:textId="77777777" w:rsidR="00743CEC" w:rsidRPr="00AB7182" w:rsidRDefault="00743CEC" w:rsidP="00F15523">
            <w:pPr>
              <w:pStyle w:val="TAH"/>
            </w:pPr>
            <w:r w:rsidRPr="00AB7182">
              <w:t>Events</w:t>
            </w:r>
          </w:p>
        </w:tc>
        <w:tc>
          <w:tcPr>
            <w:tcW w:w="1551" w:type="dxa"/>
          </w:tcPr>
          <w:p w14:paraId="73F84D60" w14:textId="77777777" w:rsidR="00743CEC" w:rsidRPr="00AB7182" w:rsidRDefault="00743CEC" w:rsidP="00F15523">
            <w:pPr>
              <w:pStyle w:val="TAH"/>
            </w:pPr>
            <w:r w:rsidRPr="00AB7182">
              <w:t>Mandatory/</w:t>
            </w:r>
          </w:p>
          <w:p w14:paraId="17BD46CD" w14:textId="77777777" w:rsidR="00743CEC" w:rsidRPr="00AB7182" w:rsidRDefault="00743CEC" w:rsidP="00F15523">
            <w:pPr>
              <w:pStyle w:val="TAH"/>
            </w:pPr>
            <w:r w:rsidRPr="00AB7182">
              <w:t>Optional</w:t>
            </w:r>
          </w:p>
        </w:tc>
        <w:tc>
          <w:tcPr>
            <w:tcW w:w="4735" w:type="dxa"/>
            <w:gridSpan w:val="4"/>
          </w:tcPr>
          <w:p w14:paraId="5351E1BD" w14:textId="77777777" w:rsidR="00743CEC" w:rsidRPr="00AB7182" w:rsidRDefault="00743CEC" w:rsidP="00F15523">
            <w:pPr>
              <w:pStyle w:val="TAH"/>
            </w:pPr>
            <w:r w:rsidRPr="00AB7182">
              <w:t>Used in command:</w:t>
            </w:r>
          </w:p>
        </w:tc>
      </w:tr>
      <w:tr w:rsidR="00743CEC" w:rsidRPr="00AB7182" w14:paraId="5BE65D3D" w14:textId="77777777">
        <w:trPr>
          <w:cantSplit/>
        </w:trPr>
        <w:tc>
          <w:tcPr>
            <w:tcW w:w="3622" w:type="dxa"/>
            <w:vMerge w:val="restart"/>
          </w:tcPr>
          <w:p w14:paraId="56E9184B" w14:textId="77777777" w:rsidR="00743CEC" w:rsidRPr="00AB7182" w:rsidRDefault="00743CEC" w:rsidP="00F15523">
            <w:pPr>
              <w:pStyle w:val="TAC"/>
              <w:rPr>
                <w:b/>
                <w:bCs/>
              </w:rPr>
            </w:pPr>
            <w:r w:rsidRPr="00AB7182">
              <w:t>None</w:t>
            </w:r>
          </w:p>
        </w:tc>
        <w:tc>
          <w:tcPr>
            <w:tcW w:w="1551" w:type="dxa"/>
          </w:tcPr>
          <w:p w14:paraId="4755EA6F" w14:textId="77777777" w:rsidR="00743CEC" w:rsidRPr="00AB7182" w:rsidRDefault="00743CEC" w:rsidP="00F15523">
            <w:pPr>
              <w:pStyle w:val="TAC"/>
              <w:rPr>
                <w:b/>
                <w:bCs/>
              </w:rPr>
            </w:pPr>
            <w:r w:rsidRPr="00AB7182">
              <w:t>-</w:t>
            </w:r>
          </w:p>
        </w:tc>
        <w:tc>
          <w:tcPr>
            <w:tcW w:w="4735" w:type="dxa"/>
            <w:gridSpan w:val="4"/>
          </w:tcPr>
          <w:p w14:paraId="460F8176" w14:textId="77777777" w:rsidR="00743CEC" w:rsidRPr="00AB7182" w:rsidRDefault="00743CEC" w:rsidP="00F15523">
            <w:pPr>
              <w:pStyle w:val="TAC"/>
              <w:rPr>
                <w:b/>
                <w:bCs/>
              </w:rPr>
            </w:pPr>
            <w:r w:rsidRPr="00AB7182">
              <w:t>-</w:t>
            </w:r>
          </w:p>
        </w:tc>
      </w:tr>
      <w:tr w:rsidR="00743CEC" w:rsidRPr="00AB7182" w14:paraId="0A113347" w14:textId="77777777">
        <w:trPr>
          <w:cantSplit/>
        </w:trPr>
        <w:tc>
          <w:tcPr>
            <w:tcW w:w="3622" w:type="dxa"/>
            <w:vMerge/>
          </w:tcPr>
          <w:p w14:paraId="2F93D10A" w14:textId="77777777" w:rsidR="00743CEC" w:rsidRPr="00AB7182" w:rsidRDefault="00743CEC" w:rsidP="00F15523">
            <w:pPr>
              <w:pStyle w:val="enumlev2"/>
              <w:ind w:left="0" w:firstLine="34"/>
              <w:rPr>
                <w:b/>
                <w:bCs/>
              </w:rPr>
            </w:pPr>
          </w:p>
        </w:tc>
        <w:tc>
          <w:tcPr>
            <w:tcW w:w="1551" w:type="dxa"/>
          </w:tcPr>
          <w:p w14:paraId="54C74B57" w14:textId="77777777" w:rsidR="00743CEC" w:rsidRPr="00AB7182" w:rsidRDefault="00743CEC" w:rsidP="00F15523">
            <w:pPr>
              <w:pStyle w:val="TAH"/>
            </w:pPr>
            <w:r w:rsidRPr="00AB7182">
              <w:t>Event</w:t>
            </w:r>
          </w:p>
          <w:p w14:paraId="7CA23938" w14:textId="77777777" w:rsidR="00743CEC" w:rsidRPr="00AB7182" w:rsidRDefault="00743CEC" w:rsidP="00F15523">
            <w:pPr>
              <w:pStyle w:val="TAH"/>
            </w:pPr>
            <w:r w:rsidRPr="00AB7182">
              <w:t>Parameters</w:t>
            </w:r>
          </w:p>
        </w:tc>
        <w:tc>
          <w:tcPr>
            <w:tcW w:w="2116" w:type="dxa"/>
          </w:tcPr>
          <w:p w14:paraId="767A19C5" w14:textId="77777777" w:rsidR="00743CEC" w:rsidRPr="00AB7182" w:rsidRDefault="00743CEC" w:rsidP="00F15523">
            <w:pPr>
              <w:pStyle w:val="TAH"/>
            </w:pPr>
            <w:r w:rsidRPr="00AB7182">
              <w:t>Mandatory/</w:t>
            </w:r>
          </w:p>
          <w:p w14:paraId="453B814B" w14:textId="77777777" w:rsidR="00743CEC" w:rsidRPr="00AB7182" w:rsidRDefault="00743CEC" w:rsidP="00F15523">
            <w:pPr>
              <w:pStyle w:val="TAH"/>
            </w:pPr>
            <w:r w:rsidRPr="00AB7182">
              <w:t>Optional</w:t>
            </w:r>
          </w:p>
        </w:tc>
        <w:tc>
          <w:tcPr>
            <w:tcW w:w="1358" w:type="dxa"/>
            <w:gridSpan w:val="2"/>
          </w:tcPr>
          <w:p w14:paraId="16DBF549" w14:textId="77777777" w:rsidR="00743CEC" w:rsidRPr="00AB7182" w:rsidRDefault="00743CEC" w:rsidP="00F15523">
            <w:pPr>
              <w:pStyle w:val="TAH"/>
            </w:pPr>
            <w:r w:rsidRPr="00AB7182">
              <w:t>Supported</w:t>
            </w:r>
          </w:p>
          <w:p w14:paraId="0F5DBF99" w14:textId="77777777" w:rsidR="00743CEC" w:rsidRPr="00AB7182" w:rsidRDefault="00743CEC" w:rsidP="00F15523">
            <w:pPr>
              <w:pStyle w:val="TAH"/>
            </w:pPr>
            <w:r w:rsidRPr="00AB7182">
              <w:t>Values:</w:t>
            </w:r>
          </w:p>
        </w:tc>
        <w:tc>
          <w:tcPr>
            <w:tcW w:w="1261" w:type="dxa"/>
          </w:tcPr>
          <w:p w14:paraId="1A8C0E67" w14:textId="77777777" w:rsidR="00743CEC" w:rsidRPr="00AB7182" w:rsidRDefault="00743CEC" w:rsidP="00F15523">
            <w:pPr>
              <w:pStyle w:val="TAH"/>
            </w:pPr>
            <w:r w:rsidRPr="00AB7182">
              <w:t>Provisioned Value:</w:t>
            </w:r>
          </w:p>
        </w:tc>
      </w:tr>
      <w:tr w:rsidR="00743CEC" w:rsidRPr="00AB7182" w14:paraId="21A05B07" w14:textId="77777777">
        <w:trPr>
          <w:cantSplit/>
        </w:trPr>
        <w:tc>
          <w:tcPr>
            <w:tcW w:w="3622" w:type="dxa"/>
            <w:vMerge/>
          </w:tcPr>
          <w:p w14:paraId="50E8E490" w14:textId="77777777" w:rsidR="00743CEC" w:rsidRPr="00AB7182" w:rsidRDefault="00743CEC" w:rsidP="00F15523">
            <w:pPr>
              <w:pStyle w:val="enumlev2"/>
              <w:ind w:left="0" w:firstLine="34"/>
              <w:rPr>
                <w:b/>
                <w:bCs/>
              </w:rPr>
            </w:pPr>
          </w:p>
        </w:tc>
        <w:tc>
          <w:tcPr>
            <w:tcW w:w="1551" w:type="dxa"/>
          </w:tcPr>
          <w:p w14:paraId="119543E1" w14:textId="77777777" w:rsidR="00743CEC" w:rsidRPr="00AB7182" w:rsidRDefault="00743CEC" w:rsidP="00F15523">
            <w:pPr>
              <w:pStyle w:val="TAC"/>
              <w:rPr>
                <w:b/>
                <w:bCs/>
              </w:rPr>
            </w:pPr>
            <w:r w:rsidRPr="00AB7182">
              <w:t>-</w:t>
            </w:r>
          </w:p>
        </w:tc>
        <w:tc>
          <w:tcPr>
            <w:tcW w:w="2116" w:type="dxa"/>
          </w:tcPr>
          <w:p w14:paraId="2659C0DE" w14:textId="77777777" w:rsidR="00743CEC" w:rsidRPr="00AB7182" w:rsidRDefault="00743CEC" w:rsidP="00F15523">
            <w:pPr>
              <w:pStyle w:val="TAC"/>
              <w:rPr>
                <w:b/>
                <w:bCs/>
              </w:rPr>
            </w:pPr>
            <w:r w:rsidRPr="00AB7182">
              <w:t>-</w:t>
            </w:r>
          </w:p>
        </w:tc>
        <w:tc>
          <w:tcPr>
            <w:tcW w:w="1358" w:type="dxa"/>
            <w:gridSpan w:val="2"/>
          </w:tcPr>
          <w:p w14:paraId="5C48CBFB" w14:textId="77777777" w:rsidR="00743CEC" w:rsidRPr="00AB7182" w:rsidRDefault="00743CEC" w:rsidP="00F15523">
            <w:pPr>
              <w:pStyle w:val="TAC"/>
            </w:pPr>
            <w:r w:rsidRPr="00AB7182">
              <w:t>-</w:t>
            </w:r>
          </w:p>
        </w:tc>
        <w:tc>
          <w:tcPr>
            <w:tcW w:w="1261" w:type="dxa"/>
          </w:tcPr>
          <w:p w14:paraId="6FC63306" w14:textId="77777777" w:rsidR="00743CEC" w:rsidRPr="00AB7182" w:rsidRDefault="00743CEC" w:rsidP="00F15523">
            <w:pPr>
              <w:pStyle w:val="TAC"/>
              <w:rPr>
                <w:b/>
                <w:bCs/>
              </w:rPr>
            </w:pPr>
            <w:r w:rsidRPr="00AB7182">
              <w:t>-</w:t>
            </w:r>
          </w:p>
        </w:tc>
      </w:tr>
      <w:tr w:rsidR="00743CEC" w:rsidRPr="00AB7182" w14:paraId="487DE885" w14:textId="77777777">
        <w:trPr>
          <w:cantSplit/>
        </w:trPr>
        <w:tc>
          <w:tcPr>
            <w:tcW w:w="3622" w:type="dxa"/>
            <w:vMerge/>
          </w:tcPr>
          <w:p w14:paraId="1FD0DA1C" w14:textId="77777777" w:rsidR="00743CEC" w:rsidRPr="00AB7182" w:rsidRDefault="00743CEC" w:rsidP="00F15523">
            <w:pPr>
              <w:pStyle w:val="enumlev2"/>
              <w:ind w:left="0" w:firstLine="34"/>
              <w:rPr>
                <w:b/>
                <w:bCs/>
              </w:rPr>
            </w:pPr>
          </w:p>
        </w:tc>
        <w:tc>
          <w:tcPr>
            <w:tcW w:w="1551" w:type="dxa"/>
          </w:tcPr>
          <w:p w14:paraId="2A4C315A" w14:textId="77777777" w:rsidR="00743CEC" w:rsidRPr="00AB7182" w:rsidRDefault="00743CEC" w:rsidP="00F15523">
            <w:pPr>
              <w:pStyle w:val="TAH"/>
            </w:pPr>
            <w:r w:rsidRPr="00AB7182">
              <w:t>ObservedEvent</w:t>
            </w:r>
          </w:p>
          <w:p w14:paraId="480E009E" w14:textId="77777777" w:rsidR="00743CEC" w:rsidRPr="00AB7182" w:rsidRDefault="00743CEC" w:rsidP="00F15523">
            <w:pPr>
              <w:pStyle w:val="TAH"/>
            </w:pPr>
            <w:r w:rsidRPr="00AB7182">
              <w:t>Parameters</w:t>
            </w:r>
          </w:p>
        </w:tc>
        <w:tc>
          <w:tcPr>
            <w:tcW w:w="2116" w:type="dxa"/>
          </w:tcPr>
          <w:p w14:paraId="5C3A8CB5" w14:textId="77777777" w:rsidR="00743CEC" w:rsidRPr="00AB7182" w:rsidRDefault="00743CEC" w:rsidP="00F15523">
            <w:pPr>
              <w:pStyle w:val="TAH"/>
            </w:pPr>
            <w:r w:rsidRPr="00AB7182">
              <w:t>Mandatory/</w:t>
            </w:r>
          </w:p>
          <w:p w14:paraId="4D34D764" w14:textId="77777777" w:rsidR="00743CEC" w:rsidRPr="00AB7182" w:rsidRDefault="00743CEC" w:rsidP="00F15523">
            <w:pPr>
              <w:pStyle w:val="TAH"/>
            </w:pPr>
            <w:r w:rsidRPr="00AB7182">
              <w:t>Optional</w:t>
            </w:r>
          </w:p>
        </w:tc>
        <w:tc>
          <w:tcPr>
            <w:tcW w:w="1358" w:type="dxa"/>
            <w:gridSpan w:val="2"/>
          </w:tcPr>
          <w:p w14:paraId="7F37F6C9" w14:textId="77777777" w:rsidR="00743CEC" w:rsidRPr="00AB7182" w:rsidRDefault="00743CEC" w:rsidP="00F15523">
            <w:pPr>
              <w:pStyle w:val="TAH"/>
            </w:pPr>
            <w:r w:rsidRPr="00AB7182">
              <w:t>Supported</w:t>
            </w:r>
          </w:p>
          <w:p w14:paraId="21036699" w14:textId="77777777" w:rsidR="00743CEC" w:rsidRPr="00AB7182" w:rsidRDefault="00743CEC" w:rsidP="00F15523">
            <w:pPr>
              <w:pStyle w:val="TAH"/>
            </w:pPr>
            <w:r w:rsidRPr="00AB7182">
              <w:t>Values:</w:t>
            </w:r>
          </w:p>
        </w:tc>
        <w:tc>
          <w:tcPr>
            <w:tcW w:w="1261" w:type="dxa"/>
          </w:tcPr>
          <w:p w14:paraId="1A83AC83" w14:textId="77777777" w:rsidR="00743CEC" w:rsidRPr="00AB7182" w:rsidRDefault="00743CEC" w:rsidP="00F15523">
            <w:pPr>
              <w:pStyle w:val="TAH"/>
            </w:pPr>
            <w:r w:rsidRPr="00AB7182">
              <w:t>Provisioned Value:</w:t>
            </w:r>
          </w:p>
        </w:tc>
      </w:tr>
      <w:tr w:rsidR="00743CEC" w:rsidRPr="00AB7182" w14:paraId="202E3341" w14:textId="77777777">
        <w:trPr>
          <w:cantSplit/>
        </w:trPr>
        <w:tc>
          <w:tcPr>
            <w:tcW w:w="3622" w:type="dxa"/>
            <w:vMerge/>
          </w:tcPr>
          <w:p w14:paraId="214E025F" w14:textId="77777777" w:rsidR="00743CEC" w:rsidRPr="00AB7182" w:rsidRDefault="00743CEC" w:rsidP="00F15523">
            <w:pPr>
              <w:pStyle w:val="enumlev2"/>
              <w:ind w:left="0" w:firstLine="34"/>
              <w:rPr>
                <w:b/>
                <w:bCs/>
              </w:rPr>
            </w:pPr>
          </w:p>
        </w:tc>
        <w:tc>
          <w:tcPr>
            <w:tcW w:w="1551" w:type="dxa"/>
          </w:tcPr>
          <w:p w14:paraId="48BDB800" w14:textId="77777777" w:rsidR="00743CEC" w:rsidRPr="00AB7182" w:rsidRDefault="00743CEC" w:rsidP="00F15523">
            <w:pPr>
              <w:pStyle w:val="TAC"/>
            </w:pPr>
            <w:r w:rsidRPr="00AB7182">
              <w:t>-</w:t>
            </w:r>
          </w:p>
        </w:tc>
        <w:tc>
          <w:tcPr>
            <w:tcW w:w="2116" w:type="dxa"/>
          </w:tcPr>
          <w:p w14:paraId="3148A866" w14:textId="77777777" w:rsidR="00743CEC" w:rsidRPr="00AB7182" w:rsidRDefault="00743CEC" w:rsidP="00F15523">
            <w:pPr>
              <w:pStyle w:val="TAC"/>
            </w:pPr>
            <w:r w:rsidRPr="00AB7182">
              <w:t>-</w:t>
            </w:r>
          </w:p>
        </w:tc>
        <w:tc>
          <w:tcPr>
            <w:tcW w:w="1358" w:type="dxa"/>
            <w:gridSpan w:val="2"/>
          </w:tcPr>
          <w:p w14:paraId="4B712712" w14:textId="77777777" w:rsidR="00743CEC" w:rsidRPr="00AB7182" w:rsidRDefault="00743CEC" w:rsidP="00F15523">
            <w:pPr>
              <w:pStyle w:val="TAC"/>
            </w:pPr>
            <w:r w:rsidRPr="00AB7182">
              <w:t>-</w:t>
            </w:r>
          </w:p>
        </w:tc>
        <w:tc>
          <w:tcPr>
            <w:tcW w:w="1261" w:type="dxa"/>
          </w:tcPr>
          <w:p w14:paraId="4EF4CB75" w14:textId="77777777" w:rsidR="00743CEC" w:rsidRPr="00AB7182" w:rsidRDefault="00743CEC" w:rsidP="00F15523">
            <w:pPr>
              <w:pStyle w:val="TAC"/>
            </w:pPr>
            <w:r w:rsidRPr="00AB7182">
              <w:t>-</w:t>
            </w:r>
          </w:p>
        </w:tc>
      </w:tr>
      <w:tr w:rsidR="00743CEC" w:rsidRPr="00AB7182" w14:paraId="26832EC2" w14:textId="77777777">
        <w:trPr>
          <w:cantSplit/>
        </w:trPr>
        <w:tc>
          <w:tcPr>
            <w:tcW w:w="3622" w:type="dxa"/>
          </w:tcPr>
          <w:p w14:paraId="2770FFBC" w14:textId="77777777" w:rsidR="00743CEC" w:rsidRPr="00AB7182" w:rsidRDefault="00743CEC" w:rsidP="00F15523">
            <w:pPr>
              <w:pStyle w:val="TAH"/>
            </w:pPr>
            <w:r w:rsidRPr="00AB7182">
              <w:t>Statistics</w:t>
            </w:r>
          </w:p>
        </w:tc>
        <w:tc>
          <w:tcPr>
            <w:tcW w:w="1551" w:type="dxa"/>
          </w:tcPr>
          <w:p w14:paraId="350F8ED6" w14:textId="77777777" w:rsidR="00743CEC" w:rsidRPr="00AB7182" w:rsidRDefault="00743CEC" w:rsidP="00F15523">
            <w:pPr>
              <w:pStyle w:val="TAH"/>
            </w:pPr>
            <w:r w:rsidRPr="00AB7182">
              <w:t>Mandatory/</w:t>
            </w:r>
          </w:p>
          <w:p w14:paraId="30E782C8" w14:textId="77777777" w:rsidR="00743CEC" w:rsidRPr="00AB7182" w:rsidRDefault="00743CEC" w:rsidP="00F15523">
            <w:pPr>
              <w:pStyle w:val="TAH"/>
            </w:pPr>
            <w:r w:rsidRPr="00AB7182">
              <w:t>Optional</w:t>
            </w:r>
          </w:p>
        </w:tc>
        <w:tc>
          <w:tcPr>
            <w:tcW w:w="3341" w:type="dxa"/>
            <w:gridSpan w:val="2"/>
          </w:tcPr>
          <w:p w14:paraId="3C9100BB" w14:textId="77777777" w:rsidR="00743CEC" w:rsidRPr="00AB7182" w:rsidRDefault="00743CEC" w:rsidP="00F15523">
            <w:pPr>
              <w:pStyle w:val="TAH"/>
            </w:pPr>
            <w:r w:rsidRPr="00AB7182">
              <w:t>Used in command:</w:t>
            </w:r>
          </w:p>
        </w:tc>
        <w:tc>
          <w:tcPr>
            <w:tcW w:w="1394" w:type="dxa"/>
            <w:gridSpan w:val="2"/>
          </w:tcPr>
          <w:p w14:paraId="21D5EA1D" w14:textId="77777777" w:rsidR="00743CEC" w:rsidRPr="00AB7182" w:rsidRDefault="00743CEC" w:rsidP="00F15523">
            <w:pPr>
              <w:pStyle w:val="TAH"/>
            </w:pPr>
            <w:r w:rsidRPr="00AB7182">
              <w:t>Supported Values:</w:t>
            </w:r>
          </w:p>
        </w:tc>
      </w:tr>
      <w:tr w:rsidR="00743CEC" w:rsidRPr="00AB7182" w14:paraId="229457E6" w14:textId="77777777">
        <w:trPr>
          <w:cantSplit/>
        </w:trPr>
        <w:tc>
          <w:tcPr>
            <w:tcW w:w="3622" w:type="dxa"/>
          </w:tcPr>
          <w:p w14:paraId="11A58240" w14:textId="77777777" w:rsidR="00743CEC" w:rsidRPr="00AB7182" w:rsidRDefault="00743CEC" w:rsidP="00F15523">
            <w:pPr>
              <w:pStyle w:val="TAC"/>
            </w:pPr>
            <w:r w:rsidRPr="00AB7182">
              <w:t>None</w:t>
            </w:r>
          </w:p>
        </w:tc>
        <w:tc>
          <w:tcPr>
            <w:tcW w:w="1551" w:type="dxa"/>
          </w:tcPr>
          <w:p w14:paraId="15828674" w14:textId="77777777" w:rsidR="00743CEC" w:rsidRPr="00AB7182" w:rsidRDefault="00743CEC" w:rsidP="00F15523">
            <w:pPr>
              <w:pStyle w:val="TAC"/>
            </w:pPr>
            <w:r w:rsidRPr="00AB7182">
              <w:t>-</w:t>
            </w:r>
          </w:p>
        </w:tc>
        <w:tc>
          <w:tcPr>
            <w:tcW w:w="3341" w:type="dxa"/>
            <w:gridSpan w:val="2"/>
          </w:tcPr>
          <w:p w14:paraId="4B6CC244" w14:textId="77777777" w:rsidR="00743CEC" w:rsidRPr="00AB7182" w:rsidRDefault="00743CEC" w:rsidP="00F15523">
            <w:pPr>
              <w:pStyle w:val="TAC"/>
            </w:pPr>
            <w:r w:rsidRPr="00AB7182">
              <w:t>-</w:t>
            </w:r>
          </w:p>
        </w:tc>
        <w:tc>
          <w:tcPr>
            <w:tcW w:w="1394" w:type="dxa"/>
            <w:gridSpan w:val="2"/>
          </w:tcPr>
          <w:p w14:paraId="26659866" w14:textId="77777777" w:rsidR="00743CEC" w:rsidRPr="00AB7182" w:rsidRDefault="00743CEC" w:rsidP="00F15523">
            <w:pPr>
              <w:pStyle w:val="TAC"/>
            </w:pPr>
            <w:r w:rsidRPr="00AB7182">
              <w:t>-</w:t>
            </w:r>
          </w:p>
        </w:tc>
      </w:tr>
      <w:tr w:rsidR="00743CEC" w:rsidRPr="00AB7182" w14:paraId="0CE861F7" w14:textId="77777777">
        <w:trPr>
          <w:cantSplit/>
        </w:trPr>
        <w:tc>
          <w:tcPr>
            <w:tcW w:w="3622" w:type="dxa"/>
          </w:tcPr>
          <w:p w14:paraId="2FFCDA0A" w14:textId="77777777" w:rsidR="00743CEC" w:rsidRPr="00AB7182" w:rsidRDefault="00743CEC" w:rsidP="00F15523">
            <w:pPr>
              <w:pStyle w:val="TAH"/>
            </w:pPr>
            <w:r w:rsidRPr="00AB7182">
              <w:t>Error Codes</w:t>
            </w:r>
          </w:p>
        </w:tc>
        <w:tc>
          <w:tcPr>
            <w:tcW w:w="6286" w:type="dxa"/>
            <w:gridSpan w:val="5"/>
          </w:tcPr>
          <w:p w14:paraId="1245700D" w14:textId="77777777" w:rsidR="00743CEC" w:rsidRPr="00AB7182" w:rsidRDefault="00743CEC" w:rsidP="00F15523">
            <w:pPr>
              <w:pStyle w:val="TAH"/>
            </w:pPr>
            <w:r w:rsidRPr="00AB7182">
              <w:t>Mandatory/ Optional</w:t>
            </w:r>
          </w:p>
        </w:tc>
      </w:tr>
      <w:tr w:rsidR="00743CEC" w:rsidRPr="00AB7182" w14:paraId="0FE4F26F" w14:textId="77777777">
        <w:trPr>
          <w:cantSplit/>
        </w:trPr>
        <w:tc>
          <w:tcPr>
            <w:tcW w:w="3622" w:type="dxa"/>
          </w:tcPr>
          <w:p w14:paraId="4A02FFE5" w14:textId="77777777" w:rsidR="00743CEC" w:rsidRPr="00AB7182" w:rsidRDefault="00743CEC" w:rsidP="00F15523">
            <w:pPr>
              <w:pStyle w:val="TAC"/>
            </w:pPr>
            <w:r w:rsidRPr="00AB7182">
              <w:t>None</w:t>
            </w:r>
          </w:p>
        </w:tc>
        <w:tc>
          <w:tcPr>
            <w:tcW w:w="6286" w:type="dxa"/>
            <w:gridSpan w:val="5"/>
          </w:tcPr>
          <w:p w14:paraId="701FD2C0" w14:textId="77777777" w:rsidR="00743CEC" w:rsidRPr="00AB7182" w:rsidRDefault="00743CEC" w:rsidP="00F15523">
            <w:pPr>
              <w:pStyle w:val="TAC"/>
            </w:pPr>
            <w:r w:rsidRPr="00AB7182">
              <w:t>-</w:t>
            </w:r>
          </w:p>
        </w:tc>
      </w:tr>
      <w:tr w:rsidR="00442FC8" w:rsidRPr="00AB7182" w14:paraId="60251E66" w14:textId="77777777" w:rsidTr="009E207E">
        <w:trPr>
          <w:cantSplit/>
        </w:trPr>
        <w:tc>
          <w:tcPr>
            <w:tcW w:w="9908" w:type="dxa"/>
            <w:gridSpan w:val="6"/>
          </w:tcPr>
          <w:p w14:paraId="5D354857" w14:textId="77777777" w:rsidR="00442FC8" w:rsidRPr="00AB7182" w:rsidRDefault="00442FC8" w:rsidP="00442FC8">
            <w:pPr>
              <w:pStyle w:val="TAN"/>
            </w:pPr>
            <w:r w:rsidRPr="00AB7182">
              <w:t>N</w:t>
            </w:r>
            <w:r w:rsidR="00D84BA1" w:rsidRPr="00AB7182">
              <w:t>OTE</w:t>
            </w:r>
            <w:r w:rsidRPr="00AB7182">
              <w:t xml:space="preserve"> :</w:t>
            </w:r>
            <w:r w:rsidR="00AB7182">
              <w:tab/>
            </w:r>
            <w:r w:rsidRPr="00AB7182">
              <w:t xml:space="preserve">All transaction timers specified in H.248 shall be supported for </w:t>
            </w:r>
            <w:r w:rsidR="00A5132F" w:rsidRPr="00AB7182">
              <w:t>3GPP</w:t>
            </w:r>
          </w:p>
        </w:tc>
      </w:tr>
      <w:bookmarkEnd w:id="128"/>
    </w:tbl>
    <w:p w14:paraId="0B0C255F" w14:textId="77777777" w:rsidR="00743CEC" w:rsidRPr="00AB7182" w:rsidRDefault="00743CEC" w:rsidP="00743CEC">
      <w:pPr>
        <w:rPr>
          <w:b/>
          <w:bCs/>
        </w:rPr>
      </w:pPr>
    </w:p>
    <w:p w14:paraId="6C0259B8" w14:textId="77777777" w:rsidR="00075360" w:rsidRPr="00AB7182" w:rsidRDefault="00075360" w:rsidP="006460F5">
      <w:pPr>
        <w:pStyle w:val="Heading2"/>
      </w:pPr>
      <w:bookmarkStart w:id="129" w:name="_Toc177668485"/>
      <w:r w:rsidRPr="00AB7182">
        <w:lastRenderedPageBreak/>
        <w:t>A.14.3</w:t>
      </w:r>
      <w:r w:rsidR="00E84531" w:rsidRPr="00AB7182">
        <w:tab/>
      </w:r>
      <w:r w:rsidRPr="00AB7182">
        <w:t>Basic DTMF Generator Package</w:t>
      </w:r>
      <w:bookmarkEnd w:id="129"/>
    </w:p>
    <w:p w14:paraId="3138C821" w14:textId="77777777" w:rsidR="00075360" w:rsidRPr="00AB7182" w:rsidRDefault="00075360" w:rsidP="00075360">
      <w:pPr>
        <w:pStyle w:val="TH"/>
      </w:pPr>
      <w:r w:rsidRPr="00AB7182">
        <w:t>Table A.14.3</w:t>
      </w:r>
      <w:r w:rsidR="009903F8" w:rsidRPr="00AB7182">
        <w:t>/1</w:t>
      </w:r>
      <w:r w:rsidRPr="00AB7182">
        <w:t>: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075360" w:rsidRPr="00AB7182" w14:paraId="7835E94D" w14:textId="77777777" w:rsidTr="00F50AE8">
        <w:trPr>
          <w:cantSplit/>
        </w:trPr>
        <w:tc>
          <w:tcPr>
            <w:tcW w:w="1744" w:type="dxa"/>
          </w:tcPr>
          <w:p w14:paraId="6A625D32" w14:textId="77777777" w:rsidR="00075360" w:rsidRPr="00AB7182" w:rsidRDefault="00075360" w:rsidP="00F50AE8">
            <w:pPr>
              <w:pStyle w:val="TAH"/>
            </w:pPr>
            <w:bookmarkStart w:id="130" w:name="MCCQCTEMPBM_00000069"/>
            <w:r w:rsidRPr="00AB7182">
              <w:t xml:space="preserve">Properties </w:t>
            </w:r>
          </w:p>
        </w:tc>
        <w:tc>
          <w:tcPr>
            <w:tcW w:w="1851" w:type="dxa"/>
          </w:tcPr>
          <w:p w14:paraId="5A9E44BE" w14:textId="77777777" w:rsidR="00075360" w:rsidRPr="00AB7182" w:rsidRDefault="00075360" w:rsidP="00F50AE8">
            <w:pPr>
              <w:pStyle w:val="TAH"/>
            </w:pPr>
            <w:r w:rsidRPr="00AB7182">
              <w:t>Mandatory/</w:t>
            </w:r>
          </w:p>
          <w:p w14:paraId="04C0175A" w14:textId="77777777" w:rsidR="00075360" w:rsidRPr="00AB7182" w:rsidRDefault="00075360" w:rsidP="00F50AE8">
            <w:pPr>
              <w:pStyle w:val="TAH"/>
            </w:pPr>
            <w:r w:rsidRPr="00AB7182">
              <w:t>Optional</w:t>
            </w:r>
          </w:p>
        </w:tc>
        <w:tc>
          <w:tcPr>
            <w:tcW w:w="1961" w:type="dxa"/>
          </w:tcPr>
          <w:p w14:paraId="584C8181" w14:textId="77777777" w:rsidR="00075360" w:rsidRPr="00AB7182" w:rsidRDefault="00075360" w:rsidP="00F50AE8">
            <w:pPr>
              <w:pStyle w:val="TAH"/>
            </w:pPr>
            <w:r w:rsidRPr="00AB7182">
              <w:t>Used in command:</w:t>
            </w:r>
          </w:p>
        </w:tc>
        <w:tc>
          <w:tcPr>
            <w:tcW w:w="1926" w:type="dxa"/>
            <w:gridSpan w:val="2"/>
          </w:tcPr>
          <w:p w14:paraId="0A111958" w14:textId="77777777" w:rsidR="00075360" w:rsidRPr="00AB7182" w:rsidRDefault="00075360" w:rsidP="00F50AE8">
            <w:pPr>
              <w:pStyle w:val="TAH"/>
            </w:pPr>
            <w:r w:rsidRPr="00AB7182">
              <w:t>Supported Values:</w:t>
            </w:r>
          </w:p>
        </w:tc>
        <w:tc>
          <w:tcPr>
            <w:tcW w:w="2407" w:type="dxa"/>
          </w:tcPr>
          <w:p w14:paraId="4D05F286" w14:textId="77777777" w:rsidR="00075360" w:rsidRPr="00AB7182" w:rsidRDefault="00075360" w:rsidP="00F50AE8">
            <w:pPr>
              <w:pStyle w:val="TAH"/>
            </w:pPr>
            <w:r w:rsidRPr="00AB7182">
              <w:t>Provisioned Value:</w:t>
            </w:r>
          </w:p>
        </w:tc>
      </w:tr>
      <w:tr w:rsidR="00075360" w:rsidRPr="00AB7182" w14:paraId="61840E92" w14:textId="77777777" w:rsidTr="00F50AE8">
        <w:trPr>
          <w:cantSplit/>
        </w:trPr>
        <w:tc>
          <w:tcPr>
            <w:tcW w:w="1744" w:type="dxa"/>
          </w:tcPr>
          <w:p w14:paraId="47441B05" w14:textId="77777777" w:rsidR="00075360" w:rsidRPr="00AB7182" w:rsidRDefault="00075360" w:rsidP="00F50AE8">
            <w:pPr>
              <w:pStyle w:val="TAC"/>
            </w:pPr>
            <w:r w:rsidRPr="00AB7182">
              <w:t>None</w:t>
            </w:r>
          </w:p>
        </w:tc>
        <w:tc>
          <w:tcPr>
            <w:tcW w:w="1851" w:type="dxa"/>
          </w:tcPr>
          <w:p w14:paraId="1ACD65F6" w14:textId="77777777" w:rsidR="00075360" w:rsidRPr="00AB7182" w:rsidRDefault="00075360" w:rsidP="00F50AE8">
            <w:pPr>
              <w:pStyle w:val="TAC"/>
            </w:pPr>
            <w:r w:rsidRPr="00AB7182">
              <w:t>-</w:t>
            </w:r>
          </w:p>
        </w:tc>
        <w:tc>
          <w:tcPr>
            <w:tcW w:w="1961" w:type="dxa"/>
          </w:tcPr>
          <w:p w14:paraId="54CD4B5C" w14:textId="77777777" w:rsidR="00075360" w:rsidRPr="00AB7182" w:rsidRDefault="00075360" w:rsidP="00F50AE8">
            <w:pPr>
              <w:pStyle w:val="TAC"/>
            </w:pPr>
            <w:r w:rsidRPr="00AB7182">
              <w:t>-</w:t>
            </w:r>
          </w:p>
        </w:tc>
        <w:tc>
          <w:tcPr>
            <w:tcW w:w="1926" w:type="dxa"/>
            <w:gridSpan w:val="2"/>
          </w:tcPr>
          <w:p w14:paraId="62D0DCB7" w14:textId="77777777" w:rsidR="00075360" w:rsidRPr="00AB7182" w:rsidRDefault="00075360" w:rsidP="00F50AE8">
            <w:pPr>
              <w:pStyle w:val="TAC"/>
            </w:pPr>
            <w:r w:rsidRPr="00AB7182">
              <w:t>-</w:t>
            </w:r>
          </w:p>
        </w:tc>
        <w:tc>
          <w:tcPr>
            <w:tcW w:w="2407" w:type="dxa"/>
          </w:tcPr>
          <w:p w14:paraId="01B03F96" w14:textId="77777777" w:rsidR="00075360" w:rsidRPr="00AB7182" w:rsidRDefault="00075360" w:rsidP="00F50AE8">
            <w:pPr>
              <w:pStyle w:val="TAC"/>
            </w:pPr>
            <w:r w:rsidRPr="00AB7182">
              <w:t>-</w:t>
            </w:r>
          </w:p>
        </w:tc>
      </w:tr>
      <w:tr w:rsidR="00075360" w:rsidRPr="00AB7182" w14:paraId="00A471CF" w14:textId="77777777" w:rsidTr="00F50AE8">
        <w:trPr>
          <w:cantSplit/>
        </w:trPr>
        <w:tc>
          <w:tcPr>
            <w:tcW w:w="1744" w:type="dxa"/>
          </w:tcPr>
          <w:p w14:paraId="222FCFE9" w14:textId="77777777" w:rsidR="00075360" w:rsidRPr="00AB7182" w:rsidRDefault="00075360" w:rsidP="00F50AE8">
            <w:pPr>
              <w:pStyle w:val="TAH"/>
            </w:pPr>
            <w:r w:rsidRPr="00AB7182">
              <w:t xml:space="preserve">Signals </w:t>
            </w:r>
          </w:p>
        </w:tc>
        <w:tc>
          <w:tcPr>
            <w:tcW w:w="1851" w:type="dxa"/>
          </w:tcPr>
          <w:p w14:paraId="1F47D219" w14:textId="77777777" w:rsidR="00075360" w:rsidRPr="00AB7182" w:rsidRDefault="00075360" w:rsidP="00F50AE8">
            <w:pPr>
              <w:pStyle w:val="TAH"/>
            </w:pPr>
            <w:r w:rsidRPr="00AB7182">
              <w:t>Mandatory/</w:t>
            </w:r>
          </w:p>
          <w:p w14:paraId="2153C241" w14:textId="77777777" w:rsidR="00075360" w:rsidRPr="00AB7182" w:rsidRDefault="00075360" w:rsidP="00F50AE8">
            <w:pPr>
              <w:pStyle w:val="TAH"/>
            </w:pPr>
            <w:r w:rsidRPr="00AB7182">
              <w:t>Optional</w:t>
            </w:r>
          </w:p>
        </w:tc>
        <w:tc>
          <w:tcPr>
            <w:tcW w:w="3887" w:type="dxa"/>
            <w:gridSpan w:val="3"/>
          </w:tcPr>
          <w:p w14:paraId="255001CB" w14:textId="77777777" w:rsidR="00075360" w:rsidRPr="00AB7182" w:rsidRDefault="00075360" w:rsidP="00F50AE8">
            <w:pPr>
              <w:pStyle w:val="TAH"/>
            </w:pPr>
            <w:r w:rsidRPr="00AB7182">
              <w:t>Used in command:</w:t>
            </w:r>
          </w:p>
        </w:tc>
        <w:tc>
          <w:tcPr>
            <w:tcW w:w="2407" w:type="dxa"/>
          </w:tcPr>
          <w:p w14:paraId="09619BD8" w14:textId="77777777" w:rsidR="00075360" w:rsidRPr="00AB7182" w:rsidRDefault="00075360" w:rsidP="00F50AE8">
            <w:pPr>
              <w:pStyle w:val="TAH"/>
            </w:pPr>
            <w:r w:rsidRPr="00AB7182">
              <w:t>Duration Provisioned Value:</w:t>
            </w:r>
          </w:p>
        </w:tc>
      </w:tr>
      <w:tr w:rsidR="00075360" w:rsidRPr="00AB7182" w14:paraId="65A55C83" w14:textId="77777777" w:rsidTr="00F50AE8">
        <w:trPr>
          <w:cantSplit/>
        </w:trPr>
        <w:tc>
          <w:tcPr>
            <w:tcW w:w="1744" w:type="dxa"/>
            <w:vMerge w:val="restart"/>
          </w:tcPr>
          <w:p w14:paraId="3FAEB87D" w14:textId="77777777" w:rsidR="00075360" w:rsidRPr="00AB7182" w:rsidRDefault="00075360" w:rsidP="00F50AE8">
            <w:pPr>
              <w:pStyle w:val="TAC"/>
            </w:pPr>
            <w:r w:rsidRPr="00AB7182">
              <w:t>DTMF character 0</w:t>
            </w:r>
          </w:p>
          <w:p w14:paraId="2CE86649" w14:textId="77777777" w:rsidR="00075360" w:rsidRPr="00AB7182" w:rsidRDefault="00075360" w:rsidP="00F50AE8">
            <w:pPr>
              <w:pStyle w:val="TAC"/>
            </w:pPr>
            <w:r w:rsidRPr="00AB7182">
              <w:t xml:space="preserve">,d0 </w:t>
            </w:r>
          </w:p>
          <w:p w14:paraId="6AA8B969" w14:textId="77777777" w:rsidR="00075360" w:rsidRPr="00AB7182" w:rsidRDefault="00075360" w:rsidP="00F50AE8">
            <w:pPr>
              <w:pStyle w:val="TAC"/>
            </w:pPr>
            <w:r w:rsidRPr="00AB7182">
              <w:t>DTMF character 1</w:t>
            </w:r>
          </w:p>
          <w:p w14:paraId="65DDE881" w14:textId="77777777" w:rsidR="00075360" w:rsidRPr="00AB7182" w:rsidRDefault="00075360" w:rsidP="00F50AE8">
            <w:pPr>
              <w:pStyle w:val="TAC"/>
            </w:pPr>
            <w:r w:rsidRPr="00AB7182">
              <w:t xml:space="preserve">d1 </w:t>
            </w:r>
          </w:p>
          <w:p w14:paraId="0D2D8445" w14:textId="77777777" w:rsidR="00075360" w:rsidRPr="00AB7182" w:rsidRDefault="00075360" w:rsidP="00F50AE8">
            <w:pPr>
              <w:pStyle w:val="TAC"/>
            </w:pPr>
            <w:r w:rsidRPr="00AB7182">
              <w:t>DTMF character 2</w:t>
            </w:r>
          </w:p>
          <w:p w14:paraId="2637F1A8" w14:textId="77777777" w:rsidR="00075360" w:rsidRPr="00AB7182" w:rsidRDefault="00075360" w:rsidP="00F50AE8">
            <w:pPr>
              <w:pStyle w:val="TAC"/>
            </w:pPr>
            <w:r w:rsidRPr="00AB7182">
              <w:t xml:space="preserve">d2 </w:t>
            </w:r>
          </w:p>
          <w:p w14:paraId="4B3E8269" w14:textId="77777777" w:rsidR="00075360" w:rsidRPr="00AB7182" w:rsidRDefault="00075360" w:rsidP="00F50AE8">
            <w:pPr>
              <w:pStyle w:val="TAC"/>
            </w:pPr>
            <w:r w:rsidRPr="00AB7182">
              <w:t>DTMF character 3</w:t>
            </w:r>
          </w:p>
          <w:p w14:paraId="381DE1D1" w14:textId="77777777" w:rsidR="00075360" w:rsidRPr="00AB7182" w:rsidRDefault="00075360" w:rsidP="00F50AE8">
            <w:pPr>
              <w:pStyle w:val="TAC"/>
            </w:pPr>
            <w:r w:rsidRPr="00AB7182">
              <w:t xml:space="preserve">d3 </w:t>
            </w:r>
          </w:p>
          <w:p w14:paraId="6D6CE970" w14:textId="77777777" w:rsidR="00075360" w:rsidRPr="00AB7182" w:rsidRDefault="00075360" w:rsidP="00F50AE8">
            <w:pPr>
              <w:pStyle w:val="TAC"/>
            </w:pPr>
            <w:r w:rsidRPr="00AB7182">
              <w:t>DTMF character 4</w:t>
            </w:r>
          </w:p>
          <w:p w14:paraId="064457B7" w14:textId="77777777" w:rsidR="00075360" w:rsidRPr="00AB7182" w:rsidRDefault="00075360" w:rsidP="00F50AE8">
            <w:pPr>
              <w:pStyle w:val="TAC"/>
            </w:pPr>
            <w:r w:rsidRPr="00AB7182">
              <w:t xml:space="preserve">d4 </w:t>
            </w:r>
          </w:p>
          <w:p w14:paraId="06E5BBDC" w14:textId="77777777" w:rsidR="00075360" w:rsidRPr="00AB7182" w:rsidRDefault="00075360" w:rsidP="00F50AE8">
            <w:pPr>
              <w:pStyle w:val="TAC"/>
            </w:pPr>
            <w:r w:rsidRPr="00AB7182">
              <w:t>DTMF character 5</w:t>
            </w:r>
          </w:p>
          <w:p w14:paraId="36649920" w14:textId="77777777" w:rsidR="00075360" w:rsidRPr="00AB7182" w:rsidRDefault="00075360" w:rsidP="00F50AE8">
            <w:pPr>
              <w:pStyle w:val="TAC"/>
            </w:pPr>
            <w:r w:rsidRPr="00AB7182">
              <w:t xml:space="preserve">d5 </w:t>
            </w:r>
          </w:p>
          <w:p w14:paraId="4C532EED" w14:textId="77777777" w:rsidR="00075360" w:rsidRPr="00AB7182" w:rsidRDefault="00075360" w:rsidP="00F50AE8">
            <w:pPr>
              <w:pStyle w:val="TAC"/>
            </w:pPr>
            <w:r w:rsidRPr="00AB7182">
              <w:t>DTMF character 6</w:t>
            </w:r>
          </w:p>
          <w:p w14:paraId="2E3C0CD2" w14:textId="77777777" w:rsidR="00075360" w:rsidRPr="00AB7182" w:rsidRDefault="00075360" w:rsidP="00F50AE8">
            <w:pPr>
              <w:pStyle w:val="TAC"/>
            </w:pPr>
            <w:r w:rsidRPr="00AB7182">
              <w:t xml:space="preserve">d6 </w:t>
            </w:r>
          </w:p>
          <w:p w14:paraId="50C49C25" w14:textId="77777777" w:rsidR="00075360" w:rsidRPr="00AB7182" w:rsidRDefault="00075360" w:rsidP="00F50AE8">
            <w:pPr>
              <w:pStyle w:val="TAC"/>
            </w:pPr>
            <w:r w:rsidRPr="00AB7182">
              <w:t>DTMF character 7</w:t>
            </w:r>
          </w:p>
          <w:p w14:paraId="21A718B3" w14:textId="77777777" w:rsidR="00075360" w:rsidRPr="00AB7182" w:rsidRDefault="00075360" w:rsidP="00F50AE8">
            <w:pPr>
              <w:pStyle w:val="TAC"/>
            </w:pPr>
            <w:r w:rsidRPr="00AB7182">
              <w:t xml:space="preserve">d7 </w:t>
            </w:r>
          </w:p>
          <w:p w14:paraId="226B5C07" w14:textId="77777777" w:rsidR="00075360" w:rsidRPr="00AB7182" w:rsidRDefault="00075360" w:rsidP="00F50AE8">
            <w:pPr>
              <w:pStyle w:val="TAC"/>
            </w:pPr>
            <w:r w:rsidRPr="00AB7182">
              <w:t>DTMF character 8</w:t>
            </w:r>
          </w:p>
          <w:p w14:paraId="0BB63996" w14:textId="77777777" w:rsidR="00075360" w:rsidRPr="00AB7182" w:rsidRDefault="00075360" w:rsidP="00F50AE8">
            <w:pPr>
              <w:pStyle w:val="TAC"/>
            </w:pPr>
            <w:r w:rsidRPr="00AB7182">
              <w:t xml:space="preserve">d8 </w:t>
            </w:r>
          </w:p>
          <w:p w14:paraId="68CBD614" w14:textId="77777777" w:rsidR="00075360" w:rsidRPr="00AB7182" w:rsidRDefault="00075360" w:rsidP="00F50AE8">
            <w:pPr>
              <w:pStyle w:val="TAC"/>
            </w:pPr>
            <w:r w:rsidRPr="00AB7182">
              <w:t>DTMF character 9</w:t>
            </w:r>
          </w:p>
          <w:p w14:paraId="6EE0AC02" w14:textId="77777777" w:rsidR="00075360" w:rsidRPr="00AB7182" w:rsidRDefault="00075360" w:rsidP="00F50AE8">
            <w:pPr>
              <w:pStyle w:val="TAC"/>
            </w:pPr>
            <w:r w:rsidRPr="00AB7182">
              <w:t xml:space="preserve">d9 </w:t>
            </w:r>
          </w:p>
          <w:p w14:paraId="3C33B466" w14:textId="77777777" w:rsidR="00075360" w:rsidRPr="00AB7182" w:rsidRDefault="00075360" w:rsidP="00F50AE8">
            <w:pPr>
              <w:pStyle w:val="TAC"/>
            </w:pPr>
            <w:r w:rsidRPr="00AB7182">
              <w:t>DTMF character *</w:t>
            </w:r>
          </w:p>
          <w:p w14:paraId="269C87A5" w14:textId="77777777" w:rsidR="00075360" w:rsidRPr="00AB7182" w:rsidRDefault="00075360" w:rsidP="00F50AE8">
            <w:pPr>
              <w:pStyle w:val="TAC"/>
            </w:pPr>
            <w:r w:rsidRPr="00AB7182">
              <w:t xml:space="preserve">ds </w:t>
            </w:r>
          </w:p>
          <w:p w14:paraId="5E0C8F92" w14:textId="77777777" w:rsidR="00075360" w:rsidRPr="00AB7182" w:rsidRDefault="00075360" w:rsidP="00F50AE8">
            <w:pPr>
              <w:pStyle w:val="TAC"/>
            </w:pPr>
            <w:r w:rsidRPr="00AB7182">
              <w:t>DTMF character #</w:t>
            </w:r>
          </w:p>
          <w:p w14:paraId="22ECAA95" w14:textId="77777777" w:rsidR="00075360" w:rsidRPr="00AB7182" w:rsidRDefault="00075360" w:rsidP="00F50AE8">
            <w:pPr>
              <w:pStyle w:val="TAC"/>
              <w:rPr>
                <w:lang w:val="pt-BR"/>
              </w:rPr>
            </w:pPr>
            <w:r w:rsidRPr="00AB7182">
              <w:rPr>
                <w:lang w:val="pt-BR"/>
              </w:rPr>
              <w:t xml:space="preserve">do </w:t>
            </w:r>
          </w:p>
          <w:p w14:paraId="6C58E819" w14:textId="77777777" w:rsidR="00075360" w:rsidRPr="00AB7182" w:rsidRDefault="00075360" w:rsidP="00F50AE8">
            <w:pPr>
              <w:pStyle w:val="TAC"/>
              <w:rPr>
                <w:lang w:val="pt-BR"/>
              </w:rPr>
            </w:pPr>
            <w:r w:rsidRPr="00AB7182">
              <w:rPr>
                <w:lang w:val="pt-BR"/>
              </w:rPr>
              <w:t>DTMF character A</w:t>
            </w:r>
          </w:p>
          <w:p w14:paraId="29CCFC59" w14:textId="77777777" w:rsidR="00075360" w:rsidRPr="00AB7182" w:rsidRDefault="00075360" w:rsidP="00F50AE8">
            <w:pPr>
              <w:pStyle w:val="TAC"/>
            </w:pPr>
            <w:r w:rsidRPr="00AB7182">
              <w:t xml:space="preserve">da </w:t>
            </w:r>
          </w:p>
          <w:p w14:paraId="37F9A026" w14:textId="77777777" w:rsidR="00075360" w:rsidRPr="00AB7182" w:rsidRDefault="00075360" w:rsidP="00F50AE8">
            <w:pPr>
              <w:pStyle w:val="TAC"/>
            </w:pPr>
            <w:r w:rsidRPr="00AB7182">
              <w:t>DTMF character B</w:t>
            </w:r>
          </w:p>
          <w:p w14:paraId="7E81A605" w14:textId="77777777" w:rsidR="00075360" w:rsidRPr="00AB7182" w:rsidRDefault="00075360" w:rsidP="00F50AE8">
            <w:pPr>
              <w:pStyle w:val="TAC"/>
            </w:pPr>
            <w:r w:rsidRPr="00AB7182">
              <w:t xml:space="preserve">db </w:t>
            </w:r>
          </w:p>
          <w:p w14:paraId="4ECB1450" w14:textId="77777777" w:rsidR="00075360" w:rsidRPr="00AB7182" w:rsidRDefault="00075360" w:rsidP="00F50AE8">
            <w:pPr>
              <w:pStyle w:val="TAC"/>
            </w:pPr>
            <w:r w:rsidRPr="00AB7182">
              <w:t>DTMF character C</w:t>
            </w:r>
          </w:p>
          <w:p w14:paraId="5FD71CB3" w14:textId="77777777" w:rsidR="00075360" w:rsidRPr="00AB7182" w:rsidRDefault="00075360" w:rsidP="00F50AE8">
            <w:pPr>
              <w:pStyle w:val="TAC"/>
            </w:pPr>
            <w:r w:rsidRPr="00AB7182">
              <w:t xml:space="preserve">dc </w:t>
            </w:r>
          </w:p>
          <w:p w14:paraId="5A74DE7C" w14:textId="77777777" w:rsidR="00075360" w:rsidRPr="00AB7182" w:rsidRDefault="00075360" w:rsidP="00F50AE8">
            <w:pPr>
              <w:pStyle w:val="TAC"/>
            </w:pPr>
            <w:r w:rsidRPr="00AB7182">
              <w:t>DTMF character D</w:t>
            </w:r>
          </w:p>
          <w:p w14:paraId="5088249F" w14:textId="77777777" w:rsidR="00075360" w:rsidRPr="00AB7182" w:rsidRDefault="00075360" w:rsidP="00F50AE8">
            <w:pPr>
              <w:pStyle w:val="TAC"/>
              <w:rPr>
                <w:b/>
                <w:bCs/>
              </w:rPr>
            </w:pPr>
            <w:r w:rsidRPr="00AB7182">
              <w:t xml:space="preserve">dd </w:t>
            </w:r>
          </w:p>
        </w:tc>
        <w:tc>
          <w:tcPr>
            <w:tcW w:w="1851" w:type="dxa"/>
          </w:tcPr>
          <w:p w14:paraId="11F1BEFB" w14:textId="77777777" w:rsidR="00075360" w:rsidRPr="00AB7182" w:rsidRDefault="00075360" w:rsidP="00F50AE8">
            <w:pPr>
              <w:pStyle w:val="TAC"/>
              <w:rPr>
                <w:b/>
                <w:bCs/>
              </w:rPr>
            </w:pPr>
            <w:r w:rsidRPr="00AB7182">
              <w:t>M</w:t>
            </w:r>
          </w:p>
        </w:tc>
        <w:tc>
          <w:tcPr>
            <w:tcW w:w="3887" w:type="dxa"/>
            <w:gridSpan w:val="3"/>
          </w:tcPr>
          <w:p w14:paraId="02386726" w14:textId="77777777" w:rsidR="00075360" w:rsidRPr="00AB7182" w:rsidRDefault="00075360" w:rsidP="00F50AE8">
            <w:pPr>
              <w:pStyle w:val="TAC"/>
              <w:rPr>
                <w:b/>
                <w:bCs/>
              </w:rPr>
            </w:pPr>
            <w:r w:rsidRPr="00AB7182">
              <w:t>ADD, MOD, MOVE</w:t>
            </w:r>
          </w:p>
        </w:tc>
        <w:tc>
          <w:tcPr>
            <w:tcW w:w="2407" w:type="dxa"/>
          </w:tcPr>
          <w:p w14:paraId="48D9C69D" w14:textId="77777777" w:rsidR="00075360" w:rsidRPr="00AB7182" w:rsidRDefault="00075360" w:rsidP="00F50AE8">
            <w:pPr>
              <w:pStyle w:val="TAC"/>
              <w:jc w:val="left"/>
              <w:rPr>
                <w:b/>
                <w:bCs/>
              </w:rPr>
            </w:pPr>
          </w:p>
        </w:tc>
      </w:tr>
      <w:tr w:rsidR="00075360" w:rsidRPr="00AB7182" w14:paraId="37461DE6" w14:textId="77777777" w:rsidTr="00F50AE8">
        <w:trPr>
          <w:cantSplit/>
        </w:trPr>
        <w:tc>
          <w:tcPr>
            <w:tcW w:w="1744" w:type="dxa"/>
            <w:vMerge/>
          </w:tcPr>
          <w:p w14:paraId="13DAF884" w14:textId="77777777" w:rsidR="00075360" w:rsidRPr="00AB7182" w:rsidRDefault="00075360" w:rsidP="00F50AE8">
            <w:pPr>
              <w:pStyle w:val="enumlev2"/>
              <w:ind w:left="0" w:firstLine="34"/>
              <w:rPr>
                <w:bCs/>
              </w:rPr>
            </w:pPr>
          </w:p>
        </w:tc>
        <w:tc>
          <w:tcPr>
            <w:tcW w:w="1851" w:type="dxa"/>
          </w:tcPr>
          <w:p w14:paraId="527C9B25" w14:textId="77777777" w:rsidR="00075360" w:rsidRPr="00AB7182" w:rsidRDefault="00075360" w:rsidP="00F50AE8">
            <w:pPr>
              <w:pStyle w:val="TAH"/>
            </w:pPr>
            <w:r w:rsidRPr="00AB7182">
              <w:t>Signal Parameters</w:t>
            </w:r>
          </w:p>
        </w:tc>
        <w:tc>
          <w:tcPr>
            <w:tcW w:w="1961" w:type="dxa"/>
          </w:tcPr>
          <w:p w14:paraId="1158C751" w14:textId="77777777" w:rsidR="00075360" w:rsidRPr="00AB7182" w:rsidRDefault="00075360" w:rsidP="00F50AE8">
            <w:pPr>
              <w:pStyle w:val="TAH"/>
            </w:pPr>
            <w:r w:rsidRPr="00AB7182">
              <w:t>Mandatory/</w:t>
            </w:r>
          </w:p>
          <w:p w14:paraId="15E31EFB" w14:textId="77777777" w:rsidR="00075360" w:rsidRPr="00AB7182" w:rsidRDefault="00075360" w:rsidP="00F50AE8">
            <w:pPr>
              <w:pStyle w:val="TAH"/>
            </w:pPr>
            <w:r w:rsidRPr="00AB7182">
              <w:t>Optional</w:t>
            </w:r>
          </w:p>
        </w:tc>
        <w:tc>
          <w:tcPr>
            <w:tcW w:w="1926" w:type="dxa"/>
            <w:gridSpan w:val="2"/>
          </w:tcPr>
          <w:p w14:paraId="452851A2" w14:textId="77777777" w:rsidR="00075360" w:rsidRPr="00AB7182" w:rsidRDefault="00075360" w:rsidP="00F50AE8">
            <w:pPr>
              <w:pStyle w:val="TAH"/>
            </w:pPr>
            <w:r w:rsidRPr="00AB7182">
              <w:t>Supported</w:t>
            </w:r>
          </w:p>
          <w:p w14:paraId="36D09483" w14:textId="77777777" w:rsidR="00075360" w:rsidRPr="00AB7182" w:rsidRDefault="00075360" w:rsidP="00F50AE8">
            <w:pPr>
              <w:pStyle w:val="TAH"/>
            </w:pPr>
            <w:r w:rsidRPr="00AB7182">
              <w:t>Values:</w:t>
            </w:r>
          </w:p>
        </w:tc>
        <w:tc>
          <w:tcPr>
            <w:tcW w:w="2407" w:type="dxa"/>
          </w:tcPr>
          <w:p w14:paraId="7ADE2533" w14:textId="77777777" w:rsidR="00075360" w:rsidRPr="00AB7182" w:rsidRDefault="00075360" w:rsidP="00F50AE8">
            <w:pPr>
              <w:pStyle w:val="TAH"/>
            </w:pPr>
            <w:r w:rsidRPr="00AB7182">
              <w:t>Duration Provisioned Value:</w:t>
            </w:r>
          </w:p>
        </w:tc>
      </w:tr>
      <w:tr w:rsidR="00075360" w:rsidRPr="00AB7182" w14:paraId="394FE858" w14:textId="77777777" w:rsidTr="00F50AE8">
        <w:trPr>
          <w:cantSplit/>
        </w:trPr>
        <w:tc>
          <w:tcPr>
            <w:tcW w:w="1744" w:type="dxa"/>
            <w:vMerge/>
          </w:tcPr>
          <w:p w14:paraId="17F5CA83" w14:textId="77777777" w:rsidR="00075360" w:rsidRPr="00AB7182" w:rsidRDefault="00075360" w:rsidP="00F50AE8">
            <w:pPr>
              <w:pStyle w:val="enumlev2"/>
              <w:ind w:left="0" w:firstLine="34"/>
              <w:rPr>
                <w:b/>
                <w:bCs/>
              </w:rPr>
            </w:pPr>
          </w:p>
        </w:tc>
        <w:tc>
          <w:tcPr>
            <w:tcW w:w="1851" w:type="dxa"/>
          </w:tcPr>
          <w:p w14:paraId="4B66C1C8" w14:textId="77777777" w:rsidR="00075360" w:rsidRPr="00AB7182" w:rsidRDefault="00075360" w:rsidP="00F50AE8">
            <w:pPr>
              <w:pStyle w:val="TAC"/>
              <w:rPr>
                <w:b/>
                <w:bCs/>
              </w:rPr>
            </w:pPr>
            <w:r w:rsidRPr="00AB7182">
              <w:t>None</w:t>
            </w:r>
          </w:p>
        </w:tc>
        <w:tc>
          <w:tcPr>
            <w:tcW w:w="1961" w:type="dxa"/>
          </w:tcPr>
          <w:p w14:paraId="4024E65B" w14:textId="77777777" w:rsidR="00075360" w:rsidRPr="00AB7182" w:rsidRDefault="00075360" w:rsidP="00F50AE8">
            <w:pPr>
              <w:pStyle w:val="TAC"/>
              <w:rPr>
                <w:b/>
                <w:bCs/>
              </w:rPr>
            </w:pPr>
            <w:r w:rsidRPr="00AB7182">
              <w:t>-</w:t>
            </w:r>
          </w:p>
        </w:tc>
        <w:tc>
          <w:tcPr>
            <w:tcW w:w="1926" w:type="dxa"/>
            <w:gridSpan w:val="2"/>
          </w:tcPr>
          <w:p w14:paraId="62A5FC96" w14:textId="77777777" w:rsidR="00075360" w:rsidRPr="00AB7182" w:rsidRDefault="00075360" w:rsidP="00F50AE8">
            <w:pPr>
              <w:pStyle w:val="TAC"/>
            </w:pPr>
            <w:r w:rsidRPr="00AB7182">
              <w:t>-</w:t>
            </w:r>
          </w:p>
        </w:tc>
        <w:tc>
          <w:tcPr>
            <w:tcW w:w="2407" w:type="dxa"/>
          </w:tcPr>
          <w:p w14:paraId="14D7E3EE" w14:textId="77777777" w:rsidR="00075360" w:rsidRPr="00AB7182" w:rsidRDefault="00075360" w:rsidP="00F50AE8">
            <w:pPr>
              <w:pStyle w:val="TAC"/>
              <w:rPr>
                <w:b/>
                <w:bCs/>
              </w:rPr>
            </w:pPr>
            <w:r w:rsidRPr="00AB7182">
              <w:t>-</w:t>
            </w:r>
          </w:p>
        </w:tc>
      </w:tr>
      <w:tr w:rsidR="00075360" w:rsidRPr="00AB7182" w14:paraId="773A081B" w14:textId="77777777" w:rsidTr="00F50AE8">
        <w:trPr>
          <w:cantSplit/>
        </w:trPr>
        <w:tc>
          <w:tcPr>
            <w:tcW w:w="1744" w:type="dxa"/>
          </w:tcPr>
          <w:p w14:paraId="49914B5D" w14:textId="77777777" w:rsidR="00075360" w:rsidRPr="00AB7182" w:rsidRDefault="00075360" w:rsidP="00F50AE8">
            <w:pPr>
              <w:pStyle w:val="TAH"/>
            </w:pPr>
            <w:r w:rsidRPr="00AB7182">
              <w:t>Events</w:t>
            </w:r>
          </w:p>
        </w:tc>
        <w:tc>
          <w:tcPr>
            <w:tcW w:w="1851" w:type="dxa"/>
          </w:tcPr>
          <w:p w14:paraId="66050EFE" w14:textId="77777777" w:rsidR="00075360" w:rsidRPr="00AB7182" w:rsidRDefault="00075360" w:rsidP="00F50AE8">
            <w:pPr>
              <w:pStyle w:val="TAH"/>
            </w:pPr>
            <w:r w:rsidRPr="00AB7182">
              <w:t>Mandatory/</w:t>
            </w:r>
          </w:p>
          <w:p w14:paraId="6B1D08CD" w14:textId="77777777" w:rsidR="00075360" w:rsidRPr="00AB7182" w:rsidRDefault="00075360" w:rsidP="00F50AE8">
            <w:pPr>
              <w:pStyle w:val="TAH"/>
            </w:pPr>
            <w:r w:rsidRPr="00AB7182">
              <w:t>Optional</w:t>
            </w:r>
          </w:p>
        </w:tc>
        <w:tc>
          <w:tcPr>
            <w:tcW w:w="6294" w:type="dxa"/>
            <w:gridSpan w:val="4"/>
          </w:tcPr>
          <w:p w14:paraId="53E79B34" w14:textId="77777777" w:rsidR="00075360" w:rsidRPr="00AB7182" w:rsidRDefault="00075360" w:rsidP="00F50AE8">
            <w:pPr>
              <w:pStyle w:val="TAH"/>
            </w:pPr>
            <w:r w:rsidRPr="00AB7182">
              <w:t>Used in command:</w:t>
            </w:r>
          </w:p>
        </w:tc>
      </w:tr>
      <w:tr w:rsidR="00075360" w:rsidRPr="00AB7182" w14:paraId="0C062F84" w14:textId="77777777" w:rsidTr="00F50AE8">
        <w:trPr>
          <w:cantSplit/>
        </w:trPr>
        <w:tc>
          <w:tcPr>
            <w:tcW w:w="1744" w:type="dxa"/>
            <w:vMerge w:val="restart"/>
          </w:tcPr>
          <w:p w14:paraId="0855FB6F" w14:textId="77777777" w:rsidR="00075360" w:rsidRPr="00AB7182" w:rsidRDefault="00075360" w:rsidP="00F50AE8">
            <w:pPr>
              <w:pStyle w:val="TAC"/>
              <w:rPr>
                <w:b/>
                <w:bCs/>
              </w:rPr>
            </w:pPr>
            <w:r w:rsidRPr="00AB7182">
              <w:t>None</w:t>
            </w:r>
          </w:p>
        </w:tc>
        <w:tc>
          <w:tcPr>
            <w:tcW w:w="1851" w:type="dxa"/>
          </w:tcPr>
          <w:p w14:paraId="659B7C1B" w14:textId="77777777" w:rsidR="00075360" w:rsidRPr="00AB7182" w:rsidRDefault="00075360" w:rsidP="00F50AE8">
            <w:pPr>
              <w:pStyle w:val="TAC"/>
              <w:rPr>
                <w:b/>
                <w:bCs/>
              </w:rPr>
            </w:pPr>
            <w:r w:rsidRPr="00AB7182">
              <w:t>-</w:t>
            </w:r>
          </w:p>
        </w:tc>
        <w:tc>
          <w:tcPr>
            <w:tcW w:w="6294" w:type="dxa"/>
            <w:gridSpan w:val="4"/>
          </w:tcPr>
          <w:p w14:paraId="18F50D26" w14:textId="77777777" w:rsidR="00075360" w:rsidRPr="00AB7182" w:rsidRDefault="00075360" w:rsidP="00F50AE8">
            <w:pPr>
              <w:pStyle w:val="TAC"/>
              <w:rPr>
                <w:b/>
                <w:bCs/>
              </w:rPr>
            </w:pPr>
            <w:r w:rsidRPr="00AB7182">
              <w:t>-</w:t>
            </w:r>
          </w:p>
        </w:tc>
      </w:tr>
      <w:tr w:rsidR="00075360" w:rsidRPr="00AB7182" w14:paraId="71A79EA3" w14:textId="77777777" w:rsidTr="00F50AE8">
        <w:trPr>
          <w:cantSplit/>
        </w:trPr>
        <w:tc>
          <w:tcPr>
            <w:tcW w:w="1744" w:type="dxa"/>
            <w:vMerge/>
          </w:tcPr>
          <w:p w14:paraId="6459A415" w14:textId="77777777" w:rsidR="00075360" w:rsidRPr="00AB7182" w:rsidRDefault="00075360" w:rsidP="00F50AE8">
            <w:pPr>
              <w:pStyle w:val="enumlev2"/>
              <w:ind w:left="0" w:firstLine="34"/>
              <w:rPr>
                <w:b/>
                <w:bCs/>
              </w:rPr>
            </w:pPr>
          </w:p>
        </w:tc>
        <w:tc>
          <w:tcPr>
            <w:tcW w:w="1851" w:type="dxa"/>
          </w:tcPr>
          <w:p w14:paraId="5DF89E42" w14:textId="77777777" w:rsidR="00075360" w:rsidRPr="00AB7182" w:rsidRDefault="00075360" w:rsidP="00F50AE8">
            <w:pPr>
              <w:pStyle w:val="TAH"/>
            </w:pPr>
            <w:r w:rsidRPr="00AB7182">
              <w:t>Event</w:t>
            </w:r>
          </w:p>
          <w:p w14:paraId="25DC21A5" w14:textId="77777777" w:rsidR="00075360" w:rsidRPr="00AB7182" w:rsidRDefault="00075360" w:rsidP="00F50AE8">
            <w:pPr>
              <w:pStyle w:val="TAH"/>
            </w:pPr>
            <w:r w:rsidRPr="00AB7182">
              <w:t>Parameters</w:t>
            </w:r>
          </w:p>
        </w:tc>
        <w:tc>
          <w:tcPr>
            <w:tcW w:w="1961" w:type="dxa"/>
          </w:tcPr>
          <w:p w14:paraId="09037E5A" w14:textId="77777777" w:rsidR="00075360" w:rsidRPr="00AB7182" w:rsidRDefault="00075360" w:rsidP="00F50AE8">
            <w:pPr>
              <w:pStyle w:val="TAH"/>
            </w:pPr>
            <w:r w:rsidRPr="00AB7182">
              <w:t>Mandatory/</w:t>
            </w:r>
          </w:p>
          <w:p w14:paraId="6612FA24" w14:textId="77777777" w:rsidR="00075360" w:rsidRPr="00AB7182" w:rsidRDefault="00075360" w:rsidP="00F50AE8">
            <w:pPr>
              <w:pStyle w:val="TAH"/>
            </w:pPr>
            <w:r w:rsidRPr="00AB7182">
              <w:t>Optional</w:t>
            </w:r>
          </w:p>
        </w:tc>
        <w:tc>
          <w:tcPr>
            <w:tcW w:w="1926" w:type="dxa"/>
            <w:gridSpan w:val="2"/>
          </w:tcPr>
          <w:p w14:paraId="011320CE" w14:textId="77777777" w:rsidR="00075360" w:rsidRPr="00AB7182" w:rsidRDefault="00075360" w:rsidP="00F50AE8">
            <w:pPr>
              <w:pStyle w:val="TAH"/>
            </w:pPr>
            <w:r w:rsidRPr="00AB7182">
              <w:t>Supported</w:t>
            </w:r>
          </w:p>
          <w:p w14:paraId="55DE3DA0" w14:textId="77777777" w:rsidR="00075360" w:rsidRPr="00AB7182" w:rsidRDefault="00075360" w:rsidP="00F50AE8">
            <w:pPr>
              <w:pStyle w:val="TAH"/>
            </w:pPr>
            <w:r w:rsidRPr="00AB7182">
              <w:t>Values:</w:t>
            </w:r>
          </w:p>
        </w:tc>
        <w:tc>
          <w:tcPr>
            <w:tcW w:w="2407" w:type="dxa"/>
          </w:tcPr>
          <w:p w14:paraId="49EF0535" w14:textId="77777777" w:rsidR="00075360" w:rsidRPr="00AB7182" w:rsidRDefault="00075360" w:rsidP="00F50AE8">
            <w:pPr>
              <w:pStyle w:val="TAH"/>
            </w:pPr>
            <w:r w:rsidRPr="00AB7182">
              <w:t>Provisioned Value:</w:t>
            </w:r>
          </w:p>
        </w:tc>
      </w:tr>
      <w:tr w:rsidR="00075360" w:rsidRPr="00AB7182" w14:paraId="053E4BD8" w14:textId="77777777" w:rsidTr="00F50AE8">
        <w:trPr>
          <w:cantSplit/>
        </w:trPr>
        <w:tc>
          <w:tcPr>
            <w:tcW w:w="1744" w:type="dxa"/>
            <w:vMerge/>
          </w:tcPr>
          <w:p w14:paraId="467DD1FE" w14:textId="77777777" w:rsidR="00075360" w:rsidRPr="00AB7182" w:rsidRDefault="00075360" w:rsidP="00F50AE8">
            <w:pPr>
              <w:pStyle w:val="enumlev2"/>
              <w:ind w:left="0" w:firstLine="34"/>
              <w:rPr>
                <w:b/>
                <w:bCs/>
              </w:rPr>
            </w:pPr>
          </w:p>
        </w:tc>
        <w:tc>
          <w:tcPr>
            <w:tcW w:w="1851" w:type="dxa"/>
          </w:tcPr>
          <w:p w14:paraId="63EDE400" w14:textId="77777777" w:rsidR="00075360" w:rsidRPr="00AB7182" w:rsidRDefault="00075360" w:rsidP="00F50AE8">
            <w:pPr>
              <w:pStyle w:val="TAC"/>
              <w:rPr>
                <w:b/>
                <w:bCs/>
              </w:rPr>
            </w:pPr>
            <w:r w:rsidRPr="00AB7182">
              <w:t>-</w:t>
            </w:r>
          </w:p>
        </w:tc>
        <w:tc>
          <w:tcPr>
            <w:tcW w:w="1961" w:type="dxa"/>
          </w:tcPr>
          <w:p w14:paraId="3850AEF7" w14:textId="77777777" w:rsidR="00075360" w:rsidRPr="00AB7182" w:rsidRDefault="00075360" w:rsidP="00F50AE8">
            <w:pPr>
              <w:pStyle w:val="TAC"/>
              <w:rPr>
                <w:b/>
                <w:bCs/>
              </w:rPr>
            </w:pPr>
            <w:r w:rsidRPr="00AB7182">
              <w:t>-</w:t>
            </w:r>
          </w:p>
        </w:tc>
        <w:tc>
          <w:tcPr>
            <w:tcW w:w="1926" w:type="dxa"/>
            <w:gridSpan w:val="2"/>
          </w:tcPr>
          <w:p w14:paraId="0A5500D7" w14:textId="77777777" w:rsidR="00075360" w:rsidRPr="00AB7182" w:rsidRDefault="00075360" w:rsidP="00F50AE8">
            <w:pPr>
              <w:pStyle w:val="TAC"/>
            </w:pPr>
            <w:r w:rsidRPr="00AB7182">
              <w:t>-</w:t>
            </w:r>
          </w:p>
        </w:tc>
        <w:tc>
          <w:tcPr>
            <w:tcW w:w="2407" w:type="dxa"/>
          </w:tcPr>
          <w:p w14:paraId="7A0DFA0A" w14:textId="77777777" w:rsidR="00075360" w:rsidRPr="00AB7182" w:rsidRDefault="00075360" w:rsidP="00F50AE8">
            <w:pPr>
              <w:pStyle w:val="TAC"/>
              <w:rPr>
                <w:b/>
                <w:bCs/>
              </w:rPr>
            </w:pPr>
            <w:r w:rsidRPr="00AB7182">
              <w:t>-</w:t>
            </w:r>
          </w:p>
        </w:tc>
      </w:tr>
      <w:tr w:rsidR="00075360" w:rsidRPr="00AB7182" w14:paraId="2106882F" w14:textId="77777777" w:rsidTr="00F50AE8">
        <w:trPr>
          <w:cantSplit/>
        </w:trPr>
        <w:tc>
          <w:tcPr>
            <w:tcW w:w="1744" w:type="dxa"/>
            <w:vMerge/>
          </w:tcPr>
          <w:p w14:paraId="41F05AD6" w14:textId="77777777" w:rsidR="00075360" w:rsidRPr="00AB7182" w:rsidRDefault="00075360" w:rsidP="00F50AE8">
            <w:pPr>
              <w:pStyle w:val="enumlev2"/>
              <w:ind w:left="0" w:firstLine="34"/>
              <w:rPr>
                <w:b/>
                <w:bCs/>
              </w:rPr>
            </w:pPr>
          </w:p>
        </w:tc>
        <w:tc>
          <w:tcPr>
            <w:tcW w:w="1851" w:type="dxa"/>
          </w:tcPr>
          <w:p w14:paraId="3CD99484" w14:textId="77777777" w:rsidR="00075360" w:rsidRPr="00AB7182" w:rsidRDefault="00075360" w:rsidP="00F50AE8">
            <w:pPr>
              <w:pStyle w:val="TAH"/>
            </w:pPr>
            <w:r w:rsidRPr="00AB7182">
              <w:t>ObservedEvent</w:t>
            </w:r>
          </w:p>
          <w:p w14:paraId="02235E74" w14:textId="77777777" w:rsidR="00075360" w:rsidRPr="00AB7182" w:rsidRDefault="00075360" w:rsidP="00F50AE8">
            <w:pPr>
              <w:pStyle w:val="TAH"/>
            </w:pPr>
            <w:r w:rsidRPr="00AB7182">
              <w:t>Parameters</w:t>
            </w:r>
          </w:p>
        </w:tc>
        <w:tc>
          <w:tcPr>
            <w:tcW w:w="1961" w:type="dxa"/>
          </w:tcPr>
          <w:p w14:paraId="21EB3B18" w14:textId="77777777" w:rsidR="00075360" w:rsidRPr="00AB7182" w:rsidRDefault="00075360" w:rsidP="00F50AE8">
            <w:pPr>
              <w:pStyle w:val="TAH"/>
            </w:pPr>
            <w:r w:rsidRPr="00AB7182">
              <w:t>Mandatory/</w:t>
            </w:r>
          </w:p>
          <w:p w14:paraId="5846CEFA" w14:textId="77777777" w:rsidR="00075360" w:rsidRPr="00AB7182" w:rsidRDefault="00075360" w:rsidP="00F50AE8">
            <w:pPr>
              <w:pStyle w:val="TAH"/>
            </w:pPr>
            <w:r w:rsidRPr="00AB7182">
              <w:t>Optional</w:t>
            </w:r>
          </w:p>
        </w:tc>
        <w:tc>
          <w:tcPr>
            <w:tcW w:w="1926" w:type="dxa"/>
            <w:gridSpan w:val="2"/>
          </w:tcPr>
          <w:p w14:paraId="2F7F33B3" w14:textId="77777777" w:rsidR="00075360" w:rsidRPr="00AB7182" w:rsidRDefault="00075360" w:rsidP="00F50AE8">
            <w:pPr>
              <w:pStyle w:val="TAH"/>
            </w:pPr>
            <w:r w:rsidRPr="00AB7182">
              <w:t>Supported</w:t>
            </w:r>
          </w:p>
          <w:p w14:paraId="3DEF1C90" w14:textId="77777777" w:rsidR="00075360" w:rsidRPr="00AB7182" w:rsidRDefault="00075360" w:rsidP="00F50AE8">
            <w:pPr>
              <w:pStyle w:val="TAH"/>
            </w:pPr>
            <w:r w:rsidRPr="00AB7182">
              <w:t>Values:</w:t>
            </w:r>
          </w:p>
        </w:tc>
        <w:tc>
          <w:tcPr>
            <w:tcW w:w="2407" w:type="dxa"/>
          </w:tcPr>
          <w:p w14:paraId="1927A58B" w14:textId="77777777" w:rsidR="00075360" w:rsidRPr="00AB7182" w:rsidRDefault="00075360" w:rsidP="00F50AE8">
            <w:pPr>
              <w:pStyle w:val="TAH"/>
            </w:pPr>
            <w:r w:rsidRPr="00AB7182">
              <w:t>Provisioned Value:</w:t>
            </w:r>
          </w:p>
        </w:tc>
      </w:tr>
      <w:tr w:rsidR="00075360" w:rsidRPr="00AB7182" w14:paraId="069087EC" w14:textId="77777777" w:rsidTr="00F50AE8">
        <w:trPr>
          <w:cantSplit/>
        </w:trPr>
        <w:tc>
          <w:tcPr>
            <w:tcW w:w="1744" w:type="dxa"/>
            <w:vMerge/>
          </w:tcPr>
          <w:p w14:paraId="12A33FE1" w14:textId="77777777" w:rsidR="00075360" w:rsidRPr="00AB7182" w:rsidRDefault="00075360" w:rsidP="00F50AE8">
            <w:pPr>
              <w:pStyle w:val="enumlev2"/>
              <w:ind w:left="0" w:firstLine="34"/>
              <w:rPr>
                <w:b/>
                <w:bCs/>
              </w:rPr>
            </w:pPr>
          </w:p>
        </w:tc>
        <w:tc>
          <w:tcPr>
            <w:tcW w:w="1851" w:type="dxa"/>
          </w:tcPr>
          <w:p w14:paraId="1BD6552F" w14:textId="77777777" w:rsidR="00075360" w:rsidRPr="00AB7182" w:rsidRDefault="00075360" w:rsidP="00F50AE8">
            <w:pPr>
              <w:pStyle w:val="TAC"/>
            </w:pPr>
            <w:r w:rsidRPr="00AB7182">
              <w:t>-</w:t>
            </w:r>
          </w:p>
        </w:tc>
        <w:tc>
          <w:tcPr>
            <w:tcW w:w="1961" w:type="dxa"/>
          </w:tcPr>
          <w:p w14:paraId="088EB9A1" w14:textId="77777777" w:rsidR="00075360" w:rsidRPr="00AB7182" w:rsidRDefault="00075360" w:rsidP="00F50AE8">
            <w:pPr>
              <w:pStyle w:val="TAC"/>
            </w:pPr>
            <w:r w:rsidRPr="00AB7182">
              <w:t>-</w:t>
            </w:r>
          </w:p>
        </w:tc>
        <w:tc>
          <w:tcPr>
            <w:tcW w:w="1926" w:type="dxa"/>
            <w:gridSpan w:val="2"/>
          </w:tcPr>
          <w:p w14:paraId="667408E3" w14:textId="77777777" w:rsidR="00075360" w:rsidRPr="00AB7182" w:rsidRDefault="00075360" w:rsidP="00F50AE8">
            <w:pPr>
              <w:pStyle w:val="TAC"/>
            </w:pPr>
            <w:r w:rsidRPr="00AB7182">
              <w:t>-</w:t>
            </w:r>
          </w:p>
        </w:tc>
        <w:tc>
          <w:tcPr>
            <w:tcW w:w="2407" w:type="dxa"/>
          </w:tcPr>
          <w:p w14:paraId="0C85DD89" w14:textId="77777777" w:rsidR="00075360" w:rsidRPr="00AB7182" w:rsidRDefault="00075360" w:rsidP="00F50AE8">
            <w:pPr>
              <w:pStyle w:val="TAC"/>
            </w:pPr>
            <w:r w:rsidRPr="00AB7182">
              <w:t>-</w:t>
            </w:r>
          </w:p>
        </w:tc>
      </w:tr>
      <w:tr w:rsidR="00075360" w:rsidRPr="00AB7182" w14:paraId="39B54A30" w14:textId="77777777" w:rsidTr="00F50AE8">
        <w:trPr>
          <w:cantSplit/>
        </w:trPr>
        <w:tc>
          <w:tcPr>
            <w:tcW w:w="1744" w:type="dxa"/>
          </w:tcPr>
          <w:p w14:paraId="71BB1038" w14:textId="77777777" w:rsidR="00075360" w:rsidRPr="00AB7182" w:rsidRDefault="00075360" w:rsidP="00F50AE8">
            <w:pPr>
              <w:pStyle w:val="TAH"/>
            </w:pPr>
            <w:r w:rsidRPr="00AB7182">
              <w:t>Statistics</w:t>
            </w:r>
          </w:p>
        </w:tc>
        <w:tc>
          <w:tcPr>
            <w:tcW w:w="1851" w:type="dxa"/>
          </w:tcPr>
          <w:p w14:paraId="306A29FC" w14:textId="77777777" w:rsidR="00075360" w:rsidRPr="00AB7182" w:rsidRDefault="00075360" w:rsidP="00F50AE8">
            <w:pPr>
              <w:pStyle w:val="TAH"/>
            </w:pPr>
            <w:r w:rsidRPr="00AB7182">
              <w:t>Mandatory/</w:t>
            </w:r>
          </w:p>
          <w:p w14:paraId="73D962EA" w14:textId="77777777" w:rsidR="00075360" w:rsidRPr="00AB7182" w:rsidRDefault="00075360" w:rsidP="00F50AE8">
            <w:pPr>
              <w:pStyle w:val="TAH"/>
            </w:pPr>
            <w:r w:rsidRPr="00AB7182">
              <w:t>Optional</w:t>
            </w:r>
          </w:p>
        </w:tc>
        <w:tc>
          <w:tcPr>
            <w:tcW w:w="2861" w:type="dxa"/>
            <w:gridSpan w:val="2"/>
          </w:tcPr>
          <w:p w14:paraId="75B497F3" w14:textId="77777777" w:rsidR="00075360" w:rsidRPr="00AB7182" w:rsidRDefault="00075360" w:rsidP="00F50AE8">
            <w:pPr>
              <w:pStyle w:val="TAH"/>
            </w:pPr>
            <w:r w:rsidRPr="00AB7182">
              <w:t>Used in command:</w:t>
            </w:r>
          </w:p>
        </w:tc>
        <w:tc>
          <w:tcPr>
            <w:tcW w:w="3433" w:type="dxa"/>
            <w:gridSpan w:val="2"/>
          </w:tcPr>
          <w:p w14:paraId="2C3649AD" w14:textId="77777777" w:rsidR="00075360" w:rsidRPr="00AB7182" w:rsidRDefault="00075360" w:rsidP="00F50AE8">
            <w:pPr>
              <w:pStyle w:val="TAH"/>
            </w:pPr>
            <w:r w:rsidRPr="00AB7182">
              <w:t>Supported Values:</w:t>
            </w:r>
          </w:p>
        </w:tc>
      </w:tr>
      <w:tr w:rsidR="00075360" w:rsidRPr="00AB7182" w14:paraId="55B176B4" w14:textId="77777777" w:rsidTr="00F50AE8">
        <w:trPr>
          <w:cantSplit/>
        </w:trPr>
        <w:tc>
          <w:tcPr>
            <w:tcW w:w="1744" w:type="dxa"/>
          </w:tcPr>
          <w:p w14:paraId="7AEBF331" w14:textId="77777777" w:rsidR="00075360" w:rsidRPr="00AB7182" w:rsidRDefault="00075360" w:rsidP="00F50AE8">
            <w:pPr>
              <w:pStyle w:val="TAC"/>
            </w:pPr>
            <w:r w:rsidRPr="00AB7182">
              <w:t>None</w:t>
            </w:r>
          </w:p>
        </w:tc>
        <w:tc>
          <w:tcPr>
            <w:tcW w:w="1851" w:type="dxa"/>
          </w:tcPr>
          <w:p w14:paraId="48DDA43F" w14:textId="77777777" w:rsidR="00075360" w:rsidRPr="00AB7182" w:rsidRDefault="00075360" w:rsidP="00F50AE8">
            <w:pPr>
              <w:pStyle w:val="TAC"/>
            </w:pPr>
            <w:r w:rsidRPr="00AB7182">
              <w:t>-</w:t>
            </w:r>
          </w:p>
        </w:tc>
        <w:tc>
          <w:tcPr>
            <w:tcW w:w="2861" w:type="dxa"/>
            <w:gridSpan w:val="2"/>
          </w:tcPr>
          <w:p w14:paraId="79F2F20E" w14:textId="77777777" w:rsidR="00075360" w:rsidRPr="00AB7182" w:rsidRDefault="00075360" w:rsidP="00F50AE8">
            <w:pPr>
              <w:pStyle w:val="TAC"/>
            </w:pPr>
            <w:r w:rsidRPr="00AB7182">
              <w:t>-</w:t>
            </w:r>
          </w:p>
        </w:tc>
        <w:tc>
          <w:tcPr>
            <w:tcW w:w="3433" w:type="dxa"/>
            <w:gridSpan w:val="2"/>
          </w:tcPr>
          <w:p w14:paraId="783CF5DF" w14:textId="77777777" w:rsidR="00075360" w:rsidRPr="00AB7182" w:rsidRDefault="00075360" w:rsidP="00F50AE8">
            <w:pPr>
              <w:pStyle w:val="TAC"/>
            </w:pPr>
            <w:r w:rsidRPr="00AB7182">
              <w:t>-</w:t>
            </w:r>
          </w:p>
        </w:tc>
      </w:tr>
      <w:tr w:rsidR="00075360" w:rsidRPr="00AB7182" w14:paraId="208696F4" w14:textId="77777777" w:rsidTr="00F50AE8">
        <w:trPr>
          <w:cantSplit/>
        </w:trPr>
        <w:tc>
          <w:tcPr>
            <w:tcW w:w="1744" w:type="dxa"/>
          </w:tcPr>
          <w:p w14:paraId="1423B9A0" w14:textId="77777777" w:rsidR="00075360" w:rsidRPr="00AB7182" w:rsidRDefault="00075360" w:rsidP="00F50AE8">
            <w:pPr>
              <w:pStyle w:val="TAH"/>
            </w:pPr>
            <w:r w:rsidRPr="00AB7182">
              <w:t>Error Codes</w:t>
            </w:r>
          </w:p>
        </w:tc>
        <w:tc>
          <w:tcPr>
            <w:tcW w:w="8145" w:type="dxa"/>
            <w:gridSpan w:val="5"/>
          </w:tcPr>
          <w:p w14:paraId="3994E79F" w14:textId="77777777" w:rsidR="00075360" w:rsidRPr="00AB7182" w:rsidRDefault="00075360" w:rsidP="00F50AE8">
            <w:pPr>
              <w:pStyle w:val="TAH"/>
            </w:pPr>
            <w:r w:rsidRPr="00AB7182">
              <w:t>Mandatory/ Optional</w:t>
            </w:r>
          </w:p>
        </w:tc>
      </w:tr>
      <w:tr w:rsidR="00075360" w:rsidRPr="00AB7182" w14:paraId="5665A225" w14:textId="77777777" w:rsidTr="00F50AE8">
        <w:trPr>
          <w:cantSplit/>
        </w:trPr>
        <w:tc>
          <w:tcPr>
            <w:tcW w:w="1744" w:type="dxa"/>
          </w:tcPr>
          <w:p w14:paraId="6659E076" w14:textId="77777777" w:rsidR="00075360" w:rsidRPr="00AB7182" w:rsidRDefault="00075360" w:rsidP="00F50AE8">
            <w:pPr>
              <w:pStyle w:val="TAC"/>
            </w:pPr>
            <w:r w:rsidRPr="00AB7182">
              <w:t>None</w:t>
            </w:r>
          </w:p>
        </w:tc>
        <w:tc>
          <w:tcPr>
            <w:tcW w:w="8145" w:type="dxa"/>
            <w:gridSpan w:val="5"/>
          </w:tcPr>
          <w:p w14:paraId="2104F632" w14:textId="77777777" w:rsidR="00075360" w:rsidRPr="00AB7182" w:rsidRDefault="00075360" w:rsidP="00F50AE8">
            <w:pPr>
              <w:pStyle w:val="TAC"/>
            </w:pPr>
            <w:r w:rsidRPr="00AB7182">
              <w:t>-</w:t>
            </w:r>
          </w:p>
        </w:tc>
      </w:tr>
      <w:tr w:rsidR="00075360" w:rsidRPr="00AB7182" w14:paraId="6BEA93A2" w14:textId="77777777" w:rsidTr="00F50AE8">
        <w:trPr>
          <w:cantSplit/>
        </w:trPr>
        <w:tc>
          <w:tcPr>
            <w:tcW w:w="9889" w:type="dxa"/>
            <w:gridSpan w:val="6"/>
          </w:tcPr>
          <w:p w14:paraId="140A584F" w14:textId="77777777" w:rsidR="00075360" w:rsidRPr="00AB7182" w:rsidRDefault="00075360" w:rsidP="00F50AE8">
            <w:pPr>
              <w:pStyle w:val="TAN"/>
            </w:pPr>
            <w:r w:rsidRPr="00AB7182">
              <w:t>NOTE:</w:t>
            </w:r>
            <w:r w:rsidR="00AB7182">
              <w:tab/>
            </w:r>
            <w:r w:rsidRPr="00AB7182">
              <w:t xml:space="preserve">Only the DTMF Signal Ids shall be used, not the Tone Ids within the PlayTone Signal </w:t>
            </w:r>
            <w:smartTag w:uri="urn:schemas-microsoft-com:office:smarttags" w:element="place">
              <w:smartTag w:uri="urn:schemas-microsoft-com:office:smarttags" w:element="State">
                <w:r w:rsidRPr="00AB7182">
                  <w:t>Id.</w:t>
                </w:r>
              </w:smartTag>
            </w:smartTag>
          </w:p>
        </w:tc>
      </w:tr>
      <w:bookmarkEnd w:id="130"/>
    </w:tbl>
    <w:p w14:paraId="212E8BE4" w14:textId="77777777" w:rsidR="009114E1" w:rsidRPr="00AB7182" w:rsidRDefault="009114E1" w:rsidP="009114E1"/>
    <w:p w14:paraId="11B95BCF" w14:textId="77777777" w:rsidR="009114E1" w:rsidRPr="00AB7182" w:rsidRDefault="009114E1" w:rsidP="006460F5">
      <w:pPr>
        <w:pStyle w:val="Heading2"/>
      </w:pPr>
      <w:bookmarkStart w:id="131" w:name="_Toc177668486"/>
      <w:r w:rsidRPr="00AB7182">
        <w:lastRenderedPageBreak/>
        <w:t>A.14.4</w:t>
      </w:r>
      <w:r w:rsidR="00E84531" w:rsidRPr="00AB7182">
        <w:tab/>
      </w:r>
      <w:r w:rsidRPr="00AB7182">
        <w:t>Basic DTMF Detection Package</w:t>
      </w:r>
      <w:bookmarkEnd w:id="131"/>
    </w:p>
    <w:p w14:paraId="0F03CD99" w14:textId="77777777" w:rsidR="009114E1" w:rsidRPr="00AB7182" w:rsidRDefault="009114E1" w:rsidP="00277D4A">
      <w:pPr>
        <w:pStyle w:val="TH"/>
      </w:pPr>
      <w:r w:rsidRPr="00AB7182">
        <w:t>Table A.14.4</w:t>
      </w:r>
      <w:r w:rsidR="009903F8" w:rsidRPr="00AB7182">
        <w:t>/1</w:t>
      </w:r>
      <w:r w:rsidRPr="00AB7182">
        <w:t>: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75372E64" w14:textId="77777777">
        <w:trPr>
          <w:cantSplit/>
        </w:trPr>
        <w:tc>
          <w:tcPr>
            <w:tcW w:w="1744" w:type="dxa"/>
          </w:tcPr>
          <w:p w14:paraId="1FF31F4E" w14:textId="77777777" w:rsidR="009114E1" w:rsidRPr="00AB7182" w:rsidRDefault="009114E1" w:rsidP="009114E1">
            <w:pPr>
              <w:pStyle w:val="TAH"/>
            </w:pPr>
            <w:bookmarkStart w:id="132" w:name="MCCQCTEMPBM_00000070"/>
            <w:r w:rsidRPr="00AB7182">
              <w:t xml:space="preserve">Properties </w:t>
            </w:r>
          </w:p>
        </w:tc>
        <w:tc>
          <w:tcPr>
            <w:tcW w:w="1851" w:type="dxa"/>
          </w:tcPr>
          <w:p w14:paraId="4D04BA11" w14:textId="77777777" w:rsidR="009114E1" w:rsidRPr="00AB7182" w:rsidRDefault="009114E1" w:rsidP="009114E1">
            <w:pPr>
              <w:pStyle w:val="TAH"/>
            </w:pPr>
            <w:r w:rsidRPr="00AB7182">
              <w:t>Mandatory/</w:t>
            </w:r>
          </w:p>
          <w:p w14:paraId="496309FF" w14:textId="77777777" w:rsidR="009114E1" w:rsidRPr="00AB7182" w:rsidRDefault="009114E1" w:rsidP="009114E1">
            <w:pPr>
              <w:pStyle w:val="TAH"/>
            </w:pPr>
            <w:r w:rsidRPr="00AB7182">
              <w:t>Optional</w:t>
            </w:r>
          </w:p>
        </w:tc>
        <w:tc>
          <w:tcPr>
            <w:tcW w:w="1961" w:type="dxa"/>
          </w:tcPr>
          <w:p w14:paraId="77836415" w14:textId="77777777" w:rsidR="009114E1" w:rsidRPr="00AB7182" w:rsidRDefault="009114E1" w:rsidP="009114E1">
            <w:pPr>
              <w:pStyle w:val="TAH"/>
            </w:pPr>
            <w:r w:rsidRPr="00AB7182">
              <w:t>Used in command:</w:t>
            </w:r>
          </w:p>
        </w:tc>
        <w:tc>
          <w:tcPr>
            <w:tcW w:w="1926" w:type="dxa"/>
            <w:gridSpan w:val="2"/>
          </w:tcPr>
          <w:p w14:paraId="06A381C7" w14:textId="77777777" w:rsidR="009114E1" w:rsidRPr="00AB7182" w:rsidRDefault="009114E1" w:rsidP="009114E1">
            <w:pPr>
              <w:pStyle w:val="TAH"/>
            </w:pPr>
            <w:r w:rsidRPr="00AB7182">
              <w:t>Supported Values:</w:t>
            </w:r>
          </w:p>
        </w:tc>
        <w:tc>
          <w:tcPr>
            <w:tcW w:w="2407" w:type="dxa"/>
          </w:tcPr>
          <w:p w14:paraId="49B6646B" w14:textId="77777777" w:rsidR="009114E1" w:rsidRPr="00AB7182" w:rsidRDefault="009114E1" w:rsidP="009114E1">
            <w:pPr>
              <w:pStyle w:val="TAH"/>
            </w:pPr>
            <w:r w:rsidRPr="00AB7182">
              <w:t>Provisioned Value:</w:t>
            </w:r>
          </w:p>
        </w:tc>
      </w:tr>
      <w:tr w:rsidR="009114E1" w:rsidRPr="00AB7182" w14:paraId="17DDA61E" w14:textId="77777777">
        <w:trPr>
          <w:cantSplit/>
        </w:trPr>
        <w:tc>
          <w:tcPr>
            <w:tcW w:w="1744" w:type="dxa"/>
          </w:tcPr>
          <w:p w14:paraId="60FBA424" w14:textId="77777777" w:rsidR="009114E1" w:rsidRPr="00AB7182" w:rsidRDefault="009114E1" w:rsidP="009114E1">
            <w:pPr>
              <w:pStyle w:val="TAC"/>
            </w:pPr>
            <w:r w:rsidRPr="00AB7182">
              <w:t>None</w:t>
            </w:r>
          </w:p>
        </w:tc>
        <w:tc>
          <w:tcPr>
            <w:tcW w:w="1851" w:type="dxa"/>
          </w:tcPr>
          <w:p w14:paraId="30D4F5FC" w14:textId="77777777" w:rsidR="009114E1" w:rsidRPr="00AB7182" w:rsidRDefault="009114E1" w:rsidP="009114E1">
            <w:pPr>
              <w:pStyle w:val="TAC"/>
            </w:pPr>
            <w:r w:rsidRPr="00AB7182">
              <w:t>-</w:t>
            </w:r>
          </w:p>
        </w:tc>
        <w:tc>
          <w:tcPr>
            <w:tcW w:w="1961" w:type="dxa"/>
          </w:tcPr>
          <w:p w14:paraId="74ED9684" w14:textId="77777777" w:rsidR="009114E1" w:rsidRPr="00AB7182" w:rsidRDefault="009114E1" w:rsidP="009114E1">
            <w:pPr>
              <w:pStyle w:val="TAC"/>
            </w:pPr>
            <w:r w:rsidRPr="00AB7182">
              <w:t>-</w:t>
            </w:r>
          </w:p>
        </w:tc>
        <w:tc>
          <w:tcPr>
            <w:tcW w:w="1926" w:type="dxa"/>
            <w:gridSpan w:val="2"/>
          </w:tcPr>
          <w:p w14:paraId="59B43B37" w14:textId="77777777" w:rsidR="009114E1" w:rsidRPr="00AB7182" w:rsidRDefault="009114E1" w:rsidP="009114E1">
            <w:pPr>
              <w:pStyle w:val="TAC"/>
            </w:pPr>
            <w:r w:rsidRPr="00AB7182">
              <w:t>-</w:t>
            </w:r>
          </w:p>
        </w:tc>
        <w:tc>
          <w:tcPr>
            <w:tcW w:w="2407" w:type="dxa"/>
          </w:tcPr>
          <w:p w14:paraId="72509128" w14:textId="77777777" w:rsidR="009114E1" w:rsidRPr="00AB7182" w:rsidRDefault="009114E1" w:rsidP="009114E1">
            <w:pPr>
              <w:pStyle w:val="TAC"/>
            </w:pPr>
            <w:r w:rsidRPr="00AB7182">
              <w:t>-</w:t>
            </w:r>
          </w:p>
        </w:tc>
      </w:tr>
      <w:tr w:rsidR="009114E1" w:rsidRPr="00AB7182" w14:paraId="15994206" w14:textId="77777777">
        <w:trPr>
          <w:cantSplit/>
        </w:trPr>
        <w:tc>
          <w:tcPr>
            <w:tcW w:w="1744" w:type="dxa"/>
          </w:tcPr>
          <w:p w14:paraId="2D3A86AB" w14:textId="77777777" w:rsidR="009114E1" w:rsidRPr="00AB7182" w:rsidRDefault="009114E1" w:rsidP="009114E1">
            <w:pPr>
              <w:pStyle w:val="TAH"/>
            </w:pPr>
            <w:r w:rsidRPr="00AB7182">
              <w:t xml:space="preserve">Signals </w:t>
            </w:r>
          </w:p>
        </w:tc>
        <w:tc>
          <w:tcPr>
            <w:tcW w:w="1851" w:type="dxa"/>
          </w:tcPr>
          <w:p w14:paraId="394D29AF" w14:textId="77777777" w:rsidR="009114E1" w:rsidRPr="00AB7182" w:rsidRDefault="009114E1" w:rsidP="009114E1">
            <w:pPr>
              <w:pStyle w:val="TAH"/>
            </w:pPr>
            <w:r w:rsidRPr="00AB7182">
              <w:t>Mandatory/</w:t>
            </w:r>
          </w:p>
          <w:p w14:paraId="6044F710" w14:textId="77777777" w:rsidR="009114E1" w:rsidRPr="00AB7182" w:rsidRDefault="009114E1" w:rsidP="009114E1">
            <w:pPr>
              <w:pStyle w:val="TAH"/>
            </w:pPr>
            <w:r w:rsidRPr="00AB7182">
              <w:t>Optional</w:t>
            </w:r>
          </w:p>
        </w:tc>
        <w:tc>
          <w:tcPr>
            <w:tcW w:w="3887" w:type="dxa"/>
            <w:gridSpan w:val="3"/>
          </w:tcPr>
          <w:p w14:paraId="50C70E82" w14:textId="77777777" w:rsidR="009114E1" w:rsidRPr="00AB7182" w:rsidRDefault="009114E1" w:rsidP="009114E1">
            <w:pPr>
              <w:pStyle w:val="TAH"/>
            </w:pPr>
            <w:r w:rsidRPr="00AB7182">
              <w:t>Used in command:</w:t>
            </w:r>
          </w:p>
        </w:tc>
        <w:tc>
          <w:tcPr>
            <w:tcW w:w="2407" w:type="dxa"/>
          </w:tcPr>
          <w:p w14:paraId="7F846811" w14:textId="77777777" w:rsidR="009114E1" w:rsidRPr="00AB7182" w:rsidRDefault="009114E1" w:rsidP="009114E1">
            <w:pPr>
              <w:pStyle w:val="TAH"/>
            </w:pPr>
            <w:r w:rsidRPr="00AB7182">
              <w:t>Duration Provisioned Value:</w:t>
            </w:r>
          </w:p>
        </w:tc>
      </w:tr>
      <w:tr w:rsidR="009114E1" w:rsidRPr="00AB7182" w14:paraId="3497F577" w14:textId="77777777">
        <w:trPr>
          <w:cantSplit/>
        </w:trPr>
        <w:tc>
          <w:tcPr>
            <w:tcW w:w="1744" w:type="dxa"/>
            <w:vMerge w:val="restart"/>
          </w:tcPr>
          <w:p w14:paraId="33869EBF" w14:textId="77777777" w:rsidR="009114E1" w:rsidRPr="00AB7182" w:rsidRDefault="009114E1" w:rsidP="009114E1">
            <w:pPr>
              <w:pStyle w:val="TAC"/>
              <w:rPr>
                <w:b/>
                <w:bCs/>
              </w:rPr>
            </w:pPr>
            <w:r w:rsidRPr="00AB7182">
              <w:t>None</w:t>
            </w:r>
          </w:p>
        </w:tc>
        <w:tc>
          <w:tcPr>
            <w:tcW w:w="1851" w:type="dxa"/>
          </w:tcPr>
          <w:p w14:paraId="4E84D290" w14:textId="77777777" w:rsidR="009114E1" w:rsidRPr="00AB7182" w:rsidRDefault="009114E1" w:rsidP="009114E1">
            <w:pPr>
              <w:pStyle w:val="TAC"/>
              <w:rPr>
                <w:b/>
                <w:bCs/>
              </w:rPr>
            </w:pPr>
            <w:r w:rsidRPr="00AB7182">
              <w:t>-</w:t>
            </w:r>
          </w:p>
        </w:tc>
        <w:tc>
          <w:tcPr>
            <w:tcW w:w="3887" w:type="dxa"/>
            <w:gridSpan w:val="3"/>
          </w:tcPr>
          <w:p w14:paraId="588EBB99" w14:textId="77777777" w:rsidR="009114E1" w:rsidRPr="00AB7182" w:rsidRDefault="009114E1" w:rsidP="009114E1">
            <w:pPr>
              <w:pStyle w:val="TAC"/>
              <w:rPr>
                <w:b/>
                <w:bCs/>
              </w:rPr>
            </w:pPr>
            <w:r w:rsidRPr="00AB7182">
              <w:t>-</w:t>
            </w:r>
          </w:p>
        </w:tc>
        <w:tc>
          <w:tcPr>
            <w:tcW w:w="2407" w:type="dxa"/>
          </w:tcPr>
          <w:p w14:paraId="76BFBBE3" w14:textId="77777777" w:rsidR="009114E1" w:rsidRPr="00AB7182" w:rsidRDefault="009114E1" w:rsidP="009114E1">
            <w:pPr>
              <w:pStyle w:val="TAC"/>
              <w:jc w:val="left"/>
              <w:rPr>
                <w:b/>
                <w:bCs/>
              </w:rPr>
            </w:pPr>
            <w:r w:rsidRPr="00AB7182">
              <w:t>-</w:t>
            </w:r>
          </w:p>
        </w:tc>
      </w:tr>
      <w:tr w:rsidR="009114E1" w:rsidRPr="00AB7182" w14:paraId="367142DB" w14:textId="77777777">
        <w:trPr>
          <w:cantSplit/>
        </w:trPr>
        <w:tc>
          <w:tcPr>
            <w:tcW w:w="1744" w:type="dxa"/>
            <w:vMerge/>
          </w:tcPr>
          <w:p w14:paraId="44B0B5C4" w14:textId="77777777" w:rsidR="009114E1" w:rsidRPr="00AB7182" w:rsidRDefault="009114E1" w:rsidP="009114E1">
            <w:pPr>
              <w:pStyle w:val="enumlev2"/>
              <w:ind w:left="0" w:firstLine="34"/>
              <w:rPr>
                <w:b/>
                <w:bCs/>
              </w:rPr>
            </w:pPr>
          </w:p>
        </w:tc>
        <w:tc>
          <w:tcPr>
            <w:tcW w:w="1851" w:type="dxa"/>
          </w:tcPr>
          <w:p w14:paraId="4A39EA62" w14:textId="77777777" w:rsidR="009114E1" w:rsidRPr="00AB7182" w:rsidRDefault="009114E1" w:rsidP="009114E1">
            <w:pPr>
              <w:pStyle w:val="TAH"/>
            </w:pPr>
            <w:r w:rsidRPr="00AB7182">
              <w:t>Signal Parameters</w:t>
            </w:r>
          </w:p>
        </w:tc>
        <w:tc>
          <w:tcPr>
            <w:tcW w:w="1961" w:type="dxa"/>
          </w:tcPr>
          <w:p w14:paraId="2AE184B3" w14:textId="77777777" w:rsidR="009114E1" w:rsidRPr="00AB7182" w:rsidRDefault="009114E1" w:rsidP="009114E1">
            <w:pPr>
              <w:pStyle w:val="TAH"/>
            </w:pPr>
            <w:r w:rsidRPr="00AB7182">
              <w:t>Mandatory/</w:t>
            </w:r>
          </w:p>
          <w:p w14:paraId="28AC8B5D" w14:textId="77777777" w:rsidR="009114E1" w:rsidRPr="00AB7182" w:rsidRDefault="009114E1" w:rsidP="009114E1">
            <w:pPr>
              <w:pStyle w:val="TAH"/>
            </w:pPr>
            <w:r w:rsidRPr="00AB7182">
              <w:t>Optional</w:t>
            </w:r>
          </w:p>
        </w:tc>
        <w:tc>
          <w:tcPr>
            <w:tcW w:w="1926" w:type="dxa"/>
            <w:gridSpan w:val="2"/>
          </w:tcPr>
          <w:p w14:paraId="7E6B3B6F" w14:textId="77777777" w:rsidR="009114E1" w:rsidRPr="00AB7182" w:rsidRDefault="009114E1" w:rsidP="009114E1">
            <w:pPr>
              <w:pStyle w:val="TAH"/>
            </w:pPr>
            <w:r w:rsidRPr="00AB7182">
              <w:t>Supported</w:t>
            </w:r>
          </w:p>
          <w:p w14:paraId="72D40A8E" w14:textId="77777777" w:rsidR="009114E1" w:rsidRPr="00AB7182" w:rsidRDefault="009114E1" w:rsidP="009114E1">
            <w:pPr>
              <w:pStyle w:val="TAH"/>
            </w:pPr>
            <w:r w:rsidRPr="00AB7182">
              <w:t>Values:</w:t>
            </w:r>
          </w:p>
        </w:tc>
        <w:tc>
          <w:tcPr>
            <w:tcW w:w="2407" w:type="dxa"/>
          </w:tcPr>
          <w:p w14:paraId="4BA5E5E4" w14:textId="77777777" w:rsidR="009114E1" w:rsidRPr="00AB7182" w:rsidRDefault="009114E1" w:rsidP="009114E1">
            <w:pPr>
              <w:pStyle w:val="TAH"/>
            </w:pPr>
            <w:r w:rsidRPr="00AB7182">
              <w:t>Duration Provisioned Value:</w:t>
            </w:r>
          </w:p>
        </w:tc>
      </w:tr>
      <w:tr w:rsidR="009114E1" w:rsidRPr="00AB7182" w14:paraId="3C975121" w14:textId="77777777">
        <w:trPr>
          <w:cantSplit/>
        </w:trPr>
        <w:tc>
          <w:tcPr>
            <w:tcW w:w="1744" w:type="dxa"/>
            <w:vMerge/>
          </w:tcPr>
          <w:p w14:paraId="321E9C08" w14:textId="77777777" w:rsidR="009114E1" w:rsidRPr="00AB7182" w:rsidRDefault="009114E1" w:rsidP="009114E1">
            <w:pPr>
              <w:pStyle w:val="enumlev2"/>
              <w:ind w:left="0" w:firstLine="34"/>
              <w:rPr>
                <w:b/>
                <w:bCs/>
              </w:rPr>
            </w:pPr>
          </w:p>
        </w:tc>
        <w:tc>
          <w:tcPr>
            <w:tcW w:w="1851" w:type="dxa"/>
          </w:tcPr>
          <w:p w14:paraId="5B54BBE4" w14:textId="77777777" w:rsidR="009114E1" w:rsidRPr="00AB7182" w:rsidRDefault="009114E1" w:rsidP="009114E1">
            <w:pPr>
              <w:pStyle w:val="TAC"/>
              <w:rPr>
                <w:b/>
                <w:bCs/>
              </w:rPr>
            </w:pPr>
            <w:r w:rsidRPr="00AB7182">
              <w:t>-</w:t>
            </w:r>
          </w:p>
        </w:tc>
        <w:tc>
          <w:tcPr>
            <w:tcW w:w="1961" w:type="dxa"/>
          </w:tcPr>
          <w:p w14:paraId="5CB903A0" w14:textId="77777777" w:rsidR="009114E1" w:rsidRPr="00AB7182" w:rsidRDefault="009114E1" w:rsidP="009114E1">
            <w:pPr>
              <w:pStyle w:val="TAC"/>
              <w:rPr>
                <w:b/>
                <w:bCs/>
              </w:rPr>
            </w:pPr>
            <w:r w:rsidRPr="00AB7182">
              <w:t>-</w:t>
            </w:r>
          </w:p>
        </w:tc>
        <w:tc>
          <w:tcPr>
            <w:tcW w:w="1926" w:type="dxa"/>
            <w:gridSpan w:val="2"/>
          </w:tcPr>
          <w:p w14:paraId="40CCFD3F" w14:textId="77777777" w:rsidR="009114E1" w:rsidRPr="00AB7182" w:rsidRDefault="009114E1" w:rsidP="009114E1">
            <w:pPr>
              <w:pStyle w:val="TAC"/>
            </w:pPr>
            <w:r w:rsidRPr="00AB7182">
              <w:t>-</w:t>
            </w:r>
          </w:p>
        </w:tc>
        <w:tc>
          <w:tcPr>
            <w:tcW w:w="2407" w:type="dxa"/>
          </w:tcPr>
          <w:p w14:paraId="131C37DA" w14:textId="77777777" w:rsidR="009114E1" w:rsidRPr="00AB7182" w:rsidRDefault="009114E1" w:rsidP="009114E1">
            <w:pPr>
              <w:pStyle w:val="TAC"/>
              <w:rPr>
                <w:b/>
                <w:bCs/>
              </w:rPr>
            </w:pPr>
            <w:r w:rsidRPr="00AB7182">
              <w:t>-</w:t>
            </w:r>
          </w:p>
        </w:tc>
      </w:tr>
      <w:tr w:rsidR="009114E1" w:rsidRPr="00AB7182" w14:paraId="7CB27DE7" w14:textId="77777777">
        <w:trPr>
          <w:cantSplit/>
        </w:trPr>
        <w:tc>
          <w:tcPr>
            <w:tcW w:w="1744" w:type="dxa"/>
          </w:tcPr>
          <w:p w14:paraId="14103BE7" w14:textId="77777777" w:rsidR="009114E1" w:rsidRPr="00AB7182" w:rsidRDefault="009114E1" w:rsidP="009114E1">
            <w:pPr>
              <w:pStyle w:val="TAH"/>
            </w:pPr>
            <w:r w:rsidRPr="00AB7182">
              <w:t>Events</w:t>
            </w:r>
          </w:p>
        </w:tc>
        <w:tc>
          <w:tcPr>
            <w:tcW w:w="1851" w:type="dxa"/>
          </w:tcPr>
          <w:p w14:paraId="4DD6C962" w14:textId="77777777" w:rsidR="009114E1" w:rsidRPr="00AB7182" w:rsidRDefault="009114E1" w:rsidP="009114E1">
            <w:pPr>
              <w:pStyle w:val="TAH"/>
            </w:pPr>
            <w:r w:rsidRPr="00AB7182">
              <w:t>Mandatory/</w:t>
            </w:r>
          </w:p>
          <w:p w14:paraId="43F8A4D8" w14:textId="77777777" w:rsidR="009114E1" w:rsidRPr="00AB7182" w:rsidRDefault="009114E1" w:rsidP="009114E1">
            <w:pPr>
              <w:pStyle w:val="TAH"/>
            </w:pPr>
            <w:r w:rsidRPr="00AB7182">
              <w:t>Optional</w:t>
            </w:r>
          </w:p>
        </w:tc>
        <w:tc>
          <w:tcPr>
            <w:tcW w:w="6294" w:type="dxa"/>
            <w:gridSpan w:val="4"/>
          </w:tcPr>
          <w:p w14:paraId="34D8D00E" w14:textId="77777777" w:rsidR="009114E1" w:rsidRPr="00AB7182" w:rsidRDefault="009114E1" w:rsidP="009114E1">
            <w:pPr>
              <w:pStyle w:val="TAH"/>
            </w:pPr>
            <w:r w:rsidRPr="00AB7182">
              <w:t>Used in command:</w:t>
            </w:r>
          </w:p>
        </w:tc>
      </w:tr>
      <w:tr w:rsidR="009114E1" w:rsidRPr="00AB7182" w14:paraId="085543F6" w14:textId="77777777">
        <w:trPr>
          <w:cantSplit/>
        </w:trPr>
        <w:tc>
          <w:tcPr>
            <w:tcW w:w="1744" w:type="dxa"/>
            <w:vMerge w:val="restart"/>
          </w:tcPr>
          <w:p w14:paraId="6694F86F" w14:textId="77777777" w:rsidR="009114E1" w:rsidRPr="00AB7182" w:rsidRDefault="009114E1" w:rsidP="009114E1">
            <w:pPr>
              <w:pStyle w:val="TAC"/>
            </w:pPr>
            <w:r w:rsidRPr="00AB7182">
              <w:t>d0, "0"</w:t>
            </w:r>
          </w:p>
          <w:p w14:paraId="7C0B9B5A" w14:textId="77777777" w:rsidR="009114E1" w:rsidRPr="00AB7182" w:rsidRDefault="009114E1" w:rsidP="009114E1">
            <w:pPr>
              <w:pStyle w:val="TAC"/>
            </w:pPr>
            <w:r w:rsidRPr="00AB7182">
              <w:t>d1, "1"</w:t>
            </w:r>
          </w:p>
          <w:p w14:paraId="6453D483" w14:textId="77777777" w:rsidR="009114E1" w:rsidRPr="00AB7182" w:rsidRDefault="009114E1" w:rsidP="009114E1">
            <w:pPr>
              <w:pStyle w:val="TAC"/>
            </w:pPr>
            <w:r w:rsidRPr="00AB7182">
              <w:t>d2, "2"</w:t>
            </w:r>
          </w:p>
          <w:p w14:paraId="7F0C9980" w14:textId="77777777" w:rsidR="009114E1" w:rsidRPr="00AB7182" w:rsidRDefault="009114E1" w:rsidP="009114E1">
            <w:pPr>
              <w:pStyle w:val="TAC"/>
            </w:pPr>
            <w:r w:rsidRPr="00AB7182">
              <w:t>d3, "3"</w:t>
            </w:r>
          </w:p>
          <w:p w14:paraId="2169C3A1" w14:textId="77777777" w:rsidR="009114E1" w:rsidRPr="00AB7182" w:rsidRDefault="009114E1" w:rsidP="009114E1">
            <w:pPr>
              <w:pStyle w:val="TAC"/>
            </w:pPr>
            <w:r w:rsidRPr="00AB7182">
              <w:t>d4, "4"</w:t>
            </w:r>
          </w:p>
          <w:p w14:paraId="7182C257" w14:textId="77777777" w:rsidR="009114E1" w:rsidRPr="00AB7182" w:rsidRDefault="009114E1" w:rsidP="009114E1">
            <w:pPr>
              <w:pStyle w:val="TAC"/>
            </w:pPr>
            <w:r w:rsidRPr="00AB7182">
              <w:t>d5, "5"</w:t>
            </w:r>
          </w:p>
          <w:p w14:paraId="40666F0E" w14:textId="77777777" w:rsidR="009114E1" w:rsidRPr="00AB7182" w:rsidRDefault="009114E1" w:rsidP="009114E1">
            <w:pPr>
              <w:pStyle w:val="TAC"/>
            </w:pPr>
            <w:r w:rsidRPr="00AB7182">
              <w:t>d6, "6"</w:t>
            </w:r>
          </w:p>
          <w:p w14:paraId="34BF31D8" w14:textId="77777777" w:rsidR="009114E1" w:rsidRPr="00AB7182" w:rsidRDefault="009114E1" w:rsidP="009114E1">
            <w:pPr>
              <w:pStyle w:val="TAC"/>
            </w:pPr>
            <w:r w:rsidRPr="00AB7182">
              <w:t>d7, "7"</w:t>
            </w:r>
          </w:p>
          <w:p w14:paraId="25E8096E" w14:textId="77777777" w:rsidR="009114E1" w:rsidRPr="00AB7182" w:rsidRDefault="009114E1" w:rsidP="009114E1">
            <w:pPr>
              <w:pStyle w:val="TAC"/>
            </w:pPr>
            <w:r w:rsidRPr="00AB7182">
              <w:t>d8, "8"</w:t>
            </w:r>
          </w:p>
          <w:p w14:paraId="51BE9242" w14:textId="77777777" w:rsidR="009114E1" w:rsidRPr="00AB7182" w:rsidRDefault="009114E1" w:rsidP="009114E1">
            <w:pPr>
              <w:pStyle w:val="TAC"/>
            </w:pPr>
            <w:r w:rsidRPr="00AB7182">
              <w:t>d9, "9"</w:t>
            </w:r>
          </w:p>
          <w:p w14:paraId="16FDCAE4" w14:textId="77777777" w:rsidR="009114E1" w:rsidRPr="00AB7182" w:rsidRDefault="009114E1" w:rsidP="009114E1">
            <w:pPr>
              <w:pStyle w:val="TAC"/>
            </w:pPr>
            <w:r w:rsidRPr="00AB7182">
              <w:t xml:space="preserve">ds, "*" </w:t>
            </w:r>
          </w:p>
          <w:p w14:paraId="215D494C" w14:textId="77777777" w:rsidR="009114E1" w:rsidRPr="00AB7182" w:rsidRDefault="009114E1" w:rsidP="009114E1">
            <w:pPr>
              <w:pStyle w:val="TAC"/>
              <w:rPr>
                <w:lang w:val="pt-BR"/>
              </w:rPr>
            </w:pPr>
            <w:r w:rsidRPr="00AB7182">
              <w:rPr>
                <w:lang w:val="pt-BR"/>
              </w:rPr>
              <w:t xml:space="preserve">do, "#" </w:t>
            </w:r>
          </w:p>
          <w:p w14:paraId="12D1B27E" w14:textId="77777777" w:rsidR="009114E1" w:rsidRPr="00AB7182" w:rsidRDefault="009114E1" w:rsidP="009114E1">
            <w:pPr>
              <w:pStyle w:val="TAC"/>
              <w:rPr>
                <w:lang w:val="pt-BR"/>
              </w:rPr>
            </w:pPr>
            <w:r w:rsidRPr="00AB7182">
              <w:rPr>
                <w:lang w:val="pt-BR"/>
              </w:rPr>
              <w:t>da, "A" or "a"</w:t>
            </w:r>
          </w:p>
          <w:p w14:paraId="11B94300" w14:textId="77777777" w:rsidR="009114E1" w:rsidRPr="00AB7182" w:rsidRDefault="009114E1" w:rsidP="009114E1">
            <w:pPr>
              <w:pStyle w:val="TAC"/>
            </w:pPr>
            <w:r w:rsidRPr="00AB7182">
              <w:t>db, "B" or "b"</w:t>
            </w:r>
          </w:p>
          <w:p w14:paraId="0B4C0576" w14:textId="77777777" w:rsidR="009114E1" w:rsidRPr="00AB7182" w:rsidRDefault="009114E1" w:rsidP="009114E1">
            <w:pPr>
              <w:pStyle w:val="TAC"/>
            </w:pPr>
            <w:r w:rsidRPr="00AB7182">
              <w:t>dc, "C" or "c"</w:t>
            </w:r>
          </w:p>
          <w:p w14:paraId="7E7A24A7" w14:textId="77777777" w:rsidR="009114E1" w:rsidRPr="00AB7182" w:rsidRDefault="009114E1" w:rsidP="009114E1">
            <w:pPr>
              <w:pStyle w:val="TAC"/>
            </w:pPr>
            <w:r w:rsidRPr="00AB7182">
              <w:t>dd, "D" or "d"</w:t>
            </w:r>
          </w:p>
          <w:p w14:paraId="2EDD21FD" w14:textId="77777777" w:rsidR="009114E1" w:rsidRPr="00AB7182" w:rsidRDefault="009114E1" w:rsidP="009114E1">
            <w:pPr>
              <w:pStyle w:val="TAC"/>
            </w:pPr>
          </w:p>
          <w:p w14:paraId="746DC28B" w14:textId="77777777" w:rsidR="009114E1" w:rsidRPr="00AB7182" w:rsidRDefault="009114E1" w:rsidP="009114E1">
            <w:pPr>
              <w:pStyle w:val="TAC"/>
              <w:rPr>
                <w:b/>
                <w:bCs/>
              </w:rPr>
            </w:pPr>
          </w:p>
        </w:tc>
        <w:tc>
          <w:tcPr>
            <w:tcW w:w="1851" w:type="dxa"/>
          </w:tcPr>
          <w:p w14:paraId="31CD5452" w14:textId="77777777" w:rsidR="009114E1" w:rsidRPr="00AB7182" w:rsidRDefault="009114E1" w:rsidP="009114E1">
            <w:pPr>
              <w:pStyle w:val="TAC"/>
              <w:rPr>
                <w:b/>
                <w:bCs/>
              </w:rPr>
            </w:pPr>
            <w:r w:rsidRPr="00AB7182">
              <w:t>M</w:t>
            </w:r>
          </w:p>
        </w:tc>
        <w:tc>
          <w:tcPr>
            <w:tcW w:w="6294" w:type="dxa"/>
            <w:gridSpan w:val="4"/>
          </w:tcPr>
          <w:p w14:paraId="2D289127" w14:textId="77777777" w:rsidR="009114E1" w:rsidRPr="00AB7182" w:rsidRDefault="009E207E" w:rsidP="009114E1">
            <w:pPr>
              <w:pStyle w:val="TAC"/>
              <w:rPr>
                <w:b/>
                <w:bCs/>
              </w:rPr>
            </w:pPr>
            <w:r w:rsidRPr="00AB7182">
              <w:t xml:space="preserve">ADD, MOD, </w:t>
            </w:r>
            <w:r w:rsidR="009114E1" w:rsidRPr="00AB7182">
              <w:t>NOTIFY</w:t>
            </w:r>
          </w:p>
        </w:tc>
      </w:tr>
      <w:tr w:rsidR="009114E1" w:rsidRPr="00AB7182" w14:paraId="38678FF9" w14:textId="77777777">
        <w:trPr>
          <w:cantSplit/>
        </w:trPr>
        <w:tc>
          <w:tcPr>
            <w:tcW w:w="1744" w:type="dxa"/>
            <w:vMerge/>
          </w:tcPr>
          <w:p w14:paraId="4A1CF016" w14:textId="77777777" w:rsidR="009114E1" w:rsidRPr="00AB7182" w:rsidRDefault="009114E1" w:rsidP="009114E1">
            <w:pPr>
              <w:pStyle w:val="enumlev2"/>
              <w:ind w:left="0" w:firstLine="34"/>
              <w:rPr>
                <w:b/>
                <w:bCs/>
              </w:rPr>
            </w:pPr>
          </w:p>
        </w:tc>
        <w:tc>
          <w:tcPr>
            <w:tcW w:w="1851" w:type="dxa"/>
          </w:tcPr>
          <w:p w14:paraId="53334CEA" w14:textId="77777777" w:rsidR="009114E1" w:rsidRPr="00AB7182" w:rsidRDefault="009114E1" w:rsidP="009114E1">
            <w:pPr>
              <w:pStyle w:val="TAH"/>
            </w:pPr>
            <w:r w:rsidRPr="00AB7182">
              <w:t>Event</w:t>
            </w:r>
          </w:p>
          <w:p w14:paraId="721A8D70" w14:textId="77777777" w:rsidR="009114E1" w:rsidRPr="00AB7182" w:rsidRDefault="009114E1" w:rsidP="009114E1">
            <w:pPr>
              <w:pStyle w:val="TAH"/>
            </w:pPr>
            <w:r w:rsidRPr="00AB7182">
              <w:t>Parameters</w:t>
            </w:r>
          </w:p>
        </w:tc>
        <w:tc>
          <w:tcPr>
            <w:tcW w:w="1961" w:type="dxa"/>
          </w:tcPr>
          <w:p w14:paraId="7FB0F91F" w14:textId="77777777" w:rsidR="009114E1" w:rsidRPr="00AB7182" w:rsidRDefault="009114E1" w:rsidP="009114E1">
            <w:pPr>
              <w:pStyle w:val="TAH"/>
            </w:pPr>
            <w:r w:rsidRPr="00AB7182">
              <w:t>Mandatory/</w:t>
            </w:r>
          </w:p>
          <w:p w14:paraId="435208C8" w14:textId="77777777" w:rsidR="009114E1" w:rsidRPr="00AB7182" w:rsidRDefault="009114E1" w:rsidP="009114E1">
            <w:pPr>
              <w:pStyle w:val="TAH"/>
            </w:pPr>
            <w:r w:rsidRPr="00AB7182">
              <w:t>Optional</w:t>
            </w:r>
          </w:p>
        </w:tc>
        <w:tc>
          <w:tcPr>
            <w:tcW w:w="1926" w:type="dxa"/>
            <w:gridSpan w:val="2"/>
          </w:tcPr>
          <w:p w14:paraId="3D27B780" w14:textId="77777777" w:rsidR="009114E1" w:rsidRPr="00AB7182" w:rsidRDefault="009114E1" w:rsidP="009114E1">
            <w:pPr>
              <w:pStyle w:val="TAH"/>
            </w:pPr>
            <w:r w:rsidRPr="00AB7182">
              <w:t>Supported</w:t>
            </w:r>
          </w:p>
          <w:p w14:paraId="37B770FC" w14:textId="77777777" w:rsidR="009114E1" w:rsidRPr="00AB7182" w:rsidRDefault="009114E1" w:rsidP="009114E1">
            <w:pPr>
              <w:pStyle w:val="TAH"/>
            </w:pPr>
            <w:r w:rsidRPr="00AB7182">
              <w:t>Values:</w:t>
            </w:r>
          </w:p>
        </w:tc>
        <w:tc>
          <w:tcPr>
            <w:tcW w:w="2407" w:type="dxa"/>
          </w:tcPr>
          <w:p w14:paraId="137631F7" w14:textId="77777777" w:rsidR="009114E1" w:rsidRPr="00AB7182" w:rsidRDefault="009114E1" w:rsidP="009114E1">
            <w:pPr>
              <w:pStyle w:val="TAH"/>
            </w:pPr>
            <w:r w:rsidRPr="00AB7182">
              <w:t>Provisioned Value:</w:t>
            </w:r>
          </w:p>
        </w:tc>
      </w:tr>
      <w:tr w:rsidR="009114E1" w:rsidRPr="00AB7182" w14:paraId="37357A27" w14:textId="77777777">
        <w:trPr>
          <w:cantSplit/>
        </w:trPr>
        <w:tc>
          <w:tcPr>
            <w:tcW w:w="1744" w:type="dxa"/>
            <w:vMerge/>
          </w:tcPr>
          <w:p w14:paraId="780B029E" w14:textId="77777777" w:rsidR="009114E1" w:rsidRPr="00AB7182" w:rsidRDefault="009114E1" w:rsidP="009114E1">
            <w:pPr>
              <w:pStyle w:val="enumlev2"/>
              <w:ind w:left="0" w:firstLine="34"/>
              <w:rPr>
                <w:b/>
                <w:bCs/>
              </w:rPr>
            </w:pPr>
          </w:p>
        </w:tc>
        <w:tc>
          <w:tcPr>
            <w:tcW w:w="1851" w:type="dxa"/>
          </w:tcPr>
          <w:p w14:paraId="59706C52" w14:textId="77777777" w:rsidR="009114E1" w:rsidRPr="00AB7182" w:rsidRDefault="009114E1" w:rsidP="009114E1">
            <w:pPr>
              <w:pStyle w:val="TAC"/>
              <w:rPr>
                <w:b/>
                <w:bCs/>
              </w:rPr>
            </w:pPr>
            <w:r w:rsidRPr="00AB7182">
              <w:t>None</w:t>
            </w:r>
          </w:p>
        </w:tc>
        <w:tc>
          <w:tcPr>
            <w:tcW w:w="1961" w:type="dxa"/>
          </w:tcPr>
          <w:p w14:paraId="48F8689F" w14:textId="77777777" w:rsidR="009114E1" w:rsidRPr="00AB7182" w:rsidRDefault="009114E1" w:rsidP="009114E1">
            <w:pPr>
              <w:pStyle w:val="TAC"/>
              <w:rPr>
                <w:b/>
                <w:bCs/>
              </w:rPr>
            </w:pPr>
            <w:r w:rsidRPr="00AB7182">
              <w:t>-</w:t>
            </w:r>
          </w:p>
        </w:tc>
        <w:tc>
          <w:tcPr>
            <w:tcW w:w="1926" w:type="dxa"/>
            <w:gridSpan w:val="2"/>
          </w:tcPr>
          <w:p w14:paraId="7CD265A3" w14:textId="77777777" w:rsidR="009114E1" w:rsidRPr="00AB7182" w:rsidRDefault="009114E1" w:rsidP="009114E1">
            <w:pPr>
              <w:pStyle w:val="TAC"/>
            </w:pPr>
            <w:r w:rsidRPr="00AB7182">
              <w:t>-</w:t>
            </w:r>
          </w:p>
        </w:tc>
        <w:tc>
          <w:tcPr>
            <w:tcW w:w="2407" w:type="dxa"/>
          </w:tcPr>
          <w:p w14:paraId="2E92222A" w14:textId="77777777" w:rsidR="009114E1" w:rsidRPr="00AB7182" w:rsidRDefault="009114E1" w:rsidP="009114E1">
            <w:pPr>
              <w:pStyle w:val="TAC"/>
              <w:rPr>
                <w:b/>
                <w:bCs/>
              </w:rPr>
            </w:pPr>
            <w:r w:rsidRPr="00AB7182">
              <w:t>-</w:t>
            </w:r>
          </w:p>
        </w:tc>
      </w:tr>
      <w:tr w:rsidR="009114E1" w:rsidRPr="00AB7182" w14:paraId="01DC8483" w14:textId="77777777">
        <w:trPr>
          <w:cantSplit/>
        </w:trPr>
        <w:tc>
          <w:tcPr>
            <w:tcW w:w="1744" w:type="dxa"/>
            <w:vMerge/>
          </w:tcPr>
          <w:p w14:paraId="199BFC4B" w14:textId="77777777" w:rsidR="009114E1" w:rsidRPr="00AB7182" w:rsidRDefault="009114E1" w:rsidP="009114E1">
            <w:pPr>
              <w:pStyle w:val="enumlev2"/>
              <w:ind w:left="0" w:firstLine="34"/>
              <w:rPr>
                <w:b/>
                <w:bCs/>
              </w:rPr>
            </w:pPr>
          </w:p>
        </w:tc>
        <w:tc>
          <w:tcPr>
            <w:tcW w:w="1851" w:type="dxa"/>
          </w:tcPr>
          <w:p w14:paraId="102A7FB9" w14:textId="77777777" w:rsidR="009114E1" w:rsidRPr="00AB7182" w:rsidRDefault="009114E1" w:rsidP="009114E1">
            <w:pPr>
              <w:pStyle w:val="TAH"/>
            </w:pPr>
            <w:r w:rsidRPr="00AB7182">
              <w:t>ObservedEvent</w:t>
            </w:r>
          </w:p>
          <w:p w14:paraId="497291B5" w14:textId="77777777" w:rsidR="009114E1" w:rsidRPr="00AB7182" w:rsidRDefault="009114E1" w:rsidP="009114E1">
            <w:pPr>
              <w:pStyle w:val="TAH"/>
            </w:pPr>
            <w:r w:rsidRPr="00AB7182">
              <w:t>Parameters</w:t>
            </w:r>
          </w:p>
        </w:tc>
        <w:tc>
          <w:tcPr>
            <w:tcW w:w="1961" w:type="dxa"/>
          </w:tcPr>
          <w:p w14:paraId="4B4C9AC1" w14:textId="77777777" w:rsidR="009114E1" w:rsidRPr="00AB7182" w:rsidRDefault="009114E1" w:rsidP="009114E1">
            <w:pPr>
              <w:pStyle w:val="TAH"/>
            </w:pPr>
            <w:r w:rsidRPr="00AB7182">
              <w:t>Mandatory/</w:t>
            </w:r>
          </w:p>
          <w:p w14:paraId="54D9BB53" w14:textId="77777777" w:rsidR="009114E1" w:rsidRPr="00AB7182" w:rsidRDefault="009114E1" w:rsidP="009114E1">
            <w:pPr>
              <w:pStyle w:val="TAH"/>
            </w:pPr>
            <w:r w:rsidRPr="00AB7182">
              <w:t>Optional</w:t>
            </w:r>
          </w:p>
        </w:tc>
        <w:tc>
          <w:tcPr>
            <w:tcW w:w="1926" w:type="dxa"/>
            <w:gridSpan w:val="2"/>
          </w:tcPr>
          <w:p w14:paraId="3FF4377E" w14:textId="77777777" w:rsidR="009114E1" w:rsidRPr="00AB7182" w:rsidRDefault="009114E1" w:rsidP="009114E1">
            <w:pPr>
              <w:pStyle w:val="TAH"/>
            </w:pPr>
            <w:r w:rsidRPr="00AB7182">
              <w:t>Supported</w:t>
            </w:r>
          </w:p>
          <w:p w14:paraId="1701BC89" w14:textId="77777777" w:rsidR="009114E1" w:rsidRPr="00AB7182" w:rsidRDefault="009114E1" w:rsidP="009114E1">
            <w:pPr>
              <w:pStyle w:val="TAH"/>
            </w:pPr>
            <w:r w:rsidRPr="00AB7182">
              <w:t>Values:</w:t>
            </w:r>
          </w:p>
        </w:tc>
        <w:tc>
          <w:tcPr>
            <w:tcW w:w="2407" w:type="dxa"/>
          </w:tcPr>
          <w:p w14:paraId="38AA8C7E" w14:textId="77777777" w:rsidR="009114E1" w:rsidRPr="00AB7182" w:rsidRDefault="009114E1" w:rsidP="009114E1">
            <w:pPr>
              <w:pStyle w:val="TAH"/>
            </w:pPr>
            <w:r w:rsidRPr="00AB7182">
              <w:t>Provisioned Value:</w:t>
            </w:r>
          </w:p>
        </w:tc>
      </w:tr>
      <w:tr w:rsidR="009114E1" w:rsidRPr="00AB7182" w14:paraId="33C00F7D" w14:textId="77777777">
        <w:trPr>
          <w:cantSplit/>
        </w:trPr>
        <w:tc>
          <w:tcPr>
            <w:tcW w:w="1744" w:type="dxa"/>
            <w:vMerge/>
          </w:tcPr>
          <w:p w14:paraId="03D434B0" w14:textId="77777777" w:rsidR="009114E1" w:rsidRPr="00AB7182" w:rsidRDefault="009114E1" w:rsidP="009114E1">
            <w:pPr>
              <w:pStyle w:val="enumlev2"/>
              <w:ind w:left="0" w:firstLine="34"/>
              <w:rPr>
                <w:b/>
                <w:bCs/>
              </w:rPr>
            </w:pPr>
          </w:p>
        </w:tc>
        <w:tc>
          <w:tcPr>
            <w:tcW w:w="1851" w:type="dxa"/>
          </w:tcPr>
          <w:p w14:paraId="7EF60606" w14:textId="77777777" w:rsidR="009114E1" w:rsidRPr="00AB7182" w:rsidRDefault="009114E1" w:rsidP="009114E1">
            <w:pPr>
              <w:pStyle w:val="TAC"/>
            </w:pPr>
            <w:r w:rsidRPr="00AB7182">
              <w:t>None</w:t>
            </w:r>
          </w:p>
        </w:tc>
        <w:tc>
          <w:tcPr>
            <w:tcW w:w="1961" w:type="dxa"/>
          </w:tcPr>
          <w:p w14:paraId="3F520CF5" w14:textId="77777777" w:rsidR="009114E1" w:rsidRPr="00AB7182" w:rsidRDefault="009114E1" w:rsidP="009114E1">
            <w:pPr>
              <w:pStyle w:val="TAC"/>
            </w:pPr>
            <w:r w:rsidRPr="00AB7182">
              <w:t>-</w:t>
            </w:r>
          </w:p>
        </w:tc>
        <w:tc>
          <w:tcPr>
            <w:tcW w:w="1926" w:type="dxa"/>
            <w:gridSpan w:val="2"/>
          </w:tcPr>
          <w:p w14:paraId="49C7D637" w14:textId="77777777" w:rsidR="009114E1" w:rsidRPr="00AB7182" w:rsidRDefault="009114E1" w:rsidP="009114E1">
            <w:pPr>
              <w:pStyle w:val="TAC"/>
            </w:pPr>
            <w:r w:rsidRPr="00AB7182">
              <w:t>-</w:t>
            </w:r>
          </w:p>
        </w:tc>
        <w:tc>
          <w:tcPr>
            <w:tcW w:w="2407" w:type="dxa"/>
          </w:tcPr>
          <w:p w14:paraId="1271D333" w14:textId="77777777" w:rsidR="009114E1" w:rsidRPr="00AB7182" w:rsidRDefault="009114E1" w:rsidP="009114E1">
            <w:pPr>
              <w:pStyle w:val="TAC"/>
            </w:pPr>
            <w:r w:rsidRPr="00AB7182">
              <w:t>-</w:t>
            </w:r>
          </w:p>
        </w:tc>
      </w:tr>
      <w:tr w:rsidR="009114E1" w:rsidRPr="00AB7182" w14:paraId="461DE153" w14:textId="77777777">
        <w:trPr>
          <w:cantSplit/>
        </w:trPr>
        <w:tc>
          <w:tcPr>
            <w:tcW w:w="1744" w:type="dxa"/>
          </w:tcPr>
          <w:p w14:paraId="6A1EFE95" w14:textId="77777777" w:rsidR="009114E1" w:rsidRPr="00AB7182" w:rsidRDefault="009114E1" w:rsidP="009114E1">
            <w:pPr>
              <w:pStyle w:val="TAH"/>
            </w:pPr>
            <w:r w:rsidRPr="00AB7182">
              <w:t>Statistics</w:t>
            </w:r>
          </w:p>
        </w:tc>
        <w:tc>
          <w:tcPr>
            <w:tcW w:w="1851" w:type="dxa"/>
          </w:tcPr>
          <w:p w14:paraId="4219819B" w14:textId="77777777" w:rsidR="009114E1" w:rsidRPr="00AB7182" w:rsidRDefault="009114E1" w:rsidP="009114E1">
            <w:pPr>
              <w:pStyle w:val="TAH"/>
            </w:pPr>
            <w:r w:rsidRPr="00AB7182">
              <w:t>Mandatory/</w:t>
            </w:r>
          </w:p>
          <w:p w14:paraId="678DEB3A" w14:textId="77777777" w:rsidR="009114E1" w:rsidRPr="00AB7182" w:rsidRDefault="009114E1" w:rsidP="009114E1">
            <w:pPr>
              <w:pStyle w:val="TAH"/>
            </w:pPr>
            <w:r w:rsidRPr="00AB7182">
              <w:t>Optional</w:t>
            </w:r>
          </w:p>
        </w:tc>
        <w:tc>
          <w:tcPr>
            <w:tcW w:w="2861" w:type="dxa"/>
            <w:gridSpan w:val="2"/>
          </w:tcPr>
          <w:p w14:paraId="4A85FAB1" w14:textId="77777777" w:rsidR="009114E1" w:rsidRPr="00AB7182" w:rsidRDefault="009114E1" w:rsidP="009114E1">
            <w:pPr>
              <w:pStyle w:val="TAH"/>
            </w:pPr>
            <w:r w:rsidRPr="00AB7182">
              <w:t>Used in command:</w:t>
            </w:r>
          </w:p>
        </w:tc>
        <w:tc>
          <w:tcPr>
            <w:tcW w:w="3433" w:type="dxa"/>
            <w:gridSpan w:val="2"/>
          </w:tcPr>
          <w:p w14:paraId="10EF445A" w14:textId="77777777" w:rsidR="009114E1" w:rsidRPr="00AB7182" w:rsidRDefault="009114E1" w:rsidP="009114E1">
            <w:pPr>
              <w:pStyle w:val="TAH"/>
            </w:pPr>
            <w:r w:rsidRPr="00AB7182">
              <w:t>Supported Values:</w:t>
            </w:r>
          </w:p>
        </w:tc>
      </w:tr>
      <w:tr w:rsidR="009114E1" w:rsidRPr="00AB7182" w14:paraId="3D52934B" w14:textId="77777777">
        <w:trPr>
          <w:cantSplit/>
        </w:trPr>
        <w:tc>
          <w:tcPr>
            <w:tcW w:w="1744" w:type="dxa"/>
          </w:tcPr>
          <w:p w14:paraId="035A0293" w14:textId="77777777" w:rsidR="009114E1" w:rsidRPr="00AB7182" w:rsidRDefault="009114E1" w:rsidP="009114E1">
            <w:pPr>
              <w:pStyle w:val="TAC"/>
            </w:pPr>
            <w:r w:rsidRPr="00AB7182">
              <w:t>None</w:t>
            </w:r>
          </w:p>
        </w:tc>
        <w:tc>
          <w:tcPr>
            <w:tcW w:w="1851" w:type="dxa"/>
          </w:tcPr>
          <w:p w14:paraId="2F217794" w14:textId="77777777" w:rsidR="009114E1" w:rsidRPr="00AB7182" w:rsidRDefault="009114E1" w:rsidP="009114E1">
            <w:pPr>
              <w:pStyle w:val="TAC"/>
            </w:pPr>
            <w:r w:rsidRPr="00AB7182">
              <w:t>-</w:t>
            </w:r>
          </w:p>
        </w:tc>
        <w:tc>
          <w:tcPr>
            <w:tcW w:w="2861" w:type="dxa"/>
            <w:gridSpan w:val="2"/>
          </w:tcPr>
          <w:p w14:paraId="31F528C1" w14:textId="77777777" w:rsidR="009114E1" w:rsidRPr="00AB7182" w:rsidRDefault="009114E1" w:rsidP="009114E1">
            <w:pPr>
              <w:pStyle w:val="TAC"/>
            </w:pPr>
            <w:r w:rsidRPr="00AB7182">
              <w:t>-</w:t>
            </w:r>
          </w:p>
        </w:tc>
        <w:tc>
          <w:tcPr>
            <w:tcW w:w="3433" w:type="dxa"/>
            <w:gridSpan w:val="2"/>
          </w:tcPr>
          <w:p w14:paraId="2529529A" w14:textId="77777777" w:rsidR="009114E1" w:rsidRPr="00AB7182" w:rsidRDefault="009114E1" w:rsidP="009114E1">
            <w:pPr>
              <w:pStyle w:val="TAC"/>
            </w:pPr>
            <w:r w:rsidRPr="00AB7182">
              <w:t>-</w:t>
            </w:r>
          </w:p>
        </w:tc>
      </w:tr>
      <w:tr w:rsidR="009114E1" w:rsidRPr="00AB7182" w14:paraId="48DE47C7" w14:textId="77777777">
        <w:trPr>
          <w:cantSplit/>
        </w:trPr>
        <w:tc>
          <w:tcPr>
            <w:tcW w:w="1744" w:type="dxa"/>
          </w:tcPr>
          <w:p w14:paraId="23E98AAD" w14:textId="77777777" w:rsidR="009114E1" w:rsidRPr="00AB7182" w:rsidRDefault="009114E1" w:rsidP="009114E1">
            <w:pPr>
              <w:pStyle w:val="TAH"/>
            </w:pPr>
            <w:r w:rsidRPr="00AB7182">
              <w:t>Error Codes</w:t>
            </w:r>
          </w:p>
        </w:tc>
        <w:tc>
          <w:tcPr>
            <w:tcW w:w="8145" w:type="dxa"/>
            <w:gridSpan w:val="5"/>
          </w:tcPr>
          <w:p w14:paraId="5179CDF0" w14:textId="77777777" w:rsidR="009114E1" w:rsidRPr="00AB7182" w:rsidRDefault="009114E1" w:rsidP="009114E1">
            <w:pPr>
              <w:pStyle w:val="TAH"/>
            </w:pPr>
            <w:r w:rsidRPr="00AB7182">
              <w:t>Mandatory/ Optional</w:t>
            </w:r>
          </w:p>
        </w:tc>
      </w:tr>
      <w:tr w:rsidR="009114E1" w:rsidRPr="00AB7182" w14:paraId="612DBFA7" w14:textId="77777777">
        <w:trPr>
          <w:cantSplit/>
        </w:trPr>
        <w:tc>
          <w:tcPr>
            <w:tcW w:w="1744" w:type="dxa"/>
          </w:tcPr>
          <w:p w14:paraId="12748419" w14:textId="77777777" w:rsidR="009114E1" w:rsidRPr="00AB7182" w:rsidRDefault="009114E1" w:rsidP="009114E1">
            <w:pPr>
              <w:pStyle w:val="TAC"/>
            </w:pPr>
            <w:r w:rsidRPr="00AB7182">
              <w:t>None</w:t>
            </w:r>
          </w:p>
        </w:tc>
        <w:tc>
          <w:tcPr>
            <w:tcW w:w="8145" w:type="dxa"/>
            <w:gridSpan w:val="5"/>
          </w:tcPr>
          <w:p w14:paraId="1AFC6EA7" w14:textId="77777777" w:rsidR="009114E1" w:rsidRPr="00AB7182" w:rsidRDefault="009114E1" w:rsidP="009114E1">
            <w:pPr>
              <w:pStyle w:val="TAC"/>
            </w:pPr>
            <w:r w:rsidRPr="00AB7182">
              <w:t>-</w:t>
            </w:r>
          </w:p>
        </w:tc>
      </w:tr>
      <w:bookmarkEnd w:id="132"/>
    </w:tbl>
    <w:p w14:paraId="331E5258" w14:textId="77777777" w:rsidR="009114E1" w:rsidRPr="00AB7182" w:rsidRDefault="009114E1" w:rsidP="009114E1"/>
    <w:p w14:paraId="2D49CA4B" w14:textId="77777777" w:rsidR="009114E1" w:rsidRPr="00AB7182" w:rsidRDefault="009114E1" w:rsidP="006460F5">
      <w:pPr>
        <w:pStyle w:val="Heading2"/>
      </w:pPr>
      <w:bookmarkStart w:id="133" w:name="_Toc177668487"/>
      <w:r w:rsidRPr="00AB7182">
        <w:t>A.14.5</w:t>
      </w:r>
      <w:r w:rsidR="00E84531" w:rsidRPr="00AB7182">
        <w:tab/>
      </w:r>
      <w:r w:rsidRPr="00AB7182">
        <w:t>TDM Circuit Package</w:t>
      </w:r>
      <w:bookmarkEnd w:id="133"/>
    </w:p>
    <w:p w14:paraId="02E26E4D" w14:textId="77777777" w:rsidR="009114E1" w:rsidRPr="00AB7182" w:rsidRDefault="009114E1" w:rsidP="00277D4A">
      <w:pPr>
        <w:pStyle w:val="TH"/>
      </w:pPr>
      <w:r w:rsidRPr="00AB7182">
        <w:t>Table A.14.5</w:t>
      </w:r>
      <w:r w:rsidR="009903F8" w:rsidRPr="00AB7182">
        <w:t>/1</w:t>
      </w:r>
      <w:r w:rsidRPr="00AB7182">
        <w:t>: Package Usage Information For TDM Circuit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44F2E791" w14:textId="77777777">
        <w:trPr>
          <w:cantSplit/>
        </w:trPr>
        <w:tc>
          <w:tcPr>
            <w:tcW w:w="1744" w:type="dxa"/>
          </w:tcPr>
          <w:p w14:paraId="43AE2549" w14:textId="77777777" w:rsidR="009114E1" w:rsidRPr="00AB7182" w:rsidRDefault="009114E1" w:rsidP="009114E1">
            <w:pPr>
              <w:pStyle w:val="TAH"/>
            </w:pPr>
            <w:bookmarkStart w:id="134" w:name="MCCQCTEMPBM_00000071"/>
            <w:r w:rsidRPr="00AB7182">
              <w:t xml:space="preserve">Properties </w:t>
            </w:r>
          </w:p>
        </w:tc>
        <w:tc>
          <w:tcPr>
            <w:tcW w:w="1851" w:type="dxa"/>
          </w:tcPr>
          <w:p w14:paraId="0AD94CE6" w14:textId="77777777" w:rsidR="009114E1" w:rsidRPr="00AB7182" w:rsidRDefault="009114E1" w:rsidP="009114E1">
            <w:pPr>
              <w:pStyle w:val="TAH"/>
            </w:pPr>
            <w:r w:rsidRPr="00AB7182">
              <w:t>Mandatory/</w:t>
            </w:r>
          </w:p>
          <w:p w14:paraId="4D67C2D5" w14:textId="77777777" w:rsidR="009114E1" w:rsidRPr="00AB7182" w:rsidRDefault="009114E1" w:rsidP="009114E1">
            <w:pPr>
              <w:pStyle w:val="TAH"/>
            </w:pPr>
            <w:r w:rsidRPr="00AB7182">
              <w:t>Optional</w:t>
            </w:r>
          </w:p>
        </w:tc>
        <w:tc>
          <w:tcPr>
            <w:tcW w:w="1961" w:type="dxa"/>
          </w:tcPr>
          <w:p w14:paraId="20AA56D3" w14:textId="77777777" w:rsidR="009114E1" w:rsidRPr="00AB7182" w:rsidRDefault="009114E1" w:rsidP="009114E1">
            <w:pPr>
              <w:pStyle w:val="TAH"/>
            </w:pPr>
            <w:r w:rsidRPr="00AB7182">
              <w:t>Used in command:</w:t>
            </w:r>
          </w:p>
        </w:tc>
        <w:tc>
          <w:tcPr>
            <w:tcW w:w="1926" w:type="dxa"/>
            <w:gridSpan w:val="2"/>
          </w:tcPr>
          <w:p w14:paraId="41D19047" w14:textId="77777777" w:rsidR="009114E1" w:rsidRPr="00AB7182" w:rsidRDefault="009114E1" w:rsidP="009114E1">
            <w:pPr>
              <w:pStyle w:val="TAH"/>
            </w:pPr>
            <w:r w:rsidRPr="00AB7182">
              <w:t>Supported Values:</w:t>
            </w:r>
          </w:p>
        </w:tc>
        <w:tc>
          <w:tcPr>
            <w:tcW w:w="2407" w:type="dxa"/>
          </w:tcPr>
          <w:p w14:paraId="1F98D367" w14:textId="77777777" w:rsidR="009114E1" w:rsidRPr="00AB7182" w:rsidRDefault="009114E1" w:rsidP="009114E1">
            <w:pPr>
              <w:pStyle w:val="TAH"/>
            </w:pPr>
            <w:r w:rsidRPr="00AB7182">
              <w:t>Provisioned Value:</w:t>
            </w:r>
          </w:p>
        </w:tc>
      </w:tr>
      <w:tr w:rsidR="009114E1" w:rsidRPr="00AB7182" w14:paraId="6FA50CC6" w14:textId="77777777">
        <w:trPr>
          <w:cantSplit/>
        </w:trPr>
        <w:tc>
          <w:tcPr>
            <w:tcW w:w="1744" w:type="dxa"/>
          </w:tcPr>
          <w:p w14:paraId="35AA74A7" w14:textId="77777777" w:rsidR="009114E1" w:rsidRPr="00AB7182" w:rsidRDefault="009114E1" w:rsidP="009114E1">
            <w:pPr>
              <w:pStyle w:val="TAC"/>
            </w:pPr>
            <w:r w:rsidRPr="00AB7182">
              <w:t>Echo Cancellation, tdmc/ec</w:t>
            </w:r>
          </w:p>
        </w:tc>
        <w:tc>
          <w:tcPr>
            <w:tcW w:w="1851" w:type="dxa"/>
          </w:tcPr>
          <w:p w14:paraId="6749EF60" w14:textId="77777777" w:rsidR="009114E1" w:rsidRPr="00AB7182" w:rsidRDefault="009114E1" w:rsidP="009114E1">
            <w:pPr>
              <w:pStyle w:val="TAC"/>
            </w:pPr>
            <w:r w:rsidRPr="00AB7182">
              <w:t>M</w:t>
            </w:r>
          </w:p>
        </w:tc>
        <w:tc>
          <w:tcPr>
            <w:tcW w:w="1961" w:type="dxa"/>
          </w:tcPr>
          <w:p w14:paraId="1A71255F" w14:textId="77777777" w:rsidR="009114E1" w:rsidRPr="00AB7182" w:rsidRDefault="009114E1" w:rsidP="009114E1">
            <w:pPr>
              <w:pStyle w:val="TAC"/>
            </w:pPr>
            <w:r w:rsidRPr="00AB7182">
              <w:t>ADD, MOD, MOVE</w:t>
            </w:r>
          </w:p>
        </w:tc>
        <w:tc>
          <w:tcPr>
            <w:tcW w:w="1926" w:type="dxa"/>
            <w:gridSpan w:val="2"/>
          </w:tcPr>
          <w:p w14:paraId="01B36BC8" w14:textId="77777777" w:rsidR="009114E1" w:rsidRPr="00AB7182" w:rsidRDefault="009114E1" w:rsidP="009114E1">
            <w:pPr>
              <w:pStyle w:val="TAC"/>
            </w:pPr>
            <w:r w:rsidRPr="00AB7182">
              <w:t xml:space="preserve">ALL </w:t>
            </w:r>
          </w:p>
        </w:tc>
        <w:tc>
          <w:tcPr>
            <w:tcW w:w="2407" w:type="dxa"/>
          </w:tcPr>
          <w:p w14:paraId="5B3A88F5" w14:textId="77777777" w:rsidR="009114E1" w:rsidRPr="00AB7182" w:rsidRDefault="009114E1" w:rsidP="009114E1">
            <w:pPr>
              <w:pStyle w:val="TAC"/>
            </w:pPr>
            <w:r w:rsidRPr="00AB7182">
              <w:t>Default=</w:t>
            </w:r>
            <w:r w:rsidR="009E207E" w:rsidRPr="00AB7182">
              <w:t xml:space="preserve"> Off (False)</w:t>
            </w:r>
          </w:p>
        </w:tc>
      </w:tr>
      <w:tr w:rsidR="009114E1" w:rsidRPr="00AB7182" w14:paraId="42299212" w14:textId="77777777">
        <w:trPr>
          <w:cantSplit/>
        </w:trPr>
        <w:tc>
          <w:tcPr>
            <w:tcW w:w="1744" w:type="dxa"/>
          </w:tcPr>
          <w:p w14:paraId="29E7FCBF" w14:textId="77777777" w:rsidR="009114E1" w:rsidRPr="00AB7182" w:rsidRDefault="009114E1" w:rsidP="009114E1">
            <w:pPr>
              <w:pStyle w:val="TAC"/>
            </w:pPr>
            <w:r w:rsidRPr="00AB7182">
              <w:t>Gain Control, tdmc/gc</w:t>
            </w:r>
          </w:p>
        </w:tc>
        <w:tc>
          <w:tcPr>
            <w:tcW w:w="1851" w:type="dxa"/>
          </w:tcPr>
          <w:p w14:paraId="43D7E5C2" w14:textId="77777777" w:rsidR="009114E1" w:rsidRPr="00AB7182" w:rsidRDefault="009E207E" w:rsidP="009114E1">
            <w:pPr>
              <w:pStyle w:val="TAC"/>
            </w:pPr>
            <w:r w:rsidRPr="00AB7182">
              <w:t>Not Used</w:t>
            </w:r>
          </w:p>
        </w:tc>
        <w:tc>
          <w:tcPr>
            <w:tcW w:w="1961" w:type="dxa"/>
          </w:tcPr>
          <w:p w14:paraId="4C960A0F" w14:textId="77777777" w:rsidR="009114E1" w:rsidRPr="00AB7182" w:rsidRDefault="009E207E" w:rsidP="009114E1">
            <w:pPr>
              <w:pStyle w:val="TAC"/>
            </w:pPr>
            <w:r w:rsidRPr="00AB7182">
              <w:t>-</w:t>
            </w:r>
          </w:p>
        </w:tc>
        <w:tc>
          <w:tcPr>
            <w:tcW w:w="1926" w:type="dxa"/>
            <w:gridSpan w:val="2"/>
          </w:tcPr>
          <w:p w14:paraId="330CBF56" w14:textId="77777777" w:rsidR="009114E1" w:rsidRPr="00AB7182" w:rsidRDefault="009E207E" w:rsidP="009114E1">
            <w:pPr>
              <w:pStyle w:val="TAC"/>
            </w:pPr>
            <w:r w:rsidRPr="00AB7182">
              <w:t>-</w:t>
            </w:r>
          </w:p>
        </w:tc>
        <w:tc>
          <w:tcPr>
            <w:tcW w:w="2407" w:type="dxa"/>
          </w:tcPr>
          <w:p w14:paraId="0B151093" w14:textId="77777777" w:rsidR="009114E1" w:rsidRPr="00AB7182" w:rsidRDefault="009E207E" w:rsidP="009114E1">
            <w:pPr>
              <w:pStyle w:val="TAC"/>
            </w:pPr>
            <w:r w:rsidRPr="00AB7182">
              <w:t>-</w:t>
            </w:r>
          </w:p>
        </w:tc>
      </w:tr>
      <w:tr w:rsidR="009114E1" w:rsidRPr="00AB7182" w14:paraId="7D65770B" w14:textId="77777777">
        <w:trPr>
          <w:cantSplit/>
        </w:trPr>
        <w:tc>
          <w:tcPr>
            <w:tcW w:w="1744" w:type="dxa"/>
          </w:tcPr>
          <w:p w14:paraId="4FD59EFF" w14:textId="77777777" w:rsidR="009114E1" w:rsidRPr="00AB7182" w:rsidRDefault="009114E1" w:rsidP="009114E1">
            <w:pPr>
              <w:pStyle w:val="TAH"/>
            </w:pPr>
            <w:r w:rsidRPr="00AB7182">
              <w:t xml:space="preserve">Signals </w:t>
            </w:r>
          </w:p>
        </w:tc>
        <w:tc>
          <w:tcPr>
            <w:tcW w:w="1851" w:type="dxa"/>
          </w:tcPr>
          <w:p w14:paraId="51416A09" w14:textId="77777777" w:rsidR="009114E1" w:rsidRPr="00AB7182" w:rsidRDefault="009114E1" w:rsidP="009114E1">
            <w:pPr>
              <w:pStyle w:val="TAH"/>
            </w:pPr>
            <w:r w:rsidRPr="00AB7182">
              <w:t>Mandatory/</w:t>
            </w:r>
          </w:p>
          <w:p w14:paraId="558DCD76" w14:textId="77777777" w:rsidR="009114E1" w:rsidRPr="00AB7182" w:rsidRDefault="009114E1" w:rsidP="009114E1">
            <w:pPr>
              <w:pStyle w:val="TAH"/>
            </w:pPr>
            <w:r w:rsidRPr="00AB7182">
              <w:t>Optional</w:t>
            </w:r>
          </w:p>
        </w:tc>
        <w:tc>
          <w:tcPr>
            <w:tcW w:w="3887" w:type="dxa"/>
            <w:gridSpan w:val="3"/>
          </w:tcPr>
          <w:p w14:paraId="3C0FFAD0" w14:textId="77777777" w:rsidR="009114E1" w:rsidRPr="00AB7182" w:rsidRDefault="009114E1" w:rsidP="009114E1">
            <w:pPr>
              <w:pStyle w:val="TAH"/>
            </w:pPr>
            <w:r w:rsidRPr="00AB7182">
              <w:t>Used in command:</w:t>
            </w:r>
          </w:p>
        </w:tc>
        <w:tc>
          <w:tcPr>
            <w:tcW w:w="2407" w:type="dxa"/>
          </w:tcPr>
          <w:p w14:paraId="4C15DA53" w14:textId="77777777" w:rsidR="009114E1" w:rsidRPr="00AB7182" w:rsidRDefault="009114E1" w:rsidP="009114E1">
            <w:pPr>
              <w:pStyle w:val="TAH"/>
            </w:pPr>
            <w:r w:rsidRPr="00AB7182">
              <w:t>Duration Provisioned Value:</w:t>
            </w:r>
          </w:p>
        </w:tc>
      </w:tr>
      <w:tr w:rsidR="009114E1" w:rsidRPr="00AB7182" w14:paraId="15A50755" w14:textId="77777777">
        <w:trPr>
          <w:cantSplit/>
        </w:trPr>
        <w:tc>
          <w:tcPr>
            <w:tcW w:w="1744" w:type="dxa"/>
            <w:vMerge w:val="restart"/>
          </w:tcPr>
          <w:p w14:paraId="3894D97B" w14:textId="77777777" w:rsidR="009114E1" w:rsidRPr="00AB7182" w:rsidRDefault="009114E1" w:rsidP="009114E1">
            <w:pPr>
              <w:pStyle w:val="TAC"/>
              <w:rPr>
                <w:b/>
                <w:bCs/>
              </w:rPr>
            </w:pPr>
            <w:r w:rsidRPr="00AB7182">
              <w:t>None</w:t>
            </w:r>
          </w:p>
        </w:tc>
        <w:tc>
          <w:tcPr>
            <w:tcW w:w="1851" w:type="dxa"/>
          </w:tcPr>
          <w:p w14:paraId="41682085" w14:textId="77777777" w:rsidR="009114E1" w:rsidRPr="00AB7182" w:rsidRDefault="009114E1" w:rsidP="009114E1">
            <w:pPr>
              <w:pStyle w:val="TAC"/>
              <w:rPr>
                <w:b/>
                <w:bCs/>
              </w:rPr>
            </w:pPr>
            <w:r w:rsidRPr="00AB7182">
              <w:t>-</w:t>
            </w:r>
          </w:p>
        </w:tc>
        <w:tc>
          <w:tcPr>
            <w:tcW w:w="3887" w:type="dxa"/>
            <w:gridSpan w:val="3"/>
          </w:tcPr>
          <w:p w14:paraId="52B46A2D" w14:textId="77777777" w:rsidR="009114E1" w:rsidRPr="00AB7182" w:rsidRDefault="009114E1" w:rsidP="009114E1">
            <w:pPr>
              <w:pStyle w:val="TAC"/>
              <w:rPr>
                <w:b/>
                <w:bCs/>
              </w:rPr>
            </w:pPr>
            <w:r w:rsidRPr="00AB7182">
              <w:t>-</w:t>
            </w:r>
          </w:p>
        </w:tc>
        <w:tc>
          <w:tcPr>
            <w:tcW w:w="2407" w:type="dxa"/>
          </w:tcPr>
          <w:p w14:paraId="6E5A34B5" w14:textId="77777777" w:rsidR="009114E1" w:rsidRPr="00AB7182" w:rsidRDefault="009114E1" w:rsidP="009114E1">
            <w:pPr>
              <w:pStyle w:val="TAC"/>
              <w:jc w:val="left"/>
              <w:rPr>
                <w:b/>
                <w:bCs/>
              </w:rPr>
            </w:pPr>
            <w:r w:rsidRPr="00AB7182">
              <w:t>-</w:t>
            </w:r>
          </w:p>
        </w:tc>
      </w:tr>
      <w:tr w:rsidR="009114E1" w:rsidRPr="00AB7182" w14:paraId="128C2D7F" w14:textId="77777777">
        <w:trPr>
          <w:cantSplit/>
        </w:trPr>
        <w:tc>
          <w:tcPr>
            <w:tcW w:w="1744" w:type="dxa"/>
            <w:vMerge/>
          </w:tcPr>
          <w:p w14:paraId="7716F9DA" w14:textId="77777777" w:rsidR="009114E1" w:rsidRPr="00AB7182" w:rsidRDefault="009114E1" w:rsidP="009114E1">
            <w:pPr>
              <w:pStyle w:val="enumlev2"/>
              <w:ind w:left="0" w:firstLine="34"/>
              <w:rPr>
                <w:b/>
                <w:bCs/>
              </w:rPr>
            </w:pPr>
          </w:p>
        </w:tc>
        <w:tc>
          <w:tcPr>
            <w:tcW w:w="1851" w:type="dxa"/>
          </w:tcPr>
          <w:p w14:paraId="477C2651" w14:textId="77777777" w:rsidR="009114E1" w:rsidRPr="00AB7182" w:rsidRDefault="009114E1" w:rsidP="009114E1">
            <w:pPr>
              <w:pStyle w:val="TAH"/>
            </w:pPr>
            <w:r w:rsidRPr="00AB7182">
              <w:t>Signal Parameters</w:t>
            </w:r>
          </w:p>
        </w:tc>
        <w:tc>
          <w:tcPr>
            <w:tcW w:w="1961" w:type="dxa"/>
          </w:tcPr>
          <w:p w14:paraId="00D6D0AA" w14:textId="77777777" w:rsidR="009114E1" w:rsidRPr="00AB7182" w:rsidRDefault="009114E1" w:rsidP="009114E1">
            <w:pPr>
              <w:pStyle w:val="TAH"/>
            </w:pPr>
            <w:r w:rsidRPr="00AB7182">
              <w:t>Mandatory/</w:t>
            </w:r>
          </w:p>
          <w:p w14:paraId="4C0FB810" w14:textId="77777777" w:rsidR="009114E1" w:rsidRPr="00AB7182" w:rsidRDefault="009114E1" w:rsidP="009114E1">
            <w:pPr>
              <w:pStyle w:val="TAH"/>
            </w:pPr>
            <w:r w:rsidRPr="00AB7182">
              <w:t>Optional</w:t>
            </w:r>
          </w:p>
        </w:tc>
        <w:tc>
          <w:tcPr>
            <w:tcW w:w="1926" w:type="dxa"/>
            <w:gridSpan w:val="2"/>
          </w:tcPr>
          <w:p w14:paraId="12152166" w14:textId="77777777" w:rsidR="009114E1" w:rsidRPr="00AB7182" w:rsidRDefault="009114E1" w:rsidP="009114E1">
            <w:pPr>
              <w:pStyle w:val="TAH"/>
            </w:pPr>
            <w:r w:rsidRPr="00AB7182">
              <w:t>Supported</w:t>
            </w:r>
          </w:p>
          <w:p w14:paraId="4FAEEDFE" w14:textId="77777777" w:rsidR="009114E1" w:rsidRPr="00AB7182" w:rsidRDefault="009114E1" w:rsidP="009114E1">
            <w:pPr>
              <w:pStyle w:val="TAH"/>
            </w:pPr>
            <w:r w:rsidRPr="00AB7182">
              <w:t>Values:</w:t>
            </w:r>
          </w:p>
        </w:tc>
        <w:tc>
          <w:tcPr>
            <w:tcW w:w="2407" w:type="dxa"/>
          </w:tcPr>
          <w:p w14:paraId="04ECFC00" w14:textId="77777777" w:rsidR="009114E1" w:rsidRPr="00AB7182" w:rsidRDefault="009114E1" w:rsidP="009114E1">
            <w:pPr>
              <w:pStyle w:val="TAH"/>
            </w:pPr>
            <w:r w:rsidRPr="00AB7182">
              <w:t>Duration Provisioned Value:</w:t>
            </w:r>
          </w:p>
        </w:tc>
      </w:tr>
      <w:tr w:rsidR="009114E1" w:rsidRPr="00AB7182" w14:paraId="3E063617" w14:textId="77777777">
        <w:trPr>
          <w:cantSplit/>
        </w:trPr>
        <w:tc>
          <w:tcPr>
            <w:tcW w:w="1744" w:type="dxa"/>
            <w:vMerge/>
          </w:tcPr>
          <w:p w14:paraId="26BA1C08" w14:textId="77777777" w:rsidR="009114E1" w:rsidRPr="00AB7182" w:rsidRDefault="009114E1" w:rsidP="009114E1">
            <w:pPr>
              <w:pStyle w:val="enumlev2"/>
              <w:ind w:left="0" w:firstLine="34"/>
              <w:rPr>
                <w:b/>
                <w:bCs/>
              </w:rPr>
            </w:pPr>
          </w:p>
        </w:tc>
        <w:tc>
          <w:tcPr>
            <w:tcW w:w="1851" w:type="dxa"/>
          </w:tcPr>
          <w:p w14:paraId="4CD22FE7" w14:textId="77777777" w:rsidR="009114E1" w:rsidRPr="00AB7182" w:rsidRDefault="009114E1" w:rsidP="009114E1">
            <w:pPr>
              <w:pStyle w:val="TAC"/>
              <w:rPr>
                <w:b/>
                <w:bCs/>
              </w:rPr>
            </w:pPr>
            <w:r w:rsidRPr="00AB7182">
              <w:t>-</w:t>
            </w:r>
          </w:p>
        </w:tc>
        <w:tc>
          <w:tcPr>
            <w:tcW w:w="1961" w:type="dxa"/>
          </w:tcPr>
          <w:p w14:paraId="36849852" w14:textId="77777777" w:rsidR="009114E1" w:rsidRPr="00AB7182" w:rsidRDefault="009114E1" w:rsidP="009114E1">
            <w:pPr>
              <w:pStyle w:val="TAC"/>
              <w:rPr>
                <w:b/>
                <w:bCs/>
              </w:rPr>
            </w:pPr>
            <w:r w:rsidRPr="00AB7182">
              <w:t>-</w:t>
            </w:r>
          </w:p>
        </w:tc>
        <w:tc>
          <w:tcPr>
            <w:tcW w:w="1926" w:type="dxa"/>
            <w:gridSpan w:val="2"/>
          </w:tcPr>
          <w:p w14:paraId="17D44EBE" w14:textId="77777777" w:rsidR="009114E1" w:rsidRPr="00AB7182" w:rsidRDefault="009114E1" w:rsidP="009114E1">
            <w:pPr>
              <w:pStyle w:val="TAC"/>
            </w:pPr>
            <w:r w:rsidRPr="00AB7182">
              <w:t>-</w:t>
            </w:r>
          </w:p>
        </w:tc>
        <w:tc>
          <w:tcPr>
            <w:tcW w:w="2407" w:type="dxa"/>
          </w:tcPr>
          <w:p w14:paraId="46DD9767" w14:textId="77777777" w:rsidR="009114E1" w:rsidRPr="00AB7182" w:rsidRDefault="009114E1" w:rsidP="009114E1">
            <w:pPr>
              <w:pStyle w:val="TAC"/>
              <w:rPr>
                <w:b/>
                <w:bCs/>
              </w:rPr>
            </w:pPr>
            <w:r w:rsidRPr="00AB7182">
              <w:t>-</w:t>
            </w:r>
          </w:p>
        </w:tc>
      </w:tr>
      <w:tr w:rsidR="009114E1" w:rsidRPr="00AB7182" w14:paraId="019FF196" w14:textId="77777777">
        <w:trPr>
          <w:cantSplit/>
        </w:trPr>
        <w:tc>
          <w:tcPr>
            <w:tcW w:w="1744" w:type="dxa"/>
          </w:tcPr>
          <w:p w14:paraId="0F55EADF" w14:textId="77777777" w:rsidR="009114E1" w:rsidRPr="00AB7182" w:rsidRDefault="009114E1" w:rsidP="009114E1">
            <w:pPr>
              <w:pStyle w:val="TAH"/>
            </w:pPr>
            <w:r w:rsidRPr="00AB7182">
              <w:t>Events</w:t>
            </w:r>
          </w:p>
        </w:tc>
        <w:tc>
          <w:tcPr>
            <w:tcW w:w="1851" w:type="dxa"/>
          </w:tcPr>
          <w:p w14:paraId="6E2030AB" w14:textId="77777777" w:rsidR="009114E1" w:rsidRPr="00AB7182" w:rsidRDefault="009114E1" w:rsidP="009114E1">
            <w:pPr>
              <w:pStyle w:val="TAH"/>
            </w:pPr>
            <w:r w:rsidRPr="00AB7182">
              <w:t>Mandatory/</w:t>
            </w:r>
          </w:p>
          <w:p w14:paraId="63F81125" w14:textId="77777777" w:rsidR="009114E1" w:rsidRPr="00AB7182" w:rsidRDefault="009114E1" w:rsidP="009114E1">
            <w:pPr>
              <w:pStyle w:val="TAH"/>
            </w:pPr>
            <w:r w:rsidRPr="00AB7182">
              <w:t>Optional</w:t>
            </w:r>
          </w:p>
        </w:tc>
        <w:tc>
          <w:tcPr>
            <w:tcW w:w="6294" w:type="dxa"/>
            <w:gridSpan w:val="4"/>
          </w:tcPr>
          <w:p w14:paraId="3EB6B08D" w14:textId="77777777" w:rsidR="009114E1" w:rsidRPr="00AB7182" w:rsidRDefault="009114E1" w:rsidP="009114E1">
            <w:pPr>
              <w:pStyle w:val="TAH"/>
            </w:pPr>
            <w:r w:rsidRPr="00AB7182">
              <w:t>Used in command:</w:t>
            </w:r>
          </w:p>
        </w:tc>
      </w:tr>
      <w:tr w:rsidR="009114E1" w:rsidRPr="00AB7182" w14:paraId="77DA83F2" w14:textId="77777777">
        <w:trPr>
          <w:cantSplit/>
        </w:trPr>
        <w:tc>
          <w:tcPr>
            <w:tcW w:w="1744" w:type="dxa"/>
            <w:vMerge w:val="restart"/>
          </w:tcPr>
          <w:p w14:paraId="7003AB3B" w14:textId="77777777" w:rsidR="009114E1" w:rsidRPr="00AB7182" w:rsidRDefault="009114E1" w:rsidP="009114E1">
            <w:pPr>
              <w:pStyle w:val="TAC"/>
              <w:rPr>
                <w:b/>
                <w:bCs/>
              </w:rPr>
            </w:pPr>
            <w:r w:rsidRPr="00AB7182">
              <w:t>None</w:t>
            </w:r>
          </w:p>
        </w:tc>
        <w:tc>
          <w:tcPr>
            <w:tcW w:w="1851" w:type="dxa"/>
          </w:tcPr>
          <w:p w14:paraId="57CCE8ED" w14:textId="77777777" w:rsidR="009114E1" w:rsidRPr="00AB7182" w:rsidRDefault="009114E1" w:rsidP="009114E1">
            <w:pPr>
              <w:pStyle w:val="TAC"/>
              <w:rPr>
                <w:b/>
                <w:bCs/>
              </w:rPr>
            </w:pPr>
            <w:r w:rsidRPr="00AB7182">
              <w:t>-</w:t>
            </w:r>
          </w:p>
        </w:tc>
        <w:tc>
          <w:tcPr>
            <w:tcW w:w="6294" w:type="dxa"/>
            <w:gridSpan w:val="4"/>
          </w:tcPr>
          <w:p w14:paraId="6B10A017" w14:textId="77777777" w:rsidR="009114E1" w:rsidRPr="00AB7182" w:rsidRDefault="009114E1" w:rsidP="009114E1">
            <w:pPr>
              <w:pStyle w:val="TAC"/>
              <w:rPr>
                <w:b/>
                <w:bCs/>
              </w:rPr>
            </w:pPr>
            <w:r w:rsidRPr="00AB7182">
              <w:t>-</w:t>
            </w:r>
          </w:p>
        </w:tc>
      </w:tr>
      <w:tr w:rsidR="009114E1" w:rsidRPr="00AB7182" w14:paraId="1B5215E7" w14:textId="77777777">
        <w:trPr>
          <w:cantSplit/>
        </w:trPr>
        <w:tc>
          <w:tcPr>
            <w:tcW w:w="1744" w:type="dxa"/>
            <w:vMerge/>
          </w:tcPr>
          <w:p w14:paraId="1504C2D8" w14:textId="77777777" w:rsidR="009114E1" w:rsidRPr="00AB7182" w:rsidRDefault="009114E1" w:rsidP="009114E1">
            <w:pPr>
              <w:pStyle w:val="enumlev2"/>
              <w:ind w:left="0" w:firstLine="34"/>
              <w:rPr>
                <w:b/>
                <w:bCs/>
              </w:rPr>
            </w:pPr>
          </w:p>
        </w:tc>
        <w:tc>
          <w:tcPr>
            <w:tcW w:w="1851" w:type="dxa"/>
          </w:tcPr>
          <w:p w14:paraId="72B3898B" w14:textId="77777777" w:rsidR="009114E1" w:rsidRPr="00AB7182" w:rsidRDefault="009114E1" w:rsidP="009114E1">
            <w:pPr>
              <w:pStyle w:val="TAH"/>
            </w:pPr>
            <w:r w:rsidRPr="00AB7182">
              <w:t>Event</w:t>
            </w:r>
          </w:p>
          <w:p w14:paraId="6CB098B9" w14:textId="77777777" w:rsidR="009114E1" w:rsidRPr="00AB7182" w:rsidRDefault="009114E1" w:rsidP="009114E1">
            <w:pPr>
              <w:pStyle w:val="TAH"/>
            </w:pPr>
            <w:r w:rsidRPr="00AB7182">
              <w:t>Parameters</w:t>
            </w:r>
          </w:p>
        </w:tc>
        <w:tc>
          <w:tcPr>
            <w:tcW w:w="1961" w:type="dxa"/>
          </w:tcPr>
          <w:p w14:paraId="4DDFDB88" w14:textId="77777777" w:rsidR="009114E1" w:rsidRPr="00AB7182" w:rsidRDefault="009114E1" w:rsidP="009114E1">
            <w:pPr>
              <w:pStyle w:val="TAH"/>
            </w:pPr>
            <w:r w:rsidRPr="00AB7182">
              <w:t>Mandatory/</w:t>
            </w:r>
          </w:p>
          <w:p w14:paraId="1FF5C0A8" w14:textId="77777777" w:rsidR="009114E1" w:rsidRPr="00AB7182" w:rsidRDefault="009114E1" w:rsidP="009114E1">
            <w:pPr>
              <w:pStyle w:val="TAH"/>
            </w:pPr>
            <w:r w:rsidRPr="00AB7182">
              <w:t>Optional</w:t>
            </w:r>
          </w:p>
        </w:tc>
        <w:tc>
          <w:tcPr>
            <w:tcW w:w="1926" w:type="dxa"/>
            <w:gridSpan w:val="2"/>
          </w:tcPr>
          <w:p w14:paraId="31ECB51D" w14:textId="77777777" w:rsidR="009114E1" w:rsidRPr="00AB7182" w:rsidRDefault="009114E1" w:rsidP="009114E1">
            <w:pPr>
              <w:pStyle w:val="TAH"/>
            </w:pPr>
            <w:r w:rsidRPr="00AB7182">
              <w:t>Supported</w:t>
            </w:r>
          </w:p>
          <w:p w14:paraId="60ECE955" w14:textId="77777777" w:rsidR="009114E1" w:rsidRPr="00AB7182" w:rsidRDefault="009114E1" w:rsidP="009114E1">
            <w:pPr>
              <w:pStyle w:val="TAH"/>
            </w:pPr>
            <w:r w:rsidRPr="00AB7182">
              <w:t>Values:</w:t>
            </w:r>
          </w:p>
        </w:tc>
        <w:tc>
          <w:tcPr>
            <w:tcW w:w="2407" w:type="dxa"/>
          </w:tcPr>
          <w:p w14:paraId="7BC04CE0" w14:textId="77777777" w:rsidR="009114E1" w:rsidRPr="00AB7182" w:rsidRDefault="009114E1" w:rsidP="009114E1">
            <w:pPr>
              <w:pStyle w:val="TAH"/>
            </w:pPr>
            <w:r w:rsidRPr="00AB7182">
              <w:t>Provisioned Value:</w:t>
            </w:r>
          </w:p>
        </w:tc>
      </w:tr>
      <w:tr w:rsidR="009114E1" w:rsidRPr="00AB7182" w14:paraId="148ECDCD" w14:textId="77777777">
        <w:trPr>
          <w:cantSplit/>
        </w:trPr>
        <w:tc>
          <w:tcPr>
            <w:tcW w:w="1744" w:type="dxa"/>
            <w:vMerge/>
          </w:tcPr>
          <w:p w14:paraId="371F0161" w14:textId="77777777" w:rsidR="009114E1" w:rsidRPr="00AB7182" w:rsidRDefault="009114E1" w:rsidP="009114E1">
            <w:pPr>
              <w:pStyle w:val="enumlev2"/>
              <w:ind w:left="0" w:firstLine="34"/>
              <w:rPr>
                <w:b/>
                <w:bCs/>
              </w:rPr>
            </w:pPr>
          </w:p>
        </w:tc>
        <w:tc>
          <w:tcPr>
            <w:tcW w:w="1851" w:type="dxa"/>
          </w:tcPr>
          <w:p w14:paraId="3B84C480" w14:textId="77777777" w:rsidR="009114E1" w:rsidRPr="00AB7182" w:rsidRDefault="009114E1" w:rsidP="009114E1">
            <w:pPr>
              <w:pStyle w:val="TAC"/>
              <w:rPr>
                <w:b/>
                <w:bCs/>
              </w:rPr>
            </w:pPr>
            <w:r w:rsidRPr="00AB7182">
              <w:t>-</w:t>
            </w:r>
          </w:p>
        </w:tc>
        <w:tc>
          <w:tcPr>
            <w:tcW w:w="1961" w:type="dxa"/>
          </w:tcPr>
          <w:p w14:paraId="6F73294E" w14:textId="77777777" w:rsidR="009114E1" w:rsidRPr="00AB7182" w:rsidRDefault="009114E1" w:rsidP="009114E1">
            <w:pPr>
              <w:pStyle w:val="TAC"/>
              <w:rPr>
                <w:b/>
                <w:bCs/>
              </w:rPr>
            </w:pPr>
            <w:r w:rsidRPr="00AB7182">
              <w:t>-</w:t>
            </w:r>
          </w:p>
        </w:tc>
        <w:tc>
          <w:tcPr>
            <w:tcW w:w="1926" w:type="dxa"/>
            <w:gridSpan w:val="2"/>
          </w:tcPr>
          <w:p w14:paraId="30048821" w14:textId="77777777" w:rsidR="009114E1" w:rsidRPr="00AB7182" w:rsidRDefault="009114E1" w:rsidP="009114E1">
            <w:pPr>
              <w:pStyle w:val="TAC"/>
            </w:pPr>
            <w:r w:rsidRPr="00AB7182">
              <w:t>-</w:t>
            </w:r>
          </w:p>
        </w:tc>
        <w:tc>
          <w:tcPr>
            <w:tcW w:w="2407" w:type="dxa"/>
          </w:tcPr>
          <w:p w14:paraId="38E717F4" w14:textId="77777777" w:rsidR="009114E1" w:rsidRPr="00AB7182" w:rsidRDefault="009114E1" w:rsidP="009114E1">
            <w:pPr>
              <w:pStyle w:val="TAC"/>
              <w:rPr>
                <w:b/>
                <w:bCs/>
              </w:rPr>
            </w:pPr>
            <w:r w:rsidRPr="00AB7182">
              <w:t>-</w:t>
            </w:r>
          </w:p>
        </w:tc>
      </w:tr>
      <w:tr w:rsidR="009114E1" w:rsidRPr="00AB7182" w14:paraId="4D52B569" w14:textId="77777777">
        <w:trPr>
          <w:cantSplit/>
        </w:trPr>
        <w:tc>
          <w:tcPr>
            <w:tcW w:w="1744" w:type="dxa"/>
            <w:vMerge/>
          </w:tcPr>
          <w:p w14:paraId="4579E300" w14:textId="77777777" w:rsidR="009114E1" w:rsidRPr="00AB7182" w:rsidRDefault="009114E1" w:rsidP="009114E1">
            <w:pPr>
              <w:pStyle w:val="enumlev2"/>
              <w:ind w:left="0" w:firstLine="34"/>
              <w:rPr>
                <w:b/>
                <w:bCs/>
              </w:rPr>
            </w:pPr>
          </w:p>
        </w:tc>
        <w:tc>
          <w:tcPr>
            <w:tcW w:w="1851" w:type="dxa"/>
          </w:tcPr>
          <w:p w14:paraId="7006534F" w14:textId="77777777" w:rsidR="009114E1" w:rsidRPr="00AB7182" w:rsidRDefault="009114E1" w:rsidP="009114E1">
            <w:pPr>
              <w:pStyle w:val="TAH"/>
            </w:pPr>
            <w:r w:rsidRPr="00AB7182">
              <w:t>ObservedEvent</w:t>
            </w:r>
          </w:p>
          <w:p w14:paraId="3DB6F583" w14:textId="77777777" w:rsidR="009114E1" w:rsidRPr="00AB7182" w:rsidRDefault="009114E1" w:rsidP="009114E1">
            <w:pPr>
              <w:pStyle w:val="TAH"/>
            </w:pPr>
            <w:r w:rsidRPr="00AB7182">
              <w:t>Parameters</w:t>
            </w:r>
          </w:p>
        </w:tc>
        <w:tc>
          <w:tcPr>
            <w:tcW w:w="1961" w:type="dxa"/>
          </w:tcPr>
          <w:p w14:paraId="2EF56727" w14:textId="77777777" w:rsidR="009114E1" w:rsidRPr="00AB7182" w:rsidRDefault="009114E1" w:rsidP="009114E1">
            <w:pPr>
              <w:pStyle w:val="TAH"/>
            </w:pPr>
            <w:r w:rsidRPr="00AB7182">
              <w:t>Mandatory/</w:t>
            </w:r>
          </w:p>
          <w:p w14:paraId="1782FE5D" w14:textId="77777777" w:rsidR="009114E1" w:rsidRPr="00AB7182" w:rsidRDefault="009114E1" w:rsidP="009114E1">
            <w:pPr>
              <w:pStyle w:val="TAH"/>
            </w:pPr>
            <w:r w:rsidRPr="00AB7182">
              <w:t>Optional</w:t>
            </w:r>
          </w:p>
        </w:tc>
        <w:tc>
          <w:tcPr>
            <w:tcW w:w="1926" w:type="dxa"/>
            <w:gridSpan w:val="2"/>
          </w:tcPr>
          <w:p w14:paraId="1764FC4C" w14:textId="77777777" w:rsidR="009114E1" w:rsidRPr="00AB7182" w:rsidRDefault="009114E1" w:rsidP="009114E1">
            <w:pPr>
              <w:pStyle w:val="TAH"/>
            </w:pPr>
            <w:r w:rsidRPr="00AB7182">
              <w:t>Supported</w:t>
            </w:r>
          </w:p>
          <w:p w14:paraId="182FA02A" w14:textId="77777777" w:rsidR="009114E1" w:rsidRPr="00AB7182" w:rsidRDefault="009114E1" w:rsidP="009114E1">
            <w:pPr>
              <w:pStyle w:val="TAH"/>
            </w:pPr>
            <w:r w:rsidRPr="00AB7182">
              <w:t>Values:</w:t>
            </w:r>
          </w:p>
        </w:tc>
        <w:tc>
          <w:tcPr>
            <w:tcW w:w="2407" w:type="dxa"/>
          </w:tcPr>
          <w:p w14:paraId="762039B4" w14:textId="77777777" w:rsidR="009114E1" w:rsidRPr="00AB7182" w:rsidRDefault="009114E1" w:rsidP="009114E1">
            <w:pPr>
              <w:pStyle w:val="TAH"/>
            </w:pPr>
            <w:r w:rsidRPr="00AB7182">
              <w:t>Provisioned Value:</w:t>
            </w:r>
          </w:p>
        </w:tc>
      </w:tr>
      <w:tr w:rsidR="009114E1" w:rsidRPr="00AB7182" w14:paraId="137F14D5" w14:textId="77777777">
        <w:trPr>
          <w:cantSplit/>
        </w:trPr>
        <w:tc>
          <w:tcPr>
            <w:tcW w:w="1744" w:type="dxa"/>
            <w:vMerge/>
          </w:tcPr>
          <w:p w14:paraId="79066345" w14:textId="77777777" w:rsidR="009114E1" w:rsidRPr="00AB7182" w:rsidRDefault="009114E1" w:rsidP="009114E1">
            <w:pPr>
              <w:pStyle w:val="enumlev2"/>
              <w:ind w:left="0" w:firstLine="34"/>
              <w:rPr>
                <w:b/>
                <w:bCs/>
              </w:rPr>
            </w:pPr>
          </w:p>
        </w:tc>
        <w:tc>
          <w:tcPr>
            <w:tcW w:w="1851" w:type="dxa"/>
          </w:tcPr>
          <w:p w14:paraId="051B3E03" w14:textId="77777777" w:rsidR="009114E1" w:rsidRPr="00AB7182" w:rsidRDefault="009114E1" w:rsidP="009114E1">
            <w:pPr>
              <w:pStyle w:val="TAC"/>
            </w:pPr>
            <w:r w:rsidRPr="00AB7182">
              <w:t>-</w:t>
            </w:r>
          </w:p>
        </w:tc>
        <w:tc>
          <w:tcPr>
            <w:tcW w:w="1961" w:type="dxa"/>
          </w:tcPr>
          <w:p w14:paraId="0126BAF5" w14:textId="77777777" w:rsidR="009114E1" w:rsidRPr="00AB7182" w:rsidRDefault="009114E1" w:rsidP="009114E1">
            <w:pPr>
              <w:pStyle w:val="TAC"/>
            </w:pPr>
            <w:r w:rsidRPr="00AB7182">
              <w:t>-</w:t>
            </w:r>
          </w:p>
        </w:tc>
        <w:tc>
          <w:tcPr>
            <w:tcW w:w="1926" w:type="dxa"/>
            <w:gridSpan w:val="2"/>
          </w:tcPr>
          <w:p w14:paraId="45DEEF84" w14:textId="77777777" w:rsidR="009114E1" w:rsidRPr="00AB7182" w:rsidRDefault="009114E1" w:rsidP="009114E1">
            <w:pPr>
              <w:pStyle w:val="TAC"/>
            </w:pPr>
            <w:r w:rsidRPr="00AB7182">
              <w:t>-</w:t>
            </w:r>
          </w:p>
        </w:tc>
        <w:tc>
          <w:tcPr>
            <w:tcW w:w="2407" w:type="dxa"/>
          </w:tcPr>
          <w:p w14:paraId="149782BC" w14:textId="77777777" w:rsidR="009114E1" w:rsidRPr="00AB7182" w:rsidRDefault="009114E1" w:rsidP="009114E1">
            <w:pPr>
              <w:pStyle w:val="TAC"/>
            </w:pPr>
            <w:r w:rsidRPr="00AB7182">
              <w:t>-</w:t>
            </w:r>
          </w:p>
        </w:tc>
      </w:tr>
      <w:tr w:rsidR="009114E1" w:rsidRPr="00AB7182" w14:paraId="48B1E263" w14:textId="77777777">
        <w:trPr>
          <w:cantSplit/>
        </w:trPr>
        <w:tc>
          <w:tcPr>
            <w:tcW w:w="1744" w:type="dxa"/>
          </w:tcPr>
          <w:p w14:paraId="0D4EDB24" w14:textId="77777777" w:rsidR="009114E1" w:rsidRPr="00AB7182" w:rsidRDefault="009114E1" w:rsidP="009114E1">
            <w:pPr>
              <w:pStyle w:val="TAH"/>
            </w:pPr>
            <w:r w:rsidRPr="00AB7182">
              <w:lastRenderedPageBreak/>
              <w:t>Statistics</w:t>
            </w:r>
          </w:p>
        </w:tc>
        <w:tc>
          <w:tcPr>
            <w:tcW w:w="1851" w:type="dxa"/>
          </w:tcPr>
          <w:p w14:paraId="2539AA8E" w14:textId="77777777" w:rsidR="009114E1" w:rsidRPr="00AB7182" w:rsidRDefault="009114E1" w:rsidP="009114E1">
            <w:pPr>
              <w:pStyle w:val="TAH"/>
            </w:pPr>
            <w:r w:rsidRPr="00AB7182">
              <w:t>Mandatory/</w:t>
            </w:r>
          </w:p>
          <w:p w14:paraId="3050BF16" w14:textId="77777777" w:rsidR="009114E1" w:rsidRPr="00AB7182" w:rsidRDefault="009114E1" w:rsidP="009114E1">
            <w:pPr>
              <w:pStyle w:val="TAH"/>
            </w:pPr>
            <w:r w:rsidRPr="00AB7182">
              <w:t>Optional</w:t>
            </w:r>
          </w:p>
        </w:tc>
        <w:tc>
          <w:tcPr>
            <w:tcW w:w="2861" w:type="dxa"/>
            <w:gridSpan w:val="2"/>
          </w:tcPr>
          <w:p w14:paraId="24BF7CFF" w14:textId="77777777" w:rsidR="009114E1" w:rsidRPr="00AB7182" w:rsidRDefault="009114E1" w:rsidP="009114E1">
            <w:pPr>
              <w:pStyle w:val="TAH"/>
            </w:pPr>
            <w:r w:rsidRPr="00AB7182">
              <w:t>Used in command:</w:t>
            </w:r>
          </w:p>
        </w:tc>
        <w:tc>
          <w:tcPr>
            <w:tcW w:w="3433" w:type="dxa"/>
            <w:gridSpan w:val="2"/>
          </w:tcPr>
          <w:p w14:paraId="612AF97C" w14:textId="77777777" w:rsidR="009114E1" w:rsidRPr="00AB7182" w:rsidRDefault="009114E1" w:rsidP="009114E1">
            <w:pPr>
              <w:pStyle w:val="TAH"/>
            </w:pPr>
            <w:r w:rsidRPr="00AB7182">
              <w:t>Supported Values:</w:t>
            </w:r>
          </w:p>
        </w:tc>
      </w:tr>
      <w:tr w:rsidR="009114E1" w:rsidRPr="00AB7182" w14:paraId="1AF9D1EC" w14:textId="77777777">
        <w:trPr>
          <w:cantSplit/>
        </w:trPr>
        <w:tc>
          <w:tcPr>
            <w:tcW w:w="1744" w:type="dxa"/>
          </w:tcPr>
          <w:p w14:paraId="6B46CFB9" w14:textId="77777777" w:rsidR="009114E1" w:rsidRPr="00AB7182" w:rsidRDefault="009114E1" w:rsidP="009114E1">
            <w:pPr>
              <w:pStyle w:val="TAC"/>
            </w:pPr>
            <w:r w:rsidRPr="00AB7182">
              <w:t>None</w:t>
            </w:r>
          </w:p>
        </w:tc>
        <w:tc>
          <w:tcPr>
            <w:tcW w:w="1851" w:type="dxa"/>
          </w:tcPr>
          <w:p w14:paraId="169BCB4B" w14:textId="77777777" w:rsidR="009114E1" w:rsidRPr="00AB7182" w:rsidRDefault="009114E1" w:rsidP="009114E1">
            <w:pPr>
              <w:pStyle w:val="TAC"/>
            </w:pPr>
            <w:r w:rsidRPr="00AB7182">
              <w:t>-</w:t>
            </w:r>
          </w:p>
        </w:tc>
        <w:tc>
          <w:tcPr>
            <w:tcW w:w="2861" w:type="dxa"/>
            <w:gridSpan w:val="2"/>
          </w:tcPr>
          <w:p w14:paraId="71D2C30D" w14:textId="77777777" w:rsidR="009114E1" w:rsidRPr="00AB7182" w:rsidRDefault="009114E1" w:rsidP="009114E1">
            <w:pPr>
              <w:pStyle w:val="TAC"/>
            </w:pPr>
            <w:r w:rsidRPr="00AB7182">
              <w:t>-</w:t>
            </w:r>
          </w:p>
        </w:tc>
        <w:tc>
          <w:tcPr>
            <w:tcW w:w="3433" w:type="dxa"/>
            <w:gridSpan w:val="2"/>
          </w:tcPr>
          <w:p w14:paraId="3D91BC83" w14:textId="77777777" w:rsidR="009114E1" w:rsidRPr="00AB7182" w:rsidRDefault="009114E1" w:rsidP="009114E1">
            <w:pPr>
              <w:pStyle w:val="TAC"/>
            </w:pPr>
            <w:r w:rsidRPr="00AB7182">
              <w:t>-</w:t>
            </w:r>
          </w:p>
        </w:tc>
      </w:tr>
      <w:tr w:rsidR="009114E1" w:rsidRPr="00AB7182" w14:paraId="5641ED36" w14:textId="77777777">
        <w:trPr>
          <w:cantSplit/>
        </w:trPr>
        <w:tc>
          <w:tcPr>
            <w:tcW w:w="1744" w:type="dxa"/>
          </w:tcPr>
          <w:p w14:paraId="7CF70686" w14:textId="77777777" w:rsidR="009114E1" w:rsidRPr="00AB7182" w:rsidRDefault="009114E1" w:rsidP="009114E1">
            <w:pPr>
              <w:pStyle w:val="TAH"/>
            </w:pPr>
            <w:r w:rsidRPr="00AB7182">
              <w:t>Error Codes</w:t>
            </w:r>
          </w:p>
        </w:tc>
        <w:tc>
          <w:tcPr>
            <w:tcW w:w="8145" w:type="dxa"/>
            <w:gridSpan w:val="5"/>
          </w:tcPr>
          <w:p w14:paraId="2BC240EF" w14:textId="77777777" w:rsidR="009114E1" w:rsidRPr="00AB7182" w:rsidRDefault="009114E1" w:rsidP="009114E1">
            <w:pPr>
              <w:pStyle w:val="TAH"/>
            </w:pPr>
            <w:r w:rsidRPr="00AB7182">
              <w:t>Mandatory/ Optional</w:t>
            </w:r>
          </w:p>
        </w:tc>
      </w:tr>
      <w:tr w:rsidR="009114E1" w:rsidRPr="00AB7182" w14:paraId="570C47D0" w14:textId="77777777">
        <w:trPr>
          <w:cantSplit/>
        </w:trPr>
        <w:tc>
          <w:tcPr>
            <w:tcW w:w="1744" w:type="dxa"/>
          </w:tcPr>
          <w:p w14:paraId="3A360909" w14:textId="77777777" w:rsidR="009114E1" w:rsidRPr="00AB7182" w:rsidRDefault="009114E1" w:rsidP="009114E1">
            <w:pPr>
              <w:pStyle w:val="TAC"/>
            </w:pPr>
            <w:r w:rsidRPr="00AB7182">
              <w:t>None</w:t>
            </w:r>
          </w:p>
        </w:tc>
        <w:tc>
          <w:tcPr>
            <w:tcW w:w="8145" w:type="dxa"/>
            <w:gridSpan w:val="5"/>
          </w:tcPr>
          <w:p w14:paraId="46055EA2" w14:textId="77777777" w:rsidR="009114E1" w:rsidRPr="00AB7182" w:rsidRDefault="009114E1" w:rsidP="009114E1">
            <w:pPr>
              <w:pStyle w:val="TAC"/>
            </w:pPr>
            <w:r w:rsidRPr="00AB7182">
              <w:t>-</w:t>
            </w:r>
          </w:p>
        </w:tc>
      </w:tr>
      <w:bookmarkEnd w:id="134"/>
    </w:tbl>
    <w:p w14:paraId="0D2BE409" w14:textId="77777777" w:rsidR="009114E1" w:rsidRPr="00AB7182" w:rsidRDefault="009114E1" w:rsidP="009114E1"/>
    <w:p w14:paraId="67D7EF34" w14:textId="77777777" w:rsidR="009114E1" w:rsidRPr="00AB7182" w:rsidRDefault="009114E1" w:rsidP="006460F5">
      <w:pPr>
        <w:pStyle w:val="Heading2"/>
      </w:pPr>
      <w:bookmarkStart w:id="135" w:name="_Toc177668488"/>
      <w:r w:rsidRPr="00AB7182">
        <w:t>A.14.6</w:t>
      </w:r>
      <w:r w:rsidR="00E84531" w:rsidRPr="00AB7182">
        <w:tab/>
      </w:r>
      <w:r w:rsidRPr="00AB7182">
        <w:t>MGW Congestion Package</w:t>
      </w:r>
      <w:bookmarkEnd w:id="135"/>
    </w:p>
    <w:p w14:paraId="62009819" w14:textId="77777777" w:rsidR="009114E1" w:rsidRPr="00AB7182" w:rsidRDefault="009114E1" w:rsidP="00277D4A">
      <w:pPr>
        <w:pStyle w:val="TH"/>
      </w:pPr>
      <w:r w:rsidRPr="00AB7182">
        <w:t>Table A.14.6</w:t>
      </w:r>
      <w:r w:rsidR="009903F8" w:rsidRPr="00AB7182">
        <w:t>/1</w:t>
      </w:r>
      <w:r w:rsidRPr="00AB7182">
        <w:t>: Package Usage Information For Media Gateway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22"/>
        <w:gridCol w:w="1843"/>
        <w:gridCol w:w="1941"/>
        <w:gridCol w:w="890"/>
        <w:gridCol w:w="1015"/>
        <w:gridCol w:w="2378"/>
      </w:tblGrid>
      <w:tr w:rsidR="009114E1" w:rsidRPr="00AB7182" w14:paraId="03E0839B" w14:textId="77777777">
        <w:trPr>
          <w:cantSplit/>
        </w:trPr>
        <w:tc>
          <w:tcPr>
            <w:tcW w:w="1744" w:type="dxa"/>
          </w:tcPr>
          <w:p w14:paraId="4BD7DABC" w14:textId="77777777" w:rsidR="009114E1" w:rsidRPr="00AB7182" w:rsidRDefault="009114E1" w:rsidP="009114E1">
            <w:pPr>
              <w:pStyle w:val="TAH"/>
            </w:pPr>
            <w:bookmarkStart w:id="136" w:name="MCCQCTEMPBM_00000072"/>
            <w:r w:rsidRPr="00AB7182">
              <w:t xml:space="preserve">Properties </w:t>
            </w:r>
          </w:p>
        </w:tc>
        <w:tc>
          <w:tcPr>
            <w:tcW w:w="1851" w:type="dxa"/>
          </w:tcPr>
          <w:p w14:paraId="32EF4E77" w14:textId="77777777" w:rsidR="009114E1" w:rsidRPr="00AB7182" w:rsidRDefault="009114E1" w:rsidP="009114E1">
            <w:pPr>
              <w:pStyle w:val="TAH"/>
            </w:pPr>
            <w:r w:rsidRPr="00AB7182">
              <w:t>Mandatory/</w:t>
            </w:r>
          </w:p>
          <w:p w14:paraId="21A201DA" w14:textId="77777777" w:rsidR="009114E1" w:rsidRPr="00AB7182" w:rsidRDefault="009114E1" w:rsidP="009114E1">
            <w:pPr>
              <w:pStyle w:val="TAH"/>
            </w:pPr>
            <w:r w:rsidRPr="00AB7182">
              <w:t>Optional</w:t>
            </w:r>
          </w:p>
        </w:tc>
        <w:tc>
          <w:tcPr>
            <w:tcW w:w="1961" w:type="dxa"/>
          </w:tcPr>
          <w:p w14:paraId="5F2DBAC5" w14:textId="77777777" w:rsidR="009114E1" w:rsidRPr="00AB7182" w:rsidRDefault="009114E1" w:rsidP="009114E1">
            <w:pPr>
              <w:pStyle w:val="TAH"/>
            </w:pPr>
            <w:r w:rsidRPr="00AB7182">
              <w:t>Used in command:</w:t>
            </w:r>
          </w:p>
        </w:tc>
        <w:tc>
          <w:tcPr>
            <w:tcW w:w="1926" w:type="dxa"/>
            <w:gridSpan w:val="2"/>
          </w:tcPr>
          <w:p w14:paraId="786308B4" w14:textId="77777777" w:rsidR="009114E1" w:rsidRPr="00AB7182" w:rsidRDefault="009114E1" w:rsidP="009114E1">
            <w:pPr>
              <w:pStyle w:val="TAH"/>
            </w:pPr>
            <w:r w:rsidRPr="00AB7182">
              <w:t>Supported Values:</w:t>
            </w:r>
          </w:p>
        </w:tc>
        <w:tc>
          <w:tcPr>
            <w:tcW w:w="2407" w:type="dxa"/>
          </w:tcPr>
          <w:p w14:paraId="0A51EC3D" w14:textId="77777777" w:rsidR="009114E1" w:rsidRPr="00AB7182" w:rsidRDefault="009114E1" w:rsidP="009114E1">
            <w:pPr>
              <w:pStyle w:val="TAH"/>
            </w:pPr>
            <w:r w:rsidRPr="00AB7182">
              <w:t>Provisioned Value:</w:t>
            </w:r>
          </w:p>
        </w:tc>
      </w:tr>
      <w:tr w:rsidR="009114E1" w:rsidRPr="00AB7182" w14:paraId="390F21FB" w14:textId="77777777">
        <w:trPr>
          <w:cantSplit/>
        </w:trPr>
        <w:tc>
          <w:tcPr>
            <w:tcW w:w="1744" w:type="dxa"/>
          </w:tcPr>
          <w:p w14:paraId="57258190" w14:textId="77777777" w:rsidR="009114E1" w:rsidRPr="00AB7182" w:rsidRDefault="009114E1" w:rsidP="009114E1">
            <w:pPr>
              <w:pStyle w:val="TAC"/>
            </w:pPr>
            <w:r w:rsidRPr="00AB7182">
              <w:t>None</w:t>
            </w:r>
          </w:p>
        </w:tc>
        <w:tc>
          <w:tcPr>
            <w:tcW w:w="1851" w:type="dxa"/>
          </w:tcPr>
          <w:p w14:paraId="54E84A40" w14:textId="77777777" w:rsidR="009114E1" w:rsidRPr="00AB7182" w:rsidRDefault="009114E1" w:rsidP="009114E1">
            <w:pPr>
              <w:pStyle w:val="TAC"/>
            </w:pPr>
            <w:r w:rsidRPr="00AB7182">
              <w:t>-</w:t>
            </w:r>
          </w:p>
        </w:tc>
        <w:tc>
          <w:tcPr>
            <w:tcW w:w="1961" w:type="dxa"/>
          </w:tcPr>
          <w:p w14:paraId="6E756A64" w14:textId="77777777" w:rsidR="009114E1" w:rsidRPr="00AB7182" w:rsidRDefault="009114E1" w:rsidP="009114E1">
            <w:pPr>
              <w:pStyle w:val="TAC"/>
            </w:pPr>
            <w:r w:rsidRPr="00AB7182">
              <w:t>-</w:t>
            </w:r>
          </w:p>
        </w:tc>
        <w:tc>
          <w:tcPr>
            <w:tcW w:w="1926" w:type="dxa"/>
            <w:gridSpan w:val="2"/>
          </w:tcPr>
          <w:p w14:paraId="297F62CF" w14:textId="77777777" w:rsidR="009114E1" w:rsidRPr="00AB7182" w:rsidRDefault="009114E1" w:rsidP="009114E1">
            <w:pPr>
              <w:pStyle w:val="TAC"/>
            </w:pPr>
            <w:r w:rsidRPr="00AB7182">
              <w:t>-</w:t>
            </w:r>
          </w:p>
        </w:tc>
        <w:tc>
          <w:tcPr>
            <w:tcW w:w="2407" w:type="dxa"/>
          </w:tcPr>
          <w:p w14:paraId="16FE6902" w14:textId="77777777" w:rsidR="009114E1" w:rsidRPr="00AB7182" w:rsidRDefault="009114E1" w:rsidP="009114E1">
            <w:pPr>
              <w:pStyle w:val="TAC"/>
            </w:pPr>
            <w:r w:rsidRPr="00AB7182">
              <w:t>-</w:t>
            </w:r>
          </w:p>
        </w:tc>
      </w:tr>
      <w:tr w:rsidR="009114E1" w:rsidRPr="00AB7182" w14:paraId="240FA3AF" w14:textId="77777777">
        <w:trPr>
          <w:cantSplit/>
        </w:trPr>
        <w:tc>
          <w:tcPr>
            <w:tcW w:w="1744" w:type="dxa"/>
          </w:tcPr>
          <w:p w14:paraId="14977320" w14:textId="77777777" w:rsidR="009114E1" w:rsidRPr="00AB7182" w:rsidRDefault="009114E1" w:rsidP="009114E1">
            <w:pPr>
              <w:pStyle w:val="TAH"/>
            </w:pPr>
            <w:r w:rsidRPr="00AB7182">
              <w:t xml:space="preserve">Signals </w:t>
            </w:r>
          </w:p>
        </w:tc>
        <w:tc>
          <w:tcPr>
            <w:tcW w:w="1851" w:type="dxa"/>
          </w:tcPr>
          <w:p w14:paraId="11285D68" w14:textId="77777777" w:rsidR="009114E1" w:rsidRPr="00AB7182" w:rsidRDefault="009114E1" w:rsidP="009114E1">
            <w:pPr>
              <w:pStyle w:val="TAH"/>
            </w:pPr>
            <w:r w:rsidRPr="00AB7182">
              <w:t>Mandatory/</w:t>
            </w:r>
          </w:p>
          <w:p w14:paraId="54941CE5" w14:textId="77777777" w:rsidR="009114E1" w:rsidRPr="00AB7182" w:rsidRDefault="009114E1" w:rsidP="009114E1">
            <w:pPr>
              <w:pStyle w:val="TAH"/>
            </w:pPr>
            <w:r w:rsidRPr="00AB7182">
              <w:t>Optional</w:t>
            </w:r>
          </w:p>
        </w:tc>
        <w:tc>
          <w:tcPr>
            <w:tcW w:w="3887" w:type="dxa"/>
            <w:gridSpan w:val="3"/>
          </w:tcPr>
          <w:p w14:paraId="51256D49" w14:textId="77777777" w:rsidR="009114E1" w:rsidRPr="00AB7182" w:rsidRDefault="009114E1" w:rsidP="009114E1">
            <w:pPr>
              <w:pStyle w:val="TAH"/>
            </w:pPr>
            <w:r w:rsidRPr="00AB7182">
              <w:t>Used in command:</w:t>
            </w:r>
          </w:p>
        </w:tc>
        <w:tc>
          <w:tcPr>
            <w:tcW w:w="2407" w:type="dxa"/>
          </w:tcPr>
          <w:p w14:paraId="23DE592C" w14:textId="77777777" w:rsidR="009114E1" w:rsidRPr="00AB7182" w:rsidRDefault="009114E1" w:rsidP="009114E1">
            <w:pPr>
              <w:pStyle w:val="TAH"/>
            </w:pPr>
            <w:r w:rsidRPr="00AB7182">
              <w:t>Duration Provisioned Value:</w:t>
            </w:r>
          </w:p>
        </w:tc>
      </w:tr>
      <w:tr w:rsidR="009114E1" w:rsidRPr="00AB7182" w14:paraId="690B6739" w14:textId="77777777">
        <w:trPr>
          <w:cantSplit/>
        </w:trPr>
        <w:tc>
          <w:tcPr>
            <w:tcW w:w="1744" w:type="dxa"/>
            <w:vMerge w:val="restart"/>
          </w:tcPr>
          <w:p w14:paraId="07073AFB" w14:textId="77777777" w:rsidR="009114E1" w:rsidRPr="00AB7182" w:rsidRDefault="009114E1" w:rsidP="009114E1">
            <w:pPr>
              <w:pStyle w:val="TAC"/>
              <w:rPr>
                <w:b/>
                <w:bCs/>
              </w:rPr>
            </w:pPr>
            <w:r w:rsidRPr="00AB7182">
              <w:t>None</w:t>
            </w:r>
          </w:p>
        </w:tc>
        <w:tc>
          <w:tcPr>
            <w:tcW w:w="1851" w:type="dxa"/>
          </w:tcPr>
          <w:p w14:paraId="3B6E70D2" w14:textId="77777777" w:rsidR="009114E1" w:rsidRPr="00AB7182" w:rsidRDefault="009114E1" w:rsidP="009114E1">
            <w:pPr>
              <w:pStyle w:val="TAC"/>
              <w:rPr>
                <w:b/>
                <w:bCs/>
              </w:rPr>
            </w:pPr>
            <w:r w:rsidRPr="00AB7182">
              <w:t>-</w:t>
            </w:r>
          </w:p>
        </w:tc>
        <w:tc>
          <w:tcPr>
            <w:tcW w:w="3887" w:type="dxa"/>
            <w:gridSpan w:val="3"/>
          </w:tcPr>
          <w:p w14:paraId="16EB06A0" w14:textId="77777777" w:rsidR="009114E1" w:rsidRPr="00AB7182" w:rsidRDefault="009114E1" w:rsidP="009114E1">
            <w:pPr>
              <w:pStyle w:val="TAC"/>
              <w:rPr>
                <w:b/>
                <w:bCs/>
              </w:rPr>
            </w:pPr>
            <w:r w:rsidRPr="00AB7182">
              <w:t>-</w:t>
            </w:r>
          </w:p>
        </w:tc>
        <w:tc>
          <w:tcPr>
            <w:tcW w:w="2407" w:type="dxa"/>
          </w:tcPr>
          <w:p w14:paraId="5169F5E6" w14:textId="77777777" w:rsidR="009114E1" w:rsidRPr="00AB7182" w:rsidRDefault="009114E1" w:rsidP="009114E1">
            <w:pPr>
              <w:pStyle w:val="TAC"/>
              <w:jc w:val="left"/>
              <w:rPr>
                <w:b/>
                <w:bCs/>
              </w:rPr>
            </w:pPr>
            <w:r w:rsidRPr="00AB7182">
              <w:t>-</w:t>
            </w:r>
          </w:p>
        </w:tc>
      </w:tr>
      <w:tr w:rsidR="009114E1" w:rsidRPr="00AB7182" w14:paraId="2FAC3D0E" w14:textId="77777777">
        <w:trPr>
          <w:cantSplit/>
        </w:trPr>
        <w:tc>
          <w:tcPr>
            <w:tcW w:w="1744" w:type="dxa"/>
            <w:vMerge/>
          </w:tcPr>
          <w:p w14:paraId="7583DA68" w14:textId="77777777" w:rsidR="009114E1" w:rsidRPr="00AB7182" w:rsidRDefault="009114E1" w:rsidP="009114E1">
            <w:pPr>
              <w:pStyle w:val="enumlev2"/>
              <w:ind w:left="0" w:firstLine="34"/>
              <w:rPr>
                <w:b/>
                <w:bCs/>
              </w:rPr>
            </w:pPr>
          </w:p>
        </w:tc>
        <w:tc>
          <w:tcPr>
            <w:tcW w:w="1851" w:type="dxa"/>
          </w:tcPr>
          <w:p w14:paraId="5E5ECCC7" w14:textId="77777777" w:rsidR="009114E1" w:rsidRPr="00AB7182" w:rsidRDefault="009114E1" w:rsidP="009114E1">
            <w:pPr>
              <w:pStyle w:val="TAH"/>
            </w:pPr>
            <w:r w:rsidRPr="00AB7182">
              <w:t>Signal Parameters</w:t>
            </w:r>
          </w:p>
        </w:tc>
        <w:tc>
          <w:tcPr>
            <w:tcW w:w="1961" w:type="dxa"/>
          </w:tcPr>
          <w:p w14:paraId="75E2D804" w14:textId="77777777" w:rsidR="009114E1" w:rsidRPr="00AB7182" w:rsidRDefault="009114E1" w:rsidP="009114E1">
            <w:pPr>
              <w:pStyle w:val="TAH"/>
            </w:pPr>
            <w:r w:rsidRPr="00AB7182">
              <w:t>Mandatory/</w:t>
            </w:r>
          </w:p>
          <w:p w14:paraId="1A85F69C" w14:textId="77777777" w:rsidR="009114E1" w:rsidRPr="00AB7182" w:rsidRDefault="009114E1" w:rsidP="009114E1">
            <w:pPr>
              <w:pStyle w:val="TAH"/>
            </w:pPr>
            <w:r w:rsidRPr="00AB7182">
              <w:t>Optional</w:t>
            </w:r>
          </w:p>
        </w:tc>
        <w:tc>
          <w:tcPr>
            <w:tcW w:w="1926" w:type="dxa"/>
            <w:gridSpan w:val="2"/>
          </w:tcPr>
          <w:p w14:paraId="20527A8B" w14:textId="77777777" w:rsidR="009114E1" w:rsidRPr="00AB7182" w:rsidRDefault="009114E1" w:rsidP="009114E1">
            <w:pPr>
              <w:pStyle w:val="TAH"/>
            </w:pPr>
            <w:r w:rsidRPr="00AB7182">
              <w:t>Supported</w:t>
            </w:r>
          </w:p>
          <w:p w14:paraId="1733DEFF" w14:textId="77777777" w:rsidR="009114E1" w:rsidRPr="00AB7182" w:rsidRDefault="009114E1" w:rsidP="009114E1">
            <w:pPr>
              <w:pStyle w:val="TAH"/>
            </w:pPr>
            <w:r w:rsidRPr="00AB7182">
              <w:t>Values:</w:t>
            </w:r>
          </w:p>
        </w:tc>
        <w:tc>
          <w:tcPr>
            <w:tcW w:w="2407" w:type="dxa"/>
          </w:tcPr>
          <w:p w14:paraId="3BFE8E77" w14:textId="77777777" w:rsidR="009114E1" w:rsidRPr="00AB7182" w:rsidRDefault="009114E1" w:rsidP="009114E1">
            <w:pPr>
              <w:pStyle w:val="TAH"/>
            </w:pPr>
            <w:r w:rsidRPr="00AB7182">
              <w:t>Duration Provisioned Value:</w:t>
            </w:r>
          </w:p>
        </w:tc>
      </w:tr>
      <w:tr w:rsidR="009114E1" w:rsidRPr="00AB7182" w14:paraId="1B0AB6F6" w14:textId="77777777">
        <w:trPr>
          <w:cantSplit/>
        </w:trPr>
        <w:tc>
          <w:tcPr>
            <w:tcW w:w="1744" w:type="dxa"/>
            <w:vMerge/>
          </w:tcPr>
          <w:p w14:paraId="7DAF030C" w14:textId="77777777" w:rsidR="009114E1" w:rsidRPr="00AB7182" w:rsidRDefault="009114E1" w:rsidP="009114E1">
            <w:pPr>
              <w:pStyle w:val="enumlev2"/>
              <w:ind w:left="0" w:firstLine="34"/>
              <w:rPr>
                <w:b/>
                <w:bCs/>
              </w:rPr>
            </w:pPr>
          </w:p>
        </w:tc>
        <w:tc>
          <w:tcPr>
            <w:tcW w:w="1851" w:type="dxa"/>
          </w:tcPr>
          <w:p w14:paraId="3E14CFB5" w14:textId="77777777" w:rsidR="009114E1" w:rsidRPr="00AB7182" w:rsidRDefault="009114E1" w:rsidP="009114E1">
            <w:pPr>
              <w:pStyle w:val="TAC"/>
              <w:rPr>
                <w:b/>
                <w:bCs/>
              </w:rPr>
            </w:pPr>
            <w:r w:rsidRPr="00AB7182">
              <w:t>-</w:t>
            </w:r>
          </w:p>
        </w:tc>
        <w:tc>
          <w:tcPr>
            <w:tcW w:w="1961" w:type="dxa"/>
          </w:tcPr>
          <w:p w14:paraId="3F711F68" w14:textId="77777777" w:rsidR="009114E1" w:rsidRPr="00AB7182" w:rsidRDefault="009114E1" w:rsidP="009114E1">
            <w:pPr>
              <w:pStyle w:val="TAC"/>
              <w:rPr>
                <w:b/>
                <w:bCs/>
              </w:rPr>
            </w:pPr>
            <w:r w:rsidRPr="00AB7182">
              <w:t>-</w:t>
            </w:r>
          </w:p>
        </w:tc>
        <w:tc>
          <w:tcPr>
            <w:tcW w:w="1926" w:type="dxa"/>
            <w:gridSpan w:val="2"/>
          </w:tcPr>
          <w:p w14:paraId="71CEABA6" w14:textId="77777777" w:rsidR="009114E1" w:rsidRPr="00AB7182" w:rsidRDefault="009114E1" w:rsidP="009114E1">
            <w:pPr>
              <w:pStyle w:val="TAC"/>
            </w:pPr>
            <w:r w:rsidRPr="00AB7182">
              <w:t>-</w:t>
            </w:r>
          </w:p>
        </w:tc>
        <w:tc>
          <w:tcPr>
            <w:tcW w:w="2407" w:type="dxa"/>
          </w:tcPr>
          <w:p w14:paraId="209BFB77" w14:textId="77777777" w:rsidR="009114E1" w:rsidRPr="00AB7182" w:rsidRDefault="009114E1" w:rsidP="009114E1">
            <w:pPr>
              <w:pStyle w:val="TAC"/>
              <w:rPr>
                <w:b/>
                <w:bCs/>
              </w:rPr>
            </w:pPr>
            <w:r w:rsidRPr="00AB7182">
              <w:t>-</w:t>
            </w:r>
          </w:p>
        </w:tc>
      </w:tr>
      <w:tr w:rsidR="009114E1" w:rsidRPr="00AB7182" w14:paraId="43385682" w14:textId="77777777">
        <w:trPr>
          <w:cantSplit/>
        </w:trPr>
        <w:tc>
          <w:tcPr>
            <w:tcW w:w="1744" w:type="dxa"/>
          </w:tcPr>
          <w:p w14:paraId="0519ADB9" w14:textId="77777777" w:rsidR="009114E1" w:rsidRPr="00AB7182" w:rsidRDefault="009114E1" w:rsidP="009114E1">
            <w:pPr>
              <w:pStyle w:val="TAH"/>
            </w:pPr>
            <w:r w:rsidRPr="00AB7182">
              <w:t>Events</w:t>
            </w:r>
          </w:p>
        </w:tc>
        <w:tc>
          <w:tcPr>
            <w:tcW w:w="1851" w:type="dxa"/>
          </w:tcPr>
          <w:p w14:paraId="452A4815" w14:textId="77777777" w:rsidR="009114E1" w:rsidRPr="00AB7182" w:rsidRDefault="009114E1" w:rsidP="009114E1">
            <w:pPr>
              <w:pStyle w:val="TAH"/>
            </w:pPr>
            <w:r w:rsidRPr="00AB7182">
              <w:t>Mandatory/</w:t>
            </w:r>
          </w:p>
          <w:p w14:paraId="021C181D" w14:textId="77777777" w:rsidR="009114E1" w:rsidRPr="00AB7182" w:rsidRDefault="009114E1" w:rsidP="009114E1">
            <w:pPr>
              <w:pStyle w:val="TAH"/>
            </w:pPr>
            <w:r w:rsidRPr="00AB7182">
              <w:t>Optional</w:t>
            </w:r>
          </w:p>
        </w:tc>
        <w:tc>
          <w:tcPr>
            <w:tcW w:w="6294" w:type="dxa"/>
            <w:gridSpan w:val="4"/>
          </w:tcPr>
          <w:p w14:paraId="0AD5B2C8" w14:textId="77777777" w:rsidR="009114E1" w:rsidRPr="00AB7182" w:rsidRDefault="009114E1" w:rsidP="009114E1">
            <w:pPr>
              <w:pStyle w:val="TAH"/>
            </w:pPr>
            <w:r w:rsidRPr="00AB7182">
              <w:t>Used in command:</w:t>
            </w:r>
          </w:p>
        </w:tc>
      </w:tr>
      <w:tr w:rsidR="009114E1" w:rsidRPr="00AB7182" w14:paraId="4D1EBFD1" w14:textId="77777777">
        <w:trPr>
          <w:cantSplit/>
        </w:trPr>
        <w:tc>
          <w:tcPr>
            <w:tcW w:w="1744" w:type="dxa"/>
            <w:vMerge w:val="restart"/>
          </w:tcPr>
          <w:p w14:paraId="635B9E5E" w14:textId="77777777" w:rsidR="009114E1" w:rsidRPr="00AB7182" w:rsidRDefault="009114E1" w:rsidP="009114E1">
            <w:pPr>
              <w:pStyle w:val="TAC"/>
              <w:rPr>
                <w:b/>
                <w:bCs/>
              </w:rPr>
            </w:pPr>
            <w:r w:rsidRPr="00AB7182">
              <w:t>MG Congestion, chp/mgcon(0x0001)</w:t>
            </w:r>
          </w:p>
        </w:tc>
        <w:tc>
          <w:tcPr>
            <w:tcW w:w="1851" w:type="dxa"/>
          </w:tcPr>
          <w:p w14:paraId="4CD7754F" w14:textId="77777777" w:rsidR="009114E1" w:rsidRPr="00AB7182" w:rsidRDefault="009114E1" w:rsidP="009114E1">
            <w:pPr>
              <w:pStyle w:val="TAC"/>
              <w:rPr>
                <w:b/>
                <w:bCs/>
              </w:rPr>
            </w:pPr>
            <w:r w:rsidRPr="00AB7182">
              <w:t>M/</w:t>
            </w:r>
          </w:p>
        </w:tc>
        <w:tc>
          <w:tcPr>
            <w:tcW w:w="6294" w:type="dxa"/>
            <w:gridSpan w:val="4"/>
          </w:tcPr>
          <w:p w14:paraId="00BC2687" w14:textId="77777777" w:rsidR="009114E1" w:rsidRPr="00AB7182" w:rsidRDefault="00743CEC" w:rsidP="009114E1">
            <w:pPr>
              <w:pStyle w:val="TAC"/>
              <w:rPr>
                <w:b/>
                <w:bCs/>
              </w:rPr>
            </w:pPr>
            <w:r w:rsidRPr="00AB7182">
              <w:t xml:space="preserve">MOD, </w:t>
            </w:r>
            <w:r w:rsidR="009114E1" w:rsidRPr="00AB7182">
              <w:t xml:space="preserve">NOTIFY </w:t>
            </w:r>
          </w:p>
        </w:tc>
      </w:tr>
      <w:tr w:rsidR="009114E1" w:rsidRPr="00AB7182" w14:paraId="36ABD7C5" w14:textId="77777777">
        <w:trPr>
          <w:cantSplit/>
        </w:trPr>
        <w:tc>
          <w:tcPr>
            <w:tcW w:w="1744" w:type="dxa"/>
            <w:vMerge/>
          </w:tcPr>
          <w:p w14:paraId="2FB1864D" w14:textId="77777777" w:rsidR="009114E1" w:rsidRPr="00AB7182" w:rsidRDefault="009114E1" w:rsidP="009114E1">
            <w:pPr>
              <w:pStyle w:val="enumlev2"/>
              <w:ind w:left="0" w:firstLine="34"/>
              <w:rPr>
                <w:b/>
                <w:bCs/>
              </w:rPr>
            </w:pPr>
          </w:p>
        </w:tc>
        <w:tc>
          <w:tcPr>
            <w:tcW w:w="1851" w:type="dxa"/>
          </w:tcPr>
          <w:p w14:paraId="487A00F4" w14:textId="77777777" w:rsidR="009114E1" w:rsidRPr="00AB7182" w:rsidRDefault="009114E1" w:rsidP="009114E1">
            <w:pPr>
              <w:pStyle w:val="TAH"/>
            </w:pPr>
            <w:r w:rsidRPr="00AB7182">
              <w:t>Event</w:t>
            </w:r>
          </w:p>
          <w:p w14:paraId="0B836756" w14:textId="77777777" w:rsidR="009114E1" w:rsidRPr="00AB7182" w:rsidRDefault="009114E1" w:rsidP="009114E1">
            <w:pPr>
              <w:pStyle w:val="TAH"/>
            </w:pPr>
            <w:r w:rsidRPr="00AB7182">
              <w:t>Parameters</w:t>
            </w:r>
          </w:p>
        </w:tc>
        <w:tc>
          <w:tcPr>
            <w:tcW w:w="1961" w:type="dxa"/>
          </w:tcPr>
          <w:p w14:paraId="4B2007C9" w14:textId="77777777" w:rsidR="009114E1" w:rsidRPr="00AB7182" w:rsidRDefault="009114E1" w:rsidP="009114E1">
            <w:pPr>
              <w:pStyle w:val="TAH"/>
            </w:pPr>
            <w:r w:rsidRPr="00AB7182">
              <w:t>Mandatory/</w:t>
            </w:r>
          </w:p>
          <w:p w14:paraId="26D7970B" w14:textId="77777777" w:rsidR="009114E1" w:rsidRPr="00AB7182" w:rsidRDefault="009114E1" w:rsidP="009114E1">
            <w:pPr>
              <w:pStyle w:val="TAH"/>
            </w:pPr>
            <w:r w:rsidRPr="00AB7182">
              <w:t>Optional</w:t>
            </w:r>
          </w:p>
        </w:tc>
        <w:tc>
          <w:tcPr>
            <w:tcW w:w="1926" w:type="dxa"/>
            <w:gridSpan w:val="2"/>
          </w:tcPr>
          <w:p w14:paraId="37CA3F7D" w14:textId="77777777" w:rsidR="009114E1" w:rsidRPr="00AB7182" w:rsidRDefault="009114E1" w:rsidP="009114E1">
            <w:pPr>
              <w:pStyle w:val="TAH"/>
            </w:pPr>
            <w:r w:rsidRPr="00AB7182">
              <w:t>Supported</w:t>
            </w:r>
          </w:p>
          <w:p w14:paraId="64F2649E" w14:textId="77777777" w:rsidR="009114E1" w:rsidRPr="00AB7182" w:rsidRDefault="009114E1" w:rsidP="009114E1">
            <w:pPr>
              <w:pStyle w:val="TAH"/>
            </w:pPr>
            <w:r w:rsidRPr="00AB7182">
              <w:t>Values:</w:t>
            </w:r>
          </w:p>
        </w:tc>
        <w:tc>
          <w:tcPr>
            <w:tcW w:w="2407" w:type="dxa"/>
          </w:tcPr>
          <w:p w14:paraId="420AE2CE" w14:textId="77777777" w:rsidR="009114E1" w:rsidRPr="00AB7182" w:rsidRDefault="009114E1" w:rsidP="009114E1">
            <w:pPr>
              <w:pStyle w:val="TAH"/>
            </w:pPr>
            <w:r w:rsidRPr="00AB7182">
              <w:t>Provisioned Value:</w:t>
            </w:r>
          </w:p>
        </w:tc>
      </w:tr>
      <w:tr w:rsidR="009114E1" w:rsidRPr="00AB7182" w14:paraId="10BDEFBD" w14:textId="77777777">
        <w:trPr>
          <w:cantSplit/>
        </w:trPr>
        <w:tc>
          <w:tcPr>
            <w:tcW w:w="1744" w:type="dxa"/>
            <w:vMerge/>
          </w:tcPr>
          <w:p w14:paraId="79817FB9" w14:textId="77777777" w:rsidR="009114E1" w:rsidRPr="00AB7182" w:rsidRDefault="009114E1" w:rsidP="009114E1">
            <w:pPr>
              <w:pStyle w:val="enumlev2"/>
              <w:ind w:left="0" w:firstLine="34"/>
              <w:rPr>
                <w:b/>
                <w:bCs/>
              </w:rPr>
            </w:pPr>
          </w:p>
        </w:tc>
        <w:tc>
          <w:tcPr>
            <w:tcW w:w="1851" w:type="dxa"/>
          </w:tcPr>
          <w:p w14:paraId="780DD045" w14:textId="77777777" w:rsidR="009114E1" w:rsidRPr="00AB7182" w:rsidRDefault="009114E1" w:rsidP="009114E1">
            <w:pPr>
              <w:pStyle w:val="TAC"/>
              <w:rPr>
                <w:b/>
                <w:bCs/>
              </w:rPr>
            </w:pPr>
            <w:r w:rsidRPr="00AB7182">
              <w:t>None</w:t>
            </w:r>
          </w:p>
        </w:tc>
        <w:tc>
          <w:tcPr>
            <w:tcW w:w="1961" w:type="dxa"/>
          </w:tcPr>
          <w:p w14:paraId="44FBCED8" w14:textId="77777777" w:rsidR="009114E1" w:rsidRPr="00AB7182" w:rsidRDefault="009114E1" w:rsidP="009114E1">
            <w:pPr>
              <w:pStyle w:val="TAC"/>
              <w:rPr>
                <w:b/>
                <w:bCs/>
              </w:rPr>
            </w:pPr>
            <w:r w:rsidRPr="00AB7182">
              <w:t>-</w:t>
            </w:r>
          </w:p>
        </w:tc>
        <w:tc>
          <w:tcPr>
            <w:tcW w:w="1926" w:type="dxa"/>
            <w:gridSpan w:val="2"/>
          </w:tcPr>
          <w:p w14:paraId="0B3AFDFA" w14:textId="77777777" w:rsidR="009114E1" w:rsidRPr="00AB7182" w:rsidRDefault="009114E1" w:rsidP="009114E1">
            <w:pPr>
              <w:pStyle w:val="TAC"/>
            </w:pPr>
            <w:r w:rsidRPr="00AB7182">
              <w:t>-</w:t>
            </w:r>
          </w:p>
        </w:tc>
        <w:tc>
          <w:tcPr>
            <w:tcW w:w="2407" w:type="dxa"/>
          </w:tcPr>
          <w:p w14:paraId="712E1A90" w14:textId="77777777" w:rsidR="009114E1" w:rsidRPr="00AB7182" w:rsidRDefault="009114E1" w:rsidP="009114E1">
            <w:pPr>
              <w:pStyle w:val="TAC"/>
              <w:rPr>
                <w:b/>
                <w:bCs/>
              </w:rPr>
            </w:pPr>
            <w:r w:rsidRPr="00AB7182">
              <w:t>-</w:t>
            </w:r>
          </w:p>
        </w:tc>
      </w:tr>
      <w:tr w:rsidR="009114E1" w:rsidRPr="00AB7182" w14:paraId="40CBF867" w14:textId="77777777">
        <w:trPr>
          <w:cantSplit/>
        </w:trPr>
        <w:tc>
          <w:tcPr>
            <w:tcW w:w="1744" w:type="dxa"/>
            <w:vMerge/>
          </w:tcPr>
          <w:p w14:paraId="61A2EF03" w14:textId="77777777" w:rsidR="009114E1" w:rsidRPr="00AB7182" w:rsidRDefault="009114E1" w:rsidP="009114E1">
            <w:pPr>
              <w:pStyle w:val="enumlev2"/>
              <w:ind w:left="0" w:firstLine="34"/>
              <w:rPr>
                <w:b/>
                <w:bCs/>
              </w:rPr>
            </w:pPr>
          </w:p>
        </w:tc>
        <w:tc>
          <w:tcPr>
            <w:tcW w:w="1851" w:type="dxa"/>
          </w:tcPr>
          <w:p w14:paraId="42B83FA0" w14:textId="77777777" w:rsidR="009114E1" w:rsidRPr="00AB7182" w:rsidRDefault="009114E1" w:rsidP="009114E1">
            <w:pPr>
              <w:pStyle w:val="TAH"/>
            </w:pPr>
            <w:r w:rsidRPr="00AB7182">
              <w:t>ObservedEvent</w:t>
            </w:r>
          </w:p>
          <w:p w14:paraId="316DA86E" w14:textId="77777777" w:rsidR="009114E1" w:rsidRPr="00AB7182" w:rsidRDefault="009114E1" w:rsidP="009114E1">
            <w:pPr>
              <w:pStyle w:val="TAH"/>
            </w:pPr>
            <w:r w:rsidRPr="00AB7182">
              <w:t>Parameters</w:t>
            </w:r>
          </w:p>
        </w:tc>
        <w:tc>
          <w:tcPr>
            <w:tcW w:w="1961" w:type="dxa"/>
          </w:tcPr>
          <w:p w14:paraId="56E34C7E" w14:textId="77777777" w:rsidR="009114E1" w:rsidRPr="00AB7182" w:rsidRDefault="009114E1" w:rsidP="009114E1">
            <w:pPr>
              <w:pStyle w:val="TAH"/>
            </w:pPr>
            <w:r w:rsidRPr="00AB7182">
              <w:t>Mandatory/</w:t>
            </w:r>
          </w:p>
          <w:p w14:paraId="68FA5104" w14:textId="77777777" w:rsidR="009114E1" w:rsidRPr="00AB7182" w:rsidRDefault="009114E1" w:rsidP="009114E1">
            <w:pPr>
              <w:pStyle w:val="TAH"/>
            </w:pPr>
            <w:r w:rsidRPr="00AB7182">
              <w:t>Optional</w:t>
            </w:r>
          </w:p>
        </w:tc>
        <w:tc>
          <w:tcPr>
            <w:tcW w:w="1926" w:type="dxa"/>
            <w:gridSpan w:val="2"/>
          </w:tcPr>
          <w:p w14:paraId="6602FF16" w14:textId="77777777" w:rsidR="009114E1" w:rsidRPr="00AB7182" w:rsidRDefault="009114E1" w:rsidP="009114E1">
            <w:pPr>
              <w:pStyle w:val="TAH"/>
            </w:pPr>
            <w:r w:rsidRPr="00AB7182">
              <w:t>Supported</w:t>
            </w:r>
          </w:p>
          <w:p w14:paraId="1C00D9C4" w14:textId="77777777" w:rsidR="009114E1" w:rsidRPr="00AB7182" w:rsidRDefault="009114E1" w:rsidP="009114E1">
            <w:pPr>
              <w:pStyle w:val="TAH"/>
            </w:pPr>
            <w:r w:rsidRPr="00AB7182">
              <w:t>Values:</w:t>
            </w:r>
          </w:p>
        </w:tc>
        <w:tc>
          <w:tcPr>
            <w:tcW w:w="2407" w:type="dxa"/>
          </w:tcPr>
          <w:p w14:paraId="67AF07D2" w14:textId="77777777" w:rsidR="009114E1" w:rsidRPr="00AB7182" w:rsidRDefault="009114E1" w:rsidP="009114E1">
            <w:pPr>
              <w:pStyle w:val="TAH"/>
            </w:pPr>
            <w:r w:rsidRPr="00AB7182">
              <w:t>Provisioned Value:</w:t>
            </w:r>
          </w:p>
        </w:tc>
      </w:tr>
      <w:tr w:rsidR="009114E1" w:rsidRPr="00AB7182" w14:paraId="2E51377E" w14:textId="77777777">
        <w:trPr>
          <w:cantSplit/>
        </w:trPr>
        <w:tc>
          <w:tcPr>
            <w:tcW w:w="1744" w:type="dxa"/>
            <w:vMerge/>
          </w:tcPr>
          <w:p w14:paraId="6C055D95" w14:textId="77777777" w:rsidR="009114E1" w:rsidRPr="00AB7182" w:rsidRDefault="009114E1" w:rsidP="009114E1">
            <w:pPr>
              <w:pStyle w:val="enumlev2"/>
              <w:ind w:left="0" w:firstLine="34"/>
              <w:rPr>
                <w:b/>
                <w:bCs/>
              </w:rPr>
            </w:pPr>
          </w:p>
        </w:tc>
        <w:tc>
          <w:tcPr>
            <w:tcW w:w="1851" w:type="dxa"/>
          </w:tcPr>
          <w:p w14:paraId="24E418FD" w14:textId="77777777" w:rsidR="009114E1" w:rsidRPr="00AB7182" w:rsidRDefault="009114E1" w:rsidP="009114E1">
            <w:pPr>
              <w:pStyle w:val="TAC"/>
            </w:pPr>
            <w:r w:rsidRPr="00AB7182">
              <w:t>Reduction</w:t>
            </w:r>
          </w:p>
          <w:p w14:paraId="5D9F5F20" w14:textId="77777777" w:rsidR="009114E1" w:rsidRPr="00AB7182" w:rsidRDefault="009114E1" w:rsidP="009114E1">
            <w:pPr>
              <w:pStyle w:val="TAC"/>
            </w:pPr>
            <w:r w:rsidRPr="00AB7182">
              <w:t>(0x0001)</w:t>
            </w:r>
          </w:p>
        </w:tc>
        <w:tc>
          <w:tcPr>
            <w:tcW w:w="1961" w:type="dxa"/>
          </w:tcPr>
          <w:p w14:paraId="461137D3" w14:textId="77777777" w:rsidR="009114E1" w:rsidRPr="00AB7182" w:rsidRDefault="009114E1" w:rsidP="009114E1">
            <w:pPr>
              <w:pStyle w:val="TAC"/>
            </w:pPr>
            <w:r w:rsidRPr="00AB7182">
              <w:t>M</w:t>
            </w:r>
          </w:p>
        </w:tc>
        <w:tc>
          <w:tcPr>
            <w:tcW w:w="1926" w:type="dxa"/>
            <w:gridSpan w:val="2"/>
          </w:tcPr>
          <w:p w14:paraId="1D977465" w14:textId="77777777" w:rsidR="009114E1" w:rsidRPr="00AB7182" w:rsidRDefault="009114E1" w:rsidP="009114E1">
            <w:pPr>
              <w:pStyle w:val="TAC"/>
            </w:pPr>
            <w:r w:rsidRPr="00AB7182">
              <w:t>0-100</w:t>
            </w:r>
          </w:p>
        </w:tc>
        <w:tc>
          <w:tcPr>
            <w:tcW w:w="2407" w:type="dxa"/>
          </w:tcPr>
          <w:p w14:paraId="5658F8E4" w14:textId="77777777" w:rsidR="009114E1" w:rsidRPr="00AB7182" w:rsidRDefault="009114E1" w:rsidP="009114E1">
            <w:pPr>
              <w:pStyle w:val="TAC"/>
            </w:pPr>
            <w:r w:rsidRPr="00AB7182">
              <w:t>Not Applicable</w:t>
            </w:r>
          </w:p>
        </w:tc>
      </w:tr>
      <w:tr w:rsidR="009114E1" w:rsidRPr="00AB7182" w14:paraId="6431CC71" w14:textId="77777777">
        <w:trPr>
          <w:cantSplit/>
        </w:trPr>
        <w:tc>
          <w:tcPr>
            <w:tcW w:w="1744" w:type="dxa"/>
          </w:tcPr>
          <w:p w14:paraId="7CCAAF7E" w14:textId="77777777" w:rsidR="009114E1" w:rsidRPr="00AB7182" w:rsidRDefault="009114E1" w:rsidP="009114E1">
            <w:pPr>
              <w:pStyle w:val="TAH"/>
            </w:pPr>
            <w:r w:rsidRPr="00AB7182">
              <w:t>Statistics</w:t>
            </w:r>
          </w:p>
        </w:tc>
        <w:tc>
          <w:tcPr>
            <w:tcW w:w="1851" w:type="dxa"/>
          </w:tcPr>
          <w:p w14:paraId="06BB62FF" w14:textId="77777777" w:rsidR="009114E1" w:rsidRPr="00AB7182" w:rsidRDefault="009114E1" w:rsidP="009114E1">
            <w:pPr>
              <w:pStyle w:val="TAH"/>
            </w:pPr>
            <w:r w:rsidRPr="00AB7182">
              <w:t>Mandatory/</w:t>
            </w:r>
          </w:p>
          <w:p w14:paraId="5DD18B9B" w14:textId="77777777" w:rsidR="009114E1" w:rsidRPr="00AB7182" w:rsidRDefault="009114E1" w:rsidP="009114E1">
            <w:pPr>
              <w:pStyle w:val="TAH"/>
            </w:pPr>
            <w:r w:rsidRPr="00AB7182">
              <w:t>Optional</w:t>
            </w:r>
          </w:p>
        </w:tc>
        <w:tc>
          <w:tcPr>
            <w:tcW w:w="2861" w:type="dxa"/>
            <w:gridSpan w:val="2"/>
          </w:tcPr>
          <w:p w14:paraId="4AE59146" w14:textId="77777777" w:rsidR="009114E1" w:rsidRPr="00AB7182" w:rsidRDefault="009114E1" w:rsidP="009114E1">
            <w:pPr>
              <w:pStyle w:val="TAH"/>
            </w:pPr>
            <w:r w:rsidRPr="00AB7182">
              <w:t>Used in command:</w:t>
            </w:r>
          </w:p>
        </w:tc>
        <w:tc>
          <w:tcPr>
            <w:tcW w:w="3433" w:type="dxa"/>
            <w:gridSpan w:val="2"/>
          </w:tcPr>
          <w:p w14:paraId="64030DB5" w14:textId="77777777" w:rsidR="009114E1" w:rsidRPr="00AB7182" w:rsidRDefault="009114E1" w:rsidP="009114E1">
            <w:pPr>
              <w:pStyle w:val="TAH"/>
            </w:pPr>
            <w:r w:rsidRPr="00AB7182">
              <w:t>Supported Values:</w:t>
            </w:r>
          </w:p>
        </w:tc>
      </w:tr>
      <w:tr w:rsidR="009114E1" w:rsidRPr="00AB7182" w14:paraId="2BA61672" w14:textId="77777777">
        <w:trPr>
          <w:cantSplit/>
        </w:trPr>
        <w:tc>
          <w:tcPr>
            <w:tcW w:w="1744" w:type="dxa"/>
          </w:tcPr>
          <w:p w14:paraId="657CF645" w14:textId="77777777" w:rsidR="009114E1" w:rsidRPr="00AB7182" w:rsidRDefault="009114E1" w:rsidP="009114E1">
            <w:pPr>
              <w:pStyle w:val="TAC"/>
            </w:pPr>
            <w:r w:rsidRPr="00AB7182">
              <w:t>None</w:t>
            </w:r>
          </w:p>
        </w:tc>
        <w:tc>
          <w:tcPr>
            <w:tcW w:w="1851" w:type="dxa"/>
          </w:tcPr>
          <w:p w14:paraId="0600B280" w14:textId="77777777" w:rsidR="009114E1" w:rsidRPr="00AB7182" w:rsidRDefault="009114E1" w:rsidP="009114E1">
            <w:pPr>
              <w:pStyle w:val="TAC"/>
            </w:pPr>
            <w:r w:rsidRPr="00AB7182">
              <w:t>-</w:t>
            </w:r>
          </w:p>
        </w:tc>
        <w:tc>
          <w:tcPr>
            <w:tcW w:w="2861" w:type="dxa"/>
            <w:gridSpan w:val="2"/>
          </w:tcPr>
          <w:p w14:paraId="63CC8E85" w14:textId="77777777" w:rsidR="009114E1" w:rsidRPr="00AB7182" w:rsidRDefault="009114E1" w:rsidP="009114E1">
            <w:pPr>
              <w:pStyle w:val="TAC"/>
            </w:pPr>
            <w:r w:rsidRPr="00AB7182">
              <w:t>-</w:t>
            </w:r>
          </w:p>
        </w:tc>
        <w:tc>
          <w:tcPr>
            <w:tcW w:w="3433" w:type="dxa"/>
            <w:gridSpan w:val="2"/>
          </w:tcPr>
          <w:p w14:paraId="39848319" w14:textId="77777777" w:rsidR="009114E1" w:rsidRPr="00AB7182" w:rsidRDefault="009114E1" w:rsidP="009114E1">
            <w:pPr>
              <w:pStyle w:val="TAC"/>
            </w:pPr>
            <w:r w:rsidRPr="00AB7182">
              <w:t>-</w:t>
            </w:r>
          </w:p>
        </w:tc>
      </w:tr>
      <w:tr w:rsidR="009114E1" w:rsidRPr="00AB7182" w14:paraId="34060645" w14:textId="77777777">
        <w:trPr>
          <w:cantSplit/>
        </w:trPr>
        <w:tc>
          <w:tcPr>
            <w:tcW w:w="1744" w:type="dxa"/>
          </w:tcPr>
          <w:p w14:paraId="1DB7EE61" w14:textId="77777777" w:rsidR="009114E1" w:rsidRPr="00AB7182" w:rsidRDefault="009114E1" w:rsidP="009114E1">
            <w:pPr>
              <w:pStyle w:val="TAH"/>
            </w:pPr>
            <w:r w:rsidRPr="00AB7182">
              <w:t>Error Codes</w:t>
            </w:r>
          </w:p>
        </w:tc>
        <w:tc>
          <w:tcPr>
            <w:tcW w:w="8145" w:type="dxa"/>
            <w:gridSpan w:val="5"/>
          </w:tcPr>
          <w:p w14:paraId="3440C659" w14:textId="77777777" w:rsidR="009114E1" w:rsidRPr="00AB7182" w:rsidRDefault="009114E1" w:rsidP="009114E1">
            <w:pPr>
              <w:pStyle w:val="TAH"/>
            </w:pPr>
            <w:r w:rsidRPr="00AB7182">
              <w:t>Mandatory/ Optional</w:t>
            </w:r>
          </w:p>
        </w:tc>
      </w:tr>
      <w:tr w:rsidR="009114E1" w:rsidRPr="00AB7182" w14:paraId="740A41C6" w14:textId="77777777">
        <w:trPr>
          <w:cantSplit/>
        </w:trPr>
        <w:tc>
          <w:tcPr>
            <w:tcW w:w="1744" w:type="dxa"/>
          </w:tcPr>
          <w:p w14:paraId="662B58E9" w14:textId="77777777" w:rsidR="009114E1" w:rsidRPr="00AB7182" w:rsidRDefault="009114E1" w:rsidP="009114E1">
            <w:pPr>
              <w:pStyle w:val="TAC"/>
            </w:pPr>
            <w:r w:rsidRPr="00AB7182">
              <w:t>None</w:t>
            </w:r>
          </w:p>
        </w:tc>
        <w:tc>
          <w:tcPr>
            <w:tcW w:w="8145" w:type="dxa"/>
            <w:gridSpan w:val="5"/>
          </w:tcPr>
          <w:p w14:paraId="27FEC64D" w14:textId="77777777" w:rsidR="009114E1" w:rsidRPr="00AB7182" w:rsidRDefault="009114E1" w:rsidP="009114E1">
            <w:pPr>
              <w:pStyle w:val="TAC"/>
            </w:pPr>
            <w:r w:rsidRPr="00AB7182">
              <w:t>-</w:t>
            </w:r>
          </w:p>
        </w:tc>
      </w:tr>
      <w:bookmarkEnd w:id="136"/>
    </w:tbl>
    <w:p w14:paraId="488A45E9" w14:textId="77777777" w:rsidR="009114E1" w:rsidRPr="00AB7182" w:rsidRDefault="009114E1" w:rsidP="00277D4A"/>
    <w:p w14:paraId="7BA8D495" w14:textId="77777777" w:rsidR="009114E1" w:rsidRPr="00AB7182" w:rsidRDefault="009114E1" w:rsidP="006460F5">
      <w:pPr>
        <w:pStyle w:val="Heading2"/>
      </w:pPr>
      <w:bookmarkStart w:id="137" w:name="_Toc177668489"/>
      <w:r w:rsidRPr="00AB7182">
        <w:t>A.14.7</w:t>
      </w:r>
      <w:r w:rsidR="00E84531" w:rsidRPr="00AB7182">
        <w:tab/>
      </w:r>
      <w:r w:rsidRPr="00AB7182">
        <w:t>Continuity Package</w:t>
      </w:r>
      <w:bookmarkEnd w:id="137"/>
    </w:p>
    <w:p w14:paraId="16F04946" w14:textId="77777777" w:rsidR="009114E1" w:rsidRPr="00AB7182" w:rsidRDefault="009114E1" w:rsidP="00277D4A">
      <w:pPr>
        <w:pStyle w:val="TH"/>
      </w:pPr>
      <w:r w:rsidRPr="00AB7182">
        <w:t>Table A.14.7</w:t>
      </w:r>
      <w:r w:rsidR="00D84BA1" w:rsidRPr="00AB7182">
        <w:t>.1</w:t>
      </w:r>
      <w:r w:rsidRPr="00AB7182">
        <w:t>: Package Usage Information For Basic Continuity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3544624B" w14:textId="77777777">
        <w:trPr>
          <w:cantSplit/>
        </w:trPr>
        <w:tc>
          <w:tcPr>
            <w:tcW w:w="1744" w:type="dxa"/>
          </w:tcPr>
          <w:p w14:paraId="1B37C0B3" w14:textId="77777777" w:rsidR="009114E1" w:rsidRPr="00AB7182" w:rsidRDefault="009114E1" w:rsidP="009114E1">
            <w:pPr>
              <w:pStyle w:val="TAH"/>
            </w:pPr>
            <w:bookmarkStart w:id="138" w:name="MCCQCTEMPBM_00000073"/>
            <w:r w:rsidRPr="00AB7182">
              <w:t xml:space="preserve">Properties </w:t>
            </w:r>
          </w:p>
        </w:tc>
        <w:tc>
          <w:tcPr>
            <w:tcW w:w="1851" w:type="dxa"/>
          </w:tcPr>
          <w:p w14:paraId="44E84455" w14:textId="77777777" w:rsidR="009114E1" w:rsidRPr="00AB7182" w:rsidRDefault="009114E1" w:rsidP="009114E1">
            <w:pPr>
              <w:pStyle w:val="TAH"/>
            </w:pPr>
            <w:r w:rsidRPr="00AB7182">
              <w:t>Mandatory/</w:t>
            </w:r>
          </w:p>
          <w:p w14:paraId="1D92384A" w14:textId="77777777" w:rsidR="009114E1" w:rsidRPr="00AB7182" w:rsidRDefault="009114E1" w:rsidP="009114E1">
            <w:pPr>
              <w:pStyle w:val="TAH"/>
            </w:pPr>
            <w:r w:rsidRPr="00AB7182">
              <w:t>Optional</w:t>
            </w:r>
          </w:p>
        </w:tc>
        <w:tc>
          <w:tcPr>
            <w:tcW w:w="1961" w:type="dxa"/>
          </w:tcPr>
          <w:p w14:paraId="0D862655" w14:textId="77777777" w:rsidR="009114E1" w:rsidRPr="00AB7182" w:rsidRDefault="009114E1" w:rsidP="009114E1">
            <w:pPr>
              <w:pStyle w:val="TAH"/>
            </w:pPr>
            <w:r w:rsidRPr="00AB7182">
              <w:t>Used in command:</w:t>
            </w:r>
          </w:p>
        </w:tc>
        <w:tc>
          <w:tcPr>
            <w:tcW w:w="1926" w:type="dxa"/>
            <w:gridSpan w:val="2"/>
          </w:tcPr>
          <w:p w14:paraId="6E794E3D" w14:textId="77777777" w:rsidR="009114E1" w:rsidRPr="00AB7182" w:rsidRDefault="009114E1" w:rsidP="009114E1">
            <w:pPr>
              <w:pStyle w:val="TAH"/>
            </w:pPr>
            <w:r w:rsidRPr="00AB7182">
              <w:t>Supported Values:</w:t>
            </w:r>
          </w:p>
        </w:tc>
        <w:tc>
          <w:tcPr>
            <w:tcW w:w="2407" w:type="dxa"/>
          </w:tcPr>
          <w:p w14:paraId="3EBB5F50" w14:textId="77777777" w:rsidR="009114E1" w:rsidRPr="00AB7182" w:rsidRDefault="009114E1" w:rsidP="009114E1">
            <w:pPr>
              <w:pStyle w:val="TAH"/>
            </w:pPr>
            <w:r w:rsidRPr="00AB7182">
              <w:t>Provisioned Value:</w:t>
            </w:r>
          </w:p>
        </w:tc>
      </w:tr>
      <w:tr w:rsidR="009114E1" w:rsidRPr="00AB7182" w14:paraId="0AA2911B" w14:textId="77777777">
        <w:trPr>
          <w:cantSplit/>
        </w:trPr>
        <w:tc>
          <w:tcPr>
            <w:tcW w:w="1744" w:type="dxa"/>
          </w:tcPr>
          <w:p w14:paraId="1B7BB61C" w14:textId="77777777" w:rsidR="009114E1" w:rsidRPr="00AB7182" w:rsidRDefault="009114E1" w:rsidP="009114E1">
            <w:pPr>
              <w:pStyle w:val="TAC"/>
            </w:pPr>
            <w:r w:rsidRPr="00AB7182">
              <w:t>None</w:t>
            </w:r>
          </w:p>
        </w:tc>
        <w:tc>
          <w:tcPr>
            <w:tcW w:w="1851" w:type="dxa"/>
          </w:tcPr>
          <w:p w14:paraId="740601FF" w14:textId="77777777" w:rsidR="009114E1" w:rsidRPr="00AB7182" w:rsidRDefault="009114E1" w:rsidP="009114E1">
            <w:pPr>
              <w:pStyle w:val="TAC"/>
            </w:pPr>
            <w:r w:rsidRPr="00AB7182">
              <w:t>-</w:t>
            </w:r>
          </w:p>
        </w:tc>
        <w:tc>
          <w:tcPr>
            <w:tcW w:w="1961" w:type="dxa"/>
          </w:tcPr>
          <w:p w14:paraId="25878BD3" w14:textId="77777777" w:rsidR="009114E1" w:rsidRPr="00AB7182" w:rsidRDefault="009114E1" w:rsidP="009114E1">
            <w:pPr>
              <w:pStyle w:val="TAC"/>
            </w:pPr>
            <w:r w:rsidRPr="00AB7182">
              <w:t>-</w:t>
            </w:r>
          </w:p>
        </w:tc>
        <w:tc>
          <w:tcPr>
            <w:tcW w:w="1926" w:type="dxa"/>
            <w:gridSpan w:val="2"/>
          </w:tcPr>
          <w:p w14:paraId="5C0BDE9D" w14:textId="77777777" w:rsidR="009114E1" w:rsidRPr="00AB7182" w:rsidRDefault="009114E1" w:rsidP="009114E1">
            <w:pPr>
              <w:pStyle w:val="TAC"/>
            </w:pPr>
            <w:r w:rsidRPr="00AB7182">
              <w:t>-</w:t>
            </w:r>
          </w:p>
        </w:tc>
        <w:tc>
          <w:tcPr>
            <w:tcW w:w="2407" w:type="dxa"/>
          </w:tcPr>
          <w:p w14:paraId="4E681962" w14:textId="77777777" w:rsidR="009114E1" w:rsidRPr="00AB7182" w:rsidRDefault="009114E1" w:rsidP="009114E1">
            <w:pPr>
              <w:pStyle w:val="TAC"/>
            </w:pPr>
            <w:r w:rsidRPr="00AB7182">
              <w:t>-</w:t>
            </w:r>
          </w:p>
        </w:tc>
      </w:tr>
      <w:tr w:rsidR="009114E1" w:rsidRPr="00AB7182" w14:paraId="7B448991" w14:textId="77777777">
        <w:trPr>
          <w:cantSplit/>
        </w:trPr>
        <w:tc>
          <w:tcPr>
            <w:tcW w:w="1744" w:type="dxa"/>
          </w:tcPr>
          <w:p w14:paraId="19A57DBF" w14:textId="77777777" w:rsidR="009114E1" w:rsidRPr="00AB7182" w:rsidRDefault="009114E1" w:rsidP="009114E1">
            <w:pPr>
              <w:pStyle w:val="TAH"/>
            </w:pPr>
            <w:r w:rsidRPr="00AB7182">
              <w:t xml:space="preserve">Signals </w:t>
            </w:r>
          </w:p>
        </w:tc>
        <w:tc>
          <w:tcPr>
            <w:tcW w:w="1851" w:type="dxa"/>
          </w:tcPr>
          <w:p w14:paraId="7CD5C00E" w14:textId="77777777" w:rsidR="009114E1" w:rsidRPr="00AB7182" w:rsidRDefault="009114E1" w:rsidP="009114E1">
            <w:pPr>
              <w:pStyle w:val="TAH"/>
            </w:pPr>
            <w:r w:rsidRPr="00AB7182">
              <w:t>Mandatory/</w:t>
            </w:r>
          </w:p>
          <w:p w14:paraId="2F35D7B7" w14:textId="77777777" w:rsidR="009114E1" w:rsidRPr="00AB7182" w:rsidRDefault="009114E1" w:rsidP="009114E1">
            <w:pPr>
              <w:pStyle w:val="TAH"/>
            </w:pPr>
            <w:r w:rsidRPr="00AB7182">
              <w:t>Optional</w:t>
            </w:r>
          </w:p>
        </w:tc>
        <w:tc>
          <w:tcPr>
            <w:tcW w:w="3887" w:type="dxa"/>
            <w:gridSpan w:val="3"/>
          </w:tcPr>
          <w:p w14:paraId="3FA1606C" w14:textId="77777777" w:rsidR="009114E1" w:rsidRPr="00AB7182" w:rsidRDefault="009114E1" w:rsidP="009114E1">
            <w:pPr>
              <w:pStyle w:val="TAH"/>
            </w:pPr>
            <w:r w:rsidRPr="00AB7182">
              <w:t>Used in command:</w:t>
            </w:r>
          </w:p>
        </w:tc>
        <w:tc>
          <w:tcPr>
            <w:tcW w:w="2407" w:type="dxa"/>
          </w:tcPr>
          <w:p w14:paraId="2CFCDA04" w14:textId="77777777" w:rsidR="009114E1" w:rsidRPr="00AB7182" w:rsidRDefault="009114E1" w:rsidP="009114E1">
            <w:pPr>
              <w:pStyle w:val="TAH"/>
            </w:pPr>
            <w:r w:rsidRPr="00AB7182">
              <w:t>Duration Provisioned Value:</w:t>
            </w:r>
          </w:p>
        </w:tc>
      </w:tr>
      <w:tr w:rsidR="009114E1" w:rsidRPr="00AB7182" w14:paraId="3BCD636C" w14:textId="77777777">
        <w:trPr>
          <w:cantSplit/>
        </w:trPr>
        <w:tc>
          <w:tcPr>
            <w:tcW w:w="1744" w:type="dxa"/>
            <w:vMerge w:val="restart"/>
          </w:tcPr>
          <w:p w14:paraId="0F5E6FC6" w14:textId="77777777" w:rsidR="009114E1" w:rsidRPr="00AB7182" w:rsidRDefault="009114E1" w:rsidP="009114E1">
            <w:pPr>
              <w:pStyle w:val="TAC"/>
            </w:pPr>
            <w:r w:rsidRPr="00AB7182">
              <w:t>Continuity Test, ct/ct</w:t>
            </w:r>
          </w:p>
          <w:p w14:paraId="34F2A837" w14:textId="77777777" w:rsidR="009114E1" w:rsidRPr="00AB7182" w:rsidRDefault="009114E1" w:rsidP="009114E1">
            <w:pPr>
              <w:pStyle w:val="TAC"/>
              <w:rPr>
                <w:b/>
                <w:bCs/>
              </w:rPr>
            </w:pPr>
            <w:r w:rsidRPr="00AB7182">
              <w:t>Respond, ct/rsp</w:t>
            </w:r>
          </w:p>
        </w:tc>
        <w:tc>
          <w:tcPr>
            <w:tcW w:w="1851" w:type="dxa"/>
          </w:tcPr>
          <w:p w14:paraId="5C2C230A" w14:textId="77777777" w:rsidR="009114E1" w:rsidRPr="00AB7182" w:rsidRDefault="009114E1" w:rsidP="009114E1">
            <w:pPr>
              <w:pStyle w:val="TAC"/>
              <w:rPr>
                <w:b/>
                <w:bCs/>
              </w:rPr>
            </w:pPr>
            <w:r w:rsidRPr="00AB7182">
              <w:t>M</w:t>
            </w:r>
          </w:p>
        </w:tc>
        <w:tc>
          <w:tcPr>
            <w:tcW w:w="3887" w:type="dxa"/>
            <w:gridSpan w:val="3"/>
          </w:tcPr>
          <w:p w14:paraId="24492767" w14:textId="77777777" w:rsidR="009114E1" w:rsidRPr="00AB7182" w:rsidRDefault="009114E1" w:rsidP="009114E1">
            <w:pPr>
              <w:pStyle w:val="TAC"/>
              <w:rPr>
                <w:b/>
                <w:bCs/>
              </w:rPr>
            </w:pPr>
            <w:r w:rsidRPr="00AB7182">
              <w:t>ADD, MOD, MOVE</w:t>
            </w:r>
          </w:p>
        </w:tc>
        <w:tc>
          <w:tcPr>
            <w:tcW w:w="2407" w:type="dxa"/>
          </w:tcPr>
          <w:p w14:paraId="25795C0F" w14:textId="77777777" w:rsidR="009114E1" w:rsidRPr="00AB7182" w:rsidRDefault="009114E1" w:rsidP="009114E1">
            <w:pPr>
              <w:pStyle w:val="TAC"/>
              <w:jc w:val="left"/>
              <w:rPr>
                <w:b/>
                <w:bCs/>
              </w:rPr>
            </w:pPr>
            <w:r w:rsidRPr="00AB7182">
              <w:t>Default</w:t>
            </w:r>
          </w:p>
        </w:tc>
      </w:tr>
      <w:tr w:rsidR="009114E1" w:rsidRPr="00AB7182" w14:paraId="3B764B58" w14:textId="77777777">
        <w:trPr>
          <w:cantSplit/>
        </w:trPr>
        <w:tc>
          <w:tcPr>
            <w:tcW w:w="1744" w:type="dxa"/>
            <w:vMerge/>
          </w:tcPr>
          <w:p w14:paraId="516BF402" w14:textId="77777777" w:rsidR="009114E1" w:rsidRPr="00AB7182" w:rsidRDefault="009114E1" w:rsidP="009114E1">
            <w:pPr>
              <w:pStyle w:val="enumlev2"/>
              <w:ind w:left="0" w:firstLine="34"/>
              <w:rPr>
                <w:b/>
                <w:bCs/>
              </w:rPr>
            </w:pPr>
          </w:p>
        </w:tc>
        <w:tc>
          <w:tcPr>
            <w:tcW w:w="1851" w:type="dxa"/>
          </w:tcPr>
          <w:p w14:paraId="357CDF66" w14:textId="77777777" w:rsidR="009114E1" w:rsidRPr="00AB7182" w:rsidRDefault="009114E1" w:rsidP="009114E1">
            <w:pPr>
              <w:pStyle w:val="TAH"/>
            </w:pPr>
            <w:r w:rsidRPr="00AB7182">
              <w:t>Signal Parameters</w:t>
            </w:r>
          </w:p>
        </w:tc>
        <w:tc>
          <w:tcPr>
            <w:tcW w:w="1961" w:type="dxa"/>
          </w:tcPr>
          <w:p w14:paraId="12930A66" w14:textId="77777777" w:rsidR="009114E1" w:rsidRPr="00AB7182" w:rsidRDefault="009114E1" w:rsidP="009114E1">
            <w:pPr>
              <w:pStyle w:val="TAH"/>
            </w:pPr>
            <w:r w:rsidRPr="00AB7182">
              <w:t>Mandatory/</w:t>
            </w:r>
          </w:p>
          <w:p w14:paraId="2E02A354" w14:textId="77777777" w:rsidR="009114E1" w:rsidRPr="00AB7182" w:rsidRDefault="009114E1" w:rsidP="009114E1">
            <w:pPr>
              <w:pStyle w:val="TAH"/>
            </w:pPr>
            <w:r w:rsidRPr="00AB7182">
              <w:t>Optional</w:t>
            </w:r>
          </w:p>
        </w:tc>
        <w:tc>
          <w:tcPr>
            <w:tcW w:w="1926" w:type="dxa"/>
            <w:gridSpan w:val="2"/>
          </w:tcPr>
          <w:p w14:paraId="364090CD" w14:textId="77777777" w:rsidR="009114E1" w:rsidRPr="00AB7182" w:rsidRDefault="009114E1" w:rsidP="009114E1">
            <w:pPr>
              <w:pStyle w:val="TAH"/>
            </w:pPr>
            <w:r w:rsidRPr="00AB7182">
              <w:t>Supported</w:t>
            </w:r>
          </w:p>
          <w:p w14:paraId="65FFE6A8" w14:textId="77777777" w:rsidR="009114E1" w:rsidRPr="00AB7182" w:rsidRDefault="009114E1" w:rsidP="009114E1">
            <w:pPr>
              <w:pStyle w:val="TAH"/>
            </w:pPr>
            <w:r w:rsidRPr="00AB7182">
              <w:t>Values:</w:t>
            </w:r>
          </w:p>
        </w:tc>
        <w:tc>
          <w:tcPr>
            <w:tcW w:w="2407" w:type="dxa"/>
          </w:tcPr>
          <w:p w14:paraId="2540A13C" w14:textId="77777777" w:rsidR="009114E1" w:rsidRPr="00AB7182" w:rsidRDefault="009114E1" w:rsidP="009114E1">
            <w:pPr>
              <w:pStyle w:val="TAH"/>
            </w:pPr>
            <w:r w:rsidRPr="00AB7182">
              <w:t>Duration Provisioned Value:</w:t>
            </w:r>
          </w:p>
        </w:tc>
      </w:tr>
      <w:tr w:rsidR="009114E1" w:rsidRPr="00AB7182" w14:paraId="5DC7A902" w14:textId="77777777">
        <w:trPr>
          <w:cantSplit/>
        </w:trPr>
        <w:tc>
          <w:tcPr>
            <w:tcW w:w="1744" w:type="dxa"/>
            <w:vMerge/>
          </w:tcPr>
          <w:p w14:paraId="443552EC" w14:textId="77777777" w:rsidR="009114E1" w:rsidRPr="00AB7182" w:rsidRDefault="009114E1" w:rsidP="009114E1">
            <w:pPr>
              <w:pStyle w:val="enumlev2"/>
              <w:ind w:left="0" w:firstLine="34"/>
              <w:rPr>
                <w:b/>
                <w:bCs/>
              </w:rPr>
            </w:pPr>
          </w:p>
        </w:tc>
        <w:tc>
          <w:tcPr>
            <w:tcW w:w="1851" w:type="dxa"/>
          </w:tcPr>
          <w:p w14:paraId="4CBB0D69" w14:textId="77777777" w:rsidR="009114E1" w:rsidRPr="00AB7182" w:rsidRDefault="009114E1" w:rsidP="009114E1">
            <w:pPr>
              <w:pStyle w:val="TAC"/>
              <w:rPr>
                <w:b/>
                <w:bCs/>
              </w:rPr>
            </w:pPr>
            <w:r w:rsidRPr="00AB7182">
              <w:t>None</w:t>
            </w:r>
          </w:p>
        </w:tc>
        <w:tc>
          <w:tcPr>
            <w:tcW w:w="1961" w:type="dxa"/>
          </w:tcPr>
          <w:p w14:paraId="3EFE61A4" w14:textId="77777777" w:rsidR="009114E1" w:rsidRPr="00AB7182" w:rsidRDefault="009114E1" w:rsidP="009114E1">
            <w:pPr>
              <w:pStyle w:val="TAC"/>
              <w:rPr>
                <w:b/>
                <w:bCs/>
              </w:rPr>
            </w:pPr>
            <w:r w:rsidRPr="00AB7182">
              <w:t>-</w:t>
            </w:r>
          </w:p>
        </w:tc>
        <w:tc>
          <w:tcPr>
            <w:tcW w:w="1926" w:type="dxa"/>
            <w:gridSpan w:val="2"/>
          </w:tcPr>
          <w:p w14:paraId="3FF4AB04" w14:textId="77777777" w:rsidR="009114E1" w:rsidRPr="00AB7182" w:rsidRDefault="009114E1" w:rsidP="009114E1">
            <w:pPr>
              <w:pStyle w:val="TAC"/>
            </w:pPr>
            <w:r w:rsidRPr="00AB7182">
              <w:t>-</w:t>
            </w:r>
          </w:p>
        </w:tc>
        <w:tc>
          <w:tcPr>
            <w:tcW w:w="2407" w:type="dxa"/>
          </w:tcPr>
          <w:p w14:paraId="28519B83" w14:textId="77777777" w:rsidR="009114E1" w:rsidRPr="00AB7182" w:rsidRDefault="009114E1" w:rsidP="009114E1">
            <w:pPr>
              <w:pStyle w:val="TAC"/>
              <w:rPr>
                <w:b/>
                <w:bCs/>
              </w:rPr>
            </w:pPr>
            <w:r w:rsidRPr="00AB7182">
              <w:t>-</w:t>
            </w:r>
          </w:p>
        </w:tc>
      </w:tr>
      <w:tr w:rsidR="009114E1" w:rsidRPr="00AB7182" w14:paraId="4A969492" w14:textId="77777777">
        <w:trPr>
          <w:cantSplit/>
        </w:trPr>
        <w:tc>
          <w:tcPr>
            <w:tcW w:w="1744" w:type="dxa"/>
          </w:tcPr>
          <w:p w14:paraId="4FABA950" w14:textId="77777777" w:rsidR="009114E1" w:rsidRPr="00AB7182" w:rsidRDefault="009114E1" w:rsidP="009114E1">
            <w:pPr>
              <w:pStyle w:val="TAH"/>
            </w:pPr>
            <w:r w:rsidRPr="00AB7182">
              <w:t>Events</w:t>
            </w:r>
          </w:p>
        </w:tc>
        <w:tc>
          <w:tcPr>
            <w:tcW w:w="1851" w:type="dxa"/>
          </w:tcPr>
          <w:p w14:paraId="078B3802" w14:textId="77777777" w:rsidR="009114E1" w:rsidRPr="00AB7182" w:rsidRDefault="009114E1" w:rsidP="009114E1">
            <w:pPr>
              <w:pStyle w:val="TAH"/>
            </w:pPr>
            <w:r w:rsidRPr="00AB7182">
              <w:t>Mandatory/</w:t>
            </w:r>
          </w:p>
          <w:p w14:paraId="02F06552" w14:textId="77777777" w:rsidR="009114E1" w:rsidRPr="00AB7182" w:rsidRDefault="009114E1" w:rsidP="009114E1">
            <w:pPr>
              <w:pStyle w:val="TAH"/>
            </w:pPr>
            <w:r w:rsidRPr="00AB7182">
              <w:t>Optional</w:t>
            </w:r>
          </w:p>
        </w:tc>
        <w:tc>
          <w:tcPr>
            <w:tcW w:w="6294" w:type="dxa"/>
            <w:gridSpan w:val="4"/>
          </w:tcPr>
          <w:p w14:paraId="5B6B9DEE" w14:textId="77777777" w:rsidR="009114E1" w:rsidRPr="00AB7182" w:rsidRDefault="009114E1" w:rsidP="009114E1">
            <w:pPr>
              <w:pStyle w:val="TAH"/>
            </w:pPr>
            <w:r w:rsidRPr="00AB7182">
              <w:t>Used in command:</w:t>
            </w:r>
          </w:p>
        </w:tc>
      </w:tr>
      <w:tr w:rsidR="009114E1" w:rsidRPr="00AB7182" w14:paraId="17AD6E9B" w14:textId="77777777">
        <w:trPr>
          <w:cantSplit/>
        </w:trPr>
        <w:tc>
          <w:tcPr>
            <w:tcW w:w="1744" w:type="dxa"/>
            <w:vMerge w:val="restart"/>
          </w:tcPr>
          <w:p w14:paraId="0DCE7F1B" w14:textId="77777777" w:rsidR="009114E1" w:rsidRPr="00AB7182" w:rsidRDefault="009114E1" w:rsidP="009114E1">
            <w:pPr>
              <w:pStyle w:val="TAC"/>
              <w:rPr>
                <w:b/>
                <w:bCs/>
              </w:rPr>
            </w:pPr>
            <w:r w:rsidRPr="00AB7182">
              <w:t>Completion, ct/cmp(0x0005)</w:t>
            </w:r>
          </w:p>
        </w:tc>
        <w:tc>
          <w:tcPr>
            <w:tcW w:w="1851" w:type="dxa"/>
          </w:tcPr>
          <w:p w14:paraId="45EEEF06" w14:textId="77777777" w:rsidR="009114E1" w:rsidRPr="00AB7182" w:rsidRDefault="009114E1" w:rsidP="009114E1">
            <w:pPr>
              <w:pStyle w:val="TAC"/>
              <w:rPr>
                <w:b/>
                <w:bCs/>
              </w:rPr>
            </w:pPr>
            <w:r w:rsidRPr="00AB7182">
              <w:t>M/</w:t>
            </w:r>
          </w:p>
        </w:tc>
        <w:tc>
          <w:tcPr>
            <w:tcW w:w="6294" w:type="dxa"/>
            <w:gridSpan w:val="4"/>
          </w:tcPr>
          <w:p w14:paraId="7A548634" w14:textId="77777777" w:rsidR="009114E1" w:rsidRPr="00AB7182" w:rsidRDefault="009E207E" w:rsidP="009114E1">
            <w:pPr>
              <w:pStyle w:val="TAC"/>
              <w:rPr>
                <w:b/>
                <w:bCs/>
              </w:rPr>
            </w:pPr>
            <w:r w:rsidRPr="00AB7182">
              <w:t xml:space="preserve">ADD, MOD, MOVE, </w:t>
            </w:r>
            <w:r w:rsidR="009114E1" w:rsidRPr="00AB7182">
              <w:t>NOTIFY</w:t>
            </w:r>
          </w:p>
        </w:tc>
      </w:tr>
      <w:tr w:rsidR="009114E1" w:rsidRPr="00AB7182" w14:paraId="00FB4F0C" w14:textId="77777777">
        <w:trPr>
          <w:cantSplit/>
        </w:trPr>
        <w:tc>
          <w:tcPr>
            <w:tcW w:w="1744" w:type="dxa"/>
            <w:vMerge/>
          </w:tcPr>
          <w:p w14:paraId="7378F191" w14:textId="77777777" w:rsidR="009114E1" w:rsidRPr="00AB7182" w:rsidRDefault="009114E1" w:rsidP="009114E1">
            <w:pPr>
              <w:pStyle w:val="enumlev2"/>
              <w:ind w:left="0" w:firstLine="34"/>
              <w:rPr>
                <w:b/>
                <w:bCs/>
              </w:rPr>
            </w:pPr>
          </w:p>
        </w:tc>
        <w:tc>
          <w:tcPr>
            <w:tcW w:w="1851" w:type="dxa"/>
          </w:tcPr>
          <w:p w14:paraId="01D84FE6" w14:textId="77777777" w:rsidR="009114E1" w:rsidRPr="00AB7182" w:rsidRDefault="009114E1" w:rsidP="009114E1">
            <w:pPr>
              <w:pStyle w:val="TAH"/>
            </w:pPr>
            <w:r w:rsidRPr="00AB7182">
              <w:t>Event</w:t>
            </w:r>
          </w:p>
          <w:p w14:paraId="627DE6B8" w14:textId="77777777" w:rsidR="009114E1" w:rsidRPr="00AB7182" w:rsidRDefault="009114E1" w:rsidP="009114E1">
            <w:pPr>
              <w:pStyle w:val="TAH"/>
            </w:pPr>
            <w:r w:rsidRPr="00AB7182">
              <w:t>Parameters</w:t>
            </w:r>
          </w:p>
        </w:tc>
        <w:tc>
          <w:tcPr>
            <w:tcW w:w="1961" w:type="dxa"/>
          </w:tcPr>
          <w:p w14:paraId="13091B95" w14:textId="77777777" w:rsidR="009114E1" w:rsidRPr="00AB7182" w:rsidRDefault="009114E1" w:rsidP="009114E1">
            <w:pPr>
              <w:pStyle w:val="TAH"/>
            </w:pPr>
            <w:r w:rsidRPr="00AB7182">
              <w:t>Mandatory/</w:t>
            </w:r>
          </w:p>
          <w:p w14:paraId="5F73DB79" w14:textId="77777777" w:rsidR="009114E1" w:rsidRPr="00AB7182" w:rsidRDefault="009114E1" w:rsidP="009114E1">
            <w:pPr>
              <w:pStyle w:val="TAH"/>
            </w:pPr>
            <w:r w:rsidRPr="00AB7182">
              <w:t>Optional</w:t>
            </w:r>
          </w:p>
        </w:tc>
        <w:tc>
          <w:tcPr>
            <w:tcW w:w="1926" w:type="dxa"/>
            <w:gridSpan w:val="2"/>
          </w:tcPr>
          <w:p w14:paraId="7AB7A192" w14:textId="77777777" w:rsidR="009114E1" w:rsidRPr="00AB7182" w:rsidRDefault="009114E1" w:rsidP="009114E1">
            <w:pPr>
              <w:pStyle w:val="TAH"/>
            </w:pPr>
            <w:r w:rsidRPr="00AB7182">
              <w:t>Supported</w:t>
            </w:r>
          </w:p>
          <w:p w14:paraId="71BE5E77" w14:textId="77777777" w:rsidR="009114E1" w:rsidRPr="00AB7182" w:rsidRDefault="009114E1" w:rsidP="009114E1">
            <w:pPr>
              <w:pStyle w:val="TAH"/>
            </w:pPr>
            <w:r w:rsidRPr="00AB7182">
              <w:t>Values:</w:t>
            </w:r>
          </w:p>
        </w:tc>
        <w:tc>
          <w:tcPr>
            <w:tcW w:w="2407" w:type="dxa"/>
          </w:tcPr>
          <w:p w14:paraId="2F3AE1F5" w14:textId="77777777" w:rsidR="009114E1" w:rsidRPr="00AB7182" w:rsidRDefault="009114E1" w:rsidP="009114E1">
            <w:pPr>
              <w:pStyle w:val="TAH"/>
            </w:pPr>
            <w:r w:rsidRPr="00AB7182">
              <w:t>Provisioned Value:</w:t>
            </w:r>
          </w:p>
        </w:tc>
      </w:tr>
      <w:tr w:rsidR="009114E1" w:rsidRPr="00AB7182" w14:paraId="2EBD13D6" w14:textId="77777777">
        <w:trPr>
          <w:cantSplit/>
        </w:trPr>
        <w:tc>
          <w:tcPr>
            <w:tcW w:w="1744" w:type="dxa"/>
            <w:vMerge/>
          </w:tcPr>
          <w:p w14:paraId="44142712" w14:textId="77777777" w:rsidR="009114E1" w:rsidRPr="00AB7182" w:rsidRDefault="009114E1" w:rsidP="009114E1">
            <w:pPr>
              <w:pStyle w:val="enumlev2"/>
              <w:ind w:left="0" w:firstLine="34"/>
              <w:rPr>
                <w:b/>
                <w:bCs/>
              </w:rPr>
            </w:pPr>
          </w:p>
        </w:tc>
        <w:tc>
          <w:tcPr>
            <w:tcW w:w="1851" w:type="dxa"/>
          </w:tcPr>
          <w:p w14:paraId="542BC1B8" w14:textId="77777777" w:rsidR="009114E1" w:rsidRPr="00AB7182" w:rsidRDefault="009114E1" w:rsidP="009114E1">
            <w:pPr>
              <w:pStyle w:val="TAC"/>
              <w:rPr>
                <w:b/>
                <w:bCs/>
              </w:rPr>
            </w:pPr>
            <w:r w:rsidRPr="00AB7182">
              <w:t>None</w:t>
            </w:r>
          </w:p>
        </w:tc>
        <w:tc>
          <w:tcPr>
            <w:tcW w:w="1961" w:type="dxa"/>
          </w:tcPr>
          <w:p w14:paraId="2DB38F87" w14:textId="77777777" w:rsidR="009114E1" w:rsidRPr="00AB7182" w:rsidRDefault="009114E1" w:rsidP="009114E1">
            <w:pPr>
              <w:pStyle w:val="TAC"/>
              <w:rPr>
                <w:b/>
                <w:bCs/>
              </w:rPr>
            </w:pPr>
            <w:r w:rsidRPr="00AB7182">
              <w:t>-</w:t>
            </w:r>
          </w:p>
        </w:tc>
        <w:tc>
          <w:tcPr>
            <w:tcW w:w="1926" w:type="dxa"/>
            <w:gridSpan w:val="2"/>
          </w:tcPr>
          <w:p w14:paraId="5C960628" w14:textId="77777777" w:rsidR="009114E1" w:rsidRPr="00AB7182" w:rsidRDefault="009114E1" w:rsidP="009114E1">
            <w:pPr>
              <w:pStyle w:val="TAC"/>
            </w:pPr>
            <w:r w:rsidRPr="00AB7182">
              <w:t>-</w:t>
            </w:r>
          </w:p>
        </w:tc>
        <w:tc>
          <w:tcPr>
            <w:tcW w:w="2407" w:type="dxa"/>
          </w:tcPr>
          <w:p w14:paraId="02771DC1" w14:textId="77777777" w:rsidR="009114E1" w:rsidRPr="00AB7182" w:rsidRDefault="009114E1" w:rsidP="009114E1">
            <w:pPr>
              <w:pStyle w:val="TAC"/>
              <w:rPr>
                <w:b/>
                <w:bCs/>
              </w:rPr>
            </w:pPr>
            <w:r w:rsidRPr="00AB7182">
              <w:t>-</w:t>
            </w:r>
          </w:p>
        </w:tc>
      </w:tr>
      <w:tr w:rsidR="009114E1" w:rsidRPr="00AB7182" w14:paraId="4E1A6C90" w14:textId="77777777">
        <w:trPr>
          <w:cantSplit/>
        </w:trPr>
        <w:tc>
          <w:tcPr>
            <w:tcW w:w="1744" w:type="dxa"/>
            <w:vMerge/>
          </w:tcPr>
          <w:p w14:paraId="26AEBE5B" w14:textId="77777777" w:rsidR="009114E1" w:rsidRPr="00AB7182" w:rsidRDefault="009114E1" w:rsidP="009114E1">
            <w:pPr>
              <w:pStyle w:val="enumlev2"/>
              <w:ind w:left="0" w:firstLine="34"/>
              <w:rPr>
                <w:b/>
                <w:bCs/>
              </w:rPr>
            </w:pPr>
          </w:p>
        </w:tc>
        <w:tc>
          <w:tcPr>
            <w:tcW w:w="1851" w:type="dxa"/>
          </w:tcPr>
          <w:p w14:paraId="18C969B9" w14:textId="77777777" w:rsidR="009114E1" w:rsidRPr="00AB7182" w:rsidRDefault="009114E1" w:rsidP="009114E1">
            <w:pPr>
              <w:pStyle w:val="TAH"/>
            </w:pPr>
            <w:r w:rsidRPr="00AB7182">
              <w:t>ObservedEvent</w:t>
            </w:r>
          </w:p>
          <w:p w14:paraId="01E9AEAF" w14:textId="77777777" w:rsidR="009114E1" w:rsidRPr="00AB7182" w:rsidRDefault="009114E1" w:rsidP="009114E1">
            <w:pPr>
              <w:pStyle w:val="TAH"/>
            </w:pPr>
            <w:r w:rsidRPr="00AB7182">
              <w:t>Parameters</w:t>
            </w:r>
          </w:p>
        </w:tc>
        <w:tc>
          <w:tcPr>
            <w:tcW w:w="1961" w:type="dxa"/>
          </w:tcPr>
          <w:p w14:paraId="7CDF2632" w14:textId="77777777" w:rsidR="009114E1" w:rsidRPr="00AB7182" w:rsidRDefault="009114E1" w:rsidP="009114E1">
            <w:pPr>
              <w:pStyle w:val="TAH"/>
            </w:pPr>
            <w:r w:rsidRPr="00AB7182">
              <w:t>Mandatory/</w:t>
            </w:r>
          </w:p>
          <w:p w14:paraId="17C935F8" w14:textId="77777777" w:rsidR="009114E1" w:rsidRPr="00AB7182" w:rsidRDefault="009114E1" w:rsidP="009114E1">
            <w:pPr>
              <w:pStyle w:val="TAH"/>
            </w:pPr>
            <w:r w:rsidRPr="00AB7182">
              <w:t>Optional</w:t>
            </w:r>
          </w:p>
        </w:tc>
        <w:tc>
          <w:tcPr>
            <w:tcW w:w="1926" w:type="dxa"/>
            <w:gridSpan w:val="2"/>
          </w:tcPr>
          <w:p w14:paraId="1D282192" w14:textId="77777777" w:rsidR="009114E1" w:rsidRPr="00AB7182" w:rsidRDefault="009114E1" w:rsidP="009114E1">
            <w:pPr>
              <w:pStyle w:val="TAH"/>
            </w:pPr>
            <w:r w:rsidRPr="00AB7182">
              <w:t>Supported</w:t>
            </w:r>
          </w:p>
          <w:p w14:paraId="279C938A" w14:textId="77777777" w:rsidR="009114E1" w:rsidRPr="00AB7182" w:rsidRDefault="009114E1" w:rsidP="009114E1">
            <w:pPr>
              <w:pStyle w:val="TAH"/>
            </w:pPr>
            <w:r w:rsidRPr="00AB7182">
              <w:t>Values:</w:t>
            </w:r>
          </w:p>
        </w:tc>
        <w:tc>
          <w:tcPr>
            <w:tcW w:w="2407" w:type="dxa"/>
          </w:tcPr>
          <w:p w14:paraId="3CD4E322" w14:textId="77777777" w:rsidR="009114E1" w:rsidRPr="00AB7182" w:rsidRDefault="009114E1" w:rsidP="009114E1">
            <w:pPr>
              <w:pStyle w:val="TAH"/>
            </w:pPr>
            <w:r w:rsidRPr="00AB7182">
              <w:t>Provisioned Value:</w:t>
            </w:r>
          </w:p>
        </w:tc>
      </w:tr>
      <w:tr w:rsidR="009114E1" w:rsidRPr="00AB7182" w14:paraId="05404EE0" w14:textId="77777777">
        <w:trPr>
          <w:cantSplit/>
        </w:trPr>
        <w:tc>
          <w:tcPr>
            <w:tcW w:w="1744" w:type="dxa"/>
            <w:vMerge/>
          </w:tcPr>
          <w:p w14:paraId="66C3A8A7" w14:textId="77777777" w:rsidR="009114E1" w:rsidRPr="00AB7182" w:rsidRDefault="009114E1" w:rsidP="009114E1">
            <w:pPr>
              <w:pStyle w:val="enumlev2"/>
              <w:ind w:left="0" w:firstLine="34"/>
              <w:rPr>
                <w:b/>
                <w:bCs/>
              </w:rPr>
            </w:pPr>
          </w:p>
        </w:tc>
        <w:tc>
          <w:tcPr>
            <w:tcW w:w="1851" w:type="dxa"/>
          </w:tcPr>
          <w:p w14:paraId="7B29EE6C" w14:textId="77777777" w:rsidR="009114E1" w:rsidRPr="00AB7182" w:rsidRDefault="009114E1" w:rsidP="009114E1">
            <w:pPr>
              <w:pStyle w:val="TAC"/>
            </w:pPr>
            <w:r w:rsidRPr="00AB7182">
              <w:t>result, res(0x0008)</w:t>
            </w:r>
          </w:p>
        </w:tc>
        <w:tc>
          <w:tcPr>
            <w:tcW w:w="1961" w:type="dxa"/>
          </w:tcPr>
          <w:p w14:paraId="12ACAAAF" w14:textId="77777777" w:rsidR="009114E1" w:rsidRPr="00AB7182" w:rsidRDefault="009114E1" w:rsidP="009114E1">
            <w:pPr>
              <w:pStyle w:val="TAC"/>
            </w:pPr>
            <w:r w:rsidRPr="00AB7182">
              <w:t>M</w:t>
            </w:r>
          </w:p>
        </w:tc>
        <w:tc>
          <w:tcPr>
            <w:tcW w:w="1926" w:type="dxa"/>
            <w:gridSpan w:val="2"/>
          </w:tcPr>
          <w:p w14:paraId="051CC263" w14:textId="77777777" w:rsidR="009114E1" w:rsidRPr="00AB7182" w:rsidRDefault="009114E1" w:rsidP="009114E1">
            <w:pPr>
              <w:pStyle w:val="TAC"/>
            </w:pPr>
            <w:r w:rsidRPr="00AB7182">
              <w:t>success, failure</w:t>
            </w:r>
          </w:p>
        </w:tc>
        <w:tc>
          <w:tcPr>
            <w:tcW w:w="2407" w:type="dxa"/>
          </w:tcPr>
          <w:p w14:paraId="3B59F607" w14:textId="77777777" w:rsidR="009114E1" w:rsidRPr="00AB7182" w:rsidRDefault="009114E1" w:rsidP="009114E1">
            <w:pPr>
              <w:pStyle w:val="TAC"/>
            </w:pPr>
            <w:r w:rsidRPr="00AB7182">
              <w:t>Not Applicable</w:t>
            </w:r>
          </w:p>
        </w:tc>
      </w:tr>
      <w:tr w:rsidR="009114E1" w:rsidRPr="00AB7182" w14:paraId="54EC6B70" w14:textId="77777777">
        <w:trPr>
          <w:cantSplit/>
        </w:trPr>
        <w:tc>
          <w:tcPr>
            <w:tcW w:w="1744" w:type="dxa"/>
          </w:tcPr>
          <w:p w14:paraId="0F1EA32C" w14:textId="77777777" w:rsidR="009114E1" w:rsidRPr="00AB7182" w:rsidRDefault="009114E1" w:rsidP="009114E1">
            <w:pPr>
              <w:pStyle w:val="TAH"/>
            </w:pPr>
            <w:r w:rsidRPr="00AB7182">
              <w:lastRenderedPageBreak/>
              <w:t>Statistics</w:t>
            </w:r>
          </w:p>
        </w:tc>
        <w:tc>
          <w:tcPr>
            <w:tcW w:w="1851" w:type="dxa"/>
          </w:tcPr>
          <w:p w14:paraId="25668084" w14:textId="77777777" w:rsidR="009114E1" w:rsidRPr="00AB7182" w:rsidRDefault="009114E1" w:rsidP="009114E1">
            <w:pPr>
              <w:pStyle w:val="TAH"/>
            </w:pPr>
            <w:r w:rsidRPr="00AB7182">
              <w:t>Mandatory/</w:t>
            </w:r>
          </w:p>
          <w:p w14:paraId="685CFDE6" w14:textId="77777777" w:rsidR="009114E1" w:rsidRPr="00AB7182" w:rsidRDefault="009114E1" w:rsidP="009114E1">
            <w:pPr>
              <w:pStyle w:val="TAH"/>
            </w:pPr>
            <w:r w:rsidRPr="00AB7182">
              <w:t>Optional</w:t>
            </w:r>
          </w:p>
        </w:tc>
        <w:tc>
          <w:tcPr>
            <w:tcW w:w="2861" w:type="dxa"/>
            <w:gridSpan w:val="2"/>
          </w:tcPr>
          <w:p w14:paraId="5285585D" w14:textId="77777777" w:rsidR="009114E1" w:rsidRPr="00AB7182" w:rsidRDefault="009114E1" w:rsidP="009114E1">
            <w:pPr>
              <w:pStyle w:val="TAH"/>
            </w:pPr>
            <w:r w:rsidRPr="00AB7182">
              <w:t>Used in command:</w:t>
            </w:r>
          </w:p>
        </w:tc>
        <w:tc>
          <w:tcPr>
            <w:tcW w:w="3433" w:type="dxa"/>
            <w:gridSpan w:val="2"/>
          </w:tcPr>
          <w:p w14:paraId="609BD2A2" w14:textId="77777777" w:rsidR="009114E1" w:rsidRPr="00AB7182" w:rsidRDefault="009114E1" w:rsidP="009114E1">
            <w:pPr>
              <w:pStyle w:val="TAH"/>
            </w:pPr>
            <w:r w:rsidRPr="00AB7182">
              <w:t>Supported Values:</w:t>
            </w:r>
          </w:p>
        </w:tc>
      </w:tr>
      <w:tr w:rsidR="009114E1" w:rsidRPr="00AB7182" w14:paraId="63E713AC" w14:textId="77777777">
        <w:trPr>
          <w:cantSplit/>
        </w:trPr>
        <w:tc>
          <w:tcPr>
            <w:tcW w:w="1744" w:type="dxa"/>
          </w:tcPr>
          <w:p w14:paraId="0CE298AF" w14:textId="77777777" w:rsidR="009114E1" w:rsidRPr="00AB7182" w:rsidRDefault="009114E1" w:rsidP="009114E1">
            <w:pPr>
              <w:pStyle w:val="TAC"/>
            </w:pPr>
            <w:r w:rsidRPr="00AB7182">
              <w:t>None</w:t>
            </w:r>
          </w:p>
        </w:tc>
        <w:tc>
          <w:tcPr>
            <w:tcW w:w="1851" w:type="dxa"/>
          </w:tcPr>
          <w:p w14:paraId="6C0821C0" w14:textId="77777777" w:rsidR="009114E1" w:rsidRPr="00AB7182" w:rsidRDefault="009114E1" w:rsidP="009114E1">
            <w:pPr>
              <w:pStyle w:val="TAC"/>
            </w:pPr>
            <w:r w:rsidRPr="00AB7182">
              <w:t>-</w:t>
            </w:r>
          </w:p>
        </w:tc>
        <w:tc>
          <w:tcPr>
            <w:tcW w:w="2861" w:type="dxa"/>
            <w:gridSpan w:val="2"/>
          </w:tcPr>
          <w:p w14:paraId="0F03BB17" w14:textId="77777777" w:rsidR="009114E1" w:rsidRPr="00AB7182" w:rsidRDefault="009114E1" w:rsidP="009114E1">
            <w:pPr>
              <w:pStyle w:val="TAC"/>
            </w:pPr>
            <w:r w:rsidRPr="00AB7182">
              <w:t>-</w:t>
            </w:r>
          </w:p>
        </w:tc>
        <w:tc>
          <w:tcPr>
            <w:tcW w:w="3433" w:type="dxa"/>
            <w:gridSpan w:val="2"/>
          </w:tcPr>
          <w:p w14:paraId="1D2D0A0B" w14:textId="77777777" w:rsidR="009114E1" w:rsidRPr="00AB7182" w:rsidRDefault="009114E1" w:rsidP="009114E1">
            <w:pPr>
              <w:pStyle w:val="TAC"/>
            </w:pPr>
            <w:r w:rsidRPr="00AB7182">
              <w:t>-</w:t>
            </w:r>
          </w:p>
        </w:tc>
      </w:tr>
      <w:tr w:rsidR="009114E1" w:rsidRPr="00AB7182" w14:paraId="582ADE75" w14:textId="77777777">
        <w:trPr>
          <w:cantSplit/>
        </w:trPr>
        <w:tc>
          <w:tcPr>
            <w:tcW w:w="1744" w:type="dxa"/>
          </w:tcPr>
          <w:p w14:paraId="32EA98DC" w14:textId="77777777" w:rsidR="009114E1" w:rsidRPr="00AB7182" w:rsidRDefault="009114E1" w:rsidP="009114E1">
            <w:pPr>
              <w:pStyle w:val="TAH"/>
            </w:pPr>
            <w:r w:rsidRPr="00AB7182">
              <w:t>Error Codes</w:t>
            </w:r>
          </w:p>
        </w:tc>
        <w:tc>
          <w:tcPr>
            <w:tcW w:w="8145" w:type="dxa"/>
            <w:gridSpan w:val="5"/>
          </w:tcPr>
          <w:p w14:paraId="6CF6EE8F" w14:textId="77777777" w:rsidR="009114E1" w:rsidRPr="00AB7182" w:rsidRDefault="009114E1" w:rsidP="009114E1">
            <w:pPr>
              <w:pStyle w:val="TAH"/>
            </w:pPr>
            <w:r w:rsidRPr="00AB7182">
              <w:t>Mandatory/ Optional</w:t>
            </w:r>
          </w:p>
        </w:tc>
      </w:tr>
      <w:tr w:rsidR="009114E1" w:rsidRPr="00AB7182" w14:paraId="6505C2FD" w14:textId="77777777">
        <w:trPr>
          <w:cantSplit/>
        </w:trPr>
        <w:tc>
          <w:tcPr>
            <w:tcW w:w="1744" w:type="dxa"/>
          </w:tcPr>
          <w:p w14:paraId="7FA507BD" w14:textId="77777777" w:rsidR="009114E1" w:rsidRPr="00AB7182" w:rsidRDefault="009114E1" w:rsidP="009114E1">
            <w:pPr>
              <w:pStyle w:val="TAC"/>
            </w:pPr>
            <w:r w:rsidRPr="00AB7182">
              <w:t>None</w:t>
            </w:r>
          </w:p>
        </w:tc>
        <w:tc>
          <w:tcPr>
            <w:tcW w:w="8145" w:type="dxa"/>
            <w:gridSpan w:val="5"/>
          </w:tcPr>
          <w:p w14:paraId="7926EAAC" w14:textId="77777777" w:rsidR="009114E1" w:rsidRPr="00AB7182" w:rsidRDefault="009114E1" w:rsidP="009114E1">
            <w:pPr>
              <w:pStyle w:val="TAC"/>
            </w:pPr>
            <w:r w:rsidRPr="00AB7182">
              <w:t>-</w:t>
            </w:r>
          </w:p>
        </w:tc>
      </w:tr>
      <w:bookmarkEnd w:id="138"/>
    </w:tbl>
    <w:p w14:paraId="29166384" w14:textId="77777777" w:rsidR="009114E1" w:rsidRPr="00AB7182" w:rsidRDefault="009114E1" w:rsidP="00277D4A"/>
    <w:p w14:paraId="5AF47F3E" w14:textId="77777777" w:rsidR="009114E1" w:rsidRPr="00AB7182" w:rsidRDefault="009114E1" w:rsidP="006460F5">
      <w:pPr>
        <w:pStyle w:val="Heading2"/>
      </w:pPr>
      <w:bookmarkStart w:id="139" w:name="_Toc177668490"/>
      <w:r w:rsidRPr="00AB7182">
        <w:t>A.14.8</w:t>
      </w:r>
      <w:r w:rsidR="00E84531" w:rsidRPr="00AB7182">
        <w:tab/>
      </w:r>
      <w:r w:rsidRPr="00AB7182">
        <w:t>Announcement Package</w:t>
      </w:r>
      <w:bookmarkEnd w:id="139"/>
    </w:p>
    <w:p w14:paraId="70C24184" w14:textId="77777777" w:rsidR="009114E1" w:rsidRPr="00AB7182" w:rsidRDefault="009114E1" w:rsidP="00277D4A">
      <w:pPr>
        <w:pStyle w:val="TH"/>
      </w:pPr>
      <w:r w:rsidRPr="00AB7182">
        <w:t>Table A.14.8</w:t>
      </w:r>
      <w:r w:rsidR="009903F8" w:rsidRPr="00AB7182">
        <w:t>/1</w:t>
      </w:r>
      <w:r w:rsidRPr="00AB7182">
        <w:t>: Package Usage Information For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55"/>
        <w:gridCol w:w="2127"/>
        <w:gridCol w:w="1909"/>
        <w:gridCol w:w="888"/>
        <w:gridCol w:w="1012"/>
        <w:gridCol w:w="2298"/>
      </w:tblGrid>
      <w:tr w:rsidR="009114E1" w:rsidRPr="00AB7182" w14:paraId="30E574ED" w14:textId="77777777">
        <w:trPr>
          <w:cantSplit/>
        </w:trPr>
        <w:tc>
          <w:tcPr>
            <w:tcW w:w="1655" w:type="dxa"/>
          </w:tcPr>
          <w:p w14:paraId="6758568B" w14:textId="77777777" w:rsidR="009114E1" w:rsidRPr="00AB7182" w:rsidRDefault="009114E1" w:rsidP="009114E1">
            <w:pPr>
              <w:pStyle w:val="TAH"/>
            </w:pPr>
            <w:bookmarkStart w:id="140" w:name="MCCQCTEMPBM_00000074"/>
            <w:r w:rsidRPr="00AB7182">
              <w:t xml:space="preserve">Properties </w:t>
            </w:r>
          </w:p>
        </w:tc>
        <w:tc>
          <w:tcPr>
            <w:tcW w:w="2127" w:type="dxa"/>
          </w:tcPr>
          <w:p w14:paraId="42FCFA6C" w14:textId="77777777" w:rsidR="009114E1" w:rsidRPr="00AB7182" w:rsidRDefault="009114E1" w:rsidP="009114E1">
            <w:pPr>
              <w:pStyle w:val="TAH"/>
            </w:pPr>
            <w:r w:rsidRPr="00AB7182">
              <w:t>Mandatory/</w:t>
            </w:r>
          </w:p>
          <w:p w14:paraId="7E1FD899" w14:textId="77777777" w:rsidR="009114E1" w:rsidRPr="00AB7182" w:rsidRDefault="009114E1" w:rsidP="009114E1">
            <w:pPr>
              <w:pStyle w:val="TAH"/>
            </w:pPr>
            <w:r w:rsidRPr="00AB7182">
              <w:t>Optional</w:t>
            </w:r>
          </w:p>
        </w:tc>
        <w:tc>
          <w:tcPr>
            <w:tcW w:w="1909" w:type="dxa"/>
          </w:tcPr>
          <w:p w14:paraId="26C55DD8" w14:textId="77777777" w:rsidR="009114E1" w:rsidRPr="00AB7182" w:rsidRDefault="009114E1" w:rsidP="009114E1">
            <w:pPr>
              <w:pStyle w:val="TAH"/>
            </w:pPr>
            <w:r w:rsidRPr="00AB7182">
              <w:t>Used in command:</w:t>
            </w:r>
          </w:p>
        </w:tc>
        <w:tc>
          <w:tcPr>
            <w:tcW w:w="1900" w:type="dxa"/>
            <w:gridSpan w:val="2"/>
          </w:tcPr>
          <w:p w14:paraId="7CADEF79" w14:textId="77777777" w:rsidR="009114E1" w:rsidRPr="00AB7182" w:rsidRDefault="009114E1" w:rsidP="009114E1">
            <w:pPr>
              <w:pStyle w:val="TAH"/>
            </w:pPr>
            <w:r w:rsidRPr="00AB7182">
              <w:t>Supported Values:</w:t>
            </w:r>
          </w:p>
        </w:tc>
        <w:tc>
          <w:tcPr>
            <w:tcW w:w="2298" w:type="dxa"/>
          </w:tcPr>
          <w:p w14:paraId="37C8E427" w14:textId="77777777" w:rsidR="009114E1" w:rsidRPr="00AB7182" w:rsidRDefault="009114E1" w:rsidP="009114E1">
            <w:pPr>
              <w:pStyle w:val="TAH"/>
            </w:pPr>
            <w:r w:rsidRPr="00AB7182">
              <w:t>Provisioned Value:</w:t>
            </w:r>
          </w:p>
        </w:tc>
      </w:tr>
      <w:tr w:rsidR="009114E1" w:rsidRPr="00AB7182" w14:paraId="79405551" w14:textId="77777777">
        <w:trPr>
          <w:cantSplit/>
        </w:trPr>
        <w:tc>
          <w:tcPr>
            <w:tcW w:w="1655" w:type="dxa"/>
          </w:tcPr>
          <w:p w14:paraId="6DC369E2" w14:textId="77777777" w:rsidR="009114E1" w:rsidRPr="00AB7182" w:rsidRDefault="009114E1" w:rsidP="009114E1">
            <w:pPr>
              <w:pStyle w:val="TAC"/>
            </w:pPr>
            <w:r w:rsidRPr="00AB7182">
              <w:t>None</w:t>
            </w:r>
          </w:p>
        </w:tc>
        <w:tc>
          <w:tcPr>
            <w:tcW w:w="2127" w:type="dxa"/>
          </w:tcPr>
          <w:p w14:paraId="7CC1EF5F" w14:textId="77777777" w:rsidR="009114E1" w:rsidRPr="00AB7182" w:rsidRDefault="009114E1" w:rsidP="009114E1">
            <w:pPr>
              <w:pStyle w:val="TAC"/>
            </w:pPr>
            <w:r w:rsidRPr="00AB7182">
              <w:t>-</w:t>
            </w:r>
          </w:p>
        </w:tc>
        <w:tc>
          <w:tcPr>
            <w:tcW w:w="1909" w:type="dxa"/>
          </w:tcPr>
          <w:p w14:paraId="3708FB7C" w14:textId="77777777" w:rsidR="009114E1" w:rsidRPr="00AB7182" w:rsidRDefault="009114E1" w:rsidP="009114E1">
            <w:pPr>
              <w:pStyle w:val="TAC"/>
            </w:pPr>
            <w:r w:rsidRPr="00AB7182">
              <w:t>-</w:t>
            </w:r>
          </w:p>
        </w:tc>
        <w:tc>
          <w:tcPr>
            <w:tcW w:w="1900" w:type="dxa"/>
            <w:gridSpan w:val="2"/>
          </w:tcPr>
          <w:p w14:paraId="6EA49425" w14:textId="77777777" w:rsidR="009114E1" w:rsidRPr="00AB7182" w:rsidRDefault="009114E1" w:rsidP="009114E1">
            <w:pPr>
              <w:pStyle w:val="TAC"/>
            </w:pPr>
            <w:r w:rsidRPr="00AB7182">
              <w:t>-</w:t>
            </w:r>
          </w:p>
        </w:tc>
        <w:tc>
          <w:tcPr>
            <w:tcW w:w="2298" w:type="dxa"/>
          </w:tcPr>
          <w:p w14:paraId="3AD42FF3" w14:textId="77777777" w:rsidR="009114E1" w:rsidRPr="00AB7182" w:rsidRDefault="009114E1" w:rsidP="009114E1">
            <w:pPr>
              <w:pStyle w:val="TAC"/>
            </w:pPr>
            <w:r w:rsidRPr="00AB7182">
              <w:t>-</w:t>
            </w:r>
          </w:p>
        </w:tc>
      </w:tr>
      <w:tr w:rsidR="009114E1" w:rsidRPr="00AB7182" w14:paraId="77C99534" w14:textId="77777777">
        <w:trPr>
          <w:cantSplit/>
        </w:trPr>
        <w:tc>
          <w:tcPr>
            <w:tcW w:w="1655" w:type="dxa"/>
          </w:tcPr>
          <w:p w14:paraId="3415EEAD" w14:textId="77777777" w:rsidR="009114E1" w:rsidRPr="00AB7182" w:rsidRDefault="009114E1" w:rsidP="009114E1">
            <w:pPr>
              <w:pStyle w:val="TAH"/>
            </w:pPr>
            <w:r w:rsidRPr="00AB7182">
              <w:t xml:space="preserve">Signals </w:t>
            </w:r>
          </w:p>
        </w:tc>
        <w:tc>
          <w:tcPr>
            <w:tcW w:w="2127" w:type="dxa"/>
          </w:tcPr>
          <w:p w14:paraId="48722C34" w14:textId="77777777" w:rsidR="009114E1" w:rsidRPr="00AB7182" w:rsidRDefault="009114E1" w:rsidP="009114E1">
            <w:pPr>
              <w:pStyle w:val="TAH"/>
            </w:pPr>
            <w:r w:rsidRPr="00AB7182">
              <w:t>Mandatory/</w:t>
            </w:r>
          </w:p>
          <w:p w14:paraId="5F169A0F" w14:textId="77777777" w:rsidR="009114E1" w:rsidRPr="00AB7182" w:rsidRDefault="009114E1" w:rsidP="009114E1">
            <w:pPr>
              <w:pStyle w:val="TAH"/>
            </w:pPr>
            <w:r w:rsidRPr="00AB7182">
              <w:t>Optional</w:t>
            </w:r>
          </w:p>
        </w:tc>
        <w:tc>
          <w:tcPr>
            <w:tcW w:w="3809" w:type="dxa"/>
            <w:gridSpan w:val="3"/>
          </w:tcPr>
          <w:p w14:paraId="0121231F" w14:textId="77777777" w:rsidR="009114E1" w:rsidRPr="00AB7182" w:rsidRDefault="009114E1" w:rsidP="009114E1">
            <w:pPr>
              <w:pStyle w:val="TAH"/>
            </w:pPr>
            <w:r w:rsidRPr="00AB7182">
              <w:t>Used in command:</w:t>
            </w:r>
          </w:p>
        </w:tc>
        <w:tc>
          <w:tcPr>
            <w:tcW w:w="2298" w:type="dxa"/>
          </w:tcPr>
          <w:p w14:paraId="6F4CFE6D" w14:textId="77777777" w:rsidR="009114E1" w:rsidRPr="00AB7182" w:rsidRDefault="009114E1" w:rsidP="009114E1">
            <w:pPr>
              <w:pStyle w:val="TAH"/>
            </w:pPr>
            <w:r w:rsidRPr="00AB7182">
              <w:t>Duration Provisioned Value:</w:t>
            </w:r>
          </w:p>
        </w:tc>
      </w:tr>
      <w:tr w:rsidR="009114E1" w:rsidRPr="00AB7182" w14:paraId="6749746B" w14:textId="77777777">
        <w:trPr>
          <w:cantSplit/>
        </w:trPr>
        <w:tc>
          <w:tcPr>
            <w:tcW w:w="1655" w:type="dxa"/>
            <w:vMerge w:val="restart"/>
          </w:tcPr>
          <w:p w14:paraId="0B6DF025" w14:textId="77777777" w:rsidR="009114E1" w:rsidRPr="00AB7182" w:rsidRDefault="009114E1" w:rsidP="009114E1">
            <w:pPr>
              <w:pStyle w:val="TAC"/>
              <w:rPr>
                <w:b/>
                <w:bCs/>
              </w:rPr>
            </w:pPr>
            <w:r w:rsidRPr="00AB7182">
              <w:t>Fixed Announcement Play, apf(0x0001)</w:t>
            </w:r>
          </w:p>
        </w:tc>
        <w:tc>
          <w:tcPr>
            <w:tcW w:w="2127" w:type="dxa"/>
          </w:tcPr>
          <w:p w14:paraId="13A25F7C" w14:textId="77777777" w:rsidR="009114E1" w:rsidRPr="00AB7182" w:rsidRDefault="009114E1" w:rsidP="009114E1">
            <w:pPr>
              <w:pStyle w:val="TAC"/>
              <w:rPr>
                <w:b/>
                <w:bCs/>
              </w:rPr>
            </w:pPr>
            <w:r w:rsidRPr="00AB7182">
              <w:t>M</w:t>
            </w:r>
          </w:p>
        </w:tc>
        <w:tc>
          <w:tcPr>
            <w:tcW w:w="3809" w:type="dxa"/>
            <w:gridSpan w:val="3"/>
          </w:tcPr>
          <w:p w14:paraId="5735D9AF" w14:textId="77777777" w:rsidR="009114E1" w:rsidRPr="00AB7182" w:rsidRDefault="009114E1" w:rsidP="009114E1">
            <w:pPr>
              <w:pStyle w:val="TAC"/>
              <w:rPr>
                <w:b/>
                <w:bCs/>
              </w:rPr>
            </w:pPr>
            <w:r w:rsidRPr="00AB7182">
              <w:t>ADD, MOD, MOVE</w:t>
            </w:r>
          </w:p>
        </w:tc>
        <w:tc>
          <w:tcPr>
            <w:tcW w:w="2298" w:type="dxa"/>
          </w:tcPr>
          <w:p w14:paraId="47ECECE9" w14:textId="77777777" w:rsidR="009114E1" w:rsidRPr="00AB7182" w:rsidRDefault="009114E1" w:rsidP="009114E1">
            <w:pPr>
              <w:pStyle w:val="TAC"/>
              <w:jc w:val="left"/>
              <w:rPr>
                <w:b/>
                <w:bCs/>
              </w:rPr>
            </w:pPr>
            <w:r w:rsidRPr="00AB7182">
              <w:t>&lt;Value / Not Applicable&gt;</w:t>
            </w:r>
          </w:p>
        </w:tc>
      </w:tr>
      <w:tr w:rsidR="009114E1" w:rsidRPr="00AB7182" w14:paraId="445CACF5" w14:textId="77777777">
        <w:trPr>
          <w:cantSplit/>
        </w:trPr>
        <w:tc>
          <w:tcPr>
            <w:tcW w:w="1655" w:type="dxa"/>
            <w:vMerge/>
          </w:tcPr>
          <w:p w14:paraId="08041B8B" w14:textId="77777777" w:rsidR="009114E1" w:rsidRPr="00AB7182" w:rsidRDefault="009114E1" w:rsidP="009114E1">
            <w:pPr>
              <w:pStyle w:val="enumlev2"/>
              <w:ind w:left="0" w:firstLine="34"/>
              <w:rPr>
                <w:b/>
                <w:bCs/>
              </w:rPr>
            </w:pPr>
          </w:p>
        </w:tc>
        <w:tc>
          <w:tcPr>
            <w:tcW w:w="2127" w:type="dxa"/>
          </w:tcPr>
          <w:p w14:paraId="20A161D7" w14:textId="77777777" w:rsidR="009114E1" w:rsidRPr="00AB7182" w:rsidRDefault="009114E1" w:rsidP="009114E1">
            <w:pPr>
              <w:pStyle w:val="TAH"/>
            </w:pPr>
            <w:r w:rsidRPr="00AB7182">
              <w:t>Signal Parameters</w:t>
            </w:r>
          </w:p>
        </w:tc>
        <w:tc>
          <w:tcPr>
            <w:tcW w:w="1909" w:type="dxa"/>
          </w:tcPr>
          <w:p w14:paraId="6A332D60" w14:textId="77777777" w:rsidR="009114E1" w:rsidRPr="00AB7182" w:rsidRDefault="009114E1" w:rsidP="009114E1">
            <w:pPr>
              <w:pStyle w:val="TAH"/>
            </w:pPr>
            <w:r w:rsidRPr="00AB7182">
              <w:t>Mandatory/</w:t>
            </w:r>
          </w:p>
          <w:p w14:paraId="4860A586" w14:textId="77777777" w:rsidR="009114E1" w:rsidRPr="00AB7182" w:rsidRDefault="009114E1" w:rsidP="009114E1">
            <w:pPr>
              <w:pStyle w:val="TAH"/>
            </w:pPr>
            <w:r w:rsidRPr="00AB7182">
              <w:t>Optional</w:t>
            </w:r>
          </w:p>
        </w:tc>
        <w:tc>
          <w:tcPr>
            <w:tcW w:w="1900" w:type="dxa"/>
            <w:gridSpan w:val="2"/>
          </w:tcPr>
          <w:p w14:paraId="3EBAE3DD" w14:textId="77777777" w:rsidR="009114E1" w:rsidRPr="00AB7182" w:rsidRDefault="009114E1" w:rsidP="009114E1">
            <w:pPr>
              <w:pStyle w:val="TAH"/>
            </w:pPr>
            <w:r w:rsidRPr="00AB7182">
              <w:t>Supported</w:t>
            </w:r>
          </w:p>
          <w:p w14:paraId="22C47B7D" w14:textId="77777777" w:rsidR="009114E1" w:rsidRPr="00AB7182" w:rsidRDefault="009114E1" w:rsidP="009114E1">
            <w:pPr>
              <w:pStyle w:val="TAH"/>
            </w:pPr>
            <w:r w:rsidRPr="00AB7182">
              <w:t>Values:</w:t>
            </w:r>
          </w:p>
        </w:tc>
        <w:tc>
          <w:tcPr>
            <w:tcW w:w="2298" w:type="dxa"/>
          </w:tcPr>
          <w:p w14:paraId="66C23AF5" w14:textId="77777777" w:rsidR="009114E1" w:rsidRPr="00AB7182" w:rsidRDefault="009114E1" w:rsidP="009114E1">
            <w:pPr>
              <w:pStyle w:val="TAH"/>
            </w:pPr>
            <w:r w:rsidRPr="00AB7182">
              <w:t>Duration Provisioned Value:</w:t>
            </w:r>
          </w:p>
        </w:tc>
      </w:tr>
      <w:tr w:rsidR="009114E1" w:rsidRPr="00AB7182" w14:paraId="3F57C431" w14:textId="77777777">
        <w:trPr>
          <w:cantSplit/>
        </w:trPr>
        <w:tc>
          <w:tcPr>
            <w:tcW w:w="1655" w:type="dxa"/>
            <w:vMerge/>
          </w:tcPr>
          <w:p w14:paraId="326418AF" w14:textId="77777777" w:rsidR="009114E1" w:rsidRPr="00AB7182" w:rsidRDefault="009114E1" w:rsidP="009114E1">
            <w:pPr>
              <w:pStyle w:val="enumlev2"/>
              <w:ind w:left="0" w:firstLine="34"/>
              <w:rPr>
                <w:b/>
                <w:bCs/>
              </w:rPr>
            </w:pPr>
          </w:p>
        </w:tc>
        <w:tc>
          <w:tcPr>
            <w:tcW w:w="2127" w:type="dxa"/>
          </w:tcPr>
          <w:p w14:paraId="4513B7B5" w14:textId="77777777" w:rsidR="009114E1" w:rsidRPr="00AB7182" w:rsidRDefault="009114E1" w:rsidP="009114E1">
            <w:pPr>
              <w:pStyle w:val="TAC"/>
              <w:rPr>
                <w:b/>
                <w:bCs/>
              </w:rPr>
            </w:pPr>
            <w:r w:rsidRPr="00AB7182">
              <w:t>Announcement name, an(0x0001)</w:t>
            </w:r>
          </w:p>
        </w:tc>
        <w:tc>
          <w:tcPr>
            <w:tcW w:w="1909" w:type="dxa"/>
          </w:tcPr>
          <w:p w14:paraId="207B7532" w14:textId="77777777" w:rsidR="009114E1" w:rsidRPr="00AB7182" w:rsidRDefault="009114E1" w:rsidP="009114E1">
            <w:pPr>
              <w:pStyle w:val="TAC"/>
              <w:rPr>
                <w:b/>
                <w:bCs/>
              </w:rPr>
            </w:pPr>
            <w:r w:rsidRPr="00AB7182">
              <w:t>M</w:t>
            </w:r>
          </w:p>
        </w:tc>
        <w:tc>
          <w:tcPr>
            <w:tcW w:w="1900" w:type="dxa"/>
            <w:gridSpan w:val="2"/>
          </w:tcPr>
          <w:p w14:paraId="3B4BBBDB" w14:textId="77777777" w:rsidR="009114E1" w:rsidRPr="00AB7182" w:rsidRDefault="009114E1" w:rsidP="009114E1">
            <w:pPr>
              <w:pStyle w:val="TAC"/>
            </w:pPr>
            <w:r w:rsidRPr="00AB7182">
              <w:t>enumeration</w:t>
            </w:r>
          </w:p>
        </w:tc>
        <w:tc>
          <w:tcPr>
            <w:tcW w:w="2298" w:type="dxa"/>
          </w:tcPr>
          <w:p w14:paraId="63729F57" w14:textId="77777777" w:rsidR="009114E1" w:rsidRPr="00AB7182" w:rsidRDefault="009114E1" w:rsidP="009114E1">
            <w:pPr>
              <w:pStyle w:val="TAC"/>
              <w:rPr>
                <w:b/>
                <w:bCs/>
              </w:rPr>
            </w:pPr>
            <w:r w:rsidRPr="00AB7182">
              <w:t>&lt;Value / Not Applicable&gt;</w:t>
            </w:r>
          </w:p>
        </w:tc>
      </w:tr>
      <w:tr w:rsidR="009114E1" w:rsidRPr="00AB7182" w14:paraId="4306E6B3" w14:textId="77777777">
        <w:trPr>
          <w:cantSplit/>
        </w:trPr>
        <w:tc>
          <w:tcPr>
            <w:tcW w:w="1655" w:type="dxa"/>
            <w:vMerge/>
          </w:tcPr>
          <w:p w14:paraId="250E61BF" w14:textId="77777777" w:rsidR="009114E1" w:rsidRPr="00AB7182" w:rsidRDefault="009114E1" w:rsidP="009114E1">
            <w:pPr>
              <w:pStyle w:val="enumlev2"/>
              <w:ind w:left="0" w:firstLine="34"/>
              <w:rPr>
                <w:b/>
                <w:bCs/>
              </w:rPr>
            </w:pPr>
          </w:p>
        </w:tc>
        <w:tc>
          <w:tcPr>
            <w:tcW w:w="2127" w:type="dxa"/>
          </w:tcPr>
          <w:p w14:paraId="33C89CFA" w14:textId="77777777" w:rsidR="009114E1" w:rsidRPr="00AB7182" w:rsidRDefault="009114E1" w:rsidP="009114E1">
            <w:pPr>
              <w:pStyle w:val="TAC"/>
            </w:pPr>
            <w:r w:rsidRPr="00AB7182">
              <w:t>Number Of Cycles, noc(0x0002)</w:t>
            </w:r>
          </w:p>
        </w:tc>
        <w:tc>
          <w:tcPr>
            <w:tcW w:w="1909" w:type="dxa"/>
          </w:tcPr>
          <w:p w14:paraId="323AEC53" w14:textId="77777777" w:rsidR="009114E1" w:rsidRPr="00AB7182" w:rsidRDefault="009114E1" w:rsidP="009114E1">
            <w:pPr>
              <w:pStyle w:val="TAC"/>
            </w:pPr>
            <w:r w:rsidRPr="00AB7182">
              <w:t>M</w:t>
            </w:r>
          </w:p>
        </w:tc>
        <w:tc>
          <w:tcPr>
            <w:tcW w:w="1900" w:type="dxa"/>
            <w:gridSpan w:val="2"/>
          </w:tcPr>
          <w:p w14:paraId="19890D43" w14:textId="77777777" w:rsidR="009114E1" w:rsidRPr="00AB7182" w:rsidRDefault="009114E1" w:rsidP="009114E1">
            <w:pPr>
              <w:pStyle w:val="TAC"/>
            </w:pPr>
            <w:r w:rsidRPr="00AB7182">
              <w:t>Any</w:t>
            </w:r>
            <w:r w:rsidR="00743CEC" w:rsidRPr="00AB7182">
              <w:t xml:space="preserve"> Integer</w:t>
            </w:r>
          </w:p>
        </w:tc>
        <w:tc>
          <w:tcPr>
            <w:tcW w:w="2298" w:type="dxa"/>
          </w:tcPr>
          <w:p w14:paraId="39CE8667" w14:textId="77777777" w:rsidR="009114E1" w:rsidRPr="00AB7182" w:rsidRDefault="009114E1" w:rsidP="009114E1">
            <w:pPr>
              <w:pStyle w:val="TAC"/>
            </w:pPr>
            <w:r w:rsidRPr="00AB7182">
              <w:t>-</w:t>
            </w:r>
          </w:p>
        </w:tc>
      </w:tr>
      <w:tr w:rsidR="009114E1" w:rsidRPr="00AB7182" w14:paraId="2CC6EB8F" w14:textId="77777777">
        <w:trPr>
          <w:cantSplit/>
        </w:trPr>
        <w:tc>
          <w:tcPr>
            <w:tcW w:w="1655" w:type="dxa"/>
            <w:vMerge/>
          </w:tcPr>
          <w:p w14:paraId="7ACD2D3A" w14:textId="77777777" w:rsidR="009114E1" w:rsidRPr="00AB7182" w:rsidRDefault="009114E1" w:rsidP="009114E1">
            <w:pPr>
              <w:pStyle w:val="enumlev2"/>
              <w:ind w:left="0" w:firstLine="34"/>
              <w:rPr>
                <w:b/>
                <w:bCs/>
              </w:rPr>
            </w:pPr>
          </w:p>
        </w:tc>
        <w:tc>
          <w:tcPr>
            <w:tcW w:w="2127" w:type="dxa"/>
          </w:tcPr>
          <w:p w14:paraId="2C4CFFDC" w14:textId="77777777" w:rsidR="009114E1" w:rsidRPr="00AB7182" w:rsidRDefault="009114E1" w:rsidP="009114E1">
            <w:pPr>
              <w:pStyle w:val="TAC"/>
            </w:pPr>
            <w:r w:rsidRPr="00AB7182">
              <w:t>Announcement Variant, av(0x0003)</w:t>
            </w:r>
          </w:p>
        </w:tc>
        <w:tc>
          <w:tcPr>
            <w:tcW w:w="1909" w:type="dxa"/>
          </w:tcPr>
          <w:p w14:paraId="21006314" w14:textId="77777777" w:rsidR="009114E1" w:rsidRPr="00AB7182" w:rsidRDefault="009114E1" w:rsidP="009114E1">
            <w:pPr>
              <w:pStyle w:val="TAC"/>
            </w:pPr>
            <w:r w:rsidRPr="00AB7182">
              <w:t>O</w:t>
            </w:r>
          </w:p>
        </w:tc>
        <w:tc>
          <w:tcPr>
            <w:tcW w:w="1900" w:type="dxa"/>
            <w:gridSpan w:val="2"/>
          </w:tcPr>
          <w:p w14:paraId="26E5CD09" w14:textId="77777777" w:rsidR="009114E1" w:rsidRPr="00AB7182" w:rsidRDefault="009114E1" w:rsidP="009114E1">
            <w:pPr>
              <w:pStyle w:val="TAC"/>
            </w:pPr>
            <w:r w:rsidRPr="00AB7182">
              <w:t>string</w:t>
            </w:r>
          </w:p>
        </w:tc>
        <w:tc>
          <w:tcPr>
            <w:tcW w:w="2298" w:type="dxa"/>
          </w:tcPr>
          <w:p w14:paraId="58F792C8" w14:textId="77777777" w:rsidR="009114E1" w:rsidRPr="00AB7182" w:rsidRDefault="009114E1" w:rsidP="009114E1">
            <w:pPr>
              <w:pStyle w:val="TAC"/>
            </w:pPr>
            <w:r w:rsidRPr="00AB7182">
              <w:t>-</w:t>
            </w:r>
          </w:p>
        </w:tc>
      </w:tr>
      <w:tr w:rsidR="009114E1" w:rsidRPr="00AB7182" w14:paraId="03AB9FB3" w14:textId="77777777">
        <w:trPr>
          <w:cantSplit/>
        </w:trPr>
        <w:tc>
          <w:tcPr>
            <w:tcW w:w="1655" w:type="dxa"/>
            <w:vMerge/>
          </w:tcPr>
          <w:p w14:paraId="66478BD0" w14:textId="77777777" w:rsidR="009114E1" w:rsidRPr="00AB7182" w:rsidRDefault="009114E1" w:rsidP="009114E1">
            <w:pPr>
              <w:pStyle w:val="enumlev2"/>
              <w:ind w:left="0" w:firstLine="34"/>
              <w:rPr>
                <w:b/>
                <w:bCs/>
              </w:rPr>
            </w:pPr>
          </w:p>
        </w:tc>
        <w:tc>
          <w:tcPr>
            <w:tcW w:w="2127" w:type="dxa"/>
          </w:tcPr>
          <w:p w14:paraId="61CB939C" w14:textId="77777777" w:rsidR="009114E1" w:rsidRPr="00AB7182" w:rsidRDefault="009114E1" w:rsidP="009114E1">
            <w:pPr>
              <w:pStyle w:val="TAC"/>
            </w:pPr>
            <w:r w:rsidRPr="00AB7182">
              <w:t>Announcement Direction, di(0x0004)</w:t>
            </w:r>
          </w:p>
        </w:tc>
        <w:tc>
          <w:tcPr>
            <w:tcW w:w="1909" w:type="dxa"/>
          </w:tcPr>
          <w:p w14:paraId="59EABAD6" w14:textId="77777777" w:rsidR="009114E1" w:rsidRPr="00AB7182" w:rsidRDefault="009114E1" w:rsidP="009114E1">
            <w:pPr>
              <w:pStyle w:val="TAC"/>
            </w:pPr>
            <w:r w:rsidRPr="00AB7182">
              <w:t>M</w:t>
            </w:r>
          </w:p>
        </w:tc>
        <w:tc>
          <w:tcPr>
            <w:tcW w:w="1900" w:type="dxa"/>
            <w:gridSpan w:val="2"/>
          </w:tcPr>
          <w:p w14:paraId="1D0E848D" w14:textId="77777777" w:rsidR="009114E1" w:rsidRPr="00AB7182" w:rsidRDefault="009114E1" w:rsidP="009114E1">
            <w:pPr>
              <w:pStyle w:val="TAC"/>
            </w:pPr>
            <w:r w:rsidRPr="00AB7182">
              <w:t>Internal, External</w:t>
            </w:r>
          </w:p>
        </w:tc>
        <w:tc>
          <w:tcPr>
            <w:tcW w:w="2298" w:type="dxa"/>
          </w:tcPr>
          <w:p w14:paraId="50FFE2C6" w14:textId="77777777" w:rsidR="009114E1" w:rsidRPr="00AB7182" w:rsidRDefault="009114E1" w:rsidP="009114E1">
            <w:pPr>
              <w:pStyle w:val="TAC"/>
            </w:pPr>
            <w:r w:rsidRPr="00AB7182">
              <w:t>-</w:t>
            </w:r>
          </w:p>
        </w:tc>
      </w:tr>
      <w:tr w:rsidR="009114E1" w:rsidRPr="00AB7182" w14:paraId="2113477B" w14:textId="77777777">
        <w:trPr>
          <w:cantSplit/>
        </w:trPr>
        <w:tc>
          <w:tcPr>
            <w:tcW w:w="1655" w:type="dxa"/>
          </w:tcPr>
          <w:p w14:paraId="6A1A3A5E" w14:textId="77777777" w:rsidR="009114E1" w:rsidRPr="00AB7182" w:rsidRDefault="009114E1" w:rsidP="009114E1">
            <w:pPr>
              <w:pStyle w:val="TAH"/>
            </w:pPr>
            <w:r w:rsidRPr="00AB7182">
              <w:t>Events</w:t>
            </w:r>
          </w:p>
        </w:tc>
        <w:tc>
          <w:tcPr>
            <w:tcW w:w="2127" w:type="dxa"/>
          </w:tcPr>
          <w:p w14:paraId="0B3E05AA" w14:textId="77777777" w:rsidR="009114E1" w:rsidRPr="00AB7182" w:rsidRDefault="009114E1" w:rsidP="009114E1">
            <w:pPr>
              <w:pStyle w:val="TAH"/>
            </w:pPr>
            <w:r w:rsidRPr="00AB7182">
              <w:t>Mandatory/</w:t>
            </w:r>
          </w:p>
          <w:p w14:paraId="656BF23E" w14:textId="77777777" w:rsidR="009114E1" w:rsidRPr="00AB7182" w:rsidRDefault="009114E1" w:rsidP="009114E1">
            <w:pPr>
              <w:pStyle w:val="TAH"/>
            </w:pPr>
            <w:r w:rsidRPr="00AB7182">
              <w:t>Optional</w:t>
            </w:r>
          </w:p>
        </w:tc>
        <w:tc>
          <w:tcPr>
            <w:tcW w:w="6107" w:type="dxa"/>
            <w:gridSpan w:val="4"/>
          </w:tcPr>
          <w:p w14:paraId="79392A28" w14:textId="77777777" w:rsidR="009114E1" w:rsidRPr="00AB7182" w:rsidRDefault="009114E1" w:rsidP="009114E1">
            <w:pPr>
              <w:pStyle w:val="TAH"/>
            </w:pPr>
            <w:r w:rsidRPr="00AB7182">
              <w:t>Used in command:</w:t>
            </w:r>
          </w:p>
        </w:tc>
      </w:tr>
      <w:tr w:rsidR="009114E1" w:rsidRPr="00AB7182" w14:paraId="4D6FD398" w14:textId="77777777">
        <w:trPr>
          <w:cantSplit/>
        </w:trPr>
        <w:tc>
          <w:tcPr>
            <w:tcW w:w="1655" w:type="dxa"/>
            <w:vMerge w:val="restart"/>
          </w:tcPr>
          <w:p w14:paraId="7BA9F267" w14:textId="77777777" w:rsidR="009114E1" w:rsidRPr="00AB7182" w:rsidRDefault="009114E1" w:rsidP="009114E1">
            <w:pPr>
              <w:pStyle w:val="TAC"/>
              <w:rPr>
                <w:b/>
                <w:bCs/>
              </w:rPr>
            </w:pPr>
            <w:r w:rsidRPr="00AB7182">
              <w:t>None</w:t>
            </w:r>
          </w:p>
        </w:tc>
        <w:tc>
          <w:tcPr>
            <w:tcW w:w="2127" w:type="dxa"/>
          </w:tcPr>
          <w:p w14:paraId="41C54684" w14:textId="77777777" w:rsidR="009114E1" w:rsidRPr="00AB7182" w:rsidRDefault="009114E1" w:rsidP="009114E1">
            <w:pPr>
              <w:pStyle w:val="TAC"/>
              <w:rPr>
                <w:b/>
                <w:bCs/>
              </w:rPr>
            </w:pPr>
            <w:r w:rsidRPr="00AB7182">
              <w:t>-</w:t>
            </w:r>
          </w:p>
        </w:tc>
        <w:tc>
          <w:tcPr>
            <w:tcW w:w="6107" w:type="dxa"/>
            <w:gridSpan w:val="4"/>
          </w:tcPr>
          <w:p w14:paraId="482EFB69" w14:textId="77777777" w:rsidR="009114E1" w:rsidRPr="00AB7182" w:rsidRDefault="009114E1" w:rsidP="009114E1">
            <w:pPr>
              <w:pStyle w:val="TAC"/>
              <w:rPr>
                <w:b/>
                <w:bCs/>
              </w:rPr>
            </w:pPr>
            <w:r w:rsidRPr="00AB7182">
              <w:t>-</w:t>
            </w:r>
          </w:p>
        </w:tc>
      </w:tr>
      <w:tr w:rsidR="009114E1" w:rsidRPr="00AB7182" w14:paraId="7AEAC44C" w14:textId="77777777">
        <w:trPr>
          <w:cantSplit/>
        </w:trPr>
        <w:tc>
          <w:tcPr>
            <w:tcW w:w="1655" w:type="dxa"/>
            <w:vMerge/>
          </w:tcPr>
          <w:p w14:paraId="56155000" w14:textId="77777777" w:rsidR="009114E1" w:rsidRPr="00AB7182" w:rsidRDefault="009114E1" w:rsidP="009114E1">
            <w:pPr>
              <w:pStyle w:val="enumlev2"/>
              <w:ind w:left="0" w:firstLine="34"/>
              <w:rPr>
                <w:b/>
                <w:bCs/>
              </w:rPr>
            </w:pPr>
          </w:p>
        </w:tc>
        <w:tc>
          <w:tcPr>
            <w:tcW w:w="2127" w:type="dxa"/>
          </w:tcPr>
          <w:p w14:paraId="0AAAEB6B" w14:textId="77777777" w:rsidR="009114E1" w:rsidRPr="00AB7182" w:rsidRDefault="009114E1" w:rsidP="009114E1">
            <w:pPr>
              <w:pStyle w:val="TAH"/>
            </w:pPr>
            <w:r w:rsidRPr="00AB7182">
              <w:t>Event</w:t>
            </w:r>
          </w:p>
          <w:p w14:paraId="5A160C0F" w14:textId="77777777" w:rsidR="009114E1" w:rsidRPr="00AB7182" w:rsidRDefault="009114E1" w:rsidP="009114E1">
            <w:pPr>
              <w:pStyle w:val="TAH"/>
            </w:pPr>
            <w:r w:rsidRPr="00AB7182">
              <w:t>Parameters</w:t>
            </w:r>
          </w:p>
        </w:tc>
        <w:tc>
          <w:tcPr>
            <w:tcW w:w="1909" w:type="dxa"/>
          </w:tcPr>
          <w:p w14:paraId="1AD99164" w14:textId="77777777" w:rsidR="009114E1" w:rsidRPr="00AB7182" w:rsidRDefault="009114E1" w:rsidP="009114E1">
            <w:pPr>
              <w:pStyle w:val="TAH"/>
            </w:pPr>
            <w:r w:rsidRPr="00AB7182">
              <w:t>Mandatory/</w:t>
            </w:r>
          </w:p>
          <w:p w14:paraId="27AB590F" w14:textId="77777777" w:rsidR="009114E1" w:rsidRPr="00AB7182" w:rsidRDefault="009114E1" w:rsidP="009114E1">
            <w:pPr>
              <w:pStyle w:val="TAH"/>
            </w:pPr>
            <w:r w:rsidRPr="00AB7182">
              <w:t>Optional</w:t>
            </w:r>
          </w:p>
        </w:tc>
        <w:tc>
          <w:tcPr>
            <w:tcW w:w="1900" w:type="dxa"/>
            <w:gridSpan w:val="2"/>
          </w:tcPr>
          <w:p w14:paraId="738462F9" w14:textId="77777777" w:rsidR="009114E1" w:rsidRPr="00AB7182" w:rsidRDefault="009114E1" w:rsidP="009114E1">
            <w:pPr>
              <w:pStyle w:val="TAH"/>
            </w:pPr>
            <w:r w:rsidRPr="00AB7182">
              <w:t>Supported</w:t>
            </w:r>
          </w:p>
          <w:p w14:paraId="38D5D215" w14:textId="77777777" w:rsidR="009114E1" w:rsidRPr="00AB7182" w:rsidRDefault="009114E1" w:rsidP="009114E1">
            <w:pPr>
              <w:pStyle w:val="TAH"/>
            </w:pPr>
            <w:r w:rsidRPr="00AB7182">
              <w:t>Values:</w:t>
            </w:r>
          </w:p>
        </w:tc>
        <w:tc>
          <w:tcPr>
            <w:tcW w:w="2298" w:type="dxa"/>
          </w:tcPr>
          <w:p w14:paraId="7DE9518F" w14:textId="77777777" w:rsidR="009114E1" w:rsidRPr="00AB7182" w:rsidRDefault="009114E1" w:rsidP="009114E1">
            <w:pPr>
              <w:pStyle w:val="TAH"/>
            </w:pPr>
            <w:r w:rsidRPr="00AB7182">
              <w:t>Provisioned Value:</w:t>
            </w:r>
          </w:p>
        </w:tc>
      </w:tr>
      <w:tr w:rsidR="009114E1" w:rsidRPr="00AB7182" w14:paraId="61C98D20" w14:textId="77777777">
        <w:trPr>
          <w:cantSplit/>
        </w:trPr>
        <w:tc>
          <w:tcPr>
            <w:tcW w:w="1655" w:type="dxa"/>
            <w:vMerge/>
          </w:tcPr>
          <w:p w14:paraId="1B798070" w14:textId="77777777" w:rsidR="009114E1" w:rsidRPr="00AB7182" w:rsidRDefault="009114E1" w:rsidP="009114E1">
            <w:pPr>
              <w:pStyle w:val="enumlev2"/>
              <w:ind w:left="0" w:firstLine="34"/>
              <w:rPr>
                <w:b/>
                <w:bCs/>
              </w:rPr>
            </w:pPr>
          </w:p>
        </w:tc>
        <w:tc>
          <w:tcPr>
            <w:tcW w:w="2127" w:type="dxa"/>
          </w:tcPr>
          <w:p w14:paraId="1F4100A9" w14:textId="77777777" w:rsidR="009114E1" w:rsidRPr="00AB7182" w:rsidRDefault="009114E1" w:rsidP="009114E1">
            <w:pPr>
              <w:pStyle w:val="TAC"/>
              <w:rPr>
                <w:b/>
                <w:bCs/>
              </w:rPr>
            </w:pPr>
            <w:r w:rsidRPr="00AB7182">
              <w:t>-</w:t>
            </w:r>
          </w:p>
        </w:tc>
        <w:tc>
          <w:tcPr>
            <w:tcW w:w="1909" w:type="dxa"/>
          </w:tcPr>
          <w:p w14:paraId="1BC3212C" w14:textId="77777777" w:rsidR="009114E1" w:rsidRPr="00AB7182" w:rsidRDefault="009114E1" w:rsidP="009114E1">
            <w:pPr>
              <w:pStyle w:val="TAC"/>
              <w:rPr>
                <w:b/>
                <w:bCs/>
              </w:rPr>
            </w:pPr>
            <w:r w:rsidRPr="00AB7182">
              <w:t>-</w:t>
            </w:r>
          </w:p>
        </w:tc>
        <w:tc>
          <w:tcPr>
            <w:tcW w:w="1900" w:type="dxa"/>
            <w:gridSpan w:val="2"/>
          </w:tcPr>
          <w:p w14:paraId="27DC5D4B" w14:textId="77777777" w:rsidR="009114E1" w:rsidRPr="00AB7182" w:rsidRDefault="009114E1" w:rsidP="009114E1">
            <w:pPr>
              <w:pStyle w:val="TAC"/>
            </w:pPr>
            <w:r w:rsidRPr="00AB7182">
              <w:t>-</w:t>
            </w:r>
          </w:p>
        </w:tc>
        <w:tc>
          <w:tcPr>
            <w:tcW w:w="2298" w:type="dxa"/>
          </w:tcPr>
          <w:p w14:paraId="4BF3C496" w14:textId="77777777" w:rsidR="009114E1" w:rsidRPr="00AB7182" w:rsidRDefault="009114E1" w:rsidP="009114E1">
            <w:pPr>
              <w:pStyle w:val="TAC"/>
              <w:rPr>
                <w:b/>
                <w:bCs/>
              </w:rPr>
            </w:pPr>
            <w:r w:rsidRPr="00AB7182">
              <w:t>-</w:t>
            </w:r>
          </w:p>
        </w:tc>
      </w:tr>
      <w:tr w:rsidR="009114E1" w:rsidRPr="00AB7182" w14:paraId="15D27C9C" w14:textId="77777777">
        <w:trPr>
          <w:cantSplit/>
        </w:trPr>
        <w:tc>
          <w:tcPr>
            <w:tcW w:w="1655" w:type="dxa"/>
            <w:vMerge/>
          </w:tcPr>
          <w:p w14:paraId="0C37EE47" w14:textId="77777777" w:rsidR="009114E1" w:rsidRPr="00AB7182" w:rsidRDefault="009114E1" w:rsidP="009114E1">
            <w:pPr>
              <w:pStyle w:val="enumlev2"/>
              <w:ind w:left="0" w:firstLine="34"/>
              <w:rPr>
                <w:b/>
                <w:bCs/>
              </w:rPr>
            </w:pPr>
          </w:p>
        </w:tc>
        <w:tc>
          <w:tcPr>
            <w:tcW w:w="2127" w:type="dxa"/>
          </w:tcPr>
          <w:p w14:paraId="58BCD19D" w14:textId="77777777" w:rsidR="009114E1" w:rsidRPr="00AB7182" w:rsidRDefault="009114E1" w:rsidP="009114E1">
            <w:pPr>
              <w:pStyle w:val="TAH"/>
            </w:pPr>
            <w:r w:rsidRPr="00AB7182">
              <w:t>ObservedEvent</w:t>
            </w:r>
          </w:p>
          <w:p w14:paraId="5EC25A3C" w14:textId="77777777" w:rsidR="009114E1" w:rsidRPr="00AB7182" w:rsidRDefault="009114E1" w:rsidP="009114E1">
            <w:pPr>
              <w:pStyle w:val="TAH"/>
            </w:pPr>
            <w:r w:rsidRPr="00AB7182">
              <w:t>Parameters</w:t>
            </w:r>
          </w:p>
        </w:tc>
        <w:tc>
          <w:tcPr>
            <w:tcW w:w="1909" w:type="dxa"/>
          </w:tcPr>
          <w:p w14:paraId="610CA6B5" w14:textId="77777777" w:rsidR="009114E1" w:rsidRPr="00AB7182" w:rsidRDefault="009114E1" w:rsidP="009114E1">
            <w:pPr>
              <w:pStyle w:val="TAH"/>
            </w:pPr>
            <w:r w:rsidRPr="00AB7182">
              <w:t>Mandatory/</w:t>
            </w:r>
          </w:p>
          <w:p w14:paraId="3D6451B5" w14:textId="77777777" w:rsidR="009114E1" w:rsidRPr="00AB7182" w:rsidRDefault="009114E1" w:rsidP="009114E1">
            <w:pPr>
              <w:pStyle w:val="TAH"/>
            </w:pPr>
            <w:r w:rsidRPr="00AB7182">
              <w:t>Optional</w:t>
            </w:r>
          </w:p>
        </w:tc>
        <w:tc>
          <w:tcPr>
            <w:tcW w:w="1900" w:type="dxa"/>
            <w:gridSpan w:val="2"/>
          </w:tcPr>
          <w:p w14:paraId="4C9F726E" w14:textId="77777777" w:rsidR="009114E1" w:rsidRPr="00AB7182" w:rsidRDefault="009114E1" w:rsidP="009114E1">
            <w:pPr>
              <w:pStyle w:val="TAH"/>
            </w:pPr>
            <w:r w:rsidRPr="00AB7182">
              <w:t>Supported</w:t>
            </w:r>
          </w:p>
          <w:p w14:paraId="1BF5D276" w14:textId="77777777" w:rsidR="009114E1" w:rsidRPr="00AB7182" w:rsidRDefault="009114E1" w:rsidP="009114E1">
            <w:pPr>
              <w:pStyle w:val="TAH"/>
            </w:pPr>
            <w:r w:rsidRPr="00AB7182">
              <w:t>Values:</w:t>
            </w:r>
          </w:p>
        </w:tc>
        <w:tc>
          <w:tcPr>
            <w:tcW w:w="2298" w:type="dxa"/>
          </w:tcPr>
          <w:p w14:paraId="4097ACF1" w14:textId="77777777" w:rsidR="009114E1" w:rsidRPr="00AB7182" w:rsidRDefault="009114E1" w:rsidP="009114E1">
            <w:pPr>
              <w:pStyle w:val="TAH"/>
            </w:pPr>
            <w:r w:rsidRPr="00AB7182">
              <w:t>Provisioned Value:</w:t>
            </w:r>
          </w:p>
        </w:tc>
      </w:tr>
      <w:tr w:rsidR="009114E1" w:rsidRPr="00AB7182" w14:paraId="110DE003" w14:textId="77777777">
        <w:trPr>
          <w:cantSplit/>
        </w:trPr>
        <w:tc>
          <w:tcPr>
            <w:tcW w:w="1655" w:type="dxa"/>
            <w:vMerge/>
          </w:tcPr>
          <w:p w14:paraId="47032518" w14:textId="77777777" w:rsidR="009114E1" w:rsidRPr="00AB7182" w:rsidRDefault="009114E1" w:rsidP="009114E1">
            <w:pPr>
              <w:pStyle w:val="enumlev2"/>
              <w:ind w:left="0" w:firstLine="34"/>
              <w:rPr>
                <w:b/>
                <w:bCs/>
              </w:rPr>
            </w:pPr>
          </w:p>
        </w:tc>
        <w:tc>
          <w:tcPr>
            <w:tcW w:w="2127" w:type="dxa"/>
          </w:tcPr>
          <w:p w14:paraId="5EB2DAF1" w14:textId="77777777" w:rsidR="009114E1" w:rsidRPr="00AB7182" w:rsidRDefault="009114E1" w:rsidP="009114E1">
            <w:pPr>
              <w:pStyle w:val="TAC"/>
            </w:pPr>
            <w:r w:rsidRPr="00AB7182">
              <w:t>-</w:t>
            </w:r>
          </w:p>
        </w:tc>
        <w:tc>
          <w:tcPr>
            <w:tcW w:w="1909" w:type="dxa"/>
          </w:tcPr>
          <w:p w14:paraId="0E86257F" w14:textId="77777777" w:rsidR="009114E1" w:rsidRPr="00AB7182" w:rsidRDefault="009114E1" w:rsidP="009114E1">
            <w:pPr>
              <w:pStyle w:val="TAC"/>
            </w:pPr>
            <w:r w:rsidRPr="00AB7182">
              <w:t>-</w:t>
            </w:r>
          </w:p>
        </w:tc>
        <w:tc>
          <w:tcPr>
            <w:tcW w:w="1900" w:type="dxa"/>
            <w:gridSpan w:val="2"/>
          </w:tcPr>
          <w:p w14:paraId="4B5939B9" w14:textId="77777777" w:rsidR="009114E1" w:rsidRPr="00AB7182" w:rsidRDefault="009114E1" w:rsidP="009114E1">
            <w:pPr>
              <w:pStyle w:val="TAC"/>
            </w:pPr>
            <w:r w:rsidRPr="00AB7182">
              <w:t>-</w:t>
            </w:r>
          </w:p>
        </w:tc>
        <w:tc>
          <w:tcPr>
            <w:tcW w:w="2298" w:type="dxa"/>
          </w:tcPr>
          <w:p w14:paraId="39085E13" w14:textId="77777777" w:rsidR="009114E1" w:rsidRPr="00AB7182" w:rsidRDefault="009114E1" w:rsidP="009114E1">
            <w:pPr>
              <w:pStyle w:val="TAC"/>
            </w:pPr>
            <w:r w:rsidRPr="00AB7182">
              <w:t>-</w:t>
            </w:r>
          </w:p>
        </w:tc>
      </w:tr>
      <w:tr w:rsidR="009114E1" w:rsidRPr="00AB7182" w14:paraId="3BDA61C8" w14:textId="77777777">
        <w:trPr>
          <w:cantSplit/>
        </w:trPr>
        <w:tc>
          <w:tcPr>
            <w:tcW w:w="1655" w:type="dxa"/>
          </w:tcPr>
          <w:p w14:paraId="5C579626" w14:textId="77777777" w:rsidR="009114E1" w:rsidRPr="00AB7182" w:rsidRDefault="009114E1" w:rsidP="009114E1">
            <w:pPr>
              <w:pStyle w:val="TAH"/>
            </w:pPr>
            <w:r w:rsidRPr="00AB7182">
              <w:t>Statistics</w:t>
            </w:r>
          </w:p>
        </w:tc>
        <w:tc>
          <w:tcPr>
            <w:tcW w:w="2127" w:type="dxa"/>
          </w:tcPr>
          <w:p w14:paraId="27281F73" w14:textId="77777777" w:rsidR="009114E1" w:rsidRPr="00AB7182" w:rsidRDefault="009114E1" w:rsidP="009114E1">
            <w:pPr>
              <w:pStyle w:val="TAH"/>
            </w:pPr>
            <w:r w:rsidRPr="00AB7182">
              <w:t>Mandatory/</w:t>
            </w:r>
          </w:p>
          <w:p w14:paraId="494B4AFB" w14:textId="77777777" w:rsidR="009114E1" w:rsidRPr="00AB7182" w:rsidRDefault="009114E1" w:rsidP="009114E1">
            <w:pPr>
              <w:pStyle w:val="TAH"/>
            </w:pPr>
            <w:r w:rsidRPr="00AB7182">
              <w:t>Optional</w:t>
            </w:r>
          </w:p>
        </w:tc>
        <w:tc>
          <w:tcPr>
            <w:tcW w:w="2797" w:type="dxa"/>
            <w:gridSpan w:val="2"/>
          </w:tcPr>
          <w:p w14:paraId="68884E9B" w14:textId="77777777" w:rsidR="009114E1" w:rsidRPr="00AB7182" w:rsidRDefault="009114E1" w:rsidP="009114E1">
            <w:pPr>
              <w:pStyle w:val="TAH"/>
            </w:pPr>
            <w:r w:rsidRPr="00AB7182">
              <w:t>Used in command:</w:t>
            </w:r>
          </w:p>
        </w:tc>
        <w:tc>
          <w:tcPr>
            <w:tcW w:w="3310" w:type="dxa"/>
            <w:gridSpan w:val="2"/>
          </w:tcPr>
          <w:p w14:paraId="503C7ED4" w14:textId="77777777" w:rsidR="009114E1" w:rsidRPr="00AB7182" w:rsidRDefault="009114E1" w:rsidP="009114E1">
            <w:pPr>
              <w:pStyle w:val="TAH"/>
            </w:pPr>
            <w:r w:rsidRPr="00AB7182">
              <w:t>Supported Values:</w:t>
            </w:r>
          </w:p>
        </w:tc>
      </w:tr>
      <w:tr w:rsidR="009114E1" w:rsidRPr="00AB7182" w14:paraId="38185088" w14:textId="77777777">
        <w:trPr>
          <w:cantSplit/>
        </w:trPr>
        <w:tc>
          <w:tcPr>
            <w:tcW w:w="1655" w:type="dxa"/>
          </w:tcPr>
          <w:p w14:paraId="43E61C88" w14:textId="77777777" w:rsidR="009114E1" w:rsidRPr="00AB7182" w:rsidRDefault="009114E1" w:rsidP="009114E1">
            <w:pPr>
              <w:pStyle w:val="TAC"/>
            </w:pPr>
            <w:r w:rsidRPr="00AB7182">
              <w:t>None</w:t>
            </w:r>
          </w:p>
        </w:tc>
        <w:tc>
          <w:tcPr>
            <w:tcW w:w="2127" w:type="dxa"/>
          </w:tcPr>
          <w:p w14:paraId="6DE1764E" w14:textId="77777777" w:rsidR="009114E1" w:rsidRPr="00AB7182" w:rsidRDefault="009114E1" w:rsidP="009114E1">
            <w:pPr>
              <w:pStyle w:val="TAC"/>
            </w:pPr>
            <w:r w:rsidRPr="00AB7182">
              <w:t>-</w:t>
            </w:r>
          </w:p>
        </w:tc>
        <w:tc>
          <w:tcPr>
            <w:tcW w:w="2797" w:type="dxa"/>
            <w:gridSpan w:val="2"/>
          </w:tcPr>
          <w:p w14:paraId="7D847390" w14:textId="77777777" w:rsidR="009114E1" w:rsidRPr="00AB7182" w:rsidRDefault="009114E1" w:rsidP="009114E1">
            <w:pPr>
              <w:pStyle w:val="TAC"/>
            </w:pPr>
            <w:r w:rsidRPr="00AB7182">
              <w:t>-</w:t>
            </w:r>
          </w:p>
        </w:tc>
        <w:tc>
          <w:tcPr>
            <w:tcW w:w="3310" w:type="dxa"/>
            <w:gridSpan w:val="2"/>
          </w:tcPr>
          <w:p w14:paraId="5D52446F" w14:textId="77777777" w:rsidR="009114E1" w:rsidRPr="00AB7182" w:rsidRDefault="009114E1" w:rsidP="009114E1">
            <w:pPr>
              <w:pStyle w:val="TAC"/>
            </w:pPr>
            <w:r w:rsidRPr="00AB7182">
              <w:t>-</w:t>
            </w:r>
          </w:p>
        </w:tc>
      </w:tr>
      <w:tr w:rsidR="009114E1" w:rsidRPr="00AB7182" w14:paraId="0FAC5405" w14:textId="77777777">
        <w:trPr>
          <w:cantSplit/>
        </w:trPr>
        <w:tc>
          <w:tcPr>
            <w:tcW w:w="1655" w:type="dxa"/>
          </w:tcPr>
          <w:p w14:paraId="17D65510" w14:textId="77777777" w:rsidR="009114E1" w:rsidRPr="00AB7182" w:rsidRDefault="009114E1" w:rsidP="009114E1">
            <w:pPr>
              <w:pStyle w:val="TAH"/>
            </w:pPr>
            <w:r w:rsidRPr="00AB7182">
              <w:t>Error Codes</w:t>
            </w:r>
          </w:p>
        </w:tc>
        <w:tc>
          <w:tcPr>
            <w:tcW w:w="8234" w:type="dxa"/>
            <w:gridSpan w:val="5"/>
          </w:tcPr>
          <w:p w14:paraId="148A109F" w14:textId="77777777" w:rsidR="009114E1" w:rsidRPr="00AB7182" w:rsidRDefault="009114E1" w:rsidP="009114E1">
            <w:pPr>
              <w:pStyle w:val="TAH"/>
            </w:pPr>
            <w:r w:rsidRPr="00AB7182">
              <w:t>Mandatory/ Optional</w:t>
            </w:r>
          </w:p>
        </w:tc>
      </w:tr>
      <w:tr w:rsidR="009114E1" w:rsidRPr="00AB7182" w14:paraId="7E281F12" w14:textId="77777777">
        <w:trPr>
          <w:cantSplit/>
        </w:trPr>
        <w:tc>
          <w:tcPr>
            <w:tcW w:w="1655" w:type="dxa"/>
          </w:tcPr>
          <w:p w14:paraId="611FF664" w14:textId="77777777" w:rsidR="009114E1" w:rsidRPr="00AB7182" w:rsidRDefault="009114E1" w:rsidP="009114E1">
            <w:pPr>
              <w:pStyle w:val="TAC"/>
            </w:pPr>
            <w:r w:rsidRPr="00AB7182">
              <w:t>None</w:t>
            </w:r>
          </w:p>
        </w:tc>
        <w:tc>
          <w:tcPr>
            <w:tcW w:w="8234" w:type="dxa"/>
            <w:gridSpan w:val="5"/>
          </w:tcPr>
          <w:p w14:paraId="223C4B79" w14:textId="77777777" w:rsidR="009114E1" w:rsidRPr="00AB7182" w:rsidRDefault="009114E1" w:rsidP="009114E1">
            <w:pPr>
              <w:pStyle w:val="TAC"/>
            </w:pPr>
            <w:r w:rsidRPr="00AB7182">
              <w:t>-</w:t>
            </w:r>
          </w:p>
        </w:tc>
      </w:tr>
      <w:bookmarkEnd w:id="140"/>
    </w:tbl>
    <w:p w14:paraId="643CE5A1" w14:textId="77777777" w:rsidR="009114E1" w:rsidRPr="00AB7182" w:rsidRDefault="009114E1" w:rsidP="00277D4A"/>
    <w:p w14:paraId="0F424781" w14:textId="77777777" w:rsidR="009114E1" w:rsidRPr="00AB7182" w:rsidRDefault="009114E1" w:rsidP="006460F5">
      <w:pPr>
        <w:pStyle w:val="Heading2"/>
      </w:pPr>
      <w:bookmarkStart w:id="141" w:name="_Toc177668491"/>
      <w:r w:rsidRPr="00AB7182">
        <w:t>A.14.9</w:t>
      </w:r>
      <w:r w:rsidR="00E84531" w:rsidRPr="00AB7182">
        <w:tab/>
      </w:r>
      <w:r w:rsidRPr="00AB7182">
        <w:t>Bearer Characteristics Package</w:t>
      </w:r>
      <w:bookmarkEnd w:id="141"/>
    </w:p>
    <w:p w14:paraId="7CBDD68F" w14:textId="77777777" w:rsidR="00E00ACF" w:rsidRPr="00AB7182" w:rsidRDefault="009114E1" w:rsidP="00E00ACF">
      <w:pPr>
        <w:pStyle w:val="TH"/>
      </w:pPr>
      <w:r w:rsidRPr="00AB7182">
        <w:t>Table A.14.9</w:t>
      </w:r>
      <w:r w:rsidR="009903F8" w:rsidRPr="00AB7182">
        <w:t>/1</w:t>
      </w:r>
      <w:r w:rsidRPr="00AB7182">
        <w:t>: Package Usage Information For Bearer Characteristics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22"/>
        <w:gridCol w:w="1763"/>
        <w:gridCol w:w="1737"/>
        <w:gridCol w:w="792"/>
        <w:gridCol w:w="902"/>
        <w:gridCol w:w="2073"/>
      </w:tblGrid>
      <w:tr w:rsidR="00E00ACF" w:rsidRPr="00AB7182" w14:paraId="2842AB25" w14:textId="77777777">
        <w:trPr>
          <w:cantSplit/>
        </w:trPr>
        <w:tc>
          <w:tcPr>
            <w:tcW w:w="1744" w:type="dxa"/>
          </w:tcPr>
          <w:p w14:paraId="19DD1CB8" w14:textId="77777777" w:rsidR="00E00ACF" w:rsidRPr="00AB7182" w:rsidRDefault="00E00ACF" w:rsidP="001513C6">
            <w:pPr>
              <w:pStyle w:val="TAH"/>
            </w:pPr>
            <w:r w:rsidRPr="00AB7182">
              <w:t xml:space="preserve">Properties </w:t>
            </w:r>
          </w:p>
        </w:tc>
        <w:tc>
          <w:tcPr>
            <w:tcW w:w="1851" w:type="dxa"/>
          </w:tcPr>
          <w:p w14:paraId="52A3808E" w14:textId="77777777" w:rsidR="00E00ACF" w:rsidRPr="00AB7182" w:rsidRDefault="00E00ACF" w:rsidP="001513C6">
            <w:pPr>
              <w:pStyle w:val="TAH"/>
            </w:pPr>
            <w:r w:rsidRPr="00AB7182">
              <w:t>Mandatory/</w:t>
            </w:r>
          </w:p>
          <w:p w14:paraId="6587ACE3" w14:textId="77777777" w:rsidR="00E00ACF" w:rsidRPr="00AB7182" w:rsidRDefault="00E00ACF" w:rsidP="001513C6">
            <w:pPr>
              <w:pStyle w:val="TAH"/>
            </w:pPr>
            <w:r w:rsidRPr="00AB7182">
              <w:t>Optional</w:t>
            </w:r>
          </w:p>
        </w:tc>
        <w:tc>
          <w:tcPr>
            <w:tcW w:w="1961" w:type="dxa"/>
          </w:tcPr>
          <w:p w14:paraId="2100707C" w14:textId="77777777" w:rsidR="00E00ACF" w:rsidRPr="00AB7182" w:rsidRDefault="00E00ACF" w:rsidP="001513C6">
            <w:pPr>
              <w:pStyle w:val="TAH"/>
            </w:pPr>
            <w:r w:rsidRPr="00AB7182">
              <w:t>Used in command:</w:t>
            </w:r>
          </w:p>
        </w:tc>
        <w:tc>
          <w:tcPr>
            <w:tcW w:w="1926" w:type="dxa"/>
            <w:gridSpan w:val="2"/>
          </w:tcPr>
          <w:p w14:paraId="28E80DBB" w14:textId="77777777" w:rsidR="00E00ACF" w:rsidRPr="00AB7182" w:rsidRDefault="00E00ACF" w:rsidP="001513C6">
            <w:pPr>
              <w:pStyle w:val="TAH"/>
            </w:pPr>
            <w:r w:rsidRPr="00AB7182">
              <w:t>Supported Values:</w:t>
            </w:r>
          </w:p>
        </w:tc>
        <w:tc>
          <w:tcPr>
            <w:tcW w:w="2407" w:type="dxa"/>
          </w:tcPr>
          <w:p w14:paraId="696379C0" w14:textId="77777777" w:rsidR="00E00ACF" w:rsidRPr="00AB7182" w:rsidRDefault="00E00ACF" w:rsidP="001513C6">
            <w:pPr>
              <w:pStyle w:val="TAH"/>
            </w:pPr>
            <w:r w:rsidRPr="00AB7182">
              <w:t>Provisioned Value:</w:t>
            </w:r>
          </w:p>
        </w:tc>
      </w:tr>
      <w:tr w:rsidR="00E00ACF" w:rsidRPr="00AB7182" w14:paraId="70E7297B" w14:textId="77777777">
        <w:trPr>
          <w:cantSplit/>
        </w:trPr>
        <w:tc>
          <w:tcPr>
            <w:tcW w:w="1744" w:type="dxa"/>
          </w:tcPr>
          <w:p w14:paraId="20AC6F9A" w14:textId="77777777" w:rsidR="00E00ACF" w:rsidRPr="00AB7182" w:rsidRDefault="00E00ACF" w:rsidP="001513C6">
            <w:pPr>
              <w:pStyle w:val="TAC"/>
            </w:pPr>
            <w:r w:rsidRPr="00AB7182">
              <w:t xml:space="preserve"> BNC Characteristics (BCP/BNCChar,0x001e/0x01)</w:t>
            </w:r>
          </w:p>
        </w:tc>
        <w:tc>
          <w:tcPr>
            <w:tcW w:w="1851" w:type="dxa"/>
          </w:tcPr>
          <w:p w14:paraId="12423386" w14:textId="77777777" w:rsidR="00E00ACF" w:rsidRPr="00AB7182" w:rsidRDefault="00E00ACF" w:rsidP="001513C6">
            <w:pPr>
              <w:pStyle w:val="TAC"/>
            </w:pPr>
            <w:r w:rsidRPr="00AB7182">
              <w:t>M</w:t>
            </w:r>
          </w:p>
        </w:tc>
        <w:tc>
          <w:tcPr>
            <w:tcW w:w="1961" w:type="dxa"/>
          </w:tcPr>
          <w:p w14:paraId="10BF6796" w14:textId="77777777" w:rsidR="00E00ACF" w:rsidRPr="00AB7182" w:rsidRDefault="00E00ACF" w:rsidP="001513C6">
            <w:pPr>
              <w:pStyle w:val="TAC"/>
            </w:pPr>
            <w:r w:rsidRPr="00AB7182">
              <w:t xml:space="preserve">ADD </w:t>
            </w:r>
          </w:p>
        </w:tc>
        <w:tc>
          <w:tcPr>
            <w:tcW w:w="1926" w:type="dxa"/>
            <w:gridSpan w:val="2"/>
          </w:tcPr>
          <w:p w14:paraId="19F5990C" w14:textId="77777777" w:rsidR="00E00ACF" w:rsidRPr="00AB7182" w:rsidRDefault="00E00ACF" w:rsidP="001513C6">
            <w:pPr>
              <w:pStyle w:val="TAC"/>
            </w:pPr>
            <w:r w:rsidRPr="00AB7182">
              <w:rPr>
                <w:iCs/>
                <w:snapToGrid w:val="0"/>
              </w:rPr>
              <w:t xml:space="preserve">AAL type 2 / </w:t>
            </w:r>
            <w:r w:rsidRPr="00AB7182">
              <w:rPr>
                <w:iCs/>
              </w:rPr>
              <w:t>IP/RTP</w:t>
            </w:r>
            <w:r w:rsidRPr="00AB7182">
              <w:t xml:space="preserve"> </w:t>
            </w:r>
          </w:p>
        </w:tc>
        <w:tc>
          <w:tcPr>
            <w:tcW w:w="2407" w:type="dxa"/>
          </w:tcPr>
          <w:p w14:paraId="7DFD13A2" w14:textId="77777777" w:rsidR="00E00ACF" w:rsidRPr="00AB7182" w:rsidRDefault="00E00ACF" w:rsidP="001513C6">
            <w:pPr>
              <w:pStyle w:val="TAC"/>
            </w:pPr>
            <w:r w:rsidRPr="00AB7182">
              <w:t>Not Applicable</w:t>
            </w:r>
          </w:p>
        </w:tc>
      </w:tr>
      <w:tr w:rsidR="00E00ACF" w:rsidRPr="00AB7182" w14:paraId="63DFCB93" w14:textId="77777777">
        <w:trPr>
          <w:cantSplit/>
        </w:trPr>
        <w:tc>
          <w:tcPr>
            <w:tcW w:w="1744" w:type="dxa"/>
          </w:tcPr>
          <w:p w14:paraId="6F2F48CB" w14:textId="77777777" w:rsidR="00E00ACF" w:rsidRPr="00AB7182" w:rsidRDefault="00E00ACF" w:rsidP="001513C6">
            <w:pPr>
              <w:pStyle w:val="TAH"/>
            </w:pPr>
            <w:r w:rsidRPr="00AB7182">
              <w:t xml:space="preserve">Signals </w:t>
            </w:r>
          </w:p>
        </w:tc>
        <w:tc>
          <w:tcPr>
            <w:tcW w:w="1851" w:type="dxa"/>
          </w:tcPr>
          <w:p w14:paraId="0408905B" w14:textId="77777777" w:rsidR="00E00ACF" w:rsidRPr="00AB7182" w:rsidRDefault="00E00ACF" w:rsidP="001513C6">
            <w:pPr>
              <w:pStyle w:val="TAH"/>
            </w:pPr>
            <w:r w:rsidRPr="00AB7182">
              <w:t>Mandatory/</w:t>
            </w:r>
          </w:p>
          <w:p w14:paraId="5796A93B" w14:textId="77777777" w:rsidR="00E00ACF" w:rsidRPr="00AB7182" w:rsidRDefault="00E00ACF" w:rsidP="001513C6">
            <w:pPr>
              <w:pStyle w:val="TAH"/>
            </w:pPr>
            <w:r w:rsidRPr="00AB7182">
              <w:t>Optional</w:t>
            </w:r>
          </w:p>
        </w:tc>
        <w:tc>
          <w:tcPr>
            <w:tcW w:w="3887" w:type="dxa"/>
            <w:gridSpan w:val="3"/>
          </w:tcPr>
          <w:p w14:paraId="49E722C9" w14:textId="77777777" w:rsidR="00E00ACF" w:rsidRPr="00AB7182" w:rsidRDefault="00E00ACF" w:rsidP="001513C6">
            <w:pPr>
              <w:pStyle w:val="TAH"/>
            </w:pPr>
            <w:r w:rsidRPr="00AB7182">
              <w:t>Used in command:</w:t>
            </w:r>
          </w:p>
        </w:tc>
        <w:tc>
          <w:tcPr>
            <w:tcW w:w="2407" w:type="dxa"/>
          </w:tcPr>
          <w:p w14:paraId="432E5781" w14:textId="77777777" w:rsidR="00E00ACF" w:rsidRPr="00AB7182" w:rsidRDefault="00E00ACF" w:rsidP="001513C6">
            <w:pPr>
              <w:pStyle w:val="TAH"/>
            </w:pPr>
            <w:r w:rsidRPr="00AB7182">
              <w:t>Duration Provisioned Value:</w:t>
            </w:r>
          </w:p>
        </w:tc>
      </w:tr>
      <w:tr w:rsidR="00E00ACF" w:rsidRPr="00AB7182" w14:paraId="09FE694F" w14:textId="77777777">
        <w:trPr>
          <w:cantSplit/>
        </w:trPr>
        <w:tc>
          <w:tcPr>
            <w:tcW w:w="1744" w:type="dxa"/>
            <w:vMerge w:val="restart"/>
          </w:tcPr>
          <w:p w14:paraId="1B91ACD5" w14:textId="77777777" w:rsidR="00E00ACF" w:rsidRPr="00AB7182" w:rsidRDefault="00E00ACF" w:rsidP="001513C6">
            <w:pPr>
              <w:pStyle w:val="TAC"/>
              <w:rPr>
                <w:b/>
                <w:bCs/>
              </w:rPr>
            </w:pPr>
            <w:r w:rsidRPr="00AB7182">
              <w:t>None</w:t>
            </w:r>
          </w:p>
        </w:tc>
        <w:tc>
          <w:tcPr>
            <w:tcW w:w="1851" w:type="dxa"/>
          </w:tcPr>
          <w:p w14:paraId="3EA02678" w14:textId="77777777" w:rsidR="00E00ACF" w:rsidRPr="00AB7182" w:rsidRDefault="00E00ACF" w:rsidP="001513C6">
            <w:pPr>
              <w:pStyle w:val="TAC"/>
              <w:rPr>
                <w:b/>
                <w:bCs/>
              </w:rPr>
            </w:pPr>
            <w:r w:rsidRPr="00AB7182">
              <w:t>-</w:t>
            </w:r>
          </w:p>
        </w:tc>
        <w:tc>
          <w:tcPr>
            <w:tcW w:w="3887" w:type="dxa"/>
            <w:gridSpan w:val="3"/>
          </w:tcPr>
          <w:p w14:paraId="20F0A130" w14:textId="77777777" w:rsidR="00E00ACF" w:rsidRPr="00AB7182" w:rsidRDefault="00E00ACF" w:rsidP="001513C6">
            <w:pPr>
              <w:pStyle w:val="TAC"/>
              <w:rPr>
                <w:b/>
                <w:bCs/>
              </w:rPr>
            </w:pPr>
            <w:r w:rsidRPr="00AB7182">
              <w:t>-</w:t>
            </w:r>
          </w:p>
        </w:tc>
        <w:tc>
          <w:tcPr>
            <w:tcW w:w="2407" w:type="dxa"/>
          </w:tcPr>
          <w:p w14:paraId="4A646EE0" w14:textId="77777777" w:rsidR="00E00ACF" w:rsidRPr="00AB7182" w:rsidRDefault="00E00ACF" w:rsidP="001513C6">
            <w:pPr>
              <w:pStyle w:val="TAC"/>
              <w:jc w:val="left"/>
              <w:rPr>
                <w:b/>
                <w:bCs/>
              </w:rPr>
            </w:pPr>
            <w:r w:rsidRPr="00AB7182">
              <w:t>-</w:t>
            </w:r>
          </w:p>
        </w:tc>
      </w:tr>
      <w:tr w:rsidR="00E00ACF" w:rsidRPr="00AB7182" w14:paraId="0DFDC908" w14:textId="77777777">
        <w:trPr>
          <w:cantSplit/>
        </w:trPr>
        <w:tc>
          <w:tcPr>
            <w:tcW w:w="1744" w:type="dxa"/>
            <w:vMerge/>
          </w:tcPr>
          <w:p w14:paraId="001ABEB0" w14:textId="77777777" w:rsidR="00E00ACF" w:rsidRPr="00AB7182" w:rsidRDefault="00E00ACF" w:rsidP="001513C6">
            <w:pPr>
              <w:pStyle w:val="enumlev2"/>
              <w:ind w:left="0" w:firstLine="34"/>
              <w:rPr>
                <w:b/>
                <w:bCs/>
              </w:rPr>
            </w:pPr>
          </w:p>
        </w:tc>
        <w:tc>
          <w:tcPr>
            <w:tcW w:w="1851" w:type="dxa"/>
          </w:tcPr>
          <w:p w14:paraId="1D122840" w14:textId="77777777" w:rsidR="00E00ACF" w:rsidRPr="00AB7182" w:rsidRDefault="00E00ACF" w:rsidP="001513C6">
            <w:pPr>
              <w:pStyle w:val="TAH"/>
            </w:pPr>
            <w:r w:rsidRPr="00AB7182">
              <w:t>Signal Parameters</w:t>
            </w:r>
          </w:p>
        </w:tc>
        <w:tc>
          <w:tcPr>
            <w:tcW w:w="1961" w:type="dxa"/>
          </w:tcPr>
          <w:p w14:paraId="5C9EEF93" w14:textId="77777777" w:rsidR="00E00ACF" w:rsidRPr="00AB7182" w:rsidRDefault="00E00ACF" w:rsidP="001513C6">
            <w:pPr>
              <w:pStyle w:val="TAH"/>
            </w:pPr>
            <w:r w:rsidRPr="00AB7182">
              <w:t>Mandatory/</w:t>
            </w:r>
          </w:p>
          <w:p w14:paraId="5859B7D6" w14:textId="77777777" w:rsidR="00E00ACF" w:rsidRPr="00AB7182" w:rsidRDefault="00E00ACF" w:rsidP="001513C6">
            <w:pPr>
              <w:pStyle w:val="TAH"/>
            </w:pPr>
            <w:r w:rsidRPr="00AB7182">
              <w:t>Optional</w:t>
            </w:r>
          </w:p>
        </w:tc>
        <w:tc>
          <w:tcPr>
            <w:tcW w:w="1926" w:type="dxa"/>
            <w:gridSpan w:val="2"/>
          </w:tcPr>
          <w:p w14:paraId="04EE79FE" w14:textId="77777777" w:rsidR="00E00ACF" w:rsidRPr="00AB7182" w:rsidRDefault="00E00ACF" w:rsidP="001513C6">
            <w:pPr>
              <w:pStyle w:val="TAH"/>
            </w:pPr>
            <w:r w:rsidRPr="00AB7182">
              <w:t>Supported</w:t>
            </w:r>
          </w:p>
          <w:p w14:paraId="4BCAB24E" w14:textId="77777777" w:rsidR="00E00ACF" w:rsidRPr="00AB7182" w:rsidRDefault="00E00ACF" w:rsidP="001513C6">
            <w:pPr>
              <w:pStyle w:val="TAH"/>
            </w:pPr>
            <w:r w:rsidRPr="00AB7182">
              <w:t>Values:</w:t>
            </w:r>
          </w:p>
        </w:tc>
        <w:tc>
          <w:tcPr>
            <w:tcW w:w="2407" w:type="dxa"/>
          </w:tcPr>
          <w:p w14:paraId="3A273A8B" w14:textId="77777777" w:rsidR="00E00ACF" w:rsidRPr="00AB7182" w:rsidRDefault="00E00ACF" w:rsidP="001513C6">
            <w:pPr>
              <w:pStyle w:val="TAH"/>
            </w:pPr>
            <w:r w:rsidRPr="00AB7182">
              <w:t>Duration Provisioned Value:</w:t>
            </w:r>
          </w:p>
        </w:tc>
      </w:tr>
      <w:tr w:rsidR="00E00ACF" w:rsidRPr="00AB7182" w14:paraId="6FF5C2B5" w14:textId="77777777">
        <w:trPr>
          <w:cantSplit/>
        </w:trPr>
        <w:tc>
          <w:tcPr>
            <w:tcW w:w="1744" w:type="dxa"/>
            <w:vMerge/>
          </w:tcPr>
          <w:p w14:paraId="5C15E5E9" w14:textId="77777777" w:rsidR="00E00ACF" w:rsidRPr="00AB7182" w:rsidRDefault="00E00ACF" w:rsidP="001513C6">
            <w:pPr>
              <w:pStyle w:val="enumlev2"/>
              <w:ind w:left="0" w:firstLine="34"/>
              <w:rPr>
                <w:b/>
                <w:bCs/>
              </w:rPr>
            </w:pPr>
          </w:p>
        </w:tc>
        <w:tc>
          <w:tcPr>
            <w:tcW w:w="1851" w:type="dxa"/>
          </w:tcPr>
          <w:p w14:paraId="4F2209B7" w14:textId="77777777" w:rsidR="00E00ACF" w:rsidRPr="00AB7182" w:rsidRDefault="00E00ACF" w:rsidP="001513C6">
            <w:pPr>
              <w:pStyle w:val="TAC"/>
              <w:rPr>
                <w:b/>
                <w:bCs/>
              </w:rPr>
            </w:pPr>
            <w:r w:rsidRPr="00AB7182">
              <w:t>-</w:t>
            </w:r>
          </w:p>
        </w:tc>
        <w:tc>
          <w:tcPr>
            <w:tcW w:w="1961" w:type="dxa"/>
          </w:tcPr>
          <w:p w14:paraId="67DB84CC" w14:textId="77777777" w:rsidR="00E00ACF" w:rsidRPr="00AB7182" w:rsidRDefault="00E00ACF" w:rsidP="001513C6">
            <w:pPr>
              <w:pStyle w:val="TAC"/>
              <w:rPr>
                <w:b/>
                <w:bCs/>
              </w:rPr>
            </w:pPr>
            <w:r w:rsidRPr="00AB7182">
              <w:t>-</w:t>
            </w:r>
          </w:p>
        </w:tc>
        <w:tc>
          <w:tcPr>
            <w:tcW w:w="1926" w:type="dxa"/>
            <w:gridSpan w:val="2"/>
          </w:tcPr>
          <w:p w14:paraId="6B8285B6" w14:textId="77777777" w:rsidR="00E00ACF" w:rsidRPr="00AB7182" w:rsidRDefault="00E00ACF" w:rsidP="001513C6">
            <w:pPr>
              <w:pStyle w:val="TAC"/>
            </w:pPr>
            <w:r w:rsidRPr="00AB7182">
              <w:t>-</w:t>
            </w:r>
          </w:p>
        </w:tc>
        <w:tc>
          <w:tcPr>
            <w:tcW w:w="2407" w:type="dxa"/>
          </w:tcPr>
          <w:p w14:paraId="09507DC6" w14:textId="77777777" w:rsidR="00E00ACF" w:rsidRPr="00AB7182" w:rsidRDefault="00E00ACF" w:rsidP="001513C6">
            <w:pPr>
              <w:pStyle w:val="TAC"/>
              <w:rPr>
                <w:b/>
                <w:bCs/>
              </w:rPr>
            </w:pPr>
            <w:r w:rsidRPr="00AB7182">
              <w:t>-</w:t>
            </w:r>
          </w:p>
        </w:tc>
      </w:tr>
      <w:tr w:rsidR="00E00ACF" w:rsidRPr="00AB7182" w14:paraId="29FFA0CE" w14:textId="77777777">
        <w:trPr>
          <w:cantSplit/>
        </w:trPr>
        <w:tc>
          <w:tcPr>
            <w:tcW w:w="1744" w:type="dxa"/>
          </w:tcPr>
          <w:p w14:paraId="423B9948" w14:textId="77777777" w:rsidR="00E00ACF" w:rsidRPr="00AB7182" w:rsidRDefault="00E00ACF" w:rsidP="001513C6">
            <w:pPr>
              <w:pStyle w:val="TAH"/>
            </w:pPr>
            <w:r w:rsidRPr="00AB7182">
              <w:t>Events</w:t>
            </w:r>
          </w:p>
        </w:tc>
        <w:tc>
          <w:tcPr>
            <w:tcW w:w="1851" w:type="dxa"/>
          </w:tcPr>
          <w:p w14:paraId="03743EFE" w14:textId="77777777" w:rsidR="00E00ACF" w:rsidRPr="00AB7182" w:rsidRDefault="00E00ACF" w:rsidP="001513C6">
            <w:pPr>
              <w:pStyle w:val="TAH"/>
            </w:pPr>
            <w:r w:rsidRPr="00AB7182">
              <w:t>Mandatory/</w:t>
            </w:r>
          </w:p>
          <w:p w14:paraId="1DA155F7" w14:textId="77777777" w:rsidR="00E00ACF" w:rsidRPr="00AB7182" w:rsidRDefault="00E00ACF" w:rsidP="001513C6">
            <w:pPr>
              <w:pStyle w:val="TAH"/>
            </w:pPr>
            <w:r w:rsidRPr="00AB7182">
              <w:t>Optional</w:t>
            </w:r>
          </w:p>
        </w:tc>
        <w:tc>
          <w:tcPr>
            <w:tcW w:w="6294" w:type="dxa"/>
            <w:gridSpan w:val="4"/>
          </w:tcPr>
          <w:p w14:paraId="516BA757" w14:textId="77777777" w:rsidR="00E00ACF" w:rsidRPr="00AB7182" w:rsidRDefault="00E00ACF" w:rsidP="001513C6">
            <w:pPr>
              <w:pStyle w:val="TAH"/>
            </w:pPr>
            <w:r w:rsidRPr="00AB7182">
              <w:t>Used in command:</w:t>
            </w:r>
          </w:p>
        </w:tc>
      </w:tr>
      <w:tr w:rsidR="00E00ACF" w:rsidRPr="00AB7182" w14:paraId="4B75952C" w14:textId="77777777">
        <w:trPr>
          <w:cantSplit/>
        </w:trPr>
        <w:tc>
          <w:tcPr>
            <w:tcW w:w="1744" w:type="dxa"/>
            <w:vMerge w:val="restart"/>
          </w:tcPr>
          <w:p w14:paraId="4EC8BD67" w14:textId="77777777" w:rsidR="00E00ACF" w:rsidRPr="00AB7182" w:rsidRDefault="00E00ACF" w:rsidP="001513C6">
            <w:pPr>
              <w:pStyle w:val="TAC"/>
              <w:rPr>
                <w:b/>
                <w:bCs/>
              </w:rPr>
            </w:pPr>
            <w:r w:rsidRPr="00AB7182">
              <w:t>None</w:t>
            </w:r>
          </w:p>
        </w:tc>
        <w:tc>
          <w:tcPr>
            <w:tcW w:w="1851" w:type="dxa"/>
          </w:tcPr>
          <w:p w14:paraId="0616E599" w14:textId="77777777" w:rsidR="00E00ACF" w:rsidRPr="00AB7182" w:rsidRDefault="00E00ACF" w:rsidP="001513C6">
            <w:pPr>
              <w:pStyle w:val="TAC"/>
              <w:rPr>
                <w:b/>
                <w:bCs/>
              </w:rPr>
            </w:pPr>
            <w:r w:rsidRPr="00AB7182">
              <w:t>-</w:t>
            </w:r>
          </w:p>
        </w:tc>
        <w:tc>
          <w:tcPr>
            <w:tcW w:w="6294" w:type="dxa"/>
            <w:gridSpan w:val="4"/>
          </w:tcPr>
          <w:p w14:paraId="3772D581" w14:textId="77777777" w:rsidR="00E00ACF" w:rsidRPr="00AB7182" w:rsidRDefault="00E00ACF" w:rsidP="001513C6">
            <w:pPr>
              <w:pStyle w:val="TAC"/>
              <w:rPr>
                <w:b/>
                <w:bCs/>
              </w:rPr>
            </w:pPr>
            <w:r w:rsidRPr="00AB7182">
              <w:t>-</w:t>
            </w:r>
          </w:p>
        </w:tc>
      </w:tr>
      <w:tr w:rsidR="00E00ACF" w:rsidRPr="00AB7182" w14:paraId="7539B119" w14:textId="77777777">
        <w:trPr>
          <w:cantSplit/>
        </w:trPr>
        <w:tc>
          <w:tcPr>
            <w:tcW w:w="1744" w:type="dxa"/>
            <w:vMerge/>
          </w:tcPr>
          <w:p w14:paraId="78E8949E" w14:textId="77777777" w:rsidR="00E00ACF" w:rsidRPr="00AB7182" w:rsidRDefault="00E00ACF" w:rsidP="001513C6">
            <w:pPr>
              <w:pStyle w:val="enumlev2"/>
              <w:ind w:left="0" w:firstLine="34"/>
              <w:rPr>
                <w:b/>
                <w:bCs/>
              </w:rPr>
            </w:pPr>
          </w:p>
        </w:tc>
        <w:tc>
          <w:tcPr>
            <w:tcW w:w="1851" w:type="dxa"/>
          </w:tcPr>
          <w:p w14:paraId="0D9A7739" w14:textId="77777777" w:rsidR="00E00ACF" w:rsidRPr="00AB7182" w:rsidRDefault="00E00ACF" w:rsidP="001513C6">
            <w:pPr>
              <w:pStyle w:val="TAH"/>
            </w:pPr>
            <w:r w:rsidRPr="00AB7182">
              <w:t>Event</w:t>
            </w:r>
          </w:p>
          <w:p w14:paraId="79DC8910" w14:textId="77777777" w:rsidR="00E00ACF" w:rsidRPr="00AB7182" w:rsidRDefault="00E00ACF" w:rsidP="001513C6">
            <w:pPr>
              <w:pStyle w:val="TAH"/>
            </w:pPr>
            <w:r w:rsidRPr="00AB7182">
              <w:t>Parameters</w:t>
            </w:r>
          </w:p>
        </w:tc>
        <w:tc>
          <w:tcPr>
            <w:tcW w:w="1961" w:type="dxa"/>
          </w:tcPr>
          <w:p w14:paraId="1C833655" w14:textId="77777777" w:rsidR="00E00ACF" w:rsidRPr="00AB7182" w:rsidRDefault="00E00ACF" w:rsidP="001513C6">
            <w:pPr>
              <w:pStyle w:val="TAH"/>
            </w:pPr>
            <w:r w:rsidRPr="00AB7182">
              <w:t>Mandatory/</w:t>
            </w:r>
          </w:p>
          <w:p w14:paraId="70C816BE" w14:textId="77777777" w:rsidR="00E00ACF" w:rsidRPr="00AB7182" w:rsidRDefault="00E00ACF" w:rsidP="001513C6">
            <w:pPr>
              <w:pStyle w:val="TAH"/>
            </w:pPr>
            <w:r w:rsidRPr="00AB7182">
              <w:t>Optional</w:t>
            </w:r>
          </w:p>
        </w:tc>
        <w:tc>
          <w:tcPr>
            <w:tcW w:w="1926" w:type="dxa"/>
            <w:gridSpan w:val="2"/>
          </w:tcPr>
          <w:p w14:paraId="471D7C3F" w14:textId="77777777" w:rsidR="00E00ACF" w:rsidRPr="00AB7182" w:rsidRDefault="00E00ACF" w:rsidP="001513C6">
            <w:pPr>
              <w:pStyle w:val="TAH"/>
            </w:pPr>
            <w:r w:rsidRPr="00AB7182">
              <w:t>Supported</w:t>
            </w:r>
          </w:p>
          <w:p w14:paraId="5134553A" w14:textId="77777777" w:rsidR="00E00ACF" w:rsidRPr="00AB7182" w:rsidRDefault="00E00ACF" w:rsidP="001513C6">
            <w:pPr>
              <w:pStyle w:val="TAH"/>
            </w:pPr>
            <w:r w:rsidRPr="00AB7182">
              <w:t>Values:</w:t>
            </w:r>
          </w:p>
        </w:tc>
        <w:tc>
          <w:tcPr>
            <w:tcW w:w="2407" w:type="dxa"/>
          </w:tcPr>
          <w:p w14:paraId="5FB671D4" w14:textId="77777777" w:rsidR="00E00ACF" w:rsidRPr="00AB7182" w:rsidRDefault="00E00ACF" w:rsidP="001513C6">
            <w:pPr>
              <w:pStyle w:val="TAH"/>
            </w:pPr>
            <w:r w:rsidRPr="00AB7182">
              <w:t>Provisioned Value:</w:t>
            </w:r>
          </w:p>
        </w:tc>
      </w:tr>
      <w:tr w:rsidR="00E00ACF" w:rsidRPr="00AB7182" w14:paraId="6E8D2B50" w14:textId="77777777">
        <w:trPr>
          <w:cantSplit/>
        </w:trPr>
        <w:tc>
          <w:tcPr>
            <w:tcW w:w="1744" w:type="dxa"/>
            <w:vMerge/>
          </w:tcPr>
          <w:p w14:paraId="414BF92E" w14:textId="77777777" w:rsidR="00E00ACF" w:rsidRPr="00AB7182" w:rsidRDefault="00E00ACF" w:rsidP="001513C6">
            <w:pPr>
              <w:pStyle w:val="enumlev2"/>
              <w:ind w:left="0" w:firstLine="34"/>
              <w:rPr>
                <w:b/>
                <w:bCs/>
              </w:rPr>
            </w:pPr>
          </w:p>
        </w:tc>
        <w:tc>
          <w:tcPr>
            <w:tcW w:w="1851" w:type="dxa"/>
          </w:tcPr>
          <w:p w14:paraId="1AA31F2C" w14:textId="77777777" w:rsidR="00E00ACF" w:rsidRPr="00AB7182" w:rsidRDefault="00E00ACF" w:rsidP="001513C6">
            <w:pPr>
              <w:pStyle w:val="TAC"/>
              <w:rPr>
                <w:b/>
                <w:bCs/>
              </w:rPr>
            </w:pPr>
            <w:r w:rsidRPr="00AB7182">
              <w:t>-</w:t>
            </w:r>
          </w:p>
        </w:tc>
        <w:tc>
          <w:tcPr>
            <w:tcW w:w="1961" w:type="dxa"/>
          </w:tcPr>
          <w:p w14:paraId="7EEF9D11" w14:textId="77777777" w:rsidR="00E00ACF" w:rsidRPr="00AB7182" w:rsidRDefault="00E00ACF" w:rsidP="001513C6">
            <w:pPr>
              <w:pStyle w:val="TAC"/>
              <w:rPr>
                <w:b/>
                <w:bCs/>
              </w:rPr>
            </w:pPr>
            <w:r w:rsidRPr="00AB7182">
              <w:t>-</w:t>
            </w:r>
          </w:p>
        </w:tc>
        <w:tc>
          <w:tcPr>
            <w:tcW w:w="1926" w:type="dxa"/>
            <w:gridSpan w:val="2"/>
          </w:tcPr>
          <w:p w14:paraId="49699D52" w14:textId="77777777" w:rsidR="00E00ACF" w:rsidRPr="00AB7182" w:rsidRDefault="00E00ACF" w:rsidP="001513C6">
            <w:pPr>
              <w:pStyle w:val="TAC"/>
            </w:pPr>
            <w:r w:rsidRPr="00AB7182">
              <w:t>-</w:t>
            </w:r>
          </w:p>
        </w:tc>
        <w:tc>
          <w:tcPr>
            <w:tcW w:w="2407" w:type="dxa"/>
          </w:tcPr>
          <w:p w14:paraId="73C52E46" w14:textId="77777777" w:rsidR="00E00ACF" w:rsidRPr="00AB7182" w:rsidRDefault="00E00ACF" w:rsidP="001513C6">
            <w:pPr>
              <w:pStyle w:val="TAC"/>
              <w:rPr>
                <w:b/>
                <w:bCs/>
              </w:rPr>
            </w:pPr>
            <w:r w:rsidRPr="00AB7182">
              <w:t>-</w:t>
            </w:r>
          </w:p>
        </w:tc>
      </w:tr>
      <w:tr w:rsidR="00E00ACF" w:rsidRPr="00AB7182" w14:paraId="41F0BF01" w14:textId="77777777">
        <w:trPr>
          <w:cantSplit/>
        </w:trPr>
        <w:tc>
          <w:tcPr>
            <w:tcW w:w="1744" w:type="dxa"/>
            <w:vMerge/>
          </w:tcPr>
          <w:p w14:paraId="38C38DE1" w14:textId="77777777" w:rsidR="00E00ACF" w:rsidRPr="00AB7182" w:rsidRDefault="00E00ACF" w:rsidP="001513C6">
            <w:pPr>
              <w:pStyle w:val="enumlev2"/>
              <w:ind w:left="0" w:firstLine="34"/>
              <w:rPr>
                <w:b/>
                <w:bCs/>
              </w:rPr>
            </w:pPr>
          </w:p>
        </w:tc>
        <w:tc>
          <w:tcPr>
            <w:tcW w:w="1851" w:type="dxa"/>
          </w:tcPr>
          <w:p w14:paraId="4126C748" w14:textId="77777777" w:rsidR="00E00ACF" w:rsidRPr="00AB7182" w:rsidRDefault="00E00ACF" w:rsidP="001513C6">
            <w:pPr>
              <w:pStyle w:val="TAH"/>
            </w:pPr>
            <w:r w:rsidRPr="00AB7182">
              <w:t>ObservedEvent</w:t>
            </w:r>
          </w:p>
          <w:p w14:paraId="07B7E722" w14:textId="77777777" w:rsidR="00E00ACF" w:rsidRPr="00AB7182" w:rsidRDefault="00E00ACF" w:rsidP="001513C6">
            <w:pPr>
              <w:pStyle w:val="TAH"/>
            </w:pPr>
            <w:r w:rsidRPr="00AB7182">
              <w:t>Parameters</w:t>
            </w:r>
          </w:p>
        </w:tc>
        <w:tc>
          <w:tcPr>
            <w:tcW w:w="1961" w:type="dxa"/>
          </w:tcPr>
          <w:p w14:paraId="352AABE4" w14:textId="77777777" w:rsidR="00E00ACF" w:rsidRPr="00AB7182" w:rsidRDefault="00E00ACF" w:rsidP="001513C6">
            <w:pPr>
              <w:pStyle w:val="TAH"/>
            </w:pPr>
            <w:r w:rsidRPr="00AB7182">
              <w:t>Mandatory/</w:t>
            </w:r>
          </w:p>
          <w:p w14:paraId="41110792" w14:textId="77777777" w:rsidR="00E00ACF" w:rsidRPr="00AB7182" w:rsidRDefault="00E00ACF" w:rsidP="001513C6">
            <w:pPr>
              <w:pStyle w:val="TAH"/>
            </w:pPr>
            <w:r w:rsidRPr="00AB7182">
              <w:t>Optional</w:t>
            </w:r>
          </w:p>
        </w:tc>
        <w:tc>
          <w:tcPr>
            <w:tcW w:w="1926" w:type="dxa"/>
            <w:gridSpan w:val="2"/>
          </w:tcPr>
          <w:p w14:paraId="455C394A" w14:textId="77777777" w:rsidR="00E00ACF" w:rsidRPr="00AB7182" w:rsidRDefault="00E00ACF" w:rsidP="001513C6">
            <w:pPr>
              <w:pStyle w:val="TAH"/>
            </w:pPr>
            <w:r w:rsidRPr="00AB7182">
              <w:t>Supported</w:t>
            </w:r>
          </w:p>
          <w:p w14:paraId="7E0EB022" w14:textId="77777777" w:rsidR="00E00ACF" w:rsidRPr="00AB7182" w:rsidRDefault="00E00ACF" w:rsidP="001513C6">
            <w:pPr>
              <w:pStyle w:val="TAH"/>
            </w:pPr>
            <w:r w:rsidRPr="00AB7182">
              <w:t>Values:</w:t>
            </w:r>
          </w:p>
        </w:tc>
        <w:tc>
          <w:tcPr>
            <w:tcW w:w="2407" w:type="dxa"/>
          </w:tcPr>
          <w:p w14:paraId="148809E8" w14:textId="77777777" w:rsidR="00E00ACF" w:rsidRPr="00AB7182" w:rsidRDefault="00E00ACF" w:rsidP="001513C6">
            <w:pPr>
              <w:pStyle w:val="TAH"/>
            </w:pPr>
            <w:r w:rsidRPr="00AB7182">
              <w:t>Provisioned Value:</w:t>
            </w:r>
          </w:p>
        </w:tc>
      </w:tr>
      <w:tr w:rsidR="00E00ACF" w:rsidRPr="00AB7182" w14:paraId="4AEB9BD3" w14:textId="77777777">
        <w:trPr>
          <w:cantSplit/>
        </w:trPr>
        <w:tc>
          <w:tcPr>
            <w:tcW w:w="1744" w:type="dxa"/>
            <w:vMerge/>
          </w:tcPr>
          <w:p w14:paraId="4BDC6C45" w14:textId="77777777" w:rsidR="00E00ACF" w:rsidRPr="00AB7182" w:rsidRDefault="00E00ACF" w:rsidP="001513C6">
            <w:pPr>
              <w:pStyle w:val="enumlev2"/>
              <w:ind w:left="0" w:firstLine="34"/>
              <w:rPr>
                <w:b/>
                <w:bCs/>
              </w:rPr>
            </w:pPr>
          </w:p>
        </w:tc>
        <w:tc>
          <w:tcPr>
            <w:tcW w:w="1851" w:type="dxa"/>
          </w:tcPr>
          <w:p w14:paraId="623263EA" w14:textId="77777777" w:rsidR="00E00ACF" w:rsidRPr="00AB7182" w:rsidRDefault="00E00ACF" w:rsidP="001513C6">
            <w:pPr>
              <w:pStyle w:val="TAC"/>
            </w:pPr>
            <w:r w:rsidRPr="00AB7182">
              <w:t>-</w:t>
            </w:r>
          </w:p>
        </w:tc>
        <w:tc>
          <w:tcPr>
            <w:tcW w:w="1961" w:type="dxa"/>
          </w:tcPr>
          <w:p w14:paraId="422FE179" w14:textId="77777777" w:rsidR="00E00ACF" w:rsidRPr="00AB7182" w:rsidRDefault="00E00ACF" w:rsidP="001513C6">
            <w:pPr>
              <w:pStyle w:val="TAC"/>
            </w:pPr>
            <w:r w:rsidRPr="00AB7182">
              <w:t>-</w:t>
            </w:r>
          </w:p>
        </w:tc>
        <w:tc>
          <w:tcPr>
            <w:tcW w:w="1926" w:type="dxa"/>
            <w:gridSpan w:val="2"/>
          </w:tcPr>
          <w:p w14:paraId="41E9B427" w14:textId="77777777" w:rsidR="00E00ACF" w:rsidRPr="00AB7182" w:rsidRDefault="00E00ACF" w:rsidP="001513C6">
            <w:pPr>
              <w:pStyle w:val="TAC"/>
            </w:pPr>
            <w:r w:rsidRPr="00AB7182">
              <w:t>-</w:t>
            </w:r>
          </w:p>
        </w:tc>
        <w:tc>
          <w:tcPr>
            <w:tcW w:w="2407" w:type="dxa"/>
          </w:tcPr>
          <w:p w14:paraId="3DB103CD" w14:textId="77777777" w:rsidR="00E00ACF" w:rsidRPr="00AB7182" w:rsidRDefault="00E00ACF" w:rsidP="001513C6">
            <w:pPr>
              <w:pStyle w:val="TAC"/>
            </w:pPr>
            <w:r w:rsidRPr="00AB7182">
              <w:t>-</w:t>
            </w:r>
          </w:p>
        </w:tc>
      </w:tr>
      <w:tr w:rsidR="00E00ACF" w:rsidRPr="00AB7182" w14:paraId="22607542" w14:textId="77777777">
        <w:trPr>
          <w:cantSplit/>
        </w:trPr>
        <w:tc>
          <w:tcPr>
            <w:tcW w:w="1744" w:type="dxa"/>
          </w:tcPr>
          <w:p w14:paraId="4BC5CB03" w14:textId="77777777" w:rsidR="00E00ACF" w:rsidRPr="00AB7182" w:rsidRDefault="00E00ACF" w:rsidP="001513C6">
            <w:pPr>
              <w:pStyle w:val="TAH"/>
            </w:pPr>
            <w:r w:rsidRPr="00AB7182">
              <w:t>Statistics</w:t>
            </w:r>
          </w:p>
        </w:tc>
        <w:tc>
          <w:tcPr>
            <w:tcW w:w="1851" w:type="dxa"/>
          </w:tcPr>
          <w:p w14:paraId="7E0A185D" w14:textId="77777777" w:rsidR="00E00ACF" w:rsidRPr="00AB7182" w:rsidRDefault="00E00ACF" w:rsidP="001513C6">
            <w:pPr>
              <w:pStyle w:val="TAH"/>
            </w:pPr>
            <w:r w:rsidRPr="00AB7182">
              <w:t>Mandatory/</w:t>
            </w:r>
          </w:p>
          <w:p w14:paraId="6455A5AA" w14:textId="77777777" w:rsidR="00E00ACF" w:rsidRPr="00AB7182" w:rsidRDefault="00E00ACF" w:rsidP="001513C6">
            <w:pPr>
              <w:pStyle w:val="TAH"/>
            </w:pPr>
            <w:r w:rsidRPr="00AB7182">
              <w:t>Optional</w:t>
            </w:r>
          </w:p>
        </w:tc>
        <w:tc>
          <w:tcPr>
            <w:tcW w:w="2861" w:type="dxa"/>
            <w:gridSpan w:val="2"/>
          </w:tcPr>
          <w:p w14:paraId="44C14A97" w14:textId="77777777" w:rsidR="00E00ACF" w:rsidRPr="00AB7182" w:rsidRDefault="00E00ACF" w:rsidP="001513C6">
            <w:pPr>
              <w:pStyle w:val="TAH"/>
            </w:pPr>
            <w:r w:rsidRPr="00AB7182">
              <w:t>Used in command:</w:t>
            </w:r>
          </w:p>
        </w:tc>
        <w:tc>
          <w:tcPr>
            <w:tcW w:w="3433" w:type="dxa"/>
            <w:gridSpan w:val="2"/>
          </w:tcPr>
          <w:p w14:paraId="465768E8" w14:textId="77777777" w:rsidR="00E00ACF" w:rsidRPr="00AB7182" w:rsidRDefault="00E00ACF" w:rsidP="001513C6">
            <w:pPr>
              <w:pStyle w:val="TAH"/>
            </w:pPr>
            <w:r w:rsidRPr="00AB7182">
              <w:t>Supported Values:</w:t>
            </w:r>
          </w:p>
        </w:tc>
      </w:tr>
      <w:tr w:rsidR="00E00ACF" w:rsidRPr="00AB7182" w14:paraId="645C0ECE" w14:textId="77777777">
        <w:trPr>
          <w:cantSplit/>
        </w:trPr>
        <w:tc>
          <w:tcPr>
            <w:tcW w:w="1744" w:type="dxa"/>
          </w:tcPr>
          <w:p w14:paraId="697F2ACF" w14:textId="77777777" w:rsidR="00E00ACF" w:rsidRPr="00AB7182" w:rsidRDefault="00E00ACF" w:rsidP="001513C6">
            <w:pPr>
              <w:pStyle w:val="TAC"/>
            </w:pPr>
            <w:r w:rsidRPr="00AB7182">
              <w:t>None</w:t>
            </w:r>
          </w:p>
        </w:tc>
        <w:tc>
          <w:tcPr>
            <w:tcW w:w="1851" w:type="dxa"/>
          </w:tcPr>
          <w:p w14:paraId="4E9A2C21" w14:textId="77777777" w:rsidR="00E00ACF" w:rsidRPr="00AB7182" w:rsidRDefault="00E00ACF" w:rsidP="001513C6">
            <w:pPr>
              <w:pStyle w:val="TAC"/>
            </w:pPr>
            <w:r w:rsidRPr="00AB7182">
              <w:t>-</w:t>
            </w:r>
          </w:p>
        </w:tc>
        <w:tc>
          <w:tcPr>
            <w:tcW w:w="2861" w:type="dxa"/>
            <w:gridSpan w:val="2"/>
          </w:tcPr>
          <w:p w14:paraId="0B9BBB2B" w14:textId="77777777" w:rsidR="00E00ACF" w:rsidRPr="00AB7182" w:rsidRDefault="00E00ACF" w:rsidP="001513C6">
            <w:pPr>
              <w:pStyle w:val="TAC"/>
            </w:pPr>
            <w:r w:rsidRPr="00AB7182">
              <w:t>-</w:t>
            </w:r>
          </w:p>
        </w:tc>
        <w:tc>
          <w:tcPr>
            <w:tcW w:w="3433" w:type="dxa"/>
            <w:gridSpan w:val="2"/>
          </w:tcPr>
          <w:p w14:paraId="7068178A" w14:textId="77777777" w:rsidR="00E00ACF" w:rsidRPr="00AB7182" w:rsidRDefault="00E00ACF" w:rsidP="001513C6">
            <w:pPr>
              <w:pStyle w:val="TAC"/>
            </w:pPr>
            <w:r w:rsidRPr="00AB7182">
              <w:t>-</w:t>
            </w:r>
          </w:p>
        </w:tc>
      </w:tr>
      <w:tr w:rsidR="00E00ACF" w:rsidRPr="00AB7182" w14:paraId="5DE97915" w14:textId="77777777">
        <w:trPr>
          <w:cantSplit/>
        </w:trPr>
        <w:tc>
          <w:tcPr>
            <w:tcW w:w="1744" w:type="dxa"/>
          </w:tcPr>
          <w:p w14:paraId="3AB0D079" w14:textId="77777777" w:rsidR="00E00ACF" w:rsidRPr="00AB7182" w:rsidRDefault="00E00ACF" w:rsidP="001513C6">
            <w:pPr>
              <w:pStyle w:val="TAH"/>
            </w:pPr>
            <w:r w:rsidRPr="00AB7182">
              <w:t>Error Codes</w:t>
            </w:r>
          </w:p>
        </w:tc>
        <w:tc>
          <w:tcPr>
            <w:tcW w:w="8145" w:type="dxa"/>
            <w:gridSpan w:val="5"/>
          </w:tcPr>
          <w:p w14:paraId="2C3A916B" w14:textId="77777777" w:rsidR="00E00ACF" w:rsidRPr="00AB7182" w:rsidRDefault="00E00ACF" w:rsidP="001513C6">
            <w:pPr>
              <w:pStyle w:val="TAH"/>
            </w:pPr>
            <w:r w:rsidRPr="00AB7182">
              <w:t>Mandatory/ Optional</w:t>
            </w:r>
          </w:p>
        </w:tc>
      </w:tr>
      <w:tr w:rsidR="00E00ACF" w:rsidRPr="00AB7182" w14:paraId="3AFE9CEC" w14:textId="77777777">
        <w:trPr>
          <w:cantSplit/>
        </w:trPr>
        <w:tc>
          <w:tcPr>
            <w:tcW w:w="1744" w:type="dxa"/>
          </w:tcPr>
          <w:p w14:paraId="60D6F1D8" w14:textId="77777777" w:rsidR="00E00ACF" w:rsidRPr="00AB7182" w:rsidRDefault="00E00ACF" w:rsidP="001513C6">
            <w:pPr>
              <w:pStyle w:val="TAC"/>
            </w:pPr>
            <w:r w:rsidRPr="00AB7182">
              <w:t>None</w:t>
            </w:r>
          </w:p>
        </w:tc>
        <w:tc>
          <w:tcPr>
            <w:tcW w:w="8145" w:type="dxa"/>
            <w:gridSpan w:val="5"/>
          </w:tcPr>
          <w:p w14:paraId="3108D5CB" w14:textId="77777777" w:rsidR="00E00ACF" w:rsidRPr="00AB7182" w:rsidRDefault="00E00ACF" w:rsidP="001513C6">
            <w:pPr>
              <w:pStyle w:val="TAC"/>
            </w:pPr>
            <w:r w:rsidRPr="00AB7182">
              <w:t>-</w:t>
            </w:r>
          </w:p>
        </w:tc>
      </w:tr>
    </w:tbl>
    <w:p w14:paraId="54D6CAD9" w14:textId="77777777" w:rsidR="00E00ACF" w:rsidRPr="00AB7182" w:rsidRDefault="00E00ACF" w:rsidP="00AC575D"/>
    <w:p w14:paraId="4F30BAC0" w14:textId="77777777" w:rsidR="009114E1" w:rsidRPr="00AB7182" w:rsidRDefault="009114E1" w:rsidP="006460F5">
      <w:pPr>
        <w:pStyle w:val="Heading2"/>
        <w:rPr>
          <w:snapToGrid w:val="0"/>
        </w:rPr>
      </w:pPr>
      <w:bookmarkStart w:id="142" w:name="_Toc177668492"/>
      <w:r w:rsidRPr="00AB7182">
        <w:rPr>
          <w:snapToGrid w:val="0"/>
        </w:rPr>
        <w:lastRenderedPageBreak/>
        <w:t>A.14.10</w:t>
      </w:r>
      <w:r w:rsidR="00E84531" w:rsidRPr="00AB7182">
        <w:rPr>
          <w:snapToGrid w:val="0"/>
        </w:rPr>
        <w:tab/>
      </w:r>
      <w:r w:rsidRPr="00AB7182">
        <w:rPr>
          <w:snapToGrid w:val="0"/>
        </w:rPr>
        <w:t>Generic Bearer Connection Package</w:t>
      </w:r>
      <w:bookmarkEnd w:id="142"/>
    </w:p>
    <w:p w14:paraId="1B794260" w14:textId="77777777" w:rsidR="00E00ACF" w:rsidRPr="00AB7182" w:rsidRDefault="009114E1" w:rsidP="00E00ACF">
      <w:pPr>
        <w:pStyle w:val="TH"/>
      </w:pPr>
      <w:r w:rsidRPr="00AB7182">
        <w:t>Table A.14.10</w:t>
      </w:r>
      <w:r w:rsidR="009903F8" w:rsidRPr="00AB7182">
        <w:t>/1</w:t>
      </w:r>
      <w:r w:rsidRPr="00AB7182">
        <w:t>: Package Usage Information For Generic Bearer Connection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451"/>
        <w:gridCol w:w="11"/>
        <w:gridCol w:w="982"/>
        <w:gridCol w:w="1119"/>
        <w:gridCol w:w="1663"/>
      </w:tblGrid>
      <w:tr w:rsidR="00E00ACF" w:rsidRPr="00AB7182" w14:paraId="29662692" w14:textId="77777777" w:rsidTr="009E207E">
        <w:trPr>
          <w:cantSplit/>
        </w:trPr>
        <w:tc>
          <w:tcPr>
            <w:tcW w:w="2752" w:type="dxa"/>
          </w:tcPr>
          <w:p w14:paraId="15F42290" w14:textId="77777777" w:rsidR="00E00ACF" w:rsidRPr="00AB7182" w:rsidRDefault="00E00ACF" w:rsidP="001513C6">
            <w:pPr>
              <w:pStyle w:val="TAH"/>
            </w:pPr>
            <w:r w:rsidRPr="00AB7182">
              <w:t xml:space="preserve">Properties </w:t>
            </w:r>
          </w:p>
        </w:tc>
        <w:tc>
          <w:tcPr>
            <w:tcW w:w="1911" w:type="dxa"/>
          </w:tcPr>
          <w:p w14:paraId="51DE9EF1" w14:textId="77777777" w:rsidR="00E00ACF" w:rsidRPr="00AB7182" w:rsidRDefault="00E00ACF" w:rsidP="001513C6">
            <w:pPr>
              <w:pStyle w:val="TAH"/>
            </w:pPr>
            <w:r w:rsidRPr="00AB7182">
              <w:t>Mandatory/</w:t>
            </w:r>
          </w:p>
          <w:p w14:paraId="648458F8" w14:textId="77777777" w:rsidR="00E00ACF" w:rsidRPr="00AB7182" w:rsidRDefault="00E00ACF" w:rsidP="001513C6">
            <w:pPr>
              <w:pStyle w:val="TAH"/>
            </w:pPr>
            <w:r w:rsidRPr="00AB7182">
              <w:t>Optional</w:t>
            </w:r>
          </w:p>
        </w:tc>
        <w:tc>
          <w:tcPr>
            <w:tcW w:w="1462" w:type="dxa"/>
            <w:gridSpan w:val="2"/>
          </w:tcPr>
          <w:p w14:paraId="4455FEA1" w14:textId="77777777" w:rsidR="00E00ACF" w:rsidRPr="00AB7182" w:rsidRDefault="00E00ACF" w:rsidP="001513C6">
            <w:pPr>
              <w:pStyle w:val="TAH"/>
            </w:pPr>
            <w:r w:rsidRPr="00AB7182">
              <w:t>Used in command:</w:t>
            </w:r>
          </w:p>
        </w:tc>
        <w:tc>
          <w:tcPr>
            <w:tcW w:w="2101" w:type="dxa"/>
            <w:gridSpan w:val="2"/>
          </w:tcPr>
          <w:p w14:paraId="32164CD7" w14:textId="77777777" w:rsidR="00E00ACF" w:rsidRPr="00AB7182" w:rsidRDefault="00E00ACF" w:rsidP="001513C6">
            <w:pPr>
              <w:pStyle w:val="TAH"/>
            </w:pPr>
            <w:r w:rsidRPr="00AB7182">
              <w:t>Supported Values:</w:t>
            </w:r>
          </w:p>
        </w:tc>
        <w:tc>
          <w:tcPr>
            <w:tcW w:w="1663" w:type="dxa"/>
          </w:tcPr>
          <w:p w14:paraId="1C8EB298" w14:textId="77777777" w:rsidR="00E00ACF" w:rsidRPr="00AB7182" w:rsidRDefault="00E00ACF" w:rsidP="001513C6">
            <w:pPr>
              <w:pStyle w:val="TAH"/>
            </w:pPr>
            <w:r w:rsidRPr="00AB7182">
              <w:t>Provisioned Value:</w:t>
            </w:r>
          </w:p>
        </w:tc>
      </w:tr>
      <w:tr w:rsidR="00E00ACF" w:rsidRPr="00AB7182" w14:paraId="221E017E" w14:textId="77777777" w:rsidTr="009E207E">
        <w:trPr>
          <w:cantSplit/>
        </w:trPr>
        <w:tc>
          <w:tcPr>
            <w:tcW w:w="2752" w:type="dxa"/>
          </w:tcPr>
          <w:p w14:paraId="4EE26F1A" w14:textId="77777777" w:rsidR="00E00ACF" w:rsidRPr="00AB7182" w:rsidRDefault="00E00ACF" w:rsidP="001513C6">
            <w:pPr>
              <w:pStyle w:val="TAC"/>
            </w:pPr>
            <w:r w:rsidRPr="00AB7182">
              <w:t>None</w:t>
            </w:r>
          </w:p>
        </w:tc>
        <w:tc>
          <w:tcPr>
            <w:tcW w:w="1911" w:type="dxa"/>
          </w:tcPr>
          <w:p w14:paraId="5FCD1DE6" w14:textId="77777777" w:rsidR="00E00ACF" w:rsidRPr="00AB7182" w:rsidRDefault="00E00ACF" w:rsidP="001513C6">
            <w:pPr>
              <w:pStyle w:val="TAC"/>
            </w:pPr>
            <w:r w:rsidRPr="00AB7182">
              <w:t>-</w:t>
            </w:r>
          </w:p>
        </w:tc>
        <w:tc>
          <w:tcPr>
            <w:tcW w:w="1462" w:type="dxa"/>
            <w:gridSpan w:val="2"/>
          </w:tcPr>
          <w:p w14:paraId="5B00D825" w14:textId="77777777" w:rsidR="00E00ACF" w:rsidRPr="00AB7182" w:rsidRDefault="00E00ACF" w:rsidP="001513C6">
            <w:pPr>
              <w:pStyle w:val="TAC"/>
            </w:pPr>
            <w:r w:rsidRPr="00AB7182">
              <w:t>-</w:t>
            </w:r>
          </w:p>
        </w:tc>
        <w:tc>
          <w:tcPr>
            <w:tcW w:w="2101" w:type="dxa"/>
            <w:gridSpan w:val="2"/>
          </w:tcPr>
          <w:p w14:paraId="4A70EA3E" w14:textId="77777777" w:rsidR="00E00ACF" w:rsidRPr="00AB7182" w:rsidRDefault="00E00ACF" w:rsidP="001513C6">
            <w:pPr>
              <w:pStyle w:val="TAC"/>
            </w:pPr>
            <w:r w:rsidRPr="00AB7182">
              <w:t>-</w:t>
            </w:r>
          </w:p>
        </w:tc>
        <w:tc>
          <w:tcPr>
            <w:tcW w:w="1663" w:type="dxa"/>
          </w:tcPr>
          <w:p w14:paraId="68D72E74" w14:textId="77777777" w:rsidR="00E00ACF" w:rsidRPr="00AB7182" w:rsidRDefault="00E00ACF" w:rsidP="001513C6">
            <w:pPr>
              <w:pStyle w:val="TAC"/>
            </w:pPr>
            <w:r w:rsidRPr="00AB7182">
              <w:t>-</w:t>
            </w:r>
          </w:p>
        </w:tc>
      </w:tr>
      <w:tr w:rsidR="00E00ACF" w:rsidRPr="00AB7182" w14:paraId="1689F9BC" w14:textId="77777777" w:rsidTr="009E207E">
        <w:trPr>
          <w:cantSplit/>
        </w:trPr>
        <w:tc>
          <w:tcPr>
            <w:tcW w:w="2752" w:type="dxa"/>
          </w:tcPr>
          <w:p w14:paraId="742C0115" w14:textId="77777777" w:rsidR="00E00ACF" w:rsidRPr="00AB7182" w:rsidRDefault="00E00ACF" w:rsidP="001513C6">
            <w:pPr>
              <w:pStyle w:val="TAH"/>
            </w:pPr>
            <w:r w:rsidRPr="00AB7182">
              <w:t xml:space="preserve">Signals </w:t>
            </w:r>
          </w:p>
        </w:tc>
        <w:tc>
          <w:tcPr>
            <w:tcW w:w="1911" w:type="dxa"/>
          </w:tcPr>
          <w:p w14:paraId="57327950" w14:textId="77777777" w:rsidR="00E00ACF" w:rsidRPr="00AB7182" w:rsidRDefault="00E00ACF" w:rsidP="001513C6">
            <w:pPr>
              <w:pStyle w:val="TAH"/>
            </w:pPr>
            <w:r w:rsidRPr="00AB7182">
              <w:t>Mandatory/</w:t>
            </w:r>
          </w:p>
          <w:p w14:paraId="4664E77A" w14:textId="77777777" w:rsidR="00E00ACF" w:rsidRPr="00AB7182" w:rsidRDefault="00E00ACF" w:rsidP="001513C6">
            <w:pPr>
              <w:pStyle w:val="TAH"/>
            </w:pPr>
            <w:r w:rsidRPr="00AB7182">
              <w:t>Optional</w:t>
            </w:r>
          </w:p>
        </w:tc>
        <w:tc>
          <w:tcPr>
            <w:tcW w:w="3563" w:type="dxa"/>
            <w:gridSpan w:val="4"/>
          </w:tcPr>
          <w:p w14:paraId="2810FF00" w14:textId="77777777" w:rsidR="00E00ACF" w:rsidRPr="00AB7182" w:rsidRDefault="00E00ACF" w:rsidP="001513C6">
            <w:pPr>
              <w:pStyle w:val="TAH"/>
            </w:pPr>
            <w:r w:rsidRPr="00AB7182">
              <w:t>Used in command:</w:t>
            </w:r>
          </w:p>
        </w:tc>
        <w:tc>
          <w:tcPr>
            <w:tcW w:w="1663" w:type="dxa"/>
          </w:tcPr>
          <w:p w14:paraId="2F136803" w14:textId="77777777" w:rsidR="00E00ACF" w:rsidRPr="00AB7182" w:rsidRDefault="00E00ACF" w:rsidP="001513C6">
            <w:pPr>
              <w:pStyle w:val="TAH"/>
            </w:pPr>
            <w:r w:rsidRPr="00AB7182">
              <w:t>Duration Provisioned Value:</w:t>
            </w:r>
          </w:p>
        </w:tc>
      </w:tr>
      <w:tr w:rsidR="00E00ACF" w:rsidRPr="00AB7182" w14:paraId="21533E4E" w14:textId="77777777" w:rsidTr="009E207E">
        <w:trPr>
          <w:cantSplit/>
        </w:trPr>
        <w:tc>
          <w:tcPr>
            <w:tcW w:w="2752" w:type="dxa"/>
            <w:vMerge w:val="restart"/>
          </w:tcPr>
          <w:p w14:paraId="463E4F14" w14:textId="77777777" w:rsidR="00E00ACF" w:rsidRPr="00AB7182" w:rsidRDefault="00E00ACF" w:rsidP="001513C6">
            <w:pPr>
              <w:pStyle w:val="TAC"/>
              <w:rPr>
                <w:b/>
                <w:bCs/>
              </w:rPr>
            </w:pPr>
            <w:r w:rsidRPr="00AB7182">
              <w:t>Establish BNC (GB/EstBNC,0x0021/0x01)</w:t>
            </w:r>
          </w:p>
        </w:tc>
        <w:tc>
          <w:tcPr>
            <w:tcW w:w="1911" w:type="dxa"/>
          </w:tcPr>
          <w:p w14:paraId="5F6C8B6E" w14:textId="77777777" w:rsidR="00E00ACF" w:rsidRPr="00AB7182" w:rsidRDefault="00E00ACF" w:rsidP="001513C6">
            <w:pPr>
              <w:pStyle w:val="TAC"/>
              <w:rPr>
                <w:b/>
                <w:bCs/>
              </w:rPr>
            </w:pPr>
            <w:r w:rsidRPr="00AB7182">
              <w:t>M</w:t>
            </w:r>
          </w:p>
        </w:tc>
        <w:tc>
          <w:tcPr>
            <w:tcW w:w="3563" w:type="dxa"/>
            <w:gridSpan w:val="4"/>
          </w:tcPr>
          <w:p w14:paraId="622DDAA5" w14:textId="77777777" w:rsidR="00E00ACF" w:rsidRPr="00AB7182" w:rsidRDefault="00E00ACF" w:rsidP="001513C6">
            <w:pPr>
              <w:pStyle w:val="TAC"/>
              <w:rPr>
                <w:b/>
                <w:bCs/>
              </w:rPr>
            </w:pPr>
            <w:r w:rsidRPr="00AB7182">
              <w:t>ADD, MOD</w:t>
            </w:r>
          </w:p>
        </w:tc>
        <w:tc>
          <w:tcPr>
            <w:tcW w:w="1663" w:type="dxa"/>
          </w:tcPr>
          <w:p w14:paraId="1429C40F" w14:textId="77777777" w:rsidR="00E00ACF" w:rsidRPr="00AB7182" w:rsidRDefault="00E00ACF" w:rsidP="001513C6">
            <w:pPr>
              <w:pStyle w:val="TAC"/>
              <w:jc w:val="left"/>
              <w:rPr>
                <w:b/>
                <w:bCs/>
              </w:rPr>
            </w:pPr>
            <w:r w:rsidRPr="00AB7182">
              <w:t>Not Applicable</w:t>
            </w:r>
          </w:p>
        </w:tc>
      </w:tr>
      <w:tr w:rsidR="00E00ACF" w:rsidRPr="00AB7182" w14:paraId="78CB4865" w14:textId="77777777" w:rsidTr="009E207E">
        <w:trPr>
          <w:cantSplit/>
        </w:trPr>
        <w:tc>
          <w:tcPr>
            <w:tcW w:w="2752" w:type="dxa"/>
            <w:vMerge/>
          </w:tcPr>
          <w:p w14:paraId="1189FB6C" w14:textId="77777777" w:rsidR="00E00ACF" w:rsidRPr="00AB7182" w:rsidRDefault="00E00ACF" w:rsidP="001513C6">
            <w:pPr>
              <w:pStyle w:val="enumlev2"/>
              <w:ind w:left="0" w:firstLine="34"/>
              <w:rPr>
                <w:b/>
                <w:bCs/>
              </w:rPr>
            </w:pPr>
          </w:p>
        </w:tc>
        <w:tc>
          <w:tcPr>
            <w:tcW w:w="1911" w:type="dxa"/>
          </w:tcPr>
          <w:p w14:paraId="757F23D7" w14:textId="77777777" w:rsidR="00E00ACF" w:rsidRPr="00AB7182" w:rsidRDefault="00E00ACF" w:rsidP="001513C6">
            <w:pPr>
              <w:pStyle w:val="TAH"/>
            </w:pPr>
            <w:r w:rsidRPr="00AB7182">
              <w:t>Signal Parameters</w:t>
            </w:r>
          </w:p>
        </w:tc>
        <w:tc>
          <w:tcPr>
            <w:tcW w:w="1462" w:type="dxa"/>
            <w:gridSpan w:val="2"/>
          </w:tcPr>
          <w:p w14:paraId="298EE57E" w14:textId="77777777" w:rsidR="00E00ACF" w:rsidRPr="00AB7182" w:rsidRDefault="00E00ACF" w:rsidP="001513C6">
            <w:pPr>
              <w:pStyle w:val="TAH"/>
            </w:pPr>
            <w:r w:rsidRPr="00AB7182">
              <w:t>Mandatory/</w:t>
            </w:r>
          </w:p>
          <w:p w14:paraId="6A06EC4F" w14:textId="77777777" w:rsidR="00E00ACF" w:rsidRPr="00AB7182" w:rsidRDefault="00E00ACF" w:rsidP="001513C6">
            <w:pPr>
              <w:pStyle w:val="TAH"/>
            </w:pPr>
            <w:r w:rsidRPr="00AB7182">
              <w:t>Optional</w:t>
            </w:r>
          </w:p>
        </w:tc>
        <w:tc>
          <w:tcPr>
            <w:tcW w:w="2101" w:type="dxa"/>
            <w:gridSpan w:val="2"/>
          </w:tcPr>
          <w:p w14:paraId="26A4953A" w14:textId="77777777" w:rsidR="00E00ACF" w:rsidRPr="00AB7182" w:rsidRDefault="00E00ACF" w:rsidP="001513C6">
            <w:pPr>
              <w:pStyle w:val="TAH"/>
            </w:pPr>
            <w:r w:rsidRPr="00AB7182">
              <w:t>Supported</w:t>
            </w:r>
          </w:p>
          <w:p w14:paraId="12FD9595" w14:textId="77777777" w:rsidR="00E00ACF" w:rsidRPr="00AB7182" w:rsidRDefault="00E00ACF" w:rsidP="001513C6">
            <w:pPr>
              <w:pStyle w:val="TAH"/>
            </w:pPr>
            <w:r w:rsidRPr="00AB7182">
              <w:t>Values:</w:t>
            </w:r>
          </w:p>
        </w:tc>
        <w:tc>
          <w:tcPr>
            <w:tcW w:w="1663" w:type="dxa"/>
          </w:tcPr>
          <w:p w14:paraId="256041DC" w14:textId="77777777" w:rsidR="00E00ACF" w:rsidRPr="00AB7182" w:rsidRDefault="00E00ACF" w:rsidP="001513C6">
            <w:pPr>
              <w:pStyle w:val="TAH"/>
            </w:pPr>
            <w:r w:rsidRPr="00AB7182">
              <w:t>Duration Provisioned Value:</w:t>
            </w:r>
          </w:p>
        </w:tc>
      </w:tr>
      <w:tr w:rsidR="00E00ACF" w:rsidRPr="00AB7182" w14:paraId="14C288D1" w14:textId="77777777" w:rsidTr="009E207E">
        <w:trPr>
          <w:cantSplit/>
        </w:trPr>
        <w:tc>
          <w:tcPr>
            <w:tcW w:w="2752" w:type="dxa"/>
            <w:vMerge/>
          </w:tcPr>
          <w:p w14:paraId="29A542BA" w14:textId="77777777" w:rsidR="00E00ACF" w:rsidRPr="00AB7182" w:rsidRDefault="00E00ACF" w:rsidP="001513C6">
            <w:pPr>
              <w:pStyle w:val="enumlev2"/>
              <w:ind w:left="0" w:firstLine="34"/>
              <w:rPr>
                <w:b/>
                <w:bCs/>
              </w:rPr>
            </w:pPr>
          </w:p>
        </w:tc>
        <w:tc>
          <w:tcPr>
            <w:tcW w:w="1911" w:type="dxa"/>
          </w:tcPr>
          <w:p w14:paraId="43FDB31C" w14:textId="77777777" w:rsidR="00E00ACF" w:rsidRPr="00AB7182" w:rsidRDefault="00E00ACF" w:rsidP="001513C6">
            <w:pPr>
              <w:pStyle w:val="TAC"/>
              <w:rPr>
                <w:b/>
                <w:bCs/>
              </w:rPr>
            </w:pPr>
            <w:r w:rsidRPr="00AB7182">
              <w:t>Not Applicable</w:t>
            </w:r>
          </w:p>
        </w:tc>
        <w:tc>
          <w:tcPr>
            <w:tcW w:w="1462" w:type="dxa"/>
            <w:gridSpan w:val="2"/>
          </w:tcPr>
          <w:p w14:paraId="76CD1555" w14:textId="77777777" w:rsidR="00E00ACF" w:rsidRPr="00AB7182" w:rsidRDefault="00E00ACF" w:rsidP="001513C6">
            <w:pPr>
              <w:pStyle w:val="TAC"/>
              <w:rPr>
                <w:b/>
                <w:bCs/>
              </w:rPr>
            </w:pPr>
            <w:r w:rsidRPr="00AB7182">
              <w:t>-</w:t>
            </w:r>
          </w:p>
        </w:tc>
        <w:tc>
          <w:tcPr>
            <w:tcW w:w="2101" w:type="dxa"/>
            <w:gridSpan w:val="2"/>
          </w:tcPr>
          <w:p w14:paraId="34B847C1" w14:textId="77777777" w:rsidR="00E00ACF" w:rsidRPr="00AB7182" w:rsidRDefault="00E00ACF" w:rsidP="001513C6">
            <w:pPr>
              <w:pStyle w:val="TAC"/>
            </w:pPr>
            <w:r w:rsidRPr="00AB7182">
              <w:t>-</w:t>
            </w:r>
          </w:p>
        </w:tc>
        <w:tc>
          <w:tcPr>
            <w:tcW w:w="1663" w:type="dxa"/>
          </w:tcPr>
          <w:p w14:paraId="1CA583EB" w14:textId="77777777" w:rsidR="00E00ACF" w:rsidRPr="00AB7182" w:rsidRDefault="00E00ACF" w:rsidP="001513C6">
            <w:pPr>
              <w:pStyle w:val="TAC"/>
              <w:rPr>
                <w:b/>
                <w:bCs/>
              </w:rPr>
            </w:pPr>
            <w:r w:rsidRPr="00AB7182">
              <w:t>Not Applicable</w:t>
            </w:r>
          </w:p>
        </w:tc>
      </w:tr>
      <w:tr w:rsidR="00E00ACF" w:rsidRPr="00AB7182" w14:paraId="146DD533" w14:textId="77777777" w:rsidTr="009E207E">
        <w:trPr>
          <w:cantSplit/>
        </w:trPr>
        <w:tc>
          <w:tcPr>
            <w:tcW w:w="2752" w:type="dxa"/>
            <w:vMerge w:val="restart"/>
          </w:tcPr>
          <w:p w14:paraId="0607877B" w14:textId="77777777" w:rsidR="00E00ACF" w:rsidRPr="00AB7182" w:rsidRDefault="00E00ACF" w:rsidP="001513C6">
            <w:pPr>
              <w:pStyle w:val="TAC"/>
              <w:rPr>
                <w:b/>
                <w:bCs/>
              </w:rPr>
            </w:pPr>
            <w:r w:rsidRPr="00AB7182">
              <w:t>Modify BNC (GB/ModBNC,0x0021/0x02)</w:t>
            </w:r>
          </w:p>
        </w:tc>
        <w:tc>
          <w:tcPr>
            <w:tcW w:w="1911" w:type="dxa"/>
          </w:tcPr>
          <w:p w14:paraId="69E52D15" w14:textId="77777777" w:rsidR="00E00ACF" w:rsidRPr="00AB7182" w:rsidRDefault="00E00ACF" w:rsidP="001513C6">
            <w:pPr>
              <w:pStyle w:val="TAC"/>
              <w:rPr>
                <w:b/>
                <w:bCs/>
              </w:rPr>
            </w:pPr>
            <w:r w:rsidRPr="00AB7182">
              <w:t>O</w:t>
            </w:r>
          </w:p>
        </w:tc>
        <w:tc>
          <w:tcPr>
            <w:tcW w:w="3563" w:type="dxa"/>
            <w:gridSpan w:val="4"/>
          </w:tcPr>
          <w:p w14:paraId="17FF6FB3" w14:textId="77777777" w:rsidR="00E00ACF" w:rsidRPr="00AB7182" w:rsidRDefault="00E00ACF" w:rsidP="001513C6">
            <w:pPr>
              <w:pStyle w:val="TAC"/>
              <w:rPr>
                <w:b/>
                <w:bCs/>
              </w:rPr>
            </w:pPr>
            <w:r w:rsidRPr="00AB7182">
              <w:t>MOD</w:t>
            </w:r>
          </w:p>
        </w:tc>
        <w:tc>
          <w:tcPr>
            <w:tcW w:w="1663" w:type="dxa"/>
          </w:tcPr>
          <w:p w14:paraId="3D6CDD2D" w14:textId="77777777" w:rsidR="00E00ACF" w:rsidRPr="00AB7182" w:rsidRDefault="00E00ACF" w:rsidP="001513C6">
            <w:pPr>
              <w:pStyle w:val="TAC"/>
              <w:jc w:val="left"/>
              <w:rPr>
                <w:b/>
                <w:bCs/>
              </w:rPr>
            </w:pPr>
            <w:r w:rsidRPr="00AB7182">
              <w:t>Not Applicable</w:t>
            </w:r>
          </w:p>
        </w:tc>
      </w:tr>
      <w:tr w:rsidR="00E00ACF" w:rsidRPr="00AB7182" w14:paraId="5CC923D4" w14:textId="77777777" w:rsidTr="009E207E">
        <w:trPr>
          <w:cantSplit/>
        </w:trPr>
        <w:tc>
          <w:tcPr>
            <w:tcW w:w="2752" w:type="dxa"/>
            <w:vMerge/>
          </w:tcPr>
          <w:p w14:paraId="5498D4CD" w14:textId="77777777" w:rsidR="00E00ACF" w:rsidRPr="00AB7182" w:rsidRDefault="00E00ACF" w:rsidP="001513C6">
            <w:pPr>
              <w:pStyle w:val="enumlev2"/>
              <w:ind w:left="0" w:firstLine="34"/>
              <w:rPr>
                <w:b/>
                <w:bCs/>
              </w:rPr>
            </w:pPr>
          </w:p>
        </w:tc>
        <w:tc>
          <w:tcPr>
            <w:tcW w:w="1911" w:type="dxa"/>
          </w:tcPr>
          <w:p w14:paraId="06289D0F" w14:textId="77777777" w:rsidR="00E00ACF" w:rsidRPr="00AB7182" w:rsidRDefault="00E00ACF" w:rsidP="001513C6">
            <w:pPr>
              <w:pStyle w:val="TAH"/>
            </w:pPr>
            <w:r w:rsidRPr="00AB7182">
              <w:t>Signal Parameters</w:t>
            </w:r>
          </w:p>
        </w:tc>
        <w:tc>
          <w:tcPr>
            <w:tcW w:w="1462" w:type="dxa"/>
            <w:gridSpan w:val="2"/>
          </w:tcPr>
          <w:p w14:paraId="5F1E0118" w14:textId="77777777" w:rsidR="00E00ACF" w:rsidRPr="00AB7182" w:rsidRDefault="00E00ACF" w:rsidP="001513C6">
            <w:pPr>
              <w:pStyle w:val="TAH"/>
            </w:pPr>
            <w:r w:rsidRPr="00AB7182">
              <w:t>Mandatory/</w:t>
            </w:r>
          </w:p>
          <w:p w14:paraId="1D1CDBD9" w14:textId="77777777" w:rsidR="00E00ACF" w:rsidRPr="00AB7182" w:rsidRDefault="00E00ACF" w:rsidP="001513C6">
            <w:pPr>
              <w:pStyle w:val="TAH"/>
            </w:pPr>
            <w:r w:rsidRPr="00AB7182">
              <w:t>Optional</w:t>
            </w:r>
          </w:p>
        </w:tc>
        <w:tc>
          <w:tcPr>
            <w:tcW w:w="2101" w:type="dxa"/>
            <w:gridSpan w:val="2"/>
          </w:tcPr>
          <w:p w14:paraId="772ADD69" w14:textId="77777777" w:rsidR="00E00ACF" w:rsidRPr="00AB7182" w:rsidRDefault="00E00ACF" w:rsidP="001513C6">
            <w:pPr>
              <w:pStyle w:val="TAH"/>
            </w:pPr>
            <w:r w:rsidRPr="00AB7182">
              <w:t>Supported</w:t>
            </w:r>
          </w:p>
          <w:p w14:paraId="427CED38" w14:textId="77777777" w:rsidR="00E00ACF" w:rsidRPr="00AB7182" w:rsidRDefault="00E00ACF" w:rsidP="001513C6">
            <w:pPr>
              <w:pStyle w:val="TAH"/>
            </w:pPr>
            <w:r w:rsidRPr="00AB7182">
              <w:t>Values:</w:t>
            </w:r>
          </w:p>
        </w:tc>
        <w:tc>
          <w:tcPr>
            <w:tcW w:w="1663" w:type="dxa"/>
          </w:tcPr>
          <w:p w14:paraId="4DA562B9" w14:textId="77777777" w:rsidR="00E00ACF" w:rsidRPr="00AB7182" w:rsidRDefault="00E00ACF" w:rsidP="001513C6">
            <w:pPr>
              <w:pStyle w:val="TAH"/>
            </w:pPr>
            <w:r w:rsidRPr="00AB7182">
              <w:t>Duration Provisioned Value:</w:t>
            </w:r>
          </w:p>
        </w:tc>
      </w:tr>
      <w:tr w:rsidR="00E00ACF" w:rsidRPr="00AB7182" w14:paraId="0455DB6C" w14:textId="77777777" w:rsidTr="009E207E">
        <w:trPr>
          <w:cantSplit/>
        </w:trPr>
        <w:tc>
          <w:tcPr>
            <w:tcW w:w="2752" w:type="dxa"/>
            <w:vMerge/>
          </w:tcPr>
          <w:p w14:paraId="2B7066F1" w14:textId="77777777" w:rsidR="00E00ACF" w:rsidRPr="00AB7182" w:rsidRDefault="00E00ACF" w:rsidP="001513C6">
            <w:pPr>
              <w:pStyle w:val="enumlev2"/>
              <w:ind w:left="0" w:firstLine="34"/>
              <w:rPr>
                <w:b/>
                <w:bCs/>
              </w:rPr>
            </w:pPr>
          </w:p>
        </w:tc>
        <w:tc>
          <w:tcPr>
            <w:tcW w:w="1911" w:type="dxa"/>
          </w:tcPr>
          <w:p w14:paraId="1229E6BF" w14:textId="77777777" w:rsidR="00E00ACF" w:rsidRPr="00AB7182" w:rsidRDefault="00E00ACF" w:rsidP="001513C6">
            <w:pPr>
              <w:pStyle w:val="TAC"/>
              <w:rPr>
                <w:b/>
                <w:bCs/>
              </w:rPr>
            </w:pPr>
            <w:r w:rsidRPr="00AB7182">
              <w:t>Not Applicable</w:t>
            </w:r>
          </w:p>
        </w:tc>
        <w:tc>
          <w:tcPr>
            <w:tcW w:w="1462" w:type="dxa"/>
            <w:gridSpan w:val="2"/>
          </w:tcPr>
          <w:p w14:paraId="6C85F3E4" w14:textId="77777777" w:rsidR="00E00ACF" w:rsidRPr="00AB7182" w:rsidRDefault="00E00ACF" w:rsidP="001513C6">
            <w:pPr>
              <w:pStyle w:val="TAC"/>
              <w:rPr>
                <w:b/>
                <w:bCs/>
              </w:rPr>
            </w:pPr>
            <w:r w:rsidRPr="00AB7182">
              <w:rPr>
                <w:b/>
                <w:bCs/>
              </w:rPr>
              <w:t>-</w:t>
            </w:r>
          </w:p>
        </w:tc>
        <w:tc>
          <w:tcPr>
            <w:tcW w:w="2101" w:type="dxa"/>
            <w:gridSpan w:val="2"/>
          </w:tcPr>
          <w:p w14:paraId="69EA6F1B" w14:textId="77777777" w:rsidR="00E00ACF" w:rsidRPr="00AB7182" w:rsidRDefault="00E00ACF" w:rsidP="001513C6">
            <w:pPr>
              <w:pStyle w:val="TAC"/>
            </w:pPr>
            <w:r w:rsidRPr="00AB7182">
              <w:t>-</w:t>
            </w:r>
          </w:p>
        </w:tc>
        <w:tc>
          <w:tcPr>
            <w:tcW w:w="1663" w:type="dxa"/>
          </w:tcPr>
          <w:p w14:paraId="61B5539F" w14:textId="77777777" w:rsidR="00E00ACF" w:rsidRPr="00AB7182" w:rsidRDefault="00E00ACF" w:rsidP="001513C6">
            <w:pPr>
              <w:pStyle w:val="TAC"/>
              <w:rPr>
                <w:b/>
                <w:bCs/>
              </w:rPr>
            </w:pPr>
            <w:r w:rsidRPr="00AB7182">
              <w:t>Not Applicable</w:t>
            </w:r>
          </w:p>
        </w:tc>
      </w:tr>
      <w:tr w:rsidR="00E00ACF" w:rsidRPr="00AB7182" w14:paraId="3FFB87EF" w14:textId="77777777" w:rsidTr="009E207E">
        <w:trPr>
          <w:cantSplit/>
        </w:trPr>
        <w:tc>
          <w:tcPr>
            <w:tcW w:w="2752" w:type="dxa"/>
            <w:vMerge w:val="restart"/>
          </w:tcPr>
          <w:p w14:paraId="6CCF7DD9" w14:textId="77777777" w:rsidR="00E00ACF" w:rsidRPr="00AB7182" w:rsidRDefault="00E00ACF" w:rsidP="001513C6">
            <w:pPr>
              <w:pStyle w:val="TAC"/>
              <w:rPr>
                <w:b/>
                <w:bCs/>
              </w:rPr>
            </w:pPr>
            <w:r w:rsidRPr="00AB7182">
              <w:t xml:space="preserve"> Release BNC (GB/RelBNC,0x0021/0x03)</w:t>
            </w:r>
          </w:p>
        </w:tc>
        <w:tc>
          <w:tcPr>
            <w:tcW w:w="1911" w:type="dxa"/>
          </w:tcPr>
          <w:p w14:paraId="6F1BCFD6" w14:textId="77777777" w:rsidR="00E00ACF" w:rsidRPr="00AB7182" w:rsidRDefault="009E207E" w:rsidP="001513C6">
            <w:pPr>
              <w:pStyle w:val="TAC"/>
              <w:rPr>
                <w:b/>
                <w:bCs/>
              </w:rPr>
            </w:pPr>
            <w:r w:rsidRPr="00AB7182">
              <w:t>M (NOTE</w:t>
            </w:r>
            <w:r w:rsidR="00E719EE" w:rsidRPr="00AB7182">
              <w:t xml:space="preserve"> 1</w:t>
            </w:r>
            <w:r w:rsidRPr="00AB7182">
              <w:t>)</w:t>
            </w:r>
          </w:p>
        </w:tc>
        <w:tc>
          <w:tcPr>
            <w:tcW w:w="3563" w:type="dxa"/>
            <w:gridSpan w:val="4"/>
          </w:tcPr>
          <w:p w14:paraId="19013510" w14:textId="77777777" w:rsidR="00E00ACF" w:rsidRPr="00AB7182" w:rsidRDefault="00E00ACF" w:rsidP="001513C6">
            <w:pPr>
              <w:pStyle w:val="TAC"/>
              <w:rPr>
                <w:b/>
                <w:bCs/>
              </w:rPr>
            </w:pPr>
            <w:r w:rsidRPr="00AB7182">
              <w:t>MOD</w:t>
            </w:r>
          </w:p>
        </w:tc>
        <w:tc>
          <w:tcPr>
            <w:tcW w:w="1663" w:type="dxa"/>
          </w:tcPr>
          <w:p w14:paraId="5E5D6514" w14:textId="77777777" w:rsidR="00E00ACF" w:rsidRPr="00AB7182" w:rsidRDefault="00E00ACF" w:rsidP="001513C6">
            <w:pPr>
              <w:pStyle w:val="TAC"/>
              <w:jc w:val="left"/>
              <w:rPr>
                <w:b/>
                <w:bCs/>
              </w:rPr>
            </w:pPr>
            <w:r w:rsidRPr="00AB7182">
              <w:t>Not Applicable</w:t>
            </w:r>
          </w:p>
        </w:tc>
      </w:tr>
      <w:tr w:rsidR="00E00ACF" w:rsidRPr="00AB7182" w14:paraId="6DA05F44" w14:textId="77777777" w:rsidTr="009E207E">
        <w:trPr>
          <w:cantSplit/>
        </w:trPr>
        <w:tc>
          <w:tcPr>
            <w:tcW w:w="2752" w:type="dxa"/>
            <w:vMerge/>
          </w:tcPr>
          <w:p w14:paraId="2F9AA33B" w14:textId="77777777" w:rsidR="00E00ACF" w:rsidRPr="00AB7182" w:rsidRDefault="00E00ACF" w:rsidP="001513C6">
            <w:pPr>
              <w:pStyle w:val="enumlev2"/>
              <w:ind w:left="0" w:firstLine="34"/>
              <w:rPr>
                <w:b/>
                <w:bCs/>
              </w:rPr>
            </w:pPr>
          </w:p>
        </w:tc>
        <w:tc>
          <w:tcPr>
            <w:tcW w:w="1911" w:type="dxa"/>
          </w:tcPr>
          <w:p w14:paraId="5A74EC3E" w14:textId="77777777" w:rsidR="00E00ACF" w:rsidRPr="00AB7182" w:rsidRDefault="00E00ACF" w:rsidP="001513C6">
            <w:pPr>
              <w:pStyle w:val="TAH"/>
            </w:pPr>
            <w:r w:rsidRPr="00AB7182">
              <w:t xml:space="preserve"> Signal Parameters</w:t>
            </w:r>
          </w:p>
        </w:tc>
        <w:tc>
          <w:tcPr>
            <w:tcW w:w="1462" w:type="dxa"/>
            <w:gridSpan w:val="2"/>
          </w:tcPr>
          <w:p w14:paraId="5297F03F" w14:textId="77777777" w:rsidR="00E00ACF" w:rsidRPr="00AB7182" w:rsidRDefault="00E00ACF" w:rsidP="001513C6">
            <w:pPr>
              <w:pStyle w:val="TAH"/>
            </w:pPr>
            <w:r w:rsidRPr="00AB7182">
              <w:t xml:space="preserve"> Mandatory/</w:t>
            </w:r>
          </w:p>
          <w:p w14:paraId="29E8860B" w14:textId="77777777" w:rsidR="00E00ACF" w:rsidRPr="00AB7182" w:rsidRDefault="00E00ACF" w:rsidP="001513C6">
            <w:pPr>
              <w:pStyle w:val="TAH"/>
            </w:pPr>
            <w:r w:rsidRPr="00AB7182">
              <w:t>Optional</w:t>
            </w:r>
          </w:p>
        </w:tc>
        <w:tc>
          <w:tcPr>
            <w:tcW w:w="2101" w:type="dxa"/>
            <w:gridSpan w:val="2"/>
          </w:tcPr>
          <w:p w14:paraId="586B0FB6" w14:textId="77777777" w:rsidR="00E00ACF" w:rsidRPr="00AB7182" w:rsidRDefault="00E00ACF" w:rsidP="001513C6">
            <w:pPr>
              <w:pStyle w:val="TAH"/>
            </w:pPr>
            <w:r w:rsidRPr="00AB7182">
              <w:t xml:space="preserve"> Supported</w:t>
            </w:r>
          </w:p>
          <w:p w14:paraId="1E46B068" w14:textId="77777777" w:rsidR="00E00ACF" w:rsidRPr="00AB7182" w:rsidRDefault="00E00ACF" w:rsidP="001513C6">
            <w:pPr>
              <w:pStyle w:val="TAH"/>
            </w:pPr>
            <w:r w:rsidRPr="00AB7182">
              <w:t>Values:</w:t>
            </w:r>
          </w:p>
        </w:tc>
        <w:tc>
          <w:tcPr>
            <w:tcW w:w="1663" w:type="dxa"/>
          </w:tcPr>
          <w:p w14:paraId="18EA3FDA" w14:textId="77777777" w:rsidR="00E00ACF" w:rsidRPr="00AB7182" w:rsidRDefault="00E00ACF" w:rsidP="001513C6">
            <w:pPr>
              <w:pStyle w:val="TAH"/>
            </w:pPr>
            <w:r w:rsidRPr="00AB7182">
              <w:t xml:space="preserve"> Duration Provisioned Value:</w:t>
            </w:r>
          </w:p>
        </w:tc>
      </w:tr>
      <w:tr w:rsidR="00E00ACF" w:rsidRPr="00AB7182" w14:paraId="33D9665E" w14:textId="77777777" w:rsidTr="009E207E">
        <w:trPr>
          <w:cantSplit/>
        </w:trPr>
        <w:tc>
          <w:tcPr>
            <w:tcW w:w="2752" w:type="dxa"/>
            <w:vMerge/>
          </w:tcPr>
          <w:p w14:paraId="3C73A213" w14:textId="77777777" w:rsidR="00E00ACF" w:rsidRPr="00AB7182" w:rsidRDefault="00E00ACF" w:rsidP="001513C6">
            <w:pPr>
              <w:pStyle w:val="enumlev2"/>
              <w:ind w:left="0" w:firstLine="34"/>
              <w:rPr>
                <w:b/>
                <w:bCs/>
              </w:rPr>
            </w:pPr>
          </w:p>
        </w:tc>
        <w:tc>
          <w:tcPr>
            <w:tcW w:w="1911" w:type="dxa"/>
          </w:tcPr>
          <w:p w14:paraId="3B1D7BCF" w14:textId="77777777" w:rsidR="00E00ACF" w:rsidRPr="00AB7182" w:rsidRDefault="00E00ACF" w:rsidP="001513C6">
            <w:pPr>
              <w:pStyle w:val="TAC"/>
              <w:rPr>
                <w:b/>
                <w:bCs/>
              </w:rPr>
            </w:pPr>
            <w:r w:rsidRPr="00AB7182">
              <w:t xml:space="preserve"> General cause (Generalcause,0x01)</w:t>
            </w:r>
          </w:p>
        </w:tc>
        <w:tc>
          <w:tcPr>
            <w:tcW w:w="1462" w:type="dxa"/>
            <w:gridSpan w:val="2"/>
          </w:tcPr>
          <w:p w14:paraId="752383EC" w14:textId="77777777" w:rsidR="00E00ACF" w:rsidRPr="00AB7182" w:rsidRDefault="00E00ACF" w:rsidP="001513C6">
            <w:pPr>
              <w:pStyle w:val="TAC"/>
              <w:rPr>
                <w:bCs/>
              </w:rPr>
            </w:pPr>
            <w:r w:rsidRPr="00AB7182">
              <w:rPr>
                <w:bCs/>
              </w:rPr>
              <w:t>O</w:t>
            </w:r>
          </w:p>
        </w:tc>
        <w:tc>
          <w:tcPr>
            <w:tcW w:w="2101" w:type="dxa"/>
            <w:gridSpan w:val="2"/>
          </w:tcPr>
          <w:p w14:paraId="6E88D8C3" w14:textId="77777777" w:rsidR="00E00ACF" w:rsidRPr="00AB7182" w:rsidRDefault="00E00ACF" w:rsidP="001513C6">
            <w:pPr>
              <w:pStyle w:val="TAC"/>
            </w:pPr>
            <w:r w:rsidRPr="00AB7182">
              <w:t xml:space="preserve"> Normal Release/ Unavailable Resources/ Failure Temporary/ Failure Permanent/  Interworking Error/ Unsupported</w:t>
            </w:r>
            <w:r w:rsidRPr="00AB7182" w:rsidDel="00304C82">
              <w:t xml:space="preserve"> </w:t>
            </w:r>
          </w:p>
        </w:tc>
        <w:tc>
          <w:tcPr>
            <w:tcW w:w="1663" w:type="dxa"/>
          </w:tcPr>
          <w:p w14:paraId="12F09D90" w14:textId="77777777" w:rsidR="00E00ACF" w:rsidRPr="00AB7182" w:rsidRDefault="00E00ACF" w:rsidP="001513C6">
            <w:pPr>
              <w:pStyle w:val="TAC"/>
              <w:rPr>
                <w:b/>
                <w:bCs/>
              </w:rPr>
            </w:pPr>
            <w:bookmarkStart w:id="143" w:name="OLE_LINK1"/>
            <w:bookmarkStart w:id="144" w:name="OLE_LINK2"/>
            <w:r w:rsidRPr="00AB7182">
              <w:t>Not Applicable</w:t>
            </w:r>
            <w:bookmarkEnd w:id="143"/>
            <w:bookmarkEnd w:id="144"/>
          </w:p>
        </w:tc>
      </w:tr>
      <w:tr w:rsidR="00E00ACF" w:rsidRPr="00AB7182" w14:paraId="35FA3875" w14:textId="77777777" w:rsidTr="009E207E">
        <w:trPr>
          <w:cantSplit/>
        </w:trPr>
        <w:tc>
          <w:tcPr>
            <w:tcW w:w="2752" w:type="dxa"/>
            <w:vMerge/>
          </w:tcPr>
          <w:p w14:paraId="363901CF" w14:textId="77777777" w:rsidR="00E00ACF" w:rsidRPr="00AB7182" w:rsidRDefault="00E00ACF" w:rsidP="001513C6">
            <w:pPr>
              <w:pStyle w:val="TAH"/>
            </w:pPr>
          </w:p>
        </w:tc>
        <w:tc>
          <w:tcPr>
            <w:tcW w:w="1911" w:type="dxa"/>
          </w:tcPr>
          <w:p w14:paraId="44073DFD" w14:textId="77777777" w:rsidR="00E00ACF" w:rsidRPr="00AB7182" w:rsidRDefault="00E00ACF" w:rsidP="001513C6">
            <w:pPr>
              <w:pStyle w:val="TAC"/>
              <w:rPr>
                <w:b/>
              </w:rPr>
            </w:pPr>
            <w:r w:rsidRPr="00AB7182">
              <w:t>Failure Cause (Failurecause,0x02)</w:t>
            </w:r>
          </w:p>
        </w:tc>
        <w:tc>
          <w:tcPr>
            <w:tcW w:w="1462" w:type="dxa"/>
            <w:gridSpan w:val="2"/>
          </w:tcPr>
          <w:p w14:paraId="64E1D9F1" w14:textId="77777777" w:rsidR="00E00ACF" w:rsidRPr="00AB7182" w:rsidRDefault="00E00ACF" w:rsidP="001513C6">
            <w:pPr>
              <w:pStyle w:val="TAC"/>
              <w:rPr>
                <w:b/>
              </w:rPr>
            </w:pPr>
            <w:r w:rsidRPr="00AB7182">
              <w:rPr>
                <w:bCs/>
              </w:rPr>
              <w:t>O</w:t>
            </w:r>
          </w:p>
        </w:tc>
        <w:tc>
          <w:tcPr>
            <w:tcW w:w="2101" w:type="dxa"/>
            <w:gridSpan w:val="2"/>
          </w:tcPr>
          <w:p w14:paraId="4772D3E2" w14:textId="77777777" w:rsidR="00E00ACF" w:rsidRPr="00AB7182" w:rsidRDefault="00E00ACF" w:rsidP="001513C6">
            <w:pPr>
              <w:pStyle w:val="TAC"/>
            </w:pPr>
            <w:r w:rsidRPr="00AB7182">
              <w:t>OCTET STRING</w:t>
            </w:r>
          </w:p>
        </w:tc>
        <w:tc>
          <w:tcPr>
            <w:tcW w:w="1663" w:type="dxa"/>
          </w:tcPr>
          <w:p w14:paraId="1B375D12" w14:textId="77777777" w:rsidR="00E00ACF" w:rsidRPr="00AB7182" w:rsidRDefault="00E00ACF" w:rsidP="001513C6">
            <w:pPr>
              <w:pStyle w:val="TAC"/>
            </w:pPr>
            <w:r w:rsidRPr="00AB7182">
              <w:t>Not Applicable</w:t>
            </w:r>
          </w:p>
        </w:tc>
      </w:tr>
      <w:tr w:rsidR="00E00ACF" w:rsidRPr="00AB7182" w14:paraId="68BF7318" w14:textId="77777777" w:rsidTr="009E207E">
        <w:trPr>
          <w:cantSplit/>
        </w:trPr>
        <w:tc>
          <w:tcPr>
            <w:tcW w:w="2752" w:type="dxa"/>
            <w:vMerge/>
          </w:tcPr>
          <w:p w14:paraId="5B54ADD4" w14:textId="77777777" w:rsidR="00E00ACF" w:rsidRPr="00AB7182" w:rsidRDefault="00E00ACF" w:rsidP="001513C6">
            <w:pPr>
              <w:pStyle w:val="TAC"/>
            </w:pPr>
          </w:p>
        </w:tc>
        <w:tc>
          <w:tcPr>
            <w:tcW w:w="1911" w:type="dxa"/>
          </w:tcPr>
          <w:p w14:paraId="5A9D893D" w14:textId="77777777" w:rsidR="00E00ACF" w:rsidRPr="00AB7182" w:rsidRDefault="00E00ACF" w:rsidP="001513C6">
            <w:pPr>
              <w:pStyle w:val="TAC"/>
            </w:pPr>
            <w:r w:rsidRPr="00AB7182">
              <w:t>Reset (Reset,0x03)</w:t>
            </w:r>
          </w:p>
        </w:tc>
        <w:tc>
          <w:tcPr>
            <w:tcW w:w="1451" w:type="dxa"/>
          </w:tcPr>
          <w:p w14:paraId="68A6C03A" w14:textId="77777777" w:rsidR="00E00ACF" w:rsidRPr="00AB7182" w:rsidRDefault="00E00ACF" w:rsidP="001513C6">
            <w:pPr>
              <w:pStyle w:val="TAC"/>
            </w:pPr>
            <w:r w:rsidRPr="00AB7182">
              <w:t>O</w:t>
            </w:r>
          </w:p>
        </w:tc>
        <w:tc>
          <w:tcPr>
            <w:tcW w:w="2112" w:type="dxa"/>
            <w:gridSpan w:val="3"/>
          </w:tcPr>
          <w:p w14:paraId="60294D75" w14:textId="77777777" w:rsidR="00E00ACF" w:rsidRPr="00AB7182" w:rsidRDefault="00E00ACF" w:rsidP="001513C6">
            <w:pPr>
              <w:pStyle w:val="TAC"/>
            </w:pPr>
            <w:r w:rsidRPr="00AB7182">
              <w:t>0/ 1</w:t>
            </w:r>
          </w:p>
        </w:tc>
        <w:tc>
          <w:tcPr>
            <w:tcW w:w="1663" w:type="dxa"/>
          </w:tcPr>
          <w:p w14:paraId="2B8D59EC" w14:textId="77777777" w:rsidR="00E00ACF" w:rsidRPr="00AB7182" w:rsidRDefault="00E00ACF" w:rsidP="001513C6">
            <w:pPr>
              <w:pStyle w:val="TAC"/>
            </w:pPr>
            <w:r w:rsidRPr="00AB7182">
              <w:t>Not Applicable</w:t>
            </w:r>
          </w:p>
        </w:tc>
      </w:tr>
      <w:tr w:rsidR="00E00ACF" w:rsidRPr="00AB7182" w14:paraId="390630E8" w14:textId="77777777">
        <w:trPr>
          <w:cantSplit/>
        </w:trPr>
        <w:tc>
          <w:tcPr>
            <w:tcW w:w="2752" w:type="dxa"/>
          </w:tcPr>
          <w:p w14:paraId="13AF610C" w14:textId="77777777" w:rsidR="00E00ACF" w:rsidRPr="00AB7182" w:rsidRDefault="00E00ACF" w:rsidP="001513C6">
            <w:pPr>
              <w:pStyle w:val="TAH"/>
            </w:pPr>
            <w:r w:rsidRPr="00AB7182">
              <w:t>Events</w:t>
            </w:r>
          </w:p>
        </w:tc>
        <w:tc>
          <w:tcPr>
            <w:tcW w:w="1911" w:type="dxa"/>
          </w:tcPr>
          <w:p w14:paraId="4A2AD077" w14:textId="77777777" w:rsidR="00E00ACF" w:rsidRPr="00AB7182" w:rsidRDefault="00E00ACF" w:rsidP="001513C6">
            <w:pPr>
              <w:pStyle w:val="TAH"/>
            </w:pPr>
            <w:r w:rsidRPr="00AB7182">
              <w:t>Mandatory/</w:t>
            </w:r>
          </w:p>
          <w:p w14:paraId="678C4D87" w14:textId="77777777" w:rsidR="00E00ACF" w:rsidRPr="00AB7182" w:rsidRDefault="00E00ACF" w:rsidP="001513C6">
            <w:pPr>
              <w:pStyle w:val="TAH"/>
            </w:pPr>
            <w:r w:rsidRPr="00AB7182">
              <w:t>Optional</w:t>
            </w:r>
          </w:p>
        </w:tc>
        <w:tc>
          <w:tcPr>
            <w:tcW w:w="5226" w:type="dxa"/>
            <w:gridSpan w:val="5"/>
          </w:tcPr>
          <w:p w14:paraId="0C872E41" w14:textId="77777777" w:rsidR="00E00ACF" w:rsidRPr="00AB7182" w:rsidRDefault="00E00ACF" w:rsidP="001513C6">
            <w:pPr>
              <w:pStyle w:val="TAH"/>
            </w:pPr>
            <w:r w:rsidRPr="00AB7182">
              <w:t>Used in command:</w:t>
            </w:r>
          </w:p>
        </w:tc>
      </w:tr>
      <w:tr w:rsidR="00E00ACF" w:rsidRPr="00AB7182" w14:paraId="22C2AED1" w14:textId="77777777">
        <w:trPr>
          <w:cantSplit/>
        </w:trPr>
        <w:tc>
          <w:tcPr>
            <w:tcW w:w="2752" w:type="dxa"/>
            <w:vMerge w:val="restart"/>
          </w:tcPr>
          <w:p w14:paraId="3D8EFE16" w14:textId="77777777" w:rsidR="00E00ACF" w:rsidRPr="00AB7182" w:rsidRDefault="00E00ACF" w:rsidP="001513C6">
            <w:pPr>
              <w:pStyle w:val="TAC"/>
              <w:rPr>
                <w:b/>
                <w:bCs/>
                <w:lang w:val="de-DE"/>
              </w:rPr>
            </w:pPr>
            <w:r w:rsidRPr="00AB7182">
              <w:rPr>
                <w:lang w:val="de-DE"/>
              </w:rPr>
              <w:t>BNC Change (GB/BNCChange,0x0021/0x01)</w:t>
            </w:r>
          </w:p>
        </w:tc>
        <w:tc>
          <w:tcPr>
            <w:tcW w:w="1911" w:type="dxa"/>
          </w:tcPr>
          <w:p w14:paraId="31B6689C" w14:textId="77777777" w:rsidR="00E00ACF" w:rsidRPr="00AB7182" w:rsidRDefault="00E00ACF" w:rsidP="001513C6">
            <w:pPr>
              <w:pStyle w:val="TAC"/>
              <w:rPr>
                <w:b/>
                <w:bCs/>
              </w:rPr>
            </w:pPr>
            <w:r w:rsidRPr="00AB7182">
              <w:t>M</w:t>
            </w:r>
          </w:p>
        </w:tc>
        <w:tc>
          <w:tcPr>
            <w:tcW w:w="5226" w:type="dxa"/>
            <w:gridSpan w:val="5"/>
          </w:tcPr>
          <w:p w14:paraId="3DD8019D" w14:textId="77777777" w:rsidR="00E00ACF" w:rsidRPr="00AB7182" w:rsidRDefault="00E00ACF" w:rsidP="001513C6">
            <w:pPr>
              <w:pStyle w:val="TAC"/>
              <w:rPr>
                <w:b/>
                <w:bCs/>
              </w:rPr>
            </w:pPr>
            <w:r w:rsidRPr="00AB7182">
              <w:t>ADD, MOD,NOTIFY</w:t>
            </w:r>
          </w:p>
        </w:tc>
      </w:tr>
      <w:tr w:rsidR="00E00ACF" w:rsidRPr="00AB7182" w14:paraId="10FE7F7F" w14:textId="77777777" w:rsidTr="009E207E">
        <w:trPr>
          <w:cantSplit/>
        </w:trPr>
        <w:tc>
          <w:tcPr>
            <w:tcW w:w="2752" w:type="dxa"/>
            <w:vMerge/>
          </w:tcPr>
          <w:p w14:paraId="21B9460B" w14:textId="77777777" w:rsidR="00E00ACF" w:rsidRPr="00AB7182" w:rsidRDefault="00E00ACF" w:rsidP="001513C6">
            <w:pPr>
              <w:pStyle w:val="enumlev2"/>
              <w:ind w:left="0" w:firstLine="34"/>
              <w:rPr>
                <w:b/>
                <w:bCs/>
              </w:rPr>
            </w:pPr>
          </w:p>
        </w:tc>
        <w:tc>
          <w:tcPr>
            <w:tcW w:w="1911" w:type="dxa"/>
          </w:tcPr>
          <w:p w14:paraId="5BC0DDB9" w14:textId="77777777" w:rsidR="00E00ACF" w:rsidRPr="00AB7182" w:rsidRDefault="00E00ACF" w:rsidP="001513C6">
            <w:pPr>
              <w:pStyle w:val="TAH"/>
            </w:pPr>
            <w:r w:rsidRPr="00AB7182">
              <w:t>Event</w:t>
            </w:r>
          </w:p>
          <w:p w14:paraId="1106F839" w14:textId="77777777" w:rsidR="00E00ACF" w:rsidRPr="00AB7182" w:rsidRDefault="00E00ACF" w:rsidP="001513C6">
            <w:pPr>
              <w:pStyle w:val="TAH"/>
            </w:pPr>
            <w:r w:rsidRPr="00AB7182">
              <w:t>Parameters</w:t>
            </w:r>
          </w:p>
        </w:tc>
        <w:tc>
          <w:tcPr>
            <w:tcW w:w="1462" w:type="dxa"/>
            <w:gridSpan w:val="2"/>
          </w:tcPr>
          <w:p w14:paraId="536D5967" w14:textId="77777777" w:rsidR="00E00ACF" w:rsidRPr="00AB7182" w:rsidRDefault="00E00ACF" w:rsidP="001513C6">
            <w:pPr>
              <w:pStyle w:val="TAH"/>
            </w:pPr>
            <w:r w:rsidRPr="00AB7182">
              <w:t>Mandatory/</w:t>
            </w:r>
          </w:p>
          <w:p w14:paraId="250BB530" w14:textId="77777777" w:rsidR="00E00ACF" w:rsidRPr="00AB7182" w:rsidRDefault="00E00ACF" w:rsidP="001513C6">
            <w:pPr>
              <w:pStyle w:val="TAH"/>
            </w:pPr>
            <w:r w:rsidRPr="00AB7182">
              <w:t>Optional</w:t>
            </w:r>
          </w:p>
        </w:tc>
        <w:tc>
          <w:tcPr>
            <w:tcW w:w="2101" w:type="dxa"/>
            <w:gridSpan w:val="2"/>
          </w:tcPr>
          <w:p w14:paraId="4D32B413" w14:textId="77777777" w:rsidR="00E00ACF" w:rsidRPr="00AB7182" w:rsidRDefault="00E00ACF" w:rsidP="001513C6">
            <w:pPr>
              <w:pStyle w:val="TAH"/>
            </w:pPr>
            <w:r w:rsidRPr="00AB7182">
              <w:t>Supported</w:t>
            </w:r>
          </w:p>
          <w:p w14:paraId="2D331B3D" w14:textId="77777777" w:rsidR="00E00ACF" w:rsidRPr="00AB7182" w:rsidRDefault="00E00ACF" w:rsidP="001513C6">
            <w:pPr>
              <w:pStyle w:val="TAH"/>
            </w:pPr>
            <w:r w:rsidRPr="00AB7182">
              <w:t>Values:</w:t>
            </w:r>
          </w:p>
        </w:tc>
        <w:tc>
          <w:tcPr>
            <w:tcW w:w="1663" w:type="dxa"/>
          </w:tcPr>
          <w:p w14:paraId="1CA8C0F0" w14:textId="77777777" w:rsidR="00E00ACF" w:rsidRPr="00AB7182" w:rsidRDefault="00E00ACF" w:rsidP="001513C6">
            <w:pPr>
              <w:pStyle w:val="TAH"/>
            </w:pPr>
            <w:r w:rsidRPr="00AB7182">
              <w:t>Provisioned Value:</w:t>
            </w:r>
          </w:p>
        </w:tc>
      </w:tr>
      <w:tr w:rsidR="00E00ACF" w:rsidRPr="00AB7182" w14:paraId="16303DCA" w14:textId="77777777" w:rsidTr="009E207E">
        <w:trPr>
          <w:cantSplit/>
        </w:trPr>
        <w:tc>
          <w:tcPr>
            <w:tcW w:w="2752" w:type="dxa"/>
            <w:vMerge/>
          </w:tcPr>
          <w:p w14:paraId="0E6DE97B" w14:textId="77777777" w:rsidR="00E00ACF" w:rsidRPr="00AB7182" w:rsidRDefault="00E00ACF" w:rsidP="001513C6">
            <w:pPr>
              <w:pStyle w:val="enumlev2"/>
              <w:ind w:left="0" w:firstLine="34"/>
              <w:rPr>
                <w:b/>
                <w:bCs/>
              </w:rPr>
            </w:pPr>
          </w:p>
        </w:tc>
        <w:tc>
          <w:tcPr>
            <w:tcW w:w="1911" w:type="dxa"/>
          </w:tcPr>
          <w:p w14:paraId="29A2CBF5" w14:textId="77777777" w:rsidR="00E00ACF" w:rsidRPr="00AB7182" w:rsidRDefault="00E00ACF" w:rsidP="001513C6">
            <w:pPr>
              <w:pStyle w:val="TAC"/>
              <w:rPr>
                <w:b/>
                <w:bCs/>
              </w:rPr>
            </w:pPr>
            <w:r w:rsidRPr="00AB7182">
              <w:t>Type (Type ,0x01)</w:t>
            </w:r>
          </w:p>
        </w:tc>
        <w:tc>
          <w:tcPr>
            <w:tcW w:w="1462" w:type="dxa"/>
            <w:gridSpan w:val="2"/>
          </w:tcPr>
          <w:p w14:paraId="6577394A" w14:textId="77777777" w:rsidR="00E00ACF" w:rsidRPr="00AB7182" w:rsidRDefault="00E00ACF" w:rsidP="001513C6">
            <w:pPr>
              <w:pStyle w:val="TAC"/>
              <w:rPr>
                <w:b/>
                <w:bCs/>
              </w:rPr>
            </w:pPr>
            <w:r w:rsidRPr="00AB7182">
              <w:t>M</w:t>
            </w:r>
          </w:p>
        </w:tc>
        <w:tc>
          <w:tcPr>
            <w:tcW w:w="2101" w:type="dxa"/>
            <w:gridSpan w:val="2"/>
          </w:tcPr>
          <w:p w14:paraId="29DDAA12" w14:textId="77777777" w:rsidR="00E00ACF" w:rsidRPr="00AB7182" w:rsidRDefault="00E00ACF" w:rsidP="001513C6">
            <w:pPr>
              <w:pStyle w:val="TAC"/>
            </w:pPr>
            <w:r w:rsidRPr="00AB7182">
              <w:t xml:space="preserve">Bearer Established / Bearer Modified/ Bearer </w:t>
            </w:r>
            <w:r w:rsidR="009E207E" w:rsidRPr="00AB7182">
              <w:t>Modification</w:t>
            </w:r>
            <w:r w:rsidRPr="00AB7182">
              <w:t xml:space="preserve"> Failure</w:t>
            </w:r>
          </w:p>
        </w:tc>
        <w:tc>
          <w:tcPr>
            <w:tcW w:w="1663" w:type="dxa"/>
          </w:tcPr>
          <w:p w14:paraId="37D23461" w14:textId="77777777" w:rsidR="00E00ACF" w:rsidRPr="00AB7182" w:rsidRDefault="00E00ACF" w:rsidP="001513C6">
            <w:pPr>
              <w:pStyle w:val="TAC"/>
              <w:rPr>
                <w:b/>
                <w:bCs/>
              </w:rPr>
            </w:pPr>
            <w:r w:rsidRPr="00AB7182">
              <w:t>Not Applicable</w:t>
            </w:r>
          </w:p>
        </w:tc>
      </w:tr>
      <w:tr w:rsidR="00E00ACF" w:rsidRPr="00AB7182" w14:paraId="2049DE91" w14:textId="77777777" w:rsidTr="009E207E">
        <w:trPr>
          <w:cantSplit/>
        </w:trPr>
        <w:tc>
          <w:tcPr>
            <w:tcW w:w="2752" w:type="dxa"/>
            <w:vMerge/>
          </w:tcPr>
          <w:p w14:paraId="53BF2BF9" w14:textId="77777777" w:rsidR="00E00ACF" w:rsidRPr="00AB7182" w:rsidRDefault="00E00ACF" w:rsidP="001513C6">
            <w:pPr>
              <w:pStyle w:val="enumlev2"/>
              <w:ind w:left="0" w:firstLine="34"/>
              <w:rPr>
                <w:b/>
                <w:bCs/>
              </w:rPr>
            </w:pPr>
          </w:p>
        </w:tc>
        <w:tc>
          <w:tcPr>
            <w:tcW w:w="1911" w:type="dxa"/>
          </w:tcPr>
          <w:p w14:paraId="6806D522" w14:textId="77777777" w:rsidR="00E00ACF" w:rsidRPr="00AB7182" w:rsidRDefault="00E00ACF" w:rsidP="001513C6">
            <w:pPr>
              <w:pStyle w:val="TAH"/>
            </w:pPr>
            <w:r w:rsidRPr="00AB7182">
              <w:t>ObservedEvent</w:t>
            </w:r>
          </w:p>
          <w:p w14:paraId="692B65D8" w14:textId="77777777" w:rsidR="00E00ACF" w:rsidRPr="00AB7182" w:rsidRDefault="00E00ACF" w:rsidP="001513C6">
            <w:pPr>
              <w:pStyle w:val="TAH"/>
            </w:pPr>
            <w:r w:rsidRPr="00AB7182">
              <w:t>Parameters</w:t>
            </w:r>
          </w:p>
        </w:tc>
        <w:tc>
          <w:tcPr>
            <w:tcW w:w="1462" w:type="dxa"/>
            <w:gridSpan w:val="2"/>
          </w:tcPr>
          <w:p w14:paraId="40EF1045" w14:textId="77777777" w:rsidR="00E00ACF" w:rsidRPr="00AB7182" w:rsidRDefault="00E00ACF" w:rsidP="001513C6">
            <w:pPr>
              <w:pStyle w:val="TAH"/>
            </w:pPr>
            <w:r w:rsidRPr="00AB7182">
              <w:t>Mandatory/</w:t>
            </w:r>
          </w:p>
          <w:p w14:paraId="2E500A1F" w14:textId="77777777" w:rsidR="00E00ACF" w:rsidRPr="00AB7182" w:rsidRDefault="00E00ACF" w:rsidP="001513C6">
            <w:pPr>
              <w:pStyle w:val="TAH"/>
            </w:pPr>
            <w:r w:rsidRPr="00AB7182">
              <w:t>Optional</w:t>
            </w:r>
          </w:p>
        </w:tc>
        <w:tc>
          <w:tcPr>
            <w:tcW w:w="2101" w:type="dxa"/>
            <w:gridSpan w:val="2"/>
          </w:tcPr>
          <w:p w14:paraId="4FA1260C" w14:textId="77777777" w:rsidR="00E00ACF" w:rsidRPr="00AB7182" w:rsidRDefault="00E00ACF" w:rsidP="001513C6">
            <w:pPr>
              <w:pStyle w:val="TAH"/>
            </w:pPr>
            <w:r w:rsidRPr="00AB7182">
              <w:t>Supported</w:t>
            </w:r>
          </w:p>
          <w:p w14:paraId="743D6B94" w14:textId="77777777" w:rsidR="00E00ACF" w:rsidRPr="00AB7182" w:rsidRDefault="00E00ACF" w:rsidP="001513C6">
            <w:pPr>
              <w:pStyle w:val="TAH"/>
            </w:pPr>
            <w:r w:rsidRPr="00AB7182">
              <w:t>Values:</w:t>
            </w:r>
          </w:p>
        </w:tc>
        <w:tc>
          <w:tcPr>
            <w:tcW w:w="1663" w:type="dxa"/>
          </w:tcPr>
          <w:p w14:paraId="73550912" w14:textId="77777777" w:rsidR="00E00ACF" w:rsidRPr="00AB7182" w:rsidRDefault="00E00ACF" w:rsidP="001513C6">
            <w:pPr>
              <w:pStyle w:val="TAH"/>
            </w:pPr>
            <w:r w:rsidRPr="00AB7182">
              <w:t>Provisioned Value:</w:t>
            </w:r>
          </w:p>
        </w:tc>
      </w:tr>
      <w:tr w:rsidR="00E00ACF" w:rsidRPr="00AB7182" w14:paraId="4736A8CF" w14:textId="77777777" w:rsidTr="009E207E">
        <w:trPr>
          <w:cantSplit/>
        </w:trPr>
        <w:tc>
          <w:tcPr>
            <w:tcW w:w="2752" w:type="dxa"/>
            <w:vMerge/>
          </w:tcPr>
          <w:p w14:paraId="4CEC3139" w14:textId="77777777" w:rsidR="00E00ACF" w:rsidRPr="00AB7182" w:rsidRDefault="00E00ACF" w:rsidP="001513C6">
            <w:pPr>
              <w:pStyle w:val="enumlev2"/>
              <w:ind w:left="0" w:firstLine="34"/>
              <w:rPr>
                <w:b/>
                <w:bCs/>
              </w:rPr>
            </w:pPr>
          </w:p>
        </w:tc>
        <w:tc>
          <w:tcPr>
            <w:tcW w:w="1911" w:type="dxa"/>
          </w:tcPr>
          <w:p w14:paraId="1C293BAA" w14:textId="77777777" w:rsidR="00E00ACF" w:rsidRPr="00AB7182" w:rsidRDefault="00E00ACF" w:rsidP="001513C6">
            <w:pPr>
              <w:pStyle w:val="TAC"/>
            </w:pPr>
            <w:r w:rsidRPr="00AB7182">
              <w:t>Type (Type,0x01)</w:t>
            </w:r>
          </w:p>
        </w:tc>
        <w:tc>
          <w:tcPr>
            <w:tcW w:w="1462" w:type="dxa"/>
            <w:gridSpan w:val="2"/>
          </w:tcPr>
          <w:p w14:paraId="74E2A812" w14:textId="77777777" w:rsidR="00E00ACF" w:rsidRPr="00AB7182" w:rsidRDefault="00E00ACF" w:rsidP="001513C6">
            <w:pPr>
              <w:pStyle w:val="TAC"/>
            </w:pPr>
            <w:r w:rsidRPr="00AB7182">
              <w:t>M/</w:t>
            </w:r>
          </w:p>
        </w:tc>
        <w:tc>
          <w:tcPr>
            <w:tcW w:w="2101" w:type="dxa"/>
            <w:gridSpan w:val="2"/>
          </w:tcPr>
          <w:p w14:paraId="3656A709" w14:textId="77777777" w:rsidR="00E00ACF" w:rsidRPr="00AB7182" w:rsidRDefault="00E00ACF" w:rsidP="001513C6">
            <w:pPr>
              <w:pStyle w:val="TAC"/>
            </w:pPr>
            <w:r w:rsidRPr="00AB7182">
              <w:t xml:space="preserve">Bearer Established / Bearer Modified/ Bearer </w:t>
            </w:r>
            <w:r w:rsidR="009E207E" w:rsidRPr="00AB7182">
              <w:t>Modification</w:t>
            </w:r>
            <w:r w:rsidRPr="00AB7182">
              <w:t xml:space="preserve"> Failure </w:t>
            </w:r>
          </w:p>
        </w:tc>
        <w:tc>
          <w:tcPr>
            <w:tcW w:w="1663" w:type="dxa"/>
          </w:tcPr>
          <w:p w14:paraId="3552DEB5" w14:textId="77777777" w:rsidR="00E00ACF" w:rsidRPr="00AB7182" w:rsidRDefault="00E00ACF" w:rsidP="001513C6">
            <w:pPr>
              <w:pStyle w:val="TAC"/>
            </w:pPr>
            <w:r w:rsidRPr="00AB7182">
              <w:t>Not Applicable</w:t>
            </w:r>
          </w:p>
        </w:tc>
      </w:tr>
      <w:tr w:rsidR="00E00ACF" w:rsidRPr="00AB7182" w14:paraId="2EC4712A" w14:textId="77777777" w:rsidTr="009E207E">
        <w:trPr>
          <w:cantSplit/>
        </w:trPr>
        <w:tc>
          <w:tcPr>
            <w:tcW w:w="2752" w:type="dxa"/>
          </w:tcPr>
          <w:p w14:paraId="16F6EBFD" w14:textId="77777777" w:rsidR="00E00ACF" w:rsidRPr="00AB7182" w:rsidRDefault="00E00ACF" w:rsidP="001513C6">
            <w:pPr>
              <w:pStyle w:val="TAH"/>
            </w:pPr>
            <w:r w:rsidRPr="00AB7182">
              <w:t>Statistics</w:t>
            </w:r>
          </w:p>
        </w:tc>
        <w:tc>
          <w:tcPr>
            <w:tcW w:w="1911" w:type="dxa"/>
          </w:tcPr>
          <w:p w14:paraId="19C7F3C6" w14:textId="77777777" w:rsidR="00E00ACF" w:rsidRPr="00AB7182" w:rsidRDefault="00E00ACF" w:rsidP="001513C6">
            <w:pPr>
              <w:pStyle w:val="TAH"/>
            </w:pPr>
            <w:r w:rsidRPr="00AB7182">
              <w:t>Mandatory/</w:t>
            </w:r>
          </w:p>
          <w:p w14:paraId="26DFA283" w14:textId="77777777" w:rsidR="00E00ACF" w:rsidRPr="00AB7182" w:rsidRDefault="00E00ACF" w:rsidP="001513C6">
            <w:pPr>
              <w:pStyle w:val="TAH"/>
            </w:pPr>
            <w:r w:rsidRPr="00AB7182">
              <w:t>Optional</w:t>
            </w:r>
          </w:p>
        </w:tc>
        <w:tc>
          <w:tcPr>
            <w:tcW w:w="2444" w:type="dxa"/>
            <w:gridSpan w:val="3"/>
          </w:tcPr>
          <w:p w14:paraId="6C6A3C2D" w14:textId="77777777" w:rsidR="00E00ACF" w:rsidRPr="00AB7182" w:rsidRDefault="00E00ACF" w:rsidP="001513C6">
            <w:pPr>
              <w:pStyle w:val="TAH"/>
            </w:pPr>
            <w:r w:rsidRPr="00AB7182">
              <w:t>Used in command:</w:t>
            </w:r>
          </w:p>
        </w:tc>
        <w:tc>
          <w:tcPr>
            <w:tcW w:w="2782" w:type="dxa"/>
            <w:gridSpan w:val="2"/>
          </w:tcPr>
          <w:p w14:paraId="42937A37" w14:textId="77777777" w:rsidR="00E00ACF" w:rsidRPr="00AB7182" w:rsidRDefault="00E00ACF" w:rsidP="001513C6">
            <w:pPr>
              <w:pStyle w:val="TAH"/>
            </w:pPr>
            <w:r w:rsidRPr="00AB7182">
              <w:t>Supported Values:</w:t>
            </w:r>
          </w:p>
        </w:tc>
      </w:tr>
      <w:tr w:rsidR="00E00ACF" w:rsidRPr="00AB7182" w14:paraId="5CC9C140" w14:textId="77777777" w:rsidTr="009E207E">
        <w:trPr>
          <w:cantSplit/>
        </w:trPr>
        <w:tc>
          <w:tcPr>
            <w:tcW w:w="2752" w:type="dxa"/>
          </w:tcPr>
          <w:p w14:paraId="4136224A" w14:textId="77777777" w:rsidR="00E00ACF" w:rsidRPr="00AB7182" w:rsidRDefault="00E00ACF" w:rsidP="001513C6">
            <w:pPr>
              <w:pStyle w:val="TAC"/>
            </w:pPr>
            <w:r w:rsidRPr="00AB7182">
              <w:t>None</w:t>
            </w:r>
          </w:p>
        </w:tc>
        <w:tc>
          <w:tcPr>
            <w:tcW w:w="1911" w:type="dxa"/>
          </w:tcPr>
          <w:p w14:paraId="54CE360A" w14:textId="77777777" w:rsidR="00E00ACF" w:rsidRPr="00AB7182" w:rsidRDefault="00E00ACF" w:rsidP="001513C6">
            <w:pPr>
              <w:pStyle w:val="TAC"/>
            </w:pPr>
          </w:p>
        </w:tc>
        <w:tc>
          <w:tcPr>
            <w:tcW w:w="2444" w:type="dxa"/>
            <w:gridSpan w:val="3"/>
          </w:tcPr>
          <w:p w14:paraId="05FC1094" w14:textId="77777777" w:rsidR="00E00ACF" w:rsidRPr="00AB7182" w:rsidRDefault="00E00ACF" w:rsidP="001513C6">
            <w:pPr>
              <w:pStyle w:val="TAC"/>
            </w:pPr>
          </w:p>
        </w:tc>
        <w:tc>
          <w:tcPr>
            <w:tcW w:w="2782" w:type="dxa"/>
            <w:gridSpan w:val="2"/>
          </w:tcPr>
          <w:p w14:paraId="3214A34E" w14:textId="77777777" w:rsidR="00E00ACF" w:rsidRPr="00AB7182" w:rsidRDefault="00E00ACF" w:rsidP="001513C6">
            <w:pPr>
              <w:pStyle w:val="TAC"/>
            </w:pPr>
          </w:p>
        </w:tc>
      </w:tr>
      <w:tr w:rsidR="00E00ACF" w:rsidRPr="00AB7182" w14:paraId="1C6C79AF" w14:textId="77777777">
        <w:trPr>
          <w:cantSplit/>
        </w:trPr>
        <w:tc>
          <w:tcPr>
            <w:tcW w:w="2752" w:type="dxa"/>
          </w:tcPr>
          <w:p w14:paraId="43078CE4" w14:textId="77777777" w:rsidR="00E00ACF" w:rsidRPr="00AB7182" w:rsidRDefault="00E00ACF" w:rsidP="001513C6">
            <w:pPr>
              <w:pStyle w:val="TAH"/>
            </w:pPr>
            <w:r w:rsidRPr="00AB7182">
              <w:t>Error Codes</w:t>
            </w:r>
          </w:p>
        </w:tc>
        <w:tc>
          <w:tcPr>
            <w:tcW w:w="7137" w:type="dxa"/>
            <w:gridSpan w:val="6"/>
          </w:tcPr>
          <w:p w14:paraId="13B4DC19" w14:textId="77777777" w:rsidR="00E00ACF" w:rsidRPr="00AB7182" w:rsidRDefault="00E00ACF" w:rsidP="001513C6">
            <w:pPr>
              <w:pStyle w:val="TAH"/>
            </w:pPr>
            <w:r w:rsidRPr="00AB7182">
              <w:t>Mandatory/ Optional</w:t>
            </w:r>
          </w:p>
        </w:tc>
      </w:tr>
      <w:tr w:rsidR="00E00ACF" w:rsidRPr="00AB7182" w14:paraId="5BF135CB" w14:textId="77777777">
        <w:trPr>
          <w:cantSplit/>
        </w:trPr>
        <w:tc>
          <w:tcPr>
            <w:tcW w:w="2752" w:type="dxa"/>
          </w:tcPr>
          <w:p w14:paraId="0884F6CF" w14:textId="77777777" w:rsidR="00E00ACF" w:rsidRPr="00AB7182" w:rsidRDefault="00E00ACF" w:rsidP="001513C6">
            <w:pPr>
              <w:pStyle w:val="TAC"/>
            </w:pPr>
            <w:r w:rsidRPr="00AB7182">
              <w:t>None</w:t>
            </w:r>
          </w:p>
        </w:tc>
        <w:tc>
          <w:tcPr>
            <w:tcW w:w="7137" w:type="dxa"/>
            <w:gridSpan w:val="6"/>
          </w:tcPr>
          <w:p w14:paraId="6FFD1A92" w14:textId="77777777" w:rsidR="00E00ACF" w:rsidRPr="00AB7182" w:rsidRDefault="00E00ACF" w:rsidP="001513C6">
            <w:pPr>
              <w:pStyle w:val="TAC"/>
            </w:pPr>
          </w:p>
        </w:tc>
      </w:tr>
      <w:tr w:rsidR="009E207E" w:rsidRPr="00AB7182" w14:paraId="37F2DF44" w14:textId="77777777" w:rsidTr="009E207E">
        <w:trPr>
          <w:cantSplit/>
        </w:trPr>
        <w:tc>
          <w:tcPr>
            <w:tcW w:w="9889" w:type="dxa"/>
            <w:gridSpan w:val="7"/>
          </w:tcPr>
          <w:p w14:paraId="4FA9962B" w14:textId="77777777" w:rsidR="009E207E" w:rsidRPr="00AB7182" w:rsidRDefault="009E207E" w:rsidP="009E207E">
            <w:pPr>
              <w:pStyle w:val="TAC"/>
              <w:jc w:val="left"/>
            </w:pPr>
            <w:r w:rsidRPr="00AB7182">
              <w:t>NOTE</w:t>
            </w:r>
            <w:r w:rsidR="00E719EE" w:rsidRPr="00AB7182">
              <w:t xml:space="preserve"> 1</w:t>
            </w:r>
            <w:r w:rsidRPr="00AB7182">
              <w:t>:</w:t>
            </w:r>
            <w:r w:rsidR="00AB7182">
              <w:tab/>
            </w:r>
            <w:r w:rsidRPr="00AB7182">
              <w:t>Mandatory for BICC ATM Terminations, not used otherwise</w:t>
            </w:r>
          </w:p>
        </w:tc>
      </w:tr>
    </w:tbl>
    <w:p w14:paraId="7B6BFFE7" w14:textId="77777777" w:rsidR="00E00ACF" w:rsidRPr="00AB7182" w:rsidRDefault="00E00ACF" w:rsidP="00AC575D"/>
    <w:p w14:paraId="794536B4" w14:textId="77777777" w:rsidR="009114E1" w:rsidRPr="00AB7182" w:rsidRDefault="009114E1" w:rsidP="006460F5">
      <w:pPr>
        <w:pStyle w:val="Heading2"/>
      </w:pPr>
      <w:bookmarkStart w:id="145" w:name="_Toc177668493"/>
      <w:r w:rsidRPr="00AB7182">
        <w:lastRenderedPageBreak/>
        <w:t>A.14.11</w:t>
      </w:r>
      <w:r w:rsidR="00E84531" w:rsidRPr="00AB7182">
        <w:tab/>
      </w:r>
      <w:r w:rsidRPr="00AB7182">
        <w:t>Call Progress Tones Generator Package v1</w:t>
      </w:r>
      <w:bookmarkEnd w:id="145"/>
    </w:p>
    <w:p w14:paraId="6F5085E8" w14:textId="77777777" w:rsidR="00743CEC" w:rsidRPr="00AB7182" w:rsidRDefault="009114E1" w:rsidP="00743CEC">
      <w:pPr>
        <w:pStyle w:val="TH"/>
      </w:pPr>
      <w:r w:rsidRPr="00AB7182">
        <w:t>Table A.14.11</w:t>
      </w:r>
      <w:r w:rsidR="009903F8" w:rsidRPr="00AB7182">
        <w:t>/1</w:t>
      </w:r>
      <w:r w:rsidRPr="00AB7182">
        <w:t>: Package Usage Information For Call Progress Tones Generator Package</w:t>
      </w:r>
      <w:r w:rsidR="00743CEC"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7289C961" w14:textId="77777777">
        <w:trPr>
          <w:cantSplit/>
        </w:trPr>
        <w:tc>
          <w:tcPr>
            <w:tcW w:w="1744" w:type="dxa"/>
          </w:tcPr>
          <w:p w14:paraId="7F2E127C" w14:textId="77777777" w:rsidR="00743CEC" w:rsidRPr="00AB7182" w:rsidRDefault="00743CEC" w:rsidP="00F15523">
            <w:pPr>
              <w:pStyle w:val="TAH"/>
            </w:pPr>
            <w:r w:rsidRPr="00AB7182">
              <w:t xml:space="preserve">Properties </w:t>
            </w:r>
          </w:p>
        </w:tc>
        <w:tc>
          <w:tcPr>
            <w:tcW w:w="1851" w:type="dxa"/>
          </w:tcPr>
          <w:p w14:paraId="25880CF8" w14:textId="77777777" w:rsidR="00743CEC" w:rsidRPr="00AB7182" w:rsidRDefault="00743CEC" w:rsidP="00F15523">
            <w:pPr>
              <w:pStyle w:val="TAH"/>
            </w:pPr>
            <w:r w:rsidRPr="00AB7182">
              <w:t>Mandatory/</w:t>
            </w:r>
          </w:p>
          <w:p w14:paraId="6F664B8D" w14:textId="77777777" w:rsidR="00743CEC" w:rsidRPr="00AB7182" w:rsidRDefault="00743CEC" w:rsidP="00F15523">
            <w:pPr>
              <w:pStyle w:val="TAH"/>
            </w:pPr>
            <w:r w:rsidRPr="00AB7182">
              <w:t>Optional</w:t>
            </w:r>
          </w:p>
        </w:tc>
        <w:tc>
          <w:tcPr>
            <w:tcW w:w="1961" w:type="dxa"/>
          </w:tcPr>
          <w:p w14:paraId="426D48AC" w14:textId="77777777" w:rsidR="00743CEC" w:rsidRPr="00AB7182" w:rsidRDefault="00743CEC" w:rsidP="00F15523">
            <w:pPr>
              <w:pStyle w:val="TAH"/>
            </w:pPr>
            <w:r w:rsidRPr="00AB7182">
              <w:t>Used in command:</w:t>
            </w:r>
          </w:p>
        </w:tc>
        <w:tc>
          <w:tcPr>
            <w:tcW w:w="1926" w:type="dxa"/>
            <w:gridSpan w:val="2"/>
          </w:tcPr>
          <w:p w14:paraId="7589D06A" w14:textId="77777777" w:rsidR="00743CEC" w:rsidRPr="00AB7182" w:rsidRDefault="00743CEC" w:rsidP="00F15523">
            <w:pPr>
              <w:pStyle w:val="TAH"/>
            </w:pPr>
            <w:r w:rsidRPr="00AB7182">
              <w:t>Supported Values:</w:t>
            </w:r>
          </w:p>
        </w:tc>
        <w:tc>
          <w:tcPr>
            <w:tcW w:w="2407" w:type="dxa"/>
          </w:tcPr>
          <w:p w14:paraId="430D5BDB" w14:textId="77777777" w:rsidR="00743CEC" w:rsidRPr="00AB7182" w:rsidRDefault="00743CEC" w:rsidP="00F15523">
            <w:pPr>
              <w:pStyle w:val="TAH"/>
            </w:pPr>
            <w:r w:rsidRPr="00AB7182">
              <w:t>Provisioned Value:</w:t>
            </w:r>
          </w:p>
        </w:tc>
      </w:tr>
      <w:tr w:rsidR="00743CEC" w:rsidRPr="00AB7182" w14:paraId="172EE9D7" w14:textId="77777777">
        <w:trPr>
          <w:cantSplit/>
        </w:trPr>
        <w:tc>
          <w:tcPr>
            <w:tcW w:w="1744" w:type="dxa"/>
          </w:tcPr>
          <w:p w14:paraId="2AFF92DD" w14:textId="77777777" w:rsidR="00743CEC" w:rsidRPr="00AB7182" w:rsidRDefault="00743CEC" w:rsidP="00F15523">
            <w:pPr>
              <w:pStyle w:val="TAC"/>
            </w:pPr>
            <w:r w:rsidRPr="00AB7182">
              <w:t>None</w:t>
            </w:r>
          </w:p>
        </w:tc>
        <w:tc>
          <w:tcPr>
            <w:tcW w:w="1851" w:type="dxa"/>
          </w:tcPr>
          <w:p w14:paraId="29B1EF3E" w14:textId="77777777" w:rsidR="00743CEC" w:rsidRPr="00AB7182" w:rsidRDefault="00743CEC" w:rsidP="00F15523">
            <w:pPr>
              <w:pStyle w:val="TAC"/>
            </w:pPr>
            <w:r w:rsidRPr="00AB7182">
              <w:t>-</w:t>
            </w:r>
          </w:p>
        </w:tc>
        <w:tc>
          <w:tcPr>
            <w:tcW w:w="1961" w:type="dxa"/>
          </w:tcPr>
          <w:p w14:paraId="2A33F7E3" w14:textId="77777777" w:rsidR="00743CEC" w:rsidRPr="00AB7182" w:rsidRDefault="00743CEC" w:rsidP="00F15523">
            <w:pPr>
              <w:pStyle w:val="TAC"/>
            </w:pPr>
            <w:r w:rsidRPr="00AB7182">
              <w:t>-</w:t>
            </w:r>
          </w:p>
        </w:tc>
        <w:tc>
          <w:tcPr>
            <w:tcW w:w="1926" w:type="dxa"/>
            <w:gridSpan w:val="2"/>
          </w:tcPr>
          <w:p w14:paraId="26B99B8E" w14:textId="77777777" w:rsidR="00743CEC" w:rsidRPr="00AB7182" w:rsidRDefault="00743CEC" w:rsidP="00F15523">
            <w:pPr>
              <w:pStyle w:val="TAC"/>
            </w:pPr>
            <w:r w:rsidRPr="00AB7182">
              <w:t>-</w:t>
            </w:r>
          </w:p>
        </w:tc>
        <w:tc>
          <w:tcPr>
            <w:tcW w:w="2407" w:type="dxa"/>
          </w:tcPr>
          <w:p w14:paraId="39915321" w14:textId="77777777" w:rsidR="00743CEC" w:rsidRPr="00AB7182" w:rsidRDefault="00743CEC" w:rsidP="00F15523">
            <w:pPr>
              <w:pStyle w:val="TAC"/>
            </w:pPr>
            <w:r w:rsidRPr="00AB7182">
              <w:t>-</w:t>
            </w:r>
          </w:p>
        </w:tc>
      </w:tr>
      <w:tr w:rsidR="00743CEC" w:rsidRPr="00AB7182" w14:paraId="7E6B483A" w14:textId="77777777">
        <w:trPr>
          <w:cantSplit/>
        </w:trPr>
        <w:tc>
          <w:tcPr>
            <w:tcW w:w="1744" w:type="dxa"/>
          </w:tcPr>
          <w:p w14:paraId="7DCD9034" w14:textId="77777777" w:rsidR="00743CEC" w:rsidRPr="00AB7182" w:rsidRDefault="00743CEC" w:rsidP="00F15523">
            <w:pPr>
              <w:pStyle w:val="TAH"/>
            </w:pPr>
            <w:r w:rsidRPr="00AB7182">
              <w:t xml:space="preserve">Signals </w:t>
            </w:r>
          </w:p>
        </w:tc>
        <w:tc>
          <w:tcPr>
            <w:tcW w:w="1851" w:type="dxa"/>
          </w:tcPr>
          <w:p w14:paraId="52221672" w14:textId="77777777" w:rsidR="00743CEC" w:rsidRPr="00AB7182" w:rsidRDefault="00743CEC" w:rsidP="00F15523">
            <w:pPr>
              <w:pStyle w:val="TAH"/>
            </w:pPr>
            <w:r w:rsidRPr="00AB7182">
              <w:t>Mandatory/</w:t>
            </w:r>
          </w:p>
          <w:p w14:paraId="00C4017D" w14:textId="77777777" w:rsidR="00743CEC" w:rsidRPr="00AB7182" w:rsidRDefault="00743CEC" w:rsidP="00F15523">
            <w:pPr>
              <w:pStyle w:val="TAH"/>
            </w:pPr>
            <w:r w:rsidRPr="00AB7182">
              <w:t>Optional</w:t>
            </w:r>
          </w:p>
        </w:tc>
        <w:tc>
          <w:tcPr>
            <w:tcW w:w="3887" w:type="dxa"/>
            <w:gridSpan w:val="3"/>
          </w:tcPr>
          <w:p w14:paraId="7A79C55D" w14:textId="77777777" w:rsidR="00743CEC" w:rsidRPr="00AB7182" w:rsidRDefault="00743CEC" w:rsidP="00F15523">
            <w:pPr>
              <w:pStyle w:val="TAH"/>
            </w:pPr>
            <w:r w:rsidRPr="00AB7182">
              <w:t>Used in command:</w:t>
            </w:r>
          </w:p>
        </w:tc>
        <w:tc>
          <w:tcPr>
            <w:tcW w:w="2407" w:type="dxa"/>
          </w:tcPr>
          <w:p w14:paraId="2C958064" w14:textId="77777777" w:rsidR="00743CEC" w:rsidRPr="00AB7182" w:rsidRDefault="00743CEC" w:rsidP="00F15523">
            <w:pPr>
              <w:pStyle w:val="TAH"/>
            </w:pPr>
            <w:r w:rsidRPr="00AB7182">
              <w:t>Duration Provisioned Value:</w:t>
            </w:r>
          </w:p>
        </w:tc>
      </w:tr>
      <w:tr w:rsidR="00743CEC" w:rsidRPr="00AB7182" w14:paraId="0A361C1C" w14:textId="77777777">
        <w:trPr>
          <w:cantSplit/>
        </w:trPr>
        <w:tc>
          <w:tcPr>
            <w:tcW w:w="1744" w:type="dxa"/>
            <w:vMerge w:val="restart"/>
          </w:tcPr>
          <w:p w14:paraId="74BED958" w14:textId="77777777" w:rsidR="00743CEC" w:rsidRPr="00AB7182" w:rsidRDefault="00743CEC" w:rsidP="00F15523">
            <w:pPr>
              <w:pStyle w:val="TAC"/>
              <w:rPr>
                <w:b/>
                <w:bCs/>
              </w:rPr>
            </w:pPr>
            <w:r w:rsidRPr="00AB7182">
              <w:t>Ringing Tone, cg/rt</w:t>
            </w:r>
          </w:p>
        </w:tc>
        <w:tc>
          <w:tcPr>
            <w:tcW w:w="1851" w:type="dxa"/>
          </w:tcPr>
          <w:p w14:paraId="58A503F9" w14:textId="77777777" w:rsidR="00743CEC" w:rsidRPr="00AB7182" w:rsidRDefault="00743CEC" w:rsidP="00F15523">
            <w:pPr>
              <w:pStyle w:val="TAC"/>
              <w:rPr>
                <w:b/>
                <w:bCs/>
              </w:rPr>
            </w:pPr>
            <w:r w:rsidRPr="00AB7182">
              <w:t>M</w:t>
            </w:r>
          </w:p>
        </w:tc>
        <w:tc>
          <w:tcPr>
            <w:tcW w:w="3887" w:type="dxa"/>
            <w:gridSpan w:val="3"/>
          </w:tcPr>
          <w:p w14:paraId="4D963CCD" w14:textId="77777777" w:rsidR="00743CEC" w:rsidRPr="00AB7182" w:rsidRDefault="009E207E" w:rsidP="00F15523">
            <w:pPr>
              <w:pStyle w:val="TAC"/>
              <w:rPr>
                <w:b/>
                <w:bCs/>
              </w:rPr>
            </w:pPr>
            <w:r w:rsidRPr="00AB7182">
              <w:t xml:space="preserve">ADD, </w:t>
            </w:r>
            <w:r w:rsidR="00743CEC" w:rsidRPr="00AB7182">
              <w:t>MOD</w:t>
            </w:r>
            <w:r w:rsidRPr="00AB7182">
              <w:t>, MOVE</w:t>
            </w:r>
          </w:p>
        </w:tc>
        <w:tc>
          <w:tcPr>
            <w:tcW w:w="2407" w:type="dxa"/>
          </w:tcPr>
          <w:p w14:paraId="17A75A0B" w14:textId="77777777" w:rsidR="00743CEC" w:rsidRPr="00AB7182" w:rsidRDefault="00743CEC" w:rsidP="00F15523">
            <w:pPr>
              <w:pStyle w:val="TAC"/>
              <w:jc w:val="left"/>
              <w:rPr>
                <w:b/>
                <w:bCs/>
              </w:rPr>
            </w:pPr>
            <w:r w:rsidRPr="00AB7182">
              <w:t>Not Applicable</w:t>
            </w:r>
          </w:p>
        </w:tc>
      </w:tr>
      <w:tr w:rsidR="00743CEC" w:rsidRPr="00AB7182" w14:paraId="38565AA4" w14:textId="77777777">
        <w:trPr>
          <w:cantSplit/>
        </w:trPr>
        <w:tc>
          <w:tcPr>
            <w:tcW w:w="1744" w:type="dxa"/>
            <w:vMerge/>
          </w:tcPr>
          <w:p w14:paraId="58E115EB" w14:textId="77777777" w:rsidR="00743CEC" w:rsidRPr="00AB7182" w:rsidRDefault="00743CEC" w:rsidP="00F15523">
            <w:pPr>
              <w:pStyle w:val="enumlev2"/>
              <w:ind w:left="0" w:firstLine="34"/>
              <w:rPr>
                <w:b/>
                <w:bCs/>
              </w:rPr>
            </w:pPr>
          </w:p>
        </w:tc>
        <w:tc>
          <w:tcPr>
            <w:tcW w:w="1851" w:type="dxa"/>
          </w:tcPr>
          <w:p w14:paraId="4E12B79B" w14:textId="77777777" w:rsidR="00743CEC" w:rsidRPr="00AB7182" w:rsidRDefault="00743CEC" w:rsidP="00F15523">
            <w:pPr>
              <w:pStyle w:val="TAH"/>
            </w:pPr>
            <w:r w:rsidRPr="00AB7182">
              <w:t>Signal Parameters</w:t>
            </w:r>
          </w:p>
        </w:tc>
        <w:tc>
          <w:tcPr>
            <w:tcW w:w="1961" w:type="dxa"/>
          </w:tcPr>
          <w:p w14:paraId="3F1A89FA" w14:textId="77777777" w:rsidR="00743CEC" w:rsidRPr="00AB7182" w:rsidRDefault="00743CEC" w:rsidP="00F15523">
            <w:pPr>
              <w:pStyle w:val="TAH"/>
            </w:pPr>
            <w:r w:rsidRPr="00AB7182">
              <w:t>Mandatory/</w:t>
            </w:r>
          </w:p>
          <w:p w14:paraId="782C1F66" w14:textId="77777777" w:rsidR="00743CEC" w:rsidRPr="00AB7182" w:rsidRDefault="00743CEC" w:rsidP="00F15523">
            <w:pPr>
              <w:pStyle w:val="TAH"/>
            </w:pPr>
            <w:r w:rsidRPr="00AB7182">
              <w:t>Optional</w:t>
            </w:r>
          </w:p>
        </w:tc>
        <w:tc>
          <w:tcPr>
            <w:tcW w:w="1926" w:type="dxa"/>
            <w:gridSpan w:val="2"/>
          </w:tcPr>
          <w:p w14:paraId="4FBD7541" w14:textId="77777777" w:rsidR="00743CEC" w:rsidRPr="00AB7182" w:rsidRDefault="00743CEC" w:rsidP="00F15523">
            <w:pPr>
              <w:pStyle w:val="TAH"/>
            </w:pPr>
            <w:r w:rsidRPr="00AB7182">
              <w:t>Supported</w:t>
            </w:r>
          </w:p>
          <w:p w14:paraId="3248195A" w14:textId="77777777" w:rsidR="00743CEC" w:rsidRPr="00AB7182" w:rsidRDefault="00743CEC" w:rsidP="00F15523">
            <w:pPr>
              <w:pStyle w:val="TAH"/>
            </w:pPr>
            <w:r w:rsidRPr="00AB7182">
              <w:t>Values:</w:t>
            </w:r>
          </w:p>
        </w:tc>
        <w:tc>
          <w:tcPr>
            <w:tcW w:w="2407" w:type="dxa"/>
          </w:tcPr>
          <w:p w14:paraId="13016A43" w14:textId="77777777" w:rsidR="00743CEC" w:rsidRPr="00AB7182" w:rsidRDefault="00743CEC" w:rsidP="00F15523">
            <w:pPr>
              <w:pStyle w:val="TAH"/>
            </w:pPr>
            <w:r w:rsidRPr="00AB7182">
              <w:t>Duration Provisioned Value:</w:t>
            </w:r>
          </w:p>
        </w:tc>
      </w:tr>
      <w:tr w:rsidR="00743CEC" w:rsidRPr="00AB7182" w14:paraId="12B2CAF4" w14:textId="77777777">
        <w:trPr>
          <w:cantSplit/>
        </w:trPr>
        <w:tc>
          <w:tcPr>
            <w:tcW w:w="1744" w:type="dxa"/>
            <w:vMerge/>
          </w:tcPr>
          <w:p w14:paraId="63E0184C" w14:textId="77777777" w:rsidR="00743CEC" w:rsidRPr="00AB7182" w:rsidRDefault="00743CEC" w:rsidP="00F15523">
            <w:pPr>
              <w:pStyle w:val="enumlev2"/>
              <w:ind w:left="0" w:firstLine="34"/>
              <w:rPr>
                <w:b/>
                <w:bCs/>
              </w:rPr>
            </w:pPr>
          </w:p>
        </w:tc>
        <w:tc>
          <w:tcPr>
            <w:tcW w:w="1851" w:type="dxa"/>
          </w:tcPr>
          <w:p w14:paraId="271109D5" w14:textId="77777777" w:rsidR="00743CEC" w:rsidRPr="00AB7182" w:rsidRDefault="00743CEC" w:rsidP="00F15523">
            <w:pPr>
              <w:pStyle w:val="TAC"/>
              <w:rPr>
                <w:b/>
                <w:bCs/>
              </w:rPr>
            </w:pPr>
            <w:r w:rsidRPr="00AB7182">
              <w:t>-</w:t>
            </w:r>
          </w:p>
        </w:tc>
        <w:tc>
          <w:tcPr>
            <w:tcW w:w="1961" w:type="dxa"/>
          </w:tcPr>
          <w:p w14:paraId="53B2EB46" w14:textId="77777777" w:rsidR="00743CEC" w:rsidRPr="00AB7182" w:rsidRDefault="00743CEC" w:rsidP="00F15523">
            <w:pPr>
              <w:pStyle w:val="TAC"/>
              <w:rPr>
                <w:b/>
                <w:bCs/>
              </w:rPr>
            </w:pPr>
            <w:r w:rsidRPr="00AB7182">
              <w:t>-</w:t>
            </w:r>
          </w:p>
        </w:tc>
        <w:tc>
          <w:tcPr>
            <w:tcW w:w="1926" w:type="dxa"/>
            <w:gridSpan w:val="2"/>
          </w:tcPr>
          <w:p w14:paraId="11F8AD6E" w14:textId="77777777" w:rsidR="00743CEC" w:rsidRPr="00AB7182" w:rsidRDefault="00743CEC" w:rsidP="00F15523">
            <w:pPr>
              <w:pStyle w:val="TAC"/>
            </w:pPr>
            <w:r w:rsidRPr="00AB7182">
              <w:t>-</w:t>
            </w:r>
          </w:p>
        </w:tc>
        <w:tc>
          <w:tcPr>
            <w:tcW w:w="2407" w:type="dxa"/>
          </w:tcPr>
          <w:p w14:paraId="0C221601" w14:textId="77777777" w:rsidR="00743CEC" w:rsidRPr="00AB7182" w:rsidRDefault="00743CEC" w:rsidP="00F15523">
            <w:pPr>
              <w:pStyle w:val="TAC"/>
              <w:rPr>
                <w:b/>
                <w:bCs/>
              </w:rPr>
            </w:pPr>
            <w:r w:rsidRPr="00AB7182">
              <w:t>-</w:t>
            </w:r>
          </w:p>
        </w:tc>
      </w:tr>
      <w:tr w:rsidR="00743CEC" w:rsidRPr="00AB7182" w14:paraId="16B701F5" w14:textId="77777777">
        <w:trPr>
          <w:cantSplit/>
        </w:trPr>
        <w:tc>
          <w:tcPr>
            <w:tcW w:w="1744" w:type="dxa"/>
            <w:vMerge w:val="restart"/>
          </w:tcPr>
          <w:p w14:paraId="7020BB05" w14:textId="77777777" w:rsidR="00743CEC" w:rsidRPr="00AB7182" w:rsidRDefault="00743CEC" w:rsidP="00F15523">
            <w:pPr>
              <w:pStyle w:val="TAC"/>
            </w:pPr>
            <w:r w:rsidRPr="00AB7182">
              <w:t>Busy Tone,</w:t>
            </w:r>
          </w:p>
          <w:p w14:paraId="32B39A7D" w14:textId="77777777" w:rsidR="00743CEC" w:rsidRPr="00AB7182" w:rsidRDefault="00743CEC" w:rsidP="00F15523">
            <w:pPr>
              <w:pStyle w:val="TAC"/>
              <w:rPr>
                <w:b/>
                <w:bCs/>
              </w:rPr>
            </w:pPr>
            <w:r w:rsidRPr="00AB7182">
              <w:t>cg/bt</w:t>
            </w:r>
          </w:p>
        </w:tc>
        <w:tc>
          <w:tcPr>
            <w:tcW w:w="1851" w:type="dxa"/>
          </w:tcPr>
          <w:p w14:paraId="2F3A8800" w14:textId="77777777" w:rsidR="00743CEC" w:rsidRPr="00AB7182" w:rsidRDefault="00743CEC" w:rsidP="00F15523">
            <w:pPr>
              <w:pStyle w:val="TAC"/>
            </w:pPr>
            <w:r w:rsidRPr="00AB7182">
              <w:t>O</w:t>
            </w:r>
          </w:p>
        </w:tc>
        <w:tc>
          <w:tcPr>
            <w:tcW w:w="3887" w:type="dxa"/>
            <w:gridSpan w:val="3"/>
          </w:tcPr>
          <w:p w14:paraId="738032A0" w14:textId="77777777" w:rsidR="00743CEC" w:rsidRPr="00AB7182" w:rsidRDefault="009E207E" w:rsidP="00F15523">
            <w:pPr>
              <w:pStyle w:val="TAC"/>
            </w:pPr>
            <w:r w:rsidRPr="00AB7182">
              <w:t xml:space="preserve">ADD, </w:t>
            </w:r>
            <w:r w:rsidR="00743CEC" w:rsidRPr="00AB7182">
              <w:t>MOD</w:t>
            </w:r>
            <w:r w:rsidRPr="00AB7182">
              <w:t>, MOVE</w:t>
            </w:r>
          </w:p>
        </w:tc>
        <w:tc>
          <w:tcPr>
            <w:tcW w:w="2407" w:type="dxa"/>
          </w:tcPr>
          <w:p w14:paraId="18232109" w14:textId="77777777" w:rsidR="00743CEC" w:rsidRPr="00AB7182" w:rsidRDefault="00743CEC" w:rsidP="00F15523">
            <w:pPr>
              <w:pStyle w:val="TAC"/>
            </w:pPr>
            <w:r w:rsidRPr="00AB7182">
              <w:t>Not Applicable</w:t>
            </w:r>
          </w:p>
        </w:tc>
      </w:tr>
      <w:tr w:rsidR="00743CEC" w:rsidRPr="00AB7182" w14:paraId="453F4200" w14:textId="77777777">
        <w:trPr>
          <w:cantSplit/>
        </w:trPr>
        <w:tc>
          <w:tcPr>
            <w:tcW w:w="1744" w:type="dxa"/>
            <w:vMerge/>
          </w:tcPr>
          <w:p w14:paraId="05D2C383" w14:textId="77777777" w:rsidR="00743CEC" w:rsidRPr="00AB7182" w:rsidRDefault="00743CEC" w:rsidP="00F15523">
            <w:pPr>
              <w:pStyle w:val="enumlev2"/>
              <w:ind w:left="0" w:firstLine="34"/>
              <w:rPr>
                <w:b/>
                <w:bCs/>
                <w:szCs w:val="24"/>
              </w:rPr>
            </w:pPr>
          </w:p>
        </w:tc>
        <w:tc>
          <w:tcPr>
            <w:tcW w:w="1851" w:type="dxa"/>
          </w:tcPr>
          <w:p w14:paraId="01A33237" w14:textId="77777777" w:rsidR="00743CEC" w:rsidRPr="00AB7182" w:rsidRDefault="00743CEC" w:rsidP="00F15523">
            <w:pPr>
              <w:pStyle w:val="TAH"/>
            </w:pPr>
            <w:r w:rsidRPr="00AB7182">
              <w:t>Signal Parameters</w:t>
            </w:r>
          </w:p>
        </w:tc>
        <w:tc>
          <w:tcPr>
            <w:tcW w:w="1961" w:type="dxa"/>
          </w:tcPr>
          <w:p w14:paraId="6CCA0F3E" w14:textId="77777777" w:rsidR="00743CEC" w:rsidRPr="00AB7182" w:rsidRDefault="00743CEC" w:rsidP="00F15523">
            <w:pPr>
              <w:pStyle w:val="TAH"/>
            </w:pPr>
            <w:r w:rsidRPr="00AB7182">
              <w:t>Mandatory/</w:t>
            </w:r>
          </w:p>
          <w:p w14:paraId="1EB79E42" w14:textId="77777777" w:rsidR="00743CEC" w:rsidRPr="00AB7182" w:rsidRDefault="00743CEC" w:rsidP="00F15523">
            <w:pPr>
              <w:pStyle w:val="TAH"/>
            </w:pPr>
            <w:r w:rsidRPr="00AB7182">
              <w:t>Optional</w:t>
            </w:r>
          </w:p>
        </w:tc>
        <w:tc>
          <w:tcPr>
            <w:tcW w:w="1926" w:type="dxa"/>
            <w:gridSpan w:val="2"/>
          </w:tcPr>
          <w:p w14:paraId="053F1C2D" w14:textId="77777777" w:rsidR="00743CEC" w:rsidRPr="00AB7182" w:rsidRDefault="00743CEC" w:rsidP="00F15523">
            <w:pPr>
              <w:pStyle w:val="TAH"/>
            </w:pPr>
            <w:r w:rsidRPr="00AB7182">
              <w:t>Supported</w:t>
            </w:r>
          </w:p>
          <w:p w14:paraId="6128A7CA" w14:textId="77777777" w:rsidR="00743CEC" w:rsidRPr="00AB7182" w:rsidRDefault="00743CEC" w:rsidP="00F15523">
            <w:pPr>
              <w:pStyle w:val="TAH"/>
            </w:pPr>
            <w:r w:rsidRPr="00AB7182">
              <w:t>Values:</w:t>
            </w:r>
          </w:p>
        </w:tc>
        <w:tc>
          <w:tcPr>
            <w:tcW w:w="2407" w:type="dxa"/>
          </w:tcPr>
          <w:p w14:paraId="6FB9C81F" w14:textId="77777777" w:rsidR="00743CEC" w:rsidRPr="00AB7182" w:rsidRDefault="00743CEC" w:rsidP="00F15523">
            <w:pPr>
              <w:pStyle w:val="TAH"/>
            </w:pPr>
            <w:r w:rsidRPr="00AB7182">
              <w:t>Duration Provisioned Value:</w:t>
            </w:r>
          </w:p>
        </w:tc>
      </w:tr>
      <w:tr w:rsidR="00743CEC" w:rsidRPr="00AB7182" w14:paraId="722AF70B" w14:textId="77777777">
        <w:trPr>
          <w:cantSplit/>
        </w:trPr>
        <w:tc>
          <w:tcPr>
            <w:tcW w:w="1744" w:type="dxa"/>
            <w:vMerge/>
          </w:tcPr>
          <w:p w14:paraId="26D3D3D7" w14:textId="77777777" w:rsidR="00743CEC" w:rsidRPr="00AB7182" w:rsidRDefault="00743CEC" w:rsidP="00F15523">
            <w:pPr>
              <w:pStyle w:val="enumlev2"/>
              <w:ind w:left="0" w:firstLine="34"/>
              <w:rPr>
                <w:b/>
                <w:bCs/>
                <w:szCs w:val="24"/>
              </w:rPr>
            </w:pPr>
          </w:p>
        </w:tc>
        <w:tc>
          <w:tcPr>
            <w:tcW w:w="1851" w:type="dxa"/>
          </w:tcPr>
          <w:p w14:paraId="2772B0C7"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75F49BAE"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440556CD"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1BDFC23A"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16FF1E00" w14:textId="77777777">
        <w:trPr>
          <w:cantSplit/>
        </w:trPr>
        <w:tc>
          <w:tcPr>
            <w:tcW w:w="1744" w:type="dxa"/>
            <w:vMerge w:val="restart"/>
          </w:tcPr>
          <w:p w14:paraId="7554683D" w14:textId="77777777" w:rsidR="00743CEC" w:rsidRPr="00AB7182" w:rsidRDefault="00743CEC" w:rsidP="00F15523">
            <w:pPr>
              <w:pStyle w:val="TAC"/>
            </w:pPr>
            <w:r w:rsidRPr="00AB7182">
              <w:t>Congestion Tone,</w:t>
            </w:r>
          </w:p>
          <w:p w14:paraId="422FE71E" w14:textId="77777777" w:rsidR="00743CEC" w:rsidRPr="00AB7182" w:rsidRDefault="00743CEC" w:rsidP="00F15523">
            <w:pPr>
              <w:pStyle w:val="TAC"/>
            </w:pPr>
            <w:r w:rsidRPr="00AB7182">
              <w:t>cg/ct</w:t>
            </w:r>
          </w:p>
        </w:tc>
        <w:tc>
          <w:tcPr>
            <w:tcW w:w="1851" w:type="dxa"/>
          </w:tcPr>
          <w:p w14:paraId="42C24696" w14:textId="77777777" w:rsidR="00743CEC" w:rsidRPr="00AB7182" w:rsidRDefault="00743CEC" w:rsidP="00F15523">
            <w:pPr>
              <w:pStyle w:val="TAC"/>
            </w:pPr>
            <w:r w:rsidRPr="00AB7182">
              <w:t>O</w:t>
            </w:r>
          </w:p>
        </w:tc>
        <w:tc>
          <w:tcPr>
            <w:tcW w:w="3887" w:type="dxa"/>
            <w:gridSpan w:val="3"/>
          </w:tcPr>
          <w:p w14:paraId="321AB66B" w14:textId="77777777" w:rsidR="00743CEC" w:rsidRPr="00AB7182" w:rsidRDefault="009E207E" w:rsidP="00F15523">
            <w:pPr>
              <w:pStyle w:val="TAC"/>
            </w:pPr>
            <w:r w:rsidRPr="00AB7182">
              <w:t xml:space="preserve">ADD, </w:t>
            </w:r>
            <w:r w:rsidR="00743CEC" w:rsidRPr="00AB7182">
              <w:t>MOD</w:t>
            </w:r>
            <w:r w:rsidRPr="00AB7182">
              <w:t>, MOVE</w:t>
            </w:r>
          </w:p>
        </w:tc>
        <w:tc>
          <w:tcPr>
            <w:tcW w:w="2407" w:type="dxa"/>
          </w:tcPr>
          <w:p w14:paraId="45D4FD1D" w14:textId="77777777" w:rsidR="00743CEC" w:rsidRPr="00AB7182" w:rsidRDefault="00743CEC" w:rsidP="00F15523">
            <w:pPr>
              <w:pStyle w:val="TAC"/>
            </w:pPr>
            <w:r w:rsidRPr="00AB7182">
              <w:t>Not Applicable</w:t>
            </w:r>
          </w:p>
        </w:tc>
      </w:tr>
      <w:tr w:rsidR="00743CEC" w:rsidRPr="00AB7182" w14:paraId="1CA766BA" w14:textId="77777777">
        <w:trPr>
          <w:cantSplit/>
        </w:trPr>
        <w:tc>
          <w:tcPr>
            <w:tcW w:w="1744" w:type="dxa"/>
            <w:vMerge/>
          </w:tcPr>
          <w:p w14:paraId="542E9F05" w14:textId="77777777" w:rsidR="00743CEC" w:rsidRPr="00AB7182" w:rsidRDefault="00743CEC" w:rsidP="00F15523">
            <w:pPr>
              <w:pStyle w:val="enumlev2"/>
              <w:ind w:left="0" w:firstLine="34"/>
              <w:rPr>
                <w:b/>
                <w:bCs/>
                <w:szCs w:val="24"/>
              </w:rPr>
            </w:pPr>
          </w:p>
        </w:tc>
        <w:tc>
          <w:tcPr>
            <w:tcW w:w="1851" w:type="dxa"/>
          </w:tcPr>
          <w:p w14:paraId="1B97656D" w14:textId="77777777" w:rsidR="00743CEC" w:rsidRPr="00AB7182" w:rsidRDefault="00743CEC" w:rsidP="00F15523">
            <w:pPr>
              <w:pStyle w:val="TAH"/>
            </w:pPr>
            <w:r w:rsidRPr="00AB7182">
              <w:t>Signal Parameters</w:t>
            </w:r>
          </w:p>
        </w:tc>
        <w:tc>
          <w:tcPr>
            <w:tcW w:w="1961" w:type="dxa"/>
          </w:tcPr>
          <w:p w14:paraId="1A1ABB93" w14:textId="77777777" w:rsidR="00743CEC" w:rsidRPr="00AB7182" w:rsidRDefault="00743CEC" w:rsidP="00F15523">
            <w:pPr>
              <w:pStyle w:val="TAH"/>
            </w:pPr>
            <w:r w:rsidRPr="00AB7182">
              <w:t>Mandatory/</w:t>
            </w:r>
          </w:p>
          <w:p w14:paraId="0E9AB9FE" w14:textId="77777777" w:rsidR="00743CEC" w:rsidRPr="00AB7182" w:rsidRDefault="00743CEC" w:rsidP="00F15523">
            <w:pPr>
              <w:pStyle w:val="TAH"/>
            </w:pPr>
            <w:r w:rsidRPr="00AB7182">
              <w:t>Optional</w:t>
            </w:r>
          </w:p>
        </w:tc>
        <w:tc>
          <w:tcPr>
            <w:tcW w:w="1926" w:type="dxa"/>
            <w:gridSpan w:val="2"/>
          </w:tcPr>
          <w:p w14:paraId="60DDF29A" w14:textId="77777777" w:rsidR="00743CEC" w:rsidRPr="00AB7182" w:rsidRDefault="00743CEC" w:rsidP="00F15523">
            <w:pPr>
              <w:pStyle w:val="TAH"/>
            </w:pPr>
            <w:r w:rsidRPr="00AB7182">
              <w:t>Supported</w:t>
            </w:r>
          </w:p>
          <w:p w14:paraId="3DB0FA07" w14:textId="77777777" w:rsidR="00743CEC" w:rsidRPr="00AB7182" w:rsidRDefault="00743CEC" w:rsidP="00F15523">
            <w:pPr>
              <w:pStyle w:val="TAH"/>
            </w:pPr>
            <w:r w:rsidRPr="00AB7182">
              <w:t>Values:</w:t>
            </w:r>
          </w:p>
        </w:tc>
        <w:tc>
          <w:tcPr>
            <w:tcW w:w="2407" w:type="dxa"/>
          </w:tcPr>
          <w:p w14:paraId="4974B097" w14:textId="77777777" w:rsidR="00743CEC" w:rsidRPr="00AB7182" w:rsidRDefault="00743CEC" w:rsidP="00F15523">
            <w:pPr>
              <w:pStyle w:val="TAH"/>
            </w:pPr>
            <w:r w:rsidRPr="00AB7182">
              <w:t>Duration Provisioned Value:</w:t>
            </w:r>
          </w:p>
        </w:tc>
      </w:tr>
      <w:tr w:rsidR="00743CEC" w:rsidRPr="00AB7182" w14:paraId="4A0B4B71" w14:textId="77777777">
        <w:trPr>
          <w:cantSplit/>
        </w:trPr>
        <w:tc>
          <w:tcPr>
            <w:tcW w:w="1744" w:type="dxa"/>
            <w:vMerge/>
          </w:tcPr>
          <w:p w14:paraId="5D1CA730" w14:textId="77777777" w:rsidR="00743CEC" w:rsidRPr="00AB7182" w:rsidRDefault="00743CEC" w:rsidP="00F15523">
            <w:pPr>
              <w:pStyle w:val="enumlev2"/>
              <w:ind w:left="0" w:firstLine="34"/>
              <w:rPr>
                <w:b/>
                <w:bCs/>
                <w:szCs w:val="24"/>
              </w:rPr>
            </w:pPr>
          </w:p>
        </w:tc>
        <w:tc>
          <w:tcPr>
            <w:tcW w:w="1851" w:type="dxa"/>
          </w:tcPr>
          <w:p w14:paraId="2F46D06E"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4AB6C654"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60E37176"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108499C1"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4BD1CA1A" w14:textId="77777777">
        <w:trPr>
          <w:cantSplit/>
        </w:trPr>
        <w:tc>
          <w:tcPr>
            <w:tcW w:w="1744" w:type="dxa"/>
            <w:vMerge/>
          </w:tcPr>
          <w:p w14:paraId="2E5A0F16" w14:textId="77777777" w:rsidR="00743CEC" w:rsidRPr="00AB7182" w:rsidRDefault="00743CEC" w:rsidP="00F15523">
            <w:pPr>
              <w:pStyle w:val="enumlev2"/>
              <w:ind w:left="0" w:firstLine="34"/>
              <w:rPr>
                <w:b/>
                <w:bCs/>
                <w:szCs w:val="24"/>
              </w:rPr>
            </w:pPr>
          </w:p>
        </w:tc>
        <w:tc>
          <w:tcPr>
            <w:tcW w:w="1851" w:type="dxa"/>
          </w:tcPr>
          <w:p w14:paraId="50017B16"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63DBC864"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01A39686"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7BD23F42"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3070E2C5" w14:textId="77777777">
        <w:trPr>
          <w:cantSplit/>
        </w:trPr>
        <w:tc>
          <w:tcPr>
            <w:tcW w:w="1744" w:type="dxa"/>
          </w:tcPr>
          <w:p w14:paraId="4A4327E1" w14:textId="77777777" w:rsidR="00743CEC" w:rsidRPr="00AB7182" w:rsidRDefault="00743CEC" w:rsidP="00F15523">
            <w:pPr>
              <w:pStyle w:val="TAH"/>
            </w:pPr>
            <w:r w:rsidRPr="00AB7182">
              <w:t>Events</w:t>
            </w:r>
          </w:p>
        </w:tc>
        <w:tc>
          <w:tcPr>
            <w:tcW w:w="1851" w:type="dxa"/>
          </w:tcPr>
          <w:p w14:paraId="0D5DB3D0" w14:textId="77777777" w:rsidR="00743CEC" w:rsidRPr="00AB7182" w:rsidRDefault="00743CEC" w:rsidP="00F15523">
            <w:pPr>
              <w:pStyle w:val="TAH"/>
            </w:pPr>
            <w:r w:rsidRPr="00AB7182">
              <w:t>Mandatory/</w:t>
            </w:r>
          </w:p>
          <w:p w14:paraId="5EC7FA91" w14:textId="77777777" w:rsidR="00743CEC" w:rsidRPr="00AB7182" w:rsidRDefault="00743CEC" w:rsidP="00F15523">
            <w:pPr>
              <w:pStyle w:val="TAH"/>
            </w:pPr>
            <w:r w:rsidRPr="00AB7182">
              <w:t>Optional</w:t>
            </w:r>
          </w:p>
        </w:tc>
        <w:tc>
          <w:tcPr>
            <w:tcW w:w="6294" w:type="dxa"/>
            <w:gridSpan w:val="4"/>
          </w:tcPr>
          <w:p w14:paraId="38E47BDF" w14:textId="77777777" w:rsidR="00743CEC" w:rsidRPr="00AB7182" w:rsidRDefault="00743CEC" w:rsidP="00F15523">
            <w:pPr>
              <w:pStyle w:val="TAH"/>
            </w:pPr>
            <w:r w:rsidRPr="00AB7182">
              <w:t>Used in command:</w:t>
            </w:r>
          </w:p>
        </w:tc>
      </w:tr>
      <w:tr w:rsidR="00743CEC" w:rsidRPr="00AB7182" w14:paraId="0FAB296B" w14:textId="77777777">
        <w:trPr>
          <w:cantSplit/>
        </w:trPr>
        <w:tc>
          <w:tcPr>
            <w:tcW w:w="1744" w:type="dxa"/>
            <w:vMerge w:val="restart"/>
          </w:tcPr>
          <w:p w14:paraId="75B8615A" w14:textId="77777777" w:rsidR="00743CEC" w:rsidRPr="00AB7182" w:rsidRDefault="00743CEC" w:rsidP="00F15523">
            <w:pPr>
              <w:pStyle w:val="TAC"/>
              <w:rPr>
                <w:b/>
                <w:bCs/>
              </w:rPr>
            </w:pPr>
            <w:r w:rsidRPr="00AB7182">
              <w:t>None</w:t>
            </w:r>
          </w:p>
        </w:tc>
        <w:tc>
          <w:tcPr>
            <w:tcW w:w="1851" w:type="dxa"/>
          </w:tcPr>
          <w:p w14:paraId="3D7BA5F8" w14:textId="77777777" w:rsidR="00743CEC" w:rsidRPr="00AB7182" w:rsidRDefault="00743CEC" w:rsidP="00F15523">
            <w:pPr>
              <w:pStyle w:val="TAC"/>
              <w:rPr>
                <w:b/>
                <w:bCs/>
              </w:rPr>
            </w:pPr>
            <w:r w:rsidRPr="00AB7182">
              <w:t>-</w:t>
            </w:r>
          </w:p>
        </w:tc>
        <w:tc>
          <w:tcPr>
            <w:tcW w:w="6294" w:type="dxa"/>
            <w:gridSpan w:val="4"/>
          </w:tcPr>
          <w:p w14:paraId="4B9AE0B4" w14:textId="77777777" w:rsidR="00743CEC" w:rsidRPr="00AB7182" w:rsidRDefault="00743CEC" w:rsidP="00F15523">
            <w:pPr>
              <w:pStyle w:val="TAC"/>
              <w:rPr>
                <w:b/>
                <w:bCs/>
              </w:rPr>
            </w:pPr>
            <w:r w:rsidRPr="00AB7182">
              <w:t>-</w:t>
            </w:r>
          </w:p>
        </w:tc>
      </w:tr>
      <w:tr w:rsidR="00743CEC" w:rsidRPr="00AB7182" w14:paraId="2CD7011D" w14:textId="77777777">
        <w:trPr>
          <w:cantSplit/>
        </w:trPr>
        <w:tc>
          <w:tcPr>
            <w:tcW w:w="1744" w:type="dxa"/>
            <w:vMerge/>
          </w:tcPr>
          <w:p w14:paraId="3460A10C" w14:textId="77777777" w:rsidR="00743CEC" w:rsidRPr="00AB7182" w:rsidRDefault="00743CEC" w:rsidP="00F15523">
            <w:pPr>
              <w:pStyle w:val="enumlev2"/>
              <w:ind w:left="0" w:firstLine="34"/>
              <w:rPr>
                <w:b/>
                <w:bCs/>
              </w:rPr>
            </w:pPr>
          </w:p>
        </w:tc>
        <w:tc>
          <w:tcPr>
            <w:tcW w:w="1851" w:type="dxa"/>
          </w:tcPr>
          <w:p w14:paraId="7A0F2585" w14:textId="77777777" w:rsidR="00743CEC" w:rsidRPr="00AB7182" w:rsidRDefault="00743CEC" w:rsidP="00F15523">
            <w:pPr>
              <w:pStyle w:val="TAH"/>
            </w:pPr>
            <w:r w:rsidRPr="00AB7182">
              <w:t>Event</w:t>
            </w:r>
          </w:p>
          <w:p w14:paraId="321F4931" w14:textId="77777777" w:rsidR="00743CEC" w:rsidRPr="00AB7182" w:rsidRDefault="00743CEC" w:rsidP="00F15523">
            <w:pPr>
              <w:pStyle w:val="TAH"/>
            </w:pPr>
            <w:r w:rsidRPr="00AB7182">
              <w:t>Parameters</w:t>
            </w:r>
          </w:p>
        </w:tc>
        <w:tc>
          <w:tcPr>
            <w:tcW w:w="1961" w:type="dxa"/>
          </w:tcPr>
          <w:p w14:paraId="7547A999" w14:textId="77777777" w:rsidR="00743CEC" w:rsidRPr="00AB7182" w:rsidRDefault="00743CEC" w:rsidP="00F15523">
            <w:pPr>
              <w:pStyle w:val="TAH"/>
            </w:pPr>
            <w:r w:rsidRPr="00AB7182">
              <w:t>Mandatory/</w:t>
            </w:r>
          </w:p>
          <w:p w14:paraId="594259C0" w14:textId="77777777" w:rsidR="00743CEC" w:rsidRPr="00AB7182" w:rsidRDefault="00743CEC" w:rsidP="00F15523">
            <w:pPr>
              <w:pStyle w:val="TAH"/>
            </w:pPr>
            <w:r w:rsidRPr="00AB7182">
              <w:t>Optional</w:t>
            </w:r>
          </w:p>
        </w:tc>
        <w:tc>
          <w:tcPr>
            <w:tcW w:w="1926" w:type="dxa"/>
            <w:gridSpan w:val="2"/>
          </w:tcPr>
          <w:p w14:paraId="617A0EAA" w14:textId="77777777" w:rsidR="00743CEC" w:rsidRPr="00AB7182" w:rsidRDefault="00743CEC" w:rsidP="00F15523">
            <w:pPr>
              <w:pStyle w:val="TAH"/>
            </w:pPr>
            <w:r w:rsidRPr="00AB7182">
              <w:t>Supported</w:t>
            </w:r>
          </w:p>
          <w:p w14:paraId="22916986" w14:textId="77777777" w:rsidR="00743CEC" w:rsidRPr="00AB7182" w:rsidRDefault="00743CEC" w:rsidP="00F15523">
            <w:pPr>
              <w:pStyle w:val="TAH"/>
            </w:pPr>
            <w:r w:rsidRPr="00AB7182">
              <w:t>Values:</w:t>
            </w:r>
          </w:p>
        </w:tc>
        <w:tc>
          <w:tcPr>
            <w:tcW w:w="2407" w:type="dxa"/>
          </w:tcPr>
          <w:p w14:paraId="3F8A0462" w14:textId="77777777" w:rsidR="00743CEC" w:rsidRPr="00AB7182" w:rsidRDefault="00743CEC" w:rsidP="00F15523">
            <w:pPr>
              <w:pStyle w:val="TAH"/>
            </w:pPr>
            <w:r w:rsidRPr="00AB7182">
              <w:t>Provisioned Value:</w:t>
            </w:r>
          </w:p>
        </w:tc>
      </w:tr>
      <w:tr w:rsidR="00743CEC" w:rsidRPr="00AB7182" w14:paraId="016B5FEE" w14:textId="77777777">
        <w:trPr>
          <w:cantSplit/>
        </w:trPr>
        <w:tc>
          <w:tcPr>
            <w:tcW w:w="1744" w:type="dxa"/>
            <w:vMerge/>
          </w:tcPr>
          <w:p w14:paraId="4F528363" w14:textId="77777777" w:rsidR="00743CEC" w:rsidRPr="00AB7182" w:rsidRDefault="00743CEC" w:rsidP="00F15523">
            <w:pPr>
              <w:pStyle w:val="enumlev2"/>
              <w:ind w:left="0" w:firstLine="34"/>
              <w:rPr>
                <w:b/>
                <w:bCs/>
              </w:rPr>
            </w:pPr>
          </w:p>
        </w:tc>
        <w:tc>
          <w:tcPr>
            <w:tcW w:w="1851" w:type="dxa"/>
          </w:tcPr>
          <w:p w14:paraId="2B873C3E" w14:textId="77777777" w:rsidR="00743CEC" w:rsidRPr="00AB7182" w:rsidRDefault="00743CEC" w:rsidP="00F15523">
            <w:pPr>
              <w:pStyle w:val="TAC"/>
              <w:rPr>
                <w:b/>
                <w:bCs/>
              </w:rPr>
            </w:pPr>
            <w:r w:rsidRPr="00AB7182">
              <w:t>-</w:t>
            </w:r>
          </w:p>
        </w:tc>
        <w:tc>
          <w:tcPr>
            <w:tcW w:w="1961" w:type="dxa"/>
          </w:tcPr>
          <w:p w14:paraId="7E1ED0BD" w14:textId="77777777" w:rsidR="00743CEC" w:rsidRPr="00AB7182" w:rsidRDefault="00743CEC" w:rsidP="00F15523">
            <w:pPr>
              <w:pStyle w:val="TAC"/>
              <w:rPr>
                <w:b/>
                <w:bCs/>
              </w:rPr>
            </w:pPr>
            <w:r w:rsidRPr="00AB7182">
              <w:t>-</w:t>
            </w:r>
          </w:p>
        </w:tc>
        <w:tc>
          <w:tcPr>
            <w:tcW w:w="1926" w:type="dxa"/>
            <w:gridSpan w:val="2"/>
          </w:tcPr>
          <w:p w14:paraId="7F3AE807" w14:textId="77777777" w:rsidR="00743CEC" w:rsidRPr="00AB7182" w:rsidRDefault="00743CEC" w:rsidP="00F15523">
            <w:pPr>
              <w:pStyle w:val="TAC"/>
            </w:pPr>
            <w:r w:rsidRPr="00AB7182">
              <w:t>-</w:t>
            </w:r>
          </w:p>
        </w:tc>
        <w:tc>
          <w:tcPr>
            <w:tcW w:w="2407" w:type="dxa"/>
          </w:tcPr>
          <w:p w14:paraId="11E46109" w14:textId="77777777" w:rsidR="00743CEC" w:rsidRPr="00AB7182" w:rsidRDefault="00743CEC" w:rsidP="00F15523">
            <w:pPr>
              <w:pStyle w:val="TAC"/>
              <w:rPr>
                <w:b/>
                <w:bCs/>
              </w:rPr>
            </w:pPr>
            <w:r w:rsidRPr="00AB7182">
              <w:t>-</w:t>
            </w:r>
          </w:p>
        </w:tc>
      </w:tr>
      <w:tr w:rsidR="00743CEC" w:rsidRPr="00AB7182" w14:paraId="33A241EB" w14:textId="77777777">
        <w:trPr>
          <w:cantSplit/>
        </w:trPr>
        <w:tc>
          <w:tcPr>
            <w:tcW w:w="1744" w:type="dxa"/>
            <w:vMerge/>
          </w:tcPr>
          <w:p w14:paraId="0F4BCFC8" w14:textId="77777777" w:rsidR="00743CEC" w:rsidRPr="00AB7182" w:rsidRDefault="00743CEC" w:rsidP="00F15523">
            <w:pPr>
              <w:pStyle w:val="enumlev2"/>
              <w:ind w:left="0" w:firstLine="34"/>
              <w:rPr>
                <w:b/>
                <w:bCs/>
              </w:rPr>
            </w:pPr>
          </w:p>
        </w:tc>
        <w:tc>
          <w:tcPr>
            <w:tcW w:w="1851" w:type="dxa"/>
          </w:tcPr>
          <w:p w14:paraId="6A6EE679" w14:textId="77777777" w:rsidR="00743CEC" w:rsidRPr="00AB7182" w:rsidRDefault="00743CEC" w:rsidP="00F15523">
            <w:pPr>
              <w:pStyle w:val="TAH"/>
            </w:pPr>
            <w:r w:rsidRPr="00AB7182">
              <w:t>ObservedEvent</w:t>
            </w:r>
          </w:p>
          <w:p w14:paraId="3B8CABDA" w14:textId="77777777" w:rsidR="00743CEC" w:rsidRPr="00AB7182" w:rsidRDefault="00743CEC" w:rsidP="00F15523">
            <w:pPr>
              <w:pStyle w:val="TAH"/>
            </w:pPr>
            <w:r w:rsidRPr="00AB7182">
              <w:t>Parameters</w:t>
            </w:r>
          </w:p>
        </w:tc>
        <w:tc>
          <w:tcPr>
            <w:tcW w:w="1961" w:type="dxa"/>
          </w:tcPr>
          <w:p w14:paraId="1EA99DF8" w14:textId="77777777" w:rsidR="00743CEC" w:rsidRPr="00AB7182" w:rsidRDefault="00743CEC" w:rsidP="00F15523">
            <w:pPr>
              <w:pStyle w:val="TAH"/>
            </w:pPr>
            <w:r w:rsidRPr="00AB7182">
              <w:t>Mandatory/</w:t>
            </w:r>
          </w:p>
          <w:p w14:paraId="6C1DE96A" w14:textId="77777777" w:rsidR="00743CEC" w:rsidRPr="00AB7182" w:rsidRDefault="00743CEC" w:rsidP="00F15523">
            <w:pPr>
              <w:pStyle w:val="TAH"/>
            </w:pPr>
            <w:r w:rsidRPr="00AB7182">
              <w:t>Optional</w:t>
            </w:r>
          </w:p>
        </w:tc>
        <w:tc>
          <w:tcPr>
            <w:tcW w:w="1926" w:type="dxa"/>
            <w:gridSpan w:val="2"/>
          </w:tcPr>
          <w:p w14:paraId="52907BCC" w14:textId="77777777" w:rsidR="00743CEC" w:rsidRPr="00AB7182" w:rsidRDefault="00743CEC" w:rsidP="00F15523">
            <w:pPr>
              <w:pStyle w:val="TAH"/>
            </w:pPr>
            <w:r w:rsidRPr="00AB7182">
              <w:t>Supported</w:t>
            </w:r>
          </w:p>
          <w:p w14:paraId="0BEA175B" w14:textId="77777777" w:rsidR="00743CEC" w:rsidRPr="00AB7182" w:rsidRDefault="00743CEC" w:rsidP="00F15523">
            <w:pPr>
              <w:pStyle w:val="TAH"/>
            </w:pPr>
            <w:r w:rsidRPr="00AB7182">
              <w:t>Values:</w:t>
            </w:r>
          </w:p>
        </w:tc>
        <w:tc>
          <w:tcPr>
            <w:tcW w:w="2407" w:type="dxa"/>
          </w:tcPr>
          <w:p w14:paraId="2E8EB429" w14:textId="77777777" w:rsidR="00743CEC" w:rsidRPr="00AB7182" w:rsidRDefault="00743CEC" w:rsidP="00F15523">
            <w:pPr>
              <w:pStyle w:val="TAH"/>
            </w:pPr>
            <w:r w:rsidRPr="00AB7182">
              <w:t>Provisioned Value:</w:t>
            </w:r>
          </w:p>
        </w:tc>
      </w:tr>
      <w:tr w:rsidR="00743CEC" w:rsidRPr="00AB7182" w14:paraId="1EA5630C" w14:textId="77777777">
        <w:trPr>
          <w:cantSplit/>
        </w:trPr>
        <w:tc>
          <w:tcPr>
            <w:tcW w:w="1744" w:type="dxa"/>
            <w:vMerge/>
          </w:tcPr>
          <w:p w14:paraId="72C7909C" w14:textId="77777777" w:rsidR="00743CEC" w:rsidRPr="00AB7182" w:rsidRDefault="00743CEC" w:rsidP="00F15523">
            <w:pPr>
              <w:pStyle w:val="enumlev2"/>
              <w:ind w:left="0" w:firstLine="34"/>
              <w:rPr>
                <w:b/>
                <w:bCs/>
              </w:rPr>
            </w:pPr>
          </w:p>
        </w:tc>
        <w:tc>
          <w:tcPr>
            <w:tcW w:w="1851" w:type="dxa"/>
          </w:tcPr>
          <w:p w14:paraId="6D03B25F" w14:textId="77777777" w:rsidR="00743CEC" w:rsidRPr="00AB7182" w:rsidRDefault="00743CEC" w:rsidP="00F15523">
            <w:pPr>
              <w:pStyle w:val="TAC"/>
            </w:pPr>
            <w:r w:rsidRPr="00AB7182">
              <w:t>-</w:t>
            </w:r>
          </w:p>
        </w:tc>
        <w:tc>
          <w:tcPr>
            <w:tcW w:w="1961" w:type="dxa"/>
          </w:tcPr>
          <w:p w14:paraId="41DED089" w14:textId="77777777" w:rsidR="00743CEC" w:rsidRPr="00AB7182" w:rsidRDefault="00743CEC" w:rsidP="00F15523">
            <w:pPr>
              <w:pStyle w:val="TAC"/>
            </w:pPr>
            <w:r w:rsidRPr="00AB7182">
              <w:t>-</w:t>
            </w:r>
          </w:p>
        </w:tc>
        <w:tc>
          <w:tcPr>
            <w:tcW w:w="1926" w:type="dxa"/>
            <w:gridSpan w:val="2"/>
          </w:tcPr>
          <w:p w14:paraId="1BF2F283" w14:textId="77777777" w:rsidR="00743CEC" w:rsidRPr="00AB7182" w:rsidRDefault="00743CEC" w:rsidP="00F15523">
            <w:pPr>
              <w:pStyle w:val="TAC"/>
            </w:pPr>
            <w:r w:rsidRPr="00AB7182">
              <w:t>-</w:t>
            </w:r>
          </w:p>
        </w:tc>
        <w:tc>
          <w:tcPr>
            <w:tcW w:w="2407" w:type="dxa"/>
          </w:tcPr>
          <w:p w14:paraId="524E3DCA" w14:textId="77777777" w:rsidR="00743CEC" w:rsidRPr="00AB7182" w:rsidRDefault="00743CEC" w:rsidP="00F15523">
            <w:pPr>
              <w:pStyle w:val="TAC"/>
            </w:pPr>
            <w:r w:rsidRPr="00AB7182">
              <w:t>-</w:t>
            </w:r>
          </w:p>
        </w:tc>
      </w:tr>
      <w:tr w:rsidR="00743CEC" w:rsidRPr="00AB7182" w14:paraId="05471D1D" w14:textId="77777777">
        <w:trPr>
          <w:cantSplit/>
        </w:trPr>
        <w:tc>
          <w:tcPr>
            <w:tcW w:w="1744" w:type="dxa"/>
          </w:tcPr>
          <w:p w14:paraId="49D59614" w14:textId="77777777" w:rsidR="00743CEC" w:rsidRPr="00AB7182" w:rsidRDefault="00743CEC" w:rsidP="00F15523">
            <w:pPr>
              <w:pStyle w:val="TAH"/>
            </w:pPr>
            <w:r w:rsidRPr="00AB7182">
              <w:t>Statistics</w:t>
            </w:r>
          </w:p>
        </w:tc>
        <w:tc>
          <w:tcPr>
            <w:tcW w:w="1851" w:type="dxa"/>
          </w:tcPr>
          <w:p w14:paraId="21EB6B7D" w14:textId="77777777" w:rsidR="00743CEC" w:rsidRPr="00AB7182" w:rsidRDefault="00743CEC" w:rsidP="00F15523">
            <w:pPr>
              <w:pStyle w:val="TAH"/>
            </w:pPr>
            <w:r w:rsidRPr="00AB7182">
              <w:t>Mandatory/</w:t>
            </w:r>
          </w:p>
          <w:p w14:paraId="5F87554D" w14:textId="77777777" w:rsidR="00743CEC" w:rsidRPr="00AB7182" w:rsidRDefault="00743CEC" w:rsidP="00F15523">
            <w:pPr>
              <w:pStyle w:val="TAH"/>
            </w:pPr>
            <w:r w:rsidRPr="00AB7182">
              <w:t>Optional</w:t>
            </w:r>
          </w:p>
        </w:tc>
        <w:tc>
          <w:tcPr>
            <w:tcW w:w="2861" w:type="dxa"/>
            <w:gridSpan w:val="2"/>
          </w:tcPr>
          <w:p w14:paraId="65E06255" w14:textId="77777777" w:rsidR="00743CEC" w:rsidRPr="00AB7182" w:rsidRDefault="00743CEC" w:rsidP="00F15523">
            <w:pPr>
              <w:pStyle w:val="TAH"/>
            </w:pPr>
            <w:r w:rsidRPr="00AB7182">
              <w:t>Used in command:</w:t>
            </w:r>
          </w:p>
        </w:tc>
        <w:tc>
          <w:tcPr>
            <w:tcW w:w="3433" w:type="dxa"/>
            <w:gridSpan w:val="2"/>
          </w:tcPr>
          <w:p w14:paraId="6C293E47" w14:textId="77777777" w:rsidR="00743CEC" w:rsidRPr="00AB7182" w:rsidRDefault="00743CEC" w:rsidP="00F15523">
            <w:pPr>
              <w:pStyle w:val="TAH"/>
            </w:pPr>
            <w:r w:rsidRPr="00AB7182">
              <w:t>Supported Values:</w:t>
            </w:r>
          </w:p>
        </w:tc>
      </w:tr>
      <w:tr w:rsidR="00743CEC" w:rsidRPr="00AB7182" w14:paraId="2F52FD8B" w14:textId="77777777">
        <w:trPr>
          <w:cantSplit/>
        </w:trPr>
        <w:tc>
          <w:tcPr>
            <w:tcW w:w="1744" w:type="dxa"/>
          </w:tcPr>
          <w:p w14:paraId="143483A1" w14:textId="77777777" w:rsidR="00743CEC" w:rsidRPr="00AB7182" w:rsidRDefault="00743CEC" w:rsidP="00F15523">
            <w:pPr>
              <w:pStyle w:val="TAC"/>
            </w:pPr>
            <w:r w:rsidRPr="00AB7182">
              <w:t>None</w:t>
            </w:r>
          </w:p>
        </w:tc>
        <w:tc>
          <w:tcPr>
            <w:tcW w:w="1851" w:type="dxa"/>
          </w:tcPr>
          <w:p w14:paraId="3DAA83C4" w14:textId="77777777" w:rsidR="00743CEC" w:rsidRPr="00AB7182" w:rsidRDefault="00743CEC" w:rsidP="00F15523">
            <w:pPr>
              <w:pStyle w:val="TAC"/>
            </w:pPr>
            <w:r w:rsidRPr="00AB7182">
              <w:t>-</w:t>
            </w:r>
          </w:p>
        </w:tc>
        <w:tc>
          <w:tcPr>
            <w:tcW w:w="2861" w:type="dxa"/>
            <w:gridSpan w:val="2"/>
          </w:tcPr>
          <w:p w14:paraId="518DCC98" w14:textId="77777777" w:rsidR="00743CEC" w:rsidRPr="00AB7182" w:rsidRDefault="00743CEC" w:rsidP="00F15523">
            <w:pPr>
              <w:pStyle w:val="TAC"/>
            </w:pPr>
            <w:r w:rsidRPr="00AB7182">
              <w:t>-</w:t>
            </w:r>
          </w:p>
        </w:tc>
        <w:tc>
          <w:tcPr>
            <w:tcW w:w="3433" w:type="dxa"/>
            <w:gridSpan w:val="2"/>
          </w:tcPr>
          <w:p w14:paraId="47EECD9E" w14:textId="77777777" w:rsidR="00743CEC" w:rsidRPr="00AB7182" w:rsidRDefault="00743CEC" w:rsidP="00F15523">
            <w:pPr>
              <w:pStyle w:val="TAC"/>
            </w:pPr>
            <w:r w:rsidRPr="00AB7182">
              <w:t>-</w:t>
            </w:r>
          </w:p>
        </w:tc>
      </w:tr>
      <w:tr w:rsidR="00743CEC" w:rsidRPr="00AB7182" w14:paraId="32879D7E" w14:textId="77777777">
        <w:trPr>
          <w:cantSplit/>
        </w:trPr>
        <w:tc>
          <w:tcPr>
            <w:tcW w:w="1744" w:type="dxa"/>
          </w:tcPr>
          <w:p w14:paraId="1DD57A7D" w14:textId="77777777" w:rsidR="00743CEC" w:rsidRPr="00AB7182" w:rsidRDefault="00743CEC" w:rsidP="00F15523">
            <w:pPr>
              <w:pStyle w:val="TAH"/>
            </w:pPr>
            <w:r w:rsidRPr="00AB7182">
              <w:t>Error Codes</w:t>
            </w:r>
          </w:p>
        </w:tc>
        <w:tc>
          <w:tcPr>
            <w:tcW w:w="8145" w:type="dxa"/>
            <w:gridSpan w:val="5"/>
          </w:tcPr>
          <w:p w14:paraId="21C8E1B5" w14:textId="77777777" w:rsidR="00743CEC" w:rsidRPr="00AB7182" w:rsidRDefault="00743CEC" w:rsidP="00F15523">
            <w:pPr>
              <w:pStyle w:val="TAH"/>
            </w:pPr>
            <w:r w:rsidRPr="00AB7182">
              <w:t>Mandatory/ Optional</w:t>
            </w:r>
          </w:p>
        </w:tc>
      </w:tr>
      <w:tr w:rsidR="00743CEC" w:rsidRPr="00AB7182" w14:paraId="27E598A5" w14:textId="77777777">
        <w:trPr>
          <w:cantSplit/>
        </w:trPr>
        <w:tc>
          <w:tcPr>
            <w:tcW w:w="1744" w:type="dxa"/>
          </w:tcPr>
          <w:p w14:paraId="17B1C238" w14:textId="77777777" w:rsidR="00743CEC" w:rsidRPr="00AB7182" w:rsidRDefault="00743CEC" w:rsidP="00F15523">
            <w:pPr>
              <w:pStyle w:val="TAC"/>
            </w:pPr>
            <w:r w:rsidRPr="00AB7182">
              <w:t>None</w:t>
            </w:r>
          </w:p>
        </w:tc>
        <w:tc>
          <w:tcPr>
            <w:tcW w:w="8145" w:type="dxa"/>
            <w:gridSpan w:val="5"/>
          </w:tcPr>
          <w:p w14:paraId="197490D9" w14:textId="77777777" w:rsidR="00743CEC" w:rsidRPr="00AB7182" w:rsidRDefault="00743CEC" w:rsidP="00F15523">
            <w:pPr>
              <w:pStyle w:val="TAC"/>
            </w:pPr>
            <w:r w:rsidRPr="00AB7182">
              <w:t>-</w:t>
            </w:r>
          </w:p>
        </w:tc>
      </w:tr>
    </w:tbl>
    <w:p w14:paraId="2E1DB42E" w14:textId="77777777" w:rsidR="00743CEC" w:rsidRPr="00AB7182" w:rsidRDefault="00743CEC" w:rsidP="00743CEC"/>
    <w:p w14:paraId="44961211" w14:textId="77777777" w:rsidR="009114E1" w:rsidRPr="00AB7182" w:rsidRDefault="009114E1" w:rsidP="006460F5">
      <w:pPr>
        <w:pStyle w:val="Heading2"/>
      </w:pPr>
      <w:bookmarkStart w:id="146" w:name="_Toc177668494"/>
      <w:r w:rsidRPr="00AB7182">
        <w:t>A.14.12</w:t>
      </w:r>
      <w:r w:rsidR="00E84531" w:rsidRPr="00AB7182">
        <w:tab/>
      </w:r>
      <w:r w:rsidRPr="00AB7182">
        <w:t>Basic Call Progress Tones Generator with Directionality</w:t>
      </w:r>
      <w:bookmarkEnd w:id="146"/>
    </w:p>
    <w:p w14:paraId="4C3FE959" w14:textId="77777777" w:rsidR="00E00ACF" w:rsidRPr="00AB7182" w:rsidRDefault="009114E1" w:rsidP="00E00ACF">
      <w:pPr>
        <w:pStyle w:val="TH"/>
      </w:pPr>
      <w:r w:rsidRPr="00AB7182">
        <w:t>Table A.14.12</w:t>
      </w:r>
      <w:r w:rsidR="009903F8" w:rsidRPr="00AB7182">
        <w:t>/1</w:t>
      </w:r>
      <w:r w:rsidRPr="00AB7182">
        <w:t>: Package Usage Information For Basic Call Progress Tones Generator with Directionality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E00ACF" w:rsidRPr="00AB7182" w14:paraId="63CCFB93" w14:textId="77777777">
        <w:trPr>
          <w:cantSplit/>
        </w:trPr>
        <w:tc>
          <w:tcPr>
            <w:tcW w:w="1744" w:type="dxa"/>
          </w:tcPr>
          <w:p w14:paraId="4AE7C6A2" w14:textId="77777777" w:rsidR="00E00ACF" w:rsidRPr="00AB7182" w:rsidRDefault="00E00ACF" w:rsidP="001513C6">
            <w:pPr>
              <w:pStyle w:val="TAH"/>
            </w:pPr>
            <w:r w:rsidRPr="00AB7182">
              <w:t xml:space="preserve">Properties </w:t>
            </w:r>
          </w:p>
        </w:tc>
        <w:tc>
          <w:tcPr>
            <w:tcW w:w="1851" w:type="dxa"/>
          </w:tcPr>
          <w:p w14:paraId="38BC23BF" w14:textId="77777777" w:rsidR="00E00ACF" w:rsidRPr="00AB7182" w:rsidRDefault="00E00ACF" w:rsidP="001513C6">
            <w:pPr>
              <w:pStyle w:val="TAH"/>
            </w:pPr>
            <w:r w:rsidRPr="00AB7182">
              <w:t>Mandatory/</w:t>
            </w:r>
          </w:p>
          <w:p w14:paraId="24B429A2" w14:textId="77777777" w:rsidR="00E00ACF" w:rsidRPr="00AB7182" w:rsidRDefault="00E00ACF" w:rsidP="001513C6">
            <w:pPr>
              <w:pStyle w:val="TAH"/>
            </w:pPr>
            <w:r w:rsidRPr="00AB7182">
              <w:t>Optional</w:t>
            </w:r>
          </w:p>
        </w:tc>
        <w:tc>
          <w:tcPr>
            <w:tcW w:w="1961" w:type="dxa"/>
          </w:tcPr>
          <w:p w14:paraId="2EADFE20" w14:textId="77777777" w:rsidR="00E00ACF" w:rsidRPr="00AB7182" w:rsidRDefault="00E00ACF" w:rsidP="001513C6">
            <w:pPr>
              <w:pStyle w:val="TAH"/>
            </w:pPr>
            <w:r w:rsidRPr="00AB7182">
              <w:t>Used in command:</w:t>
            </w:r>
          </w:p>
        </w:tc>
        <w:tc>
          <w:tcPr>
            <w:tcW w:w="1926" w:type="dxa"/>
            <w:gridSpan w:val="2"/>
          </w:tcPr>
          <w:p w14:paraId="63FAD608" w14:textId="77777777" w:rsidR="00E00ACF" w:rsidRPr="00AB7182" w:rsidRDefault="00E00ACF" w:rsidP="001513C6">
            <w:pPr>
              <w:pStyle w:val="TAH"/>
            </w:pPr>
            <w:r w:rsidRPr="00AB7182">
              <w:t>Supported Values:</w:t>
            </w:r>
          </w:p>
        </w:tc>
        <w:tc>
          <w:tcPr>
            <w:tcW w:w="2407" w:type="dxa"/>
          </w:tcPr>
          <w:p w14:paraId="28F1EAE4" w14:textId="77777777" w:rsidR="00E00ACF" w:rsidRPr="00AB7182" w:rsidRDefault="00E00ACF" w:rsidP="001513C6">
            <w:pPr>
              <w:pStyle w:val="TAH"/>
            </w:pPr>
            <w:r w:rsidRPr="00AB7182">
              <w:t>Provisioned Value:</w:t>
            </w:r>
          </w:p>
        </w:tc>
      </w:tr>
      <w:tr w:rsidR="00E00ACF" w:rsidRPr="00AB7182" w14:paraId="131B883D" w14:textId="77777777">
        <w:trPr>
          <w:cantSplit/>
        </w:trPr>
        <w:tc>
          <w:tcPr>
            <w:tcW w:w="1744" w:type="dxa"/>
          </w:tcPr>
          <w:p w14:paraId="49DC32EF" w14:textId="77777777" w:rsidR="00E00ACF" w:rsidRPr="00AB7182" w:rsidRDefault="00E00ACF" w:rsidP="001513C6">
            <w:pPr>
              <w:pStyle w:val="TAC"/>
            </w:pPr>
            <w:r w:rsidRPr="00AB7182">
              <w:t>None</w:t>
            </w:r>
          </w:p>
        </w:tc>
        <w:tc>
          <w:tcPr>
            <w:tcW w:w="1851" w:type="dxa"/>
          </w:tcPr>
          <w:p w14:paraId="1F9AD052" w14:textId="77777777" w:rsidR="00E00ACF" w:rsidRPr="00AB7182" w:rsidRDefault="00E00ACF" w:rsidP="001513C6">
            <w:pPr>
              <w:pStyle w:val="TAC"/>
            </w:pPr>
            <w:r w:rsidRPr="00AB7182">
              <w:t>-</w:t>
            </w:r>
          </w:p>
        </w:tc>
        <w:tc>
          <w:tcPr>
            <w:tcW w:w="1961" w:type="dxa"/>
          </w:tcPr>
          <w:p w14:paraId="113696EF" w14:textId="77777777" w:rsidR="00E00ACF" w:rsidRPr="00AB7182" w:rsidRDefault="009E207E" w:rsidP="001513C6">
            <w:pPr>
              <w:pStyle w:val="TAC"/>
            </w:pPr>
            <w:r w:rsidRPr="00AB7182">
              <w:t>-</w:t>
            </w:r>
          </w:p>
        </w:tc>
        <w:tc>
          <w:tcPr>
            <w:tcW w:w="1926" w:type="dxa"/>
            <w:gridSpan w:val="2"/>
          </w:tcPr>
          <w:p w14:paraId="76490AB0" w14:textId="77777777" w:rsidR="00E00ACF" w:rsidRPr="00AB7182" w:rsidRDefault="009E207E" w:rsidP="001513C6">
            <w:pPr>
              <w:pStyle w:val="TAC"/>
            </w:pPr>
            <w:r w:rsidRPr="00AB7182">
              <w:t>-</w:t>
            </w:r>
          </w:p>
        </w:tc>
        <w:tc>
          <w:tcPr>
            <w:tcW w:w="2407" w:type="dxa"/>
          </w:tcPr>
          <w:p w14:paraId="6B2C0728" w14:textId="77777777" w:rsidR="00E00ACF" w:rsidRPr="00AB7182" w:rsidRDefault="009E207E" w:rsidP="001513C6">
            <w:pPr>
              <w:pStyle w:val="TAC"/>
            </w:pPr>
            <w:r w:rsidRPr="00AB7182">
              <w:t>-</w:t>
            </w:r>
          </w:p>
        </w:tc>
      </w:tr>
      <w:tr w:rsidR="00E00ACF" w:rsidRPr="00AB7182" w14:paraId="6125E550" w14:textId="77777777">
        <w:trPr>
          <w:cantSplit/>
        </w:trPr>
        <w:tc>
          <w:tcPr>
            <w:tcW w:w="1744" w:type="dxa"/>
          </w:tcPr>
          <w:p w14:paraId="224645A2" w14:textId="77777777" w:rsidR="00E00ACF" w:rsidRPr="00AB7182" w:rsidRDefault="00E00ACF" w:rsidP="001513C6">
            <w:pPr>
              <w:pStyle w:val="TAH"/>
            </w:pPr>
            <w:r w:rsidRPr="00AB7182">
              <w:t xml:space="preserve">Signals </w:t>
            </w:r>
          </w:p>
        </w:tc>
        <w:tc>
          <w:tcPr>
            <w:tcW w:w="1851" w:type="dxa"/>
          </w:tcPr>
          <w:p w14:paraId="7CEA178A" w14:textId="77777777" w:rsidR="00E00ACF" w:rsidRPr="00AB7182" w:rsidRDefault="00E00ACF" w:rsidP="001513C6">
            <w:pPr>
              <w:pStyle w:val="TAH"/>
            </w:pPr>
            <w:r w:rsidRPr="00AB7182">
              <w:t>Mandatory/</w:t>
            </w:r>
          </w:p>
          <w:p w14:paraId="3B95F21C" w14:textId="77777777" w:rsidR="00E00ACF" w:rsidRPr="00AB7182" w:rsidRDefault="00E00ACF" w:rsidP="001513C6">
            <w:pPr>
              <w:pStyle w:val="TAH"/>
            </w:pPr>
            <w:r w:rsidRPr="00AB7182">
              <w:t>Optional</w:t>
            </w:r>
          </w:p>
        </w:tc>
        <w:tc>
          <w:tcPr>
            <w:tcW w:w="3887" w:type="dxa"/>
            <w:gridSpan w:val="3"/>
          </w:tcPr>
          <w:p w14:paraId="0275E216" w14:textId="77777777" w:rsidR="00E00ACF" w:rsidRPr="00AB7182" w:rsidRDefault="00E00ACF" w:rsidP="001513C6">
            <w:pPr>
              <w:pStyle w:val="TAH"/>
            </w:pPr>
            <w:r w:rsidRPr="00AB7182">
              <w:t>Used in command:</w:t>
            </w:r>
          </w:p>
        </w:tc>
        <w:tc>
          <w:tcPr>
            <w:tcW w:w="2407" w:type="dxa"/>
          </w:tcPr>
          <w:p w14:paraId="7F6F0529" w14:textId="77777777" w:rsidR="00E00ACF" w:rsidRPr="00AB7182" w:rsidRDefault="00E00ACF" w:rsidP="001513C6">
            <w:pPr>
              <w:pStyle w:val="TAH"/>
            </w:pPr>
            <w:r w:rsidRPr="00AB7182">
              <w:t>Duration Provisioned Value:</w:t>
            </w:r>
          </w:p>
        </w:tc>
      </w:tr>
      <w:tr w:rsidR="00E00ACF" w:rsidRPr="00AB7182" w14:paraId="6B1ADD60" w14:textId="77777777">
        <w:trPr>
          <w:cantSplit/>
        </w:trPr>
        <w:tc>
          <w:tcPr>
            <w:tcW w:w="1744" w:type="dxa"/>
            <w:vMerge w:val="restart"/>
          </w:tcPr>
          <w:p w14:paraId="05DB22BB" w14:textId="77777777" w:rsidR="00E00ACF" w:rsidRPr="00AB7182" w:rsidRDefault="00E00ACF" w:rsidP="001513C6">
            <w:pPr>
              <w:pStyle w:val="TAC"/>
            </w:pPr>
            <w:r w:rsidRPr="00AB7182">
              <w:t>Dial Tone (bcg/bdt, 0x0023/0x0040)</w:t>
            </w:r>
          </w:p>
          <w:p w14:paraId="42D00C4B" w14:textId="77777777" w:rsidR="00E00ACF" w:rsidRPr="00AB7182" w:rsidRDefault="00E00ACF" w:rsidP="001513C6">
            <w:pPr>
              <w:pStyle w:val="TAC"/>
            </w:pPr>
            <w:r w:rsidRPr="00AB7182">
              <w:t xml:space="preserve">Ringing Tone </w:t>
            </w:r>
            <w:r w:rsidRPr="00AB7182">
              <w:lastRenderedPageBreak/>
              <w:t>(bcg/brt,0x0023/0x0041)</w:t>
            </w:r>
          </w:p>
          <w:p w14:paraId="4274611A" w14:textId="77777777" w:rsidR="00E00ACF" w:rsidRPr="00AB7182" w:rsidRDefault="00E00ACF" w:rsidP="001513C6">
            <w:pPr>
              <w:pStyle w:val="TAC"/>
              <w:rPr>
                <w:bCs/>
              </w:rPr>
            </w:pPr>
            <w:r w:rsidRPr="00AB7182">
              <w:rPr>
                <w:bCs/>
              </w:rPr>
              <w:t>Busy Tone (bcg/bbt,0x0023/0x0042)</w:t>
            </w:r>
          </w:p>
          <w:p w14:paraId="05BE03B5" w14:textId="77777777" w:rsidR="00E00ACF" w:rsidRPr="00AB7182" w:rsidRDefault="00E00ACF" w:rsidP="001513C6">
            <w:pPr>
              <w:pStyle w:val="TAC"/>
              <w:rPr>
                <w:bCs/>
              </w:rPr>
            </w:pPr>
            <w:r w:rsidRPr="00AB7182">
              <w:rPr>
                <w:bCs/>
              </w:rPr>
              <w:t>Congestion Tone (bcg/bct,0x0023/0x0043)</w:t>
            </w:r>
          </w:p>
          <w:p w14:paraId="65A0E163" w14:textId="77777777" w:rsidR="00E00ACF" w:rsidRPr="00AB7182" w:rsidRDefault="00E00ACF" w:rsidP="001513C6">
            <w:pPr>
              <w:pStyle w:val="TAC"/>
              <w:rPr>
                <w:bCs/>
              </w:rPr>
            </w:pPr>
            <w:r w:rsidRPr="00AB7182">
              <w:rPr>
                <w:bCs/>
              </w:rPr>
              <w:t>Special Information Tone (bcg/bsit,0x0023/0x0044)</w:t>
            </w:r>
          </w:p>
          <w:p w14:paraId="67F37A5D" w14:textId="77777777" w:rsidR="00E00ACF" w:rsidRPr="00AB7182" w:rsidRDefault="00E00ACF" w:rsidP="001513C6">
            <w:pPr>
              <w:pStyle w:val="TAC"/>
              <w:rPr>
                <w:bCs/>
              </w:rPr>
            </w:pPr>
            <w:r w:rsidRPr="00AB7182">
              <w:rPr>
                <w:bCs/>
              </w:rPr>
              <w:t>Warning Tone (bcg/bwt,0x0023/0x0045)</w:t>
            </w:r>
          </w:p>
          <w:p w14:paraId="02AA351B" w14:textId="77777777" w:rsidR="00E00ACF" w:rsidRPr="00AB7182" w:rsidRDefault="00E00ACF" w:rsidP="001513C6">
            <w:pPr>
              <w:pStyle w:val="TAC"/>
              <w:rPr>
                <w:bCs/>
              </w:rPr>
            </w:pPr>
            <w:r w:rsidRPr="00AB7182">
              <w:rPr>
                <w:bCs/>
              </w:rPr>
              <w:t>Payphone Recognition Tone (bcg/bpt,0x0023/0x0046)  Call Waiting Tone (bcg/bcw,0x0023/0x0047)</w:t>
            </w:r>
          </w:p>
          <w:p w14:paraId="56C3EED3" w14:textId="77777777" w:rsidR="00E00ACF" w:rsidRPr="00AB7182" w:rsidRDefault="00E00ACF" w:rsidP="001513C6">
            <w:pPr>
              <w:pStyle w:val="TAC"/>
              <w:rPr>
                <w:bCs/>
              </w:rPr>
            </w:pPr>
            <w:r w:rsidRPr="00AB7182">
              <w:rPr>
                <w:bCs/>
              </w:rPr>
              <w:t>Caller Waiting Tone (bcg/bcr, 0x0023/0x0048)</w:t>
            </w:r>
          </w:p>
          <w:p w14:paraId="35AE0054" w14:textId="77777777" w:rsidR="00E00ACF" w:rsidRPr="00AB7182" w:rsidRDefault="00E00ACF" w:rsidP="001513C6">
            <w:pPr>
              <w:pStyle w:val="TAC"/>
              <w:rPr>
                <w:bCs/>
              </w:rPr>
            </w:pPr>
            <w:r w:rsidRPr="00AB7182">
              <w:rPr>
                <w:bCs/>
              </w:rPr>
              <w:t>Pay Tone (bcg/bpy, 0x0023/0x0049)</w:t>
            </w:r>
          </w:p>
        </w:tc>
        <w:tc>
          <w:tcPr>
            <w:tcW w:w="1851" w:type="dxa"/>
          </w:tcPr>
          <w:p w14:paraId="6F4F61AB" w14:textId="77777777" w:rsidR="00E00ACF" w:rsidRPr="00AB7182" w:rsidRDefault="00E00ACF" w:rsidP="001513C6">
            <w:pPr>
              <w:pStyle w:val="TAC"/>
              <w:rPr>
                <w:b/>
                <w:bCs/>
              </w:rPr>
            </w:pPr>
            <w:r w:rsidRPr="00AB7182">
              <w:lastRenderedPageBreak/>
              <w:t>O</w:t>
            </w:r>
          </w:p>
        </w:tc>
        <w:tc>
          <w:tcPr>
            <w:tcW w:w="3887" w:type="dxa"/>
            <w:gridSpan w:val="3"/>
          </w:tcPr>
          <w:p w14:paraId="5362BE14"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0E22E0E8" w14:textId="77777777" w:rsidR="00E00ACF" w:rsidRPr="00AB7182" w:rsidRDefault="00E00ACF" w:rsidP="001513C6">
            <w:pPr>
              <w:pStyle w:val="TAC"/>
              <w:jc w:val="left"/>
              <w:rPr>
                <w:b/>
                <w:bCs/>
              </w:rPr>
            </w:pPr>
            <w:r w:rsidRPr="00AB7182">
              <w:t>Value</w:t>
            </w:r>
          </w:p>
        </w:tc>
      </w:tr>
      <w:tr w:rsidR="00E00ACF" w:rsidRPr="00AB7182" w14:paraId="04D6EFE2" w14:textId="77777777">
        <w:trPr>
          <w:cantSplit/>
        </w:trPr>
        <w:tc>
          <w:tcPr>
            <w:tcW w:w="1744" w:type="dxa"/>
            <w:vMerge/>
          </w:tcPr>
          <w:p w14:paraId="00AB9574" w14:textId="77777777" w:rsidR="00E00ACF" w:rsidRPr="00AB7182" w:rsidRDefault="00E00ACF" w:rsidP="001513C6">
            <w:pPr>
              <w:pStyle w:val="enumlev2"/>
              <w:ind w:left="0" w:firstLine="34"/>
              <w:rPr>
                <w:b/>
                <w:bCs/>
              </w:rPr>
            </w:pPr>
          </w:p>
        </w:tc>
        <w:tc>
          <w:tcPr>
            <w:tcW w:w="1851" w:type="dxa"/>
          </w:tcPr>
          <w:p w14:paraId="51913411" w14:textId="77777777" w:rsidR="00E00ACF" w:rsidRPr="00AB7182" w:rsidRDefault="00E00ACF" w:rsidP="001513C6">
            <w:pPr>
              <w:pStyle w:val="TAH"/>
            </w:pPr>
            <w:r w:rsidRPr="00AB7182">
              <w:t>Signal Parameters</w:t>
            </w:r>
          </w:p>
        </w:tc>
        <w:tc>
          <w:tcPr>
            <w:tcW w:w="1961" w:type="dxa"/>
          </w:tcPr>
          <w:p w14:paraId="4A876178" w14:textId="77777777" w:rsidR="00E00ACF" w:rsidRPr="00AB7182" w:rsidRDefault="00E00ACF" w:rsidP="001513C6">
            <w:pPr>
              <w:pStyle w:val="TAH"/>
            </w:pPr>
            <w:r w:rsidRPr="00AB7182">
              <w:t>Mandatory/</w:t>
            </w:r>
          </w:p>
          <w:p w14:paraId="46B3101C" w14:textId="77777777" w:rsidR="00E00ACF" w:rsidRPr="00AB7182" w:rsidRDefault="00E00ACF" w:rsidP="001513C6">
            <w:pPr>
              <w:pStyle w:val="TAH"/>
            </w:pPr>
            <w:r w:rsidRPr="00AB7182">
              <w:t>Optional</w:t>
            </w:r>
          </w:p>
        </w:tc>
        <w:tc>
          <w:tcPr>
            <w:tcW w:w="1926" w:type="dxa"/>
            <w:gridSpan w:val="2"/>
          </w:tcPr>
          <w:p w14:paraId="5E7DE201" w14:textId="77777777" w:rsidR="00E00ACF" w:rsidRPr="00AB7182" w:rsidRDefault="00E00ACF" w:rsidP="001513C6">
            <w:pPr>
              <w:pStyle w:val="TAH"/>
            </w:pPr>
            <w:r w:rsidRPr="00AB7182">
              <w:t>Supported</w:t>
            </w:r>
          </w:p>
          <w:p w14:paraId="1E54266B" w14:textId="77777777" w:rsidR="00E00ACF" w:rsidRPr="00AB7182" w:rsidRDefault="00E00ACF" w:rsidP="001513C6">
            <w:pPr>
              <w:pStyle w:val="TAH"/>
            </w:pPr>
            <w:r w:rsidRPr="00AB7182">
              <w:t>Values:</w:t>
            </w:r>
          </w:p>
        </w:tc>
        <w:tc>
          <w:tcPr>
            <w:tcW w:w="2407" w:type="dxa"/>
          </w:tcPr>
          <w:p w14:paraId="1D52997C" w14:textId="77777777" w:rsidR="00E00ACF" w:rsidRPr="00AB7182" w:rsidRDefault="00E00ACF" w:rsidP="001513C6">
            <w:pPr>
              <w:pStyle w:val="TAH"/>
            </w:pPr>
            <w:r w:rsidRPr="00AB7182">
              <w:t>Duration Provisioned Value:</w:t>
            </w:r>
          </w:p>
        </w:tc>
      </w:tr>
      <w:tr w:rsidR="00E00ACF" w:rsidRPr="00AB7182" w14:paraId="6245702C" w14:textId="77777777">
        <w:trPr>
          <w:cantSplit/>
        </w:trPr>
        <w:tc>
          <w:tcPr>
            <w:tcW w:w="1744" w:type="dxa"/>
            <w:vMerge/>
          </w:tcPr>
          <w:p w14:paraId="44BD6FAB" w14:textId="77777777" w:rsidR="00E00ACF" w:rsidRPr="00AB7182" w:rsidRDefault="00E00ACF" w:rsidP="001513C6">
            <w:pPr>
              <w:pStyle w:val="enumlev2"/>
              <w:ind w:left="0" w:firstLine="34"/>
              <w:rPr>
                <w:b/>
                <w:bCs/>
              </w:rPr>
            </w:pPr>
          </w:p>
        </w:tc>
        <w:tc>
          <w:tcPr>
            <w:tcW w:w="1851" w:type="dxa"/>
          </w:tcPr>
          <w:p w14:paraId="3271C04C" w14:textId="77777777" w:rsidR="00E00ACF" w:rsidRPr="00AB7182" w:rsidRDefault="00E00ACF" w:rsidP="001513C6">
            <w:pPr>
              <w:pStyle w:val="TAC"/>
              <w:rPr>
                <w:b/>
                <w:bCs/>
              </w:rPr>
            </w:pPr>
            <w:r w:rsidRPr="00AB7182">
              <w:t xml:space="preserve">Tone Direction (btd, 0x0001) </w:t>
            </w:r>
          </w:p>
        </w:tc>
        <w:tc>
          <w:tcPr>
            <w:tcW w:w="1961" w:type="dxa"/>
          </w:tcPr>
          <w:p w14:paraId="50EB00E5" w14:textId="77777777" w:rsidR="00E00ACF" w:rsidRPr="00AB7182" w:rsidRDefault="00E00ACF" w:rsidP="001513C6">
            <w:pPr>
              <w:pStyle w:val="TAC"/>
              <w:rPr>
                <w:b/>
                <w:bCs/>
              </w:rPr>
            </w:pPr>
            <w:r w:rsidRPr="00AB7182">
              <w:t>M</w:t>
            </w:r>
          </w:p>
        </w:tc>
        <w:tc>
          <w:tcPr>
            <w:tcW w:w="1926" w:type="dxa"/>
            <w:gridSpan w:val="2"/>
          </w:tcPr>
          <w:p w14:paraId="628E3080" w14:textId="77777777" w:rsidR="00E00ACF" w:rsidRPr="00AB7182" w:rsidRDefault="00E00ACF" w:rsidP="001513C6">
            <w:pPr>
              <w:pStyle w:val="TAC"/>
            </w:pPr>
            <w:r w:rsidRPr="00AB7182">
              <w:t>Internal / External</w:t>
            </w:r>
          </w:p>
        </w:tc>
        <w:tc>
          <w:tcPr>
            <w:tcW w:w="2407" w:type="dxa"/>
          </w:tcPr>
          <w:p w14:paraId="03E77A24" w14:textId="77777777" w:rsidR="00E00ACF" w:rsidRPr="00AB7182" w:rsidRDefault="009E207E" w:rsidP="001513C6">
            <w:pPr>
              <w:pStyle w:val="TAC"/>
              <w:rPr>
                <w:b/>
                <w:bCs/>
              </w:rPr>
            </w:pPr>
            <w:r w:rsidRPr="00AB7182">
              <w:t>Default=External</w:t>
            </w:r>
          </w:p>
        </w:tc>
      </w:tr>
      <w:tr w:rsidR="00E00ACF" w:rsidRPr="00AB7182" w14:paraId="02597C9A" w14:textId="77777777">
        <w:trPr>
          <w:cantSplit/>
        </w:trPr>
        <w:tc>
          <w:tcPr>
            <w:tcW w:w="1744" w:type="dxa"/>
          </w:tcPr>
          <w:p w14:paraId="1CED3190" w14:textId="77777777" w:rsidR="00E00ACF" w:rsidRPr="00AB7182" w:rsidRDefault="00E00ACF" w:rsidP="001513C6">
            <w:pPr>
              <w:pStyle w:val="TAH"/>
            </w:pPr>
            <w:r w:rsidRPr="00AB7182">
              <w:t>Events</w:t>
            </w:r>
          </w:p>
        </w:tc>
        <w:tc>
          <w:tcPr>
            <w:tcW w:w="1851" w:type="dxa"/>
          </w:tcPr>
          <w:p w14:paraId="5293122A" w14:textId="77777777" w:rsidR="00E00ACF" w:rsidRPr="00AB7182" w:rsidRDefault="00E00ACF" w:rsidP="001513C6">
            <w:pPr>
              <w:pStyle w:val="TAH"/>
            </w:pPr>
            <w:r w:rsidRPr="00AB7182">
              <w:t>Mandatory/</w:t>
            </w:r>
          </w:p>
          <w:p w14:paraId="6F2CBF94" w14:textId="77777777" w:rsidR="00E00ACF" w:rsidRPr="00AB7182" w:rsidRDefault="00E00ACF" w:rsidP="001513C6">
            <w:pPr>
              <w:pStyle w:val="TAH"/>
            </w:pPr>
            <w:r w:rsidRPr="00AB7182">
              <w:t>Optional</w:t>
            </w:r>
          </w:p>
        </w:tc>
        <w:tc>
          <w:tcPr>
            <w:tcW w:w="6294" w:type="dxa"/>
            <w:gridSpan w:val="4"/>
          </w:tcPr>
          <w:p w14:paraId="22BE874E" w14:textId="77777777" w:rsidR="00E00ACF" w:rsidRPr="00AB7182" w:rsidRDefault="00E00ACF" w:rsidP="001513C6">
            <w:pPr>
              <w:pStyle w:val="TAH"/>
            </w:pPr>
            <w:r w:rsidRPr="00AB7182">
              <w:t>Used in command:</w:t>
            </w:r>
          </w:p>
        </w:tc>
      </w:tr>
      <w:tr w:rsidR="00E00ACF" w:rsidRPr="00AB7182" w14:paraId="0FFABAB5" w14:textId="77777777">
        <w:trPr>
          <w:cantSplit/>
        </w:trPr>
        <w:tc>
          <w:tcPr>
            <w:tcW w:w="1744" w:type="dxa"/>
            <w:vMerge w:val="restart"/>
          </w:tcPr>
          <w:p w14:paraId="3E0DDB70" w14:textId="77777777" w:rsidR="00E00ACF" w:rsidRPr="00AB7182" w:rsidRDefault="00E00ACF" w:rsidP="001513C6">
            <w:pPr>
              <w:pStyle w:val="TAC"/>
              <w:rPr>
                <w:b/>
                <w:bCs/>
              </w:rPr>
            </w:pPr>
            <w:r w:rsidRPr="00AB7182">
              <w:t>None</w:t>
            </w:r>
          </w:p>
        </w:tc>
        <w:tc>
          <w:tcPr>
            <w:tcW w:w="1851" w:type="dxa"/>
          </w:tcPr>
          <w:p w14:paraId="34A83A12" w14:textId="77777777" w:rsidR="00E00ACF" w:rsidRPr="00AB7182" w:rsidRDefault="00E00ACF" w:rsidP="001513C6">
            <w:pPr>
              <w:pStyle w:val="TAC"/>
              <w:rPr>
                <w:b/>
                <w:bCs/>
              </w:rPr>
            </w:pPr>
            <w:r w:rsidRPr="00AB7182">
              <w:t>-</w:t>
            </w:r>
          </w:p>
        </w:tc>
        <w:tc>
          <w:tcPr>
            <w:tcW w:w="6294" w:type="dxa"/>
            <w:gridSpan w:val="4"/>
          </w:tcPr>
          <w:p w14:paraId="34C8A1FA" w14:textId="77777777" w:rsidR="00E00ACF" w:rsidRPr="00AB7182" w:rsidRDefault="00E00ACF" w:rsidP="001513C6">
            <w:pPr>
              <w:pStyle w:val="TAC"/>
              <w:rPr>
                <w:b/>
                <w:bCs/>
              </w:rPr>
            </w:pPr>
            <w:r w:rsidRPr="00AB7182">
              <w:t>-</w:t>
            </w:r>
          </w:p>
        </w:tc>
      </w:tr>
      <w:tr w:rsidR="00E00ACF" w:rsidRPr="00AB7182" w14:paraId="2B7B03EB" w14:textId="77777777">
        <w:trPr>
          <w:cantSplit/>
        </w:trPr>
        <w:tc>
          <w:tcPr>
            <w:tcW w:w="1744" w:type="dxa"/>
            <w:vMerge/>
          </w:tcPr>
          <w:p w14:paraId="20D95ECA" w14:textId="77777777" w:rsidR="00E00ACF" w:rsidRPr="00AB7182" w:rsidRDefault="00E00ACF" w:rsidP="001513C6">
            <w:pPr>
              <w:pStyle w:val="enumlev2"/>
              <w:ind w:left="0" w:firstLine="34"/>
              <w:rPr>
                <w:b/>
                <w:bCs/>
              </w:rPr>
            </w:pPr>
          </w:p>
        </w:tc>
        <w:tc>
          <w:tcPr>
            <w:tcW w:w="1851" w:type="dxa"/>
          </w:tcPr>
          <w:p w14:paraId="4E16253A" w14:textId="77777777" w:rsidR="00E00ACF" w:rsidRPr="00AB7182" w:rsidRDefault="00E00ACF" w:rsidP="001513C6">
            <w:pPr>
              <w:pStyle w:val="TAH"/>
            </w:pPr>
            <w:r w:rsidRPr="00AB7182">
              <w:t>Event</w:t>
            </w:r>
          </w:p>
          <w:p w14:paraId="429F049A" w14:textId="77777777" w:rsidR="00E00ACF" w:rsidRPr="00AB7182" w:rsidRDefault="00E00ACF" w:rsidP="001513C6">
            <w:pPr>
              <w:pStyle w:val="TAH"/>
            </w:pPr>
            <w:r w:rsidRPr="00AB7182">
              <w:t>Parameters</w:t>
            </w:r>
          </w:p>
        </w:tc>
        <w:tc>
          <w:tcPr>
            <w:tcW w:w="1961" w:type="dxa"/>
          </w:tcPr>
          <w:p w14:paraId="69805C50" w14:textId="77777777" w:rsidR="00E00ACF" w:rsidRPr="00AB7182" w:rsidRDefault="00E00ACF" w:rsidP="001513C6">
            <w:pPr>
              <w:pStyle w:val="TAH"/>
            </w:pPr>
            <w:r w:rsidRPr="00AB7182">
              <w:t>Mandatory/</w:t>
            </w:r>
          </w:p>
          <w:p w14:paraId="7C625721" w14:textId="77777777" w:rsidR="00E00ACF" w:rsidRPr="00AB7182" w:rsidRDefault="00E00ACF" w:rsidP="001513C6">
            <w:pPr>
              <w:pStyle w:val="TAH"/>
            </w:pPr>
            <w:r w:rsidRPr="00AB7182">
              <w:t>Optional</w:t>
            </w:r>
          </w:p>
        </w:tc>
        <w:tc>
          <w:tcPr>
            <w:tcW w:w="1926" w:type="dxa"/>
            <w:gridSpan w:val="2"/>
          </w:tcPr>
          <w:p w14:paraId="63B586AC" w14:textId="77777777" w:rsidR="00E00ACF" w:rsidRPr="00AB7182" w:rsidRDefault="00E00ACF" w:rsidP="001513C6">
            <w:pPr>
              <w:pStyle w:val="TAH"/>
            </w:pPr>
            <w:r w:rsidRPr="00AB7182">
              <w:t>Supported</w:t>
            </w:r>
          </w:p>
          <w:p w14:paraId="45FC4DB9" w14:textId="77777777" w:rsidR="00E00ACF" w:rsidRPr="00AB7182" w:rsidRDefault="00E00ACF" w:rsidP="001513C6">
            <w:pPr>
              <w:pStyle w:val="TAH"/>
            </w:pPr>
            <w:r w:rsidRPr="00AB7182">
              <w:t>Values:</w:t>
            </w:r>
          </w:p>
        </w:tc>
        <w:tc>
          <w:tcPr>
            <w:tcW w:w="2407" w:type="dxa"/>
          </w:tcPr>
          <w:p w14:paraId="7B3E98DB" w14:textId="77777777" w:rsidR="00E00ACF" w:rsidRPr="00AB7182" w:rsidRDefault="00E00ACF" w:rsidP="001513C6">
            <w:pPr>
              <w:pStyle w:val="TAH"/>
            </w:pPr>
            <w:r w:rsidRPr="00AB7182">
              <w:t>Provisioned Value:</w:t>
            </w:r>
          </w:p>
        </w:tc>
      </w:tr>
      <w:tr w:rsidR="00E00ACF" w:rsidRPr="00AB7182" w14:paraId="212DE2E4" w14:textId="77777777">
        <w:trPr>
          <w:cantSplit/>
        </w:trPr>
        <w:tc>
          <w:tcPr>
            <w:tcW w:w="1744" w:type="dxa"/>
            <w:vMerge/>
          </w:tcPr>
          <w:p w14:paraId="295219AD" w14:textId="77777777" w:rsidR="00E00ACF" w:rsidRPr="00AB7182" w:rsidRDefault="00E00ACF" w:rsidP="001513C6">
            <w:pPr>
              <w:pStyle w:val="enumlev2"/>
              <w:ind w:left="0" w:firstLine="34"/>
              <w:rPr>
                <w:b/>
                <w:bCs/>
              </w:rPr>
            </w:pPr>
          </w:p>
        </w:tc>
        <w:tc>
          <w:tcPr>
            <w:tcW w:w="1851" w:type="dxa"/>
          </w:tcPr>
          <w:p w14:paraId="4DAFCA61" w14:textId="77777777" w:rsidR="00E00ACF" w:rsidRPr="00AB7182" w:rsidRDefault="00E00ACF" w:rsidP="001513C6">
            <w:pPr>
              <w:pStyle w:val="TAC"/>
              <w:rPr>
                <w:b/>
                <w:bCs/>
              </w:rPr>
            </w:pPr>
            <w:r w:rsidRPr="00AB7182">
              <w:t>-</w:t>
            </w:r>
          </w:p>
        </w:tc>
        <w:tc>
          <w:tcPr>
            <w:tcW w:w="1961" w:type="dxa"/>
          </w:tcPr>
          <w:p w14:paraId="6BF3BE7B" w14:textId="77777777" w:rsidR="00E00ACF" w:rsidRPr="00AB7182" w:rsidRDefault="00E00ACF" w:rsidP="001513C6">
            <w:pPr>
              <w:pStyle w:val="TAC"/>
              <w:rPr>
                <w:b/>
                <w:bCs/>
              </w:rPr>
            </w:pPr>
            <w:r w:rsidRPr="00AB7182">
              <w:t>-</w:t>
            </w:r>
          </w:p>
        </w:tc>
        <w:tc>
          <w:tcPr>
            <w:tcW w:w="1926" w:type="dxa"/>
            <w:gridSpan w:val="2"/>
          </w:tcPr>
          <w:p w14:paraId="00DF6D53" w14:textId="77777777" w:rsidR="00E00ACF" w:rsidRPr="00AB7182" w:rsidRDefault="00E00ACF" w:rsidP="001513C6">
            <w:pPr>
              <w:pStyle w:val="TAC"/>
            </w:pPr>
            <w:r w:rsidRPr="00AB7182">
              <w:t>-</w:t>
            </w:r>
          </w:p>
        </w:tc>
        <w:tc>
          <w:tcPr>
            <w:tcW w:w="2407" w:type="dxa"/>
          </w:tcPr>
          <w:p w14:paraId="1671A75A" w14:textId="77777777" w:rsidR="00E00ACF" w:rsidRPr="00AB7182" w:rsidRDefault="00E00ACF" w:rsidP="001513C6">
            <w:pPr>
              <w:pStyle w:val="TAC"/>
              <w:rPr>
                <w:b/>
                <w:bCs/>
              </w:rPr>
            </w:pPr>
            <w:r w:rsidRPr="00AB7182">
              <w:t>-</w:t>
            </w:r>
          </w:p>
        </w:tc>
      </w:tr>
      <w:tr w:rsidR="00E00ACF" w:rsidRPr="00AB7182" w14:paraId="493D0272" w14:textId="77777777">
        <w:trPr>
          <w:cantSplit/>
        </w:trPr>
        <w:tc>
          <w:tcPr>
            <w:tcW w:w="1744" w:type="dxa"/>
            <w:vMerge/>
          </w:tcPr>
          <w:p w14:paraId="786616D6" w14:textId="77777777" w:rsidR="00E00ACF" w:rsidRPr="00AB7182" w:rsidRDefault="00E00ACF" w:rsidP="001513C6">
            <w:pPr>
              <w:pStyle w:val="enumlev2"/>
              <w:ind w:left="0" w:firstLine="34"/>
              <w:rPr>
                <w:b/>
                <w:bCs/>
              </w:rPr>
            </w:pPr>
          </w:p>
        </w:tc>
        <w:tc>
          <w:tcPr>
            <w:tcW w:w="1851" w:type="dxa"/>
          </w:tcPr>
          <w:p w14:paraId="7F86F54E" w14:textId="77777777" w:rsidR="00E00ACF" w:rsidRPr="00AB7182" w:rsidRDefault="00E00ACF" w:rsidP="001513C6">
            <w:pPr>
              <w:pStyle w:val="TAH"/>
            </w:pPr>
            <w:r w:rsidRPr="00AB7182">
              <w:t>ObservedEvent</w:t>
            </w:r>
          </w:p>
          <w:p w14:paraId="777DA698" w14:textId="77777777" w:rsidR="00E00ACF" w:rsidRPr="00AB7182" w:rsidRDefault="00E00ACF" w:rsidP="001513C6">
            <w:pPr>
              <w:pStyle w:val="TAH"/>
            </w:pPr>
            <w:r w:rsidRPr="00AB7182">
              <w:t>Parameters</w:t>
            </w:r>
          </w:p>
        </w:tc>
        <w:tc>
          <w:tcPr>
            <w:tcW w:w="1961" w:type="dxa"/>
          </w:tcPr>
          <w:p w14:paraId="2A6D1FC3" w14:textId="77777777" w:rsidR="00E00ACF" w:rsidRPr="00AB7182" w:rsidRDefault="00E00ACF" w:rsidP="001513C6">
            <w:pPr>
              <w:pStyle w:val="TAH"/>
            </w:pPr>
            <w:r w:rsidRPr="00AB7182">
              <w:t>Mandatory/</w:t>
            </w:r>
          </w:p>
          <w:p w14:paraId="37685023" w14:textId="77777777" w:rsidR="00E00ACF" w:rsidRPr="00AB7182" w:rsidRDefault="00E00ACF" w:rsidP="001513C6">
            <w:pPr>
              <w:pStyle w:val="TAH"/>
            </w:pPr>
            <w:r w:rsidRPr="00AB7182">
              <w:t>Optional</w:t>
            </w:r>
          </w:p>
        </w:tc>
        <w:tc>
          <w:tcPr>
            <w:tcW w:w="1926" w:type="dxa"/>
            <w:gridSpan w:val="2"/>
          </w:tcPr>
          <w:p w14:paraId="37D70F74" w14:textId="77777777" w:rsidR="00E00ACF" w:rsidRPr="00AB7182" w:rsidRDefault="00E00ACF" w:rsidP="001513C6">
            <w:pPr>
              <w:pStyle w:val="TAH"/>
            </w:pPr>
            <w:r w:rsidRPr="00AB7182">
              <w:t>Supported</w:t>
            </w:r>
          </w:p>
          <w:p w14:paraId="5078AC95" w14:textId="77777777" w:rsidR="00E00ACF" w:rsidRPr="00AB7182" w:rsidRDefault="00E00ACF" w:rsidP="001513C6">
            <w:pPr>
              <w:pStyle w:val="TAH"/>
            </w:pPr>
            <w:r w:rsidRPr="00AB7182">
              <w:t>Values:</w:t>
            </w:r>
          </w:p>
        </w:tc>
        <w:tc>
          <w:tcPr>
            <w:tcW w:w="2407" w:type="dxa"/>
          </w:tcPr>
          <w:p w14:paraId="4081A8FF" w14:textId="77777777" w:rsidR="00E00ACF" w:rsidRPr="00AB7182" w:rsidRDefault="00E00ACF" w:rsidP="001513C6">
            <w:pPr>
              <w:pStyle w:val="TAH"/>
            </w:pPr>
            <w:r w:rsidRPr="00AB7182">
              <w:t>Provisioned Value:</w:t>
            </w:r>
          </w:p>
        </w:tc>
      </w:tr>
      <w:tr w:rsidR="00E00ACF" w:rsidRPr="00AB7182" w14:paraId="68C7B287" w14:textId="77777777">
        <w:trPr>
          <w:cantSplit/>
        </w:trPr>
        <w:tc>
          <w:tcPr>
            <w:tcW w:w="1744" w:type="dxa"/>
            <w:vMerge/>
          </w:tcPr>
          <w:p w14:paraId="4493B804" w14:textId="77777777" w:rsidR="00E00ACF" w:rsidRPr="00AB7182" w:rsidRDefault="00E00ACF" w:rsidP="001513C6">
            <w:pPr>
              <w:pStyle w:val="enumlev2"/>
              <w:ind w:left="0" w:firstLine="34"/>
              <w:rPr>
                <w:b/>
                <w:bCs/>
              </w:rPr>
            </w:pPr>
          </w:p>
        </w:tc>
        <w:tc>
          <w:tcPr>
            <w:tcW w:w="1851" w:type="dxa"/>
          </w:tcPr>
          <w:p w14:paraId="72073ACE" w14:textId="77777777" w:rsidR="00E00ACF" w:rsidRPr="00AB7182" w:rsidRDefault="00E00ACF" w:rsidP="001513C6">
            <w:pPr>
              <w:pStyle w:val="TAC"/>
            </w:pPr>
            <w:r w:rsidRPr="00AB7182">
              <w:t>-</w:t>
            </w:r>
          </w:p>
        </w:tc>
        <w:tc>
          <w:tcPr>
            <w:tcW w:w="1961" w:type="dxa"/>
          </w:tcPr>
          <w:p w14:paraId="1A67EA5F" w14:textId="77777777" w:rsidR="00E00ACF" w:rsidRPr="00AB7182" w:rsidRDefault="00E00ACF" w:rsidP="001513C6">
            <w:pPr>
              <w:pStyle w:val="TAC"/>
            </w:pPr>
            <w:r w:rsidRPr="00AB7182">
              <w:t>-</w:t>
            </w:r>
          </w:p>
        </w:tc>
        <w:tc>
          <w:tcPr>
            <w:tcW w:w="1926" w:type="dxa"/>
            <w:gridSpan w:val="2"/>
          </w:tcPr>
          <w:p w14:paraId="1F9709F8" w14:textId="77777777" w:rsidR="00E00ACF" w:rsidRPr="00AB7182" w:rsidRDefault="00E00ACF" w:rsidP="001513C6">
            <w:pPr>
              <w:pStyle w:val="TAC"/>
            </w:pPr>
            <w:r w:rsidRPr="00AB7182">
              <w:t>-</w:t>
            </w:r>
          </w:p>
        </w:tc>
        <w:tc>
          <w:tcPr>
            <w:tcW w:w="2407" w:type="dxa"/>
          </w:tcPr>
          <w:p w14:paraId="00661F34" w14:textId="77777777" w:rsidR="00E00ACF" w:rsidRPr="00AB7182" w:rsidRDefault="00E00ACF" w:rsidP="001513C6">
            <w:pPr>
              <w:pStyle w:val="TAC"/>
            </w:pPr>
            <w:r w:rsidRPr="00AB7182">
              <w:t>-</w:t>
            </w:r>
          </w:p>
        </w:tc>
      </w:tr>
      <w:tr w:rsidR="00E00ACF" w:rsidRPr="00AB7182" w14:paraId="58DC32B0" w14:textId="77777777">
        <w:trPr>
          <w:cantSplit/>
        </w:trPr>
        <w:tc>
          <w:tcPr>
            <w:tcW w:w="1744" w:type="dxa"/>
          </w:tcPr>
          <w:p w14:paraId="5018DE6D" w14:textId="77777777" w:rsidR="00E00ACF" w:rsidRPr="00AB7182" w:rsidRDefault="00E00ACF" w:rsidP="001513C6">
            <w:pPr>
              <w:pStyle w:val="TAH"/>
            </w:pPr>
            <w:r w:rsidRPr="00AB7182">
              <w:t>Statistics</w:t>
            </w:r>
          </w:p>
        </w:tc>
        <w:tc>
          <w:tcPr>
            <w:tcW w:w="1851" w:type="dxa"/>
          </w:tcPr>
          <w:p w14:paraId="6519EDB6" w14:textId="77777777" w:rsidR="00E00ACF" w:rsidRPr="00AB7182" w:rsidRDefault="00E00ACF" w:rsidP="001513C6">
            <w:pPr>
              <w:pStyle w:val="TAH"/>
            </w:pPr>
            <w:r w:rsidRPr="00AB7182">
              <w:t>Mandatory/</w:t>
            </w:r>
          </w:p>
          <w:p w14:paraId="2EC15176" w14:textId="77777777" w:rsidR="00E00ACF" w:rsidRPr="00AB7182" w:rsidRDefault="00E00ACF" w:rsidP="001513C6">
            <w:pPr>
              <w:pStyle w:val="TAH"/>
            </w:pPr>
            <w:r w:rsidRPr="00AB7182">
              <w:t>Optional</w:t>
            </w:r>
          </w:p>
        </w:tc>
        <w:tc>
          <w:tcPr>
            <w:tcW w:w="2861" w:type="dxa"/>
            <w:gridSpan w:val="2"/>
          </w:tcPr>
          <w:p w14:paraId="495ED663" w14:textId="77777777" w:rsidR="00E00ACF" w:rsidRPr="00AB7182" w:rsidRDefault="00E00ACF" w:rsidP="001513C6">
            <w:pPr>
              <w:pStyle w:val="TAH"/>
            </w:pPr>
            <w:r w:rsidRPr="00AB7182">
              <w:t>Used in command:</w:t>
            </w:r>
          </w:p>
        </w:tc>
        <w:tc>
          <w:tcPr>
            <w:tcW w:w="3433" w:type="dxa"/>
            <w:gridSpan w:val="2"/>
          </w:tcPr>
          <w:p w14:paraId="5653687C" w14:textId="77777777" w:rsidR="00E00ACF" w:rsidRPr="00AB7182" w:rsidRDefault="00E00ACF" w:rsidP="001513C6">
            <w:pPr>
              <w:pStyle w:val="TAH"/>
            </w:pPr>
            <w:r w:rsidRPr="00AB7182">
              <w:t>Supported Values:</w:t>
            </w:r>
          </w:p>
        </w:tc>
      </w:tr>
      <w:tr w:rsidR="00E00ACF" w:rsidRPr="00AB7182" w14:paraId="7474D665" w14:textId="77777777">
        <w:trPr>
          <w:cantSplit/>
        </w:trPr>
        <w:tc>
          <w:tcPr>
            <w:tcW w:w="1744" w:type="dxa"/>
          </w:tcPr>
          <w:p w14:paraId="12917B62" w14:textId="77777777" w:rsidR="00E00ACF" w:rsidRPr="00AB7182" w:rsidRDefault="00E00ACF" w:rsidP="001513C6">
            <w:pPr>
              <w:pStyle w:val="TAC"/>
            </w:pPr>
            <w:r w:rsidRPr="00AB7182">
              <w:t>None</w:t>
            </w:r>
          </w:p>
        </w:tc>
        <w:tc>
          <w:tcPr>
            <w:tcW w:w="1851" w:type="dxa"/>
          </w:tcPr>
          <w:p w14:paraId="72371239" w14:textId="77777777" w:rsidR="00E00ACF" w:rsidRPr="00AB7182" w:rsidRDefault="00E00ACF" w:rsidP="001513C6">
            <w:pPr>
              <w:pStyle w:val="TAC"/>
            </w:pPr>
            <w:r w:rsidRPr="00AB7182">
              <w:t>-</w:t>
            </w:r>
          </w:p>
        </w:tc>
        <w:tc>
          <w:tcPr>
            <w:tcW w:w="2861" w:type="dxa"/>
            <w:gridSpan w:val="2"/>
          </w:tcPr>
          <w:p w14:paraId="45C31AAE" w14:textId="77777777" w:rsidR="00E00ACF" w:rsidRPr="00AB7182" w:rsidRDefault="00E00ACF" w:rsidP="001513C6">
            <w:pPr>
              <w:pStyle w:val="TAC"/>
            </w:pPr>
            <w:r w:rsidRPr="00AB7182">
              <w:t>-</w:t>
            </w:r>
          </w:p>
        </w:tc>
        <w:tc>
          <w:tcPr>
            <w:tcW w:w="3433" w:type="dxa"/>
            <w:gridSpan w:val="2"/>
          </w:tcPr>
          <w:p w14:paraId="68E3565B" w14:textId="77777777" w:rsidR="00E00ACF" w:rsidRPr="00AB7182" w:rsidRDefault="00E00ACF" w:rsidP="001513C6">
            <w:pPr>
              <w:pStyle w:val="TAC"/>
            </w:pPr>
            <w:r w:rsidRPr="00AB7182">
              <w:t>-</w:t>
            </w:r>
          </w:p>
        </w:tc>
      </w:tr>
      <w:tr w:rsidR="00E00ACF" w:rsidRPr="00AB7182" w14:paraId="5C746C60" w14:textId="77777777">
        <w:trPr>
          <w:cantSplit/>
        </w:trPr>
        <w:tc>
          <w:tcPr>
            <w:tcW w:w="1744" w:type="dxa"/>
          </w:tcPr>
          <w:p w14:paraId="4151CBC4" w14:textId="77777777" w:rsidR="00E00ACF" w:rsidRPr="00AB7182" w:rsidRDefault="00E00ACF" w:rsidP="001513C6">
            <w:pPr>
              <w:pStyle w:val="TAH"/>
            </w:pPr>
            <w:r w:rsidRPr="00AB7182">
              <w:t>Error Codes</w:t>
            </w:r>
          </w:p>
        </w:tc>
        <w:tc>
          <w:tcPr>
            <w:tcW w:w="8145" w:type="dxa"/>
            <w:gridSpan w:val="5"/>
          </w:tcPr>
          <w:p w14:paraId="7A02E768" w14:textId="77777777" w:rsidR="00E00ACF" w:rsidRPr="00AB7182" w:rsidRDefault="00E00ACF" w:rsidP="001513C6">
            <w:pPr>
              <w:pStyle w:val="TAH"/>
            </w:pPr>
            <w:r w:rsidRPr="00AB7182">
              <w:t>Mandatory/ Optional</w:t>
            </w:r>
          </w:p>
        </w:tc>
      </w:tr>
      <w:tr w:rsidR="00E00ACF" w:rsidRPr="00AB7182" w14:paraId="3DF278E9" w14:textId="77777777">
        <w:trPr>
          <w:cantSplit/>
        </w:trPr>
        <w:tc>
          <w:tcPr>
            <w:tcW w:w="1744" w:type="dxa"/>
          </w:tcPr>
          <w:p w14:paraId="796E98C8" w14:textId="77777777" w:rsidR="00E00ACF" w:rsidRPr="00AB7182" w:rsidRDefault="00E00ACF" w:rsidP="001513C6">
            <w:pPr>
              <w:pStyle w:val="TAC"/>
            </w:pPr>
            <w:r w:rsidRPr="00AB7182">
              <w:t>None</w:t>
            </w:r>
          </w:p>
        </w:tc>
        <w:tc>
          <w:tcPr>
            <w:tcW w:w="8145" w:type="dxa"/>
            <w:gridSpan w:val="5"/>
          </w:tcPr>
          <w:p w14:paraId="22E81ECE" w14:textId="77777777" w:rsidR="00E00ACF" w:rsidRPr="00AB7182" w:rsidRDefault="00E00ACF" w:rsidP="001513C6">
            <w:pPr>
              <w:pStyle w:val="TAC"/>
            </w:pPr>
            <w:r w:rsidRPr="00AB7182">
              <w:t>-</w:t>
            </w:r>
          </w:p>
        </w:tc>
      </w:tr>
    </w:tbl>
    <w:p w14:paraId="1A1565B4" w14:textId="77777777" w:rsidR="00E00ACF" w:rsidRPr="00AB7182" w:rsidRDefault="00E00ACF" w:rsidP="00AC575D"/>
    <w:p w14:paraId="41EB62D0" w14:textId="77777777" w:rsidR="009114E1" w:rsidRPr="00AB7182" w:rsidRDefault="009114E1" w:rsidP="006460F5">
      <w:pPr>
        <w:pStyle w:val="Heading2"/>
      </w:pPr>
      <w:bookmarkStart w:id="147" w:name="_Toc177668495"/>
      <w:r w:rsidRPr="00AB7182">
        <w:t>A.14.13</w:t>
      </w:r>
      <w:r w:rsidR="00E84531" w:rsidRPr="00AB7182">
        <w:tab/>
      </w:r>
      <w:r w:rsidRPr="00AB7182">
        <w:t>Expanded Call Progress Tones Generator Package</w:t>
      </w:r>
      <w:bookmarkEnd w:id="147"/>
    </w:p>
    <w:p w14:paraId="7E3A96C8" w14:textId="77777777" w:rsidR="00E00ACF" w:rsidRPr="00AB7182" w:rsidRDefault="009114E1" w:rsidP="00E00ACF">
      <w:pPr>
        <w:pStyle w:val="TH"/>
      </w:pPr>
      <w:r w:rsidRPr="00AB7182">
        <w:t>Table A.14.13</w:t>
      </w:r>
      <w:r w:rsidR="009903F8" w:rsidRPr="00AB7182">
        <w:t>/1</w:t>
      </w:r>
      <w:r w:rsidRPr="00AB7182">
        <w:t>: Package Usage Information For Expanded Call Progress Tones Generator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42"/>
        <w:gridCol w:w="1785"/>
        <w:gridCol w:w="1791"/>
        <w:gridCol w:w="818"/>
        <w:gridCol w:w="932"/>
        <w:gridCol w:w="2221"/>
      </w:tblGrid>
      <w:tr w:rsidR="00E00ACF" w:rsidRPr="00AB7182" w14:paraId="0ECBAA12" w14:textId="77777777">
        <w:trPr>
          <w:cantSplit/>
        </w:trPr>
        <w:tc>
          <w:tcPr>
            <w:tcW w:w="1744" w:type="dxa"/>
          </w:tcPr>
          <w:p w14:paraId="28B772F7" w14:textId="77777777" w:rsidR="00E00ACF" w:rsidRPr="00AB7182" w:rsidRDefault="00E00ACF" w:rsidP="001513C6">
            <w:pPr>
              <w:pStyle w:val="TAH"/>
            </w:pPr>
            <w:r w:rsidRPr="00AB7182">
              <w:t xml:space="preserve">Properties </w:t>
            </w:r>
          </w:p>
        </w:tc>
        <w:tc>
          <w:tcPr>
            <w:tcW w:w="1851" w:type="dxa"/>
          </w:tcPr>
          <w:p w14:paraId="20C22E65" w14:textId="77777777" w:rsidR="00E00ACF" w:rsidRPr="00AB7182" w:rsidRDefault="00E00ACF" w:rsidP="001513C6">
            <w:pPr>
              <w:pStyle w:val="TAH"/>
            </w:pPr>
            <w:r w:rsidRPr="00AB7182">
              <w:t>Mandatory/</w:t>
            </w:r>
          </w:p>
          <w:p w14:paraId="547AA92A" w14:textId="77777777" w:rsidR="00E00ACF" w:rsidRPr="00AB7182" w:rsidRDefault="00E00ACF" w:rsidP="001513C6">
            <w:pPr>
              <w:pStyle w:val="TAH"/>
            </w:pPr>
            <w:r w:rsidRPr="00AB7182">
              <w:t>Optional</w:t>
            </w:r>
          </w:p>
        </w:tc>
        <w:tc>
          <w:tcPr>
            <w:tcW w:w="1961" w:type="dxa"/>
          </w:tcPr>
          <w:p w14:paraId="00B88D3F" w14:textId="77777777" w:rsidR="00E00ACF" w:rsidRPr="00AB7182" w:rsidRDefault="00E00ACF" w:rsidP="001513C6">
            <w:pPr>
              <w:pStyle w:val="TAH"/>
            </w:pPr>
            <w:r w:rsidRPr="00AB7182">
              <w:t>Used in command:</w:t>
            </w:r>
          </w:p>
        </w:tc>
        <w:tc>
          <w:tcPr>
            <w:tcW w:w="1926" w:type="dxa"/>
            <w:gridSpan w:val="2"/>
          </w:tcPr>
          <w:p w14:paraId="430F6D53" w14:textId="77777777" w:rsidR="00E00ACF" w:rsidRPr="00AB7182" w:rsidRDefault="00E00ACF" w:rsidP="001513C6">
            <w:pPr>
              <w:pStyle w:val="TAH"/>
            </w:pPr>
            <w:r w:rsidRPr="00AB7182">
              <w:t>Supported Values:</w:t>
            </w:r>
          </w:p>
        </w:tc>
        <w:tc>
          <w:tcPr>
            <w:tcW w:w="2407" w:type="dxa"/>
          </w:tcPr>
          <w:p w14:paraId="41E1CEE9" w14:textId="77777777" w:rsidR="00E00ACF" w:rsidRPr="00AB7182" w:rsidRDefault="00E00ACF" w:rsidP="001513C6">
            <w:pPr>
              <w:pStyle w:val="TAH"/>
            </w:pPr>
            <w:r w:rsidRPr="00AB7182">
              <w:t>Provisioned Value:</w:t>
            </w:r>
          </w:p>
        </w:tc>
      </w:tr>
      <w:tr w:rsidR="00E00ACF" w:rsidRPr="00AB7182" w14:paraId="1E82157D" w14:textId="77777777">
        <w:trPr>
          <w:cantSplit/>
        </w:trPr>
        <w:tc>
          <w:tcPr>
            <w:tcW w:w="1744" w:type="dxa"/>
          </w:tcPr>
          <w:p w14:paraId="36483DD2" w14:textId="77777777" w:rsidR="00E00ACF" w:rsidRPr="00AB7182" w:rsidRDefault="00E00ACF" w:rsidP="001513C6">
            <w:pPr>
              <w:pStyle w:val="TAC"/>
            </w:pPr>
            <w:r w:rsidRPr="00AB7182">
              <w:t>None</w:t>
            </w:r>
          </w:p>
        </w:tc>
        <w:tc>
          <w:tcPr>
            <w:tcW w:w="1851" w:type="dxa"/>
          </w:tcPr>
          <w:p w14:paraId="0C786D7F" w14:textId="77777777" w:rsidR="00E00ACF" w:rsidRPr="00AB7182" w:rsidRDefault="00E00ACF" w:rsidP="001513C6">
            <w:pPr>
              <w:pStyle w:val="TAC"/>
            </w:pPr>
            <w:r w:rsidRPr="00AB7182">
              <w:t>-</w:t>
            </w:r>
          </w:p>
        </w:tc>
        <w:tc>
          <w:tcPr>
            <w:tcW w:w="1961" w:type="dxa"/>
          </w:tcPr>
          <w:p w14:paraId="030D4A34" w14:textId="77777777" w:rsidR="00E00ACF" w:rsidRPr="00AB7182" w:rsidRDefault="00E00ACF" w:rsidP="001513C6">
            <w:pPr>
              <w:pStyle w:val="TAC"/>
            </w:pPr>
            <w:r w:rsidRPr="00AB7182">
              <w:t>-</w:t>
            </w:r>
          </w:p>
        </w:tc>
        <w:tc>
          <w:tcPr>
            <w:tcW w:w="1926" w:type="dxa"/>
            <w:gridSpan w:val="2"/>
          </w:tcPr>
          <w:p w14:paraId="2FE44EAF" w14:textId="77777777" w:rsidR="00E00ACF" w:rsidRPr="00AB7182" w:rsidRDefault="00E00ACF" w:rsidP="001513C6">
            <w:pPr>
              <w:pStyle w:val="TAC"/>
            </w:pPr>
            <w:r w:rsidRPr="00AB7182">
              <w:t>-</w:t>
            </w:r>
          </w:p>
        </w:tc>
        <w:tc>
          <w:tcPr>
            <w:tcW w:w="2407" w:type="dxa"/>
          </w:tcPr>
          <w:p w14:paraId="64AB6657" w14:textId="77777777" w:rsidR="00E00ACF" w:rsidRPr="00AB7182" w:rsidRDefault="00E00ACF" w:rsidP="001513C6">
            <w:pPr>
              <w:pStyle w:val="TAC"/>
            </w:pPr>
            <w:r w:rsidRPr="00AB7182">
              <w:t>-</w:t>
            </w:r>
          </w:p>
        </w:tc>
      </w:tr>
      <w:tr w:rsidR="00E00ACF" w:rsidRPr="00AB7182" w14:paraId="4B85A6D2" w14:textId="77777777">
        <w:trPr>
          <w:cantSplit/>
        </w:trPr>
        <w:tc>
          <w:tcPr>
            <w:tcW w:w="1744" w:type="dxa"/>
          </w:tcPr>
          <w:p w14:paraId="7F7F15E0" w14:textId="77777777" w:rsidR="00E00ACF" w:rsidRPr="00AB7182" w:rsidRDefault="00E00ACF" w:rsidP="001513C6">
            <w:pPr>
              <w:pStyle w:val="TAH"/>
            </w:pPr>
            <w:r w:rsidRPr="00AB7182">
              <w:t xml:space="preserve">Signals </w:t>
            </w:r>
          </w:p>
        </w:tc>
        <w:tc>
          <w:tcPr>
            <w:tcW w:w="1851" w:type="dxa"/>
          </w:tcPr>
          <w:p w14:paraId="49773ECA" w14:textId="77777777" w:rsidR="00E00ACF" w:rsidRPr="00AB7182" w:rsidRDefault="00E00ACF" w:rsidP="001513C6">
            <w:pPr>
              <w:pStyle w:val="TAH"/>
            </w:pPr>
            <w:r w:rsidRPr="00AB7182">
              <w:t>Mandatory/</w:t>
            </w:r>
          </w:p>
          <w:p w14:paraId="7EB0B481" w14:textId="77777777" w:rsidR="00E00ACF" w:rsidRPr="00AB7182" w:rsidRDefault="00E00ACF" w:rsidP="001513C6">
            <w:pPr>
              <w:pStyle w:val="TAH"/>
            </w:pPr>
            <w:r w:rsidRPr="00AB7182">
              <w:t>Optional</w:t>
            </w:r>
          </w:p>
        </w:tc>
        <w:tc>
          <w:tcPr>
            <w:tcW w:w="3887" w:type="dxa"/>
            <w:gridSpan w:val="3"/>
          </w:tcPr>
          <w:p w14:paraId="5C09B2FF" w14:textId="77777777" w:rsidR="00E00ACF" w:rsidRPr="00AB7182" w:rsidRDefault="00E00ACF" w:rsidP="001513C6">
            <w:pPr>
              <w:pStyle w:val="TAH"/>
            </w:pPr>
            <w:r w:rsidRPr="00AB7182">
              <w:t>Used in command:</w:t>
            </w:r>
          </w:p>
        </w:tc>
        <w:tc>
          <w:tcPr>
            <w:tcW w:w="2407" w:type="dxa"/>
          </w:tcPr>
          <w:p w14:paraId="7B24BD78" w14:textId="77777777" w:rsidR="00E00ACF" w:rsidRPr="00AB7182" w:rsidRDefault="00E00ACF" w:rsidP="001513C6">
            <w:pPr>
              <w:pStyle w:val="TAH"/>
            </w:pPr>
            <w:r w:rsidRPr="00AB7182">
              <w:t>Duration Provisioned Value:</w:t>
            </w:r>
          </w:p>
        </w:tc>
      </w:tr>
      <w:tr w:rsidR="00E00ACF" w:rsidRPr="00AB7182" w14:paraId="57721C7F" w14:textId="77777777">
        <w:trPr>
          <w:cantSplit/>
        </w:trPr>
        <w:tc>
          <w:tcPr>
            <w:tcW w:w="1744" w:type="dxa"/>
            <w:vMerge w:val="restart"/>
          </w:tcPr>
          <w:p w14:paraId="615D9470" w14:textId="77777777" w:rsidR="00E00ACF" w:rsidRPr="00AB7182" w:rsidRDefault="00E00ACF" w:rsidP="001513C6">
            <w:pPr>
              <w:pStyle w:val="TAC"/>
            </w:pPr>
            <w:r w:rsidRPr="00AB7182">
              <w:t>Comfort Tone (xcg/cmft,0x0024/0x004a)</w:t>
            </w:r>
          </w:p>
          <w:p w14:paraId="5E1477D5" w14:textId="77777777" w:rsidR="00E00ACF" w:rsidRPr="00AB7182" w:rsidRDefault="00E00ACF" w:rsidP="001513C6">
            <w:pPr>
              <w:pStyle w:val="TAC"/>
            </w:pPr>
            <w:r w:rsidRPr="00AB7182">
              <w:t>Off-hook warning Tone (xcg/roh, 0x0024/0x004b)</w:t>
            </w:r>
          </w:p>
          <w:p w14:paraId="52461CD7" w14:textId="77777777" w:rsidR="00E00ACF" w:rsidRPr="00AB7182" w:rsidRDefault="00E00ACF" w:rsidP="001513C6">
            <w:pPr>
              <w:pStyle w:val="TAC"/>
            </w:pPr>
            <w:r w:rsidRPr="00AB7182">
              <w:t>Negative Acknowledgement (xcg/nack,0x0024/0x004c)</w:t>
            </w:r>
          </w:p>
          <w:p w14:paraId="66CD449C" w14:textId="77777777" w:rsidR="00E00ACF" w:rsidRPr="00AB7182" w:rsidRDefault="00E00ACF" w:rsidP="001513C6">
            <w:pPr>
              <w:pStyle w:val="TAC"/>
            </w:pPr>
            <w:r w:rsidRPr="00AB7182">
              <w:t>Vacant Number Tone (xcg/vac, 0x0024/0x004d)</w:t>
            </w:r>
          </w:p>
          <w:p w14:paraId="6BCE1313" w14:textId="77777777" w:rsidR="00E00ACF" w:rsidRPr="00AB7182" w:rsidRDefault="00E00ACF" w:rsidP="001513C6">
            <w:pPr>
              <w:pStyle w:val="TAC"/>
              <w:rPr>
                <w:b/>
                <w:bCs/>
              </w:rPr>
            </w:pPr>
            <w:r w:rsidRPr="00AB7182">
              <w:t xml:space="preserve">Special Conditions Dial Tone (xcg/spec,0x0024/0x004e) </w:t>
            </w:r>
          </w:p>
        </w:tc>
        <w:tc>
          <w:tcPr>
            <w:tcW w:w="1851" w:type="dxa"/>
          </w:tcPr>
          <w:p w14:paraId="5BBEAA26" w14:textId="77777777" w:rsidR="00E00ACF" w:rsidRPr="00AB7182" w:rsidRDefault="00E00ACF" w:rsidP="001513C6">
            <w:pPr>
              <w:pStyle w:val="TAC"/>
              <w:rPr>
                <w:b/>
                <w:bCs/>
              </w:rPr>
            </w:pPr>
            <w:r w:rsidRPr="00AB7182">
              <w:t>O</w:t>
            </w:r>
          </w:p>
        </w:tc>
        <w:tc>
          <w:tcPr>
            <w:tcW w:w="3887" w:type="dxa"/>
            <w:gridSpan w:val="3"/>
          </w:tcPr>
          <w:p w14:paraId="3C926386"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5700DED9" w14:textId="77777777" w:rsidR="00E00ACF" w:rsidRPr="00AB7182" w:rsidRDefault="00E00ACF" w:rsidP="001513C6">
            <w:pPr>
              <w:pStyle w:val="TAC"/>
              <w:jc w:val="left"/>
              <w:rPr>
                <w:b/>
                <w:bCs/>
              </w:rPr>
            </w:pPr>
            <w:r w:rsidRPr="00AB7182">
              <w:t>Value</w:t>
            </w:r>
          </w:p>
        </w:tc>
      </w:tr>
      <w:tr w:rsidR="00E00ACF" w:rsidRPr="00AB7182" w14:paraId="6523F70B" w14:textId="77777777">
        <w:trPr>
          <w:cantSplit/>
        </w:trPr>
        <w:tc>
          <w:tcPr>
            <w:tcW w:w="1744" w:type="dxa"/>
            <w:vMerge/>
          </w:tcPr>
          <w:p w14:paraId="4FBC2308" w14:textId="77777777" w:rsidR="00E00ACF" w:rsidRPr="00AB7182" w:rsidRDefault="00E00ACF" w:rsidP="001513C6">
            <w:pPr>
              <w:pStyle w:val="enumlev2"/>
              <w:ind w:left="0" w:firstLine="34"/>
              <w:rPr>
                <w:b/>
                <w:bCs/>
              </w:rPr>
            </w:pPr>
          </w:p>
        </w:tc>
        <w:tc>
          <w:tcPr>
            <w:tcW w:w="1851" w:type="dxa"/>
          </w:tcPr>
          <w:p w14:paraId="7F98BD26" w14:textId="77777777" w:rsidR="00E00ACF" w:rsidRPr="00AB7182" w:rsidRDefault="00E00ACF" w:rsidP="001513C6">
            <w:pPr>
              <w:pStyle w:val="TAH"/>
            </w:pPr>
            <w:r w:rsidRPr="00AB7182">
              <w:t>Signal Parameters</w:t>
            </w:r>
          </w:p>
        </w:tc>
        <w:tc>
          <w:tcPr>
            <w:tcW w:w="1961" w:type="dxa"/>
          </w:tcPr>
          <w:p w14:paraId="219D5371" w14:textId="77777777" w:rsidR="00E00ACF" w:rsidRPr="00AB7182" w:rsidRDefault="00E00ACF" w:rsidP="001513C6">
            <w:pPr>
              <w:pStyle w:val="TAH"/>
            </w:pPr>
            <w:r w:rsidRPr="00AB7182">
              <w:t>Mandatory/</w:t>
            </w:r>
          </w:p>
          <w:p w14:paraId="2B96DA9D" w14:textId="77777777" w:rsidR="00E00ACF" w:rsidRPr="00AB7182" w:rsidRDefault="00E00ACF" w:rsidP="001513C6">
            <w:pPr>
              <w:pStyle w:val="TAH"/>
            </w:pPr>
            <w:r w:rsidRPr="00AB7182">
              <w:t>Optional</w:t>
            </w:r>
          </w:p>
        </w:tc>
        <w:tc>
          <w:tcPr>
            <w:tcW w:w="1926" w:type="dxa"/>
            <w:gridSpan w:val="2"/>
          </w:tcPr>
          <w:p w14:paraId="554D743A" w14:textId="77777777" w:rsidR="00E00ACF" w:rsidRPr="00AB7182" w:rsidRDefault="00E00ACF" w:rsidP="001513C6">
            <w:pPr>
              <w:pStyle w:val="TAH"/>
            </w:pPr>
            <w:r w:rsidRPr="00AB7182">
              <w:t>Supported</w:t>
            </w:r>
          </w:p>
          <w:p w14:paraId="1770C1F2" w14:textId="77777777" w:rsidR="00E00ACF" w:rsidRPr="00AB7182" w:rsidRDefault="00E00ACF" w:rsidP="001513C6">
            <w:pPr>
              <w:pStyle w:val="TAH"/>
            </w:pPr>
            <w:r w:rsidRPr="00AB7182">
              <w:t>Values:</w:t>
            </w:r>
          </w:p>
        </w:tc>
        <w:tc>
          <w:tcPr>
            <w:tcW w:w="2407" w:type="dxa"/>
          </w:tcPr>
          <w:p w14:paraId="5BCD1177" w14:textId="77777777" w:rsidR="00E00ACF" w:rsidRPr="00AB7182" w:rsidRDefault="00E00ACF" w:rsidP="001513C6">
            <w:pPr>
              <w:pStyle w:val="TAH"/>
            </w:pPr>
            <w:r w:rsidRPr="00AB7182">
              <w:t>Duration Provisioned Value:</w:t>
            </w:r>
          </w:p>
        </w:tc>
      </w:tr>
      <w:tr w:rsidR="00E00ACF" w:rsidRPr="00AB7182" w14:paraId="71AA5D9B" w14:textId="77777777">
        <w:trPr>
          <w:cantSplit/>
        </w:trPr>
        <w:tc>
          <w:tcPr>
            <w:tcW w:w="1744" w:type="dxa"/>
            <w:vMerge/>
          </w:tcPr>
          <w:p w14:paraId="2FC941A8" w14:textId="77777777" w:rsidR="00E00ACF" w:rsidRPr="00AB7182" w:rsidRDefault="00E00ACF" w:rsidP="001513C6">
            <w:pPr>
              <w:pStyle w:val="enumlev2"/>
              <w:ind w:left="0" w:firstLine="34"/>
              <w:rPr>
                <w:b/>
                <w:bCs/>
              </w:rPr>
            </w:pPr>
          </w:p>
        </w:tc>
        <w:tc>
          <w:tcPr>
            <w:tcW w:w="1851" w:type="dxa"/>
          </w:tcPr>
          <w:p w14:paraId="56E889A5" w14:textId="77777777" w:rsidR="00E00ACF" w:rsidRPr="00AB7182" w:rsidRDefault="00E00ACF" w:rsidP="001513C6">
            <w:pPr>
              <w:pStyle w:val="TAC"/>
              <w:rPr>
                <w:b/>
                <w:bCs/>
              </w:rPr>
            </w:pPr>
            <w:r w:rsidRPr="00AB7182">
              <w:t xml:space="preserve">Tone Direction (btd, 0x0001) </w:t>
            </w:r>
          </w:p>
        </w:tc>
        <w:tc>
          <w:tcPr>
            <w:tcW w:w="1961" w:type="dxa"/>
          </w:tcPr>
          <w:p w14:paraId="31F560F3" w14:textId="77777777" w:rsidR="00E00ACF" w:rsidRPr="00AB7182" w:rsidRDefault="00E00ACF" w:rsidP="001513C6">
            <w:pPr>
              <w:pStyle w:val="TAC"/>
              <w:rPr>
                <w:b/>
                <w:bCs/>
              </w:rPr>
            </w:pPr>
            <w:r w:rsidRPr="00AB7182">
              <w:t>M</w:t>
            </w:r>
          </w:p>
        </w:tc>
        <w:tc>
          <w:tcPr>
            <w:tcW w:w="1926" w:type="dxa"/>
            <w:gridSpan w:val="2"/>
          </w:tcPr>
          <w:p w14:paraId="2D95143C" w14:textId="77777777" w:rsidR="00E00ACF" w:rsidRPr="00AB7182" w:rsidRDefault="00E00ACF" w:rsidP="001513C6">
            <w:pPr>
              <w:pStyle w:val="TAC"/>
            </w:pPr>
            <w:r w:rsidRPr="00AB7182">
              <w:t xml:space="preserve">Internal / External </w:t>
            </w:r>
          </w:p>
        </w:tc>
        <w:tc>
          <w:tcPr>
            <w:tcW w:w="2407" w:type="dxa"/>
          </w:tcPr>
          <w:p w14:paraId="4B35FFFD" w14:textId="77777777" w:rsidR="00E00ACF" w:rsidRPr="00AB7182" w:rsidRDefault="009E207E" w:rsidP="001513C6">
            <w:pPr>
              <w:pStyle w:val="TAC"/>
              <w:rPr>
                <w:b/>
                <w:bCs/>
              </w:rPr>
            </w:pPr>
            <w:r w:rsidRPr="00AB7182">
              <w:t>Default=External</w:t>
            </w:r>
          </w:p>
        </w:tc>
      </w:tr>
      <w:tr w:rsidR="00E00ACF" w:rsidRPr="00AB7182" w14:paraId="5156322B" w14:textId="77777777">
        <w:trPr>
          <w:cantSplit/>
        </w:trPr>
        <w:tc>
          <w:tcPr>
            <w:tcW w:w="1744" w:type="dxa"/>
          </w:tcPr>
          <w:p w14:paraId="2FD5F533" w14:textId="77777777" w:rsidR="00E00ACF" w:rsidRPr="00AB7182" w:rsidRDefault="00E00ACF" w:rsidP="001513C6">
            <w:pPr>
              <w:pStyle w:val="TAH"/>
            </w:pPr>
            <w:r w:rsidRPr="00AB7182">
              <w:t>Events</w:t>
            </w:r>
          </w:p>
        </w:tc>
        <w:tc>
          <w:tcPr>
            <w:tcW w:w="1851" w:type="dxa"/>
          </w:tcPr>
          <w:p w14:paraId="3E2C82F7" w14:textId="77777777" w:rsidR="00E00ACF" w:rsidRPr="00AB7182" w:rsidRDefault="00E00ACF" w:rsidP="001513C6">
            <w:pPr>
              <w:pStyle w:val="TAH"/>
            </w:pPr>
            <w:r w:rsidRPr="00AB7182">
              <w:t>Mandatory/</w:t>
            </w:r>
          </w:p>
          <w:p w14:paraId="4CA9049D" w14:textId="77777777" w:rsidR="00E00ACF" w:rsidRPr="00AB7182" w:rsidRDefault="00E00ACF" w:rsidP="001513C6">
            <w:pPr>
              <w:pStyle w:val="TAH"/>
            </w:pPr>
            <w:r w:rsidRPr="00AB7182">
              <w:t>Optional</w:t>
            </w:r>
          </w:p>
        </w:tc>
        <w:tc>
          <w:tcPr>
            <w:tcW w:w="6294" w:type="dxa"/>
            <w:gridSpan w:val="4"/>
          </w:tcPr>
          <w:p w14:paraId="0B22CE6F" w14:textId="77777777" w:rsidR="00E00ACF" w:rsidRPr="00AB7182" w:rsidRDefault="00E00ACF" w:rsidP="001513C6">
            <w:pPr>
              <w:pStyle w:val="TAH"/>
            </w:pPr>
            <w:r w:rsidRPr="00AB7182">
              <w:t>Used in command:</w:t>
            </w:r>
          </w:p>
        </w:tc>
      </w:tr>
      <w:tr w:rsidR="00E00ACF" w:rsidRPr="00AB7182" w14:paraId="7EDACE2A" w14:textId="77777777">
        <w:trPr>
          <w:cantSplit/>
        </w:trPr>
        <w:tc>
          <w:tcPr>
            <w:tcW w:w="1744" w:type="dxa"/>
            <w:vMerge w:val="restart"/>
          </w:tcPr>
          <w:p w14:paraId="72CF7E26" w14:textId="77777777" w:rsidR="00E00ACF" w:rsidRPr="00AB7182" w:rsidRDefault="00E00ACF" w:rsidP="001513C6">
            <w:pPr>
              <w:pStyle w:val="TAC"/>
              <w:rPr>
                <w:b/>
                <w:bCs/>
              </w:rPr>
            </w:pPr>
            <w:r w:rsidRPr="00AB7182">
              <w:t>None</w:t>
            </w:r>
          </w:p>
        </w:tc>
        <w:tc>
          <w:tcPr>
            <w:tcW w:w="1851" w:type="dxa"/>
          </w:tcPr>
          <w:p w14:paraId="1D27728A" w14:textId="77777777" w:rsidR="00E00ACF" w:rsidRPr="00AB7182" w:rsidRDefault="00E00ACF" w:rsidP="001513C6">
            <w:pPr>
              <w:pStyle w:val="TAC"/>
              <w:rPr>
                <w:b/>
                <w:bCs/>
              </w:rPr>
            </w:pPr>
            <w:r w:rsidRPr="00AB7182">
              <w:t>-</w:t>
            </w:r>
          </w:p>
        </w:tc>
        <w:tc>
          <w:tcPr>
            <w:tcW w:w="6294" w:type="dxa"/>
            <w:gridSpan w:val="4"/>
          </w:tcPr>
          <w:p w14:paraId="0D61DFFE" w14:textId="77777777" w:rsidR="00E00ACF" w:rsidRPr="00AB7182" w:rsidRDefault="00E00ACF" w:rsidP="001513C6">
            <w:pPr>
              <w:pStyle w:val="TAC"/>
              <w:rPr>
                <w:b/>
                <w:bCs/>
              </w:rPr>
            </w:pPr>
            <w:r w:rsidRPr="00AB7182">
              <w:t>-</w:t>
            </w:r>
          </w:p>
        </w:tc>
      </w:tr>
      <w:tr w:rsidR="00E00ACF" w:rsidRPr="00AB7182" w14:paraId="0EDBC0D3" w14:textId="77777777">
        <w:trPr>
          <w:cantSplit/>
        </w:trPr>
        <w:tc>
          <w:tcPr>
            <w:tcW w:w="1744" w:type="dxa"/>
            <w:vMerge/>
          </w:tcPr>
          <w:p w14:paraId="2B24189F" w14:textId="77777777" w:rsidR="00E00ACF" w:rsidRPr="00AB7182" w:rsidRDefault="00E00ACF" w:rsidP="001513C6">
            <w:pPr>
              <w:pStyle w:val="enumlev2"/>
              <w:ind w:left="0" w:firstLine="34"/>
              <w:rPr>
                <w:b/>
                <w:bCs/>
              </w:rPr>
            </w:pPr>
          </w:p>
        </w:tc>
        <w:tc>
          <w:tcPr>
            <w:tcW w:w="1851" w:type="dxa"/>
          </w:tcPr>
          <w:p w14:paraId="22D14CE0" w14:textId="77777777" w:rsidR="00E00ACF" w:rsidRPr="00AB7182" w:rsidRDefault="00E00ACF" w:rsidP="001513C6">
            <w:pPr>
              <w:pStyle w:val="TAH"/>
            </w:pPr>
            <w:r w:rsidRPr="00AB7182">
              <w:t>Event</w:t>
            </w:r>
          </w:p>
          <w:p w14:paraId="527F014B" w14:textId="77777777" w:rsidR="00E00ACF" w:rsidRPr="00AB7182" w:rsidRDefault="00E00ACF" w:rsidP="001513C6">
            <w:pPr>
              <w:pStyle w:val="TAH"/>
            </w:pPr>
            <w:r w:rsidRPr="00AB7182">
              <w:t>Parameters</w:t>
            </w:r>
          </w:p>
        </w:tc>
        <w:tc>
          <w:tcPr>
            <w:tcW w:w="1961" w:type="dxa"/>
          </w:tcPr>
          <w:p w14:paraId="6D6184DE" w14:textId="77777777" w:rsidR="00E00ACF" w:rsidRPr="00AB7182" w:rsidRDefault="00E00ACF" w:rsidP="001513C6">
            <w:pPr>
              <w:pStyle w:val="TAH"/>
            </w:pPr>
            <w:r w:rsidRPr="00AB7182">
              <w:t>Mandatory/</w:t>
            </w:r>
          </w:p>
          <w:p w14:paraId="513324B2" w14:textId="77777777" w:rsidR="00E00ACF" w:rsidRPr="00AB7182" w:rsidRDefault="00E00ACF" w:rsidP="001513C6">
            <w:pPr>
              <w:pStyle w:val="TAH"/>
            </w:pPr>
            <w:r w:rsidRPr="00AB7182">
              <w:t>Optional</w:t>
            </w:r>
          </w:p>
        </w:tc>
        <w:tc>
          <w:tcPr>
            <w:tcW w:w="1926" w:type="dxa"/>
            <w:gridSpan w:val="2"/>
          </w:tcPr>
          <w:p w14:paraId="321397CF" w14:textId="77777777" w:rsidR="00E00ACF" w:rsidRPr="00AB7182" w:rsidRDefault="00E00ACF" w:rsidP="001513C6">
            <w:pPr>
              <w:pStyle w:val="TAH"/>
            </w:pPr>
            <w:r w:rsidRPr="00AB7182">
              <w:t>Supported</w:t>
            </w:r>
          </w:p>
          <w:p w14:paraId="34B39D31" w14:textId="77777777" w:rsidR="00E00ACF" w:rsidRPr="00AB7182" w:rsidRDefault="00E00ACF" w:rsidP="001513C6">
            <w:pPr>
              <w:pStyle w:val="TAH"/>
            </w:pPr>
            <w:r w:rsidRPr="00AB7182">
              <w:t>Values:</w:t>
            </w:r>
          </w:p>
        </w:tc>
        <w:tc>
          <w:tcPr>
            <w:tcW w:w="2407" w:type="dxa"/>
          </w:tcPr>
          <w:p w14:paraId="69A23518" w14:textId="77777777" w:rsidR="00E00ACF" w:rsidRPr="00AB7182" w:rsidRDefault="00E00ACF" w:rsidP="001513C6">
            <w:pPr>
              <w:pStyle w:val="TAH"/>
            </w:pPr>
            <w:r w:rsidRPr="00AB7182">
              <w:t>Provisioned Value:</w:t>
            </w:r>
          </w:p>
        </w:tc>
      </w:tr>
      <w:tr w:rsidR="00E00ACF" w:rsidRPr="00AB7182" w14:paraId="77CF9C8C" w14:textId="77777777">
        <w:trPr>
          <w:cantSplit/>
        </w:trPr>
        <w:tc>
          <w:tcPr>
            <w:tcW w:w="1744" w:type="dxa"/>
            <w:vMerge/>
          </w:tcPr>
          <w:p w14:paraId="1F810FBC" w14:textId="77777777" w:rsidR="00E00ACF" w:rsidRPr="00AB7182" w:rsidRDefault="00E00ACF" w:rsidP="001513C6">
            <w:pPr>
              <w:pStyle w:val="enumlev2"/>
              <w:ind w:left="0" w:firstLine="34"/>
              <w:rPr>
                <w:b/>
                <w:bCs/>
              </w:rPr>
            </w:pPr>
          </w:p>
        </w:tc>
        <w:tc>
          <w:tcPr>
            <w:tcW w:w="1851" w:type="dxa"/>
          </w:tcPr>
          <w:p w14:paraId="354551CD" w14:textId="77777777" w:rsidR="00E00ACF" w:rsidRPr="00AB7182" w:rsidRDefault="00E00ACF" w:rsidP="001513C6">
            <w:pPr>
              <w:pStyle w:val="TAC"/>
              <w:rPr>
                <w:b/>
                <w:bCs/>
              </w:rPr>
            </w:pPr>
            <w:r w:rsidRPr="00AB7182">
              <w:t>-</w:t>
            </w:r>
          </w:p>
        </w:tc>
        <w:tc>
          <w:tcPr>
            <w:tcW w:w="1961" w:type="dxa"/>
          </w:tcPr>
          <w:p w14:paraId="3F5FE948" w14:textId="77777777" w:rsidR="00E00ACF" w:rsidRPr="00AB7182" w:rsidRDefault="00E00ACF" w:rsidP="001513C6">
            <w:pPr>
              <w:pStyle w:val="TAC"/>
              <w:rPr>
                <w:b/>
                <w:bCs/>
              </w:rPr>
            </w:pPr>
            <w:r w:rsidRPr="00AB7182">
              <w:t>-</w:t>
            </w:r>
          </w:p>
        </w:tc>
        <w:tc>
          <w:tcPr>
            <w:tcW w:w="1926" w:type="dxa"/>
            <w:gridSpan w:val="2"/>
          </w:tcPr>
          <w:p w14:paraId="5D8557C1" w14:textId="77777777" w:rsidR="00E00ACF" w:rsidRPr="00AB7182" w:rsidRDefault="00E00ACF" w:rsidP="001513C6">
            <w:pPr>
              <w:pStyle w:val="TAC"/>
            </w:pPr>
            <w:r w:rsidRPr="00AB7182">
              <w:t>-</w:t>
            </w:r>
          </w:p>
        </w:tc>
        <w:tc>
          <w:tcPr>
            <w:tcW w:w="2407" w:type="dxa"/>
          </w:tcPr>
          <w:p w14:paraId="5F8476D4" w14:textId="77777777" w:rsidR="00E00ACF" w:rsidRPr="00AB7182" w:rsidRDefault="00E00ACF" w:rsidP="001513C6">
            <w:pPr>
              <w:pStyle w:val="TAC"/>
              <w:rPr>
                <w:b/>
                <w:bCs/>
              </w:rPr>
            </w:pPr>
            <w:r w:rsidRPr="00AB7182">
              <w:t>-</w:t>
            </w:r>
          </w:p>
        </w:tc>
      </w:tr>
      <w:tr w:rsidR="00E00ACF" w:rsidRPr="00AB7182" w14:paraId="2B8C9DCA" w14:textId="77777777">
        <w:trPr>
          <w:cantSplit/>
        </w:trPr>
        <w:tc>
          <w:tcPr>
            <w:tcW w:w="1744" w:type="dxa"/>
            <w:vMerge/>
          </w:tcPr>
          <w:p w14:paraId="72B59886" w14:textId="77777777" w:rsidR="00E00ACF" w:rsidRPr="00AB7182" w:rsidRDefault="00E00ACF" w:rsidP="001513C6">
            <w:pPr>
              <w:pStyle w:val="enumlev2"/>
              <w:ind w:left="0" w:firstLine="34"/>
              <w:rPr>
                <w:b/>
                <w:bCs/>
              </w:rPr>
            </w:pPr>
          </w:p>
        </w:tc>
        <w:tc>
          <w:tcPr>
            <w:tcW w:w="1851" w:type="dxa"/>
          </w:tcPr>
          <w:p w14:paraId="3BA93BA6" w14:textId="77777777" w:rsidR="00E00ACF" w:rsidRPr="00AB7182" w:rsidRDefault="00E00ACF" w:rsidP="001513C6">
            <w:pPr>
              <w:pStyle w:val="TAH"/>
            </w:pPr>
            <w:r w:rsidRPr="00AB7182">
              <w:t>ObservedEvent</w:t>
            </w:r>
          </w:p>
          <w:p w14:paraId="66622997" w14:textId="77777777" w:rsidR="00E00ACF" w:rsidRPr="00AB7182" w:rsidRDefault="00E00ACF" w:rsidP="001513C6">
            <w:pPr>
              <w:pStyle w:val="TAH"/>
            </w:pPr>
            <w:r w:rsidRPr="00AB7182">
              <w:t>Parameters</w:t>
            </w:r>
          </w:p>
        </w:tc>
        <w:tc>
          <w:tcPr>
            <w:tcW w:w="1961" w:type="dxa"/>
          </w:tcPr>
          <w:p w14:paraId="5EE28156" w14:textId="77777777" w:rsidR="00E00ACF" w:rsidRPr="00AB7182" w:rsidRDefault="00E00ACF" w:rsidP="001513C6">
            <w:pPr>
              <w:pStyle w:val="TAH"/>
            </w:pPr>
            <w:r w:rsidRPr="00AB7182">
              <w:t>Mandatory/</w:t>
            </w:r>
          </w:p>
          <w:p w14:paraId="3288A745" w14:textId="77777777" w:rsidR="00E00ACF" w:rsidRPr="00AB7182" w:rsidRDefault="00E00ACF" w:rsidP="001513C6">
            <w:pPr>
              <w:pStyle w:val="TAH"/>
            </w:pPr>
            <w:r w:rsidRPr="00AB7182">
              <w:t>Optional</w:t>
            </w:r>
          </w:p>
        </w:tc>
        <w:tc>
          <w:tcPr>
            <w:tcW w:w="1926" w:type="dxa"/>
            <w:gridSpan w:val="2"/>
          </w:tcPr>
          <w:p w14:paraId="3F85D28A" w14:textId="77777777" w:rsidR="00E00ACF" w:rsidRPr="00AB7182" w:rsidRDefault="00E00ACF" w:rsidP="001513C6">
            <w:pPr>
              <w:pStyle w:val="TAH"/>
            </w:pPr>
            <w:r w:rsidRPr="00AB7182">
              <w:t>Supported</w:t>
            </w:r>
          </w:p>
          <w:p w14:paraId="0BEAD51F" w14:textId="77777777" w:rsidR="00E00ACF" w:rsidRPr="00AB7182" w:rsidRDefault="00E00ACF" w:rsidP="001513C6">
            <w:pPr>
              <w:pStyle w:val="TAH"/>
            </w:pPr>
            <w:r w:rsidRPr="00AB7182">
              <w:t>Values:</w:t>
            </w:r>
          </w:p>
        </w:tc>
        <w:tc>
          <w:tcPr>
            <w:tcW w:w="2407" w:type="dxa"/>
          </w:tcPr>
          <w:p w14:paraId="4AFEC9B2" w14:textId="77777777" w:rsidR="00E00ACF" w:rsidRPr="00AB7182" w:rsidRDefault="00E00ACF" w:rsidP="001513C6">
            <w:pPr>
              <w:pStyle w:val="TAH"/>
            </w:pPr>
            <w:r w:rsidRPr="00AB7182">
              <w:t>Provisioned Value:</w:t>
            </w:r>
          </w:p>
        </w:tc>
      </w:tr>
      <w:tr w:rsidR="00E00ACF" w:rsidRPr="00AB7182" w14:paraId="33B19D88" w14:textId="77777777">
        <w:trPr>
          <w:cantSplit/>
        </w:trPr>
        <w:tc>
          <w:tcPr>
            <w:tcW w:w="1744" w:type="dxa"/>
            <w:vMerge/>
          </w:tcPr>
          <w:p w14:paraId="4C8E05FB" w14:textId="77777777" w:rsidR="00E00ACF" w:rsidRPr="00AB7182" w:rsidRDefault="00E00ACF" w:rsidP="001513C6">
            <w:pPr>
              <w:pStyle w:val="enumlev2"/>
              <w:ind w:left="0" w:firstLine="34"/>
              <w:rPr>
                <w:b/>
                <w:bCs/>
              </w:rPr>
            </w:pPr>
          </w:p>
        </w:tc>
        <w:tc>
          <w:tcPr>
            <w:tcW w:w="1851" w:type="dxa"/>
          </w:tcPr>
          <w:p w14:paraId="7F883F7A" w14:textId="77777777" w:rsidR="00E00ACF" w:rsidRPr="00AB7182" w:rsidRDefault="00E00ACF" w:rsidP="001513C6">
            <w:pPr>
              <w:pStyle w:val="TAC"/>
            </w:pPr>
            <w:r w:rsidRPr="00AB7182">
              <w:t>-</w:t>
            </w:r>
          </w:p>
        </w:tc>
        <w:tc>
          <w:tcPr>
            <w:tcW w:w="1961" w:type="dxa"/>
          </w:tcPr>
          <w:p w14:paraId="28F82E99" w14:textId="77777777" w:rsidR="00E00ACF" w:rsidRPr="00AB7182" w:rsidRDefault="00E00ACF" w:rsidP="001513C6">
            <w:pPr>
              <w:pStyle w:val="TAC"/>
            </w:pPr>
            <w:r w:rsidRPr="00AB7182">
              <w:t>-</w:t>
            </w:r>
          </w:p>
        </w:tc>
        <w:tc>
          <w:tcPr>
            <w:tcW w:w="1926" w:type="dxa"/>
            <w:gridSpan w:val="2"/>
          </w:tcPr>
          <w:p w14:paraId="5420600C" w14:textId="77777777" w:rsidR="00E00ACF" w:rsidRPr="00AB7182" w:rsidRDefault="00E00ACF" w:rsidP="001513C6">
            <w:pPr>
              <w:pStyle w:val="TAC"/>
            </w:pPr>
            <w:r w:rsidRPr="00AB7182">
              <w:t>-</w:t>
            </w:r>
          </w:p>
        </w:tc>
        <w:tc>
          <w:tcPr>
            <w:tcW w:w="2407" w:type="dxa"/>
          </w:tcPr>
          <w:p w14:paraId="79119C99" w14:textId="77777777" w:rsidR="00E00ACF" w:rsidRPr="00AB7182" w:rsidRDefault="00E00ACF" w:rsidP="001513C6">
            <w:pPr>
              <w:pStyle w:val="TAC"/>
            </w:pPr>
            <w:r w:rsidRPr="00AB7182">
              <w:t>-</w:t>
            </w:r>
          </w:p>
        </w:tc>
      </w:tr>
      <w:tr w:rsidR="00E00ACF" w:rsidRPr="00AB7182" w14:paraId="68FF2780" w14:textId="77777777">
        <w:trPr>
          <w:cantSplit/>
        </w:trPr>
        <w:tc>
          <w:tcPr>
            <w:tcW w:w="1744" w:type="dxa"/>
          </w:tcPr>
          <w:p w14:paraId="3FF53F4D" w14:textId="77777777" w:rsidR="00E00ACF" w:rsidRPr="00AB7182" w:rsidRDefault="00E00ACF" w:rsidP="001513C6">
            <w:pPr>
              <w:pStyle w:val="TAH"/>
            </w:pPr>
            <w:r w:rsidRPr="00AB7182">
              <w:lastRenderedPageBreak/>
              <w:t>Statistics</w:t>
            </w:r>
          </w:p>
        </w:tc>
        <w:tc>
          <w:tcPr>
            <w:tcW w:w="1851" w:type="dxa"/>
          </w:tcPr>
          <w:p w14:paraId="3E8A3F18" w14:textId="77777777" w:rsidR="00E00ACF" w:rsidRPr="00AB7182" w:rsidRDefault="00E00ACF" w:rsidP="001513C6">
            <w:pPr>
              <w:pStyle w:val="TAH"/>
            </w:pPr>
            <w:r w:rsidRPr="00AB7182">
              <w:t>Mandatory/</w:t>
            </w:r>
          </w:p>
          <w:p w14:paraId="58A3588E" w14:textId="77777777" w:rsidR="00E00ACF" w:rsidRPr="00AB7182" w:rsidRDefault="00E00ACF" w:rsidP="001513C6">
            <w:pPr>
              <w:pStyle w:val="TAH"/>
            </w:pPr>
            <w:r w:rsidRPr="00AB7182">
              <w:t>Optional</w:t>
            </w:r>
          </w:p>
        </w:tc>
        <w:tc>
          <w:tcPr>
            <w:tcW w:w="2861" w:type="dxa"/>
            <w:gridSpan w:val="2"/>
          </w:tcPr>
          <w:p w14:paraId="0D891B74" w14:textId="77777777" w:rsidR="00E00ACF" w:rsidRPr="00AB7182" w:rsidRDefault="00E00ACF" w:rsidP="001513C6">
            <w:pPr>
              <w:pStyle w:val="TAH"/>
            </w:pPr>
            <w:r w:rsidRPr="00AB7182">
              <w:t>Used in command:</w:t>
            </w:r>
          </w:p>
        </w:tc>
        <w:tc>
          <w:tcPr>
            <w:tcW w:w="3433" w:type="dxa"/>
            <w:gridSpan w:val="2"/>
          </w:tcPr>
          <w:p w14:paraId="5FEED8C7" w14:textId="77777777" w:rsidR="00E00ACF" w:rsidRPr="00AB7182" w:rsidRDefault="00E00ACF" w:rsidP="001513C6">
            <w:pPr>
              <w:pStyle w:val="TAH"/>
            </w:pPr>
            <w:r w:rsidRPr="00AB7182">
              <w:t>Supported Values:</w:t>
            </w:r>
          </w:p>
        </w:tc>
      </w:tr>
      <w:tr w:rsidR="00E00ACF" w:rsidRPr="00AB7182" w14:paraId="5B2F2345" w14:textId="77777777">
        <w:trPr>
          <w:cantSplit/>
        </w:trPr>
        <w:tc>
          <w:tcPr>
            <w:tcW w:w="1744" w:type="dxa"/>
          </w:tcPr>
          <w:p w14:paraId="1F9B5835" w14:textId="77777777" w:rsidR="00E00ACF" w:rsidRPr="00AB7182" w:rsidRDefault="00E00ACF" w:rsidP="001513C6">
            <w:pPr>
              <w:pStyle w:val="TAC"/>
            </w:pPr>
            <w:r w:rsidRPr="00AB7182">
              <w:t>None</w:t>
            </w:r>
          </w:p>
        </w:tc>
        <w:tc>
          <w:tcPr>
            <w:tcW w:w="1851" w:type="dxa"/>
          </w:tcPr>
          <w:p w14:paraId="2593A2A7" w14:textId="77777777" w:rsidR="00E00ACF" w:rsidRPr="00AB7182" w:rsidRDefault="00E00ACF" w:rsidP="001513C6">
            <w:pPr>
              <w:pStyle w:val="TAC"/>
            </w:pPr>
            <w:r w:rsidRPr="00AB7182">
              <w:t>-</w:t>
            </w:r>
          </w:p>
        </w:tc>
        <w:tc>
          <w:tcPr>
            <w:tcW w:w="2861" w:type="dxa"/>
            <w:gridSpan w:val="2"/>
          </w:tcPr>
          <w:p w14:paraId="2BD39964" w14:textId="77777777" w:rsidR="00E00ACF" w:rsidRPr="00AB7182" w:rsidRDefault="00E00ACF" w:rsidP="001513C6">
            <w:pPr>
              <w:pStyle w:val="TAC"/>
            </w:pPr>
            <w:r w:rsidRPr="00AB7182">
              <w:t>-</w:t>
            </w:r>
          </w:p>
        </w:tc>
        <w:tc>
          <w:tcPr>
            <w:tcW w:w="3433" w:type="dxa"/>
            <w:gridSpan w:val="2"/>
          </w:tcPr>
          <w:p w14:paraId="6FB0580F" w14:textId="77777777" w:rsidR="00E00ACF" w:rsidRPr="00AB7182" w:rsidRDefault="00E00ACF" w:rsidP="001513C6">
            <w:pPr>
              <w:pStyle w:val="TAC"/>
            </w:pPr>
            <w:r w:rsidRPr="00AB7182">
              <w:t>-</w:t>
            </w:r>
          </w:p>
        </w:tc>
      </w:tr>
      <w:tr w:rsidR="00E00ACF" w:rsidRPr="00AB7182" w14:paraId="2169FC9A" w14:textId="77777777">
        <w:trPr>
          <w:cantSplit/>
        </w:trPr>
        <w:tc>
          <w:tcPr>
            <w:tcW w:w="1744" w:type="dxa"/>
          </w:tcPr>
          <w:p w14:paraId="3A68F698" w14:textId="77777777" w:rsidR="00E00ACF" w:rsidRPr="00AB7182" w:rsidRDefault="00E00ACF" w:rsidP="001513C6">
            <w:pPr>
              <w:pStyle w:val="TAH"/>
            </w:pPr>
            <w:r w:rsidRPr="00AB7182">
              <w:t>Error Codes</w:t>
            </w:r>
          </w:p>
        </w:tc>
        <w:tc>
          <w:tcPr>
            <w:tcW w:w="8145" w:type="dxa"/>
            <w:gridSpan w:val="5"/>
          </w:tcPr>
          <w:p w14:paraId="67C8E79A" w14:textId="77777777" w:rsidR="00E00ACF" w:rsidRPr="00AB7182" w:rsidRDefault="00E00ACF" w:rsidP="001513C6">
            <w:pPr>
              <w:pStyle w:val="TAH"/>
            </w:pPr>
            <w:r w:rsidRPr="00AB7182">
              <w:t>Mandatory/ Optional</w:t>
            </w:r>
          </w:p>
        </w:tc>
      </w:tr>
      <w:tr w:rsidR="00E00ACF" w:rsidRPr="00AB7182" w14:paraId="70C44085" w14:textId="77777777">
        <w:trPr>
          <w:cantSplit/>
        </w:trPr>
        <w:tc>
          <w:tcPr>
            <w:tcW w:w="1744" w:type="dxa"/>
          </w:tcPr>
          <w:p w14:paraId="7A0C6ADF" w14:textId="77777777" w:rsidR="00E00ACF" w:rsidRPr="00AB7182" w:rsidRDefault="00E00ACF" w:rsidP="001513C6">
            <w:pPr>
              <w:pStyle w:val="TAC"/>
            </w:pPr>
            <w:r w:rsidRPr="00AB7182">
              <w:t>None</w:t>
            </w:r>
          </w:p>
        </w:tc>
        <w:tc>
          <w:tcPr>
            <w:tcW w:w="8145" w:type="dxa"/>
            <w:gridSpan w:val="5"/>
          </w:tcPr>
          <w:p w14:paraId="496CDF6D" w14:textId="77777777" w:rsidR="00E00ACF" w:rsidRPr="00AB7182" w:rsidRDefault="00E00ACF" w:rsidP="001513C6">
            <w:pPr>
              <w:pStyle w:val="TAC"/>
            </w:pPr>
            <w:r w:rsidRPr="00AB7182">
              <w:t>-</w:t>
            </w:r>
          </w:p>
        </w:tc>
      </w:tr>
    </w:tbl>
    <w:p w14:paraId="33EC2C0C" w14:textId="77777777" w:rsidR="00E00ACF" w:rsidRPr="00AB7182" w:rsidRDefault="00E00ACF" w:rsidP="00E00ACF">
      <w:pPr>
        <w:pStyle w:val="NF"/>
      </w:pPr>
    </w:p>
    <w:p w14:paraId="06629A69" w14:textId="77777777" w:rsidR="009114E1" w:rsidRPr="00AB7182" w:rsidRDefault="009114E1" w:rsidP="006460F5">
      <w:pPr>
        <w:pStyle w:val="Heading2"/>
      </w:pPr>
      <w:bookmarkStart w:id="148" w:name="_Toc177668496"/>
      <w:r w:rsidRPr="00AB7182">
        <w:t>A.14.14</w:t>
      </w:r>
      <w:r w:rsidR="00E84531" w:rsidRPr="00AB7182">
        <w:tab/>
      </w:r>
      <w:r w:rsidRPr="00AB7182">
        <w:t>Basic Services Tones Generation Package</w:t>
      </w:r>
      <w:bookmarkEnd w:id="148"/>
    </w:p>
    <w:p w14:paraId="0FCA5DA7" w14:textId="77777777" w:rsidR="00E00ACF" w:rsidRPr="00AB7182" w:rsidRDefault="009114E1" w:rsidP="00E00ACF">
      <w:pPr>
        <w:pStyle w:val="TH"/>
      </w:pPr>
      <w:r w:rsidRPr="00AB7182">
        <w:t>Table A.14.14</w:t>
      </w:r>
      <w:r w:rsidR="009903F8" w:rsidRPr="00AB7182">
        <w:t>/1</w:t>
      </w:r>
      <w:r w:rsidRPr="00AB7182">
        <w:t>: Package Usage Information For Basic Services Tones Generation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77"/>
        <w:gridCol w:w="1771"/>
        <w:gridCol w:w="808"/>
        <w:gridCol w:w="921"/>
        <w:gridCol w:w="2199"/>
      </w:tblGrid>
      <w:tr w:rsidR="00E00ACF" w:rsidRPr="00AB7182" w14:paraId="327B272D" w14:textId="77777777">
        <w:trPr>
          <w:cantSplit/>
        </w:trPr>
        <w:tc>
          <w:tcPr>
            <w:tcW w:w="1744" w:type="dxa"/>
          </w:tcPr>
          <w:p w14:paraId="61778949" w14:textId="77777777" w:rsidR="00E00ACF" w:rsidRPr="00AB7182" w:rsidRDefault="00E00ACF" w:rsidP="001513C6">
            <w:pPr>
              <w:pStyle w:val="TAH"/>
            </w:pPr>
            <w:r w:rsidRPr="00AB7182">
              <w:t xml:space="preserve">Properties </w:t>
            </w:r>
          </w:p>
        </w:tc>
        <w:tc>
          <w:tcPr>
            <w:tcW w:w="1851" w:type="dxa"/>
          </w:tcPr>
          <w:p w14:paraId="41DAA982" w14:textId="77777777" w:rsidR="00E00ACF" w:rsidRPr="00AB7182" w:rsidRDefault="00E00ACF" w:rsidP="001513C6">
            <w:pPr>
              <w:pStyle w:val="TAH"/>
            </w:pPr>
            <w:r w:rsidRPr="00AB7182">
              <w:t>Mandatory/</w:t>
            </w:r>
          </w:p>
          <w:p w14:paraId="7CA5C0F5" w14:textId="77777777" w:rsidR="00E00ACF" w:rsidRPr="00AB7182" w:rsidRDefault="00E00ACF" w:rsidP="001513C6">
            <w:pPr>
              <w:pStyle w:val="TAH"/>
            </w:pPr>
            <w:r w:rsidRPr="00AB7182">
              <w:t>Optional</w:t>
            </w:r>
          </w:p>
        </w:tc>
        <w:tc>
          <w:tcPr>
            <w:tcW w:w="1961" w:type="dxa"/>
          </w:tcPr>
          <w:p w14:paraId="7DE863F2" w14:textId="77777777" w:rsidR="00E00ACF" w:rsidRPr="00AB7182" w:rsidRDefault="00E00ACF" w:rsidP="001513C6">
            <w:pPr>
              <w:pStyle w:val="TAH"/>
            </w:pPr>
            <w:r w:rsidRPr="00AB7182">
              <w:t>Used in command:</w:t>
            </w:r>
          </w:p>
        </w:tc>
        <w:tc>
          <w:tcPr>
            <w:tcW w:w="1926" w:type="dxa"/>
            <w:gridSpan w:val="2"/>
          </w:tcPr>
          <w:p w14:paraId="574F3F50" w14:textId="77777777" w:rsidR="00E00ACF" w:rsidRPr="00AB7182" w:rsidRDefault="00E00ACF" w:rsidP="001513C6">
            <w:pPr>
              <w:pStyle w:val="TAH"/>
            </w:pPr>
            <w:r w:rsidRPr="00AB7182">
              <w:t>Supported Values:</w:t>
            </w:r>
          </w:p>
        </w:tc>
        <w:tc>
          <w:tcPr>
            <w:tcW w:w="2407" w:type="dxa"/>
          </w:tcPr>
          <w:p w14:paraId="163CB868" w14:textId="77777777" w:rsidR="00E00ACF" w:rsidRPr="00AB7182" w:rsidRDefault="00E00ACF" w:rsidP="001513C6">
            <w:pPr>
              <w:pStyle w:val="TAH"/>
            </w:pPr>
            <w:r w:rsidRPr="00AB7182">
              <w:t>Provisioned Value:</w:t>
            </w:r>
          </w:p>
        </w:tc>
      </w:tr>
      <w:tr w:rsidR="00E00ACF" w:rsidRPr="00AB7182" w14:paraId="0302502F" w14:textId="77777777">
        <w:trPr>
          <w:cantSplit/>
        </w:trPr>
        <w:tc>
          <w:tcPr>
            <w:tcW w:w="1744" w:type="dxa"/>
          </w:tcPr>
          <w:p w14:paraId="399AC86F" w14:textId="77777777" w:rsidR="00E00ACF" w:rsidRPr="00AB7182" w:rsidRDefault="00E00ACF" w:rsidP="001513C6">
            <w:pPr>
              <w:pStyle w:val="TAC"/>
            </w:pPr>
            <w:r w:rsidRPr="00AB7182">
              <w:t>None</w:t>
            </w:r>
          </w:p>
        </w:tc>
        <w:tc>
          <w:tcPr>
            <w:tcW w:w="1851" w:type="dxa"/>
          </w:tcPr>
          <w:p w14:paraId="02081110" w14:textId="77777777" w:rsidR="00E00ACF" w:rsidRPr="00AB7182" w:rsidRDefault="00E00ACF" w:rsidP="001513C6">
            <w:pPr>
              <w:pStyle w:val="TAC"/>
            </w:pPr>
            <w:r w:rsidRPr="00AB7182">
              <w:t>-</w:t>
            </w:r>
          </w:p>
        </w:tc>
        <w:tc>
          <w:tcPr>
            <w:tcW w:w="1961" w:type="dxa"/>
          </w:tcPr>
          <w:p w14:paraId="0A8331E9" w14:textId="77777777" w:rsidR="00E00ACF" w:rsidRPr="00AB7182" w:rsidRDefault="009E207E" w:rsidP="001513C6">
            <w:pPr>
              <w:pStyle w:val="TAC"/>
            </w:pPr>
            <w:r w:rsidRPr="00AB7182">
              <w:t>-</w:t>
            </w:r>
          </w:p>
        </w:tc>
        <w:tc>
          <w:tcPr>
            <w:tcW w:w="1926" w:type="dxa"/>
            <w:gridSpan w:val="2"/>
          </w:tcPr>
          <w:p w14:paraId="661E79BB" w14:textId="77777777" w:rsidR="00E00ACF" w:rsidRPr="00AB7182" w:rsidRDefault="00E00ACF" w:rsidP="001513C6">
            <w:pPr>
              <w:pStyle w:val="TAC"/>
            </w:pPr>
            <w:r w:rsidRPr="00AB7182">
              <w:t>-</w:t>
            </w:r>
          </w:p>
        </w:tc>
        <w:tc>
          <w:tcPr>
            <w:tcW w:w="2407" w:type="dxa"/>
          </w:tcPr>
          <w:p w14:paraId="3A30F3B6" w14:textId="77777777" w:rsidR="00E00ACF" w:rsidRPr="00AB7182" w:rsidRDefault="00E00ACF" w:rsidP="001513C6">
            <w:pPr>
              <w:pStyle w:val="TAC"/>
            </w:pPr>
            <w:r w:rsidRPr="00AB7182">
              <w:t>-</w:t>
            </w:r>
          </w:p>
        </w:tc>
      </w:tr>
      <w:tr w:rsidR="00E00ACF" w:rsidRPr="00AB7182" w14:paraId="2D3E68AE" w14:textId="77777777">
        <w:trPr>
          <w:cantSplit/>
        </w:trPr>
        <w:tc>
          <w:tcPr>
            <w:tcW w:w="1744" w:type="dxa"/>
          </w:tcPr>
          <w:p w14:paraId="0ACABDFF" w14:textId="77777777" w:rsidR="00E00ACF" w:rsidRPr="00AB7182" w:rsidRDefault="00E00ACF" w:rsidP="001513C6">
            <w:pPr>
              <w:pStyle w:val="TAH"/>
            </w:pPr>
            <w:r w:rsidRPr="00AB7182">
              <w:t xml:space="preserve">Signals </w:t>
            </w:r>
          </w:p>
        </w:tc>
        <w:tc>
          <w:tcPr>
            <w:tcW w:w="1851" w:type="dxa"/>
          </w:tcPr>
          <w:p w14:paraId="1EE7857B" w14:textId="77777777" w:rsidR="00E00ACF" w:rsidRPr="00AB7182" w:rsidRDefault="00E00ACF" w:rsidP="001513C6">
            <w:pPr>
              <w:pStyle w:val="TAH"/>
            </w:pPr>
            <w:r w:rsidRPr="00AB7182">
              <w:t>Mandatory/</w:t>
            </w:r>
          </w:p>
          <w:p w14:paraId="32F87FBD" w14:textId="77777777" w:rsidR="00E00ACF" w:rsidRPr="00AB7182" w:rsidRDefault="00E00ACF" w:rsidP="001513C6">
            <w:pPr>
              <w:pStyle w:val="TAH"/>
            </w:pPr>
            <w:r w:rsidRPr="00AB7182">
              <w:t>Optional</w:t>
            </w:r>
          </w:p>
        </w:tc>
        <w:tc>
          <w:tcPr>
            <w:tcW w:w="3887" w:type="dxa"/>
            <w:gridSpan w:val="3"/>
          </w:tcPr>
          <w:p w14:paraId="02494BDF" w14:textId="77777777" w:rsidR="00E00ACF" w:rsidRPr="00AB7182" w:rsidRDefault="00E00ACF" w:rsidP="001513C6">
            <w:pPr>
              <w:pStyle w:val="TAH"/>
            </w:pPr>
            <w:r w:rsidRPr="00AB7182">
              <w:t>Used in command:</w:t>
            </w:r>
          </w:p>
        </w:tc>
        <w:tc>
          <w:tcPr>
            <w:tcW w:w="2407" w:type="dxa"/>
          </w:tcPr>
          <w:p w14:paraId="50F04972" w14:textId="77777777" w:rsidR="00E00ACF" w:rsidRPr="00AB7182" w:rsidRDefault="00E00ACF" w:rsidP="001513C6">
            <w:pPr>
              <w:pStyle w:val="TAH"/>
            </w:pPr>
            <w:r w:rsidRPr="00AB7182">
              <w:t>Duration Provisioned Value:</w:t>
            </w:r>
          </w:p>
        </w:tc>
      </w:tr>
      <w:tr w:rsidR="00E00ACF" w:rsidRPr="00AB7182" w14:paraId="5B0D6FCF" w14:textId="77777777">
        <w:trPr>
          <w:cantSplit/>
        </w:trPr>
        <w:tc>
          <w:tcPr>
            <w:tcW w:w="1744" w:type="dxa"/>
            <w:vMerge w:val="restart"/>
          </w:tcPr>
          <w:p w14:paraId="4E42AE3B" w14:textId="77777777" w:rsidR="00E00ACF" w:rsidRPr="00AB7182" w:rsidRDefault="00E00ACF" w:rsidP="001513C6">
            <w:pPr>
              <w:pStyle w:val="TAC"/>
            </w:pPr>
            <w:r w:rsidRPr="00AB7182">
              <w:t>Recall Dial Tone (srvtn/rdt,0x0025/0x004f)</w:t>
            </w:r>
          </w:p>
          <w:p w14:paraId="6F22F129" w14:textId="77777777" w:rsidR="00E00ACF" w:rsidRPr="00AB7182" w:rsidRDefault="00E00ACF" w:rsidP="001513C6">
            <w:pPr>
              <w:pStyle w:val="TAC"/>
            </w:pPr>
            <w:r w:rsidRPr="00AB7182">
              <w:t>Confirmation Tone (srvtn/conf,0x0025/0x0050)</w:t>
            </w:r>
          </w:p>
          <w:p w14:paraId="2A8AA908" w14:textId="77777777" w:rsidR="00E00ACF" w:rsidRPr="00AB7182" w:rsidRDefault="00E00ACF" w:rsidP="001513C6">
            <w:pPr>
              <w:pStyle w:val="TAC"/>
            </w:pPr>
            <w:r w:rsidRPr="00AB7182">
              <w:t>Held Tone (srvtn/ht,0x0025/0x0051)</w:t>
            </w:r>
          </w:p>
          <w:p w14:paraId="24836A8E" w14:textId="77777777" w:rsidR="00E00ACF" w:rsidRPr="00AB7182" w:rsidRDefault="00E00ACF" w:rsidP="001513C6">
            <w:pPr>
              <w:pStyle w:val="TAC"/>
            </w:pPr>
            <w:r w:rsidRPr="00AB7182">
              <w:t>Message Waiting Tone (srvtn/mwt,0x0025/0x0052)</w:t>
            </w:r>
          </w:p>
          <w:p w14:paraId="609B8A79" w14:textId="77777777" w:rsidR="00E00ACF" w:rsidRPr="00AB7182" w:rsidRDefault="00E00ACF" w:rsidP="001513C6">
            <w:pPr>
              <w:pStyle w:val="TAC"/>
              <w:rPr>
                <w:b/>
                <w:bCs/>
              </w:rPr>
            </w:pPr>
          </w:p>
        </w:tc>
        <w:tc>
          <w:tcPr>
            <w:tcW w:w="1851" w:type="dxa"/>
          </w:tcPr>
          <w:p w14:paraId="4A1C2956" w14:textId="77777777" w:rsidR="00E00ACF" w:rsidRPr="00AB7182" w:rsidRDefault="00E00ACF" w:rsidP="001513C6">
            <w:pPr>
              <w:pStyle w:val="TAC"/>
              <w:rPr>
                <w:b/>
                <w:bCs/>
              </w:rPr>
            </w:pPr>
            <w:r w:rsidRPr="00AB7182">
              <w:t>O</w:t>
            </w:r>
          </w:p>
        </w:tc>
        <w:tc>
          <w:tcPr>
            <w:tcW w:w="3887" w:type="dxa"/>
            <w:gridSpan w:val="3"/>
          </w:tcPr>
          <w:p w14:paraId="356A98DE"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55774135" w14:textId="77777777" w:rsidR="00E00ACF" w:rsidRPr="00AB7182" w:rsidRDefault="00E00ACF" w:rsidP="001513C6">
            <w:pPr>
              <w:pStyle w:val="TAC"/>
              <w:jc w:val="left"/>
              <w:rPr>
                <w:b/>
                <w:bCs/>
              </w:rPr>
            </w:pPr>
            <w:r w:rsidRPr="00AB7182">
              <w:t>Value</w:t>
            </w:r>
          </w:p>
        </w:tc>
      </w:tr>
      <w:tr w:rsidR="00E00ACF" w:rsidRPr="00AB7182" w14:paraId="6705F0B1" w14:textId="77777777">
        <w:trPr>
          <w:cantSplit/>
        </w:trPr>
        <w:tc>
          <w:tcPr>
            <w:tcW w:w="1744" w:type="dxa"/>
            <w:vMerge/>
          </w:tcPr>
          <w:p w14:paraId="2D874512" w14:textId="77777777" w:rsidR="00E00ACF" w:rsidRPr="00AB7182" w:rsidRDefault="00E00ACF" w:rsidP="001513C6">
            <w:pPr>
              <w:pStyle w:val="enumlev2"/>
              <w:ind w:left="0" w:firstLine="34"/>
              <w:rPr>
                <w:b/>
                <w:bCs/>
              </w:rPr>
            </w:pPr>
          </w:p>
        </w:tc>
        <w:tc>
          <w:tcPr>
            <w:tcW w:w="1851" w:type="dxa"/>
          </w:tcPr>
          <w:p w14:paraId="39719A75" w14:textId="77777777" w:rsidR="00E00ACF" w:rsidRPr="00AB7182" w:rsidRDefault="00E00ACF" w:rsidP="001513C6">
            <w:pPr>
              <w:pStyle w:val="TAH"/>
            </w:pPr>
            <w:r w:rsidRPr="00AB7182">
              <w:t>Signal Parameters</w:t>
            </w:r>
          </w:p>
        </w:tc>
        <w:tc>
          <w:tcPr>
            <w:tcW w:w="1961" w:type="dxa"/>
          </w:tcPr>
          <w:p w14:paraId="563F48F4" w14:textId="77777777" w:rsidR="00E00ACF" w:rsidRPr="00AB7182" w:rsidRDefault="00E00ACF" w:rsidP="001513C6">
            <w:pPr>
              <w:pStyle w:val="TAH"/>
            </w:pPr>
            <w:r w:rsidRPr="00AB7182">
              <w:t>Mandatory/</w:t>
            </w:r>
          </w:p>
          <w:p w14:paraId="54DE994C" w14:textId="77777777" w:rsidR="00E00ACF" w:rsidRPr="00AB7182" w:rsidRDefault="00E00ACF" w:rsidP="001513C6">
            <w:pPr>
              <w:pStyle w:val="TAH"/>
            </w:pPr>
            <w:r w:rsidRPr="00AB7182">
              <w:t>Optional</w:t>
            </w:r>
          </w:p>
        </w:tc>
        <w:tc>
          <w:tcPr>
            <w:tcW w:w="1926" w:type="dxa"/>
            <w:gridSpan w:val="2"/>
          </w:tcPr>
          <w:p w14:paraId="7AABDE95" w14:textId="77777777" w:rsidR="00E00ACF" w:rsidRPr="00AB7182" w:rsidRDefault="00E00ACF" w:rsidP="001513C6">
            <w:pPr>
              <w:pStyle w:val="TAH"/>
            </w:pPr>
            <w:r w:rsidRPr="00AB7182">
              <w:t>Supported</w:t>
            </w:r>
          </w:p>
          <w:p w14:paraId="2E870280" w14:textId="77777777" w:rsidR="00E00ACF" w:rsidRPr="00AB7182" w:rsidRDefault="00E00ACF" w:rsidP="001513C6">
            <w:pPr>
              <w:pStyle w:val="TAH"/>
            </w:pPr>
            <w:r w:rsidRPr="00AB7182">
              <w:t>Values:</w:t>
            </w:r>
          </w:p>
        </w:tc>
        <w:tc>
          <w:tcPr>
            <w:tcW w:w="2407" w:type="dxa"/>
          </w:tcPr>
          <w:p w14:paraId="0C77B275" w14:textId="77777777" w:rsidR="00E00ACF" w:rsidRPr="00AB7182" w:rsidRDefault="00E00ACF" w:rsidP="001513C6">
            <w:pPr>
              <w:pStyle w:val="TAH"/>
            </w:pPr>
            <w:r w:rsidRPr="00AB7182">
              <w:t>Duration Provisioned Value:</w:t>
            </w:r>
          </w:p>
        </w:tc>
      </w:tr>
      <w:tr w:rsidR="00E00ACF" w:rsidRPr="00AB7182" w14:paraId="4640C3D8" w14:textId="77777777">
        <w:trPr>
          <w:cantSplit/>
        </w:trPr>
        <w:tc>
          <w:tcPr>
            <w:tcW w:w="1744" w:type="dxa"/>
            <w:vMerge/>
          </w:tcPr>
          <w:p w14:paraId="69EFAD5C" w14:textId="77777777" w:rsidR="00E00ACF" w:rsidRPr="00AB7182" w:rsidRDefault="00E00ACF" w:rsidP="001513C6">
            <w:pPr>
              <w:pStyle w:val="enumlev2"/>
              <w:ind w:left="0" w:firstLine="34"/>
              <w:rPr>
                <w:b/>
                <w:bCs/>
              </w:rPr>
            </w:pPr>
          </w:p>
        </w:tc>
        <w:tc>
          <w:tcPr>
            <w:tcW w:w="1851" w:type="dxa"/>
          </w:tcPr>
          <w:p w14:paraId="2ADA9451" w14:textId="77777777" w:rsidR="00E00ACF" w:rsidRPr="00AB7182" w:rsidRDefault="00E00ACF" w:rsidP="001513C6">
            <w:pPr>
              <w:pStyle w:val="TAC"/>
              <w:rPr>
                <w:b/>
                <w:bCs/>
              </w:rPr>
            </w:pPr>
            <w:r w:rsidRPr="00AB7182">
              <w:t xml:space="preserve">Tone Direction (btd, 0x0001) </w:t>
            </w:r>
          </w:p>
        </w:tc>
        <w:tc>
          <w:tcPr>
            <w:tcW w:w="1961" w:type="dxa"/>
          </w:tcPr>
          <w:p w14:paraId="1E789E80" w14:textId="77777777" w:rsidR="00E00ACF" w:rsidRPr="00AB7182" w:rsidRDefault="00E00ACF" w:rsidP="001513C6">
            <w:pPr>
              <w:pStyle w:val="TAC"/>
              <w:rPr>
                <w:b/>
                <w:bCs/>
              </w:rPr>
            </w:pPr>
            <w:r w:rsidRPr="00AB7182">
              <w:t>M</w:t>
            </w:r>
          </w:p>
        </w:tc>
        <w:tc>
          <w:tcPr>
            <w:tcW w:w="1926" w:type="dxa"/>
            <w:gridSpan w:val="2"/>
          </w:tcPr>
          <w:p w14:paraId="14655B63" w14:textId="77777777" w:rsidR="00E00ACF" w:rsidRPr="00AB7182" w:rsidRDefault="00E00ACF" w:rsidP="001513C6">
            <w:pPr>
              <w:pStyle w:val="TAC"/>
            </w:pPr>
            <w:r w:rsidRPr="00AB7182">
              <w:t xml:space="preserve">Internal / External </w:t>
            </w:r>
          </w:p>
        </w:tc>
        <w:tc>
          <w:tcPr>
            <w:tcW w:w="2407" w:type="dxa"/>
          </w:tcPr>
          <w:p w14:paraId="0F6F9200" w14:textId="77777777" w:rsidR="00E00ACF" w:rsidRPr="00AB7182" w:rsidRDefault="009E207E" w:rsidP="001513C6">
            <w:pPr>
              <w:pStyle w:val="TAC"/>
              <w:rPr>
                <w:b/>
                <w:bCs/>
              </w:rPr>
            </w:pPr>
            <w:r w:rsidRPr="00AB7182">
              <w:t>Default=External</w:t>
            </w:r>
          </w:p>
        </w:tc>
      </w:tr>
      <w:tr w:rsidR="00E00ACF" w:rsidRPr="00AB7182" w14:paraId="3F512DFF" w14:textId="77777777">
        <w:trPr>
          <w:cantSplit/>
        </w:trPr>
        <w:tc>
          <w:tcPr>
            <w:tcW w:w="1744" w:type="dxa"/>
          </w:tcPr>
          <w:p w14:paraId="3DA61800" w14:textId="77777777" w:rsidR="00E00ACF" w:rsidRPr="00AB7182" w:rsidRDefault="00E00ACF" w:rsidP="001513C6">
            <w:pPr>
              <w:pStyle w:val="TAH"/>
            </w:pPr>
            <w:r w:rsidRPr="00AB7182">
              <w:t>Events</w:t>
            </w:r>
          </w:p>
        </w:tc>
        <w:tc>
          <w:tcPr>
            <w:tcW w:w="1851" w:type="dxa"/>
          </w:tcPr>
          <w:p w14:paraId="27F38C5F" w14:textId="77777777" w:rsidR="00E00ACF" w:rsidRPr="00AB7182" w:rsidRDefault="00E00ACF" w:rsidP="001513C6">
            <w:pPr>
              <w:pStyle w:val="TAH"/>
            </w:pPr>
            <w:r w:rsidRPr="00AB7182">
              <w:t>Mandatory/</w:t>
            </w:r>
          </w:p>
          <w:p w14:paraId="455CE038" w14:textId="77777777" w:rsidR="00E00ACF" w:rsidRPr="00AB7182" w:rsidRDefault="00E00ACF" w:rsidP="001513C6">
            <w:pPr>
              <w:pStyle w:val="TAH"/>
            </w:pPr>
            <w:r w:rsidRPr="00AB7182">
              <w:t>Optional</w:t>
            </w:r>
          </w:p>
        </w:tc>
        <w:tc>
          <w:tcPr>
            <w:tcW w:w="6294" w:type="dxa"/>
            <w:gridSpan w:val="4"/>
          </w:tcPr>
          <w:p w14:paraId="171297AB" w14:textId="77777777" w:rsidR="00E00ACF" w:rsidRPr="00AB7182" w:rsidRDefault="00E00ACF" w:rsidP="001513C6">
            <w:pPr>
              <w:pStyle w:val="TAH"/>
            </w:pPr>
            <w:r w:rsidRPr="00AB7182">
              <w:t>Used in command:</w:t>
            </w:r>
          </w:p>
        </w:tc>
      </w:tr>
      <w:tr w:rsidR="00E00ACF" w:rsidRPr="00AB7182" w14:paraId="3DF42DA8" w14:textId="77777777">
        <w:trPr>
          <w:cantSplit/>
        </w:trPr>
        <w:tc>
          <w:tcPr>
            <w:tcW w:w="1744" w:type="dxa"/>
            <w:vMerge w:val="restart"/>
          </w:tcPr>
          <w:p w14:paraId="285E764A" w14:textId="77777777" w:rsidR="00E00ACF" w:rsidRPr="00AB7182" w:rsidRDefault="00E00ACF" w:rsidP="001513C6">
            <w:pPr>
              <w:pStyle w:val="TAC"/>
              <w:rPr>
                <w:b/>
                <w:bCs/>
              </w:rPr>
            </w:pPr>
            <w:r w:rsidRPr="00AB7182">
              <w:t>None</w:t>
            </w:r>
          </w:p>
        </w:tc>
        <w:tc>
          <w:tcPr>
            <w:tcW w:w="1851" w:type="dxa"/>
          </w:tcPr>
          <w:p w14:paraId="4AECC8E1" w14:textId="77777777" w:rsidR="00E00ACF" w:rsidRPr="00AB7182" w:rsidRDefault="00E00ACF" w:rsidP="001513C6">
            <w:pPr>
              <w:pStyle w:val="TAC"/>
              <w:rPr>
                <w:b/>
                <w:bCs/>
              </w:rPr>
            </w:pPr>
            <w:r w:rsidRPr="00AB7182">
              <w:t>-</w:t>
            </w:r>
          </w:p>
        </w:tc>
        <w:tc>
          <w:tcPr>
            <w:tcW w:w="6294" w:type="dxa"/>
            <w:gridSpan w:val="4"/>
          </w:tcPr>
          <w:p w14:paraId="78E32AF7" w14:textId="77777777" w:rsidR="00E00ACF" w:rsidRPr="00AB7182" w:rsidRDefault="00E00ACF" w:rsidP="001513C6">
            <w:pPr>
              <w:pStyle w:val="TAC"/>
              <w:rPr>
                <w:b/>
                <w:bCs/>
              </w:rPr>
            </w:pPr>
            <w:r w:rsidRPr="00AB7182">
              <w:t>-</w:t>
            </w:r>
          </w:p>
        </w:tc>
      </w:tr>
      <w:tr w:rsidR="00E00ACF" w:rsidRPr="00AB7182" w14:paraId="59A05E02" w14:textId="77777777">
        <w:trPr>
          <w:cantSplit/>
        </w:trPr>
        <w:tc>
          <w:tcPr>
            <w:tcW w:w="1744" w:type="dxa"/>
            <w:vMerge/>
          </w:tcPr>
          <w:p w14:paraId="5B885D79" w14:textId="77777777" w:rsidR="00E00ACF" w:rsidRPr="00AB7182" w:rsidRDefault="00E00ACF" w:rsidP="001513C6">
            <w:pPr>
              <w:pStyle w:val="enumlev2"/>
              <w:ind w:left="0" w:firstLine="34"/>
              <w:rPr>
                <w:b/>
                <w:bCs/>
              </w:rPr>
            </w:pPr>
          </w:p>
        </w:tc>
        <w:tc>
          <w:tcPr>
            <w:tcW w:w="1851" w:type="dxa"/>
          </w:tcPr>
          <w:p w14:paraId="1976C3D3" w14:textId="77777777" w:rsidR="00E00ACF" w:rsidRPr="00AB7182" w:rsidRDefault="00E00ACF" w:rsidP="001513C6">
            <w:pPr>
              <w:pStyle w:val="TAH"/>
            </w:pPr>
            <w:r w:rsidRPr="00AB7182">
              <w:t>Event</w:t>
            </w:r>
          </w:p>
          <w:p w14:paraId="7C433976" w14:textId="77777777" w:rsidR="00E00ACF" w:rsidRPr="00AB7182" w:rsidRDefault="00E00ACF" w:rsidP="001513C6">
            <w:pPr>
              <w:pStyle w:val="TAH"/>
            </w:pPr>
            <w:r w:rsidRPr="00AB7182">
              <w:t>Parameters</w:t>
            </w:r>
          </w:p>
        </w:tc>
        <w:tc>
          <w:tcPr>
            <w:tcW w:w="1961" w:type="dxa"/>
          </w:tcPr>
          <w:p w14:paraId="3A004C78" w14:textId="77777777" w:rsidR="00E00ACF" w:rsidRPr="00AB7182" w:rsidRDefault="00E00ACF" w:rsidP="001513C6">
            <w:pPr>
              <w:pStyle w:val="TAH"/>
            </w:pPr>
            <w:r w:rsidRPr="00AB7182">
              <w:t>Mandatory/</w:t>
            </w:r>
          </w:p>
          <w:p w14:paraId="388260F3" w14:textId="77777777" w:rsidR="00E00ACF" w:rsidRPr="00AB7182" w:rsidRDefault="00E00ACF" w:rsidP="001513C6">
            <w:pPr>
              <w:pStyle w:val="TAH"/>
            </w:pPr>
            <w:r w:rsidRPr="00AB7182">
              <w:t>Optional</w:t>
            </w:r>
          </w:p>
        </w:tc>
        <w:tc>
          <w:tcPr>
            <w:tcW w:w="1926" w:type="dxa"/>
            <w:gridSpan w:val="2"/>
          </w:tcPr>
          <w:p w14:paraId="7CCE1D72" w14:textId="77777777" w:rsidR="00E00ACF" w:rsidRPr="00AB7182" w:rsidRDefault="00E00ACF" w:rsidP="001513C6">
            <w:pPr>
              <w:pStyle w:val="TAH"/>
            </w:pPr>
            <w:r w:rsidRPr="00AB7182">
              <w:t>Supported</w:t>
            </w:r>
          </w:p>
          <w:p w14:paraId="0A4C9015" w14:textId="77777777" w:rsidR="00E00ACF" w:rsidRPr="00AB7182" w:rsidRDefault="00E00ACF" w:rsidP="001513C6">
            <w:pPr>
              <w:pStyle w:val="TAH"/>
            </w:pPr>
            <w:r w:rsidRPr="00AB7182">
              <w:t>Values:</w:t>
            </w:r>
          </w:p>
        </w:tc>
        <w:tc>
          <w:tcPr>
            <w:tcW w:w="2407" w:type="dxa"/>
          </w:tcPr>
          <w:p w14:paraId="36403E3C" w14:textId="77777777" w:rsidR="00E00ACF" w:rsidRPr="00AB7182" w:rsidRDefault="00E00ACF" w:rsidP="001513C6">
            <w:pPr>
              <w:pStyle w:val="TAH"/>
            </w:pPr>
            <w:r w:rsidRPr="00AB7182">
              <w:t>Provisioned Value:</w:t>
            </w:r>
          </w:p>
        </w:tc>
      </w:tr>
      <w:tr w:rsidR="00E00ACF" w:rsidRPr="00AB7182" w14:paraId="303FFE58" w14:textId="77777777">
        <w:trPr>
          <w:cantSplit/>
        </w:trPr>
        <w:tc>
          <w:tcPr>
            <w:tcW w:w="1744" w:type="dxa"/>
            <w:vMerge/>
          </w:tcPr>
          <w:p w14:paraId="7843673D" w14:textId="77777777" w:rsidR="00E00ACF" w:rsidRPr="00AB7182" w:rsidRDefault="00E00ACF" w:rsidP="001513C6">
            <w:pPr>
              <w:pStyle w:val="enumlev2"/>
              <w:ind w:left="0" w:firstLine="34"/>
              <w:rPr>
                <w:b/>
                <w:bCs/>
              </w:rPr>
            </w:pPr>
          </w:p>
        </w:tc>
        <w:tc>
          <w:tcPr>
            <w:tcW w:w="1851" w:type="dxa"/>
          </w:tcPr>
          <w:p w14:paraId="4CDC7A4F" w14:textId="77777777" w:rsidR="00E00ACF" w:rsidRPr="00AB7182" w:rsidRDefault="00E00ACF" w:rsidP="001513C6">
            <w:pPr>
              <w:pStyle w:val="TAC"/>
              <w:rPr>
                <w:b/>
                <w:bCs/>
              </w:rPr>
            </w:pPr>
            <w:r w:rsidRPr="00AB7182">
              <w:t>-</w:t>
            </w:r>
          </w:p>
        </w:tc>
        <w:tc>
          <w:tcPr>
            <w:tcW w:w="1961" w:type="dxa"/>
          </w:tcPr>
          <w:p w14:paraId="414CF8F3" w14:textId="77777777" w:rsidR="00E00ACF" w:rsidRPr="00AB7182" w:rsidRDefault="00E00ACF" w:rsidP="001513C6">
            <w:pPr>
              <w:pStyle w:val="TAC"/>
              <w:rPr>
                <w:b/>
                <w:bCs/>
              </w:rPr>
            </w:pPr>
            <w:r w:rsidRPr="00AB7182">
              <w:t>-</w:t>
            </w:r>
          </w:p>
        </w:tc>
        <w:tc>
          <w:tcPr>
            <w:tcW w:w="1926" w:type="dxa"/>
            <w:gridSpan w:val="2"/>
          </w:tcPr>
          <w:p w14:paraId="40F74A5C" w14:textId="77777777" w:rsidR="00E00ACF" w:rsidRPr="00AB7182" w:rsidRDefault="00E00ACF" w:rsidP="001513C6">
            <w:pPr>
              <w:pStyle w:val="TAC"/>
            </w:pPr>
            <w:r w:rsidRPr="00AB7182">
              <w:t>-</w:t>
            </w:r>
          </w:p>
        </w:tc>
        <w:tc>
          <w:tcPr>
            <w:tcW w:w="2407" w:type="dxa"/>
          </w:tcPr>
          <w:p w14:paraId="69EC7B38" w14:textId="77777777" w:rsidR="00E00ACF" w:rsidRPr="00AB7182" w:rsidRDefault="00E00ACF" w:rsidP="001513C6">
            <w:pPr>
              <w:pStyle w:val="TAC"/>
              <w:rPr>
                <w:b/>
                <w:bCs/>
              </w:rPr>
            </w:pPr>
            <w:r w:rsidRPr="00AB7182">
              <w:t>-</w:t>
            </w:r>
          </w:p>
        </w:tc>
      </w:tr>
      <w:tr w:rsidR="00E00ACF" w:rsidRPr="00AB7182" w14:paraId="19723867" w14:textId="77777777">
        <w:trPr>
          <w:cantSplit/>
        </w:trPr>
        <w:tc>
          <w:tcPr>
            <w:tcW w:w="1744" w:type="dxa"/>
            <w:vMerge/>
          </w:tcPr>
          <w:p w14:paraId="220D3822" w14:textId="77777777" w:rsidR="00E00ACF" w:rsidRPr="00AB7182" w:rsidRDefault="00E00ACF" w:rsidP="001513C6">
            <w:pPr>
              <w:pStyle w:val="enumlev2"/>
              <w:ind w:left="0" w:firstLine="34"/>
              <w:rPr>
                <w:b/>
                <w:bCs/>
              </w:rPr>
            </w:pPr>
          </w:p>
        </w:tc>
        <w:tc>
          <w:tcPr>
            <w:tcW w:w="1851" w:type="dxa"/>
          </w:tcPr>
          <w:p w14:paraId="702F32BC" w14:textId="77777777" w:rsidR="00E00ACF" w:rsidRPr="00AB7182" w:rsidRDefault="00E00ACF" w:rsidP="001513C6">
            <w:pPr>
              <w:pStyle w:val="TAH"/>
            </w:pPr>
            <w:r w:rsidRPr="00AB7182">
              <w:t>ObservedEvent</w:t>
            </w:r>
          </w:p>
          <w:p w14:paraId="5DBA53F3" w14:textId="77777777" w:rsidR="00E00ACF" w:rsidRPr="00AB7182" w:rsidRDefault="00E00ACF" w:rsidP="001513C6">
            <w:pPr>
              <w:pStyle w:val="TAH"/>
            </w:pPr>
            <w:r w:rsidRPr="00AB7182">
              <w:t>Parameters</w:t>
            </w:r>
          </w:p>
        </w:tc>
        <w:tc>
          <w:tcPr>
            <w:tcW w:w="1961" w:type="dxa"/>
          </w:tcPr>
          <w:p w14:paraId="503382A5" w14:textId="77777777" w:rsidR="00E00ACF" w:rsidRPr="00AB7182" w:rsidRDefault="00E00ACF" w:rsidP="001513C6">
            <w:pPr>
              <w:pStyle w:val="TAH"/>
            </w:pPr>
            <w:r w:rsidRPr="00AB7182">
              <w:t>Mandatory/</w:t>
            </w:r>
          </w:p>
          <w:p w14:paraId="6327C6F6" w14:textId="77777777" w:rsidR="00E00ACF" w:rsidRPr="00AB7182" w:rsidRDefault="00E00ACF" w:rsidP="001513C6">
            <w:pPr>
              <w:pStyle w:val="TAH"/>
            </w:pPr>
            <w:r w:rsidRPr="00AB7182">
              <w:t>Optional</w:t>
            </w:r>
          </w:p>
        </w:tc>
        <w:tc>
          <w:tcPr>
            <w:tcW w:w="1926" w:type="dxa"/>
            <w:gridSpan w:val="2"/>
          </w:tcPr>
          <w:p w14:paraId="0808AF1A" w14:textId="77777777" w:rsidR="00E00ACF" w:rsidRPr="00AB7182" w:rsidRDefault="00E00ACF" w:rsidP="001513C6">
            <w:pPr>
              <w:pStyle w:val="TAH"/>
            </w:pPr>
            <w:r w:rsidRPr="00AB7182">
              <w:t>Supported</w:t>
            </w:r>
          </w:p>
          <w:p w14:paraId="503222DB" w14:textId="77777777" w:rsidR="00E00ACF" w:rsidRPr="00AB7182" w:rsidRDefault="00E00ACF" w:rsidP="001513C6">
            <w:pPr>
              <w:pStyle w:val="TAH"/>
            </w:pPr>
            <w:r w:rsidRPr="00AB7182">
              <w:t>Values:</w:t>
            </w:r>
          </w:p>
        </w:tc>
        <w:tc>
          <w:tcPr>
            <w:tcW w:w="2407" w:type="dxa"/>
          </w:tcPr>
          <w:p w14:paraId="2E6FFE0E" w14:textId="77777777" w:rsidR="00E00ACF" w:rsidRPr="00AB7182" w:rsidRDefault="00E00ACF" w:rsidP="001513C6">
            <w:pPr>
              <w:pStyle w:val="TAH"/>
            </w:pPr>
            <w:r w:rsidRPr="00AB7182">
              <w:t>Provisioned Value:</w:t>
            </w:r>
          </w:p>
        </w:tc>
      </w:tr>
      <w:tr w:rsidR="00E00ACF" w:rsidRPr="00AB7182" w14:paraId="07CAFD51" w14:textId="77777777">
        <w:trPr>
          <w:cantSplit/>
        </w:trPr>
        <w:tc>
          <w:tcPr>
            <w:tcW w:w="1744" w:type="dxa"/>
            <w:vMerge/>
          </w:tcPr>
          <w:p w14:paraId="4DEA8EAD" w14:textId="77777777" w:rsidR="00E00ACF" w:rsidRPr="00AB7182" w:rsidRDefault="00E00ACF" w:rsidP="001513C6">
            <w:pPr>
              <w:pStyle w:val="enumlev2"/>
              <w:ind w:left="0" w:firstLine="34"/>
              <w:rPr>
                <w:b/>
                <w:bCs/>
              </w:rPr>
            </w:pPr>
          </w:p>
        </w:tc>
        <w:tc>
          <w:tcPr>
            <w:tcW w:w="1851" w:type="dxa"/>
          </w:tcPr>
          <w:p w14:paraId="3A7052B9" w14:textId="77777777" w:rsidR="00E00ACF" w:rsidRPr="00AB7182" w:rsidRDefault="00E00ACF" w:rsidP="001513C6">
            <w:pPr>
              <w:pStyle w:val="TAC"/>
            </w:pPr>
            <w:r w:rsidRPr="00AB7182">
              <w:t>-</w:t>
            </w:r>
          </w:p>
        </w:tc>
        <w:tc>
          <w:tcPr>
            <w:tcW w:w="1961" w:type="dxa"/>
          </w:tcPr>
          <w:p w14:paraId="02224ED0" w14:textId="77777777" w:rsidR="00E00ACF" w:rsidRPr="00AB7182" w:rsidRDefault="00E00ACF" w:rsidP="001513C6">
            <w:pPr>
              <w:pStyle w:val="TAC"/>
            </w:pPr>
            <w:r w:rsidRPr="00AB7182">
              <w:t>-</w:t>
            </w:r>
          </w:p>
        </w:tc>
        <w:tc>
          <w:tcPr>
            <w:tcW w:w="1926" w:type="dxa"/>
            <w:gridSpan w:val="2"/>
          </w:tcPr>
          <w:p w14:paraId="79363F9A" w14:textId="77777777" w:rsidR="00E00ACF" w:rsidRPr="00AB7182" w:rsidRDefault="00E00ACF" w:rsidP="001513C6">
            <w:pPr>
              <w:pStyle w:val="TAC"/>
            </w:pPr>
            <w:r w:rsidRPr="00AB7182">
              <w:t>-</w:t>
            </w:r>
          </w:p>
        </w:tc>
        <w:tc>
          <w:tcPr>
            <w:tcW w:w="2407" w:type="dxa"/>
          </w:tcPr>
          <w:p w14:paraId="3132E013" w14:textId="77777777" w:rsidR="00E00ACF" w:rsidRPr="00AB7182" w:rsidRDefault="00E00ACF" w:rsidP="001513C6">
            <w:pPr>
              <w:pStyle w:val="TAC"/>
            </w:pPr>
            <w:r w:rsidRPr="00AB7182">
              <w:t>-</w:t>
            </w:r>
          </w:p>
        </w:tc>
      </w:tr>
      <w:tr w:rsidR="00E00ACF" w:rsidRPr="00AB7182" w14:paraId="116990A1" w14:textId="77777777">
        <w:trPr>
          <w:cantSplit/>
        </w:trPr>
        <w:tc>
          <w:tcPr>
            <w:tcW w:w="1744" w:type="dxa"/>
          </w:tcPr>
          <w:p w14:paraId="1164B9B0" w14:textId="77777777" w:rsidR="00E00ACF" w:rsidRPr="00AB7182" w:rsidRDefault="00E00ACF" w:rsidP="001513C6">
            <w:pPr>
              <w:pStyle w:val="TAH"/>
            </w:pPr>
            <w:r w:rsidRPr="00AB7182">
              <w:t>Statistics</w:t>
            </w:r>
          </w:p>
        </w:tc>
        <w:tc>
          <w:tcPr>
            <w:tcW w:w="1851" w:type="dxa"/>
          </w:tcPr>
          <w:p w14:paraId="60343D52" w14:textId="77777777" w:rsidR="00E00ACF" w:rsidRPr="00AB7182" w:rsidRDefault="00E00ACF" w:rsidP="001513C6">
            <w:pPr>
              <w:pStyle w:val="TAH"/>
            </w:pPr>
            <w:r w:rsidRPr="00AB7182">
              <w:t>Mandatory/</w:t>
            </w:r>
          </w:p>
          <w:p w14:paraId="4F216F52" w14:textId="77777777" w:rsidR="00E00ACF" w:rsidRPr="00AB7182" w:rsidRDefault="00E00ACF" w:rsidP="001513C6">
            <w:pPr>
              <w:pStyle w:val="TAH"/>
            </w:pPr>
            <w:r w:rsidRPr="00AB7182">
              <w:t>Optional</w:t>
            </w:r>
          </w:p>
        </w:tc>
        <w:tc>
          <w:tcPr>
            <w:tcW w:w="2861" w:type="dxa"/>
            <w:gridSpan w:val="2"/>
          </w:tcPr>
          <w:p w14:paraId="50B87248" w14:textId="77777777" w:rsidR="00E00ACF" w:rsidRPr="00AB7182" w:rsidRDefault="00E00ACF" w:rsidP="001513C6">
            <w:pPr>
              <w:pStyle w:val="TAH"/>
            </w:pPr>
            <w:r w:rsidRPr="00AB7182">
              <w:t>Used in command:</w:t>
            </w:r>
          </w:p>
        </w:tc>
        <w:tc>
          <w:tcPr>
            <w:tcW w:w="3433" w:type="dxa"/>
            <w:gridSpan w:val="2"/>
          </w:tcPr>
          <w:p w14:paraId="4F0517A9" w14:textId="77777777" w:rsidR="00E00ACF" w:rsidRPr="00AB7182" w:rsidRDefault="00E00ACF" w:rsidP="001513C6">
            <w:pPr>
              <w:pStyle w:val="TAH"/>
            </w:pPr>
            <w:r w:rsidRPr="00AB7182">
              <w:t>Supported Values:</w:t>
            </w:r>
          </w:p>
        </w:tc>
      </w:tr>
      <w:tr w:rsidR="00E00ACF" w:rsidRPr="00AB7182" w14:paraId="7DA06A12" w14:textId="77777777">
        <w:trPr>
          <w:cantSplit/>
        </w:trPr>
        <w:tc>
          <w:tcPr>
            <w:tcW w:w="1744" w:type="dxa"/>
          </w:tcPr>
          <w:p w14:paraId="19DE28FD" w14:textId="77777777" w:rsidR="00E00ACF" w:rsidRPr="00AB7182" w:rsidRDefault="00E00ACF" w:rsidP="001513C6">
            <w:pPr>
              <w:pStyle w:val="TAC"/>
            </w:pPr>
            <w:r w:rsidRPr="00AB7182">
              <w:t>None</w:t>
            </w:r>
          </w:p>
        </w:tc>
        <w:tc>
          <w:tcPr>
            <w:tcW w:w="1851" w:type="dxa"/>
          </w:tcPr>
          <w:p w14:paraId="7AD723BC" w14:textId="77777777" w:rsidR="00E00ACF" w:rsidRPr="00AB7182" w:rsidRDefault="00E00ACF" w:rsidP="001513C6">
            <w:pPr>
              <w:pStyle w:val="TAC"/>
            </w:pPr>
            <w:r w:rsidRPr="00AB7182">
              <w:t>-</w:t>
            </w:r>
          </w:p>
        </w:tc>
        <w:tc>
          <w:tcPr>
            <w:tcW w:w="2861" w:type="dxa"/>
            <w:gridSpan w:val="2"/>
          </w:tcPr>
          <w:p w14:paraId="2A82DB7C" w14:textId="77777777" w:rsidR="00E00ACF" w:rsidRPr="00AB7182" w:rsidRDefault="00E00ACF" w:rsidP="001513C6">
            <w:pPr>
              <w:pStyle w:val="TAC"/>
            </w:pPr>
            <w:r w:rsidRPr="00AB7182">
              <w:t>-</w:t>
            </w:r>
          </w:p>
        </w:tc>
        <w:tc>
          <w:tcPr>
            <w:tcW w:w="3433" w:type="dxa"/>
            <w:gridSpan w:val="2"/>
          </w:tcPr>
          <w:p w14:paraId="792AE502" w14:textId="77777777" w:rsidR="00E00ACF" w:rsidRPr="00AB7182" w:rsidRDefault="00E00ACF" w:rsidP="001513C6">
            <w:pPr>
              <w:pStyle w:val="TAC"/>
            </w:pPr>
            <w:r w:rsidRPr="00AB7182">
              <w:t>-</w:t>
            </w:r>
          </w:p>
        </w:tc>
      </w:tr>
      <w:tr w:rsidR="00E00ACF" w:rsidRPr="00AB7182" w14:paraId="126C4F2C" w14:textId="77777777">
        <w:trPr>
          <w:cantSplit/>
        </w:trPr>
        <w:tc>
          <w:tcPr>
            <w:tcW w:w="1744" w:type="dxa"/>
          </w:tcPr>
          <w:p w14:paraId="0E12278F" w14:textId="77777777" w:rsidR="00E00ACF" w:rsidRPr="00AB7182" w:rsidRDefault="00E00ACF" w:rsidP="001513C6">
            <w:pPr>
              <w:pStyle w:val="TAH"/>
            </w:pPr>
            <w:r w:rsidRPr="00AB7182">
              <w:t>Error Codes</w:t>
            </w:r>
          </w:p>
        </w:tc>
        <w:tc>
          <w:tcPr>
            <w:tcW w:w="8145" w:type="dxa"/>
            <w:gridSpan w:val="5"/>
          </w:tcPr>
          <w:p w14:paraId="69844588" w14:textId="77777777" w:rsidR="00E00ACF" w:rsidRPr="00AB7182" w:rsidRDefault="00E00ACF" w:rsidP="001513C6">
            <w:pPr>
              <w:pStyle w:val="TAH"/>
            </w:pPr>
            <w:r w:rsidRPr="00AB7182">
              <w:t>Mandatory/ Optional</w:t>
            </w:r>
          </w:p>
        </w:tc>
      </w:tr>
      <w:tr w:rsidR="00E00ACF" w:rsidRPr="00AB7182" w14:paraId="1A6928BE" w14:textId="77777777">
        <w:trPr>
          <w:cantSplit/>
        </w:trPr>
        <w:tc>
          <w:tcPr>
            <w:tcW w:w="1744" w:type="dxa"/>
          </w:tcPr>
          <w:p w14:paraId="6025F983" w14:textId="77777777" w:rsidR="00E00ACF" w:rsidRPr="00AB7182" w:rsidRDefault="00E00ACF" w:rsidP="001513C6">
            <w:pPr>
              <w:pStyle w:val="TAC"/>
            </w:pPr>
            <w:r w:rsidRPr="00AB7182">
              <w:t>None</w:t>
            </w:r>
          </w:p>
        </w:tc>
        <w:tc>
          <w:tcPr>
            <w:tcW w:w="8145" w:type="dxa"/>
            <w:gridSpan w:val="5"/>
          </w:tcPr>
          <w:p w14:paraId="2BE20F13" w14:textId="77777777" w:rsidR="00E00ACF" w:rsidRPr="00AB7182" w:rsidRDefault="00E00ACF" w:rsidP="001513C6">
            <w:pPr>
              <w:pStyle w:val="TAC"/>
            </w:pPr>
            <w:r w:rsidRPr="00AB7182">
              <w:t>-</w:t>
            </w:r>
          </w:p>
        </w:tc>
      </w:tr>
    </w:tbl>
    <w:p w14:paraId="4F4CB686" w14:textId="77777777" w:rsidR="00E00ACF" w:rsidRPr="00AB7182" w:rsidRDefault="00E00ACF" w:rsidP="00AC575D"/>
    <w:p w14:paraId="4D0300AE" w14:textId="77777777" w:rsidR="009114E1" w:rsidRPr="00AB7182" w:rsidRDefault="009114E1" w:rsidP="006460F5">
      <w:pPr>
        <w:pStyle w:val="Heading2"/>
      </w:pPr>
      <w:bookmarkStart w:id="149" w:name="_Toc177668497"/>
      <w:r w:rsidRPr="00AB7182">
        <w:t>A.14.15</w:t>
      </w:r>
      <w:r w:rsidR="00E84531" w:rsidRPr="00AB7182">
        <w:tab/>
      </w:r>
      <w:r w:rsidRPr="00AB7182">
        <w:rPr>
          <w:snapToGrid w:val="0"/>
        </w:rPr>
        <w:t>Bearer Control Tunnelling Package</w:t>
      </w:r>
      <w:bookmarkEnd w:id="149"/>
      <w:r w:rsidRPr="00AB7182">
        <w:t xml:space="preserve"> </w:t>
      </w:r>
    </w:p>
    <w:p w14:paraId="073DF06D" w14:textId="77777777" w:rsidR="00E00ACF" w:rsidRPr="00AB7182" w:rsidRDefault="009114E1" w:rsidP="00E00ACF">
      <w:pPr>
        <w:pStyle w:val="TH"/>
      </w:pPr>
      <w:r w:rsidRPr="00AB7182">
        <w:t>Table A.14.15</w:t>
      </w:r>
      <w:r w:rsidR="009903F8" w:rsidRPr="00AB7182">
        <w:t>/1</w:t>
      </w:r>
      <w:r w:rsidRPr="00AB7182">
        <w:t xml:space="preserve">: Package Usage Information For </w:t>
      </w:r>
      <w:r w:rsidRPr="00AB7182">
        <w:rPr>
          <w:snapToGrid w:val="0"/>
        </w:rPr>
        <w:t>Bearer Control Tunnelling</w:t>
      </w:r>
      <w:r w:rsidRPr="00AB7182">
        <w:t xml:space="preserve">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00ACF" w:rsidRPr="00AB7182" w14:paraId="453E6A67" w14:textId="77777777">
        <w:trPr>
          <w:cantSplit/>
        </w:trPr>
        <w:tc>
          <w:tcPr>
            <w:tcW w:w="1744" w:type="dxa"/>
          </w:tcPr>
          <w:p w14:paraId="6E3D3793" w14:textId="77777777" w:rsidR="00E00ACF" w:rsidRPr="00AB7182" w:rsidRDefault="00E00ACF" w:rsidP="001513C6">
            <w:pPr>
              <w:pStyle w:val="TAH"/>
            </w:pPr>
            <w:r w:rsidRPr="00AB7182">
              <w:t xml:space="preserve">Properties </w:t>
            </w:r>
          </w:p>
        </w:tc>
        <w:tc>
          <w:tcPr>
            <w:tcW w:w="1851" w:type="dxa"/>
          </w:tcPr>
          <w:p w14:paraId="3D89E229" w14:textId="77777777" w:rsidR="00E00ACF" w:rsidRPr="00AB7182" w:rsidRDefault="00E00ACF" w:rsidP="001513C6">
            <w:pPr>
              <w:pStyle w:val="TAH"/>
            </w:pPr>
            <w:r w:rsidRPr="00AB7182">
              <w:t>Mandatory/</w:t>
            </w:r>
          </w:p>
          <w:p w14:paraId="6DB61E20" w14:textId="77777777" w:rsidR="00E00ACF" w:rsidRPr="00AB7182" w:rsidRDefault="00E00ACF" w:rsidP="001513C6">
            <w:pPr>
              <w:pStyle w:val="TAH"/>
            </w:pPr>
            <w:r w:rsidRPr="00AB7182">
              <w:t>Optional</w:t>
            </w:r>
          </w:p>
        </w:tc>
        <w:tc>
          <w:tcPr>
            <w:tcW w:w="1961" w:type="dxa"/>
          </w:tcPr>
          <w:p w14:paraId="7EAEACA7" w14:textId="77777777" w:rsidR="00E00ACF" w:rsidRPr="00AB7182" w:rsidRDefault="00E00ACF" w:rsidP="001513C6">
            <w:pPr>
              <w:pStyle w:val="TAH"/>
            </w:pPr>
            <w:r w:rsidRPr="00AB7182">
              <w:t>Used in command:</w:t>
            </w:r>
          </w:p>
        </w:tc>
        <w:tc>
          <w:tcPr>
            <w:tcW w:w="1926" w:type="dxa"/>
            <w:gridSpan w:val="2"/>
          </w:tcPr>
          <w:p w14:paraId="0E228CC4" w14:textId="77777777" w:rsidR="00E00ACF" w:rsidRPr="00AB7182" w:rsidRDefault="00E00ACF" w:rsidP="001513C6">
            <w:pPr>
              <w:pStyle w:val="TAH"/>
            </w:pPr>
            <w:r w:rsidRPr="00AB7182">
              <w:t>Supported Values:</w:t>
            </w:r>
          </w:p>
        </w:tc>
        <w:tc>
          <w:tcPr>
            <w:tcW w:w="2407" w:type="dxa"/>
          </w:tcPr>
          <w:p w14:paraId="5E7EE5B0" w14:textId="77777777" w:rsidR="00E00ACF" w:rsidRPr="00AB7182" w:rsidRDefault="00E00ACF" w:rsidP="001513C6">
            <w:pPr>
              <w:pStyle w:val="TAH"/>
            </w:pPr>
            <w:r w:rsidRPr="00AB7182">
              <w:t>Provisioned Value:</w:t>
            </w:r>
          </w:p>
        </w:tc>
      </w:tr>
      <w:tr w:rsidR="00E00ACF" w:rsidRPr="00AB7182" w14:paraId="4BA864E8" w14:textId="77777777">
        <w:trPr>
          <w:cantSplit/>
        </w:trPr>
        <w:tc>
          <w:tcPr>
            <w:tcW w:w="1744" w:type="dxa"/>
          </w:tcPr>
          <w:p w14:paraId="0684C69E" w14:textId="77777777" w:rsidR="00E00ACF" w:rsidRPr="00AB7182" w:rsidRDefault="00E00ACF" w:rsidP="001513C6">
            <w:pPr>
              <w:pStyle w:val="TAC"/>
              <w:rPr>
                <w:lang w:val="da-DK"/>
              </w:rPr>
            </w:pPr>
            <w:r w:rsidRPr="00AB7182">
              <w:rPr>
                <w:lang w:val="da-DK"/>
              </w:rPr>
              <w:t>Tunneling Options (BT/TunOpt, 0x0022/0x01)</w:t>
            </w:r>
          </w:p>
        </w:tc>
        <w:tc>
          <w:tcPr>
            <w:tcW w:w="1851" w:type="dxa"/>
          </w:tcPr>
          <w:p w14:paraId="2EC43CAB" w14:textId="77777777" w:rsidR="00E00ACF" w:rsidRPr="00AB7182" w:rsidRDefault="00E00ACF" w:rsidP="001513C6">
            <w:pPr>
              <w:pStyle w:val="TAC"/>
            </w:pPr>
            <w:r w:rsidRPr="00AB7182">
              <w:t>M</w:t>
            </w:r>
          </w:p>
        </w:tc>
        <w:tc>
          <w:tcPr>
            <w:tcW w:w="1961" w:type="dxa"/>
          </w:tcPr>
          <w:p w14:paraId="39583879" w14:textId="77777777" w:rsidR="00E00ACF" w:rsidRPr="00AB7182" w:rsidRDefault="00E00ACF" w:rsidP="001513C6">
            <w:pPr>
              <w:pStyle w:val="TAC"/>
            </w:pPr>
            <w:r w:rsidRPr="00AB7182">
              <w:t xml:space="preserve">ADD, MOD </w:t>
            </w:r>
          </w:p>
        </w:tc>
        <w:tc>
          <w:tcPr>
            <w:tcW w:w="1926" w:type="dxa"/>
            <w:gridSpan w:val="2"/>
          </w:tcPr>
          <w:p w14:paraId="087B5752" w14:textId="77777777" w:rsidR="00E00ACF" w:rsidRPr="00AB7182" w:rsidRDefault="00E00ACF" w:rsidP="001513C6">
            <w:pPr>
              <w:pStyle w:val="TAC"/>
            </w:pPr>
            <w:r w:rsidRPr="00AB7182">
              <w:t>1 /2</w:t>
            </w:r>
          </w:p>
        </w:tc>
        <w:tc>
          <w:tcPr>
            <w:tcW w:w="2407" w:type="dxa"/>
          </w:tcPr>
          <w:p w14:paraId="7ED1A4B3" w14:textId="77777777" w:rsidR="00E00ACF" w:rsidRPr="00AB7182" w:rsidRDefault="00E00ACF" w:rsidP="001513C6">
            <w:pPr>
              <w:pStyle w:val="TAC"/>
            </w:pPr>
            <w:r w:rsidRPr="00AB7182">
              <w:t>Not Applicable</w:t>
            </w:r>
          </w:p>
        </w:tc>
      </w:tr>
      <w:tr w:rsidR="00E00ACF" w:rsidRPr="00AB7182" w14:paraId="2148C839" w14:textId="77777777">
        <w:trPr>
          <w:cantSplit/>
        </w:trPr>
        <w:tc>
          <w:tcPr>
            <w:tcW w:w="1744" w:type="dxa"/>
          </w:tcPr>
          <w:p w14:paraId="1633F81E" w14:textId="77777777" w:rsidR="00E00ACF" w:rsidRPr="00AB7182" w:rsidRDefault="00E00ACF" w:rsidP="001513C6">
            <w:pPr>
              <w:pStyle w:val="TAH"/>
            </w:pPr>
            <w:r w:rsidRPr="00AB7182">
              <w:t xml:space="preserve">Signals </w:t>
            </w:r>
          </w:p>
        </w:tc>
        <w:tc>
          <w:tcPr>
            <w:tcW w:w="1851" w:type="dxa"/>
          </w:tcPr>
          <w:p w14:paraId="62C25696" w14:textId="77777777" w:rsidR="00E00ACF" w:rsidRPr="00AB7182" w:rsidRDefault="00E00ACF" w:rsidP="001513C6">
            <w:pPr>
              <w:pStyle w:val="TAH"/>
            </w:pPr>
            <w:r w:rsidRPr="00AB7182">
              <w:t>Mandatory/</w:t>
            </w:r>
          </w:p>
          <w:p w14:paraId="5480A177" w14:textId="77777777" w:rsidR="00E00ACF" w:rsidRPr="00AB7182" w:rsidRDefault="00E00ACF" w:rsidP="001513C6">
            <w:pPr>
              <w:pStyle w:val="TAH"/>
            </w:pPr>
            <w:r w:rsidRPr="00AB7182">
              <w:t>Optional</w:t>
            </w:r>
          </w:p>
        </w:tc>
        <w:tc>
          <w:tcPr>
            <w:tcW w:w="3887" w:type="dxa"/>
            <w:gridSpan w:val="3"/>
          </w:tcPr>
          <w:p w14:paraId="65BF3E6D" w14:textId="77777777" w:rsidR="00E00ACF" w:rsidRPr="00AB7182" w:rsidRDefault="00E00ACF" w:rsidP="001513C6">
            <w:pPr>
              <w:pStyle w:val="TAH"/>
            </w:pPr>
            <w:r w:rsidRPr="00AB7182">
              <w:t>Used in command:</w:t>
            </w:r>
          </w:p>
        </w:tc>
        <w:tc>
          <w:tcPr>
            <w:tcW w:w="2407" w:type="dxa"/>
          </w:tcPr>
          <w:p w14:paraId="74CAC086" w14:textId="77777777" w:rsidR="00E00ACF" w:rsidRPr="00AB7182" w:rsidRDefault="00E00ACF" w:rsidP="001513C6">
            <w:pPr>
              <w:pStyle w:val="TAH"/>
            </w:pPr>
            <w:r w:rsidRPr="00AB7182">
              <w:t>Duration Provisioned Value:</w:t>
            </w:r>
          </w:p>
        </w:tc>
      </w:tr>
      <w:tr w:rsidR="00E00ACF" w:rsidRPr="00AB7182" w14:paraId="01A26CF4" w14:textId="77777777">
        <w:trPr>
          <w:cantSplit/>
        </w:trPr>
        <w:tc>
          <w:tcPr>
            <w:tcW w:w="1744" w:type="dxa"/>
            <w:vMerge w:val="restart"/>
          </w:tcPr>
          <w:p w14:paraId="0035E9C9" w14:textId="77777777" w:rsidR="00E00ACF" w:rsidRPr="00AB7182" w:rsidRDefault="00E00ACF" w:rsidP="001513C6">
            <w:pPr>
              <w:pStyle w:val="TAC"/>
              <w:rPr>
                <w:b/>
                <w:bCs/>
              </w:rPr>
            </w:pPr>
            <w:r w:rsidRPr="00AB7182">
              <w:t>Bearer Information Transport (BT/BIT, 0x0022/0x01)</w:t>
            </w:r>
          </w:p>
        </w:tc>
        <w:tc>
          <w:tcPr>
            <w:tcW w:w="1851" w:type="dxa"/>
          </w:tcPr>
          <w:p w14:paraId="2F56648A" w14:textId="77777777" w:rsidR="00E00ACF" w:rsidRPr="00AB7182" w:rsidRDefault="00E00ACF" w:rsidP="001513C6">
            <w:pPr>
              <w:pStyle w:val="TAC"/>
              <w:rPr>
                <w:b/>
                <w:bCs/>
              </w:rPr>
            </w:pPr>
            <w:r w:rsidRPr="00AB7182">
              <w:t>M</w:t>
            </w:r>
          </w:p>
        </w:tc>
        <w:tc>
          <w:tcPr>
            <w:tcW w:w="3887" w:type="dxa"/>
            <w:gridSpan w:val="3"/>
          </w:tcPr>
          <w:p w14:paraId="205BD588" w14:textId="77777777" w:rsidR="00E00ACF" w:rsidRPr="00AB7182" w:rsidRDefault="00E00ACF" w:rsidP="001513C6">
            <w:pPr>
              <w:pStyle w:val="TAC"/>
              <w:rPr>
                <w:b/>
                <w:bCs/>
              </w:rPr>
            </w:pPr>
            <w:r w:rsidRPr="00AB7182">
              <w:t>ADD, MOD</w:t>
            </w:r>
          </w:p>
        </w:tc>
        <w:tc>
          <w:tcPr>
            <w:tcW w:w="2407" w:type="dxa"/>
          </w:tcPr>
          <w:p w14:paraId="7E1B8AA2" w14:textId="77777777" w:rsidR="00E00ACF" w:rsidRPr="00AB7182" w:rsidRDefault="00E00ACF" w:rsidP="001513C6">
            <w:pPr>
              <w:pStyle w:val="TAC"/>
              <w:jc w:val="left"/>
              <w:rPr>
                <w:b/>
                <w:bCs/>
              </w:rPr>
            </w:pPr>
            <w:r w:rsidRPr="00AB7182">
              <w:t>Not Applicable</w:t>
            </w:r>
          </w:p>
        </w:tc>
      </w:tr>
      <w:tr w:rsidR="00E00ACF" w:rsidRPr="00AB7182" w14:paraId="38BCFD53" w14:textId="77777777">
        <w:trPr>
          <w:cantSplit/>
        </w:trPr>
        <w:tc>
          <w:tcPr>
            <w:tcW w:w="1744" w:type="dxa"/>
            <w:vMerge/>
          </w:tcPr>
          <w:p w14:paraId="4F3A891B" w14:textId="77777777" w:rsidR="00E00ACF" w:rsidRPr="00AB7182" w:rsidRDefault="00E00ACF" w:rsidP="001513C6">
            <w:pPr>
              <w:pStyle w:val="enumlev2"/>
              <w:ind w:left="0" w:firstLine="34"/>
              <w:rPr>
                <w:b/>
                <w:bCs/>
              </w:rPr>
            </w:pPr>
          </w:p>
        </w:tc>
        <w:tc>
          <w:tcPr>
            <w:tcW w:w="1851" w:type="dxa"/>
          </w:tcPr>
          <w:p w14:paraId="13AAC10E" w14:textId="77777777" w:rsidR="00E00ACF" w:rsidRPr="00AB7182" w:rsidRDefault="00E00ACF" w:rsidP="001513C6">
            <w:pPr>
              <w:pStyle w:val="TAH"/>
            </w:pPr>
            <w:r w:rsidRPr="00AB7182">
              <w:t>Signal Parameters</w:t>
            </w:r>
          </w:p>
        </w:tc>
        <w:tc>
          <w:tcPr>
            <w:tcW w:w="1961" w:type="dxa"/>
          </w:tcPr>
          <w:p w14:paraId="18BCF8C6" w14:textId="77777777" w:rsidR="00E00ACF" w:rsidRPr="00AB7182" w:rsidRDefault="00E00ACF" w:rsidP="001513C6">
            <w:pPr>
              <w:pStyle w:val="TAH"/>
            </w:pPr>
            <w:r w:rsidRPr="00AB7182">
              <w:t>Mandatory/</w:t>
            </w:r>
          </w:p>
          <w:p w14:paraId="24A090BC" w14:textId="77777777" w:rsidR="00E00ACF" w:rsidRPr="00AB7182" w:rsidRDefault="00E00ACF" w:rsidP="001513C6">
            <w:pPr>
              <w:pStyle w:val="TAH"/>
            </w:pPr>
            <w:r w:rsidRPr="00AB7182">
              <w:t>Optional</w:t>
            </w:r>
          </w:p>
        </w:tc>
        <w:tc>
          <w:tcPr>
            <w:tcW w:w="1926" w:type="dxa"/>
            <w:gridSpan w:val="2"/>
          </w:tcPr>
          <w:p w14:paraId="3EDD36BE" w14:textId="77777777" w:rsidR="00E00ACF" w:rsidRPr="00AB7182" w:rsidRDefault="00E00ACF" w:rsidP="001513C6">
            <w:pPr>
              <w:pStyle w:val="TAH"/>
            </w:pPr>
            <w:r w:rsidRPr="00AB7182">
              <w:t>Supported</w:t>
            </w:r>
          </w:p>
          <w:p w14:paraId="4789E493" w14:textId="77777777" w:rsidR="00E00ACF" w:rsidRPr="00AB7182" w:rsidRDefault="00E00ACF" w:rsidP="001513C6">
            <w:pPr>
              <w:pStyle w:val="TAH"/>
            </w:pPr>
            <w:r w:rsidRPr="00AB7182">
              <w:t>Values:</w:t>
            </w:r>
          </w:p>
        </w:tc>
        <w:tc>
          <w:tcPr>
            <w:tcW w:w="2407" w:type="dxa"/>
          </w:tcPr>
          <w:p w14:paraId="1012B52B" w14:textId="77777777" w:rsidR="00E00ACF" w:rsidRPr="00AB7182" w:rsidRDefault="00E00ACF" w:rsidP="001513C6">
            <w:pPr>
              <w:pStyle w:val="TAH"/>
            </w:pPr>
            <w:r w:rsidRPr="00AB7182">
              <w:t>Duration Provisioned Value:</w:t>
            </w:r>
          </w:p>
        </w:tc>
      </w:tr>
      <w:tr w:rsidR="00E00ACF" w:rsidRPr="00AB7182" w14:paraId="33578092" w14:textId="77777777">
        <w:trPr>
          <w:cantSplit/>
        </w:trPr>
        <w:tc>
          <w:tcPr>
            <w:tcW w:w="1744" w:type="dxa"/>
            <w:vMerge/>
          </w:tcPr>
          <w:p w14:paraId="454F36AA" w14:textId="77777777" w:rsidR="00E00ACF" w:rsidRPr="00AB7182" w:rsidRDefault="00E00ACF" w:rsidP="001513C6">
            <w:pPr>
              <w:pStyle w:val="enumlev2"/>
              <w:ind w:left="0" w:firstLine="34"/>
              <w:rPr>
                <w:b/>
                <w:bCs/>
              </w:rPr>
            </w:pPr>
          </w:p>
        </w:tc>
        <w:tc>
          <w:tcPr>
            <w:tcW w:w="1851" w:type="dxa"/>
          </w:tcPr>
          <w:p w14:paraId="0AF0E59D" w14:textId="77777777" w:rsidR="00E00ACF" w:rsidRPr="00AB7182" w:rsidRDefault="00E00ACF" w:rsidP="001513C6">
            <w:pPr>
              <w:pStyle w:val="TAC"/>
              <w:rPr>
                <w:b/>
                <w:bCs/>
                <w:lang w:val="fr-FR"/>
              </w:rPr>
            </w:pPr>
            <w:r w:rsidRPr="00AB7182">
              <w:rPr>
                <w:lang w:val="fr-FR"/>
              </w:rPr>
              <w:t>Bearer Information Tunnel (BIT,0x01)</w:t>
            </w:r>
          </w:p>
        </w:tc>
        <w:tc>
          <w:tcPr>
            <w:tcW w:w="1961" w:type="dxa"/>
          </w:tcPr>
          <w:p w14:paraId="56A560F2" w14:textId="77777777" w:rsidR="00E00ACF" w:rsidRPr="00AB7182" w:rsidRDefault="00E00ACF" w:rsidP="001513C6">
            <w:pPr>
              <w:pStyle w:val="TAC"/>
              <w:rPr>
                <w:b/>
                <w:bCs/>
              </w:rPr>
            </w:pPr>
            <w:r w:rsidRPr="00AB7182">
              <w:t>M</w:t>
            </w:r>
          </w:p>
        </w:tc>
        <w:tc>
          <w:tcPr>
            <w:tcW w:w="1926" w:type="dxa"/>
            <w:gridSpan w:val="2"/>
          </w:tcPr>
          <w:p w14:paraId="21850480" w14:textId="77777777" w:rsidR="00E00ACF" w:rsidRPr="00AB7182" w:rsidRDefault="00E00ACF" w:rsidP="001513C6">
            <w:pPr>
              <w:pStyle w:val="TAC"/>
            </w:pPr>
            <w:r w:rsidRPr="00AB7182">
              <w:t>Octet String</w:t>
            </w:r>
          </w:p>
        </w:tc>
        <w:tc>
          <w:tcPr>
            <w:tcW w:w="2407" w:type="dxa"/>
          </w:tcPr>
          <w:p w14:paraId="070A5B26" w14:textId="77777777" w:rsidR="00E00ACF" w:rsidRPr="00AB7182" w:rsidRDefault="00E00ACF" w:rsidP="001513C6">
            <w:pPr>
              <w:pStyle w:val="TAC"/>
              <w:rPr>
                <w:b/>
                <w:bCs/>
              </w:rPr>
            </w:pPr>
            <w:r w:rsidRPr="00AB7182">
              <w:t>Not Applicable</w:t>
            </w:r>
          </w:p>
        </w:tc>
      </w:tr>
      <w:tr w:rsidR="00E00ACF" w:rsidRPr="00AB7182" w14:paraId="512A5864" w14:textId="77777777">
        <w:trPr>
          <w:cantSplit/>
        </w:trPr>
        <w:tc>
          <w:tcPr>
            <w:tcW w:w="1744" w:type="dxa"/>
          </w:tcPr>
          <w:p w14:paraId="3EEC2A9E" w14:textId="77777777" w:rsidR="00E00ACF" w:rsidRPr="00AB7182" w:rsidRDefault="00E00ACF" w:rsidP="001513C6">
            <w:pPr>
              <w:pStyle w:val="TAH"/>
            </w:pPr>
            <w:r w:rsidRPr="00AB7182">
              <w:t>Events</w:t>
            </w:r>
          </w:p>
        </w:tc>
        <w:tc>
          <w:tcPr>
            <w:tcW w:w="1851" w:type="dxa"/>
          </w:tcPr>
          <w:p w14:paraId="052BD77A" w14:textId="77777777" w:rsidR="00E00ACF" w:rsidRPr="00AB7182" w:rsidRDefault="00E00ACF" w:rsidP="001513C6">
            <w:pPr>
              <w:pStyle w:val="TAH"/>
            </w:pPr>
            <w:r w:rsidRPr="00AB7182">
              <w:t>Mandatory/</w:t>
            </w:r>
          </w:p>
          <w:p w14:paraId="7DF62242" w14:textId="77777777" w:rsidR="00E00ACF" w:rsidRPr="00AB7182" w:rsidRDefault="00E00ACF" w:rsidP="001513C6">
            <w:pPr>
              <w:pStyle w:val="TAH"/>
            </w:pPr>
            <w:r w:rsidRPr="00AB7182">
              <w:t>Optional</w:t>
            </w:r>
          </w:p>
        </w:tc>
        <w:tc>
          <w:tcPr>
            <w:tcW w:w="6294" w:type="dxa"/>
            <w:gridSpan w:val="4"/>
          </w:tcPr>
          <w:p w14:paraId="668D2DFE" w14:textId="77777777" w:rsidR="00E00ACF" w:rsidRPr="00AB7182" w:rsidRDefault="00E00ACF" w:rsidP="001513C6">
            <w:pPr>
              <w:pStyle w:val="TAH"/>
            </w:pPr>
            <w:r w:rsidRPr="00AB7182">
              <w:t>Used in command:</w:t>
            </w:r>
          </w:p>
        </w:tc>
      </w:tr>
      <w:tr w:rsidR="00E00ACF" w:rsidRPr="00AB7182" w14:paraId="6964B12B" w14:textId="77777777">
        <w:trPr>
          <w:cantSplit/>
        </w:trPr>
        <w:tc>
          <w:tcPr>
            <w:tcW w:w="1744" w:type="dxa"/>
            <w:vMerge w:val="restart"/>
          </w:tcPr>
          <w:p w14:paraId="608DDC7A" w14:textId="77777777" w:rsidR="00E00ACF" w:rsidRPr="00AB7182" w:rsidRDefault="00E00ACF" w:rsidP="001513C6">
            <w:pPr>
              <w:pStyle w:val="TAC"/>
              <w:rPr>
                <w:b/>
                <w:bCs/>
              </w:rPr>
            </w:pPr>
            <w:r w:rsidRPr="00AB7182">
              <w:t>Tunnel Indication (BT/TIND. 0x0022/0x01</w:t>
            </w:r>
            <w:r w:rsidRPr="00AB7182">
              <w:rPr>
                <w:lang w:val="en-US"/>
              </w:rPr>
              <w:t>)</w:t>
            </w:r>
          </w:p>
        </w:tc>
        <w:tc>
          <w:tcPr>
            <w:tcW w:w="1851" w:type="dxa"/>
          </w:tcPr>
          <w:p w14:paraId="3D502098" w14:textId="77777777" w:rsidR="00E00ACF" w:rsidRPr="00AB7182" w:rsidRDefault="00E00ACF" w:rsidP="001513C6">
            <w:pPr>
              <w:pStyle w:val="TAC"/>
              <w:rPr>
                <w:b/>
                <w:bCs/>
              </w:rPr>
            </w:pPr>
            <w:r w:rsidRPr="00AB7182">
              <w:t>M</w:t>
            </w:r>
          </w:p>
        </w:tc>
        <w:tc>
          <w:tcPr>
            <w:tcW w:w="6294" w:type="dxa"/>
            <w:gridSpan w:val="4"/>
          </w:tcPr>
          <w:p w14:paraId="45FF2CC1" w14:textId="77777777" w:rsidR="00E00ACF" w:rsidRPr="00AB7182" w:rsidRDefault="00E00ACF" w:rsidP="001513C6">
            <w:pPr>
              <w:pStyle w:val="TAC"/>
              <w:rPr>
                <w:b/>
                <w:bCs/>
              </w:rPr>
            </w:pPr>
            <w:r w:rsidRPr="00AB7182">
              <w:t>ADD, MOD, NOTIFY</w:t>
            </w:r>
          </w:p>
        </w:tc>
      </w:tr>
      <w:tr w:rsidR="00E00ACF" w:rsidRPr="00AB7182" w14:paraId="1FB84799" w14:textId="77777777">
        <w:trPr>
          <w:cantSplit/>
        </w:trPr>
        <w:tc>
          <w:tcPr>
            <w:tcW w:w="1744" w:type="dxa"/>
            <w:vMerge/>
          </w:tcPr>
          <w:p w14:paraId="56ED9C48" w14:textId="77777777" w:rsidR="00E00ACF" w:rsidRPr="00AB7182" w:rsidRDefault="00E00ACF" w:rsidP="001513C6">
            <w:pPr>
              <w:pStyle w:val="enumlev2"/>
              <w:ind w:left="0" w:firstLine="34"/>
              <w:rPr>
                <w:b/>
                <w:bCs/>
              </w:rPr>
            </w:pPr>
          </w:p>
        </w:tc>
        <w:tc>
          <w:tcPr>
            <w:tcW w:w="1851" w:type="dxa"/>
          </w:tcPr>
          <w:p w14:paraId="749151F1" w14:textId="77777777" w:rsidR="00E00ACF" w:rsidRPr="00AB7182" w:rsidRDefault="00E00ACF" w:rsidP="001513C6">
            <w:pPr>
              <w:pStyle w:val="TAH"/>
            </w:pPr>
            <w:r w:rsidRPr="00AB7182">
              <w:t>Event</w:t>
            </w:r>
          </w:p>
          <w:p w14:paraId="060177F3" w14:textId="77777777" w:rsidR="00E00ACF" w:rsidRPr="00AB7182" w:rsidRDefault="00E00ACF" w:rsidP="001513C6">
            <w:pPr>
              <w:pStyle w:val="TAH"/>
            </w:pPr>
            <w:r w:rsidRPr="00AB7182">
              <w:t>Parameters</w:t>
            </w:r>
          </w:p>
        </w:tc>
        <w:tc>
          <w:tcPr>
            <w:tcW w:w="1961" w:type="dxa"/>
          </w:tcPr>
          <w:p w14:paraId="01636040" w14:textId="77777777" w:rsidR="00E00ACF" w:rsidRPr="00AB7182" w:rsidRDefault="00E00ACF" w:rsidP="001513C6">
            <w:pPr>
              <w:pStyle w:val="TAH"/>
            </w:pPr>
            <w:r w:rsidRPr="00AB7182">
              <w:t>Mandatory/</w:t>
            </w:r>
          </w:p>
          <w:p w14:paraId="5C7028DA" w14:textId="77777777" w:rsidR="00E00ACF" w:rsidRPr="00AB7182" w:rsidRDefault="00E00ACF" w:rsidP="001513C6">
            <w:pPr>
              <w:pStyle w:val="TAH"/>
            </w:pPr>
            <w:r w:rsidRPr="00AB7182">
              <w:t>Optional</w:t>
            </w:r>
          </w:p>
        </w:tc>
        <w:tc>
          <w:tcPr>
            <w:tcW w:w="1926" w:type="dxa"/>
            <w:gridSpan w:val="2"/>
          </w:tcPr>
          <w:p w14:paraId="55DC167A" w14:textId="77777777" w:rsidR="00E00ACF" w:rsidRPr="00AB7182" w:rsidRDefault="00E00ACF" w:rsidP="001513C6">
            <w:pPr>
              <w:pStyle w:val="TAH"/>
            </w:pPr>
            <w:r w:rsidRPr="00AB7182">
              <w:t>Supported</w:t>
            </w:r>
          </w:p>
          <w:p w14:paraId="77571F1B" w14:textId="77777777" w:rsidR="00E00ACF" w:rsidRPr="00AB7182" w:rsidRDefault="00E00ACF" w:rsidP="001513C6">
            <w:pPr>
              <w:pStyle w:val="TAH"/>
            </w:pPr>
            <w:r w:rsidRPr="00AB7182">
              <w:t>Values:</w:t>
            </w:r>
          </w:p>
        </w:tc>
        <w:tc>
          <w:tcPr>
            <w:tcW w:w="2407" w:type="dxa"/>
          </w:tcPr>
          <w:p w14:paraId="64515860" w14:textId="77777777" w:rsidR="00E00ACF" w:rsidRPr="00AB7182" w:rsidRDefault="00E00ACF" w:rsidP="001513C6">
            <w:pPr>
              <w:pStyle w:val="TAH"/>
            </w:pPr>
            <w:r w:rsidRPr="00AB7182">
              <w:t>Provisioned Value:</w:t>
            </w:r>
          </w:p>
        </w:tc>
      </w:tr>
      <w:tr w:rsidR="00E00ACF" w:rsidRPr="00AB7182" w14:paraId="5271553E" w14:textId="77777777">
        <w:trPr>
          <w:cantSplit/>
        </w:trPr>
        <w:tc>
          <w:tcPr>
            <w:tcW w:w="1744" w:type="dxa"/>
            <w:vMerge/>
          </w:tcPr>
          <w:p w14:paraId="7B9F818F" w14:textId="77777777" w:rsidR="00E00ACF" w:rsidRPr="00AB7182" w:rsidRDefault="00E00ACF" w:rsidP="001513C6">
            <w:pPr>
              <w:pStyle w:val="enumlev2"/>
              <w:ind w:left="0" w:firstLine="34"/>
              <w:rPr>
                <w:b/>
                <w:bCs/>
              </w:rPr>
            </w:pPr>
          </w:p>
        </w:tc>
        <w:tc>
          <w:tcPr>
            <w:tcW w:w="1851" w:type="dxa"/>
          </w:tcPr>
          <w:p w14:paraId="313A4801" w14:textId="77777777" w:rsidR="00E00ACF" w:rsidRPr="00AB7182" w:rsidRDefault="00E00ACF" w:rsidP="001513C6">
            <w:pPr>
              <w:pStyle w:val="TAC"/>
              <w:rPr>
                <w:b/>
                <w:bCs/>
              </w:rPr>
            </w:pPr>
            <w:r w:rsidRPr="00AB7182">
              <w:t>Not applicable</w:t>
            </w:r>
          </w:p>
        </w:tc>
        <w:tc>
          <w:tcPr>
            <w:tcW w:w="1961" w:type="dxa"/>
          </w:tcPr>
          <w:p w14:paraId="23E92E59" w14:textId="77777777" w:rsidR="00E00ACF" w:rsidRPr="00AB7182" w:rsidRDefault="00E00ACF" w:rsidP="001513C6">
            <w:pPr>
              <w:pStyle w:val="TAC"/>
              <w:rPr>
                <w:b/>
                <w:bCs/>
              </w:rPr>
            </w:pPr>
            <w:r w:rsidRPr="00AB7182">
              <w:t>-</w:t>
            </w:r>
          </w:p>
        </w:tc>
        <w:tc>
          <w:tcPr>
            <w:tcW w:w="1926" w:type="dxa"/>
            <w:gridSpan w:val="2"/>
          </w:tcPr>
          <w:p w14:paraId="43A3D9F5" w14:textId="77777777" w:rsidR="00E00ACF" w:rsidRPr="00AB7182" w:rsidRDefault="00E00ACF" w:rsidP="001513C6">
            <w:pPr>
              <w:pStyle w:val="TAC"/>
            </w:pPr>
            <w:r w:rsidRPr="00AB7182">
              <w:t>-</w:t>
            </w:r>
          </w:p>
        </w:tc>
        <w:tc>
          <w:tcPr>
            <w:tcW w:w="2407" w:type="dxa"/>
          </w:tcPr>
          <w:p w14:paraId="7FED6CBC" w14:textId="77777777" w:rsidR="00E00ACF" w:rsidRPr="00AB7182" w:rsidRDefault="00E00ACF" w:rsidP="001513C6">
            <w:pPr>
              <w:pStyle w:val="TAC"/>
              <w:rPr>
                <w:b/>
                <w:bCs/>
              </w:rPr>
            </w:pPr>
            <w:r w:rsidRPr="00AB7182">
              <w:t>-</w:t>
            </w:r>
          </w:p>
        </w:tc>
      </w:tr>
      <w:tr w:rsidR="00E00ACF" w:rsidRPr="00AB7182" w14:paraId="541BE097" w14:textId="77777777">
        <w:trPr>
          <w:cantSplit/>
        </w:trPr>
        <w:tc>
          <w:tcPr>
            <w:tcW w:w="1744" w:type="dxa"/>
            <w:vMerge/>
          </w:tcPr>
          <w:p w14:paraId="60E0098F" w14:textId="77777777" w:rsidR="00E00ACF" w:rsidRPr="00AB7182" w:rsidRDefault="00E00ACF" w:rsidP="001513C6">
            <w:pPr>
              <w:pStyle w:val="enumlev2"/>
              <w:ind w:left="0" w:firstLine="34"/>
              <w:rPr>
                <w:b/>
                <w:bCs/>
              </w:rPr>
            </w:pPr>
          </w:p>
        </w:tc>
        <w:tc>
          <w:tcPr>
            <w:tcW w:w="1851" w:type="dxa"/>
          </w:tcPr>
          <w:p w14:paraId="0DDB8B38" w14:textId="77777777" w:rsidR="00E00ACF" w:rsidRPr="00AB7182" w:rsidRDefault="00E00ACF" w:rsidP="001513C6">
            <w:pPr>
              <w:pStyle w:val="TAH"/>
            </w:pPr>
            <w:r w:rsidRPr="00AB7182">
              <w:t>ObservedEvent</w:t>
            </w:r>
          </w:p>
          <w:p w14:paraId="3A7895C5" w14:textId="77777777" w:rsidR="00E00ACF" w:rsidRPr="00AB7182" w:rsidRDefault="00E00ACF" w:rsidP="001513C6">
            <w:pPr>
              <w:pStyle w:val="TAH"/>
            </w:pPr>
            <w:r w:rsidRPr="00AB7182">
              <w:t>Parameters</w:t>
            </w:r>
          </w:p>
        </w:tc>
        <w:tc>
          <w:tcPr>
            <w:tcW w:w="1961" w:type="dxa"/>
          </w:tcPr>
          <w:p w14:paraId="3F1689C6" w14:textId="77777777" w:rsidR="00E00ACF" w:rsidRPr="00AB7182" w:rsidRDefault="00E00ACF" w:rsidP="001513C6">
            <w:pPr>
              <w:pStyle w:val="TAH"/>
            </w:pPr>
            <w:r w:rsidRPr="00AB7182">
              <w:t>Mandatory/</w:t>
            </w:r>
          </w:p>
          <w:p w14:paraId="5EB03749" w14:textId="77777777" w:rsidR="00E00ACF" w:rsidRPr="00AB7182" w:rsidRDefault="00E00ACF" w:rsidP="001513C6">
            <w:pPr>
              <w:pStyle w:val="TAH"/>
            </w:pPr>
            <w:r w:rsidRPr="00AB7182">
              <w:t>Optional</w:t>
            </w:r>
          </w:p>
        </w:tc>
        <w:tc>
          <w:tcPr>
            <w:tcW w:w="1926" w:type="dxa"/>
            <w:gridSpan w:val="2"/>
          </w:tcPr>
          <w:p w14:paraId="2945DADD" w14:textId="77777777" w:rsidR="00E00ACF" w:rsidRPr="00AB7182" w:rsidRDefault="00E00ACF" w:rsidP="001513C6">
            <w:pPr>
              <w:pStyle w:val="TAH"/>
            </w:pPr>
            <w:r w:rsidRPr="00AB7182">
              <w:t>Supported</w:t>
            </w:r>
          </w:p>
          <w:p w14:paraId="77EA26F9" w14:textId="77777777" w:rsidR="00E00ACF" w:rsidRPr="00AB7182" w:rsidRDefault="00E00ACF" w:rsidP="001513C6">
            <w:pPr>
              <w:pStyle w:val="TAH"/>
            </w:pPr>
            <w:r w:rsidRPr="00AB7182">
              <w:t>Values:</w:t>
            </w:r>
          </w:p>
        </w:tc>
        <w:tc>
          <w:tcPr>
            <w:tcW w:w="2407" w:type="dxa"/>
          </w:tcPr>
          <w:p w14:paraId="6CE624BA" w14:textId="77777777" w:rsidR="00E00ACF" w:rsidRPr="00AB7182" w:rsidRDefault="00E00ACF" w:rsidP="001513C6">
            <w:pPr>
              <w:pStyle w:val="TAH"/>
            </w:pPr>
            <w:r w:rsidRPr="00AB7182">
              <w:t>Provisioned Value:</w:t>
            </w:r>
          </w:p>
        </w:tc>
      </w:tr>
      <w:tr w:rsidR="00E00ACF" w:rsidRPr="00AB7182" w14:paraId="28693BD7" w14:textId="77777777">
        <w:trPr>
          <w:cantSplit/>
        </w:trPr>
        <w:tc>
          <w:tcPr>
            <w:tcW w:w="1744" w:type="dxa"/>
            <w:vMerge/>
          </w:tcPr>
          <w:p w14:paraId="4C83E5C9" w14:textId="77777777" w:rsidR="00E00ACF" w:rsidRPr="00AB7182" w:rsidRDefault="00E00ACF" w:rsidP="001513C6">
            <w:pPr>
              <w:pStyle w:val="enumlev2"/>
              <w:ind w:left="0" w:firstLine="34"/>
              <w:rPr>
                <w:b/>
                <w:bCs/>
              </w:rPr>
            </w:pPr>
          </w:p>
        </w:tc>
        <w:tc>
          <w:tcPr>
            <w:tcW w:w="1851" w:type="dxa"/>
          </w:tcPr>
          <w:p w14:paraId="7B131D31" w14:textId="77777777" w:rsidR="00E00ACF" w:rsidRPr="00AB7182" w:rsidRDefault="00E00ACF" w:rsidP="001513C6">
            <w:pPr>
              <w:pStyle w:val="TAC"/>
              <w:rPr>
                <w:lang w:val="fr-FR"/>
              </w:rPr>
            </w:pPr>
            <w:r w:rsidRPr="00AB7182">
              <w:rPr>
                <w:lang w:val="fr-FR"/>
              </w:rPr>
              <w:t>Bearer Information transport (BIT,0x01)</w:t>
            </w:r>
          </w:p>
        </w:tc>
        <w:tc>
          <w:tcPr>
            <w:tcW w:w="1961" w:type="dxa"/>
          </w:tcPr>
          <w:p w14:paraId="2753E474" w14:textId="77777777" w:rsidR="00E00ACF" w:rsidRPr="00AB7182" w:rsidRDefault="00E00ACF" w:rsidP="001513C6">
            <w:pPr>
              <w:pStyle w:val="TAC"/>
            </w:pPr>
            <w:r w:rsidRPr="00AB7182">
              <w:t>M</w:t>
            </w:r>
          </w:p>
        </w:tc>
        <w:tc>
          <w:tcPr>
            <w:tcW w:w="1926" w:type="dxa"/>
            <w:gridSpan w:val="2"/>
          </w:tcPr>
          <w:p w14:paraId="586FEF29" w14:textId="77777777" w:rsidR="00E00ACF" w:rsidRPr="00AB7182" w:rsidRDefault="00E00ACF" w:rsidP="001513C6">
            <w:pPr>
              <w:pStyle w:val="TAC"/>
            </w:pPr>
            <w:r w:rsidRPr="00AB7182">
              <w:t>Octet String</w:t>
            </w:r>
          </w:p>
        </w:tc>
        <w:tc>
          <w:tcPr>
            <w:tcW w:w="2407" w:type="dxa"/>
          </w:tcPr>
          <w:p w14:paraId="5936DA80" w14:textId="77777777" w:rsidR="00E00ACF" w:rsidRPr="00AB7182" w:rsidRDefault="00E00ACF" w:rsidP="001513C6">
            <w:pPr>
              <w:pStyle w:val="TAC"/>
            </w:pPr>
            <w:r w:rsidRPr="00AB7182">
              <w:t>Not Applicable</w:t>
            </w:r>
          </w:p>
        </w:tc>
      </w:tr>
      <w:tr w:rsidR="00E00ACF" w:rsidRPr="00AB7182" w14:paraId="5E526DD4" w14:textId="77777777">
        <w:trPr>
          <w:cantSplit/>
        </w:trPr>
        <w:tc>
          <w:tcPr>
            <w:tcW w:w="1744" w:type="dxa"/>
          </w:tcPr>
          <w:p w14:paraId="68296AB0" w14:textId="77777777" w:rsidR="00E00ACF" w:rsidRPr="00AB7182" w:rsidRDefault="00E00ACF" w:rsidP="001513C6">
            <w:pPr>
              <w:pStyle w:val="TAH"/>
            </w:pPr>
            <w:r w:rsidRPr="00AB7182">
              <w:t>Statistics</w:t>
            </w:r>
          </w:p>
        </w:tc>
        <w:tc>
          <w:tcPr>
            <w:tcW w:w="1851" w:type="dxa"/>
          </w:tcPr>
          <w:p w14:paraId="17EEDC00" w14:textId="77777777" w:rsidR="00E00ACF" w:rsidRPr="00AB7182" w:rsidRDefault="00E00ACF" w:rsidP="001513C6">
            <w:pPr>
              <w:pStyle w:val="TAH"/>
            </w:pPr>
            <w:r w:rsidRPr="00AB7182">
              <w:t>Mandatory/</w:t>
            </w:r>
          </w:p>
          <w:p w14:paraId="417A9B5B" w14:textId="77777777" w:rsidR="00E00ACF" w:rsidRPr="00AB7182" w:rsidRDefault="00E00ACF" w:rsidP="001513C6">
            <w:pPr>
              <w:pStyle w:val="TAH"/>
            </w:pPr>
            <w:r w:rsidRPr="00AB7182">
              <w:t>Optional</w:t>
            </w:r>
          </w:p>
        </w:tc>
        <w:tc>
          <w:tcPr>
            <w:tcW w:w="2861" w:type="dxa"/>
            <w:gridSpan w:val="2"/>
          </w:tcPr>
          <w:p w14:paraId="17A6C41C" w14:textId="77777777" w:rsidR="00E00ACF" w:rsidRPr="00AB7182" w:rsidRDefault="00E00ACF" w:rsidP="001513C6">
            <w:pPr>
              <w:pStyle w:val="TAH"/>
            </w:pPr>
            <w:r w:rsidRPr="00AB7182">
              <w:t>Used in command:</w:t>
            </w:r>
          </w:p>
        </w:tc>
        <w:tc>
          <w:tcPr>
            <w:tcW w:w="3433" w:type="dxa"/>
            <w:gridSpan w:val="2"/>
          </w:tcPr>
          <w:p w14:paraId="73BE15AC" w14:textId="77777777" w:rsidR="00E00ACF" w:rsidRPr="00AB7182" w:rsidRDefault="00E00ACF" w:rsidP="001513C6">
            <w:pPr>
              <w:pStyle w:val="TAH"/>
            </w:pPr>
            <w:r w:rsidRPr="00AB7182">
              <w:t>Supported Values:</w:t>
            </w:r>
          </w:p>
        </w:tc>
      </w:tr>
      <w:tr w:rsidR="00E00ACF" w:rsidRPr="00AB7182" w14:paraId="14CD78A4" w14:textId="77777777">
        <w:trPr>
          <w:cantSplit/>
        </w:trPr>
        <w:tc>
          <w:tcPr>
            <w:tcW w:w="1744" w:type="dxa"/>
          </w:tcPr>
          <w:p w14:paraId="1B4C5215" w14:textId="77777777" w:rsidR="00E00ACF" w:rsidRPr="00AB7182" w:rsidRDefault="00E00ACF" w:rsidP="001513C6">
            <w:pPr>
              <w:pStyle w:val="TAC"/>
            </w:pPr>
            <w:r w:rsidRPr="00AB7182">
              <w:t>None</w:t>
            </w:r>
          </w:p>
        </w:tc>
        <w:tc>
          <w:tcPr>
            <w:tcW w:w="1851" w:type="dxa"/>
          </w:tcPr>
          <w:p w14:paraId="59F5B0F7" w14:textId="77777777" w:rsidR="00E00ACF" w:rsidRPr="00AB7182" w:rsidRDefault="00E00ACF" w:rsidP="001513C6">
            <w:pPr>
              <w:pStyle w:val="TAC"/>
            </w:pPr>
            <w:r w:rsidRPr="00AB7182">
              <w:t>-</w:t>
            </w:r>
          </w:p>
        </w:tc>
        <w:tc>
          <w:tcPr>
            <w:tcW w:w="2861" w:type="dxa"/>
            <w:gridSpan w:val="2"/>
          </w:tcPr>
          <w:p w14:paraId="4192DC8E" w14:textId="77777777" w:rsidR="00E00ACF" w:rsidRPr="00AB7182" w:rsidRDefault="00E00ACF" w:rsidP="001513C6">
            <w:pPr>
              <w:pStyle w:val="TAC"/>
            </w:pPr>
            <w:r w:rsidRPr="00AB7182">
              <w:t>-</w:t>
            </w:r>
          </w:p>
        </w:tc>
        <w:tc>
          <w:tcPr>
            <w:tcW w:w="3433" w:type="dxa"/>
            <w:gridSpan w:val="2"/>
          </w:tcPr>
          <w:p w14:paraId="3A2411D9" w14:textId="77777777" w:rsidR="00E00ACF" w:rsidRPr="00AB7182" w:rsidRDefault="00E00ACF" w:rsidP="001513C6">
            <w:pPr>
              <w:pStyle w:val="TAC"/>
            </w:pPr>
            <w:r w:rsidRPr="00AB7182">
              <w:t>-</w:t>
            </w:r>
          </w:p>
        </w:tc>
      </w:tr>
      <w:tr w:rsidR="00E00ACF" w:rsidRPr="00AB7182" w14:paraId="3C5BC275" w14:textId="77777777">
        <w:trPr>
          <w:cantSplit/>
        </w:trPr>
        <w:tc>
          <w:tcPr>
            <w:tcW w:w="1744" w:type="dxa"/>
          </w:tcPr>
          <w:p w14:paraId="2999F802" w14:textId="77777777" w:rsidR="00E00ACF" w:rsidRPr="00AB7182" w:rsidRDefault="00E00ACF" w:rsidP="001513C6">
            <w:pPr>
              <w:pStyle w:val="TAH"/>
            </w:pPr>
            <w:r w:rsidRPr="00AB7182">
              <w:t>Error Codes</w:t>
            </w:r>
          </w:p>
        </w:tc>
        <w:tc>
          <w:tcPr>
            <w:tcW w:w="8145" w:type="dxa"/>
            <w:gridSpan w:val="5"/>
          </w:tcPr>
          <w:p w14:paraId="12CC22B2" w14:textId="77777777" w:rsidR="00E00ACF" w:rsidRPr="00AB7182" w:rsidRDefault="00E00ACF" w:rsidP="001513C6">
            <w:pPr>
              <w:pStyle w:val="TAH"/>
            </w:pPr>
            <w:r w:rsidRPr="00AB7182">
              <w:t>Mandatory/ Optional</w:t>
            </w:r>
          </w:p>
        </w:tc>
      </w:tr>
      <w:tr w:rsidR="00E00ACF" w:rsidRPr="00AB7182" w14:paraId="3726C4D0" w14:textId="77777777">
        <w:trPr>
          <w:cantSplit/>
        </w:trPr>
        <w:tc>
          <w:tcPr>
            <w:tcW w:w="1744" w:type="dxa"/>
          </w:tcPr>
          <w:p w14:paraId="273FDA66" w14:textId="77777777" w:rsidR="00E00ACF" w:rsidRPr="00AB7182" w:rsidRDefault="00E00ACF" w:rsidP="001513C6">
            <w:pPr>
              <w:pStyle w:val="TAC"/>
            </w:pPr>
            <w:r w:rsidRPr="00AB7182">
              <w:t>None</w:t>
            </w:r>
          </w:p>
        </w:tc>
        <w:tc>
          <w:tcPr>
            <w:tcW w:w="8145" w:type="dxa"/>
            <w:gridSpan w:val="5"/>
          </w:tcPr>
          <w:p w14:paraId="57AA3100" w14:textId="77777777" w:rsidR="00E00ACF" w:rsidRPr="00AB7182" w:rsidRDefault="00E00ACF" w:rsidP="001513C6">
            <w:pPr>
              <w:pStyle w:val="TAC"/>
            </w:pPr>
            <w:r w:rsidRPr="00AB7182">
              <w:t>-</w:t>
            </w:r>
          </w:p>
        </w:tc>
      </w:tr>
    </w:tbl>
    <w:p w14:paraId="6559240C" w14:textId="77777777" w:rsidR="00E00ACF" w:rsidRPr="00AB7182" w:rsidRDefault="00E00ACF" w:rsidP="00E00ACF"/>
    <w:p w14:paraId="27C8BAF3" w14:textId="77777777" w:rsidR="009114E1" w:rsidRPr="00AB7182" w:rsidRDefault="009114E1" w:rsidP="006460F5">
      <w:pPr>
        <w:pStyle w:val="Heading2"/>
      </w:pPr>
      <w:bookmarkStart w:id="150" w:name="_Toc177668498"/>
      <w:r w:rsidRPr="00AB7182">
        <w:t>A.14.16</w:t>
      </w:r>
      <w:r w:rsidR="00E84531" w:rsidRPr="00AB7182">
        <w:tab/>
      </w:r>
      <w:r w:rsidRPr="00AB7182">
        <w:t>Expanded Services Tones Generation Package</w:t>
      </w:r>
      <w:bookmarkEnd w:id="150"/>
      <w:r w:rsidRPr="00AB7182">
        <w:t xml:space="preserve"> </w:t>
      </w:r>
    </w:p>
    <w:p w14:paraId="5AB8C6E8" w14:textId="77777777" w:rsidR="00E00ACF" w:rsidRPr="00AB7182" w:rsidRDefault="009114E1" w:rsidP="00E00ACF">
      <w:pPr>
        <w:pStyle w:val="TH"/>
      </w:pPr>
      <w:r w:rsidRPr="00AB7182">
        <w:t>Table A.14.16</w:t>
      </w:r>
      <w:r w:rsidR="009903F8" w:rsidRPr="00AB7182">
        <w:t>/1</w:t>
      </w:r>
      <w:r w:rsidRPr="00AB7182">
        <w:t>: Package Usage Information For Expanded Services Tones Generation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12"/>
        <w:gridCol w:w="1755"/>
        <w:gridCol w:w="1714"/>
        <w:gridCol w:w="781"/>
        <w:gridCol w:w="890"/>
        <w:gridCol w:w="2137"/>
      </w:tblGrid>
      <w:tr w:rsidR="00E00ACF" w:rsidRPr="00AB7182" w14:paraId="3D529F29" w14:textId="77777777">
        <w:trPr>
          <w:cantSplit/>
        </w:trPr>
        <w:tc>
          <w:tcPr>
            <w:tcW w:w="1744" w:type="dxa"/>
          </w:tcPr>
          <w:p w14:paraId="7DB388D2" w14:textId="77777777" w:rsidR="00E00ACF" w:rsidRPr="00AB7182" w:rsidRDefault="00E00ACF" w:rsidP="001513C6">
            <w:pPr>
              <w:pStyle w:val="TAH"/>
            </w:pPr>
            <w:r w:rsidRPr="00AB7182">
              <w:t xml:space="preserve">Properties </w:t>
            </w:r>
          </w:p>
        </w:tc>
        <w:tc>
          <w:tcPr>
            <w:tcW w:w="1851" w:type="dxa"/>
          </w:tcPr>
          <w:p w14:paraId="6B94D89F" w14:textId="77777777" w:rsidR="00E00ACF" w:rsidRPr="00AB7182" w:rsidRDefault="00E00ACF" w:rsidP="001513C6">
            <w:pPr>
              <w:pStyle w:val="TAH"/>
            </w:pPr>
            <w:r w:rsidRPr="00AB7182">
              <w:t>Mandatory/</w:t>
            </w:r>
          </w:p>
          <w:p w14:paraId="4847412D" w14:textId="77777777" w:rsidR="00E00ACF" w:rsidRPr="00AB7182" w:rsidRDefault="00E00ACF" w:rsidP="001513C6">
            <w:pPr>
              <w:pStyle w:val="TAH"/>
            </w:pPr>
            <w:r w:rsidRPr="00AB7182">
              <w:t>Optional</w:t>
            </w:r>
          </w:p>
        </w:tc>
        <w:tc>
          <w:tcPr>
            <w:tcW w:w="1961" w:type="dxa"/>
          </w:tcPr>
          <w:p w14:paraId="709C2719" w14:textId="77777777" w:rsidR="00E00ACF" w:rsidRPr="00AB7182" w:rsidRDefault="00E00ACF" w:rsidP="001513C6">
            <w:pPr>
              <w:pStyle w:val="TAH"/>
            </w:pPr>
            <w:r w:rsidRPr="00AB7182">
              <w:t>Used in command:</w:t>
            </w:r>
          </w:p>
        </w:tc>
        <w:tc>
          <w:tcPr>
            <w:tcW w:w="1926" w:type="dxa"/>
            <w:gridSpan w:val="2"/>
          </w:tcPr>
          <w:p w14:paraId="3194DC6C" w14:textId="77777777" w:rsidR="00E00ACF" w:rsidRPr="00AB7182" w:rsidRDefault="00E00ACF" w:rsidP="001513C6">
            <w:pPr>
              <w:pStyle w:val="TAH"/>
            </w:pPr>
            <w:r w:rsidRPr="00AB7182">
              <w:t>Supported Values:</w:t>
            </w:r>
          </w:p>
        </w:tc>
        <w:tc>
          <w:tcPr>
            <w:tcW w:w="2407" w:type="dxa"/>
          </w:tcPr>
          <w:p w14:paraId="36D8FC44" w14:textId="77777777" w:rsidR="00E00ACF" w:rsidRPr="00AB7182" w:rsidRDefault="00E00ACF" w:rsidP="001513C6">
            <w:pPr>
              <w:pStyle w:val="TAH"/>
            </w:pPr>
            <w:r w:rsidRPr="00AB7182">
              <w:t>Provisioned Value:</w:t>
            </w:r>
          </w:p>
        </w:tc>
      </w:tr>
      <w:tr w:rsidR="00E00ACF" w:rsidRPr="00AB7182" w14:paraId="07BDFD96" w14:textId="77777777">
        <w:trPr>
          <w:cantSplit/>
        </w:trPr>
        <w:tc>
          <w:tcPr>
            <w:tcW w:w="1744" w:type="dxa"/>
          </w:tcPr>
          <w:p w14:paraId="25B0B54C" w14:textId="77777777" w:rsidR="00E00ACF" w:rsidRPr="00AB7182" w:rsidRDefault="00E00ACF" w:rsidP="001513C6">
            <w:pPr>
              <w:pStyle w:val="TAC"/>
            </w:pPr>
            <w:r w:rsidRPr="00AB7182">
              <w:t xml:space="preserve"> None</w:t>
            </w:r>
          </w:p>
        </w:tc>
        <w:tc>
          <w:tcPr>
            <w:tcW w:w="1851" w:type="dxa"/>
          </w:tcPr>
          <w:p w14:paraId="0727F071" w14:textId="77777777" w:rsidR="00E00ACF" w:rsidRPr="00AB7182" w:rsidRDefault="00E00ACF" w:rsidP="001513C6">
            <w:pPr>
              <w:pStyle w:val="TAC"/>
            </w:pPr>
            <w:r w:rsidRPr="00AB7182">
              <w:t>-</w:t>
            </w:r>
          </w:p>
        </w:tc>
        <w:tc>
          <w:tcPr>
            <w:tcW w:w="1961" w:type="dxa"/>
          </w:tcPr>
          <w:p w14:paraId="223FCBA3" w14:textId="77777777" w:rsidR="00E00ACF" w:rsidRPr="00AB7182" w:rsidRDefault="00E00ACF" w:rsidP="001513C6">
            <w:pPr>
              <w:pStyle w:val="TAC"/>
            </w:pPr>
            <w:r w:rsidRPr="00AB7182">
              <w:t>-</w:t>
            </w:r>
          </w:p>
        </w:tc>
        <w:tc>
          <w:tcPr>
            <w:tcW w:w="1926" w:type="dxa"/>
            <w:gridSpan w:val="2"/>
          </w:tcPr>
          <w:p w14:paraId="0473E29E" w14:textId="77777777" w:rsidR="00E00ACF" w:rsidRPr="00AB7182" w:rsidRDefault="00E00ACF" w:rsidP="001513C6">
            <w:pPr>
              <w:pStyle w:val="TAC"/>
            </w:pPr>
            <w:r w:rsidRPr="00AB7182">
              <w:t>-</w:t>
            </w:r>
          </w:p>
        </w:tc>
        <w:tc>
          <w:tcPr>
            <w:tcW w:w="2407" w:type="dxa"/>
          </w:tcPr>
          <w:p w14:paraId="6CC975ED" w14:textId="77777777" w:rsidR="00E00ACF" w:rsidRPr="00AB7182" w:rsidRDefault="00E00ACF" w:rsidP="001513C6">
            <w:pPr>
              <w:pStyle w:val="TAC"/>
            </w:pPr>
            <w:r w:rsidRPr="00AB7182">
              <w:t>-</w:t>
            </w:r>
          </w:p>
        </w:tc>
      </w:tr>
      <w:tr w:rsidR="00E00ACF" w:rsidRPr="00AB7182" w14:paraId="6957CCDB" w14:textId="77777777">
        <w:trPr>
          <w:cantSplit/>
        </w:trPr>
        <w:tc>
          <w:tcPr>
            <w:tcW w:w="1744" w:type="dxa"/>
          </w:tcPr>
          <w:p w14:paraId="1EB619F8" w14:textId="77777777" w:rsidR="00E00ACF" w:rsidRPr="00AB7182" w:rsidRDefault="00E00ACF" w:rsidP="001513C6">
            <w:pPr>
              <w:pStyle w:val="TAH"/>
            </w:pPr>
            <w:r w:rsidRPr="00AB7182">
              <w:t xml:space="preserve">Signals </w:t>
            </w:r>
          </w:p>
        </w:tc>
        <w:tc>
          <w:tcPr>
            <w:tcW w:w="1851" w:type="dxa"/>
          </w:tcPr>
          <w:p w14:paraId="4B0EF498" w14:textId="77777777" w:rsidR="00E00ACF" w:rsidRPr="00AB7182" w:rsidRDefault="00E00ACF" w:rsidP="001513C6">
            <w:pPr>
              <w:pStyle w:val="TAH"/>
            </w:pPr>
            <w:r w:rsidRPr="00AB7182">
              <w:t>Mandatory/</w:t>
            </w:r>
          </w:p>
          <w:p w14:paraId="17CA3939" w14:textId="77777777" w:rsidR="00E00ACF" w:rsidRPr="00AB7182" w:rsidRDefault="00E00ACF" w:rsidP="001513C6">
            <w:pPr>
              <w:pStyle w:val="TAH"/>
            </w:pPr>
            <w:r w:rsidRPr="00AB7182">
              <w:t>Optional</w:t>
            </w:r>
          </w:p>
        </w:tc>
        <w:tc>
          <w:tcPr>
            <w:tcW w:w="3887" w:type="dxa"/>
            <w:gridSpan w:val="3"/>
          </w:tcPr>
          <w:p w14:paraId="4401F68E" w14:textId="77777777" w:rsidR="00E00ACF" w:rsidRPr="00AB7182" w:rsidRDefault="00E00ACF" w:rsidP="001513C6">
            <w:pPr>
              <w:pStyle w:val="TAH"/>
            </w:pPr>
            <w:r w:rsidRPr="00AB7182">
              <w:t>Used in command:</w:t>
            </w:r>
          </w:p>
        </w:tc>
        <w:tc>
          <w:tcPr>
            <w:tcW w:w="2407" w:type="dxa"/>
          </w:tcPr>
          <w:p w14:paraId="1A5C7DEE" w14:textId="77777777" w:rsidR="00E00ACF" w:rsidRPr="00AB7182" w:rsidRDefault="00E00ACF" w:rsidP="001513C6">
            <w:pPr>
              <w:pStyle w:val="TAH"/>
            </w:pPr>
            <w:r w:rsidRPr="00AB7182">
              <w:t>Duration Provisioned Value:</w:t>
            </w:r>
          </w:p>
        </w:tc>
      </w:tr>
      <w:tr w:rsidR="00E00ACF" w:rsidRPr="00AB7182" w14:paraId="45A35454" w14:textId="77777777">
        <w:trPr>
          <w:cantSplit/>
        </w:trPr>
        <w:tc>
          <w:tcPr>
            <w:tcW w:w="1744" w:type="dxa"/>
            <w:vMerge w:val="restart"/>
          </w:tcPr>
          <w:p w14:paraId="685ACCA4" w14:textId="77777777" w:rsidR="00E00ACF" w:rsidRPr="00AB7182" w:rsidRDefault="00E00ACF" w:rsidP="001513C6">
            <w:pPr>
              <w:pStyle w:val="TAC"/>
            </w:pPr>
            <w:r w:rsidRPr="00AB7182">
              <w:t>Call Transfer Dial Tone (xsrvtn/xferdt,0x0026/0x0053)</w:t>
            </w:r>
          </w:p>
          <w:p w14:paraId="7E699CAC" w14:textId="77777777" w:rsidR="00E00ACF" w:rsidRPr="00AB7182" w:rsidRDefault="00E00ACF" w:rsidP="001513C6">
            <w:pPr>
              <w:pStyle w:val="TAC"/>
            </w:pPr>
            <w:r w:rsidRPr="00AB7182">
              <w:t>Call Forward Tone (xsrvtn/cft,0x0026/0x0054)</w:t>
            </w:r>
          </w:p>
          <w:p w14:paraId="34AC5E4F" w14:textId="77777777" w:rsidR="00E00ACF" w:rsidRPr="00AB7182" w:rsidRDefault="00E00ACF" w:rsidP="001513C6">
            <w:pPr>
              <w:pStyle w:val="TAC"/>
            </w:pPr>
            <w:r w:rsidRPr="00AB7182">
              <w:t>Credit Card service Tone (xsrvtn/ccst,0x0026/0x0055)</w:t>
            </w:r>
          </w:p>
          <w:p w14:paraId="53AABEDC" w14:textId="77777777" w:rsidR="00E00ACF" w:rsidRPr="00AB7182" w:rsidRDefault="00E00ACF" w:rsidP="001513C6">
            <w:pPr>
              <w:pStyle w:val="TAC"/>
            </w:pPr>
            <w:r w:rsidRPr="00AB7182">
              <w:t>Special Recall Dial Tone (xsrvtn/srdt,0x0026/0x0056)</w:t>
            </w:r>
          </w:p>
          <w:p w14:paraId="5868E6AC" w14:textId="77777777" w:rsidR="00E00ACF" w:rsidRPr="00AB7182" w:rsidRDefault="00E00ACF" w:rsidP="001513C6">
            <w:pPr>
              <w:pStyle w:val="TAC"/>
              <w:rPr>
                <w:b/>
                <w:bCs/>
              </w:rPr>
            </w:pPr>
          </w:p>
        </w:tc>
        <w:tc>
          <w:tcPr>
            <w:tcW w:w="1851" w:type="dxa"/>
          </w:tcPr>
          <w:p w14:paraId="4B662BC7" w14:textId="77777777" w:rsidR="00E00ACF" w:rsidRPr="00AB7182" w:rsidRDefault="00E00ACF" w:rsidP="001513C6">
            <w:pPr>
              <w:pStyle w:val="TAC"/>
              <w:rPr>
                <w:b/>
                <w:bCs/>
              </w:rPr>
            </w:pPr>
            <w:r w:rsidRPr="00AB7182">
              <w:t>O</w:t>
            </w:r>
          </w:p>
        </w:tc>
        <w:tc>
          <w:tcPr>
            <w:tcW w:w="3887" w:type="dxa"/>
            <w:gridSpan w:val="3"/>
          </w:tcPr>
          <w:p w14:paraId="29AA3C39"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02D522C3" w14:textId="77777777" w:rsidR="00E00ACF" w:rsidRPr="00AB7182" w:rsidRDefault="00E00ACF" w:rsidP="001513C6">
            <w:pPr>
              <w:pStyle w:val="TAC"/>
              <w:jc w:val="left"/>
              <w:rPr>
                <w:b/>
                <w:bCs/>
              </w:rPr>
            </w:pPr>
            <w:r w:rsidRPr="00AB7182">
              <w:t>Value</w:t>
            </w:r>
          </w:p>
        </w:tc>
      </w:tr>
      <w:tr w:rsidR="00E00ACF" w:rsidRPr="00AB7182" w14:paraId="2741F12F" w14:textId="77777777">
        <w:trPr>
          <w:cantSplit/>
        </w:trPr>
        <w:tc>
          <w:tcPr>
            <w:tcW w:w="1744" w:type="dxa"/>
            <w:vMerge/>
          </w:tcPr>
          <w:p w14:paraId="25E6EAEB" w14:textId="77777777" w:rsidR="00E00ACF" w:rsidRPr="00AB7182" w:rsidRDefault="00E00ACF" w:rsidP="001513C6">
            <w:pPr>
              <w:pStyle w:val="enumlev2"/>
              <w:ind w:left="0" w:firstLine="34"/>
              <w:rPr>
                <w:b/>
                <w:bCs/>
              </w:rPr>
            </w:pPr>
          </w:p>
        </w:tc>
        <w:tc>
          <w:tcPr>
            <w:tcW w:w="1851" w:type="dxa"/>
          </w:tcPr>
          <w:p w14:paraId="26CF0008" w14:textId="77777777" w:rsidR="00E00ACF" w:rsidRPr="00AB7182" w:rsidRDefault="00E00ACF" w:rsidP="001513C6">
            <w:pPr>
              <w:pStyle w:val="TAH"/>
            </w:pPr>
            <w:r w:rsidRPr="00AB7182">
              <w:t>Signal Parameters</w:t>
            </w:r>
          </w:p>
        </w:tc>
        <w:tc>
          <w:tcPr>
            <w:tcW w:w="1961" w:type="dxa"/>
          </w:tcPr>
          <w:p w14:paraId="6E40F165" w14:textId="77777777" w:rsidR="00E00ACF" w:rsidRPr="00AB7182" w:rsidRDefault="00E00ACF" w:rsidP="001513C6">
            <w:pPr>
              <w:pStyle w:val="TAH"/>
            </w:pPr>
            <w:r w:rsidRPr="00AB7182">
              <w:t>Mandatory/</w:t>
            </w:r>
          </w:p>
          <w:p w14:paraId="4C799C43" w14:textId="77777777" w:rsidR="00E00ACF" w:rsidRPr="00AB7182" w:rsidRDefault="00E00ACF" w:rsidP="001513C6">
            <w:pPr>
              <w:pStyle w:val="TAH"/>
            </w:pPr>
            <w:r w:rsidRPr="00AB7182">
              <w:t>Optional</w:t>
            </w:r>
          </w:p>
        </w:tc>
        <w:tc>
          <w:tcPr>
            <w:tcW w:w="1926" w:type="dxa"/>
            <w:gridSpan w:val="2"/>
          </w:tcPr>
          <w:p w14:paraId="706C97D2" w14:textId="77777777" w:rsidR="00E00ACF" w:rsidRPr="00AB7182" w:rsidRDefault="00E00ACF" w:rsidP="001513C6">
            <w:pPr>
              <w:pStyle w:val="TAH"/>
            </w:pPr>
            <w:r w:rsidRPr="00AB7182">
              <w:t>Supported</w:t>
            </w:r>
          </w:p>
          <w:p w14:paraId="11093932" w14:textId="77777777" w:rsidR="00E00ACF" w:rsidRPr="00AB7182" w:rsidRDefault="00E00ACF" w:rsidP="001513C6">
            <w:pPr>
              <w:pStyle w:val="TAH"/>
            </w:pPr>
            <w:r w:rsidRPr="00AB7182">
              <w:t>Values:</w:t>
            </w:r>
          </w:p>
        </w:tc>
        <w:tc>
          <w:tcPr>
            <w:tcW w:w="2407" w:type="dxa"/>
          </w:tcPr>
          <w:p w14:paraId="29E3E7D7" w14:textId="77777777" w:rsidR="00E00ACF" w:rsidRPr="00AB7182" w:rsidRDefault="00E00ACF" w:rsidP="001513C6">
            <w:pPr>
              <w:pStyle w:val="TAH"/>
            </w:pPr>
            <w:r w:rsidRPr="00AB7182">
              <w:t>Duration Provisioned Value:</w:t>
            </w:r>
          </w:p>
        </w:tc>
      </w:tr>
      <w:tr w:rsidR="00E00ACF" w:rsidRPr="00AB7182" w14:paraId="64CF4371" w14:textId="77777777">
        <w:trPr>
          <w:cantSplit/>
        </w:trPr>
        <w:tc>
          <w:tcPr>
            <w:tcW w:w="1744" w:type="dxa"/>
            <w:vMerge/>
          </w:tcPr>
          <w:p w14:paraId="27CE55E4" w14:textId="77777777" w:rsidR="00E00ACF" w:rsidRPr="00AB7182" w:rsidRDefault="00E00ACF" w:rsidP="001513C6">
            <w:pPr>
              <w:pStyle w:val="enumlev2"/>
              <w:ind w:left="0" w:firstLine="34"/>
              <w:rPr>
                <w:b/>
                <w:bCs/>
              </w:rPr>
            </w:pPr>
          </w:p>
        </w:tc>
        <w:tc>
          <w:tcPr>
            <w:tcW w:w="1851" w:type="dxa"/>
          </w:tcPr>
          <w:p w14:paraId="31C1E00C" w14:textId="77777777" w:rsidR="00E00ACF" w:rsidRPr="00AB7182" w:rsidRDefault="00E00ACF" w:rsidP="001513C6">
            <w:pPr>
              <w:pStyle w:val="TAC"/>
              <w:rPr>
                <w:b/>
                <w:bCs/>
              </w:rPr>
            </w:pPr>
            <w:r w:rsidRPr="00AB7182">
              <w:t xml:space="preserve">Tone Direction (btd, 0x0001) </w:t>
            </w:r>
          </w:p>
        </w:tc>
        <w:tc>
          <w:tcPr>
            <w:tcW w:w="1961" w:type="dxa"/>
          </w:tcPr>
          <w:p w14:paraId="75BD0C7D" w14:textId="77777777" w:rsidR="00E00ACF" w:rsidRPr="00AB7182" w:rsidRDefault="00E00ACF" w:rsidP="001513C6">
            <w:pPr>
              <w:pStyle w:val="TAC"/>
              <w:rPr>
                <w:b/>
                <w:bCs/>
              </w:rPr>
            </w:pPr>
            <w:r w:rsidRPr="00AB7182">
              <w:t>M</w:t>
            </w:r>
          </w:p>
        </w:tc>
        <w:tc>
          <w:tcPr>
            <w:tcW w:w="1926" w:type="dxa"/>
            <w:gridSpan w:val="2"/>
          </w:tcPr>
          <w:p w14:paraId="70951955" w14:textId="77777777" w:rsidR="00E00ACF" w:rsidRPr="00AB7182" w:rsidRDefault="00E00ACF" w:rsidP="001513C6">
            <w:pPr>
              <w:pStyle w:val="TAC"/>
            </w:pPr>
            <w:r w:rsidRPr="00AB7182">
              <w:t xml:space="preserve">Internal / External </w:t>
            </w:r>
          </w:p>
        </w:tc>
        <w:tc>
          <w:tcPr>
            <w:tcW w:w="2407" w:type="dxa"/>
          </w:tcPr>
          <w:p w14:paraId="22F9D0E2" w14:textId="77777777" w:rsidR="00E00ACF" w:rsidRPr="00AB7182" w:rsidRDefault="009E207E" w:rsidP="001513C6">
            <w:pPr>
              <w:pStyle w:val="TAC"/>
              <w:rPr>
                <w:b/>
                <w:bCs/>
              </w:rPr>
            </w:pPr>
            <w:r w:rsidRPr="00AB7182">
              <w:t>Default=External</w:t>
            </w:r>
          </w:p>
        </w:tc>
      </w:tr>
      <w:tr w:rsidR="00E00ACF" w:rsidRPr="00AB7182" w14:paraId="7733469E" w14:textId="77777777">
        <w:trPr>
          <w:cantSplit/>
        </w:trPr>
        <w:tc>
          <w:tcPr>
            <w:tcW w:w="1744" w:type="dxa"/>
          </w:tcPr>
          <w:p w14:paraId="7E5B41FB" w14:textId="77777777" w:rsidR="00E00ACF" w:rsidRPr="00AB7182" w:rsidRDefault="00E00ACF" w:rsidP="001513C6">
            <w:pPr>
              <w:pStyle w:val="TAH"/>
            </w:pPr>
            <w:r w:rsidRPr="00AB7182">
              <w:t>Events</w:t>
            </w:r>
          </w:p>
        </w:tc>
        <w:tc>
          <w:tcPr>
            <w:tcW w:w="1851" w:type="dxa"/>
          </w:tcPr>
          <w:p w14:paraId="0DFF24A9" w14:textId="77777777" w:rsidR="00E00ACF" w:rsidRPr="00AB7182" w:rsidRDefault="00E00ACF" w:rsidP="001513C6">
            <w:pPr>
              <w:pStyle w:val="TAH"/>
            </w:pPr>
            <w:r w:rsidRPr="00AB7182">
              <w:t>Mandatory/</w:t>
            </w:r>
          </w:p>
          <w:p w14:paraId="102E1F38" w14:textId="77777777" w:rsidR="00E00ACF" w:rsidRPr="00AB7182" w:rsidRDefault="00E00ACF" w:rsidP="001513C6">
            <w:pPr>
              <w:pStyle w:val="TAH"/>
            </w:pPr>
            <w:r w:rsidRPr="00AB7182">
              <w:t>Optional</w:t>
            </w:r>
          </w:p>
        </w:tc>
        <w:tc>
          <w:tcPr>
            <w:tcW w:w="6294" w:type="dxa"/>
            <w:gridSpan w:val="4"/>
          </w:tcPr>
          <w:p w14:paraId="5470672F" w14:textId="77777777" w:rsidR="00E00ACF" w:rsidRPr="00AB7182" w:rsidRDefault="00E00ACF" w:rsidP="001513C6">
            <w:pPr>
              <w:pStyle w:val="TAH"/>
            </w:pPr>
            <w:r w:rsidRPr="00AB7182">
              <w:t>Used in command:</w:t>
            </w:r>
          </w:p>
        </w:tc>
      </w:tr>
      <w:tr w:rsidR="00E00ACF" w:rsidRPr="00AB7182" w14:paraId="1F4434C4" w14:textId="77777777">
        <w:trPr>
          <w:cantSplit/>
        </w:trPr>
        <w:tc>
          <w:tcPr>
            <w:tcW w:w="1744" w:type="dxa"/>
            <w:vMerge w:val="restart"/>
          </w:tcPr>
          <w:p w14:paraId="052925B8" w14:textId="77777777" w:rsidR="00E00ACF" w:rsidRPr="00AB7182" w:rsidRDefault="00E00ACF" w:rsidP="001513C6">
            <w:pPr>
              <w:pStyle w:val="TAC"/>
              <w:rPr>
                <w:b/>
                <w:bCs/>
              </w:rPr>
            </w:pPr>
            <w:r w:rsidRPr="00AB7182">
              <w:t>None</w:t>
            </w:r>
          </w:p>
        </w:tc>
        <w:tc>
          <w:tcPr>
            <w:tcW w:w="1851" w:type="dxa"/>
          </w:tcPr>
          <w:p w14:paraId="1698C350" w14:textId="77777777" w:rsidR="00E00ACF" w:rsidRPr="00AB7182" w:rsidRDefault="00E00ACF" w:rsidP="001513C6">
            <w:pPr>
              <w:pStyle w:val="TAC"/>
              <w:rPr>
                <w:b/>
                <w:bCs/>
              </w:rPr>
            </w:pPr>
            <w:r w:rsidRPr="00AB7182">
              <w:t>-</w:t>
            </w:r>
          </w:p>
        </w:tc>
        <w:tc>
          <w:tcPr>
            <w:tcW w:w="6294" w:type="dxa"/>
            <w:gridSpan w:val="4"/>
          </w:tcPr>
          <w:p w14:paraId="7D8981C4" w14:textId="77777777" w:rsidR="00E00ACF" w:rsidRPr="00AB7182" w:rsidRDefault="00E00ACF" w:rsidP="001513C6">
            <w:pPr>
              <w:pStyle w:val="TAC"/>
              <w:rPr>
                <w:b/>
                <w:bCs/>
              </w:rPr>
            </w:pPr>
            <w:r w:rsidRPr="00AB7182">
              <w:t>-</w:t>
            </w:r>
          </w:p>
        </w:tc>
      </w:tr>
      <w:tr w:rsidR="00E00ACF" w:rsidRPr="00AB7182" w14:paraId="228DE427" w14:textId="77777777">
        <w:trPr>
          <w:cantSplit/>
        </w:trPr>
        <w:tc>
          <w:tcPr>
            <w:tcW w:w="1744" w:type="dxa"/>
            <w:vMerge/>
          </w:tcPr>
          <w:p w14:paraId="16A900B9" w14:textId="77777777" w:rsidR="00E00ACF" w:rsidRPr="00AB7182" w:rsidRDefault="00E00ACF" w:rsidP="001513C6">
            <w:pPr>
              <w:pStyle w:val="enumlev2"/>
              <w:ind w:left="0" w:firstLine="34"/>
              <w:rPr>
                <w:b/>
                <w:bCs/>
              </w:rPr>
            </w:pPr>
          </w:p>
        </w:tc>
        <w:tc>
          <w:tcPr>
            <w:tcW w:w="1851" w:type="dxa"/>
          </w:tcPr>
          <w:p w14:paraId="6C8D718D" w14:textId="77777777" w:rsidR="00E00ACF" w:rsidRPr="00AB7182" w:rsidRDefault="00E00ACF" w:rsidP="001513C6">
            <w:pPr>
              <w:pStyle w:val="TAH"/>
            </w:pPr>
            <w:r w:rsidRPr="00AB7182">
              <w:t>Event</w:t>
            </w:r>
          </w:p>
          <w:p w14:paraId="094A1ED8" w14:textId="77777777" w:rsidR="00E00ACF" w:rsidRPr="00AB7182" w:rsidRDefault="00E00ACF" w:rsidP="001513C6">
            <w:pPr>
              <w:pStyle w:val="TAH"/>
            </w:pPr>
            <w:r w:rsidRPr="00AB7182">
              <w:t>Parameters</w:t>
            </w:r>
          </w:p>
        </w:tc>
        <w:tc>
          <w:tcPr>
            <w:tcW w:w="1961" w:type="dxa"/>
          </w:tcPr>
          <w:p w14:paraId="7B8DF83E" w14:textId="77777777" w:rsidR="00E00ACF" w:rsidRPr="00AB7182" w:rsidRDefault="00E00ACF" w:rsidP="001513C6">
            <w:pPr>
              <w:pStyle w:val="TAH"/>
            </w:pPr>
            <w:r w:rsidRPr="00AB7182">
              <w:t>Mandatory/</w:t>
            </w:r>
          </w:p>
          <w:p w14:paraId="10795012" w14:textId="77777777" w:rsidR="00E00ACF" w:rsidRPr="00AB7182" w:rsidRDefault="00E00ACF" w:rsidP="001513C6">
            <w:pPr>
              <w:pStyle w:val="TAH"/>
            </w:pPr>
            <w:r w:rsidRPr="00AB7182">
              <w:t>Optional</w:t>
            </w:r>
          </w:p>
        </w:tc>
        <w:tc>
          <w:tcPr>
            <w:tcW w:w="1926" w:type="dxa"/>
            <w:gridSpan w:val="2"/>
          </w:tcPr>
          <w:p w14:paraId="19018B99" w14:textId="77777777" w:rsidR="00E00ACF" w:rsidRPr="00AB7182" w:rsidRDefault="00E00ACF" w:rsidP="001513C6">
            <w:pPr>
              <w:pStyle w:val="TAH"/>
            </w:pPr>
            <w:r w:rsidRPr="00AB7182">
              <w:t>Supported</w:t>
            </w:r>
          </w:p>
          <w:p w14:paraId="6B5523E0" w14:textId="77777777" w:rsidR="00E00ACF" w:rsidRPr="00AB7182" w:rsidRDefault="00E00ACF" w:rsidP="001513C6">
            <w:pPr>
              <w:pStyle w:val="TAH"/>
            </w:pPr>
            <w:r w:rsidRPr="00AB7182">
              <w:t>Values:</w:t>
            </w:r>
          </w:p>
        </w:tc>
        <w:tc>
          <w:tcPr>
            <w:tcW w:w="2407" w:type="dxa"/>
          </w:tcPr>
          <w:p w14:paraId="3C4E4A87" w14:textId="77777777" w:rsidR="00E00ACF" w:rsidRPr="00AB7182" w:rsidRDefault="00E00ACF" w:rsidP="001513C6">
            <w:pPr>
              <w:pStyle w:val="TAH"/>
            </w:pPr>
            <w:r w:rsidRPr="00AB7182">
              <w:t>Provisioned Value:</w:t>
            </w:r>
          </w:p>
        </w:tc>
      </w:tr>
      <w:tr w:rsidR="00E00ACF" w:rsidRPr="00AB7182" w14:paraId="0D6E1DB4" w14:textId="77777777">
        <w:trPr>
          <w:cantSplit/>
        </w:trPr>
        <w:tc>
          <w:tcPr>
            <w:tcW w:w="1744" w:type="dxa"/>
            <w:vMerge/>
          </w:tcPr>
          <w:p w14:paraId="38766E1B" w14:textId="77777777" w:rsidR="00E00ACF" w:rsidRPr="00AB7182" w:rsidRDefault="00E00ACF" w:rsidP="001513C6">
            <w:pPr>
              <w:pStyle w:val="enumlev2"/>
              <w:ind w:left="0" w:firstLine="34"/>
              <w:rPr>
                <w:b/>
                <w:bCs/>
              </w:rPr>
            </w:pPr>
          </w:p>
        </w:tc>
        <w:tc>
          <w:tcPr>
            <w:tcW w:w="1851" w:type="dxa"/>
          </w:tcPr>
          <w:p w14:paraId="326AD5A8" w14:textId="77777777" w:rsidR="00E00ACF" w:rsidRPr="00AB7182" w:rsidRDefault="00E00ACF" w:rsidP="001513C6">
            <w:pPr>
              <w:pStyle w:val="TAC"/>
              <w:rPr>
                <w:b/>
                <w:bCs/>
              </w:rPr>
            </w:pPr>
            <w:r w:rsidRPr="00AB7182">
              <w:t>-</w:t>
            </w:r>
          </w:p>
        </w:tc>
        <w:tc>
          <w:tcPr>
            <w:tcW w:w="1961" w:type="dxa"/>
          </w:tcPr>
          <w:p w14:paraId="47934B53" w14:textId="77777777" w:rsidR="00E00ACF" w:rsidRPr="00AB7182" w:rsidRDefault="00E00ACF" w:rsidP="001513C6">
            <w:pPr>
              <w:pStyle w:val="TAC"/>
              <w:rPr>
                <w:b/>
                <w:bCs/>
              </w:rPr>
            </w:pPr>
            <w:r w:rsidRPr="00AB7182">
              <w:t>-</w:t>
            </w:r>
          </w:p>
        </w:tc>
        <w:tc>
          <w:tcPr>
            <w:tcW w:w="1926" w:type="dxa"/>
            <w:gridSpan w:val="2"/>
          </w:tcPr>
          <w:p w14:paraId="78BD78F4" w14:textId="77777777" w:rsidR="00E00ACF" w:rsidRPr="00AB7182" w:rsidRDefault="00E00ACF" w:rsidP="001513C6">
            <w:pPr>
              <w:pStyle w:val="TAC"/>
            </w:pPr>
            <w:r w:rsidRPr="00AB7182">
              <w:t>-</w:t>
            </w:r>
          </w:p>
        </w:tc>
        <w:tc>
          <w:tcPr>
            <w:tcW w:w="2407" w:type="dxa"/>
          </w:tcPr>
          <w:p w14:paraId="17D625A0" w14:textId="77777777" w:rsidR="00E00ACF" w:rsidRPr="00AB7182" w:rsidRDefault="00E00ACF" w:rsidP="001513C6">
            <w:pPr>
              <w:pStyle w:val="TAC"/>
              <w:rPr>
                <w:b/>
                <w:bCs/>
              </w:rPr>
            </w:pPr>
            <w:r w:rsidRPr="00AB7182">
              <w:t>-</w:t>
            </w:r>
          </w:p>
        </w:tc>
      </w:tr>
      <w:tr w:rsidR="00E00ACF" w:rsidRPr="00AB7182" w14:paraId="7EDF202A" w14:textId="77777777">
        <w:trPr>
          <w:cantSplit/>
        </w:trPr>
        <w:tc>
          <w:tcPr>
            <w:tcW w:w="1744" w:type="dxa"/>
            <w:vMerge/>
          </w:tcPr>
          <w:p w14:paraId="54764D2B" w14:textId="77777777" w:rsidR="00E00ACF" w:rsidRPr="00AB7182" w:rsidRDefault="00E00ACF" w:rsidP="001513C6">
            <w:pPr>
              <w:pStyle w:val="enumlev2"/>
              <w:ind w:left="0" w:firstLine="34"/>
              <w:rPr>
                <w:b/>
                <w:bCs/>
              </w:rPr>
            </w:pPr>
          </w:p>
        </w:tc>
        <w:tc>
          <w:tcPr>
            <w:tcW w:w="1851" w:type="dxa"/>
          </w:tcPr>
          <w:p w14:paraId="597B4F19" w14:textId="77777777" w:rsidR="00E00ACF" w:rsidRPr="00AB7182" w:rsidRDefault="00E00ACF" w:rsidP="001513C6">
            <w:pPr>
              <w:pStyle w:val="TAH"/>
            </w:pPr>
            <w:r w:rsidRPr="00AB7182">
              <w:t>ObservedEvent</w:t>
            </w:r>
          </w:p>
          <w:p w14:paraId="6A96622C" w14:textId="77777777" w:rsidR="00E00ACF" w:rsidRPr="00AB7182" w:rsidRDefault="00E00ACF" w:rsidP="001513C6">
            <w:pPr>
              <w:pStyle w:val="TAH"/>
            </w:pPr>
            <w:r w:rsidRPr="00AB7182">
              <w:t>Parameters</w:t>
            </w:r>
          </w:p>
        </w:tc>
        <w:tc>
          <w:tcPr>
            <w:tcW w:w="1961" w:type="dxa"/>
          </w:tcPr>
          <w:p w14:paraId="26412800" w14:textId="77777777" w:rsidR="00E00ACF" w:rsidRPr="00AB7182" w:rsidRDefault="00E00ACF" w:rsidP="001513C6">
            <w:pPr>
              <w:pStyle w:val="TAH"/>
            </w:pPr>
            <w:r w:rsidRPr="00AB7182">
              <w:t>Mandatory/</w:t>
            </w:r>
          </w:p>
          <w:p w14:paraId="2CA83EB3" w14:textId="77777777" w:rsidR="00E00ACF" w:rsidRPr="00AB7182" w:rsidRDefault="00E00ACF" w:rsidP="001513C6">
            <w:pPr>
              <w:pStyle w:val="TAH"/>
            </w:pPr>
            <w:r w:rsidRPr="00AB7182">
              <w:t>Optional</w:t>
            </w:r>
          </w:p>
        </w:tc>
        <w:tc>
          <w:tcPr>
            <w:tcW w:w="1926" w:type="dxa"/>
            <w:gridSpan w:val="2"/>
          </w:tcPr>
          <w:p w14:paraId="4D7A236E" w14:textId="77777777" w:rsidR="00E00ACF" w:rsidRPr="00AB7182" w:rsidRDefault="00E00ACF" w:rsidP="001513C6">
            <w:pPr>
              <w:pStyle w:val="TAH"/>
            </w:pPr>
            <w:r w:rsidRPr="00AB7182">
              <w:t>Supported</w:t>
            </w:r>
          </w:p>
          <w:p w14:paraId="61AE1AF6" w14:textId="77777777" w:rsidR="00E00ACF" w:rsidRPr="00AB7182" w:rsidRDefault="00E00ACF" w:rsidP="001513C6">
            <w:pPr>
              <w:pStyle w:val="TAH"/>
            </w:pPr>
            <w:r w:rsidRPr="00AB7182">
              <w:t>Values:</w:t>
            </w:r>
          </w:p>
        </w:tc>
        <w:tc>
          <w:tcPr>
            <w:tcW w:w="2407" w:type="dxa"/>
          </w:tcPr>
          <w:p w14:paraId="6F4D2DB3" w14:textId="77777777" w:rsidR="00E00ACF" w:rsidRPr="00AB7182" w:rsidRDefault="00E00ACF" w:rsidP="001513C6">
            <w:pPr>
              <w:pStyle w:val="TAH"/>
            </w:pPr>
            <w:r w:rsidRPr="00AB7182">
              <w:t>Provisioned Value:</w:t>
            </w:r>
          </w:p>
        </w:tc>
      </w:tr>
      <w:tr w:rsidR="00E00ACF" w:rsidRPr="00AB7182" w14:paraId="1195CE53" w14:textId="77777777">
        <w:trPr>
          <w:cantSplit/>
        </w:trPr>
        <w:tc>
          <w:tcPr>
            <w:tcW w:w="1744" w:type="dxa"/>
            <w:vMerge/>
          </w:tcPr>
          <w:p w14:paraId="50E1DA13" w14:textId="77777777" w:rsidR="00E00ACF" w:rsidRPr="00AB7182" w:rsidRDefault="00E00ACF" w:rsidP="001513C6">
            <w:pPr>
              <w:pStyle w:val="enumlev2"/>
              <w:ind w:left="0" w:firstLine="34"/>
              <w:rPr>
                <w:b/>
                <w:bCs/>
              </w:rPr>
            </w:pPr>
          </w:p>
        </w:tc>
        <w:tc>
          <w:tcPr>
            <w:tcW w:w="1851" w:type="dxa"/>
          </w:tcPr>
          <w:p w14:paraId="0377FD9F" w14:textId="77777777" w:rsidR="00E00ACF" w:rsidRPr="00AB7182" w:rsidRDefault="00E00ACF" w:rsidP="001513C6">
            <w:pPr>
              <w:pStyle w:val="TAC"/>
            </w:pPr>
            <w:r w:rsidRPr="00AB7182">
              <w:t>-</w:t>
            </w:r>
          </w:p>
        </w:tc>
        <w:tc>
          <w:tcPr>
            <w:tcW w:w="1961" w:type="dxa"/>
          </w:tcPr>
          <w:p w14:paraId="2D4973C3" w14:textId="77777777" w:rsidR="00E00ACF" w:rsidRPr="00AB7182" w:rsidRDefault="00E00ACF" w:rsidP="001513C6">
            <w:pPr>
              <w:pStyle w:val="TAC"/>
            </w:pPr>
            <w:r w:rsidRPr="00AB7182">
              <w:t>-</w:t>
            </w:r>
          </w:p>
        </w:tc>
        <w:tc>
          <w:tcPr>
            <w:tcW w:w="1926" w:type="dxa"/>
            <w:gridSpan w:val="2"/>
          </w:tcPr>
          <w:p w14:paraId="75EABFC0" w14:textId="77777777" w:rsidR="00E00ACF" w:rsidRPr="00AB7182" w:rsidRDefault="00E00ACF" w:rsidP="001513C6">
            <w:pPr>
              <w:pStyle w:val="TAC"/>
            </w:pPr>
            <w:r w:rsidRPr="00AB7182">
              <w:t>-</w:t>
            </w:r>
          </w:p>
        </w:tc>
        <w:tc>
          <w:tcPr>
            <w:tcW w:w="2407" w:type="dxa"/>
          </w:tcPr>
          <w:p w14:paraId="49CB26A1" w14:textId="77777777" w:rsidR="00E00ACF" w:rsidRPr="00AB7182" w:rsidRDefault="00E00ACF" w:rsidP="001513C6">
            <w:pPr>
              <w:pStyle w:val="TAC"/>
            </w:pPr>
            <w:r w:rsidRPr="00AB7182">
              <w:t>-</w:t>
            </w:r>
          </w:p>
        </w:tc>
      </w:tr>
      <w:tr w:rsidR="00E00ACF" w:rsidRPr="00AB7182" w14:paraId="1057E4CF" w14:textId="77777777">
        <w:trPr>
          <w:cantSplit/>
        </w:trPr>
        <w:tc>
          <w:tcPr>
            <w:tcW w:w="1744" w:type="dxa"/>
          </w:tcPr>
          <w:p w14:paraId="3B1905D8" w14:textId="77777777" w:rsidR="00E00ACF" w:rsidRPr="00AB7182" w:rsidRDefault="00E00ACF" w:rsidP="001513C6">
            <w:pPr>
              <w:pStyle w:val="TAH"/>
            </w:pPr>
            <w:r w:rsidRPr="00AB7182">
              <w:t>Statistics</w:t>
            </w:r>
          </w:p>
        </w:tc>
        <w:tc>
          <w:tcPr>
            <w:tcW w:w="1851" w:type="dxa"/>
          </w:tcPr>
          <w:p w14:paraId="4A01F214" w14:textId="77777777" w:rsidR="00E00ACF" w:rsidRPr="00AB7182" w:rsidRDefault="00E00ACF" w:rsidP="001513C6">
            <w:pPr>
              <w:pStyle w:val="TAH"/>
            </w:pPr>
            <w:r w:rsidRPr="00AB7182">
              <w:t>Mandatory/</w:t>
            </w:r>
          </w:p>
          <w:p w14:paraId="47B0D576" w14:textId="77777777" w:rsidR="00E00ACF" w:rsidRPr="00AB7182" w:rsidRDefault="00E00ACF" w:rsidP="001513C6">
            <w:pPr>
              <w:pStyle w:val="TAH"/>
            </w:pPr>
            <w:r w:rsidRPr="00AB7182">
              <w:t>Optional</w:t>
            </w:r>
          </w:p>
        </w:tc>
        <w:tc>
          <w:tcPr>
            <w:tcW w:w="2861" w:type="dxa"/>
            <w:gridSpan w:val="2"/>
          </w:tcPr>
          <w:p w14:paraId="65F9F4CB" w14:textId="77777777" w:rsidR="00E00ACF" w:rsidRPr="00AB7182" w:rsidRDefault="00E00ACF" w:rsidP="001513C6">
            <w:pPr>
              <w:pStyle w:val="TAH"/>
            </w:pPr>
            <w:r w:rsidRPr="00AB7182">
              <w:t>Used in command:</w:t>
            </w:r>
          </w:p>
        </w:tc>
        <w:tc>
          <w:tcPr>
            <w:tcW w:w="3433" w:type="dxa"/>
            <w:gridSpan w:val="2"/>
          </w:tcPr>
          <w:p w14:paraId="41310349" w14:textId="77777777" w:rsidR="00E00ACF" w:rsidRPr="00AB7182" w:rsidRDefault="00E00ACF" w:rsidP="001513C6">
            <w:pPr>
              <w:pStyle w:val="TAH"/>
            </w:pPr>
            <w:r w:rsidRPr="00AB7182">
              <w:t>Supported Values:</w:t>
            </w:r>
          </w:p>
        </w:tc>
      </w:tr>
      <w:tr w:rsidR="00E00ACF" w:rsidRPr="00AB7182" w14:paraId="131F2CF3" w14:textId="77777777">
        <w:trPr>
          <w:cantSplit/>
        </w:trPr>
        <w:tc>
          <w:tcPr>
            <w:tcW w:w="1744" w:type="dxa"/>
          </w:tcPr>
          <w:p w14:paraId="16F19226" w14:textId="77777777" w:rsidR="00E00ACF" w:rsidRPr="00AB7182" w:rsidRDefault="00E00ACF" w:rsidP="001513C6">
            <w:pPr>
              <w:pStyle w:val="TAC"/>
            </w:pPr>
            <w:r w:rsidRPr="00AB7182">
              <w:t>None</w:t>
            </w:r>
          </w:p>
        </w:tc>
        <w:tc>
          <w:tcPr>
            <w:tcW w:w="1851" w:type="dxa"/>
          </w:tcPr>
          <w:p w14:paraId="4C807114" w14:textId="77777777" w:rsidR="00E00ACF" w:rsidRPr="00AB7182" w:rsidRDefault="00E00ACF" w:rsidP="001513C6">
            <w:pPr>
              <w:pStyle w:val="TAC"/>
            </w:pPr>
          </w:p>
        </w:tc>
        <w:tc>
          <w:tcPr>
            <w:tcW w:w="2861" w:type="dxa"/>
            <w:gridSpan w:val="2"/>
          </w:tcPr>
          <w:p w14:paraId="767EEBB9" w14:textId="77777777" w:rsidR="00E00ACF" w:rsidRPr="00AB7182" w:rsidRDefault="00E00ACF" w:rsidP="001513C6">
            <w:pPr>
              <w:pStyle w:val="TAC"/>
            </w:pPr>
            <w:r w:rsidRPr="00AB7182">
              <w:t>-</w:t>
            </w:r>
          </w:p>
        </w:tc>
        <w:tc>
          <w:tcPr>
            <w:tcW w:w="3433" w:type="dxa"/>
            <w:gridSpan w:val="2"/>
          </w:tcPr>
          <w:p w14:paraId="7E2601C7" w14:textId="77777777" w:rsidR="00E00ACF" w:rsidRPr="00AB7182" w:rsidRDefault="00E00ACF" w:rsidP="001513C6">
            <w:pPr>
              <w:pStyle w:val="TAC"/>
            </w:pPr>
            <w:r w:rsidRPr="00AB7182">
              <w:t>-</w:t>
            </w:r>
          </w:p>
        </w:tc>
      </w:tr>
      <w:tr w:rsidR="00E00ACF" w:rsidRPr="00AB7182" w14:paraId="2AB52414" w14:textId="77777777">
        <w:trPr>
          <w:cantSplit/>
        </w:trPr>
        <w:tc>
          <w:tcPr>
            <w:tcW w:w="1744" w:type="dxa"/>
          </w:tcPr>
          <w:p w14:paraId="2E0C3148" w14:textId="77777777" w:rsidR="00E00ACF" w:rsidRPr="00AB7182" w:rsidRDefault="00E00ACF" w:rsidP="001513C6">
            <w:pPr>
              <w:pStyle w:val="TAH"/>
            </w:pPr>
            <w:r w:rsidRPr="00AB7182">
              <w:t>Error Codes</w:t>
            </w:r>
          </w:p>
        </w:tc>
        <w:tc>
          <w:tcPr>
            <w:tcW w:w="8145" w:type="dxa"/>
            <w:gridSpan w:val="5"/>
          </w:tcPr>
          <w:p w14:paraId="24CB6A2E" w14:textId="77777777" w:rsidR="00E00ACF" w:rsidRPr="00AB7182" w:rsidRDefault="00E00ACF" w:rsidP="001513C6">
            <w:pPr>
              <w:pStyle w:val="TAH"/>
            </w:pPr>
            <w:r w:rsidRPr="00AB7182">
              <w:t>Mandatory/ Optional</w:t>
            </w:r>
          </w:p>
        </w:tc>
      </w:tr>
      <w:tr w:rsidR="00E00ACF" w:rsidRPr="00AB7182" w14:paraId="3115994E" w14:textId="77777777">
        <w:trPr>
          <w:cantSplit/>
        </w:trPr>
        <w:tc>
          <w:tcPr>
            <w:tcW w:w="1744" w:type="dxa"/>
          </w:tcPr>
          <w:p w14:paraId="0235E40B" w14:textId="77777777" w:rsidR="00E00ACF" w:rsidRPr="00AB7182" w:rsidRDefault="00E00ACF" w:rsidP="001513C6">
            <w:pPr>
              <w:pStyle w:val="TAC"/>
            </w:pPr>
            <w:r w:rsidRPr="00AB7182">
              <w:t>None</w:t>
            </w:r>
          </w:p>
        </w:tc>
        <w:tc>
          <w:tcPr>
            <w:tcW w:w="8145" w:type="dxa"/>
            <w:gridSpan w:val="5"/>
          </w:tcPr>
          <w:p w14:paraId="687A2620" w14:textId="77777777" w:rsidR="00E00ACF" w:rsidRPr="00AB7182" w:rsidRDefault="00E00ACF" w:rsidP="001513C6">
            <w:pPr>
              <w:pStyle w:val="TAC"/>
            </w:pPr>
            <w:r w:rsidRPr="00AB7182">
              <w:t>-</w:t>
            </w:r>
          </w:p>
        </w:tc>
      </w:tr>
    </w:tbl>
    <w:p w14:paraId="24A72399" w14:textId="77777777" w:rsidR="00E00ACF" w:rsidRPr="00AB7182" w:rsidRDefault="00E00ACF" w:rsidP="00AC575D"/>
    <w:p w14:paraId="3B0D6B64" w14:textId="77777777" w:rsidR="009114E1" w:rsidRPr="00AB7182" w:rsidRDefault="009114E1" w:rsidP="006460F5">
      <w:pPr>
        <w:pStyle w:val="Heading2"/>
      </w:pPr>
      <w:bookmarkStart w:id="151" w:name="_Toc177668499"/>
      <w:r w:rsidRPr="00AB7182">
        <w:t>A.14.17</w:t>
      </w:r>
      <w:r w:rsidR="00E84531" w:rsidRPr="00AB7182">
        <w:tab/>
      </w:r>
      <w:r w:rsidRPr="00AB7182">
        <w:t>Intrusion Tones Generation Package</w:t>
      </w:r>
      <w:bookmarkEnd w:id="151"/>
      <w:r w:rsidRPr="00AB7182">
        <w:t xml:space="preserve"> </w:t>
      </w:r>
    </w:p>
    <w:p w14:paraId="0CDDA7C2" w14:textId="77777777" w:rsidR="001513C6" w:rsidRPr="00AB7182" w:rsidRDefault="009114E1" w:rsidP="001513C6">
      <w:pPr>
        <w:pStyle w:val="TH"/>
      </w:pPr>
      <w:r w:rsidRPr="00AB7182">
        <w:t>Table A.14.17</w:t>
      </w:r>
      <w:r w:rsidR="009903F8" w:rsidRPr="00AB7182">
        <w:t>/1</w:t>
      </w:r>
      <w:r w:rsidRPr="00AB7182">
        <w:t>: Package Usage Information For Intrusion Tones Generation Package</w:t>
      </w:r>
      <w:r w:rsidR="001513C6"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1513C6" w:rsidRPr="00AB7182" w14:paraId="4F954591" w14:textId="77777777">
        <w:trPr>
          <w:cantSplit/>
        </w:trPr>
        <w:tc>
          <w:tcPr>
            <w:tcW w:w="1744" w:type="dxa"/>
          </w:tcPr>
          <w:p w14:paraId="2E797B72" w14:textId="77777777" w:rsidR="001513C6" w:rsidRPr="00AB7182" w:rsidRDefault="001513C6" w:rsidP="001513C6">
            <w:pPr>
              <w:pStyle w:val="TAH"/>
            </w:pPr>
            <w:r w:rsidRPr="00AB7182">
              <w:t xml:space="preserve">Properties </w:t>
            </w:r>
          </w:p>
        </w:tc>
        <w:tc>
          <w:tcPr>
            <w:tcW w:w="1851" w:type="dxa"/>
          </w:tcPr>
          <w:p w14:paraId="05818036" w14:textId="77777777" w:rsidR="001513C6" w:rsidRPr="00AB7182" w:rsidRDefault="001513C6" w:rsidP="001513C6">
            <w:pPr>
              <w:pStyle w:val="TAH"/>
            </w:pPr>
            <w:r w:rsidRPr="00AB7182">
              <w:t>Mandatory/</w:t>
            </w:r>
          </w:p>
          <w:p w14:paraId="54204925" w14:textId="77777777" w:rsidR="001513C6" w:rsidRPr="00AB7182" w:rsidRDefault="001513C6" w:rsidP="001513C6">
            <w:pPr>
              <w:pStyle w:val="TAH"/>
            </w:pPr>
            <w:r w:rsidRPr="00AB7182">
              <w:t>Optional</w:t>
            </w:r>
          </w:p>
        </w:tc>
        <w:tc>
          <w:tcPr>
            <w:tcW w:w="1961" w:type="dxa"/>
          </w:tcPr>
          <w:p w14:paraId="75A2ECC0" w14:textId="77777777" w:rsidR="001513C6" w:rsidRPr="00AB7182" w:rsidRDefault="001513C6" w:rsidP="001513C6">
            <w:pPr>
              <w:pStyle w:val="TAH"/>
            </w:pPr>
            <w:r w:rsidRPr="00AB7182">
              <w:t>Used in command:</w:t>
            </w:r>
          </w:p>
        </w:tc>
        <w:tc>
          <w:tcPr>
            <w:tcW w:w="1926" w:type="dxa"/>
            <w:gridSpan w:val="2"/>
          </w:tcPr>
          <w:p w14:paraId="06617990" w14:textId="77777777" w:rsidR="001513C6" w:rsidRPr="00AB7182" w:rsidRDefault="001513C6" w:rsidP="001513C6">
            <w:pPr>
              <w:pStyle w:val="TAH"/>
            </w:pPr>
            <w:r w:rsidRPr="00AB7182">
              <w:t>Supported Values:</w:t>
            </w:r>
          </w:p>
        </w:tc>
        <w:tc>
          <w:tcPr>
            <w:tcW w:w="2407" w:type="dxa"/>
          </w:tcPr>
          <w:p w14:paraId="64814DDF" w14:textId="77777777" w:rsidR="001513C6" w:rsidRPr="00AB7182" w:rsidRDefault="001513C6" w:rsidP="001513C6">
            <w:pPr>
              <w:pStyle w:val="TAH"/>
            </w:pPr>
            <w:r w:rsidRPr="00AB7182">
              <w:t>Provisioned Value:</w:t>
            </w:r>
          </w:p>
        </w:tc>
      </w:tr>
      <w:tr w:rsidR="001513C6" w:rsidRPr="00AB7182" w14:paraId="13429973" w14:textId="77777777">
        <w:trPr>
          <w:cantSplit/>
        </w:trPr>
        <w:tc>
          <w:tcPr>
            <w:tcW w:w="1744" w:type="dxa"/>
          </w:tcPr>
          <w:p w14:paraId="2C9AB88C" w14:textId="77777777" w:rsidR="001513C6" w:rsidRPr="00AB7182" w:rsidRDefault="001513C6" w:rsidP="001513C6">
            <w:pPr>
              <w:pStyle w:val="TAC"/>
            </w:pPr>
            <w:r w:rsidRPr="00AB7182">
              <w:t>None</w:t>
            </w:r>
          </w:p>
        </w:tc>
        <w:tc>
          <w:tcPr>
            <w:tcW w:w="1851" w:type="dxa"/>
          </w:tcPr>
          <w:p w14:paraId="46A6A9C7" w14:textId="77777777" w:rsidR="001513C6" w:rsidRPr="00AB7182" w:rsidRDefault="001513C6" w:rsidP="001513C6">
            <w:pPr>
              <w:pStyle w:val="TAC"/>
            </w:pPr>
            <w:r w:rsidRPr="00AB7182">
              <w:t>-</w:t>
            </w:r>
          </w:p>
        </w:tc>
        <w:tc>
          <w:tcPr>
            <w:tcW w:w="1961" w:type="dxa"/>
          </w:tcPr>
          <w:p w14:paraId="02CC05BF" w14:textId="77777777" w:rsidR="001513C6" w:rsidRPr="00AB7182" w:rsidRDefault="001513C6" w:rsidP="001513C6">
            <w:pPr>
              <w:pStyle w:val="TAC"/>
            </w:pPr>
            <w:r w:rsidRPr="00AB7182">
              <w:t>-</w:t>
            </w:r>
          </w:p>
        </w:tc>
        <w:tc>
          <w:tcPr>
            <w:tcW w:w="1926" w:type="dxa"/>
            <w:gridSpan w:val="2"/>
          </w:tcPr>
          <w:p w14:paraId="68052AAE" w14:textId="77777777" w:rsidR="001513C6" w:rsidRPr="00AB7182" w:rsidRDefault="001513C6" w:rsidP="001513C6">
            <w:pPr>
              <w:pStyle w:val="TAC"/>
            </w:pPr>
            <w:r w:rsidRPr="00AB7182">
              <w:t>-</w:t>
            </w:r>
          </w:p>
        </w:tc>
        <w:tc>
          <w:tcPr>
            <w:tcW w:w="2407" w:type="dxa"/>
          </w:tcPr>
          <w:p w14:paraId="29433B31" w14:textId="77777777" w:rsidR="001513C6" w:rsidRPr="00AB7182" w:rsidRDefault="001513C6" w:rsidP="001513C6">
            <w:pPr>
              <w:pStyle w:val="TAC"/>
            </w:pPr>
            <w:r w:rsidRPr="00AB7182">
              <w:t>-</w:t>
            </w:r>
          </w:p>
        </w:tc>
      </w:tr>
      <w:tr w:rsidR="001513C6" w:rsidRPr="00AB7182" w14:paraId="309239B6" w14:textId="77777777">
        <w:trPr>
          <w:cantSplit/>
        </w:trPr>
        <w:tc>
          <w:tcPr>
            <w:tcW w:w="1744" w:type="dxa"/>
          </w:tcPr>
          <w:p w14:paraId="7D0591A9" w14:textId="77777777" w:rsidR="001513C6" w:rsidRPr="00AB7182" w:rsidRDefault="001513C6" w:rsidP="001513C6">
            <w:pPr>
              <w:pStyle w:val="TAH"/>
            </w:pPr>
            <w:r w:rsidRPr="00AB7182">
              <w:t xml:space="preserve">Signals </w:t>
            </w:r>
          </w:p>
        </w:tc>
        <w:tc>
          <w:tcPr>
            <w:tcW w:w="1851" w:type="dxa"/>
          </w:tcPr>
          <w:p w14:paraId="59B20C22" w14:textId="77777777" w:rsidR="001513C6" w:rsidRPr="00AB7182" w:rsidRDefault="001513C6" w:rsidP="001513C6">
            <w:pPr>
              <w:pStyle w:val="TAH"/>
            </w:pPr>
            <w:r w:rsidRPr="00AB7182">
              <w:t>Mandatory/</w:t>
            </w:r>
          </w:p>
          <w:p w14:paraId="1E886B6A" w14:textId="77777777" w:rsidR="001513C6" w:rsidRPr="00AB7182" w:rsidRDefault="001513C6" w:rsidP="001513C6">
            <w:pPr>
              <w:pStyle w:val="TAH"/>
            </w:pPr>
            <w:r w:rsidRPr="00AB7182">
              <w:t>Optional</w:t>
            </w:r>
          </w:p>
        </w:tc>
        <w:tc>
          <w:tcPr>
            <w:tcW w:w="3887" w:type="dxa"/>
            <w:gridSpan w:val="3"/>
          </w:tcPr>
          <w:p w14:paraId="728D8D08" w14:textId="77777777" w:rsidR="001513C6" w:rsidRPr="00AB7182" w:rsidRDefault="001513C6" w:rsidP="001513C6">
            <w:pPr>
              <w:pStyle w:val="TAH"/>
            </w:pPr>
            <w:r w:rsidRPr="00AB7182">
              <w:t>Used in command:</w:t>
            </w:r>
          </w:p>
        </w:tc>
        <w:tc>
          <w:tcPr>
            <w:tcW w:w="2407" w:type="dxa"/>
          </w:tcPr>
          <w:p w14:paraId="3B686FB5" w14:textId="77777777" w:rsidR="001513C6" w:rsidRPr="00AB7182" w:rsidRDefault="001513C6" w:rsidP="001513C6">
            <w:pPr>
              <w:pStyle w:val="TAH"/>
            </w:pPr>
            <w:r w:rsidRPr="00AB7182">
              <w:t>Duration Provisioned Value:</w:t>
            </w:r>
          </w:p>
        </w:tc>
      </w:tr>
      <w:tr w:rsidR="001513C6" w:rsidRPr="00AB7182" w14:paraId="3B77872B" w14:textId="77777777">
        <w:trPr>
          <w:cantSplit/>
        </w:trPr>
        <w:tc>
          <w:tcPr>
            <w:tcW w:w="1744" w:type="dxa"/>
            <w:vMerge w:val="restart"/>
          </w:tcPr>
          <w:p w14:paraId="74BCD57A" w14:textId="77777777" w:rsidR="001513C6" w:rsidRPr="00AB7182" w:rsidRDefault="001513C6" w:rsidP="001513C6">
            <w:pPr>
              <w:pStyle w:val="TAC"/>
            </w:pPr>
            <w:r w:rsidRPr="00AB7182">
              <w:t>Intrusion Pending Tone (int/pend,0x0027/0x0057)</w:t>
            </w:r>
          </w:p>
          <w:p w14:paraId="0B56ABC6" w14:textId="77777777" w:rsidR="001513C6" w:rsidRPr="00AB7182" w:rsidRDefault="001513C6" w:rsidP="001513C6">
            <w:pPr>
              <w:pStyle w:val="TAC"/>
            </w:pPr>
            <w:r w:rsidRPr="00AB7182">
              <w:t xml:space="preserve">Intrusion Tone </w:t>
            </w:r>
            <w:r w:rsidRPr="00AB7182">
              <w:lastRenderedPageBreak/>
              <w:t>(int/int,0x0027/0x0058)</w:t>
            </w:r>
          </w:p>
          <w:p w14:paraId="1708878D" w14:textId="77777777" w:rsidR="001513C6" w:rsidRPr="00AB7182" w:rsidRDefault="001513C6" w:rsidP="001513C6">
            <w:pPr>
              <w:pStyle w:val="TAC"/>
            </w:pPr>
            <w:r w:rsidRPr="00AB7182">
              <w:t>Intrusion Reminder Tone (int/rem,0x0027/0x0059)</w:t>
            </w:r>
          </w:p>
          <w:p w14:paraId="3D44DDAD" w14:textId="77777777" w:rsidR="001513C6" w:rsidRPr="00AB7182" w:rsidRDefault="001513C6" w:rsidP="001513C6">
            <w:pPr>
              <w:pStyle w:val="TAC"/>
            </w:pPr>
            <w:r w:rsidRPr="00AB7182">
              <w:t>Toll Break-In Tone (int/tbi,0x0027/0x005a)</w:t>
            </w:r>
          </w:p>
          <w:p w14:paraId="15F90B32" w14:textId="77777777" w:rsidR="001513C6" w:rsidRPr="00AB7182" w:rsidRDefault="001513C6" w:rsidP="001513C6">
            <w:pPr>
              <w:pStyle w:val="TAC"/>
              <w:rPr>
                <w:lang w:val="fr-FR"/>
              </w:rPr>
            </w:pPr>
            <w:r w:rsidRPr="00AB7182">
              <w:rPr>
                <w:lang w:val="fr-FR"/>
              </w:rPr>
              <w:t>Intrusion Queue Tone (int/intque,0x0027/0x005b)</w:t>
            </w:r>
          </w:p>
          <w:p w14:paraId="0E2F2C5F" w14:textId="77777777" w:rsidR="001513C6" w:rsidRPr="00AB7182" w:rsidRDefault="001513C6" w:rsidP="001513C6">
            <w:pPr>
              <w:pStyle w:val="TAC"/>
              <w:rPr>
                <w:lang w:val="en-US"/>
              </w:rPr>
            </w:pPr>
            <w:r w:rsidRPr="00AB7182">
              <w:rPr>
                <w:lang w:val="en-US"/>
              </w:rPr>
              <w:t>Busy Verification Tone (int/bv,0x0027/0x005c)</w:t>
            </w:r>
          </w:p>
          <w:p w14:paraId="42C5FC9F" w14:textId="77777777" w:rsidR="001513C6" w:rsidRPr="00AB7182" w:rsidRDefault="001513C6" w:rsidP="001513C6">
            <w:pPr>
              <w:pStyle w:val="TAC"/>
              <w:rPr>
                <w:b/>
                <w:bCs/>
                <w:lang w:val="en-US"/>
              </w:rPr>
            </w:pPr>
          </w:p>
        </w:tc>
        <w:tc>
          <w:tcPr>
            <w:tcW w:w="1851" w:type="dxa"/>
          </w:tcPr>
          <w:p w14:paraId="40793DDF" w14:textId="77777777" w:rsidR="001513C6" w:rsidRPr="00AB7182" w:rsidRDefault="001513C6" w:rsidP="001513C6">
            <w:pPr>
              <w:pStyle w:val="TAC"/>
              <w:rPr>
                <w:b/>
                <w:bCs/>
              </w:rPr>
            </w:pPr>
            <w:r w:rsidRPr="00AB7182">
              <w:lastRenderedPageBreak/>
              <w:t>O</w:t>
            </w:r>
          </w:p>
        </w:tc>
        <w:tc>
          <w:tcPr>
            <w:tcW w:w="3887" w:type="dxa"/>
            <w:gridSpan w:val="3"/>
          </w:tcPr>
          <w:p w14:paraId="06477340" w14:textId="77777777" w:rsidR="001513C6" w:rsidRPr="00AB7182" w:rsidRDefault="009E207E" w:rsidP="001513C6">
            <w:pPr>
              <w:pStyle w:val="TAC"/>
              <w:rPr>
                <w:b/>
                <w:bCs/>
              </w:rPr>
            </w:pPr>
            <w:r w:rsidRPr="00AB7182">
              <w:t xml:space="preserve">ADD, </w:t>
            </w:r>
            <w:r w:rsidR="001513C6" w:rsidRPr="00AB7182">
              <w:t>MOD</w:t>
            </w:r>
            <w:r w:rsidRPr="00AB7182">
              <w:t>, MOVE</w:t>
            </w:r>
          </w:p>
        </w:tc>
        <w:tc>
          <w:tcPr>
            <w:tcW w:w="2407" w:type="dxa"/>
          </w:tcPr>
          <w:p w14:paraId="7E1D0C8D" w14:textId="77777777" w:rsidR="001513C6" w:rsidRPr="00AB7182" w:rsidRDefault="001513C6" w:rsidP="001513C6">
            <w:pPr>
              <w:pStyle w:val="TAC"/>
              <w:jc w:val="left"/>
              <w:rPr>
                <w:b/>
                <w:bCs/>
              </w:rPr>
            </w:pPr>
            <w:r w:rsidRPr="00AB7182">
              <w:t>Value</w:t>
            </w:r>
          </w:p>
        </w:tc>
      </w:tr>
      <w:tr w:rsidR="001513C6" w:rsidRPr="00AB7182" w14:paraId="28132430" w14:textId="77777777">
        <w:trPr>
          <w:cantSplit/>
        </w:trPr>
        <w:tc>
          <w:tcPr>
            <w:tcW w:w="1744" w:type="dxa"/>
            <w:vMerge/>
          </w:tcPr>
          <w:p w14:paraId="73893F87" w14:textId="77777777" w:rsidR="001513C6" w:rsidRPr="00AB7182" w:rsidRDefault="001513C6" w:rsidP="001513C6">
            <w:pPr>
              <w:pStyle w:val="enumlev2"/>
              <w:ind w:left="0" w:firstLine="34"/>
              <w:rPr>
                <w:b/>
                <w:bCs/>
              </w:rPr>
            </w:pPr>
          </w:p>
        </w:tc>
        <w:tc>
          <w:tcPr>
            <w:tcW w:w="1851" w:type="dxa"/>
          </w:tcPr>
          <w:p w14:paraId="7357261C" w14:textId="77777777" w:rsidR="001513C6" w:rsidRPr="00AB7182" w:rsidRDefault="001513C6" w:rsidP="001513C6">
            <w:pPr>
              <w:pStyle w:val="TAH"/>
            </w:pPr>
            <w:r w:rsidRPr="00AB7182">
              <w:t>Signal Parameters</w:t>
            </w:r>
          </w:p>
        </w:tc>
        <w:tc>
          <w:tcPr>
            <w:tcW w:w="1961" w:type="dxa"/>
          </w:tcPr>
          <w:p w14:paraId="715DFAFA" w14:textId="77777777" w:rsidR="001513C6" w:rsidRPr="00AB7182" w:rsidRDefault="001513C6" w:rsidP="001513C6">
            <w:pPr>
              <w:pStyle w:val="TAH"/>
            </w:pPr>
            <w:r w:rsidRPr="00AB7182">
              <w:t>Mandatory/</w:t>
            </w:r>
          </w:p>
          <w:p w14:paraId="3D723DEF" w14:textId="77777777" w:rsidR="001513C6" w:rsidRPr="00AB7182" w:rsidRDefault="001513C6" w:rsidP="001513C6">
            <w:pPr>
              <w:pStyle w:val="TAH"/>
            </w:pPr>
            <w:r w:rsidRPr="00AB7182">
              <w:t>Optional</w:t>
            </w:r>
          </w:p>
        </w:tc>
        <w:tc>
          <w:tcPr>
            <w:tcW w:w="1926" w:type="dxa"/>
            <w:gridSpan w:val="2"/>
          </w:tcPr>
          <w:p w14:paraId="62BED011" w14:textId="77777777" w:rsidR="001513C6" w:rsidRPr="00AB7182" w:rsidRDefault="001513C6" w:rsidP="001513C6">
            <w:pPr>
              <w:pStyle w:val="TAH"/>
            </w:pPr>
            <w:r w:rsidRPr="00AB7182">
              <w:t>Supported</w:t>
            </w:r>
          </w:p>
          <w:p w14:paraId="4D40F8A3" w14:textId="77777777" w:rsidR="001513C6" w:rsidRPr="00AB7182" w:rsidRDefault="001513C6" w:rsidP="001513C6">
            <w:pPr>
              <w:pStyle w:val="TAH"/>
            </w:pPr>
            <w:r w:rsidRPr="00AB7182">
              <w:t>Values:</w:t>
            </w:r>
          </w:p>
        </w:tc>
        <w:tc>
          <w:tcPr>
            <w:tcW w:w="2407" w:type="dxa"/>
          </w:tcPr>
          <w:p w14:paraId="508F6499" w14:textId="77777777" w:rsidR="001513C6" w:rsidRPr="00AB7182" w:rsidRDefault="001513C6" w:rsidP="001513C6">
            <w:pPr>
              <w:pStyle w:val="TAH"/>
            </w:pPr>
            <w:r w:rsidRPr="00AB7182">
              <w:t>Duration Provisioned Value:</w:t>
            </w:r>
          </w:p>
        </w:tc>
      </w:tr>
      <w:tr w:rsidR="001513C6" w:rsidRPr="00AB7182" w14:paraId="13A59123" w14:textId="77777777">
        <w:trPr>
          <w:cantSplit/>
        </w:trPr>
        <w:tc>
          <w:tcPr>
            <w:tcW w:w="1744" w:type="dxa"/>
            <w:vMerge/>
          </w:tcPr>
          <w:p w14:paraId="016020C7" w14:textId="77777777" w:rsidR="001513C6" w:rsidRPr="00AB7182" w:rsidRDefault="001513C6" w:rsidP="001513C6">
            <w:pPr>
              <w:pStyle w:val="enumlev2"/>
              <w:ind w:left="0" w:firstLine="34"/>
              <w:rPr>
                <w:b/>
                <w:bCs/>
              </w:rPr>
            </w:pPr>
          </w:p>
        </w:tc>
        <w:tc>
          <w:tcPr>
            <w:tcW w:w="1851" w:type="dxa"/>
          </w:tcPr>
          <w:p w14:paraId="5FD635E0" w14:textId="77777777" w:rsidR="001513C6" w:rsidRPr="00AB7182" w:rsidRDefault="001513C6" w:rsidP="001513C6">
            <w:pPr>
              <w:pStyle w:val="TAC"/>
              <w:rPr>
                <w:b/>
                <w:bCs/>
              </w:rPr>
            </w:pPr>
            <w:r w:rsidRPr="00AB7182">
              <w:t xml:space="preserve">Tone Direction (btd, 0x0001) </w:t>
            </w:r>
          </w:p>
        </w:tc>
        <w:tc>
          <w:tcPr>
            <w:tcW w:w="1961" w:type="dxa"/>
          </w:tcPr>
          <w:p w14:paraId="37DDCC6F" w14:textId="77777777" w:rsidR="001513C6" w:rsidRPr="00AB7182" w:rsidRDefault="001513C6" w:rsidP="001513C6">
            <w:pPr>
              <w:pStyle w:val="TAC"/>
              <w:rPr>
                <w:b/>
                <w:bCs/>
              </w:rPr>
            </w:pPr>
            <w:r w:rsidRPr="00AB7182">
              <w:t>M</w:t>
            </w:r>
          </w:p>
        </w:tc>
        <w:tc>
          <w:tcPr>
            <w:tcW w:w="1926" w:type="dxa"/>
            <w:gridSpan w:val="2"/>
          </w:tcPr>
          <w:p w14:paraId="52F89F81" w14:textId="77777777" w:rsidR="001513C6" w:rsidRPr="00AB7182" w:rsidRDefault="001513C6" w:rsidP="001513C6">
            <w:pPr>
              <w:pStyle w:val="TAC"/>
            </w:pPr>
            <w:r w:rsidRPr="00AB7182">
              <w:t xml:space="preserve">Internal / External </w:t>
            </w:r>
          </w:p>
        </w:tc>
        <w:tc>
          <w:tcPr>
            <w:tcW w:w="2407" w:type="dxa"/>
          </w:tcPr>
          <w:p w14:paraId="270C0842" w14:textId="77777777" w:rsidR="001513C6" w:rsidRPr="00AB7182" w:rsidRDefault="009E207E" w:rsidP="001513C6">
            <w:pPr>
              <w:pStyle w:val="TAC"/>
              <w:rPr>
                <w:b/>
                <w:bCs/>
              </w:rPr>
            </w:pPr>
            <w:r w:rsidRPr="00AB7182">
              <w:t>Default=External</w:t>
            </w:r>
          </w:p>
        </w:tc>
      </w:tr>
      <w:tr w:rsidR="001513C6" w:rsidRPr="00AB7182" w14:paraId="6A49D150" w14:textId="77777777">
        <w:trPr>
          <w:cantSplit/>
        </w:trPr>
        <w:tc>
          <w:tcPr>
            <w:tcW w:w="1744" w:type="dxa"/>
          </w:tcPr>
          <w:p w14:paraId="51BDB84A" w14:textId="77777777" w:rsidR="001513C6" w:rsidRPr="00AB7182" w:rsidRDefault="001513C6" w:rsidP="001513C6">
            <w:pPr>
              <w:pStyle w:val="TAH"/>
            </w:pPr>
            <w:r w:rsidRPr="00AB7182">
              <w:t>Events</w:t>
            </w:r>
          </w:p>
        </w:tc>
        <w:tc>
          <w:tcPr>
            <w:tcW w:w="1851" w:type="dxa"/>
          </w:tcPr>
          <w:p w14:paraId="7653E125" w14:textId="77777777" w:rsidR="001513C6" w:rsidRPr="00AB7182" w:rsidRDefault="001513C6" w:rsidP="001513C6">
            <w:pPr>
              <w:pStyle w:val="TAH"/>
            </w:pPr>
            <w:r w:rsidRPr="00AB7182">
              <w:t>Mandatory/</w:t>
            </w:r>
          </w:p>
          <w:p w14:paraId="0AF148B9" w14:textId="77777777" w:rsidR="001513C6" w:rsidRPr="00AB7182" w:rsidRDefault="001513C6" w:rsidP="001513C6">
            <w:pPr>
              <w:pStyle w:val="TAH"/>
            </w:pPr>
            <w:r w:rsidRPr="00AB7182">
              <w:t>Optional</w:t>
            </w:r>
          </w:p>
        </w:tc>
        <w:tc>
          <w:tcPr>
            <w:tcW w:w="6294" w:type="dxa"/>
            <w:gridSpan w:val="4"/>
          </w:tcPr>
          <w:p w14:paraId="657F937B" w14:textId="77777777" w:rsidR="001513C6" w:rsidRPr="00AB7182" w:rsidRDefault="001513C6" w:rsidP="001513C6">
            <w:pPr>
              <w:pStyle w:val="TAH"/>
            </w:pPr>
            <w:r w:rsidRPr="00AB7182">
              <w:t>Used in command:</w:t>
            </w:r>
          </w:p>
        </w:tc>
      </w:tr>
      <w:tr w:rsidR="001513C6" w:rsidRPr="00AB7182" w14:paraId="7D36F083" w14:textId="77777777">
        <w:trPr>
          <w:cantSplit/>
        </w:trPr>
        <w:tc>
          <w:tcPr>
            <w:tcW w:w="1744" w:type="dxa"/>
            <w:vMerge w:val="restart"/>
          </w:tcPr>
          <w:p w14:paraId="2CEFDF07" w14:textId="77777777" w:rsidR="001513C6" w:rsidRPr="00AB7182" w:rsidRDefault="001513C6" w:rsidP="001513C6">
            <w:pPr>
              <w:pStyle w:val="TAC"/>
              <w:rPr>
                <w:b/>
                <w:bCs/>
              </w:rPr>
            </w:pPr>
            <w:r w:rsidRPr="00AB7182">
              <w:t>None</w:t>
            </w:r>
          </w:p>
        </w:tc>
        <w:tc>
          <w:tcPr>
            <w:tcW w:w="1851" w:type="dxa"/>
          </w:tcPr>
          <w:p w14:paraId="094BD7C7" w14:textId="77777777" w:rsidR="001513C6" w:rsidRPr="00AB7182" w:rsidRDefault="001513C6" w:rsidP="001513C6">
            <w:pPr>
              <w:pStyle w:val="TAC"/>
              <w:rPr>
                <w:b/>
                <w:bCs/>
              </w:rPr>
            </w:pPr>
            <w:r w:rsidRPr="00AB7182">
              <w:t>-</w:t>
            </w:r>
          </w:p>
        </w:tc>
        <w:tc>
          <w:tcPr>
            <w:tcW w:w="6294" w:type="dxa"/>
            <w:gridSpan w:val="4"/>
          </w:tcPr>
          <w:p w14:paraId="3DA1A4AA" w14:textId="77777777" w:rsidR="001513C6" w:rsidRPr="00AB7182" w:rsidRDefault="001513C6" w:rsidP="001513C6">
            <w:pPr>
              <w:pStyle w:val="TAC"/>
              <w:rPr>
                <w:b/>
                <w:bCs/>
              </w:rPr>
            </w:pPr>
            <w:r w:rsidRPr="00AB7182">
              <w:t>-</w:t>
            </w:r>
          </w:p>
        </w:tc>
      </w:tr>
      <w:tr w:rsidR="001513C6" w:rsidRPr="00AB7182" w14:paraId="18FEFBE2" w14:textId="77777777">
        <w:trPr>
          <w:cantSplit/>
        </w:trPr>
        <w:tc>
          <w:tcPr>
            <w:tcW w:w="1744" w:type="dxa"/>
            <w:vMerge/>
          </w:tcPr>
          <w:p w14:paraId="3FB5BADD" w14:textId="77777777" w:rsidR="001513C6" w:rsidRPr="00AB7182" w:rsidRDefault="001513C6" w:rsidP="001513C6">
            <w:pPr>
              <w:pStyle w:val="enumlev2"/>
              <w:ind w:left="0" w:firstLine="34"/>
              <w:rPr>
                <w:b/>
                <w:bCs/>
              </w:rPr>
            </w:pPr>
          </w:p>
        </w:tc>
        <w:tc>
          <w:tcPr>
            <w:tcW w:w="1851" w:type="dxa"/>
          </w:tcPr>
          <w:p w14:paraId="39CE9211" w14:textId="77777777" w:rsidR="001513C6" w:rsidRPr="00AB7182" w:rsidRDefault="001513C6" w:rsidP="001513C6">
            <w:pPr>
              <w:pStyle w:val="TAH"/>
            </w:pPr>
            <w:r w:rsidRPr="00AB7182">
              <w:t>Event</w:t>
            </w:r>
          </w:p>
          <w:p w14:paraId="44C67197" w14:textId="77777777" w:rsidR="001513C6" w:rsidRPr="00AB7182" w:rsidRDefault="001513C6" w:rsidP="001513C6">
            <w:pPr>
              <w:pStyle w:val="TAH"/>
            </w:pPr>
            <w:r w:rsidRPr="00AB7182">
              <w:t>Parameters</w:t>
            </w:r>
          </w:p>
        </w:tc>
        <w:tc>
          <w:tcPr>
            <w:tcW w:w="1961" w:type="dxa"/>
          </w:tcPr>
          <w:p w14:paraId="0C00786A" w14:textId="77777777" w:rsidR="001513C6" w:rsidRPr="00AB7182" w:rsidRDefault="001513C6" w:rsidP="001513C6">
            <w:pPr>
              <w:pStyle w:val="TAH"/>
            </w:pPr>
            <w:r w:rsidRPr="00AB7182">
              <w:t>Mandatory/</w:t>
            </w:r>
          </w:p>
          <w:p w14:paraId="091823B9" w14:textId="77777777" w:rsidR="001513C6" w:rsidRPr="00AB7182" w:rsidRDefault="001513C6" w:rsidP="001513C6">
            <w:pPr>
              <w:pStyle w:val="TAH"/>
            </w:pPr>
            <w:r w:rsidRPr="00AB7182">
              <w:t>Optional</w:t>
            </w:r>
          </w:p>
        </w:tc>
        <w:tc>
          <w:tcPr>
            <w:tcW w:w="1926" w:type="dxa"/>
            <w:gridSpan w:val="2"/>
          </w:tcPr>
          <w:p w14:paraId="7E1F1FEF" w14:textId="77777777" w:rsidR="001513C6" w:rsidRPr="00AB7182" w:rsidRDefault="001513C6" w:rsidP="001513C6">
            <w:pPr>
              <w:pStyle w:val="TAH"/>
            </w:pPr>
            <w:r w:rsidRPr="00AB7182">
              <w:t>Supported</w:t>
            </w:r>
          </w:p>
          <w:p w14:paraId="0B1908B7" w14:textId="77777777" w:rsidR="001513C6" w:rsidRPr="00AB7182" w:rsidRDefault="001513C6" w:rsidP="001513C6">
            <w:pPr>
              <w:pStyle w:val="TAH"/>
            </w:pPr>
            <w:r w:rsidRPr="00AB7182">
              <w:t>Values:</w:t>
            </w:r>
          </w:p>
        </w:tc>
        <w:tc>
          <w:tcPr>
            <w:tcW w:w="2407" w:type="dxa"/>
          </w:tcPr>
          <w:p w14:paraId="5A7015BE" w14:textId="77777777" w:rsidR="001513C6" w:rsidRPr="00AB7182" w:rsidRDefault="001513C6" w:rsidP="001513C6">
            <w:pPr>
              <w:pStyle w:val="TAH"/>
            </w:pPr>
            <w:r w:rsidRPr="00AB7182">
              <w:t>Provisioned Value:</w:t>
            </w:r>
          </w:p>
        </w:tc>
      </w:tr>
      <w:tr w:rsidR="001513C6" w:rsidRPr="00AB7182" w14:paraId="0259B95C" w14:textId="77777777">
        <w:trPr>
          <w:cantSplit/>
        </w:trPr>
        <w:tc>
          <w:tcPr>
            <w:tcW w:w="1744" w:type="dxa"/>
            <w:vMerge/>
          </w:tcPr>
          <w:p w14:paraId="0911C91F" w14:textId="77777777" w:rsidR="001513C6" w:rsidRPr="00AB7182" w:rsidRDefault="001513C6" w:rsidP="001513C6">
            <w:pPr>
              <w:pStyle w:val="enumlev2"/>
              <w:ind w:left="0" w:firstLine="34"/>
              <w:rPr>
                <w:b/>
                <w:bCs/>
              </w:rPr>
            </w:pPr>
          </w:p>
        </w:tc>
        <w:tc>
          <w:tcPr>
            <w:tcW w:w="1851" w:type="dxa"/>
          </w:tcPr>
          <w:p w14:paraId="0A5D70B3" w14:textId="77777777" w:rsidR="001513C6" w:rsidRPr="00AB7182" w:rsidRDefault="001513C6" w:rsidP="001513C6">
            <w:pPr>
              <w:pStyle w:val="TAC"/>
              <w:rPr>
                <w:b/>
                <w:bCs/>
              </w:rPr>
            </w:pPr>
            <w:r w:rsidRPr="00AB7182">
              <w:t>-</w:t>
            </w:r>
          </w:p>
        </w:tc>
        <w:tc>
          <w:tcPr>
            <w:tcW w:w="1961" w:type="dxa"/>
          </w:tcPr>
          <w:p w14:paraId="3DB92C9D" w14:textId="77777777" w:rsidR="001513C6" w:rsidRPr="00AB7182" w:rsidRDefault="001513C6" w:rsidP="001513C6">
            <w:pPr>
              <w:pStyle w:val="TAC"/>
              <w:rPr>
                <w:b/>
                <w:bCs/>
              </w:rPr>
            </w:pPr>
            <w:r w:rsidRPr="00AB7182">
              <w:t>-</w:t>
            </w:r>
          </w:p>
        </w:tc>
        <w:tc>
          <w:tcPr>
            <w:tcW w:w="1926" w:type="dxa"/>
            <w:gridSpan w:val="2"/>
          </w:tcPr>
          <w:p w14:paraId="03F1559C" w14:textId="77777777" w:rsidR="001513C6" w:rsidRPr="00AB7182" w:rsidRDefault="001513C6" w:rsidP="001513C6">
            <w:pPr>
              <w:pStyle w:val="TAC"/>
            </w:pPr>
            <w:r w:rsidRPr="00AB7182">
              <w:t>-</w:t>
            </w:r>
          </w:p>
        </w:tc>
        <w:tc>
          <w:tcPr>
            <w:tcW w:w="2407" w:type="dxa"/>
          </w:tcPr>
          <w:p w14:paraId="5C6DFB97" w14:textId="77777777" w:rsidR="001513C6" w:rsidRPr="00AB7182" w:rsidRDefault="001513C6" w:rsidP="001513C6">
            <w:pPr>
              <w:pStyle w:val="TAC"/>
              <w:rPr>
                <w:b/>
                <w:bCs/>
              </w:rPr>
            </w:pPr>
            <w:r w:rsidRPr="00AB7182">
              <w:t>-</w:t>
            </w:r>
          </w:p>
        </w:tc>
      </w:tr>
      <w:tr w:rsidR="001513C6" w:rsidRPr="00AB7182" w14:paraId="23223F5F" w14:textId="77777777">
        <w:trPr>
          <w:cantSplit/>
        </w:trPr>
        <w:tc>
          <w:tcPr>
            <w:tcW w:w="1744" w:type="dxa"/>
            <w:vMerge/>
          </w:tcPr>
          <w:p w14:paraId="4728A84F" w14:textId="77777777" w:rsidR="001513C6" w:rsidRPr="00AB7182" w:rsidRDefault="001513C6" w:rsidP="001513C6">
            <w:pPr>
              <w:pStyle w:val="enumlev2"/>
              <w:ind w:left="0" w:firstLine="34"/>
              <w:rPr>
                <w:b/>
                <w:bCs/>
              </w:rPr>
            </w:pPr>
          </w:p>
        </w:tc>
        <w:tc>
          <w:tcPr>
            <w:tcW w:w="1851" w:type="dxa"/>
          </w:tcPr>
          <w:p w14:paraId="7DCDA6C7" w14:textId="77777777" w:rsidR="001513C6" w:rsidRPr="00AB7182" w:rsidRDefault="001513C6" w:rsidP="001513C6">
            <w:pPr>
              <w:pStyle w:val="TAH"/>
            </w:pPr>
            <w:r w:rsidRPr="00AB7182">
              <w:t>ObservedEvent</w:t>
            </w:r>
          </w:p>
          <w:p w14:paraId="55842D75" w14:textId="77777777" w:rsidR="001513C6" w:rsidRPr="00AB7182" w:rsidRDefault="001513C6" w:rsidP="001513C6">
            <w:pPr>
              <w:pStyle w:val="TAH"/>
            </w:pPr>
            <w:r w:rsidRPr="00AB7182">
              <w:t>Parameters</w:t>
            </w:r>
          </w:p>
        </w:tc>
        <w:tc>
          <w:tcPr>
            <w:tcW w:w="1961" w:type="dxa"/>
          </w:tcPr>
          <w:p w14:paraId="4AD0C36F" w14:textId="77777777" w:rsidR="001513C6" w:rsidRPr="00AB7182" w:rsidRDefault="001513C6" w:rsidP="001513C6">
            <w:pPr>
              <w:pStyle w:val="TAH"/>
            </w:pPr>
            <w:r w:rsidRPr="00AB7182">
              <w:t>Mandatory/</w:t>
            </w:r>
          </w:p>
          <w:p w14:paraId="45E662AC" w14:textId="77777777" w:rsidR="001513C6" w:rsidRPr="00AB7182" w:rsidRDefault="001513C6" w:rsidP="001513C6">
            <w:pPr>
              <w:pStyle w:val="TAH"/>
            </w:pPr>
            <w:r w:rsidRPr="00AB7182">
              <w:t>Optional</w:t>
            </w:r>
          </w:p>
        </w:tc>
        <w:tc>
          <w:tcPr>
            <w:tcW w:w="1926" w:type="dxa"/>
            <w:gridSpan w:val="2"/>
          </w:tcPr>
          <w:p w14:paraId="32644929" w14:textId="77777777" w:rsidR="001513C6" w:rsidRPr="00AB7182" w:rsidRDefault="001513C6" w:rsidP="001513C6">
            <w:pPr>
              <w:pStyle w:val="TAH"/>
            </w:pPr>
            <w:r w:rsidRPr="00AB7182">
              <w:t>Supported</w:t>
            </w:r>
          </w:p>
          <w:p w14:paraId="4C577A38" w14:textId="77777777" w:rsidR="001513C6" w:rsidRPr="00AB7182" w:rsidRDefault="001513C6" w:rsidP="001513C6">
            <w:pPr>
              <w:pStyle w:val="TAH"/>
            </w:pPr>
            <w:r w:rsidRPr="00AB7182">
              <w:t>Values:</w:t>
            </w:r>
          </w:p>
        </w:tc>
        <w:tc>
          <w:tcPr>
            <w:tcW w:w="2407" w:type="dxa"/>
          </w:tcPr>
          <w:p w14:paraId="52F88564" w14:textId="77777777" w:rsidR="001513C6" w:rsidRPr="00AB7182" w:rsidRDefault="001513C6" w:rsidP="001513C6">
            <w:pPr>
              <w:pStyle w:val="TAH"/>
            </w:pPr>
            <w:r w:rsidRPr="00AB7182">
              <w:t>Provisioned Value:</w:t>
            </w:r>
          </w:p>
        </w:tc>
      </w:tr>
      <w:tr w:rsidR="001513C6" w:rsidRPr="00AB7182" w14:paraId="42813D69" w14:textId="77777777">
        <w:trPr>
          <w:cantSplit/>
        </w:trPr>
        <w:tc>
          <w:tcPr>
            <w:tcW w:w="1744" w:type="dxa"/>
            <w:vMerge/>
          </w:tcPr>
          <w:p w14:paraId="73E5E485" w14:textId="77777777" w:rsidR="001513C6" w:rsidRPr="00AB7182" w:rsidRDefault="001513C6" w:rsidP="001513C6">
            <w:pPr>
              <w:pStyle w:val="enumlev2"/>
              <w:ind w:left="0" w:firstLine="34"/>
              <w:rPr>
                <w:b/>
                <w:bCs/>
              </w:rPr>
            </w:pPr>
          </w:p>
        </w:tc>
        <w:tc>
          <w:tcPr>
            <w:tcW w:w="1851" w:type="dxa"/>
          </w:tcPr>
          <w:p w14:paraId="557CA752" w14:textId="77777777" w:rsidR="001513C6" w:rsidRPr="00AB7182" w:rsidRDefault="001513C6" w:rsidP="001513C6">
            <w:pPr>
              <w:pStyle w:val="TAC"/>
            </w:pPr>
            <w:r w:rsidRPr="00AB7182">
              <w:t>-</w:t>
            </w:r>
          </w:p>
        </w:tc>
        <w:tc>
          <w:tcPr>
            <w:tcW w:w="1961" w:type="dxa"/>
          </w:tcPr>
          <w:p w14:paraId="2A2BC8EF" w14:textId="77777777" w:rsidR="001513C6" w:rsidRPr="00AB7182" w:rsidRDefault="001513C6" w:rsidP="001513C6">
            <w:pPr>
              <w:pStyle w:val="TAC"/>
            </w:pPr>
            <w:r w:rsidRPr="00AB7182">
              <w:t>-</w:t>
            </w:r>
          </w:p>
        </w:tc>
        <w:tc>
          <w:tcPr>
            <w:tcW w:w="1926" w:type="dxa"/>
            <w:gridSpan w:val="2"/>
          </w:tcPr>
          <w:p w14:paraId="6CC851FD" w14:textId="77777777" w:rsidR="001513C6" w:rsidRPr="00AB7182" w:rsidRDefault="001513C6" w:rsidP="001513C6">
            <w:pPr>
              <w:pStyle w:val="TAC"/>
            </w:pPr>
            <w:r w:rsidRPr="00AB7182">
              <w:t>-</w:t>
            </w:r>
          </w:p>
        </w:tc>
        <w:tc>
          <w:tcPr>
            <w:tcW w:w="2407" w:type="dxa"/>
          </w:tcPr>
          <w:p w14:paraId="5BFE3698" w14:textId="77777777" w:rsidR="001513C6" w:rsidRPr="00AB7182" w:rsidRDefault="001513C6" w:rsidP="001513C6">
            <w:pPr>
              <w:pStyle w:val="TAC"/>
            </w:pPr>
            <w:r w:rsidRPr="00AB7182">
              <w:t>-</w:t>
            </w:r>
          </w:p>
        </w:tc>
      </w:tr>
      <w:tr w:rsidR="001513C6" w:rsidRPr="00AB7182" w14:paraId="53FD3904" w14:textId="77777777">
        <w:trPr>
          <w:cantSplit/>
        </w:trPr>
        <w:tc>
          <w:tcPr>
            <w:tcW w:w="1744" w:type="dxa"/>
          </w:tcPr>
          <w:p w14:paraId="731DB6F7" w14:textId="77777777" w:rsidR="001513C6" w:rsidRPr="00AB7182" w:rsidRDefault="001513C6" w:rsidP="001513C6">
            <w:pPr>
              <w:pStyle w:val="TAH"/>
            </w:pPr>
            <w:r w:rsidRPr="00AB7182">
              <w:t>Statistics</w:t>
            </w:r>
          </w:p>
        </w:tc>
        <w:tc>
          <w:tcPr>
            <w:tcW w:w="1851" w:type="dxa"/>
          </w:tcPr>
          <w:p w14:paraId="5601090E" w14:textId="77777777" w:rsidR="001513C6" w:rsidRPr="00AB7182" w:rsidRDefault="001513C6" w:rsidP="001513C6">
            <w:pPr>
              <w:pStyle w:val="TAH"/>
            </w:pPr>
            <w:r w:rsidRPr="00AB7182">
              <w:t>Mandatory/</w:t>
            </w:r>
          </w:p>
          <w:p w14:paraId="00C54A83" w14:textId="77777777" w:rsidR="001513C6" w:rsidRPr="00AB7182" w:rsidRDefault="001513C6" w:rsidP="001513C6">
            <w:pPr>
              <w:pStyle w:val="TAH"/>
            </w:pPr>
            <w:r w:rsidRPr="00AB7182">
              <w:t>Optional</w:t>
            </w:r>
          </w:p>
        </w:tc>
        <w:tc>
          <w:tcPr>
            <w:tcW w:w="2861" w:type="dxa"/>
            <w:gridSpan w:val="2"/>
          </w:tcPr>
          <w:p w14:paraId="2BC830B3" w14:textId="77777777" w:rsidR="001513C6" w:rsidRPr="00AB7182" w:rsidRDefault="001513C6" w:rsidP="001513C6">
            <w:pPr>
              <w:pStyle w:val="TAH"/>
            </w:pPr>
            <w:r w:rsidRPr="00AB7182">
              <w:t>Used in command:</w:t>
            </w:r>
          </w:p>
        </w:tc>
        <w:tc>
          <w:tcPr>
            <w:tcW w:w="3433" w:type="dxa"/>
            <w:gridSpan w:val="2"/>
          </w:tcPr>
          <w:p w14:paraId="3A0103D8" w14:textId="77777777" w:rsidR="001513C6" w:rsidRPr="00AB7182" w:rsidRDefault="001513C6" w:rsidP="001513C6">
            <w:pPr>
              <w:pStyle w:val="TAH"/>
            </w:pPr>
            <w:r w:rsidRPr="00AB7182">
              <w:t>Supported Values:</w:t>
            </w:r>
          </w:p>
        </w:tc>
      </w:tr>
      <w:tr w:rsidR="001513C6" w:rsidRPr="00AB7182" w14:paraId="75A738CA" w14:textId="77777777">
        <w:trPr>
          <w:cantSplit/>
        </w:trPr>
        <w:tc>
          <w:tcPr>
            <w:tcW w:w="1744" w:type="dxa"/>
          </w:tcPr>
          <w:p w14:paraId="348131CF" w14:textId="77777777" w:rsidR="001513C6" w:rsidRPr="00AB7182" w:rsidRDefault="001513C6" w:rsidP="001513C6">
            <w:pPr>
              <w:pStyle w:val="TAC"/>
            </w:pPr>
            <w:r w:rsidRPr="00AB7182">
              <w:t>None</w:t>
            </w:r>
          </w:p>
        </w:tc>
        <w:tc>
          <w:tcPr>
            <w:tcW w:w="1851" w:type="dxa"/>
          </w:tcPr>
          <w:p w14:paraId="5B60A67E" w14:textId="77777777" w:rsidR="001513C6" w:rsidRPr="00AB7182" w:rsidRDefault="001513C6" w:rsidP="001513C6">
            <w:pPr>
              <w:pStyle w:val="TAC"/>
            </w:pPr>
            <w:r w:rsidRPr="00AB7182">
              <w:t>-</w:t>
            </w:r>
          </w:p>
        </w:tc>
        <w:tc>
          <w:tcPr>
            <w:tcW w:w="2861" w:type="dxa"/>
            <w:gridSpan w:val="2"/>
          </w:tcPr>
          <w:p w14:paraId="25E016E0" w14:textId="77777777" w:rsidR="001513C6" w:rsidRPr="00AB7182" w:rsidRDefault="001513C6" w:rsidP="001513C6">
            <w:pPr>
              <w:pStyle w:val="TAC"/>
            </w:pPr>
            <w:r w:rsidRPr="00AB7182">
              <w:t>-</w:t>
            </w:r>
          </w:p>
        </w:tc>
        <w:tc>
          <w:tcPr>
            <w:tcW w:w="3433" w:type="dxa"/>
            <w:gridSpan w:val="2"/>
          </w:tcPr>
          <w:p w14:paraId="20DA66D2" w14:textId="77777777" w:rsidR="001513C6" w:rsidRPr="00AB7182" w:rsidRDefault="001513C6" w:rsidP="001513C6">
            <w:pPr>
              <w:pStyle w:val="TAC"/>
            </w:pPr>
            <w:r w:rsidRPr="00AB7182">
              <w:t>-</w:t>
            </w:r>
          </w:p>
        </w:tc>
      </w:tr>
      <w:tr w:rsidR="001513C6" w:rsidRPr="00AB7182" w14:paraId="694149A9" w14:textId="77777777">
        <w:trPr>
          <w:cantSplit/>
        </w:trPr>
        <w:tc>
          <w:tcPr>
            <w:tcW w:w="1744" w:type="dxa"/>
          </w:tcPr>
          <w:p w14:paraId="2B3A878F" w14:textId="77777777" w:rsidR="001513C6" w:rsidRPr="00AB7182" w:rsidRDefault="001513C6" w:rsidP="001513C6">
            <w:pPr>
              <w:pStyle w:val="TAH"/>
            </w:pPr>
            <w:r w:rsidRPr="00AB7182">
              <w:t>Error Codes</w:t>
            </w:r>
          </w:p>
        </w:tc>
        <w:tc>
          <w:tcPr>
            <w:tcW w:w="8145" w:type="dxa"/>
            <w:gridSpan w:val="5"/>
          </w:tcPr>
          <w:p w14:paraId="7F6F3B42" w14:textId="77777777" w:rsidR="001513C6" w:rsidRPr="00AB7182" w:rsidRDefault="001513C6" w:rsidP="001513C6">
            <w:pPr>
              <w:pStyle w:val="TAH"/>
            </w:pPr>
            <w:r w:rsidRPr="00AB7182">
              <w:t>Mandatory/ Optional</w:t>
            </w:r>
          </w:p>
        </w:tc>
      </w:tr>
      <w:tr w:rsidR="001513C6" w:rsidRPr="00AB7182" w14:paraId="017E01C0" w14:textId="77777777">
        <w:trPr>
          <w:cantSplit/>
        </w:trPr>
        <w:tc>
          <w:tcPr>
            <w:tcW w:w="1744" w:type="dxa"/>
          </w:tcPr>
          <w:p w14:paraId="08B3CDD0" w14:textId="77777777" w:rsidR="001513C6" w:rsidRPr="00AB7182" w:rsidRDefault="001513C6" w:rsidP="001513C6">
            <w:pPr>
              <w:pStyle w:val="TAC"/>
            </w:pPr>
            <w:r w:rsidRPr="00AB7182">
              <w:t>None</w:t>
            </w:r>
          </w:p>
        </w:tc>
        <w:tc>
          <w:tcPr>
            <w:tcW w:w="8145" w:type="dxa"/>
            <w:gridSpan w:val="5"/>
          </w:tcPr>
          <w:p w14:paraId="74EB49E0" w14:textId="77777777" w:rsidR="001513C6" w:rsidRPr="00AB7182" w:rsidRDefault="001513C6" w:rsidP="001513C6">
            <w:pPr>
              <w:pStyle w:val="TAC"/>
            </w:pPr>
            <w:r w:rsidRPr="00AB7182">
              <w:t>-</w:t>
            </w:r>
          </w:p>
        </w:tc>
      </w:tr>
    </w:tbl>
    <w:p w14:paraId="5A15E177" w14:textId="77777777" w:rsidR="001513C6" w:rsidRPr="00AB7182" w:rsidRDefault="001513C6" w:rsidP="00AC575D"/>
    <w:p w14:paraId="14776D59" w14:textId="77777777" w:rsidR="009114E1" w:rsidRPr="00AB7182" w:rsidRDefault="009114E1" w:rsidP="006460F5">
      <w:pPr>
        <w:pStyle w:val="Heading2"/>
      </w:pPr>
      <w:bookmarkStart w:id="152" w:name="_Toc177668500"/>
      <w:r w:rsidRPr="00AB7182">
        <w:t>A.14.18</w:t>
      </w:r>
      <w:r w:rsidR="00E84531" w:rsidRPr="00AB7182">
        <w:tab/>
      </w:r>
      <w:r w:rsidRPr="00AB7182">
        <w:t>3GUP Package</w:t>
      </w:r>
      <w:bookmarkEnd w:id="152"/>
      <w:r w:rsidRPr="00AB7182">
        <w:t xml:space="preserve"> </w:t>
      </w:r>
    </w:p>
    <w:p w14:paraId="44AAA97A" w14:textId="77777777" w:rsidR="00F15523" w:rsidRPr="00AB7182" w:rsidRDefault="009114E1" w:rsidP="00F15523">
      <w:pPr>
        <w:pStyle w:val="TH"/>
      </w:pPr>
      <w:r w:rsidRPr="00AB7182">
        <w:t>Table A.14.18</w:t>
      </w:r>
      <w:r w:rsidR="009903F8" w:rsidRPr="00AB7182">
        <w:t>/1</w:t>
      </w:r>
      <w:r w:rsidRPr="00AB7182">
        <w:t>: Package Usage Information For 3GUP Package</w:t>
      </w:r>
      <w:r w:rsidR="00F15523"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15523" w:rsidRPr="00AB7182" w14:paraId="4B20878B" w14:textId="77777777">
        <w:trPr>
          <w:cantSplit/>
        </w:trPr>
        <w:tc>
          <w:tcPr>
            <w:tcW w:w="1744" w:type="dxa"/>
          </w:tcPr>
          <w:p w14:paraId="6234855C" w14:textId="77777777" w:rsidR="00F15523" w:rsidRPr="00AB7182" w:rsidRDefault="00F15523" w:rsidP="00F15523">
            <w:pPr>
              <w:pStyle w:val="TAH"/>
            </w:pPr>
            <w:r w:rsidRPr="00AB7182">
              <w:t xml:space="preserve">Properties </w:t>
            </w:r>
          </w:p>
        </w:tc>
        <w:tc>
          <w:tcPr>
            <w:tcW w:w="1851" w:type="dxa"/>
          </w:tcPr>
          <w:p w14:paraId="13ED04AC" w14:textId="77777777" w:rsidR="00F15523" w:rsidRPr="00AB7182" w:rsidRDefault="00F15523" w:rsidP="00F15523">
            <w:pPr>
              <w:pStyle w:val="TAH"/>
            </w:pPr>
            <w:r w:rsidRPr="00AB7182">
              <w:t>Mandatory/</w:t>
            </w:r>
          </w:p>
          <w:p w14:paraId="06D903B1" w14:textId="77777777" w:rsidR="00F15523" w:rsidRPr="00AB7182" w:rsidRDefault="00F15523" w:rsidP="00F15523">
            <w:pPr>
              <w:pStyle w:val="TAH"/>
            </w:pPr>
            <w:r w:rsidRPr="00AB7182">
              <w:t>Optional</w:t>
            </w:r>
          </w:p>
        </w:tc>
        <w:tc>
          <w:tcPr>
            <w:tcW w:w="1961" w:type="dxa"/>
          </w:tcPr>
          <w:p w14:paraId="4E6F6289" w14:textId="77777777" w:rsidR="00F15523" w:rsidRPr="00AB7182" w:rsidRDefault="00F15523" w:rsidP="00F15523">
            <w:pPr>
              <w:pStyle w:val="TAH"/>
            </w:pPr>
            <w:r w:rsidRPr="00AB7182">
              <w:t>Used in command:</w:t>
            </w:r>
          </w:p>
        </w:tc>
        <w:tc>
          <w:tcPr>
            <w:tcW w:w="1926" w:type="dxa"/>
            <w:gridSpan w:val="2"/>
          </w:tcPr>
          <w:p w14:paraId="2223F551" w14:textId="77777777" w:rsidR="00F15523" w:rsidRPr="00AB7182" w:rsidRDefault="00F15523" w:rsidP="00F15523">
            <w:pPr>
              <w:pStyle w:val="TAH"/>
            </w:pPr>
            <w:r w:rsidRPr="00AB7182">
              <w:t>Supported Values:</w:t>
            </w:r>
          </w:p>
        </w:tc>
        <w:tc>
          <w:tcPr>
            <w:tcW w:w="2407" w:type="dxa"/>
          </w:tcPr>
          <w:p w14:paraId="5886EC35" w14:textId="77777777" w:rsidR="00F15523" w:rsidRPr="00AB7182" w:rsidRDefault="00F15523" w:rsidP="00F15523">
            <w:pPr>
              <w:pStyle w:val="TAH"/>
            </w:pPr>
            <w:r w:rsidRPr="00AB7182">
              <w:t>Provisioned Value:</w:t>
            </w:r>
          </w:p>
        </w:tc>
      </w:tr>
      <w:tr w:rsidR="00F15523" w:rsidRPr="00AB7182" w14:paraId="21B83A85" w14:textId="77777777">
        <w:trPr>
          <w:cantSplit/>
        </w:trPr>
        <w:tc>
          <w:tcPr>
            <w:tcW w:w="1744" w:type="dxa"/>
          </w:tcPr>
          <w:p w14:paraId="39FCB49E" w14:textId="77777777" w:rsidR="00F15523" w:rsidRPr="00AB7182" w:rsidRDefault="00F15523" w:rsidP="00F15523">
            <w:pPr>
              <w:pStyle w:val="TAC"/>
            </w:pPr>
            <w:r w:rsidRPr="00AB7182">
              <w:t>UP Mode of operation (</w:t>
            </w:r>
            <w:r w:rsidRPr="00AB7182">
              <w:rPr>
                <w:color w:val="000000"/>
              </w:rPr>
              <w:t>threegup</w:t>
            </w:r>
            <w:r w:rsidRPr="00AB7182">
              <w:t xml:space="preserve">/mode, 0x002f/0x0001) </w:t>
            </w:r>
          </w:p>
        </w:tc>
        <w:tc>
          <w:tcPr>
            <w:tcW w:w="1851" w:type="dxa"/>
          </w:tcPr>
          <w:p w14:paraId="2EA9D210" w14:textId="77777777" w:rsidR="00F15523" w:rsidRPr="00AB7182" w:rsidRDefault="00F15523" w:rsidP="00F15523">
            <w:pPr>
              <w:pStyle w:val="TAC"/>
            </w:pPr>
            <w:r w:rsidRPr="00AB7182">
              <w:t>M</w:t>
            </w:r>
          </w:p>
        </w:tc>
        <w:tc>
          <w:tcPr>
            <w:tcW w:w="1961" w:type="dxa"/>
          </w:tcPr>
          <w:p w14:paraId="43EC8049" w14:textId="77777777" w:rsidR="00F15523" w:rsidRPr="00AB7182" w:rsidRDefault="00F15523" w:rsidP="00F15523">
            <w:pPr>
              <w:pStyle w:val="TAC"/>
            </w:pPr>
            <w:r w:rsidRPr="00AB7182">
              <w:t>ADD, MOD, MOVE</w:t>
            </w:r>
          </w:p>
        </w:tc>
        <w:tc>
          <w:tcPr>
            <w:tcW w:w="1926" w:type="dxa"/>
            <w:gridSpan w:val="2"/>
          </w:tcPr>
          <w:p w14:paraId="63024D81" w14:textId="77777777" w:rsidR="00F15523" w:rsidRPr="00AB7182" w:rsidRDefault="00F15523" w:rsidP="00F15523">
            <w:pPr>
              <w:pStyle w:val="TAC"/>
            </w:pPr>
            <w:r w:rsidRPr="00AB7182">
              <w:t>See 3GPP TS 29.232</w:t>
            </w:r>
          </w:p>
        </w:tc>
        <w:tc>
          <w:tcPr>
            <w:tcW w:w="2407" w:type="dxa"/>
          </w:tcPr>
          <w:p w14:paraId="6A6437A9" w14:textId="77777777" w:rsidR="00F15523" w:rsidRPr="00AB7182" w:rsidRDefault="00F15523" w:rsidP="00F15523">
            <w:pPr>
              <w:pStyle w:val="TAC"/>
            </w:pPr>
            <w:r w:rsidRPr="00AB7182">
              <w:t>See 3GPP TS 29.232</w:t>
            </w:r>
          </w:p>
        </w:tc>
      </w:tr>
      <w:tr w:rsidR="00F15523" w:rsidRPr="00AB7182" w14:paraId="1E75BBAA" w14:textId="77777777">
        <w:trPr>
          <w:cantSplit/>
        </w:trPr>
        <w:tc>
          <w:tcPr>
            <w:tcW w:w="1744" w:type="dxa"/>
          </w:tcPr>
          <w:p w14:paraId="33A9B7EA" w14:textId="77777777" w:rsidR="00F15523" w:rsidRPr="00AB7182" w:rsidRDefault="00F15523" w:rsidP="00F15523">
            <w:pPr>
              <w:pStyle w:val="TAC"/>
            </w:pPr>
            <w:r w:rsidRPr="00AB7182">
              <w:t>UP versions (</w:t>
            </w:r>
            <w:r w:rsidRPr="00AB7182">
              <w:rPr>
                <w:color w:val="000000"/>
              </w:rPr>
              <w:t>threegup</w:t>
            </w:r>
            <w:r w:rsidRPr="00AB7182">
              <w:t>/ upversions, 0x002f/0x0002)</w:t>
            </w:r>
          </w:p>
        </w:tc>
        <w:tc>
          <w:tcPr>
            <w:tcW w:w="1851" w:type="dxa"/>
          </w:tcPr>
          <w:p w14:paraId="11015D4F" w14:textId="77777777" w:rsidR="00F15523" w:rsidRPr="00AB7182" w:rsidRDefault="00F15523" w:rsidP="00F15523">
            <w:pPr>
              <w:pStyle w:val="TAC"/>
            </w:pPr>
            <w:r w:rsidRPr="00AB7182">
              <w:t>M</w:t>
            </w:r>
          </w:p>
        </w:tc>
        <w:tc>
          <w:tcPr>
            <w:tcW w:w="1961" w:type="dxa"/>
          </w:tcPr>
          <w:p w14:paraId="7C65563E" w14:textId="77777777" w:rsidR="00F15523" w:rsidRPr="00AB7182" w:rsidRDefault="00F15523" w:rsidP="00F15523">
            <w:pPr>
              <w:pStyle w:val="TAC"/>
            </w:pPr>
            <w:r w:rsidRPr="00AB7182">
              <w:t>ADD, MOD, MOVE</w:t>
            </w:r>
          </w:p>
        </w:tc>
        <w:tc>
          <w:tcPr>
            <w:tcW w:w="1926" w:type="dxa"/>
            <w:gridSpan w:val="2"/>
          </w:tcPr>
          <w:p w14:paraId="56AA91B7" w14:textId="77777777" w:rsidR="00F15523" w:rsidRPr="00AB7182" w:rsidRDefault="00F15523" w:rsidP="00F15523">
            <w:pPr>
              <w:pStyle w:val="TAC"/>
            </w:pPr>
            <w:r w:rsidRPr="00AB7182">
              <w:t>See 3GPP TS 29.232</w:t>
            </w:r>
          </w:p>
        </w:tc>
        <w:tc>
          <w:tcPr>
            <w:tcW w:w="2407" w:type="dxa"/>
          </w:tcPr>
          <w:p w14:paraId="68A509CC" w14:textId="77777777" w:rsidR="00F15523" w:rsidRPr="00AB7182" w:rsidRDefault="00F15523" w:rsidP="00F15523">
            <w:pPr>
              <w:pStyle w:val="TAC"/>
            </w:pPr>
            <w:r w:rsidRPr="00AB7182">
              <w:t>See 3GPP TS 29.232</w:t>
            </w:r>
          </w:p>
        </w:tc>
      </w:tr>
      <w:tr w:rsidR="00F15523" w:rsidRPr="00AB7182" w14:paraId="19A7C23A" w14:textId="77777777">
        <w:trPr>
          <w:cantSplit/>
        </w:trPr>
        <w:tc>
          <w:tcPr>
            <w:tcW w:w="1744" w:type="dxa"/>
          </w:tcPr>
          <w:p w14:paraId="25AD3975" w14:textId="77777777" w:rsidR="00F15523" w:rsidRPr="00AB7182" w:rsidRDefault="00F15523" w:rsidP="00F15523">
            <w:pPr>
              <w:pStyle w:val="TAC"/>
            </w:pPr>
            <w:r w:rsidRPr="00AB7182">
              <w:t>Delivery of erroneous SDUs (</w:t>
            </w:r>
            <w:r w:rsidRPr="00AB7182">
              <w:rPr>
                <w:color w:val="000000"/>
              </w:rPr>
              <w:t>threegup</w:t>
            </w:r>
            <w:r w:rsidRPr="00AB7182">
              <w:t>/ delerrsdu, 0x002f/0x0003)</w:t>
            </w:r>
          </w:p>
        </w:tc>
        <w:tc>
          <w:tcPr>
            <w:tcW w:w="1851" w:type="dxa"/>
          </w:tcPr>
          <w:p w14:paraId="01820909" w14:textId="77777777" w:rsidR="00F15523" w:rsidRPr="00AB7182" w:rsidRDefault="00F15523" w:rsidP="00F15523">
            <w:pPr>
              <w:pStyle w:val="TAC"/>
            </w:pPr>
            <w:r w:rsidRPr="00AB7182">
              <w:t>M</w:t>
            </w:r>
          </w:p>
        </w:tc>
        <w:tc>
          <w:tcPr>
            <w:tcW w:w="1961" w:type="dxa"/>
          </w:tcPr>
          <w:p w14:paraId="74A15557" w14:textId="77777777" w:rsidR="00F15523" w:rsidRPr="00AB7182" w:rsidRDefault="00F15523" w:rsidP="00F15523">
            <w:pPr>
              <w:pStyle w:val="TAC"/>
            </w:pPr>
            <w:r w:rsidRPr="00AB7182">
              <w:t>ADD, MOD, MOVE</w:t>
            </w:r>
          </w:p>
        </w:tc>
        <w:tc>
          <w:tcPr>
            <w:tcW w:w="1926" w:type="dxa"/>
            <w:gridSpan w:val="2"/>
          </w:tcPr>
          <w:p w14:paraId="6C53D7DA" w14:textId="77777777" w:rsidR="00F15523" w:rsidRPr="00AB7182" w:rsidRDefault="00F15523" w:rsidP="00F15523">
            <w:pPr>
              <w:pStyle w:val="TAC"/>
            </w:pPr>
            <w:r w:rsidRPr="00AB7182">
              <w:t>See 3GPP TS 29.232</w:t>
            </w:r>
          </w:p>
        </w:tc>
        <w:tc>
          <w:tcPr>
            <w:tcW w:w="2407" w:type="dxa"/>
          </w:tcPr>
          <w:p w14:paraId="678CA521" w14:textId="77777777" w:rsidR="00F15523" w:rsidRPr="00AB7182" w:rsidRDefault="00F15523" w:rsidP="00F15523">
            <w:pPr>
              <w:pStyle w:val="TAC"/>
            </w:pPr>
            <w:r w:rsidRPr="00AB7182">
              <w:t>See 3GPP TS 29.232</w:t>
            </w:r>
          </w:p>
        </w:tc>
      </w:tr>
      <w:tr w:rsidR="00F15523" w:rsidRPr="00AB7182" w14:paraId="1E9AC412" w14:textId="77777777">
        <w:trPr>
          <w:cantSplit/>
        </w:trPr>
        <w:tc>
          <w:tcPr>
            <w:tcW w:w="1744" w:type="dxa"/>
          </w:tcPr>
          <w:p w14:paraId="53D2D960" w14:textId="77777777" w:rsidR="00F15523" w:rsidRPr="00AB7182" w:rsidRDefault="00F15523" w:rsidP="00F15523">
            <w:pPr>
              <w:pStyle w:val="TAC"/>
            </w:pPr>
            <w:r w:rsidRPr="00AB7182">
              <w:t>Interface (</w:t>
            </w:r>
            <w:r w:rsidRPr="00AB7182">
              <w:rPr>
                <w:color w:val="000000"/>
              </w:rPr>
              <w:t>threegup</w:t>
            </w:r>
            <w:r w:rsidRPr="00AB7182">
              <w:t>/ interface, 0x002f/0x0004)</w:t>
            </w:r>
          </w:p>
        </w:tc>
        <w:tc>
          <w:tcPr>
            <w:tcW w:w="1851" w:type="dxa"/>
          </w:tcPr>
          <w:p w14:paraId="5AEA1B74" w14:textId="77777777" w:rsidR="00F15523" w:rsidRPr="00AB7182" w:rsidRDefault="00F15523" w:rsidP="00F15523">
            <w:pPr>
              <w:pStyle w:val="TAC"/>
            </w:pPr>
            <w:r w:rsidRPr="00AB7182">
              <w:t>M</w:t>
            </w:r>
          </w:p>
        </w:tc>
        <w:tc>
          <w:tcPr>
            <w:tcW w:w="1961" w:type="dxa"/>
          </w:tcPr>
          <w:p w14:paraId="622C1A57" w14:textId="77777777" w:rsidR="00F15523" w:rsidRPr="00AB7182" w:rsidRDefault="00F15523" w:rsidP="00F15523">
            <w:pPr>
              <w:pStyle w:val="TAC"/>
            </w:pPr>
            <w:r w:rsidRPr="00AB7182">
              <w:t>ADD, MOD, MOVE</w:t>
            </w:r>
          </w:p>
        </w:tc>
        <w:tc>
          <w:tcPr>
            <w:tcW w:w="1926" w:type="dxa"/>
            <w:gridSpan w:val="2"/>
          </w:tcPr>
          <w:p w14:paraId="50FB5658" w14:textId="77777777" w:rsidR="00F15523" w:rsidRPr="00AB7182" w:rsidRDefault="00F15523" w:rsidP="00F15523">
            <w:pPr>
              <w:pStyle w:val="TAC"/>
            </w:pPr>
            <w:r w:rsidRPr="00AB7182">
              <w:t>See 3GPP TS 29.232</w:t>
            </w:r>
          </w:p>
        </w:tc>
        <w:tc>
          <w:tcPr>
            <w:tcW w:w="2407" w:type="dxa"/>
          </w:tcPr>
          <w:p w14:paraId="552C4688" w14:textId="77777777" w:rsidR="00F15523" w:rsidRPr="00AB7182" w:rsidRDefault="00F15523" w:rsidP="00F15523">
            <w:pPr>
              <w:pStyle w:val="TAC"/>
            </w:pPr>
            <w:r w:rsidRPr="00AB7182">
              <w:t>See 3GPP TS 29.232</w:t>
            </w:r>
          </w:p>
        </w:tc>
      </w:tr>
      <w:tr w:rsidR="00F15523" w:rsidRPr="00AB7182" w14:paraId="133076B2" w14:textId="77777777">
        <w:trPr>
          <w:cantSplit/>
        </w:trPr>
        <w:tc>
          <w:tcPr>
            <w:tcW w:w="1744" w:type="dxa"/>
          </w:tcPr>
          <w:p w14:paraId="3260B943" w14:textId="77777777" w:rsidR="00F15523" w:rsidRPr="00AB7182" w:rsidRDefault="00F15523" w:rsidP="00F15523">
            <w:pPr>
              <w:pStyle w:val="TAC"/>
            </w:pPr>
            <w:r w:rsidRPr="00AB7182">
              <w:t>Initialisation Direction (</w:t>
            </w:r>
            <w:r w:rsidRPr="00AB7182">
              <w:rPr>
                <w:color w:val="000000"/>
              </w:rPr>
              <w:t>threegup</w:t>
            </w:r>
            <w:r w:rsidRPr="00AB7182">
              <w:t>/ initdir, 0x002f/0x0005)</w:t>
            </w:r>
          </w:p>
        </w:tc>
        <w:tc>
          <w:tcPr>
            <w:tcW w:w="1851" w:type="dxa"/>
          </w:tcPr>
          <w:p w14:paraId="43B00732" w14:textId="77777777" w:rsidR="00F15523" w:rsidRPr="00AB7182" w:rsidRDefault="00F15523" w:rsidP="00F15523">
            <w:pPr>
              <w:pStyle w:val="TAC"/>
            </w:pPr>
            <w:r w:rsidRPr="00AB7182">
              <w:t>M</w:t>
            </w:r>
          </w:p>
        </w:tc>
        <w:tc>
          <w:tcPr>
            <w:tcW w:w="1961" w:type="dxa"/>
          </w:tcPr>
          <w:p w14:paraId="5310EA6C" w14:textId="77777777" w:rsidR="00F15523" w:rsidRPr="00AB7182" w:rsidRDefault="00F15523" w:rsidP="00F15523">
            <w:pPr>
              <w:pStyle w:val="TAC"/>
            </w:pPr>
            <w:r w:rsidRPr="00AB7182">
              <w:t>ADD, MOD, MOVE</w:t>
            </w:r>
          </w:p>
        </w:tc>
        <w:tc>
          <w:tcPr>
            <w:tcW w:w="1926" w:type="dxa"/>
            <w:gridSpan w:val="2"/>
          </w:tcPr>
          <w:p w14:paraId="4AFE023B" w14:textId="77777777" w:rsidR="00F15523" w:rsidRPr="00AB7182" w:rsidRDefault="00F15523" w:rsidP="00F15523">
            <w:pPr>
              <w:pStyle w:val="TAC"/>
            </w:pPr>
            <w:r w:rsidRPr="00AB7182">
              <w:t>See 3GPP TS 29.232</w:t>
            </w:r>
          </w:p>
        </w:tc>
        <w:tc>
          <w:tcPr>
            <w:tcW w:w="2407" w:type="dxa"/>
          </w:tcPr>
          <w:p w14:paraId="0DA878D7" w14:textId="77777777" w:rsidR="00F15523" w:rsidRPr="00AB7182" w:rsidRDefault="00F15523" w:rsidP="00F15523">
            <w:pPr>
              <w:pStyle w:val="TAC"/>
            </w:pPr>
            <w:r w:rsidRPr="00AB7182">
              <w:t>See 3GPP TS 29.232</w:t>
            </w:r>
          </w:p>
        </w:tc>
      </w:tr>
      <w:tr w:rsidR="00F15523" w:rsidRPr="00AB7182" w14:paraId="5CF0D73A" w14:textId="77777777">
        <w:trPr>
          <w:cantSplit/>
        </w:trPr>
        <w:tc>
          <w:tcPr>
            <w:tcW w:w="1744" w:type="dxa"/>
          </w:tcPr>
          <w:p w14:paraId="4546530B" w14:textId="77777777" w:rsidR="00F15523" w:rsidRPr="00AB7182" w:rsidRDefault="00F15523" w:rsidP="00F15523">
            <w:pPr>
              <w:pStyle w:val="TAH"/>
            </w:pPr>
            <w:r w:rsidRPr="00AB7182">
              <w:t xml:space="preserve">Signals </w:t>
            </w:r>
          </w:p>
        </w:tc>
        <w:tc>
          <w:tcPr>
            <w:tcW w:w="1851" w:type="dxa"/>
          </w:tcPr>
          <w:p w14:paraId="35ECB8AB" w14:textId="77777777" w:rsidR="00F15523" w:rsidRPr="00AB7182" w:rsidRDefault="00F15523" w:rsidP="00F15523">
            <w:pPr>
              <w:pStyle w:val="TAH"/>
            </w:pPr>
            <w:r w:rsidRPr="00AB7182">
              <w:t>Mandatory/</w:t>
            </w:r>
          </w:p>
          <w:p w14:paraId="557552A2" w14:textId="77777777" w:rsidR="00F15523" w:rsidRPr="00AB7182" w:rsidRDefault="00F15523" w:rsidP="00F15523">
            <w:pPr>
              <w:pStyle w:val="TAH"/>
            </w:pPr>
            <w:r w:rsidRPr="00AB7182">
              <w:t>Optional</w:t>
            </w:r>
          </w:p>
        </w:tc>
        <w:tc>
          <w:tcPr>
            <w:tcW w:w="3887" w:type="dxa"/>
            <w:gridSpan w:val="3"/>
          </w:tcPr>
          <w:p w14:paraId="10EFFAE1" w14:textId="77777777" w:rsidR="00F15523" w:rsidRPr="00AB7182" w:rsidRDefault="00F15523" w:rsidP="00F15523">
            <w:pPr>
              <w:pStyle w:val="TAH"/>
            </w:pPr>
            <w:r w:rsidRPr="00AB7182">
              <w:t>Used in command:</w:t>
            </w:r>
          </w:p>
        </w:tc>
        <w:tc>
          <w:tcPr>
            <w:tcW w:w="2407" w:type="dxa"/>
          </w:tcPr>
          <w:p w14:paraId="61783E09" w14:textId="77777777" w:rsidR="00F15523" w:rsidRPr="00AB7182" w:rsidRDefault="00F15523" w:rsidP="00F15523">
            <w:pPr>
              <w:pStyle w:val="TAH"/>
            </w:pPr>
            <w:r w:rsidRPr="00AB7182">
              <w:t>Duration Provisioned Value:</w:t>
            </w:r>
          </w:p>
        </w:tc>
      </w:tr>
      <w:tr w:rsidR="00F15523" w:rsidRPr="00AB7182" w14:paraId="4DC4F451" w14:textId="77777777">
        <w:trPr>
          <w:cantSplit/>
        </w:trPr>
        <w:tc>
          <w:tcPr>
            <w:tcW w:w="1744" w:type="dxa"/>
            <w:vMerge w:val="restart"/>
          </w:tcPr>
          <w:p w14:paraId="1E7DC4DB" w14:textId="77777777" w:rsidR="00F15523" w:rsidRPr="00AB7182" w:rsidRDefault="00F15523" w:rsidP="00F15523">
            <w:pPr>
              <w:pStyle w:val="TAC"/>
              <w:rPr>
                <w:b/>
                <w:bCs/>
              </w:rPr>
            </w:pPr>
            <w:r w:rsidRPr="00AB7182">
              <w:t xml:space="preserve">None </w:t>
            </w:r>
          </w:p>
        </w:tc>
        <w:tc>
          <w:tcPr>
            <w:tcW w:w="1851" w:type="dxa"/>
          </w:tcPr>
          <w:p w14:paraId="59F5D7E7" w14:textId="77777777" w:rsidR="00F15523" w:rsidRPr="00AB7182" w:rsidRDefault="00F15523" w:rsidP="00F15523">
            <w:pPr>
              <w:pStyle w:val="TAC"/>
              <w:rPr>
                <w:b/>
                <w:bCs/>
              </w:rPr>
            </w:pPr>
            <w:r w:rsidRPr="00AB7182">
              <w:t>-</w:t>
            </w:r>
          </w:p>
        </w:tc>
        <w:tc>
          <w:tcPr>
            <w:tcW w:w="3887" w:type="dxa"/>
            <w:gridSpan w:val="3"/>
          </w:tcPr>
          <w:p w14:paraId="4768AAA9" w14:textId="77777777" w:rsidR="00F15523" w:rsidRPr="00AB7182" w:rsidRDefault="00F15523" w:rsidP="00F15523">
            <w:pPr>
              <w:pStyle w:val="TAC"/>
              <w:rPr>
                <w:b/>
                <w:bCs/>
              </w:rPr>
            </w:pPr>
            <w:r w:rsidRPr="00AB7182">
              <w:t>-</w:t>
            </w:r>
          </w:p>
        </w:tc>
        <w:tc>
          <w:tcPr>
            <w:tcW w:w="2407" w:type="dxa"/>
          </w:tcPr>
          <w:p w14:paraId="1567E4E5" w14:textId="77777777" w:rsidR="00F15523" w:rsidRPr="00AB7182" w:rsidRDefault="00F15523" w:rsidP="00F15523">
            <w:pPr>
              <w:pStyle w:val="TAC"/>
              <w:jc w:val="left"/>
              <w:rPr>
                <w:b/>
                <w:bCs/>
              </w:rPr>
            </w:pPr>
            <w:r w:rsidRPr="00AB7182">
              <w:t>-</w:t>
            </w:r>
          </w:p>
        </w:tc>
      </w:tr>
      <w:tr w:rsidR="00F15523" w:rsidRPr="00AB7182" w14:paraId="14074B2F" w14:textId="77777777">
        <w:trPr>
          <w:cantSplit/>
        </w:trPr>
        <w:tc>
          <w:tcPr>
            <w:tcW w:w="1744" w:type="dxa"/>
            <w:vMerge/>
          </w:tcPr>
          <w:p w14:paraId="17DD9A13" w14:textId="77777777" w:rsidR="00F15523" w:rsidRPr="00AB7182" w:rsidRDefault="00F15523" w:rsidP="00F15523">
            <w:pPr>
              <w:pStyle w:val="enumlev2"/>
              <w:ind w:left="0" w:firstLine="34"/>
              <w:rPr>
                <w:b/>
                <w:bCs/>
              </w:rPr>
            </w:pPr>
          </w:p>
        </w:tc>
        <w:tc>
          <w:tcPr>
            <w:tcW w:w="1851" w:type="dxa"/>
          </w:tcPr>
          <w:p w14:paraId="2B6C8BCB" w14:textId="77777777" w:rsidR="00F15523" w:rsidRPr="00AB7182" w:rsidRDefault="00F15523" w:rsidP="00F15523">
            <w:pPr>
              <w:pStyle w:val="TAH"/>
            </w:pPr>
            <w:r w:rsidRPr="00AB7182">
              <w:t>Signal Parameters</w:t>
            </w:r>
          </w:p>
        </w:tc>
        <w:tc>
          <w:tcPr>
            <w:tcW w:w="1961" w:type="dxa"/>
          </w:tcPr>
          <w:p w14:paraId="7E3BA9C2" w14:textId="77777777" w:rsidR="00F15523" w:rsidRPr="00AB7182" w:rsidRDefault="00F15523" w:rsidP="00F15523">
            <w:pPr>
              <w:pStyle w:val="TAH"/>
            </w:pPr>
            <w:r w:rsidRPr="00AB7182">
              <w:t>Mandatory/</w:t>
            </w:r>
          </w:p>
          <w:p w14:paraId="51EC6E76" w14:textId="77777777" w:rsidR="00F15523" w:rsidRPr="00AB7182" w:rsidRDefault="00F15523" w:rsidP="00F15523">
            <w:pPr>
              <w:pStyle w:val="TAH"/>
            </w:pPr>
            <w:r w:rsidRPr="00AB7182">
              <w:t>Optional</w:t>
            </w:r>
          </w:p>
        </w:tc>
        <w:tc>
          <w:tcPr>
            <w:tcW w:w="1926" w:type="dxa"/>
            <w:gridSpan w:val="2"/>
          </w:tcPr>
          <w:p w14:paraId="76568FC9" w14:textId="77777777" w:rsidR="00F15523" w:rsidRPr="00AB7182" w:rsidRDefault="00F15523" w:rsidP="00F15523">
            <w:pPr>
              <w:pStyle w:val="TAH"/>
            </w:pPr>
            <w:r w:rsidRPr="00AB7182">
              <w:t>Supported</w:t>
            </w:r>
          </w:p>
          <w:p w14:paraId="71D719F0" w14:textId="77777777" w:rsidR="00F15523" w:rsidRPr="00AB7182" w:rsidRDefault="00F15523" w:rsidP="00F15523">
            <w:pPr>
              <w:pStyle w:val="TAH"/>
            </w:pPr>
            <w:r w:rsidRPr="00AB7182">
              <w:t>Values:</w:t>
            </w:r>
          </w:p>
        </w:tc>
        <w:tc>
          <w:tcPr>
            <w:tcW w:w="2407" w:type="dxa"/>
          </w:tcPr>
          <w:p w14:paraId="640AF935" w14:textId="77777777" w:rsidR="00F15523" w:rsidRPr="00AB7182" w:rsidRDefault="00F15523" w:rsidP="00F15523">
            <w:pPr>
              <w:pStyle w:val="TAH"/>
            </w:pPr>
            <w:r w:rsidRPr="00AB7182">
              <w:t>Duration Provisioned Value:</w:t>
            </w:r>
          </w:p>
        </w:tc>
      </w:tr>
      <w:tr w:rsidR="00F15523" w:rsidRPr="00AB7182" w14:paraId="0AA59B8C" w14:textId="77777777">
        <w:trPr>
          <w:cantSplit/>
        </w:trPr>
        <w:tc>
          <w:tcPr>
            <w:tcW w:w="1744" w:type="dxa"/>
            <w:vMerge/>
          </w:tcPr>
          <w:p w14:paraId="76DC173F" w14:textId="77777777" w:rsidR="00F15523" w:rsidRPr="00AB7182" w:rsidRDefault="00F15523" w:rsidP="00F15523">
            <w:pPr>
              <w:pStyle w:val="enumlev2"/>
              <w:ind w:left="0" w:firstLine="34"/>
              <w:rPr>
                <w:b/>
                <w:bCs/>
              </w:rPr>
            </w:pPr>
          </w:p>
        </w:tc>
        <w:tc>
          <w:tcPr>
            <w:tcW w:w="1851" w:type="dxa"/>
          </w:tcPr>
          <w:p w14:paraId="7474CF88" w14:textId="77777777" w:rsidR="00F15523" w:rsidRPr="00AB7182" w:rsidRDefault="00F15523" w:rsidP="00F15523">
            <w:pPr>
              <w:pStyle w:val="TAC"/>
              <w:rPr>
                <w:b/>
                <w:bCs/>
              </w:rPr>
            </w:pPr>
            <w:r w:rsidRPr="00AB7182">
              <w:t>-</w:t>
            </w:r>
          </w:p>
        </w:tc>
        <w:tc>
          <w:tcPr>
            <w:tcW w:w="1961" w:type="dxa"/>
          </w:tcPr>
          <w:p w14:paraId="404A9A27" w14:textId="77777777" w:rsidR="00F15523" w:rsidRPr="00AB7182" w:rsidRDefault="00F15523" w:rsidP="00F15523">
            <w:pPr>
              <w:pStyle w:val="TAC"/>
              <w:rPr>
                <w:b/>
                <w:bCs/>
              </w:rPr>
            </w:pPr>
            <w:r w:rsidRPr="00AB7182">
              <w:t>-</w:t>
            </w:r>
          </w:p>
        </w:tc>
        <w:tc>
          <w:tcPr>
            <w:tcW w:w="1926" w:type="dxa"/>
            <w:gridSpan w:val="2"/>
          </w:tcPr>
          <w:p w14:paraId="0908ACDA" w14:textId="77777777" w:rsidR="00F15523" w:rsidRPr="00AB7182" w:rsidRDefault="00F15523" w:rsidP="00F15523">
            <w:pPr>
              <w:pStyle w:val="TAC"/>
            </w:pPr>
            <w:r w:rsidRPr="00AB7182">
              <w:t>-</w:t>
            </w:r>
          </w:p>
        </w:tc>
        <w:tc>
          <w:tcPr>
            <w:tcW w:w="2407" w:type="dxa"/>
          </w:tcPr>
          <w:p w14:paraId="2CDBE324" w14:textId="77777777" w:rsidR="00F15523" w:rsidRPr="00AB7182" w:rsidRDefault="00F15523" w:rsidP="00F15523">
            <w:pPr>
              <w:pStyle w:val="TAC"/>
              <w:rPr>
                <w:b/>
                <w:bCs/>
              </w:rPr>
            </w:pPr>
            <w:r w:rsidRPr="00AB7182">
              <w:t>-</w:t>
            </w:r>
          </w:p>
        </w:tc>
      </w:tr>
      <w:tr w:rsidR="00F15523" w:rsidRPr="00AB7182" w14:paraId="2E7BF493" w14:textId="77777777">
        <w:trPr>
          <w:cantSplit/>
        </w:trPr>
        <w:tc>
          <w:tcPr>
            <w:tcW w:w="1744" w:type="dxa"/>
          </w:tcPr>
          <w:p w14:paraId="0E4CF792" w14:textId="77777777" w:rsidR="00F15523" w:rsidRPr="00AB7182" w:rsidRDefault="00F15523" w:rsidP="00F15523">
            <w:pPr>
              <w:pStyle w:val="TAH"/>
            </w:pPr>
            <w:r w:rsidRPr="00AB7182">
              <w:t>Events</w:t>
            </w:r>
          </w:p>
        </w:tc>
        <w:tc>
          <w:tcPr>
            <w:tcW w:w="1851" w:type="dxa"/>
          </w:tcPr>
          <w:p w14:paraId="39C247DF" w14:textId="77777777" w:rsidR="00F15523" w:rsidRPr="00AB7182" w:rsidRDefault="00F15523" w:rsidP="00F15523">
            <w:pPr>
              <w:pStyle w:val="TAH"/>
            </w:pPr>
            <w:r w:rsidRPr="00AB7182">
              <w:t>Mandatory/</w:t>
            </w:r>
          </w:p>
          <w:p w14:paraId="6D4C19D0" w14:textId="77777777" w:rsidR="00F15523" w:rsidRPr="00AB7182" w:rsidRDefault="00F15523" w:rsidP="00F15523">
            <w:pPr>
              <w:pStyle w:val="TAH"/>
            </w:pPr>
            <w:r w:rsidRPr="00AB7182">
              <w:t>Optional</w:t>
            </w:r>
          </w:p>
        </w:tc>
        <w:tc>
          <w:tcPr>
            <w:tcW w:w="6294" w:type="dxa"/>
            <w:gridSpan w:val="4"/>
          </w:tcPr>
          <w:p w14:paraId="1B873EAB" w14:textId="77777777" w:rsidR="00F15523" w:rsidRPr="00AB7182" w:rsidRDefault="00F15523" w:rsidP="00F15523">
            <w:pPr>
              <w:pStyle w:val="TAH"/>
            </w:pPr>
            <w:r w:rsidRPr="00AB7182">
              <w:t>Used in command:</w:t>
            </w:r>
          </w:p>
        </w:tc>
      </w:tr>
      <w:tr w:rsidR="00F15523" w:rsidRPr="00AB7182" w14:paraId="11CC6073" w14:textId="77777777">
        <w:trPr>
          <w:cantSplit/>
        </w:trPr>
        <w:tc>
          <w:tcPr>
            <w:tcW w:w="1744" w:type="dxa"/>
            <w:vMerge w:val="restart"/>
          </w:tcPr>
          <w:p w14:paraId="646265B2" w14:textId="77777777" w:rsidR="00F15523" w:rsidRPr="00AB7182" w:rsidRDefault="00F15523" w:rsidP="00F15523">
            <w:pPr>
              <w:pStyle w:val="TAC"/>
              <w:rPr>
                <w:b/>
                <w:bCs/>
              </w:rPr>
            </w:pPr>
            <w:r w:rsidRPr="00AB7182">
              <w:t xml:space="preserve">None </w:t>
            </w:r>
          </w:p>
        </w:tc>
        <w:tc>
          <w:tcPr>
            <w:tcW w:w="1851" w:type="dxa"/>
          </w:tcPr>
          <w:p w14:paraId="2DE443A5" w14:textId="77777777" w:rsidR="00F15523" w:rsidRPr="00AB7182" w:rsidRDefault="00F15523" w:rsidP="00F15523">
            <w:pPr>
              <w:pStyle w:val="TAC"/>
              <w:rPr>
                <w:b/>
                <w:bCs/>
              </w:rPr>
            </w:pPr>
            <w:r w:rsidRPr="00AB7182">
              <w:t>-</w:t>
            </w:r>
          </w:p>
        </w:tc>
        <w:tc>
          <w:tcPr>
            <w:tcW w:w="6294" w:type="dxa"/>
            <w:gridSpan w:val="4"/>
          </w:tcPr>
          <w:p w14:paraId="2903CC96" w14:textId="77777777" w:rsidR="00F15523" w:rsidRPr="00AB7182" w:rsidRDefault="00F15523" w:rsidP="00F15523">
            <w:pPr>
              <w:pStyle w:val="TAC"/>
              <w:rPr>
                <w:b/>
                <w:bCs/>
              </w:rPr>
            </w:pPr>
            <w:r w:rsidRPr="00AB7182">
              <w:t>-</w:t>
            </w:r>
          </w:p>
        </w:tc>
      </w:tr>
      <w:tr w:rsidR="00F15523" w:rsidRPr="00AB7182" w14:paraId="7E4BBB48" w14:textId="77777777">
        <w:trPr>
          <w:cantSplit/>
        </w:trPr>
        <w:tc>
          <w:tcPr>
            <w:tcW w:w="1744" w:type="dxa"/>
            <w:vMerge/>
          </w:tcPr>
          <w:p w14:paraId="689CD9F7" w14:textId="77777777" w:rsidR="00F15523" w:rsidRPr="00AB7182" w:rsidRDefault="00F15523" w:rsidP="00F15523">
            <w:pPr>
              <w:pStyle w:val="enumlev2"/>
              <w:ind w:left="0" w:firstLine="34"/>
              <w:rPr>
                <w:b/>
                <w:bCs/>
              </w:rPr>
            </w:pPr>
          </w:p>
        </w:tc>
        <w:tc>
          <w:tcPr>
            <w:tcW w:w="1851" w:type="dxa"/>
          </w:tcPr>
          <w:p w14:paraId="6462CFCA" w14:textId="77777777" w:rsidR="00F15523" w:rsidRPr="00AB7182" w:rsidRDefault="00F15523" w:rsidP="00F15523">
            <w:pPr>
              <w:pStyle w:val="TAH"/>
            </w:pPr>
            <w:r w:rsidRPr="00AB7182">
              <w:t>Event</w:t>
            </w:r>
          </w:p>
          <w:p w14:paraId="3DCA6A46" w14:textId="77777777" w:rsidR="00F15523" w:rsidRPr="00AB7182" w:rsidRDefault="00F15523" w:rsidP="00F15523">
            <w:pPr>
              <w:pStyle w:val="TAH"/>
            </w:pPr>
            <w:r w:rsidRPr="00AB7182">
              <w:t>Parameters</w:t>
            </w:r>
          </w:p>
        </w:tc>
        <w:tc>
          <w:tcPr>
            <w:tcW w:w="1961" w:type="dxa"/>
          </w:tcPr>
          <w:p w14:paraId="195BDCDE" w14:textId="77777777" w:rsidR="00F15523" w:rsidRPr="00AB7182" w:rsidRDefault="00F15523" w:rsidP="00F15523">
            <w:pPr>
              <w:pStyle w:val="TAH"/>
            </w:pPr>
            <w:r w:rsidRPr="00AB7182">
              <w:t>Mandatory/</w:t>
            </w:r>
          </w:p>
          <w:p w14:paraId="7434F787" w14:textId="77777777" w:rsidR="00F15523" w:rsidRPr="00AB7182" w:rsidRDefault="00F15523" w:rsidP="00F15523">
            <w:pPr>
              <w:pStyle w:val="TAH"/>
            </w:pPr>
            <w:r w:rsidRPr="00AB7182">
              <w:t>Optional</w:t>
            </w:r>
          </w:p>
        </w:tc>
        <w:tc>
          <w:tcPr>
            <w:tcW w:w="1926" w:type="dxa"/>
            <w:gridSpan w:val="2"/>
          </w:tcPr>
          <w:p w14:paraId="2F08EFCE" w14:textId="77777777" w:rsidR="00F15523" w:rsidRPr="00AB7182" w:rsidRDefault="00F15523" w:rsidP="00F15523">
            <w:pPr>
              <w:pStyle w:val="TAH"/>
            </w:pPr>
            <w:r w:rsidRPr="00AB7182">
              <w:t>Supported</w:t>
            </w:r>
          </w:p>
          <w:p w14:paraId="04E46BC2" w14:textId="77777777" w:rsidR="00F15523" w:rsidRPr="00AB7182" w:rsidRDefault="00F15523" w:rsidP="00F15523">
            <w:pPr>
              <w:pStyle w:val="TAH"/>
            </w:pPr>
            <w:r w:rsidRPr="00AB7182">
              <w:t>Values:</w:t>
            </w:r>
          </w:p>
        </w:tc>
        <w:tc>
          <w:tcPr>
            <w:tcW w:w="2407" w:type="dxa"/>
          </w:tcPr>
          <w:p w14:paraId="4A06B49D" w14:textId="77777777" w:rsidR="00F15523" w:rsidRPr="00AB7182" w:rsidRDefault="00F15523" w:rsidP="00F15523">
            <w:pPr>
              <w:pStyle w:val="TAH"/>
            </w:pPr>
            <w:r w:rsidRPr="00AB7182">
              <w:t>Provisioned Value:</w:t>
            </w:r>
          </w:p>
        </w:tc>
      </w:tr>
      <w:tr w:rsidR="00F15523" w:rsidRPr="00AB7182" w14:paraId="5C70DD16" w14:textId="77777777">
        <w:trPr>
          <w:cantSplit/>
        </w:trPr>
        <w:tc>
          <w:tcPr>
            <w:tcW w:w="1744" w:type="dxa"/>
            <w:vMerge/>
          </w:tcPr>
          <w:p w14:paraId="3A5CA79A" w14:textId="77777777" w:rsidR="00F15523" w:rsidRPr="00AB7182" w:rsidRDefault="00F15523" w:rsidP="00F15523">
            <w:pPr>
              <w:pStyle w:val="enumlev2"/>
              <w:ind w:left="0" w:firstLine="34"/>
              <w:rPr>
                <w:b/>
                <w:bCs/>
              </w:rPr>
            </w:pPr>
          </w:p>
        </w:tc>
        <w:tc>
          <w:tcPr>
            <w:tcW w:w="1851" w:type="dxa"/>
          </w:tcPr>
          <w:p w14:paraId="0F968EE6" w14:textId="77777777" w:rsidR="00F15523" w:rsidRPr="00AB7182" w:rsidRDefault="00F15523" w:rsidP="00F15523">
            <w:pPr>
              <w:pStyle w:val="TAC"/>
              <w:rPr>
                <w:b/>
                <w:bCs/>
              </w:rPr>
            </w:pPr>
            <w:r w:rsidRPr="00AB7182">
              <w:t>-</w:t>
            </w:r>
          </w:p>
        </w:tc>
        <w:tc>
          <w:tcPr>
            <w:tcW w:w="1961" w:type="dxa"/>
          </w:tcPr>
          <w:p w14:paraId="1DF4B9C4" w14:textId="77777777" w:rsidR="00F15523" w:rsidRPr="00AB7182" w:rsidRDefault="00F15523" w:rsidP="00F15523">
            <w:pPr>
              <w:pStyle w:val="TAC"/>
              <w:rPr>
                <w:b/>
                <w:bCs/>
              </w:rPr>
            </w:pPr>
            <w:r w:rsidRPr="00AB7182">
              <w:t>-</w:t>
            </w:r>
          </w:p>
        </w:tc>
        <w:tc>
          <w:tcPr>
            <w:tcW w:w="1926" w:type="dxa"/>
            <w:gridSpan w:val="2"/>
          </w:tcPr>
          <w:p w14:paraId="50874E1F" w14:textId="77777777" w:rsidR="00F15523" w:rsidRPr="00AB7182" w:rsidRDefault="00F15523" w:rsidP="00F15523">
            <w:pPr>
              <w:pStyle w:val="TAC"/>
            </w:pPr>
            <w:r w:rsidRPr="00AB7182">
              <w:t>-</w:t>
            </w:r>
          </w:p>
        </w:tc>
        <w:tc>
          <w:tcPr>
            <w:tcW w:w="2407" w:type="dxa"/>
          </w:tcPr>
          <w:p w14:paraId="71CCE4C2" w14:textId="77777777" w:rsidR="00F15523" w:rsidRPr="00AB7182" w:rsidRDefault="00F15523" w:rsidP="00F15523">
            <w:pPr>
              <w:pStyle w:val="TAC"/>
              <w:rPr>
                <w:b/>
                <w:bCs/>
              </w:rPr>
            </w:pPr>
            <w:r w:rsidRPr="00AB7182">
              <w:t>-</w:t>
            </w:r>
          </w:p>
        </w:tc>
      </w:tr>
      <w:tr w:rsidR="00F15523" w:rsidRPr="00AB7182" w14:paraId="24D0710B" w14:textId="77777777">
        <w:trPr>
          <w:cantSplit/>
        </w:trPr>
        <w:tc>
          <w:tcPr>
            <w:tcW w:w="1744" w:type="dxa"/>
            <w:vMerge/>
          </w:tcPr>
          <w:p w14:paraId="70DE8382" w14:textId="77777777" w:rsidR="00F15523" w:rsidRPr="00AB7182" w:rsidRDefault="00F15523" w:rsidP="00F15523">
            <w:pPr>
              <w:pStyle w:val="enumlev2"/>
              <w:ind w:left="0" w:firstLine="34"/>
              <w:rPr>
                <w:b/>
                <w:bCs/>
              </w:rPr>
            </w:pPr>
          </w:p>
        </w:tc>
        <w:tc>
          <w:tcPr>
            <w:tcW w:w="1851" w:type="dxa"/>
          </w:tcPr>
          <w:p w14:paraId="23680F5C" w14:textId="77777777" w:rsidR="00F15523" w:rsidRPr="00AB7182" w:rsidRDefault="00F15523" w:rsidP="00F15523">
            <w:pPr>
              <w:pStyle w:val="TAH"/>
            </w:pPr>
            <w:r w:rsidRPr="00AB7182">
              <w:t>ObservedEvent</w:t>
            </w:r>
          </w:p>
          <w:p w14:paraId="6A21FD15" w14:textId="77777777" w:rsidR="00F15523" w:rsidRPr="00AB7182" w:rsidRDefault="00F15523" w:rsidP="00F15523">
            <w:pPr>
              <w:pStyle w:val="TAH"/>
            </w:pPr>
            <w:r w:rsidRPr="00AB7182">
              <w:t>Parameters</w:t>
            </w:r>
          </w:p>
        </w:tc>
        <w:tc>
          <w:tcPr>
            <w:tcW w:w="1961" w:type="dxa"/>
          </w:tcPr>
          <w:p w14:paraId="34F70577" w14:textId="77777777" w:rsidR="00F15523" w:rsidRPr="00AB7182" w:rsidRDefault="00F15523" w:rsidP="00F15523">
            <w:pPr>
              <w:pStyle w:val="TAH"/>
            </w:pPr>
            <w:r w:rsidRPr="00AB7182">
              <w:t>Mandatory/</w:t>
            </w:r>
          </w:p>
          <w:p w14:paraId="03998338" w14:textId="77777777" w:rsidR="00F15523" w:rsidRPr="00AB7182" w:rsidRDefault="00F15523" w:rsidP="00F15523">
            <w:pPr>
              <w:pStyle w:val="TAH"/>
            </w:pPr>
            <w:r w:rsidRPr="00AB7182">
              <w:t>Optional</w:t>
            </w:r>
          </w:p>
        </w:tc>
        <w:tc>
          <w:tcPr>
            <w:tcW w:w="1926" w:type="dxa"/>
            <w:gridSpan w:val="2"/>
          </w:tcPr>
          <w:p w14:paraId="334BBEC8" w14:textId="77777777" w:rsidR="00F15523" w:rsidRPr="00AB7182" w:rsidRDefault="00F15523" w:rsidP="00F15523">
            <w:pPr>
              <w:pStyle w:val="TAH"/>
            </w:pPr>
            <w:r w:rsidRPr="00AB7182">
              <w:t>Supported</w:t>
            </w:r>
          </w:p>
          <w:p w14:paraId="7BE2C469" w14:textId="77777777" w:rsidR="00F15523" w:rsidRPr="00AB7182" w:rsidRDefault="00F15523" w:rsidP="00F15523">
            <w:pPr>
              <w:pStyle w:val="TAH"/>
            </w:pPr>
            <w:r w:rsidRPr="00AB7182">
              <w:t>Values:</w:t>
            </w:r>
          </w:p>
        </w:tc>
        <w:tc>
          <w:tcPr>
            <w:tcW w:w="2407" w:type="dxa"/>
          </w:tcPr>
          <w:p w14:paraId="4595F478" w14:textId="77777777" w:rsidR="00F15523" w:rsidRPr="00AB7182" w:rsidRDefault="00F15523" w:rsidP="00F15523">
            <w:pPr>
              <w:pStyle w:val="TAH"/>
            </w:pPr>
            <w:r w:rsidRPr="00AB7182">
              <w:t>Provisioned Value:</w:t>
            </w:r>
          </w:p>
        </w:tc>
      </w:tr>
      <w:tr w:rsidR="00F15523" w:rsidRPr="00AB7182" w14:paraId="5BBC5310" w14:textId="77777777">
        <w:trPr>
          <w:cantSplit/>
        </w:trPr>
        <w:tc>
          <w:tcPr>
            <w:tcW w:w="1744" w:type="dxa"/>
            <w:vMerge/>
          </w:tcPr>
          <w:p w14:paraId="6B8D777A" w14:textId="77777777" w:rsidR="00F15523" w:rsidRPr="00AB7182" w:rsidRDefault="00F15523" w:rsidP="00F15523">
            <w:pPr>
              <w:pStyle w:val="enumlev2"/>
              <w:ind w:left="0" w:firstLine="34"/>
              <w:rPr>
                <w:b/>
                <w:bCs/>
              </w:rPr>
            </w:pPr>
          </w:p>
        </w:tc>
        <w:tc>
          <w:tcPr>
            <w:tcW w:w="1851" w:type="dxa"/>
          </w:tcPr>
          <w:p w14:paraId="2D2D8446" w14:textId="77777777" w:rsidR="00F15523" w:rsidRPr="00AB7182" w:rsidRDefault="00F15523" w:rsidP="00F15523">
            <w:pPr>
              <w:pStyle w:val="TAC"/>
            </w:pPr>
            <w:r w:rsidRPr="00AB7182">
              <w:t>-</w:t>
            </w:r>
          </w:p>
        </w:tc>
        <w:tc>
          <w:tcPr>
            <w:tcW w:w="1961" w:type="dxa"/>
          </w:tcPr>
          <w:p w14:paraId="46383C22" w14:textId="77777777" w:rsidR="00F15523" w:rsidRPr="00AB7182" w:rsidRDefault="00F15523" w:rsidP="00F15523">
            <w:pPr>
              <w:pStyle w:val="TAC"/>
            </w:pPr>
            <w:r w:rsidRPr="00AB7182">
              <w:t>-</w:t>
            </w:r>
          </w:p>
        </w:tc>
        <w:tc>
          <w:tcPr>
            <w:tcW w:w="1926" w:type="dxa"/>
            <w:gridSpan w:val="2"/>
          </w:tcPr>
          <w:p w14:paraId="7667C1DC" w14:textId="77777777" w:rsidR="00F15523" w:rsidRPr="00AB7182" w:rsidRDefault="00F15523" w:rsidP="00F15523">
            <w:pPr>
              <w:pStyle w:val="TAC"/>
            </w:pPr>
            <w:r w:rsidRPr="00AB7182">
              <w:t>-</w:t>
            </w:r>
          </w:p>
        </w:tc>
        <w:tc>
          <w:tcPr>
            <w:tcW w:w="2407" w:type="dxa"/>
          </w:tcPr>
          <w:p w14:paraId="05850924" w14:textId="77777777" w:rsidR="00F15523" w:rsidRPr="00AB7182" w:rsidRDefault="00F15523" w:rsidP="00F15523">
            <w:pPr>
              <w:pStyle w:val="TAC"/>
            </w:pPr>
            <w:r w:rsidRPr="00AB7182">
              <w:t>-</w:t>
            </w:r>
          </w:p>
        </w:tc>
      </w:tr>
      <w:tr w:rsidR="00F15523" w:rsidRPr="00AB7182" w14:paraId="20A875A4" w14:textId="77777777">
        <w:trPr>
          <w:cantSplit/>
        </w:trPr>
        <w:tc>
          <w:tcPr>
            <w:tcW w:w="1744" w:type="dxa"/>
          </w:tcPr>
          <w:p w14:paraId="62CB745D" w14:textId="77777777" w:rsidR="00F15523" w:rsidRPr="00AB7182" w:rsidRDefault="00F15523" w:rsidP="00F15523">
            <w:pPr>
              <w:pStyle w:val="TAH"/>
            </w:pPr>
            <w:r w:rsidRPr="00AB7182">
              <w:t>Statistics</w:t>
            </w:r>
          </w:p>
        </w:tc>
        <w:tc>
          <w:tcPr>
            <w:tcW w:w="1851" w:type="dxa"/>
          </w:tcPr>
          <w:p w14:paraId="323BEEAD" w14:textId="77777777" w:rsidR="00F15523" w:rsidRPr="00AB7182" w:rsidRDefault="00F15523" w:rsidP="00F15523">
            <w:pPr>
              <w:pStyle w:val="TAH"/>
            </w:pPr>
            <w:r w:rsidRPr="00AB7182">
              <w:t>Mandatory/</w:t>
            </w:r>
          </w:p>
          <w:p w14:paraId="404022FD" w14:textId="77777777" w:rsidR="00F15523" w:rsidRPr="00AB7182" w:rsidRDefault="00F15523" w:rsidP="00F15523">
            <w:pPr>
              <w:pStyle w:val="TAH"/>
            </w:pPr>
            <w:r w:rsidRPr="00AB7182">
              <w:t>Optional</w:t>
            </w:r>
          </w:p>
        </w:tc>
        <w:tc>
          <w:tcPr>
            <w:tcW w:w="2861" w:type="dxa"/>
            <w:gridSpan w:val="2"/>
          </w:tcPr>
          <w:p w14:paraId="778B09F7" w14:textId="77777777" w:rsidR="00F15523" w:rsidRPr="00AB7182" w:rsidRDefault="00F15523" w:rsidP="00F15523">
            <w:pPr>
              <w:pStyle w:val="TAH"/>
            </w:pPr>
            <w:r w:rsidRPr="00AB7182">
              <w:t>Used in command:</w:t>
            </w:r>
          </w:p>
        </w:tc>
        <w:tc>
          <w:tcPr>
            <w:tcW w:w="3433" w:type="dxa"/>
            <w:gridSpan w:val="2"/>
          </w:tcPr>
          <w:p w14:paraId="2C0A4291" w14:textId="77777777" w:rsidR="00F15523" w:rsidRPr="00AB7182" w:rsidRDefault="00F15523" w:rsidP="00F15523">
            <w:pPr>
              <w:pStyle w:val="TAH"/>
            </w:pPr>
            <w:r w:rsidRPr="00AB7182">
              <w:t>Supported Values:</w:t>
            </w:r>
          </w:p>
        </w:tc>
      </w:tr>
      <w:tr w:rsidR="00F15523" w:rsidRPr="00AB7182" w14:paraId="4D707A29" w14:textId="77777777">
        <w:trPr>
          <w:cantSplit/>
        </w:trPr>
        <w:tc>
          <w:tcPr>
            <w:tcW w:w="1744" w:type="dxa"/>
          </w:tcPr>
          <w:p w14:paraId="79B5DA8F" w14:textId="77777777" w:rsidR="00F15523" w:rsidRPr="00AB7182" w:rsidRDefault="00F15523" w:rsidP="00F15523">
            <w:pPr>
              <w:pStyle w:val="TAC"/>
            </w:pPr>
            <w:r w:rsidRPr="00AB7182">
              <w:t xml:space="preserve">None </w:t>
            </w:r>
          </w:p>
        </w:tc>
        <w:tc>
          <w:tcPr>
            <w:tcW w:w="1851" w:type="dxa"/>
          </w:tcPr>
          <w:p w14:paraId="508E92D0" w14:textId="77777777" w:rsidR="00F15523" w:rsidRPr="00AB7182" w:rsidRDefault="00F15523" w:rsidP="00F15523">
            <w:pPr>
              <w:pStyle w:val="TAC"/>
            </w:pPr>
            <w:r w:rsidRPr="00AB7182">
              <w:t>-</w:t>
            </w:r>
          </w:p>
        </w:tc>
        <w:tc>
          <w:tcPr>
            <w:tcW w:w="2861" w:type="dxa"/>
            <w:gridSpan w:val="2"/>
          </w:tcPr>
          <w:p w14:paraId="08A320F0" w14:textId="77777777" w:rsidR="00F15523" w:rsidRPr="00AB7182" w:rsidRDefault="00F15523" w:rsidP="00F15523">
            <w:pPr>
              <w:pStyle w:val="TAC"/>
            </w:pPr>
            <w:r w:rsidRPr="00AB7182">
              <w:t>-</w:t>
            </w:r>
          </w:p>
        </w:tc>
        <w:tc>
          <w:tcPr>
            <w:tcW w:w="3433" w:type="dxa"/>
            <w:gridSpan w:val="2"/>
          </w:tcPr>
          <w:p w14:paraId="753355D3" w14:textId="77777777" w:rsidR="00F15523" w:rsidRPr="00AB7182" w:rsidRDefault="00F15523" w:rsidP="00F15523">
            <w:pPr>
              <w:pStyle w:val="TAC"/>
            </w:pPr>
            <w:r w:rsidRPr="00AB7182">
              <w:t>-</w:t>
            </w:r>
          </w:p>
        </w:tc>
      </w:tr>
      <w:tr w:rsidR="00F15523" w:rsidRPr="00AB7182" w14:paraId="56626D82" w14:textId="77777777">
        <w:trPr>
          <w:cantSplit/>
        </w:trPr>
        <w:tc>
          <w:tcPr>
            <w:tcW w:w="1744" w:type="dxa"/>
          </w:tcPr>
          <w:p w14:paraId="6F0B5022" w14:textId="77777777" w:rsidR="00F15523" w:rsidRPr="00AB7182" w:rsidRDefault="00F15523" w:rsidP="00F15523">
            <w:pPr>
              <w:pStyle w:val="TAH"/>
            </w:pPr>
            <w:r w:rsidRPr="00AB7182">
              <w:t>Error Codes</w:t>
            </w:r>
          </w:p>
        </w:tc>
        <w:tc>
          <w:tcPr>
            <w:tcW w:w="8145" w:type="dxa"/>
            <w:gridSpan w:val="5"/>
          </w:tcPr>
          <w:p w14:paraId="200E0F01" w14:textId="77777777" w:rsidR="00F15523" w:rsidRPr="00AB7182" w:rsidRDefault="00F15523" w:rsidP="00F15523">
            <w:pPr>
              <w:pStyle w:val="TAH"/>
            </w:pPr>
            <w:r w:rsidRPr="00AB7182">
              <w:t>Mandatory/ Optional</w:t>
            </w:r>
          </w:p>
        </w:tc>
      </w:tr>
      <w:tr w:rsidR="00F15523" w:rsidRPr="00AB7182" w14:paraId="594E4C34" w14:textId="77777777">
        <w:trPr>
          <w:cantSplit/>
        </w:trPr>
        <w:tc>
          <w:tcPr>
            <w:tcW w:w="1744" w:type="dxa"/>
          </w:tcPr>
          <w:p w14:paraId="190FED65" w14:textId="77777777" w:rsidR="00F15523" w:rsidRPr="00AB7182" w:rsidRDefault="00F15523" w:rsidP="00F15523">
            <w:pPr>
              <w:pStyle w:val="TAC"/>
            </w:pPr>
            <w:r w:rsidRPr="00AB7182">
              <w:t xml:space="preserve">None </w:t>
            </w:r>
          </w:p>
        </w:tc>
        <w:tc>
          <w:tcPr>
            <w:tcW w:w="8145" w:type="dxa"/>
            <w:gridSpan w:val="5"/>
          </w:tcPr>
          <w:p w14:paraId="1312F504" w14:textId="77777777" w:rsidR="00F15523" w:rsidRPr="00AB7182" w:rsidRDefault="00F15523" w:rsidP="00F15523">
            <w:pPr>
              <w:pStyle w:val="TAC"/>
            </w:pPr>
            <w:r w:rsidRPr="00AB7182">
              <w:t>-</w:t>
            </w:r>
          </w:p>
        </w:tc>
      </w:tr>
    </w:tbl>
    <w:p w14:paraId="2BCE581C" w14:textId="77777777" w:rsidR="00F15523" w:rsidRPr="00AB7182" w:rsidRDefault="00F15523" w:rsidP="00F15523"/>
    <w:p w14:paraId="2616EF42" w14:textId="77777777" w:rsidR="009114E1" w:rsidRPr="00AB7182" w:rsidRDefault="009114E1" w:rsidP="006460F5">
      <w:pPr>
        <w:pStyle w:val="Heading2"/>
      </w:pPr>
      <w:bookmarkStart w:id="153" w:name="_Toc177668501"/>
      <w:r w:rsidRPr="00AB7182">
        <w:t>A.14.19</w:t>
      </w:r>
      <w:r w:rsidR="00E84531" w:rsidRPr="00AB7182">
        <w:tab/>
      </w:r>
      <w:r w:rsidRPr="00AB7182">
        <w:t>Modification of Link Characteristics Bearer Capability</w:t>
      </w:r>
      <w:bookmarkEnd w:id="153"/>
    </w:p>
    <w:p w14:paraId="58E57C95" w14:textId="77777777" w:rsidR="00F15523" w:rsidRPr="00AB7182" w:rsidRDefault="009114E1" w:rsidP="00F15523">
      <w:pPr>
        <w:pStyle w:val="TH"/>
      </w:pPr>
      <w:r w:rsidRPr="00AB7182">
        <w:t>Table A.14.19</w:t>
      </w:r>
      <w:r w:rsidR="009903F8" w:rsidRPr="00AB7182">
        <w:t>/1</w:t>
      </w:r>
      <w:r w:rsidRPr="00AB7182">
        <w:t>: Package Usage Information For Modification of Link Characteristics Package</w:t>
      </w:r>
      <w:r w:rsidR="00F15523"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15523" w:rsidRPr="00AB7182" w14:paraId="3D5A53E2" w14:textId="77777777">
        <w:trPr>
          <w:cantSplit/>
        </w:trPr>
        <w:tc>
          <w:tcPr>
            <w:tcW w:w="1744" w:type="dxa"/>
          </w:tcPr>
          <w:p w14:paraId="76E95683" w14:textId="77777777" w:rsidR="00F15523" w:rsidRPr="00AB7182" w:rsidRDefault="00F15523" w:rsidP="00F15523">
            <w:pPr>
              <w:pStyle w:val="TAH"/>
            </w:pPr>
            <w:r w:rsidRPr="00AB7182">
              <w:t xml:space="preserve">Properties </w:t>
            </w:r>
          </w:p>
        </w:tc>
        <w:tc>
          <w:tcPr>
            <w:tcW w:w="1851" w:type="dxa"/>
          </w:tcPr>
          <w:p w14:paraId="70A8DF7D" w14:textId="77777777" w:rsidR="00F15523" w:rsidRPr="00AB7182" w:rsidRDefault="00F15523" w:rsidP="00F15523">
            <w:pPr>
              <w:pStyle w:val="TAH"/>
            </w:pPr>
            <w:r w:rsidRPr="00AB7182">
              <w:t>Mandatory/</w:t>
            </w:r>
          </w:p>
          <w:p w14:paraId="1992C103" w14:textId="77777777" w:rsidR="00F15523" w:rsidRPr="00AB7182" w:rsidRDefault="00F15523" w:rsidP="00F15523">
            <w:pPr>
              <w:pStyle w:val="TAH"/>
            </w:pPr>
            <w:r w:rsidRPr="00AB7182">
              <w:t>Optional</w:t>
            </w:r>
          </w:p>
        </w:tc>
        <w:tc>
          <w:tcPr>
            <w:tcW w:w="1961" w:type="dxa"/>
          </w:tcPr>
          <w:p w14:paraId="2E035AA5" w14:textId="77777777" w:rsidR="00F15523" w:rsidRPr="00AB7182" w:rsidRDefault="00F15523" w:rsidP="00F15523">
            <w:pPr>
              <w:pStyle w:val="TAH"/>
            </w:pPr>
            <w:r w:rsidRPr="00AB7182">
              <w:t>Used in command:</w:t>
            </w:r>
          </w:p>
        </w:tc>
        <w:tc>
          <w:tcPr>
            <w:tcW w:w="1926" w:type="dxa"/>
            <w:gridSpan w:val="2"/>
          </w:tcPr>
          <w:p w14:paraId="51B93B84" w14:textId="77777777" w:rsidR="00F15523" w:rsidRPr="00AB7182" w:rsidRDefault="00F15523" w:rsidP="00F15523">
            <w:pPr>
              <w:pStyle w:val="TAH"/>
            </w:pPr>
            <w:r w:rsidRPr="00AB7182">
              <w:t>Supported Values:</w:t>
            </w:r>
          </w:p>
        </w:tc>
        <w:tc>
          <w:tcPr>
            <w:tcW w:w="2407" w:type="dxa"/>
          </w:tcPr>
          <w:p w14:paraId="4A2D0D0C" w14:textId="77777777" w:rsidR="00F15523" w:rsidRPr="00AB7182" w:rsidRDefault="00F15523" w:rsidP="00F15523">
            <w:pPr>
              <w:pStyle w:val="TAH"/>
            </w:pPr>
            <w:r w:rsidRPr="00AB7182">
              <w:t>Provisioned Value:</w:t>
            </w:r>
          </w:p>
        </w:tc>
      </w:tr>
      <w:tr w:rsidR="00F15523" w:rsidRPr="00AB7182" w14:paraId="17416CFB" w14:textId="77777777">
        <w:trPr>
          <w:cantSplit/>
        </w:trPr>
        <w:tc>
          <w:tcPr>
            <w:tcW w:w="1744" w:type="dxa"/>
          </w:tcPr>
          <w:p w14:paraId="4D50ECBA" w14:textId="77777777" w:rsidR="00F15523" w:rsidRPr="00AB7182" w:rsidRDefault="00F15523" w:rsidP="00F15523">
            <w:pPr>
              <w:pStyle w:val="TAC"/>
            </w:pPr>
            <w:r w:rsidRPr="00AB7182">
              <w:t>None</w:t>
            </w:r>
          </w:p>
        </w:tc>
        <w:tc>
          <w:tcPr>
            <w:tcW w:w="1851" w:type="dxa"/>
          </w:tcPr>
          <w:p w14:paraId="34967D6D" w14:textId="77777777" w:rsidR="00F15523" w:rsidRPr="00AB7182" w:rsidRDefault="00F15523" w:rsidP="00F15523">
            <w:pPr>
              <w:pStyle w:val="TAC"/>
            </w:pPr>
            <w:r w:rsidRPr="00AB7182">
              <w:t>-</w:t>
            </w:r>
          </w:p>
        </w:tc>
        <w:tc>
          <w:tcPr>
            <w:tcW w:w="1961" w:type="dxa"/>
          </w:tcPr>
          <w:p w14:paraId="0C56A0FB" w14:textId="77777777" w:rsidR="00F15523" w:rsidRPr="00AB7182" w:rsidRDefault="00F15523" w:rsidP="00F15523">
            <w:pPr>
              <w:pStyle w:val="TAC"/>
            </w:pPr>
            <w:r w:rsidRPr="00AB7182">
              <w:t>-</w:t>
            </w:r>
          </w:p>
        </w:tc>
        <w:tc>
          <w:tcPr>
            <w:tcW w:w="1926" w:type="dxa"/>
            <w:gridSpan w:val="2"/>
          </w:tcPr>
          <w:p w14:paraId="726A839D" w14:textId="77777777" w:rsidR="00F15523" w:rsidRPr="00AB7182" w:rsidRDefault="00F15523" w:rsidP="00F15523">
            <w:pPr>
              <w:pStyle w:val="TAC"/>
            </w:pPr>
            <w:r w:rsidRPr="00AB7182">
              <w:t>-</w:t>
            </w:r>
          </w:p>
        </w:tc>
        <w:tc>
          <w:tcPr>
            <w:tcW w:w="2407" w:type="dxa"/>
          </w:tcPr>
          <w:p w14:paraId="7B481458" w14:textId="77777777" w:rsidR="00F15523" w:rsidRPr="00AB7182" w:rsidRDefault="00F15523" w:rsidP="00F15523">
            <w:pPr>
              <w:pStyle w:val="TAC"/>
            </w:pPr>
            <w:r w:rsidRPr="00AB7182">
              <w:t>-</w:t>
            </w:r>
          </w:p>
        </w:tc>
      </w:tr>
      <w:tr w:rsidR="00F15523" w:rsidRPr="00AB7182" w14:paraId="2B15549F" w14:textId="77777777">
        <w:trPr>
          <w:cantSplit/>
        </w:trPr>
        <w:tc>
          <w:tcPr>
            <w:tcW w:w="1744" w:type="dxa"/>
          </w:tcPr>
          <w:p w14:paraId="43FE9A26" w14:textId="77777777" w:rsidR="00F15523" w:rsidRPr="00AB7182" w:rsidRDefault="00F15523" w:rsidP="00F15523">
            <w:pPr>
              <w:pStyle w:val="TAH"/>
            </w:pPr>
            <w:r w:rsidRPr="00AB7182">
              <w:t xml:space="preserve">Signals </w:t>
            </w:r>
          </w:p>
        </w:tc>
        <w:tc>
          <w:tcPr>
            <w:tcW w:w="1851" w:type="dxa"/>
          </w:tcPr>
          <w:p w14:paraId="196C69CA" w14:textId="77777777" w:rsidR="00F15523" w:rsidRPr="00AB7182" w:rsidRDefault="00F15523" w:rsidP="00F15523">
            <w:pPr>
              <w:pStyle w:val="TAH"/>
            </w:pPr>
            <w:r w:rsidRPr="00AB7182">
              <w:t>Mandatory/</w:t>
            </w:r>
          </w:p>
          <w:p w14:paraId="6F2336E2" w14:textId="77777777" w:rsidR="00F15523" w:rsidRPr="00AB7182" w:rsidRDefault="00F15523" w:rsidP="00F15523">
            <w:pPr>
              <w:pStyle w:val="TAH"/>
            </w:pPr>
            <w:r w:rsidRPr="00AB7182">
              <w:t>Optional</w:t>
            </w:r>
          </w:p>
        </w:tc>
        <w:tc>
          <w:tcPr>
            <w:tcW w:w="3887" w:type="dxa"/>
            <w:gridSpan w:val="3"/>
          </w:tcPr>
          <w:p w14:paraId="34FD6766" w14:textId="77777777" w:rsidR="00F15523" w:rsidRPr="00AB7182" w:rsidRDefault="00F15523" w:rsidP="00F15523">
            <w:pPr>
              <w:pStyle w:val="TAH"/>
            </w:pPr>
            <w:r w:rsidRPr="00AB7182">
              <w:t>Used in command:</w:t>
            </w:r>
          </w:p>
        </w:tc>
        <w:tc>
          <w:tcPr>
            <w:tcW w:w="2407" w:type="dxa"/>
          </w:tcPr>
          <w:p w14:paraId="78749216" w14:textId="77777777" w:rsidR="00F15523" w:rsidRPr="00AB7182" w:rsidRDefault="00F15523" w:rsidP="00F15523">
            <w:pPr>
              <w:pStyle w:val="TAH"/>
            </w:pPr>
            <w:r w:rsidRPr="00AB7182">
              <w:t>Duration Provisioned Value:</w:t>
            </w:r>
          </w:p>
        </w:tc>
      </w:tr>
      <w:tr w:rsidR="00F15523" w:rsidRPr="00AB7182" w14:paraId="2CD07EC7" w14:textId="77777777">
        <w:trPr>
          <w:cantSplit/>
        </w:trPr>
        <w:tc>
          <w:tcPr>
            <w:tcW w:w="1744" w:type="dxa"/>
            <w:vMerge w:val="restart"/>
          </w:tcPr>
          <w:p w14:paraId="6C5C30B3" w14:textId="77777777" w:rsidR="00F15523" w:rsidRPr="00AB7182" w:rsidRDefault="00F15523" w:rsidP="00F15523">
            <w:pPr>
              <w:pStyle w:val="TAC"/>
              <w:rPr>
                <w:b/>
                <w:bCs/>
              </w:rPr>
            </w:pPr>
            <w:r w:rsidRPr="00AB7182">
              <w:t xml:space="preserve">None </w:t>
            </w:r>
          </w:p>
        </w:tc>
        <w:tc>
          <w:tcPr>
            <w:tcW w:w="1851" w:type="dxa"/>
          </w:tcPr>
          <w:p w14:paraId="27C5342C" w14:textId="77777777" w:rsidR="00F15523" w:rsidRPr="00AB7182" w:rsidRDefault="00F15523" w:rsidP="00F15523">
            <w:pPr>
              <w:pStyle w:val="TAC"/>
              <w:rPr>
                <w:b/>
                <w:bCs/>
              </w:rPr>
            </w:pPr>
            <w:r w:rsidRPr="00AB7182">
              <w:t>-</w:t>
            </w:r>
          </w:p>
        </w:tc>
        <w:tc>
          <w:tcPr>
            <w:tcW w:w="3887" w:type="dxa"/>
            <w:gridSpan w:val="3"/>
          </w:tcPr>
          <w:p w14:paraId="536F3A40" w14:textId="77777777" w:rsidR="00F15523" w:rsidRPr="00AB7182" w:rsidRDefault="00F15523" w:rsidP="00F15523">
            <w:pPr>
              <w:pStyle w:val="TAC"/>
              <w:rPr>
                <w:b/>
                <w:bCs/>
              </w:rPr>
            </w:pPr>
            <w:r w:rsidRPr="00AB7182">
              <w:t>-</w:t>
            </w:r>
          </w:p>
        </w:tc>
        <w:tc>
          <w:tcPr>
            <w:tcW w:w="2407" w:type="dxa"/>
          </w:tcPr>
          <w:p w14:paraId="6D1A80EA" w14:textId="77777777" w:rsidR="00F15523" w:rsidRPr="00AB7182" w:rsidRDefault="00F15523" w:rsidP="00F15523">
            <w:pPr>
              <w:pStyle w:val="TAC"/>
              <w:jc w:val="left"/>
              <w:rPr>
                <w:b/>
                <w:bCs/>
              </w:rPr>
            </w:pPr>
            <w:r w:rsidRPr="00AB7182">
              <w:t>-</w:t>
            </w:r>
          </w:p>
        </w:tc>
      </w:tr>
      <w:tr w:rsidR="00F15523" w:rsidRPr="00AB7182" w14:paraId="05ED596A" w14:textId="77777777">
        <w:trPr>
          <w:cantSplit/>
        </w:trPr>
        <w:tc>
          <w:tcPr>
            <w:tcW w:w="1744" w:type="dxa"/>
            <w:vMerge/>
          </w:tcPr>
          <w:p w14:paraId="559C762D" w14:textId="77777777" w:rsidR="00F15523" w:rsidRPr="00AB7182" w:rsidRDefault="00F15523" w:rsidP="00F15523">
            <w:pPr>
              <w:pStyle w:val="enumlev2"/>
              <w:ind w:left="0" w:firstLine="34"/>
              <w:rPr>
                <w:b/>
                <w:bCs/>
              </w:rPr>
            </w:pPr>
          </w:p>
        </w:tc>
        <w:tc>
          <w:tcPr>
            <w:tcW w:w="1851" w:type="dxa"/>
          </w:tcPr>
          <w:p w14:paraId="6E6E8D0A" w14:textId="77777777" w:rsidR="00F15523" w:rsidRPr="00AB7182" w:rsidRDefault="00F15523" w:rsidP="00F15523">
            <w:pPr>
              <w:pStyle w:val="TAH"/>
            </w:pPr>
            <w:r w:rsidRPr="00AB7182">
              <w:t>Signal Parameters</w:t>
            </w:r>
          </w:p>
        </w:tc>
        <w:tc>
          <w:tcPr>
            <w:tcW w:w="1961" w:type="dxa"/>
          </w:tcPr>
          <w:p w14:paraId="222599AB" w14:textId="77777777" w:rsidR="00F15523" w:rsidRPr="00AB7182" w:rsidRDefault="00F15523" w:rsidP="00F15523">
            <w:pPr>
              <w:pStyle w:val="TAH"/>
            </w:pPr>
            <w:r w:rsidRPr="00AB7182">
              <w:t>Mandatory/</w:t>
            </w:r>
          </w:p>
          <w:p w14:paraId="1784F14B" w14:textId="77777777" w:rsidR="00F15523" w:rsidRPr="00AB7182" w:rsidRDefault="00F15523" w:rsidP="00F15523">
            <w:pPr>
              <w:pStyle w:val="TAH"/>
            </w:pPr>
            <w:r w:rsidRPr="00AB7182">
              <w:t>Optional</w:t>
            </w:r>
          </w:p>
        </w:tc>
        <w:tc>
          <w:tcPr>
            <w:tcW w:w="1926" w:type="dxa"/>
            <w:gridSpan w:val="2"/>
          </w:tcPr>
          <w:p w14:paraId="62297840" w14:textId="77777777" w:rsidR="00F15523" w:rsidRPr="00AB7182" w:rsidRDefault="00F15523" w:rsidP="00F15523">
            <w:pPr>
              <w:pStyle w:val="TAH"/>
            </w:pPr>
            <w:r w:rsidRPr="00AB7182">
              <w:t>Supported</w:t>
            </w:r>
          </w:p>
          <w:p w14:paraId="6BF71D51" w14:textId="77777777" w:rsidR="00F15523" w:rsidRPr="00AB7182" w:rsidRDefault="00F15523" w:rsidP="00F15523">
            <w:pPr>
              <w:pStyle w:val="TAH"/>
            </w:pPr>
            <w:r w:rsidRPr="00AB7182">
              <w:t>Values:</w:t>
            </w:r>
          </w:p>
        </w:tc>
        <w:tc>
          <w:tcPr>
            <w:tcW w:w="2407" w:type="dxa"/>
          </w:tcPr>
          <w:p w14:paraId="022CA61D" w14:textId="77777777" w:rsidR="00F15523" w:rsidRPr="00AB7182" w:rsidRDefault="00F15523" w:rsidP="00F15523">
            <w:pPr>
              <w:pStyle w:val="TAH"/>
            </w:pPr>
            <w:r w:rsidRPr="00AB7182">
              <w:t>Duration Provisioned Value:</w:t>
            </w:r>
          </w:p>
        </w:tc>
      </w:tr>
      <w:tr w:rsidR="00F15523" w:rsidRPr="00AB7182" w14:paraId="7DBCD8E1" w14:textId="77777777">
        <w:trPr>
          <w:cantSplit/>
        </w:trPr>
        <w:tc>
          <w:tcPr>
            <w:tcW w:w="1744" w:type="dxa"/>
            <w:vMerge/>
          </w:tcPr>
          <w:p w14:paraId="7D8BF7CC" w14:textId="77777777" w:rsidR="00F15523" w:rsidRPr="00AB7182" w:rsidRDefault="00F15523" w:rsidP="00F15523">
            <w:pPr>
              <w:pStyle w:val="enumlev2"/>
              <w:ind w:left="0" w:firstLine="34"/>
              <w:rPr>
                <w:b/>
                <w:bCs/>
              </w:rPr>
            </w:pPr>
          </w:p>
        </w:tc>
        <w:tc>
          <w:tcPr>
            <w:tcW w:w="1851" w:type="dxa"/>
          </w:tcPr>
          <w:p w14:paraId="7DAE3818" w14:textId="77777777" w:rsidR="00F15523" w:rsidRPr="00AB7182" w:rsidRDefault="00F15523" w:rsidP="00F15523">
            <w:pPr>
              <w:pStyle w:val="TAC"/>
              <w:rPr>
                <w:b/>
                <w:bCs/>
              </w:rPr>
            </w:pPr>
            <w:r w:rsidRPr="00AB7182">
              <w:t>-</w:t>
            </w:r>
          </w:p>
        </w:tc>
        <w:tc>
          <w:tcPr>
            <w:tcW w:w="1961" w:type="dxa"/>
          </w:tcPr>
          <w:p w14:paraId="1FAAF079" w14:textId="77777777" w:rsidR="00F15523" w:rsidRPr="00AB7182" w:rsidRDefault="00F15523" w:rsidP="00F15523">
            <w:pPr>
              <w:pStyle w:val="TAC"/>
              <w:rPr>
                <w:b/>
                <w:bCs/>
              </w:rPr>
            </w:pPr>
            <w:r w:rsidRPr="00AB7182">
              <w:t>-</w:t>
            </w:r>
          </w:p>
        </w:tc>
        <w:tc>
          <w:tcPr>
            <w:tcW w:w="1926" w:type="dxa"/>
            <w:gridSpan w:val="2"/>
          </w:tcPr>
          <w:p w14:paraId="7BD82041" w14:textId="77777777" w:rsidR="00F15523" w:rsidRPr="00AB7182" w:rsidRDefault="00F15523" w:rsidP="00F15523">
            <w:pPr>
              <w:pStyle w:val="TAC"/>
            </w:pPr>
            <w:r w:rsidRPr="00AB7182">
              <w:t>-</w:t>
            </w:r>
          </w:p>
        </w:tc>
        <w:tc>
          <w:tcPr>
            <w:tcW w:w="2407" w:type="dxa"/>
          </w:tcPr>
          <w:p w14:paraId="2D5A56B3" w14:textId="77777777" w:rsidR="00F15523" w:rsidRPr="00AB7182" w:rsidRDefault="00F15523" w:rsidP="00F15523">
            <w:pPr>
              <w:pStyle w:val="TAC"/>
              <w:rPr>
                <w:b/>
                <w:bCs/>
              </w:rPr>
            </w:pPr>
            <w:r w:rsidRPr="00AB7182">
              <w:t>-</w:t>
            </w:r>
          </w:p>
        </w:tc>
      </w:tr>
      <w:tr w:rsidR="00F15523" w:rsidRPr="00AB7182" w14:paraId="295A5364" w14:textId="77777777">
        <w:trPr>
          <w:cantSplit/>
        </w:trPr>
        <w:tc>
          <w:tcPr>
            <w:tcW w:w="1744" w:type="dxa"/>
          </w:tcPr>
          <w:p w14:paraId="50D9375C" w14:textId="77777777" w:rsidR="00F15523" w:rsidRPr="00AB7182" w:rsidRDefault="00F15523" w:rsidP="00F15523">
            <w:pPr>
              <w:pStyle w:val="TAH"/>
            </w:pPr>
            <w:r w:rsidRPr="00AB7182">
              <w:t>Events</w:t>
            </w:r>
          </w:p>
        </w:tc>
        <w:tc>
          <w:tcPr>
            <w:tcW w:w="1851" w:type="dxa"/>
          </w:tcPr>
          <w:p w14:paraId="382D9592" w14:textId="77777777" w:rsidR="00F15523" w:rsidRPr="00AB7182" w:rsidRDefault="00F15523" w:rsidP="00F15523">
            <w:pPr>
              <w:pStyle w:val="TAH"/>
            </w:pPr>
            <w:r w:rsidRPr="00AB7182">
              <w:t>Mandatory/</w:t>
            </w:r>
          </w:p>
          <w:p w14:paraId="47CFD103" w14:textId="77777777" w:rsidR="00F15523" w:rsidRPr="00AB7182" w:rsidRDefault="00F15523" w:rsidP="00F15523">
            <w:pPr>
              <w:pStyle w:val="TAH"/>
            </w:pPr>
            <w:r w:rsidRPr="00AB7182">
              <w:t>Optional</w:t>
            </w:r>
          </w:p>
        </w:tc>
        <w:tc>
          <w:tcPr>
            <w:tcW w:w="6294" w:type="dxa"/>
            <w:gridSpan w:val="4"/>
          </w:tcPr>
          <w:p w14:paraId="0A924B2A" w14:textId="77777777" w:rsidR="00F15523" w:rsidRPr="00AB7182" w:rsidRDefault="00F15523" w:rsidP="00F15523">
            <w:pPr>
              <w:pStyle w:val="TAH"/>
            </w:pPr>
            <w:r w:rsidRPr="00AB7182">
              <w:t>Used in command:</w:t>
            </w:r>
          </w:p>
        </w:tc>
      </w:tr>
      <w:tr w:rsidR="00F15523" w:rsidRPr="00AB7182" w14:paraId="62EA7AD2" w14:textId="77777777">
        <w:trPr>
          <w:cantSplit/>
        </w:trPr>
        <w:tc>
          <w:tcPr>
            <w:tcW w:w="1744" w:type="dxa"/>
            <w:vMerge w:val="restart"/>
          </w:tcPr>
          <w:p w14:paraId="093DE199" w14:textId="77777777" w:rsidR="00F15523" w:rsidRPr="00AB7182" w:rsidRDefault="00F15523" w:rsidP="00F15523">
            <w:pPr>
              <w:pStyle w:val="TAC"/>
              <w:rPr>
                <w:b/>
                <w:bCs/>
              </w:rPr>
            </w:pPr>
            <w:r w:rsidRPr="00AB7182">
              <w:t xml:space="preserve">Bearer Modification Support Event.( threegmlc/ mod_link_supp, 0x0046/0x0001) </w:t>
            </w:r>
          </w:p>
        </w:tc>
        <w:tc>
          <w:tcPr>
            <w:tcW w:w="1851" w:type="dxa"/>
          </w:tcPr>
          <w:p w14:paraId="26045BE3" w14:textId="77777777" w:rsidR="00F15523" w:rsidRPr="00AB7182" w:rsidRDefault="00F15523" w:rsidP="00F15523">
            <w:pPr>
              <w:pStyle w:val="TAC"/>
              <w:rPr>
                <w:b/>
                <w:bCs/>
              </w:rPr>
            </w:pPr>
            <w:r w:rsidRPr="00AB7182">
              <w:t>M</w:t>
            </w:r>
          </w:p>
        </w:tc>
        <w:tc>
          <w:tcPr>
            <w:tcW w:w="6294" w:type="dxa"/>
            <w:gridSpan w:val="4"/>
          </w:tcPr>
          <w:p w14:paraId="1045DAE0" w14:textId="77777777" w:rsidR="00F15523" w:rsidRPr="00AB7182" w:rsidRDefault="00F15523" w:rsidP="00F15523">
            <w:pPr>
              <w:pStyle w:val="TAC"/>
              <w:rPr>
                <w:b/>
                <w:bCs/>
              </w:rPr>
            </w:pPr>
            <w:r w:rsidRPr="00AB7182">
              <w:t>ADD, MOD, NOTIFY</w:t>
            </w:r>
          </w:p>
        </w:tc>
      </w:tr>
      <w:tr w:rsidR="00F15523" w:rsidRPr="00AB7182" w14:paraId="668B2251" w14:textId="77777777">
        <w:trPr>
          <w:cantSplit/>
        </w:trPr>
        <w:tc>
          <w:tcPr>
            <w:tcW w:w="1744" w:type="dxa"/>
            <w:vMerge/>
          </w:tcPr>
          <w:p w14:paraId="5876B403" w14:textId="77777777" w:rsidR="00F15523" w:rsidRPr="00AB7182" w:rsidRDefault="00F15523" w:rsidP="00F15523">
            <w:pPr>
              <w:pStyle w:val="enumlev2"/>
              <w:ind w:left="0" w:firstLine="34"/>
              <w:rPr>
                <w:b/>
                <w:bCs/>
              </w:rPr>
            </w:pPr>
          </w:p>
        </w:tc>
        <w:tc>
          <w:tcPr>
            <w:tcW w:w="1851" w:type="dxa"/>
          </w:tcPr>
          <w:p w14:paraId="5CE4BC3E" w14:textId="77777777" w:rsidR="00F15523" w:rsidRPr="00AB7182" w:rsidRDefault="00F15523" w:rsidP="00F15523">
            <w:pPr>
              <w:pStyle w:val="TAH"/>
            </w:pPr>
            <w:r w:rsidRPr="00AB7182">
              <w:t>Event</w:t>
            </w:r>
          </w:p>
          <w:p w14:paraId="4E16789B" w14:textId="77777777" w:rsidR="00F15523" w:rsidRPr="00AB7182" w:rsidRDefault="00F15523" w:rsidP="00F15523">
            <w:pPr>
              <w:pStyle w:val="TAH"/>
            </w:pPr>
            <w:r w:rsidRPr="00AB7182">
              <w:t>Parameters</w:t>
            </w:r>
          </w:p>
        </w:tc>
        <w:tc>
          <w:tcPr>
            <w:tcW w:w="1961" w:type="dxa"/>
          </w:tcPr>
          <w:p w14:paraId="4F1DA33B" w14:textId="77777777" w:rsidR="00F15523" w:rsidRPr="00AB7182" w:rsidRDefault="00F15523" w:rsidP="00F15523">
            <w:pPr>
              <w:pStyle w:val="TAH"/>
            </w:pPr>
            <w:r w:rsidRPr="00AB7182">
              <w:t>Mandatory/</w:t>
            </w:r>
          </w:p>
          <w:p w14:paraId="3F0BEEDE" w14:textId="77777777" w:rsidR="00F15523" w:rsidRPr="00AB7182" w:rsidRDefault="00F15523" w:rsidP="00F15523">
            <w:pPr>
              <w:pStyle w:val="TAH"/>
            </w:pPr>
            <w:r w:rsidRPr="00AB7182">
              <w:t>Optional</w:t>
            </w:r>
          </w:p>
        </w:tc>
        <w:tc>
          <w:tcPr>
            <w:tcW w:w="1926" w:type="dxa"/>
            <w:gridSpan w:val="2"/>
          </w:tcPr>
          <w:p w14:paraId="47D78BB8" w14:textId="77777777" w:rsidR="00F15523" w:rsidRPr="00AB7182" w:rsidRDefault="00F15523" w:rsidP="00F15523">
            <w:pPr>
              <w:pStyle w:val="TAH"/>
            </w:pPr>
            <w:r w:rsidRPr="00AB7182">
              <w:t>Supported</w:t>
            </w:r>
          </w:p>
          <w:p w14:paraId="33180037" w14:textId="77777777" w:rsidR="00F15523" w:rsidRPr="00AB7182" w:rsidRDefault="00F15523" w:rsidP="00F15523">
            <w:pPr>
              <w:pStyle w:val="TAH"/>
            </w:pPr>
            <w:r w:rsidRPr="00AB7182">
              <w:t>Values:</w:t>
            </w:r>
          </w:p>
        </w:tc>
        <w:tc>
          <w:tcPr>
            <w:tcW w:w="2407" w:type="dxa"/>
          </w:tcPr>
          <w:p w14:paraId="3ACD06D0" w14:textId="77777777" w:rsidR="00F15523" w:rsidRPr="00AB7182" w:rsidRDefault="00F15523" w:rsidP="00F15523">
            <w:pPr>
              <w:pStyle w:val="TAH"/>
            </w:pPr>
            <w:r w:rsidRPr="00AB7182">
              <w:t>Provisioned Value:</w:t>
            </w:r>
          </w:p>
        </w:tc>
      </w:tr>
      <w:tr w:rsidR="00F15523" w:rsidRPr="00AB7182" w14:paraId="31A79686" w14:textId="77777777">
        <w:trPr>
          <w:cantSplit/>
        </w:trPr>
        <w:tc>
          <w:tcPr>
            <w:tcW w:w="1744" w:type="dxa"/>
            <w:vMerge/>
          </w:tcPr>
          <w:p w14:paraId="02B06595" w14:textId="77777777" w:rsidR="00F15523" w:rsidRPr="00AB7182" w:rsidRDefault="00F15523" w:rsidP="00F15523">
            <w:pPr>
              <w:pStyle w:val="enumlev2"/>
              <w:ind w:left="0" w:firstLine="34"/>
              <w:rPr>
                <w:b/>
                <w:bCs/>
              </w:rPr>
            </w:pPr>
          </w:p>
        </w:tc>
        <w:tc>
          <w:tcPr>
            <w:tcW w:w="1851" w:type="dxa"/>
          </w:tcPr>
          <w:p w14:paraId="4435A4AC" w14:textId="77777777" w:rsidR="00F15523" w:rsidRPr="00AB7182" w:rsidRDefault="00F15523" w:rsidP="00F15523">
            <w:pPr>
              <w:pStyle w:val="TAC"/>
              <w:rPr>
                <w:b/>
                <w:bCs/>
              </w:rPr>
            </w:pPr>
            <w:r w:rsidRPr="00AB7182">
              <w:t xml:space="preserve">None </w:t>
            </w:r>
          </w:p>
        </w:tc>
        <w:tc>
          <w:tcPr>
            <w:tcW w:w="1961" w:type="dxa"/>
          </w:tcPr>
          <w:p w14:paraId="58FB4662" w14:textId="77777777" w:rsidR="00F15523" w:rsidRPr="00AB7182" w:rsidRDefault="00F15523" w:rsidP="00F15523">
            <w:pPr>
              <w:pStyle w:val="TAC"/>
              <w:rPr>
                <w:b/>
                <w:bCs/>
              </w:rPr>
            </w:pPr>
            <w:r w:rsidRPr="00AB7182">
              <w:t>-</w:t>
            </w:r>
          </w:p>
        </w:tc>
        <w:tc>
          <w:tcPr>
            <w:tcW w:w="1926" w:type="dxa"/>
            <w:gridSpan w:val="2"/>
          </w:tcPr>
          <w:p w14:paraId="3AC7FDA9" w14:textId="77777777" w:rsidR="00F15523" w:rsidRPr="00AB7182" w:rsidRDefault="00F15523" w:rsidP="00F15523">
            <w:pPr>
              <w:pStyle w:val="TAC"/>
            </w:pPr>
            <w:r w:rsidRPr="00AB7182">
              <w:t>-</w:t>
            </w:r>
          </w:p>
        </w:tc>
        <w:tc>
          <w:tcPr>
            <w:tcW w:w="2407" w:type="dxa"/>
          </w:tcPr>
          <w:p w14:paraId="255B10FE" w14:textId="77777777" w:rsidR="00F15523" w:rsidRPr="00AB7182" w:rsidRDefault="00F15523" w:rsidP="00F15523">
            <w:pPr>
              <w:pStyle w:val="TAC"/>
              <w:rPr>
                <w:b/>
                <w:bCs/>
              </w:rPr>
            </w:pPr>
            <w:r w:rsidRPr="00AB7182">
              <w:t>-</w:t>
            </w:r>
          </w:p>
        </w:tc>
      </w:tr>
      <w:tr w:rsidR="00F15523" w:rsidRPr="00AB7182" w14:paraId="53B7214A" w14:textId="77777777">
        <w:trPr>
          <w:cantSplit/>
        </w:trPr>
        <w:tc>
          <w:tcPr>
            <w:tcW w:w="1744" w:type="dxa"/>
            <w:vMerge/>
          </w:tcPr>
          <w:p w14:paraId="054659A4" w14:textId="77777777" w:rsidR="00F15523" w:rsidRPr="00AB7182" w:rsidRDefault="00F15523" w:rsidP="00F15523">
            <w:pPr>
              <w:pStyle w:val="enumlev2"/>
              <w:ind w:left="0" w:firstLine="34"/>
              <w:rPr>
                <w:b/>
                <w:bCs/>
              </w:rPr>
            </w:pPr>
          </w:p>
        </w:tc>
        <w:tc>
          <w:tcPr>
            <w:tcW w:w="1851" w:type="dxa"/>
          </w:tcPr>
          <w:p w14:paraId="76E99C93" w14:textId="77777777" w:rsidR="00F15523" w:rsidRPr="00AB7182" w:rsidRDefault="00F15523" w:rsidP="00F15523">
            <w:pPr>
              <w:pStyle w:val="TAH"/>
            </w:pPr>
            <w:r w:rsidRPr="00AB7182">
              <w:t>ObservedEvent</w:t>
            </w:r>
          </w:p>
          <w:p w14:paraId="7B28B5D9" w14:textId="77777777" w:rsidR="00F15523" w:rsidRPr="00AB7182" w:rsidRDefault="00F15523" w:rsidP="00F15523">
            <w:pPr>
              <w:pStyle w:val="TAH"/>
            </w:pPr>
            <w:r w:rsidRPr="00AB7182">
              <w:t>Parameters</w:t>
            </w:r>
          </w:p>
        </w:tc>
        <w:tc>
          <w:tcPr>
            <w:tcW w:w="1961" w:type="dxa"/>
          </w:tcPr>
          <w:p w14:paraId="63D54F2C" w14:textId="77777777" w:rsidR="00F15523" w:rsidRPr="00AB7182" w:rsidRDefault="00F15523" w:rsidP="00F15523">
            <w:pPr>
              <w:pStyle w:val="TAH"/>
            </w:pPr>
            <w:r w:rsidRPr="00AB7182">
              <w:t>Mandatory/</w:t>
            </w:r>
          </w:p>
          <w:p w14:paraId="094B493E" w14:textId="77777777" w:rsidR="00F15523" w:rsidRPr="00AB7182" w:rsidRDefault="00F15523" w:rsidP="00F15523">
            <w:pPr>
              <w:pStyle w:val="TAH"/>
            </w:pPr>
            <w:r w:rsidRPr="00AB7182">
              <w:t>Optional</w:t>
            </w:r>
          </w:p>
        </w:tc>
        <w:tc>
          <w:tcPr>
            <w:tcW w:w="1926" w:type="dxa"/>
            <w:gridSpan w:val="2"/>
          </w:tcPr>
          <w:p w14:paraId="28458579" w14:textId="77777777" w:rsidR="00F15523" w:rsidRPr="00AB7182" w:rsidRDefault="00F15523" w:rsidP="00F15523">
            <w:pPr>
              <w:pStyle w:val="TAH"/>
            </w:pPr>
            <w:r w:rsidRPr="00AB7182">
              <w:t>Supported</w:t>
            </w:r>
          </w:p>
          <w:p w14:paraId="0E1E4468" w14:textId="77777777" w:rsidR="00F15523" w:rsidRPr="00AB7182" w:rsidRDefault="00F15523" w:rsidP="00F15523">
            <w:pPr>
              <w:pStyle w:val="TAH"/>
            </w:pPr>
            <w:r w:rsidRPr="00AB7182">
              <w:t>Values:</w:t>
            </w:r>
          </w:p>
        </w:tc>
        <w:tc>
          <w:tcPr>
            <w:tcW w:w="2407" w:type="dxa"/>
          </w:tcPr>
          <w:p w14:paraId="3A330E44" w14:textId="77777777" w:rsidR="00F15523" w:rsidRPr="00AB7182" w:rsidRDefault="00F15523" w:rsidP="00F15523">
            <w:pPr>
              <w:pStyle w:val="TAH"/>
            </w:pPr>
            <w:r w:rsidRPr="00AB7182">
              <w:t>Provisioned Value:</w:t>
            </w:r>
          </w:p>
        </w:tc>
      </w:tr>
      <w:tr w:rsidR="00F15523" w:rsidRPr="00AB7182" w14:paraId="1E2CBE5F" w14:textId="77777777">
        <w:trPr>
          <w:cantSplit/>
        </w:trPr>
        <w:tc>
          <w:tcPr>
            <w:tcW w:w="1744" w:type="dxa"/>
            <w:vMerge/>
          </w:tcPr>
          <w:p w14:paraId="338504E0" w14:textId="77777777" w:rsidR="00F15523" w:rsidRPr="00AB7182" w:rsidRDefault="00F15523" w:rsidP="00F15523">
            <w:pPr>
              <w:pStyle w:val="enumlev2"/>
              <w:ind w:left="0" w:firstLine="34"/>
              <w:rPr>
                <w:b/>
                <w:bCs/>
              </w:rPr>
            </w:pPr>
          </w:p>
        </w:tc>
        <w:tc>
          <w:tcPr>
            <w:tcW w:w="1851" w:type="dxa"/>
          </w:tcPr>
          <w:p w14:paraId="1118DBEC" w14:textId="77777777" w:rsidR="00F15523" w:rsidRPr="00AB7182" w:rsidRDefault="00F15523" w:rsidP="00F15523">
            <w:pPr>
              <w:pStyle w:val="TAC"/>
            </w:pPr>
            <w:r w:rsidRPr="00AB7182">
              <w:t xml:space="preserve">None </w:t>
            </w:r>
          </w:p>
        </w:tc>
        <w:tc>
          <w:tcPr>
            <w:tcW w:w="1961" w:type="dxa"/>
          </w:tcPr>
          <w:p w14:paraId="01B99859" w14:textId="77777777" w:rsidR="00F15523" w:rsidRPr="00AB7182" w:rsidRDefault="00F15523" w:rsidP="00F15523">
            <w:pPr>
              <w:pStyle w:val="TAC"/>
            </w:pPr>
            <w:r w:rsidRPr="00AB7182">
              <w:t>-</w:t>
            </w:r>
          </w:p>
        </w:tc>
        <w:tc>
          <w:tcPr>
            <w:tcW w:w="1926" w:type="dxa"/>
            <w:gridSpan w:val="2"/>
          </w:tcPr>
          <w:p w14:paraId="481636DE" w14:textId="77777777" w:rsidR="00F15523" w:rsidRPr="00AB7182" w:rsidRDefault="00F15523" w:rsidP="00F15523">
            <w:pPr>
              <w:pStyle w:val="TAC"/>
            </w:pPr>
            <w:r w:rsidRPr="00AB7182">
              <w:t>-</w:t>
            </w:r>
          </w:p>
        </w:tc>
        <w:tc>
          <w:tcPr>
            <w:tcW w:w="2407" w:type="dxa"/>
          </w:tcPr>
          <w:p w14:paraId="1743C6C2" w14:textId="77777777" w:rsidR="00F15523" w:rsidRPr="00AB7182" w:rsidRDefault="00F15523" w:rsidP="00F15523">
            <w:pPr>
              <w:pStyle w:val="TAC"/>
            </w:pPr>
            <w:r w:rsidRPr="00AB7182">
              <w:t>-</w:t>
            </w:r>
          </w:p>
        </w:tc>
      </w:tr>
      <w:tr w:rsidR="00F15523" w:rsidRPr="00AB7182" w14:paraId="20B59A70" w14:textId="77777777">
        <w:trPr>
          <w:cantSplit/>
        </w:trPr>
        <w:tc>
          <w:tcPr>
            <w:tcW w:w="1744" w:type="dxa"/>
          </w:tcPr>
          <w:p w14:paraId="358FF756" w14:textId="77777777" w:rsidR="00F15523" w:rsidRPr="00AB7182" w:rsidRDefault="00F15523" w:rsidP="00F15523">
            <w:pPr>
              <w:pStyle w:val="TAH"/>
            </w:pPr>
            <w:r w:rsidRPr="00AB7182">
              <w:t>Statistics</w:t>
            </w:r>
          </w:p>
        </w:tc>
        <w:tc>
          <w:tcPr>
            <w:tcW w:w="1851" w:type="dxa"/>
          </w:tcPr>
          <w:p w14:paraId="6F107A40" w14:textId="77777777" w:rsidR="00F15523" w:rsidRPr="00AB7182" w:rsidRDefault="00F15523" w:rsidP="00F15523">
            <w:pPr>
              <w:pStyle w:val="TAH"/>
            </w:pPr>
            <w:r w:rsidRPr="00AB7182">
              <w:t>Mandatory/</w:t>
            </w:r>
          </w:p>
          <w:p w14:paraId="662EEB8C" w14:textId="77777777" w:rsidR="00F15523" w:rsidRPr="00AB7182" w:rsidRDefault="00F15523" w:rsidP="00F15523">
            <w:pPr>
              <w:pStyle w:val="TAH"/>
            </w:pPr>
            <w:r w:rsidRPr="00AB7182">
              <w:t>Optional</w:t>
            </w:r>
          </w:p>
        </w:tc>
        <w:tc>
          <w:tcPr>
            <w:tcW w:w="2861" w:type="dxa"/>
            <w:gridSpan w:val="2"/>
          </w:tcPr>
          <w:p w14:paraId="310F5544" w14:textId="77777777" w:rsidR="00F15523" w:rsidRPr="00AB7182" w:rsidRDefault="00F15523" w:rsidP="00F15523">
            <w:pPr>
              <w:pStyle w:val="TAH"/>
            </w:pPr>
            <w:r w:rsidRPr="00AB7182">
              <w:t>Used in command:</w:t>
            </w:r>
          </w:p>
        </w:tc>
        <w:tc>
          <w:tcPr>
            <w:tcW w:w="3433" w:type="dxa"/>
            <w:gridSpan w:val="2"/>
          </w:tcPr>
          <w:p w14:paraId="3446F1C3" w14:textId="77777777" w:rsidR="00F15523" w:rsidRPr="00AB7182" w:rsidRDefault="00F15523" w:rsidP="00F15523">
            <w:pPr>
              <w:pStyle w:val="TAH"/>
            </w:pPr>
            <w:r w:rsidRPr="00AB7182">
              <w:t>Supported Values:</w:t>
            </w:r>
          </w:p>
        </w:tc>
      </w:tr>
      <w:tr w:rsidR="00F15523" w:rsidRPr="00AB7182" w14:paraId="5F5B8F66" w14:textId="77777777">
        <w:trPr>
          <w:cantSplit/>
        </w:trPr>
        <w:tc>
          <w:tcPr>
            <w:tcW w:w="1744" w:type="dxa"/>
          </w:tcPr>
          <w:p w14:paraId="71F270EF" w14:textId="77777777" w:rsidR="00F15523" w:rsidRPr="00AB7182" w:rsidRDefault="00F15523" w:rsidP="00F15523">
            <w:pPr>
              <w:pStyle w:val="TAC"/>
            </w:pPr>
            <w:r w:rsidRPr="00AB7182">
              <w:t xml:space="preserve">None </w:t>
            </w:r>
          </w:p>
        </w:tc>
        <w:tc>
          <w:tcPr>
            <w:tcW w:w="1851" w:type="dxa"/>
          </w:tcPr>
          <w:p w14:paraId="7CE36E24" w14:textId="77777777" w:rsidR="00F15523" w:rsidRPr="00AB7182" w:rsidRDefault="00F15523" w:rsidP="00F15523">
            <w:pPr>
              <w:pStyle w:val="TAC"/>
            </w:pPr>
            <w:r w:rsidRPr="00AB7182">
              <w:t>-</w:t>
            </w:r>
          </w:p>
        </w:tc>
        <w:tc>
          <w:tcPr>
            <w:tcW w:w="2861" w:type="dxa"/>
            <w:gridSpan w:val="2"/>
          </w:tcPr>
          <w:p w14:paraId="3C055BE1" w14:textId="77777777" w:rsidR="00F15523" w:rsidRPr="00AB7182" w:rsidRDefault="00F15523" w:rsidP="00F15523">
            <w:pPr>
              <w:pStyle w:val="TAC"/>
            </w:pPr>
            <w:r w:rsidRPr="00AB7182">
              <w:t>-</w:t>
            </w:r>
          </w:p>
        </w:tc>
        <w:tc>
          <w:tcPr>
            <w:tcW w:w="3433" w:type="dxa"/>
            <w:gridSpan w:val="2"/>
          </w:tcPr>
          <w:p w14:paraId="34A2A9DF" w14:textId="77777777" w:rsidR="00F15523" w:rsidRPr="00AB7182" w:rsidRDefault="00F15523" w:rsidP="00F15523">
            <w:pPr>
              <w:pStyle w:val="TAC"/>
            </w:pPr>
            <w:r w:rsidRPr="00AB7182">
              <w:t>-</w:t>
            </w:r>
          </w:p>
        </w:tc>
      </w:tr>
      <w:tr w:rsidR="00F15523" w:rsidRPr="00AB7182" w14:paraId="7A1D4547" w14:textId="77777777">
        <w:trPr>
          <w:cantSplit/>
        </w:trPr>
        <w:tc>
          <w:tcPr>
            <w:tcW w:w="1744" w:type="dxa"/>
          </w:tcPr>
          <w:p w14:paraId="56992F85" w14:textId="77777777" w:rsidR="00F15523" w:rsidRPr="00AB7182" w:rsidRDefault="00F15523" w:rsidP="00F15523">
            <w:pPr>
              <w:pStyle w:val="TAH"/>
            </w:pPr>
            <w:r w:rsidRPr="00AB7182">
              <w:t>Error Codes</w:t>
            </w:r>
          </w:p>
        </w:tc>
        <w:tc>
          <w:tcPr>
            <w:tcW w:w="8145" w:type="dxa"/>
            <w:gridSpan w:val="5"/>
          </w:tcPr>
          <w:p w14:paraId="4DC0D7A2" w14:textId="77777777" w:rsidR="00F15523" w:rsidRPr="00AB7182" w:rsidRDefault="00F15523" w:rsidP="00F15523">
            <w:pPr>
              <w:pStyle w:val="TAH"/>
            </w:pPr>
            <w:r w:rsidRPr="00AB7182">
              <w:t>Mandatory/ Optional</w:t>
            </w:r>
          </w:p>
        </w:tc>
      </w:tr>
      <w:tr w:rsidR="00F15523" w:rsidRPr="00AB7182" w14:paraId="347287C1" w14:textId="77777777">
        <w:trPr>
          <w:cantSplit/>
        </w:trPr>
        <w:tc>
          <w:tcPr>
            <w:tcW w:w="1744" w:type="dxa"/>
          </w:tcPr>
          <w:p w14:paraId="4FF7B66B" w14:textId="77777777" w:rsidR="00F15523" w:rsidRPr="00AB7182" w:rsidRDefault="00F15523" w:rsidP="00F15523">
            <w:pPr>
              <w:pStyle w:val="TAC"/>
            </w:pPr>
            <w:r w:rsidRPr="00AB7182">
              <w:t xml:space="preserve">None </w:t>
            </w:r>
          </w:p>
        </w:tc>
        <w:tc>
          <w:tcPr>
            <w:tcW w:w="8145" w:type="dxa"/>
            <w:gridSpan w:val="5"/>
          </w:tcPr>
          <w:p w14:paraId="6D1E0A00" w14:textId="77777777" w:rsidR="00F15523" w:rsidRPr="00AB7182" w:rsidRDefault="00F15523" w:rsidP="00F15523">
            <w:pPr>
              <w:pStyle w:val="TAC"/>
            </w:pPr>
            <w:r w:rsidRPr="00AB7182">
              <w:t>-</w:t>
            </w:r>
          </w:p>
        </w:tc>
      </w:tr>
    </w:tbl>
    <w:p w14:paraId="28CEC45E" w14:textId="77777777" w:rsidR="00F15523" w:rsidRPr="00AB7182" w:rsidRDefault="00F15523" w:rsidP="00F15523"/>
    <w:p w14:paraId="1F50080B" w14:textId="77777777" w:rsidR="000E611C" w:rsidRPr="00AB7182" w:rsidRDefault="000E611C" w:rsidP="006460F5">
      <w:pPr>
        <w:pStyle w:val="Heading2"/>
      </w:pPr>
      <w:bookmarkStart w:id="154" w:name="_Toc177668502"/>
      <w:r w:rsidRPr="00AB7182">
        <w:t>A.14.20</w:t>
      </w:r>
      <w:r w:rsidR="00E84531" w:rsidRPr="00AB7182">
        <w:tab/>
      </w:r>
      <w:r w:rsidRPr="00AB7182">
        <w:t>Hanging Termination Detection Package</w:t>
      </w:r>
      <w:bookmarkEnd w:id="154"/>
    </w:p>
    <w:p w14:paraId="5C5142D2" w14:textId="77777777" w:rsidR="000E611C" w:rsidRPr="00AB7182" w:rsidRDefault="000E611C" w:rsidP="000E611C">
      <w:pPr>
        <w:pStyle w:val="TH"/>
      </w:pPr>
      <w:r w:rsidRPr="00AB7182">
        <w:t>Table A.14.20</w:t>
      </w:r>
      <w:r w:rsidR="009903F8" w:rsidRPr="00AB7182">
        <w:t>/1</w:t>
      </w:r>
      <w:r w:rsidRPr="00AB7182">
        <w:t>: Package Usage Information For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0E611C" w:rsidRPr="00AB7182" w14:paraId="52B255B5" w14:textId="77777777">
        <w:trPr>
          <w:cantSplit/>
        </w:trPr>
        <w:tc>
          <w:tcPr>
            <w:tcW w:w="1744" w:type="dxa"/>
          </w:tcPr>
          <w:p w14:paraId="347D4E4D" w14:textId="77777777" w:rsidR="000E611C" w:rsidRPr="00AB7182" w:rsidRDefault="000E611C" w:rsidP="00CE3742">
            <w:pPr>
              <w:pStyle w:val="TAH"/>
            </w:pPr>
            <w:r w:rsidRPr="00AB7182">
              <w:t xml:space="preserve">Properties </w:t>
            </w:r>
          </w:p>
        </w:tc>
        <w:tc>
          <w:tcPr>
            <w:tcW w:w="1851" w:type="dxa"/>
          </w:tcPr>
          <w:p w14:paraId="4631BBE9" w14:textId="77777777" w:rsidR="000E611C" w:rsidRPr="00AB7182" w:rsidRDefault="000E611C" w:rsidP="00CE3742">
            <w:pPr>
              <w:pStyle w:val="TAH"/>
            </w:pPr>
            <w:r w:rsidRPr="00AB7182">
              <w:t>Mandatory/</w:t>
            </w:r>
          </w:p>
          <w:p w14:paraId="7D02AE9C" w14:textId="77777777" w:rsidR="000E611C" w:rsidRPr="00AB7182" w:rsidRDefault="000E611C" w:rsidP="00CE3742">
            <w:pPr>
              <w:pStyle w:val="TAH"/>
            </w:pPr>
            <w:r w:rsidRPr="00AB7182">
              <w:t>Optional</w:t>
            </w:r>
          </w:p>
        </w:tc>
        <w:tc>
          <w:tcPr>
            <w:tcW w:w="1961" w:type="dxa"/>
          </w:tcPr>
          <w:p w14:paraId="6AF1961F" w14:textId="77777777" w:rsidR="000E611C" w:rsidRPr="00AB7182" w:rsidRDefault="000E611C" w:rsidP="00CE3742">
            <w:pPr>
              <w:pStyle w:val="TAH"/>
            </w:pPr>
            <w:r w:rsidRPr="00AB7182">
              <w:t>Used in command:</w:t>
            </w:r>
          </w:p>
        </w:tc>
        <w:tc>
          <w:tcPr>
            <w:tcW w:w="1926" w:type="dxa"/>
            <w:gridSpan w:val="2"/>
          </w:tcPr>
          <w:p w14:paraId="5119226A" w14:textId="77777777" w:rsidR="000E611C" w:rsidRPr="00AB7182" w:rsidRDefault="000E611C" w:rsidP="00CE3742">
            <w:pPr>
              <w:pStyle w:val="TAH"/>
            </w:pPr>
            <w:r w:rsidRPr="00AB7182">
              <w:t>Supported Values:</w:t>
            </w:r>
          </w:p>
        </w:tc>
        <w:tc>
          <w:tcPr>
            <w:tcW w:w="2407" w:type="dxa"/>
          </w:tcPr>
          <w:p w14:paraId="4C4A1FCA" w14:textId="77777777" w:rsidR="000E611C" w:rsidRPr="00AB7182" w:rsidRDefault="000E611C" w:rsidP="00CE3742">
            <w:pPr>
              <w:pStyle w:val="TAH"/>
            </w:pPr>
            <w:r w:rsidRPr="00AB7182">
              <w:t>Provisioned Value:</w:t>
            </w:r>
          </w:p>
        </w:tc>
      </w:tr>
      <w:tr w:rsidR="000E611C" w:rsidRPr="00AB7182" w14:paraId="4666FFE9" w14:textId="77777777">
        <w:trPr>
          <w:cantSplit/>
        </w:trPr>
        <w:tc>
          <w:tcPr>
            <w:tcW w:w="1744" w:type="dxa"/>
          </w:tcPr>
          <w:p w14:paraId="1E8EEBFB" w14:textId="77777777" w:rsidR="000E611C" w:rsidRPr="00AB7182" w:rsidRDefault="000E611C" w:rsidP="00CE3742">
            <w:pPr>
              <w:pStyle w:val="TAC"/>
            </w:pPr>
            <w:r w:rsidRPr="00AB7182">
              <w:t>None</w:t>
            </w:r>
          </w:p>
        </w:tc>
        <w:tc>
          <w:tcPr>
            <w:tcW w:w="1851" w:type="dxa"/>
          </w:tcPr>
          <w:p w14:paraId="6BFFACE2" w14:textId="77777777" w:rsidR="000E611C" w:rsidRPr="00AB7182" w:rsidRDefault="009E207E" w:rsidP="00CE3742">
            <w:pPr>
              <w:pStyle w:val="TAC"/>
            </w:pPr>
            <w:r w:rsidRPr="00AB7182">
              <w:t>-</w:t>
            </w:r>
          </w:p>
        </w:tc>
        <w:tc>
          <w:tcPr>
            <w:tcW w:w="1961" w:type="dxa"/>
          </w:tcPr>
          <w:p w14:paraId="4A985CDA" w14:textId="77777777" w:rsidR="000E611C" w:rsidRPr="00AB7182" w:rsidRDefault="009E207E" w:rsidP="00CE3742">
            <w:pPr>
              <w:pStyle w:val="TAC"/>
            </w:pPr>
            <w:r w:rsidRPr="00AB7182">
              <w:t>-</w:t>
            </w:r>
          </w:p>
        </w:tc>
        <w:tc>
          <w:tcPr>
            <w:tcW w:w="1926" w:type="dxa"/>
            <w:gridSpan w:val="2"/>
          </w:tcPr>
          <w:p w14:paraId="522EEFAF" w14:textId="77777777" w:rsidR="000E611C" w:rsidRPr="00AB7182" w:rsidRDefault="009E207E" w:rsidP="00CE3742">
            <w:pPr>
              <w:pStyle w:val="TAC"/>
            </w:pPr>
            <w:r w:rsidRPr="00AB7182">
              <w:t>-</w:t>
            </w:r>
          </w:p>
        </w:tc>
        <w:tc>
          <w:tcPr>
            <w:tcW w:w="2407" w:type="dxa"/>
          </w:tcPr>
          <w:p w14:paraId="6DADFA44" w14:textId="77777777" w:rsidR="000E611C" w:rsidRPr="00AB7182" w:rsidRDefault="009E207E" w:rsidP="00CE3742">
            <w:pPr>
              <w:pStyle w:val="TAC"/>
            </w:pPr>
            <w:r w:rsidRPr="00AB7182">
              <w:t>-</w:t>
            </w:r>
          </w:p>
        </w:tc>
      </w:tr>
      <w:tr w:rsidR="000E611C" w:rsidRPr="00AB7182" w14:paraId="3487AE09" w14:textId="77777777">
        <w:trPr>
          <w:cantSplit/>
        </w:trPr>
        <w:tc>
          <w:tcPr>
            <w:tcW w:w="1744" w:type="dxa"/>
          </w:tcPr>
          <w:p w14:paraId="78745533" w14:textId="77777777" w:rsidR="000E611C" w:rsidRPr="00AB7182" w:rsidRDefault="000E611C" w:rsidP="00CE3742">
            <w:pPr>
              <w:pStyle w:val="TAH"/>
            </w:pPr>
            <w:r w:rsidRPr="00AB7182">
              <w:t xml:space="preserve">Signals </w:t>
            </w:r>
          </w:p>
        </w:tc>
        <w:tc>
          <w:tcPr>
            <w:tcW w:w="1851" w:type="dxa"/>
          </w:tcPr>
          <w:p w14:paraId="21F57147" w14:textId="77777777" w:rsidR="000E611C" w:rsidRPr="00AB7182" w:rsidRDefault="000E611C" w:rsidP="00CE3742">
            <w:pPr>
              <w:pStyle w:val="TAH"/>
            </w:pPr>
            <w:r w:rsidRPr="00AB7182">
              <w:t>Mandatory/</w:t>
            </w:r>
          </w:p>
          <w:p w14:paraId="60076C0F" w14:textId="77777777" w:rsidR="000E611C" w:rsidRPr="00AB7182" w:rsidRDefault="000E611C" w:rsidP="00CE3742">
            <w:pPr>
              <w:pStyle w:val="TAH"/>
            </w:pPr>
            <w:r w:rsidRPr="00AB7182">
              <w:t>Optional</w:t>
            </w:r>
          </w:p>
        </w:tc>
        <w:tc>
          <w:tcPr>
            <w:tcW w:w="3887" w:type="dxa"/>
            <w:gridSpan w:val="3"/>
          </w:tcPr>
          <w:p w14:paraId="17C96F4B" w14:textId="77777777" w:rsidR="000E611C" w:rsidRPr="00AB7182" w:rsidRDefault="000E611C" w:rsidP="00CE3742">
            <w:pPr>
              <w:pStyle w:val="TAH"/>
            </w:pPr>
            <w:r w:rsidRPr="00AB7182">
              <w:t>Used in command:</w:t>
            </w:r>
          </w:p>
        </w:tc>
        <w:tc>
          <w:tcPr>
            <w:tcW w:w="2407" w:type="dxa"/>
          </w:tcPr>
          <w:p w14:paraId="25BF3CAE" w14:textId="77777777" w:rsidR="000E611C" w:rsidRPr="00AB7182" w:rsidRDefault="000E611C" w:rsidP="00CE3742">
            <w:pPr>
              <w:pStyle w:val="TAH"/>
            </w:pPr>
            <w:r w:rsidRPr="00AB7182">
              <w:t>Duration Provisioned Value:</w:t>
            </w:r>
          </w:p>
        </w:tc>
      </w:tr>
      <w:tr w:rsidR="000E611C" w:rsidRPr="00AB7182" w14:paraId="2C0566CB" w14:textId="77777777">
        <w:trPr>
          <w:cantSplit/>
        </w:trPr>
        <w:tc>
          <w:tcPr>
            <w:tcW w:w="1744" w:type="dxa"/>
            <w:vMerge w:val="restart"/>
          </w:tcPr>
          <w:p w14:paraId="542C6C68" w14:textId="77777777" w:rsidR="000E611C" w:rsidRPr="00AB7182" w:rsidRDefault="000E611C" w:rsidP="00CE3742">
            <w:pPr>
              <w:pStyle w:val="TAC"/>
              <w:rPr>
                <w:b/>
                <w:bCs/>
              </w:rPr>
            </w:pPr>
            <w:r w:rsidRPr="00AB7182">
              <w:t>None</w:t>
            </w:r>
          </w:p>
        </w:tc>
        <w:tc>
          <w:tcPr>
            <w:tcW w:w="1851" w:type="dxa"/>
          </w:tcPr>
          <w:p w14:paraId="4747A327" w14:textId="77777777" w:rsidR="000E611C" w:rsidRPr="00AB7182" w:rsidRDefault="000E611C" w:rsidP="00CE3742">
            <w:pPr>
              <w:pStyle w:val="TAC"/>
              <w:rPr>
                <w:b/>
                <w:bCs/>
              </w:rPr>
            </w:pPr>
          </w:p>
        </w:tc>
        <w:tc>
          <w:tcPr>
            <w:tcW w:w="3887" w:type="dxa"/>
            <w:gridSpan w:val="3"/>
          </w:tcPr>
          <w:p w14:paraId="224AF30D" w14:textId="77777777" w:rsidR="000E611C" w:rsidRPr="00AB7182" w:rsidRDefault="000E611C" w:rsidP="00CE3742">
            <w:pPr>
              <w:pStyle w:val="TAC"/>
              <w:rPr>
                <w:b/>
                <w:bCs/>
              </w:rPr>
            </w:pPr>
          </w:p>
        </w:tc>
        <w:tc>
          <w:tcPr>
            <w:tcW w:w="2407" w:type="dxa"/>
          </w:tcPr>
          <w:p w14:paraId="305AF212" w14:textId="77777777" w:rsidR="000E611C" w:rsidRPr="00AB7182" w:rsidRDefault="000E611C" w:rsidP="00CE3742">
            <w:pPr>
              <w:pStyle w:val="TAC"/>
              <w:jc w:val="left"/>
              <w:rPr>
                <w:b/>
                <w:bCs/>
              </w:rPr>
            </w:pPr>
          </w:p>
        </w:tc>
      </w:tr>
      <w:tr w:rsidR="000E611C" w:rsidRPr="00AB7182" w14:paraId="31272D43" w14:textId="77777777">
        <w:trPr>
          <w:cantSplit/>
        </w:trPr>
        <w:tc>
          <w:tcPr>
            <w:tcW w:w="1744" w:type="dxa"/>
            <w:vMerge/>
          </w:tcPr>
          <w:p w14:paraId="664553CF" w14:textId="77777777" w:rsidR="000E611C" w:rsidRPr="00AB7182" w:rsidRDefault="000E611C" w:rsidP="00CE3742">
            <w:pPr>
              <w:pStyle w:val="enumlev2"/>
              <w:ind w:left="0" w:firstLine="34"/>
              <w:rPr>
                <w:b/>
                <w:bCs/>
              </w:rPr>
            </w:pPr>
          </w:p>
        </w:tc>
        <w:tc>
          <w:tcPr>
            <w:tcW w:w="1851" w:type="dxa"/>
          </w:tcPr>
          <w:p w14:paraId="0CAD12C8" w14:textId="77777777" w:rsidR="000E611C" w:rsidRPr="00AB7182" w:rsidRDefault="000E611C" w:rsidP="00CE3742">
            <w:pPr>
              <w:pStyle w:val="TAH"/>
            </w:pPr>
            <w:r w:rsidRPr="00AB7182">
              <w:t>Signal Parameters</w:t>
            </w:r>
          </w:p>
        </w:tc>
        <w:tc>
          <w:tcPr>
            <w:tcW w:w="1961" w:type="dxa"/>
          </w:tcPr>
          <w:p w14:paraId="66B62951" w14:textId="77777777" w:rsidR="000E611C" w:rsidRPr="00AB7182" w:rsidRDefault="000E611C" w:rsidP="00CE3742">
            <w:pPr>
              <w:pStyle w:val="TAH"/>
            </w:pPr>
            <w:r w:rsidRPr="00AB7182">
              <w:t>Mandatory/</w:t>
            </w:r>
          </w:p>
          <w:p w14:paraId="755BFE23" w14:textId="77777777" w:rsidR="000E611C" w:rsidRPr="00AB7182" w:rsidRDefault="000E611C" w:rsidP="00CE3742">
            <w:pPr>
              <w:pStyle w:val="TAH"/>
            </w:pPr>
            <w:r w:rsidRPr="00AB7182">
              <w:t>Optional</w:t>
            </w:r>
          </w:p>
        </w:tc>
        <w:tc>
          <w:tcPr>
            <w:tcW w:w="1926" w:type="dxa"/>
            <w:gridSpan w:val="2"/>
          </w:tcPr>
          <w:p w14:paraId="65316C44" w14:textId="77777777" w:rsidR="000E611C" w:rsidRPr="00AB7182" w:rsidRDefault="000E611C" w:rsidP="00CE3742">
            <w:pPr>
              <w:pStyle w:val="TAH"/>
            </w:pPr>
            <w:r w:rsidRPr="00AB7182">
              <w:t>Supported</w:t>
            </w:r>
          </w:p>
          <w:p w14:paraId="341347BE" w14:textId="77777777" w:rsidR="000E611C" w:rsidRPr="00AB7182" w:rsidRDefault="000E611C" w:rsidP="00CE3742">
            <w:pPr>
              <w:pStyle w:val="TAH"/>
            </w:pPr>
            <w:r w:rsidRPr="00AB7182">
              <w:t>Values:</w:t>
            </w:r>
          </w:p>
        </w:tc>
        <w:tc>
          <w:tcPr>
            <w:tcW w:w="2407" w:type="dxa"/>
          </w:tcPr>
          <w:p w14:paraId="62B41219" w14:textId="77777777" w:rsidR="000E611C" w:rsidRPr="00AB7182" w:rsidRDefault="000E611C" w:rsidP="00CE3742">
            <w:pPr>
              <w:pStyle w:val="TAH"/>
            </w:pPr>
            <w:r w:rsidRPr="00AB7182">
              <w:t>Duration Provisioned Value:</w:t>
            </w:r>
          </w:p>
        </w:tc>
      </w:tr>
      <w:tr w:rsidR="000E611C" w:rsidRPr="00AB7182" w14:paraId="2F607A43" w14:textId="77777777">
        <w:trPr>
          <w:cantSplit/>
        </w:trPr>
        <w:tc>
          <w:tcPr>
            <w:tcW w:w="1744" w:type="dxa"/>
            <w:vMerge/>
          </w:tcPr>
          <w:p w14:paraId="4700378F" w14:textId="77777777" w:rsidR="000E611C" w:rsidRPr="00AB7182" w:rsidRDefault="000E611C" w:rsidP="00CE3742">
            <w:pPr>
              <w:pStyle w:val="enumlev2"/>
              <w:ind w:left="0" w:firstLine="34"/>
              <w:rPr>
                <w:b/>
                <w:bCs/>
              </w:rPr>
            </w:pPr>
          </w:p>
        </w:tc>
        <w:tc>
          <w:tcPr>
            <w:tcW w:w="1851" w:type="dxa"/>
          </w:tcPr>
          <w:p w14:paraId="6E604914" w14:textId="77777777" w:rsidR="000E611C" w:rsidRPr="00AB7182" w:rsidRDefault="000E611C" w:rsidP="00CE3742">
            <w:pPr>
              <w:pStyle w:val="TAC"/>
              <w:rPr>
                <w:b/>
                <w:bCs/>
              </w:rPr>
            </w:pPr>
          </w:p>
        </w:tc>
        <w:tc>
          <w:tcPr>
            <w:tcW w:w="1961" w:type="dxa"/>
          </w:tcPr>
          <w:p w14:paraId="7EE08630" w14:textId="77777777" w:rsidR="000E611C" w:rsidRPr="00AB7182" w:rsidRDefault="000E611C" w:rsidP="00CE3742">
            <w:pPr>
              <w:pStyle w:val="TAC"/>
              <w:rPr>
                <w:b/>
                <w:bCs/>
              </w:rPr>
            </w:pPr>
          </w:p>
        </w:tc>
        <w:tc>
          <w:tcPr>
            <w:tcW w:w="1926" w:type="dxa"/>
            <w:gridSpan w:val="2"/>
          </w:tcPr>
          <w:p w14:paraId="0688DE72" w14:textId="77777777" w:rsidR="000E611C" w:rsidRPr="00AB7182" w:rsidRDefault="000E611C" w:rsidP="00CE3742">
            <w:pPr>
              <w:pStyle w:val="TAC"/>
            </w:pPr>
          </w:p>
        </w:tc>
        <w:tc>
          <w:tcPr>
            <w:tcW w:w="2407" w:type="dxa"/>
          </w:tcPr>
          <w:p w14:paraId="4BCA6A65" w14:textId="77777777" w:rsidR="000E611C" w:rsidRPr="00AB7182" w:rsidRDefault="000E611C" w:rsidP="00CE3742">
            <w:pPr>
              <w:pStyle w:val="TAC"/>
              <w:rPr>
                <w:b/>
                <w:bCs/>
              </w:rPr>
            </w:pPr>
          </w:p>
        </w:tc>
      </w:tr>
      <w:tr w:rsidR="000E611C" w:rsidRPr="00AB7182" w14:paraId="0048133F" w14:textId="77777777">
        <w:trPr>
          <w:cantSplit/>
        </w:trPr>
        <w:tc>
          <w:tcPr>
            <w:tcW w:w="1744" w:type="dxa"/>
          </w:tcPr>
          <w:p w14:paraId="233F2074" w14:textId="77777777" w:rsidR="000E611C" w:rsidRPr="00AB7182" w:rsidRDefault="000E611C" w:rsidP="00CE3742">
            <w:pPr>
              <w:pStyle w:val="TAH"/>
            </w:pPr>
            <w:r w:rsidRPr="00AB7182">
              <w:t>Events</w:t>
            </w:r>
          </w:p>
        </w:tc>
        <w:tc>
          <w:tcPr>
            <w:tcW w:w="1851" w:type="dxa"/>
          </w:tcPr>
          <w:p w14:paraId="47CCB9E3" w14:textId="77777777" w:rsidR="000E611C" w:rsidRPr="00AB7182" w:rsidRDefault="000E611C" w:rsidP="00CE3742">
            <w:pPr>
              <w:pStyle w:val="TAH"/>
            </w:pPr>
            <w:r w:rsidRPr="00AB7182">
              <w:t>Mandatory/</w:t>
            </w:r>
          </w:p>
          <w:p w14:paraId="140418B4" w14:textId="77777777" w:rsidR="000E611C" w:rsidRPr="00AB7182" w:rsidRDefault="000E611C" w:rsidP="00CE3742">
            <w:pPr>
              <w:pStyle w:val="TAH"/>
            </w:pPr>
            <w:r w:rsidRPr="00AB7182">
              <w:t>Optional</w:t>
            </w:r>
          </w:p>
        </w:tc>
        <w:tc>
          <w:tcPr>
            <w:tcW w:w="6294" w:type="dxa"/>
            <w:gridSpan w:val="4"/>
          </w:tcPr>
          <w:p w14:paraId="7C345FB1" w14:textId="77777777" w:rsidR="000E611C" w:rsidRPr="00AB7182" w:rsidRDefault="000E611C" w:rsidP="00CE3742">
            <w:pPr>
              <w:pStyle w:val="TAH"/>
            </w:pPr>
            <w:r w:rsidRPr="00AB7182">
              <w:t>Used in command:</w:t>
            </w:r>
          </w:p>
        </w:tc>
      </w:tr>
      <w:tr w:rsidR="000E611C" w:rsidRPr="00AB7182" w14:paraId="3D13B9A5" w14:textId="77777777">
        <w:trPr>
          <w:cantSplit/>
        </w:trPr>
        <w:tc>
          <w:tcPr>
            <w:tcW w:w="1744" w:type="dxa"/>
            <w:vMerge w:val="restart"/>
          </w:tcPr>
          <w:p w14:paraId="68171ACC" w14:textId="77777777" w:rsidR="000E611C" w:rsidRPr="00AB7182" w:rsidRDefault="000E611C" w:rsidP="00CE3742">
            <w:pPr>
              <w:pStyle w:val="TAC"/>
            </w:pPr>
            <w:r w:rsidRPr="00AB7182">
              <w:t>Termination Heartbeat</w:t>
            </w:r>
          </w:p>
          <w:p w14:paraId="596BE5D1" w14:textId="77777777" w:rsidR="000E611C" w:rsidRPr="00AB7182" w:rsidRDefault="000E611C" w:rsidP="00CE3742">
            <w:pPr>
              <w:pStyle w:val="TAC"/>
              <w:rPr>
                <w:b/>
                <w:bCs/>
              </w:rPr>
            </w:pPr>
          </w:p>
        </w:tc>
        <w:tc>
          <w:tcPr>
            <w:tcW w:w="1851" w:type="dxa"/>
          </w:tcPr>
          <w:p w14:paraId="1B5C65C2" w14:textId="77777777" w:rsidR="000E611C" w:rsidRPr="00AB7182" w:rsidRDefault="000E611C" w:rsidP="00CE3742">
            <w:pPr>
              <w:pStyle w:val="TAC"/>
              <w:rPr>
                <w:b/>
                <w:bCs/>
              </w:rPr>
            </w:pPr>
            <w:r w:rsidRPr="00AB7182">
              <w:t>M</w:t>
            </w:r>
          </w:p>
        </w:tc>
        <w:tc>
          <w:tcPr>
            <w:tcW w:w="6294" w:type="dxa"/>
            <w:gridSpan w:val="4"/>
          </w:tcPr>
          <w:p w14:paraId="42B88D5B" w14:textId="77777777" w:rsidR="000E611C" w:rsidRPr="00AB7182" w:rsidRDefault="000E611C" w:rsidP="00CE3742">
            <w:pPr>
              <w:pStyle w:val="TAC"/>
              <w:rPr>
                <w:b/>
                <w:bCs/>
              </w:rPr>
            </w:pPr>
            <w:r w:rsidRPr="00AB7182">
              <w:t>ADD, MOD, MOVE, AUDITVALUE</w:t>
            </w:r>
            <w:r w:rsidR="009E207E" w:rsidRPr="00AB7182">
              <w:t>, NOTIFY</w:t>
            </w:r>
          </w:p>
        </w:tc>
      </w:tr>
      <w:tr w:rsidR="000E611C" w:rsidRPr="00AB7182" w14:paraId="2914657E" w14:textId="77777777">
        <w:trPr>
          <w:cantSplit/>
        </w:trPr>
        <w:tc>
          <w:tcPr>
            <w:tcW w:w="1744" w:type="dxa"/>
            <w:vMerge/>
          </w:tcPr>
          <w:p w14:paraId="38C5C3C3" w14:textId="77777777" w:rsidR="000E611C" w:rsidRPr="00AB7182" w:rsidRDefault="000E611C" w:rsidP="00CE3742">
            <w:pPr>
              <w:pStyle w:val="enumlev2"/>
              <w:ind w:left="0" w:firstLine="34"/>
              <w:rPr>
                <w:b/>
                <w:bCs/>
              </w:rPr>
            </w:pPr>
          </w:p>
        </w:tc>
        <w:tc>
          <w:tcPr>
            <w:tcW w:w="1851" w:type="dxa"/>
          </w:tcPr>
          <w:p w14:paraId="15F3DAFF" w14:textId="77777777" w:rsidR="000E611C" w:rsidRPr="00AB7182" w:rsidRDefault="000E611C" w:rsidP="00CE3742">
            <w:pPr>
              <w:pStyle w:val="TAH"/>
            </w:pPr>
            <w:r w:rsidRPr="00AB7182">
              <w:t>Event</w:t>
            </w:r>
          </w:p>
          <w:p w14:paraId="4725233B" w14:textId="77777777" w:rsidR="000E611C" w:rsidRPr="00AB7182" w:rsidRDefault="000E611C" w:rsidP="00CE3742">
            <w:pPr>
              <w:pStyle w:val="TAH"/>
            </w:pPr>
            <w:r w:rsidRPr="00AB7182">
              <w:t>Parameters</w:t>
            </w:r>
          </w:p>
        </w:tc>
        <w:tc>
          <w:tcPr>
            <w:tcW w:w="1961" w:type="dxa"/>
          </w:tcPr>
          <w:p w14:paraId="76C569EB" w14:textId="77777777" w:rsidR="000E611C" w:rsidRPr="00AB7182" w:rsidRDefault="000E611C" w:rsidP="00CE3742">
            <w:pPr>
              <w:pStyle w:val="TAH"/>
            </w:pPr>
            <w:r w:rsidRPr="00AB7182">
              <w:t>Mandatory/</w:t>
            </w:r>
          </w:p>
          <w:p w14:paraId="0E7D5442" w14:textId="77777777" w:rsidR="000E611C" w:rsidRPr="00AB7182" w:rsidRDefault="000E611C" w:rsidP="00CE3742">
            <w:pPr>
              <w:pStyle w:val="TAH"/>
            </w:pPr>
            <w:r w:rsidRPr="00AB7182">
              <w:t>Optional</w:t>
            </w:r>
          </w:p>
        </w:tc>
        <w:tc>
          <w:tcPr>
            <w:tcW w:w="1926" w:type="dxa"/>
            <w:gridSpan w:val="2"/>
          </w:tcPr>
          <w:p w14:paraId="7916336D" w14:textId="77777777" w:rsidR="000E611C" w:rsidRPr="00AB7182" w:rsidRDefault="000E611C" w:rsidP="00CE3742">
            <w:pPr>
              <w:pStyle w:val="TAH"/>
            </w:pPr>
            <w:r w:rsidRPr="00AB7182">
              <w:t>Supported</w:t>
            </w:r>
          </w:p>
          <w:p w14:paraId="63BFD96D" w14:textId="77777777" w:rsidR="000E611C" w:rsidRPr="00AB7182" w:rsidRDefault="000E611C" w:rsidP="00CE3742">
            <w:pPr>
              <w:pStyle w:val="TAH"/>
            </w:pPr>
            <w:r w:rsidRPr="00AB7182">
              <w:t>Values:</w:t>
            </w:r>
          </w:p>
        </w:tc>
        <w:tc>
          <w:tcPr>
            <w:tcW w:w="2407" w:type="dxa"/>
          </w:tcPr>
          <w:p w14:paraId="52051C1D" w14:textId="77777777" w:rsidR="000E611C" w:rsidRPr="00AB7182" w:rsidRDefault="000E611C" w:rsidP="00CE3742">
            <w:pPr>
              <w:pStyle w:val="TAH"/>
            </w:pPr>
            <w:r w:rsidRPr="00AB7182">
              <w:t>Provisioned Value:</w:t>
            </w:r>
          </w:p>
        </w:tc>
      </w:tr>
      <w:tr w:rsidR="000E611C" w:rsidRPr="00AB7182" w14:paraId="70118E4B" w14:textId="77777777">
        <w:trPr>
          <w:cantSplit/>
        </w:trPr>
        <w:tc>
          <w:tcPr>
            <w:tcW w:w="1744" w:type="dxa"/>
            <w:vMerge/>
          </w:tcPr>
          <w:p w14:paraId="0E866E44" w14:textId="77777777" w:rsidR="000E611C" w:rsidRPr="00AB7182" w:rsidRDefault="000E611C" w:rsidP="00CE3742">
            <w:pPr>
              <w:pStyle w:val="enumlev2"/>
              <w:ind w:left="0" w:firstLine="34"/>
              <w:rPr>
                <w:b/>
                <w:bCs/>
              </w:rPr>
            </w:pPr>
          </w:p>
        </w:tc>
        <w:tc>
          <w:tcPr>
            <w:tcW w:w="1851" w:type="dxa"/>
          </w:tcPr>
          <w:p w14:paraId="5640D1DC" w14:textId="77777777" w:rsidR="000E611C" w:rsidRPr="00AB7182" w:rsidRDefault="000E611C" w:rsidP="00CE3742">
            <w:pPr>
              <w:pStyle w:val="TAC"/>
              <w:rPr>
                <w:b/>
                <w:bCs/>
                <w:lang w:val="en-US"/>
              </w:rPr>
            </w:pPr>
            <w:r w:rsidRPr="00AB7182">
              <w:rPr>
                <w:lang w:val="en-US"/>
              </w:rPr>
              <w:t>Timer X</w:t>
            </w:r>
          </w:p>
        </w:tc>
        <w:tc>
          <w:tcPr>
            <w:tcW w:w="1961" w:type="dxa"/>
          </w:tcPr>
          <w:p w14:paraId="0FBFD6BE" w14:textId="77777777" w:rsidR="000E611C" w:rsidRPr="00AB7182" w:rsidRDefault="009E207E" w:rsidP="00CE3742">
            <w:pPr>
              <w:pStyle w:val="TAC"/>
              <w:rPr>
                <w:b/>
                <w:bCs/>
                <w:lang w:val="en-US"/>
              </w:rPr>
            </w:pPr>
            <w:r w:rsidRPr="00AB7182">
              <w:rPr>
                <w:lang w:val="en-US"/>
              </w:rPr>
              <w:t>M</w:t>
            </w:r>
          </w:p>
        </w:tc>
        <w:tc>
          <w:tcPr>
            <w:tcW w:w="1926" w:type="dxa"/>
            <w:gridSpan w:val="2"/>
          </w:tcPr>
          <w:p w14:paraId="4D9DE720" w14:textId="77777777" w:rsidR="000E611C" w:rsidRPr="00AB7182" w:rsidRDefault="000E611C" w:rsidP="00CE3742">
            <w:pPr>
              <w:pStyle w:val="TAC"/>
            </w:pPr>
            <w:r w:rsidRPr="00AB7182">
              <w:t>ALL</w:t>
            </w:r>
          </w:p>
        </w:tc>
        <w:tc>
          <w:tcPr>
            <w:tcW w:w="2407" w:type="dxa"/>
          </w:tcPr>
          <w:p w14:paraId="3DB8A7FE" w14:textId="77777777" w:rsidR="000E611C" w:rsidRPr="00AB7182" w:rsidRDefault="000E611C" w:rsidP="00CE3742">
            <w:pPr>
              <w:pStyle w:val="TAC"/>
              <w:rPr>
                <w:b/>
                <w:bCs/>
              </w:rPr>
            </w:pPr>
            <w:r w:rsidRPr="00AB7182">
              <w:t>0 (no heartbeat message)</w:t>
            </w:r>
          </w:p>
        </w:tc>
      </w:tr>
      <w:tr w:rsidR="000E611C" w:rsidRPr="00AB7182" w14:paraId="47EBC673" w14:textId="77777777">
        <w:trPr>
          <w:cantSplit/>
        </w:trPr>
        <w:tc>
          <w:tcPr>
            <w:tcW w:w="1744" w:type="dxa"/>
            <w:vMerge/>
          </w:tcPr>
          <w:p w14:paraId="6C8CB6F9" w14:textId="77777777" w:rsidR="000E611C" w:rsidRPr="00AB7182" w:rsidRDefault="000E611C" w:rsidP="00CE3742">
            <w:pPr>
              <w:pStyle w:val="enumlev2"/>
              <w:ind w:left="0" w:firstLine="34"/>
              <w:rPr>
                <w:b/>
                <w:bCs/>
              </w:rPr>
            </w:pPr>
          </w:p>
        </w:tc>
        <w:tc>
          <w:tcPr>
            <w:tcW w:w="1851" w:type="dxa"/>
          </w:tcPr>
          <w:p w14:paraId="6D5465AA" w14:textId="77777777" w:rsidR="000E611C" w:rsidRPr="00AB7182" w:rsidRDefault="000E611C" w:rsidP="00CE3742">
            <w:pPr>
              <w:pStyle w:val="TAH"/>
            </w:pPr>
            <w:r w:rsidRPr="00AB7182">
              <w:t>ObservedEvent</w:t>
            </w:r>
          </w:p>
          <w:p w14:paraId="59CD2AA9" w14:textId="77777777" w:rsidR="000E611C" w:rsidRPr="00AB7182" w:rsidRDefault="000E611C" w:rsidP="00CE3742">
            <w:pPr>
              <w:pStyle w:val="TAH"/>
            </w:pPr>
            <w:r w:rsidRPr="00AB7182">
              <w:t>Parameters</w:t>
            </w:r>
          </w:p>
        </w:tc>
        <w:tc>
          <w:tcPr>
            <w:tcW w:w="1961" w:type="dxa"/>
          </w:tcPr>
          <w:p w14:paraId="2EEA71A2" w14:textId="77777777" w:rsidR="000E611C" w:rsidRPr="00AB7182" w:rsidRDefault="000E611C" w:rsidP="00CE3742">
            <w:pPr>
              <w:pStyle w:val="TAH"/>
            </w:pPr>
            <w:r w:rsidRPr="00AB7182">
              <w:t>Mandatory/</w:t>
            </w:r>
          </w:p>
          <w:p w14:paraId="73161E54" w14:textId="77777777" w:rsidR="000E611C" w:rsidRPr="00AB7182" w:rsidRDefault="000E611C" w:rsidP="00CE3742">
            <w:pPr>
              <w:pStyle w:val="TAH"/>
            </w:pPr>
            <w:r w:rsidRPr="00AB7182">
              <w:t>Optional</w:t>
            </w:r>
          </w:p>
        </w:tc>
        <w:tc>
          <w:tcPr>
            <w:tcW w:w="1926" w:type="dxa"/>
            <w:gridSpan w:val="2"/>
          </w:tcPr>
          <w:p w14:paraId="32966B7C" w14:textId="77777777" w:rsidR="000E611C" w:rsidRPr="00AB7182" w:rsidRDefault="000E611C" w:rsidP="00CE3742">
            <w:pPr>
              <w:pStyle w:val="TAH"/>
            </w:pPr>
            <w:r w:rsidRPr="00AB7182">
              <w:t>Supported</w:t>
            </w:r>
          </w:p>
          <w:p w14:paraId="4FA64E56" w14:textId="77777777" w:rsidR="000E611C" w:rsidRPr="00AB7182" w:rsidRDefault="000E611C" w:rsidP="00CE3742">
            <w:pPr>
              <w:pStyle w:val="TAH"/>
            </w:pPr>
            <w:r w:rsidRPr="00AB7182">
              <w:t>Values:</w:t>
            </w:r>
          </w:p>
        </w:tc>
        <w:tc>
          <w:tcPr>
            <w:tcW w:w="2407" w:type="dxa"/>
          </w:tcPr>
          <w:p w14:paraId="3A180E5D" w14:textId="77777777" w:rsidR="000E611C" w:rsidRPr="00AB7182" w:rsidRDefault="000E611C" w:rsidP="00CE3742">
            <w:pPr>
              <w:pStyle w:val="TAH"/>
            </w:pPr>
            <w:r w:rsidRPr="00AB7182">
              <w:t>Provisioned Value:</w:t>
            </w:r>
          </w:p>
        </w:tc>
      </w:tr>
      <w:tr w:rsidR="000E611C" w:rsidRPr="00AB7182" w14:paraId="7A71B66F" w14:textId="77777777">
        <w:trPr>
          <w:cantSplit/>
        </w:trPr>
        <w:tc>
          <w:tcPr>
            <w:tcW w:w="1744" w:type="dxa"/>
            <w:vMerge/>
          </w:tcPr>
          <w:p w14:paraId="3B28FA40" w14:textId="77777777" w:rsidR="000E611C" w:rsidRPr="00AB7182" w:rsidRDefault="000E611C" w:rsidP="00CE3742">
            <w:pPr>
              <w:pStyle w:val="enumlev2"/>
              <w:ind w:left="0" w:firstLine="34"/>
              <w:rPr>
                <w:b/>
                <w:bCs/>
              </w:rPr>
            </w:pPr>
          </w:p>
        </w:tc>
        <w:tc>
          <w:tcPr>
            <w:tcW w:w="1851" w:type="dxa"/>
          </w:tcPr>
          <w:p w14:paraId="2E15463D" w14:textId="77777777" w:rsidR="000E611C" w:rsidRPr="00AB7182" w:rsidRDefault="000E611C" w:rsidP="00CE3742">
            <w:pPr>
              <w:pStyle w:val="TAC"/>
            </w:pPr>
          </w:p>
        </w:tc>
        <w:tc>
          <w:tcPr>
            <w:tcW w:w="1961" w:type="dxa"/>
          </w:tcPr>
          <w:p w14:paraId="0134559A" w14:textId="77777777" w:rsidR="000E611C" w:rsidRPr="00AB7182" w:rsidRDefault="000E611C" w:rsidP="00CE3742">
            <w:pPr>
              <w:pStyle w:val="TAC"/>
            </w:pPr>
          </w:p>
        </w:tc>
        <w:tc>
          <w:tcPr>
            <w:tcW w:w="1926" w:type="dxa"/>
            <w:gridSpan w:val="2"/>
          </w:tcPr>
          <w:p w14:paraId="4FC49457" w14:textId="77777777" w:rsidR="000E611C" w:rsidRPr="00AB7182" w:rsidRDefault="000E611C" w:rsidP="00CE3742">
            <w:pPr>
              <w:pStyle w:val="TAC"/>
            </w:pPr>
          </w:p>
        </w:tc>
        <w:tc>
          <w:tcPr>
            <w:tcW w:w="2407" w:type="dxa"/>
          </w:tcPr>
          <w:p w14:paraId="437BAB91" w14:textId="77777777" w:rsidR="000E611C" w:rsidRPr="00AB7182" w:rsidRDefault="000E611C" w:rsidP="00CE3742">
            <w:pPr>
              <w:pStyle w:val="TAC"/>
            </w:pPr>
          </w:p>
        </w:tc>
      </w:tr>
      <w:tr w:rsidR="000E611C" w:rsidRPr="00AB7182" w14:paraId="40733DBB" w14:textId="77777777">
        <w:trPr>
          <w:cantSplit/>
        </w:trPr>
        <w:tc>
          <w:tcPr>
            <w:tcW w:w="1744" w:type="dxa"/>
          </w:tcPr>
          <w:p w14:paraId="7770BB94" w14:textId="77777777" w:rsidR="000E611C" w:rsidRPr="00AB7182" w:rsidRDefault="000E611C" w:rsidP="00CE3742">
            <w:pPr>
              <w:pStyle w:val="TAH"/>
            </w:pPr>
            <w:r w:rsidRPr="00AB7182">
              <w:lastRenderedPageBreak/>
              <w:t>Statistics</w:t>
            </w:r>
          </w:p>
        </w:tc>
        <w:tc>
          <w:tcPr>
            <w:tcW w:w="1851" w:type="dxa"/>
          </w:tcPr>
          <w:p w14:paraId="3AD91553" w14:textId="77777777" w:rsidR="000E611C" w:rsidRPr="00AB7182" w:rsidRDefault="000E611C" w:rsidP="00CE3742">
            <w:pPr>
              <w:pStyle w:val="TAH"/>
            </w:pPr>
            <w:r w:rsidRPr="00AB7182">
              <w:t>Mandatory/</w:t>
            </w:r>
          </w:p>
          <w:p w14:paraId="3513F508" w14:textId="77777777" w:rsidR="000E611C" w:rsidRPr="00AB7182" w:rsidRDefault="000E611C" w:rsidP="00CE3742">
            <w:pPr>
              <w:pStyle w:val="TAH"/>
            </w:pPr>
            <w:r w:rsidRPr="00AB7182">
              <w:t>Optional</w:t>
            </w:r>
          </w:p>
        </w:tc>
        <w:tc>
          <w:tcPr>
            <w:tcW w:w="2861" w:type="dxa"/>
            <w:gridSpan w:val="2"/>
          </w:tcPr>
          <w:p w14:paraId="59AC129D" w14:textId="77777777" w:rsidR="000E611C" w:rsidRPr="00AB7182" w:rsidRDefault="000E611C" w:rsidP="00CE3742">
            <w:pPr>
              <w:pStyle w:val="TAH"/>
            </w:pPr>
            <w:r w:rsidRPr="00AB7182">
              <w:t>Used in command:</w:t>
            </w:r>
          </w:p>
        </w:tc>
        <w:tc>
          <w:tcPr>
            <w:tcW w:w="3433" w:type="dxa"/>
            <w:gridSpan w:val="2"/>
          </w:tcPr>
          <w:p w14:paraId="395301A7" w14:textId="77777777" w:rsidR="000E611C" w:rsidRPr="00AB7182" w:rsidRDefault="000E611C" w:rsidP="00CE3742">
            <w:pPr>
              <w:pStyle w:val="TAH"/>
            </w:pPr>
            <w:r w:rsidRPr="00AB7182">
              <w:t>Supported Values:</w:t>
            </w:r>
          </w:p>
        </w:tc>
      </w:tr>
      <w:tr w:rsidR="000E611C" w:rsidRPr="00AB7182" w14:paraId="52C62739" w14:textId="77777777">
        <w:trPr>
          <w:cantSplit/>
        </w:trPr>
        <w:tc>
          <w:tcPr>
            <w:tcW w:w="1744" w:type="dxa"/>
          </w:tcPr>
          <w:p w14:paraId="20141583" w14:textId="77777777" w:rsidR="000E611C" w:rsidRPr="00AB7182" w:rsidRDefault="000E611C" w:rsidP="00CE3742">
            <w:pPr>
              <w:pStyle w:val="TAC"/>
            </w:pPr>
            <w:r w:rsidRPr="00AB7182">
              <w:t>None</w:t>
            </w:r>
          </w:p>
        </w:tc>
        <w:tc>
          <w:tcPr>
            <w:tcW w:w="1851" w:type="dxa"/>
          </w:tcPr>
          <w:p w14:paraId="3D8A0F9E" w14:textId="77777777" w:rsidR="000E611C" w:rsidRPr="00AB7182" w:rsidRDefault="000E611C" w:rsidP="00CE3742">
            <w:pPr>
              <w:pStyle w:val="TAC"/>
            </w:pPr>
          </w:p>
        </w:tc>
        <w:tc>
          <w:tcPr>
            <w:tcW w:w="2861" w:type="dxa"/>
            <w:gridSpan w:val="2"/>
          </w:tcPr>
          <w:p w14:paraId="7485EFBF" w14:textId="77777777" w:rsidR="000E611C" w:rsidRPr="00AB7182" w:rsidRDefault="000E611C" w:rsidP="00CE3742">
            <w:pPr>
              <w:pStyle w:val="TAC"/>
            </w:pPr>
          </w:p>
        </w:tc>
        <w:tc>
          <w:tcPr>
            <w:tcW w:w="3433" w:type="dxa"/>
            <w:gridSpan w:val="2"/>
          </w:tcPr>
          <w:p w14:paraId="514B59F0" w14:textId="77777777" w:rsidR="000E611C" w:rsidRPr="00AB7182" w:rsidRDefault="000E611C" w:rsidP="00CE3742">
            <w:pPr>
              <w:pStyle w:val="TAC"/>
            </w:pPr>
          </w:p>
        </w:tc>
      </w:tr>
      <w:tr w:rsidR="000E611C" w:rsidRPr="00AB7182" w14:paraId="224B74FC" w14:textId="77777777">
        <w:trPr>
          <w:cantSplit/>
        </w:trPr>
        <w:tc>
          <w:tcPr>
            <w:tcW w:w="1744" w:type="dxa"/>
          </w:tcPr>
          <w:p w14:paraId="16DBAA26" w14:textId="77777777" w:rsidR="000E611C" w:rsidRPr="00AB7182" w:rsidRDefault="000E611C" w:rsidP="00CE3742">
            <w:pPr>
              <w:pStyle w:val="TAH"/>
            </w:pPr>
            <w:r w:rsidRPr="00AB7182">
              <w:t>Error Codes</w:t>
            </w:r>
          </w:p>
        </w:tc>
        <w:tc>
          <w:tcPr>
            <w:tcW w:w="8145" w:type="dxa"/>
            <w:gridSpan w:val="5"/>
          </w:tcPr>
          <w:p w14:paraId="041B31A0" w14:textId="77777777" w:rsidR="000E611C" w:rsidRPr="00AB7182" w:rsidRDefault="000E611C" w:rsidP="00CE3742">
            <w:pPr>
              <w:pStyle w:val="TAH"/>
            </w:pPr>
            <w:r w:rsidRPr="00AB7182">
              <w:t>Mandatory/ Optional</w:t>
            </w:r>
          </w:p>
        </w:tc>
      </w:tr>
      <w:tr w:rsidR="000E611C" w:rsidRPr="00AB7182" w14:paraId="47017166" w14:textId="77777777">
        <w:trPr>
          <w:cantSplit/>
        </w:trPr>
        <w:tc>
          <w:tcPr>
            <w:tcW w:w="1744" w:type="dxa"/>
          </w:tcPr>
          <w:p w14:paraId="43D3A151" w14:textId="77777777" w:rsidR="000E611C" w:rsidRPr="00AB7182" w:rsidRDefault="000E611C" w:rsidP="00CE3742">
            <w:pPr>
              <w:pStyle w:val="TAC"/>
            </w:pPr>
          </w:p>
        </w:tc>
        <w:tc>
          <w:tcPr>
            <w:tcW w:w="8145" w:type="dxa"/>
            <w:gridSpan w:val="5"/>
          </w:tcPr>
          <w:p w14:paraId="28E07BFD" w14:textId="77777777" w:rsidR="000E611C" w:rsidRPr="00AB7182" w:rsidRDefault="000E611C" w:rsidP="00CE3742">
            <w:pPr>
              <w:pStyle w:val="TAC"/>
            </w:pPr>
          </w:p>
        </w:tc>
      </w:tr>
    </w:tbl>
    <w:p w14:paraId="1D6843C1" w14:textId="77777777" w:rsidR="000E611C" w:rsidRPr="00AB7182" w:rsidRDefault="000E611C" w:rsidP="009114E1"/>
    <w:p w14:paraId="43FBF398" w14:textId="77777777" w:rsidR="00F67C98" w:rsidRPr="00AB7182" w:rsidRDefault="00F67C98" w:rsidP="006460F5">
      <w:pPr>
        <w:pStyle w:val="Heading2"/>
      </w:pPr>
      <w:bookmarkStart w:id="155" w:name="_Toc177668503"/>
      <w:r w:rsidRPr="00AB7182">
        <w:t>A.14.21</w:t>
      </w:r>
      <w:r w:rsidR="00E84531" w:rsidRPr="00AB7182">
        <w:tab/>
      </w:r>
      <w:r w:rsidRPr="00AB7182">
        <w:t>TFO package</w:t>
      </w:r>
      <w:bookmarkEnd w:id="155"/>
      <w:r w:rsidRPr="00AB7182">
        <w:t xml:space="preserve"> </w:t>
      </w:r>
    </w:p>
    <w:p w14:paraId="33BCD5B4" w14:textId="77777777" w:rsidR="00F67C98" w:rsidRPr="00AB7182" w:rsidRDefault="00F67C98" w:rsidP="00F67C98">
      <w:pPr>
        <w:pStyle w:val="TH"/>
      </w:pPr>
      <w:r w:rsidRPr="00AB7182">
        <w:t>Table A.14.</w:t>
      </w:r>
      <w:r w:rsidR="00D84BA1" w:rsidRPr="00AB7182">
        <w:t>21</w:t>
      </w:r>
      <w:r w:rsidR="009903F8" w:rsidRPr="00AB7182">
        <w:t>/1</w:t>
      </w:r>
      <w:r w:rsidRPr="00AB7182">
        <w:t>: Package Usage Information For TFO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67C98" w:rsidRPr="00AB7182" w14:paraId="7C8E3958" w14:textId="77777777">
        <w:trPr>
          <w:cantSplit/>
          <w:trHeight w:val="438"/>
        </w:trPr>
        <w:tc>
          <w:tcPr>
            <w:tcW w:w="1744" w:type="dxa"/>
          </w:tcPr>
          <w:p w14:paraId="6E5F18CE" w14:textId="77777777" w:rsidR="00F67C98" w:rsidRPr="00AB7182" w:rsidRDefault="00F67C98" w:rsidP="00C34FC1">
            <w:pPr>
              <w:pStyle w:val="TAH"/>
            </w:pPr>
            <w:r w:rsidRPr="00AB7182">
              <w:t xml:space="preserve">Properties </w:t>
            </w:r>
          </w:p>
        </w:tc>
        <w:tc>
          <w:tcPr>
            <w:tcW w:w="1851" w:type="dxa"/>
          </w:tcPr>
          <w:p w14:paraId="51477C70" w14:textId="77777777" w:rsidR="00F67C98" w:rsidRPr="00AB7182" w:rsidRDefault="00F67C98" w:rsidP="00C34FC1">
            <w:pPr>
              <w:pStyle w:val="TAH"/>
            </w:pPr>
            <w:r w:rsidRPr="00AB7182">
              <w:t>Mandatory/</w:t>
            </w:r>
          </w:p>
          <w:p w14:paraId="3E7DBA37" w14:textId="77777777" w:rsidR="00F67C98" w:rsidRPr="00AB7182" w:rsidRDefault="00F67C98" w:rsidP="00C34FC1">
            <w:pPr>
              <w:pStyle w:val="TAH"/>
            </w:pPr>
            <w:r w:rsidRPr="00AB7182">
              <w:t>Optional</w:t>
            </w:r>
          </w:p>
        </w:tc>
        <w:tc>
          <w:tcPr>
            <w:tcW w:w="1961" w:type="dxa"/>
          </w:tcPr>
          <w:p w14:paraId="785DAE89" w14:textId="77777777" w:rsidR="00F67C98" w:rsidRPr="00AB7182" w:rsidRDefault="00F67C98" w:rsidP="00C34FC1">
            <w:pPr>
              <w:pStyle w:val="TAH"/>
            </w:pPr>
            <w:r w:rsidRPr="00AB7182">
              <w:t>Used in command:</w:t>
            </w:r>
          </w:p>
        </w:tc>
        <w:tc>
          <w:tcPr>
            <w:tcW w:w="1926" w:type="dxa"/>
            <w:gridSpan w:val="2"/>
          </w:tcPr>
          <w:p w14:paraId="3CFDC6D0" w14:textId="77777777" w:rsidR="00F67C98" w:rsidRPr="00AB7182" w:rsidRDefault="00F67C98" w:rsidP="00C34FC1">
            <w:pPr>
              <w:pStyle w:val="TAH"/>
            </w:pPr>
            <w:r w:rsidRPr="00AB7182">
              <w:t>Supported Values:</w:t>
            </w:r>
          </w:p>
        </w:tc>
        <w:tc>
          <w:tcPr>
            <w:tcW w:w="2407" w:type="dxa"/>
          </w:tcPr>
          <w:p w14:paraId="6EC0FBF1" w14:textId="77777777" w:rsidR="00F67C98" w:rsidRPr="00AB7182" w:rsidRDefault="00F67C98" w:rsidP="00C34FC1">
            <w:pPr>
              <w:pStyle w:val="TAH"/>
            </w:pPr>
            <w:r w:rsidRPr="00AB7182">
              <w:t>Provisioned Value:</w:t>
            </w:r>
          </w:p>
        </w:tc>
      </w:tr>
      <w:tr w:rsidR="00F67C98" w:rsidRPr="00AB7182" w14:paraId="22F72F6E" w14:textId="77777777">
        <w:trPr>
          <w:cantSplit/>
        </w:trPr>
        <w:tc>
          <w:tcPr>
            <w:tcW w:w="1744" w:type="dxa"/>
          </w:tcPr>
          <w:p w14:paraId="773ADB47" w14:textId="77777777" w:rsidR="00F67C98" w:rsidRPr="00AB7182" w:rsidRDefault="00F67C98" w:rsidP="00C34FC1">
            <w:pPr>
              <w:pStyle w:val="TAC"/>
            </w:pPr>
            <w:r w:rsidRPr="00AB7182">
              <w:t xml:space="preserve">TFO Activity Control </w:t>
            </w:r>
          </w:p>
          <w:p w14:paraId="27FB2BCE" w14:textId="77777777" w:rsidR="00F67C98" w:rsidRPr="00AB7182" w:rsidRDefault="00F67C98" w:rsidP="00C34FC1">
            <w:pPr>
              <w:pStyle w:val="TAC"/>
            </w:pPr>
            <w:r w:rsidRPr="00AB7182">
              <w:t>(threegtfoc /tfoenable, (0x0031/0x0001)</w:t>
            </w:r>
          </w:p>
        </w:tc>
        <w:tc>
          <w:tcPr>
            <w:tcW w:w="1851" w:type="dxa"/>
          </w:tcPr>
          <w:p w14:paraId="69CC3ECC" w14:textId="77777777" w:rsidR="00F67C98" w:rsidRPr="00AB7182" w:rsidRDefault="00F67C98" w:rsidP="00C34FC1">
            <w:pPr>
              <w:pStyle w:val="TAC"/>
            </w:pPr>
            <w:r w:rsidRPr="00AB7182">
              <w:t>M</w:t>
            </w:r>
          </w:p>
        </w:tc>
        <w:tc>
          <w:tcPr>
            <w:tcW w:w="1961" w:type="dxa"/>
          </w:tcPr>
          <w:p w14:paraId="5B920474" w14:textId="77777777" w:rsidR="00F67C98" w:rsidRPr="00AB7182" w:rsidRDefault="00F67C98" w:rsidP="00C34FC1">
            <w:pPr>
              <w:pStyle w:val="TAC"/>
            </w:pPr>
            <w:r w:rsidRPr="00AB7182">
              <w:t>ADD, MOD, MOVE</w:t>
            </w:r>
          </w:p>
        </w:tc>
        <w:tc>
          <w:tcPr>
            <w:tcW w:w="1926" w:type="dxa"/>
            <w:gridSpan w:val="2"/>
          </w:tcPr>
          <w:p w14:paraId="0BC1C902" w14:textId="77777777" w:rsidR="00F67C98" w:rsidRPr="00AB7182" w:rsidRDefault="00F67C98" w:rsidP="00C34FC1">
            <w:pPr>
              <w:pStyle w:val="TAC"/>
            </w:pPr>
            <w:r w:rsidRPr="00AB7182">
              <w:t>See 3GPP TS 29.232</w:t>
            </w:r>
          </w:p>
        </w:tc>
        <w:tc>
          <w:tcPr>
            <w:tcW w:w="2407" w:type="dxa"/>
          </w:tcPr>
          <w:p w14:paraId="244916AA" w14:textId="77777777" w:rsidR="00F67C98" w:rsidRPr="00AB7182" w:rsidRDefault="00F67C98" w:rsidP="00C34FC1">
            <w:pPr>
              <w:pStyle w:val="TAC"/>
            </w:pPr>
            <w:r w:rsidRPr="00AB7182">
              <w:t>See 3GPP TS 29.232</w:t>
            </w:r>
          </w:p>
        </w:tc>
      </w:tr>
      <w:tr w:rsidR="00F67C98" w:rsidRPr="00AB7182" w14:paraId="2A9CE864" w14:textId="77777777">
        <w:trPr>
          <w:cantSplit/>
        </w:trPr>
        <w:tc>
          <w:tcPr>
            <w:tcW w:w="1744" w:type="dxa"/>
          </w:tcPr>
          <w:p w14:paraId="7FE36739" w14:textId="77777777" w:rsidR="00F67C98" w:rsidRPr="00AB7182" w:rsidRDefault="00F67C98" w:rsidP="00C34FC1">
            <w:pPr>
              <w:pStyle w:val="TAC"/>
            </w:pPr>
            <w:r w:rsidRPr="00AB7182">
              <w:t>TFO Codec List</w:t>
            </w:r>
          </w:p>
          <w:p w14:paraId="51FBF4DC" w14:textId="77777777" w:rsidR="00F67C98" w:rsidRPr="00AB7182" w:rsidRDefault="00F67C98" w:rsidP="00C34FC1">
            <w:pPr>
              <w:pStyle w:val="TAC"/>
            </w:pPr>
            <w:r w:rsidRPr="00AB7182">
              <w:t>(threegtfoc / codeclist, (0x0031/0x0002)</w:t>
            </w:r>
          </w:p>
        </w:tc>
        <w:tc>
          <w:tcPr>
            <w:tcW w:w="1851" w:type="dxa"/>
          </w:tcPr>
          <w:p w14:paraId="49ED7F34" w14:textId="77777777" w:rsidR="00F67C98" w:rsidRPr="00AB7182" w:rsidRDefault="009E207E" w:rsidP="00C34FC1">
            <w:pPr>
              <w:pStyle w:val="TAC"/>
            </w:pPr>
            <w:r w:rsidRPr="00AB7182">
              <w:t>M</w:t>
            </w:r>
          </w:p>
        </w:tc>
        <w:tc>
          <w:tcPr>
            <w:tcW w:w="1961" w:type="dxa"/>
          </w:tcPr>
          <w:p w14:paraId="3735BB38" w14:textId="77777777" w:rsidR="00F67C98" w:rsidRPr="00AB7182" w:rsidRDefault="00F67C98" w:rsidP="00C34FC1">
            <w:pPr>
              <w:pStyle w:val="TAC"/>
            </w:pPr>
            <w:r w:rsidRPr="00AB7182">
              <w:t>ADD, MOD, MOVE</w:t>
            </w:r>
          </w:p>
        </w:tc>
        <w:tc>
          <w:tcPr>
            <w:tcW w:w="1926" w:type="dxa"/>
            <w:gridSpan w:val="2"/>
          </w:tcPr>
          <w:p w14:paraId="235C1834" w14:textId="77777777" w:rsidR="00F67C98" w:rsidRPr="00AB7182" w:rsidRDefault="00F67C98" w:rsidP="00C34FC1">
            <w:pPr>
              <w:pStyle w:val="TAC"/>
            </w:pPr>
            <w:r w:rsidRPr="00AB7182">
              <w:t>See 3GPP TS 29.232</w:t>
            </w:r>
          </w:p>
        </w:tc>
        <w:tc>
          <w:tcPr>
            <w:tcW w:w="2407" w:type="dxa"/>
          </w:tcPr>
          <w:p w14:paraId="1F1959F6" w14:textId="77777777" w:rsidR="00F67C98" w:rsidRPr="00AB7182" w:rsidRDefault="00F67C98" w:rsidP="00C34FC1">
            <w:pPr>
              <w:pStyle w:val="TAC"/>
            </w:pPr>
            <w:r w:rsidRPr="00AB7182">
              <w:t>See 3GPP TS 29.232</w:t>
            </w:r>
          </w:p>
        </w:tc>
      </w:tr>
      <w:tr w:rsidR="00F67C98" w:rsidRPr="00AB7182" w14:paraId="0E6B5360" w14:textId="77777777">
        <w:trPr>
          <w:cantSplit/>
        </w:trPr>
        <w:tc>
          <w:tcPr>
            <w:tcW w:w="1744" w:type="dxa"/>
          </w:tcPr>
          <w:p w14:paraId="608C1CBE" w14:textId="77777777" w:rsidR="00F67C98" w:rsidRPr="00AB7182" w:rsidRDefault="00F67C98" w:rsidP="00C34FC1">
            <w:pPr>
              <w:pStyle w:val="TAH"/>
            </w:pPr>
            <w:r w:rsidRPr="00AB7182">
              <w:t xml:space="preserve">Signals </w:t>
            </w:r>
          </w:p>
        </w:tc>
        <w:tc>
          <w:tcPr>
            <w:tcW w:w="1851" w:type="dxa"/>
          </w:tcPr>
          <w:p w14:paraId="7A378BBF" w14:textId="77777777" w:rsidR="00F67C98" w:rsidRPr="00AB7182" w:rsidRDefault="00F67C98" w:rsidP="00C34FC1">
            <w:pPr>
              <w:pStyle w:val="TAH"/>
            </w:pPr>
            <w:r w:rsidRPr="00AB7182">
              <w:t>Mandatory/</w:t>
            </w:r>
          </w:p>
          <w:p w14:paraId="3FF91FB7" w14:textId="77777777" w:rsidR="00F67C98" w:rsidRPr="00AB7182" w:rsidRDefault="00F67C98" w:rsidP="00C34FC1">
            <w:pPr>
              <w:pStyle w:val="TAH"/>
            </w:pPr>
            <w:r w:rsidRPr="00AB7182">
              <w:t>Optional</w:t>
            </w:r>
          </w:p>
        </w:tc>
        <w:tc>
          <w:tcPr>
            <w:tcW w:w="3887" w:type="dxa"/>
            <w:gridSpan w:val="3"/>
          </w:tcPr>
          <w:p w14:paraId="534276BD" w14:textId="77777777" w:rsidR="00F67C98" w:rsidRPr="00AB7182" w:rsidRDefault="00F67C98" w:rsidP="00C34FC1">
            <w:pPr>
              <w:pStyle w:val="TAH"/>
            </w:pPr>
            <w:r w:rsidRPr="00AB7182">
              <w:t>Used in command:</w:t>
            </w:r>
          </w:p>
        </w:tc>
        <w:tc>
          <w:tcPr>
            <w:tcW w:w="2407" w:type="dxa"/>
          </w:tcPr>
          <w:p w14:paraId="37D20089" w14:textId="77777777" w:rsidR="00F67C98" w:rsidRPr="00AB7182" w:rsidRDefault="00F67C98" w:rsidP="00C34FC1">
            <w:pPr>
              <w:pStyle w:val="TAH"/>
            </w:pPr>
            <w:r w:rsidRPr="00AB7182">
              <w:t>Duration Provisioned Value:</w:t>
            </w:r>
          </w:p>
        </w:tc>
      </w:tr>
      <w:tr w:rsidR="00F67C98" w:rsidRPr="00AB7182" w14:paraId="4A9BF9F2" w14:textId="77777777">
        <w:trPr>
          <w:cantSplit/>
        </w:trPr>
        <w:tc>
          <w:tcPr>
            <w:tcW w:w="1744" w:type="dxa"/>
            <w:vMerge w:val="restart"/>
          </w:tcPr>
          <w:p w14:paraId="466A47EA" w14:textId="77777777" w:rsidR="00F67C98" w:rsidRPr="00AB7182" w:rsidRDefault="00F67C98" w:rsidP="00C34FC1">
            <w:pPr>
              <w:pStyle w:val="TAC"/>
              <w:rPr>
                <w:b/>
                <w:bCs/>
              </w:rPr>
            </w:pPr>
            <w:r w:rsidRPr="00AB7182">
              <w:t>None</w:t>
            </w:r>
          </w:p>
        </w:tc>
        <w:tc>
          <w:tcPr>
            <w:tcW w:w="1851" w:type="dxa"/>
          </w:tcPr>
          <w:p w14:paraId="7655C521" w14:textId="77777777" w:rsidR="00F67C98" w:rsidRPr="00AB7182" w:rsidRDefault="00F67C98" w:rsidP="00C34FC1">
            <w:pPr>
              <w:pStyle w:val="TAC"/>
              <w:rPr>
                <w:b/>
                <w:bCs/>
              </w:rPr>
            </w:pPr>
          </w:p>
        </w:tc>
        <w:tc>
          <w:tcPr>
            <w:tcW w:w="3887" w:type="dxa"/>
            <w:gridSpan w:val="3"/>
          </w:tcPr>
          <w:p w14:paraId="53787D1F" w14:textId="77777777" w:rsidR="00F67C98" w:rsidRPr="00AB7182" w:rsidRDefault="00F67C98" w:rsidP="00C34FC1">
            <w:pPr>
              <w:pStyle w:val="TAC"/>
              <w:rPr>
                <w:b/>
                <w:bCs/>
              </w:rPr>
            </w:pPr>
          </w:p>
        </w:tc>
        <w:tc>
          <w:tcPr>
            <w:tcW w:w="2407" w:type="dxa"/>
          </w:tcPr>
          <w:p w14:paraId="5064EB19" w14:textId="77777777" w:rsidR="00F67C98" w:rsidRPr="00AB7182" w:rsidRDefault="00F67C98" w:rsidP="00C34FC1">
            <w:pPr>
              <w:pStyle w:val="TAC"/>
              <w:jc w:val="left"/>
              <w:rPr>
                <w:b/>
                <w:bCs/>
              </w:rPr>
            </w:pPr>
          </w:p>
        </w:tc>
      </w:tr>
      <w:tr w:rsidR="00F67C98" w:rsidRPr="00AB7182" w14:paraId="4A290C63" w14:textId="77777777">
        <w:trPr>
          <w:cantSplit/>
        </w:trPr>
        <w:tc>
          <w:tcPr>
            <w:tcW w:w="1744" w:type="dxa"/>
            <w:vMerge/>
          </w:tcPr>
          <w:p w14:paraId="5CD086EA" w14:textId="77777777" w:rsidR="00F67C98" w:rsidRPr="00AB7182" w:rsidRDefault="00F67C98" w:rsidP="00C34FC1">
            <w:pPr>
              <w:pStyle w:val="enumlev2"/>
              <w:ind w:left="0" w:firstLine="34"/>
              <w:rPr>
                <w:b/>
                <w:bCs/>
              </w:rPr>
            </w:pPr>
          </w:p>
        </w:tc>
        <w:tc>
          <w:tcPr>
            <w:tcW w:w="1851" w:type="dxa"/>
          </w:tcPr>
          <w:p w14:paraId="46D49C38" w14:textId="77777777" w:rsidR="00F67C98" w:rsidRPr="00AB7182" w:rsidRDefault="00F67C98" w:rsidP="00C34FC1">
            <w:pPr>
              <w:pStyle w:val="TAH"/>
            </w:pPr>
            <w:r w:rsidRPr="00AB7182">
              <w:t>Signal Parameters</w:t>
            </w:r>
          </w:p>
        </w:tc>
        <w:tc>
          <w:tcPr>
            <w:tcW w:w="1961" w:type="dxa"/>
          </w:tcPr>
          <w:p w14:paraId="6579E8AF" w14:textId="77777777" w:rsidR="00F67C98" w:rsidRPr="00AB7182" w:rsidRDefault="00F67C98" w:rsidP="00C34FC1">
            <w:pPr>
              <w:pStyle w:val="TAH"/>
            </w:pPr>
            <w:r w:rsidRPr="00AB7182">
              <w:t>Mandatory/</w:t>
            </w:r>
          </w:p>
          <w:p w14:paraId="10E06156" w14:textId="77777777" w:rsidR="00F67C98" w:rsidRPr="00AB7182" w:rsidRDefault="00F67C98" w:rsidP="00C34FC1">
            <w:pPr>
              <w:pStyle w:val="TAH"/>
            </w:pPr>
            <w:r w:rsidRPr="00AB7182">
              <w:t>Optional</w:t>
            </w:r>
          </w:p>
        </w:tc>
        <w:tc>
          <w:tcPr>
            <w:tcW w:w="1926" w:type="dxa"/>
            <w:gridSpan w:val="2"/>
          </w:tcPr>
          <w:p w14:paraId="0B02D8F7" w14:textId="77777777" w:rsidR="00F67C98" w:rsidRPr="00AB7182" w:rsidRDefault="00F67C98" w:rsidP="00C34FC1">
            <w:pPr>
              <w:pStyle w:val="TAH"/>
            </w:pPr>
            <w:r w:rsidRPr="00AB7182">
              <w:t>Supported</w:t>
            </w:r>
          </w:p>
          <w:p w14:paraId="074A4277" w14:textId="77777777" w:rsidR="00F67C98" w:rsidRPr="00AB7182" w:rsidRDefault="00F67C98" w:rsidP="00C34FC1">
            <w:pPr>
              <w:pStyle w:val="TAH"/>
            </w:pPr>
            <w:r w:rsidRPr="00AB7182">
              <w:t>Values:</w:t>
            </w:r>
          </w:p>
        </w:tc>
        <w:tc>
          <w:tcPr>
            <w:tcW w:w="2407" w:type="dxa"/>
          </w:tcPr>
          <w:p w14:paraId="46E494B0" w14:textId="77777777" w:rsidR="00F67C98" w:rsidRPr="00AB7182" w:rsidRDefault="00F67C98" w:rsidP="00C34FC1">
            <w:pPr>
              <w:pStyle w:val="TAH"/>
            </w:pPr>
            <w:r w:rsidRPr="00AB7182">
              <w:t>Duration Provisioned Value:</w:t>
            </w:r>
          </w:p>
        </w:tc>
      </w:tr>
      <w:tr w:rsidR="00F67C98" w:rsidRPr="00AB7182" w14:paraId="6536DEDF" w14:textId="77777777">
        <w:trPr>
          <w:cantSplit/>
        </w:trPr>
        <w:tc>
          <w:tcPr>
            <w:tcW w:w="1744" w:type="dxa"/>
            <w:vMerge/>
          </w:tcPr>
          <w:p w14:paraId="23CD13C0" w14:textId="77777777" w:rsidR="00F67C98" w:rsidRPr="00AB7182" w:rsidRDefault="00F67C98" w:rsidP="00C34FC1">
            <w:pPr>
              <w:pStyle w:val="enumlev2"/>
              <w:ind w:left="0" w:firstLine="34"/>
              <w:rPr>
                <w:b/>
                <w:bCs/>
              </w:rPr>
            </w:pPr>
          </w:p>
        </w:tc>
        <w:tc>
          <w:tcPr>
            <w:tcW w:w="1851" w:type="dxa"/>
          </w:tcPr>
          <w:p w14:paraId="0D7B61CD" w14:textId="77777777" w:rsidR="00F67C98" w:rsidRPr="00AB7182" w:rsidRDefault="00F67C98" w:rsidP="00C34FC1">
            <w:pPr>
              <w:pStyle w:val="TAC"/>
              <w:rPr>
                <w:b/>
                <w:bCs/>
              </w:rPr>
            </w:pPr>
          </w:p>
        </w:tc>
        <w:tc>
          <w:tcPr>
            <w:tcW w:w="1961" w:type="dxa"/>
          </w:tcPr>
          <w:p w14:paraId="5163C007" w14:textId="77777777" w:rsidR="00F67C98" w:rsidRPr="00AB7182" w:rsidRDefault="00F67C98" w:rsidP="00C34FC1">
            <w:pPr>
              <w:pStyle w:val="TAC"/>
              <w:rPr>
                <w:b/>
                <w:bCs/>
              </w:rPr>
            </w:pPr>
          </w:p>
        </w:tc>
        <w:tc>
          <w:tcPr>
            <w:tcW w:w="1926" w:type="dxa"/>
            <w:gridSpan w:val="2"/>
          </w:tcPr>
          <w:p w14:paraId="7ACA9C1D" w14:textId="77777777" w:rsidR="00F67C98" w:rsidRPr="00AB7182" w:rsidRDefault="00F67C98" w:rsidP="00C34FC1">
            <w:pPr>
              <w:pStyle w:val="TAC"/>
            </w:pPr>
          </w:p>
        </w:tc>
        <w:tc>
          <w:tcPr>
            <w:tcW w:w="2407" w:type="dxa"/>
          </w:tcPr>
          <w:p w14:paraId="49D400FE" w14:textId="77777777" w:rsidR="00F67C98" w:rsidRPr="00AB7182" w:rsidRDefault="00F67C98" w:rsidP="00C34FC1">
            <w:pPr>
              <w:pStyle w:val="TAC"/>
              <w:rPr>
                <w:b/>
                <w:bCs/>
              </w:rPr>
            </w:pPr>
          </w:p>
        </w:tc>
      </w:tr>
      <w:tr w:rsidR="00F67C98" w:rsidRPr="00AB7182" w14:paraId="75F089A0" w14:textId="77777777">
        <w:trPr>
          <w:cantSplit/>
        </w:trPr>
        <w:tc>
          <w:tcPr>
            <w:tcW w:w="1744" w:type="dxa"/>
          </w:tcPr>
          <w:p w14:paraId="0510FF9C" w14:textId="77777777" w:rsidR="00F67C98" w:rsidRPr="00AB7182" w:rsidRDefault="00F67C98" w:rsidP="00C34FC1">
            <w:pPr>
              <w:pStyle w:val="TAH"/>
            </w:pPr>
            <w:r w:rsidRPr="00AB7182">
              <w:t>Events</w:t>
            </w:r>
          </w:p>
        </w:tc>
        <w:tc>
          <w:tcPr>
            <w:tcW w:w="1851" w:type="dxa"/>
          </w:tcPr>
          <w:p w14:paraId="782ABB0A" w14:textId="77777777" w:rsidR="00F67C98" w:rsidRPr="00AB7182" w:rsidRDefault="00F67C98" w:rsidP="00C34FC1">
            <w:pPr>
              <w:pStyle w:val="TAH"/>
            </w:pPr>
            <w:r w:rsidRPr="00AB7182">
              <w:t>Mandatory/</w:t>
            </w:r>
          </w:p>
          <w:p w14:paraId="1A5677C1" w14:textId="77777777" w:rsidR="00F67C98" w:rsidRPr="00AB7182" w:rsidRDefault="00F67C98" w:rsidP="00C34FC1">
            <w:pPr>
              <w:pStyle w:val="TAH"/>
            </w:pPr>
            <w:r w:rsidRPr="00AB7182">
              <w:t>Optional</w:t>
            </w:r>
          </w:p>
        </w:tc>
        <w:tc>
          <w:tcPr>
            <w:tcW w:w="6294" w:type="dxa"/>
            <w:gridSpan w:val="4"/>
          </w:tcPr>
          <w:p w14:paraId="023CEA2E" w14:textId="77777777" w:rsidR="00F67C98" w:rsidRPr="00AB7182" w:rsidRDefault="00F67C98" w:rsidP="00C34FC1">
            <w:pPr>
              <w:pStyle w:val="TAH"/>
            </w:pPr>
            <w:r w:rsidRPr="00AB7182">
              <w:t>Used in command:</w:t>
            </w:r>
          </w:p>
        </w:tc>
      </w:tr>
      <w:tr w:rsidR="00F67C98" w:rsidRPr="00AB7182" w14:paraId="2F325F5F" w14:textId="77777777">
        <w:trPr>
          <w:cantSplit/>
        </w:trPr>
        <w:tc>
          <w:tcPr>
            <w:tcW w:w="1744" w:type="dxa"/>
            <w:vMerge w:val="restart"/>
          </w:tcPr>
          <w:p w14:paraId="27DCB1B2" w14:textId="77777777" w:rsidR="00F67C98" w:rsidRPr="00AB7182" w:rsidRDefault="00F67C98" w:rsidP="00C34FC1">
            <w:pPr>
              <w:pStyle w:val="TAC"/>
            </w:pPr>
            <w:r w:rsidRPr="00AB7182">
              <w:t>Optimal Codec Event</w:t>
            </w:r>
          </w:p>
          <w:p w14:paraId="5899B9BA" w14:textId="77777777" w:rsidR="00F67C98" w:rsidRPr="00AB7182" w:rsidRDefault="00F67C98" w:rsidP="00C34FC1">
            <w:pPr>
              <w:pStyle w:val="TAC"/>
              <w:rPr>
                <w:b/>
                <w:bCs/>
              </w:rPr>
            </w:pPr>
            <w:r w:rsidRPr="00AB7182">
              <w:t>(threegtfoc / codec_modify, (0x0031/0x0010)</w:t>
            </w:r>
          </w:p>
        </w:tc>
        <w:tc>
          <w:tcPr>
            <w:tcW w:w="1851" w:type="dxa"/>
          </w:tcPr>
          <w:p w14:paraId="1C76FA07" w14:textId="77777777" w:rsidR="00F67C98" w:rsidRPr="00AB7182" w:rsidRDefault="00F67C98" w:rsidP="00C34FC1">
            <w:pPr>
              <w:pStyle w:val="TAC"/>
              <w:rPr>
                <w:b/>
                <w:bCs/>
              </w:rPr>
            </w:pPr>
            <w:r w:rsidRPr="00AB7182">
              <w:t>O</w:t>
            </w:r>
          </w:p>
        </w:tc>
        <w:tc>
          <w:tcPr>
            <w:tcW w:w="6294" w:type="dxa"/>
            <w:gridSpan w:val="4"/>
          </w:tcPr>
          <w:p w14:paraId="1B628FC6"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569F7FB4" w14:textId="77777777">
        <w:trPr>
          <w:cantSplit/>
        </w:trPr>
        <w:tc>
          <w:tcPr>
            <w:tcW w:w="1744" w:type="dxa"/>
            <w:vMerge/>
          </w:tcPr>
          <w:p w14:paraId="3A817B15" w14:textId="77777777" w:rsidR="00F67C98" w:rsidRPr="00AB7182" w:rsidRDefault="00F67C98" w:rsidP="00C34FC1">
            <w:pPr>
              <w:pStyle w:val="enumlev2"/>
              <w:ind w:left="0" w:firstLine="34"/>
              <w:rPr>
                <w:b/>
                <w:bCs/>
              </w:rPr>
            </w:pPr>
          </w:p>
        </w:tc>
        <w:tc>
          <w:tcPr>
            <w:tcW w:w="1851" w:type="dxa"/>
          </w:tcPr>
          <w:p w14:paraId="145B979E" w14:textId="77777777" w:rsidR="00F67C98" w:rsidRPr="00AB7182" w:rsidRDefault="00F67C98" w:rsidP="00C34FC1">
            <w:pPr>
              <w:pStyle w:val="TAH"/>
            </w:pPr>
            <w:r w:rsidRPr="00AB7182">
              <w:t>Event</w:t>
            </w:r>
          </w:p>
          <w:p w14:paraId="18D44AB6" w14:textId="77777777" w:rsidR="00F67C98" w:rsidRPr="00AB7182" w:rsidRDefault="00F67C98" w:rsidP="00C34FC1">
            <w:pPr>
              <w:pStyle w:val="TAH"/>
            </w:pPr>
            <w:r w:rsidRPr="00AB7182">
              <w:t>Parameters</w:t>
            </w:r>
          </w:p>
        </w:tc>
        <w:tc>
          <w:tcPr>
            <w:tcW w:w="1961" w:type="dxa"/>
          </w:tcPr>
          <w:p w14:paraId="2342F871" w14:textId="77777777" w:rsidR="00F67C98" w:rsidRPr="00AB7182" w:rsidRDefault="00F67C98" w:rsidP="00C34FC1">
            <w:pPr>
              <w:pStyle w:val="TAH"/>
            </w:pPr>
            <w:r w:rsidRPr="00AB7182">
              <w:t>Mandatory/</w:t>
            </w:r>
          </w:p>
          <w:p w14:paraId="5B41D619" w14:textId="77777777" w:rsidR="00F67C98" w:rsidRPr="00AB7182" w:rsidRDefault="00F67C98" w:rsidP="00C34FC1">
            <w:pPr>
              <w:pStyle w:val="TAH"/>
            </w:pPr>
            <w:r w:rsidRPr="00AB7182">
              <w:t>Optional</w:t>
            </w:r>
          </w:p>
        </w:tc>
        <w:tc>
          <w:tcPr>
            <w:tcW w:w="1926" w:type="dxa"/>
            <w:gridSpan w:val="2"/>
          </w:tcPr>
          <w:p w14:paraId="07BF6F20" w14:textId="77777777" w:rsidR="00F67C98" w:rsidRPr="00AB7182" w:rsidRDefault="00F67C98" w:rsidP="00C34FC1">
            <w:pPr>
              <w:pStyle w:val="TAH"/>
            </w:pPr>
            <w:r w:rsidRPr="00AB7182">
              <w:t>Supported</w:t>
            </w:r>
          </w:p>
          <w:p w14:paraId="5616E3A2" w14:textId="77777777" w:rsidR="00F67C98" w:rsidRPr="00AB7182" w:rsidRDefault="00F67C98" w:rsidP="00C34FC1">
            <w:pPr>
              <w:pStyle w:val="TAH"/>
            </w:pPr>
            <w:r w:rsidRPr="00AB7182">
              <w:t>Values:</w:t>
            </w:r>
          </w:p>
        </w:tc>
        <w:tc>
          <w:tcPr>
            <w:tcW w:w="2407" w:type="dxa"/>
          </w:tcPr>
          <w:p w14:paraId="4727A2DB" w14:textId="77777777" w:rsidR="00F67C98" w:rsidRPr="00AB7182" w:rsidRDefault="00F67C98" w:rsidP="00C34FC1">
            <w:pPr>
              <w:pStyle w:val="TAH"/>
            </w:pPr>
            <w:r w:rsidRPr="00AB7182">
              <w:t>Provisioned Value:</w:t>
            </w:r>
          </w:p>
        </w:tc>
      </w:tr>
      <w:tr w:rsidR="00F67C98" w:rsidRPr="00AB7182" w14:paraId="499EE39E" w14:textId="77777777">
        <w:trPr>
          <w:cantSplit/>
        </w:trPr>
        <w:tc>
          <w:tcPr>
            <w:tcW w:w="1744" w:type="dxa"/>
            <w:vMerge/>
          </w:tcPr>
          <w:p w14:paraId="3FF2F58E" w14:textId="77777777" w:rsidR="00F67C98" w:rsidRPr="00AB7182" w:rsidRDefault="00F67C98" w:rsidP="00C34FC1">
            <w:pPr>
              <w:pStyle w:val="enumlev2"/>
              <w:ind w:left="0" w:firstLine="34"/>
              <w:rPr>
                <w:b/>
                <w:bCs/>
              </w:rPr>
            </w:pPr>
          </w:p>
        </w:tc>
        <w:tc>
          <w:tcPr>
            <w:tcW w:w="1851" w:type="dxa"/>
          </w:tcPr>
          <w:p w14:paraId="66C32844" w14:textId="77777777" w:rsidR="00F67C98" w:rsidRPr="00AB7182" w:rsidRDefault="00F67C98" w:rsidP="00C34FC1">
            <w:pPr>
              <w:pStyle w:val="TAC"/>
              <w:rPr>
                <w:b/>
                <w:bCs/>
              </w:rPr>
            </w:pPr>
            <w:r w:rsidRPr="00AB7182">
              <w:t>None</w:t>
            </w:r>
          </w:p>
        </w:tc>
        <w:tc>
          <w:tcPr>
            <w:tcW w:w="1961" w:type="dxa"/>
          </w:tcPr>
          <w:p w14:paraId="67ECB72E" w14:textId="77777777" w:rsidR="00F67C98" w:rsidRPr="00AB7182" w:rsidRDefault="00F67C98" w:rsidP="00C34FC1">
            <w:pPr>
              <w:pStyle w:val="TAC"/>
              <w:rPr>
                <w:b/>
                <w:bCs/>
              </w:rPr>
            </w:pPr>
          </w:p>
        </w:tc>
        <w:tc>
          <w:tcPr>
            <w:tcW w:w="1926" w:type="dxa"/>
            <w:gridSpan w:val="2"/>
          </w:tcPr>
          <w:p w14:paraId="7F3C50ED" w14:textId="77777777" w:rsidR="00F67C98" w:rsidRPr="00AB7182" w:rsidRDefault="00F67C98" w:rsidP="00C34FC1">
            <w:pPr>
              <w:pStyle w:val="TAC"/>
            </w:pPr>
          </w:p>
        </w:tc>
        <w:tc>
          <w:tcPr>
            <w:tcW w:w="2407" w:type="dxa"/>
          </w:tcPr>
          <w:p w14:paraId="47F97F8B" w14:textId="77777777" w:rsidR="00F67C98" w:rsidRPr="00AB7182" w:rsidRDefault="00F67C98" w:rsidP="00C34FC1">
            <w:pPr>
              <w:pStyle w:val="TAC"/>
              <w:rPr>
                <w:b/>
                <w:bCs/>
              </w:rPr>
            </w:pPr>
          </w:p>
        </w:tc>
      </w:tr>
      <w:tr w:rsidR="00F67C98" w:rsidRPr="00AB7182" w14:paraId="3ABB56D4" w14:textId="77777777">
        <w:trPr>
          <w:cantSplit/>
        </w:trPr>
        <w:tc>
          <w:tcPr>
            <w:tcW w:w="1744" w:type="dxa"/>
            <w:vMerge/>
          </w:tcPr>
          <w:p w14:paraId="6F8F025B" w14:textId="77777777" w:rsidR="00F67C98" w:rsidRPr="00AB7182" w:rsidRDefault="00F67C98" w:rsidP="00C34FC1">
            <w:pPr>
              <w:pStyle w:val="enumlev2"/>
              <w:ind w:left="0" w:firstLine="34"/>
              <w:rPr>
                <w:b/>
                <w:bCs/>
              </w:rPr>
            </w:pPr>
          </w:p>
        </w:tc>
        <w:tc>
          <w:tcPr>
            <w:tcW w:w="1851" w:type="dxa"/>
          </w:tcPr>
          <w:p w14:paraId="5C5A54B8" w14:textId="77777777" w:rsidR="00F67C98" w:rsidRPr="00AB7182" w:rsidRDefault="00F67C98" w:rsidP="00C34FC1">
            <w:pPr>
              <w:pStyle w:val="TAH"/>
            </w:pPr>
            <w:r w:rsidRPr="00AB7182">
              <w:t>ObservedEvent</w:t>
            </w:r>
          </w:p>
          <w:p w14:paraId="1070F3D5" w14:textId="77777777" w:rsidR="00F67C98" w:rsidRPr="00AB7182" w:rsidRDefault="00F67C98" w:rsidP="00C34FC1">
            <w:pPr>
              <w:pStyle w:val="TAH"/>
            </w:pPr>
            <w:r w:rsidRPr="00AB7182">
              <w:t>Parameters</w:t>
            </w:r>
          </w:p>
        </w:tc>
        <w:tc>
          <w:tcPr>
            <w:tcW w:w="1961" w:type="dxa"/>
          </w:tcPr>
          <w:p w14:paraId="5846F5D0" w14:textId="77777777" w:rsidR="00F67C98" w:rsidRPr="00AB7182" w:rsidRDefault="00F67C98" w:rsidP="00C34FC1">
            <w:pPr>
              <w:pStyle w:val="TAH"/>
            </w:pPr>
            <w:r w:rsidRPr="00AB7182">
              <w:t>Mandatory/</w:t>
            </w:r>
          </w:p>
          <w:p w14:paraId="355118AF" w14:textId="77777777" w:rsidR="00F67C98" w:rsidRPr="00AB7182" w:rsidRDefault="00F67C98" w:rsidP="00C34FC1">
            <w:pPr>
              <w:pStyle w:val="TAH"/>
            </w:pPr>
            <w:r w:rsidRPr="00AB7182">
              <w:t>Optional</w:t>
            </w:r>
          </w:p>
        </w:tc>
        <w:tc>
          <w:tcPr>
            <w:tcW w:w="1926" w:type="dxa"/>
            <w:gridSpan w:val="2"/>
          </w:tcPr>
          <w:p w14:paraId="032CCF8A" w14:textId="77777777" w:rsidR="00F67C98" w:rsidRPr="00AB7182" w:rsidRDefault="00F67C98" w:rsidP="00C34FC1">
            <w:pPr>
              <w:pStyle w:val="TAH"/>
            </w:pPr>
            <w:r w:rsidRPr="00AB7182">
              <w:t>Supported</w:t>
            </w:r>
          </w:p>
          <w:p w14:paraId="69228C11" w14:textId="77777777" w:rsidR="00F67C98" w:rsidRPr="00AB7182" w:rsidRDefault="00F67C98" w:rsidP="00C34FC1">
            <w:pPr>
              <w:pStyle w:val="TAH"/>
            </w:pPr>
            <w:r w:rsidRPr="00AB7182">
              <w:t>Values:</w:t>
            </w:r>
          </w:p>
        </w:tc>
        <w:tc>
          <w:tcPr>
            <w:tcW w:w="2407" w:type="dxa"/>
          </w:tcPr>
          <w:p w14:paraId="6D644516" w14:textId="77777777" w:rsidR="00F67C98" w:rsidRPr="00AB7182" w:rsidRDefault="00F67C98" w:rsidP="00C34FC1">
            <w:pPr>
              <w:pStyle w:val="TAH"/>
            </w:pPr>
            <w:r w:rsidRPr="00AB7182">
              <w:t>Provisioned Value:</w:t>
            </w:r>
          </w:p>
        </w:tc>
      </w:tr>
      <w:tr w:rsidR="00F67C98" w:rsidRPr="00AB7182" w14:paraId="19BA7AD1" w14:textId="77777777">
        <w:trPr>
          <w:cantSplit/>
        </w:trPr>
        <w:tc>
          <w:tcPr>
            <w:tcW w:w="1744" w:type="dxa"/>
            <w:vMerge/>
          </w:tcPr>
          <w:p w14:paraId="3FFEC3FB" w14:textId="77777777" w:rsidR="00F67C98" w:rsidRPr="00AB7182" w:rsidRDefault="00F67C98" w:rsidP="00C34FC1">
            <w:pPr>
              <w:pStyle w:val="enumlev2"/>
              <w:ind w:left="0" w:firstLine="34"/>
              <w:rPr>
                <w:b/>
                <w:bCs/>
              </w:rPr>
            </w:pPr>
          </w:p>
        </w:tc>
        <w:tc>
          <w:tcPr>
            <w:tcW w:w="1851" w:type="dxa"/>
          </w:tcPr>
          <w:p w14:paraId="2BB13A2B" w14:textId="77777777" w:rsidR="00F67C98" w:rsidRPr="00AB7182" w:rsidRDefault="00F67C98" w:rsidP="00C34FC1">
            <w:pPr>
              <w:pStyle w:val="TAC"/>
            </w:pPr>
            <w:r w:rsidRPr="00AB7182">
              <w:t>Optimal Codec Type</w:t>
            </w:r>
          </w:p>
        </w:tc>
        <w:tc>
          <w:tcPr>
            <w:tcW w:w="1961" w:type="dxa"/>
          </w:tcPr>
          <w:p w14:paraId="4911501F" w14:textId="77777777" w:rsidR="00F67C98" w:rsidRPr="00AB7182" w:rsidRDefault="00F67C98" w:rsidP="00C34FC1">
            <w:pPr>
              <w:pStyle w:val="TAC"/>
            </w:pPr>
            <w:r w:rsidRPr="00AB7182">
              <w:t>M</w:t>
            </w:r>
          </w:p>
        </w:tc>
        <w:tc>
          <w:tcPr>
            <w:tcW w:w="1926" w:type="dxa"/>
            <w:gridSpan w:val="2"/>
          </w:tcPr>
          <w:p w14:paraId="383BA08F" w14:textId="77777777" w:rsidR="00F67C98" w:rsidRPr="00AB7182" w:rsidRDefault="00F67C98" w:rsidP="00C34FC1">
            <w:pPr>
              <w:pStyle w:val="TAC"/>
            </w:pPr>
            <w:r w:rsidRPr="00AB7182">
              <w:t>See 3GPP TS 29.232</w:t>
            </w:r>
          </w:p>
        </w:tc>
        <w:tc>
          <w:tcPr>
            <w:tcW w:w="2407" w:type="dxa"/>
          </w:tcPr>
          <w:p w14:paraId="628B6BFC" w14:textId="77777777" w:rsidR="00F67C98" w:rsidRPr="00AB7182" w:rsidRDefault="00F67C98" w:rsidP="00C34FC1">
            <w:pPr>
              <w:pStyle w:val="TAC"/>
            </w:pPr>
            <w:r w:rsidRPr="00AB7182">
              <w:t>See 3GPP TS 29.232</w:t>
            </w:r>
          </w:p>
        </w:tc>
      </w:tr>
      <w:tr w:rsidR="00F67C98" w:rsidRPr="00AB7182" w14:paraId="604053C5" w14:textId="77777777">
        <w:trPr>
          <w:cantSplit/>
        </w:trPr>
        <w:tc>
          <w:tcPr>
            <w:tcW w:w="1744" w:type="dxa"/>
            <w:vMerge w:val="restart"/>
          </w:tcPr>
          <w:p w14:paraId="2206565B" w14:textId="77777777" w:rsidR="00F67C98" w:rsidRPr="00AB7182" w:rsidRDefault="00F67C98" w:rsidP="00C34FC1">
            <w:pPr>
              <w:pStyle w:val="TAC"/>
            </w:pPr>
            <w:r w:rsidRPr="00AB7182">
              <w:t>Codec List Event</w:t>
            </w:r>
          </w:p>
          <w:p w14:paraId="682B9DE6" w14:textId="77777777" w:rsidR="00F67C98" w:rsidRPr="00AB7182" w:rsidRDefault="00F67C98" w:rsidP="00C34FC1">
            <w:pPr>
              <w:pStyle w:val="TAC"/>
              <w:rPr>
                <w:b/>
                <w:bCs/>
              </w:rPr>
            </w:pPr>
            <w:r w:rsidRPr="00AB7182">
              <w:t>(threegtfoc / distant codec_list, (0x0031/0x0012)</w:t>
            </w:r>
          </w:p>
        </w:tc>
        <w:tc>
          <w:tcPr>
            <w:tcW w:w="1851" w:type="dxa"/>
          </w:tcPr>
          <w:p w14:paraId="6C556D46" w14:textId="77777777" w:rsidR="00F67C98" w:rsidRPr="00AB7182" w:rsidRDefault="00F67C98" w:rsidP="00C34FC1">
            <w:pPr>
              <w:pStyle w:val="TAC"/>
              <w:rPr>
                <w:b/>
                <w:bCs/>
              </w:rPr>
            </w:pPr>
            <w:r w:rsidRPr="00AB7182">
              <w:t>O</w:t>
            </w:r>
          </w:p>
        </w:tc>
        <w:tc>
          <w:tcPr>
            <w:tcW w:w="6294" w:type="dxa"/>
            <w:gridSpan w:val="4"/>
          </w:tcPr>
          <w:p w14:paraId="244E05C6"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71ECB7D9" w14:textId="77777777">
        <w:trPr>
          <w:cantSplit/>
        </w:trPr>
        <w:tc>
          <w:tcPr>
            <w:tcW w:w="1744" w:type="dxa"/>
            <w:vMerge/>
          </w:tcPr>
          <w:p w14:paraId="1EDA9A6A" w14:textId="77777777" w:rsidR="00F67C98" w:rsidRPr="00AB7182" w:rsidRDefault="00F67C98" w:rsidP="00C34FC1">
            <w:pPr>
              <w:pStyle w:val="enumlev2"/>
              <w:ind w:left="0" w:firstLine="34"/>
              <w:rPr>
                <w:b/>
                <w:bCs/>
              </w:rPr>
            </w:pPr>
          </w:p>
        </w:tc>
        <w:tc>
          <w:tcPr>
            <w:tcW w:w="1851" w:type="dxa"/>
          </w:tcPr>
          <w:p w14:paraId="436292EC" w14:textId="77777777" w:rsidR="00F67C98" w:rsidRPr="00AB7182" w:rsidRDefault="00F67C98" w:rsidP="00C34FC1">
            <w:pPr>
              <w:pStyle w:val="TAH"/>
            </w:pPr>
            <w:r w:rsidRPr="00AB7182">
              <w:t>Event</w:t>
            </w:r>
          </w:p>
          <w:p w14:paraId="37AB4D57" w14:textId="77777777" w:rsidR="00F67C98" w:rsidRPr="00AB7182" w:rsidRDefault="00F67C98" w:rsidP="00C34FC1">
            <w:pPr>
              <w:pStyle w:val="TAH"/>
            </w:pPr>
            <w:r w:rsidRPr="00AB7182">
              <w:t>Parameters</w:t>
            </w:r>
          </w:p>
        </w:tc>
        <w:tc>
          <w:tcPr>
            <w:tcW w:w="1961" w:type="dxa"/>
          </w:tcPr>
          <w:p w14:paraId="41C2C1C5" w14:textId="77777777" w:rsidR="00F67C98" w:rsidRPr="00AB7182" w:rsidRDefault="00F67C98" w:rsidP="00C34FC1">
            <w:pPr>
              <w:pStyle w:val="TAH"/>
            </w:pPr>
            <w:r w:rsidRPr="00AB7182">
              <w:t>Mandatory/</w:t>
            </w:r>
          </w:p>
          <w:p w14:paraId="67908120" w14:textId="77777777" w:rsidR="00F67C98" w:rsidRPr="00AB7182" w:rsidRDefault="00F67C98" w:rsidP="00C34FC1">
            <w:pPr>
              <w:pStyle w:val="TAH"/>
            </w:pPr>
            <w:r w:rsidRPr="00AB7182">
              <w:t>Optional</w:t>
            </w:r>
          </w:p>
        </w:tc>
        <w:tc>
          <w:tcPr>
            <w:tcW w:w="1926" w:type="dxa"/>
            <w:gridSpan w:val="2"/>
          </w:tcPr>
          <w:p w14:paraId="2DB68B4F" w14:textId="77777777" w:rsidR="00F67C98" w:rsidRPr="00AB7182" w:rsidRDefault="00F67C98" w:rsidP="00C34FC1">
            <w:pPr>
              <w:pStyle w:val="TAH"/>
            </w:pPr>
            <w:r w:rsidRPr="00AB7182">
              <w:t>Supported</w:t>
            </w:r>
          </w:p>
          <w:p w14:paraId="4F0B11A4" w14:textId="77777777" w:rsidR="00F67C98" w:rsidRPr="00AB7182" w:rsidRDefault="00F67C98" w:rsidP="00C34FC1">
            <w:pPr>
              <w:pStyle w:val="TAH"/>
            </w:pPr>
            <w:r w:rsidRPr="00AB7182">
              <w:t>Values:</w:t>
            </w:r>
          </w:p>
        </w:tc>
        <w:tc>
          <w:tcPr>
            <w:tcW w:w="2407" w:type="dxa"/>
          </w:tcPr>
          <w:p w14:paraId="76B0A667" w14:textId="77777777" w:rsidR="00F67C98" w:rsidRPr="00AB7182" w:rsidRDefault="00F67C98" w:rsidP="00C34FC1">
            <w:pPr>
              <w:pStyle w:val="TAH"/>
            </w:pPr>
            <w:r w:rsidRPr="00AB7182">
              <w:t>Provisioned Value:</w:t>
            </w:r>
          </w:p>
        </w:tc>
      </w:tr>
      <w:tr w:rsidR="00F67C98" w:rsidRPr="00AB7182" w14:paraId="4C5A21D8" w14:textId="77777777">
        <w:trPr>
          <w:cantSplit/>
        </w:trPr>
        <w:tc>
          <w:tcPr>
            <w:tcW w:w="1744" w:type="dxa"/>
            <w:vMerge/>
          </w:tcPr>
          <w:p w14:paraId="2155F88B" w14:textId="77777777" w:rsidR="00F67C98" w:rsidRPr="00AB7182" w:rsidRDefault="00F67C98" w:rsidP="00C34FC1">
            <w:pPr>
              <w:pStyle w:val="enumlev2"/>
              <w:ind w:left="0" w:firstLine="34"/>
              <w:rPr>
                <w:b/>
                <w:bCs/>
              </w:rPr>
            </w:pPr>
          </w:p>
        </w:tc>
        <w:tc>
          <w:tcPr>
            <w:tcW w:w="1851" w:type="dxa"/>
          </w:tcPr>
          <w:p w14:paraId="7A2CB7F2" w14:textId="77777777" w:rsidR="00F67C98" w:rsidRPr="00AB7182" w:rsidRDefault="00F67C98" w:rsidP="00C34FC1">
            <w:pPr>
              <w:pStyle w:val="TAC"/>
              <w:rPr>
                <w:b/>
                <w:bCs/>
              </w:rPr>
            </w:pPr>
            <w:r w:rsidRPr="00AB7182">
              <w:t>None</w:t>
            </w:r>
          </w:p>
        </w:tc>
        <w:tc>
          <w:tcPr>
            <w:tcW w:w="1961" w:type="dxa"/>
          </w:tcPr>
          <w:p w14:paraId="2099BBBF" w14:textId="77777777" w:rsidR="00F67C98" w:rsidRPr="00AB7182" w:rsidRDefault="00F67C98" w:rsidP="00C34FC1">
            <w:pPr>
              <w:pStyle w:val="TAC"/>
              <w:rPr>
                <w:b/>
                <w:bCs/>
              </w:rPr>
            </w:pPr>
          </w:p>
        </w:tc>
        <w:tc>
          <w:tcPr>
            <w:tcW w:w="1926" w:type="dxa"/>
            <w:gridSpan w:val="2"/>
          </w:tcPr>
          <w:p w14:paraId="44C4598A" w14:textId="77777777" w:rsidR="00F67C98" w:rsidRPr="00AB7182" w:rsidRDefault="00F67C98" w:rsidP="00C34FC1">
            <w:pPr>
              <w:pStyle w:val="TAC"/>
            </w:pPr>
          </w:p>
        </w:tc>
        <w:tc>
          <w:tcPr>
            <w:tcW w:w="2407" w:type="dxa"/>
          </w:tcPr>
          <w:p w14:paraId="3BABE417" w14:textId="77777777" w:rsidR="00F67C98" w:rsidRPr="00AB7182" w:rsidRDefault="00F67C98" w:rsidP="00C34FC1">
            <w:pPr>
              <w:pStyle w:val="TAC"/>
              <w:rPr>
                <w:b/>
                <w:bCs/>
              </w:rPr>
            </w:pPr>
          </w:p>
        </w:tc>
      </w:tr>
      <w:tr w:rsidR="00F67C98" w:rsidRPr="00AB7182" w14:paraId="37C75B2A" w14:textId="77777777">
        <w:trPr>
          <w:cantSplit/>
        </w:trPr>
        <w:tc>
          <w:tcPr>
            <w:tcW w:w="1744" w:type="dxa"/>
            <w:vMerge/>
          </w:tcPr>
          <w:p w14:paraId="38D12CFE" w14:textId="77777777" w:rsidR="00F67C98" w:rsidRPr="00AB7182" w:rsidRDefault="00F67C98" w:rsidP="00C34FC1">
            <w:pPr>
              <w:pStyle w:val="enumlev2"/>
              <w:ind w:left="0" w:firstLine="34"/>
              <w:rPr>
                <w:b/>
                <w:bCs/>
              </w:rPr>
            </w:pPr>
          </w:p>
        </w:tc>
        <w:tc>
          <w:tcPr>
            <w:tcW w:w="1851" w:type="dxa"/>
          </w:tcPr>
          <w:p w14:paraId="4BB7D7BA" w14:textId="77777777" w:rsidR="00F67C98" w:rsidRPr="00AB7182" w:rsidRDefault="00F67C98" w:rsidP="00C34FC1">
            <w:pPr>
              <w:pStyle w:val="TAH"/>
            </w:pPr>
            <w:r w:rsidRPr="00AB7182">
              <w:t>ObservedEvent</w:t>
            </w:r>
          </w:p>
          <w:p w14:paraId="66DBD109" w14:textId="77777777" w:rsidR="00F67C98" w:rsidRPr="00AB7182" w:rsidRDefault="00F67C98" w:rsidP="00C34FC1">
            <w:pPr>
              <w:pStyle w:val="TAH"/>
            </w:pPr>
            <w:r w:rsidRPr="00AB7182">
              <w:t>Parameters</w:t>
            </w:r>
          </w:p>
        </w:tc>
        <w:tc>
          <w:tcPr>
            <w:tcW w:w="1961" w:type="dxa"/>
          </w:tcPr>
          <w:p w14:paraId="19EF37A4" w14:textId="77777777" w:rsidR="00F67C98" w:rsidRPr="00AB7182" w:rsidRDefault="00F67C98" w:rsidP="00C34FC1">
            <w:pPr>
              <w:pStyle w:val="TAH"/>
            </w:pPr>
            <w:r w:rsidRPr="00AB7182">
              <w:t>Mandatory/</w:t>
            </w:r>
          </w:p>
          <w:p w14:paraId="09363B3D" w14:textId="77777777" w:rsidR="00F67C98" w:rsidRPr="00AB7182" w:rsidRDefault="00F67C98" w:rsidP="00C34FC1">
            <w:pPr>
              <w:pStyle w:val="TAH"/>
            </w:pPr>
            <w:r w:rsidRPr="00AB7182">
              <w:t>Optional</w:t>
            </w:r>
          </w:p>
        </w:tc>
        <w:tc>
          <w:tcPr>
            <w:tcW w:w="1926" w:type="dxa"/>
            <w:gridSpan w:val="2"/>
          </w:tcPr>
          <w:p w14:paraId="008B5088" w14:textId="77777777" w:rsidR="00F67C98" w:rsidRPr="00AB7182" w:rsidRDefault="00F67C98" w:rsidP="00C34FC1">
            <w:pPr>
              <w:pStyle w:val="TAH"/>
            </w:pPr>
            <w:r w:rsidRPr="00AB7182">
              <w:t>Supported</w:t>
            </w:r>
          </w:p>
          <w:p w14:paraId="7B9D1BD0" w14:textId="77777777" w:rsidR="00F67C98" w:rsidRPr="00AB7182" w:rsidRDefault="00F67C98" w:rsidP="00C34FC1">
            <w:pPr>
              <w:pStyle w:val="TAH"/>
            </w:pPr>
            <w:r w:rsidRPr="00AB7182">
              <w:t>Values:</w:t>
            </w:r>
          </w:p>
        </w:tc>
        <w:tc>
          <w:tcPr>
            <w:tcW w:w="2407" w:type="dxa"/>
          </w:tcPr>
          <w:p w14:paraId="5540F36C" w14:textId="77777777" w:rsidR="00F67C98" w:rsidRPr="00AB7182" w:rsidRDefault="00F67C98" w:rsidP="00C34FC1">
            <w:pPr>
              <w:pStyle w:val="TAH"/>
            </w:pPr>
            <w:r w:rsidRPr="00AB7182">
              <w:t>Provisioned Value:</w:t>
            </w:r>
          </w:p>
        </w:tc>
      </w:tr>
      <w:tr w:rsidR="00F67C98" w:rsidRPr="00AB7182" w14:paraId="7883B129" w14:textId="77777777">
        <w:trPr>
          <w:cantSplit/>
        </w:trPr>
        <w:tc>
          <w:tcPr>
            <w:tcW w:w="1744" w:type="dxa"/>
            <w:vMerge/>
          </w:tcPr>
          <w:p w14:paraId="7601276E" w14:textId="77777777" w:rsidR="00F67C98" w:rsidRPr="00AB7182" w:rsidRDefault="00F67C98" w:rsidP="00C34FC1">
            <w:pPr>
              <w:pStyle w:val="enumlev2"/>
              <w:ind w:left="0" w:firstLine="34"/>
              <w:rPr>
                <w:b/>
                <w:bCs/>
              </w:rPr>
            </w:pPr>
          </w:p>
        </w:tc>
        <w:tc>
          <w:tcPr>
            <w:tcW w:w="1851" w:type="dxa"/>
          </w:tcPr>
          <w:p w14:paraId="2552AA9D" w14:textId="77777777" w:rsidR="00F67C98" w:rsidRPr="00AB7182" w:rsidRDefault="00F67C98" w:rsidP="00C34FC1">
            <w:pPr>
              <w:pStyle w:val="TAC"/>
            </w:pPr>
            <w:r w:rsidRPr="00AB7182">
              <w:t>Distant Codec List</w:t>
            </w:r>
          </w:p>
        </w:tc>
        <w:tc>
          <w:tcPr>
            <w:tcW w:w="1961" w:type="dxa"/>
          </w:tcPr>
          <w:p w14:paraId="6F68020E" w14:textId="77777777" w:rsidR="00F67C98" w:rsidRPr="00AB7182" w:rsidRDefault="00F67C98" w:rsidP="00C34FC1">
            <w:pPr>
              <w:pStyle w:val="TAC"/>
            </w:pPr>
            <w:r w:rsidRPr="00AB7182">
              <w:t>M</w:t>
            </w:r>
          </w:p>
        </w:tc>
        <w:tc>
          <w:tcPr>
            <w:tcW w:w="1926" w:type="dxa"/>
            <w:gridSpan w:val="2"/>
          </w:tcPr>
          <w:p w14:paraId="0423B5B2" w14:textId="77777777" w:rsidR="00F67C98" w:rsidRPr="00AB7182" w:rsidRDefault="00F67C98" w:rsidP="00C34FC1">
            <w:pPr>
              <w:pStyle w:val="TAC"/>
            </w:pPr>
            <w:r w:rsidRPr="00AB7182">
              <w:t>See 3GPP TS 29.232</w:t>
            </w:r>
          </w:p>
        </w:tc>
        <w:tc>
          <w:tcPr>
            <w:tcW w:w="2407" w:type="dxa"/>
          </w:tcPr>
          <w:p w14:paraId="68FE22A3" w14:textId="77777777" w:rsidR="00F67C98" w:rsidRPr="00AB7182" w:rsidRDefault="00F67C98" w:rsidP="00C34FC1">
            <w:pPr>
              <w:pStyle w:val="TAC"/>
            </w:pPr>
            <w:r w:rsidRPr="00AB7182">
              <w:t>See 3GPP TS 29.232</w:t>
            </w:r>
          </w:p>
        </w:tc>
      </w:tr>
      <w:tr w:rsidR="00F67C98" w:rsidRPr="00AB7182" w14:paraId="2029AB78" w14:textId="77777777">
        <w:trPr>
          <w:cantSplit/>
        </w:trPr>
        <w:tc>
          <w:tcPr>
            <w:tcW w:w="1744" w:type="dxa"/>
            <w:vMerge w:val="restart"/>
          </w:tcPr>
          <w:p w14:paraId="6F306BF3" w14:textId="77777777" w:rsidR="00F67C98" w:rsidRPr="00AB7182" w:rsidRDefault="00F67C98" w:rsidP="00C34FC1">
            <w:pPr>
              <w:pStyle w:val="TAC"/>
            </w:pPr>
            <w:r w:rsidRPr="00AB7182">
              <w:t xml:space="preserve">TFO Status Event </w:t>
            </w:r>
          </w:p>
          <w:p w14:paraId="2FAA456F" w14:textId="77777777" w:rsidR="00F67C98" w:rsidRPr="00AB7182" w:rsidRDefault="00F67C98" w:rsidP="00C34FC1">
            <w:pPr>
              <w:pStyle w:val="TAC"/>
            </w:pPr>
            <w:r w:rsidRPr="00AB7182">
              <w:t>(threegtfoc /</w:t>
            </w:r>
          </w:p>
          <w:p w14:paraId="32368C6A" w14:textId="77777777" w:rsidR="00F67C98" w:rsidRPr="00AB7182" w:rsidRDefault="00F67C98" w:rsidP="00C34FC1">
            <w:pPr>
              <w:pStyle w:val="TAC"/>
              <w:rPr>
                <w:b/>
                <w:bCs/>
              </w:rPr>
            </w:pPr>
            <w:r w:rsidRPr="00AB7182">
              <w:t>TFO_status) (0x0031/0x0014)</w:t>
            </w:r>
          </w:p>
        </w:tc>
        <w:tc>
          <w:tcPr>
            <w:tcW w:w="1851" w:type="dxa"/>
          </w:tcPr>
          <w:p w14:paraId="71B59738" w14:textId="77777777" w:rsidR="00F67C98" w:rsidRPr="00AB7182" w:rsidRDefault="00F67C98" w:rsidP="00C34FC1">
            <w:pPr>
              <w:pStyle w:val="TAC"/>
              <w:rPr>
                <w:b/>
                <w:bCs/>
              </w:rPr>
            </w:pPr>
            <w:r w:rsidRPr="00AB7182">
              <w:t>O</w:t>
            </w:r>
          </w:p>
        </w:tc>
        <w:tc>
          <w:tcPr>
            <w:tcW w:w="6294" w:type="dxa"/>
            <w:gridSpan w:val="4"/>
          </w:tcPr>
          <w:p w14:paraId="5E7741F1"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7DE99FBC" w14:textId="77777777">
        <w:trPr>
          <w:cantSplit/>
        </w:trPr>
        <w:tc>
          <w:tcPr>
            <w:tcW w:w="1744" w:type="dxa"/>
            <w:vMerge/>
          </w:tcPr>
          <w:p w14:paraId="79A3EA2A" w14:textId="77777777" w:rsidR="00F67C98" w:rsidRPr="00AB7182" w:rsidRDefault="00F67C98" w:rsidP="00C34FC1">
            <w:pPr>
              <w:pStyle w:val="enumlev2"/>
              <w:ind w:left="0" w:firstLine="34"/>
              <w:rPr>
                <w:b/>
                <w:bCs/>
              </w:rPr>
            </w:pPr>
          </w:p>
        </w:tc>
        <w:tc>
          <w:tcPr>
            <w:tcW w:w="1851" w:type="dxa"/>
          </w:tcPr>
          <w:p w14:paraId="205B49B7" w14:textId="77777777" w:rsidR="00F67C98" w:rsidRPr="00AB7182" w:rsidRDefault="00F67C98" w:rsidP="00C34FC1">
            <w:pPr>
              <w:pStyle w:val="TAH"/>
            </w:pPr>
            <w:r w:rsidRPr="00AB7182">
              <w:t>Event</w:t>
            </w:r>
          </w:p>
          <w:p w14:paraId="6927C014" w14:textId="77777777" w:rsidR="00F67C98" w:rsidRPr="00AB7182" w:rsidRDefault="00F67C98" w:rsidP="00C34FC1">
            <w:pPr>
              <w:pStyle w:val="TAH"/>
            </w:pPr>
            <w:r w:rsidRPr="00AB7182">
              <w:t>Parameters</w:t>
            </w:r>
          </w:p>
        </w:tc>
        <w:tc>
          <w:tcPr>
            <w:tcW w:w="1961" w:type="dxa"/>
          </w:tcPr>
          <w:p w14:paraId="3500ADDC" w14:textId="77777777" w:rsidR="00F67C98" w:rsidRPr="00AB7182" w:rsidRDefault="00F67C98" w:rsidP="00C34FC1">
            <w:pPr>
              <w:pStyle w:val="TAH"/>
            </w:pPr>
            <w:r w:rsidRPr="00AB7182">
              <w:t>Mandatory/</w:t>
            </w:r>
          </w:p>
          <w:p w14:paraId="761AAEA7" w14:textId="77777777" w:rsidR="00F67C98" w:rsidRPr="00AB7182" w:rsidRDefault="00F67C98" w:rsidP="00C34FC1">
            <w:pPr>
              <w:pStyle w:val="TAH"/>
            </w:pPr>
            <w:r w:rsidRPr="00AB7182">
              <w:t>Optional</w:t>
            </w:r>
          </w:p>
        </w:tc>
        <w:tc>
          <w:tcPr>
            <w:tcW w:w="1926" w:type="dxa"/>
            <w:gridSpan w:val="2"/>
          </w:tcPr>
          <w:p w14:paraId="78AB45C9" w14:textId="77777777" w:rsidR="00F67C98" w:rsidRPr="00AB7182" w:rsidRDefault="00F67C98" w:rsidP="00C34FC1">
            <w:pPr>
              <w:pStyle w:val="TAH"/>
            </w:pPr>
            <w:r w:rsidRPr="00AB7182">
              <w:t>Supported</w:t>
            </w:r>
          </w:p>
          <w:p w14:paraId="5DA11971" w14:textId="77777777" w:rsidR="00F67C98" w:rsidRPr="00AB7182" w:rsidRDefault="00F67C98" w:rsidP="00C34FC1">
            <w:pPr>
              <w:pStyle w:val="TAH"/>
            </w:pPr>
            <w:r w:rsidRPr="00AB7182">
              <w:t>Values:</w:t>
            </w:r>
          </w:p>
        </w:tc>
        <w:tc>
          <w:tcPr>
            <w:tcW w:w="2407" w:type="dxa"/>
          </w:tcPr>
          <w:p w14:paraId="0859F3C6" w14:textId="77777777" w:rsidR="00F67C98" w:rsidRPr="00AB7182" w:rsidRDefault="00F67C98" w:rsidP="00C34FC1">
            <w:pPr>
              <w:pStyle w:val="TAH"/>
            </w:pPr>
            <w:r w:rsidRPr="00AB7182">
              <w:t>Provisioned Value:</w:t>
            </w:r>
          </w:p>
        </w:tc>
      </w:tr>
      <w:tr w:rsidR="00F67C98" w:rsidRPr="00AB7182" w14:paraId="5F4AD206" w14:textId="77777777">
        <w:trPr>
          <w:cantSplit/>
        </w:trPr>
        <w:tc>
          <w:tcPr>
            <w:tcW w:w="1744" w:type="dxa"/>
            <w:vMerge/>
          </w:tcPr>
          <w:p w14:paraId="06A1E0F8" w14:textId="77777777" w:rsidR="00F67C98" w:rsidRPr="00AB7182" w:rsidRDefault="00F67C98" w:rsidP="00C34FC1">
            <w:pPr>
              <w:pStyle w:val="enumlev2"/>
              <w:ind w:left="0" w:firstLine="34"/>
              <w:rPr>
                <w:b/>
                <w:bCs/>
              </w:rPr>
            </w:pPr>
          </w:p>
        </w:tc>
        <w:tc>
          <w:tcPr>
            <w:tcW w:w="1851" w:type="dxa"/>
          </w:tcPr>
          <w:p w14:paraId="0B402C57" w14:textId="77777777" w:rsidR="00F67C98" w:rsidRPr="00AB7182" w:rsidRDefault="00F67C98" w:rsidP="00C34FC1">
            <w:pPr>
              <w:pStyle w:val="TAC"/>
            </w:pPr>
            <w:r w:rsidRPr="00AB7182">
              <w:t>None</w:t>
            </w:r>
          </w:p>
        </w:tc>
        <w:tc>
          <w:tcPr>
            <w:tcW w:w="1961" w:type="dxa"/>
          </w:tcPr>
          <w:p w14:paraId="37F1B975" w14:textId="77777777" w:rsidR="00F67C98" w:rsidRPr="00AB7182" w:rsidRDefault="00F67C98" w:rsidP="00C34FC1">
            <w:pPr>
              <w:pStyle w:val="TAC"/>
              <w:rPr>
                <w:b/>
                <w:bCs/>
              </w:rPr>
            </w:pPr>
          </w:p>
        </w:tc>
        <w:tc>
          <w:tcPr>
            <w:tcW w:w="1926" w:type="dxa"/>
            <w:gridSpan w:val="2"/>
          </w:tcPr>
          <w:p w14:paraId="4F648BA7" w14:textId="77777777" w:rsidR="00F67C98" w:rsidRPr="00AB7182" w:rsidRDefault="00F67C98" w:rsidP="00C34FC1">
            <w:pPr>
              <w:pStyle w:val="TAC"/>
            </w:pPr>
          </w:p>
        </w:tc>
        <w:tc>
          <w:tcPr>
            <w:tcW w:w="2407" w:type="dxa"/>
          </w:tcPr>
          <w:p w14:paraId="5F4E70D0" w14:textId="77777777" w:rsidR="00F67C98" w:rsidRPr="00AB7182" w:rsidRDefault="00F67C98" w:rsidP="00C34FC1">
            <w:pPr>
              <w:pStyle w:val="TAC"/>
            </w:pPr>
          </w:p>
        </w:tc>
      </w:tr>
      <w:tr w:rsidR="00F67C98" w:rsidRPr="00AB7182" w14:paraId="493C979E" w14:textId="77777777">
        <w:trPr>
          <w:cantSplit/>
        </w:trPr>
        <w:tc>
          <w:tcPr>
            <w:tcW w:w="1744" w:type="dxa"/>
            <w:vMerge/>
          </w:tcPr>
          <w:p w14:paraId="546810B0" w14:textId="77777777" w:rsidR="00F67C98" w:rsidRPr="00AB7182" w:rsidRDefault="00F67C98" w:rsidP="00C34FC1">
            <w:pPr>
              <w:pStyle w:val="enumlev2"/>
              <w:ind w:left="0" w:firstLine="34"/>
              <w:rPr>
                <w:b/>
                <w:bCs/>
              </w:rPr>
            </w:pPr>
          </w:p>
        </w:tc>
        <w:tc>
          <w:tcPr>
            <w:tcW w:w="1851" w:type="dxa"/>
          </w:tcPr>
          <w:p w14:paraId="375507FB" w14:textId="77777777" w:rsidR="00F67C98" w:rsidRPr="00AB7182" w:rsidRDefault="00F67C98" w:rsidP="00C34FC1">
            <w:pPr>
              <w:pStyle w:val="TAH"/>
            </w:pPr>
            <w:r w:rsidRPr="00AB7182">
              <w:t>ObservedEvent</w:t>
            </w:r>
          </w:p>
          <w:p w14:paraId="541FEC11" w14:textId="77777777" w:rsidR="00F67C98" w:rsidRPr="00AB7182" w:rsidRDefault="00F67C98" w:rsidP="00C34FC1">
            <w:pPr>
              <w:pStyle w:val="TAH"/>
            </w:pPr>
            <w:r w:rsidRPr="00AB7182">
              <w:t>Parameters</w:t>
            </w:r>
          </w:p>
        </w:tc>
        <w:tc>
          <w:tcPr>
            <w:tcW w:w="1961" w:type="dxa"/>
          </w:tcPr>
          <w:p w14:paraId="67B037BE" w14:textId="77777777" w:rsidR="00F67C98" w:rsidRPr="00AB7182" w:rsidRDefault="00F67C98" w:rsidP="00C34FC1">
            <w:pPr>
              <w:pStyle w:val="TAH"/>
            </w:pPr>
            <w:r w:rsidRPr="00AB7182">
              <w:t>Mandatory/</w:t>
            </w:r>
          </w:p>
          <w:p w14:paraId="6E575F9E" w14:textId="77777777" w:rsidR="00F67C98" w:rsidRPr="00AB7182" w:rsidRDefault="00F67C98" w:rsidP="00C34FC1">
            <w:pPr>
              <w:pStyle w:val="TAH"/>
            </w:pPr>
            <w:r w:rsidRPr="00AB7182">
              <w:t>Optional</w:t>
            </w:r>
          </w:p>
        </w:tc>
        <w:tc>
          <w:tcPr>
            <w:tcW w:w="1926" w:type="dxa"/>
            <w:gridSpan w:val="2"/>
          </w:tcPr>
          <w:p w14:paraId="28FC2A4F" w14:textId="77777777" w:rsidR="00F67C98" w:rsidRPr="00AB7182" w:rsidRDefault="00F67C98" w:rsidP="00C34FC1">
            <w:pPr>
              <w:pStyle w:val="TAH"/>
            </w:pPr>
            <w:r w:rsidRPr="00AB7182">
              <w:t>Supported</w:t>
            </w:r>
          </w:p>
          <w:p w14:paraId="6CEFE08E" w14:textId="77777777" w:rsidR="00F67C98" w:rsidRPr="00AB7182" w:rsidRDefault="00F67C98" w:rsidP="00C34FC1">
            <w:pPr>
              <w:pStyle w:val="TAH"/>
            </w:pPr>
            <w:r w:rsidRPr="00AB7182">
              <w:t>Values:</w:t>
            </w:r>
          </w:p>
        </w:tc>
        <w:tc>
          <w:tcPr>
            <w:tcW w:w="2407" w:type="dxa"/>
          </w:tcPr>
          <w:p w14:paraId="498688D8" w14:textId="77777777" w:rsidR="00F67C98" w:rsidRPr="00AB7182" w:rsidRDefault="00F67C98" w:rsidP="00C34FC1">
            <w:pPr>
              <w:pStyle w:val="TAH"/>
            </w:pPr>
            <w:r w:rsidRPr="00AB7182">
              <w:t>Provisioned Value:</w:t>
            </w:r>
          </w:p>
        </w:tc>
      </w:tr>
      <w:tr w:rsidR="00F67C98" w:rsidRPr="00AB7182" w14:paraId="0CA5ADEB" w14:textId="77777777">
        <w:trPr>
          <w:cantSplit/>
        </w:trPr>
        <w:tc>
          <w:tcPr>
            <w:tcW w:w="1744" w:type="dxa"/>
            <w:vMerge/>
          </w:tcPr>
          <w:p w14:paraId="34915760" w14:textId="77777777" w:rsidR="00F67C98" w:rsidRPr="00AB7182" w:rsidRDefault="00F67C98" w:rsidP="00C34FC1">
            <w:pPr>
              <w:pStyle w:val="enumlev2"/>
              <w:ind w:left="0" w:firstLine="34"/>
              <w:rPr>
                <w:b/>
                <w:bCs/>
              </w:rPr>
            </w:pPr>
          </w:p>
        </w:tc>
        <w:tc>
          <w:tcPr>
            <w:tcW w:w="1851" w:type="dxa"/>
          </w:tcPr>
          <w:p w14:paraId="46D1C296" w14:textId="77777777" w:rsidR="00F67C98" w:rsidRPr="00AB7182" w:rsidRDefault="00F67C98" w:rsidP="00C34FC1">
            <w:pPr>
              <w:pStyle w:val="TAC"/>
              <w:rPr>
                <w:b/>
                <w:bCs/>
              </w:rPr>
            </w:pPr>
            <w:r w:rsidRPr="00AB7182">
              <w:t>TFO Status</w:t>
            </w:r>
          </w:p>
        </w:tc>
        <w:tc>
          <w:tcPr>
            <w:tcW w:w="1961" w:type="dxa"/>
          </w:tcPr>
          <w:p w14:paraId="7822BD9E" w14:textId="77777777" w:rsidR="00F67C98" w:rsidRPr="00AB7182" w:rsidRDefault="00F67C98" w:rsidP="00C34FC1">
            <w:pPr>
              <w:pStyle w:val="TAC"/>
              <w:rPr>
                <w:b/>
                <w:bCs/>
              </w:rPr>
            </w:pPr>
            <w:r w:rsidRPr="00AB7182">
              <w:t>M</w:t>
            </w:r>
          </w:p>
        </w:tc>
        <w:tc>
          <w:tcPr>
            <w:tcW w:w="1926" w:type="dxa"/>
            <w:gridSpan w:val="2"/>
          </w:tcPr>
          <w:p w14:paraId="67D16163" w14:textId="77777777" w:rsidR="00F67C98" w:rsidRPr="00AB7182" w:rsidRDefault="00F67C98" w:rsidP="00C34FC1">
            <w:pPr>
              <w:pStyle w:val="TAC"/>
            </w:pPr>
            <w:r w:rsidRPr="00AB7182">
              <w:t>See 3GPP TS 29.232</w:t>
            </w:r>
          </w:p>
        </w:tc>
        <w:tc>
          <w:tcPr>
            <w:tcW w:w="2407" w:type="dxa"/>
          </w:tcPr>
          <w:p w14:paraId="66921111" w14:textId="77777777" w:rsidR="00F67C98" w:rsidRPr="00AB7182" w:rsidRDefault="00F67C98" w:rsidP="00C34FC1">
            <w:pPr>
              <w:pStyle w:val="TAC"/>
            </w:pPr>
            <w:r w:rsidRPr="00AB7182">
              <w:t>See 3GPP TS 29.232</w:t>
            </w:r>
          </w:p>
        </w:tc>
      </w:tr>
      <w:tr w:rsidR="00F67C98" w:rsidRPr="00AB7182" w14:paraId="1AA4DAD5" w14:textId="77777777">
        <w:trPr>
          <w:cantSplit/>
        </w:trPr>
        <w:tc>
          <w:tcPr>
            <w:tcW w:w="1744" w:type="dxa"/>
          </w:tcPr>
          <w:p w14:paraId="4B0DC3B2" w14:textId="77777777" w:rsidR="00F67C98" w:rsidRPr="00AB7182" w:rsidRDefault="00F67C98" w:rsidP="00C34FC1">
            <w:pPr>
              <w:pStyle w:val="TAH"/>
            </w:pPr>
            <w:r w:rsidRPr="00AB7182">
              <w:t>Statistics</w:t>
            </w:r>
          </w:p>
        </w:tc>
        <w:tc>
          <w:tcPr>
            <w:tcW w:w="1851" w:type="dxa"/>
          </w:tcPr>
          <w:p w14:paraId="6A196DC3" w14:textId="77777777" w:rsidR="00F67C98" w:rsidRPr="00AB7182" w:rsidRDefault="00F67C98" w:rsidP="00C34FC1">
            <w:pPr>
              <w:pStyle w:val="TAH"/>
            </w:pPr>
            <w:r w:rsidRPr="00AB7182">
              <w:t>Mandatory/</w:t>
            </w:r>
          </w:p>
          <w:p w14:paraId="6C94B378" w14:textId="77777777" w:rsidR="00F67C98" w:rsidRPr="00AB7182" w:rsidRDefault="00F67C98" w:rsidP="00C34FC1">
            <w:pPr>
              <w:pStyle w:val="TAH"/>
            </w:pPr>
            <w:r w:rsidRPr="00AB7182">
              <w:t>Optional</w:t>
            </w:r>
          </w:p>
        </w:tc>
        <w:tc>
          <w:tcPr>
            <w:tcW w:w="2861" w:type="dxa"/>
            <w:gridSpan w:val="2"/>
          </w:tcPr>
          <w:p w14:paraId="1FB5F66F" w14:textId="77777777" w:rsidR="00F67C98" w:rsidRPr="00AB7182" w:rsidRDefault="00F67C98" w:rsidP="00C34FC1">
            <w:pPr>
              <w:pStyle w:val="TAH"/>
            </w:pPr>
            <w:r w:rsidRPr="00AB7182">
              <w:t>Used in command:</w:t>
            </w:r>
          </w:p>
        </w:tc>
        <w:tc>
          <w:tcPr>
            <w:tcW w:w="3433" w:type="dxa"/>
            <w:gridSpan w:val="2"/>
          </w:tcPr>
          <w:p w14:paraId="22BBD346" w14:textId="77777777" w:rsidR="00F67C98" w:rsidRPr="00AB7182" w:rsidRDefault="00F67C98" w:rsidP="00C34FC1">
            <w:pPr>
              <w:pStyle w:val="TAH"/>
            </w:pPr>
            <w:r w:rsidRPr="00AB7182">
              <w:t>Supported Values:</w:t>
            </w:r>
          </w:p>
        </w:tc>
      </w:tr>
      <w:tr w:rsidR="00F67C98" w:rsidRPr="00AB7182" w14:paraId="45CA6849" w14:textId="77777777">
        <w:trPr>
          <w:cantSplit/>
        </w:trPr>
        <w:tc>
          <w:tcPr>
            <w:tcW w:w="1744" w:type="dxa"/>
          </w:tcPr>
          <w:p w14:paraId="416BCBE9" w14:textId="77777777" w:rsidR="00F67C98" w:rsidRPr="00AB7182" w:rsidRDefault="00F67C98" w:rsidP="00C34FC1">
            <w:pPr>
              <w:pStyle w:val="TAC"/>
            </w:pPr>
            <w:r w:rsidRPr="00AB7182">
              <w:t>None</w:t>
            </w:r>
          </w:p>
        </w:tc>
        <w:tc>
          <w:tcPr>
            <w:tcW w:w="1851" w:type="dxa"/>
          </w:tcPr>
          <w:p w14:paraId="5F7A7BC4" w14:textId="77777777" w:rsidR="00F67C98" w:rsidRPr="00AB7182" w:rsidRDefault="00F67C98" w:rsidP="00C34FC1">
            <w:pPr>
              <w:pStyle w:val="TAC"/>
            </w:pPr>
          </w:p>
        </w:tc>
        <w:tc>
          <w:tcPr>
            <w:tcW w:w="2861" w:type="dxa"/>
            <w:gridSpan w:val="2"/>
          </w:tcPr>
          <w:p w14:paraId="78EAEB09" w14:textId="77777777" w:rsidR="00F67C98" w:rsidRPr="00AB7182" w:rsidRDefault="00F67C98" w:rsidP="00C34FC1">
            <w:pPr>
              <w:pStyle w:val="TAC"/>
            </w:pPr>
          </w:p>
        </w:tc>
        <w:tc>
          <w:tcPr>
            <w:tcW w:w="3433" w:type="dxa"/>
            <w:gridSpan w:val="2"/>
          </w:tcPr>
          <w:p w14:paraId="6747BA7E" w14:textId="77777777" w:rsidR="00F67C98" w:rsidRPr="00AB7182" w:rsidRDefault="00F67C98" w:rsidP="00C34FC1">
            <w:pPr>
              <w:pStyle w:val="TAC"/>
            </w:pPr>
          </w:p>
        </w:tc>
      </w:tr>
      <w:tr w:rsidR="00F67C98" w:rsidRPr="00AB7182" w14:paraId="2A49EFDB" w14:textId="77777777">
        <w:trPr>
          <w:cantSplit/>
        </w:trPr>
        <w:tc>
          <w:tcPr>
            <w:tcW w:w="1744" w:type="dxa"/>
          </w:tcPr>
          <w:p w14:paraId="010FA3AC" w14:textId="77777777" w:rsidR="00F67C98" w:rsidRPr="00AB7182" w:rsidRDefault="00F67C98" w:rsidP="00C34FC1">
            <w:pPr>
              <w:pStyle w:val="TAH"/>
            </w:pPr>
            <w:r w:rsidRPr="00AB7182">
              <w:t>Error Codes</w:t>
            </w:r>
          </w:p>
        </w:tc>
        <w:tc>
          <w:tcPr>
            <w:tcW w:w="8145" w:type="dxa"/>
            <w:gridSpan w:val="5"/>
          </w:tcPr>
          <w:p w14:paraId="5006A738" w14:textId="77777777" w:rsidR="00F67C98" w:rsidRPr="00AB7182" w:rsidRDefault="00F67C98" w:rsidP="00C34FC1">
            <w:pPr>
              <w:pStyle w:val="TAH"/>
            </w:pPr>
            <w:r w:rsidRPr="00AB7182">
              <w:t>Mandatory/ Optional</w:t>
            </w:r>
          </w:p>
        </w:tc>
      </w:tr>
      <w:tr w:rsidR="00F67C98" w:rsidRPr="00AB7182" w14:paraId="5B25ACE9" w14:textId="77777777">
        <w:trPr>
          <w:cantSplit/>
        </w:trPr>
        <w:tc>
          <w:tcPr>
            <w:tcW w:w="1744" w:type="dxa"/>
          </w:tcPr>
          <w:p w14:paraId="718361B3" w14:textId="77777777" w:rsidR="00F67C98" w:rsidRPr="00AB7182" w:rsidRDefault="00F67C98" w:rsidP="00C34FC1">
            <w:pPr>
              <w:pStyle w:val="TAC"/>
            </w:pPr>
          </w:p>
        </w:tc>
        <w:tc>
          <w:tcPr>
            <w:tcW w:w="8145" w:type="dxa"/>
            <w:gridSpan w:val="5"/>
          </w:tcPr>
          <w:p w14:paraId="5847F242" w14:textId="77777777" w:rsidR="00F67C98" w:rsidRPr="00AB7182" w:rsidRDefault="00F67C98" w:rsidP="00C34FC1">
            <w:pPr>
              <w:pStyle w:val="TAC"/>
            </w:pPr>
          </w:p>
        </w:tc>
      </w:tr>
    </w:tbl>
    <w:p w14:paraId="4F6745CE" w14:textId="77777777" w:rsidR="00743CEC" w:rsidRPr="00AB7182" w:rsidRDefault="00743CEC" w:rsidP="00743CEC"/>
    <w:p w14:paraId="47EDBD89" w14:textId="77777777" w:rsidR="00743CEC" w:rsidRPr="00AB7182" w:rsidRDefault="00743CEC" w:rsidP="006460F5">
      <w:pPr>
        <w:pStyle w:val="Heading2"/>
      </w:pPr>
      <w:bookmarkStart w:id="156" w:name="_Toc177668504"/>
      <w:r w:rsidRPr="00AB7182">
        <w:lastRenderedPageBreak/>
        <w:t>A.14.22</w:t>
      </w:r>
      <w:r w:rsidR="00E84531" w:rsidRPr="00AB7182">
        <w:tab/>
      </w:r>
      <w:r w:rsidRPr="00AB7182">
        <w:t>Media Gateway Overload Control Package</w:t>
      </w:r>
      <w:bookmarkEnd w:id="156"/>
    </w:p>
    <w:p w14:paraId="068D1879" w14:textId="77777777" w:rsidR="00743CEC" w:rsidRPr="00AB7182" w:rsidRDefault="00743CEC" w:rsidP="00743CEC">
      <w:pPr>
        <w:pStyle w:val="TH"/>
      </w:pPr>
      <w:r w:rsidRPr="00AB7182">
        <w:t>Table A.14.</w:t>
      </w:r>
      <w:r w:rsidR="00280FBB" w:rsidRPr="00AB7182">
        <w:t>22</w:t>
      </w:r>
      <w:r w:rsidR="009903F8" w:rsidRPr="00AB7182">
        <w:t>/1</w:t>
      </w:r>
      <w:r w:rsidRPr="00AB7182">
        <w:t>: Media Gateway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3DB4E76" w14:textId="77777777">
        <w:trPr>
          <w:cantSplit/>
        </w:trPr>
        <w:tc>
          <w:tcPr>
            <w:tcW w:w="1744" w:type="dxa"/>
          </w:tcPr>
          <w:p w14:paraId="6DF09C6A" w14:textId="77777777" w:rsidR="00743CEC" w:rsidRPr="00AB7182" w:rsidRDefault="00743CEC" w:rsidP="00F15523">
            <w:pPr>
              <w:pStyle w:val="TAH"/>
            </w:pPr>
            <w:r w:rsidRPr="00AB7182">
              <w:t xml:space="preserve">Properties </w:t>
            </w:r>
          </w:p>
        </w:tc>
        <w:tc>
          <w:tcPr>
            <w:tcW w:w="1851" w:type="dxa"/>
          </w:tcPr>
          <w:p w14:paraId="42AD9322" w14:textId="77777777" w:rsidR="00743CEC" w:rsidRPr="00AB7182" w:rsidRDefault="00743CEC" w:rsidP="00F15523">
            <w:pPr>
              <w:pStyle w:val="TAH"/>
            </w:pPr>
            <w:r w:rsidRPr="00AB7182">
              <w:t>Mandatory/</w:t>
            </w:r>
            <w:r w:rsidRPr="00AB7182">
              <w:br/>
              <w:t>Optional</w:t>
            </w:r>
          </w:p>
        </w:tc>
        <w:tc>
          <w:tcPr>
            <w:tcW w:w="1961" w:type="dxa"/>
          </w:tcPr>
          <w:p w14:paraId="17F24650" w14:textId="77777777" w:rsidR="00743CEC" w:rsidRPr="00AB7182" w:rsidRDefault="00743CEC" w:rsidP="00F15523">
            <w:pPr>
              <w:pStyle w:val="TAH"/>
            </w:pPr>
            <w:r w:rsidRPr="00AB7182">
              <w:t>Used in command:</w:t>
            </w:r>
          </w:p>
        </w:tc>
        <w:tc>
          <w:tcPr>
            <w:tcW w:w="1926" w:type="dxa"/>
            <w:gridSpan w:val="2"/>
          </w:tcPr>
          <w:p w14:paraId="44801F10" w14:textId="77777777" w:rsidR="00743CEC" w:rsidRPr="00AB7182" w:rsidRDefault="00743CEC" w:rsidP="00F15523">
            <w:pPr>
              <w:pStyle w:val="TAH"/>
            </w:pPr>
            <w:r w:rsidRPr="00AB7182">
              <w:t>Supported Values:</w:t>
            </w:r>
          </w:p>
        </w:tc>
        <w:tc>
          <w:tcPr>
            <w:tcW w:w="2407" w:type="dxa"/>
          </w:tcPr>
          <w:p w14:paraId="023484E7" w14:textId="77777777" w:rsidR="00743CEC" w:rsidRPr="00AB7182" w:rsidRDefault="00743CEC" w:rsidP="00F15523">
            <w:pPr>
              <w:pStyle w:val="TAH"/>
            </w:pPr>
            <w:r w:rsidRPr="00AB7182">
              <w:t>Provisioned Value:</w:t>
            </w:r>
          </w:p>
        </w:tc>
      </w:tr>
      <w:tr w:rsidR="00743CEC" w:rsidRPr="00AB7182" w14:paraId="11154849" w14:textId="77777777">
        <w:trPr>
          <w:cantSplit/>
        </w:trPr>
        <w:tc>
          <w:tcPr>
            <w:tcW w:w="1744" w:type="dxa"/>
          </w:tcPr>
          <w:p w14:paraId="7F5DD5B7" w14:textId="77777777" w:rsidR="00743CEC" w:rsidRPr="00AB7182" w:rsidRDefault="00743CEC" w:rsidP="00F15523">
            <w:pPr>
              <w:pStyle w:val="TAC"/>
            </w:pPr>
            <w:r w:rsidRPr="00AB7182">
              <w:t>None</w:t>
            </w:r>
          </w:p>
        </w:tc>
        <w:tc>
          <w:tcPr>
            <w:tcW w:w="1851" w:type="dxa"/>
          </w:tcPr>
          <w:p w14:paraId="4DDCBDF3" w14:textId="77777777" w:rsidR="00743CEC" w:rsidRPr="00AB7182" w:rsidRDefault="00743CEC" w:rsidP="00F15523">
            <w:pPr>
              <w:pStyle w:val="TAC"/>
            </w:pPr>
            <w:r w:rsidRPr="00AB7182">
              <w:sym w:font="Symbol" w:char="F02D"/>
            </w:r>
          </w:p>
        </w:tc>
        <w:tc>
          <w:tcPr>
            <w:tcW w:w="1961" w:type="dxa"/>
          </w:tcPr>
          <w:p w14:paraId="286FDF7B" w14:textId="77777777" w:rsidR="00743CEC" w:rsidRPr="00AB7182" w:rsidRDefault="00743CEC" w:rsidP="00F15523">
            <w:pPr>
              <w:pStyle w:val="TAC"/>
            </w:pPr>
            <w:r w:rsidRPr="00AB7182">
              <w:sym w:font="Symbol" w:char="F02D"/>
            </w:r>
          </w:p>
        </w:tc>
        <w:tc>
          <w:tcPr>
            <w:tcW w:w="1926" w:type="dxa"/>
            <w:gridSpan w:val="2"/>
          </w:tcPr>
          <w:p w14:paraId="66DD411B" w14:textId="77777777" w:rsidR="00743CEC" w:rsidRPr="00AB7182" w:rsidRDefault="00743CEC" w:rsidP="00F15523">
            <w:pPr>
              <w:pStyle w:val="TAC"/>
            </w:pPr>
            <w:r w:rsidRPr="00AB7182">
              <w:sym w:font="Symbol" w:char="F02D"/>
            </w:r>
          </w:p>
        </w:tc>
        <w:tc>
          <w:tcPr>
            <w:tcW w:w="2407" w:type="dxa"/>
          </w:tcPr>
          <w:p w14:paraId="51179754" w14:textId="77777777" w:rsidR="00743CEC" w:rsidRPr="00AB7182" w:rsidRDefault="00743CEC" w:rsidP="00F15523">
            <w:pPr>
              <w:pStyle w:val="TAC"/>
            </w:pPr>
            <w:r w:rsidRPr="00AB7182">
              <w:sym w:font="Symbol" w:char="F02D"/>
            </w:r>
          </w:p>
        </w:tc>
      </w:tr>
      <w:tr w:rsidR="00743CEC" w:rsidRPr="00AB7182" w14:paraId="0BE2D517" w14:textId="77777777">
        <w:trPr>
          <w:cantSplit/>
        </w:trPr>
        <w:tc>
          <w:tcPr>
            <w:tcW w:w="1744" w:type="dxa"/>
          </w:tcPr>
          <w:p w14:paraId="7882D908" w14:textId="77777777" w:rsidR="00743CEC" w:rsidRPr="00AB7182" w:rsidRDefault="00743CEC" w:rsidP="00F15523">
            <w:pPr>
              <w:pStyle w:val="TAH"/>
            </w:pPr>
            <w:r w:rsidRPr="00AB7182">
              <w:t xml:space="preserve">Signals </w:t>
            </w:r>
          </w:p>
        </w:tc>
        <w:tc>
          <w:tcPr>
            <w:tcW w:w="1851" w:type="dxa"/>
          </w:tcPr>
          <w:p w14:paraId="4ECCF0CE" w14:textId="77777777" w:rsidR="00743CEC" w:rsidRPr="00AB7182" w:rsidRDefault="00743CEC" w:rsidP="00F15523">
            <w:pPr>
              <w:pStyle w:val="TAH"/>
            </w:pPr>
            <w:r w:rsidRPr="00AB7182">
              <w:t>Mandatory/</w:t>
            </w:r>
            <w:r w:rsidRPr="00AB7182">
              <w:br/>
              <w:t>Optional</w:t>
            </w:r>
          </w:p>
        </w:tc>
        <w:tc>
          <w:tcPr>
            <w:tcW w:w="3887" w:type="dxa"/>
            <w:gridSpan w:val="3"/>
          </w:tcPr>
          <w:p w14:paraId="273EF411" w14:textId="77777777" w:rsidR="00743CEC" w:rsidRPr="00AB7182" w:rsidRDefault="00743CEC" w:rsidP="00F15523">
            <w:pPr>
              <w:pStyle w:val="TAH"/>
            </w:pPr>
            <w:r w:rsidRPr="00AB7182">
              <w:t>Used in command:</w:t>
            </w:r>
          </w:p>
        </w:tc>
        <w:tc>
          <w:tcPr>
            <w:tcW w:w="2407" w:type="dxa"/>
          </w:tcPr>
          <w:p w14:paraId="3525F2DD" w14:textId="77777777" w:rsidR="00743CEC" w:rsidRPr="00AB7182" w:rsidRDefault="00743CEC" w:rsidP="00F15523">
            <w:pPr>
              <w:pStyle w:val="TAH"/>
            </w:pPr>
            <w:r w:rsidRPr="00AB7182">
              <w:t>Duration Provisioned Value:</w:t>
            </w:r>
          </w:p>
        </w:tc>
      </w:tr>
      <w:tr w:rsidR="00743CEC" w:rsidRPr="00AB7182" w14:paraId="18B552FD" w14:textId="77777777">
        <w:trPr>
          <w:cantSplit/>
        </w:trPr>
        <w:tc>
          <w:tcPr>
            <w:tcW w:w="1744" w:type="dxa"/>
            <w:vMerge w:val="restart"/>
          </w:tcPr>
          <w:p w14:paraId="18158DCD" w14:textId="77777777" w:rsidR="00743CEC" w:rsidRPr="00AB7182" w:rsidRDefault="00743CEC" w:rsidP="00F15523">
            <w:pPr>
              <w:pStyle w:val="TAC"/>
              <w:rPr>
                <w:b/>
                <w:bCs/>
              </w:rPr>
            </w:pPr>
            <w:r w:rsidRPr="00AB7182">
              <w:t>None</w:t>
            </w:r>
          </w:p>
        </w:tc>
        <w:tc>
          <w:tcPr>
            <w:tcW w:w="1851" w:type="dxa"/>
          </w:tcPr>
          <w:p w14:paraId="0DEDBF07" w14:textId="77777777" w:rsidR="00743CEC" w:rsidRPr="00AB7182" w:rsidRDefault="00743CEC" w:rsidP="00F15523">
            <w:pPr>
              <w:pStyle w:val="TAC"/>
              <w:rPr>
                <w:b/>
                <w:bCs/>
              </w:rPr>
            </w:pPr>
            <w:r w:rsidRPr="00AB7182">
              <w:sym w:font="Symbol" w:char="F02D"/>
            </w:r>
          </w:p>
        </w:tc>
        <w:tc>
          <w:tcPr>
            <w:tcW w:w="3887" w:type="dxa"/>
            <w:gridSpan w:val="3"/>
          </w:tcPr>
          <w:p w14:paraId="74C622F1" w14:textId="77777777" w:rsidR="00743CEC" w:rsidRPr="00AB7182" w:rsidRDefault="00743CEC" w:rsidP="00F15523">
            <w:pPr>
              <w:pStyle w:val="TAC"/>
              <w:rPr>
                <w:b/>
                <w:bCs/>
              </w:rPr>
            </w:pPr>
            <w:r w:rsidRPr="00AB7182">
              <w:sym w:font="Symbol" w:char="F02D"/>
            </w:r>
          </w:p>
        </w:tc>
        <w:tc>
          <w:tcPr>
            <w:tcW w:w="2407" w:type="dxa"/>
          </w:tcPr>
          <w:p w14:paraId="7037689D" w14:textId="77777777" w:rsidR="00743CEC" w:rsidRPr="00AB7182" w:rsidRDefault="00743CEC" w:rsidP="00F15523">
            <w:pPr>
              <w:pStyle w:val="TAC"/>
              <w:rPr>
                <w:b/>
                <w:bCs/>
              </w:rPr>
            </w:pPr>
            <w:r w:rsidRPr="00AB7182">
              <w:sym w:font="Symbol" w:char="F02D"/>
            </w:r>
          </w:p>
        </w:tc>
      </w:tr>
      <w:tr w:rsidR="00743CEC" w:rsidRPr="00AB7182" w14:paraId="6D5489B8" w14:textId="77777777">
        <w:trPr>
          <w:cantSplit/>
        </w:trPr>
        <w:tc>
          <w:tcPr>
            <w:tcW w:w="1744" w:type="dxa"/>
            <w:vMerge/>
          </w:tcPr>
          <w:p w14:paraId="7F3D6270" w14:textId="77777777" w:rsidR="00743CEC" w:rsidRPr="00AB7182" w:rsidRDefault="00743CEC" w:rsidP="00F15523">
            <w:pPr>
              <w:pStyle w:val="enumlev2"/>
              <w:ind w:left="0" w:firstLine="34"/>
              <w:rPr>
                <w:b/>
                <w:bCs/>
              </w:rPr>
            </w:pPr>
          </w:p>
        </w:tc>
        <w:tc>
          <w:tcPr>
            <w:tcW w:w="1851" w:type="dxa"/>
          </w:tcPr>
          <w:p w14:paraId="70F65B2B" w14:textId="77777777" w:rsidR="00743CEC" w:rsidRPr="00AB7182" w:rsidRDefault="00743CEC" w:rsidP="00F15523">
            <w:pPr>
              <w:pStyle w:val="TAH"/>
            </w:pPr>
            <w:r w:rsidRPr="00AB7182">
              <w:t>Signal Parameters</w:t>
            </w:r>
          </w:p>
        </w:tc>
        <w:tc>
          <w:tcPr>
            <w:tcW w:w="1961" w:type="dxa"/>
          </w:tcPr>
          <w:p w14:paraId="361483D2" w14:textId="77777777" w:rsidR="00743CEC" w:rsidRPr="00AB7182" w:rsidRDefault="00743CEC" w:rsidP="00F15523">
            <w:pPr>
              <w:pStyle w:val="TAH"/>
            </w:pPr>
            <w:r w:rsidRPr="00AB7182">
              <w:t>Mandatory/</w:t>
            </w:r>
            <w:r w:rsidRPr="00AB7182">
              <w:br/>
              <w:t>Optional</w:t>
            </w:r>
          </w:p>
        </w:tc>
        <w:tc>
          <w:tcPr>
            <w:tcW w:w="1926" w:type="dxa"/>
            <w:gridSpan w:val="2"/>
          </w:tcPr>
          <w:p w14:paraId="4C11EB3A" w14:textId="77777777" w:rsidR="00743CEC" w:rsidRPr="00AB7182" w:rsidRDefault="00743CEC" w:rsidP="00F15523">
            <w:pPr>
              <w:pStyle w:val="TAH"/>
            </w:pPr>
            <w:r w:rsidRPr="00AB7182">
              <w:t>Supported Values:</w:t>
            </w:r>
          </w:p>
        </w:tc>
        <w:tc>
          <w:tcPr>
            <w:tcW w:w="2407" w:type="dxa"/>
          </w:tcPr>
          <w:p w14:paraId="6679E509" w14:textId="77777777" w:rsidR="00743CEC" w:rsidRPr="00AB7182" w:rsidRDefault="00743CEC" w:rsidP="00F15523">
            <w:pPr>
              <w:pStyle w:val="TAH"/>
            </w:pPr>
            <w:r w:rsidRPr="00AB7182">
              <w:t xml:space="preserve">Duration </w:t>
            </w:r>
            <w:r w:rsidRPr="00AB7182">
              <w:br/>
              <w:t>Provisioned Value:</w:t>
            </w:r>
          </w:p>
        </w:tc>
      </w:tr>
      <w:tr w:rsidR="00743CEC" w:rsidRPr="00AB7182" w14:paraId="7431304C" w14:textId="77777777">
        <w:trPr>
          <w:cantSplit/>
        </w:trPr>
        <w:tc>
          <w:tcPr>
            <w:tcW w:w="1744" w:type="dxa"/>
            <w:vMerge/>
          </w:tcPr>
          <w:p w14:paraId="5F3456EC" w14:textId="77777777" w:rsidR="00743CEC" w:rsidRPr="00AB7182" w:rsidRDefault="00743CEC" w:rsidP="00F15523">
            <w:pPr>
              <w:pStyle w:val="enumlev2"/>
              <w:ind w:left="0" w:firstLine="34"/>
              <w:rPr>
                <w:b/>
                <w:bCs/>
              </w:rPr>
            </w:pPr>
          </w:p>
        </w:tc>
        <w:tc>
          <w:tcPr>
            <w:tcW w:w="1851" w:type="dxa"/>
          </w:tcPr>
          <w:p w14:paraId="75F777F8" w14:textId="77777777" w:rsidR="00743CEC" w:rsidRPr="00AB7182" w:rsidRDefault="00743CEC" w:rsidP="00F15523">
            <w:pPr>
              <w:pStyle w:val="TAC"/>
            </w:pPr>
            <w:r w:rsidRPr="00AB7182">
              <w:sym w:font="Symbol" w:char="F02D"/>
            </w:r>
          </w:p>
        </w:tc>
        <w:tc>
          <w:tcPr>
            <w:tcW w:w="1961" w:type="dxa"/>
          </w:tcPr>
          <w:p w14:paraId="31C255F0" w14:textId="77777777" w:rsidR="00743CEC" w:rsidRPr="00AB7182" w:rsidRDefault="00743CEC" w:rsidP="00F15523">
            <w:pPr>
              <w:pStyle w:val="TAC"/>
            </w:pPr>
            <w:r w:rsidRPr="00AB7182">
              <w:sym w:font="Symbol" w:char="F02D"/>
            </w:r>
          </w:p>
        </w:tc>
        <w:tc>
          <w:tcPr>
            <w:tcW w:w="1926" w:type="dxa"/>
            <w:gridSpan w:val="2"/>
          </w:tcPr>
          <w:p w14:paraId="0767A0F2" w14:textId="77777777" w:rsidR="00743CEC" w:rsidRPr="00AB7182" w:rsidRDefault="00743CEC" w:rsidP="00F15523">
            <w:pPr>
              <w:pStyle w:val="TAC"/>
            </w:pPr>
            <w:r w:rsidRPr="00AB7182">
              <w:sym w:font="Symbol" w:char="F02D"/>
            </w:r>
          </w:p>
        </w:tc>
        <w:tc>
          <w:tcPr>
            <w:tcW w:w="2407" w:type="dxa"/>
          </w:tcPr>
          <w:p w14:paraId="2D9625B4" w14:textId="77777777" w:rsidR="00743CEC" w:rsidRPr="00AB7182" w:rsidRDefault="00743CEC" w:rsidP="00F15523">
            <w:pPr>
              <w:pStyle w:val="TAC"/>
            </w:pPr>
            <w:r w:rsidRPr="00AB7182">
              <w:sym w:font="Symbol" w:char="F02D"/>
            </w:r>
          </w:p>
        </w:tc>
      </w:tr>
      <w:tr w:rsidR="00743CEC" w:rsidRPr="00AB7182" w14:paraId="18C0F7B7" w14:textId="77777777">
        <w:trPr>
          <w:cantSplit/>
        </w:trPr>
        <w:tc>
          <w:tcPr>
            <w:tcW w:w="1744" w:type="dxa"/>
          </w:tcPr>
          <w:p w14:paraId="1E16BF82" w14:textId="77777777" w:rsidR="00743CEC" w:rsidRPr="00AB7182" w:rsidRDefault="00743CEC" w:rsidP="00F15523">
            <w:pPr>
              <w:pStyle w:val="TAH"/>
            </w:pPr>
            <w:r w:rsidRPr="00AB7182">
              <w:t>Events</w:t>
            </w:r>
          </w:p>
        </w:tc>
        <w:tc>
          <w:tcPr>
            <w:tcW w:w="1851" w:type="dxa"/>
          </w:tcPr>
          <w:p w14:paraId="69BDA748" w14:textId="77777777" w:rsidR="00743CEC" w:rsidRPr="00AB7182" w:rsidRDefault="00743CEC" w:rsidP="00F15523">
            <w:pPr>
              <w:pStyle w:val="TAH"/>
            </w:pPr>
            <w:r w:rsidRPr="00AB7182">
              <w:t>Mandatory/</w:t>
            </w:r>
            <w:r w:rsidRPr="00AB7182">
              <w:br/>
              <w:t>Optional</w:t>
            </w:r>
          </w:p>
        </w:tc>
        <w:tc>
          <w:tcPr>
            <w:tcW w:w="6294" w:type="dxa"/>
            <w:gridSpan w:val="4"/>
          </w:tcPr>
          <w:p w14:paraId="2BC752D1" w14:textId="77777777" w:rsidR="00743CEC" w:rsidRPr="00AB7182" w:rsidRDefault="00743CEC" w:rsidP="00F15523">
            <w:pPr>
              <w:pStyle w:val="TAH"/>
            </w:pPr>
            <w:r w:rsidRPr="00AB7182">
              <w:t>Used in command:</w:t>
            </w:r>
          </w:p>
        </w:tc>
      </w:tr>
      <w:tr w:rsidR="00743CEC" w:rsidRPr="00AB7182" w14:paraId="26163707" w14:textId="77777777">
        <w:trPr>
          <w:cantSplit/>
        </w:trPr>
        <w:tc>
          <w:tcPr>
            <w:tcW w:w="1744" w:type="dxa"/>
            <w:vMerge w:val="restart"/>
          </w:tcPr>
          <w:p w14:paraId="3DEBEE83" w14:textId="77777777" w:rsidR="00743CEC" w:rsidRPr="00AB7182" w:rsidRDefault="00743CEC" w:rsidP="00F15523">
            <w:pPr>
              <w:pStyle w:val="TAC"/>
              <w:rPr>
                <w:lang w:val="nl-NL"/>
              </w:rPr>
            </w:pPr>
            <w:r w:rsidRPr="00AB7182">
              <w:rPr>
                <w:lang w:val="nl-NL"/>
              </w:rPr>
              <w:t>MG_Overload</w:t>
            </w:r>
          </w:p>
          <w:p w14:paraId="1F29F8ED" w14:textId="77777777" w:rsidR="00743CEC" w:rsidRPr="00AB7182" w:rsidRDefault="00743CEC" w:rsidP="00F15523">
            <w:pPr>
              <w:pStyle w:val="TAC"/>
              <w:rPr>
                <w:b/>
                <w:bCs/>
                <w:lang w:val="nl-NL"/>
              </w:rPr>
            </w:pPr>
            <w:r w:rsidRPr="00AB7182">
              <w:rPr>
                <w:lang w:val="nl-NL"/>
              </w:rPr>
              <w:t>ocp/mg_overload</w:t>
            </w:r>
          </w:p>
        </w:tc>
        <w:tc>
          <w:tcPr>
            <w:tcW w:w="1851" w:type="dxa"/>
          </w:tcPr>
          <w:p w14:paraId="283F4DB4" w14:textId="77777777" w:rsidR="00743CEC" w:rsidRPr="00AB7182" w:rsidRDefault="00743CEC" w:rsidP="00F15523">
            <w:pPr>
              <w:pStyle w:val="TAC"/>
            </w:pPr>
            <w:r w:rsidRPr="00AB7182">
              <w:t>M</w:t>
            </w:r>
          </w:p>
        </w:tc>
        <w:tc>
          <w:tcPr>
            <w:tcW w:w="6294" w:type="dxa"/>
            <w:gridSpan w:val="4"/>
          </w:tcPr>
          <w:p w14:paraId="1F94AF4F" w14:textId="77777777" w:rsidR="00743CEC" w:rsidRPr="00AB7182" w:rsidRDefault="00743CEC" w:rsidP="00F15523">
            <w:pPr>
              <w:pStyle w:val="TAC"/>
            </w:pPr>
            <w:r w:rsidRPr="00AB7182">
              <w:t>MOD, NOTIFY</w:t>
            </w:r>
          </w:p>
        </w:tc>
      </w:tr>
      <w:tr w:rsidR="00743CEC" w:rsidRPr="00AB7182" w14:paraId="3F0866EE" w14:textId="77777777">
        <w:trPr>
          <w:cantSplit/>
        </w:trPr>
        <w:tc>
          <w:tcPr>
            <w:tcW w:w="1744" w:type="dxa"/>
            <w:vMerge/>
          </w:tcPr>
          <w:p w14:paraId="3D49CC67" w14:textId="77777777" w:rsidR="00743CEC" w:rsidRPr="00AB7182" w:rsidRDefault="00743CEC" w:rsidP="00F15523">
            <w:pPr>
              <w:pStyle w:val="TOC2"/>
              <w:rPr>
                <w:b/>
                <w:bCs/>
              </w:rPr>
            </w:pPr>
          </w:p>
        </w:tc>
        <w:tc>
          <w:tcPr>
            <w:tcW w:w="1851" w:type="dxa"/>
          </w:tcPr>
          <w:p w14:paraId="5333627C" w14:textId="77777777" w:rsidR="00743CEC" w:rsidRPr="00AB7182" w:rsidRDefault="00743CEC" w:rsidP="00F15523">
            <w:pPr>
              <w:pStyle w:val="TAH"/>
            </w:pPr>
            <w:r w:rsidRPr="00AB7182">
              <w:t>Event</w:t>
            </w:r>
            <w:r w:rsidRPr="00AB7182">
              <w:br/>
              <w:t>Parameters</w:t>
            </w:r>
          </w:p>
        </w:tc>
        <w:tc>
          <w:tcPr>
            <w:tcW w:w="1961" w:type="dxa"/>
          </w:tcPr>
          <w:p w14:paraId="75560B6E" w14:textId="77777777" w:rsidR="00743CEC" w:rsidRPr="00AB7182" w:rsidRDefault="00743CEC" w:rsidP="00F15523">
            <w:pPr>
              <w:pStyle w:val="TAH"/>
            </w:pPr>
            <w:r w:rsidRPr="00AB7182">
              <w:t>Mandatory/</w:t>
            </w:r>
            <w:r w:rsidRPr="00AB7182">
              <w:br/>
              <w:t>Optional</w:t>
            </w:r>
          </w:p>
        </w:tc>
        <w:tc>
          <w:tcPr>
            <w:tcW w:w="1926" w:type="dxa"/>
            <w:gridSpan w:val="2"/>
          </w:tcPr>
          <w:p w14:paraId="010179BE" w14:textId="77777777" w:rsidR="00743CEC" w:rsidRPr="00AB7182" w:rsidRDefault="00743CEC" w:rsidP="00F15523">
            <w:pPr>
              <w:pStyle w:val="TAH"/>
            </w:pPr>
            <w:r w:rsidRPr="00AB7182">
              <w:t>Supported</w:t>
            </w:r>
            <w:r w:rsidRPr="00AB7182">
              <w:br/>
              <w:t>Values:</w:t>
            </w:r>
          </w:p>
        </w:tc>
        <w:tc>
          <w:tcPr>
            <w:tcW w:w="2407" w:type="dxa"/>
          </w:tcPr>
          <w:p w14:paraId="30A82E63" w14:textId="77777777" w:rsidR="00743CEC" w:rsidRPr="00AB7182" w:rsidRDefault="00743CEC" w:rsidP="00F15523">
            <w:pPr>
              <w:pStyle w:val="TAH"/>
            </w:pPr>
            <w:r w:rsidRPr="00AB7182">
              <w:t>Provisioned Value:</w:t>
            </w:r>
          </w:p>
        </w:tc>
      </w:tr>
      <w:tr w:rsidR="00743CEC" w:rsidRPr="00AB7182" w14:paraId="4381A666" w14:textId="77777777">
        <w:trPr>
          <w:cantSplit/>
        </w:trPr>
        <w:tc>
          <w:tcPr>
            <w:tcW w:w="1744" w:type="dxa"/>
            <w:vMerge/>
          </w:tcPr>
          <w:p w14:paraId="40618B12" w14:textId="77777777" w:rsidR="00743CEC" w:rsidRPr="00AB7182" w:rsidRDefault="00743CEC" w:rsidP="00F15523">
            <w:pPr>
              <w:pStyle w:val="enumlev2"/>
              <w:ind w:left="0" w:firstLine="34"/>
              <w:rPr>
                <w:b/>
                <w:bCs/>
              </w:rPr>
            </w:pPr>
          </w:p>
        </w:tc>
        <w:tc>
          <w:tcPr>
            <w:tcW w:w="1851" w:type="dxa"/>
          </w:tcPr>
          <w:p w14:paraId="79210229" w14:textId="77777777" w:rsidR="00743CEC" w:rsidRPr="00AB7182" w:rsidRDefault="00743CEC" w:rsidP="00F15523">
            <w:pPr>
              <w:pStyle w:val="TAC"/>
              <w:rPr>
                <w:b/>
                <w:bCs/>
              </w:rPr>
            </w:pPr>
            <w:r w:rsidRPr="00AB7182">
              <w:t>None</w:t>
            </w:r>
          </w:p>
        </w:tc>
        <w:tc>
          <w:tcPr>
            <w:tcW w:w="1961" w:type="dxa"/>
          </w:tcPr>
          <w:p w14:paraId="025CC9D2" w14:textId="77777777" w:rsidR="00743CEC" w:rsidRPr="00AB7182" w:rsidRDefault="00743CEC" w:rsidP="00F15523">
            <w:pPr>
              <w:pStyle w:val="TAC"/>
              <w:rPr>
                <w:b/>
                <w:bCs/>
              </w:rPr>
            </w:pPr>
            <w:r w:rsidRPr="00AB7182">
              <w:sym w:font="Symbol" w:char="F02D"/>
            </w:r>
          </w:p>
        </w:tc>
        <w:tc>
          <w:tcPr>
            <w:tcW w:w="1926" w:type="dxa"/>
            <w:gridSpan w:val="2"/>
          </w:tcPr>
          <w:p w14:paraId="3CB7388F" w14:textId="77777777" w:rsidR="00743CEC" w:rsidRPr="00AB7182" w:rsidRDefault="00743CEC" w:rsidP="00F15523">
            <w:pPr>
              <w:pStyle w:val="TAC"/>
            </w:pPr>
            <w:r w:rsidRPr="00AB7182">
              <w:sym w:font="Symbol" w:char="F02D"/>
            </w:r>
          </w:p>
        </w:tc>
        <w:tc>
          <w:tcPr>
            <w:tcW w:w="2407" w:type="dxa"/>
          </w:tcPr>
          <w:p w14:paraId="5C01936D" w14:textId="77777777" w:rsidR="00743CEC" w:rsidRPr="00AB7182" w:rsidRDefault="00743CEC" w:rsidP="00F15523">
            <w:pPr>
              <w:pStyle w:val="TAC"/>
              <w:rPr>
                <w:b/>
                <w:bCs/>
              </w:rPr>
            </w:pPr>
            <w:r w:rsidRPr="00AB7182">
              <w:sym w:font="Symbol" w:char="F02D"/>
            </w:r>
          </w:p>
        </w:tc>
      </w:tr>
      <w:tr w:rsidR="00743CEC" w:rsidRPr="00AB7182" w14:paraId="5E299A15" w14:textId="77777777">
        <w:trPr>
          <w:cantSplit/>
        </w:trPr>
        <w:tc>
          <w:tcPr>
            <w:tcW w:w="1744" w:type="dxa"/>
            <w:vMerge/>
          </w:tcPr>
          <w:p w14:paraId="5FD95CD0" w14:textId="77777777" w:rsidR="00743CEC" w:rsidRPr="00AB7182" w:rsidRDefault="00743CEC" w:rsidP="00F15523">
            <w:pPr>
              <w:pStyle w:val="TOC2"/>
              <w:rPr>
                <w:b/>
                <w:bCs/>
              </w:rPr>
            </w:pPr>
          </w:p>
        </w:tc>
        <w:tc>
          <w:tcPr>
            <w:tcW w:w="1851" w:type="dxa"/>
          </w:tcPr>
          <w:p w14:paraId="30CA7586" w14:textId="77777777" w:rsidR="00743CEC" w:rsidRPr="00AB7182" w:rsidRDefault="00743CEC" w:rsidP="00F15523">
            <w:pPr>
              <w:pStyle w:val="TAH"/>
            </w:pPr>
            <w:r w:rsidRPr="00AB7182">
              <w:t>ObservedEvent</w:t>
            </w:r>
            <w:r w:rsidRPr="00AB7182">
              <w:br/>
              <w:t>Parameters</w:t>
            </w:r>
          </w:p>
        </w:tc>
        <w:tc>
          <w:tcPr>
            <w:tcW w:w="1961" w:type="dxa"/>
          </w:tcPr>
          <w:p w14:paraId="620B66FA" w14:textId="77777777" w:rsidR="00743CEC" w:rsidRPr="00AB7182" w:rsidRDefault="00743CEC" w:rsidP="00F15523">
            <w:pPr>
              <w:pStyle w:val="TAH"/>
            </w:pPr>
            <w:r w:rsidRPr="00AB7182">
              <w:t>Mandatory/</w:t>
            </w:r>
            <w:r w:rsidRPr="00AB7182">
              <w:br/>
              <w:t>Optional</w:t>
            </w:r>
          </w:p>
        </w:tc>
        <w:tc>
          <w:tcPr>
            <w:tcW w:w="1926" w:type="dxa"/>
            <w:gridSpan w:val="2"/>
          </w:tcPr>
          <w:p w14:paraId="6A7A61BB" w14:textId="77777777" w:rsidR="00743CEC" w:rsidRPr="00AB7182" w:rsidRDefault="00743CEC" w:rsidP="00F15523">
            <w:pPr>
              <w:pStyle w:val="TAH"/>
            </w:pPr>
            <w:r w:rsidRPr="00AB7182">
              <w:t>Supported</w:t>
            </w:r>
            <w:r w:rsidRPr="00AB7182">
              <w:br/>
              <w:t>Values:</w:t>
            </w:r>
          </w:p>
        </w:tc>
        <w:tc>
          <w:tcPr>
            <w:tcW w:w="2407" w:type="dxa"/>
          </w:tcPr>
          <w:p w14:paraId="740425C3" w14:textId="77777777" w:rsidR="00743CEC" w:rsidRPr="00AB7182" w:rsidRDefault="00743CEC" w:rsidP="00F15523">
            <w:pPr>
              <w:pStyle w:val="TAH"/>
            </w:pPr>
            <w:r w:rsidRPr="00AB7182">
              <w:t>Provisioned Value:</w:t>
            </w:r>
          </w:p>
        </w:tc>
      </w:tr>
      <w:tr w:rsidR="00743CEC" w:rsidRPr="00AB7182" w14:paraId="02E5EFA5" w14:textId="77777777">
        <w:trPr>
          <w:cantSplit/>
        </w:trPr>
        <w:tc>
          <w:tcPr>
            <w:tcW w:w="1744" w:type="dxa"/>
            <w:vMerge/>
          </w:tcPr>
          <w:p w14:paraId="7D08F55C" w14:textId="77777777" w:rsidR="00743CEC" w:rsidRPr="00AB7182" w:rsidRDefault="00743CEC" w:rsidP="00F15523">
            <w:pPr>
              <w:pStyle w:val="enumlev2"/>
              <w:ind w:left="0" w:firstLine="34"/>
              <w:rPr>
                <w:b/>
                <w:bCs/>
              </w:rPr>
            </w:pPr>
          </w:p>
        </w:tc>
        <w:tc>
          <w:tcPr>
            <w:tcW w:w="1851" w:type="dxa"/>
          </w:tcPr>
          <w:p w14:paraId="5BB9D38A" w14:textId="77777777" w:rsidR="00743CEC" w:rsidRPr="00AB7182" w:rsidRDefault="00743CEC" w:rsidP="00F15523">
            <w:pPr>
              <w:pStyle w:val="TAC"/>
            </w:pPr>
            <w:r w:rsidRPr="00AB7182">
              <w:t>None</w:t>
            </w:r>
          </w:p>
        </w:tc>
        <w:tc>
          <w:tcPr>
            <w:tcW w:w="1961" w:type="dxa"/>
          </w:tcPr>
          <w:p w14:paraId="02F53E90" w14:textId="77777777" w:rsidR="00743CEC" w:rsidRPr="00AB7182" w:rsidRDefault="00743CEC" w:rsidP="00F15523">
            <w:pPr>
              <w:pStyle w:val="TAC"/>
            </w:pPr>
            <w:r w:rsidRPr="00AB7182">
              <w:sym w:font="Symbol" w:char="F02D"/>
            </w:r>
          </w:p>
        </w:tc>
        <w:tc>
          <w:tcPr>
            <w:tcW w:w="1926" w:type="dxa"/>
            <w:gridSpan w:val="2"/>
          </w:tcPr>
          <w:p w14:paraId="156DBD3B" w14:textId="77777777" w:rsidR="00743CEC" w:rsidRPr="00AB7182" w:rsidRDefault="00743CEC" w:rsidP="00F15523">
            <w:pPr>
              <w:pStyle w:val="TAC"/>
            </w:pPr>
            <w:r w:rsidRPr="00AB7182">
              <w:sym w:font="Symbol" w:char="F02D"/>
            </w:r>
          </w:p>
        </w:tc>
        <w:tc>
          <w:tcPr>
            <w:tcW w:w="2407" w:type="dxa"/>
          </w:tcPr>
          <w:p w14:paraId="2E014CA4" w14:textId="77777777" w:rsidR="00743CEC" w:rsidRPr="00AB7182" w:rsidRDefault="00743CEC" w:rsidP="00F15523">
            <w:pPr>
              <w:pStyle w:val="TAC"/>
            </w:pPr>
            <w:r w:rsidRPr="00AB7182">
              <w:sym w:font="Symbol" w:char="F02D"/>
            </w:r>
          </w:p>
        </w:tc>
      </w:tr>
      <w:tr w:rsidR="00743CEC" w:rsidRPr="00AB7182" w14:paraId="01FE55D6" w14:textId="77777777">
        <w:trPr>
          <w:cantSplit/>
        </w:trPr>
        <w:tc>
          <w:tcPr>
            <w:tcW w:w="1744" w:type="dxa"/>
          </w:tcPr>
          <w:p w14:paraId="4A274C08" w14:textId="77777777" w:rsidR="00743CEC" w:rsidRPr="00AB7182" w:rsidRDefault="00743CEC" w:rsidP="00F15523">
            <w:pPr>
              <w:pStyle w:val="TAH"/>
            </w:pPr>
            <w:r w:rsidRPr="00AB7182">
              <w:t>Statistics</w:t>
            </w:r>
          </w:p>
        </w:tc>
        <w:tc>
          <w:tcPr>
            <w:tcW w:w="1851" w:type="dxa"/>
          </w:tcPr>
          <w:p w14:paraId="609CA680" w14:textId="77777777" w:rsidR="00743CEC" w:rsidRPr="00AB7182" w:rsidRDefault="00743CEC" w:rsidP="00F15523">
            <w:pPr>
              <w:pStyle w:val="TAH"/>
            </w:pPr>
            <w:r w:rsidRPr="00AB7182">
              <w:t>Mandatory/</w:t>
            </w:r>
            <w:r w:rsidRPr="00AB7182">
              <w:br/>
              <w:t>Optional</w:t>
            </w:r>
          </w:p>
        </w:tc>
        <w:tc>
          <w:tcPr>
            <w:tcW w:w="2861" w:type="dxa"/>
            <w:gridSpan w:val="2"/>
          </w:tcPr>
          <w:p w14:paraId="74AC53F0" w14:textId="77777777" w:rsidR="00743CEC" w:rsidRPr="00AB7182" w:rsidRDefault="00743CEC" w:rsidP="00F15523">
            <w:pPr>
              <w:pStyle w:val="TAH"/>
            </w:pPr>
            <w:r w:rsidRPr="00AB7182">
              <w:t>Used in command:</w:t>
            </w:r>
          </w:p>
        </w:tc>
        <w:tc>
          <w:tcPr>
            <w:tcW w:w="3433" w:type="dxa"/>
            <w:gridSpan w:val="2"/>
          </w:tcPr>
          <w:p w14:paraId="121D1D6B" w14:textId="77777777" w:rsidR="00743CEC" w:rsidRPr="00AB7182" w:rsidRDefault="00743CEC" w:rsidP="00F15523">
            <w:pPr>
              <w:pStyle w:val="TAH"/>
            </w:pPr>
            <w:r w:rsidRPr="00AB7182">
              <w:t>Supported Values:</w:t>
            </w:r>
          </w:p>
        </w:tc>
      </w:tr>
      <w:tr w:rsidR="00743CEC" w:rsidRPr="00AB7182" w14:paraId="22800040" w14:textId="77777777">
        <w:trPr>
          <w:cantSplit/>
        </w:trPr>
        <w:tc>
          <w:tcPr>
            <w:tcW w:w="1744" w:type="dxa"/>
          </w:tcPr>
          <w:p w14:paraId="152F9C8E" w14:textId="77777777" w:rsidR="00743CEC" w:rsidRPr="00AB7182" w:rsidRDefault="00743CEC" w:rsidP="00F15523">
            <w:pPr>
              <w:pStyle w:val="TAC"/>
            </w:pPr>
            <w:r w:rsidRPr="00AB7182">
              <w:t>None</w:t>
            </w:r>
          </w:p>
        </w:tc>
        <w:tc>
          <w:tcPr>
            <w:tcW w:w="1851" w:type="dxa"/>
          </w:tcPr>
          <w:p w14:paraId="5E95B4B3" w14:textId="77777777" w:rsidR="00743CEC" w:rsidRPr="00AB7182" w:rsidRDefault="00743CEC" w:rsidP="00F15523">
            <w:pPr>
              <w:pStyle w:val="TAC"/>
            </w:pPr>
            <w:r w:rsidRPr="00AB7182">
              <w:sym w:font="Symbol" w:char="F02D"/>
            </w:r>
          </w:p>
        </w:tc>
        <w:tc>
          <w:tcPr>
            <w:tcW w:w="2861" w:type="dxa"/>
            <w:gridSpan w:val="2"/>
          </w:tcPr>
          <w:p w14:paraId="304221F4" w14:textId="77777777" w:rsidR="00743CEC" w:rsidRPr="00AB7182" w:rsidRDefault="00743CEC" w:rsidP="00F15523">
            <w:pPr>
              <w:pStyle w:val="TAC"/>
            </w:pPr>
            <w:r w:rsidRPr="00AB7182">
              <w:sym w:font="Symbol" w:char="F02D"/>
            </w:r>
          </w:p>
        </w:tc>
        <w:tc>
          <w:tcPr>
            <w:tcW w:w="3433" w:type="dxa"/>
            <w:gridSpan w:val="2"/>
          </w:tcPr>
          <w:p w14:paraId="741D48D5" w14:textId="77777777" w:rsidR="00743CEC" w:rsidRPr="00AB7182" w:rsidRDefault="00743CEC" w:rsidP="00F15523">
            <w:pPr>
              <w:pStyle w:val="TAC"/>
            </w:pPr>
            <w:r w:rsidRPr="00AB7182">
              <w:sym w:font="Symbol" w:char="F02D"/>
            </w:r>
          </w:p>
        </w:tc>
      </w:tr>
      <w:tr w:rsidR="00743CEC" w:rsidRPr="00AB7182" w14:paraId="4D269B16" w14:textId="77777777">
        <w:trPr>
          <w:cantSplit/>
        </w:trPr>
        <w:tc>
          <w:tcPr>
            <w:tcW w:w="1744" w:type="dxa"/>
          </w:tcPr>
          <w:p w14:paraId="23966E3E" w14:textId="77777777" w:rsidR="00743CEC" w:rsidRPr="00AB7182" w:rsidRDefault="00743CEC" w:rsidP="00F15523">
            <w:pPr>
              <w:pStyle w:val="TAH"/>
            </w:pPr>
            <w:r w:rsidRPr="00AB7182">
              <w:t>Error Codes</w:t>
            </w:r>
          </w:p>
        </w:tc>
        <w:tc>
          <w:tcPr>
            <w:tcW w:w="8145" w:type="dxa"/>
            <w:gridSpan w:val="5"/>
          </w:tcPr>
          <w:p w14:paraId="5D1015F1" w14:textId="77777777" w:rsidR="00743CEC" w:rsidRPr="00AB7182" w:rsidRDefault="00743CEC" w:rsidP="00F15523">
            <w:pPr>
              <w:pStyle w:val="TAH"/>
            </w:pPr>
            <w:r w:rsidRPr="00AB7182">
              <w:t>Mandatory/Optional</w:t>
            </w:r>
          </w:p>
        </w:tc>
      </w:tr>
      <w:tr w:rsidR="00743CEC" w:rsidRPr="00AB7182" w14:paraId="40239CDA" w14:textId="77777777">
        <w:trPr>
          <w:cantSplit/>
        </w:trPr>
        <w:tc>
          <w:tcPr>
            <w:tcW w:w="1744" w:type="dxa"/>
          </w:tcPr>
          <w:p w14:paraId="5D188158" w14:textId="77777777" w:rsidR="00743CEC" w:rsidRPr="00AB7182" w:rsidRDefault="00743CEC" w:rsidP="00F15523">
            <w:pPr>
              <w:pStyle w:val="TAC"/>
            </w:pPr>
            <w:r w:rsidRPr="00AB7182">
              <w:t>None</w:t>
            </w:r>
          </w:p>
        </w:tc>
        <w:tc>
          <w:tcPr>
            <w:tcW w:w="8145" w:type="dxa"/>
            <w:gridSpan w:val="5"/>
          </w:tcPr>
          <w:p w14:paraId="1026EB75" w14:textId="77777777" w:rsidR="00743CEC" w:rsidRPr="00AB7182" w:rsidRDefault="00743CEC" w:rsidP="00F15523">
            <w:pPr>
              <w:pStyle w:val="TAC"/>
            </w:pPr>
            <w:r w:rsidRPr="00AB7182">
              <w:sym w:font="Symbol" w:char="F02D"/>
            </w:r>
          </w:p>
        </w:tc>
      </w:tr>
    </w:tbl>
    <w:p w14:paraId="31453DA0" w14:textId="77777777" w:rsidR="00743CEC" w:rsidRPr="00AB7182" w:rsidRDefault="00743CEC" w:rsidP="004149E8"/>
    <w:p w14:paraId="4859E237" w14:textId="77777777" w:rsidR="00743CEC" w:rsidRPr="00AB7182" w:rsidRDefault="00743CEC" w:rsidP="006460F5">
      <w:pPr>
        <w:pStyle w:val="Heading2"/>
      </w:pPr>
      <w:bookmarkStart w:id="157" w:name="_Toc177668505"/>
      <w:r w:rsidRPr="00AB7182">
        <w:t>A.14.23</w:t>
      </w:r>
      <w:r w:rsidR="00E84531" w:rsidRPr="00AB7182">
        <w:tab/>
      </w:r>
      <w:r w:rsidRPr="00AB7182">
        <w:t>Inactivity Timer Package</w:t>
      </w:r>
      <w:bookmarkEnd w:id="157"/>
    </w:p>
    <w:p w14:paraId="3B482F92" w14:textId="77777777" w:rsidR="00743CEC" w:rsidRPr="00AB7182" w:rsidRDefault="00743CEC" w:rsidP="00743CEC">
      <w:pPr>
        <w:pStyle w:val="TH"/>
      </w:pPr>
      <w:r w:rsidRPr="00AB7182">
        <w:t>Table A.14.</w:t>
      </w:r>
      <w:r w:rsidR="00280FBB" w:rsidRPr="00AB7182">
        <w:t>23</w:t>
      </w:r>
      <w:r w:rsidR="009903F8" w:rsidRPr="00AB7182">
        <w:t>/1</w:t>
      </w:r>
      <w:r w:rsidRPr="00AB7182">
        <w:t>: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D65CE04" w14:textId="77777777">
        <w:trPr>
          <w:cantSplit/>
        </w:trPr>
        <w:tc>
          <w:tcPr>
            <w:tcW w:w="1744" w:type="dxa"/>
          </w:tcPr>
          <w:p w14:paraId="5B55DAD7" w14:textId="77777777" w:rsidR="00743CEC" w:rsidRPr="00AB7182" w:rsidRDefault="00743CEC" w:rsidP="00F15523">
            <w:pPr>
              <w:pStyle w:val="TAH"/>
            </w:pPr>
            <w:r w:rsidRPr="00AB7182">
              <w:t xml:space="preserve">Properties </w:t>
            </w:r>
          </w:p>
        </w:tc>
        <w:tc>
          <w:tcPr>
            <w:tcW w:w="1851" w:type="dxa"/>
          </w:tcPr>
          <w:p w14:paraId="07B94C0A" w14:textId="77777777" w:rsidR="00743CEC" w:rsidRPr="00AB7182" w:rsidRDefault="00743CEC" w:rsidP="00F15523">
            <w:pPr>
              <w:pStyle w:val="TAH"/>
            </w:pPr>
            <w:r w:rsidRPr="00AB7182">
              <w:t>Mandatory/</w:t>
            </w:r>
          </w:p>
          <w:p w14:paraId="6AA6DE9E" w14:textId="77777777" w:rsidR="00743CEC" w:rsidRPr="00AB7182" w:rsidRDefault="00743CEC" w:rsidP="00F15523">
            <w:pPr>
              <w:pStyle w:val="TAH"/>
            </w:pPr>
            <w:r w:rsidRPr="00AB7182">
              <w:t>Optional</w:t>
            </w:r>
          </w:p>
        </w:tc>
        <w:tc>
          <w:tcPr>
            <w:tcW w:w="1961" w:type="dxa"/>
          </w:tcPr>
          <w:p w14:paraId="1EB73C13" w14:textId="77777777" w:rsidR="00743CEC" w:rsidRPr="00AB7182" w:rsidRDefault="00743CEC" w:rsidP="00F15523">
            <w:pPr>
              <w:pStyle w:val="TAH"/>
            </w:pPr>
            <w:r w:rsidRPr="00AB7182">
              <w:t>Used in command:</w:t>
            </w:r>
          </w:p>
        </w:tc>
        <w:tc>
          <w:tcPr>
            <w:tcW w:w="1926" w:type="dxa"/>
            <w:gridSpan w:val="2"/>
          </w:tcPr>
          <w:p w14:paraId="76887539" w14:textId="77777777" w:rsidR="00743CEC" w:rsidRPr="00AB7182" w:rsidRDefault="00743CEC" w:rsidP="00F15523">
            <w:pPr>
              <w:pStyle w:val="TAH"/>
            </w:pPr>
            <w:r w:rsidRPr="00AB7182">
              <w:t>Supported Values:</w:t>
            </w:r>
          </w:p>
        </w:tc>
        <w:tc>
          <w:tcPr>
            <w:tcW w:w="2407" w:type="dxa"/>
          </w:tcPr>
          <w:p w14:paraId="6C06011E" w14:textId="77777777" w:rsidR="00743CEC" w:rsidRPr="00AB7182" w:rsidRDefault="00743CEC" w:rsidP="00F15523">
            <w:pPr>
              <w:pStyle w:val="TAH"/>
            </w:pPr>
            <w:r w:rsidRPr="00AB7182">
              <w:t>Provisioned Value:</w:t>
            </w:r>
          </w:p>
        </w:tc>
      </w:tr>
      <w:tr w:rsidR="00743CEC" w:rsidRPr="00AB7182" w14:paraId="528C368B" w14:textId="77777777">
        <w:trPr>
          <w:cantSplit/>
        </w:trPr>
        <w:tc>
          <w:tcPr>
            <w:tcW w:w="1744" w:type="dxa"/>
          </w:tcPr>
          <w:p w14:paraId="059D3B82" w14:textId="77777777" w:rsidR="00743CEC" w:rsidRPr="00AB7182" w:rsidRDefault="00743CEC" w:rsidP="00F15523">
            <w:pPr>
              <w:pStyle w:val="TAC"/>
            </w:pPr>
            <w:r w:rsidRPr="00AB7182">
              <w:t>None</w:t>
            </w:r>
          </w:p>
        </w:tc>
        <w:tc>
          <w:tcPr>
            <w:tcW w:w="1851" w:type="dxa"/>
          </w:tcPr>
          <w:p w14:paraId="7C00ABB6" w14:textId="77777777" w:rsidR="00743CEC" w:rsidRPr="00AB7182" w:rsidRDefault="00743CEC" w:rsidP="00F15523">
            <w:pPr>
              <w:pStyle w:val="TAC"/>
            </w:pPr>
            <w:r w:rsidRPr="00AB7182">
              <w:t>-</w:t>
            </w:r>
          </w:p>
        </w:tc>
        <w:tc>
          <w:tcPr>
            <w:tcW w:w="1961" w:type="dxa"/>
          </w:tcPr>
          <w:p w14:paraId="40C85BE1" w14:textId="77777777" w:rsidR="00743CEC" w:rsidRPr="00AB7182" w:rsidRDefault="00743CEC" w:rsidP="00F15523">
            <w:pPr>
              <w:pStyle w:val="TAC"/>
            </w:pPr>
            <w:r w:rsidRPr="00AB7182">
              <w:t>-</w:t>
            </w:r>
          </w:p>
        </w:tc>
        <w:tc>
          <w:tcPr>
            <w:tcW w:w="1926" w:type="dxa"/>
            <w:gridSpan w:val="2"/>
          </w:tcPr>
          <w:p w14:paraId="61799CD4" w14:textId="77777777" w:rsidR="00743CEC" w:rsidRPr="00AB7182" w:rsidRDefault="00743CEC" w:rsidP="00F15523">
            <w:pPr>
              <w:pStyle w:val="TAC"/>
            </w:pPr>
            <w:r w:rsidRPr="00AB7182">
              <w:t>-</w:t>
            </w:r>
          </w:p>
        </w:tc>
        <w:tc>
          <w:tcPr>
            <w:tcW w:w="2407" w:type="dxa"/>
          </w:tcPr>
          <w:p w14:paraId="118265E8" w14:textId="77777777" w:rsidR="00743CEC" w:rsidRPr="00AB7182" w:rsidRDefault="00743CEC" w:rsidP="00F15523">
            <w:pPr>
              <w:pStyle w:val="TAC"/>
            </w:pPr>
            <w:r w:rsidRPr="00AB7182">
              <w:t>-</w:t>
            </w:r>
          </w:p>
        </w:tc>
      </w:tr>
      <w:tr w:rsidR="00743CEC" w:rsidRPr="00AB7182" w14:paraId="5854CB13" w14:textId="77777777">
        <w:trPr>
          <w:cantSplit/>
        </w:trPr>
        <w:tc>
          <w:tcPr>
            <w:tcW w:w="1744" w:type="dxa"/>
          </w:tcPr>
          <w:p w14:paraId="6815545A" w14:textId="77777777" w:rsidR="00743CEC" w:rsidRPr="00AB7182" w:rsidRDefault="00743CEC" w:rsidP="00F15523">
            <w:pPr>
              <w:pStyle w:val="TAH"/>
            </w:pPr>
            <w:r w:rsidRPr="00AB7182">
              <w:t xml:space="preserve">Signals </w:t>
            </w:r>
          </w:p>
        </w:tc>
        <w:tc>
          <w:tcPr>
            <w:tcW w:w="1851" w:type="dxa"/>
          </w:tcPr>
          <w:p w14:paraId="1551E314" w14:textId="77777777" w:rsidR="00743CEC" w:rsidRPr="00AB7182" w:rsidRDefault="00743CEC" w:rsidP="00F15523">
            <w:pPr>
              <w:pStyle w:val="TAH"/>
            </w:pPr>
            <w:r w:rsidRPr="00AB7182">
              <w:t>Mandatory/</w:t>
            </w:r>
          </w:p>
          <w:p w14:paraId="01813CB4" w14:textId="77777777" w:rsidR="00743CEC" w:rsidRPr="00AB7182" w:rsidRDefault="00743CEC" w:rsidP="00F15523">
            <w:pPr>
              <w:pStyle w:val="TAH"/>
            </w:pPr>
            <w:r w:rsidRPr="00AB7182">
              <w:t>Optional</w:t>
            </w:r>
          </w:p>
        </w:tc>
        <w:tc>
          <w:tcPr>
            <w:tcW w:w="3887" w:type="dxa"/>
            <w:gridSpan w:val="3"/>
          </w:tcPr>
          <w:p w14:paraId="56026EFA" w14:textId="77777777" w:rsidR="00743CEC" w:rsidRPr="00AB7182" w:rsidRDefault="00743CEC" w:rsidP="00F15523">
            <w:pPr>
              <w:pStyle w:val="TAH"/>
            </w:pPr>
            <w:r w:rsidRPr="00AB7182">
              <w:t>Used in command:</w:t>
            </w:r>
          </w:p>
        </w:tc>
        <w:tc>
          <w:tcPr>
            <w:tcW w:w="2407" w:type="dxa"/>
          </w:tcPr>
          <w:p w14:paraId="36683F65" w14:textId="77777777" w:rsidR="00743CEC" w:rsidRPr="00AB7182" w:rsidRDefault="00743CEC" w:rsidP="00F15523">
            <w:pPr>
              <w:pStyle w:val="TAH"/>
            </w:pPr>
            <w:r w:rsidRPr="00AB7182">
              <w:t>Duration Provisioned Value:</w:t>
            </w:r>
          </w:p>
        </w:tc>
      </w:tr>
      <w:tr w:rsidR="00743CEC" w:rsidRPr="00AB7182" w14:paraId="39796C9A" w14:textId="77777777">
        <w:trPr>
          <w:cantSplit/>
        </w:trPr>
        <w:tc>
          <w:tcPr>
            <w:tcW w:w="1744" w:type="dxa"/>
            <w:vMerge w:val="restart"/>
          </w:tcPr>
          <w:p w14:paraId="47FF7962" w14:textId="77777777" w:rsidR="00743CEC" w:rsidRPr="00AB7182" w:rsidRDefault="00743CEC" w:rsidP="00F15523">
            <w:pPr>
              <w:pStyle w:val="TAC"/>
              <w:rPr>
                <w:b/>
                <w:bCs/>
              </w:rPr>
            </w:pPr>
            <w:r w:rsidRPr="00AB7182">
              <w:t>None</w:t>
            </w:r>
          </w:p>
        </w:tc>
        <w:tc>
          <w:tcPr>
            <w:tcW w:w="1851" w:type="dxa"/>
          </w:tcPr>
          <w:p w14:paraId="2EE08A81" w14:textId="77777777" w:rsidR="00743CEC" w:rsidRPr="00AB7182" w:rsidRDefault="00743CEC" w:rsidP="00F15523">
            <w:pPr>
              <w:pStyle w:val="TAC"/>
            </w:pPr>
            <w:r w:rsidRPr="00AB7182">
              <w:t>-</w:t>
            </w:r>
          </w:p>
        </w:tc>
        <w:tc>
          <w:tcPr>
            <w:tcW w:w="3887" w:type="dxa"/>
            <w:gridSpan w:val="3"/>
          </w:tcPr>
          <w:p w14:paraId="772E51E6" w14:textId="77777777" w:rsidR="00743CEC" w:rsidRPr="00AB7182" w:rsidRDefault="00743CEC" w:rsidP="00F15523">
            <w:pPr>
              <w:pStyle w:val="TAC"/>
            </w:pPr>
            <w:r w:rsidRPr="00AB7182">
              <w:t>-</w:t>
            </w:r>
          </w:p>
        </w:tc>
        <w:tc>
          <w:tcPr>
            <w:tcW w:w="2407" w:type="dxa"/>
          </w:tcPr>
          <w:p w14:paraId="4708D8FE" w14:textId="77777777" w:rsidR="00743CEC" w:rsidRPr="00AB7182" w:rsidRDefault="00743CEC" w:rsidP="00F15523">
            <w:pPr>
              <w:pStyle w:val="TAC"/>
            </w:pPr>
            <w:r w:rsidRPr="00AB7182">
              <w:t>-</w:t>
            </w:r>
          </w:p>
        </w:tc>
      </w:tr>
      <w:tr w:rsidR="00743CEC" w:rsidRPr="00AB7182" w14:paraId="62EEE2A3" w14:textId="77777777">
        <w:trPr>
          <w:cantSplit/>
        </w:trPr>
        <w:tc>
          <w:tcPr>
            <w:tcW w:w="1744" w:type="dxa"/>
            <w:vMerge/>
          </w:tcPr>
          <w:p w14:paraId="0248321B" w14:textId="77777777" w:rsidR="00743CEC" w:rsidRPr="00AB7182" w:rsidRDefault="00743CEC" w:rsidP="00F15523">
            <w:pPr>
              <w:pStyle w:val="enumlev2"/>
              <w:ind w:left="0" w:firstLine="34"/>
              <w:rPr>
                <w:b/>
                <w:bCs/>
                <w:szCs w:val="24"/>
              </w:rPr>
            </w:pPr>
          </w:p>
        </w:tc>
        <w:tc>
          <w:tcPr>
            <w:tcW w:w="1851" w:type="dxa"/>
          </w:tcPr>
          <w:p w14:paraId="26B6E757" w14:textId="77777777" w:rsidR="00743CEC" w:rsidRPr="00AB7182" w:rsidRDefault="00743CEC" w:rsidP="00F15523">
            <w:pPr>
              <w:pStyle w:val="TAH"/>
            </w:pPr>
            <w:r w:rsidRPr="00AB7182">
              <w:t>Signal Parameters</w:t>
            </w:r>
          </w:p>
        </w:tc>
        <w:tc>
          <w:tcPr>
            <w:tcW w:w="1961" w:type="dxa"/>
          </w:tcPr>
          <w:p w14:paraId="51D5AA8E" w14:textId="77777777" w:rsidR="00743CEC" w:rsidRPr="00AB7182" w:rsidRDefault="00743CEC" w:rsidP="00F15523">
            <w:pPr>
              <w:pStyle w:val="TAH"/>
            </w:pPr>
            <w:r w:rsidRPr="00AB7182">
              <w:t>Mandatory/</w:t>
            </w:r>
          </w:p>
          <w:p w14:paraId="0CFCF20A" w14:textId="77777777" w:rsidR="00743CEC" w:rsidRPr="00AB7182" w:rsidRDefault="00743CEC" w:rsidP="00F15523">
            <w:pPr>
              <w:pStyle w:val="TAH"/>
            </w:pPr>
            <w:r w:rsidRPr="00AB7182">
              <w:t>Optional</w:t>
            </w:r>
          </w:p>
        </w:tc>
        <w:tc>
          <w:tcPr>
            <w:tcW w:w="1926" w:type="dxa"/>
            <w:gridSpan w:val="2"/>
          </w:tcPr>
          <w:p w14:paraId="5EDE250D" w14:textId="77777777" w:rsidR="00743CEC" w:rsidRPr="00AB7182" w:rsidRDefault="00743CEC" w:rsidP="00F15523">
            <w:pPr>
              <w:pStyle w:val="TAH"/>
            </w:pPr>
            <w:r w:rsidRPr="00AB7182">
              <w:t>Supported</w:t>
            </w:r>
          </w:p>
          <w:p w14:paraId="0B403F24" w14:textId="77777777" w:rsidR="00743CEC" w:rsidRPr="00AB7182" w:rsidRDefault="00743CEC" w:rsidP="00F15523">
            <w:pPr>
              <w:pStyle w:val="TAH"/>
            </w:pPr>
            <w:r w:rsidRPr="00AB7182">
              <w:t>Values:</w:t>
            </w:r>
          </w:p>
        </w:tc>
        <w:tc>
          <w:tcPr>
            <w:tcW w:w="2407" w:type="dxa"/>
          </w:tcPr>
          <w:p w14:paraId="3AC2EC45" w14:textId="77777777" w:rsidR="00743CEC" w:rsidRPr="00AB7182" w:rsidRDefault="00743CEC" w:rsidP="00F15523">
            <w:pPr>
              <w:pStyle w:val="TAH"/>
            </w:pPr>
            <w:r w:rsidRPr="00AB7182">
              <w:t>Duration Provisioned Value:</w:t>
            </w:r>
          </w:p>
        </w:tc>
      </w:tr>
      <w:tr w:rsidR="00743CEC" w:rsidRPr="00AB7182" w14:paraId="2B48E406" w14:textId="77777777">
        <w:trPr>
          <w:cantSplit/>
        </w:trPr>
        <w:tc>
          <w:tcPr>
            <w:tcW w:w="1744" w:type="dxa"/>
            <w:vMerge/>
          </w:tcPr>
          <w:p w14:paraId="017983AD" w14:textId="77777777" w:rsidR="00743CEC" w:rsidRPr="00AB7182" w:rsidRDefault="00743CEC" w:rsidP="00F15523">
            <w:pPr>
              <w:pStyle w:val="enumlev2"/>
              <w:ind w:left="0" w:firstLine="34"/>
              <w:rPr>
                <w:b/>
                <w:bCs/>
                <w:szCs w:val="24"/>
              </w:rPr>
            </w:pPr>
          </w:p>
        </w:tc>
        <w:tc>
          <w:tcPr>
            <w:tcW w:w="1851" w:type="dxa"/>
          </w:tcPr>
          <w:p w14:paraId="2DBD2C03" w14:textId="77777777" w:rsidR="00743CEC" w:rsidRPr="00AB7182" w:rsidRDefault="00743CEC" w:rsidP="00F15523">
            <w:pPr>
              <w:pStyle w:val="TAC"/>
            </w:pPr>
            <w:r w:rsidRPr="00AB7182">
              <w:t>-</w:t>
            </w:r>
          </w:p>
        </w:tc>
        <w:tc>
          <w:tcPr>
            <w:tcW w:w="1961" w:type="dxa"/>
          </w:tcPr>
          <w:p w14:paraId="4D4E305A" w14:textId="77777777" w:rsidR="00743CEC" w:rsidRPr="00AB7182" w:rsidRDefault="00743CEC" w:rsidP="00F15523">
            <w:pPr>
              <w:pStyle w:val="TAC"/>
            </w:pPr>
            <w:r w:rsidRPr="00AB7182">
              <w:t>-</w:t>
            </w:r>
          </w:p>
        </w:tc>
        <w:tc>
          <w:tcPr>
            <w:tcW w:w="1926" w:type="dxa"/>
            <w:gridSpan w:val="2"/>
          </w:tcPr>
          <w:p w14:paraId="4BA1DA0E" w14:textId="77777777" w:rsidR="00743CEC" w:rsidRPr="00AB7182" w:rsidRDefault="00743CEC" w:rsidP="00F15523">
            <w:pPr>
              <w:pStyle w:val="TAC"/>
            </w:pPr>
            <w:r w:rsidRPr="00AB7182">
              <w:t>-</w:t>
            </w:r>
          </w:p>
        </w:tc>
        <w:tc>
          <w:tcPr>
            <w:tcW w:w="2407" w:type="dxa"/>
          </w:tcPr>
          <w:p w14:paraId="1B3715B8" w14:textId="77777777" w:rsidR="00743CEC" w:rsidRPr="00AB7182" w:rsidRDefault="00743CEC" w:rsidP="00F15523">
            <w:pPr>
              <w:pStyle w:val="TAC"/>
            </w:pPr>
            <w:r w:rsidRPr="00AB7182">
              <w:t>-</w:t>
            </w:r>
          </w:p>
        </w:tc>
      </w:tr>
      <w:tr w:rsidR="00743CEC" w:rsidRPr="00AB7182" w14:paraId="13E2D40A" w14:textId="77777777">
        <w:trPr>
          <w:cantSplit/>
        </w:trPr>
        <w:tc>
          <w:tcPr>
            <w:tcW w:w="1744" w:type="dxa"/>
          </w:tcPr>
          <w:p w14:paraId="26608C27" w14:textId="77777777" w:rsidR="00743CEC" w:rsidRPr="00AB7182" w:rsidRDefault="00743CEC" w:rsidP="00F15523">
            <w:pPr>
              <w:pStyle w:val="TAH"/>
            </w:pPr>
            <w:r w:rsidRPr="00AB7182">
              <w:t>Events</w:t>
            </w:r>
          </w:p>
        </w:tc>
        <w:tc>
          <w:tcPr>
            <w:tcW w:w="1851" w:type="dxa"/>
          </w:tcPr>
          <w:p w14:paraId="60ED8311" w14:textId="77777777" w:rsidR="00743CEC" w:rsidRPr="00AB7182" w:rsidRDefault="00743CEC" w:rsidP="00F15523">
            <w:pPr>
              <w:pStyle w:val="TAH"/>
            </w:pPr>
            <w:r w:rsidRPr="00AB7182">
              <w:t>Mandatory/</w:t>
            </w:r>
          </w:p>
          <w:p w14:paraId="12CA0748" w14:textId="77777777" w:rsidR="00743CEC" w:rsidRPr="00AB7182" w:rsidRDefault="00743CEC" w:rsidP="00F15523">
            <w:pPr>
              <w:pStyle w:val="TAH"/>
            </w:pPr>
            <w:r w:rsidRPr="00AB7182">
              <w:t>Optional</w:t>
            </w:r>
          </w:p>
        </w:tc>
        <w:tc>
          <w:tcPr>
            <w:tcW w:w="6294" w:type="dxa"/>
            <w:gridSpan w:val="4"/>
          </w:tcPr>
          <w:p w14:paraId="6B862268" w14:textId="77777777" w:rsidR="00743CEC" w:rsidRPr="00AB7182" w:rsidRDefault="00743CEC" w:rsidP="00F15523">
            <w:pPr>
              <w:pStyle w:val="TAH"/>
            </w:pPr>
            <w:r w:rsidRPr="00AB7182">
              <w:t>Used in command:</w:t>
            </w:r>
          </w:p>
        </w:tc>
      </w:tr>
      <w:tr w:rsidR="00743CEC" w:rsidRPr="00AB7182" w14:paraId="26ED32F2" w14:textId="77777777">
        <w:trPr>
          <w:cantSplit/>
        </w:trPr>
        <w:tc>
          <w:tcPr>
            <w:tcW w:w="1744" w:type="dxa"/>
            <w:vMerge w:val="restart"/>
          </w:tcPr>
          <w:p w14:paraId="7FED389B" w14:textId="77777777" w:rsidR="00743CEC" w:rsidRPr="00AB7182" w:rsidRDefault="00743CEC" w:rsidP="00F15523">
            <w:pPr>
              <w:pStyle w:val="TAC"/>
            </w:pPr>
            <w:r w:rsidRPr="00AB7182">
              <w:t>Inactivity Timeout, it/ito</w:t>
            </w:r>
          </w:p>
        </w:tc>
        <w:tc>
          <w:tcPr>
            <w:tcW w:w="1851" w:type="dxa"/>
          </w:tcPr>
          <w:p w14:paraId="4AA17C42" w14:textId="77777777" w:rsidR="00743CEC" w:rsidRPr="00AB7182" w:rsidRDefault="00743CEC" w:rsidP="00F15523">
            <w:pPr>
              <w:pStyle w:val="TAC"/>
              <w:rPr>
                <w:rFonts w:ascii="Times New Roman" w:hAnsi="Times New Roman"/>
                <w:b/>
                <w:bCs/>
              </w:rPr>
            </w:pPr>
            <w:r w:rsidRPr="00AB7182">
              <w:rPr>
                <w:rFonts w:ascii="Times New Roman" w:hAnsi="Times New Roman"/>
              </w:rPr>
              <w:t>M</w:t>
            </w:r>
          </w:p>
        </w:tc>
        <w:tc>
          <w:tcPr>
            <w:tcW w:w="6294" w:type="dxa"/>
            <w:gridSpan w:val="4"/>
          </w:tcPr>
          <w:p w14:paraId="3028C3D3" w14:textId="77777777" w:rsidR="00743CEC" w:rsidRPr="00AB7182" w:rsidRDefault="00743CEC" w:rsidP="00F15523">
            <w:pPr>
              <w:pStyle w:val="TAC"/>
              <w:rPr>
                <w:rFonts w:ascii="Times New Roman" w:hAnsi="Times New Roman"/>
                <w:b/>
                <w:bCs/>
              </w:rPr>
            </w:pPr>
            <w:r w:rsidRPr="00AB7182">
              <w:rPr>
                <w:rFonts w:ascii="Times New Roman" w:hAnsi="Times New Roman"/>
              </w:rPr>
              <w:t>MOD, NOTIFY</w:t>
            </w:r>
          </w:p>
        </w:tc>
      </w:tr>
      <w:tr w:rsidR="00743CEC" w:rsidRPr="00AB7182" w14:paraId="39024A7A" w14:textId="77777777">
        <w:trPr>
          <w:cantSplit/>
        </w:trPr>
        <w:tc>
          <w:tcPr>
            <w:tcW w:w="1744" w:type="dxa"/>
            <w:vMerge/>
          </w:tcPr>
          <w:p w14:paraId="74C837B7" w14:textId="77777777" w:rsidR="00743CEC" w:rsidRPr="00AB7182" w:rsidRDefault="00743CEC" w:rsidP="00F15523">
            <w:pPr>
              <w:pStyle w:val="enumlev2"/>
              <w:ind w:left="0" w:firstLine="34"/>
              <w:rPr>
                <w:b/>
                <w:bCs/>
                <w:szCs w:val="24"/>
              </w:rPr>
            </w:pPr>
          </w:p>
        </w:tc>
        <w:tc>
          <w:tcPr>
            <w:tcW w:w="1851" w:type="dxa"/>
          </w:tcPr>
          <w:p w14:paraId="400E6476" w14:textId="77777777" w:rsidR="00743CEC" w:rsidRPr="00AB7182" w:rsidRDefault="00743CEC" w:rsidP="00F15523">
            <w:pPr>
              <w:pStyle w:val="TAH"/>
            </w:pPr>
            <w:r w:rsidRPr="00AB7182">
              <w:t>Event</w:t>
            </w:r>
          </w:p>
          <w:p w14:paraId="0330DBD0" w14:textId="77777777" w:rsidR="00743CEC" w:rsidRPr="00AB7182" w:rsidRDefault="00743CEC" w:rsidP="00F15523">
            <w:pPr>
              <w:pStyle w:val="TAH"/>
            </w:pPr>
            <w:r w:rsidRPr="00AB7182">
              <w:t>Parameters</w:t>
            </w:r>
          </w:p>
        </w:tc>
        <w:tc>
          <w:tcPr>
            <w:tcW w:w="1961" w:type="dxa"/>
          </w:tcPr>
          <w:p w14:paraId="046D5EFB" w14:textId="77777777" w:rsidR="00743CEC" w:rsidRPr="00AB7182" w:rsidRDefault="00743CEC" w:rsidP="00F15523">
            <w:pPr>
              <w:pStyle w:val="TAH"/>
            </w:pPr>
            <w:r w:rsidRPr="00AB7182">
              <w:t>Mandatory/</w:t>
            </w:r>
          </w:p>
          <w:p w14:paraId="72E1814C" w14:textId="77777777" w:rsidR="00743CEC" w:rsidRPr="00AB7182" w:rsidRDefault="00743CEC" w:rsidP="00F15523">
            <w:pPr>
              <w:pStyle w:val="TAH"/>
            </w:pPr>
            <w:r w:rsidRPr="00AB7182">
              <w:t>Optional</w:t>
            </w:r>
          </w:p>
        </w:tc>
        <w:tc>
          <w:tcPr>
            <w:tcW w:w="1926" w:type="dxa"/>
            <w:gridSpan w:val="2"/>
          </w:tcPr>
          <w:p w14:paraId="502A47B2" w14:textId="77777777" w:rsidR="00743CEC" w:rsidRPr="00AB7182" w:rsidRDefault="00743CEC" w:rsidP="00F15523">
            <w:pPr>
              <w:pStyle w:val="TAH"/>
            </w:pPr>
            <w:r w:rsidRPr="00AB7182">
              <w:t>Supported</w:t>
            </w:r>
          </w:p>
          <w:p w14:paraId="010D5567" w14:textId="77777777" w:rsidR="00743CEC" w:rsidRPr="00AB7182" w:rsidRDefault="00743CEC" w:rsidP="00F15523">
            <w:pPr>
              <w:pStyle w:val="TAH"/>
            </w:pPr>
            <w:r w:rsidRPr="00AB7182">
              <w:t>Values:</w:t>
            </w:r>
          </w:p>
        </w:tc>
        <w:tc>
          <w:tcPr>
            <w:tcW w:w="2407" w:type="dxa"/>
          </w:tcPr>
          <w:p w14:paraId="77920CCF" w14:textId="77777777" w:rsidR="00743CEC" w:rsidRPr="00AB7182" w:rsidRDefault="00743CEC" w:rsidP="00F15523">
            <w:pPr>
              <w:pStyle w:val="TAH"/>
            </w:pPr>
            <w:r w:rsidRPr="00AB7182">
              <w:t>Provisioned Value:</w:t>
            </w:r>
          </w:p>
        </w:tc>
      </w:tr>
      <w:tr w:rsidR="00743CEC" w:rsidRPr="00AB7182" w14:paraId="42849954" w14:textId="77777777">
        <w:trPr>
          <w:cantSplit/>
        </w:trPr>
        <w:tc>
          <w:tcPr>
            <w:tcW w:w="1744" w:type="dxa"/>
            <w:vMerge/>
          </w:tcPr>
          <w:p w14:paraId="27EFF147" w14:textId="77777777" w:rsidR="00743CEC" w:rsidRPr="00AB7182" w:rsidRDefault="00743CEC" w:rsidP="00F15523">
            <w:pPr>
              <w:pStyle w:val="enumlev2"/>
              <w:ind w:left="0" w:firstLine="34"/>
              <w:rPr>
                <w:b/>
                <w:bCs/>
                <w:szCs w:val="24"/>
              </w:rPr>
            </w:pPr>
          </w:p>
        </w:tc>
        <w:tc>
          <w:tcPr>
            <w:tcW w:w="1851" w:type="dxa"/>
          </w:tcPr>
          <w:p w14:paraId="3B080B28" w14:textId="77777777" w:rsidR="00743CEC" w:rsidRPr="00AB7182" w:rsidRDefault="00743CEC" w:rsidP="00F15523">
            <w:pPr>
              <w:pStyle w:val="TAC"/>
            </w:pPr>
            <w:r w:rsidRPr="00AB7182">
              <w:t>Maximum Inactivity Time,</w:t>
            </w:r>
          </w:p>
          <w:p w14:paraId="3EA0D99E" w14:textId="77777777" w:rsidR="00743CEC" w:rsidRPr="00AB7182" w:rsidRDefault="00743CEC" w:rsidP="00F15523">
            <w:pPr>
              <w:pStyle w:val="TAC"/>
              <w:rPr>
                <w:b/>
                <w:bCs/>
              </w:rPr>
            </w:pPr>
            <w:r w:rsidRPr="00AB7182">
              <w:t>mit</w:t>
            </w:r>
          </w:p>
        </w:tc>
        <w:tc>
          <w:tcPr>
            <w:tcW w:w="1961" w:type="dxa"/>
          </w:tcPr>
          <w:p w14:paraId="3BC9654E" w14:textId="77777777" w:rsidR="00743CEC" w:rsidRPr="00AB7182" w:rsidRDefault="00743CEC" w:rsidP="00F15523">
            <w:pPr>
              <w:pStyle w:val="TAC"/>
              <w:rPr>
                <w:b/>
                <w:bCs/>
              </w:rPr>
            </w:pPr>
            <w:r w:rsidRPr="00AB7182">
              <w:t>M</w:t>
            </w:r>
          </w:p>
        </w:tc>
        <w:tc>
          <w:tcPr>
            <w:tcW w:w="1926" w:type="dxa"/>
            <w:gridSpan w:val="2"/>
          </w:tcPr>
          <w:p w14:paraId="3840322F" w14:textId="77777777" w:rsidR="00743CEC" w:rsidRPr="00AB7182" w:rsidRDefault="00743CEC" w:rsidP="00F15523">
            <w:pPr>
              <w:pStyle w:val="TAC"/>
            </w:pPr>
            <w:r w:rsidRPr="00AB7182">
              <w:t>Any integer</w:t>
            </w:r>
          </w:p>
        </w:tc>
        <w:tc>
          <w:tcPr>
            <w:tcW w:w="2407" w:type="dxa"/>
          </w:tcPr>
          <w:p w14:paraId="11D20E8B" w14:textId="77777777" w:rsidR="00743CEC" w:rsidRPr="00AB7182" w:rsidRDefault="00743CEC" w:rsidP="00F15523">
            <w:pPr>
              <w:pStyle w:val="TAC"/>
              <w:rPr>
                <w:b/>
                <w:bCs/>
              </w:rPr>
            </w:pPr>
            <w:r w:rsidRPr="00AB7182">
              <w:t>Unspecified</w:t>
            </w:r>
            <w:r w:rsidR="00FB2E93" w:rsidRPr="00AB7182">
              <w:rPr>
                <w:rFonts w:cs="Arial" w:hint="eastAsia"/>
                <w:szCs w:val="18"/>
                <w:lang w:eastAsia="zh-CN"/>
              </w:rPr>
              <w:t>,</w:t>
            </w:r>
            <w:r w:rsidR="00FB2E93" w:rsidRPr="00AB7182">
              <w:rPr>
                <w:rFonts w:cs="Arial"/>
                <w:szCs w:val="18"/>
              </w:rPr>
              <w:t xml:space="preserve"> </w:t>
            </w:r>
            <w:r w:rsidR="00FB2E93" w:rsidRPr="00AB7182">
              <w:rPr>
                <w:rFonts w:cs="Arial" w:hint="eastAsia"/>
                <w:szCs w:val="18"/>
                <w:lang w:eastAsia="zh-CN"/>
              </w:rPr>
              <w:t>i</w:t>
            </w:r>
            <w:r w:rsidR="00FB2E93" w:rsidRPr="00AB7182">
              <w:rPr>
                <w:rFonts w:cs="Arial"/>
                <w:szCs w:val="18"/>
              </w:rPr>
              <w:t>f not sent a value must be provisioned.</w:t>
            </w:r>
          </w:p>
        </w:tc>
      </w:tr>
      <w:tr w:rsidR="00743CEC" w:rsidRPr="00AB7182" w14:paraId="305DCCEB" w14:textId="77777777">
        <w:trPr>
          <w:cantSplit/>
        </w:trPr>
        <w:tc>
          <w:tcPr>
            <w:tcW w:w="1744" w:type="dxa"/>
            <w:vMerge/>
          </w:tcPr>
          <w:p w14:paraId="73FAF325" w14:textId="77777777" w:rsidR="00743CEC" w:rsidRPr="00AB7182" w:rsidRDefault="00743CEC" w:rsidP="00F15523">
            <w:pPr>
              <w:pStyle w:val="enumlev2"/>
              <w:ind w:left="0" w:firstLine="34"/>
              <w:rPr>
                <w:b/>
                <w:bCs/>
                <w:szCs w:val="24"/>
              </w:rPr>
            </w:pPr>
          </w:p>
        </w:tc>
        <w:tc>
          <w:tcPr>
            <w:tcW w:w="1851" w:type="dxa"/>
          </w:tcPr>
          <w:p w14:paraId="7D4EC527" w14:textId="77777777" w:rsidR="00743CEC" w:rsidRPr="00AB7182" w:rsidRDefault="00743CEC" w:rsidP="00F15523">
            <w:pPr>
              <w:pStyle w:val="TAH"/>
            </w:pPr>
            <w:r w:rsidRPr="00AB7182">
              <w:t>ObservedEvent</w:t>
            </w:r>
          </w:p>
          <w:p w14:paraId="51EE6CF7" w14:textId="77777777" w:rsidR="00743CEC" w:rsidRPr="00AB7182" w:rsidRDefault="00743CEC" w:rsidP="00F15523">
            <w:pPr>
              <w:pStyle w:val="TAH"/>
            </w:pPr>
            <w:r w:rsidRPr="00AB7182">
              <w:t>Parameters</w:t>
            </w:r>
          </w:p>
        </w:tc>
        <w:tc>
          <w:tcPr>
            <w:tcW w:w="1961" w:type="dxa"/>
          </w:tcPr>
          <w:p w14:paraId="42D72D0D" w14:textId="77777777" w:rsidR="00743CEC" w:rsidRPr="00AB7182" w:rsidRDefault="00743CEC" w:rsidP="00F15523">
            <w:pPr>
              <w:pStyle w:val="TAH"/>
            </w:pPr>
            <w:r w:rsidRPr="00AB7182">
              <w:t>Mandatory/</w:t>
            </w:r>
          </w:p>
          <w:p w14:paraId="53E82616" w14:textId="77777777" w:rsidR="00743CEC" w:rsidRPr="00AB7182" w:rsidRDefault="00743CEC" w:rsidP="00F15523">
            <w:pPr>
              <w:pStyle w:val="TAH"/>
            </w:pPr>
            <w:r w:rsidRPr="00AB7182">
              <w:t>Optional</w:t>
            </w:r>
          </w:p>
        </w:tc>
        <w:tc>
          <w:tcPr>
            <w:tcW w:w="1926" w:type="dxa"/>
            <w:gridSpan w:val="2"/>
          </w:tcPr>
          <w:p w14:paraId="0C09F615" w14:textId="77777777" w:rsidR="00743CEC" w:rsidRPr="00AB7182" w:rsidRDefault="00743CEC" w:rsidP="00F15523">
            <w:pPr>
              <w:pStyle w:val="TAH"/>
            </w:pPr>
            <w:r w:rsidRPr="00AB7182">
              <w:t>Supported</w:t>
            </w:r>
          </w:p>
          <w:p w14:paraId="7532402B" w14:textId="77777777" w:rsidR="00743CEC" w:rsidRPr="00AB7182" w:rsidRDefault="00743CEC" w:rsidP="00F15523">
            <w:pPr>
              <w:pStyle w:val="TAH"/>
            </w:pPr>
            <w:r w:rsidRPr="00AB7182">
              <w:t>Values:</w:t>
            </w:r>
          </w:p>
        </w:tc>
        <w:tc>
          <w:tcPr>
            <w:tcW w:w="2407" w:type="dxa"/>
          </w:tcPr>
          <w:p w14:paraId="23D4A8D6" w14:textId="77777777" w:rsidR="00743CEC" w:rsidRPr="00AB7182" w:rsidRDefault="00743CEC" w:rsidP="00F15523">
            <w:pPr>
              <w:pStyle w:val="TAH"/>
            </w:pPr>
            <w:r w:rsidRPr="00AB7182">
              <w:t>Provisioned Value:</w:t>
            </w:r>
          </w:p>
        </w:tc>
      </w:tr>
      <w:tr w:rsidR="00743CEC" w:rsidRPr="00AB7182" w14:paraId="6D7E9218" w14:textId="77777777">
        <w:trPr>
          <w:cantSplit/>
        </w:trPr>
        <w:tc>
          <w:tcPr>
            <w:tcW w:w="1744" w:type="dxa"/>
            <w:vMerge/>
          </w:tcPr>
          <w:p w14:paraId="198B2F89" w14:textId="77777777" w:rsidR="00743CEC" w:rsidRPr="00AB7182" w:rsidRDefault="00743CEC" w:rsidP="00F15523">
            <w:pPr>
              <w:pStyle w:val="enumlev2"/>
              <w:ind w:left="0" w:firstLine="34"/>
              <w:rPr>
                <w:b/>
                <w:bCs/>
                <w:szCs w:val="24"/>
              </w:rPr>
            </w:pPr>
          </w:p>
        </w:tc>
        <w:tc>
          <w:tcPr>
            <w:tcW w:w="1851" w:type="dxa"/>
          </w:tcPr>
          <w:p w14:paraId="0BAB5E49" w14:textId="77777777" w:rsidR="00743CEC" w:rsidRPr="00AB7182" w:rsidRDefault="00743CEC" w:rsidP="00F15523">
            <w:pPr>
              <w:pStyle w:val="TAC"/>
            </w:pPr>
            <w:r w:rsidRPr="00AB7182">
              <w:t>None</w:t>
            </w:r>
          </w:p>
        </w:tc>
        <w:tc>
          <w:tcPr>
            <w:tcW w:w="1961" w:type="dxa"/>
          </w:tcPr>
          <w:p w14:paraId="484CBCE2" w14:textId="77777777" w:rsidR="00743CEC" w:rsidRPr="00AB7182" w:rsidRDefault="00743CEC" w:rsidP="00F15523">
            <w:pPr>
              <w:pStyle w:val="TAC"/>
            </w:pPr>
            <w:r w:rsidRPr="00AB7182">
              <w:t>-</w:t>
            </w:r>
          </w:p>
        </w:tc>
        <w:tc>
          <w:tcPr>
            <w:tcW w:w="1926" w:type="dxa"/>
            <w:gridSpan w:val="2"/>
          </w:tcPr>
          <w:p w14:paraId="42F703F1" w14:textId="77777777" w:rsidR="00743CEC" w:rsidRPr="00AB7182" w:rsidRDefault="00743CEC" w:rsidP="00F15523">
            <w:pPr>
              <w:pStyle w:val="TAC"/>
            </w:pPr>
            <w:r w:rsidRPr="00AB7182">
              <w:t>-</w:t>
            </w:r>
          </w:p>
        </w:tc>
        <w:tc>
          <w:tcPr>
            <w:tcW w:w="2407" w:type="dxa"/>
          </w:tcPr>
          <w:p w14:paraId="195F063A" w14:textId="77777777" w:rsidR="00743CEC" w:rsidRPr="00AB7182" w:rsidRDefault="00743CEC" w:rsidP="00F15523">
            <w:pPr>
              <w:pStyle w:val="TAC"/>
            </w:pPr>
            <w:r w:rsidRPr="00AB7182">
              <w:t>-</w:t>
            </w:r>
          </w:p>
        </w:tc>
      </w:tr>
      <w:tr w:rsidR="00743CEC" w:rsidRPr="00AB7182" w14:paraId="048096FF" w14:textId="77777777">
        <w:trPr>
          <w:cantSplit/>
        </w:trPr>
        <w:tc>
          <w:tcPr>
            <w:tcW w:w="1744" w:type="dxa"/>
          </w:tcPr>
          <w:p w14:paraId="2BB7974F" w14:textId="77777777" w:rsidR="00743CEC" w:rsidRPr="00AB7182" w:rsidRDefault="00743CEC" w:rsidP="00F15523">
            <w:pPr>
              <w:pStyle w:val="TAH"/>
            </w:pPr>
            <w:r w:rsidRPr="00AB7182">
              <w:t>Statistics</w:t>
            </w:r>
          </w:p>
        </w:tc>
        <w:tc>
          <w:tcPr>
            <w:tcW w:w="1851" w:type="dxa"/>
          </w:tcPr>
          <w:p w14:paraId="3D347D74" w14:textId="77777777" w:rsidR="00743CEC" w:rsidRPr="00AB7182" w:rsidRDefault="00743CEC" w:rsidP="00F15523">
            <w:pPr>
              <w:pStyle w:val="TAH"/>
            </w:pPr>
            <w:r w:rsidRPr="00AB7182">
              <w:t>Mandatory/</w:t>
            </w:r>
          </w:p>
          <w:p w14:paraId="21BD971F" w14:textId="77777777" w:rsidR="00743CEC" w:rsidRPr="00AB7182" w:rsidRDefault="00743CEC" w:rsidP="00F15523">
            <w:pPr>
              <w:pStyle w:val="TAH"/>
            </w:pPr>
            <w:r w:rsidRPr="00AB7182">
              <w:t>Optional</w:t>
            </w:r>
          </w:p>
        </w:tc>
        <w:tc>
          <w:tcPr>
            <w:tcW w:w="2861" w:type="dxa"/>
            <w:gridSpan w:val="2"/>
          </w:tcPr>
          <w:p w14:paraId="015B3AC9" w14:textId="77777777" w:rsidR="00743CEC" w:rsidRPr="00AB7182" w:rsidRDefault="00743CEC" w:rsidP="00F15523">
            <w:pPr>
              <w:pStyle w:val="TAH"/>
            </w:pPr>
            <w:r w:rsidRPr="00AB7182">
              <w:t>Used in command:</w:t>
            </w:r>
          </w:p>
        </w:tc>
        <w:tc>
          <w:tcPr>
            <w:tcW w:w="3433" w:type="dxa"/>
            <w:gridSpan w:val="2"/>
          </w:tcPr>
          <w:p w14:paraId="23EADF2D" w14:textId="77777777" w:rsidR="00743CEC" w:rsidRPr="00AB7182" w:rsidRDefault="00743CEC" w:rsidP="00F15523">
            <w:pPr>
              <w:pStyle w:val="TAH"/>
            </w:pPr>
            <w:r w:rsidRPr="00AB7182">
              <w:t>Supported Values:</w:t>
            </w:r>
          </w:p>
        </w:tc>
      </w:tr>
      <w:tr w:rsidR="00743CEC" w:rsidRPr="00AB7182" w14:paraId="7F3E5595" w14:textId="77777777">
        <w:trPr>
          <w:cantSplit/>
        </w:trPr>
        <w:tc>
          <w:tcPr>
            <w:tcW w:w="1744" w:type="dxa"/>
          </w:tcPr>
          <w:p w14:paraId="542D64DA" w14:textId="77777777" w:rsidR="00743CEC" w:rsidRPr="00AB7182" w:rsidRDefault="00743CEC" w:rsidP="00F15523">
            <w:pPr>
              <w:pStyle w:val="TAC"/>
            </w:pPr>
            <w:r w:rsidRPr="00AB7182">
              <w:t>None</w:t>
            </w:r>
          </w:p>
        </w:tc>
        <w:tc>
          <w:tcPr>
            <w:tcW w:w="1851" w:type="dxa"/>
          </w:tcPr>
          <w:p w14:paraId="6C82E7D5" w14:textId="77777777" w:rsidR="00743CEC" w:rsidRPr="00AB7182" w:rsidRDefault="00743CEC" w:rsidP="00F15523">
            <w:pPr>
              <w:pStyle w:val="TAC"/>
            </w:pPr>
            <w:r w:rsidRPr="00AB7182">
              <w:t>-</w:t>
            </w:r>
          </w:p>
        </w:tc>
        <w:tc>
          <w:tcPr>
            <w:tcW w:w="2861" w:type="dxa"/>
            <w:gridSpan w:val="2"/>
          </w:tcPr>
          <w:p w14:paraId="7504B66F" w14:textId="77777777" w:rsidR="00743CEC" w:rsidRPr="00AB7182" w:rsidRDefault="00743CEC" w:rsidP="00F15523">
            <w:pPr>
              <w:pStyle w:val="TAC"/>
            </w:pPr>
            <w:r w:rsidRPr="00AB7182">
              <w:t>-</w:t>
            </w:r>
          </w:p>
        </w:tc>
        <w:tc>
          <w:tcPr>
            <w:tcW w:w="3433" w:type="dxa"/>
            <w:gridSpan w:val="2"/>
          </w:tcPr>
          <w:p w14:paraId="50D7BB6E" w14:textId="77777777" w:rsidR="00743CEC" w:rsidRPr="00AB7182" w:rsidRDefault="00743CEC" w:rsidP="00F15523">
            <w:pPr>
              <w:pStyle w:val="TAC"/>
            </w:pPr>
            <w:r w:rsidRPr="00AB7182">
              <w:t>-</w:t>
            </w:r>
          </w:p>
        </w:tc>
      </w:tr>
      <w:tr w:rsidR="00743CEC" w:rsidRPr="00AB7182" w14:paraId="2BE7A8C4" w14:textId="77777777">
        <w:trPr>
          <w:cantSplit/>
        </w:trPr>
        <w:tc>
          <w:tcPr>
            <w:tcW w:w="1744" w:type="dxa"/>
          </w:tcPr>
          <w:p w14:paraId="1566212E" w14:textId="77777777" w:rsidR="00743CEC" w:rsidRPr="00AB7182" w:rsidRDefault="00743CEC" w:rsidP="00F15523">
            <w:pPr>
              <w:pStyle w:val="TAH"/>
            </w:pPr>
            <w:r w:rsidRPr="00AB7182">
              <w:t>Error Codes</w:t>
            </w:r>
          </w:p>
        </w:tc>
        <w:tc>
          <w:tcPr>
            <w:tcW w:w="8145" w:type="dxa"/>
            <w:gridSpan w:val="5"/>
          </w:tcPr>
          <w:p w14:paraId="0A13927E" w14:textId="77777777" w:rsidR="00743CEC" w:rsidRPr="00AB7182" w:rsidRDefault="00743CEC" w:rsidP="00F15523">
            <w:pPr>
              <w:pStyle w:val="TAH"/>
            </w:pPr>
            <w:r w:rsidRPr="00AB7182">
              <w:t>Mandatory/ Optional</w:t>
            </w:r>
          </w:p>
        </w:tc>
      </w:tr>
      <w:tr w:rsidR="00743CEC" w:rsidRPr="00AB7182" w14:paraId="0AB9219B" w14:textId="77777777">
        <w:trPr>
          <w:cantSplit/>
        </w:trPr>
        <w:tc>
          <w:tcPr>
            <w:tcW w:w="1744" w:type="dxa"/>
          </w:tcPr>
          <w:p w14:paraId="71423B7F" w14:textId="77777777" w:rsidR="00743CEC" w:rsidRPr="00AB7182" w:rsidRDefault="00743CEC" w:rsidP="00F15523">
            <w:pPr>
              <w:pStyle w:val="TAC"/>
            </w:pPr>
            <w:r w:rsidRPr="00AB7182">
              <w:t>None</w:t>
            </w:r>
          </w:p>
        </w:tc>
        <w:tc>
          <w:tcPr>
            <w:tcW w:w="8145" w:type="dxa"/>
            <w:gridSpan w:val="5"/>
          </w:tcPr>
          <w:p w14:paraId="14F15E3E" w14:textId="77777777" w:rsidR="00743CEC" w:rsidRPr="00AB7182" w:rsidRDefault="00743CEC" w:rsidP="00F15523">
            <w:pPr>
              <w:pStyle w:val="TAC"/>
            </w:pPr>
            <w:r w:rsidRPr="00AB7182">
              <w:t>-</w:t>
            </w:r>
          </w:p>
        </w:tc>
      </w:tr>
    </w:tbl>
    <w:p w14:paraId="7B4AE9CF" w14:textId="77777777" w:rsidR="00743CEC" w:rsidRPr="00AB7182" w:rsidRDefault="00743CEC" w:rsidP="00743CEC"/>
    <w:p w14:paraId="03F89460" w14:textId="77777777" w:rsidR="00743CEC" w:rsidRPr="00AB7182" w:rsidRDefault="00743CEC" w:rsidP="006460F5">
      <w:pPr>
        <w:pStyle w:val="Heading2"/>
      </w:pPr>
      <w:bookmarkStart w:id="158" w:name="_Toc177668506"/>
      <w:r w:rsidRPr="00AB7182">
        <w:lastRenderedPageBreak/>
        <w:t>A.14.24</w:t>
      </w:r>
      <w:r w:rsidR="00E84531" w:rsidRPr="00AB7182">
        <w:tab/>
      </w:r>
      <w:r w:rsidRPr="00AB7182">
        <w:t>MGC Information Package</w:t>
      </w:r>
      <w:bookmarkEnd w:id="158"/>
    </w:p>
    <w:p w14:paraId="7260E92F" w14:textId="77777777" w:rsidR="00743CEC" w:rsidRPr="00AB7182" w:rsidRDefault="00743CEC" w:rsidP="00743CEC">
      <w:pPr>
        <w:pStyle w:val="TH"/>
        <w:rPr>
          <w:lang w:val="fr-FR"/>
        </w:rPr>
      </w:pPr>
      <w:r w:rsidRPr="00AB7182">
        <w:rPr>
          <w:lang w:val="fr-FR"/>
        </w:rPr>
        <w:t>Table A.14.</w:t>
      </w:r>
      <w:r w:rsidR="00280FBB" w:rsidRPr="00AB7182">
        <w:rPr>
          <w:lang w:val="fr-FR"/>
        </w:rPr>
        <w:t>24</w:t>
      </w:r>
      <w:r w:rsidR="009903F8" w:rsidRPr="00AB7182">
        <w:t>/1</w:t>
      </w:r>
      <w:r w:rsidRPr="00AB7182">
        <w:rPr>
          <w:lang w:val="fr-FR"/>
        </w:rPr>
        <w:t>: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2AA1C75" w14:textId="77777777">
        <w:trPr>
          <w:cantSplit/>
        </w:trPr>
        <w:tc>
          <w:tcPr>
            <w:tcW w:w="1744" w:type="dxa"/>
          </w:tcPr>
          <w:p w14:paraId="0ADEA6C4" w14:textId="77777777" w:rsidR="00743CEC" w:rsidRPr="00AB7182" w:rsidRDefault="00743CEC" w:rsidP="00F15523">
            <w:pPr>
              <w:pStyle w:val="TAH"/>
            </w:pPr>
            <w:r w:rsidRPr="00AB7182">
              <w:t xml:space="preserve">Properties </w:t>
            </w:r>
          </w:p>
        </w:tc>
        <w:tc>
          <w:tcPr>
            <w:tcW w:w="1851" w:type="dxa"/>
          </w:tcPr>
          <w:p w14:paraId="1AB055E4" w14:textId="77777777" w:rsidR="00743CEC" w:rsidRPr="00AB7182" w:rsidRDefault="00743CEC" w:rsidP="00F15523">
            <w:pPr>
              <w:pStyle w:val="TAH"/>
            </w:pPr>
            <w:r w:rsidRPr="00AB7182">
              <w:t>Mandatory/</w:t>
            </w:r>
          </w:p>
          <w:p w14:paraId="79DBD781" w14:textId="77777777" w:rsidR="00743CEC" w:rsidRPr="00AB7182" w:rsidRDefault="00743CEC" w:rsidP="00F15523">
            <w:pPr>
              <w:pStyle w:val="TAH"/>
            </w:pPr>
            <w:r w:rsidRPr="00AB7182">
              <w:t>Optional</w:t>
            </w:r>
          </w:p>
        </w:tc>
        <w:tc>
          <w:tcPr>
            <w:tcW w:w="1961" w:type="dxa"/>
          </w:tcPr>
          <w:p w14:paraId="01E75B3D" w14:textId="77777777" w:rsidR="00743CEC" w:rsidRPr="00AB7182" w:rsidRDefault="00743CEC" w:rsidP="00F15523">
            <w:pPr>
              <w:pStyle w:val="TAH"/>
            </w:pPr>
            <w:r w:rsidRPr="00AB7182">
              <w:t>Used in command:</w:t>
            </w:r>
          </w:p>
        </w:tc>
        <w:tc>
          <w:tcPr>
            <w:tcW w:w="1926" w:type="dxa"/>
            <w:gridSpan w:val="2"/>
          </w:tcPr>
          <w:p w14:paraId="23A3F1E1" w14:textId="77777777" w:rsidR="00743CEC" w:rsidRPr="00AB7182" w:rsidRDefault="00743CEC" w:rsidP="00F15523">
            <w:pPr>
              <w:pStyle w:val="TAH"/>
            </w:pPr>
            <w:r w:rsidRPr="00AB7182">
              <w:t>Supported Values:</w:t>
            </w:r>
          </w:p>
        </w:tc>
        <w:tc>
          <w:tcPr>
            <w:tcW w:w="2407" w:type="dxa"/>
          </w:tcPr>
          <w:p w14:paraId="6382F97D" w14:textId="77777777" w:rsidR="00743CEC" w:rsidRPr="00AB7182" w:rsidRDefault="00743CEC" w:rsidP="00F15523">
            <w:pPr>
              <w:pStyle w:val="TAH"/>
            </w:pPr>
            <w:r w:rsidRPr="00AB7182">
              <w:t>Provisioned Value:</w:t>
            </w:r>
          </w:p>
        </w:tc>
      </w:tr>
      <w:tr w:rsidR="00743CEC" w:rsidRPr="00AB7182" w14:paraId="6EB46E07" w14:textId="77777777">
        <w:trPr>
          <w:cantSplit/>
        </w:trPr>
        <w:tc>
          <w:tcPr>
            <w:tcW w:w="1744" w:type="dxa"/>
          </w:tcPr>
          <w:p w14:paraId="43128B7F" w14:textId="77777777" w:rsidR="00743CEC" w:rsidRPr="00AB7182" w:rsidRDefault="00743CEC" w:rsidP="00F15523">
            <w:pPr>
              <w:pStyle w:val="TAC"/>
            </w:pPr>
            <w:r w:rsidRPr="00AB7182">
              <w:t>Data Block, MGCInfo/db</w:t>
            </w:r>
          </w:p>
        </w:tc>
        <w:tc>
          <w:tcPr>
            <w:tcW w:w="1851" w:type="dxa"/>
          </w:tcPr>
          <w:p w14:paraId="397E5C8E" w14:textId="77777777" w:rsidR="00743CEC" w:rsidRPr="00AB7182" w:rsidRDefault="00743CEC" w:rsidP="00F15523">
            <w:pPr>
              <w:pStyle w:val="TAC"/>
            </w:pPr>
            <w:r w:rsidRPr="00AB7182">
              <w:t>M</w:t>
            </w:r>
          </w:p>
        </w:tc>
        <w:tc>
          <w:tcPr>
            <w:tcW w:w="1961" w:type="dxa"/>
          </w:tcPr>
          <w:p w14:paraId="3FB1901F" w14:textId="77777777" w:rsidR="00743CEC" w:rsidRPr="00AB7182" w:rsidRDefault="00743CEC" w:rsidP="00F15523">
            <w:pPr>
              <w:pStyle w:val="TAC"/>
            </w:pPr>
            <w:r w:rsidRPr="00AB7182">
              <w:t>ADD, MOD, AUDITVALUE</w:t>
            </w:r>
          </w:p>
        </w:tc>
        <w:tc>
          <w:tcPr>
            <w:tcW w:w="1926" w:type="dxa"/>
            <w:gridSpan w:val="2"/>
          </w:tcPr>
          <w:p w14:paraId="19F2DB9E" w14:textId="77777777" w:rsidR="00743CEC" w:rsidRPr="00AB7182" w:rsidRDefault="00743CEC" w:rsidP="00F15523">
            <w:pPr>
              <w:pStyle w:val="TAC"/>
            </w:pPr>
            <w:r w:rsidRPr="00AB7182">
              <w:t>A range of 0 to 32 octets</w:t>
            </w:r>
          </w:p>
        </w:tc>
        <w:tc>
          <w:tcPr>
            <w:tcW w:w="2407" w:type="dxa"/>
          </w:tcPr>
          <w:p w14:paraId="14DFF486" w14:textId="77777777" w:rsidR="00743CEC" w:rsidRPr="00AB7182" w:rsidRDefault="00743CEC" w:rsidP="00F15523">
            <w:pPr>
              <w:pStyle w:val="TAC"/>
            </w:pPr>
            <w:r w:rsidRPr="00AB7182">
              <w:t>An empty string</w:t>
            </w:r>
          </w:p>
        </w:tc>
      </w:tr>
      <w:tr w:rsidR="00743CEC" w:rsidRPr="00AB7182" w14:paraId="2FC1B362" w14:textId="77777777">
        <w:trPr>
          <w:cantSplit/>
        </w:trPr>
        <w:tc>
          <w:tcPr>
            <w:tcW w:w="1744" w:type="dxa"/>
          </w:tcPr>
          <w:p w14:paraId="1AEDE8F9" w14:textId="77777777" w:rsidR="00743CEC" w:rsidRPr="00AB7182" w:rsidRDefault="00743CEC" w:rsidP="00F15523">
            <w:pPr>
              <w:pStyle w:val="TAH"/>
            </w:pPr>
            <w:r w:rsidRPr="00AB7182">
              <w:t xml:space="preserve">Signals </w:t>
            </w:r>
          </w:p>
        </w:tc>
        <w:tc>
          <w:tcPr>
            <w:tcW w:w="1851" w:type="dxa"/>
          </w:tcPr>
          <w:p w14:paraId="340F579F" w14:textId="77777777" w:rsidR="00743CEC" w:rsidRPr="00AB7182" w:rsidRDefault="00743CEC" w:rsidP="00F15523">
            <w:pPr>
              <w:pStyle w:val="TAH"/>
            </w:pPr>
            <w:r w:rsidRPr="00AB7182">
              <w:t>Mandatory/</w:t>
            </w:r>
          </w:p>
          <w:p w14:paraId="4BA14D52" w14:textId="77777777" w:rsidR="00743CEC" w:rsidRPr="00AB7182" w:rsidRDefault="00743CEC" w:rsidP="00F15523">
            <w:pPr>
              <w:pStyle w:val="TAH"/>
            </w:pPr>
            <w:r w:rsidRPr="00AB7182">
              <w:t>Optional</w:t>
            </w:r>
          </w:p>
        </w:tc>
        <w:tc>
          <w:tcPr>
            <w:tcW w:w="3887" w:type="dxa"/>
            <w:gridSpan w:val="3"/>
          </w:tcPr>
          <w:p w14:paraId="06202579" w14:textId="77777777" w:rsidR="00743CEC" w:rsidRPr="00AB7182" w:rsidRDefault="00743CEC" w:rsidP="00F15523">
            <w:pPr>
              <w:pStyle w:val="TAH"/>
            </w:pPr>
            <w:r w:rsidRPr="00AB7182">
              <w:t>Used in command:</w:t>
            </w:r>
          </w:p>
        </w:tc>
        <w:tc>
          <w:tcPr>
            <w:tcW w:w="2407" w:type="dxa"/>
          </w:tcPr>
          <w:p w14:paraId="1A4A4EE7" w14:textId="77777777" w:rsidR="00743CEC" w:rsidRPr="00AB7182" w:rsidRDefault="00743CEC" w:rsidP="00F15523">
            <w:pPr>
              <w:pStyle w:val="TAH"/>
            </w:pPr>
            <w:r w:rsidRPr="00AB7182">
              <w:t>Duration Provisioned Value:</w:t>
            </w:r>
          </w:p>
        </w:tc>
      </w:tr>
      <w:tr w:rsidR="00743CEC" w:rsidRPr="00AB7182" w14:paraId="7621EA89" w14:textId="77777777">
        <w:trPr>
          <w:cantSplit/>
        </w:trPr>
        <w:tc>
          <w:tcPr>
            <w:tcW w:w="1744" w:type="dxa"/>
            <w:vMerge w:val="restart"/>
          </w:tcPr>
          <w:p w14:paraId="350B8AAC" w14:textId="77777777" w:rsidR="00743CEC" w:rsidRPr="00AB7182" w:rsidRDefault="00743CEC" w:rsidP="00F15523">
            <w:pPr>
              <w:pStyle w:val="TAC"/>
              <w:rPr>
                <w:b/>
                <w:bCs/>
              </w:rPr>
            </w:pPr>
            <w:r w:rsidRPr="00AB7182">
              <w:t>None</w:t>
            </w:r>
          </w:p>
        </w:tc>
        <w:tc>
          <w:tcPr>
            <w:tcW w:w="1851" w:type="dxa"/>
          </w:tcPr>
          <w:p w14:paraId="16D3BAAF" w14:textId="77777777" w:rsidR="00743CEC" w:rsidRPr="00AB7182" w:rsidRDefault="00743CEC" w:rsidP="00F15523">
            <w:pPr>
              <w:pStyle w:val="TAC"/>
              <w:rPr>
                <w:b/>
                <w:bCs/>
              </w:rPr>
            </w:pPr>
            <w:r w:rsidRPr="00AB7182">
              <w:t>-</w:t>
            </w:r>
          </w:p>
        </w:tc>
        <w:tc>
          <w:tcPr>
            <w:tcW w:w="3887" w:type="dxa"/>
            <w:gridSpan w:val="3"/>
          </w:tcPr>
          <w:p w14:paraId="53AD8904" w14:textId="77777777" w:rsidR="00743CEC" w:rsidRPr="00AB7182" w:rsidRDefault="00743CEC" w:rsidP="00F15523">
            <w:pPr>
              <w:pStyle w:val="TAC"/>
              <w:rPr>
                <w:b/>
                <w:bCs/>
              </w:rPr>
            </w:pPr>
            <w:r w:rsidRPr="00AB7182">
              <w:t>-</w:t>
            </w:r>
          </w:p>
        </w:tc>
        <w:tc>
          <w:tcPr>
            <w:tcW w:w="2407" w:type="dxa"/>
          </w:tcPr>
          <w:p w14:paraId="436E3632" w14:textId="77777777" w:rsidR="00743CEC" w:rsidRPr="00AB7182" w:rsidRDefault="00743CEC" w:rsidP="00F15523">
            <w:pPr>
              <w:pStyle w:val="TAC"/>
              <w:rPr>
                <w:b/>
                <w:bCs/>
              </w:rPr>
            </w:pPr>
            <w:r w:rsidRPr="00AB7182">
              <w:t>-</w:t>
            </w:r>
          </w:p>
        </w:tc>
      </w:tr>
      <w:tr w:rsidR="00743CEC" w:rsidRPr="00AB7182" w14:paraId="2286D763" w14:textId="77777777">
        <w:trPr>
          <w:cantSplit/>
        </w:trPr>
        <w:tc>
          <w:tcPr>
            <w:tcW w:w="1744" w:type="dxa"/>
            <w:vMerge/>
          </w:tcPr>
          <w:p w14:paraId="0E2F89D3" w14:textId="77777777" w:rsidR="00743CEC" w:rsidRPr="00AB7182" w:rsidRDefault="00743CEC" w:rsidP="00F15523">
            <w:pPr>
              <w:pStyle w:val="enumlev2"/>
              <w:ind w:left="0" w:firstLine="34"/>
              <w:rPr>
                <w:b/>
                <w:bCs/>
                <w:szCs w:val="24"/>
              </w:rPr>
            </w:pPr>
          </w:p>
        </w:tc>
        <w:tc>
          <w:tcPr>
            <w:tcW w:w="1851" w:type="dxa"/>
          </w:tcPr>
          <w:p w14:paraId="50C72776" w14:textId="77777777" w:rsidR="00743CEC" w:rsidRPr="00AB7182" w:rsidRDefault="00743CEC" w:rsidP="00F15523">
            <w:pPr>
              <w:pStyle w:val="TAH"/>
            </w:pPr>
            <w:r w:rsidRPr="00AB7182">
              <w:t>Signal Parameters</w:t>
            </w:r>
          </w:p>
        </w:tc>
        <w:tc>
          <w:tcPr>
            <w:tcW w:w="1961" w:type="dxa"/>
          </w:tcPr>
          <w:p w14:paraId="0341C279" w14:textId="77777777" w:rsidR="00743CEC" w:rsidRPr="00AB7182" w:rsidRDefault="00743CEC" w:rsidP="00F15523">
            <w:pPr>
              <w:pStyle w:val="TAH"/>
            </w:pPr>
            <w:r w:rsidRPr="00AB7182">
              <w:t>Mandatory/</w:t>
            </w:r>
          </w:p>
          <w:p w14:paraId="0CCE3EF4" w14:textId="77777777" w:rsidR="00743CEC" w:rsidRPr="00AB7182" w:rsidRDefault="00743CEC" w:rsidP="00F15523">
            <w:pPr>
              <w:pStyle w:val="TAH"/>
            </w:pPr>
            <w:r w:rsidRPr="00AB7182">
              <w:t>Optional</w:t>
            </w:r>
          </w:p>
        </w:tc>
        <w:tc>
          <w:tcPr>
            <w:tcW w:w="1926" w:type="dxa"/>
            <w:gridSpan w:val="2"/>
          </w:tcPr>
          <w:p w14:paraId="5F51C373" w14:textId="77777777" w:rsidR="00743CEC" w:rsidRPr="00AB7182" w:rsidRDefault="00743CEC" w:rsidP="00F15523">
            <w:pPr>
              <w:pStyle w:val="TAH"/>
            </w:pPr>
            <w:r w:rsidRPr="00AB7182">
              <w:t>Supported</w:t>
            </w:r>
          </w:p>
          <w:p w14:paraId="5EC3F513" w14:textId="77777777" w:rsidR="00743CEC" w:rsidRPr="00AB7182" w:rsidRDefault="00743CEC" w:rsidP="00F15523">
            <w:pPr>
              <w:pStyle w:val="TAH"/>
            </w:pPr>
            <w:r w:rsidRPr="00AB7182">
              <w:t>Values:</w:t>
            </w:r>
          </w:p>
        </w:tc>
        <w:tc>
          <w:tcPr>
            <w:tcW w:w="2407" w:type="dxa"/>
          </w:tcPr>
          <w:p w14:paraId="1E9DB072" w14:textId="77777777" w:rsidR="00743CEC" w:rsidRPr="00AB7182" w:rsidRDefault="00743CEC" w:rsidP="00F15523">
            <w:pPr>
              <w:pStyle w:val="TAH"/>
            </w:pPr>
            <w:r w:rsidRPr="00AB7182">
              <w:t>Duration Provisioned Value:</w:t>
            </w:r>
          </w:p>
        </w:tc>
      </w:tr>
      <w:tr w:rsidR="00743CEC" w:rsidRPr="00AB7182" w14:paraId="6DA5D573" w14:textId="77777777">
        <w:trPr>
          <w:cantSplit/>
        </w:trPr>
        <w:tc>
          <w:tcPr>
            <w:tcW w:w="1744" w:type="dxa"/>
            <w:vMerge/>
          </w:tcPr>
          <w:p w14:paraId="2A01BFDE" w14:textId="77777777" w:rsidR="00743CEC" w:rsidRPr="00AB7182" w:rsidRDefault="00743CEC" w:rsidP="00F15523">
            <w:pPr>
              <w:pStyle w:val="enumlev2"/>
              <w:ind w:left="0" w:firstLine="34"/>
              <w:rPr>
                <w:b/>
                <w:bCs/>
                <w:szCs w:val="24"/>
              </w:rPr>
            </w:pPr>
          </w:p>
        </w:tc>
        <w:tc>
          <w:tcPr>
            <w:tcW w:w="1851" w:type="dxa"/>
          </w:tcPr>
          <w:p w14:paraId="202A6564" w14:textId="77777777" w:rsidR="00743CEC" w:rsidRPr="00AB7182" w:rsidRDefault="00743CEC" w:rsidP="00F15523">
            <w:pPr>
              <w:pStyle w:val="TAC"/>
            </w:pPr>
            <w:r w:rsidRPr="00AB7182">
              <w:t>-</w:t>
            </w:r>
          </w:p>
        </w:tc>
        <w:tc>
          <w:tcPr>
            <w:tcW w:w="1961" w:type="dxa"/>
          </w:tcPr>
          <w:p w14:paraId="15807A95" w14:textId="77777777" w:rsidR="00743CEC" w:rsidRPr="00AB7182" w:rsidRDefault="00743CEC" w:rsidP="00F15523">
            <w:pPr>
              <w:pStyle w:val="TAC"/>
            </w:pPr>
            <w:r w:rsidRPr="00AB7182">
              <w:t>-</w:t>
            </w:r>
          </w:p>
        </w:tc>
        <w:tc>
          <w:tcPr>
            <w:tcW w:w="1926" w:type="dxa"/>
            <w:gridSpan w:val="2"/>
          </w:tcPr>
          <w:p w14:paraId="7CEB6404" w14:textId="77777777" w:rsidR="00743CEC" w:rsidRPr="00AB7182" w:rsidRDefault="00743CEC" w:rsidP="00F15523">
            <w:pPr>
              <w:pStyle w:val="TAC"/>
            </w:pPr>
            <w:r w:rsidRPr="00AB7182">
              <w:t>-</w:t>
            </w:r>
          </w:p>
        </w:tc>
        <w:tc>
          <w:tcPr>
            <w:tcW w:w="2407" w:type="dxa"/>
          </w:tcPr>
          <w:p w14:paraId="6D68EF00" w14:textId="77777777" w:rsidR="00743CEC" w:rsidRPr="00AB7182" w:rsidRDefault="00743CEC" w:rsidP="00F15523">
            <w:pPr>
              <w:pStyle w:val="TAC"/>
            </w:pPr>
            <w:r w:rsidRPr="00AB7182">
              <w:t>-</w:t>
            </w:r>
          </w:p>
        </w:tc>
      </w:tr>
      <w:tr w:rsidR="00743CEC" w:rsidRPr="00AB7182" w14:paraId="6E3BAAE8" w14:textId="77777777">
        <w:trPr>
          <w:cantSplit/>
        </w:trPr>
        <w:tc>
          <w:tcPr>
            <w:tcW w:w="1744" w:type="dxa"/>
          </w:tcPr>
          <w:p w14:paraId="0DFA7FC3" w14:textId="77777777" w:rsidR="00743CEC" w:rsidRPr="00AB7182" w:rsidRDefault="00743CEC" w:rsidP="00F15523">
            <w:pPr>
              <w:pStyle w:val="TAH"/>
            </w:pPr>
            <w:r w:rsidRPr="00AB7182">
              <w:t>Events</w:t>
            </w:r>
          </w:p>
        </w:tc>
        <w:tc>
          <w:tcPr>
            <w:tcW w:w="1851" w:type="dxa"/>
          </w:tcPr>
          <w:p w14:paraId="5E040D5E" w14:textId="77777777" w:rsidR="00743CEC" w:rsidRPr="00AB7182" w:rsidRDefault="00743CEC" w:rsidP="00F15523">
            <w:pPr>
              <w:pStyle w:val="TAH"/>
            </w:pPr>
            <w:r w:rsidRPr="00AB7182">
              <w:t>Mandatory/</w:t>
            </w:r>
          </w:p>
          <w:p w14:paraId="5C81AB75" w14:textId="77777777" w:rsidR="00743CEC" w:rsidRPr="00AB7182" w:rsidRDefault="00743CEC" w:rsidP="00F15523">
            <w:pPr>
              <w:pStyle w:val="TAH"/>
            </w:pPr>
            <w:r w:rsidRPr="00AB7182">
              <w:t>Optional</w:t>
            </w:r>
          </w:p>
        </w:tc>
        <w:tc>
          <w:tcPr>
            <w:tcW w:w="6294" w:type="dxa"/>
            <w:gridSpan w:val="4"/>
          </w:tcPr>
          <w:p w14:paraId="759B9F50" w14:textId="77777777" w:rsidR="00743CEC" w:rsidRPr="00AB7182" w:rsidRDefault="00743CEC" w:rsidP="00F15523">
            <w:pPr>
              <w:pStyle w:val="TAH"/>
            </w:pPr>
            <w:r w:rsidRPr="00AB7182">
              <w:t>Used in command:</w:t>
            </w:r>
          </w:p>
        </w:tc>
      </w:tr>
      <w:tr w:rsidR="00743CEC" w:rsidRPr="00AB7182" w14:paraId="47C6FF58" w14:textId="77777777">
        <w:trPr>
          <w:cantSplit/>
        </w:trPr>
        <w:tc>
          <w:tcPr>
            <w:tcW w:w="1744" w:type="dxa"/>
            <w:vMerge w:val="restart"/>
          </w:tcPr>
          <w:p w14:paraId="02188763" w14:textId="77777777" w:rsidR="00743CEC" w:rsidRPr="00AB7182" w:rsidRDefault="00743CEC" w:rsidP="00F15523">
            <w:pPr>
              <w:pStyle w:val="TAC"/>
              <w:rPr>
                <w:b/>
                <w:bCs/>
              </w:rPr>
            </w:pPr>
            <w:r w:rsidRPr="00AB7182">
              <w:t>None</w:t>
            </w:r>
          </w:p>
        </w:tc>
        <w:tc>
          <w:tcPr>
            <w:tcW w:w="1851" w:type="dxa"/>
          </w:tcPr>
          <w:p w14:paraId="020E933F" w14:textId="77777777" w:rsidR="00743CEC" w:rsidRPr="00AB7182" w:rsidRDefault="00743CEC" w:rsidP="00F15523">
            <w:pPr>
              <w:pStyle w:val="TAC"/>
              <w:rPr>
                <w:b/>
                <w:bCs/>
              </w:rPr>
            </w:pPr>
            <w:r w:rsidRPr="00AB7182">
              <w:t>-</w:t>
            </w:r>
          </w:p>
        </w:tc>
        <w:tc>
          <w:tcPr>
            <w:tcW w:w="6294" w:type="dxa"/>
            <w:gridSpan w:val="4"/>
          </w:tcPr>
          <w:p w14:paraId="043386CC" w14:textId="77777777" w:rsidR="00743CEC" w:rsidRPr="00AB7182" w:rsidRDefault="00743CEC" w:rsidP="00F15523">
            <w:pPr>
              <w:pStyle w:val="TAC"/>
              <w:rPr>
                <w:b/>
                <w:bCs/>
              </w:rPr>
            </w:pPr>
            <w:r w:rsidRPr="00AB7182">
              <w:t>-</w:t>
            </w:r>
          </w:p>
        </w:tc>
      </w:tr>
      <w:tr w:rsidR="00743CEC" w:rsidRPr="00AB7182" w14:paraId="438E2333" w14:textId="77777777">
        <w:trPr>
          <w:cantSplit/>
        </w:trPr>
        <w:tc>
          <w:tcPr>
            <w:tcW w:w="1744" w:type="dxa"/>
            <w:vMerge/>
          </w:tcPr>
          <w:p w14:paraId="383EB0DE" w14:textId="77777777" w:rsidR="00743CEC" w:rsidRPr="00AB7182" w:rsidRDefault="00743CEC" w:rsidP="00F15523">
            <w:pPr>
              <w:pStyle w:val="enumlev2"/>
              <w:ind w:left="0" w:firstLine="34"/>
              <w:rPr>
                <w:b/>
                <w:bCs/>
                <w:szCs w:val="24"/>
              </w:rPr>
            </w:pPr>
          </w:p>
        </w:tc>
        <w:tc>
          <w:tcPr>
            <w:tcW w:w="1851" w:type="dxa"/>
          </w:tcPr>
          <w:p w14:paraId="581415D4" w14:textId="77777777" w:rsidR="00743CEC" w:rsidRPr="00AB7182" w:rsidRDefault="00743CEC" w:rsidP="00F15523">
            <w:pPr>
              <w:pStyle w:val="TAH"/>
            </w:pPr>
            <w:r w:rsidRPr="00AB7182">
              <w:t>Event</w:t>
            </w:r>
          </w:p>
          <w:p w14:paraId="15965669" w14:textId="77777777" w:rsidR="00743CEC" w:rsidRPr="00AB7182" w:rsidRDefault="00743CEC" w:rsidP="00F15523">
            <w:pPr>
              <w:pStyle w:val="TAH"/>
            </w:pPr>
            <w:r w:rsidRPr="00AB7182">
              <w:t>Parameters</w:t>
            </w:r>
          </w:p>
        </w:tc>
        <w:tc>
          <w:tcPr>
            <w:tcW w:w="1961" w:type="dxa"/>
          </w:tcPr>
          <w:p w14:paraId="437DBF4E" w14:textId="77777777" w:rsidR="00743CEC" w:rsidRPr="00AB7182" w:rsidRDefault="00743CEC" w:rsidP="00F15523">
            <w:pPr>
              <w:pStyle w:val="TAH"/>
            </w:pPr>
            <w:r w:rsidRPr="00AB7182">
              <w:t>Mandatory/</w:t>
            </w:r>
          </w:p>
          <w:p w14:paraId="4A20DFEA" w14:textId="77777777" w:rsidR="00743CEC" w:rsidRPr="00AB7182" w:rsidRDefault="00743CEC" w:rsidP="00F15523">
            <w:pPr>
              <w:pStyle w:val="TAH"/>
            </w:pPr>
            <w:r w:rsidRPr="00AB7182">
              <w:t>Optional</w:t>
            </w:r>
          </w:p>
        </w:tc>
        <w:tc>
          <w:tcPr>
            <w:tcW w:w="1926" w:type="dxa"/>
            <w:gridSpan w:val="2"/>
          </w:tcPr>
          <w:p w14:paraId="6A3ADFE8" w14:textId="77777777" w:rsidR="00743CEC" w:rsidRPr="00AB7182" w:rsidRDefault="00743CEC" w:rsidP="00F15523">
            <w:pPr>
              <w:pStyle w:val="TAH"/>
            </w:pPr>
            <w:r w:rsidRPr="00AB7182">
              <w:t>Supported</w:t>
            </w:r>
          </w:p>
          <w:p w14:paraId="6FACC78E" w14:textId="77777777" w:rsidR="00743CEC" w:rsidRPr="00AB7182" w:rsidRDefault="00743CEC" w:rsidP="00F15523">
            <w:pPr>
              <w:pStyle w:val="TAH"/>
            </w:pPr>
            <w:r w:rsidRPr="00AB7182">
              <w:t>Values:</w:t>
            </w:r>
          </w:p>
        </w:tc>
        <w:tc>
          <w:tcPr>
            <w:tcW w:w="2407" w:type="dxa"/>
          </w:tcPr>
          <w:p w14:paraId="52709197" w14:textId="77777777" w:rsidR="00743CEC" w:rsidRPr="00AB7182" w:rsidRDefault="00743CEC" w:rsidP="00F15523">
            <w:pPr>
              <w:pStyle w:val="TAH"/>
            </w:pPr>
            <w:r w:rsidRPr="00AB7182">
              <w:t>Provisioned Value:</w:t>
            </w:r>
          </w:p>
        </w:tc>
      </w:tr>
      <w:tr w:rsidR="00743CEC" w:rsidRPr="00AB7182" w14:paraId="63928AE6" w14:textId="77777777">
        <w:trPr>
          <w:cantSplit/>
        </w:trPr>
        <w:tc>
          <w:tcPr>
            <w:tcW w:w="1744" w:type="dxa"/>
            <w:vMerge/>
          </w:tcPr>
          <w:p w14:paraId="3EE93119" w14:textId="77777777" w:rsidR="00743CEC" w:rsidRPr="00AB7182" w:rsidRDefault="00743CEC" w:rsidP="00F15523">
            <w:pPr>
              <w:pStyle w:val="enumlev2"/>
              <w:ind w:left="0" w:firstLine="34"/>
              <w:rPr>
                <w:b/>
                <w:bCs/>
                <w:szCs w:val="24"/>
              </w:rPr>
            </w:pPr>
          </w:p>
        </w:tc>
        <w:tc>
          <w:tcPr>
            <w:tcW w:w="1851" w:type="dxa"/>
          </w:tcPr>
          <w:p w14:paraId="130D5032" w14:textId="77777777" w:rsidR="00743CEC" w:rsidRPr="00AB7182" w:rsidRDefault="00743CEC" w:rsidP="00F15523">
            <w:pPr>
              <w:pStyle w:val="TAC"/>
            </w:pPr>
            <w:r w:rsidRPr="00AB7182">
              <w:t>-</w:t>
            </w:r>
          </w:p>
        </w:tc>
        <w:tc>
          <w:tcPr>
            <w:tcW w:w="1961" w:type="dxa"/>
          </w:tcPr>
          <w:p w14:paraId="00CA45EA" w14:textId="77777777" w:rsidR="00743CEC" w:rsidRPr="00AB7182" w:rsidRDefault="00743CEC" w:rsidP="00F15523">
            <w:pPr>
              <w:pStyle w:val="TAC"/>
            </w:pPr>
            <w:r w:rsidRPr="00AB7182">
              <w:t>-</w:t>
            </w:r>
          </w:p>
        </w:tc>
        <w:tc>
          <w:tcPr>
            <w:tcW w:w="1926" w:type="dxa"/>
            <w:gridSpan w:val="2"/>
          </w:tcPr>
          <w:p w14:paraId="6AE8DAE0" w14:textId="77777777" w:rsidR="00743CEC" w:rsidRPr="00AB7182" w:rsidRDefault="00743CEC" w:rsidP="00F15523">
            <w:pPr>
              <w:pStyle w:val="TAC"/>
            </w:pPr>
            <w:r w:rsidRPr="00AB7182">
              <w:t>-</w:t>
            </w:r>
          </w:p>
        </w:tc>
        <w:tc>
          <w:tcPr>
            <w:tcW w:w="2407" w:type="dxa"/>
          </w:tcPr>
          <w:p w14:paraId="0221BE6A" w14:textId="77777777" w:rsidR="00743CEC" w:rsidRPr="00AB7182" w:rsidRDefault="00743CEC" w:rsidP="00F15523">
            <w:pPr>
              <w:pStyle w:val="TAC"/>
            </w:pPr>
            <w:r w:rsidRPr="00AB7182">
              <w:t>-</w:t>
            </w:r>
          </w:p>
        </w:tc>
      </w:tr>
      <w:tr w:rsidR="00743CEC" w:rsidRPr="00AB7182" w14:paraId="3A3061B9" w14:textId="77777777">
        <w:trPr>
          <w:cantSplit/>
        </w:trPr>
        <w:tc>
          <w:tcPr>
            <w:tcW w:w="1744" w:type="dxa"/>
            <w:vMerge/>
          </w:tcPr>
          <w:p w14:paraId="07E781B6" w14:textId="77777777" w:rsidR="00743CEC" w:rsidRPr="00AB7182" w:rsidRDefault="00743CEC" w:rsidP="00F15523">
            <w:pPr>
              <w:pStyle w:val="enumlev2"/>
              <w:ind w:left="0" w:firstLine="34"/>
              <w:rPr>
                <w:b/>
                <w:bCs/>
                <w:szCs w:val="24"/>
              </w:rPr>
            </w:pPr>
          </w:p>
        </w:tc>
        <w:tc>
          <w:tcPr>
            <w:tcW w:w="1851" w:type="dxa"/>
          </w:tcPr>
          <w:p w14:paraId="5767D9AA" w14:textId="77777777" w:rsidR="00743CEC" w:rsidRPr="00AB7182" w:rsidRDefault="00743CEC" w:rsidP="00F15523">
            <w:pPr>
              <w:pStyle w:val="TAH"/>
            </w:pPr>
            <w:r w:rsidRPr="00AB7182">
              <w:t>ObservedEvent</w:t>
            </w:r>
          </w:p>
          <w:p w14:paraId="46163197" w14:textId="77777777" w:rsidR="00743CEC" w:rsidRPr="00AB7182" w:rsidRDefault="00743CEC" w:rsidP="00F15523">
            <w:pPr>
              <w:pStyle w:val="TAH"/>
            </w:pPr>
            <w:r w:rsidRPr="00AB7182">
              <w:t>Parameters</w:t>
            </w:r>
          </w:p>
        </w:tc>
        <w:tc>
          <w:tcPr>
            <w:tcW w:w="1961" w:type="dxa"/>
          </w:tcPr>
          <w:p w14:paraId="5C7937BC" w14:textId="77777777" w:rsidR="00743CEC" w:rsidRPr="00AB7182" w:rsidRDefault="00743CEC" w:rsidP="00F15523">
            <w:pPr>
              <w:pStyle w:val="TAH"/>
            </w:pPr>
            <w:r w:rsidRPr="00AB7182">
              <w:t>Mandatory/</w:t>
            </w:r>
          </w:p>
          <w:p w14:paraId="315C04E2" w14:textId="77777777" w:rsidR="00743CEC" w:rsidRPr="00AB7182" w:rsidRDefault="00743CEC" w:rsidP="00F15523">
            <w:pPr>
              <w:pStyle w:val="TAH"/>
            </w:pPr>
            <w:r w:rsidRPr="00AB7182">
              <w:t>Optional</w:t>
            </w:r>
          </w:p>
        </w:tc>
        <w:tc>
          <w:tcPr>
            <w:tcW w:w="1926" w:type="dxa"/>
            <w:gridSpan w:val="2"/>
          </w:tcPr>
          <w:p w14:paraId="323426EC" w14:textId="77777777" w:rsidR="00743CEC" w:rsidRPr="00AB7182" w:rsidRDefault="00743CEC" w:rsidP="00F15523">
            <w:pPr>
              <w:pStyle w:val="TAH"/>
            </w:pPr>
            <w:r w:rsidRPr="00AB7182">
              <w:t>Supported</w:t>
            </w:r>
          </w:p>
          <w:p w14:paraId="15C5F6E4" w14:textId="77777777" w:rsidR="00743CEC" w:rsidRPr="00AB7182" w:rsidRDefault="00743CEC" w:rsidP="00F15523">
            <w:pPr>
              <w:pStyle w:val="TAH"/>
            </w:pPr>
            <w:r w:rsidRPr="00AB7182">
              <w:t>Values:</w:t>
            </w:r>
          </w:p>
        </w:tc>
        <w:tc>
          <w:tcPr>
            <w:tcW w:w="2407" w:type="dxa"/>
          </w:tcPr>
          <w:p w14:paraId="669D436C" w14:textId="77777777" w:rsidR="00743CEC" w:rsidRPr="00AB7182" w:rsidRDefault="00743CEC" w:rsidP="00F15523">
            <w:pPr>
              <w:pStyle w:val="TAH"/>
            </w:pPr>
            <w:r w:rsidRPr="00AB7182">
              <w:t>Provisioned Value:</w:t>
            </w:r>
          </w:p>
        </w:tc>
      </w:tr>
      <w:tr w:rsidR="00743CEC" w:rsidRPr="00AB7182" w14:paraId="4D8FADC7" w14:textId="77777777">
        <w:trPr>
          <w:cantSplit/>
        </w:trPr>
        <w:tc>
          <w:tcPr>
            <w:tcW w:w="1744" w:type="dxa"/>
            <w:vMerge/>
          </w:tcPr>
          <w:p w14:paraId="6D21C7BA" w14:textId="77777777" w:rsidR="00743CEC" w:rsidRPr="00AB7182" w:rsidRDefault="00743CEC" w:rsidP="00F15523">
            <w:pPr>
              <w:pStyle w:val="enumlev2"/>
              <w:ind w:left="0" w:firstLine="34"/>
              <w:rPr>
                <w:b/>
                <w:bCs/>
                <w:szCs w:val="24"/>
              </w:rPr>
            </w:pPr>
          </w:p>
        </w:tc>
        <w:tc>
          <w:tcPr>
            <w:tcW w:w="1851" w:type="dxa"/>
          </w:tcPr>
          <w:p w14:paraId="43F81C63" w14:textId="77777777" w:rsidR="00743CEC" w:rsidRPr="00AB7182" w:rsidRDefault="00743CEC" w:rsidP="00F15523">
            <w:pPr>
              <w:pStyle w:val="TAC"/>
            </w:pPr>
            <w:r w:rsidRPr="00AB7182">
              <w:t>-</w:t>
            </w:r>
          </w:p>
        </w:tc>
        <w:tc>
          <w:tcPr>
            <w:tcW w:w="1961" w:type="dxa"/>
          </w:tcPr>
          <w:p w14:paraId="2065D882" w14:textId="77777777" w:rsidR="00743CEC" w:rsidRPr="00AB7182" w:rsidRDefault="00743CEC" w:rsidP="00F15523">
            <w:pPr>
              <w:pStyle w:val="TAC"/>
            </w:pPr>
            <w:r w:rsidRPr="00AB7182">
              <w:t>-</w:t>
            </w:r>
          </w:p>
        </w:tc>
        <w:tc>
          <w:tcPr>
            <w:tcW w:w="1926" w:type="dxa"/>
            <w:gridSpan w:val="2"/>
          </w:tcPr>
          <w:p w14:paraId="7E2FC532" w14:textId="77777777" w:rsidR="00743CEC" w:rsidRPr="00AB7182" w:rsidRDefault="00743CEC" w:rsidP="00F15523">
            <w:pPr>
              <w:pStyle w:val="TAC"/>
            </w:pPr>
            <w:r w:rsidRPr="00AB7182">
              <w:t>-</w:t>
            </w:r>
          </w:p>
        </w:tc>
        <w:tc>
          <w:tcPr>
            <w:tcW w:w="2407" w:type="dxa"/>
          </w:tcPr>
          <w:p w14:paraId="09AD046E" w14:textId="77777777" w:rsidR="00743CEC" w:rsidRPr="00AB7182" w:rsidRDefault="00743CEC" w:rsidP="00F15523">
            <w:pPr>
              <w:pStyle w:val="TAC"/>
            </w:pPr>
            <w:r w:rsidRPr="00AB7182">
              <w:t>-</w:t>
            </w:r>
          </w:p>
        </w:tc>
      </w:tr>
      <w:tr w:rsidR="00743CEC" w:rsidRPr="00AB7182" w14:paraId="7604937F" w14:textId="77777777">
        <w:trPr>
          <w:cantSplit/>
        </w:trPr>
        <w:tc>
          <w:tcPr>
            <w:tcW w:w="1744" w:type="dxa"/>
          </w:tcPr>
          <w:p w14:paraId="1C0A7F84" w14:textId="77777777" w:rsidR="00743CEC" w:rsidRPr="00AB7182" w:rsidRDefault="00743CEC" w:rsidP="00F15523">
            <w:pPr>
              <w:pStyle w:val="TAH"/>
            </w:pPr>
            <w:r w:rsidRPr="00AB7182">
              <w:t>Statistics</w:t>
            </w:r>
          </w:p>
        </w:tc>
        <w:tc>
          <w:tcPr>
            <w:tcW w:w="1851" w:type="dxa"/>
          </w:tcPr>
          <w:p w14:paraId="59CAA4B9" w14:textId="77777777" w:rsidR="00743CEC" w:rsidRPr="00AB7182" w:rsidRDefault="00743CEC" w:rsidP="00F15523">
            <w:pPr>
              <w:pStyle w:val="TAH"/>
            </w:pPr>
            <w:r w:rsidRPr="00AB7182">
              <w:t>Mandatory/</w:t>
            </w:r>
          </w:p>
          <w:p w14:paraId="4E1E28C5" w14:textId="77777777" w:rsidR="00743CEC" w:rsidRPr="00AB7182" w:rsidRDefault="00743CEC" w:rsidP="00F15523">
            <w:pPr>
              <w:pStyle w:val="TAH"/>
            </w:pPr>
            <w:r w:rsidRPr="00AB7182">
              <w:t>Optional</w:t>
            </w:r>
          </w:p>
        </w:tc>
        <w:tc>
          <w:tcPr>
            <w:tcW w:w="2861" w:type="dxa"/>
            <w:gridSpan w:val="2"/>
          </w:tcPr>
          <w:p w14:paraId="760EE60E" w14:textId="77777777" w:rsidR="00743CEC" w:rsidRPr="00AB7182" w:rsidRDefault="00743CEC" w:rsidP="00F15523">
            <w:pPr>
              <w:pStyle w:val="TAH"/>
            </w:pPr>
            <w:r w:rsidRPr="00AB7182">
              <w:t>Used in command:</w:t>
            </w:r>
          </w:p>
        </w:tc>
        <w:tc>
          <w:tcPr>
            <w:tcW w:w="3433" w:type="dxa"/>
            <w:gridSpan w:val="2"/>
          </w:tcPr>
          <w:p w14:paraId="349C94C8" w14:textId="77777777" w:rsidR="00743CEC" w:rsidRPr="00AB7182" w:rsidRDefault="00743CEC" w:rsidP="00F15523">
            <w:pPr>
              <w:pStyle w:val="TAH"/>
            </w:pPr>
            <w:r w:rsidRPr="00AB7182">
              <w:t>Supported Values:</w:t>
            </w:r>
          </w:p>
        </w:tc>
      </w:tr>
      <w:tr w:rsidR="00743CEC" w:rsidRPr="00AB7182" w14:paraId="3E167878" w14:textId="77777777">
        <w:trPr>
          <w:cantSplit/>
        </w:trPr>
        <w:tc>
          <w:tcPr>
            <w:tcW w:w="1744" w:type="dxa"/>
          </w:tcPr>
          <w:p w14:paraId="289B5CFC" w14:textId="77777777" w:rsidR="00743CEC" w:rsidRPr="00AB7182" w:rsidRDefault="00743CEC" w:rsidP="00F15523">
            <w:pPr>
              <w:pStyle w:val="TAC"/>
            </w:pPr>
            <w:r w:rsidRPr="00AB7182">
              <w:t>None</w:t>
            </w:r>
          </w:p>
        </w:tc>
        <w:tc>
          <w:tcPr>
            <w:tcW w:w="1851" w:type="dxa"/>
          </w:tcPr>
          <w:p w14:paraId="6B4AEE1C" w14:textId="77777777" w:rsidR="00743CEC" w:rsidRPr="00AB7182" w:rsidRDefault="00743CEC" w:rsidP="00F15523">
            <w:pPr>
              <w:pStyle w:val="TAC"/>
            </w:pPr>
            <w:r w:rsidRPr="00AB7182">
              <w:t>-</w:t>
            </w:r>
          </w:p>
        </w:tc>
        <w:tc>
          <w:tcPr>
            <w:tcW w:w="2861" w:type="dxa"/>
            <w:gridSpan w:val="2"/>
          </w:tcPr>
          <w:p w14:paraId="349D9BB6" w14:textId="77777777" w:rsidR="00743CEC" w:rsidRPr="00AB7182" w:rsidRDefault="00743CEC" w:rsidP="00F15523">
            <w:pPr>
              <w:pStyle w:val="TAC"/>
            </w:pPr>
            <w:r w:rsidRPr="00AB7182">
              <w:t>-</w:t>
            </w:r>
          </w:p>
        </w:tc>
        <w:tc>
          <w:tcPr>
            <w:tcW w:w="3433" w:type="dxa"/>
            <w:gridSpan w:val="2"/>
          </w:tcPr>
          <w:p w14:paraId="1D6B728E" w14:textId="77777777" w:rsidR="00743CEC" w:rsidRPr="00AB7182" w:rsidRDefault="00743CEC" w:rsidP="00F15523">
            <w:pPr>
              <w:pStyle w:val="TAC"/>
            </w:pPr>
            <w:r w:rsidRPr="00AB7182">
              <w:t>-</w:t>
            </w:r>
          </w:p>
        </w:tc>
      </w:tr>
      <w:tr w:rsidR="00743CEC" w:rsidRPr="00AB7182" w14:paraId="6DF6D96D" w14:textId="77777777">
        <w:trPr>
          <w:cantSplit/>
        </w:trPr>
        <w:tc>
          <w:tcPr>
            <w:tcW w:w="1744" w:type="dxa"/>
          </w:tcPr>
          <w:p w14:paraId="7F1866FC" w14:textId="77777777" w:rsidR="00743CEC" w:rsidRPr="00AB7182" w:rsidRDefault="00743CEC" w:rsidP="00F15523">
            <w:pPr>
              <w:pStyle w:val="TAH"/>
            </w:pPr>
            <w:r w:rsidRPr="00AB7182">
              <w:t>Error Codes</w:t>
            </w:r>
          </w:p>
        </w:tc>
        <w:tc>
          <w:tcPr>
            <w:tcW w:w="8145" w:type="dxa"/>
            <w:gridSpan w:val="5"/>
          </w:tcPr>
          <w:p w14:paraId="6633D81E" w14:textId="77777777" w:rsidR="00743CEC" w:rsidRPr="00AB7182" w:rsidRDefault="00743CEC" w:rsidP="00F15523">
            <w:pPr>
              <w:pStyle w:val="TAH"/>
            </w:pPr>
            <w:r w:rsidRPr="00AB7182">
              <w:t>Mandatory/ Optional</w:t>
            </w:r>
          </w:p>
        </w:tc>
      </w:tr>
      <w:tr w:rsidR="00743CEC" w:rsidRPr="00AB7182" w14:paraId="35740E8E" w14:textId="77777777">
        <w:trPr>
          <w:cantSplit/>
        </w:trPr>
        <w:tc>
          <w:tcPr>
            <w:tcW w:w="1744" w:type="dxa"/>
          </w:tcPr>
          <w:p w14:paraId="32002555" w14:textId="77777777" w:rsidR="00743CEC" w:rsidRPr="00AB7182" w:rsidRDefault="00743CEC" w:rsidP="00F15523">
            <w:pPr>
              <w:pStyle w:val="TAC"/>
            </w:pPr>
            <w:r w:rsidRPr="00AB7182">
              <w:t>None</w:t>
            </w:r>
          </w:p>
        </w:tc>
        <w:tc>
          <w:tcPr>
            <w:tcW w:w="8145" w:type="dxa"/>
            <w:gridSpan w:val="5"/>
          </w:tcPr>
          <w:p w14:paraId="4AA4F5BC" w14:textId="77777777" w:rsidR="00743CEC" w:rsidRPr="00AB7182" w:rsidRDefault="00743CEC" w:rsidP="00F15523">
            <w:pPr>
              <w:pStyle w:val="TAC"/>
            </w:pPr>
            <w:r w:rsidRPr="00AB7182">
              <w:t>-</w:t>
            </w:r>
          </w:p>
        </w:tc>
      </w:tr>
    </w:tbl>
    <w:p w14:paraId="405F2E95" w14:textId="77777777" w:rsidR="00743CEC" w:rsidRPr="00AB7182" w:rsidRDefault="00743CEC" w:rsidP="00743CEC"/>
    <w:p w14:paraId="1E8AF188" w14:textId="77777777" w:rsidR="00743CEC" w:rsidRPr="00AB7182" w:rsidRDefault="00743CEC" w:rsidP="006460F5">
      <w:pPr>
        <w:pStyle w:val="Heading2"/>
      </w:pPr>
      <w:bookmarkStart w:id="159" w:name="_Toc177668507"/>
      <w:r w:rsidRPr="00AB7182">
        <w:t>A.14.25</w:t>
      </w:r>
      <w:r w:rsidR="00E84531" w:rsidRPr="00AB7182">
        <w:tab/>
      </w:r>
      <w:r w:rsidRPr="00AB7182">
        <w:t>RTP Package</w:t>
      </w:r>
      <w:bookmarkEnd w:id="159"/>
      <w:r w:rsidRPr="00AB7182">
        <w:t xml:space="preserve"> </w:t>
      </w:r>
    </w:p>
    <w:p w14:paraId="5360BB5B" w14:textId="77777777" w:rsidR="00743CEC" w:rsidRPr="00AB7182" w:rsidRDefault="00743CEC" w:rsidP="00743CEC">
      <w:pPr>
        <w:pStyle w:val="TH"/>
      </w:pPr>
      <w:r w:rsidRPr="00AB7182">
        <w:t>Table A.14.</w:t>
      </w:r>
      <w:r w:rsidR="00280FBB" w:rsidRPr="00AB7182">
        <w:t>25</w:t>
      </w:r>
      <w:r w:rsidR="009903F8" w:rsidRPr="00AB7182">
        <w:t>/1</w:t>
      </w:r>
      <w:r w:rsidRPr="00AB7182">
        <w:t>: RTP Package</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718"/>
        <w:gridCol w:w="1850"/>
        <w:gridCol w:w="2107"/>
        <w:gridCol w:w="36"/>
        <w:gridCol w:w="699"/>
        <w:gridCol w:w="935"/>
        <w:gridCol w:w="53"/>
        <w:gridCol w:w="1958"/>
      </w:tblGrid>
      <w:tr w:rsidR="00743CEC" w:rsidRPr="00AB7182" w14:paraId="56A3DCCD" w14:textId="77777777">
        <w:trPr>
          <w:cantSplit/>
        </w:trPr>
        <w:tc>
          <w:tcPr>
            <w:tcW w:w="1718" w:type="dxa"/>
          </w:tcPr>
          <w:p w14:paraId="410080CE" w14:textId="77777777" w:rsidR="00743CEC" w:rsidRPr="00AB7182" w:rsidRDefault="00743CEC" w:rsidP="00F15523">
            <w:pPr>
              <w:pStyle w:val="TAH"/>
            </w:pPr>
            <w:bookmarkStart w:id="160" w:name="MCCQCTEMPBM_00000076"/>
            <w:r w:rsidRPr="00AB7182">
              <w:t xml:space="preserve">Properties </w:t>
            </w:r>
          </w:p>
        </w:tc>
        <w:tc>
          <w:tcPr>
            <w:tcW w:w="1850" w:type="dxa"/>
          </w:tcPr>
          <w:p w14:paraId="4B5A2425" w14:textId="77777777" w:rsidR="00743CEC" w:rsidRPr="00AB7182" w:rsidRDefault="00743CEC" w:rsidP="00F15523">
            <w:pPr>
              <w:pStyle w:val="TAH"/>
            </w:pPr>
            <w:r w:rsidRPr="00AB7182">
              <w:t>Mandatory/</w:t>
            </w:r>
          </w:p>
          <w:p w14:paraId="5C2979F4" w14:textId="77777777" w:rsidR="00743CEC" w:rsidRPr="00AB7182" w:rsidRDefault="00743CEC" w:rsidP="00F15523">
            <w:pPr>
              <w:pStyle w:val="TAH"/>
            </w:pPr>
            <w:r w:rsidRPr="00AB7182">
              <w:t>Optional</w:t>
            </w:r>
          </w:p>
        </w:tc>
        <w:tc>
          <w:tcPr>
            <w:tcW w:w="2143" w:type="dxa"/>
            <w:gridSpan w:val="2"/>
          </w:tcPr>
          <w:p w14:paraId="3E386FAA" w14:textId="77777777" w:rsidR="00743CEC" w:rsidRPr="00AB7182" w:rsidRDefault="00743CEC" w:rsidP="00F15523">
            <w:pPr>
              <w:pStyle w:val="TAH"/>
            </w:pPr>
            <w:r w:rsidRPr="00AB7182">
              <w:t>Used in command:</w:t>
            </w:r>
          </w:p>
        </w:tc>
        <w:tc>
          <w:tcPr>
            <w:tcW w:w="1687" w:type="dxa"/>
            <w:gridSpan w:val="3"/>
          </w:tcPr>
          <w:p w14:paraId="1620A76D" w14:textId="77777777" w:rsidR="00743CEC" w:rsidRPr="00AB7182" w:rsidRDefault="00743CEC" w:rsidP="00F15523">
            <w:pPr>
              <w:pStyle w:val="TAH"/>
            </w:pPr>
            <w:r w:rsidRPr="00AB7182">
              <w:t>Supported Values:</w:t>
            </w:r>
          </w:p>
        </w:tc>
        <w:tc>
          <w:tcPr>
            <w:tcW w:w="1958" w:type="dxa"/>
          </w:tcPr>
          <w:p w14:paraId="7DC3ABD4" w14:textId="77777777" w:rsidR="00743CEC" w:rsidRPr="00AB7182" w:rsidRDefault="00743CEC" w:rsidP="00F15523">
            <w:pPr>
              <w:pStyle w:val="TAH"/>
            </w:pPr>
            <w:r w:rsidRPr="00AB7182">
              <w:t>Provisioned Value:</w:t>
            </w:r>
          </w:p>
        </w:tc>
      </w:tr>
      <w:tr w:rsidR="00743CEC" w:rsidRPr="00AB7182" w14:paraId="6353826C" w14:textId="77777777">
        <w:trPr>
          <w:cantSplit/>
        </w:trPr>
        <w:tc>
          <w:tcPr>
            <w:tcW w:w="1718" w:type="dxa"/>
          </w:tcPr>
          <w:p w14:paraId="675A76D1" w14:textId="77777777" w:rsidR="00743CEC" w:rsidRPr="00AB7182" w:rsidRDefault="00743CEC" w:rsidP="00F15523">
            <w:pPr>
              <w:pStyle w:val="TAC"/>
            </w:pPr>
            <w:r w:rsidRPr="00AB7182">
              <w:t>None</w:t>
            </w:r>
          </w:p>
        </w:tc>
        <w:tc>
          <w:tcPr>
            <w:tcW w:w="1850" w:type="dxa"/>
          </w:tcPr>
          <w:p w14:paraId="148D21AB" w14:textId="77777777" w:rsidR="00743CEC" w:rsidRPr="00AB7182" w:rsidRDefault="00743CEC" w:rsidP="00F15523">
            <w:pPr>
              <w:pStyle w:val="TAC"/>
            </w:pPr>
            <w:r w:rsidRPr="00AB7182">
              <w:t>-</w:t>
            </w:r>
          </w:p>
        </w:tc>
        <w:tc>
          <w:tcPr>
            <w:tcW w:w="2143" w:type="dxa"/>
            <w:gridSpan w:val="2"/>
          </w:tcPr>
          <w:p w14:paraId="05516CA0" w14:textId="77777777" w:rsidR="00743CEC" w:rsidRPr="00AB7182" w:rsidRDefault="00743CEC" w:rsidP="00F15523">
            <w:pPr>
              <w:pStyle w:val="TAC"/>
            </w:pPr>
            <w:r w:rsidRPr="00AB7182">
              <w:t>-</w:t>
            </w:r>
          </w:p>
        </w:tc>
        <w:tc>
          <w:tcPr>
            <w:tcW w:w="1687" w:type="dxa"/>
            <w:gridSpan w:val="3"/>
          </w:tcPr>
          <w:p w14:paraId="1FC0DEE3" w14:textId="77777777" w:rsidR="00743CEC" w:rsidRPr="00AB7182" w:rsidRDefault="00743CEC" w:rsidP="00F15523">
            <w:pPr>
              <w:pStyle w:val="TAC"/>
            </w:pPr>
            <w:r w:rsidRPr="00AB7182">
              <w:t>-</w:t>
            </w:r>
          </w:p>
        </w:tc>
        <w:tc>
          <w:tcPr>
            <w:tcW w:w="1958" w:type="dxa"/>
          </w:tcPr>
          <w:p w14:paraId="45337D1C" w14:textId="77777777" w:rsidR="00743CEC" w:rsidRPr="00AB7182" w:rsidRDefault="00743CEC" w:rsidP="00F15523">
            <w:pPr>
              <w:pStyle w:val="TAC"/>
            </w:pPr>
            <w:r w:rsidRPr="00AB7182">
              <w:t>-</w:t>
            </w:r>
          </w:p>
        </w:tc>
      </w:tr>
      <w:tr w:rsidR="00743CEC" w:rsidRPr="00AB7182" w14:paraId="6C1D412F" w14:textId="77777777">
        <w:trPr>
          <w:cantSplit/>
        </w:trPr>
        <w:tc>
          <w:tcPr>
            <w:tcW w:w="1718" w:type="dxa"/>
          </w:tcPr>
          <w:p w14:paraId="15BF4E9E" w14:textId="77777777" w:rsidR="00743CEC" w:rsidRPr="00AB7182" w:rsidRDefault="00743CEC" w:rsidP="00F15523">
            <w:pPr>
              <w:pStyle w:val="TAH"/>
            </w:pPr>
            <w:r w:rsidRPr="00AB7182">
              <w:t xml:space="preserve">Signals </w:t>
            </w:r>
          </w:p>
        </w:tc>
        <w:tc>
          <w:tcPr>
            <w:tcW w:w="1850" w:type="dxa"/>
          </w:tcPr>
          <w:p w14:paraId="6737ADA8" w14:textId="77777777" w:rsidR="00743CEC" w:rsidRPr="00AB7182" w:rsidRDefault="00743CEC" w:rsidP="00F15523">
            <w:pPr>
              <w:pStyle w:val="TAH"/>
            </w:pPr>
            <w:r w:rsidRPr="00AB7182">
              <w:t>Mandatory/</w:t>
            </w:r>
          </w:p>
          <w:p w14:paraId="5E0DF0F4" w14:textId="77777777" w:rsidR="00743CEC" w:rsidRPr="00AB7182" w:rsidRDefault="00743CEC" w:rsidP="00F15523">
            <w:pPr>
              <w:pStyle w:val="TAH"/>
            </w:pPr>
            <w:r w:rsidRPr="00AB7182">
              <w:t>Optional</w:t>
            </w:r>
          </w:p>
        </w:tc>
        <w:tc>
          <w:tcPr>
            <w:tcW w:w="3830" w:type="dxa"/>
            <w:gridSpan w:val="5"/>
          </w:tcPr>
          <w:p w14:paraId="57E1A232" w14:textId="77777777" w:rsidR="00743CEC" w:rsidRPr="00AB7182" w:rsidRDefault="00743CEC" w:rsidP="00F15523">
            <w:pPr>
              <w:pStyle w:val="TAH"/>
            </w:pPr>
            <w:r w:rsidRPr="00AB7182">
              <w:t>Used in command:</w:t>
            </w:r>
          </w:p>
        </w:tc>
        <w:tc>
          <w:tcPr>
            <w:tcW w:w="1958" w:type="dxa"/>
          </w:tcPr>
          <w:p w14:paraId="0618450A" w14:textId="77777777" w:rsidR="00743CEC" w:rsidRPr="00AB7182" w:rsidRDefault="00743CEC" w:rsidP="00F15523">
            <w:pPr>
              <w:pStyle w:val="TAH"/>
            </w:pPr>
            <w:r w:rsidRPr="00AB7182">
              <w:t>Duration Provisioned Value:</w:t>
            </w:r>
          </w:p>
        </w:tc>
      </w:tr>
      <w:tr w:rsidR="00743CEC" w:rsidRPr="00AB7182" w14:paraId="5538B1C7" w14:textId="77777777">
        <w:trPr>
          <w:cantSplit/>
        </w:trPr>
        <w:tc>
          <w:tcPr>
            <w:tcW w:w="1718" w:type="dxa"/>
            <w:vMerge w:val="restart"/>
          </w:tcPr>
          <w:p w14:paraId="395A9CE3" w14:textId="77777777" w:rsidR="00743CEC" w:rsidRPr="00AB7182" w:rsidRDefault="00743CEC" w:rsidP="00F15523">
            <w:pPr>
              <w:pStyle w:val="TAC"/>
              <w:rPr>
                <w:b/>
                <w:bCs/>
              </w:rPr>
            </w:pPr>
            <w:r w:rsidRPr="00AB7182">
              <w:t>None</w:t>
            </w:r>
          </w:p>
        </w:tc>
        <w:tc>
          <w:tcPr>
            <w:tcW w:w="1850" w:type="dxa"/>
          </w:tcPr>
          <w:p w14:paraId="64419132" w14:textId="77777777" w:rsidR="00743CEC" w:rsidRPr="00AB7182" w:rsidRDefault="00743CEC" w:rsidP="00F15523">
            <w:pPr>
              <w:pStyle w:val="TAC"/>
              <w:rPr>
                <w:b/>
                <w:bCs/>
              </w:rPr>
            </w:pPr>
            <w:r w:rsidRPr="00AB7182">
              <w:t>-</w:t>
            </w:r>
          </w:p>
        </w:tc>
        <w:tc>
          <w:tcPr>
            <w:tcW w:w="3830" w:type="dxa"/>
            <w:gridSpan w:val="5"/>
          </w:tcPr>
          <w:p w14:paraId="426C181C" w14:textId="77777777" w:rsidR="00743CEC" w:rsidRPr="00AB7182" w:rsidRDefault="00743CEC" w:rsidP="00F15523">
            <w:pPr>
              <w:pStyle w:val="TAC"/>
              <w:rPr>
                <w:b/>
                <w:bCs/>
              </w:rPr>
            </w:pPr>
            <w:r w:rsidRPr="00AB7182">
              <w:t>-</w:t>
            </w:r>
          </w:p>
        </w:tc>
        <w:tc>
          <w:tcPr>
            <w:tcW w:w="1958" w:type="dxa"/>
          </w:tcPr>
          <w:p w14:paraId="47E5C80F" w14:textId="77777777" w:rsidR="00743CEC" w:rsidRPr="00AB7182" w:rsidRDefault="00743CEC" w:rsidP="00F15523">
            <w:pPr>
              <w:pStyle w:val="TAC"/>
              <w:rPr>
                <w:b/>
                <w:bCs/>
              </w:rPr>
            </w:pPr>
            <w:r w:rsidRPr="00AB7182">
              <w:t>-</w:t>
            </w:r>
          </w:p>
        </w:tc>
      </w:tr>
      <w:tr w:rsidR="00743CEC" w:rsidRPr="00AB7182" w14:paraId="651D63DE" w14:textId="77777777">
        <w:trPr>
          <w:cantSplit/>
        </w:trPr>
        <w:tc>
          <w:tcPr>
            <w:tcW w:w="1718" w:type="dxa"/>
            <w:vMerge/>
          </w:tcPr>
          <w:p w14:paraId="7B090052" w14:textId="77777777" w:rsidR="00743CEC" w:rsidRPr="00AB7182" w:rsidRDefault="00743CEC" w:rsidP="00F15523">
            <w:pPr>
              <w:pStyle w:val="enumlev2"/>
              <w:ind w:left="0" w:firstLine="34"/>
              <w:rPr>
                <w:b/>
                <w:bCs/>
                <w:szCs w:val="24"/>
              </w:rPr>
            </w:pPr>
          </w:p>
        </w:tc>
        <w:tc>
          <w:tcPr>
            <w:tcW w:w="1850" w:type="dxa"/>
          </w:tcPr>
          <w:p w14:paraId="235E529C" w14:textId="77777777" w:rsidR="00743CEC" w:rsidRPr="00AB7182" w:rsidRDefault="00743CEC" w:rsidP="00F15523">
            <w:pPr>
              <w:pStyle w:val="TAH"/>
            </w:pPr>
            <w:r w:rsidRPr="00AB7182">
              <w:t>Signal Parameters</w:t>
            </w:r>
          </w:p>
        </w:tc>
        <w:tc>
          <w:tcPr>
            <w:tcW w:w="2143" w:type="dxa"/>
            <w:gridSpan w:val="2"/>
          </w:tcPr>
          <w:p w14:paraId="7493F838" w14:textId="77777777" w:rsidR="00743CEC" w:rsidRPr="00AB7182" w:rsidRDefault="00743CEC" w:rsidP="00F15523">
            <w:pPr>
              <w:pStyle w:val="TAH"/>
            </w:pPr>
            <w:r w:rsidRPr="00AB7182">
              <w:t>Mandatory/</w:t>
            </w:r>
          </w:p>
          <w:p w14:paraId="6BA67C78" w14:textId="77777777" w:rsidR="00743CEC" w:rsidRPr="00AB7182" w:rsidRDefault="00743CEC" w:rsidP="00F15523">
            <w:pPr>
              <w:pStyle w:val="TAH"/>
            </w:pPr>
            <w:r w:rsidRPr="00AB7182">
              <w:t>Optional</w:t>
            </w:r>
          </w:p>
        </w:tc>
        <w:tc>
          <w:tcPr>
            <w:tcW w:w="1687" w:type="dxa"/>
            <w:gridSpan w:val="3"/>
          </w:tcPr>
          <w:p w14:paraId="6D01F8CF" w14:textId="77777777" w:rsidR="00743CEC" w:rsidRPr="00AB7182" w:rsidRDefault="00743CEC" w:rsidP="00F15523">
            <w:pPr>
              <w:pStyle w:val="TAH"/>
            </w:pPr>
            <w:r w:rsidRPr="00AB7182">
              <w:t>Supported</w:t>
            </w:r>
          </w:p>
          <w:p w14:paraId="7FB308B8" w14:textId="77777777" w:rsidR="00743CEC" w:rsidRPr="00AB7182" w:rsidRDefault="00743CEC" w:rsidP="00F15523">
            <w:pPr>
              <w:pStyle w:val="TAH"/>
            </w:pPr>
            <w:r w:rsidRPr="00AB7182">
              <w:t>Values:</w:t>
            </w:r>
          </w:p>
        </w:tc>
        <w:tc>
          <w:tcPr>
            <w:tcW w:w="1958" w:type="dxa"/>
          </w:tcPr>
          <w:p w14:paraId="12626DDD" w14:textId="77777777" w:rsidR="00743CEC" w:rsidRPr="00AB7182" w:rsidRDefault="00743CEC" w:rsidP="00F15523">
            <w:pPr>
              <w:pStyle w:val="TAH"/>
            </w:pPr>
            <w:r w:rsidRPr="00AB7182">
              <w:t>Duration Provisioned Value:</w:t>
            </w:r>
          </w:p>
        </w:tc>
      </w:tr>
      <w:tr w:rsidR="00743CEC" w:rsidRPr="00AB7182" w14:paraId="124AD715" w14:textId="77777777">
        <w:trPr>
          <w:cantSplit/>
        </w:trPr>
        <w:tc>
          <w:tcPr>
            <w:tcW w:w="1718" w:type="dxa"/>
            <w:vMerge/>
          </w:tcPr>
          <w:p w14:paraId="338D1869" w14:textId="77777777" w:rsidR="00743CEC" w:rsidRPr="00AB7182" w:rsidRDefault="00743CEC" w:rsidP="00F15523">
            <w:pPr>
              <w:pStyle w:val="enumlev2"/>
              <w:ind w:left="0" w:firstLine="34"/>
              <w:rPr>
                <w:b/>
                <w:bCs/>
                <w:szCs w:val="24"/>
              </w:rPr>
            </w:pPr>
          </w:p>
        </w:tc>
        <w:tc>
          <w:tcPr>
            <w:tcW w:w="1850" w:type="dxa"/>
          </w:tcPr>
          <w:p w14:paraId="46EE490A" w14:textId="77777777" w:rsidR="00743CEC" w:rsidRPr="00AB7182" w:rsidRDefault="00743CEC" w:rsidP="00F15523">
            <w:pPr>
              <w:pStyle w:val="TAC"/>
            </w:pPr>
            <w:r w:rsidRPr="00AB7182">
              <w:t>-</w:t>
            </w:r>
          </w:p>
        </w:tc>
        <w:tc>
          <w:tcPr>
            <w:tcW w:w="2143" w:type="dxa"/>
            <w:gridSpan w:val="2"/>
          </w:tcPr>
          <w:p w14:paraId="3E74D6C1" w14:textId="77777777" w:rsidR="00743CEC" w:rsidRPr="00AB7182" w:rsidRDefault="00743CEC" w:rsidP="00F15523">
            <w:pPr>
              <w:pStyle w:val="TAC"/>
            </w:pPr>
            <w:r w:rsidRPr="00AB7182">
              <w:t>-</w:t>
            </w:r>
          </w:p>
        </w:tc>
        <w:tc>
          <w:tcPr>
            <w:tcW w:w="1687" w:type="dxa"/>
            <w:gridSpan w:val="3"/>
          </w:tcPr>
          <w:p w14:paraId="235F86F4" w14:textId="77777777" w:rsidR="00743CEC" w:rsidRPr="00AB7182" w:rsidRDefault="00743CEC" w:rsidP="00F15523">
            <w:pPr>
              <w:pStyle w:val="TAC"/>
            </w:pPr>
            <w:r w:rsidRPr="00AB7182">
              <w:t>-</w:t>
            </w:r>
          </w:p>
        </w:tc>
        <w:tc>
          <w:tcPr>
            <w:tcW w:w="1958" w:type="dxa"/>
          </w:tcPr>
          <w:p w14:paraId="22C8F424" w14:textId="77777777" w:rsidR="00743CEC" w:rsidRPr="00AB7182" w:rsidRDefault="00743CEC" w:rsidP="00F15523">
            <w:pPr>
              <w:pStyle w:val="TAC"/>
            </w:pPr>
            <w:r w:rsidRPr="00AB7182">
              <w:t>-</w:t>
            </w:r>
          </w:p>
        </w:tc>
      </w:tr>
      <w:tr w:rsidR="00743CEC" w:rsidRPr="00AB7182" w14:paraId="02F1515A" w14:textId="77777777">
        <w:trPr>
          <w:cantSplit/>
        </w:trPr>
        <w:tc>
          <w:tcPr>
            <w:tcW w:w="1718" w:type="dxa"/>
          </w:tcPr>
          <w:p w14:paraId="5C29F77A" w14:textId="77777777" w:rsidR="00743CEC" w:rsidRPr="00AB7182" w:rsidRDefault="00743CEC" w:rsidP="00F15523">
            <w:pPr>
              <w:pStyle w:val="TAH"/>
            </w:pPr>
            <w:r w:rsidRPr="00AB7182">
              <w:t>Events</w:t>
            </w:r>
          </w:p>
        </w:tc>
        <w:tc>
          <w:tcPr>
            <w:tcW w:w="1850" w:type="dxa"/>
          </w:tcPr>
          <w:p w14:paraId="5107DBA9" w14:textId="77777777" w:rsidR="00743CEC" w:rsidRPr="00AB7182" w:rsidRDefault="00743CEC" w:rsidP="00F15523">
            <w:pPr>
              <w:pStyle w:val="TAH"/>
            </w:pPr>
            <w:r w:rsidRPr="00AB7182">
              <w:t>Mandatory/</w:t>
            </w:r>
          </w:p>
          <w:p w14:paraId="3582C227" w14:textId="77777777" w:rsidR="00743CEC" w:rsidRPr="00AB7182" w:rsidRDefault="00743CEC" w:rsidP="00F15523">
            <w:pPr>
              <w:pStyle w:val="TAH"/>
            </w:pPr>
            <w:r w:rsidRPr="00AB7182">
              <w:t>Optional</w:t>
            </w:r>
          </w:p>
        </w:tc>
        <w:tc>
          <w:tcPr>
            <w:tcW w:w="5788" w:type="dxa"/>
            <w:gridSpan w:val="6"/>
          </w:tcPr>
          <w:p w14:paraId="745F3140" w14:textId="77777777" w:rsidR="00743CEC" w:rsidRPr="00AB7182" w:rsidRDefault="00743CEC" w:rsidP="00F15523">
            <w:pPr>
              <w:pStyle w:val="TAH"/>
            </w:pPr>
            <w:r w:rsidRPr="00AB7182">
              <w:t>Used in command:</w:t>
            </w:r>
          </w:p>
        </w:tc>
      </w:tr>
      <w:tr w:rsidR="00743CEC" w:rsidRPr="00AB7182" w14:paraId="3890CE7A" w14:textId="77777777">
        <w:trPr>
          <w:cantSplit/>
        </w:trPr>
        <w:tc>
          <w:tcPr>
            <w:tcW w:w="1718" w:type="dxa"/>
            <w:vMerge w:val="restart"/>
          </w:tcPr>
          <w:p w14:paraId="7ECA88C9" w14:textId="77777777" w:rsidR="00743CEC" w:rsidRPr="00AB7182" w:rsidRDefault="00743CEC" w:rsidP="00F15523">
            <w:pPr>
              <w:pStyle w:val="TAC"/>
            </w:pPr>
            <w:r w:rsidRPr="00AB7182">
              <w:t>Payload Transition,</w:t>
            </w:r>
            <w:r w:rsidRPr="00AB7182">
              <w:br/>
              <w:t>rtp/pltrans</w:t>
            </w:r>
          </w:p>
        </w:tc>
        <w:tc>
          <w:tcPr>
            <w:tcW w:w="1850" w:type="dxa"/>
          </w:tcPr>
          <w:p w14:paraId="3AEE95D6" w14:textId="77777777" w:rsidR="00743CEC" w:rsidRPr="00AB7182" w:rsidRDefault="00743CEC" w:rsidP="00F15523">
            <w:pPr>
              <w:pStyle w:val="TAC"/>
            </w:pPr>
            <w:r w:rsidRPr="00AB7182">
              <w:t>-</w:t>
            </w:r>
          </w:p>
        </w:tc>
        <w:tc>
          <w:tcPr>
            <w:tcW w:w="5788" w:type="dxa"/>
            <w:gridSpan w:val="6"/>
          </w:tcPr>
          <w:p w14:paraId="6DF7053C" w14:textId="77777777" w:rsidR="00743CEC" w:rsidRPr="00AB7182" w:rsidRDefault="00743CEC" w:rsidP="00F15523">
            <w:pPr>
              <w:pStyle w:val="TAC"/>
            </w:pPr>
            <w:r w:rsidRPr="00AB7182">
              <w:t>NA</w:t>
            </w:r>
          </w:p>
        </w:tc>
      </w:tr>
      <w:tr w:rsidR="00743CEC" w:rsidRPr="00AB7182" w14:paraId="20446DF2" w14:textId="77777777">
        <w:trPr>
          <w:cantSplit/>
        </w:trPr>
        <w:tc>
          <w:tcPr>
            <w:tcW w:w="1718" w:type="dxa"/>
            <w:vMerge/>
          </w:tcPr>
          <w:p w14:paraId="264DE594" w14:textId="77777777" w:rsidR="00743CEC" w:rsidRPr="00AB7182" w:rsidRDefault="00743CEC" w:rsidP="00F15523">
            <w:pPr>
              <w:pStyle w:val="List2"/>
              <w:tabs>
                <w:tab w:val="num" w:pos="2041"/>
              </w:tabs>
              <w:spacing w:before="180" w:after="0"/>
              <w:ind w:left="2041" w:hanging="737"/>
            </w:pPr>
          </w:p>
        </w:tc>
        <w:tc>
          <w:tcPr>
            <w:tcW w:w="1850" w:type="dxa"/>
            <w:vAlign w:val="center"/>
          </w:tcPr>
          <w:p w14:paraId="156D2EA4" w14:textId="77777777" w:rsidR="00743CEC" w:rsidRPr="00AB7182" w:rsidRDefault="00743CEC" w:rsidP="00F15523">
            <w:pPr>
              <w:pStyle w:val="TAH"/>
            </w:pPr>
            <w:r w:rsidRPr="00AB7182">
              <w:t>Event Parameters</w:t>
            </w:r>
          </w:p>
        </w:tc>
        <w:tc>
          <w:tcPr>
            <w:tcW w:w="2107" w:type="dxa"/>
            <w:vAlign w:val="center"/>
          </w:tcPr>
          <w:p w14:paraId="18A3152F" w14:textId="77777777" w:rsidR="00743CEC" w:rsidRPr="00AB7182" w:rsidRDefault="00743CEC" w:rsidP="00F15523">
            <w:pPr>
              <w:pStyle w:val="TAH"/>
            </w:pPr>
            <w:r w:rsidRPr="00AB7182">
              <w:t>Mandatory/Optional</w:t>
            </w:r>
          </w:p>
        </w:tc>
        <w:tc>
          <w:tcPr>
            <w:tcW w:w="1670" w:type="dxa"/>
            <w:gridSpan w:val="3"/>
          </w:tcPr>
          <w:p w14:paraId="43706A1D" w14:textId="77777777" w:rsidR="00743CEC" w:rsidRPr="00AB7182" w:rsidRDefault="00743CEC" w:rsidP="00F15523">
            <w:pPr>
              <w:pStyle w:val="TAH"/>
            </w:pPr>
            <w:r w:rsidRPr="00AB7182">
              <w:t>Supported</w:t>
            </w:r>
          </w:p>
          <w:p w14:paraId="4AA3C3A9" w14:textId="77777777" w:rsidR="00743CEC" w:rsidRPr="00AB7182" w:rsidRDefault="00743CEC" w:rsidP="00F15523">
            <w:pPr>
              <w:pStyle w:val="TAH"/>
            </w:pPr>
            <w:r w:rsidRPr="00AB7182">
              <w:t>Values:</w:t>
            </w:r>
          </w:p>
        </w:tc>
        <w:tc>
          <w:tcPr>
            <w:tcW w:w="2011" w:type="dxa"/>
            <w:gridSpan w:val="2"/>
          </w:tcPr>
          <w:p w14:paraId="0795FE2B" w14:textId="77777777" w:rsidR="00743CEC" w:rsidRPr="00AB7182" w:rsidRDefault="00743CEC" w:rsidP="00F15523">
            <w:pPr>
              <w:pStyle w:val="TAH"/>
            </w:pPr>
            <w:r w:rsidRPr="00AB7182">
              <w:t>Provisioned Value:</w:t>
            </w:r>
          </w:p>
        </w:tc>
      </w:tr>
      <w:tr w:rsidR="00743CEC" w:rsidRPr="00AB7182" w14:paraId="302A0DA7" w14:textId="77777777">
        <w:trPr>
          <w:cantSplit/>
        </w:trPr>
        <w:tc>
          <w:tcPr>
            <w:tcW w:w="1718" w:type="dxa"/>
            <w:vMerge/>
          </w:tcPr>
          <w:p w14:paraId="7C3AAAD6" w14:textId="77777777" w:rsidR="00743CEC" w:rsidRPr="00AB7182" w:rsidRDefault="00743CEC" w:rsidP="00F15523">
            <w:pPr>
              <w:pStyle w:val="CommentText"/>
              <w:tabs>
                <w:tab w:val="num" w:pos="2041"/>
              </w:tabs>
              <w:spacing w:before="180" w:after="0"/>
              <w:ind w:left="2041" w:hanging="737"/>
            </w:pPr>
          </w:p>
        </w:tc>
        <w:tc>
          <w:tcPr>
            <w:tcW w:w="1850" w:type="dxa"/>
            <w:vAlign w:val="center"/>
          </w:tcPr>
          <w:p w14:paraId="71B8D058" w14:textId="77777777" w:rsidR="00743CEC" w:rsidRPr="00AB7182" w:rsidRDefault="00743CEC" w:rsidP="00F15523">
            <w:pPr>
              <w:pStyle w:val="List2"/>
            </w:pPr>
            <w:r w:rsidRPr="00AB7182">
              <w:t>None</w:t>
            </w:r>
          </w:p>
        </w:tc>
        <w:tc>
          <w:tcPr>
            <w:tcW w:w="2107" w:type="dxa"/>
            <w:vAlign w:val="center"/>
          </w:tcPr>
          <w:p w14:paraId="5A1DC2DE" w14:textId="77777777" w:rsidR="00743CEC" w:rsidRPr="00AB7182" w:rsidRDefault="00743CEC" w:rsidP="00F15523">
            <w:pPr>
              <w:pStyle w:val="List2"/>
            </w:pPr>
            <w:r w:rsidRPr="00AB7182">
              <w:t>-</w:t>
            </w:r>
          </w:p>
        </w:tc>
        <w:tc>
          <w:tcPr>
            <w:tcW w:w="1670" w:type="dxa"/>
            <w:gridSpan w:val="3"/>
          </w:tcPr>
          <w:p w14:paraId="42C9A513" w14:textId="77777777" w:rsidR="00743CEC" w:rsidRPr="00AB7182" w:rsidRDefault="00743CEC" w:rsidP="00F15523">
            <w:pPr>
              <w:pStyle w:val="List2"/>
            </w:pPr>
            <w:r w:rsidRPr="00AB7182">
              <w:t>-</w:t>
            </w:r>
          </w:p>
        </w:tc>
        <w:tc>
          <w:tcPr>
            <w:tcW w:w="2011" w:type="dxa"/>
            <w:gridSpan w:val="2"/>
          </w:tcPr>
          <w:p w14:paraId="4CCEAF5B" w14:textId="77777777" w:rsidR="00743CEC" w:rsidRPr="00AB7182" w:rsidRDefault="00743CEC" w:rsidP="00F15523">
            <w:pPr>
              <w:pStyle w:val="List2"/>
            </w:pPr>
            <w:r w:rsidRPr="00AB7182">
              <w:t>-</w:t>
            </w:r>
          </w:p>
        </w:tc>
      </w:tr>
      <w:tr w:rsidR="00743CEC" w:rsidRPr="00AB7182" w14:paraId="49B8B1B8" w14:textId="77777777">
        <w:trPr>
          <w:cantSplit/>
        </w:trPr>
        <w:tc>
          <w:tcPr>
            <w:tcW w:w="1718" w:type="dxa"/>
            <w:vMerge/>
          </w:tcPr>
          <w:p w14:paraId="585A801B" w14:textId="77777777" w:rsidR="00743CEC" w:rsidRPr="00AB7182" w:rsidRDefault="00743CEC" w:rsidP="00F15523">
            <w:pPr>
              <w:pStyle w:val="CommentText"/>
              <w:tabs>
                <w:tab w:val="num" w:pos="2041"/>
              </w:tabs>
              <w:spacing w:before="180" w:after="0"/>
              <w:ind w:left="2041" w:hanging="737"/>
            </w:pPr>
          </w:p>
        </w:tc>
        <w:tc>
          <w:tcPr>
            <w:tcW w:w="1850" w:type="dxa"/>
          </w:tcPr>
          <w:p w14:paraId="22F16DBE" w14:textId="77777777" w:rsidR="00743CEC" w:rsidRPr="00AB7182" w:rsidRDefault="00743CEC" w:rsidP="00F15523">
            <w:pPr>
              <w:pStyle w:val="TAH"/>
            </w:pPr>
            <w:r w:rsidRPr="00AB7182">
              <w:t>ObservedEvent</w:t>
            </w:r>
          </w:p>
          <w:p w14:paraId="230BD503" w14:textId="77777777" w:rsidR="00743CEC" w:rsidRPr="00AB7182" w:rsidRDefault="00743CEC" w:rsidP="00F15523">
            <w:pPr>
              <w:pStyle w:val="List"/>
              <w:jc w:val="center"/>
              <w:rPr>
                <w:rFonts w:ascii="Arial" w:hAnsi="Arial" w:cs="Arial"/>
                <w:sz w:val="18"/>
                <w:szCs w:val="18"/>
              </w:rPr>
            </w:pPr>
            <w:r w:rsidRPr="00AB7182">
              <w:rPr>
                <w:rFonts w:ascii="Arial" w:hAnsi="Arial" w:cs="Arial"/>
                <w:b/>
                <w:sz w:val="18"/>
                <w:szCs w:val="18"/>
              </w:rPr>
              <w:t>Parameters</w:t>
            </w:r>
          </w:p>
        </w:tc>
        <w:tc>
          <w:tcPr>
            <w:tcW w:w="2107" w:type="dxa"/>
          </w:tcPr>
          <w:p w14:paraId="17F79667" w14:textId="77777777" w:rsidR="00743CEC" w:rsidRPr="00AB7182" w:rsidRDefault="00743CEC" w:rsidP="00F15523">
            <w:pPr>
              <w:pStyle w:val="TAH"/>
            </w:pPr>
            <w:r w:rsidRPr="00AB7182">
              <w:t>Mandatory/</w:t>
            </w:r>
          </w:p>
          <w:p w14:paraId="1051BDBF" w14:textId="77777777" w:rsidR="00743CEC" w:rsidRPr="00AB7182" w:rsidRDefault="00743CEC" w:rsidP="00F15523">
            <w:pPr>
              <w:pStyle w:val="List"/>
              <w:jc w:val="center"/>
              <w:rPr>
                <w:rFonts w:ascii="Arial" w:hAnsi="Arial" w:cs="Arial"/>
                <w:b/>
                <w:sz w:val="18"/>
                <w:szCs w:val="18"/>
              </w:rPr>
            </w:pPr>
            <w:r w:rsidRPr="00AB7182">
              <w:rPr>
                <w:rFonts w:ascii="Arial" w:hAnsi="Arial" w:cs="Arial"/>
                <w:b/>
                <w:sz w:val="18"/>
                <w:szCs w:val="18"/>
              </w:rPr>
              <w:t>Optional</w:t>
            </w:r>
          </w:p>
        </w:tc>
        <w:tc>
          <w:tcPr>
            <w:tcW w:w="1670" w:type="dxa"/>
            <w:gridSpan w:val="3"/>
          </w:tcPr>
          <w:p w14:paraId="2AE8F113" w14:textId="77777777" w:rsidR="00743CEC" w:rsidRPr="00AB7182" w:rsidRDefault="00743CEC" w:rsidP="00F15523">
            <w:pPr>
              <w:pStyle w:val="TAH"/>
            </w:pPr>
            <w:r w:rsidRPr="00AB7182">
              <w:t>Supported</w:t>
            </w:r>
          </w:p>
          <w:p w14:paraId="45753194" w14:textId="77777777" w:rsidR="00743CEC" w:rsidRPr="00AB7182" w:rsidRDefault="00743CEC" w:rsidP="00F15523">
            <w:pPr>
              <w:pStyle w:val="TAH"/>
            </w:pPr>
            <w:r w:rsidRPr="00AB7182">
              <w:t>Values:</w:t>
            </w:r>
          </w:p>
        </w:tc>
        <w:tc>
          <w:tcPr>
            <w:tcW w:w="2011" w:type="dxa"/>
            <w:gridSpan w:val="2"/>
          </w:tcPr>
          <w:p w14:paraId="3BFBE623" w14:textId="77777777" w:rsidR="00743CEC" w:rsidRPr="00AB7182" w:rsidRDefault="00743CEC" w:rsidP="00F15523">
            <w:pPr>
              <w:pStyle w:val="TAH"/>
            </w:pPr>
            <w:r w:rsidRPr="00AB7182">
              <w:t>Provisioned Value:</w:t>
            </w:r>
          </w:p>
        </w:tc>
      </w:tr>
      <w:tr w:rsidR="00743CEC" w:rsidRPr="00AB7182" w14:paraId="39088321" w14:textId="77777777">
        <w:trPr>
          <w:cantSplit/>
        </w:trPr>
        <w:tc>
          <w:tcPr>
            <w:tcW w:w="1718" w:type="dxa"/>
            <w:vMerge/>
          </w:tcPr>
          <w:p w14:paraId="4D86B3FD" w14:textId="77777777" w:rsidR="00743CEC" w:rsidRPr="00AB7182" w:rsidRDefault="00743CEC" w:rsidP="00F15523">
            <w:pPr>
              <w:pStyle w:val="CommentText"/>
              <w:tabs>
                <w:tab w:val="num" w:pos="2041"/>
              </w:tabs>
              <w:spacing w:before="180" w:after="0"/>
              <w:ind w:left="2041" w:hanging="737"/>
            </w:pPr>
          </w:p>
        </w:tc>
        <w:tc>
          <w:tcPr>
            <w:tcW w:w="1850" w:type="dxa"/>
            <w:vAlign w:val="center"/>
          </w:tcPr>
          <w:p w14:paraId="43B3CA13" w14:textId="77777777" w:rsidR="00743CEC" w:rsidRPr="00AB7182" w:rsidRDefault="00743CEC" w:rsidP="00F15523">
            <w:pPr>
              <w:pStyle w:val="List2"/>
              <w:ind w:left="567" w:firstLine="0"/>
            </w:pPr>
            <w:r w:rsidRPr="00AB7182">
              <w:t>rtppayload, rtppltype</w:t>
            </w:r>
          </w:p>
        </w:tc>
        <w:tc>
          <w:tcPr>
            <w:tcW w:w="2107" w:type="dxa"/>
            <w:vAlign w:val="center"/>
          </w:tcPr>
          <w:p w14:paraId="635C1A95" w14:textId="77777777" w:rsidR="00743CEC" w:rsidRPr="00AB7182" w:rsidRDefault="00743CEC" w:rsidP="00F15523">
            <w:pPr>
              <w:pStyle w:val="List2"/>
            </w:pPr>
            <w:r w:rsidRPr="00AB7182">
              <w:t>-</w:t>
            </w:r>
          </w:p>
        </w:tc>
        <w:tc>
          <w:tcPr>
            <w:tcW w:w="1670" w:type="dxa"/>
            <w:gridSpan w:val="3"/>
          </w:tcPr>
          <w:p w14:paraId="5F74C49B" w14:textId="77777777" w:rsidR="00743CEC" w:rsidRPr="00AB7182" w:rsidRDefault="00743CEC" w:rsidP="00F15523">
            <w:pPr>
              <w:pStyle w:val="TAC"/>
            </w:pPr>
            <w:r w:rsidRPr="00AB7182">
              <w:t>A valid encoding name</w:t>
            </w:r>
          </w:p>
        </w:tc>
        <w:tc>
          <w:tcPr>
            <w:tcW w:w="2011" w:type="dxa"/>
            <w:gridSpan w:val="2"/>
          </w:tcPr>
          <w:p w14:paraId="1DA75F87" w14:textId="77777777" w:rsidR="00743CEC" w:rsidRPr="00AB7182" w:rsidRDefault="00743CEC" w:rsidP="00F15523">
            <w:pPr>
              <w:pStyle w:val="TAC"/>
            </w:pPr>
            <w:r w:rsidRPr="00AB7182">
              <w:t>-</w:t>
            </w:r>
          </w:p>
        </w:tc>
      </w:tr>
      <w:tr w:rsidR="00743CEC" w:rsidRPr="00AB7182" w14:paraId="0C079289" w14:textId="77777777">
        <w:trPr>
          <w:cantSplit/>
        </w:trPr>
        <w:tc>
          <w:tcPr>
            <w:tcW w:w="1718" w:type="dxa"/>
          </w:tcPr>
          <w:p w14:paraId="169B4E99" w14:textId="77777777" w:rsidR="00743CEC" w:rsidRPr="00AB7182" w:rsidRDefault="00743CEC" w:rsidP="00F15523">
            <w:pPr>
              <w:pStyle w:val="TAH"/>
            </w:pPr>
            <w:r w:rsidRPr="00AB7182">
              <w:lastRenderedPageBreak/>
              <w:t>Statistics</w:t>
            </w:r>
          </w:p>
        </w:tc>
        <w:tc>
          <w:tcPr>
            <w:tcW w:w="1850" w:type="dxa"/>
          </w:tcPr>
          <w:p w14:paraId="5F23139B" w14:textId="77777777" w:rsidR="00743CEC" w:rsidRPr="00AB7182" w:rsidRDefault="00743CEC" w:rsidP="00F15523">
            <w:pPr>
              <w:pStyle w:val="TAH"/>
            </w:pPr>
            <w:r w:rsidRPr="00AB7182">
              <w:t>Mandatory/</w:t>
            </w:r>
          </w:p>
          <w:p w14:paraId="5FB3FAD9" w14:textId="77777777" w:rsidR="00743CEC" w:rsidRPr="00AB7182" w:rsidRDefault="00743CEC" w:rsidP="00F15523">
            <w:pPr>
              <w:pStyle w:val="TAH"/>
            </w:pPr>
            <w:r w:rsidRPr="00AB7182">
              <w:t>Optional</w:t>
            </w:r>
          </w:p>
        </w:tc>
        <w:tc>
          <w:tcPr>
            <w:tcW w:w="2842" w:type="dxa"/>
            <w:gridSpan w:val="3"/>
          </w:tcPr>
          <w:p w14:paraId="16AB32FF" w14:textId="77777777" w:rsidR="00743CEC" w:rsidRPr="00AB7182" w:rsidRDefault="00743CEC" w:rsidP="00F15523">
            <w:pPr>
              <w:pStyle w:val="TAH"/>
            </w:pPr>
            <w:r w:rsidRPr="00AB7182">
              <w:t>Used in command:</w:t>
            </w:r>
          </w:p>
        </w:tc>
        <w:tc>
          <w:tcPr>
            <w:tcW w:w="2946" w:type="dxa"/>
            <w:gridSpan w:val="3"/>
          </w:tcPr>
          <w:p w14:paraId="40D02426" w14:textId="77777777" w:rsidR="00743CEC" w:rsidRPr="00AB7182" w:rsidRDefault="00743CEC" w:rsidP="00F15523">
            <w:pPr>
              <w:pStyle w:val="TAH"/>
            </w:pPr>
            <w:r w:rsidRPr="00AB7182">
              <w:t>Supported Values:</w:t>
            </w:r>
          </w:p>
        </w:tc>
      </w:tr>
      <w:tr w:rsidR="00743CEC" w:rsidRPr="00AB7182" w14:paraId="02E63023" w14:textId="77777777">
        <w:trPr>
          <w:cantSplit/>
        </w:trPr>
        <w:tc>
          <w:tcPr>
            <w:tcW w:w="1718" w:type="dxa"/>
          </w:tcPr>
          <w:p w14:paraId="198D453F" w14:textId="77777777" w:rsidR="00743CEC" w:rsidRPr="00AB7182" w:rsidRDefault="00743CEC" w:rsidP="00F15523">
            <w:pPr>
              <w:pStyle w:val="TAC"/>
            </w:pPr>
            <w:r w:rsidRPr="00AB7182">
              <w:t>Packets Sent, rtp/ps</w:t>
            </w:r>
          </w:p>
        </w:tc>
        <w:tc>
          <w:tcPr>
            <w:tcW w:w="1850" w:type="dxa"/>
          </w:tcPr>
          <w:p w14:paraId="5BA6538F" w14:textId="77777777" w:rsidR="00743CEC" w:rsidRPr="00AB7182" w:rsidRDefault="00743CEC" w:rsidP="00F15523">
            <w:pPr>
              <w:pStyle w:val="TAC"/>
            </w:pPr>
            <w:r w:rsidRPr="00AB7182">
              <w:t>M</w:t>
            </w:r>
          </w:p>
        </w:tc>
        <w:tc>
          <w:tcPr>
            <w:tcW w:w="2842" w:type="dxa"/>
            <w:gridSpan w:val="3"/>
          </w:tcPr>
          <w:p w14:paraId="16E06E57" w14:textId="77777777" w:rsidR="00743CEC" w:rsidRPr="00AB7182" w:rsidRDefault="00743CEC" w:rsidP="00F15523">
            <w:pPr>
              <w:pStyle w:val="TAC"/>
            </w:pPr>
            <w:r w:rsidRPr="00AB7182">
              <w:t>SUBTRACT REPLY</w:t>
            </w:r>
          </w:p>
        </w:tc>
        <w:tc>
          <w:tcPr>
            <w:tcW w:w="2946" w:type="dxa"/>
            <w:gridSpan w:val="3"/>
          </w:tcPr>
          <w:p w14:paraId="3AF5CDD5" w14:textId="77777777" w:rsidR="00743CEC" w:rsidRPr="00AB7182" w:rsidRDefault="00743CEC" w:rsidP="00F15523">
            <w:pPr>
              <w:pStyle w:val="TAC"/>
            </w:pPr>
            <w:r w:rsidRPr="00AB7182">
              <w:t>ALL</w:t>
            </w:r>
          </w:p>
        </w:tc>
      </w:tr>
      <w:tr w:rsidR="00743CEC" w:rsidRPr="00AB7182" w14:paraId="379C88DF" w14:textId="77777777">
        <w:trPr>
          <w:cantSplit/>
        </w:trPr>
        <w:tc>
          <w:tcPr>
            <w:tcW w:w="1718" w:type="dxa"/>
          </w:tcPr>
          <w:p w14:paraId="53D15454" w14:textId="77777777" w:rsidR="00743CEC" w:rsidRPr="00AB7182" w:rsidRDefault="00743CEC" w:rsidP="00F15523">
            <w:pPr>
              <w:pStyle w:val="TAC"/>
            </w:pPr>
            <w:r w:rsidRPr="00AB7182">
              <w:t>Packets Received, rtp/pr</w:t>
            </w:r>
          </w:p>
        </w:tc>
        <w:tc>
          <w:tcPr>
            <w:tcW w:w="1850" w:type="dxa"/>
          </w:tcPr>
          <w:p w14:paraId="209CFB67" w14:textId="77777777" w:rsidR="00743CEC" w:rsidRPr="00AB7182" w:rsidRDefault="00743CEC" w:rsidP="00F15523">
            <w:pPr>
              <w:pStyle w:val="TAC"/>
            </w:pPr>
            <w:r w:rsidRPr="00AB7182">
              <w:t>M</w:t>
            </w:r>
          </w:p>
        </w:tc>
        <w:tc>
          <w:tcPr>
            <w:tcW w:w="2842" w:type="dxa"/>
            <w:gridSpan w:val="3"/>
          </w:tcPr>
          <w:p w14:paraId="41656394" w14:textId="77777777" w:rsidR="00743CEC" w:rsidRPr="00AB7182" w:rsidRDefault="00743CEC" w:rsidP="00F15523">
            <w:pPr>
              <w:pStyle w:val="TAC"/>
            </w:pPr>
            <w:r w:rsidRPr="00AB7182">
              <w:t xml:space="preserve">SUBTRACT REPLY </w:t>
            </w:r>
          </w:p>
        </w:tc>
        <w:tc>
          <w:tcPr>
            <w:tcW w:w="2946" w:type="dxa"/>
            <w:gridSpan w:val="3"/>
          </w:tcPr>
          <w:p w14:paraId="69A9F157" w14:textId="77777777" w:rsidR="00743CEC" w:rsidRPr="00AB7182" w:rsidRDefault="00743CEC" w:rsidP="00F15523">
            <w:pPr>
              <w:pStyle w:val="TAC"/>
            </w:pPr>
            <w:r w:rsidRPr="00AB7182">
              <w:t>ALL</w:t>
            </w:r>
          </w:p>
        </w:tc>
      </w:tr>
      <w:tr w:rsidR="00743CEC" w:rsidRPr="00AB7182" w14:paraId="4D78FA0B" w14:textId="77777777">
        <w:trPr>
          <w:cantSplit/>
        </w:trPr>
        <w:tc>
          <w:tcPr>
            <w:tcW w:w="1718" w:type="dxa"/>
          </w:tcPr>
          <w:p w14:paraId="0B3BACEE" w14:textId="77777777" w:rsidR="00743CEC" w:rsidRPr="00AB7182" w:rsidRDefault="00743CEC" w:rsidP="00F15523">
            <w:pPr>
              <w:pStyle w:val="TAC"/>
            </w:pPr>
            <w:r w:rsidRPr="00AB7182">
              <w:t>Packet Loss, rtp/pl</w:t>
            </w:r>
          </w:p>
        </w:tc>
        <w:tc>
          <w:tcPr>
            <w:tcW w:w="1850" w:type="dxa"/>
          </w:tcPr>
          <w:p w14:paraId="0B65D8BE" w14:textId="77777777" w:rsidR="00743CEC" w:rsidRPr="00AB7182" w:rsidRDefault="00743CEC" w:rsidP="00F15523">
            <w:pPr>
              <w:pStyle w:val="TAC"/>
            </w:pPr>
            <w:r w:rsidRPr="00AB7182">
              <w:t>M</w:t>
            </w:r>
          </w:p>
        </w:tc>
        <w:tc>
          <w:tcPr>
            <w:tcW w:w="2842" w:type="dxa"/>
            <w:gridSpan w:val="3"/>
          </w:tcPr>
          <w:p w14:paraId="5D389FED" w14:textId="77777777" w:rsidR="00743CEC" w:rsidRPr="00AB7182" w:rsidRDefault="00743CEC" w:rsidP="00F15523">
            <w:pPr>
              <w:pStyle w:val="TAC"/>
            </w:pPr>
            <w:r w:rsidRPr="00AB7182">
              <w:t>SUBTRACT REPLY</w:t>
            </w:r>
          </w:p>
        </w:tc>
        <w:tc>
          <w:tcPr>
            <w:tcW w:w="2946" w:type="dxa"/>
            <w:gridSpan w:val="3"/>
          </w:tcPr>
          <w:p w14:paraId="605C3C0F" w14:textId="77777777" w:rsidR="00743CEC" w:rsidRPr="00AB7182" w:rsidRDefault="00743CEC" w:rsidP="00F15523">
            <w:pPr>
              <w:pStyle w:val="TAC"/>
            </w:pPr>
            <w:r w:rsidRPr="00AB7182">
              <w:t>ALL</w:t>
            </w:r>
          </w:p>
        </w:tc>
      </w:tr>
      <w:tr w:rsidR="00743CEC" w:rsidRPr="00AB7182" w14:paraId="579CF798" w14:textId="77777777">
        <w:trPr>
          <w:cantSplit/>
        </w:trPr>
        <w:tc>
          <w:tcPr>
            <w:tcW w:w="1718" w:type="dxa"/>
          </w:tcPr>
          <w:p w14:paraId="351D55BB" w14:textId="77777777" w:rsidR="00743CEC" w:rsidRPr="00AB7182" w:rsidRDefault="00743CEC" w:rsidP="00F15523">
            <w:pPr>
              <w:pStyle w:val="TAC"/>
            </w:pPr>
            <w:r w:rsidRPr="00AB7182">
              <w:t>Jitter, rtp/jit</w:t>
            </w:r>
          </w:p>
        </w:tc>
        <w:tc>
          <w:tcPr>
            <w:tcW w:w="1850" w:type="dxa"/>
          </w:tcPr>
          <w:p w14:paraId="416EC9B0" w14:textId="77777777" w:rsidR="00743CEC" w:rsidRPr="00AB7182" w:rsidRDefault="00743CEC" w:rsidP="00F15523">
            <w:pPr>
              <w:pStyle w:val="TAC"/>
            </w:pPr>
            <w:r w:rsidRPr="00AB7182">
              <w:t>M</w:t>
            </w:r>
          </w:p>
        </w:tc>
        <w:tc>
          <w:tcPr>
            <w:tcW w:w="2842" w:type="dxa"/>
            <w:gridSpan w:val="3"/>
          </w:tcPr>
          <w:p w14:paraId="523C4E36" w14:textId="77777777" w:rsidR="00743CEC" w:rsidRPr="00AB7182" w:rsidRDefault="00743CEC" w:rsidP="00F15523">
            <w:pPr>
              <w:pStyle w:val="TAC"/>
            </w:pPr>
            <w:r w:rsidRPr="00AB7182">
              <w:t>SUBTRACT REPLY</w:t>
            </w:r>
          </w:p>
        </w:tc>
        <w:tc>
          <w:tcPr>
            <w:tcW w:w="2946" w:type="dxa"/>
            <w:gridSpan w:val="3"/>
          </w:tcPr>
          <w:p w14:paraId="6E914F52" w14:textId="77777777" w:rsidR="00743CEC" w:rsidRPr="00AB7182" w:rsidRDefault="00743CEC" w:rsidP="00F15523">
            <w:pPr>
              <w:pStyle w:val="TAC"/>
            </w:pPr>
            <w:r w:rsidRPr="00AB7182">
              <w:t>ALL</w:t>
            </w:r>
          </w:p>
        </w:tc>
      </w:tr>
      <w:tr w:rsidR="00743CEC" w:rsidRPr="00AB7182" w14:paraId="5FFEBA42" w14:textId="77777777">
        <w:trPr>
          <w:cantSplit/>
        </w:trPr>
        <w:tc>
          <w:tcPr>
            <w:tcW w:w="1718" w:type="dxa"/>
          </w:tcPr>
          <w:p w14:paraId="3BD37755" w14:textId="77777777" w:rsidR="00743CEC" w:rsidRPr="00AB7182" w:rsidRDefault="00743CEC" w:rsidP="00F15523">
            <w:pPr>
              <w:pStyle w:val="TAC"/>
            </w:pPr>
            <w:r w:rsidRPr="00AB7182">
              <w:t>Delay, rtp/delay</w:t>
            </w:r>
          </w:p>
        </w:tc>
        <w:tc>
          <w:tcPr>
            <w:tcW w:w="1850" w:type="dxa"/>
          </w:tcPr>
          <w:p w14:paraId="3A95CE0C" w14:textId="77777777" w:rsidR="00743CEC" w:rsidRPr="00AB7182" w:rsidRDefault="00743CEC" w:rsidP="00F15523">
            <w:pPr>
              <w:pStyle w:val="TAC"/>
            </w:pPr>
            <w:r w:rsidRPr="00AB7182">
              <w:t>M</w:t>
            </w:r>
          </w:p>
        </w:tc>
        <w:tc>
          <w:tcPr>
            <w:tcW w:w="2842" w:type="dxa"/>
            <w:gridSpan w:val="3"/>
          </w:tcPr>
          <w:p w14:paraId="200E77DB" w14:textId="77777777" w:rsidR="00743CEC" w:rsidRPr="00AB7182" w:rsidRDefault="00743CEC" w:rsidP="00F15523">
            <w:pPr>
              <w:pStyle w:val="TAC"/>
            </w:pPr>
            <w:r w:rsidRPr="00AB7182">
              <w:t>SUBTRACT REPLY</w:t>
            </w:r>
          </w:p>
        </w:tc>
        <w:tc>
          <w:tcPr>
            <w:tcW w:w="2946" w:type="dxa"/>
            <w:gridSpan w:val="3"/>
          </w:tcPr>
          <w:p w14:paraId="6618C9B3" w14:textId="77777777" w:rsidR="00743CEC" w:rsidRPr="00AB7182" w:rsidRDefault="00743CEC" w:rsidP="00F15523">
            <w:pPr>
              <w:pStyle w:val="TAC"/>
            </w:pPr>
            <w:r w:rsidRPr="00AB7182">
              <w:t>ALL</w:t>
            </w:r>
          </w:p>
        </w:tc>
      </w:tr>
      <w:tr w:rsidR="00743CEC" w:rsidRPr="00AB7182" w14:paraId="24793BA6" w14:textId="77777777">
        <w:trPr>
          <w:cantSplit/>
        </w:trPr>
        <w:tc>
          <w:tcPr>
            <w:tcW w:w="1718" w:type="dxa"/>
          </w:tcPr>
          <w:p w14:paraId="4A3C54D6" w14:textId="77777777" w:rsidR="00743CEC" w:rsidRPr="00AB7182" w:rsidRDefault="00743CEC" w:rsidP="00F15523">
            <w:pPr>
              <w:pStyle w:val="TAH"/>
            </w:pPr>
            <w:r w:rsidRPr="00AB7182">
              <w:t>Error Codes</w:t>
            </w:r>
          </w:p>
        </w:tc>
        <w:tc>
          <w:tcPr>
            <w:tcW w:w="7638" w:type="dxa"/>
            <w:gridSpan w:val="7"/>
          </w:tcPr>
          <w:p w14:paraId="078F6DF0" w14:textId="77777777" w:rsidR="00743CEC" w:rsidRPr="00AB7182" w:rsidRDefault="00743CEC" w:rsidP="00F15523">
            <w:pPr>
              <w:pStyle w:val="TAH"/>
            </w:pPr>
            <w:r w:rsidRPr="00AB7182">
              <w:t>Mandatory/ Optional</w:t>
            </w:r>
          </w:p>
        </w:tc>
      </w:tr>
      <w:tr w:rsidR="00743CEC" w:rsidRPr="00AB7182" w14:paraId="25A0D83A" w14:textId="77777777">
        <w:trPr>
          <w:cantSplit/>
        </w:trPr>
        <w:tc>
          <w:tcPr>
            <w:tcW w:w="1718" w:type="dxa"/>
          </w:tcPr>
          <w:p w14:paraId="59F21044" w14:textId="77777777" w:rsidR="00743CEC" w:rsidRPr="00AB7182" w:rsidRDefault="00743CEC" w:rsidP="00F15523">
            <w:pPr>
              <w:pStyle w:val="TAC"/>
            </w:pPr>
            <w:r w:rsidRPr="00AB7182">
              <w:t>None</w:t>
            </w:r>
          </w:p>
        </w:tc>
        <w:tc>
          <w:tcPr>
            <w:tcW w:w="7638" w:type="dxa"/>
            <w:gridSpan w:val="7"/>
          </w:tcPr>
          <w:p w14:paraId="3666ED0D" w14:textId="77777777" w:rsidR="00743CEC" w:rsidRPr="00AB7182" w:rsidRDefault="00743CEC" w:rsidP="00F15523">
            <w:pPr>
              <w:pStyle w:val="TAC"/>
            </w:pPr>
            <w:r w:rsidRPr="00AB7182">
              <w:t>-</w:t>
            </w:r>
          </w:p>
        </w:tc>
      </w:tr>
      <w:bookmarkEnd w:id="160"/>
    </w:tbl>
    <w:p w14:paraId="2693EE02" w14:textId="77777777" w:rsidR="00F67C98" w:rsidRPr="00AB7182" w:rsidRDefault="00F67C98" w:rsidP="009114E1"/>
    <w:p w14:paraId="141E7A67" w14:textId="77777777" w:rsidR="009E207E" w:rsidRPr="00AB7182" w:rsidRDefault="009E207E" w:rsidP="006460F5">
      <w:pPr>
        <w:pStyle w:val="Heading2"/>
        <w:rPr>
          <w:snapToGrid w:val="0"/>
        </w:rPr>
      </w:pPr>
      <w:bookmarkStart w:id="161" w:name="_Toc177668508"/>
      <w:r w:rsidRPr="00AB7182">
        <w:rPr>
          <w:snapToGrid w:val="0"/>
        </w:rPr>
        <w:t>A.14.26</w:t>
      </w:r>
      <w:r w:rsidR="00E84531" w:rsidRPr="00AB7182">
        <w:rPr>
          <w:snapToGrid w:val="0"/>
        </w:rPr>
        <w:tab/>
      </w:r>
      <w:r w:rsidRPr="00AB7182">
        <w:rPr>
          <w:snapToGrid w:val="0"/>
        </w:rPr>
        <w:t>Tone Generator Package</w:t>
      </w:r>
      <w:bookmarkEnd w:id="161"/>
    </w:p>
    <w:p w14:paraId="704A7351" w14:textId="77777777" w:rsidR="009E207E" w:rsidRPr="00AB7182" w:rsidRDefault="009E207E" w:rsidP="009E207E">
      <w:pPr>
        <w:pStyle w:val="TH"/>
      </w:pPr>
      <w:r w:rsidRPr="00AB7182">
        <w:t>Table A.14.26</w:t>
      </w:r>
      <w:r w:rsidR="009903F8" w:rsidRPr="00AB7182">
        <w:t>/1</w:t>
      </w:r>
      <w:r w:rsidRPr="00AB7182">
        <w:t xml:space="preserve">: Package Usage Information For Tone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652"/>
        <w:gridCol w:w="761"/>
        <w:gridCol w:w="867"/>
        <w:gridCol w:w="1946"/>
      </w:tblGrid>
      <w:tr w:rsidR="009E207E" w:rsidRPr="00AB7182" w14:paraId="53CED261" w14:textId="77777777" w:rsidTr="009E207E">
        <w:trPr>
          <w:cantSplit/>
        </w:trPr>
        <w:tc>
          <w:tcPr>
            <w:tcW w:w="2752" w:type="dxa"/>
          </w:tcPr>
          <w:p w14:paraId="7336E994" w14:textId="77777777" w:rsidR="009E207E" w:rsidRPr="00AB7182" w:rsidRDefault="009E207E" w:rsidP="009E207E">
            <w:pPr>
              <w:pStyle w:val="TableHead0"/>
              <w:rPr>
                <w:rFonts w:ascii="Arial" w:hAnsi="Arial" w:cs="Arial"/>
                <w:sz w:val="18"/>
                <w:szCs w:val="18"/>
              </w:rPr>
            </w:pPr>
            <w:bookmarkStart w:id="162" w:name="MCCQCTEMPBM_00000077"/>
            <w:r w:rsidRPr="00AB7182">
              <w:rPr>
                <w:rFonts w:ascii="Arial" w:hAnsi="Arial" w:cs="Arial"/>
                <w:sz w:val="18"/>
                <w:szCs w:val="18"/>
              </w:rPr>
              <w:t xml:space="preserve">Properties </w:t>
            </w:r>
          </w:p>
        </w:tc>
        <w:tc>
          <w:tcPr>
            <w:tcW w:w="1911" w:type="dxa"/>
          </w:tcPr>
          <w:p w14:paraId="1CABB60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0273B7C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52" w:type="dxa"/>
          </w:tcPr>
          <w:p w14:paraId="2C5D7FA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628" w:type="dxa"/>
            <w:gridSpan w:val="2"/>
          </w:tcPr>
          <w:p w14:paraId="19F796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1946" w:type="dxa"/>
          </w:tcPr>
          <w:p w14:paraId="4A44FDF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4D23D521" w14:textId="77777777" w:rsidTr="009E207E">
        <w:trPr>
          <w:cantSplit/>
        </w:trPr>
        <w:tc>
          <w:tcPr>
            <w:tcW w:w="2752" w:type="dxa"/>
          </w:tcPr>
          <w:p w14:paraId="4069A62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301935D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523327A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0F846A5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65F0421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C1599CA" w14:textId="77777777" w:rsidTr="009E207E">
        <w:trPr>
          <w:cantSplit/>
        </w:trPr>
        <w:tc>
          <w:tcPr>
            <w:tcW w:w="2752" w:type="dxa"/>
          </w:tcPr>
          <w:p w14:paraId="72B420F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Signals </w:t>
            </w:r>
          </w:p>
        </w:tc>
        <w:tc>
          <w:tcPr>
            <w:tcW w:w="1911" w:type="dxa"/>
          </w:tcPr>
          <w:p w14:paraId="0362672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11AE89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3280" w:type="dxa"/>
            <w:gridSpan w:val="3"/>
          </w:tcPr>
          <w:p w14:paraId="305A3BB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946" w:type="dxa"/>
          </w:tcPr>
          <w:p w14:paraId="10B147A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Duration Provisioned Value:</w:t>
            </w:r>
          </w:p>
        </w:tc>
      </w:tr>
      <w:tr w:rsidR="009E207E" w:rsidRPr="00AB7182" w14:paraId="60BBCB54" w14:textId="77777777" w:rsidTr="009E207E">
        <w:trPr>
          <w:cantSplit/>
        </w:trPr>
        <w:tc>
          <w:tcPr>
            <w:tcW w:w="2752" w:type="dxa"/>
            <w:vMerge w:val="restart"/>
          </w:tcPr>
          <w:p w14:paraId="63B9E45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 Play Tone (tonegen/pt,0x0003/0x0001)</w:t>
            </w:r>
          </w:p>
        </w:tc>
        <w:tc>
          <w:tcPr>
            <w:tcW w:w="1911" w:type="dxa"/>
          </w:tcPr>
          <w:p w14:paraId="6D792D6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Used</w:t>
            </w:r>
          </w:p>
        </w:tc>
        <w:tc>
          <w:tcPr>
            <w:tcW w:w="3280" w:type="dxa"/>
            <w:gridSpan w:val="3"/>
          </w:tcPr>
          <w:p w14:paraId="5CD0904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483CD4C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063D126C" w14:textId="77777777" w:rsidTr="009E207E">
        <w:trPr>
          <w:cantSplit/>
        </w:trPr>
        <w:tc>
          <w:tcPr>
            <w:tcW w:w="2752" w:type="dxa"/>
            <w:vMerge/>
          </w:tcPr>
          <w:p w14:paraId="1F744B15"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4B7117E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Signal Parameters</w:t>
            </w:r>
          </w:p>
        </w:tc>
        <w:tc>
          <w:tcPr>
            <w:tcW w:w="1652" w:type="dxa"/>
          </w:tcPr>
          <w:p w14:paraId="4CADF5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Mandatory/</w:t>
            </w:r>
          </w:p>
          <w:p w14:paraId="48BE2B6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4293DB8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Supported</w:t>
            </w:r>
          </w:p>
          <w:p w14:paraId="3D5953A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26EA514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Duration Provisioned Value:</w:t>
            </w:r>
          </w:p>
        </w:tc>
      </w:tr>
      <w:tr w:rsidR="009E207E" w:rsidRPr="00AB7182" w14:paraId="109E2416" w14:textId="77777777" w:rsidTr="009E207E">
        <w:trPr>
          <w:cantSplit/>
        </w:trPr>
        <w:tc>
          <w:tcPr>
            <w:tcW w:w="2752" w:type="dxa"/>
            <w:vMerge/>
          </w:tcPr>
          <w:p w14:paraId="6FF875D9"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9CE040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5F7CBC6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4F55C3E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2848EC4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6D43EE1A" w14:textId="77777777" w:rsidTr="009E207E">
        <w:trPr>
          <w:cantSplit/>
        </w:trPr>
        <w:tc>
          <w:tcPr>
            <w:tcW w:w="2752" w:type="dxa"/>
          </w:tcPr>
          <w:p w14:paraId="1DDB18D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911" w:type="dxa"/>
          </w:tcPr>
          <w:p w14:paraId="7955AAF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668C363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5226" w:type="dxa"/>
            <w:gridSpan w:val="4"/>
          </w:tcPr>
          <w:p w14:paraId="2C08EB9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6AC49148" w14:textId="77777777" w:rsidTr="009E207E">
        <w:trPr>
          <w:cantSplit/>
        </w:trPr>
        <w:tc>
          <w:tcPr>
            <w:tcW w:w="2752" w:type="dxa"/>
            <w:vMerge w:val="restart"/>
          </w:tcPr>
          <w:p w14:paraId="6212564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7483CA5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5226" w:type="dxa"/>
            <w:gridSpan w:val="4"/>
          </w:tcPr>
          <w:p w14:paraId="7EF727F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FBD31D4" w14:textId="77777777" w:rsidTr="009E207E">
        <w:trPr>
          <w:cantSplit/>
        </w:trPr>
        <w:tc>
          <w:tcPr>
            <w:tcW w:w="2752" w:type="dxa"/>
            <w:vMerge/>
          </w:tcPr>
          <w:p w14:paraId="120668AD"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1AEA6F8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2EC4FD6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652" w:type="dxa"/>
          </w:tcPr>
          <w:p w14:paraId="563A728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1B4930B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61DDA2E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0EBE94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4061B72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2798BE7A" w14:textId="77777777" w:rsidTr="009E207E">
        <w:trPr>
          <w:cantSplit/>
        </w:trPr>
        <w:tc>
          <w:tcPr>
            <w:tcW w:w="2752" w:type="dxa"/>
            <w:vMerge/>
          </w:tcPr>
          <w:p w14:paraId="182D9538"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7C23AE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615B1E5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7FA7C8B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62CB2D6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6B399A8" w14:textId="77777777" w:rsidTr="009E207E">
        <w:trPr>
          <w:cantSplit/>
        </w:trPr>
        <w:tc>
          <w:tcPr>
            <w:tcW w:w="2752" w:type="dxa"/>
            <w:vMerge/>
          </w:tcPr>
          <w:p w14:paraId="29D018CD"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F54391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4D1E8E7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652" w:type="dxa"/>
          </w:tcPr>
          <w:p w14:paraId="284CD2D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2641208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2B89AB2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5B7764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0E5AA68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F5A014D" w14:textId="77777777" w:rsidTr="009E207E">
        <w:trPr>
          <w:cantSplit/>
        </w:trPr>
        <w:tc>
          <w:tcPr>
            <w:tcW w:w="2752" w:type="dxa"/>
            <w:vMerge/>
          </w:tcPr>
          <w:p w14:paraId="731A8B3C"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5C5C686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601DBE3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7017F1F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 </w:t>
            </w:r>
          </w:p>
        </w:tc>
        <w:tc>
          <w:tcPr>
            <w:tcW w:w="1946" w:type="dxa"/>
          </w:tcPr>
          <w:p w14:paraId="61A984D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11B86D66" w14:textId="77777777" w:rsidTr="009E207E">
        <w:trPr>
          <w:cantSplit/>
        </w:trPr>
        <w:tc>
          <w:tcPr>
            <w:tcW w:w="2752" w:type="dxa"/>
          </w:tcPr>
          <w:p w14:paraId="7AF0AE9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Statistics</w:t>
            </w:r>
          </w:p>
        </w:tc>
        <w:tc>
          <w:tcPr>
            <w:tcW w:w="1911" w:type="dxa"/>
          </w:tcPr>
          <w:p w14:paraId="7E673CA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98EFCD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2413" w:type="dxa"/>
            <w:gridSpan w:val="2"/>
          </w:tcPr>
          <w:p w14:paraId="5D863E5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2813" w:type="dxa"/>
            <w:gridSpan w:val="2"/>
          </w:tcPr>
          <w:p w14:paraId="0212439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r>
      <w:tr w:rsidR="009E207E" w:rsidRPr="00AB7182" w14:paraId="7AA7FF68" w14:textId="77777777" w:rsidTr="009E207E">
        <w:trPr>
          <w:cantSplit/>
        </w:trPr>
        <w:tc>
          <w:tcPr>
            <w:tcW w:w="2752" w:type="dxa"/>
          </w:tcPr>
          <w:p w14:paraId="6B499E9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02563B7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13" w:type="dxa"/>
            <w:gridSpan w:val="2"/>
          </w:tcPr>
          <w:p w14:paraId="4132E1D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813" w:type="dxa"/>
            <w:gridSpan w:val="2"/>
          </w:tcPr>
          <w:p w14:paraId="58100BF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01BD289D" w14:textId="77777777" w:rsidTr="009E207E">
        <w:trPr>
          <w:cantSplit/>
        </w:trPr>
        <w:tc>
          <w:tcPr>
            <w:tcW w:w="2752" w:type="dxa"/>
          </w:tcPr>
          <w:p w14:paraId="19FE42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Error Codes</w:t>
            </w:r>
          </w:p>
        </w:tc>
        <w:tc>
          <w:tcPr>
            <w:tcW w:w="7137" w:type="dxa"/>
            <w:gridSpan w:val="5"/>
          </w:tcPr>
          <w:p w14:paraId="4A4CDCB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 Optional</w:t>
            </w:r>
          </w:p>
        </w:tc>
      </w:tr>
      <w:tr w:rsidR="009E207E" w:rsidRPr="00AB7182" w14:paraId="109A28B3" w14:textId="77777777" w:rsidTr="009E207E">
        <w:trPr>
          <w:cantSplit/>
        </w:trPr>
        <w:tc>
          <w:tcPr>
            <w:tcW w:w="2752" w:type="dxa"/>
          </w:tcPr>
          <w:p w14:paraId="50CBBC5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7137" w:type="dxa"/>
            <w:gridSpan w:val="5"/>
          </w:tcPr>
          <w:p w14:paraId="330637D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bookmarkEnd w:id="162"/>
    </w:tbl>
    <w:p w14:paraId="051827D5" w14:textId="77777777" w:rsidR="009E207E" w:rsidRPr="00AB7182" w:rsidRDefault="009E207E" w:rsidP="007B4604"/>
    <w:p w14:paraId="0ABCD0D4" w14:textId="77777777" w:rsidR="009E207E" w:rsidRPr="00AB7182" w:rsidRDefault="00E84531" w:rsidP="006460F5">
      <w:pPr>
        <w:pStyle w:val="Heading2"/>
      </w:pPr>
      <w:bookmarkStart w:id="163" w:name="_Toc177668509"/>
      <w:r w:rsidRPr="00AB7182">
        <w:lastRenderedPageBreak/>
        <w:t>A.14.27</w:t>
      </w:r>
      <w:r w:rsidRPr="00AB7182">
        <w:tab/>
      </w:r>
      <w:r w:rsidR="009E207E" w:rsidRPr="00AB7182">
        <w:t>Tone Detection Package</w:t>
      </w:r>
      <w:bookmarkEnd w:id="163"/>
    </w:p>
    <w:p w14:paraId="08A3FC35" w14:textId="77777777" w:rsidR="009E207E" w:rsidRPr="00AB7182" w:rsidRDefault="009E207E" w:rsidP="009E207E">
      <w:pPr>
        <w:pStyle w:val="TH"/>
      </w:pPr>
      <w:r w:rsidRPr="00AB7182">
        <w:t>Table C.14.27</w:t>
      </w:r>
      <w:r w:rsidR="009903F8" w:rsidRPr="00AB7182">
        <w:t>/1</w:t>
      </w:r>
      <w:r w:rsidRPr="00AB7182">
        <w:t>: Package Usage Information For Tone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E207E" w:rsidRPr="00AB7182" w14:paraId="733F643E" w14:textId="77777777" w:rsidTr="009E207E">
        <w:trPr>
          <w:cantSplit/>
        </w:trPr>
        <w:tc>
          <w:tcPr>
            <w:tcW w:w="1744" w:type="dxa"/>
          </w:tcPr>
          <w:p w14:paraId="160F30A8" w14:textId="77777777" w:rsidR="009E207E" w:rsidRPr="00AB7182" w:rsidRDefault="009E207E" w:rsidP="009E207E">
            <w:pPr>
              <w:pStyle w:val="TableHead0"/>
              <w:rPr>
                <w:rFonts w:ascii="Arial" w:hAnsi="Arial" w:cs="Arial"/>
                <w:sz w:val="18"/>
                <w:szCs w:val="18"/>
              </w:rPr>
            </w:pPr>
            <w:bookmarkStart w:id="164" w:name="MCCQCTEMPBM_00000078"/>
            <w:r w:rsidRPr="00AB7182">
              <w:rPr>
                <w:rFonts w:ascii="Arial" w:hAnsi="Arial" w:cs="Arial"/>
                <w:sz w:val="18"/>
                <w:szCs w:val="18"/>
              </w:rPr>
              <w:t xml:space="preserve">Properties </w:t>
            </w:r>
          </w:p>
        </w:tc>
        <w:tc>
          <w:tcPr>
            <w:tcW w:w="1851" w:type="dxa"/>
          </w:tcPr>
          <w:p w14:paraId="5FCA67B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2FA74C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61" w:type="dxa"/>
          </w:tcPr>
          <w:p w14:paraId="0D5FF70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926" w:type="dxa"/>
            <w:gridSpan w:val="2"/>
          </w:tcPr>
          <w:p w14:paraId="35957D1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42EC031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09B8DA4B" w14:textId="77777777" w:rsidTr="009E207E">
        <w:trPr>
          <w:cantSplit/>
        </w:trPr>
        <w:tc>
          <w:tcPr>
            <w:tcW w:w="1744" w:type="dxa"/>
          </w:tcPr>
          <w:p w14:paraId="61F5850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22FD239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644B9E6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44092FA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F772AF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154D3E6A" w14:textId="77777777" w:rsidTr="009E207E">
        <w:trPr>
          <w:cantSplit/>
        </w:trPr>
        <w:tc>
          <w:tcPr>
            <w:tcW w:w="1744" w:type="dxa"/>
          </w:tcPr>
          <w:p w14:paraId="139B336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Signals </w:t>
            </w:r>
          </w:p>
        </w:tc>
        <w:tc>
          <w:tcPr>
            <w:tcW w:w="1851" w:type="dxa"/>
          </w:tcPr>
          <w:p w14:paraId="4410E80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7A2A2B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3887" w:type="dxa"/>
            <w:gridSpan w:val="3"/>
          </w:tcPr>
          <w:p w14:paraId="154A4E6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2407" w:type="dxa"/>
          </w:tcPr>
          <w:p w14:paraId="5EAFB20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Duration Provisioned Value:</w:t>
            </w:r>
          </w:p>
        </w:tc>
      </w:tr>
      <w:tr w:rsidR="009E207E" w:rsidRPr="00AB7182" w14:paraId="2BCCAC16" w14:textId="77777777" w:rsidTr="009E207E">
        <w:trPr>
          <w:cantSplit/>
        </w:trPr>
        <w:tc>
          <w:tcPr>
            <w:tcW w:w="1744" w:type="dxa"/>
            <w:vMerge w:val="restart"/>
          </w:tcPr>
          <w:p w14:paraId="4F601EC1"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3588BF6F"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3887" w:type="dxa"/>
            <w:gridSpan w:val="3"/>
          </w:tcPr>
          <w:p w14:paraId="5A24DFB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2407" w:type="dxa"/>
          </w:tcPr>
          <w:p w14:paraId="53A63F06"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b/>
                <w:bCs/>
                <w:sz w:val="18"/>
                <w:szCs w:val="18"/>
              </w:rPr>
              <w:t>-</w:t>
            </w:r>
          </w:p>
        </w:tc>
      </w:tr>
      <w:tr w:rsidR="009E207E" w:rsidRPr="00AB7182" w14:paraId="61F0D3A9" w14:textId="77777777" w:rsidTr="009E207E">
        <w:trPr>
          <w:cantSplit/>
        </w:trPr>
        <w:tc>
          <w:tcPr>
            <w:tcW w:w="1744" w:type="dxa"/>
            <w:vMerge/>
          </w:tcPr>
          <w:p w14:paraId="65F298D6"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26DE499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Signal Parameters</w:t>
            </w:r>
          </w:p>
        </w:tc>
        <w:tc>
          <w:tcPr>
            <w:tcW w:w="1961" w:type="dxa"/>
          </w:tcPr>
          <w:p w14:paraId="38B93B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926" w:type="dxa"/>
            <w:gridSpan w:val="2"/>
          </w:tcPr>
          <w:p w14:paraId="3522346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7C422C4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Duration </w:t>
            </w:r>
          </w:p>
          <w:p w14:paraId="11AAD66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7DF5341" w14:textId="77777777" w:rsidTr="009E207E">
        <w:trPr>
          <w:cantSplit/>
        </w:trPr>
        <w:tc>
          <w:tcPr>
            <w:tcW w:w="1744" w:type="dxa"/>
            <w:vMerge/>
          </w:tcPr>
          <w:p w14:paraId="6EF4DFD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433C5F6C"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7E25991C"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036FB01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6EC287C4"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r>
      <w:tr w:rsidR="009E207E" w:rsidRPr="00AB7182" w14:paraId="0DDBA3E2" w14:textId="77777777" w:rsidTr="009E207E">
        <w:trPr>
          <w:cantSplit/>
        </w:trPr>
        <w:tc>
          <w:tcPr>
            <w:tcW w:w="1744" w:type="dxa"/>
          </w:tcPr>
          <w:p w14:paraId="0D89B19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766DD00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6DD394C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68FEB11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5D4E206D" w14:textId="77777777" w:rsidTr="009E207E">
        <w:trPr>
          <w:cantSplit/>
        </w:trPr>
        <w:tc>
          <w:tcPr>
            <w:tcW w:w="1744" w:type="dxa"/>
            <w:vMerge w:val="restart"/>
          </w:tcPr>
          <w:p w14:paraId="3E2ACC4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Start tone detected (tonedet/std, 0x0004/0x0001)</w:t>
            </w:r>
          </w:p>
        </w:tc>
        <w:tc>
          <w:tcPr>
            <w:tcW w:w="1851" w:type="dxa"/>
          </w:tcPr>
          <w:p w14:paraId="0AEA811B"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O</w:t>
            </w:r>
          </w:p>
        </w:tc>
        <w:tc>
          <w:tcPr>
            <w:tcW w:w="6294" w:type="dxa"/>
            <w:gridSpan w:val="4"/>
          </w:tcPr>
          <w:p w14:paraId="616791B8"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ADD, MOD, MOVE, NOTIFY</w:t>
            </w:r>
          </w:p>
        </w:tc>
      </w:tr>
      <w:tr w:rsidR="009E207E" w:rsidRPr="00AB7182" w14:paraId="7AD213CD" w14:textId="77777777" w:rsidTr="009E207E">
        <w:trPr>
          <w:cantSplit/>
        </w:trPr>
        <w:tc>
          <w:tcPr>
            <w:tcW w:w="1744" w:type="dxa"/>
            <w:vMerge/>
          </w:tcPr>
          <w:p w14:paraId="193ED49C"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1A6F247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34D5A64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035866C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16BC59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4E8848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5D4814E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31573D2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7BBE0084" w14:textId="77777777" w:rsidTr="009E207E">
        <w:trPr>
          <w:cantSplit/>
        </w:trPr>
        <w:tc>
          <w:tcPr>
            <w:tcW w:w="1744" w:type="dxa"/>
            <w:vMerge/>
          </w:tcPr>
          <w:p w14:paraId="684E8B5E"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28458492"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Tone ID List (tl,0x0001)</w:t>
            </w:r>
          </w:p>
        </w:tc>
        <w:tc>
          <w:tcPr>
            <w:tcW w:w="1961" w:type="dxa"/>
          </w:tcPr>
          <w:p w14:paraId="0DFB8C57"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M</w:t>
            </w:r>
          </w:p>
        </w:tc>
        <w:tc>
          <w:tcPr>
            <w:tcW w:w="1926" w:type="dxa"/>
            <w:gridSpan w:val="2"/>
          </w:tcPr>
          <w:p w14:paraId="06439B0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wildcard</w:t>
            </w:r>
          </w:p>
        </w:tc>
        <w:tc>
          <w:tcPr>
            <w:tcW w:w="2407" w:type="dxa"/>
          </w:tcPr>
          <w:p w14:paraId="6A9F48F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Not Applicable</w:t>
            </w:r>
          </w:p>
        </w:tc>
      </w:tr>
      <w:tr w:rsidR="009E207E" w:rsidRPr="00AB7182" w14:paraId="05454E7C" w14:textId="77777777" w:rsidTr="009E207E">
        <w:trPr>
          <w:cantSplit/>
        </w:trPr>
        <w:tc>
          <w:tcPr>
            <w:tcW w:w="1744" w:type="dxa"/>
            <w:vMerge/>
          </w:tcPr>
          <w:p w14:paraId="4326C64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41919B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0A0AA4C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555F631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4769678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31B5C81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25CAD61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71848DE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23BB3AAB" w14:textId="77777777" w:rsidTr="009E207E">
        <w:trPr>
          <w:cantSplit/>
          <w:trHeight w:val="700"/>
        </w:trPr>
        <w:tc>
          <w:tcPr>
            <w:tcW w:w="1744" w:type="dxa"/>
            <w:vMerge/>
          </w:tcPr>
          <w:p w14:paraId="4EE0A3E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1AFD430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(tid,0x0003)</w:t>
            </w:r>
          </w:p>
        </w:tc>
        <w:tc>
          <w:tcPr>
            <w:tcW w:w="1961" w:type="dxa"/>
          </w:tcPr>
          <w:p w14:paraId="0101BA3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3A5192D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Value </w:t>
            </w:r>
          </w:p>
          <w:p w14:paraId="667A36AA" w14:textId="77777777" w:rsidR="009E207E" w:rsidRPr="00AB7182" w:rsidRDefault="009E207E" w:rsidP="009E207E">
            <w:pPr>
              <w:pStyle w:val="TAC"/>
              <w:rPr>
                <w:rFonts w:cs="Arial"/>
                <w:szCs w:val="18"/>
              </w:rPr>
            </w:pPr>
          </w:p>
        </w:tc>
        <w:tc>
          <w:tcPr>
            <w:tcW w:w="2407" w:type="dxa"/>
          </w:tcPr>
          <w:p w14:paraId="798FFBC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5FF2B3EF" w14:textId="77777777" w:rsidTr="009E207E">
        <w:trPr>
          <w:cantSplit/>
        </w:trPr>
        <w:tc>
          <w:tcPr>
            <w:tcW w:w="1744" w:type="dxa"/>
          </w:tcPr>
          <w:p w14:paraId="60C6744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3867D6E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02AC59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28F5275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255EE046" w14:textId="77777777" w:rsidTr="009E207E">
        <w:trPr>
          <w:cantSplit/>
        </w:trPr>
        <w:tc>
          <w:tcPr>
            <w:tcW w:w="1744" w:type="dxa"/>
            <w:vMerge w:val="restart"/>
          </w:tcPr>
          <w:p w14:paraId="7CEDB05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End Tone detected (tonedet/etd, 0x0004/0x0002)</w:t>
            </w:r>
          </w:p>
        </w:tc>
        <w:tc>
          <w:tcPr>
            <w:tcW w:w="1851" w:type="dxa"/>
          </w:tcPr>
          <w:p w14:paraId="4591DAC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6294" w:type="dxa"/>
            <w:gridSpan w:val="4"/>
          </w:tcPr>
          <w:p w14:paraId="07821B5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ADD, MOD, MOVE, NOTIFY</w:t>
            </w:r>
          </w:p>
        </w:tc>
      </w:tr>
      <w:tr w:rsidR="009E207E" w:rsidRPr="00AB7182" w14:paraId="3ADAB4F7" w14:textId="77777777" w:rsidTr="009E207E">
        <w:trPr>
          <w:cantSplit/>
        </w:trPr>
        <w:tc>
          <w:tcPr>
            <w:tcW w:w="1744" w:type="dxa"/>
            <w:vMerge/>
          </w:tcPr>
          <w:p w14:paraId="43CE9BD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683D93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1D3FFF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3B290DB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3100C7F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604A42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7B19457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138A473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848C06E" w14:textId="77777777" w:rsidTr="009E207E">
        <w:trPr>
          <w:cantSplit/>
        </w:trPr>
        <w:tc>
          <w:tcPr>
            <w:tcW w:w="1744" w:type="dxa"/>
            <w:vMerge/>
          </w:tcPr>
          <w:p w14:paraId="735D331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97E88A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List (tl,0x0001)</w:t>
            </w:r>
          </w:p>
        </w:tc>
        <w:tc>
          <w:tcPr>
            <w:tcW w:w="1961" w:type="dxa"/>
          </w:tcPr>
          <w:p w14:paraId="664DFDA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5909FC3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wildcard</w:t>
            </w:r>
          </w:p>
        </w:tc>
        <w:tc>
          <w:tcPr>
            <w:tcW w:w="2407" w:type="dxa"/>
          </w:tcPr>
          <w:p w14:paraId="6F1CA09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1C1CE739" w14:textId="77777777" w:rsidTr="009E207E">
        <w:trPr>
          <w:cantSplit/>
        </w:trPr>
        <w:tc>
          <w:tcPr>
            <w:tcW w:w="1744" w:type="dxa"/>
            <w:vMerge/>
          </w:tcPr>
          <w:p w14:paraId="5A0B0936"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46D40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1E5E863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2B4F2E9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17BC1FF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2722316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65CDEF8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286A968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5EC45E74" w14:textId="77777777" w:rsidTr="009E207E">
        <w:trPr>
          <w:cantSplit/>
        </w:trPr>
        <w:tc>
          <w:tcPr>
            <w:tcW w:w="1744" w:type="dxa"/>
            <w:vMerge/>
          </w:tcPr>
          <w:p w14:paraId="1BDF4210"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EF616C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(tid,0x0003)</w:t>
            </w:r>
          </w:p>
        </w:tc>
        <w:tc>
          <w:tcPr>
            <w:tcW w:w="1961" w:type="dxa"/>
          </w:tcPr>
          <w:p w14:paraId="21D5E97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266AC4D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Value</w:t>
            </w:r>
          </w:p>
        </w:tc>
        <w:tc>
          <w:tcPr>
            <w:tcW w:w="2407" w:type="dxa"/>
          </w:tcPr>
          <w:p w14:paraId="690E259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10B938E8" w14:textId="77777777" w:rsidTr="009E207E">
        <w:trPr>
          <w:cantSplit/>
          <w:trHeight w:val="670"/>
        </w:trPr>
        <w:tc>
          <w:tcPr>
            <w:tcW w:w="1744" w:type="dxa"/>
            <w:vMerge/>
          </w:tcPr>
          <w:p w14:paraId="2E68711E"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7C851B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Duration (dur,0x0002)</w:t>
            </w:r>
          </w:p>
          <w:p w14:paraId="5AF457DC" w14:textId="77777777" w:rsidR="009E207E" w:rsidRPr="00AB7182" w:rsidRDefault="009E207E" w:rsidP="009E207E">
            <w:pPr>
              <w:pStyle w:val="TableText0"/>
              <w:jc w:val="center"/>
              <w:rPr>
                <w:rFonts w:ascii="Arial" w:hAnsi="Arial" w:cs="Arial"/>
                <w:sz w:val="18"/>
                <w:szCs w:val="18"/>
              </w:rPr>
            </w:pPr>
          </w:p>
        </w:tc>
        <w:tc>
          <w:tcPr>
            <w:tcW w:w="1961" w:type="dxa"/>
          </w:tcPr>
          <w:p w14:paraId="6ADB868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O</w:t>
            </w:r>
          </w:p>
        </w:tc>
        <w:tc>
          <w:tcPr>
            <w:tcW w:w="1926" w:type="dxa"/>
            <w:gridSpan w:val="2"/>
          </w:tcPr>
          <w:p w14:paraId="02C51A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Value</w:t>
            </w:r>
          </w:p>
        </w:tc>
        <w:tc>
          <w:tcPr>
            <w:tcW w:w="2407" w:type="dxa"/>
          </w:tcPr>
          <w:p w14:paraId="5E84338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587A442E" w14:textId="77777777" w:rsidTr="009E207E">
        <w:trPr>
          <w:cantSplit/>
        </w:trPr>
        <w:tc>
          <w:tcPr>
            <w:tcW w:w="1744" w:type="dxa"/>
          </w:tcPr>
          <w:p w14:paraId="2CC8E09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315DDA0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882F79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5361580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3059ED50" w14:textId="77777777" w:rsidTr="009E207E">
        <w:trPr>
          <w:cantSplit/>
        </w:trPr>
        <w:tc>
          <w:tcPr>
            <w:tcW w:w="1744" w:type="dxa"/>
            <w:vMerge w:val="restart"/>
          </w:tcPr>
          <w:p w14:paraId="6596716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Long Tone detected (tonedet/ltd, 0x0004/0x0003)</w:t>
            </w:r>
          </w:p>
        </w:tc>
        <w:tc>
          <w:tcPr>
            <w:tcW w:w="1851" w:type="dxa"/>
          </w:tcPr>
          <w:p w14:paraId="578A3ED5"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Used</w:t>
            </w:r>
          </w:p>
        </w:tc>
        <w:tc>
          <w:tcPr>
            <w:tcW w:w="6294" w:type="dxa"/>
            <w:gridSpan w:val="4"/>
          </w:tcPr>
          <w:p w14:paraId="6D99623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2C5B9E3A" w14:textId="77777777" w:rsidTr="009E207E">
        <w:trPr>
          <w:cantSplit/>
        </w:trPr>
        <w:tc>
          <w:tcPr>
            <w:tcW w:w="1744" w:type="dxa"/>
            <w:vMerge/>
          </w:tcPr>
          <w:p w14:paraId="04F1F05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09E81D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6BE6EF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1582445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418427A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5F2030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306B7A8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2647D24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0A33E196" w14:textId="77777777" w:rsidTr="009E207E">
        <w:trPr>
          <w:cantSplit/>
          <w:trHeight w:val="700"/>
        </w:trPr>
        <w:tc>
          <w:tcPr>
            <w:tcW w:w="1744" w:type="dxa"/>
            <w:vMerge/>
          </w:tcPr>
          <w:p w14:paraId="51D1F122"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E1C8BE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2830F67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796CE8C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622A42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41FDC22" w14:textId="77777777" w:rsidTr="009E207E">
        <w:trPr>
          <w:cantSplit/>
        </w:trPr>
        <w:tc>
          <w:tcPr>
            <w:tcW w:w="1744" w:type="dxa"/>
            <w:vMerge/>
          </w:tcPr>
          <w:p w14:paraId="0361DF35"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CBCB21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4E0830C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2B43629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32AD6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2D69944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466AA23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03DDEED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7FF2A413" w14:textId="77777777" w:rsidTr="009E207E">
        <w:trPr>
          <w:cantSplit/>
          <w:trHeight w:val="670"/>
        </w:trPr>
        <w:tc>
          <w:tcPr>
            <w:tcW w:w="1744" w:type="dxa"/>
            <w:vMerge/>
          </w:tcPr>
          <w:p w14:paraId="054CE922"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2987CA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5EF3724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3C73020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3228FC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BD69CA1" w14:textId="77777777" w:rsidTr="009E207E">
        <w:trPr>
          <w:cantSplit/>
        </w:trPr>
        <w:tc>
          <w:tcPr>
            <w:tcW w:w="1744" w:type="dxa"/>
          </w:tcPr>
          <w:p w14:paraId="1A8D647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Statistics</w:t>
            </w:r>
          </w:p>
        </w:tc>
        <w:tc>
          <w:tcPr>
            <w:tcW w:w="1851" w:type="dxa"/>
          </w:tcPr>
          <w:p w14:paraId="3D54E55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CEF94A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2861" w:type="dxa"/>
            <w:gridSpan w:val="2"/>
          </w:tcPr>
          <w:p w14:paraId="0E266DD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3433" w:type="dxa"/>
            <w:gridSpan w:val="2"/>
          </w:tcPr>
          <w:p w14:paraId="734F7F6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r>
      <w:tr w:rsidR="009E207E" w:rsidRPr="00AB7182" w14:paraId="76B3E8A7" w14:textId="77777777" w:rsidTr="009E207E">
        <w:trPr>
          <w:cantSplit/>
        </w:trPr>
        <w:tc>
          <w:tcPr>
            <w:tcW w:w="1744" w:type="dxa"/>
          </w:tcPr>
          <w:p w14:paraId="0343B80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57F717A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861" w:type="dxa"/>
            <w:gridSpan w:val="2"/>
          </w:tcPr>
          <w:p w14:paraId="3D53C7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3433" w:type="dxa"/>
            <w:gridSpan w:val="2"/>
          </w:tcPr>
          <w:p w14:paraId="5207221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2294E60" w14:textId="77777777" w:rsidTr="009E207E">
        <w:trPr>
          <w:cantSplit/>
        </w:trPr>
        <w:tc>
          <w:tcPr>
            <w:tcW w:w="1744" w:type="dxa"/>
          </w:tcPr>
          <w:p w14:paraId="6EF14B1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Error Codes</w:t>
            </w:r>
          </w:p>
        </w:tc>
        <w:tc>
          <w:tcPr>
            <w:tcW w:w="8145" w:type="dxa"/>
            <w:gridSpan w:val="5"/>
          </w:tcPr>
          <w:p w14:paraId="39DBD93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 Optional</w:t>
            </w:r>
          </w:p>
        </w:tc>
      </w:tr>
      <w:tr w:rsidR="009E207E" w:rsidRPr="00AB7182" w14:paraId="6933D3B4" w14:textId="77777777" w:rsidTr="009E207E">
        <w:trPr>
          <w:cantSplit/>
        </w:trPr>
        <w:tc>
          <w:tcPr>
            <w:tcW w:w="1744" w:type="dxa"/>
          </w:tcPr>
          <w:p w14:paraId="45B09D9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8145" w:type="dxa"/>
            <w:gridSpan w:val="5"/>
          </w:tcPr>
          <w:p w14:paraId="239A156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bookmarkEnd w:id="164"/>
    </w:tbl>
    <w:p w14:paraId="044D7E94" w14:textId="77777777" w:rsidR="009E207E" w:rsidRPr="00AB7182" w:rsidRDefault="009E207E" w:rsidP="009114E1"/>
    <w:p w14:paraId="2BFDB39B" w14:textId="77777777" w:rsidR="00E00A8C" w:rsidRPr="00AB7182" w:rsidRDefault="00E00A8C" w:rsidP="006460F5">
      <w:pPr>
        <w:pStyle w:val="Heading2"/>
      </w:pPr>
      <w:bookmarkStart w:id="165" w:name="_Toc177668510"/>
      <w:r w:rsidRPr="00AB7182">
        <w:t>A.14.28</w:t>
      </w:r>
      <w:r w:rsidR="00E84531" w:rsidRPr="00AB7182">
        <w:tab/>
      </w:r>
      <w:r w:rsidRPr="00AB7182">
        <w:t>H324 Package</w:t>
      </w:r>
      <w:bookmarkEnd w:id="165"/>
    </w:p>
    <w:p w14:paraId="3EE011DB" w14:textId="77777777" w:rsidR="00E00A8C" w:rsidRPr="00AB7182" w:rsidRDefault="00E00A8C" w:rsidP="00E84531">
      <w:pPr>
        <w:pStyle w:val="TH"/>
      </w:pPr>
      <w:r w:rsidRPr="00AB7182">
        <w:t xml:space="preserve">Table A.14.28/1: Package Usage Information For H324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952"/>
        <w:gridCol w:w="1731"/>
        <w:gridCol w:w="1652"/>
        <w:gridCol w:w="751"/>
        <w:gridCol w:w="856"/>
        <w:gridCol w:w="1947"/>
      </w:tblGrid>
      <w:tr w:rsidR="00E00A8C" w:rsidRPr="00AB7182" w14:paraId="78211ECC" w14:textId="77777777" w:rsidTr="00E00A8C">
        <w:trPr>
          <w:cantSplit/>
        </w:trPr>
        <w:tc>
          <w:tcPr>
            <w:tcW w:w="1744" w:type="dxa"/>
          </w:tcPr>
          <w:p w14:paraId="3519E284" w14:textId="77777777" w:rsidR="00E00A8C" w:rsidRPr="00AB7182" w:rsidRDefault="00E00A8C" w:rsidP="00E00A8C">
            <w:pPr>
              <w:keepNext/>
              <w:keepLines/>
              <w:spacing w:after="0"/>
              <w:jc w:val="center"/>
              <w:rPr>
                <w:rFonts w:ascii="Arial" w:hAnsi="Arial"/>
                <w:b/>
                <w:sz w:val="18"/>
              </w:rPr>
            </w:pPr>
            <w:bookmarkStart w:id="166" w:name="MCCQCTEMPBM_00000079"/>
            <w:r w:rsidRPr="00AB7182">
              <w:rPr>
                <w:rFonts w:ascii="Arial" w:hAnsi="Arial"/>
                <w:b/>
                <w:sz w:val="18"/>
              </w:rPr>
              <w:t xml:space="preserve">Properties </w:t>
            </w:r>
          </w:p>
        </w:tc>
        <w:tc>
          <w:tcPr>
            <w:tcW w:w="1851" w:type="dxa"/>
          </w:tcPr>
          <w:p w14:paraId="3D13A14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351E9A3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61" w:type="dxa"/>
          </w:tcPr>
          <w:p w14:paraId="720E70F7"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1926" w:type="dxa"/>
            <w:gridSpan w:val="2"/>
          </w:tcPr>
          <w:p w14:paraId="2F1096C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 Values:</w:t>
            </w:r>
          </w:p>
        </w:tc>
        <w:tc>
          <w:tcPr>
            <w:tcW w:w="2407" w:type="dxa"/>
          </w:tcPr>
          <w:p w14:paraId="2A757BF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360B9798" w14:textId="77777777" w:rsidTr="00E00A8C">
        <w:trPr>
          <w:cantSplit/>
        </w:trPr>
        <w:tc>
          <w:tcPr>
            <w:tcW w:w="1744" w:type="dxa"/>
          </w:tcPr>
          <w:p w14:paraId="29A76C2D"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Communication mode (h324/cmod,0x002c/0x0001)</w:t>
            </w:r>
          </w:p>
        </w:tc>
        <w:tc>
          <w:tcPr>
            <w:tcW w:w="1851" w:type="dxa"/>
          </w:tcPr>
          <w:p w14:paraId="16EDBBC3"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Not used</w:t>
            </w:r>
          </w:p>
        </w:tc>
        <w:tc>
          <w:tcPr>
            <w:tcW w:w="1961" w:type="dxa"/>
          </w:tcPr>
          <w:p w14:paraId="3948F145"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w:t>
            </w:r>
          </w:p>
        </w:tc>
        <w:tc>
          <w:tcPr>
            <w:tcW w:w="1926" w:type="dxa"/>
            <w:gridSpan w:val="2"/>
          </w:tcPr>
          <w:p w14:paraId="3E5CBE35" w14:textId="77777777" w:rsidR="00E00A8C" w:rsidRPr="00AB7182" w:rsidRDefault="00E00A8C" w:rsidP="00E00A8C">
            <w:pPr>
              <w:keepNext/>
              <w:keepLines/>
              <w:spacing w:after="0"/>
              <w:jc w:val="center"/>
              <w:rPr>
                <w:rFonts w:ascii="Arial" w:hAnsi="Arial"/>
                <w:iCs/>
                <w:snapToGrid w:val="0"/>
                <w:sz w:val="18"/>
                <w:lang w:val="fr-FR"/>
              </w:rPr>
            </w:pPr>
            <w:r w:rsidRPr="00AB7182">
              <w:rPr>
                <w:rFonts w:ascii="Arial" w:hAnsi="Arial"/>
                <w:iCs/>
                <w:snapToGrid w:val="0"/>
                <w:sz w:val="18"/>
                <w:lang w:val="fr-FR"/>
              </w:rPr>
              <w:t>-</w:t>
            </w:r>
          </w:p>
        </w:tc>
        <w:tc>
          <w:tcPr>
            <w:tcW w:w="2407" w:type="dxa"/>
          </w:tcPr>
          <w:p w14:paraId="06F9BE71"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w:t>
            </w:r>
          </w:p>
        </w:tc>
      </w:tr>
      <w:tr w:rsidR="00E00A8C" w:rsidRPr="00AB7182" w14:paraId="0730D83B" w14:textId="77777777" w:rsidTr="00E00A8C">
        <w:trPr>
          <w:cantSplit/>
        </w:trPr>
        <w:tc>
          <w:tcPr>
            <w:tcW w:w="1744" w:type="dxa"/>
          </w:tcPr>
          <w:p w14:paraId="75C371F1"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Highest Multiplexing Level</w:t>
            </w:r>
          </w:p>
          <w:p w14:paraId="65F70E94"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(h324/muxlv,0x002c/0x0002)</w:t>
            </w:r>
          </w:p>
        </w:tc>
        <w:tc>
          <w:tcPr>
            <w:tcW w:w="1851" w:type="dxa"/>
          </w:tcPr>
          <w:p w14:paraId="51F7307C" w14:textId="77777777" w:rsidR="00E00A8C" w:rsidRPr="00AB7182" w:rsidRDefault="0031186B" w:rsidP="00E00A8C">
            <w:pPr>
              <w:keepNext/>
              <w:keepLines/>
              <w:spacing w:after="0"/>
              <w:jc w:val="center"/>
              <w:rPr>
                <w:rFonts w:ascii="Arial" w:hAnsi="Arial"/>
                <w:sz w:val="18"/>
                <w:lang w:val="fr-FR"/>
              </w:rPr>
            </w:pPr>
            <w:r w:rsidRPr="00AB7182">
              <w:rPr>
                <w:rFonts w:ascii="Arial" w:hAnsi="Arial"/>
                <w:sz w:val="18"/>
                <w:lang w:val="fr-FR"/>
              </w:rPr>
              <w:t>Not Used</w:t>
            </w:r>
          </w:p>
        </w:tc>
        <w:tc>
          <w:tcPr>
            <w:tcW w:w="1961" w:type="dxa"/>
          </w:tcPr>
          <w:p w14:paraId="130BF465" w14:textId="77777777" w:rsidR="00E00A8C" w:rsidRPr="00AB7182" w:rsidRDefault="0031186B" w:rsidP="00E00A8C">
            <w:pPr>
              <w:keepNext/>
              <w:keepLines/>
              <w:spacing w:after="0"/>
              <w:jc w:val="center"/>
              <w:rPr>
                <w:rFonts w:ascii="Arial" w:hAnsi="Arial"/>
                <w:sz w:val="18"/>
                <w:lang w:val="fr-FR"/>
              </w:rPr>
            </w:pPr>
            <w:r w:rsidRPr="00AB7182">
              <w:rPr>
                <w:rFonts w:ascii="Arial" w:hAnsi="Arial"/>
                <w:sz w:val="18"/>
                <w:lang w:val="fr-FR"/>
              </w:rPr>
              <w:t>-</w:t>
            </w:r>
          </w:p>
        </w:tc>
        <w:tc>
          <w:tcPr>
            <w:tcW w:w="1926" w:type="dxa"/>
            <w:gridSpan w:val="2"/>
          </w:tcPr>
          <w:p w14:paraId="4CAB7705" w14:textId="77777777" w:rsidR="00E00A8C" w:rsidRPr="00AB7182" w:rsidRDefault="0031186B" w:rsidP="00E00A8C">
            <w:pPr>
              <w:keepNext/>
              <w:keepLines/>
              <w:spacing w:after="0"/>
              <w:jc w:val="center"/>
              <w:rPr>
                <w:rFonts w:ascii="Arial" w:hAnsi="Arial"/>
                <w:iCs/>
                <w:snapToGrid w:val="0"/>
                <w:sz w:val="18"/>
                <w:lang w:val="fr-FR"/>
              </w:rPr>
            </w:pPr>
            <w:r w:rsidRPr="00AB7182">
              <w:rPr>
                <w:rFonts w:ascii="Arial" w:hAnsi="Arial"/>
                <w:iCs/>
                <w:snapToGrid w:val="0"/>
                <w:sz w:val="18"/>
                <w:lang w:val="fr-FR"/>
              </w:rPr>
              <w:t>-</w:t>
            </w:r>
          </w:p>
        </w:tc>
        <w:tc>
          <w:tcPr>
            <w:tcW w:w="2407" w:type="dxa"/>
          </w:tcPr>
          <w:p w14:paraId="6901DAB9" w14:textId="77777777" w:rsidR="00E00A8C" w:rsidRPr="00AB7182" w:rsidRDefault="0031186B" w:rsidP="00E00A8C">
            <w:pPr>
              <w:keepNext/>
              <w:keepLines/>
              <w:spacing w:after="0"/>
              <w:jc w:val="center"/>
              <w:rPr>
                <w:rFonts w:ascii="Arial" w:hAnsi="Arial"/>
                <w:sz w:val="18"/>
              </w:rPr>
            </w:pPr>
            <w:r w:rsidRPr="00AB7182">
              <w:rPr>
                <w:rFonts w:ascii="Arial" w:hAnsi="Arial"/>
                <w:sz w:val="18"/>
              </w:rPr>
              <w:t>Based on capability of IM-MGW</w:t>
            </w:r>
          </w:p>
        </w:tc>
      </w:tr>
      <w:tr w:rsidR="00E00A8C" w:rsidRPr="00AB7182" w14:paraId="447DCB82" w14:textId="77777777" w:rsidTr="00E00A8C">
        <w:trPr>
          <w:cantSplit/>
        </w:trPr>
        <w:tc>
          <w:tcPr>
            <w:tcW w:w="1744" w:type="dxa"/>
          </w:tcPr>
          <w:p w14:paraId="77E40DEC"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Demultiplex</w:t>
            </w:r>
          </w:p>
          <w:p w14:paraId="02F7034F"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(h324/demux,0x002c/0x0003)</w:t>
            </w:r>
          </w:p>
        </w:tc>
        <w:tc>
          <w:tcPr>
            <w:tcW w:w="1851" w:type="dxa"/>
          </w:tcPr>
          <w:p w14:paraId="5946A8D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1961" w:type="dxa"/>
          </w:tcPr>
          <w:p w14:paraId="06C73FD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26" w:type="dxa"/>
            <w:gridSpan w:val="2"/>
          </w:tcPr>
          <w:p w14:paraId="24E89A0F"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w:t>
            </w:r>
          </w:p>
        </w:tc>
        <w:tc>
          <w:tcPr>
            <w:tcW w:w="2407" w:type="dxa"/>
          </w:tcPr>
          <w:p w14:paraId="0A6AF67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3ABEA20A" w14:textId="77777777" w:rsidTr="00E00A8C">
        <w:trPr>
          <w:cantSplit/>
        </w:trPr>
        <w:tc>
          <w:tcPr>
            <w:tcW w:w="1744" w:type="dxa"/>
          </w:tcPr>
          <w:p w14:paraId="28F50E5F"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Remote H.223 capability</w:t>
            </w:r>
          </w:p>
          <w:p w14:paraId="5C352BAD"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(h324/h223capr,0x002c/0x0004)</w:t>
            </w:r>
          </w:p>
        </w:tc>
        <w:tc>
          <w:tcPr>
            <w:tcW w:w="1851" w:type="dxa"/>
          </w:tcPr>
          <w:p w14:paraId="7ED96B87"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75FF1885"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MOD</w:t>
            </w:r>
          </w:p>
        </w:tc>
        <w:tc>
          <w:tcPr>
            <w:tcW w:w="1926" w:type="dxa"/>
            <w:gridSpan w:val="2"/>
          </w:tcPr>
          <w:p w14:paraId="565C9788"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OCTET STRING</w:t>
            </w:r>
          </w:p>
        </w:tc>
        <w:tc>
          <w:tcPr>
            <w:tcW w:w="2407" w:type="dxa"/>
          </w:tcPr>
          <w:p w14:paraId="392E27E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1956CDE0" w14:textId="77777777" w:rsidTr="00E00A8C">
        <w:trPr>
          <w:cantSplit/>
        </w:trPr>
        <w:tc>
          <w:tcPr>
            <w:tcW w:w="1744" w:type="dxa"/>
          </w:tcPr>
          <w:p w14:paraId="3E5B2589"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Incoming Multiplex Table</w:t>
            </w:r>
          </w:p>
          <w:p w14:paraId="49BBD2AF"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(h324/muxtbl_in,0x002c/0x0005)</w:t>
            </w:r>
          </w:p>
        </w:tc>
        <w:tc>
          <w:tcPr>
            <w:tcW w:w="1851" w:type="dxa"/>
          </w:tcPr>
          <w:p w14:paraId="458E5C37"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01747F4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MOD</w:t>
            </w:r>
          </w:p>
        </w:tc>
        <w:tc>
          <w:tcPr>
            <w:tcW w:w="1926" w:type="dxa"/>
            <w:gridSpan w:val="2"/>
          </w:tcPr>
          <w:p w14:paraId="6D4288D9"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OCTET STRING</w:t>
            </w:r>
          </w:p>
        </w:tc>
        <w:tc>
          <w:tcPr>
            <w:tcW w:w="2407" w:type="dxa"/>
          </w:tcPr>
          <w:p w14:paraId="2C88DB6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5AEC20DF" w14:textId="77777777" w:rsidTr="00E00A8C">
        <w:trPr>
          <w:cantSplit/>
        </w:trPr>
        <w:tc>
          <w:tcPr>
            <w:tcW w:w="1744" w:type="dxa"/>
          </w:tcPr>
          <w:p w14:paraId="3224C5B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 xml:space="preserve">Outgoing Multiplex Table </w:t>
            </w:r>
            <w:r w:rsidRPr="00AB7182">
              <w:rPr>
                <w:rFonts w:ascii="Arial" w:hAnsi="Arial"/>
                <w:sz w:val="18"/>
                <w:lang w:val="en-US"/>
              </w:rPr>
              <w:t>(h324/muxtbl_out,0x002c/0x0006)</w:t>
            </w:r>
          </w:p>
        </w:tc>
        <w:tc>
          <w:tcPr>
            <w:tcW w:w="1851" w:type="dxa"/>
          </w:tcPr>
          <w:p w14:paraId="47C1F84A"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775EFD8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 xml:space="preserve">MOD </w:t>
            </w:r>
          </w:p>
        </w:tc>
        <w:tc>
          <w:tcPr>
            <w:tcW w:w="1926" w:type="dxa"/>
            <w:gridSpan w:val="2"/>
          </w:tcPr>
          <w:p w14:paraId="12322627" w14:textId="77777777" w:rsidR="00E00A8C" w:rsidRPr="00AB7182" w:rsidRDefault="00E00A8C" w:rsidP="00E00A8C">
            <w:pPr>
              <w:keepNext/>
              <w:keepLines/>
              <w:spacing w:after="0"/>
              <w:jc w:val="center"/>
              <w:rPr>
                <w:rFonts w:ascii="Arial" w:hAnsi="Arial"/>
                <w:sz w:val="18"/>
              </w:rPr>
            </w:pPr>
            <w:r w:rsidRPr="00AB7182">
              <w:rPr>
                <w:rFonts w:ascii="Arial" w:hAnsi="Arial"/>
                <w:iCs/>
                <w:snapToGrid w:val="0"/>
                <w:sz w:val="18"/>
              </w:rPr>
              <w:t>OCTET STRING</w:t>
            </w:r>
          </w:p>
        </w:tc>
        <w:tc>
          <w:tcPr>
            <w:tcW w:w="2407" w:type="dxa"/>
          </w:tcPr>
          <w:p w14:paraId="28EE597F"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5ACE82FC" w14:textId="77777777" w:rsidTr="00E00A8C">
        <w:trPr>
          <w:cantSplit/>
        </w:trPr>
        <w:tc>
          <w:tcPr>
            <w:tcW w:w="1744" w:type="dxa"/>
          </w:tcPr>
          <w:p w14:paraId="2FB5ECA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 xml:space="preserve">Signals </w:t>
            </w:r>
          </w:p>
        </w:tc>
        <w:tc>
          <w:tcPr>
            <w:tcW w:w="1851" w:type="dxa"/>
          </w:tcPr>
          <w:p w14:paraId="7144436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62DB32A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3887" w:type="dxa"/>
            <w:gridSpan w:val="3"/>
          </w:tcPr>
          <w:p w14:paraId="0E33990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2407" w:type="dxa"/>
          </w:tcPr>
          <w:p w14:paraId="6C8238E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Duration Provisioned Value:</w:t>
            </w:r>
          </w:p>
        </w:tc>
      </w:tr>
      <w:tr w:rsidR="00E00A8C" w:rsidRPr="00AB7182" w14:paraId="0C75C32F" w14:textId="77777777" w:rsidTr="00E00A8C">
        <w:trPr>
          <w:cantSplit/>
        </w:trPr>
        <w:tc>
          <w:tcPr>
            <w:tcW w:w="1744" w:type="dxa"/>
            <w:vMerge w:val="restart"/>
          </w:tcPr>
          <w:p w14:paraId="3F83E1E0"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None</w:t>
            </w:r>
          </w:p>
        </w:tc>
        <w:tc>
          <w:tcPr>
            <w:tcW w:w="1851" w:type="dxa"/>
          </w:tcPr>
          <w:p w14:paraId="417D3088"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3887" w:type="dxa"/>
            <w:gridSpan w:val="3"/>
          </w:tcPr>
          <w:p w14:paraId="7ABBA94B"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2407" w:type="dxa"/>
          </w:tcPr>
          <w:p w14:paraId="0C5AA4ED" w14:textId="77777777" w:rsidR="00E00A8C" w:rsidRPr="00AB7182" w:rsidRDefault="00E00A8C" w:rsidP="00E00A8C">
            <w:pPr>
              <w:keepNext/>
              <w:keepLines/>
              <w:spacing w:after="0"/>
              <w:rPr>
                <w:rFonts w:ascii="Arial" w:hAnsi="Arial"/>
                <w:b/>
                <w:bCs/>
                <w:sz w:val="18"/>
              </w:rPr>
            </w:pPr>
            <w:r w:rsidRPr="00AB7182">
              <w:rPr>
                <w:rFonts w:ascii="Arial" w:hAnsi="Arial"/>
                <w:sz w:val="18"/>
              </w:rPr>
              <w:t>-</w:t>
            </w:r>
          </w:p>
        </w:tc>
      </w:tr>
      <w:tr w:rsidR="00E00A8C" w:rsidRPr="00AB7182" w14:paraId="125D2A64" w14:textId="77777777" w:rsidTr="00E00A8C">
        <w:trPr>
          <w:cantSplit/>
        </w:trPr>
        <w:tc>
          <w:tcPr>
            <w:tcW w:w="1744" w:type="dxa"/>
            <w:vMerge/>
          </w:tcPr>
          <w:p w14:paraId="1CCDA690"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187B968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Signal Parameters</w:t>
            </w:r>
          </w:p>
        </w:tc>
        <w:tc>
          <w:tcPr>
            <w:tcW w:w="1961" w:type="dxa"/>
          </w:tcPr>
          <w:p w14:paraId="584AF6C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4EE96D6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6C161A9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2706484E"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37109627"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Duration Provisioned Value:</w:t>
            </w:r>
          </w:p>
        </w:tc>
      </w:tr>
      <w:tr w:rsidR="00E00A8C" w:rsidRPr="00AB7182" w14:paraId="27E40CDC" w14:textId="77777777" w:rsidTr="00E00A8C">
        <w:trPr>
          <w:cantSplit/>
        </w:trPr>
        <w:tc>
          <w:tcPr>
            <w:tcW w:w="1744" w:type="dxa"/>
            <w:vMerge/>
          </w:tcPr>
          <w:p w14:paraId="1B2FF81A"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1A4DB2A6"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61" w:type="dxa"/>
          </w:tcPr>
          <w:p w14:paraId="31CB3C6F"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26" w:type="dxa"/>
            <w:gridSpan w:val="2"/>
          </w:tcPr>
          <w:p w14:paraId="5CDA35A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3A4944E0"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36FD36FF" w14:textId="77777777" w:rsidTr="00E00A8C">
        <w:trPr>
          <w:cantSplit/>
        </w:trPr>
        <w:tc>
          <w:tcPr>
            <w:tcW w:w="1744" w:type="dxa"/>
          </w:tcPr>
          <w:p w14:paraId="72CE125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Events</w:t>
            </w:r>
          </w:p>
        </w:tc>
        <w:tc>
          <w:tcPr>
            <w:tcW w:w="1851" w:type="dxa"/>
          </w:tcPr>
          <w:p w14:paraId="66A252D8"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7C510DFE"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6294" w:type="dxa"/>
            <w:gridSpan w:val="4"/>
          </w:tcPr>
          <w:p w14:paraId="4C92CE3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r>
      <w:tr w:rsidR="00E00A8C" w:rsidRPr="00AB7182" w14:paraId="568E38CB" w14:textId="77777777" w:rsidTr="00E00A8C">
        <w:trPr>
          <w:cantSplit/>
        </w:trPr>
        <w:tc>
          <w:tcPr>
            <w:tcW w:w="1744" w:type="dxa"/>
            <w:vMerge w:val="restart"/>
          </w:tcPr>
          <w:p w14:paraId="2B339E85"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None</w:t>
            </w:r>
          </w:p>
        </w:tc>
        <w:tc>
          <w:tcPr>
            <w:tcW w:w="1851" w:type="dxa"/>
          </w:tcPr>
          <w:p w14:paraId="76550B89"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6294" w:type="dxa"/>
            <w:gridSpan w:val="4"/>
          </w:tcPr>
          <w:p w14:paraId="37A881F4"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0948B68F" w14:textId="77777777" w:rsidTr="00E00A8C">
        <w:trPr>
          <w:cantSplit/>
        </w:trPr>
        <w:tc>
          <w:tcPr>
            <w:tcW w:w="1744" w:type="dxa"/>
            <w:vMerge/>
          </w:tcPr>
          <w:p w14:paraId="2925A4B4"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242C68E1"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Event</w:t>
            </w:r>
          </w:p>
          <w:p w14:paraId="56C0514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Parameters</w:t>
            </w:r>
          </w:p>
        </w:tc>
        <w:tc>
          <w:tcPr>
            <w:tcW w:w="1961" w:type="dxa"/>
          </w:tcPr>
          <w:p w14:paraId="2AFA42C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5DE13C3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24CFD4F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542A9A91"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0178906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7C36171F" w14:textId="77777777" w:rsidTr="00E00A8C">
        <w:trPr>
          <w:cantSplit/>
        </w:trPr>
        <w:tc>
          <w:tcPr>
            <w:tcW w:w="1744" w:type="dxa"/>
            <w:vMerge/>
          </w:tcPr>
          <w:p w14:paraId="45903815"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48C46272"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61" w:type="dxa"/>
          </w:tcPr>
          <w:p w14:paraId="31018548"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26" w:type="dxa"/>
            <w:gridSpan w:val="2"/>
          </w:tcPr>
          <w:p w14:paraId="2262FB24"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4A4961B4"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6912DECF" w14:textId="77777777" w:rsidTr="00E00A8C">
        <w:trPr>
          <w:cantSplit/>
        </w:trPr>
        <w:tc>
          <w:tcPr>
            <w:tcW w:w="1744" w:type="dxa"/>
            <w:vMerge/>
          </w:tcPr>
          <w:p w14:paraId="4221ED35"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2A95E84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ObservedEvent</w:t>
            </w:r>
          </w:p>
          <w:p w14:paraId="53FD372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Parameters</w:t>
            </w:r>
          </w:p>
        </w:tc>
        <w:tc>
          <w:tcPr>
            <w:tcW w:w="1961" w:type="dxa"/>
          </w:tcPr>
          <w:p w14:paraId="3439859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1DC6FB6D"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75A84AF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545061F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2ACBD76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171A9FAE" w14:textId="77777777" w:rsidTr="00E00A8C">
        <w:trPr>
          <w:cantSplit/>
        </w:trPr>
        <w:tc>
          <w:tcPr>
            <w:tcW w:w="1744" w:type="dxa"/>
            <w:vMerge/>
          </w:tcPr>
          <w:p w14:paraId="13FA8FFB"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0E724F6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61" w:type="dxa"/>
          </w:tcPr>
          <w:p w14:paraId="525DC7C3"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26" w:type="dxa"/>
            <w:gridSpan w:val="2"/>
          </w:tcPr>
          <w:p w14:paraId="72C5626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195CC5B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43F11C79" w14:textId="77777777" w:rsidTr="00E00A8C">
        <w:trPr>
          <w:cantSplit/>
        </w:trPr>
        <w:tc>
          <w:tcPr>
            <w:tcW w:w="1744" w:type="dxa"/>
          </w:tcPr>
          <w:p w14:paraId="736C9CA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Statistics</w:t>
            </w:r>
          </w:p>
        </w:tc>
        <w:tc>
          <w:tcPr>
            <w:tcW w:w="1851" w:type="dxa"/>
          </w:tcPr>
          <w:p w14:paraId="28C235E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3D9A3E7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2861" w:type="dxa"/>
            <w:gridSpan w:val="2"/>
          </w:tcPr>
          <w:p w14:paraId="615B8F3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3433" w:type="dxa"/>
            <w:gridSpan w:val="2"/>
          </w:tcPr>
          <w:p w14:paraId="1091C9A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 Values:</w:t>
            </w:r>
          </w:p>
        </w:tc>
      </w:tr>
      <w:tr w:rsidR="00E00A8C" w:rsidRPr="00AB7182" w14:paraId="2175B061" w14:textId="77777777" w:rsidTr="00E00A8C">
        <w:trPr>
          <w:cantSplit/>
        </w:trPr>
        <w:tc>
          <w:tcPr>
            <w:tcW w:w="1744" w:type="dxa"/>
          </w:tcPr>
          <w:p w14:paraId="13DE38E2" w14:textId="77777777" w:rsidR="00E00A8C" w:rsidRPr="00AB7182" w:rsidRDefault="00E00A8C" w:rsidP="00E00A8C">
            <w:pPr>
              <w:keepNext/>
              <w:keepLines/>
              <w:spacing w:after="0"/>
              <w:jc w:val="center"/>
              <w:rPr>
                <w:rFonts w:ascii="Arial" w:hAnsi="Arial"/>
                <w:sz w:val="18"/>
                <w:lang w:val="sv-SE"/>
              </w:rPr>
            </w:pPr>
            <w:r w:rsidRPr="00AB7182">
              <w:rPr>
                <w:rFonts w:ascii="Arial" w:hAnsi="Arial"/>
                <w:sz w:val="18"/>
                <w:lang w:val="sv-SE"/>
              </w:rPr>
              <w:t>MUXPDU sent (h324/muxsent,0x002c/0x0001)</w:t>
            </w:r>
          </w:p>
        </w:tc>
        <w:tc>
          <w:tcPr>
            <w:tcW w:w="1851" w:type="dxa"/>
          </w:tcPr>
          <w:p w14:paraId="4F38F14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568DB71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15B6D0D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33BEFFC1" w14:textId="77777777" w:rsidTr="00E00A8C">
        <w:trPr>
          <w:cantSplit/>
        </w:trPr>
        <w:tc>
          <w:tcPr>
            <w:tcW w:w="1744" w:type="dxa"/>
          </w:tcPr>
          <w:p w14:paraId="3AFC3388"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MUXPDU received (h324/muxrec,0x002c/0x0002)</w:t>
            </w:r>
          </w:p>
        </w:tc>
        <w:tc>
          <w:tcPr>
            <w:tcW w:w="1851" w:type="dxa"/>
          </w:tcPr>
          <w:p w14:paraId="7851CE6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7567679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1AFE95A1"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rPr>
              <w:t>-</w:t>
            </w:r>
          </w:p>
        </w:tc>
      </w:tr>
      <w:tr w:rsidR="00E00A8C" w:rsidRPr="00AB7182" w14:paraId="7171C433" w14:textId="77777777" w:rsidTr="00E00A8C">
        <w:trPr>
          <w:cantSplit/>
        </w:trPr>
        <w:tc>
          <w:tcPr>
            <w:tcW w:w="1744" w:type="dxa"/>
          </w:tcPr>
          <w:p w14:paraId="416666C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MUXPDU error (h324/muxerr,0x002c/0x0003)</w:t>
            </w:r>
          </w:p>
        </w:tc>
        <w:tc>
          <w:tcPr>
            <w:tcW w:w="1851" w:type="dxa"/>
          </w:tcPr>
          <w:p w14:paraId="1081CE1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5ECB199F"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30A2D27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5EF65E85" w14:textId="77777777" w:rsidTr="00E00A8C">
        <w:trPr>
          <w:cantSplit/>
        </w:trPr>
        <w:tc>
          <w:tcPr>
            <w:tcW w:w="1744" w:type="dxa"/>
          </w:tcPr>
          <w:p w14:paraId="3480BA9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Error Codes</w:t>
            </w:r>
          </w:p>
        </w:tc>
        <w:tc>
          <w:tcPr>
            <w:tcW w:w="8145" w:type="dxa"/>
            <w:gridSpan w:val="5"/>
          </w:tcPr>
          <w:p w14:paraId="4983C3A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 Optional</w:t>
            </w:r>
          </w:p>
        </w:tc>
      </w:tr>
      <w:tr w:rsidR="00E00A8C" w:rsidRPr="00AB7182" w14:paraId="37F3B51B" w14:textId="77777777" w:rsidTr="00E00A8C">
        <w:trPr>
          <w:cantSplit/>
        </w:trPr>
        <w:tc>
          <w:tcPr>
            <w:tcW w:w="1744" w:type="dxa"/>
          </w:tcPr>
          <w:p w14:paraId="2C9507A2"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None</w:t>
            </w:r>
          </w:p>
        </w:tc>
        <w:tc>
          <w:tcPr>
            <w:tcW w:w="8145" w:type="dxa"/>
            <w:gridSpan w:val="5"/>
          </w:tcPr>
          <w:p w14:paraId="6C529A3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bookmarkEnd w:id="166"/>
    </w:tbl>
    <w:p w14:paraId="1B77A766" w14:textId="77777777" w:rsidR="00E00A8C" w:rsidRPr="00AB7182" w:rsidRDefault="00E00A8C" w:rsidP="00E00A8C"/>
    <w:p w14:paraId="585DBEAF" w14:textId="77777777" w:rsidR="00E00A8C" w:rsidRPr="00AB7182" w:rsidRDefault="00E00A8C" w:rsidP="006460F5">
      <w:pPr>
        <w:pStyle w:val="Heading2"/>
        <w:rPr>
          <w:lang w:val="fr-FR"/>
        </w:rPr>
      </w:pPr>
      <w:bookmarkStart w:id="167" w:name="_Toc177668511"/>
      <w:r w:rsidRPr="00AB7182">
        <w:rPr>
          <w:lang w:val="fr-FR"/>
        </w:rPr>
        <w:lastRenderedPageBreak/>
        <w:t>A.14.29</w:t>
      </w:r>
      <w:r w:rsidR="00E84531" w:rsidRPr="00AB7182">
        <w:rPr>
          <w:lang w:val="fr-FR"/>
        </w:rPr>
        <w:tab/>
      </w:r>
      <w:r w:rsidRPr="00AB7182">
        <w:rPr>
          <w:lang w:val="fr-FR"/>
        </w:rPr>
        <w:t>H.245 Transport Package</w:t>
      </w:r>
      <w:bookmarkEnd w:id="167"/>
    </w:p>
    <w:p w14:paraId="1F69161E" w14:textId="77777777" w:rsidR="00E00A8C" w:rsidRPr="00AB7182" w:rsidRDefault="00E00A8C" w:rsidP="00E84531">
      <w:pPr>
        <w:pStyle w:val="TH"/>
        <w:rPr>
          <w:lang w:val="fr-FR"/>
        </w:rPr>
      </w:pPr>
      <w:r w:rsidRPr="00AB7182">
        <w:rPr>
          <w:lang w:val="fr-FR"/>
        </w:rPr>
        <w:t>Table A.14.29/1: Package Usage Information For H.245 Transport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92"/>
        <w:gridCol w:w="1794"/>
        <w:gridCol w:w="1765"/>
        <w:gridCol w:w="805"/>
        <w:gridCol w:w="918"/>
        <w:gridCol w:w="2115"/>
      </w:tblGrid>
      <w:tr w:rsidR="00E00A8C" w:rsidRPr="00AB7182" w14:paraId="24B5407D" w14:textId="77777777" w:rsidTr="00E00A8C">
        <w:trPr>
          <w:cantSplit/>
        </w:trPr>
        <w:tc>
          <w:tcPr>
            <w:tcW w:w="2492" w:type="dxa"/>
          </w:tcPr>
          <w:p w14:paraId="1D824ED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bookmarkStart w:id="168" w:name="MCCQCTEMPBM_00000080"/>
            <w:r w:rsidRPr="00AB7182">
              <w:rPr>
                <w:rFonts w:ascii="Arial" w:eastAsia="MS Mincho" w:hAnsi="Arial" w:cs="Arial"/>
                <w:b/>
                <w:sz w:val="18"/>
                <w:szCs w:val="18"/>
                <w:lang w:val="en-US"/>
              </w:rPr>
              <w:t xml:space="preserve">Properties </w:t>
            </w:r>
          </w:p>
        </w:tc>
        <w:tc>
          <w:tcPr>
            <w:tcW w:w="1794" w:type="dxa"/>
          </w:tcPr>
          <w:p w14:paraId="2B188FE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6855C1B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65" w:type="dxa"/>
          </w:tcPr>
          <w:p w14:paraId="3CF6B00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1723" w:type="dxa"/>
            <w:gridSpan w:val="2"/>
          </w:tcPr>
          <w:p w14:paraId="5ECAD44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c>
          <w:tcPr>
            <w:tcW w:w="2115" w:type="dxa"/>
          </w:tcPr>
          <w:p w14:paraId="263D9CC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18835AD6" w14:textId="77777777" w:rsidTr="00E00A8C">
        <w:trPr>
          <w:cantSplit/>
        </w:trPr>
        <w:tc>
          <w:tcPr>
            <w:tcW w:w="2492" w:type="dxa"/>
          </w:tcPr>
          <w:p w14:paraId="5877B0F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1794" w:type="dxa"/>
          </w:tcPr>
          <w:p w14:paraId="02CD888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1765" w:type="dxa"/>
          </w:tcPr>
          <w:p w14:paraId="21FB090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1723" w:type="dxa"/>
            <w:gridSpan w:val="2"/>
          </w:tcPr>
          <w:p w14:paraId="3696C3B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115" w:type="dxa"/>
          </w:tcPr>
          <w:p w14:paraId="50DF105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r w:rsidR="00E00A8C" w:rsidRPr="00AB7182" w14:paraId="1D8926EF" w14:textId="77777777" w:rsidTr="00E00A8C">
        <w:trPr>
          <w:cantSplit/>
        </w:trPr>
        <w:tc>
          <w:tcPr>
            <w:tcW w:w="2492" w:type="dxa"/>
          </w:tcPr>
          <w:p w14:paraId="02408D2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Signals </w:t>
            </w:r>
          </w:p>
        </w:tc>
        <w:tc>
          <w:tcPr>
            <w:tcW w:w="1794" w:type="dxa"/>
          </w:tcPr>
          <w:p w14:paraId="0174AB2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73D5B1C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3488" w:type="dxa"/>
            <w:gridSpan w:val="3"/>
          </w:tcPr>
          <w:p w14:paraId="68133219"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2115" w:type="dxa"/>
          </w:tcPr>
          <w:p w14:paraId="4375E96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Duration Provisioned Value:</w:t>
            </w:r>
          </w:p>
        </w:tc>
      </w:tr>
      <w:tr w:rsidR="00E00A8C" w:rsidRPr="00AB7182" w14:paraId="64FB808D" w14:textId="77777777" w:rsidTr="00E00A8C">
        <w:trPr>
          <w:cantSplit/>
        </w:trPr>
        <w:tc>
          <w:tcPr>
            <w:tcW w:w="2492" w:type="dxa"/>
            <w:vMerge w:val="restart"/>
          </w:tcPr>
          <w:p w14:paraId="31A76FF9" w14:textId="77777777" w:rsidR="00E00A8C"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Outgoing H.245 Message (h245tp/h245msgout, 0x00b4/0x0001)</w:t>
            </w:r>
          </w:p>
        </w:tc>
        <w:tc>
          <w:tcPr>
            <w:tcW w:w="1794" w:type="dxa"/>
          </w:tcPr>
          <w:p w14:paraId="7F7F726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3488" w:type="dxa"/>
            <w:gridSpan w:val="3"/>
          </w:tcPr>
          <w:p w14:paraId="5755D10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MOD</w:t>
            </w:r>
          </w:p>
        </w:tc>
        <w:tc>
          <w:tcPr>
            <w:tcW w:w="2115" w:type="dxa"/>
          </w:tcPr>
          <w:p w14:paraId="12410F7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b/>
                <w:bCs/>
                <w:sz w:val="18"/>
                <w:szCs w:val="18"/>
                <w:lang w:val="en-US"/>
              </w:rPr>
              <w:t>-</w:t>
            </w:r>
          </w:p>
        </w:tc>
      </w:tr>
      <w:tr w:rsidR="00E00A8C" w:rsidRPr="00AB7182" w14:paraId="4C909F1E" w14:textId="77777777" w:rsidTr="00E00A8C">
        <w:trPr>
          <w:cantSplit/>
        </w:trPr>
        <w:tc>
          <w:tcPr>
            <w:tcW w:w="2492" w:type="dxa"/>
            <w:vMerge/>
          </w:tcPr>
          <w:p w14:paraId="1F7F9B22"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D6F2F2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Signal Parameters</w:t>
            </w:r>
          </w:p>
        </w:tc>
        <w:tc>
          <w:tcPr>
            <w:tcW w:w="1765" w:type="dxa"/>
          </w:tcPr>
          <w:p w14:paraId="2D7005A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r w:rsidRPr="00AB7182">
              <w:rPr>
                <w:rFonts w:ascii="Arial" w:eastAsia="MS Mincho" w:hAnsi="Arial" w:cs="Arial"/>
                <w:b/>
                <w:sz w:val="18"/>
                <w:szCs w:val="18"/>
                <w:lang w:val="en-US"/>
              </w:rPr>
              <w:br/>
              <w:t>Optional</w:t>
            </w:r>
          </w:p>
        </w:tc>
        <w:tc>
          <w:tcPr>
            <w:tcW w:w="1723" w:type="dxa"/>
            <w:gridSpan w:val="2"/>
          </w:tcPr>
          <w:p w14:paraId="3D9539C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c>
          <w:tcPr>
            <w:tcW w:w="2115" w:type="dxa"/>
          </w:tcPr>
          <w:p w14:paraId="20D6289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Duration </w:t>
            </w:r>
          </w:p>
          <w:p w14:paraId="52DEE8A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7FAAD171" w14:textId="77777777" w:rsidTr="00E00A8C">
        <w:trPr>
          <w:cantSplit/>
        </w:trPr>
        <w:tc>
          <w:tcPr>
            <w:tcW w:w="2492" w:type="dxa"/>
            <w:vMerge/>
          </w:tcPr>
          <w:p w14:paraId="6335282C"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9531DD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Contents of H.245 message (h245mc,0x0001)</w:t>
            </w:r>
          </w:p>
        </w:tc>
        <w:tc>
          <w:tcPr>
            <w:tcW w:w="1765" w:type="dxa"/>
          </w:tcPr>
          <w:p w14:paraId="54AD871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1723" w:type="dxa"/>
            <w:gridSpan w:val="2"/>
          </w:tcPr>
          <w:p w14:paraId="20256FF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OCTET STRING</w:t>
            </w:r>
          </w:p>
        </w:tc>
        <w:tc>
          <w:tcPr>
            <w:tcW w:w="2115" w:type="dxa"/>
          </w:tcPr>
          <w:p w14:paraId="5744A64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r>
      <w:tr w:rsidR="00E00A8C" w:rsidRPr="00AB7182" w14:paraId="789019A6" w14:textId="77777777" w:rsidTr="00E00A8C">
        <w:trPr>
          <w:cantSplit/>
        </w:trPr>
        <w:tc>
          <w:tcPr>
            <w:tcW w:w="2492" w:type="dxa"/>
          </w:tcPr>
          <w:p w14:paraId="5731E75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Events</w:t>
            </w:r>
          </w:p>
        </w:tc>
        <w:tc>
          <w:tcPr>
            <w:tcW w:w="1794" w:type="dxa"/>
          </w:tcPr>
          <w:p w14:paraId="3084E839"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75CD909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5603" w:type="dxa"/>
            <w:gridSpan w:val="4"/>
          </w:tcPr>
          <w:p w14:paraId="6A3118C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r>
      <w:tr w:rsidR="00F4744D" w:rsidRPr="00AB7182" w14:paraId="2F3B7FAD" w14:textId="77777777" w:rsidTr="00E00A8C">
        <w:trPr>
          <w:cantSplit/>
        </w:trPr>
        <w:tc>
          <w:tcPr>
            <w:tcW w:w="2492" w:type="dxa"/>
            <w:vMerge w:val="restart"/>
          </w:tcPr>
          <w:p w14:paraId="4B34FE93"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Incoming H.245 message  (h245tp/h245msgin, 0x00b4/0x0001)</w:t>
            </w:r>
          </w:p>
        </w:tc>
        <w:tc>
          <w:tcPr>
            <w:tcW w:w="1794" w:type="dxa"/>
          </w:tcPr>
          <w:p w14:paraId="4B171E40"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5603" w:type="dxa"/>
            <w:gridSpan w:val="4"/>
          </w:tcPr>
          <w:p w14:paraId="50F056B7"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ADD, NOTIFY</w:t>
            </w:r>
          </w:p>
        </w:tc>
      </w:tr>
      <w:tr w:rsidR="00E00A8C" w:rsidRPr="00AB7182" w14:paraId="2555A10E" w14:textId="77777777" w:rsidTr="00E00A8C">
        <w:trPr>
          <w:cantSplit/>
        </w:trPr>
        <w:tc>
          <w:tcPr>
            <w:tcW w:w="2492" w:type="dxa"/>
            <w:vMerge/>
          </w:tcPr>
          <w:p w14:paraId="189DD77B"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A60560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Event</w:t>
            </w:r>
          </w:p>
          <w:p w14:paraId="5CD174A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Parameters</w:t>
            </w:r>
          </w:p>
        </w:tc>
        <w:tc>
          <w:tcPr>
            <w:tcW w:w="1765" w:type="dxa"/>
          </w:tcPr>
          <w:p w14:paraId="6A742AE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059F387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23" w:type="dxa"/>
            <w:gridSpan w:val="2"/>
          </w:tcPr>
          <w:p w14:paraId="4845DE7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w:t>
            </w:r>
          </w:p>
          <w:p w14:paraId="3B74154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Values:</w:t>
            </w:r>
          </w:p>
        </w:tc>
        <w:tc>
          <w:tcPr>
            <w:tcW w:w="2115" w:type="dxa"/>
          </w:tcPr>
          <w:p w14:paraId="6F62334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4F3A149B" w14:textId="77777777" w:rsidTr="00E00A8C">
        <w:trPr>
          <w:cantSplit/>
        </w:trPr>
        <w:tc>
          <w:tcPr>
            <w:tcW w:w="2492" w:type="dxa"/>
            <w:vMerge/>
          </w:tcPr>
          <w:p w14:paraId="6110588C"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4B21D11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None</w:t>
            </w:r>
          </w:p>
        </w:tc>
        <w:tc>
          <w:tcPr>
            <w:tcW w:w="1765" w:type="dxa"/>
          </w:tcPr>
          <w:p w14:paraId="6B60591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c>
          <w:tcPr>
            <w:tcW w:w="1723" w:type="dxa"/>
            <w:gridSpan w:val="2"/>
          </w:tcPr>
          <w:p w14:paraId="6A45D3F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115" w:type="dxa"/>
          </w:tcPr>
          <w:p w14:paraId="13E18F1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r>
      <w:tr w:rsidR="00E00A8C" w:rsidRPr="00AB7182" w14:paraId="6C6029DB" w14:textId="77777777" w:rsidTr="00E00A8C">
        <w:trPr>
          <w:cantSplit/>
        </w:trPr>
        <w:tc>
          <w:tcPr>
            <w:tcW w:w="2492" w:type="dxa"/>
            <w:vMerge/>
          </w:tcPr>
          <w:p w14:paraId="02355634"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5338BED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ObservedEvent</w:t>
            </w:r>
          </w:p>
          <w:p w14:paraId="42FE0F8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Parameters</w:t>
            </w:r>
          </w:p>
        </w:tc>
        <w:tc>
          <w:tcPr>
            <w:tcW w:w="1765" w:type="dxa"/>
          </w:tcPr>
          <w:p w14:paraId="27A79613"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6335286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23" w:type="dxa"/>
            <w:gridSpan w:val="2"/>
          </w:tcPr>
          <w:p w14:paraId="095CA90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w:t>
            </w:r>
          </w:p>
          <w:p w14:paraId="42CE2E3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Values:</w:t>
            </w:r>
          </w:p>
        </w:tc>
        <w:tc>
          <w:tcPr>
            <w:tcW w:w="2115" w:type="dxa"/>
          </w:tcPr>
          <w:p w14:paraId="7ACED8C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18C5F9E9" w14:textId="77777777" w:rsidTr="00E00A8C">
        <w:trPr>
          <w:cantSplit/>
          <w:trHeight w:val="700"/>
        </w:trPr>
        <w:tc>
          <w:tcPr>
            <w:tcW w:w="2492" w:type="dxa"/>
            <w:vMerge/>
          </w:tcPr>
          <w:p w14:paraId="40329A4A"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055D9B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Contents of H.245 message (h245mc,0x0001)</w:t>
            </w:r>
          </w:p>
        </w:tc>
        <w:tc>
          <w:tcPr>
            <w:tcW w:w="1765" w:type="dxa"/>
          </w:tcPr>
          <w:p w14:paraId="288EB46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M</w:t>
            </w:r>
          </w:p>
        </w:tc>
        <w:tc>
          <w:tcPr>
            <w:tcW w:w="1723" w:type="dxa"/>
            <w:gridSpan w:val="2"/>
          </w:tcPr>
          <w:p w14:paraId="05AB826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 xml:space="preserve">OCTET STRING </w:t>
            </w:r>
          </w:p>
          <w:p w14:paraId="1FB658A0" w14:textId="77777777" w:rsidR="00E00A8C" w:rsidRPr="00AB7182" w:rsidRDefault="00E00A8C" w:rsidP="00E00A8C">
            <w:pPr>
              <w:keepNext/>
              <w:keepLines/>
              <w:spacing w:after="0"/>
              <w:jc w:val="center"/>
              <w:rPr>
                <w:rFonts w:ascii="Arial" w:hAnsi="Arial" w:cs="Arial"/>
                <w:sz w:val="18"/>
                <w:szCs w:val="18"/>
              </w:rPr>
            </w:pPr>
          </w:p>
        </w:tc>
        <w:tc>
          <w:tcPr>
            <w:tcW w:w="2115" w:type="dxa"/>
          </w:tcPr>
          <w:p w14:paraId="3172B63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Not Applicable</w:t>
            </w:r>
          </w:p>
        </w:tc>
      </w:tr>
      <w:tr w:rsidR="00E00A8C" w:rsidRPr="00AB7182" w14:paraId="4CE94843" w14:textId="77777777" w:rsidTr="00E00A8C">
        <w:trPr>
          <w:cantSplit/>
        </w:trPr>
        <w:tc>
          <w:tcPr>
            <w:tcW w:w="2492" w:type="dxa"/>
          </w:tcPr>
          <w:p w14:paraId="7E111883"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Statistics</w:t>
            </w:r>
          </w:p>
        </w:tc>
        <w:tc>
          <w:tcPr>
            <w:tcW w:w="1794" w:type="dxa"/>
          </w:tcPr>
          <w:p w14:paraId="70E6549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4F493B7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2570" w:type="dxa"/>
            <w:gridSpan w:val="2"/>
          </w:tcPr>
          <w:p w14:paraId="477C219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3033" w:type="dxa"/>
            <w:gridSpan w:val="2"/>
          </w:tcPr>
          <w:p w14:paraId="0022AA3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r>
      <w:tr w:rsidR="00E00A8C" w:rsidRPr="00AB7182" w14:paraId="45A93772" w14:textId="77777777" w:rsidTr="00E00A8C">
        <w:trPr>
          <w:cantSplit/>
        </w:trPr>
        <w:tc>
          <w:tcPr>
            <w:tcW w:w="2492" w:type="dxa"/>
          </w:tcPr>
          <w:p w14:paraId="2C86205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1794" w:type="dxa"/>
          </w:tcPr>
          <w:p w14:paraId="30935DF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570" w:type="dxa"/>
            <w:gridSpan w:val="2"/>
          </w:tcPr>
          <w:p w14:paraId="20893EC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3033" w:type="dxa"/>
            <w:gridSpan w:val="2"/>
          </w:tcPr>
          <w:p w14:paraId="4C391A0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r w:rsidR="00E00A8C" w:rsidRPr="00AB7182" w14:paraId="02BA3127" w14:textId="77777777" w:rsidTr="00E00A8C">
        <w:trPr>
          <w:cantSplit/>
        </w:trPr>
        <w:tc>
          <w:tcPr>
            <w:tcW w:w="2492" w:type="dxa"/>
          </w:tcPr>
          <w:p w14:paraId="07C0D84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Error Codes</w:t>
            </w:r>
          </w:p>
        </w:tc>
        <w:tc>
          <w:tcPr>
            <w:tcW w:w="7397" w:type="dxa"/>
            <w:gridSpan w:val="5"/>
          </w:tcPr>
          <w:p w14:paraId="0C35B05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 Optional</w:t>
            </w:r>
          </w:p>
        </w:tc>
      </w:tr>
      <w:tr w:rsidR="00E00A8C" w:rsidRPr="00AB7182" w14:paraId="104BECA4" w14:textId="77777777" w:rsidTr="00E00A8C">
        <w:trPr>
          <w:cantSplit/>
        </w:trPr>
        <w:tc>
          <w:tcPr>
            <w:tcW w:w="2492" w:type="dxa"/>
          </w:tcPr>
          <w:p w14:paraId="3BFC663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7397" w:type="dxa"/>
            <w:gridSpan w:val="5"/>
          </w:tcPr>
          <w:p w14:paraId="5CE9CC3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bookmarkEnd w:id="168"/>
    </w:tbl>
    <w:p w14:paraId="4BC20BD2" w14:textId="77777777" w:rsidR="00E00A8C" w:rsidRPr="00AB7182" w:rsidRDefault="00E00A8C" w:rsidP="009114E1"/>
    <w:p w14:paraId="6E4C52A0" w14:textId="77777777" w:rsidR="003315C5" w:rsidRPr="00AB7182" w:rsidRDefault="003315C5" w:rsidP="006460F5">
      <w:pPr>
        <w:pStyle w:val="Heading2"/>
        <w:rPr>
          <w:lang w:eastAsia="zh-CN"/>
        </w:rPr>
      </w:pPr>
      <w:bookmarkStart w:id="169" w:name="_Toc177668512"/>
      <w:r w:rsidRPr="00AB7182">
        <w:rPr>
          <w:rFonts w:hint="eastAsia"/>
          <w:lang w:eastAsia="zh-CN"/>
        </w:rPr>
        <w:t>A</w:t>
      </w:r>
      <w:r w:rsidRPr="00AB7182">
        <w:t>.14.</w:t>
      </w:r>
      <w:r w:rsidRPr="00AB7182">
        <w:rPr>
          <w:lang w:eastAsia="zh-CN"/>
        </w:rPr>
        <w:t>30</w:t>
      </w:r>
      <w:r w:rsidRPr="00AB7182">
        <w:tab/>
      </w:r>
      <w:r w:rsidRPr="00AB7182">
        <w:rPr>
          <w:rFonts w:hint="eastAsia"/>
          <w:lang w:eastAsia="zh-CN"/>
        </w:rPr>
        <w:t>IP domain connection</w:t>
      </w:r>
      <w:bookmarkEnd w:id="169"/>
    </w:p>
    <w:p w14:paraId="010AAE14" w14:textId="77777777" w:rsidR="003315C5" w:rsidRPr="00AB7182" w:rsidRDefault="003315C5" w:rsidP="003315C5">
      <w:pPr>
        <w:pStyle w:val="TH"/>
        <w:rPr>
          <w:lang w:eastAsia="zh-CN"/>
        </w:rPr>
      </w:pPr>
      <w:r w:rsidRPr="00AB7182">
        <w:t xml:space="preserve">Table C.14.30: Package usage information for </w:t>
      </w:r>
      <w:r w:rsidRPr="00AB7182">
        <w:rPr>
          <w:rFonts w:hint="eastAsia"/>
          <w:lang w:eastAsia="zh-CN"/>
        </w:rPr>
        <w:t>IP domain connection</w:t>
      </w:r>
      <w:r w:rsidRPr="00AB7182">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3315C5" w:rsidRPr="00AB7182" w14:paraId="7C7961AF" w14:textId="77777777" w:rsidTr="006E4F1A">
        <w:trPr>
          <w:cantSplit/>
        </w:trPr>
        <w:tc>
          <w:tcPr>
            <w:tcW w:w="1744" w:type="dxa"/>
          </w:tcPr>
          <w:p w14:paraId="11C4E2C0" w14:textId="77777777" w:rsidR="003315C5" w:rsidRPr="00AB7182" w:rsidRDefault="003315C5" w:rsidP="006E4F1A">
            <w:pPr>
              <w:pStyle w:val="TableHead0"/>
              <w:rPr>
                <w:rFonts w:ascii="Arial" w:hAnsi="Arial" w:cs="Arial"/>
                <w:sz w:val="18"/>
                <w:szCs w:val="18"/>
              </w:rPr>
            </w:pPr>
            <w:bookmarkStart w:id="170" w:name="MCCQCTEMPBM_00000081"/>
            <w:r w:rsidRPr="00AB7182">
              <w:rPr>
                <w:rFonts w:ascii="Arial" w:hAnsi="Arial" w:cs="Arial"/>
                <w:sz w:val="18"/>
                <w:szCs w:val="18"/>
              </w:rPr>
              <w:t xml:space="preserve">Properties </w:t>
            </w:r>
          </w:p>
        </w:tc>
        <w:tc>
          <w:tcPr>
            <w:tcW w:w="1851" w:type="dxa"/>
          </w:tcPr>
          <w:p w14:paraId="493B9D0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0F04844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61" w:type="dxa"/>
          </w:tcPr>
          <w:p w14:paraId="3B54634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1926" w:type="dxa"/>
            <w:gridSpan w:val="2"/>
          </w:tcPr>
          <w:p w14:paraId="2F71647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2C27587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77A4FB62" w14:textId="77777777" w:rsidTr="006E4F1A">
        <w:trPr>
          <w:cantSplit/>
        </w:trPr>
        <w:tc>
          <w:tcPr>
            <w:tcW w:w="1744" w:type="dxa"/>
          </w:tcPr>
          <w:p w14:paraId="57A566F7"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 xml:space="preserve">IP Realm Identifier </w:t>
            </w:r>
          </w:p>
          <w:p w14:paraId="7F6BFD4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 xml:space="preserve"> (ip</w:t>
            </w:r>
            <w:r w:rsidRPr="00AB7182">
              <w:rPr>
                <w:rFonts w:ascii="Arial" w:hAnsi="Arial" w:cs="Arial" w:hint="eastAsia"/>
                <w:sz w:val="18"/>
                <w:szCs w:val="18"/>
              </w:rPr>
              <w:t>dc</w:t>
            </w:r>
            <w:r w:rsidRPr="00AB7182">
              <w:rPr>
                <w:rFonts w:ascii="Arial" w:hAnsi="Arial" w:cs="Arial"/>
                <w:sz w:val="18"/>
                <w:szCs w:val="18"/>
              </w:rPr>
              <w:t xml:space="preserve"> /</w:t>
            </w:r>
            <w:r w:rsidRPr="00AB7182">
              <w:rPr>
                <w:rFonts w:ascii="Arial" w:hAnsi="Arial" w:cs="Arial" w:hint="eastAsia"/>
                <w:sz w:val="18"/>
                <w:szCs w:val="18"/>
              </w:rPr>
              <w:t>realm</w:t>
            </w:r>
            <w:r w:rsidRPr="00AB7182">
              <w:rPr>
                <w:rFonts w:ascii="Arial" w:hAnsi="Arial" w:cs="Arial"/>
                <w:sz w:val="18"/>
                <w:szCs w:val="18"/>
              </w:rPr>
              <w:t>, 0x009d /0x0001)</w:t>
            </w:r>
          </w:p>
        </w:tc>
        <w:tc>
          <w:tcPr>
            <w:tcW w:w="1851" w:type="dxa"/>
          </w:tcPr>
          <w:p w14:paraId="6CDF733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M</w:t>
            </w:r>
          </w:p>
        </w:tc>
        <w:tc>
          <w:tcPr>
            <w:tcW w:w="1961" w:type="dxa"/>
          </w:tcPr>
          <w:p w14:paraId="5352EADA" w14:textId="77777777" w:rsidR="003315C5" w:rsidRPr="00AB7182" w:rsidRDefault="003315C5" w:rsidP="006E4F1A">
            <w:pPr>
              <w:pStyle w:val="TableText0"/>
              <w:jc w:val="center"/>
              <w:rPr>
                <w:rFonts w:ascii="Arial" w:eastAsia="SimSun" w:hAnsi="Arial" w:cs="Arial"/>
                <w:sz w:val="18"/>
                <w:szCs w:val="18"/>
                <w:lang w:eastAsia="zh-CN"/>
              </w:rPr>
            </w:pPr>
            <w:r w:rsidRPr="00AB7182">
              <w:rPr>
                <w:rFonts w:ascii="Arial" w:hAnsi="Arial" w:cs="Arial"/>
                <w:sz w:val="18"/>
                <w:szCs w:val="18"/>
              </w:rPr>
              <w:t>ADD</w:t>
            </w:r>
          </w:p>
        </w:tc>
        <w:tc>
          <w:tcPr>
            <w:tcW w:w="1926" w:type="dxa"/>
            <w:gridSpan w:val="2"/>
          </w:tcPr>
          <w:p w14:paraId="2F08951F" w14:textId="77777777" w:rsidR="003315C5" w:rsidRPr="00AB7182" w:rsidRDefault="003315C5" w:rsidP="006E4F1A">
            <w:pPr>
              <w:pStyle w:val="TableText0"/>
              <w:jc w:val="center"/>
              <w:rPr>
                <w:rFonts w:ascii="Arial" w:hAnsi="Arial" w:cs="Arial"/>
                <w:sz w:val="18"/>
                <w:szCs w:val="18"/>
              </w:rPr>
            </w:pPr>
            <w:r w:rsidRPr="00AB7182">
              <w:rPr>
                <w:rFonts w:ascii="Arial" w:hAnsi="Arial" w:cs="Arial" w:hint="eastAsia"/>
                <w:sz w:val="18"/>
                <w:szCs w:val="18"/>
              </w:rPr>
              <w:t>S</w:t>
            </w:r>
            <w:r w:rsidRPr="00AB7182">
              <w:rPr>
                <w:rFonts w:ascii="Arial" w:hAnsi="Arial" w:cs="Arial"/>
                <w:sz w:val="18"/>
                <w:szCs w:val="18"/>
              </w:rPr>
              <w:t>tring</w:t>
            </w:r>
          </w:p>
        </w:tc>
        <w:tc>
          <w:tcPr>
            <w:tcW w:w="2407" w:type="dxa"/>
          </w:tcPr>
          <w:p w14:paraId="774D9DA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Operator Defined</w:t>
            </w:r>
            <w:r w:rsidRPr="00AB7182">
              <w:rPr>
                <w:rFonts w:ascii="Arial" w:hAnsi="Arial" w:cs="Arial" w:hint="eastAsia"/>
                <w:sz w:val="18"/>
                <w:szCs w:val="18"/>
              </w:rPr>
              <w:t xml:space="preserve"> (NOTE</w:t>
            </w:r>
            <w:r w:rsidRPr="00AB7182">
              <w:rPr>
                <w:rFonts w:ascii="Arial" w:eastAsia="SimSun" w:hAnsi="Arial" w:cs="Arial" w:hint="eastAsia"/>
                <w:sz w:val="18"/>
                <w:szCs w:val="18"/>
                <w:lang w:eastAsia="zh-CN"/>
              </w:rPr>
              <w:t>1</w:t>
            </w:r>
            <w:r w:rsidRPr="00AB7182">
              <w:rPr>
                <w:rFonts w:ascii="Arial" w:hAnsi="Arial" w:cs="Arial" w:hint="eastAsia"/>
                <w:sz w:val="18"/>
                <w:szCs w:val="18"/>
              </w:rPr>
              <w:t>)</w:t>
            </w:r>
          </w:p>
        </w:tc>
      </w:tr>
      <w:tr w:rsidR="003315C5" w:rsidRPr="00AB7182" w14:paraId="70B82559" w14:textId="77777777" w:rsidTr="006E4F1A">
        <w:trPr>
          <w:cantSplit/>
        </w:trPr>
        <w:tc>
          <w:tcPr>
            <w:tcW w:w="1744" w:type="dxa"/>
          </w:tcPr>
          <w:p w14:paraId="0F4CCCF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Signals </w:t>
            </w:r>
          </w:p>
        </w:tc>
        <w:tc>
          <w:tcPr>
            <w:tcW w:w="1851" w:type="dxa"/>
          </w:tcPr>
          <w:p w14:paraId="1060355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55EC0082"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3887" w:type="dxa"/>
            <w:gridSpan w:val="3"/>
          </w:tcPr>
          <w:p w14:paraId="59DC5F4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2407" w:type="dxa"/>
          </w:tcPr>
          <w:p w14:paraId="763F2D42"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Duration Provisioned Value:</w:t>
            </w:r>
          </w:p>
        </w:tc>
      </w:tr>
      <w:tr w:rsidR="003315C5" w:rsidRPr="00AB7182" w14:paraId="63046BEA" w14:textId="77777777" w:rsidTr="006E4F1A">
        <w:trPr>
          <w:cantSplit/>
        </w:trPr>
        <w:tc>
          <w:tcPr>
            <w:tcW w:w="1744" w:type="dxa"/>
            <w:vMerge w:val="restart"/>
          </w:tcPr>
          <w:p w14:paraId="637DC895"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6B84E2B4"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3887" w:type="dxa"/>
            <w:gridSpan w:val="3"/>
          </w:tcPr>
          <w:p w14:paraId="63FA06C7"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2407" w:type="dxa"/>
          </w:tcPr>
          <w:p w14:paraId="09E2F602"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b/>
                <w:bCs/>
                <w:sz w:val="18"/>
                <w:szCs w:val="18"/>
              </w:rPr>
              <w:t>-</w:t>
            </w:r>
          </w:p>
        </w:tc>
      </w:tr>
      <w:tr w:rsidR="003315C5" w:rsidRPr="00AB7182" w14:paraId="6BDEE0CD" w14:textId="77777777" w:rsidTr="006E4F1A">
        <w:trPr>
          <w:cantSplit/>
        </w:trPr>
        <w:tc>
          <w:tcPr>
            <w:tcW w:w="1744" w:type="dxa"/>
            <w:vMerge/>
          </w:tcPr>
          <w:p w14:paraId="3BACCAE5"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6EF099B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Signal Parameters</w:t>
            </w:r>
          </w:p>
        </w:tc>
        <w:tc>
          <w:tcPr>
            <w:tcW w:w="1961" w:type="dxa"/>
          </w:tcPr>
          <w:p w14:paraId="1F4507B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926" w:type="dxa"/>
            <w:gridSpan w:val="2"/>
          </w:tcPr>
          <w:p w14:paraId="364617C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3A0A0EE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Duration </w:t>
            </w:r>
          </w:p>
          <w:p w14:paraId="2EEA417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1237DFF9" w14:textId="77777777" w:rsidTr="006E4F1A">
        <w:trPr>
          <w:cantSplit/>
        </w:trPr>
        <w:tc>
          <w:tcPr>
            <w:tcW w:w="1744" w:type="dxa"/>
            <w:vMerge/>
          </w:tcPr>
          <w:p w14:paraId="6062FF7F"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50F0A20C"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3A858A50"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301804BE"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47AB329"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77E39B34" w14:textId="77777777" w:rsidTr="006E4F1A">
        <w:trPr>
          <w:cantSplit/>
        </w:trPr>
        <w:tc>
          <w:tcPr>
            <w:tcW w:w="1744" w:type="dxa"/>
          </w:tcPr>
          <w:p w14:paraId="0498102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Events</w:t>
            </w:r>
          </w:p>
        </w:tc>
        <w:tc>
          <w:tcPr>
            <w:tcW w:w="1851" w:type="dxa"/>
          </w:tcPr>
          <w:p w14:paraId="58B0609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0176521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33379F3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r>
      <w:tr w:rsidR="003315C5" w:rsidRPr="00AB7182" w14:paraId="05E8C7B3" w14:textId="77777777" w:rsidTr="006E4F1A">
        <w:trPr>
          <w:cantSplit/>
        </w:trPr>
        <w:tc>
          <w:tcPr>
            <w:tcW w:w="1744" w:type="dxa"/>
            <w:vMerge w:val="restart"/>
          </w:tcPr>
          <w:p w14:paraId="71C61542"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572A74D8"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6294" w:type="dxa"/>
            <w:gridSpan w:val="4"/>
          </w:tcPr>
          <w:p w14:paraId="12D163A7"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18B136D8" w14:textId="77777777" w:rsidTr="006E4F1A">
        <w:trPr>
          <w:cantSplit/>
        </w:trPr>
        <w:tc>
          <w:tcPr>
            <w:tcW w:w="1744" w:type="dxa"/>
            <w:vMerge/>
          </w:tcPr>
          <w:p w14:paraId="4E41E330"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50B5750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Event</w:t>
            </w:r>
          </w:p>
          <w:p w14:paraId="5C56E65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Parameters</w:t>
            </w:r>
          </w:p>
        </w:tc>
        <w:tc>
          <w:tcPr>
            <w:tcW w:w="1961" w:type="dxa"/>
          </w:tcPr>
          <w:p w14:paraId="0CD00AFA"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2441CB1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B19535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w:t>
            </w:r>
          </w:p>
          <w:p w14:paraId="659F724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Values:</w:t>
            </w:r>
          </w:p>
        </w:tc>
        <w:tc>
          <w:tcPr>
            <w:tcW w:w="2407" w:type="dxa"/>
          </w:tcPr>
          <w:p w14:paraId="30F095D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5E76AA0F" w14:textId="77777777" w:rsidTr="006E4F1A">
        <w:trPr>
          <w:cantSplit/>
        </w:trPr>
        <w:tc>
          <w:tcPr>
            <w:tcW w:w="1744" w:type="dxa"/>
            <w:vMerge/>
          </w:tcPr>
          <w:p w14:paraId="6191B8DC"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2E6DB933"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426694DF"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746A0374"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2136E2E"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447C035F" w14:textId="77777777" w:rsidTr="006E4F1A">
        <w:trPr>
          <w:cantSplit/>
        </w:trPr>
        <w:tc>
          <w:tcPr>
            <w:tcW w:w="1744" w:type="dxa"/>
            <w:vMerge/>
          </w:tcPr>
          <w:p w14:paraId="0966E901"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4C057FE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ObservedEvent</w:t>
            </w:r>
          </w:p>
          <w:p w14:paraId="0A080DF8"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Parameters</w:t>
            </w:r>
          </w:p>
        </w:tc>
        <w:tc>
          <w:tcPr>
            <w:tcW w:w="1961" w:type="dxa"/>
          </w:tcPr>
          <w:p w14:paraId="720CA92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6AC210A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3205248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w:t>
            </w:r>
          </w:p>
          <w:p w14:paraId="0A57AE7C"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Values:</w:t>
            </w:r>
          </w:p>
        </w:tc>
        <w:tc>
          <w:tcPr>
            <w:tcW w:w="2407" w:type="dxa"/>
          </w:tcPr>
          <w:p w14:paraId="60CD712F"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3CF0AC16" w14:textId="77777777" w:rsidTr="006E4F1A">
        <w:trPr>
          <w:cantSplit/>
          <w:trHeight w:val="700"/>
        </w:trPr>
        <w:tc>
          <w:tcPr>
            <w:tcW w:w="1744" w:type="dxa"/>
            <w:vMerge/>
          </w:tcPr>
          <w:p w14:paraId="649A318B"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0A6BA021"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5DEAC46A"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127DF9B7"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05E1A7D8"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0D573921" w14:textId="77777777" w:rsidTr="006E4F1A">
        <w:trPr>
          <w:cantSplit/>
        </w:trPr>
        <w:tc>
          <w:tcPr>
            <w:tcW w:w="1744" w:type="dxa"/>
          </w:tcPr>
          <w:p w14:paraId="78069EA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Statistics</w:t>
            </w:r>
          </w:p>
        </w:tc>
        <w:tc>
          <w:tcPr>
            <w:tcW w:w="1851" w:type="dxa"/>
          </w:tcPr>
          <w:p w14:paraId="31027F7C"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47E17EB4"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2861" w:type="dxa"/>
            <w:gridSpan w:val="2"/>
          </w:tcPr>
          <w:p w14:paraId="30C6A43F"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3433" w:type="dxa"/>
            <w:gridSpan w:val="2"/>
          </w:tcPr>
          <w:p w14:paraId="4F97CB18"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r>
      <w:tr w:rsidR="003315C5" w:rsidRPr="00AB7182" w14:paraId="4E071FD0" w14:textId="77777777" w:rsidTr="006E4F1A">
        <w:trPr>
          <w:cantSplit/>
        </w:trPr>
        <w:tc>
          <w:tcPr>
            <w:tcW w:w="1744" w:type="dxa"/>
          </w:tcPr>
          <w:p w14:paraId="66375F8F"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7559D01B"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861" w:type="dxa"/>
            <w:gridSpan w:val="2"/>
          </w:tcPr>
          <w:p w14:paraId="11918FE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3433" w:type="dxa"/>
            <w:gridSpan w:val="2"/>
          </w:tcPr>
          <w:p w14:paraId="184945CA"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r>
      <w:tr w:rsidR="003315C5" w:rsidRPr="00AB7182" w14:paraId="12B01850" w14:textId="77777777" w:rsidTr="006E4F1A">
        <w:trPr>
          <w:cantSplit/>
        </w:trPr>
        <w:tc>
          <w:tcPr>
            <w:tcW w:w="1744" w:type="dxa"/>
          </w:tcPr>
          <w:p w14:paraId="025C48B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Error Codes</w:t>
            </w:r>
          </w:p>
        </w:tc>
        <w:tc>
          <w:tcPr>
            <w:tcW w:w="8145" w:type="dxa"/>
            <w:gridSpan w:val="5"/>
          </w:tcPr>
          <w:p w14:paraId="295DE89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 Optional</w:t>
            </w:r>
          </w:p>
        </w:tc>
      </w:tr>
      <w:tr w:rsidR="003315C5" w:rsidRPr="00AB7182" w14:paraId="0F02A86C" w14:textId="77777777" w:rsidTr="006E4F1A">
        <w:trPr>
          <w:cantSplit/>
        </w:trPr>
        <w:tc>
          <w:tcPr>
            <w:tcW w:w="1744" w:type="dxa"/>
          </w:tcPr>
          <w:p w14:paraId="08A1756E"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None</w:t>
            </w:r>
          </w:p>
        </w:tc>
        <w:tc>
          <w:tcPr>
            <w:tcW w:w="8145" w:type="dxa"/>
            <w:gridSpan w:val="5"/>
          </w:tcPr>
          <w:p w14:paraId="3522B19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r>
      <w:tr w:rsidR="003315C5" w:rsidRPr="00AB7182" w14:paraId="577AE0D4" w14:textId="77777777" w:rsidTr="006E4F1A">
        <w:trPr>
          <w:cantSplit/>
        </w:trPr>
        <w:tc>
          <w:tcPr>
            <w:tcW w:w="9889" w:type="dxa"/>
            <w:gridSpan w:val="6"/>
          </w:tcPr>
          <w:p w14:paraId="7403F92B" w14:textId="77777777" w:rsidR="003315C5" w:rsidRPr="00AB7182" w:rsidRDefault="003315C5" w:rsidP="003315C5">
            <w:pPr>
              <w:pStyle w:val="TAN"/>
              <w:rPr>
                <w:rFonts w:cs="Arial"/>
                <w:szCs w:val="18"/>
              </w:rPr>
            </w:pPr>
            <w:r w:rsidRPr="00AB7182">
              <w:rPr>
                <w:rFonts w:hint="eastAsia"/>
              </w:rPr>
              <w:t>NOTE</w:t>
            </w:r>
            <w:r w:rsidRPr="00AB7182">
              <w:rPr>
                <w:rFonts w:hint="eastAsia"/>
                <w:lang w:eastAsia="zh-CN"/>
              </w:rPr>
              <w:t>1</w:t>
            </w:r>
            <w:r w:rsidRPr="00AB7182">
              <w:rPr>
                <w:rFonts w:hint="eastAsia"/>
              </w:rPr>
              <w:t>:</w:t>
            </w:r>
            <w:r w:rsidRPr="00AB7182">
              <w:tab/>
              <w:t>A default IP realm may be configured such that i</w:t>
            </w:r>
            <w:r w:rsidRPr="00AB7182">
              <w:rPr>
                <w:rFonts w:hint="eastAsia"/>
              </w:rPr>
              <w:t xml:space="preserve">f the MGW has not </w:t>
            </w:r>
            <w:r w:rsidRPr="00AB7182">
              <w:t>received</w:t>
            </w:r>
            <w:r w:rsidRPr="00AB7182">
              <w:rPr>
                <w:rFonts w:hint="eastAsia"/>
              </w:rPr>
              <w:t xml:space="preserve"> the IP realm identifier and the MGW supports multiple IP realms </w:t>
            </w:r>
            <w:r w:rsidRPr="00AB7182">
              <w:t xml:space="preserve">then </w:t>
            </w:r>
            <w:r w:rsidRPr="00AB7182">
              <w:rPr>
                <w:rFonts w:hint="eastAsia"/>
              </w:rPr>
              <w:t xml:space="preserve">the default IP realm </w:t>
            </w:r>
            <w:r w:rsidRPr="00AB7182">
              <w:t>shall be used.</w:t>
            </w:r>
          </w:p>
        </w:tc>
      </w:tr>
      <w:bookmarkEnd w:id="170"/>
    </w:tbl>
    <w:p w14:paraId="201008BF" w14:textId="77777777" w:rsidR="003315C5" w:rsidRPr="00AB7182" w:rsidRDefault="003315C5" w:rsidP="009114E1"/>
    <w:p w14:paraId="222C5829" w14:textId="77777777" w:rsidR="00926712" w:rsidRPr="00AB7182" w:rsidRDefault="00926712" w:rsidP="006460F5">
      <w:pPr>
        <w:pStyle w:val="Heading2"/>
        <w:rPr>
          <w:lang w:val="en-US"/>
        </w:rPr>
      </w:pPr>
      <w:bookmarkStart w:id="171" w:name="_Toc177668513"/>
      <w:r w:rsidRPr="00AB7182">
        <w:rPr>
          <w:lang w:val="en-US"/>
        </w:rPr>
        <w:t>A.14.31</w:t>
      </w:r>
      <w:r w:rsidRPr="00AB7182">
        <w:rPr>
          <w:lang w:val="en-US"/>
        </w:rPr>
        <w:tab/>
        <w:t xml:space="preserve">H.245 Transport Package </w:t>
      </w:r>
      <w:r w:rsidRPr="00AB7182">
        <w:rPr>
          <w:lang w:val="en-US" w:eastAsia="zh-CN"/>
        </w:rPr>
        <w:t>for SPC use</w:t>
      </w:r>
      <w:bookmarkEnd w:id="171"/>
    </w:p>
    <w:p w14:paraId="1A3EEF65" w14:textId="77777777" w:rsidR="00926712" w:rsidRPr="00AB7182" w:rsidRDefault="00926712" w:rsidP="00926712">
      <w:pPr>
        <w:pStyle w:val="TH"/>
        <w:rPr>
          <w:lang w:val="en-US"/>
        </w:rPr>
      </w:pPr>
      <w:r w:rsidRPr="00AB7182">
        <w:rPr>
          <w:lang w:val="en-US"/>
        </w:rPr>
        <w:t>Table A.14.31/1: Package Usage Information For H.245 Transport Package for SPC use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92"/>
        <w:gridCol w:w="1794"/>
        <w:gridCol w:w="1765"/>
        <w:gridCol w:w="805"/>
        <w:gridCol w:w="918"/>
        <w:gridCol w:w="2115"/>
      </w:tblGrid>
      <w:tr w:rsidR="00926712" w:rsidRPr="00AB7182" w14:paraId="2571CDD4" w14:textId="77777777" w:rsidTr="00466786">
        <w:trPr>
          <w:cantSplit/>
        </w:trPr>
        <w:tc>
          <w:tcPr>
            <w:tcW w:w="2492" w:type="dxa"/>
          </w:tcPr>
          <w:p w14:paraId="7B72A8A4" w14:textId="77777777" w:rsidR="00926712" w:rsidRPr="00AB7182" w:rsidRDefault="00926712" w:rsidP="00674DA5">
            <w:pPr>
              <w:jc w:val="center"/>
              <w:rPr>
                <w:rFonts w:ascii="Arial" w:hAnsi="Arial" w:cs="Arial"/>
                <w:b/>
                <w:sz w:val="18"/>
                <w:szCs w:val="18"/>
              </w:rPr>
            </w:pPr>
            <w:bookmarkStart w:id="172" w:name="MCCQCTEMPBM_00000082"/>
            <w:r w:rsidRPr="00AB7182">
              <w:rPr>
                <w:rFonts w:ascii="Arial" w:hAnsi="Arial" w:cs="Arial"/>
                <w:b/>
                <w:sz w:val="18"/>
                <w:szCs w:val="18"/>
              </w:rPr>
              <w:t>Properties</w:t>
            </w:r>
          </w:p>
        </w:tc>
        <w:tc>
          <w:tcPr>
            <w:tcW w:w="1794" w:type="dxa"/>
          </w:tcPr>
          <w:p w14:paraId="78BC8932"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Mandatory/</w:t>
            </w:r>
          </w:p>
          <w:p w14:paraId="73E83979"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Optional</w:t>
            </w:r>
          </w:p>
        </w:tc>
        <w:tc>
          <w:tcPr>
            <w:tcW w:w="1765" w:type="dxa"/>
          </w:tcPr>
          <w:p w14:paraId="2EF1CFF8"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Used in command:</w:t>
            </w:r>
          </w:p>
        </w:tc>
        <w:tc>
          <w:tcPr>
            <w:tcW w:w="1723" w:type="dxa"/>
            <w:gridSpan w:val="2"/>
          </w:tcPr>
          <w:p w14:paraId="0DC41E0F"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Supported Values:</w:t>
            </w:r>
          </w:p>
        </w:tc>
        <w:tc>
          <w:tcPr>
            <w:tcW w:w="2115" w:type="dxa"/>
          </w:tcPr>
          <w:p w14:paraId="37C1EB6F"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Provisioned Value:</w:t>
            </w:r>
          </w:p>
        </w:tc>
      </w:tr>
      <w:tr w:rsidR="00926712" w:rsidRPr="00AB7182" w14:paraId="72F4C7A2" w14:textId="77777777" w:rsidTr="00466786">
        <w:trPr>
          <w:cantSplit/>
        </w:trPr>
        <w:tc>
          <w:tcPr>
            <w:tcW w:w="2492" w:type="dxa"/>
          </w:tcPr>
          <w:p w14:paraId="19F202F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None</w:t>
            </w:r>
          </w:p>
        </w:tc>
        <w:tc>
          <w:tcPr>
            <w:tcW w:w="1794" w:type="dxa"/>
          </w:tcPr>
          <w:p w14:paraId="7468024F"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1765" w:type="dxa"/>
          </w:tcPr>
          <w:p w14:paraId="552D8F5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1723" w:type="dxa"/>
            <w:gridSpan w:val="2"/>
          </w:tcPr>
          <w:p w14:paraId="4FE0627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2115" w:type="dxa"/>
          </w:tcPr>
          <w:p w14:paraId="6E2DED48"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r>
      <w:tr w:rsidR="00926712" w:rsidRPr="00AB7182" w14:paraId="384D5D5B" w14:textId="77777777" w:rsidTr="00466786">
        <w:trPr>
          <w:cantSplit/>
        </w:trPr>
        <w:tc>
          <w:tcPr>
            <w:tcW w:w="2492" w:type="dxa"/>
          </w:tcPr>
          <w:p w14:paraId="339B8205"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Signals</w:t>
            </w:r>
          </w:p>
        </w:tc>
        <w:tc>
          <w:tcPr>
            <w:tcW w:w="1794" w:type="dxa"/>
          </w:tcPr>
          <w:p w14:paraId="6FD7D081"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Mandatory/</w:t>
            </w:r>
          </w:p>
          <w:p w14:paraId="4566EB23"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Optional</w:t>
            </w:r>
          </w:p>
        </w:tc>
        <w:tc>
          <w:tcPr>
            <w:tcW w:w="3488" w:type="dxa"/>
            <w:gridSpan w:val="3"/>
          </w:tcPr>
          <w:p w14:paraId="18576460"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Used in command:</w:t>
            </w:r>
          </w:p>
        </w:tc>
        <w:tc>
          <w:tcPr>
            <w:tcW w:w="2115" w:type="dxa"/>
          </w:tcPr>
          <w:p w14:paraId="6BB2755D"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Duration Provisioned Value:</w:t>
            </w:r>
          </w:p>
        </w:tc>
      </w:tr>
      <w:tr w:rsidR="00674DA5" w:rsidRPr="00AB7182" w14:paraId="52F5B942" w14:textId="77777777" w:rsidTr="00466786">
        <w:trPr>
          <w:cantSplit/>
        </w:trPr>
        <w:tc>
          <w:tcPr>
            <w:tcW w:w="2492" w:type="dxa"/>
            <w:vMerge w:val="restart"/>
          </w:tcPr>
          <w:p w14:paraId="0B034D8B"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None</w:t>
            </w:r>
            <w:r w:rsidRPr="00AB7182">
              <w:rPr>
                <w:rFonts w:ascii="Arial" w:hAnsi="Arial" w:cs="Arial"/>
                <w:szCs w:val="18"/>
              </w:rPr>
              <w:t xml:space="preserve"> (NOTE 1)</w:t>
            </w:r>
          </w:p>
        </w:tc>
        <w:tc>
          <w:tcPr>
            <w:tcW w:w="1794" w:type="dxa"/>
          </w:tcPr>
          <w:p w14:paraId="18C28D0A"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w:t>
            </w:r>
          </w:p>
        </w:tc>
        <w:tc>
          <w:tcPr>
            <w:tcW w:w="3488" w:type="dxa"/>
            <w:gridSpan w:val="3"/>
          </w:tcPr>
          <w:p w14:paraId="7AA96D4E"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MOD</w:t>
            </w:r>
          </w:p>
        </w:tc>
        <w:tc>
          <w:tcPr>
            <w:tcW w:w="2115" w:type="dxa"/>
          </w:tcPr>
          <w:p w14:paraId="50D33DC6" w14:textId="77777777" w:rsidR="00674DA5" w:rsidRPr="00AB7182" w:rsidRDefault="00674DA5" w:rsidP="00466786">
            <w:pPr>
              <w:jc w:val="center"/>
              <w:rPr>
                <w:rFonts w:ascii="Arial" w:hAnsi="Arial" w:cs="Arial"/>
                <w:b/>
                <w:bCs/>
                <w:sz w:val="18"/>
                <w:szCs w:val="18"/>
              </w:rPr>
            </w:pPr>
            <w:r w:rsidRPr="00AB7182">
              <w:rPr>
                <w:rFonts w:ascii="Arial" w:eastAsia="MS Mincho" w:hAnsi="Arial" w:cs="Arial"/>
                <w:sz w:val="18"/>
                <w:szCs w:val="18"/>
                <w:lang w:val="en-US"/>
              </w:rPr>
              <w:t>-</w:t>
            </w:r>
          </w:p>
        </w:tc>
      </w:tr>
      <w:tr w:rsidR="00674DA5" w:rsidRPr="00AB7182" w14:paraId="635F49D7" w14:textId="77777777" w:rsidTr="00466786">
        <w:trPr>
          <w:cantSplit/>
        </w:trPr>
        <w:tc>
          <w:tcPr>
            <w:tcW w:w="2492" w:type="dxa"/>
            <w:vMerge/>
          </w:tcPr>
          <w:p w14:paraId="37D0FB22"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673F1F3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Signal Parameters</w:t>
            </w:r>
          </w:p>
        </w:tc>
        <w:tc>
          <w:tcPr>
            <w:tcW w:w="1765" w:type="dxa"/>
          </w:tcPr>
          <w:p w14:paraId="7B9E69D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r w:rsidRPr="00AB7182">
              <w:rPr>
                <w:rFonts w:ascii="Arial" w:hAnsi="Arial" w:cs="Arial"/>
                <w:b/>
                <w:sz w:val="18"/>
                <w:szCs w:val="18"/>
              </w:rPr>
              <w:br/>
              <w:t>Optional</w:t>
            </w:r>
          </w:p>
        </w:tc>
        <w:tc>
          <w:tcPr>
            <w:tcW w:w="1723" w:type="dxa"/>
            <w:gridSpan w:val="2"/>
          </w:tcPr>
          <w:p w14:paraId="074F0831"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 Values:</w:t>
            </w:r>
          </w:p>
        </w:tc>
        <w:tc>
          <w:tcPr>
            <w:tcW w:w="2115" w:type="dxa"/>
          </w:tcPr>
          <w:p w14:paraId="7DFA045B"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Duration</w:t>
            </w:r>
          </w:p>
          <w:p w14:paraId="7B861EF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57456420" w14:textId="77777777" w:rsidTr="00466786">
        <w:trPr>
          <w:cantSplit/>
        </w:trPr>
        <w:tc>
          <w:tcPr>
            <w:tcW w:w="2492" w:type="dxa"/>
            <w:vMerge/>
          </w:tcPr>
          <w:p w14:paraId="59A0A208"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2750073"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Signalling Preconfigured Channel      (spc, 0x0002)</w:t>
            </w:r>
          </w:p>
        </w:tc>
        <w:tc>
          <w:tcPr>
            <w:tcW w:w="1765" w:type="dxa"/>
          </w:tcPr>
          <w:p w14:paraId="5D9EF2B3"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w:t>
            </w:r>
          </w:p>
        </w:tc>
        <w:tc>
          <w:tcPr>
            <w:tcW w:w="1723" w:type="dxa"/>
            <w:gridSpan w:val="2"/>
          </w:tcPr>
          <w:p w14:paraId="35D19C57"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p>
          <w:p w14:paraId="456781E2"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OFF</w:t>
            </w:r>
          </w:p>
          <w:p w14:paraId="2EEE917F" w14:textId="77777777" w:rsidR="00674DA5" w:rsidRPr="00AB7182" w:rsidRDefault="00674DA5" w:rsidP="00674DA5">
            <w:pPr>
              <w:jc w:val="center"/>
              <w:rPr>
                <w:rFonts w:ascii="Arial" w:hAnsi="Arial" w:cs="Arial"/>
                <w:sz w:val="18"/>
                <w:szCs w:val="18"/>
              </w:rPr>
            </w:pPr>
          </w:p>
        </w:tc>
        <w:tc>
          <w:tcPr>
            <w:tcW w:w="2115" w:type="dxa"/>
          </w:tcPr>
          <w:p w14:paraId="1150792D"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OFF</w:t>
            </w:r>
          </w:p>
        </w:tc>
      </w:tr>
      <w:tr w:rsidR="00674DA5" w:rsidRPr="00AB7182" w14:paraId="55DC5D29" w14:textId="77777777" w:rsidTr="00466786">
        <w:trPr>
          <w:cantSplit/>
        </w:trPr>
        <w:tc>
          <w:tcPr>
            <w:tcW w:w="2492" w:type="dxa"/>
            <w:vMerge/>
          </w:tcPr>
          <w:p w14:paraId="1C1F02FC"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6CC22B7A" w14:textId="77777777" w:rsidR="00674DA5" w:rsidRPr="00AB7182" w:rsidRDefault="00674DA5" w:rsidP="00674DA5">
            <w:pPr>
              <w:rPr>
                <w:rFonts w:ascii="Arial" w:hAnsi="Arial" w:cs="Arial"/>
                <w:sz w:val="18"/>
                <w:szCs w:val="18"/>
              </w:rPr>
            </w:pPr>
            <w:r w:rsidRPr="00AB7182">
              <w:rPr>
                <w:rFonts w:ascii="Arial" w:hAnsi="Arial" w:cs="Arial"/>
                <w:sz w:val="18"/>
                <w:szCs w:val="18"/>
              </w:rPr>
              <w:t>Repetition (rep, 0x0003)</w:t>
            </w:r>
          </w:p>
        </w:tc>
        <w:tc>
          <w:tcPr>
            <w:tcW w:w="1765" w:type="dxa"/>
          </w:tcPr>
          <w:p w14:paraId="700ACE6B"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w:t>
            </w:r>
          </w:p>
        </w:tc>
        <w:tc>
          <w:tcPr>
            <w:tcW w:w="1723" w:type="dxa"/>
            <w:gridSpan w:val="2"/>
          </w:tcPr>
          <w:p w14:paraId="699DDCAC"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r w:rsidRPr="00AB7182">
              <w:rPr>
                <w:rFonts w:ascii="Arial" w:hAnsi="Arial" w:cs="Arial"/>
                <w:sz w:val="18"/>
                <w:szCs w:val="18"/>
              </w:rPr>
              <w:br/>
              <w:t>OFF</w:t>
            </w:r>
          </w:p>
        </w:tc>
        <w:tc>
          <w:tcPr>
            <w:tcW w:w="2115" w:type="dxa"/>
          </w:tcPr>
          <w:p w14:paraId="6827B1C9"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p>
        </w:tc>
      </w:tr>
      <w:tr w:rsidR="00674DA5" w:rsidRPr="00AB7182" w14:paraId="6CCBF1E0" w14:textId="77777777" w:rsidTr="00466786">
        <w:trPr>
          <w:cantSplit/>
        </w:trPr>
        <w:tc>
          <w:tcPr>
            <w:tcW w:w="2492" w:type="dxa"/>
          </w:tcPr>
          <w:p w14:paraId="01EED261"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Events</w:t>
            </w:r>
          </w:p>
        </w:tc>
        <w:tc>
          <w:tcPr>
            <w:tcW w:w="1794" w:type="dxa"/>
          </w:tcPr>
          <w:p w14:paraId="4209769B"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Mandatory/</w:t>
            </w:r>
          </w:p>
          <w:p w14:paraId="0017E7F7"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Optional</w:t>
            </w:r>
          </w:p>
        </w:tc>
        <w:tc>
          <w:tcPr>
            <w:tcW w:w="5603" w:type="dxa"/>
            <w:gridSpan w:val="4"/>
          </w:tcPr>
          <w:p w14:paraId="302A9612"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Used in command:</w:t>
            </w:r>
          </w:p>
        </w:tc>
      </w:tr>
      <w:tr w:rsidR="00674DA5" w:rsidRPr="00AB7182" w14:paraId="6ECA2405" w14:textId="77777777" w:rsidTr="00466786">
        <w:trPr>
          <w:cantSplit/>
        </w:trPr>
        <w:tc>
          <w:tcPr>
            <w:tcW w:w="2492" w:type="dxa"/>
            <w:vMerge w:val="restart"/>
          </w:tcPr>
          <w:p w14:paraId="670B14D6" w14:textId="77777777" w:rsidR="00674DA5" w:rsidRPr="00AB7182" w:rsidRDefault="00674DA5" w:rsidP="00466786">
            <w:pPr>
              <w:jc w:val="center"/>
              <w:rPr>
                <w:lang w:eastAsia="zh-CN"/>
              </w:rPr>
            </w:pPr>
            <w:r w:rsidRPr="00AB7182">
              <w:rPr>
                <w:rFonts w:ascii="Arial" w:hAnsi="Arial" w:cs="Arial"/>
                <w:sz w:val="18"/>
                <w:szCs w:val="18"/>
              </w:rPr>
              <w:lastRenderedPageBreak/>
              <w:t>None</w:t>
            </w:r>
            <w:r w:rsidR="00822928" w:rsidRPr="00AB7182">
              <w:rPr>
                <w:rFonts w:ascii="Arial" w:hAnsi="Arial" w:cs="Arial"/>
                <w:szCs w:val="18"/>
              </w:rPr>
              <w:t xml:space="preserve"> (NOTE 2)</w:t>
            </w:r>
          </w:p>
        </w:tc>
        <w:tc>
          <w:tcPr>
            <w:tcW w:w="1794" w:type="dxa"/>
          </w:tcPr>
          <w:p w14:paraId="2F2B3653"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w:t>
            </w:r>
          </w:p>
        </w:tc>
        <w:tc>
          <w:tcPr>
            <w:tcW w:w="5603" w:type="dxa"/>
            <w:gridSpan w:val="4"/>
          </w:tcPr>
          <w:p w14:paraId="27CFED2A"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ADD, NOTIFY</w:t>
            </w:r>
          </w:p>
        </w:tc>
      </w:tr>
      <w:tr w:rsidR="00674DA5" w:rsidRPr="00AB7182" w14:paraId="01E5E35E" w14:textId="77777777" w:rsidTr="00466786">
        <w:trPr>
          <w:cantSplit/>
        </w:trPr>
        <w:tc>
          <w:tcPr>
            <w:tcW w:w="2492" w:type="dxa"/>
            <w:vMerge/>
          </w:tcPr>
          <w:p w14:paraId="5BD4C3C2"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C66D1B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Event</w:t>
            </w:r>
          </w:p>
          <w:p w14:paraId="5F87B344"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Parameters</w:t>
            </w:r>
          </w:p>
        </w:tc>
        <w:tc>
          <w:tcPr>
            <w:tcW w:w="1765" w:type="dxa"/>
          </w:tcPr>
          <w:p w14:paraId="73F51F7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1DC57B1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1723" w:type="dxa"/>
            <w:gridSpan w:val="2"/>
          </w:tcPr>
          <w:p w14:paraId="3C10E1AD"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w:t>
            </w:r>
          </w:p>
          <w:p w14:paraId="6EAE7107"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Values:</w:t>
            </w:r>
          </w:p>
        </w:tc>
        <w:tc>
          <w:tcPr>
            <w:tcW w:w="2115" w:type="dxa"/>
          </w:tcPr>
          <w:p w14:paraId="353308D0"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0C9BEAC0" w14:textId="77777777" w:rsidTr="00466786">
        <w:trPr>
          <w:cantSplit/>
        </w:trPr>
        <w:tc>
          <w:tcPr>
            <w:tcW w:w="2492" w:type="dxa"/>
            <w:vMerge/>
          </w:tcPr>
          <w:p w14:paraId="6B502B6B"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D9E9065" w14:textId="77777777" w:rsidR="00674DA5" w:rsidRPr="00AB7182" w:rsidRDefault="00674DA5" w:rsidP="00466786">
            <w:pPr>
              <w:jc w:val="center"/>
              <w:rPr>
                <w:rFonts w:ascii="Arial" w:hAnsi="Arial" w:cs="Arial"/>
                <w:b/>
                <w:bCs/>
                <w:sz w:val="18"/>
                <w:szCs w:val="18"/>
              </w:rPr>
            </w:pPr>
            <w:r w:rsidRPr="00AB7182">
              <w:rPr>
                <w:rFonts w:ascii="Arial" w:eastAsia="MS Mincho" w:hAnsi="Arial" w:cs="Arial"/>
                <w:sz w:val="18"/>
                <w:szCs w:val="18"/>
              </w:rPr>
              <w:t>Signalling Preconfigured Channel</w:t>
            </w:r>
            <w:r w:rsidRPr="00AB7182">
              <w:rPr>
                <w:rFonts w:ascii="Arial" w:hAnsi="Arial" w:cs="Arial"/>
                <w:sz w:val="18"/>
                <w:szCs w:val="18"/>
              </w:rPr>
              <w:t xml:space="preserve">      (spc, 0x0001)</w:t>
            </w:r>
          </w:p>
        </w:tc>
        <w:tc>
          <w:tcPr>
            <w:tcW w:w="1765" w:type="dxa"/>
          </w:tcPr>
          <w:p w14:paraId="47167272"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O</w:t>
            </w:r>
          </w:p>
        </w:tc>
        <w:tc>
          <w:tcPr>
            <w:tcW w:w="1723" w:type="dxa"/>
            <w:gridSpan w:val="2"/>
          </w:tcPr>
          <w:p w14:paraId="43314DB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H245,         SPC,         Both</w:t>
            </w:r>
          </w:p>
        </w:tc>
        <w:tc>
          <w:tcPr>
            <w:tcW w:w="2115" w:type="dxa"/>
          </w:tcPr>
          <w:p w14:paraId="557F3833"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H245</w:t>
            </w:r>
          </w:p>
        </w:tc>
      </w:tr>
      <w:tr w:rsidR="00674DA5" w:rsidRPr="00AB7182" w14:paraId="59C4A359" w14:textId="77777777" w:rsidTr="00466786">
        <w:trPr>
          <w:cantSplit/>
        </w:trPr>
        <w:tc>
          <w:tcPr>
            <w:tcW w:w="2492" w:type="dxa"/>
            <w:vMerge/>
          </w:tcPr>
          <w:p w14:paraId="548982A5"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3A65C4F1"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ObservedEvent</w:t>
            </w:r>
          </w:p>
          <w:p w14:paraId="6D411296"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Parameters</w:t>
            </w:r>
          </w:p>
        </w:tc>
        <w:tc>
          <w:tcPr>
            <w:tcW w:w="1765" w:type="dxa"/>
          </w:tcPr>
          <w:p w14:paraId="7472F7C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799988A7"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1723" w:type="dxa"/>
            <w:gridSpan w:val="2"/>
          </w:tcPr>
          <w:p w14:paraId="121C6163"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w:t>
            </w:r>
          </w:p>
          <w:p w14:paraId="65D0CA0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Values:</w:t>
            </w:r>
          </w:p>
        </w:tc>
        <w:tc>
          <w:tcPr>
            <w:tcW w:w="2115" w:type="dxa"/>
          </w:tcPr>
          <w:p w14:paraId="15E3A88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3F5AA27B" w14:textId="77777777" w:rsidTr="00466786">
        <w:trPr>
          <w:cantSplit/>
          <w:trHeight w:val="700"/>
        </w:trPr>
        <w:tc>
          <w:tcPr>
            <w:tcW w:w="2492" w:type="dxa"/>
            <w:vMerge/>
          </w:tcPr>
          <w:p w14:paraId="67BB6D8A"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1C6629AA"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Signalling Preconfigured Channel      (spc, 0x0002)</w:t>
            </w:r>
          </w:p>
        </w:tc>
        <w:tc>
          <w:tcPr>
            <w:tcW w:w="1765" w:type="dxa"/>
          </w:tcPr>
          <w:p w14:paraId="1659332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w:t>
            </w:r>
          </w:p>
        </w:tc>
        <w:tc>
          <w:tcPr>
            <w:tcW w:w="1723" w:type="dxa"/>
            <w:gridSpan w:val="2"/>
          </w:tcPr>
          <w:p w14:paraId="770B40B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 xml:space="preserve">ON </w:t>
            </w:r>
          </w:p>
          <w:p w14:paraId="05BDBFFD"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OFF</w:t>
            </w:r>
          </w:p>
          <w:p w14:paraId="5B7AFFC9" w14:textId="77777777" w:rsidR="00674DA5" w:rsidRPr="00AB7182" w:rsidRDefault="00674DA5" w:rsidP="00466786">
            <w:pPr>
              <w:keepNext/>
              <w:keepLines/>
              <w:spacing w:after="0"/>
              <w:jc w:val="center"/>
              <w:rPr>
                <w:rFonts w:ascii="Arial" w:hAnsi="Arial" w:cs="Arial"/>
                <w:sz w:val="18"/>
                <w:szCs w:val="18"/>
              </w:rPr>
            </w:pPr>
          </w:p>
        </w:tc>
        <w:tc>
          <w:tcPr>
            <w:tcW w:w="2115" w:type="dxa"/>
          </w:tcPr>
          <w:p w14:paraId="18B3A8AD"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OFF</w:t>
            </w:r>
          </w:p>
        </w:tc>
      </w:tr>
      <w:tr w:rsidR="00674DA5" w:rsidRPr="00AB7182" w14:paraId="1B3D5C4E" w14:textId="77777777" w:rsidTr="00466786">
        <w:trPr>
          <w:cantSplit/>
        </w:trPr>
        <w:tc>
          <w:tcPr>
            <w:tcW w:w="2492" w:type="dxa"/>
          </w:tcPr>
          <w:p w14:paraId="131813E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Statistics</w:t>
            </w:r>
          </w:p>
        </w:tc>
        <w:tc>
          <w:tcPr>
            <w:tcW w:w="1794" w:type="dxa"/>
          </w:tcPr>
          <w:p w14:paraId="1DC0B993"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059BED6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2570" w:type="dxa"/>
            <w:gridSpan w:val="2"/>
          </w:tcPr>
          <w:p w14:paraId="49EF80AD"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Used in command:</w:t>
            </w:r>
          </w:p>
        </w:tc>
        <w:tc>
          <w:tcPr>
            <w:tcW w:w="3033" w:type="dxa"/>
            <w:gridSpan w:val="2"/>
          </w:tcPr>
          <w:p w14:paraId="04285B2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 Values:</w:t>
            </w:r>
          </w:p>
        </w:tc>
      </w:tr>
      <w:tr w:rsidR="00674DA5" w:rsidRPr="00AB7182" w14:paraId="07C1D9AE" w14:textId="77777777" w:rsidTr="00466786">
        <w:trPr>
          <w:cantSplit/>
        </w:trPr>
        <w:tc>
          <w:tcPr>
            <w:tcW w:w="2492" w:type="dxa"/>
          </w:tcPr>
          <w:p w14:paraId="1C0AE93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None</w:t>
            </w:r>
          </w:p>
        </w:tc>
        <w:tc>
          <w:tcPr>
            <w:tcW w:w="1794" w:type="dxa"/>
          </w:tcPr>
          <w:p w14:paraId="69A1A464"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c>
          <w:tcPr>
            <w:tcW w:w="2570" w:type="dxa"/>
            <w:gridSpan w:val="2"/>
          </w:tcPr>
          <w:p w14:paraId="792C801E"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c>
          <w:tcPr>
            <w:tcW w:w="3033" w:type="dxa"/>
            <w:gridSpan w:val="2"/>
          </w:tcPr>
          <w:p w14:paraId="3B3BFF6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r>
      <w:tr w:rsidR="00674DA5" w:rsidRPr="00AB7182" w14:paraId="1E02B69B" w14:textId="77777777" w:rsidTr="00466786">
        <w:trPr>
          <w:cantSplit/>
        </w:trPr>
        <w:tc>
          <w:tcPr>
            <w:tcW w:w="2492" w:type="dxa"/>
          </w:tcPr>
          <w:p w14:paraId="32C891B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Error Codes</w:t>
            </w:r>
          </w:p>
        </w:tc>
        <w:tc>
          <w:tcPr>
            <w:tcW w:w="7397" w:type="dxa"/>
            <w:gridSpan w:val="5"/>
          </w:tcPr>
          <w:p w14:paraId="538B31CF"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 Optional</w:t>
            </w:r>
          </w:p>
        </w:tc>
      </w:tr>
      <w:tr w:rsidR="00674DA5" w:rsidRPr="00AB7182" w14:paraId="17E89463" w14:textId="77777777" w:rsidTr="00466786">
        <w:trPr>
          <w:cantSplit/>
        </w:trPr>
        <w:tc>
          <w:tcPr>
            <w:tcW w:w="2492" w:type="dxa"/>
          </w:tcPr>
          <w:p w14:paraId="69241B1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None</w:t>
            </w:r>
          </w:p>
        </w:tc>
        <w:tc>
          <w:tcPr>
            <w:tcW w:w="7397" w:type="dxa"/>
            <w:gridSpan w:val="5"/>
          </w:tcPr>
          <w:p w14:paraId="292F5550"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r>
      <w:tr w:rsidR="00822928" w:rsidRPr="00AB7182" w14:paraId="697DCB00" w14:textId="77777777" w:rsidTr="00822928">
        <w:trPr>
          <w:cantSplit/>
        </w:trPr>
        <w:tc>
          <w:tcPr>
            <w:tcW w:w="9889" w:type="dxa"/>
            <w:gridSpan w:val="6"/>
          </w:tcPr>
          <w:p w14:paraId="509167E4" w14:textId="77777777" w:rsidR="00822928" w:rsidRPr="00AB7182" w:rsidRDefault="00822928" w:rsidP="00E25256">
            <w:pPr>
              <w:pStyle w:val="TAN"/>
            </w:pPr>
            <w:r w:rsidRPr="00AB7182">
              <w:t>NOTE 1: The package does not define any new signal. The defined signal parameter can be used in the Outgoing H.245 Message signal (h245tpspc/h245msgout, 0x00f7/0x0001) defined in the base package (H.245 Transport package).</w:t>
            </w:r>
          </w:p>
          <w:p w14:paraId="754B6C11" w14:textId="77777777" w:rsidR="00822928" w:rsidRPr="00AB7182" w:rsidRDefault="00822928" w:rsidP="00E25256">
            <w:pPr>
              <w:pStyle w:val="TAN"/>
            </w:pPr>
            <w:r w:rsidRPr="00AB7182">
              <w:t>NOTE 2: The package does not define any new event. The defined event and observed event parameters can be used in the Incoming H.245 Message event (h245tpspc/h245msgin, 0x00f7/0x0001) defined in the base package (H.245 Transport package).</w:t>
            </w:r>
          </w:p>
        </w:tc>
      </w:tr>
      <w:bookmarkEnd w:id="172"/>
    </w:tbl>
    <w:p w14:paraId="19E19E89" w14:textId="77777777" w:rsidR="00926712" w:rsidRPr="00AB7182" w:rsidRDefault="00926712" w:rsidP="00926712"/>
    <w:p w14:paraId="7F8BB7F2" w14:textId="77777777" w:rsidR="00926712" w:rsidRPr="00AB7182" w:rsidRDefault="00926712" w:rsidP="006460F5">
      <w:pPr>
        <w:pStyle w:val="Heading2"/>
        <w:rPr>
          <w:lang w:val="en-US"/>
        </w:rPr>
      </w:pPr>
      <w:bookmarkStart w:id="173" w:name="_Toc177668514"/>
      <w:r w:rsidRPr="00AB7182">
        <w:rPr>
          <w:lang w:val="en-US"/>
        </w:rPr>
        <w:t>A.14.32</w:t>
      </w:r>
      <w:r w:rsidRPr="00AB7182">
        <w:rPr>
          <w:lang w:val="en-US"/>
        </w:rPr>
        <w:tab/>
        <w:t>MONA preference package</w:t>
      </w:r>
      <w:bookmarkEnd w:id="173"/>
    </w:p>
    <w:p w14:paraId="2E1CB860" w14:textId="77777777" w:rsidR="00926712" w:rsidRPr="00AB7182" w:rsidRDefault="00926712" w:rsidP="00926712">
      <w:pPr>
        <w:pStyle w:val="TH"/>
        <w:rPr>
          <w:lang w:val="en-US"/>
        </w:rPr>
      </w:pPr>
      <w:r w:rsidRPr="00AB7182">
        <w:rPr>
          <w:lang w:val="en-US"/>
        </w:rPr>
        <w:t>Table A.14.32/1: Package Usage Information for MONA preference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892"/>
        <w:gridCol w:w="1781"/>
        <w:gridCol w:w="1655"/>
        <w:gridCol w:w="752"/>
        <w:gridCol w:w="858"/>
        <w:gridCol w:w="1951"/>
      </w:tblGrid>
      <w:tr w:rsidR="00926712" w:rsidRPr="00AB7182" w14:paraId="75D811F0" w14:textId="77777777" w:rsidTr="00822928">
        <w:trPr>
          <w:cantSplit/>
        </w:trPr>
        <w:tc>
          <w:tcPr>
            <w:tcW w:w="2892" w:type="dxa"/>
          </w:tcPr>
          <w:p w14:paraId="1ED9FF49" w14:textId="77777777" w:rsidR="00926712" w:rsidRPr="00AB7182" w:rsidRDefault="00926712" w:rsidP="00466786">
            <w:pPr>
              <w:pStyle w:val="TableHead0"/>
              <w:rPr>
                <w:rFonts w:ascii="Arial" w:hAnsi="Arial" w:cs="Arial"/>
                <w:b w:val="0"/>
                <w:sz w:val="18"/>
                <w:szCs w:val="18"/>
              </w:rPr>
            </w:pPr>
            <w:bookmarkStart w:id="174" w:name="MCCQCTEMPBM_00000083"/>
            <w:r w:rsidRPr="00AB7182">
              <w:rPr>
                <w:rFonts w:ascii="Arial" w:hAnsi="Arial" w:cs="Arial"/>
                <w:sz w:val="18"/>
                <w:szCs w:val="18"/>
              </w:rPr>
              <w:t xml:space="preserve">Properties </w:t>
            </w:r>
          </w:p>
        </w:tc>
        <w:tc>
          <w:tcPr>
            <w:tcW w:w="1781" w:type="dxa"/>
          </w:tcPr>
          <w:p w14:paraId="2C236724"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p>
          <w:p w14:paraId="65389ED3"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Optional</w:t>
            </w:r>
          </w:p>
        </w:tc>
        <w:tc>
          <w:tcPr>
            <w:tcW w:w="1655" w:type="dxa"/>
          </w:tcPr>
          <w:p w14:paraId="4832012F"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Used in command:</w:t>
            </w:r>
          </w:p>
        </w:tc>
        <w:tc>
          <w:tcPr>
            <w:tcW w:w="1610" w:type="dxa"/>
            <w:gridSpan w:val="2"/>
          </w:tcPr>
          <w:p w14:paraId="41643D91"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Supported Values:</w:t>
            </w:r>
          </w:p>
        </w:tc>
        <w:tc>
          <w:tcPr>
            <w:tcW w:w="1951" w:type="dxa"/>
          </w:tcPr>
          <w:p w14:paraId="3D9AC72E"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Provisioned Value:</w:t>
            </w:r>
          </w:p>
        </w:tc>
      </w:tr>
      <w:tr w:rsidR="00926712" w:rsidRPr="00AB7182" w14:paraId="5FD80125" w14:textId="77777777" w:rsidTr="00822928">
        <w:trPr>
          <w:cantSplit/>
        </w:trPr>
        <w:tc>
          <w:tcPr>
            <w:tcW w:w="2892" w:type="dxa"/>
          </w:tcPr>
          <w:p w14:paraId="7D352968" w14:textId="77777777" w:rsidR="00926712" w:rsidRPr="00AB7182" w:rsidRDefault="00822928" w:rsidP="00466786">
            <w:pPr>
              <w:pStyle w:val="TableText0"/>
              <w:jc w:val="center"/>
              <w:rPr>
                <w:rFonts w:ascii="Arial" w:hAnsi="Arial" w:cs="Arial"/>
                <w:sz w:val="18"/>
                <w:szCs w:val="18"/>
              </w:rPr>
            </w:pPr>
            <w:r w:rsidRPr="00AB7182">
              <w:rPr>
                <w:rFonts w:ascii="Arial" w:hAnsi="Arial" w:cs="Arial"/>
                <w:sz w:val="18"/>
                <w:szCs w:val="18"/>
              </w:rPr>
              <w:t>MONA</w:t>
            </w:r>
            <w:r w:rsidRPr="00AB7182">
              <w:rPr>
                <w:rFonts w:ascii="Arial" w:hAnsi="Arial" w:cs="Arial" w:hint="eastAsia"/>
                <w:sz w:val="18"/>
                <w:szCs w:val="18"/>
              </w:rPr>
              <w:t xml:space="preserve"> </w:t>
            </w:r>
            <w:r w:rsidRPr="00AB7182">
              <w:rPr>
                <w:rFonts w:ascii="Arial" w:hAnsi="Arial" w:cs="Arial"/>
                <w:sz w:val="18"/>
                <w:szCs w:val="18"/>
              </w:rPr>
              <w:t>Class (monapref/class, 0x00f8/0x0001)</w:t>
            </w:r>
          </w:p>
        </w:tc>
        <w:tc>
          <w:tcPr>
            <w:tcW w:w="1781" w:type="dxa"/>
          </w:tcPr>
          <w:p w14:paraId="7B82797B" w14:textId="77777777" w:rsidR="00926712" w:rsidRPr="00AB7182" w:rsidRDefault="00822928" w:rsidP="00466786">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577B69E1"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3499C2DE"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09D5883B"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390CBE4B" w14:textId="77777777" w:rsidTr="00822928">
        <w:trPr>
          <w:cantSplit/>
        </w:trPr>
        <w:tc>
          <w:tcPr>
            <w:tcW w:w="2892" w:type="dxa"/>
          </w:tcPr>
          <w:p w14:paraId="7CB0CDBE"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Supported </w:t>
            </w:r>
            <w:r w:rsidR="00F7726E" w:rsidRPr="00AB7182">
              <w:rPr>
                <w:rFonts w:ascii="Arial" w:hAnsi="Arial" w:cs="Arial"/>
                <w:sz w:val="18"/>
                <w:szCs w:val="18"/>
              </w:rPr>
              <w:t>Media P</w:t>
            </w:r>
            <w:r w:rsidRPr="00AB7182">
              <w:rPr>
                <w:rFonts w:ascii="Arial" w:hAnsi="Arial" w:cs="Arial"/>
                <w:sz w:val="18"/>
                <w:szCs w:val="18"/>
              </w:rPr>
              <w:t xml:space="preserve">reconfigured </w:t>
            </w:r>
            <w:r w:rsidR="00F7726E" w:rsidRPr="00AB7182">
              <w:rPr>
                <w:rFonts w:ascii="Arial" w:hAnsi="Arial" w:cs="Arial"/>
                <w:sz w:val="18"/>
                <w:szCs w:val="18"/>
              </w:rPr>
              <w:t>C</w:t>
            </w:r>
            <w:r w:rsidRPr="00AB7182">
              <w:rPr>
                <w:rFonts w:ascii="Arial" w:hAnsi="Arial" w:cs="Arial"/>
                <w:sz w:val="18"/>
                <w:szCs w:val="18"/>
              </w:rPr>
              <w:t>hannels</w:t>
            </w:r>
            <w:r w:rsidR="00F7726E" w:rsidRPr="00AB7182">
              <w:rPr>
                <w:rFonts w:ascii="Arial" w:hAnsi="Arial" w:cs="Arial"/>
                <w:sz w:val="18"/>
                <w:szCs w:val="18"/>
              </w:rPr>
              <w:t xml:space="preserve"> Receive</w:t>
            </w:r>
            <w:r w:rsidRPr="00AB7182">
              <w:rPr>
                <w:rFonts w:ascii="Arial" w:hAnsi="Arial" w:cs="Arial"/>
                <w:sz w:val="18"/>
                <w:szCs w:val="18"/>
              </w:rPr>
              <w:t xml:space="preserve"> (monapref/</w:t>
            </w:r>
            <w:r w:rsidR="00F7726E" w:rsidRPr="00AB7182">
              <w:rPr>
                <w:rFonts w:ascii="Arial" w:hAnsi="Arial" w:cs="Arial"/>
                <w:sz w:val="18"/>
                <w:szCs w:val="18"/>
              </w:rPr>
              <w:t>mpcrx</w:t>
            </w:r>
            <w:r w:rsidRPr="00AB7182">
              <w:rPr>
                <w:rFonts w:ascii="Arial" w:hAnsi="Arial" w:cs="Arial"/>
                <w:sz w:val="18"/>
                <w:szCs w:val="18"/>
              </w:rPr>
              <w:t>, 0x00f8/0x0002)</w:t>
            </w:r>
          </w:p>
        </w:tc>
        <w:tc>
          <w:tcPr>
            <w:tcW w:w="1781" w:type="dxa"/>
          </w:tcPr>
          <w:p w14:paraId="25D1E20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7FD988B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576015E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C3504F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F7726E" w:rsidRPr="00AB7182" w14:paraId="060B2984" w14:textId="77777777" w:rsidTr="00F7726E">
        <w:trPr>
          <w:cantSplit/>
        </w:trPr>
        <w:tc>
          <w:tcPr>
            <w:tcW w:w="2892" w:type="dxa"/>
          </w:tcPr>
          <w:p w14:paraId="38ED040F"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Supported Media Preconfigured Channels Transmit (monapref/mpctx, 0x00f8/0x0003)</w:t>
            </w:r>
          </w:p>
        </w:tc>
        <w:tc>
          <w:tcPr>
            <w:tcW w:w="1781" w:type="dxa"/>
          </w:tcPr>
          <w:p w14:paraId="77C191DB"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580579AA"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65195961"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886CA4A"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r>
      <w:tr w:rsidR="00926712" w:rsidRPr="00AB7182" w14:paraId="70F8E7A3" w14:textId="77777777" w:rsidTr="00822928">
        <w:trPr>
          <w:cantSplit/>
        </w:trPr>
        <w:tc>
          <w:tcPr>
            <w:tcW w:w="2892" w:type="dxa"/>
          </w:tcPr>
          <w:p w14:paraId="75445C01"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 xml:space="preserve">Signals </w:t>
            </w:r>
          </w:p>
        </w:tc>
        <w:tc>
          <w:tcPr>
            <w:tcW w:w="1781" w:type="dxa"/>
          </w:tcPr>
          <w:p w14:paraId="5A8A9543"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p>
          <w:p w14:paraId="118D11C5"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Optional</w:t>
            </w:r>
          </w:p>
        </w:tc>
        <w:tc>
          <w:tcPr>
            <w:tcW w:w="3265" w:type="dxa"/>
            <w:gridSpan w:val="3"/>
          </w:tcPr>
          <w:p w14:paraId="6BEF71A7"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Used in command:</w:t>
            </w:r>
          </w:p>
        </w:tc>
        <w:tc>
          <w:tcPr>
            <w:tcW w:w="1951" w:type="dxa"/>
          </w:tcPr>
          <w:p w14:paraId="5BE8119F"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Duration Provisioned Value:</w:t>
            </w:r>
          </w:p>
        </w:tc>
      </w:tr>
      <w:tr w:rsidR="00926712" w:rsidRPr="00AB7182" w14:paraId="1874E74C" w14:textId="77777777" w:rsidTr="00822928">
        <w:trPr>
          <w:cantSplit/>
        </w:trPr>
        <w:tc>
          <w:tcPr>
            <w:tcW w:w="2892" w:type="dxa"/>
            <w:vMerge w:val="restart"/>
          </w:tcPr>
          <w:p w14:paraId="17DB411E" w14:textId="77777777" w:rsidR="00926712" w:rsidRPr="00AB7182" w:rsidRDefault="00926712" w:rsidP="00466786">
            <w:pPr>
              <w:pStyle w:val="TableText0"/>
              <w:jc w:val="center"/>
              <w:rPr>
                <w:rFonts w:ascii="Arial" w:hAnsi="Arial" w:cs="Arial"/>
                <w:b/>
                <w:bCs/>
                <w:sz w:val="18"/>
                <w:szCs w:val="18"/>
                <w:lang w:val="pt-BR"/>
              </w:rPr>
            </w:pPr>
            <w:r w:rsidRPr="00AB7182">
              <w:rPr>
                <w:rFonts w:ascii="Arial" w:hAnsi="Arial" w:cs="Arial"/>
                <w:sz w:val="18"/>
                <w:szCs w:val="18"/>
              </w:rPr>
              <w:t>Outgoing MONA preference message (monapref/monaprefmsgout, 0x00</w:t>
            </w:r>
            <w:r w:rsidR="00822928" w:rsidRPr="00AB7182">
              <w:rPr>
                <w:rFonts w:ascii="Arial" w:hAnsi="Arial" w:cs="Arial"/>
                <w:sz w:val="18"/>
                <w:szCs w:val="18"/>
              </w:rPr>
              <w:t>f8/</w:t>
            </w:r>
            <w:r w:rsidRPr="00AB7182">
              <w:rPr>
                <w:rFonts w:ascii="Arial" w:hAnsi="Arial" w:cs="Arial"/>
                <w:sz w:val="18"/>
                <w:szCs w:val="18"/>
              </w:rPr>
              <w:t>0x0001)</w:t>
            </w:r>
          </w:p>
        </w:tc>
        <w:tc>
          <w:tcPr>
            <w:tcW w:w="1781" w:type="dxa"/>
          </w:tcPr>
          <w:p w14:paraId="515DDAC3"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w:t>
            </w:r>
          </w:p>
        </w:tc>
        <w:tc>
          <w:tcPr>
            <w:tcW w:w="3265" w:type="dxa"/>
            <w:gridSpan w:val="3"/>
          </w:tcPr>
          <w:p w14:paraId="189E53E4"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MOD</w:t>
            </w:r>
          </w:p>
        </w:tc>
        <w:tc>
          <w:tcPr>
            <w:tcW w:w="1951" w:type="dxa"/>
          </w:tcPr>
          <w:p w14:paraId="0D051EA2"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w:t>
            </w:r>
          </w:p>
        </w:tc>
      </w:tr>
      <w:tr w:rsidR="00926712" w:rsidRPr="00AB7182" w14:paraId="4F72524B" w14:textId="77777777" w:rsidTr="00822928">
        <w:trPr>
          <w:cantSplit/>
        </w:trPr>
        <w:tc>
          <w:tcPr>
            <w:tcW w:w="2892" w:type="dxa"/>
            <w:vMerge/>
          </w:tcPr>
          <w:p w14:paraId="57DA1C29" w14:textId="77777777" w:rsidR="00926712" w:rsidRPr="00AB7182" w:rsidRDefault="00926712"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5772AA8"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Signal Parameters</w:t>
            </w:r>
          </w:p>
        </w:tc>
        <w:tc>
          <w:tcPr>
            <w:tcW w:w="1655" w:type="dxa"/>
          </w:tcPr>
          <w:p w14:paraId="27AC601A"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610" w:type="dxa"/>
            <w:gridSpan w:val="2"/>
          </w:tcPr>
          <w:p w14:paraId="1AEF7C98"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Supported Values:</w:t>
            </w:r>
          </w:p>
        </w:tc>
        <w:tc>
          <w:tcPr>
            <w:tcW w:w="1951" w:type="dxa"/>
          </w:tcPr>
          <w:p w14:paraId="708BA111"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 xml:space="preserve">Duration </w:t>
            </w:r>
          </w:p>
          <w:p w14:paraId="37AEFED0"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Provisioned Value:</w:t>
            </w:r>
          </w:p>
        </w:tc>
      </w:tr>
      <w:tr w:rsidR="00926712" w:rsidRPr="00AB7182" w14:paraId="38CADD9C" w14:textId="77777777" w:rsidTr="00822928">
        <w:trPr>
          <w:cantSplit/>
        </w:trPr>
        <w:tc>
          <w:tcPr>
            <w:tcW w:w="2892" w:type="dxa"/>
            <w:vMerge/>
          </w:tcPr>
          <w:p w14:paraId="6FCBF430" w14:textId="77777777" w:rsidR="00926712" w:rsidRPr="00AB7182" w:rsidRDefault="00926712"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7E63D9AF"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Contents of MONA preference message (prefmsgc,0x0001)</w:t>
            </w:r>
          </w:p>
        </w:tc>
        <w:tc>
          <w:tcPr>
            <w:tcW w:w="1655" w:type="dxa"/>
          </w:tcPr>
          <w:p w14:paraId="57A2FF57"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w:t>
            </w:r>
          </w:p>
        </w:tc>
        <w:tc>
          <w:tcPr>
            <w:tcW w:w="1610" w:type="dxa"/>
            <w:gridSpan w:val="2"/>
          </w:tcPr>
          <w:p w14:paraId="232A94AF"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OCTET STRING</w:t>
            </w:r>
          </w:p>
        </w:tc>
        <w:tc>
          <w:tcPr>
            <w:tcW w:w="1951" w:type="dxa"/>
          </w:tcPr>
          <w:p w14:paraId="3396BC84"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0C8CBA27" w14:textId="77777777" w:rsidTr="00822928">
        <w:trPr>
          <w:cantSplit/>
        </w:trPr>
        <w:tc>
          <w:tcPr>
            <w:tcW w:w="2892" w:type="dxa"/>
            <w:vMerge w:val="restart"/>
          </w:tcPr>
          <w:p w14:paraId="59A4725A" w14:textId="77777777" w:rsidR="00822928" w:rsidRPr="00AB7182" w:rsidRDefault="00822928" w:rsidP="00822928">
            <w:pPr>
              <w:pStyle w:val="TableText0"/>
              <w:jc w:val="center"/>
              <w:rPr>
                <w:rFonts w:ascii="Arial" w:hAnsi="Arial" w:cs="Arial"/>
                <w:sz w:val="18"/>
                <w:szCs w:val="18"/>
              </w:rPr>
            </w:pPr>
            <w:r w:rsidRPr="00AB7182">
              <w:rPr>
                <w:rFonts w:ascii="Arial" w:hAnsi="Arial" w:cs="Arial"/>
                <w:sz w:val="18"/>
                <w:szCs w:val="18"/>
              </w:rPr>
              <w:t>Forward Media in Preconfigured Channel (monapref/Preconfchannelmedia, 0x00f8/0x0002)</w:t>
            </w:r>
          </w:p>
        </w:tc>
        <w:tc>
          <w:tcPr>
            <w:tcW w:w="1781" w:type="dxa"/>
          </w:tcPr>
          <w:p w14:paraId="14C3C7E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O</w:t>
            </w:r>
          </w:p>
        </w:tc>
        <w:tc>
          <w:tcPr>
            <w:tcW w:w="3265" w:type="dxa"/>
            <w:gridSpan w:val="3"/>
          </w:tcPr>
          <w:p w14:paraId="35D7CCC5"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MOD</w:t>
            </w:r>
          </w:p>
        </w:tc>
        <w:tc>
          <w:tcPr>
            <w:tcW w:w="1951" w:type="dxa"/>
          </w:tcPr>
          <w:p w14:paraId="32D766B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72AF60A1" w14:textId="77777777" w:rsidTr="00822928">
        <w:trPr>
          <w:cantSplit/>
        </w:trPr>
        <w:tc>
          <w:tcPr>
            <w:tcW w:w="2892" w:type="dxa"/>
            <w:vMerge/>
          </w:tcPr>
          <w:p w14:paraId="0DCE0FB6"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53D6CAB"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Signal Parameters</w:t>
            </w:r>
          </w:p>
        </w:tc>
        <w:tc>
          <w:tcPr>
            <w:tcW w:w="1655" w:type="dxa"/>
          </w:tcPr>
          <w:p w14:paraId="107EB4C4"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Mandatory/</w:t>
            </w:r>
            <w:r w:rsidRPr="00AB7182">
              <w:rPr>
                <w:rFonts w:ascii="Arial" w:hAnsi="Arial" w:cs="Arial"/>
                <w:b/>
                <w:sz w:val="18"/>
                <w:szCs w:val="18"/>
              </w:rPr>
              <w:br/>
              <w:t>Optional</w:t>
            </w:r>
          </w:p>
        </w:tc>
        <w:tc>
          <w:tcPr>
            <w:tcW w:w="1610" w:type="dxa"/>
            <w:gridSpan w:val="2"/>
          </w:tcPr>
          <w:p w14:paraId="67E9721B"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Supported Values:</w:t>
            </w:r>
          </w:p>
        </w:tc>
        <w:tc>
          <w:tcPr>
            <w:tcW w:w="1951" w:type="dxa"/>
          </w:tcPr>
          <w:p w14:paraId="01CB6AC7" w14:textId="77777777" w:rsidR="00822928" w:rsidRPr="00AB7182" w:rsidRDefault="00822928" w:rsidP="00822928">
            <w:pPr>
              <w:pStyle w:val="TableHead0"/>
              <w:rPr>
                <w:rFonts w:ascii="Arial" w:hAnsi="Arial" w:cs="Arial"/>
                <w:sz w:val="18"/>
                <w:szCs w:val="18"/>
              </w:rPr>
            </w:pPr>
            <w:r w:rsidRPr="00AB7182">
              <w:rPr>
                <w:rFonts w:ascii="Arial" w:hAnsi="Arial" w:cs="Arial"/>
                <w:sz w:val="18"/>
                <w:szCs w:val="18"/>
              </w:rPr>
              <w:t xml:space="preserve">Duration </w:t>
            </w:r>
          </w:p>
          <w:p w14:paraId="73CBF628"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Provisioned Value:</w:t>
            </w:r>
          </w:p>
        </w:tc>
      </w:tr>
      <w:tr w:rsidR="00822928" w:rsidRPr="00AB7182" w14:paraId="3171F249" w14:textId="77777777" w:rsidTr="00822928">
        <w:trPr>
          <w:cantSplit/>
        </w:trPr>
        <w:tc>
          <w:tcPr>
            <w:tcW w:w="2892" w:type="dxa"/>
            <w:vMerge/>
          </w:tcPr>
          <w:p w14:paraId="4D1AFA3F"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EFF232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Mux Code (muxcode,0x0003)</w:t>
            </w:r>
          </w:p>
        </w:tc>
        <w:tc>
          <w:tcPr>
            <w:tcW w:w="1655" w:type="dxa"/>
          </w:tcPr>
          <w:p w14:paraId="3CF5121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20C4FF8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sub-list of OCTET STRING</w:t>
            </w:r>
          </w:p>
        </w:tc>
        <w:tc>
          <w:tcPr>
            <w:tcW w:w="1951" w:type="dxa"/>
          </w:tcPr>
          <w:p w14:paraId="408B0CA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755BC637" w14:textId="77777777" w:rsidTr="00822928">
        <w:trPr>
          <w:cantSplit/>
        </w:trPr>
        <w:tc>
          <w:tcPr>
            <w:tcW w:w="2892" w:type="dxa"/>
          </w:tcPr>
          <w:p w14:paraId="7B689F2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Events</w:t>
            </w:r>
          </w:p>
        </w:tc>
        <w:tc>
          <w:tcPr>
            <w:tcW w:w="1781" w:type="dxa"/>
          </w:tcPr>
          <w:p w14:paraId="77AE83B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7CFF061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5216" w:type="dxa"/>
            <w:gridSpan w:val="4"/>
          </w:tcPr>
          <w:p w14:paraId="5E9AD7F5"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Used in command:</w:t>
            </w:r>
          </w:p>
        </w:tc>
      </w:tr>
      <w:tr w:rsidR="00822928" w:rsidRPr="00AB7182" w14:paraId="730477B5" w14:textId="77777777" w:rsidTr="00822928">
        <w:trPr>
          <w:cantSplit/>
        </w:trPr>
        <w:tc>
          <w:tcPr>
            <w:tcW w:w="2892" w:type="dxa"/>
            <w:vMerge w:val="restart"/>
          </w:tcPr>
          <w:p w14:paraId="5CD0219E" w14:textId="77777777" w:rsidR="00822928" w:rsidRPr="00AB7182" w:rsidRDefault="00822928" w:rsidP="00466786">
            <w:pPr>
              <w:jc w:val="center"/>
              <w:rPr>
                <w:lang w:val="pt-BR" w:eastAsia="zh-CN"/>
              </w:rPr>
            </w:pPr>
            <w:r w:rsidRPr="00AB7182">
              <w:rPr>
                <w:rFonts w:ascii="Arial" w:hAnsi="Arial" w:cs="Arial"/>
                <w:sz w:val="18"/>
                <w:szCs w:val="18"/>
              </w:rPr>
              <w:t>MONA Preference reception</w:t>
            </w:r>
            <w:r w:rsidRPr="00AB7182">
              <w:rPr>
                <w:rFonts w:ascii="Arial" w:eastAsia="MS Mincho" w:hAnsi="Arial" w:cs="Arial"/>
                <w:sz w:val="18"/>
                <w:szCs w:val="18"/>
              </w:rPr>
              <w:t xml:space="preserve"> </w:t>
            </w:r>
            <w:r w:rsidRPr="00AB7182">
              <w:rPr>
                <w:rFonts w:ascii="Arial" w:hAnsi="Arial" w:cs="Arial"/>
                <w:sz w:val="18"/>
                <w:szCs w:val="18"/>
              </w:rPr>
              <w:t>(monapref/monaprefmsgin</w:t>
            </w:r>
            <w:r w:rsidRPr="00AB7182">
              <w:rPr>
                <w:rFonts w:ascii="Arial" w:eastAsia="MS Mincho" w:hAnsi="Arial" w:cs="Arial"/>
                <w:sz w:val="18"/>
                <w:szCs w:val="18"/>
              </w:rPr>
              <w:t>, 0x00f8/0x0001)</w:t>
            </w:r>
          </w:p>
        </w:tc>
        <w:tc>
          <w:tcPr>
            <w:tcW w:w="1781" w:type="dxa"/>
          </w:tcPr>
          <w:p w14:paraId="37A68B22"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0B345DF0"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1E22E05C" w14:textId="77777777" w:rsidTr="00822928">
        <w:trPr>
          <w:cantSplit/>
        </w:trPr>
        <w:tc>
          <w:tcPr>
            <w:tcW w:w="2892" w:type="dxa"/>
            <w:vMerge/>
          </w:tcPr>
          <w:p w14:paraId="0D714B73"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4E68357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0ED738E0"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71AD9069"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2A89FE56"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0AEEFC3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D4D9A34"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75216B6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18973C16" w14:textId="77777777" w:rsidTr="00822928">
        <w:trPr>
          <w:cantSplit/>
        </w:trPr>
        <w:tc>
          <w:tcPr>
            <w:tcW w:w="2892" w:type="dxa"/>
            <w:vMerge/>
          </w:tcPr>
          <w:p w14:paraId="3B05DFE5"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B6B300D"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0A1F571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6F5CC44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54E2B71A"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4E761DE7" w14:textId="77777777" w:rsidTr="00822928">
        <w:trPr>
          <w:cantSplit/>
        </w:trPr>
        <w:tc>
          <w:tcPr>
            <w:tcW w:w="2892" w:type="dxa"/>
            <w:vMerge/>
          </w:tcPr>
          <w:p w14:paraId="7CE8D116"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AAA229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3BFCEBF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70F5540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0EA5363C"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731E5D5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6EF069C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18173C6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28A6801D" w14:textId="77777777" w:rsidTr="00822928">
        <w:trPr>
          <w:cantSplit/>
          <w:trHeight w:val="700"/>
        </w:trPr>
        <w:tc>
          <w:tcPr>
            <w:tcW w:w="2892" w:type="dxa"/>
            <w:vMerge/>
          </w:tcPr>
          <w:p w14:paraId="24660DDF"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7A2EED8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Contents of MONA preference message (prefmsgc,0x0001)</w:t>
            </w:r>
          </w:p>
        </w:tc>
        <w:tc>
          <w:tcPr>
            <w:tcW w:w="1655" w:type="dxa"/>
          </w:tcPr>
          <w:p w14:paraId="755AC20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35D3A2E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OCTET STRING </w:t>
            </w:r>
          </w:p>
          <w:p w14:paraId="131C34BC"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3C1FBD1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Applicable</w:t>
            </w:r>
          </w:p>
        </w:tc>
      </w:tr>
      <w:tr w:rsidR="00822928" w:rsidRPr="00AB7182" w14:paraId="059058A4" w14:textId="77777777" w:rsidTr="00822928">
        <w:trPr>
          <w:cantSplit/>
        </w:trPr>
        <w:tc>
          <w:tcPr>
            <w:tcW w:w="2892" w:type="dxa"/>
            <w:vMerge w:val="restart"/>
          </w:tcPr>
          <w:p w14:paraId="168DA112"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MONA Preference negotiation completed (monapref/monaprefcompl, 0x00f8/0x0002)</w:t>
            </w:r>
          </w:p>
        </w:tc>
        <w:tc>
          <w:tcPr>
            <w:tcW w:w="1781" w:type="dxa"/>
          </w:tcPr>
          <w:p w14:paraId="5268DC6C"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1BDCED82"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27EABB03" w14:textId="77777777" w:rsidTr="00822928">
        <w:trPr>
          <w:cantSplit/>
        </w:trPr>
        <w:tc>
          <w:tcPr>
            <w:tcW w:w="2892" w:type="dxa"/>
            <w:vMerge/>
          </w:tcPr>
          <w:p w14:paraId="0DA538D7"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682387F"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1CBE0FF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4276660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53359780"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4A01EBB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46BD43C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65DE9AE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4BC513E2" w14:textId="77777777" w:rsidTr="00822928">
        <w:trPr>
          <w:cantSplit/>
        </w:trPr>
        <w:tc>
          <w:tcPr>
            <w:tcW w:w="2892" w:type="dxa"/>
            <w:vMerge/>
          </w:tcPr>
          <w:p w14:paraId="7315230D"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CEE9613"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37FFFD3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72A113A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287C834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39799B06" w14:textId="77777777" w:rsidTr="00822928">
        <w:trPr>
          <w:cantSplit/>
        </w:trPr>
        <w:tc>
          <w:tcPr>
            <w:tcW w:w="2892" w:type="dxa"/>
            <w:vMerge/>
          </w:tcPr>
          <w:p w14:paraId="62989DD1"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3EB372A"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41B010BD"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1A7EEB4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121469E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34302A8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36DC1B7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35167454"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6EA48C2D" w14:textId="77777777" w:rsidTr="00822928">
        <w:trPr>
          <w:cantSplit/>
          <w:trHeight w:val="700"/>
        </w:trPr>
        <w:tc>
          <w:tcPr>
            <w:tcW w:w="2892" w:type="dxa"/>
            <w:vMerge/>
          </w:tcPr>
          <w:p w14:paraId="093D0D39"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63107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655" w:type="dxa"/>
          </w:tcPr>
          <w:p w14:paraId="21FD1B6D"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0611E9D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 </w:t>
            </w:r>
          </w:p>
          <w:p w14:paraId="784463EC"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72BA42E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6BEC4392" w14:textId="77777777" w:rsidTr="00822928">
        <w:trPr>
          <w:cantSplit/>
        </w:trPr>
        <w:tc>
          <w:tcPr>
            <w:tcW w:w="2892" w:type="dxa"/>
            <w:vMerge w:val="restart"/>
          </w:tcPr>
          <w:p w14:paraId="39A27D7A"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Legacy Detected (monapref/</w:t>
            </w:r>
            <w:r w:rsidR="00F7726E" w:rsidRPr="00AB7182">
              <w:rPr>
                <w:rFonts w:ascii="Arial" w:hAnsi="Arial" w:cs="Arial"/>
                <w:sz w:val="18"/>
                <w:szCs w:val="18"/>
              </w:rPr>
              <w:t>legdet</w:t>
            </w:r>
            <w:r w:rsidRPr="00AB7182">
              <w:rPr>
                <w:rFonts w:ascii="Arial" w:hAnsi="Arial" w:cs="Arial"/>
                <w:sz w:val="18"/>
                <w:szCs w:val="18"/>
              </w:rPr>
              <w:t>, 0x00f8/0x0003)</w:t>
            </w:r>
          </w:p>
        </w:tc>
        <w:tc>
          <w:tcPr>
            <w:tcW w:w="1781" w:type="dxa"/>
          </w:tcPr>
          <w:p w14:paraId="29B49726"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101760E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47313E0A" w14:textId="77777777" w:rsidTr="00822928">
        <w:trPr>
          <w:cantSplit/>
        </w:trPr>
        <w:tc>
          <w:tcPr>
            <w:tcW w:w="2892" w:type="dxa"/>
            <w:vMerge/>
          </w:tcPr>
          <w:p w14:paraId="61E91BD8"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46DE053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4E7AB6FE"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54CB07F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0BFD527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05180DE"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21C96BC3"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4737EAA3"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1A5A33E9" w14:textId="77777777" w:rsidTr="00822928">
        <w:trPr>
          <w:cantSplit/>
        </w:trPr>
        <w:tc>
          <w:tcPr>
            <w:tcW w:w="2892" w:type="dxa"/>
            <w:vMerge/>
          </w:tcPr>
          <w:p w14:paraId="4725E2C5"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37970F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34EE8B1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3E59E9E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A6E73B9"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7931DE8C" w14:textId="77777777" w:rsidTr="00822928">
        <w:trPr>
          <w:cantSplit/>
        </w:trPr>
        <w:tc>
          <w:tcPr>
            <w:tcW w:w="2892" w:type="dxa"/>
            <w:vMerge/>
          </w:tcPr>
          <w:p w14:paraId="118631DC"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43391F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2972E6A1"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38066FAD"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69F71ABC"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47C984CC"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18F8728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0E4E9EE1"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3442F61F" w14:textId="77777777" w:rsidTr="00822928">
        <w:trPr>
          <w:cantSplit/>
          <w:trHeight w:val="700"/>
        </w:trPr>
        <w:tc>
          <w:tcPr>
            <w:tcW w:w="2892" w:type="dxa"/>
            <w:vMerge/>
          </w:tcPr>
          <w:p w14:paraId="0933A5A3"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D660C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655" w:type="dxa"/>
          </w:tcPr>
          <w:p w14:paraId="6EFE0DC4"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2362FD4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 </w:t>
            </w:r>
          </w:p>
          <w:p w14:paraId="279B8E59"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15B0A1F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08837FEF" w14:textId="77777777" w:rsidTr="00822928">
        <w:trPr>
          <w:cantSplit/>
        </w:trPr>
        <w:tc>
          <w:tcPr>
            <w:tcW w:w="2892" w:type="dxa"/>
            <w:vMerge w:val="restart"/>
          </w:tcPr>
          <w:p w14:paraId="07E8D83C"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MPC reception (monapref/mpcrec, 0x00f8/0x0004)</w:t>
            </w:r>
          </w:p>
        </w:tc>
        <w:tc>
          <w:tcPr>
            <w:tcW w:w="1781" w:type="dxa"/>
          </w:tcPr>
          <w:p w14:paraId="0ABC288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O</w:t>
            </w:r>
          </w:p>
        </w:tc>
        <w:tc>
          <w:tcPr>
            <w:tcW w:w="5216" w:type="dxa"/>
            <w:gridSpan w:val="4"/>
          </w:tcPr>
          <w:p w14:paraId="6F6B7564"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4F89D518" w14:textId="77777777" w:rsidTr="00822928">
        <w:trPr>
          <w:cantSplit/>
        </w:trPr>
        <w:tc>
          <w:tcPr>
            <w:tcW w:w="2892" w:type="dxa"/>
            <w:vMerge/>
          </w:tcPr>
          <w:p w14:paraId="37CF9804"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207A107"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69B95FA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0796BEBE"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3D20404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94F126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980CF4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2D9BDD6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2CB4EFD1" w14:textId="77777777" w:rsidTr="00822928">
        <w:trPr>
          <w:cantSplit/>
        </w:trPr>
        <w:tc>
          <w:tcPr>
            <w:tcW w:w="2892" w:type="dxa"/>
            <w:vMerge/>
          </w:tcPr>
          <w:p w14:paraId="75C0CC49"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06A132B"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006E1BD6"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1B2E91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64946A0A"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327A24BB" w14:textId="77777777" w:rsidTr="00822928">
        <w:trPr>
          <w:cantSplit/>
        </w:trPr>
        <w:tc>
          <w:tcPr>
            <w:tcW w:w="2892" w:type="dxa"/>
            <w:vMerge/>
          </w:tcPr>
          <w:p w14:paraId="3460EF8E"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5D2F12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087950F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3123BC4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42FA60C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A60B274"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AAACA0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5515701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5DE5BAE8" w14:textId="77777777" w:rsidTr="00822928">
        <w:trPr>
          <w:cantSplit/>
          <w:trHeight w:val="700"/>
        </w:trPr>
        <w:tc>
          <w:tcPr>
            <w:tcW w:w="2892" w:type="dxa"/>
            <w:vMerge/>
          </w:tcPr>
          <w:p w14:paraId="12DFF5E0"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4E840F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Mux Code (muxcode,0x0001)</w:t>
            </w:r>
          </w:p>
        </w:tc>
        <w:tc>
          <w:tcPr>
            <w:tcW w:w="1655" w:type="dxa"/>
          </w:tcPr>
          <w:p w14:paraId="4D11B64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3B8A7425"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OCTET STRING </w:t>
            </w:r>
          </w:p>
          <w:p w14:paraId="49968BAE"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2F795CB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Applicable</w:t>
            </w:r>
          </w:p>
        </w:tc>
      </w:tr>
      <w:tr w:rsidR="00822928" w:rsidRPr="00AB7182" w14:paraId="3730943D" w14:textId="77777777" w:rsidTr="00822928">
        <w:trPr>
          <w:cantSplit/>
        </w:trPr>
        <w:tc>
          <w:tcPr>
            <w:tcW w:w="2892" w:type="dxa"/>
          </w:tcPr>
          <w:p w14:paraId="5140307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Statistics</w:t>
            </w:r>
          </w:p>
        </w:tc>
        <w:tc>
          <w:tcPr>
            <w:tcW w:w="1781" w:type="dxa"/>
          </w:tcPr>
          <w:p w14:paraId="2691464A"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2E4249A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2407" w:type="dxa"/>
            <w:gridSpan w:val="2"/>
          </w:tcPr>
          <w:p w14:paraId="4010F53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Used in command:</w:t>
            </w:r>
          </w:p>
        </w:tc>
        <w:tc>
          <w:tcPr>
            <w:tcW w:w="2809" w:type="dxa"/>
            <w:gridSpan w:val="2"/>
          </w:tcPr>
          <w:p w14:paraId="659C45D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Supported Values:</w:t>
            </w:r>
          </w:p>
        </w:tc>
      </w:tr>
      <w:tr w:rsidR="00822928" w:rsidRPr="00AB7182" w14:paraId="1D0D3196" w14:textId="77777777" w:rsidTr="00822928">
        <w:trPr>
          <w:cantSplit/>
        </w:trPr>
        <w:tc>
          <w:tcPr>
            <w:tcW w:w="2892" w:type="dxa"/>
          </w:tcPr>
          <w:p w14:paraId="5DB3AC0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781" w:type="dxa"/>
          </w:tcPr>
          <w:p w14:paraId="50DC119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2407" w:type="dxa"/>
            <w:gridSpan w:val="2"/>
          </w:tcPr>
          <w:p w14:paraId="259AACE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2809" w:type="dxa"/>
            <w:gridSpan w:val="2"/>
          </w:tcPr>
          <w:p w14:paraId="39E83A3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199C2CF0" w14:textId="77777777" w:rsidTr="00822928">
        <w:trPr>
          <w:cantSplit/>
        </w:trPr>
        <w:tc>
          <w:tcPr>
            <w:tcW w:w="2892" w:type="dxa"/>
          </w:tcPr>
          <w:p w14:paraId="1E33FB6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Error Codes</w:t>
            </w:r>
          </w:p>
        </w:tc>
        <w:tc>
          <w:tcPr>
            <w:tcW w:w="6997" w:type="dxa"/>
            <w:gridSpan w:val="5"/>
          </w:tcPr>
          <w:p w14:paraId="4B410CFD"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Mandatory/ Optional</w:t>
            </w:r>
          </w:p>
        </w:tc>
      </w:tr>
      <w:tr w:rsidR="00822928" w:rsidRPr="00AB7182" w14:paraId="3EBEFE0A" w14:textId="77777777" w:rsidTr="00822928">
        <w:trPr>
          <w:cantSplit/>
        </w:trPr>
        <w:tc>
          <w:tcPr>
            <w:tcW w:w="2892" w:type="dxa"/>
          </w:tcPr>
          <w:p w14:paraId="1774C3A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6997" w:type="dxa"/>
            <w:gridSpan w:val="5"/>
          </w:tcPr>
          <w:p w14:paraId="7583076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bookmarkEnd w:id="174"/>
    </w:tbl>
    <w:p w14:paraId="40248B64" w14:textId="77777777" w:rsidR="00926712" w:rsidRPr="00AB7182" w:rsidRDefault="00926712" w:rsidP="009114E1"/>
    <w:p w14:paraId="5504594A" w14:textId="77777777" w:rsidR="00466786" w:rsidRPr="00AB7182" w:rsidRDefault="00466786" w:rsidP="006460F5">
      <w:pPr>
        <w:pStyle w:val="Heading2"/>
      </w:pPr>
      <w:bookmarkStart w:id="175" w:name="_Toc177668515"/>
      <w:r w:rsidRPr="00AB7182">
        <w:t>A.14.33</w:t>
      </w:r>
      <w:r w:rsidRPr="00AB7182">
        <w:tab/>
        <w:t>3G Interface Type package</w:t>
      </w:r>
      <w:bookmarkEnd w:id="175"/>
      <w:r w:rsidRPr="00AB7182">
        <w:t xml:space="preserve"> </w:t>
      </w:r>
    </w:p>
    <w:p w14:paraId="22E23D2F" w14:textId="77777777" w:rsidR="00466786" w:rsidRPr="00AB7182" w:rsidRDefault="00466786" w:rsidP="00466786">
      <w:pPr>
        <w:pStyle w:val="TH"/>
      </w:pPr>
      <w:r w:rsidRPr="00AB7182">
        <w:t>Table A.14.31/1: Package Usage Information For 3G Interface Type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466786" w:rsidRPr="00AB7182" w14:paraId="08CF653E" w14:textId="77777777" w:rsidTr="00466786">
        <w:trPr>
          <w:cantSplit/>
          <w:trHeight w:val="438"/>
        </w:trPr>
        <w:tc>
          <w:tcPr>
            <w:tcW w:w="1744" w:type="dxa"/>
          </w:tcPr>
          <w:p w14:paraId="5C51EA9F" w14:textId="77777777" w:rsidR="00466786" w:rsidRPr="00AB7182" w:rsidRDefault="00466786" w:rsidP="00466786">
            <w:pPr>
              <w:pStyle w:val="TAH"/>
            </w:pPr>
            <w:bookmarkStart w:id="176" w:name="MCCQCTEMPBM_00000084"/>
            <w:r w:rsidRPr="00AB7182">
              <w:t xml:space="preserve">Properties </w:t>
            </w:r>
          </w:p>
        </w:tc>
        <w:tc>
          <w:tcPr>
            <w:tcW w:w="1851" w:type="dxa"/>
          </w:tcPr>
          <w:p w14:paraId="4DA2B897" w14:textId="77777777" w:rsidR="00466786" w:rsidRPr="00AB7182" w:rsidRDefault="00466786" w:rsidP="00466786">
            <w:pPr>
              <w:pStyle w:val="TAH"/>
            </w:pPr>
            <w:r w:rsidRPr="00AB7182">
              <w:t>Mandatory/</w:t>
            </w:r>
          </w:p>
          <w:p w14:paraId="76906918" w14:textId="77777777" w:rsidR="00466786" w:rsidRPr="00AB7182" w:rsidRDefault="00466786" w:rsidP="00466786">
            <w:pPr>
              <w:pStyle w:val="TAH"/>
            </w:pPr>
            <w:r w:rsidRPr="00AB7182">
              <w:t>Optional</w:t>
            </w:r>
          </w:p>
        </w:tc>
        <w:tc>
          <w:tcPr>
            <w:tcW w:w="1961" w:type="dxa"/>
          </w:tcPr>
          <w:p w14:paraId="1D1CC1AC" w14:textId="77777777" w:rsidR="00466786" w:rsidRPr="00AB7182" w:rsidRDefault="00466786" w:rsidP="00466786">
            <w:pPr>
              <w:pStyle w:val="TAH"/>
            </w:pPr>
            <w:r w:rsidRPr="00AB7182">
              <w:t>Used in command:</w:t>
            </w:r>
          </w:p>
        </w:tc>
        <w:tc>
          <w:tcPr>
            <w:tcW w:w="1926" w:type="dxa"/>
            <w:gridSpan w:val="2"/>
          </w:tcPr>
          <w:p w14:paraId="733E9203" w14:textId="77777777" w:rsidR="00466786" w:rsidRPr="00AB7182" w:rsidRDefault="00466786" w:rsidP="00466786">
            <w:pPr>
              <w:pStyle w:val="TAH"/>
            </w:pPr>
            <w:r w:rsidRPr="00AB7182">
              <w:t>Supported Values:</w:t>
            </w:r>
          </w:p>
        </w:tc>
        <w:tc>
          <w:tcPr>
            <w:tcW w:w="2407" w:type="dxa"/>
          </w:tcPr>
          <w:p w14:paraId="42747593" w14:textId="77777777" w:rsidR="00466786" w:rsidRPr="00AB7182" w:rsidRDefault="00466786" w:rsidP="00466786">
            <w:pPr>
              <w:pStyle w:val="TAH"/>
            </w:pPr>
            <w:r w:rsidRPr="00AB7182">
              <w:t>Provisioned Value:</w:t>
            </w:r>
          </w:p>
        </w:tc>
      </w:tr>
      <w:tr w:rsidR="00466786" w:rsidRPr="00AB7182" w14:paraId="3249E3C5" w14:textId="77777777" w:rsidTr="00466786">
        <w:trPr>
          <w:cantSplit/>
        </w:trPr>
        <w:tc>
          <w:tcPr>
            <w:tcW w:w="1744" w:type="dxa"/>
          </w:tcPr>
          <w:p w14:paraId="176BB106" w14:textId="77777777" w:rsidR="00466786" w:rsidRPr="00AB7182" w:rsidRDefault="00466786" w:rsidP="00466786">
            <w:pPr>
              <w:pStyle w:val="TAC"/>
            </w:pPr>
            <w:r w:rsidRPr="00AB7182">
              <w:t>IP Interface Type</w:t>
            </w:r>
          </w:p>
          <w:p w14:paraId="1973012F" w14:textId="77777777" w:rsidR="00466786" w:rsidRPr="00AB7182" w:rsidRDefault="00466786" w:rsidP="00466786">
            <w:pPr>
              <w:pStyle w:val="TAC"/>
            </w:pPr>
            <w:r w:rsidRPr="00AB7182">
              <w:t>(threegint /ipint, (0x00e3/0x0001)</w:t>
            </w:r>
          </w:p>
        </w:tc>
        <w:tc>
          <w:tcPr>
            <w:tcW w:w="1851" w:type="dxa"/>
          </w:tcPr>
          <w:p w14:paraId="6C011EEB" w14:textId="77777777" w:rsidR="00466786" w:rsidRPr="00AB7182" w:rsidRDefault="00466786" w:rsidP="00466786">
            <w:pPr>
              <w:pStyle w:val="TAC"/>
            </w:pPr>
            <w:r w:rsidRPr="00AB7182">
              <w:t>M</w:t>
            </w:r>
          </w:p>
        </w:tc>
        <w:tc>
          <w:tcPr>
            <w:tcW w:w="1961" w:type="dxa"/>
          </w:tcPr>
          <w:p w14:paraId="020C1C14" w14:textId="77777777" w:rsidR="00466786" w:rsidRPr="00AB7182" w:rsidRDefault="00466786" w:rsidP="00466786">
            <w:pPr>
              <w:pStyle w:val="TAC"/>
            </w:pPr>
            <w:r w:rsidRPr="00AB7182">
              <w:t>ADD, MOD</w:t>
            </w:r>
          </w:p>
        </w:tc>
        <w:tc>
          <w:tcPr>
            <w:tcW w:w="1926" w:type="dxa"/>
            <w:gridSpan w:val="2"/>
          </w:tcPr>
          <w:p w14:paraId="259DE4BD" w14:textId="77777777" w:rsidR="00466786" w:rsidRPr="00AB7182" w:rsidRDefault="00466786" w:rsidP="00466786">
            <w:pPr>
              <w:pStyle w:val="TAC"/>
              <w:overflowPunct w:val="0"/>
              <w:autoSpaceDE w:val="0"/>
              <w:autoSpaceDN w:val="0"/>
              <w:adjustRightInd w:val="0"/>
              <w:textAlignment w:val="baseline"/>
            </w:pPr>
            <w:r w:rsidRPr="00AB7182">
              <w:t>"NboIP" (0x0001)</w:t>
            </w:r>
          </w:p>
          <w:p w14:paraId="355CE65A" w14:textId="77777777" w:rsidR="00466786" w:rsidRPr="00AB7182" w:rsidRDefault="00466786" w:rsidP="00466786">
            <w:pPr>
              <w:pStyle w:val="TAC"/>
              <w:overflowPunct w:val="0"/>
              <w:autoSpaceDE w:val="0"/>
              <w:autoSpaceDN w:val="0"/>
              <w:adjustRightInd w:val="0"/>
              <w:textAlignment w:val="baseline"/>
            </w:pPr>
            <w:r w:rsidRPr="00AB7182">
              <w:t>"MboIP" (0x0003)</w:t>
            </w:r>
          </w:p>
          <w:p w14:paraId="47FDE44F" w14:textId="77777777" w:rsidR="00466786" w:rsidRPr="00AB7182" w:rsidRDefault="00466786" w:rsidP="00466786">
            <w:pPr>
              <w:pStyle w:val="TAC"/>
            </w:pPr>
          </w:p>
        </w:tc>
        <w:tc>
          <w:tcPr>
            <w:tcW w:w="2407" w:type="dxa"/>
          </w:tcPr>
          <w:p w14:paraId="722C8DD4" w14:textId="77777777" w:rsidR="00466786" w:rsidRPr="00AB7182" w:rsidRDefault="00466786" w:rsidP="00466786">
            <w:pPr>
              <w:pStyle w:val="TAC"/>
            </w:pPr>
            <w:r w:rsidRPr="00AB7182">
              <w:t>None</w:t>
            </w:r>
          </w:p>
        </w:tc>
      </w:tr>
      <w:tr w:rsidR="00466786" w:rsidRPr="00AB7182" w14:paraId="3FE1EB14" w14:textId="77777777" w:rsidTr="00466786">
        <w:trPr>
          <w:cantSplit/>
        </w:trPr>
        <w:tc>
          <w:tcPr>
            <w:tcW w:w="1744" w:type="dxa"/>
          </w:tcPr>
          <w:p w14:paraId="57B3C9D1" w14:textId="77777777" w:rsidR="00466786" w:rsidRPr="00AB7182" w:rsidRDefault="00466786" w:rsidP="00466786">
            <w:pPr>
              <w:pStyle w:val="TAH"/>
            </w:pPr>
            <w:r w:rsidRPr="00AB7182">
              <w:t xml:space="preserve">Signals </w:t>
            </w:r>
          </w:p>
        </w:tc>
        <w:tc>
          <w:tcPr>
            <w:tcW w:w="1851" w:type="dxa"/>
          </w:tcPr>
          <w:p w14:paraId="27523B2F" w14:textId="77777777" w:rsidR="00466786" w:rsidRPr="00AB7182" w:rsidRDefault="00466786" w:rsidP="00466786">
            <w:pPr>
              <w:pStyle w:val="TAH"/>
            </w:pPr>
            <w:r w:rsidRPr="00AB7182">
              <w:t>Mandatory/</w:t>
            </w:r>
          </w:p>
          <w:p w14:paraId="18B52EE7" w14:textId="77777777" w:rsidR="00466786" w:rsidRPr="00AB7182" w:rsidRDefault="00466786" w:rsidP="00466786">
            <w:pPr>
              <w:pStyle w:val="TAH"/>
            </w:pPr>
            <w:r w:rsidRPr="00AB7182">
              <w:t>Optional</w:t>
            </w:r>
          </w:p>
        </w:tc>
        <w:tc>
          <w:tcPr>
            <w:tcW w:w="3887" w:type="dxa"/>
            <w:gridSpan w:val="3"/>
          </w:tcPr>
          <w:p w14:paraId="79D50990" w14:textId="77777777" w:rsidR="00466786" w:rsidRPr="00AB7182" w:rsidRDefault="00466786" w:rsidP="00466786">
            <w:pPr>
              <w:pStyle w:val="TAH"/>
            </w:pPr>
            <w:r w:rsidRPr="00AB7182">
              <w:t>Used in command:</w:t>
            </w:r>
          </w:p>
        </w:tc>
        <w:tc>
          <w:tcPr>
            <w:tcW w:w="2407" w:type="dxa"/>
          </w:tcPr>
          <w:p w14:paraId="7CDCDB9C" w14:textId="77777777" w:rsidR="00466786" w:rsidRPr="00AB7182" w:rsidRDefault="00466786" w:rsidP="00466786">
            <w:pPr>
              <w:pStyle w:val="TAH"/>
            </w:pPr>
            <w:r w:rsidRPr="00AB7182">
              <w:t>Duration Provisioned Value:</w:t>
            </w:r>
          </w:p>
        </w:tc>
      </w:tr>
      <w:tr w:rsidR="00466786" w:rsidRPr="00AB7182" w14:paraId="44FFA4BD" w14:textId="77777777" w:rsidTr="00466786">
        <w:trPr>
          <w:cantSplit/>
        </w:trPr>
        <w:tc>
          <w:tcPr>
            <w:tcW w:w="1744" w:type="dxa"/>
            <w:vMerge w:val="restart"/>
          </w:tcPr>
          <w:p w14:paraId="59043E66" w14:textId="77777777" w:rsidR="00466786" w:rsidRPr="00AB7182" w:rsidRDefault="00466786" w:rsidP="00466786">
            <w:pPr>
              <w:pStyle w:val="TAC"/>
              <w:rPr>
                <w:b/>
                <w:bCs/>
              </w:rPr>
            </w:pPr>
            <w:r w:rsidRPr="00AB7182">
              <w:t>None</w:t>
            </w:r>
          </w:p>
        </w:tc>
        <w:tc>
          <w:tcPr>
            <w:tcW w:w="1851" w:type="dxa"/>
          </w:tcPr>
          <w:p w14:paraId="12DAAA9F" w14:textId="77777777" w:rsidR="00466786" w:rsidRPr="00AB7182" w:rsidRDefault="00466786" w:rsidP="00466786">
            <w:pPr>
              <w:pStyle w:val="TAC"/>
              <w:rPr>
                <w:b/>
                <w:bCs/>
              </w:rPr>
            </w:pPr>
            <w:r w:rsidRPr="00AB7182">
              <w:rPr>
                <w:b/>
                <w:bCs/>
              </w:rPr>
              <w:t>-</w:t>
            </w:r>
          </w:p>
        </w:tc>
        <w:tc>
          <w:tcPr>
            <w:tcW w:w="3887" w:type="dxa"/>
            <w:gridSpan w:val="3"/>
          </w:tcPr>
          <w:p w14:paraId="69D047E3" w14:textId="77777777" w:rsidR="00466786" w:rsidRPr="00AB7182" w:rsidRDefault="00466786" w:rsidP="00466786">
            <w:pPr>
              <w:pStyle w:val="TAC"/>
              <w:rPr>
                <w:b/>
                <w:bCs/>
              </w:rPr>
            </w:pPr>
            <w:r w:rsidRPr="00AB7182">
              <w:rPr>
                <w:b/>
                <w:bCs/>
              </w:rPr>
              <w:t>-</w:t>
            </w:r>
          </w:p>
        </w:tc>
        <w:tc>
          <w:tcPr>
            <w:tcW w:w="2407" w:type="dxa"/>
          </w:tcPr>
          <w:p w14:paraId="7662BD28" w14:textId="77777777" w:rsidR="00466786" w:rsidRPr="00AB7182" w:rsidRDefault="00466786" w:rsidP="00466786">
            <w:pPr>
              <w:pStyle w:val="TAC"/>
              <w:jc w:val="left"/>
              <w:rPr>
                <w:b/>
                <w:bCs/>
              </w:rPr>
            </w:pPr>
            <w:r w:rsidRPr="00AB7182">
              <w:rPr>
                <w:b/>
                <w:bCs/>
              </w:rPr>
              <w:t>-</w:t>
            </w:r>
          </w:p>
        </w:tc>
      </w:tr>
      <w:tr w:rsidR="00466786" w:rsidRPr="00AB7182" w14:paraId="1947666A" w14:textId="77777777" w:rsidTr="00466786">
        <w:trPr>
          <w:cantSplit/>
        </w:trPr>
        <w:tc>
          <w:tcPr>
            <w:tcW w:w="1744" w:type="dxa"/>
            <w:vMerge/>
          </w:tcPr>
          <w:p w14:paraId="1E5FAE38" w14:textId="77777777" w:rsidR="00466786" w:rsidRPr="00AB7182" w:rsidRDefault="00466786" w:rsidP="00466786">
            <w:pPr>
              <w:pStyle w:val="enumlev2"/>
              <w:ind w:left="0" w:firstLine="34"/>
              <w:rPr>
                <w:b/>
                <w:bCs/>
              </w:rPr>
            </w:pPr>
          </w:p>
        </w:tc>
        <w:tc>
          <w:tcPr>
            <w:tcW w:w="1851" w:type="dxa"/>
          </w:tcPr>
          <w:p w14:paraId="57AB5FBA" w14:textId="77777777" w:rsidR="00466786" w:rsidRPr="00AB7182" w:rsidRDefault="00466786" w:rsidP="00466786">
            <w:pPr>
              <w:pStyle w:val="TAH"/>
            </w:pPr>
            <w:r w:rsidRPr="00AB7182">
              <w:t>Signal Parameters</w:t>
            </w:r>
          </w:p>
        </w:tc>
        <w:tc>
          <w:tcPr>
            <w:tcW w:w="1961" w:type="dxa"/>
          </w:tcPr>
          <w:p w14:paraId="6484440D" w14:textId="77777777" w:rsidR="00466786" w:rsidRPr="00AB7182" w:rsidRDefault="00466786" w:rsidP="00466786">
            <w:pPr>
              <w:pStyle w:val="TAH"/>
            </w:pPr>
            <w:r w:rsidRPr="00AB7182">
              <w:t>Mandatory/</w:t>
            </w:r>
          </w:p>
          <w:p w14:paraId="41338CA0" w14:textId="77777777" w:rsidR="00466786" w:rsidRPr="00AB7182" w:rsidRDefault="00466786" w:rsidP="00466786">
            <w:pPr>
              <w:pStyle w:val="TAH"/>
            </w:pPr>
            <w:r w:rsidRPr="00AB7182">
              <w:t>Optional</w:t>
            </w:r>
          </w:p>
        </w:tc>
        <w:tc>
          <w:tcPr>
            <w:tcW w:w="1926" w:type="dxa"/>
            <w:gridSpan w:val="2"/>
          </w:tcPr>
          <w:p w14:paraId="71A6B129" w14:textId="77777777" w:rsidR="00466786" w:rsidRPr="00AB7182" w:rsidRDefault="00466786" w:rsidP="00466786">
            <w:pPr>
              <w:pStyle w:val="TAH"/>
            </w:pPr>
            <w:r w:rsidRPr="00AB7182">
              <w:t>Supported</w:t>
            </w:r>
          </w:p>
          <w:p w14:paraId="22E76656" w14:textId="77777777" w:rsidR="00466786" w:rsidRPr="00AB7182" w:rsidRDefault="00466786" w:rsidP="00466786">
            <w:pPr>
              <w:pStyle w:val="TAH"/>
            </w:pPr>
            <w:r w:rsidRPr="00AB7182">
              <w:t>Values:</w:t>
            </w:r>
          </w:p>
        </w:tc>
        <w:tc>
          <w:tcPr>
            <w:tcW w:w="2407" w:type="dxa"/>
          </w:tcPr>
          <w:p w14:paraId="224DAF36" w14:textId="77777777" w:rsidR="00466786" w:rsidRPr="00AB7182" w:rsidRDefault="00466786" w:rsidP="00466786">
            <w:pPr>
              <w:pStyle w:val="TAH"/>
            </w:pPr>
            <w:r w:rsidRPr="00AB7182">
              <w:t>Duration Provisioned Value:</w:t>
            </w:r>
          </w:p>
        </w:tc>
      </w:tr>
      <w:tr w:rsidR="00466786" w:rsidRPr="00AB7182" w14:paraId="00B609BD" w14:textId="77777777" w:rsidTr="00466786">
        <w:trPr>
          <w:cantSplit/>
        </w:trPr>
        <w:tc>
          <w:tcPr>
            <w:tcW w:w="1744" w:type="dxa"/>
            <w:vMerge/>
          </w:tcPr>
          <w:p w14:paraId="6330A209" w14:textId="77777777" w:rsidR="00466786" w:rsidRPr="00AB7182" w:rsidRDefault="00466786" w:rsidP="00466786">
            <w:pPr>
              <w:pStyle w:val="enumlev2"/>
              <w:ind w:left="0" w:firstLine="34"/>
              <w:rPr>
                <w:b/>
                <w:bCs/>
              </w:rPr>
            </w:pPr>
          </w:p>
        </w:tc>
        <w:tc>
          <w:tcPr>
            <w:tcW w:w="1851" w:type="dxa"/>
          </w:tcPr>
          <w:p w14:paraId="5BC50F94" w14:textId="77777777" w:rsidR="00466786" w:rsidRPr="00AB7182" w:rsidRDefault="00466786" w:rsidP="00466786">
            <w:pPr>
              <w:pStyle w:val="TAC"/>
              <w:rPr>
                <w:b/>
                <w:bCs/>
              </w:rPr>
            </w:pPr>
            <w:r w:rsidRPr="00AB7182">
              <w:rPr>
                <w:b/>
                <w:bCs/>
              </w:rPr>
              <w:t>-</w:t>
            </w:r>
          </w:p>
        </w:tc>
        <w:tc>
          <w:tcPr>
            <w:tcW w:w="1961" w:type="dxa"/>
          </w:tcPr>
          <w:p w14:paraId="31F39894" w14:textId="77777777" w:rsidR="00466786" w:rsidRPr="00AB7182" w:rsidRDefault="00466786" w:rsidP="00466786">
            <w:pPr>
              <w:pStyle w:val="TAC"/>
              <w:rPr>
                <w:b/>
                <w:bCs/>
              </w:rPr>
            </w:pPr>
            <w:r w:rsidRPr="00AB7182">
              <w:rPr>
                <w:b/>
                <w:bCs/>
              </w:rPr>
              <w:t>-</w:t>
            </w:r>
          </w:p>
        </w:tc>
        <w:tc>
          <w:tcPr>
            <w:tcW w:w="1926" w:type="dxa"/>
            <w:gridSpan w:val="2"/>
          </w:tcPr>
          <w:p w14:paraId="69312A3F" w14:textId="77777777" w:rsidR="00466786" w:rsidRPr="00AB7182" w:rsidRDefault="00466786" w:rsidP="00466786">
            <w:pPr>
              <w:pStyle w:val="TAC"/>
            </w:pPr>
            <w:r w:rsidRPr="00AB7182">
              <w:t>-</w:t>
            </w:r>
          </w:p>
        </w:tc>
        <w:tc>
          <w:tcPr>
            <w:tcW w:w="2407" w:type="dxa"/>
          </w:tcPr>
          <w:p w14:paraId="1E2EB3D7" w14:textId="77777777" w:rsidR="00466786" w:rsidRPr="00AB7182" w:rsidRDefault="00466786" w:rsidP="00466786">
            <w:pPr>
              <w:pStyle w:val="TAC"/>
              <w:rPr>
                <w:b/>
                <w:bCs/>
              </w:rPr>
            </w:pPr>
            <w:r w:rsidRPr="00AB7182">
              <w:rPr>
                <w:b/>
                <w:bCs/>
              </w:rPr>
              <w:t>-</w:t>
            </w:r>
          </w:p>
        </w:tc>
      </w:tr>
      <w:tr w:rsidR="00466786" w:rsidRPr="00AB7182" w14:paraId="25BD004F" w14:textId="77777777" w:rsidTr="00466786">
        <w:trPr>
          <w:cantSplit/>
        </w:trPr>
        <w:tc>
          <w:tcPr>
            <w:tcW w:w="1744" w:type="dxa"/>
          </w:tcPr>
          <w:p w14:paraId="62A047D6" w14:textId="77777777" w:rsidR="00466786" w:rsidRPr="00AB7182" w:rsidRDefault="00466786" w:rsidP="00466786">
            <w:pPr>
              <w:pStyle w:val="TAH"/>
            </w:pPr>
            <w:r w:rsidRPr="00AB7182">
              <w:t>Events</w:t>
            </w:r>
          </w:p>
        </w:tc>
        <w:tc>
          <w:tcPr>
            <w:tcW w:w="1851" w:type="dxa"/>
          </w:tcPr>
          <w:p w14:paraId="39F0D514" w14:textId="77777777" w:rsidR="00466786" w:rsidRPr="00AB7182" w:rsidRDefault="00466786" w:rsidP="00466786">
            <w:pPr>
              <w:pStyle w:val="TAH"/>
            </w:pPr>
            <w:r w:rsidRPr="00AB7182">
              <w:t>Mandatory/</w:t>
            </w:r>
          </w:p>
          <w:p w14:paraId="672B3AA1" w14:textId="77777777" w:rsidR="00466786" w:rsidRPr="00AB7182" w:rsidRDefault="00466786" w:rsidP="00466786">
            <w:pPr>
              <w:pStyle w:val="TAH"/>
            </w:pPr>
            <w:r w:rsidRPr="00AB7182">
              <w:t>Optional</w:t>
            </w:r>
          </w:p>
        </w:tc>
        <w:tc>
          <w:tcPr>
            <w:tcW w:w="6294" w:type="dxa"/>
            <w:gridSpan w:val="4"/>
          </w:tcPr>
          <w:p w14:paraId="00750E94" w14:textId="77777777" w:rsidR="00466786" w:rsidRPr="00AB7182" w:rsidRDefault="00466786" w:rsidP="00466786">
            <w:pPr>
              <w:pStyle w:val="TAH"/>
            </w:pPr>
            <w:r w:rsidRPr="00AB7182">
              <w:t>Used in command:</w:t>
            </w:r>
          </w:p>
        </w:tc>
      </w:tr>
      <w:tr w:rsidR="00466786" w:rsidRPr="00AB7182" w14:paraId="0F10F440" w14:textId="77777777" w:rsidTr="00466786">
        <w:trPr>
          <w:cantSplit/>
        </w:trPr>
        <w:tc>
          <w:tcPr>
            <w:tcW w:w="1744" w:type="dxa"/>
            <w:vMerge w:val="restart"/>
          </w:tcPr>
          <w:p w14:paraId="5EC1A78C" w14:textId="77777777" w:rsidR="00466786" w:rsidRPr="00AB7182" w:rsidRDefault="00466786" w:rsidP="00466786">
            <w:pPr>
              <w:pStyle w:val="TAC"/>
              <w:rPr>
                <w:b/>
                <w:bCs/>
              </w:rPr>
            </w:pPr>
            <w:r w:rsidRPr="00AB7182">
              <w:t>None</w:t>
            </w:r>
          </w:p>
        </w:tc>
        <w:tc>
          <w:tcPr>
            <w:tcW w:w="1851" w:type="dxa"/>
          </w:tcPr>
          <w:p w14:paraId="46458AD3" w14:textId="77777777" w:rsidR="00466786" w:rsidRPr="00AB7182" w:rsidRDefault="00466786" w:rsidP="00466786">
            <w:pPr>
              <w:pStyle w:val="TAC"/>
              <w:rPr>
                <w:b/>
                <w:bCs/>
              </w:rPr>
            </w:pPr>
            <w:r w:rsidRPr="00AB7182">
              <w:t>-</w:t>
            </w:r>
          </w:p>
        </w:tc>
        <w:tc>
          <w:tcPr>
            <w:tcW w:w="6294" w:type="dxa"/>
            <w:gridSpan w:val="4"/>
          </w:tcPr>
          <w:p w14:paraId="74EBA474" w14:textId="77777777" w:rsidR="00466786" w:rsidRPr="00AB7182" w:rsidRDefault="00466786" w:rsidP="00466786">
            <w:pPr>
              <w:pStyle w:val="TAC"/>
              <w:rPr>
                <w:b/>
                <w:bCs/>
              </w:rPr>
            </w:pPr>
            <w:r w:rsidRPr="00AB7182">
              <w:t>-</w:t>
            </w:r>
          </w:p>
        </w:tc>
      </w:tr>
      <w:tr w:rsidR="00466786" w:rsidRPr="00AB7182" w14:paraId="37C56622" w14:textId="77777777" w:rsidTr="00466786">
        <w:trPr>
          <w:cantSplit/>
        </w:trPr>
        <w:tc>
          <w:tcPr>
            <w:tcW w:w="1744" w:type="dxa"/>
            <w:vMerge/>
          </w:tcPr>
          <w:p w14:paraId="1876E357" w14:textId="77777777" w:rsidR="00466786" w:rsidRPr="00AB7182" w:rsidRDefault="00466786" w:rsidP="00466786">
            <w:pPr>
              <w:pStyle w:val="enumlev2"/>
              <w:ind w:left="0" w:firstLine="34"/>
              <w:rPr>
                <w:b/>
                <w:bCs/>
              </w:rPr>
            </w:pPr>
          </w:p>
        </w:tc>
        <w:tc>
          <w:tcPr>
            <w:tcW w:w="1851" w:type="dxa"/>
          </w:tcPr>
          <w:p w14:paraId="23FC3AE7" w14:textId="77777777" w:rsidR="00466786" w:rsidRPr="00AB7182" w:rsidRDefault="00466786" w:rsidP="00466786">
            <w:pPr>
              <w:pStyle w:val="TAH"/>
            </w:pPr>
            <w:r w:rsidRPr="00AB7182">
              <w:t>Event</w:t>
            </w:r>
          </w:p>
          <w:p w14:paraId="1E6C6F89" w14:textId="77777777" w:rsidR="00466786" w:rsidRPr="00AB7182" w:rsidRDefault="00466786" w:rsidP="00466786">
            <w:pPr>
              <w:pStyle w:val="TAH"/>
            </w:pPr>
            <w:r w:rsidRPr="00AB7182">
              <w:t>Parameters</w:t>
            </w:r>
          </w:p>
        </w:tc>
        <w:tc>
          <w:tcPr>
            <w:tcW w:w="1961" w:type="dxa"/>
          </w:tcPr>
          <w:p w14:paraId="40FF966A" w14:textId="77777777" w:rsidR="00466786" w:rsidRPr="00AB7182" w:rsidRDefault="00466786" w:rsidP="00466786">
            <w:pPr>
              <w:pStyle w:val="TAH"/>
            </w:pPr>
            <w:r w:rsidRPr="00AB7182">
              <w:t>Mandatory/</w:t>
            </w:r>
          </w:p>
          <w:p w14:paraId="283A2A77" w14:textId="77777777" w:rsidR="00466786" w:rsidRPr="00AB7182" w:rsidRDefault="00466786" w:rsidP="00466786">
            <w:pPr>
              <w:pStyle w:val="TAH"/>
            </w:pPr>
            <w:r w:rsidRPr="00AB7182">
              <w:t>Optional</w:t>
            </w:r>
          </w:p>
        </w:tc>
        <w:tc>
          <w:tcPr>
            <w:tcW w:w="1926" w:type="dxa"/>
            <w:gridSpan w:val="2"/>
          </w:tcPr>
          <w:p w14:paraId="5A7BD56B" w14:textId="77777777" w:rsidR="00466786" w:rsidRPr="00AB7182" w:rsidRDefault="00466786" w:rsidP="00466786">
            <w:pPr>
              <w:pStyle w:val="TAH"/>
            </w:pPr>
            <w:r w:rsidRPr="00AB7182">
              <w:t>Supported</w:t>
            </w:r>
          </w:p>
          <w:p w14:paraId="5BB760EE" w14:textId="77777777" w:rsidR="00466786" w:rsidRPr="00AB7182" w:rsidRDefault="00466786" w:rsidP="00466786">
            <w:pPr>
              <w:pStyle w:val="TAH"/>
            </w:pPr>
            <w:r w:rsidRPr="00AB7182">
              <w:t>Values:</w:t>
            </w:r>
          </w:p>
        </w:tc>
        <w:tc>
          <w:tcPr>
            <w:tcW w:w="2407" w:type="dxa"/>
          </w:tcPr>
          <w:p w14:paraId="250E7C5B" w14:textId="77777777" w:rsidR="00466786" w:rsidRPr="00AB7182" w:rsidRDefault="00466786" w:rsidP="00466786">
            <w:pPr>
              <w:pStyle w:val="TAH"/>
            </w:pPr>
            <w:r w:rsidRPr="00AB7182">
              <w:t>Provisioned Value:</w:t>
            </w:r>
          </w:p>
        </w:tc>
      </w:tr>
      <w:tr w:rsidR="00466786" w:rsidRPr="00AB7182" w14:paraId="6F39FF09" w14:textId="77777777" w:rsidTr="00466786">
        <w:trPr>
          <w:cantSplit/>
        </w:trPr>
        <w:tc>
          <w:tcPr>
            <w:tcW w:w="1744" w:type="dxa"/>
            <w:vMerge/>
          </w:tcPr>
          <w:p w14:paraId="2AEBED3C" w14:textId="77777777" w:rsidR="00466786" w:rsidRPr="00AB7182" w:rsidRDefault="00466786" w:rsidP="00466786">
            <w:pPr>
              <w:pStyle w:val="enumlev2"/>
              <w:ind w:left="0" w:firstLine="34"/>
              <w:rPr>
                <w:b/>
                <w:bCs/>
              </w:rPr>
            </w:pPr>
          </w:p>
        </w:tc>
        <w:tc>
          <w:tcPr>
            <w:tcW w:w="1851" w:type="dxa"/>
          </w:tcPr>
          <w:p w14:paraId="37F8EA31" w14:textId="77777777" w:rsidR="00466786" w:rsidRPr="00AB7182" w:rsidRDefault="00466786" w:rsidP="00466786">
            <w:pPr>
              <w:pStyle w:val="TAC"/>
              <w:rPr>
                <w:b/>
                <w:bCs/>
              </w:rPr>
            </w:pPr>
            <w:r w:rsidRPr="00AB7182">
              <w:t>-</w:t>
            </w:r>
          </w:p>
        </w:tc>
        <w:tc>
          <w:tcPr>
            <w:tcW w:w="1961" w:type="dxa"/>
          </w:tcPr>
          <w:p w14:paraId="633D3A02" w14:textId="77777777" w:rsidR="00466786" w:rsidRPr="00AB7182" w:rsidRDefault="00466786" w:rsidP="00466786">
            <w:pPr>
              <w:pStyle w:val="TAC"/>
              <w:rPr>
                <w:b/>
                <w:bCs/>
              </w:rPr>
            </w:pPr>
            <w:r w:rsidRPr="00AB7182">
              <w:rPr>
                <w:b/>
                <w:bCs/>
              </w:rPr>
              <w:t>-</w:t>
            </w:r>
          </w:p>
        </w:tc>
        <w:tc>
          <w:tcPr>
            <w:tcW w:w="1926" w:type="dxa"/>
            <w:gridSpan w:val="2"/>
          </w:tcPr>
          <w:p w14:paraId="3EE74142" w14:textId="77777777" w:rsidR="00466786" w:rsidRPr="00AB7182" w:rsidRDefault="00466786" w:rsidP="00466786">
            <w:pPr>
              <w:pStyle w:val="TAC"/>
            </w:pPr>
            <w:r w:rsidRPr="00AB7182">
              <w:t>-</w:t>
            </w:r>
          </w:p>
        </w:tc>
        <w:tc>
          <w:tcPr>
            <w:tcW w:w="2407" w:type="dxa"/>
          </w:tcPr>
          <w:p w14:paraId="48BF5558" w14:textId="77777777" w:rsidR="00466786" w:rsidRPr="00AB7182" w:rsidRDefault="00466786" w:rsidP="00466786">
            <w:pPr>
              <w:pStyle w:val="TAC"/>
              <w:rPr>
                <w:b/>
                <w:bCs/>
              </w:rPr>
            </w:pPr>
            <w:r w:rsidRPr="00AB7182">
              <w:rPr>
                <w:b/>
                <w:bCs/>
              </w:rPr>
              <w:t>-</w:t>
            </w:r>
          </w:p>
        </w:tc>
      </w:tr>
      <w:tr w:rsidR="00466786" w:rsidRPr="00AB7182" w14:paraId="1334E94C" w14:textId="77777777" w:rsidTr="00466786">
        <w:trPr>
          <w:cantSplit/>
        </w:trPr>
        <w:tc>
          <w:tcPr>
            <w:tcW w:w="1744" w:type="dxa"/>
            <w:vMerge/>
          </w:tcPr>
          <w:p w14:paraId="1EF9F5F5" w14:textId="77777777" w:rsidR="00466786" w:rsidRPr="00AB7182" w:rsidRDefault="00466786" w:rsidP="00466786">
            <w:pPr>
              <w:pStyle w:val="enumlev2"/>
              <w:ind w:left="0" w:firstLine="34"/>
              <w:rPr>
                <w:b/>
                <w:bCs/>
              </w:rPr>
            </w:pPr>
          </w:p>
        </w:tc>
        <w:tc>
          <w:tcPr>
            <w:tcW w:w="1851" w:type="dxa"/>
          </w:tcPr>
          <w:p w14:paraId="765D6AE1" w14:textId="77777777" w:rsidR="00466786" w:rsidRPr="00AB7182" w:rsidRDefault="00466786" w:rsidP="00466786">
            <w:pPr>
              <w:pStyle w:val="TAH"/>
            </w:pPr>
            <w:r w:rsidRPr="00AB7182">
              <w:t>ObservedEvent</w:t>
            </w:r>
          </w:p>
          <w:p w14:paraId="78DA2063" w14:textId="77777777" w:rsidR="00466786" w:rsidRPr="00AB7182" w:rsidRDefault="00466786" w:rsidP="00466786">
            <w:pPr>
              <w:pStyle w:val="TAH"/>
            </w:pPr>
            <w:r w:rsidRPr="00AB7182">
              <w:t>Parameters</w:t>
            </w:r>
          </w:p>
        </w:tc>
        <w:tc>
          <w:tcPr>
            <w:tcW w:w="1961" w:type="dxa"/>
          </w:tcPr>
          <w:p w14:paraId="63197079" w14:textId="77777777" w:rsidR="00466786" w:rsidRPr="00AB7182" w:rsidRDefault="00466786" w:rsidP="00466786">
            <w:pPr>
              <w:pStyle w:val="TAH"/>
            </w:pPr>
            <w:r w:rsidRPr="00AB7182">
              <w:t>Mandatory/</w:t>
            </w:r>
          </w:p>
          <w:p w14:paraId="61FCAB32" w14:textId="77777777" w:rsidR="00466786" w:rsidRPr="00AB7182" w:rsidRDefault="00466786" w:rsidP="00466786">
            <w:pPr>
              <w:pStyle w:val="TAH"/>
            </w:pPr>
            <w:r w:rsidRPr="00AB7182">
              <w:t>Optional</w:t>
            </w:r>
          </w:p>
        </w:tc>
        <w:tc>
          <w:tcPr>
            <w:tcW w:w="1926" w:type="dxa"/>
            <w:gridSpan w:val="2"/>
          </w:tcPr>
          <w:p w14:paraId="354083D1" w14:textId="77777777" w:rsidR="00466786" w:rsidRPr="00AB7182" w:rsidRDefault="00466786" w:rsidP="00466786">
            <w:pPr>
              <w:pStyle w:val="TAH"/>
            </w:pPr>
            <w:r w:rsidRPr="00AB7182">
              <w:t>Supported</w:t>
            </w:r>
          </w:p>
          <w:p w14:paraId="070DBCED" w14:textId="77777777" w:rsidR="00466786" w:rsidRPr="00AB7182" w:rsidRDefault="00466786" w:rsidP="00466786">
            <w:pPr>
              <w:pStyle w:val="TAH"/>
            </w:pPr>
            <w:r w:rsidRPr="00AB7182">
              <w:t>Values:</w:t>
            </w:r>
          </w:p>
        </w:tc>
        <w:tc>
          <w:tcPr>
            <w:tcW w:w="2407" w:type="dxa"/>
          </w:tcPr>
          <w:p w14:paraId="351574F7" w14:textId="77777777" w:rsidR="00466786" w:rsidRPr="00AB7182" w:rsidRDefault="00466786" w:rsidP="00466786">
            <w:pPr>
              <w:pStyle w:val="TAH"/>
            </w:pPr>
            <w:r w:rsidRPr="00AB7182">
              <w:t>Provisioned Value:</w:t>
            </w:r>
          </w:p>
        </w:tc>
      </w:tr>
      <w:tr w:rsidR="00466786" w:rsidRPr="00AB7182" w14:paraId="04E329DA" w14:textId="77777777" w:rsidTr="00466786">
        <w:trPr>
          <w:cantSplit/>
        </w:trPr>
        <w:tc>
          <w:tcPr>
            <w:tcW w:w="1744" w:type="dxa"/>
            <w:vMerge/>
          </w:tcPr>
          <w:p w14:paraId="6FE6B99C" w14:textId="77777777" w:rsidR="00466786" w:rsidRPr="00AB7182" w:rsidRDefault="00466786" w:rsidP="00466786">
            <w:pPr>
              <w:pStyle w:val="enumlev2"/>
              <w:ind w:left="0" w:firstLine="34"/>
              <w:rPr>
                <w:b/>
                <w:bCs/>
              </w:rPr>
            </w:pPr>
          </w:p>
        </w:tc>
        <w:tc>
          <w:tcPr>
            <w:tcW w:w="1851" w:type="dxa"/>
          </w:tcPr>
          <w:p w14:paraId="016B8DF0" w14:textId="77777777" w:rsidR="00466786" w:rsidRPr="00AB7182" w:rsidRDefault="00466786" w:rsidP="00466786">
            <w:pPr>
              <w:pStyle w:val="TAC"/>
            </w:pPr>
            <w:r w:rsidRPr="00AB7182">
              <w:t>-</w:t>
            </w:r>
          </w:p>
        </w:tc>
        <w:tc>
          <w:tcPr>
            <w:tcW w:w="1961" w:type="dxa"/>
          </w:tcPr>
          <w:p w14:paraId="1630D1D5" w14:textId="77777777" w:rsidR="00466786" w:rsidRPr="00AB7182" w:rsidRDefault="00466786" w:rsidP="00466786">
            <w:pPr>
              <w:pStyle w:val="TAC"/>
            </w:pPr>
            <w:r w:rsidRPr="00AB7182">
              <w:t>-</w:t>
            </w:r>
          </w:p>
        </w:tc>
        <w:tc>
          <w:tcPr>
            <w:tcW w:w="1926" w:type="dxa"/>
            <w:gridSpan w:val="2"/>
          </w:tcPr>
          <w:p w14:paraId="69EEA135" w14:textId="77777777" w:rsidR="00466786" w:rsidRPr="00AB7182" w:rsidRDefault="00466786" w:rsidP="00466786">
            <w:pPr>
              <w:pStyle w:val="TAC"/>
            </w:pPr>
            <w:r w:rsidRPr="00AB7182">
              <w:t>-</w:t>
            </w:r>
          </w:p>
        </w:tc>
        <w:tc>
          <w:tcPr>
            <w:tcW w:w="2407" w:type="dxa"/>
          </w:tcPr>
          <w:p w14:paraId="02AB68E1" w14:textId="77777777" w:rsidR="00466786" w:rsidRPr="00AB7182" w:rsidRDefault="00466786" w:rsidP="00466786">
            <w:pPr>
              <w:pStyle w:val="TAC"/>
            </w:pPr>
            <w:r w:rsidRPr="00AB7182">
              <w:t>-</w:t>
            </w:r>
          </w:p>
        </w:tc>
      </w:tr>
      <w:tr w:rsidR="00466786" w:rsidRPr="00AB7182" w14:paraId="2FABCFA4" w14:textId="77777777" w:rsidTr="00466786">
        <w:trPr>
          <w:cantSplit/>
        </w:trPr>
        <w:tc>
          <w:tcPr>
            <w:tcW w:w="1744" w:type="dxa"/>
          </w:tcPr>
          <w:p w14:paraId="19C946D3" w14:textId="77777777" w:rsidR="00466786" w:rsidRPr="00AB7182" w:rsidRDefault="00466786" w:rsidP="00466786">
            <w:pPr>
              <w:pStyle w:val="TAH"/>
            </w:pPr>
            <w:r w:rsidRPr="00AB7182">
              <w:t>Statistics</w:t>
            </w:r>
          </w:p>
        </w:tc>
        <w:tc>
          <w:tcPr>
            <w:tcW w:w="1851" w:type="dxa"/>
          </w:tcPr>
          <w:p w14:paraId="59AEC0B8" w14:textId="77777777" w:rsidR="00466786" w:rsidRPr="00AB7182" w:rsidRDefault="00466786" w:rsidP="00466786">
            <w:pPr>
              <w:pStyle w:val="TAH"/>
            </w:pPr>
            <w:r w:rsidRPr="00AB7182">
              <w:t>Mandatory/</w:t>
            </w:r>
          </w:p>
          <w:p w14:paraId="202426A7" w14:textId="77777777" w:rsidR="00466786" w:rsidRPr="00AB7182" w:rsidRDefault="00466786" w:rsidP="00466786">
            <w:pPr>
              <w:pStyle w:val="TAH"/>
            </w:pPr>
            <w:r w:rsidRPr="00AB7182">
              <w:t>Optional</w:t>
            </w:r>
          </w:p>
        </w:tc>
        <w:tc>
          <w:tcPr>
            <w:tcW w:w="2861" w:type="dxa"/>
            <w:gridSpan w:val="2"/>
          </w:tcPr>
          <w:p w14:paraId="25EBA1B2" w14:textId="77777777" w:rsidR="00466786" w:rsidRPr="00AB7182" w:rsidRDefault="00466786" w:rsidP="00466786">
            <w:pPr>
              <w:pStyle w:val="TAH"/>
            </w:pPr>
            <w:r w:rsidRPr="00AB7182">
              <w:t>Used in command:</w:t>
            </w:r>
          </w:p>
        </w:tc>
        <w:tc>
          <w:tcPr>
            <w:tcW w:w="3433" w:type="dxa"/>
            <w:gridSpan w:val="2"/>
          </w:tcPr>
          <w:p w14:paraId="5BA6F903" w14:textId="77777777" w:rsidR="00466786" w:rsidRPr="00AB7182" w:rsidRDefault="00466786" w:rsidP="00466786">
            <w:pPr>
              <w:pStyle w:val="TAH"/>
            </w:pPr>
            <w:r w:rsidRPr="00AB7182">
              <w:t>Supported Values:</w:t>
            </w:r>
          </w:p>
        </w:tc>
      </w:tr>
      <w:tr w:rsidR="00466786" w:rsidRPr="00AB7182" w14:paraId="20A71A39" w14:textId="77777777" w:rsidTr="00466786">
        <w:trPr>
          <w:cantSplit/>
        </w:trPr>
        <w:tc>
          <w:tcPr>
            <w:tcW w:w="1744" w:type="dxa"/>
          </w:tcPr>
          <w:p w14:paraId="6D49A177" w14:textId="77777777" w:rsidR="00466786" w:rsidRPr="00AB7182" w:rsidRDefault="00466786" w:rsidP="00466786">
            <w:pPr>
              <w:pStyle w:val="TAC"/>
            </w:pPr>
            <w:r w:rsidRPr="00AB7182">
              <w:t>None</w:t>
            </w:r>
          </w:p>
        </w:tc>
        <w:tc>
          <w:tcPr>
            <w:tcW w:w="1851" w:type="dxa"/>
          </w:tcPr>
          <w:p w14:paraId="3CC438BC" w14:textId="77777777" w:rsidR="00466786" w:rsidRPr="00AB7182" w:rsidRDefault="00466786" w:rsidP="00466786">
            <w:pPr>
              <w:pStyle w:val="TAC"/>
            </w:pPr>
            <w:r w:rsidRPr="00AB7182">
              <w:t>-</w:t>
            </w:r>
          </w:p>
        </w:tc>
        <w:tc>
          <w:tcPr>
            <w:tcW w:w="2861" w:type="dxa"/>
            <w:gridSpan w:val="2"/>
          </w:tcPr>
          <w:p w14:paraId="4EC14A5B" w14:textId="77777777" w:rsidR="00466786" w:rsidRPr="00AB7182" w:rsidRDefault="00466786" w:rsidP="00466786">
            <w:pPr>
              <w:pStyle w:val="TAC"/>
            </w:pPr>
            <w:r w:rsidRPr="00AB7182">
              <w:t>-</w:t>
            </w:r>
          </w:p>
        </w:tc>
        <w:tc>
          <w:tcPr>
            <w:tcW w:w="3433" w:type="dxa"/>
            <w:gridSpan w:val="2"/>
          </w:tcPr>
          <w:p w14:paraId="684E5887" w14:textId="77777777" w:rsidR="00466786" w:rsidRPr="00AB7182" w:rsidRDefault="00466786" w:rsidP="00466786">
            <w:pPr>
              <w:pStyle w:val="TAC"/>
            </w:pPr>
            <w:r w:rsidRPr="00AB7182">
              <w:t>-</w:t>
            </w:r>
          </w:p>
        </w:tc>
      </w:tr>
      <w:tr w:rsidR="00466786" w:rsidRPr="00AB7182" w14:paraId="7CD6D01A" w14:textId="77777777" w:rsidTr="00466786">
        <w:trPr>
          <w:cantSplit/>
        </w:trPr>
        <w:tc>
          <w:tcPr>
            <w:tcW w:w="1744" w:type="dxa"/>
          </w:tcPr>
          <w:p w14:paraId="45A5B4C1" w14:textId="77777777" w:rsidR="00466786" w:rsidRPr="00AB7182" w:rsidRDefault="00466786" w:rsidP="00466786">
            <w:pPr>
              <w:pStyle w:val="TAH"/>
            </w:pPr>
            <w:r w:rsidRPr="00AB7182">
              <w:t>Error Codes</w:t>
            </w:r>
          </w:p>
        </w:tc>
        <w:tc>
          <w:tcPr>
            <w:tcW w:w="8145" w:type="dxa"/>
            <w:gridSpan w:val="5"/>
          </w:tcPr>
          <w:p w14:paraId="011424DD" w14:textId="77777777" w:rsidR="00466786" w:rsidRPr="00AB7182" w:rsidRDefault="00466786" w:rsidP="00466786">
            <w:pPr>
              <w:pStyle w:val="TAH"/>
            </w:pPr>
            <w:r w:rsidRPr="00AB7182">
              <w:t>Mandatory/ Optional</w:t>
            </w:r>
          </w:p>
        </w:tc>
      </w:tr>
      <w:tr w:rsidR="00466786" w:rsidRPr="00AB7182" w14:paraId="763011C3" w14:textId="77777777" w:rsidTr="00466786">
        <w:trPr>
          <w:cantSplit/>
        </w:trPr>
        <w:tc>
          <w:tcPr>
            <w:tcW w:w="1744" w:type="dxa"/>
          </w:tcPr>
          <w:p w14:paraId="57FA80E3" w14:textId="77777777" w:rsidR="00466786" w:rsidRPr="00AB7182" w:rsidRDefault="00466786" w:rsidP="00466786">
            <w:pPr>
              <w:pStyle w:val="TAC"/>
            </w:pPr>
            <w:r w:rsidRPr="00AB7182">
              <w:t>None</w:t>
            </w:r>
          </w:p>
        </w:tc>
        <w:tc>
          <w:tcPr>
            <w:tcW w:w="8145" w:type="dxa"/>
            <w:gridSpan w:val="5"/>
          </w:tcPr>
          <w:p w14:paraId="402F6B31" w14:textId="77777777" w:rsidR="00466786" w:rsidRPr="00AB7182" w:rsidRDefault="00466786" w:rsidP="00466786">
            <w:pPr>
              <w:pStyle w:val="TAC"/>
            </w:pPr>
            <w:r w:rsidRPr="00AB7182">
              <w:t>-</w:t>
            </w:r>
          </w:p>
        </w:tc>
      </w:tr>
      <w:bookmarkEnd w:id="176"/>
    </w:tbl>
    <w:p w14:paraId="2D265350" w14:textId="77777777" w:rsidR="00466786" w:rsidRPr="00AB7182" w:rsidRDefault="00466786" w:rsidP="009114E1"/>
    <w:p w14:paraId="3256E613" w14:textId="77777777" w:rsidR="00802168" w:rsidRPr="00AB7182" w:rsidRDefault="00802168" w:rsidP="006460F5">
      <w:pPr>
        <w:pStyle w:val="Heading2"/>
        <w:rPr>
          <w:lang w:val="en-US"/>
        </w:rPr>
      </w:pPr>
      <w:bookmarkStart w:id="177" w:name="_Toc177668516"/>
      <w:r w:rsidRPr="00AB7182">
        <w:rPr>
          <w:lang w:val="en-US"/>
        </w:rPr>
        <w:t>A.14.</w:t>
      </w:r>
      <w:r w:rsidRPr="00AB7182">
        <w:rPr>
          <w:lang w:val="en-US" w:eastAsia="zh-CN"/>
        </w:rPr>
        <w:t>34</w:t>
      </w:r>
      <w:r w:rsidRPr="00AB7182">
        <w:rPr>
          <w:lang w:val="en-US"/>
        </w:rPr>
        <w:tab/>
      </w: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bookmarkEnd w:id="177"/>
    </w:p>
    <w:p w14:paraId="4AC541B7" w14:textId="77777777" w:rsidR="00802168" w:rsidRPr="00AB7182" w:rsidRDefault="00802168" w:rsidP="00802168">
      <w:pPr>
        <w:pStyle w:val="TH"/>
        <w:rPr>
          <w:lang w:val="en-US"/>
        </w:rPr>
      </w:pPr>
      <w:r w:rsidRPr="00AB7182">
        <w:rPr>
          <w:lang w:val="en-US"/>
        </w:rPr>
        <w:t>Table A.14.</w:t>
      </w:r>
      <w:r w:rsidRPr="00AB7182">
        <w:rPr>
          <w:lang w:val="en-US" w:eastAsia="zh-CN"/>
        </w:rPr>
        <w:t>34</w:t>
      </w:r>
      <w:r w:rsidRPr="00AB7182">
        <w:rPr>
          <w:lang w:val="en-US"/>
        </w:rPr>
        <w:t xml:space="preserve">/1: Package Usage Information for </w:t>
      </w: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01"/>
        <w:gridCol w:w="1793"/>
        <w:gridCol w:w="1763"/>
        <w:gridCol w:w="804"/>
        <w:gridCol w:w="917"/>
        <w:gridCol w:w="2111"/>
      </w:tblGrid>
      <w:tr w:rsidR="00802168" w:rsidRPr="00AB7182" w14:paraId="77E4E6FD" w14:textId="77777777" w:rsidTr="00802168">
        <w:trPr>
          <w:cantSplit/>
        </w:trPr>
        <w:tc>
          <w:tcPr>
            <w:tcW w:w="2501" w:type="dxa"/>
          </w:tcPr>
          <w:p w14:paraId="0C76E904" w14:textId="77777777" w:rsidR="00802168" w:rsidRPr="00AB7182" w:rsidRDefault="00802168" w:rsidP="00802168">
            <w:pPr>
              <w:pStyle w:val="TAH"/>
            </w:pPr>
            <w:bookmarkStart w:id="178" w:name="MCCQCTEMPBM_00000085"/>
            <w:r w:rsidRPr="00AB7182">
              <w:t xml:space="preserve">Properties </w:t>
            </w:r>
          </w:p>
        </w:tc>
        <w:tc>
          <w:tcPr>
            <w:tcW w:w="1793" w:type="dxa"/>
          </w:tcPr>
          <w:p w14:paraId="48D608A2" w14:textId="77777777" w:rsidR="00802168" w:rsidRPr="00AB7182" w:rsidRDefault="00802168" w:rsidP="00802168">
            <w:pPr>
              <w:pStyle w:val="TAH"/>
            </w:pPr>
            <w:r w:rsidRPr="00AB7182">
              <w:t>Mandatory/</w:t>
            </w:r>
          </w:p>
          <w:p w14:paraId="561601F2" w14:textId="77777777" w:rsidR="00802168" w:rsidRPr="00AB7182" w:rsidRDefault="00802168" w:rsidP="00802168">
            <w:pPr>
              <w:pStyle w:val="TAH"/>
            </w:pPr>
            <w:r w:rsidRPr="00AB7182">
              <w:t>Optional</w:t>
            </w:r>
          </w:p>
        </w:tc>
        <w:tc>
          <w:tcPr>
            <w:tcW w:w="1763" w:type="dxa"/>
          </w:tcPr>
          <w:p w14:paraId="25558B9D" w14:textId="77777777" w:rsidR="00802168" w:rsidRPr="00AB7182" w:rsidRDefault="00802168" w:rsidP="00802168">
            <w:pPr>
              <w:pStyle w:val="TAH"/>
            </w:pPr>
            <w:r w:rsidRPr="00AB7182">
              <w:t>Used in command:</w:t>
            </w:r>
          </w:p>
        </w:tc>
        <w:tc>
          <w:tcPr>
            <w:tcW w:w="1721" w:type="dxa"/>
            <w:gridSpan w:val="2"/>
          </w:tcPr>
          <w:p w14:paraId="5DD9D2AF" w14:textId="77777777" w:rsidR="00802168" w:rsidRPr="00AB7182" w:rsidRDefault="00802168" w:rsidP="00802168">
            <w:pPr>
              <w:pStyle w:val="TAH"/>
            </w:pPr>
            <w:r w:rsidRPr="00AB7182">
              <w:t>Supported Values:</w:t>
            </w:r>
          </w:p>
        </w:tc>
        <w:tc>
          <w:tcPr>
            <w:tcW w:w="2111" w:type="dxa"/>
          </w:tcPr>
          <w:p w14:paraId="08747CD0" w14:textId="77777777" w:rsidR="00802168" w:rsidRPr="00AB7182" w:rsidRDefault="00802168" w:rsidP="00802168">
            <w:pPr>
              <w:pStyle w:val="TAH"/>
            </w:pPr>
            <w:r w:rsidRPr="00AB7182">
              <w:t>Provisioned Value:</w:t>
            </w:r>
          </w:p>
        </w:tc>
      </w:tr>
      <w:tr w:rsidR="00802168" w:rsidRPr="00AB7182" w14:paraId="7DF793E1" w14:textId="77777777" w:rsidTr="00802168">
        <w:trPr>
          <w:cantSplit/>
        </w:trPr>
        <w:tc>
          <w:tcPr>
            <w:tcW w:w="2501" w:type="dxa"/>
          </w:tcPr>
          <w:p w14:paraId="237E774A" w14:textId="77777777" w:rsidR="00802168" w:rsidRPr="00AB7182" w:rsidRDefault="00802168" w:rsidP="00802168">
            <w:pPr>
              <w:pStyle w:val="TAC"/>
            </w:pPr>
            <w:r w:rsidRPr="00AB7182">
              <w:t>None</w:t>
            </w:r>
          </w:p>
        </w:tc>
        <w:tc>
          <w:tcPr>
            <w:tcW w:w="1793" w:type="dxa"/>
          </w:tcPr>
          <w:p w14:paraId="45B323A1" w14:textId="77777777" w:rsidR="00802168" w:rsidRPr="00AB7182" w:rsidRDefault="00802168" w:rsidP="00802168">
            <w:pPr>
              <w:pStyle w:val="TAC"/>
            </w:pPr>
            <w:r w:rsidRPr="00AB7182">
              <w:t>-</w:t>
            </w:r>
          </w:p>
        </w:tc>
        <w:tc>
          <w:tcPr>
            <w:tcW w:w="1763" w:type="dxa"/>
          </w:tcPr>
          <w:p w14:paraId="046AB7DA" w14:textId="77777777" w:rsidR="00802168" w:rsidRPr="00AB7182" w:rsidRDefault="00802168" w:rsidP="00802168">
            <w:pPr>
              <w:pStyle w:val="TAC"/>
            </w:pPr>
            <w:r w:rsidRPr="00AB7182">
              <w:t>-</w:t>
            </w:r>
          </w:p>
        </w:tc>
        <w:tc>
          <w:tcPr>
            <w:tcW w:w="1721" w:type="dxa"/>
            <w:gridSpan w:val="2"/>
          </w:tcPr>
          <w:p w14:paraId="0D1BC9F1" w14:textId="77777777" w:rsidR="00802168" w:rsidRPr="00AB7182" w:rsidRDefault="00802168" w:rsidP="00802168">
            <w:pPr>
              <w:pStyle w:val="TAC"/>
            </w:pPr>
            <w:r w:rsidRPr="00AB7182">
              <w:t>-</w:t>
            </w:r>
          </w:p>
        </w:tc>
        <w:tc>
          <w:tcPr>
            <w:tcW w:w="2111" w:type="dxa"/>
          </w:tcPr>
          <w:p w14:paraId="7E1EC850" w14:textId="77777777" w:rsidR="00802168" w:rsidRPr="00AB7182" w:rsidRDefault="00802168" w:rsidP="00802168">
            <w:pPr>
              <w:pStyle w:val="TAC"/>
            </w:pPr>
            <w:r w:rsidRPr="00AB7182">
              <w:t>-</w:t>
            </w:r>
          </w:p>
        </w:tc>
      </w:tr>
      <w:tr w:rsidR="00802168" w:rsidRPr="00AB7182" w14:paraId="7FD66253" w14:textId="77777777" w:rsidTr="00802168">
        <w:trPr>
          <w:cantSplit/>
        </w:trPr>
        <w:tc>
          <w:tcPr>
            <w:tcW w:w="2501" w:type="dxa"/>
          </w:tcPr>
          <w:p w14:paraId="1DF11175" w14:textId="77777777" w:rsidR="00802168" w:rsidRPr="00AB7182" w:rsidRDefault="00802168" w:rsidP="00802168">
            <w:pPr>
              <w:pStyle w:val="TAH"/>
            </w:pPr>
            <w:r w:rsidRPr="00AB7182">
              <w:t xml:space="preserve">Signals </w:t>
            </w:r>
          </w:p>
        </w:tc>
        <w:tc>
          <w:tcPr>
            <w:tcW w:w="1793" w:type="dxa"/>
          </w:tcPr>
          <w:p w14:paraId="44376C94" w14:textId="77777777" w:rsidR="00802168" w:rsidRPr="00AB7182" w:rsidRDefault="00802168" w:rsidP="00802168">
            <w:pPr>
              <w:pStyle w:val="TAH"/>
            </w:pPr>
            <w:r w:rsidRPr="00AB7182">
              <w:t>Mandatory/</w:t>
            </w:r>
          </w:p>
          <w:p w14:paraId="1D4D30A6" w14:textId="77777777" w:rsidR="00802168" w:rsidRPr="00AB7182" w:rsidRDefault="00802168" w:rsidP="00802168">
            <w:pPr>
              <w:pStyle w:val="TAH"/>
            </w:pPr>
            <w:r w:rsidRPr="00AB7182">
              <w:t>Optional</w:t>
            </w:r>
          </w:p>
        </w:tc>
        <w:tc>
          <w:tcPr>
            <w:tcW w:w="3484" w:type="dxa"/>
            <w:gridSpan w:val="3"/>
          </w:tcPr>
          <w:p w14:paraId="355023B3" w14:textId="77777777" w:rsidR="00802168" w:rsidRPr="00AB7182" w:rsidRDefault="00802168" w:rsidP="00802168">
            <w:pPr>
              <w:pStyle w:val="TAH"/>
            </w:pPr>
            <w:r w:rsidRPr="00AB7182">
              <w:t>Used in command:</w:t>
            </w:r>
          </w:p>
        </w:tc>
        <w:tc>
          <w:tcPr>
            <w:tcW w:w="2111" w:type="dxa"/>
          </w:tcPr>
          <w:p w14:paraId="5E766A3C" w14:textId="77777777" w:rsidR="00802168" w:rsidRPr="00AB7182" w:rsidRDefault="00802168" w:rsidP="00802168">
            <w:pPr>
              <w:pStyle w:val="TAH"/>
            </w:pPr>
            <w:r w:rsidRPr="00AB7182">
              <w:t>Duration Provisioned Value:</w:t>
            </w:r>
          </w:p>
        </w:tc>
      </w:tr>
      <w:tr w:rsidR="00802168" w:rsidRPr="00AB7182" w14:paraId="455F5633" w14:textId="77777777" w:rsidTr="00802168">
        <w:trPr>
          <w:cantSplit/>
        </w:trPr>
        <w:tc>
          <w:tcPr>
            <w:tcW w:w="2501" w:type="dxa"/>
            <w:vMerge w:val="restart"/>
          </w:tcPr>
          <w:p w14:paraId="5E8704E2" w14:textId="77777777" w:rsidR="00802168" w:rsidRPr="00AB7182" w:rsidRDefault="00802168" w:rsidP="00802168">
            <w:pPr>
              <w:pStyle w:val="TAC"/>
              <w:rPr>
                <w:b/>
                <w:bCs/>
                <w:lang w:val="en-US"/>
              </w:rPr>
            </w:pPr>
            <w:r w:rsidRPr="00AB7182">
              <w:rPr>
                <w:lang w:eastAsia="zh-CN"/>
              </w:rPr>
              <w:t>Feedback Message Sending</w:t>
            </w:r>
            <w:r w:rsidRPr="00AB7182">
              <w:t xml:space="preserve"> (rtcpfb/fbmesssend, 0x00</w:t>
            </w:r>
            <w:r w:rsidR="00F7726E" w:rsidRPr="00AB7182">
              <w:t>f6/</w:t>
            </w:r>
            <w:r w:rsidRPr="00AB7182">
              <w:t>0x0001)</w:t>
            </w:r>
          </w:p>
        </w:tc>
        <w:tc>
          <w:tcPr>
            <w:tcW w:w="1793" w:type="dxa"/>
          </w:tcPr>
          <w:p w14:paraId="7CD34051" w14:textId="77777777" w:rsidR="00802168" w:rsidRPr="00AB7182" w:rsidRDefault="00802168" w:rsidP="00802168">
            <w:pPr>
              <w:pStyle w:val="TAC"/>
            </w:pPr>
            <w:r w:rsidRPr="00AB7182">
              <w:t>M</w:t>
            </w:r>
          </w:p>
        </w:tc>
        <w:tc>
          <w:tcPr>
            <w:tcW w:w="3484" w:type="dxa"/>
            <w:gridSpan w:val="3"/>
          </w:tcPr>
          <w:p w14:paraId="4F576B0C" w14:textId="77777777" w:rsidR="00802168" w:rsidRPr="00AB7182" w:rsidRDefault="00802168" w:rsidP="00802168">
            <w:pPr>
              <w:pStyle w:val="TAC"/>
            </w:pPr>
            <w:r w:rsidRPr="00AB7182">
              <w:t>MOD</w:t>
            </w:r>
          </w:p>
        </w:tc>
        <w:tc>
          <w:tcPr>
            <w:tcW w:w="2111" w:type="dxa"/>
          </w:tcPr>
          <w:p w14:paraId="67B27C81" w14:textId="77777777" w:rsidR="00802168" w:rsidRPr="00AB7182" w:rsidRDefault="00802168" w:rsidP="00802168">
            <w:pPr>
              <w:pStyle w:val="TAC"/>
            </w:pPr>
            <w:r w:rsidRPr="00AB7182">
              <w:t>-</w:t>
            </w:r>
          </w:p>
        </w:tc>
      </w:tr>
      <w:tr w:rsidR="00802168" w:rsidRPr="00AB7182" w14:paraId="75C76D62" w14:textId="77777777" w:rsidTr="00802168">
        <w:trPr>
          <w:cantSplit/>
        </w:trPr>
        <w:tc>
          <w:tcPr>
            <w:tcW w:w="2501" w:type="dxa"/>
            <w:vMerge/>
          </w:tcPr>
          <w:p w14:paraId="757ACD99"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032E5614" w14:textId="77777777" w:rsidR="00802168" w:rsidRPr="00AB7182" w:rsidRDefault="00802168" w:rsidP="00802168">
            <w:pPr>
              <w:pStyle w:val="TAH"/>
            </w:pPr>
            <w:r w:rsidRPr="00AB7182">
              <w:t>Signal Parameters</w:t>
            </w:r>
          </w:p>
        </w:tc>
        <w:tc>
          <w:tcPr>
            <w:tcW w:w="1763" w:type="dxa"/>
          </w:tcPr>
          <w:p w14:paraId="23A8FB88" w14:textId="77777777" w:rsidR="00802168" w:rsidRPr="00AB7182" w:rsidRDefault="00802168" w:rsidP="00802168">
            <w:pPr>
              <w:pStyle w:val="TAH"/>
            </w:pPr>
            <w:r w:rsidRPr="00AB7182">
              <w:t>Mandatory/</w:t>
            </w:r>
            <w:r w:rsidRPr="00AB7182">
              <w:br/>
              <w:t>Optional</w:t>
            </w:r>
          </w:p>
        </w:tc>
        <w:tc>
          <w:tcPr>
            <w:tcW w:w="1721" w:type="dxa"/>
            <w:gridSpan w:val="2"/>
          </w:tcPr>
          <w:p w14:paraId="24C66814" w14:textId="77777777" w:rsidR="00802168" w:rsidRPr="00AB7182" w:rsidRDefault="00802168" w:rsidP="00802168">
            <w:pPr>
              <w:pStyle w:val="TAH"/>
            </w:pPr>
            <w:r w:rsidRPr="00AB7182">
              <w:t>Supported Values:</w:t>
            </w:r>
          </w:p>
        </w:tc>
        <w:tc>
          <w:tcPr>
            <w:tcW w:w="2111" w:type="dxa"/>
          </w:tcPr>
          <w:p w14:paraId="6A937F4F" w14:textId="77777777" w:rsidR="00802168" w:rsidRPr="00AB7182" w:rsidRDefault="00802168" w:rsidP="00802168">
            <w:pPr>
              <w:pStyle w:val="TAH"/>
            </w:pPr>
            <w:r w:rsidRPr="00AB7182">
              <w:t xml:space="preserve">Duration </w:t>
            </w:r>
          </w:p>
          <w:p w14:paraId="3787F4CF" w14:textId="77777777" w:rsidR="00802168" w:rsidRPr="00AB7182" w:rsidRDefault="00802168" w:rsidP="00802168">
            <w:pPr>
              <w:pStyle w:val="TAH"/>
            </w:pPr>
            <w:r w:rsidRPr="00AB7182">
              <w:t>Provisioned Value:</w:t>
            </w:r>
          </w:p>
        </w:tc>
      </w:tr>
      <w:tr w:rsidR="00802168" w:rsidRPr="00AB7182" w14:paraId="6A792F27" w14:textId="77777777" w:rsidTr="00802168">
        <w:trPr>
          <w:cantSplit/>
        </w:trPr>
        <w:tc>
          <w:tcPr>
            <w:tcW w:w="2501" w:type="dxa"/>
            <w:vMerge/>
          </w:tcPr>
          <w:p w14:paraId="7EBC2DAD"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14314767" w14:textId="77777777" w:rsidR="00802168" w:rsidRPr="00AB7182" w:rsidRDefault="00802168" w:rsidP="00802168">
            <w:pPr>
              <w:pStyle w:val="TAC"/>
            </w:pPr>
            <w:r w:rsidRPr="00AB7182">
              <w:t>Update Picture (upic,0x0001)</w:t>
            </w:r>
          </w:p>
        </w:tc>
        <w:tc>
          <w:tcPr>
            <w:tcW w:w="1763" w:type="dxa"/>
          </w:tcPr>
          <w:p w14:paraId="418CF024" w14:textId="77777777" w:rsidR="00802168" w:rsidRPr="00AB7182" w:rsidRDefault="00802168" w:rsidP="00802168">
            <w:pPr>
              <w:pStyle w:val="TAC"/>
            </w:pPr>
            <w:r w:rsidRPr="00AB7182">
              <w:rPr>
                <w:rFonts w:hint="eastAsia"/>
              </w:rPr>
              <w:t>O</w:t>
            </w:r>
          </w:p>
        </w:tc>
        <w:tc>
          <w:tcPr>
            <w:tcW w:w="1721" w:type="dxa"/>
            <w:gridSpan w:val="2"/>
          </w:tcPr>
          <w:p w14:paraId="56E577FB" w14:textId="77777777" w:rsidR="00802168" w:rsidRPr="00AB7182" w:rsidRDefault="00802168" w:rsidP="00802168">
            <w:pPr>
              <w:pStyle w:val="TAC"/>
            </w:pPr>
            <w:r w:rsidRPr="00AB7182">
              <w:t>Enumeration</w:t>
            </w:r>
          </w:p>
        </w:tc>
        <w:tc>
          <w:tcPr>
            <w:tcW w:w="2111" w:type="dxa"/>
          </w:tcPr>
          <w:p w14:paraId="3C38CF65" w14:textId="77777777" w:rsidR="00802168" w:rsidRPr="00AB7182" w:rsidRDefault="00802168" w:rsidP="00802168">
            <w:pPr>
              <w:pStyle w:val="TAC"/>
            </w:pPr>
            <w:r w:rsidRPr="00AB7182">
              <w:t>-</w:t>
            </w:r>
          </w:p>
        </w:tc>
      </w:tr>
      <w:tr w:rsidR="00802168" w:rsidRPr="00AB7182" w14:paraId="32876BC1" w14:textId="77777777" w:rsidTr="00802168">
        <w:trPr>
          <w:cantSplit/>
        </w:trPr>
        <w:tc>
          <w:tcPr>
            <w:tcW w:w="2501" w:type="dxa"/>
            <w:vMerge/>
          </w:tcPr>
          <w:p w14:paraId="4612E6BA"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5E2A3533" w14:textId="77777777" w:rsidR="00802168" w:rsidRPr="00AB7182" w:rsidRDefault="00802168" w:rsidP="00802168">
            <w:pPr>
              <w:pStyle w:val="TAC"/>
            </w:pPr>
            <w:r w:rsidRPr="00AB7182">
              <w:t>Max Bitrate (mbr,0x000</w:t>
            </w:r>
            <w:r w:rsidRPr="00AB7182">
              <w:rPr>
                <w:rFonts w:hint="eastAsia"/>
                <w:lang w:eastAsia="zh-CN"/>
              </w:rPr>
              <w:t>2</w:t>
            </w:r>
            <w:r w:rsidRPr="00AB7182">
              <w:t>)</w:t>
            </w:r>
          </w:p>
        </w:tc>
        <w:tc>
          <w:tcPr>
            <w:tcW w:w="1763" w:type="dxa"/>
          </w:tcPr>
          <w:p w14:paraId="1447D83F" w14:textId="77777777" w:rsidR="00802168" w:rsidRPr="00AB7182" w:rsidRDefault="00802168" w:rsidP="00802168">
            <w:pPr>
              <w:pStyle w:val="TAC"/>
              <w:rPr>
                <w:b/>
                <w:bCs/>
                <w:lang w:eastAsia="zh-CN"/>
              </w:rPr>
            </w:pPr>
            <w:r w:rsidRPr="00AB7182">
              <w:rPr>
                <w:rFonts w:hint="eastAsia"/>
                <w:lang w:eastAsia="zh-CN"/>
              </w:rPr>
              <w:t>O</w:t>
            </w:r>
          </w:p>
        </w:tc>
        <w:tc>
          <w:tcPr>
            <w:tcW w:w="1721" w:type="dxa"/>
            <w:gridSpan w:val="2"/>
          </w:tcPr>
          <w:p w14:paraId="233F9FE3" w14:textId="77777777" w:rsidR="00802168" w:rsidRPr="00AB7182" w:rsidRDefault="00802168" w:rsidP="00802168">
            <w:pPr>
              <w:pStyle w:val="TAC"/>
            </w:pPr>
            <w:r w:rsidRPr="00AB7182">
              <w:t>Unsigned Integer</w:t>
            </w:r>
          </w:p>
        </w:tc>
        <w:tc>
          <w:tcPr>
            <w:tcW w:w="2111" w:type="dxa"/>
          </w:tcPr>
          <w:p w14:paraId="5AE58761" w14:textId="77777777" w:rsidR="00802168" w:rsidRPr="00AB7182" w:rsidRDefault="00802168" w:rsidP="00802168">
            <w:pPr>
              <w:pStyle w:val="TAC"/>
            </w:pPr>
            <w:r w:rsidRPr="00AB7182">
              <w:t>-</w:t>
            </w:r>
          </w:p>
        </w:tc>
      </w:tr>
      <w:tr w:rsidR="00802168" w:rsidRPr="00AB7182" w14:paraId="3AC9736C" w14:textId="77777777" w:rsidTr="00802168">
        <w:trPr>
          <w:cantSplit/>
        </w:trPr>
        <w:tc>
          <w:tcPr>
            <w:tcW w:w="2501" w:type="dxa"/>
          </w:tcPr>
          <w:p w14:paraId="103DAAF3" w14:textId="77777777" w:rsidR="00802168" w:rsidRPr="00AB7182" w:rsidRDefault="00802168" w:rsidP="00802168">
            <w:pPr>
              <w:pStyle w:val="TAH"/>
            </w:pPr>
            <w:r w:rsidRPr="00AB7182">
              <w:lastRenderedPageBreak/>
              <w:t>Events</w:t>
            </w:r>
          </w:p>
        </w:tc>
        <w:tc>
          <w:tcPr>
            <w:tcW w:w="1793" w:type="dxa"/>
          </w:tcPr>
          <w:p w14:paraId="28D3EBF8" w14:textId="77777777" w:rsidR="00802168" w:rsidRPr="00AB7182" w:rsidRDefault="00802168" w:rsidP="00802168">
            <w:pPr>
              <w:pStyle w:val="TAH"/>
            </w:pPr>
            <w:r w:rsidRPr="00AB7182">
              <w:t>Mandatory/</w:t>
            </w:r>
          </w:p>
          <w:p w14:paraId="65104BB4" w14:textId="77777777" w:rsidR="00802168" w:rsidRPr="00AB7182" w:rsidRDefault="00802168" w:rsidP="00802168">
            <w:pPr>
              <w:pStyle w:val="TAH"/>
            </w:pPr>
            <w:r w:rsidRPr="00AB7182">
              <w:t>Optional</w:t>
            </w:r>
          </w:p>
        </w:tc>
        <w:tc>
          <w:tcPr>
            <w:tcW w:w="5595" w:type="dxa"/>
            <w:gridSpan w:val="4"/>
          </w:tcPr>
          <w:p w14:paraId="3D352496" w14:textId="77777777" w:rsidR="00802168" w:rsidRPr="00AB7182" w:rsidRDefault="00802168" w:rsidP="00802168">
            <w:pPr>
              <w:pStyle w:val="TAH"/>
            </w:pPr>
            <w:r w:rsidRPr="00AB7182">
              <w:t>Used in command:</w:t>
            </w:r>
          </w:p>
        </w:tc>
      </w:tr>
      <w:tr w:rsidR="00802168" w:rsidRPr="00AB7182" w14:paraId="29D931B5" w14:textId="77777777" w:rsidTr="00802168">
        <w:trPr>
          <w:cantSplit/>
        </w:trPr>
        <w:tc>
          <w:tcPr>
            <w:tcW w:w="2501" w:type="dxa"/>
            <w:vMerge w:val="restart"/>
          </w:tcPr>
          <w:p w14:paraId="5D5DC369" w14:textId="77777777" w:rsidR="00802168" w:rsidRPr="00AB7182" w:rsidRDefault="00802168" w:rsidP="00802168">
            <w:pPr>
              <w:pStyle w:val="TAC"/>
              <w:rPr>
                <w:lang w:val="en-US" w:eastAsia="zh-CN"/>
              </w:rPr>
            </w:pPr>
            <w:r w:rsidRPr="00AB7182">
              <w:t>RTCP Feedback Message Detection</w:t>
            </w:r>
            <w:r w:rsidRPr="00AB7182">
              <w:rPr>
                <w:rFonts w:eastAsia="MS Mincho"/>
              </w:rPr>
              <w:t xml:space="preserve"> </w:t>
            </w:r>
            <w:r w:rsidRPr="00AB7182">
              <w:t>(rtcpfb/det</w:t>
            </w:r>
            <w:r w:rsidRPr="00AB7182">
              <w:rPr>
                <w:rFonts w:eastAsia="MS Mincho"/>
              </w:rPr>
              <w:t>, 0x00</w:t>
            </w:r>
            <w:r w:rsidR="00F7726E" w:rsidRPr="00AB7182">
              <w:rPr>
                <w:rFonts w:eastAsia="MS Mincho"/>
              </w:rPr>
              <w:t>f6/</w:t>
            </w:r>
            <w:r w:rsidRPr="00AB7182">
              <w:rPr>
                <w:rFonts w:eastAsia="MS Mincho"/>
              </w:rPr>
              <w:t>0x0001)</w:t>
            </w:r>
          </w:p>
        </w:tc>
        <w:tc>
          <w:tcPr>
            <w:tcW w:w="1793" w:type="dxa"/>
          </w:tcPr>
          <w:p w14:paraId="711E706D" w14:textId="77777777" w:rsidR="00802168" w:rsidRPr="00AB7182" w:rsidRDefault="00802168" w:rsidP="00802168">
            <w:pPr>
              <w:pStyle w:val="TAC"/>
            </w:pPr>
            <w:r w:rsidRPr="00AB7182">
              <w:t>M</w:t>
            </w:r>
          </w:p>
        </w:tc>
        <w:tc>
          <w:tcPr>
            <w:tcW w:w="5595" w:type="dxa"/>
            <w:gridSpan w:val="4"/>
          </w:tcPr>
          <w:p w14:paraId="37CC0B45" w14:textId="77777777" w:rsidR="00802168" w:rsidRPr="00AB7182" w:rsidRDefault="00802168" w:rsidP="00802168">
            <w:pPr>
              <w:pStyle w:val="TAC"/>
            </w:pPr>
            <w:r w:rsidRPr="00AB7182">
              <w:t>MOD, NOTIFY</w:t>
            </w:r>
          </w:p>
        </w:tc>
      </w:tr>
      <w:tr w:rsidR="00802168" w:rsidRPr="00AB7182" w14:paraId="0C6BCB60" w14:textId="77777777" w:rsidTr="00802168">
        <w:trPr>
          <w:cantSplit/>
        </w:trPr>
        <w:tc>
          <w:tcPr>
            <w:tcW w:w="2501" w:type="dxa"/>
            <w:vMerge/>
          </w:tcPr>
          <w:p w14:paraId="0C54A5DA"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266B5F68" w14:textId="77777777" w:rsidR="00802168" w:rsidRPr="00AB7182" w:rsidRDefault="00802168" w:rsidP="00802168">
            <w:pPr>
              <w:pStyle w:val="TAH"/>
            </w:pPr>
            <w:r w:rsidRPr="00AB7182">
              <w:t>Event</w:t>
            </w:r>
          </w:p>
          <w:p w14:paraId="0037F001" w14:textId="77777777" w:rsidR="00802168" w:rsidRPr="00AB7182" w:rsidRDefault="00802168" w:rsidP="00802168">
            <w:pPr>
              <w:pStyle w:val="TAH"/>
            </w:pPr>
            <w:r w:rsidRPr="00AB7182">
              <w:t>Parameters</w:t>
            </w:r>
          </w:p>
        </w:tc>
        <w:tc>
          <w:tcPr>
            <w:tcW w:w="1763" w:type="dxa"/>
          </w:tcPr>
          <w:p w14:paraId="7CFEF3F5" w14:textId="77777777" w:rsidR="00802168" w:rsidRPr="00AB7182" w:rsidRDefault="00802168" w:rsidP="00802168">
            <w:pPr>
              <w:pStyle w:val="TAH"/>
            </w:pPr>
            <w:r w:rsidRPr="00AB7182">
              <w:t>Mandatory/</w:t>
            </w:r>
          </w:p>
          <w:p w14:paraId="5BE1F48A" w14:textId="77777777" w:rsidR="00802168" w:rsidRPr="00AB7182" w:rsidRDefault="00802168" w:rsidP="00802168">
            <w:pPr>
              <w:pStyle w:val="TAH"/>
            </w:pPr>
            <w:r w:rsidRPr="00AB7182">
              <w:t>Optional</w:t>
            </w:r>
          </w:p>
        </w:tc>
        <w:tc>
          <w:tcPr>
            <w:tcW w:w="1721" w:type="dxa"/>
            <w:gridSpan w:val="2"/>
          </w:tcPr>
          <w:p w14:paraId="066F4800" w14:textId="77777777" w:rsidR="00802168" w:rsidRPr="00AB7182" w:rsidRDefault="00802168" w:rsidP="00802168">
            <w:pPr>
              <w:pStyle w:val="TAH"/>
            </w:pPr>
            <w:r w:rsidRPr="00AB7182">
              <w:t>Supported</w:t>
            </w:r>
          </w:p>
          <w:p w14:paraId="7629D0C2" w14:textId="77777777" w:rsidR="00802168" w:rsidRPr="00AB7182" w:rsidRDefault="00802168" w:rsidP="00802168">
            <w:pPr>
              <w:pStyle w:val="TAH"/>
            </w:pPr>
            <w:r w:rsidRPr="00AB7182">
              <w:t>Values:</w:t>
            </w:r>
          </w:p>
        </w:tc>
        <w:tc>
          <w:tcPr>
            <w:tcW w:w="2111" w:type="dxa"/>
          </w:tcPr>
          <w:p w14:paraId="3D3A9B7C" w14:textId="77777777" w:rsidR="00802168" w:rsidRPr="00AB7182" w:rsidRDefault="00802168" w:rsidP="00802168">
            <w:pPr>
              <w:pStyle w:val="TAH"/>
            </w:pPr>
            <w:r w:rsidRPr="00AB7182">
              <w:t>Provisioned Value:</w:t>
            </w:r>
          </w:p>
        </w:tc>
      </w:tr>
      <w:tr w:rsidR="00802168" w:rsidRPr="00AB7182" w14:paraId="31E56430" w14:textId="77777777" w:rsidTr="00802168">
        <w:trPr>
          <w:cantSplit/>
        </w:trPr>
        <w:tc>
          <w:tcPr>
            <w:tcW w:w="2501" w:type="dxa"/>
            <w:vMerge/>
          </w:tcPr>
          <w:p w14:paraId="1E65E7DC"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467CAF6C" w14:textId="77777777" w:rsidR="00802168" w:rsidRPr="00AB7182" w:rsidRDefault="00802168" w:rsidP="00802168">
            <w:pPr>
              <w:pStyle w:val="TAC"/>
              <w:rPr>
                <w:lang w:eastAsia="zh-CN"/>
              </w:rPr>
            </w:pPr>
            <w:r w:rsidRPr="00AB7182">
              <w:t>Feedback Message Type</w:t>
            </w:r>
          </w:p>
          <w:p w14:paraId="3862AD88" w14:textId="77777777" w:rsidR="00802168" w:rsidRPr="00AB7182" w:rsidRDefault="00802168" w:rsidP="00802168">
            <w:pPr>
              <w:pStyle w:val="TAC"/>
              <w:rPr>
                <w:lang w:eastAsia="zh-CN"/>
              </w:rPr>
            </w:pPr>
            <w:r w:rsidRPr="00AB7182">
              <w:t>(type,0x0001)</w:t>
            </w:r>
          </w:p>
        </w:tc>
        <w:tc>
          <w:tcPr>
            <w:tcW w:w="1763" w:type="dxa"/>
          </w:tcPr>
          <w:p w14:paraId="3CA81871" w14:textId="77777777" w:rsidR="00802168" w:rsidRPr="00AB7182" w:rsidRDefault="00802168" w:rsidP="00802168">
            <w:pPr>
              <w:pStyle w:val="TAC"/>
              <w:rPr>
                <w:b/>
                <w:bCs/>
                <w:lang w:eastAsia="zh-CN"/>
              </w:rPr>
            </w:pPr>
            <w:r w:rsidRPr="00AB7182">
              <w:rPr>
                <w:rFonts w:hint="eastAsia"/>
                <w:lang w:eastAsia="zh-CN"/>
              </w:rPr>
              <w:t>M</w:t>
            </w:r>
          </w:p>
        </w:tc>
        <w:tc>
          <w:tcPr>
            <w:tcW w:w="1721" w:type="dxa"/>
            <w:gridSpan w:val="2"/>
          </w:tcPr>
          <w:p w14:paraId="17BE7F52" w14:textId="77777777" w:rsidR="00802168" w:rsidRPr="00AB7182" w:rsidRDefault="00802168" w:rsidP="00802168">
            <w:pPr>
              <w:pStyle w:val="TAC"/>
            </w:pPr>
            <w:r w:rsidRPr="00AB7182">
              <w:t>Sub-list of String</w:t>
            </w:r>
          </w:p>
        </w:tc>
        <w:tc>
          <w:tcPr>
            <w:tcW w:w="2111" w:type="dxa"/>
          </w:tcPr>
          <w:p w14:paraId="02271F38" w14:textId="77777777" w:rsidR="00802168" w:rsidRPr="00AB7182" w:rsidRDefault="00802168" w:rsidP="00802168">
            <w:pPr>
              <w:pStyle w:val="TAC"/>
              <w:rPr>
                <w:b/>
                <w:bCs/>
              </w:rPr>
            </w:pPr>
            <w:r w:rsidRPr="00AB7182">
              <w:t>-</w:t>
            </w:r>
          </w:p>
        </w:tc>
      </w:tr>
      <w:tr w:rsidR="00802168" w:rsidRPr="00AB7182" w14:paraId="05AD940A" w14:textId="77777777" w:rsidTr="00802168">
        <w:trPr>
          <w:cantSplit/>
        </w:trPr>
        <w:tc>
          <w:tcPr>
            <w:tcW w:w="2501" w:type="dxa"/>
            <w:vMerge/>
          </w:tcPr>
          <w:p w14:paraId="48414BCC"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0C05B119" w14:textId="77777777" w:rsidR="00802168" w:rsidRPr="00AB7182" w:rsidRDefault="00802168" w:rsidP="00802168">
            <w:pPr>
              <w:pStyle w:val="TAH"/>
            </w:pPr>
            <w:r w:rsidRPr="00AB7182">
              <w:t>ObservedEvent</w:t>
            </w:r>
          </w:p>
          <w:p w14:paraId="5167B358" w14:textId="77777777" w:rsidR="00802168" w:rsidRPr="00AB7182" w:rsidRDefault="00802168" w:rsidP="00802168">
            <w:pPr>
              <w:pStyle w:val="TAH"/>
            </w:pPr>
            <w:r w:rsidRPr="00AB7182">
              <w:t>Parameters</w:t>
            </w:r>
          </w:p>
        </w:tc>
        <w:tc>
          <w:tcPr>
            <w:tcW w:w="1763" w:type="dxa"/>
          </w:tcPr>
          <w:p w14:paraId="125817B4" w14:textId="77777777" w:rsidR="00802168" w:rsidRPr="00AB7182" w:rsidRDefault="00802168" w:rsidP="00802168">
            <w:pPr>
              <w:pStyle w:val="TAH"/>
            </w:pPr>
            <w:r w:rsidRPr="00AB7182">
              <w:t>Mandatory/</w:t>
            </w:r>
          </w:p>
          <w:p w14:paraId="58921AF9" w14:textId="77777777" w:rsidR="00802168" w:rsidRPr="00AB7182" w:rsidRDefault="00802168" w:rsidP="00802168">
            <w:pPr>
              <w:pStyle w:val="TAH"/>
            </w:pPr>
            <w:r w:rsidRPr="00AB7182">
              <w:t>Optional</w:t>
            </w:r>
          </w:p>
        </w:tc>
        <w:tc>
          <w:tcPr>
            <w:tcW w:w="1721" w:type="dxa"/>
            <w:gridSpan w:val="2"/>
          </w:tcPr>
          <w:p w14:paraId="7821A057" w14:textId="77777777" w:rsidR="00802168" w:rsidRPr="00AB7182" w:rsidRDefault="00802168" w:rsidP="00802168">
            <w:pPr>
              <w:pStyle w:val="TAH"/>
            </w:pPr>
            <w:r w:rsidRPr="00AB7182">
              <w:t>Supported</w:t>
            </w:r>
          </w:p>
          <w:p w14:paraId="3D111A4C" w14:textId="77777777" w:rsidR="00802168" w:rsidRPr="00AB7182" w:rsidRDefault="00802168" w:rsidP="00802168">
            <w:pPr>
              <w:pStyle w:val="TAH"/>
            </w:pPr>
            <w:r w:rsidRPr="00AB7182">
              <w:t>Values:</w:t>
            </w:r>
          </w:p>
        </w:tc>
        <w:tc>
          <w:tcPr>
            <w:tcW w:w="2111" w:type="dxa"/>
          </w:tcPr>
          <w:p w14:paraId="542AB6A4" w14:textId="77777777" w:rsidR="00802168" w:rsidRPr="00AB7182" w:rsidRDefault="00802168" w:rsidP="00802168">
            <w:pPr>
              <w:pStyle w:val="TAH"/>
            </w:pPr>
            <w:r w:rsidRPr="00AB7182">
              <w:t>Provisioned Value:</w:t>
            </w:r>
          </w:p>
        </w:tc>
      </w:tr>
      <w:tr w:rsidR="00802168" w:rsidRPr="00AB7182" w14:paraId="37FBA733" w14:textId="77777777" w:rsidTr="00802168">
        <w:trPr>
          <w:cantSplit/>
        </w:trPr>
        <w:tc>
          <w:tcPr>
            <w:tcW w:w="2501" w:type="dxa"/>
            <w:vMerge/>
          </w:tcPr>
          <w:p w14:paraId="6F14EAAB"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107B9451" w14:textId="77777777" w:rsidR="00802168" w:rsidRPr="00AB7182" w:rsidRDefault="00802168" w:rsidP="00802168">
            <w:pPr>
              <w:pStyle w:val="TAC"/>
            </w:pPr>
            <w:r w:rsidRPr="00AB7182">
              <w:t>Update Picture (upic,0x0001)</w:t>
            </w:r>
          </w:p>
        </w:tc>
        <w:tc>
          <w:tcPr>
            <w:tcW w:w="1763" w:type="dxa"/>
          </w:tcPr>
          <w:p w14:paraId="6FF59401" w14:textId="77777777" w:rsidR="00802168" w:rsidRPr="00AB7182" w:rsidRDefault="00802168" w:rsidP="00802168">
            <w:pPr>
              <w:pStyle w:val="TAC"/>
            </w:pPr>
            <w:r w:rsidRPr="00AB7182">
              <w:rPr>
                <w:rFonts w:hint="eastAsia"/>
              </w:rPr>
              <w:t>O</w:t>
            </w:r>
          </w:p>
        </w:tc>
        <w:tc>
          <w:tcPr>
            <w:tcW w:w="1721" w:type="dxa"/>
            <w:gridSpan w:val="2"/>
          </w:tcPr>
          <w:p w14:paraId="3B3BED7D" w14:textId="77777777" w:rsidR="00802168" w:rsidRPr="00AB7182" w:rsidRDefault="00802168" w:rsidP="00802168">
            <w:pPr>
              <w:pStyle w:val="TAC"/>
            </w:pPr>
            <w:r w:rsidRPr="00AB7182">
              <w:t>Enumeration</w:t>
            </w:r>
          </w:p>
        </w:tc>
        <w:tc>
          <w:tcPr>
            <w:tcW w:w="2111" w:type="dxa"/>
          </w:tcPr>
          <w:p w14:paraId="0512A975" w14:textId="77777777" w:rsidR="00802168" w:rsidRPr="00AB7182" w:rsidRDefault="00802168" w:rsidP="00802168">
            <w:pPr>
              <w:pStyle w:val="TAC"/>
            </w:pPr>
            <w:r w:rsidRPr="00AB7182">
              <w:t>-</w:t>
            </w:r>
          </w:p>
        </w:tc>
      </w:tr>
      <w:tr w:rsidR="00802168" w:rsidRPr="00AB7182" w14:paraId="2452FD94" w14:textId="77777777" w:rsidTr="00802168">
        <w:trPr>
          <w:cantSplit/>
          <w:trHeight w:val="700"/>
        </w:trPr>
        <w:tc>
          <w:tcPr>
            <w:tcW w:w="2501" w:type="dxa"/>
            <w:vMerge/>
          </w:tcPr>
          <w:p w14:paraId="4C4A241F"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535895DF" w14:textId="77777777" w:rsidR="00802168" w:rsidRPr="00AB7182" w:rsidRDefault="00802168" w:rsidP="00802168">
            <w:pPr>
              <w:pStyle w:val="TAC"/>
            </w:pPr>
            <w:r w:rsidRPr="00AB7182">
              <w:t>Max Bitrate (mbr,0x000</w:t>
            </w:r>
            <w:r w:rsidRPr="00AB7182">
              <w:rPr>
                <w:rFonts w:hint="eastAsia"/>
                <w:lang w:eastAsia="zh-CN"/>
              </w:rPr>
              <w:t>2</w:t>
            </w:r>
            <w:r w:rsidRPr="00AB7182">
              <w:t>)</w:t>
            </w:r>
          </w:p>
        </w:tc>
        <w:tc>
          <w:tcPr>
            <w:tcW w:w="1763" w:type="dxa"/>
          </w:tcPr>
          <w:p w14:paraId="087A7956" w14:textId="77777777" w:rsidR="00802168" w:rsidRPr="00AB7182" w:rsidRDefault="00802168" w:rsidP="00802168">
            <w:pPr>
              <w:pStyle w:val="TAC"/>
            </w:pPr>
            <w:r w:rsidRPr="00AB7182">
              <w:rPr>
                <w:rFonts w:hint="eastAsia"/>
                <w:lang w:eastAsia="zh-CN"/>
              </w:rPr>
              <w:t>O</w:t>
            </w:r>
          </w:p>
        </w:tc>
        <w:tc>
          <w:tcPr>
            <w:tcW w:w="1721" w:type="dxa"/>
            <w:gridSpan w:val="2"/>
          </w:tcPr>
          <w:p w14:paraId="5D8D8C3E" w14:textId="77777777" w:rsidR="00802168" w:rsidRPr="00AB7182" w:rsidRDefault="00802168" w:rsidP="00802168">
            <w:pPr>
              <w:pStyle w:val="TAC"/>
            </w:pPr>
            <w:r w:rsidRPr="00AB7182">
              <w:t>Unsigned Integer</w:t>
            </w:r>
          </w:p>
        </w:tc>
        <w:tc>
          <w:tcPr>
            <w:tcW w:w="2111" w:type="dxa"/>
          </w:tcPr>
          <w:p w14:paraId="1A4A029D" w14:textId="77777777" w:rsidR="00802168" w:rsidRPr="00AB7182" w:rsidRDefault="00802168" w:rsidP="00802168">
            <w:pPr>
              <w:pStyle w:val="TAC"/>
            </w:pPr>
            <w:r w:rsidRPr="00AB7182">
              <w:t>-</w:t>
            </w:r>
          </w:p>
        </w:tc>
      </w:tr>
      <w:tr w:rsidR="00802168" w:rsidRPr="00AB7182" w14:paraId="37752BBB" w14:textId="77777777" w:rsidTr="00802168">
        <w:trPr>
          <w:cantSplit/>
        </w:trPr>
        <w:tc>
          <w:tcPr>
            <w:tcW w:w="2501" w:type="dxa"/>
          </w:tcPr>
          <w:p w14:paraId="1ED6E79E" w14:textId="77777777" w:rsidR="00802168" w:rsidRPr="00AB7182" w:rsidRDefault="00802168" w:rsidP="00802168">
            <w:pPr>
              <w:pStyle w:val="TAH"/>
            </w:pPr>
            <w:r w:rsidRPr="00AB7182">
              <w:t>Statistics</w:t>
            </w:r>
          </w:p>
        </w:tc>
        <w:tc>
          <w:tcPr>
            <w:tcW w:w="1793" w:type="dxa"/>
          </w:tcPr>
          <w:p w14:paraId="35804B80" w14:textId="77777777" w:rsidR="00802168" w:rsidRPr="00AB7182" w:rsidRDefault="00802168" w:rsidP="00802168">
            <w:pPr>
              <w:pStyle w:val="TAH"/>
            </w:pPr>
            <w:r w:rsidRPr="00AB7182">
              <w:t>Mandatory/</w:t>
            </w:r>
          </w:p>
          <w:p w14:paraId="15DD42B2" w14:textId="77777777" w:rsidR="00802168" w:rsidRPr="00AB7182" w:rsidRDefault="00802168" w:rsidP="00802168">
            <w:pPr>
              <w:pStyle w:val="TAH"/>
            </w:pPr>
            <w:r w:rsidRPr="00AB7182">
              <w:t>Optional</w:t>
            </w:r>
          </w:p>
        </w:tc>
        <w:tc>
          <w:tcPr>
            <w:tcW w:w="2567" w:type="dxa"/>
            <w:gridSpan w:val="2"/>
          </w:tcPr>
          <w:p w14:paraId="64546E4B" w14:textId="77777777" w:rsidR="00802168" w:rsidRPr="00AB7182" w:rsidRDefault="00802168" w:rsidP="00802168">
            <w:pPr>
              <w:pStyle w:val="TAH"/>
            </w:pPr>
            <w:r w:rsidRPr="00AB7182">
              <w:t>Used in command:</w:t>
            </w:r>
          </w:p>
        </w:tc>
        <w:tc>
          <w:tcPr>
            <w:tcW w:w="3028" w:type="dxa"/>
            <w:gridSpan w:val="2"/>
          </w:tcPr>
          <w:p w14:paraId="161825F7" w14:textId="77777777" w:rsidR="00802168" w:rsidRPr="00AB7182" w:rsidRDefault="00802168" w:rsidP="00802168">
            <w:pPr>
              <w:pStyle w:val="TAH"/>
            </w:pPr>
            <w:r w:rsidRPr="00AB7182">
              <w:t>Supported Values:</w:t>
            </w:r>
          </w:p>
        </w:tc>
      </w:tr>
      <w:tr w:rsidR="00802168" w:rsidRPr="00AB7182" w14:paraId="522562AC" w14:textId="77777777" w:rsidTr="00802168">
        <w:trPr>
          <w:cantSplit/>
        </w:trPr>
        <w:tc>
          <w:tcPr>
            <w:tcW w:w="2501" w:type="dxa"/>
          </w:tcPr>
          <w:p w14:paraId="251B64D9" w14:textId="77777777" w:rsidR="00802168" w:rsidRPr="00AB7182" w:rsidRDefault="00802168" w:rsidP="00802168">
            <w:pPr>
              <w:pStyle w:val="TAC"/>
            </w:pPr>
            <w:r w:rsidRPr="00AB7182">
              <w:t>None</w:t>
            </w:r>
          </w:p>
        </w:tc>
        <w:tc>
          <w:tcPr>
            <w:tcW w:w="1793" w:type="dxa"/>
          </w:tcPr>
          <w:p w14:paraId="26F8B05A" w14:textId="77777777" w:rsidR="00802168" w:rsidRPr="00AB7182" w:rsidRDefault="00802168" w:rsidP="00802168">
            <w:pPr>
              <w:pStyle w:val="TAC"/>
            </w:pPr>
            <w:r w:rsidRPr="00AB7182">
              <w:t>-</w:t>
            </w:r>
          </w:p>
        </w:tc>
        <w:tc>
          <w:tcPr>
            <w:tcW w:w="2567" w:type="dxa"/>
            <w:gridSpan w:val="2"/>
          </w:tcPr>
          <w:p w14:paraId="2D92262B" w14:textId="77777777" w:rsidR="00802168" w:rsidRPr="00AB7182" w:rsidRDefault="00802168" w:rsidP="00802168">
            <w:pPr>
              <w:pStyle w:val="TAC"/>
            </w:pPr>
            <w:r w:rsidRPr="00AB7182">
              <w:t>-</w:t>
            </w:r>
          </w:p>
        </w:tc>
        <w:tc>
          <w:tcPr>
            <w:tcW w:w="3028" w:type="dxa"/>
            <w:gridSpan w:val="2"/>
          </w:tcPr>
          <w:p w14:paraId="5ACEFF4F" w14:textId="77777777" w:rsidR="00802168" w:rsidRPr="00AB7182" w:rsidRDefault="00802168" w:rsidP="00802168">
            <w:pPr>
              <w:pStyle w:val="TAC"/>
            </w:pPr>
            <w:r w:rsidRPr="00AB7182">
              <w:t>-</w:t>
            </w:r>
          </w:p>
        </w:tc>
      </w:tr>
      <w:tr w:rsidR="00802168" w:rsidRPr="00AB7182" w14:paraId="0720F655" w14:textId="77777777" w:rsidTr="00802168">
        <w:trPr>
          <w:cantSplit/>
        </w:trPr>
        <w:tc>
          <w:tcPr>
            <w:tcW w:w="2501" w:type="dxa"/>
          </w:tcPr>
          <w:p w14:paraId="7F474CAD" w14:textId="77777777" w:rsidR="00802168" w:rsidRPr="00AB7182" w:rsidRDefault="00802168" w:rsidP="00802168">
            <w:pPr>
              <w:pStyle w:val="TAH"/>
            </w:pPr>
            <w:r w:rsidRPr="00AB7182">
              <w:t>Error Codes</w:t>
            </w:r>
          </w:p>
        </w:tc>
        <w:tc>
          <w:tcPr>
            <w:tcW w:w="7388" w:type="dxa"/>
            <w:gridSpan w:val="5"/>
          </w:tcPr>
          <w:p w14:paraId="6D559423" w14:textId="77777777" w:rsidR="00802168" w:rsidRPr="00AB7182" w:rsidRDefault="00802168" w:rsidP="00802168">
            <w:pPr>
              <w:pStyle w:val="TAH"/>
            </w:pPr>
            <w:r w:rsidRPr="00AB7182">
              <w:t>Mandatory/ Optional</w:t>
            </w:r>
          </w:p>
        </w:tc>
      </w:tr>
      <w:tr w:rsidR="00802168" w:rsidRPr="00AB7182" w14:paraId="73FCAA03" w14:textId="77777777" w:rsidTr="00802168">
        <w:trPr>
          <w:cantSplit/>
        </w:trPr>
        <w:tc>
          <w:tcPr>
            <w:tcW w:w="2501" w:type="dxa"/>
          </w:tcPr>
          <w:p w14:paraId="1696D8D9" w14:textId="77777777" w:rsidR="00802168" w:rsidRPr="00AB7182" w:rsidRDefault="00802168" w:rsidP="00802168">
            <w:pPr>
              <w:pStyle w:val="TAC"/>
            </w:pPr>
            <w:r w:rsidRPr="00AB7182">
              <w:t>None</w:t>
            </w:r>
          </w:p>
        </w:tc>
        <w:tc>
          <w:tcPr>
            <w:tcW w:w="7388" w:type="dxa"/>
            <w:gridSpan w:val="5"/>
          </w:tcPr>
          <w:p w14:paraId="3409B8A0" w14:textId="77777777" w:rsidR="00802168" w:rsidRPr="00AB7182" w:rsidRDefault="00802168" w:rsidP="00802168">
            <w:pPr>
              <w:pStyle w:val="TAC"/>
            </w:pPr>
            <w:r w:rsidRPr="00AB7182">
              <w:t>-</w:t>
            </w:r>
          </w:p>
        </w:tc>
      </w:tr>
      <w:bookmarkEnd w:id="178"/>
    </w:tbl>
    <w:p w14:paraId="3F1337C4" w14:textId="77777777" w:rsidR="00802168" w:rsidRPr="00AB7182" w:rsidRDefault="00802168" w:rsidP="009114E1"/>
    <w:p w14:paraId="5F4F2BA6" w14:textId="77777777" w:rsidR="00CB4C6A" w:rsidRPr="00AB7182" w:rsidRDefault="00CB4C6A" w:rsidP="006460F5">
      <w:pPr>
        <w:pStyle w:val="Heading2"/>
      </w:pPr>
      <w:bookmarkStart w:id="179" w:name="_Toc177668517"/>
      <w:r w:rsidRPr="00AB7182">
        <w:lastRenderedPageBreak/>
        <w:t>A.14.35</w:t>
      </w:r>
      <w:r w:rsidRPr="00AB7182">
        <w:tab/>
        <w:t>Explicit Congestion Notification</w:t>
      </w:r>
      <w:r w:rsidRPr="00AB7182">
        <w:tab/>
        <w:t>for RTP-over-UDP Support (ecnrous)</w:t>
      </w:r>
      <w:bookmarkEnd w:id="179"/>
    </w:p>
    <w:p w14:paraId="7B4A6A26" w14:textId="77777777" w:rsidR="00EC1258" w:rsidRPr="00AB7182" w:rsidRDefault="00EC1258" w:rsidP="00EC1258">
      <w:pPr>
        <w:pStyle w:val="TH"/>
      </w:pPr>
      <w:r w:rsidRPr="00AB7182">
        <w:t xml:space="preserve">Table </w:t>
      </w:r>
      <w:r w:rsidRPr="00AB7182">
        <w:rPr>
          <w:noProof/>
        </w:rPr>
        <w:t>A.14.35.1</w:t>
      </w:r>
      <w:r w:rsidRPr="00AB7182">
        <w:t>: Explicit Congestion Notification 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C1258" w:rsidRPr="00AB7182" w14:paraId="1810577F" w14:textId="77777777" w:rsidTr="00EC1258">
        <w:trPr>
          <w:cantSplit/>
          <w:jc w:val="center"/>
        </w:trPr>
        <w:tc>
          <w:tcPr>
            <w:tcW w:w="3203" w:type="dxa"/>
            <w:shd w:val="clear" w:color="auto" w:fill="E0E0E0"/>
          </w:tcPr>
          <w:p w14:paraId="70D734C1" w14:textId="77777777" w:rsidR="00EC1258" w:rsidRPr="00AB7182" w:rsidRDefault="00EC1258" w:rsidP="00EC1258">
            <w:pPr>
              <w:pStyle w:val="TAH"/>
            </w:pPr>
            <w:bookmarkStart w:id="180" w:name="MCCQCTEMPBM_00000086"/>
            <w:r w:rsidRPr="00AB7182">
              <w:t xml:space="preserve">Properties </w:t>
            </w:r>
          </w:p>
        </w:tc>
        <w:tc>
          <w:tcPr>
            <w:tcW w:w="1827" w:type="dxa"/>
            <w:shd w:val="clear" w:color="auto" w:fill="E0E0E0"/>
          </w:tcPr>
          <w:p w14:paraId="0B0FC12F" w14:textId="77777777" w:rsidR="00EC1258" w:rsidRPr="00AB7182" w:rsidRDefault="00EC1258" w:rsidP="00EC1258">
            <w:pPr>
              <w:pStyle w:val="TAH"/>
            </w:pPr>
            <w:r w:rsidRPr="00AB7182">
              <w:t>Mandatory/Optional</w:t>
            </w:r>
          </w:p>
        </w:tc>
        <w:tc>
          <w:tcPr>
            <w:tcW w:w="1485" w:type="dxa"/>
            <w:gridSpan w:val="2"/>
            <w:shd w:val="clear" w:color="auto" w:fill="E0E0E0"/>
          </w:tcPr>
          <w:p w14:paraId="7672DF4B" w14:textId="77777777" w:rsidR="00EC1258" w:rsidRPr="00AB7182" w:rsidRDefault="00EC1258" w:rsidP="00EC1258">
            <w:pPr>
              <w:pStyle w:val="TAH"/>
            </w:pPr>
            <w:r w:rsidRPr="00AB7182">
              <w:t>Used in command</w:t>
            </w:r>
          </w:p>
        </w:tc>
        <w:tc>
          <w:tcPr>
            <w:tcW w:w="1765" w:type="dxa"/>
            <w:gridSpan w:val="2"/>
            <w:shd w:val="clear" w:color="auto" w:fill="E0E0E0"/>
          </w:tcPr>
          <w:p w14:paraId="2FED3B6E" w14:textId="77777777" w:rsidR="00EC1258" w:rsidRPr="00AB7182" w:rsidRDefault="00EC1258" w:rsidP="00EC1258">
            <w:pPr>
              <w:pStyle w:val="TAH"/>
            </w:pPr>
            <w:r w:rsidRPr="00AB7182">
              <w:t>Supported Values</w:t>
            </w:r>
          </w:p>
        </w:tc>
        <w:tc>
          <w:tcPr>
            <w:tcW w:w="1495" w:type="dxa"/>
            <w:shd w:val="clear" w:color="auto" w:fill="E0E0E0"/>
          </w:tcPr>
          <w:p w14:paraId="3B0DB61D" w14:textId="77777777" w:rsidR="00EC1258" w:rsidRPr="00AB7182" w:rsidRDefault="00EC1258" w:rsidP="00EC1258">
            <w:pPr>
              <w:pStyle w:val="TAH"/>
            </w:pPr>
            <w:r w:rsidRPr="00AB7182">
              <w:t>Provisioned Value</w:t>
            </w:r>
          </w:p>
        </w:tc>
      </w:tr>
      <w:tr w:rsidR="00EC1258" w:rsidRPr="00AB7182" w14:paraId="354C304C" w14:textId="77777777" w:rsidTr="00EC1258">
        <w:trPr>
          <w:cantSplit/>
          <w:jc w:val="center"/>
        </w:trPr>
        <w:tc>
          <w:tcPr>
            <w:tcW w:w="3203" w:type="dxa"/>
            <w:tcBorders>
              <w:bottom w:val="single" w:sz="4" w:space="0" w:color="auto"/>
            </w:tcBorders>
          </w:tcPr>
          <w:p w14:paraId="45F95843" w14:textId="77777777" w:rsidR="00EC1258" w:rsidRPr="00AB7182" w:rsidRDefault="00EC1258" w:rsidP="00EC1258">
            <w:pPr>
              <w:pStyle w:val="TAC"/>
            </w:pPr>
            <w:r w:rsidRPr="00AB7182">
              <w:t>ECN Enable</w:t>
            </w:r>
            <w:r w:rsidRPr="00AB7182">
              <w:rPr>
                <w:rFonts w:hint="eastAsia"/>
                <w:lang w:eastAsia="zh-CN"/>
              </w:rPr>
              <w:t>d</w:t>
            </w:r>
            <w:r w:rsidRPr="00AB7182">
              <w:t xml:space="preserve"> (ecnrous/ecnen, 0x010b/0x0001)</w:t>
            </w:r>
          </w:p>
        </w:tc>
        <w:tc>
          <w:tcPr>
            <w:tcW w:w="1827" w:type="dxa"/>
            <w:tcBorders>
              <w:bottom w:val="single" w:sz="4" w:space="0" w:color="auto"/>
            </w:tcBorders>
          </w:tcPr>
          <w:p w14:paraId="09BBD3DE" w14:textId="77777777" w:rsidR="00EC1258" w:rsidRPr="00AB7182" w:rsidRDefault="00EC1258" w:rsidP="00EC1258">
            <w:pPr>
              <w:pStyle w:val="TAC"/>
            </w:pPr>
            <w:r w:rsidRPr="00AB7182">
              <w:rPr>
                <w:rFonts w:hint="eastAsia"/>
                <w:lang w:eastAsia="zh-CN"/>
              </w:rPr>
              <w:t>M</w:t>
            </w:r>
          </w:p>
        </w:tc>
        <w:tc>
          <w:tcPr>
            <w:tcW w:w="1485" w:type="dxa"/>
            <w:gridSpan w:val="2"/>
            <w:tcBorders>
              <w:bottom w:val="single" w:sz="4" w:space="0" w:color="auto"/>
            </w:tcBorders>
          </w:tcPr>
          <w:p w14:paraId="05BB90BE" w14:textId="77777777" w:rsidR="00EC1258" w:rsidRPr="00AB7182" w:rsidRDefault="00EC1258" w:rsidP="00EC1258">
            <w:pPr>
              <w:pStyle w:val="TAC"/>
            </w:pPr>
            <w:r w:rsidRPr="00AB7182">
              <w:t>ADD, MODIFY</w:t>
            </w:r>
          </w:p>
        </w:tc>
        <w:tc>
          <w:tcPr>
            <w:tcW w:w="1765" w:type="dxa"/>
            <w:gridSpan w:val="2"/>
            <w:tcBorders>
              <w:bottom w:val="single" w:sz="4" w:space="0" w:color="auto"/>
            </w:tcBorders>
          </w:tcPr>
          <w:p w14:paraId="07AC7922" w14:textId="77777777" w:rsidR="00EC1258" w:rsidRPr="00AB7182" w:rsidRDefault="00EC1258" w:rsidP="00EC1258">
            <w:pPr>
              <w:pStyle w:val="TAC"/>
            </w:pPr>
            <w:r w:rsidRPr="00AB7182">
              <w:rPr>
                <w:lang w:val="en-US"/>
              </w:rPr>
              <w:t>True</w:t>
            </w:r>
            <w:r w:rsidRPr="00AB7182">
              <w:rPr>
                <w:rFonts w:hint="eastAsia"/>
                <w:lang w:val="en-US" w:eastAsia="zh-CN"/>
              </w:rPr>
              <w:t>, False</w:t>
            </w:r>
          </w:p>
        </w:tc>
        <w:tc>
          <w:tcPr>
            <w:tcW w:w="1495" w:type="dxa"/>
            <w:tcBorders>
              <w:bottom w:val="single" w:sz="4" w:space="0" w:color="auto"/>
            </w:tcBorders>
          </w:tcPr>
          <w:p w14:paraId="7EAFB1FD" w14:textId="77777777" w:rsidR="00EC1258" w:rsidRPr="00AB7182" w:rsidRDefault="00EC1258" w:rsidP="00EC1258">
            <w:pPr>
              <w:pStyle w:val="TAC"/>
            </w:pPr>
            <w:r w:rsidRPr="00AB7182">
              <w:t>-</w:t>
            </w:r>
          </w:p>
        </w:tc>
      </w:tr>
      <w:tr w:rsidR="00EC1258" w:rsidRPr="00AB7182" w14:paraId="466C7DFC" w14:textId="77777777" w:rsidTr="00EC1258">
        <w:trPr>
          <w:cantSplit/>
          <w:jc w:val="center"/>
        </w:trPr>
        <w:tc>
          <w:tcPr>
            <w:tcW w:w="3203" w:type="dxa"/>
            <w:tcBorders>
              <w:bottom w:val="single" w:sz="4" w:space="0" w:color="auto"/>
            </w:tcBorders>
          </w:tcPr>
          <w:p w14:paraId="46E590FA" w14:textId="77777777" w:rsidR="00EC1258" w:rsidRPr="00AB7182" w:rsidRDefault="00EC1258" w:rsidP="00EC1258">
            <w:pPr>
              <w:pStyle w:val="TAC"/>
            </w:pPr>
            <w:r w:rsidRPr="00AB7182">
              <w:t>Congestion Response Method (ecnrous/crm, 0x010b/0x0002)</w:t>
            </w:r>
          </w:p>
        </w:tc>
        <w:tc>
          <w:tcPr>
            <w:tcW w:w="1827" w:type="dxa"/>
            <w:tcBorders>
              <w:bottom w:val="single" w:sz="4" w:space="0" w:color="auto"/>
            </w:tcBorders>
          </w:tcPr>
          <w:p w14:paraId="6FF79797"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087F74B8" w14:textId="77777777" w:rsidR="00EC1258" w:rsidRPr="00AB7182" w:rsidRDefault="00EC1258" w:rsidP="00EC1258">
            <w:pPr>
              <w:pStyle w:val="TAC"/>
            </w:pPr>
            <w:r w:rsidRPr="00AB7182">
              <w:t>-</w:t>
            </w:r>
          </w:p>
        </w:tc>
        <w:tc>
          <w:tcPr>
            <w:tcW w:w="1765" w:type="dxa"/>
            <w:gridSpan w:val="2"/>
            <w:tcBorders>
              <w:bottom w:val="single" w:sz="4" w:space="0" w:color="auto"/>
            </w:tcBorders>
          </w:tcPr>
          <w:p w14:paraId="1CAD69DF" w14:textId="77777777" w:rsidR="00EC1258" w:rsidRPr="00AB7182" w:rsidRDefault="00EC1258" w:rsidP="00EC1258">
            <w:pPr>
              <w:pStyle w:val="TAC"/>
              <w:rPr>
                <w:lang w:val="en-US"/>
              </w:rPr>
            </w:pPr>
            <w:r w:rsidRPr="00AB7182">
              <w:rPr>
                <w:lang w:val="en-US"/>
              </w:rPr>
              <w:t>-</w:t>
            </w:r>
          </w:p>
        </w:tc>
        <w:tc>
          <w:tcPr>
            <w:tcW w:w="1495" w:type="dxa"/>
            <w:tcBorders>
              <w:bottom w:val="single" w:sz="4" w:space="0" w:color="auto"/>
            </w:tcBorders>
          </w:tcPr>
          <w:p w14:paraId="43C35E3D" w14:textId="77777777" w:rsidR="00EC1258" w:rsidRPr="00AB7182" w:rsidRDefault="00EC1258" w:rsidP="00EC1258">
            <w:pPr>
              <w:pStyle w:val="TAC"/>
              <w:rPr>
                <w:lang w:val="en-US"/>
              </w:rPr>
            </w:pPr>
            <w:r w:rsidRPr="00AB7182">
              <w:rPr>
                <w:lang w:val="en-US"/>
              </w:rPr>
              <w:t>"</w:t>
            </w:r>
            <w:r w:rsidRPr="00AB7182">
              <w:t>RDCC</w:t>
            </w:r>
            <w:r w:rsidRPr="00AB7182">
              <w:rPr>
                <w:lang w:val="en-US"/>
              </w:rPr>
              <w:t>"(0x0002)</w:t>
            </w:r>
          </w:p>
          <w:p w14:paraId="390315EA" w14:textId="77777777" w:rsidR="00EC1258" w:rsidRPr="00AB7182" w:rsidRDefault="00EC1258" w:rsidP="00EC1258">
            <w:pPr>
              <w:pStyle w:val="TAC"/>
              <w:rPr>
                <w:lang w:val="en-US"/>
              </w:rPr>
            </w:pPr>
            <w:r w:rsidRPr="00AB7182">
              <w:rPr>
                <w:lang w:val="en-US"/>
              </w:rPr>
              <w:t>NOTE</w:t>
            </w:r>
          </w:p>
        </w:tc>
      </w:tr>
      <w:tr w:rsidR="00EC1258" w:rsidRPr="00AB7182" w14:paraId="5FCB23DC" w14:textId="77777777" w:rsidTr="00EC1258">
        <w:trPr>
          <w:cantSplit/>
          <w:jc w:val="center"/>
        </w:trPr>
        <w:tc>
          <w:tcPr>
            <w:tcW w:w="3203" w:type="dxa"/>
            <w:tcBorders>
              <w:bottom w:val="single" w:sz="4" w:space="0" w:color="auto"/>
            </w:tcBorders>
          </w:tcPr>
          <w:p w14:paraId="4B2A0D6E" w14:textId="77777777" w:rsidR="00EC1258" w:rsidRPr="00AB7182" w:rsidRDefault="00EC1258" w:rsidP="00EC1258">
            <w:pPr>
              <w:pStyle w:val="TAC"/>
            </w:pPr>
            <w:r w:rsidRPr="00AB7182">
              <w:t>Initiation Method (ecnrous/initmethod, 0x010b/0x0003)</w:t>
            </w:r>
          </w:p>
        </w:tc>
        <w:tc>
          <w:tcPr>
            <w:tcW w:w="1827" w:type="dxa"/>
            <w:tcBorders>
              <w:bottom w:val="single" w:sz="4" w:space="0" w:color="auto"/>
            </w:tcBorders>
          </w:tcPr>
          <w:p w14:paraId="2752097B" w14:textId="77777777" w:rsidR="00EC1258" w:rsidRPr="00AB7182" w:rsidRDefault="00EC1258" w:rsidP="00EC1258">
            <w:pPr>
              <w:pStyle w:val="TAC"/>
            </w:pPr>
            <w:r w:rsidRPr="00AB7182">
              <w:t>M</w:t>
            </w:r>
          </w:p>
        </w:tc>
        <w:tc>
          <w:tcPr>
            <w:tcW w:w="1485" w:type="dxa"/>
            <w:gridSpan w:val="2"/>
            <w:tcBorders>
              <w:bottom w:val="single" w:sz="4" w:space="0" w:color="auto"/>
            </w:tcBorders>
          </w:tcPr>
          <w:p w14:paraId="11428954" w14:textId="77777777" w:rsidR="00EC1258" w:rsidRPr="00AB7182" w:rsidRDefault="00EC1258" w:rsidP="00EC1258">
            <w:pPr>
              <w:pStyle w:val="TAC"/>
            </w:pPr>
            <w:r w:rsidRPr="00AB7182">
              <w:t>ADD, MODIFY</w:t>
            </w:r>
          </w:p>
        </w:tc>
        <w:tc>
          <w:tcPr>
            <w:tcW w:w="1765" w:type="dxa"/>
            <w:gridSpan w:val="2"/>
            <w:tcBorders>
              <w:bottom w:val="single" w:sz="4" w:space="0" w:color="auto"/>
            </w:tcBorders>
          </w:tcPr>
          <w:p w14:paraId="409B2698" w14:textId="77777777" w:rsidR="00EC1258" w:rsidRPr="00AB7182" w:rsidRDefault="00EC1258" w:rsidP="00EC1258">
            <w:pPr>
              <w:pStyle w:val="TAC"/>
              <w:rPr>
                <w:lang w:val="sv-SE"/>
              </w:rPr>
            </w:pPr>
            <w:r w:rsidRPr="00AB7182">
              <w:t xml:space="preserve">"leap" </w:t>
            </w:r>
          </w:p>
        </w:tc>
        <w:tc>
          <w:tcPr>
            <w:tcW w:w="1495" w:type="dxa"/>
            <w:tcBorders>
              <w:bottom w:val="single" w:sz="4" w:space="0" w:color="auto"/>
            </w:tcBorders>
          </w:tcPr>
          <w:p w14:paraId="1B246F36" w14:textId="77777777" w:rsidR="00EC1258" w:rsidRPr="00AB7182" w:rsidRDefault="00EC1258" w:rsidP="00EC1258">
            <w:pPr>
              <w:pStyle w:val="TAC"/>
              <w:rPr>
                <w:lang w:val="sv-SE"/>
              </w:rPr>
            </w:pPr>
            <w:r w:rsidRPr="00AB7182">
              <w:t xml:space="preserve">"leap" </w:t>
            </w:r>
          </w:p>
        </w:tc>
      </w:tr>
      <w:tr w:rsidR="00EC1258" w:rsidRPr="00AB7182" w14:paraId="56D2447B" w14:textId="77777777" w:rsidTr="00EC1258">
        <w:trPr>
          <w:cantSplit/>
          <w:jc w:val="center"/>
        </w:trPr>
        <w:tc>
          <w:tcPr>
            <w:tcW w:w="3203" w:type="dxa"/>
            <w:tcBorders>
              <w:bottom w:val="single" w:sz="4" w:space="0" w:color="auto"/>
            </w:tcBorders>
          </w:tcPr>
          <w:p w14:paraId="0F2BA670" w14:textId="77777777" w:rsidR="00EC1258" w:rsidRPr="00AB7182" w:rsidRDefault="00EC1258" w:rsidP="00EC1258">
            <w:pPr>
              <w:pStyle w:val="TAC"/>
              <w:rPr>
                <w:lang w:val="fr-FR"/>
              </w:rPr>
            </w:pPr>
            <w:r w:rsidRPr="00AB7182">
              <w:rPr>
                <w:lang w:val="fr-FR"/>
              </w:rPr>
              <w:t>ECN Mode (ecnrous/mode, 0x010b/0x0004)</w:t>
            </w:r>
          </w:p>
        </w:tc>
        <w:tc>
          <w:tcPr>
            <w:tcW w:w="1827" w:type="dxa"/>
            <w:tcBorders>
              <w:bottom w:val="single" w:sz="4" w:space="0" w:color="auto"/>
            </w:tcBorders>
          </w:tcPr>
          <w:p w14:paraId="189CBF4D"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5063B1AE" w14:textId="77777777" w:rsidR="00EC1258" w:rsidRPr="00AB7182" w:rsidRDefault="00EC1258" w:rsidP="00EC1258">
            <w:pPr>
              <w:pStyle w:val="TAC"/>
            </w:pPr>
            <w:r w:rsidRPr="00AB7182">
              <w:t>-</w:t>
            </w:r>
          </w:p>
        </w:tc>
        <w:tc>
          <w:tcPr>
            <w:tcW w:w="1765" w:type="dxa"/>
            <w:gridSpan w:val="2"/>
            <w:tcBorders>
              <w:bottom w:val="single" w:sz="4" w:space="0" w:color="auto"/>
            </w:tcBorders>
          </w:tcPr>
          <w:p w14:paraId="1BA44FB5" w14:textId="77777777" w:rsidR="00EC1258" w:rsidRPr="00AB7182" w:rsidRDefault="00EC1258" w:rsidP="00EC1258">
            <w:pPr>
              <w:pStyle w:val="TAC"/>
            </w:pPr>
            <w:r w:rsidRPr="00AB7182">
              <w:t>-</w:t>
            </w:r>
          </w:p>
        </w:tc>
        <w:tc>
          <w:tcPr>
            <w:tcW w:w="1495" w:type="dxa"/>
            <w:tcBorders>
              <w:bottom w:val="single" w:sz="4" w:space="0" w:color="auto"/>
            </w:tcBorders>
          </w:tcPr>
          <w:p w14:paraId="09929106" w14:textId="77777777" w:rsidR="00EC1258" w:rsidRPr="00AB7182" w:rsidRDefault="006B40DD" w:rsidP="00EC1258">
            <w:pPr>
              <w:pStyle w:val="TAC"/>
            </w:pPr>
            <w:r w:rsidRPr="00AB7182">
              <w:rPr>
                <w:lang w:eastAsia="en-GB"/>
              </w:rPr>
              <w:t>"set</w:t>
            </w:r>
            <w:r w:rsidRPr="00AB7182">
              <w:rPr>
                <w:rFonts w:hint="eastAsia"/>
                <w:lang w:eastAsia="zh-CN"/>
              </w:rPr>
              <w:t>only</w:t>
            </w:r>
            <w:r w:rsidRPr="00AB7182">
              <w:rPr>
                <w:lang w:eastAsia="en-GB"/>
              </w:rPr>
              <w:t>" (0x000</w:t>
            </w:r>
            <w:r w:rsidRPr="00AB7182">
              <w:rPr>
                <w:rFonts w:hint="eastAsia"/>
                <w:lang w:eastAsia="zh-CN"/>
              </w:rPr>
              <w:t>1</w:t>
            </w:r>
            <w:r w:rsidRPr="00AB7182">
              <w:rPr>
                <w:lang w:eastAsia="en-GB"/>
              </w:rPr>
              <w:t>)</w:t>
            </w:r>
            <w:r w:rsidRPr="00AB7182">
              <w:rPr>
                <w:rFonts w:hint="eastAsia"/>
                <w:lang w:eastAsia="zh-CN"/>
              </w:rPr>
              <w:t xml:space="preserve"> in the Remote Descriptor and </w:t>
            </w:r>
            <w:r w:rsidRPr="00AB7182">
              <w:rPr>
                <w:lang w:eastAsia="en-GB"/>
              </w:rPr>
              <w:t>"</w:t>
            </w:r>
            <w:r w:rsidRPr="00AB7182">
              <w:rPr>
                <w:rFonts w:hint="eastAsia"/>
                <w:lang w:eastAsia="zh-CN"/>
              </w:rPr>
              <w:t>readonly</w:t>
            </w:r>
            <w:r w:rsidRPr="00AB7182">
              <w:rPr>
                <w:lang w:eastAsia="en-GB"/>
              </w:rPr>
              <w:t>" (0x000</w:t>
            </w:r>
            <w:r w:rsidRPr="00AB7182">
              <w:rPr>
                <w:rFonts w:hint="eastAsia"/>
                <w:lang w:eastAsia="zh-CN"/>
              </w:rPr>
              <w:t>2</w:t>
            </w:r>
            <w:r w:rsidRPr="00AB7182">
              <w:rPr>
                <w:lang w:eastAsia="en-GB"/>
              </w:rPr>
              <w:t>)</w:t>
            </w:r>
            <w:r w:rsidRPr="00AB7182">
              <w:rPr>
                <w:rFonts w:hint="eastAsia"/>
                <w:lang w:eastAsia="zh-CN"/>
              </w:rPr>
              <w:t xml:space="preserve"> in the Local Descriptor</w:t>
            </w:r>
          </w:p>
        </w:tc>
      </w:tr>
      <w:tr w:rsidR="00EC1258" w:rsidRPr="00AB7182" w14:paraId="23B2AA2D" w14:textId="77777777" w:rsidTr="00EC1258">
        <w:trPr>
          <w:cantSplit/>
          <w:jc w:val="center"/>
        </w:trPr>
        <w:tc>
          <w:tcPr>
            <w:tcW w:w="3203" w:type="dxa"/>
            <w:tcBorders>
              <w:bottom w:val="single" w:sz="4" w:space="0" w:color="auto"/>
            </w:tcBorders>
          </w:tcPr>
          <w:p w14:paraId="5B9A1074" w14:textId="77777777" w:rsidR="00EC1258" w:rsidRPr="00AB7182" w:rsidRDefault="00EC1258" w:rsidP="00EC1258">
            <w:pPr>
              <w:pStyle w:val="TAC"/>
            </w:pPr>
            <w:r w:rsidRPr="00AB7182">
              <w:t>ECT Marking (ecnrous/ectmark, 0x010b/0x0005)</w:t>
            </w:r>
          </w:p>
        </w:tc>
        <w:tc>
          <w:tcPr>
            <w:tcW w:w="1827" w:type="dxa"/>
            <w:tcBorders>
              <w:bottom w:val="single" w:sz="4" w:space="0" w:color="auto"/>
            </w:tcBorders>
          </w:tcPr>
          <w:p w14:paraId="40760FF3"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0C4EC701" w14:textId="77777777" w:rsidR="00EC1258" w:rsidRPr="00AB7182" w:rsidRDefault="00EC1258" w:rsidP="00EC1258">
            <w:pPr>
              <w:pStyle w:val="TAC"/>
            </w:pPr>
            <w:r w:rsidRPr="00AB7182">
              <w:t>-</w:t>
            </w:r>
          </w:p>
        </w:tc>
        <w:tc>
          <w:tcPr>
            <w:tcW w:w="1765" w:type="dxa"/>
            <w:gridSpan w:val="2"/>
            <w:tcBorders>
              <w:bottom w:val="single" w:sz="4" w:space="0" w:color="auto"/>
            </w:tcBorders>
          </w:tcPr>
          <w:p w14:paraId="45353027" w14:textId="77777777" w:rsidR="00EC1258" w:rsidRPr="00AB7182" w:rsidRDefault="00EC1258" w:rsidP="00EC1258">
            <w:pPr>
              <w:pStyle w:val="TAC"/>
            </w:pPr>
            <w:r w:rsidRPr="00AB7182">
              <w:t>-</w:t>
            </w:r>
          </w:p>
        </w:tc>
        <w:tc>
          <w:tcPr>
            <w:tcW w:w="1495" w:type="dxa"/>
            <w:tcBorders>
              <w:bottom w:val="single" w:sz="4" w:space="0" w:color="auto"/>
            </w:tcBorders>
          </w:tcPr>
          <w:p w14:paraId="24852A40" w14:textId="77777777" w:rsidR="00EC1258" w:rsidRPr="00AB7182" w:rsidRDefault="00EC1258" w:rsidP="00EC1258">
            <w:pPr>
              <w:pStyle w:val="TAC"/>
            </w:pPr>
            <w:r w:rsidRPr="00AB7182">
              <w:t>"0" (0x0002)</w:t>
            </w:r>
          </w:p>
        </w:tc>
      </w:tr>
      <w:tr w:rsidR="00EC1258" w:rsidRPr="00AB7182" w14:paraId="0216E31E" w14:textId="77777777" w:rsidTr="00EC1258">
        <w:trPr>
          <w:cantSplit/>
          <w:jc w:val="center"/>
        </w:trPr>
        <w:tc>
          <w:tcPr>
            <w:tcW w:w="3203" w:type="dxa"/>
            <w:tcBorders>
              <w:bottom w:val="single" w:sz="4" w:space="0" w:color="auto"/>
            </w:tcBorders>
          </w:tcPr>
          <w:p w14:paraId="18373A6B" w14:textId="77777777" w:rsidR="00EC1258" w:rsidRPr="00AB7182" w:rsidRDefault="00EC1258" w:rsidP="00EC1258">
            <w:pPr>
              <w:pStyle w:val="TAC"/>
            </w:pPr>
            <w:r w:rsidRPr="00AB7182">
              <w:t>ECN Congestion Marking (ecnrous/congestmark, 0x010b/0x0006)</w:t>
            </w:r>
          </w:p>
        </w:tc>
        <w:tc>
          <w:tcPr>
            <w:tcW w:w="1827" w:type="dxa"/>
            <w:tcBorders>
              <w:bottom w:val="single" w:sz="4" w:space="0" w:color="auto"/>
            </w:tcBorders>
          </w:tcPr>
          <w:p w14:paraId="19C8EBF2"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4C106AEB" w14:textId="77777777" w:rsidR="00EC1258" w:rsidRPr="00AB7182" w:rsidRDefault="00EC1258" w:rsidP="00EC1258">
            <w:pPr>
              <w:pStyle w:val="TAC"/>
            </w:pPr>
            <w:r w:rsidRPr="00AB7182">
              <w:t>-</w:t>
            </w:r>
          </w:p>
        </w:tc>
        <w:tc>
          <w:tcPr>
            <w:tcW w:w="1765" w:type="dxa"/>
            <w:gridSpan w:val="2"/>
            <w:tcBorders>
              <w:bottom w:val="single" w:sz="4" w:space="0" w:color="auto"/>
            </w:tcBorders>
          </w:tcPr>
          <w:p w14:paraId="2CE2A891" w14:textId="77777777" w:rsidR="00EC1258" w:rsidRPr="00AB7182" w:rsidRDefault="00EC1258" w:rsidP="00EC1258">
            <w:pPr>
              <w:pStyle w:val="TAC"/>
            </w:pPr>
            <w:r w:rsidRPr="00AB7182">
              <w:t>-</w:t>
            </w:r>
          </w:p>
        </w:tc>
        <w:tc>
          <w:tcPr>
            <w:tcW w:w="1495" w:type="dxa"/>
            <w:tcBorders>
              <w:bottom w:val="single" w:sz="4" w:space="0" w:color="auto"/>
            </w:tcBorders>
          </w:tcPr>
          <w:p w14:paraId="0E698B6F" w14:textId="77777777" w:rsidR="00EC1258" w:rsidRPr="00AB7182" w:rsidRDefault="00EC1258" w:rsidP="00EC1258">
            <w:pPr>
              <w:pStyle w:val="TAC"/>
            </w:pPr>
            <w:r w:rsidRPr="00AB7182">
              <w:t>"nomark" (0x0003)</w:t>
            </w:r>
          </w:p>
        </w:tc>
      </w:tr>
      <w:tr w:rsidR="00EC1258" w:rsidRPr="00AB7182" w14:paraId="2074EC05" w14:textId="77777777" w:rsidTr="00EC1258">
        <w:trPr>
          <w:cantSplit/>
          <w:jc w:val="center"/>
        </w:trPr>
        <w:tc>
          <w:tcPr>
            <w:tcW w:w="3203" w:type="dxa"/>
            <w:tcBorders>
              <w:bottom w:val="single" w:sz="4" w:space="0" w:color="auto"/>
            </w:tcBorders>
          </w:tcPr>
          <w:p w14:paraId="43139572" w14:textId="77777777" w:rsidR="00EC1258" w:rsidRPr="00AB7182" w:rsidRDefault="00EC1258" w:rsidP="00EC1258">
            <w:pPr>
              <w:pStyle w:val="TAC"/>
            </w:pPr>
            <w:r w:rsidRPr="00AB7182">
              <w:rPr>
                <w:lang w:val="en-US"/>
              </w:rPr>
              <w:t>ECN SDP Usage (ecnrous/ecnsdp, 0x</w:t>
            </w:r>
            <w:r w:rsidRPr="00AB7182">
              <w:t>010b</w:t>
            </w:r>
            <w:r w:rsidRPr="00AB7182">
              <w:rPr>
                <w:lang w:val="en-US"/>
              </w:rPr>
              <w:t>/0x0007)</w:t>
            </w:r>
          </w:p>
        </w:tc>
        <w:tc>
          <w:tcPr>
            <w:tcW w:w="1827" w:type="dxa"/>
            <w:tcBorders>
              <w:bottom w:val="single" w:sz="4" w:space="0" w:color="auto"/>
            </w:tcBorders>
          </w:tcPr>
          <w:p w14:paraId="6158FBF3"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2DC67956" w14:textId="77777777" w:rsidR="00EC1258" w:rsidRPr="00AB7182" w:rsidRDefault="00EC1258" w:rsidP="00EC1258">
            <w:pPr>
              <w:pStyle w:val="TAC"/>
            </w:pPr>
            <w:r w:rsidRPr="00AB7182">
              <w:t>-</w:t>
            </w:r>
          </w:p>
        </w:tc>
        <w:tc>
          <w:tcPr>
            <w:tcW w:w="1765" w:type="dxa"/>
            <w:gridSpan w:val="2"/>
            <w:tcBorders>
              <w:bottom w:val="single" w:sz="4" w:space="0" w:color="auto"/>
            </w:tcBorders>
          </w:tcPr>
          <w:p w14:paraId="3229ACD6" w14:textId="77777777" w:rsidR="00EC1258" w:rsidRPr="00AB7182" w:rsidRDefault="00EC1258" w:rsidP="00EC1258">
            <w:pPr>
              <w:pStyle w:val="TAC"/>
            </w:pPr>
            <w:r w:rsidRPr="00AB7182">
              <w:t>-</w:t>
            </w:r>
          </w:p>
        </w:tc>
        <w:tc>
          <w:tcPr>
            <w:tcW w:w="1495" w:type="dxa"/>
            <w:tcBorders>
              <w:bottom w:val="single" w:sz="4" w:space="0" w:color="auto"/>
            </w:tcBorders>
          </w:tcPr>
          <w:p w14:paraId="03D86A5C" w14:textId="77777777" w:rsidR="00EC1258" w:rsidRPr="00AB7182" w:rsidRDefault="00EC1258" w:rsidP="00EC1258">
            <w:pPr>
              <w:pStyle w:val="TAC"/>
            </w:pPr>
            <w:r w:rsidRPr="00AB7182">
              <w:t>"P" (0x0001)</w:t>
            </w:r>
          </w:p>
        </w:tc>
      </w:tr>
      <w:tr w:rsidR="00EC1258" w:rsidRPr="00AB7182" w14:paraId="3686FB83" w14:textId="77777777" w:rsidTr="00EC1258">
        <w:trPr>
          <w:cantSplit/>
          <w:jc w:val="center"/>
        </w:trPr>
        <w:tc>
          <w:tcPr>
            <w:tcW w:w="3203" w:type="dxa"/>
            <w:shd w:val="clear" w:color="auto" w:fill="E0E0E0"/>
          </w:tcPr>
          <w:p w14:paraId="408F2FD1" w14:textId="77777777" w:rsidR="00EC1258" w:rsidRPr="00AB7182" w:rsidRDefault="00EC1258" w:rsidP="00EC1258">
            <w:pPr>
              <w:pStyle w:val="TAH"/>
            </w:pPr>
            <w:r w:rsidRPr="00AB7182">
              <w:t>Signals</w:t>
            </w:r>
          </w:p>
        </w:tc>
        <w:tc>
          <w:tcPr>
            <w:tcW w:w="1827" w:type="dxa"/>
            <w:shd w:val="clear" w:color="auto" w:fill="E0E0E0"/>
          </w:tcPr>
          <w:p w14:paraId="502A4103" w14:textId="77777777" w:rsidR="00EC1258" w:rsidRPr="00AB7182" w:rsidRDefault="00EC1258" w:rsidP="00EC1258">
            <w:pPr>
              <w:pStyle w:val="TAH"/>
            </w:pPr>
            <w:r w:rsidRPr="00AB7182">
              <w:t>Mandatory/Optional</w:t>
            </w:r>
          </w:p>
        </w:tc>
        <w:tc>
          <w:tcPr>
            <w:tcW w:w="3250" w:type="dxa"/>
            <w:gridSpan w:val="4"/>
            <w:shd w:val="clear" w:color="auto" w:fill="E0E0E0"/>
          </w:tcPr>
          <w:p w14:paraId="000CF300" w14:textId="77777777" w:rsidR="00EC1258" w:rsidRPr="00AB7182" w:rsidRDefault="00EC1258" w:rsidP="00EC1258">
            <w:pPr>
              <w:pStyle w:val="TAH"/>
            </w:pPr>
            <w:r w:rsidRPr="00AB7182">
              <w:t>Used in command</w:t>
            </w:r>
          </w:p>
        </w:tc>
        <w:tc>
          <w:tcPr>
            <w:tcW w:w="1495" w:type="dxa"/>
            <w:shd w:val="clear" w:color="auto" w:fill="E0E0E0"/>
          </w:tcPr>
          <w:p w14:paraId="0BD2F17D" w14:textId="77777777" w:rsidR="00EC1258" w:rsidRPr="00AB7182" w:rsidRDefault="00EC1258" w:rsidP="00EC1258">
            <w:pPr>
              <w:pStyle w:val="TAH"/>
            </w:pPr>
            <w:r w:rsidRPr="00AB7182">
              <w:t>Duration Provisioned Value</w:t>
            </w:r>
          </w:p>
        </w:tc>
      </w:tr>
      <w:tr w:rsidR="00EC1258" w:rsidRPr="00AB7182" w14:paraId="2C0D3477" w14:textId="77777777" w:rsidTr="00EC1258">
        <w:trPr>
          <w:cantSplit/>
          <w:jc w:val="center"/>
        </w:trPr>
        <w:tc>
          <w:tcPr>
            <w:tcW w:w="3203" w:type="dxa"/>
            <w:vMerge w:val="restart"/>
          </w:tcPr>
          <w:p w14:paraId="736BB370" w14:textId="77777777" w:rsidR="00EC1258" w:rsidRPr="00AB7182" w:rsidRDefault="00EC1258" w:rsidP="00EC1258">
            <w:pPr>
              <w:pStyle w:val="TAC"/>
            </w:pPr>
            <w:r w:rsidRPr="00AB7182">
              <w:t>None</w:t>
            </w:r>
          </w:p>
        </w:tc>
        <w:tc>
          <w:tcPr>
            <w:tcW w:w="1827" w:type="dxa"/>
            <w:tcBorders>
              <w:bottom w:val="single" w:sz="4" w:space="0" w:color="auto"/>
            </w:tcBorders>
          </w:tcPr>
          <w:p w14:paraId="05CFB811" w14:textId="77777777" w:rsidR="00EC1258" w:rsidRPr="00AB7182" w:rsidRDefault="00EC1258" w:rsidP="00EC1258">
            <w:pPr>
              <w:pStyle w:val="TAC"/>
              <w:rPr>
                <w:bCs/>
              </w:rPr>
            </w:pPr>
            <w:r w:rsidRPr="00AB7182">
              <w:rPr>
                <w:bCs/>
              </w:rPr>
              <w:t>-</w:t>
            </w:r>
          </w:p>
        </w:tc>
        <w:tc>
          <w:tcPr>
            <w:tcW w:w="3250" w:type="dxa"/>
            <w:gridSpan w:val="4"/>
            <w:tcBorders>
              <w:bottom w:val="single" w:sz="4" w:space="0" w:color="auto"/>
            </w:tcBorders>
          </w:tcPr>
          <w:p w14:paraId="0CD518B4" w14:textId="77777777" w:rsidR="00EC1258" w:rsidRPr="00AB7182" w:rsidRDefault="00EC1258" w:rsidP="00EC1258">
            <w:pPr>
              <w:pStyle w:val="TAC"/>
              <w:rPr>
                <w:bCs/>
              </w:rPr>
            </w:pPr>
            <w:r w:rsidRPr="00AB7182">
              <w:rPr>
                <w:bCs/>
              </w:rPr>
              <w:t>-</w:t>
            </w:r>
          </w:p>
        </w:tc>
        <w:tc>
          <w:tcPr>
            <w:tcW w:w="1495" w:type="dxa"/>
            <w:tcBorders>
              <w:bottom w:val="single" w:sz="4" w:space="0" w:color="auto"/>
            </w:tcBorders>
          </w:tcPr>
          <w:p w14:paraId="66217187" w14:textId="77777777" w:rsidR="00EC1258" w:rsidRPr="00AB7182" w:rsidRDefault="00EC1258" w:rsidP="00EC1258">
            <w:pPr>
              <w:pStyle w:val="TAC"/>
              <w:rPr>
                <w:bCs/>
              </w:rPr>
            </w:pPr>
            <w:r w:rsidRPr="00AB7182">
              <w:rPr>
                <w:bCs/>
              </w:rPr>
              <w:t>-</w:t>
            </w:r>
          </w:p>
        </w:tc>
      </w:tr>
      <w:tr w:rsidR="00EC1258" w:rsidRPr="00AB7182" w14:paraId="7674616A" w14:textId="77777777" w:rsidTr="00EC1258">
        <w:trPr>
          <w:cantSplit/>
          <w:jc w:val="center"/>
        </w:trPr>
        <w:tc>
          <w:tcPr>
            <w:tcW w:w="3203" w:type="dxa"/>
            <w:vMerge/>
          </w:tcPr>
          <w:p w14:paraId="11A28CB4" w14:textId="77777777" w:rsidR="00EC1258" w:rsidRPr="00AB7182" w:rsidRDefault="00EC1258" w:rsidP="00EC1258">
            <w:pPr>
              <w:pStyle w:val="TAC"/>
            </w:pPr>
          </w:p>
        </w:tc>
        <w:tc>
          <w:tcPr>
            <w:tcW w:w="1827" w:type="dxa"/>
            <w:shd w:val="clear" w:color="auto" w:fill="E0E0E0"/>
          </w:tcPr>
          <w:p w14:paraId="23FC9635" w14:textId="77777777" w:rsidR="00EC1258" w:rsidRPr="00AB7182" w:rsidRDefault="00EC1258" w:rsidP="00EC1258">
            <w:pPr>
              <w:pStyle w:val="TAH"/>
            </w:pPr>
            <w:r w:rsidRPr="00AB7182">
              <w:t>Signal Parameters</w:t>
            </w:r>
          </w:p>
        </w:tc>
        <w:tc>
          <w:tcPr>
            <w:tcW w:w="1364" w:type="dxa"/>
            <w:shd w:val="clear" w:color="auto" w:fill="E0E0E0"/>
          </w:tcPr>
          <w:p w14:paraId="2C1B274D" w14:textId="77777777" w:rsidR="00EC1258" w:rsidRPr="00AB7182" w:rsidRDefault="00EC1258" w:rsidP="00EC1258">
            <w:pPr>
              <w:pStyle w:val="TAH"/>
            </w:pPr>
            <w:r w:rsidRPr="00AB7182">
              <w:t>Mandatory/</w:t>
            </w:r>
          </w:p>
          <w:p w14:paraId="28BF89B8" w14:textId="77777777" w:rsidR="00EC1258" w:rsidRPr="00AB7182" w:rsidRDefault="00EC1258" w:rsidP="00EC1258">
            <w:pPr>
              <w:pStyle w:val="TAH"/>
            </w:pPr>
            <w:r w:rsidRPr="00AB7182">
              <w:t>Optional</w:t>
            </w:r>
          </w:p>
        </w:tc>
        <w:tc>
          <w:tcPr>
            <w:tcW w:w="1886" w:type="dxa"/>
            <w:gridSpan w:val="3"/>
            <w:shd w:val="clear" w:color="auto" w:fill="E0E0E0"/>
          </w:tcPr>
          <w:p w14:paraId="57131C07" w14:textId="77777777" w:rsidR="00EC1258" w:rsidRPr="00AB7182" w:rsidRDefault="00EC1258" w:rsidP="00EC1258">
            <w:pPr>
              <w:pStyle w:val="TAH"/>
            </w:pPr>
            <w:r w:rsidRPr="00AB7182">
              <w:t>Supported</w:t>
            </w:r>
          </w:p>
          <w:p w14:paraId="13271DA0" w14:textId="77777777" w:rsidR="00EC1258" w:rsidRPr="00AB7182" w:rsidRDefault="00EC1258" w:rsidP="00EC1258">
            <w:pPr>
              <w:pStyle w:val="TAH"/>
            </w:pPr>
            <w:r w:rsidRPr="00AB7182">
              <w:t>Values</w:t>
            </w:r>
          </w:p>
        </w:tc>
        <w:tc>
          <w:tcPr>
            <w:tcW w:w="1495" w:type="dxa"/>
            <w:shd w:val="clear" w:color="auto" w:fill="E0E0E0"/>
          </w:tcPr>
          <w:p w14:paraId="5EA837DF" w14:textId="77777777" w:rsidR="00EC1258" w:rsidRPr="00AB7182" w:rsidRDefault="00EC1258" w:rsidP="00EC1258">
            <w:pPr>
              <w:pStyle w:val="TAH"/>
            </w:pPr>
            <w:r w:rsidRPr="00AB7182">
              <w:t>Duration Provisioned Value</w:t>
            </w:r>
          </w:p>
        </w:tc>
      </w:tr>
      <w:tr w:rsidR="00EC1258" w:rsidRPr="00AB7182" w14:paraId="06E25879" w14:textId="77777777" w:rsidTr="00EC1258">
        <w:trPr>
          <w:cantSplit/>
          <w:jc w:val="center"/>
        </w:trPr>
        <w:tc>
          <w:tcPr>
            <w:tcW w:w="3203" w:type="dxa"/>
            <w:vMerge/>
            <w:tcBorders>
              <w:bottom w:val="single" w:sz="4" w:space="0" w:color="auto"/>
            </w:tcBorders>
          </w:tcPr>
          <w:p w14:paraId="69CA25ED" w14:textId="77777777" w:rsidR="00EC1258" w:rsidRPr="00AB7182" w:rsidRDefault="00EC1258" w:rsidP="00EC1258">
            <w:pPr>
              <w:pStyle w:val="TAC"/>
            </w:pPr>
          </w:p>
        </w:tc>
        <w:tc>
          <w:tcPr>
            <w:tcW w:w="1827" w:type="dxa"/>
            <w:tcBorders>
              <w:bottom w:val="single" w:sz="4" w:space="0" w:color="auto"/>
            </w:tcBorders>
          </w:tcPr>
          <w:p w14:paraId="0B1DF035" w14:textId="77777777" w:rsidR="00EC1258" w:rsidRPr="00AB7182" w:rsidRDefault="00EC1258" w:rsidP="00EC1258">
            <w:pPr>
              <w:pStyle w:val="TAC"/>
              <w:rPr>
                <w:bCs/>
              </w:rPr>
            </w:pPr>
            <w:r w:rsidRPr="00AB7182">
              <w:rPr>
                <w:bCs/>
              </w:rPr>
              <w:t>-</w:t>
            </w:r>
          </w:p>
        </w:tc>
        <w:tc>
          <w:tcPr>
            <w:tcW w:w="1364" w:type="dxa"/>
            <w:tcBorders>
              <w:bottom w:val="single" w:sz="4" w:space="0" w:color="auto"/>
            </w:tcBorders>
          </w:tcPr>
          <w:p w14:paraId="1694E571"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6932DEC3" w14:textId="77777777" w:rsidR="00EC1258" w:rsidRPr="00AB7182" w:rsidRDefault="00EC1258" w:rsidP="00EC1258">
            <w:pPr>
              <w:pStyle w:val="TAC"/>
            </w:pPr>
            <w:r w:rsidRPr="00AB7182">
              <w:t>-</w:t>
            </w:r>
          </w:p>
        </w:tc>
        <w:tc>
          <w:tcPr>
            <w:tcW w:w="1495" w:type="dxa"/>
            <w:tcBorders>
              <w:bottom w:val="single" w:sz="4" w:space="0" w:color="auto"/>
            </w:tcBorders>
          </w:tcPr>
          <w:p w14:paraId="5F98E050" w14:textId="77777777" w:rsidR="00EC1258" w:rsidRPr="00AB7182" w:rsidRDefault="00EC1258" w:rsidP="00EC1258">
            <w:pPr>
              <w:pStyle w:val="TAC"/>
              <w:rPr>
                <w:bCs/>
              </w:rPr>
            </w:pPr>
            <w:r w:rsidRPr="00AB7182">
              <w:rPr>
                <w:bCs/>
              </w:rPr>
              <w:t>-</w:t>
            </w:r>
          </w:p>
        </w:tc>
      </w:tr>
      <w:tr w:rsidR="00EC1258" w:rsidRPr="00AB7182" w14:paraId="54F2F799" w14:textId="77777777" w:rsidTr="00EC1258">
        <w:trPr>
          <w:cantSplit/>
          <w:jc w:val="center"/>
        </w:trPr>
        <w:tc>
          <w:tcPr>
            <w:tcW w:w="3203" w:type="dxa"/>
            <w:shd w:val="clear" w:color="auto" w:fill="E0E0E0"/>
          </w:tcPr>
          <w:p w14:paraId="3468D3A7" w14:textId="77777777" w:rsidR="00EC1258" w:rsidRPr="00AB7182" w:rsidRDefault="00EC1258" w:rsidP="00EC1258">
            <w:pPr>
              <w:pStyle w:val="TAH"/>
            </w:pPr>
            <w:r w:rsidRPr="00AB7182">
              <w:t>Events</w:t>
            </w:r>
          </w:p>
        </w:tc>
        <w:tc>
          <w:tcPr>
            <w:tcW w:w="1827" w:type="dxa"/>
            <w:shd w:val="clear" w:color="auto" w:fill="E0E0E0"/>
          </w:tcPr>
          <w:p w14:paraId="348C8243" w14:textId="77777777" w:rsidR="00EC1258" w:rsidRPr="00AB7182" w:rsidRDefault="00EC1258" w:rsidP="00EC1258">
            <w:pPr>
              <w:pStyle w:val="TAH"/>
            </w:pPr>
            <w:r w:rsidRPr="00AB7182">
              <w:t>Mandatory/Optional</w:t>
            </w:r>
          </w:p>
        </w:tc>
        <w:tc>
          <w:tcPr>
            <w:tcW w:w="4745" w:type="dxa"/>
            <w:gridSpan w:val="5"/>
            <w:shd w:val="clear" w:color="auto" w:fill="E0E0E0"/>
          </w:tcPr>
          <w:p w14:paraId="0D6E20F4" w14:textId="77777777" w:rsidR="00EC1258" w:rsidRPr="00AB7182" w:rsidRDefault="00EC1258" w:rsidP="00EC1258">
            <w:pPr>
              <w:pStyle w:val="TAH"/>
            </w:pPr>
            <w:r w:rsidRPr="00AB7182">
              <w:t>Used in command</w:t>
            </w:r>
          </w:p>
        </w:tc>
      </w:tr>
      <w:tr w:rsidR="00EC1258" w:rsidRPr="00AB7182" w14:paraId="52835921" w14:textId="77777777" w:rsidTr="00EC1258">
        <w:trPr>
          <w:cantSplit/>
          <w:jc w:val="center"/>
        </w:trPr>
        <w:tc>
          <w:tcPr>
            <w:tcW w:w="3203" w:type="dxa"/>
            <w:vMerge w:val="restart"/>
          </w:tcPr>
          <w:p w14:paraId="081182F3" w14:textId="77777777" w:rsidR="00EC1258" w:rsidRPr="00AB7182" w:rsidRDefault="00EC1258" w:rsidP="00EC1258">
            <w:pPr>
              <w:pStyle w:val="TAC"/>
              <w:rPr>
                <w:lang w:val="sv-SE"/>
              </w:rPr>
            </w:pPr>
            <w:r w:rsidRPr="00AB7182">
              <w:rPr>
                <w:lang w:val="sv-SE"/>
              </w:rPr>
              <w:t>ECN Failure (</w:t>
            </w:r>
            <w:r w:rsidRPr="00AB7182">
              <w:t>ecnrous/</w:t>
            </w:r>
            <w:r w:rsidRPr="00AB7182">
              <w:rPr>
                <w:lang w:val="sv-SE"/>
              </w:rPr>
              <w:t xml:space="preserve">fail, </w:t>
            </w:r>
            <w:r w:rsidRPr="00AB7182">
              <w:t>0x010b/</w:t>
            </w:r>
            <w:r w:rsidRPr="00AB7182">
              <w:rPr>
                <w:lang w:val="sv-SE"/>
              </w:rPr>
              <w:t>0x0001)</w:t>
            </w:r>
          </w:p>
        </w:tc>
        <w:tc>
          <w:tcPr>
            <w:tcW w:w="1827" w:type="dxa"/>
            <w:tcBorders>
              <w:bottom w:val="single" w:sz="4" w:space="0" w:color="auto"/>
            </w:tcBorders>
          </w:tcPr>
          <w:p w14:paraId="22D95A01" w14:textId="77777777" w:rsidR="00EC1258" w:rsidRPr="00AB7182" w:rsidRDefault="00EC1258" w:rsidP="00EC1258">
            <w:pPr>
              <w:pStyle w:val="TAC"/>
              <w:rPr>
                <w:bCs/>
              </w:rPr>
            </w:pPr>
            <w:r w:rsidRPr="00AB7182">
              <w:rPr>
                <w:bCs/>
              </w:rPr>
              <w:t>M</w:t>
            </w:r>
          </w:p>
        </w:tc>
        <w:tc>
          <w:tcPr>
            <w:tcW w:w="4745" w:type="dxa"/>
            <w:gridSpan w:val="5"/>
            <w:tcBorders>
              <w:bottom w:val="single" w:sz="4" w:space="0" w:color="auto"/>
            </w:tcBorders>
          </w:tcPr>
          <w:p w14:paraId="075E94E9" w14:textId="77777777" w:rsidR="00EC1258" w:rsidRPr="00AB7182" w:rsidRDefault="00EC1258" w:rsidP="00EC1258">
            <w:pPr>
              <w:pStyle w:val="TAC"/>
              <w:rPr>
                <w:bCs/>
              </w:rPr>
            </w:pPr>
            <w:r w:rsidRPr="00AB7182">
              <w:rPr>
                <w:bCs/>
              </w:rPr>
              <w:t>ADD, MODIFY, NOTIFY</w:t>
            </w:r>
          </w:p>
        </w:tc>
      </w:tr>
      <w:tr w:rsidR="00EC1258" w:rsidRPr="00AB7182" w14:paraId="7C3DBE1C" w14:textId="77777777" w:rsidTr="00EC1258">
        <w:trPr>
          <w:cantSplit/>
          <w:jc w:val="center"/>
        </w:trPr>
        <w:tc>
          <w:tcPr>
            <w:tcW w:w="3203" w:type="dxa"/>
            <w:vMerge/>
          </w:tcPr>
          <w:p w14:paraId="13FF2075" w14:textId="77777777" w:rsidR="00EC1258" w:rsidRPr="00AB7182" w:rsidRDefault="00EC1258" w:rsidP="00EC1258">
            <w:pPr>
              <w:pStyle w:val="TAC"/>
              <w:rPr>
                <w:b/>
                <w:bCs/>
              </w:rPr>
            </w:pPr>
          </w:p>
        </w:tc>
        <w:tc>
          <w:tcPr>
            <w:tcW w:w="1827" w:type="dxa"/>
            <w:shd w:val="clear" w:color="auto" w:fill="E0E0E0"/>
          </w:tcPr>
          <w:p w14:paraId="3D8CD756" w14:textId="77777777" w:rsidR="00EC1258" w:rsidRPr="00AB7182" w:rsidRDefault="00EC1258" w:rsidP="00EC1258">
            <w:pPr>
              <w:pStyle w:val="TAH"/>
            </w:pPr>
            <w:r w:rsidRPr="00AB7182">
              <w:t>Event Parameters</w:t>
            </w:r>
          </w:p>
        </w:tc>
        <w:tc>
          <w:tcPr>
            <w:tcW w:w="1364" w:type="dxa"/>
            <w:shd w:val="clear" w:color="auto" w:fill="E0E0E0"/>
          </w:tcPr>
          <w:p w14:paraId="5F2DC5DF" w14:textId="77777777" w:rsidR="00EC1258" w:rsidRPr="00AB7182" w:rsidRDefault="00EC1258" w:rsidP="00EC1258">
            <w:pPr>
              <w:pStyle w:val="TAH"/>
            </w:pPr>
            <w:r w:rsidRPr="00AB7182">
              <w:t>Mandatory/</w:t>
            </w:r>
          </w:p>
          <w:p w14:paraId="7A0CEEB9" w14:textId="77777777" w:rsidR="00EC1258" w:rsidRPr="00AB7182" w:rsidRDefault="00EC1258" w:rsidP="00EC1258">
            <w:pPr>
              <w:pStyle w:val="TAH"/>
            </w:pPr>
            <w:r w:rsidRPr="00AB7182">
              <w:t>Optional</w:t>
            </w:r>
          </w:p>
        </w:tc>
        <w:tc>
          <w:tcPr>
            <w:tcW w:w="1886" w:type="dxa"/>
            <w:gridSpan w:val="3"/>
            <w:shd w:val="clear" w:color="auto" w:fill="E0E0E0"/>
          </w:tcPr>
          <w:p w14:paraId="5D2F32EE" w14:textId="77777777" w:rsidR="00EC1258" w:rsidRPr="00AB7182" w:rsidRDefault="00EC1258" w:rsidP="00EC1258">
            <w:pPr>
              <w:pStyle w:val="TAH"/>
            </w:pPr>
            <w:r w:rsidRPr="00AB7182">
              <w:t>Supported</w:t>
            </w:r>
          </w:p>
          <w:p w14:paraId="76C1BAE3" w14:textId="77777777" w:rsidR="00EC1258" w:rsidRPr="00AB7182" w:rsidRDefault="00EC1258" w:rsidP="00EC1258">
            <w:pPr>
              <w:pStyle w:val="TAH"/>
            </w:pPr>
            <w:r w:rsidRPr="00AB7182">
              <w:t>Values</w:t>
            </w:r>
          </w:p>
        </w:tc>
        <w:tc>
          <w:tcPr>
            <w:tcW w:w="1495" w:type="dxa"/>
            <w:shd w:val="clear" w:color="auto" w:fill="E0E0E0"/>
          </w:tcPr>
          <w:p w14:paraId="012B7BEC" w14:textId="77777777" w:rsidR="00EC1258" w:rsidRPr="00AB7182" w:rsidRDefault="00EC1258" w:rsidP="00EC1258">
            <w:pPr>
              <w:pStyle w:val="TAH"/>
            </w:pPr>
            <w:r w:rsidRPr="00AB7182">
              <w:t>Provisioned Value</w:t>
            </w:r>
          </w:p>
        </w:tc>
      </w:tr>
      <w:tr w:rsidR="00EC1258" w:rsidRPr="00AB7182" w14:paraId="64913805" w14:textId="77777777" w:rsidTr="00EC1258">
        <w:trPr>
          <w:cantSplit/>
          <w:jc w:val="center"/>
        </w:trPr>
        <w:tc>
          <w:tcPr>
            <w:tcW w:w="3203" w:type="dxa"/>
            <w:vMerge/>
          </w:tcPr>
          <w:p w14:paraId="67B32CE9" w14:textId="77777777" w:rsidR="00EC1258" w:rsidRPr="00AB7182" w:rsidRDefault="00EC1258" w:rsidP="00EC1258">
            <w:pPr>
              <w:pStyle w:val="TAC"/>
              <w:rPr>
                <w:b/>
                <w:bCs/>
              </w:rPr>
            </w:pPr>
          </w:p>
        </w:tc>
        <w:tc>
          <w:tcPr>
            <w:tcW w:w="1827" w:type="dxa"/>
            <w:tcBorders>
              <w:bottom w:val="single" w:sz="4" w:space="0" w:color="auto"/>
            </w:tcBorders>
          </w:tcPr>
          <w:p w14:paraId="5FCECBDF" w14:textId="77777777" w:rsidR="00EC1258" w:rsidRPr="00AB7182" w:rsidRDefault="00EC1258" w:rsidP="00EC1258">
            <w:pPr>
              <w:pStyle w:val="TAC"/>
              <w:rPr>
                <w:bCs/>
              </w:rPr>
            </w:pPr>
            <w:r w:rsidRPr="00AB7182">
              <w:rPr>
                <w:bCs/>
              </w:rPr>
              <w:t>-</w:t>
            </w:r>
          </w:p>
        </w:tc>
        <w:tc>
          <w:tcPr>
            <w:tcW w:w="1364" w:type="dxa"/>
            <w:tcBorders>
              <w:bottom w:val="single" w:sz="4" w:space="0" w:color="auto"/>
            </w:tcBorders>
          </w:tcPr>
          <w:p w14:paraId="1B701310"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3598199D" w14:textId="77777777" w:rsidR="00EC1258" w:rsidRPr="00AB7182" w:rsidRDefault="00EC1258" w:rsidP="00EC1258">
            <w:pPr>
              <w:pStyle w:val="TAC"/>
            </w:pPr>
            <w:r w:rsidRPr="00AB7182">
              <w:t>-</w:t>
            </w:r>
          </w:p>
        </w:tc>
        <w:tc>
          <w:tcPr>
            <w:tcW w:w="1495" w:type="dxa"/>
            <w:tcBorders>
              <w:bottom w:val="single" w:sz="4" w:space="0" w:color="auto"/>
            </w:tcBorders>
          </w:tcPr>
          <w:p w14:paraId="271B7CD8" w14:textId="77777777" w:rsidR="00EC1258" w:rsidRPr="00AB7182" w:rsidRDefault="00EC1258" w:rsidP="00EC1258">
            <w:pPr>
              <w:pStyle w:val="TAC"/>
              <w:rPr>
                <w:bCs/>
              </w:rPr>
            </w:pPr>
            <w:r w:rsidRPr="00AB7182">
              <w:rPr>
                <w:bCs/>
              </w:rPr>
              <w:t>-</w:t>
            </w:r>
          </w:p>
        </w:tc>
      </w:tr>
      <w:tr w:rsidR="00EC1258" w:rsidRPr="00AB7182" w14:paraId="1D42CAA2" w14:textId="77777777" w:rsidTr="00EC1258">
        <w:trPr>
          <w:cantSplit/>
          <w:jc w:val="center"/>
        </w:trPr>
        <w:tc>
          <w:tcPr>
            <w:tcW w:w="3203" w:type="dxa"/>
            <w:vMerge/>
          </w:tcPr>
          <w:p w14:paraId="321EF195" w14:textId="77777777" w:rsidR="00EC1258" w:rsidRPr="00AB7182" w:rsidRDefault="00EC1258" w:rsidP="00EC1258">
            <w:pPr>
              <w:pStyle w:val="TAC"/>
              <w:rPr>
                <w:b/>
                <w:bCs/>
              </w:rPr>
            </w:pPr>
          </w:p>
        </w:tc>
        <w:tc>
          <w:tcPr>
            <w:tcW w:w="1827" w:type="dxa"/>
            <w:tcBorders>
              <w:bottom w:val="single" w:sz="4" w:space="0" w:color="auto"/>
            </w:tcBorders>
          </w:tcPr>
          <w:p w14:paraId="6826ABD5" w14:textId="77777777" w:rsidR="00EC1258" w:rsidRPr="00AB7182" w:rsidRDefault="00EC1258" w:rsidP="00EC1258">
            <w:pPr>
              <w:pStyle w:val="TAC"/>
              <w:rPr>
                <w:lang w:val="en-US"/>
              </w:rPr>
            </w:pPr>
            <w:r w:rsidRPr="00AB7182">
              <w:t>-</w:t>
            </w:r>
          </w:p>
        </w:tc>
        <w:tc>
          <w:tcPr>
            <w:tcW w:w="1364" w:type="dxa"/>
            <w:tcBorders>
              <w:bottom w:val="single" w:sz="4" w:space="0" w:color="auto"/>
            </w:tcBorders>
          </w:tcPr>
          <w:p w14:paraId="2E9AE7E4"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07BEE3AF" w14:textId="77777777" w:rsidR="00EC1258" w:rsidRPr="00AB7182" w:rsidRDefault="00EC1258" w:rsidP="00EC1258">
            <w:pPr>
              <w:pStyle w:val="TAC"/>
            </w:pPr>
            <w:r w:rsidRPr="00AB7182">
              <w:t>-</w:t>
            </w:r>
          </w:p>
        </w:tc>
        <w:tc>
          <w:tcPr>
            <w:tcW w:w="1495" w:type="dxa"/>
            <w:tcBorders>
              <w:bottom w:val="single" w:sz="4" w:space="0" w:color="auto"/>
            </w:tcBorders>
          </w:tcPr>
          <w:p w14:paraId="4131597C" w14:textId="77777777" w:rsidR="00EC1258" w:rsidRPr="00AB7182" w:rsidRDefault="00EC1258" w:rsidP="00EC1258">
            <w:pPr>
              <w:pStyle w:val="TAC"/>
              <w:rPr>
                <w:bCs/>
              </w:rPr>
            </w:pPr>
            <w:r w:rsidRPr="00AB7182">
              <w:rPr>
                <w:bCs/>
              </w:rPr>
              <w:t>-</w:t>
            </w:r>
          </w:p>
        </w:tc>
      </w:tr>
      <w:tr w:rsidR="00EC1258" w:rsidRPr="00AB7182" w14:paraId="2EB2CB86" w14:textId="77777777" w:rsidTr="00EC1258">
        <w:trPr>
          <w:cantSplit/>
          <w:jc w:val="center"/>
        </w:trPr>
        <w:tc>
          <w:tcPr>
            <w:tcW w:w="3203" w:type="dxa"/>
            <w:vMerge/>
          </w:tcPr>
          <w:p w14:paraId="26646180" w14:textId="77777777" w:rsidR="00EC1258" w:rsidRPr="00AB7182" w:rsidRDefault="00EC1258" w:rsidP="00EC1258">
            <w:pPr>
              <w:pStyle w:val="TAC"/>
              <w:rPr>
                <w:b/>
                <w:bCs/>
              </w:rPr>
            </w:pPr>
          </w:p>
        </w:tc>
        <w:tc>
          <w:tcPr>
            <w:tcW w:w="1827" w:type="dxa"/>
            <w:shd w:val="clear" w:color="auto" w:fill="E0E0E0"/>
          </w:tcPr>
          <w:p w14:paraId="73FD2B43" w14:textId="77777777" w:rsidR="00EC1258" w:rsidRPr="00AB7182" w:rsidRDefault="00EC1258" w:rsidP="00EC1258">
            <w:pPr>
              <w:pStyle w:val="TAH"/>
            </w:pPr>
            <w:r w:rsidRPr="00AB7182">
              <w:t>ObservedEvent</w:t>
            </w:r>
          </w:p>
          <w:p w14:paraId="52719948" w14:textId="77777777" w:rsidR="00EC1258" w:rsidRPr="00AB7182" w:rsidRDefault="00EC1258" w:rsidP="00EC1258">
            <w:pPr>
              <w:pStyle w:val="TAH"/>
            </w:pPr>
            <w:r w:rsidRPr="00AB7182">
              <w:t>Parameters</w:t>
            </w:r>
          </w:p>
        </w:tc>
        <w:tc>
          <w:tcPr>
            <w:tcW w:w="1364" w:type="dxa"/>
            <w:shd w:val="clear" w:color="auto" w:fill="E0E0E0"/>
          </w:tcPr>
          <w:p w14:paraId="6B124761" w14:textId="77777777" w:rsidR="00EC1258" w:rsidRPr="00AB7182" w:rsidRDefault="00EC1258" w:rsidP="00EC1258">
            <w:pPr>
              <w:pStyle w:val="TAH"/>
            </w:pPr>
            <w:r w:rsidRPr="00AB7182">
              <w:t>Mandatory/</w:t>
            </w:r>
          </w:p>
          <w:p w14:paraId="3749477B" w14:textId="77777777" w:rsidR="00EC1258" w:rsidRPr="00AB7182" w:rsidRDefault="00EC1258" w:rsidP="00EC1258">
            <w:pPr>
              <w:pStyle w:val="TAH"/>
            </w:pPr>
            <w:r w:rsidRPr="00AB7182">
              <w:t>Optional</w:t>
            </w:r>
          </w:p>
        </w:tc>
        <w:tc>
          <w:tcPr>
            <w:tcW w:w="1886" w:type="dxa"/>
            <w:gridSpan w:val="3"/>
            <w:shd w:val="clear" w:color="auto" w:fill="E0E0E0"/>
          </w:tcPr>
          <w:p w14:paraId="1147FB40" w14:textId="77777777" w:rsidR="00EC1258" w:rsidRPr="00AB7182" w:rsidRDefault="00EC1258" w:rsidP="00EC1258">
            <w:pPr>
              <w:pStyle w:val="TAH"/>
            </w:pPr>
            <w:r w:rsidRPr="00AB7182">
              <w:t>Supported</w:t>
            </w:r>
          </w:p>
          <w:p w14:paraId="117E7742" w14:textId="77777777" w:rsidR="00EC1258" w:rsidRPr="00AB7182" w:rsidRDefault="00EC1258" w:rsidP="00EC1258">
            <w:pPr>
              <w:pStyle w:val="TAH"/>
            </w:pPr>
            <w:r w:rsidRPr="00AB7182">
              <w:t>Values</w:t>
            </w:r>
          </w:p>
        </w:tc>
        <w:tc>
          <w:tcPr>
            <w:tcW w:w="1495" w:type="dxa"/>
            <w:shd w:val="clear" w:color="auto" w:fill="E0E0E0"/>
          </w:tcPr>
          <w:p w14:paraId="3BB1CA83" w14:textId="77777777" w:rsidR="00EC1258" w:rsidRPr="00AB7182" w:rsidRDefault="00EC1258" w:rsidP="00EC1258">
            <w:pPr>
              <w:pStyle w:val="TAH"/>
            </w:pPr>
            <w:r w:rsidRPr="00AB7182">
              <w:t>Provisioned Value</w:t>
            </w:r>
          </w:p>
        </w:tc>
      </w:tr>
      <w:tr w:rsidR="00EC1258" w:rsidRPr="00AB7182" w14:paraId="47410CF7" w14:textId="77777777" w:rsidTr="00EC1258">
        <w:trPr>
          <w:cantSplit/>
          <w:jc w:val="center"/>
        </w:trPr>
        <w:tc>
          <w:tcPr>
            <w:tcW w:w="3203" w:type="dxa"/>
            <w:vMerge/>
          </w:tcPr>
          <w:p w14:paraId="1C36958B" w14:textId="77777777" w:rsidR="00EC1258" w:rsidRPr="00AB7182" w:rsidRDefault="00EC1258" w:rsidP="00EC1258">
            <w:pPr>
              <w:pStyle w:val="TAC"/>
              <w:rPr>
                <w:b/>
                <w:bCs/>
              </w:rPr>
            </w:pPr>
          </w:p>
        </w:tc>
        <w:tc>
          <w:tcPr>
            <w:tcW w:w="1827" w:type="dxa"/>
            <w:tcBorders>
              <w:bottom w:val="single" w:sz="4" w:space="0" w:color="auto"/>
            </w:tcBorders>
          </w:tcPr>
          <w:p w14:paraId="7513C25F" w14:textId="77777777" w:rsidR="00EC1258" w:rsidRPr="00AB7182" w:rsidRDefault="00EC1258" w:rsidP="00EC1258">
            <w:pPr>
              <w:pStyle w:val="TAC"/>
            </w:pPr>
            <w:r w:rsidRPr="00AB7182">
              <w:rPr>
                <w:lang w:eastAsia="zh-CN"/>
              </w:rPr>
              <w:t xml:space="preserve">Failure </w:t>
            </w:r>
            <w:r w:rsidRPr="00AB7182">
              <w:rPr>
                <w:rFonts w:hint="eastAsia"/>
                <w:lang w:eastAsia="zh-CN"/>
              </w:rPr>
              <w:t>Type</w:t>
            </w:r>
            <w:r w:rsidRPr="00AB7182">
              <w:rPr>
                <w:lang w:eastAsia="zh-CN"/>
              </w:rPr>
              <w:t xml:space="preserve"> </w:t>
            </w:r>
            <w:r w:rsidRPr="00AB7182">
              <w:rPr>
                <w:lang w:val="da-DK"/>
              </w:rPr>
              <w:t>(type,0x0001)</w:t>
            </w:r>
          </w:p>
        </w:tc>
        <w:tc>
          <w:tcPr>
            <w:tcW w:w="1364" w:type="dxa"/>
            <w:tcBorders>
              <w:bottom w:val="single" w:sz="4" w:space="0" w:color="auto"/>
            </w:tcBorders>
          </w:tcPr>
          <w:p w14:paraId="12149E4A" w14:textId="77777777" w:rsidR="00EC1258" w:rsidRPr="00AB7182" w:rsidRDefault="00EC1258" w:rsidP="00EC1258">
            <w:pPr>
              <w:pStyle w:val="TAC"/>
            </w:pPr>
            <w:r w:rsidRPr="00AB7182">
              <w:t>Mandatory</w:t>
            </w:r>
          </w:p>
        </w:tc>
        <w:tc>
          <w:tcPr>
            <w:tcW w:w="1886" w:type="dxa"/>
            <w:gridSpan w:val="3"/>
            <w:tcBorders>
              <w:bottom w:val="single" w:sz="4" w:space="0" w:color="auto"/>
            </w:tcBorders>
          </w:tcPr>
          <w:p w14:paraId="3C094663" w14:textId="77777777" w:rsidR="00EC1258" w:rsidRPr="00AB7182" w:rsidRDefault="00EC1258" w:rsidP="00EC1258">
            <w:pPr>
              <w:pStyle w:val="TAC"/>
            </w:pPr>
            <w:r w:rsidRPr="00AB7182">
              <w:t>INIT, USE</w:t>
            </w:r>
          </w:p>
        </w:tc>
        <w:tc>
          <w:tcPr>
            <w:tcW w:w="1495" w:type="dxa"/>
            <w:tcBorders>
              <w:bottom w:val="single" w:sz="4" w:space="0" w:color="auto"/>
            </w:tcBorders>
          </w:tcPr>
          <w:p w14:paraId="4ADE2512" w14:textId="77777777" w:rsidR="00EC1258" w:rsidRPr="00AB7182" w:rsidRDefault="00EC1258" w:rsidP="00EC1258">
            <w:pPr>
              <w:pStyle w:val="TAC"/>
            </w:pPr>
            <w:r w:rsidRPr="00AB7182">
              <w:t>-</w:t>
            </w:r>
          </w:p>
        </w:tc>
      </w:tr>
      <w:tr w:rsidR="00EC1258" w:rsidRPr="00AB7182" w14:paraId="5F4BB6D8" w14:textId="77777777" w:rsidTr="00EC1258">
        <w:trPr>
          <w:cantSplit/>
          <w:jc w:val="center"/>
        </w:trPr>
        <w:tc>
          <w:tcPr>
            <w:tcW w:w="3203" w:type="dxa"/>
            <w:vMerge/>
            <w:tcBorders>
              <w:bottom w:val="single" w:sz="4" w:space="0" w:color="auto"/>
            </w:tcBorders>
          </w:tcPr>
          <w:p w14:paraId="259B2903" w14:textId="77777777" w:rsidR="00EC1258" w:rsidRPr="00AB7182" w:rsidRDefault="00EC1258" w:rsidP="00EC1258">
            <w:pPr>
              <w:pStyle w:val="TAC"/>
              <w:rPr>
                <w:b/>
                <w:bCs/>
              </w:rPr>
            </w:pPr>
          </w:p>
        </w:tc>
        <w:tc>
          <w:tcPr>
            <w:tcW w:w="1827" w:type="dxa"/>
            <w:tcBorders>
              <w:bottom w:val="single" w:sz="4" w:space="0" w:color="auto"/>
            </w:tcBorders>
          </w:tcPr>
          <w:p w14:paraId="4C81244B" w14:textId="77777777" w:rsidR="00EC1258" w:rsidRPr="00AB7182" w:rsidRDefault="00EC1258" w:rsidP="00EC1258">
            <w:pPr>
              <w:pStyle w:val="TAC"/>
              <w:rPr>
                <w:lang w:val="it-IT" w:eastAsia="zh-CN"/>
              </w:rPr>
            </w:pPr>
            <w:r w:rsidRPr="00AB7182">
              <w:rPr>
                <w:lang w:val="it-IT" w:eastAsia="zh-CN"/>
              </w:rPr>
              <w:t xml:space="preserve">Media Sender SSRC </w:t>
            </w:r>
            <w:r w:rsidRPr="00AB7182">
              <w:rPr>
                <w:rFonts w:hint="eastAsia"/>
                <w:lang w:val="it-IT" w:eastAsia="zh-CN"/>
              </w:rPr>
              <w:t>(</w:t>
            </w:r>
            <w:r w:rsidRPr="00AB7182">
              <w:rPr>
                <w:lang w:val="it-IT" w:eastAsia="zh-CN"/>
              </w:rPr>
              <w:t>ssrc, 0x0002</w:t>
            </w:r>
            <w:r w:rsidRPr="00AB7182">
              <w:rPr>
                <w:rFonts w:hint="eastAsia"/>
                <w:lang w:val="it-IT" w:eastAsia="zh-CN"/>
              </w:rPr>
              <w:t>)</w:t>
            </w:r>
          </w:p>
        </w:tc>
        <w:tc>
          <w:tcPr>
            <w:tcW w:w="1364" w:type="dxa"/>
            <w:tcBorders>
              <w:bottom w:val="single" w:sz="4" w:space="0" w:color="auto"/>
            </w:tcBorders>
          </w:tcPr>
          <w:p w14:paraId="115A20AC" w14:textId="77777777" w:rsidR="00EC1258" w:rsidRPr="00AB7182" w:rsidRDefault="00EC1258" w:rsidP="00EC1258">
            <w:pPr>
              <w:pStyle w:val="TAC"/>
            </w:pPr>
            <w:r w:rsidRPr="00AB7182">
              <w:t>Not Supported</w:t>
            </w:r>
          </w:p>
        </w:tc>
        <w:tc>
          <w:tcPr>
            <w:tcW w:w="1886" w:type="dxa"/>
            <w:gridSpan w:val="3"/>
            <w:tcBorders>
              <w:bottom w:val="single" w:sz="4" w:space="0" w:color="auto"/>
            </w:tcBorders>
          </w:tcPr>
          <w:p w14:paraId="49A42EA4" w14:textId="77777777" w:rsidR="00EC1258" w:rsidRPr="00AB7182" w:rsidRDefault="00EC1258" w:rsidP="00EC1258">
            <w:pPr>
              <w:pStyle w:val="TAC"/>
            </w:pPr>
            <w:r w:rsidRPr="00AB7182">
              <w:t>-</w:t>
            </w:r>
          </w:p>
        </w:tc>
        <w:tc>
          <w:tcPr>
            <w:tcW w:w="1495" w:type="dxa"/>
            <w:tcBorders>
              <w:bottom w:val="single" w:sz="4" w:space="0" w:color="auto"/>
            </w:tcBorders>
          </w:tcPr>
          <w:p w14:paraId="3A9E2059" w14:textId="77777777" w:rsidR="00EC1258" w:rsidRPr="00AB7182" w:rsidRDefault="00EC1258" w:rsidP="00EC1258">
            <w:pPr>
              <w:pStyle w:val="TAC"/>
            </w:pPr>
            <w:r w:rsidRPr="00AB7182">
              <w:t>-</w:t>
            </w:r>
          </w:p>
        </w:tc>
      </w:tr>
      <w:tr w:rsidR="00EC1258" w:rsidRPr="00AB7182" w14:paraId="44961141" w14:textId="77777777" w:rsidTr="00EC1258">
        <w:trPr>
          <w:cantSplit/>
          <w:jc w:val="center"/>
        </w:trPr>
        <w:tc>
          <w:tcPr>
            <w:tcW w:w="3203" w:type="dxa"/>
            <w:shd w:val="clear" w:color="auto" w:fill="E0E0E0"/>
          </w:tcPr>
          <w:p w14:paraId="76B2655E" w14:textId="77777777" w:rsidR="00EC1258" w:rsidRPr="00AB7182" w:rsidRDefault="00EC1258" w:rsidP="00EC1258">
            <w:pPr>
              <w:pStyle w:val="TAH"/>
            </w:pPr>
            <w:r w:rsidRPr="00AB7182">
              <w:t>Statistics</w:t>
            </w:r>
          </w:p>
        </w:tc>
        <w:tc>
          <w:tcPr>
            <w:tcW w:w="1827" w:type="dxa"/>
            <w:shd w:val="clear" w:color="auto" w:fill="E0E0E0"/>
          </w:tcPr>
          <w:p w14:paraId="34E7AC61" w14:textId="77777777" w:rsidR="00EC1258" w:rsidRPr="00AB7182" w:rsidRDefault="00EC1258" w:rsidP="00EC1258">
            <w:pPr>
              <w:pStyle w:val="TAH"/>
            </w:pPr>
            <w:r w:rsidRPr="00AB7182">
              <w:t>Mandatory/Optional</w:t>
            </w:r>
          </w:p>
        </w:tc>
        <w:tc>
          <w:tcPr>
            <w:tcW w:w="1752" w:type="dxa"/>
            <w:gridSpan w:val="3"/>
            <w:shd w:val="clear" w:color="auto" w:fill="E0E0E0"/>
          </w:tcPr>
          <w:p w14:paraId="36CCC800" w14:textId="77777777" w:rsidR="00EC1258" w:rsidRPr="00AB7182" w:rsidRDefault="00EC1258" w:rsidP="00EC1258">
            <w:pPr>
              <w:pStyle w:val="TAH"/>
            </w:pPr>
            <w:r w:rsidRPr="00AB7182">
              <w:t>Used in command</w:t>
            </w:r>
          </w:p>
        </w:tc>
        <w:tc>
          <w:tcPr>
            <w:tcW w:w="2993" w:type="dxa"/>
            <w:gridSpan w:val="2"/>
            <w:shd w:val="clear" w:color="auto" w:fill="E0E0E0"/>
          </w:tcPr>
          <w:p w14:paraId="69217BC5" w14:textId="77777777" w:rsidR="00EC1258" w:rsidRPr="00AB7182" w:rsidRDefault="00EC1258" w:rsidP="00EC1258">
            <w:pPr>
              <w:pStyle w:val="TAH"/>
            </w:pPr>
            <w:r w:rsidRPr="00AB7182">
              <w:t>Supported Values</w:t>
            </w:r>
          </w:p>
        </w:tc>
      </w:tr>
      <w:tr w:rsidR="00EC1258" w:rsidRPr="00AB7182" w14:paraId="00B999BC" w14:textId="77777777" w:rsidTr="00EC1258">
        <w:trPr>
          <w:cantSplit/>
          <w:jc w:val="center"/>
        </w:trPr>
        <w:tc>
          <w:tcPr>
            <w:tcW w:w="3203" w:type="dxa"/>
            <w:tcBorders>
              <w:bottom w:val="single" w:sz="4" w:space="0" w:color="auto"/>
            </w:tcBorders>
          </w:tcPr>
          <w:p w14:paraId="4C20B88A" w14:textId="77777777" w:rsidR="00EC1258" w:rsidRPr="00AB7182" w:rsidRDefault="00EC1258" w:rsidP="00EC1258">
            <w:pPr>
              <w:pStyle w:val="TAC"/>
              <w:rPr>
                <w:lang w:val="fr-FR"/>
              </w:rPr>
            </w:pPr>
            <w:r w:rsidRPr="00AB7182">
              <w:rPr>
                <w:lang w:val="fr-FR"/>
              </w:rPr>
              <w:t>Source  (ecnrous/ssrc, 0x010b/0x0001)</w:t>
            </w:r>
          </w:p>
        </w:tc>
        <w:tc>
          <w:tcPr>
            <w:tcW w:w="1827" w:type="dxa"/>
            <w:tcBorders>
              <w:bottom w:val="single" w:sz="4" w:space="0" w:color="auto"/>
            </w:tcBorders>
          </w:tcPr>
          <w:p w14:paraId="1E545C61"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2568AB57" w14:textId="77777777" w:rsidR="00EC1258" w:rsidRPr="00AB7182" w:rsidRDefault="00EC1258" w:rsidP="00EC1258">
            <w:pPr>
              <w:pStyle w:val="TAC"/>
            </w:pPr>
            <w:r w:rsidRPr="00AB7182">
              <w:t xml:space="preserve">- </w:t>
            </w:r>
          </w:p>
        </w:tc>
        <w:tc>
          <w:tcPr>
            <w:tcW w:w="2993" w:type="dxa"/>
            <w:gridSpan w:val="2"/>
            <w:tcBorders>
              <w:bottom w:val="single" w:sz="4" w:space="0" w:color="auto"/>
            </w:tcBorders>
          </w:tcPr>
          <w:p w14:paraId="3B81E1A0" w14:textId="77777777" w:rsidR="00EC1258" w:rsidRPr="00AB7182" w:rsidRDefault="00EC1258" w:rsidP="00EC1258">
            <w:pPr>
              <w:pStyle w:val="TAC"/>
            </w:pPr>
            <w:r w:rsidRPr="00AB7182">
              <w:t>-</w:t>
            </w:r>
          </w:p>
        </w:tc>
      </w:tr>
      <w:tr w:rsidR="00EC1258" w:rsidRPr="00AB7182" w14:paraId="7B96D4E3" w14:textId="77777777" w:rsidTr="00EC1258">
        <w:trPr>
          <w:cantSplit/>
          <w:jc w:val="center"/>
        </w:trPr>
        <w:tc>
          <w:tcPr>
            <w:tcW w:w="3203" w:type="dxa"/>
            <w:tcBorders>
              <w:bottom w:val="single" w:sz="4" w:space="0" w:color="auto"/>
            </w:tcBorders>
          </w:tcPr>
          <w:p w14:paraId="6B4B7645" w14:textId="77777777" w:rsidR="00EC1258" w:rsidRPr="00AB7182" w:rsidRDefault="00EC1258" w:rsidP="00EC1258">
            <w:pPr>
              <w:pStyle w:val="TAC"/>
            </w:pPr>
            <w:r w:rsidRPr="00AB7182">
              <w:rPr>
                <w:lang w:val="en-US"/>
              </w:rPr>
              <w:t>CE Counter (ecnrous/cecount, 0x</w:t>
            </w:r>
            <w:r w:rsidRPr="00AB7182">
              <w:t>010b</w:t>
            </w:r>
            <w:r w:rsidRPr="00AB7182">
              <w:rPr>
                <w:lang w:val="en-US"/>
              </w:rPr>
              <w:t>/0x0002)</w:t>
            </w:r>
          </w:p>
        </w:tc>
        <w:tc>
          <w:tcPr>
            <w:tcW w:w="1827" w:type="dxa"/>
            <w:tcBorders>
              <w:bottom w:val="single" w:sz="4" w:space="0" w:color="auto"/>
            </w:tcBorders>
          </w:tcPr>
          <w:p w14:paraId="49051F04"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6483BBAF" w14:textId="77777777" w:rsidR="00EC1258" w:rsidRPr="00AB7182" w:rsidRDefault="00EC1258" w:rsidP="00EC1258">
            <w:pPr>
              <w:pStyle w:val="TAC"/>
            </w:pPr>
            <w:r w:rsidRPr="00AB7182">
              <w:t>-</w:t>
            </w:r>
          </w:p>
        </w:tc>
        <w:tc>
          <w:tcPr>
            <w:tcW w:w="2993" w:type="dxa"/>
            <w:gridSpan w:val="2"/>
            <w:tcBorders>
              <w:bottom w:val="single" w:sz="4" w:space="0" w:color="auto"/>
            </w:tcBorders>
          </w:tcPr>
          <w:p w14:paraId="2CC4239C" w14:textId="77777777" w:rsidR="00EC1258" w:rsidRPr="00AB7182" w:rsidRDefault="00EC1258" w:rsidP="00EC1258">
            <w:pPr>
              <w:pStyle w:val="TAC"/>
            </w:pPr>
            <w:r w:rsidRPr="00AB7182">
              <w:t>-</w:t>
            </w:r>
          </w:p>
        </w:tc>
      </w:tr>
      <w:tr w:rsidR="00EC1258" w:rsidRPr="00AB7182" w14:paraId="02E80007" w14:textId="77777777" w:rsidTr="00EC1258">
        <w:trPr>
          <w:cantSplit/>
          <w:jc w:val="center"/>
        </w:trPr>
        <w:tc>
          <w:tcPr>
            <w:tcW w:w="3203" w:type="dxa"/>
            <w:tcBorders>
              <w:bottom w:val="single" w:sz="4" w:space="0" w:color="auto"/>
            </w:tcBorders>
          </w:tcPr>
          <w:p w14:paraId="6471F1AA" w14:textId="77777777" w:rsidR="00EC1258" w:rsidRPr="00AB7182" w:rsidRDefault="00EC1258" w:rsidP="00EC1258">
            <w:pPr>
              <w:pStyle w:val="TAC"/>
            </w:pPr>
            <w:r w:rsidRPr="00AB7182">
              <w:rPr>
                <w:lang w:val="en-US"/>
              </w:rPr>
              <w:t>ECT0 Counter (ecnrous/ectzero, 0x</w:t>
            </w:r>
            <w:r w:rsidRPr="00AB7182">
              <w:t>010b</w:t>
            </w:r>
            <w:r w:rsidRPr="00AB7182">
              <w:rPr>
                <w:lang w:val="en-US"/>
              </w:rPr>
              <w:t>/0x0003)</w:t>
            </w:r>
          </w:p>
        </w:tc>
        <w:tc>
          <w:tcPr>
            <w:tcW w:w="1827" w:type="dxa"/>
            <w:tcBorders>
              <w:bottom w:val="single" w:sz="4" w:space="0" w:color="auto"/>
            </w:tcBorders>
          </w:tcPr>
          <w:p w14:paraId="0250E180"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73E79DB3" w14:textId="77777777" w:rsidR="00EC1258" w:rsidRPr="00AB7182" w:rsidRDefault="00EC1258" w:rsidP="00EC1258">
            <w:pPr>
              <w:pStyle w:val="TAC"/>
            </w:pPr>
            <w:r w:rsidRPr="00AB7182">
              <w:t>-</w:t>
            </w:r>
          </w:p>
        </w:tc>
        <w:tc>
          <w:tcPr>
            <w:tcW w:w="2993" w:type="dxa"/>
            <w:gridSpan w:val="2"/>
            <w:tcBorders>
              <w:bottom w:val="single" w:sz="4" w:space="0" w:color="auto"/>
            </w:tcBorders>
          </w:tcPr>
          <w:p w14:paraId="1799D0B2" w14:textId="77777777" w:rsidR="00EC1258" w:rsidRPr="00AB7182" w:rsidRDefault="00EC1258" w:rsidP="00EC1258">
            <w:pPr>
              <w:pStyle w:val="TAC"/>
            </w:pPr>
            <w:r w:rsidRPr="00AB7182">
              <w:t>-</w:t>
            </w:r>
          </w:p>
        </w:tc>
      </w:tr>
      <w:tr w:rsidR="00EC1258" w:rsidRPr="00AB7182" w14:paraId="72081B14" w14:textId="77777777" w:rsidTr="00EC1258">
        <w:trPr>
          <w:cantSplit/>
          <w:jc w:val="center"/>
        </w:trPr>
        <w:tc>
          <w:tcPr>
            <w:tcW w:w="3203" w:type="dxa"/>
            <w:tcBorders>
              <w:bottom w:val="single" w:sz="4" w:space="0" w:color="auto"/>
            </w:tcBorders>
          </w:tcPr>
          <w:p w14:paraId="1955CB56" w14:textId="77777777" w:rsidR="00EC1258" w:rsidRPr="00AB7182" w:rsidRDefault="00EC1258" w:rsidP="00EC1258">
            <w:pPr>
              <w:pStyle w:val="TAC"/>
            </w:pPr>
            <w:r w:rsidRPr="00AB7182">
              <w:rPr>
                <w:lang w:val="en-US"/>
              </w:rPr>
              <w:t>ECT1 Counter (ecnrous/ectone, 0x</w:t>
            </w:r>
            <w:r w:rsidRPr="00AB7182">
              <w:t>010b</w:t>
            </w:r>
            <w:r w:rsidRPr="00AB7182">
              <w:rPr>
                <w:lang w:val="en-US"/>
              </w:rPr>
              <w:t>/0x0004)</w:t>
            </w:r>
          </w:p>
        </w:tc>
        <w:tc>
          <w:tcPr>
            <w:tcW w:w="1827" w:type="dxa"/>
            <w:tcBorders>
              <w:bottom w:val="single" w:sz="4" w:space="0" w:color="auto"/>
            </w:tcBorders>
          </w:tcPr>
          <w:p w14:paraId="0B665DF7"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712F8E4A" w14:textId="77777777" w:rsidR="00EC1258" w:rsidRPr="00AB7182" w:rsidRDefault="00EC1258" w:rsidP="00EC1258">
            <w:pPr>
              <w:pStyle w:val="TAC"/>
            </w:pPr>
            <w:r w:rsidRPr="00AB7182">
              <w:t>-</w:t>
            </w:r>
          </w:p>
        </w:tc>
        <w:tc>
          <w:tcPr>
            <w:tcW w:w="2993" w:type="dxa"/>
            <w:gridSpan w:val="2"/>
            <w:tcBorders>
              <w:bottom w:val="single" w:sz="4" w:space="0" w:color="auto"/>
            </w:tcBorders>
          </w:tcPr>
          <w:p w14:paraId="4872AA9D" w14:textId="77777777" w:rsidR="00EC1258" w:rsidRPr="00AB7182" w:rsidRDefault="00EC1258" w:rsidP="00EC1258">
            <w:pPr>
              <w:pStyle w:val="TAC"/>
            </w:pPr>
            <w:r w:rsidRPr="00AB7182">
              <w:t>-</w:t>
            </w:r>
          </w:p>
        </w:tc>
      </w:tr>
      <w:tr w:rsidR="00EC1258" w:rsidRPr="00AB7182" w14:paraId="19D3F042" w14:textId="77777777" w:rsidTr="00EC1258">
        <w:trPr>
          <w:cantSplit/>
          <w:jc w:val="center"/>
        </w:trPr>
        <w:tc>
          <w:tcPr>
            <w:tcW w:w="3203" w:type="dxa"/>
            <w:tcBorders>
              <w:bottom w:val="single" w:sz="4" w:space="0" w:color="auto"/>
            </w:tcBorders>
          </w:tcPr>
          <w:p w14:paraId="3C03CA7F" w14:textId="77777777" w:rsidR="00EC1258" w:rsidRPr="00AB7182" w:rsidRDefault="00EC1258" w:rsidP="00EC1258">
            <w:pPr>
              <w:pStyle w:val="TAC"/>
            </w:pPr>
            <w:r w:rsidRPr="00AB7182">
              <w:rPr>
                <w:lang w:val="en-US"/>
              </w:rPr>
              <w:t>Not-ECT Counter (ecnrous/notect, 0x</w:t>
            </w:r>
            <w:r w:rsidRPr="00AB7182">
              <w:t>010b</w:t>
            </w:r>
            <w:r w:rsidRPr="00AB7182">
              <w:rPr>
                <w:lang w:val="en-US"/>
              </w:rPr>
              <w:t>/0x0005)</w:t>
            </w:r>
          </w:p>
        </w:tc>
        <w:tc>
          <w:tcPr>
            <w:tcW w:w="1827" w:type="dxa"/>
            <w:tcBorders>
              <w:bottom w:val="single" w:sz="4" w:space="0" w:color="auto"/>
            </w:tcBorders>
          </w:tcPr>
          <w:p w14:paraId="787C4A44"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533A14A1" w14:textId="77777777" w:rsidR="00EC1258" w:rsidRPr="00AB7182" w:rsidRDefault="00EC1258" w:rsidP="00EC1258">
            <w:pPr>
              <w:pStyle w:val="TAC"/>
            </w:pPr>
            <w:r w:rsidRPr="00AB7182">
              <w:t>-</w:t>
            </w:r>
          </w:p>
        </w:tc>
        <w:tc>
          <w:tcPr>
            <w:tcW w:w="2993" w:type="dxa"/>
            <w:gridSpan w:val="2"/>
            <w:tcBorders>
              <w:bottom w:val="single" w:sz="4" w:space="0" w:color="auto"/>
            </w:tcBorders>
          </w:tcPr>
          <w:p w14:paraId="76363D20" w14:textId="77777777" w:rsidR="00EC1258" w:rsidRPr="00AB7182" w:rsidRDefault="00EC1258" w:rsidP="00EC1258">
            <w:pPr>
              <w:pStyle w:val="TAC"/>
            </w:pPr>
            <w:r w:rsidRPr="00AB7182">
              <w:t>-</w:t>
            </w:r>
          </w:p>
        </w:tc>
      </w:tr>
      <w:tr w:rsidR="00EC1258" w:rsidRPr="00AB7182" w14:paraId="53E9DE7F" w14:textId="77777777" w:rsidTr="00EC1258">
        <w:trPr>
          <w:cantSplit/>
          <w:jc w:val="center"/>
        </w:trPr>
        <w:tc>
          <w:tcPr>
            <w:tcW w:w="3203" w:type="dxa"/>
            <w:tcBorders>
              <w:bottom w:val="single" w:sz="4" w:space="0" w:color="auto"/>
            </w:tcBorders>
          </w:tcPr>
          <w:p w14:paraId="72B4E2B9" w14:textId="77777777" w:rsidR="00EC1258" w:rsidRPr="00AB7182" w:rsidRDefault="00EC1258" w:rsidP="00EC1258">
            <w:pPr>
              <w:pStyle w:val="TAC"/>
            </w:pPr>
            <w:r w:rsidRPr="00AB7182">
              <w:rPr>
                <w:lang w:val="en-US"/>
              </w:rPr>
              <w:t>Lost Packets Counter (ecnrous/lost 0x</w:t>
            </w:r>
            <w:r w:rsidRPr="00AB7182">
              <w:t>010b</w:t>
            </w:r>
            <w:r w:rsidRPr="00AB7182">
              <w:rPr>
                <w:lang w:val="en-US"/>
              </w:rPr>
              <w:t>/0x0006)</w:t>
            </w:r>
          </w:p>
        </w:tc>
        <w:tc>
          <w:tcPr>
            <w:tcW w:w="1827" w:type="dxa"/>
            <w:tcBorders>
              <w:bottom w:val="single" w:sz="4" w:space="0" w:color="auto"/>
            </w:tcBorders>
          </w:tcPr>
          <w:p w14:paraId="206ACFBD"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3CB05B4E" w14:textId="77777777" w:rsidR="00EC1258" w:rsidRPr="00AB7182" w:rsidRDefault="00EC1258" w:rsidP="00EC1258">
            <w:pPr>
              <w:pStyle w:val="TAC"/>
            </w:pPr>
            <w:r w:rsidRPr="00AB7182">
              <w:t>-</w:t>
            </w:r>
          </w:p>
        </w:tc>
        <w:tc>
          <w:tcPr>
            <w:tcW w:w="2993" w:type="dxa"/>
            <w:gridSpan w:val="2"/>
            <w:tcBorders>
              <w:bottom w:val="single" w:sz="4" w:space="0" w:color="auto"/>
            </w:tcBorders>
          </w:tcPr>
          <w:p w14:paraId="54AB8A6A" w14:textId="77777777" w:rsidR="00EC1258" w:rsidRPr="00AB7182" w:rsidRDefault="00EC1258" w:rsidP="00EC1258">
            <w:pPr>
              <w:pStyle w:val="TAC"/>
            </w:pPr>
            <w:r w:rsidRPr="00AB7182">
              <w:t>-</w:t>
            </w:r>
          </w:p>
        </w:tc>
      </w:tr>
      <w:tr w:rsidR="00EC1258" w:rsidRPr="00AB7182" w14:paraId="1672AF37" w14:textId="77777777" w:rsidTr="00EC1258">
        <w:trPr>
          <w:cantSplit/>
          <w:jc w:val="center"/>
        </w:trPr>
        <w:tc>
          <w:tcPr>
            <w:tcW w:w="3203" w:type="dxa"/>
            <w:tcBorders>
              <w:bottom w:val="single" w:sz="4" w:space="0" w:color="auto"/>
            </w:tcBorders>
          </w:tcPr>
          <w:p w14:paraId="4E098DBF" w14:textId="77777777" w:rsidR="00EC1258" w:rsidRPr="00AB7182" w:rsidRDefault="00EC1258" w:rsidP="00EC1258">
            <w:pPr>
              <w:pStyle w:val="TAC"/>
            </w:pPr>
            <w:r w:rsidRPr="00AB7182">
              <w:rPr>
                <w:lang w:val="en-US"/>
              </w:rPr>
              <w:t>Extended Highest Sequence number (ecnrous/ehsn, 0x</w:t>
            </w:r>
            <w:r w:rsidRPr="00AB7182">
              <w:t>010b</w:t>
            </w:r>
            <w:r w:rsidRPr="00AB7182">
              <w:rPr>
                <w:lang w:val="en-US"/>
              </w:rPr>
              <w:t>/0x0007)</w:t>
            </w:r>
          </w:p>
        </w:tc>
        <w:tc>
          <w:tcPr>
            <w:tcW w:w="1827" w:type="dxa"/>
            <w:tcBorders>
              <w:bottom w:val="single" w:sz="4" w:space="0" w:color="auto"/>
            </w:tcBorders>
          </w:tcPr>
          <w:p w14:paraId="5F8FA988"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2567BBBF" w14:textId="77777777" w:rsidR="00EC1258" w:rsidRPr="00AB7182" w:rsidRDefault="00EC1258" w:rsidP="00EC1258">
            <w:pPr>
              <w:pStyle w:val="TAC"/>
            </w:pPr>
            <w:r w:rsidRPr="00AB7182">
              <w:t>-</w:t>
            </w:r>
          </w:p>
        </w:tc>
        <w:tc>
          <w:tcPr>
            <w:tcW w:w="2993" w:type="dxa"/>
            <w:gridSpan w:val="2"/>
            <w:tcBorders>
              <w:bottom w:val="single" w:sz="4" w:space="0" w:color="auto"/>
            </w:tcBorders>
          </w:tcPr>
          <w:p w14:paraId="179A5319" w14:textId="77777777" w:rsidR="00EC1258" w:rsidRPr="00AB7182" w:rsidRDefault="00EC1258" w:rsidP="00EC1258">
            <w:pPr>
              <w:pStyle w:val="TAC"/>
            </w:pPr>
            <w:r w:rsidRPr="00AB7182">
              <w:t>-</w:t>
            </w:r>
          </w:p>
        </w:tc>
      </w:tr>
      <w:tr w:rsidR="006B40DD" w:rsidRPr="00AB7182" w14:paraId="37DF8A39" w14:textId="77777777" w:rsidTr="006B40DD">
        <w:trPr>
          <w:cantSplit/>
          <w:jc w:val="center"/>
        </w:trPr>
        <w:tc>
          <w:tcPr>
            <w:tcW w:w="3203" w:type="dxa"/>
            <w:tcBorders>
              <w:bottom w:val="single" w:sz="4" w:space="0" w:color="auto"/>
            </w:tcBorders>
          </w:tcPr>
          <w:p w14:paraId="48B88F3F" w14:textId="77777777" w:rsidR="006B40DD" w:rsidRPr="00AB7182" w:rsidRDefault="006B40DD" w:rsidP="006B40DD">
            <w:pPr>
              <w:pStyle w:val="TAC"/>
              <w:rPr>
                <w:lang w:val="en-US"/>
              </w:rPr>
            </w:pPr>
            <w:r w:rsidRPr="00AB7182">
              <w:rPr>
                <w:lang w:val="en-US" w:eastAsia="en-GB"/>
              </w:rPr>
              <w:t>Duplication Counter (ecnrous/</w:t>
            </w:r>
            <w:r w:rsidRPr="00AB7182">
              <w:rPr>
                <w:rFonts w:hint="eastAsia"/>
                <w:lang w:val="en-US" w:eastAsia="zh-CN"/>
              </w:rPr>
              <w:t>dup</w:t>
            </w:r>
            <w:r w:rsidRPr="00AB7182">
              <w:rPr>
                <w:lang w:val="en-US" w:eastAsia="en-GB"/>
              </w:rPr>
              <w:t>, 0x</w:t>
            </w:r>
            <w:r w:rsidRPr="00AB7182">
              <w:rPr>
                <w:lang w:eastAsia="en-GB"/>
              </w:rPr>
              <w:t>010b</w:t>
            </w:r>
            <w:r w:rsidRPr="00AB7182">
              <w:rPr>
                <w:lang w:val="en-US" w:eastAsia="en-GB"/>
              </w:rPr>
              <w:t>/0x000</w:t>
            </w:r>
            <w:r w:rsidRPr="00AB7182">
              <w:rPr>
                <w:rFonts w:hint="eastAsia"/>
                <w:lang w:val="en-US" w:eastAsia="zh-CN"/>
              </w:rPr>
              <w:t>8</w:t>
            </w:r>
            <w:r w:rsidRPr="00AB7182">
              <w:rPr>
                <w:lang w:val="en-US" w:eastAsia="en-GB"/>
              </w:rPr>
              <w:t>)</w:t>
            </w:r>
          </w:p>
        </w:tc>
        <w:tc>
          <w:tcPr>
            <w:tcW w:w="1827" w:type="dxa"/>
            <w:tcBorders>
              <w:bottom w:val="single" w:sz="4" w:space="0" w:color="auto"/>
            </w:tcBorders>
          </w:tcPr>
          <w:p w14:paraId="6B5C3B8D" w14:textId="77777777" w:rsidR="006B40DD" w:rsidRPr="00AB7182" w:rsidRDefault="006B40DD" w:rsidP="006B40DD">
            <w:pPr>
              <w:pStyle w:val="TAC"/>
            </w:pPr>
            <w:r w:rsidRPr="00AB7182">
              <w:rPr>
                <w:lang w:eastAsia="en-GB"/>
              </w:rPr>
              <w:t>Not Supported</w:t>
            </w:r>
          </w:p>
        </w:tc>
        <w:tc>
          <w:tcPr>
            <w:tcW w:w="1752" w:type="dxa"/>
            <w:gridSpan w:val="3"/>
            <w:tcBorders>
              <w:bottom w:val="single" w:sz="4" w:space="0" w:color="auto"/>
            </w:tcBorders>
          </w:tcPr>
          <w:p w14:paraId="4C657DFE" w14:textId="77777777" w:rsidR="006B40DD" w:rsidRPr="00AB7182" w:rsidRDefault="006B40DD" w:rsidP="006B40DD">
            <w:pPr>
              <w:pStyle w:val="TAC"/>
            </w:pPr>
            <w:r w:rsidRPr="00AB7182">
              <w:rPr>
                <w:lang w:eastAsia="en-GB"/>
              </w:rPr>
              <w:t>-</w:t>
            </w:r>
          </w:p>
        </w:tc>
        <w:tc>
          <w:tcPr>
            <w:tcW w:w="2993" w:type="dxa"/>
            <w:gridSpan w:val="2"/>
            <w:tcBorders>
              <w:bottom w:val="single" w:sz="4" w:space="0" w:color="auto"/>
            </w:tcBorders>
          </w:tcPr>
          <w:p w14:paraId="6C9F5728" w14:textId="77777777" w:rsidR="006B40DD" w:rsidRPr="00AB7182" w:rsidRDefault="006B40DD" w:rsidP="006B40DD">
            <w:pPr>
              <w:pStyle w:val="TAC"/>
            </w:pPr>
            <w:r w:rsidRPr="00AB7182">
              <w:rPr>
                <w:lang w:eastAsia="en-GB"/>
              </w:rPr>
              <w:t>-</w:t>
            </w:r>
          </w:p>
        </w:tc>
      </w:tr>
      <w:tr w:rsidR="00EC1258" w:rsidRPr="00AB7182" w14:paraId="78E5424C" w14:textId="77777777" w:rsidTr="00EC1258">
        <w:trPr>
          <w:cantSplit/>
          <w:jc w:val="center"/>
        </w:trPr>
        <w:tc>
          <w:tcPr>
            <w:tcW w:w="3203" w:type="dxa"/>
            <w:shd w:val="clear" w:color="auto" w:fill="E0E0E0"/>
          </w:tcPr>
          <w:p w14:paraId="15C68DBE" w14:textId="77777777" w:rsidR="00EC1258" w:rsidRPr="00AB7182" w:rsidRDefault="00EC1258" w:rsidP="00EC1258">
            <w:pPr>
              <w:pStyle w:val="TAH"/>
            </w:pPr>
            <w:r w:rsidRPr="00AB7182">
              <w:t>Error Codes</w:t>
            </w:r>
          </w:p>
        </w:tc>
        <w:tc>
          <w:tcPr>
            <w:tcW w:w="6572" w:type="dxa"/>
            <w:gridSpan w:val="6"/>
            <w:shd w:val="clear" w:color="auto" w:fill="E0E0E0"/>
          </w:tcPr>
          <w:p w14:paraId="7D386E1D" w14:textId="77777777" w:rsidR="00EC1258" w:rsidRPr="00AB7182" w:rsidRDefault="00EC1258" w:rsidP="00EC1258">
            <w:pPr>
              <w:pStyle w:val="TAH"/>
            </w:pPr>
            <w:r w:rsidRPr="00AB7182">
              <w:t>Mandatory/Optional</w:t>
            </w:r>
          </w:p>
        </w:tc>
      </w:tr>
      <w:tr w:rsidR="00EC1258" w:rsidRPr="00AB7182" w14:paraId="64BFB564" w14:textId="77777777" w:rsidTr="00EC1258">
        <w:trPr>
          <w:cantSplit/>
          <w:jc w:val="center"/>
        </w:trPr>
        <w:tc>
          <w:tcPr>
            <w:tcW w:w="3203" w:type="dxa"/>
          </w:tcPr>
          <w:p w14:paraId="0E2D4FE1" w14:textId="77777777" w:rsidR="00EC1258" w:rsidRPr="00AB7182" w:rsidRDefault="00EC1258" w:rsidP="00EC1258">
            <w:pPr>
              <w:pStyle w:val="TAC"/>
            </w:pPr>
            <w:r w:rsidRPr="00AB7182">
              <w:lastRenderedPageBreak/>
              <w:t>None</w:t>
            </w:r>
          </w:p>
        </w:tc>
        <w:tc>
          <w:tcPr>
            <w:tcW w:w="6572" w:type="dxa"/>
            <w:gridSpan w:val="6"/>
          </w:tcPr>
          <w:p w14:paraId="7B5E1E5C" w14:textId="77777777" w:rsidR="00EC1258" w:rsidRPr="00AB7182" w:rsidRDefault="00EC1258" w:rsidP="00EC1258">
            <w:pPr>
              <w:pStyle w:val="TAC"/>
            </w:pPr>
            <w:r w:rsidRPr="00AB7182">
              <w:t>-</w:t>
            </w:r>
          </w:p>
        </w:tc>
      </w:tr>
      <w:tr w:rsidR="00EC1258" w:rsidRPr="00AB7182" w14:paraId="488C6B14" w14:textId="77777777" w:rsidTr="00EC1258">
        <w:trPr>
          <w:cantSplit/>
          <w:jc w:val="center"/>
        </w:trPr>
        <w:tc>
          <w:tcPr>
            <w:tcW w:w="9775" w:type="dxa"/>
            <w:gridSpan w:val="7"/>
          </w:tcPr>
          <w:p w14:paraId="299EB4D7" w14:textId="77777777" w:rsidR="00EC1258" w:rsidRPr="00AB7182" w:rsidRDefault="00EC1258" w:rsidP="00EC1258">
            <w:pPr>
              <w:pStyle w:val="TAN"/>
            </w:pPr>
            <w:r w:rsidRPr="00AB7182">
              <w:t>NOTE:</w:t>
            </w:r>
            <w:r w:rsidRPr="00AB7182">
              <w:tab/>
              <w:t>Application Specific Rate Adaptation shall be applied in accordance with 3GPP TS 26.114 [</w:t>
            </w:r>
            <w:r w:rsidR="00696E1E" w:rsidRPr="00AB7182">
              <w:t>62</w:t>
            </w:r>
            <w:r w:rsidRPr="00AB7182">
              <w:t>]. For speech this requires support of CMR and TMMBR for video.</w:t>
            </w:r>
          </w:p>
        </w:tc>
      </w:tr>
      <w:bookmarkEnd w:id="180"/>
    </w:tbl>
    <w:p w14:paraId="4DF4C956" w14:textId="77777777" w:rsidR="00EC1258" w:rsidRPr="00AB7182" w:rsidRDefault="00EC1258" w:rsidP="00EC1258"/>
    <w:p w14:paraId="42DCD7BC" w14:textId="1EAE205B" w:rsidR="009F0810" w:rsidRPr="00AB7182" w:rsidRDefault="009F0810" w:rsidP="006460F5">
      <w:pPr>
        <w:pStyle w:val="Heading2"/>
      </w:pPr>
      <w:bookmarkStart w:id="181" w:name="_Toc177668518"/>
      <w:r w:rsidRPr="00AB7182">
        <w:t>A.14.36</w:t>
      </w:r>
      <w:r w:rsidRPr="00AB7182">
        <w:tab/>
        <w:t>Differentiated Services (ds)</w:t>
      </w:r>
      <w:bookmarkEnd w:id="181"/>
    </w:p>
    <w:p w14:paraId="2D4D2BED" w14:textId="77777777" w:rsidR="009F0810" w:rsidRPr="00AB7182" w:rsidRDefault="009F0810" w:rsidP="009F0810">
      <w:pPr>
        <w:pStyle w:val="TH"/>
        <w:ind w:left="567"/>
      </w:pPr>
      <w:r w:rsidRPr="00AB7182">
        <w:t xml:space="preserve">Table </w:t>
      </w:r>
      <w:r w:rsidRPr="00AB7182">
        <w:rPr>
          <w:noProof/>
        </w:rPr>
        <w:t>A.14.36.1</w:t>
      </w:r>
      <w:r w:rsidRPr="00AB7182">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9F0810" w:rsidRPr="00AB7182" w14:paraId="1A22CAE8" w14:textId="77777777" w:rsidTr="001E2795">
        <w:trPr>
          <w:cantSplit/>
          <w:jc w:val="center"/>
        </w:trPr>
        <w:tc>
          <w:tcPr>
            <w:tcW w:w="2158" w:type="dxa"/>
            <w:shd w:val="clear" w:color="auto" w:fill="E0E0E0"/>
          </w:tcPr>
          <w:p w14:paraId="049AFAC5" w14:textId="77777777" w:rsidR="009F0810" w:rsidRPr="00AB7182" w:rsidRDefault="009F0810" w:rsidP="001E2795">
            <w:pPr>
              <w:pStyle w:val="TAH"/>
            </w:pPr>
            <w:bookmarkStart w:id="182" w:name="MCCQCTEMPBM_00000087"/>
            <w:r w:rsidRPr="00AB7182">
              <w:t xml:space="preserve">Properties </w:t>
            </w:r>
          </w:p>
        </w:tc>
        <w:tc>
          <w:tcPr>
            <w:tcW w:w="1837" w:type="dxa"/>
            <w:shd w:val="clear" w:color="auto" w:fill="E0E0E0"/>
          </w:tcPr>
          <w:p w14:paraId="4892F89C" w14:textId="77777777" w:rsidR="009F0810" w:rsidRPr="00AB7182" w:rsidRDefault="009F0810" w:rsidP="001E2795">
            <w:pPr>
              <w:pStyle w:val="TAH"/>
            </w:pPr>
            <w:r w:rsidRPr="00AB7182">
              <w:t>Mandatory/Optional</w:t>
            </w:r>
          </w:p>
        </w:tc>
        <w:tc>
          <w:tcPr>
            <w:tcW w:w="2083" w:type="dxa"/>
            <w:gridSpan w:val="2"/>
            <w:shd w:val="clear" w:color="auto" w:fill="E0E0E0"/>
          </w:tcPr>
          <w:p w14:paraId="4958567B" w14:textId="77777777" w:rsidR="009F0810" w:rsidRPr="00AB7182" w:rsidRDefault="009F0810" w:rsidP="001E2795">
            <w:pPr>
              <w:pStyle w:val="TAH"/>
            </w:pPr>
            <w:r w:rsidRPr="00AB7182">
              <w:t>Used in command</w:t>
            </w:r>
          </w:p>
        </w:tc>
        <w:tc>
          <w:tcPr>
            <w:tcW w:w="1804" w:type="dxa"/>
            <w:shd w:val="clear" w:color="auto" w:fill="E0E0E0"/>
          </w:tcPr>
          <w:p w14:paraId="5CFA9668" w14:textId="77777777" w:rsidR="009F0810" w:rsidRPr="00AB7182" w:rsidRDefault="009F0810" w:rsidP="001E2795">
            <w:pPr>
              <w:pStyle w:val="TAH"/>
            </w:pPr>
            <w:r w:rsidRPr="00AB7182">
              <w:t>Supported Values</w:t>
            </w:r>
          </w:p>
        </w:tc>
        <w:tc>
          <w:tcPr>
            <w:tcW w:w="1800" w:type="dxa"/>
            <w:shd w:val="clear" w:color="auto" w:fill="E0E0E0"/>
          </w:tcPr>
          <w:p w14:paraId="1468F8F0" w14:textId="77777777" w:rsidR="009F0810" w:rsidRPr="00AB7182" w:rsidRDefault="009F0810" w:rsidP="001E2795">
            <w:pPr>
              <w:pStyle w:val="TAH"/>
            </w:pPr>
            <w:r w:rsidRPr="00AB7182">
              <w:t>Provisioned Value</w:t>
            </w:r>
          </w:p>
        </w:tc>
      </w:tr>
      <w:tr w:rsidR="009F0810" w:rsidRPr="00AB7182" w14:paraId="512B8F9E" w14:textId="77777777" w:rsidTr="001E2795">
        <w:trPr>
          <w:cantSplit/>
          <w:jc w:val="center"/>
        </w:trPr>
        <w:tc>
          <w:tcPr>
            <w:tcW w:w="2158" w:type="dxa"/>
          </w:tcPr>
          <w:p w14:paraId="43CEF734" w14:textId="77777777" w:rsidR="009F0810" w:rsidRPr="00AB7182" w:rsidRDefault="009F0810" w:rsidP="001E2795">
            <w:pPr>
              <w:pStyle w:val="TAC"/>
            </w:pPr>
            <w:r w:rsidRPr="00AB7182">
              <w:t xml:space="preserve">Differentiated Services Code Point </w:t>
            </w:r>
            <w:r w:rsidRPr="00AB7182">
              <w:br/>
              <w:t>(ds/dscp,0x008b/0x0001)</w:t>
            </w:r>
          </w:p>
        </w:tc>
        <w:tc>
          <w:tcPr>
            <w:tcW w:w="1837" w:type="dxa"/>
          </w:tcPr>
          <w:p w14:paraId="75EE6652" w14:textId="77777777" w:rsidR="009F0810" w:rsidRPr="00AB7182" w:rsidRDefault="009F0810" w:rsidP="001E2795">
            <w:pPr>
              <w:pStyle w:val="TAC"/>
            </w:pPr>
            <w:r w:rsidRPr="00AB7182">
              <w:t>M</w:t>
            </w:r>
          </w:p>
        </w:tc>
        <w:tc>
          <w:tcPr>
            <w:tcW w:w="2083" w:type="dxa"/>
            <w:gridSpan w:val="2"/>
          </w:tcPr>
          <w:p w14:paraId="55D84F39" w14:textId="77777777" w:rsidR="009F0810" w:rsidRPr="00AB7182" w:rsidRDefault="009F0810" w:rsidP="001E2795">
            <w:pPr>
              <w:pStyle w:val="TAC"/>
            </w:pPr>
            <w:r w:rsidRPr="00AB7182">
              <w:t>ADD, MODIFY</w:t>
            </w:r>
          </w:p>
        </w:tc>
        <w:tc>
          <w:tcPr>
            <w:tcW w:w="1804" w:type="dxa"/>
          </w:tcPr>
          <w:p w14:paraId="66642C39" w14:textId="77777777" w:rsidR="009F0810" w:rsidRPr="00AB7182" w:rsidRDefault="009F0810" w:rsidP="001E2795">
            <w:pPr>
              <w:pStyle w:val="TAC"/>
            </w:pPr>
            <w:r w:rsidRPr="00AB7182">
              <w:t>ALL</w:t>
            </w:r>
          </w:p>
        </w:tc>
        <w:tc>
          <w:tcPr>
            <w:tcW w:w="1800" w:type="dxa"/>
          </w:tcPr>
          <w:p w14:paraId="2C0183D7" w14:textId="77777777" w:rsidR="009F0810" w:rsidRPr="00AB7182" w:rsidRDefault="009F0810" w:rsidP="001E2795">
            <w:pPr>
              <w:pStyle w:val="TAC"/>
            </w:pPr>
            <w:r w:rsidRPr="00AB7182">
              <w:t xml:space="preserve">Yes </w:t>
            </w:r>
          </w:p>
        </w:tc>
      </w:tr>
      <w:tr w:rsidR="009F0810" w:rsidRPr="00AB7182" w14:paraId="0B3C479B" w14:textId="77777777" w:rsidTr="001E2795">
        <w:trPr>
          <w:cantSplit/>
          <w:jc w:val="center"/>
        </w:trPr>
        <w:tc>
          <w:tcPr>
            <w:tcW w:w="2158" w:type="dxa"/>
          </w:tcPr>
          <w:p w14:paraId="0F31894D" w14:textId="77777777" w:rsidR="009F0810" w:rsidRPr="00AB7182" w:rsidRDefault="009F0810" w:rsidP="001E2795">
            <w:pPr>
              <w:pStyle w:val="TAC"/>
            </w:pPr>
            <w:r w:rsidRPr="00AB7182">
              <w:t>Tagging Behaviour</w:t>
            </w:r>
            <w:r w:rsidRPr="00AB7182">
              <w:br/>
              <w:t>(ds/tb, 0x008b/0x0002)</w:t>
            </w:r>
          </w:p>
        </w:tc>
        <w:tc>
          <w:tcPr>
            <w:tcW w:w="1837" w:type="dxa"/>
          </w:tcPr>
          <w:p w14:paraId="7A6D0DD6" w14:textId="77777777" w:rsidR="009F0810" w:rsidRPr="00AB7182" w:rsidRDefault="009F0810" w:rsidP="001E2795">
            <w:pPr>
              <w:pStyle w:val="TAC"/>
            </w:pPr>
            <w:r w:rsidRPr="00AB7182">
              <w:t>Not signalled</w:t>
            </w:r>
          </w:p>
        </w:tc>
        <w:tc>
          <w:tcPr>
            <w:tcW w:w="2083" w:type="dxa"/>
            <w:gridSpan w:val="2"/>
          </w:tcPr>
          <w:p w14:paraId="44B8B3CB" w14:textId="77777777" w:rsidR="009F0810" w:rsidRPr="00AB7182" w:rsidRDefault="009F0810" w:rsidP="001E2795">
            <w:pPr>
              <w:pStyle w:val="TAC"/>
            </w:pPr>
            <w:r w:rsidRPr="00AB7182">
              <w:t>-</w:t>
            </w:r>
          </w:p>
        </w:tc>
        <w:tc>
          <w:tcPr>
            <w:tcW w:w="1804" w:type="dxa"/>
          </w:tcPr>
          <w:p w14:paraId="7CD63FB2" w14:textId="77777777" w:rsidR="009F0810" w:rsidRPr="00AB7182" w:rsidRDefault="009F0810" w:rsidP="001E2795">
            <w:pPr>
              <w:pStyle w:val="TAC"/>
            </w:pPr>
            <w:r w:rsidRPr="00AB7182">
              <w:t>-</w:t>
            </w:r>
          </w:p>
        </w:tc>
        <w:tc>
          <w:tcPr>
            <w:tcW w:w="1800" w:type="dxa"/>
          </w:tcPr>
          <w:p w14:paraId="42567E69" w14:textId="77777777" w:rsidR="009F0810" w:rsidRPr="00AB7182" w:rsidRDefault="009F0810" w:rsidP="001E2795">
            <w:pPr>
              <w:pStyle w:val="TAC"/>
            </w:pPr>
            <w:r w:rsidRPr="00AB7182">
              <w:t>"MARK" (0x0000)</w:t>
            </w:r>
          </w:p>
        </w:tc>
      </w:tr>
      <w:tr w:rsidR="009F0810" w:rsidRPr="00AB7182" w14:paraId="2C6B16C0" w14:textId="77777777" w:rsidTr="001E2795">
        <w:trPr>
          <w:cantSplit/>
          <w:jc w:val="center"/>
        </w:trPr>
        <w:tc>
          <w:tcPr>
            <w:tcW w:w="2158" w:type="dxa"/>
            <w:shd w:val="clear" w:color="auto" w:fill="E0E0E0"/>
          </w:tcPr>
          <w:p w14:paraId="2293C766" w14:textId="77777777" w:rsidR="009F0810" w:rsidRPr="00AB7182" w:rsidRDefault="009F0810" w:rsidP="001E2795">
            <w:pPr>
              <w:pStyle w:val="TAH"/>
            </w:pPr>
            <w:r w:rsidRPr="00AB7182">
              <w:t>Signals</w:t>
            </w:r>
          </w:p>
        </w:tc>
        <w:tc>
          <w:tcPr>
            <w:tcW w:w="1837" w:type="dxa"/>
            <w:shd w:val="clear" w:color="auto" w:fill="E0E0E0"/>
          </w:tcPr>
          <w:p w14:paraId="1A554F7A" w14:textId="77777777" w:rsidR="009F0810" w:rsidRPr="00AB7182" w:rsidRDefault="009F0810" w:rsidP="001E2795">
            <w:pPr>
              <w:pStyle w:val="TAH"/>
            </w:pPr>
            <w:r w:rsidRPr="00AB7182">
              <w:t>Mandatory/Optional</w:t>
            </w:r>
          </w:p>
        </w:tc>
        <w:tc>
          <w:tcPr>
            <w:tcW w:w="3887" w:type="dxa"/>
            <w:gridSpan w:val="3"/>
            <w:shd w:val="clear" w:color="auto" w:fill="E0E0E0"/>
          </w:tcPr>
          <w:p w14:paraId="55D6B05E" w14:textId="77777777" w:rsidR="009F0810" w:rsidRPr="00AB7182" w:rsidRDefault="009F0810" w:rsidP="001E2795">
            <w:pPr>
              <w:pStyle w:val="TAH"/>
            </w:pPr>
            <w:r w:rsidRPr="00AB7182">
              <w:t>Used in command</w:t>
            </w:r>
          </w:p>
        </w:tc>
        <w:tc>
          <w:tcPr>
            <w:tcW w:w="1800" w:type="dxa"/>
            <w:shd w:val="clear" w:color="auto" w:fill="E0E0E0"/>
          </w:tcPr>
          <w:p w14:paraId="2838F711" w14:textId="77777777" w:rsidR="009F0810" w:rsidRPr="00AB7182" w:rsidRDefault="009F0810" w:rsidP="001E2795">
            <w:pPr>
              <w:pStyle w:val="TAH"/>
            </w:pPr>
            <w:r w:rsidRPr="00AB7182">
              <w:t>Duration Provisioned Value</w:t>
            </w:r>
          </w:p>
        </w:tc>
      </w:tr>
      <w:tr w:rsidR="009F0810" w:rsidRPr="00AB7182" w14:paraId="5EC98765" w14:textId="77777777" w:rsidTr="001E2795">
        <w:trPr>
          <w:cantSplit/>
          <w:jc w:val="center"/>
        </w:trPr>
        <w:tc>
          <w:tcPr>
            <w:tcW w:w="2158" w:type="dxa"/>
            <w:vMerge w:val="restart"/>
          </w:tcPr>
          <w:p w14:paraId="235499D8" w14:textId="77777777" w:rsidR="009F0810" w:rsidRPr="00AB7182" w:rsidRDefault="009F0810" w:rsidP="001E2795">
            <w:pPr>
              <w:pStyle w:val="TAC"/>
            </w:pPr>
            <w:r w:rsidRPr="00AB7182">
              <w:t>None</w:t>
            </w:r>
          </w:p>
        </w:tc>
        <w:tc>
          <w:tcPr>
            <w:tcW w:w="1837" w:type="dxa"/>
          </w:tcPr>
          <w:p w14:paraId="7F9EC1FD" w14:textId="77777777" w:rsidR="009F0810" w:rsidRPr="00AB7182" w:rsidRDefault="009F0810" w:rsidP="001E2795">
            <w:pPr>
              <w:pStyle w:val="TAC"/>
              <w:rPr>
                <w:b/>
                <w:bCs/>
              </w:rPr>
            </w:pPr>
            <w:r w:rsidRPr="00AB7182">
              <w:rPr>
                <w:b/>
                <w:bCs/>
              </w:rPr>
              <w:t>-</w:t>
            </w:r>
          </w:p>
        </w:tc>
        <w:tc>
          <w:tcPr>
            <w:tcW w:w="3887" w:type="dxa"/>
            <w:gridSpan w:val="3"/>
          </w:tcPr>
          <w:p w14:paraId="088514E7" w14:textId="77777777" w:rsidR="009F0810" w:rsidRPr="00AB7182" w:rsidRDefault="009F0810" w:rsidP="001E2795">
            <w:pPr>
              <w:pStyle w:val="TAC"/>
              <w:rPr>
                <w:b/>
                <w:bCs/>
              </w:rPr>
            </w:pPr>
            <w:r w:rsidRPr="00AB7182">
              <w:rPr>
                <w:b/>
                <w:bCs/>
              </w:rPr>
              <w:t>-</w:t>
            </w:r>
          </w:p>
        </w:tc>
        <w:tc>
          <w:tcPr>
            <w:tcW w:w="1800" w:type="dxa"/>
          </w:tcPr>
          <w:p w14:paraId="747F9D7C" w14:textId="77777777" w:rsidR="009F0810" w:rsidRPr="00AB7182" w:rsidRDefault="009F0810" w:rsidP="001E2795">
            <w:pPr>
              <w:pStyle w:val="TAC"/>
              <w:rPr>
                <w:b/>
                <w:bCs/>
              </w:rPr>
            </w:pPr>
            <w:r w:rsidRPr="00AB7182">
              <w:rPr>
                <w:b/>
                <w:bCs/>
              </w:rPr>
              <w:t>-</w:t>
            </w:r>
          </w:p>
        </w:tc>
      </w:tr>
      <w:tr w:rsidR="009F0810" w:rsidRPr="00AB7182" w14:paraId="6903B39A" w14:textId="77777777" w:rsidTr="001E2795">
        <w:trPr>
          <w:cantSplit/>
          <w:jc w:val="center"/>
        </w:trPr>
        <w:tc>
          <w:tcPr>
            <w:tcW w:w="2158" w:type="dxa"/>
            <w:vMerge/>
          </w:tcPr>
          <w:p w14:paraId="745C1683" w14:textId="77777777" w:rsidR="009F0810" w:rsidRPr="00AB7182" w:rsidRDefault="009F0810" w:rsidP="001E2795">
            <w:pPr>
              <w:pStyle w:val="TAC"/>
            </w:pPr>
          </w:p>
        </w:tc>
        <w:tc>
          <w:tcPr>
            <w:tcW w:w="1837" w:type="dxa"/>
            <w:shd w:val="clear" w:color="auto" w:fill="E0E0E0"/>
          </w:tcPr>
          <w:p w14:paraId="0BD8A437" w14:textId="77777777" w:rsidR="009F0810" w:rsidRPr="00AB7182" w:rsidRDefault="009F0810" w:rsidP="001E2795">
            <w:pPr>
              <w:pStyle w:val="TAH"/>
            </w:pPr>
            <w:r w:rsidRPr="00AB7182">
              <w:t>Signal Parameters</w:t>
            </w:r>
          </w:p>
        </w:tc>
        <w:tc>
          <w:tcPr>
            <w:tcW w:w="2036" w:type="dxa"/>
            <w:shd w:val="clear" w:color="auto" w:fill="E0E0E0"/>
          </w:tcPr>
          <w:p w14:paraId="112098F1" w14:textId="77777777" w:rsidR="009F0810" w:rsidRPr="00AB7182" w:rsidRDefault="009F0810" w:rsidP="001E2795">
            <w:pPr>
              <w:pStyle w:val="TAH"/>
            </w:pPr>
            <w:r w:rsidRPr="00AB7182">
              <w:t>Mandatory/Optional</w:t>
            </w:r>
          </w:p>
        </w:tc>
        <w:tc>
          <w:tcPr>
            <w:tcW w:w="1851" w:type="dxa"/>
            <w:gridSpan w:val="2"/>
            <w:shd w:val="clear" w:color="auto" w:fill="E0E0E0"/>
          </w:tcPr>
          <w:p w14:paraId="2A98098D" w14:textId="77777777" w:rsidR="009F0810" w:rsidRPr="00AB7182" w:rsidRDefault="009F0810" w:rsidP="001E2795">
            <w:pPr>
              <w:pStyle w:val="TAH"/>
            </w:pPr>
            <w:r w:rsidRPr="00AB7182">
              <w:t>Supported Values</w:t>
            </w:r>
          </w:p>
        </w:tc>
        <w:tc>
          <w:tcPr>
            <w:tcW w:w="1800" w:type="dxa"/>
            <w:shd w:val="clear" w:color="auto" w:fill="E0E0E0"/>
          </w:tcPr>
          <w:p w14:paraId="25B34250" w14:textId="77777777" w:rsidR="009F0810" w:rsidRPr="00AB7182" w:rsidRDefault="009F0810" w:rsidP="001E2795">
            <w:pPr>
              <w:pStyle w:val="TAH"/>
            </w:pPr>
            <w:r w:rsidRPr="00AB7182">
              <w:t>Duration Provisioned Value</w:t>
            </w:r>
          </w:p>
        </w:tc>
      </w:tr>
      <w:tr w:rsidR="009F0810" w:rsidRPr="00AB7182" w14:paraId="263FA27D" w14:textId="77777777" w:rsidTr="001E2795">
        <w:trPr>
          <w:cantSplit/>
          <w:jc w:val="center"/>
        </w:trPr>
        <w:tc>
          <w:tcPr>
            <w:tcW w:w="2158" w:type="dxa"/>
            <w:vMerge/>
          </w:tcPr>
          <w:p w14:paraId="4E0E1228" w14:textId="77777777" w:rsidR="009F0810" w:rsidRPr="00AB7182" w:rsidRDefault="009F0810" w:rsidP="001E2795">
            <w:pPr>
              <w:pStyle w:val="TAC"/>
            </w:pPr>
          </w:p>
        </w:tc>
        <w:tc>
          <w:tcPr>
            <w:tcW w:w="1837" w:type="dxa"/>
          </w:tcPr>
          <w:p w14:paraId="0CDB6200" w14:textId="77777777" w:rsidR="009F0810" w:rsidRPr="00AB7182" w:rsidRDefault="009F0810" w:rsidP="001E2795">
            <w:pPr>
              <w:pStyle w:val="TAC"/>
              <w:rPr>
                <w:b/>
                <w:bCs/>
              </w:rPr>
            </w:pPr>
            <w:r w:rsidRPr="00AB7182">
              <w:rPr>
                <w:b/>
                <w:bCs/>
              </w:rPr>
              <w:t>-</w:t>
            </w:r>
          </w:p>
        </w:tc>
        <w:tc>
          <w:tcPr>
            <w:tcW w:w="2036" w:type="dxa"/>
          </w:tcPr>
          <w:p w14:paraId="574B48D4" w14:textId="77777777" w:rsidR="009F0810" w:rsidRPr="00AB7182" w:rsidRDefault="009F0810" w:rsidP="001E2795">
            <w:pPr>
              <w:pStyle w:val="TAC"/>
              <w:rPr>
                <w:b/>
                <w:bCs/>
              </w:rPr>
            </w:pPr>
            <w:r w:rsidRPr="00AB7182">
              <w:rPr>
                <w:b/>
                <w:bCs/>
              </w:rPr>
              <w:t>-</w:t>
            </w:r>
          </w:p>
        </w:tc>
        <w:tc>
          <w:tcPr>
            <w:tcW w:w="1851" w:type="dxa"/>
            <w:gridSpan w:val="2"/>
          </w:tcPr>
          <w:p w14:paraId="7E35DB02" w14:textId="77777777" w:rsidR="009F0810" w:rsidRPr="00AB7182" w:rsidRDefault="009F0810" w:rsidP="001E2795">
            <w:pPr>
              <w:pStyle w:val="TAC"/>
            </w:pPr>
            <w:r w:rsidRPr="00AB7182">
              <w:t>-</w:t>
            </w:r>
          </w:p>
        </w:tc>
        <w:tc>
          <w:tcPr>
            <w:tcW w:w="1800" w:type="dxa"/>
          </w:tcPr>
          <w:p w14:paraId="731FCE70" w14:textId="77777777" w:rsidR="009F0810" w:rsidRPr="00AB7182" w:rsidRDefault="009F0810" w:rsidP="001E2795">
            <w:pPr>
              <w:pStyle w:val="TAC"/>
              <w:rPr>
                <w:b/>
                <w:bCs/>
              </w:rPr>
            </w:pPr>
            <w:r w:rsidRPr="00AB7182">
              <w:rPr>
                <w:b/>
                <w:bCs/>
              </w:rPr>
              <w:t>-</w:t>
            </w:r>
          </w:p>
        </w:tc>
      </w:tr>
      <w:tr w:rsidR="009F0810" w:rsidRPr="00AB7182" w14:paraId="632D347E" w14:textId="77777777" w:rsidTr="001E2795">
        <w:trPr>
          <w:cantSplit/>
          <w:jc w:val="center"/>
        </w:trPr>
        <w:tc>
          <w:tcPr>
            <w:tcW w:w="2158" w:type="dxa"/>
            <w:shd w:val="clear" w:color="auto" w:fill="E0E0E0"/>
          </w:tcPr>
          <w:p w14:paraId="72495C5D" w14:textId="77777777" w:rsidR="009F0810" w:rsidRPr="00AB7182" w:rsidRDefault="009F0810" w:rsidP="001E2795">
            <w:pPr>
              <w:pStyle w:val="TAH"/>
            </w:pPr>
            <w:r w:rsidRPr="00AB7182">
              <w:t>Events</w:t>
            </w:r>
          </w:p>
        </w:tc>
        <w:tc>
          <w:tcPr>
            <w:tcW w:w="1837" w:type="dxa"/>
            <w:shd w:val="clear" w:color="auto" w:fill="E0E0E0"/>
          </w:tcPr>
          <w:p w14:paraId="03695C84" w14:textId="77777777" w:rsidR="009F0810" w:rsidRPr="00AB7182" w:rsidRDefault="009F0810" w:rsidP="001E2795">
            <w:pPr>
              <w:pStyle w:val="TAH"/>
            </w:pPr>
            <w:r w:rsidRPr="00AB7182">
              <w:t>Mandatory/Optional</w:t>
            </w:r>
          </w:p>
        </w:tc>
        <w:tc>
          <w:tcPr>
            <w:tcW w:w="5687" w:type="dxa"/>
            <w:gridSpan w:val="4"/>
            <w:shd w:val="clear" w:color="auto" w:fill="E0E0E0"/>
          </w:tcPr>
          <w:p w14:paraId="7C0EE9D3" w14:textId="77777777" w:rsidR="009F0810" w:rsidRPr="00AB7182" w:rsidRDefault="009F0810" w:rsidP="001E2795">
            <w:pPr>
              <w:pStyle w:val="TAH"/>
            </w:pPr>
            <w:r w:rsidRPr="00AB7182">
              <w:t>Used in command</w:t>
            </w:r>
          </w:p>
        </w:tc>
      </w:tr>
      <w:tr w:rsidR="009F0810" w:rsidRPr="00AB7182" w14:paraId="7741FB40" w14:textId="77777777" w:rsidTr="001E2795">
        <w:trPr>
          <w:cantSplit/>
          <w:jc w:val="center"/>
        </w:trPr>
        <w:tc>
          <w:tcPr>
            <w:tcW w:w="2158" w:type="dxa"/>
            <w:vMerge w:val="restart"/>
          </w:tcPr>
          <w:p w14:paraId="5843B4E4" w14:textId="77777777" w:rsidR="009F0810" w:rsidRPr="00AB7182" w:rsidRDefault="009F0810" w:rsidP="001E2795">
            <w:pPr>
              <w:pStyle w:val="TAC"/>
            </w:pPr>
            <w:r w:rsidRPr="00AB7182">
              <w:t>None</w:t>
            </w:r>
          </w:p>
        </w:tc>
        <w:tc>
          <w:tcPr>
            <w:tcW w:w="1837" w:type="dxa"/>
          </w:tcPr>
          <w:p w14:paraId="387F76FB" w14:textId="77777777" w:rsidR="009F0810" w:rsidRPr="00AB7182" w:rsidRDefault="009F0810" w:rsidP="001E2795">
            <w:pPr>
              <w:pStyle w:val="TAC"/>
              <w:rPr>
                <w:b/>
                <w:bCs/>
              </w:rPr>
            </w:pPr>
            <w:r w:rsidRPr="00AB7182">
              <w:rPr>
                <w:b/>
                <w:bCs/>
              </w:rPr>
              <w:t>-</w:t>
            </w:r>
          </w:p>
        </w:tc>
        <w:tc>
          <w:tcPr>
            <w:tcW w:w="5687" w:type="dxa"/>
            <w:gridSpan w:val="4"/>
          </w:tcPr>
          <w:p w14:paraId="0D044118" w14:textId="77777777" w:rsidR="009F0810" w:rsidRPr="00AB7182" w:rsidRDefault="009F0810" w:rsidP="001E2795">
            <w:pPr>
              <w:pStyle w:val="TAC"/>
              <w:rPr>
                <w:b/>
                <w:bCs/>
              </w:rPr>
            </w:pPr>
            <w:r w:rsidRPr="00AB7182">
              <w:rPr>
                <w:b/>
                <w:bCs/>
              </w:rPr>
              <w:t>-</w:t>
            </w:r>
          </w:p>
        </w:tc>
      </w:tr>
      <w:tr w:rsidR="009F0810" w:rsidRPr="00AB7182" w14:paraId="42DF2AB9" w14:textId="77777777" w:rsidTr="001E2795">
        <w:trPr>
          <w:cantSplit/>
          <w:jc w:val="center"/>
        </w:trPr>
        <w:tc>
          <w:tcPr>
            <w:tcW w:w="2158" w:type="dxa"/>
            <w:vMerge/>
          </w:tcPr>
          <w:p w14:paraId="3950B5AB" w14:textId="77777777" w:rsidR="009F0810" w:rsidRPr="00AB7182" w:rsidRDefault="009F0810" w:rsidP="001E2795">
            <w:pPr>
              <w:pStyle w:val="TAC"/>
              <w:rPr>
                <w:b/>
                <w:bCs/>
              </w:rPr>
            </w:pPr>
          </w:p>
        </w:tc>
        <w:tc>
          <w:tcPr>
            <w:tcW w:w="1837" w:type="dxa"/>
            <w:shd w:val="clear" w:color="auto" w:fill="E0E0E0"/>
          </w:tcPr>
          <w:p w14:paraId="68563EDB" w14:textId="77777777" w:rsidR="009F0810" w:rsidRPr="00AB7182" w:rsidRDefault="009F0810" w:rsidP="001E2795">
            <w:pPr>
              <w:pStyle w:val="TAH"/>
            </w:pPr>
            <w:r w:rsidRPr="00AB7182">
              <w:t>Event Parameters</w:t>
            </w:r>
          </w:p>
        </w:tc>
        <w:tc>
          <w:tcPr>
            <w:tcW w:w="2036" w:type="dxa"/>
            <w:shd w:val="clear" w:color="auto" w:fill="E0E0E0"/>
          </w:tcPr>
          <w:p w14:paraId="4FB63A50" w14:textId="77777777" w:rsidR="009F0810" w:rsidRPr="00AB7182" w:rsidRDefault="009F0810" w:rsidP="001E2795">
            <w:pPr>
              <w:pStyle w:val="TAH"/>
            </w:pPr>
            <w:r w:rsidRPr="00AB7182">
              <w:t>Mandatory/Optional</w:t>
            </w:r>
          </w:p>
        </w:tc>
        <w:tc>
          <w:tcPr>
            <w:tcW w:w="1851" w:type="dxa"/>
            <w:gridSpan w:val="2"/>
            <w:shd w:val="clear" w:color="auto" w:fill="E0E0E0"/>
          </w:tcPr>
          <w:p w14:paraId="1CE7F857" w14:textId="77777777" w:rsidR="009F0810" w:rsidRPr="00AB7182" w:rsidRDefault="009F0810" w:rsidP="001E2795">
            <w:pPr>
              <w:pStyle w:val="TAH"/>
            </w:pPr>
            <w:r w:rsidRPr="00AB7182">
              <w:t>Supported Values</w:t>
            </w:r>
          </w:p>
        </w:tc>
        <w:tc>
          <w:tcPr>
            <w:tcW w:w="1800" w:type="dxa"/>
            <w:shd w:val="clear" w:color="auto" w:fill="E0E0E0"/>
          </w:tcPr>
          <w:p w14:paraId="0A2EDCF4" w14:textId="77777777" w:rsidR="009F0810" w:rsidRPr="00AB7182" w:rsidRDefault="009F0810" w:rsidP="001E2795">
            <w:pPr>
              <w:pStyle w:val="TAH"/>
            </w:pPr>
            <w:r w:rsidRPr="00AB7182">
              <w:t>Provisioned Value</w:t>
            </w:r>
          </w:p>
        </w:tc>
      </w:tr>
      <w:tr w:rsidR="009F0810" w:rsidRPr="00AB7182" w14:paraId="5477100E" w14:textId="77777777" w:rsidTr="001E2795">
        <w:trPr>
          <w:cantSplit/>
          <w:jc w:val="center"/>
        </w:trPr>
        <w:tc>
          <w:tcPr>
            <w:tcW w:w="2158" w:type="dxa"/>
            <w:vMerge/>
          </w:tcPr>
          <w:p w14:paraId="0676C9E3" w14:textId="77777777" w:rsidR="009F0810" w:rsidRPr="00AB7182" w:rsidRDefault="009F0810" w:rsidP="001E2795">
            <w:pPr>
              <w:pStyle w:val="TAC"/>
              <w:rPr>
                <w:b/>
                <w:bCs/>
              </w:rPr>
            </w:pPr>
          </w:p>
        </w:tc>
        <w:tc>
          <w:tcPr>
            <w:tcW w:w="1837" w:type="dxa"/>
          </w:tcPr>
          <w:p w14:paraId="162BB24E" w14:textId="77777777" w:rsidR="009F0810" w:rsidRPr="00AB7182" w:rsidRDefault="009F0810" w:rsidP="001E2795">
            <w:pPr>
              <w:pStyle w:val="TAC"/>
              <w:rPr>
                <w:b/>
                <w:bCs/>
              </w:rPr>
            </w:pPr>
            <w:r w:rsidRPr="00AB7182">
              <w:rPr>
                <w:b/>
                <w:bCs/>
              </w:rPr>
              <w:t>-</w:t>
            </w:r>
          </w:p>
        </w:tc>
        <w:tc>
          <w:tcPr>
            <w:tcW w:w="2036" w:type="dxa"/>
          </w:tcPr>
          <w:p w14:paraId="25640D97" w14:textId="77777777" w:rsidR="009F0810" w:rsidRPr="00AB7182" w:rsidRDefault="009F0810" w:rsidP="001E2795">
            <w:pPr>
              <w:pStyle w:val="TAC"/>
              <w:rPr>
                <w:b/>
                <w:bCs/>
              </w:rPr>
            </w:pPr>
            <w:r w:rsidRPr="00AB7182">
              <w:rPr>
                <w:b/>
                <w:bCs/>
              </w:rPr>
              <w:t>-</w:t>
            </w:r>
          </w:p>
        </w:tc>
        <w:tc>
          <w:tcPr>
            <w:tcW w:w="1851" w:type="dxa"/>
            <w:gridSpan w:val="2"/>
          </w:tcPr>
          <w:p w14:paraId="0A6A16A0" w14:textId="77777777" w:rsidR="009F0810" w:rsidRPr="00AB7182" w:rsidRDefault="009F0810" w:rsidP="001E2795">
            <w:pPr>
              <w:pStyle w:val="TAC"/>
            </w:pPr>
            <w:r w:rsidRPr="00AB7182">
              <w:t>-</w:t>
            </w:r>
          </w:p>
        </w:tc>
        <w:tc>
          <w:tcPr>
            <w:tcW w:w="1800" w:type="dxa"/>
          </w:tcPr>
          <w:p w14:paraId="22F2B784" w14:textId="77777777" w:rsidR="009F0810" w:rsidRPr="00AB7182" w:rsidRDefault="009F0810" w:rsidP="001E2795">
            <w:pPr>
              <w:pStyle w:val="TAC"/>
              <w:rPr>
                <w:b/>
                <w:bCs/>
              </w:rPr>
            </w:pPr>
            <w:r w:rsidRPr="00AB7182">
              <w:rPr>
                <w:b/>
                <w:bCs/>
              </w:rPr>
              <w:t>-</w:t>
            </w:r>
          </w:p>
        </w:tc>
      </w:tr>
      <w:tr w:rsidR="009F0810" w:rsidRPr="00AB7182" w14:paraId="20503181" w14:textId="77777777" w:rsidTr="001E2795">
        <w:trPr>
          <w:cantSplit/>
          <w:jc w:val="center"/>
        </w:trPr>
        <w:tc>
          <w:tcPr>
            <w:tcW w:w="2158" w:type="dxa"/>
            <w:vMerge/>
          </w:tcPr>
          <w:p w14:paraId="76AFBF66" w14:textId="77777777" w:rsidR="009F0810" w:rsidRPr="00AB7182" w:rsidRDefault="009F0810" w:rsidP="001E2795">
            <w:pPr>
              <w:pStyle w:val="TAC"/>
              <w:rPr>
                <w:b/>
                <w:bCs/>
              </w:rPr>
            </w:pPr>
          </w:p>
        </w:tc>
        <w:tc>
          <w:tcPr>
            <w:tcW w:w="1837" w:type="dxa"/>
            <w:shd w:val="clear" w:color="auto" w:fill="E0E0E0"/>
          </w:tcPr>
          <w:p w14:paraId="4F4EB5D9" w14:textId="77777777" w:rsidR="009F0810" w:rsidRPr="00AB7182" w:rsidRDefault="009F0810" w:rsidP="001E2795">
            <w:pPr>
              <w:pStyle w:val="TAH"/>
            </w:pPr>
            <w:r w:rsidRPr="00AB7182">
              <w:t>ObservedEvent</w:t>
            </w:r>
          </w:p>
          <w:p w14:paraId="19A3212C" w14:textId="77777777" w:rsidR="009F0810" w:rsidRPr="00AB7182" w:rsidRDefault="009F0810" w:rsidP="001E2795">
            <w:pPr>
              <w:pStyle w:val="TAH"/>
            </w:pPr>
            <w:r w:rsidRPr="00AB7182">
              <w:t>Parameters</w:t>
            </w:r>
          </w:p>
        </w:tc>
        <w:tc>
          <w:tcPr>
            <w:tcW w:w="2036" w:type="dxa"/>
            <w:shd w:val="clear" w:color="auto" w:fill="E0E0E0"/>
          </w:tcPr>
          <w:p w14:paraId="223C5892" w14:textId="77777777" w:rsidR="009F0810" w:rsidRPr="00AB7182" w:rsidRDefault="009F0810" w:rsidP="001E2795">
            <w:pPr>
              <w:pStyle w:val="TAH"/>
            </w:pPr>
            <w:r w:rsidRPr="00AB7182">
              <w:t>Mandatory/Optional</w:t>
            </w:r>
          </w:p>
        </w:tc>
        <w:tc>
          <w:tcPr>
            <w:tcW w:w="1851" w:type="dxa"/>
            <w:gridSpan w:val="2"/>
            <w:shd w:val="clear" w:color="auto" w:fill="E0E0E0"/>
          </w:tcPr>
          <w:p w14:paraId="001EACBD" w14:textId="77777777" w:rsidR="009F0810" w:rsidRPr="00AB7182" w:rsidRDefault="009F0810" w:rsidP="001E2795">
            <w:pPr>
              <w:pStyle w:val="TAH"/>
            </w:pPr>
            <w:r w:rsidRPr="00AB7182">
              <w:t>Supported Values</w:t>
            </w:r>
          </w:p>
        </w:tc>
        <w:tc>
          <w:tcPr>
            <w:tcW w:w="1800" w:type="dxa"/>
            <w:shd w:val="clear" w:color="auto" w:fill="E0E0E0"/>
          </w:tcPr>
          <w:p w14:paraId="33D57E04" w14:textId="77777777" w:rsidR="009F0810" w:rsidRPr="00AB7182" w:rsidRDefault="009F0810" w:rsidP="001E2795">
            <w:pPr>
              <w:pStyle w:val="TAH"/>
            </w:pPr>
            <w:r w:rsidRPr="00AB7182">
              <w:t>Provisioned Value</w:t>
            </w:r>
          </w:p>
        </w:tc>
      </w:tr>
      <w:tr w:rsidR="009F0810" w:rsidRPr="00AB7182" w14:paraId="5670AE8B" w14:textId="77777777" w:rsidTr="001E2795">
        <w:trPr>
          <w:cantSplit/>
          <w:jc w:val="center"/>
        </w:trPr>
        <w:tc>
          <w:tcPr>
            <w:tcW w:w="2158" w:type="dxa"/>
            <w:vMerge/>
          </w:tcPr>
          <w:p w14:paraId="3F87DFC1" w14:textId="77777777" w:rsidR="009F0810" w:rsidRPr="00AB7182" w:rsidRDefault="009F0810" w:rsidP="001E2795">
            <w:pPr>
              <w:pStyle w:val="TAC"/>
              <w:rPr>
                <w:b/>
                <w:bCs/>
              </w:rPr>
            </w:pPr>
          </w:p>
        </w:tc>
        <w:tc>
          <w:tcPr>
            <w:tcW w:w="1837" w:type="dxa"/>
          </w:tcPr>
          <w:p w14:paraId="5A9FCA4D" w14:textId="77777777" w:rsidR="009F0810" w:rsidRPr="00AB7182" w:rsidRDefault="009F0810" w:rsidP="001E2795">
            <w:pPr>
              <w:pStyle w:val="TAC"/>
            </w:pPr>
            <w:r w:rsidRPr="00AB7182">
              <w:t>-</w:t>
            </w:r>
          </w:p>
        </w:tc>
        <w:tc>
          <w:tcPr>
            <w:tcW w:w="2036" w:type="dxa"/>
          </w:tcPr>
          <w:p w14:paraId="3F20C7FC" w14:textId="77777777" w:rsidR="009F0810" w:rsidRPr="00AB7182" w:rsidRDefault="009F0810" w:rsidP="001E2795">
            <w:pPr>
              <w:pStyle w:val="TAC"/>
            </w:pPr>
            <w:r w:rsidRPr="00AB7182">
              <w:t>-</w:t>
            </w:r>
          </w:p>
        </w:tc>
        <w:tc>
          <w:tcPr>
            <w:tcW w:w="1851" w:type="dxa"/>
            <w:gridSpan w:val="2"/>
          </w:tcPr>
          <w:p w14:paraId="67A4EA7B" w14:textId="77777777" w:rsidR="009F0810" w:rsidRPr="00AB7182" w:rsidRDefault="009F0810" w:rsidP="001E2795">
            <w:pPr>
              <w:pStyle w:val="TAC"/>
            </w:pPr>
            <w:r w:rsidRPr="00AB7182">
              <w:t>-</w:t>
            </w:r>
          </w:p>
        </w:tc>
        <w:tc>
          <w:tcPr>
            <w:tcW w:w="1800" w:type="dxa"/>
          </w:tcPr>
          <w:p w14:paraId="3CC46C04" w14:textId="77777777" w:rsidR="009F0810" w:rsidRPr="00AB7182" w:rsidRDefault="009F0810" w:rsidP="001E2795">
            <w:pPr>
              <w:pStyle w:val="TAC"/>
            </w:pPr>
            <w:r w:rsidRPr="00AB7182">
              <w:t>-</w:t>
            </w:r>
          </w:p>
        </w:tc>
      </w:tr>
      <w:tr w:rsidR="009F0810" w:rsidRPr="00AB7182" w14:paraId="0064B474" w14:textId="77777777" w:rsidTr="001E2795">
        <w:trPr>
          <w:cantSplit/>
          <w:jc w:val="center"/>
        </w:trPr>
        <w:tc>
          <w:tcPr>
            <w:tcW w:w="2158" w:type="dxa"/>
            <w:shd w:val="clear" w:color="auto" w:fill="E0E0E0"/>
          </w:tcPr>
          <w:p w14:paraId="3BE4E336" w14:textId="77777777" w:rsidR="009F0810" w:rsidRPr="00AB7182" w:rsidRDefault="009F0810" w:rsidP="001E2795">
            <w:pPr>
              <w:pStyle w:val="TAH"/>
            </w:pPr>
            <w:r w:rsidRPr="00AB7182">
              <w:t>Statistics</w:t>
            </w:r>
          </w:p>
        </w:tc>
        <w:tc>
          <w:tcPr>
            <w:tcW w:w="1837" w:type="dxa"/>
            <w:shd w:val="clear" w:color="auto" w:fill="E0E0E0"/>
          </w:tcPr>
          <w:p w14:paraId="56ED6ADA" w14:textId="77777777" w:rsidR="009F0810" w:rsidRPr="00AB7182" w:rsidRDefault="009F0810" w:rsidP="001E2795">
            <w:pPr>
              <w:pStyle w:val="TAH"/>
            </w:pPr>
            <w:r w:rsidRPr="00AB7182">
              <w:t>Mandatory/Optional</w:t>
            </w:r>
          </w:p>
        </w:tc>
        <w:tc>
          <w:tcPr>
            <w:tcW w:w="2036" w:type="dxa"/>
            <w:shd w:val="clear" w:color="auto" w:fill="E0E0E0"/>
          </w:tcPr>
          <w:p w14:paraId="6D291E09" w14:textId="77777777" w:rsidR="009F0810" w:rsidRPr="00AB7182" w:rsidRDefault="009F0810" w:rsidP="001E2795">
            <w:pPr>
              <w:pStyle w:val="TAH"/>
            </w:pPr>
            <w:r w:rsidRPr="00AB7182">
              <w:t>Used in command</w:t>
            </w:r>
          </w:p>
        </w:tc>
        <w:tc>
          <w:tcPr>
            <w:tcW w:w="3651" w:type="dxa"/>
            <w:gridSpan w:val="3"/>
            <w:shd w:val="clear" w:color="auto" w:fill="E0E0E0"/>
          </w:tcPr>
          <w:p w14:paraId="5D722E3D" w14:textId="77777777" w:rsidR="009F0810" w:rsidRPr="00AB7182" w:rsidRDefault="009F0810" w:rsidP="001E2795">
            <w:pPr>
              <w:pStyle w:val="TAH"/>
            </w:pPr>
            <w:r w:rsidRPr="00AB7182">
              <w:t>Supported Values</w:t>
            </w:r>
          </w:p>
        </w:tc>
      </w:tr>
      <w:tr w:rsidR="009F0810" w:rsidRPr="00AB7182" w14:paraId="6DFB9586" w14:textId="77777777" w:rsidTr="001E2795">
        <w:trPr>
          <w:cantSplit/>
          <w:jc w:val="center"/>
        </w:trPr>
        <w:tc>
          <w:tcPr>
            <w:tcW w:w="2158" w:type="dxa"/>
          </w:tcPr>
          <w:p w14:paraId="326B74E6" w14:textId="77777777" w:rsidR="009F0810" w:rsidRPr="00AB7182" w:rsidRDefault="009F0810" w:rsidP="001E2795">
            <w:pPr>
              <w:pStyle w:val="TAC"/>
            </w:pPr>
            <w:r w:rsidRPr="00AB7182">
              <w:t>None</w:t>
            </w:r>
          </w:p>
        </w:tc>
        <w:tc>
          <w:tcPr>
            <w:tcW w:w="1837" w:type="dxa"/>
          </w:tcPr>
          <w:p w14:paraId="5F705C38" w14:textId="77777777" w:rsidR="009F0810" w:rsidRPr="00AB7182" w:rsidRDefault="009F0810" w:rsidP="001E2795">
            <w:pPr>
              <w:pStyle w:val="TAC"/>
            </w:pPr>
            <w:r w:rsidRPr="00AB7182">
              <w:t>-</w:t>
            </w:r>
          </w:p>
        </w:tc>
        <w:tc>
          <w:tcPr>
            <w:tcW w:w="2036" w:type="dxa"/>
          </w:tcPr>
          <w:p w14:paraId="748EAF33" w14:textId="77777777" w:rsidR="009F0810" w:rsidRPr="00AB7182" w:rsidRDefault="009F0810" w:rsidP="001E2795">
            <w:pPr>
              <w:pStyle w:val="TAC"/>
            </w:pPr>
            <w:r w:rsidRPr="00AB7182">
              <w:t>-</w:t>
            </w:r>
          </w:p>
        </w:tc>
        <w:tc>
          <w:tcPr>
            <w:tcW w:w="3651" w:type="dxa"/>
            <w:gridSpan w:val="3"/>
          </w:tcPr>
          <w:p w14:paraId="20E43615" w14:textId="77777777" w:rsidR="009F0810" w:rsidRPr="00AB7182" w:rsidRDefault="009F0810" w:rsidP="001E2795">
            <w:pPr>
              <w:pStyle w:val="TAC"/>
            </w:pPr>
            <w:r w:rsidRPr="00AB7182">
              <w:t>-</w:t>
            </w:r>
          </w:p>
        </w:tc>
      </w:tr>
      <w:tr w:rsidR="009F0810" w:rsidRPr="00AB7182" w14:paraId="1B6BD974" w14:textId="77777777" w:rsidTr="001E2795">
        <w:trPr>
          <w:cantSplit/>
          <w:jc w:val="center"/>
        </w:trPr>
        <w:tc>
          <w:tcPr>
            <w:tcW w:w="2158" w:type="dxa"/>
            <w:shd w:val="clear" w:color="auto" w:fill="E0E0E0"/>
          </w:tcPr>
          <w:p w14:paraId="67A423F9" w14:textId="77777777" w:rsidR="009F0810" w:rsidRPr="00AB7182" w:rsidRDefault="009F0810" w:rsidP="001E2795">
            <w:pPr>
              <w:pStyle w:val="TAH"/>
            </w:pPr>
            <w:r w:rsidRPr="00AB7182">
              <w:t>Error Codes</w:t>
            </w:r>
          </w:p>
        </w:tc>
        <w:tc>
          <w:tcPr>
            <w:tcW w:w="7524" w:type="dxa"/>
            <w:gridSpan w:val="5"/>
            <w:shd w:val="clear" w:color="auto" w:fill="E0E0E0"/>
          </w:tcPr>
          <w:p w14:paraId="1F04EFAF" w14:textId="77777777" w:rsidR="009F0810" w:rsidRPr="00AB7182" w:rsidRDefault="009F0810" w:rsidP="001E2795">
            <w:pPr>
              <w:pStyle w:val="TAH"/>
            </w:pPr>
            <w:r w:rsidRPr="00AB7182">
              <w:t>Mandatory/Optional</w:t>
            </w:r>
          </w:p>
        </w:tc>
      </w:tr>
      <w:tr w:rsidR="009F0810" w:rsidRPr="00AB7182" w14:paraId="52175897" w14:textId="77777777" w:rsidTr="001E2795">
        <w:trPr>
          <w:cantSplit/>
          <w:jc w:val="center"/>
        </w:trPr>
        <w:tc>
          <w:tcPr>
            <w:tcW w:w="2158" w:type="dxa"/>
          </w:tcPr>
          <w:p w14:paraId="1381F88E" w14:textId="77777777" w:rsidR="009F0810" w:rsidRPr="00AB7182" w:rsidRDefault="009F0810" w:rsidP="001E2795">
            <w:pPr>
              <w:pStyle w:val="TAC"/>
            </w:pPr>
            <w:r w:rsidRPr="00AB7182">
              <w:t>None</w:t>
            </w:r>
          </w:p>
        </w:tc>
        <w:tc>
          <w:tcPr>
            <w:tcW w:w="7524" w:type="dxa"/>
            <w:gridSpan w:val="5"/>
          </w:tcPr>
          <w:p w14:paraId="7C292903" w14:textId="77777777" w:rsidR="009F0810" w:rsidRPr="00AB7182" w:rsidRDefault="009F0810" w:rsidP="001E2795">
            <w:pPr>
              <w:pStyle w:val="TAC"/>
            </w:pPr>
            <w:r w:rsidRPr="00AB7182">
              <w:t>-</w:t>
            </w:r>
          </w:p>
        </w:tc>
      </w:tr>
      <w:tr w:rsidR="009F0810" w:rsidRPr="00AB7182" w14:paraId="1669C632" w14:textId="77777777" w:rsidTr="001E2795">
        <w:trPr>
          <w:cantSplit/>
          <w:jc w:val="center"/>
        </w:trPr>
        <w:tc>
          <w:tcPr>
            <w:tcW w:w="9682" w:type="dxa"/>
            <w:gridSpan w:val="6"/>
          </w:tcPr>
          <w:p w14:paraId="64AE8679" w14:textId="77777777" w:rsidR="009F0810" w:rsidRPr="00AB7182" w:rsidRDefault="009F0810" w:rsidP="001E2795">
            <w:pPr>
              <w:pStyle w:val="TAN"/>
              <w:ind w:left="1987"/>
            </w:pPr>
          </w:p>
        </w:tc>
      </w:tr>
      <w:bookmarkEnd w:id="182"/>
    </w:tbl>
    <w:p w14:paraId="72E537C4" w14:textId="77777777" w:rsidR="009F0810" w:rsidRPr="00AB7182" w:rsidRDefault="009F0810" w:rsidP="009F0810"/>
    <w:p w14:paraId="5E993E9B" w14:textId="77777777" w:rsidR="00A45525" w:rsidRPr="00AB7182" w:rsidRDefault="00A45525" w:rsidP="006460F5">
      <w:pPr>
        <w:pStyle w:val="Heading2"/>
      </w:pPr>
      <w:bookmarkStart w:id="183" w:name="_Toc177668519"/>
      <w:r w:rsidRPr="00AB7182">
        <w:lastRenderedPageBreak/>
        <w:t>A.14.</w:t>
      </w:r>
      <w:r w:rsidRPr="00AB7182">
        <w:rPr>
          <w:rFonts w:hint="eastAsia"/>
          <w:lang w:eastAsia="zh-CN"/>
        </w:rPr>
        <w:t>37</w:t>
      </w:r>
      <w:r w:rsidRPr="00AB7182">
        <w:tab/>
        <w:t>MG Act-as STUN Server (</w:t>
      </w:r>
      <w:r w:rsidRPr="00AB7182">
        <w:rPr>
          <w:rFonts w:cs="Arial"/>
        </w:rPr>
        <w:t>mgastuns)</w:t>
      </w:r>
      <w:bookmarkEnd w:id="183"/>
    </w:p>
    <w:p w14:paraId="3803A96F" w14:textId="77777777" w:rsidR="00A45525" w:rsidRPr="00AB7182" w:rsidRDefault="00A45525" w:rsidP="00A45525">
      <w:pPr>
        <w:pStyle w:val="TH"/>
      </w:pPr>
      <w:r w:rsidRPr="00AB7182">
        <w:t xml:space="preserve">Table </w:t>
      </w:r>
      <w:r w:rsidRPr="00AB7182">
        <w:rPr>
          <w:noProof/>
        </w:rPr>
        <w:t>A.14.3.37.1</w:t>
      </w:r>
      <w:r w:rsidRPr="00AB7182">
        <w:t xml:space="preserve">: </w:t>
      </w:r>
      <w:r w:rsidRPr="00AB7182">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A45525" w:rsidRPr="00AB7182" w14:paraId="06FF65BF" w14:textId="77777777" w:rsidTr="00693ED5">
        <w:trPr>
          <w:cantSplit/>
          <w:jc w:val="center"/>
        </w:trPr>
        <w:tc>
          <w:tcPr>
            <w:tcW w:w="3203" w:type="dxa"/>
            <w:shd w:val="clear" w:color="auto" w:fill="E0E0E0"/>
          </w:tcPr>
          <w:p w14:paraId="7F87DB17" w14:textId="77777777" w:rsidR="00A45525" w:rsidRPr="00AB7182" w:rsidRDefault="00A45525" w:rsidP="00693ED5">
            <w:pPr>
              <w:pStyle w:val="TAH"/>
              <w:rPr>
                <w:lang w:eastAsia="en-GB"/>
              </w:rPr>
            </w:pPr>
            <w:bookmarkStart w:id="184" w:name="MCCQCTEMPBM_00000088"/>
            <w:r w:rsidRPr="00AB7182">
              <w:rPr>
                <w:lang w:eastAsia="en-GB"/>
              </w:rPr>
              <w:t xml:space="preserve">Properties </w:t>
            </w:r>
          </w:p>
        </w:tc>
        <w:tc>
          <w:tcPr>
            <w:tcW w:w="1827" w:type="dxa"/>
            <w:shd w:val="clear" w:color="auto" w:fill="E0E0E0"/>
          </w:tcPr>
          <w:p w14:paraId="19ED0468" w14:textId="77777777" w:rsidR="00A45525" w:rsidRPr="00AB7182" w:rsidRDefault="00A45525" w:rsidP="00693ED5">
            <w:pPr>
              <w:pStyle w:val="TAH"/>
              <w:rPr>
                <w:lang w:eastAsia="en-GB"/>
              </w:rPr>
            </w:pPr>
            <w:r w:rsidRPr="00AB7182">
              <w:rPr>
                <w:lang w:eastAsia="en-GB"/>
              </w:rPr>
              <w:t>Mandatory/Optional</w:t>
            </w:r>
          </w:p>
        </w:tc>
        <w:tc>
          <w:tcPr>
            <w:tcW w:w="1485" w:type="dxa"/>
            <w:gridSpan w:val="2"/>
            <w:shd w:val="clear" w:color="auto" w:fill="E0E0E0"/>
          </w:tcPr>
          <w:p w14:paraId="34CED7C8" w14:textId="77777777" w:rsidR="00A45525" w:rsidRPr="00AB7182" w:rsidRDefault="00A45525" w:rsidP="00693ED5">
            <w:pPr>
              <w:pStyle w:val="TAH"/>
              <w:rPr>
                <w:lang w:eastAsia="en-GB"/>
              </w:rPr>
            </w:pPr>
            <w:r w:rsidRPr="00AB7182">
              <w:rPr>
                <w:lang w:eastAsia="en-GB"/>
              </w:rPr>
              <w:t>Used in command</w:t>
            </w:r>
          </w:p>
        </w:tc>
        <w:tc>
          <w:tcPr>
            <w:tcW w:w="1765" w:type="dxa"/>
            <w:gridSpan w:val="2"/>
            <w:shd w:val="clear" w:color="auto" w:fill="E0E0E0"/>
          </w:tcPr>
          <w:p w14:paraId="7E38F0DD" w14:textId="77777777" w:rsidR="00A45525" w:rsidRPr="00AB7182" w:rsidRDefault="00A45525" w:rsidP="00693ED5">
            <w:pPr>
              <w:pStyle w:val="TAH"/>
              <w:rPr>
                <w:lang w:eastAsia="en-GB"/>
              </w:rPr>
            </w:pPr>
            <w:r w:rsidRPr="00AB7182">
              <w:rPr>
                <w:lang w:eastAsia="en-GB"/>
              </w:rPr>
              <w:t>Supported Values</w:t>
            </w:r>
          </w:p>
        </w:tc>
        <w:tc>
          <w:tcPr>
            <w:tcW w:w="1495" w:type="dxa"/>
            <w:shd w:val="clear" w:color="auto" w:fill="E0E0E0"/>
          </w:tcPr>
          <w:p w14:paraId="697D4CFD" w14:textId="77777777" w:rsidR="00A45525" w:rsidRPr="00AB7182" w:rsidRDefault="00A45525" w:rsidP="00693ED5">
            <w:pPr>
              <w:pStyle w:val="TAH"/>
              <w:rPr>
                <w:lang w:eastAsia="en-GB"/>
              </w:rPr>
            </w:pPr>
            <w:r w:rsidRPr="00AB7182">
              <w:rPr>
                <w:lang w:eastAsia="en-GB"/>
              </w:rPr>
              <w:t>Provisioned Value</w:t>
            </w:r>
          </w:p>
        </w:tc>
      </w:tr>
      <w:tr w:rsidR="00A45525" w:rsidRPr="00AB7182" w14:paraId="0DCE4E3A" w14:textId="77777777" w:rsidTr="00693ED5">
        <w:trPr>
          <w:cantSplit/>
          <w:jc w:val="center"/>
        </w:trPr>
        <w:tc>
          <w:tcPr>
            <w:tcW w:w="3203" w:type="dxa"/>
            <w:tcBorders>
              <w:bottom w:val="single" w:sz="4" w:space="0" w:color="auto"/>
            </w:tcBorders>
          </w:tcPr>
          <w:p w14:paraId="0EEF1014" w14:textId="77777777" w:rsidR="00A45525" w:rsidRPr="00AB7182" w:rsidRDefault="00A45525" w:rsidP="00693ED5">
            <w:pPr>
              <w:pStyle w:val="TAC"/>
              <w:rPr>
                <w:lang w:eastAsia="en-GB"/>
              </w:rPr>
            </w:pPr>
            <w:r w:rsidRPr="00AB7182">
              <w:rPr>
                <w:lang w:eastAsia="en-GB"/>
              </w:rPr>
              <w:t>Act-as STUN Server (mgastuns/astuns, 0x00c2/0x0001)</w:t>
            </w:r>
          </w:p>
        </w:tc>
        <w:tc>
          <w:tcPr>
            <w:tcW w:w="1827" w:type="dxa"/>
            <w:tcBorders>
              <w:bottom w:val="single" w:sz="4" w:space="0" w:color="auto"/>
            </w:tcBorders>
          </w:tcPr>
          <w:p w14:paraId="044891E1" w14:textId="77777777" w:rsidR="00A45525" w:rsidRPr="00AB7182" w:rsidRDefault="00A45525" w:rsidP="00693ED5">
            <w:pPr>
              <w:pStyle w:val="TAC"/>
              <w:rPr>
                <w:lang w:eastAsia="en-GB"/>
              </w:rPr>
            </w:pPr>
            <w:r w:rsidRPr="00AB7182">
              <w:rPr>
                <w:lang w:eastAsia="en-GB"/>
              </w:rPr>
              <w:t>M</w:t>
            </w:r>
          </w:p>
        </w:tc>
        <w:tc>
          <w:tcPr>
            <w:tcW w:w="1485" w:type="dxa"/>
            <w:gridSpan w:val="2"/>
            <w:tcBorders>
              <w:bottom w:val="single" w:sz="4" w:space="0" w:color="auto"/>
            </w:tcBorders>
          </w:tcPr>
          <w:p w14:paraId="6F112A92" w14:textId="77777777" w:rsidR="00A45525" w:rsidRPr="00AB7182" w:rsidRDefault="00A45525" w:rsidP="00693ED5">
            <w:pPr>
              <w:pStyle w:val="TAC"/>
              <w:rPr>
                <w:lang w:eastAsia="en-GB"/>
              </w:rPr>
            </w:pPr>
            <w:r w:rsidRPr="00AB7182">
              <w:rPr>
                <w:lang w:eastAsia="en-GB"/>
              </w:rPr>
              <w:t>ADD, MODIFY</w:t>
            </w:r>
          </w:p>
        </w:tc>
        <w:tc>
          <w:tcPr>
            <w:tcW w:w="1765" w:type="dxa"/>
            <w:gridSpan w:val="2"/>
            <w:tcBorders>
              <w:bottom w:val="single" w:sz="4" w:space="0" w:color="auto"/>
            </w:tcBorders>
          </w:tcPr>
          <w:p w14:paraId="009B07F9" w14:textId="77777777" w:rsidR="00A45525" w:rsidRPr="00AB7182" w:rsidRDefault="00A45525" w:rsidP="00693ED5">
            <w:pPr>
              <w:pStyle w:val="TAC"/>
              <w:rPr>
                <w:lang w:eastAsia="en-GB"/>
              </w:rPr>
            </w:pPr>
            <w:r w:rsidRPr="00AB7182">
              <w:rPr>
                <w:lang w:val="en-US" w:eastAsia="en-GB"/>
              </w:rPr>
              <w:t>ALL</w:t>
            </w:r>
          </w:p>
        </w:tc>
        <w:tc>
          <w:tcPr>
            <w:tcW w:w="1495" w:type="dxa"/>
            <w:tcBorders>
              <w:bottom w:val="single" w:sz="4" w:space="0" w:color="auto"/>
            </w:tcBorders>
          </w:tcPr>
          <w:p w14:paraId="568D8258" w14:textId="77777777" w:rsidR="00A45525" w:rsidRPr="00AB7182" w:rsidRDefault="00A45525" w:rsidP="00693ED5">
            <w:pPr>
              <w:pStyle w:val="TAC"/>
              <w:rPr>
                <w:lang w:eastAsia="en-GB"/>
              </w:rPr>
            </w:pPr>
            <w:r w:rsidRPr="00AB7182">
              <w:rPr>
                <w:lang w:eastAsia="en-GB"/>
              </w:rPr>
              <w:t>-</w:t>
            </w:r>
          </w:p>
        </w:tc>
      </w:tr>
      <w:tr w:rsidR="00A45525" w:rsidRPr="00AB7182" w14:paraId="0A75CB19" w14:textId="77777777" w:rsidTr="00693ED5">
        <w:trPr>
          <w:cantSplit/>
          <w:jc w:val="center"/>
        </w:trPr>
        <w:tc>
          <w:tcPr>
            <w:tcW w:w="3203" w:type="dxa"/>
            <w:shd w:val="clear" w:color="auto" w:fill="E0E0E0"/>
          </w:tcPr>
          <w:p w14:paraId="3E9BC75C" w14:textId="77777777" w:rsidR="00A45525" w:rsidRPr="00AB7182" w:rsidRDefault="00A45525" w:rsidP="00693ED5">
            <w:pPr>
              <w:pStyle w:val="TAH"/>
              <w:rPr>
                <w:lang w:eastAsia="en-GB"/>
              </w:rPr>
            </w:pPr>
            <w:r w:rsidRPr="00AB7182">
              <w:rPr>
                <w:lang w:eastAsia="en-GB"/>
              </w:rPr>
              <w:t>Signals</w:t>
            </w:r>
          </w:p>
        </w:tc>
        <w:tc>
          <w:tcPr>
            <w:tcW w:w="1827" w:type="dxa"/>
            <w:shd w:val="clear" w:color="auto" w:fill="E0E0E0"/>
          </w:tcPr>
          <w:p w14:paraId="793BE86A" w14:textId="77777777" w:rsidR="00A45525" w:rsidRPr="00AB7182" w:rsidRDefault="00A45525" w:rsidP="00693ED5">
            <w:pPr>
              <w:pStyle w:val="TAH"/>
              <w:rPr>
                <w:lang w:eastAsia="en-GB"/>
              </w:rPr>
            </w:pPr>
            <w:r w:rsidRPr="00AB7182">
              <w:rPr>
                <w:lang w:eastAsia="en-GB"/>
              </w:rPr>
              <w:t>Mandatory/Optional</w:t>
            </w:r>
          </w:p>
        </w:tc>
        <w:tc>
          <w:tcPr>
            <w:tcW w:w="3250" w:type="dxa"/>
            <w:gridSpan w:val="4"/>
            <w:shd w:val="clear" w:color="auto" w:fill="E0E0E0"/>
          </w:tcPr>
          <w:p w14:paraId="0A501C1A" w14:textId="77777777" w:rsidR="00A45525" w:rsidRPr="00AB7182" w:rsidRDefault="00A45525" w:rsidP="00693ED5">
            <w:pPr>
              <w:pStyle w:val="TAH"/>
              <w:rPr>
                <w:lang w:eastAsia="en-GB"/>
              </w:rPr>
            </w:pPr>
            <w:r w:rsidRPr="00AB7182">
              <w:rPr>
                <w:lang w:eastAsia="en-GB"/>
              </w:rPr>
              <w:t>Used in command</w:t>
            </w:r>
          </w:p>
        </w:tc>
        <w:tc>
          <w:tcPr>
            <w:tcW w:w="1495" w:type="dxa"/>
            <w:shd w:val="clear" w:color="auto" w:fill="E0E0E0"/>
          </w:tcPr>
          <w:p w14:paraId="3E52D302" w14:textId="77777777" w:rsidR="00A45525" w:rsidRPr="00AB7182" w:rsidRDefault="00A45525" w:rsidP="00693ED5">
            <w:pPr>
              <w:pStyle w:val="TAH"/>
              <w:rPr>
                <w:lang w:eastAsia="en-GB"/>
              </w:rPr>
            </w:pPr>
            <w:r w:rsidRPr="00AB7182">
              <w:rPr>
                <w:lang w:eastAsia="en-GB"/>
              </w:rPr>
              <w:t>Duration Provisioned Value</w:t>
            </w:r>
          </w:p>
        </w:tc>
      </w:tr>
      <w:tr w:rsidR="00A45525" w:rsidRPr="00AB7182" w14:paraId="43C13755" w14:textId="77777777" w:rsidTr="00693ED5">
        <w:trPr>
          <w:cantSplit/>
          <w:jc w:val="center"/>
        </w:trPr>
        <w:tc>
          <w:tcPr>
            <w:tcW w:w="3203" w:type="dxa"/>
            <w:vMerge w:val="restart"/>
          </w:tcPr>
          <w:p w14:paraId="63FD299D" w14:textId="77777777" w:rsidR="00A45525" w:rsidRPr="00AB7182" w:rsidRDefault="00A45525" w:rsidP="00693ED5">
            <w:pPr>
              <w:pStyle w:val="TAC"/>
              <w:rPr>
                <w:lang w:eastAsia="en-GB"/>
              </w:rPr>
            </w:pPr>
            <w:r w:rsidRPr="00AB7182">
              <w:rPr>
                <w:lang w:eastAsia="en-GB"/>
              </w:rPr>
              <w:t>None</w:t>
            </w:r>
          </w:p>
        </w:tc>
        <w:tc>
          <w:tcPr>
            <w:tcW w:w="1827" w:type="dxa"/>
            <w:tcBorders>
              <w:bottom w:val="single" w:sz="4" w:space="0" w:color="auto"/>
            </w:tcBorders>
          </w:tcPr>
          <w:p w14:paraId="02325A55" w14:textId="77777777" w:rsidR="00A45525" w:rsidRPr="00AB7182" w:rsidRDefault="00A45525" w:rsidP="00693ED5">
            <w:pPr>
              <w:pStyle w:val="TAC"/>
              <w:rPr>
                <w:bCs/>
                <w:lang w:eastAsia="en-GB"/>
              </w:rPr>
            </w:pPr>
            <w:r w:rsidRPr="00AB7182">
              <w:rPr>
                <w:bCs/>
                <w:lang w:eastAsia="en-GB"/>
              </w:rPr>
              <w:t>-</w:t>
            </w:r>
          </w:p>
        </w:tc>
        <w:tc>
          <w:tcPr>
            <w:tcW w:w="3250" w:type="dxa"/>
            <w:gridSpan w:val="4"/>
            <w:tcBorders>
              <w:bottom w:val="single" w:sz="4" w:space="0" w:color="auto"/>
            </w:tcBorders>
          </w:tcPr>
          <w:p w14:paraId="60C030BD" w14:textId="77777777" w:rsidR="00A45525" w:rsidRPr="00AB7182" w:rsidRDefault="00A45525" w:rsidP="00693ED5">
            <w:pPr>
              <w:pStyle w:val="TAC"/>
              <w:rPr>
                <w:bCs/>
                <w:lang w:eastAsia="en-GB"/>
              </w:rPr>
            </w:pPr>
            <w:r w:rsidRPr="00AB7182">
              <w:rPr>
                <w:bCs/>
                <w:lang w:eastAsia="en-GB"/>
              </w:rPr>
              <w:t>-</w:t>
            </w:r>
          </w:p>
        </w:tc>
        <w:tc>
          <w:tcPr>
            <w:tcW w:w="1495" w:type="dxa"/>
            <w:tcBorders>
              <w:bottom w:val="single" w:sz="4" w:space="0" w:color="auto"/>
            </w:tcBorders>
          </w:tcPr>
          <w:p w14:paraId="481AB5E7" w14:textId="77777777" w:rsidR="00A45525" w:rsidRPr="00AB7182" w:rsidRDefault="00A45525" w:rsidP="00693ED5">
            <w:pPr>
              <w:pStyle w:val="TAC"/>
              <w:rPr>
                <w:bCs/>
                <w:lang w:eastAsia="en-GB"/>
              </w:rPr>
            </w:pPr>
            <w:r w:rsidRPr="00AB7182">
              <w:rPr>
                <w:bCs/>
                <w:lang w:eastAsia="en-GB"/>
              </w:rPr>
              <w:t>-</w:t>
            </w:r>
          </w:p>
        </w:tc>
      </w:tr>
      <w:tr w:rsidR="00A45525" w:rsidRPr="00AB7182" w14:paraId="7D05D803" w14:textId="77777777" w:rsidTr="00693ED5">
        <w:trPr>
          <w:cantSplit/>
          <w:jc w:val="center"/>
        </w:trPr>
        <w:tc>
          <w:tcPr>
            <w:tcW w:w="3203" w:type="dxa"/>
            <w:vMerge/>
          </w:tcPr>
          <w:p w14:paraId="66749E9B" w14:textId="77777777" w:rsidR="00A45525" w:rsidRPr="00AB7182" w:rsidRDefault="00A45525" w:rsidP="00693ED5">
            <w:pPr>
              <w:pStyle w:val="TAC"/>
              <w:rPr>
                <w:lang w:eastAsia="en-GB"/>
              </w:rPr>
            </w:pPr>
          </w:p>
        </w:tc>
        <w:tc>
          <w:tcPr>
            <w:tcW w:w="1827" w:type="dxa"/>
            <w:shd w:val="clear" w:color="auto" w:fill="E0E0E0"/>
          </w:tcPr>
          <w:p w14:paraId="22F57B46" w14:textId="77777777" w:rsidR="00A45525" w:rsidRPr="00AB7182" w:rsidRDefault="00A45525" w:rsidP="00693ED5">
            <w:pPr>
              <w:pStyle w:val="TAH"/>
              <w:rPr>
                <w:lang w:eastAsia="en-GB"/>
              </w:rPr>
            </w:pPr>
            <w:r w:rsidRPr="00AB7182">
              <w:rPr>
                <w:lang w:eastAsia="en-GB"/>
              </w:rPr>
              <w:t>Signal Parameters</w:t>
            </w:r>
          </w:p>
        </w:tc>
        <w:tc>
          <w:tcPr>
            <w:tcW w:w="1364" w:type="dxa"/>
            <w:shd w:val="clear" w:color="auto" w:fill="E0E0E0"/>
          </w:tcPr>
          <w:p w14:paraId="3E86F389" w14:textId="77777777" w:rsidR="00A45525" w:rsidRPr="00AB7182" w:rsidRDefault="00A45525" w:rsidP="00693ED5">
            <w:pPr>
              <w:pStyle w:val="TAH"/>
              <w:rPr>
                <w:lang w:eastAsia="en-GB"/>
              </w:rPr>
            </w:pPr>
            <w:r w:rsidRPr="00AB7182">
              <w:rPr>
                <w:lang w:eastAsia="en-GB"/>
              </w:rPr>
              <w:t>Mandatory/</w:t>
            </w:r>
          </w:p>
          <w:p w14:paraId="5A39B712"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73310162" w14:textId="77777777" w:rsidR="00A45525" w:rsidRPr="00AB7182" w:rsidRDefault="00A45525" w:rsidP="00693ED5">
            <w:pPr>
              <w:pStyle w:val="TAH"/>
              <w:rPr>
                <w:lang w:eastAsia="en-GB"/>
              </w:rPr>
            </w:pPr>
            <w:r w:rsidRPr="00AB7182">
              <w:rPr>
                <w:lang w:eastAsia="en-GB"/>
              </w:rPr>
              <w:t>Supported</w:t>
            </w:r>
          </w:p>
          <w:p w14:paraId="3A0EF042"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6A23DDEE" w14:textId="77777777" w:rsidR="00A45525" w:rsidRPr="00AB7182" w:rsidRDefault="00A45525" w:rsidP="00693ED5">
            <w:pPr>
              <w:pStyle w:val="TAH"/>
              <w:rPr>
                <w:lang w:eastAsia="en-GB"/>
              </w:rPr>
            </w:pPr>
            <w:r w:rsidRPr="00AB7182">
              <w:rPr>
                <w:lang w:eastAsia="en-GB"/>
              </w:rPr>
              <w:t>Duration Provisioned Value</w:t>
            </w:r>
          </w:p>
        </w:tc>
      </w:tr>
      <w:tr w:rsidR="00A45525" w:rsidRPr="00AB7182" w14:paraId="646EB217" w14:textId="77777777" w:rsidTr="00693ED5">
        <w:trPr>
          <w:cantSplit/>
          <w:jc w:val="center"/>
        </w:trPr>
        <w:tc>
          <w:tcPr>
            <w:tcW w:w="3203" w:type="dxa"/>
            <w:vMerge/>
            <w:tcBorders>
              <w:bottom w:val="single" w:sz="4" w:space="0" w:color="auto"/>
            </w:tcBorders>
          </w:tcPr>
          <w:p w14:paraId="643CE226" w14:textId="77777777" w:rsidR="00A45525" w:rsidRPr="00AB7182" w:rsidRDefault="00A45525" w:rsidP="00693ED5">
            <w:pPr>
              <w:pStyle w:val="TAC"/>
              <w:rPr>
                <w:lang w:eastAsia="en-GB"/>
              </w:rPr>
            </w:pPr>
          </w:p>
        </w:tc>
        <w:tc>
          <w:tcPr>
            <w:tcW w:w="1827" w:type="dxa"/>
            <w:tcBorders>
              <w:bottom w:val="single" w:sz="4" w:space="0" w:color="auto"/>
            </w:tcBorders>
          </w:tcPr>
          <w:p w14:paraId="0EBCBDC6" w14:textId="77777777" w:rsidR="00A45525" w:rsidRPr="00AB7182" w:rsidRDefault="00A45525" w:rsidP="00693ED5">
            <w:pPr>
              <w:pStyle w:val="TAC"/>
              <w:rPr>
                <w:bCs/>
                <w:lang w:eastAsia="en-GB"/>
              </w:rPr>
            </w:pPr>
            <w:r w:rsidRPr="00AB7182">
              <w:rPr>
                <w:bCs/>
                <w:lang w:eastAsia="en-GB"/>
              </w:rPr>
              <w:t>-</w:t>
            </w:r>
          </w:p>
        </w:tc>
        <w:tc>
          <w:tcPr>
            <w:tcW w:w="1364" w:type="dxa"/>
            <w:tcBorders>
              <w:bottom w:val="single" w:sz="4" w:space="0" w:color="auto"/>
            </w:tcBorders>
          </w:tcPr>
          <w:p w14:paraId="79C912F8"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31E99D38"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6A414130" w14:textId="77777777" w:rsidR="00A45525" w:rsidRPr="00AB7182" w:rsidRDefault="00A45525" w:rsidP="00693ED5">
            <w:pPr>
              <w:pStyle w:val="TAC"/>
              <w:rPr>
                <w:bCs/>
                <w:lang w:eastAsia="en-GB"/>
              </w:rPr>
            </w:pPr>
            <w:r w:rsidRPr="00AB7182">
              <w:rPr>
                <w:bCs/>
                <w:lang w:eastAsia="en-GB"/>
              </w:rPr>
              <w:t>-</w:t>
            </w:r>
          </w:p>
        </w:tc>
      </w:tr>
      <w:tr w:rsidR="00A45525" w:rsidRPr="00AB7182" w14:paraId="5D0E7700" w14:textId="77777777" w:rsidTr="00693ED5">
        <w:trPr>
          <w:cantSplit/>
          <w:jc w:val="center"/>
        </w:trPr>
        <w:tc>
          <w:tcPr>
            <w:tcW w:w="3203" w:type="dxa"/>
            <w:shd w:val="clear" w:color="auto" w:fill="E0E0E0"/>
          </w:tcPr>
          <w:p w14:paraId="05B30C87" w14:textId="77777777" w:rsidR="00A45525" w:rsidRPr="00AB7182" w:rsidRDefault="00A45525" w:rsidP="00693ED5">
            <w:pPr>
              <w:pStyle w:val="TAH"/>
              <w:rPr>
                <w:lang w:eastAsia="en-GB"/>
              </w:rPr>
            </w:pPr>
            <w:r w:rsidRPr="00AB7182">
              <w:rPr>
                <w:lang w:eastAsia="en-GB"/>
              </w:rPr>
              <w:t>Events</w:t>
            </w:r>
          </w:p>
        </w:tc>
        <w:tc>
          <w:tcPr>
            <w:tcW w:w="1827" w:type="dxa"/>
            <w:shd w:val="clear" w:color="auto" w:fill="E0E0E0"/>
          </w:tcPr>
          <w:p w14:paraId="40F4474C" w14:textId="77777777" w:rsidR="00A45525" w:rsidRPr="00AB7182" w:rsidRDefault="00A45525" w:rsidP="00693ED5">
            <w:pPr>
              <w:pStyle w:val="TAH"/>
              <w:rPr>
                <w:lang w:eastAsia="en-GB"/>
              </w:rPr>
            </w:pPr>
            <w:r w:rsidRPr="00AB7182">
              <w:rPr>
                <w:lang w:eastAsia="en-GB"/>
              </w:rPr>
              <w:t>Mandatory/Optional</w:t>
            </w:r>
          </w:p>
        </w:tc>
        <w:tc>
          <w:tcPr>
            <w:tcW w:w="4745" w:type="dxa"/>
            <w:gridSpan w:val="5"/>
            <w:shd w:val="clear" w:color="auto" w:fill="E0E0E0"/>
          </w:tcPr>
          <w:p w14:paraId="7660078C" w14:textId="77777777" w:rsidR="00A45525" w:rsidRPr="00AB7182" w:rsidRDefault="00A45525" w:rsidP="00693ED5">
            <w:pPr>
              <w:pStyle w:val="TAH"/>
              <w:rPr>
                <w:lang w:eastAsia="en-GB"/>
              </w:rPr>
            </w:pPr>
            <w:r w:rsidRPr="00AB7182">
              <w:rPr>
                <w:lang w:eastAsia="en-GB"/>
              </w:rPr>
              <w:t>Used in command</w:t>
            </w:r>
          </w:p>
        </w:tc>
      </w:tr>
      <w:tr w:rsidR="00A45525" w:rsidRPr="00AB7182" w14:paraId="0D6FB900" w14:textId="77777777" w:rsidTr="00693ED5">
        <w:trPr>
          <w:cantSplit/>
          <w:jc w:val="center"/>
        </w:trPr>
        <w:tc>
          <w:tcPr>
            <w:tcW w:w="3203" w:type="dxa"/>
            <w:vMerge w:val="restart"/>
          </w:tcPr>
          <w:p w14:paraId="0EF81FA2" w14:textId="77777777" w:rsidR="00A45525" w:rsidRPr="00AB7182" w:rsidRDefault="00A45525" w:rsidP="00693ED5">
            <w:pPr>
              <w:pStyle w:val="TAC"/>
              <w:rPr>
                <w:lang w:val="en-US" w:eastAsia="en-GB"/>
              </w:rPr>
            </w:pPr>
            <w:r w:rsidRPr="00AB7182">
              <w:rPr>
                <w:lang w:val="en-US" w:eastAsia="en-GB"/>
              </w:rPr>
              <w:t>None</w:t>
            </w:r>
          </w:p>
        </w:tc>
        <w:tc>
          <w:tcPr>
            <w:tcW w:w="1827" w:type="dxa"/>
            <w:tcBorders>
              <w:bottom w:val="single" w:sz="4" w:space="0" w:color="auto"/>
            </w:tcBorders>
          </w:tcPr>
          <w:p w14:paraId="5FE23B27" w14:textId="77777777" w:rsidR="00A45525" w:rsidRPr="00AB7182" w:rsidRDefault="00A45525" w:rsidP="00693ED5">
            <w:pPr>
              <w:pStyle w:val="TAC"/>
              <w:rPr>
                <w:bCs/>
                <w:lang w:eastAsia="en-GB"/>
              </w:rPr>
            </w:pPr>
            <w:r w:rsidRPr="00AB7182">
              <w:rPr>
                <w:bCs/>
                <w:lang w:eastAsia="en-GB"/>
              </w:rPr>
              <w:t>-</w:t>
            </w:r>
          </w:p>
        </w:tc>
        <w:tc>
          <w:tcPr>
            <w:tcW w:w="4745" w:type="dxa"/>
            <w:gridSpan w:val="5"/>
            <w:tcBorders>
              <w:bottom w:val="single" w:sz="4" w:space="0" w:color="auto"/>
            </w:tcBorders>
          </w:tcPr>
          <w:p w14:paraId="050434F1" w14:textId="77777777" w:rsidR="00A45525" w:rsidRPr="00AB7182" w:rsidRDefault="00A45525" w:rsidP="00693ED5">
            <w:pPr>
              <w:pStyle w:val="TAC"/>
              <w:rPr>
                <w:bCs/>
                <w:lang w:eastAsia="en-GB"/>
              </w:rPr>
            </w:pPr>
            <w:r w:rsidRPr="00AB7182">
              <w:rPr>
                <w:bCs/>
                <w:lang w:eastAsia="en-GB"/>
              </w:rPr>
              <w:t>-</w:t>
            </w:r>
          </w:p>
        </w:tc>
      </w:tr>
      <w:tr w:rsidR="00A45525" w:rsidRPr="00AB7182" w14:paraId="75B4191C" w14:textId="77777777" w:rsidTr="00693ED5">
        <w:trPr>
          <w:cantSplit/>
          <w:jc w:val="center"/>
        </w:trPr>
        <w:tc>
          <w:tcPr>
            <w:tcW w:w="3203" w:type="dxa"/>
            <w:vMerge/>
          </w:tcPr>
          <w:p w14:paraId="1218F85D" w14:textId="77777777" w:rsidR="00A45525" w:rsidRPr="00AB7182" w:rsidRDefault="00A45525" w:rsidP="00693ED5">
            <w:pPr>
              <w:pStyle w:val="TAC"/>
              <w:rPr>
                <w:b/>
                <w:bCs/>
                <w:lang w:eastAsia="en-GB"/>
              </w:rPr>
            </w:pPr>
          </w:p>
        </w:tc>
        <w:tc>
          <w:tcPr>
            <w:tcW w:w="1827" w:type="dxa"/>
            <w:shd w:val="clear" w:color="auto" w:fill="E0E0E0"/>
          </w:tcPr>
          <w:p w14:paraId="62FCC693" w14:textId="77777777" w:rsidR="00A45525" w:rsidRPr="00AB7182" w:rsidRDefault="00A45525" w:rsidP="00693ED5">
            <w:pPr>
              <w:pStyle w:val="TAH"/>
              <w:rPr>
                <w:lang w:eastAsia="en-GB"/>
              </w:rPr>
            </w:pPr>
            <w:r w:rsidRPr="00AB7182">
              <w:rPr>
                <w:lang w:eastAsia="en-GB"/>
              </w:rPr>
              <w:t>Event Parameters</w:t>
            </w:r>
          </w:p>
        </w:tc>
        <w:tc>
          <w:tcPr>
            <w:tcW w:w="1364" w:type="dxa"/>
            <w:shd w:val="clear" w:color="auto" w:fill="E0E0E0"/>
          </w:tcPr>
          <w:p w14:paraId="165AD77D" w14:textId="77777777" w:rsidR="00A45525" w:rsidRPr="00AB7182" w:rsidRDefault="00A45525" w:rsidP="00693ED5">
            <w:pPr>
              <w:pStyle w:val="TAH"/>
              <w:rPr>
                <w:lang w:eastAsia="en-GB"/>
              </w:rPr>
            </w:pPr>
            <w:r w:rsidRPr="00AB7182">
              <w:rPr>
                <w:lang w:eastAsia="en-GB"/>
              </w:rPr>
              <w:t>Mandatory/</w:t>
            </w:r>
          </w:p>
          <w:p w14:paraId="360980F8"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25A58A87" w14:textId="77777777" w:rsidR="00A45525" w:rsidRPr="00AB7182" w:rsidRDefault="00A45525" w:rsidP="00693ED5">
            <w:pPr>
              <w:pStyle w:val="TAH"/>
              <w:rPr>
                <w:lang w:eastAsia="en-GB"/>
              </w:rPr>
            </w:pPr>
            <w:r w:rsidRPr="00AB7182">
              <w:rPr>
                <w:lang w:eastAsia="en-GB"/>
              </w:rPr>
              <w:t>Supported</w:t>
            </w:r>
          </w:p>
          <w:p w14:paraId="5AC02E1D"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19B5FCE8" w14:textId="77777777" w:rsidR="00A45525" w:rsidRPr="00AB7182" w:rsidRDefault="00A45525" w:rsidP="00693ED5">
            <w:pPr>
              <w:pStyle w:val="TAH"/>
              <w:rPr>
                <w:lang w:eastAsia="en-GB"/>
              </w:rPr>
            </w:pPr>
            <w:r w:rsidRPr="00AB7182">
              <w:rPr>
                <w:lang w:eastAsia="en-GB"/>
              </w:rPr>
              <w:t>Provisioned Value</w:t>
            </w:r>
          </w:p>
        </w:tc>
      </w:tr>
      <w:tr w:rsidR="00A45525" w:rsidRPr="00AB7182" w14:paraId="096C41F5" w14:textId="77777777" w:rsidTr="00693ED5">
        <w:trPr>
          <w:cantSplit/>
          <w:jc w:val="center"/>
        </w:trPr>
        <w:tc>
          <w:tcPr>
            <w:tcW w:w="3203" w:type="dxa"/>
            <w:vMerge/>
          </w:tcPr>
          <w:p w14:paraId="1934364B" w14:textId="77777777" w:rsidR="00A45525" w:rsidRPr="00AB7182" w:rsidRDefault="00A45525" w:rsidP="00693ED5">
            <w:pPr>
              <w:pStyle w:val="TAC"/>
              <w:rPr>
                <w:b/>
                <w:bCs/>
                <w:lang w:eastAsia="en-GB"/>
              </w:rPr>
            </w:pPr>
          </w:p>
        </w:tc>
        <w:tc>
          <w:tcPr>
            <w:tcW w:w="1827" w:type="dxa"/>
            <w:tcBorders>
              <w:bottom w:val="single" w:sz="4" w:space="0" w:color="auto"/>
            </w:tcBorders>
          </w:tcPr>
          <w:p w14:paraId="03139D1D" w14:textId="77777777" w:rsidR="00A45525" w:rsidRPr="00AB7182" w:rsidRDefault="00A45525" w:rsidP="00693ED5">
            <w:pPr>
              <w:pStyle w:val="TAC"/>
              <w:rPr>
                <w:bCs/>
                <w:lang w:eastAsia="en-GB"/>
              </w:rPr>
            </w:pPr>
            <w:r w:rsidRPr="00AB7182">
              <w:rPr>
                <w:bCs/>
                <w:lang w:eastAsia="en-GB"/>
              </w:rPr>
              <w:t>-</w:t>
            </w:r>
          </w:p>
        </w:tc>
        <w:tc>
          <w:tcPr>
            <w:tcW w:w="1364" w:type="dxa"/>
            <w:tcBorders>
              <w:bottom w:val="single" w:sz="4" w:space="0" w:color="auto"/>
            </w:tcBorders>
          </w:tcPr>
          <w:p w14:paraId="227F080D"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7E649C22"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74C6CB25" w14:textId="77777777" w:rsidR="00A45525" w:rsidRPr="00AB7182" w:rsidRDefault="00A45525" w:rsidP="00693ED5">
            <w:pPr>
              <w:pStyle w:val="TAC"/>
              <w:rPr>
                <w:bCs/>
                <w:lang w:eastAsia="en-GB"/>
              </w:rPr>
            </w:pPr>
            <w:r w:rsidRPr="00AB7182">
              <w:rPr>
                <w:bCs/>
                <w:lang w:eastAsia="en-GB"/>
              </w:rPr>
              <w:t>-</w:t>
            </w:r>
          </w:p>
        </w:tc>
      </w:tr>
      <w:tr w:rsidR="00A45525" w:rsidRPr="00AB7182" w14:paraId="5AC49359" w14:textId="77777777" w:rsidTr="00693ED5">
        <w:trPr>
          <w:cantSplit/>
          <w:jc w:val="center"/>
        </w:trPr>
        <w:tc>
          <w:tcPr>
            <w:tcW w:w="3203" w:type="dxa"/>
            <w:vMerge/>
          </w:tcPr>
          <w:p w14:paraId="192AFCB1" w14:textId="77777777" w:rsidR="00A45525" w:rsidRPr="00AB7182" w:rsidRDefault="00A45525" w:rsidP="00693ED5">
            <w:pPr>
              <w:pStyle w:val="TAC"/>
              <w:rPr>
                <w:b/>
                <w:bCs/>
                <w:lang w:eastAsia="en-GB"/>
              </w:rPr>
            </w:pPr>
          </w:p>
        </w:tc>
        <w:tc>
          <w:tcPr>
            <w:tcW w:w="1827" w:type="dxa"/>
            <w:tcBorders>
              <w:bottom w:val="single" w:sz="4" w:space="0" w:color="auto"/>
            </w:tcBorders>
          </w:tcPr>
          <w:p w14:paraId="212CDDFB" w14:textId="77777777" w:rsidR="00A45525" w:rsidRPr="00AB7182" w:rsidRDefault="00A45525" w:rsidP="00693ED5">
            <w:pPr>
              <w:pStyle w:val="TAC"/>
              <w:rPr>
                <w:lang w:val="en-US" w:eastAsia="en-GB"/>
              </w:rPr>
            </w:pPr>
            <w:r w:rsidRPr="00AB7182">
              <w:rPr>
                <w:lang w:eastAsia="en-GB"/>
              </w:rPr>
              <w:t>-</w:t>
            </w:r>
          </w:p>
        </w:tc>
        <w:tc>
          <w:tcPr>
            <w:tcW w:w="1364" w:type="dxa"/>
            <w:tcBorders>
              <w:bottom w:val="single" w:sz="4" w:space="0" w:color="auto"/>
            </w:tcBorders>
          </w:tcPr>
          <w:p w14:paraId="514CAB31"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05505BCF"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76DEC1FA" w14:textId="77777777" w:rsidR="00A45525" w:rsidRPr="00AB7182" w:rsidRDefault="00A45525" w:rsidP="00693ED5">
            <w:pPr>
              <w:pStyle w:val="TAC"/>
              <w:rPr>
                <w:bCs/>
                <w:lang w:eastAsia="en-GB"/>
              </w:rPr>
            </w:pPr>
            <w:r w:rsidRPr="00AB7182">
              <w:rPr>
                <w:bCs/>
                <w:lang w:eastAsia="en-GB"/>
              </w:rPr>
              <w:t>-</w:t>
            </w:r>
          </w:p>
        </w:tc>
      </w:tr>
      <w:tr w:rsidR="00A45525" w:rsidRPr="00AB7182" w14:paraId="5CBFC6EC" w14:textId="77777777" w:rsidTr="00693ED5">
        <w:trPr>
          <w:cantSplit/>
          <w:jc w:val="center"/>
        </w:trPr>
        <w:tc>
          <w:tcPr>
            <w:tcW w:w="3203" w:type="dxa"/>
            <w:vMerge/>
          </w:tcPr>
          <w:p w14:paraId="42559D2A" w14:textId="77777777" w:rsidR="00A45525" w:rsidRPr="00AB7182" w:rsidRDefault="00A45525" w:rsidP="00693ED5">
            <w:pPr>
              <w:pStyle w:val="TAC"/>
              <w:rPr>
                <w:b/>
                <w:bCs/>
                <w:lang w:eastAsia="en-GB"/>
              </w:rPr>
            </w:pPr>
          </w:p>
        </w:tc>
        <w:tc>
          <w:tcPr>
            <w:tcW w:w="1827" w:type="dxa"/>
            <w:shd w:val="clear" w:color="auto" w:fill="E0E0E0"/>
          </w:tcPr>
          <w:p w14:paraId="697B3A4F" w14:textId="77777777" w:rsidR="00A45525" w:rsidRPr="00AB7182" w:rsidRDefault="00A45525" w:rsidP="00693ED5">
            <w:pPr>
              <w:pStyle w:val="TAH"/>
              <w:rPr>
                <w:lang w:eastAsia="en-GB"/>
              </w:rPr>
            </w:pPr>
            <w:r w:rsidRPr="00AB7182">
              <w:rPr>
                <w:lang w:eastAsia="en-GB"/>
              </w:rPr>
              <w:t>ObservedEvent</w:t>
            </w:r>
          </w:p>
          <w:p w14:paraId="3778D1AD" w14:textId="77777777" w:rsidR="00A45525" w:rsidRPr="00AB7182" w:rsidRDefault="00A45525" w:rsidP="00693ED5">
            <w:pPr>
              <w:pStyle w:val="TAH"/>
              <w:rPr>
                <w:lang w:eastAsia="en-GB"/>
              </w:rPr>
            </w:pPr>
            <w:r w:rsidRPr="00AB7182">
              <w:rPr>
                <w:lang w:eastAsia="en-GB"/>
              </w:rPr>
              <w:t>Parameters</w:t>
            </w:r>
          </w:p>
        </w:tc>
        <w:tc>
          <w:tcPr>
            <w:tcW w:w="1364" w:type="dxa"/>
            <w:shd w:val="clear" w:color="auto" w:fill="E0E0E0"/>
          </w:tcPr>
          <w:p w14:paraId="31109FAF" w14:textId="77777777" w:rsidR="00A45525" w:rsidRPr="00AB7182" w:rsidRDefault="00A45525" w:rsidP="00693ED5">
            <w:pPr>
              <w:pStyle w:val="TAH"/>
              <w:rPr>
                <w:lang w:eastAsia="en-GB"/>
              </w:rPr>
            </w:pPr>
            <w:r w:rsidRPr="00AB7182">
              <w:rPr>
                <w:lang w:eastAsia="en-GB"/>
              </w:rPr>
              <w:t>Mandatory/</w:t>
            </w:r>
          </w:p>
          <w:p w14:paraId="65CABB23"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2D7A2141" w14:textId="77777777" w:rsidR="00A45525" w:rsidRPr="00AB7182" w:rsidRDefault="00A45525" w:rsidP="00693ED5">
            <w:pPr>
              <w:pStyle w:val="TAH"/>
              <w:rPr>
                <w:lang w:eastAsia="en-GB"/>
              </w:rPr>
            </w:pPr>
            <w:r w:rsidRPr="00AB7182">
              <w:rPr>
                <w:lang w:eastAsia="en-GB"/>
              </w:rPr>
              <w:t>Supported</w:t>
            </w:r>
          </w:p>
          <w:p w14:paraId="415A97E6"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4B8231DD" w14:textId="77777777" w:rsidR="00A45525" w:rsidRPr="00AB7182" w:rsidRDefault="00A45525" w:rsidP="00693ED5">
            <w:pPr>
              <w:pStyle w:val="TAH"/>
              <w:rPr>
                <w:lang w:eastAsia="en-GB"/>
              </w:rPr>
            </w:pPr>
            <w:r w:rsidRPr="00AB7182">
              <w:rPr>
                <w:lang w:eastAsia="en-GB"/>
              </w:rPr>
              <w:t>Provisioned Value</w:t>
            </w:r>
          </w:p>
        </w:tc>
      </w:tr>
      <w:tr w:rsidR="00A45525" w:rsidRPr="00AB7182" w14:paraId="7E494C13" w14:textId="77777777" w:rsidTr="00693ED5">
        <w:trPr>
          <w:cantSplit/>
          <w:jc w:val="center"/>
        </w:trPr>
        <w:tc>
          <w:tcPr>
            <w:tcW w:w="3203" w:type="dxa"/>
            <w:vMerge/>
            <w:tcBorders>
              <w:bottom w:val="single" w:sz="4" w:space="0" w:color="auto"/>
            </w:tcBorders>
          </w:tcPr>
          <w:p w14:paraId="443F2B31" w14:textId="77777777" w:rsidR="00A45525" w:rsidRPr="00AB7182" w:rsidRDefault="00A45525" w:rsidP="00693ED5">
            <w:pPr>
              <w:pStyle w:val="TAN"/>
              <w:rPr>
                <w:b/>
                <w:bCs/>
                <w:lang w:eastAsia="en-GB"/>
              </w:rPr>
            </w:pPr>
          </w:p>
        </w:tc>
        <w:tc>
          <w:tcPr>
            <w:tcW w:w="1827" w:type="dxa"/>
            <w:tcBorders>
              <w:bottom w:val="single" w:sz="4" w:space="0" w:color="auto"/>
            </w:tcBorders>
          </w:tcPr>
          <w:p w14:paraId="4668E060" w14:textId="77777777" w:rsidR="00A45525" w:rsidRPr="00AB7182" w:rsidRDefault="00A45525" w:rsidP="00693ED5">
            <w:pPr>
              <w:pStyle w:val="TAC"/>
              <w:rPr>
                <w:lang w:val="es-ES_tradnl" w:eastAsia="en-GB"/>
              </w:rPr>
            </w:pPr>
            <w:r w:rsidRPr="00AB7182">
              <w:rPr>
                <w:lang w:val="it-IT"/>
              </w:rPr>
              <w:t>-</w:t>
            </w:r>
            <w:r w:rsidRPr="00AB7182">
              <w:rPr>
                <w:lang w:val="es-ES_tradnl" w:eastAsia="en-GB"/>
              </w:rPr>
              <w:t xml:space="preserve"> </w:t>
            </w:r>
          </w:p>
        </w:tc>
        <w:tc>
          <w:tcPr>
            <w:tcW w:w="1364" w:type="dxa"/>
            <w:tcBorders>
              <w:bottom w:val="single" w:sz="4" w:space="0" w:color="auto"/>
            </w:tcBorders>
          </w:tcPr>
          <w:p w14:paraId="40749A18" w14:textId="77777777" w:rsidR="00A45525" w:rsidRPr="00AB7182" w:rsidRDefault="00A45525" w:rsidP="00693ED5">
            <w:pPr>
              <w:pStyle w:val="TAC"/>
              <w:rPr>
                <w:lang w:eastAsia="en-GB"/>
              </w:rPr>
            </w:pPr>
            <w:r w:rsidRPr="00AB7182">
              <w:rPr>
                <w:lang w:eastAsia="en-GB"/>
              </w:rPr>
              <w:t>-</w:t>
            </w:r>
          </w:p>
        </w:tc>
        <w:tc>
          <w:tcPr>
            <w:tcW w:w="1886" w:type="dxa"/>
            <w:gridSpan w:val="3"/>
            <w:tcBorders>
              <w:bottom w:val="single" w:sz="4" w:space="0" w:color="auto"/>
            </w:tcBorders>
          </w:tcPr>
          <w:p w14:paraId="54484EAE" w14:textId="77777777" w:rsidR="00A45525" w:rsidRPr="00AB7182" w:rsidRDefault="00A45525" w:rsidP="00693ED5">
            <w:pPr>
              <w:pStyle w:val="TAN"/>
              <w:rPr>
                <w:lang w:eastAsia="en-GB"/>
              </w:rPr>
            </w:pPr>
          </w:p>
        </w:tc>
        <w:tc>
          <w:tcPr>
            <w:tcW w:w="1495" w:type="dxa"/>
            <w:tcBorders>
              <w:bottom w:val="single" w:sz="4" w:space="0" w:color="auto"/>
            </w:tcBorders>
          </w:tcPr>
          <w:p w14:paraId="74FF3962" w14:textId="77777777" w:rsidR="00A45525" w:rsidRPr="00AB7182" w:rsidRDefault="00A45525" w:rsidP="00693ED5">
            <w:pPr>
              <w:pStyle w:val="TAN"/>
              <w:rPr>
                <w:lang w:eastAsia="en-GB"/>
              </w:rPr>
            </w:pPr>
          </w:p>
        </w:tc>
      </w:tr>
      <w:tr w:rsidR="00A45525" w:rsidRPr="00AB7182" w14:paraId="3574782A" w14:textId="77777777" w:rsidTr="00693ED5">
        <w:trPr>
          <w:cantSplit/>
          <w:jc w:val="center"/>
        </w:trPr>
        <w:tc>
          <w:tcPr>
            <w:tcW w:w="3203" w:type="dxa"/>
            <w:shd w:val="clear" w:color="auto" w:fill="E0E0E0"/>
          </w:tcPr>
          <w:p w14:paraId="5CF86F42" w14:textId="77777777" w:rsidR="00A45525" w:rsidRPr="00AB7182" w:rsidRDefault="00A45525" w:rsidP="00693ED5">
            <w:pPr>
              <w:pStyle w:val="TAH"/>
              <w:rPr>
                <w:lang w:eastAsia="en-GB"/>
              </w:rPr>
            </w:pPr>
            <w:r w:rsidRPr="00AB7182">
              <w:rPr>
                <w:lang w:eastAsia="en-GB"/>
              </w:rPr>
              <w:t>Statistics</w:t>
            </w:r>
          </w:p>
        </w:tc>
        <w:tc>
          <w:tcPr>
            <w:tcW w:w="1827" w:type="dxa"/>
            <w:shd w:val="clear" w:color="auto" w:fill="E0E0E0"/>
          </w:tcPr>
          <w:p w14:paraId="41D128A5" w14:textId="77777777" w:rsidR="00A45525" w:rsidRPr="00AB7182" w:rsidRDefault="00A45525" w:rsidP="00693ED5">
            <w:pPr>
              <w:pStyle w:val="TAH"/>
              <w:rPr>
                <w:lang w:eastAsia="en-GB"/>
              </w:rPr>
            </w:pPr>
            <w:r w:rsidRPr="00AB7182">
              <w:rPr>
                <w:lang w:eastAsia="en-GB"/>
              </w:rPr>
              <w:t>Mandatory/Optional</w:t>
            </w:r>
          </w:p>
        </w:tc>
        <w:tc>
          <w:tcPr>
            <w:tcW w:w="1752" w:type="dxa"/>
            <w:gridSpan w:val="3"/>
            <w:shd w:val="clear" w:color="auto" w:fill="E0E0E0"/>
          </w:tcPr>
          <w:p w14:paraId="10110A7A" w14:textId="77777777" w:rsidR="00A45525" w:rsidRPr="00AB7182" w:rsidRDefault="00A45525" w:rsidP="00693ED5">
            <w:pPr>
              <w:pStyle w:val="TAH"/>
              <w:rPr>
                <w:lang w:eastAsia="en-GB"/>
              </w:rPr>
            </w:pPr>
            <w:r w:rsidRPr="00AB7182">
              <w:rPr>
                <w:lang w:eastAsia="en-GB"/>
              </w:rPr>
              <w:t>Used in command</w:t>
            </w:r>
          </w:p>
        </w:tc>
        <w:tc>
          <w:tcPr>
            <w:tcW w:w="2993" w:type="dxa"/>
            <w:gridSpan w:val="2"/>
            <w:shd w:val="clear" w:color="auto" w:fill="E0E0E0"/>
          </w:tcPr>
          <w:p w14:paraId="78CB9733" w14:textId="77777777" w:rsidR="00A45525" w:rsidRPr="00AB7182" w:rsidRDefault="00A45525" w:rsidP="00693ED5">
            <w:pPr>
              <w:pStyle w:val="TAH"/>
              <w:rPr>
                <w:lang w:eastAsia="en-GB"/>
              </w:rPr>
            </w:pPr>
            <w:r w:rsidRPr="00AB7182">
              <w:rPr>
                <w:lang w:eastAsia="en-GB"/>
              </w:rPr>
              <w:t>Supported Values</w:t>
            </w:r>
          </w:p>
        </w:tc>
      </w:tr>
      <w:tr w:rsidR="00A45525" w:rsidRPr="00AB7182" w14:paraId="3106D250" w14:textId="77777777" w:rsidTr="00693ED5">
        <w:trPr>
          <w:cantSplit/>
          <w:jc w:val="center"/>
        </w:trPr>
        <w:tc>
          <w:tcPr>
            <w:tcW w:w="3203" w:type="dxa"/>
            <w:tcBorders>
              <w:bottom w:val="single" w:sz="4" w:space="0" w:color="auto"/>
            </w:tcBorders>
          </w:tcPr>
          <w:p w14:paraId="5032A7D1" w14:textId="77777777" w:rsidR="00A45525" w:rsidRPr="00AB7182" w:rsidRDefault="00A45525" w:rsidP="00693ED5">
            <w:pPr>
              <w:pStyle w:val="TAC"/>
              <w:rPr>
                <w:lang w:val="fr-FR" w:eastAsia="en-GB"/>
              </w:rPr>
            </w:pPr>
            <w:r w:rsidRPr="00AB7182">
              <w:rPr>
                <w:lang w:val="fr-FR" w:eastAsia="en-GB"/>
              </w:rPr>
              <w:t>None</w:t>
            </w:r>
          </w:p>
        </w:tc>
        <w:tc>
          <w:tcPr>
            <w:tcW w:w="1827" w:type="dxa"/>
            <w:tcBorders>
              <w:bottom w:val="single" w:sz="4" w:space="0" w:color="auto"/>
            </w:tcBorders>
          </w:tcPr>
          <w:p w14:paraId="425CDE7C" w14:textId="77777777" w:rsidR="00A45525" w:rsidRPr="00AB7182" w:rsidRDefault="00A45525" w:rsidP="00693ED5">
            <w:pPr>
              <w:pStyle w:val="TAC"/>
              <w:rPr>
                <w:lang w:eastAsia="en-GB"/>
              </w:rPr>
            </w:pPr>
            <w:r w:rsidRPr="00AB7182">
              <w:rPr>
                <w:lang w:eastAsia="en-GB"/>
              </w:rPr>
              <w:t>-</w:t>
            </w:r>
          </w:p>
        </w:tc>
        <w:tc>
          <w:tcPr>
            <w:tcW w:w="1752" w:type="dxa"/>
            <w:gridSpan w:val="3"/>
            <w:tcBorders>
              <w:bottom w:val="single" w:sz="4" w:space="0" w:color="auto"/>
            </w:tcBorders>
          </w:tcPr>
          <w:p w14:paraId="7FD0018D" w14:textId="77777777" w:rsidR="00A45525" w:rsidRPr="00AB7182" w:rsidRDefault="00A45525" w:rsidP="00693ED5">
            <w:pPr>
              <w:pStyle w:val="TAC"/>
              <w:rPr>
                <w:lang w:eastAsia="en-GB"/>
              </w:rPr>
            </w:pPr>
            <w:r w:rsidRPr="00AB7182">
              <w:rPr>
                <w:lang w:eastAsia="en-GB"/>
              </w:rPr>
              <w:t xml:space="preserve">- </w:t>
            </w:r>
          </w:p>
        </w:tc>
        <w:tc>
          <w:tcPr>
            <w:tcW w:w="2993" w:type="dxa"/>
            <w:gridSpan w:val="2"/>
            <w:tcBorders>
              <w:bottom w:val="single" w:sz="4" w:space="0" w:color="auto"/>
            </w:tcBorders>
          </w:tcPr>
          <w:p w14:paraId="69D87B80" w14:textId="77777777" w:rsidR="00A45525" w:rsidRPr="00AB7182" w:rsidRDefault="00A45525" w:rsidP="00693ED5">
            <w:pPr>
              <w:pStyle w:val="TAC"/>
              <w:rPr>
                <w:lang w:eastAsia="en-GB"/>
              </w:rPr>
            </w:pPr>
            <w:r w:rsidRPr="00AB7182">
              <w:rPr>
                <w:lang w:eastAsia="en-GB"/>
              </w:rPr>
              <w:t>-</w:t>
            </w:r>
          </w:p>
        </w:tc>
      </w:tr>
      <w:tr w:rsidR="00A45525" w:rsidRPr="00AB7182" w14:paraId="5E90915E" w14:textId="77777777" w:rsidTr="00693ED5">
        <w:trPr>
          <w:cantSplit/>
          <w:jc w:val="center"/>
        </w:trPr>
        <w:tc>
          <w:tcPr>
            <w:tcW w:w="3203" w:type="dxa"/>
            <w:shd w:val="clear" w:color="auto" w:fill="E0E0E0"/>
          </w:tcPr>
          <w:p w14:paraId="6DBF27B8" w14:textId="77777777" w:rsidR="00A45525" w:rsidRPr="00AB7182" w:rsidRDefault="00A45525" w:rsidP="00693ED5">
            <w:pPr>
              <w:pStyle w:val="TAH"/>
              <w:rPr>
                <w:lang w:eastAsia="en-GB"/>
              </w:rPr>
            </w:pPr>
            <w:r w:rsidRPr="00AB7182">
              <w:rPr>
                <w:lang w:eastAsia="en-GB"/>
              </w:rPr>
              <w:t>Error Codes</w:t>
            </w:r>
          </w:p>
        </w:tc>
        <w:tc>
          <w:tcPr>
            <w:tcW w:w="6572" w:type="dxa"/>
            <w:gridSpan w:val="6"/>
            <w:shd w:val="clear" w:color="auto" w:fill="E0E0E0"/>
          </w:tcPr>
          <w:p w14:paraId="5963A3D2" w14:textId="77777777" w:rsidR="00A45525" w:rsidRPr="00AB7182" w:rsidRDefault="00A45525" w:rsidP="00693ED5">
            <w:pPr>
              <w:pStyle w:val="TAH"/>
              <w:rPr>
                <w:lang w:eastAsia="en-GB"/>
              </w:rPr>
            </w:pPr>
            <w:r w:rsidRPr="00AB7182">
              <w:rPr>
                <w:lang w:eastAsia="en-GB"/>
              </w:rPr>
              <w:t>Mandatory/Optional</w:t>
            </w:r>
          </w:p>
        </w:tc>
      </w:tr>
      <w:tr w:rsidR="00A45525" w:rsidRPr="00AB7182" w14:paraId="171F27A0" w14:textId="77777777" w:rsidTr="00693ED5">
        <w:trPr>
          <w:cantSplit/>
          <w:jc w:val="center"/>
        </w:trPr>
        <w:tc>
          <w:tcPr>
            <w:tcW w:w="3203" w:type="dxa"/>
          </w:tcPr>
          <w:p w14:paraId="6B25BA6F" w14:textId="77777777" w:rsidR="00A45525" w:rsidRPr="00AB7182" w:rsidRDefault="00A45525" w:rsidP="00693ED5">
            <w:pPr>
              <w:pStyle w:val="TAC"/>
              <w:rPr>
                <w:lang w:eastAsia="en-GB"/>
              </w:rPr>
            </w:pPr>
            <w:r w:rsidRPr="00AB7182">
              <w:rPr>
                <w:lang w:eastAsia="en-GB"/>
              </w:rPr>
              <w:t>None</w:t>
            </w:r>
          </w:p>
        </w:tc>
        <w:tc>
          <w:tcPr>
            <w:tcW w:w="6572" w:type="dxa"/>
            <w:gridSpan w:val="6"/>
          </w:tcPr>
          <w:p w14:paraId="216E14C2" w14:textId="77777777" w:rsidR="00A45525" w:rsidRPr="00AB7182" w:rsidRDefault="00A45525" w:rsidP="00693ED5">
            <w:pPr>
              <w:pStyle w:val="TAC"/>
              <w:rPr>
                <w:lang w:eastAsia="en-GB"/>
              </w:rPr>
            </w:pPr>
            <w:r w:rsidRPr="00AB7182">
              <w:rPr>
                <w:lang w:eastAsia="en-GB"/>
              </w:rPr>
              <w:t>-</w:t>
            </w:r>
          </w:p>
        </w:tc>
      </w:tr>
      <w:tr w:rsidR="00A45525" w:rsidRPr="00AB7182" w14:paraId="2D844E28" w14:textId="77777777" w:rsidTr="00693ED5">
        <w:trPr>
          <w:cantSplit/>
          <w:jc w:val="center"/>
        </w:trPr>
        <w:tc>
          <w:tcPr>
            <w:tcW w:w="9775" w:type="dxa"/>
            <w:gridSpan w:val="7"/>
          </w:tcPr>
          <w:p w14:paraId="213FF41A" w14:textId="77777777" w:rsidR="00A45525" w:rsidRPr="00AB7182" w:rsidRDefault="00A45525" w:rsidP="00693ED5">
            <w:pPr>
              <w:pStyle w:val="TAN"/>
            </w:pPr>
          </w:p>
        </w:tc>
      </w:tr>
      <w:bookmarkEnd w:id="184"/>
    </w:tbl>
    <w:p w14:paraId="47B71DA9" w14:textId="77777777" w:rsidR="00A45525" w:rsidRPr="00AB7182" w:rsidRDefault="00A45525" w:rsidP="00A45525"/>
    <w:p w14:paraId="56F9C106" w14:textId="77777777" w:rsidR="00A45525" w:rsidRPr="00AB7182" w:rsidRDefault="00A45525" w:rsidP="006460F5">
      <w:pPr>
        <w:pStyle w:val="Heading2"/>
      </w:pPr>
      <w:bookmarkStart w:id="185" w:name="_Toc177668520"/>
      <w:r w:rsidRPr="00AB7182">
        <w:lastRenderedPageBreak/>
        <w:t>A.14.</w:t>
      </w:r>
      <w:r w:rsidRPr="00AB7182">
        <w:rPr>
          <w:rFonts w:hint="eastAsia"/>
        </w:rPr>
        <w:t>38</w:t>
      </w:r>
      <w:r w:rsidRPr="00AB7182">
        <w:tab/>
        <w:t>Originate STUN Continuity Check (ostuncc)</w:t>
      </w:r>
      <w:bookmarkEnd w:id="185"/>
    </w:p>
    <w:p w14:paraId="466EDAD9" w14:textId="77777777" w:rsidR="00A45525" w:rsidRPr="00AB7182" w:rsidRDefault="00A45525" w:rsidP="00A45525">
      <w:pPr>
        <w:pStyle w:val="TH"/>
      </w:pPr>
      <w:r w:rsidRPr="00AB7182">
        <w:t>Table A.14.3.38.1: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A45525" w:rsidRPr="00AB7182" w14:paraId="6CC05325" w14:textId="77777777" w:rsidTr="00693ED5">
        <w:trPr>
          <w:cantSplit/>
          <w:jc w:val="center"/>
        </w:trPr>
        <w:tc>
          <w:tcPr>
            <w:tcW w:w="1764" w:type="dxa"/>
            <w:shd w:val="clear" w:color="auto" w:fill="E0E0E0"/>
          </w:tcPr>
          <w:p w14:paraId="25CE7E3E" w14:textId="77777777" w:rsidR="00A45525" w:rsidRPr="00AB7182" w:rsidRDefault="00A45525" w:rsidP="00693ED5">
            <w:pPr>
              <w:pStyle w:val="TAH"/>
            </w:pPr>
            <w:bookmarkStart w:id="186" w:name="MCCQCTEMPBM_00000089"/>
            <w:r w:rsidRPr="00AB7182">
              <w:t>Properties</w:t>
            </w:r>
          </w:p>
        </w:tc>
        <w:tc>
          <w:tcPr>
            <w:tcW w:w="1837" w:type="dxa"/>
            <w:shd w:val="clear" w:color="auto" w:fill="E0E0E0"/>
          </w:tcPr>
          <w:p w14:paraId="7DCDC7F8" w14:textId="77777777" w:rsidR="00A45525" w:rsidRPr="00AB7182" w:rsidRDefault="00A45525" w:rsidP="00693ED5">
            <w:pPr>
              <w:pStyle w:val="TAH"/>
            </w:pPr>
            <w:r w:rsidRPr="00AB7182">
              <w:t>Mandatory/Optional</w:t>
            </w:r>
          </w:p>
        </w:tc>
        <w:tc>
          <w:tcPr>
            <w:tcW w:w="2113" w:type="dxa"/>
            <w:gridSpan w:val="2"/>
            <w:shd w:val="clear" w:color="auto" w:fill="E0E0E0"/>
          </w:tcPr>
          <w:p w14:paraId="5A7D5ED1" w14:textId="77777777" w:rsidR="00A45525" w:rsidRPr="00AB7182" w:rsidRDefault="00A45525" w:rsidP="00693ED5">
            <w:pPr>
              <w:pStyle w:val="TAH"/>
            </w:pPr>
            <w:r w:rsidRPr="00AB7182">
              <w:t>Used in command</w:t>
            </w:r>
          </w:p>
        </w:tc>
        <w:tc>
          <w:tcPr>
            <w:tcW w:w="1804" w:type="dxa"/>
            <w:gridSpan w:val="2"/>
            <w:shd w:val="clear" w:color="auto" w:fill="E0E0E0"/>
          </w:tcPr>
          <w:p w14:paraId="16AB5D28" w14:textId="77777777" w:rsidR="00A45525" w:rsidRPr="00AB7182" w:rsidRDefault="00A45525" w:rsidP="00693ED5">
            <w:pPr>
              <w:pStyle w:val="TAH"/>
            </w:pPr>
            <w:r w:rsidRPr="00AB7182">
              <w:t>Supported Values</w:t>
            </w:r>
          </w:p>
        </w:tc>
        <w:tc>
          <w:tcPr>
            <w:tcW w:w="1827" w:type="dxa"/>
            <w:shd w:val="clear" w:color="auto" w:fill="E0E0E0"/>
          </w:tcPr>
          <w:p w14:paraId="47218A38" w14:textId="77777777" w:rsidR="00A45525" w:rsidRPr="00AB7182" w:rsidRDefault="00A45525" w:rsidP="00693ED5">
            <w:pPr>
              <w:pStyle w:val="TAH"/>
            </w:pPr>
            <w:r w:rsidRPr="00AB7182">
              <w:t>Provisioned Value</w:t>
            </w:r>
          </w:p>
        </w:tc>
      </w:tr>
      <w:tr w:rsidR="00A45525" w:rsidRPr="00AB7182" w14:paraId="39A2B59D" w14:textId="77777777" w:rsidTr="00693ED5">
        <w:trPr>
          <w:cantSplit/>
          <w:jc w:val="center"/>
        </w:trPr>
        <w:tc>
          <w:tcPr>
            <w:tcW w:w="1764" w:type="dxa"/>
            <w:tcBorders>
              <w:bottom w:val="single" w:sz="4" w:space="0" w:color="auto"/>
            </w:tcBorders>
          </w:tcPr>
          <w:p w14:paraId="29429340" w14:textId="77777777" w:rsidR="00A45525" w:rsidRPr="00AB7182" w:rsidRDefault="00A45525" w:rsidP="00693ED5">
            <w:pPr>
              <w:pStyle w:val="TAC"/>
              <w:rPr>
                <w:lang w:val="es-ES_tradnl"/>
              </w:rPr>
            </w:pPr>
            <w:r w:rsidRPr="00AB7182">
              <w:rPr>
                <w:lang w:val="es-ES_tradnl"/>
              </w:rPr>
              <w:t>Host Candidate Realm (</w:t>
            </w:r>
            <w:r w:rsidRPr="00AB7182">
              <w:rPr>
                <w:rFonts w:hint="eastAsia"/>
                <w:lang w:val="es-ES_tradnl"/>
              </w:rPr>
              <w:t>ostuncc</w:t>
            </w:r>
            <w:r w:rsidRPr="00AB7182">
              <w:rPr>
                <w:lang w:val="es-ES_tradnl"/>
              </w:rPr>
              <w:t>/</w:t>
            </w:r>
            <w:r w:rsidRPr="00AB7182">
              <w:rPr>
                <w:rFonts w:hint="eastAsia"/>
                <w:lang w:val="es-ES_tradnl"/>
              </w:rPr>
              <w:t>hcr</w:t>
            </w:r>
            <w:r w:rsidRPr="00AB7182">
              <w:rPr>
                <w:lang w:val="es-ES_tradnl"/>
              </w:rPr>
              <w:t>, 0x00</w:t>
            </w:r>
            <w:r w:rsidRPr="00AB7182">
              <w:rPr>
                <w:rFonts w:hint="eastAsia"/>
                <w:lang w:val="es-ES_tradnl"/>
              </w:rPr>
              <w:t>c3</w:t>
            </w:r>
            <w:r w:rsidRPr="00AB7182">
              <w:rPr>
                <w:lang w:val="es-ES_tradnl"/>
              </w:rPr>
              <w:t>/0x0001)</w:t>
            </w:r>
          </w:p>
        </w:tc>
        <w:tc>
          <w:tcPr>
            <w:tcW w:w="1837" w:type="dxa"/>
            <w:tcBorders>
              <w:bottom w:val="single" w:sz="4" w:space="0" w:color="auto"/>
            </w:tcBorders>
          </w:tcPr>
          <w:p w14:paraId="7A17CBCC" w14:textId="77777777" w:rsidR="00A45525" w:rsidRPr="00AB7182" w:rsidRDefault="00A45525" w:rsidP="00693ED5">
            <w:pPr>
              <w:pStyle w:val="TAC"/>
            </w:pPr>
            <w:r w:rsidRPr="00AB7182">
              <w:rPr>
                <w:rFonts w:hint="eastAsia"/>
              </w:rPr>
              <w:t>O</w:t>
            </w:r>
          </w:p>
        </w:tc>
        <w:tc>
          <w:tcPr>
            <w:tcW w:w="2113" w:type="dxa"/>
            <w:gridSpan w:val="2"/>
            <w:tcBorders>
              <w:bottom w:val="single" w:sz="4" w:space="0" w:color="auto"/>
            </w:tcBorders>
          </w:tcPr>
          <w:p w14:paraId="7DF2513C" w14:textId="77777777" w:rsidR="00A45525" w:rsidRPr="00AB7182" w:rsidRDefault="00A45525" w:rsidP="00693ED5">
            <w:pPr>
              <w:pStyle w:val="TAC"/>
            </w:pPr>
            <w:r w:rsidRPr="00AB7182">
              <w:t>A</w:t>
            </w:r>
            <w:r w:rsidRPr="00AB7182">
              <w:rPr>
                <w:rFonts w:hint="eastAsia"/>
              </w:rPr>
              <w:t>DD, MODIFY</w:t>
            </w:r>
          </w:p>
        </w:tc>
        <w:tc>
          <w:tcPr>
            <w:tcW w:w="1804" w:type="dxa"/>
            <w:gridSpan w:val="2"/>
            <w:tcBorders>
              <w:bottom w:val="single" w:sz="4" w:space="0" w:color="auto"/>
            </w:tcBorders>
          </w:tcPr>
          <w:p w14:paraId="54235C03" w14:textId="77777777" w:rsidR="00A45525" w:rsidRPr="00AB7182" w:rsidRDefault="00A45525" w:rsidP="00693ED5">
            <w:pPr>
              <w:pStyle w:val="TAC"/>
            </w:pPr>
            <w:r w:rsidRPr="00AB7182">
              <w:t>ALL</w:t>
            </w:r>
          </w:p>
        </w:tc>
        <w:tc>
          <w:tcPr>
            <w:tcW w:w="1827" w:type="dxa"/>
            <w:tcBorders>
              <w:bottom w:val="single" w:sz="4" w:space="0" w:color="auto"/>
            </w:tcBorders>
          </w:tcPr>
          <w:p w14:paraId="6B8DCA9C" w14:textId="77777777" w:rsidR="00A45525" w:rsidRPr="00AB7182" w:rsidRDefault="00A45525" w:rsidP="00693ED5">
            <w:pPr>
              <w:pStyle w:val="TAC"/>
            </w:pPr>
            <w:r w:rsidRPr="00AB7182">
              <w:rPr>
                <w:rFonts w:hint="eastAsia"/>
              </w:rPr>
              <w:t>Yes</w:t>
            </w:r>
          </w:p>
        </w:tc>
      </w:tr>
      <w:tr w:rsidR="00A45525" w:rsidRPr="00AB7182" w14:paraId="12F44AAE" w14:textId="77777777" w:rsidTr="00693ED5">
        <w:trPr>
          <w:cantSplit/>
          <w:jc w:val="center"/>
        </w:trPr>
        <w:tc>
          <w:tcPr>
            <w:tcW w:w="1764" w:type="dxa"/>
            <w:shd w:val="clear" w:color="auto" w:fill="E0E0E0"/>
          </w:tcPr>
          <w:p w14:paraId="321E1417" w14:textId="77777777" w:rsidR="00A45525" w:rsidRPr="00AB7182" w:rsidRDefault="00A45525" w:rsidP="00693ED5">
            <w:pPr>
              <w:pStyle w:val="TAH"/>
            </w:pPr>
            <w:r w:rsidRPr="00AB7182">
              <w:t>Signals</w:t>
            </w:r>
          </w:p>
        </w:tc>
        <w:tc>
          <w:tcPr>
            <w:tcW w:w="1837" w:type="dxa"/>
            <w:shd w:val="clear" w:color="auto" w:fill="E0E0E0"/>
          </w:tcPr>
          <w:p w14:paraId="46F577D8" w14:textId="77777777" w:rsidR="00A45525" w:rsidRPr="00AB7182" w:rsidRDefault="00A45525" w:rsidP="00693ED5">
            <w:pPr>
              <w:pStyle w:val="TAH"/>
            </w:pPr>
            <w:r w:rsidRPr="00AB7182">
              <w:t>Mandatory/Optional</w:t>
            </w:r>
          </w:p>
        </w:tc>
        <w:tc>
          <w:tcPr>
            <w:tcW w:w="3917" w:type="dxa"/>
            <w:gridSpan w:val="4"/>
            <w:shd w:val="clear" w:color="auto" w:fill="E0E0E0"/>
          </w:tcPr>
          <w:p w14:paraId="520369DE" w14:textId="77777777" w:rsidR="00A45525" w:rsidRPr="00AB7182" w:rsidRDefault="00A45525" w:rsidP="00693ED5">
            <w:pPr>
              <w:pStyle w:val="TAH"/>
            </w:pPr>
            <w:r w:rsidRPr="00AB7182">
              <w:t>Used in command</w:t>
            </w:r>
          </w:p>
        </w:tc>
        <w:tc>
          <w:tcPr>
            <w:tcW w:w="1827" w:type="dxa"/>
            <w:shd w:val="clear" w:color="auto" w:fill="E0E0E0"/>
          </w:tcPr>
          <w:p w14:paraId="68013FAA" w14:textId="77777777" w:rsidR="00A45525" w:rsidRPr="00AB7182" w:rsidRDefault="00A45525" w:rsidP="00693ED5">
            <w:pPr>
              <w:pStyle w:val="TAH"/>
            </w:pPr>
            <w:r w:rsidRPr="00AB7182">
              <w:t>Duration Provisioned Value</w:t>
            </w:r>
          </w:p>
        </w:tc>
      </w:tr>
      <w:tr w:rsidR="00A45525" w:rsidRPr="00AB7182" w14:paraId="0196E794" w14:textId="77777777" w:rsidTr="00693ED5">
        <w:trPr>
          <w:cantSplit/>
          <w:jc w:val="center"/>
        </w:trPr>
        <w:tc>
          <w:tcPr>
            <w:tcW w:w="1764" w:type="dxa"/>
            <w:vMerge w:val="restart"/>
          </w:tcPr>
          <w:p w14:paraId="40E1BA98" w14:textId="77777777" w:rsidR="00A45525" w:rsidRPr="00AB7182" w:rsidRDefault="00A45525" w:rsidP="00693ED5">
            <w:pPr>
              <w:pStyle w:val="TAC"/>
            </w:pPr>
            <w:r w:rsidRPr="00AB7182">
              <w:t>Send Connectivity Check (</w:t>
            </w:r>
            <w:r w:rsidRPr="00AB7182">
              <w:rPr>
                <w:rFonts w:hint="eastAsia"/>
                <w:lang w:val="es-ES_tradnl"/>
              </w:rPr>
              <w:t>ostuncc</w:t>
            </w:r>
            <w:r w:rsidRPr="00AB7182">
              <w:rPr>
                <w:lang w:val="es-ES_tradnl"/>
              </w:rPr>
              <w:t>/</w:t>
            </w:r>
            <w:r w:rsidRPr="00AB7182">
              <w:rPr>
                <w:rFonts w:hint="eastAsia"/>
                <w:lang w:val="es-ES_tradnl"/>
              </w:rPr>
              <w:t>scc</w:t>
            </w:r>
            <w:r w:rsidRPr="00AB7182">
              <w:rPr>
                <w:lang w:val="es-ES_tradnl"/>
              </w:rPr>
              <w:t>, 0x00</w:t>
            </w:r>
            <w:r w:rsidRPr="00AB7182">
              <w:rPr>
                <w:rFonts w:hint="eastAsia"/>
                <w:lang w:val="es-ES_tradnl"/>
              </w:rPr>
              <w:t>c3</w:t>
            </w:r>
            <w:r w:rsidRPr="00AB7182">
              <w:rPr>
                <w:lang w:val="es-ES_tradnl"/>
              </w:rPr>
              <w:t>/0x0001</w:t>
            </w:r>
            <w:r w:rsidRPr="00AB7182">
              <w:t>)</w:t>
            </w:r>
          </w:p>
        </w:tc>
        <w:tc>
          <w:tcPr>
            <w:tcW w:w="1837" w:type="dxa"/>
            <w:tcBorders>
              <w:bottom w:val="single" w:sz="4" w:space="0" w:color="auto"/>
            </w:tcBorders>
          </w:tcPr>
          <w:p w14:paraId="2EC03AB4" w14:textId="77777777" w:rsidR="00A45525" w:rsidRPr="00AB7182" w:rsidRDefault="00A45525" w:rsidP="00693ED5">
            <w:pPr>
              <w:pStyle w:val="TAC"/>
            </w:pPr>
            <w:r w:rsidRPr="00AB7182">
              <w:t>M</w:t>
            </w:r>
          </w:p>
        </w:tc>
        <w:tc>
          <w:tcPr>
            <w:tcW w:w="3917" w:type="dxa"/>
            <w:gridSpan w:val="4"/>
            <w:tcBorders>
              <w:bottom w:val="single" w:sz="4" w:space="0" w:color="auto"/>
            </w:tcBorders>
          </w:tcPr>
          <w:p w14:paraId="1F98CAEF" w14:textId="77777777" w:rsidR="00A45525" w:rsidRPr="00AB7182" w:rsidRDefault="00A45525" w:rsidP="00693ED5">
            <w:pPr>
              <w:pStyle w:val="TAC"/>
              <w:rPr>
                <w:b/>
                <w:bCs/>
              </w:rPr>
            </w:pPr>
            <w:r w:rsidRPr="00AB7182">
              <w:t>ADD, MODIFY</w:t>
            </w:r>
          </w:p>
        </w:tc>
        <w:tc>
          <w:tcPr>
            <w:tcW w:w="1827" w:type="dxa"/>
            <w:tcBorders>
              <w:bottom w:val="single" w:sz="4" w:space="0" w:color="auto"/>
            </w:tcBorders>
          </w:tcPr>
          <w:p w14:paraId="43ADE780" w14:textId="77777777" w:rsidR="00A45525" w:rsidRPr="00AB7182" w:rsidRDefault="00A45525" w:rsidP="00693ED5">
            <w:pPr>
              <w:pStyle w:val="TAC"/>
              <w:rPr>
                <w:b/>
                <w:bCs/>
              </w:rPr>
            </w:pPr>
            <w:r w:rsidRPr="00AB7182">
              <w:t>Not Applicable</w:t>
            </w:r>
          </w:p>
        </w:tc>
      </w:tr>
      <w:tr w:rsidR="00A45525" w:rsidRPr="00AB7182" w14:paraId="78042A8C" w14:textId="77777777" w:rsidTr="00693ED5">
        <w:trPr>
          <w:cantSplit/>
          <w:jc w:val="center"/>
        </w:trPr>
        <w:tc>
          <w:tcPr>
            <w:tcW w:w="1764" w:type="dxa"/>
            <w:vMerge/>
          </w:tcPr>
          <w:p w14:paraId="153ED696" w14:textId="77777777" w:rsidR="00A45525" w:rsidRPr="00AB7182" w:rsidRDefault="00A45525" w:rsidP="00693ED5">
            <w:pPr>
              <w:pStyle w:val="TAL"/>
            </w:pPr>
          </w:p>
        </w:tc>
        <w:tc>
          <w:tcPr>
            <w:tcW w:w="1837" w:type="dxa"/>
            <w:shd w:val="clear" w:color="auto" w:fill="E0E0E0"/>
          </w:tcPr>
          <w:p w14:paraId="26BAE65A" w14:textId="77777777" w:rsidR="00A45525" w:rsidRPr="00AB7182" w:rsidRDefault="00A45525" w:rsidP="00693ED5">
            <w:pPr>
              <w:pStyle w:val="TAH"/>
            </w:pPr>
            <w:r w:rsidRPr="00AB7182">
              <w:t>Signal Parameters</w:t>
            </w:r>
          </w:p>
        </w:tc>
        <w:tc>
          <w:tcPr>
            <w:tcW w:w="1827" w:type="dxa"/>
            <w:shd w:val="clear" w:color="auto" w:fill="E0E0E0"/>
          </w:tcPr>
          <w:p w14:paraId="6B23CFF7" w14:textId="77777777" w:rsidR="00A45525" w:rsidRPr="00AB7182" w:rsidRDefault="00A45525" w:rsidP="00693ED5">
            <w:pPr>
              <w:pStyle w:val="TAH"/>
            </w:pPr>
            <w:r w:rsidRPr="00AB7182">
              <w:t>Mandatory/Optional</w:t>
            </w:r>
          </w:p>
        </w:tc>
        <w:tc>
          <w:tcPr>
            <w:tcW w:w="2090" w:type="dxa"/>
            <w:gridSpan w:val="3"/>
            <w:shd w:val="clear" w:color="auto" w:fill="E0E0E0"/>
          </w:tcPr>
          <w:p w14:paraId="57EE20F1" w14:textId="77777777" w:rsidR="00A45525" w:rsidRPr="00AB7182" w:rsidRDefault="00A45525" w:rsidP="00693ED5">
            <w:pPr>
              <w:pStyle w:val="TAH"/>
            </w:pPr>
            <w:r w:rsidRPr="00AB7182">
              <w:t>Supported Values</w:t>
            </w:r>
          </w:p>
        </w:tc>
        <w:tc>
          <w:tcPr>
            <w:tcW w:w="1827" w:type="dxa"/>
            <w:shd w:val="clear" w:color="auto" w:fill="E0E0E0"/>
          </w:tcPr>
          <w:p w14:paraId="6572967D" w14:textId="77777777" w:rsidR="00A45525" w:rsidRPr="00AB7182" w:rsidRDefault="00A45525" w:rsidP="00693ED5">
            <w:pPr>
              <w:pStyle w:val="TAH"/>
            </w:pPr>
            <w:r w:rsidRPr="00AB7182">
              <w:t>Duration Provisioned Value</w:t>
            </w:r>
          </w:p>
        </w:tc>
      </w:tr>
      <w:tr w:rsidR="00A45525" w:rsidRPr="00AB7182" w14:paraId="40F330E7" w14:textId="77777777" w:rsidTr="00693ED5">
        <w:trPr>
          <w:cantSplit/>
          <w:jc w:val="center"/>
        </w:trPr>
        <w:tc>
          <w:tcPr>
            <w:tcW w:w="1764" w:type="dxa"/>
            <w:vMerge/>
          </w:tcPr>
          <w:p w14:paraId="52E147B3" w14:textId="77777777" w:rsidR="00A45525" w:rsidRPr="00AB7182" w:rsidRDefault="00A45525" w:rsidP="00693ED5">
            <w:pPr>
              <w:pStyle w:val="TAL"/>
            </w:pPr>
          </w:p>
        </w:tc>
        <w:tc>
          <w:tcPr>
            <w:tcW w:w="1837" w:type="dxa"/>
            <w:shd w:val="clear" w:color="auto" w:fill="auto"/>
          </w:tcPr>
          <w:p w14:paraId="27888E32" w14:textId="77777777" w:rsidR="00A45525" w:rsidRPr="00AB7182" w:rsidRDefault="00A45525" w:rsidP="00693ED5">
            <w:pPr>
              <w:pStyle w:val="TAC"/>
            </w:pPr>
            <w:r w:rsidRPr="00AB7182">
              <w:t>Control (</w:t>
            </w:r>
            <w:r w:rsidRPr="00AB7182">
              <w:rPr>
                <w:rFonts w:hint="eastAsia"/>
              </w:rPr>
              <w:t>cntrl</w:t>
            </w:r>
            <w:r w:rsidRPr="00AB7182">
              <w:t>, 0x0001)</w:t>
            </w:r>
          </w:p>
        </w:tc>
        <w:tc>
          <w:tcPr>
            <w:tcW w:w="1827" w:type="dxa"/>
            <w:shd w:val="clear" w:color="auto" w:fill="auto"/>
          </w:tcPr>
          <w:p w14:paraId="3CC3EAC8" w14:textId="77777777" w:rsidR="00A45525" w:rsidRPr="00AB7182" w:rsidRDefault="00A45525" w:rsidP="00693ED5">
            <w:pPr>
              <w:pStyle w:val="TAC"/>
            </w:pPr>
            <w:r w:rsidRPr="00AB7182">
              <w:rPr>
                <w:rFonts w:hint="eastAsia"/>
              </w:rPr>
              <w:t>O</w:t>
            </w:r>
          </w:p>
        </w:tc>
        <w:tc>
          <w:tcPr>
            <w:tcW w:w="2090" w:type="dxa"/>
            <w:gridSpan w:val="3"/>
            <w:shd w:val="clear" w:color="auto" w:fill="auto"/>
          </w:tcPr>
          <w:p w14:paraId="4312D399" w14:textId="77777777" w:rsidR="00A45525" w:rsidRPr="00AB7182" w:rsidRDefault="00A45525" w:rsidP="00693ED5">
            <w:pPr>
              <w:pStyle w:val="TAC"/>
            </w:pPr>
            <w:r w:rsidRPr="00AB7182">
              <w:t>"</w:t>
            </w:r>
            <w:r w:rsidRPr="00AB7182">
              <w:rPr>
                <w:rFonts w:hint="eastAsia"/>
              </w:rPr>
              <w:t>controlling</w:t>
            </w:r>
            <w:r w:rsidRPr="00AB7182">
              <w:t>", "</w:t>
            </w:r>
            <w:r w:rsidRPr="00AB7182">
              <w:rPr>
                <w:rFonts w:hint="eastAsia"/>
              </w:rPr>
              <w:t>controlled</w:t>
            </w:r>
            <w:r w:rsidRPr="00AB7182">
              <w:t>"</w:t>
            </w:r>
          </w:p>
        </w:tc>
        <w:tc>
          <w:tcPr>
            <w:tcW w:w="1827" w:type="dxa"/>
            <w:shd w:val="clear" w:color="auto" w:fill="auto"/>
          </w:tcPr>
          <w:p w14:paraId="444C5F5C" w14:textId="77777777" w:rsidR="00A45525" w:rsidRPr="00AB7182" w:rsidRDefault="00A45525" w:rsidP="00693ED5">
            <w:pPr>
              <w:pStyle w:val="TAC"/>
            </w:pPr>
            <w:r w:rsidRPr="00AB7182">
              <w:t>Not Applicable</w:t>
            </w:r>
          </w:p>
        </w:tc>
      </w:tr>
      <w:tr w:rsidR="00A45525" w:rsidRPr="00AB7182" w14:paraId="3BD2B1BF" w14:textId="77777777" w:rsidTr="00693ED5">
        <w:trPr>
          <w:cantSplit/>
          <w:jc w:val="center"/>
        </w:trPr>
        <w:tc>
          <w:tcPr>
            <w:tcW w:w="1764" w:type="dxa"/>
            <w:vMerge w:val="restart"/>
          </w:tcPr>
          <w:p w14:paraId="4CA7D7A6" w14:textId="77777777" w:rsidR="00A45525" w:rsidRPr="00AB7182" w:rsidRDefault="00A45525" w:rsidP="00693ED5">
            <w:pPr>
              <w:pStyle w:val="TAC"/>
            </w:pPr>
            <w:r w:rsidRPr="00AB7182">
              <w:t>Send Additional Connectivity Check</w:t>
            </w:r>
            <w:r w:rsidRPr="00AB7182">
              <w:rPr>
                <w:rFonts w:hint="eastAsia"/>
              </w:rPr>
              <w:t xml:space="preserve"> </w:t>
            </w:r>
            <w:r w:rsidRPr="00AB7182">
              <w:t>(</w:t>
            </w:r>
            <w:r w:rsidRPr="00AB7182">
              <w:rPr>
                <w:rFonts w:hint="eastAsia"/>
              </w:rPr>
              <w:t>ostuncc</w:t>
            </w:r>
            <w:r w:rsidRPr="00AB7182">
              <w:t>/</w:t>
            </w:r>
            <w:r w:rsidRPr="00AB7182">
              <w:rPr>
                <w:rFonts w:hint="eastAsia"/>
              </w:rPr>
              <w:t>sacc</w:t>
            </w:r>
            <w:r w:rsidRPr="00AB7182">
              <w:t>, 0x00</w:t>
            </w:r>
            <w:r w:rsidRPr="00AB7182">
              <w:rPr>
                <w:rFonts w:hint="eastAsia"/>
              </w:rPr>
              <w:t>c3</w:t>
            </w:r>
            <w:r w:rsidRPr="00AB7182">
              <w:t>/0x000</w:t>
            </w:r>
            <w:r w:rsidRPr="00AB7182">
              <w:rPr>
                <w:rFonts w:hint="eastAsia"/>
              </w:rPr>
              <w:t>2</w:t>
            </w:r>
            <w:r w:rsidRPr="00AB7182">
              <w:t>)</w:t>
            </w:r>
          </w:p>
        </w:tc>
        <w:tc>
          <w:tcPr>
            <w:tcW w:w="1837" w:type="dxa"/>
            <w:shd w:val="clear" w:color="auto" w:fill="E0E0E0"/>
          </w:tcPr>
          <w:p w14:paraId="5E08CAF4" w14:textId="77777777" w:rsidR="00A45525" w:rsidRPr="00AB7182" w:rsidRDefault="00A45525" w:rsidP="00693ED5">
            <w:pPr>
              <w:pStyle w:val="TAH"/>
            </w:pPr>
            <w:r w:rsidRPr="00AB7182">
              <w:t>Mandatory/Optional</w:t>
            </w:r>
          </w:p>
        </w:tc>
        <w:tc>
          <w:tcPr>
            <w:tcW w:w="3917" w:type="dxa"/>
            <w:gridSpan w:val="4"/>
            <w:shd w:val="clear" w:color="auto" w:fill="E0E0E0"/>
          </w:tcPr>
          <w:p w14:paraId="125ECFB4" w14:textId="77777777" w:rsidR="00A45525" w:rsidRPr="00AB7182" w:rsidRDefault="00A45525" w:rsidP="00693ED5">
            <w:pPr>
              <w:pStyle w:val="TAH"/>
            </w:pPr>
            <w:r w:rsidRPr="00AB7182">
              <w:t>Used in command</w:t>
            </w:r>
          </w:p>
        </w:tc>
        <w:tc>
          <w:tcPr>
            <w:tcW w:w="1827" w:type="dxa"/>
            <w:shd w:val="clear" w:color="auto" w:fill="E0E0E0"/>
          </w:tcPr>
          <w:p w14:paraId="5A52F6CB" w14:textId="77777777" w:rsidR="00A45525" w:rsidRPr="00AB7182" w:rsidRDefault="00A45525" w:rsidP="00693ED5">
            <w:pPr>
              <w:pStyle w:val="TAH"/>
            </w:pPr>
            <w:r w:rsidRPr="00AB7182">
              <w:t>Duration Provisioned Value</w:t>
            </w:r>
          </w:p>
        </w:tc>
      </w:tr>
      <w:tr w:rsidR="00A45525" w:rsidRPr="00AB7182" w14:paraId="28F2F431" w14:textId="77777777" w:rsidTr="00693ED5">
        <w:trPr>
          <w:cantSplit/>
          <w:jc w:val="center"/>
        </w:trPr>
        <w:tc>
          <w:tcPr>
            <w:tcW w:w="1764" w:type="dxa"/>
            <w:vMerge/>
          </w:tcPr>
          <w:p w14:paraId="1CF9CAB9" w14:textId="77777777" w:rsidR="00A45525" w:rsidRPr="00AB7182" w:rsidRDefault="00A45525" w:rsidP="00693ED5">
            <w:pPr>
              <w:pStyle w:val="TAL"/>
            </w:pPr>
          </w:p>
        </w:tc>
        <w:tc>
          <w:tcPr>
            <w:tcW w:w="1837" w:type="dxa"/>
            <w:shd w:val="clear" w:color="auto" w:fill="auto"/>
          </w:tcPr>
          <w:p w14:paraId="35E2E8FC" w14:textId="77777777" w:rsidR="00A45525" w:rsidRPr="00AB7182" w:rsidRDefault="00A45525" w:rsidP="00693ED5">
            <w:pPr>
              <w:pStyle w:val="TAC"/>
            </w:pPr>
            <w:r w:rsidRPr="00AB7182">
              <w:rPr>
                <w:rFonts w:hint="eastAsia"/>
              </w:rPr>
              <w:t>M</w:t>
            </w:r>
          </w:p>
        </w:tc>
        <w:tc>
          <w:tcPr>
            <w:tcW w:w="3917" w:type="dxa"/>
            <w:gridSpan w:val="4"/>
            <w:shd w:val="clear" w:color="auto" w:fill="auto"/>
          </w:tcPr>
          <w:p w14:paraId="5D10D3DA" w14:textId="77777777" w:rsidR="00A45525" w:rsidRPr="00AB7182" w:rsidRDefault="00A45525" w:rsidP="00693ED5">
            <w:pPr>
              <w:pStyle w:val="TAC"/>
              <w:rPr>
                <w:b/>
                <w:bCs/>
              </w:rPr>
            </w:pPr>
            <w:r w:rsidRPr="00AB7182">
              <w:t>MODIFY</w:t>
            </w:r>
          </w:p>
        </w:tc>
        <w:tc>
          <w:tcPr>
            <w:tcW w:w="1827" w:type="dxa"/>
            <w:shd w:val="clear" w:color="auto" w:fill="auto"/>
          </w:tcPr>
          <w:p w14:paraId="699C36E6" w14:textId="77777777" w:rsidR="00A45525" w:rsidRPr="00AB7182" w:rsidRDefault="00A45525" w:rsidP="00693ED5">
            <w:pPr>
              <w:pStyle w:val="TAC"/>
              <w:rPr>
                <w:b/>
                <w:bCs/>
              </w:rPr>
            </w:pPr>
            <w:r w:rsidRPr="00AB7182">
              <w:t>Not Applicable</w:t>
            </w:r>
          </w:p>
        </w:tc>
      </w:tr>
      <w:tr w:rsidR="00A45525" w:rsidRPr="00AB7182" w14:paraId="2EB782FF" w14:textId="77777777" w:rsidTr="00693ED5">
        <w:trPr>
          <w:cantSplit/>
          <w:jc w:val="center"/>
        </w:trPr>
        <w:tc>
          <w:tcPr>
            <w:tcW w:w="1764" w:type="dxa"/>
            <w:vMerge/>
          </w:tcPr>
          <w:p w14:paraId="0B8EBF17" w14:textId="77777777" w:rsidR="00A45525" w:rsidRPr="00AB7182" w:rsidRDefault="00A45525" w:rsidP="00693ED5">
            <w:pPr>
              <w:pStyle w:val="TAL"/>
            </w:pPr>
          </w:p>
        </w:tc>
        <w:tc>
          <w:tcPr>
            <w:tcW w:w="1837" w:type="dxa"/>
            <w:shd w:val="clear" w:color="auto" w:fill="E0E0E0"/>
          </w:tcPr>
          <w:p w14:paraId="7E458D2C" w14:textId="77777777" w:rsidR="00A45525" w:rsidRPr="00AB7182" w:rsidRDefault="00A45525" w:rsidP="00693ED5">
            <w:pPr>
              <w:pStyle w:val="TAH"/>
            </w:pPr>
            <w:r w:rsidRPr="00AB7182">
              <w:t>Signal Parameters</w:t>
            </w:r>
          </w:p>
        </w:tc>
        <w:tc>
          <w:tcPr>
            <w:tcW w:w="1827" w:type="dxa"/>
            <w:shd w:val="clear" w:color="auto" w:fill="E0E0E0"/>
          </w:tcPr>
          <w:p w14:paraId="4D45DD8D" w14:textId="77777777" w:rsidR="00A45525" w:rsidRPr="00AB7182" w:rsidRDefault="00A45525" w:rsidP="00693ED5">
            <w:pPr>
              <w:pStyle w:val="TAH"/>
            </w:pPr>
            <w:r w:rsidRPr="00AB7182">
              <w:t>Mandatory/Optional</w:t>
            </w:r>
          </w:p>
        </w:tc>
        <w:tc>
          <w:tcPr>
            <w:tcW w:w="2090" w:type="dxa"/>
            <w:gridSpan w:val="3"/>
            <w:shd w:val="clear" w:color="auto" w:fill="E0E0E0"/>
          </w:tcPr>
          <w:p w14:paraId="0C513AC6" w14:textId="77777777" w:rsidR="00A45525" w:rsidRPr="00AB7182" w:rsidRDefault="00A45525" w:rsidP="00693ED5">
            <w:pPr>
              <w:pStyle w:val="TAH"/>
            </w:pPr>
            <w:r w:rsidRPr="00AB7182">
              <w:t>Supported Values</w:t>
            </w:r>
          </w:p>
        </w:tc>
        <w:tc>
          <w:tcPr>
            <w:tcW w:w="1827" w:type="dxa"/>
            <w:shd w:val="clear" w:color="auto" w:fill="E0E0E0"/>
          </w:tcPr>
          <w:p w14:paraId="23487B86" w14:textId="77777777" w:rsidR="00A45525" w:rsidRPr="00AB7182" w:rsidRDefault="00A45525" w:rsidP="00693ED5">
            <w:pPr>
              <w:pStyle w:val="TAH"/>
            </w:pPr>
            <w:r w:rsidRPr="00AB7182">
              <w:t>Duration Provisioned Value</w:t>
            </w:r>
          </w:p>
        </w:tc>
      </w:tr>
      <w:tr w:rsidR="00A45525" w:rsidRPr="00AB7182" w14:paraId="0B24C38F" w14:textId="77777777" w:rsidTr="00693ED5">
        <w:trPr>
          <w:cantSplit/>
          <w:jc w:val="center"/>
        </w:trPr>
        <w:tc>
          <w:tcPr>
            <w:tcW w:w="1764" w:type="dxa"/>
            <w:vMerge/>
          </w:tcPr>
          <w:p w14:paraId="512936C5" w14:textId="77777777" w:rsidR="00A45525" w:rsidRPr="00AB7182" w:rsidRDefault="00A45525" w:rsidP="00693ED5">
            <w:pPr>
              <w:pStyle w:val="TAL"/>
            </w:pPr>
          </w:p>
        </w:tc>
        <w:tc>
          <w:tcPr>
            <w:tcW w:w="1837" w:type="dxa"/>
            <w:shd w:val="clear" w:color="auto" w:fill="auto"/>
          </w:tcPr>
          <w:p w14:paraId="3526FE01" w14:textId="77777777" w:rsidR="00A45525" w:rsidRPr="00AB7182" w:rsidRDefault="00A45525" w:rsidP="00693ED5">
            <w:pPr>
              <w:pStyle w:val="TAC"/>
            </w:pPr>
            <w:r w:rsidRPr="00AB7182">
              <w:t>Control (</w:t>
            </w:r>
            <w:r w:rsidRPr="00AB7182">
              <w:rPr>
                <w:rFonts w:hint="eastAsia"/>
              </w:rPr>
              <w:t>cntrl</w:t>
            </w:r>
            <w:r w:rsidRPr="00AB7182">
              <w:t>, 0x0001)</w:t>
            </w:r>
          </w:p>
        </w:tc>
        <w:tc>
          <w:tcPr>
            <w:tcW w:w="1827" w:type="dxa"/>
            <w:shd w:val="clear" w:color="auto" w:fill="auto"/>
          </w:tcPr>
          <w:p w14:paraId="33EB4F6B" w14:textId="77777777" w:rsidR="00A45525" w:rsidRPr="00AB7182" w:rsidRDefault="00A45525" w:rsidP="00693ED5">
            <w:pPr>
              <w:pStyle w:val="TAC"/>
            </w:pPr>
            <w:r w:rsidRPr="00AB7182">
              <w:rPr>
                <w:rFonts w:hint="eastAsia"/>
              </w:rPr>
              <w:t>O</w:t>
            </w:r>
          </w:p>
        </w:tc>
        <w:tc>
          <w:tcPr>
            <w:tcW w:w="2090" w:type="dxa"/>
            <w:gridSpan w:val="3"/>
            <w:shd w:val="clear" w:color="auto" w:fill="auto"/>
          </w:tcPr>
          <w:p w14:paraId="65529AA7" w14:textId="77777777" w:rsidR="00A45525" w:rsidRPr="00AB7182" w:rsidRDefault="00A45525" w:rsidP="00693ED5">
            <w:pPr>
              <w:pStyle w:val="TAC"/>
            </w:pPr>
            <w:r w:rsidRPr="00AB7182">
              <w:t>"</w:t>
            </w:r>
            <w:r w:rsidRPr="00AB7182">
              <w:rPr>
                <w:rFonts w:hint="eastAsia"/>
              </w:rPr>
              <w:t>controlling</w:t>
            </w:r>
            <w:r w:rsidRPr="00AB7182">
              <w:t>", "</w:t>
            </w:r>
            <w:r w:rsidRPr="00AB7182">
              <w:rPr>
                <w:rFonts w:hint="eastAsia"/>
              </w:rPr>
              <w:t>controlled</w:t>
            </w:r>
            <w:r w:rsidRPr="00AB7182">
              <w:t>"</w:t>
            </w:r>
          </w:p>
        </w:tc>
        <w:tc>
          <w:tcPr>
            <w:tcW w:w="1827" w:type="dxa"/>
            <w:shd w:val="clear" w:color="auto" w:fill="auto"/>
          </w:tcPr>
          <w:p w14:paraId="2D03F041" w14:textId="77777777" w:rsidR="00A45525" w:rsidRPr="00AB7182" w:rsidRDefault="00A45525" w:rsidP="00693ED5">
            <w:pPr>
              <w:pStyle w:val="TAC"/>
            </w:pPr>
            <w:r w:rsidRPr="00AB7182">
              <w:t>Not Applicable</w:t>
            </w:r>
          </w:p>
        </w:tc>
      </w:tr>
      <w:tr w:rsidR="00A45525" w:rsidRPr="00AB7182" w14:paraId="356F1137" w14:textId="77777777" w:rsidTr="00693ED5">
        <w:trPr>
          <w:cantSplit/>
          <w:jc w:val="center"/>
        </w:trPr>
        <w:tc>
          <w:tcPr>
            <w:tcW w:w="1764" w:type="dxa"/>
            <w:shd w:val="clear" w:color="auto" w:fill="E0E0E0"/>
          </w:tcPr>
          <w:p w14:paraId="1C6F058A" w14:textId="77777777" w:rsidR="00A45525" w:rsidRPr="00AB7182" w:rsidRDefault="00A45525" w:rsidP="00693ED5">
            <w:pPr>
              <w:pStyle w:val="TAH"/>
            </w:pPr>
            <w:r w:rsidRPr="00AB7182">
              <w:t>Events</w:t>
            </w:r>
          </w:p>
        </w:tc>
        <w:tc>
          <w:tcPr>
            <w:tcW w:w="1837" w:type="dxa"/>
            <w:shd w:val="clear" w:color="auto" w:fill="E0E0E0"/>
          </w:tcPr>
          <w:p w14:paraId="6A3448A3" w14:textId="77777777" w:rsidR="00A45525" w:rsidRPr="00AB7182" w:rsidRDefault="00A45525" w:rsidP="00693ED5">
            <w:pPr>
              <w:pStyle w:val="TAH"/>
            </w:pPr>
            <w:r w:rsidRPr="00AB7182">
              <w:t>Mandatory/Optional</w:t>
            </w:r>
          </w:p>
        </w:tc>
        <w:tc>
          <w:tcPr>
            <w:tcW w:w="5744" w:type="dxa"/>
            <w:gridSpan w:val="5"/>
            <w:shd w:val="clear" w:color="auto" w:fill="E0E0E0"/>
          </w:tcPr>
          <w:p w14:paraId="72D37652" w14:textId="77777777" w:rsidR="00A45525" w:rsidRPr="00AB7182" w:rsidRDefault="00A45525" w:rsidP="00693ED5">
            <w:pPr>
              <w:pStyle w:val="TAH"/>
            </w:pPr>
            <w:r w:rsidRPr="00AB7182">
              <w:t>Used in command</w:t>
            </w:r>
          </w:p>
        </w:tc>
      </w:tr>
      <w:tr w:rsidR="00A45525" w:rsidRPr="00AB7182" w14:paraId="6C37C298" w14:textId="77777777" w:rsidTr="00693ED5">
        <w:trPr>
          <w:cantSplit/>
          <w:jc w:val="center"/>
        </w:trPr>
        <w:tc>
          <w:tcPr>
            <w:tcW w:w="1764" w:type="dxa"/>
            <w:vMerge w:val="restart"/>
          </w:tcPr>
          <w:p w14:paraId="00F43457" w14:textId="77777777" w:rsidR="00A45525" w:rsidRPr="00AB7182" w:rsidRDefault="00A45525" w:rsidP="00693ED5">
            <w:pPr>
              <w:pStyle w:val="TAC"/>
              <w:rPr>
                <w:bCs/>
              </w:rPr>
            </w:pPr>
            <w:r w:rsidRPr="00AB7182">
              <w:t>Connectivity Check Result (</w:t>
            </w:r>
            <w:r w:rsidRPr="00AB7182">
              <w:rPr>
                <w:rFonts w:hint="eastAsia"/>
                <w:lang w:val="es-ES_tradnl"/>
              </w:rPr>
              <w:t>ostuncc</w:t>
            </w:r>
            <w:r w:rsidRPr="00AB7182">
              <w:t>/</w:t>
            </w:r>
            <w:r w:rsidRPr="00AB7182">
              <w:rPr>
                <w:rFonts w:hint="eastAsia"/>
              </w:rPr>
              <w:t>ccr</w:t>
            </w:r>
            <w:r w:rsidRPr="00AB7182">
              <w:t>, 0x00</w:t>
            </w:r>
            <w:r w:rsidRPr="00AB7182">
              <w:rPr>
                <w:rFonts w:hint="eastAsia"/>
              </w:rPr>
              <w:t>c3</w:t>
            </w:r>
            <w:r w:rsidRPr="00AB7182">
              <w:t>/0x0</w:t>
            </w:r>
            <w:r w:rsidRPr="00AB7182">
              <w:rPr>
                <w:rFonts w:hint="eastAsia"/>
              </w:rPr>
              <w:t>0</w:t>
            </w:r>
            <w:r w:rsidRPr="00AB7182">
              <w:t>01)</w:t>
            </w:r>
          </w:p>
        </w:tc>
        <w:tc>
          <w:tcPr>
            <w:tcW w:w="1837" w:type="dxa"/>
            <w:tcBorders>
              <w:bottom w:val="single" w:sz="4" w:space="0" w:color="auto"/>
            </w:tcBorders>
          </w:tcPr>
          <w:p w14:paraId="33889A6A" w14:textId="77777777" w:rsidR="00A45525" w:rsidRPr="00AB7182" w:rsidRDefault="00A45525" w:rsidP="00693ED5">
            <w:pPr>
              <w:pStyle w:val="TAC"/>
              <w:rPr>
                <w:b/>
                <w:bCs/>
              </w:rPr>
            </w:pPr>
            <w:r w:rsidRPr="00AB7182">
              <w:t>M</w:t>
            </w:r>
          </w:p>
        </w:tc>
        <w:tc>
          <w:tcPr>
            <w:tcW w:w="5744" w:type="dxa"/>
            <w:gridSpan w:val="5"/>
            <w:tcBorders>
              <w:bottom w:val="single" w:sz="4" w:space="0" w:color="auto"/>
            </w:tcBorders>
          </w:tcPr>
          <w:p w14:paraId="1A989FD1" w14:textId="77777777" w:rsidR="00A45525" w:rsidRPr="00AB7182" w:rsidRDefault="00A45525" w:rsidP="00693ED5">
            <w:pPr>
              <w:pStyle w:val="TAC"/>
            </w:pPr>
            <w:r w:rsidRPr="00AB7182">
              <w:t>ADD, MODIFY,  NOTIFY</w:t>
            </w:r>
          </w:p>
        </w:tc>
      </w:tr>
      <w:tr w:rsidR="00A45525" w:rsidRPr="00AB7182" w14:paraId="08C5618A" w14:textId="77777777" w:rsidTr="00693ED5">
        <w:trPr>
          <w:cantSplit/>
          <w:jc w:val="center"/>
        </w:trPr>
        <w:tc>
          <w:tcPr>
            <w:tcW w:w="1764" w:type="dxa"/>
            <w:vMerge/>
          </w:tcPr>
          <w:p w14:paraId="3231231D" w14:textId="77777777" w:rsidR="00A45525" w:rsidRPr="00AB7182" w:rsidRDefault="00A45525" w:rsidP="00693ED5">
            <w:pPr>
              <w:pStyle w:val="TAL"/>
              <w:rPr>
                <w:b/>
                <w:bCs/>
              </w:rPr>
            </w:pPr>
          </w:p>
        </w:tc>
        <w:tc>
          <w:tcPr>
            <w:tcW w:w="1837" w:type="dxa"/>
            <w:shd w:val="clear" w:color="auto" w:fill="E0E0E0"/>
          </w:tcPr>
          <w:p w14:paraId="221CE255" w14:textId="77777777" w:rsidR="00A45525" w:rsidRPr="00AB7182" w:rsidRDefault="00A45525" w:rsidP="00693ED5">
            <w:pPr>
              <w:pStyle w:val="TAH"/>
            </w:pPr>
            <w:r w:rsidRPr="00AB7182">
              <w:t>Event Parameters</w:t>
            </w:r>
          </w:p>
        </w:tc>
        <w:tc>
          <w:tcPr>
            <w:tcW w:w="1827" w:type="dxa"/>
            <w:shd w:val="clear" w:color="auto" w:fill="E0E0E0"/>
          </w:tcPr>
          <w:p w14:paraId="4923A5B4" w14:textId="77777777" w:rsidR="00A45525" w:rsidRPr="00AB7182" w:rsidRDefault="00A45525" w:rsidP="00693ED5">
            <w:pPr>
              <w:pStyle w:val="TAH"/>
            </w:pPr>
            <w:r w:rsidRPr="00AB7182">
              <w:t>Mandatory/Optional</w:t>
            </w:r>
          </w:p>
        </w:tc>
        <w:tc>
          <w:tcPr>
            <w:tcW w:w="2090" w:type="dxa"/>
            <w:gridSpan w:val="3"/>
            <w:shd w:val="clear" w:color="auto" w:fill="E0E0E0"/>
          </w:tcPr>
          <w:p w14:paraId="7798C786" w14:textId="77777777" w:rsidR="00A45525" w:rsidRPr="00AB7182" w:rsidRDefault="00A45525" w:rsidP="00693ED5">
            <w:pPr>
              <w:pStyle w:val="TAH"/>
            </w:pPr>
            <w:r w:rsidRPr="00AB7182">
              <w:t>Supported Values</w:t>
            </w:r>
          </w:p>
        </w:tc>
        <w:tc>
          <w:tcPr>
            <w:tcW w:w="1827" w:type="dxa"/>
            <w:shd w:val="clear" w:color="auto" w:fill="E0E0E0"/>
          </w:tcPr>
          <w:p w14:paraId="3B2B576A" w14:textId="77777777" w:rsidR="00A45525" w:rsidRPr="00AB7182" w:rsidRDefault="00A45525" w:rsidP="00693ED5">
            <w:pPr>
              <w:pStyle w:val="TAH"/>
            </w:pPr>
            <w:r w:rsidRPr="00AB7182">
              <w:t>Provisioned Value</w:t>
            </w:r>
          </w:p>
        </w:tc>
      </w:tr>
      <w:tr w:rsidR="00A45525" w:rsidRPr="00AB7182" w14:paraId="0E53F4F2" w14:textId="77777777" w:rsidTr="00693ED5">
        <w:trPr>
          <w:cantSplit/>
          <w:jc w:val="center"/>
        </w:trPr>
        <w:tc>
          <w:tcPr>
            <w:tcW w:w="1764" w:type="dxa"/>
            <w:vMerge/>
          </w:tcPr>
          <w:p w14:paraId="173BB16B" w14:textId="77777777" w:rsidR="00A45525" w:rsidRPr="00AB7182" w:rsidRDefault="00A45525" w:rsidP="00693ED5">
            <w:pPr>
              <w:pStyle w:val="TAL"/>
              <w:rPr>
                <w:b/>
                <w:bCs/>
              </w:rPr>
            </w:pPr>
          </w:p>
        </w:tc>
        <w:tc>
          <w:tcPr>
            <w:tcW w:w="1837" w:type="dxa"/>
            <w:shd w:val="clear" w:color="auto" w:fill="auto"/>
          </w:tcPr>
          <w:p w14:paraId="681217E1" w14:textId="77777777" w:rsidR="00A45525" w:rsidRPr="00AB7182" w:rsidRDefault="00A45525" w:rsidP="00693ED5">
            <w:pPr>
              <w:pStyle w:val="TAC"/>
            </w:pPr>
            <w:r w:rsidRPr="00AB7182">
              <w:t>-</w:t>
            </w:r>
          </w:p>
        </w:tc>
        <w:tc>
          <w:tcPr>
            <w:tcW w:w="1827" w:type="dxa"/>
            <w:shd w:val="clear" w:color="auto" w:fill="auto"/>
          </w:tcPr>
          <w:p w14:paraId="192B13EB" w14:textId="77777777" w:rsidR="00A45525" w:rsidRPr="00AB7182" w:rsidRDefault="00A45525" w:rsidP="00693ED5">
            <w:pPr>
              <w:pStyle w:val="TAC"/>
            </w:pPr>
            <w:r w:rsidRPr="00AB7182">
              <w:t>-</w:t>
            </w:r>
          </w:p>
        </w:tc>
        <w:tc>
          <w:tcPr>
            <w:tcW w:w="2090" w:type="dxa"/>
            <w:gridSpan w:val="3"/>
            <w:shd w:val="clear" w:color="auto" w:fill="auto"/>
          </w:tcPr>
          <w:p w14:paraId="24A7D78B" w14:textId="77777777" w:rsidR="00A45525" w:rsidRPr="00AB7182" w:rsidRDefault="00A45525" w:rsidP="00693ED5">
            <w:pPr>
              <w:pStyle w:val="TAC"/>
            </w:pPr>
            <w:r w:rsidRPr="00AB7182">
              <w:t>-</w:t>
            </w:r>
          </w:p>
        </w:tc>
        <w:tc>
          <w:tcPr>
            <w:tcW w:w="1827" w:type="dxa"/>
            <w:shd w:val="clear" w:color="auto" w:fill="auto"/>
          </w:tcPr>
          <w:p w14:paraId="5604B9AD" w14:textId="77777777" w:rsidR="00A45525" w:rsidRPr="00AB7182" w:rsidRDefault="00A45525" w:rsidP="00693ED5">
            <w:pPr>
              <w:pStyle w:val="TAC"/>
            </w:pPr>
            <w:r w:rsidRPr="00AB7182">
              <w:t>-</w:t>
            </w:r>
          </w:p>
        </w:tc>
      </w:tr>
      <w:tr w:rsidR="00A45525" w:rsidRPr="00AB7182" w14:paraId="15FC57C4" w14:textId="77777777" w:rsidTr="00693ED5">
        <w:trPr>
          <w:cantSplit/>
          <w:jc w:val="center"/>
        </w:trPr>
        <w:tc>
          <w:tcPr>
            <w:tcW w:w="1764" w:type="dxa"/>
            <w:vMerge/>
          </w:tcPr>
          <w:p w14:paraId="45E8AC40" w14:textId="77777777" w:rsidR="00A45525" w:rsidRPr="00AB7182" w:rsidRDefault="00A45525" w:rsidP="00693ED5">
            <w:pPr>
              <w:pStyle w:val="TAL"/>
              <w:rPr>
                <w:b/>
                <w:bCs/>
              </w:rPr>
            </w:pPr>
          </w:p>
        </w:tc>
        <w:tc>
          <w:tcPr>
            <w:tcW w:w="1837" w:type="dxa"/>
            <w:shd w:val="clear" w:color="auto" w:fill="E0E0E0"/>
          </w:tcPr>
          <w:p w14:paraId="0A24DFE8" w14:textId="77777777" w:rsidR="00A45525" w:rsidRPr="00AB7182" w:rsidRDefault="00A45525" w:rsidP="00693ED5">
            <w:pPr>
              <w:pStyle w:val="TAH"/>
            </w:pPr>
            <w:r w:rsidRPr="00AB7182">
              <w:t>ObservedEvent</w:t>
            </w:r>
          </w:p>
          <w:p w14:paraId="43AE73CA" w14:textId="77777777" w:rsidR="00A45525" w:rsidRPr="00AB7182" w:rsidRDefault="00A45525" w:rsidP="00693ED5">
            <w:pPr>
              <w:pStyle w:val="TAH"/>
            </w:pPr>
            <w:r w:rsidRPr="00AB7182">
              <w:t>Parameters</w:t>
            </w:r>
          </w:p>
        </w:tc>
        <w:tc>
          <w:tcPr>
            <w:tcW w:w="1827" w:type="dxa"/>
            <w:shd w:val="clear" w:color="auto" w:fill="E0E0E0"/>
          </w:tcPr>
          <w:p w14:paraId="169CE22E" w14:textId="77777777" w:rsidR="00A45525" w:rsidRPr="00AB7182" w:rsidRDefault="00A45525" w:rsidP="00693ED5">
            <w:pPr>
              <w:pStyle w:val="TAH"/>
            </w:pPr>
            <w:r w:rsidRPr="00AB7182">
              <w:t>Mandatory/Optional</w:t>
            </w:r>
          </w:p>
        </w:tc>
        <w:tc>
          <w:tcPr>
            <w:tcW w:w="2090" w:type="dxa"/>
            <w:gridSpan w:val="3"/>
            <w:shd w:val="clear" w:color="auto" w:fill="E0E0E0"/>
          </w:tcPr>
          <w:p w14:paraId="1B9DB15D" w14:textId="77777777" w:rsidR="00A45525" w:rsidRPr="00AB7182" w:rsidRDefault="00A45525" w:rsidP="00693ED5">
            <w:pPr>
              <w:pStyle w:val="TAH"/>
            </w:pPr>
            <w:r w:rsidRPr="00AB7182">
              <w:t>Supported Values</w:t>
            </w:r>
          </w:p>
        </w:tc>
        <w:tc>
          <w:tcPr>
            <w:tcW w:w="1827" w:type="dxa"/>
            <w:shd w:val="clear" w:color="auto" w:fill="E0E0E0"/>
          </w:tcPr>
          <w:p w14:paraId="0BAA0E89" w14:textId="77777777" w:rsidR="00A45525" w:rsidRPr="00AB7182" w:rsidRDefault="00A45525" w:rsidP="00693ED5">
            <w:pPr>
              <w:pStyle w:val="TAH"/>
            </w:pPr>
            <w:r w:rsidRPr="00AB7182">
              <w:t>Provisioned Value</w:t>
            </w:r>
          </w:p>
        </w:tc>
      </w:tr>
      <w:tr w:rsidR="00A45525" w:rsidRPr="00AB7182" w14:paraId="11483495" w14:textId="77777777" w:rsidTr="00693ED5">
        <w:trPr>
          <w:cantSplit/>
          <w:jc w:val="center"/>
        </w:trPr>
        <w:tc>
          <w:tcPr>
            <w:tcW w:w="1764" w:type="dxa"/>
            <w:vMerge/>
          </w:tcPr>
          <w:p w14:paraId="0CBFC450" w14:textId="77777777" w:rsidR="00A45525" w:rsidRPr="00AB7182" w:rsidRDefault="00A45525" w:rsidP="00693ED5">
            <w:pPr>
              <w:pStyle w:val="TAL"/>
              <w:rPr>
                <w:b/>
                <w:bCs/>
              </w:rPr>
            </w:pPr>
          </w:p>
        </w:tc>
        <w:tc>
          <w:tcPr>
            <w:tcW w:w="1837" w:type="dxa"/>
            <w:shd w:val="clear" w:color="auto" w:fill="auto"/>
          </w:tcPr>
          <w:p w14:paraId="33DAD6D4" w14:textId="77777777" w:rsidR="00A45525" w:rsidRPr="00AB7182" w:rsidRDefault="00A45525" w:rsidP="00693ED5">
            <w:pPr>
              <w:pStyle w:val="TAC"/>
            </w:pPr>
            <w:r w:rsidRPr="00AB7182">
              <w:rPr>
                <w:bCs/>
              </w:rPr>
              <w:t>Candidate/Transport Pair (</w:t>
            </w:r>
            <w:r w:rsidRPr="00AB7182">
              <w:rPr>
                <w:rFonts w:hint="eastAsia"/>
                <w:bCs/>
              </w:rPr>
              <w:t>ctp</w:t>
            </w:r>
            <w:r w:rsidRPr="00AB7182">
              <w:rPr>
                <w:bCs/>
              </w:rPr>
              <w:t>, 0x0001)</w:t>
            </w:r>
          </w:p>
        </w:tc>
        <w:tc>
          <w:tcPr>
            <w:tcW w:w="1827" w:type="dxa"/>
            <w:shd w:val="clear" w:color="auto" w:fill="auto"/>
          </w:tcPr>
          <w:p w14:paraId="6D704B78" w14:textId="77777777" w:rsidR="00A45525" w:rsidRPr="00AB7182" w:rsidRDefault="00A45525" w:rsidP="00693ED5">
            <w:pPr>
              <w:pStyle w:val="TAC"/>
            </w:pPr>
            <w:r w:rsidRPr="00AB7182">
              <w:t>M</w:t>
            </w:r>
          </w:p>
        </w:tc>
        <w:tc>
          <w:tcPr>
            <w:tcW w:w="2090" w:type="dxa"/>
            <w:gridSpan w:val="3"/>
            <w:shd w:val="clear" w:color="auto" w:fill="auto"/>
          </w:tcPr>
          <w:p w14:paraId="080C2D3D" w14:textId="77777777" w:rsidR="00A45525" w:rsidRPr="00AB7182" w:rsidRDefault="00A45525" w:rsidP="00693ED5">
            <w:pPr>
              <w:pStyle w:val="TAC"/>
            </w:pPr>
            <w:r w:rsidRPr="00AB7182">
              <w:t>ALL</w:t>
            </w:r>
          </w:p>
        </w:tc>
        <w:tc>
          <w:tcPr>
            <w:tcW w:w="1827" w:type="dxa"/>
            <w:shd w:val="clear" w:color="auto" w:fill="auto"/>
          </w:tcPr>
          <w:p w14:paraId="56302D57" w14:textId="77777777" w:rsidR="00A45525" w:rsidRPr="00AB7182" w:rsidRDefault="00A45525" w:rsidP="00693ED5">
            <w:pPr>
              <w:pStyle w:val="TAC"/>
            </w:pPr>
            <w:r w:rsidRPr="00AB7182">
              <w:t>Not applicable</w:t>
            </w:r>
          </w:p>
        </w:tc>
      </w:tr>
      <w:tr w:rsidR="00A45525" w:rsidRPr="00AB7182" w14:paraId="0BE73007" w14:textId="77777777" w:rsidTr="00693ED5">
        <w:trPr>
          <w:cantSplit/>
          <w:jc w:val="center"/>
        </w:trPr>
        <w:tc>
          <w:tcPr>
            <w:tcW w:w="1764" w:type="dxa"/>
            <w:vMerge w:val="restart"/>
          </w:tcPr>
          <w:p w14:paraId="1A15E0AB" w14:textId="77777777" w:rsidR="00A45525" w:rsidRPr="00AB7182" w:rsidRDefault="00A45525" w:rsidP="00693ED5">
            <w:pPr>
              <w:pStyle w:val="TAC"/>
              <w:rPr>
                <w:b/>
                <w:bCs/>
              </w:rPr>
            </w:pPr>
            <w:r w:rsidRPr="00AB7182">
              <w:t>New Peer Reflexive Candidate (</w:t>
            </w:r>
            <w:r w:rsidRPr="00AB7182">
              <w:rPr>
                <w:rFonts w:hint="eastAsia"/>
                <w:lang w:val="es-ES_tradnl"/>
              </w:rPr>
              <w:t>ostuncc</w:t>
            </w:r>
            <w:r w:rsidRPr="00AB7182">
              <w:t>/</w:t>
            </w:r>
            <w:r w:rsidRPr="00AB7182">
              <w:rPr>
                <w:rFonts w:hint="eastAsia"/>
              </w:rPr>
              <w:t>nprc</w:t>
            </w:r>
            <w:r w:rsidRPr="00AB7182">
              <w:t>, 0x00</w:t>
            </w:r>
            <w:r w:rsidRPr="00AB7182">
              <w:rPr>
                <w:rFonts w:hint="eastAsia"/>
              </w:rPr>
              <w:t>c3</w:t>
            </w:r>
            <w:r w:rsidRPr="00AB7182">
              <w:t>/0x0</w:t>
            </w:r>
            <w:r w:rsidRPr="00AB7182">
              <w:rPr>
                <w:rFonts w:hint="eastAsia"/>
              </w:rPr>
              <w:t>0</w:t>
            </w:r>
            <w:r w:rsidRPr="00AB7182">
              <w:t>0</w:t>
            </w:r>
            <w:r w:rsidRPr="00AB7182">
              <w:rPr>
                <w:rFonts w:hint="eastAsia"/>
              </w:rPr>
              <w:t>2</w:t>
            </w:r>
            <w:r w:rsidRPr="00AB7182">
              <w:t>)</w:t>
            </w:r>
          </w:p>
        </w:tc>
        <w:tc>
          <w:tcPr>
            <w:tcW w:w="1837" w:type="dxa"/>
            <w:shd w:val="clear" w:color="auto" w:fill="E0E0E0"/>
          </w:tcPr>
          <w:p w14:paraId="5458BDDC" w14:textId="77777777" w:rsidR="00A45525" w:rsidRPr="00AB7182" w:rsidRDefault="00A45525" w:rsidP="00693ED5">
            <w:pPr>
              <w:pStyle w:val="TAH"/>
            </w:pPr>
            <w:r w:rsidRPr="00AB7182">
              <w:t>Mandatory/Optional</w:t>
            </w:r>
          </w:p>
        </w:tc>
        <w:tc>
          <w:tcPr>
            <w:tcW w:w="5744" w:type="dxa"/>
            <w:gridSpan w:val="5"/>
            <w:shd w:val="clear" w:color="auto" w:fill="E0E0E0"/>
          </w:tcPr>
          <w:p w14:paraId="6B789489" w14:textId="77777777" w:rsidR="00A45525" w:rsidRPr="00AB7182" w:rsidRDefault="00A45525" w:rsidP="00693ED5">
            <w:pPr>
              <w:pStyle w:val="TAH"/>
            </w:pPr>
            <w:r w:rsidRPr="00AB7182">
              <w:t>Used in command</w:t>
            </w:r>
          </w:p>
        </w:tc>
      </w:tr>
      <w:tr w:rsidR="00A45525" w:rsidRPr="00AB7182" w14:paraId="199957C1" w14:textId="77777777" w:rsidTr="00693ED5">
        <w:trPr>
          <w:cantSplit/>
          <w:jc w:val="center"/>
        </w:trPr>
        <w:tc>
          <w:tcPr>
            <w:tcW w:w="1764" w:type="dxa"/>
            <w:vMerge/>
          </w:tcPr>
          <w:p w14:paraId="3F2A3185" w14:textId="77777777" w:rsidR="00A45525" w:rsidRPr="00AB7182" w:rsidRDefault="00A45525" w:rsidP="00693ED5">
            <w:pPr>
              <w:pStyle w:val="TAL"/>
              <w:rPr>
                <w:b/>
                <w:bCs/>
              </w:rPr>
            </w:pPr>
          </w:p>
        </w:tc>
        <w:tc>
          <w:tcPr>
            <w:tcW w:w="1837" w:type="dxa"/>
            <w:shd w:val="clear" w:color="auto" w:fill="auto"/>
          </w:tcPr>
          <w:p w14:paraId="50BA7EE7" w14:textId="77777777" w:rsidR="00A45525" w:rsidRPr="00AB7182" w:rsidRDefault="00A45525" w:rsidP="00693ED5">
            <w:pPr>
              <w:pStyle w:val="TAC"/>
              <w:rPr>
                <w:b/>
                <w:bCs/>
              </w:rPr>
            </w:pPr>
            <w:r w:rsidRPr="00AB7182">
              <w:rPr>
                <w:rFonts w:hint="eastAsia"/>
              </w:rPr>
              <w:t>M</w:t>
            </w:r>
          </w:p>
        </w:tc>
        <w:tc>
          <w:tcPr>
            <w:tcW w:w="5744" w:type="dxa"/>
            <w:gridSpan w:val="5"/>
            <w:shd w:val="clear" w:color="auto" w:fill="auto"/>
          </w:tcPr>
          <w:p w14:paraId="1DA3379E" w14:textId="77777777" w:rsidR="00A45525" w:rsidRPr="00AB7182" w:rsidRDefault="00A45525" w:rsidP="00693ED5">
            <w:pPr>
              <w:pStyle w:val="TAC"/>
            </w:pPr>
            <w:r w:rsidRPr="00AB7182">
              <w:t>ADD, MODIFY,  NOTIFY</w:t>
            </w:r>
          </w:p>
        </w:tc>
      </w:tr>
      <w:tr w:rsidR="00A45525" w:rsidRPr="00AB7182" w14:paraId="105DB8A1" w14:textId="77777777" w:rsidTr="00693ED5">
        <w:trPr>
          <w:cantSplit/>
          <w:jc w:val="center"/>
        </w:trPr>
        <w:tc>
          <w:tcPr>
            <w:tcW w:w="1764" w:type="dxa"/>
            <w:vMerge/>
          </w:tcPr>
          <w:p w14:paraId="2AC85929" w14:textId="77777777" w:rsidR="00A45525" w:rsidRPr="00AB7182" w:rsidRDefault="00A45525" w:rsidP="00693ED5">
            <w:pPr>
              <w:pStyle w:val="TAL"/>
              <w:rPr>
                <w:b/>
                <w:bCs/>
              </w:rPr>
            </w:pPr>
          </w:p>
        </w:tc>
        <w:tc>
          <w:tcPr>
            <w:tcW w:w="1837" w:type="dxa"/>
            <w:shd w:val="clear" w:color="auto" w:fill="E0E0E0"/>
          </w:tcPr>
          <w:p w14:paraId="63114FC3" w14:textId="77777777" w:rsidR="00A45525" w:rsidRPr="00AB7182" w:rsidRDefault="00A45525" w:rsidP="00693ED5">
            <w:pPr>
              <w:pStyle w:val="TAH"/>
            </w:pPr>
            <w:r w:rsidRPr="00AB7182">
              <w:t>Event Parameters</w:t>
            </w:r>
          </w:p>
        </w:tc>
        <w:tc>
          <w:tcPr>
            <w:tcW w:w="1827" w:type="dxa"/>
            <w:shd w:val="clear" w:color="auto" w:fill="E0E0E0"/>
          </w:tcPr>
          <w:p w14:paraId="2A2DCBD3" w14:textId="77777777" w:rsidR="00A45525" w:rsidRPr="00AB7182" w:rsidRDefault="00A45525" w:rsidP="00693ED5">
            <w:pPr>
              <w:pStyle w:val="TAH"/>
            </w:pPr>
            <w:r w:rsidRPr="00AB7182">
              <w:t>Mandatory/Optional</w:t>
            </w:r>
          </w:p>
        </w:tc>
        <w:tc>
          <w:tcPr>
            <w:tcW w:w="2090" w:type="dxa"/>
            <w:gridSpan w:val="3"/>
            <w:shd w:val="clear" w:color="auto" w:fill="E0E0E0"/>
          </w:tcPr>
          <w:p w14:paraId="39F12B47" w14:textId="77777777" w:rsidR="00A45525" w:rsidRPr="00AB7182" w:rsidRDefault="00A45525" w:rsidP="00693ED5">
            <w:pPr>
              <w:pStyle w:val="TAH"/>
            </w:pPr>
            <w:r w:rsidRPr="00AB7182">
              <w:t>Supported Values</w:t>
            </w:r>
          </w:p>
        </w:tc>
        <w:tc>
          <w:tcPr>
            <w:tcW w:w="1827" w:type="dxa"/>
            <w:shd w:val="clear" w:color="auto" w:fill="E0E0E0"/>
          </w:tcPr>
          <w:p w14:paraId="74162386" w14:textId="77777777" w:rsidR="00A45525" w:rsidRPr="00AB7182" w:rsidRDefault="00A45525" w:rsidP="00693ED5">
            <w:pPr>
              <w:pStyle w:val="TAH"/>
            </w:pPr>
            <w:r w:rsidRPr="00AB7182">
              <w:t>Provisioned Value</w:t>
            </w:r>
          </w:p>
        </w:tc>
      </w:tr>
      <w:tr w:rsidR="00A45525" w:rsidRPr="00AB7182" w14:paraId="069DCFD8" w14:textId="77777777" w:rsidTr="00693ED5">
        <w:trPr>
          <w:cantSplit/>
          <w:jc w:val="center"/>
        </w:trPr>
        <w:tc>
          <w:tcPr>
            <w:tcW w:w="1764" w:type="dxa"/>
            <w:vMerge/>
          </w:tcPr>
          <w:p w14:paraId="7680B028" w14:textId="77777777" w:rsidR="00A45525" w:rsidRPr="00AB7182" w:rsidRDefault="00A45525" w:rsidP="00693ED5">
            <w:pPr>
              <w:pStyle w:val="TAL"/>
              <w:rPr>
                <w:b/>
                <w:bCs/>
              </w:rPr>
            </w:pPr>
          </w:p>
        </w:tc>
        <w:tc>
          <w:tcPr>
            <w:tcW w:w="1837" w:type="dxa"/>
            <w:shd w:val="clear" w:color="auto" w:fill="auto"/>
          </w:tcPr>
          <w:p w14:paraId="41F2ED29" w14:textId="77777777" w:rsidR="00A45525" w:rsidRPr="00AB7182" w:rsidRDefault="00A45525" w:rsidP="00693ED5">
            <w:pPr>
              <w:pStyle w:val="TAC"/>
            </w:pPr>
            <w:r w:rsidRPr="00AB7182">
              <w:t>-</w:t>
            </w:r>
          </w:p>
        </w:tc>
        <w:tc>
          <w:tcPr>
            <w:tcW w:w="1827" w:type="dxa"/>
            <w:shd w:val="clear" w:color="auto" w:fill="auto"/>
          </w:tcPr>
          <w:p w14:paraId="1F8116D6" w14:textId="77777777" w:rsidR="00A45525" w:rsidRPr="00AB7182" w:rsidRDefault="00A45525" w:rsidP="00693ED5">
            <w:pPr>
              <w:pStyle w:val="TAC"/>
            </w:pPr>
            <w:r w:rsidRPr="00AB7182">
              <w:t>-</w:t>
            </w:r>
          </w:p>
        </w:tc>
        <w:tc>
          <w:tcPr>
            <w:tcW w:w="2090" w:type="dxa"/>
            <w:gridSpan w:val="3"/>
            <w:shd w:val="clear" w:color="auto" w:fill="auto"/>
          </w:tcPr>
          <w:p w14:paraId="3655DA86" w14:textId="77777777" w:rsidR="00A45525" w:rsidRPr="00AB7182" w:rsidRDefault="00A45525" w:rsidP="00693ED5">
            <w:pPr>
              <w:pStyle w:val="TAC"/>
            </w:pPr>
            <w:r w:rsidRPr="00AB7182">
              <w:t>-</w:t>
            </w:r>
          </w:p>
        </w:tc>
        <w:tc>
          <w:tcPr>
            <w:tcW w:w="1827" w:type="dxa"/>
            <w:shd w:val="clear" w:color="auto" w:fill="auto"/>
          </w:tcPr>
          <w:p w14:paraId="16AD04CC" w14:textId="77777777" w:rsidR="00A45525" w:rsidRPr="00AB7182" w:rsidRDefault="00A45525" w:rsidP="00693ED5">
            <w:pPr>
              <w:pStyle w:val="TAC"/>
            </w:pPr>
            <w:r w:rsidRPr="00AB7182">
              <w:t>-</w:t>
            </w:r>
          </w:p>
        </w:tc>
      </w:tr>
      <w:tr w:rsidR="00A45525" w:rsidRPr="00AB7182" w14:paraId="080975E9" w14:textId="77777777" w:rsidTr="00693ED5">
        <w:trPr>
          <w:cantSplit/>
          <w:jc w:val="center"/>
        </w:trPr>
        <w:tc>
          <w:tcPr>
            <w:tcW w:w="1764" w:type="dxa"/>
            <w:vMerge/>
          </w:tcPr>
          <w:p w14:paraId="6F3B3AC0" w14:textId="77777777" w:rsidR="00A45525" w:rsidRPr="00AB7182" w:rsidRDefault="00A45525" w:rsidP="00693ED5">
            <w:pPr>
              <w:pStyle w:val="TAL"/>
              <w:rPr>
                <w:b/>
                <w:bCs/>
              </w:rPr>
            </w:pPr>
          </w:p>
        </w:tc>
        <w:tc>
          <w:tcPr>
            <w:tcW w:w="1837" w:type="dxa"/>
            <w:shd w:val="clear" w:color="auto" w:fill="E0E0E0"/>
          </w:tcPr>
          <w:p w14:paraId="4E49DB2C" w14:textId="77777777" w:rsidR="00A45525" w:rsidRPr="00AB7182" w:rsidRDefault="00A45525" w:rsidP="00693ED5">
            <w:pPr>
              <w:pStyle w:val="TAH"/>
            </w:pPr>
            <w:r w:rsidRPr="00AB7182">
              <w:t>ObservedEvent</w:t>
            </w:r>
          </w:p>
          <w:p w14:paraId="026A17E8" w14:textId="77777777" w:rsidR="00A45525" w:rsidRPr="00AB7182" w:rsidRDefault="00A45525" w:rsidP="00693ED5">
            <w:pPr>
              <w:pStyle w:val="TAH"/>
            </w:pPr>
            <w:r w:rsidRPr="00AB7182">
              <w:t>Parameters</w:t>
            </w:r>
          </w:p>
        </w:tc>
        <w:tc>
          <w:tcPr>
            <w:tcW w:w="1827" w:type="dxa"/>
            <w:shd w:val="clear" w:color="auto" w:fill="E0E0E0"/>
          </w:tcPr>
          <w:p w14:paraId="3B23C87E" w14:textId="77777777" w:rsidR="00A45525" w:rsidRPr="00AB7182" w:rsidRDefault="00A45525" w:rsidP="00693ED5">
            <w:pPr>
              <w:pStyle w:val="TAH"/>
            </w:pPr>
            <w:r w:rsidRPr="00AB7182">
              <w:t>Mandatory/Optional</w:t>
            </w:r>
          </w:p>
        </w:tc>
        <w:tc>
          <w:tcPr>
            <w:tcW w:w="2090" w:type="dxa"/>
            <w:gridSpan w:val="3"/>
            <w:shd w:val="clear" w:color="auto" w:fill="E0E0E0"/>
          </w:tcPr>
          <w:p w14:paraId="66CF5FDE" w14:textId="77777777" w:rsidR="00A45525" w:rsidRPr="00AB7182" w:rsidRDefault="00A45525" w:rsidP="00693ED5">
            <w:pPr>
              <w:pStyle w:val="TAH"/>
            </w:pPr>
            <w:r w:rsidRPr="00AB7182">
              <w:t>Supported Values</w:t>
            </w:r>
          </w:p>
        </w:tc>
        <w:tc>
          <w:tcPr>
            <w:tcW w:w="1827" w:type="dxa"/>
            <w:shd w:val="clear" w:color="auto" w:fill="E0E0E0"/>
          </w:tcPr>
          <w:p w14:paraId="3C9DAD2D" w14:textId="77777777" w:rsidR="00A45525" w:rsidRPr="00AB7182" w:rsidRDefault="00A45525" w:rsidP="00693ED5">
            <w:pPr>
              <w:pStyle w:val="TAH"/>
            </w:pPr>
            <w:r w:rsidRPr="00AB7182">
              <w:t>Provisioned Value</w:t>
            </w:r>
          </w:p>
        </w:tc>
      </w:tr>
      <w:tr w:rsidR="00A45525" w:rsidRPr="00AB7182" w14:paraId="78C15FA9" w14:textId="77777777" w:rsidTr="00693ED5">
        <w:trPr>
          <w:cantSplit/>
          <w:jc w:val="center"/>
        </w:trPr>
        <w:tc>
          <w:tcPr>
            <w:tcW w:w="1764" w:type="dxa"/>
            <w:vMerge/>
          </w:tcPr>
          <w:p w14:paraId="6DFD27F6" w14:textId="77777777" w:rsidR="00A45525" w:rsidRPr="00AB7182" w:rsidRDefault="00A45525" w:rsidP="00693ED5">
            <w:pPr>
              <w:pStyle w:val="TAL"/>
              <w:rPr>
                <w:b/>
                <w:bCs/>
              </w:rPr>
            </w:pPr>
          </w:p>
        </w:tc>
        <w:tc>
          <w:tcPr>
            <w:tcW w:w="1837" w:type="dxa"/>
            <w:shd w:val="clear" w:color="auto" w:fill="auto"/>
          </w:tcPr>
          <w:p w14:paraId="23F2EAAD" w14:textId="77777777" w:rsidR="00A45525" w:rsidRPr="00AB7182" w:rsidRDefault="00A45525" w:rsidP="00693ED5">
            <w:pPr>
              <w:pStyle w:val="TAC"/>
            </w:pPr>
            <w:r w:rsidRPr="00AB7182">
              <w:rPr>
                <w:bCs/>
              </w:rPr>
              <w:t>Candidate (</w:t>
            </w:r>
            <w:r w:rsidRPr="00AB7182">
              <w:rPr>
                <w:rFonts w:hint="eastAsia"/>
                <w:bCs/>
              </w:rPr>
              <w:t>can</w:t>
            </w:r>
            <w:r w:rsidRPr="00AB7182">
              <w:rPr>
                <w:bCs/>
              </w:rPr>
              <w:t>, 0x0001)</w:t>
            </w:r>
          </w:p>
        </w:tc>
        <w:tc>
          <w:tcPr>
            <w:tcW w:w="1827" w:type="dxa"/>
            <w:shd w:val="clear" w:color="auto" w:fill="auto"/>
          </w:tcPr>
          <w:p w14:paraId="3921AE50" w14:textId="77777777" w:rsidR="00A45525" w:rsidRPr="00AB7182" w:rsidRDefault="00A45525" w:rsidP="00693ED5">
            <w:pPr>
              <w:pStyle w:val="TAC"/>
            </w:pPr>
            <w:r w:rsidRPr="00AB7182">
              <w:t>M</w:t>
            </w:r>
          </w:p>
        </w:tc>
        <w:tc>
          <w:tcPr>
            <w:tcW w:w="2090" w:type="dxa"/>
            <w:gridSpan w:val="3"/>
            <w:shd w:val="clear" w:color="auto" w:fill="auto"/>
          </w:tcPr>
          <w:p w14:paraId="5C290721" w14:textId="77777777" w:rsidR="00A45525" w:rsidRPr="00AB7182" w:rsidRDefault="00A45525" w:rsidP="00693ED5">
            <w:pPr>
              <w:pStyle w:val="TAC"/>
            </w:pPr>
            <w:r w:rsidRPr="00AB7182">
              <w:t>ALL</w:t>
            </w:r>
          </w:p>
        </w:tc>
        <w:tc>
          <w:tcPr>
            <w:tcW w:w="1827" w:type="dxa"/>
            <w:shd w:val="clear" w:color="auto" w:fill="auto"/>
          </w:tcPr>
          <w:p w14:paraId="2D03758D" w14:textId="77777777" w:rsidR="00A45525" w:rsidRPr="00AB7182" w:rsidRDefault="00A45525" w:rsidP="00693ED5">
            <w:pPr>
              <w:pStyle w:val="TAC"/>
            </w:pPr>
            <w:r w:rsidRPr="00AB7182">
              <w:t>Not applicable</w:t>
            </w:r>
          </w:p>
        </w:tc>
      </w:tr>
      <w:tr w:rsidR="00A45525" w:rsidRPr="00AB7182" w14:paraId="765ED28D" w14:textId="77777777" w:rsidTr="00693ED5">
        <w:trPr>
          <w:cantSplit/>
          <w:jc w:val="center"/>
        </w:trPr>
        <w:tc>
          <w:tcPr>
            <w:tcW w:w="1764" w:type="dxa"/>
            <w:shd w:val="clear" w:color="auto" w:fill="E0E0E0"/>
          </w:tcPr>
          <w:p w14:paraId="2D7FD480" w14:textId="77777777" w:rsidR="00A45525" w:rsidRPr="00AB7182" w:rsidRDefault="00A45525" w:rsidP="00693ED5">
            <w:pPr>
              <w:pStyle w:val="TAH"/>
            </w:pPr>
            <w:r w:rsidRPr="00AB7182">
              <w:t>Statistics</w:t>
            </w:r>
          </w:p>
        </w:tc>
        <w:tc>
          <w:tcPr>
            <w:tcW w:w="1837" w:type="dxa"/>
            <w:shd w:val="clear" w:color="auto" w:fill="E0E0E0"/>
          </w:tcPr>
          <w:p w14:paraId="1C0800F4" w14:textId="77777777" w:rsidR="00A45525" w:rsidRPr="00AB7182" w:rsidRDefault="00A45525" w:rsidP="00693ED5">
            <w:pPr>
              <w:pStyle w:val="TAH"/>
            </w:pPr>
            <w:r w:rsidRPr="00AB7182">
              <w:t>Mandatory/Optional</w:t>
            </w:r>
          </w:p>
        </w:tc>
        <w:tc>
          <w:tcPr>
            <w:tcW w:w="2464" w:type="dxa"/>
            <w:gridSpan w:val="3"/>
            <w:shd w:val="clear" w:color="auto" w:fill="E0E0E0"/>
          </w:tcPr>
          <w:p w14:paraId="7A194AEE" w14:textId="77777777" w:rsidR="00A45525" w:rsidRPr="00AB7182" w:rsidRDefault="00A45525" w:rsidP="00693ED5">
            <w:pPr>
              <w:pStyle w:val="TAH"/>
            </w:pPr>
            <w:r w:rsidRPr="00AB7182">
              <w:t>Used in command</w:t>
            </w:r>
          </w:p>
        </w:tc>
        <w:tc>
          <w:tcPr>
            <w:tcW w:w="3280" w:type="dxa"/>
            <w:gridSpan w:val="2"/>
            <w:shd w:val="clear" w:color="auto" w:fill="E0E0E0"/>
          </w:tcPr>
          <w:p w14:paraId="375C98CD" w14:textId="77777777" w:rsidR="00A45525" w:rsidRPr="00AB7182" w:rsidRDefault="00A45525" w:rsidP="00693ED5">
            <w:pPr>
              <w:pStyle w:val="TAH"/>
            </w:pPr>
            <w:r w:rsidRPr="00AB7182">
              <w:t>Supported Values</w:t>
            </w:r>
          </w:p>
        </w:tc>
      </w:tr>
      <w:tr w:rsidR="00A45525" w:rsidRPr="00AB7182" w14:paraId="7E00C0C6" w14:textId="77777777" w:rsidTr="00693ED5">
        <w:trPr>
          <w:cantSplit/>
          <w:jc w:val="center"/>
        </w:trPr>
        <w:tc>
          <w:tcPr>
            <w:tcW w:w="1764" w:type="dxa"/>
            <w:tcBorders>
              <w:bottom w:val="single" w:sz="4" w:space="0" w:color="auto"/>
            </w:tcBorders>
          </w:tcPr>
          <w:p w14:paraId="2EC06283" w14:textId="77777777" w:rsidR="00A45525" w:rsidRPr="00AB7182" w:rsidRDefault="00A45525" w:rsidP="00693ED5">
            <w:pPr>
              <w:pStyle w:val="TAC"/>
            </w:pPr>
            <w:r w:rsidRPr="00AB7182">
              <w:t>None</w:t>
            </w:r>
          </w:p>
        </w:tc>
        <w:tc>
          <w:tcPr>
            <w:tcW w:w="1837" w:type="dxa"/>
            <w:tcBorders>
              <w:bottom w:val="single" w:sz="4" w:space="0" w:color="auto"/>
            </w:tcBorders>
          </w:tcPr>
          <w:p w14:paraId="258FF5A9" w14:textId="77777777" w:rsidR="00A45525" w:rsidRPr="00AB7182" w:rsidRDefault="00A45525" w:rsidP="00693ED5">
            <w:pPr>
              <w:pStyle w:val="TAC"/>
            </w:pPr>
            <w:r w:rsidRPr="00AB7182">
              <w:t>-</w:t>
            </w:r>
          </w:p>
        </w:tc>
        <w:tc>
          <w:tcPr>
            <w:tcW w:w="2464" w:type="dxa"/>
            <w:gridSpan w:val="3"/>
            <w:tcBorders>
              <w:bottom w:val="single" w:sz="4" w:space="0" w:color="auto"/>
            </w:tcBorders>
          </w:tcPr>
          <w:p w14:paraId="1ED02578" w14:textId="77777777" w:rsidR="00A45525" w:rsidRPr="00AB7182" w:rsidRDefault="00A45525" w:rsidP="00693ED5">
            <w:pPr>
              <w:pStyle w:val="TAC"/>
            </w:pPr>
            <w:r w:rsidRPr="00AB7182">
              <w:t>-</w:t>
            </w:r>
          </w:p>
        </w:tc>
        <w:tc>
          <w:tcPr>
            <w:tcW w:w="3280" w:type="dxa"/>
            <w:gridSpan w:val="2"/>
            <w:tcBorders>
              <w:bottom w:val="single" w:sz="4" w:space="0" w:color="auto"/>
            </w:tcBorders>
          </w:tcPr>
          <w:p w14:paraId="323A349A" w14:textId="77777777" w:rsidR="00A45525" w:rsidRPr="00AB7182" w:rsidRDefault="00A45525" w:rsidP="00693ED5">
            <w:pPr>
              <w:pStyle w:val="TAC"/>
            </w:pPr>
            <w:r w:rsidRPr="00AB7182">
              <w:t>-</w:t>
            </w:r>
          </w:p>
        </w:tc>
      </w:tr>
      <w:tr w:rsidR="00A45525" w:rsidRPr="00AB7182" w14:paraId="58191E71" w14:textId="77777777" w:rsidTr="00693ED5">
        <w:trPr>
          <w:cantSplit/>
          <w:jc w:val="center"/>
        </w:trPr>
        <w:tc>
          <w:tcPr>
            <w:tcW w:w="1764" w:type="dxa"/>
            <w:shd w:val="clear" w:color="auto" w:fill="E0E0E0"/>
          </w:tcPr>
          <w:p w14:paraId="7DF05B0B" w14:textId="77777777" w:rsidR="00A45525" w:rsidRPr="00AB7182" w:rsidRDefault="00A45525" w:rsidP="00693ED5">
            <w:pPr>
              <w:pStyle w:val="TAH"/>
            </w:pPr>
            <w:r w:rsidRPr="00AB7182">
              <w:t>Error Codes</w:t>
            </w:r>
          </w:p>
        </w:tc>
        <w:tc>
          <w:tcPr>
            <w:tcW w:w="7581" w:type="dxa"/>
            <w:gridSpan w:val="6"/>
            <w:shd w:val="clear" w:color="auto" w:fill="E0E0E0"/>
          </w:tcPr>
          <w:p w14:paraId="08E1C397" w14:textId="77777777" w:rsidR="00A45525" w:rsidRPr="00AB7182" w:rsidRDefault="00A45525" w:rsidP="00693ED5">
            <w:pPr>
              <w:pStyle w:val="TAH"/>
            </w:pPr>
            <w:r w:rsidRPr="00AB7182">
              <w:t>Mandatory/Optional</w:t>
            </w:r>
          </w:p>
        </w:tc>
      </w:tr>
      <w:tr w:rsidR="00A45525" w:rsidRPr="00AB7182" w14:paraId="344E9963" w14:textId="77777777" w:rsidTr="00693ED5">
        <w:trPr>
          <w:cantSplit/>
          <w:jc w:val="center"/>
        </w:trPr>
        <w:tc>
          <w:tcPr>
            <w:tcW w:w="1764" w:type="dxa"/>
          </w:tcPr>
          <w:p w14:paraId="56B1C3CB" w14:textId="77777777" w:rsidR="00A45525" w:rsidRPr="00AB7182" w:rsidRDefault="00A45525" w:rsidP="00693ED5">
            <w:pPr>
              <w:pStyle w:val="TAC"/>
            </w:pPr>
            <w:r w:rsidRPr="00AB7182">
              <w:t>None</w:t>
            </w:r>
          </w:p>
        </w:tc>
        <w:tc>
          <w:tcPr>
            <w:tcW w:w="7581" w:type="dxa"/>
            <w:gridSpan w:val="6"/>
          </w:tcPr>
          <w:p w14:paraId="7CB12E6A" w14:textId="77777777" w:rsidR="00A45525" w:rsidRPr="00AB7182" w:rsidRDefault="00A45525" w:rsidP="00693ED5">
            <w:pPr>
              <w:pStyle w:val="TAC"/>
            </w:pPr>
            <w:r w:rsidRPr="00AB7182">
              <w:t>-</w:t>
            </w:r>
          </w:p>
        </w:tc>
      </w:tr>
      <w:bookmarkEnd w:id="186"/>
    </w:tbl>
    <w:p w14:paraId="465F2EA0" w14:textId="77777777" w:rsidR="00A45525" w:rsidRPr="00AB7182" w:rsidRDefault="00A45525" w:rsidP="00A45525">
      <w:pPr>
        <w:rPr>
          <w:noProof/>
          <w:lang w:eastAsia="zh-CN"/>
        </w:rPr>
      </w:pPr>
    </w:p>
    <w:p w14:paraId="4C8C8ACA" w14:textId="77777777" w:rsidR="00FA10E2" w:rsidRPr="00AB7182" w:rsidRDefault="00FA10E2" w:rsidP="006460F5">
      <w:pPr>
        <w:pStyle w:val="Heading2"/>
      </w:pPr>
      <w:bookmarkStart w:id="187" w:name="_Toc177668521"/>
      <w:r w:rsidRPr="00AB7182">
        <w:rPr>
          <w:rFonts w:hint="eastAsia"/>
          <w:lang w:eastAsia="zh-CN"/>
        </w:rPr>
        <w:lastRenderedPageBreak/>
        <w:t>A</w:t>
      </w:r>
      <w:r w:rsidRPr="00AB7182">
        <w:t>.14.</w:t>
      </w:r>
      <w:r w:rsidRPr="00AB7182">
        <w:rPr>
          <w:rFonts w:hint="eastAsia"/>
          <w:lang w:eastAsia="zh-CN"/>
        </w:rPr>
        <w:t>39</w:t>
      </w:r>
      <w:r w:rsidRPr="00AB7182">
        <w:tab/>
        <w:t>Enhanced Revised Offer/Answer SDP Support (eroas)</w:t>
      </w:r>
      <w:bookmarkEnd w:id="187"/>
    </w:p>
    <w:p w14:paraId="46B538FB" w14:textId="77777777" w:rsidR="00FA10E2" w:rsidRPr="00AB7182" w:rsidRDefault="00FA10E2" w:rsidP="00FA10E2">
      <w:pPr>
        <w:pStyle w:val="TH"/>
      </w:pPr>
      <w:r w:rsidRPr="00AB7182">
        <w:t xml:space="preserve">Table </w:t>
      </w:r>
      <w:r w:rsidRPr="00AB7182">
        <w:rPr>
          <w:rFonts w:hint="eastAsia"/>
          <w:lang w:eastAsia="zh-CN"/>
        </w:rPr>
        <w:t>A</w:t>
      </w:r>
      <w:r w:rsidRPr="00AB7182">
        <w:t>.14.</w:t>
      </w:r>
      <w:r w:rsidRPr="00AB7182">
        <w:rPr>
          <w:rFonts w:hint="eastAsia"/>
          <w:lang w:eastAsia="zh-CN"/>
        </w:rPr>
        <w:t>39/1</w:t>
      </w:r>
      <w:r w:rsidRPr="00AB7182">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FA10E2" w:rsidRPr="00AB7182" w14:paraId="443725D2" w14:textId="77777777" w:rsidTr="00F41A89">
        <w:trPr>
          <w:cantSplit/>
          <w:jc w:val="center"/>
        </w:trPr>
        <w:tc>
          <w:tcPr>
            <w:tcW w:w="2158" w:type="dxa"/>
            <w:shd w:val="clear" w:color="auto" w:fill="E0E0E0"/>
          </w:tcPr>
          <w:p w14:paraId="3157C79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bookmarkStart w:id="188" w:name="MCCQCTEMPBM_00000090"/>
            <w:bookmarkStart w:id="189" w:name="MCCQCTEMPBM_00000075"/>
            <w:r w:rsidRPr="00AB7182">
              <w:rPr>
                <w:rFonts w:ascii="Arial" w:hAnsi="Arial"/>
                <w:b/>
                <w:sz w:val="18"/>
                <w:lang w:eastAsia="en-GB"/>
              </w:rPr>
              <w:t xml:space="preserve">Properties </w:t>
            </w:r>
          </w:p>
        </w:tc>
        <w:tc>
          <w:tcPr>
            <w:tcW w:w="1837" w:type="dxa"/>
            <w:shd w:val="clear" w:color="auto" w:fill="E0E0E0"/>
          </w:tcPr>
          <w:p w14:paraId="0F9157A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2083" w:type="dxa"/>
            <w:gridSpan w:val="2"/>
            <w:shd w:val="clear" w:color="auto" w:fill="E0E0E0"/>
          </w:tcPr>
          <w:p w14:paraId="55DC936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1804" w:type="dxa"/>
            <w:shd w:val="clear" w:color="auto" w:fill="E0E0E0"/>
          </w:tcPr>
          <w:p w14:paraId="0A0FF2A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20DC731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15159ED0" w14:textId="77777777" w:rsidTr="00F41A89">
        <w:trPr>
          <w:cantSplit/>
          <w:jc w:val="center"/>
        </w:trPr>
        <w:tc>
          <w:tcPr>
            <w:tcW w:w="2158" w:type="dxa"/>
          </w:tcPr>
          <w:p w14:paraId="12B2D08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SDPCapNeg Extensions</w:t>
            </w:r>
            <w:r w:rsidRPr="00AB7182">
              <w:rPr>
                <w:rFonts w:ascii="Arial" w:hAnsi="Arial"/>
                <w:sz w:val="18"/>
                <w:lang w:eastAsia="zh-CN"/>
              </w:rPr>
              <w:t xml:space="preserve"> (</w:t>
            </w:r>
            <w:r w:rsidRPr="00AB7182">
              <w:rPr>
                <w:rFonts w:ascii="Arial" w:hAnsi="Arial"/>
                <w:sz w:val="18"/>
                <w:lang w:eastAsia="en-GB"/>
              </w:rPr>
              <w:t>eroas</w:t>
            </w:r>
            <w:r w:rsidRPr="00AB7182">
              <w:rPr>
                <w:rFonts w:ascii="Arial" w:hAnsi="Arial"/>
                <w:sz w:val="18"/>
                <w:lang w:eastAsia="zh-CN"/>
              </w:rPr>
              <w:t>/</w:t>
            </w:r>
            <w:r w:rsidRPr="00AB7182">
              <w:rPr>
                <w:rFonts w:ascii="Arial" w:hAnsi="Arial" w:hint="eastAsia"/>
                <w:sz w:val="18"/>
                <w:lang w:eastAsia="zh-CN"/>
              </w:rPr>
              <w:t>sdp</w:t>
            </w:r>
            <w:r w:rsidRPr="00AB7182">
              <w:rPr>
                <w:rFonts w:ascii="Arial" w:hAnsi="Arial"/>
                <w:sz w:val="18"/>
                <w:lang w:eastAsia="zh-CN"/>
              </w:rPr>
              <w:t>e,</w:t>
            </w:r>
            <w:r w:rsidRPr="00AB7182">
              <w:rPr>
                <w:rFonts w:ascii="Arial" w:hAnsi="Arial"/>
                <w:sz w:val="18"/>
                <w:lang w:eastAsia="en-GB"/>
              </w:rPr>
              <w:t xml:space="preserve"> 0x01</w:t>
            </w:r>
            <w:r w:rsidRPr="00AB7182">
              <w:rPr>
                <w:rFonts w:ascii="Arial" w:hAnsi="Arial" w:hint="eastAsia"/>
                <w:sz w:val="18"/>
                <w:lang w:eastAsia="zh-CN"/>
              </w:rPr>
              <w:t>09</w:t>
            </w:r>
            <w:r w:rsidRPr="00AB7182">
              <w:rPr>
                <w:rFonts w:ascii="Arial" w:hAnsi="Arial"/>
                <w:sz w:val="18"/>
                <w:lang w:eastAsia="en-GB"/>
              </w:rPr>
              <w:t>/0x0001)</w:t>
            </w:r>
          </w:p>
        </w:tc>
        <w:tc>
          <w:tcPr>
            <w:tcW w:w="1837" w:type="dxa"/>
          </w:tcPr>
          <w:p w14:paraId="70F7238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M</w:t>
            </w:r>
          </w:p>
        </w:tc>
        <w:tc>
          <w:tcPr>
            <w:tcW w:w="2083" w:type="dxa"/>
            <w:gridSpan w:val="2"/>
          </w:tcPr>
          <w:p w14:paraId="541A293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AuditValue</w:t>
            </w:r>
          </w:p>
        </w:tc>
        <w:tc>
          <w:tcPr>
            <w:tcW w:w="1804" w:type="dxa"/>
          </w:tcPr>
          <w:p w14:paraId="0AABE78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cs="Arial"/>
                <w:sz w:val="18"/>
                <w:szCs w:val="18"/>
              </w:rPr>
              <w:t>"</w:t>
            </w:r>
            <w:r w:rsidRPr="00AB7182">
              <w:rPr>
                <w:rFonts w:ascii="Arial" w:hAnsi="Arial" w:cs="Arial" w:hint="eastAsia"/>
                <w:sz w:val="18"/>
                <w:szCs w:val="18"/>
                <w:lang w:eastAsia="zh-CN"/>
              </w:rPr>
              <w:t>cap-v0</w:t>
            </w:r>
            <w:r w:rsidRPr="00AB7182">
              <w:rPr>
                <w:rFonts w:ascii="Arial" w:hAnsi="Arial" w:cs="Arial"/>
                <w:sz w:val="18"/>
                <w:szCs w:val="18"/>
              </w:rPr>
              <w:t>"</w:t>
            </w:r>
          </w:p>
        </w:tc>
        <w:tc>
          <w:tcPr>
            <w:tcW w:w="1800" w:type="dxa"/>
          </w:tcPr>
          <w:p w14:paraId="7FDE7AB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cs="Arial"/>
                <w:sz w:val="18"/>
                <w:szCs w:val="18"/>
              </w:rPr>
              <w:t>"</w:t>
            </w:r>
            <w:r w:rsidRPr="00AB7182">
              <w:rPr>
                <w:rFonts w:ascii="Arial" w:hAnsi="Arial" w:cs="Arial" w:hint="eastAsia"/>
                <w:sz w:val="18"/>
                <w:szCs w:val="18"/>
                <w:lang w:eastAsia="zh-CN"/>
              </w:rPr>
              <w:t>cap-v0</w:t>
            </w:r>
            <w:r w:rsidRPr="00AB7182">
              <w:rPr>
                <w:rFonts w:ascii="Arial" w:hAnsi="Arial" w:cs="Arial"/>
                <w:sz w:val="18"/>
                <w:szCs w:val="18"/>
              </w:rPr>
              <w:t>"</w:t>
            </w:r>
          </w:p>
        </w:tc>
      </w:tr>
      <w:tr w:rsidR="00FA10E2" w:rsidRPr="00AB7182" w14:paraId="194DB9D8" w14:textId="77777777" w:rsidTr="00F41A89">
        <w:trPr>
          <w:cantSplit/>
          <w:jc w:val="center"/>
        </w:trPr>
        <w:tc>
          <w:tcPr>
            <w:tcW w:w="2158" w:type="dxa"/>
            <w:shd w:val="clear" w:color="auto" w:fill="E0E0E0"/>
          </w:tcPr>
          <w:p w14:paraId="797A423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Signals</w:t>
            </w:r>
          </w:p>
        </w:tc>
        <w:tc>
          <w:tcPr>
            <w:tcW w:w="1837" w:type="dxa"/>
            <w:shd w:val="clear" w:color="auto" w:fill="E0E0E0"/>
          </w:tcPr>
          <w:p w14:paraId="624A273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3887" w:type="dxa"/>
            <w:gridSpan w:val="3"/>
            <w:shd w:val="clear" w:color="auto" w:fill="E0E0E0"/>
          </w:tcPr>
          <w:p w14:paraId="51CF6BE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1800" w:type="dxa"/>
            <w:shd w:val="clear" w:color="auto" w:fill="E0E0E0"/>
          </w:tcPr>
          <w:p w14:paraId="1D6A7D1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Duration Provisioned Value</w:t>
            </w:r>
          </w:p>
        </w:tc>
      </w:tr>
      <w:tr w:rsidR="00FA10E2" w:rsidRPr="00AB7182" w14:paraId="3E23603C" w14:textId="77777777" w:rsidTr="00F41A89">
        <w:trPr>
          <w:cantSplit/>
          <w:jc w:val="center"/>
        </w:trPr>
        <w:tc>
          <w:tcPr>
            <w:tcW w:w="2158" w:type="dxa"/>
            <w:vMerge w:val="restart"/>
          </w:tcPr>
          <w:p w14:paraId="55DF48D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71F9605A"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3887" w:type="dxa"/>
            <w:gridSpan w:val="3"/>
          </w:tcPr>
          <w:p w14:paraId="06F2422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00" w:type="dxa"/>
          </w:tcPr>
          <w:p w14:paraId="16E0838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0D622519" w14:textId="77777777" w:rsidTr="00F41A89">
        <w:trPr>
          <w:cantSplit/>
          <w:jc w:val="center"/>
        </w:trPr>
        <w:tc>
          <w:tcPr>
            <w:tcW w:w="2158" w:type="dxa"/>
            <w:vMerge/>
          </w:tcPr>
          <w:p w14:paraId="6E2FB77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shd w:val="clear" w:color="auto" w:fill="E0E0E0"/>
          </w:tcPr>
          <w:p w14:paraId="379EFA2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Signal Parameters</w:t>
            </w:r>
          </w:p>
        </w:tc>
        <w:tc>
          <w:tcPr>
            <w:tcW w:w="2036" w:type="dxa"/>
            <w:shd w:val="clear" w:color="auto" w:fill="E0E0E0"/>
          </w:tcPr>
          <w:p w14:paraId="68EF3F1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3D53896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48CA210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Duration Provisioned Value</w:t>
            </w:r>
          </w:p>
        </w:tc>
      </w:tr>
      <w:tr w:rsidR="00FA10E2" w:rsidRPr="00AB7182" w14:paraId="51688E2A" w14:textId="77777777" w:rsidTr="00F41A89">
        <w:trPr>
          <w:cantSplit/>
          <w:jc w:val="center"/>
        </w:trPr>
        <w:tc>
          <w:tcPr>
            <w:tcW w:w="2158" w:type="dxa"/>
            <w:vMerge/>
          </w:tcPr>
          <w:p w14:paraId="0935E6D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tcPr>
          <w:p w14:paraId="73E630E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2036" w:type="dxa"/>
          </w:tcPr>
          <w:p w14:paraId="60EFFE5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51" w:type="dxa"/>
            <w:gridSpan w:val="2"/>
          </w:tcPr>
          <w:p w14:paraId="71FD2E63"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18E9838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1ACC3E93" w14:textId="77777777" w:rsidTr="00F41A89">
        <w:trPr>
          <w:cantSplit/>
          <w:jc w:val="center"/>
        </w:trPr>
        <w:tc>
          <w:tcPr>
            <w:tcW w:w="2158" w:type="dxa"/>
            <w:shd w:val="clear" w:color="auto" w:fill="E0E0E0"/>
          </w:tcPr>
          <w:p w14:paraId="3322C83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Events</w:t>
            </w:r>
          </w:p>
        </w:tc>
        <w:tc>
          <w:tcPr>
            <w:tcW w:w="1837" w:type="dxa"/>
            <w:shd w:val="clear" w:color="auto" w:fill="E0E0E0"/>
          </w:tcPr>
          <w:p w14:paraId="5867891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5687" w:type="dxa"/>
            <w:gridSpan w:val="4"/>
            <w:shd w:val="clear" w:color="auto" w:fill="E0E0E0"/>
          </w:tcPr>
          <w:p w14:paraId="17044B5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r>
      <w:tr w:rsidR="00FA10E2" w:rsidRPr="00AB7182" w14:paraId="20BD7300" w14:textId="77777777" w:rsidTr="00F41A89">
        <w:trPr>
          <w:cantSplit/>
          <w:jc w:val="center"/>
        </w:trPr>
        <w:tc>
          <w:tcPr>
            <w:tcW w:w="2158" w:type="dxa"/>
            <w:vMerge w:val="restart"/>
          </w:tcPr>
          <w:p w14:paraId="288956A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37CF43C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5687" w:type="dxa"/>
            <w:gridSpan w:val="4"/>
          </w:tcPr>
          <w:p w14:paraId="2567F8B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45ED08E2" w14:textId="77777777" w:rsidTr="00F41A89">
        <w:trPr>
          <w:cantSplit/>
          <w:jc w:val="center"/>
        </w:trPr>
        <w:tc>
          <w:tcPr>
            <w:tcW w:w="2158" w:type="dxa"/>
            <w:vMerge/>
          </w:tcPr>
          <w:p w14:paraId="1EF19DC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363E4F1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Event Parameters</w:t>
            </w:r>
          </w:p>
        </w:tc>
        <w:tc>
          <w:tcPr>
            <w:tcW w:w="2036" w:type="dxa"/>
            <w:shd w:val="clear" w:color="auto" w:fill="E0E0E0"/>
          </w:tcPr>
          <w:p w14:paraId="0F6C9B2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54897F7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39ECA11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6D4B516A" w14:textId="77777777" w:rsidTr="00F41A89">
        <w:trPr>
          <w:cantSplit/>
          <w:jc w:val="center"/>
        </w:trPr>
        <w:tc>
          <w:tcPr>
            <w:tcW w:w="2158" w:type="dxa"/>
            <w:vMerge/>
          </w:tcPr>
          <w:p w14:paraId="317AA6E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4962063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2036" w:type="dxa"/>
          </w:tcPr>
          <w:p w14:paraId="509485ED"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51" w:type="dxa"/>
            <w:gridSpan w:val="2"/>
          </w:tcPr>
          <w:p w14:paraId="6CE2C62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52D916C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1C93386D" w14:textId="77777777" w:rsidTr="00F41A89">
        <w:trPr>
          <w:cantSplit/>
          <w:jc w:val="center"/>
        </w:trPr>
        <w:tc>
          <w:tcPr>
            <w:tcW w:w="2158" w:type="dxa"/>
            <w:vMerge/>
          </w:tcPr>
          <w:p w14:paraId="7D7F452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168C7D2D"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ObservedEvent</w:t>
            </w:r>
          </w:p>
          <w:p w14:paraId="26AAEE0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Parameters</w:t>
            </w:r>
          </w:p>
        </w:tc>
        <w:tc>
          <w:tcPr>
            <w:tcW w:w="2036" w:type="dxa"/>
            <w:shd w:val="clear" w:color="auto" w:fill="E0E0E0"/>
          </w:tcPr>
          <w:p w14:paraId="0679813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7E5F078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1EB18DA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5C0E55F3" w14:textId="77777777" w:rsidTr="00F41A89">
        <w:trPr>
          <w:cantSplit/>
          <w:jc w:val="center"/>
        </w:trPr>
        <w:tc>
          <w:tcPr>
            <w:tcW w:w="2158" w:type="dxa"/>
            <w:vMerge/>
          </w:tcPr>
          <w:p w14:paraId="56E8666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2CACFE6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2036" w:type="dxa"/>
          </w:tcPr>
          <w:p w14:paraId="03A82A0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51" w:type="dxa"/>
            <w:gridSpan w:val="2"/>
          </w:tcPr>
          <w:p w14:paraId="6561375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5D95EF6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r>
      <w:tr w:rsidR="00FA10E2" w:rsidRPr="00AB7182" w14:paraId="2D9DD424" w14:textId="77777777" w:rsidTr="00F41A89">
        <w:trPr>
          <w:cantSplit/>
          <w:jc w:val="center"/>
        </w:trPr>
        <w:tc>
          <w:tcPr>
            <w:tcW w:w="2158" w:type="dxa"/>
            <w:shd w:val="clear" w:color="auto" w:fill="E0E0E0"/>
          </w:tcPr>
          <w:p w14:paraId="2D043E1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Statistics</w:t>
            </w:r>
          </w:p>
        </w:tc>
        <w:tc>
          <w:tcPr>
            <w:tcW w:w="1837" w:type="dxa"/>
            <w:shd w:val="clear" w:color="auto" w:fill="E0E0E0"/>
          </w:tcPr>
          <w:p w14:paraId="16CDF68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2036" w:type="dxa"/>
            <w:shd w:val="clear" w:color="auto" w:fill="E0E0E0"/>
          </w:tcPr>
          <w:p w14:paraId="7676950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3651" w:type="dxa"/>
            <w:gridSpan w:val="3"/>
            <w:shd w:val="clear" w:color="auto" w:fill="E0E0E0"/>
          </w:tcPr>
          <w:p w14:paraId="3E3FB8B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r>
      <w:tr w:rsidR="00FA10E2" w:rsidRPr="00AB7182" w14:paraId="2947818B" w14:textId="77777777" w:rsidTr="00F41A89">
        <w:trPr>
          <w:cantSplit/>
          <w:jc w:val="center"/>
        </w:trPr>
        <w:tc>
          <w:tcPr>
            <w:tcW w:w="2158" w:type="dxa"/>
          </w:tcPr>
          <w:p w14:paraId="1AE0417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283D658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2036" w:type="dxa"/>
          </w:tcPr>
          <w:p w14:paraId="566BBA7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3651" w:type="dxa"/>
            <w:gridSpan w:val="3"/>
          </w:tcPr>
          <w:p w14:paraId="7DDD2E5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r>
      <w:tr w:rsidR="00FA10E2" w:rsidRPr="00AB7182" w14:paraId="49525A25" w14:textId="77777777" w:rsidTr="00F41A89">
        <w:trPr>
          <w:cantSplit/>
          <w:jc w:val="center"/>
        </w:trPr>
        <w:tc>
          <w:tcPr>
            <w:tcW w:w="2158" w:type="dxa"/>
            <w:shd w:val="clear" w:color="auto" w:fill="E0E0E0"/>
          </w:tcPr>
          <w:p w14:paraId="3741855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Error Codes</w:t>
            </w:r>
          </w:p>
        </w:tc>
        <w:tc>
          <w:tcPr>
            <w:tcW w:w="7524" w:type="dxa"/>
            <w:gridSpan w:val="5"/>
            <w:shd w:val="clear" w:color="auto" w:fill="E0E0E0"/>
          </w:tcPr>
          <w:p w14:paraId="67A53E4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r>
      <w:tr w:rsidR="00FA10E2" w:rsidRPr="00AB7182" w14:paraId="11DC332F" w14:textId="77777777" w:rsidTr="00F41A89">
        <w:trPr>
          <w:cantSplit/>
          <w:jc w:val="center"/>
        </w:trPr>
        <w:tc>
          <w:tcPr>
            <w:tcW w:w="2158" w:type="dxa"/>
          </w:tcPr>
          <w:p w14:paraId="7759140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hint="eastAsia"/>
                <w:sz w:val="18"/>
                <w:lang w:eastAsia="zh-CN"/>
              </w:rPr>
              <w:t>None</w:t>
            </w:r>
          </w:p>
        </w:tc>
        <w:tc>
          <w:tcPr>
            <w:tcW w:w="7524" w:type="dxa"/>
            <w:gridSpan w:val="5"/>
          </w:tcPr>
          <w:p w14:paraId="2F635C6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hint="eastAsia"/>
                <w:sz w:val="18"/>
                <w:lang w:eastAsia="zh-CN"/>
              </w:rPr>
              <w:t>-</w:t>
            </w:r>
          </w:p>
        </w:tc>
      </w:tr>
      <w:bookmarkEnd w:id="188"/>
      <w:bookmarkEnd w:id="189"/>
    </w:tbl>
    <w:p w14:paraId="47A45728" w14:textId="77777777" w:rsidR="00FA10E2" w:rsidRPr="00AB7182" w:rsidRDefault="00FA10E2" w:rsidP="00FA10E2">
      <w:pPr>
        <w:overflowPunct w:val="0"/>
        <w:autoSpaceDE w:val="0"/>
        <w:autoSpaceDN w:val="0"/>
        <w:adjustRightInd w:val="0"/>
        <w:textAlignment w:val="baseline"/>
        <w:rPr>
          <w:rFonts w:eastAsia="Arial Unicode MS"/>
          <w:lang w:eastAsia="en-GB"/>
        </w:rPr>
      </w:pPr>
    </w:p>
    <w:p w14:paraId="06B08582" w14:textId="77777777" w:rsidR="00A45525" w:rsidRPr="00AB7182" w:rsidRDefault="00A45525" w:rsidP="009F0810"/>
    <w:p w14:paraId="3CFE75E3" w14:textId="77777777" w:rsidR="00CD5C18" w:rsidRPr="00AB7182" w:rsidRDefault="00EC1258" w:rsidP="000E1F4A">
      <w:pPr>
        <w:pStyle w:val="Heading1"/>
      </w:pPr>
      <w:bookmarkStart w:id="190" w:name="_Toc177668522"/>
      <w:r w:rsidRPr="00AB7182">
        <w:lastRenderedPageBreak/>
        <w:t>A.15</w:t>
      </w:r>
      <w:r w:rsidRPr="00AB7182">
        <w:tab/>
      </w:r>
      <w:r w:rsidR="00CD5C18" w:rsidRPr="00AB7182">
        <w:t xml:space="preserve">Mandatory support of SDP and </w:t>
      </w:r>
      <w:r w:rsidR="003D2F1B" w:rsidRPr="00AB7182">
        <w:t xml:space="preserve">H.248 </w:t>
      </w:r>
      <w:r w:rsidR="00CD5C18" w:rsidRPr="00AB7182">
        <w:t>Annex C information elements</w:t>
      </w:r>
      <w:bookmarkEnd w:id="190"/>
      <w:r w:rsidR="00CD5C18" w:rsidRPr="00AB7182">
        <w:t xml:space="preserve"> </w:t>
      </w:r>
    </w:p>
    <w:p w14:paraId="08FD5F02" w14:textId="77777777" w:rsidR="006B2DBE" w:rsidRPr="00AB7182" w:rsidRDefault="006B2DBE" w:rsidP="006B2DBE">
      <w:pPr>
        <w:pStyle w:val="TH"/>
      </w:pPr>
      <w:r w:rsidRPr="00AB7182">
        <w:t xml:space="preserve">Table A.15/1: </w:t>
      </w:r>
      <w:r w:rsidRPr="00AB7182">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6B2DBE" w:rsidRPr="00AB7182" w14:paraId="2EC701C6" w14:textId="77777777" w:rsidTr="00674BC1">
        <w:trPr>
          <w:cantSplit/>
        </w:trPr>
        <w:tc>
          <w:tcPr>
            <w:tcW w:w="2198" w:type="dxa"/>
          </w:tcPr>
          <w:p w14:paraId="7B328586" w14:textId="77777777" w:rsidR="006B2DBE" w:rsidRPr="00AB7182" w:rsidRDefault="006B2DBE" w:rsidP="00674BC1">
            <w:pPr>
              <w:pStyle w:val="TAH"/>
            </w:pPr>
            <w:r w:rsidRPr="00AB7182">
              <w:t>Information Element</w:t>
            </w:r>
          </w:p>
        </w:tc>
        <w:tc>
          <w:tcPr>
            <w:tcW w:w="1738" w:type="dxa"/>
          </w:tcPr>
          <w:p w14:paraId="5C394F8D" w14:textId="77777777" w:rsidR="006B2DBE" w:rsidRPr="00AB7182" w:rsidRDefault="006B2DBE" w:rsidP="00674BC1">
            <w:pPr>
              <w:pStyle w:val="TAH"/>
            </w:pPr>
            <w:r w:rsidRPr="00AB7182">
              <w:t>Annex C Support</w:t>
            </w:r>
          </w:p>
        </w:tc>
        <w:tc>
          <w:tcPr>
            <w:tcW w:w="5919" w:type="dxa"/>
          </w:tcPr>
          <w:p w14:paraId="1DADC764" w14:textId="77777777" w:rsidR="006B2DBE" w:rsidRPr="00AB7182" w:rsidRDefault="006B2DBE" w:rsidP="00674BC1">
            <w:pPr>
              <w:pStyle w:val="TAH"/>
            </w:pPr>
            <w:r w:rsidRPr="00AB7182">
              <w:t>SDP Support</w:t>
            </w:r>
          </w:p>
        </w:tc>
      </w:tr>
      <w:tr w:rsidR="006B2DBE" w:rsidRPr="00AB7182" w14:paraId="5EEBBC03" w14:textId="77777777" w:rsidTr="00674BC1">
        <w:trPr>
          <w:cantSplit/>
        </w:trPr>
        <w:tc>
          <w:tcPr>
            <w:tcW w:w="2198" w:type="dxa"/>
          </w:tcPr>
          <w:p w14:paraId="239BD67C" w14:textId="77777777" w:rsidR="006B2DBE" w:rsidRPr="00AB7182" w:rsidRDefault="006B2DBE" w:rsidP="00674BC1">
            <w:pPr>
              <w:pStyle w:val="TAC"/>
            </w:pPr>
            <w:r w:rsidRPr="00AB7182">
              <w:t>v-line</w:t>
            </w:r>
          </w:p>
        </w:tc>
        <w:tc>
          <w:tcPr>
            <w:tcW w:w="1738" w:type="dxa"/>
          </w:tcPr>
          <w:p w14:paraId="2C800673" w14:textId="77777777" w:rsidR="006B2DBE" w:rsidRPr="00AB7182" w:rsidRDefault="006B2DBE" w:rsidP="00674BC1">
            <w:pPr>
              <w:pStyle w:val="TAC"/>
            </w:pPr>
            <w:r w:rsidRPr="00AB7182">
              <w:rPr>
                <w:noProof/>
              </w:rPr>
              <w:t>"</w:t>
            </w:r>
            <w:r w:rsidRPr="00AB7182">
              <w:t>SDP_V</w:t>
            </w:r>
            <w:r w:rsidRPr="00AB7182">
              <w:rPr>
                <w:noProof/>
              </w:rPr>
              <w:t xml:space="preserve"> "</w:t>
            </w:r>
          </w:p>
        </w:tc>
        <w:tc>
          <w:tcPr>
            <w:tcW w:w="5919" w:type="dxa"/>
          </w:tcPr>
          <w:p w14:paraId="4684347B" w14:textId="77777777" w:rsidR="006B2DBE" w:rsidRPr="00AB7182" w:rsidRDefault="006B2DBE" w:rsidP="00674BC1">
            <w:pPr>
              <w:pStyle w:val="TAC"/>
            </w:pPr>
            <w:r w:rsidRPr="00AB7182">
              <w:t>The value must always be equal to zero:</w:t>
            </w:r>
          </w:p>
          <w:p w14:paraId="58DE3031" w14:textId="77777777" w:rsidR="006B2DBE" w:rsidRPr="00AB7182" w:rsidRDefault="006B2DBE" w:rsidP="00674BC1">
            <w:pPr>
              <w:pStyle w:val="TAC"/>
            </w:pPr>
            <w:r w:rsidRPr="00AB7182">
              <w:t>v=0.</w:t>
            </w:r>
          </w:p>
        </w:tc>
      </w:tr>
      <w:tr w:rsidR="006B2DBE" w:rsidRPr="00AB7182" w14:paraId="4AE747C8" w14:textId="77777777" w:rsidTr="00674BC1">
        <w:trPr>
          <w:cantSplit/>
        </w:trPr>
        <w:tc>
          <w:tcPr>
            <w:tcW w:w="2198" w:type="dxa"/>
          </w:tcPr>
          <w:p w14:paraId="1498B4BB" w14:textId="77777777" w:rsidR="006B2DBE" w:rsidRPr="00AB7182" w:rsidRDefault="006B2DBE" w:rsidP="00674BC1">
            <w:pPr>
              <w:pStyle w:val="TAC"/>
            </w:pPr>
            <w:r w:rsidRPr="00AB7182">
              <w:t>m-line</w:t>
            </w:r>
          </w:p>
        </w:tc>
        <w:tc>
          <w:tcPr>
            <w:tcW w:w="1738" w:type="dxa"/>
          </w:tcPr>
          <w:p w14:paraId="415A2427" w14:textId="77777777" w:rsidR="006B2DBE" w:rsidRPr="00AB7182" w:rsidRDefault="006B2DBE" w:rsidP="00674BC1">
            <w:pPr>
              <w:pStyle w:val="TAC"/>
            </w:pPr>
            <w:r w:rsidRPr="00AB7182">
              <w:rPr>
                <w:noProof/>
              </w:rPr>
              <w:t>"</w:t>
            </w:r>
            <w:r w:rsidRPr="00AB7182">
              <w:t>SDP_M</w:t>
            </w:r>
            <w:r w:rsidRPr="00AB7182">
              <w:rPr>
                <w:noProof/>
              </w:rPr>
              <w:t xml:space="preserve"> "</w:t>
            </w:r>
          </w:p>
        </w:tc>
        <w:tc>
          <w:tcPr>
            <w:tcW w:w="5919" w:type="dxa"/>
          </w:tcPr>
          <w:p w14:paraId="3A29CB2D" w14:textId="77777777" w:rsidR="006B2DBE" w:rsidRPr="00AB7182" w:rsidRDefault="006B2DBE" w:rsidP="00674BC1">
            <w:pPr>
              <w:pStyle w:val="TAC"/>
              <w:jc w:val="left"/>
            </w:pPr>
            <w:r w:rsidRPr="00AB7182">
              <w:t xml:space="preserve">&lt;port&gt; &lt;transport&gt;  and &lt;fmt-list&gt; are required. Both static and dynamic payload types shall be supported. </w:t>
            </w:r>
          </w:p>
          <w:p w14:paraId="70646379" w14:textId="77777777" w:rsidR="006B2DBE" w:rsidRPr="00AB7182" w:rsidRDefault="006B2DBE" w:rsidP="00674BC1">
            <w:pPr>
              <w:pStyle w:val="TAC"/>
              <w:jc w:val="left"/>
              <w:rPr>
                <w:bCs/>
              </w:rPr>
            </w:pPr>
            <w:r w:rsidRPr="00AB7182">
              <w:t xml:space="preserve">The MGC may underspecify the </w:t>
            </w:r>
            <w:r w:rsidRPr="00AB7182">
              <w:rPr>
                <w:bCs/>
              </w:rPr>
              <w:t xml:space="preserve">&lt;fmt-list&gt; subfield in place of a single dynamic payload type. In this case the mapping between the underspecified payload type and the &lt;encoding name&gt;/&lt;clock rate&gt; shall be provided in the rtpmap attribute. </w:t>
            </w:r>
          </w:p>
          <w:p w14:paraId="564908E6" w14:textId="77777777" w:rsidR="006B2DBE" w:rsidRPr="00AB7182" w:rsidRDefault="006B2DBE" w:rsidP="00674BC1">
            <w:pPr>
              <w:pStyle w:val="TAC"/>
              <w:jc w:val="left"/>
            </w:pPr>
            <w:r w:rsidRPr="00AB7182">
              <w:t>For &lt;transport&gt; see  table 5.15/2.</w:t>
            </w:r>
          </w:p>
        </w:tc>
      </w:tr>
      <w:tr w:rsidR="006B2DBE" w:rsidRPr="00AB7182" w14:paraId="7815B0A2" w14:textId="77777777" w:rsidTr="00674BC1">
        <w:trPr>
          <w:cantSplit/>
        </w:trPr>
        <w:tc>
          <w:tcPr>
            <w:tcW w:w="2198" w:type="dxa"/>
          </w:tcPr>
          <w:p w14:paraId="25B99089" w14:textId="77777777" w:rsidR="006B2DBE" w:rsidRPr="00AB7182" w:rsidRDefault="006B2DBE" w:rsidP="00674BC1">
            <w:pPr>
              <w:pStyle w:val="TAC"/>
            </w:pPr>
            <w:r w:rsidRPr="00AB7182">
              <w:t>c-line</w:t>
            </w:r>
          </w:p>
        </w:tc>
        <w:tc>
          <w:tcPr>
            <w:tcW w:w="1738" w:type="dxa"/>
          </w:tcPr>
          <w:p w14:paraId="5AEA992E" w14:textId="77777777" w:rsidR="006B2DBE" w:rsidRPr="00AB7182" w:rsidRDefault="006B2DBE" w:rsidP="00674BC1">
            <w:pPr>
              <w:pStyle w:val="TAC"/>
            </w:pPr>
            <w:r w:rsidRPr="00AB7182">
              <w:rPr>
                <w:noProof/>
              </w:rPr>
              <w:t>"</w:t>
            </w:r>
            <w:r w:rsidRPr="00AB7182">
              <w:t>SDP_C</w:t>
            </w:r>
            <w:r w:rsidRPr="00AB7182">
              <w:rPr>
                <w:noProof/>
              </w:rPr>
              <w:t xml:space="preserve"> "</w:t>
            </w:r>
          </w:p>
        </w:tc>
        <w:tc>
          <w:tcPr>
            <w:tcW w:w="5919" w:type="dxa"/>
          </w:tcPr>
          <w:p w14:paraId="75036980" w14:textId="77777777" w:rsidR="006B2DBE" w:rsidRPr="00AB7182" w:rsidRDefault="006B2DBE" w:rsidP="00674BC1">
            <w:pPr>
              <w:pStyle w:val="TAC"/>
              <w:jc w:val="left"/>
            </w:pPr>
            <w:r w:rsidRPr="00AB7182">
              <w:t xml:space="preserve">&lt;nettype&gt; &lt;addrtype&gt; and &lt;connection address&gt; are required </w:t>
            </w:r>
          </w:p>
          <w:p w14:paraId="1EF35401" w14:textId="77777777" w:rsidR="006B2DBE" w:rsidRPr="00AB7182" w:rsidRDefault="006B2DBE" w:rsidP="00674BC1">
            <w:pPr>
              <w:pStyle w:val="TAC"/>
              <w:jc w:val="left"/>
            </w:pPr>
            <w:r w:rsidRPr="00AB7182">
              <w:t>The network type shall be set to "IN".</w:t>
            </w:r>
          </w:p>
          <w:p w14:paraId="77EA719E" w14:textId="77777777" w:rsidR="006B2DBE" w:rsidRPr="00AB7182" w:rsidRDefault="006B2DBE" w:rsidP="00674BC1">
            <w:pPr>
              <w:pStyle w:val="TAC"/>
              <w:jc w:val="left"/>
            </w:pPr>
            <w:r w:rsidRPr="00AB7182">
              <w:t>The address type may be IPv4 or IPv6.  The MGC may apply parameter underspecification to the &lt;address type&gt; subfield. (NOTE 2)</w:t>
            </w:r>
          </w:p>
        </w:tc>
      </w:tr>
      <w:tr w:rsidR="00D34F61" w:rsidRPr="00AB7182" w14:paraId="39B354FC" w14:textId="77777777" w:rsidTr="00674BC1">
        <w:trPr>
          <w:cantSplit/>
        </w:trPr>
        <w:tc>
          <w:tcPr>
            <w:tcW w:w="2198" w:type="dxa"/>
          </w:tcPr>
          <w:p w14:paraId="732628F7" w14:textId="77777777" w:rsidR="00D34F61" w:rsidRPr="00AB7182" w:rsidRDefault="00D34F61" w:rsidP="00D34F61">
            <w:pPr>
              <w:pStyle w:val="TAC"/>
            </w:pPr>
            <w:r w:rsidRPr="00AB7182">
              <w:lastRenderedPageBreak/>
              <w:t>a-line</w:t>
            </w:r>
          </w:p>
        </w:tc>
        <w:tc>
          <w:tcPr>
            <w:tcW w:w="1738" w:type="dxa"/>
          </w:tcPr>
          <w:p w14:paraId="19FE7E26" w14:textId="77777777" w:rsidR="00D34F61" w:rsidRPr="00AB7182" w:rsidRDefault="00D34F61" w:rsidP="00D34F61">
            <w:pPr>
              <w:pStyle w:val="TAC"/>
            </w:pPr>
            <w:r w:rsidRPr="00AB7182">
              <w:rPr>
                <w:noProof/>
              </w:rPr>
              <w:t>"</w:t>
            </w:r>
            <w:r w:rsidRPr="00AB7182">
              <w:t>SDP_A</w:t>
            </w:r>
            <w:r w:rsidRPr="00AB7182">
              <w:rPr>
                <w:noProof/>
              </w:rPr>
              <w:t xml:space="preserve"> "</w:t>
            </w:r>
          </w:p>
        </w:tc>
        <w:tc>
          <w:tcPr>
            <w:tcW w:w="5919" w:type="dxa"/>
          </w:tcPr>
          <w:p w14:paraId="6BE92AE7" w14:textId="77777777" w:rsidR="00D34F61" w:rsidRDefault="00D34F61" w:rsidP="00D34F61">
            <w:pPr>
              <w:pStyle w:val="TAC"/>
              <w:jc w:val="left"/>
              <w:rPr>
                <w:lang w:eastAsia="en-GB"/>
              </w:rPr>
            </w:pPr>
            <w:r>
              <w:rPr>
                <w:lang w:eastAsia="en-GB"/>
              </w:rPr>
              <w:t xml:space="preserve">For a dynamic RTP payload type, for each codec information on the codec type shall be provided in a separate SDP </w:t>
            </w:r>
            <w:r>
              <w:rPr>
                <w:noProof/>
                <w:lang w:eastAsia="en-GB"/>
              </w:rPr>
              <w:t xml:space="preserve"> "</w:t>
            </w:r>
            <w:r>
              <w:rPr>
                <w:lang w:eastAsia="en-GB"/>
              </w:rPr>
              <w:t>a=rtpmap</w:t>
            </w:r>
            <w:r>
              <w:rPr>
                <w:noProof/>
                <w:lang w:eastAsia="en-GB"/>
              </w:rPr>
              <w:t xml:space="preserve"> "</w:t>
            </w:r>
            <w:r>
              <w:rPr>
                <w:lang w:eastAsia="en-GB"/>
              </w:rPr>
              <w:t xml:space="preserve">-line and possibly additional SDP </w:t>
            </w:r>
            <w:r>
              <w:rPr>
                <w:noProof/>
                <w:lang w:eastAsia="en-GB"/>
              </w:rPr>
              <w:t xml:space="preserve"> "</w:t>
            </w:r>
            <w:r>
              <w:rPr>
                <w:lang w:eastAsia="en-GB"/>
              </w:rPr>
              <w:t>a=fmtp</w:t>
            </w:r>
            <w:r>
              <w:rPr>
                <w:noProof/>
                <w:lang w:eastAsia="en-GB"/>
              </w:rPr>
              <w:t xml:space="preserve"> "</w:t>
            </w:r>
            <w:r>
              <w:rPr>
                <w:lang w:eastAsia="en-GB"/>
              </w:rPr>
              <w:t xml:space="preserve">-line(s). See Clause 10.2. </w:t>
            </w:r>
          </w:p>
          <w:p w14:paraId="6B1FCBE3" w14:textId="77777777" w:rsidR="00D34F61" w:rsidRDefault="00D34F61" w:rsidP="00D34F61">
            <w:pPr>
              <w:pStyle w:val="TAC"/>
              <w:jc w:val="left"/>
              <w:rPr>
                <w:lang w:eastAsia="en-GB"/>
              </w:rPr>
            </w:pPr>
            <w:r>
              <w:rPr>
                <w:lang w:eastAsia="en-GB"/>
              </w:rPr>
              <w:t xml:space="preserve">For AVPF transport, the "rtcp-fb" SDP attribute defined in IETF RFC 4585 [60] may be used to provide the feedback message types the MG is allowed to send and to indicate RTCP timing information. </w:t>
            </w:r>
          </w:p>
          <w:p w14:paraId="3DDDB9ED" w14:textId="77777777" w:rsidR="00D34F61" w:rsidRDefault="00D34F61" w:rsidP="00D34F61">
            <w:pPr>
              <w:pStyle w:val="TAC"/>
              <w:jc w:val="left"/>
              <w:rPr>
                <w:lang w:eastAsia="en-GB"/>
              </w:rPr>
            </w:pPr>
            <w:r>
              <w:rPr>
                <w:lang w:eastAsia="en-GB"/>
              </w:rPr>
              <w:t>(NOTE 3)</w:t>
            </w:r>
          </w:p>
          <w:p w14:paraId="7E3299AD" w14:textId="77777777" w:rsidR="00D34F61" w:rsidRDefault="00D34F61" w:rsidP="00D34F61">
            <w:pPr>
              <w:pStyle w:val="TAC"/>
              <w:jc w:val="left"/>
              <w:rPr>
                <w:lang w:eastAsia="en-GB"/>
              </w:rPr>
            </w:pPr>
            <w:r>
              <w:rPr>
                <w:lang w:eastAsia="en-GB"/>
              </w:rPr>
              <w:t xml:space="preserve">For T.38, additional SDP attributes listed in subclause 10.2.3.6 may be provided. </w:t>
            </w:r>
          </w:p>
          <w:p w14:paraId="763E8738" w14:textId="77777777" w:rsidR="00D34F61" w:rsidRDefault="00D34F61" w:rsidP="00D34F61">
            <w:pPr>
              <w:pStyle w:val="TAL"/>
              <w:rPr>
                <w:lang w:eastAsia="en-GB"/>
              </w:rPr>
            </w:pPr>
            <w:r>
              <w:rPr>
                <w:lang w:eastAsia="en-GB"/>
              </w:rPr>
              <w:t>ICE support</w:t>
            </w:r>
          </w:p>
          <w:p w14:paraId="57D65578" w14:textId="77777777" w:rsidR="00D34F61" w:rsidRDefault="00D34F61" w:rsidP="00D34F61">
            <w:pPr>
              <w:pStyle w:val="TAC"/>
              <w:jc w:val="left"/>
              <w:rPr>
                <w:lang w:eastAsia="en-GB"/>
              </w:rPr>
            </w:pPr>
            <w:r>
              <w:rPr>
                <w:lang w:eastAsia="en-GB"/>
              </w:rPr>
              <w:t>The attributes "a=candidate", "a=ice-pwd", "a=ice-ufrag" and "a=ice-pacing" (see IETF RFC 8839 [73]) may be provided for an SDP m-line in the local and remote descriptor if the IM-MGW supports ICE, see also 3GPP TS 24.229 [69]. In the local descriptor, the MGC shall provide "a=ice-pwd", and "a=ice-ufrag" with wildcard sign "$" to request the allocation of a password and user name fragment, and the "a=candidate" of type "host" with the transport, port and priority parameters with wildcard sign "$" to request the allocation of a host candidate, and "a=ice-pacing" with wildcard sign "$" to request the desired pacing value for connectivity checks. The IM-MGW shall then reply with completed "a=ice-pwd", and "a=ice-ufrag", "a=candidate" attributes and "a=ice-pacing" in the local descriptor, and shall include "a=ice-lite" if it only supports ICE lite. In the remote descriptor, the MGC may provide the "a=candidate", "a=ice-pwd", "a=ice-ufrag" and "a=ice-pacing".</w:t>
            </w:r>
          </w:p>
          <w:p w14:paraId="5499CC9C" w14:textId="77777777" w:rsidR="00D34F61" w:rsidRDefault="00D34F61" w:rsidP="00D34F61">
            <w:pPr>
              <w:pStyle w:val="TAC"/>
              <w:jc w:val="left"/>
              <w:rPr>
                <w:lang w:eastAsia="en-GB"/>
              </w:rPr>
            </w:pPr>
          </w:p>
          <w:p w14:paraId="2B4B6BB8" w14:textId="77777777" w:rsidR="00D34F61" w:rsidRDefault="00D34F61" w:rsidP="00D34F61">
            <w:pPr>
              <w:pStyle w:val="TAL"/>
              <w:rPr>
                <w:rFonts w:cs="Arial"/>
                <w:bCs/>
                <w:szCs w:val="18"/>
                <w:lang w:eastAsia="en-GB"/>
              </w:rPr>
            </w:pPr>
            <w:r>
              <w:rPr>
                <w:rFonts w:cs="Arial"/>
                <w:bCs/>
                <w:szCs w:val="18"/>
                <w:lang w:eastAsia="en-GB"/>
              </w:rPr>
              <w:t>Rate adaptation for media endpoints:</w:t>
            </w:r>
          </w:p>
          <w:p w14:paraId="07702CAB" w14:textId="77777777" w:rsidR="00D34F61" w:rsidRDefault="00D34F61" w:rsidP="00D34F61">
            <w:pPr>
              <w:pStyle w:val="TAL"/>
              <w:rPr>
                <w:lang w:eastAsia="en-GB"/>
              </w:rPr>
            </w:pPr>
            <w:r>
              <w:rPr>
                <w:lang w:eastAsia="en-GB"/>
              </w:rPr>
              <w:t xml:space="preserve">If the IM-MGW performs media transcoding and if the rate adaptation for media endpoints using the </w:t>
            </w:r>
            <w:r>
              <w:rPr>
                <w:rFonts w:cs="Arial"/>
                <w:bCs/>
                <w:szCs w:val="18"/>
                <w:lang w:eastAsia="en-GB"/>
              </w:rPr>
              <w:t>enhanced bandwidth negotiation</w:t>
            </w:r>
            <w:r>
              <w:rPr>
                <w:lang w:eastAsia="en-GB"/>
              </w:rPr>
              <w:t xml:space="preserve"> </w:t>
            </w:r>
            <w:r>
              <w:rPr>
                <w:rFonts w:cs="Arial"/>
                <w:bCs/>
                <w:szCs w:val="18"/>
                <w:lang w:eastAsia="en-GB"/>
              </w:rPr>
              <w:t xml:space="preserve">is supported by the </w:t>
            </w:r>
            <w:r>
              <w:rPr>
                <w:lang w:eastAsia="en-GB"/>
              </w:rPr>
              <w:t>IM-MGW, attribute(s) "a=bw-info" with direction "send" or "sendrecv" may be provided for an m-line and the selected IP payload type and applicable IP version in the remote descriptor.</w:t>
            </w:r>
          </w:p>
          <w:p w14:paraId="756E3FC9" w14:textId="77777777" w:rsidR="00D34F61" w:rsidRDefault="00D34F61" w:rsidP="00D34F61">
            <w:pPr>
              <w:pStyle w:val="TAC"/>
              <w:jc w:val="left"/>
              <w:rPr>
                <w:lang w:eastAsia="en-GB"/>
              </w:rPr>
            </w:pPr>
            <w:r>
              <w:rPr>
                <w:lang w:eastAsia="en-GB"/>
              </w:rPr>
              <w:t xml:space="preserve">The following bandwidth properties, as defined in 3GPP TS 26.114 [62], clause 19, may be included in "a=bw-info" line: </w:t>
            </w:r>
            <w:r>
              <w:rPr>
                <w:rFonts w:cs="Arial"/>
                <w:szCs w:val="18"/>
                <w:lang w:eastAsia="zh-CN"/>
              </w:rPr>
              <w:t xml:space="preserve">&lt;payload type&gt; </w:t>
            </w:r>
            <w:r>
              <w:rPr>
                <w:lang w:eastAsia="en-GB"/>
              </w:rPr>
              <w:t>&lt;dir&gt; &lt;MaxSupBw&gt;, &lt;MaxDesBw&gt;, &lt;MinDesBw&gt;, &lt;MinSupBw&gt; and &lt;IpVer&gt;.</w:t>
            </w:r>
          </w:p>
          <w:p w14:paraId="2191ED8B" w14:textId="77777777" w:rsidR="00D34F61" w:rsidRDefault="00D34F61" w:rsidP="00D34F61">
            <w:pPr>
              <w:pStyle w:val="TAC"/>
              <w:jc w:val="left"/>
              <w:rPr>
                <w:lang w:eastAsia="en-GB"/>
              </w:rPr>
            </w:pPr>
          </w:p>
          <w:p w14:paraId="7652BA25" w14:textId="77777777" w:rsidR="00D34F61" w:rsidRDefault="00D34F61" w:rsidP="00D34F61">
            <w:pPr>
              <w:keepNext/>
              <w:keepLines/>
              <w:spacing w:after="0"/>
              <w:rPr>
                <w:rFonts w:ascii="Arial" w:hAnsi="Arial"/>
                <w:sz w:val="18"/>
                <w:lang w:eastAsia="zh-CN"/>
              </w:rPr>
            </w:pPr>
            <w:r>
              <w:rPr>
                <w:rFonts w:ascii="Arial" w:hAnsi="Arial"/>
                <w:sz w:val="18"/>
                <w:lang w:eastAsia="zh-CN"/>
              </w:rPr>
              <w:t>SDP Capability Negotiation:</w:t>
            </w:r>
          </w:p>
          <w:p w14:paraId="5EBC16AD" w14:textId="77777777" w:rsidR="00D34F61" w:rsidRDefault="00D34F61" w:rsidP="00D34F61">
            <w:pPr>
              <w:pStyle w:val="TAC"/>
              <w:jc w:val="left"/>
              <w:rPr>
                <w:lang w:eastAsia="zh-CN"/>
              </w:rPr>
            </w:pPr>
            <w:r>
              <w:rPr>
                <w:lang w:eastAsia="zh-CN"/>
              </w:rPr>
              <w:t>The attributes of "a=acap", "a=tcap", "a=pcfg" and "a=acfg" (see IETF</w:t>
            </w:r>
            <w:r>
              <w:rPr>
                <w:lang w:val="en-US" w:eastAsia="zh-CN"/>
              </w:rPr>
              <w:t> </w:t>
            </w:r>
            <w:r>
              <w:rPr>
                <w:lang w:eastAsia="zh-CN"/>
              </w:rPr>
              <w:t>RFC</w:t>
            </w:r>
            <w:r>
              <w:rPr>
                <w:lang w:val="en-US" w:eastAsia="zh-CN"/>
              </w:rPr>
              <w:t> </w:t>
            </w:r>
            <w:r>
              <w:rPr>
                <w:lang w:eastAsia="zh-CN"/>
              </w:rPr>
              <w:t>5939</w:t>
            </w:r>
            <w:r>
              <w:rPr>
                <w:lang w:val="en-US" w:eastAsia="zh-CN"/>
              </w:rPr>
              <w:t> </w:t>
            </w:r>
            <w:r>
              <w:rPr>
                <w:lang w:eastAsia="zh-CN"/>
              </w:rPr>
              <w:t>[70]) may be provided in the local descriptor and/or remote descriptor.</w:t>
            </w:r>
          </w:p>
          <w:p w14:paraId="70BEC0CA" w14:textId="77777777" w:rsidR="00D34F61" w:rsidRDefault="00D34F61" w:rsidP="00D34F61">
            <w:pPr>
              <w:pStyle w:val="TAC"/>
              <w:jc w:val="left"/>
              <w:rPr>
                <w:lang w:eastAsia="zh-CN"/>
              </w:rPr>
            </w:pPr>
          </w:p>
          <w:p w14:paraId="60F6EC55" w14:textId="77777777" w:rsidR="00D34F61" w:rsidRDefault="00D34F61" w:rsidP="00D34F61">
            <w:pPr>
              <w:pStyle w:val="TAL"/>
              <w:rPr>
                <w:rFonts w:cs="Arial"/>
                <w:bCs/>
                <w:szCs w:val="18"/>
              </w:rPr>
            </w:pPr>
            <w:r>
              <w:rPr>
                <w:rFonts w:cs="Arial"/>
                <w:bCs/>
                <w:szCs w:val="18"/>
              </w:rPr>
              <w:t>Handling of RTCP APP messages when transcoding between EVS and non EVS codecs, or between IVAS and non IVAS codecs, if transcoding to/from EVS or IVAS is supported</w:t>
            </w:r>
            <w:r>
              <w:rPr>
                <w:rFonts w:cs="Arial"/>
                <w:bCs/>
                <w:szCs w:val="18"/>
                <w:lang w:eastAsia="en-GB"/>
              </w:rPr>
              <w:t xml:space="preserve"> by the </w:t>
            </w:r>
            <w:r>
              <w:rPr>
                <w:lang w:eastAsia="en-GB"/>
              </w:rPr>
              <w:t>IM-MGW</w:t>
            </w:r>
            <w:r>
              <w:rPr>
                <w:rFonts w:cs="Arial"/>
                <w:bCs/>
                <w:szCs w:val="18"/>
              </w:rPr>
              <w:t>:</w:t>
            </w:r>
          </w:p>
          <w:p w14:paraId="7BD568E5" w14:textId="77777777" w:rsidR="00D34F61" w:rsidRDefault="00D34F61" w:rsidP="00D34F61">
            <w:pPr>
              <w:pStyle w:val="TAL"/>
            </w:pPr>
            <w:r>
              <w:rPr>
                <w:rFonts w:cs="Arial"/>
                <w:bCs/>
                <w:szCs w:val="18"/>
              </w:rPr>
              <w:t>The attribute "a=</w:t>
            </w:r>
            <w:r>
              <w:t>3gpp_mtsi_app_adapt" (see 3GPP TS 26.114 [62]) containing the allowed RTCP APP message types shall be provided when the IM-MGW is allowed to send RTCP APP messages.</w:t>
            </w:r>
          </w:p>
          <w:p w14:paraId="508FDA37" w14:textId="3A65BBFA" w:rsidR="00D34F61" w:rsidRPr="00AB7182" w:rsidRDefault="00D34F61" w:rsidP="00D34F61">
            <w:pPr>
              <w:pStyle w:val="TAC"/>
              <w:jc w:val="left"/>
            </w:pPr>
          </w:p>
        </w:tc>
      </w:tr>
      <w:tr w:rsidR="006B2DBE" w:rsidRPr="00AB7182" w14:paraId="78F2130C" w14:textId="77777777" w:rsidTr="00674BC1">
        <w:trPr>
          <w:cantSplit/>
        </w:trPr>
        <w:tc>
          <w:tcPr>
            <w:tcW w:w="2198" w:type="dxa"/>
          </w:tcPr>
          <w:p w14:paraId="2FD01BB1" w14:textId="77777777" w:rsidR="006B2DBE" w:rsidRPr="00AB7182" w:rsidRDefault="006B2DBE" w:rsidP="00674BC1">
            <w:pPr>
              <w:pStyle w:val="TAC"/>
            </w:pPr>
            <w:r w:rsidRPr="00AB7182">
              <w:t>b-line</w:t>
            </w:r>
          </w:p>
        </w:tc>
        <w:tc>
          <w:tcPr>
            <w:tcW w:w="1738" w:type="dxa"/>
          </w:tcPr>
          <w:p w14:paraId="5DC32E77" w14:textId="77777777" w:rsidR="006B2DBE" w:rsidRPr="00AB7182" w:rsidRDefault="006B2DBE" w:rsidP="00674BC1">
            <w:pPr>
              <w:pStyle w:val="TAC"/>
            </w:pPr>
            <w:r w:rsidRPr="00AB7182">
              <w:rPr>
                <w:noProof/>
              </w:rPr>
              <w:t>"</w:t>
            </w:r>
            <w:r w:rsidRPr="00AB7182">
              <w:t>SDP_B</w:t>
            </w:r>
            <w:r w:rsidRPr="00AB7182">
              <w:rPr>
                <w:noProof/>
              </w:rPr>
              <w:t xml:space="preserve"> "</w:t>
            </w:r>
          </w:p>
        </w:tc>
        <w:tc>
          <w:tcPr>
            <w:tcW w:w="5919" w:type="dxa"/>
          </w:tcPr>
          <w:p w14:paraId="23DA6AEA" w14:textId="77777777" w:rsidR="006B2DBE" w:rsidRPr="00AB7182" w:rsidRDefault="006B2DBE" w:rsidP="00674BC1">
            <w:pPr>
              <w:pStyle w:val="TAC"/>
              <w:jc w:val="left"/>
            </w:pPr>
            <w:r w:rsidRPr="00AB7182">
              <w:t>(NOTE1).</w:t>
            </w:r>
          </w:p>
          <w:p w14:paraId="0D446B20" w14:textId="77777777" w:rsidR="006B2DBE" w:rsidRPr="00AB7182" w:rsidRDefault="006B2DBE" w:rsidP="00674BC1">
            <w:pPr>
              <w:pStyle w:val="TAC"/>
              <w:jc w:val="left"/>
            </w:pPr>
            <w:r w:rsidRPr="00AB7182">
              <w:t>B:RS and b:RR bandwidth modifiers required</w:t>
            </w:r>
          </w:p>
          <w:p w14:paraId="14CE757B" w14:textId="77777777" w:rsidR="006B2DBE" w:rsidRPr="00AB7182" w:rsidRDefault="006B2DBE" w:rsidP="00674BC1">
            <w:pPr>
              <w:pStyle w:val="TAC"/>
              <w:jc w:val="left"/>
            </w:pPr>
            <w:r w:rsidRPr="00AB7182">
              <w:t>Bandwidth information shall be supplied by the MGC if the required bandwidth cannot be immediately derived from the information contained in the m= line. If the MGC is using parameter underspecification, the MG shall assume a reasonable default bandwidth value for well-known codecs and shall provide this value in the response sent to the MGC. The Modifier field shall be set to "AS". The Bandwidth Value field shall be set to the maximum bandwidth requirement of the media stream in kbit/s and shall take into account all headers down to the IP layer.</w:t>
            </w:r>
          </w:p>
          <w:p w14:paraId="4F7DB4C4" w14:textId="77777777" w:rsidR="006B2DBE" w:rsidRPr="00AB7182" w:rsidRDefault="006B2DBE" w:rsidP="00674BC1">
            <w:pPr>
              <w:pStyle w:val="TAC"/>
              <w:jc w:val="left"/>
            </w:pPr>
          </w:p>
          <w:p w14:paraId="248CAF2D" w14:textId="77777777" w:rsidR="006B2DBE" w:rsidRPr="00AB7182" w:rsidRDefault="006B2DBE" w:rsidP="00674BC1">
            <w:pPr>
              <w:pStyle w:val="TAC"/>
              <w:jc w:val="left"/>
            </w:pPr>
            <w:r w:rsidRPr="00AB7182">
              <w:t xml:space="preserve">The MGC may also supply additional RTCP bandwidth modifiers (i.e. RR and RS, see </w:t>
            </w:r>
            <w:r w:rsidRPr="00AB7182">
              <w:rPr>
                <w:rFonts w:eastAsia="MS Mincho"/>
                <w:szCs w:val="18"/>
              </w:rPr>
              <w:t>IETF RFC 3556 [39]</w:t>
            </w:r>
            <w:r w:rsidRPr="00AB7182">
              <w:t>). If the RTCP modifiers are not supplied, the bandwidth value for the AS modifier shall take into account an extra 5% bandwidth for RTCP packets.</w:t>
            </w:r>
          </w:p>
          <w:p w14:paraId="4429215F" w14:textId="77777777" w:rsidR="006B2DBE" w:rsidRPr="00AB7182" w:rsidRDefault="006B2DBE" w:rsidP="00674BC1">
            <w:pPr>
              <w:pStyle w:val="TAC"/>
              <w:jc w:val="left"/>
            </w:pPr>
          </w:p>
        </w:tc>
      </w:tr>
      <w:tr w:rsidR="006B2DBE" w:rsidRPr="00AB7182" w14:paraId="27230331" w14:textId="77777777" w:rsidTr="00674BC1">
        <w:trPr>
          <w:cantSplit/>
        </w:trPr>
        <w:tc>
          <w:tcPr>
            <w:tcW w:w="2198" w:type="dxa"/>
          </w:tcPr>
          <w:p w14:paraId="79D1B5E2" w14:textId="77777777" w:rsidR="006B2DBE" w:rsidRPr="00AB7182" w:rsidRDefault="006B2DBE" w:rsidP="00674BC1">
            <w:pPr>
              <w:pStyle w:val="TAC"/>
            </w:pPr>
            <w:r w:rsidRPr="00AB7182">
              <w:lastRenderedPageBreak/>
              <w:t>o-line</w:t>
            </w:r>
          </w:p>
          <w:p w14:paraId="7D3B891F" w14:textId="77777777" w:rsidR="006B2DBE" w:rsidRPr="00AB7182" w:rsidRDefault="006B2DBE" w:rsidP="00674BC1">
            <w:pPr>
              <w:pStyle w:val="TAC"/>
            </w:pPr>
          </w:p>
        </w:tc>
        <w:tc>
          <w:tcPr>
            <w:tcW w:w="1738" w:type="dxa"/>
          </w:tcPr>
          <w:p w14:paraId="70086B5C" w14:textId="77777777" w:rsidR="006B2DBE" w:rsidRPr="00AB7182" w:rsidRDefault="006B2DBE" w:rsidP="00674BC1">
            <w:pPr>
              <w:pStyle w:val="TAC"/>
              <w:rPr>
                <w:noProof/>
              </w:rPr>
            </w:pPr>
            <w:r w:rsidRPr="00AB7182">
              <w:t>"SDP_O"</w:t>
            </w:r>
          </w:p>
        </w:tc>
        <w:tc>
          <w:tcPr>
            <w:tcW w:w="5919" w:type="dxa"/>
          </w:tcPr>
          <w:p w14:paraId="0E0BA76E" w14:textId="77777777" w:rsidR="006B2DBE" w:rsidRPr="00AB7182" w:rsidRDefault="006B2DBE" w:rsidP="00674BC1">
            <w:pPr>
              <w:pStyle w:val="TAC"/>
              <w:jc w:val="left"/>
            </w:pPr>
            <w:r w:rsidRPr="00AB7182">
              <w:t>The origin line consists of 6 fields:</w:t>
            </w:r>
          </w:p>
          <w:p w14:paraId="7022D5F0" w14:textId="77777777" w:rsidR="006B2DBE" w:rsidRPr="00AB7182" w:rsidRDefault="006B2DBE" w:rsidP="00674BC1">
            <w:pPr>
              <w:pStyle w:val="TAC"/>
              <w:jc w:val="left"/>
              <w:rPr>
                <w:i/>
              </w:rPr>
            </w:pPr>
            <w:r w:rsidRPr="00AB7182">
              <w:rPr>
                <w:i/>
              </w:rPr>
              <w:t>o= &lt;user name&gt; &lt;session ID&gt; &lt;version&gt; &lt;network type&gt; &lt;address type&gt; &lt;address&gt;.</w:t>
            </w:r>
          </w:p>
          <w:p w14:paraId="0376541F" w14:textId="77777777" w:rsidR="006B2DBE" w:rsidRPr="00AB7182" w:rsidRDefault="006B2DBE" w:rsidP="00674BC1">
            <w:pPr>
              <w:pStyle w:val="TAC"/>
              <w:jc w:val="left"/>
              <w:rPr>
                <w:i/>
              </w:rPr>
            </w:pPr>
          </w:p>
          <w:p w14:paraId="6D85ED85" w14:textId="77777777" w:rsidR="006B2DBE" w:rsidRPr="00AB7182" w:rsidRDefault="006B2DBE" w:rsidP="00674BC1">
            <w:pPr>
              <w:pStyle w:val="TAC"/>
              <w:jc w:val="left"/>
            </w:pPr>
            <w:r w:rsidRPr="00AB7182">
              <w:t>The MGC is not required to supply this line but shall accept it.</w:t>
            </w:r>
          </w:p>
          <w:p w14:paraId="45F5F35D" w14:textId="77777777" w:rsidR="006B2DBE" w:rsidRPr="00AB7182" w:rsidRDefault="006B2DBE" w:rsidP="00674BC1">
            <w:pPr>
              <w:pStyle w:val="TAC"/>
              <w:jc w:val="left"/>
            </w:pPr>
          </w:p>
          <w:p w14:paraId="07860DEE" w14:textId="77777777" w:rsidR="006B2DBE" w:rsidRPr="00AB7182" w:rsidRDefault="006B2DBE" w:rsidP="00674BC1">
            <w:pPr>
              <w:pStyle w:val="TAC"/>
              <w:jc w:val="left"/>
            </w:pPr>
            <w:r w:rsidRPr="00AB7182">
              <w:t>The MG shall</w:t>
            </w:r>
            <w:r w:rsidRPr="00AB7182" w:rsidDel="00B52524">
              <w:t xml:space="preserve"> </w:t>
            </w:r>
            <w:r w:rsidRPr="00AB7182">
              <w:t>return the value received from the MGC or if there is no o-line sent by the MGC, the MG shall populate this line as follows:</w:t>
            </w:r>
          </w:p>
          <w:p w14:paraId="3CD12074" w14:textId="77777777" w:rsidR="006B2DBE" w:rsidRPr="00AB7182" w:rsidRDefault="006B2DBE" w:rsidP="00674BC1">
            <w:pPr>
              <w:pStyle w:val="TAC"/>
              <w:jc w:val="left"/>
            </w:pPr>
          </w:p>
          <w:p w14:paraId="3DD6D66F" w14:textId="77777777" w:rsidR="006B2DBE" w:rsidRPr="00AB7182" w:rsidRDefault="006B2DBE" w:rsidP="00674BC1">
            <w:pPr>
              <w:pStyle w:val="TAC"/>
              <w:jc w:val="left"/>
            </w:pPr>
            <w:r w:rsidRPr="00AB7182">
              <w:t>- &lt;user name&gt; should contain an hyphen</w:t>
            </w:r>
          </w:p>
          <w:p w14:paraId="75ED476C" w14:textId="77777777" w:rsidR="006B2DBE" w:rsidRPr="00AB7182" w:rsidRDefault="006B2DBE" w:rsidP="00674BC1">
            <w:pPr>
              <w:pStyle w:val="TAC"/>
              <w:jc w:val="left"/>
            </w:pPr>
            <w:r w:rsidRPr="00AB7182">
              <w:t>- &lt;session ID&gt; and &lt;version&gt; should contain one or mode digits as described in RFC 4566 [17]</w:t>
            </w:r>
          </w:p>
          <w:p w14:paraId="2AD9F80A" w14:textId="77777777" w:rsidR="006B2DBE" w:rsidRPr="00AB7182" w:rsidRDefault="006B2DBE" w:rsidP="00674BC1">
            <w:pPr>
              <w:pStyle w:val="TAC"/>
              <w:jc w:val="left"/>
            </w:pPr>
            <w:r w:rsidRPr="00AB7182">
              <w:t>- &lt;network type&gt; shall be set to IN</w:t>
            </w:r>
          </w:p>
          <w:p w14:paraId="070D7094" w14:textId="77777777" w:rsidR="006B2DBE" w:rsidRPr="00AB7182" w:rsidRDefault="006B2DBE" w:rsidP="00674BC1">
            <w:pPr>
              <w:pStyle w:val="TAC"/>
              <w:jc w:val="left"/>
            </w:pPr>
            <w:r w:rsidRPr="00AB7182">
              <w:t xml:space="preserve">- &lt;address type&gt; shall be set to IP4 or IP6 The Address Type shall be set to "IP4" or "IP6" depending on the addressing scheme used by the network to which the MG is connected. </w:t>
            </w:r>
          </w:p>
          <w:p w14:paraId="29A4822F" w14:textId="77777777" w:rsidR="006B2DBE" w:rsidRPr="00AB7182" w:rsidRDefault="006B2DBE" w:rsidP="00674BC1">
            <w:pPr>
              <w:pStyle w:val="TAC"/>
              <w:jc w:val="left"/>
            </w:pPr>
            <w:r w:rsidRPr="00AB7182">
              <w:t>- &lt;address&gt; should contain the fully qualified domain name or IP address of the gateway.</w:t>
            </w:r>
          </w:p>
        </w:tc>
      </w:tr>
      <w:tr w:rsidR="006B2DBE" w:rsidRPr="00AB7182" w14:paraId="584B13B6" w14:textId="77777777" w:rsidTr="00674BC1">
        <w:trPr>
          <w:cantSplit/>
        </w:trPr>
        <w:tc>
          <w:tcPr>
            <w:tcW w:w="2198" w:type="dxa"/>
          </w:tcPr>
          <w:p w14:paraId="053E3889" w14:textId="77777777" w:rsidR="006B2DBE" w:rsidRPr="00AB7182" w:rsidRDefault="006B2DBE" w:rsidP="00674BC1">
            <w:pPr>
              <w:pStyle w:val="TAC"/>
            </w:pPr>
            <w:r w:rsidRPr="00AB7182">
              <w:t>s-line</w:t>
            </w:r>
          </w:p>
          <w:p w14:paraId="3F0B890E" w14:textId="77777777" w:rsidR="006B2DBE" w:rsidRPr="00AB7182" w:rsidRDefault="006B2DBE" w:rsidP="00674BC1">
            <w:pPr>
              <w:pStyle w:val="TAC"/>
            </w:pPr>
          </w:p>
        </w:tc>
        <w:tc>
          <w:tcPr>
            <w:tcW w:w="1738" w:type="dxa"/>
          </w:tcPr>
          <w:p w14:paraId="3895BB26" w14:textId="77777777" w:rsidR="006B2DBE" w:rsidRPr="00AB7182" w:rsidRDefault="006B2DBE" w:rsidP="00674BC1">
            <w:pPr>
              <w:pStyle w:val="TAC"/>
              <w:rPr>
                <w:noProof/>
              </w:rPr>
            </w:pPr>
            <w:r w:rsidRPr="00AB7182">
              <w:t>"SDP_S"</w:t>
            </w:r>
          </w:p>
        </w:tc>
        <w:tc>
          <w:tcPr>
            <w:tcW w:w="5919" w:type="dxa"/>
          </w:tcPr>
          <w:p w14:paraId="63396B35" w14:textId="77777777" w:rsidR="006B2DBE" w:rsidRPr="00AB7182" w:rsidRDefault="006B2DBE" w:rsidP="00674BC1">
            <w:pPr>
              <w:pStyle w:val="TAC"/>
              <w:jc w:val="left"/>
            </w:pPr>
            <w:r w:rsidRPr="00AB7182">
              <w:t>The session name (s=) line contains a single field:</w:t>
            </w:r>
          </w:p>
          <w:p w14:paraId="2CD2B842" w14:textId="77777777" w:rsidR="006B2DBE" w:rsidRPr="00AB7182" w:rsidRDefault="006B2DBE" w:rsidP="00674BC1">
            <w:pPr>
              <w:pStyle w:val="TAC"/>
              <w:jc w:val="left"/>
              <w:rPr>
                <w:i/>
              </w:rPr>
            </w:pPr>
            <w:r w:rsidRPr="00AB7182">
              <w:rPr>
                <w:i/>
              </w:rPr>
              <w:t>s= &lt;session-name&gt;.</w:t>
            </w:r>
          </w:p>
          <w:p w14:paraId="2AF373F3" w14:textId="77777777" w:rsidR="006B2DBE" w:rsidRPr="00AB7182" w:rsidRDefault="006B2DBE" w:rsidP="00674BC1">
            <w:pPr>
              <w:pStyle w:val="TAC"/>
              <w:jc w:val="left"/>
            </w:pPr>
          </w:p>
          <w:p w14:paraId="58B3FF0D" w14:textId="77777777" w:rsidR="006B2DBE" w:rsidRPr="00AB7182" w:rsidRDefault="006B2DBE" w:rsidP="00674BC1">
            <w:pPr>
              <w:pStyle w:val="TAC"/>
              <w:jc w:val="left"/>
            </w:pPr>
            <w:r w:rsidRPr="00AB7182">
              <w:t>The MGC is not required to supply a session name but shall accept one. This line may be used to convey correlation information for use in CDRs.</w:t>
            </w:r>
          </w:p>
          <w:p w14:paraId="0C4C8465" w14:textId="77777777" w:rsidR="006B2DBE" w:rsidRPr="00AB7182" w:rsidRDefault="006B2DBE" w:rsidP="00674BC1">
            <w:pPr>
              <w:pStyle w:val="TAC"/>
              <w:jc w:val="left"/>
            </w:pPr>
          </w:p>
          <w:p w14:paraId="6E7FD507" w14:textId="77777777" w:rsidR="006B2DBE" w:rsidRPr="00AB7182" w:rsidRDefault="006B2DBE" w:rsidP="00674BC1">
            <w:pPr>
              <w:pStyle w:val="TAC"/>
              <w:jc w:val="left"/>
            </w:pPr>
            <w:r w:rsidRPr="00AB7182">
              <w:t>The MG  shall return the value received from the MGC or if there is no s-line sent by the MGC, the MG shall populate this line as follows:</w:t>
            </w:r>
          </w:p>
          <w:p w14:paraId="391C728B" w14:textId="77777777" w:rsidR="006B2DBE" w:rsidRPr="00AB7182" w:rsidRDefault="006B2DBE" w:rsidP="00674BC1">
            <w:pPr>
              <w:pStyle w:val="TAC"/>
              <w:jc w:val="left"/>
            </w:pPr>
            <w:r w:rsidRPr="00AB7182">
              <w:t>- "s=-"</w:t>
            </w:r>
          </w:p>
          <w:p w14:paraId="136301DC" w14:textId="77777777" w:rsidR="006B2DBE" w:rsidRPr="00AB7182" w:rsidRDefault="006B2DBE" w:rsidP="00674BC1">
            <w:pPr>
              <w:pStyle w:val="TAC"/>
              <w:jc w:val="left"/>
            </w:pPr>
          </w:p>
        </w:tc>
      </w:tr>
      <w:tr w:rsidR="006B2DBE" w:rsidRPr="00AB7182" w14:paraId="6BDAA84F" w14:textId="77777777" w:rsidTr="00674BC1">
        <w:trPr>
          <w:cantSplit/>
        </w:trPr>
        <w:tc>
          <w:tcPr>
            <w:tcW w:w="2198" w:type="dxa"/>
          </w:tcPr>
          <w:p w14:paraId="53400F33" w14:textId="77777777" w:rsidR="006B2DBE" w:rsidRPr="00AB7182" w:rsidRDefault="006B2DBE" w:rsidP="00674BC1">
            <w:pPr>
              <w:pStyle w:val="TAC"/>
            </w:pPr>
            <w:r w:rsidRPr="00AB7182">
              <w:t>t-line</w:t>
            </w:r>
          </w:p>
          <w:p w14:paraId="5B93E873" w14:textId="77777777" w:rsidR="006B2DBE" w:rsidRPr="00AB7182" w:rsidRDefault="006B2DBE" w:rsidP="00674BC1">
            <w:pPr>
              <w:pStyle w:val="TAC"/>
            </w:pPr>
          </w:p>
        </w:tc>
        <w:tc>
          <w:tcPr>
            <w:tcW w:w="1738" w:type="dxa"/>
          </w:tcPr>
          <w:p w14:paraId="54496436" w14:textId="77777777" w:rsidR="006B2DBE" w:rsidRPr="00AB7182" w:rsidRDefault="006B2DBE" w:rsidP="00674BC1">
            <w:pPr>
              <w:pStyle w:val="TAC"/>
              <w:rPr>
                <w:noProof/>
              </w:rPr>
            </w:pPr>
            <w:r w:rsidRPr="00AB7182">
              <w:t>"SDP_T"</w:t>
            </w:r>
          </w:p>
        </w:tc>
        <w:tc>
          <w:tcPr>
            <w:tcW w:w="5919" w:type="dxa"/>
          </w:tcPr>
          <w:p w14:paraId="1E963CB1" w14:textId="77777777" w:rsidR="006B2DBE" w:rsidRPr="00AB7182" w:rsidRDefault="006B2DBE" w:rsidP="00674BC1">
            <w:pPr>
              <w:pStyle w:val="TAC"/>
              <w:jc w:val="left"/>
            </w:pPr>
            <w:r w:rsidRPr="00AB7182">
              <w:t>The time (t=) line consists of two fields:</w:t>
            </w:r>
          </w:p>
          <w:p w14:paraId="04A31A50" w14:textId="77777777" w:rsidR="006B2DBE" w:rsidRPr="00AB7182" w:rsidRDefault="006B2DBE" w:rsidP="00674BC1">
            <w:pPr>
              <w:pStyle w:val="TAC"/>
              <w:jc w:val="left"/>
              <w:rPr>
                <w:i/>
              </w:rPr>
            </w:pPr>
            <w:r w:rsidRPr="00AB7182">
              <w:rPr>
                <w:i/>
              </w:rPr>
              <w:t>t= &lt;start-time&gt; &lt;stop-time&gt;.</w:t>
            </w:r>
          </w:p>
          <w:p w14:paraId="00351189" w14:textId="77777777" w:rsidR="006B2DBE" w:rsidRPr="00AB7182" w:rsidRDefault="006B2DBE" w:rsidP="00674BC1">
            <w:pPr>
              <w:pStyle w:val="TAC"/>
              <w:jc w:val="left"/>
            </w:pPr>
          </w:p>
          <w:p w14:paraId="0EEE572A" w14:textId="77777777" w:rsidR="006B2DBE" w:rsidRPr="00AB7182" w:rsidRDefault="006B2DBE" w:rsidP="00674BC1">
            <w:pPr>
              <w:pStyle w:val="TAC"/>
              <w:jc w:val="left"/>
            </w:pPr>
            <w:r w:rsidRPr="00AB7182">
              <w:t xml:space="preserve">The MGC is not required to supply a time description but shall accept one. </w:t>
            </w:r>
          </w:p>
          <w:p w14:paraId="6892A80B" w14:textId="77777777" w:rsidR="006B2DBE" w:rsidRPr="00AB7182" w:rsidRDefault="006B2DBE" w:rsidP="00674BC1">
            <w:pPr>
              <w:pStyle w:val="TAC"/>
              <w:jc w:val="left"/>
            </w:pPr>
          </w:p>
          <w:p w14:paraId="5D45A8A2" w14:textId="77777777" w:rsidR="006B2DBE" w:rsidRPr="00AB7182" w:rsidRDefault="006B2DBE" w:rsidP="00674BC1">
            <w:pPr>
              <w:pStyle w:val="TAC"/>
              <w:jc w:val="left"/>
            </w:pPr>
            <w:r w:rsidRPr="00AB7182">
              <w:t>The MG  shall return the value received from the MGC or if there is no t-line sent by the MGC, the MG shall populate this line as follows:</w:t>
            </w:r>
          </w:p>
          <w:p w14:paraId="54633DD2" w14:textId="77777777" w:rsidR="006B2DBE" w:rsidRPr="00AB7182" w:rsidRDefault="006B2DBE" w:rsidP="00674BC1">
            <w:pPr>
              <w:pStyle w:val="TAC"/>
              <w:jc w:val="left"/>
            </w:pPr>
            <w:r w:rsidRPr="00AB7182">
              <w:t>- "t=0 0"</w:t>
            </w:r>
          </w:p>
          <w:p w14:paraId="7E477B80" w14:textId="77777777" w:rsidR="006B2DBE" w:rsidRPr="00AB7182" w:rsidRDefault="006B2DBE" w:rsidP="00674BC1">
            <w:pPr>
              <w:pStyle w:val="TAC"/>
              <w:jc w:val="left"/>
            </w:pPr>
          </w:p>
          <w:p w14:paraId="1759D204" w14:textId="77777777" w:rsidR="006B2DBE" w:rsidRPr="00AB7182" w:rsidRDefault="006B2DBE" w:rsidP="00674BC1">
            <w:pPr>
              <w:pStyle w:val="TAC"/>
              <w:jc w:val="left"/>
            </w:pPr>
          </w:p>
        </w:tc>
      </w:tr>
      <w:tr w:rsidR="006B2DBE" w:rsidRPr="00AB7182" w14:paraId="7882F80F" w14:textId="77777777" w:rsidTr="00674BC1">
        <w:trPr>
          <w:cantSplit/>
        </w:trPr>
        <w:tc>
          <w:tcPr>
            <w:tcW w:w="9855" w:type="dxa"/>
            <w:gridSpan w:val="3"/>
          </w:tcPr>
          <w:p w14:paraId="3E77DC21" w14:textId="77777777" w:rsidR="006B2DBE" w:rsidRPr="00AB7182" w:rsidRDefault="006B2DBE" w:rsidP="00674BC1">
            <w:pPr>
              <w:pStyle w:val="TAN"/>
            </w:pPr>
            <w:r w:rsidRPr="00AB7182">
              <w:rPr>
                <w:rStyle w:val="TANChar"/>
              </w:rPr>
              <w:t>NOTE a:</w:t>
            </w:r>
            <w:r w:rsidRPr="00AB7182">
              <w:rPr>
                <w:rStyle w:val="TANChar"/>
              </w:rPr>
              <w:tab/>
              <w:t>SDP or SDP_equivalents are only used for terminations towards the IM CN Subsystem</w:t>
            </w:r>
            <w:r w:rsidRPr="00AB7182">
              <w:t>.</w:t>
            </w:r>
          </w:p>
          <w:p w14:paraId="1744BA87" w14:textId="77777777" w:rsidR="006B2DBE" w:rsidRPr="00AB7182" w:rsidRDefault="006B2DBE" w:rsidP="00674BC1">
            <w:pPr>
              <w:pStyle w:val="TAN"/>
            </w:pPr>
            <w:r w:rsidRPr="00AB7182">
              <w:rPr>
                <w:rFonts w:hint="eastAsia"/>
                <w:lang w:eastAsia="zh-CN"/>
              </w:rPr>
              <w:t>NOTE</w:t>
            </w:r>
            <w:r w:rsidRPr="00AB7182">
              <w:rPr>
                <w:lang w:eastAsia="zh-CN"/>
              </w:rPr>
              <w:t xml:space="preserve"> b</w:t>
            </w:r>
            <w:r w:rsidRPr="00AB7182">
              <w:rPr>
                <w:rFonts w:hint="eastAsia"/>
                <w:lang w:eastAsia="zh-CN"/>
              </w:rPr>
              <w:t>:</w:t>
            </w:r>
            <w:r>
              <w:rPr>
                <w:rStyle w:val="TANChar"/>
              </w:rPr>
              <w:tab/>
            </w:r>
            <w:r w:rsidRPr="00AB7182">
              <w:rPr>
                <w:rFonts w:hint="eastAsia"/>
                <w:lang w:eastAsia="zh-CN"/>
              </w:rPr>
              <w:t>For BICC terminations</w:t>
            </w:r>
            <w:r w:rsidRPr="00AB7182">
              <w:rPr>
                <w:lang w:eastAsia="zh-CN"/>
              </w:rPr>
              <w:t>, mandatory support of SDP and Annex C information elements shall be in accordance with the subclause "Mandatory Support of SDP and H.248.1 annex C information elements"</w:t>
            </w:r>
            <w:r w:rsidRPr="00AB7182">
              <w:t xml:space="preserve"> in </w:t>
            </w:r>
            <w:r w:rsidRPr="00AB7182">
              <w:rPr>
                <w:color w:val="000000"/>
              </w:rPr>
              <w:t>ITU</w:t>
            </w:r>
            <w:r w:rsidRPr="00AB7182">
              <w:rPr>
                <w:color w:val="000000"/>
              </w:rPr>
              <w:noBreakHyphen/>
              <w:t xml:space="preserve">T Recommendation </w:t>
            </w:r>
            <w:r w:rsidRPr="00AB7182">
              <w:t>Q.1950 [14]</w:t>
            </w:r>
            <w:r w:rsidRPr="00AB7182">
              <w:rPr>
                <w:lang w:eastAsia="zh-CN"/>
              </w:rPr>
              <w:t>.</w:t>
            </w:r>
            <w:r w:rsidRPr="00AB7182">
              <w:t xml:space="preserve"> For IP the IANA ICP IDI format of the NSAP addressing format as specified in X.213 [33] shall be used. For Ipv4 networks the IPv4 format recommended by X.213 shall be adopted. </w:t>
            </w:r>
            <w:r w:rsidRPr="00AB7182">
              <w:br/>
              <w:t>The BIR length shall be fixed at 4 Octets and the NSAP length shall be fixed at 20 Octets.</w:t>
            </w:r>
            <w:r w:rsidRPr="00AB7182">
              <w:rPr>
                <w:lang w:eastAsia="zh-CN"/>
              </w:rPr>
              <w:t>.</w:t>
            </w:r>
          </w:p>
          <w:p w14:paraId="42B48D08" w14:textId="77777777" w:rsidR="006B2DBE" w:rsidRPr="00AB7182" w:rsidRDefault="006B2DBE" w:rsidP="00674BC1">
            <w:pPr>
              <w:pStyle w:val="TAN"/>
            </w:pPr>
            <w:r w:rsidRPr="00AB7182">
              <w:t>NOTE 1:</w:t>
            </w:r>
            <w:r w:rsidRPr="00AB7182">
              <w:rPr>
                <w:rStyle w:val="TANChar"/>
              </w:rPr>
              <w:tab/>
            </w:r>
            <w:r w:rsidRPr="00AB7182">
              <w:t>b-line is optional in  TISPAN NGN R2.</w:t>
            </w:r>
          </w:p>
          <w:p w14:paraId="23934A65" w14:textId="77777777" w:rsidR="006B2DBE" w:rsidRPr="00AB7182" w:rsidRDefault="006B2DBE" w:rsidP="00674BC1">
            <w:pPr>
              <w:pStyle w:val="TAN"/>
            </w:pPr>
            <w:r w:rsidRPr="00AB7182">
              <w:t>NOTE 2:</w:t>
            </w:r>
            <w:r w:rsidRPr="00AB7182">
              <w:rPr>
                <w:rStyle w:val="TANChar"/>
              </w:rPr>
              <w:tab/>
            </w:r>
            <w:r w:rsidRPr="00AB7182">
              <w:t xml:space="preserve">The address type may be IPv4 or IPv6.  The default IP version (i.e. IPv4 or IPv6) may be provisioned in the H.248 MG. The MGC may apply H.248 parameter underspecification. If the MGC does require a different IP version than the provisioned default, then the MGC applies complete H.248 parameter specification. </w:t>
            </w:r>
          </w:p>
          <w:p w14:paraId="6499BA0A" w14:textId="77777777" w:rsidR="006B2DBE" w:rsidRPr="00AB7182" w:rsidRDefault="006B2DBE" w:rsidP="00674BC1">
            <w:pPr>
              <w:pStyle w:val="TAN"/>
            </w:pPr>
            <w:r w:rsidRPr="00AB7182">
              <w:rPr>
                <w:lang w:eastAsia="zh-CN"/>
              </w:rPr>
              <w:t>NOTE3:</w:t>
            </w:r>
            <w:r w:rsidRPr="00AB7182">
              <w:rPr>
                <w:lang w:eastAsia="zh-CN"/>
              </w:rPr>
              <w:tab/>
              <w:t xml:space="preserve">Support is optional and dependent on RTCP-fb support as described in 3GPP TS 26.114 [62]. The list of feedback types supported by the MG is preconfigured in the MGC. The </w:t>
            </w:r>
            <w:r w:rsidRPr="00AB7182">
              <w:t xml:space="preserve">"rtcp-fb" </w:t>
            </w:r>
            <w:r w:rsidRPr="00AB7182">
              <w:rPr>
                <w:lang w:eastAsia="zh-CN"/>
              </w:rPr>
              <w:t xml:space="preserve">SDP </w:t>
            </w:r>
            <w:r w:rsidRPr="00AB7182">
              <w:t xml:space="preserve">attribute </w:t>
            </w:r>
            <w:r w:rsidRPr="00AB7182">
              <w:rPr>
                <w:lang w:eastAsia="zh-CN"/>
              </w:rPr>
              <w:t>shall be sent from MGC when applicable.</w:t>
            </w:r>
          </w:p>
        </w:tc>
      </w:tr>
    </w:tbl>
    <w:p w14:paraId="53733CE7" w14:textId="77777777" w:rsidR="006B2DBE" w:rsidRPr="00AB7182" w:rsidRDefault="006B2DBE" w:rsidP="006B2DBE"/>
    <w:p w14:paraId="06F441AA" w14:textId="77777777" w:rsidR="003439EF" w:rsidRPr="00AB7182" w:rsidRDefault="003439EF" w:rsidP="003439EF">
      <w:pPr>
        <w:pStyle w:val="TH"/>
      </w:pPr>
      <w:r w:rsidRPr="00AB7182">
        <w:t>Table A.15/2: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3439EF" w:rsidRPr="00AB7182" w14:paraId="626F58B6" w14:textId="77777777" w:rsidTr="003439EF">
        <w:tc>
          <w:tcPr>
            <w:tcW w:w="3794" w:type="dxa"/>
          </w:tcPr>
          <w:p w14:paraId="6387BEC5" w14:textId="77777777" w:rsidR="003439EF" w:rsidRPr="00AB7182" w:rsidRDefault="003439EF" w:rsidP="003439EF">
            <w:pPr>
              <w:pStyle w:val="TableText0"/>
              <w:rPr>
                <w:rFonts w:ascii="Arial" w:hAnsi="Arial" w:cs="Arial"/>
                <w:b/>
                <w:bCs/>
                <w:sz w:val="18"/>
                <w:szCs w:val="18"/>
                <w:lang w:val="it-IT"/>
              </w:rPr>
            </w:pPr>
            <w:r w:rsidRPr="00AB7182">
              <w:rPr>
                <w:rFonts w:ascii="Arial" w:hAnsi="Arial" w:cs="Arial"/>
                <w:b/>
                <w:bCs/>
                <w:sz w:val="18"/>
                <w:szCs w:val="18"/>
                <w:lang w:val="it-IT"/>
              </w:rPr>
              <w:t>Transport Protocol &lt;proto&gt; in m-line:</w:t>
            </w:r>
          </w:p>
        </w:tc>
        <w:tc>
          <w:tcPr>
            <w:tcW w:w="6061" w:type="dxa"/>
          </w:tcPr>
          <w:p w14:paraId="69AE6541" w14:textId="77777777" w:rsidR="003439EF" w:rsidRPr="00AB7182" w:rsidRDefault="003439EF" w:rsidP="00042990">
            <w:pPr>
              <w:pStyle w:val="TAL"/>
            </w:pPr>
            <w:r w:rsidRPr="00AB7182">
              <w:t xml:space="preserve">If the MG does not support the requested transport protocol, it shall reject the command with error code 449. </w:t>
            </w:r>
          </w:p>
        </w:tc>
      </w:tr>
      <w:tr w:rsidR="003439EF" w:rsidRPr="00AB7182" w14:paraId="0A2BB07A" w14:textId="77777777" w:rsidTr="003439EF">
        <w:tc>
          <w:tcPr>
            <w:tcW w:w="3794" w:type="dxa"/>
          </w:tcPr>
          <w:p w14:paraId="64AB1FBF" w14:textId="77777777" w:rsidR="003439EF" w:rsidRPr="00AB7182" w:rsidRDefault="003439EF" w:rsidP="00042990">
            <w:pPr>
              <w:pStyle w:val="TAL"/>
            </w:pPr>
            <w:r w:rsidRPr="00AB7182">
              <w:t>TCP</w:t>
            </w:r>
          </w:p>
        </w:tc>
        <w:tc>
          <w:tcPr>
            <w:tcW w:w="6061" w:type="dxa"/>
          </w:tcPr>
          <w:p w14:paraId="13EDD63B" w14:textId="77777777" w:rsidR="003439EF" w:rsidRPr="00AB7182" w:rsidRDefault="003439EF" w:rsidP="00042990">
            <w:pPr>
              <w:pStyle w:val="TAL"/>
            </w:pPr>
            <w:r w:rsidRPr="00AB7182">
              <w:t>(NOTE 1, NOTE 2)</w:t>
            </w:r>
          </w:p>
          <w:p w14:paraId="264041DE" w14:textId="77777777" w:rsidR="003439EF" w:rsidRPr="00AB7182" w:rsidRDefault="003439EF" w:rsidP="00042990">
            <w:pPr>
              <w:pStyle w:val="TAL"/>
            </w:pPr>
          </w:p>
        </w:tc>
      </w:tr>
      <w:tr w:rsidR="003439EF" w:rsidRPr="00AB7182" w14:paraId="32B67F3C" w14:textId="77777777" w:rsidTr="003439EF">
        <w:tc>
          <w:tcPr>
            <w:tcW w:w="3794" w:type="dxa"/>
          </w:tcPr>
          <w:p w14:paraId="491DEF18" w14:textId="77777777" w:rsidR="003439EF" w:rsidRPr="00AB7182" w:rsidRDefault="003439EF" w:rsidP="00042990">
            <w:pPr>
              <w:pStyle w:val="TAL"/>
            </w:pPr>
            <w:r w:rsidRPr="00AB7182">
              <w:t>RTP/AVP</w:t>
            </w:r>
          </w:p>
        </w:tc>
        <w:tc>
          <w:tcPr>
            <w:tcW w:w="6061" w:type="dxa"/>
          </w:tcPr>
          <w:p w14:paraId="1C6A3D18" w14:textId="77777777" w:rsidR="003439EF" w:rsidRPr="00AB7182" w:rsidRDefault="003439EF" w:rsidP="00042990">
            <w:pPr>
              <w:pStyle w:val="TAL"/>
            </w:pPr>
            <w:r w:rsidRPr="00AB7182">
              <w:t xml:space="preserve">RTP profile according IETF RFC 3551 [33]. </w:t>
            </w:r>
          </w:p>
        </w:tc>
      </w:tr>
      <w:tr w:rsidR="003439EF" w:rsidRPr="00AB7182" w14:paraId="097490C0" w14:textId="77777777" w:rsidTr="003439EF">
        <w:tc>
          <w:tcPr>
            <w:tcW w:w="3794" w:type="dxa"/>
          </w:tcPr>
          <w:p w14:paraId="1E3BFF82" w14:textId="77777777" w:rsidR="003439EF" w:rsidRPr="00AB7182" w:rsidRDefault="003439EF" w:rsidP="00042990">
            <w:pPr>
              <w:pStyle w:val="TAL"/>
            </w:pPr>
            <w:r w:rsidRPr="00AB7182">
              <w:t>RTP/AVPF</w:t>
            </w:r>
          </w:p>
        </w:tc>
        <w:tc>
          <w:tcPr>
            <w:tcW w:w="6061" w:type="dxa"/>
          </w:tcPr>
          <w:p w14:paraId="7EC5E87A" w14:textId="77777777" w:rsidR="003439EF" w:rsidRPr="00AB7182" w:rsidRDefault="003439EF" w:rsidP="00042990">
            <w:pPr>
              <w:pStyle w:val="TAL"/>
            </w:pPr>
            <w:r w:rsidRPr="00AB7182">
              <w:t>Extended RTP profile for RTCP-based Feedback (RTP/AVPF) according IETF RFC 4585 [60]. (NOTE 1).</w:t>
            </w:r>
          </w:p>
        </w:tc>
      </w:tr>
      <w:tr w:rsidR="003439EF" w:rsidRPr="00AB7182" w14:paraId="6340829B" w14:textId="77777777" w:rsidTr="003439EF">
        <w:tc>
          <w:tcPr>
            <w:tcW w:w="3794" w:type="dxa"/>
          </w:tcPr>
          <w:p w14:paraId="57E1D61D" w14:textId="77777777" w:rsidR="003439EF" w:rsidRPr="00AB7182" w:rsidRDefault="003439EF" w:rsidP="00042990">
            <w:pPr>
              <w:pStyle w:val="TAL"/>
            </w:pPr>
            <w:r w:rsidRPr="00AB7182">
              <w:t>udptl</w:t>
            </w:r>
          </w:p>
        </w:tc>
        <w:tc>
          <w:tcPr>
            <w:tcW w:w="6061" w:type="dxa"/>
          </w:tcPr>
          <w:p w14:paraId="0DDFF180" w14:textId="77777777" w:rsidR="003439EF" w:rsidRPr="00AB7182" w:rsidRDefault="003439EF" w:rsidP="00042990">
            <w:pPr>
              <w:pStyle w:val="TAL"/>
            </w:pPr>
            <w:r w:rsidRPr="00AB7182">
              <w:t>(NOTE 1)</w:t>
            </w:r>
          </w:p>
        </w:tc>
      </w:tr>
      <w:tr w:rsidR="003439EF" w:rsidRPr="00AB7182" w14:paraId="2D4ACB9C" w14:textId="77777777" w:rsidTr="003439EF">
        <w:tc>
          <w:tcPr>
            <w:tcW w:w="9855" w:type="dxa"/>
            <w:gridSpan w:val="2"/>
          </w:tcPr>
          <w:p w14:paraId="3CDF5C9C" w14:textId="77777777" w:rsidR="003439EF" w:rsidRPr="00AB7182" w:rsidRDefault="003439EF" w:rsidP="00042990">
            <w:pPr>
              <w:pStyle w:val="TAN"/>
            </w:pPr>
            <w:r w:rsidRPr="00AB7182">
              <w:t>NOTE 1:</w:t>
            </w:r>
            <w:r w:rsidR="00AB7182">
              <w:tab/>
            </w:r>
            <w:r w:rsidRPr="00AB7182">
              <w:t>support optional.</w:t>
            </w:r>
          </w:p>
          <w:p w14:paraId="5FF0A084" w14:textId="77777777" w:rsidR="003439EF" w:rsidRPr="00AB7182" w:rsidRDefault="003439EF" w:rsidP="00042990">
            <w:pPr>
              <w:pStyle w:val="TAN"/>
            </w:pPr>
            <w:r w:rsidRPr="00AB7182">
              <w:t>NOTE 2:</w:t>
            </w:r>
            <w:r w:rsidRPr="00AB7182">
              <w:tab/>
              <w:t xml:space="preserve">Upper case TCP is defined by IETF RFC 4145 [59] and registered by IANA. . </w:t>
            </w:r>
          </w:p>
        </w:tc>
      </w:tr>
    </w:tbl>
    <w:p w14:paraId="2971E97A" w14:textId="77777777" w:rsidR="003439EF" w:rsidRPr="00AB7182" w:rsidRDefault="003439EF" w:rsidP="009114E1"/>
    <w:p w14:paraId="1216C3F1" w14:textId="77777777" w:rsidR="009114E1" w:rsidRPr="00AB7182" w:rsidRDefault="009114E1" w:rsidP="000E1F4A">
      <w:pPr>
        <w:pStyle w:val="Heading1"/>
      </w:pPr>
      <w:bookmarkStart w:id="191" w:name="_Toc177668523"/>
      <w:r w:rsidRPr="00AB7182">
        <w:lastRenderedPageBreak/>
        <w:t>A.16</w:t>
      </w:r>
      <w:r w:rsidR="00AB7182">
        <w:tab/>
      </w:r>
      <w:r w:rsidRPr="00AB7182">
        <w:t xml:space="preserve">Optional support of SDP and </w:t>
      </w:r>
      <w:r w:rsidR="003D2F1B" w:rsidRPr="00AB7182">
        <w:t xml:space="preserve">H.248 </w:t>
      </w:r>
      <w:r w:rsidRPr="00AB7182">
        <w:t>Annex C information elements</w:t>
      </w:r>
      <w:bookmarkEnd w:id="191"/>
      <w:r w:rsidRPr="00AB7182">
        <w:t xml:space="preserve"> </w:t>
      </w:r>
    </w:p>
    <w:p w14:paraId="0E67A721" w14:textId="77777777" w:rsidR="009114E1" w:rsidRPr="00AB7182" w:rsidRDefault="009114E1" w:rsidP="009114E1">
      <w:pPr>
        <w:pStyle w:val="TH"/>
      </w:pPr>
      <w:r w:rsidRPr="00AB7182">
        <w:t>Table A.16</w:t>
      </w:r>
      <w:r w:rsidR="009903F8" w:rsidRPr="00AB7182">
        <w:t>/1</w:t>
      </w:r>
      <w:r w:rsidRPr="00AB7182">
        <w:t xml:space="preserve">: Optional </w:t>
      </w:r>
      <w:r w:rsidRPr="00AB7182">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9114E1" w:rsidRPr="00AB7182" w14:paraId="746534FC" w14:textId="77777777">
        <w:trPr>
          <w:cantSplit/>
        </w:trPr>
        <w:tc>
          <w:tcPr>
            <w:tcW w:w="2198" w:type="dxa"/>
          </w:tcPr>
          <w:p w14:paraId="398367C4" w14:textId="77777777" w:rsidR="009114E1" w:rsidRPr="00AB7182" w:rsidRDefault="009114E1" w:rsidP="009114E1">
            <w:pPr>
              <w:pStyle w:val="TAH"/>
            </w:pPr>
            <w:r w:rsidRPr="00AB7182">
              <w:t>Information Element</w:t>
            </w:r>
          </w:p>
        </w:tc>
        <w:tc>
          <w:tcPr>
            <w:tcW w:w="1738" w:type="dxa"/>
          </w:tcPr>
          <w:p w14:paraId="0130AEB0" w14:textId="77777777" w:rsidR="009114E1" w:rsidRPr="00AB7182" w:rsidRDefault="009114E1" w:rsidP="009114E1">
            <w:pPr>
              <w:pStyle w:val="TAH"/>
            </w:pPr>
            <w:r w:rsidRPr="00AB7182">
              <w:t>Annex C Support</w:t>
            </w:r>
          </w:p>
        </w:tc>
        <w:tc>
          <w:tcPr>
            <w:tcW w:w="5919" w:type="dxa"/>
          </w:tcPr>
          <w:p w14:paraId="43AA394E" w14:textId="77777777" w:rsidR="009114E1" w:rsidRPr="00AB7182" w:rsidRDefault="009114E1" w:rsidP="009114E1">
            <w:pPr>
              <w:pStyle w:val="TAH"/>
            </w:pPr>
            <w:r w:rsidRPr="00AB7182">
              <w:t>SDP Support</w:t>
            </w:r>
          </w:p>
        </w:tc>
      </w:tr>
      <w:tr w:rsidR="009114E1" w:rsidRPr="00AB7182" w14:paraId="68D9EB5D" w14:textId="77777777">
        <w:trPr>
          <w:cantSplit/>
        </w:trPr>
        <w:tc>
          <w:tcPr>
            <w:tcW w:w="9855" w:type="dxa"/>
            <w:gridSpan w:val="3"/>
          </w:tcPr>
          <w:p w14:paraId="69AE9012" w14:textId="77777777" w:rsidR="009114E1" w:rsidRPr="00AB7182" w:rsidRDefault="009114E1" w:rsidP="009114E1">
            <w:pPr>
              <w:pStyle w:val="enumlev2"/>
              <w:ind w:left="0" w:right="-246" w:firstLine="0"/>
            </w:pPr>
          </w:p>
        </w:tc>
      </w:tr>
    </w:tbl>
    <w:p w14:paraId="0B272D0C" w14:textId="77777777" w:rsidR="009114E1" w:rsidRPr="00AB7182" w:rsidRDefault="009114E1" w:rsidP="009114E1"/>
    <w:p w14:paraId="78F7EC2A" w14:textId="77777777" w:rsidR="009114E1" w:rsidRPr="00AB7182" w:rsidRDefault="009114E1" w:rsidP="006460F5">
      <w:pPr>
        <w:pStyle w:val="Heading1"/>
      </w:pPr>
      <w:bookmarkStart w:id="192" w:name="_Toc177668524"/>
      <w:r w:rsidRPr="00AB7182">
        <w:t>A.17</w:t>
      </w:r>
      <w:r w:rsidRPr="00AB7182">
        <w:tab/>
        <w:t>Procedures</w:t>
      </w:r>
      <w:bookmarkEnd w:id="192"/>
    </w:p>
    <w:p w14:paraId="5A2BFA0C" w14:textId="77777777" w:rsidR="001447B4" w:rsidRPr="00AB7182" w:rsidRDefault="001447B4" w:rsidP="006460F5">
      <w:pPr>
        <w:pStyle w:val="Heading2"/>
      </w:pPr>
      <w:bookmarkStart w:id="193" w:name="_Toc177668525"/>
      <w:r w:rsidRPr="00AB7182">
        <w:t>A.17.1</w:t>
      </w:r>
      <w:r w:rsidR="006E4F1A" w:rsidRPr="00AB7182">
        <w:tab/>
      </w:r>
      <w:r w:rsidRPr="00AB7182">
        <w:t>Call Independent Procedures</w:t>
      </w:r>
      <w:bookmarkEnd w:id="193"/>
      <w:r w:rsidRPr="00AB7182">
        <w:t xml:space="preserve"> </w:t>
      </w:r>
    </w:p>
    <w:p w14:paraId="642482B0" w14:textId="77777777" w:rsidR="001447B4" w:rsidRPr="00AB7182" w:rsidRDefault="001447B4" w:rsidP="001447B4"/>
    <w:p w14:paraId="67B67C17" w14:textId="77777777" w:rsidR="001447B4" w:rsidRPr="00AB7182" w:rsidRDefault="001447B4" w:rsidP="001447B4">
      <w:r w:rsidRPr="00AB7182">
        <w:t>Table A.17.1/1 shows the relationship between each non call-related procedure in 3GPP TS 29.232 [5] and the corresponding procedure defined in 3GPP TS 29.163 [4].</w:t>
      </w:r>
    </w:p>
    <w:p w14:paraId="5EC37C9C" w14:textId="77777777" w:rsidR="001447B4" w:rsidRPr="00AB7182" w:rsidRDefault="001447B4" w:rsidP="001447B4">
      <w:pPr>
        <w:tabs>
          <w:tab w:val="left" w:pos="709"/>
        </w:tabs>
      </w:pPr>
      <w:r w:rsidRPr="00AB7182">
        <w:t>For further description of error codes and service change reasons, refer to ITU-T Recommendation H.248.8 [1</w:t>
      </w:r>
      <w:r w:rsidR="00C019BF" w:rsidRPr="00AB7182">
        <w:t>0</w:t>
      </w:r>
      <w:r w:rsidRPr="00AB7182">
        <w:t>].</w:t>
      </w:r>
    </w:p>
    <w:p w14:paraId="0C9048FD" w14:textId="77777777" w:rsidR="001447B4" w:rsidRPr="00AB7182" w:rsidRDefault="001447B4" w:rsidP="001447B4">
      <w:pPr>
        <w:pStyle w:val="TH"/>
      </w:pPr>
      <w:r w:rsidRPr="00AB7182">
        <w:t xml:space="preserve">Table A.17.1/1: Non call-related transaction reused from 3GPP TS 29.232 [5] </w:t>
      </w: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3078"/>
        <w:gridCol w:w="1241"/>
        <w:gridCol w:w="2592"/>
      </w:tblGrid>
      <w:tr w:rsidR="001447B4" w:rsidRPr="00AB7182" w14:paraId="02F02024" w14:textId="77777777" w:rsidTr="00F50AE8">
        <w:trPr>
          <w:jc w:val="center"/>
        </w:trPr>
        <w:tc>
          <w:tcPr>
            <w:tcW w:w="3221" w:type="dxa"/>
          </w:tcPr>
          <w:p w14:paraId="164CBCFF" w14:textId="77777777" w:rsidR="001447B4" w:rsidRPr="00AB7182" w:rsidRDefault="001447B4" w:rsidP="00F50AE8">
            <w:pPr>
              <w:pStyle w:val="TAH"/>
            </w:pPr>
            <w:r w:rsidRPr="00AB7182">
              <w:t>Procedure defined in</w:t>
            </w:r>
          </w:p>
          <w:p w14:paraId="18FB4720" w14:textId="77777777" w:rsidR="001447B4" w:rsidRPr="00AB7182" w:rsidRDefault="001447B4" w:rsidP="00F50AE8">
            <w:pPr>
              <w:pStyle w:val="TAH"/>
            </w:pPr>
            <w:r w:rsidRPr="00AB7182">
              <w:t xml:space="preserve"> 3GPP TS 29.163 [4]</w:t>
            </w:r>
          </w:p>
        </w:tc>
        <w:tc>
          <w:tcPr>
            <w:tcW w:w="3078" w:type="dxa"/>
          </w:tcPr>
          <w:p w14:paraId="7AE44AD9" w14:textId="77777777" w:rsidR="001447B4" w:rsidRPr="00AB7182" w:rsidRDefault="001447B4" w:rsidP="00F50AE8">
            <w:pPr>
              <w:pStyle w:val="TAH"/>
            </w:pPr>
            <w:r w:rsidRPr="00AB7182">
              <w:t>Procedure defined in  3GPP TS 29.232 [5]</w:t>
            </w:r>
          </w:p>
        </w:tc>
        <w:tc>
          <w:tcPr>
            <w:tcW w:w="1241" w:type="dxa"/>
          </w:tcPr>
          <w:p w14:paraId="231857D3" w14:textId="77777777" w:rsidR="001447B4" w:rsidRPr="00AB7182" w:rsidRDefault="001447B4" w:rsidP="00F50AE8">
            <w:pPr>
              <w:pStyle w:val="TAH"/>
            </w:pPr>
            <w:r w:rsidRPr="00AB7182">
              <w:t>Support</w:t>
            </w:r>
          </w:p>
        </w:tc>
        <w:tc>
          <w:tcPr>
            <w:tcW w:w="2592" w:type="dxa"/>
          </w:tcPr>
          <w:p w14:paraId="77EE1031" w14:textId="77777777" w:rsidR="001447B4" w:rsidRPr="00AB7182" w:rsidRDefault="001447B4" w:rsidP="00F50AE8">
            <w:pPr>
              <w:pStyle w:val="TAH"/>
            </w:pPr>
            <w:r w:rsidRPr="00AB7182">
              <w:t>Comment</w:t>
            </w:r>
          </w:p>
        </w:tc>
      </w:tr>
      <w:tr w:rsidR="001447B4" w:rsidRPr="00AB7182" w14:paraId="7E80F3EC" w14:textId="77777777" w:rsidTr="00F50AE8">
        <w:trPr>
          <w:jc w:val="center"/>
        </w:trPr>
        <w:tc>
          <w:tcPr>
            <w:tcW w:w="3221" w:type="dxa"/>
          </w:tcPr>
          <w:p w14:paraId="510DADC3" w14:textId="77777777" w:rsidR="001447B4" w:rsidRPr="00AB7182" w:rsidRDefault="001447B4" w:rsidP="00F50AE8">
            <w:pPr>
              <w:pStyle w:val="TAL"/>
              <w:rPr>
                <w:color w:val="000000"/>
                <w:sz w:val="20"/>
              </w:rPr>
            </w:pPr>
            <w:r w:rsidRPr="00AB7182">
              <w:t>IM-MGW Out of service</w:t>
            </w:r>
          </w:p>
        </w:tc>
        <w:tc>
          <w:tcPr>
            <w:tcW w:w="3078" w:type="dxa"/>
          </w:tcPr>
          <w:p w14:paraId="14D003E3" w14:textId="77777777" w:rsidR="001447B4" w:rsidRPr="00AB7182" w:rsidRDefault="001447B4" w:rsidP="00F50AE8">
            <w:pPr>
              <w:pStyle w:val="TAL"/>
              <w:rPr>
                <w:color w:val="000000"/>
                <w:sz w:val="20"/>
              </w:rPr>
            </w:pPr>
            <w:r w:rsidRPr="00AB7182">
              <w:t>MGW Out of Service</w:t>
            </w:r>
          </w:p>
        </w:tc>
        <w:tc>
          <w:tcPr>
            <w:tcW w:w="1241" w:type="dxa"/>
          </w:tcPr>
          <w:p w14:paraId="0B31D11E"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130217A" w14:textId="77777777" w:rsidR="001447B4" w:rsidRPr="00AB7182" w:rsidRDefault="001447B4" w:rsidP="00F50AE8">
            <w:pPr>
              <w:pStyle w:val="TAL"/>
              <w:rPr>
                <w:color w:val="000000"/>
                <w:sz w:val="20"/>
              </w:rPr>
            </w:pPr>
          </w:p>
        </w:tc>
      </w:tr>
      <w:tr w:rsidR="001447B4" w:rsidRPr="00AB7182" w14:paraId="39756D26" w14:textId="77777777" w:rsidTr="00F50AE8">
        <w:trPr>
          <w:jc w:val="center"/>
        </w:trPr>
        <w:tc>
          <w:tcPr>
            <w:tcW w:w="3221" w:type="dxa"/>
          </w:tcPr>
          <w:p w14:paraId="341AA430" w14:textId="77777777" w:rsidR="001447B4" w:rsidRPr="00AB7182" w:rsidRDefault="001447B4" w:rsidP="00F50AE8">
            <w:pPr>
              <w:pStyle w:val="TAL"/>
              <w:rPr>
                <w:color w:val="000000"/>
                <w:sz w:val="20"/>
              </w:rPr>
            </w:pPr>
            <w:r w:rsidRPr="00AB7182">
              <w:t>IM-MGW Communication Up</w:t>
            </w:r>
          </w:p>
        </w:tc>
        <w:tc>
          <w:tcPr>
            <w:tcW w:w="3078" w:type="dxa"/>
          </w:tcPr>
          <w:p w14:paraId="7D199E39" w14:textId="77777777" w:rsidR="001447B4" w:rsidRPr="00AB7182" w:rsidRDefault="001447B4" w:rsidP="00F50AE8">
            <w:pPr>
              <w:pStyle w:val="TAL"/>
              <w:rPr>
                <w:color w:val="000000"/>
                <w:sz w:val="20"/>
              </w:rPr>
            </w:pPr>
            <w:r w:rsidRPr="00AB7182">
              <w:t>MGW Communication Up</w:t>
            </w:r>
          </w:p>
        </w:tc>
        <w:tc>
          <w:tcPr>
            <w:tcW w:w="1241" w:type="dxa"/>
          </w:tcPr>
          <w:p w14:paraId="5AD7FA46"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2AA93C27" w14:textId="77777777" w:rsidR="001447B4" w:rsidRPr="00AB7182" w:rsidRDefault="001447B4" w:rsidP="00F50AE8">
            <w:pPr>
              <w:pStyle w:val="TAL"/>
              <w:rPr>
                <w:color w:val="000000"/>
                <w:sz w:val="20"/>
              </w:rPr>
            </w:pPr>
          </w:p>
        </w:tc>
      </w:tr>
      <w:tr w:rsidR="001447B4" w:rsidRPr="00AB7182" w14:paraId="5D2646E8" w14:textId="77777777" w:rsidTr="00F50AE8">
        <w:trPr>
          <w:jc w:val="center"/>
        </w:trPr>
        <w:tc>
          <w:tcPr>
            <w:tcW w:w="3221" w:type="dxa"/>
          </w:tcPr>
          <w:p w14:paraId="68E9217F" w14:textId="77777777" w:rsidR="001447B4" w:rsidRPr="00AB7182" w:rsidRDefault="001447B4" w:rsidP="00F50AE8">
            <w:pPr>
              <w:pStyle w:val="TAL"/>
              <w:rPr>
                <w:color w:val="000000"/>
                <w:sz w:val="20"/>
                <w:lang w:val="de-DE"/>
              </w:rPr>
            </w:pPr>
            <w:r w:rsidRPr="00AB7182">
              <w:rPr>
                <w:lang w:val="de-DE"/>
              </w:rPr>
              <w:t>IM-MGW Restoration</w:t>
            </w:r>
          </w:p>
        </w:tc>
        <w:tc>
          <w:tcPr>
            <w:tcW w:w="3078" w:type="dxa"/>
          </w:tcPr>
          <w:p w14:paraId="52B6E50B" w14:textId="77777777" w:rsidR="001447B4" w:rsidRPr="00AB7182" w:rsidRDefault="001447B4" w:rsidP="00F50AE8">
            <w:pPr>
              <w:pStyle w:val="TAL"/>
              <w:rPr>
                <w:color w:val="000000"/>
                <w:sz w:val="20"/>
                <w:lang w:val="de-DE"/>
              </w:rPr>
            </w:pPr>
            <w:r w:rsidRPr="00AB7182">
              <w:rPr>
                <w:lang w:val="de-DE"/>
              </w:rPr>
              <w:t>MGW Restoration</w:t>
            </w:r>
          </w:p>
        </w:tc>
        <w:tc>
          <w:tcPr>
            <w:tcW w:w="1241" w:type="dxa"/>
          </w:tcPr>
          <w:p w14:paraId="4D7DC404" w14:textId="77777777" w:rsidR="001447B4" w:rsidRPr="00AB7182" w:rsidRDefault="001447B4" w:rsidP="00F50AE8">
            <w:pPr>
              <w:pStyle w:val="TAL"/>
              <w:rPr>
                <w:color w:val="000000"/>
                <w:sz w:val="20"/>
                <w:lang w:val="de-DE"/>
              </w:rPr>
            </w:pPr>
            <w:r w:rsidRPr="00AB7182">
              <w:rPr>
                <w:color w:val="000000"/>
                <w:sz w:val="20"/>
              </w:rPr>
              <w:t>Mandatory</w:t>
            </w:r>
          </w:p>
        </w:tc>
        <w:tc>
          <w:tcPr>
            <w:tcW w:w="2592" w:type="dxa"/>
          </w:tcPr>
          <w:p w14:paraId="6CD5B24E" w14:textId="77777777" w:rsidR="001447B4" w:rsidRPr="00AB7182" w:rsidRDefault="001447B4" w:rsidP="00F50AE8">
            <w:pPr>
              <w:pStyle w:val="TAL"/>
              <w:rPr>
                <w:color w:val="000000"/>
                <w:sz w:val="20"/>
                <w:lang w:val="de-DE"/>
              </w:rPr>
            </w:pPr>
          </w:p>
        </w:tc>
      </w:tr>
      <w:tr w:rsidR="001447B4" w:rsidRPr="00AB7182" w14:paraId="461F7CA5" w14:textId="77777777" w:rsidTr="00F50AE8">
        <w:trPr>
          <w:jc w:val="center"/>
        </w:trPr>
        <w:tc>
          <w:tcPr>
            <w:tcW w:w="3221" w:type="dxa"/>
          </w:tcPr>
          <w:p w14:paraId="207B13C4" w14:textId="77777777" w:rsidR="001447B4" w:rsidRPr="00AB7182" w:rsidRDefault="001447B4" w:rsidP="00F50AE8">
            <w:pPr>
              <w:pStyle w:val="TAL"/>
              <w:rPr>
                <w:color w:val="000000"/>
                <w:sz w:val="20"/>
                <w:lang w:val="de-DE"/>
              </w:rPr>
            </w:pPr>
            <w:r w:rsidRPr="00AB7182">
              <w:rPr>
                <w:lang w:val="de-DE"/>
              </w:rPr>
              <w:t>IM-MGW Register</w:t>
            </w:r>
          </w:p>
        </w:tc>
        <w:tc>
          <w:tcPr>
            <w:tcW w:w="3078" w:type="dxa"/>
          </w:tcPr>
          <w:p w14:paraId="2CB205BE" w14:textId="77777777" w:rsidR="001447B4" w:rsidRPr="00AB7182" w:rsidRDefault="001447B4" w:rsidP="00F50AE8">
            <w:pPr>
              <w:pStyle w:val="TAL"/>
              <w:rPr>
                <w:color w:val="000000"/>
                <w:sz w:val="20"/>
                <w:lang w:val="de-DE"/>
              </w:rPr>
            </w:pPr>
            <w:r w:rsidRPr="00AB7182">
              <w:rPr>
                <w:lang w:val="de-DE"/>
              </w:rPr>
              <w:t>MGW Register</w:t>
            </w:r>
          </w:p>
        </w:tc>
        <w:tc>
          <w:tcPr>
            <w:tcW w:w="1241" w:type="dxa"/>
          </w:tcPr>
          <w:p w14:paraId="44932510" w14:textId="77777777" w:rsidR="001447B4" w:rsidRPr="00AB7182" w:rsidRDefault="001447B4" w:rsidP="00F50AE8">
            <w:pPr>
              <w:pStyle w:val="TAL"/>
              <w:rPr>
                <w:color w:val="000000"/>
                <w:sz w:val="20"/>
                <w:lang w:val="de-DE"/>
              </w:rPr>
            </w:pPr>
            <w:r w:rsidRPr="00AB7182">
              <w:rPr>
                <w:color w:val="000000"/>
                <w:sz w:val="20"/>
              </w:rPr>
              <w:t>Mandatory</w:t>
            </w:r>
          </w:p>
        </w:tc>
        <w:tc>
          <w:tcPr>
            <w:tcW w:w="2592" w:type="dxa"/>
          </w:tcPr>
          <w:p w14:paraId="5C01A4E3" w14:textId="77777777" w:rsidR="001447B4" w:rsidRPr="00AB7182" w:rsidRDefault="001447B4" w:rsidP="00F50AE8">
            <w:pPr>
              <w:pStyle w:val="TAL"/>
              <w:rPr>
                <w:color w:val="000000"/>
                <w:sz w:val="20"/>
                <w:lang w:val="de-DE"/>
              </w:rPr>
            </w:pPr>
          </w:p>
        </w:tc>
      </w:tr>
      <w:tr w:rsidR="001447B4" w:rsidRPr="00AB7182" w14:paraId="668E2061" w14:textId="77777777" w:rsidTr="00F50AE8">
        <w:trPr>
          <w:jc w:val="center"/>
        </w:trPr>
        <w:tc>
          <w:tcPr>
            <w:tcW w:w="3221" w:type="dxa"/>
          </w:tcPr>
          <w:p w14:paraId="40FD9A29" w14:textId="77777777" w:rsidR="001447B4" w:rsidRPr="00AB7182" w:rsidRDefault="001447B4" w:rsidP="00F50AE8">
            <w:pPr>
              <w:pStyle w:val="TAL"/>
              <w:rPr>
                <w:color w:val="000000"/>
                <w:sz w:val="20"/>
                <w:lang w:val="de-DE"/>
              </w:rPr>
            </w:pPr>
            <w:r w:rsidRPr="00AB7182">
              <w:rPr>
                <w:lang w:val="de-DE"/>
              </w:rPr>
              <w:t>IM-MGW Re-register</w:t>
            </w:r>
          </w:p>
        </w:tc>
        <w:tc>
          <w:tcPr>
            <w:tcW w:w="3078" w:type="dxa"/>
          </w:tcPr>
          <w:p w14:paraId="5C0FF707" w14:textId="77777777" w:rsidR="001447B4" w:rsidRPr="00AB7182" w:rsidRDefault="001447B4" w:rsidP="00F50AE8">
            <w:pPr>
              <w:pStyle w:val="TAL"/>
              <w:rPr>
                <w:color w:val="000000"/>
                <w:sz w:val="20"/>
                <w:lang w:val="en-US"/>
              </w:rPr>
            </w:pPr>
            <w:r w:rsidRPr="00AB7182">
              <w:rPr>
                <w:lang w:val="en-US"/>
              </w:rPr>
              <w:t>MGW Re-register</w:t>
            </w:r>
          </w:p>
        </w:tc>
        <w:tc>
          <w:tcPr>
            <w:tcW w:w="1241" w:type="dxa"/>
          </w:tcPr>
          <w:p w14:paraId="6B84A31A" w14:textId="77777777" w:rsidR="001447B4" w:rsidRPr="00AB7182" w:rsidRDefault="001447B4" w:rsidP="00F50AE8">
            <w:pPr>
              <w:pStyle w:val="TAL"/>
              <w:rPr>
                <w:color w:val="000000"/>
                <w:sz w:val="20"/>
                <w:lang w:val="en-US"/>
              </w:rPr>
            </w:pPr>
            <w:r w:rsidRPr="00AB7182">
              <w:rPr>
                <w:color w:val="000000"/>
                <w:sz w:val="20"/>
              </w:rPr>
              <w:t>Mandatory</w:t>
            </w:r>
          </w:p>
        </w:tc>
        <w:tc>
          <w:tcPr>
            <w:tcW w:w="2592" w:type="dxa"/>
          </w:tcPr>
          <w:p w14:paraId="5A721B4C" w14:textId="77777777" w:rsidR="001447B4" w:rsidRPr="00AB7182" w:rsidRDefault="001447B4" w:rsidP="00F50AE8">
            <w:pPr>
              <w:pStyle w:val="TAL"/>
              <w:rPr>
                <w:color w:val="000000"/>
                <w:sz w:val="20"/>
                <w:lang w:val="en-US"/>
              </w:rPr>
            </w:pPr>
          </w:p>
        </w:tc>
      </w:tr>
      <w:tr w:rsidR="001447B4" w:rsidRPr="00AB7182" w14:paraId="71B3DE78" w14:textId="77777777" w:rsidTr="00F50AE8">
        <w:trPr>
          <w:jc w:val="center"/>
        </w:trPr>
        <w:tc>
          <w:tcPr>
            <w:tcW w:w="3221" w:type="dxa"/>
          </w:tcPr>
          <w:p w14:paraId="757D070C" w14:textId="77777777" w:rsidR="001447B4" w:rsidRPr="00AB7182" w:rsidRDefault="001447B4" w:rsidP="00F50AE8">
            <w:pPr>
              <w:pStyle w:val="TAL"/>
              <w:rPr>
                <w:color w:val="000000"/>
                <w:sz w:val="20"/>
              </w:rPr>
            </w:pPr>
            <w:r w:rsidRPr="00AB7182">
              <w:t>MGCF Ordered Re-register</w:t>
            </w:r>
          </w:p>
        </w:tc>
        <w:tc>
          <w:tcPr>
            <w:tcW w:w="3078" w:type="dxa"/>
          </w:tcPr>
          <w:p w14:paraId="58844115" w14:textId="77777777" w:rsidR="001447B4" w:rsidRPr="00AB7182" w:rsidRDefault="001447B4" w:rsidP="00F50AE8">
            <w:pPr>
              <w:pStyle w:val="TAL"/>
              <w:rPr>
                <w:color w:val="000000"/>
                <w:sz w:val="20"/>
                <w:lang w:val="da-DK"/>
              </w:rPr>
            </w:pPr>
            <w:r w:rsidRPr="00AB7182">
              <w:rPr>
                <w:lang w:val="da-DK"/>
              </w:rPr>
              <w:t>(G)MSC Server Ordered Re-register</w:t>
            </w:r>
          </w:p>
        </w:tc>
        <w:tc>
          <w:tcPr>
            <w:tcW w:w="1241" w:type="dxa"/>
          </w:tcPr>
          <w:p w14:paraId="64C1A7DB"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7451659B" w14:textId="77777777" w:rsidR="001447B4" w:rsidRPr="00AB7182" w:rsidRDefault="001447B4" w:rsidP="00F50AE8">
            <w:pPr>
              <w:pStyle w:val="TAL"/>
              <w:rPr>
                <w:color w:val="000000"/>
                <w:sz w:val="20"/>
              </w:rPr>
            </w:pPr>
          </w:p>
        </w:tc>
      </w:tr>
      <w:tr w:rsidR="001447B4" w:rsidRPr="00AB7182" w14:paraId="6C56DF21" w14:textId="77777777" w:rsidTr="00F50AE8">
        <w:trPr>
          <w:jc w:val="center"/>
        </w:trPr>
        <w:tc>
          <w:tcPr>
            <w:tcW w:w="3221" w:type="dxa"/>
          </w:tcPr>
          <w:p w14:paraId="1C6AA8D8" w14:textId="77777777" w:rsidR="001447B4" w:rsidRPr="00AB7182" w:rsidRDefault="001447B4" w:rsidP="00F50AE8">
            <w:pPr>
              <w:pStyle w:val="TAL"/>
              <w:rPr>
                <w:color w:val="000000"/>
                <w:sz w:val="20"/>
              </w:rPr>
            </w:pPr>
            <w:r w:rsidRPr="00AB7182">
              <w:t>MGCF Restoration</w:t>
            </w:r>
          </w:p>
        </w:tc>
        <w:tc>
          <w:tcPr>
            <w:tcW w:w="3078" w:type="dxa"/>
          </w:tcPr>
          <w:p w14:paraId="42DC14B3" w14:textId="77777777" w:rsidR="001447B4" w:rsidRPr="00AB7182" w:rsidRDefault="001447B4" w:rsidP="00F50AE8">
            <w:pPr>
              <w:pStyle w:val="TAL"/>
              <w:rPr>
                <w:color w:val="000000"/>
                <w:sz w:val="20"/>
              </w:rPr>
            </w:pPr>
            <w:r w:rsidRPr="00AB7182">
              <w:t>(G)MSC Server Restoration</w:t>
            </w:r>
          </w:p>
        </w:tc>
        <w:tc>
          <w:tcPr>
            <w:tcW w:w="1241" w:type="dxa"/>
          </w:tcPr>
          <w:p w14:paraId="1012F3A4"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4219A189" w14:textId="77777777" w:rsidR="001447B4" w:rsidRPr="00AB7182" w:rsidRDefault="001447B4" w:rsidP="00F50AE8">
            <w:pPr>
              <w:pStyle w:val="TAL"/>
              <w:rPr>
                <w:color w:val="000000"/>
                <w:sz w:val="20"/>
              </w:rPr>
            </w:pPr>
          </w:p>
        </w:tc>
      </w:tr>
      <w:tr w:rsidR="001447B4" w:rsidRPr="00AB7182" w14:paraId="5D62BFF9" w14:textId="77777777" w:rsidTr="00F50AE8">
        <w:trPr>
          <w:jc w:val="center"/>
        </w:trPr>
        <w:tc>
          <w:tcPr>
            <w:tcW w:w="3221" w:type="dxa"/>
          </w:tcPr>
          <w:p w14:paraId="5BBAF770" w14:textId="77777777" w:rsidR="001447B4" w:rsidRPr="00AB7182" w:rsidRDefault="001447B4" w:rsidP="00F50AE8">
            <w:pPr>
              <w:pStyle w:val="TAL"/>
              <w:rPr>
                <w:color w:val="000000"/>
                <w:sz w:val="20"/>
              </w:rPr>
            </w:pPr>
            <w:r w:rsidRPr="00AB7182">
              <w:t>MGCF Out of Service</w:t>
            </w:r>
          </w:p>
        </w:tc>
        <w:tc>
          <w:tcPr>
            <w:tcW w:w="3078" w:type="dxa"/>
          </w:tcPr>
          <w:p w14:paraId="2EB366AB" w14:textId="77777777" w:rsidR="001447B4" w:rsidRPr="00AB7182" w:rsidRDefault="001447B4" w:rsidP="00F50AE8">
            <w:pPr>
              <w:pStyle w:val="TAL"/>
              <w:rPr>
                <w:color w:val="000000"/>
                <w:sz w:val="20"/>
              </w:rPr>
            </w:pPr>
            <w:r w:rsidRPr="00AB7182">
              <w:t>(G)MSC Server Out of Service</w:t>
            </w:r>
          </w:p>
        </w:tc>
        <w:tc>
          <w:tcPr>
            <w:tcW w:w="1241" w:type="dxa"/>
          </w:tcPr>
          <w:p w14:paraId="337685F0"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64FD1D87" w14:textId="77777777" w:rsidR="001447B4" w:rsidRPr="00AB7182" w:rsidRDefault="001447B4" w:rsidP="00F50AE8">
            <w:pPr>
              <w:pStyle w:val="TAL"/>
              <w:rPr>
                <w:color w:val="000000"/>
                <w:sz w:val="20"/>
              </w:rPr>
            </w:pPr>
          </w:p>
        </w:tc>
      </w:tr>
      <w:tr w:rsidR="001447B4" w:rsidRPr="00AB7182" w14:paraId="1CF701AA" w14:textId="77777777" w:rsidTr="00F50AE8">
        <w:trPr>
          <w:jc w:val="center"/>
        </w:trPr>
        <w:tc>
          <w:tcPr>
            <w:tcW w:w="3221" w:type="dxa"/>
          </w:tcPr>
          <w:p w14:paraId="306B9DEE" w14:textId="77777777" w:rsidR="001447B4" w:rsidRPr="00AB7182" w:rsidRDefault="001447B4" w:rsidP="00F50AE8">
            <w:pPr>
              <w:pStyle w:val="TAL"/>
              <w:rPr>
                <w:color w:val="000000"/>
                <w:sz w:val="20"/>
              </w:rPr>
            </w:pPr>
            <w:r w:rsidRPr="00AB7182">
              <w:t>Termination Out-of-Service</w:t>
            </w:r>
          </w:p>
        </w:tc>
        <w:tc>
          <w:tcPr>
            <w:tcW w:w="3078" w:type="dxa"/>
          </w:tcPr>
          <w:p w14:paraId="2B969193" w14:textId="77777777" w:rsidR="001447B4" w:rsidRPr="00AB7182" w:rsidRDefault="001447B4" w:rsidP="00F50AE8">
            <w:pPr>
              <w:pStyle w:val="TAL"/>
              <w:rPr>
                <w:color w:val="000000"/>
                <w:sz w:val="20"/>
              </w:rPr>
            </w:pPr>
            <w:r w:rsidRPr="00AB7182">
              <w:t>Termination Out-of-Service</w:t>
            </w:r>
          </w:p>
        </w:tc>
        <w:tc>
          <w:tcPr>
            <w:tcW w:w="1241" w:type="dxa"/>
          </w:tcPr>
          <w:p w14:paraId="4A5B6D46"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307BEB1A" w14:textId="77777777" w:rsidR="001447B4" w:rsidRPr="00AB7182" w:rsidRDefault="001447B4" w:rsidP="00F50AE8">
            <w:pPr>
              <w:pStyle w:val="TAL"/>
              <w:rPr>
                <w:color w:val="000000"/>
                <w:sz w:val="20"/>
              </w:rPr>
            </w:pPr>
          </w:p>
        </w:tc>
      </w:tr>
      <w:tr w:rsidR="001447B4" w:rsidRPr="00AB7182" w14:paraId="3E6C8425" w14:textId="77777777" w:rsidTr="00F50AE8">
        <w:trPr>
          <w:jc w:val="center"/>
        </w:trPr>
        <w:tc>
          <w:tcPr>
            <w:tcW w:w="3221" w:type="dxa"/>
          </w:tcPr>
          <w:p w14:paraId="4B079998" w14:textId="77777777" w:rsidR="001447B4" w:rsidRPr="00AB7182" w:rsidRDefault="001447B4" w:rsidP="00F50AE8">
            <w:pPr>
              <w:pStyle w:val="TAL"/>
              <w:rPr>
                <w:color w:val="000000"/>
                <w:sz w:val="20"/>
              </w:rPr>
            </w:pPr>
            <w:r w:rsidRPr="00AB7182">
              <w:t>Termination Restoration</w:t>
            </w:r>
          </w:p>
        </w:tc>
        <w:tc>
          <w:tcPr>
            <w:tcW w:w="3078" w:type="dxa"/>
          </w:tcPr>
          <w:p w14:paraId="7D9C36F4" w14:textId="77777777" w:rsidR="001447B4" w:rsidRPr="00AB7182" w:rsidRDefault="001447B4" w:rsidP="00F50AE8">
            <w:pPr>
              <w:pStyle w:val="TAL"/>
              <w:rPr>
                <w:color w:val="000000"/>
                <w:sz w:val="20"/>
              </w:rPr>
            </w:pPr>
            <w:r w:rsidRPr="00AB7182">
              <w:t>Termination Restoration</w:t>
            </w:r>
          </w:p>
        </w:tc>
        <w:tc>
          <w:tcPr>
            <w:tcW w:w="1241" w:type="dxa"/>
          </w:tcPr>
          <w:p w14:paraId="6CF52D91"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4E2087E" w14:textId="77777777" w:rsidR="001447B4" w:rsidRPr="00AB7182" w:rsidRDefault="001447B4" w:rsidP="00F50AE8">
            <w:pPr>
              <w:pStyle w:val="TAL"/>
              <w:rPr>
                <w:color w:val="000000"/>
                <w:sz w:val="20"/>
              </w:rPr>
            </w:pPr>
          </w:p>
        </w:tc>
      </w:tr>
      <w:tr w:rsidR="001447B4" w:rsidRPr="00AB7182" w14:paraId="4D1F5895" w14:textId="77777777" w:rsidTr="00F50AE8">
        <w:trPr>
          <w:jc w:val="center"/>
        </w:trPr>
        <w:tc>
          <w:tcPr>
            <w:tcW w:w="3221" w:type="dxa"/>
          </w:tcPr>
          <w:p w14:paraId="64164606" w14:textId="77777777" w:rsidR="001447B4" w:rsidRPr="00AB7182" w:rsidRDefault="001447B4" w:rsidP="00F50AE8">
            <w:pPr>
              <w:pStyle w:val="TAL"/>
              <w:rPr>
                <w:color w:val="000000"/>
                <w:sz w:val="20"/>
              </w:rPr>
            </w:pPr>
            <w:r w:rsidRPr="00AB7182">
              <w:t>Audit Value</w:t>
            </w:r>
          </w:p>
        </w:tc>
        <w:tc>
          <w:tcPr>
            <w:tcW w:w="3078" w:type="dxa"/>
          </w:tcPr>
          <w:p w14:paraId="45893211" w14:textId="77777777" w:rsidR="001447B4" w:rsidRPr="00AB7182" w:rsidRDefault="001447B4" w:rsidP="00F50AE8">
            <w:pPr>
              <w:pStyle w:val="TAL"/>
              <w:rPr>
                <w:color w:val="000000"/>
                <w:sz w:val="20"/>
              </w:rPr>
            </w:pPr>
            <w:r w:rsidRPr="00AB7182">
              <w:t>Audit Value</w:t>
            </w:r>
          </w:p>
        </w:tc>
        <w:tc>
          <w:tcPr>
            <w:tcW w:w="1241" w:type="dxa"/>
          </w:tcPr>
          <w:p w14:paraId="3B528081"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6718B5E5" w14:textId="77777777" w:rsidR="0016198E" w:rsidRPr="00AB7182" w:rsidRDefault="0016198E" w:rsidP="0016198E">
            <w:pPr>
              <w:pStyle w:val="TAL"/>
            </w:pPr>
            <w:r w:rsidRPr="00AB7182">
              <w:t xml:space="preserve">Mandatory support only for audit of </w:t>
            </w:r>
            <w:smartTag w:uri="urn:schemas-microsoft-com:office:smarttags" w:element="place">
              <w:smartTag w:uri="urn:schemas-microsoft-com:office:smarttags" w:element="chmetcnv">
                <w:smartTag w:uri="urn:schemas-microsoft-com:office:smarttags" w:element="PlaceName">
                  <w:r w:rsidRPr="00AB7182">
                    <w:t>Termination</w:t>
                  </w:r>
                </w:smartTag>
                <w:r w:rsidRPr="00AB7182">
                  <w:t xml:space="preserve"> </w:t>
                </w:r>
                <w:smartTag w:uri="urn:schemas-microsoft-com:office:smarttags" w:element="PlaceName">
                  <w:r w:rsidRPr="00AB7182">
                    <w:t>Service</w:t>
                  </w:r>
                </w:smartTag>
                <w:r w:rsidRPr="00AB7182">
                  <w:t xml:space="preserve"> </w:t>
                </w:r>
                <w:smartTag w:uri="urn:schemas-microsoft-com:office:smarttags" w:element="PlaceType">
                  <w:r w:rsidRPr="00AB7182">
                    <w:t>State</w:t>
                  </w:r>
                </w:smartTag>
              </w:smartTag>
            </w:smartTag>
            <w:r w:rsidRPr="00AB7182">
              <w:t xml:space="preserve"> and for periodic audit of MGW (empty Audit descriptor).</w:t>
            </w:r>
          </w:p>
          <w:p w14:paraId="3A06F4A6" w14:textId="77777777" w:rsidR="0016198E" w:rsidRPr="00AB7182" w:rsidRDefault="0016198E" w:rsidP="0016198E">
            <w:pPr>
              <w:pStyle w:val="TAL"/>
            </w:pPr>
          </w:p>
          <w:p w14:paraId="37E451B5" w14:textId="77777777" w:rsidR="001447B4" w:rsidRPr="00AB7182" w:rsidRDefault="0016198E" w:rsidP="00F50AE8">
            <w:pPr>
              <w:pStyle w:val="TAL"/>
              <w:rPr>
                <w:color w:val="000000"/>
                <w:sz w:val="20"/>
              </w:rPr>
            </w:pPr>
            <w:r w:rsidRPr="00AB7182">
              <w:t>Optional support for audit of Packages or to retrieve MGC Information.</w:t>
            </w:r>
          </w:p>
        </w:tc>
      </w:tr>
      <w:tr w:rsidR="001447B4" w:rsidRPr="00AB7182" w14:paraId="4362B038" w14:textId="77777777" w:rsidTr="00F50AE8">
        <w:trPr>
          <w:jc w:val="center"/>
        </w:trPr>
        <w:tc>
          <w:tcPr>
            <w:tcW w:w="3221" w:type="dxa"/>
          </w:tcPr>
          <w:p w14:paraId="46961F13" w14:textId="77777777" w:rsidR="001447B4" w:rsidRPr="00AB7182" w:rsidRDefault="001447B4" w:rsidP="00F50AE8">
            <w:pPr>
              <w:pStyle w:val="TAL"/>
              <w:rPr>
                <w:color w:val="000000"/>
                <w:sz w:val="20"/>
              </w:rPr>
            </w:pPr>
            <w:r w:rsidRPr="00AB7182">
              <w:t>Audit Capability</w:t>
            </w:r>
          </w:p>
        </w:tc>
        <w:tc>
          <w:tcPr>
            <w:tcW w:w="3078" w:type="dxa"/>
          </w:tcPr>
          <w:p w14:paraId="0832F8AB" w14:textId="77777777" w:rsidR="001447B4" w:rsidRPr="00AB7182" w:rsidRDefault="001447B4" w:rsidP="00F50AE8">
            <w:pPr>
              <w:pStyle w:val="TAL"/>
              <w:rPr>
                <w:color w:val="000000"/>
                <w:sz w:val="20"/>
              </w:rPr>
            </w:pPr>
            <w:r w:rsidRPr="00AB7182">
              <w:t>Audit Capability</w:t>
            </w:r>
          </w:p>
        </w:tc>
        <w:tc>
          <w:tcPr>
            <w:tcW w:w="1241" w:type="dxa"/>
          </w:tcPr>
          <w:p w14:paraId="267A66A7"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40C0E6CA" w14:textId="77777777" w:rsidR="001447B4" w:rsidRPr="00AB7182" w:rsidRDefault="001447B4" w:rsidP="00F50AE8">
            <w:pPr>
              <w:pStyle w:val="TAL"/>
              <w:rPr>
                <w:color w:val="000000"/>
                <w:sz w:val="20"/>
              </w:rPr>
            </w:pPr>
          </w:p>
        </w:tc>
      </w:tr>
      <w:tr w:rsidR="001447B4" w:rsidRPr="00AB7182" w14:paraId="3CA4A308" w14:textId="77777777" w:rsidTr="00F50AE8">
        <w:trPr>
          <w:jc w:val="center"/>
        </w:trPr>
        <w:tc>
          <w:tcPr>
            <w:tcW w:w="3221" w:type="dxa"/>
          </w:tcPr>
          <w:p w14:paraId="3C0F3035" w14:textId="77777777" w:rsidR="001447B4" w:rsidRPr="00AB7182" w:rsidRDefault="001447B4" w:rsidP="00F50AE8">
            <w:pPr>
              <w:pStyle w:val="TAL"/>
            </w:pPr>
            <w:r w:rsidRPr="00AB7182">
              <w:t>Command Rejected</w:t>
            </w:r>
          </w:p>
        </w:tc>
        <w:tc>
          <w:tcPr>
            <w:tcW w:w="3078" w:type="dxa"/>
          </w:tcPr>
          <w:p w14:paraId="2DB92F41" w14:textId="77777777" w:rsidR="001447B4" w:rsidRPr="00AB7182" w:rsidRDefault="001447B4" w:rsidP="00F50AE8">
            <w:pPr>
              <w:pStyle w:val="TAL"/>
            </w:pPr>
            <w:r w:rsidRPr="00AB7182">
              <w:t>Command Rejected</w:t>
            </w:r>
          </w:p>
        </w:tc>
        <w:tc>
          <w:tcPr>
            <w:tcW w:w="1241" w:type="dxa"/>
          </w:tcPr>
          <w:p w14:paraId="3456ADD3" w14:textId="77777777" w:rsidR="001447B4" w:rsidRPr="00AB7182" w:rsidRDefault="001447B4" w:rsidP="00F50AE8">
            <w:pPr>
              <w:pStyle w:val="TAL"/>
              <w:rPr>
                <w:noProof/>
              </w:rPr>
            </w:pPr>
            <w:r w:rsidRPr="00AB7182">
              <w:rPr>
                <w:color w:val="000000"/>
                <w:sz w:val="20"/>
              </w:rPr>
              <w:t>Mandatory</w:t>
            </w:r>
          </w:p>
        </w:tc>
        <w:tc>
          <w:tcPr>
            <w:tcW w:w="2592" w:type="dxa"/>
          </w:tcPr>
          <w:p w14:paraId="7C574FFD" w14:textId="77777777" w:rsidR="001447B4" w:rsidRPr="00AB7182" w:rsidRDefault="001447B4" w:rsidP="00F50AE8">
            <w:pPr>
              <w:pStyle w:val="TAL"/>
              <w:rPr>
                <w:color w:val="000000"/>
                <w:sz w:val="20"/>
              </w:rPr>
            </w:pPr>
            <w:r w:rsidRPr="00AB7182">
              <w:rPr>
                <w:noProof/>
              </w:rPr>
              <w:t xml:space="preserve">The </w:t>
            </w:r>
            <w:r w:rsidR="00A46314" w:rsidRPr="00AB7182">
              <w:rPr>
                <w:noProof/>
              </w:rPr>
              <w:t>"</w:t>
            </w:r>
            <w:r w:rsidRPr="00AB7182">
              <w:rPr>
                <w:noProof/>
              </w:rPr>
              <w:t>Command Rejected</w:t>
            </w:r>
            <w:r w:rsidR="00A46314" w:rsidRPr="00AB7182">
              <w:rPr>
                <w:noProof/>
              </w:rPr>
              <w:t>"</w:t>
            </w:r>
            <w:r w:rsidRPr="00AB7182">
              <w:rPr>
                <w:noProof/>
              </w:rPr>
              <w:t xml:space="preserve"> procedure may be used in response both to call-related and non-call-related </w:t>
            </w:r>
            <w:r w:rsidRPr="00AB7182">
              <w:t xml:space="preserve">ITU-T Recommendation </w:t>
            </w:r>
            <w:r w:rsidRPr="00AB7182">
              <w:rPr>
                <w:noProof/>
              </w:rPr>
              <w:t>H.248 Commands</w:t>
            </w:r>
          </w:p>
        </w:tc>
      </w:tr>
      <w:tr w:rsidR="001447B4" w:rsidRPr="00AB7182" w14:paraId="70A90932" w14:textId="77777777" w:rsidTr="00F50AE8">
        <w:trPr>
          <w:jc w:val="center"/>
        </w:trPr>
        <w:tc>
          <w:tcPr>
            <w:tcW w:w="3221" w:type="dxa"/>
          </w:tcPr>
          <w:p w14:paraId="130F4925" w14:textId="77777777" w:rsidR="001447B4" w:rsidRPr="00AB7182" w:rsidRDefault="001447B4" w:rsidP="00F50AE8">
            <w:pPr>
              <w:pStyle w:val="TAL"/>
              <w:rPr>
                <w:color w:val="000000"/>
                <w:sz w:val="20"/>
              </w:rPr>
            </w:pPr>
            <w:r w:rsidRPr="00AB7182">
              <w:t>IM-MGW Capability Change</w:t>
            </w:r>
          </w:p>
        </w:tc>
        <w:tc>
          <w:tcPr>
            <w:tcW w:w="3078" w:type="dxa"/>
          </w:tcPr>
          <w:p w14:paraId="4C75BEBF" w14:textId="77777777" w:rsidR="001447B4" w:rsidRPr="00AB7182" w:rsidRDefault="001447B4" w:rsidP="00F50AE8">
            <w:pPr>
              <w:pStyle w:val="TAL"/>
              <w:rPr>
                <w:color w:val="000000"/>
                <w:sz w:val="20"/>
              </w:rPr>
            </w:pPr>
            <w:r w:rsidRPr="00AB7182">
              <w:t>Capability Update</w:t>
            </w:r>
          </w:p>
        </w:tc>
        <w:tc>
          <w:tcPr>
            <w:tcW w:w="1241" w:type="dxa"/>
          </w:tcPr>
          <w:p w14:paraId="5C2388F7"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5A4A54EE" w14:textId="77777777" w:rsidR="001447B4" w:rsidRPr="00AB7182" w:rsidRDefault="001447B4" w:rsidP="00F50AE8">
            <w:pPr>
              <w:pStyle w:val="TAL"/>
              <w:rPr>
                <w:color w:val="000000"/>
                <w:sz w:val="20"/>
              </w:rPr>
            </w:pPr>
          </w:p>
        </w:tc>
      </w:tr>
      <w:tr w:rsidR="001447B4" w:rsidRPr="00AB7182" w14:paraId="68B0B350" w14:textId="77777777" w:rsidTr="00F50AE8">
        <w:trPr>
          <w:jc w:val="center"/>
        </w:trPr>
        <w:tc>
          <w:tcPr>
            <w:tcW w:w="3221" w:type="dxa"/>
          </w:tcPr>
          <w:p w14:paraId="1FD2C218" w14:textId="77777777" w:rsidR="001447B4" w:rsidRPr="00AB7182" w:rsidRDefault="001447B4" w:rsidP="00F50AE8">
            <w:pPr>
              <w:pStyle w:val="TAL"/>
              <w:rPr>
                <w:color w:val="000000"/>
                <w:sz w:val="20"/>
              </w:rPr>
            </w:pPr>
            <w:r w:rsidRPr="00AB7182">
              <w:t>IM-MGW Resource Congestion Handling - Activate</w:t>
            </w:r>
          </w:p>
        </w:tc>
        <w:tc>
          <w:tcPr>
            <w:tcW w:w="3078" w:type="dxa"/>
          </w:tcPr>
          <w:p w14:paraId="736CE12A" w14:textId="77777777" w:rsidR="001447B4" w:rsidRPr="00AB7182" w:rsidRDefault="001447B4" w:rsidP="00F50AE8">
            <w:pPr>
              <w:pStyle w:val="TAL"/>
              <w:rPr>
                <w:color w:val="000000"/>
                <w:sz w:val="20"/>
              </w:rPr>
            </w:pPr>
            <w:r w:rsidRPr="00AB7182">
              <w:t>MGW Resource Congestion Handling - Activate</w:t>
            </w:r>
          </w:p>
        </w:tc>
        <w:tc>
          <w:tcPr>
            <w:tcW w:w="1241" w:type="dxa"/>
          </w:tcPr>
          <w:p w14:paraId="33070F48"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30E1FCEC" w14:textId="77777777" w:rsidR="001447B4" w:rsidRPr="00AB7182" w:rsidRDefault="001447B4" w:rsidP="00F50AE8">
            <w:pPr>
              <w:pStyle w:val="TAL"/>
              <w:rPr>
                <w:color w:val="000000"/>
                <w:sz w:val="20"/>
              </w:rPr>
            </w:pPr>
          </w:p>
        </w:tc>
      </w:tr>
      <w:tr w:rsidR="001447B4" w:rsidRPr="00AB7182" w14:paraId="7ADC4165" w14:textId="77777777" w:rsidTr="00F50AE8">
        <w:trPr>
          <w:jc w:val="center"/>
        </w:trPr>
        <w:tc>
          <w:tcPr>
            <w:tcW w:w="3221" w:type="dxa"/>
          </w:tcPr>
          <w:p w14:paraId="5DDBEC23" w14:textId="77777777" w:rsidR="001447B4" w:rsidRPr="00AB7182" w:rsidRDefault="001447B4" w:rsidP="00F50AE8">
            <w:pPr>
              <w:pStyle w:val="TAL"/>
              <w:rPr>
                <w:color w:val="000000"/>
                <w:sz w:val="20"/>
              </w:rPr>
            </w:pPr>
            <w:r w:rsidRPr="00AB7182">
              <w:t>IM-MGW Resource Congestion Handling - Indication</w:t>
            </w:r>
          </w:p>
        </w:tc>
        <w:tc>
          <w:tcPr>
            <w:tcW w:w="3078" w:type="dxa"/>
          </w:tcPr>
          <w:p w14:paraId="58FEE004" w14:textId="77777777" w:rsidR="001447B4" w:rsidRPr="00AB7182" w:rsidRDefault="001447B4" w:rsidP="00F50AE8">
            <w:pPr>
              <w:pStyle w:val="TAL"/>
              <w:rPr>
                <w:color w:val="000000"/>
                <w:sz w:val="20"/>
              </w:rPr>
            </w:pPr>
            <w:r w:rsidRPr="00AB7182">
              <w:t>MGW Resource Congestion Handling - Indication</w:t>
            </w:r>
          </w:p>
        </w:tc>
        <w:tc>
          <w:tcPr>
            <w:tcW w:w="1241" w:type="dxa"/>
          </w:tcPr>
          <w:p w14:paraId="44E4E979"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CDD8FA4" w14:textId="77777777" w:rsidR="001447B4" w:rsidRPr="00AB7182" w:rsidRDefault="001447B4" w:rsidP="00F50AE8">
            <w:pPr>
              <w:pStyle w:val="TAL"/>
              <w:rPr>
                <w:color w:val="000000"/>
                <w:sz w:val="20"/>
              </w:rPr>
            </w:pPr>
          </w:p>
        </w:tc>
      </w:tr>
      <w:tr w:rsidR="006710DD" w:rsidRPr="00AB7182" w14:paraId="7ED002AF" w14:textId="77777777" w:rsidTr="000E094C">
        <w:trPr>
          <w:jc w:val="center"/>
        </w:trPr>
        <w:tc>
          <w:tcPr>
            <w:tcW w:w="3221" w:type="dxa"/>
          </w:tcPr>
          <w:p w14:paraId="6EC5B015" w14:textId="77777777" w:rsidR="006710DD" w:rsidRPr="00AB7182" w:rsidRDefault="006710DD" w:rsidP="000E094C">
            <w:pPr>
              <w:pStyle w:val="TAL"/>
            </w:pPr>
            <w:r w:rsidRPr="00AB7182">
              <w:rPr>
                <w:lang w:val="en-US"/>
              </w:rPr>
              <w:t xml:space="preserve">Inactivity </w:t>
            </w:r>
            <w:r w:rsidRPr="00AB7182">
              <w:rPr>
                <w:rFonts w:hint="eastAsia"/>
                <w:lang w:val="en-US" w:eastAsia="zh-CN"/>
              </w:rPr>
              <w:t>T</w:t>
            </w:r>
            <w:r w:rsidRPr="00AB7182">
              <w:rPr>
                <w:lang w:val="en-US"/>
              </w:rPr>
              <w:t>ime</w:t>
            </w:r>
            <w:r w:rsidRPr="00AB7182">
              <w:rPr>
                <w:rFonts w:hint="eastAsia"/>
                <w:lang w:val="en-US" w:eastAsia="zh-CN"/>
              </w:rPr>
              <w:t>out - Activate</w:t>
            </w:r>
          </w:p>
        </w:tc>
        <w:tc>
          <w:tcPr>
            <w:tcW w:w="3078" w:type="dxa"/>
          </w:tcPr>
          <w:p w14:paraId="31010127" w14:textId="77777777" w:rsidR="006710DD" w:rsidRPr="00AB7182" w:rsidRDefault="006710DD" w:rsidP="000E094C">
            <w:pPr>
              <w:pStyle w:val="TAL"/>
            </w:pPr>
            <w:r w:rsidRPr="00AB7182">
              <w:rPr>
                <w:lang w:val="en-US"/>
              </w:rPr>
              <w:t xml:space="preserve">Inactivity </w:t>
            </w:r>
            <w:r w:rsidRPr="00AB7182">
              <w:rPr>
                <w:rFonts w:hint="eastAsia"/>
                <w:lang w:val="en-US" w:eastAsia="zh-CN"/>
              </w:rPr>
              <w:t>T</w:t>
            </w:r>
            <w:r w:rsidRPr="00AB7182">
              <w:rPr>
                <w:lang w:val="en-US"/>
              </w:rPr>
              <w:t>ime</w:t>
            </w:r>
            <w:r w:rsidRPr="00AB7182">
              <w:rPr>
                <w:rFonts w:hint="eastAsia"/>
                <w:lang w:val="en-US" w:eastAsia="zh-CN"/>
              </w:rPr>
              <w:t>out - Activate</w:t>
            </w:r>
          </w:p>
        </w:tc>
        <w:tc>
          <w:tcPr>
            <w:tcW w:w="1241" w:type="dxa"/>
          </w:tcPr>
          <w:p w14:paraId="0E9601D3" w14:textId="77777777" w:rsidR="006710DD" w:rsidRPr="00AB7182" w:rsidRDefault="006710DD" w:rsidP="000E094C">
            <w:pPr>
              <w:pStyle w:val="TAL"/>
              <w:rPr>
                <w:color w:val="000000"/>
                <w:sz w:val="20"/>
              </w:rPr>
            </w:pPr>
            <w:r w:rsidRPr="00AB7182">
              <w:rPr>
                <w:color w:val="000000"/>
                <w:sz w:val="20"/>
              </w:rPr>
              <w:t>Optional</w:t>
            </w:r>
          </w:p>
        </w:tc>
        <w:tc>
          <w:tcPr>
            <w:tcW w:w="2592" w:type="dxa"/>
          </w:tcPr>
          <w:p w14:paraId="2BD0A829" w14:textId="77777777" w:rsidR="006710DD" w:rsidRPr="00AB7182" w:rsidRDefault="006710DD" w:rsidP="000E094C">
            <w:pPr>
              <w:pStyle w:val="TAL"/>
              <w:rPr>
                <w:color w:val="000000"/>
                <w:sz w:val="20"/>
              </w:rPr>
            </w:pPr>
          </w:p>
        </w:tc>
      </w:tr>
      <w:tr w:rsidR="006710DD" w:rsidRPr="00AB7182" w14:paraId="131FE3D9" w14:textId="77777777" w:rsidTr="000E094C">
        <w:trPr>
          <w:jc w:val="center"/>
        </w:trPr>
        <w:tc>
          <w:tcPr>
            <w:tcW w:w="3221" w:type="dxa"/>
          </w:tcPr>
          <w:p w14:paraId="0D03F2F5" w14:textId="77777777" w:rsidR="006710DD" w:rsidRPr="00AB7182" w:rsidRDefault="006710DD" w:rsidP="000E094C">
            <w:pPr>
              <w:pStyle w:val="TAL"/>
            </w:pPr>
            <w:r w:rsidRPr="00AB7182">
              <w:rPr>
                <w:rFonts w:hint="eastAsia"/>
                <w:lang w:val="en-US" w:eastAsia="zh-CN"/>
              </w:rPr>
              <w:t>Inactivity Timeout - Indication</w:t>
            </w:r>
          </w:p>
        </w:tc>
        <w:tc>
          <w:tcPr>
            <w:tcW w:w="3078" w:type="dxa"/>
          </w:tcPr>
          <w:p w14:paraId="6B8C4C63" w14:textId="77777777" w:rsidR="006710DD" w:rsidRPr="00AB7182" w:rsidRDefault="006710DD" w:rsidP="000E094C">
            <w:pPr>
              <w:pStyle w:val="TAL"/>
              <w:rPr>
                <w:lang w:val="en-US"/>
              </w:rPr>
            </w:pPr>
            <w:r w:rsidRPr="00AB7182">
              <w:rPr>
                <w:rFonts w:hint="eastAsia"/>
                <w:lang w:val="en-US" w:eastAsia="zh-CN"/>
              </w:rPr>
              <w:t>Inactivity Timeout - Indication</w:t>
            </w:r>
          </w:p>
        </w:tc>
        <w:tc>
          <w:tcPr>
            <w:tcW w:w="1241" w:type="dxa"/>
          </w:tcPr>
          <w:p w14:paraId="005B5254" w14:textId="77777777" w:rsidR="006710DD" w:rsidRPr="00AB7182" w:rsidRDefault="006710DD" w:rsidP="000E094C">
            <w:pPr>
              <w:pStyle w:val="TAL"/>
              <w:rPr>
                <w:color w:val="000000"/>
                <w:sz w:val="20"/>
              </w:rPr>
            </w:pPr>
            <w:r w:rsidRPr="00AB7182">
              <w:rPr>
                <w:color w:val="000000"/>
                <w:sz w:val="20"/>
              </w:rPr>
              <w:t>Optional</w:t>
            </w:r>
          </w:p>
        </w:tc>
        <w:tc>
          <w:tcPr>
            <w:tcW w:w="2592" w:type="dxa"/>
          </w:tcPr>
          <w:p w14:paraId="4A720468" w14:textId="77777777" w:rsidR="006710DD" w:rsidRPr="00AB7182" w:rsidRDefault="006710DD" w:rsidP="000E094C">
            <w:pPr>
              <w:pStyle w:val="TAL"/>
              <w:rPr>
                <w:color w:val="000000"/>
                <w:sz w:val="20"/>
              </w:rPr>
            </w:pPr>
          </w:p>
        </w:tc>
      </w:tr>
    </w:tbl>
    <w:p w14:paraId="4974CA6E" w14:textId="77777777" w:rsidR="001447B4" w:rsidRPr="00AB7182" w:rsidRDefault="001447B4" w:rsidP="00280FBB"/>
    <w:p w14:paraId="2086CC8F" w14:textId="77777777" w:rsidR="004C5199" w:rsidRPr="00AB7182" w:rsidRDefault="004C5199" w:rsidP="006460F5">
      <w:pPr>
        <w:pStyle w:val="Heading3"/>
      </w:pPr>
      <w:bookmarkStart w:id="194" w:name="_Toc177668526"/>
      <w:r w:rsidRPr="00AB7182">
        <w:lastRenderedPageBreak/>
        <w:t>A.17.1.</w:t>
      </w:r>
      <w:r w:rsidR="00280FBB" w:rsidRPr="00AB7182">
        <w:t>2</w:t>
      </w:r>
      <w:r w:rsidRPr="00AB7182">
        <w:tab/>
        <w:t>Profile registration</w:t>
      </w:r>
      <w:bookmarkEnd w:id="194"/>
      <w:r w:rsidRPr="00AB7182">
        <w:t xml:space="preserve"> </w:t>
      </w:r>
    </w:p>
    <w:p w14:paraId="6E624152" w14:textId="77777777" w:rsidR="004C5199" w:rsidRPr="00AB7182" w:rsidRDefault="004C5199" w:rsidP="004C5199">
      <w:pPr>
        <w:rPr>
          <w:color w:val="000000"/>
        </w:rPr>
      </w:pPr>
      <w:r w:rsidRPr="00AB7182">
        <w:rPr>
          <w:lang w:val="en-AU"/>
        </w:rPr>
        <w:t xml:space="preserve">The following description is based on H.248.1 profile registration procedure with some clarifications. </w:t>
      </w:r>
      <w:r w:rsidRPr="00AB7182">
        <w:t xml:space="preserve">The reply to the ServiceChange Request containing the SCP parameter indicates if the MGCF supports the requested profile or if it does not support it and wants to propose an alternative profile. The profile (name and version) is only returned in the reply if the MGCF cannot support the specified profile in the ServiceChangeRequest. The returned reply shall indicate the profile and version supported. Upon reception of a profile in the reply, </w:t>
      </w:r>
      <w:r w:rsidRPr="00AB7182">
        <w:rPr>
          <w:lang w:val="en-AU"/>
        </w:rPr>
        <w:t>if the IM-MGW supports the indicated profile, it shall issue a new ServiceChange Request with the agreed profile to explicitly confirm the acceptance of the profile to the MGCF ; otherwise, if the IM-MGW does not support the indicated profile, it may continue the registration or re-registration procedure by issuing a new ServiceChange Request with an alternative profile ; until such procedure is successfully completed the IM-MGW shall remain out of service</w:t>
      </w:r>
      <w:r w:rsidRPr="00AB7182">
        <w:t>. If the profile is not returned the MGCF shall use the capabilities specified by the Profile indicated in the service change request.</w:t>
      </w:r>
    </w:p>
    <w:p w14:paraId="4A70C98B" w14:textId="77777777" w:rsidR="004C5199" w:rsidRPr="00AB7182" w:rsidRDefault="004C5199" w:rsidP="00383A78">
      <w:pPr>
        <w:pStyle w:val="NO"/>
        <w:rPr>
          <w:color w:val="000000"/>
        </w:rPr>
      </w:pPr>
      <w:r w:rsidRPr="00AB7182">
        <w:rPr>
          <w:lang w:val="en-AU"/>
        </w:rPr>
        <w:t>N</w:t>
      </w:r>
      <w:r w:rsidR="00383A78" w:rsidRPr="00AB7182">
        <w:rPr>
          <w:lang w:val="en-AU"/>
        </w:rPr>
        <w:t>OTE</w:t>
      </w:r>
      <w:r w:rsidRPr="00AB7182">
        <w:rPr>
          <w:lang w:val="en-AU"/>
        </w:rPr>
        <w:t>:</w:t>
      </w:r>
      <w:r w:rsidR="00AB7182">
        <w:rPr>
          <w:lang w:val="en-AU"/>
        </w:rPr>
        <w:tab/>
      </w:r>
      <w:r w:rsidRPr="00AB7182">
        <w:rPr>
          <w:lang w:val="en-AU"/>
        </w:rPr>
        <w:t>It should be observed that the profile registration is not a "cold calling" negotiation; it is expected that the operator will have configured the network to support certain profiles and so the profile registration within the Mn interface permits network upgrade scenarios but otherwise is simply a means to confirm the connection of the profile to be used over the Mn interface between MGCF and  IM-MGW.</w:t>
      </w:r>
    </w:p>
    <w:p w14:paraId="63F0C2EB" w14:textId="77777777" w:rsidR="004C5199" w:rsidRPr="00AB7182" w:rsidRDefault="004C5199" w:rsidP="004C5199"/>
    <w:p w14:paraId="2672A104" w14:textId="77777777" w:rsidR="009114E1" w:rsidRPr="00AB7182" w:rsidRDefault="009114E1" w:rsidP="006460F5">
      <w:pPr>
        <w:pStyle w:val="Heading2"/>
      </w:pPr>
      <w:bookmarkStart w:id="195" w:name="_Toc177668527"/>
      <w:r w:rsidRPr="00AB7182">
        <w:t>A.17.2</w:t>
      </w:r>
      <w:r w:rsidR="00DF7520" w:rsidRPr="00AB7182">
        <w:tab/>
      </w:r>
      <w:r w:rsidRPr="00AB7182">
        <w:t>IMS Terminations Procedures</w:t>
      </w:r>
      <w:bookmarkEnd w:id="195"/>
      <w:r w:rsidRPr="00AB7182">
        <w:t xml:space="preserve"> </w:t>
      </w:r>
    </w:p>
    <w:p w14:paraId="1697E2A8" w14:textId="77777777" w:rsidR="00DF7520" w:rsidRPr="00AB7182" w:rsidRDefault="00DF7520" w:rsidP="006460F5">
      <w:pPr>
        <w:pStyle w:val="Heading3"/>
      </w:pPr>
      <w:bookmarkStart w:id="196" w:name="_Toc177668528"/>
      <w:r w:rsidRPr="00AB7182">
        <w:t>A.17.2.1</w:t>
      </w:r>
      <w:r w:rsidRPr="00AB7182">
        <w:tab/>
        <w:t>Summary of Procedures related to a termination towards IM CN Subsystem</w:t>
      </w:r>
      <w:bookmarkEnd w:id="196"/>
    </w:p>
    <w:p w14:paraId="5BDF1674" w14:textId="77777777" w:rsidR="00DF7520" w:rsidRPr="00AB7182" w:rsidRDefault="00DF7520" w:rsidP="00DF7520">
      <w:r w:rsidRPr="00AB7182">
        <w:t xml:space="preserve">Table 1 shows the relationship between each call-related procedure in </w:t>
      </w:r>
      <w:r w:rsidRPr="00AB7182">
        <w:rPr>
          <w:color w:val="000000"/>
        </w:rPr>
        <w:t>ITU</w:t>
      </w:r>
      <w:r w:rsidRPr="00AB7182">
        <w:rPr>
          <w:color w:val="000000"/>
        </w:rPr>
        <w:noBreakHyphen/>
        <w:t>T Recommendation Q.1950</w:t>
      </w:r>
      <w:r w:rsidRPr="00AB7182">
        <w:t xml:space="preserve"> [14]</w:t>
      </w:r>
      <w:r w:rsidRPr="00AB7182">
        <w:rPr>
          <w:color w:val="000000"/>
        </w:rPr>
        <w:t xml:space="preserve"> (see 3GPP TS 29.205 </w:t>
      </w:r>
      <w:r w:rsidRPr="00AB7182">
        <w:t>[3]) or TS 29.232 [5] and the corresponding stage 2 procedure defined in 3GPP TS 29.163 [4].</w:t>
      </w:r>
    </w:p>
    <w:p w14:paraId="186D4EAA" w14:textId="77777777" w:rsidR="004C5199" w:rsidRPr="00AB7182" w:rsidRDefault="004C5199" w:rsidP="004C5199">
      <w:pPr>
        <w:pStyle w:val="TH"/>
      </w:pPr>
      <w:r w:rsidRPr="00AB7182">
        <w:lastRenderedPageBreak/>
        <w:t xml:space="preserve">Table A.17.2.1/1: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 xml:space="preserve">call-related transactions and 3GPP TS 29.163 [4] procedures </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315"/>
        <w:gridCol w:w="1223"/>
        <w:gridCol w:w="1134"/>
        <w:gridCol w:w="3188"/>
      </w:tblGrid>
      <w:tr w:rsidR="004C5199" w:rsidRPr="00AB7182" w14:paraId="235FCC8A" w14:textId="77777777" w:rsidTr="00F50AE8">
        <w:trPr>
          <w:jc w:val="center"/>
        </w:trPr>
        <w:tc>
          <w:tcPr>
            <w:tcW w:w="3252" w:type="dxa"/>
          </w:tcPr>
          <w:p w14:paraId="346F802A" w14:textId="77777777" w:rsidR="004C5199" w:rsidRPr="00AB7182" w:rsidRDefault="004C5199" w:rsidP="00F50AE8">
            <w:pPr>
              <w:pStyle w:val="TAH"/>
            </w:pPr>
            <w:r w:rsidRPr="00AB7182">
              <w:t xml:space="preserve">Procedure defined in 3GPP TS 29.163 [4] </w:t>
            </w:r>
          </w:p>
        </w:tc>
        <w:tc>
          <w:tcPr>
            <w:tcW w:w="1315" w:type="dxa"/>
          </w:tcPr>
          <w:p w14:paraId="34948BC6" w14:textId="77777777" w:rsidR="004C5199" w:rsidRPr="00AB7182" w:rsidRDefault="004C5199" w:rsidP="00F50AE8">
            <w:pPr>
              <w:pStyle w:val="TAH"/>
            </w:pPr>
            <w:r w:rsidRPr="00AB7182">
              <w:t>Transaction used in Q.1950 [14]</w:t>
            </w:r>
          </w:p>
        </w:tc>
        <w:tc>
          <w:tcPr>
            <w:tcW w:w="1223" w:type="dxa"/>
          </w:tcPr>
          <w:p w14:paraId="41C2ED77" w14:textId="77777777" w:rsidR="004C5199" w:rsidRPr="00AB7182" w:rsidRDefault="004C5199" w:rsidP="00F50AE8">
            <w:pPr>
              <w:pStyle w:val="TAH"/>
            </w:pPr>
            <w:r w:rsidRPr="00AB7182">
              <w:t>Transaction used in TS 29.232 [5]</w:t>
            </w:r>
          </w:p>
        </w:tc>
        <w:tc>
          <w:tcPr>
            <w:tcW w:w="1134" w:type="dxa"/>
          </w:tcPr>
          <w:p w14:paraId="6E1CD375" w14:textId="77777777" w:rsidR="004C5199" w:rsidRPr="00AB7182" w:rsidRDefault="004C5199" w:rsidP="00F50AE8">
            <w:pPr>
              <w:pStyle w:val="TAH"/>
            </w:pPr>
            <w:r w:rsidRPr="00AB7182">
              <w:t>Supported</w:t>
            </w:r>
          </w:p>
        </w:tc>
        <w:tc>
          <w:tcPr>
            <w:tcW w:w="3188" w:type="dxa"/>
          </w:tcPr>
          <w:p w14:paraId="62E9188D" w14:textId="77777777" w:rsidR="004C5199" w:rsidRPr="00AB7182" w:rsidRDefault="004C5199" w:rsidP="00F50AE8">
            <w:pPr>
              <w:pStyle w:val="TAH"/>
            </w:pPr>
            <w:r w:rsidRPr="00AB7182">
              <w:t>Comment</w:t>
            </w:r>
          </w:p>
        </w:tc>
      </w:tr>
      <w:tr w:rsidR="004C5199" w:rsidRPr="00AB7182" w14:paraId="2087D054" w14:textId="77777777" w:rsidTr="00F50AE8">
        <w:trPr>
          <w:jc w:val="center"/>
        </w:trPr>
        <w:tc>
          <w:tcPr>
            <w:tcW w:w="3252" w:type="dxa"/>
          </w:tcPr>
          <w:p w14:paraId="2D369284" w14:textId="77777777" w:rsidR="004C5199" w:rsidRPr="00AB7182" w:rsidRDefault="004C5199" w:rsidP="006267AA">
            <w:pPr>
              <w:pStyle w:val="TAL"/>
            </w:pPr>
            <w:r w:rsidRPr="00AB7182">
              <w:t>Reserve IMS Connection point</w:t>
            </w:r>
          </w:p>
        </w:tc>
        <w:tc>
          <w:tcPr>
            <w:tcW w:w="1315" w:type="dxa"/>
          </w:tcPr>
          <w:p w14:paraId="219F9744" w14:textId="77777777" w:rsidR="004C5199" w:rsidRPr="00AB7182" w:rsidRDefault="004C5199" w:rsidP="006267AA">
            <w:pPr>
              <w:pStyle w:val="TAL"/>
            </w:pPr>
            <w:r w:rsidRPr="00AB7182">
              <w:t>Not defined</w:t>
            </w:r>
          </w:p>
        </w:tc>
        <w:tc>
          <w:tcPr>
            <w:tcW w:w="1223" w:type="dxa"/>
          </w:tcPr>
          <w:p w14:paraId="027ABFDB" w14:textId="77777777" w:rsidR="004C5199" w:rsidRPr="00AB7182" w:rsidRDefault="00E445D7" w:rsidP="006267AA">
            <w:pPr>
              <w:pStyle w:val="TAL"/>
            </w:pPr>
            <w:r w:rsidRPr="00AB7182">
              <w:t>Not Defined</w:t>
            </w:r>
          </w:p>
        </w:tc>
        <w:tc>
          <w:tcPr>
            <w:tcW w:w="1134" w:type="dxa"/>
          </w:tcPr>
          <w:p w14:paraId="3A1EF838" w14:textId="77777777" w:rsidR="004C5199" w:rsidRPr="00AB7182" w:rsidRDefault="004C5199" w:rsidP="006267AA">
            <w:pPr>
              <w:pStyle w:val="TAL"/>
            </w:pPr>
            <w:r w:rsidRPr="00AB7182">
              <w:t>Mandatory</w:t>
            </w:r>
          </w:p>
        </w:tc>
        <w:tc>
          <w:tcPr>
            <w:tcW w:w="3188" w:type="dxa"/>
          </w:tcPr>
          <w:p w14:paraId="51255702"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2</w:t>
            </w:r>
          </w:p>
        </w:tc>
      </w:tr>
      <w:tr w:rsidR="004C5199" w:rsidRPr="00AB7182" w14:paraId="79A79DE8" w14:textId="77777777" w:rsidTr="00F50AE8">
        <w:trPr>
          <w:jc w:val="center"/>
        </w:trPr>
        <w:tc>
          <w:tcPr>
            <w:tcW w:w="3252" w:type="dxa"/>
          </w:tcPr>
          <w:p w14:paraId="154FEFE0" w14:textId="77777777" w:rsidR="004C5199" w:rsidRPr="00AB7182" w:rsidRDefault="004C5199" w:rsidP="006267AA">
            <w:pPr>
              <w:pStyle w:val="TAL"/>
            </w:pPr>
            <w:r w:rsidRPr="00AB7182">
              <w:t>Configure IMS Resources</w:t>
            </w:r>
          </w:p>
        </w:tc>
        <w:tc>
          <w:tcPr>
            <w:tcW w:w="1315" w:type="dxa"/>
          </w:tcPr>
          <w:p w14:paraId="36B2112F" w14:textId="77777777" w:rsidR="004C5199" w:rsidRPr="00AB7182" w:rsidRDefault="004C5199" w:rsidP="006267AA">
            <w:pPr>
              <w:pStyle w:val="TAL"/>
            </w:pPr>
            <w:r w:rsidRPr="00AB7182">
              <w:t>Not Defined</w:t>
            </w:r>
          </w:p>
        </w:tc>
        <w:tc>
          <w:tcPr>
            <w:tcW w:w="1223" w:type="dxa"/>
          </w:tcPr>
          <w:p w14:paraId="684A0360" w14:textId="77777777" w:rsidR="004C5199" w:rsidRPr="00AB7182" w:rsidRDefault="00E445D7" w:rsidP="006267AA">
            <w:pPr>
              <w:pStyle w:val="TAL"/>
            </w:pPr>
            <w:r w:rsidRPr="00AB7182">
              <w:t>Not Defined</w:t>
            </w:r>
          </w:p>
        </w:tc>
        <w:tc>
          <w:tcPr>
            <w:tcW w:w="1134" w:type="dxa"/>
          </w:tcPr>
          <w:p w14:paraId="7A7068C4" w14:textId="77777777" w:rsidR="004C5199" w:rsidRPr="00AB7182" w:rsidRDefault="004C5199" w:rsidP="006267AA">
            <w:pPr>
              <w:pStyle w:val="TAL"/>
            </w:pPr>
            <w:r w:rsidRPr="00AB7182">
              <w:t>Mandatory</w:t>
            </w:r>
          </w:p>
        </w:tc>
        <w:tc>
          <w:tcPr>
            <w:tcW w:w="3188" w:type="dxa"/>
          </w:tcPr>
          <w:p w14:paraId="457020D0"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3</w:t>
            </w:r>
          </w:p>
        </w:tc>
      </w:tr>
      <w:tr w:rsidR="004C5199" w:rsidRPr="00AB7182" w14:paraId="1BCC5261" w14:textId="77777777" w:rsidTr="00F50AE8">
        <w:trPr>
          <w:jc w:val="center"/>
        </w:trPr>
        <w:tc>
          <w:tcPr>
            <w:tcW w:w="3252" w:type="dxa"/>
          </w:tcPr>
          <w:p w14:paraId="2E61BF06" w14:textId="77777777" w:rsidR="004C5199" w:rsidRPr="00AB7182" w:rsidRDefault="004C5199" w:rsidP="006267AA">
            <w:pPr>
              <w:pStyle w:val="TAL"/>
            </w:pPr>
            <w:r w:rsidRPr="00AB7182">
              <w:t>Reserve IMS Connection Point and configure remote resources</w:t>
            </w:r>
          </w:p>
        </w:tc>
        <w:tc>
          <w:tcPr>
            <w:tcW w:w="1315" w:type="dxa"/>
          </w:tcPr>
          <w:p w14:paraId="76EA18D3" w14:textId="77777777" w:rsidR="004C5199" w:rsidRPr="00AB7182" w:rsidRDefault="004C5199" w:rsidP="006267AA">
            <w:pPr>
              <w:pStyle w:val="TAL"/>
            </w:pPr>
            <w:r w:rsidRPr="00AB7182">
              <w:t>Not defined</w:t>
            </w:r>
          </w:p>
        </w:tc>
        <w:tc>
          <w:tcPr>
            <w:tcW w:w="1223" w:type="dxa"/>
          </w:tcPr>
          <w:p w14:paraId="0DC75A14" w14:textId="77777777" w:rsidR="004C5199" w:rsidRPr="00AB7182" w:rsidRDefault="00E445D7" w:rsidP="006267AA">
            <w:pPr>
              <w:pStyle w:val="TAL"/>
            </w:pPr>
            <w:r w:rsidRPr="00AB7182">
              <w:t>Not Defined</w:t>
            </w:r>
          </w:p>
        </w:tc>
        <w:tc>
          <w:tcPr>
            <w:tcW w:w="1134" w:type="dxa"/>
          </w:tcPr>
          <w:p w14:paraId="33D77BD2" w14:textId="77777777" w:rsidR="004C5199" w:rsidRPr="00AB7182" w:rsidRDefault="004C5199" w:rsidP="006267AA">
            <w:pPr>
              <w:pStyle w:val="TAL"/>
            </w:pPr>
            <w:r w:rsidRPr="00AB7182">
              <w:t>Mandatory</w:t>
            </w:r>
          </w:p>
        </w:tc>
        <w:tc>
          <w:tcPr>
            <w:tcW w:w="3188" w:type="dxa"/>
          </w:tcPr>
          <w:p w14:paraId="6CB5F6DC"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4</w:t>
            </w:r>
          </w:p>
        </w:tc>
      </w:tr>
      <w:tr w:rsidR="004C5199" w:rsidRPr="00AB7182" w14:paraId="65BA2C8D" w14:textId="77777777" w:rsidTr="00F50AE8">
        <w:trPr>
          <w:jc w:val="center"/>
        </w:trPr>
        <w:tc>
          <w:tcPr>
            <w:tcW w:w="3252" w:type="dxa"/>
          </w:tcPr>
          <w:p w14:paraId="088121D7" w14:textId="77777777" w:rsidR="004C5199" w:rsidRPr="00AB7182" w:rsidRDefault="004C5199" w:rsidP="006267AA">
            <w:pPr>
              <w:pStyle w:val="TAL"/>
            </w:pPr>
            <w:r w:rsidRPr="00AB7182">
              <w:t>Release IMS termination</w:t>
            </w:r>
          </w:p>
        </w:tc>
        <w:tc>
          <w:tcPr>
            <w:tcW w:w="1315" w:type="dxa"/>
          </w:tcPr>
          <w:p w14:paraId="5CFBFD56" w14:textId="77777777" w:rsidR="004C5199" w:rsidRPr="00AB7182" w:rsidRDefault="004C5199" w:rsidP="006267AA">
            <w:pPr>
              <w:pStyle w:val="TAL"/>
            </w:pPr>
            <w:r w:rsidRPr="00AB7182">
              <w:t>n. a. for reuse</w:t>
            </w:r>
          </w:p>
        </w:tc>
        <w:tc>
          <w:tcPr>
            <w:tcW w:w="1223" w:type="dxa"/>
          </w:tcPr>
          <w:p w14:paraId="4A32A9FA" w14:textId="77777777" w:rsidR="004C5199" w:rsidRPr="00AB7182" w:rsidRDefault="00E445D7" w:rsidP="006267AA">
            <w:pPr>
              <w:pStyle w:val="TAL"/>
            </w:pPr>
            <w:r w:rsidRPr="00AB7182">
              <w:t xml:space="preserve"> Release Termination</w:t>
            </w:r>
          </w:p>
        </w:tc>
        <w:tc>
          <w:tcPr>
            <w:tcW w:w="1134" w:type="dxa"/>
          </w:tcPr>
          <w:p w14:paraId="14AFBE94" w14:textId="77777777" w:rsidR="004C5199" w:rsidRPr="00AB7182" w:rsidRDefault="004C5199" w:rsidP="006267AA">
            <w:pPr>
              <w:pStyle w:val="TAL"/>
            </w:pPr>
            <w:r w:rsidRPr="00AB7182">
              <w:t>Mandatory</w:t>
            </w:r>
          </w:p>
        </w:tc>
        <w:tc>
          <w:tcPr>
            <w:tcW w:w="3188" w:type="dxa"/>
          </w:tcPr>
          <w:p w14:paraId="352EF6AD"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5</w:t>
            </w:r>
          </w:p>
        </w:tc>
      </w:tr>
      <w:tr w:rsidR="004C5199" w:rsidRPr="00AB7182" w14:paraId="23C26DA7" w14:textId="77777777" w:rsidTr="00F50AE8">
        <w:trPr>
          <w:jc w:val="center"/>
        </w:trPr>
        <w:tc>
          <w:tcPr>
            <w:tcW w:w="3252" w:type="dxa"/>
          </w:tcPr>
          <w:p w14:paraId="324C1808" w14:textId="77777777" w:rsidR="004C5199" w:rsidRPr="00AB7182" w:rsidRDefault="004C5199" w:rsidP="006267AA">
            <w:pPr>
              <w:pStyle w:val="TAL"/>
            </w:pPr>
            <w:r w:rsidRPr="00AB7182">
              <w:t>Change IMS ThroughConnection</w:t>
            </w:r>
          </w:p>
        </w:tc>
        <w:tc>
          <w:tcPr>
            <w:tcW w:w="1315" w:type="dxa"/>
          </w:tcPr>
          <w:p w14:paraId="2C42B995"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16D65855" w14:textId="77777777" w:rsidR="004C5199" w:rsidRPr="00AB7182" w:rsidRDefault="00E445D7" w:rsidP="006267AA">
            <w:pPr>
              <w:pStyle w:val="TAL"/>
            </w:pPr>
            <w:r w:rsidRPr="00AB7182">
              <w:t>Change Through Connectio</w:t>
            </w:r>
            <w:r w:rsidR="006E4F1A" w:rsidRPr="00AB7182">
              <w:t>n</w:t>
            </w:r>
          </w:p>
        </w:tc>
        <w:tc>
          <w:tcPr>
            <w:tcW w:w="1134" w:type="dxa"/>
          </w:tcPr>
          <w:p w14:paraId="38076821" w14:textId="77777777" w:rsidR="004C5199" w:rsidRPr="00AB7182" w:rsidRDefault="004C5199" w:rsidP="006267AA">
            <w:pPr>
              <w:pStyle w:val="TAL"/>
            </w:pPr>
            <w:r w:rsidRPr="00AB7182">
              <w:t>Mandatory</w:t>
            </w:r>
          </w:p>
        </w:tc>
        <w:tc>
          <w:tcPr>
            <w:tcW w:w="3188" w:type="dxa"/>
          </w:tcPr>
          <w:p w14:paraId="0F329D1F" w14:textId="77777777" w:rsidR="004C5199" w:rsidRPr="00AB7182" w:rsidRDefault="004C5199" w:rsidP="006267AA">
            <w:pPr>
              <w:pStyle w:val="TAL"/>
            </w:pPr>
            <w:r w:rsidRPr="00AB7182">
              <w:t>only the Explicit (MGC Controlled Cut-Through) procedure is supported</w:t>
            </w:r>
          </w:p>
        </w:tc>
      </w:tr>
      <w:tr w:rsidR="004C5199" w:rsidRPr="00AB7182" w14:paraId="6E4C7C55" w14:textId="77777777" w:rsidTr="00F50AE8">
        <w:trPr>
          <w:jc w:val="center"/>
        </w:trPr>
        <w:tc>
          <w:tcPr>
            <w:tcW w:w="3252" w:type="dxa"/>
          </w:tcPr>
          <w:p w14:paraId="74F56CC4" w14:textId="77777777" w:rsidR="004C5199" w:rsidRPr="00AB7182" w:rsidRDefault="004C5199" w:rsidP="006267AA">
            <w:pPr>
              <w:pStyle w:val="TAL"/>
            </w:pPr>
            <w:r w:rsidRPr="00AB7182">
              <w:t>Detect IMS RTP Tel Event</w:t>
            </w:r>
          </w:p>
        </w:tc>
        <w:tc>
          <w:tcPr>
            <w:tcW w:w="1315" w:type="dxa"/>
          </w:tcPr>
          <w:p w14:paraId="065A97E3"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5C819C88" w14:textId="77777777" w:rsidR="004C5199" w:rsidRPr="00AB7182" w:rsidRDefault="00E445D7" w:rsidP="006267AA">
            <w:pPr>
              <w:pStyle w:val="TAL"/>
            </w:pPr>
            <w:r w:rsidRPr="00AB7182">
              <w:t>Detect DTMF</w:t>
            </w:r>
          </w:p>
        </w:tc>
        <w:tc>
          <w:tcPr>
            <w:tcW w:w="1134" w:type="dxa"/>
          </w:tcPr>
          <w:p w14:paraId="735EE8AB" w14:textId="77777777" w:rsidR="004C5199" w:rsidRPr="00AB7182" w:rsidRDefault="004C5199" w:rsidP="006267AA">
            <w:pPr>
              <w:pStyle w:val="TAL"/>
            </w:pPr>
            <w:r w:rsidRPr="00AB7182">
              <w:t>Optional</w:t>
            </w:r>
          </w:p>
        </w:tc>
        <w:tc>
          <w:tcPr>
            <w:tcW w:w="3188" w:type="dxa"/>
          </w:tcPr>
          <w:p w14:paraId="1B10CB1B"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5FBB093A" w14:textId="77777777" w:rsidTr="00F50AE8">
        <w:trPr>
          <w:jc w:val="center"/>
        </w:trPr>
        <w:tc>
          <w:tcPr>
            <w:tcW w:w="3252" w:type="dxa"/>
          </w:tcPr>
          <w:p w14:paraId="074ACB8F" w14:textId="77777777" w:rsidR="004C5199" w:rsidRPr="00AB7182" w:rsidRDefault="004C5199" w:rsidP="006267AA">
            <w:pPr>
              <w:pStyle w:val="TAL"/>
            </w:pPr>
            <w:r w:rsidRPr="00AB7182">
              <w:t>End IMS RTP Tel Event</w:t>
            </w:r>
          </w:p>
        </w:tc>
        <w:tc>
          <w:tcPr>
            <w:tcW w:w="1315" w:type="dxa"/>
          </w:tcPr>
          <w:p w14:paraId="5B6FD808"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6CBF95C0" w14:textId="77777777" w:rsidR="004C5199" w:rsidRPr="00AB7182" w:rsidRDefault="00E445D7" w:rsidP="006267AA">
            <w:pPr>
              <w:pStyle w:val="TAL"/>
            </w:pPr>
            <w:r w:rsidRPr="00AB7182">
              <w:t>Stop Detect DTMF</w:t>
            </w:r>
          </w:p>
        </w:tc>
        <w:tc>
          <w:tcPr>
            <w:tcW w:w="1134" w:type="dxa"/>
          </w:tcPr>
          <w:p w14:paraId="0CE0E7B4" w14:textId="77777777" w:rsidR="004C5199" w:rsidRPr="00AB7182" w:rsidRDefault="004C5199" w:rsidP="006267AA">
            <w:pPr>
              <w:pStyle w:val="TAL"/>
            </w:pPr>
            <w:r w:rsidRPr="00AB7182">
              <w:t>Optional</w:t>
            </w:r>
          </w:p>
        </w:tc>
        <w:tc>
          <w:tcPr>
            <w:tcW w:w="3188" w:type="dxa"/>
          </w:tcPr>
          <w:p w14:paraId="2B25AF19"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5FDE8AC7" w14:textId="77777777" w:rsidTr="00F50AE8">
        <w:trPr>
          <w:trHeight w:val="724"/>
          <w:jc w:val="center"/>
        </w:trPr>
        <w:tc>
          <w:tcPr>
            <w:tcW w:w="3252" w:type="dxa"/>
          </w:tcPr>
          <w:p w14:paraId="255DEA49" w14:textId="77777777" w:rsidR="004C5199" w:rsidRPr="00AB7182" w:rsidRDefault="004C5199" w:rsidP="006267AA">
            <w:pPr>
              <w:pStyle w:val="TAL"/>
            </w:pPr>
            <w:r w:rsidRPr="00AB7182">
              <w:t>Notify IMS RTP Tel Event</w:t>
            </w:r>
          </w:p>
        </w:tc>
        <w:tc>
          <w:tcPr>
            <w:tcW w:w="1315" w:type="dxa"/>
          </w:tcPr>
          <w:p w14:paraId="1EF1C1CC"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3BA46954" w14:textId="77777777" w:rsidR="004C5199" w:rsidRPr="00AB7182" w:rsidRDefault="00E445D7" w:rsidP="006267AA">
            <w:pPr>
              <w:pStyle w:val="TAL"/>
            </w:pPr>
            <w:r w:rsidRPr="00AB7182">
              <w:t>Report DTMF</w:t>
            </w:r>
          </w:p>
        </w:tc>
        <w:tc>
          <w:tcPr>
            <w:tcW w:w="1134" w:type="dxa"/>
          </w:tcPr>
          <w:p w14:paraId="2D699A87" w14:textId="77777777" w:rsidR="004C5199" w:rsidRPr="00AB7182" w:rsidRDefault="004C5199" w:rsidP="006267AA">
            <w:pPr>
              <w:pStyle w:val="TAL"/>
            </w:pPr>
            <w:r w:rsidRPr="00AB7182">
              <w:t>Optional</w:t>
            </w:r>
          </w:p>
        </w:tc>
        <w:tc>
          <w:tcPr>
            <w:tcW w:w="3188" w:type="dxa"/>
          </w:tcPr>
          <w:p w14:paraId="4759ECCF"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16236AB5" w14:textId="77777777" w:rsidTr="00F50AE8">
        <w:trPr>
          <w:trHeight w:val="724"/>
          <w:jc w:val="center"/>
        </w:trPr>
        <w:tc>
          <w:tcPr>
            <w:tcW w:w="3252" w:type="dxa"/>
          </w:tcPr>
          <w:p w14:paraId="777EDC5E" w14:textId="77777777" w:rsidR="004C5199" w:rsidRPr="00AB7182" w:rsidRDefault="004C5199" w:rsidP="006267AA">
            <w:pPr>
              <w:pStyle w:val="TAL"/>
            </w:pPr>
            <w:r w:rsidRPr="00AB7182">
              <w:t>Send IMS RTP Tel Event</w:t>
            </w:r>
          </w:p>
        </w:tc>
        <w:tc>
          <w:tcPr>
            <w:tcW w:w="1315" w:type="dxa"/>
          </w:tcPr>
          <w:p w14:paraId="58D8E773" w14:textId="77777777" w:rsidR="004C5199" w:rsidRPr="00AB7182" w:rsidRDefault="00EC770E" w:rsidP="006267AA">
            <w:pPr>
              <w:pStyle w:val="TAL"/>
            </w:pPr>
            <w:r w:rsidRPr="00AB7182">
              <w:t xml:space="preserve">n. a. </w:t>
            </w:r>
            <w:r w:rsidR="004C5199" w:rsidRPr="00AB7182">
              <w:t>for reuse</w:t>
            </w:r>
          </w:p>
        </w:tc>
        <w:tc>
          <w:tcPr>
            <w:tcW w:w="1223" w:type="dxa"/>
          </w:tcPr>
          <w:p w14:paraId="143416CC" w14:textId="77777777" w:rsidR="004C5199" w:rsidRPr="00AB7182" w:rsidRDefault="004C5199" w:rsidP="006267AA">
            <w:pPr>
              <w:pStyle w:val="TAL"/>
            </w:pPr>
            <w:r w:rsidRPr="00AB7182">
              <w:t>Send DTMF</w:t>
            </w:r>
          </w:p>
        </w:tc>
        <w:tc>
          <w:tcPr>
            <w:tcW w:w="1134" w:type="dxa"/>
          </w:tcPr>
          <w:p w14:paraId="2D5B58CB" w14:textId="77777777" w:rsidR="004C5199" w:rsidRPr="00AB7182" w:rsidRDefault="004C5199" w:rsidP="006267AA">
            <w:pPr>
              <w:pStyle w:val="TAL"/>
            </w:pPr>
            <w:r w:rsidRPr="00AB7182">
              <w:t>FFS</w:t>
            </w:r>
          </w:p>
        </w:tc>
        <w:tc>
          <w:tcPr>
            <w:tcW w:w="3188" w:type="dxa"/>
          </w:tcPr>
          <w:p w14:paraId="246A1E91" w14:textId="77777777" w:rsidR="004C5199" w:rsidRPr="00AB7182" w:rsidRDefault="004C5199" w:rsidP="006267AA">
            <w:pPr>
              <w:pStyle w:val="TAL"/>
            </w:pPr>
          </w:p>
        </w:tc>
      </w:tr>
      <w:tr w:rsidR="004C5199" w:rsidRPr="00AB7182" w14:paraId="0F098AB5" w14:textId="77777777" w:rsidTr="00F50AE8">
        <w:trPr>
          <w:trHeight w:val="724"/>
          <w:jc w:val="center"/>
        </w:trPr>
        <w:tc>
          <w:tcPr>
            <w:tcW w:w="3252" w:type="dxa"/>
          </w:tcPr>
          <w:p w14:paraId="67C166E9" w14:textId="77777777" w:rsidR="004C5199" w:rsidRPr="00AB7182" w:rsidRDefault="004C5199" w:rsidP="006267AA">
            <w:pPr>
              <w:pStyle w:val="TAL"/>
            </w:pPr>
            <w:r w:rsidRPr="00AB7182">
              <w:t>Stop IMS RTP Tel Event</w:t>
            </w:r>
          </w:p>
        </w:tc>
        <w:tc>
          <w:tcPr>
            <w:tcW w:w="1315" w:type="dxa"/>
          </w:tcPr>
          <w:p w14:paraId="0195EB97" w14:textId="77777777" w:rsidR="004C5199" w:rsidRPr="00AB7182" w:rsidRDefault="004C5199" w:rsidP="006267AA">
            <w:pPr>
              <w:pStyle w:val="TAL"/>
            </w:pPr>
            <w:r w:rsidRPr="00AB7182">
              <w:t>n.</w:t>
            </w:r>
            <w:r w:rsidR="00EC770E" w:rsidRPr="00AB7182">
              <w:t xml:space="preserve"> </w:t>
            </w:r>
            <w:r w:rsidRPr="00AB7182">
              <w:t>a.for reuse</w:t>
            </w:r>
          </w:p>
        </w:tc>
        <w:tc>
          <w:tcPr>
            <w:tcW w:w="1223" w:type="dxa"/>
          </w:tcPr>
          <w:p w14:paraId="6F7BA564" w14:textId="77777777" w:rsidR="004C5199" w:rsidRPr="00AB7182" w:rsidRDefault="004C5199" w:rsidP="006267AA">
            <w:pPr>
              <w:pStyle w:val="TAL"/>
            </w:pPr>
            <w:r w:rsidRPr="00AB7182">
              <w:t>Stop DTMF</w:t>
            </w:r>
          </w:p>
        </w:tc>
        <w:tc>
          <w:tcPr>
            <w:tcW w:w="1134" w:type="dxa"/>
          </w:tcPr>
          <w:p w14:paraId="7584ED9B" w14:textId="77777777" w:rsidR="004C5199" w:rsidRPr="00AB7182" w:rsidRDefault="004C5199" w:rsidP="006267AA">
            <w:pPr>
              <w:pStyle w:val="TAL"/>
            </w:pPr>
            <w:r w:rsidRPr="00AB7182">
              <w:t>FFS</w:t>
            </w:r>
          </w:p>
        </w:tc>
        <w:tc>
          <w:tcPr>
            <w:tcW w:w="3188" w:type="dxa"/>
          </w:tcPr>
          <w:p w14:paraId="079C377E" w14:textId="77777777" w:rsidR="004C5199" w:rsidRPr="00AB7182" w:rsidRDefault="004C5199" w:rsidP="006267AA">
            <w:pPr>
              <w:pStyle w:val="TAL"/>
            </w:pPr>
          </w:p>
        </w:tc>
      </w:tr>
      <w:tr w:rsidR="004C5199" w:rsidRPr="00AB7182" w14:paraId="3D587D96" w14:textId="77777777" w:rsidTr="00F50AE8">
        <w:trPr>
          <w:trHeight w:val="724"/>
          <w:jc w:val="center"/>
        </w:trPr>
        <w:tc>
          <w:tcPr>
            <w:tcW w:w="3252" w:type="dxa"/>
          </w:tcPr>
          <w:p w14:paraId="7C1B027D" w14:textId="77777777" w:rsidR="004C5199" w:rsidRPr="00AB7182" w:rsidRDefault="004C5199" w:rsidP="006267AA">
            <w:pPr>
              <w:pStyle w:val="TAL"/>
            </w:pPr>
            <w:r w:rsidRPr="00AB7182">
              <w:rPr>
                <w:color w:val="000000"/>
              </w:rPr>
              <w:t>IMS Send Tone</w:t>
            </w:r>
          </w:p>
        </w:tc>
        <w:tc>
          <w:tcPr>
            <w:tcW w:w="1315" w:type="dxa"/>
          </w:tcPr>
          <w:p w14:paraId="333B7337" w14:textId="77777777" w:rsidR="004C5199" w:rsidRPr="00AB7182" w:rsidRDefault="00EC770E" w:rsidP="006267AA">
            <w:pPr>
              <w:pStyle w:val="TAL"/>
            </w:pPr>
            <w:r w:rsidRPr="00AB7182">
              <w:rPr>
                <w:color w:val="000000"/>
              </w:rPr>
              <w:t xml:space="preserve">n. </w:t>
            </w:r>
            <w:r w:rsidR="00E445D7" w:rsidRPr="00AB7182">
              <w:rPr>
                <w:color w:val="000000"/>
              </w:rPr>
              <w:t xml:space="preserve">a. for </w:t>
            </w:r>
            <w:r w:rsidRPr="00AB7182">
              <w:rPr>
                <w:color w:val="000000"/>
              </w:rPr>
              <w:t>reuse</w:t>
            </w:r>
          </w:p>
        </w:tc>
        <w:tc>
          <w:tcPr>
            <w:tcW w:w="1223" w:type="dxa"/>
          </w:tcPr>
          <w:p w14:paraId="0ABFDDED" w14:textId="77777777" w:rsidR="004C5199" w:rsidRPr="00AB7182" w:rsidRDefault="004C5199" w:rsidP="006267AA">
            <w:pPr>
              <w:pStyle w:val="TAL"/>
            </w:pPr>
            <w:r w:rsidRPr="00AB7182">
              <w:rPr>
                <w:color w:val="000000"/>
              </w:rPr>
              <w:t>Send Tone</w:t>
            </w:r>
          </w:p>
        </w:tc>
        <w:tc>
          <w:tcPr>
            <w:tcW w:w="1134" w:type="dxa"/>
          </w:tcPr>
          <w:p w14:paraId="7DB17182" w14:textId="77777777" w:rsidR="004C5199" w:rsidRPr="00AB7182" w:rsidRDefault="004C5199" w:rsidP="006267AA">
            <w:pPr>
              <w:pStyle w:val="TAL"/>
              <w:rPr>
                <w:color w:val="000000"/>
              </w:rPr>
            </w:pPr>
            <w:r w:rsidRPr="00AB7182">
              <w:rPr>
                <w:color w:val="000000"/>
              </w:rPr>
              <w:t>Optional</w:t>
            </w:r>
          </w:p>
          <w:p w14:paraId="1B5C9312" w14:textId="77777777" w:rsidR="004C5199" w:rsidRPr="00AB7182" w:rsidRDefault="004C5199" w:rsidP="006267AA">
            <w:pPr>
              <w:pStyle w:val="TAL"/>
            </w:pPr>
          </w:p>
        </w:tc>
        <w:tc>
          <w:tcPr>
            <w:tcW w:w="3188" w:type="dxa"/>
          </w:tcPr>
          <w:p w14:paraId="4982E358" w14:textId="77777777" w:rsidR="004C5199" w:rsidRPr="00AB7182" w:rsidRDefault="004C5199" w:rsidP="006267AA">
            <w:pPr>
              <w:pStyle w:val="TAL"/>
            </w:pPr>
          </w:p>
        </w:tc>
      </w:tr>
      <w:tr w:rsidR="004C5199" w:rsidRPr="00AB7182" w14:paraId="16634DCA" w14:textId="77777777" w:rsidTr="00F50AE8">
        <w:trPr>
          <w:trHeight w:val="724"/>
          <w:jc w:val="center"/>
        </w:trPr>
        <w:tc>
          <w:tcPr>
            <w:tcW w:w="3252" w:type="dxa"/>
          </w:tcPr>
          <w:p w14:paraId="06D6BC70" w14:textId="77777777" w:rsidR="004C5199" w:rsidRPr="00AB7182" w:rsidRDefault="004C5199" w:rsidP="006267AA">
            <w:pPr>
              <w:pStyle w:val="TAL"/>
            </w:pPr>
            <w:r w:rsidRPr="00AB7182">
              <w:rPr>
                <w:color w:val="000000"/>
              </w:rPr>
              <w:t>IMS Stop Tone</w:t>
            </w:r>
          </w:p>
        </w:tc>
        <w:tc>
          <w:tcPr>
            <w:tcW w:w="1315" w:type="dxa"/>
          </w:tcPr>
          <w:p w14:paraId="7707B91A" w14:textId="77777777" w:rsidR="004C5199"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223" w:type="dxa"/>
          </w:tcPr>
          <w:p w14:paraId="7E54FEEC" w14:textId="77777777" w:rsidR="004C5199" w:rsidRPr="00AB7182" w:rsidRDefault="004C5199" w:rsidP="006267AA">
            <w:pPr>
              <w:pStyle w:val="TAL"/>
            </w:pPr>
            <w:r w:rsidRPr="00AB7182">
              <w:rPr>
                <w:color w:val="000000"/>
              </w:rPr>
              <w:t>Stop Tone</w:t>
            </w:r>
          </w:p>
        </w:tc>
        <w:tc>
          <w:tcPr>
            <w:tcW w:w="1134" w:type="dxa"/>
          </w:tcPr>
          <w:p w14:paraId="1DC493E8" w14:textId="77777777" w:rsidR="004C5199" w:rsidRPr="00AB7182" w:rsidRDefault="004C5199" w:rsidP="006267AA">
            <w:pPr>
              <w:pStyle w:val="TAL"/>
              <w:rPr>
                <w:color w:val="000000"/>
              </w:rPr>
            </w:pPr>
            <w:r w:rsidRPr="00AB7182">
              <w:rPr>
                <w:color w:val="000000"/>
              </w:rPr>
              <w:t>Optional</w:t>
            </w:r>
          </w:p>
          <w:p w14:paraId="196ADB9D" w14:textId="77777777" w:rsidR="004C5199" w:rsidRPr="00AB7182" w:rsidRDefault="004C5199" w:rsidP="006267AA">
            <w:pPr>
              <w:pStyle w:val="TAL"/>
            </w:pPr>
          </w:p>
        </w:tc>
        <w:tc>
          <w:tcPr>
            <w:tcW w:w="3188" w:type="dxa"/>
          </w:tcPr>
          <w:p w14:paraId="3377CF95" w14:textId="77777777" w:rsidR="004C5199" w:rsidRPr="00AB7182" w:rsidRDefault="004C5199" w:rsidP="006267AA">
            <w:pPr>
              <w:pStyle w:val="TAL"/>
            </w:pPr>
          </w:p>
        </w:tc>
      </w:tr>
      <w:tr w:rsidR="004C5199" w:rsidRPr="00AB7182" w14:paraId="09B52921" w14:textId="77777777" w:rsidTr="00F50AE8">
        <w:trPr>
          <w:trHeight w:val="724"/>
          <w:jc w:val="center"/>
        </w:trPr>
        <w:tc>
          <w:tcPr>
            <w:tcW w:w="3252" w:type="dxa"/>
          </w:tcPr>
          <w:p w14:paraId="7AABFCDF" w14:textId="77777777" w:rsidR="004C5199" w:rsidRPr="00AB7182" w:rsidRDefault="004C5199" w:rsidP="006267AA">
            <w:pPr>
              <w:pStyle w:val="TAL"/>
              <w:rPr>
                <w:color w:val="000000"/>
              </w:rPr>
            </w:pPr>
            <w:r w:rsidRPr="00AB7182">
              <w:rPr>
                <w:color w:val="000000"/>
              </w:rPr>
              <w:t>IMS Tone Completed</w:t>
            </w:r>
          </w:p>
        </w:tc>
        <w:tc>
          <w:tcPr>
            <w:tcW w:w="1315" w:type="dxa"/>
          </w:tcPr>
          <w:p w14:paraId="3310E395" w14:textId="77777777" w:rsidR="004C5199" w:rsidRPr="00AB7182" w:rsidRDefault="00EC770E" w:rsidP="006267AA">
            <w:pPr>
              <w:pStyle w:val="TAL"/>
              <w:rPr>
                <w:color w:val="000000"/>
              </w:rPr>
            </w:pPr>
            <w:r w:rsidRPr="00AB7182">
              <w:rPr>
                <w:color w:val="000000"/>
              </w:rPr>
              <w:t xml:space="preserve">n. a. </w:t>
            </w:r>
            <w:r w:rsidR="00E445D7" w:rsidRPr="00AB7182">
              <w:rPr>
                <w:color w:val="000000"/>
              </w:rPr>
              <w:t xml:space="preserve">for </w:t>
            </w:r>
            <w:r w:rsidRPr="00AB7182">
              <w:rPr>
                <w:color w:val="000000"/>
              </w:rPr>
              <w:t>reuse</w:t>
            </w:r>
          </w:p>
        </w:tc>
        <w:tc>
          <w:tcPr>
            <w:tcW w:w="1223" w:type="dxa"/>
          </w:tcPr>
          <w:p w14:paraId="29F7AC9D" w14:textId="77777777" w:rsidR="004C5199" w:rsidRPr="00AB7182" w:rsidRDefault="004C5199" w:rsidP="006267AA">
            <w:pPr>
              <w:pStyle w:val="TAL"/>
              <w:rPr>
                <w:color w:val="000000"/>
              </w:rPr>
            </w:pPr>
            <w:r w:rsidRPr="00AB7182">
              <w:rPr>
                <w:color w:val="000000"/>
              </w:rPr>
              <w:t>Tone Completed</w:t>
            </w:r>
          </w:p>
        </w:tc>
        <w:tc>
          <w:tcPr>
            <w:tcW w:w="1134" w:type="dxa"/>
          </w:tcPr>
          <w:p w14:paraId="1DA5C294" w14:textId="77777777" w:rsidR="004C5199" w:rsidRPr="00AB7182" w:rsidRDefault="004C5199" w:rsidP="006267AA">
            <w:pPr>
              <w:pStyle w:val="TAL"/>
              <w:rPr>
                <w:color w:val="000000"/>
              </w:rPr>
            </w:pPr>
            <w:r w:rsidRPr="00AB7182">
              <w:rPr>
                <w:color w:val="000000"/>
              </w:rPr>
              <w:t>Optional</w:t>
            </w:r>
          </w:p>
        </w:tc>
        <w:tc>
          <w:tcPr>
            <w:tcW w:w="3188" w:type="dxa"/>
          </w:tcPr>
          <w:p w14:paraId="7B265C70" w14:textId="77777777" w:rsidR="004C5199" w:rsidRPr="00AB7182" w:rsidRDefault="004C5199" w:rsidP="006267AA">
            <w:pPr>
              <w:pStyle w:val="TAL"/>
              <w:rPr>
                <w:color w:val="000000"/>
              </w:rPr>
            </w:pPr>
          </w:p>
        </w:tc>
      </w:tr>
      <w:tr w:rsidR="004C5199" w:rsidRPr="00AB7182" w14:paraId="19052014" w14:textId="77777777" w:rsidTr="00F50AE8">
        <w:trPr>
          <w:trHeight w:val="724"/>
          <w:jc w:val="center"/>
        </w:trPr>
        <w:tc>
          <w:tcPr>
            <w:tcW w:w="3252" w:type="dxa"/>
          </w:tcPr>
          <w:p w14:paraId="05F794F5" w14:textId="77777777" w:rsidR="004C5199" w:rsidRPr="00AB7182" w:rsidRDefault="004C5199" w:rsidP="006267AA">
            <w:pPr>
              <w:pStyle w:val="TAL"/>
            </w:pPr>
            <w:r w:rsidRPr="00AB7182">
              <w:t>Termination heartbeat Indication</w:t>
            </w:r>
          </w:p>
        </w:tc>
        <w:tc>
          <w:tcPr>
            <w:tcW w:w="1315" w:type="dxa"/>
          </w:tcPr>
          <w:p w14:paraId="061A36CD" w14:textId="77777777" w:rsidR="004C5199" w:rsidRPr="00AB7182" w:rsidRDefault="004C5199" w:rsidP="006267AA">
            <w:pPr>
              <w:pStyle w:val="TAL"/>
            </w:pPr>
            <w:r w:rsidRPr="00AB7182">
              <w:t>Not defined</w:t>
            </w:r>
          </w:p>
        </w:tc>
        <w:tc>
          <w:tcPr>
            <w:tcW w:w="1223" w:type="dxa"/>
          </w:tcPr>
          <w:p w14:paraId="36B50800" w14:textId="77777777" w:rsidR="004C5199" w:rsidRPr="00AB7182" w:rsidRDefault="004C5199" w:rsidP="006267AA">
            <w:pPr>
              <w:pStyle w:val="TAL"/>
            </w:pPr>
            <w:r w:rsidRPr="00AB7182">
              <w:t>Termination hearbeat Indication</w:t>
            </w:r>
          </w:p>
        </w:tc>
        <w:tc>
          <w:tcPr>
            <w:tcW w:w="1134" w:type="dxa"/>
          </w:tcPr>
          <w:p w14:paraId="5A00C44F" w14:textId="77777777" w:rsidR="004C5199" w:rsidRPr="00AB7182" w:rsidRDefault="00830823" w:rsidP="006267AA">
            <w:pPr>
              <w:pStyle w:val="TAL"/>
            </w:pPr>
            <w:r w:rsidRPr="00AB7182">
              <w:t>Mandatory</w:t>
            </w:r>
          </w:p>
        </w:tc>
        <w:tc>
          <w:tcPr>
            <w:tcW w:w="3188" w:type="dxa"/>
          </w:tcPr>
          <w:p w14:paraId="6A780282" w14:textId="77777777" w:rsidR="004C5199" w:rsidRPr="00AB7182" w:rsidRDefault="00830823" w:rsidP="006267AA">
            <w:pPr>
              <w:pStyle w:val="TAL"/>
            </w:pPr>
            <w:r w:rsidRPr="00AB7182">
              <w:t>To allow detection of hanging contexts and terminations in the MGW that may result e.g. from a loss of communication between the MGCF and the IM-MGW.</w:t>
            </w:r>
          </w:p>
        </w:tc>
      </w:tr>
      <w:tr w:rsidR="004C5199" w:rsidRPr="00AB7182" w14:paraId="4769DE4A" w14:textId="77777777" w:rsidTr="00F50AE8">
        <w:trPr>
          <w:trHeight w:val="724"/>
          <w:jc w:val="center"/>
        </w:trPr>
        <w:tc>
          <w:tcPr>
            <w:tcW w:w="3252" w:type="dxa"/>
          </w:tcPr>
          <w:p w14:paraId="74AC537D" w14:textId="77777777" w:rsidR="004C5199" w:rsidRPr="00AB7182" w:rsidRDefault="004C5199" w:rsidP="006267AA">
            <w:pPr>
              <w:pStyle w:val="TAL"/>
            </w:pPr>
            <w:r w:rsidRPr="00AB7182">
              <w:rPr>
                <w:color w:val="000000"/>
              </w:rPr>
              <w:t>IMS Bearer Released</w:t>
            </w:r>
          </w:p>
        </w:tc>
        <w:tc>
          <w:tcPr>
            <w:tcW w:w="1315" w:type="dxa"/>
          </w:tcPr>
          <w:p w14:paraId="120BD368" w14:textId="77777777" w:rsidR="004C5199"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r w:rsidR="00E445D7" w:rsidRPr="00AB7182">
              <w:rPr>
                <w:color w:val="000000"/>
              </w:rPr>
              <w:t>.</w:t>
            </w:r>
          </w:p>
        </w:tc>
        <w:tc>
          <w:tcPr>
            <w:tcW w:w="1223" w:type="dxa"/>
          </w:tcPr>
          <w:p w14:paraId="6AB9ECF5" w14:textId="77777777" w:rsidR="004C5199" w:rsidRPr="00AB7182" w:rsidRDefault="004C5199" w:rsidP="006267AA">
            <w:pPr>
              <w:pStyle w:val="TAL"/>
            </w:pPr>
            <w:r w:rsidRPr="00AB7182">
              <w:rPr>
                <w:color w:val="000000"/>
              </w:rPr>
              <w:t>Bearer Released</w:t>
            </w:r>
          </w:p>
        </w:tc>
        <w:tc>
          <w:tcPr>
            <w:tcW w:w="1134" w:type="dxa"/>
          </w:tcPr>
          <w:p w14:paraId="79C46B56" w14:textId="77777777" w:rsidR="004C5199" w:rsidRPr="00AB7182" w:rsidRDefault="004C5199" w:rsidP="006267AA">
            <w:pPr>
              <w:pStyle w:val="TAL"/>
              <w:rPr>
                <w:color w:val="000000"/>
              </w:rPr>
            </w:pPr>
          </w:p>
          <w:p w14:paraId="7F56B780" w14:textId="77777777" w:rsidR="004C5199" w:rsidRPr="00AB7182" w:rsidRDefault="004C5199" w:rsidP="006267AA">
            <w:pPr>
              <w:pStyle w:val="TAL"/>
            </w:pPr>
            <w:r w:rsidRPr="00AB7182">
              <w:rPr>
                <w:color w:val="000000"/>
              </w:rPr>
              <w:t>Mandatory</w:t>
            </w:r>
          </w:p>
        </w:tc>
        <w:tc>
          <w:tcPr>
            <w:tcW w:w="3188" w:type="dxa"/>
          </w:tcPr>
          <w:p w14:paraId="3CCAB40B" w14:textId="77777777" w:rsidR="004C5199" w:rsidRPr="00AB7182" w:rsidRDefault="004C5199" w:rsidP="006267AA">
            <w:pPr>
              <w:pStyle w:val="TAL"/>
            </w:pPr>
          </w:p>
        </w:tc>
      </w:tr>
      <w:tr w:rsidR="003A60C7" w:rsidRPr="00AB7182" w14:paraId="00769CB8" w14:textId="77777777" w:rsidTr="00466786">
        <w:trPr>
          <w:trHeight w:val="724"/>
          <w:jc w:val="center"/>
        </w:trPr>
        <w:tc>
          <w:tcPr>
            <w:tcW w:w="3252" w:type="dxa"/>
          </w:tcPr>
          <w:p w14:paraId="4381A3FC" w14:textId="77777777" w:rsidR="003A60C7" w:rsidRPr="00AB7182" w:rsidRDefault="003A60C7" w:rsidP="00466786">
            <w:pPr>
              <w:pStyle w:val="TAL"/>
              <w:rPr>
                <w:color w:val="000000"/>
              </w:rPr>
            </w:pPr>
            <w:r w:rsidRPr="00AB7182">
              <w:t xml:space="preserve">Request </w:t>
            </w:r>
            <w:r w:rsidRPr="00AB7182">
              <w:rPr>
                <w:rFonts w:hint="eastAsia"/>
                <w:lang w:eastAsia="zh-CN"/>
              </w:rPr>
              <w:t>RTCP-</w:t>
            </w:r>
            <w:r w:rsidRPr="00AB7182">
              <w:t>Interworking</w:t>
            </w:r>
          </w:p>
        </w:tc>
        <w:tc>
          <w:tcPr>
            <w:tcW w:w="1315" w:type="dxa"/>
          </w:tcPr>
          <w:p w14:paraId="5F7CD1FD" w14:textId="77777777" w:rsidR="003A60C7" w:rsidRPr="00AB7182" w:rsidRDefault="003A60C7" w:rsidP="00466786">
            <w:pPr>
              <w:pStyle w:val="TAL"/>
              <w:rPr>
                <w:color w:val="000000"/>
              </w:rPr>
            </w:pPr>
            <w:r w:rsidRPr="00AB7182">
              <w:t>Not defined</w:t>
            </w:r>
          </w:p>
        </w:tc>
        <w:tc>
          <w:tcPr>
            <w:tcW w:w="1223" w:type="dxa"/>
          </w:tcPr>
          <w:p w14:paraId="5290AFC6" w14:textId="77777777" w:rsidR="003A60C7" w:rsidRPr="00AB7182" w:rsidRDefault="003A60C7" w:rsidP="00466786">
            <w:pPr>
              <w:pStyle w:val="TAL"/>
              <w:rPr>
                <w:color w:val="000000"/>
              </w:rPr>
            </w:pPr>
            <w:r w:rsidRPr="00AB7182">
              <w:t>Not defined</w:t>
            </w:r>
          </w:p>
        </w:tc>
        <w:tc>
          <w:tcPr>
            <w:tcW w:w="1134" w:type="dxa"/>
          </w:tcPr>
          <w:p w14:paraId="13B4291B" w14:textId="77777777" w:rsidR="003A60C7" w:rsidRPr="00AB7182" w:rsidRDefault="003A60C7" w:rsidP="00466786">
            <w:pPr>
              <w:pStyle w:val="TAL"/>
              <w:rPr>
                <w:color w:val="000000"/>
              </w:rPr>
            </w:pPr>
            <w:r w:rsidRPr="00AB7182">
              <w:rPr>
                <w:color w:val="000000"/>
              </w:rPr>
              <w:t>Optional</w:t>
            </w:r>
          </w:p>
        </w:tc>
        <w:tc>
          <w:tcPr>
            <w:tcW w:w="3188" w:type="dxa"/>
          </w:tcPr>
          <w:p w14:paraId="0199B30D" w14:textId="77777777" w:rsidR="003A60C7" w:rsidRPr="00AB7182" w:rsidRDefault="003A60C7" w:rsidP="00466786">
            <w:pPr>
              <w:pStyle w:val="TAL"/>
            </w:pPr>
            <w:r w:rsidRPr="00AB7182">
              <w:t xml:space="preserve">Only applicable if </w:t>
            </w:r>
            <w:r w:rsidRPr="00AB7182">
              <w:rPr>
                <w:rFonts w:hint="eastAsia"/>
                <w:lang w:eastAsia="zh-CN"/>
              </w:rPr>
              <w:t xml:space="preserve">RTCP AVPF message 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 xml:space="preserve">the </w:t>
            </w:r>
            <w:r w:rsidRPr="00AB7182">
              <w:t>IMS</w:t>
            </w:r>
            <w:r w:rsidRPr="00AB7182">
              <w:rPr>
                <w:rFonts w:hint="eastAsia"/>
                <w:lang w:eastAsia="zh-CN"/>
              </w:rPr>
              <w:t xml:space="preserve">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corresponding H.245</w:t>
            </w:r>
            <w:r w:rsidRPr="00AB7182">
              <w:t xml:space="preserve"> </w:t>
            </w:r>
            <w:r w:rsidRPr="00AB7182">
              <w:rPr>
                <w:rFonts w:hint="eastAsia"/>
                <w:lang w:eastAsia="zh-CN"/>
              </w:rPr>
              <w:t xml:space="preserve">message </w:t>
            </w:r>
            <w:r w:rsidRPr="00AB7182">
              <w:t xml:space="preserve">towards </w:t>
            </w:r>
            <w:r w:rsidRPr="00AB7182">
              <w:rPr>
                <w:rFonts w:hint="eastAsia"/>
                <w:lang w:eastAsia="zh-CN"/>
              </w:rPr>
              <w:t>the CS side</w:t>
            </w:r>
            <w:r w:rsidRPr="00AB7182">
              <w:t>.</w:t>
            </w:r>
          </w:p>
        </w:tc>
      </w:tr>
      <w:tr w:rsidR="003A60C7" w:rsidRPr="00AB7182" w14:paraId="44605D3D" w14:textId="77777777" w:rsidTr="00466786">
        <w:trPr>
          <w:trHeight w:val="724"/>
          <w:jc w:val="center"/>
        </w:trPr>
        <w:tc>
          <w:tcPr>
            <w:tcW w:w="3252" w:type="dxa"/>
          </w:tcPr>
          <w:p w14:paraId="6166EBA6" w14:textId="77777777" w:rsidR="003A60C7" w:rsidRPr="00AB7182" w:rsidRDefault="003A60C7" w:rsidP="00466786">
            <w:pPr>
              <w:pStyle w:val="TAL"/>
            </w:pPr>
            <w:r w:rsidRPr="00AB7182">
              <w:t xml:space="preserve">Notify </w:t>
            </w:r>
            <w:r w:rsidRPr="00AB7182">
              <w:rPr>
                <w:rFonts w:hint="eastAsia"/>
                <w:lang w:eastAsia="zh-CN"/>
              </w:rPr>
              <w:t>of RTCP-</w:t>
            </w:r>
            <w:r w:rsidRPr="00AB7182">
              <w:t>Interworking</w:t>
            </w:r>
          </w:p>
        </w:tc>
        <w:tc>
          <w:tcPr>
            <w:tcW w:w="1315" w:type="dxa"/>
          </w:tcPr>
          <w:p w14:paraId="446B3C78" w14:textId="77777777" w:rsidR="003A60C7" w:rsidRPr="00AB7182" w:rsidRDefault="003A60C7" w:rsidP="00466786">
            <w:pPr>
              <w:pStyle w:val="TAL"/>
            </w:pPr>
            <w:r w:rsidRPr="00AB7182">
              <w:t>Not defined</w:t>
            </w:r>
          </w:p>
        </w:tc>
        <w:tc>
          <w:tcPr>
            <w:tcW w:w="1223" w:type="dxa"/>
          </w:tcPr>
          <w:p w14:paraId="60FBAE2B" w14:textId="77777777" w:rsidR="003A60C7" w:rsidRPr="00AB7182" w:rsidRDefault="003A60C7" w:rsidP="00466786">
            <w:pPr>
              <w:pStyle w:val="TAL"/>
            </w:pPr>
            <w:r w:rsidRPr="00AB7182">
              <w:t>Not defined</w:t>
            </w:r>
          </w:p>
        </w:tc>
        <w:tc>
          <w:tcPr>
            <w:tcW w:w="1134" w:type="dxa"/>
          </w:tcPr>
          <w:p w14:paraId="32559B03" w14:textId="77777777" w:rsidR="003A60C7" w:rsidRPr="00AB7182" w:rsidRDefault="003A60C7" w:rsidP="00466786">
            <w:pPr>
              <w:pStyle w:val="TAL"/>
              <w:rPr>
                <w:color w:val="000000"/>
              </w:rPr>
            </w:pPr>
            <w:r w:rsidRPr="00AB7182">
              <w:rPr>
                <w:color w:val="000000"/>
              </w:rPr>
              <w:t>Optional</w:t>
            </w:r>
          </w:p>
        </w:tc>
        <w:tc>
          <w:tcPr>
            <w:tcW w:w="3188" w:type="dxa"/>
          </w:tcPr>
          <w:p w14:paraId="19289171" w14:textId="77777777" w:rsidR="003A60C7" w:rsidRPr="00AB7182" w:rsidRDefault="003A60C7" w:rsidP="00466786">
            <w:pPr>
              <w:pStyle w:val="TAL"/>
            </w:pPr>
            <w:r w:rsidRPr="00AB7182">
              <w:t xml:space="preserve">Only applicable if </w:t>
            </w:r>
            <w:r w:rsidRPr="00AB7182">
              <w:rPr>
                <w:rFonts w:hint="eastAsia"/>
                <w:lang w:eastAsia="zh-CN"/>
              </w:rPr>
              <w:t>RTCP AVPF message</w:t>
            </w:r>
            <w:r w:rsidRPr="00AB7182">
              <w:rPr>
                <w:lang w:eastAsia="zh-CN"/>
              </w:rPr>
              <w:t xml:space="preserve"> </w:t>
            </w:r>
            <w:r w:rsidRPr="00AB7182">
              <w:rPr>
                <w:rFonts w:hint="eastAsia"/>
                <w:lang w:eastAsia="zh-CN"/>
              </w:rPr>
              <w:t xml:space="preserve">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 xml:space="preserve">the </w:t>
            </w:r>
            <w:r w:rsidRPr="00AB7182">
              <w:t>IMS</w:t>
            </w:r>
            <w:r w:rsidRPr="00AB7182">
              <w:rPr>
                <w:rFonts w:hint="eastAsia"/>
                <w:lang w:eastAsia="zh-CN"/>
              </w:rPr>
              <w:t xml:space="preserve">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corresponding H.245</w:t>
            </w:r>
            <w:r w:rsidRPr="00AB7182">
              <w:t xml:space="preserve"> </w:t>
            </w:r>
            <w:r w:rsidRPr="00AB7182">
              <w:rPr>
                <w:rFonts w:hint="eastAsia"/>
                <w:lang w:eastAsia="zh-CN"/>
              </w:rPr>
              <w:t xml:space="preserve">message </w:t>
            </w:r>
            <w:r w:rsidRPr="00AB7182">
              <w:t xml:space="preserve">towards </w:t>
            </w:r>
            <w:r w:rsidRPr="00AB7182">
              <w:rPr>
                <w:rFonts w:hint="eastAsia"/>
                <w:lang w:eastAsia="zh-CN"/>
              </w:rPr>
              <w:t>the CS side</w:t>
            </w:r>
            <w:r w:rsidRPr="00AB7182">
              <w:t>.</w:t>
            </w:r>
          </w:p>
        </w:tc>
      </w:tr>
      <w:tr w:rsidR="003A60C7" w:rsidRPr="00AB7182" w14:paraId="69174295" w14:textId="77777777" w:rsidTr="00466786">
        <w:trPr>
          <w:trHeight w:val="724"/>
          <w:jc w:val="center"/>
        </w:trPr>
        <w:tc>
          <w:tcPr>
            <w:tcW w:w="3252" w:type="dxa"/>
          </w:tcPr>
          <w:p w14:paraId="3FE5C80C" w14:textId="77777777" w:rsidR="003A60C7" w:rsidRPr="00AB7182" w:rsidRDefault="003A60C7" w:rsidP="00466786">
            <w:pPr>
              <w:pStyle w:val="TAL"/>
            </w:pPr>
            <w:r w:rsidRPr="00AB7182">
              <w:rPr>
                <w:lang w:val="en-US"/>
              </w:rPr>
              <w:t xml:space="preserve">Signal </w:t>
            </w:r>
            <w:r w:rsidRPr="00AB7182">
              <w:rPr>
                <w:rFonts w:hint="eastAsia"/>
                <w:lang w:eastAsia="zh-CN"/>
              </w:rPr>
              <w:t>H.245-</w:t>
            </w:r>
            <w:r w:rsidRPr="00AB7182">
              <w:t>Interworking</w:t>
            </w:r>
          </w:p>
        </w:tc>
        <w:tc>
          <w:tcPr>
            <w:tcW w:w="1315" w:type="dxa"/>
          </w:tcPr>
          <w:p w14:paraId="6D385ADC" w14:textId="77777777" w:rsidR="003A60C7" w:rsidRPr="00AB7182" w:rsidRDefault="003A60C7" w:rsidP="00466786">
            <w:pPr>
              <w:pStyle w:val="TAL"/>
            </w:pPr>
            <w:r w:rsidRPr="00AB7182">
              <w:t>Not defined</w:t>
            </w:r>
          </w:p>
        </w:tc>
        <w:tc>
          <w:tcPr>
            <w:tcW w:w="1223" w:type="dxa"/>
          </w:tcPr>
          <w:p w14:paraId="26029658" w14:textId="77777777" w:rsidR="003A60C7" w:rsidRPr="00AB7182" w:rsidRDefault="003A60C7" w:rsidP="00466786">
            <w:pPr>
              <w:pStyle w:val="TAL"/>
            </w:pPr>
            <w:r w:rsidRPr="00AB7182">
              <w:t>Not defined</w:t>
            </w:r>
          </w:p>
        </w:tc>
        <w:tc>
          <w:tcPr>
            <w:tcW w:w="1134" w:type="dxa"/>
          </w:tcPr>
          <w:p w14:paraId="4C4E8183" w14:textId="77777777" w:rsidR="003A60C7" w:rsidRPr="00AB7182" w:rsidRDefault="003A60C7" w:rsidP="00466786">
            <w:pPr>
              <w:pStyle w:val="TAL"/>
              <w:rPr>
                <w:color w:val="000000"/>
              </w:rPr>
            </w:pPr>
            <w:r w:rsidRPr="00AB7182">
              <w:rPr>
                <w:color w:val="000000"/>
              </w:rPr>
              <w:t>Optional</w:t>
            </w:r>
          </w:p>
        </w:tc>
        <w:tc>
          <w:tcPr>
            <w:tcW w:w="3188" w:type="dxa"/>
          </w:tcPr>
          <w:p w14:paraId="7ACB6CBB" w14:textId="77777777" w:rsidR="003A60C7" w:rsidRPr="00AB7182" w:rsidRDefault="003A60C7" w:rsidP="00466786">
            <w:pPr>
              <w:pStyle w:val="TAL"/>
            </w:pPr>
            <w:r w:rsidRPr="00AB7182">
              <w:t xml:space="preserve">Only applicable if </w:t>
            </w:r>
            <w:r w:rsidRPr="00AB7182">
              <w:rPr>
                <w:rFonts w:hint="eastAsia"/>
                <w:lang w:eastAsia="zh-CN"/>
              </w:rPr>
              <w:t>H.245</w:t>
            </w:r>
            <w:r w:rsidRPr="00AB7182">
              <w:t xml:space="preserve"> </w:t>
            </w:r>
            <w:r w:rsidRPr="00AB7182">
              <w:rPr>
                <w:rFonts w:hint="eastAsia"/>
                <w:lang w:eastAsia="zh-CN"/>
              </w:rPr>
              <w:t xml:space="preserve">message 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the CS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 xml:space="preserve">corresponding RTCP AVPF messag </w:t>
            </w:r>
            <w:r w:rsidRPr="00AB7182">
              <w:lastRenderedPageBreak/>
              <w:t xml:space="preserve">towards </w:t>
            </w:r>
            <w:r w:rsidRPr="00AB7182">
              <w:rPr>
                <w:rFonts w:hint="eastAsia"/>
                <w:lang w:eastAsia="zh-CN"/>
              </w:rPr>
              <w:t>the IMS side</w:t>
            </w:r>
            <w:r w:rsidRPr="00AB7182">
              <w:t>.</w:t>
            </w:r>
          </w:p>
        </w:tc>
      </w:tr>
      <w:tr w:rsidR="00CB4C6A" w:rsidRPr="00AB7182" w14:paraId="3FE6B17F" w14:textId="77777777" w:rsidTr="003439EF">
        <w:trPr>
          <w:trHeight w:val="724"/>
          <w:jc w:val="center"/>
        </w:trPr>
        <w:tc>
          <w:tcPr>
            <w:tcW w:w="3252" w:type="dxa"/>
          </w:tcPr>
          <w:p w14:paraId="3C6249B0" w14:textId="77777777" w:rsidR="00CB4C6A" w:rsidRPr="00AB7182" w:rsidRDefault="00CB4C6A" w:rsidP="003439EF">
            <w:pPr>
              <w:pStyle w:val="TAL"/>
              <w:rPr>
                <w:lang w:val="en-US"/>
              </w:rPr>
            </w:pPr>
            <w:r w:rsidRPr="00AB7182">
              <w:rPr>
                <w:lang w:val="en-US"/>
              </w:rPr>
              <w:lastRenderedPageBreak/>
              <w:t xml:space="preserve">ECN </w:t>
            </w:r>
            <w:r w:rsidRPr="00AB7182">
              <w:t xml:space="preserve">Failure </w:t>
            </w:r>
            <w:r w:rsidR="00696E1E" w:rsidRPr="00AB7182">
              <w:rPr>
                <w:lang w:val="en-US"/>
              </w:rPr>
              <w:t>Indication</w:t>
            </w:r>
          </w:p>
        </w:tc>
        <w:tc>
          <w:tcPr>
            <w:tcW w:w="1315" w:type="dxa"/>
          </w:tcPr>
          <w:p w14:paraId="21B1AC92" w14:textId="77777777" w:rsidR="00CB4C6A" w:rsidRPr="00AB7182" w:rsidRDefault="00CB4C6A" w:rsidP="003439EF">
            <w:pPr>
              <w:pStyle w:val="TAL"/>
            </w:pPr>
            <w:r w:rsidRPr="00AB7182">
              <w:t>Not defined</w:t>
            </w:r>
          </w:p>
        </w:tc>
        <w:tc>
          <w:tcPr>
            <w:tcW w:w="1223" w:type="dxa"/>
          </w:tcPr>
          <w:p w14:paraId="38362964" w14:textId="77777777" w:rsidR="00CB4C6A" w:rsidRPr="00AB7182" w:rsidRDefault="00CB4C6A" w:rsidP="003439EF">
            <w:pPr>
              <w:pStyle w:val="TAL"/>
            </w:pPr>
            <w:r w:rsidRPr="00AB7182">
              <w:rPr>
                <w:lang w:val="en-US"/>
              </w:rPr>
              <w:t xml:space="preserve">ECN </w:t>
            </w:r>
            <w:r w:rsidRPr="00AB7182">
              <w:t xml:space="preserve">Failure </w:t>
            </w:r>
            <w:r w:rsidR="00696E1E" w:rsidRPr="00AB7182">
              <w:rPr>
                <w:lang w:val="en-US"/>
              </w:rPr>
              <w:t>Indication</w:t>
            </w:r>
          </w:p>
        </w:tc>
        <w:tc>
          <w:tcPr>
            <w:tcW w:w="1134" w:type="dxa"/>
          </w:tcPr>
          <w:p w14:paraId="10DEBEB1" w14:textId="77777777" w:rsidR="00CB4C6A" w:rsidRPr="00AB7182" w:rsidRDefault="00CB4C6A" w:rsidP="003439EF">
            <w:pPr>
              <w:pStyle w:val="TAL"/>
              <w:rPr>
                <w:color w:val="000000"/>
              </w:rPr>
            </w:pPr>
            <w:r w:rsidRPr="00AB7182">
              <w:rPr>
                <w:color w:val="000000"/>
              </w:rPr>
              <w:t>Optional</w:t>
            </w:r>
          </w:p>
        </w:tc>
        <w:tc>
          <w:tcPr>
            <w:tcW w:w="3188" w:type="dxa"/>
          </w:tcPr>
          <w:p w14:paraId="4C464C37" w14:textId="77777777" w:rsidR="00CB4C6A" w:rsidRPr="00AB7182" w:rsidRDefault="00CB4C6A" w:rsidP="003439EF">
            <w:pPr>
              <w:pStyle w:val="TAL"/>
            </w:pPr>
            <w:r w:rsidRPr="00AB7182">
              <w:t xml:space="preserve">Only applicable if </w:t>
            </w:r>
            <w:r w:rsidRPr="00AB7182">
              <w:rPr>
                <w:lang w:eastAsia="zh-CN"/>
              </w:rPr>
              <w:t>ECN capability is supported.</w:t>
            </w:r>
          </w:p>
        </w:tc>
      </w:tr>
      <w:tr w:rsidR="00042990" w:rsidRPr="00AB7182" w14:paraId="3D74CB04" w14:textId="77777777" w:rsidTr="00693ED5">
        <w:trPr>
          <w:trHeight w:val="724"/>
          <w:jc w:val="center"/>
        </w:trPr>
        <w:tc>
          <w:tcPr>
            <w:tcW w:w="3252" w:type="dxa"/>
          </w:tcPr>
          <w:p w14:paraId="103434F9" w14:textId="77777777" w:rsidR="00042990" w:rsidRPr="00AB7182" w:rsidRDefault="00042990" w:rsidP="00693ED5">
            <w:pPr>
              <w:pStyle w:val="TAL"/>
              <w:rPr>
                <w:lang w:val="en-US"/>
              </w:rPr>
            </w:pPr>
            <w:r w:rsidRPr="00AB7182">
              <w:rPr>
                <w:rFonts w:hint="eastAsia"/>
              </w:rPr>
              <w:t>ICE Connectivity Check Result Notification</w:t>
            </w:r>
          </w:p>
        </w:tc>
        <w:tc>
          <w:tcPr>
            <w:tcW w:w="1315" w:type="dxa"/>
          </w:tcPr>
          <w:p w14:paraId="3DE0F426" w14:textId="77777777" w:rsidR="00042990" w:rsidRPr="00AB7182" w:rsidRDefault="00042990" w:rsidP="00693ED5">
            <w:pPr>
              <w:pStyle w:val="TAL"/>
            </w:pPr>
            <w:r w:rsidRPr="00AB7182">
              <w:t>Not defined</w:t>
            </w:r>
          </w:p>
        </w:tc>
        <w:tc>
          <w:tcPr>
            <w:tcW w:w="1223" w:type="dxa"/>
          </w:tcPr>
          <w:p w14:paraId="7A03186A" w14:textId="77777777" w:rsidR="00042990" w:rsidRPr="00AB7182" w:rsidRDefault="00042990" w:rsidP="00693ED5">
            <w:pPr>
              <w:pStyle w:val="TAL"/>
              <w:rPr>
                <w:lang w:val="en-US"/>
              </w:rPr>
            </w:pPr>
            <w:r w:rsidRPr="00AB7182">
              <w:rPr>
                <w:rFonts w:hint="eastAsia"/>
              </w:rPr>
              <w:t>Optional</w:t>
            </w:r>
          </w:p>
        </w:tc>
        <w:tc>
          <w:tcPr>
            <w:tcW w:w="1134" w:type="dxa"/>
          </w:tcPr>
          <w:p w14:paraId="63CC86B4" w14:textId="77777777" w:rsidR="00042990" w:rsidRPr="00AB7182" w:rsidRDefault="00042990" w:rsidP="00693ED5">
            <w:pPr>
              <w:pStyle w:val="TAL"/>
              <w:rPr>
                <w:color w:val="000000"/>
              </w:rPr>
            </w:pPr>
            <w:r w:rsidRPr="00AB7182">
              <w:rPr>
                <w:color w:val="000000"/>
              </w:rPr>
              <w:t>Optional</w:t>
            </w:r>
          </w:p>
        </w:tc>
        <w:tc>
          <w:tcPr>
            <w:tcW w:w="3188" w:type="dxa"/>
          </w:tcPr>
          <w:p w14:paraId="38588C52" w14:textId="77777777" w:rsidR="00042990" w:rsidRPr="00AB7182" w:rsidRDefault="00042990" w:rsidP="00693ED5">
            <w:pPr>
              <w:pStyle w:val="TAL"/>
            </w:pPr>
            <w:r w:rsidRPr="00AB7182">
              <w:t>See A.17.2.11</w:t>
            </w:r>
          </w:p>
          <w:p w14:paraId="380BF2F7" w14:textId="77777777" w:rsidR="00042990" w:rsidRPr="00AB7182" w:rsidRDefault="00042990" w:rsidP="00693ED5">
            <w:pPr>
              <w:pStyle w:val="TAL"/>
            </w:pPr>
            <w:r w:rsidRPr="00AB7182">
              <w:t xml:space="preserve">Only applicable if full </w:t>
            </w:r>
            <w:r w:rsidRPr="00AB7182">
              <w:rPr>
                <w:rFonts w:hint="eastAsia"/>
              </w:rPr>
              <w:t>ICE</w:t>
            </w:r>
            <w:r w:rsidRPr="00AB7182">
              <w:t xml:space="preserve"> is supported</w:t>
            </w:r>
          </w:p>
        </w:tc>
      </w:tr>
      <w:tr w:rsidR="00042990" w:rsidRPr="00AB7182" w14:paraId="15EBACD9" w14:textId="77777777" w:rsidTr="00693ED5">
        <w:trPr>
          <w:trHeight w:val="724"/>
          <w:jc w:val="center"/>
        </w:trPr>
        <w:tc>
          <w:tcPr>
            <w:tcW w:w="3252" w:type="dxa"/>
          </w:tcPr>
          <w:p w14:paraId="449D37C3" w14:textId="77777777" w:rsidR="00042990" w:rsidRPr="00AB7182" w:rsidRDefault="00042990" w:rsidP="00693ED5">
            <w:pPr>
              <w:pStyle w:val="TAL"/>
              <w:rPr>
                <w:lang w:val="en-US"/>
              </w:rPr>
            </w:pPr>
            <w:r w:rsidRPr="00AB7182">
              <w:rPr>
                <w:rFonts w:hint="eastAsia"/>
              </w:rPr>
              <w:t>ICE New Peer Reflexive Candidate Notification</w:t>
            </w:r>
          </w:p>
        </w:tc>
        <w:tc>
          <w:tcPr>
            <w:tcW w:w="1315" w:type="dxa"/>
          </w:tcPr>
          <w:p w14:paraId="5E710F7A" w14:textId="77777777" w:rsidR="00042990" w:rsidRPr="00AB7182" w:rsidRDefault="00042990" w:rsidP="00693ED5">
            <w:pPr>
              <w:pStyle w:val="TAL"/>
            </w:pPr>
            <w:r w:rsidRPr="00AB7182">
              <w:t>Not defined</w:t>
            </w:r>
          </w:p>
        </w:tc>
        <w:tc>
          <w:tcPr>
            <w:tcW w:w="1223" w:type="dxa"/>
          </w:tcPr>
          <w:p w14:paraId="326B9AC8" w14:textId="77777777" w:rsidR="00042990" w:rsidRPr="00AB7182" w:rsidRDefault="00042990" w:rsidP="00693ED5">
            <w:pPr>
              <w:pStyle w:val="TAL"/>
              <w:rPr>
                <w:lang w:val="en-US"/>
              </w:rPr>
            </w:pPr>
            <w:r w:rsidRPr="00AB7182">
              <w:rPr>
                <w:rFonts w:hint="eastAsia"/>
              </w:rPr>
              <w:t>Optional</w:t>
            </w:r>
          </w:p>
        </w:tc>
        <w:tc>
          <w:tcPr>
            <w:tcW w:w="1134" w:type="dxa"/>
          </w:tcPr>
          <w:p w14:paraId="651DADDD" w14:textId="77777777" w:rsidR="00042990" w:rsidRPr="00AB7182" w:rsidRDefault="00042990" w:rsidP="00693ED5">
            <w:pPr>
              <w:pStyle w:val="TAL"/>
              <w:rPr>
                <w:color w:val="000000"/>
              </w:rPr>
            </w:pPr>
            <w:r w:rsidRPr="00AB7182">
              <w:rPr>
                <w:color w:val="000000"/>
              </w:rPr>
              <w:t>Optional</w:t>
            </w:r>
          </w:p>
        </w:tc>
        <w:tc>
          <w:tcPr>
            <w:tcW w:w="3188" w:type="dxa"/>
          </w:tcPr>
          <w:p w14:paraId="3EA3F4DE" w14:textId="77777777" w:rsidR="00042990" w:rsidRPr="00AB7182" w:rsidRDefault="00042990" w:rsidP="00693ED5">
            <w:pPr>
              <w:pStyle w:val="TAL"/>
            </w:pPr>
            <w:r w:rsidRPr="00AB7182">
              <w:t>See A.17.2.12</w:t>
            </w:r>
          </w:p>
          <w:p w14:paraId="32F5AC9C" w14:textId="77777777" w:rsidR="00042990" w:rsidRPr="00AB7182" w:rsidRDefault="00042990" w:rsidP="00693ED5">
            <w:pPr>
              <w:pStyle w:val="TAL"/>
            </w:pPr>
            <w:r w:rsidRPr="00AB7182">
              <w:t xml:space="preserve">Only applicable if full </w:t>
            </w:r>
            <w:r w:rsidRPr="00AB7182">
              <w:rPr>
                <w:rFonts w:hint="eastAsia"/>
              </w:rPr>
              <w:t>ICE</w:t>
            </w:r>
            <w:r w:rsidRPr="00AB7182">
              <w:t xml:space="preserve"> is supported</w:t>
            </w:r>
          </w:p>
        </w:tc>
      </w:tr>
      <w:tr w:rsidR="004C5199" w:rsidRPr="00AB7182" w14:paraId="52E2BA00" w14:textId="77777777" w:rsidTr="00F50AE8">
        <w:trPr>
          <w:cantSplit/>
          <w:trHeight w:val="1025"/>
          <w:jc w:val="center"/>
        </w:trPr>
        <w:tc>
          <w:tcPr>
            <w:tcW w:w="10112" w:type="dxa"/>
            <w:gridSpan w:val="5"/>
          </w:tcPr>
          <w:p w14:paraId="0D52C1F3" w14:textId="77777777" w:rsidR="004C5199" w:rsidRPr="00AB7182" w:rsidRDefault="004C5199" w:rsidP="00F50AE8">
            <w:pPr>
              <w:pStyle w:val="TAN"/>
              <w:rPr>
                <w:szCs w:val="18"/>
              </w:rPr>
            </w:pPr>
            <w:r w:rsidRPr="00AB7182">
              <w:rPr>
                <w:szCs w:val="18"/>
              </w:rPr>
              <w:t>NOTE 1:</w:t>
            </w:r>
            <w:r w:rsidRPr="00AB7182">
              <w:rPr>
                <w:szCs w:val="18"/>
              </w:rPr>
              <w:tab/>
              <w:t>A procedure defined in table 13.2.1 can be combined with another procedure in the same table. This means that they can share the same contextID and termination ID(s) and that they can be combined in the same H.248 command.</w:t>
            </w:r>
          </w:p>
          <w:p w14:paraId="3AE734D6" w14:textId="77777777" w:rsidR="004C5199" w:rsidRPr="00AB7182" w:rsidRDefault="004C5199" w:rsidP="00830823">
            <w:pPr>
              <w:pStyle w:val="TAN"/>
              <w:rPr>
                <w:szCs w:val="18"/>
              </w:rPr>
            </w:pPr>
          </w:p>
        </w:tc>
      </w:tr>
    </w:tbl>
    <w:p w14:paraId="5F067E0C" w14:textId="77777777" w:rsidR="00DF7520" w:rsidRPr="00AB7182" w:rsidRDefault="00DF7520" w:rsidP="00DF7520">
      <w:pPr>
        <w:jc w:val="center"/>
      </w:pPr>
    </w:p>
    <w:p w14:paraId="171E695B" w14:textId="77777777" w:rsidR="00DF7520" w:rsidRPr="00AB7182" w:rsidRDefault="00DF7520" w:rsidP="006460F5">
      <w:pPr>
        <w:pStyle w:val="Heading3"/>
      </w:pPr>
      <w:bookmarkStart w:id="197" w:name="_Toc177668529"/>
      <w:r w:rsidRPr="00AB7182">
        <w:t>A.17.2.2</w:t>
      </w:r>
      <w:r w:rsidRPr="00AB7182">
        <w:tab/>
        <w:t>Reserve IMS Connection Point</w:t>
      </w:r>
      <w:bookmarkEnd w:id="197"/>
    </w:p>
    <w:p w14:paraId="04BC771E"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Reserve IMS Connection Point</w:t>
      </w:r>
      <w:r w:rsidR="00A46314" w:rsidRPr="00AB7182">
        <w:rPr>
          <w:rFonts w:cs="Arial"/>
        </w:rPr>
        <w:t>"</w:t>
      </w:r>
      <w:r w:rsidRPr="00AB7182">
        <w:rPr>
          <w:rFonts w:cs="Arial"/>
        </w:rPr>
        <w:t xml:space="preserve"> is required the following procedure is initiated:</w:t>
      </w:r>
    </w:p>
    <w:p w14:paraId="4D327012" w14:textId="77777777" w:rsidR="00DF7520" w:rsidRPr="00AB7182" w:rsidRDefault="00DF7520" w:rsidP="00DF7520">
      <w:r w:rsidRPr="00AB7182">
        <w:rPr>
          <w:rFonts w:cs="Arial"/>
        </w:rPr>
        <w:t>The MGCF sends an Add.req command with the following information.</w:t>
      </w:r>
    </w:p>
    <w:p w14:paraId="230248E5" w14:textId="77777777" w:rsidR="00DF7520" w:rsidRPr="00AB7182" w:rsidRDefault="00DF7520" w:rsidP="00DF7520">
      <w:pPr>
        <w:rPr>
          <w:sz w:val="24"/>
        </w:rPr>
      </w:pPr>
      <w:r w:rsidRPr="00AB7182">
        <w:rPr>
          <w:sz w:val="24"/>
        </w:rPr>
        <w:t>1</w:t>
      </w:r>
      <w:r w:rsidR="006267AA" w:rsidRPr="00AB7182">
        <w:rPr>
          <w:sz w:val="24"/>
        </w:rPr>
        <w:tab/>
      </w:r>
      <w:r w:rsidRPr="00AB7182">
        <w:rPr>
          <w:sz w:val="24"/>
        </w:rPr>
        <w:t>Add.req (Reserve IMS Connection Point)</w:t>
      </w:r>
      <w:r w:rsidRPr="00AB7182">
        <w:rPr>
          <w:sz w:val="24"/>
        </w:rPr>
        <w:tab/>
        <w:t>MGCF to IM-MGW</w:t>
      </w:r>
    </w:p>
    <w:p w14:paraId="29B33150" w14:textId="77777777" w:rsidR="006B2DBE" w:rsidRPr="00AB7182" w:rsidRDefault="006B2DBE" w:rsidP="006B2DBE">
      <w:pPr>
        <w:pStyle w:val="TH"/>
      </w:pPr>
      <w:r w:rsidRPr="00AB7182">
        <w:lastRenderedPageBreak/>
        <w:t>Table A.17.2.2/1: Reserve IMS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5068BC2E" w14:textId="77777777" w:rsidTr="00674BC1">
        <w:trPr>
          <w:jc w:val="center"/>
        </w:trPr>
        <w:tc>
          <w:tcPr>
            <w:tcW w:w="3119" w:type="dxa"/>
          </w:tcPr>
          <w:p w14:paraId="5A77A5C6" w14:textId="77777777" w:rsidR="006B2DBE" w:rsidRPr="00AB7182" w:rsidRDefault="006B2DBE" w:rsidP="00674BC1">
            <w:pPr>
              <w:pStyle w:val="TAH"/>
            </w:pPr>
            <w:r w:rsidRPr="00AB7182">
              <w:t>Address Information</w:t>
            </w:r>
          </w:p>
        </w:tc>
        <w:tc>
          <w:tcPr>
            <w:tcW w:w="3119" w:type="dxa"/>
          </w:tcPr>
          <w:p w14:paraId="3B1F835B" w14:textId="77777777" w:rsidR="006B2DBE" w:rsidRPr="00AB7182" w:rsidRDefault="006B2DBE" w:rsidP="00674BC1">
            <w:pPr>
              <w:pStyle w:val="TAH"/>
            </w:pPr>
            <w:r w:rsidRPr="00AB7182">
              <w:t>Control information</w:t>
            </w:r>
          </w:p>
        </w:tc>
        <w:tc>
          <w:tcPr>
            <w:tcW w:w="3119" w:type="dxa"/>
          </w:tcPr>
          <w:p w14:paraId="42FF1F83" w14:textId="77777777" w:rsidR="006B2DBE" w:rsidRPr="00AB7182" w:rsidRDefault="006B2DBE" w:rsidP="00674BC1">
            <w:pPr>
              <w:pStyle w:val="TAH"/>
            </w:pPr>
            <w:r w:rsidRPr="00AB7182">
              <w:t>Bearer information</w:t>
            </w:r>
          </w:p>
        </w:tc>
      </w:tr>
      <w:tr w:rsidR="006B2DBE" w:rsidRPr="00AB7182" w14:paraId="35979399" w14:textId="77777777" w:rsidTr="00674BC1">
        <w:trPr>
          <w:jc w:val="center"/>
        </w:trPr>
        <w:tc>
          <w:tcPr>
            <w:tcW w:w="3119" w:type="dxa"/>
          </w:tcPr>
          <w:p w14:paraId="5D081783" w14:textId="77777777" w:rsidR="006B2DBE" w:rsidRPr="00AB7182" w:rsidRDefault="006B2DBE" w:rsidP="00674BC1">
            <w:pPr>
              <w:pStyle w:val="TAL"/>
            </w:pPr>
            <w:r w:rsidRPr="00AB7182">
              <w:t>Stream ID</w:t>
            </w:r>
          </w:p>
          <w:p w14:paraId="1A7ADE86" w14:textId="77777777" w:rsidR="006B2DBE" w:rsidRPr="00AB7182" w:rsidRDefault="006B2DBE" w:rsidP="00674BC1">
            <w:pPr>
              <w:pStyle w:val="TAL"/>
            </w:pPr>
            <w:r w:rsidRPr="00AB7182">
              <w:t>Local Descriptor {</w:t>
            </w:r>
          </w:p>
          <w:p w14:paraId="76B77DAA" w14:textId="77777777" w:rsidR="006B2DBE" w:rsidRPr="00AB7182" w:rsidRDefault="006B2DBE" w:rsidP="00674BC1">
            <w:pPr>
              <w:pStyle w:val="TAL"/>
            </w:pPr>
            <w:r w:rsidRPr="00AB7182">
              <w:t xml:space="preserve">   Port = ?</w:t>
            </w:r>
          </w:p>
          <w:p w14:paraId="785CCB6E" w14:textId="77777777" w:rsidR="006B2DBE" w:rsidRPr="00AB7182" w:rsidRDefault="006B2DBE" w:rsidP="00674BC1">
            <w:pPr>
              <w:pStyle w:val="TAL"/>
            </w:pPr>
            <w:r w:rsidRPr="00AB7182">
              <w:t xml:space="preserve">   IP Address = ?</w:t>
            </w:r>
          </w:p>
          <w:p w14:paraId="1AF531BA" w14:textId="77777777" w:rsidR="006B2DBE" w:rsidRPr="00AB7182" w:rsidRDefault="006B2DBE" w:rsidP="00674BC1">
            <w:pPr>
              <w:pStyle w:val="TAL"/>
            </w:pPr>
            <w:r w:rsidRPr="00AB7182">
              <w:t>}</w:t>
            </w:r>
          </w:p>
        </w:tc>
        <w:tc>
          <w:tcPr>
            <w:tcW w:w="3119" w:type="dxa"/>
          </w:tcPr>
          <w:p w14:paraId="4B815C4D" w14:textId="77777777" w:rsidR="006B2DBE" w:rsidRPr="00AB7182" w:rsidRDefault="006B2DBE" w:rsidP="00674BC1">
            <w:pPr>
              <w:pStyle w:val="TAL"/>
              <w:ind w:left="284" w:hanging="284"/>
              <w:rPr>
                <w:lang w:val="fr-FR"/>
              </w:rPr>
            </w:pPr>
            <w:r w:rsidRPr="00AB7182">
              <w:rPr>
                <w:lang w:val="fr-FR"/>
              </w:rPr>
              <w:t>Transaction ID = z</w:t>
            </w:r>
          </w:p>
          <w:p w14:paraId="3CBEC47F" w14:textId="77777777" w:rsidR="006B2DBE" w:rsidRPr="00AB7182" w:rsidRDefault="006B2DBE" w:rsidP="00674BC1">
            <w:pPr>
              <w:pStyle w:val="TAL"/>
              <w:ind w:left="284" w:hanging="284"/>
              <w:rPr>
                <w:lang w:val="fr-FR"/>
              </w:rPr>
            </w:pPr>
            <w:r w:rsidRPr="00AB7182">
              <w:rPr>
                <w:lang w:val="fr-FR"/>
              </w:rPr>
              <w:t>Termination ID = ?</w:t>
            </w:r>
          </w:p>
          <w:p w14:paraId="7D8523C2" w14:textId="77777777" w:rsidR="006B2DBE" w:rsidRPr="00AB7182" w:rsidRDefault="006B2DBE" w:rsidP="00674BC1">
            <w:pPr>
              <w:pStyle w:val="TAL"/>
              <w:ind w:left="284" w:hanging="284"/>
              <w:rPr>
                <w:u w:val="single"/>
              </w:rPr>
            </w:pPr>
            <w:r w:rsidRPr="00AB7182">
              <w:rPr>
                <w:u w:val="single"/>
              </w:rPr>
              <w:t>If Context Requested:</w:t>
            </w:r>
          </w:p>
          <w:p w14:paraId="77B9D1B1" w14:textId="77777777" w:rsidR="006B2DBE" w:rsidRPr="00AB7182" w:rsidRDefault="006B2DBE" w:rsidP="00674BC1">
            <w:pPr>
              <w:pStyle w:val="TAL"/>
              <w:ind w:left="284" w:hanging="284"/>
            </w:pPr>
            <w:r w:rsidRPr="00AB7182">
              <w:t xml:space="preserve">   Context ID = ?</w:t>
            </w:r>
          </w:p>
          <w:p w14:paraId="2EAE7C32" w14:textId="77777777" w:rsidR="006B2DBE" w:rsidRPr="00AB7182" w:rsidRDefault="006B2DBE" w:rsidP="00674BC1">
            <w:pPr>
              <w:pStyle w:val="TAL"/>
              <w:ind w:left="284" w:hanging="284"/>
              <w:rPr>
                <w:u w:val="single"/>
              </w:rPr>
            </w:pPr>
            <w:r w:rsidRPr="00AB7182">
              <w:rPr>
                <w:u w:val="single"/>
              </w:rPr>
              <w:t>If Context Provided:</w:t>
            </w:r>
          </w:p>
          <w:p w14:paraId="76DF5E9B" w14:textId="77777777" w:rsidR="006B2DBE" w:rsidRPr="00AB7182" w:rsidRDefault="006B2DBE" w:rsidP="00674BC1">
            <w:pPr>
              <w:pStyle w:val="TAL"/>
              <w:ind w:left="284" w:hanging="284"/>
            </w:pPr>
            <w:r w:rsidRPr="00AB7182">
              <w:t xml:space="preserve">   Context ID = c1 </w:t>
            </w:r>
          </w:p>
          <w:p w14:paraId="723D5558" w14:textId="77777777" w:rsidR="006B2DBE" w:rsidRPr="00AB7182" w:rsidRDefault="006B2DBE" w:rsidP="00674BC1">
            <w:pPr>
              <w:pStyle w:val="TAL"/>
              <w:ind w:left="284" w:hanging="284"/>
            </w:pPr>
            <w:r w:rsidRPr="00AB7182">
              <w:t>If MPS call/session:</w:t>
            </w:r>
          </w:p>
          <w:p w14:paraId="360006AF" w14:textId="77777777" w:rsidR="006B2DBE" w:rsidRPr="00AB7182" w:rsidRDefault="006B2DBE" w:rsidP="00674BC1">
            <w:pPr>
              <w:pStyle w:val="TAL"/>
              <w:ind w:left="284" w:hanging="284"/>
            </w:pPr>
            <w:r w:rsidRPr="00AB7182">
              <w:t xml:space="preserve">   Priority Indicator = x</w:t>
            </w:r>
          </w:p>
          <w:p w14:paraId="3A0D28D6" w14:textId="77777777" w:rsidR="006B2DBE" w:rsidRPr="00AB7182" w:rsidRDefault="006B2DBE" w:rsidP="00674BC1">
            <w:pPr>
              <w:pStyle w:val="TAL"/>
            </w:pPr>
            <w:r w:rsidRPr="00AB7182">
              <w:t>If IP Interface Type:</w:t>
            </w:r>
          </w:p>
          <w:p w14:paraId="25E47B9A" w14:textId="77777777" w:rsidR="006B2DBE" w:rsidRPr="00AB7182" w:rsidRDefault="006B2DBE" w:rsidP="00674BC1">
            <w:pPr>
              <w:pStyle w:val="TAL"/>
              <w:ind w:left="284" w:hanging="284"/>
              <w:rPr>
                <w:lang w:val="en-US"/>
              </w:rPr>
            </w:pPr>
            <w:r w:rsidRPr="00AB7182">
              <w:rPr>
                <w:lang w:val="en-US"/>
              </w:rPr>
              <w:t xml:space="preserve">    IP interface = "IP interface type"</w:t>
            </w:r>
          </w:p>
          <w:p w14:paraId="49667EF6" w14:textId="77777777" w:rsidR="006B2DBE" w:rsidRPr="00AB7182" w:rsidRDefault="006B2DBE" w:rsidP="00674BC1">
            <w:pPr>
              <w:pStyle w:val="TAL"/>
              <w:ind w:left="284" w:hanging="284"/>
            </w:pPr>
            <w:r w:rsidRPr="00AB7182">
              <w:t>If Resources for multiple Codecs shall be reserved:</w:t>
            </w:r>
          </w:p>
          <w:p w14:paraId="7C219029" w14:textId="77777777" w:rsidR="006B2DBE" w:rsidRPr="00AB7182" w:rsidRDefault="006B2DBE" w:rsidP="00674BC1">
            <w:pPr>
              <w:pStyle w:val="TAL"/>
              <w:ind w:left="284" w:hanging="284"/>
            </w:pPr>
            <w:r w:rsidRPr="00AB7182">
              <w:t xml:space="preserve">   Reserve_Value </w:t>
            </w:r>
          </w:p>
          <w:p w14:paraId="2EA46B35" w14:textId="77777777" w:rsidR="006B2DBE" w:rsidRPr="00AB7182" w:rsidRDefault="006B2DBE" w:rsidP="00674BC1">
            <w:pPr>
              <w:pStyle w:val="TAL"/>
              <w:ind w:left="284" w:hanging="284"/>
            </w:pPr>
            <w:r w:rsidRPr="00AB7182">
              <w:t>NotificationRequested (Event ID = x,</w:t>
            </w:r>
          </w:p>
          <w:p w14:paraId="74B1A2E6" w14:textId="77777777" w:rsidR="006B2DBE" w:rsidRPr="00AB7182" w:rsidRDefault="006B2DBE" w:rsidP="00674BC1">
            <w:pPr>
              <w:pStyle w:val="TAL"/>
              <w:ind w:left="284" w:hanging="284"/>
            </w:pPr>
            <w:r w:rsidRPr="00AB7182">
              <w:t xml:space="preserve">"termination heartbeat") </w:t>
            </w:r>
          </w:p>
          <w:p w14:paraId="5DC338CE" w14:textId="77777777" w:rsidR="006B2DBE" w:rsidRPr="00AB7182" w:rsidRDefault="006B2DBE" w:rsidP="00674BC1">
            <w:pPr>
              <w:pStyle w:val="TAL"/>
            </w:pPr>
            <w:r w:rsidRPr="00AB7182">
              <w:t>If indication on Bearer Released requested:</w:t>
            </w:r>
          </w:p>
          <w:p w14:paraId="25671C5E" w14:textId="77777777" w:rsidR="006B2DBE" w:rsidRPr="00AB7182" w:rsidRDefault="006B2DBE" w:rsidP="00674BC1">
            <w:pPr>
              <w:pStyle w:val="TAL"/>
              <w:ind w:left="284" w:hanging="284"/>
            </w:pPr>
            <w:r w:rsidRPr="00AB7182">
              <w:t>NotificationRequested (Event ID = x, "BNC Release (Cause)") – as defined in ITU</w:t>
            </w:r>
            <w:r w:rsidRPr="00AB7182">
              <w:noBreakHyphen/>
              <w:t>T Recommendation Q.1950</w:t>
            </w:r>
          </w:p>
          <w:p w14:paraId="7FB7FA57" w14:textId="77777777" w:rsidR="006B2DBE" w:rsidRPr="00AB7182" w:rsidRDefault="006B2DBE" w:rsidP="00674BC1">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500BE4A6" w14:textId="77777777" w:rsidR="006B2DBE" w:rsidRPr="00AB7182" w:rsidRDefault="006B2DBE" w:rsidP="00674BC1">
            <w:pPr>
              <w:pStyle w:val="TAL"/>
              <w:ind w:left="284" w:hanging="284"/>
              <w:rPr>
                <w:lang w:eastAsia="zh-CN"/>
              </w:rPr>
            </w:pPr>
          </w:p>
          <w:p w14:paraId="734F96AF" w14:textId="77777777" w:rsidR="006B2DBE" w:rsidRPr="00AB7182" w:rsidRDefault="006B2DBE" w:rsidP="00674BC1">
            <w:pPr>
              <w:pStyle w:val="TAL"/>
            </w:pPr>
            <w:r w:rsidRPr="00AB7182">
              <w:t>If ECN Endpoint support required</w:t>
            </w:r>
          </w:p>
          <w:p w14:paraId="4F54A45F" w14:textId="77777777" w:rsidR="006B2DBE" w:rsidRPr="00AB7182" w:rsidRDefault="006B2DBE" w:rsidP="00674BC1">
            <w:pPr>
              <w:pStyle w:val="TAL"/>
            </w:pPr>
            <w:r w:rsidRPr="00AB7182">
              <w:t xml:space="preserve">     ECN Enable = "True"</w:t>
            </w:r>
          </w:p>
          <w:p w14:paraId="7D32A075" w14:textId="77777777" w:rsidR="006B2DBE" w:rsidRPr="00AB7182" w:rsidRDefault="006B2DBE" w:rsidP="00674BC1">
            <w:pPr>
              <w:pStyle w:val="TAL"/>
            </w:pPr>
            <w:r w:rsidRPr="00AB7182">
              <w:t xml:space="preserve">    Initiation Method = "ECN Initiation </w:t>
            </w:r>
          </w:p>
          <w:p w14:paraId="1A42A171" w14:textId="77777777" w:rsidR="006B2DBE" w:rsidRPr="00AB7182" w:rsidRDefault="006B2DBE" w:rsidP="00674BC1">
            <w:pPr>
              <w:pStyle w:val="TAL"/>
            </w:pPr>
            <w:r w:rsidRPr="00AB7182">
              <w:t xml:space="preserve">    Method" </w:t>
            </w:r>
          </w:p>
          <w:p w14:paraId="09382620" w14:textId="77777777" w:rsidR="006B2DBE" w:rsidRPr="00AB7182" w:rsidRDefault="006B2DBE" w:rsidP="00674BC1">
            <w:pPr>
              <w:pStyle w:val="TAL"/>
            </w:pPr>
          </w:p>
          <w:p w14:paraId="4A1B4455" w14:textId="77777777" w:rsidR="006B2DBE" w:rsidRPr="00AB7182" w:rsidRDefault="006B2DBE" w:rsidP="00674BC1">
            <w:pPr>
              <w:pStyle w:val="TAL"/>
            </w:pPr>
            <w:r w:rsidRPr="00AB7182">
              <w:t xml:space="preserve">      If notification of ECN Failure</w:t>
            </w:r>
          </w:p>
          <w:p w14:paraId="13195F40" w14:textId="77777777" w:rsidR="006B2DBE" w:rsidRPr="00AB7182" w:rsidRDefault="006B2DBE" w:rsidP="00674BC1">
            <w:pPr>
              <w:pStyle w:val="TAL"/>
            </w:pPr>
            <w:r w:rsidRPr="00AB7182">
              <w:t xml:space="preserve">         Report:</w:t>
            </w:r>
          </w:p>
          <w:p w14:paraId="4F67E314" w14:textId="77777777" w:rsidR="006B2DBE" w:rsidRPr="00AB7182" w:rsidRDefault="006B2DBE" w:rsidP="00674BC1">
            <w:pPr>
              <w:pStyle w:val="TAL"/>
              <w:ind w:left="284" w:hanging="284"/>
            </w:pPr>
            <w:r w:rsidRPr="00AB7182">
              <w:t xml:space="preserve">         NotificationRequested (Event     ID</w:t>
            </w:r>
          </w:p>
          <w:p w14:paraId="5F7F6562" w14:textId="77777777" w:rsidR="006B2DBE" w:rsidRPr="00AB7182" w:rsidRDefault="006B2DBE" w:rsidP="00674BC1">
            <w:pPr>
              <w:pStyle w:val="TAL"/>
              <w:ind w:left="284" w:hanging="284"/>
            </w:pPr>
            <w:r w:rsidRPr="00AB7182">
              <w:t xml:space="preserve">     = x,"ECN Failure")</w:t>
            </w:r>
          </w:p>
          <w:p w14:paraId="356148C1" w14:textId="77777777" w:rsidR="006B2DBE" w:rsidRPr="00AB7182" w:rsidRDefault="006B2DBE" w:rsidP="00674BC1">
            <w:pPr>
              <w:pStyle w:val="TAL"/>
            </w:pPr>
          </w:p>
          <w:p w14:paraId="7030DA05" w14:textId="77777777" w:rsidR="006B2DBE" w:rsidRPr="00AB7182" w:rsidRDefault="006B2DBE" w:rsidP="00674BC1">
            <w:pPr>
              <w:pStyle w:val="TAL"/>
              <w:ind w:left="284" w:hanging="284"/>
            </w:pPr>
            <w:r w:rsidRPr="00AB7182">
              <w:t>If diffserv required:</w:t>
            </w:r>
          </w:p>
          <w:p w14:paraId="1D28DDB7" w14:textId="77777777" w:rsidR="006B2DBE" w:rsidRPr="00AB7182" w:rsidRDefault="006B2DBE" w:rsidP="00674BC1">
            <w:pPr>
              <w:pStyle w:val="TAL"/>
              <w:ind w:left="284" w:hanging="284"/>
            </w:pPr>
            <w:r w:rsidRPr="00AB7182">
              <w:t xml:space="preserve">   Diffserv Code Point</w:t>
            </w:r>
          </w:p>
          <w:p w14:paraId="43CE7E89" w14:textId="77777777" w:rsidR="006B2DBE" w:rsidRPr="00AB7182" w:rsidRDefault="006B2DBE" w:rsidP="00674BC1">
            <w:pPr>
              <w:pStyle w:val="TAL"/>
              <w:rPr>
                <w:lang w:eastAsia="en-GB"/>
              </w:rPr>
            </w:pPr>
          </w:p>
          <w:p w14:paraId="63D92B6E" w14:textId="77777777" w:rsidR="006B2DBE" w:rsidRPr="00AB7182" w:rsidRDefault="006B2DBE" w:rsidP="00674BC1">
            <w:pPr>
              <w:pStyle w:val="TAL"/>
              <w:rPr>
                <w:lang w:eastAsia="en-GB"/>
              </w:rPr>
            </w:pPr>
            <w:r w:rsidRPr="00AB7182">
              <w:rPr>
                <w:lang w:eastAsia="en-GB"/>
              </w:rPr>
              <w:t>If ICE is applied:</w:t>
            </w:r>
          </w:p>
          <w:p w14:paraId="1D63F6C0" w14:textId="77777777" w:rsidR="006B2DBE" w:rsidRPr="00AB7182" w:rsidRDefault="006B2DBE" w:rsidP="00674BC1">
            <w:pPr>
              <w:pStyle w:val="TAL"/>
            </w:pPr>
            <w:r w:rsidRPr="00AB7182">
              <w:rPr>
                <w:lang w:eastAsia="en-GB"/>
              </w:rPr>
              <w:t xml:space="preserve">   </w:t>
            </w:r>
            <w:r w:rsidRPr="00AB7182">
              <w:t>STUN server request</w:t>
            </w:r>
          </w:p>
        </w:tc>
        <w:tc>
          <w:tcPr>
            <w:tcW w:w="3119" w:type="dxa"/>
          </w:tcPr>
          <w:p w14:paraId="1EFDEAC9" w14:textId="77777777" w:rsidR="006B2DBE" w:rsidRPr="00AB7182" w:rsidRDefault="006B2DBE" w:rsidP="00674BC1">
            <w:pPr>
              <w:pStyle w:val="TAL"/>
            </w:pPr>
            <w:r w:rsidRPr="00AB7182">
              <w:t>Stream ID</w:t>
            </w:r>
          </w:p>
          <w:p w14:paraId="0E24DBFE" w14:textId="77777777" w:rsidR="006B2DBE" w:rsidRPr="00AB7182" w:rsidRDefault="006B2DBE" w:rsidP="00674BC1">
            <w:pPr>
              <w:pStyle w:val="TAL"/>
            </w:pPr>
            <w:r w:rsidRPr="00AB7182">
              <w:t>Local Descriptor {</w:t>
            </w:r>
          </w:p>
          <w:p w14:paraId="371850E0" w14:textId="77777777" w:rsidR="006B2DBE" w:rsidRPr="00AB7182" w:rsidRDefault="006B2DBE" w:rsidP="00674BC1">
            <w:pPr>
              <w:pStyle w:val="TAL"/>
            </w:pPr>
            <w:r w:rsidRPr="00AB7182">
              <w:t xml:space="preserve">   Codec List</w:t>
            </w:r>
          </w:p>
          <w:p w14:paraId="3AE384A8" w14:textId="77777777" w:rsidR="006B2DBE" w:rsidRPr="00AB7182" w:rsidRDefault="006B2DBE" w:rsidP="00674BC1">
            <w:pPr>
              <w:pStyle w:val="TAL"/>
            </w:pPr>
            <w:r w:rsidRPr="00AB7182">
              <w:t xml:space="preserve">   RTP Payloads</w:t>
            </w:r>
          </w:p>
          <w:p w14:paraId="4564EE5B" w14:textId="77777777" w:rsidR="006B2DBE" w:rsidRPr="00AB7182" w:rsidRDefault="006B2DBE" w:rsidP="00674BC1">
            <w:pPr>
              <w:pStyle w:val="TAL"/>
            </w:pPr>
            <w:r w:rsidRPr="00AB7182">
              <w:t xml:space="preserve">   RtcpbwRS</w:t>
            </w:r>
          </w:p>
          <w:p w14:paraId="4C190448" w14:textId="77777777" w:rsidR="006B2DBE" w:rsidRPr="00AB7182" w:rsidRDefault="006B2DBE" w:rsidP="00674BC1">
            <w:pPr>
              <w:pStyle w:val="TAL"/>
            </w:pPr>
            <w:r w:rsidRPr="00AB7182">
              <w:t xml:space="preserve">   RtcpbwRR </w:t>
            </w:r>
          </w:p>
          <w:p w14:paraId="76C61538" w14:textId="77777777" w:rsidR="006B2DBE" w:rsidRPr="00AB7182" w:rsidRDefault="006B2DBE" w:rsidP="00674BC1">
            <w:pPr>
              <w:pStyle w:val="TAL"/>
              <w:rPr>
                <w:lang w:eastAsia="en-GB"/>
              </w:rPr>
            </w:pPr>
            <w:r w:rsidRPr="00AB7182">
              <w:rPr>
                <w:lang w:eastAsia="en-GB"/>
              </w:rPr>
              <w:t>If ICE is applied:</w:t>
            </w:r>
          </w:p>
          <w:p w14:paraId="28290818" w14:textId="77777777" w:rsidR="006B2DBE" w:rsidRPr="00AB7182" w:rsidRDefault="006B2DBE" w:rsidP="00674BC1">
            <w:pPr>
              <w:pStyle w:val="TAL"/>
            </w:pPr>
            <w:r w:rsidRPr="00AB7182">
              <w:rPr>
                <w:lang w:eastAsia="en-GB"/>
              </w:rPr>
              <w:t xml:space="preserve">   </w:t>
            </w:r>
            <w:r w:rsidRPr="00AB7182">
              <w:t>ICE host candidate request</w:t>
            </w:r>
          </w:p>
          <w:p w14:paraId="49285935" w14:textId="77777777" w:rsidR="006B2DBE" w:rsidRPr="00AB7182" w:rsidRDefault="006B2DBE" w:rsidP="00674BC1">
            <w:pPr>
              <w:pStyle w:val="TAL"/>
            </w:pPr>
            <w:r w:rsidRPr="00AB7182">
              <w:t xml:space="preserve">   ICE password request</w:t>
            </w:r>
          </w:p>
          <w:p w14:paraId="2BF333F3" w14:textId="77777777" w:rsidR="006B2DBE" w:rsidRPr="00AB7182" w:rsidRDefault="006B2DBE" w:rsidP="00674BC1">
            <w:pPr>
              <w:pStyle w:val="TAL"/>
            </w:pPr>
            <w:r w:rsidRPr="00AB7182">
              <w:t xml:space="preserve">   ICE Ufrag request</w:t>
            </w:r>
          </w:p>
          <w:p w14:paraId="2C1CC81F" w14:textId="77777777" w:rsidR="006B2DBE" w:rsidRPr="00810078" w:rsidRDefault="006B2DBE" w:rsidP="00674BC1">
            <w:pPr>
              <w:pStyle w:val="TAL"/>
            </w:pPr>
            <w:r w:rsidRPr="00962C4E">
              <w:rPr>
                <w:lang w:val="fr-FR"/>
              </w:rPr>
              <w:t xml:space="preserve">   </w:t>
            </w:r>
            <w:r>
              <w:t>ICE pacing request</w:t>
            </w:r>
          </w:p>
          <w:p w14:paraId="673614BE" w14:textId="77777777" w:rsidR="006B2DBE" w:rsidRPr="00AB7182" w:rsidRDefault="006B2DBE" w:rsidP="00674BC1">
            <w:pPr>
              <w:pStyle w:val="TAL"/>
            </w:pPr>
          </w:p>
          <w:p w14:paraId="20C6A1CE"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7F3A1B12"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732D8D6D" w14:textId="77777777" w:rsidR="006B2DBE" w:rsidRPr="00AB7182" w:rsidRDefault="006B2DBE" w:rsidP="00674BC1">
            <w:pPr>
              <w:pStyle w:val="TAL"/>
            </w:pPr>
            <w:r w:rsidRPr="00AB7182">
              <w:t>}</w:t>
            </w:r>
          </w:p>
        </w:tc>
      </w:tr>
    </w:tbl>
    <w:p w14:paraId="130617F2" w14:textId="77777777" w:rsidR="006B2DBE" w:rsidRPr="00AB7182" w:rsidRDefault="006B2DBE" w:rsidP="006B2DBE"/>
    <w:p w14:paraId="6BD15DB4" w14:textId="77777777" w:rsidR="00DF7520" w:rsidRPr="00AB7182" w:rsidRDefault="00DF7520" w:rsidP="00DF7520">
      <w:r w:rsidRPr="00AB7182">
        <w:rPr>
          <w:rFonts w:cs="Arial"/>
        </w:rPr>
        <w:t>When the processing of command (1) is complete, the IM-MGW initiates the following procedure.</w:t>
      </w:r>
    </w:p>
    <w:p w14:paraId="5A04A478" w14:textId="77777777" w:rsidR="00DF7520" w:rsidRPr="00AB7182" w:rsidRDefault="00DF7520" w:rsidP="00DF7520">
      <w:pPr>
        <w:rPr>
          <w:sz w:val="24"/>
        </w:rPr>
      </w:pPr>
      <w:r w:rsidRPr="00AB7182">
        <w:rPr>
          <w:sz w:val="24"/>
        </w:rPr>
        <w:t>2</w:t>
      </w:r>
      <w:r w:rsidR="006267AA" w:rsidRPr="00AB7182">
        <w:rPr>
          <w:sz w:val="24"/>
        </w:rPr>
        <w:tab/>
      </w:r>
      <w:r w:rsidRPr="00AB7182">
        <w:rPr>
          <w:sz w:val="24"/>
        </w:rPr>
        <w:t>Add.resp (Reserve IMS Connection Point Ack)</w:t>
      </w:r>
    </w:p>
    <w:p w14:paraId="7F2686F3" w14:textId="77777777" w:rsidR="006B2DBE" w:rsidRPr="00AB7182" w:rsidRDefault="006B2DBE" w:rsidP="006B2DBE">
      <w:pPr>
        <w:pStyle w:val="TH"/>
      </w:pPr>
      <w:r w:rsidRPr="00AB7182">
        <w:lastRenderedPageBreak/>
        <w:t>Table A.17.2.2/2: Reserve IMS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640782B4" w14:textId="77777777" w:rsidTr="00674BC1">
        <w:trPr>
          <w:jc w:val="center"/>
        </w:trPr>
        <w:tc>
          <w:tcPr>
            <w:tcW w:w="3119" w:type="dxa"/>
          </w:tcPr>
          <w:p w14:paraId="0414260C" w14:textId="77777777" w:rsidR="006B2DBE" w:rsidRPr="00AB7182" w:rsidRDefault="006B2DBE" w:rsidP="00674BC1">
            <w:pPr>
              <w:pStyle w:val="TAH"/>
            </w:pPr>
            <w:r w:rsidRPr="00AB7182">
              <w:t>Address Information</w:t>
            </w:r>
          </w:p>
        </w:tc>
        <w:tc>
          <w:tcPr>
            <w:tcW w:w="3119" w:type="dxa"/>
          </w:tcPr>
          <w:p w14:paraId="140440F3" w14:textId="77777777" w:rsidR="006B2DBE" w:rsidRPr="00AB7182" w:rsidRDefault="006B2DBE" w:rsidP="00674BC1">
            <w:pPr>
              <w:pStyle w:val="TAH"/>
            </w:pPr>
            <w:r w:rsidRPr="00AB7182">
              <w:t>Control information</w:t>
            </w:r>
          </w:p>
        </w:tc>
        <w:tc>
          <w:tcPr>
            <w:tcW w:w="3119" w:type="dxa"/>
          </w:tcPr>
          <w:p w14:paraId="023C72AA" w14:textId="77777777" w:rsidR="006B2DBE" w:rsidRPr="00AB7182" w:rsidRDefault="006B2DBE" w:rsidP="00674BC1">
            <w:pPr>
              <w:pStyle w:val="TAH"/>
            </w:pPr>
            <w:r w:rsidRPr="00AB7182">
              <w:t>Bearer information</w:t>
            </w:r>
          </w:p>
        </w:tc>
      </w:tr>
      <w:tr w:rsidR="006B2DBE" w:rsidRPr="00AB7182" w14:paraId="26E2C6F5" w14:textId="77777777" w:rsidTr="00674BC1">
        <w:trPr>
          <w:jc w:val="center"/>
        </w:trPr>
        <w:tc>
          <w:tcPr>
            <w:tcW w:w="3119" w:type="dxa"/>
          </w:tcPr>
          <w:p w14:paraId="0F2E0DE9" w14:textId="77777777" w:rsidR="006B2DBE" w:rsidRPr="00AB7182" w:rsidRDefault="006B2DBE" w:rsidP="00674BC1">
            <w:pPr>
              <w:pStyle w:val="TAL"/>
            </w:pPr>
            <w:r w:rsidRPr="00AB7182">
              <w:t>Stream ID</w:t>
            </w:r>
          </w:p>
          <w:p w14:paraId="74D857F1" w14:textId="77777777" w:rsidR="006B2DBE" w:rsidRPr="00AB7182" w:rsidRDefault="006B2DBE" w:rsidP="00674BC1">
            <w:pPr>
              <w:pStyle w:val="TAL"/>
            </w:pPr>
            <w:r w:rsidRPr="00AB7182">
              <w:t>Local Descriptor {</w:t>
            </w:r>
          </w:p>
          <w:p w14:paraId="2AB2B083" w14:textId="77777777" w:rsidR="006B2DBE" w:rsidRPr="00AB7182" w:rsidRDefault="006B2DBE" w:rsidP="00674BC1">
            <w:pPr>
              <w:pStyle w:val="TAL"/>
            </w:pPr>
            <w:r w:rsidRPr="00AB7182">
              <w:t xml:space="preserve">   Port</w:t>
            </w:r>
          </w:p>
          <w:p w14:paraId="242A6417" w14:textId="77777777" w:rsidR="006B2DBE" w:rsidRPr="00AB7182" w:rsidRDefault="006B2DBE" w:rsidP="00674BC1">
            <w:pPr>
              <w:pStyle w:val="TAL"/>
            </w:pPr>
            <w:r w:rsidRPr="00AB7182">
              <w:t xml:space="preserve">   IP Address</w:t>
            </w:r>
          </w:p>
          <w:p w14:paraId="094E794F" w14:textId="77777777" w:rsidR="006B2DBE" w:rsidRPr="00AB7182" w:rsidRDefault="006B2DBE" w:rsidP="00674BC1">
            <w:pPr>
              <w:pStyle w:val="TAL"/>
            </w:pPr>
            <w:r w:rsidRPr="00AB7182">
              <w:t>}</w:t>
            </w:r>
          </w:p>
        </w:tc>
        <w:tc>
          <w:tcPr>
            <w:tcW w:w="3119" w:type="dxa"/>
          </w:tcPr>
          <w:p w14:paraId="229092F5" w14:textId="77777777" w:rsidR="006B2DBE" w:rsidRPr="00AB7182" w:rsidRDefault="006B2DBE" w:rsidP="00674BC1">
            <w:pPr>
              <w:pStyle w:val="TAL"/>
              <w:ind w:left="284" w:hanging="284"/>
              <w:rPr>
                <w:lang w:val="fr-FR"/>
              </w:rPr>
            </w:pPr>
            <w:r w:rsidRPr="00AB7182">
              <w:rPr>
                <w:lang w:val="fr-FR"/>
              </w:rPr>
              <w:t>Transaction ID</w:t>
            </w:r>
          </w:p>
          <w:p w14:paraId="1F6290E1" w14:textId="77777777" w:rsidR="006B2DBE" w:rsidRPr="00AB7182" w:rsidRDefault="006B2DBE" w:rsidP="00674BC1">
            <w:pPr>
              <w:pStyle w:val="TAL"/>
              <w:ind w:left="284" w:hanging="284"/>
              <w:rPr>
                <w:lang w:val="fr-FR"/>
              </w:rPr>
            </w:pPr>
            <w:r w:rsidRPr="00AB7182">
              <w:rPr>
                <w:lang w:val="fr-FR"/>
              </w:rPr>
              <w:t>Termination ID</w:t>
            </w:r>
          </w:p>
          <w:p w14:paraId="235CD358" w14:textId="77777777" w:rsidR="006B2DBE" w:rsidRPr="00AB7182" w:rsidRDefault="006B2DBE" w:rsidP="00674BC1">
            <w:pPr>
              <w:pStyle w:val="TAL"/>
              <w:ind w:left="284" w:hanging="284"/>
            </w:pPr>
            <w:r w:rsidRPr="00AB7182">
              <w:t>Context ID</w:t>
            </w:r>
          </w:p>
        </w:tc>
        <w:tc>
          <w:tcPr>
            <w:tcW w:w="3119" w:type="dxa"/>
          </w:tcPr>
          <w:p w14:paraId="3B249503" w14:textId="77777777" w:rsidR="006B2DBE" w:rsidRPr="00AB7182" w:rsidRDefault="006B2DBE" w:rsidP="00674BC1">
            <w:pPr>
              <w:pStyle w:val="TAL"/>
            </w:pPr>
            <w:r w:rsidRPr="00AB7182">
              <w:t>Stream ID</w:t>
            </w:r>
          </w:p>
          <w:p w14:paraId="057556DB" w14:textId="77777777" w:rsidR="006B2DBE" w:rsidRPr="00AB7182" w:rsidRDefault="006B2DBE" w:rsidP="00674BC1">
            <w:pPr>
              <w:pStyle w:val="TAL"/>
            </w:pPr>
            <w:r w:rsidRPr="00AB7182">
              <w:t>Local Descriptor {</w:t>
            </w:r>
          </w:p>
          <w:p w14:paraId="0191BCF8" w14:textId="77777777" w:rsidR="006B2DBE" w:rsidRPr="00AB7182" w:rsidRDefault="006B2DBE" w:rsidP="00674BC1">
            <w:pPr>
              <w:pStyle w:val="TAL"/>
            </w:pPr>
            <w:r w:rsidRPr="00AB7182">
              <w:t xml:space="preserve">   Codec List</w:t>
            </w:r>
          </w:p>
          <w:p w14:paraId="4F0B2C6B" w14:textId="77777777" w:rsidR="006B2DBE" w:rsidRPr="00AB7182" w:rsidRDefault="006B2DBE" w:rsidP="00674BC1">
            <w:pPr>
              <w:pStyle w:val="TAL"/>
            </w:pPr>
            <w:r w:rsidRPr="00AB7182">
              <w:t xml:space="preserve">   RTP Payloads</w:t>
            </w:r>
          </w:p>
          <w:p w14:paraId="7AB3D2CB" w14:textId="77777777" w:rsidR="006B2DBE" w:rsidRPr="00AB7182" w:rsidRDefault="006B2DBE" w:rsidP="00674BC1">
            <w:pPr>
              <w:pStyle w:val="TAL"/>
            </w:pPr>
            <w:r w:rsidRPr="00AB7182">
              <w:t xml:space="preserve">   RtcpbwRS</w:t>
            </w:r>
          </w:p>
          <w:p w14:paraId="5FAABDD0" w14:textId="77777777" w:rsidR="006B2DBE" w:rsidRPr="00AB7182" w:rsidRDefault="006B2DBE" w:rsidP="00674BC1">
            <w:pPr>
              <w:pStyle w:val="TAL"/>
            </w:pPr>
            <w:r w:rsidRPr="00AB7182">
              <w:t xml:space="preserve">   RtcpbwRR</w:t>
            </w:r>
          </w:p>
          <w:p w14:paraId="3440CF5F" w14:textId="77777777" w:rsidR="006B2DBE" w:rsidRPr="00AB7182" w:rsidRDefault="006B2DBE" w:rsidP="00674BC1">
            <w:pPr>
              <w:pStyle w:val="TAL"/>
            </w:pPr>
          </w:p>
          <w:p w14:paraId="35603E30" w14:textId="77777777" w:rsidR="006B2DBE" w:rsidRPr="00AB7182" w:rsidRDefault="006B2DBE" w:rsidP="00674BC1">
            <w:pPr>
              <w:pStyle w:val="TAL"/>
              <w:rPr>
                <w:lang w:eastAsia="en-GB"/>
              </w:rPr>
            </w:pPr>
            <w:r w:rsidRPr="00AB7182">
              <w:rPr>
                <w:lang w:eastAsia="en-GB"/>
              </w:rPr>
              <w:t>If ICE is applied:</w:t>
            </w:r>
          </w:p>
          <w:p w14:paraId="483E86A3" w14:textId="77777777" w:rsidR="006B2DBE" w:rsidRPr="00AB7182" w:rsidRDefault="006B2DBE" w:rsidP="00674BC1">
            <w:pPr>
              <w:pStyle w:val="TAL"/>
            </w:pPr>
            <w:r w:rsidRPr="00AB7182">
              <w:rPr>
                <w:lang w:eastAsia="en-GB"/>
              </w:rPr>
              <w:t xml:space="preserve">   </w:t>
            </w:r>
            <w:r w:rsidRPr="00AB7182">
              <w:t>ICE host candidate</w:t>
            </w:r>
          </w:p>
          <w:p w14:paraId="21BFF4D5" w14:textId="77777777" w:rsidR="006B2DBE" w:rsidRPr="00AB7182" w:rsidRDefault="006B2DBE" w:rsidP="00674BC1">
            <w:pPr>
              <w:pStyle w:val="TAL"/>
            </w:pPr>
            <w:r w:rsidRPr="00AB7182">
              <w:t xml:space="preserve">   ICE password</w:t>
            </w:r>
          </w:p>
          <w:p w14:paraId="5C204C25" w14:textId="77777777" w:rsidR="006B2DBE" w:rsidRPr="00AB7182" w:rsidRDefault="006B2DBE" w:rsidP="00674BC1">
            <w:pPr>
              <w:pStyle w:val="TAL"/>
            </w:pPr>
            <w:r w:rsidRPr="00AB7182">
              <w:t xml:space="preserve">   ICE Ufrag</w:t>
            </w:r>
          </w:p>
          <w:p w14:paraId="5E160D31" w14:textId="77777777" w:rsidR="006B2DBE" w:rsidRPr="00251D26" w:rsidRDefault="006B2DBE" w:rsidP="00674BC1">
            <w:pPr>
              <w:pStyle w:val="TAL"/>
            </w:pPr>
            <w:r w:rsidRPr="000372ED">
              <w:t xml:space="preserve">   ICE pacing</w:t>
            </w:r>
          </w:p>
          <w:p w14:paraId="0F050445" w14:textId="77777777" w:rsidR="006B2DBE" w:rsidRPr="00AB7182" w:rsidRDefault="006B2DBE" w:rsidP="00674BC1">
            <w:pPr>
              <w:pStyle w:val="TAL"/>
            </w:pPr>
            <w:r w:rsidRPr="00AB7182">
              <w:t xml:space="preserve">   If ICE lite implementation</w:t>
            </w:r>
          </w:p>
          <w:p w14:paraId="4E817B05" w14:textId="77777777" w:rsidR="006B2DBE" w:rsidRPr="00AB7182" w:rsidRDefault="006B2DBE" w:rsidP="00674BC1">
            <w:pPr>
              <w:pStyle w:val="TAL"/>
            </w:pPr>
            <w:r w:rsidRPr="00AB7182">
              <w:t xml:space="preserve">       ICE lite indication</w:t>
            </w:r>
          </w:p>
          <w:p w14:paraId="5859523F" w14:textId="77777777" w:rsidR="006B2DBE" w:rsidRPr="00AB7182" w:rsidRDefault="006B2DBE" w:rsidP="00674BC1">
            <w:pPr>
              <w:pStyle w:val="TAL"/>
            </w:pPr>
          </w:p>
          <w:p w14:paraId="75B51625"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3F1F92C9"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94F00E9" w14:textId="77777777" w:rsidR="006B2DBE" w:rsidRPr="00AB7182" w:rsidRDefault="006B2DBE" w:rsidP="00674BC1">
            <w:pPr>
              <w:pStyle w:val="TAL"/>
            </w:pPr>
            <w:r w:rsidRPr="00AB7182">
              <w:t>}</w:t>
            </w:r>
          </w:p>
        </w:tc>
      </w:tr>
    </w:tbl>
    <w:p w14:paraId="64F77673" w14:textId="77777777" w:rsidR="006B2DBE" w:rsidRPr="00AB7182" w:rsidRDefault="006B2DBE" w:rsidP="006B2DBE"/>
    <w:p w14:paraId="048804A1" w14:textId="77777777" w:rsidR="00DF7520" w:rsidRPr="00AB7182" w:rsidRDefault="00DF7520" w:rsidP="006460F5">
      <w:pPr>
        <w:pStyle w:val="Heading3"/>
      </w:pPr>
      <w:bookmarkStart w:id="198" w:name="_Toc177668530"/>
      <w:r w:rsidRPr="00AB7182">
        <w:t>A.17.2.3</w:t>
      </w:r>
      <w:r w:rsidRPr="00AB7182">
        <w:tab/>
        <w:t>Configure IMS Resources</w:t>
      </w:r>
      <w:bookmarkEnd w:id="198"/>
    </w:p>
    <w:p w14:paraId="712648B6" w14:textId="77777777" w:rsidR="00DF7520" w:rsidRPr="00AB7182" w:rsidRDefault="00DF7520" w:rsidP="00DF7520">
      <w:r w:rsidRPr="00AB7182">
        <w:rPr>
          <w:rFonts w:cs="Arial"/>
        </w:rPr>
        <w:t xml:space="preserve">When the procedure </w:t>
      </w:r>
      <w:r w:rsidRPr="00AB7182">
        <w:t>"</w:t>
      </w:r>
      <w:r w:rsidRPr="00AB7182">
        <w:rPr>
          <w:rFonts w:cs="Arial"/>
        </w:rPr>
        <w:t>Configure IMS Resources</w:t>
      </w:r>
      <w:r w:rsidRPr="00AB7182">
        <w:t>"</w:t>
      </w:r>
      <w:r w:rsidRPr="00AB7182">
        <w:rPr>
          <w:rFonts w:cs="Arial"/>
        </w:rPr>
        <w:t xml:space="preserve"> is required the following procedure is initiated:</w:t>
      </w:r>
    </w:p>
    <w:p w14:paraId="64C05F1B" w14:textId="77777777" w:rsidR="00DF7520" w:rsidRPr="00AB7182" w:rsidRDefault="00187AFC" w:rsidP="00DF7520">
      <w:r w:rsidRPr="00AB7182">
        <w:rPr>
          <w:rFonts w:cs="Arial"/>
        </w:rPr>
        <w:t>The MGCF sends a</w:t>
      </w:r>
      <w:r w:rsidR="00DF7520" w:rsidRPr="00AB7182">
        <w:rPr>
          <w:rFonts w:cs="Arial"/>
        </w:rPr>
        <w:t xml:space="preserve"> Mod.req command with the following information.</w:t>
      </w:r>
    </w:p>
    <w:p w14:paraId="430D8BB7" w14:textId="77777777" w:rsidR="00DF7520" w:rsidRPr="00AB7182" w:rsidRDefault="00DF7520" w:rsidP="00DF7520">
      <w:pPr>
        <w:rPr>
          <w:sz w:val="24"/>
          <w:szCs w:val="24"/>
        </w:rPr>
      </w:pPr>
      <w:r w:rsidRPr="00AB7182">
        <w:rPr>
          <w:sz w:val="24"/>
          <w:szCs w:val="24"/>
        </w:rPr>
        <w:t>1</w:t>
      </w:r>
      <w:r w:rsidR="009903F8" w:rsidRPr="00AB7182">
        <w:rPr>
          <w:sz w:val="24"/>
          <w:szCs w:val="24"/>
        </w:rPr>
        <w:tab/>
      </w:r>
      <w:r w:rsidRPr="00AB7182">
        <w:rPr>
          <w:sz w:val="24"/>
          <w:szCs w:val="24"/>
        </w:rPr>
        <w:t>Mod.req (</w:t>
      </w:r>
      <w:r w:rsidRPr="00AB7182">
        <w:rPr>
          <w:rFonts w:cs="Arial"/>
          <w:sz w:val="24"/>
          <w:szCs w:val="24"/>
        </w:rPr>
        <w:t>Configure IMS Resources</w:t>
      </w:r>
      <w:r w:rsidRPr="00AB7182">
        <w:rPr>
          <w:sz w:val="24"/>
          <w:szCs w:val="24"/>
        </w:rPr>
        <w:t>)</w:t>
      </w:r>
      <w:r w:rsidRPr="00AB7182">
        <w:rPr>
          <w:sz w:val="24"/>
          <w:szCs w:val="24"/>
        </w:rPr>
        <w:tab/>
        <w:t>MGCF to IM-MGW</w:t>
      </w:r>
    </w:p>
    <w:p w14:paraId="79B5BD73" w14:textId="77777777" w:rsidR="006B2DBE" w:rsidRPr="00AB7182" w:rsidRDefault="006B2DBE" w:rsidP="006B2DBE">
      <w:pPr>
        <w:pStyle w:val="TH"/>
      </w:pPr>
      <w:r w:rsidRPr="00AB7182">
        <w:lastRenderedPageBreak/>
        <w:t>Table A.17.2.3/1: Configure IMS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59AC78CA" w14:textId="77777777" w:rsidTr="00674BC1">
        <w:trPr>
          <w:jc w:val="center"/>
        </w:trPr>
        <w:tc>
          <w:tcPr>
            <w:tcW w:w="3119" w:type="dxa"/>
          </w:tcPr>
          <w:p w14:paraId="4C31DA0A" w14:textId="77777777" w:rsidR="006B2DBE" w:rsidRPr="00AB7182" w:rsidRDefault="006B2DBE" w:rsidP="00674BC1">
            <w:pPr>
              <w:pStyle w:val="TAH"/>
            </w:pPr>
            <w:r w:rsidRPr="00AB7182">
              <w:t>Address Information</w:t>
            </w:r>
          </w:p>
        </w:tc>
        <w:tc>
          <w:tcPr>
            <w:tcW w:w="3119" w:type="dxa"/>
          </w:tcPr>
          <w:p w14:paraId="2F8695D0" w14:textId="77777777" w:rsidR="006B2DBE" w:rsidRPr="00AB7182" w:rsidRDefault="006B2DBE" w:rsidP="00674BC1">
            <w:pPr>
              <w:pStyle w:val="TAH"/>
            </w:pPr>
            <w:r w:rsidRPr="00AB7182">
              <w:t>Control information</w:t>
            </w:r>
          </w:p>
        </w:tc>
        <w:tc>
          <w:tcPr>
            <w:tcW w:w="3119" w:type="dxa"/>
          </w:tcPr>
          <w:p w14:paraId="592E20C8" w14:textId="77777777" w:rsidR="006B2DBE" w:rsidRPr="00AB7182" w:rsidRDefault="006B2DBE" w:rsidP="00674BC1">
            <w:pPr>
              <w:pStyle w:val="TAH"/>
            </w:pPr>
            <w:r w:rsidRPr="00AB7182">
              <w:t>Bearer information</w:t>
            </w:r>
          </w:p>
        </w:tc>
      </w:tr>
      <w:tr w:rsidR="006B2DBE" w:rsidRPr="00AB7182" w14:paraId="685B4F67" w14:textId="77777777" w:rsidTr="00674BC1">
        <w:trPr>
          <w:jc w:val="center"/>
        </w:trPr>
        <w:tc>
          <w:tcPr>
            <w:tcW w:w="3119" w:type="dxa"/>
          </w:tcPr>
          <w:p w14:paraId="48A2B8F2" w14:textId="77777777" w:rsidR="006B2DBE" w:rsidRPr="00AB7182" w:rsidRDefault="006B2DBE" w:rsidP="00674BC1">
            <w:pPr>
              <w:pStyle w:val="TAL"/>
            </w:pPr>
            <w:r w:rsidRPr="00AB7182">
              <w:t>If local resources are modified:</w:t>
            </w:r>
          </w:p>
          <w:p w14:paraId="259DF468" w14:textId="77777777" w:rsidR="006B2DBE" w:rsidRPr="00AB7182" w:rsidRDefault="006B2DBE" w:rsidP="00674BC1">
            <w:pPr>
              <w:pStyle w:val="TAL"/>
              <w:ind w:firstLineChars="150" w:firstLine="270"/>
            </w:pPr>
            <w:r w:rsidRPr="00AB7182">
              <w:t>Stream ID</w:t>
            </w:r>
          </w:p>
          <w:p w14:paraId="37B6011D" w14:textId="77777777" w:rsidR="006B2DBE" w:rsidRPr="00AB7182" w:rsidRDefault="006B2DBE" w:rsidP="00674BC1">
            <w:pPr>
              <w:pStyle w:val="TAL"/>
            </w:pPr>
            <w:r w:rsidRPr="00AB7182">
              <w:t xml:space="preserve">   Local Descriptor {</w:t>
            </w:r>
          </w:p>
          <w:p w14:paraId="5C558C60" w14:textId="77777777" w:rsidR="006B2DBE" w:rsidRPr="00AB7182" w:rsidRDefault="006B2DBE" w:rsidP="00674BC1">
            <w:pPr>
              <w:pStyle w:val="TAL"/>
            </w:pPr>
            <w:r w:rsidRPr="00AB7182">
              <w:t xml:space="preserve">      Port</w:t>
            </w:r>
          </w:p>
          <w:p w14:paraId="58F72CB8" w14:textId="77777777" w:rsidR="006B2DBE" w:rsidRPr="00AB7182" w:rsidRDefault="006B2DBE" w:rsidP="00674BC1">
            <w:pPr>
              <w:pStyle w:val="TAL"/>
            </w:pPr>
            <w:r w:rsidRPr="00AB7182">
              <w:t xml:space="preserve">      IP Address</w:t>
            </w:r>
          </w:p>
          <w:p w14:paraId="1D7B73A0" w14:textId="77777777" w:rsidR="006B2DBE" w:rsidRPr="00AB7182" w:rsidRDefault="006B2DBE" w:rsidP="00674BC1">
            <w:pPr>
              <w:pStyle w:val="TAL"/>
            </w:pPr>
            <w:r w:rsidRPr="00AB7182">
              <w:t xml:space="preserve">   }</w:t>
            </w:r>
          </w:p>
          <w:p w14:paraId="240F805E" w14:textId="77777777" w:rsidR="006B2DBE" w:rsidRPr="00AB7182" w:rsidRDefault="006B2DBE" w:rsidP="00674BC1">
            <w:pPr>
              <w:pStyle w:val="TAL"/>
            </w:pPr>
            <w:r w:rsidRPr="00AB7182">
              <w:t>If remote resources are modified:</w:t>
            </w:r>
          </w:p>
          <w:p w14:paraId="01BC5551" w14:textId="77777777" w:rsidR="006B2DBE" w:rsidRPr="00AB7182" w:rsidRDefault="006B2DBE" w:rsidP="00674BC1">
            <w:pPr>
              <w:pStyle w:val="TAL"/>
            </w:pPr>
            <w:r w:rsidRPr="00AB7182">
              <w:t xml:space="preserve">   Remote Descriptor {</w:t>
            </w:r>
          </w:p>
          <w:p w14:paraId="3121BCA0" w14:textId="77777777" w:rsidR="006B2DBE" w:rsidRPr="00AB7182" w:rsidRDefault="006B2DBE" w:rsidP="00674BC1">
            <w:pPr>
              <w:pStyle w:val="TAL"/>
            </w:pPr>
            <w:r w:rsidRPr="00AB7182">
              <w:t xml:space="preserve">      Port</w:t>
            </w:r>
          </w:p>
          <w:p w14:paraId="764E0271" w14:textId="77777777" w:rsidR="006B2DBE" w:rsidRPr="00AB7182" w:rsidRDefault="006B2DBE" w:rsidP="00674BC1">
            <w:pPr>
              <w:pStyle w:val="TAL"/>
            </w:pPr>
            <w:r w:rsidRPr="00AB7182">
              <w:t xml:space="preserve">      IP Address</w:t>
            </w:r>
          </w:p>
          <w:p w14:paraId="29C0A25D" w14:textId="77777777" w:rsidR="006B2DBE" w:rsidRPr="00AB7182" w:rsidRDefault="006B2DBE" w:rsidP="00674BC1">
            <w:pPr>
              <w:pStyle w:val="TAL"/>
            </w:pPr>
            <w:r w:rsidRPr="00AB7182">
              <w:t xml:space="preserve">   }</w:t>
            </w:r>
          </w:p>
        </w:tc>
        <w:tc>
          <w:tcPr>
            <w:tcW w:w="3119" w:type="dxa"/>
          </w:tcPr>
          <w:p w14:paraId="5E218042" w14:textId="77777777" w:rsidR="006B2DBE" w:rsidRPr="00AB7182" w:rsidRDefault="006B2DBE" w:rsidP="00674BC1">
            <w:pPr>
              <w:pStyle w:val="TAL"/>
              <w:ind w:left="284" w:hanging="284"/>
            </w:pPr>
            <w:r w:rsidRPr="00AB7182">
              <w:t>Transaction ID</w:t>
            </w:r>
          </w:p>
          <w:p w14:paraId="46423FD7" w14:textId="77777777" w:rsidR="006B2DBE" w:rsidRPr="00AB7182" w:rsidRDefault="006B2DBE" w:rsidP="00674BC1">
            <w:pPr>
              <w:pStyle w:val="TAL"/>
              <w:ind w:left="284" w:hanging="284"/>
            </w:pPr>
            <w:r w:rsidRPr="00AB7182">
              <w:t>Termination ID</w:t>
            </w:r>
          </w:p>
          <w:p w14:paraId="7697E91A" w14:textId="77777777" w:rsidR="006B2DBE" w:rsidRPr="00AB7182" w:rsidRDefault="006B2DBE" w:rsidP="00674BC1">
            <w:pPr>
              <w:pStyle w:val="TAL"/>
              <w:ind w:left="284" w:hanging="284"/>
            </w:pPr>
            <w:r w:rsidRPr="00AB7182">
              <w:t>Context ID</w:t>
            </w:r>
          </w:p>
          <w:p w14:paraId="3CD68E05" w14:textId="77777777" w:rsidR="006B2DBE" w:rsidRPr="00AB7182" w:rsidRDefault="006B2DBE" w:rsidP="00674BC1">
            <w:pPr>
              <w:pStyle w:val="TAL"/>
            </w:pPr>
            <w:r w:rsidRPr="00AB7182">
              <w:t>If IP Interface Type:</w:t>
            </w:r>
          </w:p>
          <w:p w14:paraId="0E132E29" w14:textId="77777777" w:rsidR="006B2DBE" w:rsidRPr="00AB7182" w:rsidRDefault="006B2DBE" w:rsidP="00674BC1">
            <w:pPr>
              <w:pStyle w:val="TAL"/>
              <w:ind w:left="284" w:hanging="284"/>
              <w:rPr>
                <w:lang w:val="en-US"/>
              </w:rPr>
            </w:pPr>
            <w:r w:rsidRPr="00AB7182">
              <w:rPr>
                <w:lang w:val="en-US"/>
              </w:rPr>
              <w:t xml:space="preserve">    IP interface = "IP interface type"(NOTE 1)</w:t>
            </w:r>
          </w:p>
          <w:p w14:paraId="10DE944B" w14:textId="77777777" w:rsidR="006B2DBE" w:rsidRPr="00AB7182" w:rsidRDefault="006B2DBE" w:rsidP="00674BC1">
            <w:pPr>
              <w:pStyle w:val="TAL"/>
              <w:ind w:left="284" w:hanging="284"/>
            </w:pPr>
            <w:r w:rsidRPr="00AB7182">
              <w:t>If Resources for multiple Codecs shall be reserved:</w:t>
            </w:r>
          </w:p>
          <w:p w14:paraId="45EBB9F7" w14:textId="77777777" w:rsidR="006B2DBE" w:rsidRPr="00AB7182" w:rsidRDefault="006B2DBE" w:rsidP="00674BC1">
            <w:pPr>
              <w:pStyle w:val="TAL"/>
              <w:ind w:left="284" w:hanging="284"/>
            </w:pPr>
            <w:r w:rsidRPr="00AB7182">
              <w:t xml:space="preserve">   Reserve_Value</w:t>
            </w:r>
          </w:p>
          <w:p w14:paraId="7F4A25D3" w14:textId="77777777" w:rsidR="006B2DBE" w:rsidRPr="00AB7182" w:rsidRDefault="006B2DBE" w:rsidP="00674BC1">
            <w:pPr>
              <w:pStyle w:val="TAL"/>
              <w:ind w:left="284" w:hanging="284"/>
            </w:pPr>
          </w:p>
          <w:p w14:paraId="5A99FB79" w14:textId="77777777" w:rsidR="006B2DBE" w:rsidRPr="00AB7182" w:rsidRDefault="006B2DBE" w:rsidP="00674BC1">
            <w:pPr>
              <w:pStyle w:val="TAL"/>
            </w:pPr>
            <w:r w:rsidRPr="00AB7182">
              <w:t>If ECN Endpoint support required</w:t>
            </w:r>
          </w:p>
          <w:p w14:paraId="6051397B" w14:textId="77777777" w:rsidR="006B2DBE" w:rsidRPr="00AB7182" w:rsidRDefault="006B2DBE" w:rsidP="00674BC1">
            <w:pPr>
              <w:pStyle w:val="TAL"/>
            </w:pPr>
            <w:r w:rsidRPr="00AB7182">
              <w:t xml:space="preserve">     ECN Enable = "True"</w:t>
            </w:r>
          </w:p>
          <w:p w14:paraId="27170C6F" w14:textId="77777777" w:rsidR="006B2DBE" w:rsidRPr="00AB7182" w:rsidRDefault="006B2DBE" w:rsidP="00674BC1">
            <w:pPr>
              <w:pStyle w:val="TAL"/>
            </w:pPr>
            <w:r w:rsidRPr="00AB7182">
              <w:t xml:space="preserve">    Initiation Method = "ECN Initiation </w:t>
            </w:r>
          </w:p>
          <w:p w14:paraId="3A44D59E" w14:textId="77777777" w:rsidR="006B2DBE" w:rsidRPr="00AB7182" w:rsidRDefault="006B2DBE" w:rsidP="00674BC1">
            <w:pPr>
              <w:pStyle w:val="TAL"/>
            </w:pPr>
            <w:r w:rsidRPr="00AB7182">
              <w:t xml:space="preserve">    Method" </w:t>
            </w:r>
          </w:p>
          <w:p w14:paraId="7DC3D953" w14:textId="77777777" w:rsidR="006B2DBE" w:rsidRPr="00AB7182" w:rsidRDefault="006B2DBE" w:rsidP="00674BC1">
            <w:pPr>
              <w:pStyle w:val="TAL"/>
            </w:pPr>
          </w:p>
          <w:p w14:paraId="5D753791" w14:textId="77777777" w:rsidR="006B2DBE" w:rsidRPr="00AB7182" w:rsidRDefault="006B2DBE" w:rsidP="00674BC1">
            <w:pPr>
              <w:pStyle w:val="TAL"/>
            </w:pPr>
            <w:r w:rsidRPr="00AB7182">
              <w:t xml:space="preserve">      If notification of ECN Failure</w:t>
            </w:r>
          </w:p>
          <w:p w14:paraId="74E19D99" w14:textId="77777777" w:rsidR="006B2DBE" w:rsidRPr="00AB7182" w:rsidRDefault="006B2DBE" w:rsidP="00674BC1">
            <w:pPr>
              <w:pStyle w:val="TAL"/>
            </w:pPr>
            <w:r w:rsidRPr="00AB7182">
              <w:t xml:space="preserve">         Report:</w:t>
            </w:r>
          </w:p>
          <w:p w14:paraId="0E67F451" w14:textId="77777777" w:rsidR="006B2DBE" w:rsidRPr="00AB7182" w:rsidRDefault="006B2DBE" w:rsidP="00674BC1">
            <w:pPr>
              <w:pStyle w:val="TAL"/>
              <w:ind w:left="284" w:hanging="284"/>
            </w:pPr>
            <w:r w:rsidRPr="00AB7182">
              <w:t xml:space="preserve">         NotificationRequested (Event     ID</w:t>
            </w:r>
          </w:p>
          <w:p w14:paraId="4514731C" w14:textId="77777777" w:rsidR="006B2DBE" w:rsidRPr="00AB7182" w:rsidRDefault="006B2DBE" w:rsidP="00674BC1">
            <w:pPr>
              <w:pStyle w:val="TAL"/>
              <w:ind w:left="284" w:hanging="284"/>
            </w:pPr>
            <w:r w:rsidRPr="00AB7182">
              <w:t xml:space="preserve">     = x,"ECN Failure")</w:t>
            </w:r>
          </w:p>
          <w:p w14:paraId="3C90CF0A" w14:textId="77777777" w:rsidR="006B2DBE" w:rsidRPr="00AB7182" w:rsidRDefault="006B2DBE" w:rsidP="00674BC1">
            <w:pPr>
              <w:pStyle w:val="TAL"/>
              <w:ind w:left="284" w:hanging="284"/>
            </w:pPr>
          </w:p>
          <w:p w14:paraId="1A63929E" w14:textId="77777777" w:rsidR="006B2DBE" w:rsidRPr="00AB7182" w:rsidRDefault="006B2DBE" w:rsidP="00674BC1">
            <w:pPr>
              <w:pStyle w:val="TAL"/>
              <w:rPr>
                <w:lang w:eastAsia="en-GB"/>
              </w:rPr>
            </w:pPr>
            <w:r w:rsidRPr="00AB7182">
              <w:rPr>
                <w:lang w:eastAsia="en-GB"/>
              </w:rPr>
              <w:t xml:space="preserve">If full </w:t>
            </w:r>
            <w:r w:rsidRPr="00AB7182">
              <w:rPr>
                <w:rFonts w:hint="eastAsia"/>
                <w:lang w:eastAsia="en-GB"/>
              </w:rPr>
              <w:t>ICE</w:t>
            </w:r>
            <w:r w:rsidRPr="00AB7182">
              <w:rPr>
                <w:lang w:eastAsia="en-GB"/>
              </w:rPr>
              <w:t xml:space="preserve"> is applied:</w:t>
            </w:r>
          </w:p>
          <w:p w14:paraId="78FC8505" w14:textId="77777777" w:rsidR="006B2DBE" w:rsidRPr="00AB7182" w:rsidRDefault="006B2DBE" w:rsidP="00674BC1">
            <w:pPr>
              <w:pStyle w:val="TAL"/>
              <w:rPr>
                <w:lang w:eastAsia="en-GB"/>
              </w:rPr>
            </w:pPr>
            <w:r w:rsidRPr="00AB7182">
              <w:rPr>
                <w:lang w:eastAsia="en-GB"/>
              </w:rPr>
              <w:t xml:space="preserve">      Send 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0A8817EA" w14:textId="77777777" w:rsidR="006B2DBE" w:rsidRPr="00AB7182" w:rsidRDefault="006B2DBE" w:rsidP="00674BC1">
            <w:pPr>
              <w:pStyle w:val="TAL"/>
              <w:rPr>
                <w:lang w:eastAsia="en-GB"/>
              </w:rPr>
            </w:pPr>
            <w:r w:rsidRPr="00AB7182">
              <w:t xml:space="preserve">     If notification of </w:t>
            </w:r>
            <w:r w:rsidRPr="00AB7182">
              <w:rPr>
                <w:rFonts w:hint="eastAsia"/>
              </w:rPr>
              <w:t xml:space="preserve">ICE </w:t>
            </w:r>
            <w:r w:rsidRPr="00AB7182">
              <w:rPr>
                <w:rFonts w:hint="eastAsia"/>
                <w:lang w:eastAsia="en-GB"/>
              </w:rPr>
              <w:t>Connectivity Check Result</w:t>
            </w:r>
            <w:r w:rsidRPr="00AB7182">
              <w:rPr>
                <w:rFonts w:hint="eastAsia"/>
              </w:rPr>
              <w:t xml:space="preserve"> </w:t>
            </w:r>
            <w:r w:rsidRPr="00AB7182">
              <w:rPr>
                <w:lang w:eastAsia="en-GB"/>
              </w:rPr>
              <w:t>Report:</w:t>
            </w:r>
          </w:p>
          <w:p w14:paraId="220A32AB" w14:textId="77777777" w:rsidR="006B2DBE" w:rsidRPr="00AB7182" w:rsidRDefault="006B2DBE" w:rsidP="00674BC1">
            <w:pPr>
              <w:pStyle w:val="TAL"/>
              <w:ind w:left="810" w:hangingChars="450" w:hanging="810"/>
            </w:pPr>
            <w:r w:rsidRPr="00AB7182">
              <w:rPr>
                <w:lang w:eastAsia="en-GB"/>
              </w:rPr>
              <w:t xml:space="preserve">         NotificationRequested (Event</w:t>
            </w:r>
            <w:r w:rsidRPr="00AB7182">
              <w:rPr>
                <w:rFonts w:hint="eastAsia"/>
              </w:rPr>
              <w:t xml:space="preserve"> </w:t>
            </w:r>
            <w:r w:rsidRPr="00AB7182">
              <w:rPr>
                <w:lang w:eastAsia="en-GB"/>
              </w:rPr>
              <w:t>ID= x</w:t>
            </w:r>
            <w:r w:rsidRPr="00AB7182">
              <w:rPr>
                <w:rFonts w:hint="eastAsia"/>
              </w:rPr>
              <w:t>x</w:t>
            </w:r>
            <w:r w:rsidRPr="00AB7182">
              <w:rPr>
                <w:lang w:eastAsia="en-GB"/>
              </w:rPr>
              <w:t>,</w:t>
            </w:r>
          </w:p>
          <w:p w14:paraId="7C46889C" w14:textId="77777777" w:rsidR="006B2DBE" w:rsidRPr="00AB7182" w:rsidDel="004B53A5" w:rsidRDefault="006B2DBE" w:rsidP="00674BC1">
            <w:pPr>
              <w:pStyle w:val="TAL"/>
              <w:ind w:firstLineChars="300" w:firstLine="540"/>
              <w:rPr>
                <w:lang w:eastAsia="en-GB"/>
              </w:rPr>
            </w:pPr>
            <w:r w:rsidRPr="00AB7182">
              <w:rPr>
                <w:lang w:eastAsia="en-GB"/>
              </w:rPr>
              <w:t>"</w:t>
            </w:r>
            <w:r w:rsidRPr="00AB7182">
              <w:rPr>
                <w:rFonts w:hint="eastAsia"/>
                <w:lang w:eastAsia="en-GB"/>
              </w:rPr>
              <w:t>Connectivity Check</w:t>
            </w:r>
            <w:r w:rsidRPr="00AB7182">
              <w:rPr>
                <w:rFonts w:hint="eastAsia"/>
              </w:rPr>
              <w:t xml:space="preserve"> </w:t>
            </w:r>
            <w:r w:rsidRPr="00AB7182">
              <w:rPr>
                <w:rFonts w:hint="eastAsia"/>
                <w:lang w:eastAsia="en-GB"/>
              </w:rPr>
              <w:t>Result</w:t>
            </w:r>
            <w:r w:rsidRPr="00AB7182">
              <w:rPr>
                <w:lang w:eastAsia="en-GB"/>
              </w:rPr>
              <w:t>")</w:t>
            </w:r>
          </w:p>
          <w:p w14:paraId="38F3B53E" w14:textId="77777777" w:rsidR="006B2DBE" w:rsidRPr="00AB7182" w:rsidRDefault="006B2DBE" w:rsidP="00674BC1">
            <w:pPr>
              <w:pStyle w:val="TAL"/>
              <w:rPr>
                <w:lang w:eastAsia="en-GB"/>
              </w:rPr>
            </w:pPr>
            <w:r w:rsidRPr="00AB7182">
              <w:rPr>
                <w:lang w:eastAsia="en-GB"/>
              </w:rPr>
              <w:t xml:space="preserve">      If notification of </w:t>
            </w:r>
            <w:r w:rsidRPr="00AB7182">
              <w:t>New Peer Reflexive Candidate</w:t>
            </w:r>
            <w:r w:rsidRPr="00AB7182">
              <w:rPr>
                <w:lang w:eastAsia="en-GB"/>
              </w:rPr>
              <w:t>:</w:t>
            </w:r>
          </w:p>
          <w:p w14:paraId="787CED01" w14:textId="77777777" w:rsidR="006B2DBE" w:rsidRPr="00AB7182" w:rsidRDefault="006B2DBE" w:rsidP="00674BC1">
            <w:pPr>
              <w:pStyle w:val="TAL"/>
              <w:ind w:left="284" w:hanging="284"/>
            </w:pPr>
            <w:r w:rsidRPr="00AB7182">
              <w:rPr>
                <w:lang w:eastAsia="en-GB"/>
              </w:rPr>
              <w:t xml:space="preserve">         NotificationRequested (Event     ID = </w:t>
            </w:r>
            <w:r w:rsidRPr="00AB7182">
              <w:rPr>
                <w:rFonts w:hint="eastAsia"/>
              </w:rPr>
              <w:t>xy</w:t>
            </w:r>
            <w:r w:rsidRPr="00AB7182">
              <w:rPr>
                <w:lang w:eastAsia="en-GB"/>
              </w:rPr>
              <w:t>,"</w:t>
            </w:r>
            <w:r w:rsidRPr="00AB7182">
              <w:t xml:space="preserve"> New Peer Reflexive Candidate</w:t>
            </w:r>
            <w:r w:rsidRPr="00AB7182">
              <w:rPr>
                <w:lang w:eastAsia="en-GB"/>
              </w:rPr>
              <w:t xml:space="preserve"> ")</w:t>
            </w:r>
          </w:p>
          <w:p w14:paraId="6B9D2543" w14:textId="77777777" w:rsidR="006B2DBE" w:rsidRPr="00AB7182" w:rsidRDefault="006B2DBE" w:rsidP="00674BC1">
            <w:pPr>
              <w:pStyle w:val="TAL"/>
              <w:rPr>
                <w:lang w:eastAsia="en-GB"/>
              </w:rPr>
            </w:pPr>
            <w:r w:rsidRPr="00AB7182">
              <w:rPr>
                <w:lang w:eastAsia="en-GB"/>
              </w:rPr>
              <w:t xml:space="preserve">      Send </w:t>
            </w:r>
            <w:r w:rsidRPr="00AB7182">
              <w:rPr>
                <w:rFonts w:hint="eastAsia"/>
              </w:rPr>
              <w:t xml:space="preserve">Additional </w:t>
            </w:r>
            <w:r w:rsidRPr="00AB7182">
              <w:rPr>
                <w:lang w:eastAsia="en-GB"/>
              </w:rPr>
              <w:t>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06AB7CBF" w14:textId="77777777" w:rsidR="006B2DBE" w:rsidRPr="00AB7182" w:rsidRDefault="006B2DBE" w:rsidP="00674BC1">
            <w:pPr>
              <w:pStyle w:val="TAL"/>
              <w:ind w:left="284" w:hanging="284"/>
            </w:pPr>
          </w:p>
        </w:tc>
        <w:tc>
          <w:tcPr>
            <w:tcW w:w="3119" w:type="dxa"/>
          </w:tcPr>
          <w:p w14:paraId="7BDD532C" w14:textId="77777777" w:rsidR="006B2DBE" w:rsidRPr="00AB7182" w:rsidRDefault="006B2DBE" w:rsidP="00674BC1">
            <w:pPr>
              <w:pStyle w:val="TAL"/>
            </w:pPr>
            <w:r w:rsidRPr="00AB7182">
              <w:t>If local resources are modified:</w:t>
            </w:r>
          </w:p>
          <w:p w14:paraId="74CCAA21" w14:textId="77777777" w:rsidR="006B2DBE" w:rsidRPr="00AB7182" w:rsidRDefault="006B2DBE" w:rsidP="00674BC1">
            <w:pPr>
              <w:pStyle w:val="TAL"/>
              <w:ind w:firstLineChars="150" w:firstLine="270"/>
            </w:pPr>
            <w:r w:rsidRPr="00AB7182">
              <w:t>Stream ID</w:t>
            </w:r>
          </w:p>
          <w:p w14:paraId="6AA7AA99" w14:textId="77777777" w:rsidR="006B2DBE" w:rsidRPr="00AB7182" w:rsidRDefault="006B2DBE" w:rsidP="00674BC1">
            <w:pPr>
              <w:pStyle w:val="TAL"/>
            </w:pPr>
            <w:r w:rsidRPr="00AB7182">
              <w:t xml:space="preserve">   Local Descriptor {</w:t>
            </w:r>
          </w:p>
          <w:p w14:paraId="3D489E1A" w14:textId="77777777" w:rsidR="006B2DBE" w:rsidRPr="00AB7182" w:rsidRDefault="006B2DBE" w:rsidP="00674BC1">
            <w:pPr>
              <w:pStyle w:val="TAL"/>
            </w:pPr>
            <w:r w:rsidRPr="00AB7182">
              <w:t xml:space="preserve">      Codec List</w:t>
            </w:r>
          </w:p>
          <w:p w14:paraId="25E62237" w14:textId="77777777" w:rsidR="006B2DBE" w:rsidRPr="00AB7182" w:rsidRDefault="006B2DBE" w:rsidP="00674BC1">
            <w:pPr>
              <w:pStyle w:val="TAL"/>
            </w:pPr>
            <w:r w:rsidRPr="00AB7182">
              <w:t xml:space="preserve">      RTP Payloads</w:t>
            </w:r>
          </w:p>
          <w:p w14:paraId="08BB587F" w14:textId="77777777" w:rsidR="006B2DBE" w:rsidRPr="00AB7182" w:rsidRDefault="006B2DBE" w:rsidP="00674BC1">
            <w:pPr>
              <w:pStyle w:val="TAL"/>
            </w:pPr>
            <w:r w:rsidRPr="00AB7182">
              <w:t xml:space="preserve">      RtcpbwRS</w:t>
            </w:r>
          </w:p>
          <w:p w14:paraId="163EC2AD" w14:textId="77777777" w:rsidR="006B2DBE" w:rsidRPr="00AB7182" w:rsidRDefault="006B2DBE" w:rsidP="00674BC1">
            <w:pPr>
              <w:pStyle w:val="TAL"/>
            </w:pPr>
            <w:r w:rsidRPr="00AB7182">
              <w:t xml:space="preserve">      RtcpbwRR</w:t>
            </w:r>
          </w:p>
          <w:p w14:paraId="00BF25B7" w14:textId="77777777" w:rsidR="006B2DBE" w:rsidRPr="00AB7182" w:rsidRDefault="006B2DBE" w:rsidP="00674BC1">
            <w:pPr>
              <w:pStyle w:val="TAL"/>
            </w:pPr>
          </w:p>
          <w:p w14:paraId="4016A02B"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3F0B5E6D"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2324182" w14:textId="77777777" w:rsidR="006B2DBE" w:rsidRPr="00AB7182" w:rsidRDefault="006B2DBE" w:rsidP="00674BC1">
            <w:pPr>
              <w:pStyle w:val="TAL"/>
            </w:pPr>
            <w:r w:rsidRPr="00AB7182">
              <w:t xml:space="preserve">   }</w:t>
            </w:r>
          </w:p>
          <w:p w14:paraId="4D07DDC2" w14:textId="77777777" w:rsidR="006B2DBE" w:rsidRPr="00AB7182" w:rsidRDefault="006B2DBE" w:rsidP="00674BC1">
            <w:pPr>
              <w:pStyle w:val="TAL"/>
            </w:pPr>
            <w:r w:rsidRPr="00AB7182">
              <w:t>If remote resources are modified:</w:t>
            </w:r>
          </w:p>
          <w:p w14:paraId="41D34AE5" w14:textId="77777777" w:rsidR="006B2DBE" w:rsidRPr="00AB7182" w:rsidRDefault="006B2DBE" w:rsidP="00674BC1">
            <w:pPr>
              <w:pStyle w:val="TAL"/>
            </w:pPr>
            <w:r w:rsidRPr="00AB7182">
              <w:t xml:space="preserve">   Remote Descriptor {</w:t>
            </w:r>
          </w:p>
          <w:p w14:paraId="61ED10DA" w14:textId="77777777" w:rsidR="006B2DBE" w:rsidRPr="00AB7182" w:rsidRDefault="006B2DBE" w:rsidP="00674BC1">
            <w:pPr>
              <w:pStyle w:val="TAL"/>
            </w:pPr>
            <w:r w:rsidRPr="00AB7182">
              <w:t xml:space="preserve">      Codec List</w:t>
            </w:r>
          </w:p>
          <w:p w14:paraId="5EAC56FB" w14:textId="77777777" w:rsidR="006B2DBE" w:rsidRPr="00AB7182" w:rsidRDefault="006B2DBE" w:rsidP="00674BC1">
            <w:pPr>
              <w:pStyle w:val="TAL"/>
            </w:pPr>
            <w:r w:rsidRPr="00AB7182">
              <w:t xml:space="preserve">      RTP Payloads</w:t>
            </w:r>
          </w:p>
          <w:p w14:paraId="1491C895"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37C8B719" w14:textId="77777777" w:rsidR="006B2DBE" w:rsidRPr="00AB7182" w:rsidRDefault="006B2DBE" w:rsidP="00674BC1">
            <w:pPr>
              <w:pStyle w:val="TAL"/>
            </w:pPr>
            <w:r>
              <w:tab/>
            </w:r>
            <w:r w:rsidRPr="00AB7182">
              <w:t xml:space="preserve">  Additional Bandwidth</w:t>
            </w:r>
            <w:r w:rsidRPr="00AB7182">
              <w:br/>
              <w:t xml:space="preserve">         Properties (NOTE 3)</w:t>
            </w:r>
          </w:p>
          <w:p w14:paraId="2A25120D" w14:textId="77777777" w:rsidR="006B2DBE" w:rsidRPr="00AB7182" w:rsidRDefault="006B2DBE" w:rsidP="00674BC1">
            <w:pPr>
              <w:pStyle w:val="TAL"/>
            </w:pPr>
            <w:r w:rsidRPr="00AB7182">
              <w:t xml:space="preserve">      RtcpbwRS</w:t>
            </w:r>
          </w:p>
          <w:p w14:paraId="6B3239A3" w14:textId="77777777" w:rsidR="006B2DBE" w:rsidRPr="00AB7182" w:rsidRDefault="006B2DBE" w:rsidP="00674BC1">
            <w:pPr>
              <w:pStyle w:val="TAL"/>
            </w:pPr>
            <w:r w:rsidRPr="00AB7182">
              <w:t xml:space="preserve">      RtcpbwRR</w:t>
            </w:r>
          </w:p>
          <w:p w14:paraId="00DA15E9" w14:textId="77777777" w:rsidR="006B2DBE" w:rsidRPr="00AB7182" w:rsidRDefault="006B2DBE" w:rsidP="00674BC1">
            <w:pPr>
              <w:pStyle w:val="TAL"/>
            </w:pPr>
          </w:p>
          <w:p w14:paraId="49872A24" w14:textId="77777777" w:rsidR="006B2DBE" w:rsidRPr="00AB7182" w:rsidRDefault="006B2DBE" w:rsidP="00674BC1">
            <w:pPr>
              <w:pStyle w:val="TAL"/>
            </w:pPr>
            <w:r w:rsidRPr="00AB7182">
              <w:t xml:space="preserve">  If RTCP APP messages allowed</w:t>
            </w:r>
          </w:p>
          <w:p w14:paraId="61687E25" w14:textId="77777777" w:rsidR="006B2DBE" w:rsidRPr="00AB7182" w:rsidRDefault="006B2DBE" w:rsidP="00674BC1">
            <w:pPr>
              <w:pStyle w:val="TAL"/>
            </w:pPr>
            <w:r w:rsidRPr="00AB7182">
              <w:t xml:space="preserve">     Allowed RTCP APP message</w:t>
            </w:r>
          </w:p>
          <w:p w14:paraId="00BC394C" w14:textId="77777777" w:rsidR="006B2DBE" w:rsidRPr="00AB7182" w:rsidRDefault="006B2DBE" w:rsidP="00674BC1">
            <w:pPr>
              <w:pStyle w:val="TAL"/>
            </w:pPr>
            <w:r w:rsidRPr="00AB7182">
              <w:t xml:space="preserve">       types</w:t>
            </w:r>
          </w:p>
          <w:p w14:paraId="4FEEC2A5" w14:textId="77777777" w:rsidR="006B2DBE" w:rsidRPr="00AB7182" w:rsidRDefault="006B2DBE" w:rsidP="00674BC1">
            <w:pPr>
              <w:pStyle w:val="TAL"/>
            </w:pPr>
          </w:p>
          <w:p w14:paraId="15AE09F7" w14:textId="77777777" w:rsidR="006B2DBE" w:rsidRPr="00AB7182" w:rsidRDefault="006B2DBE" w:rsidP="00674BC1">
            <w:pPr>
              <w:pStyle w:val="TAL"/>
              <w:rPr>
                <w:lang w:eastAsia="en-GB"/>
              </w:rPr>
            </w:pPr>
            <w:r w:rsidRPr="00AB7182">
              <w:rPr>
                <w:lang w:eastAsia="en-GB"/>
              </w:rPr>
              <w:t>If ICE is applied:</w:t>
            </w:r>
          </w:p>
          <w:p w14:paraId="50C0F563" w14:textId="77777777" w:rsidR="006B2DBE" w:rsidRPr="00AB7182" w:rsidRDefault="006B2DBE" w:rsidP="00674BC1">
            <w:pPr>
              <w:pStyle w:val="TAL"/>
            </w:pPr>
            <w:r w:rsidRPr="00AB7182">
              <w:rPr>
                <w:lang w:eastAsia="en-GB"/>
              </w:rPr>
              <w:t xml:space="preserve">    </w:t>
            </w:r>
            <w:r w:rsidRPr="00AB7182">
              <w:t>ICE received candidate</w:t>
            </w:r>
          </w:p>
          <w:p w14:paraId="1592BAB3" w14:textId="77777777" w:rsidR="006B2DBE" w:rsidRPr="00AB7182" w:rsidRDefault="006B2DBE" w:rsidP="00674BC1">
            <w:pPr>
              <w:pStyle w:val="TAL"/>
            </w:pPr>
            <w:r w:rsidRPr="00AB7182">
              <w:t xml:space="preserve">    ICE received password</w:t>
            </w:r>
          </w:p>
          <w:p w14:paraId="39110F70" w14:textId="77777777" w:rsidR="006B2DBE" w:rsidRPr="00AB7182" w:rsidRDefault="006B2DBE" w:rsidP="00674BC1">
            <w:pPr>
              <w:pStyle w:val="TAL"/>
            </w:pPr>
            <w:r w:rsidRPr="00AB7182">
              <w:t xml:space="preserve">    ICE received Ufrag</w:t>
            </w:r>
          </w:p>
          <w:p w14:paraId="5E8A0E2F" w14:textId="77777777" w:rsidR="006B2DBE" w:rsidRPr="00AB7182" w:rsidRDefault="006B2DBE" w:rsidP="00674BC1">
            <w:pPr>
              <w:pStyle w:val="TAL"/>
            </w:pPr>
            <w:r w:rsidRPr="00AB7182">
              <w:rPr>
                <w:lang w:eastAsia="en-GB"/>
              </w:rPr>
              <w:t xml:space="preserve">     (NOTE </w:t>
            </w:r>
            <w:r w:rsidRPr="00AB7182">
              <w:t>2</w:t>
            </w:r>
            <w:r w:rsidRPr="00AB7182">
              <w:rPr>
                <w:lang w:eastAsia="en-GB"/>
              </w:rPr>
              <w:t>)</w:t>
            </w:r>
          </w:p>
          <w:p w14:paraId="714EFA63" w14:textId="77777777" w:rsidR="006B2DBE" w:rsidRDefault="006B2DBE" w:rsidP="00674BC1">
            <w:pPr>
              <w:pStyle w:val="TAL"/>
            </w:pPr>
            <w:r w:rsidRPr="00013299">
              <w:t xml:space="preserve">   </w:t>
            </w:r>
            <w:r>
              <w:t>ICE received pacing</w:t>
            </w:r>
          </w:p>
          <w:p w14:paraId="7DE89595" w14:textId="77777777" w:rsidR="006B2DBE" w:rsidRPr="00013299" w:rsidRDefault="006B2DBE" w:rsidP="00674BC1">
            <w:pPr>
              <w:pStyle w:val="TAL"/>
            </w:pPr>
            <w:r w:rsidRPr="00013299">
              <w:t xml:space="preserve">      (</w:t>
            </w:r>
            <w:r>
              <w:t>NOTE 4</w:t>
            </w:r>
            <w:r w:rsidRPr="00013299">
              <w:t>)</w:t>
            </w:r>
          </w:p>
          <w:p w14:paraId="5EBF6B70" w14:textId="77777777" w:rsidR="006B2DBE" w:rsidRPr="00AB7182" w:rsidRDefault="006B2DBE" w:rsidP="00674BC1">
            <w:pPr>
              <w:pStyle w:val="TAL"/>
            </w:pPr>
          </w:p>
          <w:p w14:paraId="7089A0B2"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6AE6B3EA"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2F90FD89" w14:textId="77777777" w:rsidR="006B2DBE" w:rsidRPr="00AB7182" w:rsidRDefault="006B2DBE" w:rsidP="00674BC1">
            <w:pPr>
              <w:pStyle w:val="TAL"/>
            </w:pPr>
            <w:r w:rsidRPr="00AB7182">
              <w:t xml:space="preserve">   }</w:t>
            </w:r>
          </w:p>
        </w:tc>
      </w:tr>
      <w:tr w:rsidR="006B2DBE" w:rsidRPr="00AB7182" w14:paraId="70435170" w14:textId="77777777" w:rsidTr="00674BC1">
        <w:trPr>
          <w:jc w:val="center"/>
        </w:trPr>
        <w:tc>
          <w:tcPr>
            <w:tcW w:w="9357" w:type="dxa"/>
            <w:gridSpan w:val="3"/>
          </w:tcPr>
          <w:p w14:paraId="12020C12" w14:textId="77777777" w:rsidR="006B2DBE" w:rsidRPr="00AB7182" w:rsidRDefault="006B2DBE" w:rsidP="00674BC1">
            <w:pPr>
              <w:pStyle w:val="TAN"/>
            </w:pPr>
            <w:r w:rsidRPr="00AB7182">
              <w:t>NOTE 1:</w:t>
            </w:r>
            <w:r>
              <w:rPr>
                <w:rFonts w:cs="Arial"/>
              </w:rPr>
              <w:tab/>
            </w:r>
            <w:r w:rsidRPr="00AB7182">
              <w:t xml:space="preserve">If this property is included within the "Reserve IMS Connection Point" procedure or </w:t>
            </w:r>
            <w:r w:rsidRPr="00AB7182">
              <w:rPr>
                <w:rFonts w:hint="eastAsia"/>
                <w:lang w:eastAsia="zh-CN"/>
              </w:rPr>
              <w:t xml:space="preserve">the </w:t>
            </w:r>
            <w:r w:rsidRPr="00AB7182">
              <w:rPr>
                <w:lang w:eastAsia="zh-CN"/>
              </w:rPr>
              <w:t>"</w:t>
            </w:r>
            <w:r w:rsidRPr="00AB7182">
              <w:rPr>
                <w:rFonts w:hint="eastAsia"/>
                <w:lang w:eastAsia="zh-CN"/>
              </w:rPr>
              <w:t>Reserve IMS Connection Point and configure remote resource</w:t>
            </w:r>
            <w:r w:rsidRPr="00AB7182">
              <w:rPr>
                <w:lang w:eastAsia="zh-CN"/>
              </w:rPr>
              <w:t>"</w:t>
            </w:r>
            <w:r w:rsidRPr="00AB7182">
              <w:rPr>
                <w:rFonts w:hint="eastAsia"/>
                <w:lang w:eastAsia="zh-CN"/>
              </w:rPr>
              <w:t xml:space="preserve"> procedure </w:t>
            </w:r>
            <w:r w:rsidRPr="00AB7182">
              <w:t xml:space="preserve">then it shall not be modified by this procedure. </w:t>
            </w:r>
          </w:p>
          <w:p w14:paraId="7395C65C" w14:textId="77777777" w:rsidR="006B2DBE" w:rsidRPr="00AB7182" w:rsidRDefault="006B2DBE" w:rsidP="00674BC1">
            <w:pPr>
              <w:pStyle w:val="TAN"/>
              <w:rPr>
                <w:lang w:eastAsia="en-GB"/>
              </w:rPr>
            </w:pPr>
            <w:r w:rsidRPr="00AB7182">
              <w:t>NOTE 2:</w:t>
            </w:r>
            <w:r w:rsidRPr="00AB7182">
              <w:tab/>
              <w:t>T</w:t>
            </w:r>
            <w:r w:rsidRPr="00AB7182">
              <w:rPr>
                <w:lang w:eastAsia="en-GB"/>
              </w:rPr>
              <w:t>he support of ICE received candidate, ICE received password, ICE received Ufrag are optional for ICE lite</w:t>
            </w:r>
            <w:r w:rsidRPr="00AB7182">
              <w:rPr>
                <w:rFonts w:hint="eastAsia"/>
              </w:rPr>
              <w:t>, as specified in 3GPP</w:t>
            </w:r>
            <w:r w:rsidRPr="00AB7182">
              <w:rPr>
                <w:lang w:val="en-US"/>
              </w:rPr>
              <w:t> </w:t>
            </w:r>
            <w:r w:rsidRPr="00AB7182">
              <w:rPr>
                <w:rFonts w:hint="eastAsia"/>
              </w:rPr>
              <w:t>TS </w:t>
            </w:r>
            <w:r w:rsidRPr="00AB7182">
              <w:rPr>
                <w:noProof/>
              </w:rPr>
              <w:t>29.163</w:t>
            </w:r>
            <w:r>
              <w:rPr>
                <w:noProof/>
              </w:rPr>
              <w:t> </w:t>
            </w:r>
            <w:r w:rsidRPr="00AB7182">
              <w:rPr>
                <w:noProof/>
              </w:rPr>
              <w:t>[4]</w:t>
            </w:r>
            <w:r>
              <w:rPr>
                <w:noProof/>
              </w:rPr>
              <w:t>.</w:t>
            </w:r>
          </w:p>
          <w:p w14:paraId="53E79DA0" w14:textId="77777777" w:rsidR="006B2DBE" w:rsidRDefault="006B2DBE" w:rsidP="00674BC1">
            <w:pPr>
              <w:pStyle w:val="TAN"/>
              <w:rPr>
                <w:lang w:eastAsia="zh-CN"/>
              </w:rPr>
            </w:pPr>
            <w:r w:rsidRPr="00AB7182">
              <w:rPr>
                <w:lang w:eastAsia="zh-CN"/>
              </w:rPr>
              <w:t>NOTE 3:</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7796D3AB" w14:textId="77777777" w:rsidR="006B2DBE" w:rsidRPr="00AB7182" w:rsidRDefault="006B2DBE" w:rsidP="00674BC1">
            <w:pPr>
              <w:pStyle w:val="TAN"/>
            </w:pPr>
            <w:r w:rsidRPr="001D5535">
              <w:rPr>
                <w:lang w:eastAsia="zh-CN"/>
              </w:rPr>
              <w:t>NOTE</w:t>
            </w:r>
            <w:r>
              <w:rPr>
                <w:lang w:eastAsia="zh-CN"/>
              </w:rPr>
              <w:t> 4</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[72]</w:t>
            </w:r>
            <w:r w:rsidRPr="001D5535">
              <w:rPr>
                <w:lang w:eastAsia="zh-CN"/>
              </w:rPr>
              <w:t>.</w:t>
            </w:r>
          </w:p>
        </w:tc>
      </w:tr>
    </w:tbl>
    <w:p w14:paraId="61981B83" w14:textId="77777777" w:rsidR="006B2DBE" w:rsidRPr="00AB7182" w:rsidRDefault="006B2DBE" w:rsidP="006B2DBE">
      <w:pPr>
        <w:rPr>
          <w:rFonts w:cs="Arial"/>
        </w:rPr>
      </w:pPr>
    </w:p>
    <w:p w14:paraId="23646B1A" w14:textId="77777777" w:rsidR="006B2DBE" w:rsidRPr="00AB7182" w:rsidRDefault="006B2DBE" w:rsidP="006B2DBE">
      <w:r w:rsidRPr="00AB7182">
        <w:rPr>
          <w:rFonts w:cs="Arial"/>
        </w:rPr>
        <w:t>When the processing of command (1) is complete, the IM-MGW initiates the following procedure.</w:t>
      </w:r>
    </w:p>
    <w:p w14:paraId="5E6D773F" w14:textId="77777777" w:rsidR="00DF7520" w:rsidRPr="00AB7182" w:rsidRDefault="00DF7520" w:rsidP="00DF7520">
      <w:pPr>
        <w:rPr>
          <w:sz w:val="24"/>
          <w:szCs w:val="24"/>
        </w:rPr>
      </w:pPr>
      <w:r w:rsidRPr="00AB7182">
        <w:rPr>
          <w:sz w:val="24"/>
          <w:szCs w:val="24"/>
        </w:rPr>
        <w:t>2</w:t>
      </w:r>
      <w:r w:rsidR="009903F8" w:rsidRPr="00AB7182">
        <w:rPr>
          <w:sz w:val="24"/>
          <w:szCs w:val="24"/>
        </w:rPr>
        <w:tab/>
      </w:r>
      <w:r w:rsidRPr="00AB7182">
        <w:rPr>
          <w:sz w:val="24"/>
          <w:szCs w:val="24"/>
        </w:rPr>
        <w:t>Mod.resp (Configure IMS Resources Ack)</w:t>
      </w:r>
    </w:p>
    <w:p w14:paraId="28848B92" w14:textId="77777777" w:rsidR="00DF7520" w:rsidRPr="00AB7182" w:rsidRDefault="00DF7520" w:rsidP="00DF7520">
      <w:pPr>
        <w:pStyle w:val="TH"/>
      </w:pPr>
      <w:r w:rsidRPr="00AB7182">
        <w:lastRenderedPageBreak/>
        <w:t>Table A.17.2.3/2: Configure IMS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0F97D048" w14:textId="77777777" w:rsidTr="00DF7520">
        <w:trPr>
          <w:jc w:val="center"/>
        </w:trPr>
        <w:tc>
          <w:tcPr>
            <w:tcW w:w="3119" w:type="dxa"/>
          </w:tcPr>
          <w:p w14:paraId="7FEB3827" w14:textId="77777777" w:rsidR="00DF7520" w:rsidRPr="00AB7182" w:rsidRDefault="00DF7520" w:rsidP="00DF7520">
            <w:pPr>
              <w:pStyle w:val="TAH"/>
            </w:pPr>
            <w:r w:rsidRPr="00AB7182">
              <w:t>Address Information</w:t>
            </w:r>
          </w:p>
        </w:tc>
        <w:tc>
          <w:tcPr>
            <w:tcW w:w="3119" w:type="dxa"/>
          </w:tcPr>
          <w:p w14:paraId="7DD62162" w14:textId="77777777" w:rsidR="00DF7520" w:rsidRPr="00AB7182" w:rsidRDefault="00DF7520" w:rsidP="00DF7520">
            <w:pPr>
              <w:pStyle w:val="TAH"/>
            </w:pPr>
            <w:r w:rsidRPr="00AB7182">
              <w:t>Control information</w:t>
            </w:r>
          </w:p>
        </w:tc>
        <w:tc>
          <w:tcPr>
            <w:tcW w:w="3119" w:type="dxa"/>
          </w:tcPr>
          <w:p w14:paraId="1ACB9820" w14:textId="77777777" w:rsidR="00DF7520" w:rsidRPr="00AB7182" w:rsidRDefault="00DF7520" w:rsidP="00DF7520">
            <w:pPr>
              <w:pStyle w:val="TAH"/>
            </w:pPr>
            <w:r w:rsidRPr="00AB7182">
              <w:t>Bearer information</w:t>
            </w:r>
          </w:p>
        </w:tc>
      </w:tr>
      <w:tr w:rsidR="00DF7520" w:rsidRPr="00AB7182" w14:paraId="7E037541" w14:textId="77777777" w:rsidTr="00DF7520">
        <w:trPr>
          <w:jc w:val="center"/>
        </w:trPr>
        <w:tc>
          <w:tcPr>
            <w:tcW w:w="3119" w:type="dxa"/>
          </w:tcPr>
          <w:p w14:paraId="4E1E06AA" w14:textId="77777777" w:rsidR="00DF7520" w:rsidRPr="00AB7182" w:rsidRDefault="00DF7520" w:rsidP="00DF7520">
            <w:pPr>
              <w:pStyle w:val="TAL"/>
            </w:pPr>
            <w:r w:rsidRPr="00AB7182">
              <w:t>If local resources were provided in request:</w:t>
            </w:r>
          </w:p>
          <w:p w14:paraId="70F27D8C" w14:textId="77777777" w:rsidR="00E00A8C" w:rsidRPr="00AB7182" w:rsidRDefault="00E00A8C" w:rsidP="00E00A8C">
            <w:pPr>
              <w:pStyle w:val="TAL"/>
              <w:ind w:firstLineChars="150" w:firstLine="270"/>
            </w:pPr>
            <w:r w:rsidRPr="00AB7182">
              <w:t>Stream ID</w:t>
            </w:r>
          </w:p>
          <w:p w14:paraId="21C7633D" w14:textId="77777777" w:rsidR="00DF7520" w:rsidRPr="00AB7182" w:rsidRDefault="00DF7520" w:rsidP="00DF7520">
            <w:pPr>
              <w:pStyle w:val="TAL"/>
            </w:pPr>
            <w:r w:rsidRPr="00AB7182">
              <w:t xml:space="preserve">   Local Descriptor {</w:t>
            </w:r>
          </w:p>
          <w:p w14:paraId="7936ECE7" w14:textId="77777777" w:rsidR="00DF7520" w:rsidRPr="00AB7182" w:rsidRDefault="00DF7520" w:rsidP="00DF7520">
            <w:pPr>
              <w:pStyle w:val="TAL"/>
            </w:pPr>
            <w:r w:rsidRPr="00AB7182">
              <w:t xml:space="preserve">      Port</w:t>
            </w:r>
          </w:p>
          <w:p w14:paraId="4B2B60A4" w14:textId="77777777" w:rsidR="00DF7520" w:rsidRPr="00AB7182" w:rsidRDefault="00DF7520" w:rsidP="00DF7520">
            <w:pPr>
              <w:pStyle w:val="TAL"/>
            </w:pPr>
            <w:r w:rsidRPr="00AB7182">
              <w:t xml:space="preserve">      IP Address</w:t>
            </w:r>
          </w:p>
          <w:p w14:paraId="5A273DD5" w14:textId="77777777" w:rsidR="00DF7520" w:rsidRPr="00AB7182" w:rsidRDefault="00DF7520" w:rsidP="00DF7520">
            <w:pPr>
              <w:pStyle w:val="TAL"/>
            </w:pPr>
            <w:r w:rsidRPr="00AB7182">
              <w:t xml:space="preserve">   }</w:t>
            </w:r>
          </w:p>
          <w:p w14:paraId="2E7BEE72" w14:textId="77777777" w:rsidR="00DF7520" w:rsidRPr="00AB7182" w:rsidRDefault="00DF7520" w:rsidP="00DF7520">
            <w:pPr>
              <w:pStyle w:val="TAL"/>
            </w:pPr>
            <w:r w:rsidRPr="00AB7182">
              <w:t>If remote resources were provided in request:</w:t>
            </w:r>
          </w:p>
          <w:p w14:paraId="63774BA0" w14:textId="77777777" w:rsidR="00DF7520" w:rsidRPr="00AB7182" w:rsidRDefault="00DF7520" w:rsidP="00DF7520">
            <w:pPr>
              <w:pStyle w:val="TAL"/>
            </w:pPr>
            <w:r w:rsidRPr="00AB7182">
              <w:t xml:space="preserve">   Remote Descriptor {</w:t>
            </w:r>
          </w:p>
          <w:p w14:paraId="729D2C83" w14:textId="77777777" w:rsidR="00DF7520" w:rsidRPr="00AB7182" w:rsidRDefault="00DF7520" w:rsidP="00DF7520">
            <w:pPr>
              <w:pStyle w:val="TAL"/>
            </w:pPr>
            <w:r w:rsidRPr="00AB7182">
              <w:t xml:space="preserve">      Port</w:t>
            </w:r>
          </w:p>
          <w:p w14:paraId="12C1934E" w14:textId="77777777" w:rsidR="00DF7520" w:rsidRPr="00AB7182" w:rsidRDefault="00DF7520" w:rsidP="00DF7520">
            <w:pPr>
              <w:pStyle w:val="TAL"/>
            </w:pPr>
            <w:r w:rsidRPr="00AB7182">
              <w:t xml:space="preserve">      IP Address</w:t>
            </w:r>
          </w:p>
          <w:p w14:paraId="273CD89A" w14:textId="77777777" w:rsidR="00DF7520" w:rsidRPr="00AB7182" w:rsidRDefault="00DF7520" w:rsidP="00DF7520">
            <w:pPr>
              <w:pStyle w:val="TAL"/>
            </w:pPr>
            <w:r w:rsidRPr="00AB7182">
              <w:t xml:space="preserve">   }</w:t>
            </w:r>
          </w:p>
        </w:tc>
        <w:tc>
          <w:tcPr>
            <w:tcW w:w="3119" w:type="dxa"/>
          </w:tcPr>
          <w:p w14:paraId="644E4770" w14:textId="77777777" w:rsidR="00DF7520" w:rsidRPr="00AB7182" w:rsidRDefault="00DF7520" w:rsidP="00DF7520">
            <w:pPr>
              <w:pStyle w:val="TAL"/>
              <w:ind w:left="284" w:hanging="284"/>
              <w:rPr>
                <w:lang w:val="en-US"/>
              </w:rPr>
            </w:pPr>
            <w:r w:rsidRPr="00AB7182">
              <w:rPr>
                <w:lang w:val="en-US"/>
              </w:rPr>
              <w:t>Transaction ID</w:t>
            </w:r>
          </w:p>
          <w:p w14:paraId="2A177612" w14:textId="77777777" w:rsidR="003D2F1B" w:rsidRPr="00AB7182" w:rsidRDefault="00DF7520" w:rsidP="003D2F1B">
            <w:pPr>
              <w:pStyle w:val="TAL"/>
              <w:ind w:left="284" w:hanging="284"/>
            </w:pPr>
            <w:r w:rsidRPr="00AB7182">
              <w:t>Context ID</w:t>
            </w:r>
          </w:p>
          <w:p w14:paraId="611956F8" w14:textId="77777777" w:rsidR="003D2F1B" w:rsidRPr="00AB7182" w:rsidRDefault="003D2F1B" w:rsidP="003D2F1B">
            <w:pPr>
              <w:pStyle w:val="TAL"/>
              <w:ind w:left="284" w:hanging="284"/>
              <w:rPr>
                <w:lang w:val="fr-FR"/>
              </w:rPr>
            </w:pPr>
            <w:r w:rsidRPr="00AB7182">
              <w:rPr>
                <w:lang w:val="fr-FR"/>
              </w:rPr>
              <w:t>Termination ID</w:t>
            </w:r>
          </w:p>
          <w:p w14:paraId="242A5E68" w14:textId="77777777" w:rsidR="00DF7520" w:rsidRPr="00AB7182" w:rsidRDefault="00DF7520" w:rsidP="00DF7520">
            <w:pPr>
              <w:pStyle w:val="TAL"/>
              <w:ind w:left="284" w:hanging="284"/>
            </w:pPr>
          </w:p>
        </w:tc>
        <w:tc>
          <w:tcPr>
            <w:tcW w:w="3119" w:type="dxa"/>
          </w:tcPr>
          <w:p w14:paraId="08748E5B" w14:textId="77777777" w:rsidR="00003353" w:rsidRPr="00AB7182" w:rsidRDefault="00003353" w:rsidP="00003353">
            <w:pPr>
              <w:pStyle w:val="TAL"/>
            </w:pPr>
            <w:r w:rsidRPr="00AB7182">
              <w:t>If local resources were provided in request:</w:t>
            </w:r>
          </w:p>
          <w:p w14:paraId="7A85F2FA" w14:textId="77777777" w:rsidR="00003353" w:rsidRPr="00AB7182" w:rsidRDefault="00003353" w:rsidP="00003353">
            <w:pPr>
              <w:pStyle w:val="TAL"/>
              <w:ind w:firstLineChars="150" w:firstLine="270"/>
            </w:pPr>
            <w:r w:rsidRPr="00AB7182">
              <w:t>Stream ID</w:t>
            </w:r>
          </w:p>
          <w:p w14:paraId="7FC74A51" w14:textId="77777777" w:rsidR="00003353" w:rsidRPr="00AB7182" w:rsidRDefault="00003353" w:rsidP="00003353">
            <w:pPr>
              <w:pStyle w:val="TAL"/>
            </w:pPr>
            <w:r w:rsidRPr="00AB7182">
              <w:t xml:space="preserve">   Local Descriptor {</w:t>
            </w:r>
          </w:p>
          <w:p w14:paraId="1B7AFC0A" w14:textId="77777777" w:rsidR="00003353" w:rsidRPr="00AB7182" w:rsidRDefault="00003353" w:rsidP="00003353">
            <w:pPr>
              <w:pStyle w:val="TAL"/>
            </w:pPr>
            <w:r w:rsidRPr="00AB7182">
              <w:t xml:space="preserve">      Codec List</w:t>
            </w:r>
          </w:p>
          <w:p w14:paraId="5823D3CA" w14:textId="77777777" w:rsidR="00003353" w:rsidRPr="00AB7182" w:rsidRDefault="00003353" w:rsidP="00003353">
            <w:pPr>
              <w:pStyle w:val="TAL"/>
            </w:pPr>
            <w:r w:rsidRPr="00AB7182">
              <w:t xml:space="preserve">      RTP Payloads</w:t>
            </w:r>
          </w:p>
          <w:p w14:paraId="7180C326" w14:textId="77777777" w:rsidR="00003353" w:rsidRPr="00AB7182" w:rsidRDefault="00003353" w:rsidP="00003353">
            <w:pPr>
              <w:pStyle w:val="TAL"/>
            </w:pPr>
            <w:r w:rsidRPr="00AB7182">
              <w:t xml:space="preserve">      RtcpbwRS</w:t>
            </w:r>
          </w:p>
          <w:p w14:paraId="73CB6FAE" w14:textId="77777777" w:rsidR="00003353" w:rsidRPr="00AB7182" w:rsidRDefault="00003353" w:rsidP="00003353">
            <w:pPr>
              <w:pStyle w:val="TAL"/>
            </w:pPr>
            <w:r w:rsidRPr="00AB7182">
              <w:t xml:space="preserve">      RtcpbwRR</w:t>
            </w:r>
          </w:p>
          <w:p w14:paraId="5E884F2F" w14:textId="77777777" w:rsidR="00003353" w:rsidRPr="00AB7182" w:rsidRDefault="00003353" w:rsidP="00003353">
            <w:pPr>
              <w:pStyle w:val="TAL"/>
            </w:pPr>
          </w:p>
          <w:p w14:paraId="2E52AA59"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345DDDDE"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101556B5" w14:textId="77777777" w:rsidR="00003353" w:rsidRPr="00AB7182" w:rsidRDefault="00003353" w:rsidP="00003353">
            <w:pPr>
              <w:pStyle w:val="TAL"/>
            </w:pPr>
            <w:r w:rsidRPr="00AB7182">
              <w:t xml:space="preserve">   }</w:t>
            </w:r>
          </w:p>
          <w:p w14:paraId="1DAC150E" w14:textId="77777777" w:rsidR="00003353" w:rsidRPr="00AB7182" w:rsidRDefault="00003353" w:rsidP="00003353">
            <w:pPr>
              <w:pStyle w:val="TAL"/>
            </w:pPr>
            <w:r w:rsidRPr="00AB7182">
              <w:t>If remote resources were provided in request:</w:t>
            </w:r>
          </w:p>
          <w:p w14:paraId="6DB06F82" w14:textId="77777777" w:rsidR="00003353" w:rsidRPr="00AB7182" w:rsidRDefault="00003353" w:rsidP="00003353">
            <w:pPr>
              <w:pStyle w:val="TAL"/>
            </w:pPr>
            <w:r w:rsidRPr="00AB7182">
              <w:t xml:space="preserve">   Remote Descriptor {</w:t>
            </w:r>
          </w:p>
          <w:p w14:paraId="24B2BBA0" w14:textId="77777777" w:rsidR="00003353" w:rsidRPr="00AB7182" w:rsidRDefault="00003353" w:rsidP="00003353">
            <w:pPr>
              <w:pStyle w:val="TAL"/>
            </w:pPr>
            <w:r w:rsidRPr="00AB7182">
              <w:t xml:space="preserve">      Codec List</w:t>
            </w:r>
          </w:p>
          <w:p w14:paraId="77D4A417" w14:textId="77777777" w:rsidR="00003353" w:rsidRPr="00AB7182" w:rsidRDefault="00003353" w:rsidP="00003353">
            <w:pPr>
              <w:pStyle w:val="TAL"/>
            </w:pPr>
            <w:r w:rsidRPr="00AB7182">
              <w:t xml:space="preserve">      RTP Payloads</w:t>
            </w:r>
          </w:p>
          <w:p w14:paraId="33A804B0" w14:textId="77777777" w:rsidR="00003353" w:rsidRPr="00AB7182" w:rsidRDefault="00003353" w:rsidP="00003353">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4FC89101" w14:textId="77777777" w:rsidR="00003353" w:rsidRPr="00AB7182" w:rsidRDefault="00AB7182" w:rsidP="00003353">
            <w:pPr>
              <w:pStyle w:val="TAL"/>
            </w:pPr>
            <w:r>
              <w:tab/>
            </w:r>
            <w:r w:rsidR="00003353" w:rsidRPr="00AB7182">
              <w:t xml:space="preserve">  Additional Bandwidth</w:t>
            </w:r>
            <w:r w:rsidR="00003353" w:rsidRPr="00AB7182">
              <w:br/>
              <w:t xml:space="preserve">         Properties</w:t>
            </w:r>
          </w:p>
          <w:p w14:paraId="5C6FAEA0" w14:textId="77777777" w:rsidR="00003353" w:rsidRPr="00AB7182" w:rsidRDefault="00003353" w:rsidP="00003353">
            <w:pPr>
              <w:pStyle w:val="TAL"/>
            </w:pPr>
            <w:r w:rsidRPr="00AB7182">
              <w:t xml:space="preserve">      RtcpbwRS</w:t>
            </w:r>
          </w:p>
          <w:p w14:paraId="438B131B" w14:textId="77777777" w:rsidR="00003353" w:rsidRPr="00AB7182" w:rsidRDefault="00003353" w:rsidP="00003353">
            <w:pPr>
              <w:pStyle w:val="TAL"/>
            </w:pPr>
            <w:r w:rsidRPr="00AB7182">
              <w:t xml:space="preserve">      RtcpbwRR</w:t>
            </w:r>
          </w:p>
          <w:p w14:paraId="4968CAA0" w14:textId="77777777" w:rsidR="00003353" w:rsidRPr="00AB7182" w:rsidRDefault="00003353" w:rsidP="00003353">
            <w:pPr>
              <w:pStyle w:val="TAL"/>
            </w:pPr>
          </w:p>
          <w:p w14:paraId="54323178"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24A09E2A"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40E0755E" w14:textId="77777777" w:rsidR="00DF7520" w:rsidRPr="00AB7182" w:rsidRDefault="00003353" w:rsidP="00003353">
            <w:pPr>
              <w:pStyle w:val="TAL"/>
            </w:pPr>
            <w:r w:rsidRPr="00AB7182">
              <w:t xml:space="preserve">   }</w:t>
            </w:r>
          </w:p>
        </w:tc>
      </w:tr>
    </w:tbl>
    <w:p w14:paraId="65B64435" w14:textId="77777777" w:rsidR="00DF7520" w:rsidRPr="00AB7182" w:rsidRDefault="00DF7520" w:rsidP="00DF7520"/>
    <w:p w14:paraId="1C63A05D" w14:textId="77777777" w:rsidR="00DF7520" w:rsidRPr="00AB7182" w:rsidRDefault="00DF7520" w:rsidP="006460F5">
      <w:pPr>
        <w:pStyle w:val="Heading3"/>
      </w:pPr>
      <w:bookmarkStart w:id="199" w:name="_Toc177668531"/>
      <w:r w:rsidRPr="00AB7182">
        <w:t>A.17.2.4</w:t>
      </w:r>
      <w:r w:rsidRPr="00AB7182">
        <w:tab/>
        <w:t>Reserve IMS Connection Point and configure remote resources</w:t>
      </w:r>
      <w:bookmarkEnd w:id="199"/>
    </w:p>
    <w:p w14:paraId="350BD3F9" w14:textId="77777777" w:rsidR="00DF7520" w:rsidRPr="00AB7182" w:rsidRDefault="00DF7520" w:rsidP="00DF7520">
      <w:r w:rsidRPr="00AB7182">
        <w:rPr>
          <w:rFonts w:cs="Arial"/>
        </w:rPr>
        <w:t xml:space="preserve">When the procedure </w:t>
      </w:r>
      <w:r w:rsidRPr="00AB7182">
        <w:t>"</w:t>
      </w:r>
      <w:r w:rsidRPr="00AB7182">
        <w:rPr>
          <w:rFonts w:cs="Arial"/>
        </w:rPr>
        <w:t>Reserve IMS Connection Point and configure remote resources</w:t>
      </w:r>
      <w:r w:rsidRPr="00AB7182">
        <w:t>"</w:t>
      </w:r>
      <w:r w:rsidRPr="00AB7182">
        <w:rPr>
          <w:rFonts w:cs="Arial"/>
        </w:rPr>
        <w:t xml:space="preserve"> is required the following procedure is initiated:</w:t>
      </w:r>
    </w:p>
    <w:p w14:paraId="21CFB62D" w14:textId="77777777" w:rsidR="00DF7520" w:rsidRPr="00AB7182" w:rsidRDefault="00DF7520" w:rsidP="00DF7520">
      <w:r w:rsidRPr="00AB7182">
        <w:rPr>
          <w:rFonts w:cs="Arial"/>
        </w:rPr>
        <w:t>The MGCF sends a</w:t>
      </w:r>
      <w:r w:rsidR="00187AFC" w:rsidRPr="00AB7182">
        <w:rPr>
          <w:rFonts w:cs="Arial"/>
        </w:rPr>
        <w:t>n</w:t>
      </w:r>
      <w:r w:rsidRPr="00AB7182">
        <w:rPr>
          <w:rFonts w:cs="Arial"/>
        </w:rPr>
        <w:t xml:space="preserve"> </w:t>
      </w:r>
      <w:r w:rsidR="00E00A8C" w:rsidRPr="00AB7182">
        <w:rPr>
          <w:rFonts w:cs="Arial"/>
        </w:rPr>
        <w:t>Add</w:t>
      </w:r>
      <w:r w:rsidRPr="00AB7182">
        <w:rPr>
          <w:rFonts w:cs="Arial"/>
        </w:rPr>
        <w:t>.req command with the following information.</w:t>
      </w:r>
    </w:p>
    <w:p w14:paraId="388C9119" w14:textId="77777777" w:rsidR="00DF7520" w:rsidRPr="00AB7182" w:rsidRDefault="00DF7520" w:rsidP="00DF7520">
      <w:pPr>
        <w:rPr>
          <w:sz w:val="24"/>
          <w:szCs w:val="24"/>
        </w:rPr>
      </w:pPr>
      <w:r w:rsidRPr="00AB7182">
        <w:rPr>
          <w:sz w:val="24"/>
          <w:szCs w:val="24"/>
        </w:rPr>
        <w:t>1</w:t>
      </w:r>
      <w:r w:rsidR="009903F8" w:rsidRPr="00AB7182">
        <w:rPr>
          <w:sz w:val="24"/>
          <w:szCs w:val="24"/>
        </w:rPr>
        <w:tab/>
      </w:r>
      <w:r w:rsidRPr="00AB7182">
        <w:rPr>
          <w:sz w:val="24"/>
          <w:szCs w:val="24"/>
        </w:rPr>
        <w:t>Add.req (Reserve IMS Connection Point and configure remote resources) MGCF to IM-MGW</w:t>
      </w:r>
    </w:p>
    <w:p w14:paraId="03A74121" w14:textId="77777777" w:rsidR="006B2DBE" w:rsidRPr="00AB7182" w:rsidRDefault="006B2DBE" w:rsidP="006B2DBE">
      <w:pPr>
        <w:pStyle w:val="TH"/>
      </w:pPr>
      <w:r w:rsidRPr="00AB7182">
        <w:lastRenderedPageBreak/>
        <w:t>Table A.17.2.4/1: Reserve IMS Connection Point and configure remote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145080C2" w14:textId="77777777" w:rsidTr="00674BC1">
        <w:trPr>
          <w:jc w:val="center"/>
        </w:trPr>
        <w:tc>
          <w:tcPr>
            <w:tcW w:w="3119" w:type="dxa"/>
          </w:tcPr>
          <w:p w14:paraId="427A48AF" w14:textId="77777777" w:rsidR="006B2DBE" w:rsidRPr="00AB7182" w:rsidRDefault="006B2DBE" w:rsidP="00674BC1">
            <w:pPr>
              <w:pStyle w:val="TAH"/>
            </w:pPr>
            <w:r w:rsidRPr="00AB7182">
              <w:t>Address Information</w:t>
            </w:r>
          </w:p>
        </w:tc>
        <w:tc>
          <w:tcPr>
            <w:tcW w:w="3119" w:type="dxa"/>
          </w:tcPr>
          <w:p w14:paraId="6843362B" w14:textId="77777777" w:rsidR="006B2DBE" w:rsidRPr="00AB7182" w:rsidRDefault="006B2DBE" w:rsidP="00674BC1">
            <w:pPr>
              <w:pStyle w:val="TAH"/>
            </w:pPr>
            <w:r w:rsidRPr="00AB7182">
              <w:t>Control information</w:t>
            </w:r>
          </w:p>
        </w:tc>
        <w:tc>
          <w:tcPr>
            <w:tcW w:w="3119" w:type="dxa"/>
          </w:tcPr>
          <w:p w14:paraId="7581EC3B" w14:textId="77777777" w:rsidR="006B2DBE" w:rsidRPr="00AB7182" w:rsidRDefault="006B2DBE" w:rsidP="00674BC1">
            <w:pPr>
              <w:pStyle w:val="TAH"/>
            </w:pPr>
            <w:r w:rsidRPr="00AB7182">
              <w:t>Bearer information</w:t>
            </w:r>
          </w:p>
        </w:tc>
      </w:tr>
      <w:tr w:rsidR="006B2DBE" w:rsidRPr="00AB7182" w14:paraId="0D7247CF" w14:textId="77777777" w:rsidTr="00674BC1">
        <w:trPr>
          <w:jc w:val="center"/>
        </w:trPr>
        <w:tc>
          <w:tcPr>
            <w:tcW w:w="3119" w:type="dxa"/>
          </w:tcPr>
          <w:p w14:paraId="6F68468D" w14:textId="77777777" w:rsidR="006B2DBE" w:rsidRPr="00AB7182" w:rsidRDefault="006B2DBE" w:rsidP="00674BC1">
            <w:pPr>
              <w:pStyle w:val="TAL"/>
            </w:pPr>
            <w:r w:rsidRPr="00AB7182">
              <w:t>Stream ID</w:t>
            </w:r>
          </w:p>
          <w:p w14:paraId="0E677248" w14:textId="77777777" w:rsidR="006B2DBE" w:rsidRPr="00AB7182" w:rsidRDefault="006B2DBE" w:rsidP="00674BC1">
            <w:pPr>
              <w:pStyle w:val="TAL"/>
            </w:pPr>
            <w:r w:rsidRPr="00AB7182">
              <w:t>Local Descriptor {</w:t>
            </w:r>
          </w:p>
          <w:p w14:paraId="3197ECBA" w14:textId="77777777" w:rsidR="006B2DBE" w:rsidRPr="00AB7182" w:rsidRDefault="006B2DBE" w:rsidP="00674BC1">
            <w:pPr>
              <w:pStyle w:val="TAL"/>
            </w:pPr>
            <w:r w:rsidRPr="00AB7182">
              <w:t xml:space="preserve">   Port = ?</w:t>
            </w:r>
          </w:p>
          <w:p w14:paraId="2C617ABB" w14:textId="77777777" w:rsidR="006B2DBE" w:rsidRPr="00AB7182" w:rsidRDefault="006B2DBE" w:rsidP="00674BC1">
            <w:pPr>
              <w:pStyle w:val="TAL"/>
            </w:pPr>
            <w:r w:rsidRPr="00AB7182">
              <w:t xml:space="preserve">   IP Address = ?</w:t>
            </w:r>
          </w:p>
          <w:p w14:paraId="32AE25A3" w14:textId="77777777" w:rsidR="006B2DBE" w:rsidRPr="00AB7182" w:rsidRDefault="006B2DBE" w:rsidP="00674BC1">
            <w:pPr>
              <w:pStyle w:val="TAL"/>
            </w:pPr>
            <w:r w:rsidRPr="00AB7182">
              <w:t>}</w:t>
            </w:r>
          </w:p>
          <w:p w14:paraId="5DE69F8D" w14:textId="77777777" w:rsidR="006B2DBE" w:rsidRPr="00AB7182" w:rsidRDefault="006B2DBE" w:rsidP="00674BC1">
            <w:pPr>
              <w:pStyle w:val="TAL"/>
            </w:pPr>
            <w:r w:rsidRPr="00AB7182">
              <w:t>Remote Descriptor {</w:t>
            </w:r>
          </w:p>
          <w:p w14:paraId="7383CD0B" w14:textId="77777777" w:rsidR="006B2DBE" w:rsidRPr="00AB7182" w:rsidRDefault="006B2DBE" w:rsidP="00674BC1">
            <w:pPr>
              <w:pStyle w:val="TAL"/>
            </w:pPr>
            <w:r w:rsidRPr="00AB7182">
              <w:t xml:space="preserve">   Port</w:t>
            </w:r>
          </w:p>
          <w:p w14:paraId="225E239F" w14:textId="77777777" w:rsidR="006B2DBE" w:rsidRPr="00AB7182" w:rsidRDefault="006B2DBE" w:rsidP="00674BC1">
            <w:pPr>
              <w:pStyle w:val="TAL"/>
            </w:pPr>
            <w:r w:rsidRPr="00AB7182">
              <w:t xml:space="preserve">   IP Address</w:t>
            </w:r>
          </w:p>
          <w:p w14:paraId="108951B9" w14:textId="77777777" w:rsidR="006B2DBE" w:rsidRPr="00AB7182" w:rsidRDefault="006B2DBE" w:rsidP="00674BC1">
            <w:pPr>
              <w:pStyle w:val="TAL"/>
            </w:pPr>
            <w:r w:rsidRPr="00AB7182">
              <w:t>}</w:t>
            </w:r>
          </w:p>
        </w:tc>
        <w:tc>
          <w:tcPr>
            <w:tcW w:w="3119" w:type="dxa"/>
          </w:tcPr>
          <w:p w14:paraId="7F10DA34" w14:textId="77777777" w:rsidR="006B2DBE" w:rsidRPr="00AB7182" w:rsidRDefault="006B2DBE" w:rsidP="00674BC1">
            <w:pPr>
              <w:pStyle w:val="TAL"/>
              <w:ind w:left="284" w:hanging="284"/>
              <w:rPr>
                <w:lang w:val="en-US"/>
              </w:rPr>
            </w:pPr>
            <w:r w:rsidRPr="00AB7182">
              <w:rPr>
                <w:lang w:val="en-US"/>
              </w:rPr>
              <w:t>Transaction ID</w:t>
            </w:r>
          </w:p>
          <w:p w14:paraId="448FFF57" w14:textId="77777777" w:rsidR="006B2DBE" w:rsidRPr="00AB7182" w:rsidRDefault="006B2DBE" w:rsidP="00674BC1">
            <w:pPr>
              <w:pStyle w:val="TAL"/>
              <w:ind w:left="284" w:hanging="284"/>
              <w:rPr>
                <w:lang w:val="en-US"/>
              </w:rPr>
            </w:pPr>
            <w:r w:rsidRPr="00AB7182">
              <w:rPr>
                <w:lang w:val="en-US"/>
              </w:rPr>
              <w:t>Termination ID = ?</w:t>
            </w:r>
          </w:p>
          <w:p w14:paraId="63438F95" w14:textId="77777777" w:rsidR="006B2DBE" w:rsidRPr="00AB7182" w:rsidRDefault="006B2DBE" w:rsidP="00674BC1">
            <w:pPr>
              <w:pStyle w:val="TAL"/>
              <w:ind w:left="284" w:hanging="284"/>
            </w:pPr>
            <w:r w:rsidRPr="00AB7182">
              <w:t>If Context Requested:</w:t>
            </w:r>
          </w:p>
          <w:p w14:paraId="31E8454F" w14:textId="77777777" w:rsidR="006B2DBE" w:rsidRPr="00AB7182" w:rsidRDefault="006B2DBE" w:rsidP="00674BC1">
            <w:pPr>
              <w:pStyle w:val="TAL"/>
              <w:ind w:left="284" w:hanging="284"/>
            </w:pPr>
            <w:r w:rsidRPr="00AB7182">
              <w:t xml:space="preserve">   Context ID = ?</w:t>
            </w:r>
          </w:p>
          <w:p w14:paraId="36B7BD0B" w14:textId="77777777" w:rsidR="006B2DBE" w:rsidRPr="00AB7182" w:rsidRDefault="006B2DBE" w:rsidP="00674BC1">
            <w:pPr>
              <w:pStyle w:val="TAL"/>
              <w:ind w:left="284" w:hanging="284"/>
            </w:pPr>
            <w:r w:rsidRPr="00AB7182">
              <w:t>If Context Provided:</w:t>
            </w:r>
          </w:p>
          <w:p w14:paraId="41DC2490" w14:textId="77777777" w:rsidR="006B2DBE" w:rsidRPr="00AB7182" w:rsidRDefault="006B2DBE" w:rsidP="00674BC1">
            <w:pPr>
              <w:pStyle w:val="TAL"/>
              <w:ind w:left="284" w:hanging="284"/>
            </w:pPr>
            <w:r w:rsidRPr="00AB7182">
              <w:t xml:space="preserve">   Context ID = c1 </w:t>
            </w:r>
          </w:p>
          <w:p w14:paraId="357392C9" w14:textId="77777777" w:rsidR="006B2DBE" w:rsidRPr="00AB7182" w:rsidRDefault="006B2DBE" w:rsidP="00674BC1">
            <w:pPr>
              <w:pStyle w:val="TAL"/>
            </w:pPr>
            <w:r w:rsidRPr="00AB7182">
              <w:t>If MPS call/session:</w:t>
            </w:r>
          </w:p>
          <w:p w14:paraId="2DD30722" w14:textId="77777777" w:rsidR="006B2DBE" w:rsidRPr="00AB7182" w:rsidRDefault="006B2DBE" w:rsidP="00674BC1">
            <w:pPr>
              <w:pStyle w:val="TAL"/>
              <w:ind w:left="284" w:hanging="284"/>
            </w:pPr>
            <w:r w:rsidRPr="00AB7182">
              <w:t xml:space="preserve">   Priority Indicator = x</w:t>
            </w:r>
          </w:p>
          <w:p w14:paraId="13C55C3A" w14:textId="77777777" w:rsidR="006B2DBE" w:rsidRPr="00AB7182" w:rsidRDefault="006B2DBE" w:rsidP="00674BC1">
            <w:pPr>
              <w:pStyle w:val="TAL"/>
            </w:pPr>
            <w:r w:rsidRPr="00AB7182">
              <w:t>If IP Interface Type:</w:t>
            </w:r>
          </w:p>
          <w:p w14:paraId="156FCB61" w14:textId="77777777" w:rsidR="006B2DBE" w:rsidRPr="00AB7182" w:rsidRDefault="006B2DBE" w:rsidP="00674BC1">
            <w:pPr>
              <w:pStyle w:val="TAL"/>
            </w:pPr>
            <w:r w:rsidRPr="00AB7182">
              <w:rPr>
                <w:lang w:val="en-US"/>
              </w:rPr>
              <w:t xml:space="preserve">     IP interface = "IP interface type"</w:t>
            </w:r>
          </w:p>
          <w:p w14:paraId="7CDA0574" w14:textId="77777777" w:rsidR="006B2DBE" w:rsidRPr="00AB7182" w:rsidRDefault="006B2DBE" w:rsidP="00674BC1">
            <w:pPr>
              <w:pStyle w:val="TAL"/>
              <w:ind w:left="284" w:hanging="284"/>
            </w:pPr>
            <w:r w:rsidRPr="00AB7182">
              <w:t>If Resources for multiple Codecs shall be reserved:</w:t>
            </w:r>
          </w:p>
          <w:p w14:paraId="53101C57" w14:textId="77777777" w:rsidR="006B2DBE" w:rsidRPr="00AB7182" w:rsidRDefault="006B2DBE" w:rsidP="00674BC1">
            <w:pPr>
              <w:pStyle w:val="TAL"/>
              <w:ind w:left="284" w:hanging="284"/>
            </w:pPr>
            <w:r w:rsidRPr="00AB7182">
              <w:t xml:space="preserve">   Reserve_Value </w:t>
            </w:r>
          </w:p>
          <w:p w14:paraId="2C1C1058" w14:textId="77777777" w:rsidR="006B2DBE" w:rsidRPr="00AB7182" w:rsidRDefault="006B2DBE" w:rsidP="00674BC1">
            <w:pPr>
              <w:pStyle w:val="TAL"/>
              <w:ind w:left="284" w:hanging="284"/>
            </w:pPr>
            <w:r w:rsidRPr="00AB7182">
              <w:t>NotificationRequested (Event ID = x,</w:t>
            </w:r>
          </w:p>
          <w:p w14:paraId="4BABD889" w14:textId="77777777" w:rsidR="006B2DBE" w:rsidRPr="00AB7182" w:rsidRDefault="006B2DBE" w:rsidP="00674BC1">
            <w:pPr>
              <w:pStyle w:val="TAL"/>
              <w:ind w:left="284" w:hanging="284"/>
            </w:pPr>
            <w:r w:rsidRPr="00AB7182">
              <w:t xml:space="preserve">"termination heartbeat") </w:t>
            </w:r>
          </w:p>
          <w:p w14:paraId="1A9ECE12" w14:textId="77777777" w:rsidR="006B2DBE" w:rsidRPr="00AB7182" w:rsidRDefault="006B2DBE" w:rsidP="00674BC1">
            <w:pPr>
              <w:pStyle w:val="TAL"/>
            </w:pPr>
            <w:r w:rsidRPr="00AB7182">
              <w:t>If indication on Bearer Released requested:</w:t>
            </w:r>
          </w:p>
          <w:p w14:paraId="59545B42" w14:textId="77777777" w:rsidR="006B2DBE" w:rsidRPr="00AB7182" w:rsidRDefault="006B2DBE" w:rsidP="00674BC1">
            <w:pPr>
              <w:pStyle w:val="TAL"/>
              <w:ind w:left="284" w:hanging="284"/>
            </w:pPr>
            <w:r w:rsidRPr="00AB7182">
              <w:t>NotificationRequested (Event ID = x, "BNC Release (Cause)") – as defined in ITU</w:t>
            </w:r>
            <w:r w:rsidRPr="00AB7182">
              <w:noBreakHyphen/>
              <w:t>T Recommendation Q.1950</w:t>
            </w:r>
          </w:p>
          <w:p w14:paraId="143DE133" w14:textId="77777777" w:rsidR="006B2DBE" w:rsidRPr="00AB7182" w:rsidRDefault="006B2DBE" w:rsidP="00674BC1">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24F51C6C" w14:textId="77777777" w:rsidR="006B2DBE" w:rsidRPr="00AB7182" w:rsidRDefault="006B2DBE" w:rsidP="00674BC1">
            <w:pPr>
              <w:pStyle w:val="TAL"/>
            </w:pPr>
            <w:r w:rsidRPr="00AB7182">
              <w:t>If ECN Endpoint support required</w:t>
            </w:r>
          </w:p>
          <w:p w14:paraId="6A502C3B" w14:textId="77777777" w:rsidR="006B2DBE" w:rsidRPr="00AB7182" w:rsidRDefault="006B2DBE" w:rsidP="00674BC1">
            <w:pPr>
              <w:pStyle w:val="TAL"/>
            </w:pPr>
            <w:r w:rsidRPr="00AB7182">
              <w:t xml:space="preserve">     ECN Enable = "True"</w:t>
            </w:r>
          </w:p>
          <w:p w14:paraId="20BDBAD6" w14:textId="77777777" w:rsidR="006B2DBE" w:rsidRPr="00AB7182" w:rsidRDefault="006B2DBE" w:rsidP="00674BC1">
            <w:pPr>
              <w:pStyle w:val="TAL"/>
            </w:pPr>
            <w:r w:rsidRPr="00AB7182">
              <w:t xml:space="preserve">    Initiation Method = "ECN Initiation </w:t>
            </w:r>
          </w:p>
          <w:p w14:paraId="29B570B2" w14:textId="77777777" w:rsidR="006B2DBE" w:rsidRPr="00AB7182" w:rsidRDefault="006B2DBE" w:rsidP="00674BC1">
            <w:pPr>
              <w:pStyle w:val="TAL"/>
            </w:pPr>
            <w:r w:rsidRPr="00AB7182">
              <w:t xml:space="preserve">    Method" </w:t>
            </w:r>
          </w:p>
          <w:p w14:paraId="30B1250C" w14:textId="77777777" w:rsidR="006B2DBE" w:rsidRPr="00AB7182" w:rsidRDefault="006B2DBE" w:rsidP="00674BC1">
            <w:pPr>
              <w:pStyle w:val="TAL"/>
            </w:pPr>
          </w:p>
          <w:p w14:paraId="16E702AC" w14:textId="77777777" w:rsidR="006B2DBE" w:rsidRPr="00AB7182" w:rsidRDefault="006B2DBE" w:rsidP="00674BC1">
            <w:pPr>
              <w:pStyle w:val="TAL"/>
            </w:pPr>
            <w:r w:rsidRPr="00AB7182">
              <w:t xml:space="preserve">      If notification of ECN Failure</w:t>
            </w:r>
          </w:p>
          <w:p w14:paraId="375E34A3" w14:textId="77777777" w:rsidR="006B2DBE" w:rsidRPr="00AB7182" w:rsidRDefault="006B2DBE" w:rsidP="00674BC1">
            <w:pPr>
              <w:pStyle w:val="TAL"/>
            </w:pPr>
            <w:r w:rsidRPr="00AB7182">
              <w:t xml:space="preserve">         Report:</w:t>
            </w:r>
          </w:p>
          <w:p w14:paraId="341614E0" w14:textId="77777777" w:rsidR="006B2DBE" w:rsidRPr="00AB7182" w:rsidRDefault="006B2DBE" w:rsidP="00674BC1">
            <w:pPr>
              <w:pStyle w:val="TAL"/>
              <w:ind w:left="284" w:hanging="284"/>
            </w:pPr>
            <w:r w:rsidRPr="00AB7182">
              <w:t xml:space="preserve">         NotificationRequested (Event     ID</w:t>
            </w:r>
          </w:p>
          <w:p w14:paraId="4E2BB00A" w14:textId="77777777" w:rsidR="006B2DBE" w:rsidRPr="00AB7182" w:rsidRDefault="006B2DBE" w:rsidP="00674BC1">
            <w:pPr>
              <w:pStyle w:val="TAL"/>
              <w:ind w:left="284" w:hanging="284"/>
            </w:pPr>
            <w:r w:rsidRPr="00AB7182">
              <w:t xml:space="preserve">     = x,"ECN Failure")</w:t>
            </w:r>
          </w:p>
          <w:p w14:paraId="7D0D413A" w14:textId="77777777" w:rsidR="006B2DBE" w:rsidRPr="00AB7182" w:rsidRDefault="006B2DBE" w:rsidP="00674BC1">
            <w:pPr>
              <w:pStyle w:val="TAL"/>
              <w:ind w:left="284" w:hanging="284"/>
            </w:pPr>
          </w:p>
          <w:p w14:paraId="008C46DC" w14:textId="77777777" w:rsidR="006B2DBE" w:rsidRPr="00AB7182" w:rsidRDefault="006B2DBE" w:rsidP="00674BC1">
            <w:pPr>
              <w:pStyle w:val="TAL"/>
              <w:ind w:left="284" w:hanging="284"/>
            </w:pPr>
            <w:r w:rsidRPr="00AB7182">
              <w:t>If diffserv required:</w:t>
            </w:r>
          </w:p>
          <w:p w14:paraId="208711E8" w14:textId="77777777" w:rsidR="006B2DBE" w:rsidRPr="00AB7182" w:rsidRDefault="006B2DBE" w:rsidP="00674BC1">
            <w:pPr>
              <w:pStyle w:val="TAL"/>
              <w:ind w:left="284" w:hanging="284"/>
            </w:pPr>
            <w:r w:rsidRPr="00AB7182">
              <w:t xml:space="preserve">   Diffserv Code Point</w:t>
            </w:r>
          </w:p>
          <w:p w14:paraId="78C6BCA8" w14:textId="77777777" w:rsidR="006B2DBE" w:rsidRPr="00AB7182" w:rsidRDefault="006B2DBE" w:rsidP="00674BC1">
            <w:pPr>
              <w:pStyle w:val="TAL"/>
              <w:ind w:left="284" w:hanging="284"/>
            </w:pPr>
          </w:p>
          <w:p w14:paraId="7B407A64" w14:textId="77777777" w:rsidR="006B2DBE" w:rsidRPr="00AB7182" w:rsidRDefault="006B2DBE" w:rsidP="00674BC1">
            <w:pPr>
              <w:pStyle w:val="TAL"/>
            </w:pPr>
            <w:r w:rsidRPr="00AB7182">
              <w:t>If ICE is applied:</w:t>
            </w:r>
          </w:p>
          <w:p w14:paraId="73A45293" w14:textId="77777777" w:rsidR="006B2DBE" w:rsidRPr="00AB7182" w:rsidRDefault="006B2DBE" w:rsidP="00674BC1">
            <w:pPr>
              <w:pStyle w:val="TAL"/>
            </w:pPr>
            <w:r w:rsidRPr="00AB7182">
              <w:t xml:space="preserve">   STUN server request</w:t>
            </w:r>
          </w:p>
          <w:p w14:paraId="0200C22C" w14:textId="77777777" w:rsidR="006B2DBE" w:rsidRPr="00AB7182" w:rsidRDefault="006B2DBE" w:rsidP="00674BC1">
            <w:pPr>
              <w:pStyle w:val="TAL"/>
            </w:pPr>
            <w:r w:rsidRPr="00AB7182">
              <w:t xml:space="preserve">   If full </w:t>
            </w:r>
            <w:r w:rsidRPr="00AB7182">
              <w:rPr>
                <w:rFonts w:hint="eastAsia"/>
              </w:rPr>
              <w:t>ICE</w:t>
            </w:r>
            <w:r w:rsidRPr="00AB7182">
              <w:t xml:space="preserve"> is applied</w:t>
            </w:r>
          </w:p>
          <w:p w14:paraId="7225D3B2" w14:textId="77777777" w:rsidR="006B2DBE" w:rsidRPr="00AB7182" w:rsidRDefault="006B2DBE" w:rsidP="00674BC1">
            <w:pPr>
              <w:pStyle w:val="TAL"/>
            </w:pPr>
            <w:r w:rsidRPr="00AB7182">
              <w:t xml:space="preserve">     Send Connectivity Check</w:t>
            </w:r>
            <w:r w:rsidRPr="00AB7182">
              <w:rPr>
                <w:rFonts w:hint="eastAsia"/>
              </w:rPr>
              <w:t xml:space="preserve"> </w:t>
            </w:r>
            <w:r w:rsidRPr="00AB7182">
              <w:br/>
              <w:t xml:space="preserve">     </w:t>
            </w:r>
            <w:r w:rsidRPr="00AB7182">
              <w:rPr>
                <w:rFonts w:hint="eastAsia"/>
              </w:rPr>
              <w:t>(</w:t>
            </w:r>
            <w:r w:rsidRPr="00AB7182">
              <w:t>"</w:t>
            </w:r>
            <w:r w:rsidRPr="00AB7182">
              <w:rPr>
                <w:rFonts w:hint="eastAsia"/>
              </w:rPr>
              <w:t>Control</w:t>
            </w:r>
            <w:r w:rsidRPr="00AB7182">
              <w:t>"</w:t>
            </w:r>
            <w:r w:rsidRPr="00AB7182">
              <w:rPr>
                <w:rFonts w:hint="eastAsia"/>
              </w:rPr>
              <w:t>)</w:t>
            </w:r>
          </w:p>
          <w:p w14:paraId="303738F9" w14:textId="77777777" w:rsidR="006B2DBE" w:rsidRPr="00AB7182" w:rsidRDefault="006B2DBE" w:rsidP="00674BC1">
            <w:pPr>
              <w:pStyle w:val="TAL"/>
            </w:pPr>
            <w:r w:rsidRPr="00AB7182">
              <w:t xml:space="preserve">     notification of </w:t>
            </w:r>
            <w:r w:rsidRPr="00AB7182">
              <w:rPr>
                <w:rFonts w:hint="eastAsia"/>
              </w:rPr>
              <w:t xml:space="preserve">ICE Connectivity </w:t>
            </w:r>
            <w:r w:rsidRPr="00AB7182">
              <w:br/>
              <w:t xml:space="preserve">     </w:t>
            </w:r>
            <w:r w:rsidRPr="00AB7182">
              <w:rPr>
                <w:rFonts w:hint="eastAsia"/>
              </w:rPr>
              <w:t>Check Result</w:t>
            </w:r>
            <w:r w:rsidRPr="00AB7182">
              <w:t xml:space="preserve"> Report:</w:t>
            </w:r>
          </w:p>
          <w:p w14:paraId="519162D3" w14:textId="77777777" w:rsidR="006B2DBE" w:rsidRPr="00AB7182" w:rsidRDefault="006B2DBE" w:rsidP="00674BC1">
            <w:pPr>
              <w:pStyle w:val="TAL"/>
            </w:pPr>
            <w:r w:rsidRPr="00AB7182">
              <w:t xml:space="preserve">         NotificationRequested (Event  </w:t>
            </w:r>
            <w:r w:rsidRPr="00AB7182">
              <w:br/>
              <w:t xml:space="preserve">   ID = x</w:t>
            </w:r>
            <w:r w:rsidRPr="00AB7182">
              <w:rPr>
                <w:rFonts w:hint="eastAsia"/>
              </w:rPr>
              <w:t>x</w:t>
            </w:r>
            <w:r w:rsidRPr="00AB7182">
              <w:t>,"</w:t>
            </w:r>
            <w:r w:rsidRPr="00AB7182">
              <w:rPr>
                <w:rFonts w:hint="eastAsia"/>
              </w:rPr>
              <w:t>Connectivity Check</w:t>
            </w:r>
          </w:p>
          <w:p w14:paraId="51892599" w14:textId="77777777" w:rsidR="006B2DBE" w:rsidRPr="00AB7182" w:rsidDel="004B53A5" w:rsidRDefault="006B2DBE" w:rsidP="00674BC1">
            <w:pPr>
              <w:pStyle w:val="TAL"/>
            </w:pPr>
            <w:r w:rsidRPr="00AB7182">
              <w:t xml:space="preserve">        </w:t>
            </w:r>
            <w:r w:rsidRPr="00AB7182">
              <w:rPr>
                <w:rFonts w:hint="eastAsia"/>
              </w:rPr>
              <w:t xml:space="preserve"> Result</w:t>
            </w:r>
            <w:r w:rsidRPr="00AB7182">
              <w:t>")</w:t>
            </w:r>
          </w:p>
          <w:p w14:paraId="15743C78" w14:textId="77777777" w:rsidR="006B2DBE" w:rsidRPr="00AB7182" w:rsidRDefault="006B2DBE" w:rsidP="00674BC1">
            <w:pPr>
              <w:pStyle w:val="TAL"/>
            </w:pPr>
            <w:r w:rsidRPr="00AB7182">
              <w:t xml:space="preserve">      If notification of New Peer Reflexive Candidate:</w:t>
            </w:r>
          </w:p>
          <w:p w14:paraId="274091ED" w14:textId="77777777" w:rsidR="006B2DBE" w:rsidRPr="00AB7182" w:rsidRDefault="006B2DBE" w:rsidP="00674BC1">
            <w:pPr>
              <w:pStyle w:val="TAL"/>
            </w:pPr>
            <w:r w:rsidRPr="00AB7182">
              <w:t xml:space="preserve">         NotificationRequested (Event</w:t>
            </w:r>
          </w:p>
          <w:p w14:paraId="732AEBC4" w14:textId="77777777" w:rsidR="006B2DBE" w:rsidRPr="00AB7182" w:rsidRDefault="006B2DBE" w:rsidP="00674BC1">
            <w:pPr>
              <w:pStyle w:val="TAL"/>
            </w:pPr>
            <w:r w:rsidRPr="00AB7182">
              <w:t xml:space="preserve">  ID = </w:t>
            </w:r>
            <w:r w:rsidRPr="00AB7182">
              <w:rPr>
                <w:rFonts w:hint="eastAsia"/>
              </w:rPr>
              <w:t>xy</w:t>
            </w:r>
            <w:r w:rsidRPr="00AB7182">
              <w:t>," New Peer Reflexive Candidate ")</w:t>
            </w:r>
          </w:p>
          <w:p w14:paraId="50A3A0A9" w14:textId="77777777" w:rsidR="006B2DBE" w:rsidRPr="00AB7182" w:rsidRDefault="006B2DBE" w:rsidP="00674BC1">
            <w:pPr>
              <w:pStyle w:val="TAL"/>
              <w:ind w:left="284" w:hanging="284"/>
            </w:pPr>
          </w:p>
        </w:tc>
        <w:tc>
          <w:tcPr>
            <w:tcW w:w="3119" w:type="dxa"/>
          </w:tcPr>
          <w:p w14:paraId="305740F2" w14:textId="77777777" w:rsidR="006B2DBE" w:rsidRPr="00AB7182" w:rsidRDefault="006B2DBE" w:rsidP="00674BC1">
            <w:pPr>
              <w:pStyle w:val="TAL"/>
            </w:pPr>
            <w:r w:rsidRPr="00AB7182">
              <w:t>Stream ID</w:t>
            </w:r>
          </w:p>
          <w:p w14:paraId="1E635DAE" w14:textId="77777777" w:rsidR="006B2DBE" w:rsidRPr="00AB7182" w:rsidRDefault="006B2DBE" w:rsidP="00674BC1">
            <w:pPr>
              <w:pStyle w:val="TAL"/>
            </w:pPr>
            <w:r w:rsidRPr="00AB7182">
              <w:t>Local Descriptor {</w:t>
            </w:r>
          </w:p>
          <w:p w14:paraId="650DA6EA" w14:textId="77777777" w:rsidR="006B2DBE" w:rsidRPr="00AB7182" w:rsidRDefault="006B2DBE" w:rsidP="00674BC1">
            <w:pPr>
              <w:pStyle w:val="TAL"/>
            </w:pPr>
            <w:r w:rsidRPr="00AB7182">
              <w:t xml:space="preserve">   Codec List</w:t>
            </w:r>
          </w:p>
          <w:p w14:paraId="57C93C84" w14:textId="77777777" w:rsidR="006B2DBE" w:rsidRPr="00AB7182" w:rsidRDefault="006B2DBE" w:rsidP="00674BC1">
            <w:pPr>
              <w:pStyle w:val="TAL"/>
            </w:pPr>
            <w:r w:rsidRPr="00AB7182">
              <w:t xml:space="preserve">   RTP Payloads</w:t>
            </w:r>
          </w:p>
          <w:p w14:paraId="5E23882A" w14:textId="77777777" w:rsidR="006B2DBE" w:rsidRPr="00AB7182" w:rsidRDefault="006B2DBE" w:rsidP="00674BC1">
            <w:pPr>
              <w:pStyle w:val="TAL"/>
            </w:pPr>
            <w:r w:rsidRPr="00AB7182">
              <w:t xml:space="preserve">   RtcpbwRS</w:t>
            </w:r>
          </w:p>
          <w:p w14:paraId="142BA8E6" w14:textId="77777777" w:rsidR="006B2DBE" w:rsidRPr="00AB7182" w:rsidRDefault="006B2DBE" w:rsidP="00674BC1">
            <w:pPr>
              <w:pStyle w:val="TAL"/>
            </w:pPr>
            <w:r w:rsidRPr="00AB7182">
              <w:t xml:space="preserve">   RtcpbwRR</w:t>
            </w:r>
          </w:p>
          <w:p w14:paraId="69FB39C6" w14:textId="77777777" w:rsidR="006B2DBE" w:rsidRPr="00AB7182" w:rsidRDefault="006B2DBE" w:rsidP="00674BC1">
            <w:pPr>
              <w:pStyle w:val="TAL"/>
              <w:rPr>
                <w:lang w:eastAsia="en-GB"/>
              </w:rPr>
            </w:pPr>
            <w:r w:rsidRPr="00AB7182">
              <w:rPr>
                <w:lang w:eastAsia="en-GB"/>
              </w:rPr>
              <w:t>If ICE is applied:</w:t>
            </w:r>
          </w:p>
          <w:p w14:paraId="65E43FF0" w14:textId="77777777" w:rsidR="006B2DBE" w:rsidRPr="00AB7182" w:rsidRDefault="006B2DBE" w:rsidP="00674BC1">
            <w:pPr>
              <w:pStyle w:val="TAL"/>
            </w:pPr>
            <w:r w:rsidRPr="00AB7182">
              <w:rPr>
                <w:lang w:eastAsia="en-GB"/>
              </w:rPr>
              <w:t xml:space="preserve">   </w:t>
            </w:r>
            <w:r w:rsidRPr="00AB7182">
              <w:t>ICE host candidate request</w:t>
            </w:r>
          </w:p>
          <w:p w14:paraId="0075C052" w14:textId="77777777" w:rsidR="006B2DBE" w:rsidRPr="00AB7182" w:rsidRDefault="006B2DBE" w:rsidP="00674BC1">
            <w:pPr>
              <w:pStyle w:val="TAL"/>
            </w:pPr>
            <w:r w:rsidRPr="00AB7182">
              <w:t xml:space="preserve">   ICE password request</w:t>
            </w:r>
          </w:p>
          <w:p w14:paraId="405FAD01" w14:textId="77777777" w:rsidR="006B2DBE" w:rsidRPr="00AB7182" w:rsidRDefault="006B2DBE" w:rsidP="00674BC1">
            <w:pPr>
              <w:pStyle w:val="TAL"/>
            </w:pPr>
            <w:r w:rsidRPr="00AB7182">
              <w:t xml:space="preserve">   ICE Ufrag request</w:t>
            </w:r>
          </w:p>
          <w:p w14:paraId="317CE771" w14:textId="77777777" w:rsidR="006B2DBE" w:rsidRPr="00810078" w:rsidRDefault="006B2DBE" w:rsidP="00674BC1">
            <w:pPr>
              <w:pStyle w:val="TAL"/>
            </w:pPr>
            <w:r w:rsidRPr="00962C4E">
              <w:rPr>
                <w:lang w:val="fr-FR"/>
              </w:rPr>
              <w:t xml:space="preserve">   </w:t>
            </w:r>
            <w:r>
              <w:t>ICE pacing request</w:t>
            </w:r>
          </w:p>
          <w:p w14:paraId="1FC7A475" w14:textId="77777777" w:rsidR="006B2DBE" w:rsidRPr="00AB7182" w:rsidRDefault="006B2DBE" w:rsidP="00674BC1">
            <w:pPr>
              <w:pStyle w:val="TAL"/>
            </w:pPr>
          </w:p>
          <w:p w14:paraId="48FCDE24"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7E2E96A"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47215549" w14:textId="77777777" w:rsidR="006B2DBE" w:rsidRPr="00AB7182" w:rsidRDefault="006B2DBE" w:rsidP="00674BC1">
            <w:pPr>
              <w:pStyle w:val="TAL"/>
            </w:pPr>
            <w:r w:rsidRPr="00AB7182">
              <w:t>}</w:t>
            </w:r>
          </w:p>
          <w:p w14:paraId="64D199D3" w14:textId="77777777" w:rsidR="006B2DBE" w:rsidRPr="00AB7182" w:rsidRDefault="006B2DBE" w:rsidP="00674BC1">
            <w:pPr>
              <w:pStyle w:val="TAL"/>
            </w:pPr>
            <w:r w:rsidRPr="00AB7182">
              <w:t>Remote Descriptor {</w:t>
            </w:r>
          </w:p>
          <w:p w14:paraId="5807185B" w14:textId="77777777" w:rsidR="006B2DBE" w:rsidRPr="00AB7182" w:rsidRDefault="006B2DBE" w:rsidP="00674BC1">
            <w:pPr>
              <w:pStyle w:val="TAL"/>
            </w:pPr>
            <w:r w:rsidRPr="00AB7182">
              <w:t xml:space="preserve">   Codec List</w:t>
            </w:r>
          </w:p>
          <w:p w14:paraId="233E39B2" w14:textId="77777777" w:rsidR="006B2DBE" w:rsidRPr="00AB7182" w:rsidRDefault="006B2DBE" w:rsidP="00674BC1">
            <w:pPr>
              <w:pStyle w:val="TAL"/>
            </w:pPr>
            <w:r w:rsidRPr="00AB7182">
              <w:t xml:space="preserve">   RTP Payloads</w:t>
            </w:r>
          </w:p>
          <w:p w14:paraId="253824F4"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75EE5C76" w14:textId="77777777" w:rsidR="006B2DBE" w:rsidRPr="00AB7182" w:rsidRDefault="006B2DBE" w:rsidP="00674BC1">
            <w:pPr>
              <w:pStyle w:val="TAL"/>
            </w:pPr>
            <w:r w:rsidRPr="00AB7182">
              <w:tab/>
              <w:t>Additional Bandwidth Properties (NOTE 2)</w:t>
            </w:r>
          </w:p>
          <w:p w14:paraId="545E0112" w14:textId="77777777" w:rsidR="006B2DBE" w:rsidRPr="00AB7182" w:rsidRDefault="006B2DBE" w:rsidP="00674BC1">
            <w:pPr>
              <w:pStyle w:val="TAL"/>
            </w:pPr>
            <w:r w:rsidRPr="00AB7182">
              <w:t xml:space="preserve">   RtcpbwRS</w:t>
            </w:r>
          </w:p>
          <w:p w14:paraId="355BE017" w14:textId="77777777" w:rsidR="006B2DBE" w:rsidRPr="00AB7182" w:rsidRDefault="006B2DBE" w:rsidP="00674BC1">
            <w:pPr>
              <w:pStyle w:val="TAL"/>
            </w:pPr>
            <w:r w:rsidRPr="00AB7182">
              <w:t xml:space="preserve">   RtcpbwRR</w:t>
            </w:r>
          </w:p>
          <w:p w14:paraId="20B08FF3" w14:textId="77777777" w:rsidR="006B2DBE" w:rsidRPr="00AB7182" w:rsidRDefault="006B2DBE" w:rsidP="00674BC1">
            <w:pPr>
              <w:pStyle w:val="TAL"/>
            </w:pPr>
          </w:p>
          <w:p w14:paraId="308F1C98" w14:textId="77777777" w:rsidR="006B2DBE" w:rsidRPr="00AB7182" w:rsidRDefault="006B2DBE" w:rsidP="00674BC1">
            <w:pPr>
              <w:pStyle w:val="TAL"/>
            </w:pPr>
            <w:r w:rsidRPr="00AB7182">
              <w:t>If RTCP APP messages allowed</w:t>
            </w:r>
          </w:p>
          <w:p w14:paraId="7D48B959" w14:textId="77777777" w:rsidR="006B2DBE" w:rsidRPr="00AB7182" w:rsidRDefault="006B2DBE" w:rsidP="00674BC1">
            <w:pPr>
              <w:pStyle w:val="TAL"/>
            </w:pPr>
            <w:r w:rsidRPr="00AB7182">
              <w:t xml:space="preserve">     Allowed RTCP APP message</w:t>
            </w:r>
          </w:p>
          <w:p w14:paraId="69FB8C22" w14:textId="77777777" w:rsidR="006B2DBE" w:rsidRPr="00AB7182" w:rsidRDefault="006B2DBE" w:rsidP="00674BC1">
            <w:pPr>
              <w:pStyle w:val="TAL"/>
            </w:pPr>
            <w:r w:rsidRPr="00AB7182">
              <w:t xml:space="preserve">       types</w:t>
            </w:r>
          </w:p>
          <w:p w14:paraId="723BD77B" w14:textId="77777777" w:rsidR="006B2DBE" w:rsidRPr="00AB7182" w:rsidRDefault="006B2DBE" w:rsidP="00674BC1">
            <w:pPr>
              <w:pStyle w:val="TAL"/>
            </w:pPr>
          </w:p>
          <w:p w14:paraId="7CC66F6F" w14:textId="77777777" w:rsidR="006B2DBE" w:rsidRPr="00AB7182" w:rsidRDefault="006B2DBE" w:rsidP="00674BC1">
            <w:pPr>
              <w:pStyle w:val="TAL"/>
              <w:rPr>
                <w:lang w:eastAsia="en-GB"/>
              </w:rPr>
            </w:pPr>
            <w:r w:rsidRPr="00AB7182">
              <w:rPr>
                <w:lang w:eastAsia="en-GB"/>
              </w:rPr>
              <w:t>If ICE is applied:</w:t>
            </w:r>
          </w:p>
          <w:p w14:paraId="63ADE8F0" w14:textId="77777777" w:rsidR="006B2DBE" w:rsidRPr="00AB7182" w:rsidRDefault="006B2DBE" w:rsidP="00674BC1">
            <w:pPr>
              <w:pStyle w:val="TAL"/>
            </w:pPr>
            <w:r w:rsidRPr="00AB7182">
              <w:rPr>
                <w:lang w:eastAsia="en-GB"/>
              </w:rPr>
              <w:t xml:space="preserve">   </w:t>
            </w:r>
            <w:r w:rsidRPr="00AB7182">
              <w:t>ICE received candidate</w:t>
            </w:r>
          </w:p>
          <w:p w14:paraId="21CE2385" w14:textId="77777777" w:rsidR="006B2DBE" w:rsidRPr="00AB7182" w:rsidRDefault="006B2DBE" w:rsidP="00674BC1">
            <w:pPr>
              <w:pStyle w:val="TAL"/>
            </w:pPr>
            <w:r w:rsidRPr="00AB7182">
              <w:t xml:space="preserve">   ICE received password</w:t>
            </w:r>
          </w:p>
          <w:p w14:paraId="7C35611B" w14:textId="77777777" w:rsidR="006B2DBE" w:rsidRPr="00AB7182" w:rsidRDefault="006B2DBE" w:rsidP="00674BC1">
            <w:pPr>
              <w:pStyle w:val="TAL"/>
            </w:pPr>
            <w:r w:rsidRPr="00AB7182">
              <w:t xml:space="preserve">   ICE received Ufrag</w:t>
            </w:r>
          </w:p>
          <w:p w14:paraId="26DB4711" w14:textId="77777777" w:rsidR="006B2DBE" w:rsidRPr="00AB7182" w:rsidRDefault="006B2DBE" w:rsidP="00674BC1">
            <w:pPr>
              <w:pStyle w:val="TAL"/>
              <w:rPr>
                <w:lang w:eastAsia="en-GB"/>
              </w:rPr>
            </w:pPr>
            <w:r w:rsidRPr="00AB7182">
              <w:rPr>
                <w:lang w:eastAsia="en-GB"/>
              </w:rPr>
              <w:t xml:space="preserve">     (NOTE</w:t>
            </w:r>
            <w:r w:rsidRPr="00AB7182">
              <w:t> 1</w:t>
            </w:r>
            <w:r w:rsidRPr="00AB7182">
              <w:rPr>
                <w:lang w:eastAsia="en-GB"/>
              </w:rPr>
              <w:t>)</w:t>
            </w:r>
          </w:p>
          <w:p w14:paraId="45420D33" w14:textId="77777777" w:rsidR="006B2DBE" w:rsidRDefault="006B2DBE" w:rsidP="00674BC1">
            <w:pPr>
              <w:pStyle w:val="TAL"/>
            </w:pPr>
            <w:r w:rsidRPr="00013299">
              <w:t xml:space="preserve">   </w:t>
            </w:r>
            <w:r>
              <w:t>ICE received pacing</w:t>
            </w:r>
          </w:p>
          <w:p w14:paraId="120135F2" w14:textId="77777777" w:rsidR="006B2DBE" w:rsidRPr="00013299" w:rsidRDefault="006B2DBE" w:rsidP="00674BC1">
            <w:pPr>
              <w:pStyle w:val="TAL"/>
            </w:pPr>
            <w:r w:rsidRPr="00013299">
              <w:t xml:space="preserve">      (</w:t>
            </w:r>
            <w:r>
              <w:t>NOTE 3</w:t>
            </w:r>
            <w:r w:rsidRPr="00013299">
              <w:t>)</w:t>
            </w:r>
          </w:p>
          <w:p w14:paraId="537F4547" w14:textId="77777777" w:rsidR="006B2DBE" w:rsidRPr="00AB7182" w:rsidRDefault="006B2DBE" w:rsidP="00674BC1">
            <w:pPr>
              <w:pStyle w:val="TAL"/>
            </w:pPr>
          </w:p>
          <w:p w14:paraId="54918FC1"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6F44CC95"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D69586E" w14:textId="77777777" w:rsidR="006B2DBE" w:rsidRPr="00AB7182" w:rsidRDefault="006B2DBE" w:rsidP="00674BC1">
            <w:pPr>
              <w:pStyle w:val="TAL"/>
            </w:pPr>
            <w:r w:rsidRPr="00AB7182">
              <w:t>}</w:t>
            </w:r>
          </w:p>
        </w:tc>
      </w:tr>
      <w:tr w:rsidR="006B2DBE" w:rsidRPr="00AB7182" w14:paraId="5DD2E069" w14:textId="77777777" w:rsidTr="00674BC1">
        <w:trPr>
          <w:jc w:val="center"/>
        </w:trPr>
        <w:tc>
          <w:tcPr>
            <w:tcW w:w="9357" w:type="dxa"/>
            <w:gridSpan w:val="3"/>
          </w:tcPr>
          <w:p w14:paraId="74398D7D" w14:textId="77777777" w:rsidR="006B2DBE" w:rsidRPr="00AB7182" w:rsidRDefault="006B2DBE" w:rsidP="00674BC1">
            <w:pPr>
              <w:pStyle w:val="TAN"/>
              <w:rPr>
                <w:lang w:eastAsia="en-GB"/>
              </w:rPr>
            </w:pPr>
            <w:r w:rsidRPr="00AB7182">
              <w:t>NOTE</w:t>
            </w:r>
            <w:r w:rsidRPr="00AB7182">
              <w:rPr>
                <w:lang w:eastAsia="zh-CN"/>
              </w:rPr>
              <w:t> </w:t>
            </w:r>
            <w:r w:rsidRPr="00AB7182">
              <w:t>1:</w:t>
            </w:r>
            <w:r w:rsidRPr="00AB7182">
              <w:tab/>
              <w:t>T</w:t>
            </w:r>
            <w:r w:rsidRPr="00AB7182">
              <w:rPr>
                <w:lang w:eastAsia="en-GB"/>
              </w:rPr>
              <w:t>he support of ICE received candidate, ICE received password, ICE received Ufrag are optional for ICE lite</w:t>
            </w:r>
            <w:r w:rsidRPr="00AB7182">
              <w:rPr>
                <w:rFonts w:hint="eastAsia"/>
              </w:rPr>
              <w:t>, as specified in 3GPP</w:t>
            </w:r>
            <w:r w:rsidRPr="00AB7182">
              <w:rPr>
                <w:lang w:val="en-US"/>
              </w:rPr>
              <w:t> </w:t>
            </w:r>
            <w:r w:rsidRPr="00AB7182">
              <w:rPr>
                <w:rFonts w:hint="eastAsia"/>
              </w:rPr>
              <w:t>TS </w:t>
            </w:r>
            <w:r w:rsidRPr="00AB7182">
              <w:rPr>
                <w:noProof/>
              </w:rPr>
              <w:t>29.163</w:t>
            </w:r>
            <w:r>
              <w:rPr>
                <w:noProof/>
              </w:rPr>
              <w:t> </w:t>
            </w:r>
            <w:r w:rsidRPr="00AB7182">
              <w:rPr>
                <w:noProof/>
              </w:rPr>
              <w:t>[4]</w:t>
            </w:r>
            <w:r>
              <w:rPr>
                <w:noProof/>
              </w:rPr>
              <w:t>.</w:t>
            </w:r>
          </w:p>
          <w:p w14:paraId="5EF5E494" w14:textId="77777777" w:rsidR="006B2DBE" w:rsidRDefault="006B2DBE" w:rsidP="00674BC1">
            <w:pPr>
              <w:pStyle w:val="TAN"/>
              <w:rPr>
                <w:lang w:eastAsia="zh-CN"/>
              </w:rPr>
            </w:pPr>
            <w:r w:rsidRPr="00AB7182">
              <w:rPr>
                <w:lang w:eastAsia="zh-CN"/>
              </w:rPr>
              <w:t>NOTE 2:</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1A4ED876" w14:textId="77777777" w:rsidR="006B2DBE" w:rsidRPr="00AB7182" w:rsidRDefault="006B2DBE" w:rsidP="00674BC1">
            <w:pPr>
              <w:pStyle w:val="TAN"/>
            </w:pPr>
            <w:r w:rsidRPr="001D5535">
              <w:rPr>
                <w:lang w:eastAsia="zh-CN"/>
              </w:rPr>
              <w:t>NOTE</w:t>
            </w:r>
            <w:r>
              <w:rPr>
                <w:lang w:eastAsia="zh-CN"/>
              </w:rPr>
              <w:t> 3</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[72]</w:t>
            </w:r>
            <w:r w:rsidRPr="001D5535">
              <w:rPr>
                <w:lang w:eastAsia="zh-CN"/>
              </w:rPr>
              <w:t>.</w:t>
            </w:r>
          </w:p>
        </w:tc>
      </w:tr>
    </w:tbl>
    <w:p w14:paraId="7DF80929" w14:textId="77777777" w:rsidR="006B2DBE" w:rsidRPr="00AB7182" w:rsidRDefault="006B2DBE" w:rsidP="006B2DBE">
      <w:pPr>
        <w:rPr>
          <w:rFonts w:ascii="Times" w:hAnsi="Times"/>
        </w:rPr>
      </w:pPr>
    </w:p>
    <w:p w14:paraId="2F84751D" w14:textId="77777777" w:rsidR="006B2DBE" w:rsidRPr="00AB7182" w:rsidRDefault="006B2DBE" w:rsidP="006B2DBE">
      <w:r w:rsidRPr="00AB7182">
        <w:rPr>
          <w:rFonts w:cs="Arial"/>
        </w:rPr>
        <w:t>When the processing of command (1) is complete, the IM-MGW initiates the following procedure.</w:t>
      </w:r>
    </w:p>
    <w:p w14:paraId="078D9FE6" w14:textId="77777777" w:rsidR="006B2DBE" w:rsidRPr="00AB7182" w:rsidRDefault="006B2DBE" w:rsidP="006B2DBE">
      <w:pPr>
        <w:rPr>
          <w:sz w:val="24"/>
          <w:szCs w:val="24"/>
        </w:rPr>
      </w:pPr>
      <w:r w:rsidRPr="00AB7182">
        <w:rPr>
          <w:sz w:val="24"/>
          <w:szCs w:val="24"/>
        </w:rPr>
        <w:t>2</w:t>
      </w:r>
      <w:r w:rsidRPr="00AB7182">
        <w:rPr>
          <w:sz w:val="24"/>
          <w:szCs w:val="24"/>
        </w:rPr>
        <w:tab/>
      </w:r>
      <w:r w:rsidRPr="00AB7182">
        <w:rPr>
          <w:rStyle w:val="Heading6Char"/>
          <w:sz w:val="24"/>
          <w:szCs w:val="24"/>
        </w:rPr>
        <w:t>Add.resp (Reserve IMS Connection Point and configure remote resources Ack)</w:t>
      </w:r>
    </w:p>
    <w:p w14:paraId="5F3BDD2C" w14:textId="77777777" w:rsidR="006B2DBE" w:rsidRPr="00AB7182" w:rsidRDefault="006B2DBE" w:rsidP="006B2DBE">
      <w:pPr>
        <w:pStyle w:val="TH"/>
      </w:pPr>
      <w:r w:rsidRPr="00AB7182">
        <w:lastRenderedPageBreak/>
        <w:t>Table A.17.2.4/2: Reserve IMS Connection Point and configure remote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2EA99135" w14:textId="77777777" w:rsidTr="00674BC1">
        <w:trPr>
          <w:jc w:val="center"/>
        </w:trPr>
        <w:tc>
          <w:tcPr>
            <w:tcW w:w="3119" w:type="dxa"/>
          </w:tcPr>
          <w:p w14:paraId="16A0B7AE" w14:textId="77777777" w:rsidR="006B2DBE" w:rsidRPr="00AB7182" w:rsidRDefault="006B2DBE" w:rsidP="00674BC1">
            <w:pPr>
              <w:pStyle w:val="TAH"/>
            </w:pPr>
            <w:r w:rsidRPr="00AB7182">
              <w:t>Address Information</w:t>
            </w:r>
          </w:p>
        </w:tc>
        <w:tc>
          <w:tcPr>
            <w:tcW w:w="3119" w:type="dxa"/>
          </w:tcPr>
          <w:p w14:paraId="2EB347C2" w14:textId="77777777" w:rsidR="006B2DBE" w:rsidRPr="00AB7182" w:rsidRDefault="006B2DBE" w:rsidP="00674BC1">
            <w:pPr>
              <w:pStyle w:val="TAH"/>
            </w:pPr>
            <w:r w:rsidRPr="00AB7182">
              <w:t>Control information</w:t>
            </w:r>
          </w:p>
        </w:tc>
        <w:tc>
          <w:tcPr>
            <w:tcW w:w="3119" w:type="dxa"/>
          </w:tcPr>
          <w:p w14:paraId="2ED4A423" w14:textId="77777777" w:rsidR="006B2DBE" w:rsidRPr="00AB7182" w:rsidRDefault="006B2DBE" w:rsidP="00674BC1">
            <w:pPr>
              <w:pStyle w:val="TAH"/>
            </w:pPr>
            <w:r w:rsidRPr="00AB7182">
              <w:t>Bearer information</w:t>
            </w:r>
          </w:p>
        </w:tc>
      </w:tr>
      <w:tr w:rsidR="006B2DBE" w:rsidRPr="00AB7182" w14:paraId="4D59DB0E" w14:textId="77777777" w:rsidTr="00674BC1">
        <w:trPr>
          <w:jc w:val="center"/>
        </w:trPr>
        <w:tc>
          <w:tcPr>
            <w:tcW w:w="3119" w:type="dxa"/>
          </w:tcPr>
          <w:p w14:paraId="3A346476" w14:textId="77777777" w:rsidR="006B2DBE" w:rsidRPr="00AB7182" w:rsidRDefault="006B2DBE" w:rsidP="00674BC1">
            <w:pPr>
              <w:pStyle w:val="TAL"/>
            </w:pPr>
            <w:r w:rsidRPr="00AB7182">
              <w:t xml:space="preserve">Stream ID </w:t>
            </w:r>
          </w:p>
          <w:p w14:paraId="06FEE447" w14:textId="77777777" w:rsidR="006B2DBE" w:rsidRPr="00AB7182" w:rsidRDefault="006B2DBE" w:rsidP="00674BC1">
            <w:pPr>
              <w:pStyle w:val="TAL"/>
            </w:pPr>
            <w:r w:rsidRPr="00AB7182">
              <w:t>Local Descriptor {</w:t>
            </w:r>
          </w:p>
          <w:p w14:paraId="7B88305C" w14:textId="77777777" w:rsidR="006B2DBE" w:rsidRPr="00AB7182" w:rsidRDefault="006B2DBE" w:rsidP="00674BC1">
            <w:pPr>
              <w:pStyle w:val="TAL"/>
            </w:pPr>
            <w:r w:rsidRPr="00AB7182">
              <w:t xml:space="preserve">   Port</w:t>
            </w:r>
          </w:p>
          <w:p w14:paraId="32B43EF2" w14:textId="77777777" w:rsidR="006B2DBE" w:rsidRPr="00AB7182" w:rsidRDefault="006B2DBE" w:rsidP="00674BC1">
            <w:pPr>
              <w:pStyle w:val="TAL"/>
            </w:pPr>
            <w:r w:rsidRPr="00AB7182">
              <w:t xml:space="preserve">   IP Address</w:t>
            </w:r>
          </w:p>
          <w:p w14:paraId="47DF97C4" w14:textId="77777777" w:rsidR="006B2DBE" w:rsidRPr="00AB7182" w:rsidRDefault="006B2DBE" w:rsidP="00674BC1">
            <w:pPr>
              <w:pStyle w:val="TAL"/>
            </w:pPr>
            <w:r w:rsidRPr="00AB7182">
              <w:t>}</w:t>
            </w:r>
          </w:p>
          <w:p w14:paraId="67CE097A" w14:textId="77777777" w:rsidR="006B2DBE" w:rsidRPr="00AB7182" w:rsidRDefault="006B2DBE" w:rsidP="00674BC1">
            <w:pPr>
              <w:pStyle w:val="TAL"/>
            </w:pPr>
            <w:r w:rsidRPr="00AB7182">
              <w:t>Remote Descriptor {</w:t>
            </w:r>
          </w:p>
          <w:p w14:paraId="664E6DE7" w14:textId="77777777" w:rsidR="006B2DBE" w:rsidRPr="00AB7182" w:rsidRDefault="006B2DBE" w:rsidP="00674BC1">
            <w:pPr>
              <w:pStyle w:val="TAL"/>
            </w:pPr>
            <w:r w:rsidRPr="00AB7182">
              <w:t xml:space="preserve">   Port</w:t>
            </w:r>
          </w:p>
          <w:p w14:paraId="69DB15ED" w14:textId="77777777" w:rsidR="006B2DBE" w:rsidRPr="00AB7182" w:rsidRDefault="006B2DBE" w:rsidP="00674BC1">
            <w:pPr>
              <w:pStyle w:val="TAL"/>
            </w:pPr>
            <w:r w:rsidRPr="00AB7182">
              <w:t xml:space="preserve">   IP Address</w:t>
            </w:r>
          </w:p>
          <w:p w14:paraId="14E50B3A" w14:textId="77777777" w:rsidR="006B2DBE" w:rsidRPr="00AB7182" w:rsidRDefault="006B2DBE" w:rsidP="00674BC1">
            <w:pPr>
              <w:pStyle w:val="TAL"/>
            </w:pPr>
            <w:r w:rsidRPr="00AB7182">
              <w:t>}</w:t>
            </w:r>
          </w:p>
        </w:tc>
        <w:tc>
          <w:tcPr>
            <w:tcW w:w="3119" w:type="dxa"/>
          </w:tcPr>
          <w:p w14:paraId="31EC79A7" w14:textId="77777777" w:rsidR="006B2DBE" w:rsidRPr="00AB7182" w:rsidRDefault="006B2DBE" w:rsidP="00674BC1">
            <w:pPr>
              <w:pStyle w:val="TAL"/>
              <w:ind w:left="284" w:hanging="284"/>
              <w:rPr>
                <w:lang w:val="en-US"/>
              </w:rPr>
            </w:pPr>
            <w:r w:rsidRPr="00AB7182">
              <w:rPr>
                <w:lang w:val="en-US"/>
              </w:rPr>
              <w:t>Transaction ID</w:t>
            </w:r>
          </w:p>
          <w:p w14:paraId="5803BD61" w14:textId="77777777" w:rsidR="006B2DBE" w:rsidRPr="00AB7182" w:rsidRDefault="006B2DBE" w:rsidP="00674BC1">
            <w:pPr>
              <w:pStyle w:val="TAL"/>
              <w:ind w:left="284" w:hanging="284"/>
              <w:rPr>
                <w:lang w:val="en-US"/>
              </w:rPr>
            </w:pPr>
            <w:r w:rsidRPr="00AB7182">
              <w:rPr>
                <w:lang w:val="en-US"/>
              </w:rPr>
              <w:t>Termination ID</w:t>
            </w:r>
          </w:p>
          <w:p w14:paraId="2285178B" w14:textId="77777777" w:rsidR="006B2DBE" w:rsidRPr="00AB7182" w:rsidRDefault="006B2DBE" w:rsidP="00674BC1">
            <w:pPr>
              <w:pStyle w:val="TAL"/>
              <w:ind w:left="284" w:hanging="284"/>
            </w:pPr>
            <w:r w:rsidRPr="00AB7182">
              <w:t>Context ID</w:t>
            </w:r>
          </w:p>
        </w:tc>
        <w:tc>
          <w:tcPr>
            <w:tcW w:w="3119" w:type="dxa"/>
          </w:tcPr>
          <w:p w14:paraId="66E4F926" w14:textId="77777777" w:rsidR="006B2DBE" w:rsidRPr="00AB7182" w:rsidRDefault="006B2DBE" w:rsidP="00674BC1">
            <w:pPr>
              <w:pStyle w:val="TAL"/>
            </w:pPr>
            <w:r w:rsidRPr="00AB7182">
              <w:t xml:space="preserve">Stream ID </w:t>
            </w:r>
          </w:p>
          <w:p w14:paraId="793715D8" w14:textId="77777777" w:rsidR="006B2DBE" w:rsidRPr="00AB7182" w:rsidRDefault="006B2DBE" w:rsidP="00674BC1">
            <w:pPr>
              <w:pStyle w:val="TAL"/>
            </w:pPr>
            <w:r w:rsidRPr="00AB7182">
              <w:t>Local Descriptor {</w:t>
            </w:r>
          </w:p>
          <w:p w14:paraId="514E0703" w14:textId="77777777" w:rsidR="006B2DBE" w:rsidRPr="00AB7182" w:rsidRDefault="006B2DBE" w:rsidP="00674BC1">
            <w:pPr>
              <w:pStyle w:val="TAL"/>
            </w:pPr>
            <w:r w:rsidRPr="00AB7182">
              <w:t xml:space="preserve">   Codec List</w:t>
            </w:r>
          </w:p>
          <w:p w14:paraId="396FEE8F" w14:textId="77777777" w:rsidR="006B2DBE" w:rsidRPr="00AB7182" w:rsidRDefault="006B2DBE" w:rsidP="00674BC1">
            <w:pPr>
              <w:pStyle w:val="TAL"/>
            </w:pPr>
            <w:r w:rsidRPr="00AB7182">
              <w:t xml:space="preserve">   RTP Payloads</w:t>
            </w:r>
          </w:p>
          <w:p w14:paraId="161FB014" w14:textId="77777777" w:rsidR="006B2DBE" w:rsidRPr="00AB7182" w:rsidRDefault="006B2DBE" w:rsidP="00674BC1">
            <w:pPr>
              <w:pStyle w:val="TAL"/>
            </w:pPr>
            <w:r w:rsidRPr="00AB7182">
              <w:t xml:space="preserve">   RtcpbwRS</w:t>
            </w:r>
          </w:p>
          <w:p w14:paraId="58B2B7B8" w14:textId="77777777" w:rsidR="006B2DBE" w:rsidRPr="00AB7182" w:rsidRDefault="006B2DBE" w:rsidP="00674BC1">
            <w:pPr>
              <w:pStyle w:val="TAL"/>
            </w:pPr>
            <w:r w:rsidRPr="00AB7182">
              <w:t xml:space="preserve">   RtcpbwRR</w:t>
            </w:r>
          </w:p>
          <w:p w14:paraId="5B3F007C" w14:textId="77777777" w:rsidR="006B2DBE" w:rsidRPr="00AB7182" w:rsidRDefault="006B2DBE" w:rsidP="00674BC1">
            <w:pPr>
              <w:pStyle w:val="TAL"/>
              <w:rPr>
                <w:lang w:eastAsia="en-GB"/>
              </w:rPr>
            </w:pPr>
            <w:r w:rsidRPr="00AB7182">
              <w:rPr>
                <w:lang w:eastAsia="en-GB"/>
              </w:rPr>
              <w:t>If ICE is applied:</w:t>
            </w:r>
          </w:p>
          <w:p w14:paraId="1B026B71" w14:textId="77777777" w:rsidR="006B2DBE" w:rsidRPr="00AB7182" w:rsidRDefault="006B2DBE" w:rsidP="00674BC1">
            <w:pPr>
              <w:pStyle w:val="TAL"/>
            </w:pPr>
            <w:r w:rsidRPr="00AB7182">
              <w:rPr>
                <w:lang w:eastAsia="en-GB"/>
              </w:rPr>
              <w:t xml:space="preserve">   </w:t>
            </w:r>
            <w:r w:rsidRPr="00AB7182">
              <w:t>ICE host candidate</w:t>
            </w:r>
          </w:p>
          <w:p w14:paraId="46E09216" w14:textId="77777777" w:rsidR="006B2DBE" w:rsidRPr="00AB7182" w:rsidRDefault="006B2DBE" w:rsidP="00674BC1">
            <w:pPr>
              <w:pStyle w:val="TAL"/>
            </w:pPr>
            <w:r w:rsidRPr="00AB7182">
              <w:t xml:space="preserve">   ICE password</w:t>
            </w:r>
          </w:p>
          <w:p w14:paraId="30512D23" w14:textId="77777777" w:rsidR="006B2DBE" w:rsidRPr="00AB7182" w:rsidRDefault="006B2DBE" w:rsidP="00674BC1">
            <w:pPr>
              <w:pStyle w:val="TAL"/>
            </w:pPr>
            <w:r w:rsidRPr="00AB7182">
              <w:t xml:space="preserve">   ICE Ufrag</w:t>
            </w:r>
          </w:p>
          <w:p w14:paraId="353D54B5" w14:textId="77777777" w:rsidR="006B2DBE" w:rsidRPr="00251D26" w:rsidRDefault="006B2DBE" w:rsidP="00674BC1">
            <w:pPr>
              <w:pStyle w:val="TAL"/>
            </w:pPr>
            <w:r w:rsidRPr="000372ED">
              <w:t xml:space="preserve">   ICE pacing</w:t>
            </w:r>
          </w:p>
          <w:p w14:paraId="0CE7780D" w14:textId="77777777" w:rsidR="006B2DBE" w:rsidRPr="00AB7182" w:rsidRDefault="006B2DBE" w:rsidP="00674BC1">
            <w:pPr>
              <w:pStyle w:val="TAL"/>
            </w:pPr>
            <w:r w:rsidRPr="00AB7182">
              <w:t xml:space="preserve">   If ICE lite implementation</w:t>
            </w:r>
          </w:p>
          <w:p w14:paraId="26F54B76" w14:textId="77777777" w:rsidR="006B2DBE" w:rsidRPr="00AB7182" w:rsidRDefault="006B2DBE" w:rsidP="00674BC1">
            <w:pPr>
              <w:pStyle w:val="TAL"/>
            </w:pPr>
            <w:r w:rsidRPr="00AB7182">
              <w:t xml:space="preserve">       ICE lite indication</w:t>
            </w:r>
          </w:p>
          <w:p w14:paraId="2B5CC54F" w14:textId="77777777" w:rsidR="006B2DBE" w:rsidRPr="00AB7182" w:rsidRDefault="006B2DBE" w:rsidP="00674BC1">
            <w:pPr>
              <w:pStyle w:val="TAL"/>
            </w:pPr>
          </w:p>
          <w:p w14:paraId="210A4091"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15BBE7D"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57A783A5" w14:textId="77777777" w:rsidR="006B2DBE" w:rsidRPr="00AB7182" w:rsidRDefault="006B2DBE" w:rsidP="00674BC1">
            <w:pPr>
              <w:pStyle w:val="TAL"/>
            </w:pPr>
            <w:r w:rsidRPr="00AB7182">
              <w:t>}</w:t>
            </w:r>
          </w:p>
          <w:p w14:paraId="507240A9" w14:textId="77777777" w:rsidR="006B2DBE" w:rsidRPr="00AB7182" w:rsidRDefault="006B2DBE" w:rsidP="00674BC1">
            <w:pPr>
              <w:pStyle w:val="TAL"/>
            </w:pPr>
            <w:r w:rsidRPr="00AB7182">
              <w:t>Remote Descriptor {</w:t>
            </w:r>
          </w:p>
          <w:p w14:paraId="4A276691" w14:textId="77777777" w:rsidR="006B2DBE" w:rsidRPr="00AB7182" w:rsidRDefault="006B2DBE" w:rsidP="00674BC1">
            <w:pPr>
              <w:pStyle w:val="TAL"/>
            </w:pPr>
            <w:r w:rsidRPr="00AB7182">
              <w:t xml:space="preserve">   Codec List</w:t>
            </w:r>
          </w:p>
          <w:p w14:paraId="649693FA" w14:textId="77777777" w:rsidR="006B2DBE" w:rsidRPr="00AB7182" w:rsidRDefault="006B2DBE" w:rsidP="00674BC1">
            <w:pPr>
              <w:pStyle w:val="TAL"/>
            </w:pPr>
            <w:r w:rsidRPr="00AB7182">
              <w:t xml:space="preserve">   RTP Payloads</w:t>
            </w:r>
          </w:p>
          <w:p w14:paraId="7FB7CCB6"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49355BBA" w14:textId="77777777" w:rsidR="006B2DBE" w:rsidRPr="00AB7182" w:rsidRDefault="006B2DBE" w:rsidP="00674BC1">
            <w:pPr>
              <w:pStyle w:val="TAL"/>
            </w:pPr>
            <w:r w:rsidRPr="00AB7182">
              <w:tab/>
              <w:t>Additional Bandwidth Properties</w:t>
            </w:r>
          </w:p>
          <w:p w14:paraId="1F0CC0EB" w14:textId="77777777" w:rsidR="006B2DBE" w:rsidRPr="00AB7182" w:rsidRDefault="006B2DBE" w:rsidP="00674BC1">
            <w:pPr>
              <w:pStyle w:val="TAL"/>
            </w:pPr>
            <w:r w:rsidRPr="00AB7182">
              <w:t xml:space="preserve">   RtcpbwRS</w:t>
            </w:r>
          </w:p>
          <w:p w14:paraId="4751C2C0" w14:textId="77777777" w:rsidR="006B2DBE" w:rsidRPr="00AB7182" w:rsidRDefault="006B2DBE" w:rsidP="00674BC1">
            <w:pPr>
              <w:pStyle w:val="TAL"/>
            </w:pPr>
            <w:r w:rsidRPr="00AB7182">
              <w:t xml:space="preserve">   RtcpbwRR</w:t>
            </w:r>
          </w:p>
          <w:p w14:paraId="26A90F40" w14:textId="77777777" w:rsidR="006B2DBE" w:rsidRPr="00AB7182" w:rsidRDefault="006B2DBE" w:rsidP="00674BC1">
            <w:pPr>
              <w:pStyle w:val="TAL"/>
            </w:pPr>
          </w:p>
          <w:p w14:paraId="3EBAD960"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1320A86"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17CA7792" w14:textId="77777777" w:rsidR="006B2DBE" w:rsidRPr="00AB7182" w:rsidRDefault="006B2DBE" w:rsidP="00674BC1">
            <w:pPr>
              <w:pStyle w:val="TAL"/>
            </w:pPr>
            <w:r w:rsidRPr="00AB7182">
              <w:t>}</w:t>
            </w:r>
          </w:p>
        </w:tc>
      </w:tr>
    </w:tbl>
    <w:p w14:paraId="0B3578B6" w14:textId="77777777" w:rsidR="006B2DBE" w:rsidRPr="00AB7182" w:rsidRDefault="006B2DBE" w:rsidP="006B2DBE"/>
    <w:p w14:paraId="1D64A2AE" w14:textId="77777777" w:rsidR="00DF7520" w:rsidRPr="00AB7182" w:rsidRDefault="00DF7520" w:rsidP="006460F5">
      <w:pPr>
        <w:pStyle w:val="Heading3"/>
      </w:pPr>
      <w:bookmarkStart w:id="200" w:name="_Toc177668532"/>
      <w:r w:rsidRPr="00AB7182">
        <w:t>A.17.2.5</w:t>
      </w:r>
      <w:r w:rsidRPr="00AB7182">
        <w:tab/>
      </w:r>
      <w:r w:rsidR="00E445D7" w:rsidRPr="00AB7182">
        <w:t>VOID</w:t>
      </w:r>
      <w:bookmarkEnd w:id="200"/>
    </w:p>
    <w:p w14:paraId="38C1A868" w14:textId="77777777" w:rsidR="00DF7520" w:rsidRPr="00AB7182" w:rsidRDefault="00DF7520" w:rsidP="006460F5">
      <w:pPr>
        <w:pStyle w:val="Heading3"/>
      </w:pPr>
      <w:bookmarkStart w:id="201" w:name="_Toc177668533"/>
      <w:r w:rsidRPr="00AB7182">
        <w:t>A.17.2.6</w:t>
      </w:r>
      <w:r w:rsidRPr="00AB7182">
        <w:tab/>
        <w:t>Termination heartbeat indication</w:t>
      </w:r>
      <w:bookmarkEnd w:id="201"/>
    </w:p>
    <w:p w14:paraId="78666449" w14:textId="77777777" w:rsidR="00DF7520" w:rsidRPr="00AB7182" w:rsidRDefault="00DF7520" w:rsidP="00DF7520">
      <w:pPr>
        <w:tabs>
          <w:tab w:val="left" w:pos="7740"/>
        </w:tabs>
      </w:pPr>
      <w:r w:rsidRPr="00AB7182">
        <w:t>When the procedure  "Termination heartbeat indication" is required the following procedure is initiated: the MGW sends a NOT.req command with the following information.</w:t>
      </w:r>
    </w:p>
    <w:p w14:paraId="0B2241CE" w14:textId="77777777" w:rsidR="00DF7520" w:rsidRPr="00AB7182" w:rsidRDefault="00DF7520" w:rsidP="00DF7520">
      <w:pPr>
        <w:pStyle w:val="TH"/>
      </w:pPr>
      <w:r w:rsidRPr="00AB7182">
        <w:t>Table A.17.2.6/1: NOT.req (Termination heartbeat)</w:t>
      </w:r>
      <w:r w:rsidRPr="00AB7182">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4A14096B" w14:textId="77777777" w:rsidTr="00DF7520">
        <w:trPr>
          <w:jc w:val="center"/>
        </w:trPr>
        <w:tc>
          <w:tcPr>
            <w:tcW w:w="3119" w:type="dxa"/>
          </w:tcPr>
          <w:p w14:paraId="3C4323EC" w14:textId="77777777" w:rsidR="00DF7520" w:rsidRPr="00AB7182" w:rsidRDefault="00DF7520" w:rsidP="00DF7520">
            <w:pPr>
              <w:pStyle w:val="TAH"/>
              <w:tabs>
                <w:tab w:val="left" w:pos="7740"/>
              </w:tabs>
            </w:pPr>
            <w:r w:rsidRPr="00AB7182">
              <w:t>Address Information</w:t>
            </w:r>
          </w:p>
        </w:tc>
        <w:tc>
          <w:tcPr>
            <w:tcW w:w="3119" w:type="dxa"/>
          </w:tcPr>
          <w:p w14:paraId="76C5F564" w14:textId="77777777" w:rsidR="00DF7520" w:rsidRPr="00AB7182" w:rsidRDefault="00DF7520" w:rsidP="00DF7520">
            <w:pPr>
              <w:pStyle w:val="TAH"/>
              <w:tabs>
                <w:tab w:val="left" w:pos="7740"/>
              </w:tabs>
            </w:pPr>
            <w:r w:rsidRPr="00AB7182">
              <w:t>Control information</w:t>
            </w:r>
          </w:p>
        </w:tc>
        <w:tc>
          <w:tcPr>
            <w:tcW w:w="3119" w:type="dxa"/>
          </w:tcPr>
          <w:p w14:paraId="2363E34F" w14:textId="77777777" w:rsidR="00DF7520" w:rsidRPr="00AB7182" w:rsidRDefault="00DF7520" w:rsidP="00DF7520">
            <w:pPr>
              <w:pStyle w:val="TAH"/>
              <w:tabs>
                <w:tab w:val="left" w:pos="7740"/>
              </w:tabs>
            </w:pPr>
            <w:r w:rsidRPr="00AB7182">
              <w:t>Bearer information</w:t>
            </w:r>
          </w:p>
        </w:tc>
      </w:tr>
      <w:tr w:rsidR="00DF7520" w:rsidRPr="00AB7182" w14:paraId="15178C4E" w14:textId="77777777" w:rsidTr="00DF7520">
        <w:trPr>
          <w:jc w:val="center"/>
        </w:trPr>
        <w:tc>
          <w:tcPr>
            <w:tcW w:w="3119" w:type="dxa"/>
          </w:tcPr>
          <w:p w14:paraId="7DBA1ECA" w14:textId="77777777" w:rsidR="00DF7520" w:rsidRPr="00AB7182" w:rsidRDefault="00DF7520" w:rsidP="00DF7520">
            <w:pPr>
              <w:pStyle w:val="TAL"/>
              <w:tabs>
                <w:tab w:val="left" w:pos="7740"/>
              </w:tabs>
            </w:pPr>
          </w:p>
        </w:tc>
        <w:tc>
          <w:tcPr>
            <w:tcW w:w="3119" w:type="dxa"/>
          </w:tcPr>
          <w:p w14:paraId="683C322D" w14:textId="77777777" w:rsidR="00DF7520" w:rsidRPr="00AB7182" w:rsidRDefault="00DF7520" w:rsidP="00DF7520">
            <w:pPr>
              <w:pStyle w:val="TAL"/>
              <w:tabs>
                <w:tab w:val="left" w:pos="7740"/>
              </w:tabs>
              <w:rPr>
                <w:lang w:val="fr-FR"/>
              </w:rPr>
            </w:pPr>
            <w:r w:rsidRPr="00AB7182">
              <w:rPr>
                <w:lang w:val="fr-FR"/>
              </w:rPr>
              <w:t>Transaction ID = z</w:t>
            </w:r>
          </w:p>
          <w:p w14:paraId="685DDFDB" w14:textId="77777777" w:rsidR="00DF7520" w:rsidRPr="00AB7182" w:rsidRDefault="00DF7520" w:rsidP="00DF7520">
            <w:pPr>
              <w:pStyle w:val="TAL"/>
              <w:tabs>
                <w:tab w:val="left" w:pos="7740"/>
              </w:tabs>
              <w:rPr>
                <w:lang w:val="fr-FR"/>
              </w:rPr>
            </w:pPr>
            <w:r w:rsidRPr="00AB7182">
              <w:rPr>
                <w:lang w:val="fr-FR"/>
              </w:rPr>
              <w:t>Context ID = c1</w:t>
            </w:r>
          </w:p>
          <w:p w14:paraId="7461C9E5" w14:textId="77777777" w:rsidR="00DF7520" w:rsidRPr="00AB7182" w:rsidRDefault="00DF7520" w:rsidP="00DF7520">
            <w:pPr>
              <w:pStyle w:val="TAL"/>
              <w:tabs>
                <w:tab w:val="left" w:pos="7740"/>
              </w:tabs>
            </w:pPr>
            <w:r w:rsidRPr="00AB7182">
              <w:t xml:space="preserve">Termination ID = bearer1 </w:t>
            </w:r>
          </w:p>
          <w:p w14:paraId="668B4143" w14:textId="77777777" w:rsidR="00DF7520" w:rsidRPr="00AB7182" w:rsidRDefault="00DF7520" w:rsidP="00DF7520">
            <w:pPr>
              <w:pStyle w:val="TAL"/>
              <w:tabs>
                <w:tab w:val="left" w:pos="7740"/>
              </w:tabs>
            </w:pPr>
          </w:p>
          <w:p w14:paraId="075396E9" w14:textId="77777777" w:rsidR="00DF7520" w:rsidRPr="00AB7182" w:rsidRDefault="00DF7520" w:rsidP="00DF7520">
            <w:pPr>
              <w:pStyle w:val="TAL"/>
              <w:tabs>
                <w:tab w:val="left" w:pos="7740"/>
              </w:tabs>
            </w:pPr>
            <w:r w:rsidRPr="00AB7182">
              <w:t xml:space="preserve">    Event_ID (Event ID = x, </w:t>
            </w:r>
          </w:p>
          <w:p w14:paraId="2CD12DE1" w14:textId="77777777" w:rsidR="00DF7520" w:rsidRPr="00AB7182" w:rsidRDefault="00DF7520" w:rsidP="00DF7520">
            <w:pPr>
              <w:pStyle w:val="TAL"/>
              <w:tabs>
                <w:tab w:val="left" w:pos="7740"/>
              </w:tabs>
            </w:pPr>
            <w:r w:rsidRPr="00AB7182">
              <w:t xml:space="preserve">             </w:t>
            </w:r>
            <w:r w:rsidR="00A46314" w:rsidRPr="00AB7182">
              <w:t>"</w:t>
            </w:r>
            <w:r w:rsidRPr="00AB7182">
              <w:t>termination heartbeat")</w:t>
            </w:r>
          </w:p>
        </w:tc>
        <w:tc>
          <w:tcPr>
            <w:tcW w:w="3119" w:type="dxa"/>
          </w:tcPr>
          <w:p w14:paraId="6FD9E448" w14:textId="77777777" w:rsidR="00DF7520" w:rsidRPr="00AB7182" w:rsidRDefault="00DF7520" w:rsidP="00DF7520">
            <w:pPr>
              <w:pStyle w:val="TAL"/>
              <w:tabs>
                <w:tab w:val="left" w:pos="7740"/>
              </w:tabs>
            </w:pPr>
          </w:p>
        </w:tc>
      </w:tr>
    </w:tbl>
    <w:p w14:paraId="436E4069" w14:textId="77777777" w:rsidR="00DF7520" w:rsidRPr="00AB7182" w:rsidRDefault="00DF7520" w:rsidP="00DF7520"/>
    <w:p w14:paraId="77A9DF32" w14:textId="77777777" w:rsidR="00DF7520" w:rsidRPr="00AB7182" w:rsidRDefault="00DF7520" w:rsidP="00DF7520">
      <w:r w:rsidRPr="00AB7182">
        <w:t>When the processing of command  is complete, the MGC initiates the following procedure.</w:t>
      </w:r>
    </w:p>
    <w:p w14:paraId="4AE48650" w14:textId="77777777" w:rsidR="00DF7520" w:rsidRPr="00AB7182" w:rsidRDefault="00DF7520" w:rsidP="00DF7520">
      <w:pPr>
        <w:pStyle w:val="TH"/>
      </w:pPr>
      <w:r w:rsidRPr="00AB7182">
        <w:t>Table A.17.2.6/2: NOT.resp (Termination heartbeat)</w:t>
      </w:r>
      <w:r w:rsidRPr="00AB7182">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18729500" w14:textId="77777777" w:rsidTr="00DF7520">
        <w:trPr>
          <w:jc w:val="center"/>
        </w:trPr>
        <w:tc>
          <w:tcPr>
            <w:tcW w:w="3119" w:type="dxa"/>
          </w:tcPr>
          <w:p w14:paraId="3C017C5C" w14:textId="77777777" w:rsidR="00DF7520" w:rsidRPr="00AB7182" w:rsidRDefault="00DF7520" w:rsidP="00DF7520">
            <w:pPr>
              <w:pStyle w:val="TAH"/>
            </w:pPr>
            <w:r w:rsidRPr="00AB7182">
              <w:t>Address Information</w:t>
            </w:r>
          </w:p>
        </w:tc>
        <w:tc>
          <w:tcPr>
            <w:tcW w:w="3119" w:type="dxa"/>
          </w:tcPr>
          <w:p w14:paraId="200CB256" w14:textId="77777777" w:rsidR="00DF7520" w:rsidRPr="00AB7182" w:rsidRDefault="00DF7520" w:rsidP="00DF7520">
            <w:pPr>
              <w:pStyle w:val="TAH"/>
            </w:pPr>
            <w:r w:rsidRPr="00AB7182">
              <w:t>Control information</w:t>
            </w:r>
          </w:p>
        </w:tc>
        <w:tc>
          <w:tcPr>
            <w:tcW w:w="3119" w:type="dxa"/>
          </w:tcPr>
          <w:p w14:paraId="222249B6" w14:textId="77777777" w:rsidR="00DF7520" w:rsidRPr="00AB7182" w:rsidRDefault="00DF7520" w:rsidP="00DF7520">
            <w:pPr>
              <w:pStyle w:val="TAH"/>
            </w:pPr>
            <w:r w:rsidRPr="00AB7182">
              <w:t>Bearer information</w:t>
            </w:r>
          </w:p>
        </w:tc>
      </w:tr>
      <w:tr w:rsidR="00DF7520" w:rsidRPr="00AB7182" w14:paraId="3C115346" w14:textId="77777777" w:rsidTr="00DF7520">
        <w:trPr>
          <w:jc w:val="center"/>
        </w:trPr>
        <w:tc>
          <w:tcPr>
            <w:tcW w:w="3119" w:type="dxa"/>
          </w:tcPr>
          <w:p w14:paraId="7ECAD838" w14:textId="77777777" w:rsidR="00DF7520" w:rsidRPr="00AB7182" w:rsidRDefault="00DF7520" w:rsidP="00DF7520">
            <w:pPr>
              <w:pStyle w:val="TAL"/>
            </w:pPr>
          </w:p>
        </w:tc>
        <w:tc>
          <w:tcPr>
            <w:tcW w:w="3119" w:type="dxa"/>
          </w:tcPr>
          <w:p w14:paraId="46D5D787" w14:textId="77777777" w:rsidR="00DF7520" w:rsidRPr="00AB7182" w:rsidRDefault="00DF7520" w:rsidP="00DF7520">
            <w:pPr>
              <w:pStyle w:val="TAL"/>
              <w:rPr>
                <w:lang w:val="fr-FR"/>
              </w:rPr>
            </w:pPr>
            <w:r w:rsidRPr="00AB7182">
              <w:rPr>
                <w:lang w:val="fr-FR"/>
              </w:rPr>
              <w:t>Transaction ID = z</w:t>
            </w:r>
          </w:p>
          <w:p w14:paraId="14BA2133" w14:textId="77777777" w:rsidR="00DF7520" w:rsidRPr="00AB7182" w:rsidRDefault="00DF7520" w:rsidP="00DF7520">
            <w:pPr>
              <w:pStyle w:val="TAL"/>
              <w:rPr>
                <w:lang w:val="fr-FR"/>
              </w:rPr>
            </w:pPr>
            <w:r w:rsidRPr="00AB7182">
              <w:rPr>
                <w:lang w:val="fr-FR"/>
              </w:rPr>
              <w:t>Context ID = c1</w:t>
            </w:r>
          </w:p>
          <w:p w14:paraId="43985C1F" w14:textId="77777777" w:rsidR="00DF7520" w:rsidRPr="00AB7182" w:rsidRDefault="00DF7520" w:rsidP="00DF7520">
            <w:pPr>
              <w:pStyle w:val="TAL"/>
            </w:pPr>
            <w:r w:rsidRPr="00AB7182">
              <w:t>Termination ID = bearer1</w:t>
            </w:r>
          </w:p>
        </w:tc>
        <w:tc>
          <w:tcPr>
            <w:tcW w:w="3119" w:type="dxa"/>
          </w:tcPr>
          <w:p w14:paraId="4712ECC0" w14:textId="77777777" w:rsidR="00DF7520" w:rsidRPr="00AB7182" w:rsidRDefault="00DF7520" w:rsidP="00DF7520">
            <w:pPr>
              <w:pStyle w:val="TAL"/>
            </w:pPr>
          </w:p>
        </w:tc>
      </w:tr>
    </w:tbl>
    <w:p w14:paraId="7FB46FE1" w14:textId="77777777" w:rsidR="00DF7520" w:rsidRPr="00AB7182" w:rsidRDefault="00DF7520" w:rsidP="00DF7520">
      <w:pPr>
        <w:pStyle w:val="CRCoverPage"/>
        <w:spacing w:after="0"/>
        <w:rPr>
          <w:noProof/>
        </w:rPr>
      </w:pPr>
    </w:p>
    <w:p w14:paraId="48350792" w14:textId="77777777" w:rsidR="00DF7520" w:rsidRPr="00AB7182" w:rsidRDefault="00DF7520" w:rsidP="00DF7520">
      <w:pPr>
        <w:rPr>
          <w:noProof/>
        </w:rPr>
      </w:pPr>
      <w:r w:rsidRPr="00AB7182">
        <w:rPr>
          <w:noProof/>
        </w:rPr>
        <w:t>The heartbeat timer shall be configured to a value much greater than the mean call holding time.</w:t>
      </w:r>
    </w:p>
    <w:p w14:paraId="35703731" w14:textId="77777777" w:rsidR="00A5132F" w:rsidRPr="00AB7182" w:rsidRDefault="00DF7520" w:rsidP="0022063C">
      <w:pPr>
        <w:rPr>
          <w:noProof/>
        </w:rPr>
      </w:pPr>
      <w:r w:rsidRPr="00AB7182">
        <w:rPr>
          <w:noProof/>
        </w:rPr>
        <w:lastRenderedPageBreak/>
        <w:t xml:space="preserve">The </w:t>
      </w:r>
      <w:r w:rsidR="00830823" w:rsidRPr="00AB7182">
        <w:rPr>
          <w:noProof/>
        </w:rPr>
        <w:t>MGCF</w:t>
      </w:r>
      <w:r w:rsidRPr="00AB7182">
        <w:rPr>
          <w:noProof/>
        </w:rPr>
        <w:t xml:space="preserve"> is in charge of correcting any detected mismatch, by substracting hanging terminations or clearing hanging contexts</w:t>
      </w:r>
      <w:r w:rsidR="00830823" w:rsidRPr="00AB7182">
        <w:rPr>
          <w:noProof/>
        </w:rPr>
        <w:t xml:space="preserve"> as specified for the hanging termination detection procedure in 3GPP TS 29.163 [4]</w:t>
      </w:r>
      <w:r w:rsidR="003A60C7" w:rsidRPr="00AB7182">
        <w:rPr>
          <w:noProof/>
        </w:rPr>
        <w:t>.</w:t>
      </w:r>
    </w:p>
    <w:p w14:paraId="2D0233C2" w14:textId="77777777" w:rsidR="003A60C7" w:rsidRPr="00AB7182" w:rsidRDefault="003A60C7" w:rsidP="006460F5">
      <w:pPr>
        <w:pStyle w:val="Heading3"/>
      </w:pPr>
      <w:bookmarkStart w:id="202" w:name="_Toc177668534"/>
      <w:r w:rsidRPr="00AB7182">
        <w:t>A.17.2.</w:t>
      </w:r>
      <w:r w:rsidRPr="00AB7182">
        <w:rPr>
          <w:lang w:eastAsia="zh-CN"/>
        </w:rPr>
        <w:t>7</w:t>
      </w:r>
      <w:r w:rsidRPr="00AB7182">
        <w:tab/>
        <w:t xml:space="preserve">Request </w:t>
      </w:r>
      <w:r w:rsidRPr="00AB7182">
        <w:rPr>
          <w:rFonts w:hint="eastAsia"/>
          <w:lang w:eastAsia="zh-CN"/>
        </w:rPr>
        <w:t>RTCP-</w:t>
      </w:r>
      <w:r w:rsidRPr="00AB7182">
        <w:t>Interworking</w:t>
      </w:r>
      <w:bookmarkEnd w:id="202"/>
    </w:p>
    <w:p w14:paraId="488874F7" w14:textId="77777777" w:rsidR="003A60C7" w:rsidRPr="00AB7182" w:rsidRDefault="003A60C7" w:rsidP="003A60C7">
      <w:pPr>
        <w:tabs>
          <w:tab w:val="left" w:pos="7740"/>
        </w:tabs>
        <w:rPr>
          <w:lang w:eastAsia="zh-CN"/>
        </w:rPr>
      </w:pPr>
      <w:r w:rsidRPr="00AB7182">
        <w:t xml:space="preserve">When the procedure "Request </w:t>
      </w:r>
      <w:r w:rsidRPr="00AB7182">
        <w:rPr>
          <w:rFonts w:hint="eastAsia"/>
          <w:lang w:eastAsia="zh-CN"/>
        </w:rPr>
        <w:t>RTCP-</w:t>
      </w:r>
      <w:r w:rsidRPr="00AB7182">
        <w:t xml:space="preserve">Interworking" is required the following procedure is initiated: </w:t>
      </w:r>
    </w:p>
    <w:p w14:paraId="35FBF941" w14:textId="77777777" w:rsidR="003A60C7" w:rsidRPr="00AB7182" w:rsidRDefault="003A60C7" w:rsidP="003A60C7">
      <w:pPr>
        <w:tabs>
          <w:tab w:val="left" w:pos="7740"/>
        </w:tabs>
      </w:pPr>
      <w:r w:rsidRPr="00AB7182">
        <w:t xml:space="preserve">the </w:t>
      </w:r>
      <w:r w:rsidRPr="00AB7182">
        <w:rPr>
          <w:rFonts w:hint="eastAsia"/>
          <w:lang w:eastAsia="zh-CN"/>
        </w:rPr>
        <w:t>MGCF</w:t>
      </w:r>
      <w:r w:rsidRPr="00AB7182">
        <w:t xml:space="preserve"> sends a </w:t>
      </w:r>
      <w:r w:rsidRPr="00AB7182">
        <w:rPr>
          <w:rFonts w:hint="eastAsia"/>
          <w:lang w:eastAsia="zh-CN"/>
        </w:rPr>
        <w:t>Mod</w:t>
      </w:r>
      <w:r w:rsidRPr="00AB7182">
        <w:t>.req command with the following information.</w:t>
      </w:r>
    </w:p>
    <w:p w14:paraId="1E95FE12" w14:textId="77777777" w:rsidR="003A60C7" w:rsidRPr="00AB7182" w:rsidRDefault="003A60C7" w:rsidP="003A60C7">
      <w:pPr>
        <w:pStyle w:val="TH"/>
        <w:rPr>
          <w:lang w:eastAsia="zh-CN"/>
        </w:rPr>
      </w:pPr>
      <w:r w:rsidRPr="00AB7182">
        <w:t>Table A.17.2.</w:t>
      </w:r>
      <w:r w:rsidRPr="00AB7182">
        <w:rPr>
          <w:lang w:eastAsia="zh-CN"/>
        </w:rPr>
        <w:t>7</w:t>
      </w:r>
      <w:r w:rsidRPr="00AB7182">
        <w:t xml:space="preserve">/1: Request </w:t>
      </w:r>
      <w:r w:rsidRPr="00AB7182">
        <w:rPr>
          <w:rFonts w:hint="eastAsia"/>
          <w:lang w:eastAsia="zh-CN"/>
        </w:rPr>
        <w:t>RTCP-</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27B87E80" w14:textId="77777777" w:rsidTr="00466786">
        <w:trPr>
          <w:jc w:val="center"/>
        </w:trPr>
        <w:tc>
          <w:tcPr>
            <w:tcW w:w="3119" w:type="dxa"/>
          </w:tcPr>
          <w:p w14:paraId="7B40A8A4" w14:textId="77777777" w:rsidR="003A60C7" w:rsidRPr="00AB7182" w:rsidRDefault="003A60C7" w:rsidP="00466786">
            <w:pPr>
              <w:pStyle w:val="TAH"/>
              <w:tabs>
                <w:tab w:val="left" w:pos="7740"/>
              </w:tabs>
            </w:pPr>
            <w:r w:rsidRPr="00AB7182">
              <w:t>Address Information</w:t>
            </w:r>
          </w:p>
        </w:tc>
        <w:tc>
          <w:tcPr>
            <w:tcW w:w="3119" w:type="dxa"/>
          </w:tcPr>
          <w:p w14:paraId="7A928CF1" w14:textId="77777777" w:rsidR="003A60C7" w:rsidRPr="00AB7182" w:rsidRDefault="003A60C7" w:rsidP="00466786">
            <w:pPr>
              <w:pStyle w:val="TAH"/>
              <w:tabs>
                <w:tab w:val="left" w:pos="7740"/>
              </w:tabs>
            </w:pPr>
            <w:r w:rsidRPr="00AB7182">
              <w:t>Control information</w:t>
            </w:r>
          </w:p>
        </w:tc>
        <w:tc>
          <w:tcPr>
            <w:tcW w:w="3119" w:type="dxa"/>
          </w:tcPr>
          <w:p w14:paraId="6335F302" w14:textId="77777777" w:rsidR="003A60C7" w:rsidRPr="00AB7182" w:rsidRDefault="003A60C7" w:rsidP="00466786">
            <w:pPr>
              <w:pStyle w:val="TAH"/>
              <w:tabs>
                <w:tab w:val="left" w:pos="7740"/>
              </w:tabs>
            </w:pPr>
            <w:r w:rsidRPr="00AB7182">
              <w:t>Bearer information</w:t>
            </w:r>
          </w:p>
        </w:tc>
      </w:tr>
      <w:tr w:rsidR="003A60C7" w:rsidRPr="00AB7182" w14:paraId="764C25D4" w14:textId="77777777" w:rsidTr="00466786">
        <w:trPr>
          <w:jc w:val="center"/>
        </w:trPr>
        <w:tc>
          <w:tcPr>
            <w:tcW w:w="3119" w:type="dxa"/>
          </w:tcPr>
          <w:p w14:paraId="6BD9C81E" w14:textId="77777777" w:rsidR="003A60C7" w:rsidRPr="00AB7182" w:rsidRDefault="003A60C7" w:rsidP="00466786">
            <w:pPr>
              <w:pStyle w:val="TAL"/>
            </w:pPr>
          </w:p>
        </w:tc>
        <w:tc>
          <w:tcPr>
            <w:tcW w:w="3119" w:type="dxa"/>
          </w:tcPr>
          <w:p w14:paraId="1CDF1C04" w14:textId="77777777" w:rsidR="003A60C7" w:rsidRPr="00AB7182" w:rsidRDefault="003A60C7" w:rsidP="00466786">
            <w:pPr>
              <w:pStyle w:val="TAL"/>
              <w:rPr>
                <w:lang w:val="fr-FR"/>
              </w:rPr>
            </w:pPr>
            <w:r w:rsidRPr="00AB7182">
              <w:rPr>
                <w:lang w:val="fr-FR"/>
              </w:rPr>
              <w:t>Transaction ID = z</w:t>
            </w:r>
          </w:p>
          <w:p w14:paraId="36427555" w14:textId="77777777" w:rsidR="003A60C7" w:rsidRPr="00AB7182" w:rsidRDefault="003A60C7" w:rsidP="00466786">
            <w:pPr>
              <w:pStyle w:val="TAL"/>
              <w:rPr>
                <w:lang w:val="fr-FR"/>
              </w:rPr>
            </w:pPr>
            <w:r w:rsidRPr="00AB7182">
              <w:rPr>
                <w:lang w:val="fr-FR"/>
              </w:rPr>
              <w:t>Context ID = c1</w:t>
            </w:r>
          </w:p>
          <w:p w14:paraId="2E9C1A58" w14:textId="77777777" w:rsidR="003A60C7" w:rsidRPr="00AB7182" w:rsidRDefault="003A60C7" w:rsidP="00466786">
            <w:pPr>
              <w:pStyle w:val="TAL"/>
            </w:pPr>
            <w:r w:rsidRPr="00AB7182">
              <w:t xml:space="preserve">Termination ID = bearer1 </w:t>
            </w:r>
          </w:p>
          <w:p w14:paraId="35AB5AFD" w14:textId="77777777" w:rsidR="003A60C7" w:rsidRPr="00AB7182" w:rsidRDefault="003A60C7" w:rsidP="00466786">
            <w:pPr>
              <w:pStyle w:val="TAL"/>
            </w:pPr>
          </w:p>
          <w:p w14:paraId="09CE7E85" w14:textId="77777777" w:rsidR="003A60C7" w:rsidRPr="00AB7182" w:rsidRDefault="003A60C7" w:rsidP="00466786">
            <w:pPr>
              <w:pStyle w:val="TAL"/>
            </w:pPr>
            <w:r w:rsidRPr="00AB7182">
              <w:t xml:space="preserve"> NotificationRequested (Event ID = x,</w:t>
            </w:r>
            <w:r w:rsidRPr="00AB7182">
              <w:rPr>
                <w:rFonts w:hint="eastAsia"/>
              </w:rPr>
              <w:t xml:space="preserve"> </w:t>
            </w:r>
            <w:r w:rsidRPr="00AB7182">
              <w:t>"</w:t>
            </w:r>
            <w:r w:rsidRPr="00AB7182">
              <w:rPr>
                <w:rFonts w:hint="eastAsia"/>
                <w:lang w:eastAsia="zh-CN"/>
              </w:rPr>
              <w:t>Incoming RTCP Interworking (RTCP Filter)</w:t>
            </w:r>
            <w:r w:rsidRPr="00AB7182">
              <w:t>")</w:t>
            </w:r>
          </w:p>
        </w:tc>
        <w:tc>
          <w:tcPr>
            <w:tcW w:w="3119" w:type="dxa"/>
          </w:tcPr>
          <w:p w14:paraId="51D8694A" w14:textId="77777777" w:rsidR="003A60C7" w:rsidRPr="00AB7182" w:rsidRDefault="003A60C7" w:rsidP="00466786">
            <w:pPr>
              <w:pStyle w:val="TAL"/>
            </w:pPr>
          </w:p>
        </w:tc>
      </w:tr>
    </w:tbl>
    <w:p w14:paraId="62543012" w14:textId="77777777" w:rsidR="003A60C7" w:rsidRPr="00AB7182" w:rsidRDefault="003A60C7" w:rsidP="003A60C7">
      <w:pPr>
        <w:rPr>
          <w:noProof/>
          <w:lang w:eastAsia="zh-CN"/>
        </w:rPr>
      </w:pPr>
    </w:p>
    <w:p w14:paraId="52C51EB2" w14:textId="77777777" w:rsidR="003A60C7" w:rsidRPr="00AB7182" w:rsidRDefault="003A60C7" w:rsidP="003A60C7">
      <w:r w:rsidRPr="00AB7182">
        <w:t xml:space="preserve">When the processing of command is complete, the </w:t>
      </w:r>
      <w:r w:rsidRPr="00AB7182">
        <w:rPr>
          <w:rFonts w:hint="eastAsia"/>
          <w:lang w:eastAsia="zh-CN"/>
        </w:rPr>
        <w:t>IM-MGW</w:t>
      </w:r>
      <w:r w:rsidRPr="00AB7182">
        <w:t xml:space="preserve"> initiates the following procedure.</w:t>
      </w:r>
    </w:p>
    <w:p w14:paraId="6F376BAD" w14:textId="77777777" w:rsidR="003A60C7" w:rsidRPr="00AB7182" w:rsidRDefault="003A60C7" w:rsidP="003A60C7">
      <w:pPr>
        <w:pStyle w:val="TH"/>
      </w:pPr>
      <w:r w:rsidRPr="00AB7182">
        <w:t>Table A.17.2.</w:t>
      </w:r>
      <w:r w:rsidRPr="00AB7182">
        <w:rPr>
          <w:lang w:eastAsia="zh-CN"/>
        </w:rPr>
        <w:t>7</w:t>
      </w:r>
      <w:r w:rsidRPr="00AB7182">
        <w:t xml:space="preserve">/2: Request </w:t>
      </w:r>
      <w:r w:rsidRPr="00AB7182">
        <w:rPr>
          <w:rFonts w:hint="eastAsia"/>
          <w:lang w:eastAsia="zh-CN"/>
        </w:rPr>
        <w:t>RTCP-</w:t>
      </w:r>
      <w:r w:rsidRPr="00AB7182">
        <w:t>Interworking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4738F3D9" w14:textId="77777777" w:rsidTr="00466786">
        <w:trPr>
          <w:jc w:val="center"/>
        </w:trPr>
        <w:tc>
          <w:tcPr>
            <w:tcW w:w="3119" w:type="dxa"/>
          </w:tcPr>
          <w:p w14:paraId="3C2AC3F5" w14:textId="77777777" w:rsidR="003A60C7" w:rsidRPr="00AB7182" w:rsidRDefault="003A60C7" w:rsidP="00466786">
            <w:pPr>
              <w:pStyle w:val="TAH"/>
            </w:pPr>
            <w:r w:rsidRPr="00AB7182">
              <w:t>Address Information</w:t>
            </w:r>
          </w:p>
        </w:tc>
        <w:tc>
          <w:tcPr>
            <w:tcW w:w="3119" w:type="dxa"/>
          </w:tcPr>
          <w:p w14:paraId="4FAC6E70" w14:textId="77777777" w:rsidR="003A60C7" w:rsidRPr="00AB7182" w:rsidRDefault="003A60C7" w:rsidP="00466786">
            <w:pPr>
              <w:pStyle w:val="TAH"/>
            </w:pPr>
            <w:r w:rsidRPr="00AB7182">
              <w:t>Control information</w:t>
            </w:r>
          </w:p>
        </w:tc>
        <w:tc>
          <w:tcPr>
            <w:tcW w:w="3119" w:type="dxa"/>
          </w:tcPr>
          <w:p w14:paraId="25158FC3" w14:textId="77777777" w:rsidR="003A60C7" w:rsidRPr="00AB7182" w:rsidRDefault="003A60C7" w:rsidP="00466786">
            <w:pPr>
              <w:pStyle w:val="TAH"/>
            </w:pPr>
            <w:r w:rsidRPr="00AB7182">
              <w:t>Bearer information</w:t>
            </w:r>
          </w:p>
        </w:tc>
      </w:tr>
      <w:tr w:rsidR="003A60C7" w:rsidRPr="00AB7182" w14:paraId="14B00B93" w14:textId="77777777" w:rsidTr="00466786">
        <w:trPr>
          <w:jc w:val="center"/>
        </w:trPr>
        <w:tc>
          <w:tcPr>
            <w:tcW w:w="3119" w:type="dxa"/>
          </w:tcPr>
          <w:p w14:paraId="6EEF94A9" w14:textId="77777777" w:rsidR="003A60C7" w:rsidRPr="00AB7182" w:rsidRDefault="003A60C7" w:rsidP="00466786">
            <w:pPr>
              <w:pStyle w:val="TAL"/>
            </w:pPr>
          </w:p>
        </w:tc>
        <w:tc>
          <w:tcPr>
            <w:tcW w:w="3119" w:type="dxa"/>
          </w:tcPr>
          <w:p w14:paraId="78270683" w14:textId="77777777" w:rsidR="003A60C7" w:rsidRPr="00AB7182" w:rsidRDefault="003A60C7" w:rsidP="00466786">
            <w:pPr>
              <w:pStyle w:val="TAL"/>
              <w:rPr>
                <w:lang w:val="fr-FR"/>
              </w:rPr>
            </w:pPr>
            <w:r w:rsidRPr="00AB7182">
              <w:rPr>
                <w:lang w:val="fr-FR"/>
              </w:rPr>
              <w:t>Transaction ID = z</w:t>
            </w:r>
          </w:p>
          <w:p w14:paraId="0C31B7D2" w14:textId="77777777" w:rsidR="003A60C7" w:rsidRPr="00AB7182" w:rsidRDefault="003A60C7" w:rsidP="00466786">
            <w:pPr>
              <w:pStyle w:val="TAL"/>
              <w:rPr>
                <w:lang w:val="fr-FR"/>
              </w:rPr>
            </w:pPr>
            <w:r w:rsidRPr="00AB7182">
              <w:rPr>
                <w:lang w:val="fr-FR"/>
              </w:rPr>
              <w:t>Context ID = c1</w:t>
            </w:r>
          </w:p>
          <w:p w14:paraId="6A6599E0" w14:textId="77777777" w:rsidR="003A60C7" w:rsidRPr="00AB7182" w:rsidRDefault="003A60C7" w:rsidP="00466786">
            <w:pPr>
              <w:pStyle w:val="TAL"/>
            </w:pPr>
            <w:r w:rsidRPr="00AB7182">
              <w:t>Termination ID = bearer1</w:t>
            </w:r>
          </w:p>
        </w:tc>
        <w:tc>
          <w:tcPr>
            <w:tcW w:w="3119" w:type="dxa"/>
          </w:tcPr>
          <w:p w14:paraId="56CD151E" w14:textId="77777777" w:rsidR="003A60C7" w:rsidRPr="00AB7182" w:rsidRDefault="003A60C7" w:rsidP="00466786">
            <w:pPr>
              <w:pStyle w:val="TAL"/>
            </w:pPr>
          </w:p>
        </w:tc>
      </w:tr>
    </w:tbl>
    <w:p w14:paraId="40B8BA8D" w14:textId="77777777" w:rsidR="003A60C7" w:rsidRPr="00AB7182" w:rsidRDefault="003A60C7" w:rsidP="003A60C7">
      <w:pPr>
        <w:rPr>
          <w:noProof/>
          <w:lang w:eastAsia="zh-CN"/>
        </w:rPr>
      </w:pPr>
    </w:p>
    <w:p w14:paraId="09D99D40" w14:textId="77777777" w:rsidR="003A60C7" w:rsidRPr="00AB7182" w:rsidRDefault="003A60C7" w:rsidP="006460F5">
      <w:pPr>
        <w:pStyle w:val="Heading3"/>
      </w:pPr>
      <w:bookmarkStart w:id="203" w:name="_Toc177668535"/>
      <w:r w:rsidRPr="00AB7182">
        <w:t>A.17.2.</w:t>
      </w:r>
      <w:r w:rsidRPr="00AB7182">
        <w:rPr>
          <w:lang w:eastAsia="zh-CN"/>
        </w:rPr>
        <w:t>8</w:t>
      </w:r>
      <w:r w:rsidRPr="00AB7182">
        <w:tab/>
      </w:r>
      <w:r w:rsidRPr="00AB7182">
        <w:rPr>
          <w:lang w:eastAsia="ja-JP"/>
        </w:rPr>
        <w:t xml:space="preserve">Notify </w:t>
      </w:r>
      <w:r w:rsidRPr="00AB7182">
        <w:rPr>
          <w:rFonts w:hint="eastAsia"/>
          <w:lang w:eastAsia="zh-CN"/>
        </w:rPr>
        <w:t>RTCP-</w:t>
      </w:r>
      <w:r w:rsidRPr="00AB7182">
        <w:t>Interworking</w:t>
      </w:r>
      <w:bookmarkEnd w:id="203"/>
    </w:p>
    <w:p w14:paraId="7C72548C" w14:textId="77777777" w:rsidR="003A60C7" w:rsidRPr="00AB7182" w:rsidRDefault="003A60C7" w:rsidP="003A60C7">
      <w:pPr>
        <w:tabs>
          <w:tab w:val="left" w:pos="7740"/>
        </w:tabs>
        <w:rPr>
          <w:lang w:eastAsia="zh-CN"/>
        </w:rPr>
      </w:pPr>
      <w:r w:rsidRPr="00AB7182">
        <w:t>When the procedure "</w:t>
      </w:r>
      <w:r w:rsidRPr="00AB7182">
        <w:rPr>
          <w:lang w:eastAsia="ja-JP"/>
        </w:rPr>
        <w:t xml:space="preserve">Notify </w:t>
      </w:r>
      <w:r w:rsidRPr="00AB7182">
        <w:rPr>
          <w:rFonts w:hint="eastAsia"/>
          <w:lang w:eastAsia="zh-CN"/>
        </w:rPr>
        <w:t>RTCP-</w:t>
      </w:r>
      <w:r w:rsidRPr="00AB7182">
        <w:t xml:space="preserve">Interworking" is required the following procedure is initiated: </w:t>
      </w:r>
    </w:p>
    <w:p w14:paraId="492276D2" w14:textId="77777777" w:rsidR="003A60C7" w:rsidRPr="00AB7182" w:rsidRDefault="003A60C7" w:rsidP="003A60C7">
      <w:pPr>
        <w:tabs>
          <w:tab w:val="left" w:pos="7740"/>
        </w:tabs>
      </w:pPr>
      <w:r w:rsidRPr="00AB7182">
        <w:t xml:space="preserve">the </w:t>
      </w:r>
      <w:r w:rsidRPr="00AB7182">
        <w:rPr>
          <w:rFonts w:hint="eastAsia"/>
          <w:lang w:eastAsia="zh-CN"/>
        </w:rPr>
        <w:t>IM-</w:t>
      </w:r>
      <w:r w:rsidRPr="00AB7182">
        <w:t>MGW sends a NOT.req command with the following information.</w:t>
      </w:r>
    </w:p>
    <w:p w14:paraId="4A3528C9" w14:textId="77777777" w:rsidR="003A60C7" w:rsidRPr="00AB7182" w:rsidRDefault="003A60C7" w:rsidP="003A60C7">
      <w:pPr>
        <w:pStyle w:val="TH"/>
        <w:rPr>
          <w:lang w:eastAsia="zh-CN"/>
        </w:rPr>
      </w:pPr>
      <w:r w:rsidRPr="00AB7182">
        <w:t>Table A.17.2.</w:t>
      </w:r>
      <w:r w:rsidRPr="00AB7182">
        <w:rPr>
          <w:lang w:eastAsia="zh-CN"/>
        </w:rPr>
        <w:t>8</w:t>
      </w:r>
      <w:r w:rsidRPr="00AB7182">
        <w:t xml:space="preserve">/1: </w:t>
      </w:r>
      <w:r w:rsidRPr="00AB7182">
        <w:rPr>
          <w:lang w:eastAsia="ja-JP"/>
        </w:rPr>
        <w:t xml:space="preserve">Notify </w:t>
      </w:r>
      <w:r w:rsidRPr="00AB7182">
        <w:rPr>
          <w:rFonts w:hint="eastAsia"/>
          <w:lang w:eastAsia="zh-CN"/>
        </w:rPr>
        <w:t>RTCP-</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3F2E4E59" w14:textId="77777777" w:rsidTr="00466786">
        <w:trPr>
          <w:jc w:val="center"/>
        </w:trPr>
        <w:tc>
          <w:tcPr>
            <w:tcW w:w="3119" w:type="dxa"/>
          </w:tcPr>
          <w:p w14:paraId="746A8055" w14:textId="77777777" w:rsidR="003A60C7" w:rsidRPr="00AB7182" w:rsidRDefault="003A60C7" w:rsidP="00466786">
            <w:pPr>
              <w:pStyle w:val="TAH"/>
              <w:tabs>
                <w:tab w:val="left" w:pos="7740"/>
              </w:tabs>
            </w:pPr>
            <w:r w:rsidRPr="00AB7182">
              <w:t>Address Information</w:t>
            </w:r>
          </w:p>
        </w:tc>
        <w:tc>
          <w:tcPr>
            <w:tcW w:w="3119" w:type="dxa"/>
          </w:tcPr>
          <w:p w14:paraId="34CA2A80" w14:textId="77777777" w:rsidR="003A60C7" w:rsidRPr="00AB7182" w:rsidRDefault="003A60C7" w:rsidP="00466786">
            <w:pPr>
              <w:pStyle w:val="TAH"/>
              <w:tabs>
                <w:tab w:val="left" w:pos="7740"/>
              </w:tabs>
            </w:pPr>
            <w:r w:rsidRPr="00AB7182">
              <w:t>Control information</w:t>
            </w:r>
          </w:p>
        </w:tc>
        <w:tc>
          <w:tcPr>
            <w:tcW w:w="3119" w:type="dxa"/>
          </w:tcPr>
          <w:p w14:paraId="4ACD4073" w14:textId="77777777" w:rsidR="003A60C7" w:rsidRPr="00AB7182" w:rsidRDefault="003A60C7" w:rsidP="00466786">
            <w:pPr>
              <w:pStyle w:val="TAH"/>
              <w:tabs>
                <w:tab w:val="left" w:pos="7740"/>
              </w:tabs>
            </w:pPr>
            <w:r w:rsidRPr="00AB7182">
              <w:t>Bearer information</w:t>
            </w:r>
          </w:p>
        </w:tc>
      </w:tr>
      <w:tr w:rsidR="003A60C7" w:rsidRPr="00AB7182" w14:paraId="030D50BC" w14:textId="77777777" w:rsidTr="00466786">
        <w:trPr>
          <w:jc w:val="center"/>
        </w:trPr>
        <w:tc>
          <w:tcPr>
            <w:tcW w:w="3119" w:type="dxa"/>
          </w:tcPr>
          <w:p w14:paraId="6E808C9D" w14:textId="77777777" w:rsidR="003A60C7" w:rsidRPr="00AB7182" w:rsidRDefault="003A60C7" w:rsidP="00466786">
            <w:pPr>
              <w:pStyle w:val="TAL"/>
            </w:pPr>
          </w:p>
        </w:tc>
        <w:tc>
          <w:tcPr>
            <w:tcW w:w="3119" w:type="dxa"/>
          </w:tcPr>
          <w:p w14:paraId="549F4C89" w14:textId="77777777" w:rsidR="003A60C7" w:rsidRPr="00AB7182" w:rsidRDefault="003A60C7" w:rsidP="00466786">
            <w:pPr>
              <w:pStyle w:val="TAL"/>
              <w:rPr>
                <w:lang w:val="fr-FR"/>
              </w:rPr>
            </w:pPr>
            <w:r w:rsidRPr="00AB7182">
              <w:rPr>
                <w:lang w:val="fr-FR"/>
              </w:rPr>
              <w:t>Transaction ID = z</w:t>
            </w:r>
          </w:p>
          <w:p w14:paraId="7E47F404" w14:textId="77777777" w:rsidR="003A60C7" w:rsidRPr="00AB7182" w:rsidRDefault="003A60C7" w:rsidP="00466786">
            <w:pPr>
              <w:pStyle w:val="TAL"/>
              <w:rPr>
                <w:lang w:val="fr-FR"/>
              </w:rPr>
            </w:pPr>
            <w:r w:rsidRPr="00AB7182">
              <w:rPr>
                <w:lang w:val="fr-FR"/>
              </w:rPr>
              <w:t>Context ID = c1</w:t>
            </w:r>
          </w:p>
          <w:p w14:paraId="29692BE6" w14:textId="77777777" w:rsidR="003A60C7" w:rsidRPr="00AB7182" w:rsidRDefault="003A60C7" w:rsidP="00466786">
            <w:pPr>
              <w:pStyle w:val="TAL"/>
            </w:pPr>
            <w:r w:rsidRPr="00AB7182">
              <w:t xml:space="preserve">Termination ID = bearer1 </w:t>
            </w:r>
          </w:p>
          <w:p w14:paraId="42C5E681" w14:textId="77777777" w:rsidR="003A60C7" w:rsidRPr="00AB7182" w:rsidRDefault="003A60C7" w:rsidP="00466786">
            <w:pPr>
              <w:pStyle w:val="TAL"/>
            </w:pPr>
          </w:p>
          <w:p w14:paraId="3D28B56F" w14:textId="77777777" w:rsidR="003A60C7" w:rsidRPr="00AB7182" w:rsidRDefault="003A60C7" w:rsidP="00466786">
            <w:pPr>
              <w:pStyle w:val="TAL"/>
              <w:rPr>
                <w:lang w:eastAsia="zh-CN"/>
              </w:rPr>
            </w:pPr>
            <w:r w:rsidRPr="00AB7182">
              <w:rPr>
                <w:rFonts w:hint="eastAsia"/>
                <w:lang w:eastAsia="zh-CN"/>
              </w:rPr>
              <w:t>if RTCP PLI message received and the interworking required:</w:t>
            </w:r>
          </w:p>
          <w:p w14:paraId="5DC5439B" w14:textId="77777777" w:rsidR="003A60C7" w:rsidRPr="00AB7182" w:rsidRDefault="003A60C7" w:rsidP="00466786">
            <w:pPr>
              <w:pStyle w:val="TAL"/>
              <w:rPr>
                <w:lang w:eastAsia="zh-CN"/>
              </w:rPr>
            </w:pPr>
            <w:r w:rsidRPr="00AB7182">
              <w:t>Update</w:t>
            </w:r>
            <w:r w:rsidRPr="00AB7182">
              <w:rPr>
                <w:rFonts w:hint="eastAsia"/>
                <w:lang w:eastAsia="zh-CN"/>
              </w:rPr>
              <w:t xml:space="preserve"> </w:t>
            </w:r>
            <w:r w:rsidRPr="00AB7182">
              <w:t>Picture</w:t>
            </w:r>
            <w:r w:rsidRPr="00AB7182">
              <w:rPr>
                <w:rFonts w:hint="eastAsia"/>
                <w:lang w:eastAsia="zh-CN"/>
              </w:rPr>
              <w:t xml:space="preserve"> = </w:t>
            </w:r>
            <w:r w:rsidRPr="00AB7182">
              <w:t>UpdatePicture</w:t>
            </w:r>
            <w:r w:rsidRPr="00AB7182">
              <w:rPr>
                <w:rFonts w:hint="eastAsia"/>
                <w:lang w:eastAsia="zh-CN"/>
              </w:rPr>
              <w:t>_Event</w:t>
            </w:r>
          </w:p>
          <w:p w14:paraId="73BF7ACE" w14:textId="77777777" w:rsidR="003A60C7" w:rsidRPr="00AB7182" w:rsidRDefault="003A60C7" w:rsidP="00466786">
            <w:pPr>
              <w:pStyle w:val="TAL"/>
              <w:rPr>
                <w:lang w:eastAsia="zh-CN"/>
              </w:rPr>
            </w:pPr>
          </w:p>
          <w:p w14:paraId="13D72773" w14:textId="77777777" w:rsidR="003A60C7" w:rsidRPr="00AB7182" w:rsidRDefault="003A60C7" w:rsidP="00466786">
            <w:pPr>
              <w:pStyle w:val="TAL"/>
              <w:rPr>
                <w:lang w:eastAsia="zh-CN"/>
              </w:rPr>
            </w:pPr>
            <w:r w:rsidRPr="00AB7182">
              <w:rPr>
                <w:rFonts w:hint="eastAsia"/>
                <w:lang w:eastAsia="zh-CN"/>
              </w:rPr>
              <w:t>if RTCP TMMBR message received and the interworking required:</w:t>
            </w:r>
          </w:p>
          <w:p w14:paraId="40112EEF" w14:textId="77777777" w:rsidR="003A60C7" w:rsidRPr="00AB7182" w:rsidRDefault="003A60C7" w:rsidP="00466786">
            <w:pPr>
              <w:pStyle w:val="TAL"/>
              <w:rPr>
                <w:lang w:eastAsia="zh-CN"/>
              </w:rPr>
            </w:pPr>
            <w:r w:rsidRPr="00AB7182">
              <w:t>Max</w:t>
            </w:r>
            <w:r w:rsidRPr="00AB7182">
              <w:rPr>
                <w:rFonts w:hint="eastAsia"/>
                <w:lang w:eastAsia="zh-CN"/>
              </w:rPr>
              <w:t xml:space="preserve"> </w:t>
            </w:r>
            <w:r w:rsidRPr="00AB7182">
              <w:t>BitRate</w:t>
            </w:r>
            <w:r w:rsidRPr="00AB7182">
              <w:rPr>
                <w:rFonts w:hint="eastAsia"/>
                <w:lang w:eastAsia="zh-CN"/>
              </w:rPr>
              <w:t xml:space="preserve"> = </w:t>
            </w:r>
            <w:r w:rsidRPr="00AB7182">
              <w:t>MaxBitRate</w:t>
            </w:r>
            <w:r w:rsidRPr="00AB7182">
              <w:rPr>
                <w:rFonts w:hint="eastAsia"/>
                <w:lang w:eastAsia="zh-CN"/>
              </w:rPr>
              <w:t>_Event</w:t>
            </w:r>
          </w:p>
        </w:tc>
        <w:tc>
          <w:tcPr>
            <w:tcW w:w="3119" w:type="dxa"/>
          </w:tcPr>
          <w:p w14:paraId="6E425D97" w14:textId="77777777" w:rsidR="003A60C7" w:rsidRPr="00AB7182" w:rsidRDefault="003A60C7" w:rsidP="00466786">
            <w:pPr>
              <w:pStyle w:val="TAL"/>
            </w:pPr>
          </w:p>
        </w:tc>
      </w:tr>
    </w:tbl>
    <w:p w14:paraId="30DEFEE9" w14:textId="77777777" w:rsidR="003A60C7" w:rsidRPr="00AB7182" w:rsidRDefault="003A60C7" w:rsidP="003A60C7">
      <w:pPr>
        <w:rPr>
          <w:noProof/>
          <w:lang w:eastAsia="zh-CN"/>
        </w:rPr>
      </w:pPr>
    </w:p>
    <w:p w14:paraId="75E5F67A" w14:textId="77777777" w:rsidR="003A60C7" w:rsidRPr="00AB7182" w:rsidRDefault="003A60C7" w:rsidP="003A60C7">
      <w:r w:rsidRPr="00AB7182">
        <w:t>When the processing of command is complete, the MGC</w:t>
      </w:r>
      <w:r w:rsidRPr="00AB7182">
        <w:rPr>
          <w:rFonts w:hint="eastAsia"/>
          <w:lang w:eastAsia="zh-CN"/>
        </w:rPr>
        <w:t>F</w:t>
      </w:r>
      <w:r w:rsidRPr="00AB7182">
        <w:t xml:space="preserve"> initiates the following procedure.</w:t>
      </w:r>
    </w:p>
    <w:p w14:paraId="122DA241" w14:textId="77777777" w:rsidR="003A60C7" w:rsidRPr="00AB7182" w:rsidRDefault="003A60C7" w:rsidP="003A60C7">
      <w:pPr>
        <w:pStyle w:val="TH"/>
        <w:rPr>
          <w:lang w:eastAsia="zh-CN"/>
        </w:rPr>
      </w:pPr>
      <w:r w:rsidRPr="00AB7182">
        <w:t>Table A.17.2.</w:t>
      </w:r>
      <w:r w:rsidRPr="00AB7182">
        <w:rPr>
          <w:lang w:eastAsia="zh-CN"/>
        </w:rPr>
        <w:t>8</w:t>
      </w:r>
      <w:r w:rsidRPr="00AB7182">
        <w:t xml:space="preserve">/2: </w:t>
      </w:r>
      <w:r w:rsidRPr="00AB7182">
        <w:rPr>
          <w:lang w:eastAsia="ja-JP"/>
        </w:rPr>
        <w:t xml:space="preserve">Notify </w:t>
      </w:r>
      <w:r w:rsidRPr="00AB7182">
        <w:rPr>
          <w:rFonts w:hint="eastAsia"/>
          <w:lang w:eastAsia="zh-CN"/>
        </w:rPr>
        <w:t>RTCP-</w:t>
      </w:r>
      <w:r w:rsidRPr="00AB7182">
        <w:t>Interworking</w:t>
      </w:r>
      <w:r w:rsidRPr="00AB7182">
        <w:rPr>
          <w:rFonts w:hint="eastAsia"/>
          <w:lang w:eastAsia="zh-CN"/>
        </w:rPr>
        <w:t xml:space="preserve"> </w:t>
      </w:r>
      <w:r w:rsidRPr="00AB7182">
        <w:t>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06279837" w14:textId="77777777" w:rsidTr="00466786">
        <w:trPr>
          <w:jc w:val="center"/>
        </w:trPr>
        <w:tc>
          <w:tcPr>
            <w:tcW w:w="3119" w:type="dxa"/>
          </w:tcPr>
          <w:p w14:paraId="7BB65BDF" w14:textId="77777777" w:rsidR="003A60C7" w:rsidRPr="00AB7182" w:rsidRDefault="003A60C7" w:rsidP="00466786">
            <w:pPr>
              <w:pStyle w:val="TAH"/>
            </w:pPr>
            <w:r w:rsidRPr="00AB7182">
              <w:t>Address Information</w:t>
            </w:r>
          </w:p>
        </w:tc>
        <w:tc>
          <w:tcPr>
            <w:tcW w:w="3119" w:type="dxa"/>
          </w:tcPr>
          <w:p w14:paraId="1DEF6610" w14:textId="77777777" w:rsidR="003A60C7" w:rsidRPr="00AB7182" w:rsidRDefault="003A60C7" w:rsidP="00466786">
            <w:pPr>
              <w:pStyle w:val="TAH"/>
            </w:pPr>
            <w:r w:rsidRPr="00AB7182">
              <w:t>Control information</w:t>
            </w:r>
          </w:p>
        </w:tc>
        <w:tc>
          <w:tcPr>
            <w:tcW w:w="3119" w:type="dxa"/>
          </w:tcPr>
          <w:p w14:paraId="042B2498" w14:textId="77777777" w:rsidR="003A60C7" w:rsidRPr="00AB7182" w:rsidRDefault="003A60C7" w:rsidP="00466786">
            <w:pPr>
              <w:pStyle w:val="TAH"/>
            </w:pPr>
            <w:r w:rsidRPr="00AB7182">
              <w:t>Bearer information</w:t>
            </w:r>
          </w:p>
        </w:tc>
      </w:tr>
      <w:tr w:rsidR="003A60C7" w:rsidRPr="00AB7182" w14:paraId="736BAAFC" w14:textId="77777777" w:rsidTr="00466786">
        <w:trPr>
          <w:jc w:val="center"/>
        </w:trPr>
        <w:tc>
          <w:tcPr>
            <w:tcW w:w="3119" w:type="dxa"/>
          </w:tcPr>
          <w:p w14:paraId="380723EA" w14:textId="77777777" w:rsidR="003A60C7" w:rsidRPr="00AB7182" w:rsidRDefault="003A60C7" w:rsidP="00466786">
            <w:pPr>
              <w:pStyle w:val="TAL"/>
            </w:pPr>
          </w:p>
        </w:tc>
        <w:tc>
          <w:tcPr>
            <w:tcW w:w="3119" w:type="dxa"/>
          </w:tcPr>
          <w:p w14:paraId="04F988C0" w14:textId="77777777" w:rsidR="003A60C7" w:rsidRPr="00AB7182" w:rsidRDefault="003A60C7" w:rsidP="00466786">
            <w:pPr>
              <w:pStyle w:val="TAL"/>
              <w:rPr>
                <w:lang w:val="fr-FR"/>
              </w:rPr>
            </w:pPr>
            <w:r w:rsidRPr="00AB7182">
              <w:rPr>
                <w:lang w:val="fr-FR"/>
              </w:rPr>
              <w:t>Transaction ID = z</w:t>
            </w:r>
          </w:p>
          <w:p w14:paraId="73FFDED3" w14:textId="77777777" w:rsidR="003A60C7" w:rsidRPr="00AB7182" w:rsidRDefault="003A60C7" w:rsidP="00466786">
            <w:pPr>
              <w:pStyle w:val="TAL"/>
              <w:rPr>
                <w:lang w:val="fr-FR"/>
              </w:rPr>
            </w:pPr>
            <w:r w:rsidRPr="00AB7182">
              <w:rPr>
                <w:lang w:val="fr-FR"/>
              </w:rPr>
              <w:t>Context ID = c1</w:t>
            </w:r>
          </w:p>
          <w:p w14:paraId="3A1443E2" w14:textId="77777777" w:rsidR="003A60C7" w:rsidRPr="00AB7182" w:rsidRDefault="003A60C7" w:rsidP="00466786">
            <w:pPr>
              <w:pStyle w:val="TAL"/>
            </w:pPr>
            <w:r w:rsidRPr="00AB7182">
              <w:t>Termination ID = bearer1</w:t>
            </w:r>
          </w:p>
        </w:tc>
        <w:tc>
          <w:tcPr>
            <w:tcW w:w="3119" w:type="dxa"/>
          </w:tcPr>
          <w:p w14:paraId="367CF910" w14:textId="77777777" w:rsidR="003A60C7" w:rsidRPr="00AB7182" w:rsidRDefault="003A60C7" w:rsidP="00466786">
            <w:pPr>
              <w:pStyle w:val="TAL"/>
            </w:pPr>
          </w:p>
        </w:tc>
      </w:tr>
    </w:tbl>
    <w:p w14:paraId="048B6D07" w14:textId="77777777" w:rsidR="003A60C7" w:rsidRPr="00AB7182" w:rsidRDefault="003A60C7" w:rsidP="003A60C7">
      <w:pPr>
        <w:rPr>
          <w:noProof/>
          <w:lang w:eastAsia="zh-CN"/>
        </w:rPr>
      </w:pPr>
    </w:p>
    <w:p w14:paraId="73E2532C" w14:textId="77777777" w:rsidR="003A60C7" w:rsidRPr="00AB7182" w:rsidRDefault="003A60C7" w:rsidP="003A60C7">
      <w:pPr>
        <w:rPr>
          <w:noProof/>
        </w:rPr>
      </w:pPr>
      <w:r w:rsidRPr="00AB7182">
        <w:rPr>
          <w:noProof/>
        </w:rPr>
        <w:lastRenderedPageBreak/>
        <w:t xml:space="preserve">The MGCF is in charge of </w:t>
      </w:r>
      <w:r w:rsidRPr="00AB7182">
        <w:rPr>
          <w:rFonts w:hint="eastAsia"/>
          <w:lang w:eastAsia="zh-CN"/>
        </w:rPr>
        <w:t>sending the corresponding H.245 message to the CS side to request for the media adaption.</w:t>
      </w:r>
      <w:r w:rsidRPr="00AB7182">
        <w:rPr>
          <w:noProof/>
        </w:rPr>
        <w:t xml:space="preserve"> as specified for the "</w:t>
      </w:r>
      <w:r w:rsidRPr="00AB7182">
        <w:rPr>
          <w:lang w:val="en-US"/>
        </w:rPr>
        <w:t>Interworking between</w:t>
      </w:r>
      <w:r w:rsidRPr="00AB7182">
        <w:rPr>
          <w:rFonts w:hint="eastAsia"/>
          <w:lang w:val="en-US" w:eastAsia="zh-CN"/>
        </w:rPr>
        <w:t xml:space="preserve"> </w:t>
      </w:r>
      <w:r w:rsidRPr="00AB7182">
        <w:rPr>
          <w:lang w:val="en-US"/>
        </w:rPr>
        <w:t>RTCP messages and H.245 messages</w:t>
      </w:r>
      <w:r w:rsidRPr="00AB7182">
        <w:rPr>
          <w:noProof/>
        </w:rPr>
        <w:t xml:space="preserve">" in 3GPP TS 29.163 [4]. </w:t>
      </w:r>
    </w:p>
    <w:p w14:paraId="4C9DB093" w14:textId="77777777" w:rsidR="003A60C7" w:rsidRPr="00AB7182" w:rsidRDefault="003A60C7" w:rsidP="006460F5">
      <w:pPr>
        <w:pStyle w:val="Heading3"/>
      </w:pPr>
      <w:bookmarkStart w:id="204" w:name="_Toc177668536"/>
      <w:r w:rsidRPr="00AB7182">
        <w:t>A.17.2.</w:t>
      </w:r>
      <w:r w:rsidRPr="00AB7182">
        <w:rPr>
          <w:lang w:eastAsia="zh-CN"/>
        </w:rPr>
        <w:t>9</w:t>
      </w:r>
      <w:r w:rsidRPr="00AB7182">
        <w:tab/>
      </w:r>
      <w:r w:rsidRPr="00AB7182">
        <w:rPr>
          <w:lang w:val="en-US"/>
        </w:rPr>
        <w:t xml:space="preserve">Signal </w:t>
      </w:r>
      <w:r w:rsidRPr="00AB7182">
        <w:rPr>
          <w:rFonts w:hint="eastAsia"/>
          <w:lang w:eastAsia="zh-CN"/>
        </w:rPr>
        <w:t>H.245-</w:t>
      </w:r>
      <w:r w:rsidRPr="00AB7182">
        <w:t>Interworking</w:t>
      </w:r>
      <w:bookmarkEnd w:id="204"/>
    </w:p>
    <w:p w14:paraId="588BDF54" w14:textId="77777777" w:rsidR="003A60C7" w:rsidRPr="00AB7182" w:rsidRDefault="003A60C7" w:rsidP="003A60C7">
      <w:pPr>
        <w:tabs>
          <w:tab w:val="left" w:pos="7740"/>
        </w:tabs>
        <w:rPr>
          <w:lang w:eastAsia="zh-CN"/>
        </w:rPr>
      </w:pPr>
      <w:r w:rsidRPr="00AB7182">
        <w:t>When the procedure "</w:t>
      </w:r>
      <w:r w:rsidRPr="00AB7182">
        <w:rPr>
          <w:lang w:val="en-US"/>
        </w:rPr>
        <w:t xml:space="preserve">Signal </w:t>
      </w:r>
      <w:r w:rsidRPr="00AB7182">
        <w:rPr>
          <w:rFonts w:hint="eastAsia"/>
          <w:lang w:eastAsia="zh-CN"/>
        </w:rPr>
        <w:t>H.245-</w:t>
      </w:r>
      <w:r w:rsidRPr="00AB7182">
        <w:t>Interworking" is required the following procedure is initiated:</w:t>
      </w:r>
    </w:p>
    <w:p w14:paraId="090370E3" w14:textId="77777777" w:rsidR="003A60C7" w:rsidRPr="00AB7182" w:rsidRDefault="003A60C7" w:rsidP="003A60C7">
      <w:pPr>
        <w:tabs>
          <w:tab w:val="left" w:pos="7740"/>
        </w:tabs>
      </w:pPr>
      <w:r w:rsidRPr="00AB7182">
        <w:t xml:space="preserve">the </w:t>
      </w:r>
      <w:r w:rsidRPr="00AB7182">
        <w:rPr>
          <w:rFonts w:hint="eastAsia"/>
          <w:lang w:eastAsia="zh-CN"/>
        </w:rPr>
        <w:t>MGCF</w:t>
      </w:r>
      <w:r w:rsidRPr="00AB7182">
        <w:t xml:space="preserve"> sends a </w:t>
      </w:r>
      <w:r w:rsidRPr="00AB7182">
        <w:rPr>
          <w:rFonts w:hint="eastAsia"/>
          <w:lang w:eastAsia="zh-CN"/>
        </w:rPr>
        <w:t>Mod</w:t>
      </w:r>
      <w:r w:rsidRPr="00AB7182">
        <w:t>.req command with the following information.</w:t>
      </w:r>
    </w:p>
    <w:p w14:paraId="640E5FFF" w14:textId="77777777" w:rsidR="003A60C7" w:rsidRPr="00AB7182" w:rsidRDefault="003A60C7" w:rsidP="003A60C7">
      <w:pPr>
        <w:pStyle w:val="TH"/>
        <w:rPr>
          <w:lang w:eastAsia="zh-CN"/>
        </w:rPr>
      </w:pPr>
      <w:r w:rsidRPr="00AB7182">
        <w:t>Table A.17.2.</w:t>
      </w:r>
      <w:r w:rsidRPr="00AB7182">
        <w:rPr>
          <w:lang w:eastAsia="zh-CN"/>
        </w:rPr>
        <w:t>9</w:t>
      </w:r>
      <w:r w:rsidRPr="00AB7182">
        <w:t xml:space="preserve">/1: </w:t>
      </w:r>
      <w:r w:rsidRPr="00AB7182">
        <w:rPr>
          <w:lang w:val="en-US"/>
        </w:rPr>
        <w:t xml:space="preserve">Signal </w:t>
      </w:r>
      <w:r w:rsidRPr="00AB7182">
        <w:rPr>
          <w:rFonts w:hint="eastAsia"/>
          <w:lang w:eastAsia="zh-CN"/>
        </w:rPr>
        <w:t>H.245-</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6BEFF456" w14:textId="77777777" w:rsidTr="00466786">
        <w:trPr>
          <w:jc w:val="center"/>
        </w:trPr>
        <w:tc>
          <w:tcPr>
            <w:tcW w:w="3119" w:type="dxa"/>
          </w:tcPr>
          <w:p w14:paraId="1685A7EF" w14:textId="77777777" w:rsidR="003A60C7" w:rsidRPr="00AB7182" w:rsidRDefault="003A60C7" w:rsidP="00466786">
            <w:pPr>
              <w:pStyle w:val="TAH"/>
              <w:tabs>
                <w:tab w:val="left" w:pos="7740"/>
              </w:tabs>
            </w:pPr>
            <w:r w:rsidRPr="00AB7182">
              <w:t>Address Information</w:t>
            </w:r>
          </w:p>
        </w:tc>
        <w:tc>
          <w:tcPr>
            <w:tcW w:w="3119" w:type="dxa"/>
          </w:tcPr>
          <w:p w14:paraId="20883DB0" w14:textId="77777777" w:rsidR="003A60C7" w:rsidRPr="00AB7182" w:rsidRDefault="003A60C7" w:rsidP="00466786">
            <w:pPr>
              <w:pStyle w:val="TAH"/>
              <w:tabs>
                <w:tab w:val="left" w:pos="7740"/>
              </w:tabs>
            </w:pPr>
            <w:r w:rsidRPr="00AB7182">
              <w:t>Control information</w:t>
            </w:r>
          </w:p>
        </w:tc>
        <w:tc>
          <w:tcPr>
            <w:tcW w:w="3119" w:type="dxa"/>
          </w:tcPr>
          <w:p w14:paraId="25B355D1" w14:textId="77777777" w:rsidR="003A60C7" w:rsidRPr="00AB7182" w:rsidRDefault="003A60C7" w:rsidP="00466786">
            <w:pPr>
              <w:pStyle w:val="TAH"/>
              <w:tabs>
                <w:tab w:val="left" w:pos="7740"/>
              </w:tabs>
            </w:pPr>
            <w:r w:rsidRPr="00AB7182">
              <w:t>Bearer information</w:t>
            </w:r>
          </w:p>
        </w:tc>
      </w:tr>
      <w:tr w:rsidR="003A60C7" w:rsidRPr="00AB7182" w14:paraId="79AC7B44" w14:textId="77777777" w:rsidTr="00466786">
        <w:trPr>
          <w:jc w:val="center"/>
        </w:trPr>
        <w:tc>
          <w:tcPr>
            <w:tcW w:w="3119" w:type="dxa"/>
          </w:tcPr>
          <w:p w14:paraId="6F7D7708" w14:textId="77777777" w:rsidR="003A60C7" w:rsidRPr="00AB7182" w:rsidRDefault="003A60C7" w:rsidP="00466786">
            <w:pPr>
              <w:pStyle w:val="TAL"/>
            </w:pPr>
          </w:p>
        </w:tc>
        <w:tc>
          <w:tcPr>
            <w:tcW w:w="3119" w:type="dxa"/>
          </w:tcPr>
          <w:p w14:paraId="3B4C6E69" w14:textId="77777777" w:rsidR="003A60C7" w:rsidRPr="00AB7182" w:rsidRDefault="003A60C7" w:rsidP="00466786">
            <w:pPr>
              <w:pStyle w:val="TAL"/>
              <w:rPr>
                <w:lang w:val="fr-FR"/>
              </w:rPr>
            </w:pPr>
            <w:r w:rsidRPr="00AB7182">
              <w:rPr>
                <w:lang w:val="fr-FR"/>
              </w:rPr>
              <w:t>Transaction ID = z</w:t>
            </w:r>
          </w:p>
          <w:p w14:paraId="7E347966" w14:textId="77777777" w:rsidR="003A60C7" w:rsidRPr="00AB7182" w:rsidRDefault="003A60C7" w:rsidP="00466786">
            <w:pPr>
              <w:pStyle w:val="TAL"/>
              <w:rPr>
                <w:lang w:val="fr-FR"/>
              </w:rPr>
            </w:pPr>
            <w:r w:rsidRPr="00AB7182">
              <w:rPr>
                <w:lang w:val="fr-FR"/>
              </w:rPr>
              <w:t>Context ID = c1</w:t>
            </w:r>
          </w:p>
          <w:p w14:paraId="3E22344B" w14:textId="77777777" w:rsidR="003A60C7" w:rsidRPr="00AB7182" w:rsidRDefault="003A60C7" w:rsidP="00466786">
            <w:pPr>
              <w:pStyle w:val="TAL"/>
            </w:pPr>
            <w:r w:rsidRPr="00AB7182">
              <w:t xml:space="preserve">Termination ID = bearer1 </w:t>
            </w:r>
          </w:p>
          <w:p w14:paraId="413CED00" w14:textId="77777777" w:rsidR="003A60C7" w:rsidRPr="00AB7182" w:rsidRDefault="003A60C7" w:rsidP="00466786">
            <w:pPr>
              <w:pStyle w:val="TAL"/>
              <w:rPr>
                <w:lang w:eastAsia="zh-CN"/>
              </w:rPr>
            </w:pPr>
          </w:p>
          <w:p w14:paraId="595CE4FA" w14:textId="77777777" w:rsidR="003A60C7" w:rsidRPr="00AB7182" w:rsidRDefault="003A60C7" w:rsidP="00466786">
            <w:pPr>
              <w:pStyle w:val="TAL"/>
              <w:rPr>
                <w:lang w:eastAsia="zh-CN"/>
              </w:rPr>
            </w:pPr>
            <w:r w:rsidRPr="00AB7182">
              <w:rPr>
                <w:rFonts w:hint="eastAsia"/>
                <w:lang w:eastAsia="zh-CN"/>
              </w:rPr>
              <w:t>if H.245</w:t>
            </w:r>
            <w:r w:rsidRPr="00AB7182">
              <w:t xml:space="preserve"> VideoFastUpdatePicture</w:t>
            </w:r>
            <w:r w:rsidRPr="00AB7182">
              <w:rPr>
                <w:rFonts w:hint="eastAsia"/>
                <w:lang w:eastAsia="zh-CN"/>
              </w:rPr>
              <w:t xml:space="preserve"> message received and the interworking required: </w:t>
            </w:r>
          </w:p>
          <w:p w14:paraId="5BC92BB4" w14:textId="77777777" w:rsidR="003A60C7" w:rsidRPr="00AB7182" w:rsidRDefault="003A60C7" w:rsidP="00466786">
            <w:pPr>
              <w:pStyle w:val="TAL"/>
              <w:rPr>
                <w:lang w:eastAsia="zh-CN"/>
              </w:rPr>
            </w:pPr>
            <w:r w:rsidRPr="00AB7182">
              <w:t>Interwork H.245-RTCP</w:t>
            </w:r>
            <w:r w:rsidRPr="00AB7182">
              <w:rPr>
                <w:rFonts w:hint="eastAsia"/>
                <w:lang w:eastAsia="zh-CN"/>
              </w:rPr>
              <w:t xml:space="preserve"> (</w:t>
            </w:r>
            <w:r w:rsidRPr="00AB7182">
              <w:t>UpdatePicture</w:t>
            </w:r>
            <w:r w:rsidRPr="00AB7182">
              <w:rPr>
                <w:rFonts w:hint="eastAsia"/>
                <w:lang w:eastAsia="zh-CN"/>
              </w:rPr>
              <w:t>_Signal)</w:t>
            </w:r>
          </w:p>
          <w:p w14:paraId="4F9E6CE9" w14:textId="77777777" w:rsidR="003A60C7" w:rsidRPr="00AB7182" w:rsidRDefault="003A60C7" w:rsidP="00466786">
            <w:pPr>
              <w:pStyle w:val="TAL"/>
              <w:rPr>
                <w:lang w:eastAsia="zh-CN"/>
              </w:rPr>
            </w:pPr>
          </w:p>
          <w:p w14:paraId="0BC4FC4B" w14:textId="77777777" w:rsidR="003A60C7" w:rsidRPr="00AB7182" w:rsidRDefault="003A60C7" w:rsidP="00466786">
            <w:pPr>
              <w:pStyle w:val="TAL"/>
              <w:rPr>
                <w:lang w:eastAsia="zh-CN"/>
              </w:rPr>
            </w:pPr>
            <w:r w:rsidRPr="00AB7182">
              <w:rPr>
                <w:rFonts w:hint="eastAsia"/>
                <w:lang w:eastAsia="zh-CN"/>
              </w:rPr>
              <w:t xml:space="preserve">if H.245 </w:t>
            </w:r>
            <w:r w:rsidRPr="00AB7182">
              <w:rPr>
                <w:rFonts w:hint="eastAsia"/>
              </w:rPr>
              <w:t xml:space="preserve">Flow Control </w:t>
            </w:r>
            <w:r w:rsidRPr="00AB7182">
              <w:rPr>
                <w:rFonts w:hint="eastAsia"/>
                <w:lang w:eastAsia="zh-CN"/>
              </w:rPr>
              <w:t>Command received and the interworking required:</w:t>
            </w:r>
          </w:p>
          <w:p w14:paraId="1F0F6DF7" w14:textId="77777777" w:rsidR="003A60C7" w:rsidRPr="00AB7182" w:rsidRDefault="003A60C7" w:rsidP="00466786">
            <w:pPr>
              <w:pStyle w:val="TAL"/>
              <w:rPr>
                <w:lang w:eastAsia="zh-CN"/>
              </w:rPr>
            </w:pPr>
            <w:r w:rsidRPr="00AB7182">
              <w:t>Interwork H.245-RTCP</w:t>
            </w:r>
            <w:r w:rsidRPr="00AB7182">
              <w:rPr>
                <w:rFonts w:hint="eastAsia"/>
                <w:lang w:eastAsia="zh-CN"/>
              </w:rPr>
              <w:t xml:space="preserve"> (</w:t>
            </w:r>
            <w:r w:rsidRPr="00AB7182">
              <w:t>MaxBitRate</w:t>
            </w:r>
            <w:r w:rsidRPr="00AB7182">
              <w:rPr>
                <w:rFonts w:hint="eastAsia"/>
                <w:lang w:eastAsia="zh-CN"/>
              </w:rPr>
              <w:t>_Signal)</w:t>
            </w:r>
          </w:p>
          <w:p w14:paraId="2DFA505C" w14:textId="77777777" w:rsidR="003A60C7" w:rsidRPr="00AB7182" w:rsidRDefault="003A60C7" w:rsidP="00466786">
            <w:pPr>
              <w:pStyle w:val="TAL"/>
              <w:rPr>
                <w:lang w:eastAsia="zh-CN"/>
              </w:rPr>
            </w:pPr>
          </w:p>
        </w:tc>
        <w:tc>
          <w:tcPr>
            <w:tcW w:w="3119" w:type="dxa"/>
          </w:tcPr>
          <w:p w14:paraId="76E992AA" w14:textId="77777777" w:rsidR="003A60C7" w:rsidRPr="00AB7182" w:rsidRDefault="003A60C7" w:rsidP="00466786">
            <w:pPr>
              <w:pStyle w:val="TAL"/>
            </w:pPr>
          </w:p>
        </w:tc>
      </w:tr>
    </w:tbl>
    <w:p w14:paraId="6901D51D" w14:textId="77777777" w:rsidR="003A60C7" w:rsidRPr="00AB7182" w:rsidRDefault="003A60C7" w:rsidP="003A60C7">
      <w:pPr>
        <w:rPr>
          <w:noProof/>
          <w:lang w:eastAsia="zh-CN"/>
        </w:rPr>
      </w:pPr>
    </w:p>
    <w:p w14:paraId="0659ABA8" w14:textId="77777777" w:rsidR="003A60C7" w:rsidRPr="00AB7182" w:rsidRDefault="003A60C7" w:rsidP="003A60C7">
      <w:r w:rsidRPr="00AB7182">
        <w:t xml:space="preserve">When the processing of command is complete, the </w:t>
      </w:r>
      <w:r w:rsidRPr="00AB7182">
        <w:rPr>
          <w:rFonts w:hint="eastAsia"/>
          <w:lang w:eastAsia="zh-CN"/>
        </w:rPr>
        <w:t>IM-MGW</w:t>
      </w:r>
      <w:r w:rsidRPr="00AB7182">
        <w:t xml:space="preserve"> initiates the following procedure.</w:t>
      </w:r>
    </w:p>
    <w:p w14:paraId="391AF1A5" w14:textId="77777777" w:rsidR="003A60C7" w:rsidRPr="00AB7182" w:rsidRDefault="003A60C7" w:rsidP="003A60C7">
      <w:pPr>
        <w:pStyle w:val="TH"/>
        <w:rPr>
          <w:lang w:eastAsia="zh-CN"/>
        </w:rPr>
      </w:pPr>
      <w:r w:rsidRPr="00AB7182">
        <w:t>Table A.17.2.</w:t>
      </w:r>
      <w:r w:rsidRPr="00AB7182">
        <w:rPr>
          <w:lang w:eastAsia="zh-CN"/>
        </w:rPr>
        <w:t>9</w:t>
      </w:r>
      <w:r w:rsidRPr="00AB7182">
        <w:t xml:space="preserve">/2: </w:t>
      </w:r>
      <w:r w:rsidRPr="00AB7182">
        <w:rPr>
          <w:lang w:val="en-US"/>
        </w:rPr>
        <w:t xml:space="preserve">Signal </w:t>
      </w:r>
      <w:r w:rsidRPr="00AB7182">
        <w:rPr>
          <w:rFonts w:hint="eastAsia"/>
          <w:lang w:eastAsia="zh-CN"/>
        </w:rPr>
        <w:t>H.245-</w:t>
      </w:r>
      <w:r w:rsidRPr="00AB7182">
        <w:t>Interworking</w:t>
      </w:r>
      <w:r w:rsidRPr="00AB7182">
        <w:rPr>
          <w:rFonts w:hint="eastAsia"/>
          <w:lang w:eastAsia="zh-CN"/>
        </w:rPr>
        <w:t xml:space="preserv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33309291" w14:textId="77777777" w:rsidTr="00466786">
        <w:trPr>
          <w:jc w:val="center"/>
        </w:trPr>
        <w:tc>
          <w:tcPr>
            <w:tcW w:w="3119" w:type="dxa"/>
          </w:tcPr>
          <w:p w14:paraId="59B527D3" w14:textId="77777777" w:rsidR="003A60C7" w:rsidRPr="00AB7182" w:rsidRDefault="003A60C7" w:rsidP="00466786">
            <w:pPr>
              <w:pStyle w:val="TAH"/>
            </w:pPr>
            <w:r w:rsidRPr="00AB7182">
              <w:t>Address Information</w:t>
            </w:r>
          </w:p>
        </w:tc>
        <w:tc>
          <w:tcPr>
            <w:tcW w:w="3119" w:type="dxa"/>
          </w:tcPr>
          <w:p w14:paraId="15C59E2D" w14:textId="77777777" w:rsidR="003A60C7" w:rsidRPr="00AB7182" w:rsidRDefault="003A60C7" w:rsidP="00466786">
            <w:pPr>
              <w:pStyle w:val="TAH"/>
            </w:pPr>
            <w:r w:rsidRPr="00AB7182">
              <w:t>Control information</w:t>
            </w:r>
          </w:p>
        </w:tc>
        <w:tc>
          <w:tcPr>
            <w:tcW w:w="3119" w:type="dxa"/>
          </w:tcPr>
          <w:p w14:paraId="5951D3A0" w14:textId="77777777" w:rsidR="003A60C7" w:rsidRPr="00AB7182" w:rsidRDefault="003A60C7" w:rsidP="00466786">
            <w:pPr>
              <w:pStyle w:val="TAH"/>
            </w:pPr>
            <w:r w:rsidRPr="00AB7182">
              <w:t>Bearer information</w:t>
            </w:r>
          </w:p>
        </w:tc>
      </w:tr>
      <w:tr w:rsidR="003A60C7" w:rsidRPr="00AB7182" w14:paraId="38532B05" w14:textId="77777777" w:rsidTr="00466786">
        <w:trPr>
          <w:jc w:val="center"/>
        </w:trPr>
        <w:tc>
          <w:tcPr>
            <w:tcW w:w="3119" w:type="dxa"/>
          </w:tcPr>
          <w:p w14:paraId="69739EAA" w14:textId="77777777" w:rsidR="003A60C7" w:rsidRPr="00AB7182" w:rsidRDefault="003A60C7" w:rsidP="00466786">
            <w:pPr>
              <w:pStyle w:val="TAL"/>
            </w:pPr>
          </w:p>
        </w:tc>
        <w:tc>
          <w:tcPr>
            <w:tcW w:w="3119" w:type="dxa"/>
          </w:tcPr>
          <w:p w14:paraId="139ABF5F" w14:textId="77777777" w:rsidR="003A60C7" w:rsidRPr="00AB7182" w:rsidRDefault="003A60C7" w:rsidP="00466786">
            <w:pPr>
              <w:pStyle w:val="TAL"/>
              <w:rPr>
                <w:lang w:val="fr-FR"/>
              </w:rPr>
            </w:pPr>
            <w:r w:rsidRPr="00AB7182">
              <w:rPr>
                <w:lang w:val="fr-FR"/>
              </w:rPr>
              <w:t>Transaction ID = z</w:t>
            </w:r>
          </w:p>
          <w:p w14:paraId="32AC4A4C" w14:textId="77777777" w:rsidR="003A60C7" w:rsidRPr="00AB7182" w:rsidRDefault="003A60C7" w:rsidP="00466786">
            <w:pPr>
              <w:pStyle w:val="TAL"/>
              <w:rPr>
                <w:lang w:val="fr-FR"/>
              </w:rPr>
            </w:pPr>
            <w:r w:rsidRPr="00AB7182">
              <w:rPr>
                <w:lang w:val="fr-FR"/>
              </w:rPr>
              <w:t>Context ID = c1</w:t>
            </w:r>
          </w:p>
          <w:p w14:paraId="16AB1496" w14:textId="77777777" w:rsidR="003A60C7" w:rsidRPr="00AB7182" w:rsidRDefault="003A60C7" w:rsidP="00466786">
            <w:pPr>
              <w:pStyle w:val="TAL"/>
            </w:pPr>
            <w:r w:rsidRPr="00AB7182">
              <w:t>Termination ID = bearer1</w:t>
            </w:r>
          </w:p>
        </w:tc>
        <w:tc>
          <w:tcPr>
            <w:tcW w:w="3119" w:type="dxa"/>
          </w:tcPr>
          <w:p w14:paraId="3C418334" w14:textId="77777777" w:rsidR="003A60C7" w:rsidRPr="00AB7182" w:rsidRDefault="003A60C7" w:rsidP="00466786">
            <w:pPr>
              <w:pStyle w:val="TAL"/>
            </w:pPr>
          </w:p>
        </w:tc>
      </w:tr>
    </w:tbl>
    <w:p w14:paraId="69A64371" w14:textId="77777777" w:rsidR="003A60C7" w:rsidRPr="00AB7182" w:rsidRDefault="003A60C7" w:rsidP="003A60C7">
      <w:pPr>
        <w:rPr>
          <w:noProof/>
          <w:lang w:eastAsia="zh-CN"/>
        </w:rPr>
      </w:pPr>
    </w:p>
    <w:p w14:paraId="2A764415" w14:textId="77777777" w:rsidR="003A60C7" w:rsidRPr="00AB7182" w:rsidRDefault="003A60C7" w:rsidP="003A60C7">
      <w:pPr>
        <w:rPr>
          <w:noProof/>
        </w:rPr>
      </w:pPr>
      <w:r w:rsidRPr="00AB7182">
        <w:rPr>
          <w:noProof/>
        </w:rPr>
        <w:t xml:space="preserve">The </w:t>
      </w:r>
      <w:r w:rsidRPr="00AB7182">
        <w:rPr>
          <w:rFonts w:hint="eastAsia"/>
          <w:noProof/>
          <w:lang w:eastAsia="zh-CN"/>
        </w:rPr>
        <w:t>IM-MGW</w:t>
      </w:r>
      <w:r w:rsidRPr="00AB7182">
        <w:rPr>
          <w:noProof/>
        </w:rPr>
        <w:t xml:space="preserve"> is in charge of </w:t>
      </w:r>
      <w:r w:rsidRPr="00AB7182">
        <w:rPr>
          <w:rFonts w:hint="eastAsia"/>
          <w:noProof/>
          <w:lang w:eastAsia="zh-CN"/>
        </w:rPr>
        <w:t xml:space="preserve">constructing and </w:t>
      </w:r>
      <w:r w:rsidRPr="00AB7182">
        <w:rPr>
          <w:rFonts w:hint="eastAsia"/>
          <w:lang w:eastAsia="zh-CN"/>
        </w:rPr>
        <w:t xml:space="preserve">sending the corresponding RTCP message to the IMS side to request for the media adaption </w:t>
      </w:r>
      <w:r w:rsidRPr="00AB7182">
        <w:rPr>
          <w:noProof/>
        </w:rPr>
        <w:t>as specified for the "</w:t>
      </w:r>
      <w:r w:rsidRPr="00AB7182">
        <w:rPr>
          <w:lang w:val="en-US"/>
        </w:rPr>
        <w:t>Interworking between</w:t>
      </w:r>
      <w:r w:rsidRPr="00AB7182">
        <w:rPr>
          <w:rFonts w:hint="eastAsia"/>
          <w:lang w:val="en-US" w:eastAsia="zh-CN"/>
        </w:rPr>
        <w:t xml:space="preserve"> </w:t>
      </w:r>
      <w:r w:rsidRPr="00AB7182">
        <w:rPr>
          <w:lang w:val="en-US"/>
        </w:rPr>
        <w:t>RTCP messages and H.245 messages</w:t>
      </w:r>
      <w:r w:rsidRPr="00AB7182">
        <w:rPr>
          <w:noProof/>
        </w:rPr>
        <w:t>" in 3GPP TS 29.163 [4].</w:t>
      </w:r>
    </w:p>
    <w:p w14:paraId="161EA10A" w14:textId="77777777" w:rsidR="00CB4C6A" w:rsidRPr="00AB7182" w:rsidRDefault="00E53846" w:rsidP="006460F5">
      <w:pPr>
        <w:pStyle w:val="Heading3"/>
      </w:pPr>
      <w:bookmarkStart w:id="205" w:name="_Toc177668537"/>
      <w:r w:rsidRPr="00AB7182">
        <w:t>A.17.2.10</w:t>
      </w:r>
      <w:r w:rsidRPr="00AB7182">
        <w:tab/>
        <w:t>ECN Failure</w:t>
      </w:r>
      <w:r w:rsidR="00CB4C6A" w:rsidRPr="00AB7182">
        <w:t xml:space="preserve"> Indication</w:t>
      </w:r>
      <w:bookmarkEnd w:id="205"/>
    </w:p>
    <w:p w14:paraId="3014B415" w14:textId="77777777" w:rsidR="00CB4C6A" w:rsidRPr="00AB7182" w:rsidRDefault="00CB4C6A" w:rsidP="00CB4C6A">
      <w:r w:rsidRPr="00AB7182">
        <w:t>The IM-MGWsends a NOTIFY request command as in Table A.17.2.10.1.</w:t>
      </w:r>
    </w:p>
    <w:p w14:paraId="254D4CFE" w14:textId="77777777" w:rsidR="00CB4C6A" w:rsidRPr="00AB7182" w:rsidRDefault="00CB4C6A" w:rsidP="00CB4C6A">
      <w:pPr>
        <w:pStyle w:val="TH"/>
      </w:pPr>
      <w:r w:rsidRPr="00AB7182">
        <w:t xml:space="preserve">Table A.17.2.10.1: ECN </w:t>
      </w:r>
      <w:r w:rsidRPr="00AB7182">
        <w:rPr>
          <w:rFonts w:hint="eastAsia"/>
          <w:lang w:eastAsia="zh-CN"/>
        </w:rPr>
        <w:t>Failure</w:t>
      </w:r>
      <w:r w:rsidRPr="00AB7182">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B4C6A" w:rsidRPr="00AB7182" w14:paraId="5E0B68F7" w14:textId="77777777" w:rsidTr="003439EF">
        <w:trPr>
          <w:jc w:val="center"/>
        </w:trPr>
        <w:tc>
          <w:tcPr>
            <w:tcW w:w="3119" w:type="dxa"/>
          </w:tcPr>
          <w:p w14:paraId="218F6B11" w14:textId="77777777" w:rsidR="00CB4C6A" w:rsidRPr="00AB7182" w:rsidRDefault="00CB4C6A" w:rsidP="003439EF">
            <w:pPr>
              <w:pStyle w:val="TAH"/>
            </w:pPr>
            <w:r w:rsidRPr="00AB7182">
              <w:t>Address Information</w:t>
            </w:r>
          </w:p>
        </w:tc>
        <w:tc>
          <w:tcPr>
            <w:tcW w:w="3119" w:type="dxa"/>
          </w:tcPr>
          <w:p w14:paraId="160B26E6" w14:textId="77777777" w:rsidR="00CB4C6A" w:rsidRPr="00AB7182" w:rsidRDefault="00CB4C6A" w:rsidP="003439EF">
            <w:pPr>
              <w:pStyle w:val="TAH"/>
            </w:pPr>
            <w:r w:rsidRPr="00AB7182">
              <w:t>Control information</w:t>
            </w:r>
          </w:p>
        </w:tc>
        <w:tc>
          <w:tcPr>
            <w:tcW w:w="3119" w:type="dxa"/>
          </w:tcPr>
          <w:p w14:paraId="44DFF01D" w14:textId="77777777" w:rsidR="00CB4C6A" w:rsidRPr="00AB7182" w:rsidRDefault="00CB4C6A" w:rsidP="003439EF">
            <w:pPr>
              <w:pStyle w:val="TAH"/>
            </w:pPr>
            <w:r w:rsidRPr="00AB7182">
              <w:t>Bearer information</w:t>
            </w:r>
          </w:p>
        </w:tc>
      </w:tr>
      <w:tr w:rsidR="00CB4C6A" w:rsidRPr="00AB7182" w14:paraId="0CD9678B" w14:textId="77777777" w:rsidTr="003439EF">
        <w:trPr>
          <w:jc w:val="center"/>
        </w:trPr>
        <w:tc>
          <w:tcPr>
            <w:tcW w:w="3119" w:type="dxa"/>
          </w:tcPr>
          <w:p w14:paraId="76C6C32A" w14:textId="77777777" w:rsidR="00CB4C6A" w:rsidRPr="00AB7182" w:rsidRDefault="00CB4C6A" w:rsidP="003439EF">
            <w:pPr>
              <w:pStyle w:val="TAL"/>
            </w:pPr>
          </w:p>
        </w:tc>
        <w:tc>
          <w:tcPr>
            <w:tcW w:w="3119" w:type="dxa"/>
          </w:tcPr>
          <w:p w14:paraId="423A10A1" w14:textId="77777777" w:rsidR="00CB4C6A" w:rsidRPr="00AB7182" w:rsidRDefault="00CB4C6A" w:rsidP="003439EF">
            <w:pPr>
              <w:pStyle w:val="TAL"/>
              <w:ind w:left="284" w:hanging="284"/>
              <w:rPr>
                <w:lang w:val="fr-FR"/>
              </w:rPr>
            </w:pPr>
            <w:r w:rsidRPr="00AB7182">
              <w:rPr>
                <w:lang w:val="fr-FR"/>
              </w:rPr>
              <w:t>Transaction ID = x</w:t>
            </w:r>
          </w:p>
          <w:p w14:paraId="489CB965" w14:textId="77777777" w:rsidR="00CB4C6A" w:rsidRPr="00AB7182" w:rsidRDefault="00CB4C6A" w:rsidP="003439EF">
            <w:pPr>
              <w:pStyle w:val="TAL"/>
              <w:ind w:left="284" w:hanging="284"/>
              <w:rPr>
                <w:lang w:val="fr-FR"/>
              </w:rPr>
            </w:pPr>
            <w:r w:rsidRPr="00AB7182">
              <w:rPr>
                <w:lang w:val="fr-FR"/>
              </w:rPr>
              <w:t>Context ID= C1</w:t>
            </w:r>
          </w:p>
          <w:p w14:paraId="3F81276A" w14:textId="77777777" w:rsidR="00CB4C6A" w:rsidRPr="00AB7182" w:rsidRDefault="00CB4C6A" w:rsidP="003439EF">
            <w:pPr>
              <w:pStyle w:val="TAL"/>
              <w:ind w:left="284" w:hanging="284"/>
              <w:rPr>
                <w:lang w:val="fr-FR"/>
              </w:rPr>
            </w:pPr>
            <w:r w:rsidRPr="00AB7182">
              <w:rPr>
                <w:lang w:val="fr-FR"/>
              </w:rPr>
              <w:t xml:space="preserve">Termination ID = </w:t>
            </w:r>
            <w:r w:rsidR="00696E1E" w:rsidRPr="00AB7182">
              <w:rPr>
                <w:lang w:val="fr-FR"/>
              </w:rPr>
              <w:t>T1</w:t>
            </w:r>
          </w:p>
          <w:p w14:paraId="58D1F189" w14:textId="77777777" w:rsidR="00CB4C6A" w:rsidRPr="00AB7182" w:rsidRDefault="00CB4C6A" w:rsidP="003439EF">
            <w:pPr>
              <w:pStyle w:val="TAL"/>
              <w:ind w:left="284" w:hanging="284"/>
              <w:rPr>
                <w:lang w:val="fr-FR"/>
              </w:rPr>
            </w:pPr>
          </w:p>
          <w:p w14:paraId="092C016B" w14:textId="77777777" w:rsidR="00CB4C6A" w:rsidRPr="00AB7182" w:rsidRDefault="00CB4C6A" w:rsidP="003439EF">
            <w:pPr>
              <w:pStyle w:val="TAL"/>
              <w:tabs>
                <w:tab w:val="left" w:pos="7740"/>
              </w:tabs>
            </w:pPr>
            <w:r w:rsidRPr="00AB7182">
              <w:t xml:space="preserve">Event_ID (Event ID = x, </w:t>
            </w:r>
          </w:p>
          <w:p w14:paraId="783F27E1" w14:textId="77777777" w:rsidR="00CB4C6A" w:rsidRPr="00AB7182" w:rsidRDefault="00CB4C6A" w:rsidP="003439EF">
            <w:pPr>
              <w:pStyle w:val="TAL"/>
              <w:ind w:left="284" w:hanging="284"/>
              <w:rPr>
                <w:lang w:val="fr-FR"/>
              </w:rPr>
            </w:pPr>
            <w:r w:rsidRPr="00AB7182">
              <w:rPr>
                <w:lang w:val="fr-FR"/>
              </w:rPr>
              <w:t>"</w:t>
            </w:r>
            <w:r w:rsidR="00E53846" w:rsidRPr="00AB7182">
              <w:rPr>
                <w:lang w:val="fr-FR"/>
              </w:rPr>
              <w:t>ECN Failure (ECN Failure T</w:t>
            </w:r>
            <w:r w:rsidR="00E53846" w:rsidRPr="00AB7182">
              <w:rPr>
                <w:rFonts w:hint="eastAsia"/>
                <w:lang w:val="fr-FR" w:eastAsia="zh-CN"/>
              </w:rPr>
              <w:t>ype</w:t>
            </w:r>
            <w:r w:rsidR="00E53846" w:rsidRPr="00AB7182">
              <w:rPr>
                <w:lang w:val="fr-FR"/>
              </w:rPr>
              <w:t xml:space="preserve"> </w:t>
            </w:r>
            <w:r w:rsidRPr="00AB7182">
              <w:rPr>
                <w:lang w:val="fr-FR"/>
              </w:rPr>
              <w:t>")</w:t>
            </w:r>
          </w:p>
        </w:tc>
        <w:tc>
          <w:tcPr>
            <w:tcW w:w="3119" w:type="dxa"/>
          </w:tcPr>
          <w:p w14:paraId="29E9E3EB" w14:textId="77777777" w:rsidR="00CB4C6A" w:rsidRPr="00AB7182" w:rsidRDefault="00CB4C6A" w:rsidP="003439EF">
            <w:pPr>
              <w:pStyle w:val="TAL"/>
              <w:rPr>
                <w:lang w:val="fr-FR"/>
              </w:rPr>
            </w:pPr>
          </w:p>
        </w:tc>
      </w:tr>
      <w:tr w:rsidR="00CB4C6A" w:rsidRPr="00AB7182" w14:paraId="648E04F1" w14:textId="77777777" w:rsidTr="003439EF">
        <w:trPr>
          <w:jc w:val="center"/>
        </w:trPr>
        <w:tc>
          <w:tcPr>
            <w:tcW w:w="9357" w:type="dxa"/>
            <w:gridSpan w:val="3"/>
          </w:tcPr>
          <w:p w14:paraId="0B6609AE" w14:textId="77777777" w:rsidR="00CB4C6A" w:rsidRPr="00AB7182" w:rsidRDefault="00CB4C6A" w:rsidP="003439EF">
            <w:pPr>
              <w:pStyle w:val="TAN"/>
              <w:rPr>
                <w:lang w:val="fr-FR"/>
              </w:rPr>
            </w:pPr>
          </w:p>
        </w:tc>
      </w:tr>
    </w:tbl>
    <w:p w14:paraId="37607C40" w14:textId="77777777" w:rsidR="00CB4C6A" w:rsidRPr="00AB7182" w:rsidRDefault="00CB4C6A" w:rsidP="00CB4C6A">
      <w:pPr>
        <w:ind w:left="1620"/>
        <w:rPr>
          <w:b/>
          <w:bCs/>
          <w:lang w:val="fr-FR"/>
        </w:rPr>
      </w:pPr>
    </w:p>
    <w:p w14:paraId="0B8B6FE8" w14:textId="77777777" w:rsidR="00CB4C6A" w:rsidRPr="00AB7182" w:rsidRDefault="00CB4C6A" w:rsidP="00CB4C6A">
      <w:pPr>
        <w:rPr>
          <w:lang w:val="en-US" w:eastAsia="sv-SE"/>
        </w:rPr>
      </w:pPr>
      <w:r w:rsidRPr="00AB7182">
        <w:rPr>
          <w:lang w:val="en-US" w:eastAsia="sv-SE"/>
        </w:rPr>
        <w:t xml:space="preserve">The MGCF responds as in Table </w:t>
      </w:r>
      <w:r w:rsidRPr="00AB7182">
        <w:t>A.17.2.10.2</w:t>
      </w:r>
    </w:p>
    <w:p w14:paraId="7F50C3C9" w14:textId="77777777" w:rsidR="00CB4C6A" w:rsidRPr="00AB7182" w:rsidRDefault="00CB4C6A" w:rsidP="00CB4C6A">
      <w:pPr>
        <w:pStyle w:val="TH"/>
      </w:pPr>
      <w:r w:rsidRPr="00AB7182">
        <w:lastRenderedPageBreak/>
        <w:t>Table A.17.2.10.</w:t>
      </w:r>
      <w:r w:rsidRPr="00AB7182">
        <w:rPr>
          <w:szCs w:val="24"/>
        </w:rPr>
        <w:t>2</w:t>
      </w:r>
      <w:r w:rsidRPr="00AB7182">
        <w:t xml:space="preserve">: ECN </w:t>
      </w:r>
      <w:r w:rsidRPr="00AB7182">
        <w:rPr>
          <w:rFonts w:hint="eastAsia"/>
          <w:lang w:eastAsia="zh-CN"/>
        </w:rPr>
        <w:t>Failure</w:t>
      </w:r>
      <w:r w:rsidRPr="00AB7182">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B4C6A" w:rsidRPr="00AB7182" w14:paraId="01F611A9" w14:textId="77777777" w:rsidTr="003439EF">
        <w:trPr>
          <w:jc w:val="center"/>
        </w:trPr>
        <w:tc>
          <w:tcPr>
            <w:tcW w:w="3119" w:type="dxa"/>
          </w:tcPr>
          <w:p w14:paraId="5873F22D" w14:textId="77777777" w:rsidR="00CB4C6A" w:rsidRPr="00AB7182" w:rsidRDefault="00CB4C6A" w:rsidP="003439EF">
            <w:pPr>
              <w:pStyle w:val="TAH"/>
            </w:pPr>
            <w:r w:rsidRPr="00AB7182">
              <w:t>Address Information</w:t>
            </w:r>
          </w:p>
        </w:tc>
        <w:tc>
          <w:tcPr>
            <w:tcW w:w="3119" w:type="dxa"/>
          </w:tcPr>
          <w:p w14:paraId="731E816F" w14:textId="77777777" w:rsidR="00CB4C6A" w:rsidRPr="00AB7182" w:rsidRDefault="00CB4C6A" w:rsidP="003439EF">
            <w:pPr>
              <w:pStyle w:val="TAH"/>
            </w:pPr>
            <w:r w:rsidRPr="00AB7182">
              <w:t>Control information</w:t>
            </w:r>
          </w:p>
        </w:tc>
        <w:tc>
          <w:tcPr>
            <w:tcW w:w="3119" w:type="dxa"/>
          </w:tcPr>
          <w:p w14:paraId="74587E66" w14:textId="77777777" w:rsidR="00CB4C6A" w:rsidRPr="00AB7182" w:rsidRDefault="00CB4C6A" w:rsidP="003439EF">
            <w:pPr>
              <w:pStyle w:val="TAH"/>
            </w:pPr>
            <w:r w:rsidRPr="00AB7182">
              <w:t>Bearer information</w:t>
            </w:r>
          </w:p>
        </w:tc>
      </w:tr>
      <w:tr w:rsidR="00CB4C6A" w:rsidRPr="00AB7182" w14:paraId="6E0C9BC9" w14:textId="77777777" w:rsidTr="003439EF">
        <w:trPr>
          <w:jc w:val="center"/>
        </w:trPr>
        <w:tc>
          <w:tcPr>
            <w:tcW w:w="3119" w:type="dxa"/>
          </w:tcPr>
          <w:p w14:paraId="58102495" w14:textId="77777777" w:rsidR="00CB4C6A" w:rsidRPr="00AB7182" w:rsidRDefault="00CB4C6A" w:rsidP="003439EF">
            <w:pPr>
              <w:pStyle w:val="TAL"/>
            </w:pPr>
          </w:p>
        </w:tc>
        <w:tc>
          <w:tcPr>
            <w:tcW w:w="3119" w:type="dxa"/>
          </w:tcPr>
          <w:p w14:paraId="7E585E11" w14:textId="77777777" w:rsidR="00CB4C6A" w:rsidRPr="00AB7182" w:rsidRDefault="00CB4C6A" w:rsidP="003439EF">
            <w:pPr>
              <w:pStyle w:val="TAL"/>
              <w:ind w:left="284" w:hanging="284"/>
              <w:rPr>
                <w:lang w:val="fr-FR"/>
              </w:rPr>
            </w:pPr>
            <w:r w:rsidRPr="00AB7182">
              <w:rPr>
                <w:lang w:val="fr-FR"/>
              </w:rPr>
              <w:t>Transaction ID = x</w:t>
            </w:r>
          </w:p>
          <w:p w14:paraId="1F1D9F46" w14:textId="77777777" w:rsidR="00CB4C6A" w:rsidRPr="00AB7182" w:rsidRDefault="00CB4C6A" w:rsidP="003439EF">
            <w:pPr>
              <w:pStyle w:val="TAL"/>
              <w:ind w:left="284" w:hanging="284"/>
              <w:rPr>
                <w:lang w:val="fr-FR" w:eastAsia="zh-CN"/>
              </w:rPr>
            </w:pPr>
            <w:r w:rsidRPr="00AB7182">
              <w:rPr>
                <w:lang w:val="fr-FR"/>
              </w:rPr>
              <w:t>Context ID = C1</w:t>
            </w:r>
          </w:p>
          <w:p w14:paraId="4E7405E3" w14:textId="77777777" w:rsidR="00CB4C6A" w:rsidRPr="00AB7182" w:rsidRDefault="00CB4C6A" w:rsidP="003439EF">
            <w:pPr>
              <w:pStyle w:val="TAL"/>
              <w:ind w:left="284" w:hanging="284"/>
              <w:rPr>
                <w:lang w:val="fr-FR"/>
              </w:rPr>
            </w:pPr>
            <w:r w:rsidRPr="00AB7182">
              <w:rPr>
                <w:lang w:val="fr-FR"/>
              </w:rPr>
              <w:t xml:space="preserve">Termination ID = </w:t>
            </w:r>
            <w:r w:rsidR="00696E1E" w:rsidRPr="00AB7182">
              <w:rPr>
                <w:lang w:val="fr-FR"/>
              </w:rPr>
              <w:t>T1</w:t>
            </w:r>
            <w:r w:rsidRPr="00AB7182">
              <w:rPr>
                <w:lang w:val="fr-FR"/>
              </w:rPr>
              <w:t xml:space="preserve"> </w:t>
            </w:r>
          </w:p>
        </w:tc>
        <w:tc>
          <w:tcPr>
            <w:tcW w:w="3119" w:type="dxa"/>
          </w:tcPr>
          <w:p w14:paraId="5412BDEA" w14:textId="77777777" w:rsidR="00CB4C6A" w:rsidRPr="00AB7182" w:rsidRDefault="00CB4C6A" w:rsidP="003439EF">
            <w:pPr>
              <w:pStyle w:val="TAL"/>
              <w:rPr>
                <w:lang w:val="fr-FR"/>
              </w:rPr>
            </w:pPr>
          </w:p>
        </w:tc>
      </w:tr>
    </w:tbl>
    <w:p w14:paraId="74C16FCB" w14:textId="77777777" w:rsidR="00CB4C6A" w:rsidRPr="00AB7182" w:rsidRDefault="00CB4C6A" w:rsidP="003A60C7">
      <w:pPr>
        <w:rPr>
          <w:noProof/>
          <w:lang w:val="fr-FR"/>
        </w:rPr>
      </w:pPr>
    </w:p>
    <w:p w14:paraId="3BEAAFAA" w14:textId="77777777" w:rsidR="00042990" w:rsidRPr="00AB7182" w:rsidRDefault="00042990" w:rsidP="006460F5">
      <w:pPr>
        <w:pStyle w:val="Heading3"/>
      </w:pPr>
      <w:bookmarkStart w:id="206" w:name="_Toc177668538"/>
      <w:r w:rsidRPr="00AB7182">
        <w:t>A.17.2.11</w:t>
      </w:r>
      <w:r w:rsidRPr="00AB7182">
        <w:tab/>
      </w:r>
      <w:r w:rsidRPr="00AB7182">
        <w:rPr>
          <w:rFonts w:hint="eastAsia"/>
        </w:rPr>
        <w:t>ICE Connectivity Check Result</w:t>
      </w:r>
      <w:r w:rsidRPr="00AB7182">
        <w:t xml:space="preserve"> </w:t>
      </w:r>
      <w:r w:rsidRPr="00AB7182">
        <w:rPr>
          <w:rFonts w:hint="eastAsia"/>
        </w:rPr>
        <w:t>Notif</w:t>
      </w:r>
      <w:r w:rsidRPr="00AB7182">
        <w:t>ication</w:t>
      </w:r>
      <w:bookmarkEnd w:id="206"/>
    </w:p>
    <w:p w14:paraId="3561DC68" w14:textId="77777777" w:rsidR="00042990" w:rsidRPr="00AB7182" w:rsidRDefault="00042990" w:rsidP="00042990">
      <w:r w:rsidRPr="00AB7182">
        <w:t xml:space="preserve">The </w:t>
      </w:r>
      <w:r w:rsidRPr="00AB7182">
        <w:rPr>
          <w:rFonts w:cs="Arial"/>
        </w:rPr>
        <w:t>IM-MGW</w:t>
      </w:r>
      <w:r w:rsidRPr="00AB7182">
        <w:t xml:space="preserve"> sends a NOTIFY request command as defined in Table A.17.2.11.1.</w:t>
      </w:r>
    </w:p>
    <w:p w14:paraId="06515ED9" w14:textId="77777777" w:rsidR="00042990" w:rsidRPr="00AB7182" w:rsidRDefault="00042990" w:rsidP="00042990">
      <w:pPr>
        <w:pStyle w:val="TH"/>
      </w:pPr>
      <w:r w:rsidRPr="00AB7182">
        <w:t xml:space="preserve">Table A.17.2.11.1: </w:t>
      </w:r>
      <w:r w:rsidRPr="00AB7182">
        <w:rPr>
          <w:rFonts w:hint="eastAsia"/>
        </w:rPr>
        <w:t>ICE Connectivity Check Result</w:t>
      </w:r>
      <w:r w:rsidRPr="00AB7182">
        <w:t xml:space="preserve"> </w:t>
      </w:r>
      <w:r w:rsidRPr="00AB7182">
        <w:rPr>
          <w:rFonts w:hint="eastAsia"/>
        </w:rPr>
        <w:t>Notif</w:t>
      </w:r>
      <w:r w:rsidRPr="00AB7182">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4D01415F" w14:textId="77777777" w:rsidTr="00693ED5">
        <w:trPr>
          <w:jc w:val="center"/>
        </w:trPr>
        <w:tc>
          <w:tcPr>
            <w:tcW w:w="3119" w:type="dxa"/>
          </w:tcPr>
          <w:p w14:paraId="7AB04EDF" w14:textId="77777777" w:rsidR="00042990" w:rsidRPr="00AB7182" w:rsidRDefault="00042990" w:rsidP="00693ED5">
            <w:pPr>
              <w:pStyle w:val="TAH"/>
            </w:pPr>
            <w:r w:rsidRPr="00AB7182">
              <w:t>Address Information</w:t>
            </w:r>
          </w:p>
        </w:tc>
        <w:tc>
          <w:tcPr>
            <w:tcW w:w="3119" w:type="dxa"/>
          </w:tcPr>
          <w:p w14:paraId="58CEA903" w14:textId="77777777" w:rsidR="00042990" w:rsidRPr="00AB7182" w:rsidRDefault="00042990" w:rsidP="00693ED5">
            <w:pPr>
              <w:pStyle w:val="TAH"/>
            </w:pPr>
            <w:r w:rsidRPr="00AB7182">
              <w:t>Control information</w:t>
            </w:r>
          </w:p>
        </w:tc>
        <w:tc>
          <w:tcPr>
            <w:tcW w:w="3119" w:type="dxa"/>
          </w:tcPr>
          <w:p w14:paraId="0B36B66E" w14:textId="77777777" w:rsidR="00042990" w:rsidRPr="00AB7182" w:rsidRDefault="00042990" w:rsidP="00693ED5">
            <w:pPr>
              <w:pStyle w:val="TAH"/>
            </w:pPr>
            <w:r w:rsidRPr="00AB7182">
              <w:t>Bearer information</w:t>
            </w:r>
          </w:p>
        </w:tc>
      </w:tr>
      <w:tr w:rsidR="00042990" w:rsidRPr="00AB7182" w14:paraId="58500BD2" w14:textId="77777777" w:rsidTr="00693ED5">
        <w:trPr>
          <w:jc w:val="center"/>
        </w:trPr>
        <w:tc>
          <w:tcPr>
            <w:tcW w:w="3119" w:type="dxa"/>
          </w:tcPr>
          <w:p w14:paraId="4435C82E" w14:textId="77777777" w:rsidR="00042990" w:rsidRPr="00AB7182" w:rsidRDefault="00042990" w:rsidP="00693ED5">
            <w:pPr>
              <w:pStyle w:val="TAL"/>
            </w:pPr>
          </w:p>
        </w:tc>
        <w:tc>
          <w:tcPr>
            <w:tcW w:w="3119" w:type="dxa"/>
          </w:tcPr>
          <w:p w14:paraId="5E4D716A" w14:textId="77777777" w:rsidR="00042990" w:rsidRPr="00AB7182" w:rsidRDefault="00042990" w:rsidP="00693ED5">
            <w:pPr>
              <w:pStyle w:val="TAL"/>
              <w:ind w:left="284" w:hanging="284"/>
            </w:pPr>
            <w:r w:rsidRPr="00AB7182">
              <w:t>Transaction ID = x</w:t>
            </w:r>
          </w:p>
          <w:p w14:paraId="5C04CE24" w14:textId="77777777" w:rsidR="00042990" w:rsidRPr="00AB7182" w:rsidRDefault="00042990" w:rsidP="00693ED5">
            <w:pPr>
              <w:pStyle w:val="TAL"/>
              <w:ind w:left="284" w:hanging="284"/>
            </w:pPr>
            <w:r w:rsidRPr="00AB7182">
              <w:t xml:space="preserve">Context ID= </w:t>
            </w:r>
            <w:r w:rsidRPr="00AB7182">
              <w:rPr>
                <w:rFonts w:hint="eastAsia"/>
              </w:rPr>
              <w:t>C1</w:t>
            </w:r>
          </w:p>
          <w:p w14:paraId="3F6524BA" w14:textId="77777777" w:rsidR="00042990" w:rsidRPr="00AB7182" w:rsidRDefault="00042990" w:rsidP="00693ED5">
            <w:pPr>
              <w:pStyle w:val="TAL"/>
              <w:ind w:left="284" w:hanging="284"/>
            </w:pPr>
            <w:r w:rsidRPr="00AB7182">
              <w:t>Termination ID = T1</w:t>
            </w:r>
          </w:p>
          <w:p w14:paraId="263ED1C2" w14:textId="77777777" w:rsidR="00042990" w:rsidRPr="00AB7182" w:rsidRDefault="00042990" w:rsidP="00693ED5">
            <w:pPr>
              <w:pStyle w:val="TAL"/>
              <w:ind w:left="284" w:hanging="284"/>
            </w:pPr>
          </w:p>
          <w:p w14:paraId="5301BF51" w14:textId="77777777" w:rsidR="00042990" w:rsidRPr="00AB7182" w:rsidRDefault="00042990" w:rsidP="00693ED5">
            <w:pPr>
              <w:pStyle w:val="TAL"/>
              <w:tabs>
                <w:tab w:val="left" w:pos="7740"/>
              </w:tabs>
            </w:pPr>
            <w:r w:rsidRPr="00AB7182">
              <w:t xml:space="preserve">Event_ID (Event ID = x, </w:t>
            </w:r>
          </w:p>
          <w:p w14:paraId="051556FA" w14:textId="77777777" w:rsidR="00042990" w:rsidRPr="00AB7182" w:rsidRDefault="00042990" w:rsidP="00693ED5">
            <w:pPr>
              <w:pStyle w:val="TAL"/>
              <w:ind w:left="284" w:hanging="284"/>
            </w:pPr>
            <w:r w:rsidRPr="00AB7182">
              <w:t>" Connectivity Check Result (Candidate/Transport Pair)")</w:t>
            </w:r>
          </w:p>
        </w:tc>
        <w:tc>
          <w:tcPr>
            <w:tcW w:w="3119" w:type="dxa"/>
          </w:tcPr>
          <w:p w14:paraId="1EB6726A" w14:textId="77777777" w:rsidR="00042990" w:rsidRPr="00AB7182" w:rsidRDefault="00042990" w:rsidP="00693ED5">
            <w:pPr>
              <w:pStyle w:val="TAL"/>
            </w:pPr>
          </w:p>
        </w:tc>
      </w:tr>
    </w:tbl>
    <w:p w14:paraId="11E263CA" w14:textId="77777777" w:rsidR="00042990" w:rsidRPr="00AB7182" w:rsidRDefault="00042990" w:rsidP="00042990">
      <w:pPr>
        <w:ind w:left="1620"/>
        <w:rPr>
          <w:b/>
          <w:bCs/>
        </w:rPr>
      </w:pPr>
    </w:p>
    <w:p w14:paraId="351AF075" w14:textId="77777777" w:rsidR="00042990" w:rsidRPr="00AB7182" w:rsidRDefault="00042990" w:rsidP="00042990">
      <w:pPr>
        <w:rPr>
          <w:lang w:val="en-US" w:eastAsia="sv-SE"/>
        </w:rPr>
      </w:pPr>
      <w:r w:rsidRPr="00AB7182">
        <w:rPr>
          <w:lang w:val="en-US" w:eastAsia="sv-SE"/>
        </w:rPr>
        <w:t xml:space="preserve">The MGCF responds as defined in Table </w:t>
      </w:r>
      <w:r w:rsidR="00587194" w:rsidRPr="00AB7182">
        <w:t>A</w:t>
      </w:r>
      <w:r w:rsidRPr="00AB7182">
        <w:t>.17.2.</w:t>
      </w:r>
      <w:r w:rsidR="00587194" w:rsidRPr="00AB7182">
        <w:t>11</w:t>
      </w:r>
      <w:r w:rsidRPr="00AB7182">
        <w:t>.2</w:t>
      </w:r>
    </w:p>
    <w:p w14:paraId="65879B8F" w14:textId="77777777" w:rsidR="00042990" w:rsidRPr="00AB7182" w:rsidRDefault="00042990" w:rsidP="00042990">
      <w:pPr>
        <w:pStyle w:val="TH"/>
      </w:pPr>
      <w:r w:rsidRPr="00AB7182">
        <w:t>Table A.17.2.</w:t>
      </w:r>
      <w:r w:rsidR="00587194" w:rsidRPr="00AB7182">
        <w:t>11</w:t>
      </w:r>
      <w:r w:rsidRPr="00AB7182">
        <w:t>.</w:t>
      </w:r>
      <w:r w:rsidRPr="00AB7182">
        <w:rPr>
          <w:szCs w:val="24"/>
        </w:rPr>
        <w:t>2</w:t>
      </w:r>
      <w:r w:rsidRPr="00AB7182">
        <w:t xml:space="preserve">: </w:t>
      </w:r>
      <w:r w:rsidRPr="00AB7182">
        <w:rPr>
          <w:rFonts w:hint="eastAsia"/>
        </w:rPr>
        <w:t>ICE Connectivity Check Result</w:t>
      </w:r>
      <w:r w:rsidRPr="00AB7182">
        <w:t xml:space="preserve"> </w:t>
      </w:r>
      <w:r w:rsidRPr="00AB7182">
        <w:rPr>
          <w:rFonts w:hint="eastAsia"/>
        </w:rPr>
        <w:t>Notif</w:t>
      </w:r>
      <w:r w:rsidRPr="00AB7182">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762BAAED" w14:textId="77777777" w:rsidTr="00693ED5">
        <w:trPr>
          <w:jc w:val="center"/>
        </w:trPr>
        <w:tc>
          <w:tcPr>
            <w:tcW w:w="3119" w:type="dxa"/>
          </w:tcPr>
          <w:p w14:paraId="1E679BBC" w14:textId="77777777" w:rsidR="00042990" w:rsidRPr="00AB7182" w:rsidRDefault="00042990" w:rsidP="00693ED5">
            <w:pPr>
              <w:pStyle w:val="TAH"/>
            </w:pPr>
            <w:r w:rsidRPr="00AB7182">
              <w:t>Address Information</w:t>
            </w:r>
          </w:p>
        </w:tc>
        <w:tc>
          <w:tcPr>
            <w:tcW w:w="3119" w:type="dxa"/>
          </w:tcPr>
          <w:p w14:paraId="07CE4C86" w14:textId="77777777" w:rsidR="00042990" w:rsidRPr="00AB7182" w:rsidRDefault="00042990" w:rsidP="00693ED5">
            <w:pPr>
              <w:pStyle w:val="TAH"/>
            </w:pPr>
            <w:r w:rsidRPr="00AB7182">
              <w:t>Control information</w:t>
            </w:r>
          </w:p>
        </w:tc>
        <w:tc>
          <w:tcPr>
            <w:tcW w:w="3119" w:type="dxa"/>
          </w:tcPr>
          <w:p w14:paraId="105A6043" w14:textId="77777777" w:rsidR="00042990" w:rsidRPr="00AB7182" w:rsidRDefault="00042990" w:rsidP="00693ED5">
            <w:pPr>
              <w:pStyle w:val="TAH"/>
            </w:pPr>
            <w:r w:rsidRPr="00AB7182">
              <w:t>Bearer information</w:t>
            </w:r>
          </w:p>
        </w:tc>
      </w:tr>
      <w:tr w:rsidR="00042990" w:rsidRPr="00AB7182" w14:paraId="59B4740E" w14:textId="77777777" w:rsidTr="00693ED5">
        <w:trPr>
          <w:jc w:val="center"/>
        </w:trPr>
        <w:tc>
          <w:tcPr>
            <w:tcW w:w="3119" w:type="dxa"/>
          </w:tcPr>
          <w:p w14:paraId="044935F8" w14:textId="77777777" w:rsidR="00042990" w:rsidRPr="00AB7182" w:rsidRDefault="00042990" w:rsidP="00693ED5">
            <w:pPr>
              <w:pStyle w:val="TAL"/>
            </w:pPr>
          </w:p>
        </w:tc>
        <w:tc>
          <w:tcPr>
            <w:tcW w:w="3119" w:type="dxa"/>
          </w:tcPr>
          <w:p w14:paraId="07A825EB" w14:textId="77777777" w:rsidR="00042990" w:rsidRPr="00AB7182" w:rsidRDefault="00042990" w:rsidP="00693ED5">
            <w:pPr>
              <w:pStyle w:val="TAL"/>
              <w:ind w:left="284" w:hanging="284"/>
              <w:rPr>
                <w:lang w:val="fr-FR"/>
              </w:rPr>
            </w:pPr>
            <w:r w:rsidRPr="00AB7182">
              <w:rPr>
                <w:lang w:val="fr-FR"/>
              </w:rPr>
              <w:t>Transaction ID = x</w:t>
            </w:r>
          </w:p>
          <w:p w14:paraId="58C34C09" w14:textId="77777777" w:rsidR="00042990" w:rsidRPr="00AB7182" w:rsidRDefault="00042990" w:rsidP="00693ED5">
            <w:pPr>
              <w:pStyle w:val="TAL"/>
              <w:ind w:left="284" w:hanging="284"/>
              <w:rPr>
                <w:lang w:val="fr-FR"/>
              </w:rPr>
            </w:pPr>
            <w:r w:rsidRPr="00AB7182">
              <w:rPr>
                <w:lang w:val="fr-FR"/>
              </w:rPr>
              <w:t xml:space="preserve">Context ID = </w:t>
            </w:r>
            <w:r w:rsidRPr="00AB7182">
              <w:rPr>
                <w:rFonts w:hint="eastAsia"/>
                <w:lang w:val="fr-FR"/>
              </w:rPr>
              <w:t>C1</w:t>
            </w:r>
          </w:p>
          <w:p w14:paraId="5748E0CA" w14:textId="77777777" w:rsidR="00042990" w:rsidRPr="00AB7182" w:rsidRDefault="00042990" w:rsidP="00693ED5">
            <w:pPr>
              <w:pStyle w:val="TAL"/>
              <w:ind w:left="284" w:hanging="284"/>
              <w:rPr>
                <w:lang w:val="fr-FR"/>
              </w:rPr>
            </w:pPr>
            <w:r w:rsidRPr="00AB7182">
              <w:rPr>
                <w:lang w:val="fr-FR"/>
              </w:rPr>
              <w:t xml:space="preserve">Termination ID = T1 </w:t>
            </w:r>
          </w:p>
        </w:tc>
        <w:tc>
          <w:tcPr>
            <w:tcW w:w="3119" w:type="dxa"/>
          </w:tcPr>
          <w:p w14:paraId="21E49853" w14:textId="77777777" w:rsidR="00042990" w:rsidRPr="00AB7182" w:rsidRDefault="00042990" w:rsidP="00693ED5">
            <w:pPr>
              <w:pStyle w:val="TAL"/>
              <w:rPr>
                <w:lang w:val="fr-FR"/>
              </w:rPr>
            </w:pPr>
          </w:p>
        </w:tc>
      </w:tr>
    </w:tbl>
    <w:p w14:paraId="7AD516FF" w14:textId="77777777" w:rsidR="00042990" w:rsidRPr="00AB7182" w:rsidRDefault="00042990" w:rsidP="00042990"/>
    <w:p w14:paraId="5BE033A4" w14:textId="77777777" w:rsidR="00042990" w:rsidRPr="00AB7182" w:rsidRDefault="00042990" w:rsidP="006460F5">
      <w:pPr>
        <w:pStyle w:val="Heading3"/>
      </w:pPr>
      <w:bookmarkStart w:id="207" w:name="_Toc177668539"/>
      <w:r w:rsidRPr="00AB7182">
        <w:t>A.17.2.12</w:t>
      </w:r>
      <w:r w:rsidRPr="00AB7182">
        <w:tab/>
      </w:r>
      <w:r w:rsidRPr="00AB7182">
        <w:rPr>
          <w:rFonts w:hint="eastAsia"/>
        </w:rPr>
        <w:t xml:space="preserve">ICE </w:t>
      </w:r>
      <w:r w:rsidRPr="00AB7182">
        <w:t xml:space="preserve">New Peer Reflexive Candidate </w:t>
      </w:r>
      <w:r w:rsidRPr="00AB7182">
        <w:rPr>
          <w:rFonts w:hint="eastAsia"/>
        </w:rPr>
        <w:t>Notif</w:t>
      </w:r>
      <w:r w:rsidRPr="00AB7182">
        <w:t>ication</w:t>
      </w:r>
      <w:bookmarkEnd w:id="207"/>
    </w:p>
    <w:p w14:paraId="4329EFEC" w14:textId="77777777" w:rsidR="00042990" w:rsidRPr="00AB7182" w:rsidRDefault="00042990" w:rsidP="00042990">
      <w:r w:rsidRPr="00AB7182">
        <w:t xml:space="preserve">The </w:t>
      </w:r>
      <w:r w:rsidRPr="00AB7182">
        <w:rPr>
          <w:rFonts w:cs="Arial"/>
        </w:rPr>
        <w:t>IM-MGW</w:t>
      </w:r>
      <w:r w:rsidRPr="00AB7182">
        <w:t xml:space="preserve"> sends a NOTIFY reque</w:t>
      </w:r>
      <w:r w:rsidR="00587194" w:rsidRPr="00AB7182">
        <w:t>st command as defined in Table A</w:t>
      </w:r>
      <w:r w:rsidRPr="00AB7182">
        <w:t>.17.2.</w:t>
      </w:r>
      <w:r w:rsidR="00587194" w:rsidRPr="00AB7182">
        <w:t>12</w:t>
      </w:r>
      <w:r w:rsidRPr="00AB7182">
        <w:t>.1.</w:t>
      </w:r>
    </w:p>
    <w:p w14:paraId="3AE6064E" w14:textId="77777777" w:rsidR="00042990" w:rsidRPr="00AB7182" w:rsidRDefault="00042990" w:rsidP="00042990">
      <w:pPr>
        <w:pStyle w:val="TH"/>
      </w:pPr>
      <w:r w:rsidRPr="00AB7182">
        <w:t xml:space="preserve">Table </w:t>
      </w:r>
      <w:r w:rsidR="00587194" w:rsidRPr="00AB7182">
        <w:t>A</w:t>
      </w:r>
      <w:r w:rsidRPr="00AB7182">
        <w:t>.17.2.</w:t>
      </w:r>
      <w:r w:rsidR="00587194" w:rsidRPr="00AB7182">
        <w:t>12</w:t>
      </w:r>
      <w:r w:rsidRPr="00AB7182">
        <w:t xml:space="preserve">.1: </w:t>
      </w:r>
      <w:r w:rsidRPr="00AB7182">
        <w:rPr>
          <w:rFonts w:hint="eastAsia"/>
        </w:rPr>
        <w:t xml:space="preserve">ICE </w:t>
      </w:r>
      <w:r w:rsidRPr="00AB7182">
        <w:t xml:space="preserve">New Peer Reflexive Candidate </w:t>
      </w:r>
      <w:r w:rsidRPr="00AB7182">
        <w:rPr>
          <w:rFonts w:hint="eastAsia"/>
        </w:rPr>
        <w:t>Notif</w:t>
      </w:r>
      <w:r w:rsidRPr="00AB7182">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2E7421AE" w14:textId="77777777" w:rsidTr="00693ED5">
        <w:trPr>
          <w:jc w:val="center"/>
        </w:trPr>
        <w:tc>
          <w:tcPr>
            <w:tcW w:w="3119" w:type="dxa"/>
          </w:tcPr>
          <w:p w14:paraId="258CA273" w14:textId="77777777" w:rsidR="00042990" w:rsidRPr="00AB7182" w:rsidRDefault="00042990" w:rsidP="00693ED5">
            <w:pPr>
              <w:pStyle w:val="TAH"/>
            </w:pPr>
            <w:r w:rsidRPr="00AB7182">
              <w:t>Address Information</w:t>
            </w:r>
          </w:p>
        </w:tc>
        <w:tc>
          <w:tcPr>
            <w:tcW w:w="3119" w:type="dxa"/>
          </w:tcPr>
          <w:p w14:paraId="1F40CD87" w14:textId="77777777" w:rsidR="00042990" w:rsidRPr="00AB7182" w:rsidRDefault="00042990" w:rsidP="00693ED5">
            <w:pPr>
              <w:pStyle w:val="TAH"/>
            </w:pPr>
            <w:r w:rsidRPr="00AB7182">
              <w:t>Control information</w:t>
            </w:r>
          </w:p>
        </w:tc>
        <w:tc>
          <w:tcPr>
            <w:tcW w:w="3119" w:type="dxa"/>
          </w:tcPr>
          <w:p w14:paraId="14196CEB" w14:textId="77777777" w:rsidR="00042990" w:rsidRPr="00AB7182" w:rsidRDefault="00042990" w:rsidP="00693ED5">
            <w:pPr>
              <w:pStyle w:val="TAH"/>
            </w:pPr>
            <w:r w:rsidRPr="00AB7182">
              <w:t>Bearer information</w:t>
            </w:r>
          </w:p>
        </w:tc>
      </w:tr>
      <w:tr w:rsidR="00042990" w:rsidRPr="00AB7182" w14:paraId="48BB1EE8" w14:textId="77777777" w:rsidTr="00693ED5">
        <w:trPr>
          <w:jc w:val="center"/>
        </w:trPr>
        <w:tc>
          <w:tcPr>
            <w:tcW w:w="3119" w:type="dxa"/>
          </w:tcPr>
          <w:p w14:paraId="383CCD6E" w14:textId="77777777" w:rsidR="00042990" w:rsidRPr="00AB7182" w:rsidRDefault="00042990" w:rsidP="00693ED5">
            <w:pPr>
              <w:pStyle w:val="TAL"/>
            </w:pPr>
          </w:p>
        </w:tc>
        <w:tc>
          <w:tcPr>
            <w:tcW w:w="3119" w:type="dxa"/>
          </w:tcPr>
          <w:p w14:paraId="0FA1B7CD" w14:textId="77777777" w:rsidR="00042990" w:rsidRPr="00AB7182" w:rsidRDefault="00042990" w:rsidP="00693ED5">
            <w:pPr>
              <w:pStyle w:val="TAL"/>
              <w:ind w:left="284" w:hanging="284"/>
            </w:pPr>
            <w:r w:rsidRPr="00AB7182">
              <w:t>Transaction ID = x</w:t>
            </w:r>
          </w:p>
          <w:p w14:paraId="4A14E7D9" w14:textId="77777777" w:rsidR="00042990" w:rsidRPr="00AB7182" w:rsidRDefault="00042990" w:rsidP="00693ED5">
            <w:pPr>
              <w:pStyle w:val="TAL"/>
              <w:ind w:left="284" w:hanging="284"/>
            </w:pPr>
            <w:r w:rsidRPr="00AB7182">
              <w:t xml:space="preserve">Context ID= </w:t>
            </w:r>
            <w:r w:rsidRPr="00AB7182">
              <w:rPr>
                <w:rFonts w:hint="eastAsia"/>
              </w:rPr>
              <w:t>C1</w:t>
            </w:r>
          </w:p>
          <w:p w14:paraId="1F0F4866" w14:textId="77777777" w:rsidR="00042990" w:rsidRPr="00AB7182" w:rsidRDefault="00042990" w:rsidP="00693ED5">
            <w:pPr>
              <w:pStyle w:val="TAL"/>
              <w:ind w:left="284" w:hanging="284"/>
            </w:pPr>
            <w:r w:rsidRPr="00AB7182">
              <w:t>Termination ID = T1</w:t>
            </w:r>
          </w:p>
          <w:p w14:paraId="28593F5B" w14:textId="77777777" w:rsidR="00042990" w:rsidRPr="00AB7182" w:rsidRDefault="00042990" w:rsidP="00693ED5">
            <w:pPr>
              <w:pStyle w:val="TAL"/>
              <w:ind w:left="284" w:hanging="284"/>
            </w:pPr>
          </w:p>
          <w:p w14:paraId="02E058C9" w14:textId="77777777" w:rsidR="00042990" w:rsidRPr="00AB7182" w:rsidRDefault="00042990" w:rsidP="00693ED5">
            <w:pPr>
              <w:pStyle w:val="TAL"/>
              <w:tabs>
                <w:tab w:val="left" w:pos="7740"/>
              </w:tabs>
            </w:pPr>
            <w:r w:rsidRPr="00AB7182">
              <w:t xml:space="preserve">Event_ID (Event ID = x, </w:t>
            </w:r>
          </w:p>
          <w:p w14:paraId="73BAB882" w14:textId="77777777" w:rsidR="00042990" w:rsidRPr="00AB7182" w:rsidRDefault="00042990" w:rsidP="00693ED5">
            <w:pPr>
              <w:pStyle w:val="TAL"/>
              <w:ind w:left="284" w:hanging="284"/>
            </w:pPr>
            <w:r w:rsidRPr="00AB7182">
              <w:t>" New Peer Reflexive Candidate (Candidate)")</w:t>
            </w:r>
          </w:p>
        </w:tc>
        <w:tc>
          <w:tcPr>
            <w:tcW w:w="3119" w:type="dxa"/>
          </w:tcPr>
          <w:p w14:paraId="5D455AD9" w14:textId="77777777" w:rsidR="00042990" w:rsidRPr="00AB7182" w:rsidRDefault="00042990" w:rsidP="00693ED5">
            <w:pPr>
              <w:pStyle w:val="TAL"/>
            </w:pPr>
          </w:p>
        </w:tc>
      </w:tr>
    </w:tbl>
    <w:p w14:paraId="4D9D8F95" w14:textId="77777777" w:rsidR="00042990" w:rsidRPr="00AB7182" w:rsidRDefault="00042990" w:rsidP="00042990">
      <w:pPr>
        <w:ind w:left="1620"/>
        <w:rPr>
          <w:b/>
          <w:bCs/>
        </w:rPr>
      </w:pPr>
    </w:p>
    <w:p w14:paraId="309A3726" w14:textId="77777777" w:rsidR="00042990" w:rsidRPr="00AB7182" w:rsidRDefault="00042990" w:rsidP="00042990">
      <w:pPr>
        <w:rPr>
          <w:lang w:val="en-US" w:eastAsia="sv-SE"/>
        </w:rPr>
      </w:pPr>
      <w:r w:rsidRPr="00AB7182">
        <w:rPr>
          <w:lang w:val="en-US" w:eastAsia="sv-SE"/>
        </w:rPr>
        <w:t xml:space="preserve">The </w:t>
      </w:r>
      <w:r w:rsidRPr="00AB7182">
        <w:rPr>
          <w:lang w:eastAsia="sv-SE"/>
        </w:rPr>
        <w:t>MGCF</w:t>
      </w:r>
      <w:r w:rsidRPr="00AB7182">
        <w:rPr>
          <w:lang w:val="en-US" w:eastAsia="sv-SE"/>
        </w:rPr>
        <w:t xml:space="preserve"> responds as defined in Table </w:t>
      </w:r>
      <w:r w:rsidRPr="00AB7182">
        <w:t>5.17.2.</w:t>
      </w:r>
      <w:r w:rsidR="00587194" w:rsidRPr="00AB7182">
        <w:t>12</w:t>
      </w:r>
      <w:r w:rsidRPr="00AB7182">
        <w:t>.2</w:t>
      </w:r>
    </w:p>
    <w:p w14:paraId="2742757D" w14:textId="77777777" w:rsidR="00042990" w:rsidRPr="00AB7182" w:rsidRDefault="00042990" w:rsidP="00042990">
      <w:pPr>
        <w:pStyle w:val="TH"/>
      </w:pPr>
      <w:r w:rsidRPr="00AB7182">
        <w:t xml:space="preserve">Table </w:t>
      </w:r>
      <w:r w:rsidR="00587194" w:rsidRPr="00AB7182">
        <w:t>A</w:t>
      </w:r>
      <w:r w:rsidRPr="00AB7182">
        <w:t>.17.2.</w:t>
      </w:r>
      <w:r w:rsidR="00587194" w:rsidRPr="00AB7182">
        <w:t>12</w:t>
      </w:r>
      <w:r w:rsidRPr="00AB7182">
        <w:t>.</w:t>
      </w:r>
      <w:r w:rsidRPr="00AB7182">
        <w:rPr>
          <w:szCs w:val="24"/>
        </w:rPr>
        <w:t>2</w:t>
      </w:r>
      <w:r w:rsidRPr="00AB7182">
        <w:t xml:space="preserve">: </w:t>
      </w:r>
      <w:r w:rsidRPr="00AB7182">
        <w:rPr>
          <w:rFonts w:hint="eastAsia"/>
        </w:rPr>
        <w:t xml:space="preserve">ICE </w:t>
      </w:r>
      <w:r w:rsidRPr="00AB7182">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230FF6E8" w14:textId="77777777" w:rsidTr="00693ED5">
        <w:trPr>
          <w:jc w:val="center"/>
        </w:trPr>
        <w:tc>
          <w:tcPr>
            <w:tcW w:w="3119" w:type="dxa"/>
          </w:tcPr>
          <w:p w14:paraId="3BA1F73B" w14:textId="77777777" w:rsidR="00042990" w:rsidRPr="00AB7182" w:rsidRDefault="00042990" w:rsidP="00693ED5">
            <w:pPr>
              <w:pStyle w:val="TAH"/>
            </w:pPr>
            <w:r w:rsidRPr="00AB7182">
              <w:t>Address Information</w:t>
            </w:r>
          </w:p>
        </w:tc>
        <w:tc>
          <w:tcPr>
            <w:tcW w:w="3119" w:type="dxa"/>
          </w:tcPr>
          <w:p w14:paraId="4F965C76" w14:textId="77777777" w:rsidR="00042990" w:rsidRPr="00AB7182" w:rsidRDefault="00042990" w:rsidP="00693ED5">
            <w:pPr>
              <w:pStyle w:val="TAH"/>
            </w:pPr>
            <w:r w:rsidRPr="00AB7182">
              <w:t>Control information</w:t>
            </w:r>
          </w:p>
        </w:tc>
        <w:tc>
          <w:tcPr>
            <w:tcW w:w="3119" w:type="dxa"/>
          </w:tcPr>
          <w:p w14:paraId="56660663" w14:textId="77777777" w:rsidR="00042990" w:rsidRPr="00AB7182" w:rsidRDefault="00042990" w:rsidP="00693ED5">
            <w:pPr>
              <w:pStyle w:val="TAH"/>
            </w:pPr>
            <w:r w:rsidRPr="00AB7182">
              <w:t>Bearer information</w:t>
            </w:r>
          </w:p>
        </w:tc>
      </w:tr>
      <w:tr w:rsidR="00042990" w:rsidRPr="00AB7182" w14:paraId="70C4851A" w14:textId="77777777" w:rsidTr="00693ED5">
        <w:trPr>
          <w:jc w:val="center"/>
        </w:trPr>
        <w:tc>
          <w:tcPr>
            <w:tcW w:w="3119" w:type="dxa"/>
          </w:tcPr>
          <w:p w14:paraId="367FEE2F" w14:textId="77777777" w:rsidR="00042990" w:rsidRPr="00AB7182" w:rsidRDefault="00042990" w:rsidP="00693ED5">
            <w:pPr>
              <w:pStyle w:val="TAL"/>
            </w:pPr>
          </w:p>
        </w:tc>
        <w:tc>
          <w:tcPr>
            <w:tcW w:w="3119" w:type="dxa"/>
          </w:tcPr>
          <w:p w14:paraId="64E15AFC" w14:textId="77777777" w:rsidR="00042990" w:rsidRPr="00AB7182" w:rsidRDefault="00042990" w:rsidP="00693ED5">
            <w:pPr>
              <w:pStyle w:val="TAL"/>
              <w:ind w:left="284" w:hanging="284"/>
              <w:rPr>
                <w:lang w:val="fr-FR"/>
              </w:rPr>
            </w:pPr>
            <w:r w:rsidRPr="00AB7182">
              <w:rPr>
                <w:lang w:val="fr-FR"/>
              </w:rPr>
              <w:t>Transaction ID = x</w:t>
            </w:r>
          </w:p>
          <w:p w14:paraId="346C748D" w14:textId="77777777" w:rsidR="00042990" w:rsidRPr="00AB7182" w:rsidRDefault="00042990" w:rsidP="00693ED5">
            <w:pPr>
              <w:pStyle w:val="TAL"/>
              <w:ind w:left="284" w:hanging="284"/>
              <w:rPr>
                <w:lang w:val="fr-FR"/>
              </w:rPr>
            </w:pPr>
            <w:r w:rsidRPr="00AB7182">
              <w:rPr>
                <w:lang w:val="fr-FR"/>
              </w:rPr>
              <w:t xml:space="preserve">Context ID = </w:t>
            </w:r>
            <w:r w:rsidRPr="00AB7182">
              <w:rPr>
                <w:rFonts w:hint="eastAsia"/>
                <w:lang w:val="fr-FR"/>
              </w:rPr>
              <w:t>C1</w:t>
            </w:r>
          </w:p>
          <w:p w14:paraId="3FC01A7E" w14:textId="77777777" w:rsidR="00042990" w:rsidRPr="00AB7182" w:rsidRDefault="00042990" w:rsidP="00693ED5">
            <w:pPr>
              <w:pStyle w:val="TAL"/>
              <w:ind w:left="284" w:hanging="284"/>
              <w:rPr>
                <w:lang w:val="fr-FR"/>
              </w:rPr>
            </w:pPr>
            <w:r w:rsidRPr="00AB7182">
              <w:rPr>
                <w:lang w:val="fr-FR"/>
              </w:rPr>
              <w:t xml:space="preserve">Termination ID = T1 </w:t>
            </w:r>
          </w:p>
        </w:tc>
        <w:tc>
          <w:tcPr>
            <w:tcW w:w="3119" w:type="dxa"/>
          </w:tcPr>
          <w:p w14:paraId="47C52260" w14:textId="77777777" w:rsidR="00042990" w:rsidRPr="00AB7182" w:rsidRDefault="00042990" w:rsidP="00693ED5">
            <w:pPr>
              <w:pStyle w:val="TAL"/>
              <w:rPr>
                <w:lang w:val="fr-FR"/>
              </w:rPr>
            </w:pPr>
          </w:p>
        </w:tc>
      </w:tr>
    </w:tbl>
    <w:p w14:paraId="3E333A8B" w14:textId="77777777" w:rsidR="00042990" w:rsidRPr="00AB7182" w:rsidRDefault="00042990" w:rsidP="003A60C7">
      <w:pPr>
        <w:rPr>
          <w:noProof/>
          <w:lang w:val="fr-FR"/>
        </w:rPr>
      </w:pPr>
    </w:p>
    <w:p w14:paraId="4E59C953" w14:textId="77777777" w:rsidR="009114E1" w:rsidRPr="00AB7182" w:rsidRDefault="009114E1" w:rsidP="006460F5">
      <w:pPr>
        <w:pStyle w:val="Heading2"/>
      </w:pPr>
      <w:bookmarkStart w:id="208" w:name="_Toc177668540"/>
      <w:r w:rsidRPr="00AB7182">
        <w:lastRenderedPageBreak/>
        <w:t>A.17.3</w:t>
      </w:r>
      <w:r w:rsidR="00DF7520" w:rsidRPr="00AB7182">
        <w:tab/>
      </w:r>
      <w:r w:rsidRPr="00AB7182">
        <w:t>TDM Terminations Procedures</w:t>
      </w:r>
      <w:bookmarkEnd w:id="208"/>
      <w:r w:rsidRPr="00AB7182">
        <w:t xml:space="preserve"> </w:t>
      </w:r>
    </w:p>
    <w:p w14:paraId="658D6565" w14:textId="77777777" w:rsidR="00DF7520" w:rsidRPr="00AB7182" w:rsidRDefault="00DF7520" w:rsidP="006460F5">
      <w:pPr>
        <w:pStyle w:val="Heading3"/>
      </w:pPr>
      <w:bookmarkStart w:id="209" w:name="_Toc177668541"/>
      <w:r w:rsidRPr="00AB7182">
        <w:t>A.17.3.1</w:t>
      </w:r>
      <w:r w:rsidRPr="00AB7182">
        <w:tab/>
        <w:t xml:space="preserve">Summary Procedures related to a termination towards </w:t>
      </w:r>
      <w:r w:rsidR="001B216F" w:rsidRPr="00AB7182">
        <w:t>ISUP</w:t>
      </w:r>
      <w:bookmarkEnd w:id="209"/>
    </w:p>
    <w:p w14:paraId="7C77B146" w14:textId="77777777" w:rsidR="00DF7520" w:rsidRPr="00AB7182" w:rsidRDefault="00DF7520" w:rsidP="00DF7520">
      <w:pPr>
        <w:pStyle w:val="TH"/>
      </w:pPr>
      <w:r w:rsidRPr="00AB7182">
        <w:t xml:space="preserve">Table A.17.3.1/1: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call-related transactions and 3GPP TS 29.163 [4] procedures</w:t>
      </w:r>
      <w:r w:rsidRPr="00AB7182">
        <w:rPr>
          <w:b w:val="0"/>
          <w:sz w:val="28"/>
        </w:rPr>
        <w:t xml:space="preserve"> </w:t>
      </w:r>
      <w:r w:rsidRPr="00AB7182">
        <w:t xml:space="preserve">related to a termination towards an ISUP network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122"/>
        <w:gridCol w:w="1623"/>
        <w:gridCol w:w="1843"/>
        <w:gridCol w:w="1115"/>
        <w:gridCol w:w="3017"/>
      </w:tblGrid>
      <w:tr w:rsidR="00DF7520" w:rsidRPr="00AB7182" w14:paraId="22370240" w14:textId="77777777" w:rsidTr="00DF7520">
        <w:trPr>
          <w:jc w:val="center"/>
        </w:trPr>
        <w:tc>
          <w:tcPr>
            <w:tcW w:w="2122" w:type="dxa"/>
          </w:tcPr>
          <w:p w14:paraId="16D8C59D" w14:textId="77777777" w:rsidR="00DF7520" w:rsidRPr="00AB7182" w:rsidRDefault="00DF7520" w:rsidP="00DF7520">
            <w:pPr>
              <w:pStyle w:val="TAH"/>
              <w:rPr>
                <w:color w:val="000000"/>
              </w:rPr>
            </w:pPr>
            <w:r w:rsidRPr="00AB7182">
              <w:rPr>
                <w:color w:val="000000"/>
              </w:rPr>
              <w:t>Procedure defined in 3GPP TS 29.163 </w:t>
            </w:r>
            <w:r w:rsidRPr="00AB7182">
              <w:t>[4]</w:t>
            </w:r>
            <w:r w:rsidRPr="00AB7182">
              <w:rPr>
                <w:color w:val="000000"/>
              </w:rPr>
              <w:t xml:space="preserve"> </w:t>
            </w:r>
          </w:p>
        </w:tc>
        <w:tc>
          <w:tcPr>
            <w:tcW w:w="1623" w:type="dxa"/>
          </w:tcPr>
          <w:p w14:paraId="1521E331" w14:textId="77777777" w:rsidR="00DF7520" w:rsidRPr="00AB7182" w:rsidRDefault="00DF7520" w:rsidP="00DF7520">
            <w:pPr>
              <w:pStyle w:val="TAH"/>
              <w:rPr>
                <w:color w:val="000000"/>
              </w:rPr>
            </w:pPr>
            <w:r w:rsidRPr="00AB7182">
              <w:rPr>
                <w:color w:val="000000"/>
              </w:rPr>
              <w:t>Transaction used in ITU-T Q.1950 [14]</w:t>
            </w:r>
          </w:p>
        </w:tc>
        <w:tc>
          <w:tcPr>
            <w:tcW w:w="1843" w:type="dxa"/>
          </w:tcPr>
          <w:p w14:paraId="50158965" w14:textId="77777777" w:rsidR="00DF7520" w:rsidRPr="00AB7182" w:rsidRDefault="00DF7520" w:rsidP="00DF7520">
            <w:pPr>
              <w:pStyle w:val="TAH"/>
              <w:ind w:left="363" w:hanging="363"/>
              <w:rPr>
                <w:color w:val="000000"/>
              </w:rPr>
            </w:pPr>
            <w:r w:rsidRPr="00AB7182">
              <w:t>Transaction used in TS 29.232 [5]</w:t>
            </w:r>
          </w:p>
        </w:tc>
        <w:tc>
          <w:tcPr>
            <w:tcW w:w="1115" w:type="dxa"/>
          </w:tcPr>
          <w:p w14:paraId="6544C32D" w14:textId="77777777" w:rsidR="00DF7520" w:rsidRPr="00AB7182" w:rsidRDefault="00DF7520" w:rsidP="00DF7520">
            <w:pPr>
              <w:pStyle w:val="TAH"/>
              <w:ind w:left="363" w:hanging="363"/>
              <w:rPr>
                <w:color w:val="000000"/>
              </w:rPr>
            </w:pPr>
            <w:r w:rsidRPr="00AB7182">
              <w:rPr>
                <w:color w:val="000000"/>
              </w:rPr>
              <w:t>Support</w:t>
            </w:r>
          </w:p>
        </w:tc>
        <w:tc>
          <w:tcPr>
            <w:tcW w:w="3017" w:type="dxa"/>
          </w:tcPr>
          <w:p w14:paraId="1A008D3C" w14:textId="77777777" w:rsidR="00DF7520" w:rsidRPr="00AB7182" w:rsidRDefault="00DF7520" w:rsidP="00DF7520">
            <w:pPr>
              <w:pStyle w:val="TAH"/>
              <w:ind w:left="363" w:hanging="363"/>
              <w:rPr>
                <w:color w:val="000000"/>
              </w:rPr>
            </w:pPr>
            <w:r w:rsidRPr="00AB7182">
              <w:rPr>
                <w:color w:val="000000"/>
              </w:rPr>
              <w:t>Comment</w:t>
            </w:r>
          </w:p>
        </w:tc>
      </w:tr>
      <w:tr w:rsidR="00DF7520" w:rsidRPr="00AB7182" w14:paraId="475AE648" w14:textId="77777777" w:rsidTr="00DF7520">
        <w:trPr>
          <w:jc w:val="center"/>
        </w:trPr>
        <w:tc>
          <w:tcPr>
            <w:tcW w:w="2122" w:type="dxa"/>
          </w:tcPr>
          <w:p w14:paraId="335E27B8" w14:textId="77777777" w:rsidR="00DF7520" w:rsidRPr="00AB7182" w:rsidRDefault="00DF7520" w:rsidP="006267AA">
            <w:pPr>
              <w:pStyle w:val="TAL"/>
              <w:rPr>
                <w:iCs/>
              </w:rPr>
            </w:pPr>
            <w:r w:rsidRPr="00AB7182">
              <w:t>Reserve TDM Circuit</w:t>
            </w:r>
          </w:p>
        </w:tc>
        <w:tc>
          <w:tcPr>
            <w:tcW w:w="1623" w:type="dxa"/>
          </w:tcPr>
          <w:p w14:paraId="3E2688D9" w14:textId="77777777" w:rsidR="00DF7520" w:rsidRPr="00AB7182" w:rsidRDefault="00DF7520" w:rsidP="006267AA">
            <w:pPr>
              <w:pStyle w:val="TAL"/>
              <w:rPr>
                <w:iCs/>
              </w:rPr>
            </w:pPr>
            <w:r w:rsidRPr="00AB7182">
              <w:t>n. a. for reuse</w:t>
            </w:r>
          </w:p>
        </w:tc>
        <w:tc>
          <w:tcPr>
            <w:tcW w:w="1843" w:type="dxa"/>
          </w:tcPr>
          <w:p w14:paraId="675CBFDA" w14:textId="77777777" w:rsidR="00DF7520" w:rsidRPr="00AB7182" w:rsidRDefault="00DF7520" w:rsidP="006267AA">
            <w:pPr>
              <w:pStyle w:val="TAL"/>
            </w:pPr>
            <w:r w:rsidRPr="00AB7182">
              <w:t>n. a. for reuse, (NOTE</w:t>
            </w:r>
            <w:r w:rsidR="00C019BF" w:rsidRPr="00AB7182">
              <w:t xml:space="preserve"> </w:t>
            </w:r>
            <w:r w:rsidRPr="00AB7182">
              <w:t>2)</w:t>
            </w:r>
          </w:p>
        </w:tc>
        <w:tc>
          <w:tcPr>
            <w:tcW w:w="1115" w:type="dxa"/>
          </w:tcPr>
          <w:p w14:paraId="6C38F1EC" w14:textId="77777777" w:rsidR="00DF7520" w:rsidRPr="00AB7182" w:rsidRDefault="00DF7520" w:rsidP="006267AA">
            <w:pPr>
              <w:pStyle w:val="TAL"/>
            </w:pPr>
            <w:r w:rsidRPr="00AB7182">
              <w:t>Optional</w:t>
            </w:r>
          </w:p>
          <w:p w14:paraId="5FA5E1DE" w14:textId="77777777" w:rsidR="00DF7520" w:rsidRPr="00AB7182" w:rsidRDefault="00DF7520" w:rsidP="006267AA">
            <w:pPr>
              <w:pStyle w:val="TAL"/>
            </w:pPr>
            <w:r w:rsidRPr="00AB7182">
              <w:t>(NOTE 4)</w:t>
            </w:r>
          </w:p>
        </w:tc>
        <w:tc>
          <w:tcPr>
            <w:tcW w:w="3017" w:type="dxa"/>
          </w:tcPr>
          <w:p w14:paraId="79D6FAA8" w14:textId="77777777" w:rsidR="00DF7520" w:rsidRPr="00AB7182" w:rsidRDefault="00DF7520" w:rsidP="006267AA">
            <w:pPr>
              <w:pStyle w:val="TAL"/>
            </w:pPr>
            <w:r w:rsidRPr="00AB7182">
              <w:t xml:space="preserve">See Clause </w:t>
            </w:r>
            <w:r w:rsidR="001B216F" w:rsidRPr="00AB7182">
              <w:t xml:space="preserve"> A.17.3.2</w:t>
            </w:r>
          </w:p>
        </w:tc>
      </w:tr>
      <w:tr w:rsidR="00DF7520" w:rsidRPr="00AB7182" w14:paraId="55F0323E" w14:textId="77777777" w:rsidTr="00DF7520">
        <w:trPr>
          <w:jc w:val="center"/>
        </w:trPr>
        <w:tc>
          <w:tcPr>
            <w:tcW w:w="2122" w:type="dxa"/>
          </w:tcPr>
          <w:p w14:paraId="05413DB0" w14:textId="77777777" w:rsidR="00DF7520" w:rsidRPr="00AB7182" w:rsidRDefault="00DF7520" w:rsidP="006267AA">
            <w:pPr>
              <w:pStyle w:val="TAL"/>
            </w:pPr>
            <w:r w:rsidRPr="00AB7182">
              <w:t>Change TDM Through-connection</w:t>
            </w:r>
          </w:p>
        </w:tc>
        <w:tc>
          <w:tcPr>
            <w:tcW w:w="1623" w:type="dxa"/>
          </w:tcPr>
          <w:p w14:paraId="32E84123" w14:textId="77777777" w:rsidR="00DF7520" w:rsidRPr="00AB7182" w:rsidRDefault="00E445D7" w:rsidP="006267AA">
            <w:pPr>
              <w:pStyle w:val="TAL"/>
            </w:pPr>
            <w:r w:rsidRPr="00AB7182">
              <w:t>n. a. for reuse</w:t>
            </w:r>
          </w:p>
        </w:tc>
        <w:tc>
          <w:tcPr>
            <w:tcW w:w="1843" w:type="dxa"/>
          </w:tcPr>
          <w:p w14:paraId="13179809" w14:textId="77777777" w:rsidR="00DF7520" w:rsidRPr="00AB7182" w:rsidRDefault="00DF7520" w:rsidP="006267AA">
            <w:pPr>
              <w:pStyle w:val="TAL"/>
            </w:pPr>
            <w:r w:rsidRPr="00AB7182">
              <w:t>Change Through-connection</w:t>
            </w:r>
          </w:p>
        </w:tc>
        <w:tc>
          <w:tcPr>
            <w:tcW w:w="1115" w:type="dxa"/>
          </w:tcPr>
          <w:p w14:paraId="0B304D37" w14:textId="77777777" w:rsidR="00DF7520" w:rsidRPr="00AB7182" w:rsidRDefault="00DF7520" w:rsidP="006267AA">
            <w:pPr>
              <w:pStyle w:val="TAL"/>
            </w:pPr>
            <w:r w:rsidRPr="00AB7182">
              <w:t>Optional</w:t>
            </w:r>
          </w:p>
          <w:p w14:paraId="570EF672" w14:textId="77777777" w:rsidR="00DF7520" w:rsidRPr="00AB7182" w:rsidRDefault="00DF7520" w:rsidP="006267AA">
            <w:pPr>
              <w:pStyle w:val="TAL"/>
            </w:pPr>
            <w:r w:rsidRPr="00AB7182">
              <w:t>(NOTE 4)</w:t>
            </w:r>
          </w:p>
        </w:tc>
        <w:tc>
          <w:tcPr>
            <w:tcW w:w="3017" w:type="dxa"/>
          </w:tcPr>
          <w:p w14:paraId="7411477B" w14:textId="77777777" w:rsidR="00DF7520" w:rsidRPr="00AB7182" w:rsidRDefault="00DF7520" w:rsidP="006267AA">
            <w:pPr>
              <w:pStyle w:val="TAL"/>
            </w:pPr>
            <w:r w:rsidRPr="00AB7182">
              <w:t>only the Explicit (MGC Controlled Cut-Through) procedure is supported</w:t>
            </w:r>
          </w:p>
        </w:tc>
      </w:tr>
      <w:tr w:rsidR="00DF7520" w:rsidRPr="00AB7182" w14:paraId="67D7D406" w14:textId="77777777" w:rsidTr="00DF7520">
        <w:trPr>
          <w:jc w:val="center"/>
        </w:trPr>
        <w:tc>
          <w:tcPr>
            <w:tcW w:w="2122" w:type="dxa"/>
          </w:tcPr>
          <w:p w14:paraId="7AC45866" w14:textId="77777777" w:rsidR="00DF7520" w:rsidRPr="00AB7182" w:rsidRDefault="00DF7520" w:rsidP="006267AA">
            <w:pPr>
              <w:pStyle w:val="TAL"/>
            </w:pPr>
            <w:r w:rsidRPr="00AB7182">
              <w:t>Activate TDM voice-processing function</w:t>
            </w:r>
          </w:p>
        </w:tc>
        <w:tc>
          <w:tcPr>
            <w:tcW w:w="1623" w:type="dxa"/>
          </w:tcPr>
          <w:p w14:paraId="59804620" w14:textId="77777777" w:rsidR="00DF7520" w:rsidRPr="00AB7182" w:rsidRDefault="00E445D7" w:rsidP="006267AA">
            <w:pPr>
              <w:pStyle w:val="TAL"/>
            </w:pPr>
            <w:r w:rsidRPr="00AB7182">
              <w:t>n. a. for reuse</w:t>
            </w:r>
          </w:p>
        </w:tc>
        <w:tc>
          <w:tcPr>
            <w:tcW w:w="1843" w:type="dxa"/>
          </w:tcPr>
          <w:p w14:paraId="290F2A3E" w14:textId="77777777" w:rsidR="00DF7520" w:rsidRPr="00AB7182" w:rsidRDefault="00E445D7" w:rsidP="006267AA">
            <w:pPr>
              <w:pStyle w:val="TAL"/>
            </w:pPr>
            <w:r w:rsidRPr="00AB7182">
              <w:t>Activate Voice Processing Function</w:t>
            </w:r>
          </w:p>
        </w:tc>
        <w:tc>
          <w:tcPr>
            <w:tcW w:w="1115" w:type="dxa"/>
          </w:tcPr>
          <w:p w14:paraId="45D46696" w14:textId="77777777" w:rsidR="00DF7520" w:rsidRPr="00AB7182" w:rsidRDefault="00DF7520" w:rsidP="006267AA">
            <w:pPr>
              <w:pStyle w:val="TAL"/>
            </w:pPr>
            <w:r w:rsidRPr="00AB7182">
              <w:t>Optional</w:t>
            </w:r>
          </w:p>
          <w:p w14:paraId="00706F13" w14:textId="77777777" w:rsidR="00DF7520" w:rsidRPr="00AB7182" w:rsidRDefault="00DF7520" w:rsidP="006267AA">
            <w:pPr>
              <w:pStyle w:val="TAL"/>
            </w:pPr>
            <w:r w:rsidRPr="00AB7182">
              <w:t>(NOTE 4)</w:t>
            </w:r>
          </w:p>
        </w:tc>
        <w:tc>
          <w:tcPr>
            <w:tcW w:w="3017" w:type="dxa"/>
          </w:tcPr>
          <w:p w14:paraId="7461D290" w14:textId="77777777" w:rsidR="00DF7520" w:rsidRPr="00AB7182" w:rsidRDefault="00DF7520" w:rsidP="006267AA">
            <w:pPr>
              <w:pStyle w:val="TAL"/>
            </w:pPr>
          </w:p>
        </w:tc>
      </w:tr>
      <w:tr w:rsidR="00DF7520" w:rsidRPr="00AB7182" w14:paraId="5B4DF0F0" w14:textId="77777777" w:rsidTr="00DF7520">
        <w:trPr>
          <w:jc w:val="center"/>
        </w:trPr>
        <w:tc>
          <w:tcPr>
            <w:tcW w:w="2122" w:type="dxa"/>
          </w:tcPr>
          <w:p w14:paraId="5DEDDD58" w14:textId="77777777" w:rsidR="00DF7520" w:rsidRPr="00AB7182" w:rsidRDefault="00DF7520" w:rsidP="006267AA">
            <w:pPr>
              <w:pStyle w:val="TAL"/>
            </w:pPr>
            <w:r w:rsidRPr="00AB7182">
              <w:t>Send TDM Tone</w:t>
            </w:r>
          </w:p>
        </w:tc>
        <w:tc>
          <w:tcPr>
            <w:tcW w:w="1623" w:type="dxa"/>
          </w:tcPr>
          <w:p w14:paraId="095159C8" w14:textId="77777777" w:rsidR="00DF7520"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843" w:type="dxa"/>
          </w:tcPr>
          <w:p w14:paraId="10EDF4D9" w14:textId="77777777" w:rsidR="00DF7520" w:rsidRPr="00AB7182" w:rsidRDefault="00E445D7" w:rsidP="006267AA">
            <w:pPr>
              <w:pStyle w:val="TAL"/>
            </w:pPr>
            <w:r w:rsidRPr="00AB7182">
              <w:rPr>
                <w:color w:val="000000"/>
              </w:rPr>
              <w:t>Send Tone</w:t>
            </w:r>
          </w:p>
        </w:tc>
        <w:tc>
          <w:tcPr>
            <w:tcW w:w="1115" w:type="dxa"/>
          </w:tcPr>
          <w:p w14:paraId="13D6DC3C" w14:textId="77777777" w:rsidR="00DF7520" w:rsidRPr="00AB7182" w:rsidRDefault="00DF7520" w:rsidP="006267AA">
            <w:pPr>
              <w:pStyle w:val="TAL"/>
            </w:pPr>
            <w:r w:rsidRPr="00AB7182">
              <w:t>Optional</w:t>
            </w:r>
          </w:p>
          <w:p w14:paraId="34CBB480" w14:textId="77777777" w:rsidR="00DF7520" w:rsidRPr="00AB7182" w:rsidRDefault="00DF7520" w:rsidP="006267AA">
            <w:pPr>
              <w:pStyle w:val="TAL"/>
            </w:pPr>
            <w:r w:rsidRPr="00AB7182">
              <w:t>(NOTE 4)</w:t>
            </w:r>
          </w:p>
        </w:tc>
        <w:tc>
          <w:tcPr>
            <w:tcW w:w="3017" w:type="dxa"/>
          </w:tcPr>
          <w:p w14:paraId="05D87004" w14:textId="77777777" w:rsidR="00DF7520" w:rsidRPr="00AB7182" w:rsidRDefault="00DF7520" w:rsidP="006267AA">
            <w:pPr>
              <w:pStyle w:val="TAL"/>
            </w:pPr>
          </w:p>
        </w:tc>
      </w:tr>
      <w:tr w:rsidR="00DF7520" w:rsidRPr="00AB7182" w14:paraId="13974B3C" w14:textId="77777777" w:rsidTr="00DF7520">
        <w:trPr>
          <w:jc w:val="center"/>
        </w:trPr>
        <w:tc>
          <w:tcPr>
            <w:tcW w:w="2122" w:type="dxa"/>
          </w:tcPr>
          <w:p w14:paraId="58211CD3" w14:textId="77777777" w:rsidR="00DF7520" w:rsidRPr="00AB7182" w:rsidRDefault="00DF7520" w:rsidP="006267AA">
            <w:pPr>
              <w:pStyle w:val="TAL"/>
            </w:pPr>
            <w:r w:rsidRPr="00AB7182">
              <w:t>Stop TDM Tone</w:t>
            </w:r>
          </w:p>
        </w:tc>
        <w:tc>
          <w:tcPr>
            <w:tcW w:w="1623" w:type="dxa"/>
          </w:tcPr>
          <w:p w14:paraId="095BAB3D" w14:textId="77777777" w:rsidR="00DF7520"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843" w:type="dxa"/>
          </w:tcPr>
          <w:p w14:paraId="1CC4FBCF" w14:textId="77777777" w:rsidR="00DF7520" w:rsidRPr="00AB7182" w:rsidRDefault="00E445D7" w:rsidP="006267AA">
            <w:pPr>
              <w:pStyle w:val="TAL"/>
            </w:pPr>
            <w:r w:rsidRPr="00AB7182">
              <w:rPr>
                <w:color w:val="000000"/>
              </w:rPr>
              <w:t>Stop Tone</w:t>
            </w:r>
          </w:p>
        </w:tc>
        <w:tc>
          <w:tcPr>
            <w:tcW w:w="1115" w:type="dxa"/>
          </w:tcPr>
          <w:p w14:paraId="4BFCF3F6" w14:textId="77777777" w:rsidR="00DF7520" w:rsidRPr="00AB7182" w:rsidRDefault="00DF7520" w:rsidP="006267AA">
            <w:pPr>
              <w:pStyle w:val="TAL"/>
            </w:pPr>
            <w:r w:rsidRPr="00AB7182">
              <w:t>Optional</w:t>
            </w:r>
          </w:p>
          <w:p w14:paraId="4228144F" w14:textId="77777777" w:rsidR="00DF7520" w:rsidRPr="00AB7182" w:rsidRDefault="00DF7520" w:rsidP="006267AA">
            <w:pPr>
              <w:pStyle w:val="TAL"/>
            </w:pPr>
            <w:r w:rsidRPr="00AB7182">
              <w:t>(NOTE 4)</w:t>
            </w:r>
          </w:p>
        </w:tc>
        <w:tc>
          <w:tcPr>
            <w:tcW w:w="3017" w:type="dxa"/>
          </w:tcPr>
          <w:p w14:paraId="16A002C7" w14:textId="77777777" w:rsidR="00DF7520" w:rsidRPr="00AB7182" w:rsidRDefault="00DF7520" w:rsidP="006267AA">
            <w:pPr>
              <w:pStyle w:val="TAL"/>
            </w:pPr>
          </w:p>
        </w:tc>
      </w:tr>
      <w:tr w:rsidR="00EC770E" w:rsidRPr="00AB7182" w14:paraId="6DE48CCC" w14:textId="77777777" w:rsidTr="00EC1258">
        <w:trPr>
          <w:jc w:val="center"/>
        </w:trPr>
        <w:tc>
          <w:tcPr>
            <w:tcW w:w="2122" w:type="dxa"/>
          </w:tcPr>
          <w:p w14:paraId="2E2E0674" w14:textId="77777777" w:rsidR="00EC770E" w:rsidRPr="00AB7182" w:rsidRDefault="00EC770E" w:rsidP="00EC1258">
            <w:pPr>
              <w:pStyle w:val="TAL"/>
            </w:pPr>
            <w:r w:rsidRPr="00AB7182">
              <w:t>TDM Tone Completed</w:t>
            </w:r>
          </w:p>
        </w:tc>
        <w:tc>
          <w:tcPr>
            <w:tcW w:w="1623" w:type="dxa"/>
          </w:tcPr>
          <w:p w14:paraId="36BA58D2" w14:textId="77777777" w:rsidR="00EC770E" w:rsidRPr="00AB7182" w:rsidRDefault="00EC770E" w:rsidP="00EC1258">
            <w:pPr>
              <w:pStyle w:val="TAL"/>
              <w:rPr>
                <w:color w:val="000000"/>
              </w:rPr>
            </w:pPr>
            <w:r w:rsidRPr="00AB7182">
              <w:t>n. a. for reuse</w:t>
            </w:r>
          </w:p>
        </w:tc>
        <w:tc>
          <w:tcPr>
            <w:tcW w:w="1843" w:type="dxa"/>
          </w:tcPr>
          <w:p w14:paraId="25EE5179" w14:textId="77777777" w:rsidR="00EC770E" w:rsidRPr="00AB7182" w:rsidRDefault="00EC770E" w:rsidP="00EC1258">
            <w:pPr>
              <w:pStyle w:val="TAL"/>
              <w:rPr>
                <w:color w:val="000000"/>
              </w:rPr>
            </w:pPr>
            <w:r w:rsidRPr="00AB7182">
              <w:t>Tone Completed</w:t>
            </w:r>
          </w:p>
        </w:tc>
        <w:tc>
          <w:tcPr>
            <w:tcW w:w="1115" w:type="dxa"/>
          </w:tcPr>
          <w:p w14:paraId="42B858FD" w14:textId="77777777" w:rsidR="00EC770E" w:rsidRPr="00AB7182" w:rsidRDefault="00EC770E" w:rsidP="00EC1258">
            <w:pPr>
              <w:pStyle w:val="TAL"/>
            </w:pPr>
            <w:r w:rsidRPr="00AB7182">
              <w:t>Optional</w:t>
            </w:r>
          </w:p>
          <w:p w14:paraId="353AA712" w14:textId="77777777" w:rsidR="00EC770E" w:rsidRPr="00AB7182" w:rsidRDefault="00EC770E" w:rsidP="00EC1258">
            <w:pPr>
              <w:pStyle w:val="TAL"/>
            </w:pPr>
            <w:r w:rsidRPr="00AB7182">
              <w:t>(NOTE 4)</w:t>
            </w:r>
          </w:p>
        </w:tc>
        <w:tc>
          <w:tcPr>
            <w:tcW w:w="3017" w:type="dxa"/>
          </w:tcPr>
          <w:p w14:paraId="26282A1E" w14:textId="77777777" w:rsidR="00EC770E" w:rsidRPr="00AB7182" w:rsidRDefault="00EC770E" w:rsidP="00EC1258">
            <w:pPr>
              <w:pStyle w:val="TAL"/>
            </w:pPr>
          </w:p>
        </w:tc>
      </w:tr>
      <w:tr w:rsidR="00DF7520" w:rsidRPr="00AB7182" w14:paraId="0A314588" w14:textId="77777777" w:rsidTr="00DF7520">
        <w:trPr>
          <w:jc w:val="center"/>
        </w:trPr>
        <w:tc>
          <w:tcPr>
            <w:tcW w:w="2122" w:type="dxa"/>
          </w:tcPr>
          <w:p w14:paraId="73FA6E62" w14:textId="77777777" w:rsidR="00DF7520" w:rsidRPr="00AB7182" w:rsidRDefault="00DF7520" w:rsidP="006267AA">
            <w:pPr>
              <w:pStyle w:val="TAL"/>
            </w:pPr>
            <w:r w:rsidRPr="00AB7182">
              <w:t xml:space="preserve">Play TDM Announcement </w:t>
            </w:r>
          </w:p>
        </w:tc>
        <w:tc>
          <w:tcPr>
            <w:tcW w:w="1623" w:type="dxa"/>
          </w:tcPr>
          <w:p w14:paraId="6969A49A" w14:textId="77777777" w:rsidR="00DF7520" w:rsidRPr="00AB7182" w:rsidRDefault="00E445D7" w:rsidP="006267AA">
            <w:pPr>
              <w:pStyle w:val="TAL"/>
            </w:pPr>
            <w:r w:rsidRPr="00AB7182">
              <w:t>n. a. for reuse</w:t>
            </w:r>
          </w:p>
        </w:tc>
        <w:tc>
          <w:tcPr>
            <w:tcW w:w="1843" w:type="dxa"/>
          </w:tcPr>
          <w:p w14:paraId="14DCA3A8" w14:textId="77777777" w:rsidR="00DF7520" w:rsidRPr="00AB7182" w:rsidRDefault="00E445D7" w:rsidP="006267AA">
            <w:pPr>
              <w:pStyle w:val="TAL"/>
            </w:pPr>
            <w:r w:rsidRPr="00AB7182">
              <w:t>Play Announcement</w:t>
            </w:r>
          </w:p>
        </w:tc>
        <w:tc>
          <w:tcPr>
            <w:tcW w:w="1115" w:type="dxa"/>
          </w:tcPr>
          <w:p w14:paraId="6F7F133C" w14:textId="77777777" w:rsidR="00DF7520" w:rsidRPr="00AB7182" w:rsidRDefault="00DF7520" w:rsidP="006267AA">
            <w:pPr>
              <w:pStyle w:val="TAL"/>
            </w:pPr>
            <w:r w:rsidRPr="00AB7182">
              <w:t>Optional</w:t>
            </w:r>
          </w:p>
          <w:p w14:paraId="7911CF44" w14:textId="77777777" w:rsidR="00DF7520" w:rsidRPr="00AB7182" w:rsidRDefault="00DF7520" w:rsidP="006267AA">
            <w:pPr>
              <w:pStyle w:val="TAL"/>
            </w:pPr>
            <w:r w:rsidRPr="00AB7182">
              <w:t>(NOTE 4)</w:t>
            </w:r>
          </w:p>
        </w:tc>
        <w:tc>
          <w:tcPr>
            <w:tcW w:w="3017" w:type="dxa"/>
          </w:tcPr>
          <w:p w14:paraId="3B496840" w14:textId="77777777" w:rsidR="00DF7520" w:rsidRPr="00AB7182" w:rsidRDefault="00DF7520" w:rsidP="006267AA">
            <w:pPr>
              <w:pStyle w:val="TAL"/>
            </w:pPr>
          </w:p>
        </w:tc>
      </w:tr>
      <w:tr w:rsidR="00DF7520" w:rsidRPr="00AB7182" w14:paraId="47421687" w14:textId="77777777" w:rsidTr="00DF7520">
        <w:trPr>
          <w:jc w:val="center"/>
        </w:trPr>
        <w:tc>
          <w:tcPr>
            <w:tcW w:w="2122" w:type="dxa"/>
          </w:tcPr>
          <w:p w14:paraId="1F452390" w14:textId="77777777" w:rsidR="00DF7520" w:rsidRPr="00AB7182" w:rsidRDefault="00DF7520" w:rsidP="006267AA">
            <w:pPr>
              <w:pStyle w:val="TAL"/>
            </w:pPr>
            <w:r w:rsidRPr="00AB7182">
              <w:t>TDM Announcement Completed</w:t>
            </w:r>
          </w:p>
        </w:tc>
        <w:tc>
          <w:tcPr>
            <w:tcW w:w="1623" w:type="dxa"/>
          </w:tcPr>
          <w:p w14:paraId="3A7204C8" w14:textId="77777777" w:rsidR="00DF7520" w:rsidRPr="00AB7182" w:rsidRDefault="00E445D7" w:rsidP="006267AA">
            <w:pPr>
              <w:pStyle w:val="TAL"/>
            </w:pPr>
            <w:r w:rsidRPr="00AB7182">
              <w:t>n. a. for reuse</w:t>
            </w:r>
          </w:p>
        </w:tc>
        <w:tc>
          <w:tcPr>
            <w:tcW w:w="1843" w:type="dxa"/>
          </w:tcPr>
          <w:p w14:paraId="432E52B5" w14:textId="77777777" w:rsidR="00DF7520" w:rsidRPr="00AB7182" w:rsidRDefault="00E445D7" w:rsidP="006267AA">
            <w:pPr>
              <w:pStyle w:val="TAL"/>
            </w:pPr>
            <w:r w:rsidRPr="00AB7182">
              <w:t>Announcement Completed</w:t>
            </w:r>
          </w:p>
        </w:tc>
        <w:tc>
          <w:tcPr>
            <w:tcW w:w="1115" w:type="dxa"/>
          </w:tcPr>
          <w:p w14:paraId="6327D2BA" w14:textId="77777777" w:rsidR="00DF7520" w:rsidRPr="00AB7182" w:rsidRDefault="00DF7520" w:rsidP="006267AA">
            <w:pPr>
              <w:pStyle w:val="TAL"/>
            </w:pPr>
            <w:r w:rsidRPr="00AB7182">
              <w:t>Optional</w:t>
            </w:r>
          </w:p>
          <w:p w14:paraId="09CC15C5" w14:textId="77777777" w:rsidR="00DF7520" w:rsidRPr="00AB7182" w:rsidRDefault="00DF7520" w:rsidP="006267AA">
            <w:pPr>
              <w:pStyle w:val="TAL"/>
            </w:pPr>
            <w:r w:rsidRPr="00AB7182">
              <w:t>(NOTE 4)</w:t>
            </w:r>
          </w:p>
        </w:tc>
        <w:tc>
          <w:tcPr>
            <w:tcW w:w="3017" w:type="dxa"/>
          </w:tcPr>
          <w:p w14:paraId="756BE521" w14:textId="77777777" w:rsidR="00DF7520" w:rsidRPr="00AB7182" w:rsidRDefault="00DF7520" w:rsidP="006267AA">
            <w:pPr>
              <w:pStyle w:val="TAL"/>
            </w:pPr>
          </w:p>
        </w:tc>
      </w:tr>
      <w:tr w:rsidR="00DF7520" w:rsidRPr="00AB7182" w14:paraId="758987BA" w14:textId="77777777" w:rsidTr="00DF7520">
        <w:trPr>
          <w:jc w:val="center"/>
        </w:trPr>
        <w:tc>
          <w:tcPr>
            <w:tcW w:w="2122" w:type="dxa"/>
          </w:tcPr>
          <w:p w14:paraId="4D67167A" w14:textId="77777777" w:rsidR="00DF7520" w:rsidRPr="00AB7182" w:rsidRDefault="00DF7520" w:rsidP="006267AA">
            <w:pPr>
              <w:pStyle w:val="TAL"/>
            </w:pPr>
            <w:r w:rsidRPr="00AB7182">
              <w:t>Stop TDM Announcement</w:t>
            </w:r>
          </w:p>
        </w:tc>
        <w:tc>
          <w:tcPr>
            <w:tcW w:w="1623" w:type="dxa"/>
          </w:tcPr>
          <w:p w14:paraId="06D63392" w14:textId="77777777" w:rsidR="00DF7520" w:rsidRPr="00AB7182" w:rsidRDefault="00E445D7" w:rsidP="006267AA">
            <w:pPr>
              <w:pStyle w:val="TAL"/>
            </w:pPr>
            <w:r w:rsidRPr="00AB7182">
              <w:t>n. a. for reuse</w:t>
            </w:r>
          </w:p>
        </w:tc>
        <w:tc>
          <w:tcPr>
            <w:tcW w:w="1843" w:type="dxa"/>
          </w:tcPr>
          <w:p w14:paraId="62851512" w14:textId="77777777" w:rsidR="00DF7520" w:rsidRPr="00AB7182" w:rsidRDefault="00E445D7" w:rsidP="006267AA">
            <w:pPr>
              <w:pStyle w:val="TAL"/>
            </w:pPr>
            <w:r w:rsidRPr="00AB7182">
              <w:t>Stop Announcement</w:t>
            </w:r>
          </w:p>
        </w:tc>
        <w:tc>
          <w:tcPr>
            <w:tcW w:w="1115" w:type="dxa"/>
          </w:tcPr>
          <w:p w14:paraId="268633C0" w14:textId="77777777" w:rsidR="00DF7520" w:rsidRPr="00AB7182" w:rsidRDefault="00DF7520" w:rsidP="006267AA">
            <w:pPr>
              <w:pStyle w:val="TAL"/>
            </w:pPr>
            <w:r w:rsidRPr="00AB7182">
              <w:t>Optional</w:t>
            </w:r>
          </w:p>
          <w:p w14:paraId="057C08EC" w14:textId="77777777" w:rsidR="00DF7520" w:rsidRPr="00AB7182" w:rsidRDefault="00DF7520" w:rsidP="006267AA">
            <w:pPr>
              <w:pStyle w:val="TAL"/>
            </w:pPr>
            <w:r w:rsidRPr="00AB7182">
              <w:t>(NOTE 4)</w:t>
            </w:r>
          </w:p>
        </w:tc>
        <w:tc>
          <w:tcPr>
            <w:tcW w:w="3017" w:type="dxa"/>
          </w:tcPr>
          <w:p w14:paraId="026EF3BF" w14:textId="77777777" w:rsidR="00DF7520" w:rsidRPr="00AB7182" w:rsidRDefault="00DF7520" w:rsidP="006267AA">
            <w:pPr>
              <w:pStyle w:val="TAL"/>
            </w:pPr>
          </w:p>
        </w:tc>
      </w:tr>
      <w:tr w:rsidR="00DF7520" w:rsidRPr="00AB7182" w14:paraId="6E6C0766" w14:textId="77777777" w:rsidTr="00DF7520">
        <w:trPr>
          <w:jc w:val="center"/>
        </w:trPr>
        <w:tc>
          <w:tcPr>
            <w:tcW w:w="2122" w:type="dxa"/>
          </w:tcPr>
          <w:p w14:paraId="3828E442" w14:textId="77777777" w:rsidR="00DF7520" w:rsidRPr="00AB7182" w:rsidRDefault="00DF7520" w:rsidP="006267AA">
            <w:pPr>
              <w:pStyle w:val="TAL"/>
            </w:pPr>
            <w:r w:rsidRPr="00AB7182">
              <w:t>Continuity Check</w:t>
            </w:r>
          </w:p>
        </w:tc>
        <w:tc>
          <w:tcPr>
            <w:tcW w:w="1623" w:type="dxa"/>
          </w:tcPr>
          <w:p w14:paraId="13C981EF" w14:textId="77777777" w:rsidR="00DF7520" w:rsidRPr="00AB7182" w:rsidRDefault="00DF7520" w:rsidP="006267AA">
            <w:pPr>
              <w:pStyle w:val="TAL"/>
            </w:pPr>
            <w:r w:rsidRPr="00AB7182">
              <w:t>Continuity Check Tone</w:t>
            </w:r>
          </w:p>
        </w:tc>
        <w:tc>
          <w:tcPr>
            <w:tcW w:w="1843" w:type="dxa"/>
          </w:tcPr>
          <w:p w14:paraId="348A6C04" w14:textId="77777777" w:rsidR="00DF7520" w:rsidRPr="00AB7182" w:rsidRDefault="00DF7520" w:rsidP="006267AA">
            <w:pPr>
              <w:pStyle w:val="TAL"/>
            </w:pPr>
            <w:r w:rsidRPr="00AB7182">
              <w:t>n. a. for reuse</w:t>
            </w:r>
          </w:p>
        </w:tc>
        <w:tc>
          <w:tcPr>
            <w:tcW w:w="1115" w:type="dxa"/>
          </w:tcPr>
          <w:p w14:paraId="3D5EA627" w14:textId="77777777" w:rsidR="00DF7520" w:rsidRPr="00AB7182" w:rsidRDefault="00DF7520" w:rsidP="006267AA">
            <w:pPr>
              <w:pStyle w:val="TAL"/>
            </w:pPr>
            <w:r w:rsidRPr="00AB7182">
              <w:t>Optional</w:t>
            </w:r>
          </w:p>
          <w:p w14:paraId="7318F1B1" w14:textId="77777777" w:rsidR="00DF7520" w:rsidRPr="00AB7182" w:rsidRDefault="00DF7520" w:rsidP="006267AA">
            <w:pPr>
              <w:pStyle w:val="TAL"/>
            </w:pPr>
            <w:r w:rsidRPr="00AB7182">
              <w:t>(NOTE 4)</w:t>
            </w:r>
          </w:p>
        </w:tc>
        <w:tc>
          <w:tcPr>
            <w:tcW w:w="3017" w:type="dxa"/>
          </w:tcPr>
          <w:p w14:paraId="1EFD171A" w14:textId="77777777" w:rsidR="00DF7520" w:rsidRPr="00AB7182" w:rsidRDefault="00DF7520" w:rsidP="006267AA">
            <w:pPr>
              <w:pStyle w:val="TAL"/>
            </w:pPr>
            <w:r w:rsidRPr="00AB7182">
              <w:t xml:space="preserve">The addition to </w:t>
            </w:r>
            <w:r w:rsidR="00A46314" w:rsidRPr="00AB7182">
              <w:t>"</w:t>
            </w:r>
            <w:r w:rsidRPr="00AB7182">
              <w:t>Prepare BNC Notify</w:t>
            </w:r>
            <w:r w:rsidR="00A46314" w:rsidRPr="00AB7182">
              <w:t>"</w:t>
            </w:r>
            <w:r w:rsidRPr="00AB7182">
              <w:t xml:space="preserve"> defined in Annex B.7.1.1 of Q.1950 [1</w:t>
            </w:r>
            <w:r w:rsidR="00C019BF" w:rsidRPr="00AB7182">
              <w:t>4</w:t>
            </w:r>
            <w:r w:rsidRPr="00AB7182">
              <w:t xml:space="preserve">] shall be applied instead to </w:t>
            </w:r>
            <w:r w:rsidR="00A46314" w:rsidRPr="00AB7182">
              <w:t>"</w:t>
            </w:r>
            <w:r w:rsidRPr="00AB7182">
              <w:t>Reserve TDM Circuit</w:t>
            </w:r>
            <w:r w:rsidR="00A46314" w:rsidRPr="00AB7182">
              <w:t>"</w:t>
            </w:r>
            <w:r w:rsidRPr="00AB7182">
              <w:t xml:space="preserve">, as defined in Clause </w:t>
            </w:r>
            <w:r w:rsidR="001B216F" w:rsidRPr="00AB7182">
              <w:t xml:space="preserve"> A.17.3.2</w:t>
            </w:r>
          </w:p>
        </w:tc>
      </w:tr>
      <w:tr w:rsidR="00DF7520" w:rsidRPr="00AB7182" w14:paraId="47C92996" w14:textId="77777777" w:rsidTr="00DF7520">
        <w:trPr>
          <w:jc w:val="center"/>
        </w:trPr>
        <w:tc>
          <w:tcPr>
            <w:tcW w:w="2122" w:type="dxa"/>
          </w:tcPr>
          <w:p w14:paraId="4164D4C8" w14:textId="77777777" w:rsidR="00DF7520" w:rsidRPr="00AB7182" w:rsidRDefault="00DF7520" w:rsidP="006267AA">
            <w:pPr>
              <w:pStyle w:val="TAL"/>
            </w:pPr>
            <w:r w:rsidRPr="00AB7182">
              <w:t>Continuity Check Verify</w:t>
            </w:r>
          </w:p>
        </w:tc>
        <w:tc>
          <w:tcPr>
            <w:tcW w:w="1623" w:type="dxa"/>
          </w:tcPr>
          <w:p w14:paraId="5443D8E4" w14:textId="77777777" w:rsidR="00DF7520" w:rsidRPr="00AB7182" w:rsidRDefault="00DF7520" w:rsidP="006267AA">
            <w:pPr>
              <w:pStyle w:val="TAL"/>
            </w:pPr>
            <w:r w:rsidRPr="00AB7182">
              <w:t>Continuity Check Verify</w:t>
            </w:r>
          </w:p>
        </w:tc>
        <w:tc>
          <w:tcPr>
            <w:tcW w:w="1843" w:type="dxa"/>
          </w:tcPr>
          <w:p w14:paraId="49E493AB" w14:textId="77777777" w:rsidR="00DF7520" w:rsidRPr="00AB7182" w:rsidRDefault="00E445D7" w:rsidP="006267AA">
            <w:pPr>
              <w:pStyle w:val="TAL"/>
            </w:pPr>
            <w:r w:rsidRPr="00AB7182">
              <w:t>Continuity Check Verify</w:t>
            </w:r>
          </w:p>
        </w:tc>
        <w:tc>
          <w:tcPr>
            <w:tcW w:w="1115" w:type="dxa"/>
          </w:tcPr>
          <w:p w14:paraId="6101F617" w14:textId="77777777" w:rsidR="00DF7520" w:rsidRPr="00AB7182" w:rsidRDefault="00DF7520" w:rsidP="006267AA">
            <w:pPr>
              <w:pStyle w:val="TAL"/>
            </w:pPr>
            <w:r w:rsidRPr="00AB7182">
              <w:t>Optional</w:t>
            </w:r>
          </w:p>
          <w:p w14:paraId="234AAA92" w14:textId="77777777" w:rsidR="00DF7520" w:rsidRPr="00AB7182" w:rsidRDefault="00DF7520" w:rsidP="006267AA">
            <w:pPr>
              <w:pStyle w:val="TAL"/>
            </w:pPr>
            <w:r w:rsidRPr="00AB7182">
              <w:t>(NOTE 4)</w:t>
            </w:r>
          </w:p>
        </w:tc>
        <w:tc>
          <w:tcPr>
            <w:tcW w:w="3017" w:type="dxa"/>
          </w:tcPr>
          <w:p w14:paraId="027E7131" w14:textId="77777777" w:rsidR="00DF7520" w:rsidRPr="00AB7182" w:rsidRDefault="00DF7520" w:rsidP="006267AA">
            <w:pPr>
              <w:pStyle w:val="TAL"/>
            </w:pPr>
          </w:p>
        </w:tc>
      </w:tr>
      <w:tr w:rsidR="00DF7520" w:rsidRPr="00AB7182" w14:paraId="5C3459BE" w14:textId="77777777" w:rsidTr="00DF7520">
        <w:trPr>
          <w:jc w:val="center"/>
        </w:trPr>
        <w:tc>
          <w:tcPr>
            <w:tcW w:w="2122" w:type="dxa"/>
          </w:tcPr>
          <w:p w14:paraId="0B4D2F99" w14:textId="77777777" w:rsidR="00DF7520" w:rsidRPr="00AB7182" w:rsidRDefault="00DF7520" w:rsidP="006267AA">
            <w:pPr>
              <w:pStyle w:val="TAL"/>
            </w:pPr>
            <w:r w:rsidRPr="00AB7182">
              <w:t>Continuity Check Response</w:t>
            </w:r>
          </w:p>
        </w:tc>
        <w:tc>
          <w:tcPr>
            <w:tcW w:w="1623" w:type="dxa"/>
          </w:tcPr>
          <w:p w14:paraId="2B27AB5E" w14:textId="77777777" w:rsidR="00DF7520" w:rsidRPr="00AB7182" w:rsidRDefault="00DF7520" w:rsidP="006267AA">
            <w:pPr>
              <w:pStyle w:val="TAL"/>
            </w:pPr>
            <w:r w:rsidRPr="00AB7182">
              <w:t>Continuity Check Response</w:t>
            </w:r>
          </w:p>
        </w:tc>
        <w:tc>
          <w:tcPr>
            <w:tcW w:w="1843" w:type="dxa"/>
          </w:tcPr>
          <w:p w14:paraId="2BE60420" w14:textId="77777777" w:rsidR="00DF7520" w:rsidRPr="00AB7182" w:rsidRDefault="00DF7520" w:rsidP="006267AA">
            <w:pPr>
              <w:pStyle w:val="TAL"/>
            </w:pPr>
            <w:r w:rsidRPr="00AB7182">
              <w:t>n. a. for reuse</w:t>
            </w:r>
          </w:p>
        </w:tc>
        <w:tc>
          <w:tcPr>
            <w:tcW w:w="1115" w:type="dxa"/>
          </w:tcPr>
          <w:p w14:paraId="32390456" w14:textId="77777777" w:rsidR="00DF7520" w:rsidRPr="00AB7182" w:rsidRDefault="00DF7520" w:rsidP="006267AA">
            <w:pPr>
              <w:pStyle w:val="TAL"/>
            </w:pPr>
            <w:r w:rsidRPr="00AB7182">
              <w:t>Optional</w:t>
            </w:r>
          </w:p>
          <w:p w14:paraId="5068205F" w14:textId="77777777" w:rsidR="00DF7520" w:rsidRPr="00AB7182" w:rsidRDefault="00DF7520" w:rsidP="006267AA">
            <w:pPr>
              <w:pStyle w:val="TAL"/>
            </w:pPr>
            <w:r w:rsidRPr="00AB7182">
              <w:t>(NOTE 4)</w:t>
            </w:r>
          </w:p>
        </w:tc>
        <w:tc>
          <w:tcPr>
            <w:tcW w:w="3017" w:type="dxa"/>
          </w:tcPr>
          <w:p w14:paraId="45AEC124" w14:textId="77777777" w:rsidR="00DF7520" w:rsidRPr="00AB7182" w:rsidRDefault="00DF7520" w:rsidP="006267AA">
            <w:pPr>
              <w:pStyle w:val="TAL"/>
            </w:pPr>
            <w:r w:rsidRPr="00AB7182">
              <w:t xml:space="preserve">The addition to </w:t>
            </w:r>
            <w:r w:rsidR="00A46314" w:rsidRPr="00AB7182">
              <w:t>"</w:t>
            </w:r>
            <w:r w:rsidRPr="00AB7182">
              <w:t>Prepare BNC Notify</w:t>
            </w:r>
            <w:r w:rsidR="00A46314" w:rsidRPr="00AB7182">
              <w:t>"</w:t>
            </w:r>
            <w:r w:rsidRPr="00AB7182">
              <w:t xml:space="preserve"> defined in Annex B.7.1.2 of Q.1950 [1</w:t>
            </w:r>
            <w:r w:rsidR="00C019BF" w:rsidRPr="00AB7182">
              <w:t>4</w:t>
            </w:r>
            <w:r w:rsidRPr="00AB7182">
              <w:t xml:space="preserve">] shall be applied instead to </w:t>
            </w:r>
            <w:r w:rsidR="00A46314" w:rsidRPr="00AB7182">
              <w:t>"</w:t>
            </w:r>
            <w:r w:rsidRPr="00AB7182">
              <w:t>Reserve TDM Circuit</w:t>
            </w:r>
            <w:r w:rsidR="00A46314" w:rsidRPr="00AB7182">
              <w:t>"</w:t>
            </w:r>
            <w:r w:rsidRPr="00AB7182">
              <w:t xml:space="preserve">, as defined in Clause </w:t>
            </w:r>
            <w:r w:rsidR="001B216F" w:rsidRPr="00AB7182">
              <w:t xml:space="preserve"> A.17.3.2</w:t>
            </w:r>
          </w:p>
        </w:tc>
      </w:tr>
      <w:tr w:rsidR="00DF7520" w:rsidRPr="00AB7182" w14:paraId="06DF79B3" w14:textId="77777777" w:rsidTr="00DF7520">
        <w:trPr>
          <w:jc w:val="center"/>
        </w:trPr>
        <w:tc>
          <w:tcPr>
            <w:tcW w:w="2122" w:type="dxa"/>
          </w:tcPr>
          <w:p w14:paraId="5F63BBCB" w14:textId="77777777" w:rsidR="00DF7520" w:rsidRPr="00AB7182" w:rsidRDefault="00DF7520" w:rsidP="006267AA">
            <w:pPr>
              <w:pStyle w:val="TAL"/>
            </w:pPr>
            <w:r w:rsidRPr="00AB7182">
              <w:t>Release TDM Termination</w:t>
            </w:r>
          </w:p>
        </w:tc>
        <w:tc>
          <w:tcPr>
            <w:tcW w:w="1623" w:type="dxa"/>
          </w:tcPr>
          <w:p w14:paraId="1028388F" w14:textId="77777777" w:rsidR="00DF7520" w:rsidRPr="00AB7182" w:rsidRDefault="00DF7520" w:rsidP="006267AA">
            <w:pPr>
              <w:pStyle w:val="TAL"/>
            </w:pPr>
            <w:r w:rsidRPr="00AB7182">
              <w:t>n. a. for reuse</w:t>
            </w:r>
          </w:p>
        </w:tc>
        <w:tc>
          <w:tcPr>
            <w:tcW w:w="1843" w:type="dxa"/>
          </w:tcPr>
          <w:p w14:paraId="720E894F" w14:textId="77777777" w:rsidR="00DF7520" w:rsidRPr="00AB7182" w:rsidRDefault="00DF7520" w:rsidP="006267AA">
            <w:pPr>
              <w:pStyle w:val="TAL"/>
            </w:pPr>
            <w:r w:rsidRPr="00AB7182">
              <w:t>n. a. for reuse</w:t>
            </w:r>
          </w:p>
        </w:tc>
        <w:tc>
          <w:tcPr>
            <w:tcW w:w="1115" w:type="dxa"/>
          </w:tcPr>
          <w:p w14:paraId="32B680DB" w14:textId="77777777" w:rsidR="00DF7520" w:rsidRPr="00AB7182" w:rsidRDefault="00DF7520" w:rsidP="006267AA">
            <w:pPr>
              <w:pStyle w:val="TAL"/>
            </w:pPr>
            <w:r w:rsidRPr="00AB7182">
              <w:t>Optional</w:t>
            </w:r>
          </w:p>
          <w:p w14:paraId="1E7A0D6E" w14:textId="77777777" w:rsidR="00DF7520" w:rsidRPr="00AB7182" w:rsidRDefault="00DF7520" w:rsidP="006267AA">
            <w:pPr>
              <w:pStyle w:val="TAL"/>
            </w:pPr>
            <w:r w:rsidRPr="00AB7182">
              <w:t>(NOTE 4)</w:t>
            </w:r>
          </w:p>
        </w:tc>
        <w:tc>
          <w:tcPr>
            <w:tcW w:w="3017" w:type="dxa"/>
          </w:tcPr>
          <w:p w14:paraId="4B61ED75" w14:textId="77777777" w:rsidR="00DF7520" w:rsidRPr="00AB7182" w:rsidRDefault="00DF7520" w:rsidP="006267AA">
            <w:pPr>
              <w:pStyle w:val="TAL"/>
            </w:pPr>
            <w:r w:rsidRPr="00AB7182">
              <w:t xml:space="preserve">See Clause </w:t>
            </w:r>
            <w:r w:rsidR="001B216F" w:rsidRPr="00AB7182">
              <w:t xml:space="preserve"> A.17.3.3</w:t>
            </w:r>
          </w:p>
        </w:tc>
      </w:tr>
      <w:tr w:rsidR="00DF7520" w:rsidRPr="00AB7182" w14:paraId="389AF777" w14:textId="77777777" w:rsidTr="00DF7520">
        <w:trPr>
          <w:jc w:val="center"/>
        </w:trPr>
        <w:tc>
          <w:tcPr>
            <w:tcW w:w="2122" w:type="dxa"/>
          </w:tcPr>
          <w:p w14:paraId="464C737C" w14:textId="77777777" w:rsidR="00DF7520" w:rsidRPr="00AB7182" w:rsidRDefault="00DF7520" w:rsidP="006267AA">
            <w:pPr>
              <w:pStyle w:val="TAL"/>
            </w:pPr>
            <w:r w:rsidRPr="00AB7182">
              <w:t>Termination heartbeat Event</w:t>
            </w:r>
          </w:p>
        </w:tc>
        <w:tc>
          <w:tcPr>
            <w:tcW w:w="1623" w:type="dxa"/>
          </w:tcPr>
          <w:p w14:paraId="7DF7435F" w14:textId="77777777" w:rsidR="00DF7520" w:rsidRPr="00AB7182" w:rsidRDefault="00DF7520" w:rsidP="006267AA">
            <w:pPr>
              <w:pStyle w:val="TAL"/>
            </w:pPr>
            <w:r w:rsidRPr="00AB7182">
              <w:t>Not defined</w:t>
            </w:r>
          </w:p>
        </w:tc>
        <w:tc>
          <w:tcPr>
            <w:tcW w:w="1843" w:type="dxa"/>
          </w:tcPr>
          <w:p w14:paraId="11E07FDC" w14:textId="77777777" w:rsidR="00DF7520" w:rsidRPr="00AB7182" w:rsidRDefault="00DF7520" w:rsidP="006267AA">
            <w:pPr>
              <w:pStyle w:val="TAL"/>
            </w:pPr>
            <w:r w:rsidRPr="00AB7182">
              <w:t>Termination heartbeat Indication</w:t>
            </w:r>
          </w:p>
        </w:tc>
        <w:tc>
          <w:tcPr>
            <w:tcW w:w="1115" w:type="dxa"/>
          </w:tcPr>
          <w:p w14:paraId="6C95E792" w14:textId="77777777" w:rsidR="00DF7520" w:rsidRPr="00AB7182" w:rsidRDefault="00DF7520" w:rsidP="006267AA">
            <w:pPr>
              <w:pStyle w:val="TAL"/>
            </w:pPr>
            <w:r w:rsidRPr="00AB7182">
              <w:t>Optional</w:t>
            </w:r>
          </w:p>
          <w:p w14:paraId="4DE1C546" w14:textId="77777777" w:rsidR="00DF7520" w:rsidRPr="00AB7182" w:rsidRDefault="00DF7520" w:rsidP="006267AA">
            <w:pPr>
              <w:pStyle w:val="TAL"/>
            </w:pPr>
          </w:p>
        </w:tc>
        <w:tc>
          <w:tcPr>
            <w:tcW w:w="3017" w:type="dxa"/>
          </w:tcPr>
          <w:p w14:paraId="6959E45F" w14:textId="77777777" w:rsidR="00DF7520" w:rsidRPr="00AB7182" w:rsidRDefault="001B216F" w:rsidP="006267AA">
            <w:pPr>
              <w:pStyle w:val="TAL"/>
            </w:pPr>
            <w:r w:rsidRPr="00AB7182">
              <w:t>See Clause A.17.3.4</w:t>
            </w:r>
          </w:p>
        </w:tc>
      </w:tr>
      <w:tr w:rsidR="00DF7520" w:rsidRPr="00AB7182" w14:paraId="2D4E6611" w14:textId="77777777" w:rsidTr="00DF7520">
        <w:trPr>
          <w:jc w:val="center"/>
        </w:trPr>
        <w:tc>
          <w:tcPr>
            <w:tcW w:w="2122" w:type="dxa"/>
          </w:tcPr>
          <w:p w14:paraId="2C1459BD" w14:textId="77777777" w:rsidR="00DF7520" w:rsidRPr="00AB7182" w:rsidRDefault="00DF7520" w:rsidP="006267AA">
            <w:pPr>
              <w:pStyle w:val="TAL"/>
            </w:pPr>
            <w:r w:rsidRPr="00AB7182">
              <w:t>Not defined</w:t>
            </w:r>
          </w:p>
        </w:tc>
        <w:tc>
          <w:tcPr>
            <w:tcW w:w="1623" w:type="dxa"/>
          </w:tcPr>
          <w:p w14:paraId="23C36268" w14:textId="77777777" w:rsidR="00DF7520" w:rsidRPr="00AB7182" w:rsidRDefault="00DF7520" w:rsidP="006267AA">
            <w:pPr>
              <w:pStyle w:val="TAL"/>
            </w:pPr>
            <w:r w:rsidRPr="00AB7182">
              <w:t>Not defined</w:t>
            </w:r>
          </w:p>
        </w:tc>
        <w:tc>
          <w:tcPr>
            <w:tcW w:w="1843" w:type="dxa"/>
          </w:tcPr>
          <w:p w14:paraId="19A2F2D8" w14:textId="77777777" w:rsidR="00DF7520" w:rsidRPr="00AB7182" w:rsidRDefault="00DF7520" w:rsidP="006267AA">
            <w:pPr>
              <w:pStyle w:val="TAL"/>
            </w:pPr>
            <w:r w:rsidRPr="00AB7182">
              <w:t>TFO Activation</w:t>
            </w:r>
          </w:p>
        </w:tc>
        <w:tc>
          <w:tcPr>
            <w:tcW w:w="1115" w:type="dxa"/>
          </w:tcPr>
          <w:p w14:paraId="1B4B11C0" w14:textId="77777777" w:rsidR="00DF7520" w:rsidRPr="00AB7182" w:rsidRDefault="00DF7520" w:rsidP="006267AA">
            <w:pPr>
              <w:pStyle w:val="TAL"/>
            </w:pPr>
            <w:r w:rsidRPr="00AB7182">
              <w:t>Optional</w:t>
            </w:r>
          </w:p>
        </w:tc>
        <w:tc>
          <w:tcPr>
            <w:tcW w:w="3017" w:type="dxa"/>
          </w:tcPr>
          <w:p w14:paraId="29F4BEF4" w14:textId="77777777" w:rsidR="00DF7520" w:rsidRPr="00AB7182" w:rsidRDefault="001B216F" w:rsidP="006267AA">
            <w:pPr>
              <w:pStyle w:val="TAL"/>
            </w:pPr>
            <w:r w:rsidRPr="00AB7182">
              <w:t>See Clause A.14.21</w:t>
            </w:r>
          </w:p>
        </w:tc>
      </w:tr>
      <w:tr w:rsidR="00DF7520" w:rsidRPr="00AB7182" w14:paraId="73829EC9" w14:textId="77777777" w:rsidTr="00DF7520">
        <w:trPr>
          <w:jc w:val="center"/>
        </w:trPr>
        <w:tc>
          <w:tcPr>
            <w:tcW w:w="2122" w:type="dxa"/>
          </w:tcPr>
          <w:p w14:paraId="33AE6255" w14:textId="77777777" w:rsidR="00DF7520" w:rsidRPr="00AB7182" w:rsidRDefault="00DF7520" w:rsidP="006267AA">
            <w:pPr>
              <w:pStyle w:val="TAL"/>
            </w:pPr>
            <w:r w:rsidRPr="00AB7182">
              <w:t>Not defined</w:t>
            </w:r>
          </w:p>
        </w:tc>
        <w:tc>
          <w:tcPr>
            <w:tcW w:w="1623" w:type="dxa"/>
          </w:tcPr>
          <w:p w14:paraId="43FF2DA5" w14:textId="77777777" w:rsidR="00DF7520" w:rsidRPr="00AB7182" w:rsidRDefault="00DF7520" w:rsidP="006267AA">
            <w:pPr>
              <w:pStyle w:val="TAL"/>
            </w:pPr>
            <w:r w:rsidRPr="00AB7182">
              <w:t>Not defined</w:t>
            </w:r>
          </w:p>
        </w:tc>
        <w:tc>
          <w:tcPr>
            <w:tcW w:w="1843" w:type="dxa"/>
          </w:tcPr>
          <w:p w14:paraId="2F86F9D2" w14:textId="77777777" w:rsidR="00DF7520" w:rsidRPr="00AB7182" w:rsidRDefault="00DF7520" w:rsidP="006267AA">
            <w:pPr>
              <w:pStyle w:val="TAL"/>
            </w:pPr>
            <w:r w:rsidRPr="00AB7182">
              <w:t>Codec Modify</w:t>
            </w:r>
          </w:p>
        </w:tc>
        <w:tc>
          <w:tcPr>
            <w:tcW w:w="1115" w:type="dxa"/>
          </w:tcPr>
          <w:p w14:paraId="682AAFD3" w14:textId="77777777" w:rsidR="00DF7520" w:rsidRPr="00AB7182" w:rsidRDefault="00DF7520" w:rsidP="006267AA">
            <w:pPr>
              <w:pStyle w:val="TAL"/>
            </w:pPr>
            <w:r w:rsidRPr="00AB7182">
              <w:t>Optional</w:t>
            </w:r>
          </w:p>
        </w:tc>
        <w:tc>
          <w:tcPr>
            <w:tcW w:w="3017" w:type="dxa"/>
          </w:tcPr>
          <w:p w14:paraId="48A816E1" w14:textId="77777777" w:rsidR="00DF7520" w:rsidRPr="00AB7182" w:rsidRDefault="001B216F" w:rsidP="006267AA">
            <w:pPr>
              <w:pStyle w:val="TAL"/>
            </w:pPr>
            <w:r w:rsidRPr="00AB7182">
              <w:t>See Clause A.14.21</w:t>
            </w:r>
          </w:p>
        </w:tc>
      </w:tr>
      <w:tr w:rsidR="00DF7520" w:rsidRPr="00AB7182" w14:paraId="3380D4A0" w14:textId="77777777" w:rsidTr="00DF7520">
        <w:trPr>
          <w:jc w:val="center"/>
        </w:trPr>
        <w:tc>
          <w:tcPr>
            <w:tcW w:w="2122" w:type="dxa"/>
          </w:tcPr>
          <w:p w14:paraId="7512782E" w14:textId="77777777" w:rsidR="00DF7520" w:rsidRPr="00AB7182" w:rsidRDefault="00DF7520" w:rsidP="006267AA">
            <w:pPr>
              <w:pStyle w:val="TAL"/>
            </w:pPr>
            <w:r w:rsidRPr="00AB7182">
              <w:t>Not defined</w:t>
            </w:r>
          </w:p>
        </w:tc>
        <w:tc>
          <w:tcPr>
            <w:tcW w:w="1623" w:type="dxa"/>
          </w:tcPr>
          <w:p w14:paraId="609983F4" w14:textId="77777777" w:rsidR="00DF7520" w:rsidRPr="00AB7182" w:rsidRDefault="00DF7520" w:rsidP="006267AA">
            <w:pPr>
              <w:pStyle w:val="TAL"/>
            </w:pPr>
            <w:r w:rsidRPr="00AB7182">
              <w:t>Not defined</w:t>
            </w:r>
          </w:p>
        </w:tc>
        <w:tc>
          <w:tcPr>
            <w:tcW w:w="1843" w:type="dxa"/>
          </w:tcPr>
          <w:p w14:paraId="7C682298" w14:textId="77777777" w:rsidR="00DF7520" w:rsidRPr="00AB7182" w:rsidRDefault="00DF7520" w:rsidP="006267AA">
            <w:pPr>
              <w:pStyle w:val="TAL"/>
            </w:pPr>
            <w:r w:rsidRPr="00AB7182">
              <w:t>Optimal Codec and Distant List_Notify</w:t>
            </w:r>
          </w:p>
        </w:tc>
        <w:tc>
          <w:tcPr>
            <w:tcW w:w="1115" w:type="dxa"/>
          </w:tcPr>
          <w:p w14:paraId="42042432" w14:textId="77777777" w:rsidR="00DF7520" w:rsidRPr="00AB7182" w:rsidRDefault="00DF7520" w:rsidP="006267AA">
            <w:pPr>
              <w:pStyle w:val="TAL"/>
            </w:pPr>
            <w:r w:rsidRPr="00AB7182">
              <w:t>Optional</w:t>
            </w:r>
          </w:p>
        </w:tc>
        <w:tc>
          <w:tcPr>
            <w:tcW w:w="3017" w:type="dxa"/>
          </w:tcPr>
          <w:p w14:paraId="33ED591F" w14:textId="77777777" w:rsidR="00DF7520" w:rsidRPr="00AB7182" w:rsidRDefault="001B216F" w:rsidP="006267AA">
            <w:pPr>
              <w:pStyle w:val="TAL"/>
            </w:pPr>
            <w:r w:rsidRPr="00AB7182">
              <w:t>See Clause A.14.21</w:t>
            </w:r>
          </w:p>
        </w:tc>
      </w:tr>
      <w:tr w:rsidR="00DF7520" w:rsidRPr="00AB7182" w14:paraId="26D01FDE" w14:textId="77777777" w:rsidTr="00DF7520">
        <w:trPr>
          <w:jc w:val="center"/>
        </w:trPr>
        <w:tc>
          <w:tcPr>
            <w:tcW w:w="2122" w:type="dxa"/>
          </w:tcPr>
          <w:p w14:paraId="7069DA36" w14:textId="77777777" w:rsidR="00DF7520" w:rsidRPr="00AB7182" w:rsidRDefault="00DF7520" w:rsidP="006267AA">
            <w:pPr>
              <w:pStyle w:val="TAL"/>
            </w:pPr>
            <w:r w:rsidRPr="00AB7182">
              <w:t>Not defined</w:t>
            </w:r>
          </w:p>
        </w:tc>
        <w:tc>
          <w:tcPr>
            <w:tcW w:w="1623" w:type="dxa"/>
          </w:tcPr>
          <w:p w14:paraId="27E52C86" w14:textId="77777777" w:rsidR="00DF7520" w:rsidRPr="00AB7182" w:rsidRDefault="00DF7520" w:rsidP="006267AA">
            <w:pPr>
              <w:pStyle w:val="TAL"/>
            </w:pPr>
            <w:r w:rsidRPr="00AB7182">
              <w:t>Not defined</w:t>
            </w:r>
          </w:p>
        </w:tc>
        <w:tc>
          <w:tcPr>
            <w:tcW w:w="1843" w:type="dxa"/>
          </w:tcPr>
          <w:p w14:paraId="1DE9E188" w14:textId="77777777" w:rsidR="00DF7520" w:rsidRPr="00AB7182" w:rsidRDefault="00DF7520" w:rsidP="006267AA">
            <w:pPr>
              <w:pStyle w:val="TAL"/>
            </w:pPr>
            <w:r w:rsidRPr="00AB7182">
              <w:t>Distant Codec List</w:t>
            </w:r>
          </w:p>
        </w:tc>
        <w:tc>
          <w:tcPr>
            <w:tcW w:w="1115" w:type="dxa"/>
          </w:tcPr>
          <w:p w14:paraId="307DD182" w14:textId="77777777" w:rsidR="00DF7520" w:rsidRPr="00AB7182" w:rsidRDefault="00DF7520" w:rsidP="006267AA">
            <w:pPr>
              <w:pStyle w:val="TAL"/>
            </w:pPr>
            <w:r w:rsidRPr="00AB7182">
              <w:t>Optional</w:t>
            </w:r>
          </w:p>
        </w:tc>
        <w:tc>
          <w:tcPr>
            <w:tcW w:w="3017" w:type="dxa"/>
          </w:tcPr>
          <w:p w14:paraId="65DB3D6B" w14:textId="77777777" w:rsidR="00DF7520" w:rsidRPr="00AB7182" w:rsidRDefault="001B216F" w:rsidP="006267AA">
            <w:pPr>
              <w:pStyle w:val="TAL"/>
            </w:pPr>
            <w:r w:rsidRPr="00AB7182">
              <w:t>See Clause A.14.21</w:t>
            </w:r>
          </w:p>
        </w:tc>
      </w:tr>
      <w:tr w:rsidR="00DF7520" w:rsidRPr="00AB7182" w14:paraId="7203F691" w14:textId="77777777" w:rsidTr="00DF7520">
        <w:trPr>
          <w:jc w:val="center"/>
        </w:trPr>
        <w:tc>
          <w:tcPr>
            <w:tcW w:w="2122" w:type="dxa"/>
          </w:tcPr>
          <w:p w14:paraId="19635401" w14:textId="77777777" w:rsidR="00DF7520" w:rsidRPr="00AB7182" w:rsidRDefault="00DF7520" w:rsidP="006267AA">
            <w:pPr>
              <w:pStyle w:val="TAL"/>
            </w:pPr>
            <w:r w:rsidRPr="00AB7182">
              <w:t>Not defined</w:t>
            </w:r>
          </w:p>
        </w:tc>
        <w:tc>
          <w:tcPr>
            <w:tcW w:w="1623" w:type="dxa"/>
          </w:tcPr>
          <w:p w14:paraId="129A615D" w14:textId="77777777" w:rsidR="00DF7520" w:rsidRPr="00AB7182" w:rsidRDefault="00DF7520" w:rsidP="006267AA">
            <w:pPr>
              <w:pStyle w:val="TAL"/>
            </w:pPr>
            <w:r w:rsidRPr="00AB7182">
              <w:t>Not defined</w:t>
            </w:r>
          </w:p>
        </w:tc>
        <w:tc>
          <w:tcPr>
            <w:tcW w:w="1843" w:type="dxa"/>
          </w:tcPr>
          <w:p w14:paraId="4795ECB3" w14:textId="77777777" w:rsidR="00DF7520" w:rsidRPr="00AB7182" w:rsidRDefault="00DF7520" w:rsidP="006267AA">
            <w:pPr>
              <w:pStyle w:val="TAL"/>
            </w:pPr>
            <w:r w:rsidRPr="00AB7182">
              <w:t>TFO status Notify</w:t>
            </w:r>
          </w:p>
        </w:tc>
        <w:tc>
          <w:tcPr>
            <w:tcW w:w="1115" w:type="dxa"/>
          </w:tcPr>
          <w:p w14:paraId="5DA6668B" w14:textId="77777777" w:rsidR="00DF7520" w:rsidRPr="00AB7182" w:rsidRDefault="00DF7520" w:rsidP="006267AA">
            <w:pPr>
              <w:pStyle w:val="TAL"/>
            </w:pPr>
            <w:r w:rsidRPr="00AB7182">
              <w:t>Optional</w:t>
            </w:r>
          </w:p>
        </w:tc>
        <w:tc>
          <w:tcPr>
            <w:tcW w:w="3017" w:type="dxa"/>
          </w:tcPr>
          <w:p w14:paraId="53B8C254" w14:textId="77777777" w:rsidR="00DF7520" w:rsidRPr="00AB7182" w:rsidRDefault="001B216F" w:rsidP="006267AA">
            <w:pPr>
              <w:pStyle w:val="TAL"/>
            </w:pPr>
            <w:r w:rsidRPr="00AB7182">
              <w:t>See Clause A.14.21</w:t>
            </w:r>
          </w:p>
        </w:tc>
      </w:tr>
      <w:tr w:rsidR="00DF7520" w:rsidRPr="00AB7182" w14:paraId="26BD0BD4" w14:textId="77777777" w:rsidTr="00DF7520">
        <w:trPr>
          <w:jc w:val="center"/>
        </w:trPr>
        <w:tc>
          <w:tcPr>
            <w:tcW w:w="2122" w:type="dxa"/>
          </w:tcPr>
          <w:p w14:paraId="1D1701A7" w14:textId="77777777" w:rsidR="00DF7520" w:rsidRPr="00AB7182" w:rsidRDefault="00DF7520" w:rsidP="006267AA">
            <w:pPr>
              <w:pStyle w:val="TAL"/>
            </w:pPr>
            <w:r w:rsidRPr="00AB7182">
              <w:t>Not defined</w:t>
            </w:r>
          </w:p>
        </w:tc>
        <w:tc>
          <w:tcPr>
            <w:tcW w:w="1623" w:type="dxa"/>
          </w:tcPr>
          <w:p w14:paraId="16A72994" w14:textId="77777777" w:rsidR="00DF7520" w:rsidRPr="00AB7182" w:rsidRDefault="00DF7520" w:rsidP="006267AA">
            <w:pPr>
              <w:pStyle w:val="TAL"/>
            </w:pPr>
            <w:r w:rsidRPr="00AB7182">
              <w:t>Not defined</w:t>
            </w:r>
          </w:p>
        </w:tc>
        <w:tc>
          <w:tcPr>
            <w:tcW w:w="1843" w:type="dxa"/>
          </w:tcPr>
          <w:p w14:paraId="25F2D84D" w14:textId="77777777" w:rsidR="00DF7520" w:rsidRPr="00AB7182" w:rsidRDefault="00DF7520" w:rsidP="006267AA">
            <w:pPr>
              <w:pStyle w:val="TAL"/>
            </w:pPr>
            <w:r w:rsidRPr="00AB7182">
              <w:t>TFO status</w:t>
            </w:r>
          </w:p>
        </w:tc>
        <w:tc>
          <w:tcPr>
            <w:tcW w:w="1115" w:type="dxa"/>
          </w:tcPr>
          <w:p w14:paraId="7060CB06" w14:textId="77777777" w:rsidR="00DF7520" w:rsidRPr="00AB7182" w:rsidRDefault="00DF7520" w:rsidP="006267AA">
            <w:pPr>
              <w:pStyle w:val="TAL"/>
            </w:pPr>
            <w:r w:rsidRPr="00AB7182">
              <w:t>Optional</w:t>
            </w:r>
          </w:p>
        </w:tc>
        <w:tc>
          <w:tcPr>
            <w:tcW w:w="3017" w:type="dxa"/>
          </w:tcPr>
          <w:p w14:paraId="4C59A934" w14:textId="77777777" w:rsidR="00DF7520" w:rsidRPr="00AB7182" w:rsidRDefault="001B216F" w:rsidP="006267AA">
            <w:pPr>
              <w:pStyle w:val="TAL"/>
            </w:pPr>
            <w:r w:rsidRPr="00AB7182">
              <w:t>See Clause A.14.21</w:t>
            </w:r>
          </w:p>
        </w:tc>
      </w:tr>
      <w:tr w:rsidR="00DF7520" w:rsidRPr="00AB7182" w14:paraId="51F0027C" w14:textId="77777777" w:rsidTr="00DF7520">
        <w:trPr>
          <w:jc w:val="center"/>
        </w:trPr>
        <w:tc>
          <w:tcPr>
            <w:tcW w:w="2122" w:type="dxa"/>
          </w:tcPr>
          <w:p w14:paraId="3D7B98FC" w14:textId="77777777" w:rsidR="00DF7520" w:rsidRPr="00AB7182" w:rsidRDefault="00DF7520" w:rsidP="006267AA">
            <w:pPr>
              <w:pStyle w:val="TAL"/>
            </w:pPr>
            <w:r w:rsidRPr="00AB7182">
              <w:rPr>
                <w:sz w:val="20"/>
              </w:rPr>
              <w:t>Bearer Released</w:t>
            </w:r>
          </w:p>
        </w:tc>
        <w:tc>
          <w:tcPr>
            <w:tcW w:w="1623" w:type="dxa"/>
          </w:tcPr>
          <w:p w14:paraId="49A8D4A3" w14:textId="77777777" w:rsidR="00DF7520" w:rsidRPr="00AB7182" w:rsidRDefault="00EC770E" w:rsidP="006267AA">
            <w:pPr>
              <w:pStyle w:val="TAL"/>
            </w:pPr>
            <w:r w:rsidRPr="00AB7182">
              <w:rPr>
                <w:sz w:val="20"/>
              </w:rPr>
              <w:t xml:space="preserve">n. a. </w:t>
            </w:r>
            <w:r w:rsidR="00E445D7" w:rsidRPr="00AB7182">
              <w:rPr>
                <w:sz w:val="20"/>
              </w:rPr>
              <w:t xml:space="preserve">for </w:t>
            </w:r>
            <w:r w:rsidRPr="00AB7182">
              <w:rPr>
                <w:sz w:val="20"/>
              </w:rPr>
              <w:t>reuse</w:t>
            </w:r>
            <w:r w:rsidR="00E445D7" w:rsidRPr="00AB7182">
              <w:rPr>
                <w:sz w:val="20"/>
              </w:rPr>
              <w:t>.</w:t>
            </w:r>
          </w:p>
        </w:tc>
        <w:tc>
          <w:tcPr>
            <w:tcW w:w="1843" w:type="dxa"/>
          </w:tcPr>
          <w:p w14:paraId="6CF249ED" w14:textId="77777777" w:rsidR="00DF7520" w:rsidRPr="00AB7182" w:rsidRDefault="00DF7520" w:rsidP="006267AA">
            <w:pPr>
              <w:pStyle w:val="TAL"/>
            </w:pPr>
            <w:r w:rsidRPr="00AB7182">
              <w:rPr>
                <w:sz w:val="20"/>
              </w:rPr>
              <w:t>Bearer Released</w:t>
            </w:r>
          </w:p>
        </w:tc>
        <w:tc>
          <w:tcPr>
            <w:tcW w:w="1115" w:type="dxa"/>
          </w:tcPr>
          <w:p w14:paraId="260B0BB3" w14:textId="77777777" w:rsidR="00DF7520" w:rsidRPr="00AB7182" w:rsidRDefault="00DF7520" w:rsidP="006267AA">
            <w:pPr>
              <w:pStyle w:val="TAL"/>
            </w:pPr>
            <w:r w:rsidRPr="00AB7182">
              <w:t>Optional</w:t>
            </w:r>
          </w:p>
          <w:p w14:paraId="10CC9C96" w14:textId="77777777" w:rsidR="00DF7520" w:rsidRPr="00AB7182" w:rsidRDefault="00DF7520" w:rsidP="006267AA">
            <w:pPr>
              <w:pStyle w:val="TAL"/>
            </w:pPr>
            <w:r w:rsidRPr="00AB7182">
              <w:t>(NOTE 4)</w:t>
            </w:r>
          </w:p>
        </w:tc>
        <w:tc>
          <w:tcPr>
            <w:tcW w:w="3017" w:type="dxa"/>
          </w:tcPr>
          <w:p w14:paraId="149FCFB5" w14:textId="77777777" w:rsidR="00DF7520" w:rsidRPr="00AB7182" w:rsidRDefault="00DF7520" w:rsidP="006267AA">
            <w:pPr>
              <w:pStyle w:val="TAL"/>
            </w:pPr>
          </w:p>
        </w:tc>
      </w:tr>
      <w:tr w:rsidR="00DF7520" w:rsidRPr="00AB7182" w14:paraId="6B395C7C" w14:textId="77777777" w:rsidTr="00DF7520">
        <w:trPr>
          <w:cantSplit/>
          <w:jc w:val="center"/>
        </w:trPr>
        <w:tc>
          <w:tcPr>
            <w:tcW w:w="9720" w:type="dxa"/>
            <w:gridSpan w:val="5"/>
          </w:tcPr>
          <w:p w14:paraId="7F9C1D91" w14:textId="77777777" w:rsidR="00DF7520" w:rsidRPr="00AB7182" w:rsidRDefault="00DF7520" w:rsidP="006267AA">
            <w:pPr>
              <w:pStyle w:val="TAN"/>
            </w:pPr>
            <w:r w:rsidRPr="00AB7182">
              <w:t>NOTE 1:</w:t>
            </w:r>
            <w:r w:rsidRPr="00AB7182">
              <w:tab/>
              <w:t xml:space="preserve">A procedure defined in table 13.2.2 can be combined with another procedure in the same table. This means that they can share the same contextID and termination ID(s) and that they can be combined in the same H.248 command. </w:t>
            </w:r>
          </w:p>
          <w:p w14:paraId="232751AB" w14:textId="77777777" w:rsidR="00DF7520" w:rsidRPr="00AB7182" w:rsidRDefault="00DF7520" w:rsidP="006267AA">
            <w:pPr>
              <w:pStyle w:val="TAN"/>
            </w:pPr>
            <w:r w:rsidRPr="00AB7182">
              <w:t>NOTE 2:</w:t>
            </w:r>
            <w:r w:rsidR="00AB7182">
              <w:tab/>
            </w:r>
            <w:r w:rsidRPr="00AB7182">
              <w:t xml:space="preserve">The reserve circuit procedure of 29.232 is not to be used only a reduced set of the parameters is required for reserve TDM circuit. </w:t>
            </w:r>
          </w:p>
          <w:p w14:paraId="3674C8B1" w14:textId="77777777" w:rsidR="006E4F1A" w:rsidRPr="00AB7182" w:rsidRDefault="00DF7520" w:rsidP="006267AA">
            <w:pPr>
              <w:pStyle w:val="TAN"/>
            </w:pPr>
            <w:r w:rsidRPr="00AB7182">
              <w:t>NOTE 3:</w:t>
            </w:r>
            <w:r w:rsidR="00AB7182">
              <w:tab/>
            </w:r>
            <w:r w:rsidR="00E445D7" w:rsidRPr="00AB7182">
              <w:t>VOID</w:t>
            </w:r>
          </w:p>
          <w:p w14:paraId="3943F14A" w14:textId="77777777" w:rsidR="00DF7520" w:rsidRPr="00AB7182" w:rsidRDefault="00DF7520" w:rsidP="006267AA">
            <w:pPr>
              <w:pStyle w:val="TAN"/>
            </w:pPr>
            <w:r w:rsidRPr="00AB7182">
              <w:t>NOTE 4:</w:t>
            </w:r>
            <w:r w:rsidR="00AB7182">
              <w:tab/>
            </w:r>
            <w:r w:rsidR="001B216F" w:rsidRPr="00AB7182">
              <w:t>Required for TDM terminations towards an ISUP based network</w:t>
            </w:r>
          </w:p>
          <w:p w14:paraId="7E8C6631" w14:textId="77777777" w:rsidR="00DF7520" w:rsidRPr="00AB7182" w:rsidRDefault="00DF7520" w:rsidP="006267AA">
            <w:pPr>
              <w:pStyle w:val="TAN"/>
            </w:pPr>
            <w:r w:rsidRPr="00AB7182">
              <w:t>.</w:t>
            </w:r>
          </w:p>
        </w:tc>
      </w:tr>
    </w:tbl>
    <w:p w14:paraId="129DF676" w14:textId="77777777" w:rsidR="00DF7520" w:rsidRPr="00AB7182" w:rsidRDefault="00DF7520" w:rsidP="00DF7520"/>
    <w:p w14:paraId="5104D89E" w14:textId="77777777" w:rsidR="00DF7520" w:rsidRPr="00AB7182" w:rsidRDefault="00DF7520" w:rsidP="006460F5">
      <w:pPr>
        <w:pStyle w:val="Heading3"/>
      </w:pPr>
      <w:bookmarkStart w:id="210" w:name="_Toc177668542"/>
      <w:r w:rsidRPr="00AB7182">
        <w:lastRenderedPageBreak/>
        <w:t>A.17.3.2</w:t>
      </w:r>
      <w:r w:rsidRPr="00AB7182">
        <w:tab/>
        <w:t>Reserve TDM Circuit</w:t>
      </w:r>
      <w:bookmarkEnd w:id="210"/>
    </w:p>
    <w:p w14:paraId="41F717BD"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Reserve TDM Circuit</w:t>
      </w:r>
      <w:r w:rsidR="00A46314" w:rsidRPr="00AB7182">
        <w:rPr>
          <w:rFonts w:cs="Arial"/>
        </w:rPr>
        <w:t>"</w:t>
      </w:r>
      <w:r w:rsidRPr="00AB7182">
        <w:rPr>
          <w:rFonts w:cs="Arial"/>
        </w:rPr>
        <w:t xml:space="preserve"> is required the following procedure is initiated:</w:t>
      </w:r>
    </w:p>
    <w:p w14:paraId="3F568E8B" w14:textId="77777777" w:rsidR="00DF7520" w:rsidRPr="00AB7182" w:rsidRDefault="00DF7520" w:rsidP="00DF7520">
      <w:r w:rsidRPr="00AB7182">
        <w:rPr>
          <w:rFonts w:cs="Arial"/>
        </w:rPr>
        <w:t>The MGCF sends an Add.req command with the following information.</w:t>
      </w:r>
    </w:p>
    <w:p w14:paraId="76A73F03" w14:textId="77777777" w:rsidR="00DF7520" w:rsidRPr="00AB7182" w:rsidRDefault="00DF7520" w:rsidP="00DF7520">
      <w:pPr>
        <w:pStyle w:val="TH"/>
      </w:pPr>
      <w:r w:rsidRPr="00AB7182">
        <w:t>Table A.17.3.2/1: Add.req (Reserve TDM Circuit)</w:t>
      </w:r>
      <w:r w:rsidRPr="00AB7182">
        <w:tab/>
        <w:t>MGCF to IM-MGW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8CC619A" w14:textId="77777777" w:rsidTr="00DF7520">
        <w:trPr>
          <w:jc w:val="center"/>
        </w:trPr>
        <w:tc>
          <w:tcPr>
            <w:tcW w:w="3119" w:type="dxa"/>
          </w:tcPr>
          <w:p w14:paraId="0929521A" w14:textId="77777777" w:rsidR="00DF7520" w:rsidRPr="00AB7182" w:rsidRDefault="00DF7520" w:rsidP="00DF7520">
            <w:pPr>
              <w:pStyle w:val="TAH"/>
            </w:pPr>
            <w:r w:rsidRPr="00AB7182">
              <w:t>Address Information</w:t>
            </w:r>
          </w:p>
        </w:tc>
        <w:tc>
          <w:tcPr>
            <w:tcW w:w="3119" w:type="dxa"/>
          </w:tcPr>
          <w:p w14:paraId="113F543D" w14:textId="77777777" w:rsidR="00DF7520" w:rsidRPr="00AB7182" w:rsidRDefault="00DF7520" w:rsidP="00DF7520">
            <w:pPr>
              <w:pStyle w:val="TAH"/>
            </w:pPr>
            <w:r w:rsidRPr="00AB7182">
              <w:t>Control information</w:t>
            </w:r>
          </w:p>
        </w:tc>
        <w:tc>
          <w:tcPr>
            <w:tcW w:w="3119" w:type="dxa"/>
          </w:tcPr>
          <w:p w14:paraId="458F62C1" w14:textId="77777777" w:rsidR="00DF7520" w:rsidRPr="00AB7182" w:rsidRDefault="00DF7520" w:rsidP="00DF7520">
            <w:pPr>
              <w:pStyle w:val="TAH"/>
            </w:pPr>
            <w:r w:rsidRPr="00AB7182">
              <w:t>Bearer information</w:t>
            </w:r>
          </w:p>
        </w:tc>
      </w:tr>
      <w:tr w:rsidR="00DF7520" w:rsidRPr="00AB7182" w14:paraId="3C42FB8E" w14:textId="77777777" w:rsidTr="00DF7520">
        <w:trPr>
          <w:jc w:val="center"/>
        </w:trPr>
        <w:tc>
          <w:tcPr>
            <w:tcW w:w="3119" w:type="dxa"/>
          </w:tcPr>
          <w:p w14:paraId="43C92278" w14:textId="77777777" w:rsidR="00DF7520" w:rsidRPr="00AB7182" w:rsidRDefault="00DF7520" w:rsidP="00DF7520">
            <w:pPr>
              <w:pStyle w:val="TAL"/>
            </w:pPr>
          </w:p>
        </w:tc>
        <w:tc>
          <w:tcPr>
            <w:tcW w:w="3119" w:type="dxa"/>
          </w:tcPr>
          <w:p w14:paraId="163C210D" w14:textId="77777777" w:rsidR="00DF7520" w:rsidRPr="00AB7182" w:rsidRDefault="00DF7520" w:rsidP="00DF7520">
            <w:pPr>
              <w:pStyle w:val="TAL"/>
              <w:ind w:left="284" w:hanging="284"/>
              <w:rPr>
                <w:lang w:val="en-US"/>
              </w:rPr>
            </w:pPr>
            <w:r w:rsidRPr="00AB7182">
              <w:rPr>
                <w:lang w:val="en-US"/>
              </w:rPr>
              <w:t>Transaction ID</w:t>
            </w:r>
          </w:p>
          <w:p w14:paraId="1BCC9FD4" w14:textId="77777777" w:rsidR="00DF7520" w:rsidRPr="00AB7182" w:rsidRDefault="00DF7520" w:rsidP="00DF7520">
            <w:pPr>
              <w:pStyle w:val="TAL"/>
              <w:ind w:left="284" w:hanging="284"/>
              <w:rPr>
                <w:lang w:val="en-US"/>
              </w:rPr>
            </w:pPr>
            <w:r w:rsidRPr="00AB7182">
              <w:rPr>
                <w:lang w:val="en-US"/>
              </w:rPr>
              <w:t>Termination ID</w:t>
            </w:r>
          </w:p>
          <w:p w14:paraId="141C5306" w14:textId="77777777" w:rsidR="00DF7520" w:rsidRPr="00AB7182" w:rsidRDefault="00DF7520" w:rsidP="00DF7520">
            <w:pPr>
              <w:pStyle w:val="TAL"/>
              <w:ind w:left="284" w:hanging="284"/>
            </w:pPr>
            <w:r w:rsidRPr="00AB7182">
              <w:t>If Context Requested:</w:t>
            </w:r>
          </w:p>
          <w:p w14:paraId="1DA9B9D7" w14:textId="77777777" w:rsidR="00DF7520" w:rsidRPr="00AB7182" w:rsidRDefault="00DF7520" w:rsidP="00DF7520">
            <w:pPr>
              <w:pStyle w:val="TAL"/>
              <w:ind w:left="284" w:hanging="284"/>
            </w:pPr>
            <w:r w:rsidRPr="00AB7182">
              <w:t xml:space="preserve">   Context ID = ?</w:t>
            </w:r>
          </w:p>
          <w:p w14:paraId="134B2A7A" w14:textId="77777777" w:rsidR="00DF7520" w:rsidRPr="00AB7182" w:rsidRDefault="00DF7520" w:rsidP="00DF7520">
            <w:pPr>
              <w:pStyle w:val="TAL"/>
              <w:ind w:left="284" w:hanging="284"/>
            </w:pPr>
            <w:r w:rsidRPr="00AB7182">
              <w:t>If Context Provided:</w:t>
            </w:r>
          </w:p>
          <w:p w14:paraId="45A934BB" w14:textId="77777777" w:rsidR="00DF7520" w:rsidRPr="00AB7182" w:rsidRDefault="00DF7520" w:rsidP="00DF7520">
            <w:pPr>
              <w:pStyle w:val="TAL"/>
              <w:ind w:left="284" w:hanging="284"/>
            </w:pPr>
            <w:r w:rsidRPr="00AB7182">
              <w:t xml:space="preserve">   Context ID = c1 </w:t>
            </w:r>
          </w:p>
          <w:p w14:paraId="0758BC6F" w14:textId="77777777" w:rsidR="00DF7520" w:rsidRPr="00AB7182" w:rsidRDefault="00DF7520" w:rsidP="00DF7520">
            <w:pPr>
              <w:pStyle w:val="TAL"/>
              <w:ind w:left="284" w:hanging="284"/>
            </w:pPr>
            <w:r w:rsidRPr="00AB7182">
              <w:t>If detection of hanging termination is requested:</w:t>
            </w:r>
          </w:p>
          <w:p w14:paraId="7241A146" w14:textId="77777777" w:rsidR="00DF7520" w:rsidRPr="00AB7182" w:rsidRDefault="00DF7520" w:rsidP="00DF7520">
            <w:pPr>
              <w:pStyle w:val="TAL"/>
              <w:ind w:left="284" w:hanging="284"/>
            </w:pPr>
            <w:r w:rsidRPr="00AB7182">
              <w:t>NotificationRequested (Event ID = x,</w:t>
            </w:r>
          </w:p>
          <w:p w14:paraId="5AD4E80C" w14:textId="77777777" w:rsidR="00DF7520" w:rsidRPr="00AB7182" w:rsidRDefault="00A46314" w:rsidP="00DF7520">
            <w:pPr>
              <w:pStyle w:val="TAL"/>
              <w:ind w:left="284" w:hanging="284"/>
            </w:pPr>
            <w:r w:rsidRPr="00AB7182">
              <w:t>"</w:t>
            </w:r>
            <w:r w:rsidR="00DF7520" w:rsidRPr="00AB7182">
              <w:t>termination heartbeat</w:t>
            </w:r>
            <w:r w:rsidRPr="00AB7182">
              <w:t>"</w:t>
            </w:r>
            <w:r w:rsidR="00DF7520" w:rsidRPr="00AB7182">
              <w:t xml:space="preserve">) </w:t>
            </w:r>
          </w:p>
          <w:p w14:paraId="34D70AAC" w14:textId="77777777" w:rsidR="00DF7520" w:rsidRPr="00AB7182" w:rsidRDefault="00DF7520" w:rsidP="00DF7520">
            <w:pPr>
              <w:pStyle w:val="TAL"/>
            </w:pPr>
            <w:r w:rsidRPr="00AB7182">
              <w:t>If indication on Bearer Released requested:</w:t>
            </w:r>
          </w:p>
          <w:p w14:paraId="38C13B0E" w14:textId="77777777" w:rsidR="00DF7520" w:rsidRPr="00AB7182" w:rsidRDefault="00DF7520" w:rsidP="00DF7520">
            <w:pPr>
              <w:pStyle w:val="TAL"/>
              <w:ind w:left="284" w:hanging="284"/>
            </w:pPr>
            <w:r w:rsidRPr="00AB7182">
              <w:t>NotificationRequested (Event ID = x, "BNC Release (Cause)") – as defined in ITU</w:t>
            </w:r>
            <w:r w:rsidRPr="00AB7182">
              <w:noBreakHyphen/>
              <w:t>T Recommendation Q.1950</w:t>
            </w:r>
          </w:p>
        </w:tc>
        <w:tc>
          <w:tcPr>
            <w:tcW w:w="3119" w:type="dxa"/>
          </w:tcPr>
          <w:p w14:paraId="6803685E" w14:textId="77777777" w:rsidR="00DF7520" w:rsidRPr="00AB7182" w:rsidRDefault="00DF7520" w:rsidP="00DF7520">
            <w:pPr>
              <w:pStyle w:val="TAL"/>
            </w:pPr>
            <w:r w:rsidRPr="00AB7182">
              <w:t>Bearer Service Characteristics</w:t>
            </w:r>
          </w:p>
          <w:p w14:paraId="65C7C7A5" w14:textId="77777777" w:rsidR="00DF7520" w:rsidRPr="00AB7182" w:rsidRDefault="00DF7520" w:rsidP="00DF7520">
            <w:pPr>
              <w:pStyle w:val="TAL"/>
            </w:pPr>
          </w:p>
        </w:tc>
      </w:tr>
    </w:tbl>
    <w:p w14:paraId="70B93EAA" w14:textId="77777777" w:rsidR="00DF7520" w:rsidRPr="00AB7182" w:rsidRDefault="00DF7520" w:rsidP="00DF7520"/>
    <w:p w14:paraId="0DA5F5EC" w14:textId="77777777" w:rsidR="00DF7520" w:rsidRPr="00AB7182" w:rsidRDefault="00DF7520" w:rsidP="00DF7520">
      <w:r w:rsidRPr="00AB7182">
        <w:rPr>
          <w:rFonts w:cs="Arial"/>
        </w:rPr>
        <w:t>When the processing of command (1) is complete, the IM-MGW initiates the following procedure.</w:t>
      </w:r>
    </w:p>
    <w:p w14:paraId="32D82372" w14:textId="77777777" w:rsidR="00DF7520" w:rsidRPr="00AB7182" w:rsidRDefault="00DF7520" w:rsidP="00DF7520">
      <w:pPr>
        <w:pStyle w:val="TH"/>
      </w:pPr>
      <w:r w:rsidRPr="00AB7182">
        <w:t>Table A.17.3.2/2: Add.resp (Reserve TDM Circuit)</w:t>
      </w:r>
      <w:r w:rsidR="00AB7182">
        <w:tab/>
      </w:r>
      <w:r w:rsidRPr="00AB7182">
        <w:t xml:space="preserve">IM-MGW to MGCF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785065CD" w14:textId="77777777" w:rsidTr="00DF7520">
        <w:trPr>
          <w:jc w:val="center"/>
        </w:trPr>
        <w:tc>
          <w:tcPr>
            <w:tcW w:w="3119" w:type="dxa"/>
          </w:tcPr>
          <w:p w14:paraId="28D4958C" w14:textId="77777777" w:rsidR="00DF7520" w:rsidRPr="00AB7182" w:rsidRDefault="00DF7520" w:rsidP="00DF7520">
            <w:pPr>
              <w:pStyle w:val="TAH"/>
            </w:pPr>
            <w:r w:rsidRPr="00AB7182">
              <w:t>Address Information</w:t>
            </w:r>
          </w:p>
        </w:tc>
        <w:tc>
          <w:tcPr>
            <w:tcW w:w="3119" w:type="dxa"/>
          </w:tcPr>
          <w:p w14:paraId="7E79DA1F" w14:textId="77777777" w:rsidR="00DF7520" w:rsidRPr="00AB7182" w:rsidRDefault="00DF7520" w:rsidP="00DF7520">
            <w:pPr>
              <w:pStyle w:val="TAH"/>
            </w:pPr>
            <w:r w:rsidRPr="00AB7182">
              <w:t>Control information</w:t>
            </w:r>
          </w:p>
        </w:tc>
        <w:tc>
          <w:tcPr>
            <w:tcW w:w="3119" w:type="dxa"/>
          </w:tcPr>
          <w:p w14:paraId="23B1D54B" w14:textId="77777777" w:rsidR="00DF7520" w:rsidRPr="00AB7182" w:rsidRDefault="00DF7520" w:rsidP="00DF7520">
            <w:pPr>
              <w:pStyle w:val="TAH"/>
            </w:pPr>
            <w:r w:rsidRPr="00AB7182">
              <w:t>Bearer information</w:t>
            </w:r>
          </w:p>
        </w:tc>
      </w:tr>
      <w:tr w:rsidR="00DF7520" w:rsidRPr="00AB7182" w14:paraId="762C0B50" w14:textId="77777777" w:rsidTr="00DF7520">
        <w:trPr>
          <w:jc w:val="center"/>
        </w:trPr>
        <w:tc>
          <w:tcPr>
            <w:tcW w:w="3119" w:type="dxa"/>
          </w:tcPr>
          <w:p w14:paraId="3F5E5538" w14:textId="77777777" w:rsidR="00DF7520" w:rsidRPr="00AB7182" w:rsidRDefault="00DF7520" w:rsidP="00DF7520">
            <w:pPr>
              <w:pStyle w:val="TAL"/>
            </w:pPr>
          </w:p>
        </w:tc>
        <w:tc>
          <w:tcPr>
            <w:tcW w:w="3119" w:type="dxa"/>
          </w:tcPr>
          <w:p w14:paraId="20F826FA" w14:textId="77777777" w:rsidR="00DF7520" w:rsidRPr="00AB7182" w:rsidRDefault="00DF7520" w:rsidP="00DF7520">
            <w:pPr>
              <w:pStyle w:val="TAL"/>
              <w:ind w:left="284" w:hanging="284"/>
              <w:rPr>
                <w:lang w:val="fr-FR"/>
              </w:rPr>
            </w:pPr>
            <w:r w:rsidRPr="00AB7182">
              <w:rPr>
                <w:lang w:val="fr-FR"/>
              </w:rPr>
              <w:t>Transaction ID</w:t>
            </w:r>
          </w:p>
          <w:p w14:paraId="6AFC124B" w14:textId="77777777" w:rsidR="00DF7520" w:rsidRPr="00AB7182" w:rsidRDefault="00DF7520" w:rsidP="00DF7520">
            <w:pPr>
              <w:pStyle w:val="TAL"/>
              <w:ind w:left="284" w:hanging="284"/>
              <w:rPr>
                <w:lang w:val="fr-FR"/>
              </w:rPr>
            </w:pPr>
            <w:r w:rsidRPr="00AB7182">
              <w:rPr>
                <w:lang w:val="fr-FR"/>
              </w:rPr>
              <w:t>Termination ID</w:t>
            </w:r>
          </w:p>
          <w:p w14:paraId="6356C067" w14:textId="77777777" w:rsidR="00DF7520" w:rsidRPr="00AB7182" w:rsidRDefault="00DF7520" w:rsidP="00DF7520">
            <w:pPr>
              <w:pStyle w:val="TAL"/>
              <w:ind w:left="284" w:hanging="284"/>
            </w:pPr>
            <w:r w:rsidRPr="00AB7182">
              <w:t>Context ID</w:t>
            </w:r>
          </w:p>
        </w:tc>
        <w:tc>
          <w:tcPr>
            <w:tcW w:w="3119" w:type="dxa"/>
          </w:tcPr>
          <w:p w14:paraId="122024AF" w14:textId="77777777" w:rsidR="00DF7520" w:rsidRPr="00AB7182" w:rsidRDefault="00DF7520" w:rsidP="00DF7520">
            <w:pPr>
              <w:pStyle w:val="TAL"/>
            </w:pPr>
          </w:p>
        </w:tc>
      </w:tr>
    </w:tbl>
    <w:p w14:paraId="12BAEFAE" w14:textId="77777777" w:rsidR="00DF7520" w:rsidRPr="00AB7182" w:rsidRDefault="00DF7520" w:rsidP="00DF7520"/>
    <w:p w14:paraId="2889A42E" w14:textId="77777777" w:rsidR="00DF7520" w:rsidRPr="00AB7182" w:rsidRDefault="00DF7520" w:rsidP="006460F5">
      <w:pPr>
        <w:pStyle w:val="Heading3"/>
      </w:pPr>
      <w:bookmarkStart w:id="211" w:name="_Toc177668543"/>
      <w:r w:rsidRPr="00AB7182">
        <w:t>A.17.3.3</w:t>
      </w:r>
      <w:r w:rsidRPr="00AB7182">
        <w:tab/>
        <w:t>Release TDM Termination</w:t>
      </w:r>
      <w:bookmarkEnd w:id="211"/>
    </w:p>
    <w:p w14:paraId="436C3481"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Release TDM Termination</w:t>
      </w:r>
      <w:r w:rsidR="00A46314" w:rsidRPr="00AB7182">
        <w:rPr>
          <w:rFonts w:cs="Arial"/>
        </w:rPr>
        <w:t>"</w:t>
      </w:r>
      <w:r w:rsidRPr="00AB7182">
        <w:rPr>
          <w:rFonts w:cs="Arial"/>
        </w:rPr>
        <w:t xml:space="preserve"> is required the following procedure is initiated:</w:t>
      </w:r>
    </w:p>
    <w:p w14:paraId="292710C2" w14:textId="77777777" w:rsidR="00DF7520" w:rsidRPr="00AB7182" w:rsidRDefault="00DF7520" w:rsidP="00DF7520">
      <w:r w:rsidRPr="00AB7182">
        <w:rPr>
          <w:rFonts w:cs="Arial"/>
        </w:rPr>
        <w:t>The MGCF sends an Sub.req command with the following information.</w:t>
      </w:r>
    </w:p>
    <w:p w14:paraId="5ABA986C" w14:textId="77777777" w:rsidR="00DF7520" w:rsidRPr="00AB7182" w:rsidRDefault="00DF7520" w:rsidP="00DF7520">
      <w:pPr>
        <w:pStyle w:val="TH"/>
      </w:pPr>
      <w:r w:rsidRPr="00AB7182">
        <w:t>Table A.17.3.3/1: Sub.req (Release TDM Termination)</w:t>
      </w:r>
      <w:r w:rsidRPr="00AB7182">
        <w:tab/>
        <w:t xml:space="preserve">MGCF to IM-MGW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3839AA14" w14:textId="77777777" w:rsidTr="00DF7520">
        <w:trPr>
          <w:jc w:val="center"/>
        </w:trPr>
        <w:tc>
          <w:tcPr>
            <w:tcW w:w="3119" w:type="dxa"/>
          </w:tcPr>
          <w:p w14:paraId="43765F0B" w14:textId="77777777" w:rsidR="00DF7520" w:rsidRPr="00AB7182" w:rsidRDefault="00DF7520" w:rsidP="00DF7520">
            <w:pPr>
              <w:pStyle w:val="TAH"/>
            </w:pPr>
            <w:r w:rsidRPr="00AB7182">
              <w:t>Address Information</w:t>
            </w:r>
          </w:p>
        </w:tc>
        <w:tc>
          <w:tcPr>
            <w:tcW w:w="3119" w:type="dxa"/>
          </w:tcPr>
          <w:p w14:paraId="2F2913D8" w14:textId="77777777" w:rsidR="00DF7520" w:rsidRPr="00AB7182" w:rsidRDefault="00DF7520" w:rsidP="00DF7520">
            <w:pPr>
              <w:pStyle w:val="TAH"/>
            </w:pPr>
            <w:r w:rsidRPr="00AB7182">
              <w:t>Control information</w:t>
            </w:r>
          </w:p>
        </w:tc>
        <w:tc>
          <w:tcPr>
            <w:tcW w:w="3119" w:type="dxa"/>
          </w:tcPr>
          <w:p w14:paraId="55EB200E" w14:textId="77777777" w:rsidR="00DF7520" w:rsidRPr="00AB7182" w:rsidRDefault="00DF7520" w:rsidP="00DF7520">
            <w:pPr>
              <w:pStyle w:val="TAH"/>
            </w:pPr>
            <w:r w:rsidRPr="00AB7182">
              <w:t>Bearer information</w:t>
            </w:r>
          </w:p>
        </w:tc>
      </w:tr>
      <w:tr w:rsidR="00DF7520" w:rsidRPr="00AB7182" w14:paraId="31FFE11E" w14:textId="77777777" w:rsidTr="00DF7520">
        <w:trPr>
          <w:jc w:val="center"/>
        </w:trPr>
        <w:tc>
          <w:tcPr>
            <w:tcW w:w="3119" w:type="dxa"/>
          </w:tcPr>
          <w:p w14:paraId="173E97D0" w14:textId="77777777" w:rsidR="00DF7520" w:rsidRPr="00AB7182" w:rsidRDefault="00DF7520" w:rsidP="00DF7520">
            <w:pPr>
              <w:pStyle w:val="TAL"/>
            </w:pPr>
          </w:p>
        </w:tc>
        <w:tc>
          <w:tcPr>
            <w:tcW w:w="3119" w:type="dxa"/>
          </w:tcPr>
          <w:p w14:paraId="5752B22B" w14:textId="77777777" w:rsidR="00DF7520" w:rsidRPr="00AB7182" w:rsidRDefault="00DF7520" w:rsidP="00DF7520">
            <w:pPr>
              <w:pStyle w:val="TAL"/>
              <w:ind w:left="284" w:hanging="284"/>
              <w:rPr>
                <w:lang w:val="fr-FR"/>
              </w:rPr>
            </w:pPr>
            <w:r w:rsidRPr="00AB7182">
              <w:rPr>
                <w:lang w:val="fr-FR"/>
              </w:rPr>
              <w:t>Transaction ID</w:t>
            </w:r>
          </w:p>
          <w:p w14:paraId="1A8A10E3" w14:textId="77777777" w:rsidR="00DF7520" w:rsidRPr="00AB7182" w:rsidRDefault="00DF7520" w:rsidP="00DF7520">
            <w:pPr>
              <w:pStyle w:val="TAL"/>
              <w:ind w:left="284" w:hanging="284"/>
              <w:rPr>
                <w:lang w:val="fr-FR"/>
              </w:rPr>
            </w:pPr>
            <w:r w:rsidRPr="00AB7182">
              <w:rPr>
                <w:lang w:val="fr-FR"/>
              </w:rPr>
              <w:t>Termination ID</w:t>
            </w:r>
          </w:p>
          <w:p w14:paraId="3DB69235" w14:textId="77777777" w:rsidR="00DF7520" w:rsidRPr="00AB7182" w:rsidRDefault="00DF7520" w:rsidP="00DF7520">
            <w:pPr>
              <w:pStyle w:val="TAL"/>
              <w:ind w:left="284" w:hanging="284"/>
            </w:pPr>
            <w:r w:rsidRPr="00AB7182">
              <w:t>Context ID</w:t>
            </w:r>
          </w:p>
        </w:tc>
        <w:tc>
          <w:tcPr>
            <w:tcW w:w="3119" w:type="dxa"/>
          </w:tcPr>
          <w:p w14:paraId="2013C882" w14:textId="77777777" w:rsidR="00DF7520" w:rsidRPr="00AB7182" w:rsidRDefault="00DF7520" w:rsidP="00DF7520">
            <w:pPr>
              <w:pStyle w:val="TAL"/>
            </w:pPr>
          </w:p>
        </w:tc>
      </w:tr>
    </w:tbl>
    <w:p w14:paraId="406C1716" w14:textId="77777777" w:rsidR="00DF7520" w:rsidRPr="00AB7182" w:rsidRDefault="00DF7520" w:rsidP="00DF7520"/>
    <w:p w14:paraId="0DBE8302" w14:textId="77777777" w:rsidR="00DF7520" w:rsidRPr="00AB7182" w:rsidRDefault="00DF7520" w:rsidP="00DF7520">
      <w:r w:rsidRPr="00AB7182">
        <w:rPr>
          <w:rFonts w:cs="Arial"/>
        </w:rPr>
        <w:t>When the processing of command (1) is complete, the IM-MGW initiates the following procedure.</w:t>
      </w:r>
    </w:p>
    <w:p w14:paraId="60B4994C" w14:textId="77777777" w:rsidR="00DF7520" w:rsidRPr="00AB7182" w:rsidRDefault="00DF7520" w:rsidP="00DF7520">
      <w:pPr>
        <w:pStyle w:val="TH"/>
      </w:pPr>
      <w:r w:rsidRPr="00AB7182">
        <w:t>Table A.17.3.3/2: Sub.resp (Release TDM Termination)</w:t>
      </w:r>
      <w:r w:rsidRPr="00AB7182">
        <w:tab/>
        <w:t xml:space="preserve">IM-MGW to MGCF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56B13A7B" w14:textId="77777777" w:rsidTr="00DF7520">
        <w:trPr>
          <w:jc w:val="center"/>
        </w:trPr>
        <w:tc>
          <w:tcPr>
            <w:tcW w:w="3119" w:type="dxa"/>
          </w:tcPr>
          <w:p w14:paraId="0B69F3F2" w14:textId="77777777" w:rsidR="00DF7520" w:rsidRPr="00AB7182" w:rsidRDefault="00DF7520" w:rsidP="00DF7520">
            <w:pPr>
              <w:pStyle w:val="TAH"/>
            </w:pPr>
            <w:r w:rsidRPr="00AB7182">
              <w:t>Address Information</w:t>
            </w:r>
          </w:p>
        </w:tc>
        <w:tc>
          <w:tcPr>
            <w:tcW w:w="3119" w:type="dxa"/>
          </w:tcPr>
          <w:p w14:paraId="7AC03DA3" w14:textId="77777777" w:rsidR="00DF7520" w:rsidRPr="00AB7182" w:rsidRDefault="00DF7520" w:rsidP="00DF7520">
            <w:pPr>
              <w:pStyle w:val="TAH"/>
            </w:pPr>
            <w:r w:rsidRPr="00AB7182">
              <w:t>Control information</w:t>
            </w:r>
          </w:p>
        </w:tc>
        <w:tc>
          <w:tcPr>
            <w:tcW w:w="3119" w:type="dxa"/>
          </w:tcPr>
          <w:p w14:paraId="3C09954B" w14:textId="77777777" w:rsidR="00DF7520" w:rsidRPr="00AB7182" w:rsidRDefault="00DF7520" w:rsidP="00DF7520">
            <w:pPr>
              <w:pStyle w:val="TAH"/>
            </w:pPr>
            <w:r w:rsidRPr="00AB7182">
              <w:t>Bearer information</w:t>
            </w:r>
          </w:p>
        </w:tc>
      </w:tr>
      <w:tr w:rsidR="00DF7520" w:rsidRPr="00AB7182" w14:paraId="2EB96757" w14:textId="77777777" w:rsidTr="00DF7520">
        <w:trPr>
          <w:jc w:val="center"/>
        </w:trPr>
        <w:tc>
          <w:tcPr>
            <w:tcW w:w="3119" w:type="dxa"/>
          </w:tcPr>
          <w:p w14:paraId="681D7186" w14:textId="77777777" w:rsidR="00DF7520" w:rsidRPr="00AB7182" w:rsidRDefault="00DF7520" w:rsidP="00DF7520">
            <w:pPr>
              <w:pStyle w:val="TAL"/>
            </w:pPr>
          </w:p>
        </w:tc>
        <w:tc>
          <w:tcPr>
            <w:tcW w:w="3119" w:type="dxa"/>
          </w:tcPr>
          <w:p w14:paraId="4C9910A6" w14:textId="77777777" w:rsidR="00DF7520" w:rsidRPr="00AB7182" w:rsidRDefault="00DF7520" w:rsidP="00DF7520">
            <w:pPr>
              <w:pStyle w:val="TAL"/>
              <w:ind w:left="284" w:hanging="284"/>
            </w:pPr>
            <w:r w:rsidRPr="00AB7182">
              <w:t>Transaction ID</w:t>
            </w:r>
          </w:p>
          <w:p w14:paraId="27208A85" w14:textId="77777777" w:rsidR="00DF7520" w:rsidRPr="00AB7182" w:rsidRDefault="00DF7520" w:rsidP="00DF7520">
            <w:pPr>
              <w:pStyle w:val="TAL"/>
              <w:ind w:left="284" w:hanging="284"/>
            </w:pPr>
            <w:r w:rsidRPr="00AB7182">
              <w:t>Termination ID</w:t>
            </w:r>
          </w:p>
          <w:p w14:paraId="266EDE78" w14:textId="77777777" w:rsidR="00DF7520" w:rsidRPr="00AB7182" w:rsidRDefault="00DF7520" w:rsidP="00DF7520">
            <w:pPr>
              <w:pStyle w:val="TAL"/>
              <w:ind w:left="284" w:hanging="284"/>
            </w:pPr>
            <w:r w:rsidRPr="00AB7182">
              <w:t>Context ID</w:t>
            </w:r>
          </w:p>
        </w:tc>
        <w:tc>
          <w:tcPr>
            <w:tcW w:w="3119" w:type="dxa"/>
          </w:tcPr>
          <w:p w14:paraId="06596662" w14:textId="77777777" w:rsidR="00DF7520" w:rsidRPr="00AB7182" w:rsidRDefault="00DF7520" w:rsidP="00DF7520">
            <w:pPr>
              <w:pStyle w:val="TAL"/>
            </w:pPr>
          </w:p>
        </w:tc>
      </w:tr>
    </w:tbl>
    <w:p w14:paraId="19BE2EC1" w14:textId="77777777" w:rsidR="00DF7520" w:rsidRPr="00AB7182" w:rsidRDefault="00DF7520" w:rsidP="00DF7520">
      <w:pPr>
        <w:rPr>
          <w:noProof/>
        </w:rPr>
      </w:pPr>
    </w:p>
    <w:p w14:paraId="301453CB" w14:textId="77777777" w:rsidR="00DF7520" w:rsidRPr="00AB7182" w:rsidRDefault="00DF7520" w:rsidP="006460F5">
      <w:pPr>
        <w:pStyle w:val="Heading3"/>
      </w:pPr>
      <w:bookmarkStart w:id="212" w:name="_Toc177668544"/>
      <w:r w:rsidRPr="00AB7182">
        <w:lastRenderedPageBreak/>
        <w:t>A.17.3.4</w:t>
      </w:r>
      <w:r w:rsidRPr="00AB7182">
        <w:tab/>
        <w:t>Termination heartbeat indication</w:t>
      </w:r>
      <w:bookmarkEnd w:id="212"/>
    </w:p>
    <w:p w14:paraId="16DF56A2" w14:textId="77777777" w:rsidR="00DF7520" w:rsidRPr="00AB7182" w:rsidRDefault="00DF7520" w:rsidP="00DF7520">
      <w:pPr>
        <w:tabs>
          <w:tab w:val="left" w:pos="7740"/>
        </w:tabs>
      </w:pPr>
      <w:r w:rsidRPr="00AB7182">
        <w:t>When the procedure  "Termination heartbeat indication" is required the following procedure is initiated: the MGW sends a NOT.req command with the following information.</w:t>
      </w:r>
    </w:p>
    <w:p w14:paraId="110B4E0F" w14:textId="77777777" w:rsidR="00DF7520" w:rsidRPr="00AB7182" w:rsidRDefault="00DF7520" w:rsidP="00DF7520">
      <w:pPr>
        <w:pStyle w:val="TH"/>
      </w:pPr>
      <w:r w:rsidRPr="00AB7182">
        <w:t>Table A.17.3.4/1: NOT.req (Termination heartbeat)</w:t>
      </w:r>
      <w:r w:rsidRPr="00AB7182">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4DDF028" w14:textId="77777777" w:rsidTr="00DF7520">
        <w:trPr>
          <w:jc w:val="center"/>
        </w:trPr>
        <w:tc>
          <w:tcPr>
            <w:tcW w:w="3119" w:type="dxa"/>
          </w:tcPr>
          <w:p w14:paraId="79BE5AAE" w14:textId="77777777" w:rsidR="00DF7520" w:rsidRPr="00AB7182" w:rsidRDefault="00DF7520" w:rsidP="00DF7520">
            <w:pPr>
              <w:pStyle w:val="TAH"/>
              <w:tabs>
                <w:tab w:val="left" w:pos="7740"/>
              </w:tabs>
            </w:pPr>
            <w:r w:rsidRPr="00AB7182">
              <w:t>Address Information</w:t>
            </w:r>
          </w:p>
        </w:tc>
        <w:tc>
          <w:tcPr>
            <w:tcW w:w="3119" w:type="dxa"/>
          </w:tcPr>
          <w:p w14:paraId="16A9BF1F" w14:textId="77777777" w:rsidR="00DF7520" w:rsidRPr="00AB7182" w:rsidRDefault="00DF7520" w:rsidP="00DF7520">
            <w:pPr>
              <w:pStyle w:val="TAH"/>
              <w:tabs>
                <w:tab w:val="left" w:pos="7740"/>
              </w:tabs>
            </w:pPr>
            <w:r w:rsidRPr="00AB7182">
              <w:t>Control information</w:t>
            </w:r>
          </w:p>
        </w:tc>
        <w:tc>
          <w:tcPr>
            <w:tcW w:w="3119" w:type="dxa"/>
          </w:tcPr>
          <w:p w14:paraId="0915D01F" w14:textId="77777777" w:rsidR="00DF7520" w:rsidRPr="00AB7182" w:rsidRDefault="00DF7520" w:rsidP="00DF7520">
            <w:pPr>
              <w:pStyle w:val="TAH"/>
              <w:tabs>
                <w:tab w:val="left" w:pos="7740"/>
              </w:tabs>
            </w:pPr>
            <w:r w:rsidRPr="00AB7182">
              <w:t>Bearer information</w:t>
            </w:r>
          </w:p>
        </w:tc>
      </w:tr>
      <w:tr w:rsidR="00DF7520" w:rsidRPr="00AB7182" w14:paraId="71884406" w14:textId="77777777" w:rsidTr="00DF7520">
        <w:trPr>
          <w:jc w:val="center"/>
        </w:trPr>
        <w:tc>
          <w:tcPr>
            <w:tcW w:w="3119" w:type="dxa"/>
          </w:tcPr>
          <w:p w14:paraId="7152FF87" w14:textId="77777777" w:rsidR="00DF7520" w:rsidRPr="00AB7182" w:rsidRDefault="00DF7520" w:rsidP="00DF7520">
            <w:pPr>
              <w:pStyle w:val="TAL"/>
              <w:tabs>
                <w:tab w:val="left" w:pos="7740"/>
              </w:tabs>
            </w:pPr>
          </w:p>
        </w:tc>
        <w:tc>
          <w:tcPr>
            <w:tcW w:w="3119" w:type="dxa"/>
          </w:tcPr>
          <w:p w14:paraId="1821C572" w14:textId="77777777" w:rsidR="00DF7520" w:rsidRPr="00AB7182" w:rsidRDefault="00DF7520" w:rsidP="00DF7520">
            <w:pPr>
              <w:pStyle w:val="TAL"/>
              <w:tabs>
                <w:tab w:val="left" w:pos="7740"/>
              </w:tabs>
              <w:rPr>
                <w:lang w:val="fr-FR"/>
              </w:rPr>
            </w:pPr>
            <w:r w:rsidRPr="00AB7182">
              <w:rPr>
                <w:lang w:val="fr-FR"/>
              </w:rPr>
              <w:t>Transaction ID = z</w:t>
            </w:r>
          </w:p>
          <w:p w14:paraId="62A0735D" w14:textId="77777777" w:rsidR="00DF7520" w:rsidRPr="00AB7182" w:rsidRDefault="00DF7520" w:rsidP="00DF7520">
            <w:pPr>
              <w:pStyle w:val="TAL"/>
              <w:tabs>
                <w:tab w:val="left" w:pos="7740"/>
              </w:tabs>
              <w:rPr>
                <w:lang w:val="fr-FR"/>
              </w:rPr>
            </w:pPr>
            <w:r w:rsidRPr="00AB7182">
              <w:rPr>
                <w:lang w:val="fr-FR"/>
              </w:rPr>
              <w:t>Context ID = c1</w:t>
            </w:r>
          </w:p>
          <w:p w14:paraId="4076A588" w14:textId="77777777" w:rsidR="00DF7520" w:rsidRPr="00AB7182" w:rsidRDefault="00DF7520" w:rsidP="00DF7520">
            <w:pPr>
              <w:pStyle w:val="TAL"/>
              <w:tabs>
                <w:tab w:val="left" w:pos="7740"/>
              </w:tabs>
            </w:pPr>
            <w:r w:rsidRPr="00AB7182">
              <w:t xml:space="preserve">Termination ID = bearer1 </w:t>
            </w:r>
          </w:p>
          <w:p w14:paraId="22B917B8" w14:textId="77777777" w:rsidR="00DF7520" w:rsidRPr="00AB7182" w:rsidRDefault="00DF7520" w:rsidP="00DF7520">
            <w:pPr>
              <w:pStyle w:val="TAL"/>
              <w:tabs>
                <w:tab w:val="left" w:pos="7740"/>
              </w:tabs>
            </w:pPr>
          </w:p>
          <w:p w14:paraId="31CFA1FF" w14:textId="77777777" w:rsidR="00DF7520" w:rsidRPr="00AB7182" w:rsidRDefault="00DF7520" w:rsidP="00DF7520">
            <w:pPr>
              <w:pStyle w:val="TAL"/>
              <w:tabs>
                <w:tab w:val="left" w:pos="7740"/>
              </w:tabs>
            </w:pPr>
            <w:r w:rsidRPr="00AB7182">
              <w:t xml:space="preserve">    Event_ID (Event ID = x, </w:t>
            </w:r>
          </w:p>
          <w:p w14:paraId="0586774D" w14:textId="77777777" w:rsidR="00DF7520" w:rsidRPr="00AB7182" w:rsidRDefault="00DF7520" w:rsidP="00DF7520">
            <w:pPr>
              <w:pStyle w:val="TAL"/>
              <w:tabs>
                <w:tab w:val="left" w:pos="7740"/>
              </w:tabs>
            </w:pPr>
            <w:r w:rsidRPr="00AB7182">
              <w:t xml:space="preserve">             </w:t>
            </w:r>
            <w:r w:rsidR="00A46314" w:rsidRPr="00AB7182">
              <w:t>"</w:t>
            </w:r>
            <w:r w:rsidRPr="00AB7182">
              <w:t>termination heartbeat")</w:t>
            </w:r>
          </w:p>
        </w:tc>
        <w:tc>
          <w:tcPr>
            <w:tcW w:w="3119" w:type="dxa"/>
          </w:tcPr>
          <w:p w14:paraId="129B7947" w14:textId="77777777" w:rsidR="00DF7520" w:rsidRPr="00AB7182" w:rsidRDefault="00DF7520" w:rsidP="00DF7520">
            <w:pPr>
              <w:pStyle w:val="TAL"/>
              <w:tabs>
                <w:tab w:val="left" w:pos="7740"/>
              </w:tabs>
            </w:pPr>
          </w:p>
        </w:tc>
      </w:tr>
    </w:tbl>
    <w:p w14:paraId="13A692F8" w14:textId="77777777" w:rsidR="00DF7520" w:rsidRPr="00AB7182" w:rsidRDefault="00DF7520" w:rsidP="00DF7520"/>
    <w:p w14:paraId="7860E013" w14:textId="77777777" w:rsidR="00DF7520" w:rsidRPr="00AB7182" w:rsidRDefault="00DF7520" w:rsidP="00DF7520">
      <w:r w:rsidRPr="00AB7182">
        <w:t>When the processing of command  is complete, the MGC initiates the following procedure.</w:t>
      </w:r>
    </w:p>
    <w:p w14:paraId="37812AA5" w14:textId="77777777" w:rsidR="00DF7520" w:rsidRPr="00AB7182" w:rsidRDefault="00DF7520" w:rsidP="00DF7520">
      <w:pPr>
        <w:pStyle w:val="TH"/>
      </w:pPr>
      <w:r w:rsidRPr="00AB7182">
        <w:t>Table A.17.3.4/2: NOT.resp (Termination heartbeat)</w:t>
      </w:r>
      <w:r w:rsidRPr="00AB7182">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F09CCAC" w14:textId="77777777" w:rsidTr="00DF7520">
        <w:trPr>
          <w:jc w:val="center"/>
        </w:trPr>
        <w:tc>
          <w:tcPr>
            <w:tcW w:w="3119" w:type="dxa"/>
          </w:tcPr>
          <w:p w14:paraId="714DCB96" w14:textId="77777777" w:rsidR="00DF7520" w:rsidRPr="00AB7182" w:rsidRDefault="00DF7520" w:rsidP="00DF7520">
            <w:pPr>
              <w:pStyle w:val="TAH"/>
            </w:pPr>
            <w:r w:rsidRPr="00AB7182">
              <w:t>Address Information</w:t>
            </w:r>
          </w:p>
        </w:tc>
        <w:tc>
          <w:tcPr>
            <w:tcW w:w="3119" w:type="dxa"/>
          </w:tcPr>
          <w:p w14:paraId="50883CEA" w14:textId="77777777" w:rsidR="00DF7520" w:rsidRPr="00AB7182" w:rsidRDefault="00DF7520" w:rsidP="00DF7520">
            <w:pPr>
              <w:pStyle w:val="TAH"/>
            </w:pPr>
            <w:r w:rsidRPr="00AB7182">
              <w:t>Control information</w:t>
            </w:r>
          </w:p>
        </w:tc>
        <w:tc>
          <w:tcPr>
            <w:tcW w:w="3119" w:type="dxa"/>
          </w:tcPr>
          <w:p w14:paraId="1595CDED" w14:textId="77777777" w:rsidR="00DF7520" w:rsidRPr="00AB7182" w:rsidRDefault="00DF7520" w:rsidP="00DF7520">
            <w:pPr>
              <w:pStyle w:val="TAH"/>
            </w:pPr>
            <w:r w:rsidRPr="00AB7182">
              <w:t>Bearer information</w:t>
            </w:r>
          </w:p>
        </w:tc>
      </w:tr>
      <w:tr w:rsidR="00DF7520" w:rsidRPr="00AB7182" w14:paraId="4F013086" w14:textId="77777777" w:rsidTr="00DF7520">
        <w:trPr>
          <w:jc w:val="center"/>
        </w:trPr>
        <w:tc>
          <w:tcPr>
            <w:tcW w:w="3119" w:type="dxa"/>
          </w:tcPr>
          <w:p w14:paraId="25FDB894" w14:textId="77777777" w:rsidR="00DF7520" w:rsidRPr="00AB7182" w:rsidRDefault="00DF7520" w:rsidP="00DF7520">
            <w:pPr>
              <w:pStyle w:val="TAL"/>
            </w:pPr>
          </w:p>
        </w:tc>
        <w:tc>
          <w:tcPr>
            <w:tcW w:w="3119" w:type="dxa"/>
          </w:tcPr>
          <w:p w14:paraId="119ED44B" w14:textId="77777777" w:rsidR="00DF7520" w:rsidRPr="00AB7182" w:rsidRDefault="00DF7520" w:rsidP="00DF7520">
            <w:pPr>
              <w:pStyle w:val="TAL"/>
              <w:rPr>
                <w:lang w:val="fr-FR"/>
              </w:rPr>
            </w:pPr>
            <w:r w:rsidRPr="00AB7182">
              <w:rPr>
                <w:lang w:val="fr-FR"/>
              </w:rPr>
              <w:t>Transaction ID = z</w:t>
            </w:r>
          </w:p>
          <w:p w14:paraId="15430283" w14:textId="77777777" w:rsidR="00DF7520" w:rsidRPr="00AB7182" w:rsidRDefault="00DF7520" w:rsidP="00DF7520">
            <w:pPr>
              <w:pStyle w:val="TAL"/>
              <w:rPr>
                <w:lang w:val="fr-FR"/>
              </w:rPr>
            </w:pPr>
            <w:r w:rsidRPr="00AB7182">
              <w:rPr>
                <w:lang w:val="fr-FR"/>
              </w:rPr>
              <w:t>Context ID = c1</w:t>
            </w:r>
          </w:p>
          <w:p w14:paraId="46C41715" w14:textId="77777777" w:rsidR="00DF7520" w:rsidRPr="00AB7182" w:rsidRDefault="00DF7520" w:rsidP="00DF7520">
            <w:pPr>
              <w:pStyle w:val="TAL"/>
            </w:pPr>
            <w:r w:rsidRPr="00AB7182">
              <w:t>Termination ID = bearer1</w:t>
            </w:r>
          </w:p>
        </w:tc>
        <w:tc>
          <w:tcPr>
            <w:tcW w:w="3119" w:type="dxa"/>
          </w:tcPr>
          <w:p w14:paraId="6BB66302" w14:textId="77777777" w:rsidR="00DF7520" w:rsidRPr="00AB7182" w:rsidRDefault="00DF7520" w:rsidP="00DF7520">
            <w:pPr>
              <w:pStyle w:val="TAL"/>
            </w:pPr>
          </w:p>
        </w:tc>
      </w:tr>
    </w:tbl>
    <w:p w14:paraId="7BAF54A0" w14:textId="77777777" w:rsidR="00DF7520" w:rsidRPr="00AB7182" w:rsidRDefault="00DF7520" w:rsidP="00DF7520">
      <w:pPr>
        <w:pStyle w:val="NF"/>
        <w:rPr>
          <w:noProof/>
        </w:rPr>
      </w:pPr>
    </w:p>
    <w:p w14:paraId="104E7710" w14:textId="77777777" w:rsidR="00DF7520" w:rsidRPr="00AB7182" w:rsidRDefault="00DF7520" w:rsidP="00DF7520">
      <w:pPr>
        <w:rPr>
          <w:noProof/>
        </w:rPr>
      </w:pPr>
      <w:r w:rsidRPr="00AB7182">
        <w:rPr>
          <w:noProof/>
        </w:rPr>
        <w:t>The heartbeat timer shall be configured to a value much greater than the mean call holding time.</w:t>
      </w:r>
    </w:p>
    <w:p w14:paraId="2D3A5AE2" w14:textId="77777777" w:rsidR="00DF7520" w:rsidRPr="00AB7182" w:rsidRDefault="00DF7520" w:rsidP="00DF7520">
      <w:r w:rsidRPr="00AB7182">
        <w:rPr>
          <w:noProof/>
        </w:rPr>
        <w:t xml:space="preserve">The </w:t>
      </w:r>
      <w:r w:rsidR="00830823" w:rsidRPr="00AB7182">
        <w:rPr>
          <w:noProof/>
        </w:rPr>
        <w:t>MGCF</w:t>
      </w:r>
      <w:r w:rsidRPr="00AB7182">
        <w:rPr>
          <w:noProof/>
        </w:rPr>
        <w:t xml:space="preserve"> is in charge of correcting any detected mismatch, by substracting hanging terminations or clearing hanging contexts</w:t>
      </w:r>
      <w:r w:rsidR="00830823" w:rsidRPr="00AB7182">
        <w:rPr>
          <w:noProof/>
        </w:rPr>
        <w:t xml:space="preserve"> as specified for the hanging termination detection procedure in 3GPP TS 29.163 [4]</w:t>
      </w:r>
      <w:r w:rsidRPr="00AB7182">
        <w:rPr>
          <w:noProof/>
        </w:rPr>
        <w:t xml:space="preserve">. </w:t>
      </w:r>
    </w:p>
    <w:p w14:paraId="32BD612D" w14:textId="77777777" w:rsidR="009114E1" w:rsidRPr="00AB7182" w:rsidRDefault="009114E1" w:rsidP="009114E1">
      <w:pPr>
        <w:pStyle w:val="enumlev1"/>
      </w:pPr>
    </w:p>
    <w:p w14:paraId="2645C35B" w14:textId="77777777" w:rsidR="009114E1" w:rsidRPr="00AB7182" w:rsidRDefault="009114E1" w:rsidP="006460F5">
      <w:pPr>
        <w:pStyle w:val="Heading2"/>
      </w:pPr>
      <w:bookmarkStart w:id="213" w:name="_Toc177668545"/>
      <w:r w:rsidRPr="00AB7182">
        <w:lastRenderedPageBreak/>
        <w:t>A.17.</w:t>
      </w:r>
      <w:r w:rsidR="00DF7520" w:rsidRPr="00AB7182">
        <w:t>4</w:t>
      </w:r>
      <w:r w:rsidR="00DF7520" w:rsidRPr="00AB7182">
        <w:tab/>
      </w:r>
      <w:r w:rsidRPr="00AB7182">
        <w:t>BICC Terminations Procedures</w:t>
      </w:r>
      <w:bookmarkEnd w:id="213"/>
      <w:r w:rsidRPr="00AB7182">
        <w:t xml:space="preserve"> </w:t>
      </w:r>
    </w:p>
    <w:p w14:paraId="5D6442E3" w14:textId="77777777" w:rsidR="00DF7520" w:rsidRPr="00AB7182" w:rsidRDefault="00DF7520" w:rsidP="006460F5">
      <w:pPr>
        <w:pStyle w:val="Heading3"/>
      </w:pPr>
      <w:bookmarkStart w:id="214" w:name="_Toc177668546"/>
      <w:r w:rsidRPr="00AB7182">
        <w:t>A.17.4.1</w:t>
      </w:r>
      <w:r w:rsidRPr="00AB7182">
        <w:tab/>
        <w:t>Procedures related to a termination towards BICC</w:t>
      </w:r>
      <w:bookmarkEnd w:id="214"/>
      <w:r w:rsidRPr="00AB7182">
        <w:t xml:space="preserve"> </w:t>
      </w:r>
    </w:p>
    <w:p w14:paraId="6A66ED95" w14:textId="77777777" w:rsidR="00DF7520" w:rsidRPr="00AB7182" w:rsidRDefault="00DF7520" w:rsidP="00DF7520">
      <w:pPr>
        <w:pStyle w:val="TH"/>
      </w:pPr>
      <w:r w:rsidRPr="00AB7182">
        <w:t xml:space="preserve">Table A.17.4.1/1: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3GPP TS 29.232 [5] </w:t>
      </w:r>
      <w:r w:rsidRPr="00AB7182">
        <w:t xml:space="preserve">call-related transactions and 3GPP TS 29.163 [4] procedures related to a termination towards a BICC network </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65"/>
        <w:gridCol w:w="2499"/>
        <w:gridCol w:w="2835"/>
        <w:gridCol w:w="1231"/>
        <w:gridCol w:w="2382"/>
      </w:tblGrid>
      <w:tr w:rsidR="00DF7520" w:rsidRPr="00AB7182" w14:paraId="3328B3BB" w14:textId="77777777" w:rsidTr="00DF7520">
        <w:trPr>
          <w:jc w:val="center"/>
        </w:trPr>
        <w:tc>
          <w:tcPr>
            <w:tcW w:w="1665" w:type="dxa"/>
          </w:tcPr>
          <w:p w14:paraId="09B55548" w14:textId="77777777" w:rsidR="00DF7520" w:rsidRPr="00AB7182" w:rsidRDefault="00DF7520" w:rsidP="00DF7520">
            <w:pPr>
              <w:pStyle w:val="TAH"/>
            </w:pPr>
            <w:r w:rsidRPr="00AB7182">
              <w:t xml:space="preserve">Procedure defined in 3GPP TS 29.163 [4] </w:t>
            </w:r>
          </w:p>
        </w:tc>
        <w:tc>
          <w:tcPr>
            <w:tcW w:w="2499" w:type="dxa"/>
          </w:tcPr>
          <w:p w14:paraId="0C957111" w14:textId="77777777" w:rsidR="00DF7520" w:rsidRPr="00AB7182" w:rsidRDefault="00DF7520" w:rsidP="00DF7520">
            <w:pPr>
              <w:pStyle w:val="TAH"/>
            </w:pPr>
            <w:r w:rsidRPr="00AB7182">
              <w:t>Transaction used in Q.1950 [14]</w:t>
            </w:r>
          </w:p>
        </w:tc>
        <w:tc>
          <w:tcPr>
            <w:tcW w:w="2835" w:type="dxa"/>
          </w:tcPr>
          <w:p w14:paraId="5C1F5EB5" w14:textId="77777777" w:rsidR="00DF7520" w:rsidRPr="00AB7182" w:rsidRDefault="00DF7520" w:rsidP="00DF7520">
            <w:pPr>
              <w:pStyle w:val="TAH"/>
            </w:pPr>
            <w:r w:rsidRPr="00AB7182">
              <w:t>Transaction used in TS 29.232 [5]</w:t>
            </w:r>
          </w:p>
        </w:tc>
        <w:tc>
          <w:tcPr>
            <w:tcW w:w="1231" w:type="dxa"/>
          </w:tcPr>
          <w:p w14:paraId="3A81352C" w14:textId="77777777" w:rsidR="00DF7520" w:rsidRPr="00AB7182" w:rsidRDefault="00DF7520" w:rsidP="00DF7520">
            <w:pPr>
              <w:pStyle w:val="TAH"/>
            </w:pPr>
            <w:r w:rsidRPr="00AB7182">
              <w:t>Support</w:t>
            </w:r>
          </w:p>
        </w:tc>
        <w:tc>
          <w:tcPr>
            <w:tcW w:w="2382" w:type="dxa"/>
          </w:tcPr>
          <w:p w14:paraId="09E1B6A6" w14:textId="77777777" w:rsidR="00DF7520" w:rsidRPr="00AB7182" w:rsidRDefault="00DF7520" w:rsidP="00DF7520">
            <w:pPr>
              <w:pStyle w:val="TAH"/>
            </w:pPr>
            <w:r w:rsidRPr="00AB7182">
              <w:t>Comment</w:t>
            </w:r>
          </w:p>
        </w:tc>
      </w:tr>
      <w:tr w:rsidR="00DF7520" w:rsidRPr="00AB7182" w14:paraId="26BB0AD1" w14:textId="77777777" w:rsidTr="00DF7520">
        <w:trPr>
          <w:jc w:val="center"/>
        </w:trPr>
        <w:tc>
          <w:tcPr>
            <w:tcW w:w="1665" w:type="dxa"/>
          </w:tcPr>
          <w:p w14:paraId="3B83D3F7" w14:textId="77777777" w:rsidR="00DF7520" w:rsidRPr="00AB7182" w:rsidRDefault="00DF7520" w:rsidP="006267AA">
            <w:pPr>
              <w:pStyle w:val="TAL"/>
            </w:pPr>
            <w:r w:rsidRPr="00AB7182">
              <w:t>Establish Bearer</w:t>
            </w:r>
          </w:p>
        </w:tc>
        <w:tc>
          <w:tcPr>
            <w:tcW w:w="2499" w:type="dxa"/>
          </w:tcPr>
          <w:p w14:paraId="4B678C10" w14:textId="77777777" w:rsidR="00DF7520" w:rsidRPr="00AB7182" w:rsidRDefault="00DF7520" w:rsidP="006267AA">
            <w:pPr>
              <w:pStyle w:val="TAL"/>
            </w:pPr>
            <w:r w:rsidRPr="00AB7182">
              <w:t>Establish_BNC_Notify</w:t>
            </w:r>
            <w:r w:rsidRPr="00AB7182">
              <w:br/>
              <w:t>+(tunnel)</w:t>
            </w:r>
          </w:p>
        </w:tc>
        <w:tc>
          <w:tcPr>
            <w:tcW w:w="2835" w:type="dxa"/>
          </w:tcPr>
          <w:p w14:paraId="5E7519C7" w14:textId="77777777" w:rsidR="00DF7520" w:rsidRPr="00AB7182" w:rsidRDefault="00DF7520" w:rsidP="006267AA">
            <w:pPr>
              <w:pStyle w:val="TAL"/>
            </w:pPr>
            <w:r w:rsidRPr="00AB7182">
              <w:t>Establish Bearer (NOTE 1)</w:t>
            </w:r>
          </w:p>
        </w:tc>
        <w:tc>
          <w:tcPr>
            <w:tcW w:w="1231" w:type="dxa"/>
          </w:tcPr>
          <w:p w14:paraId="4D6ACA93" w14:textId="77777777" w:rsidR="00DF7520" w:rsidRPr="00AB7182" w:rsidRDefault="00DF7520" w:rsidP="006267AA">
            <w:pPr>
              <w:pStyle w:val="TAL"/>
            </w:pPr>
            <w:r w:rsidRPr="00AB7182">
              <w:t>Optional</w:t>
            </w:r>
          </w:p>
          <w:p w14:paraId="14EA36BB" w14:textId="77777777" w:rsidR="00DF7520" w:rsidRPr="00AB7182" w:rsidRDefault="00DF7520" w:rsidP="006267AA">
            <w:pPr>
              <w:pStyle w:val="TAL"/>
            </w:pPr>
            <w:r w:rsidRPr="00AB7182">
              <w:t>(NOTE 5)</w:t>
            </w:r>
          </w:p>
        </w:tc>
        <w:tc>
          <w:tcPr>
            <w:tcW w:w="2382" w:type="dxa"/>
          </w:tcPr>
          <w:p w14:paraId="784268CA" w14:textId="77777777" w:rsidR="00DF7520" w:rsidRPr="00AB7182" w:rsidRDefault="00DF7520" w:rsidP="006267AA">
            <w:pPr>
              <w:pStyle w:val="TAL"/>
            </w:pPr>
          </w:p>
        </w:tc>
      </w:tr>
      <w:tr w:rsidR="00DF7520" w:rsidRPr="00AB7182" w14:paraId="3EED15CE" w14:textId="77777777" w:rsidTr="00DF7520">
        <w:trPr>
          <w:jc w:val="center"/>
        </w:trPr>
        <w:tc>
          <w:tcPr>
            <w:tcW w:w="1665" w:type="dxa"/>
          </w:tcPr>
          <w:p w14:paraId="709AAA19" w14:textId="77777777" w:rsidR="00DF7520" w:rsidRPr="00AB7182" w:rsidRDefault="00DF7520" w:rsidP="006267AA">
            <w:pPr>
              <w:pStyle w:val="TAL"/>
            </w:pPr>
            <w:r w:rsidRPr="00AB7182">
              <w:t>Prepare Bearer</w:t>
            </w:r>
          </w:p>
        </w:tc>
        <w:tc>
          <w:tcPr>
            <w:tcW w:w="2499" w:type="dxa"/>
          </w:tcPr>
          <w:p w14:paraId="787C676E" w14:textId="77777777" w:rsidR="00DF7520" w:rsidRPr="00AB7182" w:rsidRDefault="00DF7520" w:rsidP="006267AA">
            <w:pPr>
              <w:pStyle w:val="TAL"/>
            </w:pPr>
            <w:r w:rsidRPr="00AB7182">
              <w:t>Prepare_BNC_Notify</w:t>
            </w:r>
            <w:r w:rsidRPr="00AB7182">
              <w:br/>
              <w:t>+(tunnel)</w:t>
            </w:r>
          </w:p>
        </w:tc>
        <w:tc>
          <w:tcPr>
            <w:tcW w:w="2835" w:type="dxa"/>
          </w:tcPr>
          <w:p w14:paraId="5798EBF5" w14:textId="77777777" w:rsidR="00DF7520" w:rsidRPr="00AB7182" w:rsidRDefault="00DF7520" w:rsidP="006267AA">
            <w:pPr>
              <w:pStyle w:val="TAL"/>
            </w:pPr>
            <w:r w:rsidRPr="00AB7182">
              <w:t>Prepare Bearer (NOTE 1), (NOTE 2)</w:t>
            </w:r>
          </w:p>
        </w:tc>
        <w:tc>
          <w:tcPr>
            <w:tcW w:w="1231" w:type="dxa"/>
          </w:tcPr>
          <w:p w14:paraId="20A0FFBB" w14:textId="77777777" w:rsidR="00DF7520" w:rsidRPr="00AB7182" w:rsidRDefault="00DF7520" w:rsidP="006267AA">
            <w:pPr>
              <w:pStyle w:val="TAL"/>
            </w:pPr>
            <w:r w:rsidRPr="00AB7182">
              <w:t>Optional</w:t>
            </w:r>
          </w:p>
          <w:p w14:paraId="5B7F67B9" w14:textId="77777777" w:rsidR="00DF7520" w:rsidRPr="00AB7182" w:rsidRDefault="00DF7520" w:rsidP="006267AA">
            <w:pPr>
              <w:pStyle w:val="TAL"/>
            </w:pPr>
            <w:r w:rsidRPr="00AB7182">
              <w:t>(NOTE 5)</w:t>
            </w:r>
          </w:p>
        </w:tc>
        <w:tc>
          <w:tcPr>
            <w:tcW w:w="2382" w:type="dxa"/>
          </w:tcPr>
          <w:p w14:paraId="41BB064A" w14:textId="77777777" w:rsidR="00DF7520" w:rsidRPr="00AB7182" w:rsidRDefault="00DF7520" w:rsidP="006267AA">
            <w:pPr>
              <w:pStyle w:val="TAL"/>
            </w:pPr>
          </w:p>
        </w:tc>
      </w:tr>
      <w:tr w:rsidR="00DF7520" w:rsidRPr="00AB7182" w14:paraId="491567E2" w14:textId="77777777" w:rsidTr="00DF7520">
        <w:trPr>
          <w:jc w:val="center"/>
        </w:trPr>
        <w:tc>
          <w:tcPr>
            <w:tcW w:w="1665" w:type="dxa"/>
          </w:tcPr>
          <w:p w14:paraId="286A6045" w14:textId="77777777" w:rsidR="00DF7520" w:rsidRPr="00AB7182" w:rsidRDefault="00DF7520" w:rsidP="006267AA">
            <w:pPr>
              <w:pStyle w:val="TAL"/>
            </w:pPr>
            <w:r w:rsidRPr="00AB7182">
              <w:t>Change Through-Connection</w:t>
            </w:r>
          </w:p>
        </w:tc>
        <w:tc>
          <w:tcPr>
            <w:tcW w:w="2499" w:type="dxa"/>
          </w:tcPr>
          <w:p w14:paraId="13FC0824" w14:textId="77777777" w:rsidR="00DF7520" w:rsidRPr="00AB7182" w:rsidRDefault="00EC770E" w:rsidP="006267AA">
            <w:pPr>
              <w:pStyle w:val="TAL"/>
            </w:pPr>
            <w:r w:rsidRPr="00AB7182">
              <w:t xml:space="preserve">n. a. </w:t>
            </w:r>
            <w:r w:rsidR="00BB7BD6" w:rsidRPr="00AB7182">
              <w:t xml:space="preserve">for </w:t>
            </w:r>
            <w:r w:rsidRPr="00AB7182">
              <w:t>reuse</w:t>
            </w:r>
          </w:p>
        </w:tc>
        <w:tc>
          <w:tcPr>
            <w:tcW w:w="2835" w:type="dxa"/>
          </w:tcPr>
          <w:p w14:paraId="46D11516" w14:textId="77777777" w:rsidR="00DF7520" w:rsidRPr="00AB7182" w:rsidRDefault="00DF7520" w:rsidP="006267AA">
            <w:pPr>
              <w:pStyle w:val="TAL"/>
            </w:pPr>
            <w:r w:rsidRPr="00AB7182">
              <w:t>Change Through-Connection</w:t>
            </w:r>
          </w:p>
        </w:tc>
        <w:tc>
          <w:tcPr>
            <w:tcW w:w="1231" w:type="dxa"/>
          </w:tcPr>
          <w:p w14:paraId="5E22B5D2" w14:textId="77777777" w:rsidR="00DF7520" w:rsidRPr="00AB7182" w:rsidRDefault="00DF7520" w:rsidP="006267AA">
            <w:pPr>
              <w:pStyle w:val="TAL"/>
            </w:pPr>
            <w:r w:rsidRPr="00AB7182">
              <w:t>Optional</w:t>
            </w:r>
          </w:p>
          <w:p w14:paraId="74A62868" w14:textId="77777777" w:rsidR="00DF7520" w:rsidRPr="00AB7182" w:rsidRDefault="00DF7520" w:rsidP="006267AA">
            <w:pPr>
              <w:pStyle w:val="TAL"/>
            </w:pPr>
            <w:r w:rsidRPr="00AB7182">
              <w:t>(NOTE 5)</w:t>
            </w:r>
          </w:p>
        </w:tc>
        <w:tc>
          <w:tcPr>
            <w:tcW w:w="2382" w:type="dxa"/>
          </w:tcPr>
          <w:p w14:paraId="256905EF" w14:textId="77777777" w:rsidR="00DF7520" w:rsidRPr="00AB7182" w:rsidRDefault="00DF7520" w:rsidP="006267AA">
            <w:pPr>
              <w:pStyle w:val="TAL"/>
            </w:pPr>
            <w:r w:rsidRPr="00AB7182">
              <w:t>only the Explicit (MGC Controlled Cut-Through) procedure is supported</w:t>
            </w:r>
          </w:p>
        </w:tc>
      </w:tr>
      <w:tr w:rsidR="00DF7520" w:rsidRPr="00AB7182" w14:paraId="20B274A7" w14:textId="77777777" w:rsidTr="00DF7520">
        <w:trPr>
          <w:jc w:val="center"/>
        </w:trPr>
        <w:tc>
          <w:tcPr>
            <w:tcW w:w="1665" w:type="dxa"/>
          </w:tcPr>
          <w:p w14:paraId="553F1C92" w14:textId="77777777" w:rsidR="00DF7520" w:rsidRPr="00AB7182" w:rsidRDefault="00DF7520" w:rsidP="006267AA">
            <w:pPr>
              <w:pStyle w:val="TAL"/>
            </w:pPr>
            <w:r w:rsidRPr="00AB7182">
              <w:t xml:space="preserve">Release Bearer </w:t>
            </w:r>
          </w:p>
        </w:tc>
        <w:tc>
          <w:tcPr>
            <w:tcW w:w="2499" w:type="dxa"/>
          </w:tcPr>
          <w:p w14:paraId="7137F436" w14:textId="77777777" w:rsidR="00DF7520" w:rsidRPr="00AB7182" w:rsidRDefault="00EC770E" w:rsidP="006267AA">
            <w:pPr>
              <w:pStyle w:val="TAL"/>
            </w:pPr>
            <w:r w:rsidRPr="00AB7182">
              <w:t xml:space="preserve">n. a. </w:t>
            </w:r>
            <w:r w:rsidR="00BB7BD6" w:rsidRPr="00AB7182">
              <w:t xml:space="preserve">for </w:t>
            </w:r>
            <w:r w:rsidRPr="00AB7182">
              <w:t>reuse</w:t>
            </w:r>
          </w:p>
        </w:tc>
        <w:tc>
          <w:tcPr>
            <w:tcW w:w="2835" w:type="dxa"/>
          </w:tcPr>
          <w:p w14:paraId="0AA0C065" w14:textId="77777777" w:rsidR="00DF7520" w:rsidRPr="00AB7182" w:rsidRDefault="00DF7520" w:rsidP="006267AA">
            <w:pPr>
              <w:pStyle w:val="TAL"/>
            </w:pPr>
            <w:r w:rsidRPr="00AB7182">
              <w:t xml:space="preserve">Release Bearer </w:t>
            </w:r>
          </w:p>
        </w:tc>
        <w:tc>
          <w:tcPr>
            <w:tcW w:w="1231" w:type="dxa"/>
          </w:tcPr>
          <w:p w14:paraId="54019112" w14:textId="77777777" w:rsidR="00DF7520" w:rsidRPr="00AB7182" w:rsidRDefault="00DF7520" w:rsidP="006267AA">
            <w:pPr>
              <w:pStyle w:val="TAL"/>
            </w:pPr>
            <w:r w:rsidRPr="00AB7182">
              <w:t>Optional</w:t>
            </w:r>
          </w:p>
          <w:p w14:paraId="5B274A16" w14:textId="77777777" w:rsidR="00DF7520" w:rsidRPr="00AB7182" w:rsidRDefault="00DF7520" w:rsidP="006267AA">
            <w:pPr>
              <w:pStyle w:val="TAL"/>
            </w:pPr>
            <w:r w:rsidRPr="00AB7182">
              <w:t>(NOTE 5)</w:t>
            </w:r>
          </w:p>
        </w:tc>
        <w:tc>
          <w:tcPr>
            <w:tcW w:w="2382" w:type="dxa"/>
          </w:tcPr>
          <w:p w14:paraId="0D521313" w14:textId="77777777" w:rsidR="00DF7520" w:rsidRPr="00AB7182" w:rsidRDefault="00DF7520" w:rsidP="006267AA">
            <w:pPr>
              <w:pStyle w:val="TAL"/>
            </w:pPr>
            <w:r w:rsidRPr="00AB7182">
              <w:t>(NOTE 3)</w:t>
            </w:r>
          </w:p>
        </w:tc>
      </w:tr>
      <w:tr w:rsidR="00DF7520" w:rsidRPr="00AB7182" w14:paraId="5CFABDCB" w14:textId="77777777" w:rsidTr="00DF7520">
        <w:trPr>
          <w:jc w:val="center"/>
        </w:trPr>
        <w:tc>
          <w:tcPr>
            <w:tcW w:w="1665" w:type="dxa"/>
          </w:tcPr>
          <w:p w14:paraId="7931FFB5" w14:textId="77777777" w:rsidR="00DF7520" w:rsidRPr="00AB7182" w:rsidRDefault="00DF7520" w:rsidP="006267AA">
            <w:pPr>
              <w:pStyle w:val="TAL"/>
            </w:pPr>
            <w:r w:rsidRPr="00AB7182">
              <w:t>Release Termination</w:t>
            </w:r>
          </w:p>
        </w:tc>
        <w:tc>
          <w:tcPr>
            <w:tcW w:w="2499" w:type="dxa"/>
          </w:tcPr>
          <w:p w14:paraId="0E2BC92E" w14:textId="77777777" w:rsidR="00DF7520" w:rsidRPr="00AB7182" w:rsidRDefault="00BB7BD6" w:rsidP="006267AA">
            <w:pPr>
              <w:pStyle w:val="TAL"/>
            </w:pPr>
            <w:r w:rsidRPr="00AB7182">
              <w:t>n. a. for reuse</w:t>
            </w:r>
          </w:p>
        </w:tc>
        <w:tc>
          <w:tcPr>
            <w:tcW w:w="2835" w:type="dxa"/>
          </w:tcPr>
          <w:p w14:paraId="40D19818" w14:textId="77777777" w:rsidR="00DF7520" w:rsidRPr="00AB7182" w:rsidRDefault="00DF7520" w:rsidP="006267AA">
            <w:pPr>
              <w:pStyle w:val="TAL"/>
            </w:pPr>
            <w:r w:rsidRPr="00AB7182">
              <w:t>Release Termination</w:t>
            </w:r>
          </w:p>
        </w:tc>
        <w:tc>
          <w:tcPr>
            <w:tcW w:w="1231" w:type="dxa"/>
          </w:tcPr>
          <w:p w14:paraId="43C494E7" w14:textId="77777777" w:rsidR="00DF7520" w:rsidRPr="00AB7182" w:rsidRDefault="00DF7520" w:rsidP="006267AA">
            <w:pPr>
              <w:pStyle w:val="TAL"/>
            </w:pPr>
            <w:r w:rsidRPr="00AB7182">
              <w:t>Optional</w:t>
            </w:r>
          </w:p>
          <w:p w14:paraId="679146FF" w14:textId="77777777" w:rsidR="00DF7520" w:rsidRPr="00AB7182" w:rsidRDefault="00DF7520" w:rsidP="006267AA">
            <w:pPr>
              <w:pStyle w:val="TAL"/>
            </w:pPr>
            <w:r w:rsidRPr="00AB7182">
              <w:t>(NOTE 5)</w:t>
            </w:r>
          </w:p>
        </w:tc>
        <w:tc>
          <w:tcPr>
            <w:tcW w:w="2382" w:type="dxa"/>
          </w:tcPr>
          <w:p w14:paraId="4B5D7FC0" w14:textId="77777777" w:rsidR="00DF7520" w:rsidRPr="00AB7182" w:rsidRDefault="00BB7BD6" w:rsidP="006267AA">
            <w:pPr>
              <w:pStyle w:val="TAL"/>
            </w:pPr>
            <w:r w:rsidRPr="00AB7182">
              <w:t xml:space="preserve">Includes Subtract in the transaction. </w:t>
            </w:r>
            <w:r w:rsidR="00DF7520" w:rsidRPr="00AB7182">
              <w:t xml:space="preserve">Statistics about </w:t>
            </w:r>
            <w:r w:rsidR="00A46314" w:rsidRPr="00AB7182">
              <w:t>"</w:t>
            </w:r>
            <w:r w:rsidR="00DF7520" w:rsidRPr="00AB7182">
              <w:t>Ctmbits</w:t>
            </w:r>
            <w:r w:rsidR="00A46314" w:rsidRPr="00AB7182">
              <w:t>"</w:t>
            </w:r>
            <w:r w:rsidR="00DF7520" w:rsidRPr="00AB7182">
              <w:t xml:space="preserve">  are not applicable in Sub.resp</w:t>
            </w:r>
          </w:p>
        </w:tc>
      </w:tr>
      <w:tr w:rsidR="00DF7520" w:rsidRPr="00AB7182" w14:paraId="132381B8" w14:textId="77777777" w:rsidTr="00DF7520">
        <w:trPr>
          <w:jc w:val="center"/>
        </w:trPr>
        <w:tc>
          <w:tcPr>
            <w:tcW w:w="1665" w:type="dxa"/>
          </w:tcPr>
          <w:p w14:paraId="1A4FF4CF" w14:textId="77777777" w:rsidR="00DF7520" w:rsidRPr="00AB7182" w:rsidRDefault="00DF7520" w:rsidP="006267AA">
            <w:pPr>
              <w:pStyle w:val="TAL"/>
            </w:pPr>
            <w:r w:rsidRPr="00AB7182">
              <w:t>Bearer Established</w:t>
            </w:r>
          </w:p>
        </w:tc>
        <w:tc>
          <w:tcPr>
            <w:tcW w:w="2499" w:type="dxa"/>
          </w:tcPr>
          <w:p w14:paraId="086F576F" w14:textId="77777777" w:rsidR="00DF7520" w:rsidRPr="00AB7182" w:rsidRDefault="00BB7BD6" w:rsidP="006267AA">
            <w:pPr>
              <w:pStyle w:val="TAL"/>
            </w:pPr>
            <w:r w:rsidRPr="00AB7182">
              <w:t>n. a. for reuse</w:t>
            </w:r>
          </w:p>
        </w:tc>
        <w:tc>
          <w:tcPr>
            <w:tcW w:w="2835" w:type="dxa"/>
          </w:tcPr>
          <w:p w14:paraId="3279F393" w14:textId="77777777" w:rsidR="00DF7520" w:rsidRPr="00AB7182" w:rsidRDefault="00DF7520" w:rsidP="006267AA">
            <w:pPr>
              <w:pStyle w:val="TAL"/>
            </w:pPr>
            <w:r w:rsidRPr="00AB7182">
              <w:t>Bearer Established</w:t>
            </w:r>
          </w:p>
        </w:tc>
        <w:tc>
          <w:tcPr>
            <w:tcW w:w="1231" w:type="dxa"/>
          </w:tcPr>
          <w:p w14:paraId="0B82155D" w14:textId="77777777" w:rsidR="00DF7520" w:rsidRPr="00AB7182" w:rsidRDefault="00DF7520" w:rsidP="006267AA">
            <w:pPr>
              <w:pStyle w:val="TAL"/>
            </w:pPr>
            <w:r w:rsidRPr="00AB7182">
              <w:t>Optional</w:t>
            </w:r>
          </w:p>
          <w:p w14:paraId="187A44CA" w14:textId="77777777" w:rsidR="00DF7520" w:rsidRPr="00AB7182" w:rsidRDefault="00DF7520" w:rsidP="006267AA">
            <w:pPr>
              <w:pStyle w:val="TAL"/>
            </w:pPr>
            <w:r w:rsidRPr="00AB7182">
              <w:t>(NOTE 5)</w:t>
            </w:r>
          </w:p>
        </w:tc>
        <w:tc>
          <w:tcPr>
            <w:tcW w:w="2382" w:type="dxa"/>
          </w:tcPr>
          <w:p w14:paraId="25ADAF1C" w14:textId="77777777" w:rsidR="00DF7520" w:rsidRPr="00AB7182" w:rsidRDefault="00DF7520" w:rsidP="006267AA">
            <w:pPr>
              <w:pStyle w:val="TAL"/>
              <w:rPr>
                <w:lang w:val="en-US"/>
              </w:rPr>
            </w:pPr>
          </w:p>
        </w:tc>
      </w:tr>
      <w:tr w:rsidR="00DF7520" w:rsidRPr="00AB7182" w14:paraId="44C958EC" w14:textId="77777777" w:rsidTr="00DF7520">
        <w:trPr>
          <w:jc w:val="center"/>
        </w:trPr>
        <w:tc>
          <w:tcPr>
            <w:tcW w:w="1665" w:type="dxa"/>
          </w:tcPr>
          <w:p w14:paraId="54341A54" w14:textId="77777777" w:rsidR="00DF7520" w:rsidRPr="00AB7182" w:rsidRDefault="00DF7520" w:rsidP="006267AA">
            <w:pPr>
              <w:pStyle w:val="TAL"/>
            </w:pPr>
            <w:r w:rsidRPr="00AB7182">
              <w:t>Bearer Released</w:t>
            </w:r>
          </w:p>
        </w:tc>
        <w:tc>
          <w:tcPr>
            <w:tcW w:w="2499" w:type="dxa"/>
          </w:tcPr>
          <w:p w14:paraId="6DE2E1FA" w14:textId="77777777" w:rsidR="00DF7520" w:rsidRPr="00AB7182" w:rsidRDefault="00BB7BD6" w:rsidP="006267AA">
            <w:pPr>
              <w:pStyle w:val="TAL"/>
            </w:pPr>
            <w:r w:rsidRPr="00AB7182">
              <w:t>n. a. for reuse</w:t>
            </w:r>
          </w:p>
        </w:tc>
        <w:tc>
          <w:tcPr>
            <w:tcW w:w="2835" w:type="dxa"/>
          </w:tcPr>
          <w:p w14:paraId="34042F61" w14:textId="77777777" w:rsidR="00DF7520" w:rsidRPr="00AB7182" w:rsidRDefault="00DF7520" w:rsidP="006267AA">
            <w:pPr>
              <w:pStyle w:val="TAL"/>
            </w:pPr>
            <w:r w:rsidRPr="00AB7182">
              <w:t>Bearer Released</w:t>
            </w:r>
          </w:p>
        </w:tc>
        <w:tc>
          <w:tcPr>
            <w:tcW w:w="1231" w:type="dxa"/>
          </w:tcPr>
          <w:p w14:paraId="1F9A63F2" w14:textId="77777777" w:rsidR="00DF7520" w:rsidRPr="00AB7182" w:rsidRDefault="00DF7520" w:rsidP="006267AA">
            <w:pPr>
              <w:pStyle w:val="TAL"/>
            </w:pPr>
            <w:r w:rsidRPr="00AB7182">
              <w:t>Optional</w:t>
            </w:r>
          </w:p>
          <w:p w14:paraId="00F90E3D" w14:textId="77777777" w:rsidR="00DF7520" w:rsidRPr="00AB7182" w:rsidRDefault="00DF7520" w:rsidP="006267AA">
            <w:pPr>
              <w:pStyle w:val="TAL"/>
            </w:pPr>
            <w:r w:rsidRPr="00AB7182">
              <w:t>(NOTE 5)</w:t>
            </w:r>
          </w:p>
        </w:tc>
        <w:tc>
          <w:tcPr>
            <w:tcW w:w="2382" w:type="dxa"/>
          </w:tcPr>
          <w:p w14:paraId="6DA3ED09" w14:textId="77777777" w:rsidR="00DF7520" w:rsidRPr="00AB7182" w:rsidRDefault="00DF7520" w:rsidP="006267AA">
            <w:pPr>
              <w:pStyle w:val="TAL"/>
              <w:rPr>
                <w:lang w:val="en-US"/>
              </w:rPr>
            </w:pPr>
          </w:p>
        </w:tc>
      </w:tr>
      <w:tr w:rsidR="00DF7520" w:rsidRPr="00AB7182" w14:paraId="6572285A" w14:textId="77777777" w:rsidTr="00DF7520">
        <w:trPr>
          <w:jc w:val="center"/>
        </w:trPr>
        <w:tc>
          <w:tcPr>
            <w:tcW w:w="1665" w:type="dxa"/>
          </w:tcPr>
          <w:p w14:paraId="7B653544" w14:textId="77777777" w:rsidR="00DF7520" w:rsidRPr="00AB7182" w:rsidRDefault="00DF7520" w:rsidP="006267AA">
            <w:pPr>
              <w:pStyle w:val="TAL"/>
            </w:pPr>
            <w:r w:rsidRPr="00AB7182">
              <w:t>Send Tone</w:t>
            </w:r>
          </w:p>
        </w:tc>
        <w:tc>
          <w:tcPr>
            <w:tcW w:w="2499" w:type="dxa"/>
          </w:tcPr>
          <w:p w14:paraId="74B9623E" w14:textId="77777777" w:rsidR="00DF7520" w:rsidRPr="00AB7182" w:rsidRDefault="00EC770E" w:rsidP="006267AA">
            <w:pPr>
              <w:pStyle w:val="TAL"/>
            </w:pPr>
            <w:r w:rsidRPr="00AB7182">
              <w:rPr>
                <w:color w:val="000000"/>
              </w:rPr>
              <w:t xml:space="preserve">n. a. </w:t>
            </w:r>
            <w:r w:rsidR="00BB7BD6" w:rsidRPr="00AB7182">
              <w:rPr>
                <w:color w:val="000000"/>
              </w:rPr>
              <w:t xml:space="preserve">for </w:t>
            </w:r>
            <w:r w:rsidRPr="00AB7182">
              <w:rPr>
                <w:color w:val="000000"/>
              </w:rPr>
              <w:t>reuse</w:t>
            </w:r>
          </w:p>
        </w:tc>
        <w:tc>
          <w:tcPr>
            <w:tcW w:w="2835" w:type="dxa"/>
          </w:tcPr>
          <w:p w14:paraId="06FADE23" w14:textId="77777777" w:rsidR="00DF7520" w:rsidRPr="00AB7182" w:rsidRDefault="00BB7BD6" w:rsidP="006267AA">
            <w:pPr>
              <w:pStyle w:val="TAL"/>
            </w:pPr>
            <w:r w:rsidRPr="00AB7182">
              <w:rPr>
                <w:color w:val="000000"/>
              </w:rPr>
              <w:t>Send Tone</w:t>
            </w:r>
          </w:p>
        </w:tc>
        <w:tc>
          <w:tcPr>
            <w:tcW w:w="1231" w:type="dxa"/>
          </w:tcPr>
          <w:p w14:paraId="612890B2" w14:textId="77777777" w:rsidR="00DF7520" w:rsidRPr="00AB7182" w:rsidRDefault="00DF7520" w:rsidP="006267AA">
            <w:pPr>
              <w:pStyle w:val="TAL"/>
            </w:pPr>
            <w:r w:rsidRPr="00AB7182">
              <w:t>Optional</w:t>
            </w:r>
          </w:p>
          <w:p w14:paraId="6C43EE67" w14:textId="77777777" w:rsidR="00DF7520" w:rsidRPr="00AB7182" w:rsidRDefault="00DF7520" w:rsidP="006267AA">
            <w:pPr>
              <w:pStyle w:val="TAL"/>
            </w:pPr>
            <w:r w:rsidRPr="00AB7182">
              <w:t>(NOTE 5)</w:t>
            </w:r>
          </w:p>
        </w:tc>
        <w:tc>
          <w:tcPr>
            <w:tcW w:w="2382" w:type="dxa"/>
          </w:tcPr>
          <w:p w14:paraId="051DDB49" w14:textId="77777777" w:rsidR="00DF7520" w:rsidRPr="00AB7182" w:rsidRDefault="00DF7520" w:rsidP="006267AA">
            <w:pPr>
              <w:pStyle w:val="TAL"/>
            </w:pPr>
          </w:p>
        </w:tc>
      </w:tr>
      <w:tr w:rsidR="00DF7520" w:rsidRPr="00AB7182" w14:paraId="1DD9223F" w14:textId="77777777" w:rsidTr="00DF7520">
        <w:trPr>
          <w:jc w:val="center"/>
        </w:trPr>
        <w:tc>
          <w:tcPr>
            <w:tcW w:w="1665" w:type="dxa"/>
          </w:tcPr>
          <w:p w14:paraId="678304AC" w14:textId="77777777" w:rsidR="00DF7520" w:rsidRPr="00AB7182" w:rsidRDefault="00DF7520" w:rsidP="006267AA">
            <w:pPr>
              <w:pStyle w:val="TAL"/>
            </w:pPr>
            <w:r w:rsidRPr="00AB7182">
              <w:t>Stop Tone</w:t>
            </w:r>
          </w:p>
        </w:tc>
        <w:tc>
          <w:tcPr>
            <w:tcW w:w="2499" w:type="dxa"/>
          </w:tcPr>
          <w:p w14:paraId="28571D9E" w14:textId="77777777" w:rsidR="00DF7520" w:rsidRPr="00AB7182" w:rsidRDefault="00EC770E" w:rsidP="006267AA">
            <w:pPr>
              <w:pStyle w:val="TAL"/>
            </w:pPr>
            <w:r w:rsidRPr="00AB7182">
              <w:rPr>
                <w:color w:val="000000"/>
              </w:rPr>
              <w:t xml:space="preserve">n. a. </w:t>
            </w:r>
            <w:r w:rsidR="00BB7BD6" w:rsidRPr="00AB7182">
              <w:rPr>
                <w:color w:val="000000"/>
              </w:rPr>
              <w:t xml:space="preserve">for </w:t>
            </w:r>
            <w:r w:rsidRPr="00AB7182">
              <w:rPr>
                <w:color w:val="000000"/>
              </w:rPr>
              <w:t>reuse</w:t>
            </w:r>
          </w:p>
        </w:tc>
        <w:tc>
          <w:tcPr>
            <w:tcW w:w="2835" w:type="dxa"/>
          </w:tcPr>
          <w:p w14:paraId="3117F5CA" w14:textId="77777777" w:rsidR="00DF7520" w:rsidRPr="00AB7182" w:rsidRDefault="00BB7BD6" w:rsidP="006267AA">
            <w:pPr>
              <w:pStyle w:val="TAL"/>
            </w:pPr>
            <w:r w:rsidRPr="00AB7182">
              <w:rPr>
                <w:color w:val="000000"/>
              </w:rPr>
              <w:t>Stop Tone</w:t>
            </w:r>
          </w:p>
        </w:tc>
        <w:tc>
          <w:tcPr>
            <w:tcW w:w="1231" w:type="dxa"/>
          </w:tcPr>
          <w:p w14:paraId="7F3D137B" w14:textId="77777777" w:rsidR="00DF7520" w:rsidRPr="00AB7182" w:rsidRDefault="00DF7520" w:rsidP="006267AA">
            <w:pPr>
              <w:pStyle w:val="TAL"/>
            </w:pPr>
            <w:r w:rsidRPr="00AB7182">
              <w:t>Optional</w:t>
            </w:r>
          </w:p>
          <w:p w14:paraId="6521525D" w14:textId="77777777" w:rsidR="00DF7520" w:rsidRPr="00AB7182" w:rsidRDefault="00DF7520" w:rsidP="006267AA">
            <w:pPr>
              <w:pStyle w:val="TAL"/>
            </w:pPr>
            <w:r w:rsidRPr="00AB7182">
              <w:t>(NOTE 5)</w:t>
            </w:r>
          </w:p>
        </w:tc>
        <w:tc>
          <w:tcPr>
            <w:tcW w:w="2382" w:type="dxa"/>
          </w:tcPr>
          <w:p w14:paraId="4A619D37" w14:textId="77777777" w:rsidR="00DF7520" w:rsidRPr="00AB7182" w:rsidRDefault="00DF7520" w:rsidP="006267AA">
            <w:pPr>
              <w:pStyle w:val="TAL"/>
            </w:pPr>
          </w:p>
        </w:tc>
      </w:tr>
      <w:tr w:rsidR="00EC770E" w:rsidRPr="00AB7182" w14:paraId="6B0A822B" w14:textId="77777777" w:rsidTr="00EC1258">
        <w:trPr>
          <w:jc w:val="center"/>
        </w:trPr>
        <w:tc>
          <w:tcPr>
            <w:tcW w:w="1665" w:type="dxa"/>
          </w:tcPr>
          <w:p w14:paraId="2E038781" w14:textId="77777777" w:rsidR="00EC770E" w:rsidRPr="00AB7182" w:rsidRDefault="00EC770E" w:rsidP="00EC1258">
            <w:pPr>
              <w:pStyle w:val="TAL"/>
            </w:pPr>
            <w:r w:rsidRPr="00AB7182">
              <w:t>Tone Completed</w:t>
            </w:r>
          </w:p>
        </w:tc>
        <w:tc>
          <w:tcPr>
            <w:tcW w:w="2499" w:type="dxa"/>
          </w:tcPr>
          <w:p w14:paraId="587237AE" w14:textId="77777777" w:rsidR="00EC770E" w:rsidRPr="00AB7182" w:rsidRDefault="00EC770E" w:rsidP="00EC1258">
            <w:pPr>
              <w:pStyle w:val="TAL"/>
              <w:rPr>
                <w:color w:val="000000"/>
              </w:rPr>
            </w:pPr>
            <w:r w:rsidRPr="00AB7182">
              <w:t>n. a. for reuse</w:t>
            </w:r>
          </w:p>
        </w:tc>
        <w:tc>
          <w:tcPr>
            <w:tcW w:w="2835" w:type="dxa"/>
          </w:tcPr>
          <w:p w14:paraId="30CEE38E" w14:textId="77777777" w:rsidR="00EC770E" w:rsidRPr="00AB7182" w:rsidRDefault="00EC770E" w:rsidP="00EC1258">
            <w:pPr>
              <w:pStyle w:val="TAL"/>
              <w:rPr>
                <w:color w:val="000000"/>
              </w:rPr>
            </w:pPr>
            <w:r w:rsidRPr="00AB7182">
              <w:t>Tone Completed</w:t>
            </w:r>
          </w:p>
        </w:tc>
        <w:tc>
          <w:tcPr>
            <w:tcW w:w="1231" w:type="dxa"/>
          </w:tcPr>
          <w:p w14:paraId="0BFC9428" w14:textId="77777777" w:rsidR="00EC770E" w:rsidRPr="00AB7182" w:rsidRDefault="00EC770E" w:rsidP="00EC1258">
            <w:pPr>
              <w:pStyle w:val="TAL"/>
            </w:pPr>
            <w:r w:rsidRPr="00AB7182">
              <w:t>Optional</w:t>
            </w:r>
          </w:p>
          <w:p w14:paraId="73CC86A3" w14:textId="77777777" w:rsidR="00EC770E" w:rsidRPr="00AB7182" w:rsidRDefault="00EC770E" w:rsidP="00EC1258">
            <w:pPr>
              <w:pStyle w:val="TAL"/>
            </w:pPr>
            <w:r w:rsidRPr="00AB7182">
              <w:t>(NOTE 5)</w:t>
            </w:r>
          </w:p>
        </w:tc>
        <w:tc>
          <w:tcPr>
            <w:tcW w:w="2382" w:type="dxa"/>
          </w:tcPr>
          <w:p w14:paraId="08561FB1" w14:textId="77777777" w:rsidR="00EC770E" w:rsidRPr="00AB7182" w:rsidRDefault="00EC770E" w:rsidP="00EC1258">
            <w:pPr>
              <w:pStyle w:val="TAL"/>
            </w:pPr>
          </w:p>
        </w:tc>
      </w:tr>
      <w:tr w:rsidR="00DF7520" w:rsidRPr="00AB7182" w14:paraId="4E02FB01" w14:textId="77777777" w:rsidTr="00DF7520">
        <w:trPr>
          <w:jc w:val="center"/>
        </w:trPr>
        <w:tc>
          <w:tcPr>
            <w:tcW w:w="1665" w:type="dxa"/>
          </w:tcPr>
          <w:p w14:paraId="0D30A6A8" w14:textId="77777777" w:rsidR="00DF7520" w:rsidRPr="00AB7182" w:rsidRDefault="00DF7520" w:rsidP="006267AA">
            <w:pPr>
              <w:pStyle w:val="TAL"/>
            </w:pPr>
            <w:r w:rsidRPr="00AB7182">
              <w:t>Play Announcement</w:t>
            </w:r>
          </w:p>
        </w:tc>
        <w:tc>
          <w:tcPr>
            <w:tcW w:w="2499" w:type="dxa"/>
          </w:tcPr>
          <w:p w14:paraId="1E763866" w14:textId="77777777" w:rsidR="00DF7520" w:rsidRPr="00AB7182" w:rsidRDefault="00BB7BD6" w:rsidP="006267AA">
            <w:pPr>
              <w:pStyle w:val="TAL"/>
            </w:pPr>
            <w:r w:rsidRPr="00AB7182">
              <w:t>n. a. for reuse</w:t>
            </w:r>
          </w:p>
        </w:tc>
        <w:tc>
          <w:tcPr>
            <w:tcW w:w="2835" w:type="dxa"/>
          </w:tcPr>
          <w:p w14:paraId="385E71D4" w14:textId="77777777" w:rsidR="00DF7520" w:rsidRPr="00AB7182" w:rsidRDefault="00BB7BD6" w:rsidP="006267AA">
            <w:pPr>
              <w:pStyle w:val="TAL"/>
            </w:pPr>
            <w:r w:rsidRPr="00AB7182">
              <w:t>Play Announcement</w:t>
            </w:r>
          </w:p>
        </w:tc>
        <w:tc>
          <w:tcPr>
            <w:tcW w:w="1231" w:type="dxa"/>
          </w:tcPr>
          <w:p w14:paraId="1A41A484" w14:textId="77777777" w:rsidR="00DF7520" w:rsidRPr="00AB7182" w:rsidRDefault="00DF7520" w:rsidP="006267AA">
            <w:pPr>
              <w:pStyle w:val="TAL"/>
            </w:pPr>
            <w:r w:rsidRPr="00AB7182">
              <w:t>Optional</w:t>
            </w:r>
          </w:p>
          <w:p w14:paraId="63510EE7" w14:textId="77777777" w:rsidR="00DF7520" w:rsidRPr="00AB7182" w:rsidRDefault="00DF7520" w:rsidP="006267AA">
            <w:pPr>
              <w:pStyle w:val="TAL"/>
            </w:pPr>
            <w:r w:rsidRPr="00AB7182">
              <w:t>(NOTE 5)</w:t>
            </w:r>
          </w:p>
        </w:tc>
        <w:tc>
          <w:tcPr>
            <w:tcW w:w="2382" w:type="dxa"/>
          </w:tcPr>
          <w:p w14:paraId="37B5A18A" w14:textId="77777777" w:rsidR="00DF7520" w:rsidRPr="00AB7182" w:rsidRDefault="00DF7520" w:rsidP="006267AA">
            <w:pPr>
              <w:pStyle w:val="TAL"/>
            </w:pPr>
          </w:p>
        </w:tc>
      </w:tr>
      <w:tr w:rsidR="00DF7520" w:rsidRPr="00AB7182" w14:paraId="0D139610" w14:textId="77777777" w:rsidTr="00DF7520">
        <w:trPr>
          <w:jc w:val="center"/>
        </w:trPr>
        <w:tc>
          <w:tcPr>
            <w:tcW w:w="1665" w:type="dxa"/>
          </w:tcPr>
          <w:p w14:paraId="63644754" w14:textId="77777777" w:rsidR="00DF7520" w:rsidRPr="00AB7182" w:rsidRDefault="00DF7520" w:rsidP="006267AA">
            <w:pPr>
              <w:pStyle w:val="TAL"/>
            </w:pPr>
            <w:r w:rsidRPr="00AB7182">
              <w:t>Stop Announcement</w:t>
            </w:r>
          </w:p>
        </w:tc>
        <w:tc>
          <w:tcPr>
            <w:tcW w:w="2499" w:type="dxa"/>
          </w:tcPr>
          <w:p w14:paraId="191145EC" w14:textId="77777777" w:rsidR="00DF7520" w:rsidRPr="00AB7182" w:rsidRDefault="00BB7BD6" w:rsidP="006267AA">
            <w:pPr>
              <w:pStyle w:val="TAL"/>
            </w:pPr>
            <w:r w:rsidRPr="00AB7182">
              <w:t>n. a. for reuse</w:t>
            </w:r>
          </w:p>
        </w:tc>
        <w:tc>
          <w:tcPr>
            <w:tcW w:w="2835" w:type="dxa"/>
          </w:tcPr>
          <w:p w14:paraId="46B4317F" w14:textId="77777777" w:rsidR="00DF7520" w:rsidRPr="00AB7182" w:rsidRDefault="00BB7BD6" w:rsidP="006267AA">
            <w:pPr>
              <w:pStyle w:val="TAL"/>
            </w:pPr>
            <w:r w:rsidRPr="00AB7182">
              <w:t>Stop Announcement</w:t>
            </w:r>
          </w:p>
        </w:tc>
        <w:tc>
          <w:tcPr>
            <w:tcW w:w="1231" w:type="dxa"/>
          </w:tcPr>
          <w:p w14:paraId="09DBA8E9" w14:textId="77777777" w:rsidR="00DF7520" w:rsidRPr="00AB7182" w:rsidRDefault="00DF7520" w:rsidP="006267AA">
            <w:pPr>
              <w:pStyle w:val="TAL"/>
            </w:pPr>
            <w:r w:rsidRPr="00AB7182">
              <w:t>Optional</w:t>
            </w:r>
          </w:p>
          <w:p w14:paraId="4AEBA8F8" w14:textId="77777777" w:rsidR="00DF7520" w:rsidRPr="00AB7182" w:rsidRDefault="00DF7520" w:rsidP="006267AA">
            <w:pPr>
              <w:pStyle w:val="TAL"/>
            </w:pPr>
            <w:r w:rsidRPr="00AB7182">
              <w:t>(NOTE 5)</w:t>
            </w:r>
          </w:p>
        </w:tc>
        <w:tc>
          <w:tcPr>
            <w:tcW w:w="2382" w:type="dxa"/>
          </w:tcPr>
          <w:p w14:paraId="4DBE0005" w14:textId="77777777" w:rsidR="00DF7520" w:rsidRPr="00AB7182" w:rsidRDefault="00DF7520" w:rsidP="006267AA">
            <w:pPr>
              <w:pStyle w:val="TAL"/>
            </w:pPr>
          </w:p>
        </w:tc>
      </w:tr>
      <w:tr w:rsidR="00DF7520" w:rsidRPr="00AB7182" w14:paraId="220633E1" w14:textId="77777777" w:rsidTr="00DF7520">
        <w:trPr>
          <w:jc w:val="center"/>
        </w:trPr>
        <w:tc>
          <w:tcPr>
            <w:tcW w:w="1665" w:type="dxa"/>
          </w:tcPr>
          <w:p w14:paraId="437099E9" w14:textId="77777777" w:rsidR="00DF7520" w:rsidRPr="00AB7182" w:rsidRDefault="00DF7520" w:rsidP="006267AA">
            <w:pPr>
              <w:pStyle w:val="TAL"/>
            </w:pPr>
            <w:r w:rsidRPr="00AB7182">
              <w:t>Announcement Completed</w:t>
            </w:r>
          </w:p>
        </w:tc>
        <w:tc>
          <w:tcPr>
            <w:tcW w:w="2499" w:type="dxa"/>
          </w:tcPr>
          <w:p w14:paraId="51CD5F07" w14:textId="77777777" w:rsidR="00DF7520" w:rsidRPr="00AB7182" w:rsidRDefault="00BB7BD6" w:rsidP="006267AA">
            <w:pPr>
              <w:pStyle w:val="TAL"/>
            </w:pPr>
            <w:r w:rsidRPr="00AB7182">
              <w:t>n. a. for reuse</w:t>
            </w:r>
          </w:p>
        </w:tc>
        <w:tc>
          <w:tcPr>
            <w:tcW w:w="2835" w:type="dxa"/>
          </w:tcPr>
          <w:p w14:paraId="4EC37226" w14:textId="77777777" w:rsidR="00DF7520" w:rsidRPr="00AB7182" w:rsidRDefault="00BB7BD6" w:rsidP="006267AA">
            <w:pPr>
              <w:pStyle w:val="TAL"/>
            </w:pPr>
            <w:r w:rsidRPr="00AB7182">
              <w:t>Announcement Complet</w:t>
            </w:r>
            <w:r w:rsidR="00EC770E" w:rsidRPr="00AB7182">
              <w:t>ed n</w:t>
            </w:r>
          </w:p>
        </w:tc>
        <w:tc>
          <w:tcPr>
            <w:tcW w:w="1231" w:type="dxa"/>
          </w:tcPr>
          <w:p w14:paraId="3AFEF725" w14:textId="77777777" w:rsidR="00DF7520" w:rsidRPr="00AB7182" w:rsidRDefault="00DF7520" w:rsidP="006267AA">
            <w:pPr>
              <w:pStyle w:val="TAL"/>
            </w:pPr>
            <w:r w:rsidRPr="00AB7182">
              <w:t>Optional</w:t>
            </w:r>
          </w:p>
          <w:p w14:paraId="625C0A06" w14:textId="77777777" w:rsidR="00DF7520" w:rsidRPr="00AB7182" w:rsidRDefault="00DF7520" w:rsidP="006267AA">
            <w:pPr>
              <w:pStyle w:val="TAL"/>
            </w:pPr>
            <w:r w:rsidRPr="00AB7182">
              <w:t>(NOTE 5)</w:t>
            </w:r>
          </w:p>
        </w:tc>
        <w:tc>
          <w:tcPr>
            <w:tcW w:w="2382" w:type="dxa"/>
          </w:tcPr>
          <w:p w14:paraId="7FF9823C" w14:textId="77777777" w:rsidR="00DF7520" w:rsidRPr="00AB7182" w:rsidRDefault="00DF7520" w:rsidP="006267AA">
            <w:pPr>
              <w:pStyle w:val="TAL"/>
            </w:pPr>
          </w:p>
        </w:tc>
      </w:tr>
      <w:tr w:rsidR="00DF7520" w:rsidRPr="00AB7182" w14:paraId="6F5F7E94" w14:textId="77777777" w:rsidTr="00DF7520">
        <w:trPr>
          <w:jc w:val="center"/>
        </w:trPr>
        <w:tc>
          <w:tcPr>
            <w:tcW w:w="1665" w:type="dxa"/>
          </w:tcPr>
          <w:p w14:paraId="630110C8" w14:textId="77777777" w:rsidR="00DF7520" w:rsidRPr="00AB7182" w:rsidRDefault="00DF7520" w:rsidP="006267AA">
            <w:pPr>
              <w:pStyle w:val="TAL"/>
            </w:pPr>
            <w:r w:rsidRPr="00AB7182">
              <w:t>Bearer Modification Support</w:t>
            </w:r>
          </w:p>
        </w:tc>
        <w:tc>
          <w:tcPr>
            <w:tcW w:w="2499" w:type="dxa"/>
          </w:tcPr>
          <w:p w14:paraId="3AEDC4E3" w14:textId="77777777" w:rsidR="00DF7520" w:rsidRPr="00AB7182" w:rsidRDefault="00DF7520" w:rsidP="006267AA">
            <w:pPr>
              <w:pStyle w:val="TAL"/>
            </w:pPr>
            <w:r w:rsidRPr="00AB7182">
              <w:t>Not defined</w:t>
            </w:r>
          </w:p>
        </w:tc>
        <w:tc>
          <w:tcPr>
            <w:tcW w:w="2835" w:type="dxa"/>
          </w:tcPr>
          <w:p w14:paraId="4EA71873" w14:textId="77777777" w:rsidR="00DF7520" w:rsidRPr="00AB7182" w:rsidRDefault="00DF7520" w:rsidP="006267AA">
            <w:pPr>
              <w:pStyle w:val="TAL"/>
            </w:pPr>
            <w:r w:rsidRPr="00AB7182">
              <w:t>Bearer Modification Support</w:t>
            </w:r>
          </w:p>
        </w:tc>
        <w:tc>
          <w:tcPr>
            <w:tcW w:w="1231" w:type="dxa"/>
          </w:tcPr>
          <w:p w14:paraId="7B61C166" w14:textId="77777777" w:rsidR="00DF7520" w:rsidRPr="00AB7182" w:rsidRDefault="00DF7520" w:rsidP="006267AA">
            <w:pPr>
              <w:pStyle w:val="TAL"/>
            </w:pPr>
            <w:r w:rsidRPr="00AB7182">
              <w:t>Optional</w:t>
            </w:r>
          </w:p>
          <w:p w14:paraId="70456D26" w14:textId="77777777" w:rsidR="00DF7520" w:rsidRPr="00AB7182" w:rsidRDefault="00DF7520" w:rsidP="006267AA">
            <w:pPr>
              <w:pStyle w:val="TAL"/>
            </w:pPr>
            <w:r w:rsidRPr="00AB7182">
              <w:t>(NOTE 5)</w:t>
            </w:r>
          </w:p>
        </w:tc>
        <w:tc>
          <w:tcPr>
            <w:tcW w:w="2382" w:type="dxa"/>
          </w:tcPr>
          <w:p w14:paraId="327937D4" w14:textId="77777777" w:rsidR="00DF7520" w:rsidRPr="00AB7182" w:rsidRDefault="00DF7520" w:rsidP="006267AA">
            <w:pPr>
              <w:pStyle w:val="TAL"/>
            </w:pPr>
          </w:p>
        </w:tc>
      </w:tr>
      <w:tr w:rsidR="00DF7520" w:rsidRPr="00AB7182" w14:paraId="5445073F" w14:textId="77777777" w:rsidTr="00DF7520">
        <w:trPr>
          <w:jc w:val="center"/>
        </w:trPr>
        <w:tc>
          <w:tcPr>
            <w:tcW w:w="1665" w:type="dxa"/>
          </w:tcPr>
          <w:p w14:paraId="3D87E74E" w14:textId="77777777" w:rsidR="00DF7520" w:rsidRPr="00AB7182" w:rsidRDefault="00DF7520" w:rsidP="006267AA">
            <w:pPr>
              <w:pStyle w:val="TAL"/>
            </w:pPr>
            <w:r w:rsidRPr="00AB7182">
              <w:t>Confirm Char</w:t>
            </w:r>
          </w:p>
        </w:tc>
        <w:tc>
          <w:tcPr>
            <w:tcW w:w="2499" w:type="dxa"/>
          </w:tcPr>
          <w:p w14:paraId="21C178C6" w14:textId="77777777" w:rsidR="00DF7520" w:rsidRPr="00AB7182" w:rsidRDefault="00DF7520" w:rsidP="006267AA">
            <w:pPr>
              <w:pStyle w:val="TAL"/>
            </w:pPr>
            <w:r w:rsidRPr="00AB7182">
              <w:t>Confirm_Char</w:t>
            </w:r>
          </w:p>
        </w:tc>
        <w:tc>
          <w:tcPr>
            <w:tcW w:w="2835" w:type="dxa"/>
          </w:tcPr>
          <w:p w14:paraId="16430AD1" w14:textId="77777777" w:rsidR="00DF7520" w:rsidRPr="00AB7182" w:rsidRDefault="00DF7520" w:rsidP="006267AA">
            <w:pPr>
              <w:pStyle w:val="TAL"/>
            </w:pPr>
            <w:r w:rsidRPr="00AB7182">
              <w:t>Confirm Bearer Characterictics (NOTE 1)</w:t>
            </w:r>
          </w:p>
        </w:tc>
        <w:tc>
          <w:tcPr>
            <w:tcW w:w="1231" w:type="dxa"/>
          </w:tcPr>
          <w:p w14:paraId="2502A0F6" w14:textId="77777777" w:rsidR="00DF7520" w:rsidRPr="00AB7182" w:rsidRDefault="00DF7520" w:rsidP="006267AA">
            <w:pPr>
              <w:pStyle w:val="TAL"/>
            </w:pPr>
            <w:r w:rsidRPr="00AB7182">
              <w:t>Optional</w:t>
            </w:r>
          </w:p>
          <w:p w14:paraId="70E5B736" w14:textId="77777777" w:rsidR="00DF7520" w:rsidRPr="00AB7182" w:rsidRDefault="00DF7520" w:rsidP="006267AA">
            <w:pPr>
              <w:pStyle w:val="TAL"/>
            </w:pPr>
            <w:r w:rsidRPr="00AB7182">
              <w:t>(NOTE 6)</w:t>
            </w:r>
          </w:p>
        </w:tc>
        <w:tc>
          <w:tcPr>
            <w:tcW w:w="2382" w:type="dxa"/>
          </w:tcPr>
          <w:p w14:paraId="37B27526" w14:textId="77777777" w:rsidR="00DF7520" w:rsidRPr="00AB7182" w:rsidRDefault="00DF7520" w:rsidP="006267AA">
            <w:pPr>
              <w:pStyle w:val="TAL"/>
            </w:pPr>
          </w:p>
        </w:tc>
      </w:tr>
      <w:tr w:rsidR="00DF7520" w:rsidRPr="00AB7182" w14:paraId="3C3956D9" w14:textId="77777777" w:rsidTr="00DF7520">
        <w:trPr>
          <w:jc w:val="center"/>
        </w:trPr>
        <w:tc>
          <w:tcPr>
            <w:tcW w:w="1665" w:type="dxa"/>
          </w:tcPr>
          <w:p w14:paraId="7733F0EC" w14:textId="77777777" w:rsidR="00DF7520" w:rsidRPr="00AB7182" w:rsidRDefault="00DF7520" w:rsidP="006267AA">
            <w:pPr>
              <w:pStyle w:val="TAL"/>
            </w:pPr>
            <w:r w:rsidRPr="00AB7182">
              <w:t>Modify Bearer Characteristics</w:t>
            </w:r>
          </w:p>
        </w:tc>
        <w:tc>
          <w:tcPr>
            <w:tcW w:w="2499" w:type="dxa"/>
          </w:tcPr>
          <w:p w14:paraId="1EAE834D" w14:textId="77777777" w:rsidR="00DF7520" w:rsidRPr="00AB7182" w:rsidRDefault="00DF7520" w:rsidP="006267AA">
            <w:pPr>
              <w:pStyle w:val="TAL"/>
            </w:pPr>
            <w:r w:rsidRPr="00AB7182">
              <w:t>Modify Char</w:t>
            </w:r>
          </w:p>
        </w:tc>
        <w:tc>
          <w:tcPr>
            <w:tcW w:w="2835" w:type="dxa"/>
          </w:tcPr>
          <w:p w14:paraId="27EFD44D" w14:textId="77777777" w:rsidR="00DF7520" w:rsidRPr="00AB7182" w:rsidRDefault="00DF7520" w:rsidP="006267AA">
            <w:pPr>
              <w:pStyle w:val="TAL"/>
            </w:pPr>
            <w:r w:rsidRPr="00AB7182">
              <w:t>Modify Bearer Characteristics  (NOTE 1)</w:t>
            </w:r>
          </w:p>
        </w:tc>
        <w:tc>
          <w:tcPr>
            <w:tcW w:w="1231" w:type="dxa"/>
          </w:tcPr>
          <w:p w14:paraId="36B051B5" w14:textId="77777777" w:rsidR="00DF7520" w:rsidRPr="00AB7182" w:rsidRDefault="00DF7520" w:rsidP="006267AA">
            <w:pPr>
              <w:pStyle w:val="TAL"/>
            </w:pPr>
            <w:r w:rsidRPr="00AB7182">
              <w:t>Optional</w:t>
            </w:r>
          </w:p>
          <w:p w14:paraId="253B6E63" w14:textId="77777777" w:rsidR="00DF7520" w:rsidRPr="00AB7182" w:rsidRDefault="00DF7520" w:rsidP="006267AA">
            <w:pPr>
              <w:pStyle w:val="TAL"/>
            </w:pPr>
            <w:r w:rsidRPr="00AB7182">
              <w:t>(NOTE 6)</w:t>
            </w:r>
          </w:p>
        </w:tc>
        <w:tc>
          <w:tcPr>
            <w:tcW w:w="2382" w:type="dxa"/>
          </w:tcPr>
          <w:p w14:paraId="74069970" w14:textId="77777777" w:rsidR="00DF7520" w:rsidRPr="00AB7182" w:rsidRDefault="00DF7520" w:rsidP="006267AA">
            <w:pPr>
              <w:pStyle w:val="TAL"/>
            </w:pPr>
          </w:p>
        </w:tc>
      </w:tr>
      <w:tr w:rsidR="00DF7520" w:rsidRPr="00AB7182" w14:paraId="633DE5B2" w14:textId="77777777" w:rsidTr="00DF7520">
        <w:trPr>
          <w:jc w:val="center"/>
        </w:trPr>
        <w:tc>
          <w:tcPr>
            <w:tcW w:w="1665" w:type="dxa"/>
          </w:tcPr>
          <w:p w14:paraId="7EC591BA" w14:textId="77777777" w:rsidR="00DF7520" w:rsidRPr="00AB7182" w:rsidRDefault="00DF7520" w:rsidP="006267AA">
            <w:pPr>
              <w:pStyle w:val="TAL"/>
            </w:pPr>
            <w:r w:rsidRPr="00AB7182">
              <w:t>Reserve Char</w:t>
            </w:r>
          </w:p>
        </w:tc>
        <w:tc>
          <w:tcPr>
            <w:tcW w:w="2499" w:type="dxa"/>
          </w:tcPr>
          <w:p w14:paraId="7C749709" w14:textId="77777777" w:rsidR="00DF7520" w:rsidRPr="00AB7182" w:rsidRDefault="00DF7520" w:rsidP="006267AA">
            <w:pPr>
              <w:pStyle w:val="TAL"/>
            </w:pPr>
            <w:r w:rsidRPr="00AB7182">
              <w:t>Reserve_Char_Notify</w:t>
            </w:r>
          </w:p>
        </w:tc>
        <w:tc>
          <w:tcPr>
            <w:tcW w:w="2835" w:type="dxa"/>
          </w:tcPr>
          <w:p w14:paraId="1FD327E3" w14:textId="77777777" w:rsidR="00DF7520" w:rsidRPr="00AB7182" w:rsidRDefault="00DF7520" w:rsidP="006267AA">
            <w:pPr>
              <w:pStyle w:val="TAL"/>
            </w:pPr>
            <w:r w:rsidRPr="00AB7182">
              <w:t>Reserve Bearer Characteristics (NOTE 1)</w:t>
            </w:r>
          </w:p>
        </w:tc>
        <w:tc>
          <w:tcPr>
            <w:tcW w:w="1231" w:type="dxa"/>
          </w:tcPr>
          <w:p w14:paraId="02ADED6F" w14:textId="77777777" w:rsidR="00DF7520" w:rsidRPr="00AB7182" w:rsidRDefault="00DF7520" w:rsidP="006267AA">
            <w:pPr>
              <w:pStyle w:val="TAL"/>
            </w:pPr>
            <w:r w:rsidRPr="00AB7182">
              <w:t>Optional</w:t>
            </w:r>
          </w:p>
          <w:p w14:paraId="657A771D" w14:textId="77777777" w:rsidR="00DF7520" w:rsidRPr="00AB7182" w:rsidRDefault="00DF7520" w:rsidP="006267AA">
            <w:pPr>
              <w:pStyle w:val="TAL"/>
            </w:pPr>
            <w:r w:rsidRPr="00AB7182">
              <w:t>(NOTE 6)</w:t>
            </w:r>
          </w:p>
        </w:tc>
        <w:tc>
          <w:tcPr>
            <w:tcW w:w="2382" w:type="dxa"/>
          </w:tcPr>
          <w:p w14:paraId="263891CB" w14:textId="77777777" w:rsidR="00DF7520" w:rsidRPr="00AB7182" w:rsidRDefault="00DF7520" w:rsidP="006267AA">
            <w:pPr>
              <w:pStyle w:val="TAL"/>
            </w:pPr>
          </w:p>
        </w:tc>
      </w:tr>
      <w:tr w:rsidR="00DF7520" w:rsidRPr="00AB7182" w14:paraId="6C9F98D3" w14:textId="77777777" w:rsidTr="00DF7520">
        <w:trPr>
          <w:jc w:val="center"/>
        </w:trPr>
        <w:tc>
          <w:tcPr>
            <w:tcW w:w="1665" w:type="dxa"/>
          </w:tcPr>
          <w:p w14:paraId="58A1CC68" w14:textId="77777777" w:rsidR="00DF7520" w:rsidRPr="00AB7182" w:rsidRDefault="00DF7520" w:rsidP="006267AA">
            <w:pPr>
              <w:pStyle w:val="TAL"/>
            </w:pPr>
            <w:r w:rsidRPr="00AB7182">
              <w:t>Bearer Modified</w:t>
            </w:r>
          </w:p>
        </w:tc>
        <w:tc>
          <w:tcPr>
            <w:tcW w:w="2499" w:type="dxa"/>
          </w:tcPr>
          <w:p w14:paraId="522B9D74" w14:textId="77777777" w:rsidR="00DF7520" w:rsidRPr="00AB7182" w:rsidRDefault="00DF7520" w:rsidP="006267AA">
            <w:pPr>
              <w:pStyle w:val="TAL"/>
            </w:pPr>
            <w:r w:rsidRPr="00AB7182">
              <w:t>BNC Modified</w:t>
            </w:r>
          </w:p>
        </w:tc>
        <w:tc>
          <w:tcPr>
            <w:tcW w:w="2835" w:type="dxa"/>
          </w:tcPr>
          <w:p w14:paraId="6E4445A7" w14:textId="77777777" w:rsidR="00DF7520" w:rsidRPr="00AB7182" w:rsidRDefault="00DF7520" w:rsidP="006267AA">
            <w:pPr>
              <w:pStyle w:val="TAL"/>
            </w:pPr>
            <w:r w:rsidRPr="00AB7182">
              <w:t>Bearer Modified</w:t>
            </w:r>
          </w:p>
        </w:tc>
        <w:tc>
          <w:tcPr>
            <w:tcW w:w="1231" w:type="dxa"/>
          </w:tcPr>
          <w:p w14:paraId="4C3101B1" w14:textId="77777777" w:rsidR="00DF7520" w:rsidRPr="00AB7182" w:rsidRDefault="00DF7520" w:rsidP="006267AA">
            <w:pPr>
              <w:pStyle w:val="TAL"/>
            </w:pPr>
            <w:r w:rsidRPr="00AB7182">
              <w:t>Optional</w:t>
            </w:r>
          </w:p>
          <w:p w14:paraId="0F1ABE0B" w14:textId="77777777" w:rsidR="00DF7520" w:rsidRPr="00AB7182" w:rsidRDefault="00DF7520" w:rsidP="006267AA">
            <w:pPr>
              <w:pStyle w:val="TAL"/>
            </w:pPr>
            <w:r w:rsidRPr="00AB7182">
              <w:t>(NOTE 6)</w:t>
            </w:r>
          </w:p>
        </w:tc>
        <w:tc>
          <w:tcPr>
            <w:tcW w:w="2382" w:type="dxa"/>
          </w:tcPr>
          <w:p w14:paraId="0FF95E34" w14:textId="77777777" w:rsidR="00DF7520" w:rsidRPr="00AB7182" w:rsidRDefault="00DF7520" w:rsidP="006267AA">
            <w:pPr>
              <w:pStyle w:val="TAL"/>
            </w:pPr>
          </w:p>
        </w:tc>
      </w:tr>
      <w:tr w:rsidR="00DF7520" w:rsidRPr="00AB7182" w14:paraId="1C53A4F6" w14:textId="77777777" w:rsidTr="00DF7520">
        <w:trPr>
          <w:jc w:val="center"/>
        </w:trPr>
        <w:tc>
          <w:tcPr>
            <w:tcW w:w="1665" w:type="dxa"/>
          </w:tcPr>
          <w:p w14:paraId="41B6CFBD" w14:textId="77777777" w:rsidR="00DF7520" w:rsidRPr="00AB7182" w:rsidRDefault="00DF7520" w:rsidP="006267AA">
            <w:pPr>
              <w:pStyle w:val="TAL"/>
            </w:pPr>
            <w:r w:rsidRPr="00AB7182">
              <w:t>Activate Voice Processing Function</w:t>
            </w:r>
          </w:p>
        </w:tc>
        <w:tc>
          <w:tcPr>
            <w:tcW w:w="2499" w:type="dxa"/>
          </w:tcPr>
          <w:p w14:paraId="1D4C4D85" w14:textId="77777777" w:rsidR="00DF7520" w:rsidRPr="00AB7182" w:rsidRDefault="00BB7BD6" w:rsidP="006267AA">
            <w:pPr>
              <w:pStyle w:val="TAL"/>
            </w:pPr>
            <w:r w:rsidRPr="00AB7182">
              <w:t>n. a. for reuse</w:t>
            </w:r>
          </w:p>
        </w:tc>
        <w:tc>
          <w:tcPr>
            <w:tcW w:w="2835" w:type="dxa"/>
          </w:tcPr>
          <w:p w14:paraId="1346A237" w14:textId="77777777" w:rsidR="00DF7520" w:rsidRPr="00AB7182" w:rsidRDefault="00BB7BD6" w:rsidP="006267AA">
            <w:pPr>
              <w:pStyle w:val="TAL"/>
            </w:pPr>
            <w:r w:rsidRPr="00AB7182">
              <w:t>Activate Voice Processing Function</w:t>
            </w:r>
          </w:p>
        </w:tc>
        <w:tc>
          <w:tcPr>
            <w:tcW w:w="1231" w:type="dxa"/>
          </w:tcPr>
          <w:p w14:paraId="17C9C29E" w14:textId="77777777" w:rsidR="00DF7520" w:rsidRPr="00AB7182" w:rsidRDefault="00DF7520" w:rsidP="006267AA">
            <w:pPr>
              <w:pStyle w:val="TAL"/>
            </w:pPr>
            <w:r w:rsidRPr="00AB7182">
              <w:t>Optional</w:t>
            </w:r>
          </w:p>
          <w:p w14:paraId="323BE870" w14:textId="77777777" w:rsidR="00DF7520" w:rsidRPr="00AB7182" w:rsidRDefault="00DF7520" w:rsidP="006267AA">
            <w:pPr>
              <w:pStyle w:val="TAL"/>
            </w:pPr>
            <w:r w:rsidRPr="00AB7182">
              <w:t>(NOTE 5)</w:t>
            </w:r>
          </w:p>
        </w:tc>
        <w:tc>
          <w:tcPr>
            <w:tcW w:w="2382" w:type="dxa"/>
          </w:tcPr>
          <w:p w14:paraId="3F50DDA4" w14:textId="77777777" w:rsidR="00DF7520" w:rsidRPr="00AB7182" w:rsidRDefault="00DF7520" w:rsidP="006267AA">
            <w:pPr>
              <w:pStyle w:val="TAL"/>
            </w:pPr>
          </w:p>
        </w:tc>
      </w:tr>
      <w:tr w:rsidR="00DF7520" w:rsidRPr="00AB7182" w14:paraId="0957A5F9" w14:textId="77777777" w:rsidTr="00DF7520">
        <w:trPr>
          <w:jc w:val="center"/>
        </w:trPr>
        <w:tc>
          <w:tcPr>
            <w:tcW w:w="1665" w:type="dxa"/>
          </w:tcPr>
          <w:p w14:paraId="4FEC36AD" w14:textId="77777777" w:rsidR="00DF7520" w:rsidRPr="00AB7182" w:rsidRDefault="00DF7520" w:rsidP="006267AA">
            <w:pPr>
              <w:pStyle w:val="TAL"/>
            </w:pPr>
            <w:r w:rsidRPr="00AB7182">
              <w:t>Tunnel Information Down</w:t>
            </w:r>
          </w:p>
        </w:tc>
        <w:tc>
          <w:tcPr>
            <w:tcW w:w="2499" w:type="dxa"/>
          </w:tcPr>
          <w:p w14:paraId="33FA655D" w14:textId="77777777" w:rsidR="00DF7520" w:rsidRPr="00AB7182" w:rsidRDefault="00DF7520" w:rsidP="006267AA">
            <w:pPr>
              <w:pStyle w:val="TAL"/>
            </w:pPr>
            <w:r w:rsidRPr="00AB7182">
              <w:t>Tunnel (MGC-MGW)</w:t>
            </w:r>
          </w:p>
        </w:tc>
        <w:tc>
          <w:tcPr>
            <w:tcW w:w="2835" w:type="dxa"/>
          </w:tcPr>
          <w:p w14:paraId="280F6472" w14:textId="77777777" w:rsidR="00DF7520" w:rsidRPr="00AB7182" w:rsidRDefault="00DF7520" w:rsidP="006267AA">
            <w:pPr>
              <w:pStyle w:val="TAL"/>
            </w:pPr>
            <w:r w:rsidRPr="00AB7182">
              <w:t>Tunnel Information Down</w:t>
            </w:r>
          </w:p>
        </w:tc>
        <w:tc>
          <w:tcPr>
            <w:tcW w:w="1231" w:type="dxa"/>
          </w:tcPr>
          <w:p w14:paraId="718D4413" w14:textId="77777777" w:rsidR="00DF7520" w:rsidRPr="00AB7182" w:rsidRDefault="00DF7520" w:rsidP="006267AA">
            <w:pPr>
              <w:pStyle w:val="TAL"/>
            </w:pPr>
            <w:r w:rsidRPr="00AB7182">
              <w:t>Optional</w:t>
            </w:r>
          </w:p>
          <w:p w14:paraId="537984DD" w14:textId="77777777" w:rsidR="00DF7520" w:rsidRPr="00AB7182" w:rsidRDefault="00DF7520" w:rsidP="006267AA">
            <w:pPr>
              <w:pStyle w:val="TAL"/>
            </w:pPr>
            <w:r w:rsidRPr="00AB7182">
              <w:t>(NOTE 7)</w:t>
            </w:r>
          </w:p>
        </w:tc>
        <w:tc>
          <w:tcPr>
            <w:tcW w:w="2382" w:type="dxa"/>
          </w:tcPr>
          <w:p w14:paraId="77EAE4C7" w14:textId="77777777" w:rsidR="00DF7520" w:rsidRPr="00AB7182" w:rsidRDefault="00DF7520" w:rsidP="006267AA">
            <w:pPr>
              <w:pStyle w:val="TAL"/>
            </w:pPr>
            <w:r w:rsidRPr="00AB7182">
              <w:t>For IP Transport at BICC termination</w:t>
            </w:r>
          </w:p>
        </w:tc>
      </w:tr>
      <w:tr w:rsidR="00DF7520" w:rsidRPr="00AB7182" w14:paraId="28187A9D" w14:textId="77777777" w:rsidTr="00DF7520">
        <w:trPr>
          <w:jc w:val="center"/>
        </w:trPr>
        <w:tc>
          <w:tcPr>
            <w:tcW w:w="1665" w:type="dxa"/>
          </w:tcPr>
          <w:p w14:paraId="028708B8" w14:textId="77777777" w:rsidR="00DF7520" w:rsidRPr="00AB7182" w:rsidRDefault="00DF7520" w:rsidP="006267AA">
            <w:pPr>
              <w:pStyle w:val="TAL"/>
            </w:pPr>
            <w:r w:rsidRPr="00AB7182">
              <w:t>Tunnel Information Up</w:t>
            </w:r>
          </w:p>
        </w:tc>
        <w:tc>
          <w:tcPr>
            <w:tcW w:w="2499" w:type="dxa"/>
          </w:tcPr>
          <w:p w14:paraId="1166245B" w14:textId="77777777" w:rsidR="00DF7520" w:rsidRPr="00AB7182" w:rsidRDefault="00DF7520" w:rsidP="006267AA">
            <w:pPr>
              <w:pStyle w:val="TAL"/>
            </w:pPr>
            <w:r w:rsidRPr="00AB7182">
              <w:t>Tunnel (MGW-MGC)</w:t>
            </w:r>
          </w:p>
        </w:tc>
        <w:tc>
          <w:tcPr>
            <w:tcW w:w="2835" w:type="dxa"/>
          </w:tcPr>
          <w:p w14:paraId="168D82AB" w14:textId="77777777" w:rsidR="00DF7520" w:rsidRPr="00AB7182" w:rsidRDefault="00DF7520" w:rsidP="006267AA">
            <w:pPr>
              <w:pStyle w:val="TAL"/>
            </w:pPr>
            <w:r w:rsidRPr="00AB7182">
              <w:t>Tunnel Information Up</w:t>
            </w:r>
          </w:p>
        </w:tc>
        <w:tc>
          <w:tcPr>
            <w:tcW w:w="1231" w:type="dxa"/>
          </w:tcPr>
          <w:p w14:paraId="4DDA88CD" w14:textId="77777777" w:rsidR="00DF7520" w:rsidRPr="00AB7182" w:rsidRDefault="00DF7520" w:rsidP="006267AA">
            <w:pPr>
              <w:pStyle w:val="TAL"/>
            </w:pPr>
            <w:r w:rsidRPr="00AB7182">
              <w:t>Optional</w:t>
            </w:r>
          </w:p>
          <w:p w14:paraId="53BF0088" w14:textId="77777777" w:rsidR="00DF7520" w:rsidRPr="00AB7182" w:rsidRDefault="00DF7520" w:rsidP="006267AA">
            <w:pPr>
              <w:pStyle w:val="TAL"/>
            </w:pPr>
            <w:r w:rsidRPr="00AB7182">
              <w:t>(NOTE 7)</w:t>
            </w:r>
          </w:p>
        </w:tc>
        <w:tc>
          <w:tcPr>
            <w:tcW w:w="2382" w:type="dxa"/>
          </w:tcPr>
          <w:p w14:paraId="61843600" w14:textId="77777777" w:rsidR="00DF7520" w:rsidRPr="00AB7182" w:rsidRDefault="00DF7520" w:rsidP="006267AA">
            <w:pPr>
              <w:pStyle w:val="TAL"/>
            </w:pPr>
            <w:r w:rsidRPr="00AB7182">
              <w:t>For IP Transport at BICC termination</w:t>
            </w:r>
          </w:p>
        </w:tc>
      </w:tr>
      <w:tr w:rsidR="00DF7520" w:rsidRPr="00AB7182" w14:paraId="468E9BD9" w14:textId="77777777" w:rsidTr="00DF7520">
        <w:trPr>
          <w:jc w:val="center"/>
        </w:trPr>
        <w:tc>
          <w:tcPr>
            <w:tcW w:w="1665" w:type="dxa"/>
          </w:tcPr>
          <w:p w14:paraId="4E249FFE" w14:textId="77777777" w:rsidR="00DF7520" w:rsidRPr="00AB7182" w:rsidRDefault="00DF7520" w:rsidP="006267AA">
            <w:pPr>
              <w:pStyle w:val="TAL"/>
            </w:pPr>
            <w:r w:rsidRPr="00AB7182">
              <w:t>Termination heartbeat</w:t>
            </w:r>
          </w:p>
        </w:tc>
        <w:tc>
          <w:tcPr>
            <w:tcW w:w="2499" w:type="dxa"/>
          </w:tcPr>
          <w:p w14:paraId="6E1AADA2" w14:textId="77777777" w:rsidR="00DF7520" w:rsidRPr="00AB7182" w:rsidRDefault="00DF7520" w:rsidP="006267AA">
            <w:pPr>
              <w:pStyle w:val="TAL"/>
            </w:pPr>
            <w:r w:rsidRPr="00AB7182">
              <w:t>Not defined</w:t>
            </w:r>
          </w:p>
        </w:tc>
        <w:tc>
          <w:tcPr>
            <w:tcW w:w="2835" w:type="dxa"/>
          </w:tcPr>
          <w:p w14:paraId="1084224E" w14:textId="77777777" w:rsidR="00DF7520" w:rsidRPr="00AB7182" w:rsidRDefault="00DF7520" w:rsidP="006267AA">
            <w:pPr>
              <w:pStyle w:val="TAL"/>
            </w:pPr>
            <w:r w:rsidRPr="00AB7182">
              <w:t>Termination heartbeat indication</w:t>
            </w:r>
          </w:p>
        </w:tc>
        <w:tc>
          <w:tcPr>
            <w:tcW w:w="1231" w:type="dxa"/>
          </w:tcPr>
          <w:p w14:paraId="3824C6F4" w14:textId="77777777" w:rsidR="00DF7520" w:rsidRPr="00AB7182" w:rsidRDefault="00830823" w:rsidP="006267AA">
            <w:pPr>
              <w:pStyle w:val="TAL"/>
            </w:pPr>
            <w:r w:rsidRPr="00AB7182">
              <w:t>Mandatory</w:t>
            </w:r>
          </w:p>
        </w:tc>
        <w:tc>
          <w:tcPr>
            <w:tcW w:w="2382" w:type="dxa"/>
          </w:tcPr>
          <w:p w14:paraId="75F15674" w14:textId="77777777" w:rsidR="00DF7520" w:rsidRPr="00AB7182" w:rsidRDefault="00DF7520" w:rsidP="006267AA">
            <w:pPr>
              <w:pStyle w:val="TAL"/>
            </w:pPr>
          </w:p>
        </w:tc>
      </w:tr>
      <w:tr w:rsidR="00DF7520" w:rsidRPr="00AB7182" w14:paraId="4F496A7A" w14:textId="77777777" w:rsidTr="00DF7520">
        <w:trPr>
          <w:jc w:val="center"/>
        </w:trPr>
        <w:tc>
          <w:tcPr>
            <w:tcW w:w="1665" w:type="dxa"/>
          </w:tcPr>
          <w:p w14:paraId="67FDA979" w14:textId="77777777" w:rsidR="00DF7520" w:rsidRPr="00AB7182" w:rsidRDefault="00DF7520" w:rsidP="006267AA">
            <w:pPr>
              <w:pStyle w:val="TAL"/>
            </w:pPr>
            <w:r w:rsidRPr="00AB7182">
              <w:t>Not defined</w:t>
            </w:r>
          </w:p>
        </w:tc>
        <w:tc>
          <w:tcPr>
            <w:tcW w:w="2499" w:type="dxa"/>
          </w:tcPr>
          <w:p w14:paraId="095B7867" w14:textId="77777777" w:rsidR="00DF7520" w:rsidRPr="00AB7182" w:rsidRDefault="00DF7520" w:rsidP="006267AA">
            <w:pPr>
              <w:pStyle w:val="TAL"/>
            </w:pPr>
            <w:r w:rsidRPr="00AB7182">
              <w:t>Not defined</w:t>
            </w:r>
          </w:p>
        </w:tc>
        <w:tc>
          <w:tcPr>
            <w:tcW w:w="2835" w:type="dxa"/>
          </w:tcPr>
          <w:p w14:paraId="1526BB0C" w14:textId="77777777" w:rsidR="00DF7520" w:rsidRPr="00AB7182" w:rsidRDefault="00DF7520" w:rsidP="006267AA">
            <w:pPr>
              <w:pStyle w:val="TAL"/>
            </w:pPr>
            <w:r w:rsidRPr="00AB7182">
              <w:t>TFO Activation</w:t>
            </w:r>
          </w:p>
        </w:tc>
        <w:tc>
          <w:tcPr>
            <w:tcW w:w="1231" w:type="dxa"/>
          </w:tcPr>
          <w:p w14:paraId="09E2749C" w14:textId="77777777" w:rsidR="00DF7520" w:rsidRPr="00AB7182" w:rsidRDefault="00DF7520" w:rsidP="006267AA">
            <w:pPr>
              <w:pStyle w:val="TAL"/>
            </w:pPr>
            <w:r w:rsidRPr="00AB7182">
              <w:t>Optional</w:t>
            </w:r>
          </w:p>
        </w:tc>
        <w:tc>
          <w:tcPr>
            <w:tcW w:w="2382" w:type="dxa"/>
          </w:tcPr>
          <w:p w14:paraId="4FA02F75" w14:textId="77777777" w:rsidR="00DF7520" w:rsidRPr="00AB7182" w:rsidRDefault="00DF7520" w:rsidP="006267AA">
            <w:pPr>
              <w:pStyle w:val="TAL"/>
            </w:pPr>
          </w:p>
        </w:tc>
      </w:tr>
      <w:tr w:rsidR="00DF7520" w:rsidRPr="00AB7182" w14:paraId="794E2771" w14:textId="77777777" w:rsidTr="00DF7520">
        <w:trPr>
          <w:jc w:val="center"/>
        </w:trPr>
        <w:tc>
          <w:tcPr>
            <w:tcW w:w="1665" w:type="dxa"/>
          </w:tcPr>
          <w:p w14:paraId="4E86B564" w14:textId="77777777" w:rsidR="00DF7520" w:rsidRPr="00AB7182" w:rsidRDefault="00DF7520" w:rsidP="006267AA">
            <w:pPr>
              <w:pStyle w:val="TAL"/>
            </w:pPr>
            <w:r w:rsidRPr="00AB7182">
              <w:t>Not defined</w:t>
            </w:r>
          </w:p>
        </w:tc>
        <w:tc>
          <w:tcPr>
            <w:tcW w:w="2499" w:type="dxa"/>
          </w:tcPr>
          <w:p w14:paraId="20E9ACD3" w14:textId="77777777" w:rsidR="00DF7520" w:rsidRPr="00AB7182" w:rsidRDefault="00DF7520" w:rsidP="006267AA">
            <w:pPr>
              <w:pStyle w:val="TAL"/>
            </w:pPr>
            <w:r w:rsidRPr="00AB7182">
              <w:t>Not defined</w:t>
            </w:r>
          </w:p>
        </w:tc>
        <w:tc>
          <w:tcPr>
            <w:tcW w:w="2835" w:type="dxa"/>
          </w:tcPr>
          <w:p w14:paraId="3F97D8EB" w14:textId="77777777" w:rsidR="00DF7520" w:rsidRPr="00AB7182" w:rsidRDefault="00DF7520" w:rsidP="006267AA">
            <w:pPr>
              <w:pStyle w:val="TAL"/>
            </w:pPr>
            <w:r w:rsidRPr="00AB7182">
              <w:t>Codec Modify</w:t>
            </w:r>
          </w:p>
        </w:tc>
        <w:tc>
          <w:tcPr>
            <w:tcW w:w="1231" w:type="dxa"/>
          </w:tcPr>
          <w:p w14:paraId="3F69870A" w14:textId="77777777" w:rsidR="00DF7520" w:rsidRPr="00AB7182" w:rsidRDefault="00DF7520" w:rsidP="006267AA">
            <w:pPr>
              <w:pStyle w:val="TAL"/>
            </w:pPr>
            <w:r w:rsidRPr="00AB7182">
              <w:t>Optional</w:t>
            </w:r>
          </w:p>
        </w:tc>
        <w:tc>
          <w:tcPr>
            <w:tcW w:w="2382" w:type="dxa"/>
          </w:tcPr>
          <w:p w14:paraId="4E6E520A" w14:textId="77777777" w:rsidR="00DF7520" w:rsidRPr="00AB7182" w:rsidRDefault="00DF7520" w:rsidP="006267AA">
            <w:pPr>
              <w:pStyle w:val="TAL"/>
            </w:pPr>
          </w:p>
        </w:tc>
      </w:tr>
      <w:tr w:rsidR="00DF7520" w:rsidRPr="00AB7182" w14:paraId="399D4266" w14:textId="77777777" w:rsidTr="00DF7520">
        <w:trPr>
          <w:jc w:val="center"/>
        </w:trPr>
        <w:tc>
          <w:tcPr>
            <w:tcW w:w="1665" w:type="dxa"/>
          </w:tcPr>
          <w:p w14:paraId="464C03C6" w14:textId="77777777" w:rsidR="00DF7520" w:rsidRPr="00AB7182" w:rsidRDefault="00DF7520" w:rsidP="006267AA">
            <w:pPr>
              <w:pStyle w:val="TAL"/>
            </w:pPr>
            <w:r w:rsidRPr="00AB7182">
              <w:t>Not defined</w:t>
            </w:r>
          </w:p>
        </w:tc>
        <w:tc>
          <w:tcPr>
            <w:tcW w:w="2499" w:type="dxa"/>
          </w:tcPr>
          <w:p w14:paraId="6D39A828" w14:textId="77777777" w:rsidR="00DF7520" w:rsidRPr="00AB7182" w:rsidRDefault="00DF7520" w:rsidP="006267AA">
            <w:pPr>
              <w:pStyle w:val="TAL"/>
            </w:pPr>
            <w:r w:rsidRPr="00AB7182">
              <w:t>Not defined</w:t>
            </w:r>
          </w:p>
        </w:tc>
        <w:tc>
          <w:tcPr>
            <w:tcW w:w="2835" w:type="dxa"/>
          </w:tcPr>
          <w:p w14:paraId="57F4EF94" w14:textId="77777777" w:rsidR="00DF7520" w:rsidRPr="00AB7182" w:rsidRDefault="00DF7520" w:rsidP="006267AA">
            <w:pPr>
              <w:pStyle w:val="TAL"/>
            </w:pPr>
            <w:r w:rsidRPr="00AB7182">
              <w:t>Optimal Codec and Distant List_Notify</w:t>
            </w:r>
          </w:p>
        </w:tc>
        <w:tc>
          <w:tcPr>
            <w:tcW w:w="1231" w:type="dxa"/>
          </w:tcPr>
          <w:p w14:paraId="6A97F414" w14:textId="77777777" w:rsidR="00DF7520" w:rsidRPr="00AB7182" w:rsidRDefault="00DF7520" w:rsidP="006267AA">
            <w:pPr>
              <w:pStyle w:val="TAL"/>
            </w:pPr>
            <w:r w:rsidRPr="00AB7182">
              <w:t>Optional</w:t>
            </w:r>
          </w:p>
        </w:tc>
        <w:tc>
          <w:tcPr>
            <w:tcW w:w="2382" w:type="dxa"/>
          </w:tcPr>
          <w:p w14:paraId="627B9202" w14:textId="77777777" w:rsidR="00DF7520" w:rsidRPr="00AB7182" w:rsidRDefault="00DF7520" w:rsidP="006267AA">
            <w:pPr>
              <w:pStyle w:val="TAL"/>
            </w:pPr>
          </w:p>
        </w:tc>
      </w:tr>
      <w:tr w:rsidR="00DF7520" w:rsidRPr="00AB7182" w14:paraId="38423B2B" w14:textId="77777777" w:rsidTr="00DF7520">
        <w:trPr>
          <w:jc w:val="center"/>
        </w:trPr>
        <w:tc>
          <w:tcPr>
            <w:tcW w:w="1665" w:type="dxa"/>
          </w:tcPr>
          <w:p w14:paraId="61091D91" w14:textId="77777777" w:rsidR="00DF7520" w:rsidRPr="00AB7182" w:rsidRDefault="00DF7520" w:rsidP="006267AA">
            <w:pPr>
              <w:pStyle w:val="TAL"/>
            </w:pPr>
            <w:r w:rsidRPr="00AB7182">
              <w:t>Not defined</w:t>
            </w:r>
          </w:p>
        </w:tc>
        <w:tc>
          <w:tcPr>
            <w:tcW w:w="2499" w:type="dxa"/>
          </w:tcPr>
          <w:p w14:paraId="35C02DB3" w14:textId="77777777" w:rsidR="00DF7520" w:rsidRPr="00AB7182" w:rsidRDefault="00DF7520" w:rsidP="006267AA">
            <w:pPr>
              <w:pStyle w:val="TAL"/>
            </w:pPr>
            <w:r w:rsidRPr="00AB7182">
              <w:t>Not defined</w:t>
            </w:r>
          </w:p>
        </w:tc>
        <w:tc>
          <w:tcPr>
            <w:tcW w:w="2835" w:type="dxa"/>
          </w:tcPr>
          <w:p w14:paraId="28A606B1" w14:textId="77777777" w:rsidR="00DF7520" w:rsidRPr="00AB7182" w:rsidRDefault="00DF7520" w:rsidP="006267AA">
            <w:pPr>
              <w:pStyle w:val="TAL"/>
            </w:pPr>
            <w:r w:rsidRPr="00AB7182">
              <w:t>Distant Codec List</w:t>
            </w:r>
          </w:p>
        </w:tc>
        <w:tc>
          <w:tcPr>
            <w:tcW w:w="1231" w:type="dxa"/>
          </w:tcPr>
          <w:p w14:paraId="045B85E7" w14:textId="77777777" w:rsidR="00DF7520" w:rsidRPr="00AB7182" w:rsidRDefault="00DF7520" w:rsidP="006267AA">
            <w:pPr>
              <w:pStyle w:val="TAL"/>
            </w:pPr>
            <w:r w:rsidRPr="00AB7182">
              <w:t>Optional</w:t>
            </w:r>
          </w:p>
        </w:tc>
        <w:tc>
          <w:tcPr>
            <w:tcW w:w="2382" w:type="dxa"/>
          </w:tcPr>
          <w:p w14:paraId="462C9AFA" w14:textId="77777777" w:rsidR="00DF7520" w:rsidRPr="00AB7182" w:rsidRDefault="00DF7520" w:rsidP="006267AA">
            <w:pPr>
              <w:pStyle w:val="TAL"/>
            </w:pPr>
          </w:p>
        </w:tc>
      </w:tr>
      <w:tr w:rsidR="00DF7520" w:rsidRPr="00AB7182" w14:paraId="3A26CB4E" w14:textId="77777777" w:rsidTr="00DF7520">
        <w:trPr>
          <w:jc w:val="center"/>
        </w:trPr>
        <w:tc>
          <w:tcPr>
            <w:tcW w:w="1665" w:type="dxa"/>
          </w:tcPr>
          <w:p w14:paraId="5FE4ABFF" w14:textId="77777777" w:rsidR="00DF7520" w:rsidRPr="00AB7182" w:rsidRDefault="00DF7520" w:rsidP="006267AA">
            <w:pPr>
              <w:pStyle w:val="TAL"/>
            </w:pPr>
            <w:r w:rsidRPr="00AB7182">
              <w:lastRenderedPageBreak/>
              <w:t>Not defined</w:t>
            </w:r>
          </w:p>
        </w:tc>
        <w:tc>
          <w:tcPr>
            <w:tcW w:w="2499" w:type="dxa"/>
          </w:tcPr>
          <w:p w14:paraId="62A74B7F" w14:textId="77777777" w:rsidR="00DF7520" w:rsidRPr="00AB7182" w:rsidRDefault="00DF7520" w:rsidP="006267AA">
            <w:pPr>
              <w:pStyle w:val="TAL"/>
            </w:pPr>
            <w:r w:rsidRPr="00AB7182">
              <w:t>Not defined</w:t>
            </w:r>
          </w:p>
        </w:tc>
        <w:tc>
          <w:tcPr>
            <w:tcW w:w="2835" w:type="dxa"/>
          </w:tcPr>
          <w:p w14:paraId="47083CA0" w14:textId="77777777" w:rsidR="00DF7520" w:rsidRPr="00AB7182" w:rsidRDefault="00DF7520" w:rsidP="006267AA">
            <w:pPr>
              <w:pStyle w:val="TAL"/>
            </w:pPr>
            <w:r w:rsidRPr="00AB7182">
              <w:t>TFO status Notify</w:t>
            </w:r>
          </w:p>
        </w:tc>
        <w:tc>
          <w:tcPr>
            <w:tcW w:w="1231" w:type="dxa"/>
          </w:tcPr>
          <w:p w14:paraId="220A98C6" w14:textId="77777777" w:rsidR="00DF7520" w:rsidRPr="00AB7182" w:rsidRDefault="00DF7520" w:rsidP="006267AA">
            <w:pPr>
              <w:pStyle w:val="TAL"/>
            </w:pPr>
            <w:r w:rsidRPr="00AB7182">
              <w:t>Optional</w:t>
            </w:r>
          </w:p>
        </w:tc>
        <w:tc>
          <w:tcPr>
            <w:tcW w:w="2382" w:type="dxa"/>
          </w:tcPr>
          <w:p w14:paraId="0B93A4D2" w14:textId="77777777" w:rsidR="00DF7520" w:rsidRPr="00AB7182" w:rsidRDefault="00DF7520" w:rsidP="006267AA">
            <w:pPr>
              <w:pStyle w:val="TAL"/>
            </w:pPr>
          </w:p>
        </w:tc>
      </w:tr>
      <w:tr w:rsidR="00DF7520" w:rsidRPr="00AB7182" w14:paraId="340CAA1E" w14:textId="77777777" w:rsidTr="00DF7520">
        <w:trPr>
          <w:jc w:val="center"/>
        </w:trPr>
        <w:tc>
          <w:tcPr>
            <w:tcW w:w="1665" w:type="dxa"/>
          </w:tcPr>
          <w:p w14:paraId="7D523FF5" w14:textId="77777777" w:rsidR="00DF7520" w:rsidRPr="00AB7182" w:rsidRDefault="00DF7520" w:rsidP="006267AA">
            <w:pPr>
              <w:pStyle w:val="TAL"/>
            </w:pPr>
            <w:r w:rsidRPr="00AB7182">
              <w:t>Not defined</w:t>
            </w:r>
          </w:p>
        </w:tc>
        <w:tc>
          <w:tcPr>
            <w:tcW w:w="2499" w:type="dxa"/>
          </w:tcPr>
          <w:p w14:paraId="576C84ED" w14:textId="77777777" w:rsidR="00DF7520" w:rsidRPr="00AB7182" w:rsidRDefault="00DF7520" w:rsidP="006267AA">
            <w:pPr>
              <w:pStyle w:val="TAL"/>
            </w:pPr>
            <w:r w:rsidRPr="00AB7182">
              <w:t>Not defined</w:t>
            </w:r>
          </w:p>
        </w:tc>
        <w:tc>
          <w:tcPr>
            <w:tcW w:w="2835" w:type="dxa"/>
          </w:tcPr>
          <w:p w14:paraId="793459BA" w14:textId="77777777" w:rsidR="00DF7520" w:rsidRPr="00AB7182" w:rsidRDefault="00DF7520" w:rsidP="006267AA">
            <w:pPr>
              <w:pStyle w:val="TAL"/>
            </w:pPr>
            <w:r w:rsidRPr="00AB7182">
              <w:t>TFO status</w:t>
            </w:r>
          </w:p>
        </w:tc>
        <w:tc>
          <w:tcPr>
            <w:tcW w:w="1231" w:type="dxa"/>
          </w:tcPr>
          <w:p w14:paraId="68632868" w14:textId="77777777" w:rsidR="00DF7520" w:rsidRPr="00AB7182" w:rsidRDefault="00DF7520" w:rsidP="006267AA">
            <w:pPr>
              <w:pStyle w:val="TAL"/>
            </w:pPr>
            <w:r w:rsidRPr="00AB7182">
              <w:t>Optional</w:t>
            </w:r>
          </w:p>
        </w:tc>
        <w:tc>
          <w:tcPr>
            <w:tcW w:w="2382" w:type="dxa"/>
          </w:tcPr>
          <w:p w14:paraId="3F121717" w14:textId="77777777" w:rsidR="00DF7520" w:rsidRPr="00AB7182" w:rsidRDefault="00DF7520" w:rsidP="006267AA">
            <w:pPr>
              <w:pStyle w:val="TAL"/>
            </w:pPr>
          </w:p>
        </w:tc>
      </w:tr>
      <w:tr w:rsidR="00DF7520" w:rsidRPr="00AB7182" w14:paraId="3B9B1D0F" w14:textId="77777777" w:rsidTr="00DF7520">
        <w:trPr>
          <w:cantSplit/>
          <w:jc w:val="center"/>
        </w:trPr>
        <w:tc>
          <w:tcPr>
            <w:tcW w:w="10612" w:type="dxa"/>
            <w:gridSpan w:val="5"/>
          </w:tcPr>
          <w:p w14:paraId="64E715CA" w14:textId="77777777" w:rsidR="00DF7520" w:rsidRPr="00AB7182" w:rsidRDefault="00DF7520" w:rsidP="006267AA">
            <w:pPr>
              <w:pStyle w:val="TAN"/>
            </w:pPr>
            <w:r w:rsidRPr="00AB7182">
              <w:t>NOTE 1:</w:t>
            </w:r>
            <w:r w:rsidR="00AB7182">
              <w:tab/>
            </w:r>
            <w:r w:rsidRPr="00AB7182">
              <w:t xml:space="preserve">The procedure is only applicable if the Nb framing protocol is applied at the BICC termination. Only requesting of Observed events defined in the corresponding TS 29.232 and parameters defined in the </w:t>
            </w:r>
            <w:r w:rsidR="00A46314" w:rsidRPr="00AB7182">
              <w:t>"</w:t>
            </w:r>
            <w:r w:rsidRPr="00AB7182">
              <w:t>3GUP</w:t>
            </w:r>
            <w:r w:rsidR="00A46314" w:rsidRPr="00AB7182">
              <w:t>"</w:t>
            </w:r>
            <w:r w:rsidRPr="00AB7182">
              <w:t xml:space="preserve"> package of TS 29.232 are applicable in addition the parameters of the corresponding Q.1950 procedure. Those parameters shall be applies as follows: UP mode = Supported mode; UP versions = 2; interface = CN; </w:t>
            </w:r>
          </w:p>
          <w:p w14:paraId="103BDEDF" w14:textId="77777777" w:rsidR="00DF7520" w:rsidRPr="00AB7182" w:rsidRDefault="00DF7520" w:rsidP="006267AA">
            <w:pPr>
              <w:pStyle w:val="TAN"/>
            </w:pPr>
            <w:r w:rsidRPr="00AB7182">
              <w:t>NOTE 2:</w:t>
            </w:r>
            <w:r w:rsidR="00AB7182">
              <w:tab/>
            </w:r>
            <w:r w:rsidRPr="00AB7182">
              <w:t>Parameters and Observed events defined for Cellular Text telephone Modem Text Transport in the corresponding procedure of TS 29.232 are not applicable.</w:t>
            </w:r>
          </w:p>
          <w:p w14:paraId="63E1C77C" w14:textId="77777777" w:rsidR="00DF7520" w:rsidRPr="00AB7182" w:rsidRDefault="00DF7520" w:rsidP="006267AA">
            <w:pPr>
              <w:pStyle w:val="TAN"/>
              <w:rPr>
                <w:color w:val="000000"/>
              </w:rPr>
            </w:pPr>
            <w:r w:rsidRPr="00AB7182">
              <w:t>NOTE 3:</w:t>
            </w:r>
            <w:r w:rsidR="00AB7182">
              <w:tab/>
            </w:r>
            <w:r w:rsidR="00BB7BD6" w:rsidRPr="00AB7182">
              <w:t>VOID</w:t>
            </w:r>
          </w:p>
          <w:p w14:paraId="67AEBBE8" w14:textId="77777777" w:rsidR="00DF7520" w:rsidRPr="00AB7182" w:rsidRDefault="00DF7520" w:rsidP="006267AA">
            <w:pPr>
              <w:pStyle w:val="TAN"/>
            </w:pPr>
            <w:r w:rsidRPr="00AB7182">
              <w:t>NOTE 4:</w:t>
            </w:r>
            <w:r w:rsidR="00AB7182">
              <w:tab/>
            </w:r>
            <w:r w:rsidR="00BB7BD6" w:rsidRPr="00AB7182">
              <w:t>VOID</w:t>
            </w:r>
          </w:p>
          <w:p w14:paraId="356BA7A5" w14:textId="77777777" w:rsidR="00DF7520" w:rsidRPr="00AB7182" w:rsidRDefault="00DF7520" w:rsidP="006267AA">
            <w:pPr>
              <w:pStyle w:val="TAN"/>
            </w:pPr>
            <w:r w:rsidRPr="00AB7182">
              <w:t>NOTE 5:</w:t>
            </w:r>
            <w:r w:rsidR="00AB7182">
              <w:tab/>
            </w:r>
            <w:r w:rsidRPr="00AB7182">
              <w:t>Necessary for optional terminations towards BICC</w:t>
            </w:r>
          </w:p>
          <w:p w14:paraId="7E0B4226" w14:textId="77777777" w:rsidR="00DF7520" w:rsidRPr="00AB7182" w:rsidRDefault="00DF7520" w:rsidP="006267AA">
            <w:pPr>
              <w:pStyle w:val="TAN"/>
            </w:pPr>
            <w:r w:rsidRPr="00AB7182">
              <w:t>NOTE 6:</w:t>
            </w:r>
            <w:r w:rsidR="00AB7182">
              <w:tab/>
            </w:r>
            <w:r w:rsidRPr="00AB7182">
              <w:t>Optional for optional terminations towards BICC</w:t>
            </w:r>
          </w:p>
          <w:p w14:paraId="10F5AA83" w14:textId="77777777" w:rsidR="00DF7520" w:rsidRPr="00AB7182" w:rsidRDefault="00DF7520" w:rsidP="006267AA">
            <w:pPr>
              <w:pStyle w:val="TAN"/>
            </w:pPr>
            <w:r w:rsidRPr="00AB7182">
              <w:t>NOTE 7:</w:t>
            </w:r>
            <w:r w:rsidR="00AB7182">
              <w:tab/>
            </w:r>
            <w:r w:rsidRPr="00AB7182">
              <w:t>Necessary for optional terminations towards BICC network with IP transport</w:t>
            </w:r>
          </w:p>
        </w:tc>
      </w:tr>
    </w:tbl>
    <w:p w14:paraId="48B6AE80" w14:textId="77777777" w:rsidR="009114E1" w:rsidRPr="00AB7182" w:rsidRDefault="009114E1" w:rsidP="009903F8"/>
    <w:p w14:paraId="23514D7A" w14:textId="77777777" w:rsidR="00000104" w:rsidRPr="00AB7182" w:rsidRDefault="00000104" w:rsidP="006460F5">
      <w:pPr>
        <w:pStyle w:val="Heading2"/>
      </w:pPr>
      <w:bookmarkStart w:id="215" w:name="_Toc177668547"/>
      <w:r w:rsidRPr="00AB7182">
        <w:t>A.17.5</w:t>
      </w:r>
      <w:r w:rsidRPr="00AB7182">
        <w:tab/>
        <w:t>Multiplex Termination Procedures</w:t>
      </w:r>
      <w:bookmarkEnd w:id="215"/>
      <w:r w:rsidRPr="00AB7182">
        <w:t xml:space="preserve"> </w:t>
      </w:r>
    </w:p>
    <w:p w14:paraId="01160728" w14:textId="77777777" w:rsidR="00000104" w:rsidRPr="00AB7182" w:rsidRDefault="00000104" w:rsidP="006460F5">
      <w:pPr>
        <w:pStyle w:val="Heading3"/>
      </w:pPr>
      <w:bookmarkStart w:id="216" w:name="_Toc177668548"/>
      <w:r w:rsidRPr="00AB7182">
        <w:t>A.17.5.1</w:t>
      </w:r>
      <w:r w:rsidRPr="00AB7182">
        <w:tab/>
        <w:t>Procedures related to a Multiplex termination</w:t>
      </w:r>
      <w:bookmarkEnd w:id="216"/>
      <w:r w:rsidRPr="00AB7182">
        <w:t xml:space="preserve"> </w:t>
      </w:r>
    </w:p>
    <w:p w14:paraId="451D4819" w14:textId="77777777" w:rsidR="00000104" w:rsidRPr="00AB7182" w:rsidRDefault="00000104" w:rsidP="00000104">
      <w:pPr>
        <w:pStyle w:val="TH"/>
      </w:pPr>
      <w:r w:rsidRPr="00AB7182">
        <w:t xml:space="preserve">Table A.17.5.1/1: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3GPP TS 29.232 [5] </w:t>
      </w:r>
      <w:r w:rsidRPr="00AB7182">
        <w:t xml:space="preserve">call-related transactions and 3GPP TS 29.163 [4] procedures related to a multiplex termination </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65"/>
        <w:gridCol w:w="2499"/>
        <w:gridCol w:w="2835"/>
        <w:gridCol w:w="1231"/>
        <w:gridCol w:w="2382"/>
      </w:tblGrid>
      <w:tr w:rsidR="00000104" w:rsidRPr="00AB7182" w14:paraId="03AFD5A7" w14:textId="77777777" w:rsidTr="00E84531">
        <w:trPr>
          <w:jc w:val="center"/>
        </w:trPr>
        <w:tc>
          <w:tcPr>
            <w:tcW w:w="1665" w:type="dxa"/>
          </w:tcPr>
          <w:p w14:paraId="0F63B443"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 xml:space="preserve">Procedure defined in 3GPP TS 29.163 [4] </w:t>
            </w:r>
          </w:p>
        </w:tc>
        <w:tc>
          <w:tcPr>
            <w:tcW w:w="2499" w:type="dxa"/>
          </w:tcPr>
          <w:p w14:paraId="7F0730B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Transaction used in Q.1950 [14]</w:t>
            </w:r>
          </w:p>
        </w:tc>
        <w:tc>
          <w:tcPr>
            <w:tcW w:w="2835" w:type="dxa"/>
          </w:tcPr>
          <w:p w14:paraId="51E526DC"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Transaction used in TS 29.232 [5]</w:t>
            </w:r>
          </w:p>
        </w:tc>
        <w:tc>
          <w:tcPr>
            <w:tcW w:w="1231" w:type="dxa"/>
          </w:tcPr>
          <w:p w14:paraId="5F10B74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Support</w:t>
            </w:r>
          </w:p>
        </w:tc>
        <w:tc>
          <w:tcPr>
            <w:tcW w:w="2382" w:type="dxa"/>
          </w:tcPr>
          <w:p w14:paraId="1F5464E8"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Comment</w:t>
            </w:r>
          </w:p>
        </w:tc>
      </w:tr>
      <w:tr w:rsidR="00000104" w:rsidRPr="00AB7182" w14:paraId="7C985635" w14:textId="77777777" w:rsidTr="00E84531">
        <w:trPr>
          <w:jc w:val="center"/>
        </w:trPr>
        <w:tc>
          <w:tcPr>
            <w:tcW w:w="1665" w:type="dxa"/>
          </w:tcPr>
          <w:p w14:paraId="0BA41215" w14:textId="77777777" w:rsidR="00000104" w:rsidRPr="00AB7182" w:rsidRDefault="00000104" w:rsidP="00E84531">
            <w:pPr>
              <w:keepNext/>
              <w:keepLines/>
              <w:spacing w:after="0"/>
              <w:rPr>
                <w:rFonts w:ascii="Arial" w:hAnsi="Arial"/>
                <w:sz w:val="18"/>
              </w:rPr>
            </w:pPr>
            <w:r w:rsidRPr="00AB7182">
              <w:rPr>
                <w:rFonts w:ascii="Arial" w:hAnsi="Arial"/>
                <w:sz w:val="18"/>
              </w:rPr>
              <w:t>Add Multiplex Termination</w:t>
            </w:r>
          </w:p>
        </w:tc>
        <w:tc>
          <w:tcPr>
            <w:tcW w:w="2499" w:type="dxa"/>
          </w:tcPr>
          <w:p w14:paraId="30565BC3"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7C0B2127"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5203C2CA"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75548F54"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480B8273" w14:textId="77777777" w:rsidR="00000104" w:rsidRPr="00AB7182" w:rsidRDefault="00000104" w:rsidP="00E84531">
            <w:pPr>
              <w:keepNext/>
              <w:keepLines/>
              <w:spacing w:after="0"/>
              <w:rPr>
                <w:rFonts w:ascii="Arial" w:hAnsi="Arial"/>
                <w:sz w:val="18"/>
              </w:rPr>
            </w:pPr>
            <w:r w:rsidRPr="00AB7182">
              <w:rPr>
                <w:rFonts w:ascii="Arial" w:hAnsi="Arial"/>
                <w:sz w:val="18"/>
              </w:rPr>
              <w:t>See A.17.5.2</w:t>
            </w:r>
          </w:p>
        </w:tc>
      </w:tr>
      <w:tr w:rsidR="00000104" w:rsidRPr="00AB7182" w14:paraId="6B2CF8F1" w14:textId="77777777" w:rsidTr="00E84531">
        <w:trPr>
          <w:jc w:val="center"/>
        </w:trPr>
        <w:tc>
          <w:tcPr>
            <w:tcW w:w="1665" w:type="dxa"/>
          </w:tcPr>
          <w:p w14:paraId="7B3026B0" w14:textId="77777777" w:rsidR="00000104" w:rsidRPr="00AB7182" w:rsidRDefault="00000104" w:rsidP="00E84531">
            <w:pPr>
              <w:keepNext/>
              <w:keepLines/>
              <w:spacing w:after="0"/>
              <w:rPr>
                <w:rFonts w:ascii="Arial" w:hAnsi="Arial"/>
                <w:sz w:val="18"/>
              </w:rPr>
            </w:pPr>
            <w:r w:rsidRPr="00AB7182">
              <w:rPr>
                <w:rFonts w:ascii="Arial" w:hAnsi="Arial"/>
                <w:sz w:val="18"/>
              </w:rPr>
              <w:t>Configure Multiplex Termination</w:t>
            </w:r>
          </w:p>
        </w:tc>
        <w:tc>
          <w:tcPr>
            <w:tcW w:w="2499" w:type="dxa"/>
          </w:tcPr>
          <w:p w14:paraId="01491C76"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6CD58B58"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574F9CD0"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243FC7E2"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3DE3E74B" w14:textId="77777777" w:rsidR="00000104" w:rsidRPr="00AB7182" w:rsidRDefault="00000104" w:rsidP="00E84531">
            <w:pPr>
              <w:keepNext/>
              <w:keepLines/>
              <w:spacing w:after="0"/>
              <w:rPr>
                <w:rFonts w:ascii="Arial" w:hAnsi="Arial"/>
                <w:sz w:val="18"/>
              </w:rPr>
            </w:pPr>
            <w:r w:rsidRPr="00AB7182">
              <w:rPr>
                <w:rFonts w:ascii="Arial" w:hAnsi="Arial"/>
                <w:sz w:val="18"/>
              </w:rPr>
              <w:t>See A.17.5.3</w:t>
            </w:r>
          </w:p>
        </w:tc>
      </w:tr>
      <w:tr w:rsidR="00000104" w:rsidRPr="00AB7182" w14:paraId="53CDBA97" w14:textId="77777777" w:rsidTr="00E84531">
        <w:trPr>
          <w:jc w:val="center"/>
        </w:trPr>
        <w:tc>
          <w:tcPr>
            <w:tcW w:w="1665" w:type="dxa"/>
          </w:tcPr>
          <w:p w14:paraId="37572771" w14:textId="77777777" w:rsidR="00000104" w:rsidRPr="00AB7182" w:rsidRDefault="00000104" w:rsidP="00E84531">
            <w:pPr>
              <w:keepNext/>
              <w:keepLines/>
              <w:spacing w:after="0"/>
              <w:rPr>
                <w:rFonts w:ascii="Arial" w:hAnsi="Arial"/>
                <w:sz w:val="18"/>
              </w:rPr>
            </w:pPr>
            <w:r w:rsidRPr="00AB7182">
              <w:rPr>
                <w:rFonts w:ascii="Arial" w:hAnsi="Arial"/>
                <w:sz w:val="18"/>
              </w:rPr>
              <w:t>Signal H245 Message</w:t>
            </w:r>
          </w:p>
        </w:tc>
        <w:tc>
          <w:tcPr>
            <w:tcW w:w="2499" w:type="dxa"/>
          </w:tcPr>
          <w:p w14:paraId="2590F77D"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45733D4B"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710339A3"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23C728CA"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2A74898D" w14:textId="77777777" w:rsidR="00000104" w:rsidRPr="00AB7182" w:rsidRDefault="00000104" w:rsidP="00E84531">
            <w:pPr>
              <w:keepNext/>
              <w:keepLines/>
              <w:spacing w:after="0"/>
              <w:rPr>
                <w:rFonts w:ascii="Arial" w:hAnsi="Arial"/>
                <w:sz w:val="18"/>
              </w:rPr>
            </w:pPr>
            <w:r w:rsidRPr="00AB7182">
              <w:rPr>
                <w:rFonts w:ascii="Arial" w:hAnsi="Arial"/>
                <w:sz w:val="18"/>
              </w:rPr>
              <w:t>See A.17.5.4</w:t>
            </w:r>
          </w:p>
        </w:tc>
      </w:tr>
      <w:tr w:rsidR="00000104" w:rsidRPr="00AB7182" w14:paraId="68A06F34" w14:textId="77777777" w:rsidTr="00E84531">
        <w:trPr>
          <w:jc w:val="center"/>
        </w:trPr>
        <w:tc>
          <w:tcPr>
            <w:tcW w:w="1665" w:type="dxa"/>
          </w:tcPr>
          <w:p w14:paraId="167C20EE" w14:textId="77777777" w:rsidR="00000104" w:rsidRPr="00AB7182" w:rsidRDefault="00000104" w:rsidP="00E84531">
            <w:pPr>
              <w:keepNext/>
              <w:keepLines/>
              <w:spacing w:after="0"/>
              <w:rPr>
                <w:rFonts w:ascii="Arial" w:hAnsi="Arial"/>
                <w:sz w:val="18"/>
              </w:rPr>
            </w:pPr>
            <w:r w:rsidRPr="00AB7182">
              <w:rPr>
                <w:rFonts w:ascii="Arial" w:hAnsi="Arial"/>
                <w:sz w:val="18"/>
              </w:rPr>
              <w:t>Notify H245 message</w:t>
            </w:r>
          </w:p>
        </w:tc>
        <w:tc>
          <w:tcPr>
            <w:tcW w:w="2499" w:type="dxa"/>
          </w:tcPr>
          <w:p w14:paraId="3307F76B"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53AB9D1C"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79B721D2"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01996FA7"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765CFE9B" w14:textId="77777777" w:rsidR="00000104" w:rsidRPr="00AB7182" w:rsidRDefault="00000104" w:rsidP="00E84531">
            <w:pPr>
              <w:keepNext/>
              <w:keepLines/>
              <w:spacing w:after="0"/>
              <w:rPr>
                <w:rFonts w:ascii="Arial" w:hAnsi="Arial"/>
                <w:sz w:val="18"/>
              </w:rPr>
            </w:pPr>
            <w:r w:rsidRPr="00AB7182">
              <w:rPr>
                <w:rFonts w:ascii="Arial" w:hAnsi="Arial"/>
                <w:sz w:val="18"/>
              </w:rPr>
              <w:t>See A.17.5.5</w:t>
            </w:r>
          </w:p>
        </w:tc>
      </w:tr>
      <w:tr w:rsidR="00504593" w:rsidRPr="00AB7182" w14:paraId="05E603E8" w14:textId="77777777" w:rsidTr="00504593">
        <w:trPr>
          <w:jc w:val="center"/>
        </w:trPr>
        <w:tc>
          <w:tcPr>
            <w:tcW w:w="1665" w:type="dxa"/>
          </w:tcPr>
          <w:p w14:paraId="6DD6FCAC" w14:textId="77777777" w:rsidR="00504593" w:rsidRPr="00AB7182" w:rsidRDefault="00504593" w:rsidP="00504593">
            <w:pPr>
              <w:keepNext/>
              <w:keepLines/>
              <w:spacing w:after="0"/>
              <w:rPr>
                <w:rFonts w:ascii="Arial" w:hAnsi="Arial"/>
                <w:sz w:val="18"/>
              </w:rPr>
            </w:pPr>
            <w:r w:rsidRPr="00AB7182">
              <w:rPr>
                <w:rFonts w:ascii="Arial" w:hAnsi="Arial"/>
                <w:sz w:val="18"/>
              </w:rPr>
              <w:t>Notify MONA Preference Reception</w:t>
            </w:r>
          </w:p>
        </w:tc>
        <w:tc>
          <w:tcPr>
            <w:tcW w:w="2499" w:type="dxa"/>
          </w:tcPr>
          <w:p w14:paraId="6BA84A11"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322E6A7C"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39B7D7B6"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5CDB3197"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600A4AD7"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6</w:t>
            </w:r>
          </w:p>
        </w:tc>
      </w:tr>
      <w:tr w:rsidR="00504593" w:rsidRPr="00AB7182" w14:paraId="7B1FBEE0" w14:textId="77777777" w:rsidTr="00504593">
        <w:trPr>
          <w:jc w:val="center"/>
        </w:trPr>
        <w:tc>
          <w:tcPr>
            <w:tcW w:w="1665" w:type="dxa"/>
          </w:tcPr>
          <w:p w14:paraId="6430A10A" w14:textId="77777777" w:rsidR="00504593" w:rsidRPr="00AB7182" w:rsidRDefault="00504593" w:rsidP="00504593">
            <w:pPr>
              <w:keepNext/>
              <w:keepLines/>
              <w:spacing w:after="0"/>
              <w:rPr>
                <w:rFonts w:ascii="Arial" w:hAnsi="Arial"/>
                <w:sz w:val="18"/>
              </w:rPr>
            </w:pPr>
            <w:r w:rsidRPr="00AB7182">
              <w:rPr>
                <w:rFonts w:ascii="Arial" w:hAnsi="Arial"/>
                <w:sz w:val="18"/>
              </w:rPr>
              <w:t>Notify MONA Preference Completed</w:t>
            </w:r>
          </w:p>
        </w:tc>
        <w:tc>
          <w:tcPr>
            <w:tcW w:w="2499" w:type="dxa"/>
          </w:tcPr>
          <w:p w14:paraId="389EDA98"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4134CA84"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214A06DE"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FF62F1E"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127A5BC8"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7</w:t>
            </w:r>
          </w:p>
        </w:tc>
      </w:tr>
      <w:tr w:rsidR="00504593" w:rsidRPr="00AB7182" w14:paraId="6DCC43A5" w14:textId="77777777" w:rsidTr="00504593">
        <w:trPr>
          <w:jc w:val="center"/>
        </w:trPr>
        <w:tc>
          <w:tcPr>
            <w:tcW w:w="1665" w:type="dxa"/>
          </w:tcPr>
          <w:p w14:paraId="0BEA9290" w14:textId="77777777" w:rsidR="00504593" w:rsidRPr="00AB7182" w:rsidRDefault="00504593" w:rsidP="00504593">
            <w:pPr>
              <w:keepNext/>
              <w:keepLines/>
              <w:spacing w:after="0"/>
              <w:rPr>
                <w:rFonts w:ascii="Arial" w:hAnsi="Arial"/>
                <w:sz w:val="18"/>
              </w:rPr>
            </w:pPr>
            <w:r w:rsidRPr="00AB7182">
              <w:rPr>
                <w:rFonts w:ascii="Arial" w:hAnsi="Arial"/>
                <w:sz w:val="18"/>
              </w:rPr>
              <w:t>Signal SPC</w:t>
            </w:r>
          </w:p>
        </w:tc>
        <w:tc>
          <w:tcPr>
            <w:tcW w:w="2499" w:type="dxa"/>
          </w:tcPr>
          <w:p w14:paraId="4105431A"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01EC1D68"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5A30D3E7"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1E3E3CCF"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54AF8D4A"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8</w:t>
            </w:r>
          </w:p>
        </w:tc>
      </w:tr>
      <w:tr w:rsidR="00504593" w:rsidRPr="00AB7182" w14:paraId="4F674F25" w14:textId="77777777" w:rsidTr="00504593">
        <w:trPr>
          <w:jc w:val="center"/>
        </w:trPr>
        <w:tc>
          <w:tcPr>
            <w:tcW w:w="1665" w:type="dxa"/>
          </w:tcPr>
          <w:p w14:paraId="504C0322" w14:textId="77777777" w:rsidR="00504593" w:rsidRPr="00AB7182" w:rsidRDefault="00504593" w:rsidP="00504593">
            <w:pPr>
              <w:keepNext/>
              <w:keepLines/>
              <w:spacing w:after="0"/>
              <w:rPr>
                <w:rFonts w:ascii="Arial" w:hAnsi="Arial"/>
                <w:sz w:val="18"/>
              </w:rPr>
            </w:pPr>
            <w:r w:rsidRPr="00AB7182">
              <w:rPr>
                <w:rFonts w:ascii="Arial" w:hAnsi="Arial"/>
                <w:sz w:val="18"/>
              </w:rPr>
              <w:t>Notify SPC</w:t>
            </w:r>
          </w:p>
        </w:tc>
        <w:tc>
          <w:tcPr>
            <w:tcW w:w="2499" w:type="dxa"/>
          </w:tcPr>
          <w:p w14:paraId="0F21024D"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0061FA60"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49CEE368"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0F6DEE8"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39D22F24"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9</w:t>
            </w:r>
          </w:p>
        </w:tc>
      </w:tr>
      <w:tr w:rsidR="00504593" w:rsidRPr="00AB7182" w14:paraId="7EED6C86" w14:textId="77777777" w:rsidTr="00504593">
        <w:trPr>
          <w:jc w:val="center"/>
        </w:trPr>
        <w:tc>
          <w:tcPr>
            <w:tcW w:w="1665" w:type="dxa"/>
          </w:tcPr>
          <w:p w14:paraId="49541AD4" w14:textId="77777777" w:rsidR="00504593" w:rsidRPr="00AB7182" w:rsidRDefault="00504593" w:rsidP="00504593">
            <w:pPr>
              <w:keepNext/>
              <w:keepLines/>
              <w:spacing w:after="0"/>
              <w:rPr>
                <w:rFonts w:ascii="Arial" w:hAnsi="Arial"/>
                <w:sz w:val="18"/>
              </w:rPr>
            </w:pPr>
            <w:r w:rsidRPr="00AB7182">
              <w:rPr>
                <w:rFonts w:ascii="Arial" w:hAnsi="Arial"/>
                <w:sz w:val="18"/>
              </w:rPr>
              <w:t>Notify MPC</w:t>
            </w:r>
          </w:p>
        </w:tc>
        <w:tc>
          <w:tcPr>
            <w:tcW w:w="2499" w:type="dxa"/>
          </w:tcPr>
          <w:p w14:paraId="3A960F6F"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29DAD5B0"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4B449BE6"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21DB407"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6890327A"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10</w:t>
            </w:r>
          </w:p>
        </w:tc>
      </w:tr>
      <w:tr w:rsidR="00504593" w:rsidRPr="00AB7182" w14:paraId="41D613AA" w14:textId="77777777" w:rsidTr="00504593">
        <w:trPr>
          <w:jc w:val="center"/>
        </w:trPr>
        <w:tc>
          <w:tcPr>
            <w:tcW w:w="1665" w:type="dxa"/>
          </w:tcPr>
          <w:p w14:paraId="75695AB2" w14:textId="77777777" w:rsidR="00504593" w:rsidRPr="00AB7182" w:rsidRDefault="00504593" w:rsidP="00504593">
            <w:pPr>
              <w:keepNext/>
              <w:keepLines/>
              <w:spacing w:after="0"/>
              <w:rPr>
                <w:rFonts w:ascii="Arial" w:hAnsi="Arial"/>
                <w:sz w:val="18"/>
              </w:rPr>
            </w:pPr>
            <w:r w:rsidRPr="00AB7182">
              <w:rPr>
                <w:rFonts w:ascii="Arial" w:hAnsi="Arial"/>
                <w:sz w:val="18"/>
              </w:rPr>
              <w:t>Notify Detection of Legacy Interworking</w:t>
            </w:r>
          </w:p>
        </w:tc>
        <w:tc>
          <w:tcPr>
            <w:tcW w:w="2499" w:type="dxa"/>
          </w:tcPr>
          <w:p w14:paraId="65C94EFB"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76E7D7CF"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374F1E3B"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714784FD"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5FC5C9A8"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11</w:t>
            </w:r>
          </w:p>
        </w:tc>
      </w:tr>
      <w:tr w:rsidR="00822928" w:rsidRPr="00AB7182" w14:paraId="614DA197" w14:textId="77777777" w:rsidTr="00822928">
        <w:trPr>
          <w:jc w:val="center"/>
        </w:trPr>
        <w:tc>
          <w:tcPr>
            <w:tcW w:w="1665" w:type="dxa"/>
          </w:tcPr>
          <w:p w14:paraId="4CBD2E3C" w14:textId="77777777" w:rsidR="00822928" w:rsidRPr="00AB7182" w:rsidRDefault="00822928" w:rsidP="00822928">
            <w:pPr>
              <w:pStyle w:val="TAL"/>
            </w:pPr>
            <w:r w:rsidRPr="00AB7182">
              <w:t>Stop MPC</w:t>
            </w:r>
          </w:p>
        </w:tc>
        <w:tc>
          <w:tcPr>
            <w:tcW w:w="2499" w:type="dxa"/>
          </w:tcPr>
          <w:p w14:paraId="10A38699" w14:textId="77777777" w:rsidR="00822928" w:rsidRPr="00AB7182" w:rsidRDefault="00822928" w:rsidP="00822928">
            <w:pPr>
              <w:pStyle w:val="TAL"/>
            </w:pPr>
            <w:r w:rsidRPr="00AB7182">
              <w:t>Not defined</w:t>
            </w:r>
          </w:p>
        </w:tc>
        <w:tc>
          <w:tcPr>
            <w:tcW w:w="2835" w:type="dxa"/>
          </w:tcPr>
          <w:p w14:paraId="6C6F440A" w14:textId="77777777" w:rsidR="00822928" w:rsidRPr="00AB7182" w:rsidRDefault="00822928" w:rsidP="00822928">
            <w:pPr>
              <w:pStyle w:val="TAL"/>
            </w:pPr>
            <w:r w:rsidRPr="00AB7182">
              <w:t>Not defined</w:t>
            </w:r>
          </w:p>
        </w:tc>
        <w:tc>
          <w:tcPr>
            <w:tcW w:w="1231" w:type="dxa"/>
          </w:tcPr>
          <w:p w14:paraId="03923723" w14:textId="77777777" w:rsidR="00822928" w:rsidRPr="00AB7182" w:rsidRDefault="00822928" w:rsidP="00822928">
            <w:pPr>
              <w:pStyle w:val="TAL"/>
            </w:pPr>
            <w:r w:rsidRPr="00AB7182">
              <w:t>Optional</w:t>
            </w:r>
          </w:p>
          <w:p w14:paraId="1B59E4CD" w14:textId="77777777" w:rsidR="00822928" w:rsidRPr="00AB7182" w:rsidRDefault="00822928" w:rsidP="00822928">
            <w:pPr>
              <w:pStyle w:val="TAL"/>
            </w:pPr>
            <w:r w:rsidRPr="00AB7182">
              <w:t>(NOTE 1)</w:t>
            </w:r>
          </w:p>
        </w:tc>
        <w:tc>
          <w:tcPr>
            <w:tcW w:w="2382" w:type="dxa"/>
          </w:tcPr>
          <w:p w14:paraId="62AB50F5" w14:textId="77777777" w:rsidR="00822928" w:rsidRPr="00AB7182" w:rsidRDefault="00822928" w:rsidP="00822928">
            <w:pPr>
              <w:pStyle w:val="TAL"/>
            </w:pPr>
            <w:r w:rsidRPr="00AB7182">
              <w:t>See A.17.5.12</w:t>
            </w:r>
          </w:p>
        </w:tc>
      </w:tr>
      <w:tr w:rsidR="00822928" w:rsidRPr="00AB7182" w14:paraId="432E9FBA" w14:textId="77777777" w:rsidTr="00822928">
        <w:trPr>
          <w:jc w:val="center"/>
        </w:trPr>
        <w:tc>
          <w:tcPr>
            <w:tcW w:w="1665" w:type="dxa"/>
          </w:tcPr>
          <w:p w14:paraId="7A3D0ED8" w14:textId="77777777" w:rsidR="00822928" w:rsidRPr="00AB7182" w:rsidRDefault="00822928" w:rsidP="00822928">
            <w:pPr>
              <w:pStyle w:val="TAL"/>
            </w:pPr>
            <w:r w:rsidRPr="00AB7182">
              <w:t>Stop SPC</w:t>
            </w:r>
          </w:p>
        </w:tc>
        <w:tc>
          <w:tcPr>
            <w:tcW w:w="2499" w:type="dxa"/>
          </w:tcPr>
          <w:p w14:paraId="136F7161" w14:textId="77777777" w:rsidR="00822928" w:rsidRPr="00AB7182" w:rsidRDefault="00822928" w:rsidP="00822928">
            <w:pPr>
              <w:pStyle w:val="TAL"/>
            </w:pPr>
            <w:r w:rsidRPr="00AB7182">
              <w:t>Not defined</w:t>
            </w:r>
          </w:p>
        </w:tc>
        <w:tc>
          <w:tcPr>
            <w:tcW w:w="2835" w:type="dxa"/>
          </w:tcPr>
          <w:p w14:paraId="355D41EC" w14:textId="77777777" w:rsidR="00822928" w:rsidRPr="00AB7182" w:rsidRDefault="00822928" w:rsidP="00822928">
            <w:pPr>
              <w:pStyle w:val="TAL"/>
            </w:pPr>
            <w:r w:rsidRPr="00AB7182">
              <w:t>Not defined</w:t>
            </w:r>
          </w:p>
        </w:tc>
        <w:tc>
          <w:tcPr>
            <w:tcW w:w="1231" w:type="dxa"/>
          </w:tcPr>
          <w:p w14:paraId="55B6D09A" w14:textId="77777777" w:rsidR="00822928" w:rsidRPr="00AB7182" w:rsidRDefault="00822928" w:rsidP="00822928">
            <w:pPr>
              <w:pStyle w:val="TAL"/>
            </w:pPr>
            <w:r w:rsidRPr="00AB7182">
              <w:t>Optional</w:t>
            </w:r>
          </w:p>
          <w:p w14:paraId="616D83ED" w14:textId="77777777" w:rsidR="00822928" w:rsidRPr="00AB7182" w:rsidRDefault="00822928" w:rsidP="00822928">
            <w:pPr>
              <w:pStyle w:val="TAL"/>
            </w:pPr>
            <w:r w:rsidRPr="00AB7182">
              <w:t>(NOTE 1)</w:t>
            </w:r>
          </w:p>
        </w:tc>
        <w:tc>
          <w:tcPr>
            <w:tcW w:w="2382" w:type="dxa"/>
          </w:tcPr>
          <w:p w14:paraId="416B0F16" w14:textId="77777777" w:rsidR="00822928" w:rsidRPr="00AB7182" w:rsidRDefault="00822928" w:rsidP="00822928">
            <w:pPr>
              <w:pStyle w:val="TAL"/>
            </w:pPr>
            <w:r w:rsidRPr="00AB7182">
              <w:t>See A.17.5.13</w:t>
            </w:r>
          </w:p>
        </w:tc>
      </w:tr>
      <w:tr w:rsidR="00822928" w:rsidRPr="00AB7182" w14:paraId="45AF6E2C" w14:textId="77777777" w:rsidTr="00822928">
        <w:trPr>
          <w:jc w:val="center"/>
        </w:trPr>
        <w:tc>
          <w:tcPr>
            <w:tcW w:w="1665" w:type="dxa"/>
          </w:tcPr>
          <w:p w14:paraId="6EB26926" w14:textId="77777777" w:rsidR="00822928" w:rsidRPr="00AB7182" w:rsidRDefault="00822928" w:rsidP="00822928">
            <w:pPr>
              <w:pStyle w:val="TAL"/>
            </w:pPr>
            <w:r w:rsidRPr="00AB7182">
              <w:t>Stop MONA Negotiation</w:t>
            </w:r>
          </w:p>
        </w:tc>
        <w:tc>
          <w:tcPr>
            <w:tcW w:w="2499" w:type="dxa"/>
          </w:tcPr>
          <w:p w14:paraId="4D78DB0D" w14:textId="77777777" w:rsidR="00822928" w:rsidRPr="00AB7182" w:rsidRDefault="00822928" w:rsidP="00822928">
            <w:pPr>
              <w:pStyle w:val="TAL"/>
            </w:pPr>
            <w:r w:rsidRPr="00AB7182">
              <w:t>Not defined</w:t>
            </w:r>
          </w:p>
        </w:tc>
        <w:tc>
          <w:tcPr>
            <w:tcW w:w="2835" w:type="dxa"/>
          </w:tcPr>
          <w:p w14:paraId="3078727E" w14:textId="77777777" w:rsidR="00822928" w:rsidRPr="00AB7182" w:rsidRDefault="00822928" w:rsidP="00822928">
            <w:pPr>
              <w:pStyle w:val="TAL"/>
            </w:pPr>
            <w:r w:rsidRPr="00AB7182">
              <w:t>Not defined</w:t>
            </w:r>
          </w:p>
        </w:tc>
        <w:tc>
          <w:tcPr>
            <w:tcW w:w="1231" w:type="dxa"/>
          </w:tcPr>
          <w:p w14:paraId="17CD0D6A" w14:textId="77777777" w:rsidR="00822928" w:rsidRPr="00AB7182" w:rsidRDefault="00822928" w:rsidP="00822928">
            <w:pPr>
              <w:pStyle w:val="TAL"/>
            </w:pPr>
            <w:r w:rsidRPr="00AB7182">
              <w:t>Optional</w:t>
            </w:r>
          </w:p>
          <w:p w14:paraId="3088537B" w14:textId="77777777" w:rsidR="00822928" w:rsidRPr="00AB7182" w:rsidRDefault="00822928" w:rsidP="00822928">
            <w:pPr>
              <w:pStyle w:val="TAL"/>
            </w:pPr>
            <w:r w:rsidRPr="00AB7182">
              <w:t>(NOTE 1)</w:t>
            </w:r>
          </w:p>
        </w:tc>
        <w:tc>
          <w:tcPr>
            <w:tcW w:w="2382" w:type="dxa"/>
          </w:tcPr>
          <w:p w14:paraId="78F76375" w14:textId="77777777" w:rsidR="00822928" w:rsidRPr="00AB7182" w:rsidRDefault="00822928" w:rsidP="00822928">
            <w:pPr>
              <w:pStyle w:val="TAL"/>
            </w:pPr>
            <w:r w:rsidRPr="00AB7182">
              <w:t>See A.17.5.14</w:t>
            </w:r>
          </w:p>
        </w:tc>
      </w:tr>
      <w:tr w:rsidR="00000104" w:rsidRPr="00AB7182" w14:paraId="22998872" w14:textId="77777777" w:rsidTr="00E84531">
        <w:trPr>
          <w:cantSplit/>
          <w:jc w:val="center"/>
        </w:trPr>
        <w:tc>
          <w:tcPr>
            <w:tcW w:w="10612" w:type="dxa"/>
            <w:gridSpan w:val="5"/>
          </w:tcPr>
          <w:p w14:paraId="762272C3" w14:textId="77777777" w:rsidR="00000104" w:rsidRPr="00AB7182" w:rsidRDefault="00000104" w:rsidP="00E84531">
            <w:pPr>
              <w:keepNext/>
              <w:keepLines/>
              <w:spacing w:after="0"/>
              <w:ind w:left="851" w:hanging="851"/>
              <w:rPr>
                <w:rFonts w:ascii="Arial" w:hAnsi="Arial"/>
                <w:sz w:val="18"/>
              </w:rPr>
            </w:pPr>
            <w:r w:rsidRPr="00AB7182">
              <w:rPr>
                <w:rFonts w:ascii="Arial" w:hAnsi="Arial"/>
                <w:sz w:val="18"/>
              </w:rPr>
              <w:t>NOTE 1:</w:t>
            </w:r>
            <w:r w:rsidR="00AB7182">
              <w:rPr>
                <w:rFonts w:ascii="Arial" w:hAnsi="Arial"/>
                <w:sz w:val="18"/>
              </w:rPr>
              <w:tab/>
            </w:r>
            <w:r w:rsidRPr="00AB7182">
              <w:rPr>
                <w:rFonts w:ascii="Arial" w:hAnsi="Arial"/>
                <w:sz w:val="18"/>
              </w:rPr>
              <w:t>Necessary for interworking of multimedia calls</w:t>
            </w:r>
          </w:p>
        </w:tc>
      </w:tr>
    </w:tbl>
    <w:p w14:paraId="77143C93" w14:textId="77777777" w:rsidR="00000104" w:rsidRPr="00AB7182" w:rsidRDefault="00000104" w:rsidP="00000104"/>
    <w:p w14:paraId="5E64D853" w14:textId="77777777" w:rsidR="00000104" w:rsidRPr="00AB7182" w:rsidRDefault="00000104" w:rsidP="006460F5">
      <w:pPr>
        <w:pStyle w:val="Heading3"/>
      </w:pPr>
      <w:bookmarkStart w:id="217" w:name="_Toc177668549"/>
      <w:r w:rsidRPr="00AB7182">
        <w:t>A.17.5.2</w:t>
      </w:r>
      <w:r w:rsidRPr="00AB7182">
        <w:tab/>
        <w:t>Add Multiplex Termination</w:t>
      </w:r>
      <w:bookmarkEnd w:id="217"/>
    </w:p>
    <w:p w14:paraId="5DCBCAFB" w14:textId="77777777" w:rsidR="00000104" w:rsidRPr="00AB7182" w:rsidRDefault="00000104" w:rsidP="00000104">
      <w:r w:rsidRPr="00AB7182">
        <w:rPr>
          <w:rFonts w:cs="Arial"/>
        </w:rPr>
        <w:t xml:space="preserve">When the procedure </w:t>
      </w:r>
      <w:r w:rsidR="00A46314" w:rsidRPr="00AB7182">
        <w:rPr>
          <w:rFonts w:cs="Arial"/>
        </w:rPr>
        <w:t>"</w:t>
      </w:r>
      <w:r w:rsidRPr="00AB7182">
        <w:rPr>
          <w:rFonts w:cs="Arial"/>
        </w:rPr>
        <w:t>Add Multiplex Termination</w:t>
      </w:r>
      <w:r w:rsidR="00A46314" w:rsidRPr="00AB7182">
        <w:rPr>
          <w:rFonts w:cs="Arial"/>
        </w:rPr>
        <w:t>"</w:t>
      </w:r>
      <w:r w:rsidRPr="00AB7182">
        <w:rPr>
          <w:rFonts w:cs="Arial"/>
        </w:rPr>
        <w:t xml:space="preserve"> is required the following procedure is initiated:</w:t>
      </w:r>
    </w:p>
    <w:p w14:paraId="6E36EF6C" w14:textId="77777777" w:rsidR="00000104" w:rsidRPr="00AB7182" w:rsidRDefault="00000104" w:rsidP="00000104">
      <w:r w:rsidRPr="00AB7182">
        <w:rPr>
          <w:rFonts w:cs="Arial"/>
        </w:rPr>
        <w:t>The MGCF sends an Add.req command with the following information.</w:t>
      </w:r>
    </w:p>
    <w:p w14:paraId="4C8C062F" w14:textId="77777777" w:rsidR="00000104" w:rsidRPr="00AB7182" w:rsidRDefault="00000104" w:rsidP="00000104">
      <w:pPr>
        <w:rPr>
          <w:sz w:val="24"/>
        </w:rPr>
      </w:pPr>
      <w:r w:rsidRPr="00AB7182">
        <w:rPr>
          <w:sz w:val="24"/>
        </w:rPr>
        <w:lastRenderedPageBreak/>
        <w:t>1</w:t>
      </w:r>
      <w:r w:rsidRPr="00AB7182">
        <w:rPr>
          <w:sz w:val="24"/>
        </w:rPr>
        <w:tab/>
        <w:t>Add.req (Add Multiplex Termination)</w:t>
      </w:r>
      <w:r w:rsidRPr="00AB7182">
        <w:rPr>
          <w:sz w:val="24"/>
        </w:rPr>
        <w:tab/>
        <w:t>MGCF to IM-MGW</w:t>
      </w:r>
    </w:p>
    <w:p w14:paraId="32D60DF8" w14:textId="77777777" w:rsidR="00000104" w:rsidRPr="00AB7182" w:rsidRDefault="00000104" w:rsidP="00000104">
      <w:pPr>
        <w:pStyle w:val="TH"/>
      </w:pPr>
      <w:r w:rsidRPr="00AB7182">
        <w:lastRenderedPageBreak/>
        <w:t>Table A.17.5.2/1: Add Multiplex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4F7E5F62" w14:textId="77777777" w:rsidTr="00E84531">
        <w:trPr>
          <w:jc w:val="center"/>
        </w:trPr>
        <w:tc>
          <w:tcPr>
            <w:tcW w:w="3119" w:type="dxa"/>
          </w:tcPr>
          <w:p w14:paraId="58E2B53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0C4EDBD2"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4853BCCA"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2CC4E9C3" w14:textId="77777777" w:rsidTr="00E84531">
        <w:trPr>
          <w:jc w:val="center"/>
        </w:trPr>
        <w:tc>
          <w:tcPr>
            <w:tcW w:w="3119" w:type="dxa"/>
          </w:tcPr>
          <w:p w14:paraId="3E1E0FD0" w14:textId="77777777" w:rsidR="00000104" w:rsidRPr="00AB7182" w:rsidRDefault="00000104" w:rsidP="00E84531">
            <w:pPr>
              <w:keepNext/>
              <w:keepLines/>
              <w:spacing w:after="0"/>
              <w:rPr>
                <w:rFonts w:ascii="Arial" w:hAnsi="Arial"/>
                <w:sz w:val="18"/>
              </w:rPr>
            </w:pPr>
          </w:p>
        </w:tc>
        <w:tc>
          <w:tcPr>
            <w:tcW w:w="3119" w:type="dxa"/>
          </w:tcPr>
          <w:p w14:paraId="225176E8"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2A4B5BA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2808DAEF"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Termination ID = ?</w:t>
            </w:r>
          </w:p>
          <w:p w14:paraId="76C3C98E" w14:textId="77777777" w:rsidR="00000104" w:rsidRPr="00AB7182" w:rsidRDefault="00000104" w:rsidP="00E84531">
            <w:pPr>
              <w:keepNext/>
              <w:keepLines/>
              <w:spacing w:after="0"/>
              <w:ind w:left="284" w:hanging="284"/>
              <w:rPr>
                <w:rFonts w:ascii="Arial" w:hAnsi="Arial"/>
                <w:sz w:val="18"/>
              </w:rPr>
            </w:pPr>
          </w:p>
          <w:p w14:paraId="50183868"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Muxdescriptor</w:t>
            </w:r>
          </w:p>
          <w:p w14:paraId="4C38D64E" w14:textId="77777777" w:rsidR="00000104" w:rsidRPr="00AB7182" w:rsidRDefault="00000104" w:rsidP="00E84531">
            <w:pPr>
              <w:keepNext/>
              <w:keepLines/>
              <w:spacing w:after="0"/>
              <w:ind w:left="284" w:hanging="284"/>
              <w:rPr>
                <w:rFonts w:ascii="Arial" w:hAnsi="Arial"/>
                <w:sz w:val="18"/>
              </w:rPr>
            </w:pPr>
          </w:p>
          <w:p w14:paraId="3B825716" w14:textId="77777777" w:rsidR="00A46314" w:rsidRPr="00AB7182" w:rsidRDefault="00A46314" w:rsidP="00A46314">
            <w:pPr>
              <w:pStyle w:val="TAL"/>
            </w:pPr>
            <w:r w:rsidRPr="00AB7182">
              <w:t>If MONA procedures not supported:</w:t>
            </w:r>
          </w:p>
          <w:p w14:paraId="1253BE49" w14:textId="77777777" w:rsidR="00000104" w:rsidRPr="00AB7182" w:rsidRDefault="00A46314" w:rsidP="00E84531">
            <w:pPr>
              <w:keepNext/>
              <w:keepLines/>
              <w:spacing w:after="0"/>
              <w:ind w:left="284" w:hanging="284"/>
              <w:rPr>
                <w:rFonts w:ascii="Arial" w:hAnsi="Arial"/>
                <w:sz w:val="18"/>
              </w:rPr>
            </w:pPr>
            <w:r w:rsidRPr="00AB7182">
              <w:rPr>
                <w:rFonts w:cs="Arial"/>
              </w:rPr>
              <w:tab/>
            </w:r>
            <w:r w:rsidR="00000104" w:rsidRPr="00AB7182">
              <w:rPr>
                <w:rFonts w:ascii="Arial" w:hAnsi="Arial"/>
                <w:sz w:val="18"/>
              </w:rPr>
              <w:t>NotificationRequested (Event ID = x,</w:t>
            </w:r>
          </w:p>
          <w:p w14:paraId="31B7C173" w14:textId="77777777" w:rsidR="00000104" w:rsidRPr="00AB7182" w:rsidRDefault="00AB7182" w:rsidP="00E84531">
            <w:pPr>
              <w:keepNext/>
              <w:keepLines/>
              <w:spacing w:after="0"/>
              <w:ind w:left="284" w:hanging="284"/>
              <w:rPr>
                <w:rFonts w:ascii="Arial" w:hAnsi="Arial"/>
                <w:sz w:val="18"/>
              </w:rPr>
            </w:pPr>
            <w:r>
              <w:rPr>
                <w:rFonts w:cs="Arial"/>
              </w:rPr>
              <w:tab/>
            </w:r>
            <w:r w:rsidR="00A46314" w:rsidRPr="00AB7182">
              <w:rPr>
                <w:rFonts w:ascii="Arial" w:hAnsi="Arial"/>
                <w:sz w:val="18"/>
              </w:rPr>
              <w:t>"</w:t>
            </w:r>
            <w:r w:rsidR="00000104" w:rsidRPr="00AB7182">
              <w:rPr>
                <w:rFonts w:ascii="Arial" w:hAnsi="Arial"/>
                <w:sz w:val="18"/>
              </w:rPr>
              <w:t>Incoming H245 message</w:t>
            </w:r>
            <w:r w:rsidR="00A46314" w:rsidRPr="00AB7182">
              <w:rPr>
                <w:rFonts w:ascii="Arial" w:hAnsi="Arial"/>
                <w:sz w:val="18"/>
              </w:rPr>
              <w:t>"</w:t>
            </w:r>
            <w:r w:rsidR="00000104" w:rsidRPr="00AB7182">
              <w:rPr>
                <w:rFonts w:ascii="Arial" w:hAnsi="Arial"/>
                <w:sz w:val="18"/>
              </w:rPr>
              <w:t xml:space="preserve">) </w:t>
            </w:r>
          </w:p>
          <w:p w14:paraId="718524D4" w14:textId="77777777" w:rsidR="00000104" w:rsidRPr="00AB7182" w:rsidRDefault="00000104" w:rsidP="00E84531">
            <w:pPr>
              <w:keepNext/>
              <w:keepLines/>
              <w:spacing w:after="0"/>
              <w:ind w:left="284" w:hanging="284"/>
              <w:rPr>
                <w:rFonts w:ascii="Arial" w:hAnsi="Arial"/>
                <w:sz w:val="18"/>
              </w:rPr>
            </w:pPr>
          </w:p>
          <w:p w14:paraId="1BE2C0DE" w14:textId="77777777" w:rsidR="00A46314" w:rsidRPr="00AB7182" w:rsidRDefault="00A46314" w:rsidP="00A46314">
            <w:pPr>
              <w:pStyle w:val="TAL"/>
            </w:pPr>
            <w:r w:rsidRPr="00AB7182">
              <w:t>f MONA procedures supported:</w:t>
            </w:r>
          </w:p>
          <w:p w14:paraId="650DD532" w14:textId="77777777" w:rsidR="00A46314" w:rsidRPr="00AB7182" w:rsidRDefault="00A46314" w:rsidP="00A46314">
            <w:pPr>
              <w:keepNext/>
              <w:keepLines/>
              <w:spacing w:after="0"/>
              <w:ind w:left="284" w:hanging="284"/>
              <w:rPr>
                <w:rFonts w:ascii="Arial" w:hAnsi="Arial"/>
                <w:sz w:val="18"/>
              </w:rPr>
            </w:pPr>
          </w:p>
          <w:p w14:paraId="5EB8C31E" w14:textId="77777777" w:rsidR="00A46314" w:rsidRPr="00AB7182" w:rsidRDefault="00A46314" w:rsidP="00A46314">
            <w:pPr>
              <w:keepNext/>
              <w:keepLines/>
              <w:spacing w:after="0"/>
              <w:ind w:left="284" w:hanging="284"/>
              <w:rPr>
                <w:rFonts w:ascii="Arial" w:hAnsi="Arial"/>
                <w:sz w:val="18"/>
              </w:rPr>
            </w:pPr>
            <w:r w:rsidRPr="00AB7182">
              <w:tab/>
            </w:r>
            <w:r w:rsidRPr="00AB7182">
              <w:rPr>
                <w:rFonts w:ascii="Arial" w:hAnsi="Arial"/>
                <w:sz w:val="18"/>
              </w:rPr>
              <w:t>NotificationRequested (Event ID = x,</w:t>
            </w:r>
          </w:p>
          <w:p w14:paraId="71223B93" w14:textId="77777777" w:rsidR="00A46314" w:rsidRPr="00AB7182" w:rsidRDefault="00A46314" w:rsidP="00A46314">
            <w:pPr>
              <w:keepNext/>
              <w:keepLines/>
              <w:spacing w:after="0"/>
              <w:ind w:left="284" w:hanging="284"/>
              <w:rPr>
                <w:rFonts w:ascii="Arial" w:hAnsi="Arial"/>
                <w:sz w:val="18"/>
              </w:rPr>
            </w:pPr>
            <w:r w:rsidRPr="00AB7182">
              <w:rPr>
                <w:rFonts w:ascii="Arial" w:hAnsi="Arial"/>
                <w:sz w:val="18"/>
              </w:rPr>
              <w:tab/>
              <w:t>"Incoming H245 message (SPC=Both)")</w:t>
            </w:r>
          </w:p>
          <w:p w14:paraId="495462E6" w14:textId="77777777" w:rsidR="00A46314" w:rsidRPr="00AB7182" w:rsidRDefault="00A46314" w:rsidP="00A46314">
            <w:pPr>
              <w:keepNext/>
              <w:keepLines/>
              <w:spacing w:after="0"/>
              <w:ind w:left="284" w:hanging="284"/>
              <w:rPr>
                <w:rFonts w:ascii="Arial" w:hAnsi="Arial"/>
                <w:sz w:val="18"/>
              </w:rPr>
            </w:pPr>
          </w:p>
          <w:p w14:paraId="4562EBFE" w14:textId="77777777" w:rsidR="00000104" w:rsidRPr="00AB7182" w:rsidRDefault="00000104" w:rsidP="00E84531">
            <w:pPr>
              <w:pStyle w:val="TAL"/>
              <w:ind w:left="284" w:hanging="284"/>
            </w:pPr>
            <w:r w:rsidRPr="00AB7182">
              <w:t>NotificationRequested (Event ID = x,</w:t>
            </w:r>
          </w:p>
          <w:p w14:paraId="7F045253" w14:textId="77777777" w:rsidR="00000104" w:rsidRPr="00AB7182" w:rsidRDefault="00A46314" w:rsidP="00E84531">
            <w:pPr>
              <w:pStyle w:val="TAL"/>
              <w:ind w:left="284" w:hanging="284"/>
            </w:pPr>
            <w:r w:rsidRPr="00AB7182">
              <w:t>"</w:t>
            </w:r>
            <w:r w:rsidR="00000104" w:rsidRPr="00AB7182">
              <w:t>termination heartbeat</w:t>
            </w:r>
            <w:r w:rsidRPr="00AB7182">
              <w:t>"</w:t>
            </w:r>
            <w:r w:rsidR="00000104" w:rsidRPr="00AB7182">
              <w:t xml:space="preserve">) </w:t>
            </w:r>
          </w:p>
          <w:p w14:paraId="63D73F4C" w14:textId="77777777" w:rsidR="00000104" w:rsidRPr="00AB7182" w:rsidRDefault="00000104" w:rsidP="00E84531">
            <w:pPr>
              <w:pStyle w:val="TAL"/>
              <w:ind w:left="284" w:hanging="284"/>
            </w:pPr>
          </w:p>
          <w:p w14:paraId="53A43E45" w14:textId="77777777" w:rsidR="00000104" w:rsidRPr="00AB7182" w:rsidRDefault="00000104" w:rsidP="00E84531">
            <w:pPr>
              <w:pStyle w:val="TAL"/>
            </w:pPr>
            <w:r w:rsidRPr="00AB7182">
              <w:t>If indication on Bearer Released requested:</w:t>
            </w:r>
          </w:p>
          <w:p w14:paraId="5EF5B9FA" w14:textId="77777777" w:rsidR="00000104" w:rsidRPr="00AB7182" w:rsidRDefault="00000104" w:rsidP="00E84531">
            <w:pPr>
              <w:pStyle w:val="TAL"/>
              <w:ind w:left="284" w:hanging="284"/>
            </w:pPr>
            <w:r w:rsidRPr="00AB7182">
              <w:t>NotificationRequested (Event ID = x, "BNC Release (Cause)") – as defined in ITU</w:t>
            </w:r>
            <w:r w:rsidRPr="00AB7182">
              <w:noBreakHyphen/>
              <w:t>T Recommendation Q.1950</w:t>
            </w:r>
          </w:p>
          <w:p w14:paraId="13EC8EA7" w14:textId="77777777" w:rsidR="00504593" w:rsidRPr="00AB7182" w:rsidRDefault="00504593" w:rsidP="00504593">
            <w:pPr>
              <w:pStyle w:val="TAL"/>
            </w:pPr>
          </w:p>
          <w:p w14:paraId="7529668B" w14:textId="77777777" w:rsidR="00504593" w:rsidRPr="00AB7182" w:rsidRDefault="00504593" w:rsidP="00504593">
            <w:pPr>
              <w:pStyle w:val="TAL"/>
            </w:pPr>
            <w:r w:rsidRPr="00AB7182">
              <w:t>If MONA procedures supported:</w:t>
            </w:r>
          </w:p>
          <w:p w14:paraId="504FE672" w14:textId="77777777" w:rsidR="00504593" w:rsidRPr="00AB7182" w:rsidRDefault="00504593" w:rsidP="00504593">
            <w:pPr>
              <w:keepNext/>
              <w:keepLines/>
              <w:spacing w:after="0"/>
              <w:ind w:left="284" w:hanging="284"/>
              <w:rPr>
                <w:rFonts w:ascii="Arial" w:hAnsi="Arial"/>
                <w:sz w:val="18"/>
              </w:rPr>
            </w:pPr>
          </w:p>
          <w:p w14:paraId="2448784F" w14:textId="77777777" w:rsidR="00504593" w:rsidRPr="00AB7182" w:rsidRDefault="00504593" w:rsidP="00504593">
            <w:pPr>
              <w:keepNext/>
              <w:keepLines/>
              <w:spacing w:after="0"/>
              <w:rPr>
                <w:rFonts w:ascii="Arial" w:hAnsi="Arial"/>
                <w:sz w:val="18"/>
              </w:rPr>
            </w:pPr>
            <w:r w:rsidRPr="00AB7182">
              <w:rPr>
                <w:rFonts w:ascii="Arial" w:hAnsi="Arial"/>
                <w:sz w:val="18"/>
              </w:rPr>
              <w:tab/>
              <w:t>Signal = Outgoing MONA</w:t>
            </w:r>
            <w:r w:rsidR="00AB7182">
              <w:rPr>
                <w:rFonts w:ascii="Arial" w:hAnsi="Arial"/>
                <w:sz w:val="18"/>
              </w:rPr>
              <w:tab/>
            </w:r>
            <w:r w:rsidRPr="00AB7182">
              <w:rPr>
                <w:rFonts w:ascii="Arial" w:hAnsi="Arial"/>
                <w:sz w:val="18"/>
              </w:rPr>
              <w:t>preferences</w:t>
            </w:r>
          </w:p>
          <w:p w14:paraId="0B3C40D3"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lang w:eastAsia="zh-CN"/>
              </w:rPr>
              <w:tab/>
            </w:r>
            <w:r w:rsidRPr="00AB7182">
              <w:rPr>
                <w:rFonts w:ascii="Arial" w:hAnsi="Arial" w:hint="eastAsia"/>
                <w:sz w:val="18"/>
                <w:lang w:eastAsia="zh-CN"/>
              </w:rPr>
              <w:t xml:space="preserve">(Outgoing </w:t>
            </w:r>
            <w:r w:rsidRPr="00AB7182">
              <w:rPr>
                <w:rFonts w:ascii="Arial" w:hAnsi="Arial"/>
                <w:sz w:val="18"/>
                <w:lang w:eastAsia="zh-CN"/>
              </w:rPr>
              <w:t xml:space="preserve">MONA preference </w:t>
            </w:r>
            <w:r w:rsidRPr="00AB7182">
              <w:rPr>
                <w:rFonts w:ascii="Arial" w:hAnsi="Arial" w:hint="eastAsia"/>
                <w:sz w:val="18"/>
                <w:lang w:eastAsia="zh-CN"/>
              </w:rPr>
              <w:t>content)</w:t>
            </w:r>
            <w:r w:rsidRPr="00AB7182">
              <w:rPr>
                <w:rFonts w:ascii="Arial" w:hAnsi="Arial"/>
                <w:sz w:val="18"/>
                <w:lang w:eastAsia="zh-CN"/>
              </w:rPr>
              <w:t xml:space="preserve"> (NOTE)</w:t>
            </w:r>
          </w:p>
          <w:p w14:paraId="218F9521"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1C58C87D"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recv</w:t>
            </w:r>
            <w:r w:rsidR="00A46314" w:rsidRPr="00AB7182">
              <w:rPr>
                <w:rFonts w:ascii="Arial" w:hAnsi="Arial"/>
                <w:sz w:val="18"/>
              </w:rPr>
              <w:t>"</w:t>
            </w:r>
            <w:r w:rsidRPr="00AB7182">
              <w:rPr>
                <w:rFonts w:ascii="Arial" w:hAnsi="Arial"/>
                <w:sz w:val="18"/>
              </w:rPr>
              <w:t xml:space="preserve">) </w:t>
            </w:r>
          </w:p>
          <w:p w14:paraId="1510316A" w14:textId="77777777" w:rsidR="00504593" w:rsidRPr="00AB7182" w:rsidRDefault="00504593" w:rsidP="00504593">
            <w:pPr>
              <w:keepNext/>
              <w:keepLines/>
              <w:spacing w:after="0"/>
              <w:ind w:left="284" w:hanging="284"/>
              <w:rPr>
                <w:rFonts w:ascii="Arial" w:hAnsi="Arial"/>
                <w:sz w:val="18"/>
              </w:rPr>
            </w:pPr>
          </w:p>
          <w:p w14:paraId="2944665B"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40178966"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completed</w:t>
            </w:r>
            <w:r w:rsidR="00A46314" w:rsidRPr="00AB7182">
              <w:rPr>
                <w:rFonts w:ascii="Arial" w:hAnsi="Arial"/>
                <w:sz w:val="18"/>
              </w:rPr>
              <w:t>"</w:t>
            </w:r>
            <w:r w:rsidRPr="00AB7182">
              <w:rPr>
                <w:rFonts w:ascii="Arial" w:hAnsi="Arial"/>
                <w:sz w:val="18"/>
              </w:rPr>
              <w:t xml:space="preserve">) </w:t>
            </w:r>
          </w:p>
          <w:p w14:paraId="61FEEDD0" w14:textId="77777777" w:rsidR="00504593" w:rsidRPr="00AB7182" w:rsidRDefault="00504593" w:rsidP="00504593">
            <w:pPr>
              <w:keepNext/>
              <w:keepLines/>
              <w:spacing w:after="0"/>
              <w:ind w:left="284" w:hanging="284"/>
              <w:rPr>
                <w:rFonts w:ascii="Arial" w:hAnsi="Arial"/>
                <w:sz w:val="18"/>
              </w:rPr>
            </w:pPr>
          </w:p>
          <w:p w14:paraId="0BF623A6"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7CC25E09"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Legacy Interworking Detected</w:t>
            </w:r>
            <w:r w:rsidR="00A46314" w:rsidRPr="00AB7182">
              <w:rPr>
                <w:rFonts w:ascii="Arial" w:hAnsi="Arial"/>
                <w:sz w:val="18"/>
              </w:rPr>
              <w:t>"</w:t>
            </w:r>
            <w:r w:rsidRPr="00AB7182">
              <w:rPr>
                <w:rFonts w:ascii="Arial" w:hAnsi="Arial"/>
                <w:sz w:val="18"/>
              </w:rPr>
              <w:t xml:space="preserve"> (Signal = Outgoing H245 message</w:t>
            </w:r>
          </w:p>
          <w:p w14:paraId="479E6B17" w14:textId="77777777" w:rsidR="00504593" w:rsidRPr="00AB7182" w:rsidRDefault="00504593" w:rsidP="00504593">
            <w:pPr>
              <w:keepNext/>
              <w:keepLines/>
              <w:spacing w:after="0"/>
              <w:ind w:left="284" w:hanging="284"/>
              <w:rPr>
                <w:rFonts w:ascii="Arial" w:hAnsi="Arial"/>
                <w:sz w:val="18"/>
              </w:rPr>
            </w:pPr>
            <w:r w:rsidRPr="00AB7182">
              <w:rPr>
                <w:rFonts w:ascii="Arial" w:hAnsi="Arial" w:hint="eastAsia"/>
                <w:sz w:val="18"/>
                <w:lang w:eastAsia="zh-CN"/>
              </w:rPr>
              <w:t>(Outgoing H.245 message content)</w:t>
            </w:r>
          </w:p>
          <w:p w14:paraId="237F39E2"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 )</w:t>
            </w:r>
          </w:p>
          <w:p w14:paraId="62DC557C" w14:textId="77777777" w:rsidR="00504593" w:rsidRPr="00AB7182" w:rsidRDefault="00504593" w:rsidP="00504593">
            <w:pPr>
              <w:keepNext/>
              <w:keepLines/>
              <w:spacing w:after="0"/>
              <w:ind w:left="284" w:hanging="284"/>
              <w:rPr>
                <w:rFonts w:ascii="Arial" w:hAnsi="Arial"/>
                <w:sz w:val="18"/>
              </w:rPr>
            </w:pPr>
          </w:p>
          <w:p w14:paraId="39C873B4"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5A0B8B51" w14:textId="77777777" w:rsidR="00822928"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Channel reception</w:t>
            </w:r>
            <w:r w:rsidR="00A46314" w:rsidRPr="00AB7182">
              <w:rPr>
                <w:rFonts w:ascii="Arial" w:hAnsi="Arial"/>
                <w:sz w:val="18"/>
              </w:rPr>
              <w:t>"</w:t>
            </w:r>
            <w:r w:rsidRPr="00AB7182">
              <w:rPr>
                <w:rFonts w:ascii="Arial" w:hAnsi="Arial"/>
                <w:sz w:val="18"/>
              </w:rPr>
              <w:t>)</w:t>
            </w:r>
          </w:p>
          <w:p w14:paraId="07EC94D8" w14:textId="77777777" w:rsidR="00822928" w:rsidRPr="00AB7182" w:rsidRDefault="00822928" w:rsidP="00504593">
            <w:pPr>
              <w:keepNext/>
              <w:keepLines/>
              <w:spacing w:after="0"/>
              <w:ind w:left="284" w:hanging="284"/>
              <w:rPr>
                <w:rFonts w:ascii="Arial" w:hAnsi="Arial"/>
                <w:sz w:val="18"/>
              </w:rPr>
            </w:pPr>
          </w:p>
          <w:p w14:paraId="1A16E3F5" w14:textId="77777777" w:rsidR="00F7726E" w:rsidRPr="00AB7182" w:rsidRDefault="00822928" w:rsidP="00F7726E">
            <w:pPr>
              <w:keepNext/>
              <w:keepLines/>
              <w:spacing w:after="0"/>
              <w:ind w:left="284" w:hanging="284"/>
              <w:rPr>
                <w:rFonts w:ascii="Arial" w:hAnsi="Arial"/>
                <w:sz w:val="18"/>
              </w:rPr>
            </w:pPr>
            <w:r w:rsidRPr="00AB7182">
              <w:rPr>
                <w:rFonts w:ascii="Arial" w:hAnsi="Arial"/>
                <w:sz w:val="18"/>
              </w:rPr>
              <w:t xml:space="preserve">      Signal = Forward media in MPC </w:t>
            </w:r>
            <w:r w:rsidRPr="00AB7182">
              <w:rPr>
                <w:rFonts w:ascii="Arial" w:hAnsi="Arial" w:hint="eastAsia"/>
                <w:sz w:val="18"/>
              </w:rPr>
              <w:t>(</w:t>
            </w:r>
            <w:r w:rsidRPr="00AB7182">
              <w:rPr>
                <w:rFonts w:ascii="Arial" w:hAnsi="Arial"/>
                <w:sz w:val="18"/>
              </w:rPr>
              <w:t>MPC MUX Code)</w:t>
            </w:r>
            <w:r w:rsidR="00F7726E" w:rsidRPr="00AB7182">
              <w:rPr>
                <w:rFonts w:ascii="Arial" w:hAnsi="Arial"/>
                <w:sz w:val="18"/>
              </w:rPr>
              <w:t xml:space="preserve"> </w:t>
            </w:r>
          </w:p>
          <w:p w14:paraId="7B33FE66" w14:textId="77777777" w:rsidR="00F7726E" w:rsidRPr="00AB7182" w:rsidRDefault="00F7726E" w:rsidP="00F7726E">
            <w:pPr>
              <w:keepNext/>
              <w:keepLines/>
              <w:spacing w:after="0"/>
              <w:ind w:left="284" w:hanging="284"/>
              <w:rPr>
                <w:rFonts w:ascii="Arial" w:hAnsi="Arial"/>
                <w:sz w:val="18"/>
              </w:rPr>
            </w:pPr>
            <w:r w:rsidRPr="00AB7182">
              <w:rPr>
                <w:rFonts w:ascii="Arial" w:hAnsi="Arial"/>
                <w:sz w:val="18"/>
              </w:rPr>
              <w:t xml:space="preserve"> </w:t>
            </w:r>
          </w:p>
          <w:p w14:paraId="14B38B70" w14:textId="77777777" w:rsidR="00504593" w:rsidRPr="00AB7182" w:rsidRDefault="00F7726E" w:rsidP="00504593">
            <w:pPr>
              <w:keepNext/>
              <w:keepLines/>
              <w:spacing w:after="0"/>
              <w:ind w:left="284" w:hanging="284"/>
              <w:rPr>
                <w:rFonts w:ascii="Arial" w:hAnsi="Arial"/>
                <w:sz w:val="18"/>
              </w:rPr>
            </w:pPr>
            <w:r w:rsidRPr="00AB7182">
              <w:rPr>
                <w:rFonts w:ascii="Arial" w:hAnsi="Arial"/>
                <w:sz w:val="18"/>
              </w:rPr>
              <w:t xml:space="preserve">      Incoming Multiplex Table</w:t>
            </w:r>
          </w:p>
          <w:p w14:paraId="46F90F3E" w14:textId="77777777" w:rsidR="00504593" w:rsidRPr="00AB7182" w:rsidRDefault="00504593" w:rsidP="00504593">
            <w:pPr>
              <w:keepNext/>
              <w:keepLines/>
              <w:spacing w:after="0"/>
              <w:ind w:left="284" w:hanging="284"/>
              <w:rPr>
                <w:rFonts w:ascii="Arial" w:hAnsi="Arial"/>
                <w:sz w:val="18"/>
              </w:rPr>
            </w:pPr>
          </w:p>
          <w:p w14:paraId="5BCAA945" w14:textId="77777777" w:rsidR="00000104" w:rsidRPr="00AB7182" w:rsidRDefault="00504593" w:rsidP="00E84531">
            <w:pPr>
              <w:keepNext/>
              <w:keepLines/>
              <w:spacing w:after="0"/>
              <w:ind w:left="284" w:hanging="284"/>
              <w:rPr>
                <w:rFonts w:ascii="Arial" w:hAnsi="Arial"/>
                <w:sz w:val="18"/>
              </w:rPr>
            </w:pPr>
            <w:r w:rsidRPr="00AB7182">
              <w:rPr>
                <w:rFonts w:ascii="Arial" w:hAnsi="Arial"/>
                <w:sz w:val="18"/>
              </w:rPr>
              <w:tab/>
            </w:r>
          </w:p>
        </w:tc>
        <w:tc>
          <w:tcPr>
            <w:tcW w:w="3119" w:type="dxa"/>
          </w:tcPr>
          <w:p w14:paraId="08CC9D8D" w14:textId="77777777" w:rsidR="00000104" w:rsidRPr="00AB7182" w:rsidRDefault="00000104" w:rsidP="00E84531">
            <w:pPr>
              <w:keepNext/>
              <w:keepLines/>
              <w:spacing w:after="0"/>
              <w:rPr>
                <w:rFonts w:ascii="Arial" w:hAnsi="Arial"/>
                <w:sz w:val="18"/>
              </w:rPr>
            </w:pPr>
          </w:p>
        </w:tc>
      </w:tr>
      <w:tr w:rsidR="00504593" w:rsidRPr="00AB7182" w14:paraId="15E95DD1" w14:textId="77777777" w:rsidTr="00504593">
        <w:trPr>
          <w:jc w:val="center"/>
        </w:trPr>
        <w:tc>
          <w:tcPr>
            <w:tcW w:w="9357" w:type="dxa"/>
            <w:gridSpan w:val="3"/>
          </w:tcPr>
          <w:p w14:paraId="1948B8E1" w14:textId="77777777" w:rsidR="00504593" w:rsidRPr="00AB7182" w:rsidRDefault="00504593" w:rsidP="00504593">
            <w:pPr>
              <w:pStyle w:val="TAN"/>
            </w:pPr>
            <w:r w:rsidRPr="00AB7182">
              <w:t>NOTE:</w:t>
            </w:r>
            <w:r w:rsidR="00AB7182">
              <w:tab/>
            </w:r>
            <w:r w:rsidRPr="00AB7182">
              <w:t>The frequent retransmissions of MONA preference messages required by MONA procedures are to be performed by the IM-MGW autonomously to avoid unnecessary load at the Mn interface and the MGCF.</w:t>
            </w:r>
          </w:p>
        </w:tc>
      </w:tr>
    </w:tbl>
    <w:p w14:paraId="34C0D8BE" w14:textId="77777777" w:rsidR="00000104" w:rsidRPr="00AB7182" w:rsidRDefault="00000104" w:rsidP="00000104"/>
    <w:p w14:paraId="6547C53E" w14:textId="77777777" w:rsidR="0031186B" w:rsidRPr="00AB7182" w:rsidRDefault="0031186B" w:rsidP="00000104">
      <w:r w:rsidRPr="00AB7182">
        <w:rPr>
          <w:rFonts w:cs="Arial"/>
        </w:rPr>
        <w:lastRenderedPageBreak/>
        <w:t>On receipt of this procedure, and the setting of the muxdescriptor, the IM-MGW shall initiate the H.324 negotiation, with connection mode H.324M and predefined Highest Multiplexing Level.</w:t>
      </w:r>
    </w:p>
    <w:p w14:paraId="0D66BBA9" w14:textId="77777777" w:rsidR="00000104" w:rsidRPr="00AB7182" w:rsidRDefault="00000104" w:rsidP="00000104">
      <w:r w:rsidRPr="00AB7182">
        <w:rPr>
          <w:rFonts w:cs="Arial"/>
        </w:rPr>
        <w:t>When the processing of command (1) is complete, the IM-MGW initiates the following procedure.</w:t>
      </w:r>
    </w:p>
    <w:p w14:paraId="3939F798" w14:textId="77777777" w:rsidR="00000104" w:rsidRPr="00AB7182" w:rsidRDefault="00000104" w:rsidP="00000104">
      <w:pPr>
        <w:rPr>
          <w:sz w:val="24"/>
        </w:rPr>
      </w:pPr>
      <w:r w:rsidRPr="00AB7182">
        <w:rPr>
          <w:sz w:val="24"/>
        </w:rPr>
        <w:t>2</w:t>
      </w:r>
      <w:r w:rsidRPr="00AB7182">
        <w:rPr>
          <w:sz w:val="24"/>
        </w:rPr>
        <w:tab/>
        <w:t>Add.resp (Add Multiplex Termination Ack)</w:t>
      </w:r>
    </w:p>
    <w:p w14:paraId="7FDC5AB5" w14:textId="77777777" w:rsidR="00000104" w:rsidRPr="00AB7182" w:rsidRDefault="00000104" w:rsidP="00000104">
      <w:pPr>
        <w:pStyle w:val="TH"/>
      </w:pPr>
      <w:r w:rsidRPr="00AB7182">
        <w:t>Table A.17.5.2/2: Add Multiplex Termination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26565B4E" w14:textId="77777777" w:rsidTr="00E84531">
        <w:trPr>
          <w:jc w:val="center"/>
        </w:trPr>
        <w:tc>
          <w:tcPr>
            <w:tcW w:w="3119" w:type="dxa"/>
          </w:tcPr>
          <w:p w14:paraId="4390BF73"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30D759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56661C3E"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728880B2" w14:textId="77777777" w:rsidTr="00E84531">
        <w:trPr>
          <w:jc w:val="center"/>
        </w:trPr>
        <w:tc>
          <w:tcPr>
            <w:tcW w:w="3119" w:type="dxa"/>
          </w:tcPr>
          <w:p w14:paraId="59F97E93" w14:textId="77777777" w:rsidR="00000104" w:rsidRPr="00AB7182" w:rsidRDefault="00000104" w:rsidP="00E84531">
            <w:pPr>
              <w:keepNext/>
              <w:keepLines/>
              <w:spacing w:after="0"/>
              <w:rPr>
                <w:rFonts w:ascii="Arial" w:hAnsi="Arial"/>
                <w:sz w:val="18"/>
              </w:rPr>
            </w:pPr>
          </w:p>
        </w:tc>
        <w:tc>
          <w:tcPr>
            <w:tcW w:w="3119" w:type="dxa"/>
          </w:tcPr>
          <w:p w14:paraId="5379B2E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7ED23304"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60FC297F"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44D0CF85" w14:textId="77777777" w:rsidR="00000104" w:rsidRPr="00AB7182" w:rsidRDefault="00000104" w:rsidP="00E84531">
            <w:pPr>
              <w:keepNext/>
              <w:keepLines/>
              <w:spacing w:after="0"/>
              <w:ind w:left="284" w:hanging="284"/>
              <w:rPr>
                <w:rFonts w:ascii="Arial" w:hAnsi="Arial"/>
                <w:sz w:val="18"/>
              </w:rPr>
            </w:pPr>
          </w:p>
        </w:tc>
        <w:tc>
          <w:tcPr>
            <w:tcW w:w="3119" w:type="dxa"/>
          </w:tcPr>
          <w:p w14:paraId="19B5E7C0" w14:textId="77777777" w:rsidR="00000104" w:rsidRPr="00AB7182" w:rsidRDefault="00000104" w:rsidP="00E84531">
            <w:pPr>
              <w:keepNext/>
              <w:keepLines/>
              <w:spacing w:after="0"/>
              <w:rPr>
                <w:rFonts w:ascii="Arial" w:hAnsi="Arial"/>
                <w:sz w:val="18"/>
              </w:rPr>
            </w:pPr>
          </w:p>
        </w:tc>
      </w:tr>
    </w:tbl>
    <w:p w14:paraId="79BE2598" w14:textId="77777777" w:rsidR="00000104" w:rsidRPr="00AB7182" w:rsidRDefault="00000104" w:rsidP="00000104"/>
    <w:p w14:paraId="0EB53F05" w14:textId="77777777" w:rsidR="00000104" w:rsidRPr="00AB7182" w:rsidRDefault="00000104" w:rsidP="006460F5">
      <w:pPr>
        <w:pStyle w:val="Heading3"/>
        <w:rPr>
          <w:lang w:val="fr-FR"/>
        </w:rPr>
      </w:pPr>
      <w:bookmarkStart w:id="218" w:name="_Toc177668550"/>
      <w:r w:rsidRPr="00AB7182">
        <w:rPr>
          <w:lang w:val="fr-FR"/>
        </w:rPr>
        <w:t>A.17.5.3</w:t>
      </w:r>
      <w:r w:rsidRPr="00AB7182">
        <w:rPr>
          <w:lang w:val="fr-FR"/>
        </w:rPr>
        <w:tab/>
        <w:t>Configure Multiplex Termination</w:t>
      </w:r>
      <w:bookmarkEnd w:id="218"/>
    </w:p>
    <w:p w14:paraId="5A3F4D99" w14:textId="77777777" w:rsidR="00000104" w:rsidRPr="00AB7182" w:rsidRDefault="00000104" w:rsidP="00000104">
      <w:r w:rsidRPr="00AB7182">
        <w:rPr>
          <w:rFonts w:cs="Arial"/>
        </w:rPr>
        <w:t xml:space="preserve">When the procedure </w:t>
      </w:r>
      <w:r w:rsidRPr="00AB7182">
        <w:t>"</w:t>
      </w:r>
      <w:r w:rsidRPr="00AB7182">
        <w:rPr>
          <w:rFonts w:cs="Arial"/>
        </w:rPr>
        <w:t>Configure Multiplex Termination</w:t>
      </w:r>
      <w:r w:rsidRPr="00AB7182">
        <w:t>"</w:t>
      </w:r>
      <w:r w:rsidRPr="00AB7182">
        <w:rPr>
          <w:rFonts w:cs="Arial"/>
        </w:rPr>
        <w:t xml:space="preserve"> is required the following procedure is initiated:</w:t>
      </w:r>
    </w:p>
    <w:p w14:paraId="4990DBEB" w14:textId="77777777" w:rsidR="00000104" w:rsidRPr="00AB7182" w:rsidRDefault="00000104" w:rsidP="00000104">
      <w:r w:rsidRPr="00AB7182">
        <w:rPr>
          <w:rFonts w:cs="Arial"/>
        </w:rPr>
        <w:t>The MGCF sends an Mod.req command with the following information.</w:t>
      </w:r>
    </w:p>
    <w:p w14:paraId="5551B171" w14:textId="77777777" w:rsidR="00000104" w:rsidRPr="00AB7182" w:rsidRDefault="00000104" w:rsidP="00000104">
      <w:pPr>
        <w:rPr>
          <w:sz w:val="24"/>
          <w:szCs w:val="24"/>
        </w:rPr>
      </w:pPr>
      <w:r w:rsidRPr="00AB7182">
        <w:rPr>
          <w:sz w:val="24"/>
          <w:szCs w:val="24"/>
        </w:rPr>
        <w:t>1</w:t>
      </w:r>
      <w:r w:rsidRPr="00AB7182">
        <w:rPr>
          <w:sz w:val="24"/>
          <w:szCs w:val="24"/>
        </w:rPr>
        <w:tab/>
        <w:t>Mod.req (</w:t>
      </w:r>
      <w:r w:rsidRPr="00AB7182">
        <w:rPr>
          <w:rFonts w:cs="Arial"/>
          <w:sz w:val="24"/>
          <w:szCs w:val="24"/>
        </w:rPr>
        <w:t>Configure Multiplex Termination</w:t>
      </w:r>
      <w:r w:rsidRPr="00AB7182">
        <w:rPr>
          <w:sz w:val="24"/>
          <w:szCs w:val="24"/>
        </w:rPr>
        <w:t>)</w:t>
      </w:r>
      <w:r w:rsidRPr="00AB7182">
        <w:rPr>
          <w:sz w:val="24"/>
          <w:szCs w:val="24"/>
        </w:rPr>
        <w:tab/>
        <w:t>MGCF to IM-MGW</w:t>
      </w:r>
    </w:p>
    <w:p w14:paraId="3A112B8B" w14:textId="77777777" w:rsidR="00000104" w:rsidRPr="00AB7182" w:rsidRDefault="00000104" w:rsidP="00000104">
      <w:pPr>
        <w:pStyle w:val="TH"/>
        <w:rPr>
          <w:lang w:val="fr-FR"/>
        </w:rPr>
      </w:pPr>
      <w:r w:rsidRPr="00AB7182">
        <w:rPr>
          <w:lang w:val="fr-FR"/>
        </w:rPr>
        <w:t>Table A.17.5.3/1: Configure Multiplex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72290B7A" w14:textId="77777777" w:rsidTr="00E84531">
        <w:trPr>
          <w:jc w:val="center"/>
        </w:trPr>
        <w:tc>
          <w:tcPr>
            <w:tcW w:w="3119" w:type="dxa"/>
          </w:tcPr>
          <w:p w14:paraId="3FC05820"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51019B4A"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45AF53A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356A63DB" w14:textId="77777777" w:rsidTr="00E84531">
        <w:trPr>
          <w:jc w:val="center"/>
        </w:trPr>
        <w:tc>
          <w:tcPr>
            <w:tcW w:w="3119" w:type="dxa"/>
          </w:tcPr>
          <w:p w14:paraId="2BAA310C" w14:textId="77777777" w:rsidR="00000104" w:rsidRPr="00AB7182" w:rsidRDefault="00000104" w:rsidP="00E84531">
            <w:pPr>
              <w:keepNext/>
              <w:keepLines/>
              <w:spacing w:after="0"/>
              <w:rPr>
                <w:rFonts w:ascii="Arial" w:hAnsi="Arial"/>
                <w:sz w:val="18"/>
              </w:rPr>
            </w:pPr>
          </w:p>
        </w:tc>
        <w:tc>
          <w:tcPr>
            <w:tcW w:w="3119" w:type="dxa"/>
          </w:tcPr>
          <w:p w14:paraId="3B28583A"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15CD6BC2"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04ABBE48" w14:textId="77777777" w:rsidR="00000104" w:rsidRPr="00AB7182" w:rsidRDefault="00000104" w:rsidP="00E84531">
            <w:pPr>
              <w:keepNext/>
              <w:keepLines/>
              <w:spacing w:after="0"/>
              <w:ind w:left="284" w:hanging="284"/>
              <w:rPr>
                <w:rFonts w:ascii="Arial" w:hAnsi="Arial"/>
                <w:sz w:val="18"/>
                <w:lang w:val="en-US"/>
              </w:rPr>
            </w:pPr>
            <w:r w:rsidRPr="00AB7182">
              <w:rPr>
                <w:rFonts w:ascii="Arial" w:hAnsi="Arial"/>
                <w:sz w:val="18"/>
                <w:lang w:val="en-US"/>
              </w:rPr>
              <w:t>Termination ID = mux1</w:t>
            </w:r>
          </w:p>
          <w:p w14:paraId="4BAF8A9A" w14:textId="77777777" w:rsidR="00000104" w:rsidRPr="00AB7182" w:rsidRDefault="00000104" w:rsidP="00E84531">
            <w:pPr>
              <w:keepNext/>
              <w:keepLines/>
              <w:spacing w:after="0"/>
              <w:ind w:left="284" w:hanging="284"/>
              <w:rPr>
                <w:rFonts w:ascii="Arial" w:hAnsi="Arial"/>
                <w:sz w:val="18"/>
              </w:rPr>
            </w:pPr>
          </w:p>
          <w:p w14:paraId="2865037F" w14:textId="77777777" w:rsidR="00767B04" w:rsidRPr="00AB7182" w:rsidRDefault="00822928" w:rsidP="00767B04">
            <w:pPr>
              <w:pStyle w:val="TAL"/>
            </w:pPr>
            <w:r w:rsidRPr="00AB7182">
              <w:t>If MONA completed or MONA not supported:</w:t>
            </w:r>
          </w:p>
          <w:p w14:paraId="4643F8E7" w14:textId="77777777" w:rsidR="00000104" w:rsidRPr="00AB7182" w:rsidRDefault="00000104" w:rsidP="00767B04">
            <w:pPr>
              <w:pStyle w:val="TAL"/>
              <w:ind w:left="284"/>
            </w:pPr>
            <w:r w:rsidRPr="00AB7182">
              <w:t>Remote H223 Capability</w:t>
            </w:r>
          </w:p>
          <w:p w14:paraId="38B0809F" w14:textId="77777777" w:rsidR="00000104" w:rsidRPr="00AB7182" w:rsidRDefault="00000104" w:rsidP="00767B04">
            <w:pPr>
              <w:pStyle w:val="TAL"/>
              <w:ind w:left="284"/>
            </w:pPr>
            <w:r w:rsidRPr="00AB7182">
              <w:t>Incoming Multiplex table</w:t>
            </w:r>
          </w:p>
          <w:p w14:paraId="66433145" w14:textId="77777777" w:rsidR="00000104" w:rsidRPr="00AB7182" w:rsidRDefault="00000104" w:rsidP="00767B04">
            <w:pPr>
              <w:pStyle w:val="TAL"/>
              <w:ind w:left="284"/>
            </w:pPr>
            <w:r w:rsidRPr="00AB7182">
              <w:t>Outgoing Multiplex table</w:t>
            </w:r>
          </w:p>
          <w:p w14:paraId="3AC61848" w14:textId="77777777" w:rsidR="00000104" w:rsidRPr="00AB7182" w:rsidRDefault="00000104" w:rsidP="00E84531">
            <w:pPr>
              <w:keepNext/>
              <w:keepLines/>
              <w:spacing w:after="0"/>
              <w:ind w:left="284" w:hanging="284"/>
              <w:rPr>
                <w:rFonts w:ascii="Arial" w:hAnsi="Arial"/>
                <w:sz w:val="18"/>
              </w:rPr>
            </w:pPr>
          </w:p>
          <w:p w14:paraId="5C9E516E" w14:textId="77777777" w:rsidR="00767B04" w:rsidRPr="00AB7182" w:rsidRDefault="00767B04" w:rsidP="00767B04">
            <w:pPr>
              <w:pStyle w:val="TAL"/>
            </w:pPr>
            <w:r w:rsidRPr="00AB7182">
              <w:t>If MONA MPC sending is requested:</w:t>
            </w:r>
          </w:p>
          <w:p w14:paraId="40A6C98B" w14:textId="77777777" w:rsidR="00767B04" w:rsidRPr="00AB7182" w:rsidRDefault="00767B04" w:rsidP="00767B04">
            <w:pPr>
              <w:pStyle w:val="TAL"/>
            </w:pPr>
            <w:r w:rsidRPr="00AB7182">
              <w:t xml:space="preserve">    Signal = Forward media in MPC</w:t>
            </w:r>
            <w:r w:rsidR="00AB7182">
              <w:tab/>
            </w:r>
            <w:r w:rsidRPr="00AB7182">
              <w:rPr>
                <w:rFonts w:hint="eastAsia"/>
              </w:rPr>
              <w:t>(</w:t>
            </w:r>
            <w:r w:rsidRPr="00AB7182">
              <w:t>MPC MUX Code)</w:t>
            </w:r>
          </w:p>
          <w:p w14:paraId="598EB881" w14:textId="77777777" w:rsidR="00000104" w:rsidRPr="00AB7182" w:rsidRDefault="00000104" w:rsidP="00E84531">
            <w:pPr>
              <w:keepNext/>
              <w:keepLines/>
              <w:spacing w:after="0"/>
              <w:ind w:left="284" w:hanging="284"/>
              <w:rPr>
                <w:rFonts w:ascii="Arial" w:hAnsi="Arial"/>
                <w:sz w:val="18"/>
              </w:rPr>
            </w:pPr>
          </w:p>
        </w:tc>
        <w:tc>
          <w:tcPr>
            <w:tcW w:w="3119" w:type="dxa"/>
          </w:tcPr>
          <w:p w14:paraId="534912FD" w14:textId="77777777" w:rsidR="00000104" w:rsidRPr="00AB7182" w:rsidRDefault="00000104" w:rsidP="00E84531">
            <w:pPr>
              <w:keepNext/>
              <w:keepLines/>
              <w:spacing w:after="0"/>
              <w:rPr>
                <w:rFonts w:ascii="Arial" w:hAnsi="Arial"/>
                <w:sz w:val="18"/>
              </w:rPr>
            </w:pPr>
          </w:p>
        </w:tc>
      </w:tr>
    </w:tbl>
    <w:p w14:paraId="4D858A45" w14:textId="77777777" w:rsidR="00000104" w:rsidRPr="00AB7182" w:rsidRDefault="00000104" w:rsidP="00000104">
      <w:pPr>
        <w:rPr>
          <w:rFonts w:cs="Arial"/>
        </w:rPr>
      </w:pPr>
    </w:p>
    <w:p w14:paraId="17165E5F" w14:textId="77777777" w:rsidR="00000104" w:rsidRPr="00AB7182" w:rsidRDefault="00000104" w:rsidP="00000104">
      <w:r w:rsidRPr="00AB7182">
        <w:rPr>
          <w:rFonts w:cs="Arial"/>
        </w:rPr>
        <w:t>When the processing of command (1) is complete, the IM-MGW initiates the following procedure.</w:t>
      </w:r>
    </w:p>
    <w:p w14:paraId="502F2C2A" w14:textId="77777777" w:rsidR="00000104" w:rsidRPr="00AB7182" w:rsidRDefault="00000104" w:rsidP="00000104">
      <w:pPr>
        <w:rPr>
          <w:sz w:val="24"/>
          <w:szCs w:val="24"/>
          <w:lang w:val="fr-FR"/>
        </w:rPr>
      </w:pPr>
      <w:r w:rsidRPr="00AB7182">
        <w:rPr>
          <w:sz w:val="24"/>
          <w:szCs w:val="24"/>
          <w:lang w:val="fr-FR"/>
        </w:rPr>
        <w:t>2</w:t>
      </w:r>
      <w:r w:rsidRPr="00AB7182">
        <w:rPr>
          <w:sz w:val="24"/>
          <w:szCs w:val="24"/>
          <w:lang w:val="fr-FR"/>
        </w:rPr>
        <w:tab/>
        <w:t>Mod.resp (Configure Multiplex Termination Ack)</w:t>
      </w:r>
    </w:p>
    <w:p w14:paraId="3CBE364D" w14:textId="77777777" w:rsidR="00000104" w:rsidRPr="00AB7182" w:rsidRDefault="00000104" w:rsidP="00000104">
      <w:pPr>
        <w:pStyle w:val="TH"/>
      </w:pPr>
      <w:r w:rsidRPr="00AB7182">
        <w:t>Table A.17.5.3/2: Configure Multiplex Termination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124C789D" w14:textId="77777777" w:rsidTr="00E84531">
        <w:trPr>
          <w:jc w:val="center"/>
        </w:trPr>
        <w:tc>
          <w:tcPr>
            <w:tcW w:w="3119" w:type="dxa"/>
          </w:tcPr>
          <w:p w14:paraId="6836092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7C0A0D8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28B7127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6EBA38BF" w14:textId="77777777" w:rsidTr="00E84531">
        <w:trPr>
          <w:jc w:val="center"/>
        </w:trPr>
        <w:tc>
          <w:tcPr>
            <w:tcW w:w="3119" w:type="dxa"/>
          </w:tcPr>
          <w:p w14:paraId="1ABBCB8C" w14:textId="77777777" w:rsidR="00000104" w:rsidRPr="00AB7182" w:rsidRDefault="00000104" w:rsidP="00E84531">
            <w:pPr>
              <w:keepNext/>
              <w:keepLines/>
              <w:spacing w:after="0"/>
              <w:rPr>
                <w:rFonts w:ascii="Arial" w:hAnsi="Arial"/>
                <w:sz w:val="18"/>
              </w:rPr>
            </w:pPr>
          </w:p>
        </w:tc>
        <w:tc>
          <w:tcPr>
            <w:tcW w:w="3119" w:type="dxa"/>
          </w:tcPr>
          <w:p w14:paraId="317C694A"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0CE014E7"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0B8E8D4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76CFA354" w14:textId="77777777" w:rsidR="00000104" w:rsidRPr="00AB7182" w:rsidRDefault="00000104" w:rsidP="00E84531">
            <w:pPr>
              <w:keepNext/>
              <w:keepLines/>
              <w:spacing w:after="0"/>
              <w:ind w:left="284" w:hanging="284"/>
              <w:rPr>
                <w:rFonts w:ascii="Arial" w:hAnsi="Arial"/>
                <w:sz w:val="18"/>
              </w:rPr>
            </w:pPr>
          </w:p>
        </w:tc>
        <w:tc>
          <w:tcPr>
            <w:tcW w:w="3119" w:type="dxa"/>
          </w:tcPr>
          <w:p w14:paraId="16B9BDFC" w14:textId="77777777" w:rsidR="00000104" w:rsidRPr="00AB7182" w:rsidRDefault="00000104" w:rsidP="00E84531">
            <w:pPr>
              <w:keepNext/>
              <w:keepLines/>
              <w:spacing w:after="0"/>
              <w:rPr>
                <w:rFonts w:ascii="Arial" w:hAnsi="Arial"/>
                <w:sz w:val="18"/>
              </w:rPr>
            </w:pPr>
          </w:p>
        </w:tc>
      </w:tr>
    </w:tbl>
    <w:p w14:paraId="791FED2C" w14:textId="77777777" w:rsidR="00000104" w:rsidRPr="00AB7182" w:rsidRDefault="00000104" w:rsidP="00000104"/>
    <w:p w14:paraId="58DA9F81" w14:textId="77777777" w:rsidR="00000104" w:rsidRPr="00AB7182" w:rsidRDefault="00000104" w:rsidP="006460F5">
      <w:pPr>
        <w:pStyle w:val="Heading3"/>
        <w:rPr>
          <w:lang w:val="en-US"/>
        </w:rPr>
      </w:pPr>
      <w:bookmarkStart w:id="219" w:name="_Toc177668551"/>
      <w:r w:rsidRPr="00AB7182">
        <w:rPr>
          <w:lang w:val="en-US"/>
        </w:rPr>
        <w:t>A.17.5.4</w:t>
      </w:r>
      <w:r w:rsidRPr="00AB7182">
        <w:rPr>
          <w:lang w:val="en-US"/>
        </w:rPr>
        <w:tab/>
        <w:t>Signal H245 Message</w:t>
      </w:r>
      <w:bookmarkEnd w:id="219"/>
    </w:p>
    <w:p w14:paraId="5625EEB4" w14:textId="77777777" w:rsidR="00000104" w:rsidRPr="00AB7182" w:rsidRDefault="00000104" w:rsidP="00000104">
      <w:r w:rsidRPr="00AB7182">
        <w:rPr>
          <w:rFonts w:cs="Arial"/>
        </w:rPr>
        <w:t xml:space="preserve">When the procedure </w:t>
      </w:r>
      <w:r w:rsidRPr="00AB7182">
        <w:t>"Signal H245 Message"</w:t>
      </w:r>
      <w:r w:rsidRPr="00AB7182">
        <w:rPr>
          <w:rFonts w:cs="Arial"/>
        </w:rPr>
        <w:t xml:space="preserve"> is required the following procedure is initiated:</w:t>
      </w:r>
    </w:p>
    <w:p w14:paraId="08435D3D" w14:textId="77777777" w:rsidR="00000104" w:rsidRPr="00AB7182" w:rsidRDefault="00000104" w:rsidP="00000104">
      <w:r w:rsidRPr="00AB7182">
        <w:rPr>
          <w:rFonts w:cs="Arial"/>
        </w:rPr>
        <w:t>The MGCF sends an Mod.req command with the following information.</w:t>
      </w:r>
    </w:p>
    <w:p w14:paraId="1B5CAB94" w14:textId="77777777" w:rsidR="00000104" w:rsidRPr="00AB7182" w:rsidRDefault="00000104" w:rsidP="00000104">
      <w:pPr>
        <w:rPr>
          <w:sz w:val="24"/>
          <w:szCs w:val="24"/>
        </w:rPr>
      </w:pPr>
      <w:r w:rsidRPr="00AB7182">
        <w:rPr>
          <w:sz w:val="24"/>
          <w:szCs w:val="24"/>
        </w:rPr>
        <w:t>1</w:t>
      </w:r>
      <w:r w:rsidRPr="00AB7182">
        <w:rPr>
          <w:sz w:val="24"/>
          <w:szCs w:val="24"/>
        </w:rPr>
        <w:tab/>
        <w:t xml:space="preserve">Mod.req (Signal H245 </w:t>
      </w:r>
      <w:r w:rsidRPr="00AB7182">
        <w:rPr>
          <w:rFonts w:cs="Arial"/>
          <w:sz w:val="24"/>
          <w:szCs w:val="24"/>
        </w:rPr>
        <w:t>Message</w:t>
      </w:r>
      <w:r w:rsidRPr="00AB7182">
        <w:rPr>
          <w:sz w:val="24"/>
          <w:szCs w:val="24"/>
        </w:rPr>
        <w:t>)</w:t>
      </w:r>
      <w:r w:rsidRPr="00AB7182">
        <w:rPr>
          <w:sz w:val="24"/>
          <w:szCs w:val="24"/>
        </w:rPr>
        <w:tab/>
        <w:t>MGCF to IM-MGW</w:t>
      </w:r>
    </w:p>
    <w:p w14:paraId="4D2F0C01" w14:textId="77777777" w:rsidR="00000104" w:rsidRPr="00AB7182" w:rsidRDefault="00000104" w:rsidP="00000104">
      <w:pPr>
        <w:pStyle w:val="TH"/>
        <w:rPr>
          <w:lang w:val="en-US"/>
        </w:rPr>
      </w:pPr>
      <w:r w:rsidRPr="00AB7182">
        <w:rPr>
          <w:lang w:val="en-US"/>
        </w:rPr>
        <w:lastRenderedPageBreak/>
        <w:t>Table A.17.5.4/1: Signal H245 Message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14308840" w14:textId="77777777" w:rsidTr="00E84531">
        <w:trPr>
          <w:jc w:val="center"/>
        </w:trPr>
        <w:tc>
          <w:tcPr>
            <w:tcW w:w="3119" w:type="dxa"/>
          </w:tcPr>
          <w:p w14:paraId="20EC67E5"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85A7464"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312FDCA6"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523CD5A3" w14:textId="77777777" w:rsidTr="00E84531">
        <w:trPr>
          <w:jc w:val="center"/>
        </w:trPr>
        <w:tc>
          <w:tcPr>
            <w:tcW w:w="3119" w:type="dxa"/>
          </w:tcPr>
          <w:p w14:paraId="24E7BEB7" w14:textId="77777777" w:rsidR="00000104" w:rsidRPr="00AB7182" w:rsidRDefault="00000104" w:rsidP="00E84531">
            <w:pPr>
              <w:keepNext/>
              <w:keepLines/>
              <w:spacing w:after="0"/>
              <w:rPr>
                <w:rFonts w:ascii="Arial" w:hAnsi="Arial"/>
                <w:sz w:val="18"/>
              </w:rPr>
            </w:pPr>
          </w:p>
        </w:tc>
        <w:tc>
          <w:tcPr>
            <w:tcW w:w="3119" w:type="dxa"/>
          </w:tcPr>
          <w:p w14:paraId="698C468C"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457B616B"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295529AD"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Termination ID = mux1</w:t>
            </w:r>
          </w:p>
          <w:p w14:paraId="432CA997" w14:textId="77777777" w:rsidR="00000104" w:rsidRPr="00AB7182" w:rsidRDefault="00000104" w:rsidP="00E84531">
            <w:pPr>
              <w:keepNext/>
              <w:keepLines/>
              <w:spacing w:after="0"/>
              <w:ind w:left="284" w:hanging="284"/>
              <w:rPr>
                <w:rFonts w:ascii="Arial" w:hAnsi="Arial"/>
                <w:sz w:val="18"/>
              </w:rPr>
            </w:pPr>
          </w:p>
          <w:p w14:paraId="2372D43C"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Signal = Outgoing H245 message</w:t>
            </w:r>
          </w:p>
          <w:p w14:paraId="0744B520" w14:textId="77777777" w:rsidR="000616C2" w:rsidRPr="00AB7182" w:rsidRDefault="000616C2" w:rsidP="00E84531">
            <w:pPr>
              <w:keepNext/>
              <w:keepLines/>
              <w:spacing w:after="0"/>
              <w:ind w:left="284" w:hanging="284"/>
              <w:rPr>
                <w:rFonts w:ascii="Arial" w:hAnsi="Arial"/>
                <w:sz w:val="18"/>
              </w:rPr>
            </w:pPr>
            <w:r w:rsidRPr="00AB7182">
              <w:rPr>
                <w:rFonts w:ascii="Arial" w:hAnsi="Arial" w:hint="eastAsia"/>
                <w:sz w:val="18"/>
                <w:lang w:eastAsia="zh-CN"/>
              </w:rPr>
              <w:t>(Outgoing H.245 message content)</w:t>
            </w:r>
          </w:p>
          <w:p w14:paraId="71E5505C" w14:textId="77777777" w:rsidR="00000104" w:rsidRPr="00AB7182" w:rsidRDefault="00000104" w:rsidP="00E84531">
            <w:pPr>
              <w:keepNext/>
              <w:keepLines/>
              <w:spacing w:after="0"/>
              <w:ind w:left="284" w:hanging="284"/>
              <w:rPr>
                <w:rFonts w:ascii="Arial" w:hAnsi="Arial"/>
                <w:sz w:val="18"/>
              </w:rPr>
            </w:pPr>
          </w:p>
        </w:tc>
        <w:tc>
          <w:tcPr>
            <w:tcW w:w="3119" w:type="dxa"/>
          </w:tcPr>
          <w:p w14:paraId="0548BB0F" w14:textId="77777777" w:rsidR="00000104" w:rsidRPr="00AB7182" w:rsidRDefault="00000104" w:rsidP="00E84531">
            <w:pPr>
              <w:keepNext/>
              <w:keepLines/>
              <w:spacing w:after="0"/>
              <w:rPr>
                <w:rFonts w:ascii="Arial" w:hAnsi="Arial"/>
                <w:sz w:val="18"/>
              </w:rPr>
            </w:pPr>
          </w:p>
        </w:tc>
      </w:tr>
    </w:tbl>
    <w:p w14:paraId="02DCA7FC" w14:textId="77777777" w:rsidR="00000104" w:rsidRPr="00AB7182" w:rsidRDefault="00000104" w:rsidP="00000104">
      <w:pPr>
        <w:rPr>
          <w:rFonts w:cs="Arial"/>
        </w:rPr>
      </w:pPr>
    </w:p>
    <w:p w14:paraId="662512E3" w14:textId="77777777" w:rsidR="00000104" w:rsidRPr="00AB7182" w:rsidRDefault="00000104" w:rsidP="00000104">
      <w:r w:rsidRPr="00AB7182">
        <w:rPr>
          <w:rFonts w:cs="Arial"/>
        </w:rPr>
        <w:t>When the processing of command (1) is complete, the IM-MGW initiates the following procedure.</w:t>
      </w:r>
    </w:p>
    <w:p w14:paraId="37526BFB" w14:textId="77777777" w:rsidR="00000104" w:rsidRPr="00AB7182" w:rsidRDefault="00000104" w:rsidP="00000104">
      <w:pPr>
        <w:rPr>
          <w:sz w:val="24"/>
          <w:szCs w:val="24"/>
        </w:rPr>
      </w:pPr>
      <w:r w:rsidRPr="00AB7182">
        <w:rPr>
          <w:sz w:val="24"/>
          <w:szCs w:val="24"/>
        </w:rPr>
        <w:t>2</w:t>
      </w:r>
      <w:r w:rsidRPr="00AB7182">
        <w:rPr>
          <w:sz w:val="24"/>
          <w:szCs w:val="24"/>
        </w:rPr>
        <w:tab/>
        <w:t>Mod.resp (Signal H245 Message Ack)</w:t>
      </w:r>
    </w:p>
    <w:p w14:paraId="70053AAC" w14:textId="77777777" w:rsidR="00000104" w:rsidRPr="00AB7182" w:rsidRDefault="00000104" w:rsidP="00000104">
      <w:pPr>
        <w:pStyle w:val="TH"/>
      </w:pPr>
      <w:r w:rsidRPr="00AB7182">
        <w:t>Table A.17.5.4/2: Signal H245 Message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08FF4BCF" w14:textId="77777777" w:rsidTr="00E84531">
        <w:trPr>
          <w:jc w:val="center"/>
        </w:trPr>
        <w:tc>
          <w:tcPr>
            <w:tcW w:w="3119" w:type="dxa"/>
          </w:tcPr>
          <w:p w14:paraId="13A8C50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4C9C8B91"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2CA31F94"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1EA859C9" w14:textId="77777777" w:rsidTr="00E84531">
        <w:trPr>
          <w:jc w:val="center"/>
        </w:trPr>
        <w:tc>
          <w:tcPr>
            <w:tcW w:w="3119" w:type="dxa"/>
          </w:tcPr>
          <w:p w14:paraId="450BEBE9" w14:textId="77777777" w:rsidR="00000104" w:rsidRPr="00AB7182" w:rsidRDefault="00000104" w:rsidP="00E84531">
            <w:pPr>
              <w:keepNext/>
              <w:keepLines/>
              <w:spacing w:after="0"/>
              <w:rPr>
                <w:rFonts w:ascii="Arial" w:hAnsi="Arial"/>
                <w:sz w:val="18"/>
              </w:rPr>
            </w:pPr>
          </w:p>
        </w:tc>
        <w:tc>
          <w:tcPr>
            <w:tcW w:w="3119" w:type="dxa"/>
          </w:tcPr>
          <w:p w14:paraId="75662DD2"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6BF8CBDF"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42B20A25"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433C0914" w14:textId="77777777" w:rsidR="00000104" w:rsidRPr="00AB7182" w:rsidRDefault="00000104" w:rsidP="00E84531">
            <w:pPr>
              <w:keepNext/>
              <w:keepLines/>
              <w:spacing w:after="0"/>
              <w:ind w:left="284" w:hanging="284"/>
              <w:rPr>
                <w:rFonts w:ascii="Arial" w:hAnsi="Arial"/>
                <w:sz w:val="18"/>
              </w:rPr>
            </w:pPr>
          </w:p>
        </w:tc>
        <w:tc>
          <w:tcPr>
            <w:tcW w:w="3119" w:type="dxa"/>
          </w:tcPr>
          <w:p w14:paraId="713523B9" w14:textId="77777777" w:rsidR="00000104" w:rsidRPr="00AB7182" w:rsidRDefault="00000104" w:rsidP="00E84531">
            <w:pPr>
              <w:keepNext/>
              <w:keepLines/>
              <w:spacing w:after="0"/>
              <w:rPr>
                <w:rFonts w:ascii="Arial" w:hAnsi="Arial"/>
                <w:sz w:val="18"/>
              </w:rPr>
            </w:pPr>
          </w:p>
        </w:tc>
      </w:tr>
    </w:tbl>
    <w:p w14:paraId="3B8924F3" w14:textId="77777777" w:rsidR="00000104" w:rsidRPr="00AB7182" w:rsidRDefault="00000104" w:rsidP="00000104"/>
    <w:p w14:paraId="175B4935" w14:textId="77777777" w:rsidR="00000104" w:rsidRPr="00AB7182" w:rsidRDefault="00000104" w:rsidP="006460F5">
      <w:pPr>
        <w:pStyle w:val="Heading3"/>
      </w:pPr>
      <w:bookmarkStart w:id="220" w:name="_Toc177668552"/>
      <w:r w:rsidRPr="00AB7182">
        <w:t>A.17.5.5</w:t>
      </w:r>
      <w:r w:rsidRPr="00AB7182">
        <w:tab/>
        <w:t>Notify H.245 Message</w:t>
      </w:r>
      <w:bookmarkEnd w:id="220"/>
    </w:p>
    <w:p w14:paraId="2414424F" w14:textId="77777777" w:rsidR="00000104" w:rsidRPr="00AB7182" w:rsidRDefault="00000104" w:rsidP="00000104">
      <w:pPr>
        <w:tabs>
          <w:tab w:val="left" w:pos="7740"/>
        </w:tabs>
      </w:pPr>
      <w:r w:rsidRPr="00AB7182">
        <w:t>When the procedure "Notify H.245 message" is required the following procedure is initiated: the IM-MGW sends a NOT.req command with the following information.</w:t>
      </w:r>
    </w:p>
    <w:p w14:paraId="38409230" w14:textId="77777777" w:rsidR="00000104" w:rsidRPr="00AB7182" w:rsidRDefault="00000104" w:rsidP="00000104">
      <w:pPr>
        <w:rPr>
          <w:sz w:val="24"/>
          <w:szCs w:val="24"/>
        </w:rPr>
      </w:pPr>
      <w:r w:rsidRPr="00AB7182">
        <w:rPr>
          <w:sz w:val="24"/>
          <w:szCs w:val="24"/>
        </w:rPr>
        <w:t>1</w:t>
      </w:r>
      <w:r w:rsidRPr="00AB7182">
        <w:rPr>
          <w:sz w:val="24"/>
          <w:szCs w:val="24"/>
        </w:rPr>
        <w:tab/>
        <w:t xml:space="preserve">Not.req (Notify H245 </w:t>
      </w:r>
      <w:r w:rsidRPr="00AB7182">
        <w:rPr>
          <w:rFonts w:cs="Arial"/>
          <w:sz w:val="24"/>
          <w:szCs w:val="24"/>
        </w:rPr>
        <w:t>Message</w:t>
      </w:r>
      <w:r w:rsidRPr="00AB7182">
        <w:rPr>
          <w:sz w:val="24"/>
          <w:szCs w:val="24"/>
        </w:rPr>
        <w:t>)</w:t>
      </w:r>
      <w:r w:rsidRPr="00AB7182">
        <w:rPr>
          <w:sz w:val="24"/>
          <w:szCs w:val="24"/>
        </w:rPr>
        <w:tab/>
        <w:t>IM-MGW to MGCF</w:t>
      </w:r>
    </w:p>
    <w:p w14:paraId="20350BD6" w14:textId="77777777" w:rsidR="00000104" w:rsidRPr="00AB7182" w:rsidRDefault="00000104" w:rsidP="00000104">
      <w:pPr>
        <w:pStyle w:val="TH"/>
      </w:pPr>
      <w:r w:rsidRPr="00AB7182">
        <w:t>Table A.17.5.5/1: Notify H245 Message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78703E2B" w14:textId="77777777" w:rsidTr="00E84531">
        <w:trPr>
          <w:jc w:val="center"/>
        </w:trPr>
        <w:tc>
          <w:tcPr>
            <w:tcW w:w="3119" w:type="dxa"/>
          </w:tcPr>
          <w:p w14:paraId="2E13E6C3" w14:textId="77777777" w:rsidR="00000104" w:rsidRPr="00AB7182" w:rsidRDefault="00000104" w:rsidP="00E84531">
            <w:pPr>
              <w:pStyle w:val="TAH"/>
              <w:tabs>
                <w:tab w:val="left" w:pos="7740"/>
              </w:tabs>
            </w:pPr>
            <w:r w:rsidRPr="00AB7182">
              <w:t>Address Information</w:t>
            </w:r>
          </w:p>
        </w:tc>
        <w:tc>
          <w:tcPr>
            <w:tcW w:w="3119" w:type="dxa"/>
          </w:tcPr>
          <w:p w14:paraId="4C888E65" w14:textId="77777777" w:rsidR="00000104" w:rsidRPr="00AB7182" w:rsidRDefault="00000104" w:rsidP="00E84531">
            <w:pPr>
              <w:pStyle w:val="TAH"/>
              <w:tabs>
                <w:tab w:val="left" w:pos="7740"/>
              </w:tabs>
            </w:pPr>
            <w:r w:rsidRPr="00AB7182">
              <w:t>Control information</w:t>
            </w:r>
          </w:p>
        </w:tc>
        <w:tc>
          <w:tcPr>
            <w:tcW w:w="3119" w:type="dxa"/>
          </w:tcPr>
          <w:p w14:paraId="2DCBA471" w14:textId="77777777" w:rsidR="00000104" w:rsidRPr="00AB7182" w:rsidRDefault="00000104" w:rsidP="00E84531">
            <w:pPr>
              <w:pStyle w:val="TAH"/>
              <w:tabs>
                <w:tab w:val="left" w:pos="7740"/>
              </w:tabs>
            </w:pPr>
            <w:r w:rsidRPr="00AB7182">
              <w:t>Bearer information</w:t>
            </w:r>
          </w:p>
        </w:tc>
      </w:tr>
      <w:tr w:rsidR="00000104" w:rsidRPr="00AB7182" w14:paraId="3BE9AC5D" w14:textId="77777777" w:rsidTr="00E84531">
        <w:trPr>
          <w:jc w:val="center"/>
        </w:trPr>
        <w:tc>
          <w:tcPr>
            <w:tcW w:w="3119" w:type="dxa"/>
          </w:tcPr>
          <w:p w14:paraId="050DDD87" w14:textId="77777777" w:rsidR="00000104" w:rsidRPr="00AB7182" w:rsidRDefault="00000104" w:rsidP="00E84531">
            <w:pPr>
              <w:pStyle w:val="TAL"/>
              <w:tabs>
                <w:tab w:val="left" w:pos="7740"/>
              </w:tabs>
            </w:pPr>
          </w:p>
        </w:tc>
        <w:tc>
          <w:tcPr>
            <w:tcW w:w="3119" w:type="dxa"/>
          </w:tcPr>
          <w:p w14:paraId="7FF838B7" w14:textId="77777777" w:rsidR="00000104" w:rsidRPr="00AB7182" w:rsidRDefault="00000104" w:rsidP="00E84531">
            <w:pPr>
              <w:pStyle w:val="TAL"/>
              <w:tabs>
                <w:tab w:val="left" w:pos="7740"/>
              </w:tabs>
              <w:rPr>
                <w:lang w:val="fr-FR"/>
              </w:rPr>
            </w:pPr>
            <w:r w:rsidRPr="00AB7182">
              <w:rPr>
                <w:lang w:val="fr-FR"/>
              </w:rPr>
              <w:t>Transaction ID = z</w:t>
            </w:r>
          </w:p>
          <w:p w14:paraId="70A4B8EB" w14:textId="77777777" w:rsidR="00000104" w:rsidRPr="00AB7182" w:rsidRDefault="00000104" w:rsidP="00E84531">
            <w:pPr>
              <w:pStyle w:val="TAL"/>
              <w:tabs>
                <w:tab w:val="left" w:pos="7740"/>
              </w:tabs>
              <w:rPr>
                <w:lang w:val="fr-FR"/>
              </w:rPr>
            </w:pPr>
            <w:r w:rsidRPr="00AB7182">
              <w:rPr>
                <w:lang w:val="fr-FR"/>
              </w:rPr>
              <w:t>Context ID = c1</w:t>
            </w:r>
          </w:p>
          <w:p w14:paraId="7A56F3B2" w14:textId="77777777" w:rsidR="00000104" w:rsidRPr="00AB7182" w:rsidRDefault="00000104" w:rsidP="00E84531">
            <w:pPr>
              <w:pStyle w:val="TAL"/>
              <w:tabs>
                <w:tab w:val="left" w:pos="7740"/>
              </w:tabs>
            </w:pPr>
            <w:r w:rsidRPr="00AB7182">
              <w:t>Termination ID = mux1</w:t>
            </w:r>
          </w:p>
          <w:p w14:paraId="74CFFC41" w14:textId="77777777" w:rsidR="00000104" w:rsidRPr="00AB7182" w:rsidRDefault="00000104" w:rsidP="00E84531">
            <w:pPr>
              <w:pStyle w:val="TAL"/>
              <w:tabs>
                <w:tab w:val="left" w:pos="7740"/>
              </w:tabs>
            </w:pPr>
            <w:r w:rsidRPr="00AB7182">
              <w:t xml:space="preserve">    Event_ID (Event ID = x, </w:t>
            </w:r>
          </w:p>
          <w:p w14:paraId="6A0D4EE9" w14:textId="77777777" w:rsidR="00000104" w:rsidRPr="00AB7182" w:rsidRDefault="00000104" w:rsidP="00E84531">
            <w:pPr>
              <w:pStyle w:val="TAL"/>
              <w:tabs>
                <w:tab w:val="left" w:pos="7740"/>
              </w:tabs>
            </w:pPr>
            <w:r w:rsidRPr="00AB7182">
              <w:t xml:space="preserve">             </w:t>
            </w:r>
            <w:r w:rsidR="00A46314" w:rsidRPr="00AB7182">
              <w:t>"</w:t>
            </w:r>
            <w:r w:rsidRPr="00AB7182">
              <w:t>Incoming H245 message (H245 message content)")</w:t>
            </w:r>
          </w:p>
          <w:p w14:paraId="1B991FE2" w14:textId="77777777" w:rsidR="00000104" w:rsidRPr="00AB7182" w:rsidRDefault="00000104" w:rsidP="00E84531">
            <w:pPr>
              <w:pStyle w:val="TAL"/>
              <w:tabs>
                <w:tab w:val="left" w:pos="7740"/>
              </w:tabs>
            </w:pPr>
          </w:p>
        </w:tc>
        <w:tc>
          <w:tcPr>
            <w:tcW w:w="3119" w:type="dxa"/>
          </w:tcPr>
          <w:p w14:paraId="5C68CF68" w14:textId="77777777" w:rsidR="00000104" w:rsidRPr="00AB7182" w:rsidRDefault="00000104" w:rsidP="00E84531">
            <w:pPr>
              <w:pStyle w:val="TAL"/>
              <w:tabs>
                <w:tab w:val="left" w:pos="7740"/>
              </w:tabs>
            </w:pPr>
          </w:p>
        </w:tc>
      </w:tr>
    </w:tbl>
    <w:p w14:paraId="0E862EA0" w14:textId="77777777" w:rsidR="00000104" w:rsidRPr="00AB7182" w:rsidRDefault="00000104" w:rsidP="00000104"/>
    <w:p w14:paraId="4CB76480" w14:textId="77777777" w:rsidR="00000104" w:rsidRPr="00AB7182" w:rsidRDefault="00000104" w:rsidP="00000104">
      <w:r w:rsidRPr="00AB7182">
        <w:t>When the processing of command is complete, the MGCF initiates the following procedure.</w:t>
      </w:r>
    </w:p>
    <w:p w14:paraId="32975B11" w14:textId="77777777" w:rsidR="00000104" w:rsidRPr="00AB7182" w:rsidRDefault="00000104" w:rsidP="00000104">
      <w:pPr>
        <w:rPr>
          <w:sz w:val="24"/>
          <w:szCs w:val="24"/>
        </w:rPr>
      </w:pPr>
      <w:r w:rsidRPr="00AB7182">
        <w:rPr>
          <w:sz w:val="24"/>
          <w:szCs w:val="24"/>
        </w:rPr>
        <w:t>2</w:t>
      </w:r>
      <w:r w:rsidRPr="00AB7182">
        <w:rPr>
          <w:sz w:val="24"/>
          <w:szCs w:val="24"/>
        </w:rPr>
        <w:tab/>
        <w:t xml:space="preserve">Not.resp (Notify H245 </w:t>
      </w:r>
      <w:r w:rsidRPr="00AB7182">
        <w:rPr>
          <w:rFonts w:cs="Arial"/>
          <w:sz w:val="24"/>
          <w:szCs w:val="24"/>
        </w:rPr>
        <w:t>Message Ack</w:t>
      </w:r>
      <w:r w:rsidRPr="00AB7182">
        <w:rPr>
          <w:sz w:val="24"/>
          <w:szCs w:val="24"/>
        </w:rPr>
        <w:t>)</w:t>
      </w:r>
      <w:r w:rsidRPr="00AB7182">
        <w:rPr>
          <w:sz w:val="24"/>
          <w:szCs w:val="24"/>
        </w:rPr>
        <w:tab/>
        <w:t>MGCF to IM-MGW</w:t>
      </w:r>
    </w:p>
    <w:p w14:paraId="738D6979" w14:textId="77777777" w:rsidR="00000104" w:rsidRPr="00AB7182" w:rsidRDefault="00000104" w:rsidP="00000104">
      <w:pPr>
        <w:pStyle w:val="TH"/>
      </w:pPr>
      <w:r w:rsidRPr="00AB7182">
        <w:t>Table A.17.5.5/2: Notify H245 Message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66A3E423" w14:textId="77777777" w:rsidTr="00E84531">
        <w:trPr>
          <w:jc w:val="center"/>
        </w:trPr>
        <w:tc>
          <w:tcPr>
            <w:tcW w:w="3119" w:type="dxa"/>
          </w:tcPr>
          <w:p w14:paraId="1314400B" w14:textId="77777777" w:rsidR="00000104" w:rsidRPr="00AB7182" w:rsidRDefault="00000104" w:rsidP="00E84531">
            <w:pPr>
              <w:pStyle w:val="TAH"/>
            </w:pPr>
            <w:r w:rsidRPr="00AB7182">
              <w:t>Address Information</w:t>
            </w:r>
          </w:p>
        </w:tc>
        <w:tc>
          <w:tcPr>
            <w:tcW w:w="3119" w:type="dxa"/>
          </w:tcPr>
          <w:p w14:paraId="0AE9ADDB" w14:textId="77777777" w:rsidR="00000104" w:rsidRPr="00AB7182" w:rsidRDefault="00000104" w:rsidP="00E84531">
            <w:pPr>
              <w:pStyle w:val="TAH"/>
            </w:pPr>
            <w:r w:rsidRPr="00AB7182">
              <w:t>Control information</w:t>
            </w:r>
          </w:p>
        </w:tc>
        <w:tc>
          <w:tcPr>
            <w:tcW w:w="3119" w:type="dxa"/>
          </w:tcPr>
          <w:p w14:paraId="41BF6574" w14:textId="77777777" w:rsidR="00000104" w:rsidRPr="00AB7182" w:rsidRDefault="00000104" w:rsidP="00E84531">
            <w:pPr>
              <w:pStyle w:val="TAH"/>
            </w:pPr>
            <w:r w:rsidRPr="00AB7182">
              <w:t>Bearer information</w:t>
            </w:r>
          </w:p>
        </w:tc>
      </w:tr>
      <w:tr w:rsidR="00000104" w:rsidRPr="00AB7182" w14:paraId="493A6A7A" w14:textId="77777777" w:rsidTr="00E84531">
        <w:trPr>
          <w:jc w:val="center"/>
        </w:trPr>
        <w:tc>
          <w:tcPr>
            <w:tcW w:w="3119" w:type="dxa"/>
          </w:tcPr>
          <w:p w14:paraId="3873FA1E" w14:textId="77777777" w:rsidR="00000104" w:rsidRPr="00AB7182" w:rsidRDefault="00000104" w:rsidP="00E84531">
            <w:pPr>
              <w:pStyle w:val="TAL"/>
            </w:pPr>
          </w:p>
        </w:tc>
        <w:tc>
          <w:tcPr>
            <w:tcW w:w="3119" w:type="dxa"/>
          </w:tcPr>
          <w:p w14:paraId="544F1DD9" w14:textId="77777777" w:rsidR="00000104" w:rsidRPr="00AB7182" w:rsidRDefault="00000104" w:rsidP="00E84531">
            <w:pPr>
              <w:pStyle w:val="TAL"/>
              <w:rPr>
                <w:lang w:val="fr-FR"/>
              </w:rPr>
            </w:pPr>
            <w:r w:rsidRPr="00AB7182">
              <w:rPr>
                <w:lang w:val="fr-FR"/>
              </w:rPr>
              <w:t>Transaction ID = z</w:t>
            </w:r>
          </w:p>
          <w:p w14:paraId="7A38FC93" w14:textId="77777777" w:rsidR="00000104" w:rsidRPr="00AB7182" w:rsidRDefault="00000104" w:rsidP="00E84531">
            <w:pPr>
              <w:pStyle w:val="TAL"/>
              <w:rPr>
                <w:lang w:val="fr-FR"/>
              </w:rPr>
            </w:pPr>
            <w:r w:rsidRPr="00AB7182">
              <w:rPr>
                <w:lang w:val="fr-FR"/>
              </w:rPr>
              <w:t>Context ID = c1</w:t>
            </w:r>
          </w:p>
          <w:p w14:paraId="773E7F12" w14:textId="77777777" w:rsidR="00000104" w:rsidRPr="00AB7182" w:rsidRDefault="00000104" w:rsidP="00E84531">
            <w:pPr>
              <w:pStyle w:val="TAL"/>
            </w:pPr>
            <w:r w:rsidRPr="00AB7182">
              <w:t>Termination ID = mux1</w:t>
            </w:r>
          </w:p>
        </w:tc>
        <w:tc>
          <w:tcPr>
            <w:tcW w:w="3119" w:type="dxa"/>
          </w:tcPr>
          <w:p w14:paraId="339DD67E" w14:textId="77777777" w:rsidR="00000104" w:rsidRPr="00AB7182" w:rsidRDefault="00000104" w:rsidP="00E84531">
            <w:pPr>
              <w:pStyle w:val="TAL"/>
            </w:pPr>
          </w:p>
        </w:tc>
      </w:tr>
    </w:tbl>
    <w:p w14:paraId="6113A7D4" w14:textId="77777777" w:rsidR="00000104" w:rsidRPr="00AB7182" w:rsidRDefault="00000104" w:rsidP="009903F8"/>
    <w:p w14:paraId="4A1A643B" w14:textId="77777777" w:rsidR="00504593" w:rsidRPr="00AB7182" w:rsidRDefault="00504593" w:rsidP="006460F5">
      <w:pPr>
        <w:pStyle w:val="Heading3"/>
      </w:pPr>
      <w:bookmarkStart w:id="221" w:name="_Toc177668553"/>
      <w:r w:rsidRPr="00AB7182">
        <w:t>A.17.5.6</w:t>
      </w:r>
      <w:r w:rsidRPr="00AB7182">
        <w:tab/>
        <w:t>Notify MONA Preference Reception</w:t>
      </w:r>
      <w:bookmarkEnd w:id="221"/>
    </w:p>
    <w:p w14:paraId="7183FAB4" w14:textId="77777777" w:rsidR="00504593" w:rsidRPr="00AB7182" w:rsidRDefault="00504593" w:rsidP="00504593">
      <w:pPr>
        <w:tabs>
          <w:tab w:val="left" w:pos="7740"/>
        </w:tabs>
      </w:pPr>
      <w:r w:rsidRPr="00AB7182">
        <w:t>When the procedure "Notify MONA Preference Reception" is required the following procedure is initiated: the IM-MGW sends a NOT.req command with the following information.</w:t>
      </w:r>
    </w:p>
    <w:p w14:paraId="6F35D255" w14:textId="77777777" w:rsidR="00504593" w:rsidRPr="00AB7182" w:rsidRDefault="00504593" w:rsidP="00504593">
      <w:pPr>
        <w:rPr>
          <w:sz w:val="24"/>
          <w:szCs w:val="24"/>
        </w:rPr>
      </w:pPr>
      <w:r w:rsidRPr="00AB7182">
        <w:rPr>
          <w:sz w:val="24"/>
          <w:szCs w:val="24"/>
        </w:rPr>
        <w:t>1</w:t>
      </w:r>
      <w:r w:rsidRPr="00AB7182">
        <w:rPr>
          <w:sz w:val="24"/>
          <w:szCs w:val="24"/>
        </w:rPr>
        <w:tab/>
        <w:t>Not.req (Notify MONA Preference Reception)</w:t>
      </w:r>
      <w:r w:rsidRPr="00AB7182">
        <w:rPr>
          <w:sz w:val="24"/>
          <w:szCs w:val="24"/>
        </w:rPr>
        <w:tab/>
        <w:t>IM-MGW to MGCF</w:t>
      </w:r>
    </w:p>
    <w:p w14:paraId="7ED30C53" w14:textId="77777777" w:rsidR="00504593" w:rsidRPr="00AB7182" w:rsidRDefault="00504593" w:rsidP="00504593">
      <w:pPr>
        <w:pStyle w:val="TH"/>
      </w:pPr>
      <w:r w:rsidRPr="00AB7182">
        <w:lastRenderedPageBreak/>
        <w:t>Table A.17.5.6/1: Notify MONA Preference Reception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9243345" w14:textId="77777777" w:rsidTr="00504593">
        <w:trPr>
          <w:jc w:val="center"/>
        </w:trPr>
        <w:tc>
          <w:tcPr>
            <w:tcW w:w="3119" w:type="dxa"/>
          </w:tcPr>
          <w:p w14:paraId="018CB954" w14:textId="77777777" w:rsidR="00504593" w:rsidRPr="00AB7182" w:rsidRDefault="00504593" w:rsidP="00504593">
            <w:pPr>
              <w:pStyle w:val="TAH"/>
              <w:tabs>
                <w:tab w:val="left" w:pos="7740"/>
              </w:tabs>
            </w:pPr>
            <w:r w:rsidRPr="00AB7182">
              <w:t>Address Information</w:t>
            </w:r>
          </w:p>
        </w:tc>
        <w:tc>
          <w:tcPr>
            <w:tcW w:w="3119" w:type="dxa"/>
          </w:tcPr>
          <w:p w14:paraId="0EAE71A8" w14:textId="77777777" w:rsidR="00504593" w:rsidRPr="00AB7182" w:rsidRDefault="00504593" w:rsidP="00504593">
            <w:pPr>
              <w:pStyle w:val="TAH"/>
              <w:tabs>
                <w:tab w:val="left" w:pos="7740"/>
              </w:tabs>
            </w:pPr>
            <w:r w:rsidRPr="00AB7182">
              <w:t>Control information</w:t>
            </w:r>
          </w:p>
        </w:tc>
        <w:tc>
          <w:tcPr>
            <w:tcW w:w="3119" w:type="dxa"/>
          </w:tcPr>
          <w:p w14:paraId="554AFEF7" w14:textId="77777777" w:rsidR="00504593" w:rsidRPr="00AB7182" w:rsidRDefault="00504593" w:rsidP="00504593">
            <w:pPr>
              <w:pStyle w:val="TAH"/>
              <w:tabs>
                <w:tab w:val="left" w:pos="7740"/>
              </w:tabs>
            </w:pPr>
            <w:r w:rsidRPr="00AB7182">
              <w:t>Bearer information</w:t>
            </w:r>
          </w:p>
        </w:tc>
      </w:tr>
      <w:tr w:rsidR="00504593" w:rsidRPr="00AB7182" w14:paraId="59BAD9B6" w14:textId="77777777" w:rsidTr="00504593">
        <w:trPr>
          <w:jc w:val="center"/>
        </w:trPr>
        <w:tc>
          <w:tcPr>
            <w:tcW w:w="3119" w:type="dxa"/>
          </w:tcPr>
          <w:p w14:paraId="3CCF9EA8" w14:textId="77777777" w:rsidR="00504593" w:rsidRPr="00AB7182" w:rsidRDefault="00504593" w:rsidP="00504593">
            <w:pPr>
              <w:pStyle w:val="TAL"/>
              <w:tabs>
                <w:tab w:val="left" w:pos="7740"/>
              </w:tabs>
            </w:pPr>
          </w:p>
        </w:tc>
        <w:tc>
          <w:tcPr>
            <w:tcW w:w="3119" w:type="dxa"/>
          </w:tcPr>
          <w:p w14:paraId="04065C8A" w14:textId="77777777" w:rsidR="00504593" w:rsidRPr="00AB7182" w:rsidRDefault="00504593" w:rsidP="00504593">
            <w:pPr>
              <w:pStyle w:val="TAL"/>
              <w:tabs>
                <w:tab w:val="left" w:pos="7740"/>
              </w:tabs>
              <w:rPr>
                <w:lang w:val="fr-FR"/>
              </w:rPr>
            </w:pPr>
            <w:r w:rsidRPr="00AB7182">
              <w:rPr>
                <w:lang w:val="fr-FR"/>
              </w:rPr>
              <w:t>Transaction ID = z</w:t>
            </w:r>
          </w:p>
          <w:p w14:paraId="0318D4E1" w14:textId="77777777" w:rsidR="00504593" w:rsidRPr="00AB7182" w:rsidRDefault="00504593" w:rsidP="00504593">
            <w:pPr>
              <w:pStyle w:val="TAL"/>
              <w:tabs>
                <w:tab w:val="left" w:pos="7740"/>
              </w:tabs>
              <w:rPr>
                <w:lang w:val="fr-FR"/>
              </w:rPr>
            </w:pPr>
            <w:r w:rsidRPr="00AB7182">
              <w:rPr>
                <w:lang w:val="fr-FR"/>
              </w:rPr>
              <w:t>Context ID = c1</w:t>
            </w:r>
          </w:p>
          <w:p w14:paraId="6AAB7ECC" w14:textId="77777777" w:rsidR="00504593" w:rsidRPr="00AB7182" w:rsidRDefault="00504593" w:rsidP="00504593">
            <w:pPr>
              <w:pStyle w:val="TAL"/>
              <w:tabs>
                <w:tab w:val="left" w:pos="7740"/>
              </w:tabs>
            </w:pPr>
            <w:r w:rsidRPr="00AB7182">
              <w:t>Termination ID = mux1</w:t>
            </w:r>
          </w:p>
          <w:p w14:paraId="502C47C1" w14:textId="77777777" w:rsidR="00504593" w:rsidRPr="00AB7182" w:rsidRDefault="00504593" w:rsidP="00504593">
            <w:pPr>
              <w:pStyle w:val="TAL"/>
              <w:tabs>
                <w:tab w:val="left" w:pos="7740"/>
              </w:tabs>
            </w:pPr>
            <w:r w:rsidRPr="00AB7182">
              <w:t xml:space="preserve">    Event_ID (Event ID = x, </w:t>
            </w:r>
          </w:p>
          <w:p w14:paraId="4DC99A51" w14:textId="77777777" w:rsidR="00504593" w:rsidRPr="00AB7182" w:rsidRDefault="00504593" w:rsidP="00504593">
            <w:pPr>
              <w:pStyle w:val="TAL"/>
              <w:tabs>
                <w:tab w:val="left" w:pos="7740"/>
              </w:tabs>
            </w:pPr>
            <w:r w:rsidRPr="00AB7182">
              <w:t xml:space="preserve">             </w:t>
            </w:r>
            <w:r w:rsidR="00A46314" w:rsidRPr="00AB7182">
              <w:t>"</w:t>
            </w:r>
            <w:r w:rsidRPr="00AB7182">
              <w:t>MONA Preference recv (MONA preference message content)")</w:t>
            </w:r>
          </w:p>
          <w:p w14:paraId="4A320225" w14:textId="77777777" w:rsidR="00504593" w:rsidRPr="00AB7182" w:rsidRDefault="00504593" w:rsidP="00504593">
            <w:pPr>
              <w:pStyle w:val="TAL"/>
              <w:tabs>
                <w:tab w:val="left" w:pos="7740"/>
              </w:tabs>
            </w:pPr>
          </w:p>
        </w:tc>
        <w:tc>
          <w:tcPr>
            <w:tcW w:w="3119" w:type="dxa"/>
          </w:tcPr>
          <w:p w14:paraId="7B8934C8" w14:textId="77777777" w:rsidR="00504593" w:rsidRPr="00AB7182" w:rsidRDefault="00504593" w:rsidP="00504593">
            <w:pPr>
              <w:pStyle w:val="TAL"/>
              <w:tabs>
                <w:tab w:val="left" w:pos="7740"/>
              </w:tabs>
            </w:pPr>
          </w:p>
        </w:tc>
      </w:tr>
    </w:tbl>
    <w:p w14:paraId="703EFB19" w14:textId="77777777" w:rsidR="00504593" w:rsidRPr="00AB7182" w:rsidRDefault="00504593" w:rsidP="00504593"/>
    <w:p w14:paraId="3B33E212" w14:textId="77777777" w:rsidR="00504593" w:rsidRPr="00AB7182" w:rsidRDefault="00504593" w:rsidP="00504593">
      <w:r w:rsidRPr="00AB7182">
        <w:t>When the processing of command is complete, the MGCF initiates the following procedure.</w:t>
      </w:r>
    </w:p>
    <w:p w14:paraId="5074AD45" w14:textId="77777777" w:rsidR="00504593" w:rsidRPr="00AB7182" w:rsidRDefault="00504593" w:rsidP="00504593">
      <w:pPr>
        <w:rPr>
          <w:sz w:val="24"/>
          <w:szCs w:val="24"/>
        </w:rPr>
      </w:pPr>
      <w:r w:rsidRPr="00AB7182">
        <w:rPr>
          <w:sz w:val="24"/>
          <w:szCs w:val="24"/>
        </w:rPr>
        <w:t>2</w:t>
      </w:r>
      <w:r w:rsidRPr="00AB7182">
        <w:rPr>
          <w:sz w:val="24"/>
          <w:szCs w:val="24"/>
        </w:rPr>
        <w:tab/>
        <w:t>Not.resp (Notify MONA Preference Reception)</w:t>
      </w:r>
      <w:r w:rsidRPr="00AB7182">
        <w:rPr>
          <w:sz w:val="24"/>
          <w:szCs w:val="24"/>
        </w:rPr>
        <w:tab/>
        <w:t>MGCF to IM-MGW</w:t>
      </w:r>
    </w:p>
    <w:p w14:paraId="27281D04" w14:textId="77777777" w:rsidR="00504593" w:rsidRPr="00AB7182" w:rsidRDefault="00504593" w:rsidP="00504593">
      <w:pPr>
        <w:pStyle w:val="TH"/>
      </w:pPr>
      <w:r w:rsidRPr="00AB7182">
        <w:t>Table A.17.5.6/2: Notify MONA Preference Reception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F374433" w14:textId="77777777" w:rsidTr="00504593">
        <w:trPr>
          <w:jc w:val="center"/>
        </w:trPr>
        <w:tc>
          <w:tcPr>
            <w:tcW w:w="3119" w:type="dxa"/>
          </w:tcPr>
          <w:p w14:paraId="48EDD9FA" w14:textId="77777777" w:rsidR="00504593" w:rsidRPr="00AB7182" w:rsidRDefault="00504593" w:rsidP="00504593">
            <w:pPr>
              <w:pStyle w:val="TAH"/>
            </w:pPr>
            <w:r w:rsidRPr="00AB7182">
              <w:t>Address Information</w:t>
            </w:r>
          </w:p>
        </w:tc>
        <w:tc>
          <w:tcPr>
            <w:tcW w:w="3119" w:type="dxa"/>
          </w:tcPr>
          <w:p w14:paraId="67D01626" w14:textId="77777777" w:rsidR="00504593" w:rsidRPr="00AB7182" w:rsidRDefault="00504593" w:rsidP="00504593">
            <w:pPr>
              <w:pStyle w:val="TAH"/>
            </w:pPr>
            <w:r w:rsidRPr="00AB7182">
              <w:t>Control information</w:t>
            </w:r>
          </w:p>
        </w:tc>
        <w:tc>
          <w:tcPr>
            <w:tcW w:w="3119" w:type="dxa"/>
          </w:tcPr>
          <w:p w14:paraId="34EE90D6" w14:textId="77777777" w:rsidR="00504593" w:rsidRPr="00AB7182" w:rsidRDefault="00504593" w:rsidP="00504593">
            <w:pPr>
              <w:pStyle w:val="TAH"/>
            </w:pPr>
            <w:r w:rsidRPr="00AB7182">
              <w:t>Bearer information</w:t>
            </w:r>
          </w:p>
        </w:tc>
      </w:tr>
      <w:tr w:rsidR="00504593" w:rsidRPr="00AB7182" w14:paraId="335C3B8F" w14:textId="77777777" w:rsidTr="00504593">
        <w:trPr>
          <w:jc w:val="center"/>
        </w:trPr>
        <w:tc>
          <w:tcPr>
            <w:tcW w:w="3119" w:type="dxa"/>
          </w:tcPr>
          <w:p w14:paraId="464025EE" w14:textId="77777777" w:rsidR="00504593" w:rsidRPr="00AB7182" w:rsidRDefault="00504593" w:rsidP="00504593">
            <w:pPr>
              <w:pStyle w:val="TAL"/>
            </w:pPr>
          </w:p>
        </w:tc>
        <w:tc>
          <w:tcPr>
            <w:tcW w:w="3119" w:type="dxa"/>
          </w:tcPr>
          <w:p w14:paraId="25FBE74A" w14:textId="77777777" w:rsidR="00504593" w:rsidRPr="00AB7182" w:rsidRDefault="00504593" w:rsidP="00504593">
            <w:pPr>
              <w:pStyle w:val="TAL"/>
              <w:rPr>
                <w:lang w:val="fr-FR"/>
              </w:rPr>
            </w:pPr>
            <w:r w:rsidRPr="00AB7182">
              <w:rPr>
                <w:lang w:val="fr-FR"/>
              </w:rPr>
              <w:t>Transaction ID = z</w:t>
            </w:r>
          </w:p>
          <w:p w14:paraId="4BE4D4D4" w14:textId="77777777" w:rsidR="00504593" w:rsidRPr="00AB7182" w:rsidRDefault="00504593" w:rsidP="00504593">
            <w:pPr>
              <w:pStyle w:val="TAL"/>
              <w:rPr>
                <w:lang w:val="fr-FR"/>
              </w:rPr>
            </w:pPr>
            <w:r w:rsidRPr="00AB7182">
              <w:rPr>
                <w:lang w:val="fr-FR"/>
              </w:rPr>
              <w:t>Context ID = c1</w:t>
            </w:r>
          </w:p>
          <w:p w14:paraId="24C5A5C7" w14:textId="77777777" w:rsidR="00504593" w:rsidRPr="00AB7182" w:rsidRDefault="00504593" w:rsidP="00504593">
            <w:pPr>
              <w:pStyle w:val="TAL"/>
            </w:pPr>
            <w:r w:rsidRPr="00AB7182">
              <w:t>Termination ID = mux1</w:t>
            </w:r>
          </w:p>
        </w:tc>
        <w:tc>
          <w:tcPr>
            <w:tcW w:w="3119" w:type="dxa"/>
          </w:tcPr>
          <w:p w14:paraId="4D759830" w14:textId="77777777" w:rsidR="00504593" w:rsidRPr="00AB7182" w:rsidRDefault="00504593" w:rsidP="00504593">
            <w:pPr>
              <w:pStyle w:val="TAL"/>
            </w:pPr>
          </w:p>
        </w:tc>
      </w:tr>
    </w:tbl>
    <w:p w14:paraId="7465B9C8" w14:textId="77777777" w:rsidR="00504593" w:rsidRPr="00AB7182" w:rsidRDefault="00504593" w:rsidP="0046086B"/>
    <w:p w14:paraId="7D952FE1" w14:textId="77777777" w:rsidR="00504593" w:rsidRPr="00AB7182" w:rsidRDefault="00504593" w:rsidP="006460F5">
      <w:pPr>
        <w:pStyle w:val="Heading3"/>
      </w:pPr>
      <w:bookmarkStart w:id="222" w:name="_Toc177668554"/>
      <w:r w:rsidRPr="00AB7182">
        <w:t>A.17.5.</w:t>
      </w:r>
      <w:r w:rsidR="0046086B" w:rsidRPr="00AB7182">
        <w:t>7</w:t>
      </w:r>
      <w:r w:rsidRPr="00AB7182">
        <w:tab/>
        <w:t>Notify MONA Preference Completed</w:t>
      </w:r>
      <w:bookmarkEnd w:id="222"/>
    </w:p>
    <w:p w14:paraId="5F5ABF40" w14:textId="77777777" w:rsidR="00504593" w:rsidRPr="00AB7182" w:rsidRDefault="00504593" w:rsidP="00504593">
      <w:pPr>
        <w:tabs>
          <w:tab w:val="left" w:pos="7740"/>
        </w:tabs>
      </w:pPr>
      <w:r w:rsidRPr="00AB7182">
        <w:t>When the procedure "Notify MONA Preference Completed" is required the following procedure is initiated: the IM-MGW sends a NOT.req command with the following information.</w:t>
      </w:r>
    </w:p>
    <w:p w14:paraId="3767E579" w14:textId="77777777" w:rsidR="00504593" w:rsidRPr="00AB7182" w:rsidRDefault="00504593" w:rsidP="00504593">
      <w:pPr>
        <w:rPr>
          <w:sz w:val="24"/>
          <w:szCs w:val="24"/>
        </w:rPr>
      </w:pPr>
      <w:r w:rsidRPr="00AB7182">
        <w:rPr>
          <w:sz w:val="24"/>
          <w:szCs w:val="24"/>
        </w:rPr>
        <w:t>1</w:t>
      </w:r>
      <w:r w:rsidRPr="00AB7182">
        <w:rPr>
          <w:sz w:val="24"/>
          <w:szCs w:val="24"/>
        </w:rPr>
        <w:tab/>
        <w:t>Not.req (Notify MONA Preference Completed)</w:t>
      </w:r>
      <w:r w:rsidRPr="00AB7182">
        <w:rPr>
          <w:sz w:val="24"/>
          <w:szCs w:val="24"/>
        </w:rPr>
        <w:tab/>
        <w:t>IM-MGW to MGCF</w:t>
      </w:r>
    </w:p>
    <w:p w14:paraId="27DB2A07" w14:textId="77777777" w:rsidR="00504593" w:rsidRPr="00AB7182" w:rsidRDefault="00504593" w:rsidP="00504593">
      <w:pPr>
        <w:pStyle w:val="TH"/>
      </w:pPr>
      <w:r w:rsidRPr="00AB7182">
        <w:t>Table A.17.5.7/1: Notify MONA Preference Completed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38AD499" w14:textId="77777777" w:rsidTr="00504593">
        <w:trPr>
          <w:jc w:val="center"/>
        </w:trPr>
        <w:tc>
          <w:tcPr>
            <w:tcW w:w="3119" w:type="dxa"/>
          </w:tcPr>
          <w:p w14:paraId="1DE80492" w14:textId="77777777" w:rsidR="00504593" w:rsidRPr="00AB7182" w:rsidRDefault="00504593" w:rsidP="00504593">
            <w:pPr>
              <w:pStyle w:val="TAH"/>
              <w:tabs>
                <w:tab w:val="left" w:pos="7740"/>
              </w:tabs>
            </w:pPr>
            <w:r w:rsidRPr="00AB7182">
              <w:t>Address Information</w:t>
            </w:r>
          </w:p>
        </w:tc>
        <w:tc>
          <w:tcPr>
            <w:tcW w:w="3119" w:type="dxa"/>
          </w:tcPr>
          <w:p w14:paraId="69040717" w14:textId="77777777" w:rsidR="00504593" w:rsidRPr="00AB7182" w:rsidRDefault="00504593" w:rsidP="00504593">
            <w:pPr>
              <w:pStyle w:val="TAH"/>
              <w:tabs>
                <w:tab w:val="left" w:pos="7740"/>
              </w:tabs>
            </w:pPr>
            <w:r w:rsidRPr="00AB7182">
              <w:t>Control information</w:t>
            </w:r>
          </w:p>
        </w:tc>
        <w:tc>
          <w:tcPr>
            <w:tcW w:w="3119" w:type="dxa"/>
          </w:tcPr>
          <w:p w14:paraId="5A90E415" w14:textId="77777777" w:rsidR="00504593" w:rsidRPr="00AB7182" w:rsidRDefault="00504593" w:rsidP="00504593">
            <w:pPr>
              <w:pStyle w:val="TAH"/>
              <w:tabs>
                <w:tab w:val="left" w:pos="7740"/>
              </w:tabs>
            </w:pPr>
            <w:r w:rsidRPr="00AB7182">
              <w:t>Bearer information</w:t>
            </w:r>
          </w:p>
        </w:tc>
      </w:tr>
      <w:tr w:rsidR="00504593" w:rsidRPr="00AB7182" w14:paraId="5133625F" w14:textId="77777777" w:rsidTr="00504593">
        <w:trPr>
          <w:jc w:val="center"/>
        </w:trPr>
        <w:tc>
          <w:tcPr>
            <w:tcW w:w="3119" w:type="dxa"/>
          </w:tcPr>
          <w:p w14:paraId="000A9254" w14:textId="77777777" w:rsidR="00504593" w:rsidRPr="00AB7182" w:rsidRDefault="00504593" w:rsidP="00504593">
            <w:pPr>
              <w:pStyle w:val="TAL"/>
              <w:tabs>
                <w:tab w:val="left" w:pos="7740"/>
              </w:tabs>
            </w:pPr>
          </w:p>
        </w:tc>
        <w:tc>
          <w:tcPr>
            <w:tcW w:w="3119" w:type="dxa"/>
          </w:tcPr>
          <w:p w14:paraId="309C6274" w14:textId="77777777" w:rsidR="00504593" w:rsidRPr="00AB7182" w:rsidRDefault="00504593" w:rsidP="00504593">
            <w:pPr>
              <w:pStyle w:val="TAL"/>
              <w:tabs>
                <w:tab w:val="left" w:pos="7740"/>
              </w:tabs>
              <w:rPr>
                <w:lang w:val="fr-FR"/>
              </w:rPr>
            </w:pPr>
            <w:r w:rsidRPr="00AB7182">
              <w:rPr>
                <w:lang w:val="fr-FR"/>
              </w:rPr>
              <w:t>Transaction ID = z</w:t>
            </w:r>
          </w:p>
          <w:p w14:paraId="7A79CFFC" w14:textId="77777777" w:rsidR="00504593" w:rsidRPr="00AB7182" w:rsidRDefault="00504593" w:rsidP="00504593">
            <w:pPr>
              <w:pStyle w:val="TAL"/>
              <w:tabs>
                <w:tab w:val="left" w:pos="7740"/>
              </w:tabs>
              <w:rPr>
                <w:lang w:val="fr-FR"/>
              </w:rPr>
            </w:pPr>
            <w:r w:rsidRPr="00AB7182">
              <w:rPr>
                <w:lang w:val="fr-FR"/>
              </w:rPr>
              <w:t>Context ID = c1</w:t>
            </w:r>
          </w:p>
          <w:p w14:paraId="2E2CE7D7" w14:textId="77777777" w:rsidR="00504593" w:rsidRPr="00AB7182" w:rsidRDefault="00504593" w:rsidP="00504593">
            <w:pPr>
              <w:pStyle w:val="TAL"/>
              <w:tabs>
                <w:tab w:val="left" w:pos="7740"/>
              </w:tabs>
            </w:pPr>
            <w:r w:rsidRPr="00AB7182">
              <w:t>Termination ID = mux1</w:t>
            </w:r>
          </w:p>
          <w:p w14:paraId="0BC6EF29" w14:textId="77777777" w:rsidR="00504593" w:rsidRPr="00AB7182" w:rsidRDefault="00504593" w:rsidP="00504593">
            <w:pPr>
              <w:pStyle w:val="TAL"/>
              <w:tabs>
                <w:tab w:val="left" w:pos="7740"/>
              </w:tabs>
            </w:pPr>
            <w:r w:rsidRPr="00AB7182">
              <w:t xml:space="preserve">    Event_ID (Event ID = x, </w:t>
            </w:r>
          </w:p>
          <w:p w14:paraId="69D1B961" w14:textId="77777777" w:rsidR="00504593" w:rsidRPr="00AB7182" w:rsidRDefault="00504593" w:rsidP="00504593">
            <w:pPr>
              <w:pStyle w:val="TAL"/>
              <w:tabs>
                <w:tab w:val="left" w:pos="7740"/>
              </w:tabs>
            </w:pPr>
            <w:r w:rsidRPr="00AB7182">
              <w:t xml:space="preserve">             </w:t>
            </w:r>
            <w:r w:rsidR="00A46314" w:rsidRPr="00AB7182">
              <w:t>"</w:t>
            </w:r>
            <w:r w:rsidRPr="00AB7182">
              <w:t>MONA Preference  completed ")</w:t>
            </w:r>
          </w:p>
          <w:p w14:paraId="2DC1B500" w14:textId="77777777" w:rsidR="00504593" w:rsidRPr="00AB7182" w:rsidRDefault="00504593" w:rsidP="00504593">
            <w:pPr>
              <w:pStyle w:val="TAL"/>
              <w:tabs>
                <w:tab w:val="left" w:pos="7740"/>
              </w:tabs>
            </w:pPr>
          </w:p>
        </w:tc>
        <w:tc>
          <w:tcPr>
            <w:tcW w:w="3119" w:type="dxa"/>
          </w:tcPr>
          <w:p w14:paraId="7B499704" w14:textId="77777777" w:rsidR="00504593" w:rsidRPr="00AB7182" w:rsidRDefault="00504593" w:rsidP="00504593">
            <w:pPr>
              <w:pStyle w:val="TAL"/>
              <w:tabs>
                <w:tab w:val="left" w:pos="7740"/>
              </w:tabs>
            </w:pPr>
          </w:p>
        </w:tc>
      </w:tr>
    </w:tbl>
    <w:p w14:paraId="3B51C256" w14:textId="77777777" w:rsidR="00504593" w:rsidRPr="00AB7182" w:rsidRDefault="00504593" w:rsidP="00504593"/>
    <w:p w14:paraId="4A991F54" w14:textId="77777777" w:rsidR="00504593" w:rsidRPr="00AB7182" w:rsidRDefault="00504593" w:rsidP="00504593">
      <w:r w:rsidRPr="00AB7182">
        <w:t>When the processing of command is complete, the MGCF initiates the following procedure.</w:t>
      </w:r>
    </w:p>
    <w:p w14:paraId="6F53BB4B" w14:textId="77777777" w:rsidR="00504593" w:rsidRPr="00AB7182" w:rsidRDefault="00504593" w:rsidP="00504593">
      <w:pPr>
        <w:rPr>
          <w:sz w:val="24"/>
          <w:szCs w:val="24"/>
        </w:rPr>
      </w:pPr>
      <w:r w:rsidRPr="00AB7182">
        <w:rPr>
          <w:sz w:val="24"/>
          <w:szCs w:val="24"/>
        </w:rPr>
        <w:t>2</w:t>
      </w:r>
      <w:r w:rsidRPr="00AB7182">
        <w:rPr>
          <w:sz w:val="24"/>
          <w:szCs w:val="24"/>
        </w:rPr>
        <w:tab/>
        <w:t>Not.resp (Notify MONA Preference Completed)</w:t>
      </w:r>
      <w:r w:rsidRPr="00AB7182">
        <w:rPr>
          <w:sz w:val="24"/>
          <w:szCs w:val="24"/>
        </w:rPr>
        <w:tab/>
        <w:t>MGCF to IM-MGW</w:t>
      </w:r>
    </w:p>
    <w:p w14:paraId="7A452E05" w14:textId="77777777" w:rsidR="00504593" w:rsidRPr="00AB7182" w:rsidRDefault="00504593" w:rsidP="00504593">
      <w:pPr>
        <w:pStyle w:val="TH"/>
      </w:pPr>
      <w:r w:rsidRPr="00AB7182">
        <w:t>Table A.17.5.7/2: Notify MONA Preference Completed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5107F239" w14:textId="77777777" w:rsidTr="00504593">
        <w:trPr>
          <w:jc w:val="center"/>
        </w:trPr>
        <w:tc>
          <w:tcPr>
            <w:tcW w:w="3119" w:type="dxa"/>
          </w:tcPr>
          <w:p w14:paraId="4B0366BC" w14:textId="77777777" w:rsidR="00504593" w:rsidRPr="00AB7182" w:rsidRDefault="00504593" w:rsidP="00504593">
            <w:pPr>
              <w:pStyle w:val="TAH"/>
            </w:pPr>
            <w:r w:rsidRPr="00AB7182">
              <w:t>Address Information</w:t>
            </w:r>
          </w:p>
        </w:tc>
        <w:tc>
          <w:tcPr>
            <w:tcW w:w="3119" w:type="dxa"/>
          </w:tcPr>
          <w:p w14:paraId="5C8909F2" w14:textId="77777777" w:rsidR="00504593" w:rsidRPr="00AB7182" w:rsidRDefault="00504593" w:rsidP="00504593">
            <w:pPr>
              <w:pStyle w:val="TAH"/>
            </w:pPr>
            <w:r w:rsidRPr="00AB7182">
              <w:t>Control information</w:t>
            </w:r>
          </w:p>
        </w:tc>
        <w:tc>
          <w:tcPr>
            <w:tcW w:w="3119" w:type="dxa"/>
          </w:tcPr>
          <w:p w14:paraId="104F65FA" w14:textId="77777777" w:rsidR="00504593" w:rsidRPr="00AB7182" w:rsidRDefault="00504593" w:rsidP="00504593">
            <w:pPr>
              <w:pStyle w:val="TAH"/>
            </w:pPr>
            <w:r w:rsidRPr="00AB7182">
              <w:t>Bearer information</w:t>
            </w:r>
          </w:p>
        </w:tc>
      </w:tr>
      <w:tr w:rsidR="00504593" w:rsidRPr="00AB7182" w14:paraId="150EE1EF" w14:textId="77777777" w:rsidTr="00504593">
        <w:trPr>
          <w:jc w:val="center"/>
        </w:trPr>
        <w:tc>
          <w:tcPr>
            <w:tcW w:w="3119" w:type="dxa"/>
          </w:tcPr>
          <w:p w14:paraId="38E45CB5" w14:textId="77777777" w:rsidR="00504593" w:rsidRPr="00AB7182" w:rsidRDefault="00504593" w:rsidP="00504593">
            <w:pPr>
              <w:pStyle w:val="TAL"/>
            </w:pPr>
          </w:p>
        </w:tc>
        <w:tc>
          <w:tcPr>
            <w:tcW w:w="3119" w:type="dxa"/>
          </w:tcPr>
          <w:p w14:paraId="2BC56A17" w14:textId="77777777" w:rsidR="00504593" w:rsidRPr="00AB7182" w:rsidRDefault="00504593" w:rsidP="00504593">
            <w:pPr>
              <w:pStyle w:val="TAL"/>
              <w:rPr>
                <w:lang w:val="fr-FR"/>
              </w:rPr>
            </w:pPr>
            <w:r w:rsidRPr="00AB7182">
              <w:rPr>
                <w:lang w:val="fr-FR"/>
              </w:rPr>
              <w:t>Transaction ID = z</w:t>
            </w:r>
          </w:p>
          <w:p w14:paraId="4F83C221" w14:textId="77777777" w:rsidR="00504593" w:rsidRPr="00AB7182" w:rsidRDefault="00504593" w:rsidP="00504593">
            <w:pPr>
              <w:pStyle w:val="TAL"/>
              <w:rPr>
                <w:lang w:val="fr-FR"/>
              </w:rPr>
            </w:pPr>
            <w:r w:rsidRPr="00AB7182">
              <w:rPr>
                <w:lang w:val="fr-FR"/>
              </w:rPr>
              <w:t>Context ID = c1</w:t>
            </w:r>
          </w:p>
          <w:p w14:paraId="0CBB5AA9" w14:textId="77777777" w:rsidR="00504593" w:rsidRPr="00AB7182" w:rsidRDefault="00504593" w:rsidP="00504593">
            <w:pPr>
              <w:pStyle w:val="TAL"/>
            </w:pPr>
            <w:r w:rsidRPr="00AB7182">
              <w:t>Termination ID = mux1</w:t>
            </w:r>
          </w:p>
        </w:tc>
        <w:tc>
          <w:tcPr>
            <w:tcW w:w="3119" w:type="dxa"/>
          </w:tcPr>
          <w:p w14:paraId="0A91C3BD" w14:textId="77777777" w:rsidR="00504593" w:rsidRPr="00AB7182" w:rsidRDefault="00504593" w:rsidP="00504593">
            <w:pPr>
              <w:pStyle w:val="TAL"/>
            </w:pPr>
          </w:p>
        </w:tc>
      </w:tr>
    </w:tbl>
    <w:p w14:paraId="76FE511B" w14:textId="77777777" w:rsidR="00504593" w:rsidRPr="00AB7182" w:rsidRDefault="00504593" w:rsidP="00504593"/>
    <w:p w14:paraId="157A7D5C" w14:textId="77777777" w:rsidR="00504593" w:rsidRPr="00AB7182" w:rsidRDefault="00504593" w:rsidP="006460F5">
      <w:pPr>
        <w:pStyle w:val="Heading3"/>
        <w:rPr>
          <w:lang w:val="pt-BR"/>
        </w:rPr>
      </w:pPr>
      <w:bookmarkStart w:id="223" w:name="_Toc177668555"/>
      <w:r w:rsidRPr="00AB7182">
        <w:rPr>
          <w:lang w:val="pt-BR"/>
        </w:rPr>
        <w:t>A.17.5.8</w:t>
      </w:r>
      <w:r w:rsidRPr="00AB7182">
        <w:rPr>
          <w:lang w:val="pt-BR"/>
        </w:rPr>
        <w:tab/>
        <w:t>Signal SPC</w:t>
      </w:r>
      <w:bookmarkEnd w:id="223"/>
    </w:p>
    <w:p w14:paraId="1727F257" w14:textId="77777777" w:rsidR="00504593" w:rsidRPr="00AB7182" w:rsidRDefault="00504593" w:rsidP="00504593">
      <w:r w:rsidRPr="00AB7182">
        <w:rPr>
          <w:rFonts w:cs="Arial"/>
        </w:rPr>
        <w:t xml:space="preserve">When the procedure </w:t>
      </w:r>
      <w:r w:rsidRPr="00AB7182">
        <w:t>"Signal SPC"</w:t>
      </w:r>
      <w:r w:rsidRPr="00AB7182">
        <w:rPr>
          <w:rFonts w:cs="Arial"/>
        </w:rPr>
        <w:t xml:space="preserve"> is required the following procedure is initiated:</w:t>
      </w:r>
    </w:p>
    <w:p w14:paraId="7288A4C1" w14:textId="77777777" w:rsidR="00504593" w:rsidRPr="00AB7182" w:rsidRDefault="00504593" w:rsidP="00504593">
      <w:r w:rsidRPr="00AB7182">
        <w:rPr>
          <w:rFonts w:cs="Arial"/>
        </w:rPr>
        <w:t>The MGCF sends an Mod.req command with the following information.</w:t>
      </w:r>
    </w:p>
    <w:p w14:paraId="7F25864E" w14:textId="77777777" w:rsidR="00504593" w:rsidRPr="00AB7182" w:rsidRDefault="00504593" w:rsidP="00504593">
      <w:pPr>
        <w:rPr>
          <w:sz w:val="24"/>
          <w:szCs w:val="24"/>
        </w:rPr>
      </w:pPr>
      <w:r w:rsidRPr="00AB7182">
        <w:rPr>
          <w:sz w:val="24"/>
          <w:szCs w:val="24"/>
        </w:rPr>
        <w:t>1</w:t>
      </w:r>
      <w:r w:rsidRPr="00AB7182">
        <w:rPr>
          <w:sz w:val="24"/>
          <w:szCs w:val="24"/>
        </w:rPr>
        <w:tab/>
        <w:t>Mod.req (Signal SPC)</w:t>
      </w:r>
      <w:r w:rsidRPr="00AB7182">
        <w:rPr>
          <w:sz w:val="24"/>
          <w:szCs w:val="24"/>
        </w:rPr>
        <w:tab/>
        <w:t>MGCF to IM-MGW</w:t>
      </w:r>
    </w:p>
    <w:p w14:paraId="5D9E6AD3" w14:textId="77777777" w:rsidR="00504593" w:rsidRPr="00AB7182" w:rsidRDefault="00504593" w:rsidP="00504593">
      <w:pPr>
        <w:pStyle w:val="TH"/>
        <w:rPr>
          <w:lang w:val="en-US"/>
        </w:rPr>
      </w:pPr>
      <w:r w:rsidRPr="00AB7182">
        <w:rPr>
          <w:lang w:val="en-US"/>
        </w:rPr>
        <w:lastRenderedPageBreak/>
        <w:t>Table A.17.5.8/1: Signal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F3F4C15" w14:textId="77777777" w:rsidTr="00504593">
        <w:trPr>
          <w:jc w:val="center"/>
        </w:trPr>
        <w:tc>
          <w:tcPr>
            <w:tcW w:w="3119" w:type="dxa"/>
          </w:tcPr>
          <w:p w14:paraId="217510AC"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30D5F2B"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Control information</w:t>
            </w:r>
          </w:p>
        </w:tc>
        <w:tc>
          <w:tcPr>
            <w:tcW w:w="3119" w:type="dxa"/>
          </w:tcPr>
          <w:p w14:paraId="5308AF70"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Bearer information</w:t>
            </w:r>
          </w:p>
        </w:tc>
      </w:tr>
      <w:tr w:rsidR="00504593" w:rsidRPr="00AB7182" w14:paraId="7DE70B21" w14:textId="77777777" w:rsidTr="00504593">
        <w:trPr>
          <w:jc w:val="center"/>
        </w:trPr>
        <w:tc>
          <w:tcPr>
            <w:tcW w:w="3119" w:type="dxa"/>
          </w:tcPr>
          <w:p w14:paraId="0A5686CB" w14:textId="77777777" w:rsidR="00504593" w:rsidRPr="00AB7182" w:rsidRDefault="00504593" w:rsidP="00504593">
            <w:pPr>
              <w:keepNext/>
              <w:keepLines/>
              <w:spacing w:after="0"/>
              <w:rPr>
                <w:rFonts w:ascii="Arial" w:hAnsi="Arial"/>
                <w:sz w:val="18"/>
              </w:rPr>
            </w:pPr>
          </w:p>
        </w:tc>
        <w:tc>
          <w:tcPr>
            <w:tcW w:w="3119" w:type="dxa"/>
          </w:tcPr>
          <w:p w14:paraId="347DBFF6"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Transaction ID = z</w:t>
            </w:r>
          </w:p>
          <w:p w14:paraId="573A0C45"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Context ID = c1</w:t>
            </w:r>
          </w:p>
          <w:p w14:paraId="68F58CFA"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Termination ID = mux1</w:t>
            </w:r>
          </w:p>
          <w:p w14:paraId="2F2E51D3" w14:textId="77777777" w:rsidR="00504593" w:rsidRPr="00AB7182" w:rsidRDefault="00504593" w:rsidP="00504593">
            <w:pPr>
              <w:keepNext/>
              <w:keepLines/>
              <w:spacing w:after="0"/>
              <w:ind w:left="284" w:hanging="284"/>
              <w:rPr>
                <w:rFonts w:ascii="Arial" w:hAnsi="Arial"/>
                <w:sz w:val="18"/>
              </w:rPr>
            </w:pPr>
          </w:p>
          <w:p w14:paraId="1F05E0EC"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Signal = Outgoing H245 message</w:t>
            </w:r>
          </w:p>
          <w:p w14:paraId="3F928C56" w14:textId="77777777" w:rsidR="00504593" w:rsidRPr="00AB7182" w:rsidRDefault="00504593" w:rsidP="00504593">
            <w:pPr>
              <w:keepNext/>
              <w:keepLines/>
              <w:spacing w:after="0"/>
              <w:ind w:left="284" w:hanging="284"/>
              <w:rPr>
                <w:rFonts w:ascii="Arial" w:hAnsi="Arial"/>
                <w:sz w:val="18"/>
              </w:rPr>
            </w:pPr>
            <w:r w:rsidRPr="00AB7182">
              <w:rPr>
                <w:rFonts w:ascii="Arial" w:hAnsi="Arial" w:hint="eastAsia"/>
                <w:sz w:val="18"/>
                <w:lang w:eastAsia="zh-CN"/>
              </w:rPr>
              <w:t>(Outgoing H.245 message content</w:t>
            </w:r>
            <w:r w:rsidR="00A46314" w:rsidRPr="00AB7182">
              <w:rPr>
                <w:rFonts w:ascii="Arial" w:hAnsi="Arial"/>
                <w:sz w:val="18"/>
                <w:lang w:eastAsia="zh-CN"/>
              </w:rPr>
              <w:t>, SPC Out=ON</w:t>
            </w:r>
            <w:r w:rsidRPr="00AB7182">
              <w:rPr>
                <w:rFonts w:ascii="Arial" w:hAnsi="Arial" w:hint="eastAsia"/>
                <w:sz w:val="18"/>
                <w:lang w:eastAsia="zh-CN"/>
              </w:rPr>
              <w:t>)</w:t>
            </w:r>
          </w:p>
          <w:p w14:paraId="741E8778" w14:textId="77777777" w:rsidR="00504593" w:rsidRPr="00AB7182" w:rsidRDefault="00504593" w:rsidP="00504593">
            <w:pPr>
              <w:keepNext/>
              <w:keepLines/>
              <w:spacing w:after="0"/>
              <w:ind w:left="284" w:hanging="284"/>
              <w:rPr>
                <w:rFonts w:ascii="Arial" w:hAnsi="Arial"/>
                <w:sz w:val="18"/>
              </w:rPr>
            </w:pPr>
          </w:p>
        </w:tc>
        <w:tc>
          <w:tcPr>
            <w:tcW w:w="3119" w:type="dxa"/>
          </w:tcPr>
          <w:p w14:paraId="52400AB1" w14:textId="77777777" w:rsidR="00504593" w:rsidRPr="00AB7182" w:rsidRDefault="00504593" w:rsidP="00504593">
            <w:pPr>
              <w:keepNext/>
              <w:keepLines/>
              <w:spacing w:after="0"/>
              <w:rPr>
                <w:rFonts w:ascii="Arial" w:hAnsi="Arial"/>
                <w:sz w:val="18"/>
              </w:rPr>
            </w:pPr>
          </w:p>
        </w:tc>
      </w:tr>
    </w:tbl>
    <w:p w14:paraId="23A2E13C" w14:textId="77777777" w:rsidR="00504593" w:rsidRPr="00AB7182" w:rsidRDefault="00504593" w:rsidP="00504593">
      <w:pPr>
        <w:rPr>
          <w:rFonts w:cs="Arial"/>
        </w:rPr>
      </w:pPr>
    </w:p>
    <w:p w14:paraId="3AA7722B" w14:textId="77777777" w:rsidR="00504593" w:rsidRPr="00AB7182" w:rsidRDefault="00504593" w:rsidP="00504593">
      <w:r w:rsidRPr="00AB7182">
        <w:rPr>
          <w:rFonts w:cs="Arial"/>
        </w:rPr>
        <w:t>When the processing of command (1) is complete, the IM-MGW initiates the following procedure.</w:t>
      </w:r>
    </w:p>
    <w:p w14:paraId="44D3BE60" w14:textId="77777777" w:rsidR="00504593" w:rsidRPr="00AB7182" w:rsidRDefault="00504593" w:rsidP="00504593">
      <w:pPr>
        <w:rPr>
          <w:sz w:val="24"/>
          <w:szCs w:val="24"/>
          <w:lang w:val="en-US"/>
        </w:rPr>
      </w:pPr>
      <w:r w:rsidRPr="00AB7182">
        <w:rPr>
          <w:sz w:val="24"/>
          <w:szCs w:val="24"/>
          <w:lang w:val="en-US"/>
        </w:rPr>
        <w:t>2</w:t>
      </w:r>
      <w:r w:rsidRPr="00AB7182">
        <w:rPr>
          <w:sz w:val="24"/>
          <w:szCs w:val="24"/>
          <w:lang w:val="en-US"/>
        </w:rPr>
        <w:tab/>
        <w:t>Mod.resp (Signal SPC Ack)</w:t>
      </w:r>
    </w:p>
    <w:p w14:paraId="0A3B5227" w14:textId="77777777" w:rsidR="00504593" w:rsidRPr="00AB7182" w:rsidRDefault="00504593" w:rsidP="00504593">
      <w:pPr>
        <w:pStyle w:val="TH"/>
      </w:pPr>
      <w:r w:rsidRPr="00AB7182">
        <w:t>Table A.17.5.8/2: Signal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25AB51E" w14:textId="77777777" w:rsidTr="00504593">
        <w:trPr>
          <w:jc w:val="center"/>
        </w:trPr>
        <w:tc>
          <w:tcPr>
            <w:tcW w:w="3119" w:type="dxa"/>
          </w:tcPr>
          <w:p w14:paraId="20CB5D83"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Address Information</w:t>
            </w:r>
          </w:p>
        </w:tc>
        <w:tc>
          <w:tcPr>
            <w:tcW w:w="3119" w:type="dxa"/>
          </w:tcPr>
          <w:p w14:paraId="34CF3F09"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Control information</w:t>
            </w:r>
          </w:p>
        </w:tc>
        <w:tc>
          <w:tcPr>
            <w:tcW w:w="3119" w:type="dxa"/>
          </w:tcPr>
          <w:p w14:paraId="0DB20AF3"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Bearer information</w:t>
            </w:r>
          </w:p>
        </w:tc>
      </w:tr>
      <w:tr w:rsidR="00504593" w:rsidRPr="00AB7182" w14:paraId="263ED271" w14:textId="77777777" w:rsidTr="00504593">
        <w:trPr>
          <w:jc w:val="center"/>
        </w:trPr>
        <w:tc>
          <w:tcPr>
            <w:tcW w:w="3119" w:type="dxa"/>
          </w:tcPr>
          <w:p w14:paraId="6CE2F326" w14:textId="77777777" w:rsidR="00504593" w:rsidRPr="00AB7182" w:rsidRDefault="00504593" w:rsidP="00504593">
            <w:pPr>
              <w:keepNext/>
              <w:keepLines/>
              <w:spacing w:after="0"/>
              <w:rPr>
                <w:rFonts w:ascii="Arial" w:hAnsi="Arial"/>
                <w:sz w:val="18"/>
              </w:rPr>
            </w:pPr>
          </w:p>
        </w:tc>
        <w:tc>
          <w:tcPr>
            <w:tcW w:w="3119" w:type="dxa"/>
          </w:tcPr>
          <w:p w14:paraId="5996DBF0"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Transaction ID = z</w:t>
            </w:r>
          </w:p>
          <w:p w14:paraId="0B805C95"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Context ID = c1</w:t>
            </w:r>
          </w:p>
          <w:p w14:paraId="566C842A"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Termination ID = mux1</w:t>
            </w:r>
          </w:p>
          <w:p w14:paraId="1C171667" w14:textId="77777777" w:rsidR="00504593" w:rsidRPr="00AB7182" w:rsidRDefault="00504593" w:rsidP="00504593">
            <w:pPr>
              <w:keepNext/>
              <w:keepLines/>
              <w:spacing w:after="0"/>
              <w:ind w:left="284" w:hanging="284"/>
              <w:rPr>
                <w:rFonts w:ascii="Arial" w:hAnsi="Arial"/>
                <w:sz w:val="18"/>
              </w:rPr>
            </w:pPr>
          </w:p>
        </w:tc>
        <w:tc>
          <w:tcPr>
            <w:tcW w:w="3119" w:type="dxa"/>
          </w:tcPr>
          <w:p w14:paraId="3CC32A69" w14:textId="77777777" w:rsidR="00504593" w:rsidRPr="00AB7182" w:rsidRDefault="00504593" w:rsidP="00504593">
            <w:pPr>
              <w:keepNext/>
              <w:keepLines/>
              <w:spacing w:after="0"/>
              <w:rPr>
                <w:rFonts w:ascii="Arial" w:hAnsi="Arial"/>
                <w:sz w:val="18"/>
              </w:rPr>
            </w:pPr>
          </w:p>
        </w:tc>
      </w:tr>
    </w:tbl>
    <w:p w14:paraId="531BF9CA" w14:textId="77777777" w:rsidR="00504593" w:rsidRPr="00AB7182" w:rsidRDefault="00504593" w:rsidP="00504593"/>
    <w:p w14:paraId="734A91D2" w14:textId="77777777" w:rsidR="00504593" w:rsidRPr="00AB7182" w:rsidRDefault="00504593" w:rsidP="006460F5">
      <w:pPr>
        <w:pStyle w:val="Heading3"/>
      </w:pPr>
      <w:bookmarkStart w:id="224" w:name="_Toc177668556"/>
      <w:r w:rsidRPr="00AB7182">
        <w:t>A.17.5.9</w:t>
      </w:r>
      <w:r w:rsidRPr="00AB7182">
        <w:tab/>
        <w:t>Notify SPC</w:t>
      </w:r>
      <w:bookmarkEnd w:id="224"/>
    </w:p>
    <w:p w14:paraId="0EC92485" w14:textId="77777777" w:rsidR="00504593" w:rsidRPr="00AB7182" w:rsidRDefault="00504593" w:rsidP="00504593">
      <w:pPr>
        <w:tabs>
          <w:tab w:val="left" w:pos="7740"/>
        </w:tabs>
      </w:pPr>
      <w:r w:rsidRPr="00AB7182">
        <w:t>When the procedure "Notify SPC" is required the following procedure is initiated: the IM-MGW sends a NOT.req command with the following information.</w:t>
      </w:r>
    </w:p>
    <w:p w14:paraId="558AC646" w14:textId="77777777" w:rsidR="00504593" w:rsidRPr="00AB7182" w:rsidRDefault="00504593" w:rsidP="00504593">
      <w:pPr>
        <w:rPr>
          <w:sz w:val="24"/>
          <w:szCs w:val="24"/>
        </w:rPr>
      </w:pPr>
      <w:r w:rsidRPr="00AB7182">
        <w:rPr>
          <w:sz w:val="24"/>
          <w:szCs w:val="24"/>
        </w:rPr>
        <w:t>1</w:t>
      </w:r>
      <w:r w:rsidRPr="00AB7182">
        <w:rPr>
          <w:sz w:val="24"/>
          <w:szCs w:val="24"/>
        </w:rPr>
        <w:tab/>
        <w:t>Not.req (Notify SPC)</w:t>
      </w:r>
      <w:r w:rsidRPr="00AB7182">
        <w:rPr>
          <w:sz w:val="24"/>
          <w:szCs w:val="24"/>
        </w:rPr>
        <w:tab/>
        <w:t>IM-MGW to MGCF</w:t>
      </w:r>
    </w:p>
    <w:p w14:paraId="47E561F7" w14:textId="77777777" w:rsidR="00504593" w:rsidRPr="00AB7182" w:rsidRDefault="00504593" w:rsidP="00504593">
      <w:pPr>
        <w:pStyle w:val="TH"/>
      </w:pPr>
      <w:r w:rsidRPr="00AB7182">
        <w:t>Table A.17.5.9/1: Notify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F22D55B" w14:textId="77777777" w:rsidTr="00504593">
        <w:trPr>
          <w:jc w:val="center"/>
        </w:trPr>
        <w:tc>
          <w:tcPr>
            <w:tcW w:w="3119" w:type="dxa"/>
          </w:tcPr>
          <w:p w14:paraId="45EC2835" w14:textId="77777777" w:rsidR="00504593" w:rsidRPr="00AB7182" w:rsidRDefault="00504593" w:rsidP="00504593">
            <w:pPr>
              <w:pStyle w:val="TAH"/>
              <w:tabs>
                <w:tab w:val="left" w:pos="7740"/>
              </w:tabs>
            </w:pPr>
            <w:r w:rsidRPr="00AB7182">
              <w:t>Address Information</w:t>
            </w:r>
          </w:p>
        </w:tc>
        <w:tc>
          <w:tcPr>
            <w:tcW w:w="3119" w:type="dxa"/>
          </w:tcPr>
          <w:p w14:paraId="0FCF4D2D" w14:textId="77777777" w:rsidR="00504593" w:rsidRPr="00AB7182" w:rsidRDefault="00504593" w:rsidP="00504593">
            <w:pPr>
              <w:pStyle w:val="TAH"/>
              <w:tabs>
                <w:tab w:val="left" w:pos="7740"/>
              </w:tabs>
            </w:pPr>
            <w:r w:rsidRPr="00AB7182">
              <w:t>Control information</w:t>
            </w:r>
          </w:p>
        </w:tc>
        <w:tc>
          <w:tcPr>
            <w:tcW w:w="3119" w:type="dxa"/>
          </w:tcPr>
          <w:p w14:paraId="1ED07B9C" w14:textId="77777777" w:rsidR="00504593" w:rsidRPr="00AB7182" w:rsidRDefault="00504593" w:rsidP="00504593">
            <w:pPr>
              <w:pStyle w:val="TAH"/>
              <w:tabs>
                <w:tab w:val="left" w:pos="7740"/>
              </w:tabs>
            </w:pPr>
            <w:r w:rsidRPr="00AB7182">
              <w:t>Bearer information</w:t>
            </w:r>
          </w:p>
        </w:tc>
      </w:tr>
      <w:tr w:rsidR="00504593" w:rsidRPr="00AB7182" w14:paraId="754944B1" w14:textId="77777777" w:rsidTr="00504593">
        <w:trPr>
          <w:jc w:val="center"/>
        </w:trPr>
        <w:tc>
          <w:tcPr>
            <w:tcW w:w="3119" w:type="dxa"/>
          </w:tcPr>
          <w:p w14:paraId="365FDB0D" w14:textId="77777777" w:rsidR="00504593" w:rsidRPr="00AB7182" w:rsidRDefault="00504593" w:rsidP="00504593">
            <w:pPr>
              <w:pStyle w:val="TAL"/>
              <w:tabs>
                <w:tab w:val="left" w:pos="7740"/>
              </w:tabs>
            </w:pPr>
          </w:p>
        </w:tc>
        <w:tc>
          <w:tcPr>
            <w:tcW w:w="3119" w:type="dxa"/>
          </w:tcPr>
          <w:p w14:paraId="16635725" w14:textId="77777777" w:rsidR="00504593" w:rsidRPr="00AB7182" w:rsidRDefault="00504593" w:rsidP="00504593">
            <w:pPr>
              <w:pStyle w:val="TAL"/>
              <w:tabs>
                <w:tab w:val="left" w:pos="7740"/>
              </w:tabs>
              <w:rPr>
                <w:lang w:val="fr-FR"/>
              </w:rPr>
            </w:pPr>
            <w:r w:rsidRPr="00AB7182">
              <w:rPr>
                <w:lang w:val="fr-FR"/>
              </w:rPr>
              <w:t>Transaction ID = z</w:t>
            </w:r>
          </w:p>
          <w:p w14:paraId="7C12DC9C" w14:textId="77777777" w:rsidR="00504593" w:rsidRPr="00AB7182" w:rsidRDefault="00504593" w:rsidP="00504593">
            <w:pPr>
              <w:pStyle w:val="TAL"/>
              <w:tabs>
                <w:tab w:val="left" w:pos="7740"/>
              </w:tabs>
              <w:rPr>
                <w:lang w:val="fr-FR"/>
              </w:rPr>
            </w:pPr>
            <w:r w:rsidRPr="00AB7182">
              <w:rPr>
                <w:lang w:val="fr-FR"/>
              </w:rPr>
              <w:t>Context ID = c1</w:t>
            </w:r>
          </w:p>
          <w:p w14:paraId="7AA65962" w14:textId="77777777" w:rsidR="00504593" w:rsidRPr="00AB7182" w:rsidRDefault="00504593" w:rsidP="00504593">
            <w:pPr>
              <w:pStyle w:val="TAL"/>
              <w:tabs>
                <w:tab w:val="left" w:pos="7740"/>
              </w:tabs>
            </w:pPr>
            <w:r w:rsidRPr="00AB7182">
              <w:t>Termination ID = mux1</w:t>
            </w:r>
          </w:p>
          <w:p w14:paraId="5AC00999" w14:textId="77777777" w:rsidR="00504593" w:rsidRPr="00AB7182" w:rsidRDefault="00504593" w:rsidP="00504593">
            <w:pPr>
              <w:pStyle w:val="TAL"/>
              <w:tabs>
                <w:tab w:val="left" w:pos="7740"/>
              </w:tabs>
            </w:pPr>
            <w:r w:rsidRPr="00AB7182">
              <w:t xml:space="preserve">    Event_ID (Event ID = x, </w:t>
            </w:r>
          </w:p>
          <w:p w14:paraId="143D1C4F" w14:textId="77777777" w:rsidR="00504593" w:rsidRPr="00AB7182" w:rsidRDefault="00504593" w:rsidP="00504593">
            <w:pPr>
              <w:pStyle w:val="TAL"/>
              <w:tabs>
                <w:tab w:val="left" w:pos="7740"/>
              </w:tabs>
              <w:rPr>
                <w:lang w:val="pt-BR"/>
              </w:rPr>
            </w:pPr>
            <w:r w:rsidRPr="00AB7182">
              <w:rPr>
                <w:lang w:val="pt-BR"/>
              </w:rPr>
              <w:t xml:space="preserve">             </w:t>
            </w:r>
            <w:r w:rsidR="00A46314" w:rsidRPr="00AB7182">
              <w:rPr>
                <w:lang w:val="pt-BR"/>
              </w:rPr>
              <w:t>"</w:t>
            </w:r>
            <w:r w:rsidRPr="00AB7182">
              <w:rPr>
                <w:lang w:val="pt-BR"/>
              </w:rPr>
              <w:t>(Incoming H245 message (H245 message content</w:t>
            </w:r>
            <w:r w:rsidR="00A46314" w:rsidRPr="00AB7182">
              <w:rPr>
                <w:lang w:eastAsia="zh-CN"/>
              </w:rPr>
              <w:t>, SPC In=ON</w:t>
            </w:r>
            <w:r w:rsidRPr="00AB7182">
              <w:rPr>
                <w:lang w:val="pt-BR"/>
              </w:rPr>
              <w:t>)</w:t>
            </w:r>
            <w:r w:rsidR="00A46314" w:rsidRPr="00AB7182">
              <w:rPr>
                <w:lang w:val="pt-BR"/>
              </w:rPr>
              <w:t>"</w:t>
            </w:r>
            <w:r w:rsidRPr="00AB7182">
              <w:rPr>
                <w:lang w:val="pt-BR"/>
              </w:rPr>
              <w:t>)</w:t>
            </w:r>
          </w:p>
          <w:p w14:paraId="0773C17E" w14:textId="77777777" w:rsidR="00504593" w:rsidRPr="00AB7182" w:rsidRDefault="00504593" w:rsidP="00504593">
            <w:pPr>
              <w:pStyle w:val="TAL"/>
              <w:tabs>
                <w:tab w:val="left" w:pos="7740"/>
              </w:tabs>
              <w:rPr>
                <w:lang w:val="pt-BR"/>
              </w:rPr>
            </w:pPr>
          </w:p>
        </w:tc>
        <w:tc>
          <w:tcPr>
            <w:tcW w:w="3119" w:type="dxa"/>
          </w:tcPr>
          <w:p w14:paraId="7ED2BA7D" w14:textId="77777777" w:rsidR="00504593" w:rsidRPr="00AB7182" w:rsidRDefault="00504593" w:rsidP="00504593">
            <w:pPr>
              <w:pStyle w:val="TAL"/>
              <w:tabs>
                <w:tab w:val="left" w:pos="7740"/>
              </w:tabs>
              <w:rPr>
                <w:lang w:val="pt-BR"/>
              </w:rPr>
            </w:pPr>
          </w:p>
        </w:tc>
      </w:tr>
    </w:tbl>
    <w:p w14:paraId="16DD411A" w14:textId="77777777" w:rsidR="00504593" w:rsidRPr="00AB7182" w:rsidRDefault="00504593" w:rsidP="00504593">
      <w:pPr>
        <w:rPr>
          <w:lang w:val="pt-BR"/>
        </w:rPr>
      </w:pPr>
    </w:p>
    <w:p w14:paraId="41172D3B" w14:textId="77777777" w:rsidR="00504593" w:rsidRPr="00AB7182" w:rsidRDefault="00504593" w:rsidP="00504593">
      <w:r w:rsidRPr="00AB7182">
        <w:t>When the processing of command is complete, the MGCF initiates the following procedure.</w:t>
      </w:r>
    </w:p>
    <w:p w14:paraId="312EFF69" w14:textId="77777777" w:rsidR="00504593" w:rsidRPr="00AB7182" w:rsidRDefault="00504593" w:rsidP="00504593">
      <w:pPr>
        <w:rPr>
          <w:sz w:val="24"/>
          <w:szCs w:val="24"/>
        </w:rPr>
      </w:pPr>
      <w:r w:rsidRPr="00AB7182">
        <w:rPr>
          <w:sz w:val="24"/>
          <w:szCs w:val="24"/>
        </w:rPr>
        <w:t>2</w:t>
      </w:r>
      <w:r w:rsidRPr="00AB7182">
        <w:rPr>
          <w:sz w:val="24"/>
          <w:szCs w:val="24"/>
        </w:rPr>
        <w:tab/>
        <w:t>Not.resp (Notify SPC</w:t>
      </w:r>
      <w:r w:rsidRPr="00AB7182">
        <w:rPr>
          <w:rFonts w:cs="Arial"/>
          <w:sz w:val="24"/>
          <w:szCs w:val="24"/>
        </w:rPr>
        <w:t xml:space="preserve"> Ack</w:t>
      </w:r>
      <w:r w:rsidRPr="00AB7182">
        <w:rPr>
          <w:sz w:val="24"/>
          <w:szCs w:val="24"/>
        </w:rPr>
        <w:t>)</w:t>
      </w:r>
      <w:r w:rsidRPr="00AB7182">
        <w:rPr>
          <w:sz w:val="24"/>
          <w:szCs w:val="24"/>
        </w:rPr>
        <w:tab/>
        <w:t>MGCF to IM-MGW</w:t>
      </w:r>
    </w:p>
    <w:p w14:paraId="730923DA" w14:textId="77777777" w:rsidR="00504593" w:rsidRPr="00AB7182" w:rsidRDefault="00504593" w:rsidP="00504593">
      <w:pPr>
        <w:pStyle w:val="TH"/>
      </w:pPr>
      <w:r w:rsidRPr="00AB7182">
        <w:t>Table A.17.5.9/2: Notify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11BFA87" w14:textId="77777777" w:rsidTr="00504593">
        <w:trPr>
          <w:jc w:val="center"/>
        </w:trPr>
        <w:tc>
          <w:tcPr>
            <w:tcW w:w="3119" w:type="dxa"/>
          </w:tcPr>
          <w:p w14:paraId="40B151B0" w14:textId="77777777" w:rsidR="00504593" w:rsidRPr="00AB7182" w:rsidRDefault="00504593" w:rsidP="00504593">
            <w:pPr>
              <w:pStyle w:val="TAH"/>
            </w:pPr>
            <w:r w:rsidRPr="00AB7182">
              <w:t>Address Information</w:t>
            </w:r>
          </w:p>
        </w:tc>
        <w:tc>
          <w:tcPr>
            <w:tcW w:w="3119" w:type="dxa"/>
          </w:tcPr>
          <w:p w14:paraId="6D97B190" w14:textId="77777777" w:rsidR="00504593" w:rsidRPr="00AB7182" w:rsidRDefault="00504593" w:rsidP="00504593">
            <w:pPr>
              <w:pStyle w:val="TAH"/>
            </w:pPr>
            <w:r w:rsidRPr="00AB7182">
              <w:t>Control information</w:t>
            </w:r>
          </w:p>
        </w:tc>
        <w:tc>
          <w:tcPr>
            <w:tcW w:w="3119" w:type="dxa"/>
          </w:tcPr>
          <w:p w14:paraId="6F83DF57" w14:textId="77777777" w:rsidR="00504593" w:rsidRPr="00AB7182" w:rsidRDefault="00504593" w:rsidP="00504593">
            <w:pPr>
              <w:pStyle w:val="TAH"/>
            </w:pPr>
            <w:r w:rsidRPr="00AB7182">
              <w:t>Bearer information</w:t>
            </w:r>
          </w:p>
        </w:tc>
      </w:tr>
      <w:tr w:rsidR="00504593" w:rsidRPr="00AB7182" w14:paraId="562295AE" w14:textId="77777777" w:rsidTr="00504593">
        <w:trPr>
          <w:jc w:val="center"/>
        </w:trPr>
        <w:tc>
          <w:tcPr>
            <w:tcW w:w="3119" w:type="dxa"/>
          </w:tcPr>
          <w:p w14:paraId="1966D281" w14:textId="77777777" w:rsidR="00504593" w:rsidRPr="00AB7182" w:rsidRDefault="00504593" w:rsidP="00504593">
            <w:pPr>
              <w:pStyle w:val="TAL"/>
            </w:pPr>
          </w:p>
        </w:tc>
        <w:tc>
          <w:tcPr>
            <w:tcW w:w="3119" w:type="dxa"/>
          </w:tcPr>
          <w:p w14:paraId="18A660F4" w14:textId="77777777" w:rsidR="00504593" w:rsidRPr="00AB7182" w:rsidRDefault="00504593" w:rsidP="00504593">
            <w:pPr>
              <w:pStyle w:val="TAL"/>
              <w:rPr>
                <w:lang w:val="fr-FR"/>
              </w:rPr>
            </w:pPr>
            <w:r w:rsidRPr="00AB7182">
              <w:rPr>
                <w:lang w:val="fr-FR"/>
              </w:rPr>
              <w:t>Transaction ID = z</w:t>
            </w:r>
          </w:p>
          <w:p w14:paraId="41E22C0F" w14:textId="77777777" w:rsidR="00504593" w:rsidRPr="00AB7182" w:rsidRDefault="00504593" w:rsidP="00504593">
            <w:pPr>
              <w:pStyle w:val="TAL"/>
              <w:rPr>
                <w:lang w:val="fr-FR"/>
              </w:rPr>
            </w:pPr>
            <w:r w:rsidRPr="00AB7182">
              <w:rPr>
                <w:lang w:val="fr-FR"/>
              </w:rPr>
              <w:t>Context ID = c1</w:t>
            </w:r>
          </w:p>
          <w:p w14:paraId="1CC116DD" w14:textId="77777777" w:rsidR="00504593" w:rsidRPr="00AB7182" w:rsidRDefault="00504593" w:rsidP="00504593">
            <w:pPr>
              <w:pStyle w:val="TAL"/>
            </w:pPr>
            <w:r w:rsidRPr="00AB7182">
              <w:t>Termination ID = mux1</w:t>
            </w:r>
          </w:p>
        </w:tc>
        <w:tc>
          <w:tcPr>
            <w:tcW w:w="3119" w:type="dxa"/>
          </w:tcPr>
          <w:p w14:paraId="3696E6D7" w14:textId="77777777" w:rsidR="00504593" w:rsidRPr="00AB7182" w:rsidRDefault="00504593" w:rsidP="00504593">
            <w:pPr>
              <w:pStyle w:val="TAL"/>
            </w:pPr>
          </w:p>
        </w:tc>
      </w:tr>
    </w:tbl>
    <w:p w14:paraId="07D50A4F" w14:textId="77777777" w:rsidR="00504593" w:rsidRPr="00AB7182" w:rsidRDefault="00504593" w:rsidP="00504593"/>
    <w:p w14:paraId="12F920DD" w14:textId="77777777" w:rsidR="00504593" w:rsidRPr="00AB7182" w:rsidRDefault="00504593" w:rsidP="006460F5">
      <w:pPr>
        <w:pStyle w:val="Heading3"/>
      </w:pPr>
      <w:bookmarkStart w:id="225" w:name="_Toc177668557"/>
      <w:r w:rsidRPr="00AB7182">
        <w:t>A.17.5.10</w:t>
      </w:r>
      <w:r w:rsidRPr="00AB7182">
        <w:tab/>
        <w:t>Notify MPC</w:t>
      </w:r>
      <w:bookmarkEnd w:id="225"/>
    </w:p>
    <w:p w14:paraId="7A6E7F8B" w14:textId="77777777" w:rsidR="00504593" w:rsidRPr="00AB7182" w:rsidRDefault="00504593" w:rsidP="00504593">
      <w:pPr>
        <w:tabs>
          <w:tab w:val="left" w:pos="7740"/>
        </w:tabs>
      </w:pPr>
      <w:r w:rsidRPr="00AB7182">
        <w:t>When the procedure "Notify MPC" is required the following procedure is initiated: the IM-MGW sends a NOT.req command with the following information.</w:t>
      </w:r>
    </w:p>
    <w:p w14:paraId="7C1FFFB6" w14:textId="77777777" w:rsidR="00504593" w:rsidRPr="00AB7182" w:rsidRDefault="00504593" w:rsidP="00504593">
      <w:pPr>
        <w:rPr>
          <w:sz w:val="24"/>
          <w:szCs w:val="24"/>
        </w:rPr>
      </w:pPr>
      <w:r w:rsidRPr="00AB7182">
        <w:rPr>
          <w:sz w:val="24"/>
          <w:szCs w:val="24"/>
        </w:rPr>
        <w:t>1</w:t>
      </w:r>
      <w:r w:rsidRPr="00AB7182">
        <w:rPr>
          <w:sz w:val="24"/>
          <w:szCs w:val="24"/>
        </w:rPr>
        <w:tab/>
        <w:t>Not.req (Notify MPC)</w:t>
      </w:r>
      <w:r w:rsidRPr="00AB7182">
        <w:rPr>
          <w:sz w:val="24"/>
          <w:szCs w:val="24"/>
        </w:rPr>
        <w:tab/>
        <w:t>IM-MGW to MGCF</w:t>
      </w:r>
    </w:p>
    <w:p w14:paraId="72A1F202" w14:textId="77777777" w:rsidR="00504593" w:rsidRPr="00AB7182" w:rsidRDefault="00504593" w:rsidP="00504593">
      <w:pPr>
        <w:pStyle w:val="TH"/>
      </w:pPr>
      <w:r w:rsidRPr="00AB7182">
        <w:lastRenderedPageBreak/>
        <w:t>Table A.17.5.10/1: Notify MPC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5118198A" w14:textId="77777777" w:rsidTr="00504593">
        <w:trPr>
          <w:jc w:val="center"/>
        </w:trPr>
        <w:tc>
          <w:tcPr>
            <w:tcW w:w="3119" w:type="dxa"/>
          </w:tcPr>
          <w:p w14:paraId="49CE3189" w14:textId="77777777" w:rsidR="00504593" w:rsidRPr="00AB7182" w:rsidRDefault="00504593" w:rsidP="00504593">
            <w:pPr>
              <w:pStyle w:val="TAH"/>
              <w:tabs>
                <w:tab w:val="left" w:pos="7740"/>
              </w:tabs>
            </w:pPr>
            <w:r w:rsidRPr="00AB7182">
              <w:t>Address Information</w:t>
            </w:r>
          </w:p>
        </w:tc>
        <w:tc>
          <w:tcPr>
            <w:tcW w:w="3119" w:type="dxa"/>
          </w:tcPr>
          <w:p w14:paraId="064F2386" w14:textId="77777777" w:rsidR="00504593" w:rsidRPr="00AB7182" w:rsidRDefault="00504593" w:rsidP="00504593">
            <w:pPr>
              <w:pStyle w:val="TAH"/>
              <w:tabs>
                <w:tab w:val="left" w:pos="7740"/>
              </w:tabs>
            </w:pPr>
            <w:r w:rsidRPr="00AB7182">
              <w:t>Control information</w:t>
            </w:r>
          </w:p>
        </w:tc>
        <w:tc>
          <w:tcPr>
            <w:tcW w:w="3119" w:type="dxa"/>
          </w:tcPr>
          <w:p w14:paraId="25127B7C" w14:textId="77777777" w:rsidR="00504593" w:rsidRPr="00AB7182" w:rsidRDefault="00504593" w:rsidP="00504593">
            <w:pPr>
              <w:pStyle w:val="TAH"/>
              <w:tabs>
                <w:tab w:val="left" w:pos="7740"/>
              </w:tabs>
            </w:pPr>
            <w:r w:rsidRPr="00AB7182">
              <w:t>Bearer information</w:t>
            </w:r>
          </w:p>
        </w:tc>
      </w:tr>
      <w:tr w:rsidR="00504593" w:rsidRPr="00AB7182" w14:paraId="36D860F1" w14:textId="77777777" w:rsidTr="00504593">
        <w:trPr>
          <w:jc w:val="center"/>
        </w:trPr>
        <w:tc>
          <w:tcPr>
            <w:tcW w:w="3119" w:type="dxa"/>
          </w:tcPr>
          <w:p w14:paraId="2498A6A4" w14:textId="77777777" w:rsidR="00504593" w:rsidRPr="00AB7182" w:rsidRDefault="00504593" w:rsidP="00504593">
            <w:pPr>
              <w:pStyle w:val="TAL"/>
              <w:tabs>
                <w:tab w:val="left" w:pos="7740"/>
              </w:tabs>
            </w:pPr>
          </w:p>
        </w:tc>
        <w:tc>
          <w:tcPr>
            <w:tcW w:w="3119" w:type="dxa"/>
          </w:tcPr>
          <w:p w14:paraId="0F3D9D73" w14:textId="77777777" w:rsidR="00504593" w:rsidRPr="00AB7182" w:rsidRDefault="00504593" w:rsidP="00504593">
            <w:pPr>
              <w:pStyle w:val="TAL"/>
              <w:tabs>
                <w:tab w:val="left" w:pos="7740"/>
              </w:tabs>
              <w:rPr>
                <w:lang w:val="fr-FR"/>
              </w:rPr>
            </w:pPr>
            <w:r w:rsidRPr="00AB7182">
              <w:rPr>
                <w:lang w:val="fr-FR"/>
              </w:rPr>
              <w:t>Transaction ID = z</w:t>
            </w:r>
          </w:p>
          <w:p w14:paraId="49CDFD46" w14:textId="77777777" w:rsidR="00504593" w:rsidRPr="00AB7182" w:rsidRDefault="00504593" w:rsidP="00504593">
            <w:pPr>
              <w:pStyle w:val="TAL"/>
              <w:tabs>
                <w:tab w:val="left" w:pos="7740"/>
              </w:tabs>
              <w:rPr>
                <w:lang w:val="fr-FR"/>
              </w:rPr>
            </w:pPr>
            <w:r w:rsidRPr="00AB7182">
              <w:rPr>
                <w:lang w:val="fr-FR"/>
              </w:rPr>
              <w:t>Context ID = c1</w:t>
            </w:r>
          </w:p>
          <w:p w14:paraId="7E7A3E9E" w14:textId="77777777" w:rsidR="00504593" w:rsidRPr="00AB7182" w:rsidRDefault="00504593" w:rsidP="00504593">
            <w:pPr>
              <w:pStyle w:val="TAL"/>
              <w:tabs>
                <w:tab w:val="left" w:pos="7740"/>
              </w:tabs>
            </w:pPr>
            <w:r w:rsidRPr="00AB7182">
              <w:t>Termination ID = mux1</w:t>
            </w:r>
          </w:p>
          <w:p w14:paraId="32C12B96" w14:textId="77777777" w:rsidR="00504593" w:rsidRPr="00AB7182" w:rsidRDefault="00504593" w:rsidP="00504593">
            <w:pPr>
              <w:pStyle w:val="TAL"/>
              <w:tabs>
                <w:tab w:val="left" w:pos="7740"/>
              </w:tabs>
            </w:pPr>
            <w:r w:rsidRPr="00AB7182">
              <w:t xml:space="preserve">    Event_ID (Event ID = x, </w:t>
            </w:r>
          </w:p>
          <w:p w14:paraId="37B1DA75" w14:textId="77777777" w:rsidR="00504593" w:rsidRPr="00AB7182" w:rsidRDefault="00504593" w:rsidP="00504593">
            <w:pPr>
              <w:pStyle w:val="TAL"/>
              <w:tabs>
                <w:tab w:val="left" w:pos="7740"/>
              </w:tabs>
            </w:pPr>
            <w:r w:rsidRPr="00AB7182">
              <w:t xml:space="preserve">             </w:t>
            </w:r>
            <w:r w:rsidR="00A46314" w:rsidRPr="00AB7182">
              <w:t>"</w:t>
            </w:r>
            <w:r w:rsidRPr="00AB7182">
              <w:t>(</w:t>
            </w:r>
            <w:r w:rsidRPr="00AB7182">
              <w:rPr>
                <w:lang w:eastAsia="zh-CN"/>
              </w:rPr>
              <w:t>Mona Preference Channel reception</w:t>
            </w:r>
            <w:r w:rsidRPr="00AB7182">
              <w:t xml:space="preserve"> (Muxcode)</w:t>
            </w:r>
            <w:r w:rsidR="00A46314" w:rsidRPr="00AB7182">
              <w:t>"</w:t>
            </w:r>
            <w:r w:rsidRPr="00AB7182">
              <w:t>)</w:t>
            </w:r>
          </w:p>
          <w:p w14:paraId="3D16807D" w14:textId="77777777" w:rsidR="00504593" w:rsidRPr="00AB7182" w:rsidRDefault="00504593" w:rsidP="00504593">
            <w:pPr>
              <w:pStyle w:val="TAL"/>
              <w:tabs>
                <w:tab w:val="left" w:pos="7740"/>
              </w:tabs>
            </w:pPr>
          </w:p>
        </w:tc>
        <w:tc>
          <w:tcPr>
            <w:tcW w:w="3119" w:type="dxa"/>
          </w:tcPr>
          <w:p w14:paraId="234C07EA" w14:textId="77777777" w:rsidR="00504593" w:rsidRPr="00AB7182" w:rsidRDefault="00504593" w:rsidP="00504593">
            <w:pPr>
              <w:pStyle w:val="TAL"/>
              <w:tabs>
                <w:tab w:val="left" w:pos="7740"/>
              </w:tabs>
            </w:pPr>
          </w:p>
        </w:tc>
      </w:tr>
    </w:tbl>
    <w:p w14:paraId="260BDB96" w14:textId="77777777" w:rsidR="00504593" w:rsidRPr="00AB7182" w:rsidRDefault="00504593" w:rsidP="00504593"/>
    <w:p w14:paraId="2FF3E1C2" w14:textId="77777777" w:rsidR="00504593" w:rsidRPr="00AB7182" w:rsidRDefault="00504593" w:rsidP="00504593">
      <w:r w:rsidRPr="00AB7182">
        <w:t>When the processing of command is complete, the MGCF initiates the following procedure.</w:t>
      </w:r>
    </w:p>
    <w:p w14:paraId="3A28A844" w14:textId="77777777" w:rsidR="00504593" w:rsidRPr="00AB7182" w:rsidRDefault="00504593" w:rsidP="00504593">
      <w:pPr>
        <w:rPr>
          <w:sz w:val="24"/>
          <w:szCs w:val="24"/>
        </w:rPr>
      </w:pPr>
      <w:r w:rsidRPr="00AB7182">
        <w:rPr>
          <w:sz w:val="24"/>
          <w:szCs w:val="24"/>
        </w:rPr>
        <w:t>2</w:t>
      </w:r>
      <w:r w:rsidRPr="00AB7182">
        <w:rPr>
          <w:sz w:val="24"/>
          <w:szCs w:val="24"/>
        </w:rPr>
        <w:tab/>
        <w:t>Not.resp (Notify MPC</w:t>
      </w:r>
      <w:r w:rsidRPr="00AB7182">
        <w:rPr>
          <w:rFonts w:cs="Arial"/>
          <w:sz w:val="24"/>
          <w:szCs w:val="24"/>
        </w:rPr>
        <w:t xml:space="preserve"> Ack</w:t>
      </w:r>
      <w:r w:rsidRPr="00AB7182">
        <w:rPr>
          <w:sz w:val="24"/>
          <w:szCs w:val="24"/>
        </w:rPr>
        <w:t>)</w:t>
      </w:r>
      <w:r w:rsidRPr="00AB7182">
        <w:rPr>
          <w:sz w:val="24"/>
          <w:szCs w:val="24"/>
        </w:rPr>
        <w:tab/>
        <w:t>MGCF to IM-MGW</w:t>
      </w:r>
    </w:p>
    <w:p w14:paraId="44CC1BE9" w14:textId="77777777" w:rsidR="00504593" w:rsidRPr="00AB7182" w:rsidRDefault="00504593" w:rsidP="00504593">
      <w:pPr>
        <w:pStyle w:val="TH"/>
      </w:pPr>
      <w:r w:rsidRPr="00AB7182">
        <w:t>Table A.17.5.10/2: Notify MPC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41CE884E" w14:textId="77777777" w:rsidTr="00504593">
        <w:trPr>
          <w:jc w:val="center"/>
        </w:trPr>
        <w:tc>
          <w:tcPr>
            <w:tcW w:w="3119" w:type="dxa"/>
          </w:tcPr>
          <w:p w14:paraId="65578000" w14:textId="77777777" w:rsidR="00504593" w:rsidRPr="00AB7182" w:rsidRDefault="00504593" w:rsidP="00504593">
            <w:pPr>
              <w:pStyle w:val="TAH"/>
            </w:pPr>
            <w:r w:rsidRPr="00AB7182">
              <w:t>Address Information</w:t>
            </w:r>
          </w:p>
        </w:tc>
        <w:tc>
          <w:tcPr>
            <w:tcW w:w="3119" w:type="dxa"/>
          </w:tcPr>
          <w:p w14:paraId="68D66F57" w14:textId="77777777" w:rsidR="00504593" w:rsidRPr="00AB7182" w:rsidRDefault="00504593" w:rsidP="00504593">
            <w:pPr>
              <w:pStyle w:val="TAH"/>
            </w:pPr>
            <w:r w:rsidRPr="00AB7182">
              <w:t>Control information</w:t>
            </w:r>
          </w:p>
        </w:tc>
        <w:tc>
          <w:tcPr>
            <w:tcW w:w="3119" w:type="dxa"/>
          </w:tcPr>
          <w:p w14:paraId="057A59AA" w14:textId="77777777" w:rsidR="00504593" w:rsidRPr="00AB7182" w:rsidRDefault="00504593" w:rsidP="00504593">
            <w:pPr>
              <w:pStyle w:val="TAH"/>
            </w:pPr>
            <w:r w:rsidRPr="00AB7182">
              <w:t>Bearer information</w:t>
            </w:r>
          </w:p>
        </w:tc>
      </w:tr>
      <w:tr w:rsidR="00504593" w:rsidRPr="00AB7182" w14:paraId="4D8B4C9E" w14:textId="77777777" w:rsidTr="00504593">
        <w:trPr>
          <w:jc w:val="center"/>
        </w:trPr>
        <w:tc>
          <w:tcPr>
            <w:tcW w:w="3119" w:type="dxa"/>
          </w:tcPr>
          <w:p w14:paraId="2B4FDEFF" w14:textId="77777777" w:rsidR="00504593" w:rsidRPr="00AB7182" w:rsidRDefault="00504593" w:rsidP="00504593">
            <w:pPr>
              <w:pStyle w:val="TAL"/>
            </w:pPr>
          </w:p>
        </w:tc>
        <w:tc>
          <w:tcPr>
            <w:tcW w:w="3119" w:type="dxa"/>
          </w:tcPr>
          <w:p w14:paraId="322A9B21" w14:textId="77777777" w:rsidR="00504593" w:rsidRPr="00AB7182" w:rsidRDefault="00504593" w:rsidP="00504593">
            <w:pPr>
              <w:pStyle w:val="TAL"/>
              <w:rPr>
                <w:lang w:val="fr-FR"/>
              </w:rPr>
            </w:pPr>
            <w:r w:rsidRPr="00AB7182">
              <w:rPr>
                <w:lang w:val="fr-FR"/>
              </w:rPr>
              <w:t>Transaction ID = z</w:t>
            </w:r>
          </w:p>
          <w:p w14:paraId="278E0733" w14:textId="77777777" w:rsidR="00504593" w:rsidRPr="00AB7182" w:rsidRDefault="00504593" w:rsidP="00504593">
            <w:pPr>
              <w:pStyle w:val="TAL"/>
              <w:rPr>
                <w:lang w:val="fr-FR"/>
              </w:rPr>
            </w:pPr>
            <w:r w:rsidRPr="00AB7182">
              <w:rPr>
                <w:lang w:val="fr-FR"/>
              </w:rPr>
              <w:t>Context ID = c1</w:t>
            </w:r>
          </w:p>
          <w:p w14:paraId="0EB6EA93" w14:textId="77777777" w:rsidR="00504593" w:rsidRPr="00AB7182" w:rsidRDefault="00504593" w:rsidP="00504593">
            <w:pPr>
              <w:pStyle w:val="TAL"/>
            </w:pPr>
            <w:r w:rsidRPr="00AB7182">
              <w:t>Termination ID = mux1</w:t>
            </w:r>
          </w:p>
        </w:tc>
        <w:tc>
          <w:tcPr>
            <w:tcW w:w="3119" w:type="dxa"/>
          </w:tcPr>
          <w:p w14:paraId="1A51C1FA" w14:textId="77777777" w:rsidR="00504593" w:rsidRPr="00AB7182" w:rsidRDefault="00504593" w:rsidP="00504593">
            <w:pPr>
              <w:pStyle w:val="TAL"/>
            </w:pPr>
          </w:p>
        </w:tc>
      </w:tr>
    </w:tbl>
    <w:p w14:paraId="74071719" w14:textId="77777777" w:rsidR="00504593" w:rsidRPr="00AB7182" w:rsidRDefault="00504593" w:rsidP="00504593"/>
    <w:p w14:paraId="4F0E01C8" w14:textId="77777777" w:rsidR="00504593" w:rsidRPr="00AB7182" w:rsidRDefault="00504593" w:rsidP="006460F5">
      <w:pPr>
        <w:pStyle w:val="Heading3"/>
      </w:pPr>
      <w:bookmarkStart w:id="226" w:name="_Toc177668558"/>
      <w:r w:rsidRPr="00AB7182">
        <w:t>A.17.5.11</w:t>
      </w:r>
      <w:r w:rsidRPr="00AB7182">
        <w:tab/>
        <w:t>Notify Detection of Legacy Interworking</w:t>
      </w:r>
      <w:bookmarkEnd w:id="226"/>
      <w:r w:rsidRPr="00AB7182">
        <w:t xml:space="preserve"> </w:t>
      </w:r>
    </w:p>
    <w:p w14:paraId="67673E7B" w14:textId="77777777" w:rsidR="00504593" w:rsidRPr="00AB7182" w:rsidRDefault="00504593" w:rsidP="00504593">
      <w:pPr>
        <w:tabs>
          <w:tab w:val="left" w:pos="7740"/>
        </w:tabs>
      </w:pPr>
      <w:r w:rsidRPr="00AB7182">
        <w:t>When the procedure "Notify Detection of Legacy Interworking " is required the following procedure is initiated: the IM-MGW sends a NOT.req command with the following information.</w:t>
      </w:r>
    </w:p>
    <w:p w14:paraId="7ED4D2F1" w14:textId="77777777" w:rsidR="00504593" w:rsidRPr="00AB7182" w:rsidRDefault="00504593" w:rsidP="00504593">
      <w:pPr>
        <w:rPr>
          <w:sz w:val="24"/>
          <w:szCs w:val="24"/>
        </w:rPr>
      </w:pPr>
      <w:r w:rsidRPr="00AB7182">
        <w:rPr>
          <w:sz w:val="24"/>
          <w:szCs w:val="24"/>
        </w:rPr>
        <w:t>1</w:t>
      </w:r>
      <w:r w:rsidRPr="00AB7182">
        <w:rPr>
          <w:sz w:val="24"/>
          <w:szCs w:val="24"/>
        </w:rPr>
        <w:tab/>
        <w:t>Not.req (Notify Detection of Legacy Interworking)</w:t>
      </w:r>
      <w:r w:rsidRPr="00AB7182">
        <w:rPr>
          <w:sz w:val="24"/>
          <w:szCs w:val="24"/>
        </w:rPr>
        <w:tab/>
        <w:t>IM-MGW to MGCF</w:t>
      </w:r>
    </w:p>
    <w:p w14:paraId="45AD54B9" w14:textId="77777777" w:rsidR="00504593" w:rsidRPr="00AB7182" w:rsidRDefault="00504593" w:rsidP="00504593">
      <w:pPr>
        <w:pStyle w:val="TH"/>
      </w:pPr>
      <w:r w:rsidRPr="00AB7182">
        <w:t>Table A.17.5.11/1: Notify Detection of Legacy Interworking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27FB4ABE" w14:textId="77777777" w:rsidTr="00504593">
        <w:trPr>
          <w:jc w:val="center"/>
        </w:trPr>
        <w:tc>
          <w:tcPr>
            <w:tcW w:w="3119" w:type="dxa"/>
          </w:tcPr>
          <w:p w14:paraId="259809B6" w14:textId="77777777" w:rsidR="00504593" w:rsidRPr="00AB7182" w:rsidRDefault="00504593" w:rsidP="00504593">
            <w:pPr>
              <w:pStyle w:val="TAH"/>
              <w:tabs>
                <w:tab w:val="left" w:pos="7740"/>
              </w:tabs>
            </w:pPr>
            <w:r w:rsidRPr="00AB7182">
              <w:t>Address Information</w:t>
            </w:r>
          </w:p>
        </w:tc>
        <w:tc>
          <w:tcPr>
            <w:tcW w:w="3119" w:type="dxa"/>
          </w:tcPr>
          <w:p w14:paraId="54B9500D" w14:textId="77777777" w:rsidR="00504593" w:rsidRPr="00AB7182" w:rsidRDefault="00504593" w:rsidP="00504593">
            <w:pPr>
              <w:pStyle w:val="TAH"/>
              <w:tabs>
                <w:tab w:val="left" w:pos="7740"/>
              </w:tabs>
            </w:pPr>
            <w:r w:rsidRPr="00AB7182">
              <w:t>Control information</w:t>
            </w:r>
          </w:p>
        </w:tc>
        <w:tc>
          <w:tcPr>
            <w:tcW w:w="3119" w:type="dxa"/>
          </w:tcPr>
          <w:p w14:paraId="6440E0C1" w14:textId="77777777" w:rsidR="00504593" w:rsidRPr="00AB7182" w:rsidRDefault="00504593" w:rsidP="00504593">
            <w:pPr>
              <w:pStyle w:val="TAH"/>
              <w:tabs>
                <w:tab w:val="left" w:pos="7740"/>
              </w:tabs>
            </w:pPr>
            <w:r w:rsidRPr="00AB7182">
              <w:t>Bearer information</w:t>
            </w:r>
          </w:p>
        </w:tc>
      </w:tr>
      <w:tr w:rsidR="00504593" w:rsidRPr="00AB7182" w14:paraId="0555EA3F" w14:textId="77777777" w:rsidTr="00504593">
        <w:trPr>
          <w:jc w:val="center"/>
        </w:trPr>
        <w:tc>
          <w:tcPr>
            <w:tcW w:w="3119" w:type="dxa"/>
          </w:tcPr>
          <w:p w14:paraId="6E6F33D0" w14:textId="77777777" w:rsidR="00504593" w:rsidRPr="00AB7182" w:rsidRDefault="00504593" w:rsidP="00504593">
            <w:pPr>
              <w:pStyle w:val="TAL"/>
              <w:tabs>
                <w:tab w:val="left" w:pos="7740"/>
              </w:tabs>
            </w:pPr>
          </w:p>
        </w:tc>
        <w:tc>
          <w:tcPr>
            <w:tcW w:w="3119" w:type="dxa"/>
          </w:tcPr>
          <w:p w14:paraId="3B2395C5" w14:textId="77777777" w:rsidR="00504593" w:rsidRPr="00AB7182" w:rsidRDefault="00504593" w:rsidP="00504593">
            <w:pPr>
              <w:pStyle w:val="TAL"/>
              <w:tabs>
                <w:tab w:val="left" w:pos="7740"/>
              </w:tabs>
              <w:rPr>
                <w:lang w:val="fr-FR"/>
              </w:rPr>
            </w:pPr>
            <w:r w:rsidRPr="00AB7182">
              <w:rPr>
                <w:lang w:val="fr-FR"/>
              </w:rPr>
              <w:t>Transaction ID = z</w:t>
            </w:r>
          </w:p>
          <w:p w14:paraId="5F356CEC" w14:textId="77777777" w:rsidR="00504593" w:rsidRPr="00AB7182" w:rsidRDefault="00504593" w:rsidP="00504593">
            <w:pPr>
              <w:pStyle w:val="TAL"/>
              <w:tabs>
                <w:tab w:val="left" w:pos="7740"/>
              </w:tabs>
              <w:rPr>
                <w:lang w:val="fr-FR"/>
              </w:rPr>
            </w:pPr>
            <w:r w:rsidRPr="00AB7182">
              <w:rPr>
                <w:lang w:val="fr-FR"/>
              </w:rPr>
              <w:t>Context ID = c1</w:t>
            </w:r>
          </w:p>
          <w:p w14:paraId="1FA08915" w14:textId="77777777" w:rsidR="00504593" w:rsidRPr="00AB7182" w:rsidRDefault="00504593" w:rsidP="00504593">
            <w:pPr>
              <w:pStyle w:val="TAL"/>
              <w:tabs>
                <w:tab w:val="left" w:pos="7740"/>
              </w:tabs>
            </w:pPr>
            <w:r w:rsidRPr="00AB7182">
              <w:t>Termination ID = mux1</w:t>
            </w:r>
          </w:p>
          <w:p w14:paraId="6CB79AF5" w14:textId="77777777" w:rsidR="00504593" w:rsidRPr="00AB7182" w:rsidRDefault="00504593" w:rsidP="00504593">
            <w:pPr>
              <w:pStyle w:val="TAL"/>
              <w:tabs>
                <w:tab w:val="left" w:pos="7740"/>
              </w:tabs>
            </w:pPr>
            <w:r w:rsidRPr="00AB7182">
              <w:t xml:space="preserve">    Event_ID (Event ID = x, </w:t>
            </w:r>
          </w:p>
          <w:p w14:paraId="5AC088E9" w14:textId="77777777" w:rsidR="00504593" w:rsidRPr="00AB7182" w:rsidRDefault="00504593" w:rsidP="00504593">
            <w:pPr>
              <w:pStyle w:val="TAL"/>
              <w:tabs>
                <w:tab w:val="left" w:pos="7740"/>
              </w:tabs>
            </w:pPr>
            <w:r w:rsidRPr="00AB7182">
              <w:t xml:space="preserve">             </w:t>
            </w:r>
            <w:r w:rsidR="00A46314" w:rsidRPr="00AB7182">
              <w:t>"</w:t>
            </w:r>
            <w:r w:rsidRPr="00AB7182">
              <w:rPr>
                <w:lang w:eastAsia="zh-CN"/>
              </w:rPr>
              <w:t>Legacy Interworking Detected</w:t>
            </w:r>
            <w:r w:rsidRPr="00AB7182">
              <w:t xml:space="preserve"> ")</w:t>
            </w:r>
          </w:p>
          <w:p w14:paraId="27513FAB" w14:textId="77777777" w:rsidR="00504593" w:rsidRPr="00AB7182" w:rsidRDefault="00504593" w:rsidP="00504593">
            <w:pPr>
              <w:pStyle w:val="TAL"/>
              <w:tabs>
                <w:tab w:val="left" w:pos="7740"/>
              </w:tabs>
            </w:pPr>
          </w:p>
        </w:tc>
        <w:tc>
          <w:tcPr>
            <w:tcW w:w="3119" w:type="dxa"/>
          </w:tcPr>
          <w:p w14:paraId="7304419C" w14:textId="77777777" w:rsidR="00504593" w:rsidRPr="00AB7182" w:rsidRDefault="00504593" w:rsidP="00504593">
            <w:pPr>
              <w:pStyle w:val="TAL"/>
              <w:tabs>
                <w:tab w:val="left" w:pos="7740"/>
              </w:tabs>
            </w:pPr>
          </w:p>
        </w:tc>
      </w:tr>
    </w:tbl>
    <w:p w14:paraId="4C082E01" w14:textId="77777777" w:rsidR="00504593" w:rsidRPr="00AB7182" w:rsidRDefault="00504593" w:rsidP="00504593"/>
    <w:p w14:paraId="70D9C243" w14:textId="77777777" w:rsidR="00504593" w:rsidRPr="00AB7182" w:rsidRDefault="00504593" w:rsidP="00504593">
      <w:r w:rsidRPr="00AB7182">
        <w:t>When the processing of command is complete, the MGCF initiates the following procedure.</w:t>
      </w:r>
    </w:p>
    <w:p w14:paraId="6CFE85BD" w14:textId="77777777" w:rsidR="00504593" w:rsidRPr="00AB7182" w:rsidRDefault="00504593" w:rsidP="00504593">
      <w:pPr>
        <w:rPr>
          <w:sz w:val="24"/>
          <w:szCs w:val="24"/>
        </w:rPr>
      </w:pPr>
      <w:r w:rsidRPr="00AB7182">
        <w:rPr>
          <w:sz w:val="24"/>
          <w:szCs w:val="24"/>
        </w:rPr>
        <w:t>2</w:t>
      </w:r>
      <w:r w:rsidRPr="00AB7182">
        <w:rPr>
          <w:sz w:val="24"/>
          <w:szCs w:val="24"/>
        </w:rPr>
        <w:tab/>
        <w:t>Not.resp (Notify Detection of Legacy Interworking )</w:t>
      </w:r>
      <w:r w:rsidRPr="00AB7182">
        <w:rPr>
          <w:sz w:val="24"/>
          <w:szCs w:val="24"/>
        </w:rPr>
        <w:tab/>
        <w:t>MGCF to IM-MGW</w:t>
      </w:r>
    </w:p>
    <w:p w14:paraId="7B5D982C" w14:textId="77777777" w:rsidR="00504593" w:rsidRPr="00AB7182" w:rsidRDefault="00504593" w:rsidP="00504593">
      <w:pPr>
        <w:pStyle w:val="TH"/>
      </w:pPr>
      <w:r w:rsidRPr="00AB7182">
        <w:t>Table A.17.5.11/2: Notify Detection of Legacy Interworking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E647DA8" w14:textId="77777777" w:rsidTr="00504593">
        <w:trPr>
          <w:jc w:val="center"/>
        </w:trPr>
        <w:tc>
          <w:tcPr>
            <w:tcW w:w="3119" w:type="dxa"/>
          </w:tcPr>
          <w:p w14:paraId="50A3BB35" w14:textId="77777777" w:rsidR="00504593" w:rsidRPr="00AB7182" w:rsidRDefault="00504593" w:rsidP="00504593">
            <w:pPr>
              <w:pStyle w:val="TAH"/>
            </w:pPr>
            <w:r w:rsidRPr="00AB7182">
              <w:t>Address Information</w:t>
            </w:r>
          </w:p>
        </w:tc>
        <w:tc>
          <w:tcPr>
            <w:tcW w:w="3119" w:type="dxa"/>
          </w:tcPr>
          <w:p w14:paraId="3451B766" w14:textId="77777777" w:rsidR="00504593" w:rsidRPr="00AB7182" w:rsidRDefault="00504593" w:rsidP="00504593">
            <w:pPr>
              <w:pStyle w:val="TAH"/>
            </w:pPr>
            <w:r w:rsidRPr="00AB7182">
              <w:t>Control information</w:t>
            </w:r>
          </w:p>
        </w:tc>
        <w:tc>
          <w:tcPr>
            <w:tcW w:w="3119" w:type="dxa"/>
          </w:tcPr>
          <w:p w14:paraId="3DF5810C" w14:textId="77777777" w:rsidR="00504593" w:rsidRPr="00AB7182" w:rsidRDefault="00504593" w:rsidP="00504593">
            <w:pPr>
              <w:pStyle w:val="TAH"/>
            </w:pPr>
            <w:r w:rsidRPr="00AB7182">
              <w:t>Bearer information</w:t>
            </w:r>
          </w:p>
        </w:tc>
      </w:tr>
      <w:tr w:rsidR="00504593" w:rsidRPr="00AB7182" w14:paraId="77BCBCCB" w14:textId="77777777" w:rsidTr="00504593">
        <w:trPr>
          <w:jc w:val="center"/>
        </w:trPr>
        <w:tc>
          <w:tcPr>
            <w:tcW w:w="3119" w:type="dxa"/>
          </w:tcPr>
          <w:p w14:paraId="403556C5" w14:textId="77777777" w:rsidR="00504593" w:rsidRPr="00AB7182" w:rsidRDefault="00504593" w:rsidP="00504593">
            <w:pPr>
              <w:pStyle w:val="TAL"/>
            </w:pPr>
          </w:p>
        </w:tc>
        <w:tc>
          <w:tcPr>
            <w:tcW w:w="3119" w:type="dxa"/>
          </w:tcPr>
          <w:p w14:paraId="594E9B02" w14:textId="77777777" w:rsidR="00504593" w:rsidRPr="00AB7182" w:rsidRDefault="00504593" w:rsidP="00504593">
            <w:pPr>
              <w:pStyle w:val="TAL"/>
              <w:rPr>
                <w:lang w:val="fr-FR"/>
              </w:rPr>
            </w:pPr>
            <w:r w:rsidRPr="00AB7182">
              <w:rPr>
                <w:lang w:val="fr-FR"/>
              </w:rPr>
              <w:t>Transaction ID = z</w:t>
            </w:r>
          </w:p>
          <w:p w14:paraId="379D7498" w14:textId="77777777" w:rsidR="00504593" w:rsidRPr="00AB7182" w:rsidRDefault="00504593" w:rsidP="00504593">
            <w:pPr>
              <w:pStyle w:val="TAL"/>
              <w:rPr>
                <w:lang w:val="fr-FR"/>
              </w:rPr>
            </w:pPr>
            <w:r w:rsidRPr="00AB7182">
              <w:rPr>
                <w:lang w:val="fr-FR"/>
              </w:rPr>
              <w:t>Context ID = c1</w:t>
            </w:r>
          </w:p>
          <w:p w14:paraId="2E8EAF08" w14:textId="77777777" w:rsidR="00504593" w:rsidRPr="00AB7182" w:rsidRDefault="00504593" w:rsidP="00504593">
            <w:pPr>
              <w:pStyle w:val="TAL"/>
            </w:pPr>
            <w:r w:rsidRPr="00AB7182">
              <w:t>Termination ID = mux1</w:t>
            </w:r>
          </w:p>
        </w:tc>
        <w:tc>
          <w:tcPr>
            <w:tcW w:w="3119" w:type="dxa"/>
          </w:tcPr>
          <w:p w14:paraId="32DD8825" w14:textId="77777777" w:rsidR="00504593" w:rsidRPr="00AB7182" w:rsidRDefault="00504593" w:rsidP="00504593">
            <w:pPr>
              <w:pStyle w:val="TAL"/>
            </w:pPr>
          </w:p>
        </w:tc>
      </w:tr>
    </w:tbl>
    <w:p w14:paraId="1EA3B148" w14:textId="77777777" w:rsidR="00504593" w:rsidRPr="00AB7182" w:rsidRDefault="00504593" w:rsidP="00504593"/>
    <w:p w14:paraId="08D4E29D" w14:textId="77777777" w:rsidR="00767B04" w:rsidRPr="00AB7182" w:rsidRDefault="00767B04" w:rsidP="006460F5">
      <w:pPr>
        <w:pStyle w:val="Heading3"/>
        <w:rPr>
          <w:lang w:val="pt-BR"/>
        </w:rPr>
      </w:pPr>
      <w:bookmarkStart w:id="227" w:name="_Toc177668559"/>
      <w:r w:rsidRPr="00AB7182">
        <w:rPr>
          <w:lang w:val="pt-BR"/>
        </w:rPr>
        <w:t>A.17.5.12</w:t>
      </w:r>
      <w:r w:rsidRPr="00AB7182">
        <w:rPr>
          <w:lang w:val="pt-BR"/>
        </w:rPr>
        <w:tab/>
        <w:t>Stop MPC</w:t>
      </w:r>
      <w:bookmarkEnd w:id="227"/>
    </w:p>
    <w:p w14:paraId="6A065123" w14:textId="77777777" w:rsidR="00767B04" w:rsidRPr="00AB7182" w:rsidRDefault="00767B04" w:rsidP="00767B04">
      <w:r w:rsidRPr="00AB7182">
        <w:rPr>
          <w:rFonts w:cs="Arial"/>
        </w:rPr>
        <w:t xml:space="preserve">When the procedure </w:t>
      </w:r>
      <w:r w:rsidRPr="00AB7182">
        <w:t>"Stop MPC"</w:t>
      </w:r>
      <w:r w:rsidRPr="00AB7182">
        <w:rPr>
          <w:rFonts w:cs="Arial"/>
        </w:rPr>
        <w:t xml:space="preserve"> is required the following procedure is initiated:</w:t>
      </w:r>
    </w:p>
    <w:p w14:paraId="0F639D16" w14:textId="77777777" w:rsidR="00767B04" w:rsidRPr="00AB7182" w:rsidRDefault="00767B04" w:rsidP="00767B04">
      <w:r w:rsidRPr="00AB7182">
        <w:rPr>
          <w:rFonts w:cs="Arial"/>
        </w:rPr>
        <w:t>The MGCF sends an Mod.req command with the following information.</w:t>
      </w:r>
    </w:p>
    <w:p w14:paraId="7B8E01A5" w14:textId="77777777" w:rsidR="00767B04" w:rsidRPr="00AB7182" w:rsidRDefault="00767B04" w:rsidP="00767B04">
      <w:pPr>
        <w:rPr>
          <w:sz w:val="24"/>
          <w:szCs w:val="24"/>
        </w:rPr>
      </w:pPr>
      <w:r w:rsidRPr="00AB7182">
        <w:rPr>
          <w:sz w:val="24"/>
          <w:szCs w:val="24"/>
        </w:rPr>
        <w:t>1</w:t>
      </w:r>
      <w:r w:rsidRPr="00AB7182">
        <w:rPr>
          <w:sz w:val="24"/>
          <w:szCs w:val="24"/>
        </w:rPr>
        <w:tab/>
        <w:t>Mod.req (Stop MPC)</w:t>
      </w:r>
      <w:r w:rsidRPr="00AB7182">
        <w:rPr>
          <w:sz w:val="24"/>
          <w:szCs w:val="24"/>
        </w:rPr>
        <w:tab/>
        <w:t>MGCF to IM-MGW</w:t>
      </w:r>
    </w:p>
    <w:p w14:paraId="11E2210A" w14:textId="77777777" w:rsidR="00767B04" w:rsidRPr="00AB7182" w:rsidRDefault="00767B04" w:rsidP="00767B04">
      <w:pPr>
        <w:pStyle w:val="TH"/>
        <w:rPr>
          <w:lang w:val="en-US"/>
        </w:rPr>
      </w:pPr>
      <w:r w:rsidRPr="00AB7182">
        <w:rPr>
          <w:lang w:val="en-US"/>
        </w:rPr>
        <w:lastRenderedPageBreak/>
        <w:t>Table A.17.5.12/1: Stop MPC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E9473D2" w14:textId="77777777" w:rsidTr="00E25256">
        <w:trPr>
          <w:jc w:val="center"/>
        </w:trPr>
        <w:tc>
          <w:tcPr>
            <w:tcW w:w="3119" w:type="dxa"/>
          </w:tcPr>
          <w:p w14:paraId="2B1A271E" w14:textId="77777777" w:rsidR="00767B04" w:rsidRPr="00AB7182" w:rsidRDefault="00767B04" w:rsidP="00E25256">
            <w:pPr>
              <w:pStyle w:val="TOC5"/>
            </w:pPr>
            <w:r w:rsidRPr="00AB7182">
              <w:t>Address Information</w:t>
            </w:r>
          </w:p>
        </w:tc>
        <w:tc>
          <w:tcPr>
            <w:tcW w:w="3119" w:type="dxa"/>
          </w:tcPr>
          <w:p w14:paraId="255B835D" w14:textId="77777777" w:rsidR="00767B04" w:rsidRPr="00AB7182" w:rsidRDefault="00767B04" w:rsidP="00E25256">
            <w:pPr>
              <w:pStyle w:val="TOC5"/>
            </w:pPr>
            <w:r w:rsidRPr="00AB7182">
              <w:t>Control information</w:t>
            </w:r>
          </w:p>
        </w:tc>
        <w:tc>
          <w:tcPr>
            <w:tcW w:w="3119" w:type="dxa"/>
          </w:tcPr>
          <w:p w14:paraId="42CB5BFB" w14:textId="77777777" w:rsidR="00767B04" w:rsidRPr="00AB7182" w:rsidRDefault="00767B04" w:rsidP="00E25256">
            <w:pPr>
              <w:pStyle w:val="TOC5"/>
            </w:pPr>
            <w:r w:rsidRPr="00AB7182">
              <w:t>Bearer information</w:t>
            </w:r>
          </w:p>
        </w:tc>
      </w:tr>
      <w:tr w:rsidR="00767B04" w:rsidRPr="00AB7182" w14:paraId="77191FB7" w14:textId="77777777" w:rsidTr="00E25256">
        <w:trPr>
          <w:jc w:val="center"/>
        </w:trPr>
        <w:tc>
          <w:tcPr>
            <w:tcW w:w="3119" w:type="dxa"/>
          </w:tcPr>
          <w:p w14:paraId="702BE546" w14:textId="77777777" w:rsidR="00767B04" w:rsidRPr="00AB7182" w:rsidRDefault="00767B04" w:rsidP="00E25256">
            <w:pPr>
              <w:pStyle w:val="FP"/>
            </w:pPr>
          </w:p>
        </w:tc>
        <w:tc>
          <w:tcPr>
            <w:tcW w:w="3119" w:type="dxa"/>
          </w:tcPr>
          <w:p w14:paraId="5F07B227" w14:textId="77777777" w:rsidR="00767B04" w:rsidRPr="00AB7182" w:rsidRDefault="00767B04" w:rsidP="00E25256">
            <w:pPr>
              <w:pStyle w:val="FP"/>
              <w:rPr>
                <w:rFonts w:ascii="Arial" w:hAnsi="Arial"/>
                <w:sz w:val="18"/>
                <w:lang w:val="fr-FR"/>
              </w:rPr>
            </w:pPr>
            <w:r w:rsidRPr="00AB7182">
              <w:rPr>
                <w:rFonts w:ascii="Arial" w:hAnsi="Arial"/>
                <w:sz w:val="18"/>
                <w:lang w:val="fr-FR"/>
              </w:rPr>
              <w:t>Transaction ID = z</w:t>
            </w:r>
          </w:p>
          <w:p w14:paraId="454A6898" w14:textId="77777777" w:rsidR="00767B04" w:rsidRPr="00AB7182" w:rsidRDefault="00767B04" w:rsidP="00E25256">
            <w:pPr>
              <w:pStyle w:val="FP"/>
              <w:rPr>
                <w:rFonts w:ascii="Arial" w:hAnsi="Arial"/>
                <w:sz w:val="18"/>
                <w:lang w:val="fr-FR"/>
              </w:rPr>
            </w:pPr>
            <w:r w:rsidRPr="00AB7182">
              <w:rPr>
                <w:rFonts w:ascii="Arial" w:hAnsi="Arial"/>
                <w:sz w:val="18"/>
                <w:lang w:val="fr-FR"/>
              </w:rPr>
              <w:t>Context ID = c1</w:t>
            </w:r>
          </w:p>
          <w:p w14:paraId="529B74AC" w14:textId="77777777" w:rsidR="00767B04" w:rsidRPr="00AB7182" w:rsidRDefault="00767B04" w:rsidP="00E25256">
            <w:pPr>
              <w:pStyle w:val="FP"/>
            </w:pPr>
            <w:r w:rsidRPr="00AB7182">
              <w:t>Termination ID = mux1</w:t>
            </w:r>
          </w:p>
          <w:p w14:paraId="30D7C214" w14:textId="77777777" w:rsidR="00767B04" w:rsidRPr="00AB7182" w:rsidRDefault="00767B04" w:rsidP="00E25256">
            <w:pPr>
              <w:pStyle w:val="FP"/>
            </w:pPr>
          </w:p>
          <w:p w14:paraId="603D39B4" w14:textId="77777777" w:rsidR="00767B04" w:rsidRPr="00AB7182" w:rsidRDefault="00767B04" w:rsidP="00E25256">
            <w:pPr>
              <w:pStyle w:val="FP"/>
            </w:pPr>
            <w:r w:rsidRPr="00AB7182">
              <w:t>Signal = x, NOTE 1</w:t>
            </w:r>
          </w:p>
          <w:p w14:paraId="27DB9053" w14:textId="77777777" w:rsidR="00767B04" w:rsidRPr="00AB7182" w:rsidRDefault="00767B04" w:rsidP="00E25256">
            <w:pPr>
              <w:pStyle w:val="FP"/>
            </w:pPr>
          </w:p>
          <w:p w14:paraId="2D3C8324" w14:textId="77777777" w:rsidR="00767B04" w:rsidRPr="00AB7182" w:rsidRDefault="00767B04" w:rsidP="00E25256">
            <w:pPr>
              <w:pStyle w:val="TAL"/>
            </w:pPr>
            <w:r w:rsidRPr="00AB7182">
              <w:t>NotificationRequested (Event ID = x, NOTE 2 )</w:t>
            </w:r>
          </w:p>
          <w:p w14:paraId="057FBE65" w14:textId="77777777" w:rsidR="00767B04" w:rsidRPr="00AB7182" w:rsidRDefault="00767B04" w:rsidP="00E25256">
            <w:pPr>
              <w:pStyle w:val="FP"/>
              <w:rPr>
                <w:lang w:val="pt-BR"/>
              </w:rPr>
            </w:pPr>
          </w:p>
        </w:tc>
        <w:tc>
          <w:tcPr>
            <w:tcW w:w="3119" w:type="dxa"/>
          </w:tcPr>
          <w:p w14:paraId="10B7D2A8" w14:textId="77777777" w:rsidR="00767B04" w:rsidRPr="00AB7182" w:rsidRDefault="00767B04" w:rsidP="00E25256">
            <w:pPr>
              <w:pStyle w:val="FP"/>
              <w:rPr>
                <w:lang w:val="pt-BR"/>
              </w:rPr>
            </w:pPr>
          </w:p>
        </w:tc>
      </w:tr>
      <w:tr w:rsidR="00767B04" w:rsidRPr="00AB7182" w14:paraId="191F42AF" w14:textId="77777777" w:rsidTr="00E25256">
        <w:trPr>
          <w:jc w:val="center"/>
        </w:trPr>
        <w:tc>
          <w:tcPr>
            <w:tcW w:w="9357" w:type="dxa"/>
            <w:gridSpan w:val="3"/>
          </w:tcPr>
          <w:p w14:paraId="19E2A186" w14:textId="77777777" w:rsidR="00767B04" w:rsidRPr="00AB7182" w:rsidRDefault="00767B04" w:rsidP="00E25256">
            <w:pPr>
              <w:pStyle w:val="TAN"/>
            </w:pPr>
            <w:r w:rsidRPr="00AB7182">
              <w:t>NOTE 1: The signal descriptor shall not include the "Forward media in MPC" signal.</w:t>
            </w:r>
          </w:p>
          <w:p w14:paraId="265B56D7" w14:textId="77777777" w:rsidR="00767B04" w:rsidRPr="00AB7182" w:rsidRDefault="00767B04" w:rsidP="00E25256">
            <w:pPr>
              <w:pStyle w:val="TAN"/>
            </w:pPr>
            <w:r w:rsidRPr="00AB7182">
              <w:t>NOTE 2: The event descriptor shall not include the "Mona Preference Channel reception" event.</w:t>
            </w:r>
          </w:p>
        </w:tc>
      </w:tr>
    </w:tbl>
    <w:p w14:paraId="5F4DFF7A" w14:textId="77777777" w:rsidR="00767B04" w:rsidRPr="00AB7182" w:rsidRDefault="00767B04" w:rsidP="00767B04">
      <w:pPr>
        <w:rPr>
          <w:rFonts w:cs="Arial"/>
        </w:rPr>
      </w:pPr>
    </w:p>
    <w:p w14:paraId="4E4EC53C" w14:textId="77777777" w:rsidR="00767B04" w:rsidRPr="00AB7182" w:rsidRDefault="00767B04" w:rsidP="00767B04">
      <w:r w:rsidRPr="00AB7182">
        <w:rPr>
          <w:rFonts w:cs="Arial"/>
        </w:rPr>
        <w:t>When the processing of command (1) is complete, the IM-MGW initiates the following procedure.</w:t>
      </w:r>
    </w:p>
    <w:p w14:paraId="3EF16770"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MPC Ack)</w:t>
      </w:r>
    </w:p>
    <w:p w14:paraId="4E1A08F5" w14:textId="77777777" w:rsidR="00767B04" w:rsidRPr="00AB7182" w:rsidRDefault="00767B04" w:rsidP="00767B04">
      <w:pPr>
        <w:pStyle w:val="TH"/>
      </w:pPr>
      <w:r w:rsidRPr="00AB7182">
        <w:t>Table A.17.5.12/2: Stop MPC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7175967" w14:textId="77777777" w:rsidTr="00E25256">
        <w:trPr>
          <w:jc w:val="center"/>
        </w:trPr>
        <w:tc>
          <w:tcPr>
            <w:tcW w:w="3119" w:type="dxa"/>
          </w:tcPr>
          <w:p w14:paraId="57D66D9A" w14:textId="77777777" w:rsidR="00767B04" w:rsidRPr="00AB7182" w:rsidRDefault="00767B04" w:rsidP="00E25256">
            <w:pPr>
              <w:pStyle w:val="TOC5"/>
            </w:pPr>
            <w:r w:rsidRPr="00AB7182">
              <w:t>Address Information</w:t>
            </w:r>
          </w:p>
        </w:tc>
        <w:tc>
          <w:tcPr>
            <w:tcW w:w="3119" w:type="dxa"/>
          </w:tcPr>
          <w:p w14:paraId="58379B8A" w14:textId="77777777" w:rsidR="00767B04" w:rsidRPr="00AB7182" w:rsidRDefault="00767B04" w:rsidP="00E25256">
            <w:pPr>
              <w:pStyle w:val="TOC5"/>
            </w:pPr>
            <w:r w:rsidRPr="00AB7182">
              <w:t>Control information</w:t>
            </w:r>
          </w:p>
        </w:tc>
        <w:tc>
          <w:tcPr>
            <w:tcW w:w="3119" w:type="dxa"/>
          </w:tcPr>
          <w:p w14:paraId="6856DADE" w14:textId="77777777" w:rsidR="00767B04" w:rsidRPr="00AB7182" w:rsidRDefault="00767B04" w:rsidP="00E25256">
            <w:pPr>
              <w:pStyle w:val="TOC5"/>
            </w:pPr>
            <w:r w:rsidRPr="00AB7182">
              <w:t>Bearer information</w:t>
            </w:r>
          </w:p>
        </w:tc>
      </w:tr>
      <w:tr w:rsidR="00767B04" w:rsidRPr="00AB7182" w14:paraId="2879BC83" w14:textId="77777777" w:rsidTr="00E25256">
        <w:trPr>
          <w:jc w:val="center"/>
        </w:trPr>
        <w:tc>
          <w:tcPr>
            <w:tcW w:w="3119" w:type="dxa"/>
          </w:tcPr>
          <w:p w14:paraId="05CDADB2" w14:textId="77777777" w:rsidR="00767B04" w:rsidRPr="00AB7182" w:rsidRDefault="00767B04" w:rsidP="00E25256">
            <w:pPr>
              <w:pStyle w:val="FP"/>
            </w:pPr>
          </w:p>
        </w:tc>
        <w:tc>
          <w:tcPr>
            <w:tcW w:w="3119" w:type="dxa"/>
          </w:tcPr>
          <w:p w14:paraId="3E8D4102" w14:textId="77777777" w:rsidR="00767B04" w:rsidRPr="00AB7182" w:rsidRDefault="00767B04" w:rsidP="00E25256">
            <w:pPr>
              <w:pStyle w:val="FP"/>
              <w:rPr>
                <w:rFonts w:ascii="Arial" w:hAnsi="Arial"/>
                <w:sz w:val="18"/>
                <w:lang w:val="fr-FR"/>
              </w:rPr>
            </w:pPr>
            <w:r w:rsidRPr="00AB7182">
              <w:rPr>
                <w:rFonts w:ascii="Arial" w:hAnsi="Arial"/>
                <w:sz w:val="18"/>
                <w:lang w:val="fr-FR"/>
              </w:rPr>
              <w:t>Transaction ID = z</w:t>
            </w:r>
          </w:p>
          <w:p w14:paraId="4C03BE2C" w14:textId="77777777" w:rsidR="00767B04" w:rsidRPr="00AB7182" w:rsidRDefault="00767B04" w:rsidP="00E25256">
            <w:pPr>
              <w:pStyle w:val="FP"/>
              <w:rPr>
                <w:rFonts w:ascii="Arial" w:hAnsi="Arial"/>
                <w:sz w:val="18"/>
                <w:lang w:val="fr-FR"/>
              </w:rPr>
            </w:pPr>
            <w:r w:rsidRPr="00AB7182">
              <w:rPr>
                <w:rFonts w:ascii="Arial" w:hAnsi="Arial"/>
                <w:sz w:val="18"/>
                <w:lang w:val="fr-FR"/>
              </w:rPr>
              <w:t>Context ID = c1</w:t>
            </w:r>
          </w:p>
          <w:p w14:paraId="46A36CA9" w14:textId="77777777" w:rsidR="00767B04" w:rsidRPr="00AB7182" w:rsidRDefault="00767B04" w:rsidP="00E25256">
            <w:pPr>
              <w:pStyle w:val="FP"/>
              <w:rPr>
                <w:rFonts w:ascii="Arial" w:hAnsi="Arial"/>
                <w:sz w:val="18"/>
              </w:rPr>
            </w:pPr>
            <w:r w:rsidRPr="00AB7182">
              <w:rPr>
                <w:rFonts w:ascii="Arial" w:hAnsi="Arial"/>
                <w:sz w:val="18"/>
              </w:rPr>
              <w:t>Termination ID = mux1</w:t>
            </w:r>
          </w:p>
          <w:p w14:paraId="068C5E99" w14:textId="77777777" w:rsidR="00767B04" w:rsidRPr="00AB7182" w:rsidRDefault="00767B04" w:rsidP="00E25256">
            <w:pPr>
              <w:pStyle w:val="FP"/>
            </w:pPr>
          </w:p>
        </w:tc>
        <w:tc>
          <w:tcPr>
            <w:tcW w:w="3119" w:type="dxa"/>
          </w:tcPr>
          <w:p w14:paraId="5215C6D5" w14:textId="77777777" w:rsidR="00767B04" w:rsidRPr="00AB7182" w:rsidRDefault="00767B04" w:rsidP="00E25256">
            <w:pPr>
              <w:pStyle w:val="FP"/>
            </w:pPr>
          </w:p>
        </w:tc>
      </w:tr>
    </w:tbl>
    <w:p w14:paraId="6141ACFA" w14:textId="77777777" w:rsidR="00767B04" w:rsidRPr="00AB7182" w:rsidRDefault="00767B04" w:rsidP="00767B04"/>
    <w:p w14:paraId="2F95E649" w14:textId="77777777" w:rsidR="00767B04" w:rsidRPr="00AB7182" w:rsidRDefault="00767B04" w:rsidP="006460F5">
      <w:pPr>
        <w:pStyle w:val="Heading3"/>
        <w:rPr>
          <w:lang w:val="pt-BR"/>
        </w:rPr>
      </w:pPr>
      <w:bookmarkStart w:id="228" w:name="_Toc177668560"/>
      <w:r w:rsidRPr="00AB7182">
        <w:rPr>
          <w:lang w:val="pt-BR"/>
        </w:rPr>
        <w:t>A.17.5.13</w:t>
      </w:r>
      <w:r w:rsidRPr="00AB7182">
        <w:rPr>
          <w:lang w:val="pt-BR"/>
        </w:rPr>
        <w:tab/>
        <w:t>Stop SPC</w:t>
      </w:r>
      <w:bookmarkEnd w:id="228"/>
    </w:p>
    <w:p w14:paraId="24B054D7" w14:textId="77777777" w:rsidR="00767B04" w:rsidRPr="00AB7182" w:rsidRDefault="00767B04" w:rsidP="00767B04">
      <w:r w:rsidRPr="00AB7182">
        <w:rPr>
          <w:rFonts w:cs="Arial"/>
        </w:rPr>
        <w:t xml:space="preserve">When the procedure </w:t>
      </w:r>
      <w:r w:rsidRPr="00AB7182">
        <w:t>"Stop SPC"</w:t>
      </w:r>
      <w:r w:rsidRPr="00AB7182">
        <w:rPr>
          <w:rFonts w:cs="Arial"/>
        </w:rPr>
        <w:t xml:space="preserve"> is required the following procedure is initiated:</w:t>
      </w:r>
    </w:p>
    <w:p w14:paraId="1BB3792D" w14:textId="77777777" w:rsidR="00767B04" w:rsidRPr="00AB7182" w:rsidRDefault="00767B04" w:rsidP="00767B04">
      <w:r w:rsidRPr="00AB7182">
        <w:rPr>
          <w:rFonts w:cs="Arial"/>
        </w:rPr>
        <w:t>The MGCF sends a Mod.req command with the following information.</w:t>
      </w:r>
    </w:p>
    <w:p w14:paraId="4F3C683F" w14:textId="77777777" w:rsidR="00767B04" w:rsidRPr="00AB7182" w:rsidRDefault="00767B04" w:rsidP="00767B04">
      <w:pPr>
        <w:rPr>
          <w:sz w:val="24"/>
          <w:szCs w:val="24"/>
        </w:rPr>
      </w:pPr>
      <w:r w:rsidRPr="00AB7182">
        <w:rPr>
          <w:sz w:val="24"/>
          <w:szCs w:val="24"/>
        </w:rPr>
        <w:t>1</w:t>
      </w:r>
      <w:r w:rsidRPr="00AB7182">
        <w:rPr>
          <w:sz w:val="24"/>
          <w:szCs w:val="24"/>
        </w:rPr>
        <w:tab/>
        <w:t>Mod.req (Stop SPC)</w:t>
      </w:r>
      <w:r w:rsidRPr="00AB7182">
        <w:rPr>
          <w:sz w:val="24"/>
          <w:szCs w:val="24"/>
        </w:rPr>
        <w:tab/>
        <w:t>MGCF to IM-MGW</w:t>
      </w:r>
    </w:p>
    <w:p w14:paraId="5B781BDE" w14:textId="77777777" w:rsidR="00767B04" w:rsidRPr="00AB7182" w:rsidRDefault="00767B04" w:rsidP="00767B04">
      <w:pPr>
        <w:pStyle w:val="TH"/>
        <w:rPr>
          <w:lang w:val="en-US"/>
        </w:rPr>
      </w:pPr>
      <w:r w:rsidRPr="00AB7182">
        <w:rPr>
          <w:lang w:val="en-US"/>
        </w:rPr>
        <w:lastRenderedPageBreak/>
        <w:t>Table A.17.5.13/1: Stop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9CB11B7" w14:textId="77777777" w:rsidTr="00E25256">
        <w:trPr>
          <w:jc w:val="center"/>
        </w:trPr>
        <w:tc>
          <w:tcPr>
            <w:tcW w:w="3119" w:type="dxa"/>
          </w:tcPr>
          <w:p w14:paraId="29D1EB77" w14:textId="77777777" w:rsidR="00767B04" w:rsidRPr="00AB7182" w:rsidRDefault="00767B04" w:rsidP="00E25256">
            <w:pPr>
              <w:pStyle w:val="TAH"/>
            </w:pPr>
            <w:r w:rsidRPr="00AB7182">
              <w:t>Address Information</w:t>
            </w:r>
          </w:p>
        </w:tc>
        <w:tc>
          <w:tcPr>
            <w:tcW w:w="3119" w:type="dxa"/>
          </w:tcPr>
          <w:p w14:paraId="75430992" w14:textId="77777777" w:rsidR="00767B04" w:rsidRPr="00AB7182" w:rsidRDefault="00767B04" w:rsidP="00E25256">
            <w:pPr>
              <w:pStyle w:val="TAH"/>
            </w:pPr>
            <w:r w:rsidRPr="00AB7182">
              <w:t>Control information</w:t>
            </w:r>
          </w:p>
        </w:tc>
        <w:tc>
          <w:tcPr>
            <w:tcW w:w="3119" w:type="dxa"/>
          </w:tcPr>
          <w:p w14:paraId="27D321F9" w14:textId="77777777" w:rsidR="00767B04" w:rsidRPr="00AB7182" w:rsidRDefault="00767B04" w:rsidP="00E25256">
            <w:pPr>
              <w:pStyle w:val="TAH"/>
            </w:pPr>
            <w:r w:rsidRPr="00AB7182">
              <w:t>Bearer information</w:t>
            </w:r>
          </w:p>
        </w:tc>
      </w:tr>
      <w:tr w:rsidR="00767B04" w:rsidRPr="00AB7182" w14:paraId="5E49CE87" w14:textId="77777777" w:rsidTr="00E25256">
        <w:trPr>
          <w:jc w:val="center"/>
        </w:trPr>
        <w:tc>
          <w:tcPr>
            <w:tcW w:w="3119" w:type="dxa"/>
          </w:tcPr>
          <w:p w14:paraId="2E738587" w14:textId="77777777" w:rsidR="00767B04" w:rsidRPr="00AB7182" w:rsidRDefault="00767B04" w:rsidP="00E25256">
            <w:pPr>
              <w:pStyle w:val="TAL"/>
            </w:pPr>
          </w:p>
        </w:tc>
        <w:tc>
          <w:tcPr>
            <w:tcW w:w="3119" w:type="dxa"/>
          </w:tcPr>
          <w:p w14:paraId="20D66309" w14:textId="77777777" w:rsidR="00767B04" w:rsidRPr="00AB7182" w:rsidRDefault="00767B04" w:rsidP="00E25256">
            <w:pPr>
              <w:pStyle w:val="TAL"/>
              <w:rPr>
                <w:lang w:val="fr-FR"/>
              </w:rPr>
            </w:pPr>
            <w:r w:rsidRPr="00AB7182">
              <w:rPr>
                <w:lang w:val="fr-FR"/>
              </w:rPr>
              <w:t>Transaction ID = z</w:t>
            </w:r>
          </w:p>
          <w:p w14:paraId="5BA225B0" w14:textId="77777777" w:rsidR="00767B04" w:rsidRPr="00AB7182" w:rsidRDefault="00767B04" w:rsidP="00E25256">
            <w:pPr>
              <w:pStyle w:val="TAL"/>
              <w:rPr>
                <w:lang w:val="fr-FR"/>
              </w:rPr>
            </w:pPr>
            <w:r w:rsidRPr="00AB7182">
              <w:rPr>
                <w:lang w:val="fr-FR"/>
              </w:rPr>
              <w:t>Context ID = c1</w:t>
            </w:r>
          </w:p>
          <w:p w14:paraId="768CAD79" w14:textId="77777777" w:rsidR="00767B04" w:rsidRPr="00AB7182" w:rsidRDefault="00767B04" w:rsidP="00E25256">
            <w:pPr>
              <w:pStyle w:val="TAL"/>
            </w:pPr>
            <w:r w:rsidRPr="00AB7182">
              <w:t>Termination ID = mux1</w:t>
            </w:r>
          </w:p>
          <w:p w14:paraId="0DE7E150" w14:textId="77777777" w:rsidR="00767B04" w:rsidRPr="00AB7182" w:rsidRDefault="00767B04" w:rsidP="00E25256">
            <w:pPr>
              <w:pStyle w:val="TAL"/>
            </w:pPr>
          </w:p>
          <w:p w14:paraId="13BB7256" w14:textId="77777777" w:rsidR="00767B04" w:rsidRPr="00AB7182" w:rsidRDefault="00767B04" w:rsidP="00E25256">
            <w:pPr>
              <w:pStyle w:val="FP"/>
              <w:rPr>
                <w:rFonts w:ascii="Arial" w:hAnsi="Arial"/>
              </w:rPr>
            </w:pPr>
            <w:r w:rsidRPr="00AB7182">
              <w:t xml:space="preserve">If </w:t>
            </w:r>
            <w:r w:rsidRPr="00AB7182">
              <w:rPr>
                <w:rFonts w:ascii="Arial" w:hAnsi="Arial"/>
              </w:rPr>
              <w:t>legacy H.245 or accelerated H.245 required:</w:t>
            </w:r>
          </w:p>
          <w:p w14:paraId="191E1088" w14:textId="77777777" w:rsidR="00767B04" w:rsidRPr="00AB7182" w:rsidRDefault="00767B04" w:rsidP="00E25256">
            <w:pPr>
              <w:pStyle w:val="FP"/>
            </w:pPr>
            <w:r w:rsidRPr="00AB7182">
              <w:t xml:space="preserve">    Signal = Outgoing H245 message</w:t>
            </w:r>
          </w:p>
          <w:p w14:paraId="316CE93B" w14:textId="77777777" w:rsidR="00767B04" w:rsidRPr="00AB7182" w:rsidRDefault="00767B04" w:rsidP="00E25256">
            <w:pPr>
              <w:pStyle w:val="FP"/>
            </w:pPr>
            <w:r w:rsidRPr="00AB7182">
              <w:t xml:space="preserve">    </w:t>
            </w:r>
            <w:r w:rsidRPr="00AB7182">
              <w:rPr>
                <w:rFonts w:hint="eastAsia"/>
              </w:rPr>
              <w:t>(Outgoing H.245 message</w:t>
            </w:r>
          </w:p>
          <w:p w14:paraId="3A3C3C46" w14:textId="77777777" w:rsidR="00767B04" w:rsidRPr="00AB7182" w:rsidRDefault="00767B04" w:rsidP="00E25256">
            <w:pPr>
              <w:pStyle w:val="FP"/>
            </w:pPr>
            <w:r w:rsidRPr="00AB7182">
              <w:t xml:space="preserve">    </w:t>
            </w:r>
            <w:r w:rsidRPr="00AB7182">
              <w:rPr>
                <w:rFonts w:hint="eastAsia"/>
              </w:rPr>
              <w:t>content</w:t>
            </w:r>
            <w:r w:rsidRPr="00AB7182">
              <w:t>, SPC Out=OFF</w:t>
            </w:r>
            <w:r w:rsidRPr="00AB7182">
              <w:rPr>
                <w:rFonts w:hint="eastAsia"/>
              </w:rPr>
              <w:t>)</w:t>
            </w:r>
          </w:p>
          <w:p w14:paraId="33E119FB" w14:textId="77777777" w:rsidR="00767B04" w:rsidRPr="00AB7182" w:rsidRDefault="00767B04" w:rsidP="00E25256">
            <w:pPr>
              <w:pStyle w:val="TAL"/>
            </w:pPr>
          </w:p>
          <w:p w14:paraId="5DAE6FC6" w14:textId="77777777" w:rsidR="00767B04" w:rsidRPr="00AB7182" w:rsidRDefault="00767B04" w:rsidP="00E25256">
            <w:pPr>
              <w:pStyle w:val="FP"/>
            </w:pPr>
            <w:r w:rsidRPr="00AB7182">
              <w:t xml:space="preserve">    NotificationRequested (Event ID =</w:t>
            </w:r>
          </w:p>
          <w:p w14:paraId="0802E49C" w14:textId="77777777" w:rsidR="00767B04" w:rsidRPr="00AB7182" w:rsidRDefault="00767B04" w:rsidP="00E25256">
            <w:pPr>
              <w:pStyle w:val="FP"/>
              <w:rPr>
                <w:lang w:val="pt-BR"/>
              </w:rPr>
            </w:pPr>
            <w:r w:rsidRPr="00AB7182">
              <w:rPr>
                <w:lang w:val="pt-BR"/>
              </w:rPr>
              <w:t xml:space="preserve">    </w:t>
            </w:r>
            <w:r w:rsidRPr="00AB7182">
              <w:rPr>
                <w:rFonts w:ascii="Arial" w:hAnsi="Arial"/>
                <w:sz w:val="18"/>
                <w:lang w:val="pt-BR"/>
              </w:rPr>
              <w:t>x,</w:t>
            </w:r>
            <w:r w:rsidRPr="00AB7182">
              <w:rPr>
                <w:lang w:val="pt-BR"/>
              </w:rPr>
              <w:t xml:space="preserve"> </w:t>
            </w:r>
            <w:r w:rsidRPr="00AB7182">
              <w:rPr>
                <w:rFonts w:ascii="Arial" w:hAnsi="Arial"/>
                <w:sz w:val="18"/>
                <w:lang w:val="pt-BR"/>
              </w:rPr>
              <w:t>"Incoming H245 message</w:t>
            </w:r>
            <w:r w:rsidRPr="00AB7182">
              <w:rPr>
                <w:lang w:val="pt-BR"/>
              </w:rPr>
              <w:t xml:space="preserve"> </w:t>
            </w:r>
          </w:p>
          <w:p w14:paraId="7208FACD" w14:textId="77777777" w:rsidR="00767B04" w:rsidRPr="00AB7182" w:rsidRDefault="00767B04" w:rsidP="00E25256">
            <w:pPr>
              <w:pStyle w:val="FP"/>
              <w:rPr>
                <w:rFonts w:ascii="Arial" w:hAnsi="Arial"/>
                <w:sz w:val="18"/>
                <w:lang w:val="pt-BR"/>
              </w:rPr>
            </w:pPr>
            <w:r w:rsidRPr="00AB7182">
              <w:rPr>
                <w:lang w:val="pt-BR"/>
              </w:rPr>
              <w:t xml:space="preserve">    </w:t>
            </w:r>
            <w:r w:rsidRPr="00AB7182">
              <w:rPr>
                <w:rFonts w:ascii="Arial" w:hAnsi="Arial"/>
                <w:sz w:val="18"/>
                <w:lang w:val="pt-BR"/>
              </w:rPr>
              <w:t>(SPC=H245)")</w:t>
            </w:r>
            <w:r w:rsidRPr="00AB7182">
              <w:rPr>
                <w:lang w:val="pt-BR"/>
              </w:rPr>
              <w:t xml:space="preserve"> NOTE 3</w:t>
            </w:r>
          </w:p>
          <w:p w14:paraId="5D8A8B46" w14:textId="77777777" w:rsidR="00767B04" w:rsidRPr="00AB7182" w:rsidRDefault="00767B04" w:rsidP="00E25256">
            <w:pPr>
              <w:pStyle w:val="TAL"/>
              <w:rPr>
                <w:lang w:val="pt-BR"/>
              </w:rPr>
            </w:pPr>
          </w:p>
          <w:p w14:paraId="270DDF90" w14:textId="77777777" w:rsidR="00767B04" w:rsidRPr="00AB7182" w:rsidRDefault="00767B04" w:rsidP="00E25256">
            <w:pPr>
              <w:pStyle w:val="TAL"/>
            </w:pPr>
            <w:r w:rsidRPr="00AB7182">
              <w:t>If legacy H.245 or accelerated H.245 not required:</w:t>
            </w:r>
          </w:p>
          <w:p w14:paraId="5A4656B3" w14:textId="77777777" w:rsidR="00767B04" w:rsidRPr="00AB7182" w:rsidRDefault="00767B04" w:rsidP="00E25256">
            <w:pPr>
              <w:pStyle w:val="FP"/>
            </w:pPr>
            <w:r w:rsidRPr="00AB7182">
              <w:t xml:space="preserve">    Signal = x, NOTE 1</w:t>
            </w:r>
          </w:p>
          <w:p w14:paraId="5779047E" w14:textId="77777777" w:rsidR="00767B04" w:rsidRPr="00AB7182" w:rsidRDefault="00767B04" w:rsidP="00E25256">
            <w:pPr>
              <w:pStyle w:val="TAL"/>
            </w:pPr>
          </w:p>
          <w:p w14:paraId="58AE2C17" w14:textId="77777777" w:rsidR="00767B04" w:rsidRPr="00AB7182" w:rsidDel="009B7904" w:rsidRDefault="00767B04" w:rsidP="00E25256">
            <w:pPr>
              <w:pStyle w:val="TAL"/>
              <w:ind w:left="165" w:hanging="165"/>
            </w:pPr>
            <w:r w:rsidRPr="00AB7182">
              <w:t xml:space="preserve">    NotificationRequested (Event ID =    x, </w:t>
            </w:r>
          </w:p>
          <w:p w14:paraId="2CDE51C9" w14:textId="77777777" w:rsidR="00767B04" w:rsidRPr="00AB7182" w:rsidRDefault="00767B04" w:rsidP="00E25256">
            <w:pPr>
              <w:pStyle w:val="TAL"/>
              <w:ind w:left="165" w:hanging="165"/>
              <w:rPr>
                <w:lang w:val="pt-BR"/>
              </w:rPr>
            </w:pPr>
            <w:r w:rsidRPr="00AB7182">
              <w:rPr>
                <w:lang w:val="pt-BR"/>
              </w:rPr>
              <w:t xml:space="preserve"> NOTE 2 )</w:t>
            </w:r>
          </w:p>
          <w:p w14:paraId="67F46748" w14:textId="77777777" w:rsidR="00767B04" w:rsidRPr="00AB7182" w:rsidRDefault="00767B04" w:rsidP="00E25256">
            <w:pPr>
              <w:pStyle w:val="TAL"/>
              <w:rPr>
                <w:lang w:val="pt-BR"/>
              </w:rPr>
            </w:pPr>
          </w:p>
        </w:tc>
        <w:tc>
          <w:tcPr>
            <w:tcW w:w="3119" w:type="dxa"/>
          </w:tcPr>
          <w:p w14:paraId="262B1823" w14:textId="77777777" w:rsidR="00767B04" w:rsidRPr="00AB7182" w:rsidRDefault="00767B04" w:rsidP="00E25256">
            <w:pPr>
              <w:pStyle w:val="TAL"/>
              <w:rPr>
                <w:lang w:val="pt-BR"/>
              </w:rPr>
            </w:pPr>
          </w:p>
        </w:tc>
      </w:tr>
      <w:tr w:rsidR="00767B04" w:rsidRPr="00AB7182" w14:paraId="4349FDAA" w14:textId="77777777" w:rsidTr="00E25256">
        <w:trPr>
          <w:jc w:val="center"/>
        </w:trPr>
        <w:tc>
          <w:tcPr>
            <w:tcW w:w="9357" w:type="dxa"/>
            <w:gridSpan w:val="3"/>
          </w:tcPr>
          <w:p w14:paraId="50850CC0" w14:textId="77777777" w:rsidR="00767B04" w:rsidRPr="00AB7182" w:rsidRDefault="00767B04" w:rsidP="00E25256">
            <w:pPr>
              <w:pStyle w:val="TAN"/>
            </w:pPr>
            <w:r w:rsidRPr="00AB7182">
              <w:t>NOTE 1: The signal descriptor shall not include the "Outgoing H.245 message" signal.</w:t>
            </w:r>
          </w:p>
          <w:p w14:paraId="1B46F752" w14:textId="77777777" w:rsidR="00767B04" w:rsidRPr="00AB7182" w:rsidRDefault="00767B04" w:rsidP="00E25256">
            <w:pPr>
              <w:pStyle w:val="TAN"/>
            </w:pPr>
            <w:r w:rsidRPr="00AB7182">
              <w:t>NOTE 2: The event descriptor shall not include the "Incoming H.245 message" event.</w:t>
            </w:r>
          </w:p>
          <w:p w14:paraId="0C8AC8E7" w14:textId="77777777" w:rsidR="00767B04" w:rsidRPr="00AB7182" w:rsidRDefault="00767B04" w:rsidP="00E25256">
            <w:pPr>
              <w:pStyle w:val="TAN"/>
              <w:rPr>
                <w:lang w:val="en-US"/>
              </w:rPr>
            </w:pPr>
            <w:r w:rsidRPr="00AB7182">
              <w:t>NOTE 3: SPC parameter may be omitted, as SPC=H245 is the default value.</w:t>
            </w:r>
          </w:p>
        </w:tc>
      </w:tr>
    </w:tbl>
    <w:p w14:paraId="089541FF" w14:textId="77777777" w:rsidR="00767B04" w:rsidRPr="00AB7182" w:rsidRDefault="00767B04" w:rsidP="00767B04">
      <w:pPr>
        <w:rPr>
          <w:rFonts w:cs="Arial"/>
        </w:rPr>
      </w:pPr>
    </w:p>
    <w:p w14:paraId="611181F1" w14:textId="77777777" w:rsidR="00767B04" w:rsidRPr="00AB7182" w:rsidRDefault="00767B04" w:rsidP="00767B04">
      <w:r w:rsidRPr="00AB7182">
        <w:rPr>
          <w:rFonts w:cs="Arial"/>
        </w:rPr>
        <w:t>When the processing of command (1) is complete, the IM-MGW initiates the following procedure.</w:t>
      </w:r>
    </w:p>
    <w:p w14:paraId="77B2DE21"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SPC Ack)</w:t>
      </w:r>
    </w:p>
    <w:p w14:paraId="24008131" w14:textId="77777777" w:rsidR="00767B04" w:rsidRPr="00AB7182" w:rsidRDefault="00767B04" w:rsidP="00767B04">
      <w:pPr>
        <w:pStyle w:val="TH"/>
      </w:pPr>
      <w:r w:rsidRPr="00AB7182">
        <w:t>Table A.17.5.13/2: Stop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5C9FF6D" w14:textId="77777777" w:rsidTr="00E25256">
        <w:trPr>
          <w:jc w:val="center"/>
        </w:trPr>
        <w:tc>
          <w:tcPr>
            <w:tcW w:w="3119" w:type="dxa"/>
          </w:tcPr>
          <w:p w14:paraId="4268E92D" w14:textId="77777777" w:rsidR="00767B04" w:rsidRPr="00AB7182" w:rsidRDefault="00767B04" w:rsidP="00E25256">
            <w:pPr>
              <w:pStyle w:val="TAH"/>
            </w:pPr>
            <w:r w:rsidRPr="00AB7182">
              <w:t>Address Information</w:t>
            </w:r>
          </w:p>
        </w:tc>
        <w:tc>
          <w:tcPr>
            <w:tcW w:w="3119" w:type="dxa"/>
          </w:tcPr>
          <w:p w14:paraId="4DC63BEA" w14:textId="77777777" w:rsidR="00767B04" w:rsidRPr="00AB7182" w:rsidRDefault="00767B04" w:rsidP="00E25256">
            <w:pPr>
              <w:pStyle w:val="TAH"/>
            </w:pPr>
            <w:r w:rsidRPr="00AB7182">
              <w:t>Control information</w:t>
            </w:r>
          </w:p>
        </w:tc>
        <w:tc>
          <w:tcPr>
            <w:tcW w:w="3119" w:type="dxa"/>
          </w:tcPr>
          <w:p w14:paraId="48F54E4F" w14:textId="77777777" w:rsidR="00767B04" w:rsidRPr="00AB7182" w:rsidRDefault="00767B04" w:rsidP="00E25256">
            <w:pPr>
              <w:pStyle w:val="TAH"/>
            </w:pPr>
            <w:r w:rsidRPr="00AB7182">
              <w:t>Bearer information</w:t>
            </w:r>
          </w:p>
        </w:tc>
      </w:tr>
      <w:tr w:rsidR="00767B04" w:rsidRPr="00AB7182" w14:paraId="2FB62108" w14:textId="77777777" w:rsidTr="00E25256">
        <w:trPr>
          <w:jc w:val="center"/>
        </w:trPr>
        <w:tc>
          <w:tcPr>
            <w:tcW w:w="3119" w:type="dxa"/>
          </w:tcPr>
          <w:p w14:paraId="31589A18" w14:textId="77777777" w:rsidR="00767B04" w:rsidRPr="00AB7182" w:rsidRDefault="00767B04" w:rsidP="00E25256">
            <w:pPr>
              <w:pStyle w:val="TAL"/>
            </w:pPr>
          </w:p>
        </w:tc>
        <w:tc>
          <w:tcPr>
            <w:tcW w:w="3119" w:type="dxa"/>
          </w:tcPr>
          <w:p w14:paraId="2F1C459D" w14:textId="77777777" w:rsidR="00767B04" w:rsidRPr="00AB7182" w:rsidRDefault="00767B04" w:rsidP="00E25256">
            <w:pPr>
              <w:pStyle w:val="TAL"/>
              <w:rPr>
                <w:lang w:val="fr-FR"/>
              </w:rPr>
            </w:pPr>
            <w:r w:rsidRPr="00AB7182">
              <w:rPr>
                <w:lang w:val="fr-FR"/>
              </w:rPr>
              <w:t>Transaction ID = z</w:t>
            </w:r>
          </w:p>
          <w:p w14:paraId="6AA76908" w14:textId="77777777" w:rsidR="00767B04" w:rsidRPr="00AB7182" w:rsidRDefault="00767B04" w:rsidP="00E25256">
            <w:pPr>
              <w:pStyle w:val="TAL"/>
              <w:rPr>
                <w:lang w:val="fr-FR"/>
              </w:rPr>
            </w:pPr>
            <w:r w:rsidRPr="00AB7182">
              <w:rPr>
                <w:lang w:val="fr-FR"/>
              </w:rPr>
              <w:t>Context ID = c1</w:t>
            </w:r>
          </w:p>
          <w:p w14:paraId="33753F4F" w14:textId="77777777" w:rsidR="00767B04" w:rsidRPr="00AB7182" w:rsidRDefault="00767B04" w:rsidP="00E25256">
            <w:pPr>
              <w:pStyle w:val="TAL"/>
            </w:pPr>
            <w:r w:rsidRPr="00AB7182">
              <w:t>Termination ID = mux1</w:t>
            </w:r>
          </w:p>
          <w:p w14:paraId="340A86A7" w14:textId="77777777" w:rsidR="00767B04" w:rsidRPr="00AB7182" w:rsidRDefault="00767B04" w:rsidP="00E25256">
            <w:pPr>
              <w:pStyle w:val="TAL"/>
            </w:pPr>
          </w:p>
        </w:tc>
        <w:tc>
          <w:tcPr>
            <w:tcW w:w="3119" w:type="dxa"/>
          </w:tcPr>
          <w:p w14:paraId="12DC7D0D" w14:textId="77777777" w:rsidR="00767B04" w:rsidRPr="00AB7182" w:rsidRDefault="00767B04" w:rsidP="00E25256">
            <w:pPr>
              <w:pStyle w:val="TAL"/>
            </w:pPr>
          </w:p>
        </w:tc>
      </w:tr>
    </w:tbl>
    <w:p w14:paraId="791E0A6B" w14:textId="77777777" w:rsidR="00767B04" w:rsidRPr="00AB7182" w:rsidRDefault="00767B04" w:rsidP="00767B04"/>
    <w:p w14:paraId="108294E6" w14:textId="77777777" w:rsidR="00767B04" w:rsidRPr="00AB7182" w:rsidRDefault="00767B04" w:rsidP="006460F5">
      <w:pPr>
        <w:pStyle w:val="Heading3"/>
        <w:rPr>
          <w:lang w:val="en-US"/>
        </w:rPr>
      </w:pPr>
      <w:bookmarkStart w:id="229" w:name="_Toc177668561"/>
      <w:r w:rsidRPr="00AB7182">
        <w:rPr>
          <w:lang w:val="en-US"/>
        </w:rPr>
        <w:t>A.17.5.14</w:t>
      </w:r>
      <w:r w:rsidRPr="00AB7182">
        <w:rPr>
          <w:lang w:val="en-US"/>
        </w:rPr>
        <w:tab/>
        <w:t>Stop MONA Negotiation</w:t>
      </w:r>
      <w:bookmarkEnd w:id="229"/>
    </w:p>
    <w:p w14:paraId="7C96EFED" w14:textId="77777777" w:rsidR="00767B04" w:rsidRPr="00AB7182" w:rsidRDefault="00767B04" w:rsidP="00767B04">
      <w:r w:rsidRPr="00AB7182">
        <w:rPr>
          <w:rFonts w:cs="Arial"/>
        </w:rPr>
        <w:t xml:space="preserve">When the procedure </w:t>
      </w:r>
      <w:r w:rsidRPr="00AB7182">
        <w:t>"Stop MONA negotiation"</w:t>
      </w:r>
      <w:r w:rsidRPr="00AB7182">
        <w:rPr>
          <w:rFonts w:cs="Arial"/>
        </w:rPr>
        <w:t xml:space="preserve"> is required the following procedure is initiated:</w:t>
      </w:r>
    </w:p>
    <w:p w14:paraId="457F5607" w14:textId="77777777" w:rsidR="00767B04" w:rsidRPr="00AB7182" w:rsidRDefault="00767B04" w:rsidP="00767B04">
      <w:r w:rsidRPr="00AB7182">
        <w:rPr>
          <w:rFonts w:cs="Arial"/>
        </w:rPr>
        <w:t>The MGCF sends a Mod.req command with the following information.</w:t>
      </w:r>
    </w:p>
    <w:p w14:paraId="411418FE" w14:textId="77777777" w:rsidR="00767B04" w:rsidRPr="00AB7182" w:rsidRDefault="00767B04" w:rsidP="00767B04">
      <w:pPr>
        <w:rPr>
          <w:sz w:val="24"/>
          <w:szCs w:val="24"/>
        </w:rPr>
      </w:pPr>
      <w:r w:rsidRPr="00AB7182">
        <w:rPr>
          <w:sz w:val="24"/>
          <w:szCs w:val="24"/>
        </w:rPr>
        <w:t>1</w:t>
      </w:r>
      <w:r w:rsidRPr="00AB7182">
        <w:rPr>
          <w:sz w:val="24"/>
          <w:szCs w:val="24"/>
        </w:rPr>
        <w:tab/>
        <w:t>Mod.req (Stop MONA Negotiation)</w:t>
      </w:r>
      <w:r w:rsidRPr="00AB7182">
        <w:rPr>
          <w:sz w:val="24"/>
          <w:szCs w:val="24"/>
        </w:rPr>
        <w:tab/>
        <w:t>MGCF to IM-MGW</w:t>
      </w:r>
    </w:p>
    <w:p w14:paraId="3B0FA8EE" w14:textId="77777777" w:rsidR="00767B04" w:rsidRPr="00AB7182" w:rsidRDefault="00767B04" w:rsidP="00767B04">
      <w:pPr>
        <w:pStyle w:val="TH"/>
        <w:rPr>
          <w:lang w:val="en-US"/>
        </w:rPr>
      </w:pPr>
      <w:r w:rsidRPr="00AB7182">
        <w:rPr>
          <w:lang w:val="en-US"/>
        </w:rPr>
        <w:lastRenderedPageBreak/>
        <w:t>Table A.17.5.14/1: Stop MONA Negotiation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79DE208" w14:textId="77777777" w:rsidTr="00E25256">
        <w:trPr>
          <w:jc w:val="center"/>
        </w:trPr>
        <w:tc>
          <w:tcPr>
            <w:tcW w:w="3119" w:type="dxa"/>
          </w:tcPr>
          <w:p w14:paraId="62D09870" w14:textId="77777777" w:rsidR="00767B04" w:rsidRPr="00AB7182" w:rsidRDefault="00767B04" w:rsidP="00E25256">
            <w:pPr>
              <w:pStyle w:val="TAH"/>
            </w:pPr>
            <w:r w:rsidRPr="00AB7182">
              <w:t>Address Information</w:t>
            </w:r>
          </w:p>
        </w:tc>
        <w:tc>
          <w:tcPr>
            <w:tcW w:w="3119" w:type="dxa"/>
          </w:tcPr>
          <w:p w14:paraId="7774E2B1" w14:textId="77777777" w:rsidR="00767B04" w:rsidRPr="00AB7182" w:rsidRDefault="00767B04" w:rsidP="00E25256">
            <w:pPr>
              <w:pStyle w:val="TAH"/>
            </w:pPr>
            <w:r w:rsidRPr="00AB7182">
              <w:t>Control information</w:t>
            </w:r>
          </w:p>
        </w:tc>
        <w:tc>
          <w:tcPr>
            <w:tcW w:w="3119" w:type="dxa"/>
          </w:tcPr>
          <w:p w14:paraId="5A29909E" w14:textId="77777777" w:rsidR="00767B04" w:rsidRPr="00AB7182" w:rsidRDefault="00767B04" w:rsidP="00E25256">
            <w:pPr>
              <w:pStyle w:val="TAH"/>
            </w:pPr>
            <w:r w:rsidRPr="00AB7182">
              <w:t>Bearer information</w:t>
            </w:r>
          </w:p>
        </w:tc>
      </w:tr>
      <w:tr w:rsidR="00767B04" w:rsidRPr="00AB7182" w14:paraId="247F4CAB" w14:textId="77777777" w:rsidTr="00E25256">
        <w:trPr>
          <w:jc w:val="center"/>
        </w:trPr>
        <w:tc>
          <w:tcPr>
            <w:tcW w:w="3119" w:type="dxa"/>
          </w:tcPr>
          <w:p w14:paraId="4EF4FE35" w14:textId="77777777" w:rsidR="00767B04" w:rsidRPr="00AB7182" w:rsidRDefault="00767B04" w:rsidP="00E25256">
            <w:pPr>
              <w:pStyle w:val="TAL"/>
            </w:pPr>
          </w:p>
        </w:tc>
        <w:tc>
          <w:tcPr>
            <w:tcW w:w="3119" w:type="dxa"/>
          </w:tcPr>
          <w:p w14:paraId="27C92507" w14:textId="77777777" w:rsidR="00767B04" w:rsidRPr="00AB7182" w:rsidRDefault="00767B04" w:rsidP="00E25256">
            <w:pPr>
              <w:pStyle w:val="TAL"/>
              <w:rPr>
                <w:lang w:val="fr-FR"/>
              </w:rPr>
            </w:pPr>
            <w:r w:rsidRPr="00AB7182">
              <w:rPr>
                <w:lang w:val="fr-FR"/>
              </w:rPr>
              <w:t>Transaction ID = z</w:t>
            </w:r>
          </w:p>
          <w:p w14:paraId="6A9E34FD" w14:textId="77777777" w:rsidR="00767B04" w:rsidRPr="00AB7182" w:rsidRDefault="00767B04" w:rsidP="00E25256">
            <w:pPr>
              <w:pStyle w:val="TAL"/>
              <w:rPr>
                <w:lang w:val="fr-FR"/>
              </w:rPr>
            </w:pPr>
            <w:r w:rsidRPr="00AB7182">
              <w:rPr>
                <w:lang w:val="fr-FR"/>
              </w:rPr>
              <w:t>Context ID = c1</w:t>
            </w:r>
          </w:p>
          <w:p w14:paraId="5263B7A2" w14:textId="77777777" w:rsidR="00767B04" w:rsidRPr="00AB7182" w:rsidRDefault="00767B04" w:rsidP="00E25256">
            <w:pPr>
              <w:pStyle w:val="TAL"/>
            </w:pPr>
            <w:r w:rsidRPr="00AB7182">
              <w:t>Termination ID = mux1</w:t>
            </w:r>
          </w:p>
          <w:p w14:paraId="5688A701" w14:textId="77777777" w:rsidR="00767B04" w:rsidRPr="00AB7182" w:rsidRDefault="00767B04" w:rsidP="00E25256">
            <w:pPr>
              <w:pStyle w:val="TAL"/>
            </w:pPr>
          </w:p>
          <w:p w14:paraId="537BB372" w14:textId="77777777" w:rsidR="00767B04" w:rsidRPr="00AB7182" w:rsidRDefault="00767B04" w:rsidP="00E25256">
            <w:pPr>
              <w:pStyle w:val="TAL"/>
            </w:pPr>
            <w:r w:rsidRPr="00AB7182">
              <w:t>Signal = x, NOTE 1</w:t>
            </w:r>
          </w:p>
          <w:p w14:paraId="4B9FED56" w14:textId="77777777" w:rsidR="00767B04" w:rsidRPr="00AB7182" w:rsidRDefault="00767B04" w:rsidP="00E25256">
            <w:pPr>
              <w:keepNext/>
              <w:keepLines/>
              <w:spacing w:after="0"/>
              <w:ind w:left="284" w:hanging="284"/>
              <w:rPr>
                <w:rFonts w:ascii="Arial" w:hAnsi="Arial"/>
                <w:sz w:val="18"/>
                <w:lang w:eastAsia="zh-CN"/>
              </w:rPr>
            </w:pPr>
          </w:p>
          <w:p w14:paraId="5160DCAD" w14:textId="77777777" w:rsidR="00767B04" w:rsidRPr="00AB7182" w:rsidRDefault="00767B04" w:rsidP="00E25256">
            <w:pPr>
              <w:pStyle w:val="TAL"/>
            </w:pPr>
            <w:r w:rsidRPr="00AB7182">
              <w:t>NotificationRequested (Event ID = x,  NOTE 2 )</w:t>
            </w:r>
          </w:p>
          <w:p w14:paraId="0BFEA9EC" w14:textId="77777777" w:rsidR="00767B04" w:rsidRPr="00AB7182" w:rsidRDefault="00767B04" w:rsidP="00E25256">
            <w:pPr>
              <w:keepNext/>
              <w:keepLines/>
              <w:spacing w:after="0"/>
              <w:ind w:left="284" w:hanging="284"/>
              <w:rPr>
                <w:rFonts w:ascii="Arial" w:hAnsi="Arial"/>
                <w:sz w:val="18"/>
              </w:rPr>
            </w:pPr>
          </w:p>
          <w:p w14:paraId="43C98ABE" w14:textId="77777777" w:rsidR="00767B04" w:rsidRPr="00AB7182" w:rsidRDefault="00767B04" w:rsidP="00E25256">
            <w:pPr>
              <w:pStyle w:val="TAL"/>
            </w:pPr>
            <w:r w:rsidRPr="00AB7182">
              <w:t>If legacy H.245 or accelerated H.245 required:</w:t>
            </w:r>
          </w:p>
          <w:p w14:paraId="25DC63DB" w14:textId="77777777" w:rsidR="00767B04" w:rsidRPr="00AB7182" w:rsidRDefault="00767B04" w:rsidP="00E25256">
            <w:pPr>
              <w:pStyle w:val="TAL"/>
            </w:pPr>
            <w:r w:rsidRPr="00AB7182">
              <w:t xml:space="preserve">    Signal = Outgoing H245 message</w:t>
            </w:r>
          </w:p>
          <w:p w14:paraId="12EF9151" w14:textId="77777777" w:rsidR="00767B04" w:rsidRPr="00AB7182" w:rsidRDefault="00767B04" w:rsidP="00E25256">
            <w:pPr>
              <w:pStyle w:val="TAL"/>
            </w:pPr>
            <w:r w:rsidRPr="00AB7182">
              <w:t xml:space="preserve">    </w:t>
            </w:r>
            <w:r w:rsidRPr="00AB7182">
              <w:rPr>
                <w:rFonts w:hint="eastAsia"/>
              </w:rPr>
              <w:t>(Outgoing H.245 message</w:t>
            </w:r>
          </w:p>
          <w:p w14:paraId="0BA69237" w14:textId="77777777" w:rsidR="00767B04" w:rsidRPr="00AB7182" w:rsidRDefault="00767B04" w:rsidP="00E25256">
            <w:pPr>
              <w:pStyle w:val="TAL"/>
            </w:pPr>
            <w:r w:rsidRPr="00AB7182">
              <w:t xml:space="preserve">   </w:t>
            </w:r>
            <w:r w:rsidRPr="00AB7182">
              <w:rPr>
                <w:rFonts w:hint="eastAsia"/>
              </w:rPr>
              <w:t>content</w:t>
            </w:r>
            <w:r w:rsidRPr="00AB7182">
              <w:t>, SPC Out=OFF</w:t>
            </w:r>
            <w:r w:rsidRPr="00AB7182">
              <w:rPr>
                <w:rFonts w:hint="eastAsia"/>
              </w:rPr>
              <w:t>)</w:t>
            </w:r>
          </w:p>
          <w:p w14:paraId="10440DE4" w14:textId="77777777" w:rsidR="00767B04" w:rsidRPr="00AB7182" w:rsidRDefault="00767B04" w:rsidP="00E25256">
            <w:pPr>
              <w:pStyle w:val="TAL"/>
            </w:pPr>
          </w:p>
          <w:p w14:paraId="1DD5A95D" w14:textId="77777777" w:rsidR="00767B04" w:rsidRPr="00AB7182" w:rsidRDefault="00767B04" w:rsidP="00E25256">
            <w:pPr>
              <w:pStyle w:val="FP"/>
            </w:pPr>
            <w:r w:rsidRPr="00AB7182">
              <w:t xml:space="preserve">    NotificationRequested (Event ID =</w:t>
            </w:r>
          </w:p>
          <w:p w14:paraId="28CF1DD8" w14:textId="77777777" w:rsidR="00767B04" w:rsidRPr="00AB7182" w:rsidRDefault="00767B04" w:rsidP="00E25256">
            <w:pPr>
              <w:pStyle w:val="FP"/>
              <w:rPr>
                <w:rFonts w:ascii="Arial" w:hAnsi="Arial"/>
                <w:sz w:val="18"/>
              </w:rPr>
            </w:pPr>
            <w:r w:rsidRPr="00AB7182">
              <w:t xml:space="preserve">    x, "Incoming H245 message</w:t>
            </w:r>
            <w:r w:rsidRPr="00AB7182">
              <w:rPr>
                <w:rFonts w:ascii="Arial" w:hAnsi="Arial"/>
                <w:sz w:val="18"/>
              </w:rPr>
              <w:t xml:space="preserve"> </w:t>
            </w:r>
            <w:r w:rsidRPr="00AB7182">
              <w:t xml:space="preserve"> </w:t>
            </w:r>
          </w:p>
          <w:p w14:paraId="2CB89EC4" w14:textId="77777777" w:rsidR="00767B04" w:rsidRPr="00AB7182" w:rsidRDefault="00767B04" w:rsidP="00E25256">
            <w:pPr>
              <w:pStyle w:val="TAL"/>
            </w:pPr>
            <w:r w:rsidRPr="00AB7182">
              <w:rPr>
                <w:lang w:val="en-US"/>
              </w:rPr>
              <w:t xml:space="preserve">    </w:t>
            </w:r>
            <w:r w:rsidRPr="00AB7182">
              <w:t>(SPC=H245)") NOTE 3</w:t>
            </w:r>
          </w:p>
          <w:p w14:paraId="41AFA0FE" w14:textId="77777777" w:rsidR="00767B04" w:rsidRPr="00AB7182" w:rsidRDefault="00767B04" w:rsidP="00E25256">
            <w:pPr>
              <w:pStyle w:val="TAL"/>
              <w:rPr>
                <w:lang w:val="en-US"/>
              </w:rPr>
            </w:pPr>
          </w:p>
        </w:tc>
        <w:tc>
          <w:tcPr>
            <w:tcW w:w="3119" w:type="dxa"/>
          </w:tcPr>
          <w:p w14:paraId="09BFF74F" w14:textId="77777777" w:rsidR="00767B04" w:rsidRPr="00AB7182" w:rsidRDefault="00767B04" w:rsidP="00E25256">
            <w:pPr>
              <w:pStyle w:val="TAL"/>
              <w:rPr>
                <w:lang w:val="en-US"/>
              </w:rPr>
            </w:pPr>
          </w:p>
        </w:tc>
      </w:tr>
      <w:tr w:rsidR="00767B04" w:rsidRPr="00AB7182" w14:paraId="2C050456" w14:textId="77777777" w:rsidTr="00E25256">
        <w:trPr>
          <w:jc w:val="center"/>
        </w:trPr>
        <w:tc>
          <w:tcPr>
            <w:tcW w:w="9357" w:type="dxa"/>
            <w:gridSpan w:val="3"/>
          </w:tcPr>
          <w:p w14:paraId="42AD1416" w14:textId="77777777" w:rsidR="00767B04" w:rsidRPr="00AB7182" w:rsidRDefault="00767B04" w:rsidP="00E25256">
            <w:pPr>
              <w:pStyle w:val="TAN"/>
            </w:pPr>
            <w:r w:rsidRPr="00AB7182">
              <w:t>NOTE 1: The signal descriptor shall not include any of the signals "Outgoing MONA preferences" and "Forward media in MPC". If legacy H.245 or accelerated H.245 is not required the signal descriptor shall also not include the "Outgoing H.245 message" signal.</w:t>
            </w:r>
          </w:p>
          <w:p w14:paraId="04E87347" w14:textId="77777777" w:rsidR="00767B04" w:rsidRPr="00AB7182" w:rsidRDefault="00767B04" w:rsidP="00E25256">
            <w:pPr>
              <w:pStyle w:val="TAN"/>
            </w:pPr>
            <w:r w:rsidRPr="00AB7182">
              <w:t>NOTE 2: The event descriptor shall not include any of the events "MONA Preference recv", "MONA Preference completed" and "Mona Preference Channel reception". If legacy H.245 or accelerated H.245 is not required the event descriptor shall also not include the "Incoming H.245 message" event.</w:t>
            </w:r>
            <w:r w:rsidRPr="00AB7182" w:rsidDel="005453ED">
              <w:t xml:space="preserve"> </w:t>
            </w:r>
          </w:p>
          <w:p w14:paraId="649B11C1" w14:textId="77777777" w:rsidR="00767B04" w:rsidRPr="00AB7182" w:rsidRDefault="00767B04" w:rsidP="00E25256">
            <w:pPr>
              <w:pStyle w:val="TAN"/>
            </w:pPr>
            <w:r w:rsidRPr="00AB7182">
              <w:t>NOTE 3: SPC parameter may be omitted, as SPC=H245 is the default value.</w:t>
            </w:r>
          </w:p>
        </w:tc>
      </w:tr>
    </w:tbl>
    <w:p w14:paraId="57842E4F" w14:textId="77777777" w:rsidR="00767B04" w:rsidRPr="00AB7182" w:rsidRDefault="00767B04" w:rsidP="00767B04">
      <w:pPr>
        <w:rPr>
          <w:rFonts w:cs="Arial"/>
        </w:rPr>
      </w:pPr>
    </w:p>
    <w:p w14:paraId="04F16917" w14:textId="77777777" w:rsidR="00767B04" w:rsidRPr="00AB7182" w:rsidRDefault="00767B04" w:rsidP="00767B04">
      <w:r w:rsidRPr="00AB7182">
        <w:rPr>
          <w:rFonts w:cs="Arial"/>
        </w:rPr>
        <w:t>When the processing of command (1) is complete, the IM-MGW initiates the following procedure.</w:t>
      </w:r>
    </w:p>
    <w:p w14:paraId="3C594968"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MONA Negotiation Ack)</w:t>
      </w:r>
    </w:p>
    <w:p w14:paraId="48620182" w14:textId="77777777" w:rsidR="00767B04" w:rsidRPr="00AB7182" w:rsidRDefault="00767B04" w:rsidP="00767B04">
      <w:pPr>
        <w:pStyle w:val="TH"/>
      </w:pPr>
      <w:r w:rsidRPr="00AB7182">
        <w:t>Table A.17.5.14/2: Stop MONA Negotiation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12C90D8" w14:textId="77777777" w:rsidTr="00E25256">
        <w:trPr>
          <w:jc w:val="center"/>
        </w:trPr>
        <w:tc>
          <w:tcPr>
            <w:tcW w:w="3119" w:type="dxa"/>
          </w:tcPr>
          <w:p w14:paraId="72E0B330" w14:textId="77777777" w:rsidR="00767B04" w:rsidRPr="00AB7182" w:rsidRDefault="00767B04" w:rsidP="00E25256">
            <w:pPr>
              <w:pStyle w:val="TAH"/>
            </w:pPr>
            <w:r w:rsidRPr="00AB7182">
              <w:t>Address Information</w:t>
            </w:r>
          </w:p>
        </w:tc>
        <w:tc>
          <w:tcPr>
            <w:tcW w:w="3119" w:type="dxa"/>
          </w:tcPr>
          <w:p w14:paraId="314725E9" w14:textId="77777777" w:rsidR="00767B04" w:rsidRPr="00AB7182" w:rsidRDefault="00767B04" w:rsidP="00E25256">
            <w:pPr>
              <w:pStyle w:val="TAH"/>
            </w:pPr>
            <w:r w:rsidRPr="00AB7182">
              <w:t>Control information</w:t>
            </w:r>
          </w:p>
        </w:tc>
        <w:tc>
          <w:tcPr>
            <w:tcW w:w="3119" w:type="dxa"/>
          </w:tcPr>
          <w:p w14:paraId="11861DA9" w14:textId="77777777" w:rsidR="00767B04" w:rsidRPr="00AB7182" w:rsidRDefault="00767B04" w:rsidP="00E25256">
            <w:pPr>
              <w:pStyle w:val="TAH"/>
            </w:pPr>
            <w:r w:rsidRPr="00AB7182">
              <w:t>Bearer information</w:t>
            </w:r>
          </w:p>
        </w:tc>
      </w:tr>
      <w:tr w:rsidR="00767B04" w:rsidRPr="00AB7182" w14:paraId="094993B4" w14:textId="77777777" w:rsidTr="00E25256">
        <w:trPr>
          <w:jc w:val="center"/>
        </w:trPr>
        <w:tc>
          <w:tcPr>
            <w:tcW w:w="3119" w:type="dxa"/>
          </w:tcPr>
          <w:p w14:paraId="05BD8E02" w14:textId="77777777" w:rsidR="00767B04" w:rsidRPr="00AB7182" w:rsidRDefault="00767B04" w:rsidP="00E25256">
            <w:pPr>
              <w:pStyle w:val="TAL"/>
            </w:pPr>
          </w:p>
        </w:tc>
        <w:tc>
          <w:tcPr>
            <w:tcW w:w="3119" w:type="dxa"/>
          </w:tcPr>
          <w:p w14:paraId="53FD868B" w14:textId="77777777" w:rsidR="00767B04" w:rsidRPr="00AB7182" w:rsidRDefault="00767B04" w:rsidP="00E25256">
            <w:pPr>
              <w:pStyle w:val="TAL"/>
              <w:rPr>
                <w:lang w:val="fr-FR"/>
              </w:rPr>
            </w:pPr>
            <w:r w:rsidRPr="00AB7182">
              <w:rPr>
                <w:lang w:val="fr-FR"/>
              </w:rPr>
              <w:t>Transaction ID = z</w:t>
            </w:r>
          </w:p>
          <w:p w14:paraId="401F5598" w14:textId="77777777" w:rsidR="00767B04" w:rsidRPr="00AB7182" w:rsidRDefault="00767B04" w:rsidP="00E25256">
            <w:pPr>
              <w:pStyle w:val="TAL"/>
              <w:rPr>
                <w:lang w:val="fr-FR"/>
              </w:rPr>
            </w:pPr>
            <w:r w:rsidRPr="00AB7182">
              <w:rPr>
                <w:lang w:val="fr-FR"/>
              </w:rPr>
              <w:t>Context ID = c1</w:t>
            </w:r>
          </w:p>
          <w:p w14:paraId="0D236C8F" w14:textId="77777777" w:rsidR="00767B04" w:rsidRPr="00AB7182" w:rsidRDefault="00767B04" w:rsidP="00E25256">
            <w:pPr>
              <w:pStyle w:val="TAL"/>
            </w:pPr>
            <w:r w:rsidRPr="00AB7182">
              <w:t>Termination ID = mux1</w:t>
            </w:r>
          </w:p>
          <w:p w14:paraId="2308503D" w14:textId="77777777" w:rsidR="00767B04" w:rsidRPr="00AB7182" w:rsidRDefault="00767B04" w:rsidP="00E25256">
            <w:pPr>
              <w:pStyle w:val="TAL"/>
            </w:pPr>
          </w:p>
        </w:tc>
        <w:tc>
          <w:tcPr>
            <w:tcW w:w="3119" w:type="dxa"/>
          </w:tcPr>
          <w:p w14:paraId="10FB0709" w14:textId="77777777" w:rsidR="00767B04" w:rsidRPr="00AB7182" w:rsidRDefault="00767B04" w:rsidP="00E25256">
            <w:pPr>
              <w:pStyle w:val="TAL"/>
            </w:pPr>
          </w:p>
        </w:tc>
      </w:tr>
    </w:tbl>
    <w:p w14:paraId="66B4130A" w14:textId="77777777" w:rsidR="00767B04" w:rsidRPr="00AB7182" w:rsidRDefault="00767B04" w:rsidP="00767B04"/>
    <w:p w14:paraId="254B5EBF" w14:textId="77777777" w:rsidR="00466786" w:rsidRPr="00AB7182" w:rsidRDefault="00466786" w:rsidP="006460F5">
      <w:pPr>
        <w:pStyle w:val="Heading2"/>
      </w:pPr>
      <w:bookmarkStart w:id="230" w:name="_Toc177668562"/>
      <w:r w:rsidRPr="00AB7182">
        <w:t>A.17.6</w:t>
      </w:r>
      <w:r w:rsidRPr="00AB7182">
        <w:tab/>
        <w:t>SIP-I on Nc Terminations Procedures</w:t>
      </w:r>
      <w:bookmarkEnd w:id="230"/>
      <w:r w:rsidRPr="00AB7182">
        <w:t xml:space="preserve"> </w:t>
      </w:r>
    </w:p>
    <w:p w14:paraId="577E7F61" w14:textId="77777777" w:rsidR="00466786" w:rsidRPr="00AB7182" w:rsidRDefault="00466786" w:rsidP="006460F5">
      <w:pPr>
        <w:pStyle w:val="Heading3"/>
      </w:pPr>
      <w:bookmarkStart w:id="231" w:name="_Toc177668563"/>
      <w:r w:rsidRPr="00AB7182">
        <w:t>A.17.6.1</w:t>
      </w:r>
      <w:r w:rsidRPr="00AB7182">
        <w:tab/>
        <w:t>Summary of Procedures related to a termination towards SIP-I on Nc CN Subsystem</w:t>
      </w:r>
      <w:bookmarkEnd w:id="231"/>
    </w:p>
    <w:p w14:paraId="2AE99CB5" w14:textId="77777777" w:rsidR="00466786" w:rsidRPr="00AB7182" w:rsidRDefault="00466786" w:rsidP="00466786">
      <w:r w:rsidRPr="00AB7182">
        <w:t>The interworking between IMS domain and SIP-I on Nc is specified by 3GPP TS 29.235 [47] which requires the procedures for SIP-I on Nc as specified in 3GPP TS 23.231 [48] Clause 15.2.</w:t>
      </w:r>
    </w:p>
    <w:p w14:paraId="5F2D97E1" w14:textId="77777777" w:rsidR="00466786" w:rsidRPr="00AB7182" w:rsidRDefault="00466786" w:rsidP="00466786">
      <w:r w:rsidRPr="00AB7182">
        <w:t>Table A.17.</w:t>
      </w:r>
      <w:r w:rsidR="00767B04" w:rsidRPr="00AB7182">
        <w:t>6</w:t>
      </w:r>
      <w:r w:rsidRPr="00AB7182">
        <w:t>.1</w:t>
      </w:r>
      <w:r w:rsidR="00EC770E" w:rsidRPr="00AB7182">
        <w:t>/</w:t>
      </w:r>
      <w:r w:rsidRPr="00AB7182">
        <w:t xml:space="preserve">1 shows the relationship between each call-related procedure in </w:t>
      </w:r>
      <w:r w:rsidRPr="00AB7182">
        <w:rPr>
          <w:color w:val="000000"/>
        </w:rPr>
        <w:t>ITU</w:t>
      </w:r>
      <w:r w:rsidRPr="00AB7182">
        <w:rPr>
          <w:color w:val="000000"/>
        </w:rPr>
        <w:noBreakHyphen/>
        <w:t>T Recommendation Q.1950</w:t>
      </w:r>
      <w:r w:rsidRPr="00AB7182">
        <w:t xml:space="preserve"> [14]</w:t>
      </w:r>
      <w:r w:rsidRPr="00AB7182">
        <w:rPr>
          <w:color w:val="000000"/>
        </w:rPr>
        <w:t xml:space="preserve"> (see 3GPP TS 29.205 </w:t>
      </w:r>
      <w:r w:rsidRPr="00AB7182">
        <w:t>[3]) or TS 29.232 [5] and the corresponding stage 2 procedure defined in 3GPP TS 23.231 [48].</w:t>
      </w:r>
    </w:p>
    <w:p w14:paraId="7328818E" w14:textId="77777777" w:rsidR="00466786" w:rsidRPr="00AB7182" w:rsidRDefault="00466786" w:rsidP="00466786">
      <w:pPr>
        <w:pStyle w:val="TH"/>
      </w:pPr>
      <w:r w:rsidRPr="00AB7182">
        <w:lastRenderedPageBreak/>
        <w:t>Table A.17.6.1</w:t>
      </w:r>
      <w:r w:rsidR="00EC770E" w:rsidRPr="00AB7182">
        <w:t>/</w:t>
      </w:r>
      <w:r w:rsidRPr="00AB7182">
        <w:t xml:space="preserve">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 xml:space="preserve">call-related transactions and 3GPP TS </w:t>
      </w:r>
      <w:r w:rsidR="00F7726E" w:rsidRPr="00AB7182">
        <w:t>23</w:t>
      </w:r>
      <w:r w:rsidRPr="00AB7182">
        <w:t xml:space="preserve">.231 [48] procedures </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315"/>
        <w:gridCol w:w="1624"/>
        <w:gridCol w:w="1134"/>
        <w:gridCol w:w="2787"/>
      </w:tblGrid>
      <w:tr w:rsidR="00466786" w:rsidRPr="00AB7182" w14:paraId="4B220CE3" w14:textId="77777777" w:rsidTr="00466786">
        <w:trPr>
          <w:jc w:val="center"/>
        </w:trPr>
        <w:tc>
          <w:tcPr>
            <w:tcW w:w="3252" w:type="dxa"/>
          </w:tcPr>
          <w:p w14:paraId="73FF1739" w14:textId="77777777" w:rsidR="00466786" w:rsidRPr="00AB7182" w:rsidRDefault="00466786" w:rsidP="00466786">
            <w:pPr>
              <w:pStyle w:val="TAH"/>
            </w:pPr>
            <w:r w:rsidRPr="00AB7182">
              <w:t xml:space="preserve">Procedure defined in 3GPP TS 23.231 [48] </w:t>
            </w:r>
          </w:p>
        </w:tc>
        <w:tc>
          <w:tcPr>
            <w:tcW w:w="1315" w:type="dxa"/>
          </w:tcPr>
          <w:p w14:paraId="1C2AE29D" w14:textId="77777777" w:rsidR="00466786" w:rsidRPr="00AB7182" w:rsidRDefault="00466786" w:rsidP="00466786">
            <w:pPr>
              <w:pStyle w:val="TAH"/>
            </w:pPr>
            <w:r w:rsidRPr="00AB7182">
              <w:t>Transaction used in Q.1950 [14]</w:t>
            </w:r>
          </w:p>
        </w:tc>
        <w:tc>
          <w:tcPr>
            <w:tcW w:w="1624" w:type="dxa"/>
          </w:tcPr>
          <w:p w14:paraId="34447315" w14:textId="77777777" w:rsidR="00466786" w:rsidRPr="00AB7182" w:rsidRDefault="00466786" w:rsidP="00466786">
            <w:pPr>
              <w:pStyle w:val="TAH"/>
            </w:pPr>
            <w:r w:rsidRPr="00AB7182">
              <w:t>Transaction used in TS 29.232 [5]</w:t>
            </w:r>
          </w:p>
        </w:tc>
        <w:tc>
          <w:tcPr>
            <w:tcW w:w="1134" w:type="dxa"/>
          </w:tcPr>
          <w:p w14:paraId="40FFC27F" w14:textId="77777777" w:rsidR="00466786" w:rsidRPr="00AB7182" w:rsidRDefault="00466786" w:rsidP="00466786">
            <w:pPr>
              <w:pStyle w:val="TAH"/>
            </w:pPr>
            <w:r w:rsidRPr="00AB7182">
              <w:t>Supported</w:t>
            </w:r>
          </w:p>
        </w:tc>
        <w:tc>
          <w:tcPr>
            <w:tcW w:w="2787" w:type="dxa"/>
          </w:tcPr>
          <w:p w14:paraId="2ED5621F" w14:textId="77777777" w:rsidR="00466786" w:rsidRPr="00AB7182" w:rsidRDefault="00466786" w:rsidP="00466786">
            <w:pPr>
              <w:pStyle w:val="TAH"/>
            </w:pPr>
            <w:r w:rsidRPr="00AB7182">
              <w:t>Comment</w:t>
            </w:r>
          </w:p>
        </w:tc>
      </w:tr>
      <w:tr w:rsidR="00466786" w:rsidRPr="00AB7182" w14:paraId="6F805530" w14:textId="77777777" w:rsidTr="00466786">
        <w:trPr>
          <w:jc w:val="center"/>
        </w:trPr>
        <w:tc>
          <w:tcPr>
            <w:tcW w:w="3252" w:type="dxa"/>
          </w:tcPr>
          <w:p w14:paraId="74554132" w14:textId="77777777" w:rsidR="00466786" w:rsidRPr="00AB7182" w:rsidRDefault="00466786" w:rsidP="00466786">
            <w:pPr>
              <w:pStyle w:val="TAL"/>
            </w:pPr>
            <w:r w:rsidRPr="00AB7182">
              <w:t>Reserve RTP Connection Point</w:t>
            </w:r>
          </w:p>
        </w:tc>
        <w:tc>
          <w:tcPr>
            <w:tcW w:w="1315" w:type="dxa"/>
          </w:tcPr>
          <w:p w14:paraId="05B3081D" w14:textId="77777777" w:rsidR="00466786" w:rsidRPr="00AB7182" w:rsidRDefault="00466786" w:rsidP="00466786">
            <w:pPr>
              <w:pStyle w:val="TAL"/>
            </w:pPr>
            <w:r w:rsidRPr="00AB7182">
              <w:t>Not defined</w:t>
            </w:r>
          </w:p>
        </w:tc>
        <w:tc>
          <w:tcPr>
            <w:tcW w:w="1624" w:type="dxa"/>
          </w:tcPr>
          <w:p w14:paraId="404AF835" w14:textId="77777777" w:rsidR="00466786" w:rsidRPr="00AB7182" w:rsidRDefault="00466786" w:rsidP="00466786">
            <w:pPr>
              <w:pStyle w:val="TAL"/>
            </w:pPr>
            <w:r w:rsidRPr="00AB7182">
              <w:t>Reserve RTP Connection Point</w:t>
            </w:r>
          </w:p>
          <w:p w14:paraId="1720E186"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6378841B" w14:textId="77777777" w:rsidR="00466786" w:rsidRPr="00AB7182" w:rsidRDefault="00466786" w:rsidP="00466786">
            <w:pPr>
              <w:pStyle w:val="TAL"/>
            </w:pPr>
            <w:r w:rsidRPr="00AB7182">
              <w:t>Optional</w:t>
            </w:r>
          </w:p>
          <w:p w14:paraId="2170E304" w14:textId="77777777" w:rsidR="00466786" w:rsidRPr="00AB7182" w:rsidRDefault="00466786" w:rsidP="00466786">
            <w:pPr>
              <w:pStyle w:val="TAL"/>
            </w:pPr>
            <w:r w:rsidRPr="00AB7182">
              <w:t>(NOTE1)</w:t>
            </w:r>
          </w:p>
        </w:tc>
        <w:tc>
          <w:tcPr>
            <w:tcW w:w="2787" w:type="dxa"/>
          </w:tcPr>
          <w:p w14:paraId="02C1D6D1" w14:textId="77777777" w:rsidR="00466786" w:rsidRPr="00AB7182" w:rsidRDefault="00466786" w:rsidP="00466786">
            <w:pPr>
              <w:pStyle w:val="TAL"/>
            </w:pPr>
            <w:r w:rsidRPr="00AB7182">
              <w:t>See A.17.2. 2</w:t>
            </w:r>
          </w:p>
          <w:p w14:paraId="615AB28A" w14:textId="77777777" w:rsidR="00466786" w:rsidRPr="00AB7182" w:rsidRDefault="00466786" w:rsidP="00466786">
            <w:pPr>
              <w:pStyle w:val="TAL"/>
            </w:pPr>
          </w:p>
        </w:tc>
      </w:tr>
      <w:tr w:rsidR="00466786" w:rsidRPr="00AB7182" w14:paraId="26DBFB4D" w14:textId="77777777" w:rsidTr="00466786">
        <w:trPr>
          <w:jc w:val="center"/>
        </w:trPr>
        <w:tc>
          <w:tcPr>
            <w:tcW w:w="3252" w:type="dxa"/>
          </w:tcPr>
          <w:p w14:paraId="2951095A" w14:textId="77777777" w:rsidR="00466786" w:rsidRPr="00AB7182" w:rsidRDefault="00466786" w:rsidP="00466786">
            <w:pPr>
              <w:pStyle w:val="TAL"/>
            </w:pPr>
            <w:r w:rsidRPr="00AB7182">
              <w:t>Configure RTP Connection Point</w:t>
            </w:r>
          </w:p>
        </w:tc>
        <w:tc>
          <w:tcPr>
            <w:tcW w:w="1315" w:type="dxa"/>
          </w:tcPr>
          <w:p w14:paraId="24E07F5D" w14:textId="77777777" w:rsidR="00466786" w:rsidRPr="00AB7182" w:rsidRDefault="00466786" w:rsidP="00466786">
            <w:pPr>
              <w:pStyle w:val="TAL"/>
            </w:pPr>
            <w:r w:rsidRPr="00AB7182">
              <w:t>Not Defined</w:t>
            </w:r>
          </w:p>
        </w:tc>
        <w:tc>
          <w:tcPr>
            <w:tcW w:w="1624" w:type="dxa"/>
          </w:tcPr>
          <w:p w14:paraId="5382D911" w14:textId="77777777" w:rsidR="00466786" w:rsidRPr="00AB7182" w:rsidRDefault="00466786" w:rsidP="00466786">
            <w:pPr>
              <w:pStyle w:val="TAL"/>
            </w:pPr>
            <w:r w:rsidRPr="00AB7182">
              <w:t>Configure RTP Connection Point</w:t>
            </w:r>
          </w:p>
          <w:p w14:paraId="5DCE498D"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4DE88109" w14:textId="77777777" w:rsidR="00466786" w:rsidRPr="00AB7182" w:rsidRDefault="00466786" w:rsidP="00466786">
            <w:pPr>
              <w:pStyle w:val="TAL"/>
            </w:pPr>
            <w:r w:rsidRPr="00AB7182">
              <w:t>Optional</w:t>
            </w:r>
          </w:p>
          <w:p w14:paraId="6BAB15CD" w14:textId="77777777" w:rsidR="00466786" w:rsidRPr="00AB7182" w:rsidRDefault="00466786" w:rsidP="00466786">
            <w:pPr>
              <w:pStyle w:val="TAL"/>
            </w:pPr>
            <w:r w:rsidRPr="00AB7182">
              <w:t>(NOTE1)</w:t>
            </w:r>
          </w:p>
        </w:tc>
        <w:tc>
          <w:tcPr>
            <w:tcW w:w="2787" w:type="dxa"/>
          </w:tcPr>
          <w:p w14:paraId="1D704A04" w14:textId="77777777" w:rsidR="00466786" w:rsidRPr="00AB7182" w:rsidRDefault="00466786" w:rsidP="00466786">
            <w:pPr>
              <w:pStyle w:val="TAL"/>
            </w:pPr>
            <w:r w:rsidRPr="00AB7182">
              <w:t>See A.17.2. 3</w:t>
            </w:r>
          </w:p>
          <w:p w14:paraId="77D44EB2" w14:textId="77777777" w:rsidR="00466786" w:rsidRPr="00AB7182" w:rsidRDefault="00466786" w:rsidP="00466786">
            <w:pPr>
              <w:pStyle w:val="TAL"/>
            </w:pPr>
          </w:p>
        </w:tc>
      </w:tr>
      <w:tr w:rsidR="00466786" w:rsidRPr="00AB7182" w14:paraId="084BAAA8" w14:textId="77777777" w:rsidTr="00466786">
        <w:trPr>
          <w:jc w:val="center"/>
        </w:trPr>
        <w:tc>
          <w:tcPr>
            <w:tcW w:w="3252" w:type="dxa"/>
          </w:tcPr>
          <w:p w14:paraId="60447D88" w14:textId="77777777" w:rsidR="00466786" w:rsidRPr="00AB7182" w:rsidRDefault="00466786" w:rsidP="00466786">
            <w:pPr>
              <w:pStyle w:val="TAL"/>
            </w:pPr>
            <w:r w:rsidRPr="00AB7182">
              <w:t>Reserve and Configure RTP Connection Point</w:t>
            </w:r>
          </w:p>
        </w:tc>
        <w:tc>
          <w:tcPr>
            <w:tcW w:w="1315" w:type="dxa"/>
          </w:tcPr>
          <w:p w14:paraId="3E90ABF7" w14:textId="77777777" w:rsidR="00466786" w:rsidRPr="00AB7182" w:rsidRDefault="00466786" w:rsidP="00466786">
            <w:pPr>
              <w:pStyle w:val="TAL"/>
            </w:pPr>
            <w:r w:rsidRPr="00AB7182">
              <w:t>Not defined</w:t>
            </w:r>
          </w:p>
        </w:tc>
        <w:tc>
          <w:tcPr>
            <w:tcW w:w="1624" w:type="dxa"/>
          </w:tcPr>
          <w:p w14:paraId="4F21E93D" w14:textId="77777777" w:rsidR="00466786" w:rsidRPr="00AB7182" w:rsidRDefault="00466786" w:rsidP="00466786">
            <w:pPr>
              <w:pStyle w:val="TAL"/>
            </w:pPr>
            <w:r w:rsidRPr="00AB7182">
              <w:t>Reserve and Configure RTP Connection Point</w:t>
            </w:r>
          </w:p>
          <w:p w14:paraId="62FDA013"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36F2EDB7" w14:textId="77777777" w:rsidR="00466786" w:rsidRPr="00AB7182" w:rsidRDefault="00466786" w:rsidP="00466786">
            <w:pPr>
              <w:pStyle w:val="TAL"/>
            </w:pPr>
            <w:r w:rsidRPr="00AB7182">
              <w:t>Optional</w:t>
            </w:r>
          </w:p>
          <w:p w14:paraId="20966624" w14:textId="77777777" w:rsidR="00466786" w:rsidRPr="00AB7182" w:rsidRDefault="00466786" w:rsidP="00466786">
            <w:pPr>
              <w:pStyle w:val="TAL"/>
            </w:pPr>
            <w:r w:rsidRPr="00AB7182">
              <w:t>(NOTE1)</w:t>
            </w:r>
          </w:p>
        </w:tc>
        <w:tc>
          <w:tcPr>
            <w:tcW w:w="2787" w:type="dxa"/>
          </w:tcPr>
          <w:p w14:paraId="44D932B1" w14:textId="77777777" w:rsidR="00466786" w:rsidRPr="00AB7182" w:rsidRDefault="00466786" w:rsidP="00466786">
            <w:pPr>
              <w:pStyle w:val="TAL"/>
            </w:pPr>
            <w:r w:rsidRPr="00AB7182">
              <w:t>See A.17.2. 4</w:t>
            </w:r>
          </w:p>
          <w:p w14:paraId="5B7A924E" w14:textId="77777777" w:rsidR="00466786" w:rsidRPr="00AB7182" w:rsidRDefault="00466786" w:rsidP="00466786">
            <w:pPr>
              <w:pStyle w:val="TAL"/>
            </w:pPr>
          </w:p>
        </w:tc>
      </w:tr>
      <w:tr w:rsidR="00466786" w:rsidRPr="00AB7182" w14:paraId="774B3EF9" w14:textId="77777777" w:rsidTr="00466786">
        <w:trPr>
          <w:jc w:val="center"/>
        </w:trPr>
        <w:tc>
          <w:tcPr>
            <w:tcW w:w="3252" w:type="dxa"/>
          </w:tcPr>
          <w:p w14:paraId="59DEAD38" w14:textId="77777777" w:rsidR="00466786" w:rsidRPr="00AB7182" w:rsidRDefault="00466786" w:rsidP="00466786">
            <w:pPr>
              <w:pStyle w:val="TAL"/>
            </w:pPr>
            <w:r w:rsidRPr="00AB7182">
              <w:t>Release Termination</w:t>
            </w:r>
          </w:p>
        </w:tc>
        <w:tc>
          <w:tcPr>
            <w:tcW w:w="1315" w:type="dxa"/>
          </w:tcPr>
          <w:p w14:paraId="4EA83467" w14:textId="77777777" w:rsidR="00466786" w:rsidRPr="00AB7182" w:rsidRDefault="00466786" w:rsidP="00466786">
            <w:pPr>
              <w:pStyle w:val="TAL"/>
            </w:pPr>
            <w:r w:rsidRPr="00AB7182">
              <w:t>n. a. for reuse</w:t>
            </w:r>
          </w:p>
        </w:tc>
        <w:tc>
          <w:tcPr>
            <w:tcW w:w="1624" w:type="dxa"/>
          </w:tcPr>
          <w:p w14:paraId="25EF4550" w14:textId="77777777" w:rsidR="00466786" w:rsidRPr="00AB7182" w:rsidRDefault="00466786" w:rsidP="00466786">
            <w:pPr>
              <w:pStyle w:val="TAL"/>
            </w:pPr>
            <w:r w:rsidRPr="00AB7182">
              <w:t xml:space="preserve"> Release Termination</w:t>
            </w:r>
          </w:p>
        </w:tc>
        <w:tc>
          <w:tcPr>
            <w:tcW w:w="1134" w:type="dxa"/>
          </w:tcPr>
          <w:p w14:paraId="6742C522" w14:textId="77777777" w:rsidR="00466786" w:rsidRPr="00AB7182" w:rsidRDefault="00466786" w:rsidP="00466786">
            <w:pPr>
              <w:pStyle w:val="TAL"/>
            </w:pPr>
            <w:r w:rsidRPr="00AB7182">
              <w:t>Mandatory</w:t>
            </w:r>
          </w:p>
        </w:tc>
        <w:tc>
          <w:tcPr>
            <w:tcW w:w="2787" w:type="dxa"/>
          </w:tcPr>
          <w:p w14:paraId="0791969A" w14:textId="77777777" w:rsidR="00466786" w:rsidRPr="00AB7182" w:rsidRDefault="00466786" w:rsidP="00466786">
            <w:pPr>
              <w:pStyle w:val="TAL"/>
            </w:pPr>
            <w:r w:rsidRPr="00AB7182">
              <w:t xml:space="preserve">Includes Subtract in the transaction. Statistics about </w:t>
            </w:r>
            <w:r w:rsidR="00767B04" w:rsidRPr="00AB7182">
              <w:t>"</w:t>
            </w:r>
            <w:r w:rsidRPr="00AB7182">
              <w:t>Ctmbits</w:t>
            </w:r>
            <w:r w:rsidR="00767B04" w:rsidRPr="00AB7182">
              <w:t>"</w:t>
            </w:r>
            <w:r w:rsidRPr="00AB7182">
              <w:t xml:space="preserve">  are not applicable in Sub.resp</w:t>
            </w:r>
          </w:p>
        </w:tc>
      </w:tr>
      <w:tr w:rsidR="00466786" w:rsidRPr="00AB7182" w14:paraId="2EDDBC49"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1CBBDD08" w14:textId="77777777" w:rsidR="00466786" w:rsidRPr="00AB7182" w:rsidRDefault="00466786" w:rsidP="00466786">
            <w:pPr>
              <w:pStyle w:val="TAL"/>
            </w:pPr>
            <w:r w:rsidRPr="00AB7182">
              <w:t>Change Through-Connection</w:t>
            </w:r>
          </w:p>
        </w:tc>
        <w:tc>
          <w:tcPr>
            <w:tcW w:w="1315" w:type="dxa"/>
            <w:tcBorders>
              <w:top w:val="single" w:sz="4" w:space="0" w:color="auto"/>
              <w:left w:val="single" w:sz="4" w:space="0" w:color="auto"/>
              <w:bottom w:val="single" w:sz="4" w:space="0" w:color="auto"/>
              <w:right w:val="single" w:sz="4" w:space="0" w:color="auto"/>
            </w:tcBorders>
          </w:tcPr>
          <w:p w14:paraId="6E1B3812"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25430546" w14:textId="77777777" w:rsidR="00466786" w:rsidRPr="00AB7182" w:rsidRDefault="00466786" w:rsidP="00466786">
            <w:pPr>
              <w:pStyle w:val="TAL"/>
            </w:pPr>
            <w:r w:rsidRPr="00AB7182">
              <w:t>Change Through-Connection</w:t>
            </w:r>
          </w:p>
        </w:tc>
        <w:tc>
          <w:tcPr>
            <w:tcW w:w="1134" w:type="dxa"/>
            <w:tcBorders>
              <w:top w:val="single" w:sz="4" w:space="0" w:color="auto"/>
              <w:left w:val="single" w:sz="4" w:space="0" w:color="auto"/>
              <w:bottom w:val="single" w:sz="4" w:space="0" w:color="auto"/>
              <w:right w:val="single" w:sz="4" w:space="0" w:color="auto"/>
            </w:tcBorders>
          </w:tcPr>
          <w:p w14:paraId="172E164A" w14:textId="77777777" w:rsidR="00466786" w:rsidRPr="00AB7182" w:rsidRDefault="00466786" w:rsidP="00466786">
            <w:pPr>
              <w:pStyle w:val="TAL"/>
            </w:pPr>
            <w:r w:rsidRPr="00AB7182">
              <w:t>Optional</w:t>
            </w:r>
          </w:p>
          <w:p w14:paraId="5E19CFC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F44D64B" w14:textId="77777777" w:rsidR="00466786" w:rsidRPr="00AB7182" w:rsidRDefault="00466786" w:rsidP="00466786">
            <w:pPr>
              <w:pStyle w:val="TAL"/>
            </w:pPr>
            <w:r w:rsidRPr="00AB7182">
              <w:t>only the Explicit (MGC Controlled Cut-Through) procedure is supported</w:t>
            </w:r>
          </w:p>
        </w:tc>
      </w:tr>
      <w:tr w:rsidR="00466786" w:rsidRPr="00AB7182" w14:paraId="2A9FDCD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B8D0979" w14:textId="77777777" w:rsidR="00466786" w:rsidRPr="00AB7182" w:rsidRDefault="00466786" w:rsidP="00466786">
            <w:pPr>
              <w:pStyle w:val="TAL"/>
            </w:pPr>
            <w:r w:rsidRPr="00AB7182">
              <w:t>Bearer Released</w:t>
            </w:r>
          </w:p>
        </w:tc>
        <w:tc>
          <w:tcPr>
            <w:tcW w:w="1315" w:type="dxa"/>
            <w:tcBorders>
              <w:top w:val="single" w:sz="4" w:space="0" w:color="auto"/>
              <w:left w:val="single" w:sz="4" w:space="0" w:color="auto"/>
              <w:bottom w:val="single" w:sz="4" w:space="0" w:color="auto"/>
              <w:right w:val="single" w:sz="4" w:space="0" w:color="auto"/>
            </w:tcBorders>
          </w:tcPr>
          <w:p w14:paraId="3CB12F57"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7471E1E9" w14:textId="77777777" w:rsidR="00466786" w:rsidRPr="00AB7182" w:rsidRDefault="00466786" w:rsidP="00466786">
            <w:pPr>
              <w:pStyle w:val="TAL"/>
            </w:pPr>
            <w:r w:rsidRPr="00AB7182">
              <w:t>Bearer Released</w:t>
            </w:r>
          </w:p>
        </w:tc>
        <w:tc>
          <w:tcPr>
            <w:tcW w:w="1134" w:type="dxa"/>
            <w:tcBorders>
              <w:top w:val="single" w:sz="4" w:space="0" w:color="auto"/>
              <w:left w:val="single" w:sz="4" w:space="0" w:color="auto"/>
              <w:bottom w:val="single" w:sz="4" w:space="0" w:color="auto"/>
              <w:right w:val="single" w:sz="4" w:space="0" w:color="auto"/>
            </w:tcBorders>
          </w:tcPr>
          <w:p w14:paraId="4FF4A885" w14:textId="77777777" w:rsidR="00466786" w:rsidRPr="00AB7182" w:rsidRDefault="00466786" w:rsidP="00466786">
            <w:pPr>
              <w:pStyle w:val="TAL"/>
            </w:pPr>
            <w:r w:rsidRPr="00AB7182">
              <w:t>Optional</w:t>
            </w:r>
          </w:p>
          <w:p w14:paraId="77F1E05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5384446" w14:textId="77777777" w:rsidR="00466786" w:rsidRPr="00AB7182" w:rsidRDefault="00466786" w:rsidP="00466786">
            <w:pPr>
              <w:pStyle w:val="TAL"/>
            </w:pPr>
          </w:p>
        </w:tc>
      </w:tr>
      <w:tr w:rsidR="00466786" w:rsidRPr="00AB7182" w14:paraId="221498BE"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1E6F7EB" w14:textId="77777777" w:rsidR="00466786" w:rsidRPr="00AB7182" w:rsidRDefault="00466786" w:rsidP="00466786">
            <w:pPr>
              <w:pStyle w:val="TAL"/>
            </w:pPr>
            <w:r w:rsidRPr="00AB7182">
              <w:t>Send Tone</w:t>
            </w:r>
          </w:p>
        </w:tc>
        <w:tc>
          <w:tcPr>
            <w:tcW w:w="1315" w:type="dxa"/>
            <w:tcBorders>
              <w:top w:val="single" w:sz="4" w:space="0" w:color="auto"/>
              <w:left w:val="single" w:sz="4" w:space="0" w:color="auto"/>
              <w:bottom w:val="single" w:sz="4" w:space="0" w:color="auto"/>
              <w:right w:val="single" w:sz="4" w:space="0" w:color="auto"/>
            </w:tcBorders>
          </w:tcPr>
          <w:p w14:paraId="24C1E2D7"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3D281E3C" w14:textId="77777777" w:rsidR="00466786" w:rsidRPr="00AB7182" w:rsidRDefault="00466786" w:rsidP="00466786">
            <w:pPr>
              <w:pStyle w:val="TAL"/>
            </w:pPr>
            <w:r w:rsidRPr="00AB7182">
              <w:t>Send Tone</w:t>
            </w:r>
          </w:p>
        </w:tc>
        <w:tc>
          <w:tcPr>
            <w:tcW w:w="1134" w:type="dxa"/>
            <w:tcBorders>
              <w:top w:val="single" w:sz="4" w:space="0" w:color="auto"/>
              <w:left w:val="single" w:sz="4" w:space="0" w:color="auto"/>
              <w:bottom w:val="single" w:sz="4" w:space="0" w:color="auto"/>
              <w:right w:val="single" w:sz="4" w:space="0" w:color="auto"/>
            </w:tcBorders>
          </w:tcPr>
          <w:p w14:paraId="471CAC41" w14:textId="77777777" w:rsidR="00466786" w:rsidRPr="00AB7182" w:rsidRDefault="00466786" w:rsidP="00466786">
            <w:pPr>
              <w:pStyle w:val="TAL"/>
            </w:pPr>
            <w:r w:rsidRPr="00AB7182">
              <w:t>Optional</w:t>
            </w:r>
          </w:p>
          <w:p w14:paraId="320905E4"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F33D239" w14:textId="77777777" w:rsidR="00466786" w:rsidRPr="00AB7182" w:rsidRDefault="00466786" w:rsidP="00466786">
            <w:pPr>
              <w:pStyle w:val="TAL"/>
            </w:pPr>
          </w:p>
        </w:tc>
      </w:tr>
      <w:tr w:rsidR="00466786" w:rsidRPr="00AB7182" w14:paraId="69FA728B"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B34882B" w14:textId="77777777" w:rsidR="00466786" w:rsidRPr="00AB7182" w:rsidRDefault="00466786" w:rsidP="00466786">
            <w:pPr>
              <w:pStyle w:val="TAL"/>
            </w:pPr>
            <w:r w:rsidRPr="00AB7182">
              <w:t>Stop Tone</w:t>
            </w:r>
          </w:p>
        </w:tc>
        <w:tc>
          <w:tcPr>
            <w:tcW w:w="1315" w:type="dxa"/>
            <w:tcBorders>
              <w:top w:val="single" w:sz="4" w:space="0" w:color="auto"/>
              <w:left w:val="single" w:sz="4" w:space="0" w:color="auto"/>
              <w:bottom w:val="single" w:sz="4" w:space="0" w:color="auto"/>
              <w:right w:val="single" w:sz="4" w:space="0" w:color="auto"/>
            </w:tcBorders>
          </w:tcPr>
          <w:p w14:paraId="7958969C"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5696D954" w14:textId="77777777" w:rsidR="00466786" w:rsidRPr="00AB7182" w:rsidRDefault="00466786" w:rsidP="00466786">
            <w:pPr>
              <w:pStyle w:val="TAL"/>
            </w:pPr>
            <w:r w:rsidRPr="00AB7182">
              <w:t>Stop Tone</w:t>
            </w:r>
          </w:p>
        </w:tc>
        <w:tc>
          <w:tcPr>
            <w:tcW w:w="1134" w:type="dxa"/>
            <w:tcBorders>
              <w:top w:val="single" w:sz="4" w:space="0" w:color="auto"/>
              <w:left w:val="single" w:sz="4" w:space="0" w:color="auto"/>
              <w:bottom w:val="single" w:sz="4" w:space="0" w:color="auto"/>
              <w:right w:val="single" w:sz="4" w:space="0" w:color="auto"/>
            </w:tcBorders>
          </w:tcPr>
          <w:p w14:paraId="741C52B0" w14:textId="77777777" w:rsidR="00466786" w:rsidRPr="00AB7182" w:rsidRDefault="00466786" w:rsidP="00466786">
            <w:pPr>
              <w:pStyle w:val="TAL"/>
            </w:pPr>
            <w:r w:rsidRPr="00AB7182">
              <w:t>Optional</w:t>
            </w:r>
          </w:p>
          <w:p w14:paraId="7D9D2EB5"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215D0DD" w14:textId="77777777" w:rsidR="00466786" w:rsidRPr="00AB7182" w:rsidRDefault="00466786" w:rsidP="00466786">
            <w:pPr>
              <w:pStyle w:val="TAL"/>
            </w:pPr>
          </w:p>
        </w:tc>
      </w:tr>
      <w:tr w:rsidR="00EC770E" w:rsidRPr="00AB7182" w14:paraId="19DCAE2E" w14:textId="77777777" w:rsidTr="00EC1258">
        <w:trPr>
          <w:jc w:val="center"/>
        </w:trPr>
        <w:tc>
          <w:tcPr>
            <w:tcW w:w="3252" w:type="dxa"/>
            <w:tcBorders>
              <w:top w:val="single" w:sz="4" w:space="0" w:color="auto"/>
              <w:left w:val="single" w:sz="4" w:space="0" w:color="auto"/>
              <w:bottom w:val="single" w:sz="4" w:space="0" w:color="auto"/>
              <w:right w:val="single" w:sz="4" w:space="0" w:color="auto"/>
            </w:tcBorders>
          </w:tcPr>
          <w:p w14:paraId="48092A8B" w14:textId="77777777" w:rsidR="00EC770E" w:rsidRPr="00AB7182" w:rsidRDefault="00EC770E" w:rsidP="00EC1258">
            <w:pPr>
              <w:pStyle w:val="TAL"/>
            </w:pPr>
            <w:r w:rsidRPr="00AB7182">
              <w:t>Tone Completed</w:t>
            </w:r>
          </w:p>
        </w:tc>
        <w:tc>
          <w:tcPr>
            <w:tcW w:w="1315" w:type="dxa"/>
            <w:tcBorders>
              <w:top w:val="single" w:sz="4" w:space="0" w:color="auto"/>
              <w:left w:val="single" w:sz="4" w:space="0" w:color="auto"/>
              <w:bottom w:val="single" w:sz="4" w:space="0" w:color="auto"/>
              <w:right w:val="single" w:sz="4" w:space="0" w:color="auto"/>
            </w:tcBorders>
          </w:tcPr>
          <w:p w14:paraId="22B1ED7D" w14:textId="77777777" w:rsidR="00EC770E" w:rsidRPr="00AB7182" w:rsidRDefault="00EC770E" w:rsidP="00EC1258">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1EF0A9D5" w14:textId="77777777" w:rsidR="00EC770E" w:rsidRPr="00AB7182" w:rsidRDefault="00EC770E" w:rsidP="00EC1258">
            <w:pPr>
              <w:pStyle w:val="TAL"/>
            </w:pPr>
            <w:r w:rsidRPr="00AB7182">
              <w:t>Tone Completed</w:t>
            </w:r>
          </w:p>
        </w:tc>
        <w:tc>
          <w:tcPr>
            <w:tcW w:w="1134" w:type="dxa"/>
            <w:tcBorders>
              <w:top w:val="single" w:sz="4" w:space="0" w:color="auto"/>
              <w:left w:val="single" w:sz="4" w:space="0" w:color="auto"/>
              <w:bottom w:val="single" w:sz="4" w:space="0" w:color="auto"/>
              <w:right w:val="single" w:sz="4" w:space="0" w:color="auto"/>
            </w:tcBorders>
          </w:tcPr>
          <w:p w14:paraId="11B0068E" w14:textId="77777777" w:rsidR="00EC770E" w:rsidRPr="00AB7182" w:rsidRDefault="00EC770E" w:rsidP="00EC1258">
            <w:pPr>
              <w:pStyle w:val="TAL"/>
            </w:pPr>
            <w:r w:rsidRPr="00AB7182">
              <w:t>Optional</w:t>
            </w:r>
          </w:p>
          <w:p w14:paraId="28F83594" w14:textId="77777777" w:rsidR="00EC770E" w:rsidRPr="00AB7182" w:rsidRDefault="00EC770E" w:rsidP="00EC1258">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552C26E3" w14:textId="77777777" w:rsidR="00EC770E" w:rsidRPr="00AB7182" w:rsidRDefault="00EC770E" w:rsidP="00EC1258">
            <w:pPr>
              <w:pStyle w:val="TAL"/>
            </w:pPr>
          </w:p>
        </w:tc>
      </w:tr>
      <w:tr w:rsidR="00466786" w:rsidRPr="00AB7182" w14:paraId="0BBE44E3"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4212DAC6" w14:textId="77777777" w:rsidR="00466786" w:rsidRPr="00AB7182" w:rsidRDefault="00466786" w:rsidP="00466786">
            <w:pPr>
              <w:pStyle w:val="TAL"/>
            </w:pPr>
            <w:r w:rsidRPr="00AB7182">
              <w:t>Play Announcement</w:t>
            </w:r>
          </w:p>
        </w:tc>
        <w:tc>
          <w:tcPr>
            <w:tcW w:w="1315" w:type="dxa"/>
            <w:tcBorders>
              <w:top w:val="single" w:sz="4" w:space="0" w:color="auto"/>
              <w:left w:val="single" w:sz="4" w:space="0" w:color="auto"/>
              <w:bottom w:val="single" w:sz="4" w:space="0" w:color="auto"/>
              <w:right w:val="single" w:sz="4" w:space="0" w:color="auto"/>
            </w:tcBorders>
          </w:tcPr>
          <w:p w14:paraId="685FC361"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3CD75E31" w14:textId="77777777" w:rsidR="00466786" w:rsidRPr="00AB7182" w:rsidRDefault="00466786" w:rsidP="00466786">
            <w:pPr>
              <w:pStyle w:val="TAL"/>
            </w:pPr>
            <w:r w:rsidRPr="00AB7182">
              <w:t>Play Announcement</w:t>
            </w:r>
          </w:p>
        </w:tc>
        <w:tc>
          <w:tcPr>
            <w:tcW w:w="1134" w:type="dxa"/>
            <w:tcBorders>
              <w:top w:val="single" w:sz="4" w:space="0" w:color="auto"/>
              <w:left w:val="single" w:sz="4" w:space="0" w:color="auto"/>
              <w:bottom w:val="single" w:sz="4" w:space="0" w:color="auto"/>
              <w:right w:val="single" w:sz="4" w:space="0" w:color="auto"/>
            </w:tcBorders>
          </w:tcPr>
          <w:p w14:paraId="2D45649B" w14:textId="77777777" w:rsidR="00466786" w:rsidRPr="00AB7182" w:rsidRDefault="00466786" w:rsidP="00466786">
            <w:pPr>
              <w:pStyle w:val="TAL"/>
            </w:pPr>
            <w:r w:rsidRPr="00AB7182">
              <w:t>Optional</w:t>
            </w:r>
          </w:p>
          <w:p w14:paraId="5A3149E0"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2FEBFFBA" w14:textId="77777777" w:rsidR="00466786" w:rsidRPr="00AB7182" w:rsidRDefault="00466786" w:rsidP="00466786">
            <w:pPr>
              <w:pStyle w:val="TAL"/>
            </w:pPr>
          </w:p>
        </w:tc>
      </w:tr>
      <w:tr w:rsidR="00466786" w:rsidRPr="00AB7182" w14:paraId="03580F2B"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1D65626D" w14:textId="77777777" w:rsidR="00466786" w:rsidRPr="00AB7182" w:rsidRDefault="00466786" w:rsidP="00466786">
            <w:pPr>
              <w:pStyle w:val="TAL"/>
            </w:pPr>
            <w:r w:rsidRPr="00AB7182">
              <w:t>Stop Announcement</w:t>
            </w:r>
          </w:p>
        </w:tc>
        <w:tc>
          <w:tcPr>
            <w:tcW w:w="1315" w:type="dxa"/>
            <w:tcBorders>
              <w:top w:val="single" w:sz="4" w:space="0" w:color="auto"/>
              <w:left w:val="single" w:sz="4" w:space="0" w:color="auto"/>
              <w:bottom w:val="single" w:sz="4" w:space="0" w:color="auto"/>
              <w:right w:val="single" w:sz="4" w:space="0" w:color="auto"/>
            </w:tcBorders>
          </w:tcPr>
          <w:p w14:paraId="557DBEA5"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5407B1FB" w14:textId="77777777" w:rsidR="00466786" w:rsidRPr="00AB7182" w:rsidRDefault="00466786" w:rsidP="00466786">
            <w:pPr>
              <w:pStyle w:val="TAL"/>
            </w:pPr>
            <w:r w:rsidRPr="00AB7182">
              <w:t>Stop Announcement</w:t>
            </w:r>
          </w:p>
        </w:tc>
        <w:tc>
          <w:tcPr>
            <w:tcW w:w="1134" w:type="dxa"/>
            <w:tcBorders>
              <w:top w:val="single" w:sz="4" w:space="0" w:color="auto"/>
              <w:left w:val="single" w:sz="4" w:space="0" w:color="auto"/>
              <w:bottom w:val="single" w:sz="4" w:space="0" w:color="auto"/>
              <w:right w:val="single" w:sz="4" w:space="0" w:color="auto"/>
            </w:tcBorders>
          </w:tcPr>
          <w:p w14:paraId="4643D58E" w14:textId="77777777" w:rsidR="00466786" w:rsidRPr="00AB7182" w:rsidRDefault="00466786" w:rsidP="00466786">
            <w:pPr>
              <w:pStyle w:val="TAL"/>
            </w:pPr>
            <w:r w:rsidRPr="00AB7182">
              <w:t>Optional</w:t>
            </w:r>
          </w:p>
          <w:p w14:paraId="33648D97"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3398AE00" w14:textId="77777777" w:rsidR="00466786" w:rsidRPr="00AB7182" w:rsidRDefault="00466786" w:rsidP="00466786">
            <w:pPr>
              <w:pStyle w:val="TAL"/>
            </w:pPr>
          </w:p>
        </w:tc>
      </w:tr>
      <w:tr w:rsidR="00466786" w:rsidRPr="00AB7182" w14:paraId="03FFBEBD"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644A9DF0" w14:textId="77777777" w:rsidR="00466786" w:rsidRPr="00AB7182" w:rsidRDefault="00466786" w:rsidP="00466786">
            <w:pPr>
              <w:pStyle w:val="TAL"/>
            </w:pPr>
            <w:r w:rsidRPr="00AB7182">
              <w:t>Announcement Completed</w:t>
            </w:r>
          </w:p>
        </w:tc>
        <w:tc>
          <w:tcPr>
            <w:tcW w:w="1315" w:type="dxa"/>
            <w:tcBorders>
              <w:top w:val="single" w:sz="4" w:space="0" w:color="auto"/>
              <w:left w:val="single" w:sz="4" w:space="0" w:color="auto"/>
              <w:bottom w:val="single" w:sz="4" w:space="0" w:color="auto"/>
              <w:right w:val="single" w:sz="4" w:space="0" w:color="auto"/>
            </w:tcBorders>
          </w:tcPr>
          <w:p w14:paraId="1D99FEAB"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37CBB0FA" w14:textId="77777777" w:rsidR="00466786" w:rsidRPr="00AB7182" w:rsidRDefault="00466786" w:rsidP="00466786">
            <w:pPr>
              <w:pStyle w:val="TAL"/>
            </w:pPr>
            <w:r w:rsidRPr="00AB7182">
              <w:t>Announcement Complet</w:t>
            </w:r>
            <w:r w:rsidR="00EC770E" w:rsidRPr="00AB7182">
              <w:t>ed n</w:t>
            </w:r>
          </w:p>
        </w:tc>
        <w:tc>
          <w:tcPr>
            <w:tcW w:w="1134" w:type="dxa"/>
            <w:tcBorders>
              <w:top w:val="single" w:sz="4" w:space="0" w:color="auto"/>
              <w:left w:val="single" w:sz="4" w:space="0" w:color="auto"/>
              <w:bottom w:val="single" w:sz="4" w:space="0" w:color="auto"/>
              <w:right w:val="single" w:sz="4" w:space="0" w:color="auto"/>
            </w:tcBorders>
          </w:tcPr>
          <w:p w14:paraId="1C512BE8" w14:textId="77777777" w:rsidR="00466786" w:rsidRPr="00AB7182" w:rsidRDefault="00466786" w:rsidP="00466786">
            <w:pPr>
              <w:pStyle w:val="TAL"/>
            </w:pPr>
            <w:r w:rsidRPr="00AB7182">
              <w:t>Optional</w:t>
            </w:r>
          </w:p>
          <w:p w14:paraId="710E28E3"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474382DA" w14:textId="77777777" w:rsidR="00466786" w:rsidRPr="00AB7182" w:rsidRDefault="00466786" w:rsidP="00466786">
            <w:pPr>
              <w:pStyle w:val="TAL"/>
            </w:pPr>
          </w:p>
        </w:tc>
      </w:tr>
      <w:tr w:rsidR="00466786" w:rsidRPr="00AB7182" w14:paraId="6325AC3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5450E76" w14:textId="77777777" w:rsidR="00466786" w:rsidRPr="00AB7182" w:rsidRDefault="00466786" w:rsidP="00466786">
            <w:pPr>
              <w:pStyle w:val="TAL"/>
            </w:pPr>
            <w:r w:rsidRPr="00AB7182">
              <w:t>Activate Voice Processing Function</w:t>
            </w:r>
          </w:p>
        </w:tc>
        <w:tc>
          <w:tcPr>
            <w:tcW w:w="1315" w:type="dxa"/>
            <w:tcBorders>
              <w:top w:val="single" w:sz="4" w:space="0" w:color="auto"/>
              <w:left w:val="single" w:sz="4" w:space="0" w:color="auto"/>
              <w:bottom w:val="single" w:sz="4" w:space="0" w:color="auto"/>
              <w:right w:val="single" w:sz="4" w:space="0" w:color="auto"/>
            </w:tcBorders>
          </w:tcPr>
          <w:p w14:paraId="45488861"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0AA4BDF8" w14:textId="77777777" w:rsidR="00466786" w:rsidRPr="00AB7182" w:rsidRDefault="00466786" w:rsidP="00466786">
            <w:pPr>
              <w:pStyle w:val="TAL"/>
            </w:pPr>
            <w:r w:rsidRPr="00AB7182">
              <w:t>Activate Voice Processing Function</w:t>
            </w:r>
          </w:p>
        </w:tc>
        <w:tc>
          <w:tcPr>
            <w:tcW w:w="1134" w:type="dxa"/>
            <w:tcBorders>
              <w:top w:val="single" w:sz="4" w:space="0" w:color="auto"/>
              <w:left w:val="single" w:sz="4" w:space="0" w:color="auto"/>
              <w:bottom w:val="single" w:sz="4" w:space="0" w:color="auto"/>
              <w:right w:val="single" w:sz="4" w:space="0" w:color="auto"/>
            </w:tcBorders>
          </w:tcPr>
          <w:p w14:paraId="6D188691" w14:textId="77777777" w:rsidR="00466786" w:rsidRPr="00AB7182" w:rsidRDefault="00466786" w:rsidP="00466786">
            <w:pPr>
              <w:pStyle w:val="TAL"/>
            </w:pPr>
            <w:r w:rsidRPr="00AB7182">
              <w:t>Optional</w:t>
            </w:r>
          </w:p>
          <w:p w14:paraId="60EF60B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5A5DFFA8" w14:textId="77777777" w:rsidR="00466786" w:rsidRPr="00AB7182" w:rsidRDefault="00466786" w:rsidP="00466786">
            <w:pPr>
              <w:pStyle w:val="TAL"/>
            </w:pPr>
          </w:p>
        </w:tc>
      </w:tr>
      <w:tr w:rsidR="00466786" w:rsidRPr="00AB7182" w14:paraId="3F2A7DB4"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374BBDAD" w14:textId="77777777" w:rsidR="00466786" w:rsidRPr="00AB7182" w:rsidRDefault="00466786" w:rsidP="00466786">
            <w:pPr>
              <w:pStyle w:val="TAL"/>
            </w:pPr>
            <w:r w:rsidRPr="00AB7182">
              <w:t>Termination heartbeat</w:t>
            </w:r>
          </w:p>
        </w:tc>
        <w:tc>
          <w:tcPr>
            <w:tcW w:w="1315" w:type="dxa"/>
            <w:tcBorders>
              <w:top w:val="single" w:sz="4" w:space="0" w:color="auto"/>
              <w:left w:val="single" w:sz="4" w:space="0" w:color="auto"/>
              <w:bottom w:val="single" w:sz="4" w:space="0" w:color="auto"/>
              <w:right w:val="single" w:sz="4" w:space="0" w:color="auto"/>
            </w:tcBorders>
          </w:tcPr>
          <w:p w14:paraId="6FB86292"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0FAA7B3F" w14:textId="77777777" w:rsidR="00466786" w:rsidRPr="00AB7182" w:rsidRDefault="00466786" w:rsidP="00466786">
            <w:pPr>
              <w:pStyle w:val="TAL"/>
            </w:pPr>
            <w:r w:rsidRPr="00AB7182">
              <w:t>Termination heartbeat indication</w:t>
            </w:r>
          </w:p>
        </w:tc>
        <w:tc>
          <w:tcPr>
            <w:tcW w:w="1134" w:type="dxa"/>
            <w:tcBorders>
              <w:top w:val="single" w:sz="4" w:space="0" w:color="auto"/>
              <w:left w:val="single" w:sz="4" w:space="0" w:color="auto"/>
              <w:bottom w:val="single" w:sz="4" w:space="0" w:color="auto"/>
              <w:right w:val="single" w:sz="4" w:space="0" w:color="auto"/>
            </w:tcBorders>
          </w:tcPr>
          <w:p w14:paraId="1A46CB46" w14:textId="77777777" w:rsidR="00466786" w:rsidRPr="00AB7182" w:rsidRDefault="00466786" w:rsidP="00466786">
            <w:pPr>
              <w:pStyle w:val="TAL"/>
            </w:pPr>
            <w:r w:rsidRPr="00AB7182">
              <w:t>Mandatory</w:t>
            </w:r>
          </w:p>
        </w:tc>
        <w:tc>
          <w:tcPr>
            <w:tcW w:w="2787" w:type="dxa"/>
            <w:tcBorders>
              <w:top w:val="single" w:sz="4" w:space="0" w:color="auto"/>
              <w:left w:val="single" w:sz="4" w:space="0" w:color="auto"/>
              <w:bottom w:val="single" w:sz="4" w:space="0" w:color="auto"/>
              <w:right w:val="single" w:sz="4" w:space="0" w:color="auto"/>
            </w:tcBorders>
          </w:tcPr>
          <w:p w14:paraId="28F0F66D" w14:textId="77777777" w:rsidR="00466786" w:rsidRPr="00AB7182" w:rsidRDefault="00466786" w:rsidP="00466786">
            <w:pPr>
              <w:pStyle w:val="TAL"/>
            </w:pPr>
          </w:p>
        </w:tc>
      </w:tr>
      <w:tr w:rsidR="00466786" w:rsidRPr="00AB7182" w14:paraId="2E13179F"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C252E84"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19766CC6"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6F37B434" w14:textId="77777777" w:rsidR="00466786" w:rsidRPr="00AB7182" w:rsidRDefault="00466786" w:rsidP="00466786">
            <w:pPr>
              <w:pStyle w:val="TAL"/>
            </w:pPr>
            <w:r w:rsidRPr="00AB7182">
              <w:t>TFO Activation</w:t>
            </w:r>
          </w:p>
        </w:tc>
        <w:tc>
          <w:tcPr>
            <w:tcW w:w="1134" w:type="dxa"/>
            <w:tcBorders>
              <w:top w:val="single" w:sz="4" w:space="0" w:color="auto"/>
              <w:left w:val="single" w:sz="4" w:space="0" w:color="auto"/>
              <w:bottom w:val="single" w:sz="4" w:space="0" w:color="auto"/>
              <w:right w:val="single" w:sz="4" w:space="0" w:color="auto"/>
            </w:tcBorders>
          </w:tcPr>
          <w:p w14:paraId="47092BA5"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45DC436A" w14:textId="77777777" w:rsidR="00466786" w:rsidRPr="00AB7182" w:rsidRDefault="00466786" w:rsidP="00466786">
            <w:pPr>
              <w:pStyle w:val="TAL"/>
            </w:pPr>
          </w:p>
        </w:tc>
      </w:tr>
      <w:tr w:rsidR="00466786" w:rsidRPr="00AB7182" w14:paraId="0C4404BF"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2D7DE7A2"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522C0685"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7E02FFE5" w14:textId="77777777" w:rsidR="00466786" w:rsidRPr="00AB7182" w:rsidRDefault="00466786" w:rsidP="00466786">
            <w:pPr>
              <w:pStyle w:val="TAL"/>
            </w:pPr>
            <w:r w:rsidRPr="00AB7182">
              <w:t>Codec Modify</w:t>
            </w:r>
          </w:p>
        </w:tc>
        <w:tc>
          <w:tcPr>
            <w:tcW w:w="1134" w:type="dxa"/>
            <w:tcBorders>
              <w:top w:val="single" w:sz="4" w:space="0" w:color="auto"/>
              <w:left w:val="single" w:sz="4" w:space="0" w:color="auto"/>
              <w:bottom w:val="single" w:sz="4" w:space="0" w:color="auto"/>
              <w:right w:val="single" w:sz="4" w:space="0" w:color="auto"/>
            </w:tcBorders>
          </w:tcPr>
          <w:p w14:paraId="541FDD64"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657D2010" w14:textId="77777777" w:rsidR="00466786" w:rsidRPr="00AB7182" w:rsidRDefault="00466786" w:rsidP="00466786">
            <w:pPr>
              <w:pStyle w:val="TAL"/>
            </w:pPr>
          </w:p>
        </w:tc>
      </w:tr>
      <w:tr w:rsidR="00466786" w:rsidRPr="00AB7182" w14:paraId="355485E7"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2876BB53"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6DFD31DF"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256F263C" w14:textId="77777777" w:rsidR="00466786" w:rsidRPr="00AB7182" w:rsidRDefault="00466786" w:rsidP="00466786">
            <w:pPr>
              <w:pStyle w:val="TAL"/>
            </w:pPr>
            <w:r w:rsidRPr="00AB7182">
              <w:t>Optimal Codec and Distant List_Notify</w:t>
            </w:r>
          </w:p>
        </w:tc>
        <w:tc>
          <w:tcPr>
            <w:tcW w:w="1134" w:type="dxa"/>
            <w:tcBorders>
              <w:top w:val="single" w:sz="4" w:space="0" w:color="auto"/>
              <w:left w:val="single" w:sz="4" w:space="0" w:color="auto"/>
              <w:bottom w:val="single" w:sz="4" w:space="0" w:color="auto"/>
              <w:right w:val="single" w:sz="4" w:space="0" w:color="auto"/>
            </w:tcBorders>
          </w:tcPr>
          <w:p w14:paraId="341A86C4"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78B0E52A" w14:textId="77777777" w:rsidR="00466786" w:rsidRPr="00AB7182" w:rsidRDefault="00466786" w:rsidP="00466786">
            <w:pPr>
              <w:pStyle w:val="TAL"/>
            </w:pPr>
          </w:p>
        </w:tc>
      </w:tr>
      <w:tr w:rsidR="00466786" w:rsidRPr="00AB7182" w14:paraId="141DE624"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6A1BC53"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05C2619F"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0D27BD59" w14:textId="77777777" w:rsidR="00466786" w:rsidRPr="00AB7182" w:rsidRDefault="00466786" w:rsidP="00466786">
            <w:pPr>
              <w:pStyle w:val="TAL"/>
            </w:pPr>
            <w:r w:rsidRPr="00AB7182">
              <w:t>Distant Codec List</w:t>
            </w:r>
          </w:p>
        </w:tc>
        <w:tc>
          <w:tcPr>
            <w:tcW w:w="1134" w:type="dxa"/>
            <w:tcBorders>
              <w:top w:val="single" w:sz="4" w:space="0" w:color="auto"/>
              <w:left w:val="single" w:sz="4" w:space="0" w:color="auto"/>
              <w:bottom w:val="single" w:sz="4" w:space="0" w:color="auto"/>
              <w:right w:val="single" w:sz="4" w:space="0" w:color="auto"/>
            </w:tcBorders>
          </w:tcPr>
          <w:p w14:paraId="4897B5BB"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7F239BD3" w14:textId="77777777" w:rsidR="00466786" w:rsidRPr="00AB7182" w:rsidRDefault="00466786" w:rsidP="00466786">
            <w:pPr>
              <w:pStyle w:val="TAL"/>
            </w:pPr>
          </w:p>
        </w:tc>
      </w:tr>
      <w:tr w:rsidR="00466786" w:rsidRPr="00AB7182" w14:paraId="056EE2BA"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A12A98D"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18FF6216"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1862B3FF" w14:textId="77777777" w:rsidR="00466786" w:rsidRPr="00AB7182" w:rsidRDefault="00466786" w:rsidP="00466786">
            <w:pPr>
              <w:pStyle w:val="TAL"/>
            </w:pPr>
            <w:r w:rsidRPr="00AB7182">
              <w:t>TFO status Notify</w:t>
            </w:r>
          </w:p>
        </w:tc>
        <w:tc>
          <w:tcPr>
            <w:tcW w:w="1134" w:type="dxa"/>
            <w:tcBorders>
              <w:top w:val="single" w:sz="4" w:space="0" w:color="auto"/>
              <w:left w:val="single" w:sz="4" w:space="0" w:color="auto"/>
              <w:bottom w:val="single" w:sz="4" w:space="0" w:color="auto"/>
              <w:right w:val="single" w:sz="4" w:space="0" w:color="auto"/>
            </w:tcBorders>
          </w:tcPr>
          <w:p w14:paraId="1D9FF47D"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1C731164" w14:textId="77777777" w:rsidR="00466786" w:rsidRPr="00AB7182" w:rsidRDefault="00466786" w:rsidP="00466786">
            <w:pPr>
              <w:pStyle w:val="TAL"/>
            </w:pPr>
          </w:p>
        </w:tc>
      </w:tr>
      <w:tr w:rsidR="00466786" w:rsidRPr="00AB7182" w14:paraId="217B449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9FCB24B"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3E50ADFB"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382F3BA5" w14:textId="77777777" w:rsidR="00466786" w:rsidRPr="00AB7182" w:rsidRDefault="00466786" w:rsidP="00466786">
            <w:pPr>
              <w:pStyle w:val="TAL"/>
            </w:pPr>
            <w:r w:rsidRPr="00AB7182">
              <w:t>TFO status</w:t>
            </w:r>
          </w:p>
        </w:tc>
        <w:tc>
          <w:tcPr>
            <w:tcW w:w="1134" w:type="dxa"/>
            <w:tcBorders>
              <w:top w:val="single" w:sz="4" w:space="0" w:color="auto"/>
              <w:left w:val="single" w:sz="4" w:space="0" w:color="auto"/>
              <w:bottom w:val="single" w:sz="4" w:space="0" w:color="auto"/>
              <w:right w:val="single" w:sz="4" w:space="0" w:color="auto"/>
            </w:tcBorders>
          </w:tcPr>
          <w:p w14:paraId="070FEB08"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08B84D54" w14:textId="77777777" w:rsidR="00466786" w:rsidRPr="00AB7182" w:rsidRDefault="00466786" w:rsidP="00466786">
            <w:pPr>
              <w:pStyle w:val="TAL"/>
            </w:pPr>
          </w:p>
        </w:tc>
      </w:tr>
      <w:tr w:rsidR="00466786" w:rsidRPr="00AB7182" w14:paraId="2E888ED2" w14:textId="77777777" w:rsidTr="00466786">
        <w:trPr>
          <w:jc w:val="center"/>
        </w:trPr>
        <w:tc>
          <w:tcPr>
            <w:tcW w:w="10112" w:type="dxa"/>
            <w:gridSpan w:val="5"/>
            <w:tcBorders>
              <w:top w:val="single" w:sz="4" w:space="0" w:color="auto"/>
              <w:left w:val="single" w:sz="4" w:space="0" w:color="auto"/>
              <w:bottom w:val="single" w:sz="4" w:space="0" w:color="auto"/>
              <w:right w:val="single" w:sz="4" w:space="0" w:color="auto"/>
            </w:tcBorders>
          </w:tcPr>
          <w:p w14:paraId="1102393C" w14:textId="77777777" w:rsidR="00466786" w:rsidRPr="00AB7182" w:rsidRDefault="00466786" w:rsidP="00466786">
            <w:pPr>
              <w:pStyle w:val="TAN"/>
            </w:pPr>
            <w:r w:rsidRPr="00AB7182">
              <w:t>NOTE 1:</w:t>
            </w:r>
            <w:r w:rsidR="00AB7182">
              <w:tab/>
            </w:r>
            <w:r w:rsidRPr="00AB7182">
              <w:t>Mandatory for connections towards SIP-I on Nc.</w:t>
            </w:r>
          </w:p>
          <w:p w14:paraId="1D5A5C03" w14:textId="77777777" w:rsidR="00466786" w:rsidRPr="00AB7182" w:rsidRDefault="00466786" w:rsidP="00466786">
            <w:pPr>
              <w:pStyle w:val="TAN"/>
            </w:pPr>
            <w:r w:rsidRPr="00AB7182">
              <w:t>NOTE 2:</w:t>
            </w:r>
            <w:r w:rsidR="00AB7182">
              <w:tab/>
            </w:r>
            <w:r w:rsidRPr="00AB7182">
              <w:t xml:space="preserve">The existing IMS Connection Point Procedures are functionally similar to these 29.232 procedures as they were derived from the IMS ones. </w:t>
            </w:r>
          </w:p>
        </w:tc>
      </w:tr>
    </w:tbl>
    <w:p w14:paraId="47DBDCD0" w14:textId="77777777" w:rsidR="00466786" w:rsidRPr="00AB7182" w:rsidRDefault="00466786" w:rsidP="00504593">
      <w:r w:rsidRPr="00AB7182">
        <w:tab/>
      </w:r>
    </w:p>
    <w:p w14:paraId="58B2FF30" w14:textId="77777777" w:rsidR="00504593" w:rsidRPr="00AB7182" w:rsidRDefault="000B0B96" w:rsidP="00D026DD">
      <w:pPr>
        <w:pStyle w:val="Heading8"/>
        <w:rPr>
          <w:noProof/>
          <w:lang w:val="fr-FR"/>
        </w:rPr>
      </w:pPr>
      <w:r w:rsidRPr="00AB7182">
        <w:rPr>
          <w:noProof/>
          <w:lang w:val="fr-FR"/>
        </w:rPr>
        <w:br w:type="page"/>
      </w:r>
      <w:bookmarkStart w:id="232" w:name="_Toc177668564"/>
      <w:r w:rsidR="00504593" w:rsidRPr="00AB7182">
        <w:rPr>
          <w:noProof/>
          <w:lang w:val="fr-FR"/>
        </w:rPr>
        <w:lastRenderedPageBreak/>
        <w:t>Annex B (</w:t>
      </w:r>
      <w:r w:rsidRPr="00AB7182">
        <w:rPr>
          <w:noProof/>
          <w:lang w:val="fr-FR"/>
        </w:rPr>
        <w:t>normative</w:t>
      </w:r>
      <w:r w:rsidR="00504593" w:rsidRPr="00AB7182">
        <w:rPr>
          <w:noProof/>
          <w:lang w:val="fr-FR"/>
        </w:rPr>
        <w:t>):</w:t>
      </w:r>
      <w:r w:rsidR="00D026DD" w:rsidRPr="00AB7182">
        <w:rPr>
          <w:noProof/>
          <w:lang w:val="fr-FR"/>
        </w:rPr>
        <w:br/>
      </w:r>
      <w:r w:rsidR="00822928" w:rsidRPr="00AB7182">
        <w:rPr>
          <w:lang w:val="fr-FR"/>
        </w:rPr>
        <w:t>Void</w:t>
      </w:r>
      <w:bookmarkEnd w:id="232"/>
    </w:p>
    <w:p w14:paraId="65F4B64B" w14:textId="77777777" w:rsidR="00A46314" w:rsidRPr="00AB7182" w:rsidRDefault="00A46314" w:rsidP="00A46314">
      <w:pPr>
        <w:rPr>
          <w:noProof/>
          <w:lang w:val="fr-FR"/>
        </w:rPr>
      </w:pPr>
    </w:p>
    <w:p w14:paraId="78023DA0" w14:textId="77777777" w:rsidR="00504593" w:rsidRPr="00AB7182" w:rsidRDefault="00504593" w:rsidP="009903F8">
      <w:pPr>
        <w:rPr>
          <w:rFonts w:eastAsia="MS Mincho"/>
          <w:color w:val="000000"/>
          <w:lang w:val="fr-FR" w:eastAsia="ja-JP"/>
        </w:rPr>
      </w:pPr>
    </w:p>
    <w:p w14:paraId="09030FED" w14:textId="77777777" w:rsidR="003A60C7" w:rsidRPr="00AB7182" w:rsidRDefault="000B0B96" w:rsidP="00466786">
      <w:pPr>
        <w:pStyle w:val="Heading8"/>
        <w:rPr>
          <w:lang w:val="fr-FR"/>
        </w:rPr>
      </w:pPr>
      <w:r w:rsidRPr="00AB7182">
        <w:rPr>
          <w:lang w:val="fr-FR"/>
        </w:rPr>
        <w:br w:type="page"/>
      </w:r>
      <w:bookmarkStart w:id="233" w:name="_Toc177668565"/>
      <w:r w:rsidR="003A60C7" w:rsidRPr="00AB7182">
        <w:rPr>
          <w:lang w:val="fr-FR"/>
        </w:rPr>
        <w:lastRenderedPageBreak/>
        <w:t>Annex C (</w:t>
      </w:r>
      <w:r w:rsidRPr="00AB7182">
        <w:rPr>
          <w:lang w:val="fr-FR"/>
        </w:rPr>
        <w:t>normative</w:t>
      </w:r>
      <w:r w:rsidR="003A60C7" w:rsidRPr="00AB7182">
        <w:rPr>
          <w:lang w:val="fr-FR"/>
        </w:rPr>
        <w:t>):</w:t>
      </w:r>
      <w:r w:rsidR="00466786" w:rsidRPr="00AB7182">
        <w:rPr>
          <w:lang w:val="fr-FR"/>
        </w:rPr>
        <w:br/>
      </w:r>
      <w:r w:rsidR="00802168" w:rsidRPr="00AB7182">
        <w:rPr>
          <w:lang w:val="fr-FR" w:eastAsia="en-GB"/>
        </w:rPr>
        <w:t>Void</w:t>
      </w:r>
      <w:bookmarkEnd w:id="233"/>
    </w:p>
    <w:p w14:paraId="5586A0AF" w14:textId="77777777" w:rsidR="00D01BCA" w:rsidRPr="00AB7182" w:rsidRDefault="00D01BCA" w:rsidP="00466786">
      <w:pPr>
        <w:pStyle w:val="Heading8"/>
      </w:pPr>
      <w:bookmarkStart w:id="234" w:name="historyclause"/>
      <w:r w:rsidRPr="00AB7182">
        <w:rPr>
          <w:lang w:val="fr-FR"/>
        </w:rPr>
        <w:br w:type="page"/>
      </w:r>
      <w:bookmarkStart w:id="235" w:name="_Toc177668566"/>
      <w:r w:rsidRPr="00AB7182">
        <w:lastRenderedPageBreak/>
        <w:t xml:space="preserve">Annex </w:t>
      </w:r>
      <w:r w:rsidR="003A60C7" w:rsidRPr="00AB7182">
        <w:t>D</w:t>
      </w:r>
      <w:r w:rsidR="007B14AC" w:rsidRPr="00AB7182">
        <w:t xml:space="preserve"> </w:t>
      </w:r>
      <w:r w:rsidRPr="00AB7182">
        <w:t>(informative):</w:t>
      </w:r>
      <w:r w:rsidRPr="00AB7182">
        <w:br/>
        <w:t>Change history</w:t>
      </w:r>
      <w:bookmarkEnd w:id="235"/>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567"/>
        <w:gridCol w:w="425"/>
        <w:gridCol w:w="4819"/>
        <w:gridCol w:w="709"/>
      </w:tblGrid>
      <w:tr w:rsidR="006B2DBE" w:rsidRPr="00AB7182" w14:paraId="6D034F11" w14:textId="77777777" w:rsidTr="00CB34D9">
        <w:tc>
          <w:tcPr>
            <w:tcW w:w="800" w:type="dxa"/>
            <w:tcBorders>
              <w:bottom w:val="single" w:sz="4" w:space="0" w:color="auto"/>
            </w:tcBorders>
            <w:shd w:val="pct10" w:color="auto" w:fill="FFFFFF"/>
          </w:tcPr>
          <w:bookmarkEnd w:id="234"/>
          <w:p w14:paraId="28CF2C26" w14:textId="77777777" w:rsidR="006B2DBE" w:rsidRPr="00AB7182" w:rsidRDefault="006B2DBE">
            <w:pPr>
              <w:pStyle w:val="TAL"/>
              <w:rPr>
                <w:b/>
                <w:sz w:val="16"/>
              </w:rPr>
            </w:pPr>
            <w:r w:rsidRPr="00AB7182">
              <w:rPr>
                <w:b/>
                <w:sz w:val="16"/>
              </w:rPr>
              <w:t>Date</w:t>
            </w:r>
          </w:p>
        </w:tc>
        <w:tc>
          <w:tcPr>
            <w:tcW w:w="800" w:type="dxa"/>
            <w:tcBorders>
              <w:bottom w:val="single" w:sz="4" w:space="0" w:color="auto"/>
            </w:tcBorders>
            <w:shd w:val="pct10" w:color="auto" w:fill="FFFFFF"/>
          </w:tcPr>
          <w:p w14:paraId="2EDD67BA" w14:textId="77777777" w:rsidR="006B2DBE" w:rsidRPr="00AB7182" w:rsidRDefault="006B2DBE">
            <w:pPr>
              <w:pStyle w:val="TAL"/>
              <w:rPr>
                <w:b/>
                <w:sz w:val="16"/>
              </w:rPr>
            </w:pPr>
            <w:r w:rsidRPr="00AB7182">
              <w:rPr>
                <w:b/>
                <w:sz w:val="16"/>
              </w:rPr>
              <w:t>TSG #</w:t>
            </w:r>
          </w:p>
        </w:tc>
        <w:tc>
          <w:tcPr>
            <w:tcW w:w="1094" w:type="dxa"/>
            <w:tcBorders>
              <w:bottom w:val="single" w:sz="4" w:space="0" w:color="auto"/>
            </w:tcBorders>
            <w:shd w:val="pct10" w:color="auto" w:fill="FFFFFF"/>
          </w:tcPr>
          <w:p w14:paraId="7EE10DB4" w14:textId="77777777" w:rsidR="006B2DBE" w:rsidRPr="00AB7182" w:rsidRDefault="006B2DBE">
            <w:pPr>
              <w:pStyle w:val="TAL"/>
              <w:rPr>
                <w:b/>
                <w:sz w:val="16"/>
              </w:rPr>
            </w:pPr>
            <w:r w:rsidRPr="00AB7182">
              <w:rPr>
                <w:b/>
                <w:sz w:val="16"/>
              </w:rPr>
              <w:t>TSG Doc.</w:t>
            </w:r>
          </w:p>
        </w:tc>
        <w:tc>
          <w:tcPr>
            <w:tcW w:w="567" w:type="dxa"/>
            <w:tcBorders>
              <w:bottom w:val="single" w:sz="4" w:space="0" w:color="auto"/>
            </w:tcBorders>
            <w:shd w:val="pct10" w:color="auto" w:fill="FFFFFF"/>
          </w:tcPr>
          <w:p w14:paraId="1AD7A901" w14:textId="77777777" w:rsidR="006B2DBE" w:rsidRPr="00AB7182" w:rsidRDefault="006B2DBE">
            <w:pPr>
              <w:pStyle w:val="TAL"/>
              <w:rPr>
                <w:b/>
                <w:sz w:val="16"/>
              </w:rPr>
            </w:pPr>
            <w:r w:rsidRPr="00AB7182">
              <w:rPr>
                <w:b/>
                <w:sz w:val="16"/>
              </w:rPr>
              <w:t>CR</w:t>
            </w:r>
          </w:p>
        </w:tc>
        <w:tc>
          <w:tcPr>
            <w:tcW w:w="567" w:type="dxa"/>
            <w:tcBorders>
              <w:bottom w:val="single" w:sz="4" w:space="0" w:color="auto"/>
            </w:tcBorders>
            <w:shd w:val="pct10" w:color="auto" w:fill="FFFFFF"/>
          </w:tcPr>
          <w:p w14:paraId="5E7B5385" w14:textId="77777777" w:rsidR="006B2DBE" w:rsidRPr="00AB7182" w:rsidRDefault="006B2DBE">
            <w:pPr>
              <w:pStyle w:val="TAL"/>
              <w:rPr>
                <w:b/>
                <w:sz w:val="16"/>
              </w:rPr>
            </w:pPr>
            <w:r w:rsidRPr="00AB7182">
              <w:rPr>
                <w:b/>
                <w:sz w:val="16"/>
              </w:rPr>
              <w:t>Rev</w:t>
            </w:r>
          </w:p>
        </w:tc>
        <w:tc>
          <w:tcPr>
            <w:tcW w:w="425" w:type="dxa"/>
            <w:tcBorders>
              <w:bottom w:val="single" w:sz="4" w:space="0" w:color="auto"/>
            </w:tcBorders>
            <w:shd w:val="pct10" w:color="auto" w:fill="FFFFFF"/>
          </w:tcPr>
          <w:p w14:paraId="3C3FEC15" w14:textId="77777777" w:rsidR="006B2DBE" w:rsidRPr="00AB7182" w:rsidRDefault="006B2DBE">
            <w:pPr>
              <w:pStyle w:val="TAL"/>
              <w:rPr>
                <w:b/>
                <w:sz w:val="16"/>
              </w:rPr>
            </w:pPr>
            <w:r>
              <w:rPr>
                <w:b/>
                <w:sz w:val="16"/>
              </w:rPr>
              <w:t>Cat</w:t>
            </w:r>
          </w:p>
        </w:tc>
        <w:tc>
          <w:tcPr>
            <w:tcW w:w="4819" w:type="dxa"/>
            <w:tcBorders>
              <w:bottom w:val="single" w:sz="4" w:space="0" w:color="auto"/>
            </w:tcBorders>
            <w:shd w:val="pct10" w:color="auto" w:fill="FFFFFF"/>
          </w:tcPr>
          <w:p w14:paraId="7B50C881" w14:textId="77777777" w:rsidR="006B2DBE" w:rsidRPr="00AB7182" w:rsidRDefault="006B2DBE">
            <w:pPr>
              <w:pStyle w:val="TAL"/>
              <w:rPr>
                <w:b/>
                <w:sz w:val="16"/>
              </w:rPr>
            </w:pPr>
            <w:r w:rsidRPr="00AB7182">
              <w:rPr>
                <w:b/>
                <w:sz w:val="16"/>
              </w:rPr>
              <w:t>Subject/Comment</w:t>
            </w:r>
          </w:p>
        </w:tc>
        <w:tc>
          <w:tcPr>
            <w:tcW w:w="709" w:type="dxa"/>
            <w:tcBorders>
              <w:bottom w:val="single" w:sz="4" w:space="0" w:color="auto"/>
            </w:tcBorders>
            <w:shd w:val="pct10" w:color="auto" w:fill="FFFFFF"/>
          </w:tcPr>
          <w:p w14:paraId="6528E5C3" w14:textId="77777777" w:rsidR="006B2DBE" w:rsidRPr="00AB7182" w:rsidRDefault="006B2DBE">
            <w:pPr>
              <w:pStyle w:val="TAL"/>
              <w:rPr>
                <w:b/>
                <w:sz w:val="16"/>
              </w:rPr>
            </w:pPr>
            <w:r w:rsidRPr="00AB7182">
              <w:rPr>
                <w:b/>
                <w:sz w:val="16"/>
              </w:rPr>
              <w:t>New</w:t>
            </w:r>
          </w:p>
        </w:tc>
      </w:tr>
      <w:tr w:rsidR="006B2DBE" w:rsidRPr="00AB7182" w14:paraId="2286327D" w14:textId="77777777" w:rsidTr="00CB34D9">
        <w:tc>
          <w:tcPr>
            <w:tcW w:w="800" w:type="dxa"/>
            <w:shd w:val="solid" w:color="FFFFFF" w:fill="auto"/>
          </w:tcPr>
          <w:p w14:paraId="32FD283A" w14:textId="77777777" w:rsidR="006B2DBE" w:rsidRPr="00AB7182" w:rsidRDefault="006B2DBE" w:rsidP="000B0B96">
            <w:pPr>
              <w:pStyle w:val="TAL"/>
              <w:rPr>
                <w:sz w:val="16"/>
                <w:szCs w:val="16"/>
              </w:rPr>
            </w:pPr>
            <w:r w:rsidRPr="00AB7182">
              <w:rPr>
                <w:sz w:val="16"/>
                <w:szCs w:val="16"/>
              </w:rPr>
              <w:t>2004-09</w:t>
            </w:r>
          </w:p>
        </w:tc>
        <w:tc>
          <w:tcPr>
            <w:tcW w:w="800" w:type="dxa"/>
            <w:shd w:val="solid" w:color="FFFFFF" w:fill="auto"/>
          </w:tcPr>
          <w:p w14:paraId="34FD0606" w14:textId="77777777" w:rsidR="006B2DBE" w:rsidRPr="00AB7182" w:rsidRDefault="006B2DBE" w:rsidP="000B0B96">
            <w:pPr>
              <w:pStyle w:val="TAL"/>
              <w:rPr>
                <w:sz w:val="16"/>
                <w:szCs w:val="16"/>
              </w:rPr>
            </w:pPr>
            <w:r w:rsidRPr="00AB7182">
              <w:rPr>
                <w:sz w:val="16"/>
                <w:szCs w:val="16"/>
              </w:rPr>
              <w:t>CN#25</w:t>
            </w:r>
          </w:p>
        </w:tc>
        <w:tc>
          <w:tcPr>
            <w:tcW w:w="1094" w:type="dxa"/>
            <w:shd w:val="solid" w:color="FFFFFF" w:fill="auto"/>
          </w:tcPr>
          <w:p w14:paraId="69DCDC8F" w14:textId="77777777" w:rsidR="006B2DBE" w:rsidRPr="00AB7182" w:rsidRDefault="006B2DBE" w:rsidP="000B0B96">
            <w:pPr>
              <w:pStyle w:val="TAL"/>
              <w:rPr>
                <w:sz w:val="16"/>
                <w:szCs w:val="16"/>
              </w:rPr>
            </w:pPr>
          </w:p>
        </w:tc>
        <w:tc>
          <w:tcPr>
            <w:tcW w:w="567" w:type="dxa"/>
            <w:shd w:val="solid" w:color="FFFFFF" w:fill="auto"/>
          </w:tcPr>
          <w:p w14:paraId="5906459F" w14:textId="77777777" w:rsidR="006B2DBE" w:rsidRPr="00AB7182" w:rsidRDefault="006B2DBE" w:rsidP="000B0B96">
            <w:pPr>
              <w:pStyle w:val="TAL"/>
              <w:rPr>
                <w:sz w:val="16"/>
                <w:szCs w:val="16"/>
              </w:rPr>
            </w:pPr>
          </w:p>
        </w:tc>
        <w:tc>
          <w:tcPr>
            <w:tcW w:w="567" w:type="dxa"/>
            <w:shd w:val="solid" w:color="FFFFFF" w:fill="auto"/>
          </w:tcPr>
          <w:p w14:paraId="60A9BF46" w14:textId="77777777" w:rsidR="006B2DBE" w:rsidRPr="00AB7182" w:rsidRDefault="006B2DBE" w:rsidP="000B0B96">
            <w:pPr>
              <w:pStyle w:val="TAL"/>
              <w:rPr>
                <w:sz w:val="16"/>
                <w:szCs w:val="16"/>
              </w:rPr>
            </w:pPr>
          </w:p>
        </w:tc>
        <w:tc>
          <w:tcPr>
            <w:tcW w:w="425" w:type="dxa"/>
            <w:shd w:val="solid" w:color="FFFFFF" w:fill="auto"/>
          </w:tcPr>
          <w:p w14:paraId="6B1BCA73" w14:textId="77777777" w:rsidR="006B2DBE" w:rsidRPr="00AB7182" w:rsidRDefault="006B2DBE" w:rsidP="000B0B96">
            <w:pPr>
              <w:pStyle w:val="TAL"/>
              <w:rPr>
                <w:sz w:val="16"/>
                <w:szCs w:val="16"/>
              </w:rPr>
            </w:pPr>
          </w:p>
        </w:tc>
        <w:tc>
          <w:tcPr>
            <w:tcW w:w="4819" w:type="dxa"/>
            <w:shd w:val="solid" w:color="FFFFFF" w:fill="auto"/>
          </w:tcPr>
          <w:p w14:paraId="24329ECE" w14:textId="77777777" w:rsidR="006B2DBE" w:rsidRPr="00AB7182" w:rsidRDefault="006B2DBE" w:rsidP="000B0B96">
            <w:pPr>
              <w:pStyle w:val="TAL"/>
              <w:rPr>
                <w:sz w:val="16"/>
                <w:szCs w:val="16"/>
              </w:rPr>
            </w:pPr>
            <w:r w:rsidRPr="00AB7182">
              <w:rPr>
                <w:sz w:val="16"/>
                <w:szCs w:val="16"/>
              </w:rPr>
              <w:t>Approved in CN#25</w:t>
            </w:r>
          </w:p>
        </w:tc>
        <w:tc>
          <w:tcPr>
            <w:tcW w:w="709" w:type="dxa"/>
            <w:shd w:val="solid" w:color="FFFFFF" w:fill="auto"/>
          </w:tcPr>
          <w:p w14:paraId="45031695" w14:textId="77777777" w:rsidR="006B2DBE" w:rsidRPr="00AB7182" w:rsidRDefault="006B2DBE" w:rsidP="000B0B96">
            <w:pPr>
              <w:pStyle w:val="TAL"/>
              <w:rPr>
                <w:sz w:val="16"/>
                <w:szCs w:val="16"/>
              </w:rPr>
            </w:pPr>
            <w:r w:rsidRPr="00AB7182">
              <w:rPr>
                <w:sz w:val="16"/>
                <w:szCs w:val="16"/>
              </w:rPr>
              <w:t>6.0.0</w:t>
            </w:r>
          </w:p>
        </w:tc>
      </w:tr>
      <w:tr w:rsidR="006B2DBE" w:rsidRPr="00AB7182" w14:paraId="79178A21" w14:textId="77777777" w:rsidTr="00CB34D9">
        <w:tc>
          <w:tcPr>
            <w:tcW w:w="800" w:type="dxa"/>
            <w:shd w:val="solid" w:color="FFFFFF" w:fill="auto"/>
          </w:tcPr>
          <w:p w14:paraId="114BAF84" w14:textId="77777777" w:rsidR="006B2DBE" w:rsidRPr="00AB7182" w:rsidRDefault="006B2DBE" w:rsidP="000B0B96">
            <w:pPr>
              <w:pStyle w:val="TAL"/>
              <w:rPr>
                <w:sz w:val="16"/>
                <w:szCs w:val="16"/>
              </w:rPr>
            </w:pPr>
            <w:r w:rsidRPr="00AB7182">
              <w:rPr>
                <w:sz w:val="16"/>
                <w:szCs w:val="16"/>
              </w:rPr>
              <w:t>2005-03</w:t>
            </w:r>
          </w:p>
        </w:tc>
        <w:tc>
          <w:tcPr>
            <w:tcW w:w="800" w:type="dxa"/>
            <w:shd w:val="solid" w:color="FFFFFF" w:fill="auto"/>
          </w:tcPr>
          <w:p w14:paraId="1F992715" w14:textId="77777777" w:rsidR="006B2DBE" w:rsidRPr="00AB7182" w:rsidRDefault="006B2DBE" w:rsidP="000B0B96">
            <w:pPr>
              <w:pStyle w:val="TAL"/>
              <w:rPr>
                <w:sz w:val="16"/>
                <w:szCs w:val="16"/>
              </w:rPr>
            </w:pPr>
            <w:r w:rsidRPr="00AB7182">
              <w:rPr>
                <w:sz w:val="16"/>
                <w:szCs w:val="16"/>
              </w:rPr>
              <w:t>CN#27</w:t>
            </w:r>
          </w:p>
        </w:tc>
        <w:tc>
          <w:tcPr>
            <w:tcW w:w="1094" w:type="dxa"/>
            <w:shd w:val="solid" w:color="FFFFFF" w:fill="auto"/>
          </w:tcPr>
          <w:p w14:paraId="517D1915" w14:textId="77777777" w:rsidR="006B2DBE" w:rsidRPr="00AB7182" w:rsidRDefault="006B2DBE" w:rsidP="000B0B96">
            <w:pPr>
              <w:pStyle w:val="TAL"/>
              <w:rPr>
                <w:sz w:val="16"/>
                <w:szCs w:val="16"/>
              </w:rPr>
            </w:pPr>
            <w:r w:rsidRPr="00AB7182">
              <w:rPr>
                <w:sz w:val="16"/>
                <w:szCs w:val="16"/>
              </w:rPr>
              <w:t>NP-050045</w:t>
            </w:r>
          </w:p>
        </w:tc>
        <w:tc>
          <w:tcPr>
            <w:tcW w:w="567" w:type="dxa"/>
            <w:shd w:val="solid" w:color="FFFFFF" w:fill="auto"/>
          </w:tcPr>
          <w:p w14:paraId="47382D45" w14:textId="77777777" w:rsidR="006B2DBE" w:rsidRPr="00AB7182" w:rsidRDefault="006B2DBE" w:rsidP="000B0B96">
            <w:pPr>
              <w:pStyle w:val="TAL"/>
              <w:rPr>
                <w:sz w:val="16"/>
                <w:szCs w:val="16"/>
              </w:rPr>
            </w:pPr>
            <w:r w:rsidRPr="00AB7182">
              <w:rPr>
                <w:sz w:val="16"/>
                <w:szCs w:val="16"/>
              </w:rPr>
              <w:t>001</w:t>
            </w:r>
          </w:p>
        </w:tc>
        <w:tc>
          <w:tcPr>
            <w:tcW w:w="567" w:type="dxa"/>
            <w:shd w:val="solid" w:color="FFFFFF" w:fill="auto"/>
          </w:tcPr>
          <w:p w14:paraId="512D867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A8C20E7" w14:textId="77777777" w:rsidR="006B2DBE" w:rsidRPr="00AB7182" w:rsidRDefault="006B2DBE" w:rsidP="000B0B96">
            <w:pPr>
              <w:pStyle w:val="TAL"/>
              <w:rPr>
                <w:sz w:val="16"/>
                <w:szCs w:val="16"/>
              </w:rPr>
            </w:pPr>
          </w:p>
        </w:tc>
        <w:tc>
          <w:tcPr>
            <w:tcW w:w="4819" w:type="dxa"/>
            <w:shd w:val="solid" w:color="FFFFFF" w:fill="auto"/>
          </w:tcPr>
          <w:p w14:paraId="4CD7150F" w14:textId="77777777" w:rsidR="006B2DBE" w:rsidRPr="00AB7182" w:rsidRDefault="006B2DBE" w:rsidP="000B0B96">
            <w:pPr>
              <w:pStyle w:val="TAL"/>
              <w:rPr>
                <w:sz w:val="16"/>
                <w:szCs w:val="16"/>
              </w:rPr>
            </w:pPr>
            <w:r w:rsidRPr="00AB7182">
              <w:rPr>
                <w:sz w:val="16"/>
                <w:szCs w:val="16"/>
              </w:rPr>
              <w:t>Introduction Of Formal Profile</w:t>
            </w:r>
          </w:p>
        </w:tc>
        <w:tc>
          <w:tcPr>
            <w:tcW w:w="709" w:type="dxa"/>
            <w:shd w:val="solid" w:color="FFFFFF" w:fill="auto"/>
          </w:tcPr>
          <w:p w14:paraId="724FC3CD" w14:textId="77777777" w:rsidR="006B2DBE" w:rsidRPr="00AB7182" w:rsidRDefault="006B2DBE" w:rsidP="000B0B96">
            <w:pPr>
              <w:pStyle w:val="TAL"/>
              <w:rPr>
                <w:sz w:val="16"/>
                <w:szCs w:val="16"/>
              </w:rPr>
            </w:pPr>
            <w:r w:rsidRPr="00AB7182">
              <w:rPr>
                <w:sz w:val="16"/>
                <w:szCs w:val="16"/>
              </w:rPr>
              <w:t>6.1.0</w:t>
            </w:r>
          </w:p>
        </w:tc>
      </w:tr>
      <w:tr w:rsidR="006B2DBE" w:rsidRPr="00AB7182" w14:paraId="34060036" w14:textId="77777777" w:rsidTr="00CB34D9">
        <w:tc>
          <w:tcPr>
            <w:tcW w:w="800" w:type="dxa"/>
            <w:shd w:val="solid" w:color="FFFFFF" w:fill="auto"/>
          </w:tcPr>
          <w:p w14:paraId="171AFB2B" w14:textId="77777777" w:rsidR="006B2DBE" w:rsidRPr="00AB7182" w:rsidRDefault="006B2DBE" w:rsidP="000B0B96">
            <w:pPr>
              <w:pStyle w:val="TAL"/>
              <w:rPr>
                <w:sz w:val="16"/>
                <w:szCs w:val="16"/>
              </w:rPr>
            </w:pPr>
          </w:p>
        </w:tc>
        <w:tc>
          <w:tcPr>
            <w:tcW w:w="800" w:type="dxa"/>
            <w:shd w:val="solid" w:color="FFFFFF" w:fill="auto"/>
          </w:tcPr>
          <w:p w14:paraId="012258BF" w14:textId="77777777" w:rsidR="006B2DBE" w:rsidRPr="00AB7182" w:rsidRDefault="006B2DBE" w:rsidP="000B0B96">
            <w:pPr>
              <w:pStyle w:val="TAL"/>
              <w:rPr>
                <w:sz w:val="16"/>
                <w:szCs w:val="16"/>
              </w:rPr>
            </w:pPr>
          </w:p>
        </w:tc>
        <w:tc>
          <w:tcPr>
            <w:tcW w:w="1094" w:type="dxa"/>
            <w:shd w:val="solid" w:color="FFFFFF" w:fill="auto"/>
          </w:tcPr>
          <w:p w14:paraId="1DB34CBD" w14:textId="77777777" w:rsidR="006B2DBE" w:rsidRPr="00AB7182" w:rsidRDefault="006B2DBE" w:rsidP="000B0B96">
            <w:pPr>
              <w:pStyle w:val="TAL"/>
              <w:rPr>
                <w:sz w:val="16"/>
                <w:szCs w:val="16"/>
              </w:rPr>
            </w:pPr>
          </w:p>
        </w:tc>
        <w:tc>
          <w:tcPr>
            <w:tcW w:w="567" w:type="dxa"/>
            <w:shd w:val="solid" w:color="FFFFFF" w:fill="auto"/>
          </w:tcPr>
          <w:p w14:paraId="0293AEBB" w14:textId="77777777" w:rsidR="006B2DBE" w:rsidRPr="00AB7182" w:rsidRDefault="006B2DBE" w:rsidP="000B0B96">
            <w:pPr>
              <w:pStyle w:val="TAL"/>
              <w:rPr>
                <w:sz w:val="16"/>
                <w:szCs w:val="16"/>
              </w:rPr>
            </w:pPr>
            <w:r w:rsidRPr="00AB7182">
              <w:rPr>
                <w:sz w:val="16"/>
                <w:szCs w:val="16"/>
              </w:rPr>
              <w:t>002</w:t>
            </w:r>
          </w:p>
        </w:tc>
        <w:tc>
          <w:tcPr>
            <w:tcW w:w="567" w:type="dxa"/>
            <w:shd w:val="solid" w:color="FFFFFF" w:fill="auto"/>
          </w:tcPr>
          <w:p w14:paraId="76A2E02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17E6B23" w14:textId="77777777" w:rsidR="006B2DBE" w:rsidRPr="00AB7182" w:rsidRDefault="006B2DBE" w:rsidP="000B0B96">
            <w:pPr>
              <w:pStyle w:val="TAL"/>
              <w:rPr>
                <w:sz w:val="16"/>
                <w:szCs w:val="16"/>
              </w:rPr>
            </w:pPr>
          </w:p>
        </w:tc>
        <w:tc>
          <w:tcPr>
            <w:tcW w:w="4819" w:type="dxa"/>
            <w:shd w:val="solid" w:color="FFFFFF" w:fill="auto"/>
          </w:tcPr>
          <w:p w14:paraId="49E0F59B" w14:textId="77777777" w:rsidR="006B2DBE" w:rsidRPr="00AB7182" w:rsidRDefault="006B2DBE" w:rsidP="000B0B96">
            <w:pPr>
              <w:pStyle w:val="TAL"/>
              <w:rPr>
                <w:sz w:val="16"/>
                <w:szCs w:val="16"/>
              </w:rPr>
            </w:pPr>
            <w:r w:rsidRPr="00AB7182">
              <w:rPr>
                <w:sz w:val="16"/>
                <w:szCs w:val="16"/>
              </w:rPr>
              <w:t>Corrections to Mn Specification</w:t>
            </w:r>
          </w:p>
        </w:tc>
        <w:tc>
          <w:tcPr>
            <w:tcW w:w="709" w:type="dxa"/>
            <w:shd w:val="solid" w:color="FFFFFF" w:fill="auto"/>
          </w:tcPr>
          <w:p w14:paraId="563B179F" w14:textId="77777777" w:rsidR="006B2DBE" w:rsidRPr="00AB7182" w:rsidRDefault="006B2DBE" w:rsidP="000B0B96">
            <w:pPr>
              <w:pStyle w:val="TAL"/>
              <w:rPr>
                <w:sz w:val="16"/>
                <w:szCs w:val="16"/>
              </w:rPr>
            </w:pPr>
          </w:p>
        </w:tc>
      </w:tr>
      <w:tr w:rsidR="006B2DBE" w:rsidRPr="00AB7182" w14:paraId="201369F1" w14:textId="77777777" w:rsidTr="00CB34D9">
        <w:tc>
          <w:tcPr>
            <w:tcW w:w="800" w:type="dxa"/>
            <w:shd w:val="solid" w:color="FFFFFF" w:fill="auto"/>
          </w:tcPr>
          <w:p w14:paraId="6542DC1A" w14:textId="77777777" w:rsidR="006B2DBE" w:rsidRPr="00AB7182" w:rsidRDefault="006B2DBE" w:rsidP="000B0B96">
            <w:pPr>
              <w:pStyle w:val="TAL"/>
              <w:rPr>
                <w:sz w:val="16"/>
                <w:szCs w:val="16"/>
              </w:rPr>
            </w:pPr>
            <w:r w:rsidRPr="00AB7182">
              <w:rPr>
                <w:sz w:val="16"/>
                <w:szCs w:val="16"/>
              </w:rPr>
              <w:t>2005-06</w:t>
            </w:r>
          </w:p>
        </w:tc>
        <w:tc>
          <w:tcPr>
            <w:tcW w:w="800" w:type="dxa"/>
            <w:shd w:val="solid" w:color="FFFFFF" w:fill="auto"/>
          </w:tcPr>
          <w:p w14:paraId="5102AC08" w14:textId="77777777" w:rsidR="006B2DBE" w:rsidRPr="00AB7182" w:rsidRDefault="006B2DBE" w:rsidP="000B0B96">
            <w:pPr>
              <w:pStyle w:val="TAL"/>
              <w:rPr>
                <w:sz w:val="16"/>
                <w:szCs w:val="16"/>
              </w:rPr>
            </w:pPr>
            <w:r w:rsidRPr="00AB7182">
              <w:rPr>
                <w:sz w:val="16"/>
                <w:szCs w:val="16"/>
              </w:rPr>
              <w:t>CT#28</w:t>
            </w:r>
          </w:p>
        </w:tc>
        <w:tc>
          <w:tcPr>
            <w:tcW w:w="1094" w:type="dxa"/>
            <w:shd w:val="solid" w:color="FFFFFF" w:fill="auto"/>
          </w:tcPr>
          <w:p w14:paraId="6E8E9FE5" w14:textId="77777777" w:rsidR="006B2DBE" w:rsidRPr="00AB7182" w:rsidRDefault="006B2DBE" w:rsidP="000B0B96">
            <w:pPr>
              <w:pStyle w:val="TAL"/>
              <w:rPr>
                <w:sz w:val="16"/>
                <w:szCs w:val="16"/>
              </w:rPr>
            </w:pPr>
            <w:r w:rsidRPr="00AB7182">
              <w:rPr>
                <w:sz w:val="16"/>
                <w:szCs w:val="16"/>
              </w:rPr>
              <w:t>CP-050208</w:t>
            </w:r>
          </w:p>
        </w:tc>
        <w:tc>
          <w:tcPr>
            <w:tcW w:w="567" w:type="dxa"/>
            <w:shd w:val="solid" w:color="FFFFFF" w:fill="auto"/>
          </w:tcPr>
          <w:p w14:paraId="70991118" w14:textId="77777777" w:rsidR="006B2DBE" w:rsidRPr="00AB7182" w:rsidRDefault="006B2DBE" w:rsidP="000B0B96">
            <w:pPr>
              <w:pStyle w:val="TAL"/>
              <w:rPr>
                <w:sz w:val="16"/>
                <w:szCs w:val="16"/>
              </w:rPr>
            </w:pPr>
            <w:r w:rsidRPr="00AB7182">
              <w:rPr>
                <w:sz w:val="16"/>
                <w:szCs w:val="16"/>
              </w:rPr>
              <w:t>0001</w:t>
            </w:r>
          </w:p>
        </w:tc>
        <w:tc>
          <w:tcPr>
            <w:tcW w:w="567" w:type="dxa"/>
            <w:shd w:val="solid" w:color="FFFFFF" w:fill="auto"/>
          </w:tcPr>
          <w:p w14:paraId="3B31BE21" w14:textId="77777777" w:rsidR="006B2DBE" w:rsidRPr="00AB7182" w:rsidRDefault="006B2DBE" w:rsidP="000B0B96">
            <w:pPr>
              <w:pStyle w:val="TAL"/>
              <w:rPr>
                <w:sz w:val="16"/>
                <w:szCs w:val="16"/>
              </w:rPr>
            </w:pPr>
            <w:r w:rsidRPr="00AB7182">
              <w:rPr>
                <w:sz w:val="16"/>
                <w:szCs w:val="16"/>
              </w:rPr>
              <w:t>4</w:t>
            </w:r>
          </w:p>
        </w:tc>
        <w:tc>
          <w:tcPr>
            <w:tcW w:w="425" w:type="dxa"/>
            <w:shd w:val="solid" w:color="FFFFFF" w:fill="auto"/>
          </w:tcPr>
          <w:p w14:paraId="7E57CDED" w14:textId="77777777" w:rsidR="006B2DBE" w:rsidRPr="00AB7182" w:rsidRDefault="006B2DBE" w:rsidP="000B0B96">
            <w:pPr>
              <w:pStyle w:val="TAL"/>
              <w:rPr>
                <w:sz w:val="16"/>
                <w:szCs w:val="16"/>
              </w:rPr>
            </w:pPr>
          </w:p>
        </w:tc>
        <w:tc>
          <w:tcPr>
            <w:tcW w:w="4819" w:type="dxa"/>
            <w:shd w:val="solid" w:color="FFFFFF" w:fill="auto"/>
          </w:tcPr>
          <w:p w14:paraId="09840A6B" w14:textId="77777777" w:rsidR="006B2DBE" w:rsidRPr="00AB7182" w:rsidRDefault="006B2DBE" w:rsidP="000B0B96">
            <w:pPr>
              <w:pStyle w:val="TAL"/>
              <w:rPr>
                <w:sz w:val="16"/>
                <w:szCs w:val="16"/>
              </w:rPr>
            </w:pPr>
            <w:r w:rsidRPr="00AB7182">
              <w:rPr>
                <w:sz w:val="16"/>
                <w:szCs w:val="16"/>
              </w:rPr>
              <w:t>Introduction Of Formal Profile</w:t>
            </w:r>
          </w:p>
        </w:tc>
        <w:tc>
          <w:tcPr>
            <w:tcW w:w="709" w:type="dxa"/>
            <w:shd w:val="solid" w:color="FFFFFF" w:fill="auto"/>
          </w:tcPr>
          <w:p w14:paraId="29904E2A" w14:textId="77777777" w:rsidR="006B2DBE" w:rsidRPr="00AB7182" w:rsidRDefault="006B2DBE" w:rsidP="000B0B96">
            <w:pPr>
              <w:pStyle w:val="TAL"/>
              <w:rPr>
                <w:sz w:val="16"/>
                <w:szCs w:val="16"/>
              </w:rPr>
            </w:pPr>
            <w:r w:rsidRPr="00AB7182">
              <w:rPr>
                <w:sz w:val="16"/>
                <w:szCs w:val="16"/>
              </w:rPr>
              <w:t>6.2.0</w:t>
            </w:r>
          </w:p>
        </w:tc>
      </w:tr>
      <w:tr w:rsidR="006B2DBE" w:rsidRPr="00AB7182" w14:paraId="22274D2B" w14:textId="77777777" w:rsidTr="00CB34D9">
        <w:tc>
          <w:tcPr>
            <w:tcW w:w="800" w:type="dxa"/>
            <w:shd w:val="solid" w:color="FFFFFF" w:fill="auto"/>
          </w:tcPr>
          <w:p w14:paraId="23D3FD5F" w14:textId="77777777" w:rsidR="006B2DBE" w:rsidRPr="00AB7182" w:rsidRDefault="006B2DBE" w:rsidP="000B0B96">
            <w:pPr>
              <w:pStyle w:val="TAL"/>
              <w:rPr>
                <w:sz w:val="16"/>
                <w:szCs w:val="16"/>
              </w:rPr>
            </w:pPr>
          </w:p>
        </w:tc>
        <w:tc>
          <w:tcPr>
            <w:tcW w:w="800" w:type="dxa"/>
            <w:shd w:val="solid" w:color="FFFFFF" w:fill="auto"/>
          </w:tcPr>
          <w:p w14:paraId="16ABEF8B" w14:textId="77777777" w:rsidR="006B2DBE" w:rsidRPr="00AB7182" w:rsidRDefault="006B2DBE" w:rsidP="000B0B96">
            <w:pPr>
              <w:pStyle w:val="TAL"/>
              <w:rPr>
                <w:sz w:val="16"/>
                <w:szCs w:val="16"/>
              </w:rPr>
            </w:pPr>
          </w:p>
        </w:tc>
        <w:tc>
          <w:tcPr>
            <w:tcW w:w="1094" w:type="dxa"/>
            <w:shd w:val="solid" w:color="FFFFFF" w:fill="auto"/>
          </w:tcPr>
          <w:p w14:paraId="5D116CA7" w14:textId="77777777" w:rsidR="006B2DBE" w:rsidRPr="00AB7182" w:rsidRDefault="006B2DBE" w:rsidP="000B0B96">
            <w:pPr>
              <w:pStyle w:val="TAL"/>
              <w:rPr>
                <w:sz w:val="16"/>
                <w:szCs w:val="16"/>
              </w:rPr>
            </w:pPr>
            <w:r w:rsidRPr="00AB7182">
              <w:rPr>
                <w:sz w:val="16"/>
                <w:szCs w:val="16"/>
              </w:rPr>
              <w:t>CP-050208</w:t>
            </w:r>
          </w:p>
        </w:tc>
        <w:tc>
          <w:tcPr>
            <w:tcW w:w="567" w:type="dxa"/>
            <w:shd w:val="solid" w:color="FFFFFF" w:fill="auto"/>
          </w:tcPr>
          <w:p w14:paraId="0082359D" w14:textId="77777777" w:rsidR="006B2DBE" w:rsidRPr="00AB7182" w:rsidRDefault="006B2DBE" w:rsidP="000B0B96">
            <w:pPr>
              <w:pStyle w:val="TAL"/>
              <w:rPr>
                <w:sz w:val="16"/>
                <w:szCs w:val="16"/>
              </w:rPr>
            </w:pPr>
            <w:r w:rsidRPr="00AB7182">
              <w:rPr>
                <w:sz w:val="16"/>
                <w:szCs w:val="16"/>
              </w:rPr>
              <w:t>0005</w:t>
            </w:r>
          </w:p>
        </w:tc>
        <w:tc>
          <w:tcPr>
            <w:tcW w:w="567" w:type="dxa"/>
            <w:shd w:val="solid" w:color="FFFFFF" w:fill="auto"/>
          </w:tcPr>
          <w:p w14:paraId="1E4F6D94" w14:textId="77777777" w:rsidR="006B2DBE" w:rsidRPr="00AB7182" w:rsidRDefault="006B2DBE" w:rsidP="000B0B96">
            <w:pPr>
              <w:pStyle w:val="TAL"/>
              <w:rPr>
                <w:sz w:val="16"/>
                <w:szCs w:val="16"/>
              </w:rPr>
            </w:pPr>
          </w:p>
        </w:tc>
        <w:tc>
          <w:tcPr>
            <w:tcW w:w="425" w:type="dxa"/>
            <w:shd w:val="solid" w:color="FFFFFF" w:fill="auto"/>
          </w:tcPr>
          <w:p w14:paraId="682B7A51" w14:textId="77777777" w:rsidR="006B2DBE" w:rsidRPr="00AB7182" w:rsidRDefault="006B2DBE" w:rsidP="000B0B96">
            <w:pPr>
              <w:pStyle w:val="TAL"/>
              <w:rPr>
                <w:sz w:val="16"/>
                <w:szCs w:val="16"/>
              </w:rPr>
            </w:pPr>
          </w:p>
        </w:tc>
        <w:tc>
          <w:tcPr>
            <w:tcW w:w="4819" w:type="dxa"/>
            <w:shd w:val="solid" w:color="FFFFFF" w:fill="auto"/>
          </w:tcPr>
          <w:p w14:paraId="67005991" w14:textId="77777777" w:rsidR="006B2DBE" w:rsidRPr="00AB7182" w:rsidRDefault="006B2DBE" w:rsidP="000B0B96">
            <w:pPr>
              <w:pStyle w:val="TAL"/>
              <w:rPr>
                <w:sz w:val="16"/>
                <w:szCs w:val="16"/>
              </w:rPr>
            </w:pPr>
            <w:r w:rsidRPr="00AB7182">
              <w:rPr>
                <w:sz w:val="16"/>
                <w:szCs w:val="16"/>
              </w:rPr>
              <w:t>Inclusion of Insert Digit Procedure at IMS termination</w:t>
            </w:r>
          </w:p>
        </w:tc>
        <w:tc>
          <w:tcPr>
            <w:tcW w:w="709" w:type="dxa"/>
            <w:shd w:val="solid" w:color="FFFFFF" w:fill="auto"/>
          </w:tcPr>
          <w:p w14:paraId="1378F3A2" w14:textId="77777777" w:rsidR="006B2DBE" w:rsidRPr="00AB7182" w:rsidRDefault="006B2DBE" w:rsidP="000B0B96">
            <w:pPr>
              <w:pStyle w:val="TAL"/>
              <w:rPr>
                <w:sz w:val="16"/>
                <w:szCs w:val="16"/>
              </w:rPr>
            </w:pPr>
          </w:p>
        </w:tc>
      </w:tr>
      <w:tr w:rsidR="006B2DBE" w:rsidRPr="00AB7182" w14:paraId="53F8252D" w14:textId="77777777" w:rsidTr="00CB34D9">
        <w:tc>
          <w:tcPr>
            <w:tcW w:w="800" w:type="dxa"/>
            <w:shd w:val="solid" w:color="FFFFFF" w:fill="auto"/>
          </w:tcPr>
          <w:p w14:paraId="58C830C1" w14:textId="77777777" w:rsidR="006B2DBE" w:rsidRPr="00AB7182" w:rsidRDefault="006B2DBE" w:rsidP="000B0B96">
            <w:pPr>
              <w:pStyle w:val="TAL"/>
              <w:rPr>
                <w:sz w:val="16"/>
                <w:szCs w:val="16"/>
              </w:rPr>
            </w:pPr>
            <w:r w:rsidRPr="00AB7182">
              <w:rPr>
                <w:sz w:val="16"/>
                <w:szCs w:val="16"/>
              </w:rPr>
              <w:t>2005-09</w:t>
            </w:r>
          </w:p>
        </w:tc>
        <w:tc>
          <w:tcPr>
            <w:tcW w:w="800" w:type="dxa"/>
            <w:shd w:val="solid" w:color="FFFFFF" w:fill="auto"/>
          </w:tcPr>
          <w:p w14:paraId="1303368E" w14:textId="77777777" w:rsidR="006B2DBE" w:rsidRPr="00AB7182" w:rsidRDefault="006B2DBE" w:rsidP="000B0B96">
            <w:pPr>
              <w:pStyle w:val="TAL"/>
              <w:rPr>
                <w:sz w:val="16"/>
                <w:szCs w:val="16"/>
              </w:rPr>
            </w:pPr>
            <w:r w:rsidRPr="00AB7182">
              <w:rPr>
                <w:sz w:val="16"/>
                <w:szCs w:val="16"/>
              </w:rPr>
              <w:t>CT#29</w:t>
            </w:r>
          </w:p>
        </w:tc>
        <w:tc>
          <w:tcPr>
            <w:tcW w:w="1094" w:type="dxa"/>
            <w:shd w:val="solid" w:color="FFFFFF" w:fill="auto"/>
          </w:tcPr>
          <w:p w14:paraId="7D50A246" w14:textId="77777777" w:rsidR="006B2DBE" w:rsidRPr="00AB7182" w:rsidRDefault="006B2DBE" w:rsidP="000B0B96">
            <w:pPr>
              <w:pStyle w:val="TAL"/>
              <w:rPr>
                <w:sz w:val="16"/>
                <w:szCs w:val="16"/>
              </w:rPr>
            </w:pPr>
            <w:r w:rsidRPr="00AB7182">
              <w:rPr>
                <w:sz w:val="16"/>
                <w:szCs w:val="16"/>
              </w:rPr>
              <w:t>CP-050442</w:t>
            </w:r>
          </w:p>
        </w:tc>
        <w:tc>
          <w:tcPr>
            <w:tcW w:w="567" w:type="dxa"/>
            <w:shd w:val="solid" w:color="FFFFFF" w:fill="auto"/>
          </w:tcPr>
          <w:p w14:paraId="196E5C94" w14:textId="77777777" w:rsidR="006B2DBE" w:rsidRPr="00AB7182" w:rsidRDefault="006B2DBE" w:rsidP="000B0B96">
            <w:pPr>
              <w:pStyle w:val="TAL"/>
              <w:rPr>
                <w:sz w:val="16"/>
                <w:szCs w:val="16"/>
              </w:rPr>
            </w:pPr>
            <w:r w:rsidRPr="00AB7182">
              <w:rPr>
                <w:sz w:val="16"/>
                <w:szCs w:val="16"/>
              </w:rPr>
              <w:t>0007</w:t>
            </w:r>
          </w:p>
        </w:tc>
        <w:tc>
          <w:tcPr>
            <w:tcW w:w="567" w:type="dxa"/>
            <w:shd w:val="solid" w:color="FFFFFF" w:fill="auto"/>
          </w:tcPr>
          <w:p w14:paraId="39E26B10"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E3221B9" w14:textId="77777777" w:rsidR="006B2DBE" w:rsidRPr="00AB7182" w:rsidRDefault="006B2DBE" w:rsidP="000B0B96">
            <w:pPr>
              <w:pStyle w:val="TAL"/>
              <w:rPr>
                <w:sz w:val="16"/>
                <w:szCs w:val="16"/>
              </w:rPr>
            </w:pPr>
          </w:p>
        </w:tc>
        <w:tc>
          <w:tcPr>
            <w:tcW w:w="4819" w:type="dxa"/>
            <w:shd w:val="solid" w:color="FFFFFF" w:fill="auto"/>
          </w:tcPr>
          <w:p w14:paraId="2444990A" w14:textId="77777777" w:rsidR="006B2DBE" w:rsidRPr="00AB7182" w:rsidRDefault="006B2DBE" w:rsidP="000B0B96">
            <w:pPr>
              <w:pStyle w:val="TAL"/>
              <w:rPr>
                <w:sz w:val="16"/>
                <w:szCs w:val="16"/>
              </w:rPr>
            </w:pPr>
            <w:r w:rsidRPr="00AB7182">
              <w:rPr>
                <w:sz w:val="16"/>
                <w:szCs w:val="16"/>
              </w:rPr>
              <w:t>Alignment of Mn Profile with ITU template and Mc interface decisions</w:t>
            </w:r>
          </w:p>
        </w:tc>
        <w:tc>
          <w:tcPr>
            <w:tcW w:w="709" w:type="dxa"/>
            <w:shd w:val="solid" w:color="FFFFFF" w:fill="auto"/>
          </w:tcPr>
          <w:p w14:paraId="76AFDE82" w14:textId="77777777" w:rsidR="006B2DBE" w:rsidRPr="00AB7182" w:rsidRDefault="006B2DBE" w:rsidP="000B0B96">
            <w:pPr>
              <w:pStyle w:val="TAL"/>
              <w:rPr>
                <w:sz w:val="16"/>
                <w:szCs w:val="16"/>
              </w:rPr>
            </w:pPr>
            <w:r w:rsidRPr="00AB7182">
              <w:rPr>
                <w:sz w:val="16"/>
                <w:szCs w:val="16"/>
              </w:rPr>
              <w:t>6.3.0</w:t>
            </w:r>
          </w:p>
        </w:tc>
      </w:tr>
      <w:tr w:rsidR="006B2DBE" w:rsidRPr="00AB7182" w14:paraId="1BA4CCF5" w14:textId="77777777" w:rsidTr="00CB34D9">
        <w:tc>
          <w:tcPr>
            <w:tcW w:w="800" w:type="dxa"/>
            <w:shd w:val="solid" w:color="FFFFFF" w:fill="auto"/>
          </w:tcPr>
          <w:p w14:paraId="71B7043D" w14:textId="77777777" w:rsidR="006B2DBE" w:rsidRPr="00AB7182" w:rsidRDefault="006B2DBE" w:rsidP="000B0B96">
            <w:pPr>
              <w:pStyle w:val="TAL"/>
              <w:rPr>
                <w:sz w:val="16"/>
                <w:szCs w:val="16"/>
              </w:rPr>
            </w:pPr>
          </w:p>
        </w:tc>
        <w:tc>
          <w:tcPr>
            <w:tcW w:w="800" w:type="dxa"/>
            <w:shd w:val="solid" w:color="FFFFFF" w:fill="auto"/>
          </w:tcPr>
          <w:p w14:paraId="152A90A6" w14:textId="77777777" w:rsidR="006B2DBE" w:rsidRPr="00AB7182" w:rsidRDefault="006B2DBE" w:rsidP="000B0B96">
            <w:pPr>
              <w:pStyle w:val="TAL"/>
              <w:rPr>
                <w:sz w:val="16"/>
                <w:szCs w:val="16"/>
              </w:rPr>
            </w:pPr>
          </w:p>
        </w:tc>
        <w:tc>
          <w:tcPr>
            <w:tcW w:w="1094" w:type="dxa"/>
            <w:shd w:val="solid" w:color="FFFFFF" w:fill="auto"/>
          </w:tcPr>
          <w:p w14:paraId="1CFBE6C8" w14:textId="77777777" w:rsidR="006B2DBE" w:rsidRPr="00AB7182" w:rsidRDefault="006B2DBE" w:rsidP="000B0B96">
            <w:pPr>
              <w:pStyle w:val="TAL"/>
              <w:rPr>
                <w:sz w:val="16"/>
                <w:szCs w:val="16"/>
              </w:rPr>
            </w:pPr>
            <w:r w:rsidRPr="00AB7182">
              <w:rPr>
                <w:sz w:val="16"/>
                <w:szCs w:val="16"/>
              </w:rPr>
              <w:t>CP-050454</w:t>
            </w:r>
          </w:p>
        </w:tc>
        <w:tc>
          <w:tcPr>
            <w:tcW w:w="567" w:type="dxa"/>
            <w:shd w:val="solid" w:color="FFFFFF" w:fill="auto"/>
          </w:tcPr>
          <w:p w14:paraId="06D13C29" w14:textId="77777777" w:rsidR="006B2DBE" w:rsidRPr="00AB7182" w:rsidRDefault="006B2DBE" w:rsidP="000B0B96">
            <w:pPr>
              <w:pStyle w:val="TAL"/>
              <w:rPr>
                <w:sz w:val="16"/>
                <w:szCs w:val="16"/>
              </w:rPr>
            </w:pPr>
            <w:r w:rsidRPr="00AB7182">
              <w:rPr>
                <w:sz w:val="16"/>
                <w:szCs w:val="16"/>
              </w:rPr>
              <w:t>0008</w:t>
            </w:r>
          </w:p>
        </w:tc>
        <w:tc>
          <w:tcPr>
            <w:tcW w:w="567" w:type="dxa"/>
            <w:shd w:val="solid" w:color="FFFFFF" w:fill="auto"/>
          </w:tcPr>
          <w:p w14:paraId="23FD9889"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52D1769E" w14:textId="77777777" w:rsidR="006B2DBE" w:rsidRPr="00AB7182" w:rsidRDefault="006B2DBE" w:rsidP="000B0B96">
            <w:pPr>
              <w:pStyle w:val="TAL"/>
              <w:rPr>
                <w:sz w:val="16"/>
                <w:szCs w:val="16"/>
              </w:rPr>
            </w:pPr>
          </w:p>
        </w:tc>
        <w:tc>
          <w:tcPr>
            <w:tcW w:w="4819" w:type="dxa"/>
            <w:shd w:val="solid" w:color="FFFFFF" w:fill="auto"/>
          </w:tcPr>
          <w:p w14:paraId="48C063BD" w14:textId="77777777" w:rsidR="006B2DBE" w:rsidRPr="00AB7182" w:rsidRDefault="006B2DBE" w:rsidP="000B0B96">
            <w:pPr>
              <w:pStyle w:val="TAL"/>
              <w:rPr>
                <w:sz w:val="16"/>
                <w:szCs w:val="16"/>
              </w:rPr>
            </w:pPr>
            <w:r w:rsidRPr="00AB7182">
              <w:rPr>
                <w:sz w:val="16"/>
                <w:szCs w:val="16"/>
              </w:rPr>
              <w:t>Alignment of Mn Profile with TISPAN TMGW</w:t>
            </w:r>
          </w:p>
        </w:tc>
        <w:tc>
          <w:tcPr>
            <w:tcW w:w="709" w:type="dxa"/>
            <w:shd w:val="solid" w:color="FFFFFF" w:fill="auto"/>
          </w:tcPr>
          <w:p w14:paraId="17BF296C" w14:textId="77777777" w:rsidR="006B2DBE" w:rsidRPr="00AB7182" w:rsidRDefault="006B2DBE" w:rsidP="000B0B96">
            <w:pPr>
              <w:pStyle w:val="TAL"/>
              <w:rPr>
                <w:sz w:val="16"/>
                <w:szCs w:val="16"/>
              </w:rPr>
            </w:pPr>
            <w:r w:rsidRPr="00AB7182">
              <w:rPr>
                <w:sz w:val="16"/>
                <w:szCs w:val="16"/>
              </w:rPr>
              <w:t>7.0.0</w:t>
            </w:r>
          </w:p>
        </w:tc>
      </w:tr>
      <w:tr w:rsidR="006B2DBE" w:rsidRPr="00AB7182" w14:paraId="3593D1E6" w14:textId="77777777" w:rsidTr="00CB34D9">
        <w:tc>
          <w:tcPr>
            <w:tcW w:w="800" w:type="dxa"/>
            <w:shd w:val="solid" w:color="FFFFFF" w:fill="auto"/>
          </w:tcPr>
          <w:p w14:paraId="1C5799BD" w14:textId="77777777" w:rsidR="006B2DBE" w:rsidRPr="00AB7182" w:rsidRDefault="006B2DBE" w:rsidP="000B0B96">
            <w:pPr>
              <w:pStyle w:val="TAL"/>
              <w:rPr>
                <w:sz w:val="16"/>
                <w:szCs w:val="16"/>
              </w:rPr>
            </w:pPr>
            <w:r w:rsidRPr="00AB7182">
              <w:rPr>
                <w:sz w:val="16"/>
                <w:szCs w:val="16"/>
              </w:rPr>
              <w:t>2005-12</w:t>
            </w:r>
          </w:p>
        </w:tc>
        <w:tc>
          <w:tcPr>
            <w:tcW w:w="800" w:type="dxa"/>
            <w:shd w:val="solid" w:color="FFFFFF" w:fill="auto"/>
          </w:tcPr>
          <w:p w14:paraId="67B1AD1E" w14:textId="77777777" w:rsidR="006B2DBE" w:rsidRPr="00AB7182" w:rsidRDefault="006B2DBE" w:rsidP="000B0B96">
            <w:pPr>
              <w:pStyle w:val="TAL"/>
              <w:rPr>
                <w:sz w:val="16"/>
                <w:szCs w:val="16"/>
              </w:rPr>
            </w:pPr>
            <w:r w:rsidRPr="00AB7182">
              <w:rPr>
                <w:sz w:val="16"/>
                <w:szCs w:val="16"/>
              </w:rPr>
              <w:t>CT#30</w:t>
            </w:r>
          </w:p>
        </w:tc>
        <w:tc>
          <w:tcPr>
            <w:tcW w:w="1094" w:type="dxa"/>
            <w:shd w:val="solid" w:color="FFFFFF" w:fill="auto"/>
          </w:tcPr>
          <w:p w14:paraId="264B405A" w14:textId="77777777" w:rsidR="006B2DBE" w:rsidRPr="00AB7182" w:rsidRDefault="006B2DBE" w:rsidP="000B0B96">
            <w:pPr>
              <w:pStyle w:val="TAL"/>
              <w:rPr>
                <w:sz w:val="16"/>
                <w:szCs w:val="16"/>
              </w:rPr>
            </w:pPr>
            <w:r w:rsidRPr="00AB7182">
              <w:rPr>
                <w:sz w:val="16"/>
                <w:szCs w:val="16"/>
              </w:rPr>
              <w:t>CP-050630</w:t>
            </w:r>
          </w:p>
        </w:tc>
        <w:tc>
          <w:tcPr>
            <w:tcW w:w="567" w:type="dxa"/>
            <w:shd w:val="solid" w:color="FFFFFF" w:fill="auto"/>
          </w:tcPr>
          <w:p w14:paraId="2FF0781D" w14:textId="77777777" w:rsidR="006B2DBE" w:rsidRPr="00AB7182" w:rsidRDefault="006B2DBE" w:rsidP="000B0B96">
            <w:pPr>
              <w:pStyle w:val="TAL"/>
              <w:rPr>
                <w:sz w:val="16"/>
                <w:szCs w:val="16"/>
              </w:rPr>
            </w:pPr>
            <w:r w:rsidRPr="00AB7182">
              <w:rPr>
                <w:sz w:val="16"/>
                <w:szCs w:val="16"/>
              </w:rPr>
              <w:t>0015</w:t>
            </w:r>
          </w:p>
        </w:tc>
        <w:tc>
          <w:tcPr>
            <w:tcW w:w="567" w:type="dxa"/>
            <w:shd w:val="solid" w:color="FFFFFF" w:fill="auto"/>
          </w:tcPr>
          <w:p w14:paraId="373CCBF3"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268F3D5" w14:textId="77777777" w:rsidR="006B2DBE" w:rsidRPr="00AB7182" w:rsidRDefault="006B2DBE" w:rsidP="000B0B96">
            <w:pPr>
              <w:pStyle w:val="TAL"/>
              <w:rPr>
                <w:sz w:val="16"/>
                <w:szCs w:val="16"/>
              </w:rPr>
            </w:pPr>
          </w:p>
        </w:tc>
        <w:tc>
          <w:tcPr>
            <w:tcW w:w="4819" w:type="dxa"/>
            <w:shd w:val="solid" w:color="FFFFFF" w:fill="auto"/>
          </w:tcPr>
          <w:p w14:paraId="7F5F01F3" w14:textId="77777777" w:rsidR="006B2DBE" w:rsidRPr="00AB7182" w:rsidRDefault="006B2DBE" w:rsidP="000B0B96">
            <w:pPr>
              <w:pStyle w:val="TAL"/>
              <w:rPr>
                <w:sz w:val="16"/>
                <w:szCs w:val="16"/>
              </w:rPr>
            </w:pPr>
            <w:r w:rsidRPr="00AB7182">
              <w:rPr>
                <w:sz w:val="16"/>
                <w:szCs w:val="16"/>
              </w:rPr>
              <w:t>Clean-up of hanging contexts and terminations</w:t>
            </w:r>
          </w:p>
        </w:tc>
        <w:tc>
          <w:tcPr>
            <w:tcW w:w="709" w:type="dxa"/>
            <w:shd w:val="solid" w:color="FFFFFF" w:fill="auto"/>
          </w:tcPr>
          <w:p w14:paraId="7ADAC3BB" w14:textId="77777777" w:rsidR="006B2DBE" w:rsidRPr="00AB7182" w:rsidRDefault="006B2DBE" w:rsidP="000B0B96">
            <w:pPr>
              <w:pStyle w:val="TAL"/>
              <w:rPr>
                <w:sz w:val="16"/>
                <w:szCs w:val="16"/>
              </w:rPr>
            </w:pPr>
            <w:r w:rsidRPr="00AB7182">
              <w:rPr>
                <w:sz w:val="16"/>
                <w:szCs w:val="16"/>
              </w:rPr>
              <w:t>7.1.0</w:t>
            </w:r>
          </w:p>
        </w:tc>
      </w:tr>
      <w:tr w:rsidR="006B2DBE" w:rsidRPr="00AB7182" w14:paraId="30946988" w14:textId="77777777" w:rsidTr="00CB34D9">
        <w:tc>
          <w:tcPr>
            <w:tcW w:w="800" w:type="dxa"/>
            <w:shd w:val="solid" w:color="FFFFFF" w:fill="auto"/>
          </w:tcPr>
          <w:p w14:paraId="02E82CDD" w14:textId="77777777" w:rsidR="006B2DBE" w:rsidRPr="00AB7182" w:rsidRDefault="006B2DBE" w:rsidP="000B0B96">
            <w:pPr>
              <w:pStyle w:val="TAL"/>
              <w:rPr>
                <w:sz w:val="16"/>
                <w:szCs w:val="16"/>
              </w:rPr>
            </w:pPr>
          </w:p>
        </w:tc>
        <w:tc>
          <w:tcPr>
            <w:tcW w:w="800" w:type="dxa"/>
            <w:shd w:val="solid" w:color="FFFFFF" w:fill="auto"/>
          </w:tcPr>
          <w:p w14:paraId="200DD8A1" w14:textId="77777777" w:rsidR="006B2DBE" w:rsidRPr="00AB7182" w:rsidRDefault="006B2DBE" w:rsidP="000B0B96">
            <w:pPr>
              <w:pStyle w:val="TAL"/>
              <w:rPr>
                <w:sz w:val="16"/>
                <w:szCs w:val="16"/>
              </w:rPr>
            </w:pPr>
          </w:p>
        </w:tc>
        <w:tc>
          <w:tcPr>
            <w:tcW w:w="1094" w:type="dxa"/>
            <w:shd w:val="solid" w:color="FFFFFF" w:fill="auto"/>
          </w:tcPr>
          <w:p w14:paraId="4E3C50C3"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7AF32320" w14:textId="77777777" w:rsidR="006B2DBE" w:rsidRPr="00AB7182" w:rsidRDefault="006B2DBE" w:rsidP="000B0B96">
            <w:pPr>
              <w:pStyle w:val="TAL"/>
              <w:rPr>
                <w:sz w:val="16"/>
                <w:szCs w:val="16"/>
              </w:rPr>
            </w:pPr>
            <w:r w:rsidRPr="00AB7182">
              <w:rPr>
                <w:sz w:val="16"/>
                <w:szCs w:val="16"/>
              </w:rPr>
              <w:t>0017</w:t>
            </w:r>
          </w:p>
        </w:tc>
        <w:tc>
          <w:tcPr>
            <w:tcW w:w="567" w:type="dxa"/>
            <w:shd w:val="solid" w:color="FFFFFF" w:fill="auto"/>
          </w:tcPr>
          <w:p w14:paraId="5C977E1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ACDB8D6" w14:textId="77777777" w:rsidR="006B2DBE" w:rsidRPr="00AB7182" w:rsidRDefault="006B2DBE" w:rsidP="000B0B96">
            <w:pPr>
              <w:pStyle w:val="TAL"/>
              <w:rPr>
                <w:sz w:val="16"/>
                <w:szCs w:val="16"/>
              </w:rPr>
            </w:pPr>
          </w:p>
        </w:tc>
        <w:tc>
          <w:tcPr>
            <w:tcW w:w="4819" w:type="dxa"/>
            <w:shd w:val="solid" w:color="FFFFFF" w:fill="auto"/>
          </w:tcPr>
          <w:p w14:paraId="0138BA38" w14:textId="77777777" w:rsidR="006B2DBE" w:rsidRPr="00AB7182" w:rsidRDefault="006B2DBE" w:rsidP="000B0B96">
            <w:pPr>
              <w:pStyle w:val="TAL"/>
              <w:rPr>
                <w:sz w:val="16"/>
                <w:szCs w:val="16"/>
              </w:rPr>
            </w:pPr>
            <w:r w:rsidRPr="00AB7182">
              <w:rPr>
                <w:sz w:val="16"/>
                <w:szCs w:val="16"/>
              </w:rPr>
              <w:t>Addition of TFO procedure</w:t>
            </w:r>
          </w:p>
        </w:tc>
        <w:tc>
          <w:tcPr>
            <w:tcW w:w="709" w:type="dxa"/>
            <w:shd w:val="solid" w:color="FFFFFF" w:fill="auto"/>
          </w:tcPr>
          <w:p w14:paraId="784CACF7" w14:textId="77777777" w:rsidR="006B2DBE" w:rsidRPr="00AB7182" w:rsidRDefault="006B2DBE" w:rsidP="000B0B96">
            <w:pPr>
              <w:pStyle w:val="TAL"/>
              <w:rPr>
                <w:sz w:val="16"/>
                <w:szCs w:val="16"/>
              </w:rPr>
            </w:pPr>
          </w:p>
        </w:tc>
      </w:tr>
      <w:tr w:rsidR="006B2DBE" w:rsidRPr="00AB7182" w14:paraId="2DDA0D27" w14:textId="77777777" w:rsidTr="00CB34D9">
        <w:tc>
          <w:tcPr>
            <w:tcW w:w="800" w:type="dxa"/>
            <w:shd w:val="solid" w:color="FFFFFF" w:fill="auto"/>
          </w:tcPr>
          <w:p w14:paraId="48A157B4" w14:textId="77777777" w:rsidR="006B2DBE" w:rsidRPr="00AB7182" w:rsidRDefault="006B2DBE" w:rsidP="000B0B96">
            <w:pPr>
              <w:pStyle w:val="TAL"/>
              <w:rPr>
                <w:sz w:val="16"/>
                <w:szCs w:val="16"/>
              </w:rPr>
            </w:pPr>
          </w:p>
        </w:tc>
        <w:tc>
          <w:tcPr>
            <w:tcW w:w="800" w:type="dxa"/>
            <w:shd w:val="solid" w:color="FFFFFF" w:fill="auto"/>
          </w:tcPr>
          <w:p w14:paraId="70AE714D" w14:textId="77777777" w:rsidR="006B2DBE" w:rsidRPr="00AB7182" w:rsidRDefault="006B2DBE" w:rsidP="000B0B96">
            <w:pPr>
              <w:pStyle w:val="TAL"/>
              <w:rPr>
                <w:sz w:val="16"/>
                <w:szCs w:val="16"/>
              </w:rPr>
            </w:pPr>
          </w:p>
        </w:tc>
        <w:tc>
          <w:tcPr>
            <w:tcW w:w="1094" w:type="dxa"/>
            <w:shd w:val="solid" w:color="FFFFFF" w:fill="auto"/>
          </w:tcPr>
          <w:p w14:paraId="6F3D79CD" w14:textId="77777777" w:rsidR="006B2DBE" w:rsidRPr="00AB7182" w:rsidRDefault="006B2DBE" w:rsidP="000B0B96">
            <w:pPr>
              <w:pStyle w:val="TAL"/>
              <w:rPr>
                <w:sz w:val="16"/>
                <w:szCs w:val="16"/>
              </w:rPr>
            </w:pPr>
            <w:r w:rsidRPr="00AB7182">
              <w:rPr>
                <w:sz w:val="16"/>
                <w:szCs w:val="16"/>
              </w:rPr>
              <w:t>CP-050630</w:t>
            </w:r>
          </w:p>
        </w:tc>
        <w:tc>
          <w:tcPr>
            <w:tcW w:w="567" w:type="dxa"/>
            <w:shd w:val="solid" w:color="FFFFFF" w:fill="auto"/>
          </w:tcPr>
          <w:p w14:paraId="24769DCB" w14:textId="77777777" w:rsidR="006B2DBE" w:rsidRPr="00AB7182" w:rsidRDefault="006B2DBE" w:rsidP="000B0B96">
            <w:pPr>
              <w:pStyle w:val="TAL"/>
              <w:rPr>
                <w:sz w:val="16"/>
                <w:szCs w:val="16"/>
              </w:rPr>
            </w:pPr>
            <w:r w:rsidRPr="00AB7182">
              <w:rPr>
                <w:sz w:val="16"/>
                <w:szCs w:val="16"/>
              </w:rPr>
              <w:t>0019</w:t>
            </w:r>
          </w:p>
        </w:tc>
        <w:tc>
          <w:tcPr>
            <w:tcW w:w="567" w:type="dxa"/>
            <w:shd w:val="solid" w:color="FFFFFF" w:fill="auto"/>
          </w:tcPr>
          <w:p w14:paraId="75903302"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3801D1C2" w14:textId="77777777" w:rsidR="006B2DBE" w:rsidRPr="00AB7182" w:rsidRDefault="006B2DBE" w:rsidP="000B0B96">
            <w:pPr>
              <w:pStyle w:val="TAL"/>
              <w:rPr>
                <w:sz w:val="16"/>
                <w:szCs w:val="16"/>
              </w:rPr>
            </w:pPr>
          </w:p>
        </w:tc>
        <w:tc>
          <w:tcPr>
            <w:tcW w:w="4819" w:type="dxa"/>
            <w:shd w:val="solid" w:color="FFFFFF" w:fill="auto"/>
          </w:tcPr>
          <w:p w14:paraId="38D8C709" w14:textId="77777777" w:rsidR="006B2DBE" w:rsidRPr="00AB7182" w:rsidRDefault="006B2DBE" w:rsidP="000B0B96">
            <w:pPr>
              <w:pStyle w:val="TAL"/>
              <w:rPr>
                <w:sz w:val="16"/>
                <w:szCs w:val="16"/>
              </w:rPr>
            </w:pPr>
            <w:r w:rsidRPr="00AB7182">
              <w:rPr>
                <w:sz w:val="16"/>
                <w:szCs w:val="16"/>
              </w:rPr>
              <w:t>Add virtual media gateway function</w:t>
            </w:r>
          </w:p>
        </w:tc>
        <w:tc>
          <w:tcPr>
            <w:tcW w:w="709" w:type="dxa"/>
            <w:shd w:val="solid" w:color="FFFFFF" w:fill="auto"/>
          </w:tcPr>
          <w:p w14:paraId="6F5869A7" w14:textId="77777777" w:rsidR="006B2DBE" w:rsidRPr="00AB7182" w:rsidRDefault="006B2DBE" w:rsidP="000B0B96">
            <w:pPr>
              <w:pStyle w:val="TAL"/>
              <w:rPr>
                <w:sz w:val="16"/>
                <w:szCs w:val="16"/>
              </w:rPr>
            </w:pPr>
          </w:p>
        </w:tc>
      </w:tr>
      <w:tr w:rsidR="006B2DBE" w:rsidRPr="00AB7182" w14:paraId="4420422E" w14:textId="77777777" w:rsidTr="00CB34D9">
        <w:tc>
          <w:tcPr>
            <w:tcW w:w="800" w:type="dxa"/>
            <w:shd w:val="solid" w:color="FFFFFF" w:fill="auto"/>
          </w:tcPr>
          <w:p w14:paraId="213750C9" w14:textId="77777777" w:rsidR="006B2DBE" w:rsidRPr="00AB7182" w:rsidRDefault="006B2DBE" w:rsidP="000B0B96">
            <w:pPr>
              <w:pStyle w:val="TAL"/>
              <w:rPr>
                <w:sz w:val="16"/>
                <w:szCs w:val="16"/>
              </w:rPr>
            </w:pPr>
          </w:p>
        </w:tc>
        <w:tc>
          <w:tcPr>
            <w:tcW w:w="800" w:type="dxa"/>
            <w:shd w:val="solid" w:color="FFFFFF" w:fill="auto"/>
          </w:tcPr>
          <w:p w14:paraId="6222EAA9" w14:textId="77777777" w:rsidR="006B2DBE" w:rsidRPr="00AB7182" w:rsidRDefault="006B2DBE" w:rsidP="000B0B96">
            <w:pPr>
              <w:pStyle w:val="TAL"/>
              <w:rPr>
                <w:sz w:val="16"/>
                <w:szCs w:val="16"/>
              </w:rPr>
            </w:pPr>
          </w:p>
        </w:tc>
        <w:tc>
          <w:tcPr>
            <w:tcW w:w="1094" w:type="dxa"/>
            <w:shd w:val="solid" w:color="FFFFFF" w:fill="auto"/>
          </w:tcPr>
          <w:p w14:paraId="709145B6"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102C3BAD" w14:textId="77777777" w:rsidR="006B2DBE" w:rsidRPr="00AB7182" w:rsidRDefault="006B2DBE" w:rsidP="000B0B96">
            <w:pPr>
              <w:pStyle w:val="TAL"/>
              <w:rPr>
                <w:sz w:val="16"/>
                <w:szCs w:val="16"/>
              </w:rPr>
            </w:pPr>
            <w:r w:rsidRPr="00AB7182">
              <w:rPr>
                <w:sz w:val="16"/>
                <w:szCs w:val="16"/>
              </w:rPr>
              <w:t>0022</w:t>
            </w:r>
          </w:p>
        </w:tc>
        <w:tc>
          <w:tcPr>
            <w:tcW w:w="567" w:type="dxa"/>
            <w:shd w:val="solid" w:color="FFFFFF" w:fill="auto"/>
          </w:tcPr>
          <w:p w14:paraId="0BFA0656" w14:textId="77777777" w:rsidR="006B2DBE" w:rsidRPr="00AB7182" w:rsidRDefault="006B2DBE" w:rsidP="000B0B96">
            <w:pPr>
              <w:pStyle w:val="TAL"/>
              <w:rPr>
                <w:sz w:val="16"/>
                <w:szCs w:val="16"/>
              </w:rPr>
            </w:pPr>
          </w:p>
        </w:tc>
        <w:tc>
          <w:tcPr>
            <w:tcW w:w="425" w:type="dxa"/>
            <w:shd w:val="solid" w:color="FFFFFF" w:fill="auto"/>
          </w:tcPr>
          <w:p w14:paraId="11D1C459" w14:textId="77777777" w:rsidR="006B2DBE" w:rsidRPr="00AB7182" w:rsidRDefault="006B2DBE" w:rsidP="000B0B96">
            <w:pPr>
              <w:pStyle w:val="TAL"/>
              <w:rPr>
                <w:sz w:val="16"/>
                <w:szCs w:val="16"/>
              </w:rPr>
            </w:pPr>
          </w:p>
        </w:tc>
        <w:tc>
          <w:tcPr>
            <w:tcW w:w="4819" w:type="dxa"/>
            <w:shd w:val="solid" w:color="FFFFFF" w:fill="auto"/>
          </w:tcPr>
          <w:p w14:paraId="3766392A" w14:textId="77777777" w:rsidR="006B2DBE" w:rsidRPr="00AB7182" w:rsidRDefault="006B2DBE" w:rsidP="000B0B96">
            <w:pPr>
              <w:pStyle w:val="TAL"/>
              <w:rPr>
                <w:sz w:val="16"/>
                <w:szCs w:val="16"/>
              </w:rPr>
            </w:pPr>
            <w:r w:rsidRPr="00AB7182">
              <w:rPr>
                <w:sz w:val="16"/>
                <w:szCs w:val="16"/>
              </w:rPr>
              <w:t>Alignment with TISPAN</w:t>
            </w:r>
          </w:p>
        </w:tc>
        <w:tc>
          <w:tcPr>
            <w:tcW w:w="709" w:type="dxa"/>
            <w:shd w:val="solid" w:color="FFFFFF" w:fill="auto"/>
          </w:tcPr>
          <w:p w14:paraId="67ABC7E3" w14:textId="77777777" w:rsidR="006B2DBE" w:rsidRPr="00AB7182" w:rsidRDefault="006B2DBE" w:rsidP="000B0B96">
            <w:pPr>
              <w:pStyle w:val="TAL"/>
              <w:rPr>
                <w:sz w:val="16"/>
                <w:szCs w:val="16"/>
              </w:rPr>
            </w:pPr>
          </w:p>
        </w:tc>
      </w:tr>
      <w:tr w:rsidR="006B2DBE" w:rsidRPr="00AB7182" w14:paraId="2A3FFD9A" w14:textId="77777777" w:rsidTr="00CB34D9">
        <w:tc>
          <w:tcPr>
            <w:tcW w:w="800" w:type="dxa"/>
            <w:shd w:val="solid" w:color="FFFFFF" w:fill="auto"/>
          </w:tcPr>
          <w:p w14:paraId="2497BC13" w14:textId="77777777" w:rsidR="006B2DBE" w:rsidRPr="00AB7182" w:rsidRDefault="006B2DBE" w:rsidP="000B0B96">
            <w:pPr>
              <w:pStyle w:val="TAL"/>
              <w:rPr>
                <w:sz w:val="16"/>
                <w:szCs w:val="16"/>
              </w:rPr>
            </w:pPr>
          </w:p>
        </w:tc>
        <w:tc>
          <w:tcPr>
            <w:tcW w:w="800" w:type="dxa"/>
            <w:shd w:val="solid" w:color="FFFFFF" w:fill="auto"/>
          </w:tcPr>
          <w:p w14:paraId="6C16E4D0" w14:textId="77777777" w:rsidR="006B2DBE" w:rsidRPr="00AB7182" w:rsidRDefault="006B2DBE" w:rsidP="000B0B96">
            <w:pPr>
              <w:pStyle w:val="TAL"/>
              <w:rPr>
                <w:sz w:val="16"/>
                <w:szCs w:val="16"/>
              </w:rPr>
            </w:pPr>
          </w:p>
        </w:tc>
        <w:tc>
          <w:tcPr>
            <w:tcW w:w="1094" w:type="dxa"/>
            <w:shd w:val="solid" w:color="FFFFFF" w:fill="auto"/>
          </w:tcPr>
          <w:p w14:paraId="4554FD71"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688BB7E2" w14:textId="77777777" w:rsidR="006B2DBE" w:rsidRPr="00AB7182" w:rsidRDefault="006B2DBE" w:rsidP="000B0B96">
            <w:pPr>
              <w:pStyle w:val="TAL"/>
              <w:rPr>
                <w:sz w:val="16"/>
                <w:szCs w:val="16"/>
              </w:rPr>
            </w:pPr>
            <w:r w:rsidRPr="00AB7182">
              <w:rPr>
                <w:sz w:val="16"/>
                <w:szCs w:val="16"/>
              </w:rPr>
              <w:t>0023</w:t>
            </w:r>
          </w:p>
        </w:tc>
        <w:tc>
          <w:tcPr>
            <w:tcW w:w="567" w:type="dxa"/>
            <w:shd w:val="solid" w:color="FFFFFF" w:fill="auto"/>
          </w:tcPr>
          <w:p w14:paraId="531A3F27" w14:textId="77777777" w:rsidR="006B2DBE" w:rsidRPr="00AB7182" w:rsidRDefault="006B2DBE" w:rsidP="000B0B96">
            <w:pPr>
              <w:pStyle w:val="TAL"/>
              <w:rPr>
                <w:sz w:val="16"/>
                <w:szCs w:val="16"/>
              </w:rPr>
            </w:pPr>
          </w:p>
        </w:tc>
        <w:tc>
          <w:tcPr>
            <w:tcW w:w="425" w:type="dxa"/>
            <w:shd w:val="solid" w:color="FFFFFF" w:fill="auto"/>
          </w:tcPr>
          <w:p w14:paraId="30F5A425" w14:textId="77777777" w:rsidR="006B2DBE" w:rsidRPr="00AB7182" w:rsidRDefault="006B2DBE" w:rsidP="000B0B96">
            <w:pPr>
              <w:pStyle w:val="TAL"/>
              <w:rPr>
                <w:sz w:val="16"/>
                <w:szCs w:val="16"/>
              </w:rPr>
            </w:pPr>
          </w:p>
        </w:tc>
        <w:tc>
          <w:tcPr>
            <w:tcW w:w="4819" w:type="dxa"/>
            <w:shd w:val="solid" w:color="FFFFFF" w:fill="auto"/>
          </w:tcPr>
          <w:p w14:paraId="5AA6E546" w14:textId="77777777" w:rsidR="006B2DBE" w:rsidRPr="00AB7182" w:rsidRDefault="006B2DBE" w:rsidP="000B0B96">
            <w:pPr>
              <w:pStyle w:val="TAL"/>
              <w:rPr>
                <w:sz w:val="16"/>
                <w:szCs w:val="16"/>
              </w:rPr>
            </w:pPr>
            <w:r w:rsidRPr="00AB7182">
              <w:rPr>
                <w:sz w:val="16"/>
                <w:szCs w:val="16"/>
              </w:rPr>
              <w:t>Open Mn</w:t>
            </w:r>
          </w:p>
        </w:tc>
        <w:tc>
          <w:tcPr>
            <w:tcW w:w="709" w:type="dxa"/>
            <w:shd w:val="solid" w:color="FFFFFF" w:fill="auto"/>
          </w:tcPr>
          <w:p w14:paraId="4FB6935C" w14:textId="77777777" w:rsidR="006B2DBE" w:rsidRPr="00AB7182" w:rsidRDefault="006B2DBE" w:rsidP="000B0B96">
            <w:pPr>
              <w:pStyle w:val="TAL"/>
              <w:rPr>
                <w:sz w:val="16"/>
                <w:szCs w:val="16"/>
              </w:rPr>
            </w:pPr>
          </w:p>
        </w:tc>
      </w:tr>
      <w:tr w:rsidR="006B2DBE" w:rsidRPr="00AB7182" w14:paraId="7FE865F3" w14:textId="77777777" w:rsidTr="00CB34D9">
        <w:tc>
          <w:tcPr>
            <w:tcW w:w="800" w:type="dxa"/>
            <w:shd w:val="solid" w:color="FFFFFF" w:fill="auto"/>
          </w:tcPr>
          <w:p w14:paraId="73F0B3DD" w14:textId="77777777" w:rsidR="006B2DBE" w:rsidRPr="00AB7182" w:rsidRDefault="006B2DBE" w:rsidP="000B0B96">
            <w:pPr>
              <w:pStyle w:val="TAL"/>
              <w:rPr>
                <w:sz w:val="16"/>
                <w:szCs w:val="16"/>
              </w:rPr>
            </w:pPr>
            <w:r w:rsidRPr="00AB7182">
              <w:rPr>
                <w:sz w:val="16"/>
                <w:szCs w:val="16"/>
              </w:rPr>
              <w:t>2006-03</w:t>
            </w:r>
          </w:p>
        </w:tc>
        <w:tc>
          <w:tcPr>
            <w:tcW w:w="800" w:type="dxa"/>
            <w:shd w:val="solid" w:color="FFFFFF" w:fill="auto"/>
          </w:tcPr>
          <w:p w14:paraId="74312AF4" w14:textId="77777777" w:rsidR="006B2DBE" w:rsidRPr="00AB7182" w:rsidRDefault="006B2DBE" w:rsidP="000B0B96">
            <w:pPr>
              <w:pStyle w:val="TAL"/>
              <w:rPr>
                <w:sz w:val="16"/>
                <w:szCs w:val="16"/>
              </w:rPr>
            </w:pPr>
            <w:r w:rsidRPr="00AB7182">
              <w:rPr>
                <w:sz w:val="16"/>
                <w:szCs w:val="16"/>
              </w:rPr>
              <w:t>CT#31</w:t>
            </w:r>
          </w:p>
        </w:tc>
        <w:tc>
          <w:tcPr>
            <w:tcW w:w="1094" w:type="dxa"/>
            <w:shd w:val="solid" w:color="FFFFFF" w:fill="auto"/>
          </w:tcPr>
          <w:p w14:paraId="1D49D4A5"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346F771D" w14:textId="77777777" w:rsidR="006B2DBE" w:rsidRPr="00AB7182" w:rsidRDefault="006B2DBE" w:rsidP="000B0B96">
            <w:pPr>
              <w:pStyle w:val="TAL"/>
              <w:rPr>
                <w:sz w:val="16"/>
                <w:szCs w:val="16"/>
              </w:rPr>
            </w:pPr>
            <w:r w:rsidRPr="00AB7182">
              <w:rPr>
                <w:sz w:val="16"/>
                <w:szCs w:val="16"/>
              </w:rPr>
              <w:t>0024</w:t>
            </w:r>
          </w:p>
        </w:tc>
        <w:tc>
          <w:tcPr>
            <w:tcW w:w="567" w:type="dxa"/>
            <w:shd w:val="solid" w:color="FFFFFF" w:fill="auto"/>
          </w:tcPr>
          <w:p w14:paraId="33395DB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ACD0894" w14:textId="77777777" w:rsidR="006B2DBE" w:rsidRPr="00AB7182" w:rsidRDefault="006B2DBE" w:rsidP="000B0B96">
            <w:pPr>
              <w:pStyle w:val="TAL"/>
              <w:rPr>
                <w:sz w:val="16"/>
                <w:szCs w:val="16"/>
              </w:rPr>
            </w:pPr>
          </w:p>
        </w:tc>
        <w:tc>
          <w:tcPr>
            <w:tcW w:w="4819" w:type="dxa"/>
            <w:shd w:val="solid" w:color="FFFFFF" w:fill="auto"/>
          </w:tcPr>
          <w:p w14:paraId="66CEDA19" w14:textId="77777777" w:rsidR="006B2DBE" w:rsidRPr="00AB7182" w:rsidRDefault="006B2DBE" w:rsidP="000B0B96">
            <w:pPr>
              <w:pStyle w:val="TAL"/>
              <w:rPr>
                <w:sz w:val="16"/>
                <w:szCs w:val="16"/>
              </w:rPr>
            </w:pPr>
            <w:r w:rsidRPr="00AB7182">
              <w:rPr>
                <w:sz w:val="16"/>
                <w:szCs w:val="16"/>
              </w:rPr>
              <w:t>Add the UDPTL</w:t>
            </w:r>
            <w:r w:rsidRPr="00AB7182">
              <w:rPr>
                <w:rFonts w:hint="eastAsia"/>
                <w:sz w:val="16"/>
                <w:szCs w:val="16"/>
              </w:rPr>
              <w:t>/TCPTL</w:t>
            </w:r>
            <w:r w:rsidRPr="00AB7182">
              <w:rPr>
                <w:sz w:val="16"/>
                <w:szCs w:val="16"/>
              </w:rPr>
              <w:t xml:space="preserve"> transport</w:t>
            </w:r>
            <w:r w:rsidRPr="00AB7182">
              <w:rPr>
                <w:rFonts w:hint="eastAsia"/>
                <w:sz w:val="16"/>
                <w:szCs w:val="16"/>
              </w:rPr>
              <w:t xml:space="preserve"> and mediatype</w:t>
            </w:r>
            <w:r w:rsidRPr="00AB7182">
              <w:rPr>
                <w:sz w:val="16"/>
                <w:szCs w:val="16"/>
              </w:rPr>
              <w:t xml:space="preserve"> for T.38</w:t>
            </w:r>
          </w:p>
        </w:tc>
        <w:tc>
          <w:tcPr>
            <w:tcW w:w="709" w:type="dxa"/>
            <w:shd w:val="solid" w:color="FFFFFF" w:fill="auto"/>
          </w:tcPr>
          <w:p w14:paraId="2891E419" w14:textId="77777777" w:rsidR="006B2DBE" w:rsidRPr="00AB7182" w:rsidRDefault="006B2DBE" w:rsidP="000B0B96">
            <w:pPr>
              <w:pStyle w:val="TAL"/>
              <w:rPr>
                <w:sz w:val="16"/>
                <w:szCs w:val="16"/>
              </w:rPr>
            </w:pPr>
            <w:r w:rsidRPr="00AB7182">
              <w:rPr>
                <w:sz w:val="16"/>
                <w:szCs w:val="16"/>
              </w:rPr>
              <w:t>7.2.0</w:t>
            </w:r>
          </w:p>
        </w:tc>
      </w:tr>
      <w:tr w:rsidR="006B2DBE" w:rsidRPr="00AB7182" w14:paraId="52A2089F" w14:textId="77777777" w:rsidTr="00CB34D9">
        <w:tc>
          <w:tcPr>
            <w:tcW w:w="800" w:type="dxa"/>
            <w:shd w:val="solid" w:color="FFFFFF" w:fill="auto"/>
          </w:tcPr>
          <w:p w14:paraId="119C1770" w14:textId="77777777" w:rsidR="006B2DBE" w:rsidRPr="00AB7182" w:rsidRDefault="006B2DBE" w:rsidP="000B0B96">
            <w:pPr>
              <w:pStyle w:val="TAL"/>
              <w:rPr>
                <w:sz w:val="16"/>
                <w:szCs w:val="16"/>
              </w:rPr>
            </w:pPr>
          </w:p>
        </w:tc>
        <w:tc>
          <w:tcPr>
            <w:tcW w:w="800" w:type="dxa"/>
            <w:shd w:val="solid" w:color="FFFFFF" w:fill="auto"/>
          </w:tcPr>
          <w:p w14:paraId="2C3BD66A" w14:textId="77777777" w:rsidR="006B2DBE" w:rsidRPr="00AB7182" w:rsidRDefault="006B2DBE" w:rsidP="000B0B96">
            <w:pPr>
              <w:pStyle w:val="TAL"/>
              <w:rPr>
                <w:sz w:val="16"/>
                <w:szCs w:val="16"/>
              </w:rPr>
            </w:pPr>
          </w:p>
        </w:tc>
        <w:tc>
          <w:tcPr>
            <w:tcW w:w="1094" w:type="dxa"/>
            <w:shd w:val="solid" w:color="FFFFFF" w:fill="auto"/>
          </w:tcPr>
          <w:p w14:paraId="0E9D793A"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4A405BF2" w14:textId="77777777" w:rsidR="006B2DBE" w:rsidRPr="00AB7182" w:rsidRDefault="006B2DBE" w:rsidP="000B0B96">
            <w:pPr>
              <w:pStyle w:val="TAL"/>
              <w:rPr>
                <w:sz w:val="16"/>
                <w:szCs w:val="16"/>
              </w:rPr>
            </w:pPr>
            <w:r w:rsidRPr="00AB7182">
              <w:rPr>
                <w:sz w:val="16"/>
                <w:szCs w:val="16"/>
              </w:rPr>
              <w:t>0026</w:t>
            </w:r>
          </w:p>
        </w:tc>
        <w:tc>
          <w:tcPr>
            <w:tcW w:w="567" w:type="dxa"/>
            <w:shd w:val="solid" w:color="FFFFFF" w:fill="auto"/>
          </w:tcPr>
          <w:p w14:paraId="22141D65"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78B8744B" w14:textId="77777777" w:rsidR="006B2DBE" w:rsidRPr="00AB7182" w:rsidRDefault="006B2DBE" w:rsidP="000B0B96">
            <w:pPr>
              <w:pStyle w:val="TAL"/>
              <w:rPr>
                <w:sz w:val="16"/>
                <w:szCs w:val="16"/>
              </w:rPr>
            </w:pPr>
          </w:p>
        </w:tc>
        <w:tc>
          <w:tcPr>
            <w:tcW w:w="4819" w:type="dxa"/>
            <w:shd w:val="solid" w:color="FFFFFF" w:fill="auto"/>
          </w:tcPr>
          <w:p w14:paraId="575261D2" w14:textId="77777777" w:rsidR="006B2DBE" w:rsidRPr="00AB7182" w:rsidRDefault="006B2DBE" w:rsidP="000B0B96">
            <w:pPr>
              <w:pStyle w:val="TAL"/>
              <w:rPr>
                <w:sz w:val="16"/>
                <w:szCs w:val="16"/>
              </w:rPr>
            </w:pPr>
            <w:r w:rsidRPr="00AB7182">
              <w:rPr>
                <w:sz w:val="16"/>
                <w:szCs w:val="16"/>
              </w:rPr>
              <w:t>Clarification the SDP used in the BICC termination</w:t>
            </w:r>
          </w:p>
        </w:tc>
        <w:tc>
          <w:tcPr>
            <w:tcW w:w="709" w:type="dxa"/>
            <w:shd w:val="solid" w:color="FFFFFF" w:fill="auto"/>
          </w:tcPr>
          <w:p w14:paraId="0E7FA9CE" w14:textId="77777777" w:rsidR="006B2DBE" w:rsidRPr="00AB7182" w:rsidRDefault="006B2DBE" w:rsidP="000B0B96">
            <w:pPr>
              <w:pStyle w:val="TAL"/>
              <w:rPr>
                <w:sz w:val="16"/>
                <w:szCs w:val="16"/>
              </w:rPr>
            </w:pPr>
          </w:p>
        </w:tc>
      </w:tr>
      <w:tr w:rsidR="006B2DBE" w:rsidRPr="00AB7182" w14:paraId="79D1188E" w14:textId="77777777" w:rsidTr="00CB34D9">
        <w:tc>
          <w:tcPr>
            <w:tcW w:w="800" w:type="dxa"/>
            <w:shd w:val="solid" w:color="FFFFFF" w:fill="auto"/>
          </w:tcPr>
          <w:p w14:paraId="2D318BDD" w14:textId="77777777" w:rsidR="006B2DBE" w:rsidRPr="00AB7182" w:rsidRDefault="006B2DBE" w:rsidP="000B0B96">
            <w:pPr>
              <w:pStyle w:val="TAL"/>
              <w:rPr>
                <w:sz w:val="16"/>
                <w:szCs w:val="16"/>
              </w:rPr>
            </w:pPr>
          </w:p>
        </w:tc>
        <w:tc>
          <w:tcPr>
            <w:tcW w:w="800" w:type="dxa"/>
            <w:shd w:val="solid" w:color="FFFFFF" w:fill="auto"/>
          </w:tcPr>
          <w:p w14:paraId="60CF576E" w14:textId="77777777" w:rsidR="006B2DBE" w:rsidRPr="00AB7182" w:rsidRDefault="006B2DBE" w:rsidP="000B0B96">
            <w:pPr>
              <w:pStyle w:val="TAL"/>
              <w:rPr>
                <w:sz w:val="16"/>
                <w:szCs w:val="16"/>
              </w:rPr>
            </w:pPr>
          </w:p>
        </w:tc>
        <w:tc>
          <w:tcPr>
            <w:tcW w:w="1094" w:type="dxa"/>
            <w:shd w:val="solid" w:color="FFFFFF" w:fill="auto"/>
          </w:tcPr>
          <w:p w14:paraId="0D59EF01"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4E32BD3F" w14:textId="77777777" w:rsidR="006B2DBE" w:rsidRPr="00AB7182" w:rsidRDefault="006B2DBE" w:rsidP="000B0B96">
            <w:pPr>
              <w:pStyle w:val="TAL"/>
              <w:rPr>
                <w:sz w:val="16"/>
                <w:szCs w:val="16"/>
              </w:rPr>
            </w:pPr>
            <w:r w:rsidRPr="00AB7182">
              <w:rPr>
                <w:sz w:val="16"/>
                <w:szCs w:val="16"/>
              </w:rPr>
              <w:t>0028</w:t>
            </w:r>
          </w:p>
        </w:tc>
        <w:tc>
          <w:tcPr>
            <w:tcW w:w="567" w:type="dxa"/>
            <w:shd w:val="solid" w:color="FFFFFF" w:fill="auto"/>
          </w:tcPr>
          <w:p w14:paraId="0B930975" w14:textId="77777777" w:rsidR="006B2DBE" w:rsidRPr="00AB7182" w:rsidRDefault="006B2DBE" w:rsidP="000B0B96">
            <w:pPr>
              <w:pStyle w:val="TAL"/>
              <w:rPr>
                <w:sz w:val="16"/>
                <w:szCs w:val="16"/>
              </w:rPr>
            </w:pPr>
          </w:p>
        </w:tc>
        <w:tc>
          <w:tcPr>
            <w:tcW w:w="425" w:type="dxa"/>
            <w:shd w:val="solid" w:color="FFFFFF" w:fill="auto"/>
          </w:tcPr>
          <w:p w14:paraId="22DE92BD" w14:textId="77777777" w:rsidR="006B2DBE" w:rsidRPr="00AB7182" w:rsidRDefault="006B2DBE" w:rsidP="000B0B96">
            <w:pPr>
              <w:pStyle w:val="TAL"/>
              <w:rPr>
                <w:sz w:val="16"/>
                <w:szCs w:val="16"/>
              </w:rPr>
            </w:pPr>
          </w:p>
        </w:tc>
        <w:tc>
          <w:tcPr>
            <w:tcW w:w="4819" w:type="dxa"/>
            <w:shd w:val="solid" w:color="FFFFFF" w:fill="auto"/>
          </w:tcPr>
          <w:p w14:paraId="4FB03034" w14:textId="77777777" w:rsidR="006B2DBE" w:rsidRPr="00AB7182" w:rsidRDefault="006B2DBE" w:rsidP="000B0B96">
            <w:pPr>
              <w:pStyle w:val="TAL"/>
              <w:rPr>
                <w:sz w:val="16"/>
                <w:szCs w:val="16"/>
              </w:rPr>
            </w:pPr>
            <w:r w:rsidRPr="00AB7182">
              <w:rPr>
                <w:sz w:val="16"/>
                <w:szCs w:val="16"/>
              </w:rPr>
              <w:t>Remove the redundant symbols</w:t>
            </w:r>
          </w:p>
        </w:tc>
        <w:tc>
          <w:tcPr>
            <w:tcW w:w="709" w:type="dxa"/>
            <w:shd w:val="solid" w:color="FFFFFF" w:fill="auto"/>
          </w:tcPr>
          <w:p w14:paraId="35362909" w14:textId="77777777" w:rsidR="006B2DBE" w:rsidRPr="00AB7182" w:rsidRDefault="006B2DBE" w:rsidP="000B0B96">
            <w:pPr>
              <w:pStyle w:val="TAL"/>
              <w:rPr>
                <w:sz w:val="16"/>
                <w:szCs w:val="16"/>
              </w:rPr>
            </w:pPr>
          </w:p>
        </w:tc>
      </w:tr>
      <w:tr w:rsidR="006B2DBE" w:rsidRPr="00AB7182" w14:paraId="11AF0B04" w14:textId="77777777" w:rsidTr="00CB34D9">
        <w:tc>
          <w:tcPr>
            <w:tcW w:w="800" w:type="dxa"/>
            <w:shd w:val="solid" w:color="FFFFFF" w:fill="auto"/>
          </w:tcPr>
          <w:p w14:paraId="65A7FB11" w14:textId="77777777" w:rsidR="006B2DBE" w:rsidRPr="00AB7182" w:rsidRDefault="006B2DBE" w:rsidP="000B0B96">
            <w:pPr>
              <w:pStyle w:val="TAL"/>
              <w:rPr>
                <w:sz w:val="16"/>
                <w:szCs w:val="16"/>
              </w:rPr>
            </w:pPr>
          </w:p>
        </w:tc>
        <w:tc>
          <w:tcPr>
            <w:tcW w:w="800" w:type="dxa"/>
            <w:shd w:val="solid" w:color="FFFFFF" w:fill="auto"/>
          </w:tcPr>
          <w:p w14:paraId="7857A233" w14:textId="77777777" w:rsidR="006B2DBE" w:rsidRPr="00AB7182" w:rsidRDefault="006B2DBE" w:rsidP="000B0B96">
            <w:pPr>
              <w:pStyle w:val="TAL"/>
              <w:rPr>
                <w:sz w:val="16"/>
                <w:szCs w:val="16"/>
              </w:rPr>
            </w:pPr>
          </w:p>
        </w:tc>
        <w:tc>
          <w:tcPr>
            <w:tcW w:w="1094" w:type="dxa"/>
            <w:shd w:val="solid" w:color="FFFFFF" w:fill="auto"/>
          </w:tcPr>
          <w:p w14:paraId="54F6755D"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0E014DED" w14:textId="77777777" w:rsidR="006B2DBE" w:rsidRPr="00AB7182" w:rsidRDefault="006B2DBE" w:rsidP="000B0B96">
            <w:pPr>
              <w:pStyle w:val="TAL"/>
              <w:rPr>
                <w:sz w:val="16"/>
                <w:szCs w:val="16"/>
              </w:rPr>
            </w:pPr>
            <w:r w:rsidRPr="00AB7182">
              <w:rPr>
                <w:sz w:val="16"/>
                <w:szCs w:val="16"/>
              </w:rPr>
              <w:t>0030</w:t>
            </w:r>
          </w:p>
        </w:tc>
        <w:tc>
          <w:tcPr>
            <w:tcW w:w="567" w:type="dxa"/>
            <w:shd w:val="solid" w:color="FFFFFF" w:fill="auto"/>
          </w:tcPr>
          <w:p w14:paraId="6317281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A6A77B1" w14:textId="77777777" w:rsidR="006B2DBE" w:rsidRPr="00AB7182" w:rsidRDefault="006B2DBE" w:rsidP="000B0B96">
            <w:pPr>
              <w:pStyle w:val="TAL"/>
              <w:rPr>
                <w:sz w:val="16"/>
                <w:szCs w:val="16"/>
              </w:rPr>
            </w:pPr>
          </w:p>
        </w:tc>
        <w:tc>
          <w:tcPr>
            <w:tcW w:w="4819" w:type="dxa"/>
            <w:shd w:val="solid" w:color="FFFFFF" w:fill="auto"/>
          </w:tcPr>
          <w:p w14:paraId="317E79A6" w14:textId="77777777" w:rsidR="006B2DBE" w:rsidRPr="00AB7182" w:rsidRDefault="006B2DBE" w:rsidP="000B0B96">
            <w:pPr>
              <w:pStyle w:val="TAL"/>
              <w:rPr>
                <w:sz w:val="16"/>
                <w:szCs w:val="16"/>
              </w:rPr>
            </w:pPr>
            <w:r w:rsidRPr="00AB7182">
              <w:rPr>
                <w:sz w:val="16"/>
                <w:szCs w:val="16"/>
              </w:rPr>
              <w:t>Bearer Released Event to Reserve TDM Circuit procedure</w:t>
            </w:r>
          </w:p>
        </w:tc>
        <w:tc>
          <w:tcPr>
            <w:tcW w:w="709" w:type="dxa"/>
            <w:shd w:val="solid" w:color="FFFFFF" w:fill="auto"/>
          </w:tcPr>
          <w:p w14:paraId="5C0D9F8F" w14:textId="77777777" w:rsidR="006B2DBE" w:rsidRPr="00AB7182" w:rsidRDefault="006B2DBE" w:rsidP="000B0B96">
            <w:pPr>
              <w:pStyle w:val="TAL"/>
              <w:rPr>
                <w:sz w:val="16"/>
                <w:szCs w:val="16"/>
              </w:rPr>
            </w:pPr>
          </w:p>
        </w:tc>
      </w:tr>
      <w:tr w:rsidR="006B2DBE" w:rsidRPr="00AB7182" w14:paraId="05622B04" w14:textId="77777777" w:rsidTr="00CB34D9">
        <w:tc>
          <w:tcPr>
            <w:tcW w:w="800" w:type="dxa"/>
            <w:shd w:val="solid" w:color="FFFFFF" w:fill="auto"/>
          </w:tcPr>
          <w:p w14:paraId="034658AC" w14:textId="77777777" w:rsidR="006B2DBE" w:rsidRPr="00AB7182" w:rsidRDefault="006B2DBE" w:rsidP="000B0B96">
            <w:pPr>
              <w:pStyle w:val="TAL"/>
              <w:rPr>
                <w:sz w:val="16"/>
                <w:szCs w:val="16"/>
              </w:rPr>
            </w:pPr>
          </w:p>
        </w:tc>
        <w:tc>
          <w:tcPr>
            <w:tcW w:w="800" w:type="dxa"/>
            <w:shd w:val="solid" w:color="FFFFFF" w:fill="auto"/>
          </w:tcPr>
          <w:p w14:paraId="3CC46526" w14:textId="77777777" w:rsidR="006B2DBE" w:rsidRPr="00AB7182" w:rsidRDefault="006B2DBE" w:rsidP="000B0B96">
            <w:pPr>
              <w:pStyle w:val="TAL"/>
              <w:rPr>
                <w:sz w:val="16"/>
                <w:szCs w:val="16"/>
              </w:rPr>
            </w:pPr>
          </w:p>
        </w:tc>
        <w:tc>
          <w:tcPr>
            <w:tcW w:w="1094" w:type="dxa"/>
            <w:shd w:val="solid" w:color="FFFFFF" w:fill="auto"/>
          </w:tcPr>
          <w:p w14:paraId="55693228"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3FB600B9" w14:textId="77777777" w:rsidR="006B2DBE" w:rsidRPr="00AB7182" w:rsidRDefault="006B2DBE" w:rsidP="000B0B96">
            <w:pPr>
              <w:pStyle w:val="TAL"/>
              <w:rPr>
                <w:sz w:val="16"/>
                <w:szCs w:val="16"/>
              </w:rPr>
            </w:pPr>
            <w:r w:rsidRPr="00AB7182">
              <w:rPr>
                <w:sz w:val="16"/>
                <w:szCs w:val="16"/>
              </w:rPr>
              <w:t>0032</w:t>
            </w:r>
          </w:p>
        </w:tc>
        <w:tc>
          <w:tcPr>
            <w:tcW w:w="567" w:type="dxa"/>
            <w:shd w:val="solid" w:color="FFFFFF" w:fill="auto"/>
          </w:tcPr>
          <w:p w14:paraId="44468B0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15072DE" w14:textId="77777777" w:rsidR="006B2DBE" w:rsidRPr="00AB7182" w:rsidRDefault="006B2DBE" w:rsidP="000B0B96">
            <w:pPr>
              <w:pStyle w:val="TAL"/>
              <w:rPr>
                <w:sz w:val="16"/>
                <w:szCs w:val="16"/>
              </w:rPr>
            </w:pPr>
          </w:p>
        </w:tc>
        <w:tc>
          <w:tcPr>
            <w:tcW w:w="4819" w:type="dxa"/>
            <w:shd w:val="solid" w:color="FFFFFF" w:fill="auto"/>
          </w:tcPr>
          <w:p w14:paraId="66539AFE" w14:textId="77777777" w:rsidR="006B2DBE" w:rsidRPr="00AB7182" w:rsidRDefault="006B2DBE" w:rsidP="000B0B96">
            <w:pPr>
              <w:pStyle w:val="TAL"/>
              <w:rPr>
                <w:sz w:val="16"/>
                <w:szCs w:val="16"/>
              </w:rPr>
            </w:pPr>
            <w:r w:rsidRPr="00AB7182">
              <w:rPr>
                <w:sz w:val="16"/>
                <w:szCs w:val="16"/>
              </w:rPr>
              <w:t>BICC packages in Mn profile</w:t>
            </w:r>
          </w:p>
        </w:tc>
        <w:tc>
          <w:tcPr>
            <w:tcW w:w="709" w:type="dxa"/>
            <w:shd w:val="solid" w:color="FFFFFF" w:fill="auto"/>
          </w:tcPr>
          <w:p w14:paraId="306DF524" w14:textId="77777777" w:rsidR="006B2DBE" w:rsidRPr="00AB7182" w:rsidRDefault="006B2DBE" w:rsidP="000B0B96">
            <w:pPr>
              <w:pStyle w:val="TAL"/>
              <w:rPr>
                <w:sz w:val="16"/>
                <w:szCs w:val="16"/>
              </w:rPr>
            </w:pPr>
          </w:p>
        </w:tc>
      </w:tr>
      <w:tr w:rsidR="006B2DBE" w:rsidRPr="00AB7182" w14:paraId="12D839C9" w14:textId="77777777" w:rsidTr="00CB34D9">
        <w:tc>
          <w:tcPr>
            <w:tcW w:w="800" w:type="dxa"/>
            <w:shd w:val="solid" w:color="FFFFFF" w:fill="auto"/>
          </w:tcPr>
          <w:p w14:paraId="2218F021" w14:textId="77777777" w:rsidR="006B2DBE" w:rsidRPr="00AB7182" w:rsidRDefault="006B2DBE" w:rsidP="000B0B96">
            <w:pPr>
              <w:pStyle w:val="TAL"/>
              <w:rPr>
                <w:sz w:val="16"/>
                <w:szCs w:val="16"/>
              </w:rPr>
            </w:pPr>
          </w:p>
        </w:tc>
        <w:tc>
          <w:tcPr>
            <w:tcW w:w="800" w:type="dxa"/>
            <w:shd w:val="solid" w:color="FFFFFF" w:fill="auto"/>
          </w:tcPr>
          <w:p w14:paraId="31C0D3E4" w14:textId="77777777" w:rsidR="006B2DBE" w:rsidRPr="00AB7182" w:rsidRDefault="006B2DBE" w:rsidP="000B0B96">
            <w:pPr>
              <w:pStyle w:val="TAL"/>
              <w:rPr>
                <w:sz w:val="16"/>
                <w:szCs w:val="16"/>
              </w:rPr>
            </w:pPr>
          </w:p>
        </w:tc>
        <w:tc>
          <w:tcPr>
            <w:tcW w:w="1094" w:type="dxa"/>
            <w:shd w:val="solid" w:color="FFFFFF" w:fill="auto"/>
          </w:tcPr>
          <w:p w14:paraId="4D8DAA9E"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4ED7529A" w14:textId="77777777" w:rsidR="006B2DBE" w:rsidRPr="00AB7182" w:rsidRDefault="006B2DBE" w:rsidP="000B0B96">
            <w:pPr>
              <w:pStyle w:val="TAL"/>
              <w:rPr>
                <w:sz w:val="16"/>
                <w:szCs w:val="16"/>
              </w:rPr>
            </w:pPr>
            <w:r w:rsidRPr="00AB7182">
              <w:rPr>
                <w:sz w:val="16"/>
                <w:szCs w:val="16"/>
              </w:rPr>
              <w:t>0034</w:t>
            </w:r>
          </w:p>
        </w:tc>
        <w:tc>
          <w:tcPr>
            <w:tcW w:w="567" w:type="dxa"/>
            <w:shd w:val="solid" w:color="FFFFFF" w:fill="auto"/>
          </w:tcPr>
          <w:p w14:paraId="3588CAAB" w14:textId="77777777" w:rsidR="006B2DBE" w:rsidRPr="00AB7182" w:rsidRDefault="006B2DBE" w:rsidP="000B0B96">
            <w:pPr>
              <w:pStyle w:val="TAL"/>
              <w:rPr>
                <w:sz w:val="16"/>
                <w:szCs w:val="16"/>
              </w:rPr>
            </w:pPr>
          </w:p>
        </w:tc>
        <w:tc>
          <w:tcPr>
            <w:tcW w:w="425" w:type="dxa"/>
            <w:shd w:val="solid" w:color="FFFFFF" w:fill="auto"/>
          </w:tcPr>
          <w:p w14:paraId="5BD3CB1A" w14:textId="77777777" w:rsidR="006B2DBE" w:rsidRPr="00AB7182" w:rsidRDefault="006B2DBE" w:rsidP="000B0B96">
            <w:pPr>
              <w:pStyle w:val="TAL"/>
              <w:rPr>
                <w:sz w:val="16"/>
                <w:szCs w:val="16"/>
              </w:rPr>
            </w:pPr>
          </w:p>
        </w:tc>
        <w:tc>
          <w:tcPr>
            <w:tcW w:w="4819" w:type="dxa"/>
            <w:shd w:val="solid" w:color="FFFFFF" w:fill="auto"/>
          </w:tcPr>
          <w:p w14:paraId="67237B23" w14:textId="77777777" w:rsidR="006B2DBE" w:rsidRPr="00AB7182" w:rsidRDefault="006B2DBE" w:rsidP="000B0B96">
            <w:pPr>
              <w:pStyle w:val="TAL"/>
              <w:rPr>
                <w:sz w:val="16"/>
                <w:szCs w:val="16"/>
              </w:rPr>
            </w:pPr>
            <w:r w:rsidRPr="00AB7182">
              <w:rPr>
                <w:sz w:val="16"/>
                <w:szCs w:val="16"/>
              </w:rPr>
              <w:t>Service Change Method "Disconnected" and "Failover" removal from Service Changes sent by MGCF</w:t>
            </w:r>
          </w:p>
        </w:tc>
        <w:tc>
          <w:tcPr>
            <w:tcW w:w="709" w:type="dxa"/>
            <w:shd w:val="solid" w:color="FFFFFF" w:fill="auto"/>
          </w:tcPr>
          <w:p w14:paraId="5737CD9F" w14:textId="77777777" w:rsidR="006B2DBE" w:rsidRPr="00AB7182" w:rsidRDefault="006B2DBE" w:rsidP="000B0B96">
            <w:pPr>
              <w:pStyle w:val="TAL"/>
              <w:rPr>
                <w:sz w:val="16"/>
                <w:szCs w:val="16"/>
              </w:rPr>
            </w:pPr>
          </w:p>
        </w:tc>
      </w:tr>
      <w:tr w:rsidR="006B2DBE" w:rsidRPr="00AB7182" w14:paraId="7A7F1793" w14:textId="77777777" w:rsidTr="00CB34D9">
        <w:tc>
          <w:tcPr>
            <w:tcW w:w="800" w:type="dxa"/>
            <w:shd w:val="solid" w:color="FFFFFF" w:fill="auto"/>
          </w:tcPr>
          <w:p w14:paraId="0C2D9283" w14:textId="77777777" w:rsidR="006B2DBE" w:rsidRPr="00AB7182" w:rsidRDefault="006B2DBE" w:rsidP="000B0B96">
            <w:pPr>
              <w:pStyle w:val="TAL"/>
              <w:rPr>
                <w:sz w:val="16"/>
                <w:szCs w:val="16"/>
              </w:rPr>
            </w:pPr>
            <w:r w:rsidRPr="00AB7182">
              <w:rPr>
                <w:sz w:val="16"/>
                <w:szCs w:val="16"/>
              </w:rPr>
              <w:t>2006-06</w:t>
            </w:r>
          </w:p>
        </w:tc>
        <w:tc>
          <w:tcPr>
            <w:tcW w:w="800" w:type="dxa"/>
            <w:shd w:val="solid" w:color="FFFFFF" w:fill="auto"/>
          </w:tcPr>
          <w:p w14:paraId="4B5A71CC" w14:textId="77777777" w:rsidR="006B2DBE" w:rsidRPr="00AB7182" w:rsidRDefault="006B2DBE" w:rsidP="000B0B96">
            <w:pPr>
              <w:pStyle w:val="TAL"/>
              <w:rPr>
                <w:sz w:val="16"/>
                <w:szCs w:val="16"/>
              </w:rPr>
            </w:pPr>
            <w:r w:rsidRPr="00AB7182">
              <w:rPr>
                <w:sz w:val="16"/>
                <w:szCs w:val="16"/>
              </w:rPr>
              <w:t>CT#32</w:t>
            </w:r>
          </w:p>
        </w:tc>
        <w:tc>
          <w:tcPr>
            <w:tcW w:w="1094" w:type="dxa"/>
            <w:shd w:val="solid" w:color="FFFFFF" w:fill="auto"/>
          </w:tcPr>
          <w:p w14:paraId="67CC8084" w14:textId="77777777" w:rsidR="006B2DBE" w:rsidRPr="00AB7182" w:rsidRDefault="006B2DBE" w:rsidP="000B0B96">
            <w:pPr>
              <w:pStyle w:val="TAL"/>
              <w:rPr>
                <w:sz w:val="16"/>
                <w:szCs w:val="16"/>
              </w:rPr>
            </w:pPr>
            <w:r w:rsidRPr="00AB7182">
              <w:rPr>
                <w:sz w:val="16"/>
                <w:szCs w:val="16"/>
              </w:rPr>
              <w:t>CP-060314</w:t>
            </w:r>
          </w:p>
        </w:tc>
        <w:tc>
          <w:tcPr>
            <w:tcW w:w="567" w:type="dxa"/>
            <w:shd w:val="solid" w:color="FFFFFF" w:fill="auto"/>
          </w:tcPr>
          <w:p w14:paraId="2B6B26E4" w14:textId="77777777" w:rsidR="006B2DBE" w:rsidRPr="00AB7182" w:rsidRDefault="006B2DBE" w:rsidP="000B0B96">
            <w:pPr>
              <w:pStyle w:val="TAL"/>
              <w:rPr>
                <w:sz w:val="16"/>
                <w:szCs w:val="16"/>
              </w:rPr>
            </w:pPr>
            <w:r w:rsidRPr="00AB7182">
              <w:rPr>
                <w:sz w:val="16"/>
                <w:szCs w:val="16"/>
              </w:rPr>
              <w:t>0037</w:t>
            </w:r>
          </w:p>
        </w:tc>
        <w:tc>
          <w:tcPr>
            <w:tcW w:w="567" w:type="dxa"/>
            <w:shd w:val="solid" w:color="FFFFFF" w:fill="auto"/>
          </w:tcPr>
          <w:p w14:paraId="48BFB1A0"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D0E14D2" w14:textId="77777777" w:rsidR="006B2DBE" w:rsidRPr="00AB7182" w:rsidRDefault="006B2DBE" w:rsidP="000B0B96">
            <w:pPr>
              <w:pStyle w:val="TAL"/>
              <w:rPr>
                <w:sz w:val="16"/>
                <w:szCs w:val="16"/>
              </w:rPr>
            </w:pPr>
          </w:p>
        </w:tc>
        <w:tc>
          <w:tcPr>
            <w:tcW w:w="4819" w:type="dxa"/>
            <w:shd w:val="solid" w:color="FFFFFF" w:fill="auto"/>
          </w:tcPr>
          <w:p w14:paraId="2041CA5B" w14:textId="77777777" w:rsidR="006B2DBE" w:rsidRPr="00AB7182" w:rsidRDefault="006B2DBE" w:rsidP="000B0B96">
            <w:pPr>
              <w:pStyle w:val="TAL"/>
              <w:rPr>
                <w:sz w:val="16"/>
                <w:szCs w:val="16"/>
              </w:rPr>
            </w:pPr>
            <w:r w:rsidRPr="00AB7182">
              <w:rPr>
                <w:sz w:val="16"/>
                <w:szCs w:val="16"/>
              </w:rPr>
              <w:t>Alignment with TISPAN TGW profile</w:t>
            </w:r>
          </w:p>
        </w:tc>
        <w:tc>
          <w:tcPr>
            <w:tcW w:w="709" w:type="dxa"/>
            <w:shd w:val="solid" w:color="FFFFFF" w:fill="auto"/>
          </w:tcPr>
          <w:p w14:paraId="16FCC786" w14:textId="77777777" w:rsidR="006B2DBE" w:rsidRPr="00AB7182" w:rsidRDefault="006B2DBE" w:rsidP="000B0B96">
            <w:pPr>
              <w:pStyle w:val="TAL"/>
              <w:rPr>
                <w:sz w:val="16"/>
                <w:szCs w:val="16"/>
              </w:rPr>
            </w:pPr>
            <w:r w:rsidRPr="00AB7182">
              <w:rPr>
                <w:sz w:val="16"/>
                <w:szCs w:val="16"/>
              </w:rPr>
              <w:t>7.3.0</w:t>
            </w:r>
          </w:p>
        </w:tc>
      </w:tr>
      <w:tr w:rsidR="006B2DBE" w:rsidRPr="00AB7182" w14:paraId="175B4C8A" w14:textId="77777777" w:rsidTr="00CB34D9">
        <w:tc>
          <w:tcPr>
            <w:tcW w:w="800" w:type="dxa"/>
            <w:shd w:val="solid" w:color="FFFFFF" w:fill="auto"/>
          </w:tcPr>
          <w:p w14:paraId="78B84F92" w14:textId="77777777" w:rsidR="006B2DBE" w:rsidRPr="00AB7182" w:rsidRDefault="006B2DBE" w:rsidP="000B0B96">
            <w:pPr>
              <w:pStyle w:val="TAL"/>
              <w:rPr>
                <w:sz w:val="16"/>
                <w:szCs w:val="16"/>
              </w:rPr>
            </w:pPr>
          </w:p>
        </w:tc>
        <w:tc>
          <w:tcPr>
            <w:tcW w:w="800" w:type="dxa"/>
            <w:shd w:val="solid" w:color="FFFFFF" w:fill="auto"/>
          </w:tcPr>
          <w:p w14:paraId="51D186E7" w14:textId="77777777" w:rsidR="006B2DBE" w:rsidRPr="00AB7182" w:rsidRDefault="006B2DBE" w:rsidP="000B0B96">
            <w:pPr>
              <w:pStyle w:val="TAL"/>
              <w:rPr>
                <w:sz w:val="16"/>
                <w:szCs w:val="16"/>
              </w:rPr>
            </w:pPr>
          </w:p>
        </w:tc>
        <w:tc>
          <w:tcPr>
            <w:tcW w:w="1094" w:type="dxa"/>
            <w:shd w:val="solid" w:color="FFFFFF" w:fill="auto"/>
          </w:tcPr>
          <w:p w14:paraId="6E31374A" w14:textId="77777777" w:rsidR="006B2DBE" w:rsidRPr="00AB7182" w:rsidRDefault="006B2DBE" w:rsidP="000B0B96">
            <w:pPr>
              <w:pStyle w:val="TAL"/>
              <w:rPr>
                <w:sz w:val="16"/>
                <w:szCs w:val="16"/>
              </w:rPr>
            </w:pPr>
            <w:r w:rsidRPr="00AB7182">
              <w:rPr>
                <w:sz w:val="16"/>
                <w:szCs w:val="16"/>
              </w:rPr>
              <w:t>CP-060306</w:t>
            </w:r>
          </w:p>
        </w:tc>
        <w:tc>
          <w:tcPr>
            <w:tcW w:w="567" w:type="dxa"/>
            <w:shd w:val="solid" w:color="FFFFFF" w:fill="auto"/>
          </w:tcPr>
          <w:p w14:paraId="7122F6E2" w14:textId="77777777" w:rsidR="006B2DBE" w:rsidRPr="00AB7182" w:rsidRDefault="006B2DBE" w:rsidP="000B0B96">
            <w:pPr>
              <w:pStyle w:val="TAL"/>
              <w:rPr>
                <w:sz w:val="16"/>
                <w:szCs w:val="16"/>
              </w:rPr>
            </w:pPr>
            <w:r w:rsidRPr="00AB7182">
              <w:rPr>
                <w:sz w:val="16"/>
                <w:szCs w:val="16"/>
              </w:rPr>
              <w:t>0036</w:t>
            </w:r>
          </w:p>
        </w:tc>
        <w:tc>
          <w:tcPr>
            <w:tcW w:w="567" w:type="dxa"/>
            <w:shd w:val="solid" w:color="FFFFFF" w:fill="auto"/>
          </w:tcPr>
          <w:p w14:paraId="6566369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D49D7EA" w14:textId="77777777" w:rsidR="006B2DBE" w:rsidRPr="00AB7182" w:rsidRDefault="006B2DBE" w:rsidP="000B0B96">
            <w:pPr>
              <w:pStyle w:val="TAL"/>
              <w:rPr>
                <w:sz w:val="16"/>
                <w:szCs w:val="16"/>
              </w:rPr>
            </w:pPr>
          </w:p>
        </w:tc>
        <w:tc>
          <w:tcPr>
            <w:tcW w:w="4819" w:type="dxa"/>
            <w:shd w:val="solid" w:color="FFFFFF" w:fill="auto"/>
          </w:tcPr>
          <w:p w14:paraId="34ECEC4C" w14:textId="77777777" w:rsidR="006B2DBE" w:rsidRPr="00AB7182" w:rsidRDefault="006B2DBE" w:rsidP="000B0B96">
            <w:pPr>
              <w:pStyle w:val="TAL"/>
              <w:rPr>
                <w:sz w:val="16"/>
                <w:szCs w:val="16"/>
              </w:rPr>
            </w:pPr>
            <w:r w:rsidRPr="00AB7182">
              <w:rPr>
                <w:sz w:val="16"/>
                <w:szCs w:val="16"/>
              </w:rPr>
              <w:t>Corrections to Mn Specification for Inter Vendor Operability</w:t>
            </w:r>
          </w:p>
        </w:tc>
        <w:tc>
          <w:tcPr>
            <w:tcW w:w="709" w:type="dxa"/>
            <w:shd w:val="solid" w:color="FFFFFF" w:fill="auto"/>
          </w:tcPr>
          <w:p w14:paraId="0031F39C" w14:textId="77777777" w:rsidR="006B2DBE" w:rsidRPr="00AB7182" w:rsidRDefault="006B2DBE" w:rsidP="000B0B96">
            <w:pPr>
              <w:pStyle w:val="TAL"/>
              <w:rPr>
                <w:sz w:val="16"/>
                <w:szCs w:val="16"/>
              </w:rPr>
            </w:pPr>
          </w:p>
        </w:tc>
      </w:tr>
      <w:tr w:rsidR="006B2DBE" w:rsidRPr="00AB7182" w14:paraId="26970576" w14:textId="77777777" w:rsidTr="00CB34D9">
        <w:tc>
          <w:tcPr>
            <w:tcW w:w="800" w:type="dxa"/>
            <w:shd w:val="solid" w:color="FFFFFF" w:fill="auto"/>
          </w:tcPr>
          <w:p w14:paraId="24940BB3" w14:textId="77777777" w:rsidR="006B2DBE" w:rsidRPr="00AB7182" w:rsidRDefault="006B2DBE" w:rsidP="000B0B96">
            <w:pPr>
              <w:pStyle w:val="TAL"/>
              <w:rPr>
                <w:sz w:val="16"/>
                <w:szCs w:val="16"/>
              </w:rPr>
            </w:pPr>
          </w:p>
        </w:tc>
        <w:tc>
          <w:tcPr>
            <w:tcW w:w="800" w:type="dxa"/>
            <w:shd w:val="solid" w:color="FFFFFF" w:fill="auto"/>
          </w:tcPr>
          <w:p w14:paraId="5E919165" w14:textId="77777777" w:rsidR="006B2DBE" w:rsidRPr="00AB7182" w:rsidRDefault="006B2DBE" w:rsidP="000B0B96">
            <w:pPr>
              <w:pStyle w:val="TAL"/>
              <w:rPr>
                <w:sz w:val="16"/>
                <w:szCs w:val="16"/>
              </w:rPr>
            </w:pPr>
          </w:p>
        </w:tc>
        <w:tc>
          <w:tcPr>
            <w:tcW w:w="1094" w:type="dxa"/>
            <w:shd w:val="solid" w:color="FFFFFF" w:fill="auto"/>
          </w:tcPr>
          <w:p w14:paraId="1183CB07" w14:textId="77777777" w:rsidR="006B2DBE" w:rsidRPr="00AB7182" w:rsidRDefault="006B2DBE" w:rsidP="000B0B96">
            <w:pPr>
              <w:pStyle w:val="TAL"/>
              <w:rPr>
                <w:sz w:val="16"/>
                <w:szCs w:val="16"/>
              </w:rPr>
            </w:pPr>
          </w:p>
        </w:tc>
        <w:tc>
          <w:tcPr>
            <w:tcW w:w="567" w:type="dxa"/>
            <w:shd w:val="solid" w:color="FFFFFF" w:fill="auto"/>
          </w:tcPr>
          <w:p w14:paraId="08107E46" w14:textId="77777777" w:rsidR="006B2DBE" w:rsidRPr="00AB7182" w:rsidRDefault="006B2DBE" w:rsidP="000B0B96">
            <w:pPr>
              <w:pStyle w:val="TAL"/>
              <w:rPr>
                <w:sz w:val="16"/>
                <w:szCs w:val="16"/>
              </w:rPr>
            </w:pPr>
            <w:r w:rsidRPr="00AB7182">
              <w:rPr>
                <w:sz w:val="16"/>
                <w:szCs w:val="16"/>
              </w:rPr>
              <w:t>0041</w:t>
            </w:r>
          </w:p>
        </w:tc>
        <w:tc>
          <w:tcPr>
            <w:tcW w:w="567" w:type="dxa"/>
            <w:shd w:val="solid" w:color="FFFFFF" w:fill="auto"/>
          </w:tcPr>
          <w:p w14:paraId="7BC8F5C7" w14:textId="77777777" w:rsidR="006B2DBE" w:rsidRPr="00AB7182" w:rsidRDefault="006B2DBE" w:rsidP="000B0B96">
            <w:pPr>
              <w:pStyle w:val="TAL"/>
              <w:rPr>
                <w:sz w:val="16"/>
                <w:szCs w:val="16"/>
              </w:rPr>
            </w:pPr>
          </w:p>
        </w:tc>
        <w:tc>
          <w:tcPr>
            <w:tcW w:w="425" w:type="dxa"/>
            <w:shd w:val="solid" w:color="FFFFFF" w:fill="auto"/>
          </w:tcPr>
          <w:p w14:paraId="6789D5E4" w14:textId="77777777" w:rsidR="006B2DBE" w:rsidRPr="00AB7182" w:rsidRDefault="006B2DBE" w:rsidP="000B0B96">
            <w:pPr>
              <w:pStyle w:val="TAL"/>
              <w:rPr>
                <w:sz w:val="16"/>
                <w:szCs w:val="16"/>
              </w:rPr>
            </w:pPr>
          </w:p>
        </w:tc>
        <w:tc>
          <w:tcPr>
            <w:tcW w:w="4819" w:type="dxa"/>
            <w:shd w:val="solid" w:color="FFFFFF" w:fill="auto"/>
          </w:tcPr>
          <w:p w14:paraId="2DDF7CBF" w14:textId="77777777" w:rsidR="006B2DBE" w:rsidRPr="00AB7182" w:rsidRDefault="006B2DBE" w:rsidP="000B0B96">
            <w:pPr>
              <w:pStyle w:val="TAL"/>
              <w:rPr>
                <w:sz w:val="16"/>
                <w:szCs w:val="16"/>
              </w:rPr>
            </w:pPr>
            <w:r w:rsidRPr="00AB7182">
              <w:rPr>
                <w:sz w:val="16"/>
                <w:szCs w:val="16"/>
              </w:rPr>
              <w:t>Update of Mn profile with packages defined in 29.232</w:t>
            </w:r>
          </w:p>
        </w:tc>
        <w:tc>
          <w:tcPr>
            <w:tcW w:w="709" w:type="dxa"/>
            <w:shd w:val="solid" w:color="FFFFFF" w:fill="auto"/>
          </w:tcPr>
          <w:p w14:paraId="71C17AF5" w14:textId="77777777" w:rsidR="006B2DBE" w:rsidRPr="00AB7182" w:rsidRDefault="006B2DBE" w:rsidP="000B0B96">
            <w:pPr>
              <w:pStyle w:val="TAL"/>
              <w:rPr>
                <w:sz w:val="16"/>
                <w:szCs w:val="16"/>
              </w:rPr>
            </w:pPr>
          </w:p>
        </w:tc>
      </w:tr>
      <w:tr w:rsidR="006B2DBE" w:rsidRPr="00AB7182" w14:paraId="5E513F1A" w14:textId="77777777" w:rsidTr="00CB34D9">
        <w:tc>
          <w:tcPr>
            <w:tcW w:w="800" w:type="dxa"/>
            <w:shd w:val="solid" w:color="FFFFFF" w:fill="auto"/>
          </w:tcPr>
          <w:p w14:paraId="0AB94E78" w14:textId="77777777" w:rsidR="006B2DBE" w:rsidRPr="00AB7182" w:rsidRDefault="006B2DBE" w:rsidP="000B0B96">
            <w:pPr>
              <w:pStyle w:val="TAL"/>
              <w:rPr>
                <w:sz w:val="16"/>
                <w:szCs w:val="16"/>
              </w:rPr>
            </w:pPr>
          </w:p>
        </w:tc>
        <w:tc>
          <w:tcPr>
            <w:tcW w:w="800" w:type="dxa"/>
            <w:shd w:val="solid" w:color="FFFFFF" w:fill="auto"/>
          </w:tcPr>
          <w:p w14:paraId="020419D4" w14:textId="77777777" w:rsidR="006B2DBE" w:rsidRPr="00AB7182" w:rsidRDefault="006B2DBE" w:rsidP="000B0B96">
            <w:pPr>
              <w:pStyle w:val="TAL"/>
              <w:rPr>
                <w:sz w:val="16"/>
                <w:szCs w:val="16"/>
              </w:rPr>
            </w:pPr>
          </w:p>
        </w:tc>
        <w:tc>
          <w:tcPr>
            <w:tcW w:w="1094" w:type="dxa"/>
            <w:shd w:val="solid" w:color="FFFFFF" w:fill="auto"/>
          </w:tcPr>
          <w:p w14:paraId="725F9163" w14:textId="77777777" w:rsidR="006B2DBE" w:rsidRPr="00AB7182" w:rsidRDefault="006B2DBE" w:rsidP="000B0B96">
            <w:pPr>
              <w:pStyle w:val="TAL"/>
              <w:rPr>
                <w:sz w:val="16"/>
                <w:szCs w:val="16"/>
              </w:rPr>
            </w:pPr>
          </w:p>
        </w:tc>
        <w:tc>
          <w:tcPr>
            <w:tcW w:w="567" w:type="dxa"/>
            <w:shd w:val="solid" w:color="FFFFFF" w:fill="auto"/>
          </w:tcPr>
          <w:p w14:paraId="575965B9" w14:textId="77777777" w:rsidR="006B2DBE" w:rsidRPr="00AB7182" w:rsidRDefault="006B2DBE" w:rsidP="000B0B96">
            <w:pPr>
              <w:pStyle w:val="TAL"/>
              <w:rPr>
                <w:sz w:val="16"/>
                <w:szCs w:val="16"/>
              </w:rPr>
            </w:pPr>
            <w:r w:rsidRPr="00AB7182">
              <w:rPr>
                <w:sz w:val="16"/>
                <w:szCs w:val="16"/>
              </w:rPr>
              <w:t>0044</w:t>
            </w:r>
          </w:p>
        </w:tc>
        <w:tc>
          <w:tcPr>
            <w:tcW w:w="567" w:type="dxa"/>
            <w:shd w:val="solid" w:color="FFFFFF" w:fill="auto"/>
          </w:tcPr>
          <w:p w14:paraId="1BA0443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E6511C5" w14:textId="77777777" w:rsidR="006B2DBE" w:rsidRPr="00AB7182" w:rsidRDefault="006B2DBE" w:rsidP="000B0B96">
            <w:pPr>
              <w:pStyle w:val="TAL"/>
              <w:rPr>
                <w:sz w:val="16"/>
                <w:szCs w:val="16"/>
              </w:rPr>
            </w:pPr>
          </w:p>
        </w:tc>
        <w:tc>
          <w:tcPr>
            <w:tcW w:w="4819" w:type="dxa"/>
            <w:shd w:val="solid" w:color="FFFFFF" w:fill="auto"/>
          </w:tcPr>
          <w:p w14:paraId="3667AA14" w14:textId="77777777" w:rsidR="006B2DBE" w:rsidRPr="00AB7182" w:rsidRDefault="006B2DBE" w:rsidP="000B0B96">
            <w:pPr>
              <w:pStyle w:val="TAL"/>
              <w:rPr>
                <w:sz w:val="16"/>
                <w:szCs w:val="16"/>
              </w:rPr>
            </w:pPr>
            <w:r w:rsidRPr="00AB7182">
              <w:rPr>
                <w:sz w:val="16"/>
                <w:szCs w:val="16"/>
              </w:rPr>
              <w:t>Adding of Bearer Released Event to Procedures related to a termination towards IM CN Subsystem</w:t>
            </w:r>
          </w:p>
        </w:tc>
        <w:tc>
          <w:tcPr>
            <w:tcW w:w="709" w:type="dxa"/>
            <w:shd w:val="solid" w:color="FFFFFF" w:fill="auto"/>
          </w:tcPr>
          <w:p w14:paraId="41F49051" w14:textId="77777777" w:rsidR="006B2DBE" w:rsidRPr="00AB7182" w:rsidRDefault="006B2DBE" w:rsidP="000B0B96">
            <w:pPr>
              <w:pStyle w:val="TAL"/>
              <w:rPr>
                <w:sz w:val="16"/>
                <w:szCs w:val="16"/>
              </w:rPr>
            </w:pPr>
          </w:p>
        </w:tc>
      </w:tr>
      <w:tr w:rsidR="006B2DBE" w:rsidRPr="00AB7182" w14:paraId="39BDBBEF" w14:textId="77777777" w:rsidTr="00CB34D9">
        <w:tc>
          <w:tcPr>
            <w:tcW w:w="800" w:type="dxa"/>
            <w:shd w:val="solid" w:color="FFFFFF" w:fill="auto"/>
          </w:tcPr>
          <w:p w14:paraId="6DEEB3D1" w14:textId="77777777" w:rsidR="006B2DBE" w:rsidRPr="00AB7182" w:rsidRDefault="006B2DBE" w:rsidP="000B0B96">
            <w:pPr>
              <w:pStyle w:val="TAL"/>
              <w:rPr>
                <w:sz w:val="16"/>
                <w:szCs w:val="16"/>
              </w:rPr>
            </w:pPr>
          </w:p>
        </w:tc>
        <w:tc>
          <w:tcPr>
            <w:tcW w:w="800" w:type="dxa"/>
            <w:shd w:val="solid" w:color="FFFFFF" w:fill="auto"/>
          </w:tcPr>
          <w:p w14:paraId="79753DED" w14:textId="77777777" w:rsidR="006B2DBE" w:rsidRPr="00AB7182" w:rsidRDefault="006B2DBE" w:rsidP="000B0B96">
            <w:pPr>
              <w:pStyle w:val="TAL"/>
              <w:rPr>
                <w:sz w:val="16"/>
                <w:szCs w:val="16"/>
              </w:rPr>
            </w:pPr>
          </w:p>
        </w:tc>
        <w:tc>
          <w:tcPr>
            <w:tcW w:w="1094" w:type="dxa"/>
            <w:shd w:val="solid" w:color="FFFFFF" w:fill="auto"/>
          </w:tcPr>
          <w:p w14:paraId="21D5A79C" w14:textId="77777777" w:rsidR="006B2DBE" w:rsidRPr="00AB7182" w:rsidRDefault="006B2DBE" w:rsidP="000B0B96">
            <w:pPr>
              <w:pStyle w:val="TAL"/>
              <w:rPr>
                <w:sz w:val="16"/>
                <w:szCs w:val="16"/>
              </w:rPr>
            </w:pPr>
          </w:p>
        </w:tc>
        <w:tc>
          <w:tcPr>
            <w:tcW w:w="567" w:type="dxa"/>
            <w:shd w:val="solid" w:color="FFFFFF" w:fill="auto"/>
          </w:tcPr>
          <w:p w14:paraId="1C8BBE8D" w14:textId="77777777" w:rsidR="006B2DBE" w:rsidRPr="00AB7182" w:rsidRDefault="006B2DBE" w:rsidP="000B0B96">
            <w:pPr>
              <w:pStyle w:val="TAL"/>
              <w:rPr>
                <w:sz w:val="16"/>
                <w:szCs w:val="16"/>
              </w:rPr>
            </w:pPr>
            <w:r w:rsidRPr="00AB7182">
              <w:rPr>
                <w:sz w:val="16"/>
                <w:szCs w:val="16"/>
              </w:rPr>
              <w:t>0046</w:t>
            </w:r>
          </w:p>
        </w:tc>
        <w:tc>
          <w:tcPr>
            <w:tcW w:w="567" w:type="dxa"/>
            <w:shd w:val="solid" w:color="FFFFFF" w:fill="auto"/>
          </w:tcPr>
          <w:p w14:paraId="3819E78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4D36095" w14:textId="77777777" w:rsidR="006B2DBE" w:rsidRPr="00AB7182" w:rsidRDefault="006B2DBE" w:rsidP="000B0B96">
            <w:pPr>
              <w:pStyle w:val="TAL"/>
              <w:rPr>
                <w:sz w:val="16"/>
                <w:szCs w:val="16"/>
              </w:rPr>
            </w:pPr>
          </w:p>
        </w:tc>
        <w:tc>
          <w:tcPr>
            <w:tcW w:w="4819" w:type="dxa"/>
            <w:shd w:val="solid" w:color="FFFFFF" w:fill="auto"/>
          </w:tcPr>
          <w:p w14:paraId="4C2D25B8" w14:textId="77777777" w:rsidR="006B2DBE" w:rsidRPr="00AB7182" w:rsidRDefault="006B2DBE" w:rsidP="000B0B96">
            <w:pPr>
              <w:pStyle w:val="TAL"/>
              <w:rPr>
                <w:sz w:val="16"/>
                <w:szCs w:val="16"/>
              </w:rPr>
            </w:pPr>
            <w:r w:rsidRPr="00AB7182">
              <w:rPr>
                <w:sz w:val="16"/>
                <w:szCs w:val="16"/>
              </w:rPr>
              <w:t>Mode-change-period support on Mn interface</w:t>
            </w:r>
          </w:p>
        </w:tc>
        <w:tc>
          <w:tcPr>
            <w:tcW w:w="709" w:type="dxa"/>
            <w:shd w:val="solid" w:color="FFFFFF" w:fill="auto"/>
          </w:tcPr>
          <w:p w14:paraId="7B0CEBC4" w14:textId="77777777" w:rsidR="006B2DBE" w:rsidRPr="00AB7182" w:rsidRDefault="006B2DBE" w:rsidP="000B0B96">
            <w:pPr>
              <w:pStyle w:val="TAL"/>
              <w:rPr>
                <w:sz w:val="16"/>
                <w:szCs w:val="16"/>
              </w:rPr>
            </w:pPr>
          </w:p>
        </w:tc>
      </w:tr>
      <w:tr w:rsidR="006B2DBE" w:rsidRPr="00AB7182" w14:paraId="3EB15D3C" w14:textId="77777777" w:rsidTr="00CB34D9">
        <w:tc>
          <w:tcPr>
            <w:tcW w:w="800" w:type="dxa"/>
            <w:shd w:val="solid" w:color="FFFFFF" w:fill="auto"/>
          </w:tcPr>
          <w:p w14:paraId="3EDF91DF" w14:textId="77777777" w:rsidR="006B2DBE" w:rsidRPr="00AB7182" w:rsidRDefault="006B2DBE" w:rsidP="000B0B96">
            <w:pPr>
              <w:pStyle w:val="TAL"/>
              <w:rPr>
                <w:sz w:val="16"/>
                <w:szCs w:val="16"/>
              </w:rPr>
            </w:pPr>
            <w:r w:rsidRPr="00AB7182">
              <w:rPr>
                <w:sz w:val="16"/>
                <w:szCs w:val="16"/>
              </w:rPr>
              <w:t>2006-09</w:t>
            </w:r>
          </w:p>
        </w:tc>
        <w:tc>
          <w:tcPr>
            <w:tcW w:w="800" w:type="dxa"/>
            <w:shd w:val="solid" w:color="FFFFFF" w:fill="auto"/>
          </w:tcPr>
          <w:p w14:paraId="21EBEDE2" w14:textId="77777777" w:rsidR="006B2DBE" w:rsidRPr="00AB7182" w:rsidRDefault="006B2DBE" w:rsidP="000B0B96">
            <w:pPr>
              <w:pStyle w:val="TAL"/>
              <w:rPr>
                <w:sz w:val="16"/>
                <w:szCs w:val="16"/>
              </w:rPr>
            </w:pPr>
            <w:r w:rsidRPr="00AB7182">
              <w:rPr>
                <w:sz w:val="16"/>
                <w:szCs w:val="16"/>
              </w:rPr>
              <w:t>CT#33</w:t>
            </w:r>
          </w:p>
        </w:tc>
        <w:tc>
          <w:tcPr>
            <w:tcW w:w="1094" w:type="dxa"/>
            <w:shd w:val="solid" w:color="FFFFFF" w:fill="auto"/>
          </w:tcPr>
          <w:p w14:paraId="7311B0B8"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08B576D6" w14:textId="77777777" w:rsidR="006B2DBE" w:rsidRPr="00AB7182" w:rsidRDefault="006B2DBE" w:rsidP="000B0B96">
            <w:pPr>
              <w:pStyle w:val="TAL"/>
              <w:rPr>
                <w:sz w:val="16"/>
                <w:szCs w:val="16"/>
              </w:rPr>
            </w:pPr>
            <w:r w:rsidRPr="00AB7182">
              <w:rPr>
                <w:sz w:val="16"/>
                <w:szCs w:val="16"/>
              </w:rPr>
              <w:t>0048</w:t>
            </w:r>
          </w:p>
        </w:tc>
        <w:tc>
          <w:tcPr>
            <w:tcW w:w="567" w:type="dxa"/>
            <w:shd w:val="solid" w:color="FFFFFF" w:fill="auto"/>
          </w:tcPr>
          <w:p w14:paraId="349CAA1D"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36E11D" w14:textId="77777777" w:rsidR="006B2DBE" w:rsidRPr="00AB7182" w:rsidRDefault="006B2DBE" w:rsidP="000B0B96">
            <w:pPr>
              <w:pStyle w:val="TAL"/>
              <w:rPr>
                <w:sz w:val="16"/>
                <w:szCs w:val="16"/>
              </w:rPr>
            </w:pPr>
          </w:p>
        </w:tc>
        <w:tc>
          <w:tcPr>
            <w:tcW w:w="4819" w:type="dxa"/>
            <w:shd w:val="solid" w:color="FFFFFF" w:fill="auto"/>
          </w:tcPr>
          <w:p w14:paraId="496719C9" w14:textId="77777777" w:rsidR="006B2DBE" w:rsidRPr="00AB7182" w:rsidRDefault="006B2DBE" w:rsidP="000B0B96">
            <w:pPr>
              <w:pStyle w:val="TAL"/>
              <w:rPr>
                <w:sz w:val="16"/>
                <w:szCs w:val="16"/>
              </w:rPr>
            </w:pPr>
            <w:r w:rsidRPr="00AB7182">
              <w:rPr>
                <w:sz w:val="16"/>
                <w:szCs w:val="16"/>
              </w:rPr>
              <w:t>AuditValue procedure</w:t>
            </w:r>
          </w:p>
        </w:tc>
        <w:tc>
          <w:tcPr>
            <w:tcW w:w="709" w:type="dxa"/>
            <w:shd w:val="solid" w:color="FFFFFF" w:fill="auto"/>
          </w:tcPr>
          <w:p w14:paraId="1354FE6D" w14:textId="77777777" w:rsidR="006B2DBE" w:rsidRPr="00AB7182" w:rsidRDefault="006B2DBE" w:rsidP="000B0B96">
            <w:pPr>
              <w:pStyle w:val="TAL"/>
              <w:rPr>
                <w:sz w:val="16"/>
                <w:szCs w:val="16"/>
              </w:rPr>
            </w:pPr>
            <w:r w:rsidRPr="00AB7182">
              <w:rPr>
                <w:sz w:val="16"/>
                <w:szCs w:val="16"/>
              </w:rPr>
              <w:t>7.4.0</w:t>
            </w:r>
          </w:p>
        </w:tc>
      </w:tr>
      <w:tr w:rsidR="006B2DBE" w:rsidRPr="00AB7182" w14:paraId="79FF0EAC" w14:textId="77777777" w:rsidTr="00CB34D9">
        <w:tc>
          <w:tcPr>
            <w:tcW w:w="800" w:type="dxa"/>
            <w:shd w:val="solid" w:color="FFFFFF" w:fill="auto"/>
          </w:tcPr>
          <w:p w14:paraId="3552A522" w14:textId="77777777" w:rsidR="006B2DBE" w:rsidRPr="00AB7182" w:rsidRDefault="006B2DBE" w:rsidP="000B0B96">
            <w:pPr>
              <w:pStyle w:val="TAL"/>
              <w:rPr>
                <w:sz w:val="16"/>
                <w:szCs w:val="16"/>
              </w:rPr>
            </w:pPr>
          </w:p>
        </w:tc>
        <w:tc>
          <w:tcPr>
            <w:tcW w:w="800" w:type="dxa"/>
            <w:shd w:val="solid" w:color="FFFFFF" w:fill="auto"/>
          </w:tcPr>
          <w:p w14:paraId="3E95D721" w14:textId="77777777" w:rsidR="006B2DBE" w:rsidRPr="00AB7182" w:rsidRDefault="006B2DBE" w:rsidP="000B0B96">
            <w:pPr>
              <w:pStyle w:val="TAL"/>
              <w:rPr>
                <w:sz w:val="16"/>
                <w:szCs w:val="16"/>
              </w:rPr>
            </w:pPr>
          </w:p>
        </w:tc>
        <w:tc>
          <w:tcPr>
            <w:tcW w:w="1094" w:type="dxa"/>
            <w:shd w:val="solid" w:color="FFFFFF" w:fill="auto"/>
          </w:tcPr>
          <w:p w14:paraId="156AD54C"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3E8582F3" w14:textId="77777777" w:rsidR="006B2DBE" w:rsidRPr="00AB7182" w:rsidRDefault="006B2DBE" w:rsidP="000B0B96">
            <w:pPr>
              <w:pStyle w:val="TAL"/>
              <w:rPr>
                <w:sz w:val="16"/>
                <w:szCs w:val="16"/>
              </w:rPr>
            </w:pPr>
            <w:r w:rsidRPr="00AB7182">
              <w:rPr>
                <w:sz w:val="16"/>
                <w:szCs w:val="16"/>
              </w:rPr>
              <w:t>0051</w:t>
            </w:r>
          </w:p>
        </w:tc>
        <w:tc>
          <w:tcPr>
            <w:tcW w:w="567" w:type="dxa"/>
            <w:shd w:val="solid" w:color="FFFFFF" w:fill="auto"/>
          </w:tcPr>
          <w:p w14:paraId="22FD82EA" w14:textId="77777777" w:rsidR="006B2DBE" w:rsidRPr="00AB7182" w:rsidRDefault="006B2DBE" w:rsidP="000B0B96">
            <w:pPr>
              <w:pStyle w:val="TAL"/>
              <w:rPr>
                <w:sz w:val="16"/>
                <w:szCs w:val="16"/>
              </w:rPr>
            </w:pPr>
          </w:p>
        </w:tc>
        <w:tc>
          <w:tcPr>
            <w:tcW w:w="425" w:type="dxa"/>
            <w:shd w:val="solid" w:color="FFFFFF" w:fill="auto"/>
          </w:tcPr>
          <w:p w14:paraId="72940E4A" w14:textId="77777777" w:rsidR="006B2DBE" w:rsidRPr="00AB7182" w:rsidRDefault="006B2DBE" w:rsidP="000B0B96">
            <w:pPr>
              <w:pStyle w:val="TAL"/>
              <w:rPr>
                <w:sz w:val="16"/>
                <w:szCs w:val="16"/>
              </w:rPr>
            </w:pPr>
          </w:p>
        </w:tc>
        <w:tc>
          <w:tcPr>
            <w:tcW w:w="4819" w:type="dxa"/>
            <w:shd w:val="solid" w:color="FFFFFF" w:fill="auto"/>
          </w:tcPr>
          <w:p w14:paraId="34F5316F" w14:textId="77777777" w:rsidR="006B2DBE" w:rsidRPr="00AB7182" w:rsidRDefault="006B2DBE" w:rsidP="000B0B96">
            <w:pPr>
              <w:pStyle w:val="TAL"/>
              <w:rPr>
                <w:sz w:val="16"/>
                <w:szCs w:val="16"/>
              </w:rPr>
            </w:pPr>
            <w:r w:rsidRPr="00AB7182">
              <w:rPr>
                <w:sz w:val="16"/>
                <w:szCs w:val="16"/>
              </w:rPr>
              <w:t>Alignment Mn towardsTISPAN Endorsement</w:t>
            </w:r>
          </w:p>
        </w:tc>
        <w:tc>
          <w:tcPr>
            <w:tcW w:w="709" w:type="dxa"/>
            <w:shd w:val="solid" w:color="FFFFFF" w:fill="auto"/>
          </w:tcPr>
          <w:p w14:paraId="3D762F3D" w14:textId="77777777" w:rsidR="006B2DBE" w:rsidRPr="00AB7182" w:rsidRDefault="006B2DBE" w:rsidP="000B0B96">
            <w:pPr>
              <w:pStyle w:val="TAL"/>
              <w:rPr>
                <w:sz w:val="16"/>
                <w:szCs w:val="16"/>
              </w:rPr>
            </w:pPr>
          </w:p>
        </w:tc>
      </w:tr>
      <w:tr w:rsidR="006B2DBE" w:rsidRPr="00AB7182" w14:paraId="0E79F5C1" w14:textId="77777777" w:rsidTr="00CB34D9">
        <w:tc>
          <w:tcPr>
            <w:tcW w:w="800" w:type="dxa"/>
            <w:shd w:val="solid" w:color="FFFFFF" w:fill="auto"/>
          </w:tcPr>
          <w:p w14:paraId="48E2E2AE" w14:textId="77777777" w:rsidR="006B2DBE" w:rsidRPr="00AB7182" w:rsidRDefault="006B2DBE" w:rsidP="000B0B96">
            <w:pPr>
              <w:pStyle w:val="TAL"/>
              <w:rPr>
                <w:sz w:val="16"/>
                <w:szCs w:val="16"/>
              </w:rPr>
            </w:pPr>
          </w:p>
        </w:tc>
        <w:tc>
          <w:tcPr>
            <w:tcW w:w="800" w:type="dxa"/>
            <w:shd w:val="solid" w:color="FFFFFF" w:fill="auto"/>
          </w:tcPr>
          <w:p w14:paraId="431F1357" w14:textId="77777777" w:rsidR="006B2DBE" w:rsidRPr="00AB7182" w:rsidRDefault="006B2DBE" w:rsidP="000B0B96">
            <w:pPr>
              <w:pStyle w:val="TAL"/>
              <w:rPr>
                <w:sz w:val="16"/>
                <w:szCs w:val="16"/>
              </w:rPr>
            </w:pPr>
          </w:p>
        </w:tc>
        <w:tc>
          <w:tcPr>
            <w:tcW w:w="1094" w:type="dxa"/>
            <w:shd w:val="solid" w:color="FFFFFF" w:fill="auto"/>
          </w:tcPr>
          <w:p w14:paraId="1A35BA30"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1A348527" w14:textId="77777777" w:rsidR="006B2DBE" w:rsidRPr="00AB7182" w:rsidRDefault="006B2DBE" w:rsidP="000B0B96">
            <w:pPr>
              <w:pStyle w:val="TAL"/>
              <w:rPr>
                <w:sz w:val="16"/>
                <w:szCs w:val="16"/>
              </w:rPr>
            </w:pPr>
            <w:r w:rsidRPr="00AB7182">
              <w:rPr>
                <w:sz w:val="16"/>
                <w:szCs w:val="16"/>
              </w:rPr>
              <w:t>0052</w:t>
            </w:r>
          </w:p>
        </w:tc>
        <w:tc>
          <w:tcPr>
            <w:tcW w:w="567" w:type="dxa"/>
            <w:shd w:val="solid" w:color="FFFFFF" w:fill="auto"/>
          </w:tcPr>
          <w:p w14:paraId="6BE4E81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47A943D4" w14:textId="77777777" w:rsidR="006B2DBE" w:rsidRPr="00AB7182" w:rsidRDefault="006B2DBE" w:rsidP="000B0B96">
            <w:pPr>
              <w:pStyle w:val="TAL"/>
              <w:rPr>
                <w:sz w:val="16"/>
                <w:szCs w:val="16"/>
              </w:rPr>
            </w:pPr>
          </w:p>
        </w:tc>
        <w:tc>
          <w:tcPr>
            <w:tcW w:w="4819" w:type="dxa"/>
            <w:shd w:val="solid" w:color="FFFFFF" w:fill="auto"/>
          </w:tcPr>
          <w:p w14:paraId="439BE4C5" w14:textId="77777777" w:rsidR="006B2DBE" w:rsidRPr="00AB7182" w:rsidRDefault="006B2DBE" w:rsidP="000B0B96">
            <w:pPr>
              <w:pStyle w:val="TAL"/>
              <w:rPr>
                <w:sz w:val="16"/>
                <w:szCs w:val="16"/>
              </w:rPr>
            </w:pPr>
            <w:r w:rsidRPr="00AB7182">
              <w:rPr>
                <w:sz w:val="16"/>
                <w:szCs w:val="16"/>
              </w:rPr>
              <w:t>Removal of duplicated functionality in body of specification</w:t>
            </w:r>
          </w:p>
        </w:tc>
        <w:tc>
          <w:tcPr>
            <w:tcW w:w="709" w:type="dxa"/>
            <w:shd w:val="solid" w:color="FFFFFF" w:fill="auto"/>
          </w:tcPr>
          <w:p w14:paraId="4EA441B7" w14:textId="77777777" w:rsidR="006B2DBE" w:rsidRPr="00AB7182" w:rsidRDefault="006B2DBE" w:rsidP="000B0B96">
            <w:pPr>
              <w:pStyle w:val="TAL"/>
              <w:rPr>
                <w:sz w:val="16"/>
                <w:szCs w:val="16"/>
              </w:rPr>
            </w:pPr>
          </w:p>
        </w:tc>
      </w:tr>
      <w:tr w:rsidR="006B2DBE" w:rsidRPr="00AB7182" w14:paraId="12EC40D3" w14:textId="77777777" w:rsidTr="00CB34D9">
        <w:tc>
          <w:tcPr>
            <w:tcW w:w="800" w:type="dxa"/>
            <w:shd w:val="solid" w:color="FFFFFF" w:fill="auto"/>
          </w:tcPr>
          <w:p w14:paraId="77D5B2A5" w14:textId="77777777" w:rsidR="006B2DBE" w:rsidRPr="00AB7182" w:rsidRDefault="006B2DBE" w:rsidP="000B0B96">
            <w:pPr>
              <w:pStyle w:val="TAL"/>
              <w:rPr>
                <w:sz w:val="16"/>
                <w:szCs w:val="16"/>
              </w:rPr>
            </w:pPr>
          </w:p>
        </w:tc>
        <w:tc>
          <w:tcPr>
            <w:tcW w:w="800" w:type="dxa"/>
            <w:shd w:val="solid" w:color="FFFFFF" w:fill="auto"/>
          </w:tcPr>
          <w:p w14:paraId="5C33535C" w14:textId="77777777" w:rsidR="006B2DBE" w:rsidRPr="00AB7182" w:rsidRDefault="006B2DBE" w:rsidP="000B0B96">
            <w:pPr>
              <w:pStyle w:val="TAL"/>
              <w:rPr>
                <w:sz w:val="16"/>
                <w:szCs w:val="16"/>
              </w:rPr>
            </w:pPr>
          </w:p>
        </w:tc>
        <w:tc>
          <w:tcPr>
            <w:tcW w:w="1094" w:type="dxa"/>
            <w:shd w:val="solid" w:color="FFFFFF" w:fill="auto"/>
          </w:tcPr>
          <w:p w14:paraId="3811CE28"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1E1EB74A" w14:textId="77777777" w:rsidR="006B2DBE" w:rsidRPr="00AB7182" w:rsidRDefault="006B2DBE" w:rsidP="000B0B96">
            <w:pPr>
              <w:pStyle w:val="TAL"/>
              <w:rPr>
                <w:sz w:val="16"/>
                <w:szCs w:val="16"/>
              </w:rPr>
            </w:pPr>
            <w:r w:rsidRPr="00AB7182">
              <w:rPr>
                <w:sz w:val="16"/>
                <w:szCs w:val="16"/>
              </w:rPr>
              <w:t>0053</w:t>
            </w:r>
          </w:p>
        </w:tc>
        <w:tc>
          <w:tcPr>
            <w:tcW w:w="567" w:type="dxa"/>
            <w:shd w:val="solid" w:color="FFFFFF" w:fill="auto"/>
          </w:tcPr>
          <w:p w14:paraId="1B6A54C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943D174" w14:textId="77777777" w:rsidR="006B2DBE" w:rsidRPr="00AB7182" w:rsidRDefault="006B2DBE" w:rsidP="000B0B96">
            <w:pPr>
              <w:pStyle w:val="TAL"/>
              <w:rPr>
                <w:sz w:val="16"/>
                <w:szCs w:val="16"/>
              </w:rPr>
            </w:pPr>
          </w:p>
        </w:tc>
        <w:tc>
          <w:tcPr>
            <w:tcW w:w="4819" w:type="dxa"/>
            <w:shd w:val="solid" w:color="FFFFFF" w:fill="auto"/>
          </w:tcPr>
          <w:p w14:paraId="19C72396" w14:textId="77777777" w:rsidR="006B2DBE" w:rsidRPr="00AB7182" w:rsidRDefault="006B2DBE" w:rsidP="000B0B96">
            <w:pPr>
              <w:pStyle w:val="TAL"/>
              <w:rPr>
                <w:sz w:val="16"/>
                <w:szCs w:val="16"/>
              </w:rPr>
            </w:pPr>
            <w:r w:rsidRPr="00AB7182">
              <w:rPr>
                <w:sz w:val="16"/>
                <w:szCs w:val="16"/>
              </w:rPr>
              <w:t>Definition of the use of mandatory and optional in Mn Profile Template</w:t>
            </w:r>
          </w:p>
        </w:tc>
        <w:tc>
          <w:tcPr>
            <w:tcW w:w="709" w:type="dxa"/>
            <w:shd w:val="solid" w:color="FFFFFF" w:fill="auto"/>
          </w:tcPr>
          <w:p w14:paraId="07AD002C" w14:textId="77777777" w:rsidR="006B2DBE" w:rsidRPr="00AB7182" w:rsidRDefault="006B2DBE" w:rsidP="000B0B96">
            <w:pPr>
              <w:pStyle w:val="TAL"/>
              <w:rPr>
                <w:sz w:val="16"/>
                <w:szCs w:val="16"/>
              </w:rPr>
            </w:pPr>
          </w:p>
        </w:tc>
      </w:tr>
      <w:tr w:rsidR="006B2DBE" w:rsidRPr="00AB7182" w14:paraId="72AE7DDE" w14:textId="77777777" w:rsidTr="00CB34D9">
        <w:tc>
          <w:tcPr>
            <w:tcW w:w="800" w:type="dxa"/>
            <w:shd w:val="solid" w:color="FFFFFF" w:fill="auto"/>
          </w:tcPr>
          <w:p w14:paraId="0C7F91E8" w14:textId="77777777" w:rsidR="006B2DBE" w:rsidRPr="00AB7182" w:rsidRDefault="006B2DBE" w:rsidP="000B0B96">
            <w:pPr>
              <w:pStyle w:val="TAL"/>
              <w:rPr>
                <w:sz w:val="16"/>
                <w:szCs w:val="16"/>
              </w:rPr>
            </w:pPr>
          </w:p>
        </w:tc>
        <w:tc>
          <w:tcPr>
            <w:tcW w:w="800" w:type="dxa"/>
            <w:shd w:val="solid" w:color="FFFFFF" w:fill="auto"/>
          </w:tcPr>
          <w:p w14:paraId="150D2E0D" w14:textId="77777777" w:rsidR="006B2DBE" w:rsidRPr="00AB7182" w:rsidRDefault="006B2DBE" w:rsidP="000B0B96">
            <w:pPr>
              <w:pStyle w:val="TAL"/>
              <w:rPr>
                <w:sz w:val="16"/>
                <w:szCs w:val="16"/>
              </w:rPr>
            </w:pPr>
          </w:p>
        </w:tc>
        <w:tc>
          <w:tcPr>
            <w:tcW w:w="1094" w:type="dxa"/>
            <w:shd w:val="solid" w:color="FFFFFF" w:fill="auto"/>
          </w:tcPr>
          <w:p w14:paraId="35AC681D"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3222EDA3" w14:textId="77777777" w:rsidR="006B2DBE" w:rsidRPr="00AB7182" w:rsidRDefault="006B2DBE" w:rsidP="000B0B96">
            <w:pPr>
              <w:pStyle w:val="TAL"/>
              <w:rPr>
                <w:sz w:val="16"/>
                <w:szCs w:val="16"/>
              </w:rPr>
            </w:pPr>
            <w:r w:rsidRPr="00AB7182">
              <w:rPr>
                <w:sz w:val="16"/>
                <w:szCs w:val="16"/>
              </w:rPr>
              <w:t>0054</w:t>
            </w:r>
          </w:p>
        </w:tc>
        <w:tc>
          <w:tcPr>
            <w:tcW w:w="567" w:type="dxa"/>
            <w:shd w:val="solid" w:color="FFFFFF" w:fill="auto"/>
          </w:tcPr>
          <w:p w14:paraId="01035C8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01B0D5" w14:textId="77777777" w:rsidR="006B2DBE" w:rsidRPr="00AB7182" w:rsidRDefault="006B2DBE" w:rsidP="000B0B96">
            <w:pPr>
              <w:pStyle w:val="TAL"/>
              <w:rPr>
                <w:sz w:val="16"/>
                <w:szCs w:val="16"/>
              </w:rPr>
            </w:pPr>
          </w:p>
        </w:tc>
        <w:tc>
          <w:tcPr>
            <w:tcW w:w="4819" w:type="dxa"/>
            <w:shd w:val="solid" w:color="FFFFFF" w:fill="auto"/>
          </w:tcPr>
          <w:p w14:paraId="50E9DD01" w14:textId="77777777" w:rsidR="006B2DBE" w:rsidRPr="00AB7182" w:rsidRDefault="006B2DBE" w:rsidP="000B0B96">
            <w:pPr>
              <w:pStyle w:val="TAL"/>
              <w:rPr>
                <w:sz w:val="16"/>
                <w:szCs w:val="16"/>
              </w:rPr>
            </w:pPr>
            <w:r w:rsidRPr="00AB7182">
              <w:rPr>
                <w:sz w:val="16"/>
                <w:szCs w:val="16"/>
              </w:rPr>
              <w:t>Missing Procedures Towards IMS</w:t>
            </w:r>
          </w:p>
        </w:tc>
        <w:tc>
          <w:tcPr>
            <w:tcW w:w="709" w:type="dxa"/>
            <w:shd w:val="solid" w:color="FFFFFF" w:fill="auto"/>
          </w:tcPr>
          <w:p w14:paraId="36D05DE2" w14:textId="77777777" w:rsidR="006B2DBE" w:rsidRPr="00AB7182" w:rsidRDefault="006B2DBE" w:rsidP="000B0B96">
            <w:pPr>
              <w:pStyle w:val="TAL"/>
              <w:rPr>
                <w:sz w:val="16"/>
                <w:szCs w:val="16"/>
              </w:rPr>
            </w:pPr>
          </w:p>
        </w:tc>
      </w:tr>
      <w:tr w:rsidR="006B2DBE" w:rsidRPr="00AB7182" w14:paraId="22070666" w14:textId="77777777" w:rsidTr="00CB34D9">
        <w:tc>
          <w:tcPr>
            <w:tcW w:w="800" w:type="dxa"/>
            <w:shd w:val="solid" w:color="FFFFFF" w:fill="auto"/>
          </w:tcPr>
          <w:p w14:paraId="2B1F9487" w14:textId="77777777" w:rsidR="006B2DBE" w:rsidRPr="00AB7182" w:rsidRDefault="006B2DBE" w:rsidP="000B0B96">
            <w:pPr>
              <w:pStyle w:val="TAL"/>
              <w:rPr>
                <w:sz w:val="16"/>
                <w:szCs w:val="16"/>
              </w:rPr>
            </w:pPr>
          </w:p>
        </w:tc>
        <w:tc>
          <w:tcPr>
            <w:tcW w:w="800" w:type="dxa"/>
            <w:shd w:val="solid" w:color="FFFFFF" w:fill="auto"/>
          </w:tcPr>
          <w:p w14:paraId="7591C1A7" w14:textId="77777777" w:rsidR="006B2DBE" w:rsidRPr="00AB7182" w:rsidRDefault="006B2DBE" w:rsidP="000B0B96">
            <w:pPr>
              <w:pStyle w:val="TAL"/>
              <w:rPr>
                <w:sz w:val="16"/>
                <w:szCs w:val="16"/>
              </w:rPr>
            </w:pPr>
          </w:p>
        </w:tc>
        <w:tc>
          <w:tcPr>
            <w:tcW w:w="1094" w:type="dxa"/>
            <w:shd w:val="solid" w:color="FFFFFF" w:fill="auto"/>
          </w:tcPr>
          <w:p w14:paraId="73BF0FDD"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03D07638" w14:textId="77777777" w:rsidR="006B2DBE" w:rsidRPr="00AB7182" w:rsidRDefault="006B2DBE" w:rsidP="000B0B96">
            <w:pPr>
              <w:pStyle w:val="TAL"/>
              <w:rPr>
                <w:sz w:val="16"/>
                <w:szCs w:val="16"/>
              </w:rPr>
            </w:pPr>
            <w:r w:rsidRPr="00AB7182">
              <w:rPr>
                <w:sz w:val="16"/>
                <w:szCs w:val="16"/>
              </w:rPr>
              <w:t>0055</w:t>
            </w:r>
          </w:p>
        </w:tc>
        <w:tc>
          <w:tcPr>
            <w:tcW w:w="567" w:type="dxa"/>
            <w:shd w:val="solid" w:color="FFFFFF" w:fill="auto"/>
          </w:tcPr>
          <w:p w14:paraId="6F53E93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012760B1" w14:textId="77777777" w:rsidR="006B2DBE" w:rsidRPr="00AB7182" w:rsidRDefault="006B2DBE" w:rsidP="000B0B96">
            <w:pPr>
              <w:pStyle w:val="TAL"/>
              <w:rPr>
                <w:sz w:val="16"/>
                <w:szCs w:val="16"/>
              </w:rPr>
            </w:pPr>
          </w:p>
        </w:tc>
        <w:tc>
          <w:tcPr>
            <w:tcW w:w="4819" w:type="dxa"/>
            <w:shd w:val="solid" w:color="FFFFFF" w:fill="auto"/>
          </w:tcPr>
          <w:p w14:paraId="5EB51B46" w14:textId="77777777" w:rsidR="006B2DBE" w:rsidRPr="00AB7182" w:rsidRDefault="006B2DBE" w:rsidP="000B0B96">
            <w:pPr>
              <w:pStyle w:val="TAL"/>
              <w:rPr>
                <w:sz w:val="16"/>
                <w:szCs w:val="16"/>
              </w:rPr>
            </w:pPr>
            <w:r w:rsidRPr="00AB7182">
              <w:rPr>
                <w:sz w:val="16"/>
                <w:szCs w:val="16"/>
              </w:rPr>
              <w:t xml:space="preserve">Correction to Terminations </w:t>
            </w:r>
            <w:bookmarkStart w:id="236" w:name="MCCQCTEMPBM_00000023"/>
            <w:r w:rsidRPr="00AB7182">
              <w:rPr>
                <w:sz w:val="16"/>
                <w:szCs w:val="16"/>
              </w:rPr>
              <w:t>chapter</w:t>
            </w:r>
            <w:bookmarkEnd w:id="236"/>
          </w:p>
        </w:tc>
        <w:tc>
          <w:tcPr>
            <w:tcW w:w="709" w:type="dxa"/>
            <w:shd w:val="solid" w:color="FFFFFF" w:fill="auto"/>
          </w:tcPr>
          <w:p w14:paraId="64E43661" w14:textId="77777777" w:rsidR="006B2DBE" w:rsidRPr="00AB7182" w:rsidRDefault="006B2DBE" w:rsidP="000B0B96">
            <w:pPr>
              <w:pStyle w:val="TAL"/>
              <w:rPr>
                <w:sz w:val="16"/>
                <w:szCs w:val="16"/>
              </w:rPr>
            </w:pPr>
          </w:p>
        </w:tc>
      </w:tr>
      <w:tr w:rsidR="006B2DBE" w:rsidRPr="00AB7182" w14:paraId="2BBC699B" w14:textId="77777777" w:rsidTr="00CB34D9">
        <w:tc>
          <w:tcPr>
            <w:tcW w:w="800" w:type="dxa"/>
            <w:shd w:val="solid" w:color="FFFFFF" w:fill="auto"/>
          </w:tcPr>
          <w:p w14:paraId="028D44C2" w14:textId="77777777" w:rsidR="006B2DBE" w:rsidRPr="00AB7182" w:rsidRDefault="006B2DBE" w:rsidP="000B0B96">
            <w:pPr>
              <w:pStyle w:val="TAL"/>
              <w:rPr>
                <w:sz w:val="16"/>
                <w:szCs w:val="16"/>
              </w:rPr>
            </w:pPr>
          </w:p>
        </w:tc>
        <w:tc>
          <w:tcPr>
            <w:tcW w:w="800" w:type="dxa"/>
            <w:shd w:val="solid" w:color="FFFFFF" w:fill="auto"/>
          </w:tcPr>
          <w:p w14:paraId="009387D1" w14:textId="77777777" w:rsidR="006B2DBE" w:rsidRPr="00AB7182" w:rsidRDefault="006B2DBE" w:rsidP="000B0B96">
            <w:pPr>
              <w:pStyle w:val="TAL"/>
              <w:rPr>
                <w:sz w:val="16"/>
                <w:szCs w:val="16"/>
              </w:rPr>
            </w:pPr>
          </w:p>
        </w:tc>
        <w:tc>
          <w:tcPr>
            <w:tcW w:w="1094" w:type="dxa"/>
            <w:shd w:val="solid" w:color="FFFFFF" w:fill="auto"/>
          </w:tcPr>
          <w:p w14:paraId="36CE1F64"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1C970E39" w14:textId="77777777" w:rsidR="006B2DBE" w:rsidRPr="00AB7182" w:rsidRDefault="006B2DBE" w:rsidP="000B0B96">
            <w:pPr>
              <w:pStyle w:val="TAL"/>
              <w:rPr>
                <w:sz w:val="16"/>
                <w:szCs w:val="16"/>
              </w:rPr>
            </w:pPr>
            <w:r w:rsidRPr="00AB7182">
              <w:rPr>
                <w:sz w:val="16"/>
                <w:szCs w:val="16"/>
              </w:rPr>
              <w:t>0058</w:t>
            </w:r>
          </w:p>
        </w:tc>
        <w:tc>
          <w:tcPr>
            <w:tcW w:w="567" w:type="dxa"/>
            <w:shd w:val="solid" w:color="FFFFFF" w:fill="auto"/>
          </w:tcPr>
          <w:p w14:paraId="6A0971B4"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75BEDCC" w14:textId="77777777" w:rsidR="006B2DBE" w:rsidRPr="00AB7182" w:rsidRDefault="006B2DBE" w:rsidP="000B0B96">
            <w:pPr>
              <w:pStyle w:val="TAL"/>
              <w:rPr>
                <w:sz w:val="16"/>
                <w:szCs w:val="16"/>
              </w:rPr>
            </w:pPr>
          </w:p>
        </w:tc>
        <w:tc>
          <w:tcPr>
            <w:tcW w:w="4819" w:type="dxa"/>
            <w:shd w:val="solid" w:color="FFFFFF" w:fill="auto"/>
          </w:tcPr>
          <w:p w14:paraId="6CBE51B2" w14:textId="77777777" w:rsidR="006B2DBE" w:rsidRPr="00AB7182" w:rsidRDefault="006B2DBE" w:rsidP="000B0B96">
            <w:pPr>
              <w:pStyle w:val="TAL"/>
              <w:rPr>
                <w:sz w:val="16"/>
                <w:szCs w:val="16"/>
              </w:rPr>
            </w:pPr>
            <w:r w:rsidRPr="00AB7182">
              <w:rPr>
                <w:sz w:val="16"/>
                <w:szCs w:val="16"/>
              </w:rPr>
              <w:t>Corrections to Profile Description: Descriptors</w:t>
            </w:r>
          </w:p>
        </w:tc>
        <w:tc>
          <w:tcPr>
            <w:tcW w:w="709" w:type="dxa"/>
            <w:shd w:val="solid" w:color="FFFFFF" w:fill="auto"/>
          </w:tcPr>
          <w:p w14:paraId="5C510868" w14:textId="77777777" w:rsidR="006B2DBE" w:rsidRPr="00AB7182" w:rsidRDefault="006B2DBE" w:rsidP="000B0B96">
            <w:pPr>
              <w:pStyle w:val="TAL"/>
              <w:rPr>
                <w:sz w:val="16"/>
                <w:szCs w:val="16"/>
              </w:rPr>
            </w:pPr>
          </w:p>
        </w:tc>
      </w:tr>
      <w:tr w:rsidR="006B2DBE" w:rsidRPr="00AB7182" w14:paraId="5BA147C4" w14:textId="77777777" w:rsidTr="00CB34D9">
        <w:tc>
          <w:tcPr>
            <w:tcW w:w="800" w:type="dxa"/>
            <w:shd w:val="solid" w:color="FFFFFF" w:fill="auto"/>
          </w:tcPr>
          <w:p w14:paraId="762C2164" w14:textId="77777777" w:rsidR="006B2DBE" w:rsidRPr="00AB7182" w:rsidRDefault="006B2DBE" w:rsidP="000B0B96">
            <w:pPr>
              <w:pStyle w:val="TAL"/>
              <w:rPr>
                <w:sz w:val="16"/>
                <w:szCs w:val="16"/>
              </w:rPr>
            </w:pPr>
          </w:p>
        </w:tc>
        <w:tc>
          <w:tcPr>
            <w:tcW w:w="800" w:type="dxa"/>
            <w:shd w:val="solid" w:color="FFFFFF" w:fill="auto"/>
          </w:tcPr>
          <w:p w14:paraId="160A017A" w14:textId="77777777" w:rsidR="006B2DBE" w:rsidRPr="00AB7182" w:rsidRDefault="006B2DBE" w:rsidP="000B0B96">
            <w:pPr>
              <w:pStyle w:val="TAL"/>
              <w:rPr>
                <w:sz w:val="16"/>
                <w:szCs w:val="16"/>
              </w:rPr>
            </w:pPr>
          </w:p>
        </w:tc>
        <w:tc>
          <w:tcPr>
            <w:tcW w:w="1094" w:type="dxa"/>
            <w:shd w:val="solid" w:color="FFFFFF" w:fill="auto"/>
          </w:tcPr>
          <w:p w14:paraId="18E75A72"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7E8598EF" w14:textId="77777777" w:rsidR="006B2DBE" w:rsidRPr="00AB7182" w:rsidRDefault="006B2DBE" w:rsidP="000B0B96">
            <w:pPr>
              <w:pStyle w:val="TAL"/>
              <w:rPr>
                <w:sz w:val="16"/>
                <w:szCs w:val="16"/>
              </w:rPr>
            </w:pPr>
            <w:r w:rsidRPr="00AB7182">
              <w:rPr>
                <w:sz w:val="16"/>
                <w:szCs w:val="16"/>
              </w:rPr>
              <w:t>0060</w:t>
            </w:r>
          </w:p>
        </w:tc>
        <w:tc>
          <w:tcPr>
            <w:tcW w:w="567" w:type="dxa"/>
            <w:shd w:val="solid" w:color="FFFFFF" w:fill="auto"/>
          </w:tcPr>
          <w:p w14:paraId="6648FAA3" w14:textId="77777777" w:rsidR="006B2DBE" w:rsidRPr="00AB7182" w:rsidRDefault="006B2DBE" w:rsidP="000B0B96">
            <w:pPr>
              <w:pStyle w:val="TAL"/>
              <w:rPr>
                <w:sz w:val="16"/>
                <w:szCs w:val="16"/>
              </w:rPr>
            </w:pPr>
          </w:p>
        </w:tc>
        <w:tc>
          <w:tcPr>
            <w:tcW w:w="425" w:type="dxa"/>
            <w:shd w:val="solid" w:color="FFFFFF" w:fill="auto"/>
          </w:tcPr>
          <w:p w14:paraId="18C43C1F" w14:textId="77777777" w:rsidR="006B2DBE" w:rsidRPr="00AB7182" w:rsidRDefault="006B2DBE" w:rsidP="000B0B96">
            <w:pPr>
              <w:pStyle w:val="TAL"/>
              <w:rPr>
                <w:sz w:val="16"/>
                <w:szCs w:val="16"/>
              </w:rPr>
            </w:pPr>
          </w:p>
        </w:tc>
        <w:tc>
          <w:tcPr>
            <w:tcW w:w="4819" w:type="dxa"/>
            <w:shd w:val="solid" w:color="FFFFFF" w:fill="auto"/>
          </w:tcPr>
          <w:p w14:paraId="3B43433C" w14:textId="77777777" w:rsidR="006B2DBE" w:rsidRPr="00AB7182" w:rsidRDefault="006B2DBE" w:rsidP="000B0B96">
            <w:pPr>
              <w:pStyle w:val="TAL"/>
              <w:rPr>
                <w:sz w:val="16"/>
                <w:szCs w:val="16"/>
              </w:rPr>
            </w:pPr>
            <w:r w:rsidRPr="00AB7182">
              <w:rPr>
                <w:sz w:val="16"/>
                <w:szCs w:val="16"/>
              </w:rPr>
              <w:t>Corrections to Profile Description: Command API</w:t>
            </w:r>
          </w:p>
        </w:tc>
        <w:tc>
          <w:tcPr>
            <w:tcW w:w="709" w:type="dxa"/>
            <w:shd w:val="solid" w:color="FFFFFF" w:fill="auto"/>
          </w:tcPr>
          <w:p w14:paraId="1E7723B3" w14:textId="77777777" w:rsidR="006B2DBE" w:rsidRPr="00AB7182" w:rsidRDefault="006B2DBE" w:rsidP="000B0B96">
            <w:pPr>
              <w:pStyle w:val="TAL"/>
              <w:rPr>
                <w:sz w:val="16"/>
                <w:szCs w:val="16"/>
              </w:rPr>
            </w:pPr>
          </w:p>
        </w:tc>
      </w:tr>
      <w:tr w:rsidR="006B2DBE" w:rsidRPr="00AB7182" w14:paraId="574961CB" w14:textId="77777777" w:rsidTr="00CB34D9">
        <w:tc>
          <w:tcPr>
            <w:tcW w:w="800" w:type="dxa"/>
            <w:shd w:val="solid" w:color="FFFFFF" w:fill="auto"/>
          </w:tcPr>
          <w:p w14:paraId="554B1DD1" w14:textId="77777777" w:rsidR="006B2DBE" w:rsidRPr="00AB7182" w:rsidRDefault="006B2DBE" w:rsidP="000B0B96">
            <w:pPr>
              <w:pStyle w:val="TAL"/>
              <w:rPr>
                <w:sz w:val="16"/>
                <w:szCs w:val="16"/>
              </w:rPr>
            </w:pPr>
          </w:p>
        </w:tc>
        <w:tc>
          <w:tcPr>
            <w:tcW w:w="800" w:type="dxa"/>
            <w:shd w:val="solid" w:color="FFFFFF" w:fill="auto"/>
          </w:tcPr>
          <w:p w14:paraId="3DC3BF2E" w14:textId="77777777" w:rsidR="006B2DBE" w:rsidRPr="00AB7182" w:rsidRDefault="006B2DBE" w:rsidP="000B0B96">
            <w:pPr>
              <w:pStyle w:val="TAL"/>
              <w:rPr>
                <w:sz w:val="16"/>
                <w:szCs w:val="16"/>
              </w:rPr>
            </w:pPr>
          </w:p>
        </w:tc>
        <w:tc>
          <w:tcPr>
            <w:tcW w:w="1094" w:type="dxa"/>
            <w:shd w:val="solid" w:color="FFFFFF" w:fill="auto"/>
          </w:tcPr>
          <w:p w14:paraId="198A22E7"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6369AD91" w14:textId="77777777" w:rsidR="006B2DBE" w:rsidRPr="00AB7182" w:rsidRDefault="006B2DBE" w:rsidP="000B0B96">
            <w:pPr>
              <w:pStyle w:val="TAL"/>
              <w:rPr>
                <w:sz w:val="16"/>
                <w:szCs w:val="16"/>
              </w:rPr>
            </w:pPr>
            <w:r w:rsidRPr="00AB7182">
              <w:rPr>
                <w:sz w:val="16"/>
                <w:szCs w:val="16"/>
              </w:rPr>
              <w:t>0062</w:t>
            </w:r>
          </w:p>
        </w:tc>
        <w:tc>
          <w:tcPr>
            <w:tcW w:w="567" w:type="dxa"/>
            <w:shd w:val="solid" w:color="FFFFFF" w:fill="auto"/>
          </w:tcPr>
          <w:p w14:paraId="68346F9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EAAAF01" w14:textId="77777777" w:rsidR="006B2DBE" w:rsidRPr="00AB7182" w:rsidRDefault="006B2DBE" w:rsidP="000B0B96">
            <w:pPr>
              <w:pStyle w:val="TAL"/>
              <w:rPr>
                <w:sz w:val="16"/>
                <w:szCs w:val="16"/>
              </w:rPr>
            </w:pPr>
          </w:p>
        </w:tc>
        <w:tc>
          <w:tcPr>
            <w:tcW w:w="4819" w:type="dxa"/>
            <w:shd w:val="solid" w:color="FFFFFF" w:fill="auto"/>
          </w:tcPr>
          <w:p w14:paraId="35089274" w14:textId="77777777" w:rsidR="006B2DBE" w:rsidRPr="00AB7182" w:rsidRDefault="006B2DBE" w:rsidP="000B0B96">
            <w:pPr>
              <w:pStyle w:val="TAL"/>
              <w:rPr>
                <w:sz w:val="16"/>
                <w:szCs w:val="16"/>
              </w:rPr>
            </w:pPr>
            <w:r w:rsidRPr="00AB7182">
              <w:rPr>
                <w:sz w:val="16"/>
                <w:szCs w:val="16"/>
              </w:rPr>
              <w:t>Corrections to Profile Description: Packages</w:t>
            </w:r>
          </w:p>
        </w:tc>
        <w:tc>
          <w:tcPr>
            <w:tcW w:w="709" w:type="dxa"/>
            <w:shd w:val="solid" w:color="FFFFFF" w:fill="auto"/>
          </w:tcPr>
          <w:p w14:paraId="24E744DC" w14:textId="77777777" w:rsidR="006B2DBE" w:rsidRPr="00AB7182" w:rsidRDefault="006B2DBE" w:rsidP="000B0B96">
            <w:pPr>
              <w:pStyle w:val="TAL"/>
              <w:rPr>
                <w:sz w:val="16"/>
                <w:szCs w:val="16"/>
              </w:rPr>
            </w:pPr>
          </w:p>
        </w:tc>
      </w:tr>
      <w:tr w:rsidR="006B2DBE" w:rsidRPr="00AB7182" w14:paraId="3B8AA91A" w14:textId="77777777" w:rsidTr="00CB34D9">
        <w:tc>
          <w:tcPr>
            <w:tcW w:w="800" w:type="dxa"/>
            <w:shd w:val="solid" w:color="FFFFFF" w:fill="auto"/>
          </w:tcPr>
          <w:p w14:paraId="35399997" w14:textId="77777777" w:rsidR="006B2DBE" w:rsidRPr="00AB7182" w:rsidRDefault="006B2DBE" w:rsidP="000B0B96">
            <w:pPr>
              <w:pStyle w:val="TAL"/>
              <w:rPr>
                <w:sz w:val="16"/>
                <w:szCs w:val="16"/>
              </w:rPr>
            </w:pPr>
            <w:r w:rsidRPr="00AB7182">
              <w:rPr>
                <w:sz w:val="16"/>
                <w:szCs w:val="16"/>
              </w:rPr>
              <w:t>2006-12</w:t>
            </w:r>
          </w:p>
        </w:tc>
        <w:tc>
          <w:tcPr>
            <w:tcW w:w="800" w:type="dxa"/>
            <w:shd w:val="solid" w:color="FFFFFF" w:fill="auto"/>
          </w:tcPr>
          <w:p w14:paraId="7DC5FE75" w14:textId="77777777" w:rsidR="006B2DBE" w:rsidRPr="00AB7182" w:rsidRDefault="006B2DBE" w:rsidP="000B0B96">
            <w:pPr>
              <w:pStyle w:val="TAL"/>
              <w:rPr>
                <w:sz w:val="16"/>
                <w:szCs w:val="16"/>
              </w:rPr>
            </w:pPr>
            <w:r w:rsidRPr="00AB7182">
              <w:rPr>
                <w:sz w:val="16"/>
                <w:szCs w:val="16"/>
              </w:rPr>
              <w:t>CT#34</w:t>
            </w:r>
          </w:p>
        </w:tc>
        <w:tc>
          <w:tcPr>
            <w:tcW w:w="1094" w:type="dxa"/>
            <w:shd w:val="solid" w:color="FFFFFF" w:fill="auto"/>
          </w:tcPr>
          <w:p w14:paraId="2FBFCF15"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6C7826C7" w14:textId="77777777" w:rsidR="006B2DBE" w:rsidRPr="00AB7182" w:rsidRDefault="006B2DBE" w:rsidP="000B0B96">
            <w:pPr>
              <w:pStyle w:val="TAL"/>
              <w:rPr>
                <w:sz w:val="16"/>
                <w:szCs w:val="16"/>
              </w:rPr>
            </w:pPr>
            <w:r w:rsidRPr="00AB7182">
              <w:rPr>
                <w:color w:val="000000"/>
                <w:sz w:val="16"/>
                <w:szCs w:val="16"/>
              </w:rPr>
              <w:t>0068</w:t>
            </w:r>
          </w:p>
        </w:tc>
        <w:tc>
          <w:tcPr>
            <w:tcW w:w="567" w:type="dxa"/>
            <w:shd w:val="solid" w:color="FFFFFF" w:fill="auto"/>
          </w:tcPr>
          <w:p w14:paraId="58748B70" w14:textId="77777777" w:rsidR="006B2DBE" w:rsidRPr="00AB7182" w:rsidRDefault="006B2DBE" w:rsidP="000B0B96">
            <w:pPr>
              <w:pStyle w:val="TAL"/>
              <w:rPr>
                <w:sz w:val="16"/>
                <w:szCs w:val="16"/>
              </w:rPr>
            </w:pPr>
            <w:r w:rsidRPr="00AB7182">
              <w:rPr>
                <w:color w:val="000000"/>
                <w:sz w:val="16"/>
                <w:szCs w:val="16"/>
              </w:rPr>
              <w:t>1</w:t>
            </w:r>
          </w:p>
        </w:tc>
        <w:tc>
          <w:tcPr>
            <w:tcW w:w="425" w:type="dxa"/>
            <w:shd w:val="solid" w:color="FFFFFF" w:fill="auto"/>
          </w:tcPr>
          <w:p w14:paraId="0A163E4D" w14:textId="77777777" w:rsidR="006B2DBE" w:rsidRPr="00AB7182" w:rsidRDefault="006B2DBE" w:rsidP="000B0B96">
            <w:pPr>
              <w:pStyle w:val="TAL"/>
              <w:rPr>
                <w:color w:val="000000"/>
                <w:sz w:val="16"/>
                <w:szCs w:val="16"/>
              </w:rPr>
            </w:pPr>
          </w:p>
        </w:tc>
        <w:tc>
          <w:tcPr>
            <w:tcW w:w="4819" w:type="dxa"/>
            <w:shd w:val="solid" w:color="FFFFFF" w:fill="auto"/>
          </w:tcPr>
          <w:p w14:paraId="1260D80F" w14:textId="77777777" w:rsidR="006B2DBE" w:rsidRPr="00AB7182" w:rsidRDefault="006B2DBE" w:rsidP="000B0B96">
            <w:pPr>
              <w:pStyle w:val="TAL"/>
              <w:rPr>
                <w:sz w:val="16"/>
                <w:szCs w:val="16"/>
              </w:rPr>
            </w:pPr>
            <w:r w:rsidRPr="00AB7182">
              <w:rPr>
                <w:color w:val="000000"/>
                <w:sz w:val="16"/>
                <w:szCs w:val="16"/>
              </w:rPr>
              <w:t>Alignment of Mn towards TISPAN Endorsement</w:t>
            </w:r>
          </w:p>
        </w:tc>
        <w:tc>
          <w:tcPr>
            <w:tcW w:w="709" w:type="dxa"/>
            <w:shd w:val="solid" w:color="FFFFFF" w:fill="auto"/>
          </w:tcPr>
          <w:p w14:paraId="284D60E3" w14:textId="77777777" w:rsidR="006B2DBE" w:rsidRPr="00AB7182" w:rsidRDefault="006B2DBE" w:rsidP="000B0B96">
            <w:pPr>
              <w:pStyle w:val="TAL"/>
              <w:rPr>
                <w:sz w:val="16"/>
                <w:szCs w:val="16"/>
              </w:rPr>
            </w:pPr>
            <w:r w:rsidRPr="00AB7182">
              <w:rPr>
                <w:sz w:val="16"/>
                <w:szCs w:val="16"/>
              </w:rPr>
              <w:t>7.5.0</w:t>
            </w:r>
          </w:p>
        </w:tc>
      </w:tr>
      <w:tr w:rsidR="006B2DBE" w:rsidRPr="00AB7182" w14:paraId="354D4051" w14:textId="77777777" w:rsidTr="00CB34D9">
        <w:tc>
          <w:tcPr>
            <w:tcW w:w="800" w:type="dxa"/>
            <w:shd w:val="solid" w:color="FFFFFF" w:fill="auto"/>
          </w:tcPr>
          <w:p w14:paraId="51860C9B" w14:textId="77777777" w:rsidR="006B2DBE" w:rsidRPr="00AB7182" w:rsidRDefault="006B2DBE" w:rsidP="000B0B96">
            <w:pPr>
              <w:pStyle w:val="TAL"/>
              <w:rPr>
                <w:sz w:val="16"/>
                <w:szCs w:val="16"/>
              </w:rPr>
            </w:pPr>
          </w:p>
        </w:tc>
        <w:tc>
          <w:tcPr>
            <w:tcW w:w="800" w:type="dxa"/>
            <w:shd w:val="solid" w:color="FFFFFF" w:fill="auto"/>
          </w:tcPr>
          <w:p w14:paraId="1E9E7F10" w14:textId="77777777" w:rsidR="006B2DBE" w:rsidRPr="00AB7182" w:rsidRDefault="006B2DBE" w:rsidP="000B0B96">
            <w:pPr>
              <w:pStyle w:val="TAL"/>
              <w:rPr>
                <w:sz w:val="16"/>
                <w:szCs w:val="16"/>
              </w:rPr>
            </w:pPr>
          </w:p>
        </w:tc>
        <w:tc>
          <w:tcPr>
            <w:tcW w:w="1094" w:type="dxa"/>
            <w:shd w:val="solid" w:color="FFFFFF" w:fill="auto"/>
          </w:tcPr>
          <w:p w14:paraId="417D39BE"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7C1CF8F3" w14:textId="77777777" w:rsidR="006B2DBE" w:rsidRPr="00AB7182" w:rsidRDefault="006B2DBE" w:rsidP="000B0B96">
            <w:pPr>
              <w:pStyle w:val="TAL"/>
              <w:rPr>
                <w:sz w:val="16"/>
                <w:szCs w:val="16"/>
              </w:rPr>
            </w:pPr>
            <w:r w:rsidRPr="00AB7182">
              <w:rPr>
                <w:color w:val="000000"/>
                <w:sz w:val="16"/>
                <w:szCs w:val="16"/>
              </w:rPr>
              <w:t>0069</w:t>
            </w:r>
          </w:p>
        </w:tc>
        <w:tc>
          <w:tcPr>
            <w:tcW w:w="567" w:type="dxa"/>
            <w:shd w:val="solid" w:color="FFFFFF" w:fill="auto"/>
          </w:tcPr>
          <w:p w14:paraId="7E8774B0" w14:textId="77777777" w:rsidR="006B2DBE" w:rsidRPr="00AB7182" w:rsidRDefault="006B2DBE" w:rsidP="000B0B96">
            <w:pPr>
              <w:pStyle w:val="TAL"/>
              <w:rPr>
                <w:sz w:val="16"/>
                <w:szCs w:val="16"/>
              </w:rPr>
            </w:pPr>
            <w:r w:rsidRPr="00AB7182">
              <w:rPr>
                <w:color w:val="000000"/>
                <w:sz w:val="16"/>
                <w:szCs w:val="16"/>
              </w:rPr>
              <w:t>1</w:t>
            </w:r>
          </w:p>
        </w:tc>
        <w:tc>
          <w:tcPr>
            <w:tcW w:w="425" w:type="dxa"/>
            <w:shd w:val="solid" w:color="FFFFFF" w:fill="auto"/>
          </w:tcPr>
          <w:p w14:paraId="2D94923A" w14:textId="77777777" w:rsidR="006B2DBE" w:rsidRPr="00AB7182" w:rsidRDefault="006B2DBE" w:rsidP="000B0B96">
            <w:pPr>
              <w:pStyle w:val="TAL"/>
              <w:rPr>
                <w:color w:val="000000"/>
                <w:sz w:val="16"/>
                <w:szCs w:val="16"/>
              </w:rPr>
            </w:pPr>
          </w:p>
        </w:tc>
        <w:tc>
          <w:tcPr>
            <w:tcW w:w="4819" w:type="dxa"/>
            <w:shd w:val="solid" w:color="FFFFFF" w:fill="auto"/>
          </w:tcPr>
          <w:p w14:paraId="37BA9283" w14:textId="77777777" w:rsidR="006B2DBE" w:rsidRPr="00AB7182" w:rsidRDefault="006B2DBE" w:rsidP="000B0B96">
            <w:pPr>
              <w:pStyle w:val="TAL"/>
              <w:rPr>
                <w:sz w:val="16"/>
                <w:szCs w:val="16"/>
              </w:rPr>
            </w:pPr>
            <w:r w:rsidRPr="00AB7182">
              <w:rPr>
                <w:color w:val="000000"/>
                <w:sz w:val="16"/>
                <w:szCs w:val="16"/>
              </w:rPr>
              <w:t>Setting of 3GPP manadatory parameters to conditional</w:t>
            </w:r>
          </w:p>
        </w:tc>
        <w:tc>
          <w:tcPr>
            <w:tcW w:w="709" w:type="dxa"/>
            <w:shd w:val="solid" w:color="FFFFFF" w:fill="auto"/>
          </w:tcPr>
          <w:p w14:paraId="0B938475" w14:textId="77777777" w:rsidR="006B2DBE" w:rsidRPr="00AB7182" w:rsidRDefault="006B2DBE" w:rsidP="000B0B96">
            <w:pPr>
              <w:pStyle w:val="TAL"/>
              <w:rPr>
                <w:sz w:val="16"/>
                <w:szCs w:val="16"/>
              </w:rPr>
            </w:pPr>
          </w:p>
        </w:tc>
      </w:tr>
      <w:tr w:rsidR="006B2DBE" w:rsidRPr="00AB7182" w14:paraId="7C95AA06" w14:textId="77777777" w:rsidTr="00CB34D9">
        <w:tc>
          <w:tcPr>
            <w:tcW w:w="800" w:type="dxa"/>
            <w:shd w:val="solid" w:color="FFFFFF" w:fill="auto"/>
          </w:tcPr>
          <w:p w14:paraId="6FA925A9" w14:textId="77777777" w:rsidR="006B2DBE" w:rsidRPr="00AB7182" w:rsidRDefault="006B2DBE" w:rsidP="000B0B96">
            <w:pPr>
              <w:pStyle w:val="TAL"/>
              <w:rPr>
                <w:sz w:val="16"/>
                <w:szCs w:val="16"/>
              </w:rPr>
            </w:pPr>
          </w:p>
        </w:tc>
        <w:tc>
          <w:tcPr>
            <w:tcW w:w="800" w:type="dxa"/>
            <w:shd w:val="solid" w:color="FFFFFF" w:fill="auto"/>
          </w:tcPr>
          <w:p w14:paraId="4716B41D" w14:textId="77777777" w:rsidR="006B2DBE" w:rsidRPr="00AB7182" w:rsidRDefault="006B2DBE" w:rsidP="000B0B96">
            <w:pPr>
              <w:pStyle w:val="TAL"/>
              <w:rPr>
                <w:sz w:val="16"/>
                <w:szCs w:val="16"/>
              </w:rPr>
            </w:pPr>
          </w:p>
        </w:tc>
        <w:tc>
          <w:tcPr>
            <w:tcW w:w="1094" w:type="dxa"/>
            <w:shd w:val="solid" w:color="FFFFFF" w:fill="auto"/>
          </w:tcPr>
          <w:p w14:paraId="4D088FC8"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5C80BDED" w14:textId="77777777" w:rsidR="006B2DBE" w:rsidRPr="00AB7182" w:rsidRDefault="006B2DBE" w:rsidP="000B0B96">
            <w:pPr>
              <w:pStyle w:val="TAL"/>
              <w:rPr>
                <w:sz w:val="16"/>
                <w:szCs w:val="16"/>
              </w:rPr>
            </w:pPr>
            <w:r w:rsidRPr="00AB7182">
              <w:rPr>
                <w:color w:val="000000"/>
                <w:sz w:val="16"/>
                <w:szCs w:val="16"/>
              </w:rPr>
              <w:t>0074</w:t>
            </w:r>
          </w:p>
        </w:tc>
        <w:tc>
          <w:tcPr>
            <w:tcW w:w="567" w:type="dxa"/>
            <w:shd w:val="solid" w:color="FFFFFF" w:fill="auto"/>
          </w:tcPr>
          <w:p w14:paraId="520317DF" w14:textId="77777777" w:rsidR="006B2DBE" w:rsidRPr="00AB7182" w:rsidRDefault="006B2DBE" w:rsidP="000B0B96">
            <w:pPr>
              <w:pStyle w:val="TAL"/>
              <w:rPr>
                <w:sz w:val="16"/>
                <w:szCs w:val="16"/>
              </w:rPr>
            </w:pPr>
          </w:p>
        </w:tc>
        <w:tc>
          <w:tcPr>
            <w:tcW w:w="425" w:type="dxa"/>
            <w:shd w:val="solid" w:color="FFFFFF" w:fill="auto"/>
          </w:tcPr>
          <w:p w14:paraId="5BB799A1" w14:textId="77777777" w:rsidR="006B2DBE" w:rsidRPr="00AB7182" w:rsidRDefault="006B2DBE" w:rsidP="000B0B96">
            <w:pPr>
              <w:pStyle w:val="TAL"/>
              <w:rPr>
                <w:color w:val="000000"/>
                <w:sz w:val="16"/>
                <w:szCs w:val="16"/>
              </w:rPr>
            </w:pPr>
          </w:p>
        </w:tc>
        <w:tc>
          <w:tcPr>
            <w:tcW w:w="4819" w:type="dxa"/>
            <w:shd w:val="solid" w:color="FFFFFF" w:fill="auto"/>
          </w:tcPr>
          <w:p w14:paraId="2D8DAA9A" w14:textId="77777777" w:rsidR="006B2DBE" w:rsidRPr="00AB7182" w:rsidRDefault="006B2DBE" w:rsidP="000B0B96">
            <w:pPr>
              <w:pStyle w:val="TAL"/>
              <w:rPr>
                <w:sz w:val="16"/>
                <w:szCs w:val="16"/>
              </w:rPr>
            </w:pPr>
            <w:r w:rsidRPr="00AB7182">
              <w:rPr>
                <w:color w:val="000000"/>
                <w:sz w:val="16"/>
                <w:szCs w:val="16"/>
              </w:rPr>
              <w:t>CR miss implementation Call independent procedures and packages</w:t>
            </w:r>
          </w:p>
        </w:tc>
        <w:tc>
          <w:tcPr>
            <w:tcW w:w="709" w:type="dxa"/>
            <w:shd w:val="solid" w:color="FFFFFF" w:fill="auto"/>
          </w:tcPr>
          <w:p w14:paraId="2ED6AC1D" w14:textId="77777777" w:rsidR="006B2DBE" w:rsidRPr="00AB7182" w:rsidRDefault="006B2DBE" w:rsidP="000B0B96">
            <w:pPr>
              <w:pStyle w:val="TAL"/>
              <w:rPr>
                <w:sz w:val="16"/>
                <w:szCs w:val="16"/>
              </w:rPr>
            </w:pPr>
          </w:p>
        </w:tc>
      </w:tr>
      <w:tr w:rsidR="006B2DBE" w:rsidRPr="00AB7182" w14:paraId="691125FA" w14:textId="77777777" w:rsidTr="00CB34D9">
        <w:tc>
          <w:tcPr>
            <w:tcW w:w="800" w:type="dxa"/>
            <w:shd w:val="solid" w:color="FFFFFF" w:fill="auto"/>
          </w:tcPr>
          <w:p w14:paraId="14A8B20D" w14:textId="77777777" w:rsidR="006B2DBE" w:rsidRPr="00AB7182" w:rsidRDefault="006B2DBE" w:rsidP="000B0B96">
            <w:pPr>
              <w:pStyle w:val="TAL"/>
              <w:rPr>
                <w:sz w:val="16"/>
                <w:szCs w:val="16"/>
              </w:rPr>
            </w:pPr>
          </w:p>
        </w:tc>
        <w:tc>
          <w:tcPr>
            <w:tcW w:w="800" w:type="dxa"/>
            <w:shd w:val="solid" w:color="FFFFFF" w:fill="auto"/>
          </w:tcPr>
          <w:p w14:paraId="26C35898" w14:textId="77777777" w:rsidR="006B2DBE" w:rsidRPr="00AB7182" w:rsidRDefault="006B2DBE" w:rsidP="000B0B96">
            <w:pPr>
              <w:pStyle w:val="TAL"/>
              <w:rPr>
                <w:sz w:val="16"/>
                <w:szCs w:val="16"/>
              </w:rPr>
            </w:pPr>
          </w:p>
        </w:tc>
        <w:tc>
          <w:tcPr>
            <w:tcW w:w="1094" w:type="dxa"/>
            <w:shd w:val="solid" w:color="FFFFFF" w:fill="auto"/>
          </w:tcPr>
          <w:p w14:paraId="2F2A77B7"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0B3F7FAD" w14:textId="77777777" w:rsidR="006B2DBE" w:rsidRPr="00AB7182" w:rsidRDefault="006B2DBE" w:rsidP="000B0B96">
            <w:pPr>
              <w:pStyle w:val="TAL"/>
              <w:rPr>
                <w:sz w:val="16"/>
                <w:szCs w:val="16"/>
              </w:rPr>
            </w:pPr>
            <w:r w:rsidRPr="00AB7182">
              <w:rPr>
                <w:color w:val="000000"/>
                <w:sz w:val="16"/>
                <w:szCs w:val="16"/>
              </w:rPr>
              <w:t>0075</w:t>
            </w:r>
          </w:p>
        </w:tc>
        <w:tc>
          <w:tcPr>
            <w:tcW w:w="567" w:type="dxa"/>
            <w:shd w:val="solid" w:color="FFFFFF" w:fill="auto"/>
          </w:tcPr>
          <w:p w14:paraId="1E11BB4F" w14:textId="77777777" w:rsidR="006B2DBE" w:rsidRPr="00AB7182" w:rsidRDefault="006B2DBE" w:rsidP="000B0B96">
            <w:pPr>
              <w:pStyle w:val="TAL"/>
              <w:rPr>
                <w:sz w:val="16"/>
                <w:szCs w:val="16"/>
              </w:rPr>
            </w:pPr>
            <w:r w:rsidRPr="00AB7182">
              <w:rPr>
                <w:color w:val="000000"/>
                <w:sz w:val="16"/>
                <w:szCs w:val="16"/>
              </w:rPr>
              <w:t>2</w:t>
            </w:r>
          </w:p>
        </w:tc>
        <w:tc>
          <w:tcPr>
            <w:tcW w:w="425" w:type="dxa"/>
            <w:shd w:val="solid" w:color="FFFFFF" w:fill="auto"/>
          </w:tcPr>
          <w:p w14:paraId="294B86AA" w14:textId="77777777" w:rsidR="006B2DBE" w:rsidRPr="00AB7182" w:rsidRDefault="006B2DBE" w:rsidP="000B0B96">
            <w:pPr>
              <w:pStyle w:val="TAL"/>
              <w:rPr>
                <w:color w:val="000000"/>
                <w:sz w:val="16"/>
                <w:szCs w:val="16"/>
              </w:rPr>
            </w:pPr>
          </w:p>
        </w:tc>
        <w:tc>
          <w:tcPr>
            <w:tcW w:w="4819" w:type="dxa"/>
            <w:shd w:val="solid" w:color="FFFFFF" w:fill="auto"/>
          </w:tcPr>
          <w:p w14:paraId="5179EDBD" w14:textId="77777777" w:rsidR="006B2DBE" w:rsidRPr="00AB7182" w:rsidRDefault="006B2DBE" w:rsidP="000B0B96">
            <w:pPr>
              <w:pStyle w:val="TAL"/>
              <w:rPr>
                <w:sz w:val="16"/>
                <w:szCs w:val="16"/>
              </w:rPr>
            </w:pPr>
            <w:r w:rsidRPr="00AB7182">
              <w:rPr>
                <w:color w:val="000000"/>
                <w:sz w:val="16"/>
                <w:szCs w:val="16"/>
              </w:rPr>
              <w:t>Removal of TBD for Number of Commands Per Transaction</w:t>
            </w:r>
          </w:p>
        </w:tc>
        <w:tc>
          <w:tcPr>
            <w:tcW w:w="709" w:type="dxa"/>
            <w:shd w:val="solid" w:color="FFFFFF" w:fill="auto"/>
          </w:tcPr>
          <w:p w14:paraId="4DA25E86" w14:textId="77777777" w:rsidR="006B2DBE" w:rsidRPr="00AB7182" w:rsidRDefault="006B2DBE" w:rsidP="000B0B96">
            <w:pPr>
              <w:pStyle w:val="TAL"/>
              <w:rPr>
                <w:sz w:val="16"/>
                <w:szCs w:val="16"/>
              </w:rPr>
            </w:pPr>
          </w:p>
        </w:tc>
      </w:tr>
      <w:tr w:rsidR="006B2DBE" w:rsidRPr="00AB7182" w14:paraId="252B4C43" w14:textId="77777777" w:rsidTr="00CB34D9">
        <w:tc>
          <w:tcPr>
            <w:tcW w:w="800" w:type="dxa"/>
            <w:shd w:val="solid" w:color="FFFFFF" w:fill="auto"/>
          </w:tcPr>
          <w:p w14:paraId="51EAC5DB" w14:textId="77777777" w:rsidR="006B2DBE" w:rsidRPr="00AB7182" w:rsidRDefault="006B2DBE" w:rsidP="000B0B96">
            <w:pPr>
              <w:pStyle w:val="TAL"/>
              <w:rPr>
                <w:sz w:val="16"/>
                <w:szCs w:val="16"/>
              </w:rPr>
            </w:pPr>
          </w:p>
        </w:tc>
        <w:tc>
          <w:tcPr>
            <w:tcW w:w="800" w:type="dxa"/>
            <w:shd w:val="solid" w:color="FFFFFF" w:fill="auto"/>
          </w:tcPr>
          <w:p w14:paraId="36B53AD3" w14:textId="77777777" w:rsidR="006B2DBE" w:rsidRPr="00AB7182" w:rsidRDefault="006B2DBE" w:rsidP="000B0B96">
            <w:pPr>
              <w:pStyle w:val="TAL"/>
              <w:rPr>
                <w:sz w:val="16"/>
                <w:szCs w:val="16"/>
              </w:rPr>
            </w:pPr>
          </w:p>
        </w:tc>
        <w:tc>
          <w:tcPr>
            <w:tcW w:w="1094" w:type="dxa"/>
            <w:shd w:val="solid" w:color="FFFFFF" w:fill="auto"/>
          </w:tcPr>
          <w:p w14:paraId="619E8971"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1A0B9742" w14:textId="77777777" w:rsidR="006B2DBE" w:rsidRPr="00AB7182" w:rsidRDefault="006B2DBE" w:rsidP="000B0B96">
            <w:pPr>
              <w:pStyle w:val="TAL"/>
              <w:rPr>
                <w:sz w:val="16"/>
                <w:szCs w:val="16"/>
              </w:rPr>
            </w:pPr>
            <w:r w:rsidRPr="00AB7182">
              <w:rPr>
                <w:color w:val="000000"/>
                <w:sz w:val="16"/>
                <w:szCs w:val="16"/>
              </w:rPr>
              <w:t>0080</w:t>
            </w:r>
          </w:p>
        </w:tc>
        <w:tc>
          <w:tcPr>
            <w:tcW w:w="567" w:type="dxa"/>
            <w:shd w:val="solid" w:color="FFFFFF" w:fill="auto"/>
          </w:tcPr>
          <w:p w14:paraId="49B68555" w14:textId="77777777" w:rsidR="006B2DBE" w:rsidRPr="00AB7182" w:rsidRDefault="006B2DBE" w:rsidP="000B0B96">
            <w:pPr>
              <w:pStyle w:val="TAL"/>
              <w:rPr>
                <w:sz w:val="16"/>
                <w:szCs w:val="16"/>
              </w:rPr>
            </w:pPr>
          </w:p>
        </w:tc>
        <w:tc>
          <w:tcPr>
            <w:tcW w:w="425" w:type="dxa"/>
            <w:shd w:val="solid" w:color="FFFFFF" w:fill="auto"/>
          </w:tcPr>
          <w:p w14:paraId="7A25FD38" w14:textId="77777777" w:rsidR="006B2DBE" w:rsidRPr="00AB7182" w:rsidRDefault="006B2DBE" w:rsidP="000B0B96">
            <w:pPr>
              <w:pStyle w:val="TAL"/>
              <w:rPr>
                <w:color w:val="000000"/>
                <w:sz w:val="16"/>
                <w:szCs w:val="16"/>
              </w:rPr>
            </w:pPr>
          </w:p>
        </w:tc>
        <w:tc>
          <w:tcPr>
            <w:tcW w:w="4819" w:type="dxa"/>
            <w:shd w:val="solid" w:color="FFFFFF" w:fill="auto"/>
          </w:tcPr>
          <w:p w14:paraId="1E704A67" w14:textId="77777777" w:rsidR="006B2DBE" w:rsidRPr="00AB7182" w:rsidRDefault="006B2DBE" w:rsidP="000B0B96">
            <w:pPr>
              <w:pStyle w:val="TAL"/>
              <w:rPr>
                <w:sz w:val="16"/>
                <w:szCs w:val="16"/>
              </w:rPr>
            </w:pPr>
            <w:r w:rsidRPr="00AB7182">
              <w:rPr>
                <w:color w:val="000000"/>
                <w:sz w:val="16"/>
                <w:szCs w:val="16"/>
              </w:rPr>
              <w:t>Missing Procedures Towards IMS</w:t>
            </w:r>
          </w:p>
        </w:tc>
        <w:tc>
          <w:tcPr>
            <w:tcW w:w="709" w:type="dxa"/>
            <w:shd w:val="solid" w:color="FFFFFF" w:fill="auto"/>
          </w:tcPr>
          <w:p w14:paraId="54E30B09" w14:textId="77777777" w:rsidR="006B2DBE" w:rsidRPr="00AB7182" w:rsidRDefault="006B2DBE" w:rsidP="000B0B96">
            <w:pPr>
              <w:pStyle w:val="TAL"/>
              <w:rPr>
                <w:sz w:val="16"/>
                <w:szCs w:val="16"/>
              </w:rPr>
            </w:pPr>
          </w:p>
        </w:tc>
      </w:tr>
      <w:tr w:rsidR="006B2DBE" w:rsidRPr="00AB7182" w14:paraId="54D02E44" w14:textId="77777777" w:rsidTr="00CB34D9">
        <w:tc>
          <w:tcPr>
            <w:tcW w:w="800" w:type="dxa"/>
            <w:shd w:val="solid" w:color="FFFFFF" w:fill="auto"/>
          </w:tcPr>
          <w:p w14:paraId="091960B6" w14:textId="77777777" w:rsidR="006B2DBE" w:rsidRPr="00AB7182" w:rsidRDefault="006B2DBE" w:rsidP="000B0B96">
            <w:pPr>
              <w:pStyle w:val="TAL"/>
              <w:rPr>
                <w:sz w:val="16"/>
                <w:szCs w:val="16"/>
              </w:rPr>
            </w:pPr>
          </w:p>
        </w:tc>
        <w:tc>
          <w:tcPr>
            <w:tcW w:w="800" w:type="dxa"/>
            <w:shd w:val="solid" w:color="FFFFFF" w:fill="auto"/>
          </w:tcPr>
          <w:p w14:paraId="2D9FECB3" w14:textId="77777777" w:rsidR="006B2DBE" w:rsidRPr="00AB7182" w:rsidRDefault="006B2DBE" w:rsidP="000B0B96">
            <w:pPr>
              <w:pStyle w:val="TAL"/>
              <w:rPr>
                <w:sz w:val="16"/>
                <w:szCs w:val="16"/>
              </w:rPr>
            </w:pPr>
          </w:p>
        </w:tc>
        <w:tc>
          <w:tcPr>
            <w:tcW w:w="1094" w:type="dxa"/>
            <w:shd w:val="solid" w:color="FFFFFF" w:fill="auto"/>
          </w:tcPr>
          <w:p w14:paraId="6B486CE9"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54871756" w14:textId="77777777" w:rsidR="006B2DBE" w:rsidRPr="00AB7182" w:rsidRDefault="006B2DBE" w:rsidP="000B0B96">
            <w:pPr>
              <w:pStyle w:val="TAL"/>
              <w:rPr>
                <w:sz w:val="16"/>
                <w:szCs w:val="16"/>
              </w:rPr>
            </w:pPr>
            <w:r w:rsidRPr="00AB7182">
              <w:rPr>
                <w:color w:val="000000"/>
                <w:sz w:val="16"/>
                <w:szCs w:val="16"/>
              </w:rPr>
              <w:t>0071</w:t>
            </w:r>
          </w:p>
        </w:tc>
        <w:tc>
          <w:tcPr>
            <w:tcW w:w="567" w:type="dxa"/>
            <w:shd w:val="solid" w:color="FFFFFF" w:fill="auto"/>
          </w:tcPr>
          <w:p w14:paraId="5D971F46"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997A2E4" w14:textId="77777777" w:rsidR="006B2DBE" w:rsidRPr="00AB7182" w:rsidRDefault="006B2DBE" w:rsidP="000B0B96">
            <w:pPr>
              <w:pStyle w:val="TAL"/>
              <w:rPr>
                <w:color w:val="000000"/>
                <w:sz w:val="16"/>
                <w:szCs w:val="16"/>
              </w:rPr>
            </w:pPr>
          </w:p>
        </w:tc>
        <w:tc>
          <w:tcPr>
            <w:tcW w:w="4819" w:type="dxa"/>
            <w:shd w:val="solid" w:color="FFFFFF" w:fill="auto"/>
          </w:tcPr>
          <w:p w14:paraId="1950ABDE" w14:textId="77777777" w:rsidR="006B2DBE" w:rsidRPr="00AB7182" w:rsidRDefault="006B2DBE" w:rsidP="000B0B96">
            <w:pPr>
              <w:pStyle w:val="TAL"/>
              <w:rPr>
                <w:sz w:val="16"/>
                <w:szCs w:val="16"/>
              </w:rPr>
            </w:pPr>
            <w:r w:rsidRPr="00AB7182">
              <w:rPr>
                <w:color w:val="000000"/>
                <w:sz w:val="16"/>
                <w:szCs w:val="16"/>
              </w:rPr>
              <w:t>Profile registration procedure</w:t>
            </w:r>
          </w:p>
        </w:tc>
        <w:tc>
          <w:tcPr>
            <w:tcW w:w="709" w:type="dxa"/>
            <w:shd w:val="solid" w:color="FFFFFF" w:fill="auto"/>
          </w:tcPr>
          <w:p w14:paraId="46DE2F7A" w14:textId="77777777" w:rsidR="006B2DBE" w:rsidRPr="00AB7182" w:rsidRDefault="006B2DBE" w:rsidP="000B0B96">
            <w:pPr>
              <w:pStyle w:val="TAL"/>
              <w:rPr>
                <w:sz w:val="16"/>
                <w:szCs w:val="16"/>
              </w:rPr>
            </w:pPr>
          </w:p>
        </w:tc>
      </w:tr>
      <w:tr w:rsidR="006B2DBE" w:rsidRPr="00AB7182" w14:paraId="1CDE25F6" w14:textId="77777777" w:rsidTr="00CB34D9">
        <w:tc>
          <w:tcPr>
            <w:tcW w:w="800" w:type="dxa"/>
            <w:shd w:val="solid" w:color="FFFFFF" w:fill="auto"/>
          </w:tcPr>
          <w:p w14:paraId="518BC377" w14:textId="77777777" w:rsidR="006B2DBE" w:rsidRPr="00AB7182" w:rsidRDefault="006B2DBE" w:rsidP="000B0B96">
            <w:pPr>
              <w:pStyle w:val="TAL"/>
              <w:rPr>
                <w:sz w:val="16"/>
                <w:szCs w:val="16"/>
              </w:rPr>
            </w:pPr>
          </w:p>
        </w:tc>
        <w:tc>
          <w:tcPr>
            <w:tcW w:w="800" w:type="dxa"/>
            <w:shd w:val="solid" w:color="FFFFFF" w:fill="auto"/>
          </w:tcPr>
          <w:p w14:paraId="79D6811F" w14:textId="77777777" w:rsidR="006B2DBE" w:rsidRPr="00AB7182" w:rsidRDefault="006B2DBE" w:rsidP="000B0B96">
            <w:pPr>
              <w:pStyle w:val="TAL"/>
              <w:rPr>
                <w:sz w:val="16"/>
                <w:szCs w:val="16"/>
              </w:rPr>
            </w:pPr>
          </w:p>
        </w:tc>
        <w:tc>
          <w:tcPr>
            <w:tcW w:w="1094" w:type="dxa"/>
            <w:shd w:val="solid" w:color="FFFFFF" w:fill="auto"/>
          </w:tcPr>
          <w:p w14:paraId="35247ABF"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5385CE39" w14:textId="77777777" w:rsidR="006B2DBE" w:rsidRPr="00AB7182" w:rsidRDefault="006B2DBE" w:rsidP="000B0B96">
            <w:pPr>
              <w:pStyle w:val="TAL"/>
              <w:rPr>
                <w:sz w:val="16"/>
                <w:szCs w:val="16"/>
              </w:rPr>
            </w:pPr>
            <w:r w:rsidRPr="00AB7182">
              <w:rPr>
                <w:color w:val="000000"/>
                <w:sz w:val="16"/>
                <w:szCs w:val="16"/>
              </w:rPr>
              <w:t>0073</w:t>
            </w:r>
          </w:p>
        </w:tc>
        <w:tc>
          <w:tcPr>
            <w:tcW w:w="567" w:type="dxa"/>
            <w:shd w:val="solid" w:color="FFFFFF" w:fill="auto"/>
          </w:tcPr>
          <w:p w14:paraId="4F453C92"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2E317B0A" w14:textId="77777777" w:rsidR="006B2DBE" w:rsidRPr="00AB7182" w:rsidRDefault="006B2DBE" w:rsidP="000B0B96">
            <w:pPr>
              <w:pStyle w:val="TAL"/>
              <w:rPr>
                <w:color w:val="000000"/>
                <w:sz w:val="16"/>
                <w:szCs w:val="16"/>
              </w:rPr>
            </w:pPr>
          </w:p>
        </w:tc>
        <w:tc>
          <w:tcPr>
            <w:tcW w:w="4819" w:type="dxa"/>
            <w:shd w:val="solid" w:color="FFFFFF" w:fill="auto"/>
          </w:tcPr>
          <w:p w14:paraId="3B4A0BD8" w14:textId="77777777" w:rsidR="006B2DBE" w:rsidRPr="00AB7182" w:rsidRDefault="006B2DBE" w:rsidP="000B0B96">
            <w:pPr>
              <w:pStyle w:val="TAL"/>
              <w:rPr>
                <w:sz w:val="16"/>
                <w:szCs w:val="16"/>
              </w:rPr>
            </w:pPr>
            <w:r w:rsidRPr="00AB7182">
              <w:rPr>
                <w:color w:val="000000"/>
                <w:sz w:val="16"/>
                <w:szCs w:val="16"/>
              </w:rPr>
              <w:t>Rules for SDP equivalents</w:t>
            </w:r>
          </w:p>
        </w:tc>
        <w:tc>
          <w:tcPr>
            <w:tcW w:w="709" w:type="dxa"/>
            <w:shd w:val="solid" w:color="FFFFFF" w:fill="auto"/>
          </w:tcPr>
          <w:p w14:paraId="22B535D0" w14:textId="77777777" w:rsidR="006B2DBE" w:rsidRPr="00AB7182" w:rsidRDefault="006B2DBE" w:rsidP="000B0B96">
            <w:pPr>
              <w:pStyle w:val="TAL"/>
              <w:rPr>
                <w:sz w:val="16"/>
                <w:szCs w:val="16"/>
              </w:rPr>
            </w:pPr>
          </w:p>
        </w:tc>
      </w:tr>
      <w:tr w:rsidR="006B2DBE" w:rsidRPr="00AB7182" w14:paraId="5C5C031D" w14:textId="77777777" w:rsidTr="00CB34D9">
        <w:tc>
          <w:tcPr>
            <w:tcW w:w="800" w:type="dxa"/>
            <w:shd w:val="solid" w:color="FFFFFF" w:fill="auto"/>
          </w:tcPr>
          <w:p w14:paraId="11630717" w14:textId="77777777" w:rsidR="006B2DBE" w:rsidRPr="00AB7182" w:rsidRDefault="006B2DBE" w:rsidP="000B0B96">
            <w:pPr>
              <w:pStyle w:val="TAL"/>
              <w:rPr>
                <w:sz w:val="16"/>
                <w:szCs w:val="16"/>
              </w:rPr>
            </w:pPr>
          </w:p>
        </w:tc>
        <w:tc>
          <w:tcPr>
            <w:tcW w:w="800" w:type="dxa"/>
            <w:shd w:val="solid" w:color="FFFFFF" w:fill="auto"/>
          </w:tcPr>
          <w:p w14:paraId="1F13C417" w14:textId="77777777" w:rsidR="006B2DBE" w:rsidRPr="00AB7182" w:rsidRDefault="006B2DBE" w:rsidP="000B0B96">
            <w:pPr>
              <w:pStyle w:val="TAL"/>
              <w:rPr>
                <w:sz w:val="16"/>
                <w:szCs w:val="16"/>
              </w:rPr>
            </w:pPr>
          </w:p>
        </w:tc>
        <w:tc>
          <w:tcPr>
            <w:tcW w:w="1094" w:type="dxa"/>
            <w:shd w:val="solid" w:color="FFFFFF" w:fill="auto"/>
          </w:tcPr>
          <w:p w14:paraId="54566BD0"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1272F304" w14:textId="77777777" w:rsidR="006B2DBE" w:rsidRPr="00AB7182" w:rsidRDefault="006B2DBE" w:rsidP="000B0B96">
            <w:pPr>
              <w:pStyle w:val="TAL"/>
              <w:rPr>
                <w:sz w:val="16"/>
                <w:szCs w:val="16"/>
              </w:rPr>
            </w:pPr>
            <w:r w:rsidRPr="00AB7182">
              <w:rPr>
                <w:color w:val="000000"/>
                <w:sz w:val="16"/>
                <w:szCs w:val="16"/>
              </w:rPr>
              <w:t>0077</w:t>
            </w:r>
          </w:p>
        </w:tc>
        <w:tc>
          <w:tcPr>
            <w:tcW w:w="567" w:type="dxa"/>
            <w:shd w:val="solid" w:color="FFFFFF" w:fill="auto"/>
          </w:tcPr>
          <w:p w14:paraId="5EE19BDF"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1025956D" w14:textId="77777777" w:rsidR="006B2DBE" w:rsidRPr="00AB7182" w:rsidRDefault="006B2DBE" w:rsidP="000B0B96">
            <w:pPr>
              <w:pStyle w:val="TAL"/>
              <w:rPr>
                <w:color w:val="000000"/>
                <w:sz w:val="16"/>
                <w:szCs w:val="16"/>
              </w:rPr>
            </w:pPr>
          </w:p>
        </w:tc>
        <w:tc>
          <w:tcPr>
            <w:tcW w:w="4819" w:type="dxa"/>
            <w:shd w:val="solid" w:color="FFFFFF" w:fill="auto"/>
          </w:tcPr>
          <w:p w14:paraId="0CE24128" w14:textId="77777777" w:rsidR="006B2DBE" w:rsidRPr="00AB7182" w:rsidRDefault="006B2DBE" w:rsidP="000B0B96">
            <w:pPr>
              <w:pStyle w:val="TAL"/>
              <w:rPr>
                <w:sz w:val="16"/>
                <w:szCs w:val="16"/>
              </w:rPr>
            </w:pPr>
            <w:r w:rsidRPr="00AB7182">
              <w:rPr>
                <w:color w:val="000000"/>
                <w:sz w:val="16"/>
                <w:szCs w:val="16"/>
              </w:rPr>
              <w:t>Codec Parameters</w:t>
            </w:r>
          </w:p>
        </w:tc>
        <w:tc>
          <w:tcPr>
            <w:tcW w:w="709" w:type="dxa"/>
            <w:shd w:val="solid" w:color="FFFFFF" w:fill="auto"/>
          </w:tcPr>
          <w:p w14:paraId="5EEA44BE" w14:textId="77777777" w:rsidR="006B2DBE" w:rsidRPr="00AB7182" w:rsidRDefault="006B2DBE" w:rsidP="000B0B96">
            <w:pPr>
              <w:pStyle w:val="TAL"/>
              <w:rPr>
                <w:sz w:val="16"/>
                <w:szCs w:val="16"/>
              </w:rPr>
            </w:pPr>
          </w:p>
        </w:tc>
      </w:tr>
      <w:tr w:rsidR="006B2DBE" w:rsidRPr="00AB7182" w14:paraId="1071F6E5" w14:textId="77777777" w:rsidTr="00CB34D9">
        <w:tc>
          <w:tcPr>
            <w:tcW w:w="800" w:type="dxa"/>
            <w:shd w:val="solid" w:color="FFFFFF" w:fill="auto"/>
          </w:tcPr>
          <w:p w14:paraId="50F0646C" w14:textId="77777777" w:rsidR="006B2DBE" w:rsidRPr="00AB7182" w:rsidRDefault="006B2DBE" w:rsidP="000B0B96">
            <w:pPr>
              <w:pStyle w:val="TAL"/>
              <w:rPr>
                <w:sz w:val="16"/>
                <w:szCs w:val="16"/>
              </w:rPr>
            </w:pPr>
            <w:r w:rsidRPr="00AB7182">
              <w:rPr>
                <w:sz w:val="16"/>
                <w:szCs w:val="16"/>
              </w:rPr>
              <w:t>2007-03</w:t>
            </w:r>
          </w:p>
        </w:tc>
        <w:tc>
          <w:tcPr>
            <w:tcW w:w="800" w:type="dxa"/>
            <w:shd w:val="solid" w:color="FFFFFF" w:fill="auto"/>
          </w:tcPr>
          <w:p w14:paraId="31496ADD" w14:textId="77777777" w:rsidR="006B2DBE" w:rsidRPr="00AB7182" w:rsidRDefault="006B2DBE" w:rsidP="000B0B96">
            <w:pPr>
              <w:pStyle w:val="TAL"/>
              <w:rPr>
                <w:sz w:val="16"/>
                <w:szCs w:val="16"/>
              </w:rPr>
            </w:pPr>
            <w:r w:rsidRPr="00AB7182">
              <w:rPr>
                <w:sz w:val="16"/>
                <w:szCs w:val="16"/>
              </w:rPr>
              <w:t>CT#35</w:t>
            </w:r>
          </w:p>
        </w:tc>
        <w:tc>
          <w:tcPr>
            <w:tcW w:w="1094" w:type="dxa"/>
            <w:shd w:val="solid" w:color="FFFFFF" w:fill="auto"/>
          </w:tcPr>
          <w:p w14:paraId="68955BC7" w14:textId="77777777" w:rsidR="006B2DBE" w:rsidRPr="00AB7182" w:rsidRDefault="006B2DBE" w:rsidP="000B0B96">
            <w:pPr>
              <w:pStyle w:val="TAL"/>
              <w:rPr>
                <w:sz w:val="16"/>
                <w:szCs w:val="16"/>
              </w:rPr>
            </w:pPr>
            <w:r w:rsidRPr="00AB7182">
              <w:rPr>
                <w:sz w:val="16"/>
                <w:szCs w:val="16"/>
              </w:rPr>
              <w:t>CP-070013</w:t>
            </w:r>
          </w:p>
        </w:tc>
        <w:tc>
          <w:tcPr>
            <w:tcW w:w="567" w:type="dxa"/>
            <w:shd w:val="solid" w:color="FFFFFF" w:fill="auto"/>
          </w:tcPr>
          <w:p w14:paraId="44EEC3AD" w14:textId="77777777" w:rsidR="006B2DBE" w:rsidRPr="00AB7182" w:rsidRDefault="006B2DBE" w:rsidP="000B0B96">
            <w:pPr>
              <w:pStyle w:val="TAL"/>
              <w:rPr>
                <w:color w:val="000000"/>
                <w:sz w:val="16"/>
                <w:szCs w:val="16"/>
              </w:rPr>
            </w:pPr>
            <w:r w:rsidRPr="00AB7182">
              <w:rPr>
                <w:color w:val="000000"/>
                <w:sz w:val="16"/>
                <w:szCs w:val="16"/>
              </w:rPr>
              <w:t>0081</w:t>
            </w:r>
          </w:p>
        </w:tc>
        <w:tc>
          <w:tcPr>
            <w:tcW w:w="567" w:type="dxa"/>
            <w:shd w:val="solid" w:color="FFFFFF" w:fill="auto"/>
          </w:tcPr>
          <w:p w14:paraId="16D58A4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926BC1C" w14:textId="77777777" w:rsidR="006B2DBE" w:rsidRPr="00AB7182" w:rsidRDefault="006B2DBE" w:rsidP="000B0B96">
            <w:pPr>
              <w:pStyle w:val="TAL"/>
              <w:rPr>
                <w:color w:val="000000"/>
                <w:sz w:val="16"/>
                <w:szCs w:val="16"/>
              </w:rPr>
            </w:pPr>
          </w:p>
        </w:tc>
        <w:tc>
          <w:tcPr>
            <w:tcW w:w="4819" w:type="dxa"/>
            <w:shd w:val="solid" w:color="FFFFFF" w:fill="auto"/>
          </w:tcPr>
          <w:p w14:paraId="7E0B2A60" w14:textId="77777777" w:rsidR="006B2DBE" w:rsidRPr="00AB7182" w:rsidRDefault="006B2DBE" w:rsidP="000B0B96">
            <w:pPr>
              <w:pStyle w:val="TAL"/>
              <w:rPr>
                <w:color w:val="000000"/>
                <w:sz w:val="16"/>
                <w:szCs w:val="16"/>
              </w:rPr>
            </w:pPr>
            <w:r w:rsidRPr="00AB7182">
              <w:rPr>
                <w:color w:val="000000"/>
                <w:sz w:val="16"/>
                <w:szCs w:val="16"/>
              </w:rPr>
              <w:t>Further Alignment of Mn Towards TISPAN Endorsement</w:t>
            </w:r>
          </w:p>
        </w:tc>
        <w:tc>
          <w:tcPr>
            <w:tcW w:w="709" w:type="dxa"/>
            <w:shd w:val="solid" w:color="FFFFFF" w:fill="auto"/>
          </w:tcPr>
          <w:p w14:paraId="0D65AB86" w14:textId="77777777" w:rsidR="006B2DBE" w:rsidRPr="00AB7182" w:rsidRDefault="006B2DBE" w:rsidP="000B0B96">
            <w:pPr>
              <w:pStyle w:val="TAL"/>
              <w:rPr>
                <w:sz w:val="16"/>
                <w:szCs w:val="16"/>
              </w:rPr>
            </w:pPr>
            <w:r w:rsidRPr="00AB7182">
              <w:rPr>
                <w:sz w:val="16"/>
                <w:szCs w:val="16"/>
              </w:rPr>
              <w:t>7.6.0</w:t>
            </w:r>
          </w:p>
        </w:tc>
      </w:tr>
      <w:tr w:rsidR="006B2DBE" w:rsidRPr="00AB7182" w14:paraId="71166F58" w14:textId="77777777" w:rsidTr="00CB34D9">
        <w:tc>
          <w:tcPr>
            <w:tcW w:w="800" w:type="dxa"/>
            <w:shd w:val="solid" w:color="FFFFFF" w:fill="auto"/>
          </w:tcPr>
          <w:p w14:paraId="7F19600B" w14:textId="77777777" w:rsidR="006B2DBE" w:rsidRPr="00AB7182" w:rsidRDefault="006B2DBE" w:rsidP="000B0B96">
            <w:pPr>
              <w:pStyle w:val="TAL"/>
              <w:rPr>
                <w:sz w:val="16"/>
                <w:szCs w:val="16"/>
              </w:rPr>
            </w:pPr>
            <w:r w:rsidRPr="00AB7182">
              <w:rPr>
                <w:sz w:val="16"/>
                <w:szCs w:val="16"/>
              </w:rPr>
              <w:t>2007-06</w:t>
            </w:r>
          </w:p>
        </w:tc>
        <w:tc>
          <w:tcPr>
            <w:tcW w:w="800" w:type="dxa"/>
            <w:shd w:val="solid" w:color="FFFFFF" w:fill="auto"/>
          </w:tcPr>
          <w:p w14:paraId="0B867053" w14:textId="77777777" w:rsidR="006B2DBE" w:rsidRPr="00AB7182" w:rsidRDefault="006B2DBE" w:rsidP="000B0B96">
            <w:pPr>
              <w:pStyle w:val="TAL"/>
              <w:rPr>
                <w:sz w:val="16"/>
                <w:szCs w:val="16"/>
              </w:rPr>
            </w:pPr>
            <w:r w:rsidRPr="00AB7182">
              <w:rPr>
                <w:sz w:val="16"/>
                <w:szCs w:val="16"/>
              </w:rPr>
              <w:t>CT#36</w:t>
            </w:r>
          </w:p>
        </w:tc>
        <w:tc>
          <w:tcPr>
            <w:tcW w:w="1094" w:type="dxa"/>
            <w:shd w:val="solid" w:color="FFFFFF" w:fill="auto"/>
          </w:tcPr>
          <w:p w14:paraId="3F8FCA0A" w14:textId="77777777" w:rsidR="006B2DBE" w:rsidRPr="00AB7182" w:rsidRDefault="006B2DBE" w:rsidP="000B0B96">
            <w:pPr>
              <w:pStyle w:val="TAL"/>
              <w:rPr>
                <w:sz w:val="16"/>
                <w:szCs w:val="16"/>
              </w:rPr>
            </w:pPr>
            <w:r w:rsidRPr="00AB7182">
              <w:rPr>
                <w:sz w:val="16"/>
                <w:szCs w:val="16"/>
              </w:rPr>
              <w:t>CP-070323</w:t>
            </w:r>
          </w:p>
        </w:tc>
        <w:tc>
          <w:tcPr>
            <w:tcW w:w="567" w:type="dxa"/>
            <w:shd w:val="solid" w:color="FFFFFF" w:fill="auto"/>
          </w:tcPr>
          <w:p w14:paraId="0A46A9B8" w14:textId="77777777" w:rsidR="006B2DBE" w:rsidRPr="00AB7182" w:rsidRDefault="006B2DBE" w:rsidP="000B0B96">
            <w:pPr>
              <w:pStyle w:val="TAL"/>
              <w:rPr>
                <w:color w:val="000000"/>
                <w:sz w:val="16"/>
                <w:szCs w:val="16"/>
              </w:rPr>
            </w:pPr>
            <w:r w:rsidRPr="00AB7182">
              <w:rPr>
                <w:color w:val="000000"/>
                <w:sz w:val="16"/>
                <w:szCs w:val="16"/>
              </w:rPr>
              <w:t>0087</w:t>
            </w:r>
          </w:p>
        </w:tc>
        <w:tc>
          <w:tcPr>
            <w:tcW w:w="567" w:type="dxa"/>
            <w:shd w:val="solid" w:color="FFFFFF" w:fill="auto"/>
          </w:tcPr>
          <w:p w14:paraId="53E9A14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44DD0BCA" w14:textId="77777777" w:rsidR="006B2DBE" w:rsidRPr="00AB7182" w:rsidRDefault="006B2DBE" w:rsidP="000B0B96">
            <w:pPr>
              <w:pStyle w:val="TAL"/>
              <w:rPr>
                <w:color w:val="000000"/>
                <w:sz w:val="16"/>
                <w:szCs w:val="16"/>
              </w:rPr>
            </w:pPr>
          </w:p>
        </w:tc>
        <w:tc>
          <w:tcPr>
            <w:tcW w:w="4819" w:type="dxa"/>
            <w:shd w:val="solid" w:color="FFFFFF" w:fill="auto"/>
          </w:tcPr>
          <w:p w14:paraId="6F1A2CE8" w14:textId="77777777" w:rsidR="006B2DBE" w:rsidRPr="00AB7182" w:rsidRDefault="006B2DBE" w:rsidP="000B0B96">
            <w:pPr>
              <w:pStyle w:val="TAL"/>
              <w:rPr>
                <w:color w:val="000000"/>
                <w:sz w:val="16"/>
                <w:szCs w:val="16"/>
              </w:rPr>
            </w:pPr>
            <w:r w:rsidRPr="00AB7182">
              <w:rPr>
                <w:color w:val="000000"/>
                <w:sz w:val="16"/>
                <w:szCs w:val="16"/>
              </w:rPr>
              <w:t>Addition of missing references and text corrections</w:t>
            </w:r>
          </w:p>
        </w:tc>
        <w:tc>
          <w:tcPr>
            <w:tcW w:w="709" w:type="dxa"/>
            <w:shd w:val="solid" w:color="FFFFFF" w:fill="auto"/>
          </w:tcPr>
          <w:p w14:paraId="5A39A908" w14:textId="77777777" w:rsidR="006B2DBE" w:rsidRPr="00AB7182" w:rsidRDefault="006B2DBE" w:rsidP="000B0B96">
            <w:pPr>
              <w:pStyle w:val="TAL"/>
              <w:rPr>
                <w:sz w:val="16"/>
                <w:szCs w:val="16"/>
              </w:rPr>
            </w:pPr>
            <w:r w:rsidRPr="00AB7182">
              <w:rPr>
                <w:sz w:val="16"/>
                <w:szCs w:val="16"/>
              </w:rPr>
              <w:t>7.7.0</w:t>
            </w:r>
          </w:p>
        </w:tc>
      </w:tr>
      <w:tr w:rsidR="006B2DBE" w:rsidRPr="00AB7182" w14:paraId="3F0B545C" w14:textId="77777777" w:rsidTr="00CB34D9">
        <w:tc>
          <w:tcPr>
            <w:tcW w:w="800" w:type="dxa"/>
            <w:shd w:val="solid" w:color="FFFFFF" w:fill="auto"/>
          </w:tcPr>
          <w:p w14:paraId="04BA8233" w14:textId="77777777" w:rsidR="006B2DBE" w:rsidRPr="00AB7182" w:rsidRDefault="006B2DBE" w:rsidP="000B0B96">
            <w:pPr>
              <w:pStyle w:val="TAL"/>
              <w:rPr>
                <w:sz w:val="16"/>
                <w:szCs w:val="16"/>
              </w:rPr>
            </w:pPr>
          </w:p>
        </w:tc>
        <w:tc>
          <w:tcPr>
            <w:tcW w:w="800" w:type="dxa"/>
            <w:shd w:val="solid" w:color="FFFFFF" w:fill="auto"/>
          </w:tcPr>
          <w:p w14:paraId="0221A27E" w14:textId="77777777" w:rsidR="006B2DBE" w:rsidRPr="00AB7182" w:rsidRDefault="006B2DBE" w:rsidP="000B0B96">
            <w:pPr>
              <w:pStyle w:val="TAL"/>
              <w:rPr>
                <w:sz w:val="16"/>
                <w:szCs w:val="16"/>
              </w:rPr>
            </w:pPr>
          </w:p>
        </w:tc>
        <w:tc>
          <w:tcPr>
            <w:tcW w:w="1094" w:type="dxa"/>
            <w:shd w:val="solid" w:color="FFFFFF" w:fill="auto"/>
          </w:tcPr>
          <w:p w14:paraId="5F636595" w14:textId="77777777" w:rsidR="006B2DBE" w:rsidRPr="00AB7182" w:rsidRDefault="006B2DBE" w:rsidP="000B0B96">
            <w:pPr>
              <w:pStyle w:val="TAL"/>
              <w:rPr>
                <w:sz w:val="16"/>
                <w:szCs w:val="16"/>
              </w:rPr>
            </w:pPr>
            <w:r w:rsidRPr="00AB7182">
              <w:rPr>
                <w:sz w:val="16"/>
                <w:szCs w:val="16"/>
              </w:rPr>
              <w:t>CP-070434</w:t>
            </w:r>
          </w:p>
        </w:tc>
        <w:tc>
          <w:tcPr>
            <w:tcW w:w="567" w:type="dxa"/>
            <w:shd w:val="solid" w:color="FFFFFF" w:fill="auto"/>
          </w:tcPr>
          <w:p w14:paraId="033CEC9C" w14:textId="77777777" w:rsidR="006B2DBE" w:rsidRPr="00AB7182" w:rsidRDefault="006B2DBE" w:rsidP="000B0B96">
            <w:pPr>
              <w:pStyle w:val="TAL"/>
              <w:rPr>
                <w:color w:val="000000"/>
                <w:sz w:val="16"/>
                <w:szCs w:val="16"/>
              </w:rPr>
            </w:pPr>
            <w:r w:rsidRPr="00AB7182">
              <w:rPr>
                <w:color w:val="000000"/>
                <w:sz w:val="16"/>
                <w:szCs w:val="16"/>
              </w:rPr>
              <w:t>0088</w:t>
            </w:r>
          </w:p>
        </w:tc>
        <w:tc>
          <w:tcPr>
            <w:tcW w:w="567" w:type="dxa"/>
            <w:shd w:val="solid" w:color="FFFFFF" w:fill="auto"/>
          </w:tcPr>
          <w:p w14:paraId="534DE13B"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6DC675FD" w14:textId="77777777" w:rsidR="006B2DBE" w:rsidRPr="00AB7182" w:rsidRDefault="006B2DBE" w:rsidP="000B0B96">
            <w:pPr>
              <w:pStyle w:val="TAL"/>
              <w:rPr>
                <w:color w:val="000000"/>
                <w:sz w:val="16"/>
                <w:szCs w:val="16"/>
              </w:rPr>
            </w:pPr>
          </w:p>
        </w:tc>
        <w:tc>
          <w:tcPr>
            <w:tcW w:w="4819" w:type="dxa"/>
            <w:shd w:val="solid" w:color="FFFFFF" w:fill="auto"/>
          </w:tcPr>
          <w:p w14:paraId="71A96EC8" w14:textId="77777777" w:rsidR="006B2DBE" w:rsidRPr="00AB7182" w:rsidRDefault="006B2DBE" w:rsidP="000B0B96">
            <w:pPr>
              <w:pStyle w:val="TAL"/>
              <w:rPr>
                <w:color w:val="000000"/>
                <w:sz w:val="16"/>
                <w:szCs w:val="16"/>
              </w:rPr>
            </w:pPr>
            <w:r w:rsidRPr="00AB7182">
              <w:rPr>
                <w:color w:val="000000"/>
                <w:sz w:val="16"/>
                <w:szCs w:val="16"/>
              </w:rPr>
              <w:t>Multimedia interworking Mn procedures</w:t>
            </w:r>
          </w:p>
        </w:tc>
        <w:tc>
          <w:tcPr>
            <w:tcW w:w="709" w:type="dxa"/>
            <w:shd w:val="solid" w:color="FFFFFF" w:fill="auto"/>
          </w:tcPr>
          <w:p w14:paraId="0C0BE2E0" w14:textId="77777777" w:rsidR="006B2DBE" w:rsidRPr="00AB7182" w:rsidRDefault="006B2DBE" w:rsidP="000B0B96">
            <w:pPr>
              <w:pStyle w:val="TAL"/>
              <w:rPr>
                <w:sz w:val="16"/>
                <w:szCs w:val="16"/>
              </w:rPr>
            </w:pPr>
          </w:p>
        </w:tc>
      </w:tr>
      <w:tr w:rsidR="006B2DBE" w:rsidRPr="00AB7182" w14:paraId="5BA74290" w14:textId="77777777" w:rsidTr="00CB34D9">
        <w:tc>
          <w:tcPr>
            <w:tcW w:w="800" w:type="dxa"/>
            <w:shd w:val="solid" w:color="FFFFFF" w:fill="auto"/>
          </w:tcPr>
          <w:p w14:paraId="30B034F9" w14:textId="77777777" w:rsidR="006B2DBE" w:rsidRPr="00AB7182" w:rsidRDefault="006B2DBE" w:rsidP="000B0B96">
            <w:pPr>
              <w:pStyle w:val="TAL"/>
              <w:rPr>
                <w:sz w:val="16"/>
                <w:szCs w:val="16"/>
              </w:rPr>
            </w:pPr>
          </w:p>
        </w:tc>
        <w:tc>
          <w:tcPr>
            <w:tcW w:w="800" w:type="dxa"/>
            <w:shd w:val="solid" w:color="FFFFFF" w:fill="auto"/>
          </w:tcPr>
          <w:p w14:paraId="72ED0F58" w14:textId="77777777" w:rsidR="006B2DBE" w:rsidRPr="00AB7182" w:rsidRDefault="006B2DBE" w:rsidP="000B0B96">
            <w:pPr>
              <w:pStyle w:val="TAL"/>
              <w:rPr>
                <w:sz w:val="16"/>
                <w:szCs w:val="16"/>
              </w:rPr>
            </w:pPr>
          </w:p>
        </w:tc>
        <w:tc>
          <w:tcPr>
            <w:tcW w:w="1094" w:type="dxa"/>
            <w:shd w:val="solid" w:color="FFFFFF" w:fill="auto"/>
          </w:tcPr>
          <w:p w14:paraId="0B728979" w14:textId="77777777" w:rsidR="006B2DBE" w:rsidRPr="00AB7182" w:rsidRDefault="006B2DBE" w:rsidP="000B0B96">
            <w:pPr>
              <w:pStyle w:val="TAL"/>
              <w:rPr>
                <w:sz w:val="16"/>
                <w:szCs w:val="16"/>
              </w:rPr>
            </w:pPr>
            <w:r w:rsidRPr="00AB7182">
              <w:rPr>
                <w:sz w:val="16"/>
                <w:szCs w:val="16"/>
              </w:rPr>
              <w:t>CP-070323</w:t>
            </w:r>
          </w:p>
        </w:tc>
        <w:tc>
          <w:tcPr>
            <w:tcW w:w="567" w:type="dxa"/>
            <w:shd w:val="solid" w:color="FFFFFF" w:fill="auto"/>
          </w:tcPr>
          <w:p w14:paraId="4410AD04" w14:textId="77777777" w:rsidR="006B2DBE" w:rsidRPr="00AB7182" w:rsidRDefault="006B2DBE" w:rsidP="000B0B96">
            <w:pPr>
              <w:pStyle w:val="TAL"/>
              <w:rPr>
                <w:color w:val="000000"/>
                <w:sz w:val="16"/>
                <w:szCs w:val="16"/>
              </w:rPr>
            </w:pPr>
            <w:r w:rsidRPr="00AB7182">
              <w:rPr>
                <w:color w:val="000000"/>
                <w:sz w:val="16"/>
                <w:szCs w:val="16"/>
              </w:rPr>
              <w:t>0089</w:t>
            </w:r>
          </w:p>
        </w:tc>
        <w:tc>
          <w:tcPr>
            <w:tcW w:w="567" w:type="dxa"/>
            <w:shd w:val="solid" w:color="FFFFFF" w:fill="auto"/>
          </w:tcPr>
          <w:p w14:paraId="4ECA45E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40E955E9" w14:textId="77777777" w:rsidR="006B2DBE" w:rsidRPr="00AB7182" w:rsidRDefault="006B2DBE" w:rsidP="000B0B96">
            <w:pPr>
              <w:pStyle w:val="TAL"/>
              <w:rPr>
                <w:color w:val="000000"/>
                <w:sz w:val="16"/>
                <w:szCs w:val="16"/>
              </w:rPr>
            </w:pPr>
          </w:p>
        </w:tc>
        <w:tc>
          <w:tcPr>
            <w:tcW w:w="4819" w:type="dxa"/>
            <w:shd w:val="solid" w:color="FFFFFF" w:fill="auto"/>
          </w:tcPr>
          <w:p w14:paraId="5291AA0E" w14:textId="77777777" w:rsidR="006B2DBE" w:rsidRPr="00AB7182" w:rsidRDefault="006B2DBE" w:rsidP="000B0B96">
            <w:pPr>
              <w:pStyle w:val="TAL"/>
              <w:rPr>
                <w:color w:val="000000"/>
                <w:sz w:val="16"/>
                <w:szCs w:val="16"/>
              </w:rPr>
            </w:pPr>
            <w:r w:rsidRPr="00AB7182">
              <w:rPr>
                <w:color w:val="000000"/>
                <w:sz w:val="16"/>
                <w:szCs w:val="16"/>
              </w:rPr>
              <w:t>Wrong implementation of CP-060401 / C4-060998 (CR 0048r1 29.332 Rel-7)</w:t>
            </w:r>
          </w:p>
        </w:tc>
        <w:tc>
          <w:tcPr>
            <w:tcW w:w="709" w:type="dxa"/>
            <w:shd w:val="solid" w:color="FFFFFF" w:fill="auto"/>
          </w:tcPr>
          <w:p w14:paraId="3935AFD5" w14:textId="77777777" w:rsidR="006B2DBE" w:rsidRPr="00AB7182" w:rsidRDefault="006B2DBE" w:rsidP="000B0B96">
            <w:pPr>
              <w:pStyle w:val="TAL"/>
              <w:rPr>
                <w:sz w:val="16"/>
                <w:szCs w:val="16"/>
              </w:rPr>
            </w:pPr>
          </w:p>
        </w:tc>
      </w:tr>
      <w:tr w:rsidR="006B2DBE" w:rsidRPr="00AB7182" w14:paraId="49BD815D" w14:textId="77777777" w:rsidTr="00CB34D9">
        <w:tc>
          <w:tcPr>
            <w:tcW w:w="800" w:type="dxa"/>
            <w:shd w:val="solid" w:color="FFFFFF" w:fill="auto"/>
          </w:tcPr>
          <w:p w14:paraId="3AB17364" w14:textId="77777777" w:rsidR="006B2DBE" w:rsidRPr="00AB7182" w:rsidRDefault="006B2DBE" w:rsidP="000B0B96">
            <w:pPr>
              <w:pStyle w:val="TAL"/>
              <w:rPr>
                <w:sz w:val="16"/>
                <w:szCs w:val="16"/>
              </w:rPr>
            </w:pPr>
          </w:p>
        </w:tc>
        <w:tc>
          <w:tcPr>
            <w:tcW w:w="800" w:type="dxa"/>
            <w:shd w:val="solid" w:color="FFFFFF" w:fill="auto"/>
          </w:tcPr>
          <w:p w14:paraId="44A49E71" w14:textId="77777777" w:rsidR="006B2DBE" w:rsidRPr="00AB7182" w:rsidRDefault="006B2DBE" w:rsidP="000B0B96">
            <w:pPr>
              <w:pStyle w:val="TAL"/>
              <w:rPr>
                <w:sz w:val="16"/>
                <w:szCs w:val="16"/>
              </w:rPr>
            </w:pPr>
          </w:p>
        </w:tc>
        <w:tc>
          <w:tcPr>
            <w:tcW w:w="1094" w:type="dxa"/>
            <w:shd w:val="solid" w:color="FFFFFF" w:fill="auto"/>
          </w:tcPr>
          <w:p w14:paraId="7A5F2A17" w14:textId="77777777" w:rsidR="006B2DBE" w:rsidRPr="00AB7182" w:rsidRDefault="006B2DBE" w:rsidP="000B0B96">
            <w:pPr>
              <w:pStyle w:val="TAL"/>
              <w:rPr>
                <w:sz w:val="16"/>
                <w:szCs w:val="16"/>
              </w:rPr>
            </w:pPr>
            <w:r w:rsidRPr="00AB7182">
              <w:rPr>
                <w:sz w:val="16"/>
                <w:szCs w:val="16"/>
              </w:rPr>
              <w:t>CP-070315</w:t>
            </w:r>
          </w:p>
        </w:tc>
        <w:tc>
          <w:tcPr>
            <w:tcW w:w="567" w:type="dxa"/>
            <w:shd w:val="solid" w:color="FFFFFF" w:fill="auto"/>
          </w:tcPr>
          <w:p w14:paraId="2FDEBAC7" w14:textId="77777777" w:rsidR="006B2DBE" w:rsidRPr="00AB7182" w:rsidRDefault="006B2DBE" w:rsidP="000B0B96">
            <w:pPr>
              <w:pStyle w:val="TAL"/>
              <w:rPr>
                <w:color w:val="000000"/>
                <w:sz w:val="16"/>
                <w:szCs w:val="16"/>
              </w:rPr>
            </w:pPr>
            <w:r w:rsidRPr="00AB7182">
              <w:rPr>
                <w:color w:val="000000"/>
                <w:sz w:val="16"/>
                <w:szCs w:val="16"/>
              </w:rPr>
              <w:t>0091</w:t>
            </w:r>
          </w:p>
        </w:tc>
        <w:tc>
          <w:tcPr>
            <w:tcW w:w="567" w:type="dxa"/>
            <w:shd w:val="solid" w:color="FFFFFF" w:fill="auto"/>
          </w:tcPr>
          <w:p w14:paraId="0EB0390A" w14:textId="77777777" w:rsidR="006B2DBE" w:rsidRPr="00AB7182" w:rsidRDefault="006B2DBE" w:rsidP="000B0B96">
            <w:pPr>
              <w:pStyle w:val="TAL"/>
              <w:rPr>
                <w:sz w:val="16"/>
                <w:szCs w:val="16"/>
              </w:rPr>
            </w:pPr>
          </w:p>
        </w:tc>
        <w:tc>
          <w:tcPr>
            <w:tcW w:w="425" w:type="dxa"/>
            <w:shd w:val="solid" w:color="FFFFFF" w:fill="auto"/>
          </w:tcPr>
          <w:p w14:paraId="1988F8D2" w14:textId="77777777" w:rsidR="006B2DBE" w:rsidRPr="00AB7182" w:rsidRDefault="006B2DBE" w:rsidP="000B0B96">
            <w:pPr>
              <w:pStyle w:val="TAL"/>
              <w:rPr>
                <w:color w:val="000000"/>
                <w:sz w:val="16"/>
                <w:szCs w:val="16"/>
              </w:rPr>
            </w:pPr>
          </w:p>
        </w:tc>
        <w:tc>
          <w:tcPr>
            <w:tcW w:w="4819" w:type="dxa"/>
            <w:shd w:val="solid" w:color="FFFFFF" w:fill="auto"/>
          </w:tcPr>
          <w:p w14:paraId="36BE4F01" w14:textId="77777777" w:rsidR="006B2DBE" w:rsidRPr="00AB7182" w:rsidRDefault="006B2DBE" w:rsidP="000B0B96">
            <w:pPr>
              <w:pStyle w:val="TAL"/>
              <w:rPr>
                <w:color w:val="000000"/>
                <w:sz w:val="16"/>
                <w:szCs w:val="16"/>
              </w:rPr>
            </w:pPr>
            <w:r w:rsidRPr="00AB7182">
              <w:rPr>
                <w:color w:val="000000"/>
                <w:sz w:val="16"/>
                <w:szCs w:val="16"/>
              </w:rPr>
              <w:t>RFC 3309 for SCTP checksum</w:t>
            </w:r>
          </w:p>
        </w:tc>
        <w:tc>
          <w:tcPr>
            <w:tcW w:w="709" w:type="dxa"/>
            <w:shd w:val="solid" w:color="FFFFFF" w:fill="auto"/>
          </w:tcPr>
          <w:p w14:paraId="3DE9B47A" w14:textId="77777777" w:rsidR="006B2DBE" w:rsidRPr="00AB7182" w:rsidRDefault="006B2DBE" w:rsidP="000B0B96">
            <w:pPr>
              <w:pStyle w:val="TAL"/>
              <w:rPr>
                <w:sz w:val="16"/>
                <w:szCs w:val="16"/>
              </w:rPr>
            </w:pPr>
          </w:p>
        </w:tc>
      </w:tr>
      <w:tr w:rsidR="006B2DBE" w:rsidRPr="00AB7182" w14:paraId="43E11045" w14:textId="77777777" w:rsidTr="00CB34D9">
        <w:tc>
          <w:tcPr>
            <w:tcW w:w="800" w:type="dxa"/>
            <w:shd w:val="solid" w:color="FFFFFF" w:fill="auto"/>
          </w:tcPr>
          <w:p w14:paraId="0618ACD9" w14:textId="77777777" w:rsidR="006B2DBE" w:rsidRPr="00AB7182" w:rsidRDefault="006B2DBE" w:rsidP="000B0B96">
            <w:pPr>
              <w:pStyle w:val="TAL"/>
              <w:rPr>
                <w:sz w:val="16"/>
                <w:szCs w:val="16"/>
              </w:rPr>
            </w:pPr>
            <w:r w:rsidRPr="00AB7182">
              <w:rPr>
                <w:sz w:val="16"/>
                <w:szCs w:val="16"/>
              </w:rPr>
              <w:t>2007-09</w:t>
            </w:r>
          </w:p>
        </w:tc>
        <w:tc>
          <w:tcPr>
            <w:tcW w:w="800" w:type="dxa"/>
            <w:shd w:val="solid" w:color="FFFFFF" w:fill="auto"/>
          </w:tcPr>
          <w:p w14:paraId="7BABAF0F" w14:textId="77777777" w:rsidR="006B2DBE" w:rsidRPr="00AB7182" w:rsidRDefault="006B2DBE" w:rsidP="000B0B96">
            <w:pPr>
              <w:pStyle w:val="TAL"/>
              <w:rPr>
                <w:sz w:val="16"/>
                <w:szCs w:val="16"/>
              </w:rPr>
            </w:pPr>
            <w:r w:rsidRPr="00AB7182">
              <w:rPr>
                <w:sz w:val="16"/>
                <w:szCs w:val="16"/>
              </w:rPr>
              <w:t>CT#37</w:t>
            </w:r>
          </w:p>
        </w:tc>
        <w:tc>
          <w:tcPr>
            <w:tcW w:w="1094" w:type="dxa"/>
            <w:shd w:val="solid" w:color="FFFFFF" w:fill="auto"/>
          </w:tcPr>
          <w:p w14:paraId="0467D56E" w14:textId="77777777" w:rsidR="006B2DBE" w:rsidRPr="00AB7182" w:rsidRDefault="006B2DBE" w:rsidP="000B0B96">
            <w:pPr>
              <w:pStyle w:val="TAL"/>
              <w:rPr>
                <w:sz w:val="16"/>
                <w:szCs w:val="16"/>
              </w:rPr>
            </w:pPr>
            <w:r w:rsidRPr="00AB7182">
              <w:rPr>
                <w:sz w:val="16"/>
                <w:szCs w:val="16"/>
              </w:rPr>
              <w:t>CP-070538</w:t>
            </w:r>
          </w:p>
        </w:tc>
        <w:tc>
          <w:tcPr>
            <w:tcW w:w="567" w:type="dxa"/>
            <w:shd w:val="solid" w:color="FFFFFF" w:fill="auto"/>
          </w:tcPr>
          <w:p w14:paraId="1E737D8F" w14:textId="77777777" w:rsidR="006B2DBE" w:rsidRPr="00AB7182" w:rsidRDefault="006B2DBE" w:rsidP="000B0B96">
            <w:pPr>
              <w:pStyle w:val="TAL"/>
              <w:rPr>
                <w:color w:val="000000"/>
                <w:sz w:val="16"/>
                <w:szCs w:val="16"/>
              </w:rPr>
            </w:pPr>
            <w:r w:rsidRPr="00AB7182">
              <w:rPr>
                <w:color w:val="000000"/>
                <w:sz w:val="16"/>
                <w:szCs w:val="16"/>
              </w:rPr>
              <w:t>0092</w:t>
            </w:r>
          </w:p>
        </w:tc>
        <w:tc>
          <w:tcPr>
            <w:tcW w:w="567" w:type="dxa"/>
            <w:shd w:val="solid" w:color="FFFFFF" w:fill="auto"/>
          </w:tcPr>
          <w:p w14:paraId="4FA48AF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673685C" w14:textId="77777777" w:rsidR="006B2DBE" w:rsidRPr="00AB7182" w:rsidRDefault="006B2DBE" w:rsidP="000B0B96">
            <w:pPr>
              <w:pStyle w:val="TAL"/>
              <w:rPr>
                <w:color w:val="000000"/>
                <w:sz w:val="16"/>
                <w:szCs w:val="16"/>
              </w:rPr>
            </w:pPr>
          </w:p>
        </w:tc>
        <w:tc>
          <w:tcPr>
            <w:tcW w:w="4819" w:type="dxa"/>
            <w:shd w:val="solid" w:color="FFFFFF" w:fill="auto"/>
          </w:tcPr>
          <w:p w14:paraId="44779AB1" w14:textId="77777777" w:rsidR="006B2DBE" w:rsidRPr="00AB7182" w:rsidRDefault="006B2DBE" w:rsidP="000B0B96">
            <w:pPr>
              <w:pStyle w:val="TAL"/>
              <w:rPr>
                <w:color w:val="000000"/>
                <w:sz w:val="16"/>
                <w:szCs w:val="16"/>
              </w:rPr>
            </w:pPr>
            <w:r w:rsidRPr="00AB7182">
              <w:rPr>
                <w:color w:val="000000"/>
                <w:sz w:val="16"/>
                <w:szCs w:val="16"/>
              </w:rPr>
              <w:t>Corrections to Multimedia Interworking</w:t>
            </w:r>
          </w:p>
        </w:tc>
        <w:tc>
          <w:tcPr>
            <w:tcW w:w="709" w:type="dxa"/>
            <w:shd w:val="solid" w:color="FFFFFF" w:fill="auto"/>
          </w:tcPr>
          <w:p w14:paraId="3B764926" w14:textId="77777777" w:rsidR="006B2DBE" w:rsidRPr="00AB7182" w:rsidRDefault="006B2DBE" w:rsidP="000B0B96">
            <w:pPr>
              <w:pStyle w:val="TAL"/>
              <w:rPr>
                <w:sz w:val="16"/>
                <w:szCs w:val="16"/>
              </w:rPr>
            </w:pPr>
            <w:r w:rsidRPr="00AB7182">
              <w:rPr>
                <w:sz w:val="16"/>
                <w:szCs w:val="16"/>
              </w:rPr>
              <w:t>7.8.0</w:t>
            </w:r>
          </w:p>
        </w:tc>
      </w:tr>
      <w:tr w:rsidR="006B2DBE" w:rsidRPr="00AB7182" w14:paraId="31716EDE" w14:textId="77777777" w:rsidTr="00CB34D9">
        <w:tc>
          <w:tcPr>
            <w:tcW w:w="800" w:type="dxa"/>
            <w:shd w:val="solid" w:color="FFFFFF" w:fill="auto"/>
          </w:tcPr>
          <w:p w14:paraId="2C39FC43" w14:textId="77777777" w:rsidR="006B2DBE" w:rsidRPr="00AB7182" w:rsidRDefault="006B2DBE" w:rsidP="000B0B96">
            <w:pPr>
              <w:pStyle w:val="TAL"/>
              <w:rPr>
                <w:sz w:val="16"/>
                <w:szCs w:val="16"/>
              </w:rPr>
            </w:pPr>
          </w:p>
        </w:tc>
        <w:tc>
          <w:tcPr>
            <w:tcW w:w="800" w:type="dxa"/>
            <w:shd w:val="solid" w:color="FFFFFF" w:fill="auto"/>
          </w:tcPr>
          <w:p w14:paraId="478F5DF9" w14:textId="77777777" w:rsidR="006B2DBE" w:rsidRPr="00AB7182" w:rsidRDefault="006B2DBE" w:rsidP="000B0B96">
            <w:pPr>
              <w:pStyle w:val="TAL"/>
              <w:rPr>
                <w:sz w:val="16"/>
                <w:szCs w:val="16"/>
              </w:rPr>
            </w:pPr>
          </w:p>
        </w:tc>
        <w:tc>
          <w:tcPr>
            <w:tcW w:w="1094" w:type="dxa"/>
            <w:shd w:val="solid" w:color="FFFFFF" w:fill="auto"/>
          </w:tcPr>
          <w:p w14:paraId="6214E5CF" w14:textId="77777777" w:rsidR="006B2DBE" w:rsidRPr="00AB7182" w:rsidRDefault="006B2DBE" w:rsidP="000B0B96">
            <w:pPr>
              <w:pStyle w:val="TAL"/>
              <w:rPr>
                <w:sz w:val="16"/>
                <w:szCs w:val="16"/>
              </w:rPr>
            </w:pPr>
          </w:p>
        </w:tc>
        <w:tc>
          <w:tcPr>
            <w:tcW w:w="567" w:type="dxa"/>
            <w:shd w:val="solid" w:color="FFFFFF" w:fill="auto"/>
          </w:tcPr>
          <w:p w14:paraId="56C1138F" w14:textId="77777777" w:rsidR="006B2DBE" w:rsidRPr="00AB7182" w:rsidRDefault="006B2DBE" w:rsidP="000B0B96">
            <w:pPr>
              <w:pStyle w:val="TAL"/>
              <w:rPr>
                <w:color w:val="000000"/>
                <w:sz w:val="16"/>
                <w:szCs w:val="16"/>
              </w:rPr>
            </w:pPr>
            <w:r w:rsidRPr="00AB7182">
              <w:rPr>
                <w:color w:val="000000"/>
                <w:sz w:val="16"/>
                <w:szCs w:val="16"/>
              </w:rPr>
              <w:t>0094</w:t>
            </w:r>
          </w:p>
        </w:tc>
        <w:tc>
          <w:tcPr>
            <w:tcW w:w="567" w:type="dxa"/>
            <w:shd w:val="solid" w:color="FFFFFF" w:fill="auto"/>
          </w:tcPr>
          <w:p w14:paraId="48183B3A"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64A4F796" w14:textId="77777777" w:rsidR="006B2DBE" w:rsidRPr="00AB7182" w:rsidRDefault="006B2DBE" w:rsidP="000B0B96">
            <w:pPr>
              <w:pStyle w:val="TAL"/>
              <w:rPr>
                <w:color w:val="000000"/>
                <w:sz w:val="16"/>
                <w:szCs w:val="16"/>
              </w:rPr>
            </w:pPr>
          </w:p>
        </w:tc>
        <w:tc>
          <w:tcPr>
            <w:tcW w:w="4819" w:type="dxa"/>
            <w:shd w:val="solid" w:color="FFFFFF" w:fill="auto"/>
          </w:tcPr>
          <w:p w14:paraId="27BB1554" w14:textId="77777777" w:rsidR="006B2DBE" w:rsidRPr="00AB7182" w:rsidRDefault="006B2DBE" w:rsidP="000B0B96">
            <w:pPr>
              <w:pStyle w:val="TAL"/>
              <w:rPr>
                <w:color w:val="000000"/>
                <w:sz w:val="16"/>
                <w:szCs w:val="16"/>
              </w:rPr>
            </w:pPr>
            <w:r w:rsidRPr="00AB7182">
              <w:rPr>
                <w:color w:val="000000"/>
                <w:sz w:val="16"/>
                <w:szCs w:val="16"/>
              </w:rPr>
              <w:t>Service Change Methods and Reasons</w:t>
            </w:r>
          </w:p>
        </w:tc>
        <w:tc>
          <w:tcPr>
            <w:tcW w:w="709" w:type="dxa"/>
            <w:shd w:val="solid" w:color="FFFFFF" w:fill="auto"/>
          </w:tcPr>
          <w:p w14:paraId="4F2DF734" w14:textId="77777777" w:rsidR="006B2DBE" w:rsidRPr="00AB7182" w:rsidRDefault="006B2DBE" w:rsidP="000B0B96">
            <w:pPr>
              <w:pStyle w:val="TAL"/>
              <w:rPr>
                <w:sz w:val="16"/>
                <w:szCs w:val="16"/>
              </w:rPr>
            </w:pPr>
          </w:p>
        </w:tc>
      </w:tr>
      <w:tr w:rsidR="006B2DBE" w:rsidRPr="00AB7182" w14:paraId="0BD5F8E9" w14:textId="77777777" w:rsidTr="00CB34D9">
        <w:tc>
          <w:tcPr>
            <w:tcW w:w="800" w:type="dxa"/>
            <w:shd w:val="solid" w:color="FFFFFF" w:fill="auto"/>
          </w:tcPr>
          <w:p w14:paraId="67B7007B" w14:textId="77777777" w:rsidR="006B2DBE" w:rsidRPr="00AB7182" w:rsidRDefault="006B2DBE" w:rsidP="000B0B96">
            <w:pPr>
              <w:pStyle w:val="TAL"/>
              <w:rPr>
                <w:sz w:val="16"/>
                <w:szCs w:val="16"/>
              </w:rPr>
            </w:pPr>
          </w:p>
        </w:tc>
        <w:tc>
          <w:tcPr>
            <w:tcW w:w="800" w:type="dxa"/>
            <w:shd w:val="solid" w:color="FFFFFF" w:fill="auto"/>
          </w:tcPr>
          <w:p w14:paraId="729A539C" w14:textId="77777777" w:rsidR="006B2DBE" w:rsidRPr="00AB7182" w:rsidRDefault="006B2DBE" w:rsidP="000B0B96">
            <w:pPr>
              <w:pStyle w:val="TAL"/>
              <w:rPr>
                <w:sz w:val="16"/>
                <w:szCs w:val="16"/>
              </w:rPr>
            </w:pPr>
          </w:p>
        </w:tc>
        <w:tc>
          <w:tcPr>
            <w:tcW w:w="1094" w:type="dxa"/>
            <w:shd w:val="solid" w:color="FFFFFF" w:fill="auto"/>
          </w:tcPr>
          <w:p w14:paraId="25867B37" w14:textId="77777777" w:rsidR="006B2DBE" w:rsidRPr="00AB7182" w:rsidRDefault="006B2DBE" w:rsidP="000B0B96">
            <w:pPr>
              <w:pStyle w:val="TAL"/>
              <w:rPr>
                <w:sz w:val="16"/>
                <w:szCs w:val="16"/>
              </w:rPr>
            </w:pPr>
          </w:p>
        </w:tc>
        <w:tc>
          <w:tcPr>
            <w:tcW w:w="567" w:type="dxa"/>
            <w:shd w:val="solid" w:color="FFFFFF" w:fill="auto"/>
          </w:tcPr>
          <w:p w14:paraId="3331A40E" w14:textId="77777777" w:rsidR="006B2DBE" w:rsidRPr="00AB7182" w:rsidRDefault="006B2DBE" w:rsidP="000B0B96">
            <w:pPr>
              <w:pStyle w:val="TAL"/>
              <w:rPr>
                <w:color w:val="000000"/>
                <w:sz w:val="16"/>
                <w:szCs w:val="16"/>
              </w:rPr>
            </w:pPr>
            <w:r w:rsidRPr="00AB7182">
              <w:rPr>
                <w:color w:val="000000"/>
                <w:sz w:val="16"/>
                <w:szCs w:val="16"/>
              </w:rPr>
              <w:t>0095</w:t>
            </w:r>
          </w:p>
        </w:tc>
        <w:tc>
          <w:tcPr>
            <w:tcW w:w="567" w:type="dxa"/>
            <w:shd w:val="solid" w:color="FFFFFF" w:fill="auto"/>
          </w:tcPr>
          <w:p w14:paraId="126F73F9" w14:textId="77777777" w:rsidR="006B2DBE" w:rsidRPr="00AB7182" w:rsidRDefault="006B2DBE" w:rsidP="000B0B96">
            <w:pPr>
              <w:pStyle w:val="TAL"/>
              <w:rPr>
                <w:sz w:val="16"/>
                <w:szCs w:val="16"/>
              </w:rPr>
            </w:pPr>
          </w:p>
        </w:tc>
        <w:tc>
          <w:tcPr>
            <w:tcW w:w="425" w:type="dxa"/>
            <w:shd w:val="solid" w:color="FFFFFF" w:fill="auto"/>
          </w:tcPr>
          <w:p w14:paraId="58C0C47D" w14:textId="77777777" w:rsidR="006B2DBE" w:rsidRPr="00AB7182" w:rsidRDefault="006B2DBE" w:rsidP="000B0B96">
            <w:pPr>
              <w:pStyle w:val="TAL"/>
              <w:rPr>
                <w:color w:val="000000"/>
                <w:sz w:val="16"/>
                <w:szCs w:val="16"/>
              </w:rPr>
            </w:pPr>
          </w:p>
        </w:tc>
        <w:tc>
          <w:tcPr>
            <w:tcW w:w="4819" w:type="dxa"/>
            <w:shd w:val="solid" w:color="FFFFFF" w:fill="auto"/>
          </w:tcPr>
          <w:p w14:paraId="763ECF9D" w14:textId="77777777" w:rsidR="006B2DBE" w:rsidRPr="00AB7182" w:rsidRDefault="006B2DBE" w:rsidP="000B0B96">
            <w:pPr>
              <w:pStyle w:val="TAL"/>
              <w:rPr>
                <w:color w:val="000000"/>
                <w:sz w:val="16"/>
                <w:szCs w:val="16"/>
              </w:rPr>
            </w:pPr>
            <w:r w:rsidRPr="00AB7182">
              <w:rPr>
                <w:color w:val="000000"/>
                <w:sz w:val="16"/>
                <w:szCs w:val="16"/>
              </w:rPr>
              <w:t>Correction to Package Ids</w:t>
            </w:r>
          </w:p>
        </w:tc>
        <w:tc>
          <w:tcPr>
            <w:tcW w:w="709" w:type="dxa"/>
            <w:shd w:val="solid" w:color="FFFFFF" w:fill="auto"/>
          </w:tcPr>
          <w:p w14:paraId="62AFC2ED" w14:textId="77777777" w:rsidR="006B2DBE" w:rsidRPr="00AB7182" w:rsidRDefault="006B2DBE" w:rsidP="000B0B96">
            <w:pPr>
              <w:pStyle w:val="TAL"/>
              <w:rPr>
                <w:sz w:val="16"/>
                <w:szCs w:val="16"/>
              </w:rPr>
            </w:pPr>
          </w:p>
        </w:tc>
      </w:tr>
      <w:tr w:rsidR="006B2DBE" w:rsidRPr="00AB7182" w14:paraId="3E492E57" w14:textId="77777777" w:rsidTr="00CB34D9">
        <w:tc>
          <w:tcPr>
            <w:tcW w:w="800" w:type="dxa"/>
            <w:shd w:val="solid" w:color="FFFFFF" w:fill="auto"/>
          </w:tcPr>
          <w:p w14:paraId="2ABAAAF5" w14:textId="77777777" w:rsidR="006B2DBE" w:rsidRPr="00AB7182" w:rsidRDefault="006B2DBE" w:rsidP="000B0B96">
            <w:pPr>
              <w:pStyle w:val="TAL"/>
              <w:rPr>
                <w:sz w:val="16"/>
                <w:szCs w:val="16"/>
              </w:rPr>
            </w:pPr>
          </w:p>
        </w:tc>
        <w:tc>
          <w:tcPr>
            <w:tcW w:w="800" w:type="dxa"/>
            <w:shd w:val="solid" w:color="FFFFFF" w:fill="auto"/>
          </w:tcPr>
          <w:p w14:paraId="563D4834" w14:textId="77777777" w:rsidR="006B2DBE" w:rsidRPr="00AB7182" w:rsidRDefault="006B2DBE" w:rsidP="000B0B96">
            <w:pPr>
              <w:pStyle w:val="TAL"/>
              <w:rPr>
                <w:sz w:val="16"/>
                <w:szCs w:val="16"/>
              </w:rPr>
            </w:pPr>
          </w:p>
        </w:tc>
        <w:tc>
          <w:tcPr>
            <w:tcW w:w="1094" w:type="dxa"/>
            <w:shd w:val="solid" w:color="FFFFFF" w:fill="auto"/>
          </w:tcPr>
          <w:p w14:paraId="0807CC82" w14:textId="77777777" w:rsidR="006B2DBE" w:rsidRPr="00AB7182" w:rsidRDefault="006B2DBE" w:rsidP="000B0B96">
            <w:pPr>
              <w:pStyle w:val="TAL"/>
              <w:rPr>
                <w:sz w:val="16"/>
                <w:szCs w:val="16"/>
              </w:rPr>
            </w:pPr>
          </w:p>
        </w:tc>
        <w:tc>
          <w:tcPr>
            <w:tcW w:w="567" w:type="dxa"/>
            <w:shd w:val="solid" w:color="FFFFFF" w:fill="auto"/>
          </w:tcPr>
          <w:p w14:paraId="2E3D53FF" w14:textId="77777777" w:rsidR="006B2DBE" w:rsidRPr="00AB7182" w:rsidRDefault="006B2DBE" w:rsidP="000B0B96">
            <w:pPr>
              <w:pStyle w:val="TAL"/>
              <w:rPr>
                <w:color w:val="000000"/>
                <w:sz w:val="16"/>
                <w:szCs w:val="16"/>
              </w:rPr>
            </w:pPr>
            <w:r w:rsidRPr="00AB7182">
              <w:rPr>
                <w:color w:val="000000"/>
                <w:sz w:val="16"/>
                <w:szCs w:val="16"/>
              </w:rPr>
              <w:t>0097</w:t>
            </w:r>
          </w:p>
        </w:tc>
        <w:tc>
          <w:tcPr>
            <w:tcW w:w="567" w:type="dxa"/>
            <w:shd w:val="solid" w:color="FFFFFF" w:fill="auto"/>
          </w:tcPr>
          <w:p w14:paraId="01CC1D08" w14:textId="77777777" w:rsidR="006B2DBE" w:rsidRPr="00AB7182" w:rsidRDefault="006B2DBE" w:rsidP="000B0B96">
            <w:pPr>
              <w:pStyle w:val="TAL"/>
              <w:rPr>
                <w:sz w:val="16"/>
                <w:szCs w:val="16"/>
              </w:rPr>
            </w:pPr>
          </w:p>
        </w:tc>
        <w:tc>
          <w:tcPr>
            <w:tcW w:w="425" w:type="dxa"/>
            <w:shd w:val="solid" w:color="FFFFFF" w:fill="auto"/>
          </w:tcPr>
          <w:p w14:paraId="0E8262A6" w14:textId="77777777" w:rsidR="006B2DBE" w:rsidRPr="00AB7182" w:rsidRDefault="006B2DBE" w:rsidP="000B0B96">
            <w:pPr>
              <w:pStyle w:val="TAL"/>
              <w:rPr>
                <w:color w:val="000000"/>
                <w:sz w:val="16"/>
                <w:szCs w:val="16"/>
              </w:rPr>
            </w:pPr>
          </w:p>
        </w:tc>
        <w:tc>
          <w:tcPr>
            <w:tcW w:w="4819" w:type="dxa"/>
            <w:shd w:val="solid" w:color="FFFFFF" w:fill="auto"/>
          </w:tcPr>
          <w:p w14:paraId="3B0F2A43" w14:textId="77777777" w:rsidR="006B2DBE" w:rsidRPr="00AB7182" w:rsidRDefault="006B2DBE" w:rsidP="000B0B96">
            <w:pPr>
              <w:pStyle w:val="TAL"/>
              <w:rPr>
                <w:color w:val="000000"/>
                <w:sz w:val="16"/>
                <w:szCs w:val="16"/>
              </w:rPr>
            </w:pPr>
            <w:r w:rsidRPr="00AB7182">
              <w:rPr>
                <w:color w:val="000000"/>
                <w:sz w:val="16"/>
                <w:szCs w:val="16"/>
              </w:rPr>
              <w:t>Priority Indicator in Context Attributes</w:t>
            </w:r>
          </w:p>
        </w:tc>
        <w:tc>
          <w:tcPr>
            <w:tcW w:w="709" w:type="dxa"/>
            <w:shd w:val="solid" w:color="FFFFFF" w:fill="auto"/>
          </w:tcPr>
          <w:p w14:paraId="4FD52069" w14:textId="77777777" w:rsidR="006B2DBE" w:rsidRPr="00AB7182" w:rsidRDefault="006B2DBE" w:rsidP="000B0B96">
            <w:pPr>
              <w:pStyle w:val="TAL"/>
              <w:rPr>
                <w:sz w:val="16"/>
                <w:szCs w:val="16"/>
              </w:rPr>
            </w:pPr>
          </w:p>
        </w:tc>
      </w:tr>
      <w:tr w:rsidR="006B2DBE" w:rsidRPr="00AB7182" w14:paraId="312BD84F" w14:textId="77777777" w:rsidTr="00CB34D9">
        <w:tc>
          <w:tcPr>
            <w:tcW w:w="800" w:type="dxa"/>
            <w:shd w:val="solid" w:color="FFFFFF" w:fill="auto"/>
          </w:tcPr>
          <w:p w14:paraId="1883A36A" w14:textId="77777777" w:rsidR="006B2DBE" w:rsidRPr="00AB7182" w:rsidRDefault="006B2DBE" w:rsidP="000B0B96">
            <w:pPr>
              <w:pStyle w:val="TAL"/>
              <w:rPr>
                <w:sz w:val="16"/>
                <w:szCs w:val="16"/>
              </w:rPr>
            </w:pPr>
          </w:p>
        </w:tc>
        <w:tc>
          <w:tcPr>
            <w:tcW w:w="800" w:type="dxa"/>
            <w:shd w:val="solid" w:color="FFFFFF" w:fill="auto"/>
          </w:tcPr>
          <w:p w14:paraId="0D20CAE4" w14:textId="77777777" w:rsidR="006B2DBE" w:rsidRPr="00AB7182" w:rsidRDefault="006B2DBE" w:rsidP="000B0B96">
            <w:pPr>
              <w:pStyle w:val="TAL"/>
              <w:rPr>
                <w:sz w:val="16"/>
                <w:szCs w:val="16"/>
              </w:rPr>
            </w:pPr>
          </w:p>
        </w:tc>
        <w:tc>
          <w:tcPr>
            <w:tcW w:w="1094" w:type="dxa"/>
            <w:shd w:val="solid" w:color="FFFFFF" w:fill="auto"/>
          </w:tcPr>
          <w:p w14:paraId="3E1434D7" w14:textId="77777777" w:rsidR="006B2DBE" w:rsidRPr="00AB7182" w:rsidRDefault="006B2DBE" w:rsidP="000B0B96">
            <w:pPr>
              <w:pStyle w:val="TAL"/>
              <w:rPr>
                <w:sz w:val="16"/>
                <w:szCs w:val="16"/>
              </w:rPr>
            </w:pPr>
          </w:p>
        </w:tc>
        <w:tc>
          <w:tcPr>
            <w:tcW w:w="567" w:type="dxa"/>
            <w:shd w:val="solid" w:color="FFFFFF" w:fill="auto"/>
          </w:tcPr>
          <w:p w14:paraId="283BF5CC" w14:textId="77777777" w:rsidR="006B2DBE" w:rsidRPr="00AB7182" w:rsidRDefault="006B2DBE" w:rsidP="000B0B96">
            <w:pPr>
              <w:pStyle w:val="TAL"/>
              <w:rPr>
                <w:color w:val="000000"/>
                <w:sz w:val="16"/>
                <w:szCs w:val="16"/>
              </w:rPr>
            </w:pPr>
            <w:r w:rsidRPr="00AB7182">
              <w:rPr>
                <w:color w:val="000000"/>
                <w:sz w:val="16"/>
                <w:szCs w:val="16"/>
              </w:rPr>
              <w:t>0099</w:t>
            </w:r>
          </w:p>
        </w:tc>
        <w:tc>
          <w:tcPr>
            <w:tcW w:w="567" w:type="dxa"/>
            <w:shd w:val="solid" w:color="FFFFFF" w:fill="auto"/>
          </w:tcPr>
          <w:p w14:paraId="1F5156D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E7D7E1B" w14:textId="77777777" w:rsidR="006B2DBE" w:rsidRPr="00AB7182" w:rsidRDefault="006B2DBE" w:rsidP="000B0B96">
            <w:pPr>
              <w:pStyle w:val="TAL"/>
              <w:rPr>
                <w:color w:val="000000"/>
                <w:sz w:val="16"/>
                <w:szCs w:val="16"/>
              </w:rPr>
            </w:pPr>
          </w:p>
        </w:tc>
        <w:tc>
          <w:tcPr>
            <w:tcW w:w="4819" w:type="dxa"/>
            <w:shd w:val="solid" w:color="FFFFFF" w:fill="auto"/>
          </w:tcPr>
          <w:p w14:paraId="7F5B78EB" w14:textId="77777777" w:rsidR="006B2DBE" w:rsidRPr="00AB7182" w:rsidRDefault="006B2DBE" w:rsidP="000B0B96">
            <w:pPr>
              <w:pStyle w:val="TAL"/>
              <w:rPr>
                <w:color w:val="000000"/>
                <w:sz w:val="16"/>
                <w:szCs w:val="16"/>
              </w:rPr>
            </w:pPr>
            <w:r w:rsidRPr="00AB7182">
              <w:rPr>
                <w:color w:val="000000"/>
                <w:sz w:val="16"/>
                <w:szCs w:val="16"/>
              </w:rPr>
              <w:t>H.248 Message Encoding</w:t>
            </w:r>
          </w:p>
        </w:tc>
        <w:tc>
          <w:tcPr>
            <w:tcW w:w="709" w:type="dxa"/>
            <w:shd w:val="solid" w:color="FFFFFF" w:fill="auto"/>
          </w:tcPr>
          <w:p w14:paraId="733AC887" w14:textId="77777777" w:rsidR="006B2DBE" w:rsidRPr="00AB7182" w:rsidRDefault="006B2DBE" w:rsidP="000B0B96">
            <w:pPr>
              <w:pStyle w:val="TAL"/>
              <w:rPr>
                <w:sz w:val="16"/>
                <w:szCs w:val="16"/>
              </w:rPr>
            </w:pPr>
          </w:p>
        </w:tc>
      </w:tr>
      <w:tr w:rsidR="006B2DBE" w:rsidRPr="00AB7182" w14:paraId="1E73DAB3" w14:textId="77777777" w:rsidTr="00CB34D9">
        <w:tc>
          <w:tcPr>
            <w:tcW w:w="800" w:type="dxa"/>
            <w:shd w:val="solid" w:color="FFFFFF" w:fill="auto"/>
          </w:tcPr>
          <w:p w14:paraId="7A160C83" w14:textId="77777777" w:rsidR="006B2DBE" w:rsidRPr="00AB7182" w:rsidRDefault="006B2DBE" w:rsidP="000B0B96">
            <w:pPr>
              <w:pStyle w:val="TAL"/>
              <w:rPr>
                <w:sz w:val="16"/>
                <w:szCs w:val="16"/>
              </w:rPr>
            </w:pPr>
          </w:p>
        </w:tc>
        <w:tc>
          <w:tcPr>
            <w:tcW w:w="800" w:type="dxa"/>
            <w:shd w:val="solid" w:color="FFFFFF" w:fill="auto"/>
          </w:tcPr>
          <w:p w14:paraId="3AEAF82C" w14:textId="77777777" w:rsidR="006B2DBE" w:rsidRPr="00AB7182" w:rsidRDefault="006B2DBE" w:rsidP="000B0B96">
            <w:pPr>
              <w:pStyle w:val="TAL"/>
              <w:rPr>
                <w:sz w:val="16"/>
                <w:szCs w:val="16"/>
              </w:rPr>
            </w:pPr>
          </w:p>
        </w:tc>
        <w:tc>
          <w:tcPr>
            <w:tcW w:w="1094" w:type="dxa"/>
            <w:shd w:val="solid" w:color="FFFFFF" w:fill="auto"/>
          </w:tcPr>
          <w:p w14:paraId="633F901E" w14:textId="77777777" w:rsidR="006B2DBE" w:rsidRPr="00AB7182" w:rsidRDefault="006B2DBE" w:rsidP="000B0B96">
            <w:pPr>
              <w:pStyle w:val="TAL"/>
              <w:rPr>
                <w:sz w:val="16"/>
                <w:szCs w:val="16"/>
              </w:rPr>
            </w:pPr>
          </w:p>
        </w:tc>
        <w:tc>
          <w:tcPr>
            <w:tcW w:w="567" w:type="dxa"/>
            <w:shd w:val="solid" w:color="FFFFFF" w:fill="auto"/>
          </w:tcPr>
          <w:p w14:paraId="1888AA77" w14:textId="77777777" w:rsidR="006B2DBE" w:rsidRPr="00AB7182" w:rsidRDefault="006B2DBE" w:rsidP="000B0B96">
            <w:pPr>
              <w:pStyle w:val="TAL"/>
              <w:rPr>
                <w:color w:val="000000"/>
                <w:sz w:val="16"/>
                <w:szCs w:val="16"/>
              </w:rPr>
            </w:pPr>
            <w:r w:rsidRPr="00AB7182">
              <w:rPr>
                <w:color w:val="000000"/>
                <w:sz w:val="16"/>
                <w:szCs w:val="16"/>
              </w:rPr>
              <w:t>0101</w:t>
            </w:r>
          </w:p>
        </w:tc>
        <w:tc>
          <w:tcPr>
            <w:tcW w:w="567" w:type="dxa"/>
            <w:shd w:val="solid" w:color="FFFFFF" w:fill="auto"/>
          </w:tcPr>
          <w:p w14:paraId="4E00495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7C0B15C0" w14:textId="77777777" w:rsidR="006B2DBE" w:rsidRPr="00AB7182" w:rsidRDefault="006B2DBE" w:rsidP="000B0B96">
            <w:pPr>
              <w:pStyle w:val="TAL"/>
              <w:rPr>
                <w:color w:val="000000"/>
                <w:sz w:val="16"/>
                <w:szCs w:val="16"/>
              </w:rPr>
            </w:pPr>
          </w:p>
        </w:tc>
        <w:tc>
          <w:tcPr>
            <w:tcW w:w="4819" w:type="dxa"/>
            <w:shd w:val="solid" w:color="FFFFFF" w:fill="auto"/>
          </w:tcPr>
          <w:p w14:paraId="504E63F4" w14:textId="77777777" w:rsidR="006B2DBE" w:rsidRPr="00AB7182" w:rsidRDefault="006B2DBE" w:rsidP="000B0B96">
            <w:pPr>
              <w:pStyle w:val="TAL"/>
              <w:rPr>
                <w:color w:val="000000"/>
                <w:sz w:val="16"/>
                <w:szCs w:val="16"/>
              </w:rPr>
            </w:pPr>
            <w:r w:rsidRPr="00AB7182">
              <w:rPr>
                <w:color w:val="000000"/>
                <w:sz w:val="16"/>
                <w:szCs w:val="16"/>
              </w:rPr>
              <w:t>Correction to Reuse of Procedures</w:t>
            </w:r>
          </w:p>
        </w:tc>
        <w:tc>
          <w:tcPr>
            <w:tcW w:w="709" w:type="dxa"/>
            <w:shd w:val="solid" w:color="FFFFFF" w:fill="auto"/>
          </w:tcPr>
          <w:p w14:paraId="6A5D758F" w14:textId="77777777" w:rsidR="006B2DBE" w:rsidRPr="00AB7182" w:rsidRDefault="006B2DBE" w:rsidP="000B0B96">
            <w:pPr>
              <w:pStyle w:val="TAL"/>
              <w:rPr>
                <w:sz w:val="16"/>
                <w:szCs w:val="16"/>
              </w:rPr>
            </w:pPr>
          </w:p>
        </w:tc>
      </w:tr>
      <w:tr w:rsidR="006B2DBE" w:rsidRPr="00AB7182" w14:paraId="23D522FE" w14:textId="77777777" w:rsidTr="00CB34D9">
        <w:tc>
          <w:tcPr>
            <w:tcW w:w="800" w:type="dxa"/>
            <w:shd w:val="solid" w:color="FFFFFF" w:fill="auto"/>
          </w:tcPr>
          <w:p w14:paraId="5D99C025" w14:textId="77777777" w:rsidR="006B2DBE" w:rsidRPr="00AB7182" w:rsidRDefault="006B2DBE" w:rsidP="000B0B96">
            <w:pPr>
              <w:pStyle w:val="TAL"/>
              <w:rPr>
                <w:sz w:val="16"/>
                <w:szCs w:val="16"/>
              </w:rPr>
            </w:pPr>
          </w:p>
        </w:tc>
        <w:tc>
          <w:tcPr>
            <w:tcW w:w="800" w:type="dxa"/>
            <w:shd w:val="solid" w:color="FFFFFF" w:fill="auto"/>
          </w:tcPr>
          <w:p w14:paraId="6E6D3157" w14:textId="77777777" w:rsidR="006B2DBE" w:rsidRPr="00AB7182" w:rsidRDefault="006B2DBE" w:rsidP="000B0B96">
            <w:pPr>
              <w:pStyle w:val="TAL"/>
              <w:rPr>
                <w:sz w:val="16"/>
                <w:szCs w:val="16"/>
              </w:rPr>
            </w:pPr>
          </w:p>
        </w:tc>
        <w:tc>
          <w:tcPr>
            <w:tcW w:w="1094" w:type="dxa"/>
            <w:shd w:val="solid" w:color="FFFFFF" w:fill="auto"/>
          </w:tcPr>
          <w:p w14:paraId="6E0AD801" w14:textId="77777777" w:rsidR="006B2DBE" w:rsidRPr="00AB7182" w:rsidRDefault="006B2DBE" w:rsidP="000B0B96">
            <w:pPr>
              <w:pStyle w:val="TAL"/>
              <w:rPr>
                <w:sz w:val="16"/>
                <w:szCs w:val="16"/>
              </w:rPr>
            </w:pPr>
          </w:p>
        </w:tc>
        <w:tc>
          <w:tcPr>
            <w:tcW w:w="567" w:type="dxa"/>
            <w:shd w:val="solid" w:color="FFFFFF" w:fill="auto"/>
          </w:tcPr>
          <w:p w14:paraId="310D92E1" w14:textId="77777777" w:rsidR="006B2DBE" w:rsidRPr="00AB7182" w:rsidRDefault="006B2DBE" w:rsidP="000B0B96">
            <w:pPr>
              <w:pStyle w:val="TAL"/>
              <w:rPr>
                <w:color w:val="000000"/>
                <w:sz w:val="16"/>
                <w:szCs w:val="16"/>
              </w:rPr>
            </w:pPr>
            <w:r w:rsidRPr="00AB7182">
              <w:rPr>
                <w:color w:val="000000"/>
                <w:sz w:val="16"/>
                <w:szCs w:val="16"/>
              </w:rPr>
              <w:t>0103</w:t>
            </w:r>
          </w:p>
        </w:tc>
        <w:tc>
          <w:tcPr>
            <w:tcW w:w="567" w:type="dxa"/>
            <w:shd w:val="solid" w:color="FFFFFF" w:fill="auto"/>
          </w:tcPr>
          <w:p w14:paraId="70C8869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7E072A6" w14:textId="77777777" w:rsidR="006B2DBE" w:rsidRPr="00AB7182" w:rsidRDefault="006B2DBE" w:rsidP="000B0B96">
            <w:pPr>
              <w:pStyle w:val="TAL"/>
              <w:rPr>
                <w:color w:val="000000"/>
                <w:sz w:val="16"/>
                <w:szCs w:val="16"/>
              </w:rPr>
            </w:pPr>
          </w:p>
        </w:tc>
        <w:tc>
          <w:tcPr>
            <w:tcW w:w="4819" w:type="dxa"/>
            <w:shd w:val="solid" w:color="FFFFFF" w:fill="auto"/>
          </w:tcPr>
          <w:p w14:paraId="589B26D7" w14:textId="77777777" w:rsidR="006B2DBE" w:rsidRPr="00AB7182" w:rsidRDefault="006B2DBE" w:rsidP="000B0B96">
            <w:pPr>
              <w:pStyle w:val="TAL"/>
              <w:rPr>
                <w:color w:val="000000"/>
                <w:sz w:val="16"/>
                <w:szCs w:val="16"/>
              </w:rPr>
            </w:pPr>
            <w:r w:rsidRPr="00AB7182">
              <w:rPr>
                <w:color w:val="000000"/>
                <w:sz w:val="16"/>
                <w:szCs w:val="16"/>
              </w:rPr>
              <w:t>Correction to Signals Descriptor</w:t>
            </w:r>
          </w:p>
        </w:tc>
        <w:tc>
          <w:tcPr>
            <w:tcW w:w="709" w:type="dxa"/>
            <w:shd w:val="solid" w:color="FFFFFF" w:fill="auto"/>
          </w:tcPr>
          <w:p w14:paraId="532DEC75" w14:textId="77777777" w:rsidR="006B2DBE" w:rsidRPr="00AB7182" w:rsidRDefault="006B2DBE" w:rsidP="000B0B96">
            <w:pPr>
              <w:pStyle w:val="TAL"/>
              <w:rPr>
                <w:sz w:val="16"/>
                <w:szCs w:val="16"/>
              </w:rPr>
            </w:pPr>
          </w:p>
        </w:tc>
      </w:tr>
      <w:tr w:rsidR="006B2DBE" w:rsidRPr="00AB7182" w14:paraId="182312C5" w14:textId="77777777" w:rsidTr="00CB34D9">
        <w:tc>
          <w:tcPr>
            <w:tcW w:w="800" w:type="dxa"/>
            <w:shd w:val="solid" w:color="FFFFFF" w:fill="auto"/>
          </w:tcPr>
          <w:p w14:paraId="42AC1F9F" w14:textId="77777777" w:rsidR="006B2DBE" w:rsidRPr="00AB7182" w:rsidRDefault="006B2DBE" w:rsidP="000B0B96">
            <w:pPr>
              <w:pStyle w:val="TAL"/>
              <w:rPr>
                <w:sz w:val="16"/>
                <w:szCs w:val="16"/>
              </w:rPr>
            </w:pPr>
          </w:p>
        </w:tc>
        <w:tc>
          <w:tcPr>
            <w:tcW w:w="800" w:type="dxa"/>
            <w:shd w:val="solid" w:color="FFFFFF" w:fill="auto"/>
          </w:tcPr>
          <w:p w14:paraId="6045FD30" w14:textId="77777777" w:rsidR="006B2DBE" w:rsidRPr="00AB7182" w:rsidRDefault="006B2DBE" w:rsidP="000B0B96">
            <w:pPr>
              <w:pStyle w:val="TAL"/>
              <w:rPr>
                <w:sz w:val="16"/>
                <w:szCs w:val="16"/>
              </w:rPr>
            </w:pPr>
          </w:p>
        </w:tc>
        <w:tc>
          <w:tcPr>
            <w:tcW w:w="1094" w:type="dxa"/>
            <w:shd w:val="solid" w:color="FFFFFF" w:fill="auto"/>
          </w:tcPr>
          <w:p w14:paraId="780EFFE3" w14:textId="77777777" w:rsidR="006B2DBE" w:rsidRPr="00AB7182" w:rsidRDefault="006B2DBE" w:rsidP="000B0B96">
            <w:pPr>
              <w:pStyle w:val="TAL"/>
              <w:rPr>
                <w:sz w:val="16"/>
                <w:szCs w:val="16"/>
              </w:rPr>
            </w:pPr>
          </w:p>
        </w:tc>
        <w:tc>
          <w:tcPr>
            <w:tcW w:w="567" w:type="dxa"/>
            <w:shd w:val="solid" w:color="FFFFFF" w:fill="auto"/>
          </w:tcPr>
          <w:p w14:paraId="727BA56B" w14:textId="77777777" w:rsidR="006B2DBE" w:rsidRPr="00AB7182" w:rsidRDefault="006B2DBE" w:rsidP="000B0B96">
            <w:pPr>
              <w:pStyle w:val="TAL"/>
              <w:rPr>
                <w:color w:val="000000"/>
                <w:sz w:val="16"/>
                <w:szCs w:val="16"/>
              </w:rPr>
            </w:pPr>
            <w:r w:rsidRPr="00AB7182">
              <w:rPr>
                <w:color w:val="000000"/>
                <w:sz w:val="16"/>
                <w:szCs w:val="16"/>
              </w:rPr>
              <w:t>0105</w:t>
            </w:r>
          </w:p>
        </w:tc>
        <w:tc>
          <w:tcPr>
            <w:tcW w:w="567" w:type="dxa"/>
            <w:shd w:val="solid" w:color="FFFFFF" w:fill="auto"/>
          </w:tcPr>
          <w:p w14:paraId="0C85E0C0"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70BE85D" w14:textId="77777777" w:rsidR="006B2DBE" w:rsidRPr="00AB7182" w:rsidRDefault="006B2DBE" w:rsidP="000B0B96">
            <w:pPr>
              <w:pStyle w:val="TAL"/>
              <w:rPr>
                <w:color w:val="000000"/>
                <w:sz w:val="16"/>
                <w:szCs w:val="16"/>
              </w:rPr>
            </w:pPr>
          </w:p>
        </w:tc>
        <w:tc>
          <w:tcPr>
            <w:tcW w:w="4819" w:type="dxa"/>
            <w:shd w:val="solid" w:color="FFFFFF" w:fill="auto"/>
          </w:tcPr>
          <w:p w14:paraId="6EDDFD9E" w14:textId="77777777" w:rsidR="006B2DBE" w:rsidRPr="00AB7182" w:rsidRDefault="006B2DBE" w:rsidP="000B0B96">
            <w:pPr>
              <w:pStyle w:val="TAL"/>
              <w:rPr>
                <w:color w:val="000000"/>
                <w:sz w:val="16"/>
                <w:szCs w:val="16"/>
              </w:rPr>
            </w:pPr>
            <w:r w:rsidRPr="00AB7182">
              <w:rPr>
                <w:color w:val="000000"/>
                <w:sz w:val="16"/>
                <w:szCs w:val="16"/>
              </w:rPr>
              <w:t>Correction to Events Descriptor</w:t>
            </w:r>
          </w:p>
        </w:tc>
        <w:tc>
          <w:tcPr>
            <w:tcW w:w="709" w:type="dxa"/>
            <w:shd w:val="solid" w:color="FFFFFF" w:fill="auto"/>
          </w:tcPr>
          <w:p w14:paraId="55577B53" w14:textId="77777777" w:rsidR="006B2DBE" w:rsidRPr="00AB7182" w:rsidRDefault="006B2DBE" w:rsidP="000B0B96">
            <w:pPr>
              <w:pStyle w:val="TAL"/>
              <w:rPr>
                <w:sz w:val="16"/>
                <w:szCs w:val="16"/>
              </w:rPr>
            </w:pPr>
          </w:p>
        </w:tc>
      </w:tr>
      <w:tr w:rsidR="006B2DBE" w:rsidRPr="00AB7182" w14:paraId="69CD7C3D" w14:textId="77777777" w:rsidTr="00CB34D9">
        <w:tc>
          <w:tcPr>
            <w:tcW w:w="800" w:type="dxa"/>
            <w:shd w:val="solid" w:color="FFFFFF" w:fill="auto"/>
          </w:tcPr>
          <w:p w14:paraId="1493CD76" w14:textId="77777777" w:rsidR="006B2DBE" w:rsidRPr="00AB7182" w:rsidRDefault="006B2DBE" w:rsidP="000B0B96">
            <w:pPr>
              <w:pStyle w:val="TAL"/>
              <w:rPr>
                <w:sz w:val="16"/>
                <w:szCs w:val="16"/>
              </w:rPr>
            </w:pPr>
          </w:p>
        </w:tc>
        <w:tc>
          <w:tcPr>
            <w:tcW w:w="800" w:type="dxa"/>
            <w:shd w:val="solid" w:color="FFFFFF" w:fill="auto"/>
          </w:tcPr>
          <w:p w14:paraId="053DDCB2" w14:textId="77777777" w:rsidR="006B2DBE" w:rsidRPr="00AB7182" w:rsidRDefault="006B2DBE" w:rsidP="000B0B96">
            <w:pPr>
              <w:pStyle w:val="TAL"/>
              <w:rPr>
                <w:sz w:val="16"/>
                <w:szCs w:val="16"/>
              </w:rPr>
            </w:pPr>
          </w:p>
        </w:tc>
        <w:tc>
          <w:tcPr>
            <w:tcW w:w="1094" w:type="dxa"/>
            <w:shd w:val="solid" w:color="FFFFFF" w:fill="auto"/>
          </w:tcPr>
          <w:p w14:paraId="31484E50" w14:textId="77777777" w:rsidR="006B2DBE" w:rsidRPr="00AB7182" w:rsidRDefault="006B2DBE" w:rsidP="000B0B96">
            <w:pPr>
              <w:pStyle w:val="TAL"/>
              <w:rPr>
                <w:sz w:val="16"/>
                <w:szCs w:val="16"/>
              </w:rPr>
            </w:pPr>
          </w:p>
        </w:tc>
        <w:tc>
          <w:tcPr>
            <w:tcW w:w="567" w:type="dxa"/>
            <w:shd w:val="solid" w:color="FFFFFF" w:fill="auto"/>
          </w:tcPr>
          <w:p w14:paraId="3DF12F00" w14:textId="77777777" w:rsidR="006B2DBE" w:rsidRPr="00AB7182" w:rsidRDefault="006B2DBE" w:rsidP="000B0B96">
            <w:pPr>
              <w:pStyle w:val="TAL"/>
              <w:rPr>
                <w:color w:val="000000"/>
                <w:sz w:val="16"/>
                <w:szCs w:val="16"/>
              </w:rPr>
            </w:pPr>
            <w:r w:rsidRPr="00AB7182">
              <w:rPr>
                <w:color w:val="000000"/>
                <w:sz w:val="16"/>
                <w:szCs w:val="16"/>
              </w:rPr>
              <w:t>0107</w:t>
            </w:r>
          </w:p>
        </w:tc>
        <w:tc>
          <w:tcPr>
            <w:tcW w:w="567" w:type="dxa"/>
            <w:shd w:val="solid" w:color="FFFFFF" w:fill="auto"/>
          </w:tcPr>
          <w:p w14:paraId="68A4E7F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963EE30" w14:textId="77777777" w:rsidR="006B2DBE" w:rsidRPr="00AB7182" w:rsidRDefault="006B2DBE" w:rsidP="000B0B96">
            <w:pPr>
              <w:pStyle w:val="TAL"/>
              <w:rPr>
                <w:color w:val="000000"/>
                <w:sz w:val="16"/>
                <w:szCs w:val="16"/>
              </w:rPr>
            </w:pPr>
          </w:p>
        </w:tc>
        <w:tc>
          <w:tcPr>
            <w:tcW w:w="4819" w:type="dxa"/>
            <w:shd w:val="solid" w:color="FFFFFF" w:fill="auto"/>
          </w:tcPr>
          <w:p w14:paraId="29B559CA" w14:textId="77777777" w:rsidR="006B2DBE" w:rsidRPr="00AB7182" w:rsidRDefault="006B2DBE" w:rsidP="000B0B96">
            <w:pPr>
              <w:pStyle w:val="TAL"/>
              <w:rPr>
                <w:color w:val="000000"/>
                <w:sz w:val="16"/>
                <w:szCs w:val="16"/>
              </w:rPr>
            </w:pPr>
            <w:r w:rsidRPr="00AB7182">
              <w:rPr>
                <w:color w:val="000000"/>
                <w:sz w:val="16"/>
                <w:szCs w:val="16"/>
              </w:rPr>
              <w:t>Clarification of Message Identifier</w:t>
            </w:r>
          </w:p>
        </w:tc>
        <w:tc>
          <w:tcPr>
            <w:tcW w:w="709" w:type="dxa"/>
            <w:shd w:val="solid" w:color="FFFFFF" w:fill="auto"/>
          </w:tcPr>
          <w:p w14:paraId="2D42769F" w14:textId="77777777" w:rsidR="006B2DBE" w:rsidRPr="00AB7182" w:rsidRDefault="006B2DBE" w:rsidP="000B0B96">
            <w:pPr>
              <w:pStyle w:val="TAL"/>
              <w:rPr>
                <w:sz w:val="16"/>
                <w:szCs w:val="16"/>
              </w:rPr>
            </w:pPr>
          </w:p>
        </w:tc>
      </w:tr>
      <w:tr w:rsidR="006B2DBE" w:rsidRPr="00AB7182" w14:paraId="287A316A" w14:textId="77777777" w:rsidTr="00CB34D9">
        <w:tc>
          <w:tcPr>
            <w:tcW w:w="800" w:type="dxa"/>
            <w:shd w:val="solid" w:color="FFFFFF" w:fill="auto"/>
          </w:tcPr>
          <w:p w14:paraId="0B241F22" w14:textId="77777777" w:rsidR="006B2DBE" w:rsidRPr="00AB7182" w:rsidRDefault="006B2DBE" w:rsidP="000B0B96">
            <w:pPr>
              <w:pStyle w:val="TAL"/>
              <w:rPr>
                <w:sz w:val="16"/>
                <w:szCs w:val="16"/>
              </w:rPr>
            </w:pPr>
          </w:p>
        </w:tc>
        <w:tc>
          <w:tcPr>
            <w:tcW w:w="800" w:type="dxa"/>
            <w:shd w:val="solid" w:color="FFFFFF" w:fill="auto"/>
          </w:tcPr>
          <w:p w14:paraId="03CB0F35" w14:textId="77777777" w:rsidR="006B2DBE" w:rsidRPr="00AB7182" w:rsidRDefault="006B2DBE" w:rsidP="000B0B96">
            <w:pPr>
              <w:pStyle w:val="TAL"/>
              <w:rPr>
                <w:sz w:val="16"/>
                <w:szCs w:val="16"/>
              </w:rPr>
            </w:pPr>
          </w:p>
        </w:tc>
        <w:tc>
          <w:tcPr>
            <w:tcW w:w="1094" w:type="dxa"/>
            <w:shd w:val="solid" w:color="FFFFFF" w:fill="auto"/>
          </w:tcPr>
          <w:p w14:paraId="20130C0B" w14:textId="77777777" w:rsidR="006B2DBE" w:rsidRPr="00AB7182" w:rsidRDefault="006B2DBE" w:rsidP="000B0B96">
            <w:pPr>
              <w:pStyle w:val="TAL"/>
              <w:rPr>
                <w:sz w:val="16"/>
                <w:szCs w:val="16"/>
              </w:rPr>
            </w:pPr>
          </w:p>
        </w:tc>
        <w:tc>
          <w:tcPr>
            <w:tcW w:w="567" w:type="dxa"/>
            <w:shd w:val="solid" w:color="FFFFFF" w:fill="auto"/>
          </w:tcPr>
          <w:p w14:paraId="15C1C6C8" w14:textId="77777777" w:rsidR="006B2DBE" w:rsidRPr="00AB7182" w:rsidRDefault="006B2DBE" w:rsidP="000B0B96">
            <w:pPr>
              <w:pStyle w:val="TAL"/>
              <w:rPr>
                <w:color w:val="000000"/>
                <w:sz w:val="16"/>
                <w:szCs w:val="16"/>
              </w:rPr>
            </w:pPr>
            <w:r w:rsidRPr="00AB7182">
              <w:rPr>
                <w:color w:val="000000"/>
                <w:sz w:val="16"/>
                <w:szCs w:val="16"/>
              </w:rPr>
              <w:t>010</w:t>
            </w:r>
          </w:p>
        </w:tc>
        <w:tc>
          <w:tcPr>
            <w:tcW w:w="567" w:type="dxa"/>
            <w:shd w:val="solid" w:color="FFFFFF" w:fill="auto"/>
          </w:tcPr>
          <w:p w14:paraId="45F3B6C1"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1B6EA9F" w14:textId="77777777" w:rsidR="006B2DBE" w:rsidRPr="00AB7182" w:rsidRDefault="006B2DBE" w:rsidP="000B0B96">
            <w:pPr>
              <w:pStyle w:val="TAL"/>
              <w:rPr>
                <w:color w:val="000000"/>
                <w:sz w:val="16"/>
                <w:szCs w:val="16"/>
              </w:rPr>
            </w:pPr>
          </w:p>
        </w:tc>
        <w:tc>
          <w:tcPr>
            <w:tcW w:w="4819" w:type="dxa"/>
            <w:shd w:val="solid" w:color="FFFFFF" w:fill="auto"/>
          </w:tcPr>
          <w:p w14:paraId="5153ADCD" w14:textId="77777777" w:rsidR="006B2DBE" w:rsidRPr="00AB7182" w:rsidRDefault="006B2DBE" w:rsidP="000B0B96">
            <w:pPr>
              <w:pStyle w:val="TAL"/>
              <w:rPr>
                <w:color w:val="000000"/>
                <w:sz w:val="16"/>
                <w:szCs w:val="16"/>
              </w:rPr>
            </w:pPr>
            <w:r w:rsidRPr="00AB7182">
              <w:rPr>
                <w:rFonts w:hint="eastAsia"/>
                <w:color w:val="000000"/>
                <w:sz w:val="16"/>
                <w:szCs w:val="16"/>
              </w:rPr>
              <w:t>IP realm connection indication</w:t>
            </w:r>
          </w:p>
        </w:tc>
        <w:tc>
          <w:tcPr>
            <w:tcW w:w="709" w:type="dxa"/>
            <w:shd w:val="solid" w:color="FFFFFF" w:fill="auto"/>
          </w:tcPr>
          <w:p w14:paraId="123F7BB9" w14:textId="77777777" w:rsidR="006B2DBE" w:rsidRPr="00AB7182" w:rsidRDefault="006B2DBE" w:rsidP="000B0B96">
            <w:pPr>
              <w:pStyle w:val="TAL"/>
              <w:rPr>
                <w:sz w:val="16"/>
                <w:szCs w:val="16"/>
              </w:rPr>
            </w:pPr>
          </w:p>
        </w:tc>
      </w:tr>
      <w:tr w:rsidR="006B2DBE" w:rsidRPr="00AB7182" w14:paraId="77052325" w14:textId="77777777" w:rsidTr="00CB34D9">
        <w:tc>
          <w:tcPr>
            <w:tcW w:w="800" w:type="dxa"/>
            <w:shd w:val="solid" w:color="FFFFFF" w:fill="auto"/>
          </w:tcPr>
          <w:p w14:paraId="72C674BD" w14:textId="77777777" w:rsidR="006B2DBE" w:rsidRPr="00AB7182" w:rsidRDefault="006B2DBE" w:rsidP="000B0B96">
            <w:pPr>
              <w:pStyle w:val="TAL"/>
              <w:rPr>
                <w:sz w:val="16"/>
                <w:szCs w:val="16"/>
              </w:rPr>
            </w:pPr>
          </w:p>
        </w:tc>
        <w:tc>
          <w:tcPr>
            <w:tcW w:w="800" w:type="dxa"/>
            <w:shd w:val="solid" w:color="FFFFFF" w:fill="auto"/>
          </w:tcPr>
          <w:p w14:paraId="42797092" w14:textId="77777777" w:rsidR="006B2DBE" w:rsidRPr="00AB7182" w:rsidRDefault="006B2DBE" w:rsidP="000B0B96">
            <w:pPr>
              <w:pStyle w:val="TAL"/>
              <w:rPr>
                <w:sz w:val="16"/>
                <w:szCs w:val="16"/>
              </w:rPr>
            </w:pPr>
          </w:p>
        </w:tc>
        <w:tc>
          <w:tcPr>
            <w:tcW w:w="1094" w:type="dxa"/>
            <w:shd w:val="solid" w:color="FFFFFF" w:fill="auto"/>
          </w:tcPr>
          <w:p w14:paraId="47E058E5" w14:textId="77777777" w:rsidR="006B2DBE" w:rsidRPr="00AB7182" w:rsidRDefault="006B2DBE" w:rsidP="000B0B96">
            <w:pPr>
              <w:pStyle w:val="TAL"/>
              <w:rPr>
                <w:sz w:val="16"/>
                <w:szCs w:val="16"/>
              </w:rPr>
            </w:pPr>
          </w:p>
        </w:tc>
        <w:tc>
          <w:tcPr>
            <w:tcW w:w="567" w:type="dxa"/>
            <w:shd w:val="solid" w:color="FFFFFF" w:fill="auto"/>
          </w:tcPr>
          <w:p w14:paraId="04BF2A74" w14:textId="77777777" w:rsidR="006B2DBE" w:rsidRPr="00AB7182" w:rsidRDefault="006B2DBE" w:rsidP="000B0B96">
            <w:pPr>
              <w:pStyle w:val="TAL"/>
              <w:rPr>
                <w:color w:val="000000"/>
                <w:sz w:val="16"/>
                <w:szCs w:val="16"/>
              </w:rPr>
            </w:pPr>
            <w:r w:rsidRPr="00AB7182">
              <w:rPr>
                <w:color w:val="000000"/>
                <w:sz w:val="16"/>
                <w:szCs w:val="16"/>
              </w:rPr>
              <w:t>011</w:t>
            </w:r>
          </w:p>
        </w:tc>
        <w:tc>
          <w:tcPr>
            <w:tcW w:w="567" w:type="dxa"/>
            <w:shd w:val="solid" w:color="FFFFFF" w:fill="auto"/>
          </w:tcPr>
          <w:p w14:paraId="34CC4EC7"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1CF6E955" w14:textId="77777777" w:rsidR="006B2DBE" w:rsidRPr="00AB7182" w:rsidRDefault="006B2DBE" w:rsidP="000B0B96">
            <w:pPr>
              <w:pStyle w:val="TAL"/>
              <w:rPr>
                <w:color w:val="000000"/>
                <w:sz w:val="16"/>
                <w:szCs w:val="16"/>
              </w:rPr>
            </w:pPr>
          </w:p>
        </w:tc>
        <w:tc>
          <w:tcPr>
            <w:tcW w:w="4819" w:type="dxa"/>
            <w:shd w:val="solid" w:color="FFFFFF" w:fill="auto"/>
          </w:tcPr>
          <w:p w14:paraId="47622ED5" w14:textId="77777777" w:rsidR="006B2DBE" w:rsidRPr="00AB7182" w:rsidRDefault="006B2DBE" w:rsidP="000B0B96">
            <w:pPr>
              <w:pStyle w:val="TAL"/>
              <w:rPr>
                <w:color w:val="000000"/>
                <w:sz w:val="16"/>
                <w:szCs w:val="16"/>
              </w:rPr>
            </w:pPr>
            <w:r w:rsidRPr="00AB7182">
              <w:rPr>
                <w:rFonts w:hint="eastAsia"/>
                <w:color w:val="000000"/>
                <w:sz w:val="16"/>
                <w:szCs w:val="16"/>
              </w:rPr>
              <w:t xml:space="preserve">Correction of </w:t>
            </w:r>
            <w:r w:rsidRPr="00AB7182">
              <w:rPr>
                <w:color w:val="000000"/>
                <w:sz w:val="16"/>
                <w:szCs w:val="16"/>
              </w:rPr>
              <w:t>paramete</w:t>
            </w:r>
            <w:r w:rsidRPr="00AB7182">
              <w:rPr>
                <w:rFonts w:hint="eastAsia"/>
                <w:color w:val="000000"/>
                <w:sz w:val="16"/>
                <w:szCs w:val="16"/>
              </w:rPr>
              <w:t xml:space="preserve">r in </w:t>
            </w:r>
            <w:r w:rsidRPr="00AB7182">
              <w:rPr>
                <w:color w:val="000000"/>
                <w:sz w:val="16"/>
                <w:szCs w:val="16"/>
              </w:rPr>
              <w:t>Sending</w:t>
            </w:r>
            <w:r w:rsidRPr="00AB7182">
              <w:rPr>
                <w:rFonts w:hint="eastAsia"/>
                <w:color w:val="000000"/>
                <w:sz w:val="16"/>
                <w:szCs w:val="16"/>
              </w:rPr>
              <w:t xml:space="preserve"> H.245 Message</w:t>
            </w:r>
          </w:p>
        </w:tc>
        <w:tc>
          <w:tcPr>
            <w:tcW w:w="709" w:type="dxa"/>
            <w:shd w:val="solid" w:color="FFFFFF" w:fill="auto"/>
          </w:tcPr>
          <w:p w14:paraId="1CAB69C3" w14:textId="77777777" w:rsidR="006B2DBE" w:rsidRPr="00AB7182" w:rsidRDefault="006B2DBE" w:rsidP="000B0B96">
            <w:pPr>
              <w:pStyle w:val="TAL"/>
              <w:rPr>
                <w:sz w:val="16"/>
                <w:szCs w:val="16"/>
              </w:rPr>
            </w:pPr>
          </w:p>
        </w:tc>
      </w:tr>
      <w:tr w:rsidR="006B2DBE" w:rsidRPr="00AB7182" w14:paraId="56B96444" w14:textId="77777777" w:rsidTr="00CB34D9">
        <w:tc>
          <w:tcPr>
            <w:tcW w:w="800" w:type="dxa"/>
            <w:shd w:val="solid" w:color="FFFFFF" w:fill="auto"/>
          </w:tcPr>
          <w:p w14:paraId="1B224352" w14:textId="77777777" w:rsidR="006B2DBE" w:rsidRPr="00AB7182" w:rsidRDefault="006B2DBE" w:rsidP="000B0B96">
            <w:pPr>
              <w:pStyle w:val="TAL"/>
              <w:rPr>
                <w:sz w:val="16"/>
                <w:szCs w:val="16"/>
              </w:rPr>
            </w:pPr>
          </w:p>
        </w:tc>
        <w:tc>
          <w:tcPr>
            <w:tcW w:w="800" w:type="dxa"/>
            <w:shd w:val="solid" w:color="FFFFFF" w:fill="auto"/>
          </w:tcPr>
          <w:p w14:paraId="0C7D6474" w14:textId="77777777" w:rsidR="006B2DBE" w:rsidRPr="00AB7182" w:rsidRDefault="006B2DBE" w:rsidP="000B0B96">
            <w:pPr>
              <w:pStyle w:val="TAL"/>
              <w:rPr>
                <w:sz w:val="16"/>
                <w:szCs w:val="16"/>
              </w:rPr>
            </w:pPr>
          </w:p>
        </w:tc>
        <w:tc>
          <w:tcPr>
            <w:tcW w:w="1094" w:type="dxa"/>
            <w:shd w:val="solid" w:color="FFFFFF" w:fill="auto"/>
          </w:tcPr>
          <w:p w14:paraId="41836A71" w14:textId="77777777" w:rsidR="006B2DBE" w:rsidRPr="00AB7182" w:rsidRDefault="006B2DBE" w:rsidP="000B0B96">
            <w:pPr>
              <w:pStyle w:val="TAL"/>
              <w:rPr>
                <w:sz w:val="16"/>
                <w:szCs w:val="16"/>
              </w:rPr>
            </w:pPr>
          </w:p>
        </w:tc>
        <w:tc>
          <w:tcPr>
            <w:tcW w:w="567" w:type="dxa"/>
            <w:shd w:val="solid" w:color="FFFFFF" w:fill="auto"/>
          </w:tcPr>
          <w:p w14:paraId="699742A5" w14:textId="77777777" w:rsidR="006B2DBE" w:rsidRPr="00AB7182" w:rsidRDefault="006B2DBE" w:rsidP="000B0B96">
            <w:pPr>
              <w:pStyle w:val="TAL"/>
              <w:rPr>
                <w:color w:val="000000"/>
                <w:sz w:val="16"/>
                <w:szCs w:val="16"/>
              </w:rPr>
            </w:pPr>
            <w:r w:rsidRPr="00AB7182">
              <w:rPr>
                <w:color w:val="000000"/>
                <w:sz w:val="16"/>
                <w:szCs w:val="16"/>
              </w:rPr>
              <w:t>0112</w:t>
            </w:r>
          </w:p>
        </w:tc>
        <w:tc>
          <w:tcPr>
            <w:tcW w:w="567" w:type="dxa"/>
            <w:shd w:val="solid" w:color="FFFFFF" w:fill="auto"/>
          </w:tcPr>
          <w:p w14:paraId="6AE4ACB9"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61C32DEA" w14:textId="77777777" w:rsidR="006B2DBE" w:rsidRPr="00AB7182" w:rsidRDefault="006B2DBE" w:rsidP="000B0B96">
            <w:pPr>
              <w:pStyle w:val="TAL"/>
              <w:rPr>
                <w:color w:val="000000"/>
                <w:sz w:val="16"/>
                <w:szCs w:val="16"/>
              </w:rPr>
            </w:pPr>
          </w:p>
        </w:tc>
        <w:tc>
          <w:tcPr>
            <w:tcW w:w="4819" w:type="dxa"/>
            <w:shd w:val="solid" w:color="FFFFFF" w:fill="auto"/>
          </w:tcPr>
          <w:p w14:paraId="17C55BD4" w14:textId="77777777" w:rsidR="006B2DBE" w:rsidRPr="00AB7182" w:rsidRDefault="006B2DBE" w:rsidP="000B0B96">
            <w:pPr>
              <w:pStyle w:val="TAL"/>
              <w:rPr>
                <w:color w:val="000000"/>
                <w:sz w:val="16"/>
                <w:szCs w:val="16"/>
              </w:rPr>
            </w:pPr>
            <w:r w:rsidRPr="00AB7182">
              <w:rPr>
                <w:color w:val="000000"/>
                <w:sz w:val="16"/>
                <w:szCs w:val="16"/>
              </w:rPr>
              <w:t>Mn profile corrections</w:t>
            </w:r>
          </w:p>
        </w:tc>
        <w:tc>
          <w:tcPr>
            <w:tcW w:w="709" w:type="dxa"/>
            <w:shd w:val="solid" w:color="FFFFFF" w:fill="auto"/>
          </w:tcPr>
          <w:p w14:paraId="09608420" w14:textId="77777777" w:rsidR="006B2DBE" w:rsidRPr="00AB7182" w:rsidRDefault="006B2DBE" w:rsidP="000B0B96">
            <w:pPr>
              <w:pStyle w:val="TAL"/>
              <w:rPr>
                <w:sz w:val="16"/>
                <w:szCs w:val="16"/>
              </w:rPr>
            </w:pPr>
          </w:p>
        </w:tc>
      </w:tr>
      <w:tr w:rsidR="006B2DBE" w:rsidRPr="00AB7182" w14:paraId="0E0E3AE4" w14:textId="77777777" w:rsidTr="00CB34D9">
        <w:tc>
          <w:tcPr>
            <w:tcW w:w="800" w:type="dxa"/>
            <w:shd w:val="solid" w:color="FFFFFF" w:fill="auto"/>
          </w:tcPr>
          <w:p w14:paraId="214857BA" w14:textId="77777777" w:rsidR="006B2DBE" w:rsidRPr="00AB7182" w:rsidRDefault="006B2DBE" w:rsidP="000B0B96">
            <w:pPr>
              <w:pStyle w:val="TAL"/>
              <w:rPr>
                <w:sz w:val="16"/>
                <w:szCs w:val="16"/>
              </w:rPr>
            </w:pPr>
          </w:p>
        </w:tc>
        <w:tc>
          <w:tcPr>
            <w:tcW w:w="800" w:type="dxa"/>
            <w:shd w:val="solid" w:color="FFFFFF" w:fill="auto"/>
          </w:tcPr>
          <w:p w14:paraId="6F5A37EF" w14:textId="77777777" w:rsidR="006B2DBE" w:rsidRPr="00AB7182" w:rsidRDefault="006B2DBE" w:rsidP="000B0B96">
            <w:pPr>
              <w:pStyle w:val="TAL"/>
              <w:rPr>
                <w:sz w:val="16"/>
                <w:szCs w:val="16"/>
              </w:rPr>
            </w:pPr>
          </w:p>
        </w:tc>
        <w:tc>
          <w:tcPr>
            <w:tcW w:w="1094" w:type="dxa"/>
            <w:shd w:val="solid" w:color="FFFFFF" w:fill="auto"/>
          </w:tcPr>
          <w:p w14:paraId="7320C2F5" w14:textId="77777777" w:rsidR="006B2DBE" w:rsidRPr="00AB7182" w:rsidRDefault="006B2DBE" w:rsidP="000B0B96">
            <w:pPr>
              <w:pStyle w:val="TAL"/>
              <w:rPr>
                <w:sz w:val="16"/>
                <w:szCs w:val="16"/>
              </w:rPr>
            </w:pPr>
          </w:p>
        </w:tc>
        <w:tc>
          <w:tcPr>
            <w:tcW w:w="567" w:type="dxa"/>
            <w:shd w:val="solid" w:color="FFFFFF" w:fill="auto"/>
          </w:tcPr>
          <w:p w14:paraId="4AE42A03" w14:textId="77777777" w:rsidR="006B2DBE" w:rsidRPr="00AB7182" w:rsidRDefault="006B2DBE" w:rsidP="000B0B96">
            <w:pPr>
              <w:pStyle w:val="TAL"/>
              <w:rPr>
                <w:color w:val="000000"/>
                <w:sz w:val="16"/>
                <w:szCs w:val="16"/>
              </w:rPr>
            </w:pPr>
            <w:r w:rsidRPr="00AB7182">
              <w:rPr>
                <w:color w:val="000000"/>
                <w:sz w:val="16"/>
                <w:szCs w:val="16"/>
              </w:rPr>
              <w:t>0117</w:t>
            </w:r>
          </w:p>
        </w:tc>
        <w:tc>
          <w:tcPr>
            <w:tcW w:w="567" w:type="dxa"/>
            <w:shd w:val="solid" w:color="FFFFFF" w:fill="auto"/>
          </w:tcPr>
          <w:p w14:paraId="2E2C9C6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0797ADC" w14:textId="77777777" w:rsidR="006B2DBE" w:rsidRPr="00AB7182" w:rsidRDefault="006B2DBE" w:rsidP="000B0B96">
            <w:pPr>
              <w:pStyle w:val="TAL"/>
              <w:rPr>
                <w:color w:val="000000"/>
                <w:sz w:val="16"/>
                <w:szCs w:val="16"/>
              </w:rPr>
            </w:pPr>
          </w:p>
        </w:tc>
        <w:tc>
          <w:tcPr>
            <w:tcW w:w="4819" w:type="dxa"/>
            <w:shd w:val="solid" w:color="FFFFFF" w:fill="auto"/>
          </w:tcPr>
          <w:p w14:paraId="4F6AF00F" w14:textId="77777777" w:rsidR="006B2DBE" w:rsidRPr="00AB7182" w:rsidRDefault="006B2DBE" w:rsidP="000B0B96">
            <w:pPr>
              <w:pStyle w:val="TAL"/>
              <w:rPr>
                <w:color w:val="000000"/>
                <w:sz w:val="16"/>
                <w:szCs w:val="16"/>
              </w:rPr>
            </w:pPr>
            <w:r w:rsidRPr="00AB7182">
              <w:rPr>
                <w:color w:val="000000"/>
                <w:sz w:val="16"/>
                <w:szCs w:val="16"/>
              </w:rPr>
              <w:t>Corrections to maxptime syntax in SDP of encoding of AMR codec</w:t>
            </w:r>
          </w:p>
        </w:tc>
        <w:tc>
          <w:tcPr>
            <w:tcW w:w="709" w:type="dxa"/>
            <w:shd w:val="solid" w:color="FFFFFF" w:fill="auto"/>
          </w:tcPr>
          <w:p w14:paraId="54885ABF" w14:textId="77777777" w:rsidR="006B2DBE" w:rsidRPr="00AB7182" w:rsidRDefault="006B2DBE" w:rsidP="000B0B96">
            <w:pPr>
              <w:pStyle w:val="TAL"/>
              <w:rPr>
                <w:sz w:val="16"/>
                <w:szCs w:val="16"/>
              </w:rPr>
            </w:pPr>
          </w:p>
        </w:tc>
      </w:tr>
      <w:tr w:rsidR="006B2DBE" w:rsidRPr="00AB7182" w14:paraId="48B0A323" w14:textId="77777777" w:rsidTr="00CB34D9">
        <w:tc>
          <w:tcPr>
            <w:tcW w:w="800" w:type="dxa"/>
            <w:shd w:val="solid" w:color="FFFFFF" w:fill="auto"/>
          </w:tcPr>
          <w:p w14:paraId="52F5E6B6" w14:textId="77777777" w:rsidR="006B2DBE" w:rsidRPr="00AB7182" w:rsidRDefault="006B2DBE" w:rsidP="000B0B96">
            <w:pPr>
              <w:pStyle w:val="TAL"/>
              <w:rPr>
                <w:sz w:val="16"/>
                <w:szCs w:val="16"/>
              </w:rPr>
            </w:pPr>
            <w:r w:rsidRPr="00AB7182">
              <w:rPr>
                <w:sz w:val="16"/>
                <w:szCs w:val="16"/>
              </w:rPr>
              <w:t>2007-12</w:t>
            </w:r>
          </w:p>
        </w:tc>
        <w:tc>
          <w:tcPr>
            <w:tcW w:w="800" w:type="dxa"/>
            <w:shd w:val="solid" w:color="FFFFFF" w:fill="auto"/>
          </w:tcPr>
          <w:p w14:paraId="3EA0C290" w14:textId="77777777" w:rsidR="006B2DBE" w:rsidRPr="00AB7182" w:rsidRDefault="006B2DBE" w:rsidP="000B0B96">
            <w:pPr>
              <w:pStyle w:val="TAL"/>
              <w:rPr>
                <w:sz w:val="16"/>
                <w:szCs w:val="16"/>
              </w:rPr>
            </w:pPr>
            <w:r w:rsidRPr="00AB7182">
              <w:rPr>
                <w:sz w:val="16"/>
                <w:szCs w:val="16"/>
              </w:rPr>
              <w:t>CT#38</w:t>
            </w:r>
          </w:p>
        </w:tc>
        <w:tc>
          <w:tcPr>
            <w:tcW w:w="1094" w:type="dxa"/>
            <w:shd w:val="solid" w:color="FFFFFF" w:fill="auto"/>
          </w:tcPr>
          <w:p w14:paraId="3854DE1D" w14:textId="77777777" w:rsidR="006B2DBE" w:rsidRPr="00AB7182" w:rsidRDefault="006B2DBE" w:rsidP="000B0B96">
            <w:pPr>
              <w:pStyle w:val="TAL"/>
              <w:rPr>
                <w:sz w:val="16"/>
                <w:szCs w:val="16"/>
              </w:rPr>
            </w:pPr>
            <w:r w:rsidRPr="00AB7182">
              <w:rPr>
                <w:sz w:val="16"/>
                <w:szCs w:val="16"/>
              </w:rPr>
              <w:t>CP-070742</w:t>
            </w:r>
          </w:p>
        </w:tc>
        <w:tc>
          <w:tcPr>
            <w:tcW w:w="567" w:type="dxa"/>
            <w:shd w:val="solid" w:color="FFFFFF" w:fill="auto"/>
          </w:tcPr>
          <w:p w14:paraId="2AD9C32C" w14:textId="77777777" w:rsidR="006B2DBE" w:rsidRPr="00AB7182" w:rsidRDefault="006B2DBE" w:rsidP="000B0B96">
            <w:pPr>
              <w:pStyle w:val="TAL"/>
              <w:rPr>
                <w:color w:val="000000"/>
                <w:sz w:val="16"/>
                <w:szCs w:val="16"/>
              </w:rPr>
            </w:pPr>
            <w:r w:rsidRPr="00AB7182">
              <w:rPr>
                <w:color w:val="000000"/>
                <w:sz w:val="16"/>
                <w:szCs w:val="16"/>
              </w:rPr>
              <w:t>0123</w:t>
            </w:r>
          </w:p>
        </w:tc>
        <w:tc>
          <w:tcPr>
            <w:tcW w:w="567" w:type="dxa"/>
            <w:shd w:val="solid" w:color="FFFFFF" w:fill="auto"/>
          </w:tcPr>
          <w:p w14:paraId="7F213124"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7674131" w14:textId="77777777" w:rsidR="006B2DBE" w:rsidRPr="00AB7182" w:rsidRDefault="006B2DBE" w:rsidP="000B0B96">
            <w:pPr>
              <w:pStyle w:val="TAL"/>
              <w:rPr>
                <w:color w:val="000000"/>
                <w:sz w:val="16"/>
                <w:szCs w:val="16"/>
              </w:rPr>
            </w:pPr>
          </w:p>
        </w:tc>
        <w:tc>
          <w:tcPr>
            <w:tcW w:w="4819" w:type="dxa"/>
            <w:shd w:val="solid" w:color="FFFFFF" w:fill="auto"/>
          </w:tcPr>
          <w:p w14:paraId="0F3CCC3F" w14:textId="77777777" w:rsidR="006B2DBE" w:rsidRPr="00AB7182" w:rsidRDefault="006B2DBE" w:rsidP="000B0B96">
            <w:pPr>
              <w:pStyle w:val="TAL"/>
              <w:rPr>
                <w:color w:val="000000"/>
                <w:sz w:val="16"/>
                <w:szCs w:val="16"/>
              </w:rPr>
            </w:pPr>
            <w:r w:rsidRPr="00AB7182">
              <w:rPr>
                <w:color w:val="000000"/>
                <w:sz w:val="16"/>
                <w:szCs w:val="16"/>
              </w:rPr>
              <w:t>Properties returned in commands</w:t>
            </w:r>
          </w:p>
        </w:tc>
        <w:tc>
          <w:tcPr>
            <w:tcW w:w="709" w:type="dxa"/>
            <w:shd w:val="solid" w:color="FFFFFF" w:fill="auto"/>
          </w:tcPr>
          <w:p w14:paraId="2A743F64" w14:textId="77777777" w:rsidR="006B2DBE" w:rsidRPr="00AB7182" w:rsidRDefault="006B2DBE" w:rsidP="000B0B96">
            <w:pPr>
              <w:pStyle w:val="TAL"/>
              <w:rPr>
                <w:sz w:val="16"/>
                <w:szCs w:val="16"/>
              </w:rPr>
            </w:pPr>
            <w:r w:rsidRPr="00AB7182">
              <w:rPr>
                <w:sz w:val="16"/>
                <w:szCs w:val="16"/>
              </w:rPr>
              <w:t>7.9.0</w:t>
            </w:r>
          </w:p>
        </w:tc>
      </w:tr>
      <w:tr w:rsidR="006B2DBE" w:rsidRPr="00AB7182" w14:paraId="540C32A4" w14:textId="77777777" w:rsidTr="00CB34D9">
        <w:tc>
          <w:tcPr>
            <w:tcW w:w="800" w:type="dxa"/>
            <w:shd w:val="solid" w:color="FFFFFF" w:fill="auto"/>
          </w:tcPr>
          <w:p w14:paraId="3B6F5E51" w14:textId="77777777" w:rsidR="006B2DBE" w:rsidRPr="00AB7182" w:rsidRDefault="006B2DBE" w:rsidP="000B0B96">
            <w:pPr>
              <w:pStyle w:val="TAL"/>
              <w:rPr>
                <w:sz w:val="16"/>
                <w:szCs w:val="16"/>
              </w:rPr>
            </w:pPr>
          </w:p>
        </w:tc>
        <w:tc>
          <w:tcPr>
            <w:tcW w:w="800" w:type="dxa"/>
            <w:shd w:val="solid" w:color="FFFFFF" w:fill="auto"/>
          </w:tcPr>
          <w:p w14:paraId="3A8212C8" w14:textId="77777777" w:rsidR="006B2DBE" w:rsidRPr="00AB7182" w:rsidRDefault="006B2DBE" w:rsidP="000B0B96">
            <w:pPr>
              <w:pStyle w:val="TAL"/>
              <w:rPr>
                <w:sz w:val="16"/>
                <w:szCs w:val="16"/>
              </w:rPr>
            </w:pPr>
          </w:p>
        </w:tc>
        <w:tc>
          <w:tcPr>
            <w:tcW w:w="1094" w:type="dxa"/>
            <w:shd w:val="solid" w:color="FFFFFF" w:fill="auto"/>
          </w:tcPr>
          <w:p w14:paraId="2B1755D4" w14:textId="77777777" w:rsidR="006B2DBE" w:rsidRPr="00AB7182" w:rsidRDefault="006B2DBE" w:rsidP="000B0B96">
            <w:pPr>
              <w:pStyle w:val="TAL"/>
              <w:rPr>
                <w:sz w:val="16"/>
                <w:szCs w:val="16"/>
              </w:rPr>
            </w:pPr>
            <w:r w:rsidRPr="00AB7182">
              <w:rPr>
                <w:sz w:val="16"/>
                <w:szCs w:val="16"/>
              </w:rPr>
              <w:t>CP-070746</w:t>
            </w:r>
          </w:p>
        </w:tc>
        <w:tc>
          <w:tcPr>
            <w:tcW w:w="567" w:type="dxa"/>
            <w:shd w:val="solid" w:color="FFFFFF" w:fill="auto"/>
          </w:tcPr>
          <w:p w14:paraId="39447152" w14:textId="77777777" w:rsidR="006B2DBE" w:rsidRPr="00AB7182" w:rsidRDefault="006B2DBE" w:rsidP="000B0B96">
            <w:pPr>
              <w:pStyle w:val="TAL"/>
              <w:rPr>
                <w:color w:val="000000"/>
                <w:sz w:val="16"/>
                <w:szCs w:val="16"/>
              </w:rPr>
            </w:pPr>
            <w:r w:rsidRPr="00AB7182">
              <w:rPr>
                <w:color w:val="000000"/>
                <w:sz w:val="16"/>
                <w:szCs w:val="16"/>
              </w:rPr>
              <w:t>0119</w:t>
            </w:r>
          </w:p>
        </w:tc>
        <w:tc>
          <w:tcPr>
            <w:tcW w:w="567" w:type="dxa"/>
            <w:shd w:val="solid" w:color="FFFFFF" w:fill="auto"/>
          </w:tcPr>
          <w:p w14:paraId="11BC1F5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0A6008" w14:textId="77777777" w:rsidR="006B2DBE" w:rsidRPr="00AB7182" w:rsidRDefault="006B2DBE" w:rsidP="000B0B96">
            <w:pPr>
              <w:pStyle w:val="TAL"/>
              <w:rPr>
                <w:color w:val="000000"/>
                <w:sz w:val="16"/>
                <w:szCs w:val="16"/>
              </w:rPr>
            </w:pPr>
          </w:p>
        </w:tc>
        <w:tc>
          <w:tcPr>
            <w:tcW w:w="4819" w:type="dxa"/>
            <w:shd w:val="solid" w:color="FFFFFF" w:fill="auto"/>
          </w:tcPr>
          <w:p w14:paraId="1E130B8B" w14:textId="77777777" w:rsidR="006B2DBE" w:rsidRPr="00AB7182" w:rsidRDefault="006B2DBE" w:rsidP="000B0B96">
            <w:pPr>
              <w:pStyle w:val="TAL"/>
              <w:rPr>
                <w:color w:val="000000"/>
                <w:sz w:val="16"/>
                <w:szCs w:val="16"/>
              </w:rPr>
            </w:pPr>
            <w:r w:rsidRPr="00AB7182">
              <w:rPr>
                <w:color w:val="000000"/>
                <w:sz w:val="16"/>
                <w:szCs w:val="16"/>
              </w:rPr>
              <w:t>I</w:t>
            </w:r>
            <w:r w:rsidRPr="00AB7182">
              <w:rPr>
                <w:rFonts w:hint="eastAsia"/>
                <w:color w:val="000000"/>
                <w:sz w:val="16"/>
                <w:szCs w:val="16"/>
              </w:rPr>
              <w:t>nactivity tim</w:t>
            </w:r>
            <w:r w:rsidRPr="00AB7182">
              <w:rPr>
                <w:color w:val="000000"/>
                <w:sz w:val="16"/>
                <w:szCs w:val="16"/>
              </w:rPr>
              <w:t>out procedures – Alignment to Mc profile</w:t>
            </w:r>
          </w:p>
        </w:tc>
        <w:tc>
          <w:tcPr>
            <w:tcW w:w="709" w:type="dxa"/>
            <w:shd w:val="solid" w:color="FFFFFF" w:fill="auto"/>
          </w:tcPr>
          <w:p w14:paraId="5BAE980E" w14:textId="77777777" w:rsidR="006B2DBE" w:rsidRPr="00AB7182" w:rsidRDefault="006B2DBE" w:rsidP="000B0B96">
            <w:pPr>
              <w:pStyle w:val="TAL"/>
              <w:rPr>
                <w:sz w:val="16"/>
                <w:szCs w:val="16"/>
              </w:rPr>
            </w:pPr>
          </w:p>
        </w:tc>
      </w:tr>
      <w:tr w:rsidR="006B2DBE" w:rsidRPr="00AB7182" w14:paraId="2DED273D" w14:textId="77777777" w:rsidTr="00CB34D9">
        <w:tc>
          <w:tcPr>
            <w:tcW w:w="800" w:type="dxa"/>
            <w:shd w:val="solid" w:color="FFFFFF" w:fill="auto"/>
          </w:tcPr>
          <w:p w14:paraId="72FFAA72" w14:textId="77777777" w:rsidR="006B2DBE" w:rsidRPr="00AB7182" w:rsidRDefault="006B2DBE" w:rsidP="000B0B96">
            <w:pPr>
              <w:pStyle w:val="TAL"/>
              <w:rPr>
                <w:sz w:val="16"/>
                <w:szCs w:val="16"/>
              </w:rPr>
            </w:pPr>
          </w:p>
        </w:tc>
        <w:tc>
          <w:tcPr>
            <w:tcW w:w="800" w:type="dxa"/>
            <w:shd w:val="solid" w:color="FFFFFF" w:fill="auto"/>
          </w:tcPr>
          <w:p w14:paraId="553AD4B1" w14:textId="77777777" w:rsidR="006B2DBE" w:rsidRPr="00AB7182" w:rsidRDefault="006B2DBE" w:rsidP="000B0B96">
            <w:pPr>
              <w:pStyle w:val="TAL"/>
              <w:rPr>
                <w:sz w:val="16"/>
                <w:szCs w:val="16"/>
              </w:rPr>
            </w:pPr>
          </w:p>
        </w:tc>
        <w:tc>
          <w:tcPr>
            <w:tcW w:w="1094" w:type="dxa"/>
            <w:shd w:val="solid" w:color="FFFFFF" w:fill="auto"/>
          </w:tcPr>
          <w:p w14:paraId="4CFE7F1D" w14:textId="77777777" w:rsidR="006B2DBE" w:rsidRPr="00AB7182" w:rsidRDefault="006B2DBE" w:rsidP="000B0B96">
            <w:pPr>
              <w:pStyle w:val="TAL"/>
              <w:rPr>
                <w:sz w:val="16"/>
                <w:szCs w:val="16"/>
              </w:rPr>
            </w:pPr>
            <w:r w:rsidRPr="00AB7182">
              <w:rPr>
                <w:sz w:val="16"/>
                <w:szCs w:val="16"/>
              </w:rPr>
              <w:t>CP-070746</w:t>
            </w:r>
          </w:p>
        </w:tc>
        <w:tc>
          <w:tcPr>
            <w:tcW w:w="567" w:type="dxa"/>
            <w:shd w:val="solid" w:color="FFFFFF" w:fill="auto"/>
          </w:tcPr>
          <w:p w14:paraId="5A5F5C31" w14:textId="77777777" w:rsidR="006B2DBE" w:rsidRPr="00AB7182" w:rsidRDefault="006B2DBE" w:rsidP="000B0B96">
            <w:pPr>
              <w:pStyle w:val="TAL"/>
              <w:rPr>
                <w:color w:val="000000"/>
                <w:sz w:val="16"/>
                <w:szCs w:val="16"/>
              </w:rPr>
            </w:pPr>
            <w:r w:rsidRPr="00AB7182">
              <w:rPr>
                <w:color w:val="000000"/>
                <w:sz w:val="16"/>
                <w:szCs w:val="16"/>
              </w:rPr>
              <w:t>0125</w:t>
            </w:r>
          </w:p>
        </w:tc>
        <w:tc>
          <w:tcPr>
            <w:tcW w:w="567" w:type="dxa"/>
            <w:shd w:val="solid" w:color="FFFFFF" w:fill="auto"/>
          </w:tcPr>
          <w:p w14:paraId="1760A9C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25E194C" w14:textId="77777777" w:rsidR="006B2DBE" w:rsidRPr="00AB7182" w:rsidRDefault="006B2DBE" w:rsidP="000B0B96">
            <w:pPr>
              <w:pStyle w:val="TAL"/>
              <w:rPr>
                <w:color w:val="000000"/>
                <w:sz w:val="16"/>
                <w:szCs w:val="16"/>
              </w:rPr>
            </w:pPr>
          </w:p>
        </w:tc>
        <w:tc>
          <w:tcPr>
            <w:tcW w:w="4819" w:type="dxa"/>
            <w:shd w:val="solid" w:color="FFFFFF" w:fill="auto"/>
          </w:tcPr>
          <w:p w14:paraId="1EFD68EE" w14:textId="77777777" w:rsidR="006B2DBE" w:rsidRPr="00AB7182" w:rsidRDefault="006B2DBE" w:rsidP="000B0B96">
            <w:pPr>
              <w:pStyle w:val="TAL"/>
              <w:rPr>
                <w:color w:val="000000"/>
                <w:sz w:val="16"/>
                <w:szCs w:val="16"/>
              </w:rPr>
            </w:pPr>
            <w:r w:rsidRPr="00AB7182">
              <w:rPr>
                <w:color w:val="000000"/>
                <w:sz w:val="16"/>
                <w:szCs w:val="16"/>
              </w:rPr>
              <w:t>Audit of individual TDM terminations</w:t>
            </w:r>
          </w:p>
        </w:tc>
        <w:tc>
          <w:tcPr>
            <w:tcW w:w="709" w:type="dxa"/>
            <w:shd w:val="solid" w:color="FFFFFF" w:fill="auto"/>
          </w:tcPr>
          <w:p w14:paraId="7AAF30B9" w14:textId="77777777" w:rsidR="006B2DBE" w:rsidRPr="00AB7182" w:rsidRDefault="006B2DBE" w:rsidP="000B0B96">
            <w:pPr>
              <w:pStyle w:val="TAL"/>
              <w:rPr>
                <w:sz w:val="16"/>
                <w:szCs w:val="16"/>
              </w:rPr>
            </w:pPr>
          </w:p>
        </w:tc>
      </w:tr>
      <w:tr w:rsidR="006B2DBE" w:rsidRPr="00AB7182" w14:paraId="022849F9" w14:textId="77777777" w:rsidTr="00CB34D9">
        <w:tc>
          <w:tcPr>
            <w:tcW w:w="800" w:type="dxa"/>
            <w:shd w:val="solid" w:color="FFFFFF" w:fill="auto"/>
          </w:tcPr>
          <w:p w14:paraId="7E0716B7" w14:textId="77777777" w:rsidR="006B2DBE" w:rsidRPr="00AB7182" w:rsidRDefault="006B2DBE" w:rsidP="000B0B96">
            <w:pPr>
              <w:pStyle w:val="TAL"/>
              <w:rPr>
                <w:sz w:val="16"/>
                <w:szCs w:val="16"/>
              </w:rPr>
            </w:pPr>
            <w:r w:rsidRPr="00AB7182">
              <w:rPr>
                <w:sz w:val="16"/>
                <w:szCs w:val="16"/>
              </w:rPr>
              <w:t>2007-12</w:t>
            </w:r>
          </w:p>
        </w:tc>
        <w:tc>
          <w:tcPr>
            <w:tcW w:w="800" w:type="dxa"/>
            <w:shd w:val="solid" w:color="FFFFFF" w:fill="auto"/>
          </w:tcPr>
          <w:p w14:paraId="70FF563A" w14:textId="77777777" w:rsidR="006B2DBE" w:rsidRPr="00AB7182" w:rsidRDefault="006B2DBE" w:rsidP="000B0B96">
            <w:pPr>
              <w:pStyle w:val="TAL"/>
              <w:rPr>
                <w:sz w:val="16"/>
                <w:szCs w:val="16"/>
              </w:rPr>
            </w:pPr>
            <w:r w:rsidRPr="00AB7182">
              <w:rPr>
                <w:sz w:val="16"/>
                <w:szCs w:val="16"/>
              </w:rPr>
              <w:t>CT#38</w:t>
            </w:r>
          </w:p>
        </w:tc>
        <w:tc>
          <w:tcPr>
            <w:tcW w:w="1094" w:type="dxa"/>
            <w:shd w:val="solid" w:color="FFFFFF" w:fill="auto"/>
          </w:tcPr>
          <w:p w14:paraId="0E9BD0B5" w14:textId="77777777" w:rsidR="006B2DBE" w:rsidRPr="00AB7182" w:rsidRDefault="006B2DBE" w:rsidP="000B0B96">
            <w:pPr>
              <w:pStyle w:val="TAL"/>
              <w:rPr>
                <w:sz w:val="16"/>
                <w:szCs w:val="16"/>
              </w:rPr>
            </w:pPr>
            <w:r w:rsidRPr="00AB7182">
              <w:rPr>
                <w:sz w:val="16"/>
                <w:szCs w:val="16"/>
              </w:rPr>
              <w:t>CP-070757</w:t>
            </w:r>
          </w:p>
        </w:tc>
        <w:tc>
          <w:tcPr>
            <w:tcW w:w="567" w:type="dxa"/>
            <w:shd w:val="solid" w:color="FFFFFF" w:fill="auto"/>
          </w:tcPr>
          <w:p w14:paraId="0AA256F2" w14:textId="77777777" w:rsidR="006B2DBE" w:rsidRPr="00AB7182" w:rsidRDefault="006B2DBE" w:rsidP="000B0B96">
            <w:pPr>
              <w:pStyle w:val="TAL"/>
              <w:rPr>
                <w:color w:val="000000"/>
                <w:sz w:val="16"/>
                <w:szCs w:val="16"/>
              </w:rPr>
            </w:pPr>
            <w:r w:rsidRPr="00AB7182">
              <w:rPr>
                <w:color w:val="000000"/>
                <w:sz w:val="16"/>
                <w:szCs w:val="16"/>
              </w:rPr>
              <w:t>0118</w:t>
            </w:r>
          </w:p>
        </w:tc>
        <w:tc>
          <w:tcPr>
            <w:tcW w:w="567" w:type="dxa"/>
            <w:shd w:val="solid" w:color="FFFFFF" w:fill="auto"/>
          </w:tcPr>
          <w:p w14:paraId="10EE3551" w14:textId="77777777" w:rsidR="006B2DBE" w:rsidRPr="00AB7182" w:rsidRDefault="006B2DBE" w:rsidP="000B0B96">
            <w:pPr>
              <w:pStyle w:val="TAL"/>
              <w:rPr>
                <w:sz w:val="16"/>
                <w:szCs w:val="16"/>
              </w:rPr>
            </w:pPr>
          </w:p>
        </w:tc>
        <w:tc>
          <w:tcPr>
            <w:tcW w:w="425" w:type="dxa"/>
            <w:shd w:val="solid" w:color="FFFFFF" w:fill="auto"/>
          </w:tcPr>
          <w:p w14:paraId="1D802F22" w14:textId="77777777" w:rsidR="006B2DBE" w:rsidRPr="00AB7182" w:rsidRDefault="006B2DBE" w:rsidP="000B0B96">
            <w:pPr>
              <w:pStyle w:val="TAL"/>
              <w:rPr>
                <w:color w:val="000000"/>
                <w:sz w:val="16"/>
                <w:szCs w:val="16"/>
              </w:rPr>
            </w:pPr>
          </w:p>
        </w:tc>
        <w:tc>
          <w:tcPr>
            <w:tcW w:w="4819" w:type="dxa"/>
            <w:shd w:val="solid" w:color="FFFFFF" w:fill="auto"/>
          </w:tcPr>
          <w:p w14:paraId="599CE27F" w14:textId="77777777" w:rsidR="006B2DBE" w:rsidRPr="00AB7182" w:rsidRDefault="006B2DBE" w:rsidP="000B0B96">
            <w:pPr>
              <w:pStyle w:val="TAL"/>
              <w:rPr>
                <w:color w:val="000000"/>
                <w:sz w:val="16"/>
                <w:szCs w:val="16"/>
              </w:rPr>
            </w:pPr>
            <w:r w:rsidRPr="00AB7182">
              <w:rPr>
                <w:color w:val="000000"/>
                <w:sz w:val="16"/>
                <w:szCs w:val="16"/>
              </w:rPr>
              <w:t>T</w:t>
            </w:r>
            <w:r w:rsidRPr="00AB7182">
              <w:rPr>
                <w:rFonts w:hint="eastAsia"/>
                <w:color w:val="000000"/>
                <w:sz w:val="16"/>
                <w:szCs w:val="16"/>
              </w:rPr>
              <w:t xml:space="preserve">ermination heartbeat </w:t>
            </w:r>
            <w:r w:rsidRPr="00AB7182">
              <w:rPr>
                <w:color w:val="000000"/>
                <w:sz w:val="16"/>
                <w:szCs w:val="16"/>
              </w:rPr>
              <w:t>– Alignment to Mc profile</w:t>
            </w:r>
          </w:p>
        </w:tc>
        <w:tc>
          <w:tcPr>
            <w:tcW w:w="709" w:type="dxa"/>
            <w:shd w:val="solid" w:color="FFFFFF" w:fill="auto"/>
          </w:tcPr>
          <w:p w14:paraId="72AA1659" w14:textId="77777777" w:rsidR="006B2DBE" w:rsidRPr="00AB7182" w:rsidRDefault="006B2DBE" w:rsidP="000B0B96">
            <w:pPr>
              <w:pStyle w:val="TAL"/>
              <w:rPr>
                <w:sz w:val="16"/>
                <w:szCs w:val="16"/>
              </w:rPr>
            </w:pPr>
            <w:r w:rsidRPr="00AB7182">
              <w:rPr>
                <w:sz w:val="16"/>
                <w:szCs w:val="16"/>
              </w:rPr>
              <w:t>8.0.0</w:t>
            </w:r>
          </w:p>
        </w:tc>
      </w:tr>
      <w:tr w:rsidR="006B2DBE" w:rsidRPr="00AB7182" w14:paraId="42308F8D" w14:textId="77777777" w:rsidTr="00CB34D9">
        <w:tc>
          <w:tcPr>
            <w:tcW w:w="800" w:type="dxa"/>
            <w:shd w:val="solid" w:color="FFFFFF" w:fill="auto"/>
          </w:tcPr>
          <w:p w14:paraId="5EAA8FD3" w14:textId="77777777" w:rsidR="006B2DBE" w:rsidRPr="00AB7182" w:rsidRDefault="006B2DBE" w:rsidP="000B0B96">
            <w:pPr>
              <w:pStyle w:val="TAL"/>
              <w:rPr>
                <w:sz w:val="16"/>
                <w:szCs w:val="16"/>
              </w:rPr>
            </w:pPr>
            <w:r w:rsidRPr="00AB7182">
              <w:rPr>
                <w:sz w:val="16"/>
                <w:szCs w:val="16"/>
              </w:rPr>
              <w:t>2008-03</w:t>
            </w:r>
          </w:p>
        </w:tc>
        <w:tc>
          <w:tcPr>
            <w:tcW w:w="800" w:type="dxa"/>
            <w:shd w:val="solid" w:color="FFFFFF" w:fill="auto"/>
          </w:tcPr>
          <w:p w14:paraId="505C7E9A" w14:textId="77777777" w:rsidR="006B2DBE" w:rsidRPr="00AB7182" w:rsidRDefault="006B2DBE" w:rsidP="000B0B96">
            <w:pPr>
              <w:pStyle w:val="TAL"/>
              <w:rPr>
                <w:sz w:val="16"/>
                <w:szCs w:val="16"/>
              </w:rPr>
            </w:pPr>
            <w:r w:rsidRPr="00AB7182">
              <w:rPr>
                <w:sz w:val="16"/>
                <w:szCs w:val="16"/>
              </w:rPr>
              <w:t>CT#39</w:t>
            </w:r>
          </w:p>
        </w:tc>
        <w:tc>
          <w:tcPr>
            <w:tcW w:w="1094" w:type="dxa"/>
            <w:shd w:val="solid" w:color="FFFFFF" w:fill="auto"/>
          </w:tcPr>
          <w:p w14:paraId="0771A879" w14:textId="77777777" w:rsidR="006B2DBE" w:rsidRPr="00AB7182" w:rsidRDefault="006B2DBE" w:rsidP="000B0B96">
            <w:pPr>
              <w:pStyle w:val="TAL"/>
              <w:rPr>
                <w:sz w:val="16"/>
                <w:szCs w:val="16"/>
              </w:rPr>
            </w:pPr>
            <w:r w:rsidRPr="00AB7182">
              <w:rPr>
                <w:sz w:val="16"/>
                <w:szCs w:val="16"/>
              </w:rPr>
              <w:t>CP-080023</w:t>
            </w:r>
          </w:p>
        </w:tc>
        <w:tc>
          <w:tcPr>
            <w:tcW w:w="567" w:type="dxa"/>
            <w:shd w:val="solid" w:color="FFFFFF" w:fill="auto"/>
          </w:tcPr>
          <w:p w14:paraId="2E58EB39" w14:textId="77777777" w:rsidR="006B2DBE" w:rsidRPr="00AB7182" w:rsidRDefault="006B2DBE" w:rsidP="000B0B96">
            <w:pPr>
              <w:pStyle w:val="TAL"/>
              <w:rPr>
                <w:color w:val="000000"/>
                <w:sz w:val="16"/>
                <w:szCs w:val="16"/>
              </w:rPr>
            </w:pPr>
            <w:r w:rsidRPr="00AB7182">
              <w:rPr>
                <w:color w:val="000000"/>
                <w:sz w:val="16"/>
                <w:szCs w:val="16"/>
              </w:rPr>
              <w:t>0126</w:t>
            </w:r>
          </w:p>
        </w:tc>
        <w:tc>
          <w:tcPr>
            <w:tcW w:w="567" w:type="dxa"/>
            <w:shd w:val="solid" w:color="FFFFFF" w:fill="auto"/>
          </w:tcPr>
          <w:p w14:paraId="2444A534" w14:textId="77777777" w:rsidR="006B2DBE" w:rsidRPr="00AB7182" w:rsidRDefault="006B2DBE" w:rsidP="000B0B96">
            <w:pPr>
              <w:pStyle w:val="TAL"/>
              <w:rPr>
                <w:sz w:val="16"/>
                <w:szCs w:val="16"/>
              </w:rPr>
            </w:pPr>
          </w:p>
        </w:tc>
        <w:tc>
          <w:tcPr>
            <w:tcW w:w="425" w:type="dxa"/>
            <w:shd w:val="solid" w:color="FFFFFF" w:fill="auto"/>
          </w:tcPr>
          <w:p w14:paraId="788277E8" w14:textId="77777777" w:rsidR="006B2DBE" w:rsidRPr="00AB7182" w:rsidRDefault="006B2DBE" w:rsidP="000B0B96">
            <w:pPr>
              <w:pStyle w:val="TAL"/>
              <w:rPr>
                <w:color w:val="000000"/>
                <w:sz w:val="16"/>
                <w:szCs w:val="16"/>
              </w:rPr>
            </w:pPr>
          </w:p>
        </w:tc>
        <w:tc>
          <w:tcPr>
            <w:tcW w:w="4819" w:type="dxa"/>
            <w:shd w:val="solid" w:color="FFFFFF" w:fill="auto"/>
          </w:tcPr>
          <w:p w14:paraId="403EEC14" w14:textId="77777777" w:rsidR="006B2DBE" w:rsidRPr="00AB7182" w:rsidRDefault="006B2DBE" w:rsidP="000B0B96">
            <w:pPr>
              <w:pStyle w:val="TAL"/>
              <w:rPr>
                <w:color w:val="000000"/>
                <w:sz w:val="16"/>
                <w:szCs w:val="16"/>
              </w:rPr>
            </w:pPr>
            <w:r w:rsidRPr="00AB7182">
              <w:rPr>
                <w:color w:val="000000"/>
                <w:sz w:val="16"/>
                <w:szCs w:val="16"/>
              </w:rPr>
              <w:t>IP version in SDP_C</w:t>
            </w:r>
          </w:p>
        </w:tc>
        <w:tc>
          <w:tcPr>
            <w:tcW w:w="709" w:type="dxa"/>
            <w:shd w:val="solid" w:color="FFFFFF" w:fill="auto"/>
          </w:tcPr>
          <w:p w14:paraId="48F38B37" w14:textId="77777777" w:rsidR="006B2DBE" w:rsidRPr="00AB7182" w:rsidRDefault="006B2DBE" w:rsidP="000B0B96">
            <w:pPr>
              <w:pStyle w:val="TAL"/>
              <w:rPr>
                <w:sz w:val="16"/>
                <w:szCs w:val="16"/>
              </w:rPr>
            </w:pPr>
            <w:r w:rsidRPr="00AB7182">
              <w:rPr>
                <w:sz w:val="16"/>
                <w:szCs w:val="16"/>
              </w:rPr>
              <w:t>8.1.0</w:t>
            </w:r>
          </w:p>
        </w:tc>
      </w:tr>
      <w:tr w:rsidR="006B2DBE" w:rsidRPr="00AB7182" w14:paraId="2AE3DDD7" w14:textId="77777777" w:rsidTr="00CB34D9">
        <w:tc>
          <w:tcPr>
            <w:tcW w:w="800" w:type="dxa"/>
            <w:shd w:val="solid" w:color="FFFFFF" w:fill="auto"/>
          </w:tcPr>
          <w:p w14:paraId="5BFFF481" w14:textId="77777777" w:rsidR="006B2DBE" w:rsidRPr="00AB7182" w:rsidRDefault="006B2DBE" w:rsidP="000B0B96">
            <w:pPr>
              <w:pStyle w:val="TAL"/>
              <w:rPr>
                <w:sz w:val="16"/>
                <w:szCs w:val="16"/>
              </w:rPr>
            </w:pPr>
          </w:p>
        </w:tc>
        <w:tc>
          <w:tcPr>
            <w:tcW w:w="800" w:type="dxa"/>
            <w:shd w:val="solid" w:color="FFFFFF" w:fill="auto"/>
          </w:tcPr>
          <w:p w14:paraId="0553E25E" w14:textId="77777777" w:rsidR="006B2DBE" w:rsidRPr="00AB7182" w:rsidRDefault="006B2DBE" w:rsidP="000B0B96">
            <w:pPr>
              <w:pStyle w:val="TAL"/>
              <w:rPr>
                <w:sz w:val="16"/>
                <w:szCs w:val="16"/>
              </w:rPr>
            </w:pPr>
          </w:p>
        </w:tc>
        <w:tc>
          <w:tcPr>
            <w:tcW w:w="1094" w:type="dxa"/>
            <w:shd w:val="solid" w:color="FFFFFF" w:fill="auto"/>
          </w:tcPr>
          <w:p w14:paraId="7E1FDA08" w14:textId="77777777" w:rsidR="006B2DBE" w:rsidRPr="00AB7182" w:rsidRDefault="006B2DBE" w:rsidP="000B0B96">
            <w:pPr>
              <w:pStyle w:val="TAL"/>
              <w:rPr>
                <w:sz w:val="16"/>
                <w:szCs w:val="16"/>
              </w:rPr>
            </w:pPr>
            <w:r w:rsidRPr="00AB7182">
              <w:rPr>
                <w:sz w:val="16"/>
                <w:szCs w:val="16"/>
              </w:rPr>
              <w:t>CP-080012</w:t>
            </w:r>
          </w:p>
        </w:tc>
        <w:tc>
          <w:tcPr>
            <w:tcW w:w="567" w:type="dxa"/>
            <w:shd w:val="solid" w:color="FFFFFF" w:fill="auto"/>
          </w:tcPr>
          <w:p w14:paraId="26FC535A" w14:textId="77777777" w:rsidR="006B2DBE" w:rsidRPr="00AB7182" w:rsidRDefault="006B2DBE" w:rsidP="000B0B96">
            <w:pPr>
              <w:pStyle w:val="TAL"/>
              <w:rPr>
                <w:color w:val="000000"/>
                <w:sz w:val="16"/>
                <w:szCs w:val="16"/>
              </w:rPr>
            </w:pPr>
            <w:r w:rsidRPr="00AB7182">
              <w:rPr>
                <w:color w:val="000000"/>
                <w:sz w:val="16"/>
                <w:szCs w:val="16"/>
              </w:rPr>
              <w:t>0129</w:t>
            </w:r>
          </w:p>
        </w:tc>
        <w:tc>
          <w:tcPr>
            <w:tcW w:w="567" w:type="dxa"/>
            <w:shd w:val="solid" w:color="FFFFFF" w:fill="auto"/>
          </w:tcPr>
          <w:p w14:paraId="391673A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2D5F5384" w14:textId="77777777" w:rsidR="006B2DBE" w:rsidRPr="00AB7182" w:rsidRDefault="006B2DBE" w:rsidP="000B0B96">
            <w:pPr>
              <w:pStyle w:val="TAL"/>
              <w:rPr>
                <w:color w:val="000000"/>
                <w:sz w:val="16"/>
                <w:szCs w:val="16"/>
              </w:rPr>
            </w:pPr>
          </w:p>
        </w:tc>
        <w:tc>
          <w:tcPr>
            <w:tcW w:w="4819" w:type="dxa"/>
            <w:shd w:val="solid" w:color="FFFFFF" w:fill="auto"/>
          </w:tcPr>
          <w:p w14:paraId="3D13A8E0" w14:textId="77777777" w:rsidR="006B2DBE" w:rsidRPr="00AB7182" w:rsidRDefault="006B2DBE" w:rsidP="000B0B96">
            <w:pPr>
              <w:pStyle w:val="TAL"/>
              <w:rPr>
                <w:color w:val="000000"/>
                <w:sz w:val="16"/>
                <w:szCs w:val="16"/>
              </w:rPr>
            </w:pPr>
            <w:r w:rsidRPr="00AB7182">
              <w:rPr>
                <w:color w:val="000000"/>
                <w:sz w:val="16"/>
                <w:szCs w:val="16"/>
              </w:rPr>
              <w:t>Correction on the Mn profile: BNC Release event</w:t>
            </w:r>
          </w:p>
        </w:tc>
        <w:tc>
          <w:tcPr>
            <w:tcW w:w="709" w:type="dxa"/>
            <w:shd w:val="solid" w:color="FFFFFF" w:fill="auto"/>
          </w:tcPr>
          <w:p w14:paraId="36425C83" w14:textId="77777777" w:rsidR="006B2DBE" w:rsidRPr="00AB7182" w:rsidRDefault="006B2DBE" w:rsidP="000B0B96">
            <w:pPr>
              <w:pStyle w:val="TAL"/>
              <w:rPr>
                <w:sz w:val="16"/>
                <w:szCs w:val="16"/>
              </w:rPr>
            </w:pPr>
          </w:p>
        </w:tc>
      </w:tr>
      <w:tr w:rsidR="006B2DBE" w:rsidRPr="00AB7182" w14:paraId="185F792F" w14:textId="77777777" w:rsidTr="00CB34D9">
        <w:tc>
          <w:tcPr>
            <w:tcW w:w="800" w:type="dxa"/>
            <w:shd w:val="solid" w:color="FFFFFF" w:fill="auto"/>
          </w:tcPr>
          <w:p w14:paraId="02C24931" w14:textId="77777777" w:rsidR="006B2DBE" w:rsidRPr="00AB7182" w:rsidRDefault="006B2DBE" w:rsidP="000B0B96">
            <w:pPr>
              <w:pStyle w:val="TAL"/>
              <w:rPr>
                <w:sz w:val="16"/>
                <w:szCs w:val="16"/>
              </w:rPr>
            </w:pPr>
            <w:r w:rsidRPr="00AB7182">
              <w:rPr>
                <w:sz w:val="16"/>
                <w:szCs w:val="16"/>
              </w:rPr>
              <w:t>2008-06</w:t>
            </w:r>
          </w:p>
        </w:tc>
        <w:tc>
          <w:tcPr>
            <w:tcW w:w="800" w:type="dxa"/>
            <w:shd w:val="solid" w:color="FFFFFF" w:fill="auto"/>
          </w:tcPr>
          <w:p w14:paraId="727E863C" w14:textId="77777777" w:rsidR="006B2DBE" w:rsidRPr="00AB7182" w:rsidRDefault="006B2DBE" w:rsidP="000B0B96">
            <w:pPr>
              <w:pStyle w:val="TAL"/>
              <w:rPr>
                <w:sz w:val="16"/>
                <w:szCs w:val="16"/>
              </w:rPr>
            </w:pPr>
            <w:r w:rsidRPr="00AB7182">
              <w:rPr>
                <w:sz w:val="16"/>
                <w:szCs w:val="16"/>
              </w:rPr>
              <w:t>CT#40</w:t>
            </w:r>
          </w:p>
        </w:tc>
        <w:tc>
          <w:tcPr>
            <w:tcW w:w="1094" w:type="dxa"/>
            <w:shd w:val="solid" w:color="FFFFFF" w:fill="auto"/>
          </w:tcPr>
          <w:p w14:paraId="7AF096CB" w14:textId="77777777" w:rsidR="006B2DBE" w:rsidRPr="00AB7182" w:rsidRDefault="006B2DBE" w:rsidP="000B0B96">
            <w:pPr>
              <w:pStyle w:val="TAL"/>
              <w:rPr>
                <w:sz w:val="16"/>
                <w:szCs w:val="16"/>
              </w:rPr>
            </w:pPr>
            <w:r w:rsidRPr="00AB7182">
              <w:rPr>
                <w:sz w:val="16"/>
                <w:szCs w:val="16"/>
              </w:rPr>
              <w:t>CP-080272</w:t>
            </w:r>
          </w:p>
        </w:tc>
        <w:tc>
          <w:tcPr>
            <w:tcW w:w="567" w:type="dxa"/>
            <w:shd w:val="solid" w:color="FFFFFF" w:fill="auto"/>
          </w:tcPr>
          <w:p w14:paraId="7AD5E959" w14:textId="77777777" w:rsidR="006B2DBE" w:rsidRPr="00AB7182" w:rsidRDefault="006B2DBE" w:rsidP="000B0B96">
            <w:pPr>
              <w:pStyle w:val="TAL"/>
              <w:rPr>
                <w:color w:val="000000"/>
                <w:sz w:val="16"/>
                <w:szCs w:val="16"/>
              </w:rPr>
            </w:pPr>
            <w:r w:rsidRPr="00AB7182">
              <w:rPr>
                <w:color w:val="000000"/>
                <w:sz w:val="16"/>
                <w:szCs w:val="16"/>
              </w:rPr>
              <w:t>0130</w:t>
            </w:r>
          </w:p>
        </w:tc>
        <w:tc>
          <w:tcPr>
            <w:tcW w:w="567" w:type="dxa"/>
            <w:shd w:val="solid" w:color="FFFFFF" w:fill="auto"/>
          </w:tcPr>
          <w:p w14:paraId="7B65E20E" w14:textId="77777777" w:rsidR="006B2DBE" w:rsidRPr="00AB7182" w:rsidRDefault="006B2DBE" w:rsidP="000B0B96">
            <w:pPr>
              <w:pStyle w:val="TAL"/>
              <w:rPr>
                <w:sz w:val="16"/>
                <w:szCs w:val="16"/>
              </w:rPr>
            </w:pPr>
          </w:p>
        </w:tc>
        <w:tc>
          <w:tcPr>
            <w:tcW w:w="425" w:type="dxa"/>
            <w:shd w:val="solid" w:color="FFFFFF" w:fill="auto"/>
          </w:tcPr>
          <w:p w14:paraId="0E9E347E" w14:textId="77777777" w:rsidR="006B2DBE" w:rsidRPr="00AB7182" w:rsidRDefault="006B2DBE" w:rsidP="000B0B96">
            <w:pPr>
              <w:pStyle w:val="TAL"/>
              <w:rPr>
                <w:color w:val="000000"/>
                <w:sz w:val="16"/>
                <w:szCs w:val="16"/>
              </w:rPr>
            </w:pPr>
          </w:p>
        </w:tc>
        <w:tc>
          <w:tcPr>
            <w:tcW w:w="4819" w:type="dxa"/>
            <w:shd w:val="solid" w:color="FFFFFF" w:fill="auto"/>
          </w:tcPr>
          <w:p w14:paraId="66506D8F" w14:textId="77777777" w:rsidR="006B2DBE" w:rsidRPr="00AB7182" w:rsidRDefault="006B2DBE" w:rsidP="000B0B96">
            <w:pPr>
              <w:pStyle w:val="TAL"/>
              <w:rPr>
                <w:color w:val="000000"/>
                <w:sz w:val="16"/>
                <w:szCs w:val="16"/>
              </w:rPr>
            </w:pPr>
            <w:r w:rsidRPr="00AB7182">
              <w:rPr>
                <w:color w:val="000000"/>
                <w:sz w:val="16"/>
                <w:szCs w:val="16"/>
              </w:rPr>
              <w:t>Updating Mn interface profile "threegimscsiw" to version 3</w:t>
            </w:r>
          </w:p>
        </w:tc>
        <w:tc>
          <w:tcPr>
            <w:tcW w:w="709" w:type="dxa"/>
            <w:shd w:val="solid" w:color="FFFFFF" w:fill="auto"/>
          </w:tcPr>
          <w:p w14:paraId="3687F219" w14:textId="77777777" w:rsidR="006B2DBE" w:rsidRPr="00AB7182" w:rsidRDefault="006B2DBE" w:rsidP="000B0B96">
            <w:pPr>
              <w:pStyle w:val="TAL"/>
              <w:rPr>
                <w:sz w:val="16"/>
                <w:szCs w:val="16"/>
              </w:rPr>
            </w:pPr>
            <w:r w:rsidRPr="00AB7182">
              <w:rPr>
                <w:sz w:val="16"/>
                <w:szCs w:val="16"/>
              </w:rPr>
              <w:t>8.2.0</w:t>
            </w:r>
          </w:p>
        </w:tc>
      </w:tr>
      <w:tr w:rsidR="006B2DBE" w:rsidRPr="00AB7182" w14:paraId="72038C2E" w14:textId="77777777" w:rsidTr="00CB34D9">
        <w:tc>
          <w:tcPr>
            <w:tcW w:w="800" w:type="dxa"/>
            <w:shd w:val="solid" w:color="FFFFFF" w:fill="auto"/>
          </w:tcPr>
          <w:p w14:paraId="21B8BA39" w14:textId="77777777" w:rsidR="006B2DBE" w:rsidRPr="00AB7182" w:rsidRDefault="006B2DBE" w:rsidP="000B0B96">
            <w:pPr>
              <w:pStyle w:val="TAL"/>
              <w:rPr>
                <w:sz w:val="16"/>
                <w:szCs w:val="16"/>
              </w:rPr>
            </w:pPr>
            <w:r w:rsidRPr="00AB7182">
              <w:rPr>
                <w:sz w:val="16"/>
                <w:szCs w:val="16"/>
              </w:rPr>
              <w:t>2008-09</w:t>
            </w:r>
          </w:p>
        </w:tc>
        <w:tc>
          <w:tcPr>
            <w:tcW w:w="800" w:type="dxa"/>
            <w:shd w:val="solid" w:color="FFFFFF" w:fill="auto"/>
          </w:tcPr>
          <w:p w14:paraId="46CCCE62" w14:textId="77777777" w:rsidR="006B2DBE" w:rsidRPr="00AB7182" w:rsidRDefault="006B2DBE" w:rsidP="000B0B96">
            <w:pPr>
              <w:pStyle w:val="TAL"/>
              <w:rPr>
                <w:sz w:val="16"/>
                <w:szCs w:val="16"/>
              </w:rPr>
            </w:pPr>
            <w:r w:rsidRPr="00AB7182">
              <w:rPr>
                <w:sz w:val="16"/>
                <w:szCs w:val="16"/>
              </w:rPr>
              <w:t>CT#41</w:t>
            </w:r>
          </w:p>
        </w:tc>
        <w:tc>
          <w:tcPr>
            <w:tcW w:w="1094" w:type="dxa"/>
            <w:shd w:val="solid" w:color="FFFFFF" w:fill="auto"/>
          </w:tcPr>
          <w:p w14:paraId="3A166FDA" w14:textId="77777777" w:rsidR="006B2DBE" w:rsidRPr="00AB7182" w:rsidRDefault="006B2DBE" w:rsidP="000B0B96">
            <w:pPr>
              <w:pStyle w:val="TAL"/>
              <w:rPr>
                <w:sz w:val="16"/>
                <w:szCs w:val="16"/>
              </w:rPr>
            </w:pPr>
            <w:r w:rsidRPr="00AB7182">
              <w:rPr>
                <w:sz w:val="16"/>
                <w:szCs w:val="16"/>
              </w:rPr>
              <w:t>CP-080469</w:t>
            </w:r>
          </w:p>
        </w:tc>
        <w:tc>
          <w:tcPr>
            <w:tcW w:w="567" w:type="dxa"/>
            <w:shd w:val="solid" w:color="FFFFFF" w:fill="auto"/>
          </w:tcPr>
          <w:p w14:paraId="09CDC767" w14:textId="77777777" w:rsidR="006B2DBE" w:rsidRPr="00AB7182" w:rsidRDefault="006B2DBE" w:rsidP="000B0B96">
            <w:pPr>
              <w:pStyle w:val="TAL"/>
              <w:rPr>
                <w:color w:val="000000"/>
                <w:sz w:val="16"/>
                <w:szCs w:val="16"/>
              </w:rPr>
            </w:pPr>
            <w:r w:rsidRPr="00AB7182">
              <w:rPr>
                <w:color w:val="000000"/>
                <w:sz w:val="16"/>
                <w:szCs w:val="16"/>
              </w:rPr>
              <w:t>0131</w:t>
            </w:r>
          </w:p>
        </w:tc>
        <w:tc>
          <w:tcPr>
            <w:tcW w:w="567" w:type="dxa"/>
            <w:shd w:val="solid" w:color="FFFFFF" w:fill="auto"/>
          </w:tcPr>
          <w:p w14:paraId="36677FA7"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3B98FD37" w14:textId="77777777" w:rsidR="006B2DBE" w:rsidRPr="00AB7182" w:rsidRDefault="006B2DBE" w:rsidP="000B0B96">
            <w:pPr>
              <w:pStyle w:val="TAL"/>
              <w:rPr>
                <w:color w:val="000000"/>
                <w:sz w:val="16"/>
                <w:szCs w:val="16"/>
              </w:rPr>
            </w:pPr>
          </w:p>
        </w:tc>
        <w:tc>
          <w:tcPr>
            <w:tcW w:w="4819" w:type="dxa"/>
            <w:shd w:val="solid" w:color="FFFFFF" w:fill="auto"/>
          </w:tcPr>
          <w:p w14:paraId="7736EEC2" w14:textId="77777777" w:rsidR="006B2DBE" w:rsidRPr="00AB7182" w:rsidRDefault="006B2DBE" w:rsidP="000B0B96">
            <w:pPr>
              <w:pStyle w:val="TAL"/>
              <w:rPr>
                <w:color w:val="000000"/>
                <w:sz w:val="16"/>
                <w:szCs w:val="16"/>
              </w:rPr>
            </w:pPr>
            <w:r w:rsidRPr="00AB7182">
              <w:rPr>
                <w:color w:val="000000"/>
                <w:sz w:val="16"/>
                <w:szCs w:val="16"/>
              </w:rPr>
              <w:t>Mona H.248 package definitions</w:t>
            </w:r>
          </w:p>
        </w:tc>
        <w:tc>
          <w:tcPr>
            <w:tcW w:w="709" w:type="dxa"/>
            <w:shd w:val="solid" w:color="FFFFFF" w:fill="auto"/>
          </w:tcPr>
          <w:p w14:paraId="11728922" w14:textId="77777777" w:rsidR="006B2DBE" w:rsidRPr="00AB7182" w:rsidRDefault="006B2DBE" w:rsidP="000B0B96">
            <w:pPr>
              <w:pStyle w:val="TAL"/>
              <w:rPr>
                <w:sz w:val="16"/>
                <w:szCs w:val="16"/>
              </w:rPr>
            </w:pPr>
            <w:r w:rsidRPr="00AB7182">
              <w:rPr>
                <w:sz w:val="16"/>
                <w:szCs w:val="16"/>
              </w:rPr>
              <w:t>8.3.0</w:t>
            </w:r>
          </w:p>
        </w:tc>
      </w:tr>
      <w:tr w:rsidR="006B2DBE" w:rsidRPr="00AB7182" w14:paraId="6C254CAC" w14:textId="77777777" w:rsidTr="00CB34D9">
        <w:tc>
          <w:tcPr>
            <w:tcW w:w="800" w:type="dxa"/>
            <w:shd w:val="solid" w:color="FFFFFF" w:fill="auto"/>
          </w:tcPr>
          <w:p w14:paraId="0D25AEB6" w14:textId="77777777" w:rsidR="006B2DBE" w:rsidRPr="00AB7182" w:rsidRDefault="006B2DBE" w:rsidP="000B0B96">
            <w:pPr>
              <w:pStyle w:val="TAL"/>
              <w:rPr>
                <w:sz w:val="16"/>
                <w:szCs w:val="16"/>
              </w:rPr>
            </w:pPr>
          </w:p>
        </w:tc>
        <w:tc>
          <w:tcPr>
            <w:tcW w:w="800" w:type="dxa"/>
            <w:shd w:val="solid" w:color="FFFFFF" w:fill="auto"/>
          </w:tcPr>
          <w:p w14:paraId="79AC221A" w14:textId="77777777" w:rsidR="006B2DBE" w:rsidRPr="00AB7182" w:rsidRDefault="006B2DBE" w:rsidP="000B0B96">
            <w:pPr>
              <w:pStyle w:val="TAL"/>
              <w:rPr>
                <w:sz w:val="16"/>
                <w:szCs w:val="16"/>
              </w:rPr>
            </w:pPr>
          </w:p>
        </w:tc>
        <w:tc>
          <w:tcPr>
            <w:tcW w:w="1094" w:type="dxa"/>
            <w:shd w:val="solid" w:color="FFFFFF" w:fill="auto"/>
          </w:tcPr>
          <w:p w14:paraId="5BA5432B" w14:textId="77777777" w:rsidR="006B2DBE" w:rsidRPr="00AB7182" w:rsidRDefault="006B2DBE" w:rsidP="000B0B96">
            <w:pPr>
              <w:pStyle w:val="TAL"/>
              <w:rPr>
                <w:sz w:val="16"/>
                <w:szCs w:val="16"/>
              </w:rPr>
            </w:pPr>
            <w:r w:rsidRPr="00AB7182">
              <w:rPr>
                <w:sz w:val="16"/>
                <w:szCs w:val="16"/>
              </w:rPr>
              <w:t>CP-080454</w:t>
            </w:r>
          </w:p>
        </w:tc>
        <w:tc>
          <w:tcPr>
            <w:tcW w:w="567" w:type="dxa"/>
            <w:shd w:val="solid" w:color="FFFFFF" w:fill="auto"/>
          </w:tcPr>
          <w:p w14:paraId="6E0EAF0C" w14:textId="77777777" w:rsidR="006B2DBE" w:rsidRPr="00AB7182" w:rsidRDefault="006B2DBE" w:rsidP="000B0B96">
            <w:pPr>
              <w:pStyle w:val="TAL"/>
              <w:rPr>
                <w:color w:val="000000"/>
                <w:sz w:val="16"/>
                <w:szCs w:val="16"/>
              </w:rPr>
            </w:pPr>
            <w:r w:rsidRPr="00AB7182">
              <w:rPr>
                <w:color w:val="000000"/>
                <w:sz w:val="16"/>
                <w:szCs w:val="16"/>
              </w:rPr>
              <w:t>0134</w:t>
            </w:r>
          </w:p>
        </w:tc>
        <w:tc>
          <w:tcPr>
            <w:tcW w:w="567" w:type="dxa"/>
            <w:shd w:val="solid" w:color="FFFFFF" w:fill="auto"/>
          </w:tcPr>
          <w:p w14:paraId="445E44D0" w14:textId="77777777" w:rsidR="006B2DBE" w:rsidRPr="00AB7182" w:rsidRDefault="006B2DBE" w:rsidP="000B0B96">
            <w:pPr>
              <w:pStyle w:val="TAL"/>
              <w:rPr>
                <w:sz w:val="16"/>
                <w:szCs w:val="16"/>
              </w:rPr>
            </w:pPr>
          </w:p>
        </w:tc>
        <w:tc>
          <w:tcPr>
            <w:tcW w:w="425" w:type="dxa"/>
            <w:shd w:val="solid" w:color="FFFFFF" w:fill="auto"/>
          </w:tcPr>
          <w:p w14:paraId="6F82B74D" w14:textId="77777777" w:rsidR="006B2DBE" w:rsidRPr="00AB7182" w:rsidRDefault="006B2DBE" w:rsidP="000B0B96">
            <w:pPr>
              <w:pStyle w:val="TAL"/>
              <w:rPr>
                <w:color w:val="000000"/>
                <w:sz w:val="16"/>
                <w:szCs w:val="16"/>
              </w:rPr>
            </w:pPr>
          </w:p>
        </w:tc>
        <w:tc>
          <w:tcPr>
            <w:tcW w:w="4819" w:type="dxa"/>
            <w:shd w:val="solid" w:color="FFFFFF" w:fill="auto"/>
          </w:tcPr>
          <w:p w14:paraId="04BEF9B7" w14:textId="77777777" w:rsidR="006B2DBE" w:rsidRPr="00AB7182" w:rsidRDefault="006B2DBE" w:rsidP="000B0B96">
            <w:pPr>
              <w:pStyle w:val="TAL"/>
              <w:rPr>
                <w:color w:val="000000"/>
                <w:sz w:val="16"/>
                <w:szCs w:val="16"/>
              </w:rPr>
            </w:pPr>
            <w:r w:rsidRPr="00AB7182">
              <w:rPr>
                <w:color w:val="000000"/>
                <w:sz w:val="16"/>
                <w:szCs w:val="16"/>
              </w:rPr>
              <w:t>Service Change Reason in (G)MSC Server Out of Service</w:t>
            </w:r>
          </w:p>
        </w:tc>
        <w:tc>
          <w:tcPr>
            <w:tcW w:w="709" w:type="dxa"/>
            <w:shd w:val="solid" w:color="FFFFFF" w:fill="auto"/>
          </w:tcPr>
          <w:p w14:paraId="2D7E94F5" w14:textId="77777777" w:rsidR="006B2DBE" w:rsidRPr="00AB7182" w:rsidRDefault="006B2DBE" w:rsidP="000B0B96">
            <w:pPr>
              <w:pStyle w:val="TAL"/>
              <w:rPr>
                <w:sz w:val="16"/>
                <w:szCs w:val="16"/>
              </w:rPr>
            </w:pPr>
          </w:p>
        </w:tc>
      </w:tr>
      <w:tr w:rsidR="006B2DBE" w:rsidRPr="00AB7182" w14:paraId="078F5F68" w14:textId="77777777" w:rsidTr="00CB34D9">
        <w:tc>
          <w:tcPr>
            <w:tcW w:w="800" w:type="dxa"/>
            <w:shd w:val="solid" w:color="FFFFFF" w:fill="auto"/>
          </w:tcPr>
          <w:p w14:paraId="6DFB623C" w14:textId="77777777" w:rsidR="006B2DBE" w:rsidRPr="00AB7182" w:rsidRDefault="006B2DBE" w:rsidP="000B0B96">
            <w:pPr>
              <w:pStyle w:val="TAL"/>
              <w:rPr>
                <w:sz w:val="16"/>
                <w:szCs w:val="16"/>
              </w:rPr>
            </w:pPr>
            <w:r w:rsidRPr="00AB7182">
              <w:rPr>
                <w:sz w:val="16"/>
                <w:szCs w:val="16"/>
              </w:rPr>
              <w:t>2008-12</w:t>
            </w:r>
          </w:p>
        </w:tc>
        <w:tc>
          <w:tcPr>
            <w:tcW w:w="800" w:type="dxa"/>
            <w:shd w:val="solid" w:color="FFFFFF" w:fill="auto"/>
          </w:tcPr>
          <w:p w14:paraId="5FF48C75" w14:textId="77777777" w:rsidR="006B2DBE" w:rsidRPr="00AB7182" w:rsidRDefault="006B2DBE" w:rsidP="000B0B96">
            <w:pPr>
              <w:pStyle w:val="TAL"/>
              <w:rPr>
                <w:sz w:val="16"/>
                <w:szCs w:val="16"/>
              </w:rPr>
            </w:pPr>
            <w:r w:rsidRPr="00AB7182">
              <w:rPr>
                <w:sz w:val="16"/>
                <w:szCs w:val="16"/>
              </w:rPr>
              <w:t>CT#42</w:t>
            </w:r>
          </w:p>
        </w:tc>
        <w:tc>
          <w:tcPr>
            <w:tcW w:w="1094" w:type="dxa"/>
            <w:shd w:val="solid" w:color="FFFFFF" w:fill="auto"/>
          </w:tcPr>
          <w:p w14:paraId="43BD5DAA" w14:textId="77777777" w:rsidR="006B2DBE" w:rsidRPr="00AB7182" w:rsidRDefault="006B2DBE" w:rsidP="000B0B96">
            <w:pPr>
              <w:pStyle w:val="TAL"/>
              <w:rPr>
                <w:sz w:val="16"/>
                <w:szCs w:val="16"/>
              </w:rPr>
            </w:pPr>
            <w:r w:rsidRPr="00AB7182">
              <w:rPr>
                <w:sz w:val="16"/>
                <w:szCs w:val="16"/>
              </w:rPr>
              <w:t>CP-080704</w:t>
            </w:r>
          </w:p>
        </w:tc>
        <w:tc>
          <w:tcPr>
            <w:tcW w:w="567" w:type="dxa"/>
            <w:shd w:val="solid" w:color="FFFFFF" w:fill="auto"/>
          </w:tcPr>
          <w:p w14:paraId="52BF1195" w14:textId="77777777" w:rsidR="006B2DBE" w:rsidRPr="00AB7182" w:rsidRDefault="006B2DBE" w:rsidP="000B0B96">
            <w:pPr>
              <w:pStyle w:val="TAL"/>
              <w:rPr>
                <w:color w:val="000000"/>
                <w:sz w:val="16"/>
                <w:szCs w:val="16"/>
              </w:rPr>
            </w:pPr>
            <w:r w:rsidRPr="00AB7182">
              <w:rPr>
                <w:color w:val="000000"/>
                <w:sz w:val="16"/>
                <w:szCs w:val="16"/>
              </w:rPr>
              <w:t>0135</w:t>
            </w:r>
          </w:p>
        </w:tc>
        <w:tc>
          <w:tcPr>
            <w:tcW w:w="567" w:type="dxa"/>
            <w:shd w:val="solid" w:color="FFFFFF" w:fill="auto"/>
          </w:tcPr>
          <w:p w14:paraId="07125E4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6B72813" w14:textId="77777777" w:rsidR="006B2DBE" w:rsidRPr="00AB7182" w:rsidRDefault="006B2DBE" w:rsidP="000B0B96">
            <w:pPr>
              <w:pStyle w:val="TAL"/>
              <w:rPr>
                <w:color w:val="000000"/>
                <w:sz w:val="16"/>
                <w:szCs w:val="16"/>
              </w:rPr>
            </w:pPr>
          </w:p>
        </w:tc>
        <w:tc>
          <w:tcPr>
            <w:tcW w:w="4819" w:type="dxa"/>
            <w:shd w:val="solid" w:color="FFFFFF" w:fill="auto"/>
          </w:tcPr>
          <w:p w14:paraId="1B8944C9" w14:textId="77777777" w:rsidR="006B2DBE" w:rsidRPr="00AB7182" w:rsidRDefault="006B2DBE" w:rsidP="000B0B96">
            <w:pPr>
              <w:pStyle w:val="TAL"/>
              <w:rPr>
                <w:color w:val="000000"/>
                <w:sz w:val="16"/>
                <w:szCs w:val="16"/>
              </w:rPr>
            </w:pPr>
            <w:r w:rsidRPr="00AB7182">
              <w:rPr>
                <w:color w:val="000000"/>
                <w:sz w:val="16"/>
                <w:szCs w:val="16"/>
              </w:rPr>
              <w:t>Mona H.248 package definitions update</w:t>
            </w:r>
          </w:p>
        </w:tc>
        <w:tc>
          <w:tcPr>
            <w:tcW w:w="709" w:type="dxa"/>
            <w:shd w:val="solid" w:color="FFFFFF" w:fill="auto"/>
          </w:tcPr>
          <w:p w14:paraId="7C208B5D" w14:textId="77777777" w:rsidR="006B2DBE" w:rsidRPr="00AB7182" w:rsidRDefault="006B2DBE" w:rsidP="000B0B96">
            <w:pPr>
              <w:pStyle w:val="TAL"/>
              <w:rPr>
                <w:sz w:val="16"/>
                <w:szCs w:val="16"/>
              </w:rPr>
            </w:pPr>
            <w:r w:rsidRPr="00AB7182">
              <w:rPr>
                <w:sz w:val="16"/>
                <w:szCs w:val="16"/>
              </w:rPr>
              <w:t>8.4.0</w:t>
            </w:r>
          </w:p>
        </w:tc>
      </w:tr>
      <w:tr w:rsidR="006B2DBE" w:rsidRPr="00AB7182" w14:paraId="567660FE" w14:textId="77777777" w:rsidTr="00CB34D9">
        <w:tc>
          <w:tcPr>
            <w:tcW w:w="800" w:type="dxa"/>
            <w:shd w:val="solid" w:color="FFFFFF" w:fill="auto"/>
          </w:tcPr>
          <w:p w14:paraId="224BCC8F" w14:textId="77777777" w:rsidR="006B2DBE" w:rsidRPr="00AB7182" w:rsidRDefault="006B2DBE" w:rsidP="000B0B96">
            <w:pPr>
              <w:pStyle w:val="TAL"/>
              <w:rPr>
                <w:sz w:val="16"/>
                <w:szCs w:val="16"/>
              </w:rPr>
            </w:pPr>
          </w:p>
        </w:tc>
        <w:tc>
          <w:tcPr>
            <w:tcW w:w="800" w:type="dxa"/>
            <w:shd w:val="solid" w:color="FFFFFF" w:fill="auto"/>
          </w:tcPr>
          <w:p w14:paraId="50F35121" w14:textId="77777777" w:rsidR="006B2DBE" w:rsidRPr="00AB7182" w:rsidRDefault="006B2DBE" w:rsidP="000B0B96">
            <w:pPr>
              <w:pStyle w:val="TAL"/>
              <w:rPr>
                <w:sz w:val="16"/>
                <w:szCs w:val="16"/>
              </w:rPr>
            </w:pPr>
          </w:p>
        </w:tc>
        <w:tc>
          <w:tcPr>
            <w:tcW w:w="1094" w:type="dxa"/>
            <w:shd w:val="solid" w:color="FFFFFF" w:fill="auto"/>
          </w:tcPr>
          <w:p w14:paraId="217C4E42" w14:textId="77777777" w:rsidR="006B2DBE" w:rsidRPr="00AB7182" w:rsidRDefault="006B2DBE" w:rsidP="000B0B96">
            <w:pPr>
              <w:pStyle w:val="TAL"/>
              <w:rPr>
                <w:sz w:val="16"/>
                <w:szCs w:val="16"/>
              </w:rPr>
            </w:pPr>
            <w:r w:rsidRPr="00AB7182">
              <w:rPr>
                <w:sz w:val="16"/>
                <w:szCs w:val="16"/>
              </w:rPr>
              <w:t>CP-080704</w:t>
            </w:r>
          </w:p>
        </w:tc>
        <w:tc>
          <w:tcPr>
            <w:tcW w:w="567" w:type="dxa"/>
            <w:shd w:val="solid" w:color="FFFFFF" w:fill="auto"/>
          </w:tcPr>
          <w:p w14:paraId="38D309B3" w14:textId="77777777" w:rsidR="006B2DBE" w:rsidRPr="00AB7182" w:rsidRDefault="006B2DBE" w:rsidP="000B0B96">
            <w:pPr>
              <w:pStyle w:val="TAL"/>
              <w:rPr>
                <w:color w:val="000000"/>
                <w:sz w:val="16"/>
                <w:szCs w:val="16"/>
              </w:rPr>
            </w:pPr>
            <w:r w:rsidRPr="00AB7182">
              <w:rPr>
                <w:color w:val="000000"/>
                <w:sz w:val="16"/>
                <w:szCs w:val="16"/>
              </w:rPr>
              <w:t>0136</w:t>
            </w:r>
          </w:p>
        </w:tc>
        <w:tc>
          <w:tcPr>
            <w:tcW w:w="567" w:type="dxa"/>
            <w:shd w:val="solid" w:color="FFFFFF" w:fill="auto"/>
          </w:tcPr>
          <w:p w14:paraId="1327FC0F" w14:textId="77777777" w:rsidR="006B2DBE" w:rsidRPr="00AB7182" w:rsidRDefault="006B2DBE" w:rsidP="000B0B96">
            <w:pPr>
              <w:pStyle w:val="TAL"/>
              <w:rPr>
                <w:sz w:val="16"/>
                <w:szCs w:val="16"/>
              </w:rPr>
            </w:pPr>
          </w:p>
        </w:tc>
        <w:tc>
          <w:tcPr>
            <w:tcW w:w="425" w:type="dxa"/>
            <w:shd w:val="solid" w:color="FFFFFF" w:fill="auto"/>
          </w:tcPr>
          <w:p w14:paraId="7FFD91BA" w14:textId="77777777" w:rsidR="006B2DBE" w:rsidRPr="00AB7182" w:rsidRDefault="006B2DBE" w:rsidP="000B0B96">
            <w:pPr>
              <w:pStyle w:val="TAL"/>
              <w:rPr>
                <w:color w:val="000000"/>
                <w:sz w:val="16"/>
                <w:szCs w:val="16"/>
              </w:rPr>
            </w:pPr>
          </w:p>
        </w:tc>
        <w:tc>
          <w:tcPr>
            <w:tcW w:w="4819" w:type="dxa"/>
            <w:shd w:val="solid" w:color="FFFFFF" w:fill="auto"/>
          </w:tcPr>
          <w:p w14:paraId="3DCC9B4F" w14:textId="77777777" w:rsidR="006B2DBE" w:rsidRPr="00AB7182" w:rsidRDefault="006B2DBE" w:rsidP="000B0B96">
            <w:pPr>
              <w:pStyle w:val="TAL"/>
              <w:rPr>
                <w:color w:val="000000"/>
                <w:sz w:val="16"/>
                <w:szCs w:val="16"/>
              </w:rPr>
            </w:pPr>
            <w:r w:rsidRPr="00AB7182">
              <w:rPr>
                <w:color w:val="000000"/>
                <w:sz w:val="16"/>
                <w:szCs w:val="16"/>
              </w:rPr>
              <w:t>Mn profile update for Mona H.248 package definitions</w:t>
            </w:r>
          </w:p>
        </w:tc>
        <w:tc>
          <w:tcPr>
            <w:tcW w:w="709" w:type="dxa"/>
            <w:shd w:val="solid" w:color="FFFFFF" w:fill="auto"/>
          </w:tcPr>
          <w:p w14:paraId="6D6F0096" w14:textId="77777777" w:rsidR="006B2DBE" w:rsidRPr="00AB7182" w:rsidRDefault="006B2DBE" w:rsidP="000B0B96">
            <w:pPr>
              <w:pStyle w:val="TAL"/>
              <w:rPr>
                <w:sz w:val="16"/>
                <w:szCs w:val="16"/>
              </w:rPr>
            </w:pPr>
          </w:p>
        </w:tc>
      </w:tr>
      <w:tr w:rsidR="006B2DBE" w:rsidRPr="00AB7182" w14:paraId="6A99E583" w14:textId="77777777" w:rsidTr="00CB34D9">
        <w:tc>
          <w:tcPr>
            <w:tcW w:w="800" w:type="dxa"/>
            <w:shd w:val="solid" w:color="FFFFFF" w:fill="auto"/>
          </w:tcPr>
          <w:p w14:paraId="1673DCB3" w14:textId="77777777" w:rsidR="006B2DBE" w:rsidRPr="00AB7182" w:rsidRDefault="006B2DBE" w:rsidP="000B0B96">
            <w:pPr>
              <w:pStyle w:val="TAL"/>
              <w:rPr>
                <w:sz w:val="16"/>
                <w:szCs w:val="16"/>
              </w:rPr>
            </w:pPr>
          </w:p>
        </w:tc>
        <w:tc>
          <w:tcPr>
            <w:tcW w:w="800" w:type="dxa"/>
            <w:shd w:val="solid" w:color="FFFFFF" w:fill="auto"/>
          </w:tcPr>
          <w:p w14:paraId="75E66C22" w14:textId="77777777" w:rsidR="006B2DBE" w:rsidRPr="00AB7182" w:rsidRDefault="006B2DBE" w:rsidP="000B0B96">
            <w:pPr>
              <w:pStyle w:val="TAL"/>
              <w:rPr>
                <w:sz w:val="16"/>
                <w:szCs w:val="16"/>
              </w:rPr>
            </w:pPr>
          </w:p>
        </w:tc>
        <w:tc>
          <w:tcPr>
            <w:tcW w:w="1094" w:type="dxa"/>
            <w:shd w:val="solid" w:color="FFFFFF" w:fill="auto"/>
          </w:tcPr>
          <w:p w14:paraId="23CF3B88" w14:textId="77777777" w:rsidR="006B2DBE" w:rsidRPr="00AB7182" w:rsidRDefault="006B2DBE" w:rsidP="000B0B96">
            <w:pPr>
              <w:pStyle w:val="TAL"/>
              <w:rPr>
                <w:sz w:val="16"/>
                <w:szCs w:val="16"/>
              </w:rPr>
            </w:pPr>
            <w:r w:rsidRPr="00AB7182">
              <w:rPr>
                <w:sz w:val="16"/>
                <w:szCs w:val="16"/>
              </w:rPr>
              <w:t>CP-080701</w:t>
            </w:r>
          </w:p>
        </w:tc>
        <w:tc>
          <w:tcPr>
            <w:tcW w:w="567" w:type="dxa"/>
            <w:shd w:val="solid" w:color="FFFFFF" w:fill="auto"/>
          </w:tcPr>
          <w:p w14:paraId="602B8887" w14:textId="77777777" w:rsidR="006B2DBE" w:rsidRPr="00AB7182" w:rsidRDefault="006B2DBE" w:rsidP="000B0B96">
            <w:pPr>
              <w:pStyle w:val="TAL"/>
              <w:rPr>
                <w:color w:val="000000"/>
                <w:sz w:val="16"/>
                <w:szCs w:val="16"/>
              </w:rPr>
            </w:pPr>
            <w:r w:rsidRPr="00AB7182">
              <w:rPr>
                <w:color w:val="000000"/>
                <w:sz w:val="16"/>
                <w:szCs w:val="16"/>
              </w:rPr>
              <w:t>0137</w:t>
            </w:r>
          </w:p>
        </w:tc>
        <w:tc>
          <w:tcPr>
            <w:tcW w:w="567" w:type="dxa"/>
            <w:shd w:val="solid" w:color="FFFFFF" w:fill="auto"/>
          </w:tcPr>
          <w:p w14:paraId="01217EC2"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D089889" w14:textId="77777777" w:rsidR="006B2DBE" w:rsidRPr="00AB7182" w:rsidRDefault="006B2DBE" w:rsidP="000B0B96">
            <w:pPr>
              <w:pStyle w:val="TAL"/>
              <w:rPr>
                <w:color w:val="000000"/>
                <w:sz w:val="16"/>
                <w:szCs w:val="16"/>
              </w:rPr>
            </w:pPr>
          </w:p>
        </w:tc>
        <w:tc>
          <w:tcPr>
            <w:tcW w:w="4819" w:type="dxa"/>
            <w:shd w:val="solid" w:color="FFFFFF" w:fill="auto"/>
          </w:tcPr>
          <w:p w14:paraId="4DD0CB96" w14:textId="77777777" w:rsidR="006B2DBE" w:rsidRPr="00AB7182" w:rsidRDefault="006B2DBE" w:rsidP="000B0B96">
            <w:pPr>
              <w:pStyle w:val="TAL"/>
              <w:rPr>
                <w:color w:val="000000"/>
                <w:sz w:val="16"/>
                <w:szCs w:val="16"/>
              </w:rPr>
            </w:pPr>
            <w:r w:rsidRPr="00AB7182">
              <w:rPr>
                <w:color w:val="000000"/>
                <w:sz w:val="16"/>
                <w:szCs w:val="16"/>
              </w:rPr>
              <w:t>Clarification of RTCP messages usage in the interworking gateways</w:t>
            </w:r>
          </w:p>
        </w:tc>
        <w:tc>
          <w:tcPr>
            <w:tcW w:w="709" w:type="dxa"/>
            <w:shd w:val="solid" w:color="FFFFFF" w:fill="auto"/>
          </w:tcPr>
          <w:p w14:paraId="5E1F1C9F" w14:textId="77777777" w:rsidR="006B2DBE" w:rsidRPr="00AB7182" w:rsidRDefault="006B2DBE" w:rsidP="000B0B96">
            <w:pPr>
              <w:pStyle w:val="TAL"/>
              <w:rPr>
                <w:sz w:val="16"/>
                <w:szCs w:val="16"/>
              </w:rPr>
            </w:pPr>
          </w:p>
        </w:tc>
      </w:tr>
      <w:tr w:rsidR="006B2DBE" w:rsidRPr="00AB7182" w14:paraId="7CEBBFA9" w14:textId="77777777" w:rsidTr="00CB34D9">
        <w:tc>
          <w:tcPr>
            <w:tcW w:w="800" w:type="dxa"/>
            <w:tcBorders>
              <w:bottom w:val="single" w:sz="4" w:space="0" w:color="auto"/>
            </w:tcBorders>
            <w:shd w:val="solid" w:color="FFFFFF" w:fill="auto"/>
          </w:tcPr>
          <w:p w14:paraId="2D06C60E" w14:textId="77777777" w:rsidR="006B2DBE" w:rsidRPr="00AB7182" w:rsidRDefault="006B2DBE" w:rsidP="000B0B96">
            <w:pPr>
              <w:pStyle w:val="TAL"/>
              <w:rPr>
                <w:sz w:val="16"/>
                <w:szCs w:val="16"/>
              </w:rPr>
            </w:pPr>
          </w:p>
        </w:tc>
        <w:tc>
          <w:tcPr>
            <w:tcW w:w="800" w:type="dxa"/>
            <w:tcBorders>
              <w:bottom w:val="single" w:sz="4" w:space="0" w:color="auto"/>
            </w:tcBorders>
            <w:shd w:val="solid" w:color="FFFFFF" w:fill="auto"/>
          </w:tcPr>
          <w:p w14:paraId="77E8DD66" w14:textId="77777777" w:rsidR="006B2DBE" w:rsidRPr="00AB7182" w:rsidRDefault="006B2DBE" w:rsidP="000B0B96">
            <w:pPr>
              <w:pStyle w:val="TAL"/>
              <w:rPr>
                <w:sz w:val="16"/>
                <w:szCs w:val="16"/>
              </w:rPr>
            </w:pPr>
          </w:p>
        </w:tc>
        <w:tc>
          <w:tcPr>
            <w:tcW w:w="1094" w:type="dxa"/>
            <w:shd w:val="solid" w:color="FFFFFF" w:fill="auto"/>
          </w:tcPr>
          <w:p w14:paraId="3B829BD9" w14:textId="77777777" w:rsidR="006B2DBE" w:rsidRPr="00AB7182" w:rsidRDefault="006B2DBE" w:rsidP="000B0B96">
            <w:pPr>
              <w:pStyle w:val="TAL"/>
              <w:rPr>
                <w:sz w:val="16"/>
                <w:szCs w:val="16"/>
              </w:rPr>
            </w:pPr>
            <w:r w:rsidRPr="00AB7182">
              <w:rPr>
                <w:sz w:val="16"/>
                <w:szCs w:val="16"/>
              </w:rPr>
              <w:t>CP-080686</w:t>
            </w:r>
          </w:p>
        </w:tc>
        <w:tc>
          <w:tcPr>
            <w:tcW w:w="567" w:type="dxa"/>
            <w:shd w:val="solid" w:color="FFFFFF" w:fill="auto"/>
          </w:tcPr>
          <w:p w14:paraId="1CA1AF2C" w14:textId="77777777" w:rsidR="006B2DBE" w:rsidRPr="00AB7182" w:rsidRDefault="006B2DBE" w:rsidP="000B0B96">
            <w:pPr>
              <w:pStyle w:val="TAL"/>
              <w:rPr>
                <w:color w:val="000000"/>
                <w:sz w:val="16"/>
                <w:szCs w:val="16"/>
              </w:rPr>
            </w:pPr>
            <w:r w:rsidRPr="00AB7182">
              <w:rPr>
                <w:color w:val="000000"/>
                <w:sz w:val="16"/>
                <w:szCs w:val="16"/>
              </w:rPr>
              <w:t>0138</w:t>
            </w:r>
          </w:p>
        </w:tc>
        <w:tc>
          <w:tcPr>
            <w:tcW w:w="567" w:type="dxa"/>
            <w:shd w:val="solid" w:color="FFFFFF" w:fill="auto"/>
          </w:tcPr>
          <w:p w14:paraId="01C9EE93"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AD22ABC" w14:textId="77777777" w:rsidR="006B2DBE" w:rsidRPr="00AB7182" w:rsidRDefault="006B2DBE" w:rsidP="000B0B96">
            <w:pPr>
              <w:pStyle w:val="TAL"/>
              <w:rPr>
                <w:color w:val="000000"/>
                <w:sz w:val="16"/>
                <w:szCs w:val="16"/>
              </w:rPr>
            </w:pPr>
          </w:p>
        </w:tc>
        <w:tc>
          <w:tcPr>
            <w:tcW w:w="4819" w:type="dxa"/>
            <w:shd w:val="solid" w:color="FFFFFF" w:fill="auto"/>
          </w:tcPr>
          <w:p w14:paraId="2BBE4405" w14:textId="77777777" w:rsidR="006B2DBE" w:rsidRPr="00AB7182" w:rsidRDefault="006B2DBE" w:rsidP="000B0B96">
            <w:pPr>
              <w:pStyle w:val="TAL"/>
              <w:rPr>
                <w:color w:val="000000"/>
                <w:sz w:val="16"/>
                <w:szCs w:val="16"/>
              </w:rPr>
            </w:pPr>
            <w:r w:rsidRPr="00AB7182">
              <w:rPr>
                <w:color w:val="000000"/>
                <w:sz w:val="16"/>
                <w:szCs w:val="16"/>
              </w:rPr>
              <w:t>Alignment of stage 3 MGCF-IM_MGW protocol with Stage 2 for SIP-I on Nc interworking to IMS</w:t>
            </w:r>
          </w:p>
        </w:tc>
        <w:tc>
          <w:tcPr>
            <w:tcW w:w="709" w:type="dxa"/>
            <w:tcBorders>
              <w:bottom w:val="single" w:sz="4" w:space="0" w:color="auto"/>
            </w:tcBorders>
            <w:shd w:val="solid" w:color="FFFFFF" w:fill="auto"/>
          </w:tcPr>
          <w:p w14:paraId="3D443681" w14:textId="77777777" w:rsidR="006B2DBE" w:rsidRPr="00AB7182" w:rsidRDefault="006B2DBE" w:rsidP="000B0B96">
            <w:pPr>
              <w:pStyle w:val="TAL"/>
              <w:rPr>
                <w:sz w:val="16"/>
                <w:szCs w:val="16"/>
              </w:rPr>
            </w:pPr>
          </w:p>
        </w:tc>
      </w:tr>
      <w:tr w:rsidR="006B2DBE" w:rsidRPr="00AB7182" w14:paraId="3137EE00" w14:textId="77777777" w:rsidTr="00CB34D9">
        <w:tc>
          <w:tcPr>
            <w:tcW w:w="800" w:type="dxa"/>
            <w:tcBorders>
              <w:bottom w:val="single" w:sz="4" w:space="0" w:color="auto"/>
              <w:right w:val="single" w:sz="4" w:space="0" w:color="auto"/>
            </w:tcBorders>
            <w:shd w:val="solid" w:color="FFFFFF" w:fill="auto"/>
          </w:tcPr>
          <w:p w14:paraId="7B24BD90" w14:textId="77777777" w:rsidR="006B2DBE" w:rsidRPr="00AB7182" w:rsidRDefault="006B2DBE" w:rsidP="000B0B96">
            <w:pPr>
              <w:pStyle w:val="TAL"/>
              <w:rPr>
                <w:sz w:val="16"/>
                <w:szCs w:val="16"/>
              </w:rPr>
            </w:pPr>
            <w:r w:rsidRPr="00AB7182">
              <w:rPr>
                <w:sz w:val="16"/>
                <w:szCs w:val="16"/>
              </w:rPr>
              <w:t>2009-03</w:t>
            </w:r>
          </w:p>
        </w:tc>
        <w:tc>
          <w:tcPr>
            <w:tcW w:w="800" w:type="dxa"/>
            <w:tcBorders>
              <w:left w:val="single" w:sz="4" w:space="0" w:color="auto"/>
              <w:bottom w:val="single" w:sz="4" w:space="0" w:color="auto"/>
              <w:right w:val="single" w:sz="4" w:space="0" w:color="auto"/>
            </w:tcBorders>
            <w:shd w:val="solid" w:color="FFFFFF" w:fill="auto"/>
          </w:tcPr>
          <w:p w14:paraId="4B89313A" w14:textId="77777777" w:rsidR="006B2DBE" w:rsidRPr="00AB7182" w:rsidRDefault="006B2DBE" w:rsidP="000B0B96">
            <w:pPr>
              <w:pStyle w:val="TAL"/>
              <w:rPr>
                <w:sz w:val="16"/>
                <w:szCs w:val="16"/>
              </w:rPr>
            </w:pPr>
            <w:r w:rsidRPr="00AB7182">
              <w:rPr>
                <w:sz w:val="16"/>
                <w:szCs w:val="16"/>
              </w:rPr>
              <w:t>CT#43</w:t>
            </w:r>
          </w:p>
        </w:tc>
        <w:tc>
          <w:tcPr>
            <w:tcW w:w="1094" w:type="dxa"/>
            <w:tcBorders>
              <w:left w:val="single" w:sz="4" w:space="0" w:color="auto"/>
              <w:bottom w:val="single" w:sz="4" w:space="0" w:color="auto"/>
              <w:right w:val="single" w:sz="4" w:space="0" w:color="auto"/>
            </w:tcBorders>
            <w:shd w:val="solid" w:color="FFFFFF" w:fill="auto"/>
          </w:tcPr>
          <w:p w14:paraId="693257E8" w14:textId="77777777" w:rsidR="006B2DBE" w:rsidRPr="00AB7182" w:rsidRDefault="006B2DBE" w:rsidP="000B0B96">
            <w:pPr>
              <w:pStyle w:val="TAL"/>
              <w:rPr>
                <w:sz w:val="16"/>
                <w:szCs w:val="16"/>
              </w:rPr>
            </w:pPr>
            <w:r w:rsidRPr="00AB7182">
              <w:rPr>
                <w:sz w:val="16"/>
                <w:szCs w:val="16"/>
              </w:rPr>
              <w:t>CP-090031</w:t>
            </w:r>
          </w:p>
        </w:tc>
        <w:tc>
          <w:tcPr>
            <w:tcW w:w="567" w:type="dxa"/>
            <w:tcBorders>
              <w:left w:val="single" w:sz="4" w:space="0" w:color="auto"/>
              <w:bottom w:val="single" w:sz="4" w:space="0" w:color="auto"/>
              <w:right w:val="single" w:sz="4" w:space="0" w:color="auto"/>
            </w:tcBorders>
            <w:shd w:val="solid" w:color="FFFFFF" w:fill="auto"/>
          </w:tcPr>
          <w:p w14:paraId="4B635751" w14:textId="77777777" w:rsidR="006B2DBE" w:rsidRPr="00AB7182" w:rsidRDefault="006B2DBE" w:rsidP="000B0B96">
            <w:pPr>
              <w:pStyle w:val="TAL"/>
              <w:rPr>
                <w:color w:val="000000"/>
                <w:sz w:val="16"/>
                <w:szCs w:val="16"/>
              </w:rPr>
            </w:pPr>
            <w:r w:rsidRPr="00AB7182">
              <w:rPr>
                <w:color w:val="000000"/>
                <w:sz w:val="16"/>
                <w:szCs w:val="16"/>
              </w:rPr>
              <w:t>0139</w:t>
            </w:r>
          </w:p>
        </w:tc>
        <w:tc>
          <w:tcPr>
            <w:tcW w:w="567" w:type="dxa"/>
            <w:tcBorders>
              <w:left w:val="single" w:sz="4" w:space="0" w:color="auto"/>
              <w:bottom w:val="single" w:sz="4" w:space="0" w:color="auto"/>
              <w:right w:val="single" w:sz="4" w:space="0" w:color="auto"/>
            </w:tcBorders>
            <w:shd w:val="solid" w:color="FFFFFF" w:fill="auto"/>
          </w:tcPr>
          <w:p w14:paraId="3D1997D1" w14:textId="77777777" w:rsidR="006B2DBE" w:rsidRPr="00AB7182" w:rsidRDefault="006B2DBE" w:rsidP="000B0B96">
            <w:pPr>
              <w:pStyle w:val="TAL"/>
              <w:rPr>
                <w:sz w:val="16"/>
                <w:szCs w:val="16"/>
              </w:rPr>
            </w:pPr>
            <w:r w:rsidRPr="00AB7182">
              <w:rPr>
                <w:sz w:val="16"/>
                <w:szCs w:val="16"/>
              </w:rPr>
              <w:t>1</w:t>
            </w:r>
          </w:p>
        </w:tc>
        <w:tc>
          <w:tcPr>
            <w:tcW w:w="425" w:type="dxa"/>
            <w:tcBorders>
              <w:left w:val="single" w:sz="4" w:space="0" w:color="auto"/>
              <w:bottom w:val="single" w:sz="4" w:space="0" w:color="auto"/>
              <w:right w:val="single" w:sz="4" w:space="0" w:color="auto"/>
            </w:tcBorders>
            <w:shd w:val="solid" w:color="FFFFFF" w:fill="auto"/>
          </w:tcPr>
          <w:p w14:paraId="19E1FB27" w14:textId="77777777" w:rsidR="006B2DBE" w:rsidRPr="00AB7182" w:rsidRDefault="006B2DBE" w:rsidP="000B0B96">
            <w:pPr>
              <w:pStyle w:val="TAL"/>
              <w:rPr>
                <w:color w:val="000000"/>
                <w:sz w:val="16"/>
                <w:szCs w:val="16"/>
              </w:rPr>
            </w:pPr>
          </w:p>
        </w:tc>
        <w:tc>
          <w:tcPr>
            <w:tcW w:w="4819" w:type="dxa"/>
            <w:tcBorders>
              <w:left w:val="single" w:sz="4" w:space="0" w:color="auto"/>
              <w:bottom w:val="single" w:sz="4" w:space="0" w:color="auto"/>
              <w:right w:val="single" w:sz="4" w:space="0" w:color="auto"/>
            </w:tcBorders>
            <w:shd w:val="solid" w:color="FFFFFF" w:fill="auto"/>
          </w:tcPr>
          <w:p w14:paraId="0D6CD2ED" w14:textId="77777777" w:rsidR="006B2DBE" w:rsidRPr="00AB7182" w:rsidRDefault="006B2DBE" w:rsidP="000B0B96">
            <w:pPr>
              <w:pStyle w:val="TAL"/>
              <w:rPr>
                <w:color w:val="000000"/>
                <w:sz w:val="16"/>
                <w:szCs w:val="16"/>
              </w:rPr>
            </w:pPr>
            <w:r w:rsidRPr="00AB7182">
              <w:rPr>
                <w:color w:val="000000"/>
                <w:sz w:val="16"/>
                <w:szCs w:val="16"/>
              </w:rPr>
              <w:t>Mn profile update for H.245 and RTCP</w:t>
            </w:r>
            <w:r w:rsidRPr="00AB7182">
              <w:rPr>
                <w:rFonts w:hint="eastAsia"/>
                <w:color w:val="000000"/>
                <w:sz w:val="16"/>
                <w:szCs w:val="16"/>
              </w:rPr>
              <w:t xml:space="preserve"> Interactions</w:t>
            </w:r>
            <w:r w:rsidRPr="00AB7182">
              <w:rPr>
                <w:color w:val="000000"/>
                <w:sz w:val="16"/>
                <w:szCs w:val="16"/>
              </w:rPr>
              <w:t xml:space="preserve"> H.248 package definitions</w:t>
            </w:r>
          </w:p>
        </w:tc>
        <w:tc>
          <w:tcPr>
            <w:tcW w:w="709" w:type="dxa"/>
            <w:tcBorders>
              <w:left w:val="single" w:sz="4" w:space="0" w:color="auto"/>
              <w:bottom w:val="single" w:sz="4" w:space="0" w:color="auto"/>
            </w:tcBorders>
            <w:shd w:val="solid" w:color="FFFFFF" w:fill="auto"/>
          </w:tcPr>
          <w:p w14:paraId="22E473B7" w14:textId="77777777" w:rsidR="006B2DBE" w:rsidRPr="00AB7182" w:rsidRDefault="006B2DBE" w:rsidP="000B0B96">
            <w:pPr>
              <w:pStyle w:val="TAL"/>
              <w:rPr>
                <w:sz w:val="16"/>
                <w:szCs w:val="16"/>
              </w:rPr>
            </w:pPr>
            <w:r w:rsidRPr="00AB7182">
              <w:rPr>
                <w:sz w:val="16"/>
                <w:szCs w:val="16"/>
              </w:rPr>
              <w:t>8.5.0</w:t>
            </w:r>
          </w:p>
        </w:tc>
      </w:tr>
      <w:tr w:rsidR="006B2DBE" w:rsidRPr="00AB7182" w14:paraId="4387A711" w14:textId="77777777" w:rsidTr="00CB34D9">
        <w:tc>
          <w:tcPr>
            <w:tcW w:w="800" w:type="dxa"/>
            <w:tcBorders>
              <w:top w:val="single" w:sz="4" w:space="0" w:color="auto"/>
              <w:bottom w:val="single" w:sz="4" w:space="0" w:color="auto"/>
              <w:right w:val="single" w:sz="4" w:space="0" w:color="auto"/>
            </w:tcBorders>
            <w:shd w:val="solid" w:color="FFFFFF" w:fill="auto"/>
          </w:tcPr>
          <w:p w14:paraId="49B24A8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1A5F5"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89973"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38468" w14:textId="77777777" w:rsidR="006B2DBE" w:rsidRPr="00AB7182" w:rsidRDefault="006B2DBE" w:rsidP="000B0B96">
            <w:pPr>
              <w:pStyle w:val="TAL"/>
              <w:rPr>
                <w:color w:val="000000"/>
                <w:sz w:val="16"/>
                <w:szCs w:val="16"/>
              </w:rPr>
            </w:pPr>
            <w:r w:rsidRPr="00AB7182">
              <w:rPr>
                <w:color w:val="000000"/>
                <w:sz w:val="16"/>
                <w:szCs w:val="16"/>
              </w:rPr>
              <w:t>0140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CB4307"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734B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B0D3946" w14:textId="77777777" w:rsidR="006B2DBE" w:rsidRPr="00AB7182" w:rsidRDefault="006B2DBE" w:rsidP="000B0B96">
            <w:pPr>
              <w:pStyle w:val="TAL"/>
              <w:rPr>
                <w:color w:val="000000"/>
                <w:sz w:val="16"/>
                <w:szCs w:val="16"/>
              </w:rPr>
            </w:pPr>
            <w:r w:rsidRPr="00AB7182">
              <w:rPr>
                <w:color w:val="000000"/>
                <w:sz w:val="16"/>
                <w:szCs w:val="16"/>
              </w:rPr>
              <w:t>Updating H.248.12 amendment 2 to reference list</w:t>
            </w:r>
          </w:p>
        </w:tc>
        <w:tc>
          <w:tcPr>
            <w:tcW w:w="709" w:type="dxa"/>
            <w:tcBorders>
              <w:top w:val="single" w:sz="4" w:space="0" w:color="auto"/>
              <w:left w:val="single" w:sz="4" w:space="0" w:color="auto"/>
              <w:bottom w:val="single" w:sz="4" w:space="0" w:color="auto"/>
            </w:tcBorders>
            <w:shd w:val="solid" w:color="FFFFFF" w:fill="auto"/>
          </w:tcPr>
          <w:p w14:paraId="755B1D80" w14:textId="77777777" w:rsidR="006B2DBE" w:rsidRPr="00AB7182" w:rsidRDefault="006B2DBE" w:rsidP="000B0B96">
            <w:pPr>
              <w:pStyle w:val="TAL"/>
              <w:rPr>
                <w:sz w:val="16"/>
                <w:szCs w:val="16"/>
              </w:rPr>
            </w:pPr>
          </w:p>
        </w:tc>
      </w:tr>
      <w:tr w:rsidR="006B2DBE" w:rsidRPr="00AB7182" w14:paraId="7497E28A" w14:textId="77777777" w:rsidTr="00CB34D9">
        <w:tc>
          <w:tcPr>
            <w:tcW w:w="800" w:type="dxa"/>
            <w:tcBorders>
              <w:top w:val="single" w:sz="4" w:space="0" w:color="auto"/>
              <w:bottom w:val="single" w:sz="4" w:space="0" w:color="auto"/>
              <w:right w:val="single" w:sz="4" w:space="0" w:color="auto"/>
            </w:tcBorders>
            <w:shd w:val="solid" w:color="FFFFFF" w:fill="auto"/>
          </w:tcPr>
          <w:p w14:paraId="462122D9" w14:textId="77777777" w:rsidR="006B2DBE" w:rsidRPr="00AB7182" w:rsidRDefault="006B2DBE" w:rsidP="000B0B96">
            <w:pPr>
              <w:pStyle w:val="TAL"/>
              <w:rPr>
                <w:sz w:val="16"/>
                <w:szCs w:val="16"/>
              </w:rPr>
            </w:pPr>
            <w:r w:rsidRPr="00AB7182">
              <w:rPr>
                <w:sz w:val="16"/>
                <w:szCs w:val="16"/>
              </w:rPr>
              <w:t>2009-06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95A" w14:textId="77777777" w:rsidR="006B2DBE" w:rsidRPr="00AB7182" w:rsidRDefault="006B2DBE" w:rsidP="000B0B96">
            <w:pPr>
              <w:pStyle w:val="TAL"/>
              <w:rPr>
                <w:sz w:val="16"/>
                <w:szCs w:val="16"/>
              </w:rPr>
            </w:pPr>
            <w:r w:rsidRPr="00AB7182">
              <w:rPr>
                <w:sz w:val="16"/>
                <w:szCs w:val="16"/>
              </w:rPr>
              <w:t>CT#44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D4EFF" w14:textId="77777777" w:rsidR="006B2DBE" w:rsidRPr="00AB7182" w:rsidRDefault="006B2DBE" w:rsidP="000B0B96">
            <w:pPr>
              <w:pStyle w:val="TAL"/>
              <w:rPr>
                <w:sz w:val="16"/>
                <w:szCs w:val="16"/>
              </w:rPr>
            </w:pPr>
            <w:r w:rsidRPr="00AB7182">
              <w:rPr>
                <w:sz w:val="16"/>
                <w:szCs w:val="16"/>
              </w:rPr>
              <w:t>CP-090298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5C40F0" w14:textId="77777777" w:rsidR="006B2DBE" w:rsidRPr="00AB7182" w:rsidRDefault="006B2DBE" w:rsidP="000B0B96">
            <w:pPr>
              <w:pStyle w:val="TAL"/>
              <w:rPr>
                <w:color w:val="000000"/>
                <w:sz w:val="16"/>
                <w:szCs w:val="16"/>
              </w:rPr>
            </w:pPr>
            <w:r w:rsidRPr="00AB7182">
              <w:rPr>
                <w:color w:val="000000"/>
                <w:sz w:val="16"/>
                <w:szCs w:val="16"/>
              </w:rPr>
              <w:t>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4172B"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C09B"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C0F0168" w14:textId="77777777" w:rsidR="006B2DBE" w:rsidRPr="00AB7182" w:rsidRDefault="006B2DBE" w:rsidP="000B0B96">
            <w:pPr>
              <w:pStyle w:val="TAL"/>
              <w:rPr>
                <w:color w:val="000000"/>
                <w:sz w:val="16"/>
                <w:szCs w:val="16"/>
              </w:rPr>
            </w:pPr>
            <w:r w:rsidRPr="00AB7182">
              <w:rPr>
                <w:color w:val="000000"/>
                <w:sz w:val="16"/>
                <w:szCs w:val="16"/>
              </w:rPr>
              <w:t>Update of stage 3 MONA to newest H.248.72 (ex. H.248.MONA) draft</w:t>
            </w:r>
          </w:p>
        </w:tc>
        <w:tc>
          <w:tcPr>
            <w:tcW w:w="709" w:type="dxa"/>
            <w:tcBorders>
              <w:top w:val="single" w:sz="4" w:space="0" w:color="auto"/>
              <w:left w:val="single" w:sz="4" w:space="0" w:color="auto"/>
              <w:bottom w:val="single" w:sz="4" w:space="0" w:color="auto"/>
            </w:tcBorders>
            <w:shd w:val="solid" w:color="FFFFFF" w:fill="auto"/>
          </w:tcPr>
          <w:p w14:paraId="36B5B971" w14:textId="77777777" w:rsidR="006B2DBE" w:rsidRPr="00AB7182" w:rsidRDefault="006B2DBE" w:rsidP="000B0B96">
            <w:pPr>
              <w:pStyle w:val="TAL"/>
              <w:rPr>
                <w:sz w:val="16"/>
                <w:szCs w:val="16"/>
              </w:rPr>
            </w:pPr>
            <w:r w:rsidRPr="00AB7182">
              <w:rPr>
                <w:sz w:val="16"/>
                <w:szCs w:val="16"/>
              </w:rPr>
              <w:t>8.6.0</w:t>
            </w:r>
          </w:p>
        </w:tc>
      </w:tr>
      <w:tr w:rsidR="006B2DBE" w:rsidRPr="00AB7182" w14:paraId="0F6CDAC8" w14:textId="77777777" w:rsidTr="00CB34D9">
        <w:tc>
          <w:tcPr>
            <w:tcW w:w="800" w:type="dxa"/>
            <w:tcBorders>
              <w:top w:val="single" w:sz="4" w:space="0" w:color="auto"/>
              <w:bottom w:val="single" w:sz="4" w:space="0" w:color="auto"/>
              <w:right w:val="single" w:sz="4" w:space="0" w:color="auto"/>
            </w:tcBorders>
            <w:shd w:val="solid" w:color="FFFFFF" w:fill="auto"/>
          </w:tcPr>
          <w:p w14:paraId="01DAB4B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33EDF"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FD6EB"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4C10E" w14:textId="77777777" w:rsidR="006B2DBE" w:rsidRPr="00AB7182" w:rsidRDefault="006B2DBE" w:rsidP="000B0B96">
            <w:pPr>
              <w:pStyle w:val="TAL"/>
              <w:rPr>
                <w:color w:val="000000"/>
                <w:sz w:val="16"/>
                <w:szCs w:val="16"/>
              </w:rPr>
            </w:pPr>
            <w:r w:rsidRPr="00AB7182">
              <w:rPr>
                <w:color w:val="000000"/>
                <w:sz w:val="16"/>
                <w:szCs w:val="16"/>
              </w:rPr>
              <w:t>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ED4BC"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3EEF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F524CD4" w14:textId="77777777" w:rsidR="006B2DBE" w:rsidRPr="00AB7182" w:rsidRDefault="006B2DBE" w:rsidP="000B0B96">
            <w:pPr>
              <w:pStyle w:val="TAL"/>
              <w:rPr>
                <w:color w:val="000000"/>
                <w:sz w:val="16"/>
                <w:szCs w:val="16"/>
              </w:rPr>
            </w:pPr>
            <w:r w:rsidRPr="00AB7182">
              <w:rPr>
                <w:color w:val="000000"/>
                <w:sz w:val="16"/>
                <w:szCs w:val="16"/>
              </w:rPr>
              <w:t>Update of MONA stage 3 due to MONA procedures stage 2 changes</w:t>
            </w:r>
          </w:p>
        </w:tc>
        <w:tc>
          <w:tcPr>
            <w:tcW w:w="709" w:type="dxa"/>
            <w:tcBorders>
              <w:top w:val="single" w:sz="4" w:space="0" w:color="auto"/>
              <w:left w:val="single" w:sz="4" w:space="0" w:color="auto"/>
              <w:bottom w:val="single" w:sz="4" w:space="0" w:color="auto"/>
            </w:tcBorders>
            <w:shd w:val="solid" w:color="FFFFFF" w:fill="auto"/>
          </w:tcPr>
          <w:p w14:paraId="135A6F4F" w14:textId="77777777" w:rsidR="006B2DBE" w:rsidRPr="00AB7182" w:rsidRDefault="006B2DBE" w:rsidP="000B0B96">
            <w:pPr>
              <w:pStyle w:val="TAL"/>
              <w:rPr>
                <w:sz w:val="16"/>
                <w:szCs w:val="16"/>
              </w:rPr>
            </w:pPr>
          </w:p>
        </w:tc>
      </w:tr>
      <w:tr w:rsidR="006B2DBE" w:rsidRPr="00AB7182" w14:paraId="45CE9370" w14:textId="77777777" w:rsidTr="00CB34D9">
        <w:tc>
          <w:tcPr>
            <w:tcW w:w="800" w:type="dxa"/>
            <w:tcBorders>
              <w:top w:val="single" w:sz="4" w:space="0" w:color="auto"/>
              <w:bottom w:val="single" w:sz="4" w:space="0" w:color="auto"/>
              <w:right w:val="single" w:sz="4" w:space="0" w:color="auto"/>
            </w:tcBorders>
            <w:shd w:val="solid" w:color="FFFFFF" w:fill="auto"/>
          </w:tcPr>
          <w:p w14:paraId="5E11DD28" w14:textId="77777777" w:rsidR="006B2DBE" w:rsidRPr="00AB7182" w:rsidRDefault="006B2DBE" w:rsidP="000B0B96">
            <w:pPr>
              <w:pStyle w:val="TAL"/>
              <w:rPr>
                <w:sz w:val="16"/>
                <w:szCs w:val="16"/>
              </w:rPr>
            </w:pPr>
            <w:r w:rsidRPr="00AB7182">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5E31B4" w14:textId="77777777" w:rsidR="006B2DBE" w:rsidRPr="00AB7182" w:rsidRDefault="006B2DBE" w:rsidP="000B0B96">
            <w:pPr>
              <w:pStyle w:val="TAL"/>
              <w:rPr>
                <w:sz w:val="16"/>
                <w:szCs w:val="16"/>
              </w:rPr>
            </w:pPr>
            <w:r w:rsidRPr="00AB7182">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5AEFE" w14:textId="77777777" w:rsidR="006B2DBE" w:rsidRPr="00AB7182" w:rsidRDefault="006B2DBE" w:rsidP="000B0B96">
            <w:pPr>
              <w:pStyle w:val="TAL"/>
              <w:rPr>
                <w:sz w:val="16"/>
                <w:szCs w:val="16"/>
              </w:rPr>
            </w:pPr>
            <w:r w:rsidRPr="00AB7182">
              <w:rPr>
                <w:sz w:val="16"/>
                <w:szCs w:val="16"/>
              </w:rPr>
              <w:t>CP-090967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70FA1" w14:textId="77777777" w:rsidR="006B2DBE" w:rsidRPr="00AB7182" w:rsidRDefault="006B2DBE" w:rsidP="000B0B96">
            <w:pPr>
              <w:pStyle w:val="TAL"/>
              <w:rPr>
                <w:color w:val="000000"/>
                <w:sz w:val="16"/>
                <w:szCs w:val="16"/>
              </w:rPr>
            </w:pPr>
            <w:r w:rsidRPr="00AB7182">
              <w:rPr>
                <w:color w:val="000000"/>
                <w:sz w:val="16"/>
                <w:szCs w:val="16"/>
              </w:rPr>
              <w:t>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F66A9"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2CB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FA9978F" w14:textId="77777777" w:rsidR="006B2DBE" w:rsidRPr="00AB7182" w:rsidRDefault="006B2DBE" w:rsidP="000B0B96">
            <w:pPr>
              <w:pStyle w:val="TAL"/>
              <w:rPr>
                <w:color w:val="000000"/>
                <w:sz w:val="16"/>
                <w:szCs w:val="16"/>
              </w:rPr>
            </w:pPr>
            <w:r w:rsidRPr="00AB7182">
              <w:rPr>
                <w:color w:val="000000"/>
                <w:sz w:val="16"/>
                <w:szCs w:val="16"/>
              </w:rPr>
              <w:t>Correction to Profile for Commands marked optional</w:t>
            </w:r>
          </w:p>
        </w:tc>
        <w:tc>
          <w:tcPr>
            <w:tcW w:w="709" w:type="dxa"/>
            <w:tcBorders>
              <w:top w:val="single" w:sz="4" w:space="0" w:color="auto"/>
              <w:left w:val="single" w:sz="4" w:space="0" w:color="auto"/>
              <w:bottom w:val="single" w:sz="4" w:space="0" w:color="auto"/>
            </w:tcBorders>
            <w:shd w:val="solid" w:color="FFFFFF" w:fill="auto"/>
          </w:tcPr>
          <w:p w14:paraId="48281C32" w14:textId="77777777" w:rsidR="006B2DBE" w:rsidRPr="00AB7182" w:rsidRDefault="006B2DBE" w:rsidP="000B0B96">
            <w:pPr>
              <w:pStyle w:val="TAL"/>
              <w:rPr>
                <w:sz w:val="16"/>
                <w:szCs w:val="16"/>
              </w:rPr>
            </w:pPr>
            <w:r w:rsidRPr="00AB7182">
              <w:rPr>
                <w:sz w:val="16"/>
                <w:szCs w:val="16"/>
              </w:rPr>
              <w:t>8.7.0</w:t>
            </w:r>
          </w:p>
        </w:tc>
      </w:tr>
      <w:tr w:rsidR="006B2DBE" w:rsidRPr="00AB7182" w14:paraId="22FEEB1A" w14:textId="77777777" w:rsidTr="00CB34D9">
        <w:tc>
          <w:tcPr>
            <w:tcW w:w="800" w:type="dxa"/>
            <w:tcBorders>
              <w:top w:val="single" w:sz="4" w:space="0" w:color="auto"/>
              <w:bottom w:val="single" w:sz="4" w:space="0" w:color="auto"/>
              <w:right w:val="single" w:sz="4" w:space="0" w:color="auto"/>
            </w:tcBorders>
            <w:shd w:val="solid" w:color="FFFFFF" w:fill="auto"/>
          </w:tcPr>
          <w:p w14:paraId="20FB116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7242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22165" w14:textId="77777777" w:rsidR="006B2DBE" w:rsidRPr="00AB7182" w:rsidRDefault="006B2DBE" w:rsidP="000B0B96">
            <w:pPr>
              <w:pStyle w:val="TAL"/>
              <w:rPr>
                <w:sz w:val="16"/>
                <w:szCs w:val="16"/>
              </w:rPr>
            </w:pPr>
            <w:r w:rsidRPr="00AB7182">
              <w:rPr>
                <w:sz w:val="16"/>
                <w:szCs w:val="16"/>
              </w:rPr>
              <w:t>CP-090763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17C888" w14:textId="77777777" w:rsidR="006B2DBE" w:rsidRPr="00AB7182" w:rsidRDefault="006B2DBE" w:rsidP="000B0B96">
            <w:pPr>
              <w:pStyle w:val="TAL"/>
              <w:rPr>
                <w:color w:val="000000"/>
                <w:sz w:val="16"/>
                <w:szCs w:val="16"/>
              </w:rPr>
            </w:pPr>
            <w:r w:rsidRPr="00AB7182">
              <w:rPr>
                <w:color w:val="000000"/>
                <w:sz w:val="16"/>
                <w:szCs w:val="16"/>
              </w:rPr>
              <w:t>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4BCA8"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65C2A"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EBA76A5" w14:textId="77777777" w:rsidR="006B2DBE" w:rsidRPr="00AB7182" w:rsidRDefault="006B2DBE" w:rsidP="000B0B96">
            <w:pPr>
              <w:pStyle w:val="TAL"/>
              <w:rPr>
                <w:color w:val="000000"/>
                <w:sz w:val="16"/>
                <w:szCs w:val="16"/>
              </w:rPr>
            </w:pPr>
            <w:r w:rsidRPr="00AB7182">
              <w:rPr>
                <w:color w:val="000000"/>
                <w:sz w:val="16"/>
                <w:szCs w:val="16"/>
              </w:rPr>
              <w:t>Commands Using IP Interface Type</w:t>
            </w:r>
          </w:p>
        </w:tc>
        <w:tc>
          <w:tcPr>
            <w:tcW w:w="709" w:type="dxa"/>
            <w:tcBorders>
              <w:top w:val="single" w:sz="4" w:space="0" w:color="auto"/>
              <w:left w:val="single" w:sz="4" w:space="0" w:color="auto"/>
              <w:bottom w:val="single" w:sz="4" w:space="0" w:color="auto"/>
            </w:tcBorders>
            <w:shd w:val="solid" w:color="FFFFFF" w:fill="auto"/>
          </w:tcPr>
          <w:p w14:paraId="32668B68" w14:textId="77777777" w:rsidR="006B2DBE" w:rsidRPr="00AB7182" w:rsidRDefault="006B2DBE" w:rsidP="000B0B96">
            <w:pPr>
              <w:pStyle w:val="TAL"/>
              <w:rPr>
                <w:sz w:val="16"/>
                <w:szCs w:val="16"/>
              </w:rPr>
            </w:pPr>
          </w:p>
        </w:tc>
      </w:tr>
      <w:tr w:rsidR="006B2DBE" w:rsidRPr="00AB7182" w14:paraId="7467F8DF" w14:textId="77777777" w:rsidTr="00CB34D9">
        <w:tc>
          <w:tcPr>
            <w:tcW w:w="800" w:type="dxa"/>
            <w:tcBorders>
              <w:top w:val="single" w:sz="4" w:space="0" w:color="auto"/>
              <w:bottom w:val="single" w:sz="4" w:space="0" w:color="auto"/>
              <w:right w:val="single" w:sz="4" w:space="0" w:color="auto"/>
            </w:tcBorders>
            <w:shd w:val="solid" w:color="FFFFFF" w:fill="auto"/>
          </w:tcPr>
          <w:p w14:paraId="288E0183" w14:textId="77777777" w:rsidR="006B2DBE" w:rsidRPr="00AB7182" w:rsidRDefault="006B2DBE" w:rsidP="000B0B96">
            <w:pPr>
              <w:pStyle w:val="TAL"/>
              <w:rPr>
                <w:sz w:val="16"/>
                <w:szCs w:val="16"/>
              </w:rPr>
            </w:pPr>
            <w:r w:rsidRPr="00AB7182">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CD9DA" w14:textId="77777777" w:rsidR="006B2DBE" w:rsidRPr="00AB7182" w:rsidRDefault="006B2DBE" w:rsidP="000B0B96">
            <w:pPr>
              <w:pStyle w:val="TAL"/>
              <w:rPr>
                <w:sz w:val="16"/>
                <w:szCs w:val="16"/>
              </w:rPr>
            </w:pPr>
            <w:r w:rsidRPr="00AB7182">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E632D"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F8D3E" w14:textId="77777777" w:rsidR="006B2DBE" w:rsidRPr="00AB7182" w:rsidRDefault="006B2DBE" w:rsidP="000B0B96">
            <w:pPr>
              <w:pStyle w:val="TAL"/>
              <w:rPr>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A3979"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A868"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686244" w14:textId="77777777" w:rsidR="006B2DBE" w:rsidRPr="00AB7182" w:rsidRDefault="006B2DBE" w:rsidP="000B0B96">
            <w:pPr>
              <w:pStyle w:val="TAL"/>
              <w:rPr>
                <w:color w:val="000000"/>
                <w:sz w:val="16"/>
                <w:szCs w:val="16"/>
              </w:rPr>
            </w:pPr>
            <w:r w:rsidRPr="00AB7182">
              <w:rPr>
                <w:color w:val="000000"/>
                <w:sz w:val="16"/>
                <w:szCs w:val="16"/>
              </w:rPr>
              <w:t>Upgraded unchanged from Rel-8</w:t>
            </w:r>
          </w:p>
        </w:tc>
        <w:tc>
          <w:tcPr>
            <w:tcW w:w="709" w:type="dxa"/>
            <w:tcBorders>
              <w:top w:val="single" w:sz="4" w:space="0" w:color="auto"/>
              <w:left w:val="single" w:sz="4" w:space="0" w:color="auto"/>
              <w:bottom w:val="single" w:sz="4" w:space="0" w:color="auto"/>
            </w:tcBorders>
            <w:shd w:val="solid" w:color="FFFFFF" w:fill="auto"/>
          </w:tcPr>
          <w:p w14:paraId="4D8EA54A" w14:textId="77777777" w:rsidR="006B2DBE" w:rsidRPr="00AB7182" w:rsidRDefault="006B2DBE" w:rsidP="000B0B96">
            <w:pPr>
              <w:pStyle w:val="TAL"/>
              <w:rPr>
                <w:sz w:val="16"/>
                <w:szCs w:val="16"/>
              </w:rPr>
            </w:pPr>
            <w:r w:rsidRPr="00AB7182">
              <w:rPr>
                <w:sz w:val="16"/>
                <w:szCs w:val="16"/>
              </w:rPr>
              <w:t>9.0.0</w:t>
            </w:r>
          </w:p>
        </w:tc>
      </w:tr>
      <w:tr w:rsidR="006B2DBE" w:rsidRPr="00AB7182" w14:paraId="7B8EB733" w14:textId="77777777" w:rsidTr="00CB34D9">
        <w:tc>
          <w:tcPr>
            <w:tcW w:w="800" w:type="dxa"/>
            <w:tcBorders>
              <w:top w:val="single" w:sz="4" w:space="0" w:color="auto"/>
              <w:bottom w:val="single" w:sz="4" w:space="0" w:color="auto"/>
              <w:right w:val="single" w:sz="4" w:space="0" w:color="auto"/>
            </w:tcBorders>
            <w:shd w:val="solid" w:color="FFFFFF" w:fill="auto"/>
          </w:tcPr>
          <w:p w14:paraId="53C37FEB" w14:textId="77777777" w:rsidR="006B2DBE" w:rsidRPr="00AB7182" w:rsidRDefault="006B2DBE" w:rsidP="000B0B96">
            <w:pPr>
              <w:pStyle w:val="TAL"/>
              <w:rPr>
                <w:sz w:val="16"/>
                <w:szCs w:val="16"/>
              </w:rPr>
            </w:pPr>
            <w:r w:rsidRPr="00AB7182">
              <w:rPr>
                <w:sz w:val="16"/>
                <w:szCs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F2C6C" w14:textId="77777777" w:rsidR="006B2DBE" w:rsidRPr="00AB7182" w:rsidRDefault="006B2DBE" w:rsidP="000B0B96">
            <w:pPr>
              <w:pStyle w:val="TAL"/>
              <w:rPr>
                <w:sz w:val="16"/>
                <w:szCs w:val="16"/>
              </w:rPr>
            </w:pPr>
            <w:r w:rsidRPr="00AB7182">
              <w:rPr>
                <w:sz w:val="16"/>
                <w:szCs w:val="16"/>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7DABC"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F64A5" w14:textId="77777777" w:rsidR="006B2DBE" w:rsidRPr="00AB7182" w:rsidRDefault="006B2DBE" w:rsidP="000B0B96">
            <w:pPr>
              <w:pStyle w:val="TAL"/>
              <w:rPr>
                <w:color w:val="000000"/>
                <w:sz w:val="16"/>
                <w:szCs w:val="16"/>
              </w:rPr>
            </w:pPr>
            <w:r w:rsidRPr="00AB7182">
              <w:rPr>
                <w:color w:val="000000"/>
                <w:sz w:val="16"/>
                <w:szCs w:val="16"/>
              </w:rPr>
              <w:t>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4DBA5"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0A48"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3362E9E" w14:textId="77777777" w:rsidR="006B2DBE" w:rsidRPr="00AB7182" w:rsidRDefault="006B2DBE" w:rsidP="000B0B96">
            <w:pPr>
              <w:pStyle w:val="TAL"/>
              <w:rPr>
                <w:color w:val="000000"/>
                <w:sz w:val="16"/>
                <w:szCs w:val="16"/>
              </w:rPr>
            </w:pPr>
            <w:r w:rsidRPr="00AB7182">
              <w:rPr>
                <w:color w:val="000000"/>
                <w:sz w:val="16"/>
                <w:szCs w:val="16"/>
              </w:rPr>
              <w:t>MONA H.248 package update</w:t>
            </w:r>
          </w:p>
        </w:tc>
        <w:tc>
          <w:tcPr>
            <w:tcW w:w="709" w:type="dxa"/>
            <w:tcBorders>
              <w:top w:val="single" w:sz="4" w:space="0" w:color="auto"/>
              <w:left w:val="single" w:sz="4" w:space="0" w:color="auto"/>
              <w:bottom w:val="single" w:sz="4" w:space="0" w:color="auto"/>
            </w:tcBorders>
            <w:shd w:val="solid" w:color="FFFFFF" w:fill="auto"/>
          </w:tcPr>
          <w:p w14:paraId="10A741A9" w14:textId="77777777" w:rsidR="006B2DBE" w:rsidRPr="00AB7182" w:rsidRDefault="006B2DBE" w:rsidP="000B0B96">
            <w:pPr>
              <w:pStyle w:val="TAL"/>
              <w:rPr>
                <w:sz w:val="16"/>
                <w:szCs w:val="16"/>
              </w:rPr>
            </w:pPr>
            <w:r w:rsidRPr="00AB7182">
              <w:rPr>
                <w:sz w:val="16"/>
                <w:szCs w:val="16"/>
              </w:rPr>
              <w:t>9.1.0</w:t>
            </w:r>
          </w:p>
        </w:tc>
      </w:tr>
      <w:tr w:rsidR="006B2DBE" w:rsidRPr="00AB7182" w14:paraId="5EB03D1C" w14:textId="77777777" w:rsidTr="00CB34D9">
        <w:tc>
          <w:tcPr>
            <w:tcW w:w="800" w:type="dxa"/>
            <w:tcBorders>
              <w:top w:val="single" w:sz="4" w:space="0" w:color="auto"/>
              <w:bottom w:val="single" w:sz="4" w:space="0" w:color="auto"/>
              <w:right w:val="single" w:sz="4" w:space="0" w:color="auto"/>
            </w:tcBorders>
            <w:shd w:val="solid" w:color="FFFFFF" w:fill="auto"/>
          </w:tcPr>
          <w:p w14:paraId="2D171252"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691C1"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B27B46"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FDDF5" w14:textId="77777777" w:rsidR="006B2DBE" w:rsidRPr="00AB7182" w:rsidRDefault="006B2DBE" w:rsidP="000B0B96">
            <w:pPr>
              <w:pStyle w:val="TAL"/>
              <w:rPr>
                <w:color w:val="000000"/>
                <w:sz w:val="16"/>
                <w:szCs w:val="16"/>
              </w:rPr>
            </w:pPr>
            <w:r w:rsidRPr="00AB7182">
              <w:rPr>
                <w:color w:val="000000"/>
                <w:sz w:val="16"/>
                <w:szCs w:val="16"/>
              </w:rPr>
              <w:t>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2DC50"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AE0E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D81B5EF" w14:textId="77777777" w:rsidR="006B2DBE" w:rsidRPr="00AB7182" w:rsidRDefault="006B2DBE" w:rsidP="000B0B96">
            <w:pPr>
              <w:pStyle w:val="TAL"/>
              <w:rPr>
                <w:color w:val="000000"/>
                <w:sz w:val="16"/>
                <w:szCs w:val="16"/>
              </w:rPr>
            </w:pPr>
            <w:r w:rsidRPr="00AB7182">
              <w:rPr>
                <w:color w:val="000000"/>
                <w:sz w:val="16"/>
                <w:szCs w:val="16"/>
              </w:rPr>
              <w:t>ASN.1 encoding of RTCP Feedback Message package</w:t>
            </w:r>
          </w:p>
        </w:tc>
        <w:tc>
          <w:tcPr>
            <w:tcW w:w="709" w:type="dxa"/>
            <w:tcBorders>
              <w:top w:val="single" w:sz="4" w:space="0" w:color="auto"/>
              <w:left w:val="single" w:sz="4" w:space="0" w:color="auto"/>
              <w:bottom w:val="single" w:sz="4" w:space="0" w:color="auto"/>
            </w:tcBorders>
            <w:shd w:val="solid" w:color="FFFFFF" w:fill="auto"/>
          </w:tcPr>
          <w:p w14:paraId="042D7363" w14:textId="77777777" w:rsidR="006B2DBE" w:rsidRPr="00AB7182" w:rsidRDefault="006B2DBE" w:rsidP="000B0B96">
            <w:pPr>
              <w:pStyle w:val="TAL"/>
              <w:rPr>
                <w:sz w:val="16"/>
                <w:szCs w:val="16"/>
              </w:rPr>
            </w:pPr>
          </w:p>
        </w:tc>
      </w:tr>
      <w:tr w:rsidR="006B2DBE" w:rsidRPr="00AB7182" w14:paraId="79DC2701" w14:textId="77777777" w:rsidTr="00CB34D9">
        <w:tc>
          <w:tcPr>
            <w:tcW w:w="800" w:type="dxa"/>
            <w:tcBorders>
              <w:top w:val="single" w:sz="4" w:space="0" w:color="auto"/>
              <w:bottom w:val="single" w:sz="4" w:space="0" w:color="auto"/>
              <w:right w:val="single" w:sz="4" w:space="0" w:color="auto"/>
            </w:tcBorders>
            <w:shd w:val="solid" w:color="FFFFFF" w:fill="auto"/>
          </w:tcPr>
          <w:p w14:paraId="2A253217"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F6ACE"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B1417F"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A64E7" w14:textId="77777777" w:rsidR="006B2DBE" w:rsidRPr="00AB7182" w:rsidRDefault="006B2DBE" w:rsidP="000B0B96">
            <w:pPr>
              <w:pStyle w:val="TAL"/>
              <w:rPr>
                <w:color w:val="000000"/>
                <w:sz w:val="16"/>
                <w:szCs w:val="16"/>
              </w:rPr>
            </w:pPr>
            <w:r w:rsidRPr="00AB7182">
              <w:rPr>
                <w:color w:val="000000"/>
                <w:sz w:val="16"/>
                <w:szCs w:val="16"/>
              </w:rPr>
              <w:t>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DBB7F"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EDF36"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985FFEC" w14:textId="77777777" w:rsidR="006B2DBE" w:rsidRPr="00AB7182" w:rsidRDefault="006B2DBE" w:rsidP="000B0B96">
            <w:pPr>
              <w:pStyle w:val="TAL"/>
              <w:rPr>
                <w:color w:val="000000"/>
                <w:sz w:val="16"/>
                <w:szCs w:val="16"/>
              </w:rPr>
            </w:pPr>
            <w:r w:rsidRPr="00AB7182">
              <w:rPr>
                <w:color w:val="000000"/>
                <w:sz w:val="16"/>
                <w:szCs w:val="16"/>
              </w:rPr>
              <w:t>MONA alignments to H.324</w:t>
            </w:r>
          </w:p>
        </w:tc>
        <w:tc>
          <w:tcPr>
            <w:tcW w:w="709" w:type="dxa"/>
            <w:tcBorders>
              <w:top w:val="single" w:sz="4" w:space="0" w:color="auto"/>
              <w:left w:val="single" w:sz="4" w:space="0" w:color="auto"/>
              <w:bottom w:val="single" w:sz="4" w:space="0" w:color="auto"/>
            </w:tcBorders>
            <w:shd w:val="solid" w:color="FFFFFF" w:fill="auto"/>
          </w:tcPr>
          <w:p w14:paraId="64B7CA63" w14:textId="77777777" w:rsidR="006B2DBE" w:rsidRPr="00AB7182" w:rsidRDefault="006B2DBE" w:rsidP="000B0B96">
            <w:pPr>
              <w:pStyle w:val="TAL"/>
              <w:rPr>
                <w:sz w:val="16"/>
                <w:szCs w:val="16"/>
              </w:rPr>
            </w:pPr>
          </w:p>
        </w:tc>
      </w:tr>
      <w:tr w:rsidR="006B2DBE" w:rsidRPr="00AB7182" w14:paraId="448A0DBA" w14:textId="77777777" w:rsidTr="00CB34D9">
        <w:tc>
          <w:tcPr>
            <w:tcW w:w="800" w:type="dxa"/>
            <w:tcBorders>
              <w:top w:val="single" w:sz="4" w:space="0" w:color="auto"/>
              <w:bottom w:val="single" w:sz="4" w:space="0" w:color="auto"/>
              <w:right w:val="single" w:sz="4" w:space="0" w:color="auto"/>
            </w:tcBorders>
            <w:shd w:val="solid" w:color="FFFFFF" w:fill="auto"/>
          </w:tcPr>
          <w:p w14:paraId="0DD158E9"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CACC0"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C0DE1" w14:textId="77777777" w:rsidR="006B2DBE" w:rsidRPr="00AB7182" w:rsidRDefault="006B2DBE" w:rsidP="000B0B96">
            <w:pPr>
              <w:pStyle w:val="TAL"/>
              <w:rPr>
                <w:sz w:val="16"/>
                <w:szCs w:val="16"/>
              </w:rPr>
            </w:pPr>
            <w:r w:rsidRPr="00AB7182">
              <w:rPr>
                <w:sz w:val="16"/>
                <w:szCs w:val="16"/>
              </w:rPr>
              <w:t>CP-100037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D3931" w14:textId="77777777" w:rsidR="006B2DBE" w:rsidRPr="00AB7182" w:rsidRDefault="006B2DBE" w:rsidP="000B0B96">
            <w:pPr>
              <w:pStyle w:val="TAL"/>
              <w:rPr>
                <w:color w:val="000000"/>
                <w:sz w:val="16"/>
                <w:szCs w:val="16"/>
              </w:rPr>
            </w:pPr>
            <w:r w:rsidRPr="00AB7182">
              <w:rPr>
                <w:color w:val="000000"/>
                <w:sz w:val="16"/>
                <w:szCs w:val="16"/>
              </w:rPr>
              <w:t>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7FF71"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F687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A36A172" w14:textId="77777777" w:rsidR="006B2DBE" w:rsidRPr="00AB7182" w:rsidRDefault="006B2DBE" w:rsidP="000B0B96">
            <w:pPr>
              <w:pStyle w:val="TAL"/>
              <w:rPr>
                <w:color w:val="000000"/>
                <w:sz w:val="16"/>
                <w:szCs w:val="16"/>
              </w:rPr>
            </w:pPr>
            <w:r w:rsidRPr="00AB7182">
              <w:rPr>
                <w:color w:val="000000"/>
                <w:sz w:val="16"/>
                <w:szCs w:val="16"/>
              </w:rPr>
              <w:t>Global Text Telephony Interworking between IMS and Circuit Switched</w:t>
            </w:r>
          </w:p>
        </w:tc>
        <w:tc>
          <w:tcPr>
            <w:tcW w:w="709" w:type="dxa"/>
            <w:tcBorders>
              <w:top w:val="single" w:sz="4" w:space="0" w:color="auto"/>
              <w:left w:val="single" w:sz="4" w:space="0" w:color="auto"/>
              <w:bottom w:val="single" w:sz="4" w:space="0" w:color="auto"/>
            </w:tcBorders>
            <w:shd w:val="solid" w:color="FFFFFF" w:fill="auto"/>
          </w:tcPr>
          <w:p w14:paraId="4CDC8FEB" w14:textId="77777777" w:rsidR="006B2DBE" w:rsidRPr="00AB7182" w:rsidRDefault="006B2DBE" w:rsidP="000B0B96">
            <w:pPr>
              <w:pStyle w:val="TAL"/>
              <w:rPr>
                <w:sz w:val="16"/>
                <w:szCs w:val="16"/>
              </w:rPr>
            </w:pPr>
          </w:p>
        </w:tc>
      </w:tr>
      <w:tr w:rsidR="006B2DBE" w:rsidRPr="00AB7182" w14:paraId="07452655" w14:textId="77777777" w:rsidTr="00CB34D9">
        <w:tc>
          <w:tcPr>
            <w:tcW w:w="800" w:type="dxa"/>
            <w:tcBorders>
              <w:top w:val="single" w:sz="4" w:space="0" w:color="auto"/>
              <w:bottom w:val="single" w:sz="4" w:space="0" w:color="auto"/>
              <w:right w:val="single" w:sz="4" w:space="0" w:color="auto"/>
            </w:tcBorders>
            <w:shd w:val="solid" w:color="FFFFFF" w:fill="auto"/>
          </w:tcPr>
          <w:p w14:paraId="7F3D6CDC"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6416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74A69" w14:textId="77777777" w:rsidR="006B2DBE" w:rsidRPr="00AB7182" w:rsidRDefault="006B2DBE" w:rsidP="000B0B96">
            <w:pPr>
              <w:pStyle w:val="TAL"/>
              <w:rPr>
                <w:sz w:val="16"/>
                <w:szCs w:val="16"/>
              </w:rPr>
            </w:pPr>
            <w:r w:rsidRPr="00AB7182">
              <w:rPr>
                <w:sz w:val="16"/>
                <w:szCs w:val="16"/>
              </w:rPr>
              <w:t>CP-100037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E50B9" w14:textId="77777777" w:rsidR="006B2DBE" w:rsidRPr="00AB7182" w:rsidRDefault="006B2DBE" w:rsidP="000B0B96">
            <w:pPr>
              <w:pStyle w:val="TAL"/>
              <w:rPr>
                <w:color w:val="000000"/>
                <w:sz w:val="16"/>
                <w:szCs w:val="16"/>
              </w:rPr>
            </w:pPr>
            <w:r w:rsidRPr="00AB7182">
              <w:rPr>
                <w:color w:val="000000"/>
                <w:sz w:val="16"/>
                <w:szCs w:val="16"/>
              </w:rPr>
              <w:t>0155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B93FD"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0F0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1A24947" w14:textId="77777777" w:rsidR="006B2DBE" w:rsidRPr="00AB7182" w:rsidRDefault="006B2DBE" w:rsidP="000B0B96">
            <w:pPr>
              <w:pStyle w:val="TAL"/>
              <w:rPr>
                <w:color w:val="000000"/>
                <w:sz w:val="16"/>
                <w:szCs w:val="16"/>
              </w:rPr>
            </w:pPr>
            <w:r w:rsidRPr="00AB7182">
              <w:rPr>
                <w:color w:val="000000"/>
                <w:sz w:val="16"/>
                <w:szCs w:val="16"/>
              </w:rPr>
              <w:t>Resolution of External TISPAN Referencing</w:t>
            </w:r>
          </w:p>
        </w:tc>
        <w:tc>
          <w:tcPr>
            <w:tcW w:w="709" w:type="dxa"/>
            <w:tcBorders>
              <w:top w:val="single" w:sz="4" w:space="0" w:color="auto"/>
              <w:left w:val="single" w:sz="4" w:space="0" w:color="auto"/>
              <w:bottom w:val="single" w:sz="4" w:space="0" w:color="auto"/>
            </w:tcBorders>
            <w:shd w:val="solid" w:color="FFFFFF" w:fill="auto"/>
          </w:tcPr>
          <w:p w14:paraId="19E1D215" w14:textId="77777777" w:rsidR="006B2DBE" w:rsidRPr="00AB7182" w:rsidRDefault="006B2DBE" w:rsidP="000B0B96">
            <w:pPr>
              <w:pStyle w:val="TAL"/>
              <w:rPr>
                <w:sz w:val="16"/>
                <w:szCs w:val="16"/>
              </w:rPr>
            </w:pPr>
          </w:p>
        </w:tc>
      </w:tr>
      <w:tr w:rsidR="006B2DBE" w:rsidRPr="00AB7182" w14:paraId="79AF1593" w14:textId="77777777" w:rsidTr="00CB34D9">
        <w:tc>
          <w:tcPr>
            <w:tcW w:w="800" w:type="dxa"/>
            <w:tcBorders>
              <w:top w:val="single" w:sz="4" w:space="0" w:color="auto"/>
              <w:bottom w:val="single" w:sz="4" w:space="0" w:color="auto"/>
              <w:right w:val="single" w:sz="4" w:space="0" w:color="auto"/>
            </w:tcBorders>
            <w:shd w:val="solid" w:color="FFFFFF" w:fill="auto"/>
          </w:tcPr>
          <w:p w14:paraId="02DC2EEC" w14:textId="77777777" w:rsidR="006B2DBE" w:rsidRPr="00AB7182" w:rsidRDefault="006B2DBE" w:rsidP="000B0B96">
            <w:pPr>
              <w:pStyle w:val="TAL"/>
              <w:rPr>
                <w:sz w:val="16"/>
                <w:szCs w:val="16"/>
              </w:rPr>
            </w:pPr>
            <w:r w:rsidRPr="00AB7182">
              <w:rPr>
                <w:sz w:val="16"/>
                <w:szCs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0D55F" w14:textId="77777777" w:rsidR="006B2DBE" w:rsidRPr="00AB7182" w:rsidRDefault="006B2DBE" w:rsidP="000B0B96">
            <w:pPr>
              <w:pStyle w:val="TAL"/>
              <w:rPr>
                <w:sz w:val="16"/>
                <w:szCs w:val="16"/>
              </w:rPr>
            </w:pPr>
            <w:r w:rsidRPr="00AB7182">
              <w:rPr>
                <w:sz w:val="16"/>
                <w:szCs w:val="16"/>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67BD9" w14:textId="77777777" w:rsidR="006B2DBE" w:rsidRPr="00AB7182" w:rsidRDefault="006B2DBE" w:rsidP="000B0B96">
            <w:pPr>
              <w:pStyle w:val="TAL"/>
              <w:rPr>
                <w:sz w:val="16"/>
                <w:szCs w:val="16"/>
              </w:rPr>
            </w:pPr>
            <w:r w:rsidRPr="00AB7182">
              <w:rPr>
                <w:sz w:val="16"/>
                <w:szCs w:val="16"/>
              </w:rPr>
              <w:t>CP-100450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A189C" w14:textId="77777777" w:rsidR="006B2DBE" w:rsidRPr="00AB7182" w:rsidRDefault="006B2DBE" w:rsidP="000B0B96">
            <w:pPr>
              <w:pStyle w:val="TAL"/>
              <w:rPr>
                <w:color w:val="000000"/>
                <w:sz w:val="16"/>
                <w:szCs w:val="16"/>
              </w:rPr>
            </w:pPr>
            <w:r w:rsidRPr="00AB7182">
              <w:rPr>
                <w:color w:val="000000"/>
                <w:sz w:val="16"/>
                <w:szCs w:val="16"/>
              </w:rPr>
              <w:t>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EFE46"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DA8F5"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9179D90" w14:textId="77777777" w:rsidR="006B2DBE" w:rsidRPr="00AB7182" w:rsidRDefault="006B2DBE" w:rsidP="000B0B96">
            <w:pPr>
              <w:pStyle w:val="TAL"/>
              <w:rPr>
                <w:color w:val="000000"/>
                <w:sz w:val="16"/>
                <w:szCs w:val="16"/>
              </w:rPr>
            </w:pPr>
            <w:r w:rsidRPr="00AB7182">
              <w:rPr>
                <w:color w:val="000000"/>
                <w:sz w:val="16"/>
                <w:szCs w:val="16"/>
              </w:rPr>
              <w:t>ITU-T H.248.71 and H.248.72 publication</w:t>
            </w:r>
          </w:p>
        </w:tc>
        <w:tc>
          <w:tcPr>
            <w:tcW w:w="709" w:type="dxa"/>
            <w:tcBorders>
              <w:top w:val="single" w:sz="4" w:space="0" w:color="auto"/>
              <w:left w:val="single" w:sz="4" w:space="0" w:color="auto"/>
              <w:bottom w:val="single" w:sz="4" w:space="0" w:color="auto"/>
            </w:tcBorders>
            <w:shd w:val="solid" w:color="FFFFFF" w:fill="auto"/>
          </w:tcPr>
          <w:p w14:paraId="5A047FFE" w14:textId="77777777" w:rsidR="006B2DBE" w:rsidRPr="00AB7182" w:rsidRDefault="006B2DBE" w:rsidP="000B0B96">
            <w:pPr>
              <w:pStyle w:val="TAL"/>
              <w:rPr>
                <w:sz w:val="16"/>
                <w:szCs w:val="16"/>
              </w:rPr>
            </w:pPr>
            <w:r w:rsidRPr="00AB7182">
              <w:rPr>
                <w:sz w:val="16"/>
                <w:szCs w:val="16"/>
              </w:rPr>
              <w:t>9.2.0</w:t>
            </w:r>
          </w:p>
        </w:tc>
      </w:tr>
      <w:tr w:rsidR="006B2DBE" w:rsidRPr="00AB7182" w14:paraId="0274E28F" w14:textId="77777777" w:rsidTr="00CB34D9">
        <w:tc>
          <w:tcPr>
            <w:tcW w:w="800" w:type="dxa"/>
            <w:tcBorders>
              <w:top w:val="single" w:sz="4" w:space="0" w:color="auto"/>
              <w:bottom w:val="single" w:sz="4" w:space="0" w:color="auto"/>
              <w:right w:val="single" w:sz="4" w:space="0" w:color="auto"/>
            </w:tcBorders>
            <w:shd w:val="solid" w:color="FFFFFF" w:fill="auto"/>
          </w:tcPr>
          <w:p w14:paraId="4CDBB498" w14:textId="77777777" w:rsidR="006B2DBE" w:rsidRPr="00AB7182" w:rsidRDefault="006B2DBE" w:rsidP="000B0B96">
            <w:pPr>
              <w:pStyle w:val="TAL"/>
              <w:rPr>
                <w:sz w:val="16"/>
                <w:szCs w:val="16"/>
              </w:rPr>
            </w:pPr>
            <w:r w:rsidRPr="00AB7182">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FF5E" w14:textId="77777777" w:rsidR="006B2DBE" w:rsidRPr="00AB7182" w:rsidRDefault="006B2DBE" w:rsidP="000B0B96">
            <w:pPr>
              <w:pStyle w:val="TAL"/>
              <w:rPr>
                <w:sz w:val="16"/>
                <w:szCs w:val="16"/>
              </w:rPr>
            </w:pPr>
            <w:r w:rsidRPr="00AB7182">
              <w:rPr>
                <w:sz w:val="16"/>
                <w:szCs w:val="16"/>
              </w:rPr>
              <w:t>CT#51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06BF4" w14:textId="77777777" w:rsidR="006B2DBE" w:rsidRPr="00AB7182" w:rsidRDefault="006B2DBE" w:rsidP="000B0B96">
            <w:pPr>
              <w:pStyle w:val="TAL"/>
              <w:rPr>
                <w:sz w:val="16"/>
                <w:szCs w:val="16"/>
              </w:rPr>
            </w:pPr>
            <w:r w:rsidRPr="00AB7182">
              <w:rPr>
                <w:sz w:val="16"/>
                <w:szCs w:val="16"/>
              </w:rPr>
              <w:t>CP-110276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A28F6" w14:textId="77777777" w:rsidR="006B2DBE" w:rsidRPr="00AB7182" w:rsidRDefault="006B2DBE" w:rsidP="000B0B96">
            <w:pPr>
              <w:pStyle w:val="TAL"/>
              <w:rPr>
                <w:color w:val="000000"/>
                <w:sz w:val="16"/>
                <w:szCs w:val="16"/>
              </w:rPr>
            </w:pPr>
            <w:r w:rsidRPr="00AB7182">
              <w:rPr>
                <w:color w:val="000000"/>
                <w:sz w:val="16"/>
                <w:szCs w:val="16"/>
              </w:rPr>
              <w:t>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23D7B" w14:textId="77777777" w:rsidR="006B2DBE" w:rsidRPr="00AB7182" w:rsidRDefault="006B2DBE" w:rsidP="000B0B96">
            <w:pPr>
              <w:pStyle w:val="TAL"/>
              <w:rPr>
                <w:sz w:val="16"/>
                <w:szCs w:val="16"/>
              </w:rPr>
            </w:pPr>
            <w:r w:rsidRPr="00AB7182">
              <w:rPr>
                <w:sz w:val="16"/>
                <w:szCs w:val="16"/>
              </w:rPr>
              <w:t>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D88E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829CB00" w14:textId="77777777" w:rsidR="006B2DBE" w:rsidRPr="00AB7182" w:rsidRDefault="006B2DBE" w:rsidP="000B0B96">
            <w:pPr>
              <w:pStyle w:val="TAL"/>
              <w:rPr>
                <w:color w:val="000000"/>
                <w:sz w:val="16"/>
                <w:szCs w:val="16"/>
              </w:rPr>
            </w:pPr>
            <w:r w:rsidRPr="00AB7182">
              <w:rPr>
                <w:color w:val="000000"/>
                <w:sz w:val="16"/>
                <w:szCs w:val="16"/>
              </w:rPr>
              <w:t>ECN Support in Mn Interface</w:t>
            </w:r>
          </w:p>
        </w:tc>
        <w:tc>
          <w:tcPr>
            <w:tcW w:w="709" w:type="dxa"/>
            <w:tcBorders>
              <w:top w:val="single" w:sz="4" w:space="0" w:color="auto"/>
              <w:left w:val="single" w:sz="4" w:space="0" w:color="auto"/>
              <w:bottom w:val="single" w:sz="4" w:space="0" w:color="auto"/>
            </w:tcBorders>
            <w:shd w:val="solid" w:color="FFFFFF" w:fill="auto"/>
          </w:tcPr>
          <w:p w14:paraId="765DAAF8" w14:textId="77777777" w:rsidR="006B2DBE" w:rsidRPr="00AB7182" w:rsidRDefault="006B2DBE" w:rsidP="000B0B96">
            <w:pPr>
              <w:pStyle w:val="TAL"/>
              <w:rPr>
                <w:sz w:val="16"/>
                <w:szCs w:val="16"/>
              </w:rPr>
            </w:pPr>
            <w:r w:rsidRPr="00AB7182">
              <w:rPr>
                <w:sz w:val="16"/>
                <w:szCs w:val="16"/>
              </w:rPr>
              <w:t>10.0.0</w:t>
            </w:r>
          </w:p>
        </w:tc>
      </w:tr>
      <w:tr w:rsidR="006B2DBE" w:rsidRPr="00AB7182" w14:paraId="166E14F1" w14:textId="77777777" w:rsidTr="00CB34D9">
        <w:tc>
          <w:tcPr>
            <w:tcW w:w="800" w:type="dxa"/>
            <w:tcBorders>
              <w:top w:val="single" w:sz="4" w:space="0" w:color="auto"/>
              <w:bottom w:val="single" w:sz="4" w:space="0" w:color="auto"/>
              <w:right w:val="single" w:sz="4" w:space="0" w:color="auto"/>
            </w:tcBorders>
            <w:shd w:val="solid" w:color="FFFFFF" w:fill="auto"/>
          </w:tcPr>
          <w:p w14:paraId="5924422B"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B4AA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3AFF9E" w14:textId="77777777" w:rsidR="006B2DBE" w:rsidRPr="00AB7182" w:rsidRDefault="006B2DBE" w:rsidP="000B0B96">
            <w:pPr>
              <w:pStyle w:val="TAL"/>
              <w:rPr>
                <w:sz w:val="16"/>
                <w:szCs w:val="16"/>
              </w:rPr>
            </w:pPr>
            <w:r w:rsidRPr="00AB7182">
              <w:rPr>
                <w:sz w:val="16"/>
                <w:szCs w:val="16"/>
              </w:rPr>
              <w:t>CP-110070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6D3747" w14:textId="77777777" w:rsidR="006B2DBE" w:rsidRPr="00AB7182" w:rsidRDefault="006B2DBE" w:rsidP="000B0B96">
            <w:pPr>
              <w:pStyle w:val="TAL"/>
              <w:rPr>
                <w:color w:val="000000"/>
                <w:sz w:val="16"/>
                <w:szCs w:val="16"/>
              </w:rPr>
            </w:pPr>
            <w:r w:rsidRPr="00AB7182">
              <w:rPr>
                <w:color w:val="000000"/>
                <w:sz w:val="16"/>
                <w:szCs w:val="16"/>
              </w:rPr>
              <w:t>0161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E615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8B8B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4743A13" w14:textId="77777777" w:rsidR="006B2DBE" w:rsidRPr="00AB7182" w:rsidRDefault="006B2DBE" w:rsidP="000B0B96">
            <w:pPr>
              <w:pStyle w:val="TAL"/>
              <w:rPr>
                <w:color w:val="000000"/>
                <w:sz w:val="16"/>
                <w:szCs w:val="16"/>
              </w:rPr>
            </w:pPr>
            <w:r w:rsidRPr="00AB7182">
              <w:rPr>
                <w:color w:val="000000"/>
                <w:sz w:val="16"/>
                <w:szCs w:val="16"/>
              </w:rPr>
              <w:t>Complete Inactivity Timeout Indication Procedure</w:t>
            </w:r>
          </w:p>
        </w:tc>
        <w:tc>
          <w:tcPr>
            <w:tcW w:w="709" w:type="dxa"/>
            <w:tcBorders>
              <w:top w:val="single" w:sz="4" w:space="0" w:color="auto"/>
              <w:left w:val="single" w:sz="4" w:space="0" w:color="auto"/>
              <w:bottom w:val="single" w:sz="4" w:space="0" w:color="auto"/>
            </w:tcBorders>
            <w:shd w:val="solid" w:color="FFFFFF" w:fill="auto"/>
          </w:tcPr>
          <w:p w14:paraId="39E4B7DB" w14:textId="77777777" w:rsidR="006B2DBE" w:rsidRPr="00AB7182" w:rsidRDefault="006B2DBE" w:rsidP="000B0B96">
            <w:pPr>
              <w:pStyle w:val="TAL"/>
              <w:rPr>
                <w:sz w:val="16"/>
                <w:szCs w:val="16"/>
              </w:rPr>
            </w:pPr>
          </w:p>
        </w:tc>
      </w:tr>
      <w:tr w:rsidR="006B2DBE" w:rsidRPr="00AB7182" w14:paraId="0E8889B7" w14:textId="77777777" w:rsidTr="00CB34D9">
        <w:tc>
          <w:tcPr>
            <w:tcW w:w="800" w:type="dxa"/>
            <w:tcBorders>
              <w:top w:val="single" w:sz="4" w:space="0" w:color="auto"/>
              <w:bottom w:val="single" w:sz="4" w:space="0" w:color="auto"/>
              <w:right w:val="single" w:sz="4" w:space="0" w:color="auto"/>
            </w:tcBorders>
            <w:shd w:val="solid" w:color="FFFFFF" w:fill="auto"/>
          </w:tcPr>
          <w:p w14:paraId="182626DD"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DA070"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0AC59" w14:textId="77777777" w:rsidR="006B2DBE" w:rsidRPr="00AB7182" w:rsidRDefault="006B2DBE" w:rsidP="000B0B96">
            <w:pPr>
              <w:pStyle w:val="TAL"/>
              <w:rPr>
                <w:sz w:val="16"/>
                <w:szCs w:val="16"/>
              </w:rPr>
            </w:pPr>
            <w:r w:rsidRPr="00AB7182">
              <w:rPr>
                <w:sz w:val="16"/>
                <w:szCs w:val="16"/>
              </w:rPr>
              <w:t>CP-110058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0ACFF" w14:textId="77777777" w:rsidR="006B2DBE" w:rsidRPr="00AB7182" w:rsidRDefault="006B2DBE" w:rsidP="000B0B96">
            <w:pPr>
              <w:pStyle w:val="TAL"/>
              <w:rPr>
                <w:color w:val="000000"/>
                <w:sz w:val="16"/>
                <w:szCs w:val="16"/>
              </w:rPr>
            </w:pPr>
            <w:r w:rsidRPr="00AB7182">
              <w:rPr>
                <w:color w:val="000000"/>
                <w:sz w:val="16"/>
                <w:szCs w:val="16"/>
              </w:rPr>
              <w:t>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9843C"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2C439"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8E6AB0" w14:textId="77777777" w:rsidR="006B2DBE" w:rsidRPr="00AB7182" w:rsidRDefault="006B2DBE" w:rsidP="000B0B96">
            <w:pPr>
              <w:pStyle w:val="TAL"/>
              <w:rPr>
                <w:color w:val="000000"/>
                <w:sz w:val="16"/>
                <w:szCs w:val="16"/>
              </w:rPr>
            </w:pPr>
            <w:r w:rsidRPr="00AB7182">
              <w:rPr>
                <w:color w:val="000000"/>
                <w:sz w:val="16"/>
                <w:szCs w:val="16"/>
              </w:rPr>
              <w:t>Handling of rtcp-fb SDP attribute and SDP attribute for RTCP APP feedback messages</w:t>
            </w:r>
          </w:p>
        </w:tc>
        <w:tc>
          <w:tcPr>
            <w:tcW w:w="709" w:type="dxa"/>
            <w:tcBorders>
              <w:top w:val="single" w:sz="4" w:space="0" w:color="auto"/>
              <w:left w:val="single" w:sz="4" w:space="0" w:color="auto"/>
              <w:bottom w:val="single" w:sz="4" w:space="0" w:color="auto"/>
            </w:tcBorders>
            <w:shd w:val="solid" w:color="FFFFFF" w:fill="auto"/>
          </w:tcPr>
          <w:p w14:paraId="009FD3AF" w14:textId="77777777" w:rsidR="006B2DBE" w:rsidRPr="00AB7182" w:rsidRDefault="006B2DBE" w:rsidP="000B0B96">
            <w:pPr>
              <w:pStyle w:val="TAL"/>
              <w:rPr>
                <w:sz w:val="16"/>
                <w:szCs w:val="16"/>
              </w:rPr>
            </w:pPr>
          </w:p>
        </w:tc>
      </w:tr>
      <w:tr w:rsidR="006B2DBE" w:rsidRPr="00AB7182" w14:paraId="733C2BCF" w14:textId="77777777" w:rsidTr="00CB34D9">
        <w:tc>
          <w:tcPr>
            <w:tcW w:w="800" w:type="dxa"/>
            <w:tcBorders>
              <w:top w:val="single" w:sz="4" w:space="0" w:color="auto"/>
              <w:bottom w:val="single" w:sz="4" w:space="0" w:color="auto"/>
              <w:right w:val="single" w:sz="4" w:space="0" w:color="auto"/>
            </w:tcBorders>
            <w:shd w:val="solid" w:color="FFFFFF" w:fill="auto"/>
          </w:tcPr>
          <w:p w14:paraId="2717DA3F" w14:textId="77777777" w:rsidR="006B2DBE" w:rsidRPr="00AB7182" w:rsidRDefault="006B2DBE" w:rsidP="000B0B96">
            <w:pPr>
              <w:pStyle w:val="TAL"/>
              <w:rPr>
                <w:sz w:val="16"/>
                <w:szCs w:val="16"/>
              </w:rPr>
            </w:pPr>
            <w:r w:rsidRPr="00AB7182">
              <w:rPr>
                <w:sz w:val="16"/>
                <w:szCs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C5AAB" w14:textId="77777777" w:rsidR="006B2DBE" w:rsidRPr="00AB7182" w:rsidRDefault="006B2DBE" w:rsidP="000B0B96">
            <w:pPr>
              <w:pStyle w:val="TAL"/>
              <w:rPr>
                <w:sz w:val="16"/>
                <w:szCs w:val="16"/>
              </w:rPr>
            </w:pPr>
            <w:r w:rsidRPr="00AB7182">
              <w:rPr>
                <w:sz w:val="16"/>
                <w:szCs w:val="16"/>
              </w:rP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CF4806" w14:textId="77777777" w:rsidR="006B2DBE" w:rsidRPr="00AB7182" w:rsidRDefault="006B2DBE" w:rsidP="000B0B96">
            <w:pPr>
              <w:pStyle w:val="TAL"/>
              <w:rPr>
                <w:sz w:val="16"/>
                <w:szCs w:val="16"/>
              </w:rPr>
            </w:pPr>
            <w:r w:rsidRPr="00AB7182">
              <w:rPr>
                <w:sz w:val="16"/>
                <w:szCs w:val="16"/>
              </w:rPr>
              <w:t>CP-110352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ACD92" w14:textId="77777777" w:rsidR="006B2DBE" w:rsidRPr="00AB7182" w:rsidRDefault="006B2DBE" w:rsidP="000B0B96">
            <w:pPr>
              <w:pStyle w:val="TAL"/>
              <w:rPr>
                <w:color w:val="000000"/>
                <w:sz w:val="16"/>
                <w:szCs w:val="16"/>
              </w:rPr>
            </w:pPr>
            <w:r w:rsidRPr="00AB7182">
              <w:rPr>
                <w:color w:val="000000"/>
                <w:sz w:val="16"/>
                <w:szCs w:val="16"/>
              </w:rPr>
              <w:t>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D272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6665"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D8C141E" w14:textId="77777777" w:rsidR="006B2DBE" w:rsidRPr="00AB7182" w:rsidRDefault="006B2DBE" w:rsidP="000B0B96">
            <w:pPr>
              <w:pStyle w:val="TAL"/>
              <w:rPr>
                <w:color w:val="000000"/>
                <w:sz w:val="16"/>
                <w:szCs w:val="16"/>
              </w:rPr>
            </w:pPr>
            <w:r w:rsidRPr="00AB7182">
              <w:rPr>
                <w:color w:val="000000"/>
                <w:sz w:val="16"/>
                <w:szCs w:val="16"/>
              </w:rPr>
              <w:t>Missing Tone Completed procedures</w:t>
            </w:r>
          </w:p>
        </w:tc>
        <w:tc>
          <w:tcPr>
            <w:tcW w:w="709" w:type="dxa"/>
            <w:tcBorders>
              <w:top w:val="single" w:sz="4" w:space="0" w:color="auto"/>
              <w:left w:val="single" w:sz="4" w:space="0" w:color="auto"/>
              <w:bottom w:val="single" w:sz="4" w:space="0" w:color="auto"/>
            </w:tcBorders>
            <w:shd w:val="solid" w:color="FFFFFF" w:fill="auto"/>
          </w:tcPr>
          <w:p w14:paraId="01ECC487" w14:textId="77777777" w:rsidR="006B2DBE" w:rsidRPr="00AB7182" w:rsidRDefault="006B2DBE" w:rsidP="000B0B96">
            <w:pPr>
              <w:pStyle w:val="TAL"/>
              <w:rPr>
                <w:sz w:val="16"/>
                <w:szCs w:val="16"/>
              </w:rPr>
            </w:pPr>
            <w:r w:rsidRPr="00AB7182">
              <w:rPr>
                <w:sz w:val="16"/>
                <w:szCs w:val="16"/>
              </w:rPr>
              <w:t>10.1.0</w:t>
            </w:r>
          </w:p>
        </w:tc>
      </w:tr>
      <w:tr w:rsidR="006B2DBE" w:rsidRPr="00AB7182" w14:paraId="3F0AA8C6" w14:textId="77777777" w:rsidTr="00CB34D9">
        <w:tc>
          <w:tcPr>
            <w:tcW w:w="800" w:type="dxa"/>
            <w:tcBorders>
              <w:top w:val="single" w:sz="4" w:space="0" w:color="auto"/>
              <w:bottom w:val="single" w:sz="4" w:space="0" w:color="auto"/>
              <w:right w:val="single" w:sz="4" w:space="0" w:color="auto"/>
            </w:tcBorders>
            <w:shd w:val="solid" w:color="FFFFFF" w:fill="auto"/>
          </w:tcPr>
          <w:p w14:paraId="666989F4"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E39D1"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D0182" w14:textId="77777777" w:rsidR="006B2DBE" w:rsidRPr="00AB7182" w:rsidRDefault="006B2DBE" w:rsidP="000B0B96">
            <w:pPr>
              <w:pStyle w:val="TAL"/>
              <w:rPr>
                <w:sz w:val="16"/>
                <w:szCs w:val="16"/>
              </w:rPr>
            </w:pPr>
            <w:r w:rsidRPr="00AB7182">
              <w:rPr>
                <w:sz w:val="16"/>
                <w:szCs w:val="16"/>
              </w:rPr>
              <w:t>CP-110368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FB85C" w14:textId="77777777" w:rsidR="006B2DBE" w:rsidRPr="00AB7182" w:rsidRDefault="006B2DBE" w:rsidP="000B0B96">
            <w:pPr>
              <w:pStyle w:val="TAL"/>
              <w:rPr>
                <w:color w:val="000000"/>
                <w:sz w:val="16"/>
                <w:szCs w:val="16"/>
              </w:rPr>
            </w:pPr>
            <w:r w:rsidRPr="00AB7182">
              <w:rPr>
                <w:color w:val="000000"/>
                <w:sz w:val="16"/>
                <w:szCs w:val="16"/>
              </w:rPr>
              <w:t>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7CFB"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7A809"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2A64F0A" w14:textId="77777777" w:rsidR="006B2DBE" w:rsidRPr="00AB7182" w:rsidRDefault="006B2DBE" w:rsidP="000B0B96">
            <w:pPr>
              <w:pStyle w:val="TAL"/>
              <w:rPr>
                <w:color w:val="000000"/>
                <w:sz w:val="16"/>
                <w:szCs w:val="16"/>
              </w:rPr>
            </w:pPr>
            <w:r w:rsidRPr="00AB7182">
              <w:rPr>
                <w:color w:val="000000"/>
                <w:sz w:val="16"/>
                <w:szCs w:val="16"/>
              </w:rPr>
              <w:t>ECN Failure improvements</w:t>
            </w:r>
          </w:p>
        </w:tc>
        <w:tc>
          <w:tcPr>
            <w:tcW w:w="709" w:type="dxa"/>
            <w:tcBorders>
              <w:top w:val="single" w:sz="4" w:space="0" w:color="auto"/>
              <w:left w:val="single" w:sz="4" w:space="0" w:color="auto"/>
              <w:bottom w:val="single" w:sz="4" w:space="0" w:color="auto"/>
            </w:tcBorders>
            <w:shd w:val="solid" w:color="FFFFFF" w:fill="auto"/>
          </w:tcPr>
          <w:p w14:paraId="21331072" w14:textId="77777777" w:rsidR="006B2DBE" w:rsidRPr="00AB7182" w:rsidRDefault="006B2DBE" w:rsidP="000B0B96">
            <w:pPr>
              <w:pStyle w:val="TAL"/>
              <w:rPr>
                <w:sz w:val="16"/>
                <w:szCs w:val="16"/>
              </w:rPr>
            </w:pPr>
          </w:p>
        </w:tc>
      </w:tr>
      <w:tr w:rsidR="006B2DBE" w:rsidRPr="00AB7182" w14:paraId="6A07481E" w14:textId="77777777" w:rsidTr="00CB34D9">
        <w:tc>
          <w:tcPr>
            <w:tcW w:w="800" w:type="dxa"/>
            <w:tcBorders>
              <w:top w:val="single" w:sz="4" w:space="0" w:color="auto"/>
              <w:bottom w:val="single" w:sz="4" w:space="0" w:color="auto"/>
              <w:right w:val="single" w:sz="4" w:space="0" w:color="auto"/>
            </w:tcBorders>
            <w:shd w:val="solid" w:color="FFFFFF" w:fill="auto"/>
          </w:tcPr>
          <w:p w14:paraId="16F99916"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29CB7"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2C30A" w14:textId="77777777" w:rsidR="006B2DBE" w:rsidRPr="00AB7182" w:rsidRDefault="006B2DBE" w:rsidP="000B0B96">
            <w:pPr>
              <w:pStyle w:val="TAL"/>
              <w:rPr>
                <w:sz w:val="16"/>
                <w:szCs w:val="16"/>
              </w:rPr>
            </w:pPr>
            <w:r w:rsidRPr="00AB7182">
              <w:rPr>
                <w:sz w:val="16"/>
                <w:szCs w:val="16"/>
              </w:rPr>
              <w:t>CP-110368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13711" w14:textId="77777777" w:rsidR="006B2DBE" w:rsidRPr="00AB7182" w:rsidRDefault="006B2DBE" w:rsidP="000B0B96">
            <w:pPr>
              <w:pStyle w:val="TAL"/>
              <w:rPr>
                <w:color w:val="000000"/>
                <w:sz w:val="16"/>
                <w:szCs w:val="16"/>
              </w:rPr>
            </w:pPr>
            <w:r w:rsidRPr="00AB7182">
              <w:rPr>
                <w:color w:val="000000"/>
                <w:sz w:val="16"/>
                <w:szCs w:val="16"/>
              </w:rPr>
              <w:t>0170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A63B6"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0237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20D9114" w14:textId="77777777" w:rsidR="006B2DBE" w:rsidRPr="00AB7182" w:rsidRDefault="006B2DBE" w:rsidP="000B0B96">
            <w:pPr>
              <w:pStyle w:val="TAL"/>
              <w:rPr>
                <w:color w:val="000000"/>
                <w:sz w:val="16"/>
                <w:szCs w:val="16"/>
              </w:rPr>
            </w:pPr>
            <w:r w:rsidRPr="00AB7182">
              <w:rPr>
                <w:color w:val="000000"/>
                <w:sz w:val="16"/>
                <w:szCs w:val="16"/>
              </w:rPr>
              <w:t>Alignment of 3GPP profiles with SG16 ECN package definition</w:t>
            </w:r>
          </w:p>
        </w:tc>
        <w:tc>
          <w:tcPr>
            <w:tcW w:w="709" w:type="dxa"/>
            <w:tcBorders>
              <w:top w:val="single" w:sz="4" w:space="0" w:color="auto"/>
              <w:left w:val="single" w:sz="4" w:space="0" w:color="auto"/>
              <w:bottom w:val="single" w:sz="4" w:space="0" w:color="auto"/>
            </w:tcBorders>
            <w:shd w:val="solid" w:color="FFFFFF" w:fill="auto"/>
          </w:tcPr>
          <w:p w14:paraId="6D83880D" w14:textId="77777777" w:rsidR="006B2DBE" w:rsidRPr="00AB7182" w:rsidRDefault="006B2DBE" w:rsidP="000B0B96">
            <w:pPr>
              <w:pStyle w:val="TAL"/>
              <w:rPr>
                <w:sz w:val="16"/>
                <w:szCs w:val="16"/>
              </w:rPr>
            </w:pPr>
          </w:p>
        </w:tc>
      </w:tr>
      <w:tr w:rsidR="006B2DBE" w:rsidRPr="00AB7182" w14:paraId="0822D6F2" w14:textId="77777777" w:rsidTr="00CB34D9">
        <w:tc>
          <w:tcPr>
            <w:tcW w:w="800" w:type="dxa"/>
            <w:tcBorders>
              <w:top w:val="single" w:sz="4" w:space="0" w:color="auto"/>
              <w:bottom w:val="single" w:sz="4" w:space="0" w:color="auto"/>
              <w:right w:val="single" w:sz="4" w:space="0" w:color="auto"/>
            </w:tcBorders>
            <w:shd w:val="solid" w:color="FFFFFF" w:fill="auto"/>
          </w:tcPr>
          <w:p w14:paraId="3466883B" w14:textId="77777777" w:rsidR="006B2DBE" w:rsidRPr="00AB7182" w:rsidRDefault="006B2DBE" w:rsidP="000B0B96">
            <w:pPr>
              <w:pStyle w:val="TAL"/>
              <w:rPr>
                <w:sz w:val="16"/>
                <w:szCs w:val="16"/>
              </w:rPr>
            </w:pPr>
            <w:r w:rsidRPr="00AB7182">
              <w:rPr>
                <w:sz w:val="16"/>
                <w:szCs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51766" w14:textId="77777777" w:rsidR="006B2DBE" w:rsidRPr="00AB7182" w:rsidRDefault="006B2DBE" w:rsidP="000B0B96">
            <w:pPr>
              <w:pStyle w:val="TAL"/>
              <w:rPr>
                <w:sz w:val="16"/>
                <w:szCs w:val="16"/>
              </w:rPr>
            </w:pPr>
            <w:r w:rsidRPr="00AB7182">
              <w:rPr>
                <w:sz w:val="16"/>
                <w:szCs w:val="16"/>
              </w:rPr>
              <w:t>CT#53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DF8755" w14:textId="77777777" w:rsidR="006B2DBE" w:rsidRPr="00AB7182" w:rsidRDefault="006B2DBE" w:rsidP="000B0B96">
            <w:pPr>
              <w:pStyle w:val="TAL"/>
              <w:rPr>
                <w:sz w:val="16"/>
                <w:szCs w:val="16"/>
              </w:rPr>
            </w:pPr>
            <w:r w:rsidRPr="00AB7182">
              <w:rPr>
                <w:sz w:val="16"/>
                <w:szCs w:val="16"/>
              </w:rPr>
              <w:t>CP-110568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7BB92" w14:textId="77777777" w:rsidR="006B2DBE" w:rsidRPr="00AB7182" w:rsidRDefault="006B2DBE" w:rsidP="000B0B96">
            <w:pPr>
              <w:pStyle w:val="TAL"/>
              <w:rPr>
                <w:color w:val="000000"/>
                <w:sz w:val="16"/>
                <w:szCs w:val="16"/>
              </w:rPr>
            </w:pPr>
            <w:r w:rsidRPr="00AB7182">
              <w:rPr>
                <w:color w:val="000000"/>
                <w:sz w:val="16"/>
                <w:szCs w:val="16"/>
              </w:rPr>
              <w:t>0171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394E5"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4129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4BB3A26" w14:textId="77777777" w:rsidR="006B2DBE" w:rsidRPr="00AB7182" w:rsidRDefault="006B2DBE" w:rsidP="000B0B96">
            <w:pPr>
              <w:pStyle w:val="TAL"/>
              <w:rPr>
                <w:color w:val="000000"/>
                <w:sz w:val="16"/>
                <w:szCs w:val="16"/>
              </w:rPr>
            </w:pPr>
            <w:r w:rsidRPr="00AB7182">
              <w:rPr>
                <w:color w:val="000000"/>
                <w:sz w:val="16"/>
                <w:szCs w:val="16"/>
              </w:rPr>
              <w:t>Solving Incorrect references</w:t>
            </w:r>
          </w:p>
        </w:tc>
        <w:tc>
          <w:tcPr>
            <w:tcW w:w="709" w:type="dxa"/>
            <w:tcBorders>
              <w:top w:val="single" w:sz="4" w:space="0" w:color="auto"/>
              <w:left w:val="single" w:sz="4" w:space="0" w:color="auto"/>
              <w:bottom w:val="single" w:sz="4" w:space="0" w:color="auto"/>
            </w:tcBorders>
            <w:shd w:val="solid" w:color="FFFFFF" w:fill="auto"/>
          </w:tcPr>
          <w:p w14:paraId="3DB29C4C" w14:textId="77777777" w:rsidR="006B2DBE" w:rsidRPr="00AB7182" w:rsidRDefault="006B2DBE" w:rsidP="000B0B96">
            <w:pPr>
              <w:pStyle w:val="TAL"/>
              <w:rPr>
                <w:sz w:val="16"/>
                <w:szCs w:val="16"/>
              </w:rPr>
            </w:pPr>
            <w:r w:rsidRPr="00AB7182">
              <w:rPr>
                <w:sz w:val="16"/>
                <w:szCs w:val="16"/>
              </w:rPr>
              <w:t>10.2.0</w:t>
            </w:r>
          </w:p>
        </w:tc>
      </w:tr>
      <w:tr w:rsidR="006B2DBE" w:rsidRPr="00AB7182" w14:paraId="01E55BE8" w14:textId="77777777" w:rsidTr="00CB34D9">
        <w:tc>
          <w:tcPr>
            <w:tcW w:w="800" w:type="dxa"/>
            <w:tcBorders>
              <w:top w:val="single" w:sz="4" w:space="0" w:color="auto"/>
              <w:bottom w:val="single" w:sz="4" w:space="0" w:color="auto"/>
              <w:right w:val="single" w:sz="4" w:space="0" w:color="auto"/>
            </w:tcBorders>
            <w:shd w:val="solid" w:color="FFFFFF" w:fill="auto"/>
          </w:tcPr>
          <w:p w14:paraId="3B9CB265" w14:textId="77777777" w:rsidR="006B2DBE" w:rsidRPr="00AB7182" w:rsidRDefault="006B2DBE" w:rsidP="000B0B96">
            <w:pPr>
              <w:pStyle w:val="TAL"/>
              <w:rPr>
                <w:sz w:val="16"/>
                <w:szCs w:val="16"/>
              </w:rPr>
            </w:pPr>
            <w:r w:rsidRPr="00AB7182">
              <w:rPr>
                <w:sz w:val="16"/>
                <w:szCs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4942D" w14:textId="77777777" w:rsidR="006B2DBE" w:rsidRPr="00AB7182" w:rsidRDefault="006B2DBE" w:rsidP="000B0B96">
            <w:pPr>
              <w:pStyle w:val="TAL"/>
              <w:rPr>
                <w:sz w:val="16"/>
                <w:szCs w:val="16"/>
              </w:rPr>
            </w:pPr>
            <w:r w:rsidRPr="00AB7182">
              <w:rPr>
                <w:sz w:val="16"/>
                <w:szCs w:val="16"/>
              </w:rPr>
              <w:t>CT#54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6540C3" w14:textId="77777777" w:rsidR="006B2DBE" w:rsidRPr="00AB7182" w:rsidRDefault="006B2DBE" w:rsidP="000B0B96">
            <w:pPr>
              <w:pStyle w:val="TAL"/>
              <w:rPr>
                <w:sz w:val="16"/>
                <w:szCs w:val="16"/>
              </w:rPr>
            </w:pPr>
            <w:r w:rsidRPr="00AB7182">
              <w:rPr>
                <w:sz w:val="16"/>
                <w:szCs w:val="16"/>
              </w:rPr>
              <w:t>CP-110798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25E72" w14:textId="77777777" w:rsidR="006B2DBE" w:rsidRPr="00AB7182" w:rsidRDefault="006B2DBE" w:rsidP="000B0B96">
            <w:pPr>
              <w:pStyle w:val="TAL"/>
              <w:rPr>
                <w:color w:val="000000"/>
                <w:sz w:val="16"/>
                <w:szCs w:val="16"/>
              </w:rPr>
            </w:pPr>
            <w:r w:rsidRPr="00AB7182">
              <w:rPr>
                <w:color w:val="000000"/>
                <w:sz w:val="16"/>
                <w:szCs w:val="16"/>
              </w:rPr>
              <w:t>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DFA95"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2DE5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337F8D6" w14:textId="77777777" w:rsidR="006B2DBE" w:rsidRPr="00AB7182" w:rsidRDefault="006B2DBE" w:rsidP="000B0B96">
            <w:pPr>
              <w:pStyle w:val="TAL"/>
              <w:rPr>
                <w:color w:val="000000"/>
                <w:sz w:val="16"/>
                <w:szCs w:val="16"/>
              </w:rPr>
            </w:pPr>
            <w:r w:rsidRPr="00AB7182">
              <w:rPr>
                <w:color w:val="000000"/>
                <w:sz w:val="16"/>
                <w:szCs w:val="16"/>
              </w:rPr>
              <w:t>Explicit Congestion Notification</w:t>
            </w:r>
          </w:p>
        </w:tc>
        <w:tc>
          <w:tcPr>
            <w:tcW w:w="709" w:type="dxa"/>
            <w:tcBorders>
              <w:top w:val="single" w:sz="4" w:space="0" w:color="auto"/>
              <w:left w:val="single" w:sz="4" w:space="0" w:color="auto"/>
              <w:bottom w:val="single" w:sz="4" w:space="0" w:color="auto"/>
            </w:tcBorders>
            <w:shd w:val="solid" w:color="FFFFFF" w:fill="auto"/>
          </w:tcPr>
          <w:p w14:paraId="1551E5B0" w14:textId="77777777" w:rsidR="006B2DBE" w:rsidRPr="00AB7182" w:rsidRDefault="006B2DBE" w:rsidP="000B0B96">
            <w:pPr>
              <w:pStyle w:val="TAL"/>
              <w:rPr>
                <w:sz w:val="16"/>
                <w:szCs w:val="16"/>
              </w:rPr>
            </w:pPr>
          </w:p>
        </w:tc>
      </w:tr>
      <w:tr w:rsidR="006B2DBE" w:rsidRPr="00AB7182" w14:paraId="64590F08" w14:textId="77777777" w:rsidTr="00CB34D9">
        <w:tc>
          <w:tcPr>
            <w:tcW w:w="800" w:type="dxa"/>
            <w:tcBorders>
              <w:top w:val="single" w:sz="4" w:space="0" w:color="auto"/>
              <w:bottom w:val="single" w:sz="4" w:space="0" w:color="auto"/>
              <w:right w:val="single" w:sz="4" w:space="0" w:color="auto"/>
            </w:tcBorders>
            <w:shd w:val="solid" w:color="FFFFFF" w:fill="auto"/>
          </w:tcPr>
          <w:p w14:paraId="570378A2"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7BA87"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B3C5" w14:textId="77777777" w:rsidR="006B2DBE" w:rsidRPr="00AB7182" w:rsidRDefault="006B2DBE" w:rsidP="000B0B96">
            <w:pPr>
              <w:pStyle w:val="TAL"/>
              <w:rPr>
                <w:sz w:val="16"/>
                <w:szCs w:val="16"/>
              </w:rPr>
            </w:pPr>
            <w:r w:rsidRPr="00AB7182">
              <w:rPr>
                <w:sz w:val="16"/>
                <w:szCs w:val="16"/>
              </w:rPr>
              <w:t>CP-110789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C6787" w14:textId="77777777" w:rsidR="006B2DBE" w:rsidRPr="00AB7182" w:rsidRDefault="006B2DBE" w:rsidP="000B0B96">
            <w:pPr>
              <w:pStyle w:val="TAL"/>
              <w:rPr>
                <w:color w:val="000000"/>
                <w:sz w:val="16"/>
                <w:szCs w:val="16"/>
              </w:rPr>
            </w:pPr>
            <w:r w:rsidRPr="00AB7182">
              <w:rPr>
                <w:color w:val="000000"/>
                <w:sz w:val="16"/>
                <w:szCs w:val="16"/>
              </w:rPr>
              <w:t>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8C938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3F0E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3D2EAC" w14:textId="77777777" w:rsidR="006B2DBE" w:rsidRPr="00AB7182" w:rsidRDefault="006B2DBE" w:rsidP="000B0B96">
            <w:pPr>
              <w:pStyle w:val="TAL"/>
              <w:rPr>
                <w:color w:val="000000"/>
                <w:sz w:val="16"/>
                <w:szCs w:val="16"/>
              </w:rPr>
            </w:pPr>
            <w:r w:rsidRPr="00AB7182">
              <w:rPr>
                <w:color w:val="000000"/>
                <w:sz w:val="16"/>
                <w:szCs w:val="16"/>
              </w:rPr>
              <w:t>Reference update: 26.114</w:t>
            </w:r>
          </w:p>
        </w:tc>
        <w:tc>
          <w:tcPr>
            <w:tcW w:w="709" w:type="dxa"/>
            <w:tcBorders>
              <w:top w:val="single" w:sz="4" w:space="0" w:color="auto"/>
              <w:left w:val="single" w:sz="4" w:space="0" w:color="auto"/>
              <w:bottom w:val="single" w:sz="4" w:space="0" w:color="auto"/>
            </w:tcBorders>
            <w:shd w:val="solid" w:color="FFFFFF" w:fill="auto"/>
          </w:tcPr>
          <w:p w14:paraId="30346024" w14:textId="77777777" w:rsidR="006B2DBE" w:rsidRPr="00AB7182" w:rsidRDefault="006B2DBE" w:rsidP="000808B8">
            <w:pPr>
              <w:pStyle w:val="TAL"/>
              <w:rPr>
                <w:sz w:val="16"/>
                <w:szCs w:val="16"/>
              </w:rPr>
            </w:pPr>
            <w:r w:rsidRPr="00AB7182">
              <w:rPr>
                <w:sz w:val="16"/>
                <w:szCs w:val="16"/>
              </w:rPr>
              <w:t>10.3.0</w:t>
            </w:r>
          </w:p>
        </w:tc>
      </w:tr>
      <w:tr w:rsidR="006B2DBE" w:rsidRPr="00AB7182" w14:paraId="2B980A87" w14:textId="77777777" w:rsidTr="00CB34D9">
        <w:tc>
          <w:tcPr>
            <w:tcW w:w="800" w:type="dxa"/>
            <w:tcBorders>
              <w:top w:val="single" w:sz="4" w:space="0" w:color="auto"/>
              <w:bottom w:val="single" w:sz="4" w:space="0" w:color="auto"/>
              <w:right w:val="single" w:sz="4" w:space="0" w:color="auto"/>
            </w:tcBorders>
            <w:shd w:val="solid" w:color="FFFFFF" w:fill="auto"/>
          </w:tcPr>
          <w:p w14:paraId="47A28A76" w14:textId="77777777" w:rsidR="006B2DBE" w:rsidRPr="00AB7182" w:rsidRDefault="006B2DBE" w:rsidP="000B0B96">
            <w:pPr>
              <w:pStyle w:val="TAL"/>
              <w:rPr>
                <w:sz w:val="16"/>
                <w:szCs w:val="16"/>
              </w:rPr>
            </w:pPr>
            <w:r w:rsidRPr="00AB7182">
              <w:rPr>
                <w:sz w:val="16"/>
                <w:szCs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6A191" w14:textId="77777777" w:rsidR="006B2DBE" w:rsidRPr="00AB7182" w:rsidRDefault="006B2DBE" w:rsidP="000B0B96">
            <w:pPr>
              <w:pStyle w:val="TAL"/>
              <w:rPr>
                <w:sz w:val="16"/>
                <w:szCs w:val="16"/>
              </w:rPr>
            </w:pPr>
            <w:r w:rsidRPr="00AB7182">
              <w:rPr>
                <w:sz w:val="16"/>
                <w:szCs w:val="16"/>
              </w:rP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910334" w14:textId="77777777" w:rsidR="006B2DBE" w:rsidRPr="00AB7182" w:rsidRDefault="006B2DBE" w:rsidP="000B0B96">
            <w:pPr>
              <w:pStyle w:val="TAL"/>
              <w:rPr>
                <w:sz w:val="16"/>
                <w:szCs w:val="16"/>
              </w:rPr>
            </w:pPr>
            <w:r w:rsidRPr="00AB7182">
              <w:rPr>
                <w:sz w:val="16"/>
                <w:szCs w:val="16"/>
              </w:rPr>
              <w:t>CP-120226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4BF53" w14:textId="77777777" w:rsidR="006B2DBE" w:rsidRPr="00AB7182" w:rsidRDefault="006B2DBE" w:rsidP="000B0B96">
            <w:pPr>
              <w:pStyle w:val="TAL"/>
              <w:rPr>
                <w:color w:val="000000"/>
                <w:sz w:val="16"/>
                <w:szCs w:val="16"/>
              </w:rPr>
            </w:pPr>
            <w:r w:rsidRPr="00AB7182">
              <w:rPr>
                <w:color w:val="000000"/>
                <w:sz w:val="16"/>
                <w:szCs w:val="16"/>
              </w:rPr>
              <w:t>0175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CC065"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DDC73"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54F0810" w14:textId="77777777" w:rsidR="006B2DBE" w:rsidRPr="00AB7182" w:rsidRDefault="006B2DBE" w:rsidP="000B0B96">
            <w:pPr>
              <w:pStyle w:val="TAL"/>
              <w:rPr>
                <w:color w:val="000000"/>
                <w:sz w:val="16"/>
                <w:szCs w:val="16"/>
              </w:rPr>
            </w:pPr>
            <w:r w:rsidRPr="00AB7182">
              <w:rPr>
                <w:color w:val="000000"/>
                <w:sz w:val="16"/>
                <w:szCs w:val="16"/>
              </w:rPr>
              <w:t>Reference update: draft-ietf-avtcore-ecn-for-rtp</w:t>
            </w:r>
          </w:p>
        </w:tc>
        <w:tc>
          <w:tcPr>
            <w:tcW w:w="709" w:type="dxa"/>
            <w:tcBorders>
              <w:top w:val="single" w:sz="4" w:space="0" w:color="auto"/>
              <w:left w:val="single" w:sz="4" w:space="0" w:color="auto"/>
              <w:bottom w:val="single" w:sz="4" w:space="0" w:color="auto"/>
            </w:tcBorders>
            <w:shd w:val="solid" w:color="FFFFFF" w:fill="auto"/>
          </w:tcPr>
          <w:p w14:paraId="43F510F3" w14:textId="77777777" w:rsidR="006B2DBE" w:rsidRPr="00AB7182" w:rsidRDefault="006B2DBE" w:rsidP="000B0B96">
            <w:pPr>
              <w:pStyle w:val="TAL"/>
              <w:rPr>
                <w:sz w:val="16"/>
                <w:szCs w:val="16"/>
              </w:rPr>
            </w:pPr>
            <w:r w:rsidRPr="00AB7182">
              <w:rPr>
                <w:sz w:val="16"/>
                <w:szCs w:val="16"/>
              </w:rPr>
              <w:t>10.4.0</w:t>
            </w:r>
          </w:p>
        </w:tc>
      </w:tr>
      <w:tr w:rsidR="006B2DBE" w:rsidRPr="00AB7182" w14:paraId="5096BF40" w14:textId="77777777" w:rsidTr="00CB34D9">
        <w:tc>
          <w:tcPr>
            <w:tcW w:w="800" w:type="dxa"/>
            <w:tcBorders>
              <w:top w:val="single" w:sz="4" w:space="0" w:color="auto"/>
              <w:bottom w:val="single" w:sz="4" w:space="0" w:color="auto"/>
              <w:right w:val="single" w:sz="4" w:space="0" w:color="auto"/>
            </w:tcBorders>
            <w:shd w:val="solid" w:color="FFFFFF" w:fill="auto"/>
          </w:tcPr>
          <w:p w14:paraId="02D8A521"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38C6C"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EF63C"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934F5" w14:textId="77777777" w:rsidR="006B2DBE" w:rsidRPr="00AB7182" w:rsidRDefault="006B2DBE" w:rsidP="000B0B96">
            <w:pPr>
              <w:pStyle w:val="TAL"/>
              <w:rPr>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A10E"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C47EB"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54FADD5" w14:textId="77777777" w:rsidR="006B2DBE" w:rsidRPr="00AB7182" w:rsidRDefault="006B2DBE" w:rsidP="000B0B96">
            <w:pPr>
              <w:pStyle w:val="TAL"/>
              <w:rPr>
                <w:color w:val="000000"/>
                <w:sz w:val="16"/>
                <w:szCs w:val="16"/>
              </w:rPr>
            </w:pPr>
            <w:r w:rsidRPr="00AB7182">
              <w:rPr>
                <w:color w:val="000000"/>
                <w:sz w:val="16"/>
                <w:szCs w:val="16"/>
              </w:rPr>
              <w:t>Editorial fix to history table</w:t>
            </w:r>
          </w:p>
        </w:tc>
        <w:tc>
          <w:tcPr>
            <w:tcW w:w="709" w:type="dxa"/>
            <w:tcBorders>
              <w:top w:val="single" w:sz="4" w:space="0" w:color="auto"/>
              <w:left w:val="single" w:sz="4" w:space="0" w:color="auto"/>
              <w:bottom w:val="single" w:sz="4" w:space="0" w:color="auto"/>
            </w:tcBorders>
            <w:shd w:val="solid" w:color="FFFFFF" w:fill="auto"/>
          </w:tcPr>
          <w:p w14:paraId="7CCC9C57" w14:textId="77777777" w:rsidR="006B2DBE" w:rsidRPr="00AB7182" w:rsidRDefault="006B2DBE" w:rsidP="000B0B96">
            <w:pPr>
              <w:pStyle w:val="TAL"/>
              <w:rPr>
                <w:sz w:val="16"/>
                <w:szCs w:val="16"/>
              </w:rPr>
            </w:pPr>
            <w:r w:rsidRPr="00AB7182">
              <w:rPr>
                <w:sz w:val="16"/>
                <w:szCs w:val="16"/>
              </w:rPr>
              <w:t>10.4.1</w:t>
            </w:r>
          </w:p>
        </w:tc>
      </w:tr>
      <w:tr w:rsidR="006B2DBE" w:rsidRPr="00AB7182" w14:paraId="04588C9A" w14:textId="77777777" w:rsidTr="00CB34D9">
        <w:tc>
          <w:tcPr>
            <w:tcW w:w="800" w:type="dxa"/>
            <w:tcBorders>
              <w:top w:val="single" w:sz="4" w:space="0" w:color="auto"/>
              <w:bottom w:val="single" w:sz="4" w:space="0" w:color="auto"/>
              <w:right w:val="single" w:sz="4" w:space="0" w:color="auto"/>
            </w:tcBorders>
            <w:shd w:val="solid" w:color="FFFFFF" w:fill="auto"/>
          </w:tcPr>
          <w:p w14:paraId="4233C7A7" w14:textId="77777777" w:rsidR="006B2DBE" w:rsidRPr="00AB7182" w:rsidRDefault="006B2DBE" w:rsidP="00565A23">
            <w:pPr>
              <w:pStyle w:val="TAL"/>
              <w:rPr>
                <w:sz w:val="16"/>
                <w:szCs w:val="16"/>
              </w:rPr>
            </w:pPr>
            <w:r w:rsidRPr="00AB7182">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F1D7F" w14:textId="77777777" w:rsidR="006B2DBE" w:rsidRPr="00AB7182" w:rsidRDefault="006B2DBE" w:rsidP="00565A23">
            <w:pPr>
              <w:pStyle w:val="TAL"/>
              <w:rPr>
                <w:sz w:val="16"/>
                <w:szCs w:val="16"/>
              </w:rPr>
            </w:pPr>
            <w:r w:rsidRPr="00AB7182">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B6415" w14:textId="77777777" w:rsidR="006B2DBE" w:rsidRPr="00AB7182" w:rsidRDefault="006B2DBE" w:rsidP="000B0B96">
            <w:pPr>
              <w:pStyle w:val="TAL"/>
              <w:rPr>
                <w:sz w:val="16"/>
                <w:szCs w:val="16"/>
              </w:rPr>
            </w:pPr>
            <w:r w:rsidRPr="00AB7182">
              <w:rPr>
                <w:sz w:val="16"/>
                <w:szCs w:val="16"/>
              </w:rPr>
              <w:t>CP-120443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5663" w14:textId="77777777" w:rsidR="006B2DBE" w:rsidRPr="00AB7182" w:rsidRDefault="006B2DBE" w:rsidP="000B0B96">
            <w:pPr>
              <w:pStyle w:val="TAL"/>
              <w:rPr>
                <w:color w:val="000000"/>
                <w:sz w:val="16"/>
                <w:szCs w:val="16"/>
              </w:rPr>
            </w:pPr>
            <w:r w:rsidRPr="00AB7182">
              <w:rPr>
                <w:color w:val="000000"/>
                <w:sz w:val="16"/>
                <w:szCs w:val="16"/>
              </w:rPr>
              <w:t>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E0F38"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ACFD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3B3D4D9" w14:textId="77777777" w:rsidR="006B2DBE" w:rsidRPr="00AB7182" w:rsidRDefault="006B2DBE" w:rsidP="000B0B96">
            <w:pPr>
              <w:pStyle w:val="TAL"/>
              <w:rPr>
                <w:color w:val="000000"/>
                <w:sz w:val="16"/>
                <w:szCs w:val="16"/>
              </w:rPr>
            </w:pPr>
            <w:r w:rsidRPr="00AB7182">
              <w:rPr>
                <w:color w:val="000000"/>
                <w:sz w:val="16"/>
                <w:szCs w:val="16"/>
              </w:rPr>
              <w:t>Reference alignment for RTP Payload Format for AMR and AMR-WB Audio Codecs</w:t>
            </w:r>
          </w:p>
        </w:tc>
        <w:tc>
          <w:tcPr>
            <w:tcW w:w="709" w:type="dxa"/>
            <w:tcBorders>
              <w:top w:val="single" w:sz="4" w:space="0" w:color="auto"/>
              <w:left w:val="single" w:sz="4" w:space="0" w:color="auto"/>
              <w:bottom w:val="single" w:sz="4" w:space="0" w:color="auto"/>
            </w:tcBorders>
            <w:shd w:val="solid" w:color="FFFFFF" w:fill="auto"/>
          </w:tcPr>
          <w:p w14:paraId="54F98B0E" w14:textId="77777777" w:rsidR="006B2DBE" w:rsidRPr="00AB7182" w:rsidRDefault="006B2DBE" w:rsidP="000B0B96">
            <w:pPr>
              <w:pStyle w:val="TAL"/>
              <w:rPr>
                <w:sz w:val="16"/>
                <w:szCs w:val="16"/>
              </w:rPr>
            </w:pPr>
            <w:r w:rsidRPr="00AB7182">
              <w:rPr>
                <w:sz w:val="16"/>
                <w:szCs w:val="16"/>
              </w:rPr>
              <w:t>10.5.0</w:t>
            </w:r>
          </w:p>
        </w:tc>
      </w:tr>
      <w:tr w:rsidR="006B2DBE" w:rsidRPr="00AB7182" w14:paraId="4A8A06A5" w14:textId="77777777" w:rsidTr="00CB34D9">
        <w:tc>
          <w:tcPr>
            <w:tcW w:w="800" w:type="dxa"/>
            <w:tcBorders>
              <w:top w:val="single" w:sz="4" w:space="0" w:color="auto"/>
              <w:bottom w:val="single" w:sz="4" w:space="0" w:color="auto"/>
              <w:right w:val="single" w:sz="4" w:space="0" w:color="auto"/>
            </w:tcBorders>
            <w:shd w:val="solid" w:color="FFFFFF" w:fill="auto"/>
          </w:tcPr>
          <w:p w14:paraId="5416B4BB" w14:textId="77777777" w:rsidR="006B2DBE" w:rsidRPr="00AB7182" w:rsidRDefault="006B2DBE" w:rsidP="00565A23">
            <w:pPr>
              <w:pStyle w:val="TAL"/>
              <w:rPr>
                <w:sz w:val="16"/>
                <w:szCs w:val="16"/>
              </w:rPr>
            </w:pPr>
            <w:r w:rsidRPr="00AB7182">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203A09" w14:textId="77777777" w:rsidR="006B2DBE" w:rsidRPr="00AB7182" w:rsidRDefault="006B2DBE" w:rsidP="00565A23">
            <w:pPr>
              <w:pStyle w:val="TAL"/>
              <w:rPr>
                <w:sz w:val="16"/>
                <w:szCs w:val="16"/>
              </w:rPr>
            </w:pPr>
            <w:r w:rsidRPr="00AB7182">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5F256B" w14:textId="77777777" w:rsidR="006B2DBE" w:rsidRPr="00AB7182" w:rsidRDefault="006B2DBE" w:rsidP="000B0B96">
            <w:pPr>
              <w:pStyle w:val="TAL"/>
              <w:rPr>
                <w:sz w:val="16"/>
                <w:szCs w:val="16"/>
              </w:rPr>
            </w:pPr>
            <w:r w:rsidRPr="00AB7182">
              <w:rPr>
                <w:sz w:val="16"/>
                <w:szCs w:val="16"/>
              </w:rPr>
              <w:t>CP-120478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B2B8C" w14:textId="77777777" w:rsidR="006B2DBE" w:rsidRPr="00AB7182" w:rsidRDefault="006B2DBE" w:rsidP="000B0B96">
            <w:pPr>
              <w:pStyle w:val="TAL"/>
              <w:rPr>
                <w:color w:val="000000"/>
                <w:sz w:val="16"/>
                <w:szCs w:val="16"/>
              </w:rPr>
            </w:pPr>
            <w:r w:rsidRPr="00AB7182">
              <w:rPr>
                <w:color w:val="000000"/>
                <w:sz w:val="16"/>
                <w:szCs w:val="16"/>
              </w:rPr>
              <w:t>0176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841C" w14:textId="77777777" w:rsidR="006B2DBE" w:rsidRPr="00AB7182" w:rsidRDefault="006B2DBE" w:rsidP="000B0B96">
            <w:pPr>
              <w:pStyle w:val="TAL"/>
              <w:rPr>
                <w:sz w:val="16"/>
                <w:szCs w:val="16"/>
              </w:rPr>
            </w:pPr>
            <w:r w:rsidRPr="00AB7182">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2EF6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DA62179" w14:textId="77777777" w:rsidR="006B2DBE" w:rsidRPr="00AB7182" w:rsidRDefault="006B2DBE" w:rsidP="000B0B96">
            <w:pPr>
              <w:pStyle w:val="TAL"/>
              <w:rPr>
                <w:color w:val="000000"/>
                <w:sz w:val="16"/>
                <w:szCs w:val="16"/>
              </w:rPr>
            </w:pPr>
            <w:r w:rsidRPr="00AB7182">
              <w:rPr>
                <w:color w:val="000000"/>
                <w:sz w:val="16"/>
                <w:szCs w:val="16"/>
              </w:rPr>
              <w:t>Support of Multimedia Priority Service (MPS) over Mn Interface – Stage 3</w:t>
            </w:r>
          </w:p>
        </w:tc>
        <w:tc>
          <w:tcPr>
            <w:tcW w:w="709" w:type="dxa"/>
            <w:tcBorders>
              <w:top w:val="single" w:sz="4" w:space="0" w:color="auto"/>
              <w:left w:val="single" w:sz="4" w:space="0" w:color="auto"/>
              <w:bottom w:val="single" w:sz="4" w:space="0" w:color="auto"/>
            </w:tcBorders>
            <w:shd w:val="solid" w:color="FFFFFF" w:fill="auto"/>
          </w:tcPr>
          <w:p w14:paraId="795EF280" w14:textId="77777777" w:rsidR="006B2DBE" w:rsidRPr="00AB7182" w:rsidRDefault="006B2DBE" w:rsidP="000B0B96">
            <w:pPr>
              <w:pStyle w:val="TAL"/>
              <w:rPr>
                <w:sz w:val="16"/>
                <w:szCs w:val="16"/>
              </w:rPr>
            </w:pPr>
            <w:r w:rsidRPr="00AB7182">
              <w:rPr>
                <w:sz w:val="16"/>
                <w:szCs w:val="16"/>
              </w:rPr>
              <w:t>11.0.0</w:t>
            </w:r>
          </w:p>
        </w:tc>
      </w:tr>
      <w:tr w:rsidR="006B2DBE" w:rsidRPr="00AB7182" w14:paraId="7427D47E" w14:textId="77777777" w:rsidTr="00CB34D9">
        <w:tc>
          <w:tcPr>
            <w:tcW w:w="800" w:type="dxa"/>
            <w:tcBorders>
              <w:top w:val="single" w:sz="4" w:space="0" w:color="auto"/>
              <w:bottom w:val="single" w:sz="4" w:space="0" w:color="auto"/>
              <w:right w:val="single" w:sz="4" w:space="0" w:color="auto"/>
            </w:tcBorders>
            <w:shd w:val="solid" w:color="FFFFFF" w:fill="auto"/>
          </w:tcPr>
          <w:p w14:paraId="2C2DC262" w14:textId="77777777" w:rsidR="006B2DBE" w:rsidRPr="00AB7182" w:rsidRDefault="006B2DBE" w:rsidP="00565A2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6E64A" w14:textId="77777777" w:rsidR="006B2DBE" w:rsidRPr="00AB7182" w:rsidRDefault="006B2DBE" w:rsidP="00565A23">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DAA08" w14:textId="77777777" w:rsidR="006B2DBE" w:rsidRPr="00AB7182" w:rsidRDefault="006B2DBE" w:rsidP="000B0B96">
            <w:pPr>
              <w:pStyle w:val="TAL"/>
              <w:rPr>
                <w:sz w:val="16"/>
                <w:szCs w:val="16"/>
              </w:rPr>
            </w:pPr>
            <w:r w:rsidRPr="00AB7182">
              <w:rPr>
                <w:sz w:val="16"/>
                <w:szCs w:val="16"/>
              </w:rPr>
              <w:t>CP-120684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0C635" w14:textId="77777777" w:rsidR="006B2DBE" w:rsidRPr="00AB7182" w:rsidRDefault="006B2DBE" w:rsidP="000B0B96">
            <w:pPr>
              <w:pStyle w:val="TAL"/>
              <w:rPr>
                <w:color w:val="000000"/>
                <w:sz w:val="16"/>
                <w:szCs w:val="16"/>
              </w:rPr>
            </w:pPr>
            <w:r w:rsidRPr="00AB7182">
              <w:rPr>
                <w:color w:val="000000"/>
                <w:sz w:val="16"/>
                <w:szCs w:val="16"/>
              </w:rPr>
              <w:t>0178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095CE"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FBC4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297C638" w14:textId="77777777" w:rsidR="006B2DBE" w:rsidRPr="00AB7182" w:rsidRDefault="006B2DBE" w:rsidP="000B0B96">
            <w:pPr>
              <w:pStyle w:val="TAL"/>
              <w:rPr>
                <w:color w:val="000000"/>
                <w:sz w:val="16"/>
                <w:szCs w:val="16"/>
              </w:rPr>
            </w:pPr>
            <w:r w:rsidRPr="00AB7182">
              <w:rPr>
                <w:color w:val="000000"/>
                <w:sz w:val="16"/>
                <w:szCs w:val="16"/>
              </w:rPr>
              <w:t>Support of T.38 related SDP attributes</w:t>
            </w:r>
          </w:p>
        </w:tc>
        <w:tc>
          <w:tcPr>
            <w:tcW w:w="709" w:type="dxa"/>
            <w:tcBorders>
              <w:top w:val="single" w:sz="4" w:space="0" w:color="auto"/>
              <w:left w:val="single" w:sz="4" w:space="0" w:color="auto"/>
              <w:bottom w:val="single" w:sz="4" w:space="0" w:color="auto"/>
            </w:tcBorders>
            <w:shd w:val="solid" w:color="FFFFFF" w:fill="auto"/>
          </w:tcPr>
          <w:p w14:paraId="639C0990" w14:textId="77777777" w:rsidR="006B2DBE" w:rsidRPr="00AB7182" w:rsidRDefault="006B2DBE" w:rsidP="000B0B96">
            <w:pPr>
              <w:pStyle w:val="TAL"/>
              <w:rPr>
                <w:sz w:val="16"/>
                <w:szCs w:val="16"/>
              </w:rPr>
            </w:pPr>
          </w:p>
        </w:tc>
      </w:tr>
      <w:tr w:rsidR="006B2DBE" w:rsidRPr="00AB7182" w14:paraId="262C9573" w14:textId="77777777" w:rsidTr="00CB34D9">
        <w:tc>
          <w:tcPr>
            <w:tcW w:w="800" w:type="dxa"/>
            <w:tcBorders>
              <w:top w:val="single" w:sz="4" w:space="0" w:color="auto"/>
              <w:bottom w:val="single" w:sz="4" w:space="0" w:color="auto"/>
              <w:right w:val="single" w:sz="4" w:space="0" w:color="auto"/>
            </w:tcBorders>
            <w:shd w:val="solid" w:color="FFFFFF" w:fill="auto"/>
          </w:tcPr>
          <w:p w14:paraId="370FD74A" w14:textId="77777777" w:rsidR="006B2DBE" w:rsidRPr="00AB7182" w:rsidRDefault="006B2DBE" w:rsidP="00565A23">
            <w:pPr>
              <w:pStyle w:val="TAL"/>
              <w:rPr>
                <w:sz w:val="16"/>
                <w:szCs w:val="16"/>
              </w:rPr>
            </w:pPr>
            <w:r w:rsidRPr="00AB7182">
              <w:rPr>
                <w:sz w:val="16"/>
                <w:szCs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312E9" w14:textId="77777777" w:rsidR="006B2DBE" w:rsidRPr="00AB7182" w:rsidRDefault="006B2DBE" w:rsidP="00565A23">
            <w:pPr>
              <w:pStyle w:val="TAL"/>
              <w:rPr>
                <w:sz w:val="16"/>
                <w:szCs w:val="16"/>
              </w:rPr>
            </w:pPr>
            <w:r w:rsidRPr="00AB7182">
              <w:rPr>
                <w:sz w:val="16"/>
                <w:szCs w:val="16"/>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97D76" w14:textId="77777777" w:rsidR="006B2DBE" w:rsidRPr="00AB7182" w:rsidRDefault="006B2DBE" w:rsidP="000B0B96">
            <w:pPr>
              <w:pStyle w:val="TAL"/>
              <w:rPr>
                <w:sz w:val="16"/>
                <w:szCs w:val="16"/>
              </w:rPr>
            </w:pPr>
            <w:r w:rsidRPr="00AB7182">
              <w:rPr>
                <w:sz w:val="16"/>
                <w:szCs w:val="16"/>
              </w:rPr>
              <w:t>CP-120723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F0BC9" w14:textId="77777777" w:rsidR="006B2DBE" w:rsidRPr="00AB7182" w:rsidRDefault="006B2DBE" w:rsidP="000B0B96">
            <w:pPr>
              <w:pStyle w:val="TAL"/>
              <w:rPr>
                <w:color w:val="000000"/>
                <w:sz w:val="16"/>
                <w:szCs w:val="16"/>
              </w:rPr>
            </w:pPr>
            <w:r w:rsidRPr="00AB7182">
              <w:rPr>
                <w:color w:val="000000"/>
                <w:sz w:val="16"/>
                <w:szCs w:val="16"/>
              </w:rPr>
              <w:t>0185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3D16C"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5E6F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3979B4" w14:textId="77777777" w:rsidR="006B2DBE" w:rsidRPr="00AB7182" w:rsidRDefault="006B2DBE" w:rsidP="000B0B96">
            <w:pPr>
              <w:pStyle w:val="TAL"/>
              <w:rPr>
                <w:color w:val="000000"/>
                <w:sz w:val="16"/>
                <w:szCs w:val="16"/>
              </w:rPr>
            </w:pPr>
            <w:r w:rsidRPr="00AB7182">
              <w:rPr>
                <w:rFonts w:hint="eastAsia"/>
                <w:color w:val="000000"/>
                <w:sz w:val="16"/>
                <w:szCs w:val="16"/>
              </w:rPr>
              <w:t>Mn</w:t>
            </w:r>
            <w:r w:rsidRPr="00AB7182">
              <w:rPr>
                <w:color w:val="000000"/>
                <w:sz w:val="16"/>
                <w:szCs w:val="16"/>
              </w:rPr>
              <w:t xml:space="preserve"> interface updates of ECN Support Package</w:t>
            </w:r>
          </w:p>
        </w:tc>
        <w:tc>
          <w:tcPr>
            <w:tcW w:w="709" w:type="dxa"/>
            <w:tcBorders>
              <w:top w:val="single" w:sz="4" w:space="0" w:color="auto"/>
              <w:left w:val="single" w:sz="4" w:space="0" w:color="auto"/>
              <w:bottom w:val="single" w:sz="4" w:space="0" w:color="auto"/>
            </w:tcBorders>
            <w:shd w:val="solid" w:color="FFFFFF" w:fill="auto"/>
          </w:tcPr>
          <w:p w14:paraId="60FEB32C" w14:textId="77777777" w:rsidR="006B2DBE" w:rsidRPr="00AB7182" w:rsidRDefault="006B2DBE" w:rsidP="000B0B96">
            <w:pPr>
              <w:pStyle w:val="TAL"/>
              <w:rPr>
                <w:sz w:val="16"/>
                <w:szCs w:val="16"/>
              </w:rPr>
            </w:pPr>
            <w:r w:rsidRPr="00AB7182">
              <w:rPr>
                <w:sz w:val="16"/>
                <w:szCs w:val="16"/>
              </w:rPr>
              <w:t>11.1.0</w:t>
            </w:r>
          </w:p>
        </w:tc>
      </w:tr>
      <w:tr w:rsidR="006B2DBE" w:rsidRPr="00AB7182" w14:paraId="16AB3F33" w14:textId="77777777" w:rsidTr="00CB34D9">
        <w:tc>
          <w:tcPr>
            <w:tcW w:w="800" w:type="dxa"/>
            <w:tcBorders>
              <w:top w:val="single" w:sz="4" w:space="0" w:color="auto"/>
              <w:bottom w:val="single" w:sz="4" w:space="0" w:color="auto"/>
              <w:right w:val="single" w:sz="4" w:space="0" w:color="auto"/>
            </w:tcBorders>
            <w:shd w:val="solid" w:color="FFFFFF" w:fill="auto"/>
          </w:tcPr>
          <w:p w14:paraId="176E16ED" w14:textId="77777777" w:rsidR="006B2DBE" w:rsidRPr="00AB7182" w:rsidRDefault="006B2DBE" w:rsidP="00565A2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233C6" w14:textId="77777777" w:rsidR="006B2DBE" w:rsidRPr="00AB7182" w:rsidRDefault="006B2DBE" w:rsidP="00565A23">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391D2E" w14:textId="77777777" w:rsidR="006B2DBE" w:rsidRPr="00AB7182" w:rsidRDefault="006B2DBE" w:rsidP="000B0B96">
            <w:pPr>
              <w:pStyle w:val="TAL"/>
              <w:rPr>
                <w:sz w:val="16"/>
                <w:szCs w:val="16"/>
              </w:rPr>
            </w:pPr>
            <w:r w:rsidRPr="00AB7182">
              <w:rPr>
                <w:sz w:val="16"/>
                <w:szCs w:val="16"/>
              </w:rPr>
              <w:t>CP-120738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13710" w14:textId="77777777" w:rsidR="006B2DBE" w:rsidRPr="00AB7182" w:rsidRDefault="006B2DBE" w:rsidP="000B0B96">
            <w:pPr>
              <w:pStyle w:val="TAL"/>
              <w:rPr>
                <w:color w:val="000000"/>
                <w:sz w:val="16"/>
                <w:szCs w:val="16"/>
              </w:rPr>
            </w:pPr>
            <w:r w:rsidRPr="00AB7182">
              <w:rPr>
                <w:color w:val="000000"/>
                <w:sz w:val="16"/>
                <w:szCs w:val="16"/>
              </w:rPr>
              <w:t>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5A59"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8D3A2"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15BDCBE" w14:textId="77777777" w:rsidR="006B2DBE" w:rsidRPr="00AB7182" w:rsidRDefault="006B2DBE" w:rsidP="000B0B96">
            <w:pPr>
              <w:pStyle w:val="TAL"/>
              <w:rPr>
                <w:color w:val="000000"/>
                <w:sz w:val="16"/>
                <w:szCs w:val="16"/>
              </w:rPr>
            </w:pPr>
            <w:r w:rsidRPr="00AB7182">
              <w:rPr>
                <w:color w:val="000000"/>
                <w:sz w:val="16"/>
                <w:szCs w:val="16"/>
              </w:rPr>
              <w:t>T.38 default version</w:t>
            </w:r>
          </w:p>
        </w:tc>
        <w:tc>
          <w:tcPr>
            <w:tcW w:w="709" w:type="dxa"/>
            <w:tcBorders>
              <w:top w:val="single" w:sz="4" w:space="0" w:color="auto"/>
              <w:left w:val="single" w:sz="4" w:space="0" w:color="auto"/>
              <w:bottom w:val="single" w:sz="4" w:space="0" w:color="auto"/>
            </w:tcBorders>
            <w:shd w:val="solid" w:color="FFFFFF" w:fill="auto"/>
          </w:tcPr>
          <w:p w14:paraId="6C305EA1" w14:textId="77777777" w:rsidR="006B2DBE" w:rsidRPr="00AB7182" w:rsidRDefault="006B2DBE" w:rsidP="000B0B96">
            <w:pPr>
              <w:pStyle w:val="TAL"/>
              <w:rPr>
                <w:sz w:val="16"/>
                <w:szCs w:val="16"/>
              </w:rPr>
            </w:pPr>
          </w:p>
        </w:tc>
      </w:tr>
      <w:tr w:rsidR="006B2DBE" w:rsidRPr="00AB7182" w14:paraId="7F94F75B" w14:textId="77777777" w:rsidTr="00CB34D9">
        <w:tc>
          <w:tcPr>
            <w:tcW w:w="800" w:type="dxa"/>
            <w:tcBorders>
              <w:top w:val="single" w:sz="4" w:space="0" w:color="auto"/>
              <w:bottom w:val="single" w:sz="4" w:space="0" w:color="auto"/>
              <w:right w:val="single" w:sz="4" w:space="0" w:color="auto"/>
            </w:tcBorders>
            <w:shd w:val="solid" w:color="FFFFFF" w:fill="auto"/>
          </w:tcPr>
          <w:p w14:paraId="42A452FB" w14:textId="77777777" w:rsidR="006B2DBE" w:rsidRPr="00AB7182" w:rsidRDefault="006B2DBE" w:rsidP="00565A23">
            <w:pPr>
              <w:pStyle w:val="TAL"/>
              <w:rPr>
                <w:sz w:val="16"/>
                <w:szCs w:val="16"/>
              </w:rPr>
            </w:pPr>
            <w:r w:rsidRPr="00AB7182">
              <w:rPr>
                <w:sz w:val="16"/>
                <w:szCs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03DA7" w14:textId="77777777" w:rsidR="006B2DBE" w:rsidRPr="00AB7182" w:rsidRDefault="006B2DBE" w:rsidP="00565A23">
            <w:pPr>
              <w:pStyle w:val="TAL"/>
              <w:rPr>
                <w:sz w:val="16"/>
                <w:szCs w:val="16"/>
              </w:rPr>
            </w:pPr>
            <w:r w:rsidRPr="00AB7182">
              <w:rPr>
                <w:sz w:val="16"/>
                <w:szCs w:val="16"/>
              </w:rPr>
              <w:t>CT#59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9FAAC" w14:textId="77777777" w:rsidR="006B2DBE" w:rsidRPr="00AB7182" w:rsidRDefault="006B2DBE" w:rsidP="000B0B96">
            <w:pPr>
              <w:pStyle w:val="TAL"/>
              <w:rPr>
                <w:sz w:val="16"/>
                <w:szCs w:val="16"/>
              </w:rPr>
            </w:pPr>
            <w:r w:rsidRPr="00AB7182">
              <w:rPr>
                <w:sz w:val="16"/>
                <w:szCs w:val="16"/>
              </w:rPr>
              <w:t>CP-130013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26B81" w14:textId="77777777" w:rsidR="006B2DBE" w:rsidRPr="00AB7182" w:rsidRDefault="006B2DBE" w:rsidP="000B0B96">
            <w:pPr>
              <w:pStyle w:val="TAL"/>
              <w:rPr>
                <w:color w:val="000000"/>
                <w:sz w:val="16"/>
                <w:szCs w:val="16"/>
              </w:rPr>
            </w:pPr>
            <w:r w:rsidRPr="00AB7182">
              <w:rPr>
                <w:color w:val="000000"/>
                <w:sz w:val="16"/>
                <w:szCs w:val="16"/>
              </w:rPr>
              <w:t>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31797"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CF2FF"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B42CCC4" w14:textId="77777777" w:rsidR="006B2DBE" w:rsidRPr="00AB7182" w:rsidRDefault="006B2DBE" w:rsidP="000B0B96">
            <w:pPr>
              <w:pStyle w:val="TAL"/>
              <w:rPr>
                <w:color w:val="000000"/>
                <w:sz w:val="16"/>
                <w:szCs w:val="16"/>
              </w:rPr>
            </w:pPr>
            <w:r w:rsidRPr="00AB7182">
              <w:rPr>
                <w:color w:val="000000"/>
                <w:sz w:val="16"/>
                <w:szCs w:val="16"/>
              </w:rPr>
              <w:t>Support of RTCP-FB for MTSI</w:t>
            </w:r>
          </w:p>
        </w:tc>
        <w:tc>
          <w:tcPr>
            <w:tcW w:w="709" w:type="dxa"/>
            <w:tcBorders>
              <w:top w:val="single" w:sz="4" w:space="0" w:color="auto"/>
              <w:left w:val="single" w:sz="4" w:space="0" w:color="auto"/>
              <w:bottom w:val="single" w:sz="4" w:space="0" w:color="auto"/>
            </w:tcBorders>
            <w:shd w:val="solid" w:color="FFFFFF" w:fill="auto"/>
          </w:tcPr>
          <w:p w14:paraId="7CB67AE1" w14:textId="77777777" w:rsidR="006B2DBE" w:rsidRPr="00AB7182" w:rsidRDefault="006B2DBE" w:rsidP="000B0B96">
            <w:pPr>
              <w:pStyle w:val="TAL"/>
              <w:rPr>
                <w:sz w:val="16"/>
                <w:szCs w:val="16"/>
              </w:rPr>
            </w:pPr>
            <w:r w:rsidRPr="00AB7182">
              <w:rPr>
                <w:sz w:val="16"/>
                <w:szCs w:val="16"/>
              </w:rPr>
              <w:t>11.2.0</w:t>
            </w:r>
          </w:p>
        </w:tc>
      </w:tr>
      <w:tr w:rsidR="006B2DBE" w:rsidRPr="00AB7182" w14:paraId="3005B28B" w14:textId="77777777" w:rsidTr="00CB34D9">
        <w:tc>
          <w:tcPr>
            <w:tcW w:w="800" w:type="dxa"/>
            <w:tcBorders>
              <w:top w:val="single" w:sz="4" w:space="0" w:color="auto"/>
              <w:bottom w:val="single" w:sz="4" w:space="0" w:color="auto"/>
              <w:right w:val="single" w:sz="4" w:space="0" w:color="auto"/>
            </w:tcBorders>
            <w:shd w:val="solid" w:color="FFFFFF" w:fill="auto"/>
          </w:tcPr>
          <w:p w14:paraId="10E25460" w14:textId="77777777" w:rsidR="006B2DBE" w:rsidRPr="00AB7182" w:rsidRDefault="006B2DBE" w:rsidP="00565A23">
            <w:pPr>
              <w:pStyle w:val="TAL"/>
              <w:rPr>
                <w:sz w:val="16"/>
                <w:szCs w:val="16"/>
              </w:rPr>
            </w:pPr>
            <w:r w:rsidRPr="00AB7182">
              <w:rPr>
                <w:sz w:val="16"/>
                <w:szCs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B9328" w14:textId="77777777" w:rsidR="006B2DBE" w:rsidRPr="00AB7182" w:rsidRDefault="006B2DBE" w:rsidP="00565A23">
            <w:pPr>
              <w:pStyle w:val="TAL"/>
              <w:rPr>
                <w:sz w:val="16"/>
                <w:szCs w:val="16"/>
              </w:rPr>
            </w:pPr>
            <w:r w:rsidRPr="00AB7182">
              <w:rPr>
                <w:sz w:val="16"/>
                <w:szCs w:val="16"/>
              </w:rPr>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94CC7" w14:textId="77777777" w:rsidR="006B2DBE" w:rsidRPr="00AB7182" w:rsidRDefault="006B2DBE" w:rsidP="000B0B96">
            <w:pPr>
              <w:pStyle w:val="TAL"/>
              <w:rPr>
                <w:sz w:val="16"/>
                <w:szCs w:val="16"/>
              </w:rPr>
            </w:pPr>
            <w:r w:rsidRPr="00AB7182">
              <w:rPr>
                <w:sz w:val="16"/>
                <w:szCs w:val="16"/>
              </w:rPr>
              <w:t>CP-130294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37A0A" w14:textId="77777777" w:rsidR="006B2DBE" w:rsidRPr="00AB7182" w:rsidRDefault="006B2DBE" w:rsidP="000B0B96">
            <w:pPr>
              <w:pStyle w:val="TAL"/>
              <w:rPr>
                <w:color w:val="000000"/>
                <w:sz w:val="16"/>
                <w:szCs w:val="16"/>
              </w:rPr>
            </w:pPr>
            <w:r w:rsidRPr="00AB7182">
              <w:rPr>
                <w:color w:val="000000"/>
                <w:sz w:val="16"/>
                <w:szCs w:val="16"/>
              </w:rPr>
              <w:t>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7BF8" w14:textId="77777777" w:rsidR="006B2DBE" w:rsidRPr="00AB7182" w:rsidRDefault="006B2DBE" w:rsidP="000B0B96">
            <w:pPr>
              <w:pStyle w:val="TAL"/>
              <w:rPr>
                <w:sz w:val="16"/>
                <w:szCs w:val="16"/>
              </w:rPr>
            </w:pPr>
            <w:r w:rsidRPr="00AB718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A4A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4D4532" w14:textId="77777777" w:rsidR="006B2DBE" w:rsidRPr="00AB7182" w:rsidRDefault="006B2DBE" w:rsidP="000B0B96">
            <w:pPr>
              <w:pStyle w:val="TAL"/>
              <w:rPr>
                <w:color w:val="000000"/>
                <w:sz w:val="16"/>
                <w:szCs w:val="16"/>
              </w:rPr>
            </w:pPr>
            <w:r w:rsidRPr="00AB7182">
              <w:rPr>
                <w:color w:val="000000"/>
                <w:sz w:val="16"/>
                <w:szCs w:val="16"/>
              </w:rPr>
              <w:t>ECN relying reference change</w:t>
            </w:r>
          </w:p>
        </w:tc>
        <w:tc>
          <w:tcPr>
            <w:tcW w:w="709" w:type="dxa"/>
            <w:tcBorders>
              <w:top w:val="single" w:sz="4" w:space="0" w:color="auto"/>
              <w:left w:val="single" w:sz="4" w:space="0" w:color="auto"/>
              <w:bottom w:val="single" w:sz="4" w:space="0" w:color="auto"/>
            </w:tcBorders>
            <w:shd w:val="solid" w:color="FFFFFF" w:fill="auto"/>
          </w:tcPr>
          <w:p w14:paraId="3E647C6A" w14:textId="77777777" w:rsidR="006B2DBE" w:rsidRPr="00AB7182" w:rsidRDefault="006B2DBE" w:rsidP="000B0B96">
            <w:pPr>
              <w:pStyle w:val="TAL"/>
              <w:rPr>
                <w:sz w:val="16"/>
                <w:szCs w:val="16"/>
              </w:rPr>
            </w:pPr>
            <w:r w:rsidRPr="00AB7182">
              <w:rPr>
                <w:sz w:val="16"/>
                <w:szCs w:val="16"/>
              </w:rPr>
              <w:t>11.3.0</w:t>
            </w:r>
          </w:p>
        </w:tc>
      </w:tr>
      <w:tr w:rsidR="006B2DBE" w:rsidRPr="00AB7182" w14:paraId="7C9F91C9" w14:textId="77777777" w:rsidTr="00CB34D9">
        <w:tc>
          <w:tcPr>
            <w:tcW w:w="800" w:type="dxa"/>
            <w:tcBorders>
              <w:top w:val="single" w:sz="4" w:space="0" w:color="auto"/>
              <w:bottom w:val="single" w:sz="4" w:space="0" w:color="auto"/>
              <w:right w:val="single" w:sz="4" w:space="0" w:color="auto"/>
            </w:tcBorders>
            <w:shd w:val="solid" w:color="FFFFFF" w:fill="auto"/>
          </w:tcPr>
          <w:p w14:paraId="659F55A3" w14:textId="77777777" w:rsidR="006B2DBE" w:rsidRPr="00AB7182" w:rsidRDefault="006B2DBE" w:rsidP="00565A23">
            <w:pPr>
              <w:pStyle w:val="TAL"/>
              <w:rPr>
                <w:sz w:val="16"/>
                <w:szCs w:val="16"/>
              </w:rPr>
            </w:pPr>
            <w:r w:rsidRPr="00AB7182">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53192" w14:textId="77777777" w:rsidR="006B2DBE" w:rsidRPr="00AB7182" w:rsidRDefault="006B2DBE" w:rsidP="00565A23">
            <w:pPr>
              <w:pStyle w:val="TAL"/>
              <w:rPr>
                <w:sz w:val="16"/>
                <w:szCs w:val="16"/>
              </w:rPr>
            </w:pPr>
            <w:r w:rsidRPr="00AB7182">
              <w:rPr>
                <w:sz w:val="16"/>
                <w:szCs w:val="16"/>
              </w:rPr>
              <w:t>CT#64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B8255" w14:textId="77777777" w:rsidR="006B2DBE" w:rsidRPr="00AB7182" w:rsidRDefault="006B2DBE" w:rsidP="000B0B96">
            <w:pPr>
              <w:pStyle w:val="TAL"/>
              <w:rPr>
                <w:sz w:val="16"/>
                <w:szCs w:val="16"/>
              </w:rPr>
            </w:pPr>
            <w:r w:rsidRPr="00AB7182">
              <w:rPr>
                <w:sz w:val="16"/>
                <w:szCs w:val="16"/>
              </w:rPr>
              <w:t>CP-140248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3DDFB" w14:textId="77777777" w:rsidR="006B2DBE" w:rsidRPr="00AB7182" w:rsidRDefault="006B2DBE" w:rsidP="000B0B96">
            <w:pPr>
              <w:pStyle w:val="TAL"/>
              <w:rPr>
                <w:color w:val="000000"/>
                <w:sz w:val="16"/>
                <w:szCs w:val="16"/>
              </w:rPr>
            </w:pPr>
            <w:r w:rsidRPr="00AB7182">
              <w:rPr>
                <w:color w:val="000000"/>
                <w:sz w:val="16"/>
                <w:szCs w:val="16"/>
              </w:rPr>
              <w:t>0193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7BDA1" w14:textId="77777777" w:rsidR="006B2DBE" w:rsidRPr="00AB7182" w:rsidRDefault="006B2DBE" w:rsidP="000B0B96">
            <w:pPr>
              <w:pStyle w:val="TAL"/>
              <w:rPr>
                <w:sz w:val="16"/>
                <w:szCs w:val="16"/>
              </w:rPr>
            </w:pPr>
            <w:r w:rsidRPr="00AB718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27BF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DEB8316" w14:textId="77777777" w:rsidR="006B2DBE" w:rsidRPr="00AB7182" w:rsidRDefault="006B2DBE" w:rsidP="000B0B96">
            <w:pPr>
              <w:pStyle w:val="TAL"/>
              <w:rPr>
                <w:color w:val="000000"/>
                <w:sz w:val="16"/>
                <w:szCs w:val="16"/>
              </w:rPr>
            </w:pPr>
            <w:r w:rsidRPr="00AB7182">
              <w:rPr>
                <w:color w:val="000000"/>
                <w:sz w:val="16"/>
                <w:szCs w:val="16"/>
              </w:rPr>
              <w:t xml:space="preserve">ICE support in </w:t>
            </w:r>
            <w:r w:rsidRPr="00AB7182">
              <w:rPr>
                <w:rFonts w:hint="eastAsia"/>
                <w:color w:val="000000"/>
                <w:sz w:val="16"/>
                <w:szCs w:val="16"/>
              </w:rPr>
              <w:t>Mn</w:t>
            </w:r>
            <w:r w:rsidRPr="00AB7182">
              <w:rPr>
                <w:color w:val="000000"/>
                <w:sz w:val="16"/>
                <w:szCs w:val="16"/>
              </w:rPr>
              <w:t xml:space="preserve"> interface</w:t>
            </w:r>
          </w:p>
        </w:tc>
        <w:tc>
          <w:tcPr>
            <w:tcW w:w="709" w:type="dxa"/>
            <w:tcBorders>
              <w:top w:val="single" w:sz="4" w:space="0" w:color="auto"/>
              <w:left w:val="single" w:sz="4" w:space="0" w:color="auto"/>
              <w:bottom w:val="single" w:sz="4" w:space="0" w:color="auto"/>
            </w:tcBorders>
            <w:shd w:val="solid" w:color="FFFFFF" w:fill="auto"/>
          </w:tcPr>
          <w:p w14:paraId="3F10A53B" w14:textId="77777777" w:rsidR="006B2DBE" w:rsidRPr="00AB7182" w:rsidRDefault="006B2DBE" w:rsidP="000B0B96">
            <w:pPr>
              <w:pStyle w:val="TAL"/>
              <w:rPr>
                <w:sz w:val="16"/>
                <w:szCs w:val="16"/>
              </w:rPr>
            </w:pPr>
            <w:r w:rsidRPr="00AB7182">
              <w:rPr>
                <w:sz w:val="16"/>
                <w:szCs w:val="16"/>
              </w:rPr>
              <w:t>12.0.0</w:t>
            </w:r>
          </w:p>
        </w:tc>
      </w:tr>
      <w:tr w:rsidR="006B2DBE" w:rsidRPr="00AB7182" w14:paraId="5927C21C" w14:textId="77777777" w:rsidTr="00CB34D9">
        <w:tc>
          <w:tcPr>
            <w:tcW w:w="800" w:type="dxa"/>
            <w:tcBorders>
              <w:top w:val="single" w:sz="4" w:space="0" w:color="auto"/>
              <w:bottom w:val="single" w:sz="4" w:space="0" w:color="auto"/>
              <w:right w:val="single" w:sz="4" w:space="0" w:color="auto"/>
            </w:tcBorders>
            <w:shd w:val="solid" w:color="FFFFFF" w:fill="auto"/>
          </w:tcPr>
          <w:p w14:paraId="10A8C58E" w14:textId="77777777" w:rsidR="006B2DBE" w:rsidRPr="00AB7182" w:rsidRDefault="006B2DBE" w:rsidP="00565A23">
            <w:pPr>
              <w:pStyle w:val="TAL"/>
              <w:rPr>
                <w:sz w:val="16"/>
                <w:szCs w:val="16"/>
              </w:rPr>
            </w:pPr>
            <w:r w:rsidRPr="00AB7182">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FA40A" w14:textId="77777777" w:rsidR="006B2DBE" w:rsidRPr="00AB7182" w:rsidRDefault="006B2DBE" w:rsidP="00565A23">
            <w:pPr>
              <w:pStyle w:val="TAL"/>
              <w:rPr>
                <w:sz w:val="16"/>
                <w:szCs w:val="16"/>
              </w:rPr>
            </w:pPr>
            <w:r w:rsidRPr="00AB7182">
              <w:rPr>
                <w:sz w:val="16"/>
                <w:szCs w:val="16"/>
              </w:rPr>
              <w:t>CT#66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4EA1A" w14:textId="77777777" w:rsidR="006B2DBE" w:rsidRPr="00AB7182" w:rsidRDefault="006B2DBE" w:rsidP="000B0B96">
            <w:pPr>
              <w:pStyle w:val="TAL"/>
              <w:rPr>
                <w:sz w:val="16"/>
                <w:szCs w:val="16"/>
              </w:rPr>
            </w:pPr>
            <w:r w:rsidRPr="00AB7182">
              <w:rPr>
                <w:sz w:val="16"/>
                <w:szCs w:val="16"/>
              </w:rPr>
              <w:t>CP-140788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5B273" w14:textId="77777777" w:rsidR="006B2DBE" w:rsidRPr="00AB7182" w:rsidRDefault="006B2DBE" w:rsidP="000B0B96">
            <w:pPr>
              <w:pStyle w:val="TAL"/>
              <w:rPr>
                <w:color w:val="000000"/>
                <w:sz w:val="16"/>
                <w:szCs w:val="16"/>
              </w:rPr>
            </w:pPr>
            <w:r w:rsidRPr="00AB7182">
              <w:rPr>
                <w:color w:val="000000"/>
                <w:sz w:val="16"/>
                <w:szCs w:val="16"/>
              </w:rPr>
              <w:t>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B8CC"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D4DD6"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E7001E1" w14:textId="77777777" w:rsidR="006B2DBE" w:rsidRPr="00AB7182" w:rsidRDefault="006B2DBE" w:rsidP="00187AFC">
            <w:pPr>
              <w:pStyle w:val="TAL"/>
              <w:rPr>
                <w:color w:val="000000"/>
                <w:sz w:val="16"/>
                <w:szCs w:val="16"/>
              </w:rPr>
            </w:pPr>
            <w:r w:rsidRPr="00AB7182">
              <w:rPr>
                <w:color w:val="000000"/>
                <w:sz w:val="16"/>
                <w:szCs w:val="16"/>
              </w:rPr>
              <w:t>Adding support for EVS codec</w:t>
            </w:r>
          </w:p>
        </w:tc>
        <w:tc>
          <w:tcPr>
            <w:tcW w:w="709" w:type="dxa"/>
            <w:tcBorders>
              <w:top w:val="single" w:sz="4" w:space="0" w:color="auto"/>
              <w:left w:val="single" w:sz="4" w:space="0" w:color="auto"/>
              <w:bottom w:val="single" w:sz="4" w:space="0" w:color="auto"/>
            </w:tcBorders>
            <w:shd w:val="solid" w:color="FFFFFF" w:fill="auto"/>
          </w:tcPr>
          <w:p w14:paraId="6A04E73B" w14:textId="77777777" w:rsidR="006B2DBE" w:rsidRPr="00AB7182" w:rsidRDefault="006B2DBE" w:rsidP="000B0B96">
            <w:pPr>
              <w:pStyle w:val="TAL"/>
              <w:rPr>
                <w:sz w:val="16"/>
                <w:szCs w:val="16"/>
              </w:rPr>
            </w:pPr>
            <w:r w:rsidRPr="00AB7182">
              <w:rPr>
                <w:sz w:val="16"/>
                <w:szCs w:val="16"/>
              </w:rPr>
              <w:t>12.1.0</w:t>
            </w:r>
          </w:p>
        </w:tc>
      </w:tr>
      <w:tr w:rsidR="006B2DBE" w:rsidRPr="00AB7182" w14:paraId="79578EEF" w14:textId="77777777" w:rsidTr="00CB34D9">
        <w:tc>
          <w:tcPr>
            <w:tcW w:w="800" w:type="dxa"/>
            <w:tcBorders>
              <w:top w:val="single" w:sz="4" w:space="0" w:color="auto"/>
              <w:bottom w:val="single" w:sz="4" w:space="0" w:color="auto"/>
              <w:right w:val="single" w:sz="4" w:space="0" w:color="auto"/>
            </w:tcBorders>
            <w:shd w:val="solid" w:color="FFFFFF" w:fill="auto"/>
          </w:tcPr>
          <w:p w14:paraId="654E99CA" w14:textId="77777777" w:rsidR="006B2DBE" w:rsidRPr="00AB7182" w:rsidRDefault="006B2DBE" w:rsidP="00565A23">
            <w:pPr>
              <w:pStyle w:val="TAL"/>
              <w:rPr>
                <w:sz w:val="16"/>
                <w:szCs w:val="16"/>
                <w:lang w:val="fi-FI"/>
              </w:rPr>
            </w:pPr>
            <w:r w:rsidRPr="00AB7182">
              <w:rPr>
                <w:sz w:val="16"/>
                <w:szCs w:val="16"/>
              </w:rPr>
              <w:t>2015</w:t>
            </w:r>
            <w:r w:rsidRPr="00AB7182">
              <w:rPr>
                <w:sz w:val="16"/>
                <w:szCs w:val="16"/>
                <w:lang w:val="fi-FI"/>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6ED09F" w14:textId="77777777" w:rsidR="006B2DBE" w:rsidRPr="00AB7182" w:rsidRDefault="006B2DBE" w:rsidP="00565A23">
            <w:pPr>
              <w:pStyle w:val="TAL"/>
              <w:rPr>
                <w:sz w:val="16"/>
                <w:szCs w:val="16"/>
              </w:rPr>
            </w:pPr>
            <w:r w:rsidRPr="00AB7182">
              <w:rPr>
                <w:sz w:val="16"/>
                <w:szCs w:val="16"/>
              </w:rPr>
              <w:t>CT#69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62F5E" w14:textId="77777777" w:rsidR="006B2DBE" w:rsidRPr="00AB7182" w:rsidRDefault="006B2DBE" w:rsidP="000B0B96">
            <w:pPr>
              <w:pStyle w:val="TAL"/>
              <w:rPr>
                <w:sz w:val="16"/>
                <w:szCs w:val="16"/>
              </w:rPr>
            </w:pPr>
            <w:r w:rsidRPr="00AB7182">
              <w:rPr>
                <w:sz w:val="16"/>
                <w:szCs w:val="16"/>
              </w:rPr>
              <w:t>CP-150430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3E731" w14:textId="77777777" w:rsidR="006B2DBE" w:rsidRPr="00AB7182" w:rsidRDefault="006B2DBE" w:rsidP="000B0B96">
            <w:pPr>
              <w:pStyle w:val="TAL"/>
              <w:rPr>
                <w:color w:val="000000"/>
                <w:sz w:val="16"/>
                <w:szCs w:val="16"/>
              </w:rPr>
            </w:pPr>
            <w:r w:rsidRPr="00AB7182">
              <w:rPr>
                <w:color w:val="000000"/>
                <w:sz w:val="16"/>
                <w:szCs w:val="16"/>
              </w:rPr>
              <w:t>0196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90590"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73915"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E55B751" w14:textId="77777777" w:rsidR="006B2DBE" w:rsidRPr="00AB7182" w:rsidRDefault="006B2DBE" w:rsidP="00187AFC">
            <w:pPr>
              <w:pStyle w:val="TAL"/>
              <w:rPr>
                <w:color w:val="000000"/>
                <w:sz w:val="16"/>
                <w:szCs w:val="16"/>
              </w:rPr>
            </w:pPr>
            <w:r w:rsidRPr="00AB7182">
              <w:rPr>
                <w:color w:val="000000"/>
                <w:sz w:val="16"/>
                <w:szCs w:val="16"/>
              </w:rPr>
              <w:t>Correction on SDP for Real-Time Text</w:t>
            </w:r>
          </w:p>
        </w:tc>
        <w:tc>
          <w:tcPr>
            <w:tcW w:w="709" w:type="dxa"/>
            <w:tcBorders>
              <w:top w:val="single" w:sz="4" w:space="0" w:color="auto"/>
              <w:left w:val="single" w:sz="4" w:space="0" w:color="auto"/>
              <w:bottom w:val="single" w:sz="4" w:space="0" w:color="auto"/>
            </w:tcBorders>
            <w:shd w:val="solid" w:color="FFFFFF" w:fill="auto"/>
          </w:tcPr>
          <w:p w14:paraId="49666C5A" w14:textId="77777777" w:rsidR="006B2DBE" w:rsidRPr="00AB7182" w:rsidRDefault="006B2DBE" w:rsidP="000B0B96">
            <w:pPr>
              <w:pStyle w:val="TAL"/>
              <w:rPr>
                <w:sz w:val="16"/>
                <w:szCs w:val="16"/>
              </w:rPr>
            </w:pPr>
            <w:r w:rsidRPr="00AB7182">
              <w:rPr>
                <w:sz w:val="16"/>
                <w:szCs w:val="16"/>
              </w:rPr>
              <w:t>13.0.0</w:t>
            </w:r>
          </w:p>
        </w:tc>
      </w:tr>
      <w:tr w:rsidR="006B2DBE" w:rsidRPr="00AB7182" w14:paraId="7D73FC56" w14:textId="77777777" w:rsidTr="00CB34D9">
        <w:tc>
          <w:tcPr>
            <w:tcW w:w="800" w:type="dxa"/>
            <w:tcBorders>
              <w:top w:val="single" w:sz="4" w:space="0" w:color="auto"/>
              <w:bottom w:val="single" w:sz="4" w:space="0" w:color="auto"/>
              <w:right w:val="single" w:sz="4" w:space="0" w:color="auto"/>
            </w:tcBorders>
            <w:shd w:val="solid" w:color="FFFFFF" w:fill="auto"/>
          </w:tcPr>
          <w:p w14:paraId="2F1369A6" w14:textId="77777777" w:rsidR="006B2DBE" w:rsidRPr="00AB7182" w:rsidRDefault="006B2DBE" w:rsidP="00565A23">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8E4D7" w14:textId="77777777" w:rsidR="006B2DBE" w:rsidRPr="00AB7182" w:rsidRDefault="006B2DBE" w:rsidP="00565A23">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FFD649" w14:textId="77777777" w:rsidR="006B2DBE" w:rsidRPr="00AB7182" w:rsidRDefault="006B2DBE" w:rsidP="000B0B96">
            <w:pPr>
              <w:pStyle w:val="TAL"/>
              <w:rPr>
                <w:sz w:val="16"/>
                <w:szCs w:val="16"/>
              </w:rPr>
            </w:pPr>
            <w:r w:rsidRPr="00AB7182">
              <w:rPr>
                <w:sz w:val="16"/>
                <w:szCs w:val="16"/>
              </w:rPr>
              <w:t>CP-160048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C819D" w14:textId="77777777" w:rsidR="006B2DBE" w:rsidRPr="00AB7182" w:rsidRDefault="006B2DBE" w:rsidP="000B0B96">
            <w:pPr>
              <w:pStyle w:val="TAL"/>
              <w:rPr>
                <w:color w:val="000000"/>
                <w:sz w:val="16"/>
                <w:szCs w:val="16"/>
              </w:rPr>
            </w:pPr>
            <w:r w:rsidRPr="00AB7182">
              <w:rPr>
                <w:color w:val="000000"/>
                <w:sz w:val="16"/>
                <w:szCs w:val="16"/>
              </w:rPr>
              <w:t>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54EBB"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A4EF2"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7B39327" w14:textId="77777777" w:rsidR="006B2DBE" w:rsidRPr="00AB7182" w:rsidRDefault="006B2DBE" w:rsidP="00187AFC">
            <w:pPr>
              <w:pStyle w:val="TAL"/>
              <w:rPr>
                <w:color w:val="000000"/>
                <w:sz w:val="16"/>
                <w:szCs w:val="16"/>
              </w:rPr>
            </w:pPr>
            <w:r w:rsidRPr="00AB7182">
              <w:rPr>
                <w:color w:val="000000"/>
                <w:sz w:val="16"/>
                <w:szCs w:val="16"/>
              </w:rPr>
              <w:t>Removal of references to TS 26.236</w:t>
            </w:r>
          </w:p>
        </w:tc>
        <w:tc>
          <w:tcPr>
            <w:tcW w:w="709" w:type="dxa"/>
            <w:tcBorders>
              <w:top w:val="single" w:sz="4" w:space="0" w:color="auto"/>
              <w:left w:val="single" w:sz="4" w:space="0" w:color="auto"/>
              <w:bottom w:val="single" w:sz="4" w:space="0" w:color="auto"/>
            </w:tcBorders>
            <w:shd w:val="solid" w:color="FFFFFF" w:fill="auto"/>
          </w:tcPr>
          <w:p w14:paraId="0F20EEC0" w14:textId="77777777" w:rsidR="006B2DBE" w:rsidRPr="00AB7182" w:rsidRDefault="006B2DBE" w:rsidP="000B0B96">
            <w:pPr>
              <w:pStyle w:val="TAL"/>
              <w:rPr>
                <w:sz w:val="16"/>
                <w:szCs w:val="16"/>
              </w:rPr>
            </w:pPr>
            <w:r w:rsidRPr="00AB7182">
              <w:rPr>
                <w:sz w:val="16"/>
                <w:szCs w:val="16"/>
              </w:rPr>
              <w:t>13.1.0</w:t>
            </w:r>
          </w:p>
        </w:tc>
      </w:tr>
      <w:tr w:rsidR="006B2DBE" w:rsidRPr="00AB7182" w14:paraId="25973684" w14:textId="77777777" w:rsidTr="00CB34D9">
        <w:tc>
          <w:tcPr>
            <w:tcW w:w="800" w:type="dxa"/>
            <w:tcBorders>
              <w:top w:val="single" w:sz="4" w:space="0" w:color="auto"/>
              <w:bottom w:val="single" w:sz="4" w:space="0" w:color="auto"/>
              <w:right w:val="single" w:sz="4" w:space="0" w:color="auto"/>
            </w:tcBorders>
            <w:shd w:val="solid" w:color="FFFFFF" w:fill="auto"/>
          </w:tcPr>
          <w:p w14:paraId="65A45F1C" w14:textId="77777777" w:rsidR="006B2DBE" w:rsidRPr="00AB7182" w:rsidRDefault="006B2DBE" w:rsidP="00D23D05">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1965A" w14:textId="77777777" w:rsidR="006B2DBE" w:rsidRPr="00AB7182" w:rsidRDefault="006B2DBE" w:rsidP="00D23D05">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EB18" w14:textId="77777777" w:rsidR="006B2DBE" w:rsidRPr="00AB7182" w:rsidRDefault="006B2DBE" w:rsidP="00D23D05">
            <w:pPr>
              <w:pStyle w:val="TAL"/>
              <w:rPr>
                <w:sz w:val="16"/>
                <w:szCs w:val="16"/>
              </w:rPr>
            </w:pPr>
            <w:r w:rsidRPr="00AB7182">
              <w:rPr>
                <w:sz w:val="16"/>
                <w:szCs w:val="16"/>
              </w:rPr>
              <w:t>CP-160034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49684" w14:textId="77777777" w:rsidR="006B2DBE" w:rsidRPr="00AB7182" w:rsidRDefault="006B2DBE" w:rsidP="00D23D05">
            <w:pPr>
              <w:pStyle w:val="TAL"/>
              <w:rPr>
                <w:color w:val="000000"/>
                <w:sz w:val="16"/>
                <w:szCs w:val="16"/>
              </w:rPr>
            </w:pPr>
            <w:r w:rsidRPr="00AB7182">
              <w:rPr>
                <w:color w:val="000000"/>
                <w:sz w:val="16"/>
                <w:szCs w:val="16"/>
              </w:rPr>
              <w:t>0198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1287" w14:textId="77777777" w:rsidR="006B2DBE" w:rsidRPr="00AB7182" w:rsidRDefault="006B2DBE" w:rsidP="00D23D05">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CE50" w14:textId="77777777" w:rsidR="006B2DBE" w:rsidRPr="00AB718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DD5A3E8" w14:textId="77777777" w:rsidR="006B2DBE" w:rsidRPr="00AB7182" w:rsidRDefault="006B2DBE" w:rsidP="00D23D05">
            <w:pPr>
              <w:pStyle w:val="TAL"/>
              <w:rPr>
                <w:color w:val="000000"/>
                <w:sz w:val="16"/>
                <w:szCs w:val="16"/>
              </w:rPr>
            </w:pPr>
            <w:r w:rsidRPr="00AB7182">
              <w:rPr>
                <w:color w:val="000000"/>
                <w:sz w:val="16"/>
                <w:szCs w:val="16"/>
              </w:rPr>
              <w:t>Support of enhanced bandwidth negotiation mechanism for MTSI sessions</w:t>
            </w:r>
          </w:p>
        </w:tc>
        <w:tc>
          <w:tcPr>
            <w:tcW w:w="709" w:type="dxa"/>
            <w:tcBorders>
              <w:top w:val="single" w:sz="4" w:space="0" w:color="auto"/>
              <w:left w:val="single" w:sz="4" w:space="0" w:color="auto"/>
              <w:bottom w:val="single" w:sz="4" w:space="0" w:color="auto"/>
            </w:tcBorders>
            <w:shd w:val="solid" w:color="FFFFFF" w:fill="auto"/>
          </w:tcPr>
          <w:p w14:paraId="37FDFB1C" w14:textId="77777777" w:rsidR="006B2DBE" w:rsidRPr="00AB7182" w:rsidRDefault="006B2DBE" w:rsidP="00D23D05">
            <w:pPr>
              <w:pStyle w:val="TAL"/>
              <w:rPr>
                <w:sz w:val="16"/>
                <w:szCs w:val="16"/>
              </w:rPr>
            </w:pPr>
            <w:r w:rsidRPr="00AB7182">
              <w:rPr>
                <w:sz w:val="16"/>
                <w:szCs w:val="16"/>
              </w:rPr>
              <w:t>13.1.0</w:t>
            </w:r>
          </w:p>
        </w:tc>
      </w:tr>
      <w:tr w:rsidR="006B2DBE" w:rsidRPr="00AB7182" w14:paraId="62DD00B0" w14:textId="77777777" w:rsidTr="000F038B">
        <w:tc>
          <w:tcPr>
            <w:tcW w:w="800" w:type="dxa"/>
            <w:tcBorders>
              <w:top w:val="single" w:sz="4" w:space="0" w:color="auto"/>
              <w:bottom w:val="single" w:sz="4" w:space="0" w:color="auto"/>
              <w:right w:val="single" w:sz="4" w:space="0" w:color="auto"/>
            </w:tcBorders>
            <w:shd w:val="solid" w:color="FFFFFF" w:fill="auto"/>
          </w:tcPr>
          <w:p w14:paraId="35133B86" w14:textId="77777777" w:rsidR="006B2DBE" w:rsidRPr="00AB7182" w:rsidRDefault="006B2DBE" w:rsidP="00D23D05">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47CA" w14:textId="77777777" w:rsidR="006B2DBE" w:rsidRPr="00AB7182" w:rsidRDefault="006B2DBE" w:rsidP="00D23D05">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1EE7E" w14:textId="77777777" w:rsidR="006B2DBE" w:rsidRPr="00AB7182" w:rsidRDefault="006B2DBE" w:rsidP="00D23D05">
            <w:pPr>
              <w:pStyle w:val="TAL"/>
              <w:rPr>
                <w:sz w:val="16"/>
                <w:szCs w:val="16"/>
              </w:rPr>
            </w:pPr>
            <w:r w:rsidRPr="00AB7182">
              <w:rPr>
                <w:sz w:val="16"/>
                <w:szCs w:val="16"/>
              </w:rPr>
              <w:t>CP-160021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73702" w14:textId="77777777" w:rsidR="006B2DBE" w:rsidRPr="00AB7182" w:rsidRDefault="006B2DBE" w:rsidP="00D23D05">
            <w:pPr>
              <w:pStyle w:val="TAL"/>
              <w:rPr>
                <w:color w:val="000000"/>
                <w:sz w:val="16"/>
                <w:szCs w:val="16"/>
              </w:rPr>
            </w:pPr>
            <w:r w:rsidRPr="00AB7182">
              <w:rPr>
                <w:color w:val="000000"/>
                <w:sz w:val="16"/>
                <w:szCs w:val="16"/>
              </w:rPr>
              <w:t>0199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61C66" w14:textId="77777777" w:rsidR="006B2DBE" w:rsidRPr="00AB7182" w:rsidRDefault="006B2DBE" w:rsidP="00D23D05">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C3245" w14:textId="77777777" w:rsidR="006B2DBE" w:rsidRPr="00AB718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F616A43" w14:textId="77777777" w:rsidR="006B2DBE" w:rsidRPr="00AB7182" w:rsidRDefault="006B2DBE" w:rsidP="00D23D05">
            <w:pPr>
              <w:pStyle w:val="TAL"/>
              <w:rPr>
                <w:color w:val="000000"/>
                <w:sz w:val="16"/>
                <w:szCs w:val="16"/>
              </w:rPr>
            </w:pPr>
            <w:r w:rsidRPr="00AB7182">
              <w:rPr>
                <w:rFonts w:hint="eastAsia"/>
                <w:color w:val="000000"/>
                <w:sz w:val="16"/>
                <w:szCs w:val="16"/>
              </w:rPr>
              <w:t>Mn</w:t>
            </w:r>
            <w:r w:rsidRPr="00AB7182">
              <w:rPr>
                <w:color w:val="000000"/>
                <w:sz w:val="16"/>
                <w:szCs w:val="16"/>
              </w:rPr>
              <w:t xml:space="preserve"> stage 3 to support SDP Capability Negotiation</w:t>
            </w:r>
          </w:p>
        </w:tc>
        <w:tc>
          <w:tcPr>
            <w:tcW w:w="709" w:type="dxa"/>
            <w:tcBorders>
              <w:top w:val="single" w:sz="4" w:space="0" w:color="auto"/>
              <w:left w:val="single" w:sz="4" w:space="0" w:color="auto"/>
              <w:bottom w:val="single" w:sz="4" w:space="0" w:color="auto"/>
            </w:tcBorders>
            <w:shd w:val="solid" w:color="FFFFFF" w:fill="auto"/>
          </w:tcPr>
          <w:p w14:paraId="57368D71" w14:textId="77777777" w:rsidR="006B2DBE" w:rsidRPr="00AB7182" w:rsidRDefault="006B2DBE" w:rsidP="00D23D05">
            <w:pPr>
              <w:pStyle w:val="TAL"/>
              <w:rPr>
                <w:sz w:val="16"/>
                <w:szCs w:val="16"/>
              </w:rPr>
            </w:pPr>
            <w:r w:rsidRPr="00AB7182">
              <w:rPr>
                <w:sz w:val="16"/>
                <w:szCs w:val="16"/>
              </w:rPr>
              <w:t>13.1.0</w:t>
            </w:r>
          </w:p>
        </w:tc>
      </w:tr>
      <w:tr w:rsidR="006B2DBE" w:rsidRPr="00567942" w14:paraId="39D7B0C4" w14:textId="77777777" w:rsidTr="00CB34D9">
        <w:tc>
          <w:tcPr>
            <w:tcW w:w="800" w:type="dxa"/>
            <w:tcBorders>
              <w:top w:val="single" w:sz="4" w:space="0" w:color="auto"/>
              <w:bottom w:val="single" w:sz="4" w:space="0" w:color="auto"/>
              <w:right w:val="single" w:sz="4" w:space="0" w:color="auto"/>
            </w:tcBorders>
            <w:shd w:val="solid" w:color="FFFFFF" w:fill="auto"/>
          </w:tcPr>
          <w:p w14:paraId="53705B91" w14:textId="77777777" w:rsidR="006B2DBE" w:rsidRPr="00567942" w:rsidRDefault="006B2DBE" w:rsidP="00D23D05">
            <w:pPr>
              <w:pStyle w:val="TAL"/>
              <w:rPr>
                <w:sz w:val="16"/>
                <w:szCs w:val="16"/>
              </w:rPr>
            </w:pPr>
            <w:r w:rsidRPr="00567942">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5BEA4" w14:textId="77777777" w:rsidR="006B2DBE" w:rsidRPr="00567942" w:rsidRDefault="006B2DBE" w:rsidP="00D23D05">
            <w:pPr>
              <w:pStyle w:val="TAL"/>
              <w:rPr>
                <w:sz w:val="16"/>
                <w:szCs w:val="16"/>
              </w:rPr>
            </w:pPr>
            <w:r w:rsidRPr="00567942">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1F61CE" w14:textId="77777777" w:rsidR="006B2DBE" w:rsidRPr="00567942" w:rsidRDefault="006B2DBE" w:rsidP="00D23D05">
            <w:pPr>
              <w:pStyle w:val="TAL"/>
              <w:rPr>
                <w:sz w:val="16"/>
                <w:szCs w:val="16"/>
              </w:rPr>
            </w:pPr>
            <w:r w:rsidRPr="00567942">
              <w:rPr>
                <w:sz w:val="16"/>
                <w:szCs w:val="16"/>
              </w:rPr>
              <w:t>CP-160229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81FEF" w14:textId="77777777" w:rsidR="006B2DBE" w:rsidRPr="00567942" w:rsidRDefault="006B2DBE" w:rsidP="00D23D05">
            <w:pPr>
              <w:pStyle w:val="TAL"/>
              <w:rPr>
                <w:color w:val="000000"/>
                <w:sz w:val="16"/>
                <w:szCs w:val="16"/>
              </w:rPr>
            </w:pPr>
            <w:r w:rsidRPr="00567942">
              <w:rPr>
                <w:color w:val="000000"/>
                <w:sz w:val="16"/>
                <w:szCs w:val="16"/>
              </w:rPr>
              <w:t>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DF6A7" w14:textId="77777777" w:rsidR="006B2DBE" w:rsidRPr="00567942" w:rsidRDefault="006B2DBE" w:rsidP="00D23D05">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54E9" w14:textId="77777777" w:rsidR="006B2DBE" w:rsidRPr="0056794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CF24C3B" w14:textId="77777777" w:rsidR="006B2DBE" w:rsidRPr="00567942" w:rsidRDefault="006B2DBE" w:rsidP="00D23D05">
            <w:pPr>
              <w:pStyle w:val="TAL"/>
              <w:rPr>
                <w:color w:val="000000"/>
                <w:sz w:val="16"/>
                <w:szCs w:val="16"/>
              </w:rPr>
            </w:pPr>
            <w:r w:rsidRPr="00567942">
              <w:rPr>
                <w:color w:val="000000"/>
                <w:sz w:val="16"/>
                <w:szCs w:val="16"/>
              </w:rPr>
              <w:t>Rate adaptation clarification</w:t>
            </w:r>
          </w:p>
        </w:tc>
        <w:tc>
          <w:tcPr>
            <w:tcW w:w="709" w:type="dxa"/>
            <w:tcBorders>
              <w:top w:val="single" w:sz="4" w:space="0" w:color="auto"/>
              <w:left w:val="single" w:sz="4" w:space="0" w:color="auto"/>
              <w:bottom w:val="single" w:sz="4" w:space="0" w:color="auto"/>
            </w:tcBorders>
            <w:shd w:val="solid" w:color="FFFFFF" w:fill="auto"/>
          </w:tcPr>
          <w:p w14:paraId="56634840" w14:textId="77777777" w:rsidR="006B2DBE" w:rsidRPr="00567942" w:rsidRDefault="006B2DBE" w:rsidP="00D23D05">
            <w:pPr>
              <w:pStyle w:val="TAL"/>
              <w:rPr>
                <w:sz w:val="16"/>
                <w:szCs w:val="16"/>
              </w:rPr>
            </w:pPr>
            <w:r w:rsidRPr="00567942">
              <w:rPr>
                <w:sz w:val="16"/>
                <w:szCs w:val="16"/>
              </w:rPr>
              <w:t>13.2.0</w:t>
            </w:r>
          </w:p>
        </w:tc>
      </w:tr>
      <w:tr w:rsidR="006B2DBE" w:rsidRPr="00567942" w14:paraId="388EEF5A" w14:textId="77777777" w:rsidTr="00CB34D9">
        <w:tc>
          <w:tcPr>
            <w:tcW w:w="800" w:type="dxa"/>
            <w:tcBorders>
              <w:top w:val="single" w:sz="4" w:space="0" w:color="auto"/>
              <w:bottom w:val="single" w:sz="4" w:space="0" w:color="auto"/>
              <w:right w:val="single" w:sz="4" w:space="0" w:color="auto"/>
            </w:tcBorders>
            <w:shd w:val="solid" w:color="FFFFFF" w:fill="auto"/>
          </w:tcPr>
          <w:p w14:paraId="22A5302A" w14:textId="77777777" w:rsidR="006B2DBE" w:rsidRPr="00567942" w:rsidRDefault="006B2DBE" w:rsidP="00003353">
            <w:pPr>
              <w:pStyle w:val="TAL"/>
              <w:rPr>
                <w:sz w:val="16"/>
                <w:szCs w:val="16"/>
              </w:rPr>
            </w:pPr>
            <w:r w:rsidRPr="00567942">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57062" w14:textId="77777777" w:rsidR="006B2DBE" w:rsidRPr="00567942" w:rsidRDefault="006B2DBE" w:rsidP="00003353">
            <w:pPr>
              <w:pStyle w:val="TAL"/>
              <w:rPr>
                <w:sz w:val="16"/>
                <w:szCs w:val="16"/>
              </w:rPr>
            </w:pPr>
            <w:r w:rsidRPr="00567942">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253120" w14:textId="77777777" w:rsidR="006B2DBE" w:rsidRPr="00567942" w:rsidRDefault="006B2DBE" w:rsidP="00003353">
            <w:pPr>
              <w:pStyle w:val="TAL"/>
              <w:rPr>
                <w:sz w:val="16"/>
                <w:szCs w:val="16"/>
              </w:rPr>
            </w:pPr>
            <w:r w:rsidRPr="00567942">
              <w:rPr>
                <w:sz w:val="16"/>
                <w:szCs w:val="16"/>
              </w:rPr>
              <w:t>CP-160229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A6415" w14:textId="77777777" w:rsidR="006B2DBE" w:rsidRPr="00567942" w:rsidRDefault="006B2DBE" w:rsidP="00003353">
            <w:pPr>
              <w:pStyle w:val="TAL"/>
              <w:rPr>
                <w:color w:val="000000"/>
                <w:sz w:val="16"/>
                <w:szCs w:val="16"/>
              </w:rPr>
            </w:pPr>
            <w:r w:rsidRPr="00567942">
              <w:rPr>
                <w:color w:val="000000"/>
                <w:sz w:val="16"/>
                <w:szCs w:val="16"/>
              </w:rPr>
              <w:t>0201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E29BD"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DC4D"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2B74900" w14:textId="77777777" w:rsidR="006B2DBE" w:rsidRPr="00567942" w:rsidRDefault="006B2DBE" w:rsidP="00003353">
            <w:pPr>
              <w:pStyle w:val="TAL"/>
              <w:rPr>
                <w:color w:val="000000"/>
                <w:sz w:val="16"/>
                <w:szCs w:val="16"/>
              </w:rPr>
            </w:pPr>
            <w:r w:rsidRPr="00567942">
              <w:rPr>
                <w:color w:val="000000"/>
                <w:sz w:val="16"/>
                <w:szCs w:val="16"/>
              </w:rPr>
              <w:t>Clarifications related to the rate adaptation for media endpoints</w:t>
            </w:r>
          </w:p>
        </w:tc>
        <w:tc>
          <w:tcPr>
            <w:tcW w:w="709" w:type="dxa"/>
            <w:tcBorders>
              <w:top w:val="single" w:sz="4" w:space="0" w:color="auto"/>
              <w:left w:val="single" w:sz="4" w:space="0" w:color="auto"/>
              <w:bottom w:val="single" w:sz="4" w:space="0" w:color="auto"/>
            </w:tcBorders>
            <w:shd w:val="solid" w:color="FFFFFF" w:fill="auto"/>
          </w:tcPr>
          <w:p w14:paraId="4C782777" w14:textId="77777777" w:rsidR="006B2DBE" w:rsidRPr="00567942" w:rsidRDefault="006B2DBE" w:rsidP="00003353">
            <w:pPr>
              <w:pStyle w:val="TAL"/>
              <w:rPr>
                <w:sz w:val="16"/>
                <w:szCs w:val="16"/>
              </w:rPr>
            </w:pPr>
            <w:r w:rsidRPr="00567942">
              <w:rPr>
                <w:sz w:val="16"/>
                <w:szCs w:val="16"/>
              </w:rPr>
              <w:t>13.2.0</w:t>
            </w:r>
          </w:p>
        </w:tc>
      </w:tr>
      <w:tr w:rsidR="006B2DBE" w:rsidRPr="00567942" w14:paraId="0ADDEA6B" w14:textId="77777777" w:rsidTr="00CB34D9">
        <w:tc>
          <w:tcPr>
            <w:tcW w:w="800" w:type="dxa"/>
            <w:tcBorders>
              <w:top w:val="single" w:sz="4" w:space="0" w:color="auto"/>
              <w:bottom w:val="single" w:sz="4" w:space="0" w:color="auto"/>
              <w:right w:val="single" w:sz="4" w:space="0" w:color="auto"/>
            </w:tcBorders>
            <w:shd w:val="solid" w:color="FFFFFF" w:fill="auto"/>
          </w:tcPr>
          <w:p w14:paraId="5E81287C" w14:textId="77777777" w:rsidR="006B2DBE" w:rsidRPr="00567942" w:rsidRDefault="006B2DBE" w:rsidP="00003353">
            <w:pPr>
              <w:pStyle w:val="TAL"/>
              <w:rPr>
                <w:sz w:val="16"/>
                <w:szCs w:val="16"/>
              </w:rPr>
            </w:pPr>
            <w:r w:rsidRPr="00567942">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B0041" w14:textId="77777777" w:rsidR="006B2DBE" w:rsidRPr="00567942" w:rsidRDefault="006B2DBE" w:rsidP="00003353">
            <w:pPr>
              <w:pStyle w:val="TAL"/>
              <w:rPr>
                <w:sz w:val="16"/>
                <w:szCs w:val="16"/>
              </w:rPr>
            </w:pPr>
            <w:r w:rsidRPr="00567942">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4583FA"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4B071"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18F61"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65C26"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D39E476" w14:textId="77777777" w:rsidR="006B2DBE" w:rsidRPr="00567942" w:rsidRDefault="006B2DBE" w:rsidP="00003353">
            <w:pPr>
              <w:pStyle w:val="TAL"/>
              <w:rPr>
                <w:color w:val="000000"/>
                <w:sz w:val="16"/>
                <w:szCs w:val="16"/>
              </w:rPr>
            </w:pPr>
            <w:r w:rsidRPr="00567942">
              <w:rPr>
                <w:color w:val="000000"/>
                <w:sz w:val="16"/>
                <w:szCs w:val="16"/>
              </w:rPr>
              <w:t>Update to Rel-14 version (MCC)</w:t>
            </w:r>
          </w:p>
        </w:tc>
        <w:tc>
          <w:tcPr>
            <w:tcW w:w="709" w:type="dxa"/>
            <w:tcBorders>
              <w:top w:val="single" w:sz="4" w:space="0" w:color="auto"/>
              <w:left w:val="single" w:sz="4" w:space="0" w:color="auto"/>
              <w:bottom w:val="single" w:sz="4" w:space="0" w:color="auto"/>
            </w:tcBorders>
            <w:shd w:val="solid" w:color="FFFFFF" w:fill="auto"/>
          </w:tcPr>
          <w:p w14:paraId="10FE67B9" w14:textId="77777777" w:rsidR="006B2DBE" w:rsidRPr="00567942" w:rsidRDefault="006B2DBE" w:rsidP="00003353">
            <w:pPr>
              <w:pStyle w:val="TAL"/>
              <w:rPr>
                <w:sz w:val="16"/>
                <w:szCs w:val="16"/>
              </w:rPr>
            </w:pPr>
            <w:r w:rsidRPr="00567942">
              <w:rPr>
                <w:sz w:val="16"/>
                <w:szCs w:val="16"/>
              </w:rPr>
              <w:t>14.0.0</w:t>
            </w:r>
          </w:p>
        </w:tc>
      </w:tr>
      <w:tr w:rsidR="006B2DBE" w:rsidRPr="00567942" w14:paraId="38058886" w14:textId="77777777" w:rsidTr="00CB34D9">
        <w:tc>
          <w:tcPr>
            <w:tcW w:w="800" w:type="dxa"/>
            <w:tcBorders>
              <w:top w:val="single" w:sz="4" w:space="0" w:color="auto"/>
              <w:bottom w:val="single" w:sz="4" w:space="0" w:color="auto"/>
              <w:right w:val="single" w:sz="4" w:space="0" w:color="auto"/>
            </w:tcBorders>
            <w:shd w:val="solid" w:color="FFFFFF" w:fill="auto"/>
          </w:tcPr>
          <w:p w14:paraId="7E76C5E9" w14:textId="77777777" w:rsidR="006B2DBE" w:rsidRPr="00567942" w:rsidRDefault="006B2DBE" w:rsidP="00003353">
            <w:pPr>
              <w:pStyle w:val="TAL"/>
              <w:rPr>
                <w:sz w:val="16"/>
                <w:szCs w:val="16"/>
              </w:rPr>
            </w:pPr>
            <w:r w:rsidRPr="0056794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9380F2" w14:textId="77777777" w:rsidR="006B2DBE" w:rsidRPr="00567942" w:rsidRDefault="006B2DBE" w:rsidP="00003353">
            <w:pPr>
              <w:pStyle w:val="TAL"/>
              <w:rPr>
                <w:sz w:val="16"/>
                <w:szCs w:val="16"/>
              </w:rPr>
            </w:pPr>
            <w:r w:rsidRPr="00567942">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67CCA"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DFFB0"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E685"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63F3B"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2475C7" w14:textId="77777777" w:rsidR="006B2DBE" w:rsidRPr="00567942" w:rsidRDefault="006B2DBE" w:rsidP="00003353">
            <w:pPr>
              <w:pStyle w:val="TAL"/>
              <w:rPr>
                <w:color w:val="000000"/>
                <w:sz w:val="16"/>
                <w:szCs w:val="16"/>
              </w:rPr>
            </w:pPr>
            <w:r w:rsidRPr="00567942">
              <w:rPr>
                <w:color w:val="000000"/>
                <w:sz w:val="16"/>
                <w:szCs w:val="16"/>
              </w:rPr>
              <w:t>Update to Rel-15 version (MCC)</w:t>
            </w:r>
          </w:p>
        </w:tc>
        <w:tc>
          <w:tcPr>
            <w:tcW w:w="709" w:type="dxa"/>
            <w:tcBorders>
              <w:top w:val="single" w:sz="4" w:space="0" w:color="auto"/>
              <w:left w:val="single" w:sz="4" w:space="0" w:color="auto"/>
              <w:bottom w:val="single" w:sz="4" w:space="0" w:color="auto"/>
            </w:tcBorders>
            <w:shd w:val="solid" w:color="FFFFFF" w:fill="auto"/>
          </w:tcPr>
          <w:p w14:paraId="1FC7333E" w14:textId="77777777" w:rsidR="006B2DBE" w:rsidRPr="00567942" w:rsidRDefault="006B2DBE" w:rsidP="00003353">
            <w:pPr>
              <w:pStyle w:val="TAL"/>
              <w:rPr>
                <w:sz w:val="16"/>
                <w:szCs w:val="16"/>
              </w:rPr>
            </w:pPr>
            <w:r w:rsidRPr="00567942">
              <w:rPr>
                <w:sz w:val="16"/>
                <w:szCs w:val="16"/>
              </w:rPr>
              <w:t>15.0.0</w:t>
            </w:r>
          </w:p>
        </w:tc>
      </w:tr>
      <w:tr w:rsidR="006B2DBE" w:rsidRPr="00567942" w14:paraId="5AF738DA" w14:textId="77777777" w:rsidTr="000F038B">
        <w:tc>
          <w:tcPr>
            <w:tcW w:w="800" w:type="dxa"/>
            <w:tcBorders>
              <w:top w:val="single" w:sz="4" w:space="0" w:color="auto"/>
              <w:bottom w:val="single" w:sz="4" w:space="0" w:color="auto"/>
              <w:right w:val="single" w:sz="4" w:space="0" w:color="auto"/>
            </w:tcBorders>
            <w:shd w:val="solid" w:color="FFFFFF" w:fill="auto"/>
          </w:tcPr>
          <w:p w14:paraId="47533C98" w14:textId="77777777" w:rsidR="006B2DBE" w:rsidRPr="00567942" w:rsidRDefault="006B2DBE" w:rsidP="00003353">
            <w:pPr>
              <w:pStyle w:val="TAL"/>
              <w:rPr>
                <w:sz w:val="16"/>
                <w:szCs w:val="16"/>
              </w:rPr>
            </w:pPr>
            <w:r w:rsidRPr="00567942">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486ABC" w14:textId="77777777" w:rsidR="006B2DBE" w:rsidRPr="00567942" w:rsidRDefault="006B2DBE" w:rsidP="00003353">
            <w:pPr>
              <w:pStyle w:val="TAL"/>
              <w:rPr>
                <w:sz w:val="16"/>
                <w:szCs w:val="16"/>
              </w:rPr>
            </w:pPr>
            <w:r w:rsidRPr="00567942">
              <w:rPr>
                <w:sz w:val="16"/>
                <w:szCs w:val="16"/>
              </w:rPr>
              <w:t>CT#8</w:t>
            </w:r>
            <w:r>
              <w:rPr>
                <w:sz w:val="16"/>
                <w:szCs w:val="16"/>
              </w:rPr>
              <w:t>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338E21"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06E0A"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A5EC1"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20C52"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ADF8985" w14:textId="77777777" w:rsidR="006B2DBE" w:rsidRPr="00567942" w:rsidRDefault="006B2DBE" w:rsidP="00003353">
            <w:pPr>
              <w:pStyle w:val="TAL"/>
              <w:rPr>
                <w:color w:val="000000"/>
                <w:sz w:val="16"/>
                <w:szCs w:val="16"/>
              </w:rPr>
            </w:pPr>
            <w:r w:rsidRPr="00567942">
              <w:rPr>
                <w:color w:val="000000"/>
                <w:sz w:val="16"/>
                <w:szCs w:val="16"/>
              </w:rPr>
              <w:t>Update to Rel-16 version (MCC)</w:t>
            </w:r>
          </w:p>
        </w:tc>
        <w:tc>
          <w:tcPr>
            <w:tcW w:w="709" w:type="dxa"/>
            <w:tcBorders>
              <w:top w:val="single" w:sz="4" w:space="0" w:color="auto"/>
              <w:left w:val="single" w:sz="4" w:space="0" w:color="auto"/>
              <w:bottom w:val="single" w:sz="4" w:space="0" w:color="auto"/>
            </w:tcBorders>
            <w:shd w:val="solid" w:color="FFFFFF" w:fill="auto"/>
          </w:tcPr>
          <w:p w14:paraId="7CAB8416" w14:textId="77777777" w:rsidR="006B2DBE" w:rsidRPr="00567942" w:rsidRDefault="006B2DBE" w:rsidP="00003353">
            <w:pPr>
              <w:pStyle w:val="TAL"/>
              <w:rPr>
                <w:sz w:val="16"/>
                <w:szCs w:val="16"/>
              </w:rPr>
            </w:pPr>
            <w:r w:rsidRPr="00567942">
              <w:rPr>
                <w:sz w:val="16"/>
                <w:szCs w:val="16"/>
              </w:rPr>
              <w:t>16.0.0</w:t>
            </w:r>
          </w:p>
        </w:tc>
      </w:tr>
      <w:tr w:rsidR="006B2DBE" w:rsidRPr="00567942" w14:paraId="173B3F48" w14:textId="77777777" w:rsidTr="000F038B">
        <w:tc>
          <w:tcPr>
            <w:tcW w:w="800" w:type="dxa"/>
            <w:tcBorders>
              <w:top w:val="single" w:sz="4" w:space="0" w:color="auto"/>
              <w:bottom w:val="single" w:sz="4" w:space="0" w:color="auto"/>
              <w:right w:val="single" w:sz="4" w:space="0" w:color="auto"/>
            </w:tcBorders>
            <w:shd w:val="solid" w:color="FFFFFF" w:fill="auto"/>
          </w:tcPr>
          <w:p w14:paraId="594CDC95" w14:textId="77777777" w:rsidR="006B2DBE" w:rsidRPr="00567942" w:rsidRDefault="006B2DBE" w:rsidP="00003353">
            <w:pPr>
              <w:pStyle w:val="TAL"/>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B734B7" w14:textId="77777777" w:rsidR="006B2DBE" w:rsidRPr="00567942" w:rsidRDefault="006B2DBE" w:rsidP="00003353">
            <w:pPr>
              <w:pStyle w:val="TAL"/>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E4299" w14:textId="77777777" w:rsidR="006B2DBE" w:rsidRPr="00567942" w:rsidRDefault="006B2DBE" w:rsidP="00003353">
            <w:pPr>
              <w:pStyle w:val="TAL"/>
              <w:rPr>
                <w:sz w:val="16"/>
                <w:szCs w:val="16"/>
              </w:rPr>
            </w:pPr>
            <w:r>
              <w:rPr>
                <w:sz w:val="16"/>
                <w:szCs w:val="16"/>
              </w:rPr>
              <w:t>CP-220052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B3A3" w14:textId="77777777" w:rsidR="006B2DBE" w:rsidRPr="00567942" w:rsidRDefault="006B2DBE" w:rsidP="00003353">
            <w:pPr>
              <w:pStyle w:val="TAL"/>
              <w:rPr>
                <w:color w:val="000000"/>
                <w:sz w:val="16"/>
                <w:szCs w:val="16"/>
              </w:rPr>
            </w:pPr>
            <w:r>
              <w:rPr>
                <w:color w:val="000000"/>
                <w:sz w:val="16"/>
                <w:szCs w:val="16"/>
              </w:rPr>
              <w:t>0202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135B4" w14:textId="77777777" w:rsidR="006B2DBE" w:rsidRPr="00567942" w:rsidRDefault="006B2DBE" w:rsidP="0000335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60ACA" w14:textId="77777777" w:rsidR="006B2DBE" w:rsidRPr="00567942" w:rsidRDefault="006B2DBE" w:rsidP="00003353">
            <w:pPr>
              <w:pStyle w:val="TAL"/>
              <w:rPr>
                <w:color w:val="000000"/>
                <w:sz w:val="16"/>
                <w:szCs w:val="16"/>
              </w:rPr>
            </w:pPr>
            <w:r>
              <w:rPr>
                <w:color w:val="000000"/>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A68BD66" w14:textId="77777777" w:rsidR="006B2DBE" w:rsidRPr="00567942" w:rsidRDefault="006B2DBE" w:rsidP="00003353">
            <w:pPr>
              <w:pStyle w:val="TAL"/>
              <w:rPr>
                <w:color w:val="000000"/>
                <w:sz w:val="16"/>
                <w:szCs w:val="16"/>
              </w:rPr>
            </w:pPr>
            <w:r>
              <w:rPr>
                <w:color w:val="000000"/>
                <w:sz w:val="16"/>
                <w:szCs w:val="16"/>
              </w:rPr>
              <w:t>Update of IETF references for ICE</w:t>
            </w:r>
          </w:p>
        </w:tc>
        <w:tc>
          <w:tcPr>
            <w:tcW w:w="709" w:type="dxa"/>
            <w:tcBorders>
              <w:top w:val="single" w:sz="4" w:space="0" w:color="auto"/>
              <w:left w:val="single" w:sz="4" w:space="0" w:color="auto"/>
              <w:bottom w:val="single" w:sz="4" w:space="0" w:color="auto"/>
            </w:tcBorders>
            <w:shd w:val="solid" w:color="FFFFFF" w:fill="auto"/>
          </w:tcPr>
          <w:p w14:paraId="1F36DFFA" w14:textId="77777777" w:rsidR="006B2DBE" w:rsidRPr="00CB34D9" w:rsidRDefault="006B2DBE" w:rsidP="00003353">
            <w:pPr>
              <w:pStyle w:val="TAL"/>
              <w:rPr>
                <w:sz w:val="16"/>
                <w:szCs w:val="16"/>
              </w:rPr>
            </w:pPr>
            <w:r w:rsidRPr="00CB34D9">
              <w:rPr>
                <w:sz w:val="16"/>
                <w:szCs w:val="16"/>
              </w:rPr>
              <w:t>17.0.0</w:t>
            </w:r>
          </w:p>
        </w:tc>
      </w:tr>
      <w:tr w:rsidR="00CB34D9" w:rsidRPr="00567942" w14:paraId="1CFC2424" w14:textId="77777777" w:rsidTr="000F038B">
        <w:tc>
          <w:tcPr>
            <w:tcW w:w="800" w:type="dxa"/>
            <w:tcBorders>
              <w:top w:val="single" w:sz="4" w:space="0" w:color="auto"/>
              <w:bottom w:val="single" w:sz="4" w:space="0" w:color="auto"/>
              <w:right w:val="single" w:sz="4" w:space="0" w:color="auto"/>
            </w:tcBorders>
            <w:shd w:val="solid" w:color="FFFFFF" w:fill="auto"/>
          </w:tcPr>
          <w:p w14:paraId="448E3B7A" w14:textId="05FF45FC" w:rsidR="00CB34D9" w:rsidRDefault="00CB34D9" w:rsidP="00CB34D9">
            <w:pPr>
              <w:pStyle w:val="TAL"/>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931C" w14:textId="6C4944BF" w:rsidR="00CB34D9" w:rsidRDefault="00CB34D9" w:rsidP="00CB34D9">
            <w:pPr>
              <w:pStyle w:val="TAL"/>
              <w:rPr>
                <w:sz w:val="16"/>
                <w:szCs w:val="16"/>
              </w:rPr>
            </w:pPr>
            <w:r>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46034" w14:textId="47FEFA2B" w:rsidR="00CB34D9" w:rsidRDefault="00CB34D9" w:rsidP="00CB34D9">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B8C39" w14:textId="3446B1F4" w:rsidR="00CB34D9" w:rsidRDefault="00CB34D9" w:rsidP="00CB34D9">
            <w:pPr>
              <w:pStyle w:val="TAL"/>
              <w:rPr>
                <w:color w:val="000000"/>
                <w:sz w:val="16"/>
                <w:szCs w:val="16"/>
              </w:rPr>
            </w:pPr>
            <w:r>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3EC0" w14:textId="3FA9B954" w:rsidR="00CB34D9" w:rsidRDefault="00CB34D9" w:rsidP="00CB34D9">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70FA3" w14:textId="36342849" w:rsidR="00CB34D9" w:rsidRDefault="00CB34D9" w:rsidP="00CB34D9">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9FA96C" w14:textId="79E35B62" w:rsidR="00CB34D9" w:rsidRPr="00CB34D9" w:rsidRDefault="00CB34D9" w:rsidP="00CB34D9">
            <w:pPr>
              <w:pStyle w:val="TAL"/>
              <w:rPr>
                <w:b/>
                <w:color w:val="000000"/>
                <w:sz w:val="16"/>
                <w:szCs w:val="16"/>
              </w:rPr>
            </w:pPr>
            <w:r>
              <w:rPr>
                <w:color w:val="000000"/>
                <w:sz w:val="16"/>
                <w:szCs w:val="16"/>
              </w:rPr>
              <w:t>Update to Rel-18 version (MCC)</w:t>
            </w:r>
          </w:p>
        </w:tc>
        <w:tc>
          <w:tcPr>
            <w:tcW w:w="709" w:type="dxa"/>
            <w:tcBorders>
              <w:top w:val="single" w:sz="4" w:space="0" w:color="auto"/>
              <w:left w:val="single" w:sz="4" w:space="0" w:color="auto"/>
              <w:bottom w:val="single" w:sz="4" w:space="0" w:color="auto"/>
            </w:tcBorders>
            <w:shd w:val="solid" w:color="FFFFFF" w:fill="auto"/>
          </w:tcPr>
          <w:p w14:paraId="10335979" w14:textId="2235BB36" w:rsidR="00CB34D9" w:rsidRPr="00CB34D9" w:rsidRDefault="00CB34D9" w:rsidP="00CB34D9">
            <w:pPr>
              <w:pStyle w:val="TAL"/>
              <w:rPr>
                <w:sz w:val="16"/>
                <w:szCs w:val="16"/>
              </w:rPr>
            </w:pPr>
            <w:r w:rsidRPr="00CB34D9">
              <w:rPr>
                <w:color w:val="000000"/>
                <w:sz w:val="16"/>
                <w:szCs w:val="16"/>
              </w:rPr>
              <w:t>18.0.0</w:t>
            </w:r>
          </w:p>
        </w:tc>
      </w:tr>
      <w:tr w:rsidR="00D34F61" w:rsidRPr="00567942" w14:paraId="4CE97CB7" w14:textId="77777777" w:rsidTr="000F038B">
        <w:tc>
          <w:tcPr>
            <w:tcW w:w="800" w:type="dxa"/>
            <w:tcBorders>
              <w:top w:val="single" w:sz="4" w:space="0" w:color="auto"/>
              <w:bottom w:val="single" w:sz="4" w:space="0" w:color="auto"/>
              <w:right w:val="single" w:sz="4" w:space="0" w:color="auto"/>
            </w:tcBorders>
            <w:shd w:val="solid" w:color="FFFFFF" w:fill="auto"/>
          </w:tcPr>
          <w:p w14:paraId="345A709E" w14:textId="37C4F0EB" w:rsidR="00D34F61" w:rsidRDefault="00D34F61" w:rsidP="00CB34D9">
            <w:pPr>
              <w:pStyle w:val="TAL"/>
              <w:rPr>
                <w:sz w:val="16"/>
                <w:szCs w:val="16"/>
              </w:rPr>
            </w:pPr>
            <w:r>
              <w:rPr>
                <w:sz w:val="16"/>
                <w:szCs w:val="16"/>
              </w:rPr>
              <w:t>2024-0</w:t>
            </w:r>
            <w:r w:rsidR="000E1F4A">
              <w:rPr>
                <w:sz w:val="16"/>
                <w:szCs w:val="16"/>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9F3405" w14:textId="1680156D" w:rsidR="00D34F61" w:rsidRDefault="00D34F61" w:rsidP="00CB34D9">
            <w:pPr>
              <w:pStyle w:val="TAL"/>
              <w:rPr>
                <w:sz w:val="16"/>
                <w:szCs w:val="16"/>
              </w:rPr>
            </w:pPr>
            <w:r>
              <w:rPr>
                <w:sz w:val="16"/>
                <w:szCs w:val="16"/>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B5664" w14:textId="3FE6E267" w:rsidR="00D34F61" w:rsidRDefault="00D34F61" w:rsidP="00CB34D9">
            <w:pPr>
              <w:pStyle w:val="TAL"/>
              <w:rPr>
                <w:sz w:val="16"/>
                <w:szCs w:val="16"/>
              </w:rPr>
            </w:pPr>
            <w:r>
              <w:rPr>
                <w:sz w:val="16"/>
                <w:szCs w:val="16"/>
              </w:rPr>
              <w:t>CP-241037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4E2B79" w14:textId="1D218192" w:rsidR="00D34F61" w:rsidRDefault="00D34F61" w:rsidP="00CB34D9">
            <w:pPr>
              <w:pStyle w:val="TAL"/>
              <w:rPr>
                <w:color w:val="000000"/>
                <w:sz w:val="16"/>
                <w:szCs w:val="16"/>
              </w:rPr>
            </w:pPr>
            <w:r>
              <w:rPr>
                <w:color w:val="000000"/>
                <w:sz w:val="16"/>
                <w:szCs w:val="16"/>
              </w:rPr>
              <w:t>0203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67F12" w14:textId="3889B1C0" w:rsidR="00D34F61" w:rsidRDefault="00D34F61" w:rsidP="00CB34D9">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5C5A2" w14:textId="1574F7AE" w:rsidR="00D34F61" w:rsidRDefault="00D34F61" w:rsidP="00CB34D9">
            <w:pPr>
              <w:pStyle w:val="TAL"/>
              <w:rPr>
                <w:color w:val="000000"/>
                <w:sz w:val="16"/>
                <w:szCs w:val="16"/>
              </w:rPr>
            </w:pPr>
            <w:r>
              <w:rPr>
                <w:color w:val="000000"/>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89BA780" w14:textId="57CD7116" w:rsidR="00D34F61" w:rsidRDefault="00D34F61" w:rsidP="00CB34D9">
            <w:pPr>
              <w:pStyle w:val="TAL"/>
              <w:rPr>
                <w:color w:val="000000"/>
                <w:sz w:val="16"/>
                <w:szCs w:val="16"/>
              </w:rPr>
            </w:pPr>
            <w:r w:rsidRPr="00D34F61">
              <w:rPr>
                <w:color w:val="000000"/>
                <w:sz w:val="16"/>
                <w:szCs w:val="16"/>
              </w:rPr>
              <w:t>Adding support for IVAS codec</w:t>
            </w:r>
          </w:p>
        </w:tc>
        <w:tc>
          <w:tcPr>
            <w:tcW w:w="709" w:type="dxa"/>
            <w:tcBorders>
              <w:top w:val="single" w:sz="4" w:space="0" w:color="auto"/>
              <w:left w:val="single" w:sz="4" w:space="0" w:color="auto"/>
              <w:bottom w:val="single" w:sz="4" w:space="0" w:color="auto"/>
            </w:tcBorders>
            <w:shd w:val="solid" w:color="FFFFFF" w:fill="auto"/>
          </w:tcPr>
          <w:p w14:paraId="6675B68F" w14:textId="5D4D9814" w:rsidR="00D34F61" w:rsidRPr="00CB34D9" w:rsidRDefault="00D34F61" w:rsidP="00CB34D9">
            <w:pPr>
              <w:pStyle w:val="TAL"/>
              <w:rPr>
                <w:color w:val="000000"/>
                <w:sz w:val="16"/>
                <w:szCs w:val="16"/>
              </w:rPr>
            </w:pPr>
            <w:r>
              <w:rPr>
                <w:color w:val="000000"/>
                <w:sz w:val="16"/>
                <w:szCs w:val="16"/>
              </w:rPr>
              <w:t>18.1.0</w:t>
            </w:r>
          </w:p>
        </w:tc>
      </w:tr>
      <w:tr w:rsidR="000F038B" w:rsidRPr="00567942" w14:paraId="4D3AA355" w14:textId="77777777" w:rsidTr="000F038B">
        <w:tc>
          <w:tcPr>
            <w:tcW w:w="800" w:type="dxa"/>
            <w:tcBorders>
              <w:top w:val="single" w:sz="4" w:space="0" w:color="auto"/>
              <w:right w:val="single" w:sz="4" w:space="0" w:color="auto"/>
            </w:tcBorders>
            <w:shd w:val="solid" w:color="FFFFFF" w:fill="auto"/>
          </w:tcPr>
          <w:p w14:paraId="4BC04C6F" w14:textId="228488AA" w:rsidR="000F038B" w:rsidRDefault="000F038B" w:rsidP="00CB34D9">
            <w:pPr>
              <w:pStyle w:val="TAL"/>
              <w:rPr>
                <w:sz w:val="16"/>
                <w:szCs w:val="16"/>
              </w:rPr>
            </w:pPr>
            <w:r>
              <w:rPr>
                <w:sz w:val="16"/>
                <w:szCs w:val="16"/>
              </w:rPr>
              <w:t>2024-09</w:t>
            </w:r>
          </w:p>
        </w:tc>
        <w:tc>
          <w:tcPr>
            <w:tcW w:w="800" w:type="dxa"/>
            <w:tcBorders>
              <w:top w:val="single" w:sz="4" w:space="0" w:color="auto"/>
              <w:left w:val="single" w:sz="4" w:space="0" w:color="auto"/>
              <w:right w:val="single" w:sz="4" w:space="0" w:color="auto"/>
            </w:tcBorders>
            <w:shd w:val="solid" w:color="FFFFFF" w:fill="auto"/>
          </w:tcPr>
          <w:p w14:paraId="2B411F6F" w14:textId="59EBCE94" w:rsidR="000F038B" w:rsidRDefault="000F038B" w:rsidP="00CB34D9">
            <w:pPr>
              <w:pStyle w:val="TAL"/>
              <w:rPr>
                <w:sz w:val="16"/>
                <w:szCs w:val="16"/>
              </w:rPr>
            </w:pPr>
            <w:r>
              <w:rPr>
                <w:sz w:val="16"/>
                <w:szCs w:val="16"/>
              </w:rPr>
              <w:t>CT#105</w:t>
            </w:r>
          </w:p>
        </w:tc>
        <w:tc>
          <w:tcPr>
            <w:tcW w:w="1094" w:type="dxa"/>
            <w:tcBorders>
              <w:top w:val="single" w:sz="4" w:space="0" w:color="auto"/>
              <w:left w:val="single" w:sz="4" w:space="0" w:color="auto"/>
              <w:right w:val="single" w:sz="4" w:space="0" w:color="auto"/>
            </w:tcBorders>
            <w:shd w:val="solid" w:color="FFFFFF" w:fill="auto"/>
          </w:tcPr>
          <w:p w14:paraId="7C5FA862" w14:textId="45A1529A" w:rsidR="000F038B" w:rsidRDefault="000F038B" w:rsidP="00CB34D9">
            <w:pPr>
              <w:pStyle w:val="TAL"/>
              <w:rPr>
                <w:sz w:val="16"/>
                <w:szCs w:val="16"/>
              </w:rPr>
            </w:pPr>
            <w:r>
              <w:rPr>
                <w:sz w:val="16"/>
                <w:szCs w:val="16"/>
              </w:rPr>
              <w:t>CP-242053</w:t>
            </w:r>
          </w:p>
        </w:tc>
        <w:tc>
          <w:tcPr>
            <w:tcW w:w="567" w:type="dxa"/>
            <w:tcBorders>
              <w:top w:val="single" w:sz="4" w:space="0" w:color="auto"/>
              <w:left w:val="single" w:sz="4" w:space="0" w:color="auto"/>
              <w:right w:val="single" w:sz="4" w:space="0" w:color="auto"/>
            </w:tcBorders>
            <w:shd w:val="solid" w:color="FFFFFF" w:fill="auto"/>
          </w:tcPr>
          <w:p w14:paraId="7CCBA73E" w14:textId="296ACF36" w:rsidR="000F038B" w:rsidRDefault="000F038B" w:rsidP="00CB34D9">
            <w:pPr>
              <w:pStyle w:val="TAL"/>
              <w:rPr>
                <w:color w:val="000000"/>
                <w:sz w:val="16"/>
                <w:szCs w:val="16"/>
              </w:rPr>
            </w:pPr>
            <w:r>
              <w:rPr>
                <w:color w:val="000000"/>
                <w:sz w:val="16"/>
                <w:szCs w:val="16"/>
              </w:rPr>
              <w:t>0204</w:t>
            </w:r>
          </w:p>
        </w:tc>
        <w:tc>
          <w:tcPr>
            <w:tcW w:w="567" w:type="dxa"/>
            <w:tcBorders>
              <w:top w:val="single" w:sz="4" w:space="0" w:color="auto"/>
              <w:left w:val="single" w:sz="4" w:space="0" w:color="auto"/>
              <w:right w:val="single" w:sz="4" w:space="0" w:color="auto"/>
            </w:tcBorders>
            <w:shd w:val="solid" w:color="FFFFFF" w:fill="auto"/>
          </w:tcPr>
          <w:p w14:paraId="2BDBE83D" w14:textId="019C0896" w:rsidR="000F038B" w:rsidRDefault="000F038B" w:rsidP="00CB34D9">
            <w:pPr>
              <w:pStyle w:val="TAL"/>
              <w:rPr>
                <w:sz w:val="16"/>
                <w:szCs w:val="16"/>
              </w:rPr>
            </w:pPr>
            <w:r>
              <w:rPr>
                <w:sz w:val="16"/>
                <w:szCs w:val="16"/>
              </w:rPr>
              <w:t>1</w:t>
            </w:r>
          </w:p>
        </w:tc>
        <w:tc>
          <w:tcPr>
            <w:tcW w:w="425" w:type="dxa"/>
            <w:tcBorders>
              <w:top w:val="single" w:sz="4" w:space="0" w:color="auto"/>
              <w:left w:val="single" w:sz="4" w:space="0" w:color="auto"/>
              <w:right w:val="single" w:sz="4" w:space="0" w:color="auto"/>
            </w:tcBorders>
            <w:shd w:val="solid" w:color="FFFFFF" w:fill="auto"/>
          </w:tcPr>
          <w:p w14:paraId="2E694999" w14:textId="5A021E49" w:rsidR="000F038B" w:rsidRDefault="000F038B" w:rsidP="00CB34D9">
            <w:pPr>
              <w:pStyle w:val="TAL"/>
              <w:rPr>
                <w:color w:val="000000"/>
                <w:sz w:val="16"/>
                <w:szCs w:val="16"/>
              </w:rPr>
            </w:pPr>
            <w:r>
              <w:rPr>
                <w:color w:val="000000"/>
                <w:sz w:val="16"/>
                <w:szCs w:val="16"/>
              </w:rPr>
              <w:t>F</w:t>
            </w:r>
          </w:p>
        </w:tc>
        <w:tc>
          <w:tcPr>
            <w:tcW w:w="4819" w:type="dxa"/>
            <w:tcBorders>
              <w:top w:val="single" w:sz="4" w:space="0" w:color="auto"/>
              <w:left w:val="single" w:sz="4" w:space="0" w:color="auto"/>
              <w:right w:val="single" w:sz="4" w:space="0" w:color="auto"/>
            </w:tcBorders>
            <w:shd w:val="solid" w:color="FFFFFF" w:fill="auto"/>
          </w:tcPr>
          <w:p w14:paraId="18393978" w14:textId="27ADF482" w:rsidR="000F038B" w:rsidRPr="00D34F61" w:rsidRDefault="000F038B" w:rsidP="00CB34D9">
            <w:pPr>
              <w:pStyle w:val="TAL"/>
              <w:rPr>
                <w:color w:val="000000"/>
                <w:sz w:val="16"/>
                <w:szCs w:val="16"/>
              </w:rPr>
            </w:pPr>
            <w:r w:rsidRPr="000F038B">
              <w:rPr>
                <w:color w:val="000000"/>
                <w:sz w:val="16"/>
                <w:szCs w:val="16"/>
              </w:rPr>
              <w:t>Missing clause for the EVS codec</w:t>
            </w:r>
          </w:p>
        </w:tc>
        <w:tc>
          <w:tcPr>
            <w:tcW w:w="709" w:type="dxa"/>
            <w:tcBorders>
              <w:top w:val="single" w:sz="4" w:space="0" w:color="auto"/>
              <w:left w:val="single" w:sz="4" w:space="0" w:color="auto"/>
            </w:tcBorders>
            <w:shd w:val="solid" w:color="FFFFFF" w:fill="auto"/>
          </w:tcPr>
          <w:p w14:paraId="665E5DA0" w14:textId="05D8B612" w:rsidR="000F038B" w:rsidRDefault="000F038B" w:rsidP="00CB34D9">
            <w:pPr>
              <w:pStyle w:val="TAL"/>
              <w:rPr>
                <w:color w:val="000000"/>
                <w:sz w:val="16"/>
                <w:szCs w:val="16"/>
              </w:rPr>
            </w:pPr>
            <w:r>
              <w:rPr>
                <w:color w:val="000000"/>
                <w:sz w:val="16"/>
                <w:szCs w:val="16"/>
              </w:rPr>
              <w:t>18.2.0</w:t>
            </w:r>
          </w:p>
        </w:tc>
      </w:tr>
    </w:tbl>
    <w:p w14:paraId="56F76F3E" w14:textId="77777777" w:rsidR="00D01BCA" w:rsidRPr="00AB7182" w:rsidRDefault="00D01BCA" w:rsidP="000B0B96">
      <w:pPr>
        <w:pStyle w:val="TAL"/>
        <w:rPr>
          <w:sz w:val="16"/>
          <w:szCs w:val="16"/>
        </w:rPr>
      </w:pPr>
    </w:p>
    <w:sectPr w:rsidR="00D01BCA" w:rsidRPr="00AB718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D03E4" w14:textId="77777777" w:rsidR="00E3577C" w:rsidRDefault="00E3577C">
      <w:r>
        <w:separator/>
      </w:r>
    </w:p>
  </w:endnote>
  <w:endnote w:type="continuationSeparator" w:id="0">
    <w:p w14:paraId="38A1A678" w14:textId="77777777" w:rsidR="00E3577C" w:rsidRDefault="00E35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56A2E" w14:textId="77777777" w:rsidR="005A332B" w:rsidRDefault="005A33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80C78" w14:textId="77777777" w:rsidR="00E3577C" w:rsidRDefault="00E3577C">
      <w:r>
        <w:separator/>
      </w:r>
    </w:p>
  </w:footnote>
  <w:footnote w:type="continuationSeparator" w:id="0">
    <w:p w14:paraId="7474ECE8" w14:textId="77777777" w:rsidR="00E3577C" w:rsidRDefault="00E35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9A2C0" w14:textId="3B23AD36" w:rsidR="005A332B" w:rsidRDefault="00000000">
    <w:pPr>
      <w:pStyle w:val="Header"/>
      <w:framePr w:wrap="auto" w:vAnchor="text" w:hAnchor="margin" w:xAlign="right" w:y="1"/>
      <w:widowControl/>
    </w:pPr>
    <w:r>
      <w:fldChar w:fldCharType="begin"/>
    </w:r>
    <w:r>
      <w:instrText xml:space="preserve"> STYLEREF ZA </w:instrText>
    </w:r>
    <w:r>
      <w:fldChar w:fldCharType="separate"/>
    </w:r>
    <w:r w:rsidR="000F038B">
      <w:rPr>
        <w:noProof/>
      </w:rPr>
      <w:t>3GPP TS 29.332 V18.2.0 (2024-09)</w:t>
    </w:r>
    <w:r>
      <w:rPr>
        <w:noProof/>
      </w:rPr>
      <w:fldChar w:fldCharType="end"/>
    </w:r>
  </w:p>
  <w:p w14:paraId="44F55001" w14:textId="77777777" w:rsidR="005A332B" w:rsidRDefault="005A332B">
    <w:pPr>
      <w:pStyle w:val="Header"/>
      <w:framePr w:wrap="auto" w:vAnchor="text" w:hAnchor="margin" w:xAlign="center" w:y="1"/>
      <w:widowControl/>
    </w:pPr>
    <w:r>
      <w:fldChar w:fldCharType="begin"/>
    </w:r>
    <w:r>
      <w:instrText xml:space="preserve"> PAGE </w:instrText>
    </w:r>
    <w:r>
      <w:fldChar w:fldCharType="separate"/>
    </w:r>
    <w:r w:rsidR="00AB7182">
      <w:t>31</w:t>
    </w:r>
    <w:r>
      <w:fldChar w:fldCharType="end"/>
    </w:r>
  </w:p>
  <w:p w14:paraId="120B0F4E" w14:textId="64F12B0C" w:rsidR="005A332B" w:rsidRDefault="00000000">
    <w:pPr>
      <w:pStyle w:val="Header"/>
      <w:framePr w:wrap="auto" w:vAnchor="text" w:hAnchor="margin" w:y="1"/>
      <w:widowControl/>
    </w:pPr>
    <w:r>
      <w:fldChar w:fldCharType="begin"/>
    </w:r>
    <w:r>
      <w:instrText xml:space="preserve"> STYLEREF ZGSM </w:instrText>
    </w:r>
    <w:r>
      <w:fldChar w:fldCharType="separate"/>
    </w:r>
    <w:r w:rsidR="000F038B">
      <w:rPr>
        <w:noProof/>
      </w:rPr>
      <w:t>Release 18</w:t>
    </w:r>
    <w:r>
      <w:rPr>
        <w:noProof/>
      </w:rPr>
      <w:fldChar w:fldCharType="end"/>
    </w:r>
  </w:p>
  <w:p w14:paraId="4D56EE1D" w14:textId="77777777" w:rsidR="005A332B" w:rsidRDefault="005A3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D3A14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EA7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8CF7FA"/>
    <w:lvl w:ilvl="0">
      <w:start w:val="1"/>
      <w:numFmt w:val="decimal"/>
      <w:pStyle w:val="ListNumber3"/>
      <w:lvlText w:val="%1."/>
      <w:lvlJc w:val="left"/>
      <w:pPr>
        <w:tabs>
          <w:tab w:val="num" w:pos="926"/>
        </w:tabs>
        <w:ind w:left="926" w:hanging="360"/>
      </w:pPr>
    </w:lvl>
  </w:abstractNum>
  <w:num w:numId="1" w16cid:durableId="1963263129">
    <w:abstractNumId w:val="2"/>
  </w:num>
  <w:num w:numId="2" w16cid:durableId="1707170609">
    <w:abstractNumId w:val="1"/>
  </w:num>
  <w:num w:numId="3" w16cid:durableId="63545457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0104"/>
    <w:rsid w:val="00003353"/>
    <w:rsid w:val="0000686A"/>
    <w:rsid w:val="00012556"/>
    <w:rsid w:val="0001671A"/>
    <w:rsid w:val="00022EFD"/>
    <w:rsid w:val="00027210"/>
    <w:rsid w:val="00036C0E"/>
    <w:rsid w:val="00042990"/>
    <w:rsid w:val="00056E3B"/>
    <w:rsid w:val="000603EA"/>
    <w:rsid w:val="000616C2"/>
    <w:rsid w:val="00075360"/>
    <w:rsid w:val="000808B8"/>
    <w:rsid w:val="000A3B15"/>
    <w:rsid w:val="000B0B96"/>
    <w:rsid w:val="000B2E59"/>
    <w:rsid w:val="000C6E54"/>
    <w:rsid w:val="000D3268"/>
    <w:rsid w:val="000E094C"/>
    <w:rsid w:val="000E0A2C"/>
    <w:rsid w:val="000E1F4A"/>
    <w:rsid w:val="000E21F7"/>
    <w:rsid w:val="000E611C"/>
    <w:rsid w:val="000F038B"/>
    <w:rsid w:val="000F7258"/>
    <w:rsid w:val="00103F33"/>
    <w:rsid w:val="00107AEF"/>
    <w:rsid w:val="001227F0"/>
    <w:rsid w:val="00132775"/>
    <w:rsid w:val="001447B4"/>
    <w:rsid w:val="001513C6"/>
    <w:rsid w:val="00160C4A"/>
    <w:rsid w:val="0016198E"/>
    <w:rsid w:val="00164265"/>
    <w:rsid w:val="001813A1"/>
    <w:rsid w:val="00187AFC"/>
    <w:rsid w:val="00191A95"/>
    <w:rsid w:val="001B216F"/>
    <w:rsid w:val="001B331D"/>
    <w:rsid w:val="001C675E"/>
    <w:rsid w:val="001D0AEA"/>
    <w:rsid w:val="001D3E92"/>
    <w:rsid w:val="001E2795"/>
    <w:rsid w:val="00210DCD"/>
    <w:rsid w:val="002155AA"/>
    <w:rsid w:val="0022063C"/>
    <w:rsid w:val="00241FFC"/>
    <w:rsid w:val="00242B11"/>
    <w:rsid w:val="002553FC"/>
    <w:rsid w:val="00264735"/>
    <w:rsid w:val="00277D4A"/>
    <w:rsid w:val="00280FBB"/>
    <w:rsid w:val="0028154E"/>
    <w:rsid w:val="0028289B"/>
    <w:rsid w:val="00283486"/>
    <w:rsid w:val="00291D7D"/>
    <w:rsid w:val="002A24F9"/>
    <w:rsid w:val="002B0D70"/>
    <w:rsid w:val="002B3F74"/>
    <w:rsid w:val="002B4DFC"/>
    <w:rsid w:val="002C333B"/>
    <w:rsid w:val="002C4AB2"/>
    <w:rsid w:val="002C7FA0"/>
    <w:rsid w:val="002D4200"/>
    <w:rsid w:val="002E1B26"/>
    <w:rsid w:val="00302D47"/>
    <w:rsid w:val="0031186B"/>
    <w:rsid w:val="00321FE1"/>
    <w:rsid w:val="003315C5"/>
    <w:rsid w:val="003439EF"/>
    <w:rsid w:val="00345F5D"/>
    <w:rsid w:val="00352FEC"/>
    <w:rsid w:val="0036724E"/>
    <w:rsid w:val="00383A78"/>
    <w:rsid w:val="003868B5"/>
    <w:rsid w:val="00386DEC"/>
    <w:rsid w:val="003A60C7"/>
    <w:rsid w:val="003C73FD"/>
    <w:rsid w:val="003C7BB1"/>
    <w:rsid w:val="003D2F1B"/>
    <w:rsid w:val="003D7BB9"/>
    <w:rsid w:val="003E47DC"/>
    <w:rsid w:val="003F29F7"/>
    <w:rsid w:val="003F5B5D"/>
    <w:rsid w:val="00404E09"/>
    <w:rsid w:val="004149E8"/>
    <w:rsid w:val="004303CC"/>
    <w:rsid w:val="00432B03"/>
    <w:rsid w:val="00442FC8"/>
    <w:rsid w:val="00445D22"/>
    <w:rsid w:val="004568FD"/>
    <w:rsid w:val="0046086B"/>
    <w:rsid w:val="00466786"/>
    <w:rsid w:val="00467288"/>
    <w:rsid w:val="00475B1F"/>
    <w:rsid w:val="00482AB4"/>
    <w:rsid w:val="004832B5"/>
    <w:rsid w:val="004968B4"/>
    <w:rsid w:val="004A78F9"/>
    <w:rsid w:val="004C5199"/>
    <w:rsid w:val="004E1484"/>
    <w:rsid w:val="004F3CED"/>
    <w:rsid w:val="00504593"/>
    <w:rsid w:val="00506881"/>
    <w:rsid w:val="005071D8"/>
    <w:rsid w:val="00526E58"/>
    <w:rsid w:val="00527219"/>
    <w:rsid w:val="0053468E"/>
    <w:rsid w:val="005379FE"/>
    <w:rsid w:val="00541ECF"/>
    <w:rsid w:val="00565A23"/>
    <w:rsid w:val="00567942"/>
    <w:rsid w:val="00587194"/>
    <w:rsid w:val="005925B7"/>
    <w:rsid w:val="005936D8"/>
    <w:rsid w:val="005A0D5D"/>
    <w:rsid w:val="005A332B"/>
    <w:rsid w:val="005A3D18"/>
    <w:rsid w:val="005A6A58"/>
    <w:rsid w:val="005B69E6"/>
    <w:rsid w:val="005B7ACC"/>
    <w:rsid w:val="005D0A75"/>
    <w:rsid w:val="005F36CE"/>
    <w:rsid w:val="005F4E9A"/>
    <w:rsid w:val="005F5EB9"/>
    <w:rsid w:val="00621000"/>
    <w:rsid w:val="00621D7E"/>
    <w:rsid w:val="00622F6A"/>
    <w:rsid w:val="006267AA"/>
    <w:rsid w:val="006460F5"/>
    <w:rsid w:val="0066208A"/>
    <w:rsid w:val="00662DB0"/>
    <w:rsid w:val="006652B7"/>
    <w:rsid w:val="006710DD"/>
    <w:rsid w:val="00673953"/>
    <w:rsid w:val="00674BC1"/>
    <w:rsid w:val="00674DA5"/>
    <w:rsid w:val="00693ED5"/>
    <w:rsid w:val="00695DEC"/>
    <w:rsid w:val="00696E1E"/>
    <w:rsid w:val="006B2DBE"/>
    <w:rsid w:val="006B40DD"/>
    <w:rsid w:val="006E4F1A"/>
    <w:rsid w:val="00707C4C"/>
    <w:rsid w:val="00713B30"/>
    <w:rsid w:val="00732DF4"/>
    <w:rsid w:val="00740EF9"/>
    <w:rsid w:val="00743CEC"/>
    <w:rsid w:val="00752A6E"/>
    <w:rsid w:val="00756757"/>
    <w:rsid w:val="00767B04"/>
    <w:rsid w:val="00785150"/>
    <w:rsid w:val="007A5506"/>
    <w:rsid w:val="007B14AC"/>
    <w:rsid w:val="007B3A95"/>
    <w:rsid w:val="007B4604"/>
    <w:rsid w:val="007B670B"/>
    <w:rsid w:val="007E3957"/>
    <w:rsid w:val="007F292D"/>
    <w:rsid w:val="00802168"/>
    <w:rsid w:val="00822928"/>
    <w:rsid w:val="00823BEE"/>
    <w:rsid w:val="00826C72"/>
    <w:rsid w:val="00830823"/>
    <w:rsid w:val="00863480"/>
    <w:rsid w:val="00865A95"/>
    <w:rsid w:val="00866C80"/>
    <w:rsid w:val="00870B8D"/>
    <w:rsid w:val="00880F08"/>
    <w:rsid w:val="008A79FB"/>
    <w:rsid w:val="008B7BD0"/>
    <w:rsid w:val="008C6A7E"/>
    <w:rsid w:val="008C6E3F"/>
    <w:rsid w:val="008D5EFE"/>
    <w:rsid w:val="008D6CB4"/>
    <w:rsid w:val="008F4B31"/>
    <w:rsid w:val="009114E1"/>
    <w:rsid w:val="00926712"/>
    <w:rsid w:val="0094269B"/>
    <w:rsid w:val="00943002"/>
    <w:rsid w:val="009526B5"/>
    <w:rsid w:val="00955346"/>
    <w:rsid w:val="009716E1"/>
    <w:rsid w:val="00972806"/>
    <w:rsid w:val="009766C3"/>
    <w:rsid w:val="009903F8"/>
    <w:rsid w:val="009961F2"/>
    <w:rsid w:val="009B4EFD"/>
    <w:rsid w:val="009C5F58"/>
    <w:rsid w:val="009C64CA"/>
    <w:rsid w:val="009E0A6A"/>
    <w:rsid w:val="009E207E"/>
    <w:rsid w:val="009E6FDD"/>
    <w:rsid w:val="009F0810"/>
    <w:rsid w:val="00A12C97"/>
    <w:rsid w:val="00A1755F"/>
    <w:rsid w:val="00A331A4"/>
    <w:rsid w:val="00A429F3"/>
    <w:rsid w:val="00A45525"/>
    <w:rsid w:val="00A46314"/>
    <w:rsid w:val="00A5132F"/>
    <w:rsid w:val="00A55902"/>
    <w:rsid w:val="00A66E75"/>
    <w:rsid w:val="00A7663B"/>
    <w:rsid w:val="00A859DA"/>
    <w:rsid w:val="00AA74F4"/>
    <w:rsid w:val="00AB7182"/>
    <w:rsid w:val="00AC575D"/>
    <w:rsid w:val="00AC5D89"/>
    <w:rsid w:val="00AD60EE"/>
    <w:rsid w:val="00AD7E9A"/>
    <w:rsid w:val="00AF321E"/>
    <w:rsid w:val="00B074A7"/>
    <w:rsid w:val="00B100CD"/>
    <w:rsid w:val="00B1536E"/>
    <w:rsid w:val="00B23A00"/>
    <w:rsid w:val="00B47C2D"/>
    <w:rsid w:val="00B553CB"/>
    <w:rsid w:val="00B713DF"/>
    <w:rsid w:val="00B75B9C"/>
    <w:rsid w:val="00B814B7"/>
    <w:rsid w:val="00B82AA8"/>
    <w:rsid w:val="00B9531B"/>
    <w:rsid w:val="00BB366B"/>
    <w:rsid w:val="00BB7BD6"/>
    <w:rsid w:val="00BC65DD"/>
    <w:rsid w:val="00BD7205"/>
    <w:rsid w:val="00BE54C2"/>
    <w:rsid w:val="00BF24D8"/>
    <w:rsid w:val="00C019BF"/>
    <w:rsid w:val="00C02652"/>
    <w:rsid w:val="00C20458"/>
    <w:rsid w:val="00C26C50"/>
    <w:rsid w:val="00C34FC1"/>
    <w:rsid w:val="00C44891"/>
    <w:rsid w:val="00C4603B"/>
    <w:rsid w:val="00C97E04"/>
    <w:rsid w:val="00CB34D9"/>
    <w:rsid w:val="00CB4C6A"/>
    <w:rsid w:val="00CC587E"/>
    <w:rsid w:val="00CD5C18"/>
    <w:rsid w:val="00CE3742"/>
    <w:rsid w:val="00CE5DEE"/>
    <w:rsid w:val="00CE6207"/>
    <w:rsid w:val="00CE66B0"/>
    <w:rsid w:val="00D01BCA"/>
    <w:rsid w:val="00D026DD"/>
    <w:rsid w:val="00D07DB6"/>
    <w:rsid w:val="00D208CF"/>
    <w:rsid w:val="00D23D05"/>
    <w:rsid w:val="00D335C7"/>
    <w:rsid w:val="00D34F61"/>
    <w:rsid w:val="00D421CA"/>
    <w:rsid w:val="00D5064B"/>
    <w:rsid w:val="00D610AC"/>
    <w:rsid w:val="00D670A5"/>
    <w:rsid w:val="00D84BA1"/>
    <w:rsid w:val="00DA7713"/>
    <w:rsid w:val="00DB6605"/>
    <w:rsid w:val="00DE0DF8"/>
    <w:rsid w:val="00DF2ABB"/>
    <w:rsid w:val="00DF4C56"/>
    <w:rsid w:val="00DF7520"/>
    <w:rsid w:val="00E00A8C"/>
    <w:rsid w:val="00E00ACF"/>
    <w:rsid w:val="00E032B2"/>
    <w:rsid w:val="00E07023"/>
    <w:rsid w:val="00E15B5E"/>
    <w:rsid w:val="00E1756D"/>
    <w:rsid w:val="00E25256"/>
    <w:rsid w:val="00E333D8"/>
    <w:rsid w:val="00E3577C"/>
    <w:rsid w:val="00E445D7"/>
    <w:rsid w:val="00E5128B"/>
    <w:rsid w:val="00E53846"/>
    <w:rsid w:val="00E551E4"/>
    <w:rsid w:val="00E61CA3"/>
    <w:rsid w:val="00E719EE"/>
    <w:rsid w:val="00E84531"/>
    <w:rsid w:val="00E92114"/>
    <w:rsid w:val="00E93364"/>
    <w:rsid w:val="00EA0F69"/>
    <w:rsid w:val="00EB58D3"/>
    <w:rsid w:val="00EC1258"/>
    <w:rsid w:val="00EC2995"/>
    <w:rsid w:val="00EC770E"/>
    <w:rsid w:val="00ED76B6"/>
    <w:rsid w:val="00EE062B"/>
    <w:rsid w:val="00EE1B8B"/>
    <w:rsid w:val="00EE4CF8"/>
    <w:rsid w:val="00EF25D4"/>
    <w:rsid w:val="00EF772B"/>
    <w:rsid w:val="00F01059"/>
    <w:rsid w:val="00F01278"/>
    <w:rsid w:val="00F03D8D"/>
    <w:rsid w:val="00F1272D"/>
    <w:rsid w:val="00F15523"/>
    <w:rsid w:val="00F3737E"/>
    <w:rsid w:val="00F41A89"/>
    <w:rsid w:val="00F45064"/>
    <w:rsid w:val="00F4744D"/>
    <w:rsid w:val="00F50AE8"/>
    <w:rsid w:val="00F56193"/>
    <w:rsid w:val="00F63A4E"/>
    <w:rsid w:val="00F67C98"/>
    <w:rsid w:val="00F70038"/>
    <w:rsid w:val="00F72B0D"/>
    <w:rsid w:val="00F767FD"/>
    <w:rsid w:val="00F7726E"/>
    <w:rsid w:val="00F80261"/>
    <w:rsid w:val="00F8158C"/>
    <w:rsid w:val="00F9546B"/>
    <w:rsid w:val="00FA10E2"/>
    <w:rsid w:val="00FB2E93"/>
    <w:rsid w:val="00FC4D0A"/>
    <w:rsid w:val="00FE1FFD"/>
    <w:rsid w:val="00FE5B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1665BC5C"/>
  <w15:chartTrackingRefBased/>
  <w15:docId w15:val="{5FBC14FC-7E02-4931-81B7-ECC344FFE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F33"/>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Heading"/>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Überschrift 1 Char Char,h1 Char Char,H1 Char Char,l1 Char Char,l1 Char1,h1 Char1,l11 Char,h11 Char,1st level Char"/>
    <w:link w:val="Heading1"/>
    <w:rsid w:val="00F72B0D"/>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F72B0D"/>
    <w:rPr>
      <w:rFonts w:ascii="Arial" w:hAnsi="Arial"/>
      <w:sz w:val="32"/>
      <w:lang w:eastAsia="en-US"/>
    </w:rPr>
  </w:style>
  <w:style w:type="character" w:customStyle="1" w:styleId="Heading3Char">
    <w:name w:val="Heading 3 Char"/>
    <w:aliases w:val="H3 Char Char,h3 Char Char,H3 Char1,H31 Char,h 3 Char,h3 Char1,3rd level Char,heading 3 Char,l3 Char,3 Char,Heading Char"/>
    <w:link w:val="Heading3"/>
    <w:rsid w:val="00F72B0D"/>
    <w:rPr>
      <w:rFonts w:ascii="Arial" w:hAnsi="Arial"/>
      <w:sz w:val="28"/>
      <w:lang w:eastAsia="en-US"/>
    </w:rPr>
  </w:style>
  <w:style w:type="character" w:customStyle="1" w:styleId="Heading4Char">
    <w:name w:val="Heading 4 Char"/>
    <w:aliases w:val="h4 Char"/>
    <w:link w:val="Heading4"/>
    <w:rsid w:val="007B670B"/>
    <w:rPr>
      <w:rFonts w:ascii="Arial" w:hAnsi="Arial"/>
      <w:sz w:val="24"/>
      <w:lang w:eastAsia="en-US"/>
    </w:rPr>
  </w:style>
  <w:style w:type="character" w:customStyle="1" w:styleId="Heading5Char">
    <w:name w:val="Heading 5 Char"/>
    <w:aliases w:val="h5 Char"/>
    <w:link w:val="Heading5"/>
    <w:rsid w:val="007B670B"/>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7B670B"/>
    <w:rPr>
      <w:rFonts w:ascii="Arial" w:hAnsi="Arial"/>
      <w:lang w:eastAsia="en-US"/>
    </w:rPr>
  </w:style>
  <w:style w:type="character" w:customStyle="1" w:styleId="Heading6Char">
    <w:name w:val="Heading 6 Char"/>
    <w:link w:val="Heading6"/>
    <w:rsid w:val="007B670B"/>
    <w:rPr>
      <w:rFonts w:ascii="Arial" w:hAnsi="Arial"/>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link w:val="BodyTextIndentChar"/>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sz w:val="24"/>
      <w:lang w:eastAsia="en-US"/>
    </w:rPr>
  </w:style>
  <w:style w:type="paragraph" w:customStyle="1" w:styleId="Tabletext">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rPr>
  </w:style>
  <w:style w:type="paragraph" w:customStyle="1" w:styleId="Figurelegend">
    <w:name w:val="Figure_legend"/>
    <w:basedOn w:val="Normal"/>
    <w:rsid w:val="007B14AC"/>
    <w:pPr>
      <w:keepNext/>
      <w:keepLines/>
      <w:overflowPunct w:val="0"/>
      <w:autoSpaceDE w:val="0"/>
      <w:autoSpaceDN w:val="0"/>
      <w:adjustRightInd w:val="0"/>
      <w:spacing w:before="20" w:after="20"/>
      <w:textAlignment w:val="baseline"/>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paragraph" w:styleId="BodyTextIndent3">
    <w:name w:val="Body Text Indent 3"/>
    <w:basedOn w:val="Normal"/>
    <w:rsid w:val="009114E1"/>
    <w:pPr>
      <w:overflowPunct w:val="0"/>
      <w:autoSpaceDE w:val="0"/>
      <w:autoSpaceDN w:val="0"/>
      <w:adjustRightInd w:val="0"/>
      <w:spacing w:after="120"/>
      <w:ind w:left="283"/>
      <w:textAlignment w:val="baseline"/>
    </w:pPr>
    <w:rPr>
      <w:sz w:val="16"/>
      <w:szCs w:val="16"/>
    </w:rPr>
  </w:style>
  <w:style w:type="paragraph" w:styleId="EnvelopeReturn">
    <w:name w:val="envelope return"/>
    <w:basedOn w:val="Normal"/>
    <w:rsid w:val="009114E1"/>
    <w:pPr>
      <w:overflowPunct w:val="0"/>
      <w:autoSpaceDE w:val="0"/>
      <w:autoSpaceDN w:val="0"/>
      <w:adjustRightInd w:val="0"/>
      <w:textAlignment w:val="baseline"/>
    </w:pPr>
    <w:rPr>
      <w:rFonts w:ascii="Arial" w:hAnsi="Arial" w:cs="Arial"/>
    </w:rPr>
  </w:style>
  <w:style w:type="paragraph" w:customStyle="1" w:styleId="enumlev3">
    <w:name w:val="enumlev3"/>
    <w:basedOn w:val="enumlev2"/>
    <w:rsid w:val="009114E1"/>
    <w:pPr>
      <w:overflowPunct w:val="0"/>
      <w:autoSpaceDE w:val="0"/>
      <w:autoSpaceDN w:val="0"/>
      <w:adjustRightInd w:val="0"/>
      <w:spacing w:before="80" w:after="0"/>
      <w:textAlignment w:val="baseline"/>
    </w:pPr>
    <w:rPr>
      <w:sz w:val="24"/>
    </w:rPr>
  </w:style>
  <w:style w:type="paragraph" w:customStyle="1" w:styleId="CharCharChar">
    <w:name w:val="Char Char Char"/>
    <w:basedOn w:val="Normal"/>
    <w:rsid w:val="00E00ACF"/>
    <w:pPr>
      <w:widowControl w:val="0"/>
      <w:spacing w:after="0"/>
      <w:jc w:val="both"/>
    </w:pPr>
    <w:rPr>
      <w:rFonts w:eastAsia="SimSun"/>
      <w:kern w:val="2"/>
      <w:sz w:val="21"/>
      <w:szCs w:val="24"/>
      <w:lang w:eastAsia="zh-CN"/>
    </w:rPr>
  </w:style>
  <w:style w:type="paragraph" w:customStyle="1" w:styleId="Note">
    <w:name w:val="Note"/>
    <w:basedOn w:val="Normal"/>
    <w:rsid w:val="00743CE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2"/>
    </w:rPr>
  </w:style>
  <w:style w:type="character" w:customStyle="1" w:styleId="TACChar">
    <w:name w:val="TAC Char"/>
    <w:link w:val="TAC"/>
    <w:rsid w:val="00F8158C"/>
    <w:rPr>
      <w:rFonts w:ascii="Arial" w:hAnsi="Arial"/>
      <w:sz w:val="18"/>
      <w:lang w:eastAsia="en-US"/>
    </w:rPr>
  </w:style>
  <w:style w:type="paragraph" w:customStyle="1" w:styleId="TableHead0">
    <w:name w:val="Table_Head"/>
    <w:basedOn w:val="TableText0"/>
    <w:rsid w:val="009E207E"/>
    <w:pPr>
      <w:spacing w:before="80" w:after="80"/>
      <w:jc w:val="center"/>
    </w:pPr>
    <w:rPr>
      <w:b/>
    </w:rPr>
  </w:style>
  <w:style w:type="paragraph" w:customStyle="1" w:styleId="ZchnZchn">
    <w:name w:val="Zchn Zchn"/>
    <w:basedOn w:val="Normal"/>
    <w:rsid w:val="004C5199"/>
    <w:pPr>
      <w:widowControl w:val="0"/>
      <w:spacing w:after="0"/>
      <w:jc w:val="both"/>
    </w:pPr>
    <w:rPr>
      <w:rFonts w:eastAsia="SimSun"/>
      <w:kern w:val="2"/>
      <w:sz w:val="21"/>
      <w:szCs w:val="24"/>
      <w:lang w:val="en-US" w:eastAsia="zh-CN"/>
    </w:rPr>
  </w:style>
  <w:style w:type="character" w:customStyle="1" w:styleId="TALChar">
    <w:name w:val="TAL Char"/>
    <w:link w:val="TAL"/>
    <w:rsid w:val="00E00A8C"/>
    <w:rPr>
      <w:rFonts w:ascii="Arial" w:hAnsi="Arial"/>
      <w:sz w:val="18"/>
      <w:lang w:eastAsia="en-US"/>
    </w:rPr>
  </w:style>
  <w:style w:type="paragraph" w:customStyle="1" w:styleId="CharChar1">
    <w:name w:val="Char Char1"/>
    <w:basedOn w:val="Normal"/>
    <w:rsid w:val="003315C5"/>
    <w:pPr>
      <w:widowControl w:val="0"/>
      <w:spacing w:after="0"/>
      <w:jc w:val="both"/>
    </w:pPr>
    <w:rPr>
      <w:rFonts w:ascii="Tahoma" w:eastAsia="SimSun" w:hAnsi="Tahoma"/>
      <w:kern w:val="2"/>
      <w:sz w:val="24"/>
      <w:lang w:eastAsia="zh-CN"/>
    </w:rPr>
  </w:style>
  <w:style w:type="character" w:customStyle="1" w:styleId="THChar">
    <w:name w:val="TH Char"/>
    <w:link w:val="TH"/>
    <w:rsid w:val="003315C5"/>
    <w:rPr>
      <w:rFonts w:ascii="Arial" w:hAnsi="Arial"/>
      <w:b/>
      <w:lang w:eastAsia="en-US"/>
    </w:rPr>
  </w:style>
  <w:style w:type="character" w:customStyle="1" w:styleId="NOChar">
    <w:name w:val="NO Char"/>
    <w:link w:val="NO"/>
    <w:rsid w:val="00D5064B"/>
    <w:rPr>
      <w:lang w:eastAsia="en-US"/>
    </w:rPr>
  </w:style>
  <w:style w:type="paragraph" w:customStyle="1" w:styleId="H5">
    <w:name w:val="H5"/>
    <w:basedOn w:val="Heading5"/>
    <w:rsid w:val="003A60C7"/>
    <w:pPr>
      <w:tabs>
        <w:tab w:val="left" w:pos="1021"/>
        <w:tab w:val="left" w:pos="1191"/>
        <w:tab w:val="left" w:pos="1588"/>
        <w:tab w:val="left" w:pos="1985"/>
      </w:tabs>
      <w:overflowPunct w:val="0"/>
      <w:autoSpaceDE w:val="0"/>
      <w:autoSpaceDN w:val="0"/>
      <w:adjustRightInd w:val="0"/>
      <w:spacing w:before="160" w:after="0"/>
      <w:ind w:left="1021" w:hanging="1021"/>
      <w:textAlignment w:val="baseline"/>
    </w:pPr>
    <w:rPr>
      <w:rFonts w:eastAsia="SimSun"/>
      <w:lang w:eastAsia="zh-CN"/>
    </w:rPr>
  </w:style>
  <w:style w:type="paragraph" w:customStyle="1" w:styleId="CharCharCharChar">
    <w:name w:val="Char Char Char Char"/>
    <w:basedOn w:val="Normal"/>
    <w:rsid w:val="002155AA"/>
    <w:pPr>
      <w:widowControl w:val="0"/>
      <w:spacing w:after="0"/>
      <w:jc w:val="both"/>
    </w:pPr>
    <w:rPr>
      <w:rFonts w:ascii="Tahoma" w:eastAsia="SimSun" w:hAnsi="Tahoma"/>
      <w:kern w:val="2"/>
      <w:sz w:val="24"/>
      <w:lang w:eastAsia="zh-CN"/>
    </w:rPr>
  </w:style>
  <w:style w:type="paragraph" w:customStyle="1" w:styleId="00BodyText">
    <w:name w:val="00 BodyText"/>
    <w:basedOn w:val="Normal"/>
    <w:rsid w:val="00822928"/>
    <w:pPr>
      <w:spacing w:after="220"/>
    </w:pPr>
    <w:rPr>
      <w:rFonts w:ascii="Arial" w:hAnsi="Arial"/>
      <w:sz w:val="22"/>
    </w:rPr>
  </w:style>
  <w:style w:type="character" w:customStyle="1" w:styleId="EditorsNoteChar">
    <w:name w:val="Editor's Note Char"/>
    <w:aliases w:val="EN Char"/>
    <w:link w:val="EditorsNote"/>
    <w:rsid w:val="00F7726E"/>
    <w:rPr>
      <w:color w:val="FF0000"/>
      <w:lang w:eastAsia="en-US"/>
    </w:rPr>
  </w:style>
  <w:style w:type="character" w:customStyle="1" w:styleId="EXChar">
    <w:name w:val="EX Char"/>
    <w:link w:val="EX"/>
    <w:rsid w:val="00F7726E"/>
    <w:rPr>
      <w:lang w:eastAsia="en-US"/>
    </w:rPr>
  </w:style>
  <w:style w:type="character" w:customStyle="1" w:styleId="B1Char">
    <w:name w:val="B1 Char"/>
    <w:link w:val="B1"/>
    <w:rsid w:val="00F7726E"/>
    <w:rPr>
      <w:lang w:eastAsia="en-US"/>
    </w:rPr>
  </w:style>
  <w:style w:type="character" w:customStyle="1" w:styleId="TAHChar">
    <w:name w:val="TAH Char"/>
    <w:link w:val="TAH"/>
    <w:rsid w:val="00CB4C6A"/>
    <w:rPr>
      <w:rFonts w:ascii="Arial" w:hAnsi="Arial"/>
      <w:b/>
      <w:sz w:val="18"/>
      <w:lang w:eastAsia="en-US"/>
    </w:rPr>
  </w:style>
  <w:style w:type="character" w:customStyle="1" w:styleId="EXCar">
    <w:name w:val="EX Car"/>
    <w:qFormat/>
    <w:rsid w:val="00A45525"/>
    <w:rPr>
      <w:rFonts w:ascii="Times New Roman" w:hAnsi="Times New Roman"/>
      <w:lang w:val="en-GB" w:eastAsia="en-US"/>
    </w:rPr>
  </w:style>
  <w:style w:type="paragraph" w:styleId="Bibliography">
    <w:name w:val="Bibliography"/>
    <w:basedOn w:val="Normal"/>
    <w:next w:val="Normal"/>
    <w:uiPriority w:val="37"/>
    <w:semiHidden/>
    <w:unhideWhenUsed/>
    <w:rsid w:val="00CB34D9"/>
  </w:style>
  <w:style w:type="paragraph" w:styleId="BlockText">
    <w:name w:val="Block Text"/>
    <w:basedOn w:val="Normal"/>
    <w:rsid w:val="00CB34D9"/>
    <w:pPr>
      <w:spacing w:after="120"/>
      <w:ind w:left="1440" w:right="1440"/>
    </w:pPr>
  </w:style>
  <w:style w:type="paragraph" w:styleId="BodyText3">
    <w:name w:val="Body Text 3"/>
    <w:basedOn w:val="Normal"/>
    <w:link w:val="BodyText3Char"/>
    <w:rsid w:val="00CB34D9"/>
    <w:pPr>
      <w:spacing w:after="120"/>
    </w:pPr>
    <w:rPr>
      <w:sz w:val="16"/>
      <w:szCs w:val="16"/>
    </w:rPr>
  </w:style>
  <w:style w:type="character" w:customStyle="1" w:styleId="BodyText3Char">
    <w:name w:val="Body Text 3 Char"/>
    <w:link w:val="BodyText3"/>
    <w:rsid w:val="00CB34D9"/>
    <w:rPr>
      <w:sz w:val="16"/>
      <w:szCs w:val="16"/>
      <w:lang w:eastAsia="en-US"/>
    </w:rPr>
  </w:style>
  <w:style w:type="paragraph" w:styleId="BodyTextFirstIndent">
    <w:name w:val="Body Text First Indent"/>
    <w:basedOn w:val="BodyText"/>
    <w:link w:val="BodyTextFirstIndentChar"/>
    <w:rsid w:val="00CB34D9"/>
    <w:pPr>
      <w:spacing w:after="120"/>
      <w:ind w:firstLine="210"/>
    </w:pPr>
  </w:style>
  <w:style w:type="character" w:customStyle="1" w:styleId="BodyTextChar">
    <w:name w:val="Body Text Char"/>
    <w:link w:val="BodyText"/>
    <w:rsid w:val="00CB34D9"/>
    <w:rPr>
      <w:lang w:eastAsia="en-US"/>
    </w:rPr>
  </w:style>
  <w:style w:type="character" w:customStyle="1" w:styleId="BodyTextFirstIndentChar">
    <w:name w:val="Body Text First Indent Char"/>
    <w:basedOn w:val="BodyTextChar"/>
    <w:link w:val="BodyTextFirstIndent"/>
    <w:rsid w:val="00CB34D9"/>
    <w:rPr>
      <w:lang w:eastAsia="en-US"/>
    </w:rPr>
  </w:style>
  <w:style w:type="paragraph" w:styleId="BodyTextFirstIndent2">
    <w:name w:val="Body Text First Indent 2"/>
    <w:basedOn w:val="BodyTextIndent"/>
    <w:link w:val="BodyTextFirstIndent2Char"/>
    <w:rsid w:val="00CB34D9"/>
    <w:pPr>
      <w:spacing w:after="120"/>
      <w:ind w:left="283" w:firstLine="210"/>
    </w:pPr>
  </w:style>
  <w:style w:type="character" w:customStyle="1" w:styleId="BodyTextIndentChar">
    <w:name w:val="Body Text Indent Char"/>
    <w:link w:val="BodyTextIndent"/>
    <w:rsid w:val="00CB34D9"/>
    <w:rPr>
      <w:lang w:eastAsia="en-US"/>
    </w:rPr>
  </w:style>
  <w:style w:type="character" w:customStyle="1" w:styleId="BodyTextFirstIndent2Char">
    <w:name w:val="Body Text First Indent 2 Char"/>
    <w:basedOn w:val="BodyTextIndentChar"/>
    <w:link w:val="BodyTextFirstIndent2"/>
    <w:rsid w:val="00CB34D9"/>
    <w:rPr>
      <w:lang w:eastAsia="en-US"/>
    </w:rPr>
  </w:style>
  <w:style w:type="paragraph" w:styleId="BodyTextIndent2">
    <w:name w:val="Body Text Indent 2"/>
    <w:basedOn w:val="Normal"/>
    <w:link w:val="BodyTextIndent2Char"/>
    <w:rsid w:val="00CB34D9"/>
    <w:pPr>
      <w:spacing w:after="120" w:line="480" w:lineRule="auto"/>
      <w:ind w:left="283"/>
    </w:pPr>
  </w:style>
  <w:style w:type="character" w:customStyle="1" w:styleId="BodyTextIndent2Char">
    <w:name w:val="Body Text Indent 2 Char"/>
    <w:link w:val="BodyTextIndent2"/>
    <w:rsid w:val="00CB34D9"/>
    <w:rPr>
      <w:lang w:eastAsia="en-US"/>
    </w:rPr>
  </w:style>
  <w:style w:type="paragraph" w:styleId="Closing">
    <w:name w:val="Closing"/>
    <w:basedOn w:val="Normal"/>
    <w:link w:val="ClosingChar"/>
    <w:rsid w:val="00CB34D9"/>
    <w:pPr>
      <w:ind w:left="4252"/>
    </w:pPr>
  </w:style>
  <w:style w:type="character" w:customStyle="1" w:styleId="ClosingChar">
    <w:name w:val="Closing Char"/>
    <w:link w:val="Closing"/>
    <w:rsid w:val="00CB34D9"/>
    <w:rPr>
      <w:lang w:eastAsia="en-US"/>
    </w:rPr>
  </w:style>
  <w:style w:type="paragraph" w:styleId="CommentSubject">
    <w:name w:val="annotation subject"/>
    <w:basedOn w:val="CommentText"/>
    <w:next w:val="CommentText"/>
    <w:link w:val="CommentSubjectChar"/>
    <w:rsid w:val="00CB34D9"/>
    <w:rPr>
      <w:b/>
      <w:bCs/>
    </w:rPr>
  </w:style>
  <w:style w:type="character" w:customStyle="1" w:styleId="CommentTextChar">
    <w:name w:val="Comment Text Char"/>
    <w:link w:val="CommentText"/>
    <w:semiHidden/>
    <w:rsid w:val="00CB34D9"/>
    <w:rPr>
      <w:lang w:eastAsia="en-US"/>
    </w:rPr>
  </w:style>
  <w:style w:type="character" w:customStyle="1" w:styleId="CommentSubjectChar">
    <w:name w:val="Comment Subject Char"/>
    <w:link w:val="CommentSubject"/>
    <w:rsid w:val="00CB34D9"/>
    <w:rPr>
      <w:b/>
      <w:bCs/>
      <w:lang w:eastAsia="en-US"/>
    </w:rPr>
  </w:style>
  <w:style w:type="paragraph" w:styleId="Date">
    <w:name w:val="Date"/>
    <w:basedOn w:val="Normal"/>
    <w:next w:val="Normal"/>
    <w:link w:val="DateChar"/>
    <w:rsid w:val="00CB34D9"/>
  </w:style>
  <w:style w:type="character" w:customStyle="1" w:styleId="DateChar">
    <w:name w:val="Date Char"/>
    <w:link w:val="Date"/>
    <w:rsid w:val="00CB34D9"/>
    <w:rPr>
      <w:lang w:eastAsia="en-US"/>
    </w:rPr>
  </w:style>
  <w:style w:type="paragraph" w:styleId="E-mailSignature">
    <w:name w:val="E-mail Signature"/>
    <w:basedOn w:val="Normal"/>
    <w:link w:val="E-mailSignatureChar"/>
    <w:rsid w:val="00CB34D9"/>
  </w:style>
  <w:style w:type="character" w:customStyle="1" w:styleId="E-mailSignatureChar">
    <w:name w:val="E-mail Signature Char"/>
    <w:link w:val="E-mailSignature"/>
    <w:rsid w:val="00CB34D9"/>
    <w:rPr>
      <w:lang w:eastAsia="en-US"/>
    </w:rPr>
  </w:style>
  <w:style w:type="paragraph" w:styleId="EndnoteText">
    <w:name w:val="endnote text"/>
    <w:basedOn w:val="Normal"/>
    <w:link w:val="EndnoteTextChar"/>
    <w:rsid w:val="00CB34D9"/>
  </w:style>
  <w:style w:type="character" w:customStyle="1" w:styleId="EndnoteTextChar">
    <w:name w:val="Endnote Text Char"/>
    <w:link w:val="EndnoteText"/>
    <w:rsid w:val="00CB34D9"/>
    <w:rPr>
      <w:lang w:eastAsia="en-US"/>
    </w:rPr>
  </w:style>
  <w:style w:type="paragraph" w:styleId="EnvelopeAddress">
    <w:name w:val="envelope address"/>
    <w:basedOn w:val="Normal"/>
    <w:rsid w:val="00CB34D9"/>
    <w:pPr>
      <w:framePr w:w="7920" w:h="1980" w:hRule="exact" w:hSpace="180" w:wrap="auto" w:hAnchor="page" w:xAlign="center" w:yAlign="bottom"/>
      <w:ind w:left="2880"/>
    </w:pPr>
    <w:rPr>
      <w:rFonts w:ascii="Calibri Light" w:hAnsi="Calibri Light"/>
      <w:sz w:val="24"/>
      <w:szCs w:val="24"/>
    </w:rPr>
  </w:style>
  <w:style w:type="paragraph" w:styleId="HTMLAddress">
    <w:name w:val="HTML Address"/>
    <w:basedOn w:val="Normal"/>
    <w:link w:val="HTMLAddressChar"/>
    <w:rsid w:val="00CB34D9"/>
    <w:rPr>
      <w:i/>
      <w:iCs/>
    </w:rPr>
  </w:style>
  <w:style w:type="character" w:customStyle="1" w:styleId="HTMLAddressChar">
    <w:name w:val="HTML Address Char"/>
    <w:link w:val="HTMLAddress"/>
    <w:rsid w:val="00CB34D9"/>
    <w:rPr>
      <w:i/>
      <w:iCs/>
      <w:lang w:eastAsia="en-US"/>
    </w:rPr>
  </w:style>
  <w:style w:type="paragraph" w:styleId="HTMLPreformatted">
    <w:name w:val="HTML Preformatted"/>
    <w:basedOn w:val="Normal"/>
    <w:link w:val="HTMLPreformattedChar"/>
    <w:rsid w:val="00CB34D9"/>
    <w:rPr>
      <w:rFonts w:ascii="Courier New" w:hAnsi="Courier New" w:cs="Courier New"/>
    </w:rPr>
  </w:style>
  <w:style w:type="character" w:customStyle="1" w:styleId="HTMLPreformattedChar">
    <w:name w:val="HTML Preformatted Char"/>
    <w:link w:val="HTMLPreformatted"/>
    <w:rsid w:val="00CB34D9"/>
    <w:rPr>
      <w:rFonts w:ascii="Courier New" w:hAnsi="Courier New" w:cs="Courier New"/>
      <w:lang w:eastAsia="en-US"/>
    </w:rPr>
  </w:style>
  <w:style w:type="paragraph" w:styleId="Index3">
    <w:name w:val="index 3"/>
    <w:basedOn w:val="Normal"/>
    <w:next w:val="Normal"/>
    <w:rsid w:val="00CB34D9"/>
    <w:pPr>
      <w:ind w:left="600" w:hanging="200"/>
    </w:pPr>
  </w:style>
  <w:style w:type="paragraph" w:styleId="Index4">
    <w:name w:val="index 4"/>
    <w:basedOn w:val="Normal"/>
    <w:next w:val="Normal"/>
    <w:rsid w:val="00CB34D9"/>
    <w:pPr>
      <w:ind w:left="800" w:hanging="200"/>
    </w:pPr>
  </w:style>
  <w:style w:type="paragraph" w:styleId="Index5">
    <w:name w:val="index 5"/>
    <w:basedOn w:val="Normal"/>
    <w:next w:val="Normal"/>
    <w:rsid w:val="00CB34D9"/>
    <w:pPr>
      <w:ind w:left="1000" w:hanging="200"/>
    </w:pPr>
  </w:style>
  <w:style w:type="paragraph" w:styleId="Index6">
    <w:name w:val="index 6"/>
    <w:basedOn w:val="Normal"/>
    <w:next w:val="Normal"/>
    <w:rsid w:val="00CB34D9"/>
    <w:pPr>
      <w:ind w:left="1200" w:hanging="200"/>
    </w:pPr>
  </w:style>
  <w:style w:type="paragraph" w:styleId="Index7">
    <w:name w:val="index 7"/>
    <w:basedOn w:val="Normal"/>
    <w:next w:val="Normal"/>
    <w:rsid w:val="00CB34D9"/>
    <w:pPr>
      <w:ind w:left="1400" w:hanging="200"/>
    </w:pPr>
  </w:style>
  <w:style w:type="paragraph" w:styleId="Index8">
    <w:name w:val="index 8"/>
    <w:basedOn w:val="Normal"/>
    <w:next w:val="Normal"/>
    <w:rsid w:val="00CB34D9"/>
    <w:pPr>
      <w:ind w:left="1600" w:hanging="200"/>
    </w:pPr>
  </w:style>
  <w:style w:type="paragraph" w:styleId="Index9">
    <w:name w:val="index 9"/>
    <w:basedOn w:val="Normal"/>
    <w:next w:val="Normal"/>
    <w:rsid w:val="00CB34D9"/>
    <w:pPr>
      <w:ind w:left="1800" w:hanging="200"/>
    </w:pPr>
  </w:style>
  <w:style w:type="paragraph" w:styleId="IntenseQuote">
    <w:name w:val="Intense Quote"/>
    <w:basedOn w:val="Normal"/>
    <w:next w:val="Normal"/>
    <w:link w:val="IntenseQuoteChar"/>
    <w:uiPriority w:val="30"/>
    <w:qFormat/>
    <w:rsid w:val="00CB34D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B34D9"/>
    <w:rPr>
      <w:i/>
      <w:iCs/>
      <w:color w:val="4472C4"/>
      <w:lang w:eastAsia="en-US"/>
    </w:rPr>
  </w:style>
  <w:style w:type="paragraph" w:styleId="ListContinue3">
    <w:name w:val="List Continue 3"/>
    <w:basedOn w:val="Normal"/>
    <w:rsid w:val="00CB34D9"/>
    <w:pPr>
      <w:spacing w:after="120"/>
      <w:ind w:left="849"/>
      <w:contextualSpacing/>
    </w:pPr>
  </w:style>
  <w:style w:type="paragraph" w:styleId="ListContinue4">
    <w:name w:val="List Continue 4"/>
    <w:basedOn w:val="Normal"/>
    <w:rsid w:val="00CB34D9"/>
    <w:pPr>
      <w:spacing w:after="120"/>
      <w:ind w:left="1132"/>
      <w:contextualSpacing/>
    </w:pPr>
  </w:style>
  <w:style w:type="paragraph" w:styleId="ListContinue5">
    <w:name w:val="List Continue 5"/>
    <w:basedOn w:val="Normal"/>
    <w:rsid w:val="00CB34D9"/>
    <w:pPr>
      <w:spacing w:after="120"/>
      <w:ind w:left="1415"/>
      <w:contextualSpacing/>
    </w:pPr>
  </w:style>
  <w:style w:type="paragraph" w:styleId="ListNumber3">
    <w:name w:val="List Number 3"/>
    <w:basedOn w:val="Normal"/>
    <w:rsid w:val="00CB34D9"/>
    <w:pPr>
      <w:numPr>
        <w:numId w:val="1"/>
      </w:numPr>
      <w:contextualSpacing/>
    </w:pPr>
  </w:style>
  <w:style w:type="paragraph" w:styleId="ListNumber4">
    <w:name w:val="List Number 4"/>
    <w:basedOn w:val="Normal"/>
    <w:rsid w:val="00CB34D9"/>
    <w:pPr>
      <w:numPr>
        <w:numId w:val="2"/>
      </w:numPr>
      <w:contextualSpacing/>
    </w:pPr>
  </w:style>
  <w:style w:type="paragraph" w:styleId="ListNumber5">
    <w:name w:val="List Number 5"/>
    <w:basedOn w:val="Normal"/>
    <w:rsid w:val="00CB34D9"/>
    <w:pPr>
      <w:numPr>
        <w:numId w:val="3"/>
      </w:numPr>
      <w:contextualSpacing/>
    </w:pPr>
  </w:style>
  <w:style w:type="paragraph" w:styleId="ListParagraph">
    <w:name w:val="List Paragraph"/>
    <w:basedOn w:val="Normal"/>
    <w:uiPriority w:val="34"/>
    <w:qFormat/>
    <w:rsid w:val="00CB34D9"/>
    <w:pPr>
      <w:ind w:left="720"/>
    </w:pPr>
  </w:style>
  <w:style w:type="paragraph" w:styleId="MacroText">
    <w:name w:val="macro"/>
    <w:link w:val="MacroTextChar"/>
    <w:rsid w:val="00CB34D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B34D9"/>
    <w:rPr>
      <w:rFonts w:ascii="Courier New" w:hAnsi="Courier New" w:cs="Courier New"/>
      <w:lang w:eastAsia="en-US"/>
    </w:rPr>
  </w:style>
  <w:style w:type="paragraph" w:styleId="MessageHeader">
    <w:name w:val="Message Header"/>
    <w:basedOn w:val="Normal"/>
    <w:link w:val="MessageHeaderChar"/>
    <w:rsid w:val="00CB34D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B34D9"/>
    <w:rPr>
      <w:rFonts w:ascii="Calibri Light" w:hAnsi="Calibri Light"/>
      <w:sz w:val="24"/>
      <w:szCs w:val="24"/>
      <w:shd w:val="pct20" w:color="auto" w:fill="auto"/>
      <w:lang w:eastAsia="en-US"/>
    </w:rPr>
  </w:style>
  <w:style w:type="paragraph" w:styleId="NoSpacing">
    <w:name w:val="No Spacing"/>
    <w:uiPriority w:val="1"/>
    <w:qFormat/>
    <w:rsid w:val="00CB34D9"/>
    <w:rPr>
      <w:lang w:eastAsia="en-US"/>
    </w:rPr>
  </w:style>
  <w:style w:type="paragraph" w:styleId="NormalWeb">
    <w:name w:val="Normal (Web)"/>
    <w:basedOn w:val="Normal"/>
    <w:rsid w:val="00CB34D9"/>
    <w:rPr>
      <w:sz w:val="24"/>
      <w:szCs w:val="24"/>
    </w:rPr>
  </w:style>
  <w:style w:type="paragraph" w:styleId="NormalIndent">
    <w:name w:val="Normal Indent"/>
    <w:basedOn w:val="Normal"/>
    <w:rsid w:val="00CB34D9"/>
    <w:pPr>
      <w:ind w:left="720"/>
    </w:pPr>
  </w:style>
  <w:style w:type="paragraph" w:styleId="NoteHeading">
    <w:name w:val="Note Heading"/>
    <w:basedOn w:val="Normal"/>
    <w:next w:val="Normal"/>
    <w:link w:val="NoteHeadingChar"/>
    <w:rsid w:val="00CB34D9"/>
  </w:style>
  <w:style w:type="character" w:customStyle="1" w:styleId="NoteHeadingChar">
    <w:name w:val="Note Heading Char"/>
    <w:link w:val="NoteHeading"/>
    <w:rsid w:val="00CB34D9"/>
    <w:rPr>
      <w:lang w:eastAsia="en-US"/>
    </w:rPr>
  </w:style>
  <w:style w:type="paragraph" w:styleId="Quote">
    <w:name w:val="Quote"/>
    <w:basedOn w:val="Normal"/>
    <w:next w:val="Normal"/>
    <w:link w:val="QuoteChar"/>
    <w:uiPriority w:val="29"/>
    <w:qFormat/>
    <w:rsid w:val="00CB34D9"/>
    <w:pPr>
      <w:spacing w:before="200" w:after="160"/>
      <w:ind w:left="864" w:right="864"/>
      <w:jc w:val="center"/>
    </w:pPr>
    <w:rPr>
      <w:i/>
      <w:iCs/>
      <w:color w:val="404040"/>
    </w:rPr>
  </w:style>
  <w:style w:type="character" w:customStyle="1" w:styleId="QuoteChar">
    <w:name w:val="Quote Char"/>
    <w:link w:val="Quote"/>
    <w:uiPriority w:val="29"/>
    <w:rsid w:val="00CB34D9"/>
    <w:rPr>
      <w:i/>
      <w:iCs/>
      <w:color w:val="404040"/>
      <w:lang w:eastAsia="en-US"/>
    </w:rPr>
  </w:style>
  <w:style w:type="paragraph" w:styleId="Salutation">
    <w:name w:val="Salutation"/>
    <w:basedOn w:val="Normal"/>
    <w:next w:val="Normal"/>
    <w:link w:val="SalutationChar"/>
    <w:rsid w:val="00CB34D9"/>
  </w:style>
  <w:style w:type="character" w:customStyle="1" w:styleId="SalutationChar">
    <w:name w:val="Salutation Char"/>
    <w:link w:val="Salutation"/>
    <w:rsid w:val="00CB34D9"/>
    <w:rPr>
      <w:lang w:eastAsia="en-US"/>
    </w:rPr>
  </w:style>
  <w:style w:type="paragraph" w:styleId="Signature">
    <w:name w:val="Signature"/>
    <w:basedOn w:val="Normal"/>
    <w:link w:val="SignatureChar"/>
    <w:rsid w:val="00CB34D9"/>
    <w:pPr>
      <w:ind w:left="4252"/>
    </w:pPr>
  </w:style>
  <w:style w:type="character" w:customStyle="1" w:styleId="SignatureChar">
    <w:name w:val="Signature Char"/>
    <w:link w:val="Signature"/>
    <w:rsid w:val="00CB34D9"/>
    <w:rPr>
      <w:lang w:eastAsia="en-US"/>
    </w:rPr>
  </w:style>
  <w:style w:type="paragraph" w:styleId="Subtitle">
    <w:name w:val="Subtitle"/>
    <w:basedOn w:val="Normal"/>
    <w:next w:val="Normal"/>
    <w:link w:val="SubtitleChar"/>
    <w:qFormat/>
    <w:rsid w:val="00CB34D9"/>
    <w:pPr>
      <w:spacing w:after="60"/>
      <w:jc w:val="center"/>
      <w:outlineLvl w:val="1"/>
    </w:pPr>
    <w:rPr>
      <w:rFonts w:ascii="Calibri Light" w:hAnsi="Calibri Light"/>
      <w:sz w:val="24"/>
      <w:szCs w:val="24"/>
    </w:rPr>
  </w:style>
  <w:style w:type="character" w:customStyle="1" w:styleId="SubtitleChar">
    <w:name w:val="Subtitle Char"/>
    <w:link w:val="Subtitle"/>
    <w:rsid w:val="00CB34D9"/>
    <w:rPr>
      <w:rFonts w:ascii="Calibri Light" w:hAnsi="Calibri Light"/>
      <w:sz w:val="24"/>
      <w:szCs w:val="24"/>
      <w:lang w:eastAsia="en-US"/>
    </w:rPr>
  </w:style>
  <w:style w:type="paragraph" w:styleId="TableofAuthorities">
    <w:name w:val="table of authorities"/>
    <w:basedOn w:val="Normal"/>
    <w:next w:val="Normal"/>
    <w:rsid w:val="00CB34D9"/>
    <w:pPr>
      <w:ind w:left="200" w:hanging="200"/>
    </w:pPr>
  </w:style>
  <w:style w:type="paragraph" w:styleId="TableofFigures">
    <w:name w:val="table of figures"/>
    <w:basedOn w:val="Normal"/>
    <w:next w:val="Normal"/>
    <w:rsid w:val="00CB34D9"/>
  </w:style>
  <w:style w:type="paragraph" w:styleId="Title">
    <w:name w:val="Title"/>
    <w:basedOn w:val="Normal"/>
    <w:next w:val="Normal"/>
    <w:link w:val="TitleChar"/>
    <w:qFormat/>
    <w:rsid w:val="00CB34D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B34D9"/>
    <w:rPr>
      <w:rFonts w:ascii="Calibri Light" w:hAnsi="Calibri Light"/>
      <w:b/>
      <w:bCs/>
      <w:kern w:val="28"/>
      <w:sz w:val="32"/>
      <w:szCs w:val="32"/>
      <w:lang w:eastAsia="en-US"/>
    </w:rPr>
  </w:style>
  <w:style w:type="paragraph" w:styleId="TOAHeading">
    <w:name w:val="toa heading"/>
    <w:basedOn w:val="Normal"/>
    <w:next w:val="Normal"/>
    <w:rsid w:val="00CB34D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B34D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PLChar">
    <w:name w:val="PL Char"/>
    <w:link w:val="PL"/>
    <w:qFormat/>
    <w:locked/>
    <w:rsid w:val="000F038B"/>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65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1</Pages>
  <Words>29990</Words>
  <Characters>170949</Characters>
  <Application>Microsoft Office Word</Application>
  <DocSecurity>0</DocSecurity>
  <Lines>1424</Lines>
  <Paragraphs>401</Paragraphs>
  <ScaleCrop>false</ScaleCrop>
  <HeadingPairs>
    <vt:vector size="2" baseType="variant">
      <vt:variant>
        <vt:lpstr>Title</vt:lpstr>
      </vt:variant>
      <vt:variant>
        <vt:i4>1</vt:i4>
      </vt:variant>
    </vt:vector>
  </HeadingPairs>
  <TitlesOfParts>
    <vt:vector size="1" baseType="lpstr">
      <vt:lpstr>3GPP TS 29.332</vt:lpstr>
    </vt:vector>
  </TitlesOfParts>
  <Manager/>
  <Company/>
  <LinksUpToDate>false</LinksUpToDate>
  <CharactersWithSpaces>200538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29.332</dc:title>
  <dc:subject>Media Gateway Control Function (MGCF)  IM Media Gateway; Mn Interface (Release 18)</dc:subject>
  <dc:creator>Kimmo Kymalainen MCC</dc:creator>
  <cp:keywords/>
  <dc:description/>
  <cp:lastModifiedBy>23003-i70.</cp:lastModifiedBy>
  <cp:revision>11</cp:revision>
  <cp:lastPrinted>2002-09-17T13:23:00Z</cp:lastPrinted>
  <dcterms:created xsi:type="dcterms:W3CDTF">2022-03-15T18:07:00Z</dcterms:created>
  <dcterms:modified xsi:type="dcterms:W3CDTF">2024-09-19T18:07:00Z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29.332%Rel-17%%29.332%Rel-17%%29.332%Rel-17%%29.332%Rel-17%%29.332%Rel-17%%29.332%Rel-17%%29.332%Rel-17%%29.332%Rel-17%%29.332%Rel-17%%29.332%Rel-17%%29.332%Rel-17%%29.332%Rel-17%%29.332%Rel-17%%29.332%Rel-17%%29.332%Rel-17%%29.332%Rel-17%%29.332%Rel-17%%</vt:lpwstr>
  </property>
  <property fmtid="{D5CDD505-2E9C-101B-9397-08002B2CF9AE}" pid="3" name="MCCCRsImpl1">
    <vt:lpwstr>29.332%Rel-17%%29.332%Rel-17%%29.332%Rel-17%%29.332%Rel-17%%29.332%Rel-17%%29.332%Rel-17%%29.332%Rel-17%%29.332%Rel-17%%29.332%Rel-17%%29.332%Rel-17%%29.332%Rel-17%%29.332%Rel-17%%29.332%Rel-17%%29.332%Rel-17%%29.332%Rel-17%%29.332%Rel-17%%29.332%Rel-17%%</vt:lpwstr>
  </property>
  <property fmtid="{D5CDD505-2E9C-101B-9397-08002B2CF9AE}" pid="4" name="MCCCRsImpl2">
    <vt:lpwstr>29.332%Rel-17%%29.332%Rel-17%%29.332%Rel-17%%29.332%Rel-17%%29.332%Rel-17%%29.332%Rel-17%%29.332%Rel-17%%29.332%Rel-17%%29.332%Rel-17%%29.332%Rel-17%%29.332%Rel-17%%29.332%Rel-17%%29.332%Rel-17%%29.332%Rel-17%%29.332%Rel-17%%29.332%Rel-17%%29.332%Rel-17%%</vt:lpwstr>
  </property>
  <property fmtid="{D5CDD505-2E9C-101B-9397-08002B2CF9AE}" pid="5" name="MCCCRsImpl3">
    <vt:lpwstr>29.332%Rel-17%%29.332%Rel-17%%29.332%Rel-17%%29.332%Rel-17%%29.332%Rel-17%%29.332%Rel-17%%29.332%Rel-17%%29.332%Rel-17%%29.332%Rel-17%%29.332%Rel-17%%29.332%Rel-17%%29.332%Rel-17%%29.332%Rel-17%%29.332%Rel-17%%29.332%Rel-17%%29.332%Rel-17%%29.332%Rel-17%%</vt:lpwstr>
  </property>
  <property fmtid="{D5CDD505-2E9C-101B-9397-08002B2CF9AE}" pid="6" name="MCCCRsImpl4">
    <vt:lpwstr>29.332%Rel-17%%29.332%Rel-17%%29.332%Rel-17%%29.332%Rel-17%%29.332%Rel-17%%29.332%Rel-17%%29.332%Rel-17%%29.332%Rel-17%%29.332%Rel-17%%29.332%Rel-17%%29.332%Rel-17%%29.332%Rel-17%%29.332%Rel-17%%29.332%Rel-17%%29.332%Rel-17%%29.332%Rel-17%%29.332%Rel-17%%</vt:lpwstr>
  </property>
  <property fmtid="{D5CDD505-2E9C-101B-9397-08002B2CF9AE}" pid="7" name="MCCCRsImpl5">
    <vt:lpwstr>29.332%Rel-17%%29.332%Rel-17%%29.332%Rel-17%%29.332%Rel-17%%29.332%Rel-17%%29.332%Rel-17%%29.332%Rel-17%%29.332%Rel-17%%29.332%Rel-17%%29.332%Rel-17%%29.332%Rel-17%%29.332%Rel-17%0202%</vt:lpwstr>
  </property>
</Properties>
</file>