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21194010" w:rsidR="004F0988" w:rsidRDefault="004F0988" w:rsidP="006D0F4C">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6D0F4C">
              <w:t>1</w:t>
            </w:r>
            <w:r w:rsidR="003F1E9A">
              <w:t>7</w:t>
            </w:r>
            <w:r w:rsidR="006D0F4C">
              <w:t>.</w:t>
            </w:r>
            <w:r w:rsidR="0069017D">
              <w:t>5</w:t>
            </w:r>
            <w:r w:rsidRPr="004528A6">
              <w:t>.</w:t>
            </w:r>
            <w:r w:rsidR="008A5480">
              <w:t>0</w:t>
            </w:r>
            <w:bookmarkEnd w:id="3"/>
            <w:r w:rsidRPr="004528A6">
              <w:t xml:space="preserve"> </w:t>
            </w:r>
            <w:r w:rsidRPr="004528A6">
              <w:rPr>
                <w:sz w:val="32"/>
              </w:rPr>
              <w:t>(</w:t>
            </w:r>
            <w:bookmarkStart w:id="4" w:name="issueDate"/>
            <w:r w:rsidR="00EC160D" w:rsidRPr="004528A6">
              <w:rPr>
                <w:sz w:val="32"/>
              </w:rPr>
              <w:t>202</w:t>
            </w:r>
            <w:r w:rsidR="00EC160D">
              <w:rPr>
                <w:sz w:val="32"/>
              </w:rPr>
              <w:t>4</w:t>
            </w:r>
            <w:r w:rsidRPr="004528A6">
              <w:rPr>
                <w:sz w:val="32"/>
              </w:rPr>
              <w:t>-</w:t>
            </w:r>
            <w:bookmarkEnd w:id="4"/>
            <w:r w:rsidR="0069017D">
              <w:rPr>
                <w:sz w:val="32"/>
              </w:rPr>
              <w:t>09</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lang w:val="en-US" w:eastAsia="zh-CN"/>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lang w:val="en-US" w:eastAsia="zh-CN"/>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8E6B9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3C11E96F" w:rsidR="00E16509" w:rsidRPr="00133525" w:rsidRDefault="00E16509" w:rsidP="00133525">
            <w:pPr>
              <w:pStyle w:val="FP"/>
              <w:jc w:val="center"/>
              <w:rPr>
                <w:noProof/>
                <w:sz w:val="18"/>
              </w:rPr>
            </w:pPr>
            <w:r w:rsidRPr="00C71B93">
              <w:rPr>
                <w:noProof/>
                <w:sz w:val="18"/>
              </w:rPr>
              <w:t xml:space="preserve">© </w:t>
            </w:r>
            <w:r w:rsidR="00EC160D" w:rsidRPr="00C71B93">
              <w:rPr>
                <w:noProof/>
                <w:sz w:val="18"/>
              </w:rPr>
              <w:t>20</w:t>
            </w:r>
            <w:r w:rsidR="00EC160D">
              <w:rPr>
                <w:noProof/>
                <w:sz w:val="18"/>
              </w:rPr>
              <w:t>24</w:t>
            </w:r>
            <w:r w:rsidRPr="00C71B93">
              <w:rPr>
                <w:noProof/>
                <w:sz w:val="18"/>
              </w:rPr>
              <w:t>, 3</w:t>
            </w:r>
            <w:r w:rsidRPr="00133525">
              <w:rPr>
                <w:noProof/>
                <w:sz w:val="18"/>
              </w:rPr>
              <w:t>GPP Organizational Partners (ARIB, ATIS, CCSA, ETSI, TSDSI, TTA, TTC).</w:t>
            </w:r>
            <w:bookmarkStart w:id="13" w:name="copyrightaddon"/>
            <w:bookmarkEnd w:id="13"/>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4" w:name="tableOfContents"/>
      <w:bookmarkEnd w:id="14"/>
      <w:r w:rsidRPr="004D3578">
        <w:lastRenderedPageBreak/>
        <w:t>Contents</w:t>
      </w:r>
    </w:p>
    <w:p w14:paraId="3F036E62" w14:textId="07F32E09" w:rsidR="00270C14" w:rsidRDefault="00270C14">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_Toc176265263 \h </w:instrText>
      </w:r>
      <w:r>
        <w:fldChar w:fldCharType="separate"/>
      </w:r>
      <w:r>
        <w:t>5</w:t>
      </w:r>
      <w:r>
        <w:fldChar w:fldCharType="end"/>
      </w:r>
    </w:p>
    <w:p w14:paraId="01AE7016" w14:textId="1AC51169" w:rsidR="00270C14" w:rsidRDefault="00270C14">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_Toc176265264 \h </w:instrText>
      </w:r>
      <w:r>
        <w:fldChar w:fldCharType="separate"/>
      </w:r>
      <w:r>
        <w:t>7</w:t>
      </w:r>
      <w:r>
        <w:fldChar w:fldCharType="end"/>
      </w:r>
    </w:p>
    <w:p w14:paraId="1C0E9E3D" w14:textId="7A66037A" w:rsidR="00270C14" w:rsidRDefault="00270C14">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_Toc176265265 \h </w:instrText>
      </w:r>
      <w:r>
        <w:fldChar w:fldCharType="separate"/>
      </w:r>
      <w:r>
        <w:t>7</w:t>
      </w:r>
      <w:r>
        <w:fldChar w:fldCharType="end"/>
      </w:r>
    </w:p>
    <w:p w14:paraId="77D93E03" w14:textId="2AFFC3BB" w:rsidR="00270C14" w:rsidRDefault="00270C14">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_Toc176265266 \h </w:instrText>
      </w:r>
      <w:r>
        <w:fldChar w:fldCharType="separate"/>
      </w:r>
      <w:r>
        <w:t>8</w:t>
      </w:r>
      <w:r>
        <w:fldChar w:fldCharType="end"/>
      </w:r>
    </w:p>
    <w:p w14:paraId="642CDE3E" w14:textId="73C9FB34" w:rsidR="00270C14" w:rsidRDefault="00270C14">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_Toc176265267 \h </w:instrText>
      </w:r>
      <w:r>
        <w:fldChar w:fldCharType="separate"/>
      </w:r>
      <w:r>
        <w:t>8</w:t>
      </w:r>
      <w:r>
        <w:fldChar w:fldCharType="end"/>
      </w:r>
    </w:p>
    <w:p w14:paraId="2856D2C2" w14:textId="3F330709" w:rsidR="00270C14" w:rsidRDefault="00270C14">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_Toc176265268 \h </w:instrText>
      </w:r>
      <w:r>
        <w:fldChar w:fldCharType="separate"/>
      </w:r>
      <w:r>
        <w:t>8</w:t>
      </w:r>
      <w:r>
        <w:fldChar w:fldCharType="end"/>
      </w:r>
    </w:p>
    <w:p w14:paraId="25E014F9" w14:textId="4FB4B271" w:rsidR="00270C14" w:rsidRDefault="00270C14">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_Toc176265269 \h </w:instrText>
      </w:r>
      <w:r>
        <w:fldChar w:fldCharType="separate"/>
      </w:r>
      <w:r>
        <w:t>8</w:t>
      </w:r>
      <w:r>
        <w:fldChar w:fldCharType="end"/>
      </w:r>
    </w:p>
    <w:p w14:paraId="20916CA6" w14:textId="47445CD2" w:rsidR="00270C14" w:rsidRDefault="00270C14">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Regulatory background</w:t>
      </w:r>
      <w:r>
        <w:tab/>
      </w:r>
      <w:r>
        <w:fldChar w:fldCharType="begin"/>
      </w:r>
      <w:r>
        <w:instrText xml:space="preserve"> PAGEREF _Toc176265270 \h </w:instrText>
      </w:r>
      <w:r>
        <w:fldChar w:fldCharType="separate"/>
      </w:r>
      <w:r>
        <w:t>8</w:t>
      </w:r>
      <w:r>
        <w:fldChar w:fldCharType="end"/>
      </w:r>
    </w:p>
    <w:p w14:paraId="0601EE21" w14:textId="05FCE758" w:rsidR="00270C14" w:rsidRDefault="00270C14">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EC Decision 2021/1730</w:t>
      </w:r>
      <w:r>
        <w:tab/>
      </w:r>
      <w:r>
        <w:fldChar w:fldCharType="begin"/>
      </w:r>
      <w:r>
        <w:instrText xml:space="preserve"> PAGEREF _Toc176265271 \h </w:instrText>
      </w:r>
      <w:r>
        <w:fldChar w:fldCharType="separate"/>
      </w:r>
      <w:r>
        <w:t>8</w:t>
      </w:r>
      <w:r>
        <w:fldChar w:fldCharType="end"/>
      </w:r>
    </w:p>
    <w:p w14:paraId="131928F4" w14:textId="0006CD29" w:rsidR="00270C14" w:rsidRDefault="00270C14">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ECC Decision(20)02</w:t>
      </w:r>
      <w:r>
        <w:tab/>
      </w:r>
      <w:r>
        <w:fldChar w:fldCharType="begin"/>
      </w:r>
      <w:r>
        <w:instrText xml:space="preserve"> PAGEREF _Toc176265272 \h </w:instrText>
      </w:r>
      <w:r>
        <w:fldChar w:fldCharType="separate"/>
      </w:r>
      <w:r>
        <w:t>9</w:t>
      </w:r>
      <w:r>
        <w:fldChar w:fldCharType="end"/>
      </w:r>
    </w:p>
    <w:p w14:paraId="4744DEA0" w14:textId="00B0EDE3" w:rsidR="00270C14" w:rsidRDefault="00270C14">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Technical conditions</w:t>
      </w:r>
      <w:r>
        <w:tab/>
      </w:r>
      <w:r>
        <w:fldChar w:fldCharType="begin"/>
      </w:r>
      <w:r>
        <w:instrText xml:space="preserve"> PAGEREF _Toc176265273 \h </w:instrText>
      </w:r>
      <w:r>
        <w:fldChar w:fldCharType="separate"/>
      </w:r>
      <w:r>
        <w:t>9</w:t>
      </w:r>
      <w:r>
        <w:fldChar w:fldCharType="end"/>
      </w:r>
    </w:p>
    <w:p w14:paraId="381D6CA1" w14:textId="7F1E5E2E" w:rsidR="00270C14" w:rsidRDefault="00270C14">
      <w:pPr>
        <w:pStyle w:val="TOC3"/>
        <w:rPr>
          <w:rFonts w:asciiTheme="minorHAnsi" w:eastAsiaTheme="minorEastAsia" w:hAnsiTheme="minorHAnsi" w:cstheme="minorBidi"/>
          <w:kern w:val="2"/>
          <w:sz w:val="24"/>
          <w:szCs w:val="24"/>
          <w:lang w:eastAsia="en-GB"/>
          <w14:ligatures w14:val="standardContextual"/>
        </w:rPr>
      </w:pPr>
      <w:r>
        <w:t>4.3.1</w:t>
      </w:r>
      <w:r>
        <w:rPr>
          <w:rFonts w:asciiTheme="minorHAnsi" w:eastAsiaTheme="minorEastAsia" w:hAnsiTheme="minorHAnsi" w:cstheme="minorBidi"/>
          <w:kern w:val="2"/>
          <w:sz w:val="24"/>
          <w:szCs w:val="24"/>
          <w:lang w:eastAsia="en-GB"/>
          <w14:ligatures w14:val="standardContextual"/>
        </w:rPr>
        <w:tab/>
      </w:r>
      <w:r>
        <w:t>Base stations using wideband technologies</w:t>
      </w:r>
      <w:r>
        <w:tab/>
      </w:r>
      <w:r>
        <w:fldChar w:fldCharType="begin"/>
      </w:r>
      <w:r>
        <w:instrText xml:space="preserve"> PAGEREF _Toc176265274 \h </w:instrText>
      </w:r>
      <w:r>
        <w:fldChar w:fldCharType="separate"/>
      </w:r>
      <w:r>
        <w:t>9</w:t>
      </w:r>
      <w:r>
        <w:fldChar w:fldCharType="end"/>
      </w:r>
    </w:p>
    <w:p w14:paraId="5BDD216C" w14:textId="7D58D61D" w:rsidR="00270C14" w:rsidRDefault="00270C14">
      <w:pPr>
        <w:pStyle w:val="TOC3"/>
        <w:rPr>
          <w:rFonts w:asciiTheme="minorHAnsi" w:eastAsiaTheme="minorEastAsia" w:hAnsiTheme="minorHAnsi" w:cstheme="minorBidi"/>
          <w:kern w:val="2"/>
          <w:sz w:val="24"/>
          <w:szCs w:val="24"/>
          <w:lang w:eastAsia="en-GB"/>
          <w14:ligatures w14:val="standardContextual"/>
        </w:rPr>
      </w:pPr>
      <w:r>
        <w:t>4.3.2</w:t>
      </w:r>
      <w:r>
        <w:rPr>
          <w:rFonts w:asciiTheme="minorHAnsi" w:eastAsiaTheme="minorEastAsia" w:hAnsiTheme="minorHAnsi" w:cstheme="minorBidi"/>
          <w:kern w:val="2"/>
          <w:sz w:val="24"/>
          <w:szCs w:val="24"/>
          <w:lang w:eastAsia="en-GB"/>
          <w14:ligatures w14:val="standardContextual"/>
        </w:rPr>
        <w:tab/>
      </w:r>
      <w:r>
        <w:t>RMR terminals other than cab-radios using wideband technologies</w:t>
      </w:r>
      <w:r>
        <w:tab/>
      </w:r>
      <w:r>
        <w:fldChar w:fldCharType="begin"/>
      </w:r>
      <w:r>
        <w:instrText xml:space="preserve"> PAGEREF _Toc176265275 \h </w:instrText>
      </w:r>
      <w:r>
        <w:fldChar w:fldCharType="separate"/>
      </w:r>
      <w:r>
        <w:t>10</w:t>
      </w:r>
      <w:r>
        <w:fldChar w:fldCharType="end"/>
      </w:r>
    </w:p>
    <w:p w14:paraId="4D580A45" w14:textId="10A97EAD" w:rsidR="00270C14" w:rsidRDefault="00270C14">
      <w:pPr>
        <w:pStyle w:val="TOC3"/>
        <w:rPr>
          <w:rFonts w:asciiTheme="minorHAnsi" w:eastAsiaTheme="minorEastAsia" w:hAnsiTheme="minorHAnsi" w:cstheme="minorBidi"/>
          <w:kern w:val="2"/>
          <w:sz w:val="24"/>
          <w:szCs w:val="24"/>
          <w:lang w:eastAsia="en-GB"/>
          <w14:ligatures w14:val="standardContextual"/>
        </w:rPr>
      </w:pPr>
      <w:r>
        <w:t>4.3.3</w:t>
      </w:r>
      <w:r>
        <w:rPr>
          <w:rFonts w:asciiTheme="minorHAnsi" w:eastAsiaTheme="minorEastAsia" w:hAnsiTheme="minorHAnsi" w:cstheme="minorBidi"/>
          <w:kern w:val="2"/>
          <w:sz w:val="24"/>
          <w:szCs w:val="24"/>
          <w:lang w:eastAsia="en-GB"/>
          <w14:ligatures w14:val="standardContextual"/>
        </w:rPr>
        <w:tab/>
      </w:r>
      <w:r>
        <w:t>RMR cab-radios using wideband technologies</w:t>
      </w:r>
      <w:r>
        <w:tab/>
      </w:r>
      <w:r>
        <w:fldChar w:fldCharType="begin"/>
      </w:r>
      <w:r>
        <w:instrText xml:space="preserve"> PAGEREF _Toc176265276 \h </w:instrText>
      </w:r>
      <w:r>
        <w:fldChar w:fldCharType="separate"/>
      </w:r>
      <w:r>
        <w:t>10</w:t>
      </w:r>
      <w:r>
        <w:fldChar w:fldCharType="end"/>
      </w:r>
    </w:p>
    <w:p w14:paraId="458ED155" w14:textId="3B32B6AB" w:rsidR="00270C14" w:rsidRDefault="00270C14">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Frequency band arrangement</w:t>
      </w:r>
      <w:r>
        <w:tab/>
      </w:r>
      <w:r>
        <w:fldChar w:fldCharType="begin"/>
      </w:r>
      <w:r>
        <w:instrText xml:space="preserve"> PAGEREF _Toc176265277 \h </w:instrText>
      </w:r>
      <w:r>
        <w:fldChar w:fldCharType="separate"/>
      </w:r>
      <w:r>
        <w:t>11</w:t>
      </w:r>
      <w:r>
        <w:fldChar w:fldCharType="end"/>
      </w:r>
    </w:p>
    <w:p w14:paraId="130182AC" w14:textId="747381FD" w:rsidR="00270C14" w:rsidRDefault="00270C14">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NR system parameters</w:t>
      </w:r>
      <w:r>
        <w:tab/>
      </w:r>
      <w:r>
        <w:fldChar w:fldCharType="begin"/>
      </w:r>
      <w:r>
        <w:instrText xml:space="preserve"> PAGEREF _Toc176265278 \h </w:instrText>
      </w:r>
      <w:r>
        <w:fldChar w:fldCharType="separate"/>
      </w:r>
      <w:r>
        <w:t>11</w:t>
      </w:r>
      <w:r>
        <w:fldChar w:fldCharType="end"/>
      </w:r>
    </w:p>
    <w:p w14:paraId="3BFEBD54" w14:textId="28F91130" w:rsidR="00270C14" w:rsidRDefault="00270C14">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RF requirements</w:t>
      </w:r>
      <w:r>
        <w:tab/>
      </w:r>
      <w:r>
        <w:fldChar w:fldCharType="begin"/>
      </w:r>
      <w:r>
        <w:instrText xml:space="preserve"> PAGEREF _Toc176265279 \h </w:instrText>
      </w:r>
      <w:r>
        <w:fldChar w:fldCharType="separate"/>
      </w:r>
      <w:r>
        <w:t>11</w:t>
      </w:r>
      <w:r>
        <w:fldChar w:fldCharType="end"/>
      </w:r>
    </w:p>
    <w:p w14:paraId="36B205E0" w14:textId="6E7C082F" w:rsidR="00270C14" w:rsidRDefault="00270C14">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BS specific requirements</w:t>
      </w:r>
      <w:r>
        <w:tab/>
      </w:r>
      <w:r>
        <w:fldChar w:fldCharType="begin"/>
      </w:r>
      <w:r>
        <w:instrText xml:space="preserve"> PAGEREF _Toc176265280 \h </w:instrText>
      </w:r>
      <w:r>
        <w:fldChar w:fldCharType="separate"/>
      </w:r>
      <w:r>
        <w:t>11</w:t>
      </w:r>
      <w:r>
        <w:fldChar w:fldCharType="end"/>
      </w:r>
    </w:p>
    <w:p w14:paraId="66982B5A" w14:textId="17F99FA7" w:rsidR="00270C14" w:rsidRDefault="00270C14">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_Toc176265281 \h </w:instrText>
      </w:r>
      <w:r>
        <w:fldChar w:fldCharType="separate"/>
      </w:r>
      <w:r>
        <w:t>11</w:t>
      </w:r>
      <w:r>
        <w:fldChar w:fldCharType="end"/>
      </w:r>
    </w:p>
    <w:p w14:paraId="76C418BF" w14:textId="613D5566" w:rsidR="00270C14" w:rsidRDefault="00270C14">
      <w:pPr>
        <w:pStyle w:val="TOC3"/>
        <w:rPr>
          <w:rFonts w:asciiTheme="minorHAnsi" w:eastAsiaTheme="minorEastAsia" w:hAnsiTheme="minorHAnsi" w:cstheme="minorBidi"/>
          <w:kern w:val="2"/>
          <w:sz w:val="24"/>
          <w:szCs w:val="24"/>
          <w:lang w:eastAsia="en-GB"/>
          <w14:ligatures w14:val="standardContextual"/>
        </w:rPr>
      </w:pPr>
      <w:r>
        <w:t>7.1.2</w:t>
      </w:r>
      <w:r>
        <w:rPr>
          <w:rFonts w:asciiTheme="minorHAnsi" w:eastAsiaTheme="minorEastAsia" w:hAnsiTheme="minorHAnsi" w:cstheme="minorBidi"/>
          <w:kern w:val="2"/>
          <w:sz w:val="24"/>
          <w:szCs w:val="24"/>
          <w:lang w:eastAsia="en-GB"/>
          <w14:ligatures w14:val="standardContextual"/>
        </w:rPr>
        <w:tab/>
      </w:r>
      <w:r>
        <w:t>Transmitter characteristics</w:t>
      </w:r>
      <w:r>
        <w:tab/>
      </w:r>
      <w:r>
        <w:fldChar w:fldCharType="begin"/>
      </w:r>
      <w:r>
        <w:instrText xml:space="preserve"> PAGEREF _Toc176265282 \h </w:instrText>
      </w:r>
      <w:r>
        <w:fldChar w:fldCharType="separate"/>
      </w:r>
      <w:r>
        <w:t>12</w:t>
      </w:r>
      <w:r>
        <w:fldChar w:fldCharType="end"/>
      </w:r>
    </w:p>
    <w:p w14:paraId="5BF65DA8" w14:textId="23FCD2FD" w:rsidR="00270C14" w:rsidRDefault="00270C14">
      <w:pPr>
        <w:pStyle w:val="TOC4"/>
        <w:rPr>
          <w:rFonts w:asciiTheme="minorHAnsi" w:eastAsiaTheme="minorEastAsia" w:hAnsiTheme="minorHAnsi" w:cstheme="minorBidi"/>
          <w:kern w:val="2"/>
          <w:sz w:val="24"/>
          <w:szCs w:val="24"/>
          <w:lang w:eastAsia="en-GB"/>
          <w14:ligatures w14:val="standardContextual"/>
        </w:rPr>
      </w:pPr>
      <w:r>
        <w:t>7.1.2.1</w:t>
      </w:r>
      <w:r>
        <w:rPr>
          <w:rFonts w:asciiTheme="minorHAnsi" w:eastAsiaTheme="minorEastAsia" w:hAnsiTheme="minorHAnsi" w:cstheme="minorBidi"/>
          <w:kern w:val="2"/>
          <w:sz w:val="24"/>
          <w:szCs w:val="24"/>
          <w:lang w:eastAsia="en-GB"/>
          <w14:ligatures w14:val="standardContextual"/>
        </w:rPr>
        <w:tab/>
      </w:r>
      <w:r>
        <w:t>BS maximum output power</w:t>
      </w:r>
      <w:r>
        <w:tab/>
      </w:r>
      <w:r>
        <w:fldChar w:fldCharType="begin"/>
      </w:r>
      <w:r>
        <w:instrText xml:space="preserve"> PAGEREF _Toc176265283 \h </w:instrText>
      </w:r>
      <w:r>
        <w:fldChar w:fldCharType="separate"/>
      </w:r>
      <w:r>
        <w:t>12</w:t>
      </w:r>
      <w:r>
        <w:fldChar w:fldCharType="end"/>
      </w:r>
    </w:p>
    <w:p w14:paraId="1573E30E" w14:textId="22BC9B0C" w:rsidR="00270C14" w:rsidRDefault="00270C14">
      <w:pPr>
        <w:pStyle w:val="TOC4"/>
        <w:rPr>
          <w:rFonts w:asciiTheme="minorHAnsi" w:eastAsiaTheme="minorEastAsia" w:hAnsiTheme="minorHAnsi" w:cstheme="minorBidi"/>
          <w:kern w:val="2"/>
          <w:sz w:val="24"/>
          <w:szCs w:val="24"/>
          <w:lang w:eastAsia="en-GB"/>
          <w14:ligatures w14:val="standardContextual"/>
        </w:rPr>
      </w:pPr>
      <w:r>
        <w:t>7.1.2.2</w:t>
      </w:r>
      <w:r>
        <w:rPr>
          <w:rFonts w:asciiTheme="minorHAnsi" w:eastAsiaTheme="minorEastAsia" w:hAnsiTheme="minorHAnsi" w:cstheme="minorBidi"/>
          <w:kern w:val="2"/>
          <w:sz w:val="24"/>
          <w:szCs w:val="24"/>
          <w:lang w:eastAsia="en-GB"/>
          <w14:ligatures w14:val="standardContextual"/>
        </w:rPr>
        <w:tab/>
      </w:r>
      <w:r>
        <w:t>Unwanted emissions</w:t>
      </w:r>
      <w:r>
        <w:tab/>
      </w:r>
      <w:r>
        <w:fldChar w:fldCharType="begin"/>
      </w:r>
      <w:r>
        <w:instrText xml:space="preserve"> PAGEREF _Toc176265284 \h </w:instrText>
      </w:r>
      <w:r>
        <w:fldChar w:fldCharType="separate"/>
      </w:r>
      <w:r>
        <w:t>12</w:t>
      </w:r>
      <w:r>
        <w:fldChar w:fldCharType="end"/>
      </w:r>
    </w:p>
    <w:p w14:paraId="19DA4E94" w14:textId="6CEF480E" w:rsidR="00270C14" w:rsidRDefault="00270C14">
      <w:pPr>
        <w:pStyle w:val="TOC5"/>
        <w:rPr>
          <w:rFonts w:asciiTheme="minorHAnsi" w:eastAsiaTheme="minorEastAsia" w:hAnsiTheme="minorHAnsi" w:cstheme="minorBidi"/>
          <w:kern w:val="2"/>
          <w:sz w:val="24"/>
          <w:szCs w:val="24"/>
          <w:lang w:eastAsia="en-GB"/>
          <w14:ligatures w14:val="standardContextual"/>
        </w:rPr>
      </w:pPr>
      <w:r>
        <w:t>7.1.2.1.1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_Toc176265285 \h </w:instrText>
      </w:r>
      <w:r>
        <w:fldChar w:fldCharType="separate"/>
      </w:r>
      <w:r>
        <w:t>12</w:t>
      </w:r>
      <w:r>
        <w:fldChar w:fldCharType="end"/>
      </w:r>
    </w:p>
    <w:p w14:paraId="670549F9" w14:textId="743B007C" w:rsidR="00270C14" w:rsidRDefault="00270C14">
      <w:pPr>
        <w:pStyle w:val="TOC5"/>
        <w:rPr>
          <w:rFonts w:asciiTheme="minorHAnsi" w:eastAsiaTheme="minorEastAsia" w:hAnsiTheme="minorHAnsi" w:cstheme="minorBidi"/>
          <w:kern w:val="2"/>
          <w:sz w:val="24"/>
          <w:szCs w:val="24"/>
          <w:lang w:eastAsia="en-GB"/>
          <w14:ligatures w14:val="standardContextual"/>
        </w:rPr>
      </w:pPr>
      <w:r>
        <w:t>7.1.2.1.2</w:t>
      </w:r>
      <w:r>
        <w:rPr>
          <w:rFonts w:asciiTheme="minorHAnsi" w:eastAsiaTheme="minorEastAsia" w:hAnsiTheme="minorHAnsi" w:cstheme="minorBidi"/>
          <w:kern w:val="2"/>
          <w:sz w:val="24"/>
          <w:szCs w:val="24"/>
          <w:lang w:eastAsia="en-GB"/>
          <w14:ligatures w14:val="standardContextual"/>
        </w:rPr>
        <w:tab/>
      </w:r>
      <w:r>
        <w:t>OBUE</w:t>
      </w:r>
      <w:r>
        <w:tab/>
      </w:r>
      <w:r>
        <w:fldChar w:fldCharType="begin"/>
      </w:r>
      <w:r>
        <w:instrText xml:space="preserve"> PAGEREF _Toc176265286 \h </w:instrText>
      </w:r>
      <w:r>
        <w:fldChar w:fldCharType="separate"/>
      </w:r>
      <w:r>
        <w:t>12</w:t>
      </w:r>
      <w:r>
        <w:fldChar w:fldCharType="end"/>
      </w:r>
    </w:p>
    <w:p w14:paraId="50F3B6DD" w14:textId="2BEC883E" w:rsidR="00270C14" w:rsidRDefault="00270C14">
      <w:pPr>
        <w:pStyle w:val="TOC5"/>
        <w:rPr>
          <w:rFonts w:asciiTheme="minorHAnsi" w:eastAsiaTheme="minorEastAsia" w:hAnsiTheme="minorHAnsi" w:cstheme="minorBidi"/>
          <w:kern w:val="2"/>
          <w:sz w:val="24"/>
          <w:szCs w:val="24"/>
          <w:lang w:eastAsia="en-GB"/>
          <w14:ligatures w14:val="standardContextual"/>
        </w:rPr>
      </w:pPr>
      <w:r>
        <w:t>7.1.2.1.3</w:t>
      </w:r>
      <w:r>
        <w:rPr>
          <w:rFonts w:asciiTheme="minorHAnsi" w:eastAsiaTheme="minorEastAsia" w:hAnsiTheme="minorHAnsi" w:cstheme="minorBidi"/>
          <w:kern w:val="2"/>
          <w:sz w:val="24"/>
          <w:szCs w:val="24"/>
          <w:lang w:eastAsia="en-GB"/>
          <w14:ligatures w14:val="standardContextual"/>
        </w:rPr>
        <w:tab/>
      </w:r>
      <w:r>
        <w:t>Tx spurious emissions</w:t>
      </w:r>
      <w:r>
        <w:tab/>
      </w:r>
      <w:r>
        <w:fldChar w:fldCharType="begin"/>
      </w:r>
      <w:r>
        <w:instrText xml:space="preserve"> PAGEREF _Toc176265287 \h </w:instrText>
      </w:r>
      <w:r>
        <w:fldChar w:fldCharType="separate"/>
      </w:r>
      <w:r>
        <w:t>13</w:t>
      </w:r>
      <w:r>
        <w:fldChar w:fldCharType="end"/>
      </w:r>
    </w:p>
    <w:p w14:paraId="30BB1B38" w14:textId="5CE786E2" w:rsidR="00270C14" w:rsidRDefault="00270C14">
      <w:pPr>
        <w:pStyle w:val="TOC3"/>
        <w:rPr>
          <w:rFonts w:asciiTheme="minorHAnsi" w:eastAsiaTheme="minorEastAsia" w:hAnsiTheme="minorHAnsi" w:cstheme="minorBidi"/>
          <w:kern w:val="2"/>
          <w:sz w:val="24"/>
          <w:szCs w:val="24"/>
          <w:lang w:eastAsia="en-GB"/>
          <w14:ligatures w14:val="standardContextual"/>
        </w:rPr>
      </w:pPr>
      <w:r>
        <w:t>7.1.3</w:t>
      </w:r>
      <w:r>
        <w:rPr>
          <w:rFonts w:asciiTheme="minorHAnsi" w:eastAsiaTheme="minorEastAsia" w:hAnsiTheme="minorHAnsi" w:cstheme="minorBidi"/>
          <w:kern w:val="2"/>
          <w:sz w:val="24"/>
          <w:szCs w:val="24"/>
          <w:lang w:eastAsia="en-GB"/>
          <w14:ligatures w14:val="standardContextual"/>
        </w:rPr>
        <w:tab/>
      </w:r>
      <w:r>
        <w:t>Receiver characteristics</w:t>
      </w:r>
      <w:r>
        <w:tab/>
      </w:r>
      <w:r>
        <w:fldChar w:fldCharType="begin"/>
      </w:r>
      <w:r>
        <w:instrText xml:space="preserve"> PAGEREF _Toc176265288 \h </w:instrText>
      </w:r>
      <w:r>
        <w:fldChar w:fldCharType="separate"/>
      </w:r>
      <w:r>
        <w:t>13</w:t>
      </w:r>
      <w:r>
        <w:fldChar w:fldCharType="end"/>
      </w:r>
    </w:p>
    <w:p w14:paraId="15101281" w14:textId="421C4B0E" w:rsidR="00270C14" w:rsidRDefault="00270C14">
      <w:pPr>
        <w:pStyle w:val="TOC4"/>
        <w:rPr>
          <w:rFonts w:asciiTheme="minorHAnsi" w:eastAsiaTheme="minorEastAsia" w:hAnsiTheme="minorHAnsi" w:cstheme="minorBidi"/>
          <w:kern w:val="2"/>
          <w:sz w:val="24"/>
          <w:szCs w:val="24"/>
          <w:lang w:eastAsia="en-GB"/>
          <w14:ligatures w14:val="standardContextual"/>
        </w:rPr>
      </w:pPr>
      <w:r>
        <w:t>7.1.3.1</w:t>
      </w:r>
      <w:r>
        <w:rPr>
          <w:rFonts w:asciiTheme="minorHAnsi" w:eastAsiaTheme="minorEastAsia" w:hAnsiTheme="minorHAnsi" w:cstheme="minorBidi"/>
          <w:kern w:val="2"/>
          <w:sz w:val="24"/>
          <w:szCs w:val="24"/>
          <w:lang w:eastAsia="en-GB"/>
          <w14:ligatures w14:val="standardContextual"/>
        </w:rPr>
        <w:tab/>
      </w:r>
      <w:r>
        <w:t>Void</w:t>
      </w:r>
      <w:r>
        <w:tab/>
      </w:r>
      <w:r>
        <w:fldChar w:fldCharType="begin"/>
      </w:r>
      <w:r>
        <w:instrText xml:space="preserve"> PAGEREF _Toc176265289 \h </w:instrText>
      </w:r>
      <w:r>
        <w:fldChar w:fldCharType="separate"/>
      </w:r>
      <w:r>
        <w:t>13</w:t>
      </w:r>
      <w:r>
        <w:fldChar w:fldCharType="end"/>
      </w:r>
    </w:p>
    <w:p w14:paraId="24A2AC91" w14:textId="6B53B6AB" w:rsidR="00270C14" w:rsidRDefault="00270C14">
      <w:pPr>
        <w:pStyle w:val="TOC4"/>
        <w:rPr>
          <w:rFonts w:asciiTheme="minorHAnsi" w:eastAsiaTheme="minorEastAsia" w:hAnsiTheme="minorHAnsi" w:cstheme="minorBidi"/>
          <w:kern w:val="2"/>
          <w:sz w:val="24"/>
          <w:szCs w:val="24"/>
          <w:lang w:eastAsia="en-GB"/>
          <w14:ligatures w14:val="standardContextual"/>
        </w:rPr>
      </w:pPr>
      <w:r>
        <w:t>7.1.3.2</w:t>
      </w:r>
      <w:r>
        <w:rPr>
          <w:rFonts w:asciiTheme="minorHAnsi" w:eastAsiaTheme="minorEastAsia" w:hAnsiTheme="minorHAnsi" w:cstheme="minorBidi"/>
          <w:kern w:val="2"/>
          <w:sz w:val="24"/>
          <w:szCs w:val="24"/>
          <w:lang w:eastAsia="en-GB"/>
          <w14:ligatures w14:val="standardContextual"/>
        </w:rPr>
        <w:tab/>
      </w:r>
      <w:r>
        <w:t>Rx blocking</w:t>
      </w:r>
      <w:r>
        <w:tab/>
      </w:r>
      <w:r>
        <w:fldChar w:fldCharType="begin"/>
      </w:r>
      <w:r>
        <w:instrText xml:space="preserve"> PAGEREF _Toc176265290 \h </w:instrText>
      </w:r>
      <w:r>
        <w:fldChar w:fldCharType="separate"/>
      </w:r>
      <w:r>
        <w:t>13</w:t>
      </w:r>
      <w:r>
        <w:fldChar w:fldCharType="end"/>
      </w:r>
    </w:p>
    <w:p w14:paraId="0FC2F804" w14:textId="46B1A250" w:rsidR="00270C14" w:rsidRDefault="00270C14">
      <w:pPr>
        <w:pStyle w:val="TOC5"/>
        <w:rPr>
          <w:rFonts w:asciiTheme="minorHAnsi" w:eastAsiaTheme="minorEastAsia" w:hAnsiTheme="minorHAnsi" w:cstheme="minorBidi"/>
          <w:kern w:val="2"/>
          <w:sz w:val="24"/>
          <w:szCs w:val="24"/>
          <w:lang w:eastAsia="en-GB"/>
          <w14:ligatures w14:val="standardContextual"/>
        </w:rPr>
      </w:pPr>
      <w:r>
        <w:t>7.1.3.2.1</w:t>
      </w:r>
      <w:r>
        <w:rPr>
          <w:rFonts w:asciiTheme="minorHAnsi" w:eastAsiaTheme="minorEastAsia" w:hAnsiTheme="minorHAnsi" w:cstheme="minorBidi"/>
          <w:kern w:val="2"/>
          <w:sz w:val="24"/>
          <w:szCs w:val="24"/>
          <w:lang w:eastAsia="en-GB"/>
          <w14:ligatures w14:val="standardContextual"/>
        </w:rPr>
        <w:tab/>
      </w:r>
      <w:r>
        <w:t>CEPT context</w:t>
      </w:r>
      <w:r>
        <w:tab/>
      </w:r>
      <w:r>
        <w:fldChar w:fldCharType="begin"/>
      </w:r>
      <w:r>
        <w:instrText xml:space="preserve"> PAGEREF _Toc176265291 \h </w:instrText>
      </w:r>
      <w:r>
        <w:fldChar w:fldCharType="separate"/>
      </w:r>
      <w:r>
        <w:t>13</w:t>
      </w:r>
      <w:r>
        <w:fldChar w:fldCharType="end"/>
      </w:r>
    </w:p>
    <w:p w14:paraId="45B173EA" w14:textId="669F65F6" w:rsidR="00270C14" w:rsidRDefault="00270C14">
      <w:pPr>
        <w:pStyle w:val="TOC5"/>
        <w:rPr>
          <w:rFonts w:asciiTheme="minorHAnsi" w:eastAsiaTheme="minorEastAsia" w:hAnsiTheme="minorHAnsi" w:cstheme="minorBidi"/>
          <w:kern w:val="2"/>
          <w:sz w:val="24"/>
          <w:szCs w:val="24"/>
          <w:lang w:eastAsia="en-GB"/>
          <w14:ligatures w14:val="standardContextual"/>
        </w:rPr>
      </w:pPr>
      <w:r>
        <w:t>7.1.3.2.2</w:t>
      </w:r>
      <w:r>
        <w:rPr>
          <w:rFonts w:asciiTheme="minorHAnsi" w:eastAsiaTheme="minorEastAsia" w:hAnsiTheme="minorHAnsi" w:cstheme="minorBidi"/>
          <w:kern w:val="2"/>
          <w:sz w:val="24"/>
          <w:szCs w:val="24"/>
          <w:lang w:eastAsia="en-GB"/>
          <w14:ligatures w14:val="standardContextual"/>
        </w:rPr>
        <w:tab/>
      </w:r>
      <w:r>
        <w:t>Analysis</w:t>
      </w:r>
      <w:r>
        <w:tab/>
      </w:r>
      <w:r>
        <w:fldChar w:fldCharType="begin"/>
      </w:r>
      <w:r>
        <w:instrText xml:space="preserve"> PAGEREF _Toc176265292 \h </w:instrText>
      </w:r>
      <w:r>
        <w:fldChar w:fldCharType="separate"/>
      </w:r>
      <w:r>
        <w:t>13</w:t>
      </w:r>
      <w:r>
        <w:fldChar w:fldCharType="end"/>
      </w:r>
    </w:p>
    <w:p w14:paraId="43B8B645" w14:textId="4A23360E" w:rsidR="00270C14" w:rsidRDefault="00270C14">
      <w:pPr>
        <w:pStyle w:val="TOC4"/>
        <w:rPr>
          <w:rFonts w:asciiTheme="minorHAnsi" w:eastAsiaTheme="minorEastAsia" w:hAnsiTheme="minorHAnsi" w:cstheme="minorBidi"/>
          <w:kern w:val="2"/>
          <w:sz w:val="24"/>
          <w:szCs w:val="24"/>
          <w:lang w:eastAsia="en-GB"/>
          <w14:ligatures w14:val="standardContextual"/>
        </w:rPr>
      </w:pPr>
      <w:r>
        <w:t>7.1.3.3</w:t>
      </w:r>
      <w:r>
        <w:rPr>
          <w:rFonts w:asciiTheme="minorHAnsi" w:eastAsiaTheme="minorEastAsia" w:hAnsiTheme="minorHAnsi" w:cstheme="minorBidi"/>
          <w:kern w:val="2"/>
          <w:sz w:val="24"/>
          <w:szCs w:val="24"/>
          <w:lang w:eastAsia="en-GB"/>
          <w14:ligatures w14:val="standardContextual"/>
        </w:rPr>
        <w:tab/>
      </w:r>
      <w:r>
        <w:t>Characteristics</w:t>
      </w:r>
      <w:r>
        <w:tab/>
      </w:r>
      <w:r>
        <w:fldChar w:fldCharType="begin"/>
      </w:r>
      <w:r>
        <w:instrText xml:space="preserve"> PAGEREF _Toc176265293 \h </w:instrText>
      </w:r>
      <w:r>
        <w:fldChar w:fldCharType="separate"/>
      </w:r>
      <w:r>
        <w:t>14</w:t>
      </w:r>
      <w:r>
        <w:fldChar w:fldCharType="end"/>
      </w:r>
    </w:p>
    <w:p w14:paraId="20353BE0" w14:textId="6B1ADBA2" w:rsidR="00270C14" w:rsidRDefault="00270C14">
      <w:pPr>
        <w:pStyle w:val="TOC5"/>
        <w:rPr>
          <w:rFonts w:asciiTheme="minorHAnsi" w:eastAsiaTheme="minorEastAsia" w:hAnsiTheme="minorHAnsi" w:cstheme="minorBidi"/>
          <w:kern w:val="2"/>
          <w:sz w:val="24"/>
          <w:szCs w:val="24"/>
          <w:lang w:eastAsia="en-GB"/>
          <w14:ligatures w14:val="standardContextual"/>
        </w:rPr>
      </w:pPr>
      <w:r>
        <w:t>7.1.3.3.1</w:t>
      </w:r>
      <w:r>
        <w:rPr>
          <w:rFonts w:asciiTheme="minorHAnsi" w:eastAsiaTheme="minorEastAsia" w:hAnsiTheme="minorHAnsi" w:cstheme="minorBidi"/>
          <w:kern w:val="2"/>
          <w:sz w:val="24"/>
          <w:szCs w:val="24"/>
          <w:lang w:eastAsia="en-GB"/>
          <w14:ligatures w14:val="standardContextual"/>
        </w:rPr>
        <w:tab/>
      </w:r>
      <w:r>
        <w:t>Blocking</w:t>
      </w:r>
      <w:r>
        <w:tab/>
      </w:r>
      <w:r>
        <w:fldChar w:fldCharType="begin"/>
      </w:r>
      <w:r>
        <w:instrText xml:space="preserve"> PAGEREF _Toc176265294 \h </w:instrText>
      </w:r>
      <w:r>
        <w:fldChar w:fldCharType="separate"/>
      </w:r>
      <w:r>
        <w:t>14</w:t>
      </w:r>
      <w:r>
        <w:fldChar w:fldCharType="end"/>
      </w:r>
    </w:p>
    <w:p w14:paraId="3546CCCE" w14:textId="2E182142" w:rsidR="00270C14" w:rsidRDefault="00270C14">
      <w:pPr>
        <w:pStyle w:val="TOC5"/>
        <w:rPr>
          <w:rFonts w:asciiTheme="minorHAnsi" w:eastAsiaTheme="minorEastAsia" w:hAnsiTheme="minorHAnsi" w:cstheme="minorBidi"/>
          <w:kern w:val="2"/>
          <w:sz w:val="24"/>
          <w:szCs w:val="24"/>
          <w:lang w:eastAsia="en-GB"/>
          <w14:ligatures w14:val="standardContextual"/>
        </w:rPr>
      </w:pPr>
      <w:r>
        <w:t>7.1.3.3.2</w:t>
      </w:r>
      <w:r>
        <w:rPr>
          <w:rFonts w:asciiTheme="minorHAnsi" w:eastAsiaTheme="minorEastAsia" w:hAnsiTheme="minorHAnsi" w:cstheme="minorBidi"/>
          <w:kern w:val="2"/>
          <w:sz w:val="24"/>
          <w:szCs w:val="24"/>
          <w:lang w:eastAsia="en-GB"/>
          <w14:ligatures w14:val="standardContextual"/>
        </w:rPr>
        <w:tab/>
      </w:r>
      <w:r>
        <w:t>Intermodulation</w:t>
      </w:r>
      <w:r>
        <w:tab/>
      </w:r>
      <w:r>
        <w:fldChar w:fldCharType="begin"/>
      </w:r>
      <w:r>
        <w:instrText xml:space="preserve"> PAGEREF _Toc176265295 \h </w:instrText>
      </w:r>
      <w:r>
        <w:fldChar w:fldCharType="separate"/>
      </w:r>
      <w:r>
        <w:t>14</w:t>
      </w:r>
      <w:r>
        <w:fldChar w:fldCharType="end"/>
      </w:r>
    </w:p>
    <w:p w14:paraId="782BB8CC" w14:textId="378DB8E0" w:rsidR="00270C14" w:rsidRDefault="00270C14">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UE specific requirements</w:t>
      </w:r>
      <w:r>
        <w:tab/>
      </w:r>
      <w:r>
        <w:fldChar w:fldCharType="begin"/>
      </w:r>
      <w:r>
        <w:instrText xml:space="preserve"> PAGEREF _Toc176265296 \h </w:instrText>
      </w:r>
      <w:r>
        <w:fldChar w:fldCharType="separate"/>
      </w:r>
      <w:r>
        <w:t>14</w:t>
      </w:r>
      <w:r>
        <w:fldChar w:fldCharType="end"/>
      </w:r>
    </w:p>
    <w:p w14:paraId="405D72A1" w14:textId="092BF76D" w:rsidR="00270C14" w:rsidRDefault="00270C14">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Transmitter characteristics</w:t>
      </w:r>
      <w:r>
        <w:tab/>
      </w:r>
      <w:r>
        <w:fldChar w:fldCharType="begin"/>
      </w:r>
      <w:r>
        <w:instrText xml:space="preserve"> PAGEREF _Toc176265297 \h </w:instrText>
      </w:r>
      <w:r>
        <w:fldChar w:fldCharType="separate"/>
      </w:r>
      <w:r>
        <w:t>14</w:t>
      </w:r>
      <w:r>
        <w:fldChar w:fldCharType="end"/>
      </w:r>
    </w:p>
    <w:p w14:paraId="5C036287" w14:textId="021DF0B5" w:rsidR="00270C14" w:rsidRDefault="00270C14">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Receiver characteristics</w:t>
      </w:r>
      <w:r>
        <w:tab/>
      </w:r>
      <w:r>
        <w:fldChar w:fldCharType="begin"/>
      </w:r>
      <w:r>
        <w:instrText xml:space="preserve"> PAGEREF _Toc176265298 \h </w:instrText>
      </w:r>
      <w:r>
        <w:fldChar w:fldCharType="separate"/>
      </w:r>
      <w:r>
        <w:t>15</w:t>
      </w:r>
      <w:r>
        <w:fldChar w:fldCharType="end"/>
      </w:r>
    </w:p>
    <w:p w14:paraId="08E7BF4C" w14:textId="3C609820" w:rsidR="00270C14" w:rsidRDefault="00270C14">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Additional requirements for RMR cab-radio receivers using wideband technologies</w:t>
      </w:r>
      <w:r>
        <w:tab/>
      </w:r>
      <w:r>
        <w:fldChar w:fldCharType="begin"/>
      </w:r>
      <w:r>
        <w:instrText xml:space="preserve"> PAGEREF _Toc176265299 \h </w:instrText>
      </w:r>
      <w:r>
        <w:fldChar w:fldCharType="separate"/>
      </w:r>
      <w:r>
        <w:t>17</w:t>
      </w:r>
      <w:r>
        <w:fldChar w:fldCharType="end"/>
      </w:r>
    </w:p>
    <w:p w14:paraId="3DA26974" w14:textId="597B6C19" w:rsidR="00270C14" w:rsidRDefault="00270C14">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Performance requirements</w:t>
      </w:r>
      <w:r>
        <w:tab/>
      </w:r>
      <w:r>
        <w:fldChar w:fldCharType="begin"/>
      </w:r>
      <w:r>
        <w:instrText xml:space="preserve"> PAGEREF _Toc176265300 \h </w:instrText>
      </w:r>
      <w:r>
        <w:fldChar w:fldCharType="separate"/>
      </w:r>
      <w:r>
        <w:t>17</w:t>
      </w:r>
      <w:r>
        <w:fldChar w:fldCharType="end"/>
      </w:r>
    </w:p>
    <w:p w14:paraId="1AB44C61" w14:textId="38B91242" w:rsidR="00270C14" w:rsidRDefault="00270C14">
      <w:pPr>
        <w:pStyle w:val="TOC1"/>
        <w:rPr>
          <w:rFonts w:asciiTheme="minorHAnsi" w:eastAsiaTheme="minorEastAsia" w:hAnsiTheme="minorHAnsi" w:cstheme="minorBidi"/>
          <w:kern w:val="2"/>
          <w:sz w:val="24"/>
          <w:szCs w:val="24"/>
          <w:lang w:eastAsia="en-GB"/>
          <w14:ligatures w14:val="standardContextual"/>
        </w:rPr>
      </w:pPr>
      <w:r>
        <w:t>9</w:t>
      </w:r>
      <w:r>
        <w:rPr>
          <w:rFonts w:asciiTheme="minorHAnsi" w:eastAsiaTheme="minorEastAsia" w:hAnsiTheme="minorHAnsi" w:cstheme="minorBidi"/>
          <w:kern w:val="2"/>
          <w:sz w:val="24"/>
          <w:szCs w:val="24"/>
          <w:lang w:eastAsia="en-GB"/>
          <w14:ligatures w14:val="standardContextual"/>
        </w:rPr>
        <w:tab/>
      </w:r>
      <w:r>
        <w:t>Deployment aspects</w:t>
      </w:r>
      <w:r>
        <w:tab/>
      </w:r>
      <w:r>
        <w:fldChar w:fldCharType="begin"/>
      </w:r>
      <w:r>
        <w:instrText xml:space="preserve"> PAGEREF _Toc176265301 \h </w:instrText>
      </w:r>
      <w:r>
        <w:fldChar w:fldCharType="separate"/>
      </w:r>
      <w:r>
        <w:t>17</w:t>
      </w:r>
      <w:r>
        <w:fldChar w:fldCharType="end"/>
      </w:r>
    </w:p>
    <w:p w14:paraId="11E2D26C" w14:textId="71739B43" w:rsidR="00270C14" w:rsidRDefault="00270C14">
      <w:pPr>
        <w:pStyle w:val="TOC1"/>
        <w:rPr>
          <w:rFonts w:asciiTheme="minorHAnsi" w:eastAsiaTheme="minorEastAsia" w:hAnsiTheme="minorHAnsi" w:cstheme="minorBidi"/>
          <w:kern w:val="2"/>
          <w:sz w:val="24"/>
          <w:szCs w:val="24"/>
          <w:lang w:eastAsia="en-GB"/>
          <w14:ligatures w14:val="standardContextual"/>
        </w:rPr>
      </w:pPr>
      <w:r>
        <w:t>10</w:t>
      </w:r>
      <w:r>
        <w:rPr>
          <w:rFonts w:asciiTheme="minorHAnsi" w:eastAsiaTheme="minorEastAsia" w:hAnsiTheme="minorHAnsi" w:cstheme="minorBidi"/>
          <w:kern w:val="2"/>
          <w:sz w:val="24"/>
          <w:szCs w:val="24"/>
          <w:lang w:eastAsia="en-GB"/>
          <w14:ligatures w14:val="standardContextual"/>
        </w:rPr>
        <w:tab/>
      </w:r>
      <w:r>
        <w:t>Conclusion</w:t>
      </w:r>
      <w:r>
        <w:tab/>
      </w:r>
      <w:r>
        <w:fldChar w:fldCharType="begin"/>
      </w:r>
      <w:r>
        <w:instrText xml:space="preserve"> PAGEREF _Toc176265302 \h </w:instrText>
      </w:r>
      <w:r>
        <w:fldChar w:fldCharType="separate"/>
      </w:r>
      <w:r>
        <w:t>18</w:t>
      </w:r>
      <w:r>
        <w:fldChar w:fldCharType="end"/>
      </w:r>
    </w:p>
    <w:p w14:paraId="45AF4104" w14:textId="590DDC61" w:rsidR="00270C14" w:rsidRDefault="00270C14">
      <w:pPr>
        <w:pStyle w:val="TOC8"/>
        <w:rPr>
          <w:rFonts w:asciiTheme="minorHAnsi" w:eastAsiaTheme="minorEastAsia" w:hAnsiTheme="minorHAnsi" w:cstheme="minorBidi"/>
          <w:b w:val="0"/>
          <w:kern w:val="2"/>
          <w:sz w:val="24"/>
          <w:szCs w:val="24"/>
          <w:lang w:eastAsia="en-GB"/>
          <w14:ligatures w14:val="standardContextual"/>
        </w:rPr>
      </w:pPr>
      <w:r>
        <w:t>Annex A (informative): Change history</w:t>
      </w:r>
      <w:r>
        <w:tab/>
      </w:r>
      <w:r>
        <w:fldChar w:fldCharType="begin"/>
      </w:r>
      <w:r>
        <w:instrText xml:space="preserve"> PAGEREF _Toc176265303 \h </w:instrText>
      </w:r>
      <w:r>
        <w:fldChar w:fldCharType="separate"/>
      </w:r>
      <w:r>
        <w:t>19</w:t>
      </w:r>
      <w:r>
        <w:fldChar w:fldCharType="end"/>
      </w:r>
    </w:p>
    <w:p w14:paraId="6B0A8701" w14:textId="7C56B512" w:rsidR="00080512" w:rsidRPr="004D3578" w:rsidRDefault="00270C14">
      <w:r>
        <w:fldChar w:fldCharType="end"/>
      </w:r>
    </w:p>
    <w:p w14:paraId="07C889E6" w14:textId="7B4B82E8" w:rsidR="00080512" w:rsidRDefault="00080512" w:rsidP="000410B2">
      <w:pPr>
        <w:pStyle w:val="Heading1"/>
      </w:pPr>
      <w:r w:rsidRPr="004D3578">
        <w:br w:type="page"/>
      </w:r>
      <w:bookmarkStart w:id="15" w:name="foreword"/>
      <w:bookmarkStart w:id="16" w:name="_Toc101786317"/>
      <w:bookmarkStart w:id="17" w:name="_Toc130322683"/>
      <w:bookmarkStart w:id="18" w:name="_Toc137571990"/>
      <w:bookmarkStart w:id="19" w:name="_Toc138878494"/>
      <w:bookmarkStart w:id="20" w:name="_Toc138878550"/>
      <w:bookmarkStart w:id="21" w:name="_Toc153134123"/>
      <w:bookmarkStart w:id="22" w:name="_Toc162192891"/>
      <w:bookmarkStart w:id="23" w:name="_Toc176265263"/>
      <w:bookmarkEnd w:id="15"/>
      <w:r w:rsidRPr="004D3578">
        <w:lastRenderedPageBreak/>
        <w:t>Foreword</w:t>
      </w:r>
      <w:bookmarkEnd w:id="16"/>
      <w:bookmarkEnd w:id="17"/>
      <w:bookmarkEnd w:id="18"/>
      <w:bookmarkEnd w:id="19"/>
      <w:bookmarkEnd w:id="20"/>
      <w:bookmarkEnd w:id="21"/>
      <w:bookmarkEnd w:id="22"/>
      <w:bookmarkEnd w:id="23"/>
    </w:p>
    <w:p w14:paraId="5C02F663" w14:textId="3A2C34AE" w:rsidR="00080512" w:rsidRPr="004D3578" w:rsidRDefault="00080512">
      <w:r w:rsidRPr="004D3578">
        <w:t xml:space="preserve">This Technical </w:t>
      </w:r>
      <w:bookmarkStart w:id="24" w:name="spectype3"/>
      <w:r w:rsidR="00602AEA" w:rsidRPr="000410B2">
        <w:t>Report</w:t>
      </w:r>
      <w:bookmarkEnd w:id="24"/>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A5B4E">
      <w:pPr>
        <w:pStyle w:val="Heading1"/>
      </w:pPr>
      <w:bookmarkStart w:id="25" w:name="introduction"/>
      <w:bookmarkEnd w:id="25"/>
      <w:r w:rsidRPr="004D3578">
        <w:br w:type="page"/>
      </w:r>
      <w:bookmarkStart w:id="26" w:name="scope"/>
      <w:bookmarkStart w:id="27" w:name="_Toc101786318"/>
      <w:bookmarkStart w:id="28" w:name="_Toc130322684"/>
      <w:bookmarkStart w:id="29" w:name="_Toc137571991"/>
      <w:bookmarkStart w:id="30" w:name="_Toc138878495"/>
      <w:bookmarkStart w:id="31" w:name="_Toc138878551"/>
      <w:bookmarkStart w:id="32" w:name="_Toc153134124"/>
      <w:bookmarkStart w:id="33" w:name="_Toc162192892"/>
      <w:bookmarkStart w:id="34" w:name="_Toc176265264"/>
      <w:bookmarkEnd w:id="26"/>
      <w:r w:rsidRPr="004D3578">
        <w:lastRenderedPageBreak/>
        <w:t>1</w:t>
      </w:r>
      <w:r w:rsidRPr="004D3578">
        <w:tab/>
        <w:t>Scope</w:t>
      </w:r>
      <w:bookmarkEnd w:id="27"/>
      <w:bookmarkEnd w:id="28"/>
      <w:bookmarkEnd w:id="29"/>
      <w:bookmarkEnd w:id="30"/>
      <w:bookmarkEnd w:id="31"/>
      <w:bookmarkEnd w:id="32"/>
      <w:bookmarkEnd w:id="33"/>
      <w:bookmarkEnd w:id="34"/>
    </w:p>
    <w:p w14:paraId="65DB0873" w14:textId="7891BB06" w:rsidR="0090370B" w:rsidRPr="004D3578" w:rsidRDefault="005E762A">
      <w:r>
        <w:rPr>
          <w:lang w:val="en-US"/>
        </w:rPr>
        <w:t xml:space="preserve">The present document is a technical report </w:t>
      </w:r>
      <w:r w:rsidRPr="00396DF8">
        <w:rPr>
          <w:lang w:val="en-US"/>
        </w:rPr>
        <w:t>deals with the use of the Rail Mobile Radio spectrum in the 900 MHz frequency band in CEPT countries which are subject to the ECC Decision (20)02 [1] for the use by the railways</w:t>
      </w:r>
      <w:bookmarkStart w:id="35" w:name="_Hlk159990835"/>
      <w:r w:rsidRPr="00396DF8">
        <w:rPr>
          <w:lang w:val="en-US"/>
        </w:rPr>
        <w:t xml:space="preserve">. </w:t>
      </w:r>
      <w:bookmarkEnd w:id="35"/>
      <w:r w:rsidRPr="00396DF8">
        <w:t>The purpose</w:t>
      </w:r>
      <w:r w:rsidRPr="00097350">
        <w:t xml:space="preserve"> is to gather the relevant background information and studies in order to address</w:t>
      </w:r>
      <w:r w:rsidRPr="00097350">
        <w:rPr>
          <w:lang w:val="en-US" w:eastAsia="zh-CN"/>
        </w:rPr>
        <w:t xml:space="preserve"> </w:t>
      </w:r>
      <w:r w:rsidRPr="00097350">
        <w:t>all the necessary precautions</w:t>
      </w:r>
      <w:r>
        <w:t xml:space="preserve"> to make the paired spectrum of 874.6-800/919.4-925 MHz usable for 5G NR.</w:t>
      </w:r>
    </w:p>
    <w:p w14:paraId="2A881ABA" w14:textId="77777777" w:rsidR="00080512" w:rsidRPr="004D3578" w:rsidRDefault="00080512">
      <w:pPr>
        <w:pStyle w:val="Heading1"/>
      </w:pPr>
      <w:bookmarkStart w:id="36" w:name="references"/>
      <w:bookmarkStart w:id="37" w:name="_Toc101786319"/>
      <w:bookmarkStart w:id="38" w:name="_Toc130322685"/>
      <w:bookmarkStart w:id="39" w:name="_Toc137571992"/>
      <w:bookmarkStart w:id="40" w:name="_Toc138878496"/>
      <w:bookmarkStart w:id="41" w:name="_Toc138878552"/>
      <w:bookmarkStart w:id="42" w:name="_Toc153134125"/>
      <w:bookmarkStart w:id="43" w:name="_Toc162192893"/>
      <w:bookmarkStart w:id="44" w:name="_Toc176265265"/>
      <w:bookmarkEnd w:id="36"/>
      <w:r w:rsidRPr="004D3578">
        <w:t>2</w:t>
      </w:r>
      <w:r w:rsidRPr="004D3578">
        <w:tab/>
        <w:t>References</w:t>
      </w:r>
      <w:bookmarkEnd w:id="37"/>
      <w:bookmarkEnd w:id="38"/>
      <w:bookmarkEnd w:id="39"/>
      <w:bookmarkEnd w:id="40"/>
      <w:bookmarkEnd w:id="41"/>
      <w:bookmarkEnd w:id="42"/>
      <w:bookmarkEnd w:id="43"/>
      <w:bookmarkEnd w:id="44"/>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11E4778C" w14:textId="1C67B2B2" w:rsidR="00A75C0C" w:rsidRDefault="00A75C0C" w:rsidP="001C1831">
      <w:pPr>
        <w:pStyle w:val="EX"/>
        <w:rPr>
          <w:rFonts w:eastAsia="SimSun"/>
        </w:rPr>
      </w:pPr>
      <w:r>
        <w:t>[3]</w:t>
      </w:r>
      <w:r>
        <w:tab/>
      </w:r>
      <w:r w:rsidRPr="00C25669">
        <w:rPr>
          <w:rFonts w:eastAsia="SimSun"/>
        </w:rPr>
        <w:t>3GPP TS 38.101-1: "NR; User Equipment (UE) radio transmission and reception; Part 1: Range 1 Standalone".</w:t>
      </w:r>
    </w:p>
    <w:p w14:paraId="513F093D" w14:textId="46048361" w:rsidR="00576CEA" w:rsidRDefault="00576CEA" w:rsidP="001C1831">
      <w:pPr>
        <w:pStyle w:val="EX"/>
        <w:rPr>
          <w:rFonts w:eastAsia="SimSun"/>
        </w:rPr>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7438579D" w14:textId="7BE809A1" w:rsidR="0065278B" w:rsidRDefault="0065278B" w:rsidP="0065278B">
      <w:pPr>
        <w:pStyle w:val="EX"/>
      </w:pPr>
      <w:r>
        <w:t>[5]</w:t>
      </w:r>
      <w:r>
        <w:tab/>
      </w:r>
      <w:r w:rsidRPr="009E585B">
        <w:t>ECC Report 318, Compatibility between RMR and MFCN in the 900 MHz range, the 1900-1920 MHz band and the 2290-2300 MHz band</w:t>
      </w:r>
      <w:r>
        <w:t>.</w:t>
      </w:r>
    </w:p>
    <w:p w14:paraId="600EFDF6" w14:textId="28A5A72A" w:rsidR="00DB56BC" w:rsidRPr="0011667D" w:rsidRDefault="00DB56BC" w:rsidP="00DB56BC">
      <w:pPr>
        <w:pStyle w:val="EX"/>
      </w:pPr>
      <w:r w:rsidRPr="0011667D">
        <w:t>[6</w:t>
      </w:r>
      <w:r w:rsidRPr="00EF2EC4">
        <w:t>]</w:t>
      </w:r>
      <w:r w:rsidRPr="00EF2EC4">
        <w:tab/>
        <w:t>ECC Report 313; Technical study for co-existence between RMR in the 900 MHz range and other applications in adjac</w:t>
      </w:r>
      <w:r>
        <w:t>ent bands; approved 21 May 2020.</w:t>
      </w:r>
    </w:p>
    <w:p w14:paraId="3A31AA06" w14:textId="17BBA24F" w:rsidR="00DB56BC" w:rsidRDefault="00DB56BC" w:rsidP="00DB56BC">
      <w:pPr>
        <w:pStyle w:val="EX"/>
      </w:pPr>
      <w:r w:rsidRPr="0011667D">
        <w:t>[7]</w:t>
      </w:r>
      <w:r w:rsidRPr="0011667D">
        <w:tab/>
        <w:t>R4-210431; LS to 3GPP RAN WG4 on the interferer signal definition for the RMR900 BS Rx blocking requirement</w:t>
      </w:r>
      <w:r>
        <w:t>.</w:t>
      </w:r>
    </w:p>
    <w:p w14:paraId="11662DC1" w14:textId="61A5E4AA" w:rsidR="003900AC" w:rsidRPr="0011667D" w:rsidRDefault="003900AC" w:rsidP="00DB56BC">
      <w:pPr>
        <w:pStyle w:val="EX"/>
      </w:pPr>
      <w:r>
        <w:t>[8]</w:t>
      </w:r>
      <w:r>
        <w:tab/>
        <w:t xml:space="preserve">3GPP TR </w:t>
      </w:r>
      <w:r>
        <w:rPr>
          <w:color w:val="000000" w:themeColor="text1"/>
          <w:lang w:eastAsia="ja-JP"/>
        </w:rPr>
        <w:t>37.829</w:t>
      </w:r>
      <w:r>
        <w:rPr>
          <w:rFonts w:eastAsia="SimSun"/>
        </w:rPr>
        <w:t>: " High-power UE operation for fixed-wireless/vehicle-mounted use cases in LTE bands and NR bands for Rel-18".</w:t>
      </w:r>
    </w:p>
    <w:p w14:paraId="36310804" w14:textId="644719E6" w:rsidR="0065278B" w:rsidRDefault="005E762A" w:rsidP="001C1831">
      <w:pPr>
        <w:pStyle w:val="EX"/>
      </w:pPr>
      <w:r>
        <w:t>[</w:t>
      </w:r>
      <w:r w:rsidR="003900AC">
        <w:t>9</w:t>
      </w:r>
      <w:r>
        <w:t>]</w:t>
      </w:r>
      <w:r>
        <w:tab/>
        <w:t>R4-2400334;</w:t>
      </w:r>
      <w:r>
        <w:tab/>
        <w:t>LS to 3GPP RAN4 on in-block output power requirements for bands n100 and n101 and on additional unwanted emission limits for band n100, LSin, CEPT ECC WG FM.</w:t>
      </w:r>
    </w:p>
    <w:p w14:paraId="06D23D28" w14:textId="77777777" w:rsidR="0069017D" w:rsidRDefault="0069017D" w:rsidP="0069017D">
      <w:pPr>
        <w:pStyle w:val="EX"/>
        <w:rPr>
          <w:lang w:eastAsia="zh-CN"/>
        </w:rPr>
      </w:pPr>
      <w:r>
        <w:rPr>
          <w:bCs/>
        </w:rPr>
        <w:t>[10]</w:t>
      </w:r>
      <w:r>
        <w:rPr>
          <w:bCs/>
        </w:rPr>
        <w:tab/>
        <w:t xml:space="preserve">ETSI TS </w:t>
      </w:r>
      <w:r w:rsidRPr="004651C5">
        <w:rPr>
          <w:rFonts w:eastAsia="SimSun"/>
          <w:lang w:eastAsia="zh-CN"/>
        </w:rPr>
        <w:t>103 793</w:t>
      </w:r>
      <w:r w:rsidRPr="00A1115A">
        <w:rPr>
          <w:rFonts w:hint="eastAsia"/>
          <w:lang w:eastAsia="zh-CN"/>
        </w:rPr>
        <w:t xml:space="preserve">: </w:t>
      </w:r>
      <w:r w:rsidRPr="00A1115A">
        <w:rPr>
          <w:lang w:eastAsia="zh-CN"/>
        </w:rPr>
        <w:t>"</w:t>
      </w:r>
      <w:r w:rsidRPr="00B13602">
        <w:t xml:space="preserve"> </w:t>
      </w:r>
      <w:r>
        <w:rPr>
          <w:lang w:eastAsia="zh-CN"/>
        </w:rPr>
        <w:t>Rail Telecommunications (RT); Future Rail Mobile Communication System (FRMCS); FRMCS Radio Characteristics</w:t>
      </w:r>
      <w:r w:rsidRPr="00A1115A">
        <w:rPr>
          <w:lang w:eastAsia="zh-CN"/>
        </w:rPr>
        <w:t>"</w:t>
      </w:r>
    </w:p>
    <w:p w14:paraId="21B3B04C" w14:textId="4A80DB02" w:rsidR="005E762A" w:rsidRPr="004D3578" w:rsidRDefault="0069017D" w:rsidP="0069017D">
      <w:pPr>
        <w:pStyle w:val="EX"/>
      </w:pPr>
      <w:r>
        <w:rPr>
          <w:bCs/>
        </w:rPr>
        <w:t>[11]</w:t>
      </w:r>
      <w:r>
        <w:rPr>
          <w:bCs/>
        </w:rPr>
        <w:tab/>
      </w:r>
      <w:r>
        <w:t>RP-220401: “</w:t>
      </w:r>
      <w:r w:rsidRPr="005C68CC">
        <w:t>NR support for dedicated spectrum less than 5MHz for FR1</w:t>
      </w:r>
      <w:r>
        <w:t xml:space="preserve">”, WID, </w:t>
      </w:r>
      <w:r w:rsidRPr="005C68CC">
        <w:t>NR_FR1_lessthan_5MHz_BW</w:t>
      </w:r>
      <w:r>
        <w:t>, Rel-18</w:t>
      </w:r>
    </w:p>
    <w:p w14:paraId="2D3BC5A5" w14:textId="77777777" w:rsidR="00080512" w:rsidRPr="004D3578" w:rsidRDefault="00080512">
      <w:pPr>
        <w:pStyle w:val="Heading1"/>
      </w:pPr>
      <w:bookmarkStart w:id="45" w:name="definitions"/>
      <w:bookmarkStart w:id="46" w:name="_Toc101786320"/>
      <w:bookmarkStart w:id="47" w:name="_Toc130322686"/>
      <w:bookmarkStart w:id="48" w:name="_Toc137571993"/>
      <w:bookmarkStart w:id="49" w:name="_Toc138878497"/>
      <w:bookmarkStart w:id="50" w:name="_Toc138878553"/>
      <w:bookmarkStart w:id="51" w:name="_Toc153134126"/>
      <w:bookmarkStart w:id="52" w:name="_Toc162192894"/>
      <w:bookmarkStart w:id="53" w:name="_Toc176265266"/>
      <w:bookmarkEnd w:id="45"/>
      <w:r w:rsidRPr="004D3578">
        <w:lastRenderedPageBreak/>
        <w:t>3</w:t>
      </w:r>
      <w:r w:rsidRPr="004D3578">
        <w:tab/>
        <w:t>Definitions</w:t>
      </w:r>
      <w:r w:rsidR="00602AEA">
        <w:t xml:space="preserve"> of terms, symbols and abbreviations</w:t>
      </w:r>
      <w:bookmarkEnd w:id="46"/>
      <w:bookmarkEnd w:id="47"/>
      <w:bookmarkEnd w:id="48"/>
      <w:bookmarkEnd w:id="49"/>
      <w:bookmarkEnd w:id="50"/>
      <w:bookmarkEnd w:id="51"/>
      <w:bookmarkEnd w:id="52"/>
      <w:bookmarkEnd w:id="53"/>
    </w:p>
    <w:p w14:paraId="26FCCCA1" w14:textId="77777777" w:rsidR="00080512" w:rsidRPr="004D3578" w:rsidRDefault="00080512">
      <w:pPr>
        <w:pStyle w:val="Heading2"/>
      </w:pPr>
      <w:bookmarkStart w:id="54" w:name="_Toc101786321"/>
      <w:bookmarkStart w:id="55" w:name="_Toc130322687"/>
      <w:bookmarkStart w:id="56" w:name="_Toc137571994"/>
      <w:bookmarkStart w:id="57" w:name="_Toc138878498"/>
      <w:bookmarkStart w:id="58" w:name="_Toc138878554"/>
      <w:bookmarkStart w:id="59" w:name="_Toc153134127"/>
      <w:bookmarkStart w:id="60" w:name="_Toc162192895"/>
      <w:bookmarkStart w:id="61" w:name="_Toc176265267"/>
      <w:r w:rsidRPr="004D3578">
        <w:t>3.1</w:t>
      </w:r>
      <w:r w:rsidRPr="004D3578">
        <w:tab/>
      </w:r>
      <w:r w:rsidR="002B6339">
        <w:t>Terms</w:t>
      </w:r>
      <w:bookmarkEnd w:id="54"/>
      <w:bookmarkEnd w:id="55"/>
      <w:bookmarkEnd w:id="56"/>
      <w:bookmarkEnd w:id="57"/>
      <w:bookmarkEnd w:id="58"/>
      <w:bookmarkEnd w:id="59"/>
      <w:bookmarkEnd w:id="60"/>
      <w:bookmarkEnd w:id="61"/>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62" w:name="_Toc101786322"/>
      <w:bookmarkStart w:id="63" w:name="_Toc130322688"/>
      <w:bookmarkStart w:id="64" w:name="_Toc137571995"/>
      <w:bookmarkStart w:id="65" w:name="_Toc138878499"/>
      <w:bookmarkStart w:id="66" w:name="_Toc138878555"/>
      <w:bookmarkStart w:id="67" w:name="_Toc153134128"/>
      <w:bookmarkStart w:id="68" w:name="_Toc162192896"/>
      <w:bookmarkStart w:id="69" w:name="_Toc176265268"/>
      <w:r w:rsidRPr="004D3578">
        <w:t>3.2</w:t>
      </w:r>
      <w:r w:rsidRPr="004D3578">
        <w:tab/>
        <w:t>Symbols</w:t>
      </w:r>
      <w:bookmarkEnd w:id="62"/>
      <w:bookmarkEnd w:id="63"/>
      <w:bookmarkEnd w:id="64"/>
      <w:bookmarkEnd w:id="65"/>
      <w:bookmarkEnd w:id="66"/>
      <w:bookmarkEnd w:id="67"/>
      <w:bookmarkEnd w:id="68"/>
      <w:bookmarkEnd w:id="69"/>
    </w:p>
    <w:p w14:paraId="7E831756" w14:textId="3576771F" w:rsidR="00080512" w:rsidRDefault="00080512">
      <w:pPr>
        <w:keepNext/>
      </w:pPr>
      <w:r w:rsidRPr="004D3578">
        <w:t>For the purposes of the present document, the following symbols apply:</w:t>
      </w:r>
    </w:p>
    <w:p w14:paraId="42E6698B" w14:textId="77777777" w:rsidR="0065278B" w:rsidRDefault="0065278B" w:rsidP="0065278B">
      <w:pPr>
        <w:pStyle w:val="EW"/>
      </w:pPr>
      <w:r w:rsidRPr="00F95B02">
        <w:t>BW</w:t>
      </w:r>
      <w:r w:rsidRPr="00F95B02">
        <w:rPr>
          <w:vertAlign w:val="subscript"/>
        </w:rPr>
        <w:t>Channel</w:t>
      </w:r>
      <w:r w:rsidRPr="00F95B02">
        <w:tab/>
      </w:r>
      <w:r w:rsidRPr="00F95B02">
        <w:rPr>
          <w:i/>
        </w:rPr>
        <w:t>BS channel bandwidth</w:t>
      </w:r>
    </w:p>
    <w:p w14:paraId="1C6BD6DC" w14:textId="77777777" w:rsidR="0065278B" w:rsidRPr="00F95B02" w:rsidRDefault="0065278B" w:rsidP="0065278B">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701E75D5" w14:textId="77777777" w:rsidR="0065278B" w:rsidRDefault="0065278B" w:rsidP="0065278B">
      <w:pPr>
        <w:pStyle w:val="EW"/>
        <w:rPr>
          <w:i/>
        </w:rPr>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5B9B6A42" w14:textId="77777777" w:rsidR="0065278B" w:rsidRPr="00F95B02" w:rsidRDefault="0065278B" w:rsidP="0065278B">
      <w:pPr>
        <w:pStyle w:val="EW"/>
      </w:pPr>
      <w:r w:rsidRPr="00F95B02">
        <w:t>P</w:t>
      </w:r>
      <w:r w:rsidRPr="00F95B02">
        <w:rPr>
          <w:vertAlign w:val="subscript"/>
        </w:rPr>
        <w:t>REFSENS</w:t>
      </w:r>
      <w:r w:rsidRPr="00F95B02">
        <w:tab/>
        <w:t>Conducted Reference Sensitivity power level</w:t>
      </w:r>
    </w:p>
    <w:p w14:paraId="12F11837" w14:textId="4C309F7C" w:rsidR="00080512" w:rsidRPr="004D3578" w:rsidRDefault="00080512">
      <w:pPr>
        <w:pStyle w:val="EW"/>
      </w:pPr>
    </w:p>
    <w:p w14:paraId="522DAE91" w14:textId="77777777" w:rsidR="00080512" w:rsidRPr="004D3578" w:rsidRDefault="00080512">
      <w:pPr>
        <w:pStyle w:val="Heading2"/>
      </w:pPr>
      <w:bookmarkStart w:id="70" w:name="_Toc101786323"/>
      <w:bookmarkStart w:id="71" w:name="_Toc130322689"/>
      <w:bookmarkStart w:id="72" w:name="_Toc137571996"/>
      <w:bookmarkStart w:id="73" w:name="_Toc138878500"/>
      <w:bookmarkStart w:id="74" w:name="_Toc138878556"/>
      <w:bookmarkStart w:id="75" w:name="_Toc153134129"/>
      <w:bookmarkStart w:id="76" w:name="_Toc162192897"/>
      <w:bookmarkStart w:id="77" w:name="_Toc176265269"/>
      <w:r w:rsidRPr="004D3578">
        <w:t>3.3</w:t>
      </w:r>
      <w:r w:rsidRPr="004D3578">
        <w:tab/>
        <w:t>Abbreviations</w:t>
      </w:r>
      <w:bookmarkEnd w:id="70"/>
      <w:bookmarkEnd w:id="71"/>
      <w:bookmarkEnd w:id="72"/>
      <w:bookmarkEnd w:id="73"/>
      <w:bookmarkEnd w:id="74"/>
      <w:bookmarkEnd w:id="75"/>
      <w:bookmarkEnd w:id="76"/>
      <w:bookmarkEnd w:id="77"/>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20870EBF" w:rsidR="00A543F8" w:rsidRDefault="00A543F8" w:rsidP="00A543F8">
      <w:pPr>
        <w:pStyle w:val="EW"/>
      </w:pPr>
      <w:r>
        <w:t>AAS</w:t>
      </w:r>
      <w:r>
        <w:tab/>
        <w:t>Advanced Antenna Systems</w:t>
      </w:r>
    </w:p>
    <w:p w14:paraId="1212D065" w14:textId="77777777" w:rsidR="009A00DE" w:rsidRDefault="009A00DE" w:rsidP="009A00DE">
      <w:pPr>
        <w:pStyle w:val="EW"/>
      </w:pPr>
      <w:r>
        <w:t>ACLR</w:t>
      </w:r>
      <w:r>
        <w:tab/>
      </w:r>
      <w:r w:rsidRPr="00F95B02">
        <w:t>Adjacent Channel Leakage Ratio</w:t>
      </w:r>
    </w:p>
    <w:p w14:paraId="76D177C6" w14:textId="77777777" w:rsidR="009A00DE" w:rsidRDefault="009A00DE" w:rsidP="009A00DE">
      <w:pPr>
        <w:pStyle w:val="EW"/>
      </w:pPr>
      <w:r>
        <w:t>ARFCN</w:t>
      </w:r>
      <w:r>
        <w:tab/>
      </w:r>
      <w:r w:rsidRPr="0079458F">
        <w:t>Absolute Radio Frequency Channel Number</w:t>
      </w:r>
    </w:p>
    <w:p w14:paraId="5CECD2E6" w14:textId="77777777" w:rsidR="009A00DE" w:rsidRDefault="009A00DE" w:rsidP="009A00DE">
      <w:pPr>
        <w:pStyle w:val="EW"/>
      </w:pPr>
      <w:r>
        <w:t>BS</w:t>
      </w:r>
      <w:r>
        <w:tab/>
        <w:t>Base Station</w:t>
      </w:r>
    </w:p>
    <w:p w14:paraId="784D6962" w14:textId="3295B456" w:rsidR="009A00DE" w:rsidRDefault="009A00DE" w:rsidP="00A543F8">
      <w:pPr>
        <w:pStyle w:val="EW"/>
      </w:pPr>
      <w:r>
        <w:t>BW</w:t>
      </w:r>
      <w:r>
        <w:tab/>
        <w:t>Bandwidth</w:t>
      </w:r>
    </w:p>
    <w:p w14:paraId="13A9050A" w14:textId="77777777" w:rsidR="00A543F8" w:rsidRDefault="00A543F8" w:rsidP="00A543F8">
      <w:pPr>
        <w:pStyle w:val="EW"/>
      </w:pPr>
      <w:r>
        <w:t>CEPT</w:t>
      </w:r>
      <w:r>
        <w:tab/>
      </w:r>
      <w:r w:rsidRPr="00634F17">
        <w:t>Conférence Européenne des administrations des Postes et Télécommunications</w:t>
      </w:r>
    </w:p>
    <w:p w14:paraId="5632FEB7" w14:textId="77777777" w:rsidR="00A543F8" w:rsidRDefault="00A543F8" w:rsidP="00A543F8">
      <w:pPr>
        <w:pStyle w:val="EW"/>
      </w:pPr>
      <w:r>
        <w:t>EC</w:t>
      </w:r>
      <w:r>
        <w:tab/>
        <w:t>European Commission</w:t>
      </w:r>
    </w:p>
    <w:p w14:paraId="7D628CA7" w14:textId="77777777" w:rsidR="00A543F8" w:rsidRDefault="00A543F8" w:rsidP="00A543F8">
      <w:pPr>
        <w:pStyle w:val="EW"/>
      </w:pPr>
      <w:r>
        <w:t>ECC</w:t>
      </w:r>
      <w:r>
        <w:tab/>
        <w:t>Electronic Communications Committee</w:t>
      </w:r>
    </w:p>
    <w:p w14:paraId="48BAE6D7" w14:textId="614A5468" w:rsidR="00A543F8" w:rsidRDefault="00A543F8" w:rsidP="00A543F8">
      <w:pPr>
        <w:pStyle w:val="EW"/>
      </w:pPr>
      <w:r>
        <w:t>EIRP</w:t>
      </w:r>
      <w:r>
        <w:tab/>
      </w:r>
      <w:r w:rsidRPr="004D0E0D">
        <w:t>Effective Isotropic Radiated Power</w:t>
      </w:r>
    </w:p>
    <w:p w14:paraId="7B95176F" w14:textId="351E4441" w:rsidR="00394577" w:rsidRDefault="00394577" w:rsidP="00A543F8">
      <w:pPr>
        <w:pStyle w:val="EW"/>
      </w:pPr>
      <w:r>
        <w:t>FDD</w:t>
      </w:r>
      <w:r>
        <w:tab/>
        <w:t>Frequency Division Duplex</w:t>
      </w:r>
    </w:p>
    <w:p w14:paraId="314C87DF" w14:textId="77777777" w:rsidR="009A00DE" w:rsidRDefault="009A00DE" w:rsidP="009A00DE">
      <w:pPr>
        <w:pStyle w:val="EW"/>
      </w:pPr>
      <w:r>
        <w:t>GSCN</w:t>
      </w:r>
      <w:r>
        <w:tab/>
      </w:r>
      <w:r w:rsidRPr="00F95B02">
        <w:t>Global Synchronization Channel Number</w:t>
      </w:r>
    </w:p>
    <w:p w14:paraId="60055372" w14:textId="77777777" w:rsidR="009A00DE" w:rsidRDefault="009A00DE" w:rsidP="009A00DE">
      <w:pPr>
        <w:pStyle w:val="EW"/>
      </w:pPr>
      <w:r>
        <w:t>HST</w:t>
      </w:r>
      <w:r>
        <w:tab/>
        <w:t>High Speed Train</w:t>
      </w:r>
    </w:p>
    <w:p w14:paraId="475F29A9" w14:textId="77777777" w:rsidR="009A00DE" w:rsidRDefault="009A00DE" w:rsidP="009A00DE">
      <w:pPr>
        <w:pStyle w:val="EW"/>
      </w:pPr>
      <w:r>
        <w:t>MFCN</w:t>
      </w:r>
      <w:r>
        <w:tab/>
      </w:r>
      <w:r w:rsidRPr="0079458F">
        <w:t>Mobile/Fixed Communications Networks</w:t>
      </w:r>
    </w:p>
    <w:p w14:paraId="28CE0BCB" w14:textId="77777777" w:rsidR="009A00DE" w:rsidRDefault="009A00DE" w:rsidP="009A00DE">
      <w:pPr>
        <w:pStyle w:val="EW"/>
      </w:pPr>
      <w:r>
        <w:t>NR</w:t>
      </w:r>
      <w:r>
        <w:tab/>
        <w:t>New Radio</w:t>
      </w:r>
    </w:p>
    <w:p w14:paraId="03A72498" w14:textId="77777777" w:rsidR="009A00DE" w:rsidRDefault="009A00DE" w:rsidP="009A00DE">
      <w:pPr>
        <w:pStyle w:val="EW"/>
      </w:pPr>
      <w:r>
        <w:t>REFSENS</w:t>
      </w:r>
      <w:r>
        <w:tab/>
      </w:r>
      <w:r w:rsidRPr="00F95B02">
        <w:t>Reference Sensitivity</w:t>
      </w:r>
    </w:p>
    <w:p w14:paraId="3E339763" w14:textId="77777777" w:rsidR="009A00DE" w:rsidRDefault="009A00DE" w:rsidP="009A00DE">
      <w:pPr>
        <w:pStyle w:val="EW"/>
      </w:pPr>
      <w:r>
        <w:t>RF</w:t>
      </w:r>
      <w:r>
        <w:tab/>
      </w:r>
      <w:r w:rsidRPr="00F95B02">
        <w:t>Radio Frequency</w:t>
      </w:r>
    </w:p>
    <w:p w14:paraId="5CC29D4E" w14:textId="5FBB77EE" w:rsidR="00080512" w:rsidRDefault="00B339BB">
      <w:pPr>
        <w:pStyle w:val="EW"/>
      </w:pPr>
      <w:r>
        <w:t>RMR</w:t>
      </w:r>
      <w:r w:rsidR="00080512" w:rsidRPr="004D3578">
        <w:tab/>
      </w:r>
      <w:r>
        <w:t>Rail Mobile Radio</w:t>
      </w:r>
    </w:p>
    <w:p w14:paraId="472A19EF" w14:textId="77777777" w:rsidR="009A00DE" w:rsidRDefault="009A00DE" w:rsidP="009A00DE">
      <w:pPr>
        <w:pStyle w:val="EW"/>
      </w:pPr>
      <w:r>
        <w:t>SCS</w:t>
      </w:r>
      <w:r>
        <w:tab/>
      </w:r>
      <w:r w:rsidRPr="00F95B02">
        <w:t>Sub-Carrier Spacing</w:t>
      </w:r>
    </w:p>
    <w:p w14:paraId="3531C1E9" w14:textId="662D1E45" w:rsidR="009A00DE" w:rsidRPr="004D3578" w:rsidRDefault="009A00DE" w:rsidP="009A00DE">
      <w:pPr>
        <w:pStyle w:val="EW"/>
      </w:pPr>
      <w:r>
        <w:t>SS</w:t>
      </w:r>
      <w:r>
        <w:tab/>
        <w:t xml:space="preserve">Synchronization </w:t>
      </w:r>
      <w:r w:rsidR="000413D6">
        <w:t>Signal</w:t>
      </w:r>
    </w:p>
    <w:p w14:paraId="3119A875" w14:textId="77777777" w:rsidR="00080512" w:rsidRPr="004D3578" w:rsidRDefault="00080512">
      <w:pPr>
        <w:pStyle w:val="EW"/>
      </w:pPr>
    </w:p>
    <w:p w14:paraId="4060524B" w14:textId="1BA95D62" w:rsidR="00080512" w:rsidRPr="004D3578" w:rsidRDefault="00080512">
      <w:pPr>
        <w:pStyle w:val="Heading1"/>
      </w:pPr>
      <w:bookmarkStart w:id="78" w:name="clause4"/>
      <w:bookmarkStart w:id="79" w:name="_Toc101786324"/>
      <w:bookmarkStart w:id="80" w:name="_Toc130322690"/>
      <w:bookmarkStart w:id="81" w:name="_Toc137571997"/>
      <w:bookmarkStart w:id="82" w:name="_Toc138878501"/>
      <w:bookmarkStart w:id="83" w:name="_Toc138878557"/>
      <w:bookmarkStart w:id="84" w:name="_Toc153134130"/>
      <w:bookmarkStart w:id="85" w:name="_Toc162192898"/>
      <w:bookmarkStart w:id="86" w:name="_Toc176265270"/>
      <w:bookmarkEnd w:id="78"/>
      <w:r w:rsidRPr="004D3578">
        <w:t>4</w:t>
      </w:r>
      <w:r w:rsidRPr="004D3578">
        <w:tab/>
      </w:r>
      <w:r w:rsidR="006F5B82">
        <w:t>Regulatory background</w:t>
      </w:r>
      <w:bookmarkEnd w:id="79"/>
      <w:bookmarkEnd w:id="80"/>
      <w:bookmarkEnd w:id="81"/>
      <w:bookmarkEnd w:id="82"/>
      <w:bookmarkEnd w:id="83"/>
      <w:bookmarkEnd w:id="84"/>
      <w:bookmarkEnd w:id="85"/>
      <w:bookmarkEnd w:id="86"/>
    </w:p>
    <w:p w14:paraId="6EDEAB60" w14:textId="413333E5" w:rsidR="00A543F8" w:rsidRPr="00634F17" w:rsidRDefault="00896036" w:rsidP="00772155">
      <w:pPr>
        <w:pStyle w:val="Heading2"/>
      </w:pPr>
      <w:bookmarkStart w:id="87" w:name="startOfAnnexes"/>
      <w:bookmarkStart w:id="88" w:name="_Toc101786325"/>
      <w:bookmarkStart w:id="89" w:name="_Toc130322691"/>
      <w:bookmarkStart w:id="90" w:name="_Toc137571998"/>
      <w:bookmarkStart w:id="91" w:name="_Toc138878502"/>
      <w:bookmarkStart w:id="92" w:name="_Toc138878558"/>
      <w:bookmarkStart w:id="93" w:name="_Toc153134131"/>
      <w:bookmarkStart w:id="94" w:name="_Toc176265271"/>
      <w:bookmarkEnd w:id="87"/>
      <w:r w:rsidRPr="00634F17">
        <w:t>4.1</w:t>
      </w:r>
      <w:r w:rsidRPr="00634F17">
        <w:tab/>
        <w:t>EC Decision 2021/17</w:t>
      </w:r>
      <w:r>
        <w:t>3</w:t>
      </w:r>
      <w:r w:rsidRPr="00634F17">
        <w:t>0</w:t>
      </w:r>
      <w:bookmarkEnd w:id="88"/>
      <w:bookmarkEnd w:id="89"/>
      <w:bookmarkEnd w:id="90"/>
      <w:bookmarkEnd w:id="91"/>
      <w:bookmarkEnd w:id="92"/>
      <w:bookmarkEnd w:id="93"/>
      <w:bookmarkEnd w:id="94"/>
    </w:p>
    <w:p w14:paraId="6F618200" w14:textId="63F7EF2E" w:rsidR="00A543F8" w:rsidRDefault="00375ED0" w:rsidP="002C3569">
      <w:r>
        <w:t xml:space="preserve">On 28 September 2021, the European Commission Decision 2021/1730 [2] established the harmonised conditions for the availability and efficient use of radio spectrum for the Railway Mobile Radio (RMR) in the bands 874.4-880.0 MHz, and 919.4-925.0 MHz. By 1 January 2022, Member States shall designate and make available on a non-exclusive basis the paired frequency bands 874.4-880.0 MHz and 919.4-925.0 MHz for Railway Mobile Radio, in accordance with the technical conditions listed </w:t>
      </w:r>
      <w:r w:rsidR="000011BD">
        <w:t>in clause 4.3.</w:t>
      </w:r>
    </w:p>
    <w:p w14:paraId="4917C881" w14:textId="77777777" w:rsidR="00A543F8" w:rsidRPr="007428E3" w:rsidRDefault="00A543F8" w:rsidP="007428E3">
      <w:pPr>
        <w:pStyle w:val="Heading2"/>
      </w:pPr>
      <w:bookmarkStart w:id="95" w:name="_Toc101786326"/>
      <w:bookmarkStart w:id="96" w:name="_Toc130322692"/>
      <w:bookmarkStart w:id="97" w:name="_Toc137571999"/>
      <w:bookmarkStart w:id="98" w:name="_Toc138878503"/>
      <w:bookmarkStart w:id="99" w:name="_Toc138878559"/>
      <w:bookmarkStart w:id="100" w:name="_Toc153134132"/>
      <w:bookmarkStart w:id="101" w:name="_Toc162192900"/>
      <w:bookmarkStart w:id="102" w:name="_Toc176265272"/>
      <w:r w:rsidRPr="007428E3">
        <w:lastRenderedPageBreak/>
        <w:t>4.2</w:t>
      </w:r>
      <w:r w:rsidRPr="007428E3">
        <w:tab/>
        <w:t>ECC Decision(20)02</w:t>
      </w:r>
      <w:bookmarkEnd w:id="95"/>
      <w:bookmarkEnd w:id="96"/>
      <w:bookmarkEnd w:id="97"/>
      <w:bookmarkEnd w:id="98"/>
      <w:bookmarkEnd w:id="99"/>
      <w:bookmarkEnd w:id="100"/>
      <w:bookmarkEnd w:id="101"/>
      <w:bookmarkEnd w:id="102"/>
    </w:p>
    <w:p w14:paraId="0A839669" w14:textId="77777777" w:rsidR="00375ED0" w:rsidRDefault="00375ED0" w:rsidP="00375ED0">
      <w:r>
        <w:t>The ECC Decision (20)02 [1] addresses the designation of the paired frequency bands 874.4-880.0 MHz and 919.4-925.0 MHz to be used for Railway Mobile Radio (RMR) on a CEPT wide basis.</w:t>
      </w:r>
    </w:p>
    <w:p w14:paraId="752DE2E7" w14:textId="399FA45C" w:rsidR="00375ED0" w:rsidRDefault="00375ED0" w:rsidP="00375ED0">
      <w:r>
        <w:t xml:space="preserve">By this Decision, the CEPT administrations shall designate the paired frequency bands 874.4-880.0 MHz and 919.4-925.0 MHz for Railway Mobile Radio (RMR) on a non-exclusive basis, according to the technical conditions </w:t>
      </w:r>
      <w:r w:rsidR="000011BD">
        <w:t>listed in clause 4.3.</w:t>
      </w:r>
    </w:p>
    <w:p w14:paraId="45941B57" w14:textId="3C711F6F" w:rsidR="00A543F8" w:rsidRDefault="00375ED0" w:rsidP="00375ED0">
      <w:r>
        <w:t>This Decision entered into force on 20 November 2020.</w:t>
      </w:r>
    </w:p>
    <w:p w14:paraId="5DE9A734" w14:textId="77777777" w:rsidR="00A543F8" w:rsidRPr="005B0A04" w:rsidRDefault="00A543F8" w:rsidP="005B0A04">
      <w:pPr>
        <w:pStyle w:val="Heading2"/>
      </w:pPr>
      <w:bookmarkStart w:id="103" w:name="_Toc101786327"/>
      <w:bookmarkStart w:id="104" w:name="_Toc130322693"/>
      <w:bookmarkStart w:id="105" w:name="_Toc137572000"/>
      <w:bookmarkStart w:id="106" w:name="_Toc138878504"/>
      <w:bookmarkStart w:id="107" w:name="_Toc138878560"/>
      <w:bookmarkStart w:id="108" w:name="_Toc153134133"/>
      <w:bookmarkStart w:id="109" w:name="_Toc162192901"/>
      <w:bookmarkStart w:id="110" w:name="_Toc176265273"/>
      <w:r w:rsidRPr="005B0A04">
        <w:t>4.3</w:t>
      </w:r>
      <w:r w:rsidRPr="005B0A04">
        <w:tab/>
        <w:t>Technical conditions</w:t>
      </w:r>
      <w:bookmarkEnd w:id="103"/>
      <w:bookmarkEnd w:id="104"/>
      <w:bookmarkEnd w:id="105"/>
      <w:bookmarkEnd w:id="106"/>
      <w:bookmarkEnd w:id="107"/>
      <w:bookmarkEnd w:id="108"/>
      <w:bookmarkEnd w:id="109"/>
      <w:bookmarkEnd w:id="110"/>
    </w:p>
    <w:p w14:paraId="67C0647C" w14:textId="77777777" w:rsidR="00A543F8" w:rsidRPr="005B0A04" w:rsidRDefault="00A543F8" w:rsidP="005B0A04">
      <w:pPr>
        <w:pStyle w:val="Heading3"/>
      </w:pPr>
      <w:bookmarkStart w:id="111" w:name="_Toc101786328"/>
      <w:bookmarkStart w:id="112" w:name="_Toc130322694"/>
      <w:bookmarkStart w:id="113" w:name="_Toc137572001"/>
      <w:bookmarkStart w:id="114" w:name="_Toc138878505"/>
      <w:bookmarkStart w:id="115" w:name="_Toc138878561"/>
      <w:bookmarkStart w:id="116" w:name="_Toc153134134"/>
      <w:bookmarkStart w:id="117" w:name="_Toc162192902"/>
      <w:bookmarkStart w:id="118" w:name="_Toc176265274"/>
      <w:r w:rsidRPr="005B0A04">
        <w:t>4.3.1</w:t>
      </w:r>
      <w:r w:rsidRPr="005B0A04">
        <w:tab/>
        <w:t>Base stations using wideband technologies</w:t>
      </w:r>
      <w:bookmarkEnd w:id="111"/>
      <w:bookmarkEnd w:id="112"/>
      <w:bookmarkEnd w:id="113"/>
      <w:bookmarkEnd w:id="114"/>
      <w:bookmarkEnd w:id="115"/>
      <w:bookmarkEnd w:id="116"/>
      <w:bookmarkEnd w:id="117"/>
      <w:bookmarkEnd w:id="118"/>
    </w:p>
    <w:p w14:paraId="2A48A380" w14:textId="1242AA67" w:rsidR="009450AA" w:rsidRDefault="009450AA" w:rsidP="005B0A04">
      <w:pPr>
        <w:rPr>
          <w:lang w:eastAsia="ja-JP"/>
        </w:rPr>
      </w:pPr>
      <w:r>
        <w:rPr>
          <w:lang w:eastAsia="ja-JP"/>
        </w:rPr>
        <w:t xml:space="preserve">The following technical condition for the use </w:t>
      </w:r>
      <w:r w:rsidR="00562D9A">
        <w:rPr>
          <w:lang w:eastAsia="ja-JP"/>
        </w:rPr>
        <w:t xml:space="preserve">of </w:t>
      </w:r>
      <w:r>
        <w:rPr>
          <w:lang w:eastAsia="ja-JP"/>
        </w:rPr>
        <w:t>RMR 900MHz applies:</w:t>
      </w:r>
    </w:p>
    <w:p w14:paraId="08550CE4" w14:textId="5ACFC023" w:rsidR="000011BD" w:rsidRDefault="000011BD" w:rsidP="000011BD">
      <w:pPr>
        <w:pStyle w:val="B1"/>
        <w:rPr>
          <w:lang w:eastAsia="ja-JP"/>
        </w:rPr>
      </w:pPr>
      <w:r>
        <w:rPr>
          <w:lang w:eastAsia="ja-JP"/>
        </w:rPr>
        <w:t>-</w:t>
      </w:r>
      <w:r>
        <w:rPr>
          <w:lang w:eastAsia="ja-JP"/>
        </w:rPr>
        <w:tab/>
        <w:t>Only non-AAS Base Stations are considered</w:t>
      </w:r>
      <w:r>
        <w:rPr>
          <w:color w:val="000000" w:themeColor="text1"/>
          <w:lang w:eastAsia="ja-JP"/>
        </w:rPr>
        <w:t xml:space="preserve">, based on study outcomes as captured in </w:t>
      </w:r>
      <w:r>
        <w:rPr>
          <w:color w:val="000000" w:themeColor="text1"/>
        </w:rPr>
        <w:t>ECC Decision (20)02 [1]</w:t>
      </w:r>
      <w:r>
        <w:rPr>
          <w:lang w:eastAsia="ja-JP"/>
        </w:rPr>
        <w:t xml:space="preserve">. </w:t>
      </w:r>
    </w:p>
    <w:p w14:paraId="41DC36B5" w14:textId="77777777" w:rsidR="000011BD" w:rsidRDefault="000011BD" w:rsidP="000011BD">
      <w:pPr>
        <w:pStyle w:val="B1"/>
      </w:pPr>
      <w:r>
        <w:t>-</w:t>
      </w:r>
      <w:r>
        <w:tab/>
        <w:t>The lower edge of the lowest Resource Block shall be ≥ 919.6 MHz.</w:t>
      </w:r>
    </w:p>
    <w:p w14:paraId="382B9A37" w14:textId="6F0ADE3F" w:rsidR="000011BD" w:rsidRDefault="000011BD" w:rsidP="000011BD">
      <w:pPr>
        <w:pStyle w:val="B1"/>
      </w:pPr>
      <w:r>
        <w:t>-</w:t>
      </w:r>
      <w:r>
        <w:tab/>
        <w:t>Baseline for the BS RF requirements derivation for the RAN4 n100 RF specific requirements were extracted from ECC Decision (20)02 [1] in Table 4.3.1-1 and 4.3.1-2, specifying the "specific” in-block requirements.</w:t>
      </w:r>
    </w:p>
    <w:p w14:paraId="7AF920F2" w14:textId="77777777" w:rsidR="0074139E" w:rsidRDefault="0074139E" w:rsidP="0074139E">
      <w:pPr>
        <w:pStyle w:val="TH"/>
      </w:pPr>
      <w:r>
        <w:t>Table 4.3.1-1: Specific in-block requirements for 5.6 MHz and 5 MHz channels mandatory for uncoordinated deployment [1]</w:t>
      </w:r>
    </w:p>
    <w:tbl>
      <w:tblPr>
        <w:tblStyle w:val="TableGrid"/>
        <w:tblW w:w="0" w:type="auto"/>
        <w:tblLook w:val="04A0" w:firstRow="1" w:lastRow="0" w:firstColumn="1" w:lastColumn="0" w:noHBand="0" w:noVBand="1"/>
      </w:tblPr>
      <w:tblGrid>
        <w:gridCol w:w="3402"/>
        <w:gridCol w:w="4928"/>
      </w:tblGrid>
      <w:tr w:rsidR="0074139E" w14:paraId="5FAE1FB4" w14:textId="77777777" w:rsidTr="00E8117D">
        <w:tc>
          <w:tcPr>
            <w:tcW w:w="3402" w:type="dxa"/>
          </w:tcPr>
          <w:p w14:paraId="4271CBC4" w14:textId="77777777" w:rsidR="0074139E" w:rsidRDefault="0074139E" w:rsidP="00E8117D">
            <w:pPr>
              <w:pStyle w:val="TAH"/>
            </w:pPr>
            <w:r>
              <w:t>RMR channel BW</w:t>
            </w:r>
          </w:p>
        </w:tc>
        <w:tc>
          <w:tcPr>
            <w:tcW w:w="4928" w:type="dxa"/>
          </w:tcPr>
          <w:p w14:paraId="22A2EEC1" w14:textId="77777777" w:rsidR="0074139E" w:rsidRDefault="0074139E" w:rsidP="00E8117D">
            <w:pPr>
              <w:pStyle w:val="TAH"/>
            </w:pPr>
            <w:r>
              <w:t>Maximum EIRP</w:t>
            </w:r>
          </w:p>
        </w:tc>
      </w:tr>
      <w:tr w:rsidR="0074139E" w14:paraId="5224EAEC" w14:textId="77777777" w:rsidTr="00E8117D">
        <w:tc>
          <w:tcPr>
            <w:tcW w:w="3402" w:type="dxa"/>
          </w:tcPr>
          <w:p w14:paraId="36032212" w14:textId="77777777" w:rsidR="0074139E" w:rsidRDefault="0074139E" w:rsidP="00E8117D">
            <w:pPr>
              <w:pStyle w:val="TAC"/>
            </w:pPr>
            <w:r>
              <w:t>5.6 MHz</w:t>
            </w:r>
          </w:p>
        </w:tc>
        <w:tc>
          <w:tcPr>
            <w:tcW w:w="4928" w:type="dxa"/>
          </w:tcPr>
          <w:p w14:paraId="313ED2AC" w14:textId="77777777" w:rsidR="0074139E" w:rsidRPr="00E71416" w:rsidRDefault="0074139E" w:rsidP="00E8117D">
            <w:pPr>
              <w:pStyle w:val="TAC"/>
            </w:pPr>
            <w:r>
              <w:t xml:space="preserve">62 dBm/5.6 MHz </w:t>
            </w:r>
          </w:p>
        </w:tc>
      </w:tr>
      <w:tr w:rsidR="0074139E" w14:paraId="68C228EB" w14:textId="77777777" w:rsidTr="00E8117D">
        <w:tc>
          <w:tcPr>
            <w:tcW w:w="3402" w:type="dxa"/>
          </w:tcPr>
          <w:p w14:paraId="6D5542CA" w14:textId="77777777" w:rsidR="0074139E" w:rsidRDefault="0074139E" w:rsidP="00E8117D">
            <w:pPr>
              <w:pStyle w:val="TAC"/>
            </w:pPr>
            <w:r>
              <w:t>5 MHz</w:t>
            </w:r>
          </w:p>
        </w:tc>
        <w:tc>
          <w:tcPr>
            <w:tcW w:w="4928" w:type="dxa"/>
          </w:tcPr>
          <w:p w14:paraId="7AF01E2A" w14:textId="77777777" w:rsidR="0074139E" w:rsidRPr="00E71416" w:rsidRDefault="0074139E" w:rsidP="00E8117D">
            <w:pPr>
              <w:pStyle w:val="TAC"/>
            </w:pPr>
            <w:r>
              <w:t>64.5 dBm/5 MHz + (f</w:t>
            </w:r>
            <w:r>
              <w:rPr>
                <w:sz w:val="13"/>
                <w:szCs w:val="13"/>
              </w:rPr>
              <w:t xml:space="preserve">DL </w:t>
            </w:r>
            <w:r>
              <w:t>– 922.1)×40/3 dB (NOTE 3)</w:t>
            </w:r>
          </w:p>
        </w:tc>
      </w:tr>
      <w:tr w:rsidR="0074139E" w14:paraId="5231922C" w14:textId="77777777" w:rsidTr="00E8117D">
        <w:tc>
          <w:tcPr>
            <w:tcW w:w="8330" w:type="dxa"/>
            <w:gridSpan w:val="2"/>
          </w:tcPr>
          <w:p w14:paraId="7BA89C5B" w14:textId="77777777" w:rsidR="0074139E" w:rsidRDefault="0074139E" w:rsidP="00E8117D">
            <w:pPr>
              <w:pStyle w:val="TAN"/>
              <w:jc w:val="both"/>
            </w:pPr>
            <w:r>
              <w:t>NOTE 1:</w:t>
            </w:r>
            <w:r>
              <w:tab/>
              <w:t>f</w:t>
            </w:r>
            <w:r>
              <w:rPr>
                <w:sz w:val="10"/>
                <w:szCs w:val="10"/>
              </w:rPr>
              <w:t xml:space="preserve">DL </w:t>
            </w:r>
            <w:r>
              <w:t xml:space="preserve">is the centre frequency in MHz. </w:t>
            </w:r>
          </w:p>
          <w:p w14:paraId="0E8338DC" w14:textId="77777777" w:rsidR="0074139E" w:rsidRDefault="0074139E" w:rsidP="00E8117D">
            <w:pPr>
              <w:pStyle w:val="TAN"/>
            </w:pPr>
            <w:r>
              <w:t>NOTE 2:</w:t>
            </w:r>
            <w:r>
              <w:tab/>
              <w:t>NB-IoT in-band operation mode without power boost is allowed. NB-IoT guard-band operation mode and in-band operation mode with power boost are not allowed.</w:t>
            </w:r>
          </w:p>
          <w:p w14:paraId="5B2915AE" w14:textId="77777777" w:rsidR="0074139E" w:rsidRDefault="0074139E" w:rsidP="00E8117D">
            <w:pPr>
              <w:pStyle w:val="TAN"/>
            </w:pPr>
            <w:r>
              <w:t>NOTE 3:</w:t>
            </w:r>
            <w:r>
              <w:tab/>
            </w:r>
            <w:r w:rsidRPr="0005200A">
              <w:t>The calculation has been based on 25</w:t>
            </w:r>
            <w:r>
              <w:t xml:space="preserve"> RBs, and the</w:t>
            </w:r>
            <w:r w:rsidRPr="0005200A">
              <w:t xml:space="preserve"> formula equally applies to 20 </w:t>
            </w:r>
            <w:r>
              <w:t>RBs</w:t>
            </w:r>
            <w:r w:rsidRPr="0005200A">
              <w:t>.</w:t>
            </w:r>
          </w:p>
        </w:tc>
      </w:tr>
    </w:tbl>
    <w:p w14:paraId="46E06B82" w14:textId="77777777" w:rsidR="000A5B4E" w:rsidRDefault="000A5B4E" w:rsidP="000A5B4E">
      <w:pPr>
        <w:rPr>
          <w:lang w:eastAsia="ja-JP"/>
        </w:rPr>
      </w:pPr>
    </w:p>
    <w:p w14:paraId="774BBA55" w14:textId="7EF721A6" w:rsidR="0074139E" w:rsidRDefault="0074139E" w:rsidP="0074139E">
      <w:pPr>
        <w:pStyle w:val="TH"/>
        <w:spacing w:before="120"/>
      </w:pPr>
      <w:r>
        <w:rPr>
          <w:lang w:eastAsia="ja-JP"/>
        </w:rPr>
        <w:t xml:space="preserve">Table 4.3.1-2: </w:t>
      </w:r>
      <w:r>
        <w:t>Specific in-block requirements for 3 MHz and 200 kHz channels mandatory for uncoordinated deployment [1]</w:t>
      </w:r>
    </w:p>
    <w:tbl>
      <w:tblPr>
        <w:tblStyle w:val="TableGrid"/>
        <w:tblW w:w="0" w:type="auto"/>
        <w:tblLook w:val="04A0" w:firstRow="1" w:lastRow="0" w:firstColumn="1" w:lastColumn="0" w:noHBand="0" w:noVBand="1"/>
      </w:tblPr>
      <w:tblGrid>
        <w:gridCol w:w="3402"/>
        <w:gridCol w:w="4928"/>
      </w:tblGrid>
      <w:tr w:rsidR="0074139E" w14:paraId="76D77B36" w14:textId="77777777" w:rsidTr="00E8117D">
        <w:tc>
          <w:tcPr>
            <w:tcW w:w="3402" w:type="dxa"/>
          </w:tcPr>
          <w:p w14:paraId="2F384F02" w14:textId="77777777" w:rsidR="0074139E" w:rsidRDefault="0074139E" w:rsidP="00E8117D">
            <w:pPr>
              <w:pStyle w:val="TAH"/>
            </w:pPr>
            <w:r>
              <w:t>RMR channel BW</w:t>
            </w:r>
          </w:p>
        </w:tc>
        <w:tc>
          <w:tcPr>
            <w:tcW w:w="4928" w:type="dxa"/>
          </w:tcPr>
          <w:p w14:paraId="1E3BCA95" w14:textId="77777777" w:rsidR="0074139E" w:rsidRDefault="0074139E" w:rsidP="00E8117D">
            <w:pPr>
              <w:pStyle w:val="TAH"/>
            </w:pPr>
            <w:r>
              <w:t>Maximum EIRP</w:t>
            </w:r>
          </w:p>
        </w:tc>
      </w:tr>
      <w:tr w:rsidR="0074139E" w14:paraId="48B4E326" w14:textId="77777777" w:rsidTr="00E8117D">
        <w:tc>
          <w:tcPr>
            <w:tcW w:w="3402" w:type="dxa"/>
          </w:tcPr>
          <w:p w14:paraId="439EB297" w14:textId="54416DA8" w:rsidR="0074139E" w:rsidRDefault="0074139E" w:rsidP="00E8117D">
            <w:pPr>
              <w:pStyle w:val="TAC"/>
            </w:pPr>
            <w:r>
              <w:t>3 MHz</w:t>
            </w:r>
          </w:p>
        </w:tc>
        <w:tc>
          <w:tcPr>
            <w:tcW w:w="4928" w:type="dxa"/>
          </w:tcPr>
          <w:p w14:paraId="3A361AF4" w14:textId="0F7CA523" w:rsidR="0074139E" w:rsidRPr="00F616F7" w:rsidRDefault="0074139E" w:rsidP="00E8117D">
            <w:pPr>
              <w:pStyle w:val="TAC"/>
            </w:pPr>
            <w:r>
              <w:t>61 dBm/3 MHz + (f</w:t>
            </w:r>
            <w:r>
              <w:rPr>
                <w:sz w:val="13"/>
                <w:szCs w:val="13"/>
              </w:rPr>
              <w:t xml:space="preserve">DL </w:t>
            </w:r>
            <w:r>
              <w:t xml:space="preserve">– 921.4)×40/3 dB (Note 2) </w:t>
            </w:r>
          </w:p>
        </w:tc>
      </w:tr>
      <w:tr w:rsidR="0074139E" w14:paraId="30DE840D" w14:textId="77777777" w:rsidTr="00E8117D">
        <w:tc>
          <w:tcPr>
            <w:tcW w:w="3402" w:type="dxa"/>
          </w:tcPr>
          <w:p w14:paraId="5E7B00D8" w14:textId="77777777" w:rsidR="0074139E" w:rsidRDefault="0074139E" w:rsidP="00E8117D">
            <w:pPr>
              <w:pStyle w:val="TAC"/>
            </w:pPr>
            <w:r>
              <w:t>200 kHz (Note 3)</w:t>
            </w:r>
          </w:p>
        </w:tc>
        <w:tc>
          <w:tcPr>
            <w:tcW w:w="4928" w:type="dxa"/>
          </w:tcPr>
          <w:p w14:paraId="2FDC48B8" w14:textId="47F61057" w:rsidR="0074139E" w:rsidRPr="00F616F7" w:rsidRDefault="0074139E" w:rsidP="00E8117D">
            <w:pPr>
              <w:pStyle w:val="TAC"/>
            </w:pPr>
            <w:r>
              <w:t>70.5 dBm/200 kHz + (f</w:t>
            </w:r>
            <w:r>
              <w:rPr>
                <w:sz w:val="13"/>
                <w:szCs w:val="13"/>
              </w:rPr>
              <w:t xml:space="preserve">DL </w:t>
            </w:r>
            <w:r>
              <w:t xml:space="preserve">– 921)×40/3 dB (Note 4) </w:t>
            </w:r>
          </w:p>
        </w:tc>
      </w:tr>
      <w:tr w:rsidR="0074139E" w14:paraId="45E019C9" w14:textId="77777777" w:rsidTr="00E8117D">
        <w:tc>
          <w:tcPr>
            <w:tcW w:w="8330" w:type="dxa"/>
            <w:gridSpan w:val="2"/>
          </w:tcPr>
          <w:p w14:paraId="637CABF4" w14:textId="77777777" w:rsidR="0074139E" w:rsidRDefault="0074139E" w:rsidP="00E8117D">
            <w:pPr>
              <w:pStyle w:val="TAN"/>
            </w:pPr>
            <w:r>
              <w:t>NOTE 1:</w:t>
            </w:r>
            <w:r>
              <w:tab/>
              <w:t>f</w:t>
            </w:r>
            <w:r>
              <w:rPr>
                <w:sz w:val="10"/>
                <w:szCs w:val="10"/>
              </w:rPr>
              <w:t xml:space="preserve">DL </w:t>
            </w:r>
            <w:r>
              <w:t xml:space="preserve">is the centre frequency in MHz. </w:t>
            </w:r>
          </w:p>
          <w:p w14:paraId="40DDA98D" w14:textId="21E6AFCA" w:rsidR="0074139E" w:rsidRDefault="0074139E" w:rsidP="00E8117D">
            <w:pPr>
              <w:pStyle w:val="TAN"/>
            </w:pPr>
            <w:r>
              <w:t>NOTE 2:</w:t>
            </w:r>
            <w:r>
              <w:tab/>
              <w:t>Formula applicable to f</w:t>
            </w:r>
            <w:r>
              <w:rPr>
                <w:sz w:val="10"/>
                <w:szCs w:val="10"/>
              </w:rPr>
              <w:t xml:space="preserve">DL </w:t>
            </w:r>
            <w:r>
              <w:t>≤ 922.5 MHz. No specific e.i.r.p. restriction above. T</w:t>
            </w:r>
            <w:r w:rsidRPr="00973459">
              <w:t xml:space="preserve">he calculation has been based on 15 </w:t>
            </w:r>
            <w:r>
              <w:t>RBs</w:t>
            </w:r>
            <w:r w:rsidRPr="00973459">
              <w:t>.</w:t>
            </w:r>
            <w:r>
              <w:t xml:space="preserve"> It equally applies to 12 RBs.</w:t>
            </w:r>
          </w:p>
          <w:p w14:paraId="12BE4E02" w14:textId="7AA153B1" w:rsidR="0074139E" w:rsidRDefault="0074139E" w:rsidP="00E8117D">
            <w:pPr>
              <w:pStyle w:val="TAN"/>
            </w:pPr>
            <w:r>
              <w:t>NOTE 3:</w:t>
            </w:r>
            <w:r>
              <w:tab/>
            </w:r>
            <w:r>
              <w:tab/>
              <w:t xml:space="preserve">Applicable to narrowband technologies. </w:t>
            </w:r>
          </w:p>
          <w:p w14:paraId="29C356A7" w14:textId="77777777" w:rsidR="0074139E" w:rsidRDefault="0074139E" w:rsidP="00E8117D">
            <w:pPr>
              <w:pStyle w:val="TAN"/>
            </w:pPr>
            <w:r>
              <w:t xml:space="preserve">NOTE 4: </w:t>
            </w:r>
            <w:r>
              <w:tab/>
            </w:r>
            <w:r>
              <w:tab/>
              <w:t>Formula applicable to f</w:t>
            </w:r>
            <w:r>
              <w:rPr>
                <w:sz w:val="10"/>
                <w:szCs w:val="10"/>
              </w:rPr>
              <w:t xml:space="preserve">DL </w:t>
            </w:r>
            <w:r>
              <w:t>≤ 921.0 MHz. No specific e.i.r.p. restriction above.</w:t>
            </w:r>
          </w:p>
        </w:tc>
      </w:tr>
    </w:tbl>
    <w:p w14:paraId="0D5E3E73" w14:textId="3BD7DC4C" w:rsidR="004F7350" w:rsidRDefault="0074139E" w:rsidP="001221B8">
      <w:pPr>
        <w:spacing w:before="120"/>
      </w:pPr>
      <w:r>
        <w:t>Based on the current NR specification and the RMR900 WID scope, the above requirements for 200 kHz and 5.6 MHz channels are not applicable.</w:t>
      </w:r>
    </w:p>
    <w:p w14:paraId="738E80F0" w14:textId="65B3A0B0" w:rsidR="004F7350" w:rsidRPr="00067421" w:rsidRDefault="004F7350" w:rsidP="004F7350">
      <w:r w:rsidRPr="00067421">
        <w:t>Referring to ECC</w:t>
      </w:r>
      <w:r>
        <w:t> Decision </w:t>
      </w:r>
      <w:r w:rsidRPr="00067421">
        <w:t>20(02)</w:t>
      </w:r>
      <w:r>
        <w:t> </w:t>
      </w:r>
      <w:r w:rsidRPr="00067421">
        <w:t>table</w:t>
      </w:r>
      <w:r>
        <w:t> </w:t>
      </w:r>
      <w:r w:rsidRPr="00067421">
        <w:t>2</w:t>
      </w:r>
      <w:r>
        <w:t> </w:t>
      </w:r>
      <w:r w:rsidRPr="00067421">
        <w:t>[</w:t>
      </w:r>
      <w:r>
        <w:t>1</w:t>
      </w:r>
      <w:r w:rsidRPr="00067421">
        <w:t>], the “general” in-block requirement as presented on table 4.3.1-3</w:t>
      </w:r>
      <w:r>
        <w:t xml:space="preserve"> is not mandatory</w:t>
      </w:r>
      <w:r w:rsidRPr="00067421">
        <w:t>.</w:t>
      </w:r>
      <w:r>
        <w:t xml:space="preserve"> </w:t>
      </w:r>
      <w:r w:rsidRPr="00067421">
        <w:rPr>
          <w:lang w:val="en-US"/>
        </w:rPr>
        <w:t xml:space="preserve">This requirement is intended to provide guidance to the national administrations in case an upper bound for the EIRP output power would be desired. Therefore, the general in-block requirement </w:t>
      </w:r>
      <w:r>
        <w:rPr>
          <w:lang w:val="en-US"/>
        </w:rPr>
        <w:t xml:space="preserve">in table 4.3.1-3 </w:t>
      </w:r>
      <w:r w:rsidRPr="00067421">
        <w:rPr>
          <w:lang w:val="en-US"/>
        </w:rPr>
        <w:t xml:space="preserve">is not considered as the baseline for </w:t>
      </w:r>
      <w:r>
        <w:rPr>
          <w:lang w:val="en-US"/>
        </w:rPr>
        <w:t xml:space="preserve">general OBUE </w:t>
      </w:r>
      <w:r w:rsidRPr="00067421">
        <w:rPr>
          <w:lang w:val="en-US"/>
        </w:rPr>
        <w:t>requirements</w:t>
      </w:r>
      <w:r>
        <w:rPr>
          <w:lang w:val="en-US"/>
        </w:rPr>
        <w:t xml:space="preserve"> for NR BS</w:t>
      </w:r>
      <w:r w:rsidRPr="00067421">
        <w:rPr>
          <w:lang w:val="en-US"/>
        </w:rPr>
        <w:t>.</w:t>
      </w:r>
    </w:p>
    <w:p w14:paraId="6FD2292A" w14:textId="7907BBCC" w:rsidR="004F7350" w:rsidRPr="00067421" w:rsidRDefault="000011BD" w:rsidP="001221B8">
      <w:pPr>
        <w:pStyle w:val="TH"/>
        <w:spacing w:before="120"/>
        <w:rPr>
          <w:lang w:eastAsia="ja-JP"/>
        </w:rPr>
      </w:pPr>
      <w:r>
        <w:rPr>
          <w:lang w:eastAsia="ja-JP"/>
        </w:rPr>
        <w:t>Table 4.3.1-3: General in-block requirement – not applicable</w:t>
      </w:r>
      <w:r>
        <w:t xml:space="preserve"> [1]</w:t>
      </w:r>
    </w:p>
    <w:tbl>
      <w:tblPr>
        <w:tblStyle w:val="TableGrid"/>
        <w:tblW w:w="0" w:type="auto"/>
        <w:tblLook w:val="04A0" w:firstRow="1" w:lastRow="0" w:firstColumn="1" w:lastColumn="0" w:noHBand="0" w:noVBand="1"/>
      </w:tblPr>
      <w:tblGrid>
        <w:gridCol w:w="1971"/>
        <w:gridCol w:w="6441"/>
      </w:tblGrid>
      <w:tr w:rsidR="004F7350" w:rsidRPr="00067421" w14:paraId="4990E6A6" w14:textId="77777777" w:rsidTr="001221B8">
        <w:tc>
          <w:tcPr>
            <w:tcW w:w="0" w:type="auto"/>
          </w:tcPr>
          <w:p w14:paraId="6C822093" w14:textId="77777777" w:rsidR="004F7350" w:rsidRPr="00067421" w:rsidRDefault="004F7350" w:rsidP="001221B8">
            <w:pPr>
              <w:pStyle w:val="TAH"/>
              <w:jc w:val="left"/>
            </w:pPr>
            <w:r w:rsidRPr="00067421">
              <w:t>RMR channel BW</w:t>
            </w:r>
          </w:p>
        </w:tc>
        <w:tc>
          <w:tcPr>
            <w:tcW w:w="0" w:type="auto"/>
          </w:tcPr>
          <w:p w14:paraId="57288C08" w14:textId="77777777" w:rsidR="004F7350" w:rsidRPr="00067421" w:rsidRDefault="004F7350" w:rsidP="001221B8">
            <w:pPr>
              <w:pStyle w:val="TAH"/>
              <w:jc w:val="left"/>
            </w:pPr>
            <w:r w:rsidRPr="00067421">
              <w:t>Maximum EIRP</w:t>
            </w:r>
          </w:p>
        </w:tc>
      </w:tr>
      <w:tr w:rsidR="004F7350" w:rsidRPr="00067421" w14:paraId="68EB39A7" w14:textId="77777777" w:rsidTr="001221B8">
        <w:tc>
          <w:tcPr>
            <w:tcW w:w="0" w:type="auto"/>
          </w:tcPr>
          <w:p w14:paraId="56ED3CAE" w14:textId="77777777" w:rsidR="004F7350" w:rsidRPr="00067421" w:rsidRDefault="004F7350" w:rsidP="001221B8">
            <w:pPr>
              <w:pStyle w:val="TAC"/>
              <w:jc w:val="left"/>
            </w:pPr>
            <w:r w:rsidRPr="00067421">
              <w:t>Any</w:t>
            </w:r>
          </w:p>
        </w:tc>
        <w:tc>
          <w:tcPr>
            <w:tcW w:w="0" w:type="auto"/>
          </w:tcPr>
          <w:p w14:paraId="663DB8E6" w14:textId="77777777" w:rsidR="004F7350" w:rsidRPr="00067421" w:rsidRDefault="004F7350" w:rsidP="001221B8">
            <w:pPr>
              <w:pStyle w:val="TAC"/>
              <w:jc w:val="left"/>
            </w:pPr>
            <w:r w:rsidRPr="00067421">
              <w:t>Min {65 dBm/channel; Maximum e.i.r.p. specific to the channel BW}</w:t>
            </w:r>
          </w:p>
        </w:tc>
      </w:tr>
      <w:tr w:rsidR="004F7350" w:rsidRPr="00067421" w14:paraId="29126073" w14:textId="77777777" w:rsidTr="001221B8">
        <w:tc>
          <w:tcPr>
            <w:tcW w:w="0" w:type="auto"/>
            <w:gridSpan w:val="2"/>
          </w:tcPr>
          <w:p w14:paraId="230F9D4D" w14:textId="282A1BC6" w:rsidR="004F7350" w:rsidRPr="00067421" w:rsidRDefault="004F7350" w:rsidP="004F7350">
            <w:pPr>
              <w:pStyle w:val="TAN"/>
            </w:pPr>
            <w:r w:rsidRPr="00067421">
              <w:t>NOTE:</w:t>
            </w:r>
            <w:r w:rsidRPr="00067421">
              <w:tab/>
              <w:t>the above requirement may be used by an administration in case an upper bound is desired.</w:t>
            </w:r>
          </w:p>
        </w:tc>
      </w:tr>
    </w:tbl>
    <w:p w14:paraId="53FAB449" w14:textId="77777777" w:rsidR="000A5B4E" w:rsidRDefault="000A5B4E" w:rsidP="000A5B4E">
      <w:pPr>
        <w:rPr>
          <w:lang w:eastAsia="ja-JP"/>
        </w:rPr>
      </w:pPr>
    </w:p>
    <w:p w14:paraId="711542CC" w14:textId="7F69193E" w:rsidR="00A543F8" w:rsidRDefault="000011BD" w:rsidP="00EA745B">
      <w:pPr>
        <w:pStyle w:val="TH"/>
      </w:pPr>
      <w:r>
        <w:rPr>
          <w:lang w:eastAsia="ja-JP"/>
        </w:rPr>
        <w:lastRenderedPageBreak/>
        <w:t xml:space="preserve">Table 4.3.1-4: </w:t>
      </w:r>
      <w:r>
        <w:t>Out of band requirements [1]</w:t>
      </w:r>
    </w:p>
    <w:tbl>
      <w:tblPr>
        <w:tblStyle w:val="TableGrid"/>
        <w:tblW w:w="0" w:type="auto"/>
        <w:tblLook w:val="04A0" w:firstRow="1" w:lastRow="0" w:firstColumn="1" w:lastColumn="0" w:noHBand="0" w:noVBand="1"/>
      </w:tblPr>
      <w:tblGrid>
        <w:gridCol w:w="3402"/>
        <w:gridCol w:w="4928"/>
      </w:tblGrid>
      <w:tr w:rsidR="00A543F8" w14:paraId="6E8A714F" w14:textId="77777777" w:rsidTr="00D65337">
        <w:tc>
          <w:tcPr>
            <w:tcW w:w="3402" w:type="dxa"/>
          </w:tcPr>
          <w:p w14:paraId="57B0705D" w14:textId="77777777" w:rsidR="00A543F8" w:rsidRDefault="00A543F8" w:rsidP="00562D9A">
            <w:pPr>
              <w:pStyle w:val="TAH"/>
            </w:pPr>
            <w:r>
              <w:t xml:space="preserve">MHz from block edge </w:t>
            </w:r>
          </w:p>
          <w:p w14:paraId="26D37B20" w14:textId="77777777" w:rsidR="00A543F8" w:rsidRPr="00970614" w:rsidRDefault="00A543F8" w:rsidP="00562D9A">
            <w:pPr>
              <w:pStyle w:val="TAH"/>
            </w:pPr>
            <w:r>
              <w:t xml:space="preserve">(919.4-925 MHz) </w:t>
            </w:r>
          </w:p>
        </w:tc>
        <w:tc>
          <w:tcPr>
            <w:tcW w:w="4928" w:type="dxa"/>
          </w:tcPr>
          <w:p w14:paraId="1A273E37" w14:textId="77777777" w:rsidR="00A543F8" w:rsidRDefault="00A543F8" w:rsidP="00562D9A">
            <w:pPr>
              <w:pStyle w:val="TAH"/>
            </w:pPr>
            <w:r>
              <w:t>EIRP limit</w:t>
            </w:r>
          </w:p>
        </w:tc>
      </w:tr>
      <w:tr w:rsidR="00A543F8" w14:paraId="0F324843" w14:textId="77777777" w:rsidTr="00D65337">
        <w:tc>
          <w:tcPr>
            <w:tcW w:w="3402" w:type="dxa"/>
          </w:tcPr>
          <w:p w14:paraId="5029DFC8" w14:textId="77777777" w:rsidR="00A543F8" w:rsidRPr="00970614" w:rsidRDefault="00A543F8" w:rsidP="00562D9A">
            <w:pPr>
              <w:pStyle w:val="TAC"/>
            </w:pPr>
            <w:r>
              <w:t xml:space="preserve">0 ≤ Δf &lt; 0.2 </w:t>
            </w:r>
          </w:p>
        </w:tc>
        <w:tc>
          <w:tcPr>
            <w:tcW w:w="4928" w:type="dxa"/>
          </w:tcPr>
          <w:p w14:paraId="717ACDB3" w14:textId="77777777" w:rsidR="00A543F8" w:rsidRPr="00970614" w:rsidRDefault="00A543F8" w:rsidP="00562D9A">
            <w:pPr>
              <w:pStyle w:val="TAC"/>
            </w:pPr>
            <w:r>
              <w:t xml:space="preserve">32.5 dBm/200 kHz </w:t>
            </w:r>
          </w:p>
        </w:tc>
      </w:tr>
      <w:tr w:rsidR="00A543F8" w14:paraId="341809CA" w14:textId="77777777" w:rsidTr="00D65337">
        <w:tc>
          <w:tcPr>
            <w:tcW w:w="3402" w:type="dxa"/>
          </w:tcPr>
          <w:p w14:paraId="170AEC1D" w14:textId="77777777" w:rsidR="00A543F8" w:rsidRPr="00970614" w:rsidRDefault="00A543F8" w:rsidP="00562D9A">
            <w:pPr>
              <w:pStyle w:val="TAC"/>
            </w:pPr>
            <w:r>
              <w:t>0.2 ≤ Δf &lt; 1</w:t>
            </w:r>
          </w:p>
        </w:tc>
        <w:tc>
          <w:tcPr>
            <w:tcW w:w="4928" w:type="dxa"/>
          </w:tcPr>
          <w:p w14:paraId="1910C9BD" w14:textId="77777777" w:rsidR="00A543F8" w:rsidRPr="00970614" w:rsidRDefault="00A543F8" w:rsidP="00562D9A">
            <w:pPr>
              <w:pStyle w:val="TAC"/>
            </w:pPr>
            <w:r>
              <w:t xml:space="preserve">14 dBm/800 kHz </w:t>
            </w:r>
          </w:p>
        </w:tc>
      </w:tr>
      <w:tr w:rsidR="00A543F8" w14:paraId="39D427A2" w14:textId="77777777" w:rsidTr="00D65337">
        <w:tc>
          <w:tcPr>
            <w:tcW w:w="3402" w:type="dxa"/>
          </w:tcPr>
          <w:p w14:paraId="193C51B8" w14:textId="77777777" w:rsidR="00A543F8" w:rsidRPr="00970614" w:rsidRDefault="00A543F8" w:rsidP="00562D9A">
            <w:pPr>
              <w:pStyle w:val="TAC"/>
            </w:pPr>
            <w:r>
              <w:t>1 ≤ Δf &lt; 10</w:t>
            </w:r>
          </w:p>
        </w:tc>
        <w:tc>
          <w:tcPr>
            <w:tcW w:w="4928" w:type="dxa"/>
          </w:tcPr>
          <w:p w14:paraId="3A17B053" w14:textId="77777777" w:rsidR="00A543F8" w:rsidRPr="00970614" w:rsidRDefault="00A543F8" w:rsidP="00562D9A">
            <w:pPr>
              <w:pStyle w:val="TAC"/>
            </w:pPr>
            <w:r>
              <w:t xml:space="preserve">5 dBm/MHz </w:t>
            </w:r>
          </w:p>
        </w:tc>
      </w:tr>
      <w:tr w:rsidR="00A543F8" w14:paraId="1D654418" w14:textId="77777777" w:rsidTr="00D65337">
        <w:tc>
          <w:tcPr>
            <w:tcW w:w="8330" w:type="dxa"/>
            <w:gridSpan w:val="2"/>
          </w:tcPr>
          <w:p w14:paraId="1B0156A2" w14:textId="4F52008B" w:rsidR="00A543F8" w:rsidRPr="00970614" w:rsidRDefault="001221B8" w:rsidP="00562D9A">
            <w:pPr>
              <w:pStyle w:val="TAN"/>
            </w:pPr>
            <w:r w:rsidRPr="00067421">
              <w:t>NOTE:</w:t>
            </w:r>
            <w:r w:rsidRPr="00067421">
              <w:tab/>
            </w:r>
            <w:r w:rsidR="00A543F8">
              <w:t>On a case-by-case basis, at a national level, higher OOB limits may be applied.</w:t>
            </w:r>
          </w:p>
        </w:tc>
      </w:tr>
    </w:tbl>
    <w:p w14:paraId="3DFA2B25" w14:textId="77777777" w:rsidR="000A5B4E" w:rsidRDefault="000A5B4E" w:rsidP="000A5B4E">
      <w:pPr>
        <w:rPr>
          <w:lang w:eastAsia="ja-JP"/>
        </w:rPr>
      </w:pPr>
    </w:p>
    <w:p w14:paraId="70BEBBA9" w14:textId="6687AE5C" w:rsidR="00A543F8" w:rsidRDefault="000011BD" w:rsidP="00D966B3">
      <w:pPr>
        <w:pStyle w:val="TH"/>
        <w:spacing w:before="120"/>
      </w:pPr>
      <w:r>
        <w:rPr>
          <w:lang w:eastAsia="ja-JP"/>
        </w:rPr>
        <w:t xml:space="preserve">Table 4.3.1-5: </w:t>
      </w:r>
      <w:r>
        <w:t>Baseline requirement [1]</w:t>
      </w:r>
    </w:p>
    <w:tbl>
      <w:tblPr>
        <w:tblStyle w:val="TableGrid"/>
        <w:tblW w:w="0" w:type="auto"/>
        <w:tblLook w:val="04A0" w:firstRow="1" w:lastRow="0" w:firstColumn="1" w:lastColumn="0" w:noHBand="0" w:noVBand="1"/>
      </w:tblPr>
      <w:tblGrid>
        <w:gridCol w:w="3402"/>
        <w:gridCol w:w="4928"/>
      </w:tblGrid>
      <w:tr w:rsidR="00A543F8" w14:paraId="6D40B2F3" w14:textId="77777777" w:rsidTr="00D65337">
        <w:tc>
          <w:tcPr>
            <w:tcW w:w="3402" w:type="dxa"/>
          </w:tcPr>
          <w:p w14:paraId="60322513" w14:textId="77777777" w:rsidR="00A543F8" w:rsidRPr="00970614" w:rsidRDefault="00A543F8" w:rsidP="00562D9A">
            <w:pPr>
              <w:pStyle w:val="TAH"/>
            </w:pPr>
            <w:r>
              <w:t xml:space="preserve">Frequency Range </w:t>
            </w:r>
          </w:p>
        </w:tc>
        <w:tc>
          <w:tcPr>
            <w:tcW w:w="4928" w:type="dxa"/>
          </w:tcPr>
          <w:p w14:paraId="7EC52C48" w14:textId="77777777" w:rsidR="00A543F8" w:rsidRDefault="00A543F8" w:rsidP="00562D9A">
            <w:pPr>
              <w:pStyle w:val="TAH"/>
            </w:pPr>
            <w:r>
              <w:t>EIRP limit</w:t>
            </w:r>
          </w:p>
        </w:tc>
      </w:tr>
      <w:tr w:rsidR="00A543F8" w14:paraId="0B0AB6C1" w14:textId="77777777" w:rsidTr="00D65337">
        <w:tc>
          <w:tcPr>
            <w:tcW w:w="3402" w:type="dxa"/>
          </w:tcPr>
          <w:p w14:paraId="661E0A96" w14:textId="75F29682" w:rsidR="00A543F8" w:rsidRPr="00BA551D" w:rsidRDefault="00A543F8" w:rsidP="00562D9A">
            <w:pPr>
              <w:pStyle w:val="TAC"/>
            </w:pPr>
            <w:r>
              <w:t>880-915 MHz</w:t>
            </w:r>
          </w:p>
        </w:tc>
        <w:tc>
          <w:tcPr>
            <w:tcW w:w="4928" w:type="dxa"/>
          </w:tcPr>
          <w:p w14:paraId="29891581" w14:textId="73824705" w:rsidR="00A543F8" w:rsidRPr="00BA551D" w:rsidRDefault="00A543F8" w:rsidP="00562D9A">
            <w:pPr>
              <w:pStyle w:val="TAC"/>
            </w:pPr>
            <w:r>
              <w:t>-49 dBm/5 MHz</w:t>
            </w:r>
          </w:p>
        </w:tc>
      </w:tr>
      <w:tr w:rsidR="00A543F8" w14:paraId="065DC79D" w14:textId="77777777" w:rsidTr="00D65337">
        <w:tc>
          <w:tcPr>
            <w:tcW w:w="8330" w:type="dxa"/>
            <w:gridSpan w:val="2"/>
          </w:tcPr>
          <w:p w14:paraId="3511C921" w14:textId="471BC6DB" w:rsidR="00A543F8" w:rsidRPr="00BA551D" w:rsidRDefault="001221B8" w:rsidP="00562D9A">
            <w:pPr>
              <w:pStyle w:val="TAN"/>
            </w:pPr>
            <w:r w:rsidRPr="00067421">
              <w:t>NOTE:</w:t>
            </w:r>
            <w:r w:rsidRPr="00067421">
              <w:tab/>
            </w:r>
            <w:r w:rsidR="00A543F8">
              <w:t>This requirement prevails over out-of-band requirements.</w:t>
            </w:r>
          </w:p>
        </w:tc>
      </w:tr>
    </w:tbl>
    <w:p w14:paraId="3F84CA35" w14:textId="77777777" w:rsidR="000A5B4E" w:rsidRDefault="000A5B4E" w:rsidP="000A5B4E">
      <w:pPr>
        <w:rPr>
          <w:lang w:eastAsia="ja-JP"/>
        </w:rPr>
      </w:pPr>
    </w:p>
    <w:p w14:paraId="153CF7DC" w14:textId="77777777" w:rsidR="0074139E" w:rsidRDefault="0074139E" w:rsidP="0074139E">
      <w:pPr>
        <w:pStyle w:val="TH"/>
      </w:pPr>
      <w:bookmarkStart w:id="119" w:name="_Toc101786329"/>
      <w:bookmarkStart w:id="120" w:name="_Toc130322695"/>
      <w:bookmarkStart w:id="121" w:name="_Toc137572002"/>
      <w:bookmarkStart w:id="122" w:name="_Toc138878506"/>
      <w:bookmarkStart w:id="123" w:name="_Toc138878562"/>
      <w:bookmarkStart w:id="124" w:name="_Toc153134135"/>
      <w:r>
        <w:rPr>
          <w:lang w:eastAsia="ja-JP"/>
        </w:rPr>
        <w:t xml:space="preserve">Table 4.3.1-6: </w:t>
      </w:r>
      <w:r>
        <w:t>Requirements on wideband RMR BS receiver characteristics [1]</w:t>
      </w:r>
    </w:p>
    <w:tbl>
      <w:tblPr>
        <w:tblStyle w:val="TableGrid"/>
        <w:tblW w:w="0" w:type="auto"/>
        <w:tblLook w:val="04A0" w:firstRow="1" w:lastRow="0" w:firstColumn="1" w:lastColumn="0" w:noHBand="0" w:noVBand="1"/>
      </w:tblPr>
      <w:tblGrid>
        <w:gridCol w:w="5040"/>
        <w:gridCol w:w="3290"/>
      </w:tblGrid>
      <w:tr w:rsidR="0074139E" w14:paraId="7517B9F6" w14:textId="77777777" w:rsidTr="00E8117D">
        <w:tc>
          <w:tcPr>
            <w:tcW w:w="5040" w:type="dxa"/>
          </w:tcPr>
          <w:p w14:paraId="5EFD6B31" w14:textId="77777777" w:rsidR="0074139E" w:rsidRDefault="0074139E" w:rsidP="00E8117D">
            <w:pPr>
              <w:pStyle w:val="TAH"/>
            </w:pPr>
            <w:r>
              <w:t>Parameter</w:t>
            </w:r>
          </w:p>
        </w:tc>
        <w:tc>
          <w:tcPr>
            <w:tcW w:w="3290" w:type="dxa"/>
          </w:tcPr>
          <w:p w14:paraId="3B062073" w14:textId="77777777" w:rsidR="0074139E" w:rsidRDefault="0074139E" w:rsidP="00E8117D">
            <w:pPr>
              <w:pStyle w:val="TAH"/>
            </w:pPr>
            <w:r>
              <w:t>Value</w:t>
            </w:r>
          </w:p>
        </w:tc>
      </w:tr>
      <w:tr w:rsidR="0074139E" w14:paraId="7E0B6371" w14:textId="77777777" w:rsidTr="00E8117D">
        <w:tc>
          <w:tcPr>
            <w:tcW w:w="5040" w:type="dxa"/>
          </w:tcPr>
          <w:p w14:paraId="2A45F892" w14:textId="77777777" w:rsidR="0074139E" w:rsidRPr="00E879FD" w:rsidRDefault="0074139E" w:rsidP="00E8117D">
            <w:pPr>
              <w:pStyle w:val="TAC"/>
            </w:pPr>
            <w:r>
              <w:t>Level of the wanted signal</w:t>
            </w:r>
          </w:p>
        </w:tc>
        <w:tc>
          <w:tcPr>
            <w:tcW w:w="3290" w:type="dxa"/>
          </w:tcPr>
          <w:p w14:paraId="595DC996" w14:textId="77777777" w:rsidR="0074139E" w:rsidRPr="00E879FD" w:rsidRDefault="0074139E" w:rsidP="00E8117D">
            <w:pPr>
              <w:pStyle w:val="TAC"/>
            </w:pPr>
            <w:r>
              <w:t>RefSens + 3 dB</w:t>
            </w:r>
          </w:p>
        </w:tc>
      </w:tr>
      <w:tr w:rsidR="0074139E" w14:paraId="04808D82" w14:textId="77777777" w:rsidTr="00E8117D">
        <w:tc>
          <w:tcPr>
            <w:tcW w:w="5040" w:type="dxa"/>
          </w:tcPr>
          <w:p w14:paraId="15F2F218" w14:textId="77777777" w:rsidR="0074139E" w:rsidRPr="00E879FD" w:rsidRDefault="0074139E" w:rsidP="00E8117D">
            <w:pPr>
              <w:pStyle w:val="TAC"/>
            </w:pPr>
            <w:r>
              <w:t xml:space="preserve">Maximum interfering signal in 870-874.4 MHz (Note 1) </w:t>
            </w:r>
          </w:p>
        </w:tc>
        <w:tc>
          <w:tcPr>
            <w:tcW w:w="3290" w:type="dxa"/>
          </w:tcPr>
          <w:p w14:paraId="243E48EE" w14:textId="77777777" w:rsidR="0074139E" w:rsidRPr="00F616F7" w:rsidRDefault="0074139E" w:rsidP="00E8117D">
            <w:pPr>
              <w:pStyle w:val="TAC"/>
            </w:pPr>
            <w:r>
              <w:t>-34 dBm</w:t>
            </w:r>
          </w:p>
        </w:tc>
      </w:tr>
      <w:tr w:rsidR="0074139E" w14:paraId="569A2FE7" w14:textId="77777777" w:rsidTr="00E8117D">
        <w:tc>
          <w:tcPr>
            <w:tcW w:w="8330" w:type="dxa"/>
            <w:gridSpan w:val="2"/>
          </w:tcPr>
          <w:p w14:paraId="52C16CCC" w14:textId="77777777" w:rsidR="0074139E" w:rsidRDefault="0074139E" w:rsidP="00E8117D">
            <w:pPr>
              <w:pStyle w:val="TAN"/>
              <w:ind w:left="0" w:firstLine="0"/>
            </w:pPr>
            <w:r w:rsidRPr="00067421">
              <w:t>NOTE</w:t>
            </w:r>
            <w:r>
              <w:t xml:space="preserve"> 1</w:t>
            </w:r>
            <w:r w:rsidRPr="00067421">
              <w:t>:</w:t>
            </w:r>
            <w:r w:rsidRPr="00067421">
              <w:tab/>
            </w:r>
            <w:r>
              <w:t>The antenna connector of the radio module is the reference point. The reference sensitivity (RefSens) is the minimum mean power received at the antenna connector at which a specified minimum performance shall be met.</w:t>
            </w:r>
          </w:p>
          <w:p w14:paraId="6177AD44" w14:textId="77777777" w:rsidR="0074139E" w:rsidRDefault="0074139E" w:rsidP="00E8117D">
            <w:pPr>
              <w:pStyle w:val="TAN"/>
            </w:pPr>
            <w:r w:rsidRPr="00067421">
              <w:t>NOTE</w:t>
            </w:r>
            <w:r>
              <w:t xml:space="preserve"> 2</w:t>
            </w:r>
            <w:r w:rsidRPr="00067421">
              <w:t>:</w:t>
            </w:r>
            <w:r w:rsidRPr="00067421">
              <w:tab/>
            </w:r>
            <w:r>
              <w:t>These requirements cover both blocking and third-order intermodulation.</w:t>
            </w:r>
          </w:p>
          <w:p w14:paraId="473EFDC4" w14:textId="77777777" w:rsidR="0074139E" w:rsidRDefault="0074139E" w:rsidP="00E8117D">
            <w:pPr>
              <w:pStyle w:val="TAN"/>
            </w:pPr>
            <w:r w:rsidRPr="00067421">
              <w:t>NOTE</w:t>
            </w:r>
            <w:r>
              <w:t xml:space="preserve"> 3</w:t>
            </w:r>
            <w:r w:rsidRPr="00067421">
              <w:t>:</w:t>
            </w:r>
            <w:r w:rsidRPr="00067421">
              <w:tab/>
            </w:r>
            <w:r>
              <w:t>A bandwidth of 200 kHz for the interfering signal is assumed.</w:t>
            </w:r>
          </w:p>
        </w:tc>
      </w:tr>
    </w:tbl>
    <w:p w14:paraId="47A41711" w14:textId="77777777" w:rsidR="00536BA7" w:rsidRDefault="00536BA7" w:rsidP="00536BA7"/>
    <w:p w14:paraId="628DC514" w14:textId="54580F6F" w:rsidR="00A543F8" w:rsidRDefault="00A543F8" w:rsidP="00ED244D">
      <w:pPr>
        <w:pStyle w:val="Heading3"/>
      </w:pPr>
      <w:bookmarkStart w:id="125" w:name="_Toc162192903"/>
      <w:bookmarkStart w:id="126" w:name="_Toc176265275"/>
      <w:r w:rsidRPr="00ED244D">
        <w:t>4.3.2</w:t>
      </w:r>
      <w:r w:rsidRPr="00ED244D">
        <w:tab/>
      </w:r>
      <w:bookmarkEnd w:id="119"/>
      <w:bookmarkEnd w:id="120"/>
      <w:bookmarkEnd w:id="121"/>
      <w:bookmarkEnd w:id="122"/>
      <w:bookmarkEnd w:id="123"/>
      <w:bookmarkEnd w:id="124"/>
      <w:bookmarkEnd w:id="125"/>
      <w:r w:rsidR="0069017D">
        <w:t>RMR t</w:t>
      </w:r>
      <w:r w:rsidR="0069017D" w:rsidRPr="00ED244D">
        <w:t>erminals other than cab-radios using wideband technologies</w:t>
      </w:r>
      <w:bookmarkEnd w:id="126"/>
    </w:p>
    <w:p w14:paraId="62E1ECBB" w14:textId="77777777" w:rsidR="0069017D" w:rsidRDefault="0069017D" w:rsidP="0069017D">
      <w:bookmarkStart w:id="127" w:name="_Toc101786330"/>
      <w:bookmarkStart w:id="128" w:name="_Toc130322696"/>
      <w:bookmarkStart w:id="129" w:name="_Toc137572003"/>
      <w:bookmarkStart w:id="130" w:name="_Toc138878507"/>
      <w:bookmarkStart w:id="131" w:name="_Toc138878563"/>
      <w:bookmarkStart w:id="132" w:name="_Toc153134136"/>
      <w:bookmarkStart w:id="133" w:name="_Toc162192904"/>
      <w:r>
        <w:t xml:space="preserve">The following </w:t>
      </w:r>
      <w:r>
        <w:rPr>
          <w:lang w:eastAsia="ja-JP"/>
        </w:rPr>
        <w:t>t</w:t>
      </w:r>
      <w:r w:rsidRPr="008B6CFC">
        <w:rPr>
          <w:lang w:eastAsia="ja-JP"/>
        </w:rPr>
        <w:t xml:space="preserve">echnical conditions </w:t>
      </w:r>
      <w:r>
        <w:rPr>
          <w:lang w:eastAsia="ja-JP"/>
        </w:rPr>
        <w:t>apply f</w:t>
      </w:r>
      <w:r w:rsidRPr="008B6CFC">
        <w:rPr>
          <w:lang w:eastAsia="ja-JP"/>
        </w:rPr>
        <w:t xml:space="preserve">or </w:t>
      </w:r>
      <w:r>
        <w:rPr>
          <w:lang w:eastAsia="ja-JP"/>
        </w:rPr>
        <w:t>RMR</w:t>
      </w:r>
      <w:r w:rsidRPr="008B6CFC">
        <w:rPr>
          <w:lang w:eastAsia="ja-JP"/>
        </w:rPr>
        <w:t xml:space="preserve"> terminals other than cab-radios using wideband technologies</w:t>
      </w:r>
      <w:r>
        <w:t>:</w:t>
      </w:r>
    </w:p>
    <w:p w14:paraId="10439F4C" w14:textId="61364A20" w:rsidR="0069017D" w:rsidRPr="000011BD" w:rsidRDefault="0069017D" w:rsidP="0069017D"/>
    <w:p w14:paraId="0D42E687" w14:textId="4F60B706" w:rsidR="0069017D" w:rsidRDefault="0069017D" w:rsidP="0069017D">
      <w:pPr>
        <w:pStyle w:val="TH"/>
      </w:pPr>
      <w:r>
        <w:rPr>
          <w:lang w:eastAsia="ja-JP"/>
        </w:rPr>
        <w:t>Table 4.3.2-1: T</w:t>
      </w:r>
      <w:r w:rsidRPr="008B6CFC">
        <w:rPr>
          <w:lang w:eastAsia="ja-JP"/>
        </w:rPr>
        <w:t xml:space="preserve">echnical conditions for </w:t>
      </w:r>
      <w:r>
        <w:rPr>
          <w:lang w:eastAsia="ja-JP"/>
        </w:rPr>
        <w:t>RMR</w:t>
      </w:r>
      <w:r w:rsidRPr="008B6CFC">
        <w:rPr>
          <w:lang w:eastAsia="ja-JP"/>
        </w:rPr>
        <w:t xml:space="preserve"> terminals other than cab-radios</w:t>
      </w:r>
      <w:r w:rsidDel="002277FA">
        <w:rPr>
          <w:lang w:eastAsia="ja-JP"/>
        </w:rPr>
        <w:t xml:space="preserve"> </w:t>
      </w:r>
      <w:r>
        <w:t>using wideband technologies [1]</w:t>
      </w:r>
    </w:p>
    <w:tbl>
      <w:tblPr>
        <w:tblStyle w:val="TableGrid"/>
        <w:tblW w:w="0" w:type="auto"/>
        <w:tblLook w:val="04A0" w:firstRow="1" w:lastRow="0" w:firstColumn="1" w:lastColumn="0" w:noHBand="0" w:noVBand="1"/>
      </w:tblPr>
      <w:tblGrid>
        <w:gridCol w:w="3402"/>
        <w:gridCol w:w="4928"/>
      </w:tblGrid>
      <w:tr w:rsidR="0069017D" w:rsidRPr="00970614" w14:paraId="3E7AAFB1" w14:textId="77777777" w:rsidTr="00D71E4C">
        <w:tc>
          <w:tcPr>
            <w:tcW w:w="3402" w:type="dxa"/>
          </w:tcPr>
          <w:p w14:paraId="5A927A32" w14:textId="77777777" w:rsidR="0069017D" w:rsidRPr="00970614" w:rsidRDefault="0069017D" w:rsidP="00D71E4C">
            <w:pPr>
              <w:pStyle w:val="TAC"/>
            </w:pPr>
            <w:r>
              <w:t>Maximum output power</w:t>
            </w:r>
          </w:p>
        </w:tc>
        <w:tc>
          <w:tcPr>
            <w:tcW w:w="4928" w:type="dxa"/>
          </w:tcPr>
          <w:p w14:paraId="4066AFFF" w14:textId="77777777" w:rsidR="0069017D" w:rsidRPr="00970614" w:rsidRDefault="0069017D" w:rsidP="00D71E4C">
            <w:pPr>
              <w:pStyle w:val="TAC"/>
            </w:pPr>
            <w:r>
              <w:t>23 dBm</w:t>
            </w:r>
          </w:p>
        </w:tc>
      </w:tr>
      <w:tr w:rsidR="0069017D" w:rsidRPr="00970614" w14:paraId="6D6ECE08" w14:textId="77777777" w:rsidTr="00D71E4C">
        <w:tc>
          <w:tcPr>
            <w:tcW w:w="3402" w:type="dxa"/>
          </w:tcPr>
          <w:p w14:paraId="03B2DBEB" w14:textId="77777777" w:rsidR="0069017D" w:rsidRPr="00970614" w:rsidRDefault="0069017D" w:rsidP="00D71E4C">
            <w:pPr>
              <w:pStyle w:val="TAC"/>
            </w:pPr>
            <w:r>
              <w:t>ACLR</w:t>
            </w:r>
          </w:p>
        </w:tc>
        <w:tc>
          <w:tcPr>
            <w:tcW w:w="4928" w:type="dxa"/>
          </w:tcPr>
          <w:p w14:paraId="7FAB65D6" w14:textId="44AA5B46" w:rsidR="0069017D" w:rsidRPr="00970614" w:rsidRDefault="0074139E" w:rsidP="00D71E4C">
            <w:pPr>
              <w:pStyle w:val="TAC"/>
            </w:pPr>
            <w:r>
              <w:t>30 dB minimum</w:t>
            </w:r>
          </w:p>
        </w:tc>
      </w:tr>
      <w:tr w:rsidR="0069017D" w:rsidRPr="00970614" w14:paraId="5D81C219" w14:textId="77777777" w:rsidTr="00D71E4C">
        <w:tc>
          <w:tcPr>
            <w:tcW w:w="3402" w:type="dxa"/>
          </w:tcPr>
          <w:p w14:paraId="4EE2FC85" w14:textId="77777777" w:rsidR="0069017D" w:rsidRPr="00970614" w:rsidRDefault="0069017D" w:rsidP="00D71E4C">
            <w:pPr>
              <w:pStyle w:val="TAC"/>
            </w:pPr>
            <w:r>
              <w:t>Other</w:t>
            </w:r>
          </w:p>
        </w:tc>
        <w:tc>
          <w:tcPr>
            <w:tcW w:w="4928" w:type="dxa"/>
          </w:tcPr>
          <w:p w14:paraId="74FE5EA4" w14:textId="77777777" w:rsidR="0069017D" w:rsidRPr="00231BA8" w:rsidRDefault="0069017D" w:rsidP="00D71E4C">
            <w:pPr>
              <w:pStyle w:val="TAN"/>
            </w:pPr>
            <w:r>
              <w:t>Uplink power control is mandatory and shall be activated.</w:t>
            </w:r>
          </w:p>
        </w:tc>
      </w:tr>
    </w:tbl>
    <w:p w14:paraId="5600111F" w14:textId="77777777" w:rsidR="0069017D" w:rsidRDefault="0069017D" w:rsidP="0069017D"/>
    <w:p w14:paraId="5B9DBC82" w14:textId="77777777" w:rsidR="0069017D" w:rsidRDefault="0069017D" w:rsidP="0069017D">
      <w:pPr>
        <w:pStyle w:val="Heading3"/>
      </w:pPr>
      <w:bookmarkStart w:id="134" w:name="_Toc176265276"/>
      <w:r>
        <w:t>4.3.3</w:t>
      </w:r>
      <w:r>
        <w:tab/>
        <w:t>RMR cab-radios using wideband technologies</w:t>
      </w:r>
      <w:bookmarkEnd w:id="134"/>
    </w:p>
    <w:p w14:paraId="4D55B6CB" w14:textId="77777777" w:rsidR="0069017D" w:rsidRDefault="0069017D" w:rsidP="0069017D">
      <w:r>
        <w:rPr>
          <w:lang w:eastAsia="ja-JP"/>
        </w:rPr>
        <w:t>Cab-radios are high-power user equipments (i.e. HPUE) installed on trains with external antenna mounted on top of the train roof at approximately 4m over ground.</w:t>
      </w:r>
    </w:p>
    <w:p w14:paraId="6C527557" w14:textId="269F39FA" w:rsidR="0069017D" w:rsidRDefault="0069017D" w:rsidP="0069017D">
      <w:pPr>
        <w:rPr>
          <w:lang w:eastAsia="ja-JP"/>
        </w:rPr>
      </w:pPr>
      <w:r>
        <w:t>ECC Decision (20)02 [1]</w:t>
      </w:r>
      <w:r>
        <w:rPr>
          <w:lang w:eastAsia="ja-JP"/>
        </w:rPr>
        <w:t xml:space="preserve"> has also captured transmit and receive requirements for cab-radio, which were not addressed in Rel-17 WI. Those transmit requirements were captured in TR 37.829 [8].</w:t>
      </w:r>
    </w:p>
    <w:p w14:paraId="326C8484" w14:textId="77777777" w:rsidR="0069017D" w:rsidRDefault="0069017D" w:rsidP="0069017D">
      <w:pPr>
        <w:pStyle w:val="TH"/>
        <w:rPr>
          <w:lang w:eastAsia="ja-JP"/>
        </w:rPr>
      </w:pPr>
      <w:r>
        <w:rPr>
          <w:lang w:eastAsia="ja-JP"/>
        </w:rPr>
        <w:t>Table 4.3.3-1: RMR cab-radio requirements using wideband technologies [1]</w:t>
      </w:r>
    </w:p>
    <w:tbl>
      <w:tblPr>
        <w:tblStyle w:val="TableGrid"/>
        <w:tblW w:w="0" w:type="auto"/>
        <w:tblLook w:val="04A0" w:firstRow="1" w:lastRow="0" w:firstColumn="1" w:lastColumn="0" w:noHBand="0" w:noVBand="1"/>
      </w:tblPr>
      <w:tblGrid>
        <w:gridCol w:w="3402"/>
        <w:gridCol w:w="4928"/>
      </w:tblGrid>
      <w:tr w:rsidR="0069017D" w:rsidRPr="00970614" w14:paraId="1496C281" w14:textId="77777777" w:rsidTr="00D71E4C">
        <w:tc>
          <w:tcPr>
            <w:tcW w:w="3402" w:type="dxa"/>
          </w:tcPr>
          <w:p w14:paraId="082483D0" w14:textId="77777777" w:rsidR="0069017D" w:rsidRPr="00970614" w:rsidRDefault="0069017D" w:rsidP="00D71E4C">
            <w:pPr>
              <w:pStyle w:val="TAC"/>
            </w:pPr>
            <w:r>
              <w:t>Maximum output power</w:t>
            </w:r>
          </w:p>
        </w:tc>
        <w:tc>
          <w:tcPr>
            <w:tcW w:w="4928" w:type="dxa"/>
          </w:tcPr>
          <w:p w14:paraId="7BE17D74" w14:textId="77777777" w:rsidR="0069017D" w:rsidRPr="00970614" w:rsidRDefault="0069017D" w:rsidP="00D71E4C">
            <w:pPr>
              <w:pStyle w:val="TAC"/>
            </w:pPr>
            <w:r w:rsidRPr="004B78A6">
              <w:t>higher than 23 dBm and up to 31 dBm</w:t>
            </w:r>
          </w:p>
        </w:tc>
      </w:tr>
      <w:tr w:rsidR="0069017D" w:rsidRPr="00970614" w14:paraId="2E9D6649" w14:textId="77777777" w:rsidTr="00D71E4C">
        <w:tc>
          <w:tcPr>
            <w:tcW w:w="3402" w:type="dxa"/>
          </w:tcPr>
          <w:p w14:paraId="76B08FF9" w14:textId="77777777" w:rsidR="0069017D" w:rsidRPr="00970614" w:rsidRDefault="0069017D" w:rsidP="00D71E4C">
            <w:pPr>
              <w:pStyle w:val="TAC"/>
            </w:pPr>
            <w:r>
              <w:t>ACLR</w:t>
            </w:r>
          </w:p>
        </w:tc>
        <w:tc>
          <w:tcPr>
            <w:tcW w:w="4928" w:type="dxa"/>
          </w:tcPr>
          <w:p w14:paraId="6E903DBD" w14:textId="77777777" w:rsidR="0069017D" w:rsidRPr="00970614" w:rsidRDefault="0069017D" w:rsidP="00D71E4C">
            <w:pPr>
              <w:pStyle w:val="TAC"/>
            </w:pPr>
            <w:r>
              <w:t>37 dB minimum</w:t>
            </w:r>
          </w:p>
        </w:tc>
      </w:tr>
      <w:tr w:rsidR="0069017D" w:rsidRPr="00970614" w14:paraId="73987E68" w14:textId="77777777" w:rsidTr="00D71E4C">
        <w:tc>
          <w:tcPr>
            <w:tcW w:w="3402" w:type="dxa"/>
          </w:tcPr>
          <w:p w14:paraId="6769C447" w14:textId="77777777" w:rsidR="0069017D" w:rsidRPr="00970614" w:rsidRDefault="0069017D" w:rsidP="00D71E4C">
            <w:pPr>
              <w:pStyle w:val="TAC"/>
            </w:pPr>
            <w:r>
              <w:t>Other requirements</w:t>
            </w:r>
          </w:p>
        </w:tc>
        <w:tc>
          <w:tcPr>
            <w:tcW w:w="4928" w:type="dxa"/>
          </w:tcPr>
          <w:p w14:paraId="5F9BB5C0" w14:textId="2796235E" w:rsidR="0069017D" w:rsidRPr="00231BA8" w:rsidRDefault="0069017D" w:rsidP="00D71E4C">
            <w:pPr>
              <w:pStyle w:val="TAN"/>
            </w:pPr>
            <w:r>
              <w:t>Uplink power control is mandatory and shall be activated.</w:t>
            </w:r>
          </w:p>
        </w:tc>
      </w:tr>
    </w:tbl>
    <w:p w14:paraId="25EAFB48" w14:textId="77777777" w:rsidR="0069017D" w:rsidRDefault="0069017D" w:rsidP="0069017D"/>
    <w:p w14:paraId="16BC3033" w14:textId="7BB69124" w:rsidR="006F5B82" w:rsidRPr="006F5B82" w:rsidRDefault="007E2831" w:rsidP="006F5B82">
      <w:pPr>
        <w:pStyle w:val="Heading1"/>
      </w:pPr>
      <w:bookmarkStart w:id="135" w:name="_Toc176265277"/>
      <w:r>
        <w:t>5</w:t>
      </w:r>
      <w:r>
        <w:tab/>
      </w:r>
      <w:r w:rsidR="006F5B82" w:rsidRPr="006D6B1F">
        <w:t>Frequency band arrangement</w:t>
      </w:r>
      <w:bookmarkEnd w:id="127"/>
      <w:bookmarkEnd w:id="128"/>
      <w:bookmarkEnd w:id="129"/>
      <w:bookmarkEnd w:id="130"/>
      <w:bookmarkEnd w:id="131"/>
      <w:bookmarkEnd w:id="132"/>
      <w:bookmarkEnd w:id="133"/>
      <w:bookmarkEnd w:id="135"/>
    </w:p>
    <w:p w14:paraId="5F39FBF6" w14:textId="0EFD076F" w:rsidR="00A543F8" w:rsidRPr="003452AB" w:rsidRDefault="00B45EFD" w:rsidP="00B45EFD">
      <w:r>
        <w:t>The RMR 900 MHz band is within the range of FR1 and is proposed as a FDD band (Table 5-1).</w:t>
      </w:r>
    </w:p>
    <w:p w14:paraId="4E83F005" w14:textId="77777777" w:rsidR="00A543F8" w:rsidRPr="003452AB" w:rsidRDefault="00A543F8" w:rsidP="00A543F8">
      <w:pPr>
        <w:pStyle w:val="TH"/>
      </w:pPr>
      <w:r>
        <w:lastRenderedPageBreak/>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c>
          <w:tcPr>
            <w:tcW w:w="1615" w:type="dxa"/>
            <w:shd w:val="clear" w:color="auto" w:fill="auto"/>
          </w:tcPr>
          <w:p w14:paraId="369BDFFC" w14:textId="77777777" w:rsidR="00A543F8" w:rsidRPr="003452AB" w:rsidRDefault="00A543F8" w:rsidP="00562D9A">
            <w:pPr>
              <w:pStyle w:val="TAH"/>
              <w:rPr>
                <w:rFonts w:eastAsia="SimSun"/>
              </w:rPr>
            </w:pPr>
            <w:r w:rsidRPr="003452AB">
              <w:rPr>
                <w:rFonts w:eastAsia="SimSun"/>
              </w:rPr>
              <w:t>Band number</w:t>
            </w:r>
          </w:p>
        </w:tc>
        <w:tc>
          <w:tcPr>
            <w:tcW w:w="2183" w:type="dxa"/>
            <w:shd w:val="clear" w:color="auto" w:fill="auto"/>
          </w:tcPr>
          <w:p w14:paraId="14EC9D2B" w14:textId="77777777" w:rsidR="00A543F8" w:rsidRPr="003452AB" w:rsidRDefault="00A543F8" w:rsidP="00562D9A">
            <w:pPr>
              <w:pStyle w:val="TAH"/>
              <w:rPr>
                <w:rFonts w:eastAsia="SimSun"/>
              </w:rPr>
            </w:pPr>
            <w:r w:rsidRPr="003452AB">
              <w:rPr>
                <w:rFonts w:eastAsia="SimSun"/>
                <w:bCs/>
              </w:rPr>
              <w:t>UL</w:t>
            </w:r>
          </w:p>
        </w:tc>
        <w:tc>
          <w:tcPr>
            <w:tcW w:w="2047" w:type="dxa"/>
          </w:tcPr>
          <w:p w14:paraId="54562D32" w14:textId="77777777" w:rsidR="00A543F8" w:rsidRPr="003452AB" w:rsidRDefault="00A543F8" w:rsidP="00562D9A">
            <w:pPr>
              <w:pStyle w:val="TAH"/>
              <w:rPr>
                <w:rFonts w:eastAsia="SimSun"/>
              </w:rPr>
            </w:pPr>
            <w:r w:rsidRPr="003452AB">
              <w:rPr>
                <w:rFonts w:eastAsia="SimSun"/>
                <w:bCs/>
              </w:rPr>
              <w:t>DL</w:t>
            </w:r>
          </w:p>
        </w:tc>
        <w:tc>
          <w:tcPr>
            <w:tcW w:w="1752" w:type="dxa"/>
          </w:tcPr>
          <w:p w14:paraId="0910C84F" w14:textId="77777777" w:rsidR="00A543F8" w:rsidRPr="003452AB" w:rsidRDefault="00A543F8" w:rsidP="00562D9A">
            <w:pPr>
              <w:pStyle w:val="TAH"/>
              <w:rPr>
                <w:rFonts w:eastAsia="SimSun"/>
              </w:rPr>
            </w:pPr>
            <w:r w:rsidRPr="003452AB">
              <w:rPr>
                <w:rFonts w:eastAsia="SimSun"/>
                <w:bCs/>
              </w:rPr>
              <w:t>Duplex mode</w:t>
            </w:r>
          </w:p>
        </w:tc>
      </w:tr>
      <w:tr w:rsidR="00A543F8" w:rsidRPr="003452AB" w14:paraId="6605511E" w14:textId="77777777" w:rsidTr="00562D9A">
        <w:tc>
          <w:tcPr>
            <w:tcW w:w="1615" w:type="dxa"/>
            <w:shd w:val="clear" w:color="auto" w:fill="auto"/>
          </w:tcPr>
          <w:p w14:paraId="52E6E7A8" w14:textId="77777777" w:rsidR="00A543F8" w:rsidRPr="003452AB" w:rsidRDefault="00A543F8" w:rsidP="00562D9A">
            <w:pPr>
              <w:pStyle w:val="TAC"/>
              <w:rPr>
                <w:rFonts w:eastAsia="SimSun"/>
              </w:rPr>
            </w:pPr>
            <w:r>
              <w:rPr>
                <w:rFonts w:eastAsia="SimSun"/>
              </w:rPr>
              <w:t>n100</w:t>
            </w:r>
          </w:p>
        </w:tc>
        <w:tc>
          <w:tcPr>
            <w:tcW w:w="2183" w:type="dxa"/>
            <w:shd w:val="clear" w:color="auto" w:fill="auto"/>
          </w:tcPr>
          <w:p w14:paraId="7F51E7AD" w14:textId="77777777" w:rsidR="00A543F8" w:rsidRPr="003452AB" w:rsidRDefault="00A543F8" w:rsidP="00562D9A">
            <w:pPr>
              <w:pStyle w:val="TAC"/>
              <w:rPr>
                <w:rFonts w:eastAsia="SimSun"/>
              </w:rPr>
            </w:pPr>
            <w:r>
              <w:t>874.4 MHz – 880 MHz</w:t>
            </w:r>
          </w:p>
        </w:tc>
        <w:tc>
          <w:tcPr>
            <w:tcW w:w="2047" w:type="dxa"/>
          </w:tcPr>
          <w:p w14:paraId="0431DB47" w14:textId="77777777" w:rsidR="00A543F8" w:rsidRPr="003452AB" w:rsidRDefault="00A543F8" w:rsidP="00562D9A">
            <w:pPr>
              <w:pStyle w:val="TAC"/>
              <w:rPr>
                <w:rFonts w:eastAsia="SimSun"/>
              </w:rPr>
            </w:pPr>
            <w:r>
              <w:t>919.4 MHz – 925 MHz</w:t>
            </w:r>
          </w:p>
        </w:tc>
        <w:tc>
          <w:tcPr>
            <w:tcW w:w="1752" w:type="dxa"/>
          </w:tcPr>
          <w:p w14:paraId="07B5D6FD" w14:textId="77777777" w:rsidR="00A543F8" w:rsidRPr="003452AB" w:rsidRDefault="00A543F8" w:rsidP="00562D9A">
            <w:pPr>
              <w:pStyle w:val="TAC"/>
              <w:rPr>
                <w:rFonts w:eastAsia="SimSun"/>
              </w:rPr>
            </w:pPr>
            <w:r>
              <w:rPr>
                <w:rFonts w:eastAsia="SimSun"/>
              </w:rPr>
              <w:t>F</w:t>
            </w:r>
            <w:r w:rsidRPr="003452AB">
              <w:rPr>
                <w:rFonts w:eastAsia="SimSun"/>
              </w:rPr>
              <w:t>DD</w:t>
            </w:r>
          </w:p>
        </w:tc>
      </w:tr>
    </w:tbl>
    <w:p w14:paraId="24652C92" w14:textId="5EB565F8" w:rsidR="006F5B82" w:rsidRDefault="006F5B82" w:rsidP="006F5B82">
      <w:pPr>
        <w:pStyle w:val="Heading1"/>
      </w:pPr>
      <w:bookmarkStart w:id="136" w:name="_Toc79161451"/>
      <w:bookmarkStart w:id="137" w:name="_Toc101786331"/>
      <w:bookmarkStart w:id="138" w:name="_Toc130322697"/>
      <w:bookmarkStart w:id="139" w:name="_Toc137572004"/>
      <w:bookmarkStart w:id="140" w:name="_Toc138878508"/>
      <w:bookmarkStart w:id="141" w:name="_Toc138878564"/>
      <w:bookmarkStart w:id="142" w:name="_Toc153134137"/>
      <w:bookmarkStart w:id="143" w:name="_Toc162192905"/>
      <w:bookmarkStart w:id="144" w:name="_Toc176265278"/>
      <w:r>
        <w:t>6</w:t>
      </w:r>
      <w:r>
        <w:tab/>
      </w:r>
      <w:r w:rsidRPr="00976789">
        <w:t>NR system parameters</w:t>
      </w:r>
      <w:bookmarkEnd w:id="136"/>
      <w:bookmarkEnd w:id="137"/>
      <w:bookmarkEnd w:id="138"/>
      <w:bookmarkEnd w:id="139"/>
      <w:bookmarkEnd w:id="140"/>
      <w:bookmarkEnd w:id="141"/>
      <w:bookmarkEnd w:id="142"/>
      <w:bookmarkEnd w:id="143"/>
      <w:bookmarkEnd w:id="144"/>
    </w:p>
    <w:p w14:paraId="682A58D0" w14:textId="6A01B5ED" w:rsidR="00052449" w:rsidRPr="00A1115A" w:rsidRDefault="00052449" w:rsidP="00B57A8E">
      <w:r>
        <w:t>The following system parameters are defined for RMR 900MHz band:</w:t>
      </w:r>
    </w:p>
    <w:p w14:paraId="270B7F19" w14:textId="0B8E9C93" w:rsidR="00052449" w:rsidRPr="00664861" w:rsidRDefault="00052449" w:rsidP="00052449">
      <w:pPr>
        <w:pStyle w:val="TH"/>
        <w:spacing w:before="120"/>
        <w:rPr>
          <w:rFonts w:eastAsia="Yu Mincho"/>
        </w:rPr>
      </w:pPr>
      <w:r w:rsidRPr="00A1115A">
        <w:rPr>
          <w:rFonts w:eastAsia="Yu Mincho"/>
        </w:rPr>
        <w:t xml:space="preserve">Table </w:t>
      </w:r>
      <w:r>
        <w:rPr>
          <w:rFonts w:eastAsia="Yu Mincho"/>
        </w:rPr>
        <w:t>6</w:t>
      </w:r>
      <w:r w:rsidRPr="00A1115A">
        <w:rPr>
          <w:rFonts w:eastAsia="Yu Mincho"/>
        </w:rPr>
        <w:t>-</w:t>
      </w:r>
      <w:r w:rsidR="006E1BED">
        <w:rPr>
          <w:rFonts w:eastAsia="Yu Mincho"/>
        </w:rPr>
        <w:t>1</w:t>
      </w:r>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6815157A" w14:textId="77777777" w:rsidR="000A5B4E" w:rsidRDefault="000A5B4E" w:rsidP="000A5B4E"/>
    <w:p w14:paraId="143B257D" w14:textId="0EC2F3F1" w:rsidR="00052449" w:rsidRPr="00A1115A" w:rsidRDefault="00052449" w:rsidP="00052449">
      <w:pPr>
        <w:pStyle w:val="TH"/>
        <w:spacing w:before="120"/>
      </w:pPr>
      <w:r w:rsidRPr="00A1115A">
        <w:t xml:space="preserve">Table </w:t>
      </w:r>
      <w:r>
        <w:t>6-</w:t>
      </w:r>
      <w:r w:rsidR="006E1BED">
        <w:t>2</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r>
              <w:rPr>
                <w:lang w:eastAsia="en-GB"/>
              </w:rPr>
              <w:t>ΔF</w:t>
            </w:r>
            <w:r>
              <w:rPr>
                <w:vertAlign w:val="subscript"/>
                <w:lang w:eastAsia="en-GB"/>
              </w:rPr>
              <w:t>Raster</w:t>
            </w:r>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 w14:paraId="7BCEE66B" w14:textId="5293C6FD" w:rsidR="00052449" w:rsidRPr="00A1115A" w:rsidRDefault="00052449" w:rsidP="00052449">
      <w:pPr>
        <w:pStyle w:val="TH"/>
        <w:spacing w:before="120"/>
      </w:pPr>
      <w:r w:rsidRPr="00A1115A">
        <w:t xml:space="preserve">Table </w:t>
      </w:r>
      <w:r>
        <w:t>6-</w:t>
      </w:r>
      <w:r w:rsidR="006E1BED">
        <w:t>3</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2FBC1408" w14:textId="77777777" w:rsidR="003C4828" w:rsidRDefault="003C4828" w:rsidP="003C4828"/>
    <w:p w14:paraId="3279D07A" w14:textId="5D594A4D" w:rsidR="00052449" w:rsidRDefault="003C4828" w:rsidP="003C4828">
      <w:r>
        <w:t xml:space="preserve">For channel bandwidths smaller than 5 MHz, related </w:t>
      </w:r>
      <w:r w:rsidRPr="004A5B8C">
        <w:t xml:space="preserve">system parameters </w:t>
      </w:r>
      <w:r>
        <w:t xml:space="preserve">were covered in the separate Rel-18 work item on </w:t>
      </w:r>
      <w:r w:rsidRPr="005C68CC">
        <w:t xml:space="preserve">NR support for dedicated spectrum less than 5MHz </w:t>
      </w:r>
      <w:r>
        <w:t>in RP-220401 [11].</w:t>
      </w:r>
    </w:p>
    <w:p w14:paraId="5B511011" w14:textId="77777777" w:rsidR="003C4828" w:rsidRPr="006F5B82" w:rsidRDefault="003C4828" w:rsidP="003C4828"/>
    <w:p w14:paraId="6C92746E" w14:textId="77777777" w:rsidR="006F5B82" w:rsidRDefault="006F5B82" w:rsidP="006F5B82">
      <w:pPr>
        <w:pStyle w:val="Heading1"/>
      </w:pPr>
      <w:bookmarkStart w:id="145" w:name="_Toc79161452"/>
      <w:bookmarkStart w:id="146" w:name="_Toc101786332"/>
      <w:bookmarkStart w:id="147" w:name="_Toc130322698"/>
      <w:bookmarkStart w:id="148" w:name="_Toc137572005"/>
      <w:bookmarkStart w:id="149" w:name="_Toc138878509"/>
      <w:bookmarkStart w:id="150" w:name="_Toc138878565"/>
      <w:bookmarkStart w:id="151" w:name="_Toc153134138"/>
      <w:bookmarkStart w:id="152" w:name="_Toc162192906"/>
      <w:bookmarkStart w:id="153" w:name="_Toc176265279"/>
      <w:r>
        <w:t>7</w:t>
      </w:r>
      <w:r>
        <w:tab/>
        <w:t>RF requirements</w:t>
      </w:r>
      <w:bookmarkEnd w:id="145"/>
      <w:bookmarkEnd w:id="146"/>
      <w:bookmarkEnd w:id="147"/>
      <w:bookmarkEnd w:id="148"/>
      <w:bookmarkEnd w:id="149"/>
      <w:bookmarkEnd w:id="150"/>
      <w:bookmarkEnd w:id="151"/>
      <w:bookmarkEnd w:id="152"/>
      <w:bookmarkEnd w:id="153"/>
    </w:p>
    <w:p w14:paraId="49898EDB" w14:textId="77777777" w:rsidR="006F5B82" w:rsidRDefault="006F5B82" w:rsidP="006F5B82">
      <w:pPr>
        <w:pStyle w:val="Heading2"/>
      </w:pPr>
      <w:bookmarkStart w:id="154" w:name="_Toc79161453"/>
      <w:bookmarkStart w:id="155" w:name="_Toc101786333"/>
      <w:bookmarkStart w:id="156" w:name="_Toc130322699"/>
      <w:bookmarkStart w:id="157" w:name="_Toc137572006"/>
      <w:bookmarkStart w:id="158" w:name="_Toc138878510"/>
      <w:bookmarkStart w:id="159" w:name="_Toc138878566"/>
      <w:bookmarkStart w:id="160" w:name="_Toc153134139"/>
      <w:bookmarkStart w:id="161" w:name="_Toc162192907"/>
      <w:bookmarkStart w:id="162" w:name="_Toc176265280"/>
      <w:r>
        <w:t>7.1</w:t>
      </w:r>
      <w:r>
        <w:tab/>
        <w:t>BS specific requirements</w:t>
      </w:r>
      <w:bookmarkEnd w:id="154"/>
      <w:bookmarkEnd w:id="155"/>
      <w:bookmarkEnd w:id="156"/>
      <w:bookmarkEnd w:id="157"/>
      <w:bookmarkEnd w:id="158"/>
      <w:bookmarkEnd w:id="159"/>
      <w:bookmarkEnd w:id="160"/>
      <w:bookmarkEnd w:id="161"/>
      <w:bookmarkEnd w:id="162"/>
    </w:p>
    <w:p w14:paraId="40C1B8F9" w14:textId="77777777" w:rsidR="00C83300" w:rsidRPr="004971A5" w:rsidRDefault="00C83300" w:rsidP="00C83300">
      <w:pPr>
        <w:pStyle w:val="Heading3"/>
      </w:pPr>
      <w:bookmarkStart w:id="163" w:name="_Toc101786334"/>
      <w:bookmarkStart w:id="164" w:name="_Toc130322700"/>
      <w:bookmarkStart w:id="165" w:name="_Toc137572007"/>
      <w:bookmarkStart w:id="166" w:name="_Toc138878511"/>
      <w:bookmarkStart w:id="167" w:name="_Toc138878567"/>
      <w:bookmarkStart w:id="168" w:name="_Toc153134140"/>
      <w:bookmarkStart w:id="169" w:name="_Toc162192908"/>
      <w:bookmarkStart w:id="170" w:name="_Toc176265281"/>
      <w:bookmarkStart w:id="171" w:name="_Toc79161454"/>
      <w:r w:rsidRPr="004971A5">
        <w:t>7.1.1</w:t>
      </w:r>
      <w:r w:rsidRPr="004971A5">
        <w:tab/>
        <w:t>General</w:t>
      </w:r>
      <w:bookmarkEnd w:id="163"/>
      <w:bookmarkEnd w:id="164"/>
      <w:bookmarkEnd w:id="165"/>
      <w:bookmarkEnd w:id="166"/>
      <w:bookmarkEnd w:id="167"/>
      <w:bookmarkEnd w:id="168"/>
      <w:bookmarkEnd w:id="169"/>
      <w:bookmarkEnd w:id="170"/>
    </w:p>
    <w:p w14:paraId="62E20571" w14:textId="218C4B1F" w:rsidR="00C83300" w:rsidRPr="004971A5" w:rsidRDefault="006C009B" w:rsidP="00C83300">
      <w:r w:rsidRPr="006C009B">
        <w:t>According to ECC Decision (20)02 [1],</w:t>
      </w:r>
      <w:r>
        <w:t xml:space="preserve"> t</w:t>
      </w:r>
      <w:r w:rsidR="00C83300" w:rsidRPr="004971A5">
        <w:t xml:space="preserve">he BS RF work for RMR900 </w:t>
      </w:r>
      <w:r>
        <w:t>is</w:t>
      </w:r>
      <w:r w:rsidR="00C83300" w:rsidRPr="004971A5">
        <w:t xml:space="preserve"> limited to the Wide Area Base Stations, </w:t>
      </w:r>
      <w:r w:rsidRPr="005A7E3D">
        <w:t>determined by the use along railway lines and their corresponding characteristics defined by 3GPP TS 38.104 [4]</w:t>
      </w:r>
      <w:r w:rsidR="00C83300" w:rsidRPr="004971A5">
        <w:t xml:space="preserve">. </w:t>
      </w:r>
    </w:p>
    <w:p w14:paraId="62EE28E6" w14:textId="1C12DA35" w:rsidR="00B45EFD" w:rsidRDefault="00B45EFD" w:rsidP="00B45EFD">
      <w:r>
        <w:t xml:space="preserve">In accordance to ECC Decision (20)02 [1], the related studies es were done for the non-AAS BS architectures, defined in 3GPP TS 38.104 [4]. Therefore the RAN4 requirements derivation was limited to the BS type 1-C requirements, only. </w:t>
      </w:r>
    </w:p>
    <w:p w14:paraId="1F3BD5F5" w14:textId="1A49F587" w:rsidR="00C83300" w:rsidRPr="006D6B1F" w:rsidRDefault="00B45EFD" w:rsidP="00B45EFD">
      <w:r>
        <w:t>As the EIRP limits were defined in the ECC Decision (20)02 [1], consideration of non-AAS BS architecture required to convert those EIRP limits into the conducted requirements assuming a maximum gain that can vary depending on the used antenna and related antenna gain as well as the potential losses, e.g., feeder. In the present consideration an antenna gain of 17 dBi and 4 dB losses are assumed in accordance to ECC Report 318 [5] resulting to a maximum gain value of G</w:t>
      </w:r>
      <w:r>
        <w:rPr>
          <w:vertAlign w:val="subscript"/>
        </w:rPr>
        <w:t>maxRMR900</w:t>
      </w:r>
      <w:r>
        <w:t xml:space="preserve"> = 13 dBi, encompassing internal losses (feeder, etc.) of 0 dB. Other assumptions may lead to other maximum gain values and conducted requirements. Also, one antenna connector was assumed. I</w:t>
      </w:r>
      <w:r>
        <w:rPr>
          <w:lang w:val="en-US"/>
        </w:rPr>
        <w:t>f the BS has more than one antenna connector, the limits shall be re-calculated considering the intended number of antenna connectors serving a cell.</w:t>
      </w:r>
    </w:p>
    <w:p w14:paraId="3D3A3ACE" w14:textId="3ED582E9" w:rsidR="006F5B82" w:rsidRDefault="006F5B82" w:rsidP="00C83300">
      <w:pPr>
        <w:pStyle w:val="Heading3"/>
        <w:ind w:left="0" w:firstLine="0"/>
      </w:pPr>
      <w:bookmarkStart w:id="172" w:name="_Toc101786335"/>
      <w:bookmarkStart w:id="173" w:name="_Toc130322701"/>
      <w:bookmarkStart w:id="174" w:name="_Toc137572008"/>
      <w:bookmarkStart w:id="175" w:name="_Toc138878512"/>
      <w:bookmarkStart w:id="176" w:name="_Toc138878568"/>
      <w:bookmarkStart w:id="177" w:name="_Toc153134141"/>
      <w:bookmarkStart w:id="178" w:name="_Toc162192909"/>
      <w:bookmarkStart w:id="179" w:name="_Toc176265282"/>
      <w:r>
        <w:lastRenderedPageBreak/>
        <w:t>7.1.</w:t>
      </w:r>
      <w:r w:rsidR="00C83300">
        <w:t>2</w:t>
      </w:r>
      <w:r>
        <w:tab/>
        <w:t>Transmitter characteristics</w:t>
      </w:r>
      <w:bookmarkEnd w:id="171"/>
      <w:bookmarkEnd w:id="172"/>
      <w:bookmarkEnd w:id="173"/>
      <w:bookmarkEnd w:id="174"/>
      <w:bookmarkEnd w:id="175"/>
      <w:bookmarkEnd w:id="176"/>
      <w:bookmarkEnd w:id="177"/>
      <w:bookmarkEnd w:id="178"/>
      <w:bookmarkEnd w:id="179"/>
    </w:p>
    <w:p w14:paraId="14DE5C39" w14:textId="2A605D79" w:rsidR="00C83300" w:rsidRPr="004971A5" w:rsidRDefault="00C83300" w:rsidP="00772155">
      <w:pPr>
        <w:pStyle w:val="Heading4"/>
      </w:pPr>
      <w:bookmarkStart w:id="180" w:name="_Toc101786336"/>
      <w:bookmarkStart w:id="181" w:name="_Toc130322702"/>
      <w:bookmarkStart w:id="182" w:name="_Toc137572009"/>
      <w:bookmarkStart w:id="183" w:name="_Toc138878513"/>
      <w:bookmarkStart w:id="184" w:name="_Toc138878569"/>
      <w:bookmarkStart w:id="185" w:name="_Toc153134142"/>
      <w:bookmarkStart w:id="186" w:name="_Toc162192910"/>
      <w:bookmarkStart w:id="187" w:name="_Toc176265283"/>
      <w:r w:rsidRPr="004971A5">
        <w:t>7.1.2.1</w:t>
      </w:r>
      <w:r w:rsidRPr="004971A5">
        <w:tab/>
        <w:t>BS maximum output power</w:t>
      </w:r>
      <w:bookmarkEnd w:id="180"/>
      <w:bookmarkEnd w:id="181"/>
      <w:bookmarkEnd w:id="182"/>
      <w:bookmarkEnd w:id="183"/>
      <w:bookmarkEnd w:id="184"/>
      <w:bookmarkEnd w:id="185"/>
      <w:bookmarkEnd w:id="186"/>
      <w:bookmarkEnd w:id="187"/>
    </w:p>
    <w:p w14:paraId="291C7BFA" w14:textId="0B2B0D83" w:rsidR="00724404" w:rsidRDefault="003C4828" w:rsidP="00724404">
      <w:bookmarkStart w:id="188" w:name="_Toc101786337"/>
      <w:bookmarkStart w:id="189" w:name="_Toc130322703"/>
      <w:bookmarkStart w:id="190" w:name="_Toc137572010"/>
      <w:bookmarkStart w:id="191" w:name="_Toc138878514"/>
      <w:bookmarkStart w:id="192" w:name="_Toc138878570"/>
      <w:bookmarkStart w:id="193" w:name="_Toc153134143"/>
      <w:r>
        <w:t xml:space="preserve">Based on ECC Decision (20)02 [1] and clarifications in R4-2400334 [9], there were two scenarios considered </w:t>
      </w:r>
      <w:bookmarkStart w:id="194" w:name="_Hlk158968431"/>
      <w:r>
        <w:t>for FRMCS deployment</w:t>
      </w:r>
      <w:bookmarkEnd w:id="194"/>
      <w:r>
        <w:t>:</w:t>
      </w:r>
    </w:p>
    <w:p w14:paraId="44CCF35F" w14:textId="59DBB4B2" w:rsidR="00724404" w:rsidRPr="005E3C5F" w:rsidRDefault="00724404" w:rsidP="00724404">
      <w:pPr>
        <w:pStyle w:val="B1"/>
      </w:pPr>
      <w:r>
        <w:t>1.</w:t>
      </w:r>
      <w:r>
        <w:tab/>
      </w:r>
      <w:r w:rsidRPr="005E3C5F">
        <w:t>Uncoordinated FRMCS deployment, with the output power limit specified in ECC Decision (20)02 [1],</w:t>
      </w:r>
    </w:p>
    <w:p w14:paraId="05A15D48" w14:textId="458DFE65" w:rsidR="00724404" w:rsidRPr="005E3C5F" w:rsidRDefault="00724404" w:rsidP="00724404">
      <w:pPr>
        <w:pStyle w:val="B1"/>
      </w:pPr>
      <w:r>
        <w:t>2.</w:t>
      </w:r>
      <w:r>
        <w:tab/>
      </w:r>
      <w:r w:rsidRPr="005E3C5F">
        <w:t xml:space="preserve">Coordinated FRMCS deployment, where no output power limit was defined for the Wide Area BS class. </w:t>
      </w:r>
    </w:p>
    <w:p w14:paraId="1A843780" w14:textId="68F86FFD" w:rsidR="00724404" w:rsidRDefault="00724404" w:rsidP="00724404">
      <w:r>
        <w:t>For the bullet 1 above, the maximum output power for BS operating in band n100 applicable for uncoordinated deployment, should not exceed the P</w:t>
      </w:r>
      <w:r>
        <w:rPr>
          <w:vertAlign w:val="subscript"/>
        </w:rPr>
        <w:t>rated,c,AC</w:t>
      </w:r>
      <w:r>
        <w:t xml:space="preserve"> derived based on table 4.3.1-1 EIRP limits, with the assumption of maximum gain value of the BS antenna gain G</w:t>
      </w:r>
      <w:r>
        <w:rPr>
          <w:vertAlign w:val="subscript"/>
        </w:rPr>
        <w:t>maxRMR900</w:t>
      </w:r>
      <w:r>
        <w:t>, and assuming one antenna connector, as:</w:t>
      </w:r>
    </w:p>
    <w:p w14:paraId="5D51E0A5" w14:textId="77777777" w:rsidR="00724404" w:rsidRDefault="00724404" w:rsidP="00724404">
      <w:r>
        <w:rPr>
          <w:rFonts w:eastAsia="SimSun"/>
          <w:color w:val="000000" w:themeColor="text1"/>
          <w:szCs w:val="24"/>
          <w:lang w:eastAsia="zh-CN"/>
        </w:rPr>
        <w:t>(64.5 – G</w:t>
      </w:r>
      <w:r>
        <w:rPr>
          <w:rFonts w:eastAsia="SimSun"/>
          <w:color w:val="000000" w:themeColor="text1"/>
          <w:szCs w:val="24"/>
          <w:vertAlign w:val="subscript"/>
          <w:lang w:eastAsia="zh-CN"/>
        </w:rPr>
        <w:t>maxRMR900</w:t>
      </w:r>
      <w:r>
        <w:rPr>
          <w:rFonts w:eastAsia="SimSun"/>
          <w:color w:val="000000" w:themeColor="text1"/>
          <w:szCs w:val="24"/>
          <w:lang w:eastAsia="zh-CN"/>
        </w:rPr>
        <w:t>) dBm / 5 MHz + (f</w:t>
      </w:r>
      <w:r>
        <w:rPr>
          <w:rFonts w:eastAsia="SimSun"/>
          <w:color w:val="000000" w:themeColor="text1"/>
          <w:szCs w:val="24"/>
          <w:vertAlign w:val="subscript"/>
          <w:lang w:eastAsia="zh-CN"/>
        </w:rPr>
        <w:t>DL</w:t>
      </w:r>
      <w:r>
        <w:rPr>
          <w:rFonts w:eastAsia="SimSun"/>
          <w:color w:val="000000" w:themeColor="text1"/>
          <w:szCs w:val="24"/>
          <w:lang w:eastAsia="zh-CN"/>
        </w:rPr>
        <w:t>-922.1) x 40/3 dB</w:t>
      </w:r>
      <w:r>
        <w:t xml:space="preserve"> = 51.5 dBm/5MHz + (f</w:t>
      </w:r>
      <w:r>
        <w:rPr>
          <w:vertAlign w:val="subscript"/>
        </w:rPr>
        <w:t>DL </w:t>
      </w:r>
      <w:r>
        <w:t>- 922.1) × 40/3 dB,</w:t>
      </w:r>
    </w:p>
    <w:p w14:paraId="29240E28" w14:textId="77777777" w:rsidR="00724404" w:rsidRDefault="00724404" w:rsidP="00724404">
      <w:pPr>
        <w:spacing w:after="120"/>
        <w:rPr>
          <w:rFonts w:eastAsia="SimSun"/>
          <w:color w:val="000000" w:themeColor="text1"/>
          <w:szCs w:val="24"/>
          <w:lang w:eastAsia="zh-CN"/>
        </w:rPr>
      </w:pPr>
      <w:r>
        <w:rPr>
          <w:rFonts w:eastAsia="SimSun"/>
          <w:color w:val="000000" w:themeColor="text1"/>
          <w:szCs w:val="24"/>
          <w:lang w:eastAsia="zh-CN"/>
        </w:rPr>
        <w:t>where G</w:t>
      </w:r>
      <w:r>
        <w:rPr>
          <w:rFonts w:eastAsia="SimSun"/>
          <w:color w:val="000000" w:themeColor="text1"/>
          <w:szCs w:val="24"/>
          <w:vertAlign w:val="subscript"/>
          <w:lang w:eastAsia="zh-CN"/>
        </w:rPr>
        <w:t xml:space="preserve">maxRMR900 </w:t>
      </w:r>
      <w:r>
        <w:rPr>
          <w:rFonts w:eastAsia="SimSun"/>
          <w:color w:val="000000" w:themeColor="text1"/>
          <w:szCs w:val="24"/>
          <w:lang w:eastAsia="zh-CN"/>
        </w:rPr>
        <w:t>is the maximum gain (antenna gain and losses) for the RMR900 BS consideration.</w:t>
      </w:r>
    </w:p>
    <w:p w14:paraId="673FE3CE" w14:textId="434D9487" w:rsidR="00724404" w:rsidRDefault="00724404" w:rsidP="00724404">
      <w:pPr>
        <w:pStyle w:val="NO"/>
      </w:pPr>
      <w:r>
        <w:t xml:space="preserve">NOTE: </w:t>
      </w:r>
      <w:r>
        <w:tab/>
      </w:r>
      <w:r w:rsidR="003C4828">
        <w:t>Based on inputs received in R4-2400334 [9], it was further clarified by the CEPT ECC WG FM that both uncoordinated, as well as coordinated deployments shall be considered by RAN4 specification for FRMCS deployment of band n100. Therefore, output power limits higher that the above listed EIRP are also possible for FRMCS in band n100, subject to coordination.</w:t>
      </w:r>
    </w:p>
    <w:p w14:paraId="162B207E" w14:textId="77777777" w:rsidR="00C83300" w:rsidRPr="004971A5" w:rsidRDefault="00C83300" w:rsidP="00C83300">
      <w:pPr>
        <w:pStyle w:val="Heading4"/>
      </w:pPr>
      <w:bookmarkStart w:id="195" w:name="_Toc162192911"/>
      <w:bookmarkStart w:id="196" w:name="_Toc176265284"/>
      <w:r w:rsidRPr="004971A5">
        <w:t>7.1.2.2</w:t>
      </w:r>
      <w:r w:rsidRPr="004971A5">
        <w:tab/>
        <w:t>Unwanted emissions</w:t>
      </w:r>
      <w:bookmarkEnd w:id="188"/>
      <w:bookmarkEnd w:id="189"/>
      <w:bookmarkEnd w:id="190"/>
      <w:bookmarkEnd w:id="191"/>
      <w:bookmarkEnd w:id="192"/>
      <w:bookmarkEnd w:id="193"/>
      <w:bookmarkEnd w:id="195"/>
      <w:bookmarkEnd w:id="196"/>
    </w:p>
    <w:p w14:paraId="0F8A4D74" w14:textId="77777777" w:rsidR="00C83300" w:rsidRPr="004971A5" w:rsidRDefault="00C83300" w:rsidP="00C83300">
      <w:pPr>
        <w:pStyle w:val="Heading5"/>
      </w:pPr>
      <w:bookmarkStart w:id="197" w:name="_Toc101786338"/>
      <w:bookmarkStart w:id="198" w:name="_Toc130322704"/>
      <w:bookmarkStart w:id="199" w:name="_Toc137572011"/>
      <w:bookmarkStart w:id="200" w:name="_Toc138878515"/>
      <w:bookmarkStart w:id="201" w:name="_Toc138878571"/>
      <w:bookmarkStart w:id="202" w:name="_Toc153134144"/>
      <w:bookmarkStart w:id="203" w:name="_Toc162192912"/>
      <w:bookmarkStart w:id="204" w:name="_Toc176265285"/>
      <w:r w:rsidRPr="004971A5">
        <w:t>7.1.2.1.1</w:t>
      </w:r>
      <w:r w:rsidRPr="004971A5">
        <w:tab/>
        <w:t>General</w:t>
      </w:r>
      <w:bookmarkEnd w:id="197"/>
      <w:bookmarkEnd w:id="198"/>
      <w:bookmarkEnd w:id="199"/>
      <w:bookmarkEnd w:id="200"/>
      <w:bookmarkEnd w:id="201"/>
      <w:bookmarkEnd w:id="202"/>
      <w:bookmarkEnd w:id="203"/>
      <w:bookmarkEnd w:id="204"/>
    </w:p>
    <w:p w14:paraId="47CA2026" w14:textId="77777777" w:rsidR="00C83300" w:rsidRPr="004971A5" w:rsidRDefault="00C83300" w:rsidP="00C83300">
      <w:r w:rsidRPr="004971A5">
        <w:t xml:space="preserve">Only Category B emission requirements are applicable to NR operation in n100 band. </w:t>
      </w:r>
    </w:p>
    <w:p w14:paraId="2A837758" w14:textId="77777777" w:rsidR="00C83300" w:rsidRPr="004971A5" w:rsidRDefault="00C83300" w:rsidP="00C83300">
      <w:pPr>
        <w:pStyle w:val="Heading5"/>
      </w:pPr>
      <w:bookmarkStart w:id="205" w:name="_Toc101786339"/>
      <w:bookmarkStart w:id="206" w:name="_Toc130322705"/>
      <w:bookmarkStart w:id="207" w:name="_Toc137572012"/>
      <w:bookmarkStart w:id="208" w:name="_Toc138878516"/>
      <w:bookmarkStart w:id="209" w:name="_Toc138878572"/>
      <w:bookmarkStart w:id="210" w:name="_Toc153134145"/>
      <w:bookmarkStart w:id="211" w:name="_Toc162192913"/>
      <w:bookmarkStart w:id="212" w:name="_Toc176265286"/>
      <w:r w:rsidRPr="004971A5">
        <w:t>7.1.2.1.2</w:t>
      </w:r>
      <w:r w:rsidRPr="004971A5">
        <w:tab/>
        <w:t>OBUE</w:t>
      </w:r>
      <w:bookmarkEnd w:id="205"/>
      <w:bookmarkEnd w:id="206"/>
      <w:bookmarkEnd w:id="207"/>
      <w:bookmarkEnd w:id="208"/>
      <w:bookmarkEnd w:id="209"/>
      <w:bookmarkEnd w:id="210"/>
      <w:bookmarkEnd w:id="211"/>
      <w:bookmarkEnd w:id="212"/>
    </w:p>
    <w:p w14:paraId="6F0F14C1" w14:textId="56D34CBC" w:rsidR="002E5B69" w:rsidRPr="00C878E4" w:rsidRDefault="002E5B69" w:rsidP="002E5B69">
      <w:r w:rsidRPr="00C878E4">
        <w:t xml:space="preserve">Emission mask of the OBUE Cat B Option 2 limits in </w:t>
      </w:r>
      <w:r>
        <w:t>3GPP </w:t>
      </w:r>
      <w:r w:rsidRPr="00C878E4">
        <w:t>TS</w:t>
      </w:r>
      <w:r>
        <w:t> </w:t>
      </w:r>
      <w:r w:rsidRPr="00C878E4">
        <w:t>38.104</w:t>
      </w:r>
      <w:r>
        <w:t> </w:t>
      </w:r>
      <w:r w:rsidRPr="00C878E4">
        <w:t>[</w:t>
      </w:r>
      <w:r>
        <w:t>4</w:t>
      </w:r>
      <w:r w:rsidRPr="00C878E4">
        <w:t>] applicable to Europe was compared to the one derived from ECC</w:t>
      </w:r>
      <w:r>
        <w:t> </w:t>
      </w:r>
      <w:r w:rsidRPr="00C878E4">
        <w:t>Decision</w:t>
      </w:r>
      <w:r>
        <w:t> </w:t>
      </w:r>
      <w:r w:rsidRPr="00C878E4">
        <w:t>(20)02</w:t>
      </w:r>
      <w:r>
        <w:t> </w:t>
      </w:r>
      <w:r w:rsidRPr="00C878E4">
        <w:t>[1], in order to verify the need for additional RMR-specific OBUE requirement introduction.</w:t>
      </w:r>
    </w:p>
    <w:p w14:paraId="309C1066" w14:textId="77777777" w:rsidR="002E5B69" w:rsidRPr="00C878E4" w:rsidRDefault="002E5B69" w:rsidP="002E5B69">
      <w:r w:rsidRPr="00C878E4">
        <w:t xml:space="preserve">The following was observed: </w:t>
      </w:r>
    </w:p>
    <w:p w14:paraId="6E2DDC43" w14:textId="07FCE66C" w:rsidR="002E5B69" w:rsidRPr="00C878E4" w:rsidRDefault="001F01EB" w:rsidP="001F01EB">
      <w:pPr>
        <w:pStyle w:val="B1"/>
      </w:pPr>
      <w:r>
        <w:t>-</w:t>
      </w:r>
      <w:r>
        <w:tab/>
      </w:r>
      <w:r w:rsidR="002E5B69" w:rsidRPr="00C878E4">
        <w:t>Both masks were derived with different measurement bandwidths</w:t>
      </w:r>
      <w:r w:rsidR="002E5B69">
        <w:t>;</w:t>
      </w:r>
    </w:p>
    <w:p w14:paraId="7067F3EB" w14:textId="7F6023B9" w:rsidR="002E5B69" w:rsidRPr="00C878E4" w:rsidRDefault="001F01EB" w:rsidP="001F01EB">
      <w:pPr>
        <w:pStyle w:val="B1"/>
      </w:pPr>
      <w:r>
        <w:t>-</w:t>
      </w:r>
      <w:r>
        <w:tab/>
      </w:r>
      <w:r w:rsidR="002E5B69" w:rsidRPr="00C878E4">
        <w:t xml:space="preserve">Emission limits comparison (after measurement bandwidths scaling) revealed that the existing OBUE Cat B Option 2 mask is more stringent only for part of the </w:t>
      </w:r>
      <w:r w:rsidR="002E5B69" w:rsidRPr="00C878E4">
        <w:sym w:font="Symbol" w:char="F044"/>
      </w:r>
      <w:r w:rsidR="002E5B69" w:rsidRPr="00C878E4">
        <w:t>f offset range (</w:t>
      </w:r>
      <w:r w:rsidR="002E5B69" w:rsidRPr="00C878E4">
        <w:sym w:font="Symbol" w:char="F044"/>
      </w:r>
      <w:r w:rsidR="002E5B69" w:rsidRPr="00C878E4">
        <w:t>f &lt; 0.2 MHz).</w:t>
      </w:r>
    </w:p>
    <w:p w14:paraId="10864423" w14:textId="0A8CBA6A" w:rsidR="00C83300" w:rsidRPr="004971A5" w:rsidRDefault="002E5B69" w:rsidP="00C83300">
      <w:r>
        <w:t>Based on the above motivation t</w:t>
      </w:r>
      <w:r w:rsidR="00C83300" w:rsidRPr="004971A5">
        <w:t xml:space="preserve">he following OBUE requirement </w:t>
      </w:r>
      <w:r w:rsidR="0098061C">
        <w:t xml:space="preserve">are necessary </w:t>
      </w:r>
      <w:r w:rsidR="00C83300" w:rsidRPr="004971A5">
        <w:t xml:space="preserve">for band n100 in </w:t>
      </w:r>
      <w:r w:rsidR="001D0A4F">
        <w:t>3GPP </w:t>
      </w:r>
      <w:r w:rsidR="00C83300" w:rsidRPr="004971A5">
        <w:t>TS 38.104</w:t>
      </w:r>
      <w:r w:rsidR="001D0A4F">
        <w:t> </w:t>
      </w:r>
      <w:r w:rsidR="00C83300" w:rsidRPr="004971A5">
        <w:t>[</w:t>
      </w:r>
      <w:r w:rsidR="001D0A4F">
        <w:t>4</w:t>
      </w:r>
      <w:r w:rsidR="00C83300" w:rsidRPr="004971A5">
        <w:t>],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rsidR="0098061C">
        <w:t xml:space="preserve">summarized </w:t>
      </w:r>
      <w:r w:rsidR="00C83300" w:rsidRPr="004971A5">
        <w:t>in table</w:t>
      </w:r>
      <w:r w:rsidR="001D0A4F">
        <w:t> </w:t>
      </w:r>
      <w:r w:rsidR="00C83300" w:rsidRPr="004971A5">
        <w:t>7.1.2.1.2-1</w:t>
      </w:r>
      <w:r>
        <w:t xml:space="preserve">. </w:t>
      </w:r>
      <w:r w:rsidRPr="00C878E4">
        <w:t>The requirement is derived based on table 4.3.1-4, with the assumption</w:t>
      </w:r>
      <w:r>
        <w:t xml:space="preserve"> of </w:t>
      </w:r>
      <w:r w:rsidR="000E39D0">
        <w:t xml:space="preserve">a maximum gain </w:t>
      </w:r>
      <w:r>
        <w:t xml:space="preserve">value of the BS </w:t>
      </w:r>
      <w:r w:rsidRPr="00AD2ABA">
        <w:rPr>
          <w:rFonts w:eastAsia="SimSun"/>
          <w:color w:val="000000" w:themeColor="text1"/>
          <w:szCs w:val="24"/>
          <w:lang w:eastAsia="zh-CN"/>
        </w:rPr>
        <w:t>G</w:t>
      </w:r>
      <w:r w:rsidR="000E39D0">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00C83300" w:rsidRPr="004971A5">
        <w:t>:</w:t>
      </w:r>
    </w:p>
    <w:p w14:paraId="09348C31" w14:textId="77777777" w:rsidR="00086C6B" w:rsidRPr="004971A5" w:rsidRDefault="00086C6B" w:rsidP="00086C6B">
      <w:pPr>
        <w:pStyle w:val="TH"/>
      </w:pPr>
      <w:bookmarkStart w:id="213" w:name="_Toc101786340"/>
      <w:bookmarkStart w:id="214" w:name="_Toc130322706"/>
      <w:r w:rsidRPr="004971A5">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156"/>
      </w:tblGrid>
      <w:tr w:rsidR="00086C6B" w:rsidRPr="004971A5" w14:paraId="2E25905D" w14:textId="77777777" w:rsidTr="00760D17">
        <w:trPr>
          <w:cantSplit/>
          <w:jc w:val="center"/>
        </w:trPr>
        <w:tc>
          <w:tcPr>
            <w:tcW w:w="1953" w:type="dxa"/>
          </w:tcPr>
          <w:p w14:paraId="3FF2E422" w14:textId="77777777" w:rsidR="00086C6B" w:rsidRPr="004971A5" w:rsidRDefault="00086C6B" w:rsidP="003418CB">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6426B445" w14:textId="77777777" w:rsidR="00086C6B" w:rsidRPr="004971A5" w:rsidRDefault="00086C6B" w:rsidP="003418CB">
            <w:pPr>
              <w:pStyle w:val="TAH"/>
              <w:rPr>
                <w:rFonts w:cs="v5.0.0"/>
              </w:rPr>
            </w:pPr>
            <w:r w:rsidRPr="004971A5">
              <w:rPr>
                <w:rFonts w:cs="v5.0.0"/>
              </w:rPr>
              <w:t>Frequency offset of measurement filter centre frequency, f_offset</w:t>
            </w:r>
          </w:p>
        </w:tc>
        <w:tc>
          <w:tcPr>
            <w:tcW w:w="3455" w:type="dxa"/>
          </w:tcPr>
          <w:p w14:paraId="3BDEBA5F" w14:textId="77777777" w:rsidR="00086C6B" w:rsidRPr="004971A5" w:rsidRDefault="00086C6B" w:rsidP="003418CB">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w:t>
            </w:r>
            <w:r>
              <w:rPr>
                <w:rFonts w:cs="v5.0.0"/>
              </w:rPr>
              <w:t>OTE</w:t>
            </w:r>
            <w:r w:rsidRPr="004971A5">
              <w:rPr>
                <w:rFonts w:cs="v5.0.0"/>
              </w:rPr>
              <w:t>)</w:t>
            </w:r>
          </w:p>
        </w:tc>
        <w:tc>
          <w:tcPr>
            <w:tcW w:w="1156" w:type="dxa"/>
          </w:tcPr>
          <w:p w14:paraId="6AA0994A" w14:textId="77777777" w:rsidR="00086C6B" w:rsidRPr="004971A5" w:rsidRDefault="00086C6B" w:rsidP="003418CB">
            <w:pPr>
              <w:pStyle w:val="TAH"/>
              <w:rPr>
                <w:rFonts w:cs="v5.0.0"/>
              </w:rPr>
            </w:pPr>
            <w:r w:rsidRPr="004971A5">
              <w:rPr>
                <w:rFonts w:cs="v5.0.0"/>
                <w:i/>
              </w:rPr>
              <w:t>Measurement bandwidth</w:t>
            </w:r>
          </w:p>
        </w:tc>
      </w:tr>
      <w:tr w:rsidR="00086C6B" w:rsidRPr="004971A5" w14:paraId="180A23E2" w14:textId="77777777" w:rsidTr="00760D17">
        <w:trPr>
          <w:cantSplit/>
          <w:jc w:val="center"/>
        </w:trPr>
        <w:tc>
          <w:tcPr>
            <w:tcW w:w="1953" w:type="dxa"/>
          </w:tcPr>
          <w:p w14:paraId="72200983" w14:textId="77777777" w:rsidR="00086C6B" w:rsidRPr="004971A5" w:rsidRDefault="00086C6B" w:rsidP="003418CB">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5219DC9A" w14:textId="77777777" w:rsidR="00086C6B" w:rsidRPr="004971A5" w:rsidRDefault="00086C6B" w:rsidP="003418CB">
            <w:pPr>
              <w:pStyle w:val="TAC"/>
              <w:rPr>
                <w:rFonts w:cs="v5.0.0"/>
              </w:rPr>
            </w:pPr>
            <w:r w:rsidRPr="004971A5">
              <w:rPr>
                <w:rFonts w:cs="v5.0.0"/>
              </w:rPr>
              <w:t xml:space="preserve">0.1 MHz </w:t>
            </w:r>
            <w:r w:rsidRPr="004971A5">
              <w:rPr>
                <w:rFonts w:cs="v5.0.0"/>
              </w:rPr>
              <w:sym w:font="Symbol" w:char="F0A3"/>
            </w:r>
            <w:r w:rsidRPr="004971A5">
              <w:rPr>
                <w:rFonts w:cs="v5.0.0"/>
              </w:rPr>
              <w:t xml:space="preserve"> f_offset &lt; 0.3 MHz</w:t>
            </w:r>
          </w:p>
        </w:tc>
        <w:tc>
          <w:tcPr>
            <w:tcW w:w="3455" w:type="dxa"/>
            <w:vAlign w:val="center"/>
          </w:tcPr>
          <w:p w14:paraId="4530DD15" w14:textId="77777777" w:rsidR="00086C6B" w:rsidRPr="004971A5" w:rsidRDefault="00086C6B" w:rsidP="003418CB">
            <w:pPr>
              <w:pStyle w:val="TAC"/>
            </w:pPr>
            <w:r w:rsidRPr="004971A5">
              <w:t>1</w:t>
            </w:r>
            <w:r>
              <w:t>9</w:t>
            </w:r>
            <w:r w:rsidRPr="004971A5">
              <w:t>.5 dBm</w:t>
            </w:r>
          </w:p>
        </w:tc>
        <w:tc>
          <w:tcPr>
            <w:tcW w:w="1156" w:type="dxa"/>
          </w:tcPr>
          <w:p w14:paraId="7E9E3FFF" w14:textId="77777777" w:rsidR="00086C6B" w:rsidRPr="004971A5" w:rsidRDefault="00086C6B" w:rsidP="003418CB">
            <w:pPr>
              <w:pStyle w:val="TAC"/>
            </w:pPr>
            <w:r w:rsidRPr="004971A5">
              <w:t xml:space="preserve">200 kHz </w:t>
            </w:r>
          </w:p>
        </w:tc>
      </w:tr>
      <w:tr w:rsidR="00086C6B" w:rsidRPr="004971A5" w14:paraId="1086E8E5" w14:textId="77777777" w:rsidTr="00760D17">
        <w:trPr>
          <w:cantSplit/>
          <w:jc w:val="center"/>
        </w:trPr>
        <w:tc>
          <w:tcPr>
            <w:tcW w:w="1953" w:type="dxa"/>
          </w:tcPr>
          <w:p w14:paraId="580F4D85" w14:textId="77777777" w:rsidR="00086C6B" w:rsidRPr="004971A5" w:rsidRDefault="00086C6B" w:rsidP="003418CB">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5E1DDEE7" w14:textId="77777777" w:rsidR="00086C6B" w:rsidRPr="004971A5" w:rsidRDefault="00086C6B" w:rsidP="003418CB">
            <w:pPr>
              <w:pStyle w:val="TAC"/>
              <w:rPr>
                <w:rFonts w:cs="v5.0.0"/>
              </w:rPr>
            </w:pPr>
            <w:r w:rsidRPr="004971A5">
              <w:rPr>
                <w:rFonts w:cs="v5.0.0"/>
              </w:rPr>
              <w:t>1 MHz</w:t>
            </w:r>
          </w:p>
        </w:tc>
        <w:tc>
          <w:tcPr>
            <w:tcW w:w="2976" w:type="dxa"/>
          </w:tcPr>
          <w:p w14:paraId="3AFD19DD" w14:textId="77777777" w:rsidR="00086C6B" w:rsidRPr="004971A5" w:rsidRDefault="00086C6B" w:rsidP="003418CB">
            <w:pPr>
              <w:pStyle w:val="TAC"/>
              <w:rPr>
                <w:rFonts w:cs="v5.0.0"/>
              </w:rPr>
            </w:pPr>
            <w:r w:rsidRPr="004971A5">
              <w:rPr>
                <w:rFonts w:cs="v5.0.0"/>
              </w:rPr>
              <w:t xml:space="preserve">0.6MHz </w:t>
            </w:r>
            <w:r w:rsidRPr="004971A5">
              <w:rPr>
                <w:rFonts w:cs="v5.0.0"/>
              </w:rPr>
              <w:sym w:font="Symbol" w:char="F0A3"/>
            </w:r>
            <w:r w:rsidRPr="004971A5">
              <w:rPr>
                <w:rFonts w:cs="v5.0.0"/>
              </w:rPr>
              <w:t xml:space="preserve"> f_offset &lt;</w:t>
            </w:r>
          </w:p>
          <w:p w14:paraId="1AD5F3E0" w14:textId="77777777" w:rsidR="00086C6B" w:rsidRPr="004971A5" w:rsidRDefault="00086C6B" w:rsidP="003418CB">
            <w:pPr>
              <w:pStyle w:val="TAC"/>
              <w:rPr>
                <w:rFonts w:cs="v5.0.0"/>
              </w:rPr>
            </w:pPr>
            <w:r w:rsidRPr="004971A5">
              <w:rPr>
                <w:rFonts w:cs="v5.0.0"/>
              </w:rPr>
              <w:t>1.4 MHz</w:t>
            </w:r>
          </w:p>
        </w:tc>
        <w:tc>
          <w:tcPr>
            <w:tcW w:w="3455" w:type="dxa"/>
          </w:tcPr>
          <w:p w14:paraId="1CF9A1E2" w14:textId="77777777" w:rsidR="00086C6B" w:rsidRPr="004971A5" w:rsidRDefault="00086C6B" w:rsidP="003418CB">
            <w:pPr>
              <w:pStyle w:val="TAC"/>
            </w:pPr>
            <w:r>
              <w:t>1</w:t>
            </w:r>
            <w:r w:rsidRPr="004971A5">
              <w:t xml:space="preserve"> dBm</w:t>
            </w:r>
          </w:p>
        </w:tc>
        <w:tc>
          <w:tcPr>
            <w:tcW w:w="1156" w:type="dxa"/>
          </w:tcPr>
          <w:p w14:paraId="2FC415D9" w14:textId="77777777" w:rsidR="00086C6B" w:rsidRPr="004971A5" w:rsidRDefault="00086C6B" w:rsidP="003418CB">
            <w:pPr>
              <w:pStyle w:val="TAC"/>
            </w:pPr>
            <w:r w:rsidRPr="004971A5">
              <w:t xml:space="preserve">800 kHz </w:t>
            </w:r>
          </w:p>
        </w:tc>
      </w:tr>
      <w:tr w:rsidR="00086C6B" w:rsidRPr="004971A5" w14:paraId="479183AF" w14:textId="77777777" w:rsidTr="00760D17">
        <w:trPr>
          <w:cantSplit/>
          <w:jc w:val="center"/>
        </w:trPr>
        <w:tc>
          <w:tcPr>
            <w:tcW w:w="1953" w:type="dxa"/>
          </w:tcPr>
          <w:p w14:paraId="22A16279" w14:textId="77777777" w:rsidR="00086C6B" w:rsidRPr="004971A5" w:rsidRDefault="00086C6B" w:rsidP="003418CB">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244B8829" w14:textId="77777777" w:rsidR="00086C6B" w:rsidRPr="004971A5" w:rsidRDefault="00086C6B" w:rsidP="003418CB">
            <w:pPr>
              <w:pStyle w:val="TAC"/>
              <w:rPr>
                <w:rFonts w:cs="v5.0.0"/>
              </w:rPr>
            </w:pPr>
            <w:r w:rsidRPr="004971A5">
              <w:rPr>
                <w:rFonts w:cs="v5.0.0"/>
              </w:rPr>
              <w:t xml:space="preserve">1.5 MHz </w:t>
            </w:r>
            <w:r w:rsidRPr="004971A5">
              <w:rPr>
                <w:rFonts w:cs="v5.0.0"/>
              </w:rPr>
              <w:sym w:font="Symbol" w:char="F0A3"/>
            </w:r>
            <w:r w:rsidRPr="004971A5">
              <w:rPr>
                <w:rFonts w:cs="v5.0.0"/>
              </w:rPr>
              <w:t xml:space="preserve"> f_offset &lt; 10.5</w:t>
            </w:r>
          </w:p>
        </w:tc>
        <w:tc>
          <w:tcPr>
            <w:tcW w:w="3455" w:type="dxa"/>
          </w:tcPr>
          <w:p w14:paraId="00B35C53" w14:textId="77777777" w:rsidR="00086C6B" w:rsidRPr="004971A5" w:rsidRDefault="00086C6B" w:rsidP="003418CB">
            <w:pPr>
              <w:pStyle w:val="TAC"/>
            </w:pPr>
            <w:r w:rsidRPr="004971A5">
              <w:t>-</w:t>
            </w:r>
            <w:r>
              <w:t>8</w:t>
            </w:r>
            <w:r w:rsidRPr="004971A5">
              <w:t xml:space="preserve"> dBm </w:t>
            </w:r>
          </w:p>
        </w:tc>
        <w:tc>
          <w:tcPr>
            <w:tcW w:w="1156" w:type="dxa"/>
          </w:tcPr>
          <w:p w14:paraId="7BE97DF1" w14:textId="77777777" w:rsidR="00086C6B" w:rsidRPr="004971A5" w:rsidRDefault="00086C6B" w:rsidP="003418CB">
            <w:pPr>
              <w:pStyle w:val="TAC"/>
            </w:pPr>
            <w:r w:rsidRPr="004971A5">
              <w:t xml:space="preserve">1 MHz </w:t>
            </w:r>
          </w:p>
        </w:tc>
      </w:tr>
      <w:tr w:rsidR="00086C6B" w:rsidRPr="004971A5" w14:paraId="1F068DFA" w14:textId="77777777" w:rsidTr="00760D17">
        <w:trPr>
          <w:cantSplit/>
          <w:jc w:val="center"/>
        </w:trPr>
        <w:tc>
          <w:tcPr>
            <w:tcW w:w="9540" w:type="dxa"/>
            <w:gridSpan w:val="4"/>
          </w:tcPr>
          <w:p w14:paraId="34759CA1" w14:textId="77777777" w:rsidR="00086C6B" w:rsidRPr="004971A5" w:rsidRDefault="00086C6B" w:rsidP="00086C6B">
            <w:pPr>
              <w:pStyle w:val="TAN"/>
            </w:pPr>
            <w:r w:rsidRPr="004971A5">
              <w:t>NOTE:</w:t>
            </w:r>
            <w:r w:rsidRPr="004971A5">
              <w:tab/>
            </w:r>
            <w:r>
              <w:t xml:space="preserve">Assuming 13dBi maximum gain (antenna gain and losses) for </w:t>
            </w:r>
            <w:r w:rsidRPr="002E5B69">
              <w:t>G</w:t>
            </w:r>
            <w:r w:rsidRPr="000413D6">
              <w:rPr>
                <w:vertAlign w:val="subscript"/>
              </w:rPr>
              <w:t>maxRMR900</w:t>
            </w:r>
            <w:r>
              <w:t>, and assuming one antenna connector.</w:t>
            </w:r>
          </w:p>
        </w:tc>
      </w:tr>
    </w:tbl>
    <w:p w14:paraId="47833F25" w14:textId="77777777" w:rsidR="00086C6B" w:rsidRDefault="00086C6B" w:rsidP="00086C6B"/>
    <w:p w14:paraId="3B80C3FD" w14:textId="6AA6FE16" w:rsidR="00724404" w:rsidRDefault="003C4828" w:rsidP="00724404">
      <w:r>
        <w:t xml:space="preserve">Based on inputs received in R4-2400334 [9], it was clarified by the CEPT ECC WG FM that the above limit was derived based on MSR specification and can be removed from NR BS specification. Therefore, the additional OBUE </w:t>
      </w:r>
      <w:r>
        <w:lastRenderedPageBreak/>
        <w:t xml:space="preserve">limit for n100 was removed from Rel-17 specifications TS 38.104 clause </w:t>
      </w:r>
      <w:r w:rsidRPr="004663C9">
        <w:t>6.6.4.2.5.</w:t>
      </w:r>
      <w:r>
        <w:t xml:space="preserve">7, and TS 38.141-1 clause </w:t>
      </w:r>
      <w:r w:rsidRPr="00661915">
        <w:rPr>
          <w:rFonts w:eastAsia="SimSun"/>
        </w:rPr>
        <w:t>6.6.4.5.6.7</w:t>
      </w:r>
      <w:r>
        <w:t>.</w:t>
      </w:r>
    </w:p>
    <w:p w14:paraId="7EA4C242" w14:textId="59C07632" w:rsidR="00C83300" w:rsidRPr="004971A5" w:rsidRDefault="00C83300" w:rsidP="001D0A4F">
      <w:pPr>
        <w:pStyle w:val="Heading5"/>
        <w:spacing w:before="240"/>
      </w:pPr>
      <w:bookmarkStart w:id="215" w:name="_Toc137572013"/>
      <w:bookmarkStart w:id="216" w:name="_Toc138878517"/>
      <w:bookmarkStart w:id="217" w:name="_Toc138878573"/>
      <w:bookmarkStart w:id="218" w:name="_Toc153134146"/>
      <w:bookmarkStart w:id="219" w:name="_Toc162192914"/>
      <w:bookmarkStart w:id="220" w:name="_Toc176265287"/>
      <w:r w:rsidRPr="004971A5">
        <w:t>7.1.2.1.3</w:t>
      </w:r>
      <w:r w:rsidRPr="004971A5">
        <w:tab/>
        <w:t>Tx spurious emissions</w:t>
      </w:r>
      <w:bookmarkEnd w:id="213"/>
      <w:bookmarkEnd w:id="214"/>
      <w:bookmarkEnd w:id="215"/>
      <w:bookmarkEnd w:id="216"/>
      <w:bookmarkEnd w:id="217"/>
      <w:bookmarkEnd w:id="218"/>
      <w:bookmarkEnd w:id="219"/>
      <w:bookmarkEnd w:id="220"/>
    </w:p>
    <w:p w14:paraId="11BD59B0" w14:textId="1CBC9C89" w:rsidR="00C83300" w:rsidRPr="004971A5" w:rsidRDefault="00472819" w:rsidP="00C83300">
      <w:r>
        <w:t>The following Tx spurious emission requirements are considered for band n100 in 3GPP TS 38.104 [4], based on conversion of the EIRP limits from ECC Decision (20)02 [1], as summarized in table 7.1.2.1.3-1:</w:t>
      </w:r>
    </w:p>
    <w:p w14:paraId="335F6173" w14:textId="77777777" w:rsidR="00086C6B" w:rsidRPr="004971A5" w:rsidRDefault="00086C6B" w:rsidP="00086C6B">
      <w:pPr>
        <w:pStyle w:val="TH"/>
      </w:pPr>
      <w:bookmarkStart w:id="221" w:name="_Toc79161455"/>
      <w:bookmarkStart w:id="222" w:name="_Toc101786341"/>
      <w:bookmarkStart w:id="223" w:name="_Toc130322707"/>
      <w:r w:rsidRPr="004971A5">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086C6B" w:rsidRPr="004971A5" w14:paraId="37EC34A1" w14:textId="77777777" w:rsidTr="003418CB">
        <w:trPr>
          <w:cantSplit/>
        </w:trPr>
        <w:tc>
          <w:tcPr>
            <w:tcW w:w="3118" w:type="dxa"/>
            <w:tcBorders>
              <w:bottom w:val="single" w:sz="4" w:space="0" w:color="auto"/>
            </w:tcBorders>
          </w:tcPr>
          <w:p w14:paraId="6D2A3983" w14:textId="77777777" w:rsidR="00086C6B" w:rsidRPr="004971A5" w:rsidRDefault="00086C6B" w:rsidP="003418CB">
            <w:pPr>
              <w:pStyle w:val="TAH"/>
            </w:pPr>
            <w:r w:rsidRPr="004971A5">
              <w:rPr>
                <w:rFonts w:cs="v5.0.0"/>
              </w:rPr>
              <w:t>Spurious frequency range</w:t>
            </w:r>
          </w:p>
        </w:tc>
        <w:tc>
          <w:tcPr>
            <w:tcW w:w="2973" w:type="dxa"/>
            <w:tcBorders>
              <w:bottom w:val="single" w:sz="4" w:space="0" w:color="auto"/>
            </w:tcBorders>
          </w:tcPr>
          <w:p w14:paraId="07ED5466" w14:textId="77777777" w:rsidR="00086C6B" w:rsidRPr="004971A5" w:rsidRDefault="00086C6B" w:rsidP="003418CB">
            <w:pPr>
              <w:pStyle w:val="TAH"/>
            </w:pPr>
            <w:r w:rsidRPr="004971A5">
              <w:rPr>
                <w:rFonts w:cs="v5.0.0"/>
                <w:i/>
              </w:rPr>
              <w:t>Basic limit</w:t>
            </w:r>
          </w:p>
        </w:tc>
        <w:tc>
          <w:tcPr>
            <w:tcW w:w="3260" w:type="dxa"/>
          </w:tcPr>
          <w:p w14:paraId="36CB7FA2" w14:textId="77777777" w:rsidR="00086C6B" w:rsidRPr="004971A5" w:rsidRDefault="00086C6B" w:rsidP="003418CB">
            <w:pPr>
              <w:pStyle w:val="TAH"/>
            </w:pPr>
            <w:r w:rsidRPr="004971A5">
              <w:rPr>
                <w:rFonts w:cs="v5.0.0"/>
                <w:i/>
              </w:rPr>
              <w:t>Measurement bandwidth</w:t>
            </w:r>
          </w:p>
        </w:tc>
      </w:tr>
      <w:tr w:rsidR="00086C6B" w:rsidRPr="004971A5" w14:paraId="3FD013AD" w14:textId="77777777" w:rsidTr="003418CB">
        <w:trPr>
          <w:cantSplit/>
        </w:trPr>
        <w:tc>
          <w:tcPr>
            <w:tcW w:w="3118" w:type="dxa"/>
          </w:tcPr>
          <w:p w14:paraId="7BABE8F7" w14:textId="77777777" w:rsidR="00086C6B" w:rsidRPr="004971A5" w:rsidRDefault="00086C6B" w:rsidP="003418CB">
            <w:pPr>
              <w:pStyle w:val="TAC"/>
            </w:pPr>
            <w:r w:rsidRPr="004971A5">
              <w:rPr>
                <w:rFonts w:cs="v5.0.0"/>
              </w:rPr>
              <w:t>880 MHz – 915 MHz</w:t>
            </w:r>
          </w:p>
        </w:tc>
        <w:tc>
          <w:tcPr>
            <w:tcW w:w="2973" w:type="dxa"/>
          </w:tcPr>
          <w:p w14:paraId="0D153BD4" w14:textId="77777777" w:rsidR="00086C6B" w:rsidRDefault="00086C6B" w:rsidP="003418CB">
            <w:pPr>
              <w:pStyle w:val="TAC"/>
            </w:pPr>
            <w:r>
              <w:rPr>
                <w:rStyle w:val="cf01"/>
              </w:rPr>
              <w:t xml:space="preserve">- 49 - </w:t>
            </w:r>
            <w:r>
              <w:rPr>
                <w:rStyle w:val="cf11"/>
              </w:rPr>
              <w:t xml:space="preserve">GmaxRMR900 </w:t>
            </w:r>
            <w:r>
              <w:rPr>
                <w:rStyle w:val="cf01"/>
              </w:rPr>
              <w:t>= -62 dBm</w:t>
            </w:r>
            <w:r w:rsidRPr="004971A5">
              <w:t xml:space="preserve"> </w:t>
            </w:r>
          </w:p>
          <w:p w14:paraId="02A4DD4E" w14:textId="77777777" w:rsidR="00086C6B" w:rsidRPr="004971A5" w:rsidRDefault="00086C6B" w:rsidP="003418CB">
            <w:pPr>
              <w:pStyle w:val="TAC"/>
            </w:pPr>
            <w:r w:rsidRPr="004971A5">
              <w:t>(NOTE)</w:t>
            </w:r>
          </w:p>
        </w:tc>
        <w:tc>
          <w:tcPr>
            <w:tcW w:w="3260" w:type="dxa"/>
          </w:tcPr>
          <w:p w14:paraId="09CAB00A" w14:textId="77777777" w:rsidR="00086C6B" w:rsidRPr="004971A5" w:rsidRDefault="00086C6B" w:rsidP="003418CB">
            <w:pPr>
              <w:pStyle w:val="TAC"/>
            </w:pPr>
            <w:r w:rsidRPr="004971A5">
              <w:t>5 MHz</w:t>
            </w:r>
          </w:p>
        </w:tc>
      </w:tr>
      <w:tr w:rsidR="00086C6B" w:rsidRPr="004971A5" w14:paraId="1ED8B0AB" w14:textId="77777777" w:rsidTr="003418CB">
        <w:trPr>
          <w:cantSplit/>
        </w:trPr>
        <w:tc>
          <w:tcPr>
            <w:tcW w:w="9351" w:type="dxa"/>
            <w:gridSpan w:val="3"/>
            <w:tcBorders>
              <w:bottom w:val="single" w:sz="4" w:space="0" w:color="auto"/>
            </w:tcBorders>
          </w:tcPr>
          <w:p w14:paraId="2C8FAC7B" w14:textId="77777777" w:rsidR="00086C6B" w:rsidRPr="004971A5" w:rsidRDefault="00086C6B" w:rsidP="00086C6B">
            <w:pPr>
              <w:pStyle w:val="TAN"/>
            </w:pPr>
            <w:r w:rsidRPr="004971A5">
              <w:t>NOTE:</w:t>
            </w:r>
            <w:r w:rsidRPr="004971A5">
              <w:tab/>
            </w:r>
            <w:r w:rsidRPr="00086C6B">
              <w:t>Assuming 13 dBi maximum gain (antenna gain and losses) for G</w:t>
            </w:r>
            <w:r w:rsidRPr="00086C6B">
              <w:rPr>
                <w:vertAlign w:val="subscript"/>
              </w:rPr>
              <w:t>maxRMR900</w:t>
            </w:r>
            <w:r>
              <w:t>, and assuming one antenna connector.</w:t>
            </w:r>
          </w:p>
        </w:tc>
      </w:tr>
    </w:tbl>
    <w:p w14:paraId="79FE5C9F" w14:textId="77777777" w:rsidR="00086C6B" w:rsidRDefault="00086C6B" w:rsidP="000A5B4E">
      <w:pPr>
        <w:rPr>
          <w:lang w:eastAsia="zh-CN"/>
        </w:rPr>
      </w:pPr>
    </w:p>
    <w:p w14:paraId="4BBFCD95" w14:textId="21413282" w:rsidR="006F5B82" w:rsidRDefault="006F5B82" w:rsidP="001D0A4F">
      <w:pPr>
        <w:pStyle w:val="Heading3"/>
        <w:spacing w:before="240"/>
      </w:pPr>
      <w:bookmarkStart w:id="224" w:name="_Toc137572014"/>
      <w:bookmarkStart w:id="225" w:name="_Toc138878518"/>
      <w:bookmarkStart w:id="226" w:name="_Toc138878574"/>
      <w:bookmarkStart w:id="227" w:name="_Toc153134147"/>
      <w:bookmarkStart w:id="228" w:name="_Toc162192915"/>
      <w:bookmarkStart w:id="229" w:name="_Toc176265288"/>
      <w:r>
        <w:t>7.1.</w:t>
      </w:r>
      <w:r w:rsidR="00C83300">
        <w:t>3</w:t>
      </w:r>
      <w:r>
        <w:tab/>
        <w:t>Receiver characteristics</w:t>
      </w:r>
      <w:bookmarkEnd w:id="221"/>
      <w:bookmarkEnd w:id="222"/>
      <w:bookmarkEnd w:id="223"/>
      <w:bookmarkEnd w:id="224"/>
      <w:bookmarkEnd w:id="225"/>
      <w:bookmarkEnd w:id="226"/>
      <w:bookmarkEnd w:id="227"/>
      <w:bookmarkEnd w:id="228"/>
      <w:bookmarkEnd w:id="229"/>
    </w:p>
    <w:p w14:paraId="04E24612" w14:textId="0ACDE5C0" w:rsidR="00472819" w:rsidRDefault="00472819" w:rsidP="00472819">
      <w:pPr>
        <w:pStyle w:val="Heading4"/>
      </w:pPr>
      <w:bookmarkStart w:id="230" w:name="_Toc153134148"/>
      <w:bookmarkStart w:id="231" w:name="_Toc138878575"/>
      <w:bookmarkStart w:id="232" w:name="_Toc138878519"/>
      <w:bookmarkStart w:id="233" w:name="_Toc137572015"/>
      <w:bookmarkStart w:id="234" w:name="_Toc130322708"/>
      <w:bookmarkStart w:id="235" w:name="_Toc101786342"/>
      <w:bookmarkStart w:id="236" w:name="_Toc162192916"/>
      <w:bookmarkStart w:id="237" w:name="_Toc176265289"/>
      <w:bookmarkStart w:id="238" w:name="_Toc101786343"/>
      <w:bookmarkStart w:id="239" w:name="_Toc130322709"/>
      <w:bookmarkStart w:id="240" w:name="_Toc137572016"/>
      <w:bookmarkStart w:id="241" w:name="_Toc138878520"/>
      <w:bookmarkStart w:id="242" w:name="_Toc138878576"/>
      <w:bookmarkStart w:id="243" w:name="_Toc153134149"/>
      <w:r>
        <w:t>7.1.3.1</w:t>
      </w:r>
      <w:r>
        <w:tab/>
      </w:r>
      <w:bookmarkEnd w:id="230"/>
      <w:bookmarkEnd w:id="231"/>
      <w:bookmarkEnd w:id="232"/>
      <w:bookmarkEnd w:id="233"/>
      <w:bookmarkEnd w:id="234"/>
      <w:bookmarkEnd w:id="235"/>
      <w:r>
        <w:t>Void</w:t>
      </w:r>
      <w:bookmarkEnd w:id="236"/>
      <w:bookmarkEnd w:id="237"/>
    </w:p>
    <w:p w14:paraId="5E2BFCA5" w14:textId="77777777" w:rsidR="00EC45AE" w:rsidRPr="004971A5" w:rsidRDefault="00EC45AE" w:rsidP="00EC45AE">
      <w:pPr>
        <w:pStyle w:val="Heading4"/>
      </w:pPr>
      <w:bookmarkStart w:id="244" w:name="_Toc162192917"/>
      <w:bookmarkStart w:id="245" w:name="_Toc176265290"/>
      <w:r w:rsidRPr="004971A5">
        <w:t>7.1.3.2</w:t>
      </w:r>
      <w:r w:rsidRPr="004971A5">
        <w:tab/>
        <w:t>Rx blocking</w:t>
      </w:r>
      <w:bookmarkEnd w:id="238"/>
      <w:bookmarkEnd w:id="239"/>
      <w:bookmarkEnd w:id="240"/>
      <w:bookmarkEnd w:id="241"/>
      <w:bookmarkEnd w:id="242"/>
      <w:bookmarkEnd w:id="243"/>
      <w:bookmarkEnd w:id="244"/>
      <w:bookmarkEnd w:id="245"/>
      <w:r w:rsidRPr="004971A5">
        <w:t xml:space="preserve"> </w:t>
      </w:r>
    </w:p>
    <w:p w14:paraId="605C63E6" w14:textId="77777777" w:rsidR="00DB56BC" w:rsidRPr="0011667D" w:rsidRDefault="00DB56BC" w:rsidP="00CC1D6A">
      <w:pPr>
        <w:pStyle w:val="Heading5"/>
      </w:pPr>
      <w:bookmarkStart w:id="246" w:name="_Toc130322710"/>
      <w:bookmarkStart w:id="247" w:name="_Toc137572017"/>
      <w:bookmarkStart w:id="248" w:name="_Toc138878521"/>
      <w:bookmarkStart w:id="249" w:name="_Toc138878577"/>
      <w:bookmarkStart w:id="250" w:name="_Toc153134150"/>
      <w:bookmarkStart w:id="251" w:name="_Toc162192918"/>
      <w:bookmarkStart w:id="252" w:name="_Toc176265291"/>
      <w:bookmarkStart w:id="253" w:name="_Toc79161456"/>
      <w:bookmarkStart w:id="254" w:name="_Toc101786344"/>
      <w:r w:rsidRPr="0011667D">
        <w:t>7.1.3.2.1</w:t>
      </w:r>
      <w:r w:rsidRPr="0011667D">
        <w:tab/>
        <w:t>CEPT context</w:t>
      </w:r>
      <w:bookmarkEnd w:id="246"/>
      <w:bookmarkEnd w:id="247"/>
      <w:bookmarkEnd w:id="248"/>
      <w:bookmarkEnd w:id="249"/>
      <w:bookmarkEnd w:id="250"/>
      <w:bookmarkEnd w:id="251"/>
      <w:bookmarkEnd w:id="252"/>
    </w:p>
    <w:p w14:paraId="53714A7E" w14:textId="156C335C" w:rsidR="00DB56BC" w:rsidRPr="0011667D" w:rsidRDefault="00DB56BC" w:rsidP="00DB56BC">
      <w:r w:rsidRPr="0011667D">
        <w:t>The requirement for performance against an interferer appears in Table 7 of ECC Decision (20)02 [1]. Tracing its origin within CEPT work, it is the result undertaken under ECC report 313 [6] in section 6.1 (“500 MILLIWATT SRD”) and ECC report 313 [6] further indicates “Full technical characteristics of SRD considered in this Report are given in ANNEX 2”. Table 25 of ECC report 313 [6] also provides characteristics of the SRD interferer. The present description is derived from the LS response received from ETSI TC RT in R4-210431 [7]</w:t>
      </w:r>
      <w:r>
        <w:t>.</w:t>
      </w:r>
    </w:p>
    <w:p w14:paraId="3C4398BE" w14:textId="77777777" w:rsidR="00DB56BC" w:rsidRPr="0011667D" w:rsidRDefault="00DB56BC" w:rsidP="00CC1D6A">
      <w:pPr>
        <w:pStyle w:val="Heading5"/>
      </w:pPr>
      <w:bookmarkStart w:id="255" w:name="_Toc130322711"/>
      <w:bookmarkStart w:id="256" w:name="_Toc137572018"/>
      <w:bookmarkStart w:id="257" w:name="_Toc138878522"/>
      <w:bookmarkStart w:id="258" w:name="_Toc138878578"/>
      <w:bookmarkStart w:id="259" w:name="_Toc153134151"/>
      <w:bookmarkStart w:id="260" w:name="_Toc162192919"/>
      <w:bookmarkStart w:id="261" w:name="_Toc176265292"/>
      <w:r w:rsidRPr="0011667D">
        <w:t>7.1.3.2.2</w:t>
      </w:r>
      <w:r w:rsidRPr="0011667D">
        <w:tab/>
        <w:t>Analysis</w:t>
      </w:r>
      <w:bookmarkEnd w:id="255"/>
      <w:bookmarkEnd w:id="256"/>
      <w:bookmarkEnd w:id="257"/>
      <w:bookmarkEnd w:id="258"/>
      <w:bookmarkEnd w:id="259"/>
      <w:bookmarkEnd w:id="260"/>
      <w:bookmarkEnd w:id="261"/>
    </w:p>
    <w:p w14:paraId="08478A1E" w14:textId="77777777" w:rsidR="00DB56BC" w:rsidRPr="0011667D" w:rsidRDefault="00DB56BC" w:rsidP="00DB56BC">
      <w:r w:rsidRPr="0011667D">
        <w:t>Several characteristics of the interferer need to be taken into account when defining the conformance test:</w:t>
      </w:r>
    </w:p>
    <w:p w14:paraId="3B8A5340" w14:textId="36A2009F" w:rsidR="00DB56BC" w:rsidRPr="0011667D" w:rsidRDefault="00EF1C9A" w:rsidP="00EF1C9A">
      <w:pPr>
        <w:pStyle w:val="B1"/>
      </w:pPr>
      <w:r>
        <w:t>-</w:t>
      </w:r>
      <w:r>
        <w:tab/>
      </w:r>
      <w:r w:rsidR="00DB56BC" w:rsidRPr="0011667D">
        <w:t>Table 7 of ECC Decision (20)02 [1] identifies the requirement as “Maximum interfering signal in 870-874.4 MHz”</w:t>
      </w:r>
      <w:r w:rsidR="00DB56BC">
        <w:t>.</w:t>
      </w:r>
    </w:p>
    <w:p w14:paraId="44A89A7D" w14:textId="7293629E" w:rsidR="00DB56BC" w:rsidRPr="0011667D" w:rsidRDefault="00EF1C9A" w:rsidP="00EF1C9A">
      <w:pPr>
        <w:pStyle w:val="B1"/>
      </w:pPr>
      <w:r>
        <w:t>-</w:t>
      </w:r>
      <w:r>
        <w:tab/>
      </w:r>
      <w:r w:rsidR="00DB56BC" w:rsidRPr="0011667D">
        <w:t>The corresponding requirement is -34 dBm for 3 dB desensitization which can be converted to -29.2 dBm for 6 dB desensitization.</w:t>
      </w:r>
    </w:p>
    <w:p w14:paraId="133B77E4" w14:textId="6B6AD57F" w:rsidR="00DB56BC" w:rsidRPr="0011667D" w:rsidRDefault="00EF1C9A" w:rsidP="00EF1C9A">
      <w:pPr>
        <w:pStyle w:val="B1"/>
      </w:pPr>
      <w:r>
        <w:t>-</w:t>
      </w:r>
      <w:r>
        <w:tab/>
      </w:r>
      <w:r w:rsidR="00DB56BC" w:rsidRPr="0011667D">
        <w:t>The interferer is less than 200 kHz which may fit to a GSM carrier or a narrowband interferer.</w:t>
      </w:r>
    </w:p>
    <w:p w14:paraId="6B732E6E" w14:textId="305FAF55" w:rsidR="00DB56BC" w:rsidRPr="0011667D" w:rsidRDefault="00EF1C9A" w:rsidP="00EF1C9A">
      <w:pPr>
        <w:pStyle w:val="B1"/>
      </w:pPr>
      <w:r>
        <w:t>-</w:t>
      </w:r>
      <w:r>
        <w:tab/>
      </w:r>
      <w:r w:rsidR="00DB56BC" w:rsidRPr="0011667D">
        <w:t>The duty cycle of SRD devices is regulated by EU with ECC report 313 [6] indicating ≤ 10% for fixed Network Access Points and ≤ 2.5% otherwise.</w:t>
      </w:r>
    </w:p>
    <w:p w14:paraId="3CC9328A" w14:textId="686E0432" w:rsidR="00DB56BC" w:rsidRPr="0011667D" w:rsidRDefault="00EF1C9A" w:rsidP="00EF1C9A">
      <w:pPr>
        <w:pStyle w:val="B1"/>
      </w:pPr>
      <w:r>
        <w:t>-</w:t>
      </w:r>
      <w:r>
        <w:tab/>
      </w:r>
      <w:r w:rsidR="00DB56BC" w:rsidRPr="0011667D">
        <w:t>The requirement covers both “blocking and IM3”.</w:t>
      </w:r>
    </w:p>
    <w:p w14:paraId="0DA4A649" w14:textId="77777777" w:rsidR="00DB56BC" w:rsidRPr="0011667D" w:rsidRDefault="00DB56BC" w:rsidP="00DB56BC">
      <w:r w:rsidRPr="0011667D">
        <w:t>3GPP conformance tests do not usually consider duty cycle of the interferer and express the interfering signal according to its mean power. In this particular instance that the aggressor system being regulated at EU level and the ECC Decision (20)02 [1] stating a “maximum” interfering signal level, it is assumed to express for the conformance test the interfering signal under a similar scheme of “interfering signal mean power”.</w:t>
      </w:r>
    </w:p>
    <w:p w14:paraId="008C034F" w14:textId="77777777" w:rsidR="00DB56BC" w:rsidRPr="0011667D" w:rsidRDefault="00DB56BC" w:rsidP="00DB56BC">
      <w:r w:rsidRPr="0011667D">
        <w:t>For a duty cycle of 2.5%, a -29 dBm signal max power has a mean power of -45 dBm (i.e. correction by 16 dB).</w:t>
      </w:r>
    </w:p>
    <w:p w14:paraId="16679770" w14:textId="77777777" w:rsidR="00DB56BC" w:rsidRPr="0011667D" w:rsidRDefault="00DB56BC" w:rsidP="00DB56BC">
      <w:r w:rsidRPr="0011667D">
        <w:t>For a duty cycle of 10%, a -29 dBm signal max power has a mean power of -39 dBm (i.e. correction by 10 dB).</w:t>
      </w:r>
    </w:p>
    <w:p w14:paraId="1F295DD6" w14:textId="3BA37B01" w:rsidR="00DB56BC" w:rsidRPr="0011667D" w:rsidRDefault="00DB56BC" w:rsidP="00CC1D6A">
      <w:r w:rsidRPr="0011667D">
        <w:t>Since the interfering signal power for 10% duty cycle is higher, -39dBm interfering signal mean power has been considered in the 3GPP requirement.</w:t>
      </w:r>
    </w:p>
    <w:p w14:paraId="110197ED" w14:textId="77777777" w:rsidR="00DB56BC" w:rsidRPr="00EF2EC4" w:rsidRDefault="00DB56BC" w:rsidP="00CC1D6A">
      <w:pPr>
        <w:pStyle w:val="Heading4"/>
      </w:pPr>
      <w:bookmarkStart w:id="262" w:name="_Toc130322712"/>
      <w:bookmarkStart w:id="263" w:name="_Toc137572019"/>
      <w:bookmarkStart w:id="264" w:name="_Toc138878523"/>
      <w:bookmarkStart w:id="265" w:name="_Toc138878579"/>
      <w:bookmarkStart w:id="266" w:name="_Toc153134152"/>
      <w:bookmarkStart w:id="267" w:name="_Toc162192920"/>
      <w:bookmarkStart w:id="268" w:name="_Toc176265293"/>
      <w:r w:rsidRPr="00EF2EC4">
        <w:lastRenderedPageBreak/>
        <w:t>7.1.3.3</w:t>
      </w:r>
      <w:r w:rsidRPr="00EF2EC4">
        <w:tab/>
        <w:t>Characteristics</w:t>
      </w:r>
      <w:bookmarkEnd w:id="262"/>
      <w:bookmarkEnd w:id="263"/>
      <w:bookmarkEnd w:id="264"/>
      <w:bookmarkEnd w:id="265"/>
      <w:bookmarkEnd w:id="266"/>
      <w:bookmarkEnd w:id="267"/>
      <w:bookmarkEnd w:id="268"/>
    </w:p>
    <w:p w14:paraId="052E0B46" w14:textId="77777777" w:rsidR="00DB56BC" w:rsidRPr="0011667D" w:rsidRDefault="00DB56BC" w:rsidP="00CC1D6A">
      <w:pPr>
        <w:pStyle w:val="Heading5"/>
      </w:pPr>
      <w:bookmarkStart w:id="269" w:name="_Toc130322713"/>
      <w:bookmarkStart w:id="270" w:name="_Toc137572020"/>
      <w:bookmarkStart w:id="271" w:name="_Toc138878524"/>
      <w:bookmarkStart w:id="272" w:name="_Toc138878580"/>
      <w:bookmarkStart w:id="273" w:name="_Toc153134153"/>
      <w:bookmarkStart w:id="274" w:name="_Toc162192921"/>
      <w:bookmarkStart w:id="275" w:name="_Toc176265294"/>
      <w:r w:rsidRPr="0011667D">
        <w:t>7.1.3.3.1</w:t>
      </w:r>
      <w:r w:rsidRPr="0011667D">
        <w:tab/>
        <w:t>Blocking</w:t>
      </w:r>
      <w:bookmarkEnd w:id="269"/>
      <w:bookmarkEnd w:id="270"/>
      <w:bookmarkEnd w:id="271"/>
      <w:bookmarkEnd w:id="272"/>
      <w:bookmarkEnd w:id="273"/>
      <w:bookmarkEnd w:id="274"/>
      <w:bookmarkEnd w:id="275"/>
    </w:p>
    <w:p w14:paraId="52731FAF" w14:textId="77777777" w:rsidR="00DB56BC" w:rsidRPr="0011667D" w:rsidRDefault="00DB56BC" w:rsidP="00DB56BC">
      <w:r w:rsidRPr="0011667D">
        <w:t>For narrowband blocking, the following interferer characteristics need to be considered for band n100 in 3GPP TS 38.104 [4].</w:t>
      </w:r>
    </w:p>
    <w:p w14:paraId="259354F4" w14:textId="23903109" w:rsidR="00DB56BC" w:rsidRPr="00EF2EC4" w:rsidRDefault="00102DE5" w:rsidP="00102DE5">
      <w:pPr>
        <w:pStyle w:val="B1"/>
      </w:pPr>
      <w:r>
        <w:t>-</w:t>
      </w:r>
      <w:r>
        <w:tab/>
      </w:r>
      <w:r w:rsidR="00DB56BC">
        <w:t>D</w:t>
      </w:r>
      <w:r w:rsidR="00DB56BC" w:rsidRPr="00EF2EC4">
        <w:t>uty cycle of the narrowband interferer:</w:t>
      </w:r>
      <w:r w:rsidR="00DB56BC">
        <w:tab/>
        <w:t>10%</w:t>
      </w:r>
    </w:p>
    <w:p w14:paraId="202EE4AB" w14:textId="32A62D59" w:rsidR="00DB56BC" w:rsidRPr="0011667D" w:rsidRDefault="00102DE5" w:rsidP="00102DE5">
      <w:pPr>
        <w:pStyle w:val="B1"/>
      </w:pPr>
      <w:r>
        <w:t>-</w:t>
      </w:r>
      <w:r>
        <w:tab/>
      </w:r>
      <w:r w:rsidR="00DB56BC" w:rsidRPr="0011667D">
        <w:t>Interfering signal mean power:</w:t>
      </w:r>
      <w:r w:rsidR="00DB56BC" w:rsidRPr="0011667D">
        <w:tab/>
      </w:r>
      <w:r w:rsidR="00DB56BC" w:rsidRPr="0011667D">
        <w:tab/>
        <w:t>-39 dBm</w:t>
      </w:r>
    </w:p>
    <w:p w14:paraId="4207274C" w14:textId="3FEDCA4F" w:rsidR="00DB56BC" w:rsidRPr="00EF2EC4" w:rsidRDefault="00472819" w:rsidP="00102DE5">
      <w:pPr>
        <w:pStyle w:val="B1"/>
      </w:pPr>
      <w:r>
        <w:t>-</w:t>
      </w:r>
      <w:r>
        <w:tab/>
        <w:t>Wanted signal mean power (dBm):</w:t>
      </w:r>
      <w:r>
        <w:tab/>
        <w:t>PREFSENS + 6 dB</w:t>
      </w:r>
    </w:p>
    <w:p w14:paraId="277B6AC6" w14:textId="434AB632" w:rsidR="00DB56BC" w:rsidRPr="00EF2EC4" w:rsidRDefault="00102DE5" w:rsidP="00102DE5">
      <w:pPr>
        <w:pStyle w:val="B1"/>
      </w:pPr>
      <w:r>
        <w:t>-</w:t>
      </w:r>
      <w:r>
        <w:tab/>
      </w:r>
      <w:r w:rsidR="00DB56BC" w:rsidRPr="00EF2EC4">
        <w:t>Interfering Signal:</w:t>
      </w:r>
      <w:r w:rsidR="00DB56BC" w:rsidRPr="00EF2EC4">
        <w:tab/>
      </w:r>
      <w:r w:rsidR="00DB56BC" w:rsidRPr="00EF2EC4">
        <w:tab/>
      </w:r>
      <w:r w:rsidR="00DB56BC" w:rsidRPr="00EF2EC4">
        <w:tab/>
      </w:r>
      <w:r w:rsidR="00DB56BC">
        <w:tab/>
      </w:r>
      <w:r w:rsidR="00DB56BC">
        <w:tab/>
      </w:r>
      <w:r w:rsidR="00DB56BC">
        <w:tab/>
      </w:r>
      <w:r w:rsidR="00DB56BC" w:rsidRPr="00EF2EC4">
        <w:t>5 MHz DFT-s-OFDM NR signal, 15 kHz SCS, 1 RB</w:t>
      </w:r>
    </w:p>
    <w:p w14:paraId="44BBF171" w14:textId="693BD47B" w:rsidR="00DB56BC" w:rsidRPr="0011667D" w:rsidRDefault="00102DE5" w:rsidP="00102DE5">
      <w:pPr>
        <w:pStyle w:val="B1"/>
      </w:pPr>
      <w:r>
        <w:t>-</w:t>
      </w:r>
      <w:r>
        <w:tab/>
      </w:r>
      <w:r w:rsidR="00DB56BC" w:rsidRPr="0011667D">
        <w:t>Interfering RB centre frequency</w:t>
      </w:r>
      <w:r w:rsidR="00DB56BC">
        <w:t>:</w:t>
      </w:r>
      <w:r w:rsidR="00DB56BC">
        <w:tab/>
      </w:r>
      <w:r w:rsidR="00DB56BC">
        <w:tab/>
      </w:r>
      <w:r w:rsidR="00DB56BC" w:rsidRPr="0011667D">
        <w:t xml:space="preserve"> 874.4 MHz -(350 kHz +m*180), m=0, 1, 2, 3, 4, 9, 14, 19</w:t>
      </w:r>
    </w:p>
    <w:p w14:paraId="792A48C6" w14:textId="77777777" w:rsidR="00DB56BC" w:rsidRPr="0011667D" w:rsidRDefault="00DB56BC" w:rsidP="00DB56BC">
      <w:pPr>
        <w:keepLines/>
        <w:ind w:left="1135" w:hanging="851"/>
      </w:pPr>
      <w:r w:rsidRPr="0011667D">
        <w:t>NOTE:</w:t>
      </w:r>
      <w:r w:rsidRPr="0011667D">
        <w:tab/>
        <w:t>It is assumed that the 5MHz interfering signal does not overlap with the wanted signal channel bandwidth. Otherwise, the minimum offset is 90 kHz (half a RB).</w:t>
      </w:r>
    </w:p>
    <w:p w14:paraId="6636D421" w14:textId="77777777" w:rsidR="00DB56BC" w:rsidRPr="0011667D" w:rsidRDefault="00DB56BC" w:rsidP="00CC1D6A">
      <w:pPr>
        <w:pStyle w:val="Heading5"/>
      </w:pPr>
      <w:bookmarkStart w:id="276" w:name="_Toc130322714"/>
      <w:bookmarkStart w:id="277" w:name="_Toc137572021"/>
      <w:bookmarkStart w:id="278" w:name="_Toc138878525"/>
      <w:bookmarkStart w:id="279" w:name="_Toc138878581"/>
      <w:bookmarkStart w:id="280" w:name="_Toc153134154"/>
      <w:bookmarkStart w:id="281" w:name="_Toc162192922"/>
      <w:bookmarkStart w:id="282" w:name="_Toc176265295"/>
      <w:r w:rsidRPr="0011667D">
        <w:t>7.1.3.3.2</w:t>
      </w:r>
      <w:r w:rsidRPr="0011667D">
        <w:tab/>
        <w:t>Intermodulation</w:t>
      </w:r>
      <w:bookmarkEnd w:id="276"/>
      <w:bookmarkEnd w:id="277"/>
      <w:bookmarkEnd w:id="278"/>
      <w:bookmarkEnd w:id="279"/>
      <w:bookmarkEnd w:id="280"/>
      <w:bookmarkEnd w:id="281"/>
      <w:bookmarkEnd w:id="282"/>
    </w:p>
    <w:p w14:paraId="6074EE19" w14:textId="77777777" w:rsidR="00DB56BC" w:rsidRDefault="00DB56BC" w:rsidP="00DB56BC">
      <w:r w:rsidRPr="0011667D">
        <w:t>For intermodulation, the following interferer characteristics shall be considered for band n100 in 3GPP TS 38.104 [4].</w:t>
      </w:r>
    </w:p>
    <w:p w14:paraId="00DF1572" w14:textId="015715F8" w:rsidR="00DB56BC" w:rsidRPr="009060AF" w:rsidRDefault="00102DE5" w:rsidP="00102DE5">
      <w:pPr>
        <w:pStyle w:val="B1"/>
      </w:pPr>
      <w:r>
        <w:t>-</w:t>
      </w:r>
      <w:r>
        <w:tab/>
      </w:r>
      <w:r w:rsidR="00DB56BC" w:rsidRPr="009060AF">
        <w:t>Duty cycle of the narrowband interferer:</w:t>
      </w:r>
      <w:r w:rsidR="00DB56BC" w:rsidRPr="009060AF">
        <w:tab/>
      </w:r>
      <w:r w:rsidR="00DB56BC">
        <w:tab/>
      </w:r>
      <w:r w:rsidR="00DB56BC" w:rsidRPr="009060AF">
        <w:t>10%</w:t>
      </w:r>
    </w:p>
    <w:p w14:paraId="09465A29" w14:textId="2D4D480D" w:rsidR="00DB56BC" w:rsidRPr="00EF2EC4" w:rsidRDefault="00102DE5" w:rsidP="00102DE5">
      <w:pPr>
        <w:pStyle w:val="B1"/>
      </w:pPr>
      <w:r>
        <w:t>-</w:t>
      </w:r>
      <w:r>
        <w:tab/>
      </w:r>
      <w:r w:rsidR="00DB56BC" w:rsidRPr="00EF2EC4">
        <w:t>Interfering signal mean power:</w:t>
      </w:r>
      <w:r w:rsidR="00DB56BC">
        <w:tab/>
      </w:r>
      <w:r w:rsidR="00DB56BC" w:rsidRPr="00EF2EC4">
        <w:tab/>
      </w:r>
      <w:r w:rsidR="00DB56BC">
        <w:tab/>
      </w:r>
      <w:r w:rsidR="00DB56BC" w:rsidRPr="00EF2EC4">
        <w:tab/>
        <w:t>-39 dBm</w:t>
      </w:r>
    </w:p>
    <w:p w14:paraId="6AFD7CA8" w14:textId="1A8F39D3" w:rsidR="00DB56BC" w:rsidRPr="00EF2EC4" w:rsidRDefault="00102DE5" w:rsidP="00102DE5">
      <w:pPr>
        <w:pStyle w:val="B1"/>
      </w:pPr>
      <w:r>
        <w:t>-</w:t>
      </w:r>
      <w:r>
        <w:tab/>
      </w:r>
      <w:r w:rsidR="00DB56BC" w:rsidRPr="00EF2EC4">
        <w:t>Wanted signal mean power (dBm):</w:t>
      </w:r>
      <w:r w:rsidR="00DB56BC" w:rsidRPr="00EF2EC4">
        <w:tab/>
      </w:r>
      <w:r w:rsidR="00DB56BC">
        <w:tab/>
      </w:r>
      <w:r w:rsidR="00DB56BC" w:rsidRPr="00EF2EC4">
        <w:tab/>
        <w:t>PREFSENS + 6 dB</w:t>
      </w:r>
    </w:p>
    <w:p w14:paraId="19A4335B" w14:textId="77777777" w:rsidR="00DB56BC" w:rsidRPr="00EF2EC4" w:rsidRDefault="00DB56BC" w:rsidP="00DB56BC">
      <w:r w:rsidRPr="00EF2EC4">
        <w:t>For the interfering signal, it is proposed to use the definitions in accordance with Table 7.7.2-4 of 3GPP TS 38.104 [3] for a 5 MHz channel.</w:t>
      </w:r>
    </w:p>
    <w:p w14:paraId="35AC945F" w14:textId="77777777" w:rsidR="006F5B82" w:rsidRPr="00BA1B23" w:rsidRDefault="006F5B82" w:rsidP="006F5B82">
      <w:pPr>
        <w:pStyle w:val="Heading2"/>
      </w:pPr>
      <w:bookmarkStart w:id="283" w:name="_Toc130322715"/>
      <w:bookmarkStart w:id="284" w:name="_Toc137572022"/>
      <w:bookmarkStart w:id="285" w:name="_Toc138878526"/>
      <w:bookmarkStart w:id="286" w:name="_Toc138878582"/>
      <w:bookmarkStart w:id="287" w:name="_Toc153134155"/>
      <w:bookmarkStart w:id="288" w:name="_Toc162192923"/>
      <w:bookmarkStart w:id="289" w:name="_Toc176265296"/>
      <w:r>
        <w:t>7.2</w:t>
      </w:r>
      <w:r>
        <w:tab/>
        <w:t>UE specific requirements</w:t>
      </w:r>
      <w:bookmarkEnd w:id="253"/>
      <w:bookmarkEnd w:id="254"/>
      <w:bookmarkEnd w:id="283"/>
      <w:bookmarkEnd w:id="284"/>
      <w:bookmarkEnd w:id="285"/>
      <w:bookmarkEnd w:id="286"/>
      <w:bookmarkEnd w:id="287"/>
      <w:bookmarkEnd w:id="288"/>
      <w:bookmarkEnd w:id="289"/>
    </w:p>
    <w:p w14:paraId="38C4D28F" w14:textId="77777777" w:rsidR="006F5B82" w:rsidRDefault="006F5B82" w:rsidP="006F5B82">
      <w:pPr>
        <w:pStyle w:val="Heading3"/>
      </w:pPr>
      <w:bookmarkStart w:id="290" w:name="_Toc79161457"/>
      <w:bookmarkStart w:id="291" w:name="_Toc101786345"/>
      <w:bookmarkStart w:id="292" w:name="_Toc130322716"/>
      <w:bookmarkStart w:id="293" w:name="_Toc137572023"/>
      <w:bookmarkStart w:id="294" w:name="_Toc138878527"/>
      <w:bookmarkStart w:id="295" w:name="_Toc138878583"/>
      <w:bookmarkStart w:id="296" w:name="_Toc153134156"/>
      <w:bookmarkStart w:id="297" w:name="_Toc162192924"/>
      <w:bookmarkStart w:id="298" w:name="_Toc176265297"/>
      <w:r>
        <w:t>7.2.1</w:t>
      </w:r>
      <w:r>
        <w:tab/>
        <w:t>Transmitter characteristics</w:t>
      </w:r>
      <w:bookmarkEnd w:id="290"/>
      <w:bookmarkEnd w:id="291"/>
      <w:bookmarkEnd w:id="292"/>
      <w:bookmarkEnd w:id="293"/>
      <w:bookmarkEnd w:id="294"/>
      <w:bookmarkEnd w:id="295"/>
      <w:bookmarkEnd w:id="296"/>
      <w:bookmarkEnd w:id="297"/>
      <w:bookmarkEnd w:id="298"/>
    </w:p>
    <w:p w14:paraId="5614FEC9" w14:textId="5BB07876" w:rsidR="00485EF0" w:rsidRDefault="00485EF0" w:rsidP="00D966B3">
      <w:r w:rsidRPr="00931B00">
        <w:t xml:space="preserve">The following </w:t>
      </w:r>
      <w:r>
        <w:t>3GPP TS</w:t>
      </w:r>
      <w:r>
        <w:rPr>
          <w:lang w:val="fr-CH"/>
        </w:rPr>
        <w:t> </w:t>
      </w:r>
      <w:r>
        <w:t>38.101-1 [</w:t>
      </w:r>
      <w:r w:rsidR="00914963">
        <w:t>3</w:t>
      </w:r>
      <w:r>
        <w:t xml:space="preserve">] </w:t>
      </w:r>
      <w:r w:rsidRPr="00931B00">
        <w:t>transmitter characteristic changes are expected due to</w:t>
      </w:r>
      <w:r w:rsidR="00562D9A">
        <w:t xml:space="preserve"> the</w:t>
      </w:r>
      <w:r w:rsidRPr="00931B00">
        <w:t xml:space="preserve"> introduction of 900MHz RMR band:</w:t>
      </w:r>
    </w:p>
    <w:p w14:paraId="3BA7896D" w14:textId="77777777" w:rsidR="00485EF0" w:rsidRPr="00A1115A" w:rsidRDefault="00485EF0" w:rsidP="00485EF0">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pPr>
            <w:r w:rsidRPr="00A1115A">
              <w:t>NR</w:t>
            </w:r>
          </w:p>
          <w:p w14:paraId="04E5FAF2" w14:textId="77777777" w:rsidR="00485EF0" w:rsidRPr="00A1115A" w:rsidRDefault="00485EF0" w:rsidP="00562D9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pPr>
            <w:r w:rsidRPr="00A1115A">
              <w:t>Tolerance (dB)</w:t>
            </w:r>
          </w:p>
        </w:tc>
      </w:tr>
      <w:tr w:rsidR="003C4828" w:rsidRPr="00A1115A" w14:paraId="43D0B236"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3C4828" w:rsidRPr="00203FC1" w:rsidRDefault="003C4828" w:rsidP="003C4828">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481BF0D9" w:rsidR="003C4828" w:rsidRPr="00A1115A" w:rsidRDefault="003C4828" w:rsidP="003C4828">
            <w:pPr>
              <w:pStyle w:val="TAC"/>
            </w:pPr>
            <w: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2F38381" w:rsidR="003C4828" w:rsidRPr="00A1115A" w:rsidRDefault="003C4828" w:rsidP="003C4828">
            <w:pPr>
              <w:pStyle w:val="TAC"/>
            </w:pPr>
            <w:r w:rsidRPr="0002476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3C4828" w:rsidRPr="00A1115A" w:rsidRDefault="003C4828" w:rsidP="003C482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3C4828" w:rsidRPr="00A1115A" w:rsidRDefault="003C4828" w:rsidP="003C482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3C4828" w:rsidRPr="00A1115A" w:rsidRDefault="003C4828" w:rsidP="003C482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3C4828" w:rsidRPr="00A1115A" w:rsidRDefault="003C4828" w:rsidP="003C482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3C4828" w:rsidRPr="00203FC1" w:rsidRDefault="003C4828" w:rsidP="003C482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3C4828" w:rsidRDefault="003C4828" w:rsidP="003C4828">
            <w:pPr>
              <w:pStyle w:val="TAC"/>
            </w:pPr>
            <w:r w:rsidRPr="00A1115A">
              <w:t>±2</w:t>
            </w:r>
          </w:p>
        </w:tc>
      </w:tr>
    </w:tbl>
    <w:p w14:paraId="7F09C046" w14:textId="77777777" w:rsidR="0077282D" w:rsidRDefault="0077282D" w:rsidP="0077282D"/>
    <w:p w14:paraId="5FBEDDA6" w14:textId="44E1BF0F" w:rsidR="00472819" w:rsidRDefault="00472819" w:rsidP="00472819">
      <w:pPr>
        <w:pStyle w:val="NO"/>
      </w:pPr>
      <w:r>
        <w:t>NOTE:</w:t>
      </w:r>
      <w:r>
        <w:tab/>
      </w:r>
      <w:r w:rsidR="003C4828">
        <w:t xml:space="preserve">PC1 for cab-radio was introduced in Rel-18 in TR </w:t>
      </w:r>
      <w:r w:rsidR="003C4828">
        <w:rPr>
          <w:color w:val="000000" w:themeColor="text1"/>
          <w:lang w:eastAsia="ja-JP"/>
        </w:rPr>
        <w:t>37.829</w:t>
      </w:r>
      <w:r w:rsidR="003C4828">
        <w:rPr>
          <w:rFonts w:eastAsia="SimSun"/>
        </w:rPr>
        <w:t xml:space="preserve"> </w:t>
      </w:r>
      <w:r w:rsidR="003C4828">
        <w:t>[8].</w:t>
      </w:r>
    </w:p>
    <w:p w14:paraId="2CB1B598" w14:textId="2559BF39" w:rsidR="00485EF0" w:rsidRPr="00A1115A" w:rsidRDefault="00485EF0" w:rsidP="00485EF0">
      <w:pPr>
        <w:pStyle w:val="TH"/>
      </w:pPr>
      <w:r w:rsidRPr="00A1115A">
        <w:lastRenderedPageBreak/>
        <w:t xml:space="preserve">Table </w:t>
      </w:r>
      <w:r>
        <w:t>7</w:t>
      </w:r>
      <w:r w:rsidRPr="00A1115A">
        <w:t>.2</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pPr>
            <w:r w:rsidRPr="00A1115A">
              <w:rPr>
                <w:lang w:val="fi-FI"/>
              </w:rPr>
              <w:t>NR</w:t>
            </w:r>
            <w:r w:rsidRPr="00A1115A">
              <w:t xml:space="preserve"> Band</w:t>
            </w:r>
          </w:p>
        </w:tc>
        <w:tc>
          <w:tcPr>
            <w:tcW w:w="7981" w:type="dxa"/>
            <w:gridSpan w:val="7"/>
            <w:hideMark/>
          </w:tcPr>
          <w:p w14:paraId="1209996C" w14:textId="77777777" w:rsidR="00485EF0" w:rsidRPr="00A1115A" w:rsidRDefault="00485EF0" w:rsidP="00562D9A">
            <w:pPr>
              <w:pStyle w:val="TAH"/>
              <w:keepNext w:val="0"/>
            </w:pPr>
            <w:r w:rsidRPr="00A1115A">
              <w:t>Spurious emission for UE co-existence</w:t>
            </w:r>
          </w:p>
        </w:tc>
      </w:tr>
      <w:tr w:rsidR="00485EF0" w:rsidRPr="00A1115A" w14:paraId="68A295B2" w14:textId="77777777" w:rsidTr="00562D9A">
        <w:trPr>
          <w:trHeight w:val="450"/>
          <w:tblHeader/>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pPr>
          </w:p>
        </w:tc>
        <w:tc>
          <w:tcPr>
            <w:tcW w:w="2831" w:type="dxa"/>
            <w:hideMark/>
          </w:tcPr>
          <w:p w14:paraId="521B37D8" w14:textId="77777777" w:rsidR="00485EF0" w:rsidRPr="00A1115A" w:rsidRDefault="00485EF0" w:rsidP="00562D9A">
            <w:pPr>
              <w:pStyle w:val="TAH"/>
              <w:keepNext w:val="0"/>
            </w:pPr>
            <w:r w:rsidRPr="00A1115A">
              <w:t>Protected band</w:t>
            </w:r>
          </w:p>
        </w:tc>
        <w:tc>
          <w:tcPr>
            <w:tcW w:w="2239" w:type="dxa"/>
            <w:gridSpan w:val="3"/>
            <w:hideMark/>
          </w:tcPr>
          <w:p w14:paraId="793A3062" w14:textId="77777777" w:rsidR="00485EF0" w:rsidRPr="00A1115A" w:rsidRDefault="00485EF0" w:rsidP="00562D9A">
            <w:pPr>
              <w:pStyle w:val="TAH"/>
              <w:keepNext w:val="0"/>
            </w:pPr>
            <w:r w:rsidRPr="00A1115A">
              <w:t>Frequency range (MHz)</w:t>
            </w:r>
          </w:p>
        </w:tc>
        <w:tc>
          <w:tcPr>
            <w:tcW w:w="1133" w:type="dxa"/>
            <w:hideMark/>
          </w:tcPr>
          <w:p w14:paraId="485F146A" w14:textId="77777777" w:rsidR="00485EF0" w:rsidRPr="00A1115A" w:rsidRDefault="00485EF0" w:rsidP="00562D9A">
            <w:pPr>
              <w:pStyle w:val="TAH"/>
              <w:keepNext w:val="0"/>
            </w:pPr>
            <w:r w:rsidRPr="00A1115A">
              <w:t>Maximum Level (dBm)</w:t>
            </w:r>
          </w:p>
        </w:tc>
        <w:tc>
          <w:tcPr>
            <w:tcW w:w="850" w:type="dxa"/>
            <w:hideMark/>
          </w:tcPr>
          <w:p w14:paraId="029F073F" w14:textId="77777777" w:rsidR="00485EF0" w:rsidRPr="00A1115A" w:rsidRDefault="00485EF0" w:rsidP="00562D9A">
            <w:pPr>
              <w:pStyle w:val="TAH"/>
              <w:keepNext w:val="0"/>
            </w:pPr>
            <w:r w:rsidRPr="00A1115A">
              <w:t>MBW (MHz)</w:t>
            </w:r>
          </w:p>
        </w:tc>
        <w:tc>
          <w:tcPr>
            <w:tcW w:w="928" w:type="dxa"/>
            <w:noWrap/>
            <w:hideMark/>
          </w:tcPr>
          <w:p w14:paraId="29E59C1C" w14:textId="77777777" w:rsidR="00485EF0" w:rsidRPr="00A1115A" w:rsidRDefault="00485EF0" w:rsidP="00562D9A">
            <w:pPr>
              <w:pStyle w:val="TAH"/>
              <w:keepNext w:val="0"/>
            </w:pPr>
            <w:r w:rsidRPr="00A1115A">
              <w:t>NOTE</w:t>
            </w:r>
          </w:p>
        </w:tc>
      </w:tr>
      <w:tr w:rsidR="00485EF0" w:rsidRPr="00A1115A" w14:paraId="64ED8C44" w14:textId="77777777" w:rsidTr="00562D9A">
        <w:trPr>
          <w:trHeight w:val="225"/>
        </w:trPr>
        <w:tc>
          <w:tcPr>
            <w:tcW w:w="959" w:type="dxa"/>
            <w:vMerge w:val="restart"/>
            <w:tcBorders>
              <w:top w:val="nil"/>
            </w:tcBorders>
            <w:shd w:val="clear" w:color="auto" w:fill="auto"/>
          </w:tcPr>
          <w:p w14:paraId="4055AEFF" w14:textId="77777777" w:rsidR="00485EF0" w:rsidRPr="00A1115A" w:rsidRDefault="00485EF0" w:rsidP="00562D9A">
            <w:pPr>
              <w:pStyle w:val="TAC"/>
            </w:pPr>
            <w:r>
              <w:t>n100</w:t>
            </w:r>
          </w:p>
        </w:tc>
        <w:tc>
          <w:tcPr>
            <w:tcW w:w="2831" w:type="dxa"/>
          </w:tcPr>
          <w:p w14:paraId="3227449B" w14:textId="77777777" w:rsidR="00485EF0" w:rsidRPr="00A1115A" w:rsidRDefault="00485EF0" w:rsidP="00562D9A">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77FAB3A" w14:textId="77777777" w:rsidR="00485EF0" w:rsidRPr="00A1115A" w:rsidRDefault="00485EF0" w:rsidP="00562D9A">
            <w:pPr>
              <w:pStyle w:val="TAC"/>
            </w:pPr>
            <w:r w:rsidRPr="00A1115A">
              <w:t>F</w:t>
            </w:r>
            <w:r w:rsidRPr="00A1115A">
              <w:rPr>
                <w:vertAlign w:val="subscript"/>
              </w:rPr>
              <w:t>DL_low</w:t>
            </w:r>
          </w:p>
        </w:tc>
        <w:tc>
          <w:tcPr>
            <w:tcW w:w="540" w:type="dxa"/>
          </w:tcPr>
          <w:p w14:paraId="67D89D65" w14:textId="77777777" w:rsidR="00485EF0" w:rsidRPr="00A1115A" w:rsidRDefault="00485EF0" w:rsidP="00562D9A">
            <w:pPr>
              <w:pStyle w:val="TAC"/>
            </w:pPr>
            <w:r w:rsidRPr="00A1115A">
              <w:t>-</w:t>
            </w:r>
          </w:p>
        </w:tc>
        <w:tc>
          <w:tcPr>
            <w:tcW w:w="889" w:type="dxa"/>
          </w:tcPr>
          <w:p w14:paraId="7C1B16E9" w14:textId="77777777" w:rsidR="00485EF0" w:rsidRPr="00A1115A" w:rsidRDefault="00485EF0" w:rsidP="00562D9A">
            <w:pPr>
              <w:pStyle w:val="TAC"/>
            </w:pPr>
            <w:r w:rsidRPr="00A1115A">
              <w:t>F</w:t>
            </w:r>
            <w:r w:rsidRPr="00A1115A">
              <w:rPr>
                <w:vertAlign w:val="subscript"/>
              </w:rPr>
              <w:t>DL_high</w:t>
            </w:r>
          </w:p>
        </w:tc>
        <w:tc>
          <w:tcPr>
            <w:tcW w:w="1133" w:type="dxa"/>
          </w:tcPr>
          <w:p w14:paraId="364AE613" w14:textId="77777777" w:rsidR="00485EF0" w:rsidRPr="00A1115A" w:rsidRDefault="00485EF0" w:rsidP="00562D9A">
            <w:pPr>
              <w:pStyle w:val="TAC"/>
            </w:pPr>
            <w:r w:rsidRPr="00A1115A">
              <w:t>-50</w:t>
            </w:r>
          </w:p>
        </w:tc>
        <w:tc>
          <w:tcPr>
            <w:tcW w:w="850" w:type="dxa"/>
            <w:noWrap/>
          </w:tcPr>
          <w:p w14:paraId="72694370" w14:textId="77777777" w:rsidR="00485EF0" w:rsidRPr="00A1115A" w:rsidRDefault="00485EF0" w:rsidP="00562D9A">
            <w:pPr>
              <w:pStyle w:val="TAC"/>
            </w:pPr>
            <w:r w:rsidRPr="00A1115A">
              <w:t>1</w:t>
            </w:r>
          </w:p>
        </w:tc>
        <w:tc>
          <w:tcPr>
            <w:tcW w:w="928" w:type="dxa"/>
            <w:noWrap/>
          </w:tcPr>
          <w:p w14:paraId="4B4D060A" w14:textId="77777777" w:rsidR="00485EF0" w:rsidRPr="00A1115A" w:rsidRDefault="00485EF0" w:rsidP="00562D9A">
            <w:pPr>
              <w:pStyle w:val="TAC"/>
            </w:pPr>
          </w:p>
        </w:tc>
      </w:tr>
      <w:tr w:rsidR="00485EF0" w:rsidRPr="00A1115A" w14:paraId="7555F6DB" w14:textId="77777777" w:rsidTr="00562D9A">
        <w:trPr>
          <w:trHeight w:val="225"/>
        </w:trPr>
        <w:tc>
          <w:tcPr>
            <w:tcW w:w="959" w:type="dxa"/>
            <w:vMerge/>
            <w:shd w:val="clear" w:color="auto" w:fill="auto"/>
          </w:tcPr>
          <w:p w14:paraId="082AF65B" w14:textId="77777777" w:rsidR="00485EF0" w:rsidRPr="00A1115A" w:rsidRDefault="00485EF0" w:rsidP="00562D9A">
            <w:pPr>
              <w:pStyle w:val="TAC"/>
            </w:pPr>
          </w:p>
        </w:tc>
        <w:tc>
          <w:tcPr>
            <w:tcW w:w="2831" w:type="dxa"/>
          </w:tcPr>
          <w:p w14:paraId="7339B8E1" w14:textId="77777777" w:rsidR="00485EF0" w:rsidRPr="00A1115A" w:rsidRDefault="00485EF0" w:rsidP="00562D9A">
            <w:pPr>
              <w:pStyle w:val="TAL"/>
              <w:rPr>
                <w:lang w:val="sv-FI"/>
              </w:rPr>
            </w:pPr>
            <w:r w:rsidRPr="00A1115A">
              <w:rPr>
                <w:lang w:val="sv-FI"/>
              </w:rPr>
              <w:t xml:space="preserve">E-UTRA Band </w:t>
            </w:r>
            <w:r>
              <w:rPr>
                <w:lang w:val="sv-FI"/>
              </w:rPr>
              <w:t>7, 41, 42</w:t>
            </w:r>
          </w:p>
          <w:p w14:paraId="087675F2" w14:textId="77777777" w:rsidR="00485EF0" w:rsidRPr="00A1115A" w:rsidRDefault="00485EF0" w:rsidP="00562D9A">
            <w:pPr>
              <w:pStyle w:val="TAL"/>
            </w:pPr>
            <w:r w:rsidRPr="00A1115A">
              <w:rPr>
                <w:lang w:val="sv-FI"/>
              </w:rPr>
              <w:t>NR Band n77, n78</w:t>
            </w:r>
          </w:p>
        </w:tc>
        <w:tc>
          <w:tcPr>
            <w:tcW w:w="810" w:type="dxa"/>
          </w:tcPr>
          <w:p w14:paraId="43976F19" w14:textId="77777777" w:rsidR="00485EF0" w:rsidRPr="00A1115A" w:rsidRDefault="00485EF0" w:rsidP="00562D9A">
            <w:pPr>
              <w:pStyle w:val="TAC"/>
            </w:pPr>
            <w:r w:rsidRPr="00A1115A">
              <w:t>F</w:t>
            </w:r>
            <w:r w:rsidRPr="00A1115A">
              <w:rPr>
                <w:vertAlign w:val="subscript"/>
              </w:rPr>
              <w:t>DL_low</w:t>
            </w:r>
          </w:p>
        </w:tc>
        <w:tc>
          <w:tcPr>
            <w:tcW w:w="540" w:type="dxa"/>
          </w:tcPr>
          <w:p w14:paraId="238DF60A" w14:textId="77777777" w:rsidR="00485EF0" w:rsidRPr="00A1115A" w:rsidRDefault="00485EF0" w:rsidP="00562D9A">
            <w:pPr>
              <w:pStyle w:val="TAC"/>
            </w:pPr>
            <w:r w:rsidRPr="00A1115A">
              <w:t>-</w:t>
            </w:r>
          </w:p>
        </w:tc>
        <w:tc>
          <w:tcPr>
            <w:tcW w:w="889" w:type="dxa"/>
          </w:tcPr>
          <w:p w14:paraId="18249CF3" w14:textId="77777777" w:rsidR="00485EF0" w:rsidRPr="00A1115A" w:rsidRDefault="00485EF0" w:rsidP="00562D9A">
            <w:pPr>
              <w:pStyle w:val="TAC"/>
            </w:pPr>
            <w:r w:rsidRPr="00A1115A">
              <w:t>F</w:t>
            </w:r>
            <w:r w:rsidRPr="00A1115A">
              <w:rPr>
                <w:vertAlign w:val="subscript"/>
              </w:rPr>
              <w:t>DL_high</w:t>
            </w:r>
          </w:p>
        </w:tc>
        <w:tc>
          <w:tcPr>
            <w:tcW w:w="1133" w:type="dxa"/>
          </w:tcPr>
          <w:p w14:paraId="4FA5DC69" w14:textId="77777777" w:rsidR="00485EF0" w:rsidRPr="00A1115A" w:rsidRDefault="00485EF0" w:rsidP="00562D9A">
            <w:pPr>
              <w:pStyle w:val="TAC"/>
            </w:pPr>
            <w:r w:rsidRPr="00A1115A">
              <w:t>-50</w:t>
            </w:r>
          </w:p>
        </w:tc>
        <w:tc>
          <w:tcPr>
            <w:tcW w:w="850" w:type="dxa"/>
            <w:noWrap/>
          </w:tcPr>
          <w:p w14:paraId="29058296" w14:textId="77777777" w:rsidR="00485EF0" w:rsidRPr="00A1115A" w:rsidRDefault="00485EF0" w:rsidP="00562D9A">
            <w:pPr>
              <w:pStyle w:val="TAC"/>
            </w:pPr>
            <w:r w:rsidRPr="00A1115A">
              <w:t>1</w:t>
            </w:r>
          </w:p>
        </w:tc>
        <w:tc>
          <w:tcPr>
            <w:tcW w:w="928" w:type="dxa"/>
            <w:noWrap/>
          </w:tcPr>
          <w:p w14:paraId="536F712F" w14:textId="77777777" w:rsidR="00485EF0" w:rsidRPr="00A1115A" w:rsidRDefault="00485EF0" w:rsidP="00562D9A">
            <w:pPr>
              <w:pStyle w:val="TAC"/>
            </w:pPr>
            <w:r w:rsidRPr="00A1115A">
              <w:t>2</w:t>
            </w:r>
          </w:p>
        </w:tc>
      </w:tr>
      <w:tr w:rsidR="00485EF0" w:rsidRPr="00A1115A" w14:paraId="36478A34" w14:textId="77777777" w:rsidTr="00562D9A">
        <w:trPr>
          <w:trHeight w:val="225"/>
        </w:trPr>
        <w:tc>
          <w:tcPr>
            <w:tcW w:w="959" w:type="dxa"/>
            <w:vMerge/>
            <w:shd w:val="clear" w:color="auto" w:fill="auto"/>
          </w:tcPr>
          <w:p w14:paraId="7DEC2724" w14:textId="77777777" w:rsidR="00485EF0" w:rsidRPr="00A1115A" w:rsidRDefault="00485EF0" w:rsidP="00562D9A">
            <w:pPr>
              <w:pStyle w:val="TAC"/>
            </w:pPr>
          </w:p>
        </w:tc>
        <w:tc>
          <w:tcPr>
            <w:tcW w:w="2831" w:type="dxa"/>
          </w:tcPr>
          <w:p w14:paraId="67A68C62" w14:textId="77777777" w:rsidR="00485EF0" w:rsidRPr="00A1115A" w:rsidRDefault="00485EF0" w:rsidP="00562D9A">
            <w:pPr>
              <w:pStyle w:val="TAL"/>
              <w:rPr>
                <w:lang w:val="sv-FI"/>
              </w:rPr>
            </w:pPr>
            <w:r w:rsidRPr="00A1115A">
              <w:t>Frequency range</w:t>
            </w:r>
          </w:p>
        </w:tc>
        <w:tc>
          <w:tcPr>
            <w:tcW w:w="810" w:type="dxa"/>
          </w:tcPr>
          <w:p w14:paraId="7B6472A0" w14:textId="77777777" w:rsidR="00485EF0" w:rsidRPr="00A1115A" w:rsidRDefault="00485EF0" w:rsidP="00562D9A">
            <w:pPr>
              <w:pStyle w:val="TAC"/>
            </w:pPr>
            <w:r w:rsidRPr="00A1115A">
              <w:t>758</w:t>
            </w:r>
          </w:p>
        </w:tc>
        <w:tc>
          <w:tcPr>
            <w:tcW w:w="540" w:type="dxa"/>
          </w:tcPr>
          <w:p w14:paraId="578E5AF6" w14:textId="77777777" w:rsidR="00485EF0" w:rsidRPr="00A1115A" w:rsidRDefault="00485EF0" w:rsidP="00562D9A">
            <w:pPr>
              <w:pStyle w:val="TAC"/>
            </w:pPr>
            <w:r w:rsidRPr="00A1115A">
              <w:t>-</w:t>
            </w:r>
          </w:p>
        </w:tc>
        <w:tc>
          <w:tcPr>
            <w:tcW w:w="889" w:type="dxa"/>
          </w:tcPr>
          <w:p w14:paraId="0B446C82" w14:textId="77777777" w:rsidR="00485EF0" w:rsidRPr="00A1115A" w:rsidRDefault="00485EF0" w:rsidP="00562D9A">
            <w:pPr>
              <w:pStyle w:val="TAC"/>
            </w:pPr>
            <w:r w:rsidRPr="00A1115A">
              <w:t>788</w:t>
            </w:r>
          </w:p>
        </w:tc>
        <w:tc>
          <w:tcPr>
            <w:tcW w:w="1133" w:type="dxa"/>
          </w:tcPr>
          <w:p w14:paraId="5B03623C" w14:textId="77777777" w:rsidR="00485EF0" w:rsidRPr="00A1115A" w:rsidRDefault="00485EF0" w:rsidP="00562D9A">
            <w:pPr>
              <w:pStyle w:val="TAC"/>
            </w:pPr>
            <w:r w:rsidRPr="00A1115A">
              <w:t>-50</w:t>
            </w:r>
          </w:p>
        </w:tc>
        <w:tc>
          <w:tcPr>
            <w:tcW w:w="850" w:type="dxa"/>
            <w:noWrap/>
          </w:tcPr>
          <w:p w14:paraId="2BDC7BAE" w14:textId="77777777" w:rsidR="00485EF0" w:rsidRPr="00A1115A" w:rsidRDefault="00485EF0" w:rsidP="00562D9A">
            <w:pPr>
              <w:pStyle w:val="TAC"/>
            </w:pPr>
            <w:r w:rsidRPr="00A1115A">
              <w:t>1</w:t>
            </w:r>
          </w:p>
        </w:tc>
        <w:tc>
          <w:tcPr>
            <w:tcW w:w="928" w:type="dxa"/>
            <w:noWrap/>
          </w:tcPr>
          <w:p w14:paraId="44817A8F" w14:textId="77777777" w:rsidR="00485EF0" w:rsidRPr="00A1115A" w:rsidRDefault="00485EF0" w:rsidP="00562D9A">
            <w:pPr>
              <w:pStyle w:val="TAC"/>
            </w:pPr>
          </w:p>
        </w:tc>
      </w:tr>
    </w:tbl>
    <w:p w14:paraId="6039DD5A" w14:textId="77777777" w:rsidR="000A5B4E" w:rsidRDefault="000A5B4E" w:rsidP="000A5B4E">
      <w:bookmarkStart w:id="299" w:name="_Toc79161458"/>
      <w:bookmarkStart w:id="300" w:name="_Toc101786346"/>
      <w:bookmarkStart w:id="301" w:name="_Toc130322717"/>
      <w:bookmarkStart w:id="302" w:name="_Toc137572024"/>
      <w:bookmarkStart w:id="303" w:name="_Toc138878528"/>
      <w:bookmarkStart w:id="304" w:name="_Toc138878584"/>
    </w:p>
    <w:p w14:paraId="1C236AE9" w14:textId="1803AE13" w:rsidR="006F5B82" w:rsidRDefault="006F5B82" w:rsidP="006F5B82">
      <w:pPr>
        <w:pStyle w:val="Heading3"/>
      </w:pPr>
      <w:bookmarkStart w:id="305" w:name="_Toc153134157"/>
      <w:bookmarkStart w:id="306" w:name="_Toc162192925"/>
      <w:bookmarkStart w:id="307" w:name="_Toc176265298"/>
      <w:r>
        <w:t>7.2.2</w:t>
      </w:r>
      <w:r>
        <w:tab/>
        <w:t>Receiver characteristics</w:t>
      </w:r>
      <w:bookmarkEnd w:id="299"/>
      <w:bookmarkEnd w:id="300"/>
      <w:bookmarkEnd w:id="301"/>
      <w:bookmarkEnd w:id="302"/>
      <w:bookmarkEnd w:id="303"/>
      <w:bookmarkEnd w:id="304"/>
      <w:bookmarkEnd w:id="305"/>
      <w:bookmarkEnd w:id="306"/>
      <w:bookmarkEnd w:id="307"/>
    </w:p>
    <w:p w14:paraId="2590AD2B" w14:textId="1B71A21D" w:rsidR="00485EF0" w:rsidRPr="00931B00" w:rsidRDefault="00472819" w:rsidP="00D966B3">
      <w:r>
        <w:t>The following 3GPP TS 38.101-1 [3] receiver characteristic changes were introduced for 900 MHz RMR band:</w:t>
      </w:r>
    </w:p>
    <w:p w14:paraId="3A5008E3" w14:textId="77777777" w:rsidR="00485EF0" w:rsidRPr="00A1115A" w:rsidRDefault="00485EF0" w:rsidP="00485EF0">
      <w:pPr>
        <w:pStyle w:val="TH"/>
      </w:pPr>
      <w:r w:rsidRPr="00A1115A">
        <w:t>Table 7.</w:t>
      </w:r>
      <w:r>
        <w:t>2</w:t>
      </w:r>
      <w:r w:rsidRPr="00A1115A">
        <w:t>.2-1: Two antenna port reference sensitivity QPSK PREFSENS</w:t>
      </w:r>
      <w:r>
        <w:t xml:space="preserve">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rFonts w:eastAsia="PMingLiU"/>
                <w:lang w:val="en-US"/>
              </w:rPr>
            </w:pPr>
            <w:r w:rsidRPr="00874A32">
              <w:rPr>
                <w:rFonts w:eastAsia="PMingLiU"/>
                <w:lang w:val="en-US"/>
              </w:rPr>
              <w:t>Operating band / SCS / Channel bandwidth</w:t>
            </w:r>
          </w:p>
        </w:tc>
      </w:tr>
      <w:tr w:rsidR="00485EF0" w:rsidRPr="00874A32" w14:paraId="62A6932B" w14:textId="77777777" w:rsidTr="00562D9A">
        <w:trPr>
          <w:trHeight w:val="187"/>
          <w:tblHeader/>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rFonts w:eastAsia="PMingLiU"/>
                <w:lang w:val="en-US"/>
              </w:rPr>
            </w:pPr>
            <w:r w:rsidRPr="00874A32">
              <w:rPr>
                <w:rFonts w:eastAsia="PMingLiU"/>
                <w:lang w:val="en-US"/>
              </w:rPr>
              <w:t>Operating Band</w:t>
            </w:r>
          </w:p>
        </w:tc>
        <w:tc>
          <w:tcPr>
            <w:tcW w:w="629" w:type="dxa"/>
            <w:vAlign w:val="center"/>
          </w:tcPr>
          <w:p w14:paraId="4CF7F53E" w14:textId="77777777" w:rsidR="00485EF0" w:rsidRPr="00874A32" w:rsidRDefault="00485EF0" w:rsidP="00562D9A">
            <w:pPr>
              <w:pStyle w:val="TAH"/>
              <w:rPr>
                <w:rFonts w:eastAsia="PMingLiU"/>
                <w:lang w:val="en-US"/>
              </w:rPr>
            </w:pPr>
            <w:r w:rsidRPr="00874A32">
              <w:rPr>
                <w:rFonts w:eastAsia="PMingLiU"/>
                <w:lang w:val="en-US"/>
              </w:rPr>
              <w:t>SCS kHz</w:t>
            </w:r>
          </w:p>
        </w:tc>
        <w:tc>
          <w:tcPr>
            <w:tcW w:w="741" w:type="dxa"/>
            <w:shd w:val="clear" w:color="auto" w:fill="auto"/>
            <w:vAlign w:val="center"/>
          </w:tcPr>
          <w:p w14:paraId="5F8830C0" w14:textId="77777777" w:rsidR="00485EF0" w:rsidRPr="00874A32" w:rsidRDefault="00485EF0" w:rsidP="00562D9A">
            <w:pPr>
              <w:pStyle w:val="TAH"/>
              <w:rPr>
                <w:rFonts w:eastAsia="PMingLiU"/>
                <w:lang w:val="en-US"/>
              </w:rPr>
            </w:pPr>
            <w:r w:rsidRPr="00874A32">
              <w:rPr>
                <w:rFonts w:eastAsia="PMingLiU"/>
                <w:lang w:val="en-US"/>
              </w:rPr>
              <w:t>5</w:t>
            </w:r>
          </w:p>
          <w:p w14:paraId="06C31ECE"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6816B47" w14:textId="77777777" w:rsidR="00485EF0" w:rsidRPr="00874A32" w:rsidRDefault="00485EF0" w:rsidP="00562D9A">
            <w:pPr>
              <w:pStyle w:val="TAH"/>
              <w:rPr>
                <w:rFonts w:eastAsia="PMingLiU"/>
                <w:lang w:val="en-US"/>
              </w:rPr>
            </w:pPr>
            <w:r w:rsidRPr="00874A32">
              <w:rPr>
                <w:rFonts w:eastAsia="PMingLiU"/>
                <w:lang w:val="en-US"/>
              </w:rPr>
              <w:t>10</w:t>
            </w:r>
          </w:p>
          <w:p w14:paraId="2DFD3D3D"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7231AB5" w14:textId="77777777" w:rsidR="00485EF0" w:rsidRPr="00874A32" w:rsidRDefault="00485EF0" w:rsidP="00562D9A">
            <w:pPr>
              <w:pStyle w:val="TAH"/>
              <w:rPr>
                <w:rFonts w:eastAsia="PMingLiU"/>
                <w:lang w:val="en-US"/>
              </w:rPr>
            </w:pPr>
            <w:r w:rsidRPr="00874A32">
              <w:rPr>
                <w:rFonts w:eastAsia="PMingLiU"/>
                <w:lang w:val="en-US"/>
              </w:rPr>
              <w:t>15</w:t>
            </w:r>
          </w:p>
          <w:p w14:paraId="48C491E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1D55CE" w14:textId="77777777" w:rsidR="00485EF0" w:rsidRPr="00874A32" w:rsidRDefault="00485EF0" w:rsidP="00562D9A">
            <w:pPr>
              <w:pStyle w:val="TAH"/>
              <w:rPr>
                <w:rFonts w:eastAsia="PMingLiU"/>
                <w:lang w:val="en-US"/>
              </w:rPr>
            </w:pPr>
            <w:r w:rsidRPr="00874A32">
              <w:rPr>
                <w:rFonts w:eastAsia="PMingLiU"/>
                <w:lang w:val="en-US"/>
              </w:rPr>
              <w:t>20</w:t>
            </w:r>
          </w:p>
          <w:p w14:paraId="58719D58"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9AE2D2F" w14:textId="77777777" w:rsidR="00485EF0" w:rsidRPr="00874A32" w:rsidRDefault="00485EF0" w:rsidP="00562D9A">
            <w:pPr>
              <w:pStyle w:val="TAH"/>
              <w:rPr>
                <w:rFonts w:eastAsia="PMingLiU"/>
                <w:lang w:val="en-US"/>
              </w:rPr>
            </w:pPr>
            <w:r w:rsidRPr="00874A32">
              <w:rPr>
                <w:rFonts w:eastAsia="PMingLiU"/>
                <w:lang w:val="en-US"/>
              </w:rPr>
              <w:t>25</w:t>
            </w:r>
          </w:p>
          <w:p w14:paraId="4A083359"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7A6BDEA" w14:textId="77777777" w:rsidR="00485EF0" w:rsidRPr="00874A32" w:rsidRDefault="00485EF0" w:rsidP="00562D9A">
            <w:pPr>
              <w:pStyle w:val="TAH"/>
              <w:rPr>
                <w:rFonts w:eastAsia="PMingLiU"/>
                <w:lang w:val="en-US"/>
              </w:rPr>
            </w:pPr>
            <w:r w:rsidRPr="00874A32">
              <w:rPr>
                <w:rFonts w:eastAsia="PMingLiU"/>
                <w:lang w:val="en-US"/>
              </w:rPr>
              <w:t>30 MHz (dBm)</w:t>
            </w:r>
          </w:p>
        </w:tc>
        <w:tc>
          <w:tcPr>
            <w:tcW w:w="741" w:type="dxa"/>
            <w:vAlign w:val="center"/>
          </w:tcPr>
          <w:p w14:paraId="12D09905" w14:textId="77777777" w:rsidR="00485EF0" w:rsidRPr="00874A32" w:rsidRDefault="00485EF0" w:rsidP="00562D9A">
            <w:pPr>
              <w:pStyle w:val="TAH"/>
              <w:rPr>
                <w:rFonts w:eastAsia="PMingLiU"/>
                <w:lang w:val="en-US"/>
              </w:rPr>
            </w:pPr>
            <w:r w:rsidRPr="00874A32">
              <w:rPr>
                <w:rFonts w:eastAsia="PMingLiU"/>
                <w:lang w:val="en-US"/>
              </w:rPr>
              <w:t>35 MHz (dBm)</w:t>
            </w:r>
          </w:p>
        </w:tc>
        <w:tc>
          <w:tcPr>
            <w:tcW w:w="740" w:type="dxa"/>
            <w:shd w:val="clear" w:color="auto" w:fill="auto"/>
            <w:vAlign w:val="center"/>
          </w:tcPr>
          <w:p w14:paraId="678B1494" w14:textId="77777777" w:rsidR="00485EF0" w:rsidRPr="00874A32" w:rsidRDefault="00485EF0" w:rsidP="00562D9A">
            <w:pPr>
              <w:pStyle w:val="TAH"/>
              <w:rPr>
                <w:rFonts w:eastAsia="PMingLiU"/>
                <w:lang w:val="en-US"/>
              </w:rPr>
            </w:pPr>
            <w:r w:rsidRPr="00874A32">
              <w:rPr>
                <w:rFonts w:eastAsia="PMingLiU"/>
                <w:lang w:val="en-US"/>
              </w:rPr>
              <w:t>40</w:t>
            </w:r>
          </w:p>
          <w:p w14:paraId="5DA161B5"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2E44D5" w14:textId="77777777" w:rsidR="00485EF0" w:rsidRPr="00874A32" w:rsidRDefault="00485EF0" w:rsidP="00562D9A">
            <w:pPr>
              <w:pStyle w:val="TAH"/>
              <w:rPr>
                <w:rFonts w:eastAsia="PMingLiU"/>
                <w:lang w:val="en-US"/>
              </w:rPr>
            </w:pPr>
            <w:r w:rsidRPr="00874A32">
              <w:rPr>
                <w:rFonts w:eastAsia="PMingLiU"/>
                <w:lang w:val="en-US"/>
              </w:rPr>
              <w:t>45 MHz (dBm)</w:t>
            </w:r>
          </w:p>
        </w:tc>
        <w:tc>
          <w:tcPr>
            <w:tcW w:w="814" w:type="dxa"/>
            <w:vAlign w:val="center"/>
          </w:tcPr>
          <w:p w14:paraId="71135E51" w14:textId="77777777" w:rsidR="00485EF0" w:rsidRPr="00874A32" w:rsidRDefault="00485EF0" w:rsidP="00562D9A">
            <w:pPr>
              <w:pStyle w:val="TAH"/>
              <w:rPr>
                <w:rFonts w:eastAsia="PMingLiU"/>
                <w:lang w:val="en-US"/>
              </w:rPr>
            </w:pPr>
            <w:r w:rsidRPr="00874A32">
              <w:rPr>
                <w:rFonts w:eastAsia="PMingLiU"/>
                <w:lang w:val="en-US"/>
              </w:rPr>
              <w:t>50</w:t>
            </w:r>
          </w:p>
          <w:p w14:paraId="0F16397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r>
      <w:tr w:rsidR="00485EF0" w:rsidRPr="00874A32" w14:paraId="7A0C1F39" w14:textId="77777777" w:rsidTr="00562D9A">
        <w:trPr>
          <w:trHeight w:val="187"/>
          <w:tblHead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rFonts w:eastAsia="PMingLiU"/>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rFonts w:eastAsia="PMingLiU"/>
                <w:lang w:val="en-US"/>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04241C30" w:rsidR="00485EF0" w:rsidRPr="00874A32" w:rsidRDefault="00485EF0" w:rsidP="00562D9A">
            <w:pPr>
              <w:pStyle w:val="TAH"/>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rFonts w:eastAsia="PMingLiU"/>
                <w:lang w:val="en-US"/>
              </w:rPr>
            </w:pPr>
          </w:p>
        </w:tc>
      </w:tr>
    </w:tbl>
    <w:p w14:paraId="0C9D33A2" w14:textId="77777777" w:rsidR="0077282D" w:rsidRDefault="0077282D" w:rsidP="0077282D"/>
    <w:p w14:paraId="0DAF40E8" w14:textId="4A5A7DE9" w:rsidR="00485EF0" w:rsidRPr="00A1115A" w:rsidRDefault="00485EF0" w:rsidP="00D966B3">
      <w:pPr>
        <w:pStyle w:val="TH"/>
        <w:spacing w:before="120"/>
      </w:pPr>
      <w:r w:rsidRPr="00A1115A">
        <w:t>Table 7.</w:t>
      </w:r>
      <w:r>
        <w:t>2</w:t>
      </w:r>
      <w:r w:rsidRPr="00A1115A">
        <w:t>.2-</w:t>
      </w:r>
      <w:r>
        <w:t>2</w:t>
      </w:r>
      <w:r w:rsidRPr="00A1115A">
        <w:t>: Uplink configuration for reference sensitivity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18"/>
        <w:gridCol w:w="493"/>
        <w:gridCol w:w="513"/>
        <w:gridCol w:w="513"/>
        <w:gridCol w:w="455"/>
        <w:gridCol w:w="455"/>
        <w:gridCol w:w="461"/>
        <w:gridCol w:w="461"/>
        <w:gridCol w:w="461"/>
        <w:gridCol w:w="461"/>
        <w:gridCol w:w="463"/>
        <w:gridCol w:w="463"/>
        <w:gridCol w:w="463"/>
        <w:gridCol w:w="463"/>
        <w:gridCol w:w="517"/>
        <w:gridCol w:w="817"/>
      </w:tblGrid>
      <w:tr w:rsidR="00485EF0" w:rsidRPr="00A1115A" w14:paraId="697AED2B" w14:textId="77777777" w:rsidTr="0077282D">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E1F0C" w:rsidRPr="00A1115A" w14:paraId="1D4EFD7F" w14:textId="77777777" w:rsidTr="0077282D">
        <w:trPr>
          <w:trHeight w:val="187"/>
          <w:tblHeader/>
        </w:trPr>
        <w:tc>
          <w:tcPr>
            <w:tcW w:w="495" w:type="pct"/>
            <w:tcBorders>
              <w:bottom w:val="single" w:sz="4" w:space="0" w:color="auto"/>
            </w:tcBorders>
            <w:shd w:val="clear" w:color="auto" w:fill="auto"/>
          </w:tcPr>
          <w:p w14:paraId="2BE98CFF" w14:textId="77777777" w:rsidR="00485EF0" w:rsidRPr="00A1115A" w:rsidRDefault="00485EF0" w:rsidP="00562D9A">
            <w:pPr>
              <w:pStyle w:val="TAH"/>
            </w:pPr>
            <w:r w:rsidRPr="00A1115A">
              <w:t>Operating Band</w:t>
            </w:r>
          </w:p>
        </w:tc>
        <w:tc>
          <w:tcPr>
            <w:tcW w:w="273" w:type="pct"/>
            <w:vAlign w:val="center"/>
          </w:tcPr>
          <w:p w14:paraId="39D2EE93" w14:textId="77777777" w:rsidR="00485EF0" w:rsidRPr="00A1115A" w:rsidRDefault="00485EF0" w:rsidP="00562D9A">
            <w:pPr>
              <w:pStyle w:val="TAH"/>
            </w:pPr>
            <w:r w:rsidRPr="00A1115A">
              <w:t>SCS</w:t>
            </w:r>
          </w:p>
        </w:tc>
        <w:tc>
          <w:tcPr>
            <w:tcW w:w="280" w:type="pct"/>
            <w:shd w:val="clear" w:color="auto" w:fill="auto"/>
            <w:vAlign w:val="center"/>
          </w:tcPr>
          <w:p w14:paraId="6C17525E" w14:textId="77777777" w:rsidR="00485EF0" w:rsidRPr="00A1115A" w:rsidRDefault="00485EF0" w:rsidP="00562D9A">
            <w:pPr>
              <w:pStyle w:val="TAH"/>
            </w:pPr>
            <w:r w:rsidRPr="00A1115A">
              <w:t>5</w:t>
            </w:r>
          </w:p>
        </w:tc>
        <w:tc>
          <w:tcPr>
            <w:tcW w:w="267" w:type="pct"/>
            <w:shd w:val="clear" w:color="auto" w:fill="auto"/>
            <w:vAlign w:val="center"/>
          </w:tcPr>
          <w:p w14:paraId="55BFDF9A" w14:textId="77777777" w:rsidR="00485EF0" w:rsidRPr="00A1115A" w:rsidRDefault="00485EF0" w:rsidP="00562D9A">
            <w:pPr>
              <w:pStyle w:val="TAH"/>
            </w:pPr>
            <w:r w:rsidRPr="00A1115A">
              <w:t>10</w:t>
            </w:r>
          </w:p>
        </w:tc>
        <w:tc>
          <w:tcPr>
            <w:tcW w:w="277" w:type="pct"/>
            <w:shd w:val="clear" w:color="auto" w:fill="auto"/>
            <w:vAlign w:val="center"/>
          </w:tcPr>
          <w:p w14:paraId="3CF1EFBC" w14:textId="77777777" w:rsidR="00485EF0" w:rsidRPr="00A1115A" w:rsidRDefault="00485EF0" w:rsidP="00562D9A">
            <w:pPr>
              <w:pStyle w:val="TAH"/>
            </w:pPr>
            <w:r w:rsidRPr="00A1115A">
              <w:t>15</w:t>
            </w:r>
          </w:p>
        </w:tc>
        <w:tc>
          <w:tcPr>
            <w:tcW w:w="277" w:type="pct"/>
            <w:shd w:val="clear" w:color="auto" w:fill="auto"/>
            <w:vAlign w:val="center"/>
          </w:tcPr>
          <w:p w14:paraId="2886E281" w14:textId="77777777" w:rsidR="00485EF0" w:rsidRPr="00A1115A" w:rsidRDefault="00485EF0" w:rsidP="00562D9A">
            <w:pPr>
              <w:pStyle w:val="TAH"/>
            </w:pPr>
            <w:r w:rsidRPr="00A1115A">
              <w:t>20</w:t>
            </w:r>
          </w:p>
        </w:tc>
        <w:tc>
          <w:tcPr>
            <w:tcW w:w="247" w:type="pct"/>
            <w:shd w:val="clear" w:color="auto" w:fill="auto"/>
            <w:vAlign w:val="center"/>
          </w:tcPr>
          <w:p w14:paraId="59AC3538" w14:textId="77777777" w:rsidR="00485EF0" w:rsidRPr="00A1115A" w:rsidRDefault="00485EF0" w:rsidP="00562D9A">
            <w:pPr>
              <w:pStyle w:val="TAH"/>
            </w:pPr>
            <w:r w:rsidRPr="00A1115A">
              <w:t>25</w:t>
            </w:r>
          </w:p>
        </w:tc>
        <w:tc>
          <w:tcPr>
            <w:tcW w:w="247" w:type="pct"/>
            <w:vAlign w:val="center"/>
          </w:tcPr>
          <w:p w14:paraId="3E8294B0" w14:textId="77777777" w:rsidR="00485EF0" w:rsidRPr="00A1115A" w:rsidRDefault="00485EF0" w:rsidP="00562D9A">
            <w:pPr>
              <w:pStyle w:val="TAH"/>
            </w:pPr>
            <w:r w:rsidRPr="00A1115A">
              <w:t>30</w:t>
            </w:r>
          </w:p>
        </w:tc>
        <w:tc>
          <w:tcPr>
            <w:tcW w:w="250" w:type="pct"/>
            <w:vAlign w:val="center"/>
          </w:tcPr>
          <w:p w14:paraId="328EFAA1" w14:textId="77777777" w:rsidR="00485EF0" w:rsidRPr="00A1115A" w:rsidRDefault="00485EF0" w:rsidP="00562D9A">
            <w:pPr>
              <w:pStyle w:val="TAH"/>
            </w:pPr>
            <w:r w:rsidRPr="00A1115A">
              <w:t>3</w:t>
            </w:r>
            <w:r>
              <w:t>5</w:t>
            </w:r>
          </w:p>
        </w:tc>
        <w:tc>
          <w:tcPr>
            <w:tcW w:w="250" w:type="pct"/>
            <w:shd w:val="clear" w:color="auto" w:fill="auto"/>
            <w:vAlign w:val="center"/>
          </w:tcPr>
          <w:p w14:paraId="3231D266" w14:textId="77777777" w:rsidR="00485EF0" w:rsidRPr="00A1115A" w:rsidRDefault="00485EF0" w:rsidP="00562D9A">
            <w:pPr>
              <w:pStyle w:val="TAH"/>
            </w:pPr>
            <w:r w:rsidRPr="00A1115A">
              <w:t>40</w:t>
            </w:r>
          </w:p>
        </w:tc>
        <w:tc>
          <w:tcPr>
            <w:tcW w:w="250" w:type="pct"/>
            <w:vAlign w:val="center"/>
          </w:tcPr>
          <w:p w14:paraId="3C6159B6" w14:textId="77777777" w:rsidR="00485EF0" w:rsidRPr="00A1115A" w:rsidRDefault="00485EF0" w:rsidP="00562D9A">
            <w:pPr>
              <w:pStyle w:val="TAH"/>
            </w:pPr>
            <w:r>
              <w:t>45</w:t>
            </w:r>
          </w:p>
        </w:tc>
        <w:tc>
          <w:tcPr>
            <w:tcW w:w="250" w:type="pct"/>
            <w:vAlign w:val="center"/>
          </w:tcPr>
          <w:p w14:paraId="7DBB7FF8" w14:textId="77777777" w:rsidR="00485EF0" w:rsidRPr="00A1115A" w:rsidRDefault="00485EF0" w:rsidP="00562D9A">
            <w:pPr>
              <w:pStyle w:val="TAH"/>
            </w:pPr>
            <w:r w:rsidRPr="00A1115A">
              <w:t>50</w:t>
            </w:r>
          </w:p>
        </w:tc>
        <w:tc>
          <w:tcPr>
            <w:tcW w:w="251" w:type="pct"/>
            <w:vAlign w:val="center"/>
          </w:tcPr>
          <w:p w14:paraId="1D2939AB" w14:textId="77777777" w:rsidR="00485EF0" w:rsidRPr="00A1115A" w:rsidRDefault="00485EF0" w:rsidP="00562D9A">
            <w:pPr>
              <w:pStyle w:val="TAH"/>
            </w:pPr>
            <w:r w:rsidRPr="00A1115A">
              <w:t>60</w:t>
            </w:r>
          </w:p>
        </w:tc>
        <w:tc>
          <w:tcPr>
            <w:tcW w:w="251" w:type="pct"/>
            <w:vAlign w:val="center"/>
          </w:tcPr>
          <w:p w14:paraId="5196103D" w14:textId="77777777" w:rsidR="00485EF0" w:rsidRPr="00A1115A" w:rsidRDefault="00485EF0" w:rsidP="00562D9A">
            <w:pPr>
              <w:pStyle w:val="TAH"/>
            </w:pPr>
            <w:r w:rsidRPr="00A1115A">
              <w:t>70</w:t>
            </w:r>
          </w:p>
        </w:tc>
        <w:tc>
          <w:tcPr>
            <w:tcW w:w="251" w:type="pct"/>
            <w:vAlign w:val="center"/>
          </w:tcPr>
          <w:p w14:paraId="04F9DA11" w14:textId="77777777" w:rsidR="00485EF0" w:rsidRPr="00A1115A" w:rsidRDefault="00485EF0" w:rsidP="00562D9A">
            <w:pPr>
              <w:pStyle w:val="TAH"/>
            </w:pPr>
            <w:r w:rsidRPr="00A1115A">
              <w:t>80</w:t>
            </w:r>
          </w:p>
        </w:tc>
        <w:tc>
          <w:tcPr>
            <w:tcW w:w="251" w:type="pct"/>
            <w:vAlign w:val="center"/>
          </w:tcPr>
          <w:p w14:paraId="002F72DB" w14:textId="77777777" w:rsidR="00485EF0" w:rsidRPr="00A1115A" w:rsidRDefault="00485EF0" w:rsidP="00562D9A">
            <w:pPr>
              <w:pStyle w:val="TAH"/>
            </w:pPr>
            <w:r w:rsidRPr="00A1115A">
              <w:t>90</w:t>
            </w:r>
          </w:p>
        </w:tc>
        <w:tc>
          <w:tcPr>
            <w:tcW w:w="251" w:type="pct"/>
            <w:vAlign w:val="center"/>
          </w:tcPr>
          <w:p w14:paraId="3755E345" w14:textId="77777777" w:rsidR="00485EF0" w:rsidRPr="00A1115A" w:rsidRDefault="00485EF0" w:rsidP="00562D9A">
            <w:pPr>
              <w:pStyle w:val="TAH"/>
            </w:pPr>
            <w:r w:rsidRPr="00A1115A">
              <w:t>100</w:t>
            </w:r>
          </w:p>
        </w:tc>
        <w:tc>
          <w:tcPr>
            <w:tcW w:w="382" w:type="pct"/>
            <w:tcBorders>
              <w:bottom w:val="single" w:sz="4" w:space="0" w:color="auto"/>
            </w:tcBorders>
            <w:shd w:val="clear" w:color="auto" w:fill="auto"/>
          </w:tcPr>
          <w:p w14:paraId="74FCB23E" w14:textId="77777777" w:rsidR="00485EF0" w:rsidRPr="00A1115A" w:rsidRDefault="00485EF0" w:rsidP="00562D9A">
            <w:pPr>
              <w:pStyle w:val="TAH"/>
            </w:pPr>
            <w:r w:rsidRPr="00A1115A">
              <w:t>Duplex Mode</w:t>
            </w:r>
          </w:p>
        </w:tc>
      </w:tr>
      <w:tr w:rsidR="00DE1F0C" w:rsidRPr="00A1115A" w14:paraId="30AAC690" w14:textId="77777777" w:rsidTr="0077282D">
        <w:trPr>
          <w:trHeight w:val="187"/>
          <w:tblHeader/>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pPr>
            <w:r w:rsidRPr="00EB32CF">
              <w:t>n100</w:t>
            </w:r>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pPr>
            <w:r w:rsidRPr="00EB32CF">
              <w:rPr>
                <w:rFonts w:hint="eastAsia"/>
              </w:rPr>
              <w:t>1</w:t>
            </w:r>
            <w:r w:rsidRPr="00EB32CF">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pPr>
            <w:r w:rsidRPr="00EB32CF">
              <w:rPr>
                <w:rFonts w:hint="eastAsia"/>
              </w:rPr>
              <w:t>25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pPr>
            <w:r w:rsidRPr="00EB32CF">
              <w:t>FDD</w:t>
            </w:r>
          </w:p>
        </w:tc>
      </w:tr>
    </w:tbl>
    <w:p w14:paraId="58DA07D0" w14:textId="77777777" w:rsidR="00860DC5" w:rsidRDefault="00860DC5" w:rsidP="006D3947"/>
    <w:p w14:paraId="13CADCC5" w14:textId="6F95974B" w:rsidR="00485EF0" w:rsidRPr="00A1115A" w:rsidRDefault="00485EF0" w:rsidP="00D966B3">
      <w:pPr>
        <w:pStyle w:val="TH"/>
        <w:spacing w:before="120"/>
      </w:pPr>
      <w:r w:rsidRPr="00A1115A">
        <w:t>Table 7.</w:t>
      </w:r>
      <w:r>
        <w:t>2</w:t>
      </w:r>
      <w:r w:rsidRPr="00A1115A">
        <w:t>.2-</w:t>
      </w:r>
      <w:r>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c>
          <w:tcPr>
            <w:tcW w:w="1106" w:type="dxa"/>
            <w:tcBorders>
              <w:bottom w:val="nil"/>
            </w:tcBorders>
            <w:shd w:val="clear" w:color="auto" w:fill="auto"/>
          </w:tcPr>
          <w:p w14:paraId="68843167" w14:textId="77777777" w:rsidR="00485EF0" w:rsidRPr="00A1115A" w:rsidRDefault="00485EF0" w:rsidP="00562D9A">
            <w:pPr>
              <w:pStyle w:val="TAH"/>
            </w:pPr>
            <w:r w:rsidRPr="00A1115A">
              <w:t>NR band</w:t>
            </w:r>
          </w:p>
        </w:tc>
        <w:tc>
          <w:tcPr>
            <w:tcW w:w="1487" w:type="dxa"/>
            <w:shd w:val="clear" w:color="auto" w:fill="auto"/>
          </w:tcPr>
          <w:p w14:paraId="32683355" w14:textId="77777777" w:rsidR="00485EF0" w:rsidRPr="00A1115A" w:rsidRDefault="00485EF0" w:rsidP="00562D9A">
            <w:pPr>
              <w:pStyle w:val="TAH"/>
            </w:pPr>
            <w:r w:rsidRPr="00A1115A">
              <w:t>Parameter</w:t>
            </w:r>
          </w:p>
        </w:tc>
        <w:tc>
          <w:tcPr>
            <w:tcW w:w="799" w:type="dxa"/>
          </w:tcPr>
          <w:p w14:paraId="62860178" w14:textId="77777777" w:rsidR="00485EF0" w:rsidRPr="00A1115A" w:rsidRDefault="00485EF0" w:rsidP="00562D9A">
            <w:pPr>
              <w:pStyle w:val="TAH"/>
            </w:pPr>
            <w:r w:rsidRPr="00A1115A">
              <w:t>Unit</w:t>
            </w:r>
          </w:p>
        </w:tc>
        <w:tc>
          <w:tcPr>
            <w:tcW w:w="1625" w:type="dxa"/>
          </w:tcPr>
          <w:p w14:paraId="49F33E45" w14:textId="77777777" w:rsidR="00485EF0" w:rsidRPr="00A1115A" w:rsidRDefault="00485EF0" w:rsidP="00562D9A">
            <w:pPr>
              <w:pStyle w:val="TAH"/>
            </w:pPr>
            <w:r w:rsidRPr="00A1115A">
              <w:t>Case 1</w:t>
            </w:r>
          </w:p>
        </w:tc>
        <w:tc>
          <w:tcPr>
            <w:tcW w:w="1625" w:type="dxa"/>
          </w:tcPr>
          <w:p w14:paraId="13A8C991" w14:textId="77777777" w:rsidR="00485EF0" w:rsidRPr="00A1115A" w:rsidRDefault="00485EF0" w:rsidP="00562D9A">
            <w:pPr>
              <w:pStyle w:val="TAH"/>
            </w:pPr>
            <w:r w:rsidRPr="00A1115A">
              <w:t>Case 2</w:t>
            </w:r>
          </w:p>
        </w:tc>
        <w:tc>
          <w:tcPr>
            <w:tcW w:w="1625" w:type="dxa"/>
          </w:tcPr>
          <w:p w14:paraId="4D4973C0" w14:textId="77777777" w:rsidR="00485EF0" w:rsidRPr="00A1115A" w:rsidRDefault="00485EF0" w:rsidP="00562D9A">
            <w:pPr>
              <w:pStyle w:val="TAH"/>
            </w:pPr>
            <w:r w:rsidRPr="00A1115A">
              <w:t>Case 3</w:t>
            </w:r>
          </w:p>
        </w:tc>
        <w:tc>
          <w:tcPr>
            <w:tcW w:w="1625" w:type="dxa"/>
          </w:tcPr>
          <w:p w14:paraId="15EA6FCF" w14:textId="77777777" w:rsidR="00485EF0" w:rsidRPr="00A1115A" w:rsidRDefault="00485EF0" w:rsidP="00562D9A">
            <w:pPr>
              <w:pStyle w:val="TAH"/>
            </w:pPr>
            <w:r w:rsidRPr="00A1115A">
              <w:t>Case 4</w:t>
            </w:r>
          </w:p>
        </w:tc>
      </w:tr>
      <w:tr w:rsidR="00485EF0" w:rsidRPr="00A1115A" w14:paraId="41D452E2" w14:textId="77777777" w:rsidTr="00D966B3">
        <w:tc>
          <w:tcPr>
            <w:tcW w:w="1106" w:type="dxa"/>
            <w:tcBorders>
              <w:top w:val="nil"/>
              <w:bottom w:val="nil"/>
            </w:tcBorders>
            <w:shd w:val="clear" w:color="auto" w:fill="auto"/>
          </w:tcPr>
          <w:p w14:paraId="121A74FD" w14:textId="77777777" w:rsidR="00485EF0" w:rsidRPr="00A1115A" w:rsidRDefault="00485EF0" w:rsidP="00562D9A">
            <w:pPr>
              <w:pStyle w:val="TAC"/>
              <w:jc w:val="left"/>
              <w:rPr>
                <w:lang w:val="sv-SE"/>
              </w:rPr>
            </w:pPr>
          </w:p>
        </w:tc>
        <w:tc>
          <w:tcPr>
            <w:tcW w:w="1487" w:type="dxa"/>
            <w:shd w:val="clear" w:color="auto" w:fill="auto"/>
          </w:tcPr>
          <w:p w14:paraId="1C06BD7E" w14:textId="77777777" w:rsidR="00485EF0" w:rsidRPr="00A1115A" w:rsidRDefault="00485EF0" w:rsidP="00562D9A">
            <w:pPr>
              <w:pStyle w:val="TAL"/>
              <w:rPr>
                <w:lang w:val="sv-SE"/>
              </w:rPr>
            </w:pPr>
            <w:r w:rsidRPr="00A1115A">
              <w:rPr>
                <w:lang w:val="sv-SE"/>
              </w:rPr>
              <w:t>P</w:t>
            </w:r>
            <w:r w:rsidRPr="00A1115A">
              <w:rPr>
                <w:vertAlign w:val="subscript"/>
                <w:lang w:val="sv-SE"/>
              </w:rPr>
              <w:t>interferer</w:t>
            </w:r>
          </w:p>
        </w:tc>
        <w:tc>
          <w:tcPr>
            <w:tcW w:w="799" w:type="dxa"/>
          </w:tcPr>
          <w:p w14:paraId="49A04B5D" w14:textId="77777777" w:rsidR="00485EF0" w:rsidRPr="00A1115A" w:rsidRDefault="00485EF0" w:rsidP="00562D9A">
            <w:pPr>
              <w:pStyle w:val="TAC"/>
              <w:rPr>
                <w:lang w:val="sv-SE"/>
              </w:rPr>
            </w:pPr>
            <w:r w:rsidRPr="00A1115A">
              <w:rPr>
                <w:lang w:val="sv-SE"/>
              </w:rPr>
              <w:t>dBm</w:t>
            </w:r>
          </w:p>
        </w:tc>
        <w:tc>
          <w:tcPr>
            <w:tcW w:w="1625" w:type="dxa"/>
            <w:vAlign w:val="center"/>
          </w:tcPr>
          <w:p w14:paraId="2577F84B" w14:textId="77777777" w:rsidR="00485EF0" w:rsidRPr="00A1115A" w:rsidRDefault="00485EF0" w:rsidP="00562D9A">
            <w:pPr>
              <w:pStyle w:val="TAC"/>
            </w:pPr>
            <w:r w:rsidRPr="00A1115A">
              <w:t>-56</w:t>
            </w:r>
          </w:p>
        </w:tc>
        <w:tc>
          <w:tcPr>
            <w:tcW w:w="1625" w:type="dxa"/>
          </w:tcPr>
          <w:p w14:paraId="067D0FFE" w14:textId="77777777" w:rsidR="00485EF0" w:rsidRPr="00A1115A" w:rsidRDefault="00485EF0" w:rsidP="00562D9A">
            <w:pPr>
              <w:pStyle w:val="TAC"/>
            </w:pPr>
            <w:r w:rsidRPr="00A1115A">
              <w:t>-44</w:t>
            </w:r>
          </w:p>
        </w:tc>
        <w:tc>
          <w:tcPr>
            <w:tcW w:w="1625" w:type="dxa"/>
          </w:tcPr>
          <w:p w14:paraId="06DB4657" w14:textId="77777777" w:rsidR="00485EF0" w:rsidRPr="00A1115A" w:rsidRDefault="00485EF0" w:rsidP="00562D9A">
            <w:pPr>
              <w:pStyle w:val="TAC"/>
            </w:pPr>
            <w:r w:rsidRPr="00A1115A">
              <w:t>-15</w:t>
            </w:r>
          </w:p>
        </w:tc>
        <w:tc>
          <w:tcPr>
            <w:tcW w:w="1625" w:type="dxa"/>
          </w:tcPr>
          <w:p w14:paraId="25261A86" w14:textId="77777777" w:rsidR="00485EF0" w:rsidRPr="00A1115A" w:rsidRDefault="00485EF0" w:rsidP="00562D9A">
            <w:pPr>
              <w:pStyle w:val="TAC"/>
            </w:pPr>
            <w:r w:rsidRPr="00A1115A">
              <w:t>-38</w:t>
            </w:r>
          </w:p>
        </w:tc>
      </w:tr>
      <w:tr w:rsidR="00485EF0" w:rsidRPr="00A1115A" w14:paraId="5B05750B" w14:textId="77777777" w:rsidTr="00D966B3">
        <w:tc>
          <w:tcPr>
            <w:tcW w:w="1106" w:type="dxa"/>
            <w:tcBorders>
              <w:top w:val="nil"/>
            </w:tcBorders>
            <w:shd w:val="clear" w:color="auto" w:fill="auto"/>
          </w:tcPr>
          <w:p w14:paraId="097C7787" w14:textId="77777777" w:rsidR="00485EF0" w:rsidRPr="00A1115A" w:rsidRDefault="00485EF0" w:rsidP="00562D9A">
            <w:pPr>
              <w:pStyle w:val="TAC"/>
              <w:jc w:val="left"/>
              <w:rPr>
                <w:lang w:val="sv-SE"/>
              </w:rPr>
            </w:pPr>
          </w:p>
        </w:tc>
        <w:tc>
          <w:tcPr>
            <w:tcW w:w="1487" w:type="dxa"/>
            <w:shd w:val="clear" w:color="auto" w:fill="auto"/>
          </w:tcPr>
          <w:p w14:paraId="07023E34"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C19014A" w14:textId="77777777" w:rsidR="00485EF0" w:rsidRPr="00A1115A" w:rsidRDefault="00485EF0" w:rsidP="00562D9A">
            <w:pPr>
              <w:pStyle w:val="TAC"/>
              <w:rPr>
                <w:lang w:val="sv-SE"/>
              </w:rPr>
            </w:pPr>
            <w:r w:rsidRPr="00A1115A">
              <w:rPr>
                <w:lang w:val="sv-SE"/>
              </w:rPr>
              <w:t>MHz</w:t>
            </w:r>
          </w:p>
        </w:tc>
        <w:tc>
          <w:tcPr>
            <w:tcW w:w="1625" w:type="dxa"/>
            <w:vAlign w:val="center"/>
          </w:tcPr>
          <w:p w14:paraId="6653811F" w14:textId="77777777" w:rsidR="00485EF0" w:rsidRPr="00A1115A" w:rsidRDefault="00485EF0" w:rsidP="00562D9A">
            <w:pPr>
              <w:pStyle w:val="TAC"/>
            </w:pPr>
            <w:r w:rsidRPr="00A1115A">
              <w:t>-BW</w:t>
            </w:r>
            <w:r w:rsidRPr="00A1115A">
              <w:rPr>
                <w:vertAlign w:val="subscript"/>
              </w:rPr>
              <w:t>Channel</w:t>
            </w:r>
            <w:r w:rsidRPr="00A1115A">
              <w:t xml:space="preserve">/2 – </w:t>
            </w:r>
          </w:p>
          <w:p w14:paraId="2C8D6B3D" w14:textId="77777777" w:rsidR="00485EF0" w:rsidRPr="00A1115A" w:rsidRDefault="00485EF0" w:rsidP="00562D9A">
            <w:pPr>
              <w:pStyle w:val="TAC"/>
            </w:pPr>
            <w:r w:rsidRPr="00A1115A">
              <w:t>F</w:t>
            </w:r>
            <w:r w:rsidRPr="00A1115A">
              <w:rPr>
                <w:vertAlign w:val="subscript"/>
              </w:rPr>
              <w:t>Ioffset, case 1</w:t>
            </w:r>
          </w:p>
          <w:p w14:paraId="4857C8FE" w14:textId="77777777" w:rsidR="00485EF0" w:rsidRPr="00A1115A" w:rsidRDefault="00485EF0" w:rsidP="00562D9A">
            <w:pPr>
              <w:pStyle w:val="TAC"/>
            </w:pPr>
            <w:r w:rsidRPr="00A1115A">
              <w:t>and</w:t>
            </w:r>
          </w:p>
          <w:p w14:paraId="6AC69D33" w14:textId="77777777" w:rsidR="00485EF0" w:rsidRPr="00A1115A" w:rsidRDefault="00485EF0" w:rsidP="00562D9A">
            <w:pPr>
              <w:pStyle w:val="TAC"/>
            </w:pPr>
            <w:r w:rsidRPr="00A1115A">
              <w:t>BW</w:t>
            </w:r>
            <w:r w:rsidRPr="00A1115A">
              <w:rPr>
                <w:vertAlign w:val="subscript"/>
              </w:rPr>
              <w:t>Channel</w:t>
            </w:r>
            <w:r w:rsidRPr="00A1115A">
              <w:t xml:space="preserve">/2 + </w:t>
            </w:r>
          </w:p>
          <w:p w14:paraId="6089A111" w14:textId="77777777" w:rsidR="00485EF0" w:rsidRPr="00A1115A" w:rsidRDefault="00485EF0" w:rsidP="00562D9A">
            <w:pPr>
              <w:pStyle w:val="TAC"/>
            </w:pPr>
            <w:r w:rsidRPr="00A1115A">
              <w:t>F</w:t>
            </w:r>
            <w:r w:rsidRPr="00A1115A">
              <w:rPr>
                <w:vertAlign w:val="subscript"/>
              </w:rPr>
              <w:t>Ioffset, case 1</w:t>
            </w:r>
          </w:p>
        </w:tc>
        <w:tc>
          <w:tcPr>
            <w:tcW w:w="1625" w:type="dxa"/>
          </w:tcPr>
          <w:p w14:paraId="1AF4E69D" w14:textId="77777777" w:rsidR="00485EF0" w:rsidRPr="00A1115A" w:rsidRDefault="00485EF0" w:rsidP="00562D9A">
            <w:pPr>
              <w:pStyle w:val="TAC"/>
            </w:pPr>
            <w:r w:rsidRPr="00A1115A">
              <w:t>≤ -BW</w:t>
            </w:r>
            <w:r w:rsidRPr="00A1115A">
              <w:rPr>
                <w:vertAlign w:val="subscript"/>
              </w:rPr>
              <w:t>Channel</w:t>
            </w:r>
            <w:r w:rsidRPr="00A1115A">
              <w:t xml:space="preserve">/2 – </w:t>
            </w:r>
          </w:p>
          <w:p w14:paraId="403FDBEB" w14:textId="77777777" w:rsidR="00485EF0" w:rsidRPr="00A1115A" w:rsidRDefault="00485EF0" w:rsidP="00562D9A">
            <w:pPr>
              <w:pStyle w:val="TAC"/>
            </w:pPr>
            <w:r w:rsidRPr="00A1115A">
              <w:t>F</w:t>
            </w:r>
            <w:r w:rsidRPr="00A1115A">
              <w:rPr>
                <w:vertAlign w:val="subscript"/>
              </w:rPr>
              <w:t>Ioffset, case 2</w:t>
            </w:r>
          </w:p>
          <w:p w14:paraId="6CE499C4" w14:textId="77777777" w:rsidR="00485EF0" w:rsidRPr="00A1115A" w:rsidRDefault="00485EF0" w:rsidP="00562D9A">
            <w:pPr>
              <w:pStyle w:val="TAC"/>
            </w:pPr>
            <w:r w:rsidRPr="00A1115A">
              <w:t>and</w:t>
            </w:r>
          </w:p>
          <w:p w14:paraId="18EBD46A" w14:textId="77777777" w:rsidR="00485EF0" w:rsidRPr="00A1115A" w:rsidRDefault="00485EF0" w:rsidP="00562D9A">
            <w:pPr>
              <w:pStyle w:val="TAC"/>
            </w:pPr>
            <w:r w:rsidRPr="00A1115A">
              <w:t>≥ BW</w:t>
            </w:r>
            <w:r w:rsidRPr="00A1115A">
              <w:rPr>
                <w:vertAlign w:val="subscript"/>
              </w:rPr>
              <w:t>Channel</w:t>
            </w:r>
            <w:r w:rsidRPr="00A1115A">
              <w:t xml:space="preserve">/2 + </w:t>
            </w:r>
          </w:p>
          <w:p w14:paraId="2A40A2AD" w14:textId="77777777" w:rsidR="00485EF0" w:rsidRPr="00A1115A" w:rsidRDefault="00485EF0" w:rsidP="00562D9A">
            <w:pPr>
              <w:pStyle w:val="TAC"/>
            </w:pPr>
            <w:r w:rsidRPr="00A1115A">
              <w:t>F</w:t>
            </w:r>
            <w:r w:rsidRPr="00A1115A">
              <w:rPr>
                <w:vertAlign w:val="subscript"/>
              </w:rPr>
              <w:t>Ioffset, case 2</w:t>
            </w:r>
          </w:p>
        </w:tc>
        <w:tc>
          <w:tcPr>
            <w:tcW w:w="1625" w:type="dxa"/>
          </w:tcPr>
          <w:p w14:paraId="0CAD9B38" w14:textId="77777777" w:rsidR="00485EF0" w:rsidRPr="00A1115A" w:rsidRDefault="00485EF0" w:rsidP="00562D9A">
            <w:pPr>
              <w:pStyle w:val="TAC"/>
            </w:pPr>
          </w:p>
        </w:tc>
        <w:tc>
          <w:tcPr>
            <w:tcW w:w="1625" w:type="dxa"/>
          </w:tcPr>
          <w:p w14:paraId="7B287B0C" w14:textId="77777777" w:rsidR="00485EF0" w:rsidRPr="00A1115A" w:rsidRDefault="00485EF0" w:rsidP="00562D9A">
            <w:pPr>
              <w:pStyle w:val="TAC"/>
            </w:pPr>
            <w:r w:rsidRPr="00A1115A">
              <w:t>-BW</w:t>
            </w:r>
            <w:r w:rsidRPr="00A1115A">
              <w:rPr>
                <w:vertAlign w:val="subscript"/>
              </w:rPr>
              <w:t>Channel</w:t>
            </w:r>
            <w:r w:rsidRPr="00A1115A">
              <w:t>/2-11</w:t>
            </w:r>
          </w:p>
        </w:tc>
      </w:tr>
      <w:tr w:rsidR="00485EF0" w:rsidRPr="00A1115A" w14:paraId="7758C348" w14:textId="77777777" w:rsidTr="00D966B3">
        <w:tc>
          <w:tcPr>
            <w:tcW w:w="1106" w:type="dxa"/>
          </w:tcPr>
          <w:p w14:paraId="7B68003B" w14:textId="77777777" w:rsidR="00485EF0" w:rsidRPr="00A1115A" w:rsidRDefault="00485EF0" w:rsidP="00562D9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p>
        </w:tc>
        <w:tc>
          <w:tcPr>
            <w:tcW w:w="1487" w:type="dxa"/>
            <w:shd w:val="clear" w:color="auto" w:fill="auto"/>
          </w:tcPr>
          <w:p w14:paraId="5FDDE472"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p>
        </w:tc>
        <w:tc>
          <w:tcPr>
            <w:tcW w:w="799" w:type="dxa"/>
          </w:tcPr>
          <w:p w14:paraId="5E91E3EC" w14:textId="77777777" w:rsidR="00485EF0" w:rsidRPr="00A1115A" w:rsidRDefault="00485EF0" w:rsidP="00562D9A">
            <w:pPr>
              <w:pStyle w:val="TAC"/>
              <w:rPr>
                <w:lang w:val="sv-SE"/>
              </w:rPr>
            </w:pPr>
            <w:r w:rsidRPr="00A1115A">
              <w:rPr>
                <w:lang w:val="sv-SE"/>
              </w:rPr>
              <w:t>MHz</w:t>
            </w:r>
          </w:p>
        </w:tc>
        <w:tc>
          <w:tcPr>
            <w:tcW w:w="1625" w:type="dxa"/>
          </w:tcPr>
          <w:p w14:paraId="1DE1ADE7" w14:textId="77777777" w:rsidR="00485EF0" w:rsidRPr="00A1115A" w:rsidRDefault="00485EF0" w:rsidP="00562D9A">
            <w:pPr>
              <w:pStyle w:val="TAC"/>
            </w:pPr>
            <w:r w:rsidRPr="00A1115A">
              <w:t>NOTE 2</w:t>
            </w:r>
          </w:p>
        </w:tc>
        <w:tc>
          <w:tcPr>
            <w:tcW w:w="1625" w:type="dxa"/>
          </w:tcPr>
          <w:p w14:paraId="75D9303C" w14:textId="77777777" w:rsidR="00485EF0" w:rsidRPr="00A1115A" w:rsidRDefault="00485EF0" w:rsidP="00562D9A">
            <w:pPr>
              <w:pStyle w:val="TAC"/>
            </w:pPr>
            <w:r w:rsidRPr="00A1115A">
              <w:t>F</w:t>
            </w:r>
            <w:r w:rsidRPr="00A1115A">
              <w:rPr>
                <w:vertAlign w:val="subscript"/>
              </w:rPr>
              <w:t>DL_low</w:t>
            </w:r>
            <w:r w:rsidRPr="00A1115A">
              <w:t xml:space="preserve"> – 15</w:t>
            </w:r>
          </w:p>
          <w:p w14:paraId="281C6C47" w14:textId="77777777" w:rsidR="00485EF0" w:rsidRPr="00A1115A" w:rsidRDefault="00485EF0" w:rsidP="00562D9A">
            <w:pPr>
              <w:pStyle w:val="TAC"/>
            </w:pPr>
            <w:r w:rsidRPr="00A1115A">
              <w:t>to</w:t>
            </w:r>
          </w:p>
          <w:p w14:paraId="6572AAA5" w14:textId="77777777" w:rsidR="00485EF0" w:rsidRPr="00A1115A" w:rsidRDefault="00485EF0" w:rsidP="00562D9A">
            <w:pPr>
              <w:pStyle w:val="TAC"/>
            </w:pPr>
            <w:r w:rsidRPr="00A1115A">
              <w:t>F</w:t>
            </w:r>
            <w:r w:rsidRPr="00A1115A">
              <w:rPr>
                <w:vertAlign w:val="subscript"/>
              </w:rPr>
              <w:t>DL_high</w:t>
            </w:r>
            <w:r w:rsidRPr="00A1115A">
              <w:t xml:space="preserve"> + 15</w:t>
            </w:r>
          </w:p>
        </w:tc>
        <w:tc>
          <w:tcPr>
            <w:tcW w:w="1625" w:type="dxa"/>
          </w:tcPr>
          <w:p w14:paraId="7B096763" w14:textId="77777777" w:rsidR="00485EF0" w:rsidRPr="00A1115A" w:rsidRDefault="00485EF0" w:rsidP="00562D9A">
            <w:pPr>
              <w:pStyle w:val="TAC"/>
            </w:pPr>
          </w:p>
        </w:tc>
        <w:tc>
          <w:tcPr>
            <w:tcW w:w="1625" w:type="dxa"/>
          </w:tcPr>
          <w:p w14:paraId="32D02CF0" w14:textId="77777777" w:rsidR="00485EF0" w:rsidRPr="00A1115A" w:rsidRDefault="00485EF0" w:rsidP="00562D9A">
            <w:pPr>
              <w:pStyle w:val="TAC"/>
            </w:pPr>
          </w:p>
        </w:tc>
      </w:tr>
    </w:tbl>
    <w:p w14:paraId="2348A807" w14:textId="77777777" w:rsidR="00485EF0" w:rsidRDefault="00485EF0" w:rsidP="00772155"/>
    <w:p w14:paraId="3562EC96" w14:textId="77777777" w:rsidR="00485EF0" w:rsidRPr="00A1115A" w:rsidRDefault="00485EF0" w:rsidP="00485EF0">
      <w:pPr>
        <w:pStyle w:val="TH"/>
      </w:pPr>
      <w:r w:rsidRPr="00A1115A">
        <w:lastRenderedPageBreak/>
        <w:t>Table 7.</w:t>
      </w:r>
      <w:r>
        <w:t>2</w:t>
      </w:r>
      <w:r w:rsidRPr="00A1115A">
        <w:t>.</w:t>
      </w:r>
      <w:r>
        <w:t>2</w:t>
      </w:r>
      <w:r w:rsidRPr="00A1115A">
        <w:t>-</w:t>
      </w:r>
      <w:r>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trPr>
        <w:tc>
          <w:tcPr>
            <w:tcW w:w="1106" w:type="dxa"/>
            <w:tcBorders>
              <w:bottom w:val="single" w:sz="4" w:space="0" w:color="auto"/>
            </w:tcBorders>
          </w:tcPr>
          <w:p w14:paraId="2F1AFA61" w14:textId="77777777" w:rsidR="00485EF0" w:rsidRPr="00A1115A" w:rsidRDefault="00485EF0" w:rsidP="00562D9A">
            <w:pPr>
              <w:pStyle w:val="TAH"/>
            </w:pPr>
            <w:r w:rsidRPr="00A1115A">
              <w:t>NR band</w:t>
            </w:r>
          </w:p>
        </w:tc>
        <w:tc>
          <w:tcPr>
            <w:tcW w:w="1487" w:type="dxa"/>
            <w:shd w:val="clear" w:color="auto" w:fill="auto"/>
          </w:tcPr>
          <w:p w14:paraId="39042472" w14:textId="77777777" w:rsidR="00485EF0" w:rsidRPr="00A1115A" w:rsidRDefault="00485EF0" w:rsidP="00562D9A">
            <w:pPr>
              <w:pStyle w:val="TAH"/>
            </w:pPr>
            <w:r w:rsidRPr="00A1115A">
              <w:t>Parameter</w:t>
            </w:r>
          </w:p>
        </w:tc>
        <w:tc>
          <w:tcPr>
            <w:tcW w:w="799" w:type="dxa"/>
          </w:tcPr>
          <w:p w14:paraId="6EF6EEA5" w14:textId="77777777" w:rsidR="00485EF0" w:rsidRPr="00A1115A" w:rsidRDefault="00485EF0" w:rsidP="00562D9A">
            <w:pPr>
              <w:pStyle w:val="TAH"/>
            </w:pPr>
            <w:r w:rsidRPr="00A1115A">
              <w:t>Unit</w:t>
            </w:r>
          </w:p>
        </w:tc>
        <w:tc>
          <w:tcPr>
            <w:tcW w:w="1938" w:type="dxa"/>
          </w:tcPr>
          <w:p w14:paraId="122E29DA" w14:textId="77777777" w:rsidR="00485EF0" w:rsidRPr="00A1115A" w:rsidRDefault="00485EF0" w:rsidP="00562D9A">
            <w:pPr>
              <w:pStyle w:val="TAH"/>
            </w:pPr>
            <w:r w:rsidRPr="00A1115A">
              <w:t>Range 1</w:t>
            </w:r>
          </w:p>
        </w:tc>
        <w:tc>
          <w:tcPr>
            <w:tcW w:w="1938" w:type="dxa"/>
          </w:tcPr>
          <w:p w14:paraId="1008580E" w14:textId="77777777" w:rsidR="00485EF0" w:rsidRPr="00A1115A" w:rsidRDefault="00485EF0" w:rsidP="00562D9A">
            <w:pPr>
              <w:pStyle w:val="TAH"/>
            </w:pPr>
            <w:r w:rsidRPr="00A1115A">
              <w:t>Range 2</w:t>
            </w:r>
          </w:p>
        </w:tc>
        <w:tc>
          <w:tcPr>
            <w:tcW w:w="1938" w:type="dxa"/>
          </w:tcPr>
          <w:p w14:paraId="2B26CBFB" w14:textId="77777777" w:rsidR="00485EF0" w:rsidRPr="00A1115A" w:rsidRDefault="00485EF0" w:rsidP="00562D9A">
            <w:pPr>
              <w:pStyle w:val="TAH"/>
            </w:pPr>
            <w:r w:rsidRPr="00A1115A">
              <w:t>Range 3</w:t>
            </w:r>
          </w:p>
        </w:tc>
      </w:tr>
      <w:tr w:rsidR="00485EF0" w:rsidRPr="00A1115A" w14:paraId="67FEA15A" w14:textId="77777777" w:rsidTr="00DE1F0C">
        <w:trPr>
          <w:trHeight w:val="187"/>
        </w:trPr>
        <w:tc>
          <w:tcPr>
            <w:tcW w:w="1106" w:type="dxa"/>
            <w:tcBorders>
              <w:bottom w:val="single" w:sz="4" w:space="0" w:color="auto"/>
            </w:tcBorders>
            <w:shd w:val="clear" w:color="auto" w:fill="auto"/>
          </w:tcPr>
          <w:p w14:paraId="730E251C" w14:textId="77777777" w:rsidR="00485EF0" w:rsidRPr="00A1115A" w:rsidRDefault="00485EF0" w:rsidP="00562D9A">
            <w:pPr>
              <w:pStyle w:val="TAC"/>
            </w:pPr>
            <w:r w:rsidRPr="00A1115A">
              <w:t>n1, n2, n3,</w:t>
            </w:r>
          </w:p>
        </w:tc>
        <w:tc>
          <w:tcPr>
            <w:tcW w:w="1487" w:type="dxa"/>
            <w:shd w:val="clear" w:color="auto" w:fill="auto"/>
          </w:tcPr>
          <w:p w14:paraId="00B2967E" w14:textId="77777777" w:rsidR="00485EF0" w:rsidRPr="00A1115A" w:rsidRDefault="00485EF0" w:rsidP="00562D9A">
            <w:pPr>
              <w:pStyle w:val="TAC"/>
              <w:rPr>
                <w:lang w:val="sv-SE"/>
              </w:rPr>
            </w:pPr>
            <w:r w:rsidRPr="00A1115A">
              <w:rPr>
                <w:lang w:val="sv-SE"/>
              </w:rPr>
              <w:t>P</w:t>
            </w:r>
            <w:r w:rsidRPr="00A1115A">
              <w:rPr>
                <w:vertAlign w:val="subscript"/>
                <w:lang w:val="sv-SE"/>
              </w:rPr>
              <w:t>interferer</w:t>
            </w:r>
          </w:p>
        </w:tc>
        <w:tc>
          <w:tcPr>
            <w:tcW w:w="799" w:type="dxa"/>
          </w:tcPr>
          <w:p w14:paraId="5E4401DD" w14:textId="77777777" w:rsidR="00485EF0" w:rsidRPr="00A1115A" w:rsidRDefault="00485EF0" w:rsidP="00562D9A">
            <w:pPr>
              <w:pStyle w:val="TAC"/>
              <w:rPr>
                <w:lang w:val="sv-SE"/>
              </w:rPr>
            </w:pPr>
            <w:r w:rsidRPr="00A1115A">
              <w:rPr>
                <w:lang w:val="sv-SE"/>
              </w:rPr>
              <w:t>dBm</w:t>
            </w:r>
          </w:p>
        </w:tc>
        <w:tc>
          <w:tcPr>
            <w:tcW w:w="1938" w:type="dxa"/>
          </w:tcPr>
          <w:p w14:paraId="72086DED" w14:textId="77777777" w:rsidR="00485EF0" w:rsidRPr="00A1115A" w:rsidRDefault="00485EF0" w:rsidP="00562D9A">
            <w:pPr>
              <w:pStyle w:val="TAC"/>
            </w:pPr>
            <w:r w:rsidRPr="00A1115A">
              <w:t>-44</w:t>
            </w:r>
          </w:p>
        </w:tc>
        <w:tc>
          <w:tcPr>
            <w:tcW w:w="1938" w:type="dxa"/>
          </w:tcPr>
          <w:p w14:paraId="486DFEF4" w14:textId="77777777" w:rsidR="00485EF0" w:rsidRPr="00A1115A" w:rsidRDefault="00485EF0" w:rsidP="00562D9A">
            <w:pPr>
              <w:pStyle w:val="TAC"/>
            </w:pPr>
            <w:r w:rsidRPr="00A1115A">
              <w:t>-30</w:t>
            </w:r>
          </w:p>
        </w:tc>
        <w:tc>
          <w:tcPr>
            <w:tcW w:w="1938" w:type="dxa"/>
          </w:tcPr>
          <w:p w14:paraId="3EDAB92C" w14:textId="77777777" w:rsidR="00485EF0" w:rsidRPr="00A1115A" w:rsidRDefault="00485EF0" w:rsidP="00562D9A">
            <w:pPr>
              <w:pStyle w:val="TAC"/>
            </w:pPr>
            <w:r w:rsidRPr="00A1115A">
              <w:t>-15</w:t>
            </w:r>
          </w:p>
        </w:tc>
      </w:tr>
      <w:tr w:rsidR="00485EF0" w:rsidRPr="00A1115A" w14:paraId="56D9DE30" w14:textId="77777777" w:rsidTr="00DE1F0C">
        <w:trPr>
          <w:trHeight w:val="187"/>
        </w:trPr>
        <w:tc>
          <w:tcPr>
            <w:tcW w:w="1106" w:type="dxa"/>
            <w:tcBorders>
              <w:top w:val="single" w:sz="4" w:space="0" w:color="auto"/>
            </w:tcBorders>
            <w:shd w:val="clear" w:color="auto" w:fill="auto"/>
          </w:tcPr>
          <w:p w14:paraId="2E80E7C4" w14:textId="77777777" w:rsidR="00485EF0" w:rsidRPr="00A1115A" w:rsidRDefault="00485EF0" w:rsidP="00562D9A">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p>
        </w:tc>
        <w:tc>
          <w:tcPr>
            <w:tcW w:w="1487" w:type="dxa"/>
            <w:shd w:val="clear" w:color="auto" w:fill="auto"/>
          </w:tcPr>
          <w:p w14:paraId="22481D87" w14:textId="77777777" w:rsidR="00485EF0" w:rsidRPr="00A1115A" w:rsidRDefault="00485EF0" w:rsidP="00562D9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3A176EB" w14:textId="77777777" w:rsidR="00485EF0" w:rsidRPr="00A1115A" w:rsidRDefault="00485EF0" w:rsidP="00562D9A">
            <w:pPr>
              <w:pStyle w:val="TAC"/>
              <w:rPr>
                <w:lang w:val="sv-SE"/>
              </w:rPr>
            </w:pPr>
            <w:r w:rsidRPr="00A1115A">
              <w:rPr>
                <w:lang w:val="sv-SE"/>
              </w:rPr>
              <w:t>MHz</w:t>
            </w:r>
          </w:p>
        </w:tc>
        <w:tc>
          <w:tcPr>
            <w:tcW w:w="1938" w:type="dxa"/>
          </w:tcPr>
          <w:p w14:paraId="245BFC06" w14:textId="77777777" w:rsidR="00485EF0" w:rsidRPr="00A1115A" w:rsidRDefault="00485EF0" w:rsidP="00562D9A">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7E0462C" w14:textId="77777777" w:rsidR="00485EF0" w:rsidRPr="00A1115A" w:rsidRDefault="00485EF0" w:rsidP="00562D9A">
            <w:pPr>
              <w:pStyle w:val="TAC"/>
              <w:rPr>
                <w:rFonts w:cs="Arial"/>
              </w:rPr>
            </w:pPr>
            <w:r w:rsidRPr="00A1115A">
              <w:rPr>
                <w:rFonts w:cs="Arial"/>
              </w:rPr>
              <w:t>or</w:t>
            </w:r>
          </w:p>
          <w:p w14:paraId="71F0F793" w14:textId="77777777" w:rsidR="00485EF0" w:rsidRPr="00A1115A" w:rsidRDefault="00485EF0" w:rsidP="00562D9A">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456AA54" w14:textId="77777777" w:rsidR="00485EF0" w:rsidRPr="00A1115A" w:rsidRDefault="00485EF0" w:rsidP="00562D9A">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BD12FF5" w14:textId="77777777" w:rsidR="00485EF0" w:rsidRPr="00A1115A" w:rsidRDefault="00485EF0" w:rsidP="00562D9A">
            <w:pPr>
              <w:pStyle w:val="TAC"/>
              <w:rPr>
                <w:rFonts w:cs="Arial"/>
              </w:rPr>
            </w:pPr>
            <w:r w:rsidRPr="00A1115A">
              <w:rPr>
                <w:rFonts w:cs="Arial"/>
              </w:rPr>
              <w:t>or</w:t>
            </w:r>
          </w:p>
          <w:p w14:paraId="3329A2DF" w14:textId="77777777" w:rsidR="00485EF0" w:rsidRPr="00A1115A" w:rsidRDefault="00485EF0" w:rsidP="00562D9A">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F5A08D2" w14:textId="77777777" w:rsidR="00485EF0" w:rsidRPr="00A1115A" w:rsidRDefault="00485EF0" w:rsidP="00562D9A">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C1148E4" w14:textId="77777777" w:rsidR="00485EF0" w:rsidRPr="00A1115A" w:rsidRDefault="00485EF0" w:rsidP="00562D9A">
            <w:pPr>
              <w:pStyle w:val="TAC"/>
              <w:rPr>
                <w:rFonts w:cs="Arial"/>
              </w:rPr>
            </w:pPr>
            <w:r w:rsidRPr="00A1115A">
              <w:rPr>
                <w:rFonts w:cs="Arial"/>
              </w:rPr>
              <w:t>or</w:t>
            </w:r>
          </w:p>
          <w:p w14:paraId="5E261C2E" w14:textId="77777777" w:rsidR="00485EF0" w:rsidRPr="00A1115A" w:rsidRDefault="00485EF0" w:rsidP="00562D9A">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7140A3E" w14:textId="77777777" w:rsidR="00485EF0" w:rsidRPr="00A1115A" w:rsidRDefault="00485EF0" w:rsidP="00562D9A">
            <w:pPr>
              <w:pStyle w:val="TAC"/>
              <w:rPr>
                <w:rFonts w:cs="Arial"/>
              </w:rPr>
            </w:pPr>
            <w:r w:rsidRPr="00A1115A">
              <w:rPr>
                <w:rFonts w:cs="Arial"/>
              </w:rPr>
              <w:t>≤ 12750</w:t>
            </w:r>
          </w:p>
        </w:tc>
      </w:tr>
    </w:tbl>
    <w:p w14:paraId="7F2DC667" w14:textId="77777777" w:rsidR="00485EF0" w:rsidRDefault="00485EF0" w:rsidP="00772155"/>
    <w:p w14:paraId="1A215DFF" w14:textId="77777777" w:rsidR="00485EF0" w:rsidRPr="00A1115A" w:rsidRDefault="00485EF0" w:rsidP="00485EF0">
      <w:pPr>
        <w:pStyle w:val="TH"/>
      </w:pPr>
      <w:r w:rsidRPr="00A1115A">
        <w:t>Table 7.</w:t>
      </w:r>
      <w:r>
        <w:t>2</w:t>
      </w:r>
      <w:r w:rsidRPr="00A1115A">
        <w:t>.</w:t>
      </w:r>
      <w:r>
        <w:t>2</w:t>
      </w:r>
      <w:r w:rsidRPr="00A1115A">
        <w:t>-</w:t>
      </w:r>
      <w:r>
        <w:t>5</w:t>
      </w:r>
      <w:r w:rsidRPr="00A1115A">
        <w:t>: Narrow Band Blocking</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trPr>
        <w:tc>
          <w:tcPr>
            <w:tcW w:w="683" w:type="pct"/>
            <w:tcBorders>
              <w:bottom w:val="nil"/>
            </w:tcBorders>
            <w:shd w:val="clear" w:color="auto" w:fill="auto"/>
            <w:vAlign w:val="center"/>
          </w:tcPr>
          <w:p w14:paraId="0D1FCDCA" w14:textId="77777777" w:rsidR="00485EF0" w:rsidRPr="00A1115A" w:rsidRDefault="00485EF0" w:rsidP="00562D9A">
            <w:pPr>
              <w:pStyle w:val="TAH"/>
            </w:pPr>
            <w:r w:rsidRPr="00A1115A">
              <w:t>NR band</w:t>
            </w:r>
          </w:p>
        </w:tc>
        <w:tc>
          <w:tcPr>
            <w:tcW w:w="597" w:type="pct"/>
            <w:tcBorders>
              <w:bottom w:val="nil"/>
            </w:tcBorders>
            <w:shd w:val="clear" w:color="auto" w:fill="auto"/>
            <w:vAlign w:val="center"/>
            <w:hideMark/>
          </w:tcPr>
          <w:p w14:paraId="1826832B" w14:textId="77777777" w:rsidR="00485EF0" w:rsidRPr="00A1115A" w:rsidRDefault="00485EF0" w:rsidP="00562D9A">
            <w:pPr>
              <w:pStyle w:val="TAH"/>
            </w:pPr>
            <w:r w:rsidRPr="00A1115A">
              <w:t>Parameter</w:t>
            </w:r>
          </w:p>
        </w:tc>
        <w:tc>
          <w:tcPr>
            <w:tcW w:w="332" w:type="pct"/>
            <w:tcBorders>
              <w:bottom w:val="nil"/>
            </w:tcBorders>
            <w:shd w:val="clear" w:color="auto" w:fill="auto"/>
            <w:vAlign w:val="center"/>
            <w:hideMark/>
          </w:tcPr>
          <w:p w14:paraId="1882D8B9" w14:textId="77777777" w:rsidR="00485EF0" w:rsidRPr="00A1115A" w:rsidRDefault="00485EF0" w:rsidP="00562D9A">
            <w:pPr>
              <w:pStyle w:val="TAH"/>
            </w:pPr>
            <w:r w:rsidRPr="00A1115A">
              <w:t>Unit</w:t>
            </w:r>
          </w:p>
        </w:tc>
        <w:tc>
          <w:tcPr>
            <w:tcW w:w="3387" w:type="pct"/>
            <w:gridSpan w:val="5"/>
            <w:vAlign w:val="center"/>
          </w:tcPr>
          <w:p w14:paraId="6EC0EB59" w14:textId="77777777" w:rsidR="00485EF0" w:rsidRPr="00A1115A" w:rsidRDefault="00485EF0" w:rsidP="00562D9A">
            <w:pPr>
              <w:pStyle w:val="TAH"/>
            </w:pPr>
            <w:r w:rsidRPr="00A1115A">
              <w:t>Channel Bandwidth</w:t>
            </w:r>
            <w:r>
              <w:t xml:space="preserve"> (MHz)</w:t>
            </w:r>
          </w:p>
        </w:tc>
      </w:tr>
      <w:tr w:rsidR="00485EF0" w:rsidRPr="00A1115A" w14:paraId="4801B7E2" w14:textId="77777777" w:rsidTr="00DE1F0C">
        <w:trPr>
          <w:trHeight w:val="187"/>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pPr>
          </w:p>
        </w:tc>
        <w:tc>
          <w:tcPr>
            <w:tcW w:w="327" w:type="pct"/>
            <w:shd w:val="clear" w:color="auto" w:fill="auto"/>
            <w:vAlign w:val="center"/>
            <w:hideMark/>
          </w:tcPr>
          <w:p w14:paraId="08F22BC9" w14:textId="77777777" w:rsidR="00485EF0" w:rsidRPr="00A1115A" w:rsidRDefault="00485EF0" w:rsidP="00562D9A">
            <w:pPr>
              <w:pStyle w:val="TAH"/>
            </w:pPr>
            <w:r w:rsidRPr="00A1115A">
              <w:t>5</w:t>
            </w:r>
          </w:p>
        </w:tc>
        <w:tc>
          <w:tcPr>
            <w:tcW w:w="327" w:type="pct"/>
            <w:shd w:val="clear" w:color="auto" w:fill="auto"/>
            <w:vAlign w:val="center"/>
            <w:hideMark/>
          </w:tcPr>
          <w:p w14:paraId="4D8682A7" w14:textId="77777777" w:rsidR="00485EF0" w:rsidRPr="00A1115A" w:rsidRDefault="00485EF0" w:rsidP="00562D9A">
            <w:pPr>
              <w:pStyle w:val="TAH"/>
            </w:pPr>
            <w:r w:rsidRPr="00A1115A">
              <w:t>10</w:t>
            </w:r>
          </w:p>
        </w:tc>
        <w:tc>
          <w:tcPr>
            <w:tcW w:w="327" w:type="pct"/>
            <w:shd w:val="clear" w:color="auto" w:fill="auto"/>
            <w:vAlign w:val="center"/>
            <w:hideMark/>
          </w:tcPr>
          <w:p w14:paraId="3C4F2932" w14:textId="77777777" w:rsidR="00485EF0" w:rsidRPr="00A1115A" w:rsidRDefault="00485EF0" w:rsidP="00562D9A">
            <w:pPr>
              <w:pStyle w:val="TAH"/>
            </w:pPr>
            <w:r w:rsidRPr="00A1115A">
              <w:t>15</w:t>
            </w:r>
          </w:p>
        </w:tc>
        <w:tc>
          <w:tcPr>
            <w:tcW w:w="328" w:type="pct"/>
            <w:shd w:val="clear" w:color="auto" w:fill="auto"/>
            <w:vAlign w:val="center"/>
            <w:hideMark/>
          </w:tcPr>
          <w:p w14:paraId="43EC258D" w14:textId="77777777" w:rsidR="00485EF0" w:rsidRPr="00A1115A" w:rsidRDefault="00485EF0" w:rsidP="00562D9A">
            <w:pPr>
              <w:pStyle w:val="TAH"/>
            </w:pPr>
            <w:r w:rsidRPr="00A1115A">
              <w:t>20</w:t>
            </w:r>
          </w:p>
        </w:tc>
        <w:tc>
          <w:tcPr>
            <w:tcW w:w="2078" w:type="pct"/>
            <w:shd w:val="clear" w:color="auto" w:fill="auto"/>
            <w:vAlign w:val="center"/>
          </w:tcPr>
          <w:p w14:paraId="55696983" w14:textId="77777777" w:rsidR="00485EF0" w:rsidRPr="00A1115A" w:rsidRDefault="00485EF0" w:rsidP="00562D9A">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85EF0" w:rsidRPr="00A1115A" w14:paraId="03DA0356" w14:textId="77777777" w:rsidTr="00DE1F0C">
        <w:trPr>
          <w:trHeight w:val="187"/>
        </w:trPr>
        <w:tc>
          <w:tcPr>
            <w:tcW w:w="683" w:type="pct"/>
            <w:vMerge w:val="restart"/>
            <w:shd w:val="clear" w:color="auto" w:fill="auto"/>
            <w:vAlign w:val="center"/>
          </w:tcPr>
          <w:p w14:paraId="04F82528" w14:textId="77777777" w:rsidR="00485EF0" w:rsidRPr="00A1115A" w:rsidRDefault="00485EF0" w:rsidP="00562D9A">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p>
        </w:tc>
        <w:tc>
          <w:tcPr>
            <w:tcW w:w="597" w:type="pct"/>
            <w:tcBorders>
              <w:bottom w:val="nil"/>
            </w:tcBorders>
            <w:shd w:val="clear" w:color="auto" w:fill="auto"/>
            <w:vAlign w:val="center"/>
            <w:hideMark/>
          </w:tcPr>
          <w:p w14:paraId="3EB63105" w14:textId="77777777" w:rsidR="00485EF0" w:rsidRPr="00A1115A" w:rsidRDefault="00485EF0" w:rsidP="00562D9A">
            <w:pPr>
              <w:pStyle w:val="TAC"/>
            </w:pPr>
            <w:r w:rsidRPr="00A1115A">
              <w:t>P</w:t>
            </w:r>
            <w:r w:rsidRPr="00A1115A">
              <w:rPr>
                <w:vertAlign w:val="subscript"/>
              </w:rPr>
              <w:t>w</w:t>
            </w:r>
          </w:p>
        </w:tc>
        <w:tc>
          <w:tcPr>
            <w:tcW w:w="332" w:type="pct"/>
            <w:tcBorders>
              <w:bottom w:val="nil"/>
            </w:tcBorders>
            <w:shd w:val="clear" w:color="auto" w:fill="auto"/>
            <w:vAlign w:val="center"/>
            <w:hideMark/>
          </w:tcPr>
          <w:p w14:paraId="6E835D36" w14:textId="77777777" w:rsidR="00485EF0" w:rsidRPr="00A1115A" w:rsidRDefault="00485EF0" w:rsidP="00562D9A">
            <w:pPr>
              <w:pStyle w:val="TAC"/>
            </w:pPr>
            <w:r w:rsidRPr="00A1115A">
              <w:t>dBm</w:t>
            </w:r>
          </w:p>
        </w:tc>
        <w:tc>
          <w:tcPr>
            <w:tcW w:w="327" w:type="pct"/>
            <w:vAlign w:val="center"/>
          </w:tcPr>
          <w:p w14:paraId="409BDD00" w14:textId="77777777" w:rsidR="00485EF0" w:rsidRPr="00A1115A" w:rsidRDefault="00485EF0" w:rsidP="00562D9A">
            <w:pPr>
              <w:pStyle w:val="TAC"/>
            </w:pPr>
          </w:p>
        </w:tc>
        <w:tc>
          <w:tcPr>
            <w:tcW w:w="3060" w:type="pct"/>
            <w:gridSpan w:val="4"/>
            <w:vAlign w:val="center"/>
          </w:tcPr>
          <w:p w14:paraId="367A108F" w14:textId="77777777" w:rsidR="00485EF0" w:rsidRPr="00A1115A" w:rsidRDefault="00485EF0" w:rsidP="00562D9A">
            <w:pPr>
              <w:pStyle w:val="TAC"/>
            </w:pPr>
            <w:r w:rsidRPr="00A1115A">
              <w:t>P</w:t>
            </w:r>
            <w:r w:rsidRPr="00A1115A">
              <w:rPr>
                <w:vertAlign w:val="subscript"/>
              </w:rPr>
              <w:t>REFSENS</w:t>
            </w:r>
            <w:r w:rsidRPr="00A1115A">
              <w:t xml:space="preserve"> + channel-bandwidth specific value below</w:t>
            </w:r>
          </w:p>
        </w:tc>
      </w:tr>
      <w:tr w:rsidR="00485EF0" w:rsidRPr="00A1115A" w14:paraId="6FEB176D" w14:textId="77777777" w:rsidTr="00DE1F0C">
        <w:trPr>
          <w:trHeight w:val="187"/>
        </w:trPr>
        <w:tc>
          <w:tcPr>
            <w:tcW w:w="683" w:type="pct"/>
            <w:vMerge/>
            <w:shd w:val="clear" w:color="auto" w:fill="auto"/>
            <w:vAlign w:val="center"/>
          </w:tcPr>
          <w:p w14:paraId="5DBEB55C" w14:textId="77777777" w:rsidR="00485EF0" w:rsidRPr="00A1115A" w:rsidRDefault="00485EF0" w:rsidP="00562D9A">
            <w:pPr>
              <w:pStyle w:val="TAC"/>
            </w:pPr>
          </w:p>
        </w:tc>
        <w:tc>
          <w:tcPr>
            <w:tcW w:w="597" w:type="pct"/>
            <w:tcBorders>
              <w:top w:val="nil"/>
            </w:tcBorders>
            <w:shd w:val="clear" w:color="auto" w:fill="auto"/>
            <w:vAlign w:val="center"/>
            <w:hideMark/>
          </w:tcPr>
          <w:p w14:paraId="78407052" w14:textId="77777777" w:rsidR="00485EF0" w:rsidRPr="00A1115A" w:rsidRDefault="00485EF0" w:rsidP="00562D9A">
            <w:pPr>
              <w:pStyle w:val="TAC"/>
            </w:pPr>
          </w:p>
        </w:tc>
        <w:tc>
          <w:tcPr>
            <w:tcW w:w="332" w:type="pct"/>
            <w:tcBorders>
              <w:top w:val="nil"/>
            </w:tcBorders>
            <w:shd w:val="clear" w:color="auto" w:fill="auto"/>
            <w:vAlign w:val="center"/>
            <w:hideMark/>
          </w:tcPr>
          <w:p w14:paraId="5B21FB30" w14:textId="77777777" w:rsidR="00485EF0" w:rsidRPr="00A1115A" w:rsidRDefault="00485EF0" w:rsidP="00562D9A">
            <w:pPr>
              <w:pStyle w:val="TAC"/>
            </w:pPr>
          </w:p>
        </w:tc>
        <w:tc>
          <w:tcPr>
            <w:tcW w:w="327" w:type="pct"/>
            <w:shd w:val="clear" w:color="auto" w:fill="auto"/>
            <w:vAlign w:val="center"/>
            <w:hideMark/>
          </w:tcPr>
          <w:p w14:paraId="41AE54F4" w14:textId="77777777" w:rsidR="00485EF0" w:rsidRPr="00A1115A" w:rsidRDefault="00485EF0" w:rsidP="00562D9A">
            <w:pPr>
              <w:pStyle w:val="TAC"/>
            </w:pPr>
            <w:r w:rsidRPr="00A1115A">
              <w:t>16</w:t>
            </w:r>
          </w:p>
        </w:tc>
        <w:tc>
          <w:tcPr>
            <w:tcW w:w="327" w:type="pct"/>
            <w:shd w:val="clear" w:color="auto" w:fill="auto"/>
            <w:vAlign w:val="center"/>
            <w:hideMark/>
          </w:tcPr>
          <w:p w14:paraId="57FDD96C" w14:textId="77777777" w:rsidR="00485EF0" w:rsidRPr="00A1115A" w:rsidRDefault="00485EF0" w:rsidP="00562D9A">
            <w:pPr>
              <w:pStyle w:val="TAC"/>
            </w:pPr>
            <w:r w:rsidRPr="00A1115A">
              <w:t>13</w:t>
            </w:r>
          </w:p>
        </w:tc>
        <w:tc>
          <w:tcPr>
            <w:tcW w:w="327" w:type="pct"/>
            <w:shd w:val="clear" w:color="auto" w:fill="auto"/>
            <w:vAlign w:val="center"/>
            <w:hideMark/>
          </w:tcPr>
          <w:p w14:paraId="408AFAB2" w14:textId="77777777" w:rsidR="00485EF0" w:rsidRPr="00A1115A" w:rsidRDefault="00485EF0" w:rsidP="00562D9A">
            <w:pPr>
              <w:pStyle w:val="TAC"/>
            </w:pPr>
            <w:r w:rsidRPr="00A1115A">
              <w:t>14</w:t>
            </w:r>
          </w:p>
        </w:tc>
        <w:tc>
          <w:tcPr>
            <w:tcW w:w="328" w:type="pct"/>
            <w:shd w:val="clear" w:color="auto" w:fill="auto"/>
            <w:vAlign w:val="center"/>
            <w:hideMark/>
          </w:tcPr>
          <w:p w14:paraId="2EC05F2C" w14:textId="77777777" w:rsidR="00485EF0" w:rsidRPr="00A1115A" w:rsidRDefault="00485EF0" w:rsidP="00562D9A">
            <w:pPr>
              <w:pStyle w:val="TAC"/>
            </w:pPr>
            <w:r w:rsidRPr="00A1115A">
              <w:t>16</w:t>
            </w:r>
          </w:p>
        </w:tc>
        <w:tc>
          <w:tcPr>
            <w:tcW w:w="2078" w:type="pct"/>
            <w:shd w:val="clear" w:color="auto" w:fill="auto"/>
            <w:vAlign w:val="center"/>
          </w:tcPr>
          <w:p w14:paraId="250FF307" w14:textId="77777777" w:rsidR="00485EF0" w:rsidRPr="00A1115A" w:rsidRDefault="00485EF0" w:rsidP="00562D9A">
            <w:pPr>
              <w:pStyle w:val="TAC"/>
            </w:pPr>
            <w:r>
              <w:t>16</w:t>
            </w:r>
          </w:p>
        </w:tc>
      </w:tr>
      <w:tr w:rsidR="00485EF0" w:rsidRPr="00A1115A" w14:paraId="1046AD6D" w14:textId="77777777" w:rsidTr="00DE1F0C">
        <w:trPr>
          <w:trHeight w:val="187"/>
        </w:trPr>
        <w:tc>
          <w:tcPr>
            <w:tcW w:w="683" w:type="pct"/>
            <w:vMerge/>
            <w:shd w:val="clear" w:color="auto" w:fill="auto"/>
            <w:vAlign w:val="center"/>
          </w:tcPr>
          <w:p w14:paraId="28EEA02B" w14:textId="77777777" w:rsidR="00485EF0" w:rsidRPr="00A1115A" w:rsidRDefault="00485EF0" w:rsidP="00562D9A">
            <w:pPr>
              <w:pStyle w:val="TAC"/>
            </w:pPr>
          </w:p>
        </w:tc>
        <w:tc>
          <w:tcPr>
            <w:tcW w:w="597" w:type="pct"/>
            <w:shd w:val="clear" w:color="auto" w:fill="auto"/>
            <w:vAlign w:val="center"/>
            <w:hideMark/>
          </w:tcPr>
          <w:p w14:paraId="658356EE" w14:textId="77777777" w:rsidR="00485EF0" w:rsidRPr="00A1115A" w:rsidRDefault="00485EF0" w:rsidP="00562D9A">
            <w:pPr>
              <w:pStyle w:val="TAC"/>
            </w:pPr>
            <w:r w:rsidRPr="00A1115A">
              <w:t>P</w:t>
            </w:r>
            <w:r w:rsidRPr="00A1115A">
              <w:rPr>
                <w:vertAlign w:val="subscript"/>
              </w:rPr>
              <w:t>uw</w:t>
            </w:r>
            <w:r w:rsidRPr="00A1115A">
              <w:t xml:space="preserve"> (CW)</w:t>
            </w:r>
          </w:p>
        </w:tc>
        <w:tc>
          <w:tcPr>
            <w:tcW w:w="332" w:type="pct"/>
            <w:shd w:val="clear" w:color="auto" w:fill="auto"/>
            <w:vAlign w:val="center"/>
            <w:hideMark/>
          </w:tcPr>
          <w:p w14:paraId="7AAAC2F9" w14:textId="77777777" w:rsidR="00485EF0" w:rsidRPr="00A1115A" w:rsidRDefault="00485EF0" w:rsidP="00562D9A">
            <w:pPr>
              <w:pStyle w:val="TAC"/>
            </w:pPr>
            <w:r w:rsidRPr="00A1115A">
              <w:t>dBm</w:t>
            </w:r>
          </w:p>
        </w:tc>
        <w:tc>
          <w:tcPr>
            <w:tcW w:w="3387" w:type="pct"/>
            <w:gridSpan w:val="5"/>
            <w:shd w:val="clear" w:color="auto" w:fill="auto"/>
            <w:vAlign w:val="center"/>
          </w:tcPr>
          <w:p w14:paraId="0406B47C" w14:textId="77777777" w:rsidR="00485EF0" w:rsidRPr="00A1115A" w:rsidRDefault="00485EF0" w:rsidP="00562D9A">
            <w:pPr>
              <w:pStyle w:val="TAC"/>
            </w:pPr>
            <w:r>
              <w:t>-55</w:t>
            </w:r>
          </w:p>
        </w:tc>
      </w:tr>
      <w:tr w:rsidR="00485EF0" w:rsidRPr="00A1115A" w14:paraId="1BEECDFF" w14:textId="77777777" w:rsidTr="00DE1F0C">
        <w:trPr>
          <w:trHeight w:val="187"/>
        </w:trPr>
        <w:tc>
          <w:tcPr>
            <w:tcW w:w="683" w:type="pct"/>
            <w:vMerge/>
            <w:shd w:val="clear" w:color="auto" w:fill="auto"/>
            <w:vAlign w:val="center"/>
          </w:tcPr>
          <w:p w14:paraId="0277E0CE" w14:textId="77777777" w:rsidR="00485EF0" w:rsidRPr="00A1115A" w:rsidRDefault="00485EF0" w:rsidP="00562D9A">
            <w:pPr>
              <w:pStyle w:val="TAC"/>
            </w:pPr>
          </w:p>
        </w:tc>
        <w:tc>
          <w:tcPr>
            <w:tcW w:w="597" w:type="pct"/>
            <w:shd w:val="clear" w:color="auto" w:fill="auto"/>
            <w:vAlign w:val="center"/>
            <w:hideMark/>
          </w:tcPr>
          <w:p w14:paraId="4BF7E6C6" w14:textId="77777777" w:rsidR="00485EF0" w:rsidRPr="00A1115A" w:rsidRDefault="00485EF0" w:rsidP="00562D9A">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32" w:type="pct"/>
            <w:shd w:val="clear" w:color="auto" w:fill="auto"/>
            <w:vAlign w:val="center"/>
            <w:hideMark/>
          </w:tcPr>
          <w:p w14:paraId="005D0CA8" w14:textId="77777777" w:rsidR="00485EF0" w:rsidRPr="00A1115A" w:rsidRDefault="00485EF0" w:rsidP="00562D9A">
            <w:pPr>
              <w:pStyle w:val="TAC"/>
            </w:pPr>
            <w:r w:rsidRPr="00A1115A">
              <w:t>MHz</w:t>
            </w:r>
          </w:p>
        </w:tc>
        <w:tc>
          <w:tcPr>
            <w:tcW w:w="1309" w:type="pct"/>
            <w:gridSpan w:val="4"/>
            <w:shd w:val="clear" w:color="auto" w:fill="auto"/>
            <w:vAlign w:val="center"/>
          </w:tcPr>
          <w:p w14:paraId="0CBB4188" w14:textId="77777777" w:rsidR="00485EF0" w:rsidRPr="00A1115A" w:rsidRDefault="00000000"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078" w:type="pct"/>
            <w:shd w:val="clear" w:color="auto" w:fill="auto"/>
            <w:vAlign w:val="center"/>
          </w:tcPr>
          <w:p w14:paraId="06CDB03D" w14:textId="77777777" w:rsidR="00485EF0" w:rsidRPr="00A1115A" w:rsidRDefault="00485EF0" w:rsidP="00562D9A">
            <w:pPr>
              <w:pStyle w:val="TAC"/>
            </w:pPr>
            <w:r>
              <w:t>NA</w:t>
            </w:r>
          </w:p>
        </w:tc>
      </w:tr>
      <w:tr w:rsidR="00485EF0" w:rsidRPr="00A1115A" w14:paraId="5C86D7BB" w14:textId="77777777" w:rsidTr="00DE1F0C">
        <w:trPr>
          <w:trHeight w:val="187"/>
        </w:trPr>
        <w:tc>
          <w:tcPr>
            <w:tcW w:w="683" w:type="pct"/>
            <w:vMerge/>
            <w:shd w:val="clear" w:color="auto" w:fill="auto"/>
            <w:vAlign w:val="center"/>
          </w:tcPr>
          <w:p w14:paraId="336182E9" w14:textId="77777777" w:rsidR="00485EF0" w:rsidRPr="00A1115A" w:rsidRDefault="00485EF0" w:rsidP="00562D9A">
            <w:pPr>
              <w:pStyle w:val="TAC"/>
            </w:pPr>
          </w:p>
        </w:tc>
        <w:tc>
          <w:tcPr>
            <w:tcW w:w="597" w:type="pct"/>
            <w:shd w:val="clear" w:color="auto" w:fill="auto"/>
            <w:vAlign w:val="center"/>
            <w:hideMark/>
          </w:tcPr>
          <w:p w14:paraId="3EE7FE56" w14:textId="77777777" w:rsidR="00485EF0" w:rsidRPr="00A1115A" w:rsidRDefault="00485EF0" w:rsidP="00562D9A">
            <w:pPr>
              <w:pStyle w:val="TAC"/>
            </w:pPr>
            <w:r w:rsidRPr="00A1115A">
              <w:t>F</w:t>
            </w:r>
            <w:r w:rsidRPr="00A1115A">
              <w:rPr>
                <w:vertAlign w:val="subscript"/>
              </w:rPr>
              <w:t>uw</w:t>
            </w:r>
            <w:r w:rsidRPr="00A1115A">
              <w:t xml:space="preserve"> (offset SCS= 30 kHz)</w:t>
            </w:r>
            <w:r w:rsidRPr="00416F94">
              <w:rPr>
                <w:vertAlign w:val="superscript"/>
              </w:rPr>
              <w:t>4</w:t>
            </w:r>
          </w:p>
        </w:tc>
        <w:tc>
          <w:tcPr>
            <w:tcW w:w="332" w:type="pct"/>
            <w:shd w:val="clear" w:color="auto" w:fill="auto"/>
            <w:vAlign w:val="center"/>
            <w:hideMark/>
          </w:tcPr>
          <w:p w14:paraId="6514ECFA" w14:textId="77777777" w:rsidR="00485EF0" w:rsidRPr="00A1115A" w:rsidRDefault="00485EF0" w:rsidP="00562D9A">
            <w:pPr>
              <w:pStyle w:val="TAC"/>
            </w:pPr>
            <w:r w:rsidRPr="00A1115A">
              <w:t>MHz</w:t>
            </w:r>
          </w:p>
        </w:tc>
        <w:tc>
          <w:tcPr>
            <w:tcW w:w="1309" w:type="pct"/>
            <w:gridSpan w:val="4"/>
            <w:shd w:val="clear" w:color="auto" w:fill="auto"/>
            <w:vAlign w:val="center"/>
          </w:tcPr>
          <w:p w14:paraId="6ED41473" w14:textId="77777777" w:rsidR="00485EF0" w:rsidRPr="00A1115A" w:rsidRDefault="00485EF0" w:rsidP="00562D9A">
            <w:pPr>
              <w:pStyle w:val="TAC"/>
            </w:pPr>
            <w:r>
              <w:t>NA</w:t>
            </w:r>
          </w:p>
        </w:tc>
        <w:tc>
          <w:tcPr>
            <w:tcW w:w="2078" w:type="pct"/>
            <w:shd w:val="clear" w:color="auto" w:fill="auto"/>
            <w:vAlign w:val="center"/>
          </w:tcPr>
          <w:p w14:paraId="5921739E" w14:textId="77777777" w:rsidR="00485EF0" w:rsidRPr="00A1115A" w:rsidRDefault="00000000"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5D4757" w14:textId="77777777" w:rsidR="00485EF0" w:rsidRPr="00A1115A" w:rsidRDefault="00485EF0" w:rsidP="00562D9A">
            <w:pPr>
              <w:pStyle w:val="TAC"/>
            </w:pPr>
          </w:p>
        </w:tc>
      </w:tr>
    </w:tbl>
    <w:p w14:paraId="02BF8BF2" w14:textId="7DFC1D9D" w:rsidR="00485EF0" w:rsidRDefault="00485EF0" w:rsidP="00DE1F0C"/>
    <w:p w14:paraId="4CA3ECE0" w14:textId="77777777" w:rsidR="003C4828" w:rsidRDefault="003C4828" w:rsidP="003C4828">
      <w:pPr>
        <w:pStyle w:val="Heading3"/>
      </w:pPr>
      <w:bookmarkStart w:id="308" w:name="_Toc176265299"/>
      <w:r>
        <w:t>7.2.3</w:t>
      </w:r>
      <w:r>
        <w:tab/>
        <w:t>Additional r</w:t>
      </w:r>
      <w:r w:rsidRPr="00446BB3">
        <w:t>equirements for RMR cab-radio receiver</w:t>
      </w:r>
      <w:r>
        <w:t xml:space="preserve">s </w:t>
      </w:r>
      <w:r w:rsidRPr="00446BB3">
        <w:t>using wideband technologies</w:t>
      </w:r>
      <w:bookmarkEnd w:id="308"/>
    </w:p>
    <w:p w14:paraId="47C33753" w14:textId="77777777" w:rsidR="003C4828" w:rsidRDefault="003C4828" w:rsidP="003C4828">
      <w:r>
        <w:t xml:space="preserve">In </w:t>
      </w:r>
      <w:r w:rsidRPr="00534D8A">
        <w:t>ECC Decision (20)02 [1]</w:t>
      </w:r>
      <w:r>
        <w:t xml:space="preserve"> Annex 2, additional requirements have been introduced for 900 MHz RMR </w:t>
      </w:r>
      <w:r w:rsidRPr="00C9372E">
        <w:t>cab-radio receivers</w:t>
      </w:r>
      <w:r>
        <w:t xml:space="preserve"> that reflect the specific train deployment case with UE antenna placed on top of the trains at approximately 4 m over ground and having an effective antenna gain of 2 dBi.</w:t>
      </w:r>
    </w:p>
    <w:p w14:paraId="272E3ED9" w14:textId="77777777" w:rsidR="003C4828" w:rsidRDefault="003C4828" w:rsidP="003C4828">
      <w:pPr>
        <w:pStyle w:val="TH"/>
        <w:rPr>
          <w:lang w:eastAsia="ja-JP"/>
        </w:rPr>
      </w:pPr>
      <w:r>
        <w:rPr>
          <w:lang w:eastAsia="ja-JP"/>
        </w:rPr>
        <w:lastRenderedPageBreak/>
        <w:t xml:space="preserve">Table 7.2.3-1: RMR cab-radio </w:t>
      </w:r>
      <w:r w:rsidRPr="00446BB3">
        <w:rPr>
          <w:lang w:eastAsia="ja-JP"/>
        </w:rPr>
        <w:t xml:space="preserve">receivers </w:t>
      </w:r>
      <w:r>
        <w:rPr>
          <w:lang w:eastAsia="ja-JP"/>
        </w:rPr>
        <w:t xml:space="preserve">using wideband technologies </w:t>
      </w:r>
      <w:r w:rsidRPr="00313E30">
        <w:rPr>
          <w:lang w:eastAsia="ja-JP"/>
        </w:rPr>
        <w:t>[1]</w:t>
      </w:r>
    </w:p>
    <w:tbl>
      <w:tblPr>
        <w:tblStyle w:val="TableGrid"/>
        <w:tblW w:w="0" w:type="auto"/>
        <w:tblLook w:val="04A0" w:firstRow="1" w:lastRow="0" w:firstColumn="1" w:lastColumn="0" w:noHBand="0" w:noVBand="1"/>
      </w:tblPr>
      <w:tblGrid>
        <w:gridCol w:w="6910"/>
        <w:gridCol w:w="2721"/>
      </w:tblGrid>
      <w:tr w:rsidR="003C4828" w:rsidRPr="00970614" w14:paraId="76E353EE" w14:textId="77777777" w:rsidTr="00D71E4C">
        <w:tc>
          <w:tcPr>
            <w:tcW w:w="0" w:type="auto"/>
          </w:tcPr>
          <w:p w14:paraId="342DE08D" w14:textId="77777777" w:rsidR="003C4828" w:rsidRPr="00354A91" w:rsidRDefault="003C4828" w:rsidP="003C4828">
            <w:pPr>
              <w:pStyle w:val="TAH"/>
            </w:pPr>
            <w:r w:rsidRPr="00354A91">
              <w:t>Level of the wanted signal</w:t>
            </w:r>
          </w:p>
        </w:tc>
        <w:tc>
          <w:tcPr>
            <w:tcW w:w="0" w:type="auto"/>
          </w:tcPr>
          <w:p w14:paraId="5F0C5344" w14:textId="77777777" w:rsidR="003C4828" w:rsidRPr="00354A91" w:rsidRDefault="003C4828" w:rsidP="003C4828">
            <w:pPr>
              <w:pStyle w:val="TAH"/>
            </w:pPr>
            <w:r w:rsidRPr="00354A91">
              <w:t>RefSens + 3 dB</w:t>
            </w:r>
          </w:p>
        </w:tc>
      </w:tr>
      <w:tr w:rsidR="003C4828" w:rsidRPr="00970614" w14:paraId="6AB97841" w14:textId="77777777" w:rsidTr="00D71E4C">
        <w:tc>
          <w:tcPr>
            <w:tcW w:w="0" w:type="auto"/>
          </w:tcPr>
          <w:p w14:paraId="0A17D7D0" w14:textId="77777777" w:rsidR="003C4828" w:rsidRPr="00354A91" w:rsidRDefault="003C4828" w:rsidP="003C4828">
            <w:pPr>
              <w:pStyle w:val="TAL"/>
            </w:pPr>
            <w:r w:rsidRPr="00313E30">
              <w:t xml:space="preserve">Maximum interfering signal in 880-918.9 MHz (Note) </w:t>
            </w:r>
          </w:p>
        </w:tc>
        <w:tc>
          <w:tcPr>
            <w:tcW w:w="0" w:type="auto"/>
          </w:tcPr>
          <w:p w14:paraId="4FBEEDE6" w14:textId="77777777" w:rsidR="003C4828" w:rsidRPr="00354A91" w:rsidRDefault="003C4828" w:rsidP="003C4828">
            <w:pPr>
              <w:pStyle w:val="TAC"/>
            </w:pPr>
            <w:r w:rsidRPr="00313E30">
              <w:t xml:space="preserve">-26 dBm </w:t>
            </w:r>
          </w:p>
        </w:tc>
      </w:tr>
      <w:tr w:rsidR="003C4828" w:rsidRPr="00970614" w14:paraId="16502D16" w14:textId="77777777" w:rsidTr="00D71E4C">
        <w:tc>
          <w:tcPr>
            <w:tcW w:w="0" w:type="auto"/>
          </w:tcPr>
          <w:p w14:paraId="68473E70" w14:textId="77777777" w:rsidR="003C4828" w:rsidRPr="00354A91" w:rsidRDefault="003C4828" w:rsidP="003C4828">
            <w:pPr>
              <w:pStyle w:val="TAL"/>
            </w:pPr>
            <w:r w:rsidRPr="00313E30">
              <w:t xml:space="preserve">Maximum CW9 interfering signal in 925.6-927 MHz </w:t>
            </w:r>
          </w:p>
        </w:tc>
        <w:tc>
          <w:tcPr>
            <w:tcW w:w="0" w:type="auto"/>
          </w:tcPr>
          <w:p w14:paraId="10332CF3" w14:textId="77777777" w:rsidR="003C4828" w:rsidRPr="00354A91" w:rsidRDefault="003C4828" w:rsidP="003C4828">
            <w:pPr>
              <w:pStyle w:val="TAC"/>
            </w:pPr>
            <w:r w:rsidRPr="00313E30">
              <w:t xml:space="preserve">-13 dBm </w:t>
            </w:r>
          </w:p>
        </w:tc>
      </w:tr>
      <w:tr w:rsidR="003C4828" w:rsidRPr="00970614" w14:paraId="72D858AE" w14:textId="77777777" w:rsidTr="00D71E4C">
        <w:tc>
          <w:tcPr>
            <w:tcW w:w="0" w:type="auto"/>
          </w:tcPr>
          <w:p w14:paraId="1CDE716C" w14:textId="77777777" w:rsidR="003C4828" w:rsidRPr="00313E30" w:rsidRDefault="003C4828" w:rsidP="003C4828">
            <w:pPr>
              <w:pStyle w:val="TAL"/>
            </w:pPr>
            <w:r w:rsidRPr="00313E30">
              <w:t xml:space="preserve">Maximum CW interfering signal in 927-960 MHz </w:t>
            </w:r>
          </w:p>
        </w:tc>
        <w:tc>
          <w:tcPr>
            <w:tcW w:w="0" w:type="auto"/>
          </w:tcPr>
          <w:p w14:paraId="1CB1FA34" w14:textId="77777777" w:rsidR="003C4828" w:rsidRPr="00313E30" w:rsidRDefault="003C4828" w:rsidP="003C4828">
            <w:pPr>
              <w:pStyle w:val="TAC"/>
            </w:pPr>
            <w:r w:rsidRPr="00313E30">
              <w:t xml:space="preserve">-10 dBm </w:t>
            </w:r>
          </w:p>
        </w:tc>
      </w:tr>
      <w:tr w:rsidR="003C4828" w:rsidRPr="00970614" w14:paraId="26C3E3E4" w14:textId="77777777" w:rsidTr="00D71E4C">
        <w:tc>
          <w:tcPr>
            <w:tcW w:w="0" w:type="auto"/>
          </w:tcPr>
          <w:p w14:paraId="70CF0976" w14:textId="77777777" w:rsidR="003C4828" w:rsidRPr="00313E30" w:rsidRDefault="003C4828" w:rsidP="003C4828">
            <w:pPr>
              <w:pStyle w:val="TAL"/>
            </w:pPr>
            <w:r w:rsidRPr="00313E30">
              <w:t xml:space="preserve">Maximum 5 MHz LTE interfering signal </w:t>
            </w:r>
            <w:r w:rsidRPr="00313E30">
              <w:br/>
              <w:t xml:space="preserve">(lowest carrier at 927.6 MHz) </w:t>
            </w:r>
          </w:p>
        </w:tc>
        <w:tc>
          <w:tcPr>
            <w:tcW w:w="0" w:type="auto"/>
          </w:tcPr>
          <w:p w14:paraId="51AAF69E" w14:textId="77777777" w:rsidR="003C4828" w:rsidRPr="00313E30" w:rsidRDefault="003C4828" w:rsidP="003C4828">
            <w:pPr>
              <w:pStyle w:val="TAC"/>
            </w:pPr>
            <w:r w:rsidRPr="00313E30">
              <w:t xml:space="preserve">-13 dBm </w:t>
            </w:r>
          </w:p>
        </w:tc>
      </w:tr>
      <w:tr w:rsidR="003C4828" w:rsidRPr="00970614" w14:paraId="77563F6C" w14:textId="77777777" w:rsidTr="00D71E4C">
        <w:tc>
          <w:tcPr>
            <w:tcW w:w="0" w:type="auto"/>
            <w:gridSpan w:val="2"/>
          </w:tcPr>
          <w:p w14:paraId="1E4EDBDC" w14:textId="636E765B" w:rsidR="003C4828" w:rsidRPr="00313E30" w:rsidRDefault="003C4828" w:rsidP="003C4828">
            <w:pPr>
              <w:pStyle w:val="TAN"/>
            </w:pPr>
            <w:r>
              <w:t>Note 1:</w:t>
            </w:r>
            <w:r w:rsidRPr="004971A5">
              <w:tab/>
            </w:r>
            <w:r w:rsidRPr="00313E30">
              <w:t>The antenna connector of the radio module is the reference point. The reference sensitivity (RefSens) is the minimum mean power received at the antenna connector at which a specified minimum performance shall be met.</w:t>
            </w:r>
          </w:p>
          <w:p w14:paraId="2C71786D" w14:textId="029F599D" w:rsidR="003C4828" w:rsidRPr="00313E30" w:rsidRDefault="003C4828" w:rsidP="003C4828">
            <w:pPr>
              <w:pStyle w:val="TAN"/>
            </w:pPr>
            <w:r w:rsidRPr="004971A5">
              <w:tab/>
            </w:r>
            <w:r w:rsidRPr="00313E30">
              <w:t>These requirements cover both blocking and third-order intermodulation.</w:t>
            </w:r>
          </w:p>
          <w:p w14:paraId="1825A5CC" w14:textId="389E6F05" w:rsidR="003C4828" w:rsidRPr="00313E30" w:rsidRDefault="003C4828" w:rsidP="003C4828">
            <w:pPr>
              <w:pStyle w:val="TAN"/>
            </w:pPr>
            <w:r w:rsidRPr="00313E30">
              <w:t>Note</w:t>
            </w:r>
            <w:r>
              <w:t xml:space="preserve"> 2</w:t>
            </w:r>
            <w:r w:rsidRPr="00313E30">
              <w:t xml:space="preserve">: </w:t>
            </w:r>
            <w:r w:rsidRPr="004971A5">
              <w:tab/>
            </w:r>
            <w:r w:rsidRPr="00313E30">
              <w:t>It is up to ETSI to define a relevant interfering signal against which the conformity test will be performed. In this Decision,CEPT considered a bandwidth of 400 kHz for the RFID interfering signal.</w:t>
            </w:r>
          </w:p>
        </w:tc>
      </w:tr>
    </w:tbl>
    <w:p w14:paraId="42CC1AE7" w14:textId="77777777" w:rsidR="003C4828" w:rsidRDefault="003C4828" w:rsidP="003C4828"/>
    <w:p w14:paraId="2B30F5BF" w14:textId="77777777" w:rsidR="003C4828" w:rsidRPr="00931B00" w:rsidRDefault="003C4828" w:rsidP="003C4828">
      <w:r>
        <w:t xml:space="preserve">The requirements in Table 7.2.3-1 are covered in the ETSI TS 103 793 </w:t>
      </w:r>
      <w:r w:rsidRPr="000B2D9C">
        <w:t>[</w:t>
      </w:r>
      <w:r w:rsidRPr="00313E30">
        <w:t>10</w:t>
      </w:r>
      <w:r w:rsidRPr="000B2D9C">
        <w:t>]</w:t>
      </w:r>
      <w:r>
        <w:t xml:space="preserve">. </w:t>
      </w:r>
    </w:p>
    <w:p w14:paraId="161D4F41" w14:textId="77777777" w:rsidR="003C4828" w:rsidRDefault="003C4828" w:rsidP="00DE1F0C"/>
    <w:p w14:paraId="3E680188" w14:textId="77777777" w:rsidR="00772155" w:rsidRPr="004971A5" w:rsidRDefault="00772155" w:rsidP="00772155">
      <w:pPr>
        <w:pStyle w:val="Heading1"/>
      </w:pPr>
      <w:bookmarkStart w:id="309" w:name="_Toc101786347"/>
      <w:bookmarkStart w:id="310" w:name="_Toc130322718"/>
      <w:bookmarkStart w:id="311" w:name="_Toc137572025"/>
      <w:bookmarkStart w:id="312" w:name="_Toc138878529"/>
      <w:bookmarkStart w:id="313" w:name="_Toc138878585"/>
      <w:bookmarkStart w:id="314" w:name="_Toc153134158"/>
      <w:bookmarkStart w:id="315" w:name="_Toc162192926"/>
      <w:bookmarkStart w:id="316" w:name="_Toc176265300"/>
      <w:r w:rsidRPr="004971A5">
        <w:t>8</w:t>
      </w:r>
      <w:r w:rsidRPr="004971A5">
        <w:tab/>
        <w:t>Performance requirements</w:t>
      </w:r>
      <w:bookmarkEnd w:id="309"/>
      <w:bookmarkEnd w:id="310"/>
      <w:bookmarkEnd w:id="311"/>
      <w:bookmarkEnd w:id="312"/>
      <w:bookmarkEnd w:id="313"/>
      <w:bookmarkEnd w:id="314"/>
      <w:bookmarkEnd w:id="315"/>
      <w:bookmarkEnd w:id="316"/>
    </w:p>
    <w:p w14:paraId="370F9DDE" w14:textId="77777777" w:rsidR="00772155" w:rsidRPr="004971A5" w:rsidRDefault="00772155" w:rsidP="00772155">
      <w:r w:rsidRPr="004971A5">
        <w:t>The High Speed Train (HST) BS demodulation requirements are to be transparently applied for the NR operation in the RMR900 operating band.</w:t>
      </w:r>
    </w:p>
    <w:p w14:paraId="6D2810DB" w14:textId="77777777" w:rsidR="00772155" w:rsidRPr="004971A5" w:rsidRDefault="00772155" w:rsidP="00772155">
      <w:pPr>
        <w:pStyle w:val="Heading1"/>
      </w:pPr>
      <w:bookmarkStart w:id="317" w:name="_Toc101786348"/>
      <w:bookmarkStart w:id="318" w:name="_Toc130322719"/>
      <w:bookmarkStart w:id="319" w:name="_Toc137572026"/>
      <w:bookmarkStart w:id="320" w:name="_Toc138878530"/>
      <w:bookmarkStart w:id="321" w:name="_Toc138878586"/>
      <w:bookmarkStart w:id="322" w:name="_Toc153134159"/>
      <w:bookmarkStart w:id="323" w:name="_Toc162192927"/>
      <w:bookmarkStart w:id="324" w:name="_Toc176265301"/>
      <w:r w:rsidRPr="004971A5">
        <w:t>9</w:t>
      </w:r>
      <w:r w:rsidRPr="004971A5">
        <w:tab/>
        <w:t>Deployment aspects</w:t>
      </w:r>
      <w:bookmarkEnd w:id="317"/>
      <w:bookmarkEnd w:id="318"/>
      <w:bookmarkEnd w:id="319"/>
      <w:bookmarkEnd w:id="320"/>
      <w:bookmarkEnd w:id="321"/>
      <w:bookmarkEnd w:id="322"/>
      <w:bookmarkEnd w:id="323"/>
      <w:bookmarkEnd w:id="324"/>
    </w:p>
    <w:p w14:paraId="62BD6060" w14:textId="77777777" w:rsidR="00724404" w:rsidRPr="00396DF8" w:rsidRDefault="00724404" w:rsidP="00724404">
      <w:bookmarkStart w:id="325" w:name="_Hlk93518977"/>
      <w:r>
        <w:t xml:space="preserve">In general, network deployment aspects are out of scope of the RAN4 work. For the derivation of the BS RF requirements it was assumed that the RMR and MFCN base </w:t>
      </w:r>
      <w:r w:rsidRPr="00396DF8">
        <w:t>stations are not co-located. It was identified afterwards that such scenarios may actually happen in the field.</w:t>
      </w:r>
    </w:p>
    <w:p w14:paraId="16272868" w14:textId="77777777" w:rsidR="00724404" w:rsidRPr="00396DF8" w:rsidRDefault="00724404" w:rsidP="00724404">
      <w:r w:rsidRPr="00396DF8">
        <w:t xml:space="preserve">Co-location of a MFCN BS and a RMR BS requires coordination among the involved parties. </w:t>
      </w:r>
    </w:p>
    <w:p w14:paraId="6064633C" w14:textId="2FEA5847" w:rsidR="00857FCA" w:rsidRDefault="00857FCA" w:rsidP="00857FCA">
      <w:r w:rsidRPr="00396DF8">
        <w:t>In accordance with ECC Decision (20)02 Decides 4 [1], in case</w:t>
      </w:r>
      <w:r>
        <w:t xml:space="preserve"> of implementation of coordination procedures or other mitigation measures for band n100 deployments it is possible to deploy higher E.I.R.P. than stated in the technical conditions in ECC Decision (20)02 Annex 2 [1]. </w:t>
      </w:r>
      <w:bookmarkStart w:id="326" w:name="_Hlk158898861"/>
      <w:r>
        <w:t xml:space="preserve">This has been further confirmed by the CEPT ECC WG FM </w:t>
      </w:r>
      <w:bookmarkEnd w:id="326"/>
      <w:r>
        <w:t>feedback in R4-2400334 [9], where RAN4 was asked to consider both coordinated, as well as uncoordinated deployments.</w:t>
      </w:r>
    </w:p>
    <w:p w14:paraId="41829DBC" w14:textId="063FEAE3" w:rsidR="004C0696" w:rsidRDefault="00857FCA" w:rsidP="00857FCA">
      <w:r w:rsidRPr="00AD5BF9">
        <w:t>For uncoordinated deployment the technical conditions stated in ECC Decision (20)02 Annex 2 [1] apply for the in-block requirements, i.e. output power limit applies for band n100 operation</w:t>
      </w:r>
      <w:r>
        <w:t>.</w:t>
      </w:r>
    </w:p>
    <w:p w14:paraId="40ED3657" w14:textId="4AEA1A86" w:rsidR="00435E57" w:rsidRPr="006D6B1F" w:rsidRDefault="004C0696" w:rsidP="004C0696">
      <w:r>
        <w:t>The use of spectrum and its related conditions, e.g., E.I.R.P, in accordance to ECC Decision (20)02 Part B [1], are in the responsibility of national regulation and coordination among involved parties</w:t>
      </w:r>
      <w:bookmarkEnd w:id="325"/>
      <w:r>
        <w:t>.</w:t>
      </w:r>
    </w:p>
    <w:p w14:paraId="7EE76B00" w14:textId="5876C325" w:rsidR="007E2831" w:rsidRPr="004D3578" w:rsidRDefault="00772155" w:rsidP="007E2831">
      <w:pPr>
        <w:pStyle w:val="Heading1"/>
      </w:pPr>
      <w:bookmarkStart w:id="327" w:name="_Toc101786349"/>
      <w:bookmarkStart w:id="328" w:name="_Toc130322720"/>
      <w:bookmarkStart w:id="329" w:name="_Toc137572027"/>
      <w:bookmarkStart w:id="330" w:name="_Toc138878531"/>
      <w:bookmarkStart w:id="331" w:name="_Toc138878587"/>
      <w:bookmarkStart w:id="332" w:name="_Toc153134160"/>
      <w:bookmarkStart w:id="333" w:name="_Toc162192928"/>
      <w:bookmarkStart w:id="334" w:name="_Toc176265302"/>
      <w:r>
        <w:t>10</w:t>
      </w:r>
      <w:r w:rsidR="007E2831">
        <w:tab/>
        <w:t>Conclusion</w:t>
      </w:r>
      <w:bookmarkEnd w:id="327"/>
      <w:bookmarkEnd w:id="328"/>
      <w:bookmarkEnd w:id="329"/>
      <w:bookmarkEnd w:id="330"/>
      <w:bookmarkEnd w:id="331"/>
      <w:bookmarkEnd w:id="332"/>
      <w:bookmarkEnd w:id="333"/>
      <w:bookmarkEnd w:id="334"/>
    </w:p>
    <w:p w14:paraId="329D4906" w14:textId="77777777" w:rsidR="007A6023" w:rsidRPr="000961B5" w:rsidRDefault="007A6023" w:rsidP="007A6023">
      <w:r w:rsidRPr="000961B5">
        <w:t xml:space="preserve">The study dealt with how the </w:t>
      </w:r>
      <w:r>
        <w:t>RMR</w:t>
      </w:r>
      <w:r w:rsidRPr="000961B5">
        <w:t>900MHz spectrum (874.4</w:t>
      </w:r>
      <w:r>
        <w:t xml:space="preserve"> </w:t>
      </w:r>
      <w:r w:rsidRPr="000961B5">
        <w:t>-</w:t>
      </w:r>
      <w:r>
        <w:t xml:space="preserve"> </w:t>
      </w:r>
      <w:r w:rsidRPr="000961B5">
        <w:t>880</w:t>
      </w:r>
      <w:r>
        <w:t xml:space="preserve"> </w:t>
      </w:r>
      <w:r w:rsidRPr="000961B5">
        <w:t>MHz/</w:t>
      </w:r>
      <w:r>
        <w:t xml:space="preserve"> </w:t>
      </w:r>
      <w:r w:rsidRPr="000961B5">
        <w:t>919.4</w:t>
      </w:r>
      <w:r>
        <w:t xml:space="preserve"> </w:t>
      </w:r>
      <w:r w:rsidRPr="000961B5">
        <w:t>-</w:t>
      </w:r>
      <w:r>
        <w:t xml:space="preserve"> </w:t>
      </w:r>
      <w:r w:rsidRPr="000961B5">
        <w:t>925</w:t>
      </w:r>
      <w:r>
        <w:t xml:space="preserve"> </w:t>
      </w:r>
      <w:r w:rsidRPr="000961B5">
        <w:t xml:space="preserve">MHz) can be used for rail communication using 5G NR applicable in Europe. The </w:t>
      </w:r>
      <w:r>
        <w:t xml:space="preserve">corresponding </w:t>
      </w:r>
      <w:r w:rsidRPr="000961B5">
        <w:t>system</w:t>
      </w:r>
      <w:r>
        <w:t xml:space="preserve"> parameters</w:t>
      </w:r>
      <w:r w:rsidRPr="000961B5">
        <w:t xml:space="preserve">, BS RF </w:t>
      </w:r>
      <w:r>
        <w:t xml:space="preserve">parameter </w:t>
      </w:r>
      <w:r w:rsidRPr="000961B5">
        <w:t xml:space="preserve">and UE RF </w:t>
      </w:r>
      <w:r>
        <w:t xml:space="preserve">parameter </w:t>
      </w:r>
      <w:r w:rsidRPr="000961B5">
        <w:t>were examined</w:t>
      </w:r>
      <w:r>
        <w:t>:</w:t>
      </w:r>
    </w:p>
    <w:p w14:paraId="2BBE5D3D" w14:textId="0B000C97" w:rsidR="00857FCA" w:rsidRDefault="00857FCA" w:rsidP="00857FCA">
      <w:pPr>
        <w:pStyle w:val="B1"/>
      </w:pPr>
      <w:r>
        <w:t>-</w:t>
      </w:r>
      <w:r>
        <w:tab/>
        <w:t>General:</w:t>
      </w:r>
      <w:r>
        <w:tab/>
        <w:t xml:space="preserve">The focus was on the use of RMR900 under uncoordinated deployment conditions, assuming that RMR BS operates independently of other operators e.g. MFCN, however based on CEPT ECC WG FM clarification received in </w:t>
      </w:r>
      <w:r w:rsidRPr="00377BC5">
        <w:t>R4-2400334</w:t>
      </w:r>
      <w:r>
        <w:t xml:space="preserve"> [9], also coordinated deployments have to be considered. Co-location with other operators and resulting coordination is subject to national regulation and is outside the scope of this work item.</w:t>
      </w:r>
    </w:p>
    <w:p w14:paraId="410BC354" w14:textId="08C30D26" w:rsidR="00857FCA" w:rsidRDefault="00857FCA" w:rsidP="00857FCA">
      <w:pPr>
        <w:pStyle w:val="B1"/>
      </w:pPr>
      <w:r>
        <w:t>-</w:t>
      </w:r>
      <w:r>
        <w:tab/>
        <w:t xml:space="preserve">System Parameters: The RMR900 spectrum block can be used by 5MHz CBW reusing Rel-15 sync raster design. For channel bandwidths smaller than 5 MHz, related objectives were covered in a separate Rel-18 work item on </w:t>
      </w:r>
      <w:r w:rsidRPr="005C68CC">
        <w:t xml:space="preserve">NR support for dedicated spectrum less than 5MHz </w:t>
      </w:r>
      <w:r>
        <w:t>in RP-220401 [11].</w:t>
      </w:r>
    </w:p>
    <w:p w14:paraId="7B514301" w14:textId="593B29C9" w:rsidR="00857FCA" w:rsidRDefault="00857FCA" w:rsidP="00857FCA">
      <w:pPr>
        <w:pStyle w:val="B1"/>
      </w:pPr>
      <w:r>
        <w:lastRenderedPageBreak/>
        <w:t>-</w:t>
      </w:r>
      <w:r>
        <w:tab/>
        <w:t xml:space="preserve">BS RF: Based on the </w:t>
      </w:r>
      <w:bookmarkStart w:id="335" w:name="_Hlk95305451"/>
      <w:r>
        <w:t>ECC Decision (20)02 [1]</w:t>
      </w:r>
      <w:bookmarkEnd w:id="335"/>
      <w:r>
        <w:t xml:space="preserve">, the EIRP limits were analysed accordingly and the necessary conclusions for an uncoordinated operational approach were derived to define conducted power requirements. However, based on CEPT ECC WG FM clarification received in </w:t>
      </w:r>
      <w:r w:rsidRPr="00377BC5">
        <w:t>R4-2400334</w:t>
      </w:r>
      <w:r>
        <w:t xml:space="preserve"> [9], also coordinated deployments </w:t>
      </w:r>
      <w:bookmarkStart w:id="336" w:name="_Hlk158968991"/>
      <w:r>
        <w:t>have to be</w:t>
      </w:r>
      <w:bookmarkEnd w:id="336"/>
      <w:r>
        <w:t xml:space="preserve"> considered. These include the BS rated output power using corresponding assumptions, the resulting emission values of the transmitter and the specifications of the receiver. Furthermore, the coexistence with other 3GPP radio technologies has been included.</w:t>
      </w:r>
    </w:p>
    <w:p w14:paraId="7784873A" w14:textId="77777777" w:rsidR="00857FCA" w:rsidRDefault="00857FCA" w:rsidP="00857FCA">
      <w:pPr>
        <w:pStyle w:val="B1"/>
      </w:pPr>
      <w:r>
        <w:t>-</w:t>
      </w:r>
      <w:r>
        <w:tab/>
        <w:t>UE RF:</w:t>
      </w:r>
      <w:r>
        <w:tab/>
        <w:t>Based on the ECC Decision (20)02 [1], the EIRP limits were analysed accordingly, and the necessary conclusions were derived for the use of Power Class 3 (23 dBm).</w:t>
      </w:r>
    </w:p>
    <w:p w14:paraId="38242E72" w14:textId="4DBEFB61" w:rsidR="00FA28B7" w:rsidRPr="00DE7989" w:rsidRDefault="00857FCA" w:rsidP="00857FCA">
      <w:r>
        <w:t>PC1 (31dBm) power class was introdu</w:t>
      </w:r>
      <w:r w:rsidRPr="008F7F07">
        <w:t xml:space="preserve">ced for the cab-radio after completion of Rel-17, with the derivation </w:t>
      </w:r>
      <w:r>
        <w:t xml:space="preserve">of Tx requirements </w:t>
      </w:r>
      <w:r w:rsidRPr="008F7F07">
        <w:t xml:space="preserve">captured in </w:t>
      </w:r>
      <w:r w:rsidRPr="008F7F07">
        <w:rPr>
          <w:color w:val="000000" w:themeColor="text1"/>
          <w:lang w:eastAsia="ja-JP"/>
        </w:rPr>
        <w:t>TR 37.829 [8]</w:t>
      </w:r>
      <w:r w:rsidRPr="008F7F07">
        <w:t>.</w:t>
      </w:r>
      <w:r>
        <w:t xml:space="preserve"> For related PC1 cab</w:t>
      </w:r>
      <w:r>
        <w:noBreakHyphen/>
        <w:t xml:space="preserve">radio Rx </w:t>
      </w:r>
      <w:r w:rsidRPr="00352C47">
        <w:t>characteristics</w:t>
      </w:r>
      <w:r>
        <w:t xml:space="preserve"> for band n100 refer to </w:t>
      </w:r>
      <w:r w:rsidRPr="00FF6019">
        <w:t>ETSI TS 103 793 [</w:t>
      </w:r>
      <w:r>
        <w:t>10</w:t>
      </w:r>
      <w:r w:rsidRPr="00FF6019">
        <w:t>].</w:t>
      </w:r>
    </w:p>
    <w:p w14:paraId="44D93CFD" w14:textId="4EAA4D26" w:rsidR="00080512" w:rsidRPr="004D3578" w:rsidRDefault="00080512">
      <w:pPr>
        <w:pStyle w:val="Heading8"/>
      </w:pPr>
      <w:r w:rsidRPr="004D3578">
        <w:br w:type="page"/>
      </w:r>
      <w:bookmarkStart w:id="337" w:name="_Toc101786350"/>
      <w:bookmarkStart w:id="338" w:name="_Toc130322721"/>
      <w:bookmarkStart w:id="339" w:name="_Toc137572028"/>
      <w:bookmarkStart w:id="340" w:name="_Toc138878532"/>
      <w:bookmarkStart w:id="341" w:name="_Toc138878588"/>
      <w:bookmarkStart w:id="342" w:name="_Toc153134161"/>
      <w:bookmarkStart w:id="343" w:name="_Toc162192929"/>
      <w:bookmarkStart w:id="344" w:name="_Toc176265303"/>
      <w:r w:rsidRPr="004D3578">
        <w:lastRenderedPageBreak/>
        <w:t xml:space="preserve">Annex </w:t>
      </w:r>
      <w:r w:rsidR="000E39D0">
        <w:t>A</w:t>
      </w:r>
      <w:r w:rsidRPr="004D3578">
        <w:t xml:space="preserve"> (informative):</w:t>
      </w:r>
      <w:r w:rsidRPr="004D3578">
        <w:br/>
        <w:t>Change history</w:t>
      </w:r>
      <w:bookmarkEnd w:id="337"/>
      <w:bookmarkEnd w:id="338"/>
      <w:bookmarkEnd w:id="339"/>
      <w:bookmarkEnd w:id="340"/>
      <w:bookmarkEnd w:id="341"/>
      <w:bookmarkEnd w:id="342"/>
      <w:bookmarkEnd w:id="343"/>
      <w:bookmarkEnd w:id="3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567"/>
        <w:gridCol w:w="425"/>
        <w:gridCol w:w="426"/>
        <w:gridCol w:w="4584"/>
        <w:gridCol w:w="708"/>
      </w:tblGrid>
      <w:tr w:rsidR="003C3971" w:rsidRPr="00235394" w14:paraId="244B7482" w14:textId="77777777" w:rsidTr="00B733C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345" w:name="historyclause"/>
            <w:bookmarkEnd w:id="345"/>
            <w:r w:rsidRPr="00235394">
              <w:rPr>
                <w:b/>
              </w:rPr>
              <w:t>Change history</w:t>
            </w:r>
          </w:p>
        </w:tc>
      </w:tr>
      <w:tr w:rsidR="003C3971" w:rsidRPr="00235394" w14:paraId="31C982BB" w14:textId="77777777" w:rsidTr="002D2C0E">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3B388B0A" w14:textId="77777777" w:rsidR="003C3971" w:rsidRPr="00235394" w:rsidRDefault="003C3971" w:rsidP="00C72833">
            <w:pPr>
              <w:pStyle w:val="TAL"/>
              <w:rPr>
                <w:b/>
                <w:sz w:val="16"/>
              </w:rPr>
            </w:pPr>
            <w:r>
              <w:rPr>
                <w:b/>
                <w:sz w:val="16"/>
              </w:rPr>
              <w:t>Cat</w:t>
            </w:r>
          </w:p>
        </w:tc>
        <w:tc>
          <w:tcPr>
            <w:tcW w:w="4584"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2D2C0E">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1137"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567"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6" w:type="dxa"/>
            <w:shd w:val="solid" w:color="FFFFFF" w:fill="auto"/>
          </w:tcPr>
          <w:p w14:paraId="25475CDA" w14:textId="77777777" w:rsidR="003C3971" w:rsidRPr="006B0D02" w:rsidRDefault="003C3971" w:rsidP="00C72833">
            <w:pPr>
              <w:pStyle w:val="TAC"/>
              <w:rPr>
                <w:sz w:val="16"/>
                <w:szCs w:val="16"/>
              </w:rPr>
            </w:pPr>
          </w:p>
        </w:tc>
        <w:tc>
          <w:tcPr>
            <w:tcW w:w="4584"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2D2C0E">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1137"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992"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567" w:type="dxa"/>
            <w:shd w:val="solid" w:color="FFFFFF" w:fill="auto"/>
          </w:tcPr>
          <w:p w14:paraId="753AED7C" w14:textId="77777777" w:rsidR="00B731E5" w:rsidRPr="006B0D02" w:rsidRDefault="00B731E5" w:rsidP="00C72833">
            <w:pPr>
              <w:pStyle w:val="TAL"/>
              <w:rPr>
                <w:sz w:val="16"/>
                <w:szCs w:val="16"/>
              </w:rPr>
            </w:pPr>
          </w:p>
        </w:tc>
        <w:tc>
          <w:tcPr>
            <w:tcW w:w="425" w:type="dxa"/>
            <w:shd w:val="solid" w:color="FFFFFF" w:fill="auto"/>
          </w:tcPr>
          <w:p w14:paraId="70B5B31E" w14:textId="77777777" w:rsidR="00B731E5" w:rsidRPr="006B0D02" w:rsidRDefault="00B731E5" w:rsidP="00C72833">
            <w:pPr>
              <w:pStyle w:val="TAR"/>
              <w:rPr>
                <w:sz w:val="16"/>
                <w:szCs w:val="16"/>
              </w:rPr>
            </w:pPr>
          </w:p>
        </w:tc>
        <w:tc>
          <w:tcPr>
            <w:tcW w:w="426" w:type="dxa"/>
            <w:shd w:val="solid" w:color="FFFFFF" w:fill="auto"/>
          </w:tcPr>
          <w:p w14:paraId="05A57685" w14:textId="77777777" w:rsidR="00B731E5" w:rsidRPr="006B0D02" w:rsidRDefault="00B731E5" w:rsidP="00C72833">
            <w:pPr>
              <w:pStyle w:val="TAC"/>
              <w:rPr>
                <w:sz w:val="16"/>
                <w:szCs w:val="16"/>
              </w:rPr>
            </w:pPr>
          </w:p>
        </w:tc>
        <w:tc>
          <w:tcPr>
            <w:tcW w:w="4584"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2D2C0E">
        <w:tc>
          <w:tcPr>
            <w:tcW w:w="800" w:type="dxa"/>
            <w:shd w:val="solid" w:color="FFFFFF" w:fill="auto"/>
          </w:tcPr>
          <w:p w14:paraId="3A8EB63E" w14:textId="093FE5E3" w:rsidR="00A543F8" w:rsidRPr="002223D7" w:rsidRDefault="00A543F8" w:rsidP="002223D7">
            <w:pPr>
              <w:pStyle w:val="TAC"/>
              <w:rPr>
                <w:sz w:val="16"/>
              </w:rPr>
            </w:pPr>
            <w:r w:rsidRPr="002223D7">
              <w:rPr>
                <w:sz w:val="16"/>
              </w:rPr>
              <w:t>2022-01</w:t>
            </w:r>
          </w:p>
        </w:tc>
        <w:tc>
          <w:tcPr>
            <w:tcW w:w="1137" w:type="dxa"/>
            <w:shd w:val="solid" w:color="FFFFFF" w:fill="auto"/>
          </w:tcPr>
          <w:p w14:paraId="3DB2B064" w14:textId="77777777" w:rsidR="005D38E3" w:rsidRDefault="00A543F8" w:rsidP="004D14B5">
            <w:pPr>
              <w:pStyle w:val="TAC"/>
              <w:jc w:val="left"/>
              <w:rPr>
                <w:sz w:val="16"/>
              </w:rPr>
            </w:pPr>
            <w:r w:rsidRPr="002223D7">
              <w:rPr>
                <w:sz w:val="16"/>
              </w:rPr>
              <w:t>RAN4#</w:t>
            </w:r>
          </w:p>
          <w:p w14:paraId="0FF23BEC" w14:textId="5C943B45" w:rsidR="00A543F8" w:rsidRPr="002223D7" w:rsidRDefault="00A543F8" w:rsidP="004D14B5">
            <w:pPr>
              <w:pStyle w:val="TAC"/>
              <w:jc w:val="left"/>
              <w:rPr>
                <w:sz w:val="16"/>
              </w:rPr>
            </w:pPr>
            <w:r w:rsidRPr="002223D7">
              <w:rPr>
                <w:sz w:val="16"/>
              </w:rPr>
              <w:t>101-bis-e</w:t>
            </w:r>
          </w:p>
        </w:tc>
        <w:tc>
          <w:tcPr>
            <w:tcW w:w="992" w:type="dxa"/>
            <w:shd w:val="solid" w:color="FFFFFF" w:fill="auto"/>
          </w:tcPr>
          <w:p w14:paraId="5AF18694" w14:textId="2CCB1ACE" w:rsidR="005D38E3" w:rsidRPr="002223D7" w:rsidRDefault="00A543F8" w:rsidP="005D38E3">
            <w:pPr>
              <w:pStyle w:val="TAC"/>
              <w:rPr>
                <w:sz w:val="16"/>
              </w:rPr>
            </w:pPr>
            <w:r w:rsidRPr="002223D7">
              <w:rPr>
                <w:sz w:val="16"/>
              </w:rPr>
              <w:t>R4-2120036</w:t>
            </w:r>
          </w:p>
        </w:tc>
        <w:tc>
          <w:tcPr>
            <w:tcW w:w="567" w:type="dxa"/>
            <w:shd w:val="solid" w:color="FFFFFF" w:fill="auto"/>
          </w:tcPr>
          <w:p w14:paraId="7EC4BE4B" w14:textId="77777777" w:rsidR="00A543F8" w:rsidRPr="002223D7" w:rsidRDefault="00A543F8" w:rsidP="00DE1F0C">
            <w:pPr>
              <w:pStyle w:val="TAC"/>
              <w:rPr>
                <w:sz w:val="16"/>
              </w:rPr>
            </w:pPr>
          </w:p>
        </w:tc>
        <w:tc>
          <w:tcPr>
            <w:tcW w:w="425" w:type="dxa"/>
            <w:shd w:val="solid" w:color="FFFFFF" w:fill="auto"/>
          </w:tcPr>
          <w:p w14:paraId="5CC53DFA" w14:textId="77777777" w:rsidR="00A543F8" w:rsidRPr="002223D7" w:rsidRDefault="00A543F8" w:rsidP="00DE1F0C">
            <w:pPr>
              <w:pStyle w:val="TAC"/>
              <w:rPr>
                <w:sz w:val="16"/>
              </w:rPr>
            </w:pPr>
          </w:p>
        </w:tc>
        <w:tc>
          <w:tcPr>
            <w:tcW w:w="426" w:type="dxa"/>
            <w:shd w:val="solid" w:color="FFFFFF" w:fill="auto"/>
          </w:tcPr>
          <w:p w14:paraId="15E78E0B" w14:textId="77777777" w:rsidR="00A543F8" w:rsidRPr="002223D7" w:rsidRDefault="00A543F8" w:rsidP="00DE1F0C">
            <w:pPr>
              <w:pStyle w:val="TAC"/>
              <w:rPr>
                <w:sz w:val="16"/>
              </w:rPr>
            </w:pPr>
          </w:p>
        </w:tc>
        <w:tc>
          <w:tcPr>
            <w:tcW w:w="4584" w:type="dxa"/>
            <w:shd w:val="solid" w:color="FFFFFF" w:fill="auto"/>
          </w:tcPr>
          <w:p w14:paraId="6F40F6E3" w14:textId="2DDE2B16" w:rsidR="005D38E3" w:rsidRPr="002223D7" w:rsidRDefault="00A543F8" w:rsidP="00DE1F0C">
            <w:pPr>
              <w:pStyle w:val="TAC"/>
              <w:jc w:val="left"/>
              <w:rPr>
                <w:sz w:val="16"/>
              </w:rPr>
            </w:pPr>
            <w:r w:rsidRPr="002223D7">
              <w:rPr>
                <w:sz w:val="16"/>
              </w:rPr>
              <w:t>RMR 900MHz band – TP to TR 38.853</w:t>
            </w:r>
          </w:p>
        </w:tc>
        <w:tc>
          <w:tcPr>
            <w:tcW w:w="708" w:type="dxa"/>
            <w:shd w:val="solid" w:color="FFFFFF" w:fill="auto"/>
          </w:tcPr>
          <w:p w14:paraId="2A4C59D4" w14:textId="14BACCE2" w:rsidR="00A543F8" w:rsidRPr="002223D7" w:rsidRDefault="00A543F8" w:rsidP="00DE1F0C">
            <w:pPr>
              <w:pStyle w:val="TAC"/>
              <w:rPr>
                <w:sz w:val="16"/>
              </w:rPr>
            </w:pPr>
            <w:r w:rsidRPr="002223D7">
              <w:rPr>
                <w:sz w:val="16"/>
              </w:rPr>
              <w:t>0.2.0</w:t>
            </w:r>
          </w:p>
        </w:tc>
      </w:tr>
      <w:tr w:rsidR="005D38E3" w:rsidRPr="006B0D02" w14:paraId="388588D0" w14:textId="77777777" w:rsidTr="002D2C0E">
        <w:tc>
          <w:tcPr>
            <w:tcW w:w="800" w:type="dxa"/>
            <w:shd w:val="solid" w:color="FFFFFF" w:fill="auto"/>
          </w:tcPr>
          <w:p w14:paraId="299FE958" w14:textId="6DCF3075" w:rsidR="005D38E3" w:rsidRPr="002223D7" w:rsidRDefault="005D38E3" w:rsidP="002223D7">
            <w:pPr>
              <w:pStyle w:val="TAC"/>
              <w:rPr>
                <w:sz w:val="16"/>
              </w:rPr>
            </w:pPr>
            <w:r>
              <w:rPr>
                <w:sz w:val="16"/>
              </w:rPr>
              <w:t>2022-01</w:t>
            </w:r>
          </w:p>
        </w:tc>
        <w:tc>
          <w:tcPr>
            <w:tcW w:w="1137" w:type="dxa"/>
            <w:shd w:val="solid" w:color="FFFFFF" w:fill="auto"/>
          </w:tcPr>
          <w:p w14:paraId="3CF6AD9B" w14:textId="77777777" w:rsidR="005D38E3" w:rsidRDefault="005D38E3" w:rsidP="004D14B5">
            <w:pPr>
              <w:pStyle w:val="TAC"/>
              <w:jc w:val="left"/>
              <w:rPr>
                <w:sz w:val="16"/>
              </w:rPr>
            </w:pPr>
            <w:r w:rsidRPr="002223D7">
              <w:rPr>
                <w:sz w:val="16"/>
              </w:rPr>
              <w:t>RAN4#</w:t>
            </w:r>
          </w:p>
          <w:p w14:paraId="76C7B134" w14:textId="5E6EF397" w:rsidR="005D38E3" w:rsidRPr="002223D7" w:rsidRDefault="005D38E3" w:rsidP="004D14B5">
            <w:pPr>
              <w:pStyle w:val="TAC"/>
              <w:jc w:val="left"/>
              <w:rPr>
                <w:sz w:val="16"/>
              </w:rPr>
            </w:pPr>
            <w:r w:rsidRPr="002223D7">
              <w:rPr>
                <w:sz w:val="16"/>
              </w:rPr>
              <w:t>101-bis-e</w:t>
            </w:r>
          </w:p>
        </w:tc>
        <w:tc>
          <w:tcPr>
            <w:tcW w:w="992" w:type="dxa"/>
            <w:shd w:val="solid" w:color="FFFFFF" w:fill="auto"/>
          </w:tcPr>
          <w:p w14:paraId="789FA163" w14:textId="77777777" w:rsidR="005D38E3" w:rsidRDefault="005D38E3" w:rsidP="005D38E3">
            <w:pPr>
              <w:pStyle w:val="TAC"/>
              <w:rPr>
                <w:sz w:val="16"/>
              </w:rPr>
            </w:pPr>
            <w:r w:rsidRPr="002223D7">
              <w:rPr>
                <w:sz w:val="16"/>
              </w:rPr>
              <w:t>R4-2120041</w:t>
            </w:r>
          </w:p>
          <w:p w14:paraId="65E608BB" w14:textId="77777777" w:rsidR="005D38E3" w:rsidRPr="002223D7" w:rsidRDefault="005D38E3" w:rsidP="00DE1F0C">
            <w:pPr>
              <w:pStyle w:val="TAC"/>
              <w:rPr>
                <w:sz w:val="16"/>
              </w:rPr>
            </w:pPr>
          </w:p>
        </w:tc>
        <w:tc>
          <w:tcPr>
            <w:tcW w:w="567" w:type="dxa"/>
            <w:shd w:val="solid" w:color="FFFFFF" w:fill="auto"/>
          </w:tcPr>
          <w:p w14:paraId="44E9DD0D" w14:textId="77777777" w:rsidR="005D38E3" w:rsidRPr="002223D7" w:rsidRDefault="005D38E3" w:rsidP="00DE1F0C">
            <w:pPr>
              <w:pStyle w:val="TAC"/>
              <w:rPr>
                <w:sz w:val="16"/>
              </w:rPr>
            </w:pPr>
          </w:p>
        </w:tc>
        <w:tc>
          <w:tcPr>
            <w:tcW w:w="425" w:type="dxa"/>
            <w:shd w:val="solid" w:color="FFFFFF" w:fill="auto"/>
          </w:tcPr>
          <w:p w14:paraId="5AD223DF" w14:textId="77777777" w:rsidR="005D38E3" w:rsidRPr="002223D7" w:rsidRDefault="005D38E3" w:rsidP="00DE1F0C">
            <w:pPr>
              <w:pStyle w:val="TAC"/>
              <w:rPr>
                <w:sz w:val="16"/>
              </w:rPr>
            </w:pPr>
          </w:p>
        </w:tc>
        <w:tc>
          <w:tcPr>
            <w:tcW w:w="426" w:type="dxa"/>
            <w:shd w:val="solid" w:color="FFFFFF" w:fill="auto"/>
          </w:tcPr>
          <w:p w14:paraId="4AB70E48" w14:textId="77777777" w:rsidR="005D38E3" w:rsidRPr="002223D7" w:rsidRDefault="005D38E3" w:rsidP="00DE1F0C">
            <w:pPr>
              <w:pStyle w:val="TAC"/>
              <w:rPr>
                <w:sz w:val="16"/>
              </w:rPr>
            </w:pPr>
          </w:p>
        </w:tc>
        <w:tc>
          <w:tcPr>
            <w:tcW w:w="4584" w:type="dxa"/>
            <w:shd w:val="solid" w:color="FFFFFF" w:fill="auto"/>
          </w:tcPr>
          <w:p w14:paraId="6BABCC0D" w14:textId="4D82295A" w:rsidR="005D38E3" w:rsidRPr="002223D7" w:rsidRDefault="005D38E3" w:rsidP="00DE1F0C">
            <w:pPr>
              <w:pStyle w:val="TAC"/>
              <w:jc w:val="left"/>
              <w:rPr>
                <w:sz w:val="16"/>
              </w:rPr>
            </w:pPr>
            <w:r w:rsidRPr="002223D7">
              <w:rPr>
                <w:sz w:val="16"/>
              </w:rPr>
              <w:t>TP to 38.853 on 900MHz RMR RAN4 UE RF requirements</w:t>
            </w:r>
          </w:p>
        </w:tc>
        <w:tc>
          <w:tcPr>
            <w:tcW w:w="708" w:type="dxa"/>
            <w:shd w:val="solid" w:color="FFFFFF" w:fill="auto"/>
          </w:tcPr>
          <w:p w14:paraId="38BFFE24" w14:textId="05020CCD" w:rsidR="005D38E3" w:rsidRPr="002223D7" w:rsidRDefault="005D38E3" w:rsidP="00DE1F0C">
            <w:pPr>
              <w:pStyle w:val="TAC"/>
              <w:rPr>
                <w:sz w:val="16"/>
              </w:rPr>
            </w:pPr>
            <w:r>
              <w:rPr>
                <w:sz w:val="16"/>
              </w:rPr>
              <w:t>0.2.0</w:t>
            </w:r>
          </w:p>
        </w:tc>
      </w:tr>
      <w:tr w:rsidR="005D38E3" w:rsidRPr="006B0D02" w14:paraId="53A51C93" w14:textId="77777777" w:rsidTr="002D2C0E">
        <w:tc>
          <w:tcPr>
            <w:tcW w:w="800" w:type="dxa"/>
            <w:shd w:val="solid" w:color="FFFFFF" w:fill="auto"/>
          </w:tcPr>
          <w:p w14:paraId="3FDC8FAD" w14:textId="6D4544F5" w:rsidR="005D38E3" w:rsidRDefault="005D38E3" w:rsidP="002223D7">
            <w:pPr>
              <w:pStyle w:val="TAC"/>
              <w:rPr>
                <w:sz w:val="16"/>
              </w:rPr>
            </w:pPr>
            <w:r>
              <w:rPr>
                <w:sz w:val="16"/>
              </w:rPr>
              <w:t>2022-01</w:t>
            </w:r>
          </w:p>
        </w:tc>
        <w:tc>
          <w:tcPr>
            <w:tcW w:w="1137" w:type="dxa"/>
            <w:shd w:val="solid" w:color="FFFFFF" w:fill="auto"/>
          </w:tcPr>
          <w:p w14:paraId="08416530" w14:textId="77777777" w:rsidR="005D38E3" w:rsidRDefault="005D38E3" w:rsidP="004D14B5">
            <w:pPr>
              <w:pStyle w:val="TAC"/>
              <w:jc w:val="left"/>
              <w:rPr>
                <w:sz w:val="16"/>
              </w:rPr>
            </w:pPr>
            <w:r w:rsidRPr="002223D7">
              <w:rPr>
                <w:sz w:val="16"/>
              </w:rPr>
              <w:t>RAN4#</w:t>
            </w:r>
          </w:p>
          <w:p w14:paraId="0B80AE27" w14:textId="4FD3A8B8" w:rsidR="005D38E3" w:rsidRPr="002223D7" w:rsidRDefault="005D38E3" w:rsidP="004D14B5">
            <w:pPr>
              <w:pStyle w:val="TAC"/>
              <w:jc w:val="left"/>
              <w:rPr>
                <w:sz w:val="16"/>
              </w:rPr>
            </w:pPr>
            <w:r w:rsidRPr="002223D7">
              <w:rPr>
                <w:sz w:val="16"/>
              </w:rPr>
              <w:t>101-bis-e</w:t>
            </w:r>
          </w:p>
        </w:tc>
        <w:tc>
          <w:tcPr>
            <w:tcW w:w="992" w:type="dxa"/>
            <w:shd w:val="solid" w:color="FFFFFF" w:fill="auto"/>
          </w:tcPr>
          <w:p w14:paraId="62A5BA86" w14:textId="5618672F" w:rsidR="005D38E3" w:rsidRPr="002223D7" w:rsidRDefault="005D38E3" w:rsidP="005D38E3">
            <w:pPr>
              <w:pStyle w:val="TAC"/>
              <w:rPr>
                <w:sz w:val="16"/>
              </w:rPr>
            </w:pPr>
            <w:r>
              <w:rPr>
                <w:sz w:val="16"/>
              </w:rPr>
              <w:t>R4-2120680</w:t>
            </w:r>
          </w:p>
        </w:tc>
        <w:tc>
          <w:tcPr>
            <w:tcW w:w="567" w:type="dxa"/>
            <w:shd w:val="solid" w:color="FFFFFF" w:fill="auto"/>
          </w:tcPr>
          <w:p w14:paraId="0AF194E7" w14:textId="77777777" w:rsidR="005D38E3" w:rsidRPr="002223D7" w:rsidRDefault="005D38E3" w:rsidP="00DE1F0C">
            <w:pPr>
              <w:pStyle w:val="TAC"/>
              <w:rPr>
                <w:sz w:val="16"/>
              </w:rPr>
            </w:pPr>
          </w:p>
        </w:tc>
        <w:tc>
          <w:tcPr>
            <w:tcW w:w="425" w:type="dxa"/>
            <w:shd w:val="solid" w:color="FFFFFF" w:fill="auto"/>
          </w:tcPr>
          <w:p w14:paraId="70EA1CCF" w14:textId="77777777" w:rsidR="005D38E3" w:rsidRPr="002223D7" w:rsidRDefault="005D38E3" w:rsidP="00DE1F0C">
            <w:pPr>
              <w:pStyle w:val="TAC"/>
              <w:rPr>
                <w:sz w:val="16"/>
              </w:rPr>
            </w:pPr>
          </w:p>
        </w:tc>
        <w:tc>
          <w:tcPr>
            <w:tcW w:w="426" w:type="dxa"/>
            <w:shd w:val="solid" w:color="FFFFFF" w:fill="auto"/>
          </w:tcPr>
          <w:p w14:paraId="6060288F" w14:textId="77777777" w:rsidR="005D38E3" w:rsidRPr="002223D7" w:rsidRDefault="005D38E3" w:rsidP="00DE1F0C">
            <w:pPr>
              <w:pStyle w:val="TAC"/>
              <w:rPr>
                <w:sz w:val="16"/>
              </w:rPr>
            </w:pPr>
          </w:p>
        </w:tc>
        <w:tc>
          <w:tcPr>
            <w:tcW w:w="4584" w:type="dxa"/>
            <w:shd w:val="solid" w:color="FFFFFF" w:fill="auto"/>
          </w:tcPr>
          <w:p w14:paraId="6400DD6C" w14:textId="3F475F01" w:rsidR="005D38E3" w:rsidRPr="002223D7" w:rsidRDefault="005D38E3" w:rsidP="005D38E3">
            <w:pPr>
              <w:pStyle w:val="TAC"/>
              <w:jc w:val="left"/>
              <w:rPr>
                <w:sz w:val="16"/>
              </w:rPr>
            </w:pPr>
            <w:r w:rsidRPr="005D38E3">
              <w:rPr>
                <w:sz w:val="16"/>
              </w:rPr>
              <w:t>TPs to TR 38.853: BS RF related agreements for RMR900</w:t>
            </w:r>
          </w:p>
        </w:tc>
        <w:tc>
          <w:tcPr>
            <w:tcW w:w="708" w:type="dxa"/>
            <w:shd w:val="solid" w:color="FFFFFF" w:fill="auto"/>
          </w:tcPr>
          <w:p w14:paraId="103B7285" w14:textId="4551D6A7" w:rsidR="005D38E3" w:rsidRDefault="005D38E3" w:rsidP="00DE1F0C">
            <w:pPr>
              <w:pStyle w:val="TAC"/>
              <w:rPr>
                <w:sz w:val="16"/>
              </w:rPr>
            </w:pPr>
            <w:r>
              <w:rPr>
                <w:sz w:val="16"/>
              </w:rPr>
              <w:t>0.2.0</w:t>
            </w:r>
          </w:p>
        </w:tc>
      </w:tr>
      <w:tr w:rsidR="00E50D43" w:rsidRPr="006B0D02" w14:paraId="10F9AB56" w14:textId="77777777" w:rsidTr="002D2C0E">
        <w:tc>
          <w:tcPr>
            <w:tcW w:w="800" w:type="dxa"/>
            <w:shd w:val="solid" w:color="FFFFFF" w:fill="auto"/>
          </w:tcPr>
          <w:p w14:paraId="29E0FFDD" w14:textId="54E5EDF8" w:rsidR="00E50D43" w:rsidRDefault="00E50D43" w:rsidP="002223D7">
            <w:pPr>
              <w:pStyle w:val="TAC"/>
              <w:rPr>
                <w:sz w:val="16"/>
              </w:rPr>
            </w:pPr>
            <w:r>
              <w:rPr>
                <w:sz w:val="16"/>
              </w:rPr>
              <w:t>2022-0</w:t>
            </w:r>
            <w:r w:rsidR="00A20B4E">
              <w:rPr>
                <w:sz w:val="16"/>
              </w:rPr>
              <w:t>3</w:t>
            </w:r>
          </w:p>
        </w:tc>
        <w:tc>
          <w:tcPr>
            <w:tcW w:w="1137" w:type="dxa"/>
            <w:shd w:val="solid" w:color="FFFFFF" w:fill="auto"/>
          </w:tcPr>
          <w:p w14:paraId="37C4865F" w14:textId="504C83E7" w:rsidR="00E50D43" w:rsidRPr="002223D7" w:rsidRDefault="00E50D43" w:rsidP="005D38E3">
            <w:pPr>
              <w:pStyle w:val="TAC"/>
              <w:rPr>
                <w:sz w:val="16"/>
              </w:rPr>
            </w:pPr>
            <w:r>
              <w:rPr>
                <w:sz w:val="16"/>
              </w:rPr>
              <w:t>RAN4#102-e</w:t>
            </w:r>
          </w:p>
        </w:tc>
        <w:tc>
          <w:tcPr>
            <w:tcW w:w="992" w:type="dxa"/>
            <w:shd w:val="solid" w:color="FFFFFF" w:fill="auto"/>
          </w:tcPr>
          <w:p w14:paraId="0963B020" w14:textId="1D0D7999" w:rsidR="00E50D43" w:rsidRDefault="00E50D43" w:rsidP="005D38E3">
            <w:pPr>
              <w:pStyle w:val="TAC"/>
              <w:rPr>
                <w:sz w:val="16"/>
              </w:rPr>
            </w:pPr>
            <w:r>
              <w:rPr>
                <w:sz w:val="16"/>
              </w:rPr>
              <w:t>R4-2202246</w:t>
            </w:r>
          </w:p>
        </w:tc>
        <w:tc>
          <w:tcPr>
            <w:tcW w:w="567" w:type="dxa"/>
            <w:shd w:val="solid" w:color="FFFFFF" w:fill="auto"/>
          </w:tcPr>
          <w:p w14:paraId="50686549" w14:textId="77777777" w:rsidR="00E50D43" w:rsidRPr="002223D7" w:rsidRDefault="00E50D43" w:rsidP="00DE1F0C">
            <w:pPr>
              <w:pStyle w:val="TAC"/>
              <w:rPr>
                <w:sz w:val="16"/>
              </w:rPr>
            </w:pPr>
          </w:p>
        </w:tc>
        <w:tc>
          <w:tcPr>
            <w:tcW w:w="425" w:type="dxa"/>
            <w:shd w:val="solid" w:color="FFFFFF" w:fill="auto"/>
          </w:tcPr>
          <w:p w14:paraId="50027B0F" w14:textId="77777777" w:rsidR="00E50D43" w:rsidRPr="002223D7" w:rsidRDefault="00E50D43" w:rsidP="00DE1F0C">
            <w:pPr>
              <w:pStyle w:val="TAC"/>
              <w:rPr>
                <w:sz w:val="16"/>
              </w:rPr>
            </w:pPr>
          </w:p>
        </w:tc>
        <w:tc>
          <w:tcPr>
            <w:tcW w:w="426" w:type="dxa"/>
            <w:shd w:val="solid" w:color="FFFFFF" w:fill="auto"/>
          </w:tcPr>
          <w:p w14:paraId="0A37CA9D" w14:textId="77777777" w:rsidR="00E50D43" w:rsidRPr="002223D7" w:rsidRDefault="00E50D43" w:rsidP="00DE1F0C">
            <w:pPr>
              <w:pStyle w:val="TAC"/>
              <w:rPr>
                <w:sz w:val="16"/>
              </w:rPr>
            </w:pPr>
          </w:p>
        </w:tc>
        <w:tc>
          <w:tcPr>
            <w:tcW w:w="4584" w:type="dxa"/>
            <w:shd w:val="solid" w:color="FFFFFF" w:fill="auto"/>
          </w:tcPr>
          <w:p w14:paraId="1964AC8C" w14:textId="6229CF5E" w:rsidR="00E50D43" w:rsidRPr="005D38E3" w:rsidRDefault="00E50D43" w:rsidP="005D38E3">
            <w:pPr>
              <w:pStyle w:val="TAC"/>
              <w:jc w:val="left"/>
              <w:rPr>
                <w:sz w:val="16"/>
              </w:rPr>
            </w:pPr>
            <w:r w:rsidRPr="00E50D43">
              <w:rPr>
                <w:sz w:val="16"/>
              </w:rPr>
              <w:t>TR_38.853_changes_clause 7.1</w:t>
            </w:r>
          </w:p>
        </w:tc>
        <w:tc>
          <w:tcPr>
            <w:tcW w:w="708" w:type="dxa"/>
            <w:shd w:val="solid" w:color="FFFFFF" w:fill="auto"/>
          </w:tcPr>
          <w:p w14:paraId="463C4396" w14:textId="3577184B" w:rsidR="00E50D43" w:rsidRDefault="00E50D43" w:rsidP="00DE1F0C">
            <w:pPr>
              <w:pStyle w:val="TAC"/>
              <w:rPr>
                <w:sz w:val="16"/>
              </w:rPr>
            </w:pPr>
            <w:r>
              <w:rPr>
                <w:sz w:val="16"/>
              </w:rPr>
              <w:t>0.3.0</w:t>
            </w:r>
          </w:p>
        </w:tc>
      </w:tr>
      <w:tr w:rsidR="00627EB9" w:rsidRPr="006B0D02" w14:paraId="69087E91" w14:textId="77777777" w:rsidTr="002D2C0E">
        <w:tc>
          <w:tcPr>
            <w:tcW w:w="800" w:type="dxa"/>
            <w:shd w:val="solid" w:color="FFFFFF" w:fill="auto"/>
          </w:tcPr>
          <w:p w14:paraId="00A13AD3" w14:textId="105B3EEC" w:rsidR="00627EB9" w:rsidRDefault="00627EB9" w:rsidP="002223D7">
            <w:pPr>
              <w:pStyle w:val="TAC"/>
              <w:rPr>
                <w:sz w:val="16"/>
              </w:rPr>
            </w:pPr>
            <w:r>
              <w:rPr>
                <w:sz w:val="16"/>
              </w:rPr>
              <w:t>2022-0</w:t>
            </w:r>
            <w:r w:rsidR="00A20B4E">
              <w:rPr>
                <w:sz w:val="16"/>
              </w:rPr>
              <w:t>3</w:t>
            </w:r>
          </w:p>
        </w:tc>
        <w:tc>
          <w:tcPr>
            <w:tcW w:w="1137" w:type="dxa"/>
            <w:shd w:val="solid" w:color="FFFFFF" w:fill="auto"/>
          </w:tcPr>
          <w:p w14:paraId="445A6939" w14:textId="3D27818C" w:rsidR="00627EB9" w:rsidRDefault="00627EB9" w:rsidP="005D38E3">
            <w:pPr>
              <w:pStyle w:val="TAC"/>
              <w:rPr>
                <w:sz w:val="16"/>
              </w:rPr>
            </w:pPr>
            <w:r>
              <w:rPr>
                <w:sz w:val="16"/>
              </w:rPr>
              <w:t>RAN4#102-e</w:t>
            </w:r>
          </w:p>
        </w:tc>
        <w:tc>
          <w:tcPr>
            <w:tcW w:w="992" w:type="dxa"/>
            <w:shd w:val="solid" w:color="FFFFFF" w:fill="auto"/>
          </w:tcPr>
          <w:p w14:paraId="5B838EDE" w14:textId="18303C7B" w:rsidR="00627EB9" w:rsidRDefault="00627EB9" w:rsidP="005D38E3">
            <w:pPr>
              <w:pStyle w:val="TAC"/>
              <w:rPr>
                <w:sz w:val="16"/>
              </w:rPr>
            </w:pPr>
            <w:r>
              <w:rPr>
                <w:sz w:val="16"/>
              </w:rPr>
              <w:t>R4-2200702</w:t>
            </w:r>
          </w:p>
        </w:tc>
        <w:tc>
          <w:tcPr>
            <w:tcW w:w="567" w:type="dxa"/>
            <w:shd w:val="solid" w:color="FFFFFF" w:fill="auto"/>
          </w:tcPr>
          <w:p w14:paraId="610CB3D0" w14:textId="77777777" w:rsidR="00627EB9" w:rsidRPr="002223D7" w:rsidRDefault="00627EB9" w:rsidP="00DE1F0C">
            <w:pPr>
              <w:pStyle w:val="TAC"/>
              <w:rPr>
                <w:sz w:val="16"/>
              </w:rPr>
            </w:pPr>
          </w:p>
        </w:tc>
        <w:tc>
          <w:tcPr>
            <w:tcW w:w="425" w:type="dxa"/>
            <w:shd w:val="solid" w:color="FFFFFF" w:fill="auto"/>
          </w:tcPr>
          <w:p w14:paraId="3F5B123F" w14:textId="77777777" w:rsidR="00627EB9" w:rsidRPr="002223D7" w:rsidRDefault="00627EB9" w:rsidP="00DE1F0C">
            <w:pPr>
              <w:pStyle w:val="TAC"/>
              <w:rPr>
                <w:sz w:val="16"/>
              </w:rPr>
            </w:pPr>
          </w:p>
        </w:tc>
        <w:tc>
          <w:tcPr>
            <w:tcW w:w="426" w:type="dxa"/>
            <w:shd w:val="solid" w:color="FFFFFF" w:fill="auto"/>
          </w:tcPr>
          <w:p w14:paraId="23D7D301" w14:textId="77777777" w:rsidR="00627EB9" w:rsidRPr="002223D7" w:rsidRDefault="00627EB9" w:rsidP="00DE1F0C">
            <w:pPr>
              <w:pStyle w:val="TAC"/>
              <w:rPr>
                <w:sz w:val="16"/>
              </w:rPr>
            </w:pPr>
          </w:p>
        </w:tc>
        <w:tc>
          <w:tcPr>
            <w:tcW w:w="4584" w:type="dxa"/>
            <w:shd w:val="solid" w:color="FFFFFF" w:fill="auto"/>
          </w:tcPr>
          <w:p w14:paraId="29C69838" w14:textId="48632F30" w:rsidR="00627EB9" w:rsidRPr="00E50D43" w:rsidRDefault="00627EB9" w:rsidP="005D38E3">
            <w:pPr>
              <w:pStyle w:val="TAC"/>
              <w:jc w:val="left"/>
              <w:rPr>
                <w:sz w:val="16"/>
              </w:rPr>
            </w:pPr>
            <w:r w:rsidRPr="00627EB9">
              <w:rPr>
                <w:sz w:val="16"/>
              </w:rPr>
              <w:t>On RMR900 sensitivity</w:t>
            </w:r>
          </w:p>
        </w:tc>
        <w:tc>
          <w:tcPr>
            <w:tcW w:w="708" w:type="dxa"/>
            <w:shd w:val="solid" w:color="FFFFFF" w:fill="auto"/>
          </w:tcPr>
          <w:p w14:paraId="42CA616E" w14:textId="133B11E3" w:rsidR="00627EB9" w:rsidRDefault="00627EB9" w:rsidP="00DE1F0C">
            <w:pPr>
              <w:pStyle w:val="TAC"/>
              <w:rPr>
                <w:sz w:val="16"/>
              </w:rPr>
            </w:pPr>
            <w:r>
              <w:rPr>
                <w:sz w:val="16"/>
              </w:rPr>
              <w:t>0.3.0</w:t>
            </w:r>
          </w:p>
        </w:tc>
      </w:tr>
      <w:tr w:rsidR="004F0B25" w:rsidRPr="006B0D02" w14:paraId="6154539B" w14:textId="77777777" w:rsidTr="002D2C0E">
        <w:tc>
          <w:tcPr>
            <w:tcW w:w="800" w:type="dxa"/>
            <w:shd w:val="solid" w:color="FFFFFF" w:fill="auto"/>
          </w:tcPr>
          <w:p w14:paraId="1A0052F6" w14:textId="66C4ADE3" w:rsidR="004F0B25" w:rsidRDefault="004F0B25" w:rsidP="002223D7">
            <w:pPr>
              <w:pStyle w:val="TAC"/>
              <w:rPr>
                <w:sz w:val="16"/>
              </w:rPr>
            </w:pPr>
            <w:r>
              <w:rPr>
                <w:sz w:val="16"/>
              </w:rPr>
              <w:t>2022-0</w:t>
            </w:r>
            <w:r w:rsidR="00A20B4E">
              <w:rPr>
                <w:sz w:val="16"/>
              </w:rPr>
              <w:t>3</w:t>
            </w:r>
          </w:p>
        </w:tc>
        <w:tc>
          <w:tcPr>
            <w:tcW w:w="1137" w:type="dxa"/>
            <w:shd w:val="solid" w:color="FFFFFF" w:fill="auto"/>
          </w:tcPr>
          <w:p w14:paraId="197B6EDA" w14:textId="7DD1D85B" w:rsidR="004F0B25" w:rsidRDefault="004F0B25" w:rsidP="005D38E3">
            <w:pPr>
              <w:pStyle w:val="TAC"/>
              <w:rPr>
                <w:sz w:val="16"/>
              </w:rPr>
            </w:pPr>
            <w:r>
              <w:rPr>
                <w:sz w:val="16"/>
              </w:rPr>
              <w:t>RAN4#102-e</w:t>
            </w:r>
          </w:p>
        </w:tc>
        <w:tc>
          <w:tcPr>
            <w:tcW w:w="992" w:type="dxa"/>
            <w:shd w:val="solid" w:color="FFFFFF" w:fill="auto"/>
          </w:tcPr>
          <w:p w14:paraId="2F586B1D" w14:textId="0808900B" w:rsidR="004F0B25" w:rsidRDefault="004F0B25" w:rsidP="005D38E3">
            <w:pPr>
              <w:pStyle w:val="TAC"/>
              <w:rPr>
                <w:sz w:val="16"/>
              </w:rPr>
            </w:pPr>
            <w:r>
              <w:rPr>
                <w:sz w:val="16"/>
              </w:rPr>
              <w:t>R4-2203053</w:t>
            </w:r>
          </w:p>
        </w:tc>
        <w:tc>
          <w:tcPr>
            <w:tcW w:w="567" w:type="dxa"/>
            <w:shd w:val="solid" w:color="FFFFFF" w:fill="auto"/>
          </w:tcPr>
          <w:p w14:paraId="6E12056C" w14:textId="77777777" w:rsidR="004F0B25" w:rsidRPr="002223D7" w:rsidRDefault="004F0B25" w:rsidP="00DE1F0C">
            <w:pPr>
              <w:pStyle w:val="TAC"/>
              <w:rPr>
                <w:sz w:val="16"/>
              </w:rPr>
            </w:pPr>
          </w:p>
        </w:tc>
        <w:tc>
          <w:tcPr>
            <w:tcW w:w="425" w:type="dxa"/>
            <w:shd w:val="solid" w:color="FFFFFF" w:fill="auto"/>
          </w:tcPr>
          <w:p w14:paraId="4466E62D" w14:textId="77777777" w:rsidR="004F0B25" w:rsidRPr="002223D7" w:rsidRDefault="004F0B25" w:rsidP="00DE1F0C">
            <w:pPr>
              <w:pStyle w:val="TAC"/>
              <w:rPr>
                <w:sz w:val="16"/>
              </w:rPr>
            </w:pPr>
          </w:p>
        </w:tc>
        <w:tc>
          <w:tcPr>
            <w:tcW w:w="426" w:type="dxa"/>
            <w:shd w:val="solid" w:color="FFFFFF" w:fill="auto"/>
          </w:tcPr>
          <w:p w14:paraId="3A9917CD" w14:textId="77777777" w:rsidR="004F0B25" w:rsidRPr="002223D7" w:rsidRDefault="004F0B25" w:rsidP="00DE1F0C">
            <w:pPr>
              <w:pStyle w:val="TAC"/>
              <w:rPr>
                <w:sz w:val="16"/>
              </w:rPr>
            </w:pPr>
          </w:p>
        </w:tc>
        <w:tc>
          <w:tcPr>
            <w:tcW w:w="4584" w:type="dxa"/>
            <w:shd w:val="solid" w:color="FFFFFF" w:fill="auto"/>
          </w:tcPr>
          <w:p w14:paraId="1E32E9F1" w14:textId="51A4C4D5" w:rsidR="004F0B25" w:rsidRPr="00627EB9" w:rsidRDefault="004F0B25" w:rsidP="005D38E3">
            <w:pPr>
              <w:pStyle w:val="TAC"/>
              <w:jc w:val="left"/>
              <w:rPr>
                <w:sz w:val="16"/>
              </w:rPr>
            </w:pPr>
            <w:r w:rsidRPr="004F0B25">
              <w:rPr>
                <w:sz w:val="16"/>
              </w:rPr>
              <w:t>Proposed changes for clause 9 in 3GPP TR 38.853</w:t>
            </w:r>
          </w:p>
        </w:tc>
        <w:tc>
          <w:tcPr>
            <w:tcW w:w="708" w:type="dxa"/>
            <w:shd w:val="solid" w:color="FFFFFF" w:fill="auto"/>
          </w:tcPr>
          <w:p w14:paraId="22458D8E" w14:textId="32C53814" w:rsidR="004F0B25" w:rsidRDefault="004F0B25" w:rsidP="00DE1F0C">
            <w:pPr>
              <w:pStyle w:val="TAC"/>
              <w:rPr>
                <w:sz w:val="16"/>
              </w:rPr>
            </w:pPr>
            <w:r>
              <w:rPr>
                <w:sz w:val="16"/>
              </w:rPr>
              <w:t>0.3.0</w:t>
            </w:r>
          </w:p>
        </w:tc>
      </w:tr>
      <w:tr w:rsidR="004F0B25" w:rsidRPr="006B0D02" w14:paraId="19B3AE64" w14:textId="77777777" w:rsidTr="002D2C0E">
        <w:tc>
          <w:tcPr>
            <w:tcW w:w="800" w:type="dxa"/>
            <w:shd w:val="solid" w:color="FFFFFF" w:fill="auto"/>
          </w:tcPr>
          <w:p w14:paraId="2F46D091" w14:textId="5452E304" w:rsidR="004F0B25" w:rsidRDefault="004F0B25" w:rsidP="004F0B25">
            <w:pPr>
              <w:pStyle w:val="TAC"/>
              <w:rPr>
                <w:sz w:val="16"/>
              </w:rPr>
            </w:pPr>
            <w:r>
              <w:rPr>
                <w:sz w:val="16"/>
              </w:rPr>
              <w:t>2022-0</w:t>
            </w:r>
            <w:r w:rsidR="00A20B4E">
              <w:rPr>
                <w:sz w:val="16"/>
              </w:rPr>
              <w:t>3</w:t>
            </w:r>
          </w:p>
        </w:tc>
        <w:tc>
          <w:tcPr>
            <w:tcW w:w="1137" w:type="dxa"/>
            <w:shd w:val="solid" w:color="FFFFFF" w:fill="auto"/>
          </w:tcPr>
          <w:p w14:paraId="4ABC2843" w14:textId="57F873B4" w:rsidR="004F0B25" w:rsidRDefault="004F0B25" w:rsidP="004F0B25">
            <w:pPr>
              <w:pStyle w:val="TAC"/>
              <w:rPr>
                <w:sz w:val="16"/>
              </w:rPr>
            </w:pPr>
            <w:r>
              <w:rPr>
                <w:sz w:val="16"/>
              </w:rPr>
              <w:t>RAN4#102-e</w:t>
            </w:r>
          </w:p>
        </w:tc>
        <w:tc>
          <w:tcPr>
            <w:tcW w:w="992" w:type="dxa"/>
            <w:shd w:val="solid" w:color="FFFFFF" w:fill="auto"/>
          </w:tcPr>
          <w:p w14:paraId="2F616729" w14:textId="42534DF8" w:rsidR="004F0B25" w:rsidRDefault="004F0B25" w:rsidP="004F0B25">
            <w:pPr>
              <w:pStyle w:val="TAC"/>
              <w:rPr>
                <w:sz w:val="16"/>
              </w:rPr>
            </w:pPr>
            <w:r>
              <w:rPr>
                <w:sz w:val="16"/>
              </w:rPr>
              <w:t>R4-2203054</w:t>
            </w:r>
          </w:p>
        </w:tc>
        <w:tc>
          <w:tcPr>
            <w:tcW w:w="567" w:type="dxa"/>
            <w:shd w:val="solid" w:color="FFFFFF" w:fill="auto"/>
          </w:tcPr>
          <w:p w14:paraId="46BF5B0C" w14:textId="77777777" w:rsidR="004F0B25" w:rsidRPr="002223D7" w:rsidRDefault="004F0B25" w:rsidP="004F0B25">
            <w:pPr>
              <w:pStyle w:val="TAC"/>
              <w:rPr>
                <w:sz w:val="16"/>
              </w:rPr>
            </w:pPr>
          </w:p>
        </w:tc>
        <w:tc>
          <w:tcPr>
            <w:tcW w:w="425" w:type="dxa"/>
            <w:shd w:val="solid" w:color="FFFFFF" w:fill="auto"/>
          </w:tcPr>
          <w:p w14:paraId="3614BC51" w14:textId="77777777" w:rsidR="004F0B25" w:rsidRPr="002223D7" w:rsidRDefault="004F0B25" w:rsidP="004F0B25">
            <w:pPr>
              <w:pStyle w:val="TAC"/>
              <w:rPr>
                <w:sz w:val="16"/>
              </w:rPr>
            </w:pPr>
          </w:p>
        </w:tc>
        <w:tc>
          <w:tcPr>
            <w:tcW w:w="426" w:type="dxa"/>
            <w:shd w:val="solid" w:color="FFFFFF" w:fill="auto"/>
          </w:tcPr>
          <w:p w14:paraId="54894AEA" w14:textId="77777777" w:rsidR="004F0B25" w:rsidRPr="002223D7" w:rsidRDefault="004F0B25" w:rsidP="004F0B25">
            <w:pPr>
              <w:pStyle w:val="TAC"/>
              <w:rPr>
                <w:sz w:val="16"/>
              </w:rPr>
            </w:pPr>
          </w:p>
        </w:tc>
        <w:tc>
          <w:tcPr>
            <w:tcW w:w="4584" w:type="dxa"/>
            <w:shd w:val="solid" w:color="FFFFFF" w:fill="auto"/>
          </w:tcPr>
          <w:p w14:paraId="320BC488" w14:textId="4F6D7C3A" w:rsidR="004F0B25" w:rsidRPr="004F0B25" w:rsidRDefault="004F0B25" w:rsidP="004F0B25">
            <w:pPr>
              <w:pStyle w:val="TAC"/>
              <w:jc w:val="left"/>
              <w:rPr>
                <w:sz w:val="16"/>
              </w:rPr>
            </w:pPr>
            <w:r w:rsidRPr="004F0B25">
              <w:rPr>
                <w:sz w:val="16"/>
              </w:rPr>
              <w:t>Cross-check on the implementation of ECC Decision (20)02 for RMR900</w:t>
            </w:r>
          </w:p>
        </w:tc>
        <w:tc>
          <w:tcPr>
            <w:tcW w:w="708" w:type="dxa"/>
            <w:shd w:val="solid" w:color="FFFFFF" w:fill="auto"/>
          </w:tcPr>
          <w:p w14:paraId="087F60DD" w14:textId="74E1B5E8" w:rsidR="004F0B25" w:rsidRDefault="004F0B25" w:rsidP="004F0B25">
            <w:pPr>
              <w:pStyle w:val="TAC"/>
              <w:rPr>
                <w:sz w:val="16"/>
              </w:rPr>
            </w:pPr>
            <w:r>
              <w:rPr>
                <w:sz w:val="16"/>
              </w:rPr>
              <w:t>0.3.0</w:t>
            </w:r>
          </w:p>
        </w:tc>
      </w:tr>
      <w:tr w:rsidR="004F0B25" w:rsidRPr="006B0D02" w14:paraId="06A53889" w14:textId="77777777" w:rsidTr="002D2C0E">
        <w:tc>
          <w:tcPr>
            <w:tcW w:w="800" w:type="dxa"/>
            <w:shd w:val="solid" w:color="FFFFFF" w:fill="auto"/>
          </w:tcPr>
          <w:p w14:paraId="78F7D462" w14:textId="610C6322" w:rsidR="004F0B25" w:rsidRDefault="00AF162F" w:rsidP="004F0B25">
            <w:pPr>
              <w:pStyle w:val="TAC"/>
              <w:rPr>
                <w:sz w:val="16"/>
              </w:rPr>
            </w:pPr>
            <w:r>
              <w:rPr>
                <w:sz w:val="16"/>
              </w:rPr>
              <w:t>2022-0</w:t>
            </w:r>
            <w:r w:rsidR="00894AA0">
              <w:rPr>
                <w:sz w:val="16"/>
              </w:rPr>
              <w:t>3</w:t>
            </w:r>
          </w:p>
        </w:tc>
        <w:tc>
          <w:tcPr>
            <w:tcW w:w="1137" w:type="dxa"/>
            <w:shd w:val="solid" w:color="FFFFFF" w:fill="auto"/>
          </w:tcPr>
          <w:p w14:paraId="569BABC9" w14:textId="60524DA5" w:rsidR="004F0B25" w:rsidRDefault="00AF162F" w:rsidP="004F0B25">
            <w:pPr>
              <w:pStyle w:val="TAC"/>
              <w:rPr>
                <w:sz w:val="16"/>
              </w:rPr>
            </w:pPr>
            <w:r>
              <w:rPr>
                <w:sz w:val="16"/>
              </w:rPr>
              <w:t>RAN4#102-e</w:t>
            </w:r>
          </w:p>
        </w:tc>
        <w:tc>
          <w:tcPr>
            <w:tcW w:w="992" w:type="dxa"/>
            <w:shd w:val="solid" w:color="FFFFFF" w:fill="auto"/>
          </w:tcPr>
          <w:p w14:paraId="2D1A2559" w14:textId="7EF189ED" w:rsidR="004F0B25" w:rsidRDefault="00AF162F" w:rsidP="004F0B25">
            <w:pPr>
              <w:pStyle w:val="TAC"/>
              <w:rPr>
                <w:sz w:val="16"/>
              </w:rPr>
            </w:pPr>
            <w:r>
              <w:rPr>
                <w:sz w:val="16"/>
              </w:rPr>
              <w:t>R4-2203056</w:t>
            </w:r>
          </w:p>
        </w:tc>
        <w:tc>
          <w:tcPr>
            <w:tcW w:w="567" w:type="dxa"/>
            <w:shd w:val="solid" w:color="FFFFFF" w:fill="auto"/>
          </w:tcPr>
          <w:p w14:paraId="5F178D50" w14:textId="77777777" w:rsidR="004F0B25" w:rsidRPr="002223D7" w:rsidRDefault="004F0B25" w:rsidP="004F0B25">
            <w:pPr>
              <w:pStyle w:val="TAC"/>
              <w:rPr>
                <w:sz w:val="16"/>
              </w:rPr>
            </w:pPr>
          </w:p>
        </w:tc>
        <w:tc>
          <w:tcPr>
            <w:tcW w:w="425" w:type="dxa"/>
            <w:shd w:val="solid" w:color="FFFFFF" w:fill="auto"/>
          </w:tcPr>
          <w:p w14:paraId="259528EE" w14:textId="77777777" w:rsidR="004F0B25" w:rsidRPr="002223D7" w:rsidRDefault="004F0B25" w:rsidP="004F0B25">
            <w:pPr>
              <w:pStyle w:val="TAC"/>
              <w:rPr>
                <w:sz w:val="16"/>
              </w:rPr>
            </w:pPr>
          </w:p>
        </w:tc>
        <w:tc>
          <w:tcPr>
            <w:tcW w:w="426" w:type="dxa"/>
            <w:shd w:val="solid" w:color="FFFFFF" w:fill="auto"/>
          </w:tcPr>
          <w:p w14:paraId="664FF765" w14:textId="77777777" w:rsidR="004F0B25" w:rsidRPr="002223D7" w:rsidRDefault="004F0B25" w:rsidP="004F0B25">
            <w:pPr>
              <w:pStyle w:val="TAC"/>
              <w:rPr>
                <w:sz w:val="16"/>
              </w:rPr>
            </w:pPr>
          </w:p>
        </w:tc>
        <w:tc>
          <w:tcPr>
            <w:tcW w:w="4584" w:type="dxa"/>
            <w:shd w:val="solid" w:color="FFFFFF" w:fill="auto"/>
          </w:tcPr>
          <w:p w14:paraId="24D2BBBA" w14:textId="2B45A7F4" w:rsidR="004F0B25" w:rsidRPr="004F0B25" w:rsidRDefault="00AF162F" w:rsidP="004F0B25">
            <w:pPr>
              <w:pStyle w:val="TAC"/>
              <w:jc w:val="left"/>
              <w:rPr>
                <w:sz w:val="16"/>
              </w:rPr>
            </w:pPr>
            <w:r w:rsidRPr="00AF162F">
              <w:rPr>
                <w:sz w:val="16"/>
              </w:rPr>
              <w:t>TP to TR 38.853 for RMR900</w:t>
            </w:r>
          </w:p>
        </w:tc>
        <w:tc>
          <w:tcPr>
            <w:tcW w:w="708" w:type="dxa"/>
            <w:shd w:val="solid" w:color="FFFFFF" w:fill="auto"/>
          </w:tcPr>
          <w:p w14:paraId="4378A6D6" w14:textId="09CFE8C7" w:rsidR="004F0B25" w:rsidRDefault="00AF162F" w:rsidP="004F0B25">
            <w:pPr>
              <w:pStyle w:val="TAC"/>
              <w:rPr>
                <w:sz w:val="16"/>
              </w:rPr>
            </w:pPr>
            <w:r>
              <w:rPr>
                <w:sz w:val="16"/>
              </w:rPr>
              <w:t>0.3.0</w:t>
            </w:r>
          </w:p>
        </w:tc>
      </w:tr>
      <w:tr w:rsidR="009A00DE" w:rsidRPr="006B0D02" w14:paraId="76F4DA5D" w14:textId="77777777" w:rsidTr="002D2C0E">
        <w:tc>
          <w:tcPr>
            <w:tcW w:w="800" w:type="dxa"/>
            <w:shd w:val="solid" w:color="FFFFFF" w:fill="auto"/>
          </w:tcPr>
          <w:p w14:paraId="569F4054" w14:textId="2F390761" w:rsidR="009A00DE" w:rsidRDefault="009A00DE" w:rsidP="004F0B25">
            <w:pPr>
              <w:pStyle w:val="TAC"/>
              <w:rPr>
                <w:sz w:val="16"/>
              </w:rPr>
            </w:pPr>
            <w:r>
              <w:rPr>
                <w:sz w:val="16"/>
              </w:rPr>
              <w:t>2022-04</w:t>
            </w:r>
          </w:p>
        </w:tc>
        <w:tc>
          <w:tcPr>
            <w:tcW w:w="1137" w:type="dxa"/>
            <w:shd w:val="solid" w:color="FFFFFF" w:fill="auto"/>
          </w:tcPr>
          <w:p w14:paraId="3673CC01" w14:textId="71439B98" w:rsidR="009A00DE" w:rsidRDefault="009A00DE" w:rsidP="004F0B25">
            <w:pPr>
              <w:pStyle w:val="TAC"/>
              <w:rPr>
                <w:sz w:val="16"/>
              </w:rPr>
            </w:pPr>
            <w:r>
              <w:rPr>
                <w:sz w:val="16"/>
              </w:rPr>
              <w:t>RAN4#10</w:t>
            </w:r>
            <w:r w:rsidR="00551F0A">
              <w:rPr>
                <w:sz w:val="16"/>
              </w:rPr>
              <w:t>2</w:t>
            </w:r>
            <w:r>
              <w:rPr>
                <w:sz w:val="16"/>
              </w:rPr>
              <w:t>-e</w:t>
            </w:r>
          </w:p>
        </w:tc>
        <w:tc>
          <w:tcPr>
            <w:tcW w:w="992" w:type="dxa"/>
            <w:shd w:val="solid" w:color="FFFFFF" w:fill="auto"/>
          </w:tcPr>
          <w:p w14:paraId="13661503" w14:textId="18952D41" w:rsidR="009A00DE" w:rsidRDefault="009A00DE" w:rsidP="004F0B25">
            <w:pPr>
              <w:pStyle w:val="TAC"/>
              <w:rPr>
                <w:sz w:val="16"/>
              </w:rPr>
            </w:pPr>
            <w:r>
              <w:rPr>
                <w:sz w:val="16"/>
              </w:rPr>
              <w:t>R4-220</w:t>
            </w:r>
            <w:r w:rsidR="00A6553B">
              <w:rPr>
                <w:sz w:val="16"/>
              </w:rPr>
              <w:t>7267</w:t>
            </w:r>
          </w:p>
        </w:tc>
        <w:tc>
          <w:tcPr>
            <w:tcW w:w="567" w:type="dxa"/>
            <w:shd w:val="solid" w:color="FFFFFF" w:fill="auto"/>
          </w:tcPr>
          <w:p w14:paraId="4E40D4FA" w14:textId="77777777" w:rsidR="009A00DE" w:rsidRPr="002223D7" w:rsidRDefault="009A00DE" w:rsidP="004F0B25">
            <w:pPr>
              <w:pStyle w:val="TAC"/>
              <w:rPr>
                <w:sz w:val="16"/>
              </w:rPr>
            </w:pPr>
          </w:p>
        </w:tc>
        <w:tc>
          <w:tcPr>
            <w:tcW w:w="425" w:type="dxa"/>
            <w:shd w:val="solid" w:color="FFFFFF" w:fill="auto"/>
          </w:tcPr>
          <w:p w14:paraId="28376033" w14:textId="77777777" w:rsidR="009A00DE" w:rsidRPr="002223D7" w:rsidRDefault="009A00DE" w:rsidP="004F0B25">
            <w:pPr>
              <w:pStyle w:val="TAC"/>
              <w:rPr>
                <w:sz w:val="16"/>
              </w:rPr>
            </w:pPr>
          </w:p>
        </w:tc>
        <w:tc>
          <w:tcPr>
            <w:tcW w:w="426" w:type="dxa"/>
            <w:shd w:val="solid" w:color="FFFFFF" w:fill="auto"/>
          </w:tcPr>
          <w:p w14:paraId="6F725526" w14:textId="77777777" w:rsidR="009A00DE" w:rsidRPr="002223D7" w:rsidRDefault="009A00DE" w:rsidP="004F0B25">
            <w:pPr>
              <w:pStyle w:val="TAC"/>
              <w:rPr>
                <w:sz w:val="16"/>
              </w:rPr>
            </w:pPr>
          </w:p>
        </w:tc>
        <w:tc>
          <w:tcPr>
            <w:tcW w:w="4584" w:type="dxa"/>
            <w:shd w:val="solid" w:color="FFFFFF" w:fill="auto"/>
          </w:tcPr>
          <w:p w14:paraId="10397DBB" w14:textId="30000541" w:rsidR="009A00DE" w:rsidRPr="00AF162F" w:rsidRDefault="00A6553B" w:rsidP="004F0B25">
            <w:pPr>
              <w:pStyle w:val="TAC"/>
              <w:jc w:val="left"/>
              <w:rPr>
                <w:sz w:val="16"/>
              </w:rPr>
            </w:pPr>
            <w:r w:rsidRPr="00A6553B">
              <w:rPr>
                <w:sz w:val="16"/>
              </w:rPr>
              <w:t>TP BS RF conducted requirements for n100</w:t>
            </w:r>
          </w:p>
        </w:tc>
        <w:tc>
          <w:tcPr>
            <w:tcW w:w="708" w:type="dxa"/>
            <w:shd w:val="solid" w:color="FFFFFF" w:fill="auto"/>
          </w:tcPr>
          <w:p w14:paraId="08992A35" w14:textId="663215BD" w:rsidR="009A00DE" w:rsidRDefault="00A6553B" w:rsidP="004F0B25">
            <w:pPr>
              <w:pStyle w:val="TAC"/>
              <w:rPr>
                <w:sz w:val="16"/>
              </w:rPr>
            </w:pPr>
            <w:r>
              <w:rPr>
                <w:sz w:val="16"/>
              </w:rPr>
              <w:t>0.</w:t>
            </w:r>
            <w:r w:rsidR="004D14B5">
              <w:rPr>
                <w:sz w:val="16"/>
              </w:rPr>
              <w:t>4</w:t>
            </w:r>
            <w:r>
              <w:rPr>
                <w:sz w:val="16"/>
              </w:rPr>
              <w:t>.0</w:t>
            </w:r>
          </w:p>
        </w:tc>
      </w:tr>
      <w:tr w:rsidR="00551F0A" w:rsidRPr="006B0D02" w14:paraId="650B788F" w14:textId="77777777" w:rsidTr="002D2C0E">
        <w:tc>
          <w:tcPr>
            <w:tcW w:w="800" w:type="dxa"/>
            <w:shd w:val="solid" w:color="FFFFFF" w:fill="auto"/>
          </w:tcPr>
          <w:p w14:paraId="523CDBAF" w14:textId="1DDAA552" w:rsidR="00551F0A" w:rsidRDefault="00551F0A" w:rsidP="004F0B25">
            <w:pPr>
              <w:pStyle w:val="TAC"/>
              <w:rPr>
                <w:sz w:val="16"/>
              </w:rPr>
            </w:pPr>
            <w:r>
              <w:rPr>
                <w:sz w:val="16"/>
              </w:rPr>
              <w:t>2022-05</w:t>
            </w:r>
          </w:p>
        </w:tc>
        <w:tc>
          <w:tcPr>
            <w:tcW w:w="1137" w:type="dxa"/>
            <w:shd w:val="solid" w:color="FFFFFF" w:fill="auto"/>
          </w:tcPr>
          <w:p w14:paraId="03C49C20" w14:textId="3DF443BE" w:rsidR="00551F0A" w:rsidRDefault="00551F0A" w:rsidP="004F0B25">
            <w:pPr>
              <w:pStyle w:val="TAC"/>
              <w:rPr>
                <w:sz w:val="16"/>
              </w:rPr>
            </w:pPr>
            <w:r>
              <w:rPr>
                <w:sz w:val="16"/>
              </w:rPr>
              <w:t>RAN4#103-e</w:t>
            </w:r>
          </w:p>
        </w:tc>
        <w:tc>
          <w:tcPr>
            <w:tcW w:w="992" w:type="dxa"/>
            <w:shd w:val="solid" w:color="FFFFFF" w:fill="auto"/>
          </w:tcPr>
          <w:p w14:paraId="28A6190B" w14:textId="6EC2A2B0" w:rsidR="00551F0A" w:rsidRDefault="00551F0A" w:rsidP="004F0B25">
            <w:pPr>
              <w:pStyle w:val="TAC"/>
              <w:rPr>
                <w:sz w:val="16"/>
              </w:rPr>
            </w:pPr>
            <w:r>
              <w:rPr>
                <w:sz w:val="16"/>
              </w:rPr>
              <w:t>R4-2210884</w:t>
            </w:r>
          </w:p>
        </w:tc>
        <w:tc>
          <w:tcPr>
            <w:tcW w:w="567" w:type="dxa"/>
            <w:shd w:val="solid" w:color="FFFFFF" w:fill="auto"/>
          </w:tcPr>
          <w:p w14:paraId="071B954A" w14:textId="77777777" w:rsidR="00551F0A" w:rsidRPr="002223D7" w:rsidRDefault="00551F0A" w:rsidP="004F0B25">
            <w:pPr>
              <w:pStyle w:val="TAC"/>
              <w:rPr>
                <w:sz w:val="16"/>
              </w:rPr>
            </w:pPr>
          </w:p>
        </w:tc>
        <w:tc>
          <w:tcPr>
            <w:tcW w:w="425" w:type="dxa"/>
            <w:shd w:val="solid" w:color="FFFFFF" w:fill="auto"/>
          </w:tcPr>
          <w:p w14:paraId="483AE6A3" w14:textId="77777777" w:rsidR="00551F0A" w:rsidRPr="002223D7" w:rsidRDefault="00551F0A" w:rsidP="004F0B25">
            <w:pPr>
              <w:pStyle w:val="TAC"/>
              <w:rPr>
                <w:sz w:val="16"/>
              </w:rPr>
            </w:pPr>
          </w:p>
        </w:tc>
        <w:tc>
          <w:tcPr>
            <w:tcW w:w="426" w:type="dxa"/>
            <w:shd w:val="solid" w:color="FFFFFF" w:fill="auto"/>
          </w:tcPr>
          <w:p w14:paraId="16AEE23E" w14:textId="77777777" w:rsidR="00551F0A" w:rsidRPr="002223D7" w:rsidRDefault="00551F0A" w:rsidP="004F0B25">
            <w:pPr>
              <w:pStyle w:val="TAC"/>
              <w:rPr>
                <w:sz w:val="16"/>
              </w:rPr>
            </w:pPr>
          </w:p>
        </w:tc>
        <w:tc>
          <w:tcPr>
            <w:tcW w:w="4584" w:type="dxa"/>
            <w:shd w:val="solid" w:color="FFFFFF" w:fill="auto"/>
          </w:tcPr>
          <w:p w14:paraId="4E2A34FF" w14:textId="411EC9B5" w:rsidR="00551F0A" w:rsidRPr="00A6553B" w:rsidRDefault="00551F0A" w:rsidP="004F0B25">
            <w:pPr>
              <w:pStyle w:val="TAC"/>
              <w:jc w:val="left"/>
              <w:rPr>
                <w:sz w:val="16"/>
              </w:rPr>
            </w:pPr>
            <w:r w:rsidRPr="00551F0A">
              <w:rPr>
                <w:sz w:val="16"/>
              </w:rPr>
              <w:t>TP 900MHz RMR band – conclusion</w:t>
            </w:r>
          </w:p>
        </w:tc>
        <w:tc>
          <w:tcPr>
            <w:tcW w:w="708" w:type="dxa"/>
            <w:shd w:val="solid" w:color="FFFFFF" w:fill="auto"/>
          </w:tcPr>
          <w:p w14:paraId="443FF79F" w14:textId="451441D2" w:rsidR="00551F0A" w:rsidRDefault="00551F0A" w:rsidP="004F0B25">
            <w:pPr>
              <w:pStyle w:val="TAC"/>
              <w:rPr>
                <w:sz w:val="16"/>
              </w:rPr>
            </w:pPr>
            <w:r>
              <w:rPr>
                <w:sz w:val="16"/>
              </w:rPr>
              <w:t>0.</w:t>
            </w:r>
            <w:r w:rsidR="009D7409">
              <w:rPr>
                <w:sz w:val="16"/>
              </w:rPr>
              <w:t>5</w:t>
            </w:r>
            <w:r>
              <w:rPr>
                <w:sz w:val="16"/>
              </w:rPr>
              <w:t>.0</w:t>
            </w:r>
          </w:p>
        </w:tc>
      </w:tr>
      <w:tr w:rsidR="00ED71BA" w:rsidRPr="006B0D02" w14:paraId="56FE2B1F" w14:textId="77777777" w:rsidTr="002D2C0E">
        <w:tc>
          <w:tcPr>
            <w:tcW w:w="800" w:type="dxa"/>
            <w:shd w:val="solid" w:color="FFFFFF" w:fill="auto"/>
          </w:tcPr>
          <w:p w14:paraId="7F4E4FCD" w14:textId="7AF0AC74" w:rsidR="00ED71BA" w:rsidRDefault="00ED71BA" w:rsidP="004F0B25">
            <w:pPr>
              <w:pStyle w:val="TAC"/>
              <w:rPr>
                <w:sz w:val="16"/>
              </w:rPr>
            </w:pPr>
            <w:r>
              <w:rPr>
                <w:sz w:val="16"/>
              </w:rPr>
              <w:t>20</w:t>
            </w:r>
            <w:r w:rsidR="009B607B">
              <w:rPr>
                <w:sz w:val="16"/>
              </w:rPr>
              <w:t>2</w:t>
            </w:r>
            <w:r>
              <w:rPr>
                <w:sz w:val="16"/>
              </w:rPr>
              <w:t>2-09</w:t>
            </w:r>
          </w:p>
        </w:tc>
        <w:tc>
          <w:tcPr>
            <w:tcW w:w="1137" w:type="dxa"/>
            <w:shd w:val="solid" w:color="FFFFFF" w:fill="auto"/>
          </w:tcPr>
          <w:p w14:paraId="7A5874F6" w14:textId="144C3DD3" w:rsidR="00ED71BA" w:rsidRDefault="00ED71BA" w:rsidP="004F0B25">
            <w:pPr>
              <w:pStyle w:val="TAC"/>
              <w:rPr>
                <w:sz w:val="16"/>
              </w:rPr>
            </w:pPr>
            <w:r>
              <w:rPr>
                <w:sz w:val="16"/>
              </w:rPr>
              <w:t>RAN#97-e</w:t>
            </w:r>
          </w:p>
        </w:tc>
        <w:tc>
          <w:tcPr>
            <w:tcW w:w="992" w:type="dxa"/>
            <w:shd w:val="solid" w:color="FFFFFF" w:fill="auto"/>
          </w:tcPr>
          <w:p w14:paraId="2E8C0D8F" w14:textId="52EDEF38" w:rsidR="00ED71BA" w:rsidRDefault="00ED71BA" w:rsidP="004F0B25">
            <w:pPr>
              <w:pStyle w:val="TAC"/>
              <w:rPr>
                <w:sz w:val="16"/>
              </w:rPr>
            </w:pPr>
            <w:r w:rsidRPr="00ED71BA">
              <w:rPr>
                <w:sz w:val="16"/>
              </w:rPr>
              <w:t>RP-222515</w:t>
            </w:r>
          </w:p>
        </w:tc>
        <w:tc>
          <w:tcPr>
            <w:tcW w:w="567" w:type="dxa"/>
            <w:shd w:val="solid" w:color="FFFFFF" w:fill="auto"/>
          </w:tcPr>
          <w:p w14:paraId="4DF0FB18" w14:textId="77777777" w:rsidR="00ED71BA" w:rsidRPr="002223D7" w:rsidRDefault="00ED71BA" w:rsidP="004F0B25">
            <w:pPr>
              <w:pStyle w:val="TAC"/>
              <w:rPr>
                <w:sz w:val="16"/>
              </w:rPr>
            </w:pPr>
          </w:p>
        </w:tc>
        <w:tc>
          <w:tcPr>
            <w:tcW w:w="425" w:type="dxa"/>
            <w:shd w:val="solid" w:color="FFFFFF" w:fill="auto"/>
          </w:tcPr>
          <w:p w14:paraId="30DDA0E2" w14:textId="77777777" w:rsidR="00ED71BA" w:rsidRPr="002223D7" w:rsidRDefault="00ED71BA" w:rsidP="004F0B25">
            <w:pPr>
              <w:pStyle w:val="TAC"/>
              <w:rPr>
                <w:sz w:val="16"/>
              </w:rPr>
            </w:pPr>
          </w:p>
        </w:tc>
        <w:tc>
          <w:tcPr>
            <w:tcW w:w="426" w:type="dxa"/>
            <w:shd w:val="solid" w:color="FFFFFF" w:fill="auto"/>
          </w:tcPr>
          <w:p w14:paraId="4171DDC9" w14:textId="77777777" w:rsidR="00ED71BA" w:rsidRPr="002223D7" w:rsidRDefault="00ED71BA" w:rsidP="004F0B25">
            <w:pPr>
              <w:pStyle w:val="TAC"/>
              <w:rPr>
                <w:sz w:val="16"/>
              </w:rPr>
            </w:pPr>
          </w:p>
        </w:tc>
        <w:tc>
          <w:tcPr>
            <w:tcW w:w="4584" w:type="dxa"/>
            <w:shd w:val="solid" w:color="FFFFFF" w:fill="auto"/>
          </w:tcPr>
          <w:p w14:paraId="48564023" w14:textId="418B22EE" w:rsidR="00ED71BA" w:rsidRPr="00551F0A" w:rsidRDefault="00ED71BA" w:rsidP="004F0B25">
            <w:pPr>
              <w:pStyle w:val="TAC"/>
              <w:jc w:val="left"/>
              <w:rPr>
                <w:sz w:val="16"/>
              </w:rPr>
            </w:pPr>
            <w:r w:rsidRPr="00ED71BA">
              <w:rPr>
                <w:sz w:val="16"/>
              </w:rPr>
              <w:t>TR 38.853 v1.0.0 on Introduction of 900MHz NR band for Europe for Rail Mobile Radio (RMR)</w:t>
            </w:r>
          </w:p>
        </w:tc>
        <w:tc>
          <w:tcPr>
            <w:tcW w:w="708" w:type="dxa"/>
            <w:shd w:val="solid" w:color="FFFFFF" w:fill="auto"/>
          </w:tcPr>
          <w:p w14:paraId="2FE74992" w14:textId="11C7DDDB" w:rsidR="00ED71BA" w:rsidRDefault="00ED71BA" w:rsidP="004F0B25">
            <w:pPr>
              <w:pStyle w:val="TAC"/>
              <w:rPr>
                <w:sz w:val="16"/>
              </w:rPr>
            </w:pPr>
            <w:r>
              <w:rPr>
                <w:sz w:val="16"/>
              </w:rPr>
              <w:t>1.0.0</w:t>
            </w:r>
          </w:p>
        </w:tc>
      </w:tr>
      <w:tr w:rsidR="003F1E9A" w:rsidRPr="006B0D02" w14:paraId="31A1157C" w14:textId="77777777" w:rsidTr="002D2C0E">
        <w:tc>
          <w:tcPr>
            <w:tcW w:w="800" w:type="dxa"/>
            <w:shd w:val="solid" w:color="FFFFFF" w:fill="auto"/>
          </w:tcPr>
          <w:p w14:paraId="6AE1BCB6" w14:textId="33404EAC" w:rsidR="003F1E9A" w:rsidRDefault="003F1E9A" w:rsidP="003F1E9A">
            <w:pPr>
              <w:pStyle w:val="TAC"/>
              <w:rPr>
                <w:sz w:val="16"/>
              </w:rPr>
            </w:pPr>
            <w:r>
              <w:rPr>
                <w:sz w:val="16"/>
              </w:rPr>
              <w:t>2022-09</w:t>
            </w:r>
          </w:p>
        </w:tc>
        <w:tc>
          <w:tcPr>
            <w:tcW w:w="1137" w:type="dxa"/>
            <w:shd w:val="solid" w:color="FFFFFF" w:fill="auto"/>
          </w:tcPr>
          <w:p w14:paraId="711174F2" w14:textId="4516E70A" w:rsidR="003F1E9A" w:rsidRDefault="003F1E9A" w:rsidP="001B3D03">
            <w:pPr>
              <w:pStyle w:val="TAC"/>
              <w:jc w:val="left"/>
              <w:rPr>
                <w:sz w:val="16"/>
              </w:rPr>
            </w:pPr>
            <w:r>
              <w:rPr>
                <w:sz w:val="16"/>
              </w:rPr>
              <w:t>RAN#97-e</w:t>
            </w:r>
          </w:p>
        </w:tc>
        <w:tc>
          <w:tcPr>
            <w:tcW w:w="992" w:type="dxa"/>
            <w:shd w:val="solid" w:color="FFFFFF" w:fill="auto"/>
          </w:tcPr>
          <w:p w14:paraId="45C0583B" w14:textId="77777777" w:rsidR="003F1E9A" w:rsidRPr="00ED71BA" w:rsidRDefault="003F1E9A" w:rsidP="001B3D03">
            <w:pPr>
              <w:pStyle w:val="TAC"/>
              <w:jc w:val="left"/>
              <w:rPr>
                <w:sz w:val="16"/>
              </w:rPr>
            </w:pPr>
          </w:p>
        </w:tc>
        <w:tc>
          <w:tcPr>
            <w:tcW w:w="567" w:type="dxa"/>
            <w:shd w:val="solid" w:color="FFFFFF" w:fill="auto"/>
          </w:tcPr>
          <w:p w14:paraId="7F05B40F" w14:textId="77777777" w:rsidR="003F1E9A" w:rsidRPr="002223D7" w:rsidRDefault="003F1E9A" w:rsidP="003F1E9A">
            <w:pPr>
              <w:pStyle w:val="TAC"/>
              <w:rPr>
                <w:sz w:val="16"/>
              </w:rPr>
            </w:pPr>
          </w:p>
        </w:tc>
        <w:tc>
          <w:tcPr>
            <w:tcW w:w="425" w:type="dxa"/>
            <w:shd w:val="solid" w:color="FFFFFF" w:fill="auto"/>
          </w:tcPr>
          <w:p w14:paraId="18D9A17B" w14:textId="77777777" w:rsidR="003F1E9A" w:rsidRPr="002223D7" w:rsidRDefault="003F1E9A" w:rsidP="003F1E9A">
            <w:pPr>
              <w:pStyle w:val="TAC"/>
              <w:rPr>
                <w:sz w:val="16"/>
              </w:rPr>
            </w:pPr>
          </w:p>
        </w:tc>
        <w:tc>
          <w:tcPr>
            <w:tcW w:w="426" w:type="dxa"/>
            <w:shd w:val="solid" w:color="FFFFFF" w:fill="auto"/>
          </w:tcPr>
          <w:p w14:paraId="7014B33D" w14:textId="77777777" w:rsidR="003F1E9A" w:rsidRPr="002223D7" w:rsidRDefault="003F1E9A" w:rsidP="003F1E9A">
            <w:pPr>
              <w:pStyle w:val="TAC"/>
              <w:rPr>
                <w:sz w:val="16"/>
              </w:rPr>
            </w:pPr>
          </w:p>
        </w:tc>
        <w:tc>
          <w:tcPr>
            <w:tcW w:w="4584" w:type="dxa"/>
            <w:shd w:val="solid" w:color="FFFFFF" w:fill="auto"/>
          </w:tcPr>
          <w:p w14:paraId="652D16E8" w14:textId="1D0777EC" w:rsidR="003F1E9A" w:rsidRPr="00ED71BA" w:rsidRDefault="003F1E9A" w:rsidP="003F1E9A">
            <w:pPr>
              <w:pStyle w:val="TAC"/>
              <w:jc w:val="left"/>
              <w:rPr>
                <w:sz w:val="16"/>
              </w:rPr>
            </w:pPr>
            <w:r>
              <w:rPr>
                <w:sz w:val="16"/>
              </w:rPr>
              <w:t>Under change control</w:t>
            </w:r>
          </w:p>
        </w:tc>
        <w:tc>
          <w:tcPr>
            <w:tcW w:w="708" w:type="dxa"/>
            <w:shd w:val="solid" w:color="FFFFFF" w:fill="auto"/>
          </w:tcPr>
          <w:p w14:paraId="0DD4A3EB" w14:textId="2831B1A0" w:rsidR="003F1E9A" w:rsidRDefault="003F1E9A" w:rsidP="003F1E9A">
            <w:pPr>
              <w:pStyle w:val="TAC"/>
              <w:rPr>
                <w:sz w:val="16"/>
              </w:rPr>
            </w:pPr>
            <w:r>
              <w:rPr>
                <w:sz w:val="16"/>
              </w:rPr>
              <w:t>17.0.0</w:t>
            </w:r>
          </w:p>
        </w:tc>
      </w:tr>
      <w:tr w:rsidR="004F2193" w:rsidRPr="006B0D02" w14:paraId="5FCBB820" w14:textId="77777777" w:rsidTr="002D2C0E">
        <w:tc>
          <w:tcPr>
            <w:tcW w:w="800" w:type="dxa"/>
            <w:shd w:val="solid" w:color="FFFFFF" w:fill="auto"/>
          </w:tcPr>
          <w:p w14:paraId="7E6C3BC9" w14:textId="4646B2FD" w:rsidR="004F2193" w:rsidRPr="002D2C0E" w:rsidRDefault="004F2193" w:rsidP="003F1E9A">
            <w:pPr>
              <w:pStyle w:val="TAC"/>
              <w:rPr>
                <w:sz w:val="16"/>
                <w:szCs w:val="16"/>
              </w:rPr>
            </w:pPr>
            <w:r w:rsidRPr="002D2C0E">
              <w:rPr>
                <w:sz w:val="16"/>
                <w:szCs w:val="16"/>
              </w:rPr>
              <w:t>2023-03</w:t>
            </w:r>
          </w:p>
        </w:tc>
        <w:tc>
          <w:tcPr>
            <w:tcW w:w="1137" w:type="dxa"/>
            <w:shd w:val="solid" w:color="FFFFFF" w:fill="auto"/>
          </w:tcPr>
          <w:p w14:paraId="193E81F0" w14:textId="4D7FDBCA" w:rsidR="004F2193" w:rsidRPr="002D2C0E" w:rsidRDefault="004F2193" w:rsidP="002D2C0E">
            <w:pPr>
              <w:pStyle w:val="TAL"/>
              <w:rPr>
                <w:sz w:val="16"/>
                <w:szCs w:val="16"/>
              </w:rPr>
            </w:pPr>
            <w:r w:rsidRPr="002D2C0E">
              <w:rPr>
                <w:sz w:val="16"/>
                <w:szCs w:val="16"/>
              </w:rPr>
              <w:t>RAN#99</w:t>
            </w:r>
          </w:p>
        </w:tc>
        <w:tc>
          <w:tcPr>
            <w:tcW w:w="992" w:type="dxa"/>
            <w:shd w:val="solid" w:color="FFFFFF" w:fill="auto"/>
          </w:tcPr>
          <w:p w14:paraId="0E0B87AB" w14:textId="390B6203" w:rsidR="004F2193" w:rsidRPr="00ED71BA" w:rsidRDefault="002D2C0E" w:rsidP="001B3D03">
            <w:pPr>
              <w:pStyle w:val="TAC"/>
              <w:jc w:val="left"/>
              <w:rPr>
                <w:sz w:val="16"/>
              </w:rPr>
            </w:pPr>
            <w:r w:rsidRPr="002D2C0E">
              <w:rPr>
                <w:sz w:val="16"/>
              </w:rPr>
              <w:t>RP-230517</w:t>
            </w:r>
          </w:p>
        </w:tc>
        <w:tc>
          <w:tcPr>
            <w:tcW w:w="567" w:type="dxa"/>
            <w:shd w:val="solid" w:color="FFFFFF" w:fill="auto"/>
          </w:tcPr>
          <w:p w14:paraId="6B60566D" w14:textId="2EF817D0" w:rsidR="004F2193" w:rsidRPr="002223D7" w:rsidRDefault="002D2C0E" w:rsidP="003F1E9A">
            <w:pPr>
              <w:pStyle w:val="TAC"/>
              <w:rPr>
                <w:sz w:val="16"/>
              </w:rPr>
            </w:pPr>
            <w:r w:rsidRPr="002D2C0E">
              <w:rPr>
                <w:sz w:val="16"/>
              </w:rPr>
              <w:t>0001</w:t>
            </w:r>
          </w:p>
        </w:tc>
        <w:tc>
          <w:tcPr>
            <w:tcW w:w="425" w:type="dxa"/>
            <w:shd w:val="solid" w:color="FFFFFF" w:fill="auto"/>
          </w:tcPr>
          <w:p w14:paraId="69E09359" w14:textId="77777777" w:rsidR="004F2193" w:rsidRPr="002223D7" w:rsidRDefault="004F2193" w:rsidP="003F1E9A">
            <w:pPr>
              <w:pStyle w:val="TAC"/>
              <w:rPr>
                <w:sz w:val="16"/>
              </w:rPr>
            </w:pPr>
          </w:p>
        </w:tc>
        <w:tc>
          <w:tcPr>
            <w:tcW w:w="426" w:type="dxa"/>
            <w:shd w:val="solid" w:color="FFFFFF" w:fill="auto"/>
          </w:tcPr>
          <w:p w14:paraId="6781B1FE" w14:textId="73F23989" w:rsidR="004F2193" w:rsidRPr="002223D7" w:rsidRDefault="002D2C0E" w:rsidP="003F1E9A">
            <w:pPr>
              <w:pStyle w:val="TAC"/>
              <w:rPr>
                <w:sz w:val="16"/>
              </w:rPr>
            </w:pPr>
            <w:r>
              <w:rPr>
                <w:sz w:val="16"/>
              </w:rPr>
              <w:t>F</w:t>
            </w:r>
          </w:p>
        </w:tc>
        <w:tc>
          <w:tcPr>
            <w:tcW w:w="4584" w:type="dxa"/>
            <w:shd w:val="solid" w:color="FFFFFF" w:fill="auto"/>
          </w:tcPr>
          <w:p w14:paraId="7596565B" w14:textId="22EC8E46" w:rsidR="004F2193" w:rsidRDefault="002D2C0E" w:rsidP="003F1E9A">
            <w:pPr>
              <w:pStyle w:val="TAC"/>
              <w:jc w:val="left"/>
              <w:rPr>
                <w:sz w:val="16"/>
              </w:rPr>
            </w:pPr>
            <w:r w:rsidRPr="002D2C0E">
              <w:rPr>
                <w:sz w:val="16"/>
              </w:rPr>
              <w:t>Correction to TR 38.853</w:t>
            </w:r>
          </w:p>
        </w:tc>
        <w:tc>
          <w:tcPr>
            <w:tcW w:w="708" w:type="dxa"/>
            <w:shd w:val="solid" w:color="FFFFFF" w:fill="auto"/>
          </w:tcPr>
          <w:p w14:paraId="237BCF48" w14:textId="0E66178C" w:rsidR="004F2193" w:rsidRDefault="004F2193" w:rsidP="003F1E9A">
            <w:pPr>
              <w:pStyle w:val="TAC"/>
              <w:rPr>
                <w:sz w:val="16"/>
              </w:rPr>
            </w:pPr>
            <w:r>
              <w:rPr>
                <w:sz w:val="16"/>
              </w:rPr>
              <w:t>17.1.0</w:t>
            </w:r>
          </w:p>
        </w:tc>
      </w:tr>
      <w:tr w:rsidR="001544F1" w:rsidRPr="006B0D02" w14:paraId="79E14BE2" w14:textId="77777777" w:rsidTr="002D2C0E">
        <w:tc>
          <w:tcPr>
            <w:tcW w:w="800" w:type="dxa"/>
            <w:shd w:val="solid" w:color="FFFFFF" w:fill="auto"/>
          </w:tcPr>
          <w:p w14:paraId="65997540" w14:textId="6AA72E86" w:rsidR="001544F1" w:rsidRPr="002D2C0E" w:rsidRDefault="001544F1" w:rsidP="001544F1">
            <w:pPr>
              <w:pStyle w:val="TAC"/>
              <w:rPr>
                <w:sz w:val="16"/>
                <w:szCs w:val="16"/>
              </w:rPr>
            </w:pPr>
            <w:r>
              <w:rPr>
                <w:sz w:val="16"/>
                <w:szCs w:val="16"/>
              </w:rPr>
              <w:t>2023-06</w:t>
            </w:r>
          </w:p>
        </w:tc>
        <w:tc>
          <w:tcPr>
            <w:tcW w:w="1137" w:type="dxa"/>
            <w:shd w:val="solid" w:color="FFFFFF" w:fill="auto"/>
          </w:tcPr>
          <w:p w14:paraId="4B3403C6" w14:textId="0489F012" w:rsidR="001544F1" w:rsidRPr="002D2C0E" w:rsidRDefault="001544F1" w:rsidP="001544F1">
            <w:pPr>
              <w:pStyle w:val="TAL"/>
              <w:rPr>
                <w:sz w:val="16"/>
                <w:szCs w:val="16"/>
              </w:rPr>
            </w:pPr>
            <w:r>
              <w:rPr>
                <w:sz w:val="16"/>
                <w:szCs w:val="16"/>
              </w:rPr>
              <w:t>RAN#100</w:t>
            </w:r>
          </w:p>
        </w:tc>
        <w:tc>
          <w:tcPr>
            <w:tcW w:w="992" w:type="dxa"/>
            <w:shd w:val="solid" w:color="FFFFFF" w:fill="auto"/>
          </w:tcPr>
          <w:p w14:paraId="25818F82" w14:textId="46CE20E9" w:rsidR="001544F1" w:rsidRPr="002D2C0E" w:rsidRDefault="001544F1" w:rsidP="001544F1">
            <w:pPr>
              <w:pStyle w:val="TAC"/>
              <w:jc w:val="left"/>
              <w:rPr>
                <w:sz w:val="16"/>
              </w:rPr>
            </w:pPr>
            <w:r w:rsidRPr="001544F1">
              <w:rPr>
                <w:sz w:val="16"/>
              </w:rPr>
              <w:t>RP-231339</w:t>
            </w:r>
          </w:p>
        </w:tc>
        <w:tc>
          <w:tcPr>
            <w:tcW w:w="567" w:type="dxa"/>
            <w:shd w:val="solid" w:color="FFFFFF" w:fill="auto"/>
          </w:tcPr>
          <w:p w14:paraId="766B3A20" w14:textId="362286D2" w:rsidR="001544F1" w:rsidRPr="002D2C0E" w:rsidRDefault="001544F1" w:rsidP="001544F1">
            <w:pPr>
              <w:pStyle w:val="TAC"/>
              <w:rPr>
                <w:sz w:val="16"/>
              </w:rPr>
            </w:pPr>
            <w:r w:rsidRPr="00EB38FF">
              <w:t>0002</w:t>
            </w:r>
          </w:p>
        </w:tc>
        <w:tc>
          <w:tcPr>
            <w:tcW w:w="425" w:type="dxa"/>
            <w:shd w:val="solid" w:color="FFFFFF" w:fill="auto"/>
          </w:tcPr>
          <w:p w14:paraId="0AA1DDE8" w14:textId="659AE8DF" w:rsidR="001544F1" w:rsidRPr="002223D7" w:rsidRDefault="001544F1" w:rsidP="001544F1">
            <w:pPr>
              <w:pStyle w:val="TAC"/>
              <w:rPr>
                <w:sz w:val="16"/>
              </w:rPr>
            </w:pPr>
            <w:r w:rsidRPr="00EB38FF">
              <w:t>1</w:t>
            </w:r>
          </w:p>
        </w:tc>
        <w:tc>
          <w:tcPr>
            <w:tcW w:w="426" w:type="dxa"/>
            <w:shd w:val="solid" w:color="FFFFFF" w:fill="auto"/>
          </w:tcPr>
          <w:p w14:paraId="7ECABF8E" w14:textId="02E497CB" w:rsidR="001544F1" w:rsidRDefault="001544F1" w:rsidP="001544F1">
            <w:pPr>
              <w:pStyle w:val="TAC"/>
              <w:rPr>
                <w:sz w:val="16"/>
              </w:rPr>
            </w:pPr>
            <w:r w:rsidRPr="00EB38FF">
              <w:t>F</w:t>
            </w:r>
          </w:p>
        </w:tc>
        <w:tc>
          <w:tcPr>
            <w:tcW w:w="4584" w:type="dxa"/>
            <w:shd w:val="solid" w:color="FFFFFF" w:fill="auto"/>
          </w:tcPr>
          <w:p w14:paraId="4323A638" w14:textId="4A001E0A" w:rsidR="001544F1" w:rsidRPr="002D2C0E" w:rsidRDefault="001544F1" w:rsidP="001544F1">
            <w:pPr>
              <w:pStyle w:val="TAC"/>
              <w:jc w:val="left"/>
              <w:rPr>
                <w:sz w:val="16"/>
              </w:rPr>
            </w:pPr>
            <w:r w:rsidRPr="001544F1">
              <w:rPr>
                <w:sz w:val="16"/>
              </w:rPr>
              <w:t>CR to TR 38.853 - clarification on the limits specified from ECC EIRP limits for band n100</w:t>
            </w:r>
          </w:p>
        </w:tc>
        <w:tc>
          <w:tcPr>
            <w:tcW w:w="708" w:type="dxa"/>
            <w:shd w:val="solid" w:color="FFFFFF" w:fill="auto"/>
          </w:tcPr>
          <w:p w14:paraId="49AC8118" w14:textId="4C648F18" w:rsidR="001544F1" w:rsidRDefault="001544F1" w:rsidP="001544F1">
            <w:pPr>
              <w:pStyle w:val="TAC"/>
              <w:rPr>
                <w:sz w:val="16"/>
              </w:rPr>
            </w:pPr>
            <w:r>
              <w:rPr>
                <w:sz w:val="16"/>
              </w:rPr>
              <w:t>17.2.0</w:t>
            </w:r>
          </w:p>
        </w:tc>
      </w:tr>
      <w:tr w:rsidR="00A831CA" w:rsidRPr="006B0D02" w14:paraId="2DD45C03" w14:textId="77777777" w:rsidTr="002D2C0E">
        <w:tc>
          <w:tcPr>
            <w:tcW w:w="800" w:type="dxa"/>
            <w:shd w:val="solid" w:color="FFFFFF" w:fill="auto"/>
          </w:tcPr>
          <w:p w14:paraId="292F144A" w14:textId="50DE572D" w:rsidR="00A831CA" w:rsidRDefault="00A831CA" w:rsidP="00A831CA">
            <w:pPr>
              <w:pStyle w:val="TAC"/>
              <w:rPr>
                <w:sz w:val="16"/>
                <w:szCs w:val="16"/>
              </w:rPr>
            </w:pPr>
            <w:r>
              <w:rPr>
                <w:sz w:val="16"/>
                <w:szCs w:val="16"/>
              </w:rPr>
              <w:t>2023-12</w:t>
            </w:r>
          </w:p>
        </w:tc>
        <w:tc>
          <w:tcPr>
            <w:tcW w:w="1137" w:type="dxa"/>
            <w:shd w:val="solid" w:color="FFFFFF" w:fill="auto"/>
          </w:tcPr>
          <w:p w14:paraId="0E2A1914" w14:textId="1BE855E8" w:rsidR="00A831CA" w:rsidRDefault="00A831CA" w:rsidP="00A831CA">
            <w:pPr>
              <w:pStyle w:val="TAL"/>
              <w:rPr>
                <w:sz w:val="16"/>
                <w:szCs w:val="16"/>
              </w:rPr>
            </w:pPr>
            <w:r>
              <w:rPr>
                <w:sz w:val="16"/>
                <w:szCs w:val="16"/>
              </w:rPr>
              <w:t>RAN#102</w:t>
            </w:r>
          </w:p>
        </w:tc>
        <w:tc>
          <w:tcPr>
            <w:tcW w:w="992" w:type="dxa"/>
            <w:shd w:val="solid" w:color="FFFFFF" w:fill="auto"/>
          </w:tcPr>
          <w:p w14:paraId="0010BE9B" w14:textId="4250FBCF" w:rsidR="00A831CA" w:rsidRPr="001544F1" w:rsidRDefault="00A831CA" w:rsidP="00A831CA">
            <w:pPr>
              <w:pStyle w:val="TAC"/>
              <w:jc w:val="left"/>
              <w:rPr>
                <w:sz w:val="16"/>
              </w:rPr>
            </w:pPr>
            <w:r w:rsidRPr="00A831CA">
              <w:rPr>
                <w:sz w:val="16"/>
              </w:rPr>
              <w:t>RP-233350</w:t>
            </w:r>
          </w:p>
        </w:tc>
        <w:tc>
          <w:tcPr>
            <w:tcW w:w="567" w:type="dxa"/>
            <w:shd w:val="solid" w:color="FFFFFF" w:fill="auto"/>
          </w:tcPr>
          <w:p w14:paraId="1D6CE57A" w14:textId="3F800E04" w:rsidR="00A831CA" w:rsidRPr="00A831CA" w:rsidRDefault="00A831CA" w:rsidP="00A831CA">
            <w:pPr>
              <w:pStyle w:val="TAC"/>
              <w:rPr>
                <w:sz w:val="16"/>
                <w:szCs w:val="16"/>
              </w:rPr>
            </w:pPr>
            <w:r w:rsidRPr="00A831CA">
              <w:rPr>
                <w:sz w:val="16"/>
                <w:szCs w:val="16"/>
              </w:rPr>
              <w:t>0006</w:t>
            </w:r>
          </w:p>
        </w:tc>
        <w:tc>
          <w:tcPr>
            <w:tcW w:w="425" w:type="dxa"/>
            <w:shd w:val="solid" w:color="FFFFFF" w:fill="auto"/>
          </w:tcPr>
          <w:p w14:paraId="75AC3064" w14:textId="2EA69342" w:rsidR="00A831CA" w:rsidRPr="00A831CA" w:rsidRDefault="00A831CA" w:rsidP="00A831CA">
            <w:pPr>
              <w:pStyle w:val="TAC"/>
              <w:rPr>
                <w:sz w:val="16"/>
                <w:szCs w:val="16"/>
              </w:rPr>
            </w:pPr>
            <w:r w:rsidRPr="00A831CA">
              <w:rPr>
                <w:sz w:val="16"/>
                <w:szCs w:val="16"/>
              </w:rPr>
              <w:t>1</w:t>
            </w:r>
          </w:p>
        </w:tc>
        <w:tc>
          <w:tcPr>
            <w:tcW w:w="426" w:type="dxa"/>
            <w:shd w:val="solid" w:color="FFFFFF" w:fill="auto"/>
          </w:tcPr>
          <w:p w14:paraId="69C96735" w14:textId="476C22B8" w:rsidR="00A831CA" w:rsidRPr="00A831CA" w:rsidRDefault="00A831CA" w:rsidP="00A831CA">
            <w:pPr>
              <w:pStyle w:val="TAC"/>
              <w:rPr>
                <w:sz w:val="16"/>
                <w:szCs w:val="16"/>
              </w:rPr>
            </w:pPr>
            <w:r w:rsidRPr="00A831CA">
              <w:rPr>
                <w:sz w:val="16"/>
                <w:szCs w:val="16"/>
              </w:rPr>
              <w:t>F</w:t>
            </w:r>
          </w:p>
        </w:tc>
        <w:tc>
          <w:tcPr>
            <w:tcW w:w="4584" w:type="dxa"/>
            <w:shd w:val="solid" w:color="FFFFFF" w:fill="auto"/>
          </w:tcPr>
          <w:p w14:paraId="6E895842" w14:textId="0953244F" w:rsidR="00A831CA" w:rsidRPr="001544F1" w:rsidRDefault="00A831CA" w:rsidP="00A831CA">
            <w:pPr>
              <w:pStyle w:val="TAC"/>
              <w:jc w:val="left"/>
              <w:rPr>
                <w:sz w:val="16"/>
              </w:rPr>
            </w:pPr>
            <w:r w:rsidRPr="00A831CA">
              <w:rPr>
                <w:sz w:val="16"/>
              </w:rPr>
              <w:t>Correction to TR 38.853</w:t>
            </w:r>
          </w:p>
        </w:tc>
        <w:tc>
          <w:tcPr>
            <w:tcW w:w="708" w:type="dxa"/>
            <w:shd w:val="solid" w:color="FFFFFF" w:fill="auto"/>
          </w:tcPr>
          <w:p w14:paraId="260BCD6B" w14:textId="241B80E6" w:rsidR="00A831CA" w:rsidRDefault="00A831CA" w:rsidP="00A831CA">
            <w:pPr>
              <w:pStyle w:val="TAC"/>
              <w:rPr>
                <w:sz w:val="16"/>
              </w:rPr>
            </w:pPr>
            <w:r>
              <w:rPr>
                <w:sz w:val="16"/>
              </w:rPr>
              <w:t>17.3.0</w:t>
            </w:r>
          </w:p>
        </w:tc>
      </w:tr>
      <w:tr w:rsidR="00030EDB" w:rsidRPr="006B0D02" w14:paraId="37DBBD38" w14:textId="77777777" w:rsidTr="002D2C0E">
        <w:tc>
          <w:tcPr>
            <w:tcW w:w="800" w:type="dxa"/>
            <w:shd w:val="solid" w:color="FFFFFF" w:fill="auto"/>
          </w:tcPr>
          <w:p w14:paraId="48997E70" w14:textId="4757ED9E" w:rsidR="00030EDB" w:rsidRDefault="00030EDB" w:rsidP="00030EDB">
            <w:pPr>
              <w:pStyle w:val="TAC"/>
              <w:rPr>
                <w:sz w:val="16"/>
                <w:szCs w:val="16"/>
              </w:rPr>
            </w:pPr>
            <w:r>
              <w:rPr>
                <w:sz w:val="16"/>
                <w:szCs w:val="16"/>
              </w:rPr>
              <w:t>2024-03</w:t>
            </w:r>
          </w:p>
        </w:tc>
        <w:tc>
          <w:tcPr>
            <w:tcW w:w="1137" w:type="dxa"/>
            <w:shd w:val="solid" w:color="FFFFFF" w:fill="auto"/>
          </w:tcPr>
          <w:p w14:paraId="43946AA0" w14:textId="52C8D0DA" w:rsidR="00030EDB" w:rsidRDefault="00030EDB" w:rsidP="00030EDB">
            <w:pPr>
              <w:pStyle w:val="TAL"/>
              <w:rPr>
                <w:sz w:val="16"/>
                <w:szCs w:val="16"/>
              </w:rPr>
            </w:pPr>
            <w:r>
              <w:rPr>
                <w:sz w:val="16"/>
                <w:szCs w:val="16"/>
              </w:rPr>
              <w:t>RAN#103</w:t>
            </w:r>
          </w:p>
        </w:tc>
        <w:tc>
          <w:tcPr>
            <w:tcW w:w="992" w:type="dxa"/>
            <w:shd w:val="solid" w:color="FFFFFF" w:fill="auto"/>
          </w:tcPr>
          <w:p w14:paraId="2FCB5118" w14:textId="2B9CD027" w:rsidR="00030EDB" w:rsidRPr="00030EDB" w:rsidRDefault="00030EDB" w:rsidP="00030EDB">
            <w:pPr>
              <w:pStyle w:val="TAC"/>
              <w:jc w:val="left"/>
              <w:rPr>
                <w:sz w:val="16"/>
                <w:szCs w:val="16"/>
              </w:rPr>
            </w:pPr>
            <w:r w:rsidRPr="00D779A7">
              <w:rPr>
                <w:sz w:val="16"/>
                <w:szCs w:val="16"/>
              </w:rPr>
              <w:t>RP-240572</w:t>
            </w:r>
          </w:p>
        </w:tc>
        <w:tc>
          <w:tcPr>
            <w:tcW w:w="567" w:type="dxa"/>
            <w:shd w:val="solid" w:color="FFFFFF" w:fill="auto"/>
          </w:tcPr>
          <w:p w14:paraId="25F2DECF" w14:textId="57D613A9" w:rsidR="00030EDB" w:rsidRPr="00030EDB" w:rsidRDefault="00030EDB" w:rsidP="00030EDB">
            <w:pPr>
              <w:pStyle w:val="TAC"/>
              <w:rPr>
                <w:sz w:val="16"/>
                <w:szCs w:val="16"/>
              </w:rPr>
            </w:pPr>
            <w:r w:rsidRPr="00D779A7">
              <w:rPr>
                <w:sz w:val="16"/>
                <w:szCs w:val="16"/>
              </w:rPr>
              <w:t>0007</w:t>
            </w:r>
          </w:p>
        </w:tc>
        <w:tc>
          <w:tcPr>
            <w:tcW w:w="425" w:type="dxa"/>
            <w:shd w:val="solid" w:color="FFFFFF" w:fill="auto"/>
          </w:tcPr>
          <w:p w14:paraId="715A83E9" w14:textId="77777777" w:rsidR="00030EDB" w:rsidRPr="00030EDB" w:rsidRDefault="00030EDB" w:rsidP="00030EDB">
            <w:pPr>
              <w:pStyle w:val="TAC"/>
              <w:rPr>
                <w:sz w:val="16"/>
                <w:szCs w:val="16"/>
              </w:rPr>
            </w:pPr>
          </w:p>
        </w:tc>
        <w:tc>
          <w:tcPr>
            <w:tcW w:w="426" w:type="dxa"/>
            <w:shd w:val="solid" w:color="FFFFFF" w:fill="auto"/>
          </w:tcPr>
          <w:p w14:paraId="3883843F" w14:textId="4ABD1AC1" w:rsidR="00030EDB" w:rsidRPr="00030EDB" w:rsidRDefault="00030EDB" w:rsidP="00030EDB">
            <w:pPr>
              <w:pStyle w:val="TAC"/>
              <w:rPr>
                <w:sz w:val="16"/>
                <w:szCs w:val="16"/>
              </w:rPr>
            </w:pPr>
            <w:r w:rsidRPr="00D779A7">
              <w:rPr>
                <w:sz w:val="16"/>
                <w:szCs w:val="16"/>
              </w:rPr>
              <w:t>F</w:t>
            </w:r>
          </w:p>
        </w:tc>
        <w:tc>
          <w:tcPr>
            <w:tcW w:w="4584" w:type="dxa"/>
            <w:shd w:val="solid" w:color="FFFFFF" w:fill="auto"/>
          </w:tcPr>
          <w:p w14:paraId="28752F71" w14:textId="44F46BCF" w:rsidR="00030EDB" w:rsidRPr="00030EDB" w:rsidRDefault="00030EDB" w:rsidP="00030EDB">
            <w:pPr>
              <w:pStyle w:val="TAC"/>
              <w:jc w:val="left"/>
              <w:rPr>
                <w:sz w:val="16"/>
                <w:szCs w:val="16"/>
              </w:rPr>
            </w:pPr>
            <w:r w:rsidRPr="00D779A7">
              <w:rPr>
                <w:sz w:val="16"/>
                <w:szCs w:val="16"/>
              </w:rPr>
              <w:t>(NR_RAIL_EU_900MHz-Core) CR to TR 38.853 on correction of reference to EU Decision</w:t>
            </w:r>
          </w:p>
        </w:tc>
        <w:tc>
          <w:tcPr>
            <w:tcW w:w="708" w:type="dxa"/>
            <w:shd w:val="solid" w:color="FFFFFF" w:fill="auto"/>
          </w:tcPr>
          <w:p w14:paraId="32A9D1A0" w14:textId="03797BEE" w:rsidR="00030EDB" w:rsidRDefault="00030EDB" w:rsidP="00030EDB">
            <w:pPr>
              <w:pStyle w:val="TAC"/>
              <w:rPr>
                <w:sz w:val="16"/>
              </w:rPr>
            </w:pPr>
            <w:r>
              <w:rPr>
                <w:sz w:val="16"/>
              </w:rPr>
              <w:t>17.4.0</w:t>
            </w:r>
          </w:p>
        </w:tc>
      </w:tr>
      <w:tr w:rsidR="00030EDB" w:rsidRPr="006B0D02" w14:paraId="0B94C0EF" w14:textId="77777777" w:rsidTr="002D2C0E">
        <w:tc>
          <w:tcPr>
            <w:tcW w:w="800" w:type="dxa"/>
            <w:shd w:val="solid" w:color="FFFFFF" w:fill="auto"/>
          </w:tcPr>
          <w:p w14:paraId="7F1FBDBD" w14:textId="373A2349" w:rsidR="00030EDB" w:rsidRDefault="00030EDB" w:rsidP="00030EDB">
            <w:pPr>
              <w:pStyle w:val="TAC"/>
              <w:rPr>
                <w:sz w:val="16"/>
                <w:szCs w:val="16"/>
              </w:rPr>
            </w:pPr>
            <w:r>
              <w:rPr>
                <w:sz w:val="16"/>
                <w:szCs w:val="16"/>
              </w:rPr>
              <w:t>2024-03</w:t>
            </w:r>
          </w:p>
        </w:tc>
        <w:tc>
          <w:tcPr>
            <w:tcW w:w="1137" w:type="dxa"/>
            <w:shd w:val="solid" w:color="FFFFFF" w:fill="auto"/>
          </w:tcPr>
          <w:p w14:paraId="7FBEEB4D" w14:textId="4C687ED0" w:rsidR="00030EDB" w:rsidRDefault="00030EDB" w:rsidP="00030EDB">
            <w:pPr>
              <w:pStyle w:val="TAL"/>
              <w:rPr>
                <w:sz w:val="16"/>
                <w:szCs w:val="16"/>
              </w:rPr>
            </w:pPr>
            <w:r>
              <w:rPr>
                <w:sz w:val="16"/>
                <w:szCs w:val="16"/>
              </w:rPr>
              <w:t>RAN#103</w:t>
            </w:r>
          </w:p>
        </w:tc>
        <w:tc>
          <w:tcPr>
            <w:tcW w:w="992" w:type="dxa"/>
            <w:shd w:val="solid" w:color="FFFFFF" w:fill="auto"/>
          </w:tcPr>
          <w:p w14:paraId="5A55DBB0" w14:textId="39EA22D6" w:rsidR="00030EDB" w:rsidRPr="00030EDB" w:rsidRDefault="00030EDB" w:rsidP="00030EDB">
            <w:pPr>
              <w:pStyle w:val="TAC"/>
              <w:jc w:val="left"/>
              <w:rPr>
                <w:sz w:val="16"/>
                <w:szCs w:val="16"/>
              </w:rPr>
            </w:pPr>
            <w:r w:rsidRPr="00D779A7">
              <w:rPr>
                <w:sz w:val="16"/>
                <w:szCs w:val="16"/>
              </w:rPr>
              <w:t>RP-240572</w:t>
            </w:r>
          </w:p>
        </w:tc>
        <w:tc>
          <w:tcPr>
            <w:tcW w:w="567" w:type="dxa"/>
            <w:shd w:val="solid" w:color="FFFFFF" w:fill="auto"/>
          </w:tcPr>
          <w:p w14:paraId="2AD9CC60" w14:textId="53B82837" w:rsidR="00030EDB" w:rsidRPr="00030EDB" w:rsidRDefault="00030EDB" w:rsidP="00030EDB">
            <w:pPr>
              <w:pStyle w:val="TAC"/>
              <w:rPr>
                <w:sz w:val="16"/>
                <w:szCs w:val="16"/>
              </w:rPr>
            </w:pPr>
            <w:r w:rsidRPr="00D779A7">
              <w:rPr>
                <w:sz w:val="16"/>
                <w:szCs w:val="16"/>
              </w:rPr>
              <w:t>0008</w:t>
            </w:r>
          </w:p>
        </w:tc>
        <w:tc>
          <w:tcPr>
            <w:tcW w:w="425" w:type="dxa"/>
            <w:shd w:val="solid" w:color="FFFFFF" w:fill="auto"/>
          </w:tcPr>
          <w:p w14:paraId="008245C3" w14:textId="5AEBB878" w:rsidR="00030EDB" w:rsidRPr="00030EDB" w:rsidRDefault="00030EDB" w:rsidP="00030EDB">
            <w:pPr>
              <w:pStyle w:val="TAC"/>
              <w:rPr>
                <w:sz w:val="16"/>
                <w:szCs w:val="16"/>
              </w:rPr>
            </w:pPr>
            <w:r w:rsidRPr="00D779A7">
              <w:rPr>
                <w:sz w:val="16"/>
                <w:szCs w:val="16"/>
              </w:rPr>
              <w:t>1</w:t>
            </w:r>
          </w:p>
        </w:tc>
        <w:tc>
          <w:tcPr>
            <w:tcW w:w="426" w:type="dxa"/>
            <w:shd w:val="solid" w:color="FFFFFF" w:fill="auto"/>
          </w:tcPr>
          <w:p w14:paraId="20BAF6E0" w14:textId="2010C26A" w:rsidR="00030EDB" w:rsidRPr="00030EDB" w:rsidRDefault="00030EDB" w:rsidP="00030EDB">
            <w:pPr>
              <w:pStyle w:val="TAC"/>
              <w:rPr>
                <w:sz w:val="16"/>
                <w:szCs w:val="16"/>
              </w:rPr>
            </w:pPr>
            <w:r w:rsidRPr="00D779A7">
              <w:rPr>
                <w:sz w:val="16"/>
                <w:szCs w:val="16"/>
              </w:rPr>
              <w:t>F</w:t>
            </w:r>
          </w:p>
        </w:tc>
        <w:tc>
          <w:tcPr>
            <w:tcW w:w="4584" w:type="dxa"/>
            <w:shd w:val="solid" w:color="FFFFFF" w:fill="auto"/>
          </w:tcPr>
          <w:p w14:paraId="3F9DA939" w14:textId="6FD8B38C" w:rsidR="00030EDB" w:rsidRPr="00030EDB" w:rsidRDefault="00030EDB" w:rsidP="00030EDB">
            <w:pPr>
              <w:pStyle w:val="TAC"/>
              <w:jc w:val="left"/>
              <w:rPr>
                <w:sz w:val="16"/>
                <w:szCs w:val="16"/>
              </w:rPr>
            </w:pPr>
            <w:r w:rsidRPr="00D779A7">
              <w:rPr>
                <w:sz w:val="16"/>
                <w:szCs w:val="16"/>
              </w:rPr>
              <w:t>(NR_RAIL_EU_900MHz-Core) CR to TR 38.853: Corrections on FRMCS n100 deployment aspects and related output power limits, Rel-17</w:t>
            </w:r>
          </w:p>
        </w:tc>
        <w:tc>
          <w:tcPr>
            <w:tcW w:w="708" w:type="dxa"/>
            <w:shd w:val="solid" w:color="FFFFFF" w:fill="auto"/>
          </w:tcPr>
          <w:p w14:paraId="1E71B761" w14:textId="16AC2045" w:rsidR="00030EDB" w:rsidRDefault="00030EDB" w:rsidP="00030EDB">
            <w:pPr>
              <w:pStyle w:val="TAC"/>
              <w:rPr>
                <w:sz w:val="16"/>
              </w:rPr>
            </w:pPr>
            <w:r>
              <w:rPr>
                <w:sz w:val="16"/>
              </w:rPr>
              <w:t>17.4.0</w:t>
            </w:r>
          </w:p>
        </w:tc>
      </w:tr>
      <w:tr w:rsidR="00030EDB" w:rsidRPr="006B0D02" w14:paraId="26B75A74" w14:textId="77777777" w:rsidTr="002D2C0E">
        <w:tc>
          <w:tcPr>
            <w:tcW w:w="800" w:type="dxa"/>
            <w:shd w:val="solid" w:color="FFFFFF" w:fill="auto"/>
          </w:tcPr>
          <w:p w14:paraId="1BE952FD" w14:textId="5FD5BC7D" w:rsidR="00030EDB" w:rsidRDefault="00030EDB" w:rsidP="00030EDB">
            <w:pPr>
              <w:pStyle w:val="TAC"/>
              <w:rPr>
                <w:sz w:val="16"/>
                <w:szCs w:val="16"/>
              </w:rPr>
            </w:pPr>
            <w:r>
              <w:rPr>
                <w:sz w:val="16"/>
                <w:szCs w:val="16"/>
              </w:rPr>
              <w:t>2024-03</w:t>
            </w:r>
          </w:p>
        </w:tc>
        <w:tc>
          <w:tcPr>
            <w:tcW w:w="1137" w:type="dxa"/>
            <w:shd w:val="solid" w:color="FFFFFF" w:fill="auto"/>
          </w:tcPr>
          <w:p w14:paraId="61216E47" w14:textId="25ACF9D4" w:rsidR="00030EDB" w:rsidRDefault="00030EDB" w:rsidP="00030EDB">
            <w:pPr>
              <w:pStyle w:val="TAL"/>
              <w:rPr>
                <w:sz w:val="16"/>
                <w:szCs w:val="16"/>
              </w:rPr>
            </w:pPr>
            <w:r>
              <w:rPr>
                <w:sz w:val="16"/>
                <w:szCs w:val="16"/>
              </w:rPr>
              <w:t>RAN#103</w:t>
            </w:r>
          </w:p>
        </w:tc>
        <w:tc>
          <w:tcPr>
            <w:tcW w:w="992" w:type="dxa"/>
            <w:shd w:val="solid" w:color="FFFFFF" w:fill="auto"/>
          </w:tcPr>
          <w:p w14:paraId="5A9086BD" w14:textId="66474E32" w:rsidR="00030EDB" w:rsidRPr="00030EDB" w:rsidRDefault="00030EDB" w:rsidP="00030EDB">
            <w:pPr>
              <w:pStyle w:val="TAC"/>
              <w:jc w:val="left"/>
              <w:rPr>
                <w:sz w:val="16"/>
                <w:szCs w:val="16"/>
              </w:rPr>
            </w:pPr>
            <w:r w:rsidRPr="00D779A7">
              <w:rPr>
                <w:sz w:val="16"/>
                <w:szCs w:val="16"/>
              </w:rPr>
              <w:t>RP-240572</w:t>
            </w:r>
          </w:p>
        </w:tc>
        <w:tc>
          <w:tcPr>
            <w:tcW w:w="567" w:type="dxa"/>
            <w:shd w:val="solid" w:color="FFFFFF" w:fill="auto"/>
          </w:tcPr>
          <w:p w14:paraId="758DDE8B" w14:textId="3DFF28C9" w:rsidR="00030EDB" w:rsidRPr="00030EDB" w:rsidRDefault="00030EDB" w:rsidP="00030EDB">
            <w:pPr>
              <w:pStyle w:val="TAC"/>
              <w:rPr>
                <w:sz w:val="16"/>
                <w:szCs w:val="16"/>
              </w:rPr>
            </w:pPr>
            <w:r w:rsidRPr="00D779A7">
              <w:rPr>
                <w:sz w:val="16"/>
                <w:szCs w:val="16"/>
              </w:rPr>
              <w:t>0009</w:t>
            </w:r>
          </w:p>
        </w:tc>
        <w:tc>
          <w:tcPr>
            <w:tcW w:w="425" w:type="dxa"/>
            <w:shd w:val="solid" w:color="FFFFFF" w:fill="auto"/>
          </w:tcPr>
          <w:p w14:paraId="5E9F6B30" w14:textId="00CC7D6B" w:rsidR="00030EDB" w:rsidRPr="00030EDB" w:rsidRDefault="00030EDB" w:rsidP="00030EDB">
            <w:pPr>
              <w:pStyle w:val="TAC"/>
              <w:rPr>
                <w:sz w:val="16"/>
                <w:szCs w:val="16"/>
              </w:rPr>
            </w:pPr>
            <w:r w:rsidRPr="00D779A7">
              <w:rPr>
                <w:sz w:val="16"/>
                <w:szCs w:val="16"/>
              </w:rPr>
              <w:t>1</w:t>
            </w:r>
          </w:p>
        </w:tc>
        <w:tc>
          <w:tcPr>
            <w:tcW w:w="426" w:type="dxa"/>
            <w:shd w:val="solid" w:color="FFFFFF" w:fill="auto"/>
          </w:tcPr>
          <w:p w14:paraId="24DFF179" w14:textId="3FF40F8B" w:rsidR="00030EDB" w:rsidRPr="00030EDB" w:rsidRDefault="00030EDB" w:rsidP="00030EDB">
            <w:pPr>
              <w:pStyle w:val="TAC"/>
              <w:rPr>
                <w:sz w:val="16"/>
                <w:szCs w:val="16"/>
              </w:rPr>
            </w:pPr>
            <w:r w:rsidRPr="00D779A7">
              <w:rPr>
                <w:sz w:val="16"/>
                <w:szCs w:val="16"/>
              </w:rPr>
              <w:t>F</w:t>
            </w:r>
          </w:p>
        </w:tc>
        <w:tc>
          <w:tcPr>
            <w:tcW w:w="4584" w:type="dxa"/>
            <w:shd w:val="solid" w:color="FFFFFF" w:fill="auto"/>
          </w:tcPr>
          <w:p w14:paraId="3E3F6B0D" w14:textId="676CE969" w:rsidR="00030EDB" w:rsidRPr="00030EDB" w:rsidRDefault="00030EDB" w:rsidP="00030EDB">
            <w:pPr>
              <w:pStyle w:val="TAC"/>
              <w:jc w:val="left"/>
              <w:rPr>
                <w:sz w:val="16"/>
                <w:szCs w:val="16"/>
              </w:rPr>
            </w:pPr>
            <w:r w:rsidRPr="00D779A7">
              <w:rPr>
                <w:sz w:val="16"/>
                <w:szCs w:val="16"/>
              </w:rPr>
              <w:t>(NR_RAIL_EU_900MHz-Core) CR to TR 38.853: complementary update for the n100 cab-radio aspects, Rel-17</w:t>
            </w:r>
          </w:p>
        </w:tc>
        <w:tc>
          <w:tcPr>
            <w:tcW w:w="708" w:type="dxa"/>
            <w:shd w:val="solid" w:color="FFFFFF" w:fill="auto"/>
          </w:tcPr>
          <w:p w14:paraId="21FA9F20" w14:textId="36CB6404" w:rsidR="00030EDB" w:rsidRDefault="00030EDB" w:rsidP="00030EDB">
            <w:pPr>
              <w:pStyle w:val="TAC"/>
              <w:rPr>
                <w:sz w:val="16"/>
              </w:rPr>
            </w:pPr>
            <w:r>
              <w:rPr>
                <w:sz w:val="16"/>
              </w:rPr>
              <w:t>17.4.0</w:t>
            </w:r>
          </w:p>
        </w:tc>
      </w:tr>
      <w:tr w:rsidR="00A57B17" w:rsidRPr="006B0D02" w14:paraId="4E1EEA9E" w14:textId="77777777" w:rsidTr="002D2C0E">
        <w:tc>
          <w:tcPr>
            <w:tcW w:w="800" w:type="dxa"/>
            <w:shd w:val="solid" w:color="FFFFFF" w:fill="auto"/>
          </w:tcPr>
          <w:p w14:paraId="7F5D9F4C" w14:textId="7A9B8CF7" w:rsidR="00A57B17" w:rsidRDefault="00A57B17" w:rsidP="00A57B17">
            <w:pPr>
              <w:pStyle w:val="TAC"/>
              <w:rPr>
                <w:sz w:val="16"/>
                <w:szCs w:val="16"/>
              </w:rPr>
            </w:pPr>
            <w:r>
              <w:rPr>
                <w:sz w:val="16"/>
                <w:szCs w:val="16"/>
              </w:rPr>
              <w:t>2024-09</w:t>
            </w:r>
          </w:p>
        </w:tc>
        <w:tc>
          <w:tcPr>
            <w:tcW w:w="1137" w:type="dxa"/>
            <w:shd w:val="solid" w:color="FFFFFF" w:fill="auto"/>
          </w:tcPr>
          <w:p w14:paraId="45B5161A" w14:textId="3A1A74AF" w:rsidR="00A57B17" w:rsidRDefault="00A57B17" w:rsidP="00A57B17">
            <w:pPr>
              <w:pStyle w:val="TAL"/>
              <w:rPr>
                <w:sz w:val="16"/>
                <w:szCs w:val="16"/>
              </w:rPr>
            </w:pPr>
            <w:r>
              <w:rPr>
                <w:sz w:val="16"/>
                <w:szCs w:val="16"/>
              </w:rPr>
              <w:t>RAN#105</w:t>
            </w:r>
          </w:p>
        </w:tc>
        <w:tc>
          <w:tcPr>
            <w:tcW w:w="992" w:type="dxa"/>
            <w:shd w:val="solid" w:color="FFFFFF" w:fill="auto"/>
          </w:tcPr>
          <w:p w14:paraId="4F1DC813" w14:textId="4B3ADF9E" w:rsidR="00A57B17" w:rsidRPr="00A57B17" w:rsidRDefault="00A57B17" w:rsidP="00A57B17">
            <w:pPr>
              <w:pStyle w:val="TAC"/>
              <w:jc w:val="left"/>
              <w:rPr>
                <w:sz w:val="16"/>
                <w:szCs w:val="16"/>
              </w:rPr>
            </w:pPr>
            <w:r w:rsidRPr="00A57B17">
              <w:rPr>
                <w:sz w:val="16"/>
                <w:szCs w:val="16"/>
              </w:rPr>
              <w:t>RP-242183</w:t>
            </w:r>
          </w:p>
        </w:tc>
        <w:tc>
          <w:tcPr>
            <w:tcW w:w="567" w:type="dxa"/>
            <w:shd w:val="solid" w:color="FFFFFF" w:fill="auto"/>
          </w:tcPr>
          <w:p w14:paraId="44915892" w14:textId="6DAFAFB0" w:rsidR="00A57B17" w:rsidRPr="00A57B17" w:rsidRDefault="00A57B17" w:rsidP="00A57B17">
            <w:pPr>
              <w:pStyle w:val="TAC"/>
              <w:rPr>
                <w:sz w:val="16"/>
                <w:szCs w:val="16"/>
              </w:rPr>
            </w:pPr>
            <w:r w:rsidRPr="00A57B17">
              <w:rPr>
                <w:sz w:val="16"/>
                <w:szCs w:val="16"/>
              </w:rPr>
              <w:t>0012</w:t>
            </w:r>
          </w:p>
        </w:tc>
        <w:tc>
          <w:tcPr>
            <w:tcW w:w="425" w:type="dxa"/>
            <w:shd w:val="solid" w:color="FFFFFF" w:fill="auto"/>
          </w:tcPr>
          <w:p w14:paraId="16FFA073" w14:textId="77777777" w:rsidR="00A57B17" w:rsidRPr="00A57B17" w:rsidRDefault="00A57B17" w:rsidP="00A57B17">
            <w:pPr>
              <w:pStyle w:val="TAC"/>
              <w:rPr>
                <w:sz w:val="16"/>
                <w:szCs w:val="16"/>
              </w:rPr>
            </w:pPr>
          </w:p>
        </w:tc>
        <w:tc>
          <w:tcPr>
            <w:tcW w:w="426" w:type="dxa"/>
            <w:shd w:val="solid" w:color="FFFFFF" w:fill="auto"/>
          </w:tcPr>
          <w:p w14:paraId="67BB1339" w14:textId="07F3EC82" w:rsidR="00A57B17" w:rsidRPr="00A57B17" w:rsidRDefault="00A57B17" w:rsidP="00A57B17">
            <w:pPr>
              <w:pStyle w:val="TAC"/>
              <w:rPr>
                <w:sz w:val="16"/>
                <w:szCs w:val="16"/>
              </w:rPr>
            </w:pPr>
            <w:r w:rsidRPr="00A57B17">
              <w:rPr>
                <w:sz w:val="16"/>
                <w:szCs w:val="16"/>
              </w:rPr>
              <w:t>F</w:t>
            </w:r>
          </w:p>
        </w:tc>
        <w:tc>
          <w:tcPr>
            <w:tcW w:w="4584" w:type="dxa"/>
            <w:shd w:val="solid" w:color="FFFFFF" w:fill="auto"/>
          </w:tcPr>
          <w:p w14:paraId="0EDD5B6F" w14:textId="3B48C3D7" w:rsidR="00A57B17" w:rsidRPr="00A57B17" w:rsidRDefault="00A57B17" w:rsidP="00A57B17">
            <w:pPr>
              <w:pStyle w:val="TAC"/>
              <w:jc w:val="left"/>
              <w:rPr>
                <w:sz w:val="16"/>
                <w:szCs w:val="16"/>
              </w:rPr>
            </w:pPr>
            <w:r w:rsidRPr="00A57B17">
              <w:rPr>
                <w:sz w:val="16"/>
                <w:szCs w:val="16"/>
              </w:rPr>
              <w:t>(NR_RAIL_EU_900MHz-Core, LTE_NR_HPUE_FWVM_R18-Core) Clarification on PC1 Rx requirements for FRMCS operation in band n100</w:t>
            </w:r>
          </w:p>
        </w:tc>
        <w:tc>
          <w:tcPr>
            <w:tcW w:w="708" w:type="dxa"/>
            <w:shd w:val="solid" w:color="FFFFFF" w:fill="auto"/>
          </w:tcPr>
          <w:p w14:paraId="5D09701D" w14:textId="1A42C82A" w:rsidR="00A57B17" w:rsidRDefault="00A57B17" w:rsidP="00A57B17">
            <w:pPr>
              <w:pStyle w:val="TAC"/>
              <w:rPr>
                <w:sz w:val="16"/>
              </w:rPr>
            </w:pPr>
            <w:r>
              <w:rPr>
                <w:sz w:val="16"/>
              </w:rPr>
              <w:t>17.5.0</w:t>
            </w:r>
          </w:p>
        </w:tc>
      </w:tr>
      <w:tr w:rsidR="00A57B17" w:rsidRPr="006B0D02" w14:paraId="5FC6063B" w14:textId="77777777" w:rsidTr="002D2C0E">
        <w:tc>
          <w:tcPr>
            <w:tcW w:w="800" w:type="dxa"/>
            <w:shd w:val="solid" w:color="FFFFFF" w:fill="auto"/>
          </w:tcPr>
          <w:p w14:paraId="0D32EEED" w14:textId="284E2CB3" w:rsidR="00A57B17" w:rsidRDefault="00A57B17" w:rsidP="00A57B17">
            <w:pPr>
              <w:pStyle w:val="TAC"/>
              <w:rPr>
                <w:sz w:val="16"/>
                <w:szCs w:val="16"/>
              </w:rPr>
            </w:pPr>
            <w:r>
              <w:rPr>
                <w:sz w:val="16"/>
                <w:szCs w:val="16"/>
              </w:rPr>
              <w:t>2024-09</w:t>
            </w:r>
          </w:p>
        </w:tc>
        <w:tc>
          <w:tcPr>
            <w:tcW w:w="1137" w:type="dxa"/>
            <w:shd w:val="solid" w:color="FFFFFF" w:fill="auto"/>
          </w:tcPr>
          <w:p w14:paraId="7604ACD2" w14:textId="5A158DAB" w:rsidR="00A57B17" w:rsidRDefault="00A57B17" w:rsidP="00A57B17">
            <w:pPr>
              <w:pStyle w:val="TAL"/>
              <w:rPr>
                <w:sz w:val="16"/>
                <w:szCs w:val="16"/>
              </w:rPr>
            </w:pPr>
            <w:r>
              <w:rPr>
                <w:sz w:val="16"/>
                <w:szCs w:val="16"/>
              </w:rPr>
              <w:t>RAN#105</w:t>
            </w:r>
          </w:p>
        </w:tc>
        <w:tc>
          <w:tcPr>
            <w:tcW w:w="992" w:type="dxa"/>
            <w:shd w:val="solid" w:color="FFFFFF" w:fill="auto"/>
          </w:tcPr>
          <w:p w14:paraId="2C66F35E" w14:textId="2CA17E07" w:rsidR="00A57B17" w:rsidRPr="00A57B17" w:rsidRDefault="00A57B17" w:rsidP="00A57B17">
            <w:pPr>
              <w:pStyle w:val="TAC"/>
              <w:jc w:val="left"/>
              <w:rPr>
                <w:sz w:val="16"/>
                <w:szCs w:val="16"/>
              </w:rPr>
            </w:pPr>
            <w:r w:rsidRPr="00A57B17">
              <w:rPr>
                <w:sz w:val="16"/>
                <w:szCs w:val="16"/>
              </w:rPr>
              <w:t>RP-242183</w:t>
            </w:r>
          </w:p>
        </w:tc>
        <w:tc>
          <w:tcPr>
            <w:tcW w:w="567" w:type="dxa"/>
            <w:shd w:val="solid" w:color="FFFFFF" w:fill="auto"/>
          </w:tcPr>
          <w:p w14:paraId="04933964" w14:textId="33C4EB4E" w:rsidR="00A57B17" w:rsidRPr="00A57B17" w:rsidRDefault="00A57B17" w:rsidP="00A57B17">
            <w:pPr>
              <w:pStyle w:val="TAC"/>
              <w:rPr>
                <w:sz w:val="16"/>
                <w:szCs w:val="16"/>
              </w:rPr>
            </w:pPr>
            <w:r w:rsidRPr="00A57B17">
              <w:rPr>
                <w:sz w:val="16"/>
                <w:szCs w:val="16"/>
              </w:rPr>
              <w:t>0013</w:t>
            </w:r>
          </w:p>
        </w:tc>
        <w:tc>
          <w:tcPr>
            <w:tcW w:w="425" w:type="dxa"/>
            <w:shd w:val="solid" w:color="FFFFFF" w:fill="auto"/>
          </w:tcPr>
          <w:p w14:paraId="1F0D5572" w14:textId="77777777" w:rsidR="00A57B17" w:rsidRPr="00A57B17" w:rsidRDefault="00A57B17" w:rsidP="00A57B17">
            <w:pPr>
              <w:pStyle w:val="TAC"/>
              <w:rPr>
                <w:sz w:val="16"/>
                <w:szCs w:val="16"/>
              </w:rPr>
            </w:pPr>
          </w:p>
        </w:tc>
        <w:tc>
          <w:tcPr>
            <w:tcW w:w="426" w:type="dxa"/>
            <w:shd w:val="solid" w:color="FFFFFF" w:fill="auto"/>
          </w:tcPr>
          <w:p w14:paraId="5D93BF05" w14:textId="2483CC08" w:rsidR="00A57B17" w:rsidRPr="00A57B17" w:rsidRDefault="00A57B17" w:rsidP="00A57B17">
            <w:pPr>
              <w:pStyle w:val="TAC"/>
              <w:rPr>
                <w:sz w:val="16"/>
                <w:szCs w:val="16"/>
              </w:rPr>
            </w:pPr>
            <w:r w:rsidRPr="00A57B17">
              <w:rPr>
                <w:sz w:val="16"/>
                <w:szCs w:val="16"/>
              </w:rPr>
              <w:t>F</w:t>
            </w:r>
          </w:p>
        </w:tc>
        <w:tc>
          <w:tcPr>
            <w:tcW w:w="4584" w:type="dxa"/>
            <w:shd w:val="solid" w:color="FFFFFF" w:fill="auto"/>
          </w:tcPr>
          <w:p w14:paraId="0813FD09" w14:textId="718DE0ED" w:rsidR="00A57B17" w:rsidRPr="00A57B17" w:rsidRDefault="00A57B17" w:rsidP="00A57B17">
            <w:pPr>
              <w:pStyle w:val="TAC"/>
              <w:jc w:val="left"/>
              <w:rPr>
                <w:sz w:val="16"/>
                <w:szCs w:val="16"/>
              </w:rPr>
            </w:pPr>
            <w:r w:rsidRPr="00A57B17">
              <w:rPr>
                <w:sz w:val="16"/>
                <w:szCs w:val="16"/>
              </w:rPr>
              <w:t>(NR_RAIL_EU_900MHz-Core) Updated ECC/DEC/(20)02 decision</w:t>
            </w:r>
          </w:p>
        </w:tc>
        <w:tc>
          <w:tcPr>
            <w:tcW w:w="708" w:type="dxa"/>
            <w:shd w:val="solid" w:color="FFFFFF" w:fill="auto"/>
          </w:tcPr>
          <w:p w14:paraId="01DEEA10" w14:textId="1BEBC8A1" w:rsidR="00A57B17" w:rsidRDefault="00A57B17" w:rsidP="00A57B17">
            <w:pPr>
              <w:pStyle w:val="TAC"/>
              <w:rPr>
                <w:sz w:val="16"/>
              </w:rPr>
            </w:pPr>
            <w:r>
              <w:rPr>
                <w:sz w:val="16"/>
              </w:rPr>
              <w:t>17.5.0</w:t>
            </w:r>
          </w:p>
        </w:tc>
      </w:tr>
    </w:tbl>
    <w:p w14:paraId="0761C5D8" w14:textId="77777777" w:rsidR="00080512" w:rsidRPr="00A9594A" w:rsidRDefault="00080512" w:rsidP="00C70E95"/>
    <w:sectPr w:rsidR="00080512" w:rsidRPr="00A9594A" w:rsidSect="008E6B9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D0ABD1" w14:textId="77777777" w:rsidR="006400A6" w:rsidRDefault="006400A6">
      <w:r>
        <w:separator/>
      </w:r>
    </w:p>
  </w:endnote>
  <w:endnote w:type="continuationSeparator" w:id="0">
    <w:p w14:paraId="0FFDBAC4" w14:textId="77777777" w:rsidR="006400A6" w:rsidRDefault="00640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B79CC" w14:textId="77777777" w:rsidR="00DB56BC" w:rsidRDefault="00DB56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173F80" w14:textId="77777777" w:rsidR="006400A6" w:rsidRDefault="006400A6">
      <w:r>
        <w:separator/>
      </w:r>
    </w:p>
  </w:footnote>
  <w:footnote w:type="continuationSeparator" w:id="0">
    <w:p w14:paraId="7B8ECC63" w14:textId="77777777" w:rsidR="006400A6" w:rsidRDefault="00640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891060" w14:textId="29D09AC3" w:rsidR="00DB56BC" w:rsidRDefault="00DB56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2A4A">
      <w:rPr>
        <w:rFonts w:ascii="Arial" w:hAnsi="Arial" w:cs="Arial"/>
        <w:b/>
        <w:noProof/>
        <w:sz w:val="18"/>
        <w:szCs w:val="18"/>
      </w:rPr>
      <w:t>3GPP TR 38.853 V17.5.0 (2024-09)</w:t>
    </w:r>
    <w:r>
      <w:rPr>
        <w:rFonts w:ascii="Arial" w:hAnsi="Arial" w:cs="Arial"/>
        <w:b/>
        <w:sz w:val="18"/>
        <w:szCs w:val="18"/>
      </w:rPr>
      <w:fldChar w:fldCharType="end"/>
    </w:r>
  </w:p>
  <w:p w14:paraId="29461A5A" w14:textId="77777777" w:rsidR="00DB56BC" w:rsidRDefault="00DB56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1D6A">
      <w:rPr>
        <w:rFonts w:ascii="Arial" w:hAnsi="Arial" w:cs="Arial"/>
        <w:b/>
        <w:noProof/>
        <w:sz w:val="18"/>
        <w:szCs w:val="18"/>
      </w:rPr>
      <w:t>12</w:t>
    </w:r>
    <w:r>
      <w:rPr>
        <w:rFonts w:ascii="Arial" w:hAnsi="Arial" w:cs="Arial"/>
        <w:b/>
        <w:sz w:val="18"/>
        <w:szCs w:val="18"/>
      </w:rPr>
      <w:fldChar w:fldCharType="end"/>
    </w:r>
  </w:p>
  <w:p w14:paraId="016DC29F" w14:textId="74235E0E" w:rsidR="00DB56BC" w:rsidRDefault="00DB56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2A4A">
      <w:rPr>
        <w:rFonts w:ascii="Arial" w:hAnsi="Arial" w:cs="Arial"/>
        <w:b/>
        <w:noProof/>
        <w:sz w:val="18"/>
        <w:szCs w:val="18"/>
      </w:rPr>
      <w:t>Release 17</w:t>
    </w:r>
    <w:r>
      <w:rPr>
        <w:rFonts w:ascii="Arial" w:hAnsi="Arial" w:cs="Arial"/>
        <w:b/>
        <w:sz w:val="18"/>
        <w:szCs w:val="18"/>
      </w:rPr>
      <w:fldChar w:fldCharType="end"/>
    </w:r>
  </w:p>
  <w:p w14:paraId="6ACFEBA8" w14:textId="77777777" w:rsidR="00DB56BC" w:rsidRDefault="00DB5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13230A3"/>
    <w:multiLevelType w:val="hybridMultilevel"/>
    <w:tmpl w:val="EAE034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3C538C"/>
    <w:multiLevelType w:val="hybridMultilevel"/>
    <w:tmpl w:val="D24AFC4E"/>
    <w:lvl w:ilvl="0" w:tplc="F8EE6FA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42096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14206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9788310">
    <w:abstractNumId w:val="1"/>
  </w:num>
  <w:num w:numId="4" w16cid:durableId="1733965302">
    <w:abstractNumId w:val="5"/>
  </w:num>
  <w:num w:numId="5" w16cid:durableId="784344363">
    <w:abstractNumId w:val="2"/>
  </w:num>
  <w:num w:numId="6" w16cid:durableId="1923754009">
    <w:abstractNumId w:val="3"/>
  </w:num>
  <w:num w:numId="7" w16cid:durableId="1542664356">
    <w:abstractNumId w:val="6"/>
  </w:num>
  <w:num w:numId="8" w16cid:durableId="329673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1BD"/>
    <w:rsid w:val="00001C87"/>
    <w:rsid w:val="00030EDB"/>
    <w:rsid w:val="00033397"/>
    <w:rsid w:val="00040095"/>
    <w:rsid w:val="000410B2"/>
    <w:rsid w:val="000413D6"/>
    <w:rsid w:val="00051834"/>
    <w:rsid w:val="00052449"/>
    <w:rsid w:val="00054A22"/>
    <w:rsid w:val="00062023"/>
    <w:rsid w:val="00063085"/>
    <w:rsid w:val="000655A6"/>
    <w:rsid w:val="00080512"/>
    <w:rsid w:val="00086C6B"/>
    <w:rsid w:val="000A5B4E"/>
    <w:rsid w:val="000C20CA"/>
    <w:rsid w:val="000C47C3"/>
    <w:rsid w:val="000D1727"/>
    <w:rsid w:val="000D19E4"/>
    <w:rsid w:val="000D58AB"/>
    <w:rsid w:val="000E39D0"/>
    <w:rsid w:val="000F0FFC"/>
    <w:rsid w:val="000F4DE0"/>
    <w:rsid w:val="00102DE5"/>
    <w:rsid w:val="001221B8"/>
    <w:rsid w:val="00133525"/>
    <w:rsid w:val="00150CE2"/>
    <w:rsid w:val="0015434F"/>
    <w:rsid w:val="001544F1"/>
    <w:rsid w:val="001601F5"/>
    <w:rsid w:val="00172F54"/>
    <w:rsid w:val="001A4C42"/>
    <w:rsid w:val="001A7420"/>
    <w:rsid w:val="001B3D03"/>
    <w:rsid w:val="001B4C7A"/>
    <w:rsid w:val="001B6637"/>
    <w:rsid w:val="001C1831"/>
    <w:rsid w:val="001C21C3"/>
    <w:rsid w:val="001D02C2"/>
    <w:rsid w:val="001D0A4F"/>
    <w:rsid w:val="001F01EB"/>
    <w:rsid w:val="001F0C1D"/>
    <w:rsid w:val="001F1132"/>
    <w:rsid w:val="001F168B"/>
    <w:rsid w:val="002223D7"/>
    <w:rsid w:val="002268FA"/>
    <w:rsid w:val="0023164A"/>
    <w:rsid w:val="002347A2"/>
    <w:rsid w:val="0024143B"/>
    <w:rsid w:val="002675F0"/>
    <w:rsid w:val="00270C14"/>
    <w:rsid w:val="002878EA"/>
    <w:rsid w:val="00290D16"/>
    <w:rsid w:val="002B02ED"/>
    <w:rsid w:val="002B4715"/>
    <w:rsid w:val="002B6339"/>
    <w:rsid w:val="002C3569"/>
    <w:rsid w:val="002D15F7"/>
    <w:rsid w:val="002D16C0"/>
    <w:rsid w:val="002D2C0E"/>
    <w:rsid w:val="002E00EE"/>
    <w:rsid w:val="002E5B69"/>
    <w:rsid w:val="002F591D"/>
    <w:rsid w:val="003117DA"/>
    <w:rsid w:val="003143C2"/>
    <w:rsid w:val="003172DC"/>
    <w:rsid w:val="00340663"/>
    <w:rsid w:val="0035462D"/>
    <w:rsid w:val="00375ED0"/>
    <w:rsid w:val="003765B8"/>
    <w:rsid w:val="003771EE"/>
    <w:rsid w:val="003868FF"/>
    <w:rsid w:val="00387458"/>
    <w:rsid w:val="003877CC"/>
    <w:rsid w:val="003900AC"/>
    <w:rsid w:val="00394577"/>
    <w:rsid w:val="003C3971"/>
    <w:rsid w:val="003C4828"/>
    <w:rsid w:val="003F1E9A"/>
    <w:rsid w:val="003F384F"/>
    <w:rsid w:val="00422787"/>
    <w:rsid w:val="00423334"/>
    <w:rsid w:val="0042397C"/>
    <w:rsid w:val="00430601"/>
    <w:rsid w:val="00430AE2"/>
    <w:rsid w:val="00433208"/>
    <w:rsid w:val="004345EC"/>
    <w:rsid w:val="00435E57"/>
    <w:rsid w:val="004528A6"/>
    <w:rsid w:val="00452FC3"/>
    <w:rsid w:val="00465515"/>
    <w:rsid w:val="00472819"/>
    <w:rsid w:val="00485EF0"/>
    <w:rsid w:val="004A01F5"/>
    <w:rsid w:val="004A384F"/>
    <w:rsid w:val="004B1FE9"/>
    <w:rsid w:val="004C0696"/>
    <w:rsid w:val="004D14B5"/>
    <w:rsid w:val="004D1ADA"/>
    <w:rsid w:val="004D3578"/>
    <w:rsid w:val="004E13D1"/>
    <w:rsid w:val="004E1C02"/>
    <w:rsid w:val="004E213A"/>
    <w:rsid w:val="004F0988"/>
    <w:rsid w:val="004F0B25"/>
    <w:rsid w:val="004F2193"/>
    <w:rsid w:val="004F3340"/>
    <w:rsid w:val="004F5F15"/>
    <w:rsid w:val="004F7350"/>
    <w:rsid w:val="00502EA2"/>
    <w:rsid w:val="0052072E"/>
    <w:rsid w:val="0053388B"/>
    <w:rsid w:val="00534187"/>
    <w:rsid w:val="00535773"/>
    <w:rsid w:val="00536BA7"/>
    <w:rsid w:val="0053746B"/>
    <w:rsid w:val="00543E6C"/>
    <w:rsid w:val="00551F0A"/>
    <w:rsid w:val="00562D9A"/>
    <w:rsid w:val="00565087"/>
    <w:rsid w:val="00572861"/>
    <w:rsid w:val="00572887"/>
    <w:rsid w:val="00576CEA"/>
    <w:rsid w:val="00594A25"/>
    <w:rsid w:val="00597B11"/>
    <w:rsid w:val="005B0A04"/>
    <w:rsid w:val="005C38B6"/>
    <w:rsid w:val="005D03BC"/>
    <w:rsid w:val="005D2E01"/>
    <w:rsid w:val="005D38E3"/>
    <w:rsid w:val="005D5D91"/>
    <w:rsid w:val="005D7526"/>
    <w:rsid w:val="005E4BB2"/>
    <w:rsid w:val="005E762A"/>
    <w:rsid w:val="00602AEA"/>
    <w:rsid w:val="00607C41"/>
    <w:rsid w:val="00614FDF"/>
    <w:rsid w:val="0062740B"/>
    <w:rsid w:val="00627EB9"/>
    <w:rsid w:val="00634F17"/>
    <w:rsid w:val="0063543D"/>
    <w:rsid w:val="00635D7B"/>
    <w:rsid w:val="006400A6"/>
    <w:rsid w:val="00647114"/>
    <w:rsid w:val="0065278B"/>
    <w:rsid w:val="00661B0D"/>
    <w:rsid w:val="00664861"/>
    <w:rsid w:val="0069017D"/>
    <w:rsid w:val="00690C14"/>
    <w:rsid w:val="00694135"/>
    <w:rsid w:val="006A323F"/>
    <w:rsid w:val="006B1532"/>
    <w:rsid w:val="006B30D0"/>
    <w:rsid w:val="006C009B"/>
    <w:rsid w:val="006C3D95"/>
    <w:rsid w:val="006D0F4C"/>
    <w:rsid w:val="006D3947"/>
    <w:rsid w:val="006E1BED"/>
    <w:rsid w:val="006E5C86"/>
    <w:rsid w:val="006F5B82"/>
    <w:rsid w:val="00701116"/>
    <w:rsid w:val="00713C44"/>
    <w:rsid w:val="00724404"/>
    <w:rsid w:val="00734A5B"/>
    <w:rsid w:val="0074026F"/>
    <w:rsid w:val="0074139E"/>
    <w:rsid w:val="0074228E"/>
    <w:rsid w:val="007428E3"/>
    <w:rsid w:val="007429F6"/>
    <w:rsid w:val="00744E76"/>
    <w:rsid w:val="007515F0"/>
    <w:rsid w:val="00760D17"/>
    <w:rsid w:val="00771075"/>
    <w:rsid w:val="00771413"/>
    <w:rsid w:val="00772155"/>
    <w:rsid w:val="0077282D"/>
    <w:rsid w:val="0077319C"/>
    <w:rsid w:val="00774DA4"/>
    <w:rsid w:val="00781F0F"/>
    <w:rsid w:val="00787F63"/>
    <w:rsid w:val="007975D8"/>
    <w:rsid w:val="007A3017"/>
    <w:rsid w:val="007A6023"/>
    <w:rsid w:val="007B600E"/>
    <w:rsid w:val="007C067A"/>
    <w:rsid w:val="007D1E99"/>
    <w:rsid w:val="007E0034"/>
    <w:rsid w:val="007E2831"/>
    <w:rsid w:val="007F0F4A"/>
    <w:rsid w:val="00800072"/>
    <w:rsid w:val="008028A4"/>
    <w:rsid w:val="00830747"/>
    <w:rsid w:val="0083336E"/>
    <w:rsid w:val="00845F6D"/>
    <w:rsid w:val="00857FCA"/>
    <w:rsid w:val="00860DC5"/>
    <w:rsid w:val="00863CB9"/>
    <w:rsid w:val="00872C98"/>
    <w:rsid w:val="008768CA"/>
    <w:rsid w:val="00893476"/>
    <w:rsid w:val="00894AA0"/>
    <w:rsid w:val="00896036"/>
    <w:rsid w:val="008976ED"/>
    <w:rsid w:val="008A5480"/>
    <w:rsid w:val="008B27A7"/>
    <w:rsid w:val="008C384C"/>
    <w:rsid w:val="008E6B9C"/>
    <w:rsid w:val="0090271F"/>
    <w:rsid w:val="00902E23"/>
    <w:rsid w:val="0090370B"/>
    <w:rsid w:val="009114D7"/>
    <w:rsid w:val="00912D9F"/>
    <w:rsid w:val="0091348E"/>
    <w:rsid w:val="00914963"/>
    <w:rsid w:val="00917CCB"/>
    <w:rsid w:val="0092172B"/>
    <w:rsid w:val="00942EC2"/>
    <w:rsid w:val="0094399A"/>
    <w:rsid w:val="009450AA"/>
    <w:rsid w:val="00947D8D"/>
    <w:rsid w:val="009621D9"/>
    <w:rsid w:val="0098061C"/>
    <w:rsid w:val="00980F46"/>
    <w:rsid w:val="00992505"/>
    <w:rsid w:val="009A00DE"/>
    <w:rsid w:val="009A7634"/>
    <w:rsid w:val="009B607B"/>
    <w:rsid w:val="009C0487"/>
    <w:rsid w:val="009C051A"/>
    <w:rsid w:val="009D7409"/>
    <w:rsid w:val="009F37B7"/>
    <w:rsid w:val="009F6699"/>
    <w:rsid w:val="00A10F02"/>
    <w:rsid w:val="00A164B4"/>
    <w:rsid w:val="00A20B4E"/>
    <w:rsid w:val="00A26956"/>
    <w:rsid w:val="00A27486"/>
    <w:rsid w:val="00A324E6"/>
    <w:rsid w:val="00A3561D"/>
    <w:rsid w:val="00A36106"/>
    <w:rsid w:val="00A36A9A"/>
    <w:rsid w:val="00A47BA3"/>
    <w:rsid w:val="00A53724"/>
    <w:rsid w:val="00A543F8"/>
    <w:rsid w:val="00A56066"/>
    <w:rsid w:val="00A57B17"/>
    <w:rsid w:val="00A6553B"/>
    <w:rsid w:val="00A73129"/>
    <w:rsid w:val="00A75C0C"/>
    <w:rsid w:val="00A82346"/>
    <w:rsid w:val="00A831CA"/>
    <w:rsid w:val="00A92BA1"/>
    <w:rsid w:val="00A9594A"/>
    <w:rsid w:val="00AC1E55"/>
    <w:rsid w:val="00AC6BC6"/>
    <w:rsid w:val="00AD4961"/>
    <w:rsid w:val="00AE65E2"/>
    <w:rsid w:val="00AF162F"/>
    <w:rsid w:val="00B0069C"/>
    <w:rsid w:val="00B15449"/>
    <w:rsid w:val="00B2256B"/>
    <w:rsid w:val="00B339BB"/>
    <w:rsid w:val="00B45EFD"/>
    <w:rsid w:val="00B46256"/>
    <w:rsid w:val="00B53DF5"/>
    <w:rsid w:val="00B57A8E"/>
    <w:rsid w:val="00B731E5"/>
    <w:rsid w:val="00B733C7"/>
    <w:rsid w:val="00B810A5"/>
    <w:rsid w:val="00B93086"/>
    <w:rsid w:val="00BA19ED"/>
    <w:rsid w:val="00BA4B8D"/>
    <w:rsid w:val="00BC0F7D"/>
    <w:rsid w:val="00BC4AD0"/>
    <w:rsid w:val="00BD5E2A"/>
    <w:rsid w:val="00BD7D31"/>
    <w:rsid w:val="00BE3255"/>
    <w:rsid w:val="00BE5528"/>
    <w:rsid w:val="00BF128E"/>
    <w:rsid w:val="00C074DD"/>
    <w:rsid w:val="00C1496A"/>
    <w:rsid w:val="00C30D56"/>
    <w:rsid w:val="00C33079"/>
    <w:rsid w:val="00C41EBA"/>
    <w:rsid w:val="00C45231"/>
    <w:rsid w:val="00C70E95"/>
    <w:rsid w:val="00C71B93"/>
    <w:rsid w:val="00C72833"/>
    <w:rsid w:val="00C80F1D"/>
    <w:rsid w:val="00C83300"/>
    <w:rsid w:val="00C93F40"/>
    <w:rsid w:val="00CA3D0C"/>
    <w:rsid w:val="00CC1D6A"/>
    <w:rsid w:val="00CC46B6"/>
    <w:rsid w:val="00CC5DCE"/>
    <w:rsid w:val="00CF5997"/>
    <w:rsid w:val="00D049AA"/>
    <w:rsid w:val="00D12543"/>
    <w:rsid w:val="00D178A3"/>
    <w:rsid w:val="00D35ECA"/>
    <w:rsid w:val="00D52714"/>
    <w:rsid w:val="00D5792A"/>
    <w:rsid w:val="00D57972"/>
    <w:rsid w:val="00D62A4A"/>
    <w:rsid w:val="00D65337"/>
    <w:rsid w:val="00D675A9"/>
    <w:rsid w:val="00D738D6"/>
    <w:rsid w:val="00D755EB"/>
    <w:rsid w:val="00D76048"/>
    <w:rsid w:val="00D779A7"/>
    <w:rsid w:val="00D85E05"/>
    <w:rsid w:val="00D87E00"/>
    <w:rsid w:val="00D9134D"/>
    <w:rsid w:val="00D966B3"/>
    <w:rsid w:val="00DA7A03"/>
    <w:rsid w:val="00DB1818"/>
    <w:rsid w:val="00DB56BC"/>
    <w:rsid w:val="00DC309B"/>
    <w:rsid w:val="00DC4DA2"/>
    <w:rsid w:val="00DC7D91"/>
    <w:rsid w:val="00DD4C17"/>
    <w:rsid w:val="00DD74A5"/>
    <w:rsid w:val="00DE1F0C"/>
    <w:rsid w:val="00DF280A"/>
    <w:rsid w:val="00DF2B1F"/>
    <w:rsid w:val="00DF62CD"/>
    <w:rsid w:val="00E16509"/>
    <w:rsid w:val="00E267FE"/>
    <w:rsid w:val="00E41DD5"/>
    <w:rsid w:val="00E44582"/>
    <w:rsid w:val="00E45077"/>
    <w:rsid w:val="00E50D43"/>
    <w:rsid w:val="00E77645"/>
    <w:rsid w:val="00E86B1A"/>
    <w:rsid w:val="00EA15B0"/>
    <w:rsid w:val="00EA5EA7"/>
    <w:rsid w:val="00EA745B"/>
    <w:rsid w:val="00EB124A"/>
    <w:rsid w:val="00EB3030"/>
    <w:rsid w:val="00EB5D50"/>
    <w:rsid w:val="00EC160D"/>
    <w:rsid w:val="00EC45AE"/>
    <w:rsid w:val="00EC4A25"/>
    <w:rsid w:val="00ED244D"/>
    <w:rsid w:val="00ED340A"/>
    <w:rsid w:val="00ED71BA"/>
    <w:rsid w:val="00EF1C9A"/>
    <w:rsid w:val="00F02246"/>
    <w:rsid w:val="00F025A2"/>
    <w:rsid w:val="00F04712"/>
    <w:rsid w:val="00F13360"/>
    <w:rsid w:val="00F22EC7"/>
    <w:rsid w:val="00F325C8"/>
    <w:rsid w:val="00F4002E"/>
    <w:rsid w:val="00F50B44"/>
    <w:rsid w:val="00F637DF"/>
    <w:rsid w:val="00F653B8"/>
    <w:rsid w:val="00F70B85"/>
    <w:rsid w:val="00F733DF"/>
    <w:rsid w:val="00F84EF2"/>
    <w:rsid w:val="00F9008D"/>
    <w:rsid w:val="00F91E9F"/>
    <w:rsid w:val="00FA1266"/>
    <w:rsid w:val="00FA28B7"/>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qFormat/>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F7350"/>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E5B69"/>
    <w:rPr>
      <w:lang w:eastAsia="en-US"/>
    </w:rPr>
  </w:style>
  <w:style w:type="character" w:customStyle="1" w:styleId="B1Char">
    <w:name w:val="B1 Char"/>
    <w:link w:val="B1"/>
    <w:qFormat/>
    <w:locked/>
    <w:rsid w:val="00DB56BC"/>
    <w:rPr>
      <w:lang w:eastAsia="en-US"/>
    </w:rPr>
  </w:style>
  <w:style w:type="character" w:customStyle="1" w:styleId="NOChar">
    <w:name w:val="NO Char"/>
    <w:link w:val="NO"/>
    <w:qFormat/>
    <w:locked/>
    <w:rsid w:val="00DB56BC"/>
    <w:rPr>
      <w:lang w:eastAsia="en-US"/>
    </w:rPr>
  </w:style>
  <w:style w:type="paragraph" w:styleId="Revision">
    <w:name w:val="Revision"/>
    <w:hidden/>
    <w:uiPriority w:val="99"/>
    <w:semiHidden/>
    <w:rsid w:val="004F2193"/>
    <w:rPr>
      <w:lang w:eastAsia="en-US"/>
    </w:rPr>
  </w:style>
  <w:style w:type="character" w:customStyle="1" w:styleId="cf01">
    <w:name w:val="cf01"/>
    <w:basedOn w:val="DefaultParagraphFont"/>
    <w:rsid w:val="001601F5"/>
    <w:rPr>
      <w:rFonts w:ascii="Segoe UI" w:hAnsi="Segoe UI" w:cs="Segoe UI" w:hint="default"/>
      <w:sz w:val="18"/>
      <w:szCs w:val="18"/>
    </w:rPr>
  </w:style>
  <w:style w:type="character" w:customStyle="1" w:styleId="cf11">
    <w:name w:val="cf11"/>
    <w:basedOn w:val="DefaultParagraphFont"/>
    <w:rsid w:val="001601F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AD0A8-ABDB-4AC5-BE10-BB878EE3E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18</Pages>
  <Words>5417</Words>
  <Characters>30882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36227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55</cp:revision>
  <cp:lastPrinted>2021-12-22T07:42:00Z</cp:lastPrinted>
  <dcterms:created xsi:type="dcterms:W3CDTF">2022-09-05T17:16:00Z</dcterms:created>
  <dcterms:modified xsi:type="dcterms:W3CDTF">2024-09-23T09:40:00Z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1662359049</vt:lpwstr>
  </property>
</Properties>
</file>