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1A6C5F">
        <w:tc>
          <w:tcPr>
            <w:tcW w:w="10423" w:type="dxa"/>
            <w:gridSpan w:val="2"/>
            <w:shd w:val="clear" w:color="auto" w:fill="auto"/>
          </w:tcPr>
          <w:p w14:paraId="1E922BD3" w14:textId="419E1B9F" w:rsidR="00524B94" w:rsidRPr="00931575" w:rsidRDefault="00524B94" w:rsidP="001A6C5F">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w:t>
            </w:r>
            <w:r>
              <w:t>7</w:t>
            </w:r>
            <w:r w:rsidRPr="00931575">
              <w:t>.</w:t>
            </w:r>
            <w:r w:rsidR="00527450">
              <w:t>15</w:t>
            </w:r>
            <w:r w:rsidRPr="00931575">
              <w:t>.</w:t>
            </w:r>
            <w:bookmarkEnd w:id="4"/>
            <w:r w:rsidRPr="00931575">
              <w:t xml:space="preserve">0 </w:t>
            </w:r>
            <w:r w:rsidRPr="00931575">
              <w:rPr>
                <w:sz w:val="32"/>
              </w:rPr>
              <w:t>(</w:t>
            </w:r>
            <w:bookmarkStart w:id="5" w:name="issueDate"/>
            <w:r w:rsidR="00F93546" w:rsidRPr="00931575">
              <w:rPr>
                <w:sz w:val="32"/>
              </w:rPr>
              <w:t>202</w:t>
            </w:r>
            <w:r w:rsidR="00F93546">
              <w:rPr>
                <w:sz w:val="32"/>
              </w:rPr>
              <w:t>4</w:t>
            </w:r>
            <w:r w:rsidRPr="00931575">
              <w:rPr>
                <w:sz w:val="32"/>
              </w:rPr>
              <w:t>-</w:t>
            </w:r>
            <w:bookmarkEnd w:id="5"/>
            <w:r w:rsidR="00527450">
              <w:rPr>
                <w:sz w:val="32"/>
              </w:rPr>
              <w:t>09)</w:t>
            </w:r>
          </w:p>
        </w:tc>
      </w:tr>
      <w:tr w:rsidR="00524B94" w:rsidRPr="00931575" w14:paraId="2E6B11AF" w14:textId="77777777" w:rsidTr="001A6C5F">
        <w:trPr>
          <w:trHeight w:hRule="exact" w:val="1134"/>
        </w:trPr>
        <w:tc>
          <w:tcPr>
            <w:tcW w:w="10423" w:type="dxa"/>
            <w:gridSpan w:val="2"/>
            <w:shd w:val="clear" w:color="auto" w:fill="auto"/>
          </w:tcPr>
          <w:p w14:paraId="100517B4" w14:textId="77777777" w:rsidR="00524B94" w:rsidRPr="00931575" w:rsidRDefault="00524B94" w:rsidP="001A6C5F">
            <w:pPr>
              <w:pStyle w:val="ZB"/>
              <w:framePr w:w="0" w:hRule="auto" w:wrap="auto" w:vAnchor="margin" w:hAnchor="text" w:yAlign="inline"/>
            </w:pPr>
            <w:r w:rsidRPr="00931575">
              <w:t xml:space="preserve">Technical </w:t>
            </w:r>
            <w:bookmarkStart w:id="6" w:name="spectype2"/>
            <w:r w:rsidRPr="00931575">
              <w:t>Specification</w:t>
            </w:r>
            <w:bookmarkEnd w:id="6"/>
          </w:p>
        </w:tc>
      </w:tr>
      <w:tr w:rsidR="00524B94" w:rsidRPr="00931575" w14:paraId="0DA2C622" w14:textId="77777777" w:rsidTr="001A6C5F">
        <w:trPr>
          <w:trHeight w:hRule="exact" w:val="3686"/>
        </w:trPr>
        <w:tc>
          <w:tcPr>
            <w:tcW w:w="10423" w:type="dxa"/>
            <w:gridSpan w:val="2"/>
            <w:shd w:val="clear" w:color="auto" w:fill="auto"/>
          </w:tcPr>
          <w:p w14:paraId="5C923061" w14:textId="77777777" w:rsidR="00524B94" w:rsidRPr="00931575" w:rsidRDefault="00524B94" w:rsidP="001A6C5F">
            <w:pPr>
              <w:pStyle w:val="ZT"/>
              <w:framePr w:wrap="auto" w:hAnchor="text" w:yAlign="inline"/>
            </w:pPr>
            <w:r w:rsidRPr="00931575">
              <w:t>3rd Generation Partnership Project;</w:t>
            </w:r>
          </w:p>
          <w:p w14:paraId="6F56CFDA" w14:textId="77777777" w:rsidR="00524B94" w:rsidRPr="00931575" w:rsidRDefault="00524B94" w:rsidP="001A6C5F">
            <w:pPr>
              <w:pStyle w:val="ZT"/>
              <w:framePr w:wrap="auto" w:hAnchor="text" w:yAlign="inline"/>
            </w:pPr>
            <w:r w:rsidRPr="00931575">
              <w:t>Technical Specification Group Radio Access Network;</w:t>
            </w:r>
          </w:p>
          <w:p w14:paraId="7070DD7F" w14:textId="77777777" w:rsidR="00524B94" w:rsidRPr="00931575" w:rsidRDefault="00524B94" w:rsidP="001A6C5F">
            <w:pPr>
              <w:pStyle w:val="ZT"/>
              <w:framePr w:wrap="auto" w:hAnchor="text" w:yAlign="inline"/>
            </w:pPr>
            <w:r w:rsidRPr="00931575">
              <w:t>NR;</w:t>
            </w:r>
          </w:p>
          <w:p w14:paraId="34EE425B" w14:textId="77777777" w:rsidR="00524B94" w:rsidRPr="00931575" w:rsidRDefault="00524B94" w:rsidP="001A6C5F">
            <w:pPr>
              <w:pStyle w:val="ZT"/>
              <w:framePr w:wrap="auto" w:hAnchor="text" w:yAlign="inline"/>
            </w:pPr>
            <w:r w:rsidRPr="00931575">
              <w:t>Base Station (BS) conformance testing</w:t>
            </w:r>
          </w:p>
          <w:p w14:paraId="33746238" w14:textId="77777777" w:rsidR="00524B94" w:rsidRPr="00931575" w:rsidRDefault="00524B94" w:rsidP="001A6C5F">
            <w:pPr>
              <w:pStyle w:val="ZT"/>
              <w:framePr w:wrap="auto" w:hAnchor="text" w:yAlign="inline"/>
            </w:pPr>
            <w:r w:rsidRPr="00931575">
              <w:t>Part 2: Radiated conformance testing</w:t>
            </w:r>
          </w:p>
          <w:p w14:paraId="12E8CAEC" w14:textId="77777777" w:rsidR="00524B94" w:rsidRPr="00931575" w:rsidRDefault="00524B94" w:rsidP="001A6C5F">
            <w:pPr>
              <w:pStyle w:val="ZT"/>
              <w:framePr w:wrap="auto" w:hAnchor="text" w:yAlign="inline"/>
              <w:rPr>
                <w:i/>
                <w:sz w:val="28"/>
              </w:rPr>
            </w:pPr>
            <w:r w:rsidRPr="00931575">
              <w:t>(</w:t>
            </w:r>
            <w:r w:rsidRPr="00931575">
              <w:rPr>
                <w:rStyle w:val="ZGSM"/>
              </w:rPr>
              <w:t>Release 1</w:t>
            </w:r>
            <w:r>
              <w:rPr>
                <w:rStyle w:val="ZGSM"/>
              </w:rPr>
              <w:t>7</w:t>
            </w:r>
            <w:r w:rsidRPr="00931575">
              <w:t>)</w:t>
            </w:r>
          </w:p>
          <w:p w14:paraId="07BD8BA4" w14:textId="77777777" w:rsidR="00524B94" w:rsidRPr="00931575" w:rsidRDefault="00524B94" w:rsidP="001A6C5F">
            <w:pPr>
              <w:pStyle w:val="ZT"/>
              <w:framePr w:wrap="auto" w:hAnchor="text" w:yAlign="inline"/>
              <w:rPr>
                <w:i/>
              </w:rPr>
            </w:pPr>
          </w:p>
        </w:tc>
      </w:tr>
      <w:tr w:rsidR="00524B94" w:rsidRPr="00931575" w14:paraId="2F92CDC2" w14:textId="77777777" w:rsidTr="001A6C5F">
        <w:tc>
          <w:tcPr>
            <w:tcW w:w="10423" w:type="dxa"/>
            <w:gridSpan w:val="2"/>
            <w:shd w:val="clear" w:color="auto" w:fill="auto"/>
          </w:tcPr>
          <w:p w14:paraId="3897B8A1" w14:textId="77777777" w:rsidR="00524B94" w:rsidRPr="00931575" w:rsidRDefault="00524B94" w:rsidP="001A6C5F">
            <w:pPr>
              <w:pStyle w:val="ZU"/>
              <w:framePr w:w="0" w:wrap="auto" w:vAnchor="margin" w:hAnchor="text" w:yAlign="inline"/>
              <w:tabs>
                <w:tab w:val="right" w:pos="10206"/>
              </w:tabs>
              <w:jc w:val="left"/>
            </w:pPr>
            <w:r w:rsidRPr="00931575">
              <w:rPr>
                <w:color w:val="0000FF"/>
              </w:rPr>
              <w:tab/>
            </w:r>
          </w:p>
        </w:tc>
      </w:tr>
      <w:tr w:rsidR="00524B94" w:rsidRPr="00931575" w14:paraId="7A69DADE" w14:textId="77777777" w:rsidTr="001A6C5F">
        <w:trPr>
          <w:trHeight w:hRule="exact" w:val="1531"/>
        </w:trPr>
        <w:tc>
          <w:tcPr>
            <w:tcW w:w="4883" w:type="dxa"/>
            <w:shd w:val="clear" w:color="auto" w:fill="auto"/>
          </w:tcPr>
          <w:p w14:paraId="2DEC5A14" w14:textId="77777777" w:rsidR="00524B94" w:rsidRPr="00931575" w:rsidRDefault="00524B94" w:rsidP="001A6C5F">
            <w:r w:rsidRPr="00931575">
              <w:rPr>
                <w:noProof/>
              </w:rPr>
              <w:drawing>
                <wp:inline distT="0" distB="0" distL="0" distR="0" wp14:anchorId="09D518BA" wp14:editId="4F223C49">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48797F" w14:textId="77777777" w:rsidR="00524B94" w:rsidRPr="00931575" w:rsidRDefault="00524B94" w:rsidP="001A6C5F">
            <w:bookmarkStart w:id="7"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524B94" w:rsidRPr="00931575" w14:paraId="43786BA1" w14:textId="77777777" w:rsidTr="001A6C5F">
        <w:trPr>
          <w:trHeight w:hRule="exact" w:val="5783"/>
        </w:trPr>
        <w:tc>
          <w:tcPr>
            <w:tcW w:w="10423" w:type="dxa"/>
            <w:gridSpan w:val="2"/>
            <w:shd w:val="clear" w:color="auto" w:fill="auto"/>
          </w:tcPr>
          <w:p w14:paraId="49FE7FC4" w14:textId="77777777" w:rsidR="00524B94" w:rsidRPr="00931575" w:rsidRDefault="00524B94" w:rsidP="001A6C5F">
            <w:pPr>
              <w:pStyle w:val="Guidance"/>
            </w:pPr>
          </w:p>
        </w:tc>
      </w:tr>
      <w:tr w:rsidR="00524B94" w:rsidRPr="00931575" w14:paraId="1431BD4E" w14:textId="77777777" w:rsidTr="001A6C5F">
        <w:trPr>
          <w:cantSplit/>
          <w:trHeight w:hRule="exact" w:val="964"/>
        </w:trPr>
        <w:tc>
          <w:tcPr>
            <w:tcW w:w="10423" w:type="dxa"/>
            <w:gridSpan w:val="2"/>
            <w:shd w:val="clear" w:color="auto" w:fill="auto"/>
          </w:tcPr>
          <w:p w14:paraId="7DC5C8C4" w14:textId="77777777" w:rsidR="00524B94" w:rsidRPr="00931575" w:rsidRDefault="00524B94" w:rsidP="001A6C5F">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27B3F9C5" w14:textId="77777777" w:rsidR="00524B94" w:rsidRPr="00931575" w:rsidRDefault="00524B94" w:rsidP="001A6C5F">
            <w:pPr>
              <w:pStyle w:val="ZV"/>
              <w:framePr w:w="0" w:wrap="auto" w:vAnchor="margin" w:hAnchor="text" w:yAlign="inline"/>
            </w:pPr>
          </w:p>
          <w:p w14:paraId="3E81CA11" w14:textId="77777777" w:rsidR="00524B94" w:rsidRPr="00931575" w:rsidRDefault="00524B94" w:rsidP="001A6C5F"/>
        </w:tc>
      </w:tr>
      <w:bookmarkEnd w:id="1"/>
    </w:tbl>
    <w:p w14:paraId="411BB7A4" w14:textId="77777777" w:rsidR="00595831" w:rsidRPr="00595831" w:rsidRDefault="00595831" w:rsidP="00595831">
      <w:pPr>
        <w:overflowPunct/>
        <w:autoSpaceDE/>
        <w:autoSpaceDN/>
        <w:adjustRightInd/>
        <w:textAlignment w:val="auto"/>
        <w:sectPr w:rsidR="00595831" w:rsidRPr="00595831"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1A6C5F">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rPr>
            </w:pPr>
            <w:bookmarkStart w:id="9" w:name="page2"/>
          </w:p>
        </w:tc>
      </w:tr>
      <w:tr w:rsidR="00595831" w:rsidRPr="00595831" w14:paraId="54645973" w14:textId="77777777" w:rsidTr="001A6C5F">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rPr>
            </w:pPr>
            <w:bookmarkStart w:id="10" w:name="coords3gpp"/>
            <w:r w:rsidRPr="00595831">
              <w:rPr>
                <w:rFonts w:ascii="Arial" w:hAnsi="Arial"/>
                <w:b/>
                <w:i/>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pPr>
            <w:r w:rsidRPr="00595831">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3GPP support office address</w:t>
            </w:r>
          </w:p>
          <w:p w14:paraId="1E3C877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650 Route des Lucioles - Sophia Antipolis</w:t>
            </w:r>
          </w:p>
          <w:p w14:paraId="132640C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rPr>
            </w:pPr>
            <w:r w:rsidRPr="00595831">
              <w:rPr>
                <w:rFonts w:ascii="Arial" w:hAnsi="Arial"/>
                <w:sz w:val="18"/>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r w:rsidRPr="00595831">
              <w:rPr>
                <w:rFonts w:ascii="Arial" w:hAnsi="Arial"/>
                <w:sz w:val="18"/>
              </w:rPr>
              <w:t>http://www.3gpp.org</w:t>
            </w:r>
            <w:bookmarkEnd w:id="10"/>
          </w:p>
          <w:p w14:paraId="78E716D8" w14:textId="77777777" w:rsidR="00595831" w:rsidRPr="00595831" w:rsidRDefault="00595831" w:rsidP="00595831">
            <w:pPr>
              <w:overflowPunct/>
              <w:autoSpaceDE/>
              <w:autoSpaceDN/>
              <w:adjustRightInd/>
              <w:textAlignment w:val="auto"/>
            </w:pPr>
          </w:p>
        </w:tc>
      </w:tr>
      <w:tr w:rsidR="00595831" w:rsidRPr="00595831" w14:paraId="40BF23C5" w14:textId="77777777" w:rsidTr="001A6C5F">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rPr>
            </w:pPr>
            <w:bookmarkStart w:id="11" w:name="copyrightNotification"/>
            <w:r w:rsidRPr="00595831">
              <w:rPr>
                <w:rFonts w:ascii="Arial" w:hAnsi="Arial"/>
                <w:b/>
                <w:i/>
                <w:noProof/>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rPr>
            </w:pPr>
            <w:r w:rsidRPr="00595831">
              <w:rPr>
                <w:noProof/>
              </w:rPr>
              <w:t>No part may be reproduced except as authorized by written permission.</w:t>
            </w:r>
            <w:r w:rsidRPr="00595831">
              <w:rPr>
                <w:noProof/>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rPr>
            </w:pPr>
          </w:p>
          <w:p w14:paraId="5608FE40" w14:textId="3C110C78" w:rsidR="00595831" w:rsidRPr="00595831" w:rsidRDefault="00595831" w:rsidP="00595831">
            <w:pPr>
              <w:overflowPunct/>
              <w:autoSpaceDE/>
              <w:autoSpaceDN/>
              <w:adjustRightInd/>
              <w:spacing w:after="0"/>
              <w:jc w:val="center"/>
              <w:textAlignment w:val="auto"/>
              <w:rPr>
                <w:noProof/>
                <w:sz w:val="18"/>
              </w:rPr>
            </w:pPr>
            <w:r w:rsidRPr="00595831">
              <w:rPr>
                <w:noProof/>
                <w:sz w:val="18"/>
              </w:rPr>
              <w:t xml:space="preserve">© </w:t>
            </w:r>
            <w:r w:rsidR="00B60528" w:rsidRPr="00595831">
              <w:rPr>
                <w:noProof/>
                <w:sz w:val="18"/>
              </w:rPr>
              <w:t>202</w:t>
            </w:r>
            <w:r w:rsidR="00B60528">
              <w:rPr>
                <w:noProof/>
                <w:sz w:val="18"/>
              </w:rPr>
              <w:t>4</w:t>
            </w:r>
            <w:r w:rsidRPr="00595831">
              <w:rPr>
                <w:noProof/>
                <w:sz w:val="18"/>
              </w:rPr>
              <w:t>, 3GPP Organizational Partners (ARIB, ATIS, CCSA, ETSI, TSDSI, TTA, TTC).</w:t>
            </w:r>
            <w:bookmarkStart w:id="12" w:name="copyrightaddon"/>
            <w:bookmarkEnd w:id="12"/>
          </w:p>
          <w:p w14:paraId="320ED343" w14:textId="77777777" w:rsidR="00595831" w:rsidRPr="00595831" w:rsidRDefault="00595831" w:rsidP="00595831">
            <w:pPr>
              <w:overflowPunct/>
              <w:autoSpaceDE/>
              <w:autoSpaceDN/>
              <w:adjustRightInd/>
              <w:spacing w:after="0"/>
              <w:jc w:val="center"/>
              <w:textAlignment w:val="auto"/>
              <w:rPr>
                <w:noProof/>
                <w:sz w:val="18"/>
              </w:rPr>
            </w:pPr>
            <w:r w:rsidRPr="00595831">
              <w:rPr>
                <w:noProof/>
                <w:sz w:val="18"/>
              </w:rPr>
              <w:t>All rights reserved.</w:t>
            </w:r>
          </w:p>
          <w:p w14:paraId="7DCB8E66" w14:textId="77777777" w:rsidR="00595831" w:rsidRPr="00595831" w:rsidRDefault="00595831" w:rsidP="00595831">
            <w:pPr>
              <w:overflowPunct/>
              <w:autoSpaceDE/>
              <w:autoSpaceDN/>
              <w:adjustRightInd/>
              <w:spacing w:after="0"/>
              <w:textAlignment w:val="auto"/>
              <w:rPr>
                <w:noProof/>
                <w:sz w:val="18"/>
              </w:rPr>
            </w:pPr>
          </w:p>
          <w:p w14:paraId="0522CFD3" w14:textId="77777777" w:rsidR="00595831" w:rsidRPr="00595831" w:rsidRDefault="00595831" w:rsidP="00595831">
            <w:pPr>
              <w:overflowPunct/>
              <w:autoSpaceDE/>
              <w:autoSpaceDN/>
              <w:adjustRightInd/>
              <w:spacing w:after="0"/>
              <w:textAlignment w:val="auto"/>
              <w:rPr>
                <w:noProof/>
                <w:sz w:val="18"/>
              </w:rPr>
            </w:pPr>
            <w:r w:rsidRPr="00595831">
              <w:rPr>
                <w:noProof/>
                <w:sz w:val="18"/>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rPr>
            </w:pPr>
            <w:r w:rsidRPr="00595831">
              <w:rPr>
                <w:noProof/>
                <w:sz w:val="18"/>
              </w:rPr>
              <w:t>3GPP™ is a Trade Mark of ETSI registered for the benefit of its Members and of the 3GPP Organizational Partners</w:t>
            </w:r>
            <w:r w:rsidRPr="00595831">
              <w:rPr>
                <w:noProof/>
                <w:sz w:val="18"/>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rPr>
            </w:pPr>
            <w:r w:rsidRPr="00595831">
              <w:rPr>
                <w:noProof/>
                <w:sz w:val="18"/>
              </w:rPr>
              <w:t>GSM® and the GSM logo are registered and owned by the GSM Association</w:t>
            </w:r>
            <w:bookmarkEnd w:id="11"/>
          </w:p>
          <w:p w14:paraId="108B0803" w14:textId="77777777" w:rsidR="00595831" w:rsidRPr="00595831" w:rsidRDefault="00595831" w:rsidP="00595831">
            <w:pPr>
              <w:overflowPunct/>
              <w:autoSpaceDE/>
              <w:autoSpaceDN/>
              <w:adjustRightInd/>
              <w:textAlignment w:val="auto"/>
            </w:pPr>
          </w:p>
        </w:tc>
      </w:tr>
      <w:bookmarkEnd w:id="9"/>
    </w:tbl>
    <w:p w14:paraId="26331691" w14:textId="7FCC1DBF" w:rsidR="00080512" w:rsidRPr="00931575" w:rsidRDefault="00595831">
      <w:pPr>
        <w:pStyle w:val="TT"/>
      </w:pPr>
      <w:r w:rsidRPr="00595831">
        <w:rPr>
          <w:rFonts w:ascii="Times New Roman" w:hAnsi="Times New Roman"/>
          <w:sz w:val="20"/>
        </w:rPr>
        <w:br w:type="page"/>
      </w:r>
      <w:r w:rsidR="00080512" w:rsidRPr="00931575">
        <w:lastRenderedPageBreak/>
        <w:t>Contents</w:t>
      </w:r>
    </w:p>
    <w:p w14:paraId="5BF7E980" w14:textId="3BBAE458"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lang w:val="en-US"/>
        </w:rPr>
        <w:fldChar w:fldCharType="begin"/>
      </w:r>
      <w:r>
        <w:rPr>
          <w:lang w:val="en-US"/>
        </w:rPr>
        <w:instrText xml:space="preserve"> TOC \o "1-9" </w:instrText>
      </w:r>
      <w:r>
        <w:rPr>
          <w:lang w:val="en-US"/>
        </w:rPr>
        <w:fldChar w:fldCharType="separate"/>
      </w:r>
      <w:r>
        <w:rPr>
          <w:noProof/>
        </w:rPr>
        <w:t>Foreword</w:t>
      </w:r>
      <w:r>
        <w:rPr>
          <w:noProof/>
        </w:rPr>
        <w:tab/>
      </w:r>
      <w:r>
        <w:rPr>
          <w:noProof/>
        </w:rPr>
        <w:fldChar w:fldCharType="begin"/>
      </w:r>
      <w:r>
        <w:rPr>
          <w:noProof/>
        </w:rPr>
        <w:instrText xml:space="preserve"> PAGEREF _Toc176783268 \h </w:instrText>
      </w:r>
      <w:r>
        <w:rPr>
          <w:noProof/>
        </w:rPr>
      </w:r>
      <w:r>
        <w:rPr>
          <w:noProof/>
        </w:rPr>
        <w:fldChar w:fldCharType="separate"/>
      </w:r>
      <w:r>
        <w:rPr>
          <w:noProof/>
        </w:rPr>
        <w:t>31</w:t>
      </w:r>
      <w:r>
        <w:rPr>
          <w:noProof/>
        </w:rPr>
        <w:fldChar w:fldCharType="end"/>
      </w:r>
    </w:p>
    <w:p w14:paraId="50C5B954" w14:textId="0145A10E"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_Toc176783269 \h </w:instrText>
      </w:r>
      <w:r>
        <w:rPr>
          <w:noProof/>
        </w:rPr>
      </w:r>
      <w:r>
        <w:rPr>
          <w:noProof/>
        </w:rPr>
        <w:fldChar w:fldCharType="separate"/>
      </w:r>
      <w:r>
        <w:rPr>
          <w:noProof/>
        </w:rPr>
        <w:t>33</w:t>
      </w:r>
      <w:r>
        <w:rPr>
          <w:noProof/>
        </w:rPr>
        <w:fldChar w:fldCharType="end"/>
      </w:r>
    </w:p>
    <w:p w14:paraId="4C639F96" w14:textId="70C59DA1"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_Toc176783270 \h </w:instrText>
      </w:r>
      <w:r>
        <w:rPr>
          <w:noProof/>
        </w:rPr>
      </w:r>
      <w:r>
        <w:rPr>
          <w:noProof/>
        </w:rPr>
        <w:fldChar w:fldCharType="separate"/>
      </w:r>
      <w:r>
        <w:rPr>
          <w:noProof/>
        </w:rPr>
        <w:t>33</w:t>
      </w:r>
      <w:r>
        <w:rPr>
          <w:noProof/>
        </w:rPr>
        <w:fldChar w:fldCharType="end"/>
      </w:r>
    </w:p>
    <w:p w14:paraId="24EE0FB1" w14:textId="7A0C1EA8"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_Toc176783271 \h </w:instrText>
      </w:r>
      <w:r>
        <w:rPr>
          <w:noProof/>
        </w:rPr>
      </w:r>
      <w:r>
        <w:rPr>
          <w:noProof/>
        </w:rPr>
        <w:fldChar w:fldCharType="separate"/>
      </w:r>
      <w:r>
        <w:rPr>
          <w:noProof/>
        </w:rPr>
        <w:t>35</w:t>
      </w:r>
      <w:r>
        <w:rPr>
          <w:noProof/>
        </w:rPr>
        <w:fldChar w:fldCharType="end"/>
      </w:r>
    </w:p>
    <w:p w14:paraId="5BDCB6BE" w14:textId="2A1BA1F4"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_Toc176783272 \h </w:instrText>
      </w:r>
      <w:r>
        <w:rPr>
          <w:noProof/>
        </w:rPr>
      </w:r>
      <w:r>
        <w:rPr>
          <w:noProof/>
        </w:rPr>
        <w:fldChar w:fldCharType="separate"/>
      </w:r>
      <w:r>
        <w:rPr>
          <w:noProof/>
        </w:rPr>
        <w:t>35</w:t>
      </w:r>
      <w:r>
        <w:rPr>
          <w:noProof/>
        </w:rPr>
        <w:fldChar w:fldCharType="end"/>
      </w:r>
    </w:p>
    <w:p w14:paraId="3D5B6EC4" w14:textId="430681E2"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_Toc176783273 \h </w:instrText>
      </w:r>
      <w:r>
        <w:rPr>
          <w:noProof/>
        </w:rPr>
      </w:r>
      <w:r>
        <w:rPr>
          <w:noProof/>
        </w:rPr>
        <w:fldChar w:fldCharType="separate"/>
      </w:r>
      <w:r>
        <w:rPr>
          <w:noProof/>
        </w:rPr>
        <w:t>38</w:t>
      </w:r>
      <w:r>
        <w:rPr>
          <w:noProof/>
        </w:rPr>
        <w:fldChar w:fldCharType="end"/>
      </w:r>
    </w:p>
    <w:p w14:paraId="77B52393" w14:textId="36C55F7F"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_Toc176783274 \h </w:instrText>
      </w:r>
      <w:r>
        <w:rPr>
          <w:noProof/>
        </w:rPr>
      </w:r>
      <w:r>
        <w:rPr>
          <w:noProof/>
        </w:rPr>
        <w:fldChar w:fldCharType="separate"/>
      </w:r>
      <w:r>
        <w:rPr>
          <w:noProof/>
        </w:rPr>
        <w:t>40</w:t>
      </w:r>
      <w:r>
        <w:rPr>
          <w:noProof/>
        </w:rPr>
        <w:fldChar w:fldCharType="end"/>
      </w:r>
    </w:p>
    <w:p w14:paraId="7B22BE74" w14:textId="7B06A026"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 radiated test conditions and declarations</w:t>
      </w:r>
      <w:r>
        <w:rPr>
          <w:noProof/>
        </w:rPr>
        <w:tab/>
      </w:r>
      <w:r>
        <w:rPr>
          <w:noProof/>
        </w:rPr>
        <w:fldChar w:fldCharType="begin"/>
      </w:r>
      <w:r>
        <w:rPr>
          <w:noProof/>
        </w:rPr>
        <w:instrText xml:space="preserve"> PAGEREF _Toc176783275 \h </w:instrText>
      </w:r>
      <w:r>
        <w:rPr>
          <w:noProof/>
        </w:rPr>
      </w:r>
      <w:r>
        <w:rPr>
          <w:noProof/>
        </w:rPr>
        <w:fldChar w:fldCharType="separate"/>
      </w:r>
      <w:r>
        <w:rPr>
          <w:noProof/>
        </w:rPr>
        <w:t>42</w:t>
      </w:r>
      <w:r>
        <w:rPr>
          <w:noProof/>
        </w:rPr>
        <w:fldChar w:fldCharType="end"/>
      </w:r>
    </w:p>
    <w:p w14:paraId="7EF1524F" w14:textId="2EC20230"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Measurement uncertainties and test requirements</w:t>
      </w:r>
      <w:r>
        <w:rPr>
          <w:noProof/>
        </w:rPr>
        <w:tab/>
      </w:r>
      <w:r>
        <w:rPr>
          <w:noProof/>
        </w:rPr>
        <w:fldChar w:fldCharType="begin"/>
      </w:r>
      <w:r>
        <w:rPr>
          <w:noProof/>
        </w:rPr>
        <w:instrText xml:space="preserve"> PAGEREF _Toc176783276 \h </w:instrText>
      </w:r>
      <w:r>
        <w:rPr>
          <w:noProof/>
        </w:rPr>
      </w:r>
      <w:r>
        <w:rPr>
          <w:noProof/>
        </w:rPr>
        <w:fldChar w:fldCharType="separate"/>
      </w:r>
      <w:r>
        <w:rPr>
          <w:noProof/>
        </w:rPr>
        <w:t>42</w:t>
      </w:r>
      <w:r>
        <w:rPr>
          <w:noProof/>
        </w:rPr>
        <w:fldChar w:fldCharType="end"/>
      </w:r>
    </w:p>
    <w:p w14:paraId="0AEFAFBE" w14:textId="5743DEF6"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_Toc176783277 \h </w:instrText>
      </w:r>
      <w:r>
        <w:rPr>
          <w:noProof/>
        </w:rPr>
      </w:r>
      <w:r>
        <w:rPr>
          <w:noProof/>
        </w:rPr>
        <w:fldChar w:fldCharType="separate"/>
      </w:r>
      <w:r>
        <w:rPr>
          <w:noProof/>
        </w:rPr>
        <w:t>42</w:t>
      </w:r>
      <w:r>
        <w:rPr>
          <w:noProof/>
        </w:rPr>
        <w:fldChar w:fldCharType="end"/>
      </w:r>
    </w:p>
    <w:p w14:paraId="2835B60F" w14:textId="2DDB932A"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Acceptable uncertainty of OTA Test System</w:t>
      </w:r>
      <w:r>
        <w:rPr>
          <w:noProof/>
        </w:rPr>
        <w:tab/>
      </w:r>
      <w:r>
        <w:rPr>
          <w:noProof/>
        </w:rPr>
        <w:fldChar w:fldCharType="begin"/>
      </w:r>
      <w:r>
        <w:rPr>
          <w:noProof/>
        </w:rPr>
        <w:instrText xml:space="preserve"> PAGEREF _Toc176783278 \h </w:instrText>
      </w:r>
      <w:r>
        <w:rPr>
          <w:noProof/>
        </w:rPr>
      </w:r>
      <w:r>
        <w:rPr>
          <w:noProof/>
        </w:rPr>
        <w:fldChar w:fldCharType="separate"/>
      </w:r>
      <w:r>
        <w:rPr>
          <w:noProof/>
        </w:rPr>
        <w:t>44</w:t>
      </w:r>
      <w:r>
        <w:rPr>
          <w:noProof/>
        </w:rPr>
        <w:fldChar w:fldCharType="end"/>
      </w:r>
    </w:p>
    <w:p w14:paraId="2F963378" w14:textId="7AB7ADCD"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_Toc176783279 \h </w:instrText>
      </w:r>
      <w:r>
        <w:rPr>
          <w:noProof/>
        </w:rPr>
      </w:r>
      <w:r>
        <w:rPr>
          <w:noProof/>
        </w:rPr>
        <w:fldChar w:fldCharType="separate"/>
      </w:r>
      <w:r>
        <w:rPr>
          <w:noProof/>
        </w:rPr>
        <w:t>44</w:t>
      </w:r>
      <w:r>
        <w:rPr>
          <w:noProof/>
        </w:rPr>
        <w:fldChar w:fldCharType="end"/>
      </w:r>
    </w:p>
    <w:p w14:paraId="30414A27" w14:textId="69943F4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4.1.2.2</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transmitter</w:t>
      </w:r>
      <w:r>
        <w:rPr>
          <w:noProof/>
        </w:rPr>
        <w:tab/>
      </w:r>
      <w:r>
        <w:rPr>
          <w:noProof/>
        </w:rPr>
        <w:fldChar w:fldCharType="begin"/>
      </w:r>
      <w:r>
        <w:rPr>
          <w:noProof/>
        </w:rPr>
        <w:instrText xml:space="preserve"> PAGEREF _Toc176783280 \h </w:instrText>
      </w:r>
      <w:r>
        <w:rPr>
          <w:noProof/>
        </w:rPr>
      </w:r>
      <w:r>
        <w:rPr>
          <w:noProof/>
        </w:rPr>
        <w:fldChar w:fldCharType="separate"/>
      </w:r>
      <w:r>
        <w:rPr>
          <w:noProof/>
        </w:rPr>
        <w:t>45</w:t>
      </w:r>
      <w:r>
        <w:rPr>
          <w:noProof/>
        </w:rPr>
        <w:fldChar w:fldCharType="end"/>
      </w:r>
    </w:p>
    <w:p w14:paraId="53C67F8D" w14:textId="36AAAD83"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2.3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r>
      <w:r>
        <w:rPr>
          <w:noProof/>
        </w:rPr>
        <w:instrText xml:space="preserve"> PAGEREF _Toc176783281 \h </w:instrText>
      </w:r>
      <w:r>
        <w:rPr>
          <w:noProof/>
        </w:rPr>
      </w:r>
      <w:r>
        <w:rPr>
          <w:noProof/>
        </w:rPr>
        <w:fldChar w:fldCharType="separate"/>
      </w:r>
      <w:r>
        <w:rPr>
          <w:noProof/>
        </w:rPr>
        <w:t>47</w:t>
      </w:r>
      <w:r>
        <w:rPr>
          <w:noProof/>
        </w:rPr>
        <w:fldChar w:fldCharType="end"/>
      </w:r>
    </w:p>
    <w:p w14:paraId="011825B5" w14:textId="75BD8C1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2.4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w:t>
      </w:r>
      <w:r>
        <w:rPr>
          <w:noProof/>
        </w:rPr>
        <w:tab/>
      </w:r>
      <w:r>
        <w:rPr>
          <w:noProof/>
        </w:rPr>
        <w:fldChar w:fldCharType="begin"/>
      </w:r>
      <w:r>
        <w:rPr>
          <w:noProof/>
        </w:rPr>
        <w:instrText xml:space="preserve"> PAGEREF _Toc176783282 \h </w:instrText>
      </w:r>
      <w:r>
        <w:rPr>
          <w:noProof/>
        </w:rPr>
      </w:r>
      <w:r>
        <w:rPr>
          <w:noProof/>
        </w:rPr>
        <w:fldChar w:fldCharType="separate"/>
      </w:r>
      <w:r>
        <w:rPr>
          <w:noProof/>
        </w:rPr>
        <w:t>51</w:t>
      </w:r>
      <w:r>
        <w:rPr>
          <w:noProof/>
        </w:rPr>
        <w:fldChar w:fldCharType="end"/>
      </w:r>
    </w:p>
    <w:p w14:paraId="166B504C" w14:textId="23B99B4B"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sv-SE"/>
        </w:rPr>
        <w:t>Interpretation of measurement results</w:t>
      </w:r>
      <w:r>
        <w:rPr>
          <w:noProof/>
        </w:rPr>
        <w:tab/>
      </w:r>
      <w:r>
        <w:rPr>
          <w:noProof/>
        </w:rPr>
        <w:fldChar w:fldCharType="begin"/>
      </w:r>
      <w:r>
        <w:rPr>
          <w:noProof/>
        </w:rPr>
        <w:instrText xml:space="preserve"> PAGEREF _Toc176783283 \h </w:instrText>
      </w:r>
      <w:r>
        <w:rPr>
          <w:noProof/>
        </w:rPr>
      </w:r>
      <w:r>
        <w:rPr>
          <w:noProof/>
        </w:rPr>
        <w:fldChar w:fldCharType="separate"/>
      </w:r>
      <w:r>
        <w:rPr>
          <w:noProof/>
        </w:rPr>
        <w:t>52</w:t>
      </w:r>
      <w:r>
        <w:rPr>
          <w:noProof/>
        </w:rPr>
        <w:fldChar w:fldCharType="end"/>
      </w:r>
    </w:p>
    <w:p w14:paraId="2DF42849" w14:textId="2925CF5A"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Radiated requirement reference points</w:t>
      </w:r>
      <w:r>
        <w:rPr>
          <w:noProof/>
        </w:rPr>
        <w:tab/>
      </w:r>
      <w:r>
        <w:rPr>
          <w:noProof/>
        </w:rPr>
        <w:fldChar w:fldCharType="begin"/>
      </w:r>
      <w:r>
        <w:rPr>
          <w:noProof/>
        </w:rPr>
        <w:instrText xml:space="preserve"> PAGEREF _Toc176783284 \h </w:instrText>
      </w:r>
      <w:r>
        <w:rPr>
          <w:noProof/>
        </w:rPr>
      </w:r>
      <w:r>
        <w:rPr>
          <w:noProof/>
        </w:rPr>
        <w:fldChar w:fldCharType="separate"/>
      </w:r>
      <w:r>
        <w:rPr>
          <w:noProof/>
        </w:rPr>
        <w:t>52</w:t>
      </w:r>
      <w:r>
        <w:rPr>
          <w:noProof/>
        </w:rPr>
        <w:fldChar w:fldCharType="end"/>
      </w:r>
    </w:p>
    <w:p w14:paraId="0ABA521A" w14:textId="78E00378"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sidRPr="0069013F">
        <w:rPr>
          <w:noProof/>
          <w:snapToGrid w:val="0"/>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Base station classes</w:t>
      </w:r>
      <w:r>
        <w:rPr>
          <w:noProof/>
        </w:rPr>
        <w:tab/>
      </w:r>
      <w:r>
        <w:rPr>
          <w:noProof/>
        </w:rPr>
        <w:fldChar w:fldCharType="begin"/>
      </w:r>
      <w:r>
        <w:rPr>
          <w:noProof/>
        </w:rPr>
        <w:instrText xml:space="preserve"> PAGEREF _Toc176783285 \h </w:instrText>
      </w:r>
      <w:r>
        <w:rPr>
          <w:noProof/>
        </w:rPr>
      </w:r>
      <w:r>
        <w:rPr>
          <w:noProof/>
        </w:rPr>
        <w:fldChar w:fldCharType="separate"/>
      </w:r>
      <w:r>
        <w:rPr>
          <w:noProof/>
        </w:rPr>
        <w:t>54</w:t>
      </w:r>
      <w:r>
        <w:rPr>
          <w:noProof/>
        </w:rPr>
        <w:fldChar w:fldCharType="end"/>
      </w:r>
    </w:p>
    <w:p w14:paraId="28EC558C" w14:textId="3B210F89"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Regional requirements</w:t>
      </w:r>
      <w:r>
        <w:rPr>
          <w:noProof/>
        </w:rPr>
        <w:tab/>
      </w:r>
      <w:r>
        <w:rPr>
          <w:noProof/>
        </w:rPr>
        <w:fldChar w:fldCharType="begin"/>
      </w:r>
      <w:r>
        <w:rPr>
          <w:noProof/>
        </w:rPr>
        <w:instrText xml:space="preserve"> PAGEREF _Toc176783286 \h </w:instrText>
      </w:r>
      <w:r>
        <w:rPr>
          <w:noProof/>
        </w:rPr>
      </w:r>
      <w:r>
        <w:rPr>
          <w:noProof/>
        </w:rPr>
        <w:fldChar w:fldCharType="separate"/>
      </w:r>
      <w:r>
        <w:rPr>
          <w:noProof/>
        </w:rPr>
        <w:t>54</w:t>
      </w:r>
      <w:r>
        <w:rPr>
          <w:noProof/>
        </w:rPr>
        <w:fldChar w:fldCharType="end"/>
      </w:r>
    </w:p>
    <w:p w14:paraId="0D9AB07F" w14:textId="07F3AC32"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sidRPr="0069013F">
        <w:rPr>
          <w:rFonts w:cs="v4.2.0"/>
          <w:noProof/>
        </w:rPr>
        <w:t>4.5</w:t>
      </w:r>
      <w:r>
        <w:rPr>
          <w:rFonts w:asciiTheme="minorHAnsi" w:eastAsiaTheme="minorEastAsia" w:hAnsiTheme="minorHAnsi" w:cstheme="minorBidi"/>
          <w:noProof/>
          <w:kern w:val="2"/>
          <w:sz w:val="24"/>
          <w:szCs w:val="24"/>
          <w:lang w:eastAsia="en-GB"/>
          <w14:ligatures w14:val="standardContextual"/>
        </w:rPr>
        <w:tab/>
      </w:r>
      <w:r w:rsidRPr="0069013F">
        <w:rPr>
          <w:rFonts w:cs="v4.2.0"/>
          <w:noProof/>
        </w:rPr>
        <w:t>BS configurations</w:t>
      </w:r>
      <w:r>
        <w:rPr>
          <w:noProof/>
        </w:rPr>
        <w:tab/>
      </w:r>
      <w:r>
        <w:rPr>
          <w:noProof/>
        </w:rPr>
        <w:fldChar w:fldCharType="begin"/>
      </w:r>
      <w:r>
        <w:rPr>
          <w:noProof/>
        </w:rPr>
        <w:instrText xml:space="preserve"> PAGEREF _Toc176783287 \h </w:instrText>
      </w:r>
      <w:r>
        <w:rPr>
          <w:noProof/>
        </w:rPr>
      </w:r>
      <w:r>
        <w:rPr>
          <w:noProof/>
        </w:rPr>
        <w:fldChar w:fldCharType="separate"/>
      </w:r>
      <w:r>
        <w:rPr>
          <w:noProof/>
        </w:rPr>
        <w:t>55</w:t>
      </w:r>
      <w:r>
        <w:rPr>
          <w:noProof/>
        </w:rPr>
        <w:fldChar w:fldCharType="end"/>
      </w:r>
    </w:p>
    <w:p w14:paraId="02719EB1" w14:textId="06ED1294"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Transmit configurations</w:t>
      </w:r>
      <w:r>
        <w:rPr>
          <w:noProof/>
        </w:rPr>
        <w:tab/>
      </w:r>
      <w:r>
        <w:rPr>
          <w:noProof/>
        </w:rPr>
        <w:fldChar w:fldCharType="begin"/>
      </w:r>
      <w:r>
        <w:rPr>
          <w:noProof/>
        </w:rPr>
        <w:instrText xml:space="preserve"> PAGEREF _Toc176783288 \h </w:instrText>
      </w:r>
      <w:r>
        <w:rPr>
          <w:noProof/>
        </w:rPr>
      </w:r>
      <w:r>
        <w:rPr>
          <w:noProof/>
        </w:rPr>
        <w:fldChar w:fldCharType="separate"/>
      </w:r>
      <w:r>
        <w:rPr>
          <w:noProof/>
        </w:rPr>
        <w:t>55</w:t>
      </w:r>
      <w:r>
        <w:rPr>
          <w:noProof/>
        </w:rPr>
        <w:fldChar w:fldCharType="end"/>
      </w:r>
    </w:p>
    <w:p w14:paraId="5BE19E04" w14:textId="1524BD34"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Receive configurations</w:t>
      </w:r>
      <w:r>
        <w:rPr>
          <w:noProof/>
        </w:rPr>
        <w:tab/>
      </w:r>
      <w:r>
        <w:rPr>
          <w:noProof/>
        </w:rPr>
        <w:fldChar w:fldCharType="begin"/>
      </w:r>
      <w:r>
        <w:rPr>
          <w:noProof/>
        </w:rPr>
        <w:instrText xml:space="preserve"> PAGEREF _Toc176783289 \h </w:instrText>
      </w:r>
      <w:r>
        <w:rPr>
          <w:noProof/>
        </w:rPr>
      </w:r>
      <w:r>
        <w:rPr>
          <w:noProof/>
        </w:rPr>
        <w:fldChar w:fldCharType="separate"/>
      </w:r>
      <w:r>
        <w:rPr>
          <w:noProof/>
        </w:rPr>
        <w:t>56</w:t>
      </w:r>
      <w:r>
        <w:rPr>
          <w:noProof/>
        </w:rPr>
        <w:fldChar w:fldCharType="end"/>
      </w:r>
    </w:p>
    <w:p w14:paraId="7977DA01" w14:textId="24AF07D8"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Power supply options</w:t>
      </w:r>
      <w:r>
        <w:rPr>
          <w:noProof/>
        </w:rPr>
        <w:tab/>
      </w:r>
      <w:r>
        <w:rPr>
          <w:noProof/>
        </w:rPr>
        <w:fldChar w:fldCharType="begin"/>
      </w:r>
      <w:r>
        <w:rPr>
          <w:noProof/>
        </w:rPr>
        <w:instrText xml:space="preserve"> PAGEREF _Toc176783290 \h </w:instrText>
      </w:r>
      <w:r>
        <w:rPr>
          <w:noProof/>
        </w:rPr>
      </w:r>
      <w:r>
        <w:rPr>
          <w:noProof/>
        </w:rPr>
        <w:fldChar w:fldCharType="separate"/>
      </w:r>
      <w:r>
        <w:rPr>
          <w:noProof/>
        </w:rPr>
        <w:t>57</w:t>
      </w:r>
      <w:r>
        <w:rPr>
          <w:noProof/>
        </w:rPr>
        <w:fldChar w:fldCharType="end"/>
      </w:r>
    </w:p>
    <w:p w14:paraId="05F349A9" w14:textId="004168A3"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BS with integrated Iuant BS modem</w:t>
      </w:r>
      <w:r>
        <w:rPr>
          <w:noProof/>
        </w:rPr>
        <w:tab/>
      </w:r>
      <w:r>
        <w:rPr>
          <w:noProof/>
        </w:rPr>
        <w:fldChar w:fldCharType="begin"/>
      </w:r>
      <w:r>
        <w:rPr>
          <w:noProof/>
        </w:rPr>
        <w:instrText xml:space="preserve"> PAGEREF _Toc176783291 \h </w:instrText>
      </w:r>
      <w:r>
        <w:rPr>
          <w:noProof/>
        </w:rPr>
      </w:r>
      <w:r>
        <w:rPr>
          <w:noProof/>
        </w:rPr>
        <w:fldChar w:fldCharType="separate"/>
      </w:r>
      <w:r>
        <w:rPr>
          <w:noProof/>
        </w:rPr>
        <w:t>58</w:t>
      </w:r>
      <w:r>
        <w:rPr>
          <w:noProof/>
        </w:rPr>
        <w:fldChar w:fldCharType="end"/>
      </w:r>
    </w:p>
    <w:p w14:paraId="615D7E15" w14:textId="527F94DB"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sidRPr="0069013F">
        <w:rPr>
          <w:rFonts w:cs="v4.2.0"/>
          <w:noProof/>
        </w:rPr>
        <w:t>4.6</w:t>
      </w:r>
      <w:r>
        <w:rPr>
          <w:rFonts w:asciiTheme="minorHAnsi" w:eastAsiaTheme="minorEastAsia" w:hAnsiTheme="minorHAnsi" w:cstheme="minorBidi"/>
          <w:noProof/>
          <w:kern w:val="2"/>
          <w:sz w:val="24"/>
          <w:szCs w:val="24"/>
          <w:lang w:eastAsia="en-GB"/>
          <w14:ligatures w14:val="standardContextual"/>
        </w:rPr>
        <w:tab/>
      </w:r>
      <w:r w:rsidRPr="0069013F">
        <w:rPr>
          <w:rFonts w:cs="v4.2.0"/>
          <w:noProof/>
        </w:rPr>
        <w:t>Manufacturer</w:t>
      </w:r>
      <w:r>
        <w:rPr>
          <w:noProof/>
          <w:lang w:eastAsia="zh-CN"/>
        </w:rPr>
        <w:t>'</w:t>
      </w:r>
      <w:r w:rsidRPr="0069013F">
        <w:rPr>
          <w:rFonts w:cs="v4.2.0"/>
          <w:noProof/>
        </w:rPr>
        <w:t>s declarations</w:t>
      </w:r>
      <w:r>
        <w:rPr>
          <w:noProof/>
        </w:rPr>
        <w:tab/>
      </w:r>
      <w:r>
        <w:rPr>
          <w:noProof/>
        </w:rPr>
        <w:fldChar w:fldCharType="begin"/>
      </w:r>
      <w:r>
        <w:rPr>
          <w:noProof/>
        </w:rPr>
        <w:instrText xml:space="preserve"> PAGEREF _Toc176783292 \h </w:instrText>
      </w:r>
      <w:r>
        <w:rPr>
          <w:noProof/>
        </w:rPr>
      </w:r>
      <w:r>
        <w:rPr>
          <w:noProof/>
        </w:rPr>
        <w:fldChar w:fldCharType="separate"/>
      </w:r>
      <w:r>
        <w:rPr>
          <w:noProof/>
        </w:rPr>
        <w:t>58</w:t>
      </w:r>
      <w:r>
        <w:rPr>
          <w:noProof/>
        </w:rPr>
        <w:fldChar w:fldCharType="end"/>
      </w:r>
    </w:p>
    <w:p w14:paraId="5ABAD37A" w14:textId="35038409"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Test configurations</w:t>
      </w:r>
      <w:r>
        <w:rPr>
          <w:noProof/>
        </w:rPr>
        <w:tab/>
      </w:r>
      <w:r>
        <w:rPr>
          <w:noProof/>
        </w:rPr>
        <w:fldChar w:fldCharType="begin"/>
      </w:r>
      <w:r>
        <w:rPr>
          <w:noProof/>
        </w:rPr>
        <w:instrText xml:space="preserve"> PAGEREF _Toc176783293 \h </w:instrText>
      </w:r>
      <w:r>
        <w:rPr>
          <w:noProof/>
        </w:rPr>
      </w:r>
      <w:r>
        <w:rPr>
          <w:noProof/>
        </w:rPr>
        <w:fldChar w:fldCharType="separate"/>
      </w:r>
      <w:r>
        <w:rPr>
          <w:noProof/>
        </w:rPr>
        <w:t>68</w:t>
      </w:r>
      <w:r>
        <w:rPr>
          <w:noProof/>
        </w:rPr>
        <w:fldChar w:fldCharType="end"/>
      </w:r>
    </w:p>
    <w:p w14:paraId="4C4FE615" w14:textId="7DD3932F"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_Toc176783294 \h </w:instrText>
      </w:r>
      <w:r>
        <w:rPr>
          <w:noProof/>
        </w:rPr>
      </w:r>
      <w:r>
        <w:rPr>
          <w:noProof/>
        </w:rPr>
        <w:fldChar w:fldCharType="separate"/>
      </w:r>
      <w:r>
        <w:rPr>
          <w:noProof/>
        </w:rPr>
        <w:t>68</w:t>
      </w:r>
      <w:r>
        <w:rPr>
          <w:noProof/>
        </w:rPr>
        <w:fldChar w:fldCharType="end"/>
      </w:r>
    </w:p>
    <w:p w14:paraId="303A89A6" w14:textId="65B0AF08"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4.7.2</w:t>
      </w:r>
      <w:r>
        <w:rPr>
          <w:rFonts w:asciiTheme="minorHAnsi" w:eastAsiaTheme="minorEastAsia" w:hAnsiTheme="minorHAnsi" w:cstheme="minorBidi"/>
          <w:noProof/>
          <w:kern w:val="2"/>
          <w:sz w:val="24"/>
          <w:szCs w:val="24"/>
          <w:lang w:eastAsia="en-GB"/>
          <w14:ligatures w14:val="standardContextual"/>
        </w:rPr>
        <w:tab/>
      </w:r>
      <w:r>
        <w:rPr>
          <w:noProof/>
          <w:lang w:eastAsia="zh-CN"/>
        </w:rPr>
        <w:t>Test signal configurations</w:t>
      </w:r>
      <w:r>
        <w:rPr>
          <w:noProof/>
        </w:rPr>
        <w:tab/>
      </w:r>
      <w:r>
        <w:rPr>
          <w:noProof/>
        </w:rPr>
        <w:fldChar w:fldCharType="begin"/>
      </w:r>
      <w:r>
        <w:rPr>
          <w:noProof/>
        </w:rPr>
        <w:instrText xml:space="preserve"> PAGEREF _Toc176783295 \h </w:instrText>
      </w:r>
      <w:r>
        <w:rPr>
          <w:noProof/>
        </w:rPr>
      </w:r>
      <w:r>
        <w:rPr>
          <w:noProof/>
        </w:rPr>
        <w:fldChar w:fldCharType="separate"/>
      </w:r>
      <w:r>
        <w:rPr>
          <w:noProof/>
        </w:rPr>
        <w:t>69</w:t>
      </w:r>
      <w:r>
        <w:rPr>
          <w:noProof/>
        </w:rPr>
        <w:fldChar w:fldCharType="end"/>
      </w:r>
    </w:p>
    <w:p w14:paraId="50BF6CDC" w14:textId="4F025C31"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Test signal used to build Test Configurations</w:t>
      </w:r>
      <w:r>
        <w:rPr>
          <w:noProof/>
        </w:rPr>
        <w:tab/>
      </w:r>
      <w:r>
        <w:rPr>
          <w:noProof/>
        </w:rPr>
        <w:fldChar w:fldCharType="begin"/>
      </w:r>
      <w:r>
        <w:rPr>
          <w:noProof/>
        </w:rPr>
        <w:instrText xml:space="preserve"> PAGEREF _Toc176783296 \h </w:instrText>
      </w:r>
      <w:r>
        <w:rPr>
          <w:noProof/>
        </w:rPr>
      </w:r>
      <w:r>
        <w:rPr>
          <w:noProof/>
        </w:rPr>
        <w:fldChar w:fldCharType="separate"/>
      </w:r>
      <w:r>
        <w:rPr>
          <w:noProof/>
        </w:rPr>
        <w:t>69</w:t>
      </w:r>
      <w:r>
        <w:rPr>
          <w:noProof/>
        </w:rPr>
        <w:fldChar w:fldCharType="end"/>
      </w:r>
    </w:p>
    <w:p w14:paraId="5AC01FAB" w14:textId="63A59651"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4.7.2.2</w:t>
      </w:r>
      <w:r>
        <w:rPr>
          <w:rFonts w:asciiTheme="minorHAnsi" w:eastAsiaTheme="minorEastAsia" w:hAnsiTheme="minorHAnsi" w:cstheme="minorBidi"/>
          <w:noProof/>
          <w:kern w:val="2"/>
          <w:sz w:val="24"/>
          <w:szCs w:val="24"/>
          <w:lang w:eastAsia="en-GB"/>
          <w14:ligatures w14:val="standardContextual"/>
        </w:rPr>
        <w:tab/>
      </w:r>
      <w:r>
        <w:rPr>
          <w:noProof/>
          <w:lang w:eastAsia="zh-CN"/>
        </w:rPr>
        <w:t>NRTC1: Contiguous spectrum operation</w:t>
      </w:r>
      <w:r>
        <w:rPr>
          <w:noProof/>
        </w:rPr>
        <w:tab/>
      </w:r>
      <w:r>
        <w:rPr>
          <w:noProof/>
        </w:rPr>
        <w:fldChar w:fldCharType="begin"/>
      </w:r>
      <w:r>
        <w:rPr>
          <w:noProof/>
        </w:rPr>
        <w:instrText xml:space="preserve"> PAGEREF _Toc176783297 \h </w:instrText>
      </w:r>
      <w:r>
        <w:rPr>
          <w:noProof/>
        </w:rPr>
      </w:r>
      <w:r>
        <w:rPr>
          <w:noProof/>
        </w:rPr>
        <w:fldChar w:fldCharType="separate"/>
      </w:r>
      <w:r>
        <w:rPr>
          <w:noProof/>
        </w:rPr>
        <w:t>69</w:t>
      </w:r>
      <w:r>
        <w:rPr>
          <w:noProof/>
        </w:rPr>
        <w:fldChar w:fldCharType="end"/>
      </w:r>
    </w:p>
    <w:p w14:paraId="178BC49B" w14:textId="1F49929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NRTC1 generation</w:t>
      </w:r>
      <w:r>
        <w:rPr>
          <w:noProof/>
        </w:rPr>
        <w:tab/>
      </w:r>
      <w:r>
        <w:rPr>
          <w:noProof/>
        </w:rPr>
        <w:fldChar w:fldCharType="begin"/>
      </w:r>
      <w:r>
        <w:rPr>
          <w:noProof/>
        </w:rPr>
        <w:instrText xml:space="preserve"> PAGEREF _Toc176783298 \h </w:instrText>
      </w:r>
      <w:r>
        <w:rPr>
          <w:noProof/>
        </w:rPr>
      </w:r>
      <w:r>
        <w:rPr>
          <w:noProof/>
        </w:rPr>
        <w:fldChar w:fldCharType="separate"/>
      </w:r>
      <w:r>
        <w:rPr>
          <w:noProof/>
        </w:rPr>
        <w:t>69</w:t>
      </w:r>
      <w:r>
        <w:rPr>
          <w:noProof/>
        </w:rPr>
        <w:fldChar w:fldCharType="end"/>
      </w:r>
    </w:p>
    <w:p w14:paraId="68022DD8" w14:textId="03F4E016"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NRTC1 power allocation</w:t>
      </w:r>
      <w:r>
        <w:rPr>
          <w:noProof/>
        </w:rPr>
        <w:tab/>
      </w:r>
      <w:r>
        <w:rPr>
          <w:noProof/>
        </w:rPr>
        <w:fldChar w:fldCharType="begin"/>
      </w:r>
      <w:r>
        <w:rPr>
          <w:noProof/>
        </w:rPr>
        <w:instrText xml:space="preserve"> PAGEREF _Toc176783299 \h </w:instrText>
      </w:r>
      <w:r>
        <w:rPr>
          <w:noProof/>
        </w:rPr>
      </w:r>
      <w:r>
        <w:rPr>
          <w:noProof/>
        </w:rPr>
        <w:fldChar w:fldCharType="separate"/>
      </w:r>
      <w:r>
        <w:rPr>
          <w:noProof/>
        </w:rPr>
        <w:t>69</w:t>
      </w:r>
      <w:r>
        <w:rPr>
          <w:noProof/>
        </w:rPr>
        <w:fldChar w:fldCharType="end"/>
      </w:r>
    </w:p>
    <w:p w14:paraId="36A5B8DF" w14:textId="7A33B865"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NRTC2: Contiguous CA occupied bandwidth</w:t>
      </w:r>
      <w:r>
        <w:rPr>
          <w:noProof/>
        </w:rPr>
        <w:tab/>
      </w:r>
      <w:r>
        <w:rPr>
          <w:noProof/>
        </w:rPr>
        <w:fldChar w:fldCharType="begin"/>
      </w:r>
      <w:r>
        <w:rPr>
          <w:noProof/>
        </w:rPr>
        <w:instrText xml:space="preserve"> PAGEREF _Toc176783300 \h </w:instrText>
      </w:r>
      <w:r>
        <w:rPr>
          <w:noProof/>
        </w:rPr>
      </w:r>
      <w:r>
        <w:rPr>
          <w:noProof/>
        </w:rPr>
        <w:fldChar w:fldCharType="separate"/>
      </w:r>
      <w:r>
        <w:rPr>
          <w:noProof/>
        </w:rPr>
        <w:t>70</w:t>
      </w:r>
      <w:r>
        <w:rPr>
          <w:noProof/>
        </w:rPr>
        <w:fldChar w:fldCharType="end"/>
      </w:r>
    </w:p>
    <w:p w14:paraId="0EB21117" w14:textId="4DC4262F"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4.7.2.3.1</w:t>
      </w:r>
      <w:r>
        <w:rPr>
          <w:rFonts w:asciiTheme="minorHAnsi" w:eastAsiaTheme="minorEastAsia" w:hAnsiTheme="minorHAnsi" w:cstheme="minorBidi"/>
          <w:noProof/>
          <w:kern w:val="2"/>
          <w:sz w:val="24"/>
          <w:szCs w:val="24"/>
          <w:lang w:eastAsia="en-GB"/>
          <w14:ligatures w14:val="standardContextual"/>
        </w:rPr>
        <w:tab/>
      </w:r>
      <w:r>
        <w:rPr>
          <w:noProof/>
          <w:lang w:eastAsia="zh-CN"/>
        </w:rPr>
        <w:t>NRTC2 generation</w:t>
      </w:r>
      <w:r>
        <w:rPr>
          <w:noProof/>
        </w:rPr>
        <w:tab/>
      </w:r>
      <w:r>
        <w:rPr>
          <w:noProof/>
        </w:rPr>
        <w:fldChar w:fldCharType="begin"/>
      </w:r>
      <w:r>
        <w:rPr>
          <w:noProof/>
        </w:rPr>
        <w:instrText xml:space="preserve"> PAGEREF _Toc176783301 \h </w:instrText>
      </w:r>
      <w:r>
        <w:rPr>
          <w:noProof/>
        </w:rPr>
      </w:r>
      <w:r>
        <w:rPr>
          <w:noProof/>
        </w:rPr>
        <w:fldChar w:fldCharType="separate"/>
      </w:r>
      <w:r>
        <w:rPr>
          <w:noProof/>
        </w:rPr>
        <w:t>70</w:t>
      </w:r>
      <w:r>
        <w:rPr>
          <w:noProof/>
        </w:rPr>
        <w:fldChar w:fldCharType="end"/>
      </w:r>
    </w:p>
    <w:p w14:paraId="60465D2B" w14:textId="54E9F023"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NRTC2 </w:t>
      </w:r>
      <w:r>
        <w:rPr>
          <w:noProof/>
        </w:rPr>
        <w:t>power allocation</w:t>
      </w:r>
      <w:r>
        <w:rPr>
          <w:noProof/>
        </w:rPr>
        <w:tab/>
      </w:r>
      <w:r>
        <w:rPr>
          <w:noProof/>
        </w:rPr>
        <w:fldChar w:fldCharType="begin"/>
      </w:r>
      <w:r>
        <w:rPr>
          <w:noProof/>
        </w:rPr>
        <w:instrText xml:space="preserve"> PAGEREF _Toc176783302 \h </w:instrText>
      </w:r>
      <w:r>
        <w:rPr>
          <w:noProof/>
        </w:rPr>
      </w:r>
      <w:r>
        <w:rPr>
          <w:noProof/>
        </w:rPr>
        <w:fldChar w:fldCharType="separate"/>
      </w:r>
      <w:r>
        <w:rPr>
          <w:noProof/>
        </w:rPr>
        <w:t>70</w:t>
      </w:r>
      <w:r>
        <w:rPr>
          <w:noProof/>
        </w:rPr>
        <w:fldChar w:fldCharType="end"/>
      </w:r>
    </w:p>
    <w:p w14:paraId="06713535" w14:textId="7E803AF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NRTC3: Non-contiguo</w:t>
      </w:r>
      <w:r>
        <w:rPr>
          <w:noProof/>
          <w:lang w:eastAsia="zh-CN"/>
        </w:rPr>
        <w:t>u</w:t>
      </w:r>
      <w:r>
        <w:rPr>
          <w:noProof/>
        </w:rPr>
        <w:t>s spectrum operation</w:t>
      </w:r>
      <w:r>
        <w:rPr>
          <w:noProof/>
        </w:rPr>
        <w:tab/>
      </w:r>
      <w:r>
        <w:rPr>
          <w:noProof/>
        </w:rPr>
        <w:fldChar w:fldCharType="begin"/>
      </w:r>
      <w:r>
        <w:rPr>
          <w:noProof/>
        </w:rPr>
        <w:instrText xml:space="preserve"> PAGEREF _Toc176783303 \h </w:instrText>
      </w:r>
      <w:r>
        <w:rPr>
          <w:noProof/>
        </w:rPr>
      </w:r>
      <w:r>
        <w:rPr>
          <w:noProof/>
        </w:rPr>
        <w:fldChar w:fldCharType="separate"/>
      </w:r>
      <w:r>
        <w:rPr>
          <w:noProof/>
        </w:rPr>
        <w:t>70</w:t>
      </w:r>
      <w:r>
        <w:rPr>
          <w:noProof/>
        </w:rPr>
        <w:fldChar w:fldCharType="end"/>
      </w:r>
    </w:p>
    <w:p w14:paraId="4012EC06" w14:textId="14C4EE6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NRTC3 generation</w:t>
      </w:r>
      <w:r>
        <w:rPr>
          <w:noProof/>
        </w:rPr>
        <w:tab/>
      </w:r>
      <w:r>
        <w:rPr>
          <w:noProof/>
        </w:rPr>
        <w:fldChar w:fldCharType="begin"/>
      </w:r>
      <w:r>
        <w:rPr>
          <w:noProof/>
        </w:rPr>
        <w:instrText xml:space="preserve"> PAGEREF _Toc176783304 \h </w:instrText>
      </w:r>
      <w:r>
        <w:rPr>
          <w:noProof/>
        </w:rPr>
      </w:r>
      <w:r>
        <w:rPr>
          <w:noProof/>
        </w:rPr>
        <w:fldChar w:fldCharType="separate"/>
      </w:r>
      <w:r>
        <w:rPr>
          <w:noProof/>
        </w:rPr>
        <w:t>71</w:t>
      </w:r>
      <w:r>
        <w:rPr>
          <w:noProof/>
        </w:rPr>
        <w:fldChar w:fldCharType="end"/>
      </w:r>
    </w:p>
    <w:p w14:paraId="30F57DBE" w14:textId="6CA9FAB5"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4.7.2.4.2</w:t>
      </w:r>
      <w:r>
        <w:rPr>
          <w:rFonts w:asciiTheme="minorHAnsi" w:eastAsiaTheme="minorEastAsia" w:hAnsiTheme="minorHAnsi" w:cstheme="minorBidi"/>
          <w:noProof/>
          <w:kern w:val="2"/>
          <w:sz w:val="24"/>
          <w:szCs w:val="24"/>
          <w:lang w:eastAsia="en-GB"/>
          <w14:ligatures w14:val="standardContextual"/>
        </w:rPr>
        <w:tab/>
      </w:r>
      <w:r>
        <w:rPr>
          <w:noProof/>
        </w:rPr>
        <w:t xml:space="preserve">NRTC3 </w:t>
      </w:r>
      <w:r>
        <w:rPr>
          <w:noProof/>
          <w:lang w:eastAsia="zh-CN"/>
        </w:rPr>
        <w:t>power allocation</w:t>
      </w:r>
      <w:r>
        <w:rPr>
          <w:noProof/>
        </w:rPr>
        <w:tab/>
      </w:r>
      <w:r>
        <w:rPr>
          <w:noProof/>
        </w:rPr>
        <w:fldChar w:fldCharType="begin"/>
      </w:r>
      <w:r>
        <w:rPr>
          <w:noProof/>
        </w:rPr>
        <w:instrText xml:space="preserve"> PAGEREF _Toc176783305 \h </w:instrText>
      </w:r>
      <w:r>
        <w:rPr>
          <w:noProof/>
        </w:rPr>
      </w:r>
      <w:r>
        <w:rPr>
          <w:noProof/>
        </w:rPr>
        <w:fldChar w:fldCharType="separate"/>
      </w:r>
      <w:r>
        <w:rPr>
          <w:noProof/>
        </w:rPr>
        <w:t>71</w:t>
      </w:r>
      <w:r>
        <w:rPr>
          <w:noProof/>
        </w:rPr>
        <w:fldChar w:fldCharType="end"/>
      </w:r>
    </w:p>
    <w:p w14:paraId="54E5BA83" w14:textId="34A5E0C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rFonts w:asciiTheme="minorHAnsi" w:eastAsiaTheme="minorEastAsia" w:hAnsiTheme="minorHAnsi" w:cstheme="minorBidi"/>
          <w:noProof/>
          <w:kern w:val="2"/>
          <w:sz w:val="24"/>
          <w:szCs w:val="24"/>
          <w:lang w:eastAsia="en-GB"/>
          <w14:ligatures w14:val="standardContextual"/>
        </w:rPr>
        <w:tab/>
      </w:r>
      <w:r>
        <w:rPr>
          <w:noProof/>
        </w:rPr>
        <w:t xml:space="preserve">NRTC4: Multi-band </w:t>
      </w:r>
      <w:r>
        <w:rPr>
          <w:noProof/>
          <w:lang w:eastAsia="zh-CN"/>
        </w:rPr>
        <w:t>test configuration for full carrier allocation</w:t>
      </w:r>
      <w:r>
        <w:rPr>
          <w:noProof/>
        </w:rPr>
        <w:tab/>
      </w:r>
      <w:r>
        <w:rPr>
          <w:noProof/>
        </w:rPr>
        <w:fldChar w:fldCharType="begin"/>
      </w:r>
      <w:r>
        <w:rPr>
          <w:noProof/>
        </w:rPr>
        <w:instrText xml:space="preserve"> PAGEREF _Toc176783306 \h </w:instrText>
      </w:r>
      <w:r>
        <w:rPr>
          <w:noProof/>
        </w:rPr>
      </w:r>
      <w:r>
        <w:rPr>
          <w:noProof/>
        </w:rPr>
        <w:fldChar w:fldCharType="separate"/>
      </w:r>
      <w:r>
        <w:rPr>
          <w:noProof/>
        </w:rPr>
        <w:t>71</w:t>
      </w:r>
      <w:r>
        <w:rPr>
          <w:noProof/>
        </w:rPr>
        <w:fldChar w:fldCharType="end"/>
      </w:r>
    </w:p>
    <w:p w14:paraId="0C31214A" w14:textId="6BD13901"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NRTC4 generation</w:t>
      </w:r>
      <w:r>
        <w:rPr>
          <w:noProof/>
        </w:rPr>
        <w:tab/>
      </w:r>
      <w:r>
        <w:rPr>
          <w:noProof/>
        </w:rPr>
        <w:fldChar w:fldCharType="begin"/>
      </w:r>
      <w:r>
        <w:rPr>
          <w:noProof/>
        </w:rPr>
        <w:instrText xml:space="preserve"> PAGEREF _Toc176783307 \h </w:instrText>
      </w:r>
      <w:r>
        <w:rPr>
          <w:noProof/>
        </w:rPr>
      </w:r>
      <w:r>
        <w:rPr>
          <w:noProof/>
        </w:rPr>
        <w:fldChar w:fldCharType="separate"/>
      </w:r>
      <w:r>
        <w:rPr>
          <w:noProof/>
        </w:rPr>
        <w:t>71</w:t>
      </w:r>
      <w:r>
        <w:rPr>
          <w:noProof/>
        </w:rPr>
        <w:fldChar w:fldCharType="end"/>
      </w:r>
    </w:p>
    <w:p w14:paraId="53D6C45C" w14:textId="592A9A70"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NRTC4 power allocation</w:t>
      </w:r>
      <w:r>
        <w:rPr>
          <w:noProof/>
        </w:rPr>
        <w:tab/>
      </w:r>
      <w:r>
        <w:rPr>
          <w:noProof/>
        </w:rPr>
        <w:fldChar w:fldCharType="begin"/>
      </w:r>
      <w:r>
        <w:rPr>
          <w:noProof/>
        </w:rPr>
        <w:instrText xml:space="preserve"> PAGEREF _Toc176783308 \h </w:instrText>
      </w:r>
      <w:r>
        <w:rPr>
          <w:noProof/>
        </w:rPr>
      </w:r>
      <w:r>
        <w:rPr>
          <w:noProof/>
        </w:rPr>
        <w:fldChar w:fldCharType="separate"/>
      </w:r>
      <w:r>
        <w:rPr>
          <w:noProof/>
        </w:rPr>
        <w:t>72</w:t>
      </w:r>
      <w:r>
        <w:rPr>
          <w:noProof/>
        </w:rPr>
        <w:fldChar w:fldCharType="end"/>
      </w:r>
    </w:p>
    <w:p w14:paraId="7137EB44" w14:textId="701EDCC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rFonts w:asciiTheme="minorHAnsi" w:eastAsiaTheme="minorEastAsia" w:hAnsiTheme="minorHAnsi" w:cstheme="minorBidi"/>
          <w:noProof/>
          <w:kern w:val="2"/>
          <w:sz w:val="24"/>
          <w:szCs w:val="24"/>
          <w:lang w:eastAsia="en-GB"/>
          <w14:ligatures w14:val="standardContextual"/>
        </w:rPr>
        <w:tab/>
      </w:r>
      <w:r>
        <w:rPr>
          <w:noProof/>
        </w:rPr>
        <w:t xml:space="preserve">NRTC5: Multi-band </w:t>
      </w:r>
      <w:r>
        <w:rPr>
          <w:noProof/>
          <w:lang w:eastAsia="zh-CN"/>
        </w:rPr>
        <w:t>test configuration with high PSD per carrier</w:t>
      </w:r>
      <w:r>
        <w:rPr>
          <w:noProof/>
        </w:rPr>
        <w:tab/>
      </w:r>
      <w:r>
        <w:rPr>
          <w:noProof/>
        </w:rPr>
        <w:fldChar w:fldCharType="begin"/>
      </w:r>
      <w:r>
        <w:rPr>
          <w:noProof/>
        </w:rPr>
        <w:instrText xml:space="preserve"> PAGEREF _Toc176783309 \h </w:instrText>
      </w:r>
      <w:r>
        <w:rPr>
          <w:noProof/>
        </w:rPr>
      </w:r>
      <w:r>
        <w:rPr>
          <w:noProof/>
        </w:rPr>
        <w:fldChar w:fldCharType="separate"/>
      </w:r>
      <w:r>
        <w:rPr>
          <w:noProof/>
        </w:rPr>
        <w:t>72</w:t>
      </w:r>
      <w:r>
        <w:rPr>
          <w:noProof/>
        </w:rPr>
        <w:fldChar w:fldCharType="end"/>
      </w:r>
    </w:p>
    <w:p w14:paraId="0949747C" w14:textId="0878DEEB"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NRTC5 generation</w:t>
      </w:r>
      <w:r>
        <w:rPr>
          <w:noProof/>
        </w:rPr>
        <w:tab/>
      </w:r>
      <w:r>
        <w:rPr>
          <w:noProof/>
        </w:rPr>
        <w:fldChar w:fldCharType="begin"/>
      </w:r>
      <w:r>
        <w:rPr>
          <w:noProof/>
        </w:rPr>
        <w:instrText xml:space="preserve"> PAGEREF _Toc176783310 \h </w:instrText>
      </w:r>
      <w:r>
        <w:rPr>
          <w:noProof/>
        </w:rPr>
      </w:r>
      <w:r>
        <w:rPr>
          <w:noProof/>
        </w:rPr>
        <w:fldChar w:fldCharType="separate"/>
      </w:r>
      <w:r>
        <w:rPr>
          <w:noProof/>
        </w:rPr>
        <w:t>72</w:t>
      </w:r>
      <w:r>
        <w:rPr>
          <w:noProof/>
        </w:rPr>
        <w:fldChar w:fldCharType="end"/>
      </w:r>
    </w:p>
    <w:p w14:paraId="6206785C" w14:textId="2B10DA7E"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NRTC5 power allocation</w:t>
      </w:r>
      <w:r>
        <w:rPr>
          <w:noProof/>
        </w:rPr>
        <w:tab/>
      </w:r>
      <w:r>
        <w:rPr>
          <w:noProof/>
        </w:rPr>
        <w:fldChar w:fldCharType="begin"/>
      </w:r>
      <w:r>
        <w:rPr>
          <w:noProof/>
        </w:rPr>
        <w:instrText xml:space="preserve"> PAGEREF _Toc176783311 \h </w:instrText>
      </w:r>
      <w:r>
        <w:rPr>
          <w:noProof/>
        </w:rPr>
      </w:r>
      <w:r>
        <w:rPr>
          <w:noProof/>
        </w:rPr>
        <w:fldChar w:fldCharType="separate"/>
      </w:r>
      <w:r>
        <w:rPr>
          <w:noProof/>
        </w:rPr>
        <w:t>72</w:t>
      </w:r>
      <w:r>
        <w:rPr>
          <w:noProof/>
        </w:rPr>
        <w:fldChar w:fldCharType="end"/>
      </w:r>
    </w:p>
    <w:p w14:paraId="2D444DEB" w14:textId="6437F841"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sidRPr="0069013F">
        <w:rPr>
          <w:rFonts w:cs="v4.2.0"/>
          <w:noProof/>
        </w:rPr>
        <w:t>4.8</w:t>
      </w:r>
      <w:r>
        <w:rPr>
          <w:rFonts w:asciiTheme="minorHAnsi" w:eastAsiaTheme="minorEastAsia" w:hAnsiTheme="minorHAnsi" w:cstheme="minorBidi"/>
          <w:noProof/>
          <w:kern w:val="2"/>
          <w:sz w:val="24"/>
          <w:szCs w:val="24"/>
          <w:lang w:eastAsia="en-GB"/>
          <w14:ligatures w14:val="standardContextual"/>
        </w:rPr>
        <w:tab/>
      </w:r>
      <w:r w:rsidRPr="0069013F">
        <w:rPr>
          <w:rFonts w:cs="v4.2.0"/>
          <w:noProof/>
        </w:rPr>
        <w:t>Applicability of requirements</w:t>
      </w:r>
      <w:r>
        <w:rPr>
          <w:noProof/>
        </w:rPr>
        <w:tab/>
      </w:r>
      <w:r>
        <w:rPr>
          <w:noProof/>
        </w:rPr>
        <w:fldChar w:fldCharType="begin"/>
      </w:r>
      <w:r>
        <w:rPr>
          <w:noProof/>
        </w:rPr>
        <w:instrText xml:space="preserve"> PAGEREF _Toc176783312 \h </w:instrText>
      </w:r>
      <w:r>
        <w:rPr>
          <w:noProof/>
        </w:rPr>
      </w:r>
      <w:r>
        <w:rPr>
          <w:noProof/>
        </w:rPr>
        <w:fldChar w:fldCharType="separate"/>
      </w:r>
      <w:r>
        <w:rPr>
          <w:noProof/>
        </w:rPr>
        <w:t>73</w:t>
      </w:r>
      <w:r>
        <w:rPr>
          <w:noProof/>
        </w:rPr>
        <w:fldChar w:fldCharType="end"/>
      </w:r>
    </w:p>
    <w:p w14:paraId="306E0AD0" w14:textId="145DB08C"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4.8.1</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 set applicability</w:t>
      </w:r>
      <w:r>
        <w:rPr>
          <w:noProof/>
        </w:rPr>
        <w:tab/>
      </w:r>
      <w:r>
        <w:rPr>
          <w:noProof/>
        </w:rPr>
        <w:fldChar w:fldCharType="begin"/>
      </w:r>
      <w:r>
        <w:rPr>
          <w:noProof/>
        </w:rPr>
        <w:instrText xml:space="preserve"> PAGEREF _Toc176783313 \h </w:instrText>
      </w:r>
      <w:r>
        <w:rPr>
          <w:noProof/>
        </w:rPr>
      </w:r>
      <w:r>
        <w:rPr>
          <w:noProof/>
        </w:rPr>
        <w:fldChar w:fldCharType="separate"/>
      </w:r>
      <w:r>
        <w:rPr>
          <w:noProof/>
        </w:rPr>
        <w:t>73</w:t>
      </w:r>
      <w:r>
        <w:rPr>
          <w:noProof/>
        </w:rPr>
        <w:fldChar w:fldCharType="end"/>
      </w:r>
    </w:p>
    <w:p w14:paraId="08A18A42" w14:textId="35539B3E"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69013F">
        <w:rPr>
          <w:noProof/>
          <w:lang w:val="en-US"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69013F">
        <w:rPr>
          <w:rFonts w:eastAsia="SimSun"/>
          <w:noProof/>
        </w:rPr>
        <w:t xml:space="preserve">test configurations for </w:t>
      </w:r>
      <w:r w:rsidRPr="0069013F">
        <w:rPr>
          <w:rFonts w:eastAsia="SimSun"/>
          <w:i/>
          <w:noProof/>
        </w:rPr>
        <w:t>single-band RIB</w:t>
      </w:r>
      <w:r>
        <w:rPr>
          <w:noProof/>
        </w:rPr>
        <w:tab/>
      </w:r>
      <w:r>
        <w:rPr>
          <w:noProof/>
        </w:rPr>
        <w:fldChar w:fldCharType="begin"/>
      </w:r>
      <w:r>
        <w:rPr>
          <w:noProof/>
        </w:rPr>
        <w:instrText xml:space="preserve"> PAGEREF _Toc176783314 \h </w:instrText>
      </w:r>
      <w:r>
        <w:rPr>
          <w:noProof/>
        </w:rPr>
      </w:r>
      <w:r>
        <w:rPr>
          <w:noProof/>
        </w:rPr>
        <w:fldChar w:fldCharType="separate"/>
      </w:r>
      <w:r>
        <w:rPr>
          <w:noProof/>
        </w:rPr>
        <w:t>73</w:t>
      </w:r>
      <w:r>
        <w:rPr>
          <w:noProof/>
        </w:rPr>
        <w:fldChar w:fldCharType="end"/>
      </w:r>
    </w:p>
    <w:p w14:paraId="3841BE66" w14:textId="2C0F50F2"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69013F">
        <w:rPr>
          <w:noProof/>
          <w:lang w:val="en-US" w:eastAsia="zh-CN"/>
        </w:rPr>
        <w:t>8</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69013F">
        <w:rPr>
          <w:rFonts w:eastAsia="SimSun"/>
          <w:noProof/>
        </w:rPr>
        <w:t xml:space="preserve">test configurations for </w:t>
      </w:r>
      <w:r w:rsidRPr="0069013F">
        <w:rPr>
          <w:rFonts w:eastAsia="SimSun"/>
          <w:i/>
          <w:noProof/>
        </w:rPr>
        <w:t>multi-band RIB</w:t>
      </w:r>
      <w:r>
        <w:rPr>
          <w:noProof/>
        </w:rPr>
        <w:tab/>
      </w:r>
      <w:r>
        <w:rPr>
          <w:noProof/>
        </w:rPr>
        <w:fldChar w:fldCharType="begin"/>
      </w:r>
      <w:r>
        <w:rPr>
          <w:noProof/>
        </w:rPr>
        <w:instrText xml:space="preserve"> PAGEREF _Toc176783315 \h </w:instrText>
      </w:r>
      <w:r>
        <w:rPr>
          <w:noProof/>
        </w:rPr>
      </w:r>
      <w:r>
        <w:rPr>
          <w:noProof/>
        </w:rPr>
        <w:fldChar w:fldCharType="separate"/>
      </w:r>
      <w:r>
        <w:rPr>
          <w:noProof/>
        </w:rPr>
        <w:t>74</w:t>
      </w:r>
      <w:r>
        <w:rPr>
          <w:noProof/>
        </w:rPr>
        <w:fldChar w:fldCharType="end"/>
      </w:r>
    </w:p>
    <w:p w14:paraId="4D322047" w14:textId="4EB43E90"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sidRPr="0069013F">
        <w:rPr>
          <w:rFonts w:eastAsia="SimSun"/>
          <w:noProof/>
        </w:rPr>
        <w:t>4.8</w:t>
      </w:r>
      <w:r w:rsidRPr="0069013F">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69013F">
        <w:rPr>
          <w:rFonts w:eastAsia="SimSun"/>
          <w:noProof/>
        </w:rPr>
        <w:t>Additional conformance</w:t>
      </w:r>
      <w:r>
        <w:rPr>
          <w:noProof/>
        </w:rPr>
        <w:tab/>
      </w:r>
      <w:r>
        <w:rPr>
          <w:noProof/>
        </w:rPr>
        <w:fldChar w:fldCharType="begin"/>
      </w:r>
      <w:r>
        <w:rPr>
          <w:noProof/>
        </w:rPr>
        <w:instrText xml:space="preserve"> PAGEREF _Toc176783316 \h </w:instrText>
      </w:r>
      <w:r>
        <w:rPr>
          <w:noProof/>
        </w:rPr>
      </w:r>
      <w:r>
        <w:rPr>
          <w:noProof/>
        </w:rPr>
        <w:fldChar w:fldCharType="separate"/>
      </w:r>
      <w:r>
        <w:rPr>
          <w:noProof/>
        </w:rPr>
        <w:t>75</w:t>
      </w:r>
      <w:r>
        <w:rPr>
          <w:noProof/>
        </w:rPr>
        <w:fldChar w:fldCharType="end"/>
      </w:r>
    </w:p>
    <w:p w14:paraId="170D19BD" w14:textId="652D1E4F"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RF channels and test models</w:t>
      </w:r>
      <w:r>
        <w:rPr>
          <w:noProof/>
        </w:rPr>
        <w:tab/>
      </w:r>
      <w:r>
        <w:rPr>
          <w:noProof/>
        </w:rPr>
        <w:fldChar w:fldCharType="begin"/>
      </w:r>
      <w:r>
        <w:rPr>
          <w:noProof/>
        </w:rPr>
        <w:instrText xml:space="preserve"> PAGEREF _Toc176783317 \h </w:instrText>
      </w:r>
      <w:r>
        <w:rPr>
          <w:noProof/>
        </w:rPr>
      </w:r>
      <w:r>
        <w:rPr>
          <w:noProof/>
        </w:rPr>
        <w:fldChar w:fldCharType="separate"/>
      </w:r>
      <w:r>
        <w:rPr>
          <w:noProof/>
        </w:rPr>
        <w:t>76</w:t>
      </w:r>
      <w:r>
        <w:rPr>
          <w:noProof/>
        </w:rPr>
        <w:fldChar w:fldCharType="end"/>
      </w:r>
    </w:p>
    <w:p w14:paraId="6CA1283F" w14:textId="209E96B1"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RF channels</w:t>
      </w:r>
      <w:r>
        <w:rPr>
          <w:noProof/>
        </w:rPr>
        <w:tab/>
      </w:r>
      <w:r>
        <w:rPr>
          <w:noProof/>
        </w:rPr>
        <w:fldChar w:fldCharType="begin"/>
      </w:r>
      <w:r>
        <w:rPr>
          <w:noProof/>
        </w:rPr>
        <w:instrText xml:space="preserve"> PAGEREF _Toc176783318 \h </w:instrText>
      </w:r>
      <w:r>
        <w:rPr>
          <w:noProof/>
        </w:rPr>
      </w:r>
      <w:r>
        <w:rPr>
          <w:noProof/>
        </w:rPr>
        <w:fldChar w:fldCharType="separate"/>
      </w:r>
      <w:r>
        <w:rPr>
          <w:noProof/>
        </w:rPr>
        <w:t>76</w:t>
      </w:r>
      <w:r>
        <w:rPr>
          <w:noProof/>
        </w:rPr>
        <w:fldChar w:fldCharType="end"/>
      </w:r>
    </w:p>
    <w:p w14:paraId="7D91E8C0" w14:textId="0CB2E159"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Test models</w:t>
      </w:r>
      <w:r>
        <w:rPr>
          <w:noProof/>
        </w:rPr>
        <w:tab/>
      </w:r>
      <w:r>
        <w:rPr>
          <w:noProof/>
        </w:rPr>
        <w:fldChar w:fldCharType="begin"/>
      </w:r>
      <w:r>
        <w:rPr>
          <w:noProof/>
        </w:rPr>
        <w:instrText xml:space="preserve"> PAGEREF _Toc176783319 \h </w:instrText>
      </w:r>
      <w:r>
        <w:rPr>
          <w:noProof/>
        </w:rPr>
      </w:r>
      <w:r>
        <w:rPr>
          <w:noProof/>
        </w:rPr>
        <w:fldChar w:fldCharType="separate"/>
      </w:r>
      <w:r>
        <w:rPr>
          <w:noProof/>
        </w:rPr>
        <w:t>77</w:t>
      </w:r>
      <w:r>
        <w:rPr>
          <w:noProof/>
        </w:rPr>
        <w:fldChar w:fldCharType="end"/>
      </w:r>
    </w:p>
    <w:p w14:paraId="619B154B" w14:textId="350E2A73"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9.2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_Toc176783320 \h </w:instrText>
      </w:r>
      <w:r>
        <w:rPr>
          <w:noProof/>
        </w:rPr>
      </w:r>
      <w:r>
        <w:rPr>
          <w:noProof/>
        </w:rPr>
        <w:fldChar w:fldCharType="separate"/>
      </w:r>
      <w:r>
        <w:rPr>
          <w:noProof/>
        </w:rPr>
        <w:t>77</w:t>
      </w:r>
      <w:r>
        <w:rPr>
          <w:noProof/>
        </w:rPr>
        <w:fldChar w:fldCharType="end"/>
      </w:r>
    </w:p>
    <w:p w14:paraId="158CCEB7" w14:textId="4FDD5B41"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9.2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NR </w:t>
      </w:r>
      <w:r w:rsidRPr="0069013F">
        <w:rPr>
          <w:noProof/>
          <w:lang w:val="en-US" w:eastAsia="zh-CN"/>
        </w:rPr>
        <w:t xml:space="preserve">FR2 </w:t>
      </w:r>
      <w:r>
        <w:rPr>
          <w:noProof/>
        </w:rPr>
        <w:t>test models</w:t>
      </w:r>
      <w:r>
        <w:rPr>
          <w:noProof/>
        </w:rPr>
        <w:tab/>
      </w:r>
      <w:r>
        <w:rPr>
          <w:noProof/>
        </w:rPr>
        <w:fldChar w:fldCharType="begin"/>
      </w:r>
      <w:r>
        <w:rPr>
          <w:noProof/>
        </w:rPr>
        <w:instrText xml:space="preserve"> PAGEREF _Toc176783321 \h </w:instrText>
      </w:r>
      <w:r>
        <w:rPr>
          <w:noProof/>
        </w:rPr>
      </w:r>
      <w:r>
        <w:rPr>
          <w:noProof/>
        </w:rPr>
        <w:fldChar w:fldCharType="separate"/>
      </w:r>
      <w:r>
        <w:rPr>
          <w:noProof/>
        </w:rPr>
        <w:t>77</w:t>
      </w:r>
      <w:r>
        <w:rPr>
          <w:noProof/>
        </w:rPr>
        <w:fldChar w:fldCharType="end"/>
      </w:r>
    </w:p>
    <w:p w14:paraId="55E30E9B" w14:textId="40C3DE92"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4.9.2.2.1</w:t>
      </w:r>
      <w:r>
        <w:rPr>
          <w:rFonts w:asciiTheme="minorHAnsi" w:eastAsiaTheme="minorEastAsia" w:hAnsiTheme="minorHAnsi" w:cstheme="minorBidi"/>
          <w:noProof/>
          <w:kern w:val="2"/>
          <w:sz w:val="24"/>
          <w:szCs w:val="24"/>
          <w:lang w:eastAsia="en-GB"/>
          <w14:ligatures w14:val="standardContextual"/>
        </w:rPr>
        <w:tab/>
      </w:r>
      <w:r>
        <w:rPr>
          <w:noProof/>
        </w:rPr>
        <w:t xml:space="preserve">NR </w:t>
      </w:r>
      <w:r w:rsidRPr="0069013F">
        <w:rPr>
          <w:noProof/>
          <w:lang w:val="en-US" w:eastAsia="zh-CN"/>
        </w:rPr>
        <w:t xml:space="preserve">FR2 </w:t>
      </w:r>
      <w:r>
        <w:rPr>
          <w:noProof/>
        </w:rPr>
        <w:t>test model 1.1 (NR-</w:t>
      </w:r>
      <w:r w:rsidRPr="0069013F">
        <w:rPr>
          <w:noProof/>
          <w:lang w:val="en-US" w:eastAsia="zh-CN"/>
        </w:rPr>
        <w:t>FR2-</w:t>
      </w:r>
      <w:r>
        <w:rPr>
          <w:noProof/>
        </w:rPr>
        <w:t>TM1.1)</w:t>
      </w:r>
      <w:r>
        <w:rPr>
          <w:noProof/>
        </w:rPr>
        <w:tab/>
      </w:r>
      <w:r>
        <w:rPr>
          <w:noProof/>
        </w:rPr>
        <w:fldChar w:fldCharType="begin"/>
      </w:r>
      <w:r>
        <w:rPr>
          <w:noProof/>
        </w:rPr>
        <w:instrText xml:space="preserve"> PAGEREF _Toc176783322 \h </w:instrText>
      </w:r>
      <w:r>
        <w:rPr>
          <w:noProof/>
        </w:rPr>
      </w:r>
      <w:r>
        <w:rPr>
          <w:noProof/>
        </w:rPr>
        <w:fldChar w:fldCharType="separate"/>
      </w:r>
      <w:r>
        <w:rPr>
          <w:noProof/>
        </w:rPr>
        <w:t>78</w:t>
      </w:r>
      <w:r>
        <w:rPr>
          <w:noProof/>
        </w:rPr>
        <w:fldChar w:fldCharType="end"/>
      </w:r>
    </w:p>
    <w:p w14:paraId="02B43F22" w14:textId="4110CC0B"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4.9.2.2.2</w:t>
      </w:r>
      <w:r>
        <w:rPr>
          <w:rFonts w:asciiTheme="minorHAnsi" w:eastAsiaTheme="minorEastAsia" w:hAnsiTheme="minorHAnsi" w:cstheme="minorBidi"/>
          <w:noProof/>
          <w:kern w:val="2"/>
          <w:sz w:val="24"/>
          <w:szCs w:val="24"/>
          <w:lang w:eastAsia="en-GB"/>
          <w14:ligatures w14:val="standardContextual"/>
        </w:rPr>
        <w:tab/>
      </w:r>
      <w:r>
        <w:rPr>
          <w:noProof/>
        </w:rPr>
        <w:t>NR FR2 test model 2 (NR-</w:t>
      </w:r>
      <w:r w:rsidRPr="0069013F">
        <w:rPr>
          <w:noProof/>
          <w:lang w:val="en-US" w:eastAsia="zh-CN"/>
        </w:rPr>
        <w:t>FR2-</w:t>
      </w:r>
      <w:r>
        <w:rPr>
          <w:noProof/>
        </w:rPr>
        <w:t>TM2)</w:t>
      </w:r>
      <w:r>
        <w:rPr>
          <w:noProof/>
        </w:rPr>
        <w:tab/>
      </w:r>
      <w:r>
        <w:rPr>
          <w:noProof/>
        </w:rPr>
        <w:fldChar w:fldCharType="begin"/>
      </w:r>
      <w:r>
        <w:rPr>
          <w:noProof/>
        </w:rPr>
        <w:instrText xml:space="preserve"> PAGEREF _Toc176783323 \h </w:instrText>
      </w:r>
      <w:r>
        <w:rPr>
          <w:noProof/>
        </w:rPr>
      </w:r>
      <w:r>
        <w:rPr>
          <w:noProof/>
        </w:rPr>
        <w:fldChar w:fldCharType="separate"/>
      </w:r>
      <w:r>
        <w:rPr>
          <w:noProof/>
        </w:rPr>
        <w:t>79</w:t>
      </w:r>
      <w:r>
        <w:rPr>
          <w:noProof/>
        </w:rPr>
        <w:fldChar w:fldCharType="end"/>
      </w:r>
    </w:p>
    <w:p w14:paraId="57E6A144" w14:textId="234CB06C"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4.9.2.2.2a</w:t>
      </w:r>
      <w:r>
        <w:rPr>
          <w:rFonts w:asciiTheme="minorHAnsi" w:eastAsiaTheme="minorEastAsia" w:hAnsiTheme="minorHAnsi" w:cstheme="minorBidi"/>
          <w:noProof/>
          <w:kern w:val="2"/>
          <w:sz w:val="24"/>
          <w:szCs w:val="24"/>
          <w:lang w:eastAsia="en-GB"/>
          <w14:ligatures w14:val="standardContextual"/>
        </w:rPr>
        <w:tab/>
      </w:r>
      <w:r>
        <w:rPr>
          <w:noProof/>
        </w:rPr>
        <w:t>NR FR2 test model 2a (NR-</w:t>
      </w:r>
      <w:r w:rsidRPr="0069013F">
        <w:rPr>
          <w:noProof/>
          <w:lang w:val="en-US" w:eastAsia="zh-CN"/>
        </w:rPr>
        <w:t>FR2-</w:t>
      </w:r>
      <w:r>
        <w:rPr>
          <w:noProof/>
        </w:rPr>
        <w:t>TM2a)</w:t>
      </w:r>
      <w:r>
        <w:rPr>
          <w:noProof/>
        </w:rPr>
        <w:tab/>
      </w:r>
      <w:r>
        <w:rPr>
          <w:noProof/>
        </w:rPr>
        <w:fldChar w:fldCharType="begin"/>
      </w:r>
      <w:r>
        <w:rPr>
          <w:noProof/>
        </w:rPr>
        <w:instrText xml:space="preserve"> PAGEREF _Toc176783324 \h </w:instrText>
      </w:r>
      <w:r>
        <w:rPr>
          <w:noProof/>
        </w:rPr>
      </w:r>
      <w:r>
        <w:rPr>
          <w:noProof/>
        </w:rPr>
        <w:fldChar w:fldCharType="separate"/>
      </w:r>
      <w:r>
        <w:rPr>
          <w:noProof/>
        </w:rPr>
        <w:t>79</w:t>
      </w:r>
      <w:r>
        <w:rPr>
          <w:noProof/>
        </w:rPr>
        <w:fldChar w:fldCharType="end"/>
      </w:r>
    </w:p>
    <w:p w14:paraId="45C58419" w14:textId="03378B66"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4.9.2.2.3</w:t>
      </w:r>
      <w:r>
        <w:rPr>
          <w:rFonts w:asciiTheme="minorHAnsi" w:eastAsiaTheme="minorEastAsia" w:hAnsiTheme="minorHAnsi" w:cstheme="minorBidi"/>
          <w:noProof/>
          <w:kern w:val="2"/>
          <w:sz w:val="24"/>
          <w:szCs w:val="24"/>
          <w:lang w:eastAsia="en-GB"/>
          <w14:ligatures w14:val="standardContextual"/>
        </w:rPr>
        <w:tab/>
      </w:r>
      <w:r>
        <w:rPr>
          <w:noProof/>
        </w:rPr>
        <w:t>NR FR2 test model 3.1 (NR-FR2-TM3.1)</w:t>
      </w:r>
      <w:r>
        <w:rPr>
          <w:noProof/>
        </w:rPr>
        <w:tab/>
      </w:r>
      <w:r>
        <w:rPr>
          <w:noProof/>
        </w:rPr>
        <w:fldChar w:fldCharType="begin"/>
      </w:r>
      <w:r>
        <w:rPr>
          <w:noProof/>
        </w:rPr>
        <w:instrText xml:space="preserve"> PAGEREF _Toc176783325 \h </w:instrText>
      </w:r>
      <w:r>
        <w:rPr>
          <w:noProof/>
        </w:rPr>
      </w:r>
      <w:r>
        <w:rPr>
          <w:noProof/>
        </w:rPr>
        <w:fldChar w:fldCharType="separate"/>
      </w:r>
      <w:r>
        <w:rPr>
          <w:noProof/>
        </w:rPr>
        <w:t>80</w:t>
      </w:r>
      <w:r>
        <w:rPr>
          <w:noProof/>
        </w:rPr>
        <w:fldChar w:fldCharType="end"/>
      </w:r>
    </w:p>
    <w:p w14:paraId="45698E1F" w14:textId="70FE82A6"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4.9.2.2.4</w:t>
      </w:r>
      <w:r>
        <w:rPr>
          <w:rFonts w:asciiTheme="minorHAnsi" w:eastAsiaTheme="minorEastAsia" w:hAnsiTheme="minorHAnsi" w:cstheme="minorBidi"/>
          <w:noProof/>
          <w:kern w:val="2"/>
          <w:sz w:val="24"/>
          <w:szCs w:val="24"/>
          <w:lang w:eastAsia="en-GB"/>
          <w14:ligatures w14:val="standardContextual"/>
        </w:rPr>
        <w:tab/>
      </w:r>
      <w:r>
        <w:rPr>
          <w:noProof/>
        </w:rPr>
        <w:t>NR FR2 test model 3.1a (NR-FR2-TM3.1a)</w:t>
      </w:r>
      <w:r>
        <w:rPr>
          <w:noProof/>
        </w:rPr>
        <w:tab/>
      </w:r>
      <w:r>
        <w:rPr>
          <w:noProof/>
        </w:rPr>
        <w:fldChar w:fldCharType="begin"/>
      </w:r>
      <w:r>
        <w:rPr>
          <w:noProof/>
        </w:rPr>
        <w:instrText xml:space="preserve"> PAGEREF _Toc176783326 \h </w:instrText>
      </w:r>
      <w:r>
        <w:rPr>
          <w:noProof/>
        </w:rPr>
      </w:r>
      <w:r>
        <w:rPr>
          <w:noProof/>
        </w:rPr>
        <w:fldChar w:fldCharType="separate"/>
      </w:r>
      <w:r>
        <w:rPr>
          <w:noProof/>
        </w:rPr>
        <w:t>80</w:t>
      </w:r>
      <w:r>
        <w:rPr>
          <w:noProof/>
        </w:rPr>
        <w:fldChar w:fldCharType="end"/>
      </w:r>
    </w:p>
    <w:p w14:paraId="7D7E0955" w14:textId="6CD90862"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Pr>
          <w:noProof/>
        </w:rPr>
        <w:t>Data content of physical channels and signals for NR-FR2-TM</w:t>
      </w:r>
      <w:r>
        <w:rPr>
          <w:noProof/>
        </w:rPr>
        <w:tab/>
      </w:r>
      <w:r>
        <w:rPr>
          <w:noProof/>
        </w:rPr>
        <w:fldChar w:fldCharType="begin"/>
      </w:r>
      <w:r>
        <w:rPr>
          <w:noProof/>
        </w:rPr>
        <w:instrText xml:space="preserve"> PAGEREF _Toc176783327 \h </w:instrText>
      </w:r>
      <w:r>
        <w:rPr>
          <w:noProof/>
        </w:rPr>
      </w:r>
      <w:r>
        <w:rPr>
          <w:noProof/>
        </w:rPr>
        <w:fldChar w:fldCharType="separate"/>
      </w:r>
      <w:r>
        <w:rPr>
          <w:noProof/>
        </w:rPr>
        <w:t>80</w:t>
      </w:r>
      <w:r>
        <w:rPr>
          <w:noProof/>
        </w:rPr>
        <w:fldChar w:fldCharType="end"/>
      </w:r>
    </w:p>
    <w:p w14:paraId="67390C6B" w14:textId="112C0DA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4.9.2.3.1</w:t>
      </w:r>
      <w:r>
        <w:rPr>
          <w:rFonts w:asciiTheme="minorHAnsi" w:eastAsiaTheme="minorEastAsia" w:hAnsiTheme="minorHAnsi" w:cstheme="minorBidi"/>
          <w:noProof/>
          <w:kern w:val="2"/>
          <w:sz w:val="24"/>
          <w:szCs w:val="24"/>
          <w:lang w:eastAsia="en-GB"/>
          <w14:ligatures w14:val="standardContextual"/>
        </w:rPr>
        <w:tab/>
      </w:r>
      <w:r>
        <w:rPr>
          <w:noProof/>
        </w:rPr>
        <w:t>PDCCH</w:t>
      </w:r>
      <w:r>
        <w:rPr>
          <w:noProof/>
        </w:rPr>
        <w:tab/>
      </w:r>
      <w:r>
        <w:rPr>
          <w:noProof/>
        </w:rPr>
        <w:fldChar w:fldCharType="begin"/>
      </w:r>
      <w:r>
        <w:rPr>
          <w:noProof/>
        </w:rPr>
        <w:instrText xml:space="preserve"> PAGEREF _Toc176783328 \h </w:instrText>
      </w:r>
      <w:r>
        <w:rPr>
          <w:noProof/>
        </w:rPr>
      </w:r>
      <w:r>
        <w:rPr>
          <w:noProof/>
        </w:rPr>
        <w:fldChar w:fldCharType="separate"/>
      </w:r>
      <w:r>
        <w:rPr>
          <w:noProof/>
        </w:rPr>
        <w:t>81</w:t>
      </w:r>
      <w:r>
        <w:rPr>
          <w:noProof/>
        </w:rPr>
        <w:fldChar w:fldCharType="end"/>
      </w:r>
    </w:p>
    <w:p w14:paraId="129E5F88" w14:textId="3A489C59"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4.9.2.3.2</w:t>
      </w:r>
      <w:r>
        <w:rPr>
          <w:rFonts w:asciiTheme="minorHAnsi" w:eastAsiaTheme="minorEastAsia" w:hAnsiTheme="minorHAnsi" w:cstheme="minorBidi"/>
          <w:noProof/>
          <w:kern w:val="2"/>
          <w:sz w:val="24"/>
          <w:szCs w:val="24"/>
          <w:lang w:eastAsia="en-GB"/>
          <w14:ligatures w14:val="standardContextual"/>
        </w:rPr>
        <w:tab/>
      </w:r>
      <w:r>
        <w:rPr>
          <w:noProof/>
        </w:rPr>
        <w:t>PDSCH</w:t>
      </w:r>
      <w:r>
        <w:rPr>
          <w:noProof/>
        </w:rPr>
        <w:tab/>
      </w:r>
      <w:r>
        <w:rPr>
          <w:noProof/>
        </w:rPr>
        <w:fldChar w:fldCharType="begin"/>
      </w:r>
      <w:r>
        <w:rPr>
          <w:noProof/>
        </w:rPr>
        <w:instrText xml:space="preserve"> PAGEREF _Toc176783329 \h </w:instrText>
      </w:r>
      <w:r>
        <w:rPr>
          <w:noProof/>
        </w:rPr>
      </w:r>
      <w:r>
        <w:rPr>
          <w:noProof/>
        </w:rPr>
        <w:fldChar w:fldCharType="separate"/>
      </w:r>
      <w:r>
        <w:rPr>
          <w:noProof/>
        </w:rPr>
        <w:t>81</w:t>
      </w:r>
      <w:r>
        <w:rPr>
          <w:noProof/>
        </w:rPr>
        <w:fldChar w:fldCharType="end"/>
      </w:r>
    </w:p>
    <w:p w14:paraId="60C3A525" w14:textId="4D48DAB4"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Requirements for contiguous and non-contiguous spectrum</w:t>
      </w:r>
      <w:r>
        <w:rPr>
          <w:noProof/>
        </w:rPr>
        <w:tab/>
      </w:r>
      <w:r>
        <w:rPr>
          <w:noProof/>
        </w:rPr>
        <w:fldChar w:fldCharType="begin"/>
      </w:r>
      <w:r>
        <w:rPr>
          <w:noProof/>
        </w:rPr>
        <w:instrText xml:space="preserve"> PAGEREF _Toc176783330 \h </w:instrText>
      </w:r>
      <w:r>
        <w:rPr>
          <w:noProof/>
        </w:rPr>
      </w:r>
      <w:r>
        <w:rPr>
          <w:noProof/>
        </w:rPr>
        <w:fldChar w:fldCharType="separate"/>
      </w:r>
      <w:r>
        <w:rPr>
          <w:noProof/>
        </w:rPr>
        <w:t>82</w:t>
      </w:r>
      <w:r>
        <w:rPr>
          <w:noProof/>
        </w:rPr>
        <w:fldChar w:fldCharType="end"/>
      </w:r>
    </w:p>
    <w:p w14:paraId="4CA353E2" w14:textId="6582FACA"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Requirements for BS capable of multi-band operation</w:t>
      </w:r>
      <w:r>
        <w:rPr>
          <w:noProof/>
        </w:rPr>
        <w:tab/>
      </w:r>
      <w:r>
        <w:rPr>
          <w:noProof/>
        </w:rPr>
        <w:fldChar w:fldCharType="begin"/>
      </w:r>
      <w:r>
        <w:rPr>
          <w:noProof/>
        </w:rPr>
        <w:instrText xml:space="preserve"> PAGEREF _Toc176783331 \h </w:instrText>
      </w:r>
      <w:r>
        <w:rPr>
          <w:noProof/>
        </w:rPr>
      </w:r>
      <w:r>
        <w:rPr>
          <w:noProof/>
        </w:rPr>
        <w:fldChar w:fldCharType="separate"/>
      </w:r>
      <w:r>
        <w:rPr>
          <w:noProof/>
        </w:rPr>
        <w:t>82</w:t>
      </w:r>
      <w:r>
        <w:rPr>
          <w:noProof/>
        </w:rPr>
        <w:fldChar w:fldCharType="end"/>
      </w:r>
    </w:p>
    <w:p w14:paraId="30D5DDF8" w14:textId="001AAFCF"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Co-location requirements</w:t>
      </w:r>
      <w:r>
        <w:rPr>
          <w:noProof/>
        </w:rPr>
        <w:tab/>
      </w:r>
      <w:r>
        <w:rPr>
          <w:noProof/>
        </w:rPr>
        <w:fldChar w:fldCharType="begin"/>
      </w:r>
      <w:r>
        <w:rPr>
          <w:noProof/>
        </w:rPr>
        <w:instrText xml:space="preserve"> PAGEREF _Toc176783332 \h </w:instrText>
      </w:r>
      <w:r>
        <w:rPr>
          <w:noProof/>
        </w:rPr>
      </w:r>
      <w:r>
        <w:rPr>
          <w:noProof/>
        </w:rPr>
        <w:fldChar w:fldCharType="separate"/>
      </w:r>
      <w:r>
        <w:rPr>
          <w:noProof/>
        </w:rPr>
        <w:t>83</w:t>
      </w:r>
      <w:r>
        <w:rPr>
          <w:noProof/>
        </w:rPr>
        <w:fldChar w:fldCharType="end"/>
      </w:r>
    </w:p>
    <w:p w14:paraId="17B136E8" w14:textId="63F17F14"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69013F">
        <w:rPr>
          <w:noProof/>
          <w:lang w:val="en-US" w:eastAsia="zh-CN"/>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_Toc176783333 \h </w:instrText>
      </w:r>
      <w:r>
        <w:rPr>
          <w:noProof/>
        </w:rPr>
      </w:r>
      <w:r>
        <w:rPr>
          <w:noProof/>
        </w:rPr>
        <w:fldChar w:fldCharType="separate"/>
      </w:r>
      <w:r>
        <w:rPr>
          <w:noProof/>
        </w:rPr>
        <w:t>83</w:t>
      </w:r>
      <w:r>
        <w:rPr>
          <w:noProof/>
        </w:rPr>
        <w:fldChar w:fldCharType="end"/>
      </w:r>
    </w:p>
    <w:p w14:paraId="04942486" w14:textId="360A96F3"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4.12.2</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 test antenna</w:t>
      </w:r>
      <w:r>
        <w:rPr>
          <w:noProof/>
        </w:rPr>
        <w:tab/>
      </w:r>
      <w:r>
        <w:rPr>
          <w:noProof/>
        </w:rPr>
        <w:fldChar w:fldCharType="begin"/>
      </w:r>
      <w:r>
        <w:rPr>
          <w:noProof/>
        </w:rPr>
        <w:instrText xml:space="preserve"> PAGEREF _Toc176783334 \h </w:instrText>
      </w:r>
      <w:r>
        <w:rPr>
          <w:noProof/>
        </w:rPr>
      </w:r>
      <w:r>
        <w:rPr>
          <w:noProof/>
        </w:rPr>
        <w:fldChar w:fldCharType="separate"/>
      </w:r>
      <w:r>
        <w:rPr>
          <w:noProof/>
        </w:rPr>
        <w:t>83</w:t>
      </w:r>
      <w:r>
        <w:rPr>
          <w:noProof/>
        </w:rPr>
        <w:fldChar w:fldCharType="end"/>
      </w:r>
    </w:p>
    <w:p w14:paraId="4249CBAC" w14:textId="44F5D0C3"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_Toc176783335 \h </w:instrText>
      </w:r>
      <w:r>
        <w:rPr>
          <w:noProof/>
        </w:rPr>
      </w:r>
      <w:r>
        <w:rPr>
          <w:noProof/>
        </w:rPr>
        <w:fldChar w:fldCharType="separate"/>
      </w:r>
      <w:r>
        <w:rPr>
          <w:noProof/>
        </w:rPr>
        <w:t>83</w:t>
      </w:r>
      <w:r>
        <w:rPr>
          <w:noProof/>
        </w:rPr>
        <w:fldChar w:fldCharType="end"/>
      </w:r>
    </w:p>
    <w:p w14:paraId="241758A8" w14:textId="27C631DE"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69013F">
        <w:rPr>
          <w:noProof/>
          <w:lang w:val="en-US" w:eastAsia="zh-CN"/>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w:t>
      </w:r>
      <w:r w:rsidRPr="0069013F">
        <w:rPr>
          <w:noProof/>
          <w:lang w:val="en-US" w:eastAsia="zh-CN"/>
        </w:rPr>
        <w:t xml:space="preserve"> </w:t>
      </w:r>
      <w:r>
        <w:rPr>
          <w:noProof/>
          <w:lang w:eastAsia="zh-CN"/>
        </w:rPr>
        <w:t>test antenna</w:t>
      </w:r>
      <w:r w:rsidRPr="0069013F">
        <w:rPr>
          <w:noProof/>
          <w:lang w:val="en-US" w:eastAsia="zh-CN"/>
        </w:rPr>
        <w:t xml:space="preserve"> characteristics</w:t>
      </w:r>
      <w:r>
        <w:rPr>
          <w:noProof/>
        </w:rPr>
        <w:tab/>
      </w:r>
      <w:r>
        <w:rPr>
          <w:noProof/>
        </w:rPr>
        <w:fldChar w:fldCharType="begin"/>
      </w:r>
      <w:r>
        <w:rPr>
          <w:noProof/>
        </w:rPr>
        <w:instrText xml:space="preserve"> PAGEREF _Toc176783336 \h </w:instrText>
      </w:r>
      <w:r>
        <w:rPr>
          <w:noProof/>
        </w:rPr>
      </w:r>
      <w:r>
        <w:rPr>
          <w:noProof/>
        </w:rPr>
        <w:fldChar w:fldCharType="separate"/>
      </w:r>
      <w:r>
        <w:rPr>
          <w:noProof/>
        </w:rPr>
        <w:t>83</w:t>
      </w:r>
      <w:r>
        <w:rPr>
          <w:noProof/>
        </w:rPr>
        <w:fldChar w:fldCharType="end"/>
      </w:r>
    </w:p>
    <w:p w14:paraId="2EB0F056" w14:textId="7E51E3E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69013F">
        <w:rPr>
          <w:noProof/>
          <w:lang w:val="en-US" w:eastAsia="zh-CN"/>
        </w:rPr>
        <w:t>2</w:t>
      </w:r>
      <w:r>
        <w:rPr>
          <w:noProof/>
          <w:lang w:eastAsia="zh-CN"/>
        </w:rPr>
        <w:t>.2.</w:t>
      </w:r>
      <w:r w:rsidRPr="0069013F">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 test antenna</w:t>
      </w:r>
      <w:r w:rsidRPr="0069013F">
        <w:rPr>
          <w:noProof/>
          <w:lang w:val="en-US" w:eastAsia="zh-CN"/>
        </w:rPr>
        <w:t xml:space="preserve"> alignment</w:t>
      </w:r>
      <w:r>
        <w:rPr>
          <w:noProof/>
        </w:rPr>
        <w:tab/>
      </w:r>
      <w:r>
        <w:rPr>
          <w:noProof/>
        </w:rPr>
        <w:fldChar w:fldCharType="begin"/>
      </w:r>
      <w:r>
        <w:rPr>
          <w:noProof/>
        </w:rPr>
        <w:instrText xml:space="preserve"> PAGEREF _Toc176783337 \h </w:instrText>
      </w:r>
      <w:r>
        <w:rPr>
          <w:noProof/>
        </w:rPr>
      </w:r>
      <w:r>
        <w:rPr>
          <w:noProof/>
        </w:rPr>
        <w:fldChar w:fldCharType="separate"/>
      </w:r>
      <w:r>
        <w:rPr>
          <w:noProof/>
        </w:rPr>
        <w:t>84</w:t>
      </w:r>
      <w:r>
        <w:rPr>
          <w:noProof/>
        </w:rPr>
        <w:fldChar w:fldCharType="end"/>
      </w:r>
    </w:p>
    <w:p w14:paraId="5500DBC6" w14:textId="465995E8"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Format and interpretation of tests</w:t>
      </w:r>
      <w:r>
        <w:rPr>
          <w:noProof/>
        </w:rPr>
        <w:tab/>
      </w:r>
      <w:r>
        <w:rPr>
          <w:noProof/>
        </w:rPr>
        <w:fldChar w:fldCharType="begin"/>
      </w:r>
      <w:r>
        <w:rPr>
          <w:noProof/>
        </w:rPr>
        <w:instrText xml:space="preserve"> PAGEREF _Toc176783338 \h </w:instrText>
      </w:r>
      <w:r>
        <w:rPr>
          <w:noProof/>
        </w:rPr>
      </w:r>
      <w:r>
        <w:rPr>
          <w:noProof/>
        </w:rPr>
        <w:fldChar w:fldCharType="separate"/>
      </w:r>
      <w:r>
        <w:rPr>
          <w:noProof/>
        </w:rPr>
        <w:t>85</w:t>
      </w:r>
      <w:r>
        <w:rPr>
          <w:noProof/>
        </w:rPr>
        <w:fldChar w:fldCharType="end"/>
      </w:r>
    </w:p>
    <w:p w14:paraId="1CFC0E2D" w14:textId="2161863E"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4.14</w:t>
      </w:r>
      <w:r>
        <w:rPr>
          <w:rFonts w:asciiTheme="minorHAnsi" w:eastAsiaTheme="minorEastAsia" w:hAnsiTheme="minorHAnsi" w:cstheme="minorBidi"/>
          <w:noProof/>
          <w:kern w:val="2"/>
          <w:sz w:val="24"/>
          <w:szCs w:val="24"/>
          <w:lang w:eastAsia="en-GB"/>
          <w14:ligatures w14:val="standardContextual"/>
        </w:rPr>
        <w:tab/>
      </w:r>
      <w:r>
        <w:rPr>
          <w:noProof/>
        </w:rPr>
        <w:t>Reference coordinate system</w:t>
      </w:r>
      <w:r>
        <w:rPr>
          <w:noProof/>
        </w:rPr>
        <w:tab/>
      </w:r>
      <w:r>
        <w:rPr>
          <w:noProof/>
        </w:rPr>
        <w:fldChar w:fldCharType="begin"/>
      </w:r>
      <w:r>
        <w:rPr>
          <w:noProof/>
        </w:rPr>
        <w:instrText xml:space="preserve"> PAGEREF _Toc176783339 \h </w:instrText>
      </w:r>
      <w:r>
        <w:rPr>
          <w:noProof/>
        </w:rPr>
      </w:r>
      <w:r>
        <w:rPr>
          <w:noProof/>
        </w:rPr>
        <w:fldChar w:fldCharType="separate"/>
      </w:r>
      <w:r>
        <w:rPr>
          <w:noProof/>
        </w:rPr>
        <w:t>86</w:t>
      </w:r>
      <w:r>
        <w:rPr>
          <w:noProof/>
        </w:rPr>
        <w:fldChar w:fldCharType="end"/>
      </w:r>
    </w:p>
    <w:p w14:paraId="0CB8A69F" w14:textId="33F02EFC"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Operating bands and channel arrangement</w:t>
      </w:r>
      <w:r>
        <w:rPr>
          <w:noProof/>
        </w:rPr>
        <w:tab/>
      </w:r>
      <w:r>
        <w:rPr>
          <w:noProof/>
        </w:rPr>
        <w:fldChar w:fldCharType="begin"/>
      </w:r>
      <w:r>
        <w:rPr>
          <w:noProof/>
        </w:rPr>
        <w:instrText xml:space="preserve"> PAGEREF _Toc176783340 \h </w:instrText>
      </w:r>
      <w:r>
        <w:rPr>
          <w:noProof/>
        </w:rPr>
      </w:r>
      <w:r>
        <w:rPr>
          <w:noProof/>
        </w:rPr>
        <w:fldChar w:fldCharType="separate"/>
      </w:r>
      <w:r>
        <w:rPr>
          <w:noProof/>
        </w:rPr>
        <w:t>88</w:t>
      </w:r>
      <w:r>
        <w:rPr>
          <w:noProof/>
        </w:rPr>
        <w:fldChar w:fldCharType="end"/>
      </w:r>
    </w:p>
    <w:p w14:paraId="22DCE62C" w14:textId="103FEE1A"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Radiated transmitter characteristics</w:t>
      </w:r>
      <w:r>
        <w:rPr>
          <w:noProof/>
        </w:rPr>
        <w:tab/>
      </w:r>
      <w:r>
        <w:rPr>
          <w:noProof/>
        </w:rPr>
        <w:fldChar w:fldCharType="begin"/>
      </w:r>
      <w:r>
        <w:rPr>
          <w:noProof/>
        </w:rPr>
        <w:instrText xml:space="preserve"> PAGEREF _Toc176783341 \h </w:instrText>
      </w:r>
      <w:r>
        <w:rPr>
          <w:noProof/>
        </w:rPr>
      </w:r>
      <w:r>
        <w:rPr>
          <w:noProof/>
        </w:rPr>
        <w:fldChar w:fldCharType="separate"/>
      </w:r>
      <w:r>
        <w:rPr>
          <w:noProof/>
        </w:rPr>
        <w:t>89</w:t>
      </w:r>
      <w:r>
        <w:rPr>
          <w:noProof/>
        </w:rPr>
        <w:fldChar w:fldCharType="end"/>
      </w:r>
    </w:p>
    <w:p w14:paraId="0F76F99C" w14:textId="31010AB4"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_Toc176783342 \h </w:instrText>
      </w:r>
      <w:r>
        <w:rPr>
          <w:noProof/>
        </w:rPr>
      </w:r>
      <w:r>
        <w:rPr>
          <w:noProof/>
        </w:rPr>
        <w:fldChar w:fldCharType="separate"/>
      </w:r>
      <w:r>
        <w:rPr>
          <w:noProof/>
        </w:rPr>
        <w:t>89</w:t>
      </w:r>
      <w:r>
        <w:rPr>
          <w:noProof/>
        </w:rPr>
        <w:fldChar w:fldCharType="end"/>
      </w:r>
    </w:p>
    <w:p w14:paraId="62527E0E" w14:textId="1B2FD821"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Radiated transmit power</w:t>
      </w:r>
      <w:r>
        <w:rPr>
          <w:noProof/>
        </w:rPr>
        <w:tab/>
      </w:r>
      <w:r>
        <w:rPr>
          <w:noProof/>
        </w:rPr>
        <w:fldChar w:fldCharType="begin"/>
      </w:r>
      <w:r>
        <w:rPr>
          <w:noProof/>
        </w:rPr>
        <w:instrText xml:space="preserve"> PAGEREF _Toc176783343 \h </w:instrText>
      </w:r>
      <w:r>
        <w:rPr>
          <w:noProof/>
        </w:rPr>
      </w:r>
      <w:r>
        <w:rPr>
          <w:noProof/>
        </w:rPr>
        <w:fldChar w:fldCharType="separate"/>
      </w:r>
      <w:r>
        <w:rPr>
          <w:noProof/>
        </w:rPr>
        <w:t>89</w:t>
      </w:r>
      <w:r>
        <w:rPr>
          <w:noProof/>
        </w:rPr>
        <w:fldChar w:fldCharType="end"/>
      </w:r>
    </w:p>
    <w:p w14:paraId="11BADB9F" w14:textId="259A39F6"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_Toc176783344 \h </w:instrText>
      </w:r>
      <w:r>
        <w:rPr>
          <w:noProof/>
        </w:rPr>
      </w:r>
      <w:r>
        <w:rPr>
          <w:noProof/>
        </w:rPr>
        <w:fldChar w:fldCharType="separate"/>
      </w:r>
      <w:r>
        <w:rPr>
          <w:noProof/>
        </w:rPr>
        <w:t>89</w:t>
      </w:r>
      <w:r>
        <w:rPr>
          <w:noProof/>
        </w:rPr>
        <w:fldChar w:fldCharType="end"/>
      </w:r>
    </w:p>
    <w:p w14:paraId="488811E4" w14:textId="77889C9F"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_Toc176783345 \h </w:instrText>
      </w:r>
      <w:r>
        <w:rPr>
          <w:noProof/>
        </w:rPr>
      </w:r>
      <w:r>
        <w:rPr>
          <w:noProof/>
        </w:rPr>
        <w:fldChar w:fldCharType="separate"/>
      </w:r>
      <w:r>
        <w:rPr>
          <w:noProof/>
        </w:rPr>
        <w:t>90</w:t>
      </w:r>
      <w:r>
        <w:rPr>
          <w:noProof/>
        </w:rPr>
        <w:fldChar w:fldCharType="end"/>
      </w:r>
    </w:p>
    <w:p w14:paraId="27233B56" w14:textId="2D35C949"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_Toc176783346 \h </w:instrText>
      </w:r>
      <w:r>
        <w:rPr>
          <w:noProof/>
        </w:rPr>
      </w:r>
      <w:r>
        <w:rPr>
          <w:noProof/>
        </w:rPr>
        <w:fldChar w:fldCharType="separate"/>
      </w:r>
      <w:r>
        <w:rPr>
          <w:noProof/>
        </w:rPr>
        <w:t>90</w:t>
      </w:r>
      <w:r>
        <w:rPr>
          <w:noProof/>
        </w:rPr>
        <w:fldChar w:fldCharType="end"/>
      </w:r>
    </w:p>
    <w:p w14:paraId="0DA80E1D" w14:textId="055BF6C1"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2</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_Toc176783347 \h </w:instrText>
      </w:r>
      <w:r>
        <w:rPr>
          <w:noProof/>
        </w:rPr>
      </w:r>
      <w:r>
        <w:rPr>
          <w:noProof/>
        </w:rPr>
        <w:fldChar w:fldCharType="separate"/>
      </w:r>
      <w:r>
        <w:rPr>
          <w:noProof/>
        </w:rPr>
        <w:t>90</w:t>
      </w:r>
      <w:r>
        <w:rPr>
          <w:noProof/>
        </w:rPr>
        <w:fldChar w:fldCharType="end"/>
      </w:r>
    </w:p>
    <w:p w14:paraId="03322709" w14:textId="104C8FAB"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_Toc176783348 \h </w:instrText>
      </w:r>
      <w:r>
        <w:rPr>
          <w:noProof/>
        </w:rPr>
      </w:r>
      <w:r>
        <w:rPr>
          <w:noProof/>
        </w:rPr>
        <w:fldChar w:fldCharType="separate"/>
      </w:r>
      <w:r>
        <w:rPr>
          <w:noProof/>
        </w:rPr>
        <w:t>90</w:t>
      </w:r>
      <w:r>
        <w:rPr>
          <w:noProof/>
        </w:rPr>
        <w:fldChar w:fldCharType="end"/>
      </w:r>
    </w:p>
    <w:p w14:paraId="36103619" w14:textId="50CFB821"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_Toc176783349 \h </w:instrText>
      </w:r>
      <w:r>
        <w:rPr>
          <w:noProof/>
        </w:rPr>
      </w:r>
      <w:r>
        <w:rPr>
          <w:noProof/>
        </w:rPr>
        <w:fldChar w:fldCharType="separate"/>
      </w:r>
      <w:r>
        <w:rPr>
          <w:noProof/>
        </w:rPr>
        <w:t>90</w:t>
      </w:r>
      <w:r>
        <w:rPr>
          <w:noProof/>
        </w:rPr>
        <w:fldChar w:fldCharType="end"/>
      </w:r>
    </w:p>
    <w:p w14:paraId="26F82EE8" w14:textId="43A67DEA"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2</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_Toc176783350 \h </w:instrText>
      </w:r>
      <w:r>
        <w:rPr>
          <w:noProof/>
        </w:rPr>
      </w:r>
      <w:r>
        <w:rPr>
          <w:noProof/>
        </w:rPr>
        <w:fldChar w:fldCharType="separate"/>
      </w:r>
      <w:r>
        <w:rPr>
          <w:noProof/>
        </w:rPr>
        <w:t>91</w:t>
      </w:r>
      <w:r>
        <w:rPr>
          <w:noProof/>
        </w:rPr>
        <w:fldChar w:fldCharType="end"/>
      </w:r>
    </w:p>
    <w:p w14:paraId="1A2C5240" w14:textId="1849E418"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w:t>
      </w:r>
      <w:r>
        <w:rPr>
          <w:noProof/>
        </w:rPr>
        <w:tab/>
      </w:r>
      <w:r>
        <w:rPr>
          <w:noProof/>
        </w:rPr>
        <w:fldChar w:fldCharType="begin"/>
      </w:r>
      <w:r>
        <w:rPr>
          <w:noProof/>
        </w:rPr>
        <w:instrText xml:space="preserve"> PAGEREF _Toc176783351 \h </w:instrText>
      </w:r>
      <w:r>
        <w:rPr>
          <w:noProof/>
        </w:rPr>
      </w:r>
      <w:r>
        <w:rPr>
          <w:noProof/>
        </w:rPr>
        <w:fldChar w:fldCharType="separate"/>
      </w:r>
      <w:r>
        <w:rPr>
          <w:noProof/>
        </w:rPr>
        <w:t>91</w:t>
      </w:r>
      <w:r>
        <w:rPr>
          <w:noProof/>
        </w:rPr>
        <w:fldChar w:fldCharType="end"/>
      </w:r>
    </w:p>
    <w:p w14:paraId="315C1E2B" w14:textId="35FBB14F"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_Toc176783352 \h </w:instrText>
      </w:r>
      <w:r>
        <w:rPr>
          <w:noProof/>
        </w:rPr>
      </w:r>
      <w:r>
        <w:rPr>
          <w:noProof/>
        </w:rPr>
        <w:fldChar w:fldCharType="separate"/>
      </w:r>
      <w:r>
        <w:rPr>
          <w:noProof/>
        </w:rPr>
        <w:t>91</w:t>
      </w:r>
      <w:r>
        <w:rPr>
          <w:noProof/>
        </w:rPr>
        <w:fldChar w:fldCharType="end"/>
      </w:r>
    </w:p>
    <w:p w14:paraId="35FE24F3" w14:textId="3B665B08"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_Toc176783353 \h </w:instrText>
      </w:r>
      <w:r>
        <w:rPr>
          <w:noProof/>
        </w:rPr>
      </w:r>
      <w:r>
        <w:rPr>
          <w:noProof/>
        </w:rPr>
        <w:fldChar w:fldCharType="separate"/>
      </w:r>
      <w:r>
        <w:rPr>
          <w:noProof/>
        </w:rPr>
        <w:t>92</w:t>
      </w:r>
      <w:r>
        <w:rPr>
          <w:noProof/>
        </w:rPr>
        <w:fldChar w:fldCharType="end"/>
      </w:r>
    </w:p>
    <w:p w14:paraId="71DC4322" w14:textId="325811DB"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_Toc176783354 \h </w:instrText>
      </w:r>
      <w:r>
        <w:rPr>
          <w:noProof/>
        </w:rPr>
      </w:r>
      <w:r>
        <w:rPr>
          <w:noProof/>
        </w:rPr>
        <w:fldChar w:fldCharType="separate"/>
      </w:r>
      <w:r>
        <w:rPr>
          <w:noProof/>
        </w:rPr>
        <w:t>92</w:t>
      </w:r>
      <w:r>
        <w:rPr>
          <w:noProof/>
        </w:rPr>
        <w:fldChar w:fldCharType="end"/>
      </w:r>
    </w:p>
    <w:p w14:paraId="2A086CC8" w14:textId="2D1342FD"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.3.</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_Toc176783355 \h </w:instrText>
      </w:r>
      <w:r>
        <w:rPr>
          <w:noProof/>
        </w:rPr>
      </w:r>
      <w:r>
        <w:rPr>
          <w:noProof/>
        </w:rPr>
        <w:fldChar w:fldCharType="separate"/>
      </w:r>
      <w:r>
        <w:rPr>
          <w:noProof/>
        </w:rPr>
        <w:t>92</w:t>
      </w:r>
      <w:r>
        <w:rPr>
          <w:noProof/>
        </w:rPr>
        <w:fldChar w:fldCharType="end"/>
      </w:r>
    </w:p>
    <w:p w14:paraId="20421132" w14:textId="1595DD9F"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_Toc176783356 \h </w:instrText>
      </w:r>
      <w:r>
        <w:rPr>
          <w:noProof/>
        </w:rPr>
      </w:r>
      <w:r>
        <w:rPr>
          <w:noProof/>
        </w:rPr>
        <w:fldChar w:fldCharType="separate"/>
      </w:r>
      <w:r>
        <w:rPr>
          <w:noProof/>
        </w:rPr>
        <w:t>92</w:t>
      </w:r>
      <w:r>
        <w:rPr>
          <w:noProof/>
        </w:rPr>
        <w:fldChar w:fldCharType="end"/>
      </w:r>
    </w:p>
    <w:p w14:paraId="219A6B28" w14:textId="296B71B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_Toc176783357 \h </w:instrText>
      </w:r>
      <w:r>
        <w:rPr>
          <w:noProof/>
        </w:rPr>
      </w:r>
      <w:r>
        <w:rPr>
          <w:noProof/>
        </w:rPr>
        <w:fldChar w:fldCharType="separate"/>
      </w:r>
      <w:r>
        <w:rPr>
          <w:noProof/>
        </w:rPr>
        <w:t>92</w:t>
      </w:r>
      <w:r>
        <w:rPr>
          <w:noProof/>
        </w:rPr>
        <w:fldChar w:fldCharType="end"/>
      </w:r>
    </w:p>
    <w:p w14:paraId="3C0D95A7" w14:textId="2DCCC0FE"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_Toc176783358 \h </w:instrText>
      </w:r>
      <w:r>
        <w:rPr>
          <w:noProof/>
        </w:rPr>
      </w:r>
      <w:r>
        <w:rPr>
          <w:noProof/>
        </w:rPr>
        <w:fldChar w:fldCharType="separate"/>
      </w:r>
      <w:r>
        <w:rPr>
          <w:noProof/>
        </w:rPr>
        <w:t>93</w:t>
      </w:r>
      <w:r>
        <w:rPr>
          <w:noProof/>
        </w:rPr>
        <w:fldChar w:fldCharType="end"/>
      </w:r>
    </w:p>
    <w:p w14:paraId="70330361" w14:textId="54B3832F"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6.3.5.1</w:t>
      </w:r>
      <w:r>
        <w:rPr>
          <w:rFonts w:asciiTheme="minorHAnsi" w:eastAsiaTheme="minorEastAsia" w:hAnsiTheme="minorHAnsi" w:cstheme="minorBidi"/>
          <w:noProof/>
          <w:kern w:val="2"/>
          <w:sz w:val="24"/>
          <w:szCs w:val="24"/>
          <w:lang w:eastAsia="en-GB"/>
          <w14:ligatures w14:val="standardContextual"/>
        </w:rPr>
        <w:tab/>
      </w:r>
      <w:r w:rsidRPr="0069013F">
        <w:rPr>
          <w:i/>
          <w:noProof/>
          <w:lang w:eastAsia="sv-SE"/>
        </w:rPr>
        <w:t>BS type 1-O</w:t>
      </w:r>
      <w:r>
        <w:rPr>
          <w:noProof/>
        </w:rPr>
        <w:tab/>
      </w:r>
      <w:r>
        <w:rPr>
          <w:noProof/>
        </w:rPr>
        <w:fldChar w:fldCharType="begin"/>
      </w:r>
      <w:r>
        <w:rPr>
          <w:noProof/>
        </w:rPr>
        <w:instrText xml:space="preserve"> PAGEREF _Toc176783359 \h </w:instrText>
      </w:r>
      <w:r>
        <w:rPr>
          <w:noProof/>
        </w:rPr>
      </w:r>
      <w:r>
        <w:rPr>
          <w:noProof/>
        </w:rPr>
        <w:fldChar w:fldCharType="separate"/>
      </w:r>
      <w:r>
        <w:rPr>
          <w:noProof/>
        </w:rPr>
        <w:t>93</w:t>
      </w:r>
      <w:r>
        <w:rPr>
          <w:noProof/>
        </w:rPr>
        <w:fldChar w:fldCharType="end"/>
      </w:r>
    </w:p>
    <w:p w14:paraId="701586AA" w14:textId="63FFFB4B"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6.3.5.2</w:t>
      </w:r>
      <w:r>
        <w:rPr>
          <w:rFonts w:asciiTheme="minorHAnsi" w:eastAsiaTheme="minorEastAsia" w:hAnsiTheme="minorHAnsi" w:cstheme="minorBidi"/>
          <w:noProof/>
          <w:kern w:val="2"/>
          <w:sz w:val="24"/>
          <w:szCs w:val="24"/>
          <w:lang w:eastAsia="en-GB"/>
          <w14:ligatures w14:val="standardContextual"/>
        </w:rPr>
        <w:tab/>
      </w:r>
      <w:r w:rsidRPr="0069013F">
        <w:rPr>
          <w:i/>
          <w:noProof/>
          <w:lang w:eastAsia="sv-SE"/>
        </w:rPr>
        <w:t>BS type 2-O</w:t>
      </w:r>
      <w:r>
        <w:rPr>
          <w:noProof/>
        </w:rPr>
        <w:tab/>
      </w:r>
      <w:r>
        <w:rPr>
          <w:noProof/>
        </w:rPr>
        <w:fldChar w:fldCharType="begin"/>
      </w:r>
      <w:r>
        <w:rPr>
          <w:noProof/>
        </w:rPr>
        <w:instrText xml:space="preserve"> PAGEREF _Toc176783360 \h </w:instrText>
      </w:r>
      <w:r>
        <w:rPr>
          <w:noProof/>
        </w:rPr>
      </w:r>
      <w:r>
        <w:rPr>
          <w:noProof/>
        </w:rPr>
        <w:fldChar w:fldCharType="separate"/>
      </w:r>
      <w:r>
        <w:rPr>
          <w:noProof/>
        </w:rPr>
        <w:t>93</w:t>
      </w:r>
      <w:r>
        <w:rPr>
          <w:noProof/>
        </w:rPr>
        <w:fldChar w:fldCharType="end"/>
      </w:r>
    </w:p>
    <w:p w14:paraId="04DC0D4A" w14:textId="6C63D5A0"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OTA output power dynamics</w:t>
      </w:r>
      <w:r>
        <w:rPr>
          <w:noProof/>
        </w:rPr>
        <w:tab/>
      </w:r>
      <w:r>
        <w:rPr>
          <w:noProof/>
        </w:rPr>
        <w:fldChar w:fldCharType="begin"/>
      </w:r>
      <w:r>
        <w:rPr>
          <w:noProof/>
        </w:rPr>
        <w:instrText xml:space="preserve"> PAGEREF _Toc176783361 \h </w:instrText>
      </w:r>
      <w:r>
        <w:rPr>
          <w:noProof/>
        </w:rPr>
      </w:r>
      <w:r>
        <w:rPr>
          <w:noProof/>
        </w:rPr>
        <w:fldChar w:fldCharType="separate"/>
      </w:r>
      <w:r>
        <w:rPr>
          <w:noProof/>
        </w:rPr>
        <w:t>93</w:t>
      </w:r>
      <w:r>
        <w:rPr>
          <w:noProof/>
        </w:rPr>
        <w:fldChar w:fldCharType="end"/>
      </w:r>
    </w:p>
    <w:p w14:paraId="08F68828" w14:textId="69D5514A"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_Toc176783362 \h </w:instrText>
      </w:r>
      <w:r>
        <w:rPr>
          <w:noProof/>
        </w:rPr>
      </w:r>
      <w:r>
        <w:rPr>
          <w:noProof/>
        </w:rPr>
        <w:fldChar w:fldCharType="separate"/>
      </w:r>
      <w:r>
        <w:rPr>
          <w:noProof/>
        </w:rPr>
        <w:t>93</w:t>
      </w:r>
      <w:r>
        <w:rPr>
          <w:noProof/>
        </w:rPr>
        <w:fldChar w:fldCharType="end"/>
      </w:r>
    </w:p>
    <w:p w14:paraId="74D229D0" w14:textId="76C6B5C8"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OTA RE power control dynamic range</w:t>
      </w:r>
      <w:r>
        <w:rPr>
          <w:noProof/>
        </w:rPr>
        <w:tab/>
      </w:r>
      <w:r>
        <w:rPr>
          <w:noProof/>
        </w:rPr>
        <w:fldChar w:fldCharType="begin"/>
      </w:r>
      <w:r>
        <w:rPr>
          <w:noProof/>
        </w:rPr>
        <w:instrText xml:space="preserve"> PAGEREF _Toc176783363 \h </w:instrText>
      </w:r>
      <w:r>
        <w:rPr>
          <w:noProof/>
        </w:rPr>
      </w:r>
      <w:r>
        <w:rPr>
          <w:noProof/>
        </w:rPr>
        <w:fldChar w:fldCharType="separate"/>
      </w:r>
      <w:r>
        <w:rPr>
          <w:noProof/>
        </w:rPr>
        <w:t>93</w:t>
      </w:r>
      <w:r>
        <w:rPr>
          <w:noProof/>
        </w:rPr>
        <w:fldChar w:fldCharType="end"/>
      </w:r>
    </w:p>
    <w:p w14:paraId="3D9B151C" w14:textId="41E17D97"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_Toc176783364 \h </w:instrText>
      </w:r>
      <w:r>
        <w:rPr>
          <w:noProof/>
        </w:rPr>
      </w:r>
      <w:r>
        <w:rPr>
          <w:noProof/>
        </w:rPr>
        <w:fldChar w:fldCharType="separate"/>
      </w:r>
      <w:r>
        <w:rPr>
          <w:noProof/>
        </w:rPr>
        <w:t>93</w:t>
      </w:r>
      <w:r>
        <w:rPr>
          <w:noProof/>
        </w:rPr>
        <w:fldChar w:fldCharType="end"/>
      </w:r>
    </w:p>
    <w:p w14:paraId="0185B974" w14:textId="65148CC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_Toc176783365 \h </w:instrText>
      </w:r>
      <w:r>
        <w:rPr>
          <w:noProof/>
        </w:rPr>
      </w:r>
      <w:r>
        <w:rPr>
          <w:noProof/>
        </w:rPr>
        <w:fldChar w:fldCharType="separate"/>
      </w:r>
      <w:r>
        <w:rPr>
          <w:noProof/>
        </w:rPr>
        <w:t>94</w:t>
      </w:r>
      <w:r>
        <w:rPr>
          <w:noProof/>
        </w:rPr>
        <w:fldChar w:fldCharType="end"/>
      </w:r>
    </w:p>
    <w:p w14:paraId="0228484C" w14:textId="1D92CCC6"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4.2.</w:t>
      </w:r>
      <w:r>
        <w:rPr>
          <w:noProof/>
          <w:lang w:eastAsia="sv-SE"/>
        </w:rPr>
        <w:t>3</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_Toc176783366 \h </w:instrText>
      </w:r>
      <w:r>
        <w:rPr>
          <w:noProof/>
        </w:rPr>
      </w:r>
      <w:r>
        <w:rPr>
          <w:noProof/>
        </w:rPr>
        <w:fldChar w:fldCharType="separate"/>
      </w:r>
      <w:r>
        <w:rPr>
          <w:noProof/>
        </w:rPr>
        <w:t>94</w:t>
      </w:r>
      <w:r>
        <w:rPr>
          <w:noProof/>
        </w:rPr>
        <w:fldChar w:fldCharType="end"/>
      </w:r>
    </w:p>
    <w:p w14:paraId="5E6A4514" w14:textId="6EB3D444"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OTA total power dynamic range</w:t>
      </w:r>
      <w:r>
        <w:rPr>
          <w:noProof/>
        </w:rPr>
        <w:tab/>
      </w:r>
      <w:r>
        <w:rPr>
          <w:noProof/>
        </w:rPr>
        <w:fldChar w:fldCharType="begin"/>
      </w:r>
      <w:r>
        <w:rPr>
          <w:noProof/>
        </w:rPr>
        <w:instrText xml:space="preserve"> PAGEREF _Toc176783367 \h </w:instrText>
      </w:r>
      <w:r>
        <w:rPr>
          <w:noProof/>
        </w:rPr>
      </w:r>
      <w:r>
        <w:rPr>
          <w:noProof/>
        </w:rPr>
        <w:fldChar w:fldCharType="separate"/>
      </w:r>
      <w:r>
        <w:rPr>
          <w:noProof/>
        </w:rPr>
        <w:t>94</w:t>
      </w:r>
      <w:r>
        <w:rPr>
          <w:noProof/>
        </w:rPr>
        <w:fldChar w:fldCharType="end"/>
      </w:r>
    </w:p>
    <w:p w14:paraId="2DE901D2" w14:textId="28945F86"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_Toc176783368 \h </w:instrText>
      </w:r>
      <w:r>
        <w:rPr>
          <w:noProof/>
        </w:rPr>
      </w:r>
      <w:r>
        <w:rPr>
          <w:noProof/>
        </w:rPr>
        <w:fldChar w:fldCharType="separate"/>
      </w:r>
      <w:r>
        <w:rPr>
          <w:noProof/>
        </w:rPr>
        <w:t>94</w:t>
      </w:r>
      <w:r>
        <w:rPr>
          <w:noProof/>
        </w:rPr>
        <w:fldChar w:fldCharType="end"/>
      </w:r>
    </w:p>
    <w:p w14:paraId="5EF78F95" w14:textId="39276D60"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_Toc176783369 \h </w:instrText>
      </w:r>
      <w:r>
        <w:rPr>
          <w:noProof/>
        </w:rPr>
      </w:r>
      <w:r>
        <w:rPr>
          <w:noProof/>
        </w:rPr>
        <w:fldChar w:fldCharType="separate"/>
      </w:r>
      <w:r>
        <w:rPr>
          <w:noProof/>
        </w:rPr>
        <w:t>94</w:t>
      </w:r>
      <w:r>
        <w:rPr>
          <w:noProof/>
        </w:rPr>
        <w:fldChar w:fldCharType="end"/>
      </w:r>
    </w:p>
    <w:p w14:paraId="5A4C2D1B" w14:textId="652205FB"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_Toc176783370 \h </w:instrText>
      </w:r>
      <w:r>
        <w:rPr>
          <w:noProof/>
        </w:rPr>
      </w:r>
      <w:r>
        <w:rPr>
          <w:noProof/>
        </w:rPr>
        <w:fldChar w:fldCharType="separate"/>
      </w:r>
      <w:r>
        <w:rPr>
          <w:noProof/>
        </w:rPr>
        <w:t>94</w:t>
      </w:r>
      <w:r>
        <w:rPr>
          <w:noProof/>
        </w:rPr>
        <w:fldChar w:fldCharType="end"/>
      </w:r>
    </w:p>
    <w:p w14:paraId="376B46D1" w14:textId="75E541A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4.3.</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_Toc176783371 \h </w:instrText>
      </w:r>
      <w:r>
        <w:rPr>
          <w:noProof/>
        </w:rPr>
      </w:r>
      <w:r>
        <w:rPr>
          <w:noProof/>
        </w:rPr>
        <w:fldChar w:fldCharType="separate"/>
      </w:r>
      <w:r>
        <w:rPr>
          <w:noProof/>
        </w:rPr>
        <w:t>94</w:t>
      </w:r>
      <w:r>
        <w:rPr>
          <w:noProof/>
        </w:rPr>
        <w:fldChar w:fldCharType="end"/>
      </w:r>
    </w:p>
    <w:p w14:paraId="298889E2" w14:textId="6BB8CF56"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_Toc176783372 \h </w:instrText>
      </w:r>
      <w:r>
        <w:rPr>
          <w:noProof/>
        </w:rPr>
      </w:r>
      <w:r>
        <w:rPr>
          <w:noProof/>
        </w:rPr>
        <w:fldChar w:fldCharType="separate"/>
      </w:r>
      <w:r>
        <w:rPr>
          <w:noProof/>
        </w:rPr>
        <w:t>94</w:t>
      </w:r>
      <w:r>
        <w:rPr>
          <w:noProof/>
        </w:rPr>
        <w:fldChar w:fldCharType="end"/>
      </w:r>
    </w:p>
    <w:p w14:paraId="761E614A" w14:textId="2DDDBD40"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_Toc176783373 \h </w:instrText>
      </w:r>
      <w:r>
        <w:rPr>
          <w:noProof/>
        </w:rPr>
      </w:r>
      <w:r>
        <w:rPr>
          <w:noProof/>
        </w:rPr>
        <w:fldChar w:fldCharType="separate"/>
      </w:r>
      <w:r>
        <w:rPr>
          <w:noProof/>
        </w:rPr>
        <w:t>94</w:t>
      </w:r>
      <w:r>
        <w:rPr>
          <w:noProof/>
        </w:rPr>
        <w:fldChar w:fldCharType="end"/>
      </w:r>
    </w:p>
    <w:p w14:paraId="06874AF3" w14:textId="262391E7"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_Toc176783374 \h </w:instrText>
      </w:r>
      <w:r>
        <w:rPr>
          <w:noProof/>
        </w:rPr>
      </w:r>
      <w:r>
        <w:rPr>
          <w:noProof/>
        </w:rPr>
        <w:fldChar w:fldCharType="separate"/>
      </w:r>
      <w:r>
        <w:rPr>
          <w:noProof/>
        </w:rPr>
        <w:t>95</w:t>
      </w:r>
      <w:r>
        <w:rPr>
          <w:noProof/>
        </w:rPr>
        <w:fldChar w:fldCharType="end"/>
      </w:r>
    </w:p>
    <w:p w14:paraId="0F52F185" w14:textId="6091882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6.4.3.5.1</w:t>
      </w:r>
      <w:r>
        <w:rPr>
          <w:rFonts w:asciiTheme="minorHAnsi" w:eastAsiaTheme="minorEastAsia" w:hAnsiTheme="minorHAnsi" w:cstheme="minorBidi"/>
          <w:noProof/>
          <w:kern w:val="2"/>
          <w:sz w:val="24"/>
          <w:szCs w:val="24"/>
          <w:lang w:eastAsia="en-GB"/>
          <w14:ligatures w14:val="standardContextual"/>
        </w:rPr>
        <w:tab/>
      </w:r>
      <w:r w:rsidRPr="0069013F">
        <w:rPr>
          <w:i/>
          <w:noProof/>
          <w:lang w:eastAsia="sv-SE"/>
        </w:rPr>
        <w:t>BS type 1-O</w:t>
      </w:r>
      <w:r>
        <w:rPr>
          <w:noProof/>
        </w:rPr>
        <w:tab/>
      </w:r>
      <w:r>
        <w:rPr>
          <w:noProof/>
        </w:rPr>
        <w:fldChar w:fldCharType="begin"/>
      </w:r>
      <w:r>
        <w:rPr>
          <w:noProof/>
        </w:rPr>
        <w:instrText xml:space="preserve"> PAGEREF _Toc176783375 \h </w:instrText>
      </w:r>
      <w:r>
        <w:rPr>
          <w:noProof/>
        </w:rPr>
      </w:r>
      <w:r>
        <w:rPr>
          <w:noProof/>
        </w:rPr>
        <w:fldChar w:fldCharType="separate"/>
      </w:r>
      <w:r>
        <w:rPr>
          <w:noProof/>
        </w:rPr>
        <w:t>95</w:t>
      </w:r>
      <w:r>
        <w:rPr>
          <w:noProof/>
        </w:rPr>
        <w:fldChar w:fldCharType="end"/>
      </w:r>
    </w:p>
    <w:p w14:paraId="7C08395B" w14:textId="719EB7C5"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6.4.3.5.2</w:t>
      </w:r>
      <w:r>
        <w:rPr>
          <w:rFonts w:asciiTheme="minorHAnsi" w:eastAsiaTheme="minorEastAsia" w:hAnsiTheme="minorHAnsi" w:cstheme="minorBidi"/>
          <w:noProof/>
          <w:kern w:val="2"/>
          <w:sz w:val="24"/>
          <w:szCs w:val="24"/>
          <w:lang w:eastAsia="en-GB"/>
          <w14:ligatures w14:val="standardContextual"/>
        </w:rPr>
        <w:tab/>
      </w:r>
      <w:r w:rsidRPr="0069013F">
        <w:rPr>
          <w:i/>
          <w:noProof/>
          <w:lang w:eastAsia="sv-SE"/>
        </w:rPr>
        <w:t>BS type 2-O</w:t>
      </w:r>
      <w:r>
        <w:rPr>
          <w:noProof/>
        </w:rPr>
        <w:tab/>
      </w:r>
      <w:r>
        <w:rPr>
          <w:noProof/>
        </w:rPr>
        <w:fldChar w:fldCharType="begin"/>
      </w:r>
      <w:r>
        <w:rPr>
          <w:noProof/>
        </w:rPr>
        <w:instrText xml:space="preserve"> PAGEREF _Toc176783376 \h </w:instrText>
      </w:r>
      <w:r>
        <w:rPr>
          <w:noProof/>
        </w:rPr>
      </w:r>
      <w:r>
        <w:rPr>
          <w:noProof/>
        </w:rPr>
        <w:fldChar w:fldCharType="separate"/>
      </w:r>
      <w:r>
        <w:rPr>
          <w:noProof/>
        </w:rPr>
        <w:t>96</w:t>
      </w:r>
      <w:r>
        <w:rPr>
          <w:noProof/>
        </w:rPr>
        <w:fldChar w:fldCharType="end"/>
      </w:r>
    </w:p>
    <w:p w14:paraId="628D412E" w14:textId="1B6135D1"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OTA transmit ON/OFF power</w:t>
      </w:r>
      <w:r>
        <w:rPr>
          <w:noProof/>
        </w:rPr>
        <w:tab/>
      </w:r>
      <w:r>
        <w:rPr>
          <w:noProof/>
        </w:rPr>
        <w:fldChar w:fldCharType="begin"/>
      </w:r>
      <w:r>
        <w:rPr>
          <w:noProof/>
        </w:rPr>
        <w:instrText xml:space="preserve"> PAGEREF _Toc176783377 \h </w:instrText>
      </w:r>
      <w:r>
        <w:rPr>
          <w:noProof/>
        </w:rPr>
      </w:r>
      <w:r>
        <w:rPr>
          <w:noProof/>
        </w:rPr>
        <w:fldChar w:fldCharType="separate"/>
      </w:r>
      <w:r>
        <w:rPr>
          <w:noProof/>
        </w:rPr>
        <w:t>96</w:t>
      </w:r>
      <w:r>
        <w:rPr>
          <w:noProof/>
        </w:rPr>
        <w:fldChar w:fldCharType="end"/>
      </w:r>
    </w:p>
    <w:p w14:paraId="600A7BEB" w14:textId="1C8F6B9F"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OTA transmitter OFF power</w:t>
      </w:r>
      <w:r>
        <w:rPr>
          <w:noProof/>
        </w:rPr>
        <w:tab/>
      </w:r>
      <w:r>
        <w:rPr>
          <w:noProof/>
        </w:rPr>
        <w:fldChar w:fldCharType="begin"/>
      </w:r>
      <w:r>
        <w:rPr>
          <w:noProof/>
        </w:rPr>
        <w:instrText xml:space="preserve"> PAGEREF _Toc176783378 \h </w:instrText>
      </w:r>
      <w:r>
        <w:rPr>
          <w:noProof/>
        </w:rPr>
      </w:r>
      <w:r>
        <w:rPr>
          <w:noProof/>
        </w:rPr>
        <w:fldChar w:fldCharType="separate"/>
      </w:r>
      <w:r>
        <w:rPr>
          <w:noProof/>
        </w:rPr>
        <w:t>96</w:t>
      </w:r>
      <w:r>
        <w:rPr>
          <w:noProof/>
        </w:rPr>
        <w:fldChar w:fldCharType="end"/>
      </w:r>
    </w:p>
    <w:p w14:paraId="0D40CA07" w14:textId="7C55F68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_Toc176783379 \h </w:instrText>
      </w:r>
      <w:r>
        <w:rPr>
          <w:noProof/>
        </w:rPr>
      </w:r>
      <w:r>
        <w:rPr>
          <w:noProof/>
        </w:rPr>
        <w:fldChar w:fldCharType="separate"/>
      </w:r>
      <w:r>
        <w:rPr>
          <w:noProof/>
        </w:rPr>
        <w:t>96</w:t>
      </w:r>
      <w:r>
        <w:rPr>
          <w:noProof/>
        </w:rPr>
        <w:fldChar w:fldCharType="end"/>
      </w:r>
    </w:p>
    <w:p w14:paraId="0993385A" w14:textId="271C7301"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_Toc176783380 \h </w:instrText>
      </w:r>
      <w:r>
        <w:rPr>
          <w:noProof/>
        </w:rPr>
      </w:r>
      <w:r>
        <w:rPr>
          <w:noProof/>
        </w:rPr>
        <w:fldChar w:fldCharType="separate"/>
      </w:r>
      <w:r>
        <w:rPr>
          <w:noProof/>
        </w:rPr>
        <w:t>97</w:t>
      </w:r>
      <w:r>
        <w:rPr>
          <w:noProof/>
        </w:rPr>
        <w:fldChar w:fldCharType="end"/>
      </w:r>
    </w:p>
    <w:p w14:paraId="6FE584F2" w14:textId="07FA1793"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_Toc176783381 \h </w:instrText>
      </w:r>
      <w:r>
        <w:rPr>
          <w:noProof/>
        </w:rPr>
      </w:r>
      <w:r>
        <w:rPr>
          <w:noProof/>
        </w:rPr>
        <w:fldChar w:fldCharType="separate"/>
      </w:r>
      <w:r>
        <w:rPr>
          <w:noProof/>
        </w:rPr>
        <w:t>97</w:t>
      </w:r>
      <w:r>
        <w:rPr>
          <w:noProof/>
        </w:rPr>
        <w:fldChar w:fldCharType="end"/>
      </w:r>
    </w:p>
    <w:p w14:paraId="532A3737" w14:textId="03C704E0"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_Toc176783382 \h </w:instrText>
      </w:r>
      <w:r>
        <w:rPr>
          <w:noProof/>
        </w:rPr>
      </w:r>
      <w:r>
        <w:rPr>
          <w:noProof/>
        </w:rPr>
        <w:fldChar w:fldCharType="separate"/>
      </w:r>
      <w:r>
        <w:rPr>
          <w:noProof/>
        </w:rPr>
        <w:t>97</w:t>
      </w:r>
      <w:r>
        <w:rPr>
          <w:noProof/>
        </w:rPr>
        <w:fldChar w:fldCharType="end"/>
      </w:r>
    </w:p>
    <w:p w14:paraId="15952A33" w14:textId="0449D7A0"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_Toc176783383 \h </w:instrText>
      </w:r>
      <w:r>
        <w:rPr>
          <w:noProof/>
        </w:rPr>
      </w:r>
      <w:r>
        <w:rPr>
          <w:noProof/>
        </w:rPr>
        <w:fldChar w:fldCharType="separate"/>
      </w:r>
      <w:r>
        <w:rPr>
          <w:noProof/>
        </w:rPr>
        <w:t>97</w:t>
      </w:r>
      <w:r>
        <w:rPr>
          <w:noProof/>
        </w:rPr>
        <w:fldChar w:fldCharType="end"/>
      </w:r>
    </w:p>
    <w:p w14:paraId="1680AB9D" w14:textId="202406B8"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OTA transmitter transient period</w:t>
      </w:r>
      <w:r>
        <w:rPr>
          <w:noProof/>
        </w:rPr>
        <w:tab/>
      </w:r>
      <w:r>
        <w:rPr>
          <w:noProof/>
        </w:rPr>
        <w:fldChar w:fldCharType="begin"/>
      </w:r>
      <w:r>
        <w:rPr>
          <w:noProof/>
        </w:rPr>
        <w:instrText xml:space="preserve"> PAGEREF _Toc176783384 \h </w:instrText>
      </w:r>
      <w:r>
        <w:rPr>
          <w:noProof/>
        </w:rPr>
      </w:r>
      <w:r>
        <w:rPr>
          <w:noProof/>
        </w:rPr>
        <w:fldChar w:fldCharType="separate"/>
      </w:r>
      <w:r>
        <w:rPr>
          <w:noProof/>
        </w:rPr>
        <w:t>97</w:t>
      </w:r>
      <w:r>
        <w:rPr>
          <w:noProof/>
        </w:rPr>
        <w:fldChar w:fldCharType="end"/>
      </w:r>
    </w:p>
    <w:p w14:paraId="61446BA4" w14:textId="4FA8E8D5"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_Toc176783385 \h </w:instrText>
      </w:r>
      <w:r>
        <w:rPr>
          <w:noProof/>
        </w:rPr>
      </w:r>
      <w:r>
        <w:rPr>
          <w:noProof/>
        </w:rPr>
        <w:fldChar w:fldCharType="separate"/>
      </w:r>
      <w:r>
        <w:rPr>
          <w:noProof/>
        </w:rPr>
        <w:t>97</w:t>
      </w:r>
      <w:r>
        <w:rPr>
          <w:noProof/>
        </w:rPr>
        <w:fldChar w:fldCharType="end"/>
      </w:r>
    </w:p>
    <w:p w14:paraId="18E268F8" w14:textId="7467449D"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_Toc176783386 \h </w:instrText>
      </w:r>
      <w:r>
        <w:rPr>
          <w:noProof/>
        </w:rPr>
      </w:r>
      <w:r>
        <w:rPr>
          <w:noProof/>
        </w:rPr>
        <w:fldChar w:fldCharType="separate"/>
      </w:r>
      <w:r>
        <w:rPr>
          <w:noProof/>
        </w:rPr>
        <w:t>98</w:t>
      </w:r>
      <w:r>
        <w:rPr>
          <w:noProof/>
        </w:rPr>
        <w:fldChar w:fldCharType="end"/>
      </w:r>
    </w:p>
    <w:p w14:paraId="40E1A545" w14:textId="7EB91933"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_Toc176783387 \h </w:instrText>
      </w:r>
      <w:r>
        <w:rPr>
          <w:noProof/>
        </w:rPr>
      </w:r>
      <w:r>
        <w:rPr>
          <w:noProof/>
        </w:rPr>
        <w:fldChar w:fldCharType="separate"/>
      </w:r>
      <w:r>
        <w:rPr>
          <w:noProof/>
        </w:rPr>
        <w:t>98</w:t>
      </w:r>
      <w:r>
        <w:rPr>
          <w:noProof/>
        </w:rPr>
        <w:fldChar w:fldCharType="end"/>
      </w:r>
    </w:p>
    <w:p w14:paraId="2B8E243B" w14:textId="1517155C"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_Toc176783388 \h </w:instrText>
      </w:r>
      <w:r>
        <w:rPr>
          <w:noProof/>
        </w:rPr>
      </w:r>
      <w:r>
        <w:rPr>
          <w:noProof/>
        </w:rPr>
        <w:fldChar w:fldCharType="separate"/>
      </w:r>
      <w:r>
        <w:rPr>
          <w:noProof/>
        </w:rPr>
        <w:t>98</w:t>
      </w:r>
      <w:r>
        <w:rPr>
          <w:noProof/>
        </w:rPr>
        <w:fldChar w:fldCharType="end"/>
      </w:r>
    </w:p>
    <w:p w14:paraId="0710AEF3" w14:textId="167E0C56"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_Toc176783389 \h </w:instrText>
      </w:r>
      <w:r>
        <w:rPr>
          <w:noProof/>
        </w:rPr>
      </w:r>
      <w:r>
        <w:rPr>
          <w:noProof/>
        </w:rPr>
        <w:fldChar w:fldCharType="separate"/>
      </w:r>
      <w:r>
        <w:rPr>
          <w:noProof/>
        </w:rPr>
        <w:t>98</w:t>
      </w:r>
      <w:r>
        <w:rPr>
          <w:noProof/>
        </w:rPr>
        <w:fldChar w:fldCharType="end"/>
      </w:r>
    </w:p>
    <w:p w14:paraId="261446A4" w14:textId="0F7CB9C0"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_Toc176783390 \h </w:instrText>
      </w:r>
      <w:r>
        <w:rPr>
          <w:noProof/>
        </w:rPr>
      </w:r>
      <w:r>
        <w:rPr>
          <w:noProof/>
        </w:rPr>
        <w:fldChar w:fldCharType="separate"/>
      </w:r>
      <w:r>
        <w:rPr>
          <w:noProof/>
        </w:rPr>
        <w:t>99</w:t>
      </w:r>
      <w:r>
        <w:rPr>
          <w:noProof/>
        </w:rPr>
        <w:fldChar w:fldCharType="end"/>
      </w:r>
    </w:p>
    <w:p w14:paraId="72E6DB6A" w14:textId="583ABAB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_Toc176783391 \h </w:instrText>
      </w:r>
      <w:r>
        <w:rPr>
          <w:noProof/>
        </w:rPr>
      </w:r>
      <w:r>
        <w:rPr>
          <w:noProof/>
        </w:rPr>
        <w:fldChar w:fldCharType="separate"/>
      </w:r>
      <w:r>
        <w:rPr>
          <w:noProof/>
        </w:rPr>
        <w:t>100</w:t>
      </w:r>
      <w:r>
        <w:rPr>
          <w:noProof/>
        </w:rPr>
        <w:fldChar w:fldCharType="end"/>
      </w:r>
    </w:p>
    <w:p w14:paraId="1D7C698C" w14:textId="0F55FBD0"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6.5.2.5.1</w:t>
      </w:r>
      <w:r>
        <w:rPr>
          <w:rFonts w:asciiTheme="minorHAnsi" w:eastAsiaTheme="minorEastAsia" w:hAnsiTheme="minorHAnsi" w:cstheme="minorBidi"/>
          <w:noProof/>
          <w:kern w:val="2"/>
          <w:sz w:val="24"/>
          <w:szCs w:val="24"/>
          <w:lang w:eastAsia="en-GB"/>
          <w14:ligatures w14:val="standardContextual"/>
        </w:rPr>
        <w:tab/>
      </w:r>
      <w:r w:rsidRPr="0069013F">
        <w:rPr>
          <w:i/>
          <w:noProof/>
        </w:rPr>
        <w:t>BS type 1-O</w:t>
      </w:r>
      <w:r>
        <w:rPr>
          <w:noProof/>
        </w:rPr>
        <w:tab/>
      </w:r>
      <w:r>
        <w:rPr>
          <w:noProof/>
        </w:rPr>
        <w:fldChar w:fldCharType="begin"/>
      </w:r>
      <w:r>
        <w:rPr>
          <w:noProof/>
        </w:rPr>
        <w:instrText xml:space="preserve"> PAGEREF _Toc176783392 \h </w:instrText>
      </w:r>
      <w:r>
        <w:rPr>
          <w:noProof/>
        </w:rPr>
      </w:r>
      <w:r>
        <w:rPr>
          <w:noProof/>
        </w:rPr>
        <w:fldChar w:fldCharType="separate"/>
      </w:r>
      <w:r>
        <w:rPr>
          <w:noProof/>
        </w:rPr>
        <w:t>100</w:t>
      </w:r>
      <w:r>
        <w:rPr>
          <w:noProof/>
        </w:rPr>
        <w:fldChar w:fldCharType="end"/>
      </w:r>
    </w:p>
    <w:p w14:paraId="48E9D309" w14:textId="41BD0E4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6.5.2.5.2</w:t>
      </w:r>
      <w:r>
        <w:rPr>
          <w:rFonts w:asciiTheme="minorHAnsi" w:eastAsiaTheme="minorEastAsia" w:hAnsiTheme="minorHAnsi" w:cstheme="minorBidi"/>
          <w:noProof/>
          <w:kern w:val="2"/>
          <w:sz w:val="24"/>
          <w:szCs w:val="24"/>
          <w:lang w:eastAsia="en-GB"/>
          <w14:ligatures w14:val="standardContextual"/>
        </w:rPr>
        <w:tab/>
      </w:r>
      <w:r w:rsidRPr="0069013F">
        <w:rPr>
          <w:i/>
          <w:noProof/>
        </w:rPr>
        <w:t>BS type 2-O</w:t>
      </w:r>
      <w:r>
        <w:rPr>
          <w:noProof/>
        </w:rPr>
        <w:tab/>
      </w:r>
      <w:r>
        <w:rPr>
          <w:noProof/>
        </w:rPr>
        <w:fldChar w:fldCharType="begin"/>
      </w:r>
      <w:r>
        <w:rPr>
          <w:noProof/>
        </w:rPr>
        <w:instrText xml:space="preserve"> PAGEREF _Toc176783393 \h </w:instrText>
      </w:r>
      <w:r>
        <w:rPr>
          <w:noProof/>
        </w:rPr>
      </w:r>
      <w:r>
        <w:rPr>
          <w:noProof/>
        </w:rPr>
        <w:fldChar w:fldCharType="separate"/>
      </w:r>
      <w:r>
        <w:rPr>
          <w:noProof/>
        </w:rPr>
        <w:t>100</w:t>
      </w:r>
      <w:r>
        <w:rPr>
          <w:noProof/>
        </w:rPr>
        <w:fldChar w:fldCharType="end"/>
      </w:r>
    </w:p>
    <w:p w14:paraId="4D51DC6E" w14:textId="12918BA0"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OTA transmitted signal quality</w:t>
      </w:r>
      <w:r>
        <w:rPr>
          <w:noProof/>
        </w:rPr>
        <w:tab/>
      </w:r>
      <w:r>
        <w:rPr>
          <w:noProof/>
        </w:rPr>
        <w:fldChar w:fldCharType="begin"/>
      </w:r>
      <w:r>
        <w:rPr>
          <w:noProof/>
        </w:rPr>
        <w:instrText xml:space="preserve"> PAGEREF _Toc176783394 \h </w:instrText>
      </w:r>
      <w:r>
        <w:rPr>
          <w:noProof/>
        </w:rPr>
      </w:r>
      <w:r>
        <w:rPr>
          <w:noProof/>
        </w:rPr>
        <w:fldChar w:fldCharType="separate"/>
      </w:r>
      <w:r>
        <w:rPr>
          <w:noProof/>
        </w:rPr>
        <w:t>100</w:t>
      </w:r>
      <w:r>
        <w:rPr>
          <w:noProof/>
        </w:rPr>
        <w:fldChar w:fldCharType="end"/>
      </w:r>
    </w:p>
    <w:p w14:paraId="588251D5" w14:textId="65DA7FF9"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_Toc176783395 \h </w:instrText>
      </w:r>
      <w:r>
        <w:rPr>
          <w:noProof/>
        </w:rPr>
      </w:r>
      <w:r>
        <w:rPr>
          <w:noProof/>
        </w:rPr>
        <w:fldChar w:fldCharType="separate"/>
      </w:r>
      <w:r>
        <w:rPr>
          <w:noProof/>
        </w:rPr>
        <w:t>100</w:t>
      </w:r>
      <w:r>
        <w:rPr>
          <w:noProof/>
        </w:rPr>
        <w:fldChar w:fldCharType="end"/>
      </w:r>
    </w:p>
    <w:p w14:paraId="1A8A4B79" w14:textId="09B7A2D2"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OTA frequency error</w:t>
      </w:r>
      <w:r>
        <w:rPr>
          <w:noProof/>
        </w:rPr>
        <w:tab/>
      </w:r>
      <w:r>
        <w:rPr>
          <w:noProof/>
        </w:rPr>
        <w:fldChar w:fldCharType="begin"/>
      </w:r>
      <w:r>
        <w:rPr>
          <w:noProof/>
        </w:rPr>
        <w:instrText xml:space="preserve"> PAGEREF _Toc176783396 \h </w:instrText>
      </w:r>
      <w:r>
        <w:rPr>
          <w:noProof/>
        </w:rPr>
      </w:r>
      <w:r>
        <w:rPr>
          <w:noProof/>
        </w:rPr>
        <w:fldChar w:fldCharType="separate"/>
      </w:r>
      <w:r>
        <w:rPr>
          <w:noProof/>
        </w:rPr>
        <w:t>100</w:t>
      </w:r>
      <w:r>
        <w:rPr>
          <w:noProof/>
        </w:rPr>
        <w:fldChar w:fldCharType="end"/>
      </w:r>
    </w:p>
    <w:p w14:paraId="467E146F" w14:textId="03B624D6"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_Toc176783397 \h </w:instrText>
      </w:r>
      <w:r>
        <w:rPr>
          <w:noProof/>
        </w:rPr>
      </w:r>
      <w:r>
        <w:rPr>
          <w:noProof/>
        </w:rPr>
        <w:fldChar w:fldCharType="separate"/>
      </w:r>
      <w:r>
        <w:rPr>
          <w:noProof/>
        </w:rPr>
        <w:t>100</w:t>
      </w:r>
      <w:r>
        <w:rPr>
          <w:noProof/>
        </w:rPr>
        <w:fldChar w:fldCharType="end"/>
      </w:r>
    </w:p>
    <w:p w14:paraId="6DE2B7FE" w14:textId="111D5E2E"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_Toc176783398 \h </w:instrText>
      </w:r>
      <w:r>
        <w:rPr>
          <w:noProof/>
        </w:rPr>
      </w:r>
      <w:r>
        <w:rPr>
          <w:noProof/>
        </w:rPr>
        <w:fldChar w:fldCharType="separate"/>
      </w:r>
      <w:r>
        <w:rPr>
          <w:noProof/>
        </w:rPr>
        <w:t>100</w:t>
      </w:r>
      <w:r>
        <w:rPr>
          <w:noProof/>
        </w:rPr>
        <w:fldChar w:fldCharType="end"/>
      </w:r>
    </w:p>
    <w:p w14:paraId="2DB98B07" w14:textId="0153D8AE"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_Toc176783399 \h </w:instrText>
      </w:r>
      <w:r>
        <w:rPr>
          <w:noProof/>
        </w:rPr>
      </w:r>
      <w:r>
        <w:rPr>
          <w:noProof/>
        </w:rPr>
        <w:fldChar w:fldCharType="separate"/>
      </w:r>
      <w:r>
        <w:rPr>
          <w:noProof/>
        </w:rPr>
        <w:t>101</w:t>
      </w:r>
      <w:r>
        <w:rPr>
          <w:noProof/>
        </w:rPr>
        <w:fldChar w:fldCharType="end"/>
      </w:r>
    </w:p>
    <w:p w14:paraId="421759D8" w14:textId="3BDC8410"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_Toc176783400 \h </w:instrText>
      </w:r>
      <w:r>
        <w:rPr>
          <w:noProof/>
        </w:rPr>
      </w:r>
      <w:r>
        <w:rPr>
          <w:noProof/>
        </w:rPr>
        <w:fldChar w:fldCharType="separate"/>
      </w:r>
      <w:r>
        <w:rPr>
          <w:noProof/>
        </w:rPr>
        <w:t>101</w:t>
      </w:r>
      <w:r>
        <w:rPr>
          <w:noProof/>
        </w:rPr>
        <w:fldChar w:fldCharType="end"/>
      </w:r>
    </w:p>
    <w:p w14:paraId="14DE8631" w14:textId="13182D02"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6.6.2.4.1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_Toc176783401 \h </w:instrText>
      </w:r>
      <w:r>
        <w:rPr>
          <w:noProof/>
        </w:rPr>
      </w:r>
      <w:r>
        <w:rPr>
          <w:noProof/>
        </w:rPr>
        <w:fldChar w:fldCharType="separate"/>
      </w:r>
      <w:r>
        <w:rPr>
          <w:noProof/>
        </w:rPr>
        <w:t>101</w:t>
      </w:r>
      <w:r>
        <w:rPr>
          <w:noProof/>
        </w:rPr>
        <w:fldChar w:fldCharType="end"/>
      </w:r>
    </w:p>
    <w:p w14:paraId="37CECDA8" w14:textId="14872487"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6.6.2.5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_Toc176783402 \h </w:instrText>
      </w:r>
      <w:r>
        <w:rPr>
          <w:noProof/>
        </w:rPr>
      </w:r>
      <w:r>
        <w:rPr>
          <w:noProof/>
        </w:rPr>
        <w:fldChar w:fldCharType="separate"/>
      </w:r>
      <w:r>
        <w:rPr>
          <w:noProof/>
        </w:rPr>
        <w:t>101</w:t>
      </w:r>
      <w:r>
        <w:rPr>
          <w:noProof/>
        </w:rPr>
        <w:fldChar w:fldCharType="end"/>
      </w:r>
    </w:p>
    <w:p w14:paraId="13B4874B" w14:textId="3D0FDC53"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OTA modulation quality</w:t>
      </w:r>
      <w:r>
        <w:rPr>
          <w:noProof/>
        </w:rPr>
        <w:tab/>
      </w:r>
      <w:r>
        <w:rPr>
          <w:noProof/>
        </w:rPr>
        <w:fldChar w:fldCharType="begin"/>
      </w:r>
      <w:r>
        <w:rPr>
          <w:noProof/>
        </w:rPr>
        <w:instrText xml:space="preserve"> PAGEREF _Toc176783403 \h </w:instrText>
      </w:r>
      <w:r>
        <w:rPr>
          <w:noProof/>
        </w:rPr>
      </w:r>
      <w:r>
        <w:rPr>
          <w:noProof/>
        </w:rPr>
        <w:fldChar w:fldCharType="separate"/>
      </w:r>
      <w:r>
        <w:rPr>
          <w:noProof/>
        </w:rPr>
        <w:t>101</w:t>
      </w:r>
      <w:r>
        <w:rPr>
          <w:noProof/>
        </w:rPr>
        <w:fldChar w:fldCharType="end"/>
      </w:r>
    </w:p>
    <w:p w14:paraId="0FB6F2E2" w14:textId="68257E53"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_Toc176783404 \h </w:instrText>
      </w:r>
      <w:r>
        <w:rPr>
          <w:noProof/>
        </w:rPr>
      </w:r>
      <w:r>
        <w:rPr>
          <w:noProof/>
        </w:rPr>
        <w:fldChar w:fldCharType="separate"/>
      </w:r>
      <w:r>
        <w:rPr>
          <w:noProof/>
        </w:rPr>
        <w:t>101</w:t>
      </w:r>
      <w:r>
        <w:rPr>
          <w:noProof/>
        </w:rPr>
        <w:fldChar w:fldCharType="end"/>
      </w:r>
    </w:p>
    <w:p w14:paraId="78908923" w14:textId="2CD16953"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_Toc176783405 \h </w:instrText>
      </w:r>
      <w:r>
        <w:rPr>
          <w:noProof/>
        </w:rPr>
      </w:r>
      <w:r>
        <w:rPr>
          <w:noProof/>
        </w:rPr>
        <w:fldChar w:fldCharType="separate"/>
      </w:r>
      <w:r>
        <w:rPr>
          <w:noProof/>
        </w:rPr>
        <w:t>101</w:t>
      </w:r>
      <w:r>
        <w:rPr>
          <w:noProof/>
        </w:rPr>
        <w:fldChar w:fldCharType="end"/>
      </w:r>
    </w:p>
    <w:p w14:paraId="5BE9F707" w14:textId="52879994"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_Toc176783406 \h </w:instrText>
      </w:r>
      <w:r>
        <w:rPr>
          <w:noProof/>
        </w:rPr>
      </w:r>
      <w:r>
        <w:rPr>
          <w:noProof/>
        </w:rPr>
        <w:fldChar w:fldCharType="separate"/>
      </w:r>
      <w:r>
        <w:rPr>
          <w:noProof/>
        </w:rPr>
        <w:t>101</w:t>
      </w:r>
      <w:r>
        <w:rPr>
          <w:noProof/>
        </w:rPr>
        <w:fldChar w:fldCharType="end"/>
      </w:r>
    </w:p>
    <w:p w14:paraId="39B6B65D" w14:textId="39DC521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_Toc176783407 \h </w:instrText>
      </w:r>
      <w:r>
        <w:rPr>
          <w:noProof/>
        </w:rPr>
      </w:r>
      <w:r>
        <w:rPr>
          <w:noProof/>
        </w:rPr>
        <w:fldChar w:fldCharType="separate"/>
      </w:r>
      <w:r>
        <w:rPr>
          <w:noProof/>
        </w:rPr>
        <w:t>101</w:t>
      </w:r>
      <w:r>
        <w:rPr>
          <w:noProof/>
        </w:rPr>
        <w:fldChar w:fldCharType="end"/>
      </w:r>
    </w:p>
    <w:p w14:paraId="317EDA10" w14:textId="5A5AA9B3"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6.6.3.4.1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_Toc176783408 \h </w:instrText>
      </w:r>
      <w:r>
        <w:rPr>
          <w:noProof/>
        </w:rPr>
      </w:r>
      <w:r>
        <w:rPr>
          <w:noProof/>
        </w:rPr>
        <w:fldChar w:fldCharType="separate"/>
      </w:r>
      <w:r>
        <w:rPr>
          <w:noProof/>
        </w:rPr>
        <w:t>101</w:t>
      </w:r>
      <w:r>
        <w:rPr>
          <w:noProof/>
        </w:rPr>
        <w:fldChar w:fldCharType="end"/>
      </w:r>
    </w:p>
    <w:p w14:paraId="6A806E34" w14:textId="45FB30CC"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6.6.3.4.2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_Toc176783409 \h </w:instrText>
      </w:r>
      <w:r>
        <w:rPr>
          <w:noProof/>
        </w:rPr>
      </w:r>
      <w:r>
        <w:rPr>
          <w:noProof/>
        </w:rPr>
        <w:fldChar w:fldCharType="separate"/>
      </w:r>
      <w:r>
        <w:rPr>
          <w:noProof/>
        </w:rPr>
        <w:t>102</w:t>
      </w:r>
      <w:r>
        <w:rPr>
          <w:noProof/>
        </w:rPr>
        <w:fldChar w:fldCharType="end"/>
      </w:r>
    </w:p>
    <w:p w14:paraId="5C10AB4A" w14:textId="74BD89AC"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6.6.3.5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_Toc176783410 \h </w:instrText>
      </w:r>
      <w:r>
        <w:rPr>
          <w:noProof/>
        </w:rPr>
      </w:r>
      <w:r>
        <w:rPr>
          <w:noProof/>
        </w:rPr>
        <w:fldChar w:fldCharType="separate"/>
      </w:r>
      <w:r>
        <w:rPr>
          <w:noProof/>
        </w:rPr>
        <w:t>103</w:t>
      </w:r>
      <w:r>
        <w:rPr>
          <w:noProof/>
        </w:rPr>
        <w:fldChar w:fldCharType="end"/>
      </w:r>
    </w:p>
    <w:p w14:paraId="06880D07" w14:textId="3CC9F105"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6.6.3.5.1</w:t>
      </w:r>
      <w:r>
        <w:rPr>
          <w:rFonts w:asciiTheme="minorHAnsi" w:eastAsiaTheme="minorEastAsia" w:hAnsiTheme="minorHAnsi" w:cstheme="minorBidi"/>
          <w:noProof/>
          <w:kern w:val="2"/>
          <w:sz w:val="24"/>
          <w:szCs w:val="24"/>
          <w:lang w:eastAsia="en-GB"/>
          <w14:ligatures w14:val="standardContextual"/>
        </w:rPr>
        <w:tab/>
      </w:r>
      <w:r w:rsidRPr="0069013F">
        <w:rPr>
          <w:i/>
          <w:iCs/>
          <w:noProof/>
          <w:lang w:val="en-US" w:eastAsia="zh-CN"/>
        </w:rPr>
        <w:t>BS type 1-O</w:t>
      </w:r>
      <w:r>
        <w:rPr>
          <w:noProof/>
        </w:rPr>
        <w:tab/>
      </w:r>
      <w:r>
        <w:rPr>
          <w:noProof/>
        </w:rPr>
        <w:fldChar w:fldCharType="begin"/>
      </w:r>
      <w:r>
        <w:rPr>
          <w:noProof/>
        </w:rPr>
        <w:instrText xml:space="preserve"> PAGEREF _Toc176783411 \h </w:instrText>
      </w:r>
      <w:r>
        <w:rPr>
          <w:noProof/>
        </w:rPr>
      </w:r>
      <w:r>
        <w:rPr>
          <w:noProof/>
        </w:rPr>
        <w:fldChar w:fldCharType="separate"/>
      </w:r>
      <w:r>
        <w:rPr>
          <w:noProof/>
        </w:rPr>
        <w:t>103</w:t>
      </w:r>
      <w:r>
        <w:rPr>
          <w:noProof/>
        </w:rPr>
        <w:fldChar w:fldCharType="end"/>
      </w:r>
    </w:p>
    <w:p w14:paraId="2C688289" w14:textId="58F5EC7E"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6.6.3.5.2</w:t>
      </w:r>
      <w:r>
        <w:rPr>
          <w:rFonts w:asciiTheme="minorHAnsi" w:eastAsiaTheme="minorEastAsia" w:hAnsiTheme="minorHAnsi" w:cstheme="minorBidi"/>
          <w:noProof/>
          <w:kern w:val="2"/>
          <w:sz w:val="24"/>
          <w:szCs w:val="24"/>
          <w:lang w:eastAsia="en-GB"/>
          <w14:ligatures w14:val="standardContextual"/>
        </w:rPr>
        <w:tab/>
      </w:r>
      <w:r w:rsidRPr="0069013F">
        <w:rPr>
          <w:i/>
          <w:noProof/>
          <w:lang w:val="en-US" w:eastAsia="zh-CN"/>
        </w:rPr>
        <w:t>BS type 2-O</w:t>
      </w:r>
      <w:r>
        <w:rPr>
          <w:noProof/>
        </w:rPr>
        <w:tab/>
      </w:r>
      <w:r>
        <w:rPr>
          <w:noProof/>
        </w:rPr>
        <w:fldChar w:fldCharType="begin"/>
      </w:r>
      <w:r>
        <w:rPr>
          <w:noProof/>
        </w:rPr>
        <w:instrText xml:space="preserve"> PAGEREF _Toc176783412 \h </w:instrText>
      </w:r>
      <w:r>
        <w:rPr>
          <w:noProof/>
        </w:rPr>
      </w:r>
      <w:r>
        <w:rPr>
          <w:noProof/>
        </w:rPr>
        <w:fldChar w:fldCharType="separate"/>
      </w:r>
      <w:r>
        <w:rPr>
          <w:noProof/>
        </w:rPr>
        <w:t>105</w:t>
      </w:r>
      <w:r>
        <w:rPr>
          <w:noProof/>
        </w:rPr>
        <w:fldChar w:fldCharType="end"/>
      </w:r>
    </w:p>
    <w:p w14:paraId="40649610" w14:textId="65CCC7C4"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OTA time alignment error</w:t>
      </w:r>
      <w:r>
        <w:rPr>
          <w:noProof/>
        </w:rPr>
        <w:tab/>
      </w:r>
      <w:r>
        <w:rPr>
          <w:noProof/>
        </w:rPr>
        <w:fldChar w:fldCharType="begin"/>
      </w:r>
      <w:r>
        <w:rPr>
          <w:noProof/>
        </w:rPr>
        <w:instrText xml:space="preserve"> PAGEREF _Toc176783413 \h </w:instrText>
      </w:r>
      <w:r>
        <w:rPr>
          <w:noProof/>
        </w:rPr>
      </w:r>
      <w:r>
        <w:rPr>
          <w:noProof/>
        </w:rPr>
        <w:fldChar w:fldCharType="separate"/>
      </w:r>
      <w:r>
        <w:rPr>
          <w:noProof/>
        </w:rPr>
        <w:t>107</w:t>
      </w:r>
      <w:r>
        <w:rPr>
          <w:noProof/>
        </w:rPr>
        <w:fldChar w:fldCharType="end"/>
      </w:r>
    </w:p>
    <w:p w14:paraId="6DDDCAE9" w14:textId="77DBB91B"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_Toc176783414 \h </w:instrText>
      </w:r>
      <w:r>
        <w:rPr>
          <w:noProof/>
        </w:rPr>
      </w:r>
      <w:r>
        <w:rPr>
          <w:noProof/>
        </w:rPr>
        <w:fldChar w:fldCharType="separate"/>
      </w:r>
      <w:r>
        <w:rPr>
          <w:noProof/>
        </w:rPr>
        <w:t>107</w:t>
      </w:r>
      <w:r>
        <w:rPr>
          <w:noProof/>
        </w:rPr>
        <w:fldChar w:fldCharType="end"/>
      </w:r>
    </w:p>
    <w:p w14:paraId="70BE4A72" w14:textId="33E53C56"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_Toc176783415 \h </w:instrText>
      </w:r>
      <w:r>
        <w:rPr>
          <w:noProof/>
        </w:rPr>
      </w:r>
      <w:r>
        <w:rPr>
          <w:noProof/>
        </w:rPr>
        <w:fldChar w:fldCharType="separate"/>
      </w:r>
      <w:r>
        <w:rPr>
          <w:noProof/>
        </w:rPr>
        <w:t>107</w:t>
      </w:r>
      <w:r>
        <w:rPr>
          <w:noProof/>
        </w:rPr>
        <w:fldChar w:fldCharType="end"/>
      </w:r>
    </w:p>
    <w:p w14:paraId="4F3AF6B7" w14:textId="1A95AD22"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6.6.4.3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_Toc176783416 \h </w:instrText>
      </w:r>
      <w:r>
        <w:rPr>
          <w:noProof/>
        </w:rPr>
      </w:r>
      <w:r>
        <w:rPr>
          <w:noProof/>
        </w:rPr>
        <w:fldChar w:fldCharType="separate"/>
      </w:r>
      <w:r>
        <w:rPr>
          <w:noProof/>
        </w:rPr>
        <w:t>107</w:t>
      </w:r>
      <w:r>
        <w:rPr>
          <w:noProof/>
        </w:rPr>
        <w:fldChar w:fldCharType="end"/>
      </w:r>
    </w:p>
    <w:p w14:paraId="2417BBB3" w14:textId="2B95AF73"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6.4.</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_Toc176783417 \h </w:instrText>
      </w:r>
      <w:r>
        <w:rPr>
          <w:noProof/>
        </w:rPr>
      </w:r>
      <w:r>
        <w:rPr>
          <w:noProof/>
        </w:rPr>
        <w:fldChar w:fldCharType="separate"/>
      </w:r>
      <w:r>
        <w:rPr>
          <w:noProof/>
        </w:rPr>
        <w:t>107</w:t>
      </w:r>
      <w:r>
        <w:rPr>
          <w:noProof/>
        </w:rPr>
        <w:fldChar w:fldCharType="end"/>
      </w:r>
    </w:p>
    <w:p w14:paraId="3D88871D" w14:textId="6264674E"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6.6.4.4.1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_Toc176783418 \h </w:instrText>
      </w:r>
      <w:r>
        <w:rPr>
          <w:noProof/>
        </w:rPr>
      </w:r>
      <w:r>
        <w:rPr>
          <w:noProof/>
        </w:rPr>
        <w:fldChar w:fldCharType="separate"/>
      </w:r>
      <w:r>
        <w:rPr>
          <w:noProof/>
        </w:rPr>
        <w:t>107</w:t>
      </w:r>
      <w:r>
        <w:rPr>
          <w:noProof/>
        </w:rPr>
        <w:fldChar w:fldCharType="end"/>
      </w:r>
    </w:p>
    <w:p w14:paraId="39B42925" w14:textId="66125B1E"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6.6.4.4.2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_Toc176783419 \h </w:instrText>
      </w:r>
      <w:r>
        <w:rPr>
          <w:noProof/>
        </w:rPr>
      </w:r>
      <w:r>
        <w:rPr>
          <w:noProof/>
        </w:rPr>
        <w:fldChar w:fldCharType="separate"/>
      </w:r>
      <w:r>
        <w:rPr>
          <w:noProof/>
        </w:rPr>
        <w:t>107</w:t>
      </w:r>
      <w:r>
        <w:rPr>
          <w:noProof/>
        </w:rPr>
        <w:fldChar w:fldCharType="end"/>
      </w:r>
    </w:p>
    <w:p w14:paraId="4F9B4077" w14:textId="09C10CC2"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6.4.</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_Toc176783420 \h </w:instrText>
      </w:r>
      <w:r>
        <w:rPr>
          <w:noProof/>
        </w:rPr>
      </w:r>
      <w:r>
        <w:rPr>
          <w:noProof/>
        </w:rPr>
        <w:fldChar w:fldCharType="separate"/>
      </w:r>
      <w:r>
        <w:rPr>
          <w:noProof/>
        </w:rPr>
        <w:t>108</w:t>
      </w:r>
      <w:r>
        <w:rPr>
          <w:noProof/>
        </w:rPr>
        <w:fldChar w:fldCharType="end"/>
      </w:r>
    </w:p>
    <w:p w14:paraId="1204EEC6" w14:textId="20F6CDD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6.6.4.5.1</w:t>
      </w:r>
      <w:r>
        <w:rPr>
          <w:rFonts w:asciiTheme="minorHAnsi" w:eastAsiaTheme="minorEastAsia" w:hAnsiTheme="minorHAnsi" w:cstheme="minorBidi"/>
          <w:noProof/>
          <w:kern w:val="2"/>
          <w:sz w:val="24"/>
          <w:szCs w:val="24"/>
          <w:lang w:eastAsia="en-GB"/>
          <w14:ligatures w14:val="standardContextual"/>
        </w:rPr>
        <w:tab/>
      </w:r>
      <w:r w:rsidRPr="0069013F">
        <w:rPr>
          <w:i/>
          <w:noProof/>
        </w:rPr>
        <w:t>BS type 1-O</w:t>
      </w:r>
      <w:r>
        <w:rPr>
          <w:noProof/>
        </w:rPr>
        <w:tab/>
      </w:r>
      <w:r>
        <w:rPr>
          <w:noProof/>
        </w:rPr>
        <w:fldChar w:fldCharType="begin"/>
      </w:r>
      <w:r>
        <w:rPr>
          <w:noProof/>
        </w:rPr>
        <w:instrText xml:space="preserve"> PAGEREF _Toc176783421 \h </w:instrText>
      </w:r>
      <w:r>
        <w:rPr>
          <w:noProof/>
        </w:rPr>
      </w:r>
      <w:r>
        <w:rPr>
          <w:noProof/>
        </w:rPr>
        <w:fldChar w:fldCharType="separate"/>
      </w:r>
      <w:r>
        <w:rPr>
          <w:noProof/>
        </w:rPr>
        <w:t>108</w:t>
      </w:r>
      <w:r>
        <w:rPr>
          <w:noProof/>
        </w:rPr>
        <w:fldChar w:fldCharType="end"/>
      </w:r>
    </w:p>
    <w:p w14:paraId="6248D7BA" w14:textId="69DF1FA3"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6.6.4.5.2</w:t>
      </w:r>
      <w:r>
        <w:rPr>
          <w:rFonts w:asciiTheme="minorHAnsi" w:eastAsiaTheme="minorEastAsia" w:hAnsiTheme="minorHAnsi" w:cstheme="minorBidi"/>
          <w:noProof/>
          <w:kern w:val="2"/>
          <w:sz w:val="24"/>
          <w:szCs w:val="24"/>
          <w:lang w:eastAsia="en-GB"/>
          <w14:ligatures w14:val="standardContextual"/>
        </w:rPr>
        <w:tab/>
      </w:r>
      <w:r w:rsidRPr="0069013F">
        <w:rPr>
          <w:i/>
          <w:noProof/>
        </w:rPr>
        <w:t>BS type 2-O</w:t>
      </w:r>
      <w:r>
        <w:rPr>
          <w:noProof/>
        </w:rPr>
        <w:tab/>
      </w:r>
      <w:r>
        <w:rPr>
          <w:noProof/>
        </w:rPr>
        <w:fldChar w:fldCharType="begin"/>
      </w:r>
      <w:r>
        <w:rPr>
          <w:noProof/>
        </w:rPr>
        <w:instrText xml:space="preserve"> PAGEREF _Toc176783422 \h </w:instrText>
      </w:r>
      <w:r>
        <w:rPr>
          <w:noProof/>
        </w:rPr>
      </w:r>
      <w:r>
        <w:rPr>
          <w:noProof/>
        </w:rPr>
        <w:fldChar w:fldCharType="separate"/>
      </w:r>
      <w:r>
        <w:rPr>
          <w:noProof/>
        </w:rPr>
        <w:t>108</w:t>
      </w:r>
      <w:r>
        <w:rPr>
          <w:noProof/>
        </w:rPr>
        <w:fldChar w:fldCharType="end"/>
      </w:r>
    </w:p>
    <w:p w14:paraId="1F88E472" w14:textId="380916F7"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OTA unwanted emissions</w:t>
      </w:r>
      <w:r>
        <w:rPr>
          <w:noProof/>
        </w:rPr>
        <w:tab/>
      </w:r>
      <w:r>
        <w:rPr>
          <w:noProof/>
        </w:rPr>
        <w:fldChar w:fldCharType="begin"/>
      </w:r>
      <w:r>
        <w:rPr>
          <w:noProof/>
        </w:rPr>
        <w:instrText xml:space="preserve"> PAGEREF _Toc176783423 \h </w:instrText>
      </w:r>
      <w:r>
        <w:rPr>
          <w:noProof/>
        </w:rPr>
      </w:r>
      <w:r>
        <w:rPr>
          <w:noProof/>
        </w:rPr>
        <w:fldChar w:fldCharType="separate"/>
      </w:r>
      <w:r>
        <w:rPr>
          <w:noProof/>
        </w:rPr>
        <w:t>109</w:t>
      </w:r>
      <w:r>
        <w:rPr>
          <w:noProof/>
        </w:rPr>
        <w:fldChar w:fldCharType="end"/>
      </w:r>
    </w:p>
    <w:p w14:paraId="61B0B624" w14:textId="40F44CD1"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_Toc176783424 \h </w:instrText>
      </w:r>
      <w:r>
        <w:rPr>
          <w:noProof/>
        </w:rPr>
      </w:r>
      <w:r>
        <w:rPr>
          <w:noProof/>
        </w:rPr>
        <w:fldChar w:fldCharType="separate"/>
      </w:r>
      <w:r>
        <w:rPr>
          <w:noProof/>
        </w:rPr>
        <w:t>109</w:t>
      </w:r>
      <w:r>
        <w:rPr>
          <w:noProof/>
        </w:rPr>
        <w:fldChar w:fldCharType="end"/>
      </w:r>
    </w:p>
    <w:p w14:paraId="53485CEB" w14:textId="2098627F"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OTA occupied bandwidth</w:t>
      </w:r>
      <w:r>
        <w:rPr>
          <w:noProof/>
        </w:rPr>
        <w:tab/>
      </w:r>
      <w:r>
        <w:rPr>
          <w:noProof/>
        </w:rPr>
        <w:fldChar w:fldCharType="begin"/>
      </w:r>
      <w:r>
        <w:rPr>
          <w:noProof/>
        </w:rPr>
        <w:instrText xml:space="preserve"> PAGEREF _Toc176783425 \h </w:instrText>
      </w:r>
      <w:r>
        <w:rPr>
          <w:noProof/>
        </w:rPr>
      </w:r>
      <w:r>
        <w:rPr>
          <w:noProof/>
        </w:rPr>
        <w:fldChar w:fldCharType="separate"/>
      </w:r>
      <w:r>
        <w:rPr>
          <w:noProof/>
        </w:rPr>
        <w:t>109</w:t>
      </w:r>
      <w:r>
        <w:rPr>
          <w:noProof/>
        </w:rPr>
        <w:fldChar w:fldCharType="end"/>
      </w:r>
    </w:p>
    <w:p w14:paraId="1A21750C" w14:textId="3F288A11"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_Toc176783426 \h </w:instrText>
      </w:r>
      <w:r>
        <w:rPr>
          <w:noProof/>
        </w:rPr>
      </w:r>
      <w:r>
        <w:rPr>
          <w:noProof/>
        </w:rPr>
        <w:fldChar w:fldCharType="separate"/>
      </w:r>
      <w:r>
        <w:rPr>
          <w:noProof/>
        </w:rPr>
        <w:t>109</w:t>
      </w:r>
      <w:r>
        <w:rPr>
          <w:noProof/>
        </w:rPr>
        <w:fldChar w:fldCharType="end"/>
      </w:r>
    </w:p>
    <w:p w14:paraId="10940064" w14:textId="71527A92"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_Toc176783427 \h </w:instrText>
      </w:r>
      <w:r>
        <w:rPr>
          <w:noProof/>
        </w:rPr>
      </w:r>
      <w:r>
        <w:rPr>
          <w:noProof/>
        </w:rPr>
        <w:fldChar w:fldCharType="separate"/>
      </w:r>
      <w:r>
        <w:rPr>
          <w:noProof/>
        </w:rPr>
        <w:t>110</w:t>
      </w:r>
      <w:r>
        <w:rPr>
          <w:noProof/>
        </w:rPr>
        <w:fldChar w:fldCharType="end"/>
      </w:r>
    </w:p>
    <w:p w14:paraId="18DFA431" w14:textId="695E2252"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_Toc176783428 \h </w:instrText>
      </w:r>
      <w:r>
        <w:rPr>
          <w:noProof/>
        </w:rPr>
      </w:r>
      <w:r>
        <w:rPr>
          <w:noProof/>
        </w:rPr>
        <w:fldChar w:fldCharType="separate"/>
      </w:r>
      <w:r>
        <w:rPr>
          <w:noProof/>
        </w:rPr>
        <w:t>110</w:t>
      </w:r>
      <w:r>
        <w:rPr>
          <w:noProof/>
        </w:rPr>
        <w:fldChar w:fldCharType="end"/>
      </w:r>
    </w:p>
    <w:p w14:paraId="56AAB78D" w14:textId="0526D313"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7.2.</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_Toc176783429 \h </w:instrText>
      </w:r>
      <w:r>
        <w:rPr>
          <w:noProof/>
        </w:rPr>
      </w:r>
      <w:r>
        <w:rPr>
          <w:noProof/>
        </w:rPr>
        <w:fldChar w:fldCharType="separate"/>
      </w:r>
      <w:r>
        <w:rPr>
          <w:noProof/>
        </w:rPr>
        <w:t>110</w:t>
      </w:r>
      <w:r>
        <w:rPr>
          <w:noProof/>
        </w:rPr>
        <w:fldChar w:fldCharType="end"/>
      </w:r>
    </w:p>
    <w:p w14:paraId="6E508E90" w14:textId="35F978E5"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_Toc176783430 \h </w:instrText>
      </w:r>
      <w:r>
        <w:rPr>
          <w:noProof/>
        </w:rPr>
      </w:r>
      <w:r>
        <w:rPr>
          <w:noProof/>
        </w:rPr>
        <w:fldChar w:fldCharType="separate"/>
      </w:r>
      <w:r>
        <w:rPr>
          <w:noProof/>
        </w:rPr>
        <w:t>110</w:t>
      </w:r>
      <w:r>
        <w:rPr>
          <w:noProof/>
        </w:rPr>
        <w:fldChar w:fldCharType="end"/>
      </w:r>
    </w:p>
    <w:p w14:paraId="237A0B32" w14:textId="3D365065"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_Toc176783431 \h </w:instrText>
      </w:r>
      <w:r>
        <w:rPr>
          <w:noProof/>
        </w:rPr>
      </w:r>
      <w:r>
        <w:rPr>
          <w:noProof/>
        </w:rPr>
        <w:fldChar w:fldCharType="separate"/>
      </w:r>
      <w:r>
        <w:rPr>
          <w:noProof/>
        </w:rPr>
        <w:t>110</w:t>
      </w:r>
      <w:r>
        <w:rPr>
          <w:noProof/>
        </w:rPr>
        <w:fldChar w:fldCharType="end"/>
      </w:r>
    </w:p>
    <w:p w14:paraId="1C0C51C3" w14:textId="620EA9DD"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7.2.</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_Toc176783432 \h </w:instrText>
      </w:r>
      <w:r>
        <w:rPr>
          <w:noProof/>
        </w:rPr>
      </w:r>
      <w:r>
        <w:rPr>
          <w:noProof/>
        </w:rPr>
        <w:fldChar w:fldCharType="separate"/>
      </w:r>
      <w:r>
        <w:rPr>
          <w:noProof/>
        </w:rPr>
        <w:t>112</w:t>
      </w:r>
      <w:r>
        <w:rPr>
          <w:noProof/>
        </w:rPr>
        <w:fldChar w:fldCharType="end"/>
      </w:r>
    </w:p>
    <w:p w14:paraId="1FA95C17" w14:textId="685090C1"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6.7.2.5.1</w:t>
      </w:r>
      <w:r>
        <w:rPr>
          <w:rFonts w:asciiTheme="minorHAnsi" w:eastAsiaTheme="minorEastAsia" w:hAnsiTheme="minorHAnsi" w:cstheme="minorBidi"/>
          <w:noProof/>
          <w:kern w:val="2"/>
          <w:sz w:val="24"/>
          <w:szCs w:val="24"/>
          <w:lang w:eastAsia="en-GB"/>
          <w14:ligatures w14:val="standardContextual"/>
        </w:rPr>
        <w:tab/>
      </w:r>
      <w:r w:rsidRPr="0069013F">
        <w:rPr>
          <w:i/>
          <w:noProof/>
        </w:rPr>
        <w:t>BS type 1-O</w:t>
      </w:r>
      <w:r>
        <w:rPr>
          <w:noProof/>
        </w:rPr>
        <w:tab/>
      </w:r>
      <w:r>
        <w:rPr>
          <w:noProof/>
        </w:rPr>
        <w:fldChar w:fldCharType="begin"/>
      </w:r>
      <w:r>
        <w:rPr>
          <w:noProof/>
        </w:rPr>
        <w:instrText xml:space="preserve"> PAGEREF _Toc176783433 \h </w:instrText>
      </w:r>
      <w:r>
        <w:rPr>
          <w:noProof/>
        </w:rPr>
      </w:r>
      <w:r>
        <w:rPr>
          <w:noProof/>
        </w:rPr>
        <w:fldChar w:fldCharType="separate"/>
      </w:r>
      <w:r>
        <w:rPr>
          <w:noProof/>
        </w:rPr>
        <w:t>112</w:t>
      </w:r>
      <w:r>
        <w:rPr>
          <w:noProof/>
        </w:rPr>
        <w:fldChar w:fldCharType="end"/>
      </w:r>
    </w:p>
    <w:p w14:paraId="3F3EA550" w14:textId="387F6540"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6.7.2.5.2</w:t>
      </w:r>
      <w:r>
        <w:rPr>
          <w:rFonts w:asciiTheme="minorHAnsi" w:eastAsiaTheme="minorEastAsia" w:hAnsiTheme="minorHAnsi" w:cstheme="minorBidi"/>
          <w:noProof/>
          <w:kern w:val="2"/>
          <w:sz w:val="24"/>
          <w:szCs w:val="24"/>
          <w:lang w:eastAsia="en-GB"/>
          <w14:ligatures w14:val="standardContextual"/>
        </w:rPr>
        <w:tab/>
      </w:r>
      <w:r w:rsidRPr="0069013F">
        <w:rPr>
          <w:i/>
          <w:noProof/>
        </w:rPr>
        <w:t>BS type 2-O</w:t>
      </w:r>
      <w:r>
        <w:rPr>
          <w:noProof/>
        </w:rPr>
        <w:tab/>
      </w:r>
      <w:r>
        <w:rPr>
          <w:noProof/>
        </w:rPr>
        <w:fldChar w:fldCharType="begin"/>
      </w:r>
      <w:r>
        <w:rPr>
          <w:noProof/>
        </w:rPr>
        <w:instrText xml:space="preserve"> PAGEREF _Toc176783434 \h </w:instrText>
      </w:r>
      <w:r>
        <w:rPr>
          <w:noProof/>
        </w:rPr>
      </w:r>
      <w:r>
        <w:rPr>
          <w:noProof/>
        </w:rPr>
        <w:fldChar w:fldCharType="separate"/>
      </w:r>
      <w:r>
        <w:rPr>
          <w:noProof/>
        </w:rPr>
        <w:t>112</w:t>
      </w:r>
      <w:r>
        <w:rPr>
          <w:noProof/>
        </w:rPr>
        <w:fldChar w:fldCharType="end"/>
      </w:r>
    </w:p>
    <w:p w14:paraId="6158C86D" w14:textId="6553153B"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OTA Adjacent Channel Leakage Power Ratio (ACLR)</w:t>
      </w:r>
      <w:r>
        <w:rPr>
          <w:noProof/>
        </w:rPr>
        <w:tab/>
      </w:r>
      <w:r>
        <w:rPr>
          <w:noProof/>
        </w:rPr>
        <w:fldChar w:fldCharType="begin"/>
      </w:r>
      <w:r>
        <w:rPr>
          <w:noProof/>
        </w:rPr>
        <w:instrText xml:space="preserve"> PAGEREF _Toc176783435 \h </w:instrText>
      </w:r>
      <w:r>
        <w:rPr>
          <w:noProof/>
        </w:rPr>
      </w:r>
      <w:r>
        <w:rPr>
          <w:noProof/>
        </w:rPr>
        <w:fldChar w:fldCharType="separate"/>
      </w:r>
      <w:r>
        <w:rPr>
          <w:noProof/>
        </w:rPr>
        <w:t>112</w:t>
      </w:r>
      <w:r>
        <w:rPr>
          <w:noProof/>
        </w:rPr>
        <w:fldChar w:fldCharType="end"/>
      </w:r>
    </w:p>
    <w:p w14:paraId="260DD9B0" w14:textId="497FA546"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and applicability</w:t>
      </w:r>
      <w:r>
        <w:rPr>
          <w:noProof/>
        </w:rPr>
        <w:tab/>
      </w:r>
      <w:r>
        <w:rPr>
          <w:noProof/>
        </w:rPr>
        <w:fldChar w:fldCharType="begin"/>
      </w:r>
      <w:r>
        <w:rPr>
          <w:noProof/>
        </w:rPr>
        <w:instrText xml:space="preserve"> PAGEREF _Toc176783436 \h </w:instrText>
      </w:r>
      <w:r>
        <w:rPr>
          <w:noProof/>
        </w:rPr>
      </w:r>
      <w:r>
        <w:rPr>
          <w:noProof/>
        </w:rPr>
        <w:fldChar w:fldCharType="separate"/>
      </w:r>
      <w:r>
        <w:rPr>
          <w:noProof/>
        </w:rPr>
        <w:t>112</w:t>
      </w:r>
      <w:r>
        <w:rPr>
          <w:noProof/>
        </w:rPr>
        <w:fldChar w:fldCharType="end"/>
      </w:r>
    </w:p>
    <w:p w14:paraId="7C64F17A" w14:textId="69593632"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w:t>
      </w:r>
      <w:r>
        <w:rPr>
          <w:noProof/>
        </w:rPr>
        <w:tab/>
      </w:r>
      <w:r>
        <w:rPr>
          <w:noProof/>
        </w:rPr>
        <w:fldChar w:fldCharType="begin"/>
      </w:r>
      <w:r>
        <w:rPr>
          <w:noProof/>
        </w:rPr>
        <w:instrText xml:space="preserve"> PAGEREF _Toc176783437 \h </w:instrText>
      </w:r>
      <w:r>
        <w:rPr>
          <w:noProof/>
        </w:rPr>
      </w:r>
      <w:r>
        <w:rPr>
          <w:noProof/>
        </w:rPr>
        <w:fldChar w:fldCharType="separate"/>
      </w:r>
      <w:r>
        <w:rPr>
          <w:noProof/>
        </w:rPr>
        <w:t>112</w:t>
      </w:r>
      <w:r>
        <w:rPr>
          <w:noProof/>
        </w:rPr>
        <w:fldChar w:fldCharType="end"/>
      </w:r>
    </w:p>
    <w:p w14:paraId="4790CC88" w14:textId="66F4421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6.7.3.3</w:t>
      </w:r>
      <w:r>
        <w:rPr>
          <w:rFonts w:asciiTheme="minorHAnsi" w:eastAsiaTheme="minorEastAsia" w:hAnsiTheme="minorHAnsi" w:cstheme="minorBidi"/>
          <w:noProof/>
          <w:kern w:val="2"/>
          <w:sz w:val="24"/>
          <w:szCs w:val="24"/>
          <w:lang w:eastAsia="en-GB"/>
          <w14:ligatures w14:val="standardContextual"/>
        </w:rPr>
        <w:tab/>
      </w:r>
      <w:r>
        <w:rPr>
          <w:noProof/>
          <w:lang w:eastAsia="zh-CN"/>
        </w:rPr>
        <w:t>Test purpose</w:t>
      </w:r>
      <w:r>
        <w:rPr>
          <w:noProof/>
        </w:rPr>
        <w:tab/>
      </w:r>
      <w:r>
        <w:rPr>
          <w:noProof/>
        </w:rPr>
        <w:fldChar w:fldCharType="begin"/>
      </w:r>
      <w:r>
        <w:rPr>
          <w:noProof/>
        </w:rPr>
        <w:instrText xml:space="preserve"> PAGEREF _Toc176783438 \h </w:instrText>
      </w:r>
      <w:r>
        <w:rPr>
          <w:noProof/>
        </w:rPr>
      </w:r>
      <w:r>
        <w:rPr>
          <w:noProof/>
        </w:rPr>
        <w:fldChar w:fldCharType="separate"/>
      </w:r>
      <w:r>
        <w:rPr>
          <w:noProof/>
        </w:rPr>
        <w:t>112</w:t>
      </w:r>
      <w:r>
        <w:rPr>
          <w:noProof/>
        </w:rPr>
        <w:fldChar w:fldCharType="end"/>
      </w:r>
    </w:p>
    <w:p w14:paraId="190356F3" w14:textId="3D0E1E51"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6.7.3.4</w:t>
      </w:r>
      <w:r>
        <w:rPr>
          <w:rFonts w:asciiTheme="minorHAnsi" w:eastAsiaTheme="minorEastAsia"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_Toc176783439 \h </w:instrText>
      </w:r>
      <w:r>
        <w:rPr>
          <w:noProof/>
        </w:rPr>
      </w:r>
      <w:r>
        <w:rPr>
          <w:noProof/>
        </w:rPr>
        <w:fldChar w:fldCharType="separate"/>
      </w:r>
      <w:r>
        <w:rPr>
          <w:noProof/>
        </w:rPr>
        <w:t>112</w:t>
      </w:r>
      <w:r>
        <w:rPr>
          <w:noProof/>
        </w:rPr>
        <w:fldChar w:fldCharType="end"/>
      </w:r>
    </w:p>
    <w:p w14:paraId="302B5E14" w14:textId="47D52EEC"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6.7.3.4.1</w:t>
      </w:r>
      <w:r>
        <w:rPr>
          <w:rFonts w:asciiTheme="minorHAnsi" w:eastAsiaTheme="minorEastAsia"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_Toc176783440 \h </w:instrText>
      </w:r>
      <w:r>
        <w:rPr>
          <w:noProof/>
        </w:rPr>
      </w:r>
      <w:r>
        <w:rPr>
          <w:noProof/>
        </w:rPr>
        <w:fldChar w:fldCharType="separate"/>
      </w:r>
      <w:r>
        <w:rPr>
          <w:noProof/>
        </w:rPr>
        <w:t>112</w:t>
      </w:r>
      <w:r>
        <w:rPr>
          <w:noProof/>
        </w:rPr>
        <w:fldChar w:fldCharType="end"/>
      </w:r>
    </w:p>
    <w:p w14:paraId="0AC4E8C8" w14:textId="21A07389"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_Toc176783441 \h </w:instrText>
      </w:r>
      <w:r>
        <w:rPr>
          <w:noProof/>
        </w:rPr>
      </w:r>
      <w:r>
        <w:rPr>
          <w:noProof/>
        </w:rPr>
        <w:fldChar w:fldCharType="separate"/>
      </w:r>
      <w:r>
        <w:rPr>
          <w:noProof/>
        </w:rPr>
        <w:t>113</w:t>
      </w:r>
      <w:r>
        <w:rPr>
          <w:noProof/>
        </w:rPr>
        <w:fldChar w:fldCharType="end"/>
      </w:r>
    </w:p>
    <w:p w14:paraId="3F22E705" w14:textId="57D82276"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6.7.3.5</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requirements</w:t>
      </w:r>
      <w:r>
        <w:rPr>
          <w:noProof/>
        </w:rPr>
        <w:tab/>
      </w:r>
      <w:r>
        <w:rPr>
          <w:noProof/>
        </w:rPr>
        <w:fldChar w:fldCharType="begin"/>
      </w:r>
      <w:r>
        <w:rPr>
          <w:noProof/>
        </w:rPr>
        <w:instrText xml:space="preserve"> PAGEREF _Toc176783442 \h </w:instrText>
      </w:r>
      <w:r>
        <w:rPr>
          <w:noProof/>
        </w:rPr>
      </w:r>
      <w:r>
        <w:rPr>
          <w:noProof/>
        </w:rPr>
        <w:fldChar w:fldCharType="separate"/>
      </w:r>
      <w:r>
        <w:rPr>
          <w:noProof/>
        </w:rPr>
        <w:t>114</w:t>
      </w:r>
      <w:r>
        <w:rPr>
          <w:noProof/>
        </w:rPr>
        <w:fldChar w:fldCharType="end"/>
      </w:r>
    </w:p>
    <w:p w14:paraId="390584A8" w14:textId="4EC1649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6.7.3.5.1</w:t>
      </w:r>
      <w:r>
        <w:rPr>
          <w:rFonts w:asciiTheme="minorHAnsi" w:eastAsiaTheme="minorEastAsia" w:hAnsiTheme="minorHAnsi" w:cstheme="minorBidi"/>
          <w:noProof/>
          <w:kern w:val="2"/>
          <w:sz w:val="24"/>
          <w:szCs w:val="24"/>
          <w:lang w:eastAsia="en-GB"/>
          <w14:ligatures w14:val="standardContextual"/>
        </w:rPr>
        <w:tab/>
      </w:r>
      <w:r w:rsidRPr="0069013F">
        <w:rPr>
          <w:i/>
          <w:noProof/>
        </w:rPr>
        <w:t>BS type 1-O</w:t>
      </w:r>
      <w:r>
        <w:rPr>
          <w:noProof/>
        </w:rPr>
        <w:tab/>
      </w:r>
      <w:r>
        <w:rPr>
          <w:noProof/>
        </w:rPr>
        <w:fldChar w:fldCharType="begin"/>
      </w:r>
      <w:r>
        <w:rPr>
          <w:noProof/>
        </w:rPr>
        <w:instrText xml:space="preserve"> PAGEREF _Toc176783443 \h </w:instrText>
      </w:r>
      <w:r>
        <w:rPr>
          <w:noProof/>
        </w:rPr>
      </w:r>
      <w:r>
        <w:rPr>
          <w:noProof/>
        </w:rPr>
        <w:fldChar w:fldCharType="separate"/>
      </w:r>
      <w:r>
        <w:rPr>
          <w:noProof/>
        </w:rPr>
        <w:t>114</w:t>
      </w:r>
      <w:r>
        <w:rPr>
          <w:noProof/>
        </w:rPr>
        <w:fldChar w:fldCharType="end"/>
      </w:r>
    </w:p>
    <w:p w14:paraId="23BEF2B5" w14:textId="655C846D"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6.7.3.5.2</w:t>
      </w:r>
      <w:r>
        <w:rPr>
          <w:rFonts w:asciiTheme="minorHAnsi" w:eastAsiaTheme="minorEastAsia" w:hAnsiTheme="minorHAnsi" w:cstheme="minorBidi"/>
          <w:noProof/>
          <w:kern w:val="2"/>
          <w:sz w:val="24"/>
          <w:szCs w:val="24"/>
          <w:lang w:eastAsia="en-GB"/>
          <w14:ligatures w14:val="standardContextual"/>
        </w:rPr>
        <w:tab/>
      </w:r>
      <w:r w:rsidRPr="0069013F">
        <w:rPr>
          <w:i/>
          <w:noProof/>
        </w:rPr>
        <w:t>BS type 2-O</w:t>
      </w:r>
      <w:r>
        <w:rPr>
          <w:noProof/>
        </w:rPr>
        <w:tab/>
      </w:r>
      <w:r>
        <w:rPr>
          <w:noProof/>
        </w:rPr>
        <w:fldChar w:fldCharType="begin"/>
      </w:r>
      <w:r>
        <w:rPr>
          <w:noProof/>
        </w:rPr>
        <w:instrText xml:space="preserve"> PAGEREF _Toc176783444 \h </w:instrText>
      </w:r>
      <w:r>
        <w:rPr>
          <w:noProof/>
        </w:rPr>
      </w:r>
      <w:r>
        <w:rPr>
          <w:noProof/>
        </w:rPr>
        <w:fldChar w:fldCharType="separate"/>
      </w:r>
      <w:r>
        <w:rPr>
          <w:noProof/>
        </w:rPr>
        <w:t>116</w:t>
      </w:r>
      <w:r>
        <w:rPr>
          <w:noProof/>
        </w:rPr>
        <w:fldChar w:fldCharType="end"/>
      </w:r>
    </w:p>
    <w:p w14:paraId="6F71BCC7" w14:textId="284D6DFF"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OTA operating band unwanted emissions</w:t>
      </w:r>
      <w:r>
        <w:rPr>
          <w:noProof/>
        </w:rPr>
        <w:tab/>
      </w:r>
      <w:r>
        <w:rPr>
          <w:noProof/>
        </w:rPr>
        <w:fldChar w:fldCharType="begin"/>
      </w:r>
      <w:r>
        <w:rPr>
          <w:noProof/>
        </w:rPr>
        <w:instrText xml:space="preserve"> PAGEREF _Toc176783445 \h </w:instrText>
      </w:r>
      <w:r>
        <w:rPr>
          <w:noProof/>
        </w:rPr>
      </w:r>
      <w:r>
        <w:rPr>
          <w:noProof/>
        </w:rPr>
        <w:fldChar w:fldCharType="separate"/>
      </w:r>
      <w:r>
        <w:rPr>
          <w:noProof/>
        </w:rPr>
        <w:t>119</w:t>
      </w:r>
      <w:r>
        <w:rPr>
          <w:noProof/>
        </w:rPr>
        <w:fldChar w:fldCharType="end"/>
      </w:r>
    </w:p>
    <w:p w14:paraId="796412E1" w14:textId="05DE117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and applicability</w:t>
      </w:r>
      <w:r>
        <w:rPr>
          <w:noProof/>
        </w:rPr>
        <w:tab/>
      </w:r>
      <w:r>
        <w:rPr>
          <w:noProof/>
        </w:rPr>
        <w:fldChar w:fldCharType="begin"/>
      </w:r>
      <w:r>
        <w:rPr>
          <w:noProof/>
        </w:rPr>
        <w:instrText xml:space="preserve"> PAGEREF _Toc176783446 \h </w:instrText>
      </w:r>
      <w:r>
        <w:rPr>
          <w:noProof/>
        </w:rPr>
      </w:r>
      <w:r>
        <w:rPr>
          <w:noProof/>
        </w:rPr>
        <w:fldChar w:fldCharType="separate"/>
      </w:r>
      <w:r>
        <w:rPr>
          <w:noProof/>
        </w:rPr>
        <w:t>119</w:t>
      </w:r>
      <w:r>
        <w:rPr>
          <w:noProof/>
        </w:rPr>
        <w:fldChar w:fldCharType="end"/>
      </w:r>
    </w:p>
    <w:p w14:paraId="0F3533DB" w14:textId="7381C507"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w:t>
      </w:r>
      <w:r>
        <w:rPr>
          <w:noProof/>
        </w:rPr>
        <w:tab/>
      </w:r>
      <w:r>
        <w:rPr>
          <w:noProof/>
        </w:rPr>
        <w:fldChar w:fldCharType="begin"/>
      </w:r>
      <w:r>
        <w:rPr>
          <w:noProof/>
        </w:rPr>
        <w:instrText xml:space="preserve"> PAGEREF _Toc176783447 \h </w:instrText>
      </w:r>
      <w:r>
        <w:rPr>
          <w:noProof/>
        </w:rPr>
      </w:r>
      <w:r>
        <w:rPr>
          <w:noProof/>
        </w:rPr>
        <w:fldChar w:fldCharType="separate"/>
      </w:r>
      <w:r>
        <w:rPr>
          <w:noProof/>
        </w:rPr>
        <w:t>119</w:t>
      </w:r>
      <w:r>
        <w:rPr>
          <w:noProof/>
        </w:rPr>
        <w:fldChar w:fldCharType="end"/>
      </w:r>
    </w:p>
    <w:p w14:paraId="0713249D" w14:textId="3F5E51BC"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6.7.4.3</w:t>
      </w:r>
      <w:r>
        <w:rPr>
          <w:rFonts w:asciiTheme="minorHAnsi" w:eastAsiaTheme="minorEastAsia" w:hAnsiTheme="minorHAnsi" w:cstheme="minorBidi"/>
          <w:noProof/>
          <w:kern w:val="2"/>
          <w:sz w:val="24"/>
          <w:szCs w:val="24"/>
          <w:lang w:eastAsia="en-GB"/>
          <w14:ligatures w14:val="standardContextual"/>
        </w:rPr>
        <w:tab/>
      </w:r>
      <w:r>
        <w:rPr>
          <w:noProof/>
          <w:lang w:eastAsia="zh-CN"/>
        </w:rPr>
        <w:t>Test purpose</w:t>
      </w:r>
      <w:r>
        <w:rPr>
          <w:noProof/>
        </w:rPr>
        <w:tab/>
      </w:r>
      <w:r>
        <w:rPr>
          <w:noProof/>
        </w:rPr>
        <w:fldChar w:fldCharType="begin"/>
      </w:r>
      <w:r>
        <w:rPr>
          <w:noProof/>
        </w:rPr>
        <w:instrText xml:space="preserve"> PAGEREF _Toc176783448 \h </w:instrText>
      </w:r>
      <w:r>
        <w:rPr>
          <w:noProof/>
        </w:rPr>
      </w:r>
      <w:r>
        <w:rPr>
          <w:noProof/>
        </w:rPr>
        <w:fldChar w:fldCharType="separate"/>
      </w:r>
      <w:r>
        <w:rPr>
          <w:noProof/>
        </w:rPr>
        <w:t>119</w:t>
      </w:r>
      <w:r>
        <w:rPr>
          <w:noProof/>
        </w:rPr>
        <w:fldChar w:fldCharType="end"/>
      </w:r>
    </w:p>
    <w:p w14:paraId="04705C87" w14:textId="4567A07A"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6.7.4.4</w:t>
      </w:r>
      <w:r>
        <w:rPr>
          <w:rFonts w:asciiTheme="minorHAnsi" w:eastAsiaTheme="minorEastAsia"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_Toc176783449 \h </w:instrText>
      </w:r>
      <w:r>
        <w:rPr>
          <w:noProof/>
        </w:rPr>
      </w:r>
      <w:r>
        <w:rPr>
          <w:noProof/>
        </w:rPr>
        <w:fldChar w:fldCharType="separate"/>
      </w:r>
      <w:r>
        <w:rPr>
          <w:noProof/>
        </w:rPr>
        <w:t>119</w:t>
      </w:r>
      <w:r>
        <w:rPr>
          <w:noProof/>
        </w:rPr>
        <w:fldChar w:fldCharType="end"/>
      </w:r>
    </w:p>
    <w:p w14:paraId="659A5113" w14:textId="42499DA6"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6.7.4.4.1</w:t>
      </w:r>
      <w:r>
        <w:rPr>
          <w:rFonts w:asciiTheme="minorHAnsi" w:eastAsiaTheme="minorEastAsia"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_Toc176783450 \h </w:instrText>
      </w:r>
      <w:r>
        <w:rPr>
          <w:noProof/>
        </w:rPr>
      </w:r>
      <w:r>
        <w:rPr>
          <w:noProof/>
        </w:rPr>
        <w:fldChar w:fldCharType="separate"/>
      </w:r>
      <w:r>
        <w:rPr>
          <w:noProof/>
        </w:rPr>
        <w:t>119</w:t>
      </w:r>
      <w:r>
        <w:rPr>
          <w:noProof/>
        </w:rPr>
        <w:fldChar w:fldCharType="end"/>
      </w:r>
    </w:p>
    <w:p w14:paraId="6C254248" w14:textId="3390448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_Toc176783451 \h </w:instrText>
      </w:r>
      <w:r>
        <w:rPr>
          <w:noProof/>
        </w:rPr>
      </w:r>
      <w:r>
        <w:rPr>
          <w:noProof/>
        </w:rPr>
        <w:fldChar w:fldCharType="separate"/>
      </w:r>
      <w:r>
        <w:rPr>
          <w:noProof/>
        </w:rPr>
        <w:t>120</w:t>
      </w:r>
      <w:r>
        <w:rPr>
          <w:noProof/>
        </w:rPr>
        <w:fldChar w:fldCharType="end"/>
      </w:r>
    </w:p>
    <w:p w14:paraId="6C6CB213" w14:textId="48099C74"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6.7.4.5</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requirements</w:t>
      </w:r>
      <w:r>
        <w:rPr>
          <w:noProof/>
        </w:rPr>
        <w:tab/>
      </w:r>
      <w:r>
        <w:rPr>
          <w:noProof/>
        </w:rPr>
        <w:fldChar w:fldCharType="begin"/>
      </w:r>
      <w:r>
        <w:rPr>
          <w:noProof/>
        </w:rPr>
        <w:instrText xml:space="preserve"> PAGEREF _Toc176783452 \h </w:instrText>
      </w:r>
      <w:r>
        <w:rPr>
          <w:noProof/>
        </w:rPr>
      </w:r>
      <w:r>
        <w:rPr>
          <w:noProof/>
        </w:rPr>
        <w:fldChar w:fldCharType="separate"/>
      </w:r>
      <w:r>
        <w:rPr>
          <w:noProof/>
        </w:rPr>
        <w:t>120</w:t>
      </w:r>
      <w:r>
        <w:rPr>
          <w:noProof/>
        </w:rPr>
        <w:fldChar w:fldCharType="end"/>
      </w:r>
    </w:p>
    <w:p w14:paraId="20F86EBA" w14:textId="743F5F4D"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6.7.4.5.1</w:t>
      </w:r>
      <w:r>
        <w:rPr>
          <w:rFonts w:asciiTheme="minorHAnsi" w:eastAsiaTheme="minorEastAsia" w:hAnsiTheme="minorHAnsi" w:cstheme="minorBidi"/>
          <w:noProof/>
          <w:kern w:val="2"/>
          <w:sz w:val="24"/>
          <w:szCs w:val="24"/>
          <w:lang w:eastAsia="en-GB"/>
          <w14:ligatures w14:val="standardContextual"/>
        </w:rPr>
        <w:tab/>
      </w:r>
      <w:r w:rsidRPr="0069013F">
        <w:rPr>
          <w:i/>
          <w:noProof/>
        </w:rPr>
        <w:t>BS type 1-O</w:t>
      </w:r>
      <w:r>
        <w:rPr>
          <w:noProof/>
        </w:rPr>
        <w:tab/>
      </w:r>
      <w:r>
        <w:rPr>
          <w:noProof/>
        </w:rPr>
        <w:fldChar w:fldCharType="begin"/>
      </w:r>
      <w:r>
        <w:rPr>
          <w:noProof/>
        </w:rPr>
        <w:instrText xml:space="preserve"> PAGEREF _Toc176783453 \h </w:instrText>
      </w:r>
      <w:r>
        <w:rPr>
          <w:noProof/>
        </w:rPr>
      </w:r>
      <w:r>
        <w:rPr>
          <w:noProof/>
        </w:rPr>
        <w:fldChar w:fldCharType="separate"/>
      </w:r>
      <w:r>
        <w:rPr>
          <w:noProof/>
        </w:rPr>
        <w:t>120</w:t>
      </w:r>
      <w:r>
        <w:rPr>
          <w:noProof/>
        </w:rPr>
        <w:fldChar w:fldCharType="end"/>
      </w:r>
    </w:p>
    <w:p w14:paraId="75BC97BB" w14:textId="2A1331F3"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6.7.4.5.2</w:t>
      </w:r>
      <w:r>
        <w:rPr>
          <w:rFonts w:asciiTheme="minorHAnsi" w:eastAsiaTheme="minorEastAsia" w:hAnsiTheme="minorHAnsi" w:cstheme="minorBidi"/>
          <w:noProof/>
          <w:kern w:val="2"/>
          <w:sz w:val="24"/>
          <w:szCs w:val="24"/>
          <w:lang w:eastAsia="en-GB"/>
          <w14:ligatures w14:val="standardContextual"/>
        </w:rPr>
        <w:tab/>
      </w:r>
      <w:r w:rsidRPr="0069013F">
        <w:rPr>
          <w:i/>
          <w:noProof/>
        </w:rPr>
        <w:t>BS type 2-O</w:t>
      </w:r>
      <w:r>
        <w:rPr>
          <w:noProof/>
        </w:rPr>
        <w:tab/>
      </w:r>
      <w:r>
        <w:rPr>
          <w:noProof/>
        </w:rPr>
        <w:fldChar w:fldCharType="begin"/>
      </w:r>
      <w:r>
        <w:rPr>
          <w:noProof/>
        </w:rPr>
        <w:instrText xml:space="preserve"> PAGEREF _Toc176783454 \h </w:instrText>
      </w:r>
      <w:r>
        <w:rPr>
          <w:noProof/>
        </w:rPr>
      </w:r>
      <w:r>
        <w:rPr>
          <w:noProof/>
        </w:rPr>
        <w:fldChar w:fldCharType="separate"/>
      </w:r>
      <w:r>
        <w:rPr>
          <w:noProof/>
        </w:rPr>
        <w:t>134</w:t>
      </w:r>
      <w:r>
        <w:rPr>
          <w:noProof/>
        </w:rPr>
        <w:fldChar w:fldCharType="end"/>
      </w:r>
    </w:p>
    <w:p w14:paraId="5F15C9AF" w14:textId="4285A76F"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OTA transmitter spurious emissions</w:t>
      </w:r>
      <w:r>
        <w:rPr>
          <w:noProof/>
        </w:rPr>
        <w:tab/>
      </w:r>
      <w:r>
        <w:rPr>
          <w:noProof/>
        </w:rPr>
        <w:fldChar w:fldCharType="begin"/>
      </w:r>
      <w:r>
        <w:rPr>
          <w:noProof/>
        </w:rPr>
        <w:instrText xml:space="preserve"> PAGEREF _Toc176783455 \h </w:instrText>
      </w:r>
      <w:r>
        <w:rPr>
          <w:noProof/>
        </w:rPr>
      </w:r>
      <w:r>
        <w:rPr>
          <w:noProof/>
        </w:rPr>
        <w:fldChar w:fldCharType="separate"/>
      </w:r>
      <w:r>
        <w:rPr>
          <w:noProof/>
        </w:rPr>
        <w:t>137</w:t>
      </w:r>
      <w:r>
        <w:rPr>
          <w:noProof/>
        </w:rPr>
        <w:fldChar w:fldCharType="end"/>
      </w:r>
    </w:p>
    <w:p w14:paraId="61E71604" w14:textId="3A1C5131"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_Toc176783456 \h </w:instrText>
      </w:r>
      <w:r>
        <w:rPr>
          <w:noProof/>
        </w:rPr>
      </w:r>
      <w:r>
        <w:rPr>
          <w:noProof/>
        </w:rPr>
        <w:fldChar w:fldCharType="separate"/>
      </w:r>
      <w:r>
        <w:rPr>
          <w:noProof/>
        </w:rPr>
        <w:t>137</w:t>
      </w:r>
      <w:r>
        <w:rPr>
          <w:noProof/>
        </w:rPr>
        <w:fldChar w:fldCharType="end"/>
      </w:r>
    </w:p>
    <w:p w14:paraId="79447051" w14:textId="1FF4E664"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6.7.5.2</w:t>
      </w:r>
      <w:r>
        <w:rPr>
          <w:rFonts w:asciiTheme="minorHAnsi" w:eastAsiaTheme="minorEastAsia" w:hAnsiTheme="minorHAnsi" w:cstheme="minorBidi"/>
          <w:noProof/>
          <w:kern w:val="2"/>
          <w:sz w:val="24"/>
          <w:szCs w:val="24"/>
          <w:lang w:eastAsia="en-GB"/>
          <w14:ligatures w14:val="standardContextual"/>
        </w:rPr>
        <w:tab/>
      </w:r>
      <w:r>
        <w:rPr>
          <w:noProof/>
        </w:rPr>
        <w:t>General OTA transmitter spurious emissions requirements</w:t>
      </w:r>
      <w:r>
        <w:rPr>
          <w:noProof/>
        </w:rPr>
        <w:tab/>
      </w:r>
      <w:r>
        <w:rPr>
          <w:noProof/>
        </w:rPr>
        <w:fldChar w:fldCharType="begin"/>
      </w:r>
      <w:r>
        <w:rPr>
          <w:noProof/>
        </w:rPr>
        <w:instrText xml:space="preserve"> PAGEREF _Toc176783457 \h </w:instrText>
      </w:r>
      <w:r>
        <w:rPr>
          <w:noProof/>
        </w:rPr>
      </w:r>
      <w:r>
        <w:rPr>
          <w:noProof/>
        </w:rPr>
        <w:fldChar w:fldCharType="separate"/>
      </w:r>
      <w:r>
        <w:rPr>
          <w:noProof/>
        </w:rPr>
        <w:t>138</w:t>
      </w:r>
      <w:r>
        <w:rPr>
          <w:noProof/>
        </w:rPr>
        <w:fldChar w:fldCharType="end"/>
      </w:r>
    </w:p>
    <w:p w14:paraId="5195BD99" w14:textId="5E9E15C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_Toc176783458 \h </w:instrText>
      </w:r>
      <w:r>
        <w:rPr>
          <w:noProof/>
        </w:rPr>
      </w:r>
      <w:r>
        <w:rPr>
          <w:noProof/>
        </w:rPr>
        <w:fldChar w:fldCharType="separate"/>
      </w:r>
      <w:r>
        <w:rPr>
          <w:noProof/>
        </w:rPr>
        <w:t>138</w:t>
      </w:r>
      <w:r>
        <w:rPr>
          <w:noProof/>
        </w:rPr>
        <w:fldChar w:fldCharType="end"/>
      </w:r>
    </w:p>
    <w:p w14:paraId="78977F41" w14:textId="63F4CE2C"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Minimum </w:t>
      </w:r>
      <w:r w:rsidRPr="0069013F">
        <w:rPr>
          <w:noProof/>
          <w:lang w:val="en-US" w:eastAsia="sv-SE"/>
        </w:rPr>
        <w:t>r</w:t>
      </w:r>
      <w:r>
        <w:rPr>
          <w:noProof/>
          <w:lang w:eastAsia="sv-SE"/>
        </w:rPr>
        <w:t>equirement</w:t>
      </w:r>
      <w:r>
        <w:rPr>
          <w:noProof/>
        </w:rPr>
        <w:tab/>
      </w:r>
      <w:r>
        <w:rPr>
          <w:noProof/>
        </w:rPr>
        <w:fldChar w:fldCharType="begin"/>
      </w:r>
      <w:r>
        <w:rPr>
          <w:noProof/>
        </w:rPr>
        <w:instrText xml:space="preserve"> PAGEREF _Toc176783459 \h </w:instrText>
      </w:r>
      <w:r>
        <w:rPr>
          <w:noProof/>
        </w:rPr>
      </w:r>
      <w:r>
        <w:rPr>
          <w:noProof/>
        </w:rPr>
        <w:fldChar w:fldCharType="separate"/>
      </w:r>
      <w:r>
        <w:rPr>
          <w:noProof/>
        </w:rPr>
        <w:t>138</w:t>
      </w:r>
      <w:r>
        <w:rPr>
          <w:noProof/>
        </w:rPr>
        <w:fldChar w:fldCharType="end"/>
      </w:r>
    </w:p>
    <w:p w14:paraId="66F9D74C" w14:textId="479D81C9"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_Toc176783460 \h </w:instrText>
      </w:r>
      <w:r>
        <w:rPr>
          <w:noProof/>
        </w:rPr>
      </w:r>
      <w:r>
        <w:rPr>
          <w:noProof/>
        </w:rPr>
        <w:fldChar w:fldCharType="separate"/>
      </w:r>
      <w:r>
        <w:rPr>
          <w:noProof/>
        </w:rPr>
        <w:t>138</w:t>
      </w:r>
      <w:r>
        <w:rPr>
          <w:noProof/>
        </w:rPr>
        <w:fldChar w:fldCharType="end"/>
      </w:r>
    </w:p>
    <w:p w14:paraId="19C57406" w14:textId="37B423BE"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_Toc176783461 \h </w:instrText>
      </w:r>
      <w:r>
        <w:rPr>
          <w:noProof/>
        </w:rPr>
      </w:r>
      <w:r>
        <w:rPr>
          <w:noProof/>
        </w:rPr>
        <w:fldChar w:fldCharType="separate"/>
      </w:r>
      <w:r>
        <w:rPr>
          <w:noProof/>
        </w:rPr>
        <w:t>138</w:t>
      </w:r>
      <w:r>
        <w:rPr>
          <w:noProof/>
        </w:rPr>
        <w:fldChar w:fldCharType="end"/>
      </w:r>
    </w:p>
    <w:p w14:paraId="4700D5DB" w14:textId="262A1B3C"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6.7.5.2.5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_Toc176783462 \h </w:instrText>
      </w:r>
      <w:r>
        <w:rPr>
          <w:noProof/>
        </w:rPr>
      </w:r>
      <w:r>
        <w:rPr>
          <w:noProof/>
        </w:rPr>
        <w:fldChar w:fldCharType="separate"/>
      </w:r>
      <w:r>
        <w:rPr>
          <w:noProof/>
        </w:rPr>
        <w:t>139</w:t>
      </w:r>
      <w:r>
        <w:rPr>
          <w:noProof/>
        </w:rPr>
        <w:fldChar w:fldCharType="end"/>
      </w:r>
    </w:p>
    <w:p w14:paraId="06191DEF" w14:textId="7BA814A1"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6.7.5.3</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_Toc176783463 \h </w:instrText>
      </w:r>
      <w:r>
        <w:rPr>
          <w:noProof/>
        </w:rPr>
      </w:r>
      <w:r>
        <w:rPr>
          <w:noProof/>
        </w:rPr>
        <w:fldChar w:fldCharType="separate"/>
      </w:r>
      <w:r>
        <w:rPr>
          <w:noProof/>
        </w:rPr>
        <w:t>141</w:t>
      </w:r>
      <w:r>
        <w:rPr>
          <w:noProof/>
        </w:rPr>
        <w:fldChar w:fldCharType="end"/>
      </w:r>
    </w:p>
    <w:p w14:paraId="0C9E1878" w14:textId="5D087986"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_Toc176783464 \h </w:instrText>
      </w:r>
      <w:r>
        <w:rPr>
          <w:noProof/>
        </w:rPr>
      </w:r>
      <w:r>
        <w:rPr>
          <w:noProof/>
        </w:rPr>
        <w:fldChar w:fldCharType="separate"/>
      </w:r>
      <w:r>
        <w:rPr>
          <w:noProof/>
        </w:rPr>
        <w:t>141</w:t>
      </w:r>
      <w:r>
        <w:rPr>
          <w:noProof/>
        </w:rPr>
        <w:fldChar w:fldCharType="end"/>
      </w:r>
    </w:p>
    <w:p w14:paraId="281D6160" w14:textId="4F097069"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6.7.5.3.2</w:t>
      </w:r>
      <w:r>
        <w:rPr>
          <w:rFonts w:asciiTheme="minorHAnsi" w:eastAsiaTheme="minorEastAsia" w:hAnsiTheme="minorHAnsi" w:cstheme="minorBidi"/>
          <w:noProof/>
          <w:kern w:val="2"/>
          <w:sz w:val="24"/>
          <w:szCs w:val="24"/>
          <w:lang w:eastAsia="en-GB"/>
          <w14:ligatures w14:val="standardContextual"/>
        </w:rPr>
        <w:tab/>
      </w:r>
      <w:r w:rsidRPr="0069013F">
        <w:rPr>
          <w:noProof/>
          <w:lang w:val="en-US" w:eastAsia="sv-SE"/>
        </w:rPr>
        <w:t>Minimum requirements</w:t>
      </w:r>
      <w:r>
        <w:rPr>
          <w:noProof/>
        </w:rPr>
        <w:tab/>
      </w:r>
      <w:r>
        <w:rPr>
          <w:noProof/>
        </w:rPr>
        <w:fldChar w:fldCharType="begin"/>
      </w:r>
      <w:r>
        <w:rPr>
          <w:noProof/>
        </w:rPr>
        <w:instrText xml:space="preserve"> PAGEREF _Toc176783465 \h </w:instrText>
      </w:r>
      <w:r>
        <w:rPr>
          <w:noProof/>
        </w:rPr>
      </w:r>
      <w:r>
        <w:rPr>
          <w:noProof/>
        </w:rPr>
        <w:fldChar w:fldCharType="separate"/>
      </w:r>
      <w:r>
        <w:rPr>
          <w:noProof/>
        </w:rPr>
        <w:t>141</w:t>
      </w:r>
      <w:r>
        <w:rPr>
          <w:noProof/>
        </w:rPr>
        <w:fldChar w:fldCharType="end"/>
      </w:r>
    </w:p>
    <w:p w14:paraId="0A2D790B" w14:textId="33B6BA3E"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6.7.5.3.3</w:t>
      </w:r>
      <w:r>
        <w:rPr>
          <w:rFonts w:asciiTheme="minorHAnsi" w:eastAsiaTheme="minorEastAsia" w:hAnsiTheme="minorHAnsi" w:cstheme="minorBidi"/>
          <w:noProof/>
          <w:kern w:val="2"/>
          <w:sz w:val="24"/>
          <w:szCs w:val="24"/>
          <w:lang w:eastAsia="en-GB"/>
          <w14:ligatures w14:val="standardContextual"/>
        </w:rPr>
        <w:tab/>
      </w:r>
      <w:r w:rsidRPr="0069013F">
        <w:rPr>
          <w:noProof/>
          <w:lang w:val="en-US" w:eastAsia="sv-SE"/>
        </w:rPr>
        <w:t>Test purpose</w:t>
      </w:r>
      <w:r>
        <w:rPr>
          <w:noProof/>
        </w:rPr>
        <w:tab/>
      </w:r>
      <w:r>
        <w:rPr>
          <w:noProof/>
        </w:rPr>
        <w:fldChar w:fldCharType="begin"/>
      </w:r>
      <w:r>
        <w:rPr>
          <w:noProof/>
        </w:rPr>
        <w:instrText xml:space="preserve"> PAGEREF _Toc176783466 \h </w:instrText>
      </w:r>
      <w:r>
        <w:rPr>
          <w:noProof/>
        </w:rPr>
      </w:r>
      <w:r>
        <w:rPr>
          <w:noProof/>
        </w:rPr>
        <w:fldChar w:fldCharType="separate"/>
      </w:r>
      <w:r>
        <w:rPr>
          <w:noProof/>
        </w:rPr>
        <w:t>142</w:t>
      </w:r>
      <w:r>
        <w:rPr>
          <w:noProof/>
        </w:rPr>
        <w:fldChar w:fldCharType="end"/>
      </w:r>
    </w:p>
    <w:p w14:paraId="0D895452" w14:textId="3515A055"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6.7.5.3.4</w:t>
      </w:r>
      <w:r>
        <w:rPr>
          <w:rFonts w:asciiTheme="minorHAnsi" w:eastAsiaTheme="minorEastAsia" w:hAnsiTheme="minorHAnsi" w:cstheme="minorBidi"/>
          <w:noProof/>
          <w:kern w:val="2"/>
          <w:sz w:val="24"/>
          <w:szCs w:val="24"/>
          <w:lang w:eastAsia="en-GB"/>
          <w14:ligatures w14:val="standardContextual"/>
        </w:rPr>
        <w:tab/>
      </w:r>
      <w:r w:rsidRPr="0069013F">
        <w:rPr>
          <w:noProof/>
          <w:lang w:val="en-US" w:eastAsia="sv-SE"/>
        </w:rPr>
        <w:t>Method of test</w:t>
      </w:r>
      <w:r>
        <w:rPr>
          <w:noProof/>
        </w:rPr>
        <w:tab/>
      </w:r>
      <w:r>
        <w:rPr>
          <w:noProof/>
        </w:rPr>
        <w:fldChar w:fldCharType="begin"/>
      </w:r>
      <w:r>
        <w:rPr>
          <w:noProof/>
        </w:rPr>
        <w:instrText xml:space="preserve"> PAGEREF _Toc176783467 \h </w:instrText>
      </w:r>
      <w:r>
        <w:rPr>
          <w:noProof/>
        </w:rPr>
      </w:r>
      <w:r>
        <w:rPr>
          <w:noProof/>
        </w:rPr>
        <w:fldChar w:fldCharType="separate"/>
      </w:r>
      <w:r>
        <w:rPr>
          <w:noProof/>
        </w:rPr>
        <w:t>142</w:t>
      </w:r>
      <w:r>
        <w:rPr>
          <w:noProof/>
        </w:rPr>
        <w:fldChar w:fldCharType="end"/>
      </w:r>
    </w:p>
    <w:p w14:paraId="68747F8A" w14:textId="5AE5DB57"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sidRPr="0069013F">
        <w:rPr>
          <w:noProof/>
          <w:lang w:val="en-US" w:eastAsia="sv-SE"/>
        </w:rPr>
        <w:t>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requirements</w:t>
      </w:r>
      <w:r>
        <w:rPr>
          <w:noProof/>
        </w:rPr>
        <w:tab/>
      </w:r>
      <w:r>
        <w:rPr>
          <w:noProof/>
        </w:rPr>
        <w:fldChar w:fldCharType="begin"/>
      </w:r>
      <w:r>
        <w:rPr>
          <w:noProof/>
        </w:rPr>
        <w:instrText xml:space="preserve"> PAGEREF _Toc176783468 \h </w:instrText>
      </w:r>
      <w:r>
        <w:rPr>
          <w:noProof/>
        </w:rPr>
      </w:r>
      <w:r>
        <w:rPr>
          <w:noProof/>
        </w:rPr>
        <w:fldChar w:fldCharType="separate"/>
      </w:r>
      <w:r>
        <w:rPr>
          <w:noProof/>
        </w:rPr>
        <w:t>143</w:t>
      </w:r>
      <w:r>
        <w:rPr>
          <w:noProof/>
        </w:rPr>
        <w:fldChar w:fldCharType="end"/>
      </w:r>
    </w:p>
    <w:p w14:paraId="584DC259" w14:textId="48E83D5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6.7.5.4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_Toc176783469 \h </w:instrText>
      </w:r>
      <w:r>
        <w:rPr>
          <w:noProof/>
        </w:rPr>
      </w:r>
      <w:r>
        <w:rPr>
          <w:noProof/>
        </w:rPr>
        <w:fldChar w:fldCharType="separate"/>
      </w:r>
      <w:r>
        <w:rPr>
          <w:noProof/>
        </w:rPr>
        <w:t>143</w:t>
      </w:r>
      <w:r>
        <w:rPr>
          <w:noProof/>
        </w:rPr>
        <w:fldChar w:fldCharType="end"/>
      </w:r>
    </w:p>
    <w:p w14:paraId="3A25BBC8" w14:textId="60D4EE2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_Toc176783470 \h </w:instrText>
      </w:r>
      <w:r>
        <w:rPr>
          <w:noProof/>
        </w:rPr>
      </w:r>
      <w:r>
        <w:rPr>
          <w:noProof/>
        </w:rPr>
        <w:fldChar w:fldCharType="separate"/>
      </w:r>
      <w:r>
        <w:rPr>
          <w:noProof/>
        </w:rPr>
        <w:t>143</w:t>
      </w:r>
      <w:r>
        <w:rPr>
          <w:noProof/>
        </w:rPr>
        <w:fldChar w:fldCharType="end"/>
      </w:r>
    </w:p>
    <w:p w14:paraId="54A1AD44" w14:textId="30AD63F2"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_Toc176783471 \h </w:instrText>
      </w:r>
      <w:r>
        <w:rPr>
          <w:noProof/>
        </w:rPr>
      </w:r>
      <w:r>
        <w:rPr>
          <w:noProof/>
        </w:rPr>
        <w:fldChar w:fldCharType="separate"/>
      </w:r>
      <w:r>
        <w:rPr>
          <w:noProof/>
        </w:rPr>
        <w:t>143</w:t>
      </w:r>
      <w:r>
        <w:rPr>
          <w:noProof/>
        </w:rPr>
        <w:fldChar w:fldCharType="end"/>
      </w:r>
    </w:p>
    <w:p w14:paraId="5980D9BA" w14:textId="742E5A17"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_Toc176783472 \h </w:instrText>
      </w:r>
      <w:r>
        <w:rPr>
          <w:noProof/>
        </w:rPr>
      </w:r>
      <w:r>
        <w:rPr>
          <w:noProof/>
        </w:rPr>
        <w:fldChar w:fldCharType="separate"/>
      </w:r>
      <w:r>
        <w:rPr>
          <w:noProof/>
        </w:rPr>
        <w:t>144</w:t>
      </w:r>
      <w:r>
        <w:rPr>
          <w:noProof/>
        </w:rPr>
        <w:fldChar w:fldCharType="end"/>
      </w:r>
    </w:p>
    <w:p w14:paraId="3F2D8E1C" w14:textId="17E49689"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_Toc176783473 \h </w:instrText>
      </w:r>
      <w:r>
        <w:rPr>
          <w:noProof/>
        </w:rPr>
      </w:r>
      <w:r>
        <w:rPr>
          <w:noProof/>
        </w:rPr>
        <w:fldChar w:fldCharType="separate"/>
      </w:r>
      <w:r>
        <w:rPr>
          <w:noProof/>
        </w:rPr>
        <w:t>144</w:t>
      </w:r>
      <w:r>
        <w:rPr>
          <w:noProof/>
        </w:rPr>
        <w:fldChar w:fldCharType="end"/>
      </w:r>
    </w:p>
    <w:p w14:paraId="51B1A455" w14:textId="3B085D09"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6.7.5.4.5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_Toc176783474 \h </w:instrText>
      </w:r>
      <w:r>
        <w:rPr>
          <w:noProof/>
        </w:rPr>
      </w:r>
      <w:r>
        <w:rPr>
          <w:noProof/>
        </w:rPr>
        <w:fldChar w:fldCharType="separate"/>
      </w:r>
      <w:r>
        <w:rPr>
          <w:noProof/>
        </w:rPr>
        <w:t>145</w:t>
      </w:r>
      <w:r>
        <w:rPr>
          <w:noProof/>
        </w:rPr>
        <w:fldChar w:fldCharType="end"/>
      </w:r>
    </w:p>
    <w:p w14:paraId="26FA3AC1" w14:textId="6EB4C341"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6.7.5.5</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Co-location requirements</w:t>
      </w:r>
      <w:r>
        <w:rPr>
          <w:noProof/>
        </w:rPr>
        <w:tab/>
      </w:r>
      <w:r>
        <w:rPr>
          <w:noProof/>
        </w:rPr>
        <w:fldChar w:fldCharType="begin"/>
      </w:r>
      <w:r>
        <w:rPr>
          <w:noProof/>
        </w:rPr>
        <w:instrText xml:space="preserve"> PAGEREF _Toc176783475 \h </w:instrText>
      </w:r>
      <w:r>
        <w:rPr>
          <w:noProof/>
        </w:rPr>
      </w:r>
      <w:r>
        <w:rPr>
          <w:noProof/>
        </w:rPr>
        <w:fldChar w:fldCharType="separate"/>
      </w:r>
      <w:r>
        <w:rPr>
          <w:noProof/>
        </w:rPr>
        <w:t>155</w:t>
      </w:r>
      <w:r>
        <w:rPr>
          <w:noProof/>
        </w:rPr>
        <w:fldChar w:fldCharType="end"/>
      </w:r>
    </w:p>
    <w:p w14:paraId="68ACCAD6" w14:textId="7552B283"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_Toc176783476 \h </w:instrText>
      </w:r>
      <w:r>
        <w:rPr>
          <w:noProof/>
        </w:rPr>
      </w:r>
      <w:r>
        <w:rPr>
          <w:noProof/>
        </w:rPr>
        <w:fldChar w:fldCharType="separate"/>
      </w:r>
      <w:r>
        <w:rPr>
          <w:noProof/>
        </w:rPr>
        <w:t>155</w:t>
      </w:r>
      <w:r>
        <w:rPr>
          <w:noProof/>
        </w:rPr>
        <w:fldChar w:fldCharType="end"/>
      </w:r>
    </w:p>
    <w:p w14:paraId="47EE73F2" w14:textId="08FEB48B"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6.7.5.5.2</w:t>
      </w:r>
      <w:r>
        <w:rPr>
          <w:rFonts w:asciiTheme="minorHAnsi" w:eastAsiaTheme="minorEastAsia" w:hAnsiTheme="minorHAnsi" w:cstheme="minorBidi"/>
          <w:noProof/>
          <w:kern w:val="2"/>
          <w:sz w:val="24"/>
          <w:szCs w:val="24"/>
          <w:lang w:eastAsia="en-GB"/>
          <w14:ligatures w14:val="standardContextual"/>
        </w:rPr>
        <w:tab/>
      </w:r>
      <w:r w:rsidRPr="0069013F">
        <w:rPr>
          <w:noProof/>
          <w:lang w:val="en-US" w:eastAsia="sv-SE"/>
        </w:rPr>
        <w:t>Minimum requirements</w:t>
      </w:r>
      <w:r>
        <w:rPr>
          <w:noProof/>
        </w:rPr>
        <w:tab/>
      </w:r>
      <w:r>
        <w:rPr>
          <w:noProof/>
        </w:rPr>
        <w:fldChar w:fldCharType="begin"/>
      </w:r>
      <w:r>
        <w:rPr>
          <w:noProof/>
        </w:rPr>
        <w:instrText xml:space="preserve"> PAGEREF _Toc176783477 \h </w:instrText>
      </w:r>
      <w:r>
        <w:rPr>
          <w:noProof/>
        </w:rPr>
      </w:r>
      <w:r>
        <w:rPr>
          <w:noProof/>
        </w:rPr>
        <w:fldChar w:fldCharType="separate"/>
      </w:r>
      <w:r>
        <w:rPr>
          <w:noProof/>
        </w:rPr>
        <w:t>155</w:t>
      </w:r>
      <w:r>
        <w:rPr>
          <w:noProof/>
        </w:rPr>
        <w:fldChar w:fldCharType="end"/>
      </w:r>
    </w:p>
    <w:p w14:paraId="21E2DC97" w14:textId="49FC94A3"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6.7.5.5.3</w:t>
      </w:r>
      <w:r>
        <w:rPr>
          <w:rFonts w:asciiTheme="minorHAnsi" w:eastAsiaTheme="minorEastAsia" w:hAnsiTheme="minorHAnsi" w:cstheme="minorBidi"/>
          <w:noProof/>
          <w:kern w:val="2"/>
          <w:sz w:val="24"/>
          <w:szCs w:val="24"/>
          <w:lang w:eastAsia="en-GB"/>
          <w14:ligatures w14:val="standardContextual"/>
        </w:rPr>
        <w:tab/>
      </w:r>
      <w:r w:rsidRPr="0069013F">
        <w:rPr>
          <w:noProof/>
          <w:lang w:val="en-US" w:eastAsia="sv-SE"/>
        </w:rPr>
        <w:t>Test purpose</w:t>
      </w:r>
      <w:r>
        <w:rPr>
          <w:noProof/>
        </w:rPr>
        <w:tab/>
      </w:r>
      <w:r>
        <w:rPr>
          <w:noProof/>
        </w:rPr>
        <w:fldChar w:fldCharType="begin"/>
      </w:r>
      <w:r>
        <w:rPr>
          <w:noProof/>
        </w:rPr>
        <w:instrText xml:space="preserve"> PAGEREF _Toc176783478 \h </w:instrText>
      </w:r>
      <w:r>
        <w:rPr>
          <w:noProof/>
        </w:rPr>
      </w:r>
      <w:r>
        <w:rPr>
          <w:noProof/>
        </w:rPr>
        <w:fldChar w:fldCharType="separate"/>
      </w:r>
      <w:r>
        <w:rPr>
          <w:noProof/>
        </w:rPr>
        <w:t>155</w:t>
      </w:r>
      <w:r>
        <w:rPr>
          <w:noProof/>
        </w:rPr>
        <w:fldChar w:fldCharType="end"/>
      </w:r>
    </w:p>
    <w:p w14:paraId="17353FE2" w14:textId="5BE9A126"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6.7.5.5.4</w:t>
      </w:r>
      <w:r>
        <w:rPr>
          <w:rFonts w:asciiTheme="minorHAnsi" w:eastAsiaTheme="minorEastAsia" w:hAnsiTheme="minorHAnsi" w:cstheme="minorBidi"/>
          <w:noProof/>
          <w:kern w:val="2"/>
          <w:sz w:val="24"/>
          <w:szCs w:val="24"/>
          <w:lang w:eastAsia="en-GB"/>
          <w14:ligatures w14:val="standardContextual"/>
        </w:rPr>
        <w:tab/>
      </w:r>
      <w:r w:rsidRPr="0069013F">
        <w:rPr>
          <w:noProof/>
          <w:lang w:val="en-US" w:eastAsia="sv-SE"/>
        </w:rPr>
        <w:t>Method of test</w:t>
      </w:r>
      <w:r>
        <w:rPr>
          <w:noProof/>
        </w:rPr>
        <w:tab/>
      </w:r>
      <w:r>
        <w:rPr>
          <w:noProof/>
        </w:rPr>
        <w:fldChar w:fldCharType="begin"/>
      </w:r>
      <w:r>
        <w:rPr>
          <w:noProof/>
        </w:rPr>
        <w:instrText xml:space="preserve"> PAGEREF _Toc176783479 \h </w:instrText>
      </w:r>
      <w:r>
        <w:rPr>
          <w:noProof/>
        </w:rPr>
      </w:r>
      <w:r>
        <w:rPr>
          <w:noProof/>
        </w:rPr>
        <w:fldChar w:fldCharType="separate"/>
      </w:r>
      <w:r>
        <w:rPr>
          <w:noProof/>
        </w:rPr>
        <w:t>155</w:t>
      </w:r>
      <w:r>
        <w:rPr>
          <w:noProof/>
        </w:rPr>
        <w:fldChar w:fldCharType="end"/>
      </w:r>
    </w:p>
    <w:p w14:paraId="70E08F53" w14:textId="1A56C5AE"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requirements</w:t>
      </w:r>
      <w:r>
        <w:rPr>
          <w:noProof/>
        </w:rPr>
        <w:tab/>
      </w:r>
      <w:r>
        <w:rPr>
          <w:noProof/>
        </w:rPr>
        <w:fldChar w:fldCharType="begin"/>
      </w:r>
      <w:r>
        <w:rPr>
          <w:noProof/>
        </w:rPr>
        <w:instrText xml:space="preserve"> PAGEREF _Toc176783480 \h </w:instrText>
      </w:r>
      <w:r>
        <w:rPr>
          <w:noProof/>
        </w:rPr>
      </w:r>
      <w:r>
        <w:rPr>
          <w:noProof/>
        </w:rPr>
        <w:fldChar w:fldCharType="separate"/>
      </w:r>
      <w:r>
        <w:rPr>
          <w:noProof/>
        </w:rPr>
        <w:t>156</w:t>
      </w:r>
      <w:r>
        <w:rPr>
          <w:noProof/>
        </w:rPr>
        <w:fldChar w:fldCharType="end"/>
      </w:r>
    </w:p>
    <w:p w14:paraId="71E75544" w14:textId="4185BA27"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_Toc176783481 \h </w:instrText>
      </w:r>
      <w:r>
        <w:rPr>
          <w:noProof/>
        </w:rPr>
      </w:r>
      <w:r>
        <w:rPr>
          <w:noProof/>
        </w:rPr>
        <w:fldChar w:fldCharType="separate"/>
      </w:r>
      <w:r>
        <w:rPr>
          <w:noProof/>
        </w:rPr>
        <w:t>161</w:t>
      </w:r>
      <w:r>
        <w:rPr>
          <w:noProof/>
        </w:rPr>
        <w:fldChar w:fldCharType="end"/>
      </w:r>
    </w:p>
    <w:p w14:paraId="52BF041E" w14:textId="220B75C2"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6.</w:t>
      </w:r>
      <w:r w:rsidRPr="0069013F">
        <w:rPr>
          <w:noProof/>
          <w:lang w:val="en-US"/>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_Toc176783482 \h </w:instrText>
      </w:r>
      <w:r>
        <w:rPr>
          <w:noProof/>
        </w:rPr>
      </w:r>
      <w:r>
        <w:rPr>
          <w:noProof/>
        </w:rPr>
        <w:fldChar w:fldCharType="separate"/>
      </w:r>
      <w:r>
        <w:rPr>
          <w:noProof/>
        </w:rPr>
        <w:t>161</w:t>
      </w:r>
      <w:r>
        <w:rPr>
          <w:noProof/>
        </w:rPr>
        <w:fldChar w:fldCharType="end"/>
      </w:r>
    </w:p>
    <w:p w14:paraId="050DDAD4" w14:textId="72243FFA"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_Toc176783483 \h </w:instrText>
      </w:r>
      <w:r>
        <w:rPr>
          <w:noProof/>
        </w:rPr>
      </w:r>
      <w:r>
        <w:rPr>
          <w:noProof/>
        </w:rPr>
        <w:fldChar w:fldCharType="separate"/>
      </w:r>
      <w:r>
        <w:rPr>
          <w:noProof/>
        </w:rPr>
        <w:t>161</w:t>
      </w:r>
      <w:r>
        <w:rPr>
          <w:noProof/>
        </w:rPr>
        <w:fldChar w:fldCharType="end"/>
      </w:r>
    </w:p>
    <w:p w14:paraId="7F90A804" w14:textId="1A14540E"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_Toc176783484 \h </w:instrText>
      </w:r>
      <w:r>
        <w:rPr>
          <w:noProof/>
        </w:rPr>
      </w:r>
      <w:r>
        <w:rPr>
          <w:noProof/>
        </w:rPr>
        <w:fldChar w:fldCharType="separate"/>
      </w:r>
      <w:r>
        <w:rPr>
          <w:noProof/>
        </w:rPr>
        <w:t>161</w:t>
      </w:r>
      <w:r>
        <w:rPr>
          <w:noProof/>
        </w:rPr>
        <w:fldChar w:fldCharType="end"/>
      </w:r>
    </w:p>
    <w:p w14:paraId="6B8A99B6" w14:textId="21EE0568"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_Toc176783485 \h </w:instrText>
      </w:r>
      <w:r>
        <w:rPr>
          <w:noProof/>
        </w:rPr>
      </w:r>
      <w:r>
        <w:rPr>
          <w:noProof/>
        </w:rPr>
        <w:fldChar w:fldCharType="separate"/>
      </w:r>
      <w:r>
        <w:rPr>
          <w:noProof/>
        </w:rPr>
        <w:t>161</w:t>
      </w:r>
      <w:r>
        <w:rPr>
          <w:noProof/>
        </w:rPr>
        <w:fldChar w:fldCharType="end"/>
      </w:r>
    </w:p>
    <w:p w14:paraId="3F37C97D" w14:textId="19C8F4ED"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_Toc176783486 \h </w:instrText>
      </w:r>
      <w:r>
        <w:rPr>
          <w:noProof/>
        </w:rPr>
      </w:r>
      <w:r>
        <w:rPr>
          <w:noProof/>
        </w:rPr>
        <w:fldChar w:fldCharType="separate"/>
      </w:r>
      <w:r>
        <w:rPr>
          <w:noProof/>
        </w:rPr>
        <w:t>161</w:t>
      </w:r>
      <w:r>
        <w:rPr>
          <w:noProof/>
        </w:rPr>
        <w:fldChar w:fldCharType="end"/>
      </w:r>
    </w:p>
    <w:p w14:paraId="5A398950" w14:textId="6BF91E57"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_Toc176783487 \h </w:instrText>
      </w:r>
      <w:r>
        <w:rPr>
          <w:noProof/>
        </w:rPr>
      </w:r>
      <w:r>
        <w:rPr>
          <w:noProof/>
        </w:rPr>
        <w:fldChar w:fldCharType="separate"/>
      </w:r>
      <w:r>
        <w:rPr>
          <w:noProof/>
        </w:rPr>
        <w:t>162</w:t>
      </w:r>
      <w:r>
        <w:rPr>
          <w:noProof/>
        </w:rPr>
        <w:fldChar w:fldCharType="end"/>
      </w:r>
    </w:p>
    <w:p w14:paraId="6C55B826" w14:textId="55F5D873"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sidRPr="0069013F">
        <w:rPr>
          <w:noProof/>
          <w:lang w:val="en-US"/>
        </w:rPr>
        <w:t>s</w:t>
      </w:r>
      <w:r>
        <w:rPr>
          <w:noProof/>
        </w:rPr>
        <w:tab/>
      </w:r>
      <w:r>
        <w:rPr>
          <w:noProof/>
        </w:rPr>
        <w:fldChar w:fldCharType="begin"/>
      </w:r>
      <w:r>
        <w:rPr>
          <w:noProof/>
        </w:rPr>
        <w:instrText xml:space="preserve"> PAGEREF _Toc176783488 \h </w:instrText>
      </w:r>
      <w:r>
        <w:rPr>
          <w:noProof/>
        </w:rPr>
      </w:r>
      <w:r>
        <w:rPr>
          <w:noProof/>
        </w:rPr>
        <w:fldChar w:fldCharType="separate"/>
      </w:r>
      <w:r>
        <w:rPr>
          <w:noProof/>
        </w:rPr>
        <w:t>163</w:t>
      </w:r>
      <w:r>
        <w:rPr>
          <w:noProof/>
        </w:rPr>
        <w:fldChar w:fldCharType="end"/>
      </w:r>
    </w:p>
    <w:p w14:paraId="2F866DD6" w14:textId="69026AD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6.8.5.1</w:t>
      </w:r>
      <w:r>
        <w:rPr>
          <w:rFonts w:asciiTheme="minorHAnsi" w:eastAsiaTheme="minorEastAsia" w:hAnsiTheme="minorHAnsi" w:cstheme="minorBidi"/>
          <w:noProof/>
          <w:kern w:val="2"/>
          <w:sz w:val="24"/>
          <w:szCs w:val="24"/>
          <w:lang w:eastAsia="en-GB"/>
          <w14:ligatures w14:val="standardContextual"/>
        </w:rPr>
        <w:tab/>
      </w:r>
      <w:r>
        <w:rPr>
          <w:noProof/>
        </w:rPr>
        <w:t>Requirement for BS type 1-O</w:t>
      </w:r>
      <w:r>
        <w:rPr>
          <w:noProof/>
        </w:rPr>
        <w:tab/>
      </w:r>
      <w:r>
        <w:rPr>
          <w:noProof/>
        </w:rPr>
        <w:fldChar w:fldCharType="begin"/>
      </w:r>
      <w:r>
        <w:rPr>
          <w:noProof/>
        </w:rPr>
        <w:instrText xml:space="preserve"> PAGEREF _Toc176783489 \h </w:instrText>
      </w:r>
      <w:r>
        <w:rPr>
          <w:noProof/>
        </w:rPr>
      </w:r>
      <w:r>
        <w:rPr>
          <w:noProof/>
        </w:rPr>
        <w:fldChar w:fldCharType="separate"/>
      </w:r>
      <w:r>
        <w:rPr>
          <w:noProof/>
        </w:rPr>
        <w:t>163</w:t>
      </w:r>
      <w:r>
        <w:rPr>
          <w:noProof/>
        </w:rPr>
        <w:fldChar w:fldCharType="end"/>
      </w:r>
    </w:p>
    <w:p w14:paraId="53307119" w14:textId="763D9D63"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6.8.5.2</w:t>
      </w:r>
      <w:r>
        <w:rPr>
          <w:rFonts w:asciiTheme="minorHAnsi" w:eastAsiaTheme="minorEastAsia"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_Toc176783490 \h </w:instrText>
      </w:r>
      <w:r>
        <w:rPr>
          <w:noProof/>
        </w:rPr>
      </w:r>
      <w:r>
        <w:rPr>
          <w:noProof/>
        </w:rPr>
        <w:fldChar w:fldCharType="separate"/>
      </w:r>
      <w:r>
        <w:rPr>
          <w:noProof/>
        </w:rPr>
        <w:t>164</w:t>
      </w:r>
      <w:r>
        <w:rPr>
          <w:noProof/>
        </w:rPr>
        <w:fldChar w:fldCharType="end"/>
      </w:r>
    </w:p>
    <w:p w14:paraId="046FBB6E" w14:textId="0DF5CAE3"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Radiated receiver characteristics</w:t>
      </w:r>
      <w:r>
        <w:rPr>
          <w:noProof/>
        </w:rPr>
        <w:tab/>
      </w:r>
      <w:r>
        <w:rPr>
          <w:noProof/>
        </w:rPr>
        <w:fldChar w:fldCharType="begin"/>
      </w:r>
      <w:r>
        <w:rPr>
          <w:noProof/>
        </w:rPr>
        <w:instrText xml:space="preserve"> PAGEREF _Toc176783491 \h </w:instrText>
      </w:r>
      <w:r>
        <w:rPr>
          <w:noProof/>
        </w:rPr>
      </w:r>
      <w:r>
        <w:rPr>
          <w:noProof/>
        </w:rPr>
        <w:fldChar w:fldCharType="separate"/>
      </w:r>
      <w:r>
        <w:rPr>
          <w:noProof/>
        </w:rPr>
        <w:t>165</w:t>
      </w:r>
      <w:r>
        <w:rPr>
          <w:noProof/>
        </w:rPr>
        <w:fldChar w:fldCharType="end"/>
      </w:r>
    </w:p>
    <w:p w14:paraId="4D761B4A" w14:textId="79FEFAF2"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_Toc176783492 \h </w:instrText>
      </w:r>
      <w:r>
        <w:rPr>
          <w:noProof/>
        </w:rPr>
      </w:r>
      <w:r>
        <w:rPr>
          <w:noProof/>
        </w:rPr>
        <w:fldChar w:fldCharType="separate"/>
      </w:r>
      <w:r>
        <w:rPr>
          <w:noProof/>
        </w:rPr>
        <w:t>165</w:t>
      </w:r>
      <w:r>
        <w:rPr>
          <w:noProof/>
        </w:rPr>
        <w:fldChar w:fldCharType="end"/>
      </w:r>
    </w:p>
    <w:p w14:paraId="4701C5CA" w14:textId="1C85D158"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OTA sensitivity</w:t>
      </w:r>
      <w:r>
        <w:rPr>
          <w:noProof/>
        </w:rPr>
        <w:tab/>
      </w:r>
      <w:r>
        <w:rPr>
          <w:noProof/>
        </w:rPr>
        <w:fldChar w:fldCharType="begin"/>
      </w:r>
      <w:r>
        <w:rPr>
          <w:noProof/>
        </w:rPr>
        <w:instrText xml:space="preserve"> PAGEREF _Toc176783493 \h </w:instrText>
      </w:r>
      <w:r>
        <w:rPr>
          <w:noProof/>
        </w:rPr>
      </w:r>
      <w:r>
        <w:rPr>
          <w:noProof/>
        </w:rPr>
        <w:fldChar w:fldCharType="separate"/>
      </w:r>
      <w:r>
        <w:rPr>
          <w:noProof/>
        </w:rPr>
        <w:t>166</w:t>
      </w:r>
      <w:r>
        <w:rPr>
          <w:noProof/>
        </w:rPr>
        <w:fldChar w:fldCharType="end"/>
      </w:r>
    </w:p>
    <w:p w14:paraId="2A0DC368" w14:textId="7314913A"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_Toc176783494 \h </w:instrText>
      </w:r>
      <w:r>
        <w:rPr>
          <w:noProof/>
        </w:rPr>
      </w:r>
      <w:r>
        <w:rPr>
          <w:noProof/>
        </w:rPr>
        <w:fldChar w:fldCharType="separate"/>
      </w:r>
      <w:r>
        <w:rPr>
          <w:noProof/>
        </w:rPr>
        <w:t>166</w:t>
      </w:r>
      <w:r>
        <w:rPr>
          <w:noProof/>
        </w:rPr>
        <w:fldChar w:fldCharType="end"/>
      </w:r>
    </w:p>
    <w:p w14:paraId="6D0E2B45" w14:textId="5FC098D6"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_Toc176783495 \h </w:instrText>
      </w:r>
      <w:r>
        <w:rPr>
          <w:noProof/>
        </w:rPr>
      </w:r>
      <w:r>
        <w:rPr>
          <w:noProof/>
        </w:rPr>
        <w:fldChar w:fldCharType="separate"/>
      </w:r>
      <w:r>
        <w:rPr>
          <w:noProof/>
        </w:rPr>
        <w:t>166</w:t>
      </w:r>
      <w:r>
        <w:rPr>
          <w:noProof/>
        </w:rPr>
        <w:fldChar w:fldCharType="end"/>
      </w:r>
    </w:p>
    <w:p w14:paraId="539EE2A3" w14:textId="55A3060D"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_Toc176783496 \h </w:instrText>
      </w:r>
      <w:r>
        <w:rPr>
          <w:noProof/>
        </w:rPr>
      </w:r>
      <w:r>
        <w:rPr>
          <w:noProof/>
        </w:rPr>
        <w:fldChar w:fldCharType="separate"/>
      </w:r>
      <w:r>
        <w:rPr>
          <w:noProof/>
        </w:rPr>
        <w:t>166</w:t>
      </w:r>
      <w:r>
        <w:rPr>
          <w:noProof/>
        </w:rPr>
        <w:fldChar w:fldCharType="end"/>
      </w:r>
    </w:p>
    <w:p w14:paraId="116968B3" w14:textId="20D63D29"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_Toc176783497 \h </w:instrText>
      </w:r>
      <w:r>
        <w:rPr>
          <w:noProof/>
        </w:rPr>
      </w:r>
      <w:r>
        <w:rPr>
          <w:noProof/>
        </w:rPr>
        <w:fldChar w:fldCharType="separate"/>
      </w:r>
      <w:r>
        <w:rPr>
          <w:noProof/>
        </w:rPr>
        <w:t>166</w:t>
      </w:r>
      <w:r>
        <w:rPr>
          <w:noProof/>
        </w:rPr>
        <w:fldChar w:fldCharType="end"/>
      </w:r>
    </w:p>
    <w:p w14:paraId="13E25A92" w14:textId="5AB8E084"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_Toc176783498 \h </w:instrText>
      </w:r>
      <w:r>
        <w:rPr>
          <w:noProof/>
        </w:rPr>
      </w:r>
      <w:r>
        <w:rPr>
          <w:noProof/>
        </w:rPr>
        <w:fldChar w:fldCharType="separate"/>
      </w:r>
      <w:r>
        <w:rPr>
          <w:noProof/>
        </w:rPr>
        <w:t>166</w:t>
      </w:r>
      <w:r>
        <w:rPr>
          <w:noProof/>
        </w:rPr>
        <w:fldChar w:fldCharType="end"/>
      </w:r>
    </w:p>
    <w:p w14:paraId="6DB947B6" w14:textId="41AC8074"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7.2.4.2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_Toc176783499 \h </w:instrText>
      </w:r>
      <w:r>
        <w:rPr>
          <w:noProof/>
        </w:rPr>
      </w:r>
      <w:r>
        <w:rPr>
          <w:noProof/>
        </w:rPr>
        <w:fldChar w:fldCharType="separate"/>
      </w:r>
      <w:r>
        <w:rPr>
          <w:noProof/>
        </w:rPr>
        <w:t>167</w:t>
      </w:r>
      <w:r>
        <w:rPr>
          <w:noProof/>
        </w:rPr>
        <w:fldChar w:fldCharType="end"/>
      </w:r>
    </w:p>
    <w:p w14:paraId="7801058D" w14:textId="10C5FA1E"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_Toc176783500 \h </w:instrText>
      </w:r>
      <w:r>
        <w:rPr>
          <w:noProof/>
        </w:rPr>
      </w:r>
      <w:r>
        <w:rPr>
          <w:noProof/>
        </w:rPr>
        <w:fldChar w:fldCharType="separate"/>
      </w:r>
      <w:r>
        <w:rPr>
          <w:noProof/>
        </w:rPr>
        <w:t>167</w:t>
      </w:r>
      <w:r>
        <w:rPr>
          <w:noProof/>
        </w:rPr>
        <w:fldChar w:fldCharType="end"/>
      </w:r>
    </w:p>
    <w:p w14:paraId="5A3EFCEA" w14:textId="391DD1B6"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_Toc176783501 \h </w:instrText>
      </w:r>
      <w:r>
        <w:rPr>
          <w:noProof/>
        </w:rPr>
      </w:r>
      <w:r>
        <w:rPr>
          <w:noProof/>
        </w:rPr>
        <w:fldChar w:fldCharType="separate"/>
      </w:r>
      <w:r>
        <w:rPr>
          <w:noProof/>
        </w:rPr>
        <w:t>167</w:t>
      </w:r>
      <w:r>
        <w:rPr>
          <w:noProof/>
        </w:rPr>
        <w:fldChar w:fldCharType="end"/>
      </w:r>
    </w:p>
    <w:p w14:paraId="3D797F3D" w14:textId="5B3DB876"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69013F">
        <w:rPr>
          <w:i/>
          <w:noProof/>
        </w:rPr>
        <w:t>BS type 1-H</w:t>
      </w:r>
      <w:r>
        <w:rPr>
          <w:noProof/>
        </w:rPr>
        <w:t xml:space="preserve"> and </w:t>
      </w:r>
      <w:r w:rsidRPr="0069013F">
        <w:rPr>
          <w:i/>
          <w:noProof/>
        </w:rPr>
        <w:t>BS type 1-O</w:t>
      </w:r>
      <w:r>
        <w:rPr>
          <w:noProof/>
        </w:rPr>
        <w:tab/>
      </w:r>
      <w:r>
        <w:rPr>
          <w:noProof/>
        </w:rPr>
        <w:fldChar w:fldCharType="begin"/>
      </w:r>
      <w:r>
        <w:rPr>
          <w:noProof/>
        </w:rPr>
        <w:instrText xml:space="preserve"> PAGEREF _Toc176783502 \h </w:instrText>
      </w:r>
      <w:r>
        <w:rPr>
          <w:noProof/>
        </w:rPr>
      </w:r>
      <w:r>
        <w:rPr>
          <w:noProof/>
        </w:rPr>
        <w:fldChar w:fldCharType="separate"/>
      </w:r>
      <w:r>
        <w:rPr>
          <w:noProof/>
        </w:rPr>
        <w:t>167</w:t>
      </w:r>
      <w:r>
        <w:rPr>
          <w:noProof/>
        </w:rPr>
        <w:fldChar w:fldCharType="end"/>
      </w:r>
    </w:p>
    <w:p w14:paraId="79132604" w14:textId="6B8DCE0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7.2.5.3</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69013F">
        <w:rPr>
          <w:i/>
          <w:noProof/>
        </w:rPr>
        <w:t>BS type 2-O</w:t>
      </w:r>
      <w:r>
        <w:rPr>
          <w:noProof/>
        </w:rPr>
        <w:tab/>
      </w:r>
      <w:r>
        <w:rPr>
          <w:noProof/>
        </w:rPr>
        <w:fldChar w:fldCharType="begin"/>
      </w:r>
      <w:r>
        <w:rPr>
          <w:noProof/>
        </w:rPr>
        <w:instrText xml:space="preserve"> PAGEREF _Toc176783503 \h </w:instrText>
      </w:r>
      <w:r>
        <w:rPr>
          <w:noProof/>
        </w:rPr>
      </w:r>
      <w:r>
        <w:rPr>
          <w:noProof/>
        </w:rPr>
        <w:fldChar w:fldCharType="separate"/>
      </w:r>
      <w:r>
        <w:rPr>
          <w:noProof/>
        </w:rPr>
        <w:t>168</w:t>
      </w:r>
      <w:r>
        <w:rPr>
          <w:noProof/>
        </w:rPr>
        <w:fldChar w:fldCharType="end"/>
      </w:r>
    </w:p>
    <w:p w14:paraId="6EA66601" w14:textId="74CD9CE7"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OTA reference sensitivity level</w:t>
      </w:r>
      <w:r>
        <w:rPr>
          <w:noProof/>
        </w:rPr>
        <w:tab/>
      </w:r>
      <w:r>
        <w:rPr>
          <w:noProof/>
        </w:rPr>
        <w:fldChar w:fldCharType="begin"/>
      </w:r>
      <w:r>
        <w:rPr>
          <w:noProof/>
        </w:rPr>
        <w:instrText xml:space="preserve"> PAGEREF _Toc176783504 \h </w:instrText>
      </w:r>
      <w:r>
        <w:rPr>
          <w:noProof/>
        </w:rPr>
      </w:r>
      <w:r>
        <w:rPr>
          <w:noProof/>
        </w:rPr>
        <w:fldChar w:fldCharType="separate"/>
      </w:r>
      <w:r>
        <w:rPr>
          <w:noProof/>
        </w:rPr>
        <w:t>169</w:t>
      </w:r>
      <w:r>
        <w:rPr>
          <w:noProof/>
        </w:rPr>
        <w:fldChar w:fldCharType="end"/>
      </w:r>
    </w:p>
    <w:p w14:paraId="00A42CA1" w14:textId="4D1DCEFA"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_Toc176783505 \h </w:instrText>
      </w:r>
      <w:r>
        <w:rPr>
          <w:noProof/>
        </w:rPr>
      </w:r>
      <w:r>
        <w:rPr>
          <w:noProof/>
        </w:rPr>
        <w:fldChar w:fldCharType="separate"/>
      </w:r>
      <w:r>
        <w:rPr>
          <w:noProof/>
        </w:rPr>
        <w:t>169</w:t>
      </w:r>
      <w:r>
        <w:rPr>
          <w:noProof/>
        </w:rPr>
        <w:fldChar w:fldCharType="end"/>
      </w:r>
    </w:p>
    <w:p w14:paraId="3550BE22" w14:textId="1CB17011"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_Toc176783506 \h </w:instrText>
      </w:r>
      <w:r>
        <w:rPr>
          <w:noProof/>
        </w:rPr>
      </w:r>
      <w:r>
        <w:rPr>
          <w:noProof/>
        </w:rPr>
        <w:fldChar w:fldCharType="separate"/>
      </w:r>
      <w:r>
        <w:rPr>
          <w:noProof/>
        </w:rPr>
        <w:t>169</w:t>
      </w:r>
      <w:r>
        <w:rPr>
          <w:noProof/>
        </w:rPr>
        <w:fldChar w:fldCharType="end"/>
      </w:r>
    </w:p>
    <w:p w14:paraId="759AE72E" w14:textId="728B7E74"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_Toc176783507 \h </w:instrText>
      </w:r>
      <w:r>
        <w:rPr>
          <w:noProof/>
        </w:rPr>
      </w:r>
      <w:r>
        <w:rPr>
          <w:noProof/>
        </w:rPr>
        <w:fldChar w:fldCharType="separate"/>
      </w:r>
      <w:r>
        <w:rPr>
          <w:noProof/>
        </w:rPr>
        <w:t>169</w:t>
      </w:r>
      <w:r>
        <w:rPr>
          <w:noProof/>
        </w:rPr>
        <w:fldChar w:fldCharType="end"/>
      </w:r>
    </w:p>
    <w:p w14:paraId="52A3CA55" w14:textId="26C2D320"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_Toc176783508 \h </w:instrText>
      </w:r>
      <w:r>
        <w:rPr>
          <w:noProof/>
        </w:rPr>
      </w:r>
      <w:r>
        <w:rPr>
          <w:noProof/>
        </w:rPr>
        <w:fldChar w:fldCharType="separate"/>
      </w:r>
      <w:r>
        <w:rPr>
          <w:noProof/>
        </w:rPr>
        <w:t>169</w:t>
      </w:r>
      <w:r>
        <w:rPr>
          <w:noProof/>
        </w:rPr>
        <w:fldChar w:fldCharType="end"/>
      </w:r>
    </w:p>
    <w:p w14:paraId="7095EF6D" w14:textId="20F36233"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_Toc176783509 \h </w:instrText>
      </w:r>
      <w:r>
        <w:rPr>
          <w:noProof/>
        </w:rPr>
      </w:r>
      <w:r>
        <w:rPr>
          <w:noProof/>
        </w:rPr>
        <w:fldChar w:fldCharType="separate"/>
      </w:r>
      <w:r>
        <w:rPr>
          <w:noProof/>
        </w:rPr>
        <w:t>169</w:t>
      </w:r>
      <w:r>
        <w:rPr>
          <w:noProof/>
        </w:rPr>
        <w:fldChar w:fldCharType="end"/>
      </w:r>
    </w:p>
    <w:p w14:paraId="430F0C8D" w14:textId="7263AC10"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7.3.4.2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_Toc176783510 \h </w:instrText>
      </w:r>
      <w:r>
        <w:rPr>
          <w:noProof/>
        </w:rPr>
      </w:r>
      <w:r>
        <w:rPr>
          <w:noProof/>
        </w:rPr>
        <w:fldChar w:fldCharType="separate"/>
      </w:r>
      <w:r>
        <w:rPr>
          <w:noProof/>
        </w:rPr>
        <w:t>169</w:t>
      </w:r>
      <w:r>
        <w:rPr>
          <w:noProof/>
        </w:rPr>
        <w:fldChar w:fldCharType="end"/>
      </w:r>
    </w:p>
    <w:p w14:paraId="3361630D" w14:textId="33B175D1"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_Toc176783511 \h </w:instrText>
      </w:r>
      <w:r>
        <w:rPr>
          <w:noProof/>
        </w:rPr>
      </w:r>
      <w:r>
        <w:rPr>
          <w:noProof/>
        </w:rPr>
        <w:fldChar w:fldCharType="separate"/>
      </w:r>
      <w:r>
        <w:rPr>
          <w:noProof/>
        </w:rPr>
        <w:t>170</w:t>
      </w:r>
      <w:r>
        <w:rPr>
          <w:noProof/>
        </w:rPr>
        <w:fldChar w:fldCharType="end"/>
      </w:r>
    </w:p>
    <w:p w14:paraId="3A21BDCB" w14:textId="2488EB65"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7.3.5.1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_Toc176783512 \h </w:instrText>
      </w:r>
      <w:r>
        <w:rPr>
          <w:noProof/>
        </w:rPr>
      </w:r>
      <w:r>
        <w:rPr>
          <w:noProof/>
        </w:rPr>
        <w:fldChar w:fldCharType="separate"/>
      </w:r>
      <w:r>
        <w:rPr>
          <w:noProof/>
        </w:rPr>
        <w:t>170</w:t>
      </w:r>
      <w:r>
        <w:rPr>
          <w:noProof/>
        </w:rPr>
        <w:fldChar w:fldCharType="end"/>
      </w:r>
    </w:p>
    <w:p w14:paraId="3B7AE6F1" w14:textId="54D26E9E"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7.3.5.2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69013F">
        <w:rPr>
          <w:i/>
          <w:noProof/>
        </w:rPr>
        <w:t>BS type 1-O</w:t>
      </w:r>
      <w:r>
        <w:rPr>
          <w:noProof/>
        </w:rPr>
        <w:tab/>
      </w:r>
      <w:r>
        <w:rPr>
          <w:noProof/>
        </w:rPr>
        <w:fldChar w:fldCharType="begin"/>
      </w:r>
      <w:r>
        <w:rPr>
          <w:noProof/>
        </w:rPr>
        <w:instrText xml:space="preserve"> PAGEREF _Toc176783513 \h </w:instrText>
      </w:r>
      <w:r>
        <w:rPr>
          <w:noProof/>
        </w:rPr>
      </w:r>
      <w:r>
        <w:rPr>
          <w:noProof/>
        </w:rPr>
        <w:fldChar w:fldCharType="separate"/>
      </w:r>
      <w:r>
        <w:rPr>
          <w:noProof/>
        </w:rPr>
        <w:t>170</w:t>
      </w:r>
      <w:r>
        <w:rPr>
          <w:noProof/>
        </w:rPr>
        <w:fldChar w:fldCharType="end"/>
      </w:r>
    </w:p>
    <w:p w14:paraId="74FA8F5A" w14:textId="4D256992"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7.3.5.3</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69013F">
        <w:rPr>
          <w:i/>
          <w:noProof/>
        </w:rPr>
        <w:t>BS type 2-O</w:t>
      </w:r>
      <w:r>
        <w:rPr>
          <w:noProof/>
        </w:rPr>
        <w:tab/>
      </w:r>
      <w:r>
        <w:rPr>
          <w:noProof/>
        </w:rPr>
        <w:fldChar w:fldCharType="begin"/>
      </w:r>
      <w:r>
        <w:rPr>
          <w:noProof/>
        </w:rPr>
        <w:instrText xml:space="preserve"> PAGEREF _Toc176783514 \h </w:instrText>
      </w:r>
      <w:r>
        <w:rPr>
          <w:noProof/>
        </w:rPr>
      </w:r>
      <w:r>
        <w:rPr>
          <w:noProof/>
        </w:rPr>
        <w:fldChar w:fldCharType="separate"/>
      </w:r>
      <w:r>
        <w:rPr>
          <w:noProof/>
        </w:rPr>
        <w:t>171</w:t>
      </w:r>
      <w:r>
        <w:rPr>
          <w:noProof/>
        </w:rPr>
        <w:fldChar w:fldCharType="end"/>
      </w:r>
    </w:p>
    <w:p w14:paraId="4B5A6DCD" w14:textId="71670678"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_Toc176783515 \h </w:instrText>
      </w:r>
      <w:r>
        <w:rPr>
          <w:noProof/>
        </w:rPr>
      </w:r>
      <w:r>
        <w:rPr>
          <w:noProof/>
        </w:rPr>
        <w:fldChar w:fldCharType="separate"/>
      </w:r>
      <w:r>
        <w:rPr>
          <w:noProof/>
        </w:rPr>
        <w:t>173</w:t>
      </w:r>
      <w:r>
        <w:rPr>
          <w:noProof/>
        </w:rPr>
        <w:fldChar w:fldCharType="end"/>
      </w:r>
    </w:p>
    <w:p w14:paraId="67331FEC" w14:textId="09D4C5B0"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_Toc176783516 \h </w:instrText>
      </w:r>
      <w:r>
        <w:rPr>
          <w:noProof/>
        </w:rPr>
      </w:r>
      <w:r>
        <w:rPr>
          <w:noProof/>
        </w:rPr>
        <w:fldChar w:fldCharType="separate"/>
      </w:r>
      <w:r>
        <w:rPr>
          <w:noProof/>
        </w:rPr>
        <w:t>173</w:t>
      </w:r>
      <w:r>
        <w:rPr>
          <w:noProof/>
        </w:rPr>
        <w:fldChar w:fldCharType="end"/>
      </w:r>
    </w:p>
    <w:p w14:paraId="2F5C8165" w14:textId="528E8B44"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_Toc176783517 \h </w:instrText>
      </w:r>
      <w:r>
        <w:rPr>
          <w:noProof/>
        </w:rPr>
      </w:r>
      <w:r>
        <w:rPr>
          <w:noProof/>
        </w:rPr>
        <w:fldChar w:fldCharType="separate"/>
      </w:r>
      <w:r>
        <w:rPr>
          <w:noProof/>
        </w:rPr>
        <w:t>173</w:t>
      </w:r>
      <w:r>
        <w:rPr>
          <w:noProof/>
        </w:rPr>
        <w:fldChar w:fldCharType="end"/>
      </w:r>
    </w:p>
    <w:p w14:paraId="0ADCBF4F" w14:textId="3E53B6C1"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_Toc176783518 \h </w:instrText>
      </w:r>
      <w:r>
        <w:rPr>
          <w:noProof/>
        </w:rPr>
      </w:r>
      <w:r>
        <w:rPr>
          <w:noProof/>
        </w:rPr>
        <w:fldChar w:fldCharType="separate"/>
      </w:r>
      <w:r>
        <w:rPr>
          <w:noProof/>
        </w:rPr>
        <w:t>173</w:t>
      </w:r>
      <w:r>
        <w:rPr>
          <w:noProof/>
        </w:rPr>
        <w:fldChar w:fldCharType="end"/>
      </w:r>
    </w:p>
    <w:p w14:paraId="51A3F557" w14:textId="3F0ABE14"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_Toc176783519 \h </w:instrText>
      </w:r>
      <w:r>
        <w:rPr>
          <w:noProof/>
        </w:rPr>
      </w:r>
      <w:r>
        <w:rPr>
          <w:noProof/>
        </w:rPr>
        <w:fldChar w:fldCharType="separate"/>
      </w:r>
      <w:r>
        <w:rPr>
          <w:noProof/>
        </w:rPr>
        <w:t>173</w:t>
      </w:r>
      <w:r>
        <w:rPr>
          <w:noProof/>
        </w:rPr>
        <w:fldChar w:fldCharType="end"/>
      </w:r>
    </w:p>
    <w:p w14:paraId="1A07FAED" w14:textId="0EB5E825"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7.4.4.1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_Toc176783520 \h </w:instrText>
      </w:r>
      <w:r>
        <w:rPr>
          <w:noProof/>
        </w:rPr>
      </w:r>
      <w:r>
        <w:rPr>
          <w:noProof/>
        </w:rPr>
        <w:fldChar w:fldCharType="separate"/>
      </w:r>
      <w:r>
        <w:rPr>
          <w:noProof/>
        </w:rPr>
        <w:t>173</w:t>
      </w:r>
      <w:r>
        <w:rPr>
          <w:noProof/>
        </w:rPr>
        <w:fldChar w:fldCharType="end"/>
      </w:r>
    </w:p>
    <w:p w14:paraId="3F32144A" w14:textId="28F149AA"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7.4.4.2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_Toc176783521 \h </w:instrText>
      </w:r>
      <w:r>
        <w:rPr>
          <w:noProof/>
        </w:rPr>
      </w:r>
      <w:r>
        <w:rPr>
          <w:noProof/>
        </w:rPr>
        <w:fldChar w:fldCharType="separate"/>
      </w:r>
      <w:r>
        <w:rPr>
          <w:noProof/>
        </w:rPr>
        <w:t>173</w:t>
      </w:r>
      <w:r>
        <w:rPr>
          <w:noProof/>
        </w:rPr>
        <w:fldChar w:fldCharType="end"/>
      </w:r>
    </w:p>
    <w:p w14:paraId="7F412B94" w14:textId="503D2838"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_Toc176783522 \h </w:instrText>
      </w:r>
      <w:r>
        <w:rPr>
          <w:noProof/>
        </w:rPr>
      </w:r>
      <w:r>
        <w:rPr>
          <w:noProof/>
        </w:rPr>
        <w:fldChar w:fldCharType="separate"/>
      </w:r>
      <w:r>
        <w:rPr>
          <w:noProof/>
        </w:rPr>
        <w:t>174</w:t>
      </w:r>
      <w:r>
        <w:rPr>
          <w:noProof/>
        </w:rPr>
        <w:fldChar w:fldCharType="end"/>
      </w:r>
    </w:p>
    <w:p w14:paraId="0231BEA9" w14:textId="0FF094E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7.4.5.1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_Toc176783523 \h </w:instrText>
      </w:r>
      <w:r>
        <w:rPr>
          <w:noProof/>
        </w:rPr>
      </w:r>
      <w:r>
        <w:rPr>
          <w:noProof/>
        </w:rPr>
        <w:fldChar w:fldCharType="separate"/>
      </w:r>
      <w:r>
        <w:rPr>
          <w:noProof/>
        </w:rPr>
        <w:t>174</w:t>
      </w:r>
      <w:r>
        <w:rPr>
          <w:noProof/>
        </w:rPr>
        <w:fldChar w:fldCharType="end"/>
      </w:r>
    </w:p>
    <w:p w14:paraId="496C1077" w14:textId="1B0037CF"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7.4.5.2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69013F">
        <w:rPr>
          <w:i/>
          <w:noProof/>
        </w:rPr>
        <w:t>BS type 1-O</w:t>
      </w:r>
      <w:r>
        <w:rPr>
          <w:noProof/>
        </w:rPr>
        <w:tab/>
      </w:r>
      <w:r>
        <w:rPr>
          <w:noProof/>
        </w:rPr>
        <w:fldChar w:fldCharType="begin"/>
      </w:r>
      <w:r>
        <w:rPr>
          <w:noProof/>
        </w:rPr>
        <w:instrText xml:space="preserve"> PAGEREF _Toc176783524 \h </w:instrText>
      </w:r>
      <w:r>
        <w:rPr>
          <w:noProof/>
        </w:rPr>
      </w:r>
      <w:r>
        <w:rPr>
          <w:noProof/>
        </w:rPr>
        <w:fldChar w:fldCharType="separate"/>
      </w:r>
      <w:r>
        <w:rPr>
          <w:noProof/>
        </w:rPr>
        <w:t>174</w:t>
      </w:r>
      <w:r>
        <w:rPr>
          <w:noProof/>
        </w:rPr>
        <w:fldChar w:fldCharType="end"/>
      </w:r>
    </w:p>
    <w:p w14:paraId="51C0927A" w14:textId="7065978C"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OTA in-band selectivity and blocking</w:t>
      </w:r>
      <w:r>
        <w:rPr>
          <w:noProof/>
        </w:rPr>
        <w:tab/>
      </w:r>
      <w:r>
        <w:rPr>
          <w:noProof/>
        </w:rPr>
        <w:fldChar w:fldCharType="begin"/>
      </w:r>
      <w:r>
        <w:rPr>
          <w:noProof/>
        </w:rPr>
        <w:instrText xml:space="preserve"> PAGEREF _Toc176783525 \h </w:instrText>
      </w:r>
      <w:r>
        <w:rPr>
          <w:noProof/>
        </w:rPr>
      </w:r>
      <w:r>
        <w:rPr>
          <w:noProof/>
        </w:rPr>
        <w:fldChar w:fldCharType="separate"/>
      </w:r>
      <w:r>
        <w:rPr>
          <w:noProof/>
        </w:rPr>
        <w:t>187</w:t>
      </w:r>
      <w:r>
        <w:rPr>
          <w:noProof/>
        </w:rPr>
        <w:fldChar w:fldCharType="end"/>
      </w:r>
    </w:p>
    <w:p w14:paraId="63C03CB7" w14:textId="1B634C57"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7.5.1</w:t>
      </w:r>
      <w:r>
        <w:rPr>
          <w:rFonts w:asciiTheme="minorHAnsi" w:eastAsiaTheme="minorEastAsia" w:hAnsiTheme="minorHAnsi" w:cstheme="minorBidi"/>
          <w:noProof/>
          <w:kern w:val="2"/>
          <w:sz w:val="24"/>
          <w:szCs w:val="24"/>
          <w:lang w:eastAsia="en-GB"/>
          <w14:ligatures w14:val="standardContextual"/>
        </w:rPr>
        <w:tab/>
      </w:r>
      <w:r w:rsidRPr="0069013F">
        <w:rPr>
          <w:rFonts w:eastAsia="SimSun"/>
          <w:noProof/>
        </w:rPr>
        <w:t xml:space="preserve">OTA </w:t>
      </w:r>
      <w:r>
        <w:rPr>
          <w:noProof/>
          <w:lang w:eastAsia="sv-SE"/>
        </w:rPr>
        <w:t>adjacent channel selectivity</w:t>
      </w:r>
      <w:r>
        <w:rPr>
          <w:noProof/>
        </w:rPr>
        <w:tab/>
      </w:r>
      <w:r>
        <w:rPr>
          <w:noProof/>
        </w:rPr>
        <w:fldChar w:fldCharType="begin"/>
      </w:r>
      <w:r>
        <w:rPr>
          <w:noProof/>
        </w:rPr>
        <w:instrText xml:space="preserve"> PAGEREF _Toc176783526 \h </w:instrText>
      </w:r>
      <w:r>
        <w:rPr>
          <w:noProof/>
        </w:rPr>
      </w:r>
      <w:r>
        <w:rPr>
          <w:noProof/>
        </w:rPr>
        <w:fldChar w:fldCharType="separate"/>
      </w:r>
      <w:r>
        <w:rPr>
          <w:noProof/>
        </w:rPr>
        <w:t>187</w:t>
      </w:r>
      <w:r>
        <w:rPr>
          <w:noProof/>
        </w:rPr>
        <w:fldChar w:fldCharType="end"/>
      </w:r>
    </w:p>
    <w:p w14:paraId="60E635FC" w14:textId="1016143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_Toc176783527 \h </w:instrText>
      </w:r>
      <w:r>
        <w:rPr>
          <w:noProof/>
        </w:rPr>
      </w:r>
      <w:r>
        <w:rPr>
          <w:noProof/>
        </w:rPr>
        <w:fldChar w:fldCharType="separate"/>
      </w:r>
      <w:r>
        <w:rPr>
          <w:noProof/>
        </w:rPr>
        <w:t>187</w:t>
      </w:r>
      <w:r>
        <w:rPr>
          <w:noProof/>
        </w:rPr>
        <w:fldChar w:fldCharType="end"/>
      </w:r>
    </w:p>
    <w:p w14:paraId="7AB1E7E6" w14:textId="49C569F4"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_Toc176783528 \h </w:instrText>
      </w:r>
      <w:r>
        <w:rPr>
          <w:noProof/>
        </w:rPr>
      </w:r>
      <w:r>
        <w:rPr>
          <w:noProof/>
        </w:rPr>
        <w:fldChar w:fldCharType="separate"/>
      </w:r>
      <w:r>
        <w:rPr>
          <w:noProof/>
        </w:rPr>
        <w:t>187</w:t>
      </w:r>
      <w:r>
        <w:rPr>
          <w:noProof/>
        </w:rPr>
        <w:fldChar w:fldCharType="end"/>
      </w:r>
    </w:p>
    <w:p w14:paraId="161A5D37" w14:textId="2296DE42"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_Toc176783529 \h </w:instrText>
      </w:r>
      <w:r>
        <w:rPr>
          <w:noProof/>
        </w:rPr>
      </w:r>
      <w:r>
        <w:rPr>
          <w:noProof/>
        </w:rPr>
        <w:fldChar w:fldCharType="separate"/>
      </w:r>
      <w:r>
        <w:rPr>
          <w:noProof/>
        </w:rPr>
        <w:t>187</w:t>
      </w:r>
      <w:r>
        <w:rPr>
          <w:noProof/>
        </w:rPr>
        <w:fldChar w:fldCharType="end"/>
      </w:r>
    </w:p>
    <w:p w14:paraId="0C76C7CC" w14:textId="70CA29F7"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_Toc176783530 \h </w:instrText>
      </w:r>
      <w:r>
        <w:rPr>
          <w:noProof/>
        </w:rPr>
      </w:r>
      <w:r>
        <w:rPr>
          <w:noProof/>
        </w:rPr>
        <w:fldChar w:fldCharType="separate"/>
      </w:r>
      <w:r>
        <w:rPr>
          <w:noProof/>
        </w:rPr>
        <w:t>187</w:t>
      </w:r>
      <w:r>
        <w:rPr>
          <w:noProof/>
        </w:rPr>
        <w:fldChar w:fldCharType="end"/>
      </w:r>
    </w:p>
    <w:p w14:paraId="43DB9528" w14:textId="209B1735"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_Toc176783531 \h </w:instrText>
      </w:r>
      <w:r>
        <w:rPr>
          <w:noProof/>
        </w:rPr>
      </w:r>
      <w:r>
        <w:rPr>
          <w:noProof/>
        </w:rPr>
        <w:fldChar w:fldCharType="separate"/>
      </w:r>
      <w:r>
        <w:rPr>
          <w:noProof/>
        </w:rPr>
        <w:t>187</w:t>
      </w:r>
      <w:r>
        <w:rPr>
          <w:noProof/>
        </w:rPr>
        <w:fldChar w:fldCharType="end"/>
      </w:r>
    </w:p>
    <w:p w14:paraId="59F5F446" w14:textId="2E89BBBE"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_Toc176783532 \h </w:instrText>
      </w:r>
      <w:r>
        <w:rPr>
          <w:noProof/>
        </w:rPr>
      </w:r>
      <w:r>
        <w:rPr>
          <w:noProof/>
        </w:rPr>
        <w:fldChar w:fldCharType="separate"/>
      </w:r>
      <w:r>
        <w:rPr>
          <w:noProof/>
        </w:rPr>
        <w:t>187</w:t>
      </w:r>
      <w:r>
        <w:rPr>
          <w:noProof/>
        </w:rPr>
        <w:fldChar w:fldCharType="end"/>
      </w:r>
    </w:p>
    <w:p w14:paraId="4BA90BFA" w14:textId="2CD4A591"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_Toc176783533 \h </w:instrText>
      </w:r>
      <w:r>
        <w:rPr>
          <w:noProof/>
        </w:rPr>
      </w:r>
      <w:r>
        <w:rPr>
          <w:noProof/>
        </w:rPr>
        <w:fldChar w:fldCharType="separate"/>
      </w:r>
      <w:r>
        <w:rPr>
          <w:noProof/>
        </w:rPr>
        <w:t>188</w:t>
      </w:r>
      <w:r>
        <w:rPr>
          <w:noProof/>
        </w:rPr>
        <w:fldChar w:fldCharType="end"/>
      </w:r>
    </w:p>
    <w:p w14:paraId="2F3D5AE6" w14:textId="2023A5E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7.5.1.5.1</w:t>
      </w:r>
      <w:r>
        <w:rPr>
          <w:rFonts w:asciiTheme="minorHAnsi" w:eastAsiaTheme="minorEastAsia" w:hAnsiTheme="minorHAnsi" w:cstheme="minorBidi"/>
          <w:noProof/>
          <w:kern w:val="2"/>
          <w:sz w:val="24"/>
          <w:szCs w:val="24"/>
          <w:lang w:eastAsia="en-GB"/>
          <w14:ligatures w14:val="standardContextual"/>
        </w:rPr>
        <w:tab/>
      </w:r>
      <w:r>
        <w:rPr>
          <w:noProof/>
          <w:lang w:eastAsia="sv-SE"/>
        </w:rPr>
        <w:t>General</w:t>
      </w:r>
      <w:r>
        <w:rPr>
          <w:noProof/>
        </w:rPr>
        <w:tab/>
      </w:r>
      <w:r>
        <w:rPr>
          <w:noProof/>
        </w:rPr>
        <w:fldChar w:fldCharType="begin"/>
      </w:r>
      <w:r>
        <w:rPr>
          <w:noProof/>
        </w:rPr>
        <w:instrText xml:space="preserve"> PAGEREF _Toc176783534 \h </w:instrText>
      </w:r>
      <w:r>
        <w:rPr>
          <w:noProof/>
        </w:rPr>
      </w:r>
      <w:r>
        <w:rPr>
          <w:noProof/>
        </w:rPr>
        <w:fldChar w:fldCharType="separate"/>
      </w:r>
      <w:r>
        <w:rPr>
          <w:noProof/>
        </w:rPr>
        <w:t>188</w:t>
      </w:r>
      <w:r>
        <w:rPr>
          <w:noProof/>
        </w:rPr>
        <w:fldChar w:fldCharType="end"/>
      </w:r>
    </w:p>
    <w:p w14:paraId="5FD504AA" w14:textId="2DF493AB"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69013F">
        <w:rPr>
          <w:i/>
          <w:noProof/>
          <w:lang w:eastAsia="sv-SE"/>
        </w:rPr>
        <w:t>BS type 1-O</w:t>
      </w:r>
      <w:r>
        <w:rPr>
          <w:noProof/>
        </w:rPr>
        <w:tab/>
      </w:r>
      <w:r>
        <w:rPr>
          <w:noProof/>
        </w:rPr>
        <w:fldChar w:fldCharType="begin"/>
      </w:r>
      <w:r>
        <w:rPr>
          <w:noProof/>
        </w:rPr>
        <w:instrText xml:space="preserve"> PAGEREF _Toc176783535 \h </w:instrText>
      </w:r>
      <w:r>
        <w:rPr>
          <w:noProof/>
        </w:rPr>
      </w:r>
      <w:r>
        <w:rPr>
          <w:noProof/>
        </w:rPr>
        <w:fldChar w:fldCharType="separate"/>
      </w:r>
      <w:r>
        <w:rPr>
          <w:noProof/>
        </w:rPr>
        <w:t>188</w:t>
      </w:r>
      <w:r>
        <w:rPr>
          <w:noProof/>
        </w:rPr>
        <w:fldChar w:fldCharType="end"/>
      </w:r>
    </w:p>
    <w:p w14:paraId="0A20E92B" w14:textId="4A55451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69013F">
        <w:rPr>
          <w:i/>
          <w:noProof/>
          <w:lang w:eastAsia="sv-SE"/>
        </w:rPr>
        <w:t>BS type 2-O</w:t>
      </w:r>
      <w:r>
        <w:rPr>
          <w:noProof/>
        </w:rPr>
        <w:tab/>
      </w:r>
      <w:r>
        <w:rPr>
          <w:noProof/>
        </w:rPr>
        <w:fldChar w:fldCharType="begin"/>
      </w:r>
      <w:r>
        <w:rPr>
          <w:noProof/>
        </w:rPr>
        <w:instrText xml:space="preserve"> PAGEREF _Toc176783536 \h </w:instrText>
      </w:r>
      <w:r>
        <w:rPr>
          <w:noProof/>
        </w:rPr>
      </w:r>
      <w:r>
        <w:rPr>
          <w:noProof/>
        </w:rPr>
        <w:fldChar w:fldCharType="separate"/>
      </w:r>
      <w:r>
        <w:rPr>
          <w:noProof/>
        </w:rPr>
        <w:t>189</w:t>
      </w:r>
      <w:r>
        <w:rPr>
          <w:noProof/>
        </w:rPr>
        <w:fldChar w:fldCharType="end"/>
      </w:r>
    </w:p>
    <w:p w14:paraId="2B9DD051" w14:textId="0007853D"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7.5.2</w:t>
      </w:r>
      <w:r>
        <w:rPr>
          <w:rFonts w:asciiTheme="minorHAnsi" w:eastAsiaTheme="minorEastAsia" w:hAnsiTheme="minorHAnsi" w:cstheme="minorBidi"/>
          <w:noProof/>
          <w:kern w:val="2"/>
          <w:sz w:val="24"/>
          <w:szCs w:val="24"/>
          <w:lang w:eastAsia="en-GB"/>
          <w14:ligatures w14:val="standardContextual"/>
        </w:rPr>
        <w:tab/>
      </w:r>
      <w:r w:rsidRPr="0069013F">
        <w:rPr>
          <w:rFonts w:eastAsia="SimSun"/>
          <w:noProof/>
        </w:rPr>
        <w:t xml:space="preserve">OTA </w:t>
      </w:r>
      <w:r>
        <w:rPr>
          <w:noProof/>
          <w:lang w:eastAsia="sv-SE"/>
        </w:rPr>
        <w:t>in-band blocking</w:t>
      </w:r>
      <w:r>
        <w:rPr>
          <w:noProof/>
        </w:rPr>
        <w:tab/>
      </w:r>
      <w:r>
        <w:rPr>
          <w:noProof/>
        </w:rPr>
        <w:fldChar w:fldCharType="begin"/>
      </w:r>
      <w:r>
        <w:rPr>
          <w:noProof/>
        </w:rPr>
        <w:instrText xml:space="preserve"> PAGEREF _Toc176783537 \h </w:instrText>
      </w:r>
      <w:r>
        <w:rPr>
          <w:noProof/>
        </w:rPr>
      </w:r>
      <w:r>
        <w:rPr>
          <w:noProof/>
        </w:rPr>
        <w:fldChar w:fldCharType="separate"/>
      </w:r>
      <w:r>
        <w:rPr>
          <w:noProof/>
        </w:rPr>
        <w:t>190</w:t>
      </w:r>
      <w:r>
        <w:rPr>
          <w:noProof/>
        </w:rPr>
        <w:fldChar w:fldCharType="end"/>
      </w:r>
    </w:p>
    <w:p w14:paraId="604D8805" w14:textId="51291737"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_Toc176783538 \h </w:instrText>
      </w:r>
      <w:r>
        <w:rPr>
          <w:noProof/>
        </w:rPr>
      </w:r>
      <w:r>
        <w:rPr>
          <w:noProof/>
        </w:rPr>
        <w:fldChar w:fldCharType="separate"/>
      </w:r>
      <w:r>
        <w:rPr>
          <w:noProof/>
        </w:rPr>
        <w:t>190</w:t>
      </w:r>
      <w:r>
        <w:rPr>
          <w:noProof/>
        </w:rPr>
        <w:fldChar w:fldCharType="end"/>
      </w:r>
    </w:p>
    <w:p w14:paraId="1968046E" w14:textId="7AA569E4"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_Toc176783539 \h </w:instrText>
      </w:r>
      <w:r>
        <w:rPr>
          <w:noProof/>
        </w:rPr>
      </w:r>
      <w:r>
        <w:rPr>
          <w:noProof/>
        </w:rPr>
        <w:fldChar w:fldCharType="separate"/>
      </w:r>
      <w:r>
        <w:rPr>
          <w:noProof/>
        </w:rPr>
        <w:t>190</w:t>
      </w:r>
      <w:r>
        <w:rPr>
          <w:noProof/>
        </w:rPr>
        <w:fldChar w:fldCharType="end"/>
      </w:r>
    </w:p>
    <w:p w14:paraId="467EB6EB" w14:textId="75D632BA"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_Toc176783540 \h </w:instrText>
      </w:r>
      <w:r>
        <w:rPr>
          <w:noProof/>
        </w:rPr>
      </w:r>
      <w:r>
        <w:rPr>
          <w:noProof/>
        </w:rPr>
        <w:fldChar w:fldCharType="separate"/>
      </w:r>
      <w:r>
        <w:rPr>
          <w:noProof/>
        </w:rPr>
        <w:t>190</w:t>
      </w:r>
      <w:r>
        <w:rPr>
          <w:noProof/>
        </w:rPr>
        <w:fldChar w:fldCharType="end"/>
      </w:r>
    </w:p>
    <w:p w14:paraId="063C2FBD" w14:textId="732B780D"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_Toc176783541 \h </w:instrText>
      </w:r>
      <w:r>
        <w:rPr>
          <w:noProof/>
        </w:rPr>
      </w:r>
      <w:r>
        <w:rPr>
          <w:noProof/>
        </w:rPr>
        <w:fldChar w:fldCharType="separate"/>
      </w:r>
      <w:r>
        <w:rPr>
          <w:noProof/>
        </w:rPr>
        <w:t>190</w:t>
      </w:r>
      <w:r>
        <w:rPr>
          <w:noProof/>
        </w:rPr>
        <w:fldChar w:fldCharType="end"/>
      </w:r>
    </w:p>
    <w:p w14:paraId="4E001B62" w14:textId="4AC47517"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_Toc176783542 \h </w:instrText>
      </w:r>
      <w:r>
        <w:rPr>
          <w:noProof/>
        </w:rPr>
      </w:r>
      <w:r>
        <w:rPr>
          <w:noProof/>
        </w:rPr>
        <w:fldChar w:fldCharType="separate"/>
      </w:r>
      <w:r>
        <w:rPr>
          <w:noProof/>
        </w:rPr>
        <w:t>190</w:t>
      </w:r>
      <w:r>
        <w:rPr>
          <w:noProof/>
        </w:rPr>
        <w:fldChar w:fldCharType="end"/>
      </w:r>
    </w:p>
    <w:p w14:paraId="75276181" w14:textId="26209C98"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_Toc176783543 \h </w:instrText>
      </w:r>
      <w:r>
        <w:rPr>
          <w:noProof/>
        </w:rPr>
      </w:r>
      <w:r>
        <w:rPr>
          <w:noProof/>
        </w:rPr>
        <w:fldChar w:fldCharType="separate"/>
      </w:r>
      <w:r>
        <w:rPr>
          <w:noProof/>
        </w:rPr>
        <w:t>191</w:t>
      </w:r>
      <w:r>
        <w:rPr>
          <w:noProof/>
        </w:rPr>
        <w:fldChar w:fldCharType="end"/>
      </w:r>
    </w:p>
    <w:p w14:paraId="02D48914" w14:textId="367021D3"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_Toc176783544 \h </w:instrText>
      </w:r>
      <w:r>
        <w:rPr>
          <w:noProof/>
        </w:rPr>
      </w:r>
      <w:r>
        <w:rPr>
          <w:noProof/>
        </w:rPr>
        <w:fldChar w:fldCharType="separate"/>
      </w:r>
      <w:r>
        <w:rPr>
          <w:noProof/>
        </w:rPr>
        <w:t>192</w:t>
      </w:r>
      <w:r>
        <w:rPr>
          <w:noProof/>
        </w:rPr>
        <w:fldChar w:fldCharType="end"/>
      </w:r>
    </w:p>
    <w:p w14:paraId="2E9B7771" w14:textId="7F2ABB9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7.5.2.5.1</w:t>
      </w:r>
      <w:r>
        <w:rPr>
          <w:rFonts w:asciiTheme="minorHAnsi" w:eastAsiaTheme="minorEastAsia" w:hAnsiTheme="minorHAnsi" w:cstheme="minorBidi"/>
          <w:noProof/>
          <w:kern w:val="2"/>
          <w:sz w:val="24"/>
          <w:szCs w:val="24"/>
          <w:lang w:eastAsia="en-GB"/>
          <w14:ligatures w14:val="standardContextual"/>
        </w:rPr>
        <w:tab/>
      </w:r>
      <w:r>
        <w:rPr>
          <w:noProof/>
          <w:lang w:eastAsia="sv-SE"/>
        </w:rPr>
        <w:t>General</w:t>
      </w:r>
      <w:r>
        <w:rPr>
          <w:noProof/>
        </w:rPr>
        <w:tab/>
      </w:r>
      <w:r>
        <w:rPr>
          <w:noProof/>
        </w:rPr>
        <w:fldChar w:fldCharType="begin"/>
      </w:r>
      <w:r>
        <w:rPr>
          <w:noProof/>
        </w:rPr>
        <w:instrText xml:space="preserve"> PAGEREF _Toc176783545 \h </w:instrText>
      </w:r>
      <w:r>
        <w:rPr>
          <w:noProof/>
        </w:rPr>
      </w:r>
      <w:r>
        <w:rPr>
          <w:noProof/>
        </w:rPr>
        <w:fldChar w:fldCharType="separate"/>
      </w:r>
      <w:r>
        <w:rPr>
          <w:noProof/>
        </w:rPr>
        <w:t>192</w:t>
      </w:r>
      <w:r>
        <w:rPr>
          <w:noProof/>
        </w:rPr>
        <w:fldChar w:fldCharType="end"/>
      </w:r>
    </w:p>
    <w:p w14:paraId="1D420638" w14:textId="4A94DAB8"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69013F">
        <w:rPr>
          <w:i/>
          <w:noProof/>
          <w:lang w:eastAsia="sv-SE"/>
        </w:rPr>
        <w:t>BS type 1-O</w:t>
      </w:r>
      <w:r>
        <w:rPr>
          <w:noProof/>
        </w:rPr>
        <w:tab/>
      </w:r>
      <w:r>
        <w:rPr>
          <w:noProof/>
        </w:rPr>
        <w:fldChar w:fldCharType="begin"/>
      </w:r>
      <w:r>
        <w:rPr>
          <w:noProof/>
        </w:rPr>
        <w:instrText xml:space="preserve"> PAGEREF _Toc176783546 \h </w:instrText>
      </w:r>
      <w:r>
        <w:rPr>
          <w:noProof/>
        </w:rPr>
      </w:r>
      <w:r>
        <w:rPr>
          <w:noProof/>
        </w:rPr>
        <w:fldChar w:fldCharType="separate"/>
      </w:r>
      <w:r>
        <w:rPr>
          <w:noProof/>
        </w:rPr>
        <w:t>192</w:t>
      </w:r>
      <w:r>
        <w:rPr>
          <w:noProof/>
        </w:rPr>
        <w:fldChar w:fldCharType="end"/>
      </w:r>
    </w:p>
    <w:p w14:paraId="08F5467F" w14:textId="76F5AD51"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69013F">
        <w:rPr>
          <w:i/>
          <w:noProof/>
          <w:lang w:eastAsia="sv-SE"/>
        </w:rPr>
        <w:t>BS type 2-O</w:t>
      </w:r>
      <w:r>
        <w:rPr>
          <w:noProof/>
        </w:rPr>
        <w:tab/>
      </w:r>
      <w:r>
        <w:rPr>
          <w:noProof/>
        </w:rPr>
        <w:fldChar w:fldCharType="begin"/>
      </w:r>
      <w:r>
        <w:rPr>
          <w:noProof/>
        </w:rPr>
        <w:instrText xml:space="preserve"> PAGEREF _Toc176783547 \h </w:instrText>
      </w:r>
      <w:r>
        <w:rPr>
          <w:noProof/>
        </w:rPr>
      </w:r>
      <w:r>
        <w:rPr>
          <w:noProof/>
        </w:rPr>
        <w:fldChar w:fldCharType="separate"/>
      </w:r>
      <w:r>
        <w:rPr>
          <w:noProof/>
        </w:rPr>
        <w:t>195</w:t>
      </w:r>
      <w:r>
        <w:rPr>
          <w:noProof/>
        </w:rPr>
        <w:fldChar w:fldCharType="end"/>
      </w:r>
    </w:p>
    <w:p w14:paraId="449E39CC" w14:textId="78ADBD1F"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OTA out-of-band blocking</w:t>
      </w:r>
      <w:r>
        <w:rPr>
          <w:noProof/>
        </w:rPr>
        <w:tab/>
      </w:r>
      <w:r>
        <w:rPr>
          <w:noProof/>
        </w:rPr>
        <w:fldChar w:fldCharType="begin"/>
      </w:r>
      <w:r>
        <w:rPr>
          <w:noProof/>
        </w:rPr>
        <w:instrText xml:space="preserve"> PAGEREF _Toc176783548 \h </w:instrText>
      </w:r>
      <w:r>
        <w:rPr>
          <w:noProof/>
        </w:rPr>
      </w:r>
      <w:r>
        <w:rPr>
          <w:noProof/>
        </w:rPr>
        <w:fldChar w:fldCharType="separate"/>
      </w:r>
      <w:r>
        <w:rPr>
          <w:noProof/>
        </w:rPr>
        <w:t>196</w:t>
      </w:r>
      <w:r>
        <w:rPr>
          <w:noProof/>
        </w:rPr>
        <w:fldChar w:fldCharType="end"/>
      </w:r>
    </w:p>
    <w:p w14:paraId="051C21C7" w14:textId="62D2BBB2"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_Toc176783549 \h </w:instrText>
      </w:r>
      <w:r>
        <w:rPr>
          <w:noProof/>
        </w:rPr>
      </w:r>
      <w:r>
        <w:rPr>
          <w:noProof/>
        </w:rPr>
        <w:fldChar w:fldCharType="separate"/>
      </w:r>
      <w:r>
        <w:rPr>
          <w:noProof/>
        </w:rPr>
        <w:t>196</w:t>
      </w:r>
      <w:r>
        <w:rPr>
          <w:noProof/>
        </w:rPr>
        <w:fldChar w:fldCharType="end"/>
      </w:r>
    </w:p>
    <w:p w14:paraId="23487A87" w14:textId="44D489CA"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 xml:space="preserve">Minimum </w:t>
      </w:r>
      <w:r w:rsidRPr="0069013F">
        <w:rPr>
          <w:noProof/>
          <w:lang w:val="en-US"/>
        </w:rPr>
        <w:t>r</w:t>
      </w:r>
      <w:r>
        <w:rPr>
          <w:noProof/>
        </w:rPr>
        <w:t>equirement</w:t>
      </w:r>
      <w:r>
        <w:rPr>
          <w:noProof/>
        </w:rPr>
        <w:tab/>
      </w:r>
      <w:r>
        <w:rPr>
          <w:noProof/>
        </w:rPr>
        <w:fldChar w:fldCharType="begin"/>
      </w:r>
      <w:r>
        <w:rPr>
          <w:noProof/>
        </w:rPr>
        <w:instrText xml:space="preserve"> PAGEREF _Toc176783550 \h </w:instrText>
      </w:r>
      <w:r>
        <w:rPr>
          <w:noProof/>
        </w:rPr>
      </w:r>
      <w:r>
        <w:rPr>
          <w:noProof/>
        </w:rPr>
        <w:fldChar w:fldCharType="separate"/>
      </w:r>
      <w:r>
        <w:rPr>
          <w:noProof/>
        </w:rPr>
        <w:t>196</w:t>
      </w:r>
      <w:r>
        <w:rPr>
          <w:noProof/>
        </w:rPr>
        <w:fldChar w:fldCharType="end"/>
      </w:r>
    </w:p>
    <w:p w14:paraId="2E915F77" w14:textId="3D0861B7"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_Toc176783551 \h </w:instrText>
      </w:r>
      <w:r>
        <w:rPr>
          <w:noProof/>
        </w:rPr>
      </w:r>
      <w:r>
        <w:rPr>
          <w:noProof/>
        </w:rPr>
        <w:fldChar w:fldCharType="separate"/>
      </w:r>
      <w:r>
        <w:rPr>
          <w:noProof/>
        </w:rPr>
        <w:t>196</w:t>
      </w:r>
      <w:r>
        <w:rPr>
          <w:noProof/>
        </w:rPr>
        <w:fldChar w:fldCharType="end"/>
      </w:r>
    </w:p>
    <w:p w14:paraId="1A082A94" w14:textId="63205096"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_Toc176783552 \h </w:instrText>
      </w:r>
      <w:r>
        <w:rPr>
          <w:noProof/>
        </w:rPr>
      </w:r>
      <w:r>
        <w:rPr>
          <w:noProof/>
        </w:rPr>
        <w:fldChar w:fldCharType="separate"/>
      </w:r>
      <w:r>
        <w:rPr>
          <w:noProof/>
        </w:rPr>
        <w:t>197</w:t>
      </w:r>
      <w:r>
        <w:rPr>
          <w:noProof/>
        </w:rPr>
        <w:fldChar w:fldCharType="end"/>
      </w:r>
    </w:p>
    <w:p w14:paraId="46563B25" w14:textId="0F38AF4D"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7.6.4.1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_Toc176783553 \h </w:instrText>
      </w:r>
      <w:r>
        <w:rPr>
          <w:noProof/>
        </w:rPr>
      </w:r>
      <w:r>
        <w:rPr>
          <w:noProof/>
        </w:rPr>
        <w:fldChar w:fldCharType="separate"/>
      </w:r>
      <w:r>
        <w:rPr>
          <w:noProof/>
        </w:rPr>
        <w:t>197</w:t>
      </w:r>
      <w:r>
        <w:rPr>
          <w:noProof/>
        </w:rPr>
        <w:fldChar w:fldCharType="end"/>
      </w:r>
    </w:p>
    <w:p w14:paraId="7527C9F0" w14:textId="2DF3AE7A"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7.6.4.2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_Toc176783554 \h </w:instrText>
      </w:r>
      <w:r>
        <w:rPr>
          <w:noProof/>
        </w:rPr>
      </w:r>
      <w:r>
        <w:rPr>
          <w:noProof/>
        </w:rPr>
        <w:fldChar w:fldCharType="separate"/>
      </w:r>
      <w:r>
        <w:rPr>
          <w:noProof/>
        </w:rPr>
        <w:t>197</w:t>
      </w:r>
      <w:r>
        <w:rPr>
          <w:noProof/>
        </w:rPr>
        <w:fldChar w:fldCharType="end"/>
      </w:r>
    </w:p>
    <w:p w14:paraId="127AF1AE" w14:textId="2E7486A8"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7.6.</w:t>
      </w:r>
      <w:r w:rsidRPr="0069013F">
        <w:rPr>
          <w:noProof/>
          <w:lang w:val="en-US" w:eastAsia="sv-SE"/>
        </w:rPr>
        <w:t>4</w:t>
      </w:r>
      <w:r>
        <w:rPr>
          <w:noProof/>
          <w:lang w:eastAsia="sv-SE"/>
        </w:rPr>
        <w:t>.</w:t>
      </w:r>
      <w:r w:rsidRPr="0069013F">
        <w:rPr>
          <w:noProof/>
          <w:lang w:val="en-US" w:eastAsia="sv-SE"/>
        </w:rPr>
        <w:t>2</w:t>
      </w:r>
      <w:r>
        <w:rPr>
          <w:noProof/>
          <w:lang w:eastAsia="sv-SE"/>
        </w:rPr>
        <w:t>.1</w:t>
      </w:r>
      <w:r>
        <w:rPr>
          <w:rFonts w:asciiTheme="minorHAnsi" w:eastAsiaTheme="minorEastAsia" w:hAnsiTheme="minorHAnsi" w:cstheme="minorBidi"/>
          <w:noProof/>
          <w:kern w:val="2"/>
          <w:sz w:val="24"/>
          <w:szCs w:val="24"/>
          <w:lang w:eastAsia="en-GB"/>
          <w14:ligatures w14:val="standardContextual"/>
        </w:rPr>
        <w:tab/>
      </w:r>
      <w:r w:rsidRPr="0069013F">
        <w:rPr>
          <w:i/>
          <w:noProof/>
          <w:lang w:val="en-US" w:eastAsia="sv-SE"/>
        </w:rPr>
        <w:t>BS type 1-O</w:t>
      </w:r>
      <w:r w:rsidRPr="0069013F">
        <w:rPr>
          <w:noProof/>
          <w:lang w:val="en-US" w:eastAsia="sv-SE"/>
        </w:rPr>
        <w:t xml:space="preserve"> procedure for out-of-band blocking</w:t>
      </w:r>
      <w:r>
        <w:rPr>
          <w:noProof/>
        </w:rPr>
        <w:tab/>
      </w:r>
      <w:r>
        <w:rPr>
          <w:noProof/>
        </w:rPr>
        <w:fldChar w:fldCharType="begin"/>
      </w:r>
      <w:r>
        <w:rPr>
          <w:noProof/>
        </w:rPr>
        <w:instrText xml:space="preserve"> PAGEREF _Toc176783555 \h </w:instrText>
      </w:r>
      <w:r>
        <w:rPr>
          <w:noProof/>
        </w:rPr>
      </w:r>
      <w:r>
        <w:rPr>
          <w:noProof/>
        </w:rPr>
        <w:fldChar w:fldCharType="separate"/>
      </w:r>
      <w:r>
        <w:rPr>
          <w:noProof/>
        </w:rPr>
        <w:t>197</w:t>
      </w:r>
      <w:r>
        <w:rPr>
          <w:noProof/>
        </w:rPr>
        <w:fldChar w:fldCharType="end"/>
      </w:r>
    </w:p>
    <w:p w14:paraId="11964C7F" w14:textId="596AFC51"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7.6.</w:t>
      </w:r>
      <w:r w:rsidRPr="0069013F">
        <w:rPr>
          <w:noProof/>
          <w:lang w:val="en-US" w:eastAsia="sv-SE"/>
        </w:rPr>
        <w:t>4</w:t>
      </w:r>
      <w:r>
        <w:rPr>
          <w:noProof/>
          <w:lang w:eastAsia="sv-SE"/>
        </w:rPr>
        <w:t>.</w:t>
      </w:r>
      <w:r w:rsidRPr="0069013F">
        <w:rPr>
          <w:noProof/>
          <w:lang w:val="en-US" w:eastAsia="sv-SE"/>
        </w:rPr>
        <w:t>2</w:t>
      </w:r>
      <w:r>
        <w:rPr>
          <w:noProof/>
          <w:lang w:eastAsia="sv-SE"/>
        </w:rPr>
        <w:t>.</w:t>
      </w:r>
      <w:r w:rsidRPr="0069013F">
        <w:rPr>
          <w:noProof/>
          <w:lang w:val="en-US" w:eastAsia="sv-SE"/>
        </w:rPr>
        <w:t>2</w:t>
      </w:r>
      <w:r>
        <w:rPr>
          <w:rFonts w:asciiTheme="minorHAnsi" w:eastAsiaTheme="minorEastAsia" w:hAnsiTheme="minorHAnsi" w:cstheme="minorBidi"/>
          <w:noProof/>
          <w:kern w:val="2"/>
          <w:sz w:val="24"/>
          <w:szCs w:val="24"/>
          <w:lang w:eastAsia="en-GB"/>
          <w14:ligatures w14:val="standardContextual"/>
        </w:rPr>
        <w:tab/>
      </w:r>
      <w:r w:rsidRPr="0069013F">
        <w:rPr>
          <w:i/>
          <w:noProof/>
          <w:lang w:val="en-US" w:eastAsia="sv-SE"/>
        </w:rPr>
        <w:t>BS type 1-O</w:t>
      </w:r>
      <w:r w:rsidRPr="0069013F">
        <w:rPr>
          <w:noProof/>
          <w:lang w:val="en-US" w:eastAsia="sv-SE"/>
        </w:rPr>
        <w:t xml:space="preserve"> procedure for co-location blocking</w:t>
      </w:r>
      <w:r>
        <w:rPr>
          <w:noProof/>
        </w:rPr>
        <w:tab/>
      </w:r>
      <w:r>
        <w:rPr>
          <w:noProof/>
        </w:rPr>
        <w:fldChar w:fldCharType="begin"/>
      </w:r>
      <w:r>
        <w:rPr>
          <w:noProof/>
        </w:rPr>
        <w:instrText xml:space="preserve"> PAGEREF _Toc176783556 \h </w:instrText>
      </w:r>
      <w:r>
        <w:rPr>
          <w:noProof/>
        </w:rPr>
      </w:r>
      <w:r>
        <w:rPr>
          <w:noProof/>
        </w:rPr>
        <w:fldChar w:fldCharType="separate"/>
      </w:r>
      <w:r>
        <w:rPr>
          <w:noProof/>
        </w:rPr>
        <w:t>198</w:t>
      </w:r>
      <w:r>
        <w:rPr>
          <w:noProof/>
        </w:rPr>
        <w:fldChar w:fldCharType="end"/>
      </w:r>
    </w:p>
    <w:p w14:paraId="4E016506" w14:textId="7CBAE929"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69013F">
        <w:rPr>
          <w:noProof/>
          <w:lang w:val="en-US"/>
        </w:rPr>
        <w:t>6</w:t>
      </w:r>
      <w:r>
        <w:rPr>
          <w:noProof/>
        </w:rPr>
        <w:t>.</w:t>
      </w:r>
      <w:r w:rsidRPr="0069013F">
        <w:rPr>
          <w:noProof/>
          <w:lang w:val="en-US"/>
        </w:rPr>
        <w:t>4</w:t>
      </w:r>
      <w:r>
        <w:rPr>
          <w:noProof/>
        </w:rPr>
        <w:t>.</w:t>
      </w:r>
      <w:r w:rsidRPr="0069013F">
        <w:rPr>
          <w:noProof/>
          <w:lang w:val="en-US"/>
        </w:rPr>
        <w:t>2</w:t>
      </w:r>
      <w:r>
        <w:rPr>
          <w:noProof/>
        </w:rPr>
        <w:t>.</w:t>
      </w:r>
      <w:r w:rsidRPr="0069013F">
        <w:rPr>
          <w:noProof/>
          <w:lang w:val="en-US"/>
        </w:rPr>
        <w:t>3</w:t>
      </w:r>
      <w:r>
        <w:rPr>
          <w:rFonts w:asciiTheme="minorHAnsi" w:eastAsiaTheme="minorEastAsia" w:hAnsiTheme="minorHAnsi" w:cstheme="minorBidi"/>
          <w:noProof/>
          <w:kern w:val="2"/>
          <w:sz w:val="24"/>
          <w:szCs w:val="24"/>
          <w:lang w:eastAsia="en-GB"/>
          <w14:ligatures w14:val="standardContextual"/>
        </w:rPr>
        <w:tab/>
      </w:r>
      <w:r w:rsidRPr="0069013F">
        <w:rPr>
          <w:i/>
          <w:noProof/>
        </w:rPr>
        <w:t>BS type 2-O</w:t>
      </w:r>
      <w:r>
        <w:rPr>
          <w:noProof/>
        </w:rPr>
        <w:t xml:space="preserve"> procedure for out-of-band blocking</w:t>
      </w:r>
      <w:r>
        <w:rPr>
          <w:noProof/>
        </w:rPr>
        <w:tab/>
      </w:r>
      <w:r>
        <w:rPr>
          <w:noProof/>
        </w:rPr>
        <w:fldChar w:fldCharType="begin"/>
      </w:r>
      <w:r>
        <w:rPr>
          <w:noProof/>
        </w:rPr>
        <w:instrText xml:space="preserve"> PAGEREF _Toc176783557 \h </w:instrText>
      </w:r>
      <w:r>
        <w:rPr>
          <w:noProof/>
        </w:rPr>
      </w:r>
      <w:r>
        <w:rPr>
          <w:noProof/>
        </w:rPr>
        <w:fldChar w:fldCharType="separate"/>
      </w:r>
      <w:r>
        <w:rPr>
          <w:noProof/>
        </w:rPr>
        <w:t>198</w:t>
      </w:r>
      <w:r>
        <w:rPr>
          <w:noProof/>
        </w:rPr>
        <w:fldChar w:fldCharType="end"/>
      </w:r>
    </w:p>
    <w:p w14:paraId="268D7C8F" w14:textId="4A212A9A"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69013F">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_Toc176783558 \h </w:instrText>
      </w:r>
      <w:r>
        <w:rPr>
          <w:noProof/>
        </w:rPr>
      </w:r>
      <w:r>
        <w:rPr>
          <w:noProof/>
        </w:rPr>
        <w:fldChar w:fldCharType="separate"/>
      </w:r>
      <w:r>
        <w:rPr>
          <w:noProof/>
        </w:rPr>
        <w:t>199</w:t>
      </w:r>
      <w:r>
        <w:rPr>
          <w:noProof/>
        </w:rPr>
        <w:fldChar w:fldCharType="end"/>
      </w:r>
    </w:p>
    <w:p w14:paraId="1CF04A93" w14:textId="57914A7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69013F">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 for </w:t>
      </w:r>
      <w:r w:rsidRPr="0069013F">
        <w:rPr>
          <w:i/>
          <w:noProof/>
        </w:rPr>
        <w:t>BS type 1-O</w:t>
      </w:r>
      <w:r>
        <w:rPr>
          <w:noProof/>
        </w:rPr>
        <w:tab/>
      </w:r>
      <w:r>
        <w:rPr>
          <w:noProof/>
        </w:rPr>
        <w:fldChar w:fldCharType="begin"/>
      </w:r>
      <w:r>
        <w:rPr>
          <w:noProof/>
        </w:rPr>
        <w:instrText xml:space="preserve"> PAGEREF _Toc176783559 \h </w:instrText>
      </w:r>
      <w:r>
        <w:rPr>
          <w:noProof/>
        </w:rPr>
      </w:r>
      <w:r>
        <w:rPr>
          <w:noProof/>
        </w:rPr>
        <w:fldChar w:fldCharType="separate"/>
      </w:r>
      <w:r>
        <w:rPr>
          <w:noProof/>
        </w:rPr>
        <w:t>199</w:t>
      </w:r>
      <w:r>
        <w:rPr>
          <w:noProof/>
        </w:rPr>
        <w:fldChar w:fldCharType="end"/>
      </w:r>
    </w:p>
    <w:p w14:paraId="4969ADF6" w14:textId="1A0653F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69013F">
        <w:rPr>
          <w:noProof/>
          <w:lang w:val="en-US"/>
        </w:rPr>
        <w:t>6</w:t>
      </w: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_Toc176783560 \h </w:instrText>
      </w:r>
      <w:r>
        <w:rPr>
          <w:noProof/>
        </w:rPr>
      </w:r>
      <w:r>
        <w:rPr>
          <w:noProof/>
        </w:rPr>
        <w:fldChar w:fldCharType="separate"/>
      </w:r>
      <w:r>
        <w:rPr>
          <w:noProof/>
        </w:rPr>
        <w:t>199</w:t>
      </w:r>
      <w:r>
        <w:rPr>
          <w:noProof/>
        </w:rPr>
        <w:fldChar w:fldCharType="end"/>
      </w:r>
    </w:p>
    <w:p w14:paraId="764397EC" w14:textId="374D85B5"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69013F">
        <w:rPr>
          <w:noProof/>
          <w:lang w:val="en-US"/>
        </w:rPr>
        <w:t>6</w:t>
      </w: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Co-location requirement</w:t>
      </w:r>
      <w:r>
        <w:rPr>
          <w:noProof/>
        </w:rPr>
        <w:tab/>
      </w:r>
      <w:r>
        <w:rPr>
          <w:noProof/>
        </w:rPr>
        <w:fldChar w:fldCharType="begin"/>
      </w:r>
      <w:r>
        <w:rPr>
          <w:noProof/>
        </w:rPr>
        <w:instrText xml:space="preserve"> PAGEREF _Toc176783561 \h </w:instrText>
      </w:r>
      <w:r>
        <w:rPr>
          <w:noProof/>
        </w:rPr>
      </w:r>
      <w:r>
        <w:rPr>
          <w:noProof/>
        </w:rPr>
        <w:fldChar w:fldCharType="separate"/>
      </w:r>
      <w:r>
        <w:rPr>
          <w:noProof/>
        </w:rPr>
        <w:t>200</w:t>
      </w:r>
      <w:r>
        <w:rPr>
          <w:noProof/>
        </w:rPr>
        <w:fldChar w:fldCharType="end"/>
      </w:r>
    </w:p>
    <w:p w14:paraId="1A28259C" w14:textId="32D1B34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69013F">
        <w:rPr>
          <w:noProof/>
          <w:lang w:val="en-US"/>
        </w:rPr>
        <w:t>6</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 for </w:t>
      </w:r>
      <w:r w:rsidRPr="0069013F">
        <w:rPr>
          <w:i/>
          <w:noProof/>
        </w:rPr>
        <w:t>BS type 2-O</w:t>
      </w:r>
      <w:r>
        <w:rPr>
          <w:noProof/>
        </w:rPr>
        <w:tab/>
      </w:r>
      <w:r>
        <w:rPr>
          <w:noProof/>
        </w:rPr>
        <w:fldChar w:fldCharType="begin"/>
      </w:r>
      <w:r>
        <w:rPr>
          <w:noProof/>
        </w:rPr>
        <w:instrText xml:space="preserve"> PAGEREF _Toc176783562 \h </w:instrText>
      </w:r>
      <w:r>
        <w:rPr>
          <w:noProof/>
        </w:rPr>
      </w:r>
      <w:r>
        <w:rPr>
          <w:noProof/>
        </w:rPr>
        <w:fldChar w:fldCharType="separate"/>
      </w:r>
      <w:r>
        <w:rPr>
          <w:noProof/>
        </w:rPr>
        <w:t>200</w:t>
      </w:r>
      <w:r>
        <w:rPr>
          <w:noProof/>
        </w:rPr>
        <w:fldChar w:fldCharType="end"/>
      </w:r>
    </w:p>
    <w:p w14:paraId="1137824E" w14:textId="5D8DC65E"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69013F">
        <w:rPr>
          <w:noProof/>
          <w:lang w:val="en-US"/>
        </w:rPr>
        <w:t>6</w:t>
      </w:r>
      <w:r>
        <w:rPr>
          <w:noProof/>
        </w:rPr>
        <w:t>.5.</w:t>
      </w:r>
      <w:r w:rsidRPr="0069013F">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r</w:t>
      </w:r>
      <w:r w:rsidRPr="0069013F">
        <w:rPr>
          <w:noProof/>
          <w:lang w:val="en-US"/>
        </w:rPr>
        <w:t>equirement</w:t>
      </w:r>
      <w:r>
        <w:rPr>
          <w:noProof/>
        </w:rPr>
        <w:tab/>
      </w:r>
      <w:r>
        <w:rPr>
          <w:noProof/>
        </w:rPr>
        <w:fldChar w:fldCharType="begin"/>
      </w:r>
      <w:r>
        <w:rPr>
          <w:noProof/>
        </w:rPr>
        <w:instrText xml:space="preserve"> PAGEREF _Toc176783563 \h </w:instrText>
      </w:r>
      <w:r>
        <w:rPr>
          <w:noProof/>
        </w:rPr>
      </w:r>
      <w:r>
        <w:rPr>
          <w:noProof/>
        </w:rPr>
        <w:fldChar w:fldCharType="separate"/>
      </w:r>
      <w:r>
        <w:rPr>
          <w:noProof/>
        </w:rPr>
        <w:t>200</w:t>
      </w:r>
      <w:r>
        <w:rPr>
          <w:noProof/>
        </w:rPr>
        <w:fldChar w:fldCharType="end"/>
      </w:r>
    </w:p>
    <w:p w14:paraId="198E9965" w14:textId="6DBAB1CC"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_Toc176783564 \h </w:instrText>
      </w:r>
      <w:r>
        <w:rPr>
          <w:noProof/>
        </w:rPr>
      </w:r>
      <w:r>
        <w:rPr>
          <w:noProof/>
        </w:rPr>
        <w:fldChar w:fldCharType="separate"/>
      </w:r>
      <w:r>
        <w:rPr>
          <w:noProof/>
        </w:rPr>
        <w:t>201</w:t>
      </w:r>
      <w:r>
        <w:rPr>
          <w:noProof/>
        </w:rPr>
        <w:fldChar w:fldCharType="end"/>
      </w:r>
    </w:p>
    <w:p w14:paraId="0E9F6DDE" w14:textId="67D2E6C9"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_Toc176783565 \h </w:instrText>
      </w:r>
      <w:r>
        <w:rPr>
          <w:noProof/>
        </w:rPr>
      </w:r>
      <w:r>
        <w:rPr>
          <w:noProof/>
        </w:rPr>
        <w:fldChar w:fldCharType="separate"/>
      </w:r>
      <w:r>
        <w:rPr>
          <w:noProof/>
        </w:rPr>
        <w:t>201</w:t>
      </w:r>
      <w:r>
        <w:rPr>
          <w:noProof/>
        </w:rPr>
        <w:fldChar w:fldCharType="end"/>
      </w:r>
    </w:p>
    <w:p w14:paraId="15469DA4" w14:textId="4A5CE02F"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_Toc176783566 \h </w:instrText>
      </w:r>
      <w:r>
        <w:rPr>
          <w:noProof/>
        </w:rPr>
      </w:r>
      <w:r>
        <w:rPr>
          <w:noProof/>
        </w:rPr>
        <w:fldChar w:fldCharType="separate"/>
      </w:r>
      <w:r>
        <w:rPr>
          <w:noProof/>
        </w:rPr>
        <w:t>201</w:t>
      </w:r>
      <w:r>
        <w:rPr>
          <w:noProof/>
        </w:rPr>
        <w:fldChar w:fldCharType="end"/>
      </w:r>
    </w:p>
    <w:p w14:paraId="511A54B3" w14:textId="32530C5D"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_Toc176783567 \h </w:instrText>
      </w:r>
      <w:r>
        <w:rPr>
          <w:noProof/>
        </w:rPr>
      </w:r>
      <w:r>
        <w:rPr>
          <w:noProof/>
        </w:rPr>
        <w:fldChar w:fldCharType="separate"/>
      </w:r>
      <w:r>
        <w:rPr>
          <w:noProof/>
        </w:rPr>
        <w:t>202</w:t>
      </w:r>
      <w:r>
        <w:rPr>
          <w:noProof/>
        </w:rPr>
        <w:fldChar w:fldCharType="end"/>
      </w:r>
    </w:p>
    <w:p w14:paraId="7A3032BD" w14:textId="6D30DF0F"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_Toc176783568 \h </w:instrText>
      </w:r>
      <w:r>
        <w:rPr>
          <w:noProof/>
        </w:rPr>
      </w:r>
      <w:r>
        <w:rPr>
          <w:noProof/>
        </w:rPr>
        <w:fldChar w:fldCharType="separate"/>
      </w:r>
      <w:r>
        <w:rPr>
          <w:noProof/>
        </w:rPr>
        <w:t>202</w:t>
      </w:r>
      <w:r>
        <w:rPr>
          <w:noProof/>
        </w:rPr>
        <w:fldChar w:fldCharType="end"/>
      </w:r>
    </w:p>
    <w:p w14:paraId="26176317" w14:textId="0D6F55C2"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7.7.4.1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_Toc176783569 \h </w:instrText>
      </w:r>
      <w:r>
        <w:rPr>
          <w:noProof/>
        </w:rPr>
      </w:r>
      <w:r>
        <w:rPr>
          <w:noProof/>
        </w:rPr>
        <w:fldChar w:fldCharType="separate"/>
      </w:r>
      <w:r>
        <w:rPr>
          <w:noProof/>
        </w:rPr>
        <w:t>202</w:t>
      </w:r>
      <w:r>
        <w:rPr>
          <w:noProof/>
        </w:rPr>
        <w:fldChar w:fldCharType="end"/>
      </w:r>
    </w:p>
    <w:p w14:paraId="6A412885" w14:textId="53C3053E"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7.7.4.2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_Toc176783570 \h </w:instrText>
      </w:r>
      <w:r>
        <w:rPr>
          <w:noProof/>
        </w:rPr>
      </w:r>
      <w:r>
        <w:rPr>
          <w:noProof/>
        </w:rPr>
        <w:fldChar w:fldCharType="separate"/>
      </w:r>
      <w:r>
        <w:rPr>
          <w:noProof/>
        </w:rPr>
        <w:t>202</w:t>
      </w:r>
      <w:r>
        <w:rPr>
          <w:noProof/>
        </w:rPr>
        <w:fldChar w:fldCharType="end"/>
      </w:r>
    </w:p>
    <w:p w14:paraId="60BC54E0" w14:textId="3A1E652E"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_Toc176783571 \h </w:instrText>
      </w:r>
      <w:r>
        <w:rPr>
          <w:noProof/>
        </w:rPr>
      </w:r>
      <w:r>
        <w:rPr>
          <w:noProof/>
        </w:rPr>
        <w:fldChar w:fldCharType="separate"/>
      </w:r>
      <w:r>
        <w:rPr>
          <w:noProof/>
        </w:rPr>
        <w:t>203</w:t>
      </w:r>
      <w:r>
        <w:rPr>
          <w:noProof/>
        </w:rPr>
        <w:fldChar w:fldCharType="end"/>
      </w:r>
    </w:p>
    <w:p w14:paraId="3410F80E" w14:textId="7A0704EE"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7.7.5.1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69013F">
        <w:rPr>
          <w:i/>
          <w:noProof/>
        </w:rPr>
        <w:t>BS type 1-O</w:t>
      </w:r>
      <w:r>
        <w:rPr>
          <w:noProof/>
        </w:rPr>
        <w:tab/>
      </w:r>
      <w:r>
        <w:rPr>
          <w:noProof/>
        </w:rPr>
        <w:fldChar w:fldCharType="begin"/>
      </w:r>
      <w:r>
        <w:rPr>
          <w:noProof/>
        </w:rPr>
        <w:instrText xml:space="preserve"> PAGEREF _Toc176783572 \h </w:instrText>
      </w:r>
      <w:r>
        <w:rPr>
          <w:noProof/>
        </w:rPr>
      </w:r>
      <w:r>
        <w:rPr>
          <w:noProof/>
        </w:rPr>
        <w:fldChar w:fldCharType="separate"/>
      </w:r>
      <w:r>
        <w:rPr>
          <w:noProof/>
        </w:rPr>
        <w:t>203</w:t>
      </w:r>
      <w:r>
        <w:rPr>
          <w:noProof/>
        </w:rPr>
        <w:fldChar w:fldCharType="end"/>
      </w:r>
    </w:p>
    <w:p w14:paraId="0A091365" w14:textId="08BF640D"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7.7.5.2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69013F">
        <w:rPr>
          <w:i/>
          <w:noProof/>
        </w:rPr>
        <w:t>BS type 2-O</w:t>
      </w:r>
      <w:r>
        <w:rPr>
          <w:noProof/>
        </w:rPr>
        <w:tab/>
      </w:r>
      <w:r>
        <w:rPr>
          <w:noProof/>
        </w:rPr>
        <w:fldChar w:fldCharType="begin"/>
      </w:r>
      <w:r>
        <w:rPr>
          <w:noProof/>
        </w:rPr>
        <w:instrText xml:space="preserve"> PAGEREF _Toc176783573 \h </w:instrText>
      </w:r>
      <w:r>
        <w:rPr>
          <w:noProof/>
        </w:rPr>
      </w:r>
      <w:r>
        <w:rPr>
          <w:noProof/>
        </w:rPr>
        <w:fldChar w:fldCharType="separate"/>
      </w:r>
      <w:r>
        <w:rPr>
          <w:noProof/>
        </w:rPr>
        <w:t>204</w:t>
      </w:r>
      <w:r>
        <w:rPr>
          <w:noProof/>
        </w:rPr>
        <w:fldChar w:fldCharType="end"/>
      </w:r>
    </w:p>
    <w:p w14:paraId="1939C929" w14:textId="25C32975"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_Toc176783574 \h </w:instrText>
      </w:r>
      <w:r>
        <w:rPr>
          <w:noProof/>
        </w:rPr>
      </w:r>
      <w:r>
        <w:rPr>
          <w:noProof/>
        </w:rPr>
        <w:fldChar w:fldCharType="separate"/>
      </w:r>
      <w:r>
        <w:rPr>
          <w:noProof/>
        </w:rPr>
        <w:t>205</w:t>
      </w:r>
      <w:r>
        <w:rPr>
          <w:noProof/>
        </w:rPr>
        <w:fldChar w:fldCharType="end"/>
      </w:r>
    </w:p>
    <w:p w14:paraId="58E6D799" w14:textId="2EE28DA7"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_Toc176783575 \h </w:instrText>
      </w:r>
      <w:r>
        <w:rPr>
          <w:noProof/>
        </w:rPr>
      </w:r>
      <w:r>
        <w:rPr>
          <w:noProof/>
        </w:rPr>
        <w:fldChar w:fldCharType="separate"/>
      </w:r>
      <w:r>
        <w:rPr>
          <w:noProof/>
        </w:rPr>
        <w:t>205</w:t>
      </w:r>
      <w:r>
        <w:rPr>
          <w:noProof/>
        </w:rPr>
        <w:fldChar w:fldCharType="end"/>
      </w:r>
    </w:p>
    <w:p w14:paraId="2AEA0125" w14:textId="388E5054"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_Toc176783576 \h </w:instrText>
      </w:r>
      <w:r>
        <w:rPr>
          <w:noProof/>
        </w:rPr>
      </w:r>
      <w:r>
        <w:rPr>
          <w:noProof/>
        </w:rPr>
        <w:fldChar w:fldCharType="separate"/>
      </w:r>
      <w:r>
        <w:rPr>
          <w:noProof/>
        </w:rPr>
        <w:t>205</w:t>
      </w:r>
      <w:r>
        <w:rPr>
          <w:noProof/>
        </w:rPr>
        <w:fldChar w:fldCharType="end"/>
      </w:r>
    </w:p>
    <w:p w14:paraId="6E3AA5E1" w14:textId="4143C238"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_Toc176783577 \h </w:instrText>
      </w:r>
      <w:r>
        <w:rPr>
          <w:noProof/>
        </w:rPr>
      </w:r>
      <w:r>
        <w:rPr>
          <w:noProof/>
        </w:rPr>
        <w:fldChar w:fldCharType="separate"/>
      </w:r>
      <w:r>
        <w:rPr>
          <w:noProof/>
        </w:rPr>
        <w:t>205</w:t>
      </w:r>
      <w:r>
        <w:rPr>
          <w:noProof/>
        </w:rPr>
        <w:fldChar w:fldCharType="end"/>
      </w:r>
    </w:p>
    <w:p w14:paraId="5AFAA6D7" w14:textId="3FE75244"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_Toc176783578 \h </w:instrText>
      </w:r>
      <w:r>
        <w:rPr>
          <w:noProof/>
        </w:rPr>
      </w:r>
      <w:r>
        <w:rPr>
          <w:noProof/>
        </w:rPr>
        <w:fldChar w:fldCharType="separate"/>
      </w:r>
      <w:r>
        <w:rPr>
          <w:noProof/>
        </w:rPr>
        <w:t>205</w:t>
      </w:r>
      <w:r>
        <w:rPr>
          <w:noProof/>
        </w:rPr>
        <w:fldChar w:fldCharType="end"/>
      </w:r>
    </w:p>
    <w:p w14:paraId="5CDF7AEB" w14:textId="28327364"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_Toc176783579 \h </w:instrText>
      </w:r>
      <w:r>
        <w:rPr>
          <w:noProof/>
        </w:rPr>
      </w:r>
      <w:r>
        <w:rPr>
          <w:noProof/>
        </w:rPr>
        <w:fldChar w:fldCharType="separate"/>
      </w:r>
      <w:r>
        <w:rPr>
          <w:noProof/>
        </w:rPr>
        <w:t>205</w:t>
      </w:r>
      <w:r>
        <w:rPr>
          <w:noProof/>
        </w:rPr>
        <w:fldChar w:fldCharType="end"/>
      </w:r>
    </w:p>
    <w:p w14:paraId="047B6A08" w14:textId="0200099C"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_Toc176783580 \h </w:instrText>
      </w:r>
      <w:r>
        <w:rPr>
          <w:noProof/>
        </w:rPr>
      </w:r>
      <w:r>
        <w:rPr>
          <w:noProof/>
        </w:rPr>
        <w:fldChar w:fldCharType="separate"/>
      </w:r>
      <w:r>
        <w:rPr>
          <w:noProof/>
        </w:rPr>
        <w:t>206</w:t>
      </w:r>
      <w:r>
        <w:rPr>
          <w:noProof/>
        </w:rPr>
        <w:fldChar w:fldCharType="end"/>
      </w:r>
    </w:p>
    <w:p w14:paraId="0D9F7486" w14:textId="53C3F028"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_Toc176783581 \h </w:instrText>
      </w:r>
      <w:r>
        <w:rPr>
          <w:noProof/>
        </w:rPr>
      </w:r>
      <w:r>
        <w:rPr>
          <w:noProof/>
        </w:rPr>
        <w:fldChar w:fldCharType="separate"/>
      </w:r>
      <w:r>
        <w:rPr>
          <w:noProof/>
        </w:rPr>
        <w:t>206</w:t>
      </w:r>
      <w:r>
        <w:rPr>
          <w:noProof/>
        </w:rPr>
        <w:fldChar w:fldCharType="end"/>
      </w:r>
    </w:p>
    <w:p w14:paraId="3945F453" w14:textId="41825634"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7.8.5.1</w:t>
      </w:r>
      <w:r>
        <w:rPr>
          <w:rFonts w:asciiTheme="minorHAnsi" w:eastAsiaTheme="minorEastAsia" w:hAnsiTheme="minorHAnsi" w:cstheme="minorBidi"/>
          <w:noProof/>
          <w:kern w:val="2"/>
          <w:sz w:val="24"/>
          <w:szCs w:val="24"/>
          <w:lang w:eastAsia="en-GB"/>
          <w14:ligatures w14:val="standardContextual"/>
        </w:rPr>
        <w:tab/>
      </w:r>
      <w:r w:rsidRPr="0069013F">
        <w:rPr>
          <w:i/>
          <w:noProof/>
          <w:lang w:eastAsia="sv-SE"/>
        </w:rPr>
        <w:t>BS type 1-O</w:t>
      </w:r>
      <w:r>
        <w:rPr>
          <w:noProof/>
        </w:rPr>
        <w:tab/>
      </w:r>
      <w:r>
        <w:rPr>
          <w:noProof/>
        </w:rPr>
        <w:fldChar w:fldCharType="begin"/>
      </w:r>
      <w:r>
        <w:rPr>
          <w:noProof/>
        </w:rPr>
        <w:instrText xml:space="preserve"> PAGEREF _Toc176783582 \h </w:instrText>
      </w:r>
      <w:r>
        <w:rPr>
          <w:noProof/>
        </w:rPr>
      </w:r>
      <w:r>
        <w:rPr>
          <w:noProof/>
        </w:rPr>
        <w:fldChar w:fldCharType="separate"/>
      </w:r>
      <w:r>
        <w:rPr>
          <w:noProof/>
        </w:rPr>
        <w:t>206</w:t>
      </w:r>
      <w:r>
        <w:rPr>
          <w:noProof/>
        </w:rPr>
        <w:fldChar w:fldCharType="end"/>
      </w:r>
    </w:p>
    <w:p w14:paraId="4BBADE1B" w14:textId="401E1E54"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7.8.5.2</w:t>
      </w:r>
      <w:r>
        <w:rPr>
          <w:rFonts w:asciiTheme="minorHAnsi" w:eastAsiaTheme="minorEastAsia" w:hAnsiTheme="minorHAnsi" w:cstheme="minorBidi"/>
          <w:noProof/>
          <w:kern w:val="2"/>
          <w:sz w:val="24"/>
          <w:szCs w:val="24"/>
          <w:lang w:eastAsia="en-GB"/>
          <w14:ligatures w14:val="standardContextual"/>
        </w:rPr>
        <w:tab/>
      </w:r>
      <w:r w:rsidRPr="0069013F">
        <w:rPr>
          <w:i/>
          <w:noProof/>
          <w:lang w:eastAsia="sv-SE"/>
        </w:rPr>
        <w:t>BS type 2-O</w:t>
      </w:r>
      <w:r>
        <w:rPr>
          <w:noProof/>
        </w:rPr>
        <w:tab/>
      </w:r>
      <w:r>
        <w:rPr>
          <w:noProof/>
        </w:rPr>
        <w:fldChar w:fldCharType="begin"/>
      </w:r>
      <w:r>
        <w:rPr>
          <w:noProof/>
        </w:rPr>
        <w:instrText xml:space="preserve"> PAGEREF _Toc176783583 \h </w:instrText>
      </w:r>
      <w:r>
        <w:rPr>
          <w:noProof/>
        </w:rPr>
      </w:r>
      <w:r>
        <w:rPr>
          <w:noProof/>
        </w:rPr>
        <w:fldChar w:fldCharType="separate"/>
      </w:r>
      <w:r>
        <w:rPr>
          <w:noProof/>
        </w:rPr>
        <w:t>212</w:t>
      </w:r>
      <w:r>
        <w:rPr>
          <w:noProof/>
        </w:rPr>
        <w:fldChar w:fldCharType="end"/>
      </w:r>
    </w:p>
    <w:p w14:paraId="5AE7965C" w14:textId="07421869"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_Toc176783584 \h </w:instrText>
      </w:r>
      <w:r>
        <w:rPr>
          <w:noProof/>
        </w:rPr>
      </w:r>
      <w:r>
        <w:rPr>
          <w:noProof/>
        </w:rPr>
        <w:fldChar w:fldCharType="separate"/>
      </w:r>
      <w:r>
        <w:rPr>
          <w:noProof/>
        </w:rPr>
        <w:t>213</w:t>
      </w:r>
      <w:r>
        <w:rPr>
          <w:noProof/>
        </w:rPr>
        <w:fldChar w:fldCharType="end"/>
      </w:r>
    </w:p>
    <w:p w14:paraId="01803E7D" w14:textId="59B1F210"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_Toc176783585 \h </w:instrText>
      </w:r>
      <w:r>
        <w:rPr>
          <w:noProof/>
        </w:rPr>
      </w:r>
      <w:r>
        <w:rPr>
          <w:noProof/>
        </w:rPr>
        <w:fldChar w:fldCharType="separate"/>
      </w:r>
      <w:r>
        <w:rPr>
          <w:noProof/>
        </w:rPr>
        <w:t>213</w:t>
      </w:r>
      <w:r>
        <w:rPr>
          <w:noProof/>
        </w:rPr>
        <w:fldChar w:fldCharType="end"/>
      </w:r>
    </w:p>
    <w:p w14:paraId="2FE9E693" w14:textId="75C626AD"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_Toc176783586 \h </w:instrText>
      </w:r>
      <w:r>
        <w:rPr>
          <w:noProof/>
        </w:rPr>
      </w:r>
      <w:r>
        <w:rPr>
          <w:noProof/>
        </w:rPr>
        <w:fldChar w:fldCharType="separate"/>
      </w:r>
      <w:r>
        <w:rPr>
          <w:noProof/>
        </w:rPr>
        <w:t>213</w:t>
      </w:r>
      <w:r>
        <w:rPr>
          <w:noProof/>
        </w:rPr>
        <w:fldChar w:fldCharType="end"/>
      </w:r>
    </w:p>
    <w:p w14:paraId="3B3F72D7" w14:textId="31C47343"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_Toc176783587 \h </w:instrText>
      </w:r>
      <w:r>
        <w:rPr>
          <w:noProof/>
        </w:rPr>
      </w:r>
      <w:r>
        <w:rPr>
          <w:noProof/>
        </w:rPr>
        <w:fldChar w:fldCharType="separate"/>
      </w:r>
      <w:r>
        <w:rPr>
          <w:noProof/>
        </w:rPr>
        <w:t>213</w:t>
      </w:r>
      <w:r>
        <w:rPr>
          <w:noProof/>
        </w:rPr>
        <w:fldChar w:fldCharType="end"/>
      </w:r>
    </w:p>
    <w:p w14:paraId="0C25747E" w14:textId="47CFA685"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_Toc176783588 \h </w:instrText>
      </w:r>
      <w:r>
        <w:rPr>
          <w:noProof/>
        </w:rPr>
      </w:r>
      <w:r>
        <w:rPr>
          <w:noProof/>
        </w:rPr>
        <w:fldChar w:fldCharType="separate"/>
      </w:r>
      <w:r>
        <w:rPr>
          <w:noProof/>
        </w:rPr>
        <w:t>213</w:t>
      </w:r>
      <w:r>
        <w:rPr>
          <w:noProof/>
        </w:rPr>
        <w:fldChar w:fldCharType="end"/>
      </w:r>
    </w:p>
    <w:p w14:paraId="13F2C16B" w14:textId="2FD9D3E4"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_Toc176783589 \h </w:instrText>
      </w:r>
      <w:r>
        <w:rPr>
          <w:noProof/>
        </w:rPr>
      </w:r>
      <w:r>
        <w:rPr>
          <w:noProof/>
        </w:rPr>
        <w:fldChar w:fldCharType="separate"/>
      </w:r>
      <w:r>
        <w:rPr>
          <w:noProof/>
        </w:rPr>
        <w:t>213</w:t>
      </w:r>
      <w:r>
        <w:rPr>
          <w:noProof/>
        </w:rPr>
        <w:fldChar w:fldCharType="end"/>
      </w:r>
    </w:p>
    <w:p w14:paraId="62F2EFD3" w14:textId="63DB381F"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_Toc176783590 \h </w:instrText>
      </w:r>
      <w:r>
        <w:rPr>
          <w:noProof/>
        </w:rPr>
      </w:r>
      <w:r>
        <w:rPr>
          <w:noProof/>
        </w:rPr>
        <w:fldChar w:fldCharType="separate"/>
      </w:r>
      <w:r>
        <w:rPr>
          <w:noProof/>
        </w:rPr>
        <w:t>213</w:t>
      </w:r>
      <w:r>
        <w:rPr>
          <w:noProof/>
        </w:rPr>
        <w:fldChar w:fldCharType="end"/>
      </w:r>
    </w:p>
    <w:p w14:paraId="1CE75635" w14:textId="6D6CD453"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_Toc176783591 \h </w:instrText>
      </w:r>
      <w:r>
        <w:rPr>
          <w:noProof/>
        </w:rPr>
      </w:r>
      <w:r>
        <w:rPr>
          <w:noProof/>
        </w:rPr>
        <w:fldChar w:fldCharType="separate"/>
      </w:r>
      <w:r>
        <w:rPr>
          <w:noProof/>
        </w:rPr>
        <w:t>214</w:t>
      </w:r>
      <w:r>
        <w:rPr>
          <w:noProof/>
        </w:rPr>
        <w:fldChar w:fldCharType="end"/>
      </w:r>
    </w:p>
    <w:p w14:paraId="71E2FFF3" w14:textId="19D6D39C"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7.9.5.1</w:t>
      </w:r>
      <w:r>
        <w:rPr>
          <w:rFonts w:asciiTheme="minorHAnsi" w:eastAsiaTheme="minorEastAsia" w:hAnsiTheme="minorHAnsi" w:cstheme="minorBidi"/>
          <w:noProof/>
          <w:kern w:val="2"/>
          <w:sz w:val="24"/>
          <w:szCs w:val="24"/>
          <w:lang w:eastAsia="en-GB"/>
          <w14:ligatures w14:val="standardContextual"/>
        </w:rPr>
        <w:tab/>
      </w:r>
      <w:r w:rsidRPr="0069013F">
        <w:rPr>
          <w:i/>
          <w:noProof/>
          <w:lang w:eastAsia="sv-SE"/>
        </w:rPr>
        <w:t>BS type 1-O</w:t>
      </w:r>
      <w:r>
        <w:rPr>
          <w:noProof/>
        </w:rPr>
        <w:tab/>
      </w:r>
      <w:r>
        <w:rPr>
          <w:noProof/>
        </w:rPr>
        <w:fldChar w:fldCharType="begin"/>
      </w:r>
      <w:r>
        <w:rPr>
          <w:noProof/>
        </w:rPr>
        <w:instrText xml:space="preserve"> PAGEREF _Toc176783592 \h </w:instrText>
      </w:r>
      <w:r>
        <w:rPr>
          <w:noProof/>
        </w:rPr>
      </w:r>
      <w:r>
        <w:rPr>
          <w:noProof/>
        </w:rPr>
        <w:fldChar w:fldCharType="separate"/>
      </w:r>
      <w:r>
        <w:rPr>
          <w:noProof/>
        </w:rPr>
        <w:t>214</w:t>
      </w:r>
      <w:r>
        <w:rPr>
          <w:noProof/>
        </w:rPr>
        <w:fldChar w:fldCharType="end"/>
      </w:r>
    </w:p>
    <w:p w14:paraId="2C81FF2B" w14:textId="09B869DF"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7.9.5.2</w:t>
      </w:r>
      <w:r>
        <w:rPr>
          <w:rFonts w:asciiTheme="minorHAnsi" w:eastAsiaTheme="minorEastAsia" w:hAnsiTheme="minorHAnsi" w:cstheme="minorBidi"/>
          <w:noProof/>
          <w:kern w:val="2"/>
          <w:sz w:val="24"/>
          <w:szCs w:val="24"/>
          <w:lang w:eastAsia="en-GB"/>
          <w14:ligatures w14:val="standardContextual"/>
        </w:rPr>
        <w:tab/>
      </w:r>
      <w:r w:rsidRPr="0069013F">
        <w:rPr>
          <w:i/>
          <w:noProof/>
          <w:lang w:eastAsia="sv-SE"/>
        </w:rPr>
        <w:t>BS type 2-O</w:t>
      </w:r>
      <w:r>
        <w:rPr>
          <w:noProof/>
        </w:rPr>
        <w:tab/>
      </w:r>
      <w:r>
        <w:rPr>
          <w:noProof/>
        </w:rPr>
        <w:fldChar w:fldCharType="begin"/>
      </w:r>
      <w:r>
        <w:rPr>
          <w:noProof/>
        </w:rPr>
        <w:instrText xml:space="preserve"> PAGEREF _Toc176783593 \h </w:instrText>
      </w:r>
      <w:r>
        <w:rPr>
          <w:noProof/>
        </w:rPr>
      </w:r>
      <w:r>
        <w:rPr>
          <w:noProof/>
        </w:rPr>
        <w:fldChar w:fldCharType="separate"/>
      </w:r>
      <w:r>
        <w:rPr>
          <w:noProof/>
        </w:rPr>
        <w:t>220</w:t>
      </w:r>
      <w:r>
        <w:rPr>
          <w:noProof/>
        </w:rPr>
        <w:fldChar w:fldCharType="end"/>
      </w:r>
    </w:p>
    <w:p w14:paraId="1226F20F" w14:textId="6CFBECAB"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Radiated performance requirements</w:t>
      </w:r>
      <w:r>
        <w:rPr>
          <w:noProof/>
        </w:rPr>
        <w:tab/>
      </w:r>
      <w:r>
        <w:rPr>
          <w:noProof/>
        </w:rPr>
        <w:fldChar w:fldCharType="begin"/>
      </w:r>
      <w:r>
        <w:rPr>
          <w:noProof/>
        </w:rPr>
        <w:instrText xml:space="preserve"> PAGEREF _Toc176783594 \h </w:instrText>
      </w:r>
      <w:r>
        <w:rPr>
          <w:noProof/>
        </w:rPr>
      </w:r>
      <w:r>
        <w:rPr>
          <w:noProof/>
        </w:rPr>
        <w:fldChar w:fldCharType="separate"/>
      </w:r>
      <w:r>
        <w:rPr>
          <w:noProof/>
        </w:rPr>
        <w:t>222</w:t>
      </w:r>
      <w:r>
        <w:rPr>
          <w:noProof/>
        </w:rPr>
        <w:fldChar w:fldCharType="end"/>
      </w:r>
    </w:p>
    <w:p w14:paraId="7B20F054" w14:textId="7016588E"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_Toc176783595 \h </w:instrText>
      </w:r>
      <w:r>
        <w:rPr>
          <w:noProof/>
        </w:rPr>
      </w:r>
      <w:r>
        <w:rPr>
          <w:noProof/>
        </w:rPr>
        <w:fldChar w:fldCharType="separate"/>
      </w:r>
      <w:r>
        <w:rPr>
          <w:noProof/>
        </w:rPr>
        <w:t>222</w:t>
      </w:r>
      <w:r>
        <w:rPr>
          <w:noProof/>
        </w:rPr>
        <w:fldChar w:fldCharType="end"/>
      </w:r>
    </w:p>
    <w:p w14:paraId="39B0C046" w14:textId="2E09E596"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sidRPr="0069013F">
        <w:rPr>
          <w:rFonts w:eastAsia="Malgun Gothic"/>
          <w:noProof/>
        </w:rPr>
        <w:t>8.</w:t>
      </w:r>
      <w:r w:rsidRPr="0069013F">
        <w:rPr>
          <w:rFonts w:eastAsia="DengXian"/>
          <w:noProof/>
          <w:lang w:eastAsia="zh-CN"/>
        </w:rPr>
        <w:t>1.</w:t>
      </w:r>
      <w:r w:rsidRPr="0069013F">
        <w:rPr>
          <w:rFonts w:eastAsiaTheme="minorEastAsia"/>
          <w:noProof/>
          <w:lang w:eastAsia="zh-CN"/>
        </w:rPr>
        <w:t>0</w:t>
      </w:r>
      <w:r>
        <w:rPr>
          <w:rFonts w:asciiTheme="minorHAnsi" w:eastAsiaTheme="minorEastAsia" w:hAnsiTheme="minorHAnsi" w:cstheme="minorBidi"/>
          <w:noProof/>
          <w:kern w:val="2"/>
          <w:sz w:val="24"/>
          <w:szCs w:val="24"/>
          <w:lang w:eastAsia="en-GB"/>
          <w14:ligatures w14:val="standardContextual"/>
        </w:rPr>
        <w:tab/>
      </w:r>
      <w:r w:rsidRPr="0069013F">
        <w:rPr>
          <w:rFonts w:eastAsia="Malgun Gothic"/>
          <w:noProof/>
        </w:rPr>
        <w:t>Scope and definitions</w:t>
      </w:r>
      <w:r>
        <w:rPr>
          <w:noProof/>
        </w:rPr>
        <w:tab/>
      </w:r>
      <w:r>
        <w:rPr>
          <w:noProof/>
        </w:rPr>
        <w:fldChar w:fldCharType="begin"/>
      </w:r>
      <w:r>
        <w:rPr>
          <w:noProof/>
        </w:rPr>
        <w:instrText xml:space="preserve"> PAGEREF _Toc176783596 \h </w:instrText>
      </w:r>
      <w:r>
        <w:rPr>
          <w:noProof/>
        </w:rPr>
      </w:r>
      <w:r>
        <w:rPr>
          <w:noProof/>
        </w:rPr>
        <w:fldChar w:fldCharType="separate"/>
      </w:r>
      <w:r>
        <w:rPr>
          <w:noProof/>
        </w:rPr>
        <w:t>222</w:t>
      </w:r>
      <w:r>
        <w:rPr>
          <w:noProof/>
        </w:rPr>
        <w:fldChar w:fldCharType="end"/>
      </w:r>
    </w:p>
    <w:p w14:paraId="4CCD1DB6" w14:textId="1CFCBED3"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OTA demodulation branches</w:t>
      </w:r>
      <w:r>
        <w:rPr>
          <w:noProof/>
        </w:rPr>
        <w:tab/>
      </w:r>
      <w:r>
        <w:rPr>
          <w:noProof/>
        </w:rPr>
        <w:fldChar w:fldCharType="begin"/>
      </w:r>
      <w:r>
        <w:rPr>
          <w:noProof/>
        </w:rPr>
        <w:instrText xml:space="preserve"> PAGEREF _Toc176783597 \h </w:instrText>
      </w:r>
      <w:r>
        <w:rPr>
          <w:noProof/>
        </w:rPr>
      </w:r>
      <w:r>
        <w:rPr>
          <w:noProof/>
        </w:rPr>
        <w:fldChar w:fldCharType="separate"/>
      </w:r>
      <w:r>
        <w:rPr>
          <w:noProof/>
        </w:rPr>
        <w:t>222</w:t>
      </w:r>
      <w:r>
        <w:rPr>
          <w:noProof/>
        </w:rPr>
        <w:fldChar w:fldCharType="end"/>
      </w:r>
    </w:p>
    <w:p w14:paraId="73F9B89D" w14:textId="7DC09524"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 rule</w:t>
      </w:r>
      <w:r>
        <w:rPr>
          <w:noProof/>
        </w:rPr>
        <w:tab/>
      </w:r>
      <w:r>
        <w:rPr>
          <w:noProof/>
        </w:rPr>
        <w:fldChar w:fldCharType="begin"/>
      </w:r>
      <w:r>
        <w:rPr>
          <w:noProof/>
        </w:rPr>
        <w:instrText xml:space="preserve"> PAGEREF _Toc176783598 \h </w:instrText>
      </w:r>
      <w:r>
        <w:rPr>
          <w:noProof/>
        </w:rPr>
      </w:r>
      <w:r>
        <w:rPr>
          <w:noProof/>
        </w:rPr>
        <w:fldChar w:fldCharType="separate"/>
      </w:r>
      <w:r>
        <w:rPr>
          <w:noProof/>
        </w:rPr>
        <w:t>223</w:t>
      </w:r>
      <w:r>
        <w:rPr>
          <w:noProof/>
        </w:rPr>
        <w:fldChar w:fldCharType="end"/>
      </w:r>
    </w:p>
    <w:p w14:paraId="4E2C55A5" w14:textId="59463820"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_Toc176783599 \h </w:instrText>
      </w:r>
      <w:r>
        <w:rPr>
          <w:noProof/>
        </w:rPr>
      </w:r>
      <w:r>
        <w:rPr>
          <w:noProof/>
        </w:rPr>
        <w:fldChar w:fldCharType="separate"/>
      </w:r>
      <w:r>
        <w:rPr>
          <w:noProof/>
        </w:rPr>
        <w:t>223</w:t>
      </w:r>
      <w:r>
        <w:rPr>
          <w:noProof/>
        </w:rPr>
        <w:fldChar w:fldCharType="end"/>
      </w:r>
    </w:p>
    <w:p w14:paraId="15DE8977" w14:textId="071B063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PUSCH performance </w:t>
      </w:r>
      <w:r w:rsidRPr="0069013F">
        <w:rPr>
          <w:noProof/>
          <w:snapToGrid w:val="0"/>
          <w:lang w:eastAsia="zh-CN"/>
        </w:rPr>
        <w:t>requirements</w:t>
      </w:r>
      <w:r>
        <w:rPr>
          <w:noProof/>
        </w:rPr>
        <w:tab/>
      </w:r>
      <w:r>
        <w:rPr>
          <w:noProof/>
        </w:rPr>
        <w:fldChar w:fldCharType="begin"/>
      </w:r>
      <w:r>
        <w:rPr>
          <w:noProof/>
        </w:rPr>
        <w:instrText xml:space="preserve"> PAGEREF _Toc176783600 \h </w:instrText>
      </w:r>
      <w:r>
        <w:rPr>
          <w:noProof/>
        </w:rPr>
      </w:r>
      <w:r>
        <w:rPr>
          <w:noProof/>
        </w:rPr>
        <w:fldChar w:fldCharType="separate"/>
      </w:r>
      <w:r>
        <w:rPr>
          <w:noProof/>
        </w:rPr>
        <w:t>223</w:t>
      </w:r>
      <w:r>
        <w:rPr>
          <w:noProof/>
        </w:rPr>
        <w:fldChar w:fldCharType="end"/>
      </w:r>
    </w:p>
    <w:p w14:paraId="154C4AA3" w14:textId="5B02573F"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69013F">
        <w:rPr>
          <w:noProof/>
          <w:snapToGrid w:val="0"/>
          <w:lang w:eastAsia="zh-CN"/>
        </w:rPr>
        <w:t>requirements for different subcarrier spacings</w:t>
      </w:r>
      <w:r>
        <w:rPr>
          <w:noProof/>
        </w:rPr>
        <w:tab/>
      </w:r>
      <w:r>
        <w:rPr>
          <w:noProof/>
        </w:rPr>
        <w:fldChar w:fldCharType="begin"/>
      </w:r>
      <w:r>
        <w:rPr>
          <w:noProof/>
        </w:rPr>
        <w:instrText xml:space="preserve"> PAGEREF _Toc176783601 \h </w:instrText>
      </w:r>
      <w:r>
        <w:rPr>
          <w:noProof/>
        </w:rPr>
      </w:r>
      <w:r>
        <w:rPr>
          <w:noProof/>
        </w:rPr>
        <w:fldChar w:fldCharType="separate"/>
      </w:r>
      <w:r>
        <w:rPr>
          <w:noProof/>
        </w:rPr>
        <w:t>223</w:t>
      </w:r>
      <w:r>
        <w:rPr>
          <w:noProof/>
        </w:rPr>
        <w:fldChar w:fldCharType="end"/>
      </w:r>
    </w:p>
    <w:p w14:paraId="2AD80FBB" w14:textId="0283014F"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8.1.2.1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_Toc176783602 \h </w:instrText>
      </w:r>
      <w:r>
        <w:rPr>
          <w:noProof/>
        </w:rPr>
      </w:r>
      <w:r>
        <w:rPr>
          <w:noProof/>
        </w:rPr>
        <w:fldChar w:fldCharType="separate"/>
      </w:r>
      <w:r>
        <w:rPr>
          <w:noProof/>
        </w:rPr>
        <w:t>223</w:t>
      </w:r>
      <w:r>
        <w:rPr>
          <w:noProof/>
        </w:rPr>
        <w:fldChar w:fldCharType="end"/>
      </w:r>
    </w:p>
    <w:p w14:paraId="3DE03B78" w14:textId="3430F308"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8.1.2.1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_Toc176783603 \h </w:instrText>
      </w:r>
      <w:r>
        <w:rPr>
          <w:noProof/>
        </w:rPr>
      </w:r>
      <w:r>
        <w:rPr>
          <w:noProof/>
        </w:rPr>
        <w:fldChar w:fldCharType="separate"/>
      </w:r>
      <w:r>
        <w:rPr>
          <w:noProof/>
        </w:rPr>
        <w:t>223</w:t>
      </w:r>
      <w:r>
        <w:rPr>
          <w:noProof/>
        </w:rPr>
        <w:fldChar w:fldCharType="end"/>
      </w:r>
    </w:p>
    <w:p w14:paraId="5E564FD2" w14:textId="60259A2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rFonts w:eastAsia="SimSun"/>
          <w:noProof/>
        </w:rPr>
        <w:t>8.1.2.1</w:t>
      </w:r>
      <w:r w:rsidRPr="0069013F">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69013F">
        <w:rPr>
          <w:rFonts w:eastAsia="SimSun"/>
          <w:noProof/>
        </w:rPr>
        <w:t>Applicability of requirements for</w:t>
      </w:r>
      <w:r w:rsidRPr="0069013F">
        <w:rPr>
          <w:rFonts w:eastAsia="SimSun"/>
          <w:noProof/>
          <w:lang w:eastAsia="zh-CN"/>
        </w:rPr>
        <w:t xml:space="preserve"> uplink</w:t>
      </w:r>
      <w:r w:rsidRPr="0069013F">
        <w:rPr>
          <w:rFonts w:eastAsia="SimSun"/>
          <w:noProof/>
        </w:rPr>
        <w:t xml:space="preserve"> </w:t>
      </w:r>
      <w:r w:rsidRPr="0069013F">
        <w:rPr>
          <w:rFonts w:eastAsia="SimSun"/>
          <w:noProof/>
          <w:lang w:eastAsia="zh-CN"/>
        </w:rPr>
        <w:t>carrier aggregation</w:t>
      </w:r>
      <w:r>
        <w:rPr>
          <w:noProof/>
        </w:rPr>
        <w:tab/>
      </w:r>
      <w:r>
        <w:rPr>
          <w:noProof/>
        </w:rPr>
        <w:fldChar w:fldCharType="begin"/>
      </w:r>
      <w:r>
        <w:rPr>
          <w:noProof/>
        </w:rPr>
        <w:instrText xml:space="preserve"> PAGEREF _Toc176783604 \h </w:instrText>
      </w:r>
      <w:r>
        <w:rPr>
          <w:noProof/>
        </w:rPr>
      </w:r>
      <w:r>
        <w:rPr>
          <w:noProof/>
        </w:rPr>
        <w:fldChar w:fldCharType="separate"/>
      </w:r>
      <w:r>
        <w:rPr>
          <w:noProof/>
        </w:rPr>
        <w:t>223</w:t>
      </w:r>
      <w:r>
        <w:rPr>
          <w:noProof/>
        </w:rPr>
        <w:fldChar w:fldCharType="end"/>
      </w:r>
    </w:p>
    <w:p w14:paraId="30411457" w14:textId="6A8D11E0"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rFonts w:eastAsia="SimSun"/>
          <w:noProof/>
        </w:rPr>
        <w:t>8.1.2.1.5</w:t>
      </w:r>
      <w:r>
        <w:rPr>
          <w:rFonts w:asciiTheme="minorHAnsi" w:eastAsiaTheme="minorEastAsia" w:hAnsiTheme="minorHAnsi" w:cstheme="minorBidi"/>
          <w:noProof/>
          <w:kern w:val="2"/>
          <w:sz w:val="24"/>
          <w:szCs w:val="24"/>
          <w:lang w:eastAsia="en-GB"/>
          <w14:ligatures w14:val="standardContextual"/>
        </w:rPr>
        <w:tab/>
      </w:r>
      <w:r w:rsidRPr="0069013F">
        <w:rPr>
          <w:rFonts w:eastAsia="SimSun"/>
          <w:noProof/>
        </w:rPr>
        <w:t>Applicability of requirements for TDD with different UL-DL patterns</w:t>
      </w:r>
      <w:r>
        <w:rPr>
          <w:noProof/>
        </w:rPr>
        <w:tab/>
      </w:r>
      <w:r>
        <w:rPr>
          <w:noProof/>
        </w:rPr>
        <w:fldChar w:fldCharType="begin"/>
      </w:r>
      <w:r>
        <w:rPr>
          <w:noProof/>
        </w:rPr>
        <w:instrText xml:space="preserve"> PAGEREF _Toc176783605 \h </w:instrText>
      </w:r>
      <w:r>
        <w:rPr>
          <w:noProof/>
        </w:rPr>
      </w:r>
      <w:r>
        <w:rPr>
          <w:noProof/>
        </w:rPr>
        <w:fldChar w:fldCharType="separate"/>
      </w:r>
      <w:r>
        <w:rPr>
          <w:noProof/>
        </w:rPr>
        <w:t>223</w:t>
      </w:r>
      <w:r>
        <w:rPr>
          <w:noProof/>
        </w:rPr>
        <w:fldChar w:fldCharType="end"/>
      </w:r>
    </w:p>
    <w:p w14:paraId="4BB61A68" w14:textId="37FA62CC"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rFonts w:eastAsia="SimSun"/>
          <w:noProof/>
        </w:rPr>
        <w:t>8.1.2.1.6</w:t>
      </w:r>
      <w:r>
        <w:rPr>
          <w:rFonts w:asciiTheme="minorHAnsi" w:eastAsiaTheme="minorEastAsia" w:hAnsiTheme="minorHAnsi" w:cstheme="minorBidi"/>
          <w:noProof/>
          <w:kern w:val="2"/>
          <w:sz w:val="24"/>
          <w:szCs w:val="24"/>
          <w:lang w:eastAsia="en-GB"/>
          <w14:ligatures w14:val="standardContextual"/>
        </w:rPr>
        <w:tab/>
      </w:r>
      <w:r w:rsidRPr="0069013F">
        <w:rPr>
          <w:rFonts w:eastAsia="SimSun"/>
          <w:noProof/>
        </w:rPr>
        <w:t>Applicability of UL timing adjustment requirements for different scenarios</w:t>
      </w:r>
      <w:r>
        <w:rPr>
          <w:noProof/>
        </w:rPr>
        <w:tab/>
      </w:r>
      <w:r>
        <w:rPr>
          <w:noProof/>
        </w:rPr>
        <w:fldChar w:fldCharType="begin"/>
      </w:r>
      <w:r>
        <w:rPr>
          <w:noProof/>
        </w:rPr>
        <w:instrText xml:space="preserve"> PAGEREF _Toc176783606 \h </w:instrText>
      </w:r>
      <w:r>
        <w:rPr>
          <w:noProof/>
        </w:rPr>
      </w:r>
      <w:r>
        <w:rPr>
          <w:noProof/>
        </w:rPr>
        <w:fldChar w:fldCharType="separate"/>
      </w:r>
      <w:r>
        <w:rPr>
          <w:noProof/>
        </w:rPr>
        <w:t>224</w:t>
      </w:r>
      <w:r>
        <w:rPr>
          <w:noProof/>
        </w:rPr>
        <w:fldChar w:fldCharType="end"/>
      </w:r>
    </w:p>
    <w:p w14:paraId="241FE897" w14:textId="7DFB3133"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rFonts w:eastAsia="SimSun"/>
          <w:noProof/>
        </w:rPr>
        <w:t>8.1.2.1.7</w:t>
      </w:r>
      <w:r>
        <w:rPr>
          <w:rFonts w:asciiTheme="minorHAnsi" w:eastAsiaTheme="minorEastAsia" w:hAnsiTheme="minorHAnsi" w:cstheme="minorBidi"/>
          <w:noProof/>
          <w:kern w:val="2"/>
          <w:sz w:val="24"/>
          <w:szCs w:val="24"/>
          <w:lang w:eastAsia="en-GB"/>
          <w14:ligatures w14:val="standardContextual"/>
        </w:rPr>
        <w:tab/>
      </w:r>
      <w:r w:rsidRPr="0069013F">
        <w:rPr>
          <w:rFonts w:eastAsia="SimSun"/>
          <w:noProof/>
        </w:rPr>
        <w:t>Applicability of 2-step RA type requirements for different subcarrier spacings</w:t>
      </w:r>
      <w:r>
        <w:rPr>
          <w:noProof/>
        </w:rPr>
        <w:tab/>
      </w:r>
      <w:r>
        <w:rPr>
          <w:noProof/>
        </w:rPr>
        <w:fldChar w:fldCharType="begin"/>
      </w:r>
      <w:r>
        <w:rPr>
          <w:noProof/>
        </w:rPr>
        <w:instrText xml:space="preserve"> PAGEREF _Toc176783607 \h </w:instrText>
      </w:r>
      <w:r>
        <w:rPr>
          <w:noProof/>
        </w:rPr>
      </w:r>
      <w:r>
        <w:rPr>
          <w:noProof/>
        </w:rPr>
        <w:fldChar w:fldCharType="separate"/>
      </w:r>
      <w:r>
        <w:rPr>
          <w:noProof/>
        </w:rPr>
        <w:t>224</w:t>
      </w:r>
      <w:r>
        <w:rPr>
          <w:noProof/>
        </w:rPr>
        <w:fldChar w:fldCharType="end"/>
      </w:r>
    </w:p>
    <w:p w14:paraId="772AB667" w14:textId="6142DA3F"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8.1.2.1.8</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PUSCH with 0.001% BLER requirements</w:t>
      </w:r>
      <w:r>
        <w:rPr>
          <w:noProof/>
        </w:rPr>
        <w:tab/>
      </w:r>
      <w:r>
        <w:rPr>
          <w:noProof/>
        </w:rPr>
        <w:fldChar w:fldCharType="begin"/>
      </w:r>
      <w:r>
        <w:rPr>
          <w:noProof/>
        </w:rPr>
        <w:instrText xml:space="preserve"> PAGEREF _Toc176783608 \h </w:instrText>
      </w:r>
      <w:r>
        <w:rPr>
          <w:noProof/>
        </w:rPr>
      </w:r>
      <w:r>
        <w:rPr>
          <w:noProof/>
        </w:rPr>
        <w:fldChar w:fldCharType="separate"/>
      </w:r>
      <w:r>
        <w:rPr>
          <w:noProof/>
        </w:rPr>
        <w:t>224</w:t>
      </w:r>
      <w:r>
        <w:rPr>
          <w:noProof/>
        </w:rPr>
        <w:fldChar w:fldCharType="end"/>
      </w:r>
    </w:p>
    <w:p w14:paraId="3CA48D8C" w14:textId="4699791B"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8.1.2.1.9</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PUSCH repetition type A requirements</w:t>
      </w:r>
      <w:r>
        <w:rPr>
          <w:noProof/>
        </w:rPr>
        <w:tab/>
      </w:r>
      <w:r>
        <w:rPr>
          <w:noProof/>
        </w:rPr>
        <w:fldChar w:fldCharType="begin"/>
      </w:r>
      <w:r>
        <w:rPr>
          <w:noProof/>
        </w:rPr>
        <w:instrText xml:space="preserve"> PAGEREF _Toc176783609 \h </w:instrText>
      </w:r>
      <w:r>
        <w:rPr>
          <w:noProof/>
        </w:rPr>
      </w:r>
      <w:r>
        <w:rPr>
          <w:noProof/>
        </w:rPr>
        <w:fldChar w:fldCharType="separate"/>
      </w:r>
      <w:r>
        <w:rPr>
          <w:noProof/>
        </w:rPr>
        <w:t>224</w:t>
      </w:r>
      <w:r>
        <w:rPr>
          <w:noProof/>
        </w:rPr>
        <w:fldChar w:fldCharType="end"/>
      </w:r>
    </w:p>
    <w:p w14:paraId="0FD6FEB7" w14:textId="72173F1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PUCCH performance </w:t>
      </w:r>
      <w:r w:rsidRPr="0069013F">
        <w:rPr>
          <w:noProof/>
          <w:snapToGrid w:val="0"/>
          <w:lang w:eastAsia="zh-CN"/>
        </w:rPr>
        <w:t>requirements</w:t>
      </w:r>
      <w:r>
        <w:rPr>
          <w:noProof/>
        </w:rPr>
        <w:tab/>
      </w:r>
      <w:r>
        <w:rPr>
          <w:noProof/>
        </w:rPr>
        <w:fldChar w:fldCharType="begin"/>
      </w:r>
      <w:r>
        <w:rPr>
          <w:noProof/>
        </w:rPr>
        <w:instrText xml:space="preserve"> PAGEREF _Toc176783610 \h </w:instrText>
      </w:r>
      <w:r>
        <w:rPr>
          <w:noProof/>
        </w:rPr>
      </w:r>
      <w:r>
        <w:rPr>
          <w:noProof/>
        </w:rPr>
        <w:fldChar w:fldCharType="separate"/>
      </w:r>
      <w:r>
        <w:rPr>
          <w:noProof/>
        </w:rPr>
        <w:t>224</w:t>
      </w:r>
      <w:r>
        <w:rPr>
          <w:noProof/>
        </w:rPr>
        <w:fldChar w:fldCharType="end"/>
      </w:r>
    </w:p>
    <w:p w14:paraId="45F67790" w14:textId="779BCB37"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69013F">
        <w:rPr>
          <w:noProof/>
          <w:snapToGrid w:val="0"/>
          <w:lang w:eastAsia="zh-CN"/>
        </w:rPr>
        <w:t>requirements for different formats</w:t>
      </w:r>
      <w:r>
        <w:rPr>
          <w:noProof/>
        </w:rPr>
        <w:tab/>
      </w:r>
      <w:r>
        <w:rPr>
          <w:noProof/>
        </w:rPr>
        <w:fldChar w:fldCharType="begin"/>
      </w:r>
      <w:r>
        <w:rPr>
          <w:noProof/>
        </w:rPr>
        <w:instrText xml:space="preserve"> PAGEREF _Toc176783611 \h </w:instrText>
      </w:r>
      <w:r>
        <w:rPr>
          <w:noProof/>
        </w:rPr>
      </w:r>
      <w:r>
        <w:rPr>
          <w:noProof/>
        </w:rPr>
        <w:fldChar w:fldCharType="separate"/>
      </w:r>
      <w:r>
        <w:rPr>
          <w:noProof/>
        </w:rPr>
        <w:t>224</w:t>
      </w:r>
      <w:r>
        <w:rPr>
          <w:noProof/>
        </w:rPr>
        <w:fldChar w:fldCharType="end"/>
      </w:r>
    </w:p>
    <w:p w14:paraId="1B55BB49" w14:textId="528181B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69013F">
        <w:rPr>
          <w:noProof/>
          <w:snapToGrid w:val="0"/>
          <w:lang w:eastAsia="zh-CN"/>
        </w:rPr>
        <w:t>requirements for different subcarrier spacings</w:t>
      </w:r>
      <w:r>
        <w:rPr>
          <w:noProof/>
        </w:rPr>
        <w:tab/>
      </w:r>
      <w:r>
        <w:rPr>
          <w:noProof/>
        </w:rPr>
        <w:fldChar w:fldCharType="begin"/>
      </w:r>
      <w:r>
        <w:rPr>
          <w:noProof/>
        </w:rPr>
        <w:instrText xml:space="preserve"> PAGEREF _Toc176783612 \h </w:instrText>
      </w:r>
      <w:r>
        <w:rPr>
          <w:noProof/>
        </w:rPr>
      </w:r>
      <w:r>
        <w:rPr>
          <w:noProof/>
        </w:rPr>
        <w:fldChar w:fldCharType="separate"/>
      </w:r>
      <w:r>
        <w:rPr>
          <w:noProof/>
        </w:rPr>
        <w:t>224</w:t>
      </w:r>
      <w:r>
        <w:rPr>
          <w:noProof/>
        </w:rPr>
        <w:fldChar w:fldCharType="end"/>
      </w:r>
    </w:p>
    <w:p w14:paraId="42FEAF8B" w14:textId="247A21C3"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_Toc176783613 \h </w:instrText>
      </w:r>
      <w:r>
        <w:rPr>
          <w:noProof/>
        </w:rPr>
      </w:r>
      <w:r>
        <w:rPr>
          <w:noProof/>
        </w:rPr>
        <w:fldChar w:fldCharType="separate"/>
      </w:r>
      <w:r>
        <w:rPr>
          <w:noProof/>
        </w:rPr>
        <w:t>224</w:t>
      </w:r>
      <w:r>
        <w:rPr>
          <w:noProof/>
        </w:rPr>
        <w:fldChar w:fldCharType="end"/>
      </w:r>
    </w:p>
    <w:p w14:paraId="3FA14109" w14:textId="3B827B5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_Toc176783614 \h </w:instrText>
      </w:r>
      <w:r>
        <w:rPr>
          <w:noProof/>
        </w:rPr>
      </w:r>
      <w:r>
        <w:rPr>
          <w:noProof/>
        </w:rPr>
        <w:fldChar w:fldCharType="separate"/>
      </w:r>
      <w:r>
        <w:rPr>
          <w:noProof/>
        </w:rPr>
        <w:t>224</w:t>
      </w:r>
      <w:r>
        <w:rPr>
          <w:noProof/>
        </w:rPr>
        <w:fldChar w:fldCharType="end"/>
      </w:r>
    </w:p>
    <w:p w14:paraId="2848D26F" w14:textId="0E6748ED"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sidRPr="0069013F">
        <w:rPr>
          <w:rFonts w:eastAsiaTheme="minorEastAsia"/>
          <w:noProof/>
          <w:lang w:eastAsia="zh-CN"/>
        </w:rPr>
        <w:t>2</w:t>
      </w:r>
      <w:r>
        <w:rPr>
          <w:noProof/>
        </w:rPr>
        <w:t>.</w:t>
      </w:r>
      <w:r w:rsidRPr="0069013F">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69013F">
        <w:rPr>
          <w:noProof/>
          <w:snapToGrid w:val="0"/>
          <w:lang w:eastAsia="zh-CN"/>
        </w:rPr>
        <w:t xml:space="preserve">requirements for </w:t>
      </w:r>
      <w:r w:rsidRPr="0069013F">
        <w:rPr>
          <w:rFonts w:eastAsiaTheme="minorEastAsia"/>
          <w:noProof/>
          <w:snapToGrid w:val="0"/>
          <w:lang w:eastAsia="zh-CN"/>
        </w:rPr>
        <w:t>multi-slot PUCCH</w:t>
      </w:r>
      <w:r>
        <w:rPr>
          <w:noProof/>
        </w:rPr>
        <w:tab/>
      </w:r>
      <w:r>
        <w:rPr>
          <w:noProof/>
        </w:rPr>
        <w:fldChar w:fldCharType="begin"/>
      </w:r>
      <w:r>
        <w:rPr>
          <w:noProof/>
        </w:rPr>
        <w:instrText xml:space="preserve"> PAGEREF _Toc176783615 \h </w:instrText>
      </w:r>
      <w:r>
        <w:rPr>
          <w:noProof/>
        </w:rPr>
      </w:r>
      <w:r>
        <w:rPr>
          <w:noProof/>
        </w:rPr>
        <w:fldChar w:fldCharType="separate"/>
      </w:r>
      <w:r>
        <w:rPr>
          <w:noProof/>
        </w:rPr>
        <w:t>225</w:t>
      </w:r>
      <w:r>
        <w:rPr>
          <w:noProof/>
        </w:rPr>
        <w:fldChar w:fldCharType="end"/>
      </w:r>
    </w:p>
    <w:p w14:paraId="0CBDAFD7" w14:textId="3413024D"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69013F">
        <w:rPr>
          <w:noProof/>
          <w:snapToGrid w:val="0"/>
          <w:lang w:eastAsia="zh-CN"/>
        </w:rPr>
        <w:t>requirements for PUCCH sub-slot based repetition</w:t>
      </w:r>
      <w:r>
        <w:rPr>
          <w:noProof/>
        </w:rPr>
        <w:tab/>
      </w:r>
      <w:r>
        <w:rPr>
          <w:noProof/>
        </w:rPr>
        <w:fldChar w:fldCharType="begin"/>
      </w:r>
      <w:r>
        <w:rPr>
          <w:noProof/>
        </w:rPr>
        <w:instrText xml:space="preserve"> PAGEREF _Toc176783616 \h </w:instrText>
      </w:r>
      <w:r>
        <w:rPr>
          <w:noProof/>
        </w:rPr>
      </w:r>
      <w:r>
        <w:rPr>
          <w:noProof/>
        </w:rPr>
        <w:fldChar w:fldCharType="separate"/>
      </w:r>
      <w:r>
        <w:rPr>
          <w:noProof/>
        </w:rPr>
        <w:t>225</w:t>
      </w:r>
      <w:r>
        <w:rPr>
          <w:noProof/>
        </w:rPr>
        <w:fldChar w:fldCharType="end"/>
      </w:r>
    </w:p>
    <w:p w14:paraId="640F7178" w14:textId="19D8B60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PRACH performance </w:t>
      </w:r>
      <w:r w:rsidRPr="0069013F">
        <w:rPr>
          <w:noProof/>
          <w:snapToGrid w:val="0"/>
          <w:lang w:eastAsia="zh-CN"/>
        </w:rPr>
        <w:t>requirements</w:t>
      </w:r>
      <w:r>
        <w:rPr>
          <w:noProof/>
        </w:rPr>
        <w:tab/>
      </w:r>
      <w:r>
        <w:rPr>
          <w:noProof/>
        </w:rPr>
        <w:fldChar w:fldCharType="begin"/>
      </w:r>
      <w:r>
        <w:rPr>
          <w:noProof/>
        </w:rPr>
        <w:instrText xml:space="preserve"> PAGEREF _Toc176783617 \h </w:instrText>
      </w:r>
      <w:r>
        <w:rPr>
          <w:noProof/>
        </w:rPr>
      </w:r>
      <w:r>
        <w:rPr>
          <w:noProof/>
        </w:rPr>
        <w:fldChar w:fldCharType="separate"/>
      </w:r>
      <w:r>
        <w:rPr>
          <w:noProof/>
        </w:rPr>
        <w:t>225</w:t>
      </w:r>
      <w:r>
        <w:rPr>
          <w:noProof/>
        </w:rPr>
        <w:fldChar w:fldCharType="end"/>
      </w:r>
    </w:p>
    <w:p w14:paraId="3F80E26F" w14:textId="5C1D60E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69013F">
        <w:rPr>
          <w:noProof/>
          <w:snapToGrid w:val="0"/>
          <w:lang w:eastAsia="zh-CN"/>
        </w:rPr>
        <w:t>requirements for different formats</w:t>
      </w:r>
      <w:r>
        <w:rPr>
          <w:noProof/>
        </w:rPr>
        <w:tab/>
      </w:r>
      <w:r>
        <w:rPr>
          <w:noProof/>
        </w:rPr>
        <w:fldChar w:fldCharType="begin"/>
      </w:r>
      <w:r>
        <w:rPr>
          <w:noProof/>
        </w:rPr>
        <w:instrText xml:space="preserve"> PAGEREF _Toc176783618 \h </w:instrText>
      </w:r>
      <w:r>
        <w:rPr>
          <w:noProof/>
        </w:rPr>
      </w:r>
      <w:r>
        <w:rPr>
          <w:noProof/>
        </w:rPr>
        <w:fldChar w:fldCharType="separate"/>
      </w:r>
      <w:r>
        <w:rPr>
          <w:noProof/>
        </w:rPr>
        <w:t>225</w:t>
      </w:r>
      <w:r>
        <w:rPr>
          <w:noProof/>
        </w:rPr>
        <w:fldChar w:fldCharType="end"/>
      </w:r>
    </w:p>
    <w:p w14:paraId="4E7B8DFF" w14:textId="39CAD699"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69013F">
        <w:rPr>
          <w:noProof/>
          <w:snapToGrid w:val="0"/>
          <w:lang w:eastAsia="zh-CN"/>
        </w:rPr>
        <w:t>requirements for different subcarrier spacings</w:t>
      </w:r>
      <w:r>
        <w:rPr>
          <w:noProof/>
        </w:rPr>
        <w:tab/>
      </w:r>
      <w:r>
        <w:rPr>
          <w:noProof/>
        </w:rPr>
        <w:fldChar w:fldCharType="begin"/>
      </w:r>
      <w:r>
        <w:rPr>
          <w:noProof/>
        </w:rPr>
        <w:instrText xml:space="preserve"> PAGEREF _Toc176783619 \h </w:instrText>
      </w:r>
      <w:r>
        <w:rPr>
          <w:noProof/>
        </w:rPr>
      </w:r>
      <w:r>
        <w:rPr>
          <w:noProof/>
        </w:rPr>
        <w:fldChar w:fldCharType="separate"/>
      </w:r>
      <w:r>
        <w:rPr>
          <w:noProof/>
        </w:rPr>
        <w:t>225</w:t>
      </w:r>
      <w:r>
        <w:rPr>
          <w:noProof/>
        </w:rPr>
        <w:fldChar w:fldCharType="end"/>
      </w:r>
    </w:p>
    <w:p w14:paraId="75034906" w14:textId="5D65AEC6"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_Toc176783620 \h </w:instrText>
      </w:r>
      <w:r>
        <w:rPr>
          <w:noProof/>
        </w:rPr>
      </w:r>
      <w:r>
        <w:rPr>
          <w:noProof/>
        </w:rPr>
        <w:fldChar w:fldCharType="separate"/>
      </w:r>
      <w:r>
        <w:rPr>
          <w:noProof/>
        </w:rPr>
        <w:t>225</w:t>
      </w:r>
      <w:r>
        <w:rPr>
          <w:noProof/>
        </w:rPr>
        <w:fldChar w:fldCharType="end"/>
      </w:r>
    </w:p>
    <w:p w14:paraId="1A155FC5" w14:textId="607E130E"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8.1.2.3.4</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different restricted set types of long PRACH format 0</w:t>
      </w:r>
      <w:r>
        <w:rPr>
          <w:noProof/>
        </w:rPr>
        <w:tab/>
      </w:r>
      <w:r>
        <w:rPr>
          <w:noProof/>
        </w:rPr>
        <w:fldChar w:fldCharType="begin"/>
      </w:r>
      <w:r>
        <w:rPr>
          <w:noProof/>
        </w:rPr>
        <w:instrText xml:space="preserve"> PAGEREF _Toc176783621 \h </w:instrText>
      </w:r>
      <w:r>
        <w:rPr>
          <w:noProof/>
        </w:rPr>
      </w:r>
      <w:r>
        <w:rPr>
          <w:noProof/>
        </w:rPr>
        <w:fldChar w:fldCharType="separate"/>
      </w:r>
      <w:r>
        <w:rPr>
          <w:noProof/>
        </w:rPr>
        <w:t>225</w:t>
      </w:r>
      <w:r>
        <w:rPr>
          <w:noProof/>
        </w:rPr>
        <w:fldChar w:fldCharType="end"/>
      </w:r>
    </w:p>
    <w:p w14:paraId="4107D452" w14:textId="2AA5016E"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8.1.2.4</w:t>
      </w:r>
      <w:r>
        <w:rPr>
          <w:rFonts w:asciiTheme="minorHAnsi" w:eastAsiaTheme="minorEastAsia" w:hAnsiTheme="minorHAnsi" w:cstheme="minorBidi"/>
          <w:noProof/>
          <w:kern w:val="2"/>
          <w:sz w:val="24"/>
          <w:szCs w:val="24"/>
          <w:lang w:eastAsia="en-GB"/>
          <w14:ligatures w14:val="standardContextual"/>
        </w:rPr>
        <w:tab/>
      </w:r>
      <w:r>
        <w:rPr>
          <w:noProof/>
        </w:rPr>
        <w:t>Applicability of PUSCH for high speed train performance requirements</w:t>
      </w:r>
      <w:r>
        <w:rPr>
          <w:noProof/>
        </w:rPr>
        <w:tab/>
      </w:r>
      <w:r>
        <w:rPr>
          <w:noProof/>
        </w:rPr>
        <w:fldChar w:fldCharType="begin"/>
      </w:r>
      <w:r>
        <w:rPr>
          <w:noProof/>
        </w:rPr>
        <w:instrText xml:space="preserve"> PAGEREF _Toc176783622 \h </w:instrText>
      </w:r>
      <w:r>
        <w:rPr>
          <w:noProof/>
        </w:rPr>
      </w:r>
      <w:r>
        <w:rPr>
          <w:noProof/>
        </w:rPr>
        <w:fldChar w:fldCharType="separate"/>
      </w:r>
      <w:r>
        <w:rPr>
          <w:noProof/>
        </w:rPr>
        <w:t>225</w:t>
      </w:r>
      <w:r>
        <w:rPr>
          <w:noProof/>
        </w:rPr>
        <w:fldChar w:fldCharType="end"/>
      </w:r>
    </w:p>
    <w:p w14:paraId="646919C4" w14:textId="06632609"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8.1.2.4.1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speeds</w:t>
      </w:r>
      <w:r>
        <w:rPr>
          <w:noProof/>
        </w:rPr>
        <w:tab/>
      </w:r>
      <w:r>
        <w:rPr>
          <w:noProof/>
        </w:rPr>
        <w:fldChar w:fldCharType="begin"/>
      </w:r>
      <w:r>
        <w:rPr>
          <w:noProof/>
        </w:rPr>
        <w:instrText xml:space="preserve"> PAGEREF _Toc176783623 \h </w:instrText>
      </w:r>
      <w:r>
        <w:rPr>
          <w:noProof/>
        </w:rPr>
      </w:r>
      <w:r>
        <w:rPr>
          <w:noProof/>
        </w:rPr>
        <w:fldChar w:fldCharType="separate"/>
      </w:r>
      <w:r>
        <w:rPr>
          <w:noProof/>
        </w:rPr>
        <w:t>225</w:t>
      </w:r>
      <w:r>
        <w:rPr>
          <w:noProof/>
        </w:rPr>
        <w:fldChar w:fldCharType="end"/>
      </w:r>
    </w:p>
    <w:p w14:paraId="2F0E5516" w14:textId="5D086CE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8.1.2.4.2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1T1R</w:t>
      </w:r>
      <w:r>
        <w:rPr>
          <w:noProof/>
        </w:rPr>
        <w:tab/>
      </w:r>
      <w:r>
        <w:rPr>
          <w:noProof/>
        </w:rPr>
        <w:fldChar w:fldCharType="begin"/>
      </w:r>
      <w:r>
        <w:rPr>
          <w:noProof/>
        </w:rPr>
        <w:instrText xml:space="preserve"> PAGEREF _Toc176783624 \h </w:instrText>
      </w:r>
      <w:r>
        <w:rPr>
          <w:noProof/>
        </w:rPr>
      </w:r>
      <w:r>
        <w:rPr>
          <w:noProof/>
        </w:rPr>
        <w:fldChar w:fldCharType="separate"/>
      </w:r>
      <w:r>
        <w:rPr>
          <w:noProof/>
        </w:rPr>
        <w:t>225</w:t>
      </w:r>
      <w:r>
        <w:rPr>
          <w:noProof/>
        </w:rPr>
        <w:fldChar w:fldCharType="end"/>
      </w:r>
    </w:p>
    <w:p w14:paraId="53E30183" w14:textId="26053E5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rFonts w:eastAsia="DengXian"/>
          <w:noProof/>
        </w:rPr>
        <w:t>8.1.2.4.3</w:t>
      </w:r>
      <w:r>
        <w:rPr>
          <w:rFonts w:asciiTheme="minorHAnsi" w:eastAsiaTheme="minorEastAsia" w:hAnsiTheme="minorHAnsi" w:cstheme="minorBidi"/>
          <w:noProof/>
          <w:kern w:val="2"/>
          <w:sz w:val="24"/>
          <w:szCs w:val="24"/>
          <w:lang w:eastAsia="en-GB"/>
          <w14:ligatures w14:val="standardContextual"/>
        </w:rPr>
        <w:tab/>
      </w:r>
      <w:r w:rsidRPr="0069013F">
        <w:rPr>
          <w:rFonts w:eastAsia="DengXian"/>
          <w:noProof/>
        </w:rPr>
        <w:t>Applicability of requirements for different channel bandwidths</w:t>
      </w:r>
      <w:r>
        <w:rPr>
          <w:noProof/>
        </w:rPr>
        <w:tab/>
      </w:r>
      <w:r>
        <w:rPr>
          <w:noProof/>
        </w:rPr>
        <w:fldChar w:fldCharType="begin"/>
      </w:r>
      <w:r>
        <w:rPr>
          <w:noProof/>
        </w:rPr>
        <w:instrText xml:space="preserve"> PAGEREF _Toc176783625 \h </w:instrText>
      </w:r>
      <w:r>
        <w:rPr>
          <w:noProof/>
        </w:rPr>
      </w:r>
      <w:r>
        <w:rPr>
          <w:noProof/>
        </w:rPr>
        <w:fldChar w:fldCharType="separate"/>
      </w:r>
      <w:r>
        <w:rPr>
          <w:noProof/>
        </w:rPr>
        <w:t>226</w:t>
      </w:r>
      <w:r>
        <w:rPr>
          <w:noProof/>
        </w:rPr>
        <w:fldChar w:fldCharType="end"/>
      </w:r>
    </w:p>
    <w:p w14:paraId="46BDD43C" w14:textId="3B41A136"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rFonts w:eastAsia="DengXian"/>
          <w:noProof/>
        </w:rPr>
        <w:t>8.1.2.4.4</w:t>
      </w:r>
      <w:r>
        <w:rPr>
          <w:rFonts w:asciiTheme="minorHAnsi" w:eastAsiaTheme="minorEastAsia" w:hAnsiTheme="minorHAnsi" w:cstheme="minorBidi"/>
          <w:noProof/>
          <w:kern w:val="2"/>
          <w:sz w:val="24"/>
          <w:szCs w:val="24"/>
          <w:lang w:eastAsia="en-GB"/>
          <w14:ligatures w14:val="standardContextual"/>
        </w:rPr>
        <w:tab/>
      </w:r>
      <w:r w:rsidRPr="0069013F">
        <w:rPr>
          <w:rFonts w:eastAsia="DengXian"/>
          <w:noProof/>
        </w:rPr>
        <w:t>Appliability of requirements for different DM-RS configurations</w:t>
      </w:r>
      <w:r>
        <w:rPr>
          <w:noProof/>
        </w:rPr>
        <w:tab/>
      </w:r>
      <w:r>
        <w:rPr>
          <w:noProof/>
        </w:rPr>
        <w:fldChar w:fldCharType="begin"/>
      </w:r>
      <w:r>
        <w:rPr>
          <w:noProof/>
        </w:rPr>
        <w:instrText xml:space="preserve"> PAGEREF _Toc176783626 \h </w:instrText>
      </w:r>
      <w:r>
        <w:rPr>
          <w:noProof/>
        </w:rPr>
      </w:r>
      <w:r>
        <w:rPr>
          <w:noProof/>
        </w:rPr>
        <w:fldChar w:fldCharType="separate"/>
      </w:r>
      <w:r>
        <w:rPr>
          <w:noProof/>
        </w:rPr>
        <w:t>226</w:t>
      </w:r>
      <w:r>
        <w:rPr>
          <w:noProof/>
        </w:rPr>
        <w:fldChar w:fldCharType="end"/>
      </w:r>
    </w:p>
    <w:p w14:paraId="7B83CCDF" w14:textId="5F6DAA22"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interlaced PUSCH performance </w:t>
      </w:r>
      <w:r w:rsidRPr="0069013F">
        <w:rPr>
          <w:noProof/>
          <w:snapToGrid w:val="0"/>
          <w:lang w:eastAsia="zh-CN"/>
        </w:rPr>
        <w:t>requirements</w:t>
      </w:r>
      <w:r>
        <w:rPr>
          <w:noProof/>
        </w:rPr>
        <w:tab/>
      </w:r>
      <w:r>
        <w:rPr>
          <w:noProof/>
        </w:rPr>
        <w:fldChar w:fldCharType="begin"/>
      </w:r>
      <w:r>
        <w:rPr>
          <w:noProof/>
        </w:rPr>
        <w:instrText xml:space="preserve"> PAGEREF _Toc176783627 \h </w:instrText>
      </w:r>
      <w:r>
        <w:rPr>
          <w:noProof/>
        </w:rPr>
      </w:r>
      <w:r>
        <w:rPr>
          <w:noProof/>
        </w:rPr>
        <w:fldChar w:fldCharType="separate"/>
      </w:r>
      <w:r>
        <w:rPr>
          <w:noProof/>
        </w:rPr>
        <w:t>226</w:t>
      </w:r>
      <w:r>
        <w:rPr>
          <w:noProof/>
        </w:rPr>
        <w:fldChar w:fldCharType="end"/>
      </w:r>
    </w:p>
    <w:p w14:paraId="0A57875E" w14:textId="45C37B55"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applicability of interlaced PUSCH performance requirements</w:t>
      </w:r>
      <w:r>
        <w:rPr>
          <w:noProof/>
        </w:rPr>
        <w:tab/>
      </w:r>
      <w:r>
        <w:rPr>
          <w:noProof/>
        </w:rPr>
        <w:fldChar w:fldCharType="begin"/>
      </w:r>
      <w:r>
        <w:rPr>
          <w:noProof/>
        </w:rPr>
        <w:instrText xml:space="preserve"> PAGEREF _Toc176783628 \h </w:instrText>
      </w:r>
      <w:r>
        <w:rPr>
          <w:noProof/>
        </w:rPr>
      </w:r>
      <w:r>
        <w:rPr>
          <w:noProof/>
        </w:rPr>
        <w:fldChar w:fldCharType="separate"/>
      </w:r>
      <w:r>
        <w:rPr>
          <w:noProof/>
        </w:rPr>
        <w:t>226</w:t>
      </w:r>
      <w:r>
        <w:rPr>
          <w:noProof/>
        </w:rPr>
        <w:fldChar w:fldCharType="end"/>
      </w:r>
    </w:p>
    <w:p w14:paraId="5AF0DA78" w14:textId="5B60685C"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69013F">
        <w:rPr>
          <w:noProof/>
          <w:snapToGrid w:val="0"/>
          <w:lang w:eastAsia="zh-CN"/>
        </w:rPr>
        <w:t>requirements for different subcarrier spacings</w:t>
      </w:r>
      <w:r>
        <w:rPr>
          <w:noProof/>
        </w:rPr>
        <w:tab/>
      </w:r>
      <w:r>
        <w:rPr>
          <w:noProof/>
        </w:rPr>
        <w:fldChar w:fldCharType="begin"/>
      </w:r>
      <w:r>
        <w:rPr>
          <w:noProof/>
        </w:rPr>
        <w:instrText xml:space="preserve"> PAGEREF _Toc176783629 \h </w:instrText>
      </w:r>
      <w:r>
        <w:rPr>
          <w:noProof/>
        </w:rPr>
      </w:r>
      <w:r>
        <w:rPr>
          <w:noProof/>
        </w:rPr>
        <w:fldChar w:fldCharType="separate"/>
      </w:r>
      <w:r>
        <w:rPr>
          <w:noProof/>
        </w:rPr>
        <w:t>226</w:t>
      </w:r>
      <w:r>
        <w:rPr>
          <w:noProof/>
        </w:rPr>
        <w:fldChar w:fldCharType="end"/>
      </w:r>
    </w:p>
    <w:p w14:paraId="64FA05B5" w14:textId="6986FB77"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8.1.2.5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_Toc176783630 \h </w:instrText>
      </w:r>
      <w:r>
        <w:rPr>
          <w:noProof/>
        </w:rPr>
      </w:r>
      <w:r>
        <w:rPr>
          <w:noProof/>
        </w:rPr>
        <w:fldChar w:fldCharType="separate"/>
      </w:r>
      <w:r>
        <w:rPr>
          <w:noProof/>
        </w:rPr>
        <w:t>226</w:t>
      </w:r>
      <w:r>
        <w:rPr>
          <w:noProof/>
        </w:rPr>
        <w:fldChar w:fldCharType="end"/>
      </w:r>
    </w:p>
    <w:p w14:paraId="66B9E1F8" w14:textId="5656D609"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8.1.2.5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_Toc176783631 \h </w:instrText>
      </w:r>
      <w:r>
        <w:rPr>
          <w:noProof/>
        </w:rPr>
      </w:r>
      <w:r>
        <w:rPr>
          <w:noProof/>
        </w:rPr>
        <w:fldChar w:fldCharType="separate"/>
      </w:r>
      <w:r>
        <w:rPr>
          <w:noProof/>
        </w:rPr>
        <w:t>226</w:t>
      </w:r>
      <w:r>
        <w:rPr>
          <w:noProof/>
        </w:rPr>
        <w:fldChar w:fldCharType="end"/>
      </w:r>
    </w:p>
    <w:p w14:paraId="041ED28B" w14:textId="6937C0D8"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8.1.2.5.5</w:t>
      </w:r>
      <w:r>
        <w:rPr>
          <w:rFonts w:asciiTheme="minorHAnsi" w:eastAsiaTheme="minorEastAsia" w:hAnsiTheme="minorHAnsi" w:cstheme="minorBidi"/>
          <w:noProof/>
          <w:kern w:val="2"/>
          <w:sz w:val="24"/>
          <w:szCs w:val="24"/>
          <w:lang w:eastAsia="en-GB"/>
          <w14:ligatures w14:val="standardContextual"/>
        </w:rPr>
        <w:tab/>
      </w:r>
      <w:r>
        <w:rPr>
          <w:noProof/>
        </w:rPr>
        <w:t>Applicability of CG-UCI multiplexed on PUSCH requirements</w:t>
      </w:r>
      <w:r>
        <w:rPr>
          <w:noProof/>
        </w:rPr>
        <w:tab/>
      </w:r>
      <w:r>
        <w:rPr>
          <w:noProof/>
        </w:rPr>
        <w:fldChar w:fldCharType="begin"/>
      </w:r>
      <w:r>
        <w:rPr>
          <w:noProof/>
        </w:rPr>
        <w:instrText xml:space="preserve"> PAGEREF _Toc176783632 \h </w:instrText>
      </w:r>
      <w:r>
        <w:rPr>
          <w:noProof/>
        </w:rPr>
      </w:r>
      <w:r>
        <w:rPr>
          <w:noProof/>
        </w:rPr>
        <w:fldChar w:fldCharType="separate"/>
      </w:r>
      <w:r>
        <w:rPr>
          <w:noProof/>
        </w:rPr>
        <w:t>226</w:t>
      </w:r>
      <w:r>
        <w:rPr>
          <w:noProof/>
        </w:rPr>
        <w:fldChar w:fldCharType="end"/>
      </w:r>
    </w:p>
    <w:p w14:paraId="2D7FE41B" w14:textId="01F5D5CC"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interlaced PUCCH performance </w:t>
      </w:r>
      <w:r w:rsidRPr="0069013F">
        <w:rPr>
          <w:noProof/>
          <w:snapToGrid w:val="0"/>
          <w:lang w:eastAsia="zh-CN"/>
        </w:rPr>
        <w:t>requirements</w:t>
      </w:r>
      <w:r>
        <w:rPr>
          <w:noProof/>
        </w:rPr>
        <w:tab/>
      </w:r>
      <w:r>
        <w:rPr>
          <w:noProof/>
        </w:rPr>
        <w:fldChar w:fldCharType="begin"/>
      </w:r>
      <w:r>
        <w:rPr>
          <w:noProof/>
        </w:rPr>
        <w:instrText xml:space="preserve"> PAGEREF _Toc176783633 \h </w:instrText>
      </w:r>
      <w:r>
        <w:rPr>
          <w:noProof/>
        </w:rPr>
      </w:r>
      <w:r>
        <w:rPr>
          <w:noProof/>
        </w:rPr>
        <w:fldChar w:fldCharType="separate"/>
      </w:r>
      <w:r>
        <w:rPr>
          <w:noProof/>
        </w:rPr>
        <w:t>227</w:t>
      </w:r>
      <w:r>
        <w:rPr>
          <w:noProof/>
        </w:rPr>
        <w:fldChar w:fldCharType="end"/>
      </w:r>
    </w:p>
    <w:p w14:paraId="1E5EAFD6" w14:textId="5279EFF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applicability of interlaced PUCCH performance requirements</w:t>
      </w:r>
      <w:r>
        <w:rPr>
          <w:noProof/>
        </w:rPr>
        <w:tab/>
      </w:r>
      <w:r>
        <w:rPr>
          <w:noProof/>
        </w:rPr>
        <w:fldChar w:fldCharType="begin"/>
      </w:r>
      <w:r>
        <w:rPr>
          <w:noProof/>
        </w:rPr>
        <w:instrText xml:space="preserve"> PAGEREF _Toc176783634 \h </w:instrText>
      </w:r>
      <w:r>
        <w:rPr>
          <w:noProof/>
        </w:rPr>
      </w:r>
      <w:r>
        <w:rPr>
          <w:noProof/>
        </w:rPr>
        <w:fldChar w:fldCharType="separate"/>
      </w:r>
      <w:r>
        <w:rPr>
          <w:noProof/>
        </w:rPr>
        <w:t>227</w:t>
      </w:r>
      <w:r>
        <w:rPr>
          <w:noProof/>
        </w:rPr>
        <w:fldChar w:fldCharType="end"/>
      </w:r>
    </w:p>
    <w:p w14:paraId="318C57EB" w14:textId="5FDCBB66"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69013F">
        <w:rPr>
          <w:noProof/>
          <w:snapToGrid w:val="0"/>
          <w:lang w:eastAsia="zh-CN"/>
        </w:rPr>
        <w:t>requirements for different formats</w:t>
      </w:r>
      <w:r>
        <w:rPr>
          <w:noProof/>
        </w:rPr>
        <w:tab/>
      </w:r>
      <w:r>
        <w:rPr>
          <w:noProof/>
        </w:rPr>
        <w:fldChar w:fldCharType="begin"/>
      </w:r>
      <w:r>
        <w:rPr>
          <w:noProof/>
        </w:rPr>
        <w:instrText xml:space="preserve"> PAGEREF _Toc176783635 \h </w:instrText>
      </w:r>
      <w:r>
        <w:rPr>
          <w:noProof/>
        </w:rPr>
      </w:r>
      <w:r>
        <w:rPr>
          <w:noProof/>
        </w:rPr>
        <w:fldChar w:fldCharType="separate"/>
      </w:r>
      <w:r>
        <w:rPr>
          <w:noProof/>
        </w:rPr>
        <w:t>227</w:t>
      </w:r>
      <w:r>
        <w:rPr>
          <w:noProof/>
        </w:rPr>
        <w:fldChar w:fldCharType="end"/>
      </w:r>
    </w:p>
    <w:p w14:paraId="7015AE88" w14:textId="056AD6C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69013F">
        <w:rPr>
          <w:noProof/>
          <w:snapToGrid w:val="0"/>
          <w:lang w:eastAsia="zh-CN"/>
        </w:rPr>
        <w:t>requirements for different subcarrier spacings</w:t>
      </w:r>
      <w:r>
        <w:rPr>
          <w:noProof/>
        </w:rPr>
        <w:tab/>
      </w:r>
      <w:r>
        <w:rPr>
          <w:noProof/>
        </w:rPr>
        <w:fldChar w:fldCharType="begin"/>
      </w:r>
      <w:r>
        <w:rPr>
          <w:noProof/>
        </w:rPr>
        <w:instrText xml:space="preserve"> PAGEREF _Toc176783636 \h </w:instrText>
      </w:r>
      <w:r>
        <w:rPr>
          <w:noProof/>
        </w:rPr>
      </w:r>
      <w:r>
        <w:rPr>
          <w:noProof/>
        </w:rPr>
        <w:fldChar w:fldCharType="separate"/>
      </w:r>
      <w:r>
        <w:rPr>
          <w:noProof/>
        </w:rPr>
        <w:t>227</w:t>
      </w:r>
      <w:r>
        <w:rPr>
          <w:noProof/>
        </w:rPr>
        <w:fldChar w:fldCharType="end"/>
      </w:r>
    </w:p>
    <w:p w14:paraId="0AD58149" w14:textId="37232B1B"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8.1.2.6</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_Toc176783637 \h </w:instrText>
      </w:r>
      <w:r>
        <w:rPr>
          <w:noProof/>
        </w:rPr>
      </w:r>
      <w:r>
        <w:rPr>
          <w:noProof/>
        </w:rPr>
        <w:fldChar w:fldCharType="separate"/>
      </w:r>
      <w:r>
        <w:rPr>
          <w:noProof/>
        </w:rPr>
        <w:t>227</w:t>
      </w:r>
      <w:r>
        <w:rPr>
          <w:noProof/>
        </w:rPr>
        <w:fldChar w:fldCharType="end"/>
      </w:r>
    </w:p>
    <w:p w14:paraId="3BCD73F5" w14:textId="6DD7B91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performance </w:t>
      </w:r>
      <w:r w:rsidRPr="0069013F">
        <w:rPr>
          <w:noProof/>
          <w:snapToGrid w:val="0"/>
          <w:lang w:eastAsia="zh-CN"/>
        </w:rPr>
        <w:t xml:space="preserve">requirements for PRACH </w:t>
      </w:r>
      <w:r>
        <w:rPr>
          <w:noProof/>
        </w:rPr>
        <w:t>with L</w:t>
      </w:r>
      <w:r w:rsidRPr="0069013F">
        <w:rPr>
          <w:noProof/>
          <w:vertAlign w:val="subscript"/>
        </w:rPr>
        <w:t>RA</w:t>
      </w:r>
      <w:r>
        <w:rPr>
          <w:noProof/>
        </w:rPr>
        <w:t xml:space="preserve"> =1151 and L</w:t>
      </w:r>
      <w:r w:rsidRPr="0069013F">
        <w:rPr>
          <w:noProof/>
          <w:vertAlign w:val="subscript"/>
        </w:rPr>
        <w:t>RA</w:t>
      </w:r>
      <w:r>
        <w:rPr>
          <w:noProof/>
        </w:rPr>
        <w:t xml:space="preserve"> =571</w:t>
      </w:r>
      <w:r>
        <w:rPr>
          <w:noProof/>
        </w:rPr>
        <w:tab/>
      </w:r>
      <w:r>
        <w:rPr>
          <w:noProof/>
        </w:rPr>
        <w:fldChar w:fldCharType="begin"/>
      </w:r>
      <w:r>
        <w:rPr>
          <w:noProof/>
        </w:rPr>
        <w:instrText xml:space="preserve"> PAGEREF _Toc176783638 \h </w:instrText>
      </w:r>
      <w:r>
        <w:rPr>
          <w:noProof/>
        </w:rPr>
      </w:r>
      <w:r>
        <w:rPr>
          <w:noProof/>
        </w:rPr>
        <w:fldChar w:fldCharType="separate"/>
      </w:r>
      <w:r>
        <w:rPr>
          <w:noProof/>
        </w:rPr>
        <w:t>227</w:t>
      </w:r>
      <w:r>
        <w:rPr>
          <w:noProof/>
        </w:rPr>
        <w:fldChar w:fldCharType="end"/>
      </w:r>
    </w:p>
    <w:p w14:paraId="53E65ECF" w14:textId="7321596F"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69013F">
        <w:rPr>
          <w:noProof/>
          <w:snapToGrid w:val="0"/>
          <w:lang w:eastAsia="zh-CN"/>
        </w:rPr>
        <w:t>requirements for different formats</w:t>
      </w:r>
      <w:r>
        <w:rPr>
          <w:noProof/>
        </w:rPr>
        <w:tab/>
      </w:r>
      <w:r>
        <w:rPr>
          <w:noProof/>
        </w:rPr>
        <w:fldChar w:fldCharType="begin"/>
      </w:r>
      <w:r>
        <w:rPr>
          <w:noProof/>
        </w:rPr>
        <w:instrText xml:space="preserve"> PAGEREF _Toc176783639 \h </w:instrText>
      </w:r>
      <w:r>
        <w:rPr>
          <w:noProof/>
        </w:rPr>
      </w:r>
      <w:r>
        <w:rPr>
          <w:noProof/>
        </w:rPr>
        <w:fldChar w:fldCharType="separate"/>
      </w:r>
      <w:r>
        <w:rPr>
          <w:noProof/>
        </w:rPr>
        <w:t>227</w:t>
      </w:r>
      <w:r>
        <w:rPr>
          <w:noProof/>
        </w:rPr>
        <w:fldChar w:fldCharType="end"/>
      </w:r>
    </w:p>
    <w:p w14:paraId="47D01F1D" w14:textId="7D66F7BC"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69013F">
        <w:rPr>
          <w:noProof/>
          <w:snapToGrid w:val="0"/>
          <w:lang w:eastAsia="zh-CN"/>
        </w:rPr>
        <w:t>requirements for different subcarrier spacings</w:t>
      </w:r>
      <w:r>
        <w:rPr>
          <w:noProof/>
        </w:rPr>
        <w:tab/>
      </w:r>
      <w:r>
        <w:rPr>
          <w:noProof/>
        </w:rPr>
        <w:fldChar w:fldCharType="begin"/>
      </w:r>
      <w:r>
        <w:rPr>
          <w:noProof/>
        </w:rPr>
        <w:instrText xml:space="preserve"> PAGEREF _Toc176783640 \h </w:instrText>
      </w:r>
      <w:r>
        <w:rPr>
          <w:noProof/>
        </w:rPr>
      </w:r>
      <w:r>
        <w:rPr>
          <w:noProof/>
        </w:rPr>
        <w:fldChar w:fldCharType="separate"/>
      </w:r>
      <w:r>
        <w:rPr>
          <w:noProof/>
        </w:rPr>
        <w:t>227</w:t>
      </w:r>
      <w:r>
        <w:rPr>
          <w:noProof/>
        </w:rPr>
        <w:fldChar w:fldCharType="end"/>
      </w:r>
    </w:p>
    <w:p w14:paraId="1646754D" w14:textId="7A8D3E49"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8.1.2.7</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_Toc176783641 \h </w:instrText>
      </w:r>
      <w:r>
        <w:rPr>
          <w:noProof/>
        </w:rPr>
      </w:r>
      <w:r>
        <w:rPr>
          <w:noProof/>
        </w:rPr>
        <w:fldChar w:fldCharType="separate"/>
      </w:r>
      <w:r>
        <w:rPr>
          <w:noProof/>
        </w:rPr>
        <w:t>227</w:t>
      </w:r>
      <w:r>
        <w:rPr>
          <w:noProof/>
        </w:rPr>
        <w:fldChar w:fldCharType="end"/>
      </w:r>
    </w:p>
    <w:p w14:paraId="280ED5AE" w14:textId="2BA2B9C3"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8.1.2.8</w:t>
      </w:r>
      <w:r>
        <w:rPr>
          <w:rFonts w:asciiTheme="minorHAnsi" w:eastAsiaTheme="minorEastAsia" w:hAnsiTheme="minorHAnsi" w:cstheme="minorBidi"/>
          <w:noProof/>
          <w:kern w:val="2"/>
          <w:sz w:val="24"/>
          <w:szCs w:val="24"/>
          <w:lang w:eastAsia="en-GB"/>
          <w14:ligatures w14:val="standardContextual"/>
        </w:rPr>
        <w:tab/>
      </w:r>
      <w:r>
        <w:rPr>
          <w:noProof/>
        </w:rPr>
        <w:t>Applicability of performance requirements for PUSCH with TB over multi-Slots</w:t>
      </w:r>
      <w:r>
        <w:rPr>
          <w:noProof/>
        </w:rPr>
        <w:tab/>
      </w:r>
      <w:r>
        <w:rPr>
          <w:noProof/>
        </w:rPr>
        <w:fldChar w:fldCharType="begin"/>
      </w:r>
      <w:r>
        <w:rPr>
          <w:noProof/>
        </w:rPr>
        <w:instrText xml:space="preserve"> PAGEREF _Toc176783642 \h </w:instrText>
      </w:r>
      <w:r>
        <w:rPr>
          <w:noProof/>
        </w:rPr>
      </w:r>
      <w:r>
        <w:rPr>
          <w:noProof/>
        </w:rPr>
        <w:fldChar w:fldCharType="separate"/>
      </w:r>
      <w:r>
        <w:rPr>
          <w:noProof/>
        </w:rPr>
        <w:t>227</w:t>
      </w:r>
      <w:r>
        <w:rPr>
          <w:noProof/>
        </w:rPr>
        <w:fldChar w:fldCharType="end"/>
      </w:r>
    </w:p>
    <w:p w14:paraId="5C282B5B" w14:textId="0386A0A5"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8.1.2.8.1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UL-DL patterns</w:t>
      </w:r>
      <w:r>
        <w:rPr>
          <w:noProof/>
        </w:rPr>
        <w:tab/>
      </w:r>
      <w:r>
        <w:rPr>
          <w:noProof/>
        </w:rPr>
        <w:fldChar w:fldCharType="begin"/>
      </w:r>
      <w:r>
        <w:rPr>
          <w:noProof/>
        </w:rPr>
        <w:instrText xml:space="preserve"> PAGEREF _Toc176783643 \h </w:instrText>
      </w:r>
      <w:r>
        <w:rPr>
          <w:noProof/>
        </w:rPr>
      </w:r>
      <w:r>
        <w:rPr>
          <w:noProof/>
        </w:rPr>
        <w:fldChar w:fldCharType="separate"/>
      </w:r>
      <w:r>
        <w:rPr>
          <w:noProof/>
        </w:rPr>
        <w:t>227</w:t>
      </w:r>
      <w:r>
        <w:rPr>
          <w:noProof/>
        </w:rPr>
        <w:fldChar w:fldCharType="end"/>
      </w:r>
    </w:p>
    <w:p w14:paraId="0C143647" w14:textId="6D2FB69E"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8.1.2.9</w:t>
      </w:r>
      <w:r>
        <w:rPr>
          <w:rFonts w:asciiTheme="minorHAnsi" w:eastAsiaTheme="minorEastAsia" w:hAnsiTheme="minorHAnsi" w:cstheme="minorBidi"/>
          <w:noProof/>
          <w:kern w:val="2"/>
          <w:sz w:val="24"/>
          <w:szCs w:val="24"/>
          <w:lang w:eastAsia="en-GB"/>
          <w14:ligatures w14:val="standardContextual"/>
        </w:rPr>
        <w:tab/>
      </w:r>
      <w:r>
        <w:rPr>
          <w:noProof/>
        </w:rPr>
        <w:t>Applicability of performance requirements for PUSCH with DM-RS bundling</w:t>
      </w:r>
      <w:r>
        <w:rPr>
          <w:noProof/>
        </w:rPr>
        <w:tab/>
      </w:r>
      <w:r>
        <w:rPr>
          <w:noProof/>
        </w:rPr>
        <w:fldChar w:fldCharType="begin"/>
      </w:r>
      <w:r>
        <w:rPr>
          <w:noProof/>
        </w:rPr>
        <w:instrText xml:space="preserve"> PAGEREF _Toc176783644 \h </w:instrText>
      </w:r>
      <w:r>
        <w:rPr>
          <w:noProof/>
        </w:rPr>
      </w:r>
      <w:r>
        <w:rPr>
          <w:noProof/>
        </w:rPr>
        <w:fldChar w:fldCharType="separate"/>
      </w:r>
      <w:r>
        <w:rPr>
          <w:noProof/>
        </w:rPr>
        <w:t>228</w:t>
      </w:r>
      <w:r>
        <w:rPr>
          <w:noProof/>
        </w:rPr>
        <w:fldChar w:fldCharType="end"/>
      </w:r>
    </w:p>
    <w:p w14:paraId="7E72EAB3" w14:textId="66D38648"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8.1.2.9.1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TDD different subcarrier spacings</w:t>
      </w:r>
      <w:r>
        <w:rPr>
          <w:noProof/>
        </w:rPr>
        <w:tab/>
      </w:r>
      <w:r>
        <w:rPr>
          <w:noProof/>
        </w:rPr>
        <w:fldChar w:fldCharType="begin"/>
      </w:r>
      <w:r>
        <w:rPr>
          <w:noProof/>
        </w:rPr>
        <w:instrText xml:space="preserve"> PAGEREF _Toc176783645 \h </w:instrText>
      </w:r>
      <w:r>
        <w:rPr>
          <w:noProof/>
        </w:rPr>
      </w:r>
      <w:r>
        <w:rPr>
          <w:noProof/>
        </w:rPr>
        <w:fldChar w:fldCharType="separate"/>
      </w:r>
      <w:r>
        <w:rPr>
          <w:noProof/>
        </w:rPr>
        <w:t>228</w:t>
      </w:r>
      <w:r>
        <w:rPr>
          <w:noProof/>
        </w:rPr>
        <w:fldChar w:fldCharType="end"/>
      </w:r>
    </w:p>
    <w:p w14:paraId="19A2DBFA" w14:textId="589DD633"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8.1.2.9.2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TDD with different UL-DL patterns</w:t>
      </w:r>
      <w:r>
        <w:rPr>
          <w:noProof/>
        </w:rPr>
        <w:tab/>
      </w:r>
      <w:r>
        <w:rPr>
          <w:noProof/>
        </w:rPr>
        <w:fldChar w:fldCharType="begin"/>
      </w:r>
      <w:r>
        <w:rPr>
          <w:noProof/>
        </w:rPr>
        <w:instrText xml:space="preserve"> PAGEREF _Toc176783646 \h </w:instrText>
      </w:r>
      <w:r>
        <w:rPr>
          <w:noProof/>
        </w:rPr>
      </w:r>
      <w:r>
        <w:rPr>
          <w:noProof/>
        </w:rPr>
        <w:fldChar w:fldCharType="separate"/>
      </w:r>
      <w:r>
        <w:rPr>
          <w:noProof/>
        </w:rPr>
        <w:t>228</w:t>
      </w:r>
      <w:r>
        <w:rPr>
          <w:noProof/>
        </w:rPr>
        <w:fldChar w:fldCharType="end"/>
      </w:r>
    </w:p>
    <w:p w14:paraId="17DDBE8B" w14:textId="030F551E"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8.1.2.9.3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receiver antenna connectors</w:t>
      </w:r>
      <w:r>
        <w:rPr>
          <w:noProof/>
        </w:rPr>
        <w:tab/>
      </w:r>
      <w:r>
        <w:rPr>
          <w:noProof/>
        </w:rPr>
        <w:fldChar w:fldCharType="begin"/>
      </w:r>
      <w:r>
        <w:rPr>
          <w:noProof/>
        </w:rPr>
        <w:instrText xml:space="preserve"> PAGEREF _Toc176783647 \h </w:instrText>
      </w:r>
      <w:r>
        <w:rPr>
          <w:noProof/>
        </w:rPr>
      </w:r>
      <w:r>
        <w:rPr>
          <w:noProof/>
        </w:rPr>
        <w:fldChar w:fldCharType="separate"/>
      </w:r>
      <w:r>
        <w:rPr>
          <w:noProof/>
        </w:rPr>
        <w:t>228</w:t>
      </w:r>
      <w:r>
        <w:rPr>
          <w:noProof/>
        </w:rPr>
        <w:fldChar w:fldCharType="end"/>
      </w:r>
    </w:p>
    <w:p w14:paraId="30E3A13B" w14:textId="23F23363"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8.1.2.10</w:t>
      </w:r>
      <w:r>
        <w:rPr>
          <w:rFonts w:asciiTheme="minorHAnsi" w:eastAsiaTheme="minorEastAsia" w:hAnsiTheme="minorHAnsi" w:cstheme="minorBidi"/>
          <w:noProof/>
          <w:kern w:val="2"/>
          <w:sz w:val="24"/>
          <w:szCs w:val="24"/>
          <w:lang w:eastAsia="en-GB"/>
          <w14:ligatures w14:val="standardContextual"/>
        </w:rPr>
        <w:tab/>
      </w:r>
      <w:r>
        <w:rPr>
          <w:noProof/>
        </w:rPr>
        <w:t>Applicability of performance requirements for PUCCH with DM-RS bundling</w:t>
      </w:r>
      <w:r>
        <w:rPr>
          <w:noProof/>
        </w:rPr>
        <w:tab/>
      </w:r>
      <w:r>
        <w:rPr>
          <w:noProof/>
        </w:rPr>
        <w:fldChar w:fldCharType="begin"/>
      </w:r>
      <w:r>
        <w:rPr>
          <w:noProof/>
        </w:rPr>
        <w:instrText xml:space="preserve"> PAGEREF _Toc176783648 \h </w:instrText>
      </w:r>
      <w:r>
        <w:rPr>
          <w:noProof/>
        </w:rPr>
      </w:r>
      <w:r>
        <w:rPr>
          <w:noProof/>
        </w:rPr>
        <w:fldChar w:fldCharType="separate"/>
      </w:r>
      <w:r>
        <w:rPr>
          <w:noProof/>
        </w:rPr>
        <w:t>228</w:t>
      </w:r>
      <w:r>
        <w:rPr>
          <w:noProof/>
        </w:rPr>
        <w:fldChar w:fldCharType="end"/>
      </w:r>
    </w:p>
    <w:p w14:paraId="27AD19E5" w14:textId="6E951DED"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8.1.2.10.1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TDD different subcarrier spacings</w:t>
      </w:r>
      <w:r>
        <w:rPr>
          <w:noProof/>
        </w:rPr>
        <w:tab/>
      </w:r>
      <w:r>
        <w:rPr>
          <w:noProof/>
        </w:rPr>
        <w:fldChar w:fldCharType="begin"/>
      </w:r>
      <w:r>
        <w:rPr>
          <w:noProof/>
        </w:rPr>
        <w:instrText xml:space="preserve"> PAGEREF _Toc176783649 \h </w:instrText>
      </w:r>
      <w:r>
        <w:rPr>
          <w:noProof/>
        </w:rPr>
      </w:r>
      <w:r>
        <w:rPr>
          <w:noProof/>
        </w:rPr>
        <w:fldChar w:fldCharType="separate"/>
      </w:r>
      <w:r>
        <w:rPr>
          <w:noProof/>
        </w:rPr>
        <w:t>228</w:t>
      </w:r>
      <w:r>
        <w:rPr>
          <w:noProof/>
        </w:rPr>
        <w:fldChar w:fldCharType="end"/>
      </w:r>
    </w:p>
    <w:p w14:paraId="36C72847" w14:textId="560EFAC8"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8.1.2.10.2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TDD with different UL-DL patterns</w:t>
      </w:r>
      <w:r>
        <w:rPr>
          <w:noProof/>
        </w:rPr>
        <w:tab/>
      </w:r>
      <w:r>
        <w:rPr>
          <w:noProof/>
        </w:rPr>
        <w:fldChar w:fldCharType="begin"/>
      </w:r>
      <w:r>
        <w:rPr>
          <w:noProof/>
        </w:rPr>
        <w:instrText xml:space="preserve"> PAGEREF _Toc176783650 \h </w:instrText>
      </w:r>
      <w:r>
        <w:rPr>
          <w:noProof/>
        </w:rPr>
      </w:r>
      <w:r>
        <w:rPr>
          <w:noProof/>
        </w:rPr>
        <w:fldChar w:fldCharType="separate"/>
      </w:r>
      <w:r>
        <w:rPr>
          <w:noProof/>
        </w:rPr>
        <w:t>228</w:t>
      </w:r>
      <w:r>
        <w:rPr>
          <w:noProof/>
        </w:rPr>
        <w:fldChar w:fldCharType="end"/>
      </w:r>
    </w:p>
    <w:p w14:paraId="11610D94" w14:textId="4EEB0C87"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PUSCH</w:t>
      </w:r>
      <w:r>
        <w:rPr>
          <w:noProof/>
        </w:rPr>
        <w:tab/>
      </w:r>
      <w:r>
        <w:rPr>
          <w:noProof/>
        </w:rPr>
        <w:fldChar w:fldCharType="begin"/>
      </w:r>
      <w:r>
        <w:rPr>
          <w:noProof/>
        </w:rPr>
        <w:instrText xml:space="preserve"> PAGEREF _Toc176783651 \h </w:instrText>
      </w:r>
      <w:r>
        <w:rPr>
          <w:noProof/>
        </w:rPr>
      </w:r>
      <w:r>
        <w:rPr>
          <w:noProof/>
        </w:rPr>
        <w:fldChar w:fldCharType="separate"/>
      </w:r>
      <w:r>
        <w:rPr>
          <w:noProof/>
        </w:rPr>
        <w:t>228</w:t>
      </w:r>
      <w:r>
        <w:rPr>
          <w:noProof/>
        </w:rPr>
        <w:fldChar w:fldCharType="end"/>
      </w:r>
    </w:p>
    <w:p w14:paraId="53529BD0" w14:textId="15F43DDA"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sidRPr="0069013F">
        <w:rPr>
          <w:rFonts w:eastAsia="SimSun"/>
          <w:noProof/>
        </w:rPr>
        <w:t>8.2.1</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_Toc176783652 \h </w:instrText>
      </w:r>
      <w:r>
        <w:rPr>
          <w:noProof/>
        </w:rPr>
      </w:r>
      <w:r>
        <w:rPr>
          <w:noProof/>
        </w:rPr>
        <w:fldChar w:fldCharType="separate"/>
      </w:r>
      <w:r>
        <w:rPr>
          <w:noProof/>
        </w:rPr>
        <w:t>228</w:t>
      </w:r>
      <w:r>
        <w:rPr>
          <w:noProof/>
        </w:rPr>
        <w:fldChar w:fldCharType="end"/>
      </w:r>
    </w:p>
    <w:p w14:paraId="23306B7B" w14:textId="4F0AC58A"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_Toc176783653 \h </w:instrText>
      </w:r>
      <w:r>
        <w:rPr>
          <w:noProof/>
        </w:rPr>
      </w:r>
      <w:r>
        <w:rPr>
          <w:noProof/>
        </w:rPr>
        <w:fldChar w:fldCharType="separate"/>
      </w:r>
      <w:r>
        <w:rPr>
          <w:noProof/>
        </w:rPr>
        <w:t>228</w:t>
      </w:r>
      <w:r>
        <w:rPr>
          <w:noProof/>
        </w:rPr>
        <w:fldChar w:fldCharType="end"/>
      </w:r>
    </w:p>
    <w:p w14:paraId="13981D43" w14:textId="4ED9E18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_Toc176783654 \h </w:instrText>
      </w:r>
      <w:r>
        <w:rPr>
          <w:noProof/>
        </w:rPr>
      </w:r>
      <w:r>
        <w:rPr>
          <w:noProof/>
        </w:rPr>
        <w:fldChar w:fldCharType="separate"/>
      </w:r>
      <w:r>
        <w:rPr>
          <w:noProof/>
        </w:rPr>
        <w:t>228</w:t>
      </w:r>
      <w:r>
        <w:rPr>
          <w:noProof/>
        </w:rPr>
        <w:fldChar w:fldCharType="end"/>
      </w:r>
    </w:p>
    <w:p w14:paraId="4DA74312" w14:textId="6BBEE1DE"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_Toc176783655 \h </w:instrText>
      </w:r>
      <w:r>
        <w:rPr>
          <w:noProof/>
        </w:rPr>
      </w:r>
      <w:r>
        <w:rPr>
          <w:noProof/>
        </w:rPr>
        <w:fldChar w:fldCharType="separate"/>
      </w:r>
      <w:r>
        <w:rPr>
          <w:noProof/>
        </w:rPr>
        <w:t>229</w:t>
      </w:r>
      <w:r>
        <w:rPr>
          <w:noProof/>
        </w:rPr>
        <w:fldChar w:fldCharType="end"/>
      </w:r>
    </w:p>
    <w:p w14:paraId="24C4D811" w14:textId="051C207C"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_Toc176783656 \h </w:instrText>
      </w:r>
      <w:r>
        <w:rPr>
          <w:noProof/>
        </w:rPr>
      </w:r>
      <w:r>
        <w:rPr>
          <w:noProof/>
        </w:rPr>
        <w:fldChar w:fldCharType="separate"/>
      </w:r>
      <w:r>
        <w:rPr>
          <w:noProof/>
        </w:rPr>
        <w:t>229</w:t>
      </w:r>
      <w:r>
        <w:rPr>
          <w:noProof/>
        </w:rPr>
        <w:fldChar w:fldCharType="end"/>
      </w:r>
    </w:p>
    <w:p w14:paraId="2EA1C571" w14:textId="2D1E2A4F"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_Toc176783657 \h </w:instrText>
      </w:r>
      <w:r>
        <w:rPr>
          <w:noProof/>
        </w:rPr>
      </w:r>
      <w:r>
        <w:rPr>
          <w:noProof/>
        </w:rPr>
        <w:fldChar w:fldCharType="separate"/>
      </w:r>
      <w:r>
        <w:rPr>
          <w:noProof/>
        </w:rPr>
        <w:t>229</w:t>
      </w:r>
      <w:r>
        <w:rPr>
          <w:noProof/>
        </w:rPr>
        <w:fldChar w:fldCharType="end"/>
      </w:r>
    </w:p>
    <w:p w14:paraId="0F203B8C" w14:textId="5FBC8F58"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_Toc176783658 \h </w:instrText>
      </w:r>
      <w:r>
        <w:rPr>
          <w:noProof/>
        </w:rPr>
      </w:r>
      <w:r>
        <w:rPr>
          <w:noProof/>
        </w:rPr>
        <w:fldChar w:fldCharType="separate"/>
      </w:r>
      <w:r>
        <w:rPr>
          <w:noProof/>
        </w:rPr>
        <w:t>229</w:t>
      </w:r>
      <w:r>
        <w:rPr>
          <w:noProof/>
        </w:rPr>
        <w:fldChar w:fldCharType="end"/>
      </w:r>
    </w:p>
    <w:p w14:paraId="629925E0" w14:textId="653F7B6D"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_Toc176783659 \h </w:instrText>
      </w:r>
      <w:r>
        <w:rPr>
          <w:noProof/>
        </w:rPr>
      </w:r>
      <w:r>
        <w:rPr>
          <w:noProof/>
        </w:rPr>
        <w:fldChar w:fldCharType="separate"/>
      </w:r>
      <w:r>
        <w:rPr>
          <w:noProof/>
        </w:rPr>
        <w:t>231</w:t>
      </w:r>
      <w:r>
        <w:rPr>
          <w:noProof/>
        </w:rPr>
        <w:fldChar w:fldCharType="end"/>
      </w:r>
    </w:p>
    <w:p w14:paraId="284EEF2C" w14:textId="17D246D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69013F">
        <w:rPr>
          <w:i/>
          <w:iCs/>
          <w:noProof/>
        </w:rPr>
        <w:t>BS type 1-O</w:t>
      </w:r>
      <w:r>
        <w:rPr>
          <w:noProof/>
        </w:rPr>
        <w:tab/>
      </w:r>
      <w:r>
        <w:rPr>
          <w:noProof/>
        </w:rPr>
        <w:fldChar w:fldCharType="begin"/>
      </w:r>
      <w:r>
        <w:rPr>
          <w:noProof/>
        </w:rPr>
        <w:instrText xml:space="preserve"> PAGEREF _Toc176783660 \h </w:instrText>
      </w:r>
      <w:r>
        <w:rPr>
          <w:noProof/>
        </w:rPr>
      </w:r>
      <w:r>
        <w:rPr>
          <w:noProof/>
        </w:rPr>
        <w:fldChar w:fldCharType="separate"/>
      </w:r>
      <w:r>
        <w:rPr>
          <w:noProof/>
        </w:rPr>
        <w:t>231</w:t>
      </w:r>
      <w:r>
        <w:rPr>
          <w:noProof/>
        </w:rPr>
        <w:fldChar w:fldCharType="end"/>
      </w:r>
    </w:p>
    <w:p w14:paraId="773A3AEE" w14:textId="2B12B513"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8.2.1.</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9013F">
        <w:rPr>
          <w:rFonts w:cs="Arial"/>
          <w:noProof/>
        </w:rPr>
        <w:t xml:space="preserve">Test </w:t>
      </w:r>
      <w:r w:rsidRPr="0069013F">
        <w:rPr>
          <w:rFonts w:cs="Arial"/>
          <w:noProof/>
          <w:lang w:eastAsia="zh-CN"/>
        </w:rPr>
        <w:t>r</w:t>
      </w:r>
      <w:r w:rsidRPr="0069013F">
        <w:rPr>
          <w:rFonts w:cs="Arial"/>
          <w:noProof/>
        </w:rPr>
        <w:t xml:space="preserve">equirement for </w:t>
      </w:r>
      <w:r w:rsidRPr="0069013F">
        <w:rPr>
          <w:rFonts w:cs="Arial"/>
          <w:i/>
          <w:iCs/>
          <w:noProof/>
        </w:rPr>
        <w:t>BS type 2-O</w:t>
      </w:r>
      <w:r>
        <w:rPr>
          <w:noProof/>
        </w:rPr>
        <w:tab/>
      </w:r>
      <w:r>
        <w:rPr>
          <w:noProof/>
        </w:rPr>
        <w:fldChar w:fldCharType="begin"/>
      </w:r>
      <w:r>
        <w:rPr>
          <w:noProof/>
        </w:rPr>
        <w:instrText xml:space="preserve"> PAGEREF _Toc176783661 \h </w:instrText>
      </w:r>
      <w:r>
        <w:rPr>
          <w:noProof/>
        </w:rPr>
      </w:r>
      <w:r>
        <w:rPr>
          <w:noProof/>
        </w:rPr>
        <w:fldChar w:fldCharType="separate"/>
      </w:r>
      <w:r>
        <w:rPr>
          <w:noProof/>
        </w:rPr>
        <w:t>236</w:t>
      </w:r>
      <w:r>
        <w:rPr>
          <w:noProof/>
        </w:rPr>
        <w:fldChar w:fldCharType="end"/>
      </w:r>
    </w:p>
    <w:p w14:paraId="0FF3B566" w14:textId="075D1AA9"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sidRPr="0069013F">
        <w:rPr>
          <w:rFonts w:eastAsia="SimSun"/>
          <w:noProof/>
        </w:rPr>
        <w:t>8.2.2</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 xml:space="preserve">with </w:t>
      </w:r>
      <w:r w:rsidRPr="0069013F">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_Toc176783662 \h </w:instrText>
      </w:r>
      <w:r>
        <w:rPr>
          <w:noProof/>
        </w:rPr>
      </w:r>
      <w:r>
        <w:rPr>
          <w:noProof/>
        </w:rPr>
        <w:fldChar w:fldCharType="separate"/>
      </w:r>
      <w:r>
        <w:rPr>
          <w:noProof/>
        </w:rPr>
        <w:t>240</w:t>
      </w:r>
      <w:r>
        <w:rPr>
          <w:noProof/>
        </w:rPr>
        <w:fldChar w:fldCharType="end"/>
      </w:r>
    </w:p>
    <w:p w14:paraId="1382C421" w14:textId="15DF8FF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_Toc176783663 \h </w:instrText>
      </w:r>
      <w:r>
        <w:rPr>
          <w:noProof/>
        </w:rPr>
      </w:r>
      <w:r>
        <w:rPr>
          <w:noProof/>
        </w:rPr>
        <w:fldChar w:fldCharType="separate"/>
      </w:r>
      <w:r>
        <w:rPr>
          <w:noProof/>
        </w:rPr>
        <w:t>240</w:t>
      </w:r>
      <w:r>
        <w:rPr>
          <w:noProof/>
        </w:rPr>
        <w:fldChar w:fldCharType="end"/>
      </w:r>
    </w:p>
    <w:p w14:paraId="1AAAD0B3" w14:textId="2FF6597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_Toc176783664 \h </w:instrText>
      </w:r>
      <w:r>
        <w:rPr>
          <w:noProof/>
        </w:rPr>
      </w:r>
      <w:r>
        <w:rPr>
          <w:noProof/>
        </w:rPr>
        <w:fldChar w:fldCharType="separate"/>
      </w:r>
      <w:r>
        <w:rPr>
          <w:noProof/>
        </w:rPr>
        <w:t>240</w:t>
      </w:r>
      <w:r>
        <w:rPr>
          <w:noProof/>
        </w:rPr>
        <w:fldChar w:fldCharType="end"/>
      </w:r>
    </w:p>
    <w:p w14:paraId="26152B09" w14:textId="106763BC"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_Toc176783665 \h </w:instrText>
      </w:r>
      <w:r>
        <w:rPr>
          <w:noProof/>
        </w:rPr>
      </w:r>
      <w:r>
        <w:rPr>
          <w:noProof/>
        </w:rPr>
        <w:fldChar w:fldCharType="separate"/>
      </w:r>
      <w:r>
        <w:rPr>
          <w:noProof/>
        </w:rPr>
        <w:t>240</w:t>
      </w:r>
      <w:r>
        <w:rPr>
          <w:noProof/>
        </w:rPr>
        <w:fldChar w:fldCharType="end"/>
      </w:r>
    </w:p>
    <w:p w14:paraId="1520C11A" w14:textId="4353A6C7"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_Toc176783666 \h </w:instrText>
      </w:r>
      <w:r>
        <w:rPr>
          <w:noProof/>
        </w:rPr>
      </w:r>
      <w:r>
        <w:rPr>
          <w:noProof/>
        </w:rPr>
        <w:fldChar w:fldCharType="separate"/>
      </w:r>
      <w:r>
        <w:rPr>
          <w:noProof/>
        </w:rPr>
        <w:t>240</w:t>
      </w:r>
      <w:r>
        <w:rPr>
          <w:noProof/>
        </w:rPr>
        <w:fldChar w:fldCharType="end"/>
      </w:r>
    </w:p>
    <w:p w14:paraId="249CCB34" w14:textId="002D9AC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_Toc176783667 \h </w:instrText>
      </w:r>
      <w:r>
        <w:rPr>
          <w:noProof/>
        </w:rPr>
      </w:r>
      <w:r>
        <w:rPr>
          <w:noProof/>
        </w:rPr>
        <w:fldChar w:fldCharType="separate"/>
      </w:r>
      <w:r>
        <w:rPr>
          <w:noProof/>
        </w:rPr>
        <w:t>240</w:t>
      </w:r>
      <w:r>
        <w:rPr>
          <w:noProof/>
        </w:rPr>
        <w:fldChar w:fldCharType="end"/>
      </w:r>
    </w:p>
    <w:p w14:paraId="2E2C4BAE" w14:textId="7BF3948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_Toc176783668 \h </w:instrText>
      </w:r>
      <w:r>
        <w:rPr>
          <w:noProof/>
        </w:rPr>
      </w:r>
      <w:r>
        <w:rPr>
          <w:noProof/>
        </w:rPr>
        <w:fldChar w:fldCharType="separate"/>
      </w:r>
      <w:r>
        <w:rPr>
          <w:noProof/>
        </w:rPr>
        <w:t>240</w:t>
      </w:r>
      <w:r>
        <w:rPr>
          <w:noProof/>
        </w:rPr>
        <w:fldChar w:fldCharType="end"/>
      </w:r>
    </w:p>
    <w:p w14:paraId="7460181E" w14:textId="25E6CA9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_Toc176783669 \h </w:instrText>
      </w:r>
      <w:r>
        <w:rPr>
          <w:noProof/>
        </w:rPr>
      </w:r>
      <w:r>
        <w:rPr>
          <w:noProof/>
        </w:rPr>
        <w:fldChar w:fldCharType="separate"/>
      </w:r>
      <w:r>
        <w:rPr>
          <w:noProof/>
        </w:rPr>
        <w:t>242</w:t>
      </w:r>
      <w:r>
        <w:rPr>
          <w:noProof/>
        </w:rPr>
        <w:fldChar w:fldCharType="end"/>
      </w:r>
    </w:p>
    <w:p w14:paraId="258A22CC" w14:textId="3D195CA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8.2.2.</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9013F">
        <w:rPr>
          <w:rFonts w:cs="Arial"/>
          <w:noProof/>
        </w:rPr>
        <w:t xml:space="preserve">Test </w:t>
      </w:r>
      <w:r w:rsidRPr="0069013F">
        <w:rPr>
          <w:rFonts w:cs="Arial"/>
          <w:noProof/>
          <w:lang w:eastAsia="zh-CN"/>
        </w:rPr>
        <w:t>r</w:t>
      </w:r>
      <w:r w:rsidRPr="0069013F">
        <w:rPr>
          <w:rFonts w:cs="Arial"/>
          <w:noProof/>
        </w:rPr>
        <w:t xml:space="preserve">equirement for </w:t>
      </w:r>
      <w:r w:rsidRPr="0069013F">
        <w:rPr>
          <w:rFonts w:cs="Arial"/>
          <w:i/>
          <w:iCs/>
          <w:noProof/>
        </w:rPr>
        <w:t>BS type 1-O</w:t>
      </w:r>
      <w:r>
        <w:rPr>
          <w:noProof/>
        </w:rPr>
        <w:tab/>
      </w:r>
      <w:r>
        <w:rPr>
          <w:noProof/>
        </w:rPr>
        <w:fldChar w:fldCharType="begin"/>
      </w:r>
      <w:r>
        <w:rPr>
          <w:noProof/>
        </w:rPr>
        <w:instrText xml:space="preserve"> PAGEREF _Toc176783670 \h </w:instrText>
      </w:r>
      <w:r>
        <w:rPr>
          <w:noProof/>
        </w:rPr>
      </w:r>
      <w:r>
        <w:rPr>
          <w:noProof/>
        </w:rPr>
        <w:fldChar w:fldCharType="separate"/>
      </w:r>
      <w:r>
        <w:rPr>
          <w:noProof/>
        </w:rPr>
        <w:t>242</w:t>
      </w:r>
      <w:r>
        <w:rPr>
          <w:noProof/>
        </w:rPr>
        <w:fldChar w:fldCharType="end"/>
      </w:r>
    </w:p>
    <w:p w14:paraId="3F65B52A" w14:textId="4DCFE9AC"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8.2.2.</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9013F">
        <w:rPr>
          <w:rFonts w:cs="Arial"/>
          <w:noProof/>
        </w:rPr>
        <w:t xml:space="preserve">Test </w:t>
      </w:r>
      <w:r w:rsidRPr="0069013F">
        <w:rPr>
          <w:rFonts w:cs="Arial"/>
          <w:noProof/>
          <w:lang w:eastAsia="zh-CN"/>
        </w:rPr>
        <w:t>r</w:t>
      </w:r>
      <w:r w:rsidRPr="0069013F">
        <w:rPr>
          <w:rFonts w:cs="Arial"/>
          <w:noProof/>
        </w:rPr>
        <w:t xml:space="preserve">equirement for </w:t>
      </w:r>
      <w:r w:rsidRPr="0069013F">
        <w:rPr>
          <w:rFonts w:cs="Arial"/>
          <w:i/>
          <w:iCs/>
          <w:noProof/>
        </w:rPr>
        <w:t xml:space="preserve">BS type </w:t>
      </w:r>
      <w:r w:rsidRPr="0069013F">
        <w:rPr>
          <w:rFonts w:cs="Arial"/>
          <w:i/>
          <w:iCs/>
          <w:noProof/>
          <w:lang w:eastAsia="zh-CN"/>
        </w:rPr>
        <w:t>2</w:t>
      </w:r>
      <w:r w:rsidRPr="0069013F">
        <w:rPr>
          <w:rFonts w:cs="Arial"/>
          <w:i/>
          <w:iCs/>
          <w:noProof/>
        </w:rPr>
        <w:t>-O</w:t>
      </w:r>
      <w:r>
        <w:rPr>
          <w:noProof/>
        </w:rPr>
        <w:tab/>
      </w:r>
      <w:r>
        <w:rPr>
          <w:noProof/>
        </w:rPr>
        <w:fldChar w:fldCharType="begin"/>
      </w:r>
      <w:r>
        <w:rPr>
          <w:noProof/>
        </w:rPr>
        <w:instrText xml:space="preserve"> PAGEREF _Toc176783671 \h </w:instrText>
      </w:r>
      <w:r>
        <w:rPr>
          <w:noProof/>
        </w:rPr>
      </w:r>
      <w:r>
        <w:rPr>
          <w:noProof/>
        </w:rPr>
        <w:fldChar w:fldCharType="separate"/>
      </w:r>
      <w:r>
        <w:rPr>
          <w:noProof/>
        </w:rPr>
        <w:t>243</w:t>
      </w:r>
      <w:r>
        <w:rPr>
          <w:noProof/>
        </w:rPr>
        <w:fldChar w:fldCharType="end"/>
      </w:r>
    </w:p>
    <w:p w14:paraId="3BE3E9EB" w14:textId="1972C8FD"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sidRPr="0069013F">
        <w:rPr>
          <w:rFonts w:eastAsia="SimSun"/>
          <w:noProof/>
        </w:rPr>
        <w:t>8.2.3</w:t>
      </w:r>
      <w:r>
        <w:rPr>
          <w:rFonts w:asciiTheme="minorHAnsi" w:eastAsiaTheme="minorEastAsia" w:hAnsiTheme="minorHAnsi" w:cstheme="minorBidi"/>
          <w:noProof/>
          <w:kern w:val="2"/>
          <w:sz w:val="24"/>
          <w:szCs w:val="24"/>
          <w:lang w:eastAsia="en-GB"/>
          <w14:ligatures w14:val="standardContextual"/>
        </w:rPr>
        <w:tab/>
      </w:r>
      <w:r w:rsidRPr="0069013F">
        <w:rPr>
          <w:rFonts w:eastAsia="SimSun"/>
          <w:noProof/>
        </w:rPr>
        <w:t>Performance requirements for UCI multiplexed on PUSCH</w:t>
      </w:r>
      <w:r>
        <w:rPr>
          <w:noProof/>
        </w:rPr>
        <w:tab/>
      </w:r>
      <w:r>
        <w:rPr>
          <w:noProof/>
        </w:rPr>
        <w:fldChar w:fldCharType="begin"/>
      </w:r>
      <w:r>
        <w:rPr>
          <w:noProof/>
        </w:rPr>
        <w:instrText xml:space="preserve"> PAGEREF _Toc176783672 \h </w:instrText>
      </w:r>
      <w:r>
        <w:rPr>
          <w:noProof/>
        </w:rPr>
      </w:r>
      <w:r>
        <w:rPr>
          <w:noProof/>
        </w:rPr>
        <w:fldChar w:fldCharType="separate"/>
      </w:r>
      <w:r>
        <w:rPr>
          <w:noProof/>
        </w:rPr>
        <w:t>244</w:t>
      </w:r>
      <w:r>
        <w:rPr>
          <w:noProof/>
        </w:rPr>
        <w:fldChar w:fldCharType="end"/>
      </w:r>
    </w:p>
    <w:p w14:paraId="3191B829" w14:textId="1B33DC40"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_Toc176783673 \h </w:instrText>
      </w:r>
      <w:r>
        <w:rPr>
          <w:noProof/>
        </w:rPr>
      </w:r>
      <w:r>
        <w:rPr>
          <w:noProof/>
        </w:rPr>
        <w:fldChar w:fldCharType="separate"/>
      </w:r>
      <w:r>
        <w:rPr>
          <w:noProof/>
        </w:rPr>
        <w:t>244</w:t>
      </w:r>
      <w:r>
        <w:rPr>
          <w:noProof/>
        </w:rPr>
        <w:fldChar w:fldCharType="end"/>
      </w:r>
    </w:p>
    <w:p w14:paraId="3E52C3ED" w14:textId="4B7C41DE"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_Toc176783674 \h </w:instrText>
      </w:r>
      <w:r>
        <w:rPr>
          <w:noProof/>
        </w:rPr>
      </w:r>
      <w:r>
        <w:rPr>
          <w:noProof/>
        </w:rPr>
        <w:fldChar w:fldCharType="separate"/>
      </w:r>
      <w:r>
        <w:rPr>
          <w:noProof/>
        </w:rPr>
        <w:t>244</w:t>
      </w:r>
      <w:r>
        <w:rPr>
          <w:noProof/>
        </w:rPr>
        <w:fldChar w:fldCharType="end"/>
      </w:r>
    </w:p>
    <w:p w14:paraId="08333C6F" w14:textId="6FAFE4BA"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_Toc176783675 \h </w:instrText>
      </w:r>
      <w:r>
        <w:rPr>
          <w:noProof/>
        </w:rPr>
      </w:r>
      <w:r>
        <w:rPr>
          <w:noProof/>
        </w:rPr>
        <w:fldChar w:fldCharType="separate"/>
      </w:r>
      <w:r>
        <w:rPr>
          <w:noProof/>
        </w:rPr>
        <w:t>245</w:t>
      </w:r>
      <w:r>
        <w:rPr>
          <w:noProof/>
        </w:rPr>
        <w:fldChar w:fldCharType="end"/>
      </w:r>
    </w:p>
    <w:p w14:paraId="30A21FEE" w14:textId="068D040E"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_Toc176783676 \h </w:instrText>
      </w:r>
      <w:r>
        <w:rPr>
          <w:noProof/>
        </w:rPr>
      </w:r>
      <w:r>
        <w:rPr>
          <w:noProof/>
        </w:rPr>
        <w:fldChar w:fldCharType="separate"/>
      </w:r>
      <w:r>
        <w:rPr>
          <w:noProof/>
        </w:rPr>
        <w:t>245</w:t>
      </w:r>
      <w:r>
        <w:rPr>
          <w:noProof/>
        </w:rPr>
        <w:fldChar w:fldCharType="end"/>
      </w:r>
    </w:p>
    <w:p w14:paraId="56AFAA60" w14:textId="45F037D7"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_Toc176783677 \h </w:instrText>
      </w:r>
      <w:r>
        <w:rPr>
          <w:noProof/>
        </w:rPr>
      </w:r>
      <w:r>
        <w:rPr>
          <w:noProof/>
        </w:rPr>
        <w:fldChar w:fldCharType="separate"/>
      </w:r>
      <w:r>
        <w:rPr>
          <w:noProof/>
        </w:rPr>
        <w:t>245</w:t>
      </w:r>
      <w:r>
        <w:rPr>
          <w:noProof/>
        </w:rPr>
        <w:fldChar w:fldCharType="end"/>
      </w:r>
    </w:p>
    <w:p w14:paraId="2C281891" w14:textId="679C5D5E"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_Toc176783678 \h </w:instrText>
      </w:r>
      <w:r>
        <w:rPr>
          <w:noProof/>
        </w:rPr>
      </w:r>
      <w:r>
        <w:rPr>
          <w:noProof/>
        </w:rPr>
        <w:fldChar w:fldCharType="separate"/>
      </w:r>
      <w:r>
        <w:rPr>
          <w:noProof/>
        </w:rPr>
        <w:t>245</w:t>
      </w:r>
      <w:r>
        <w:rPr>
          <w:noProof/>
        </w:rPr>
        <w:fldChar w:fldCharType="end"/>
      </w:r>
    </w:p>
    <w:p w14:paraId="1943378A" w14:textId="72A5660D"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8.2.3.5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_Toc176783679 \h </w:instrText>
      </w:r>
      <w:r>
        <w:rPr>
          <w:noProof/>
        </w:rPr>
      </w:r>
      <w:r>
        <w:rPr>
          <w:noProof/>
        </w:rPr>
        <w:fldChar w:fldCharType="separate"/>
      </w:r>
      <w:r>
        <w:rPr>
          <w:noProof/>
        </w:rPr>
        <w:t>247</w:t>
      </w:r>
      <w:r>
        <w:rPr>
          <w:noProof/>
        </w:rPr>
        <w:fldChar w:fldCharType="end"/>
      </w:r>
    </w:p>
    <w:p w14:paraId="42B659D6" w14:textId="49CC912D"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8.2.3.5.1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69013F">
        <w:rPr>
          <w:i/>
          <w:noProof/>
        </w:rPr>
        <w:t>BS type 1-O</w:t>
      </w:r>
      <w:r>
        <w:rPr>
          <w:noProof/>
        </w:rPr>
        <w:tab/>
      </w:r>
      <w:r>
        <w:rPr>
          <w:noProof/>
        </w:rPr>
        <w:fldChar w:fldCharType="begin"/>
      </w:r>
      <w:r>
        <w:rPr>
          <w:noProof/>
        </w:rPr>
        <w:instrText xml:space="preserve"> PAGEREF _Toc176783680 \h </w:instrText>
      </w:r>
      <w:r>
        <w:rPr>
          <w:noProof/>
        </w:rPr>
      </w:r>
      <w:r>
        <w:rPr>
          <w:noProof/>
        </w:rPr>
        <w:fldChar w:fldCharType="separate"/>
      </w:r>
      <w:r>
        <w:rPr>
          <w:noProof/>
        </w:rPr>
        <w:t>247</w:t>
      </w:r>
      <w:r>
        <w:rPr>
          <w:noProof/>
        </w:rPr>
        <w:fldChar w:fldCharType="end"/>
      </w:r>
    </w:p>
    <w:p w14:paraId="68A14320" w14:textId="1D0619FB"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8.2.3.5.2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69013F">
        <w:rPr>
          <w:i/>
          <w:noProof/>
        </w:rPr>
        <w:t>BS type 2-O</w:t>
      </w:r>
      <w:r>
        <w:rPr>
          <w:noProof/>
        </w:rPr>
        <w:tab/>
      </w:r>
      <w:r>
        <w:rPr>
          <w:noProof/>
        </w:rPr>
        <w:fldChar w:fldCharType="begin"/>
      </w:r>
      <w:r>
        <w:rPr>
          <w:noProof/>
        </w:rPr>
        <w:instrText xml:space="preserve"> PAGEREF _Toc176783681 \h </w:instrText>
      </w:r>
      <w:r>
        <w:rPr>
          <w:noProof/>
        </w:rPr>
      </w:r>
      <w:r>
        <w:rPr>
          <w:noProof/>
        </w:rPr>
        <w:fldChar w:fldCharType="separate"/>
      </w:r>
      <w:r>
        <w:rPr>
          <w:noProof/>
        </w:rPr>
        <w:t>248</w:t>
      </w:r>
      <w:r>
        <w:rPr>
          <w:noProof/>
        </w:rPr>
        <w:fldChar w:fldCharType="end"/>
      </w:r>
    </w:p>
    <w:p w14:paraId="0D992168" w14:textId="60266A8C"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PUSCH for high speed train</w:t>
      </w:r>
      <w:r>
        <w:rPr>
          <w:noProof/>
        </w:rPr>
        <w:tab/>
      </w:r>
      <w:r>
        <w:rPr>
          <w:noProof/>
        </w:rPr>
        <w:fldChar w:fldCharType="begin"/>
      </w:r>
      <w:r>
        <w:rPr>
          <w:noProof/>
        </w:rPr>
        <w:instrText xml:space="preserve"> PAGEREF _Toc176783682 \h </w:instrText>
      </w:r>
      <w:r>
        <w:rPr>
          <w:noProof/>
        </w:rPr>
      </w:r>
      <w:r>
        <w:rPr>
          <w:noProof/>
        </w:rPr>
        <w:fldChar w:fldCharType="separate"/>
      </w:r>
      <w:r>
        <w:rPr>
          <w:noProof/>
        </w:rPr>
        <w:t>249</w:t>
      </w:r>
      <w:r>
        <w:rPr>
          <w:noProof/>
        </w:rPr>
        <w:fldChar w:fldCharType="end"/>
      </w:r>
    </w:p>
    <w:p w14:paraId="46A35325" w14:textId="755AD44D"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_Toc176783683 \h </w:instrText>
      </w:r>
      <w:r>
        <w:rPr>
          <w:noProof/>
        </w:rPr>
      </w:r>
      <w:r>
        <w:rPr>
          <w:noProof/>
        </w:rPr>
        <w:fldChar w:fldCharType="separate"/>
      </w:r>
      <w:r>
        <w:rPr>
          <w:noProof/>
        </w:rPr>
        <w:t>249</w:t>
      </w:r>
      <w:r>
        <w:rPr>
          <w:noProof/>
        </w:rPr>
        <w:fldChar w:fldCharType="end"/>
      </w:r>
    </w:p>
    <w:p w14:paraId="02B98D69" w14:textId="2F56814B"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_Toc176783684 \h </w:instrText>
      </w:r>
      <w:r>
        <w:rPr>
          <w:noProof/>
        </w:rPr>
      </w:r>
      <w:r>
        <w:rPr>
          <w:noProof/>
        </w:rPr>
        <w:fldChar w:fldCharType="separate"/>
      </w:r>
      <w:r>
        <w:rPr>
          <w:noProof/>
        </w:rPr>
        <w:t>249</w:t>
      </w:r>
      <w:r>
        <w:rPr>
          <w:noProof/>
        </w:rPr>
        <w:fldChar w:fldCharType="end"/>
      </w:r>
    </w:p>
    <w:p w14:paraId="237295E4" w14:textId="78F47E31"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_Toc176783685 \h </w:instrText>
      </w:r>
      <w:r>
        <w:rPr>
          <w:noProof/>
        </w:rPr>
      </w:r>
      <w:r>
        <w:rPr>
          <w:noProof/>
        </w:rPr>
        <w:fldChar w:fldCharType="separate"/>
      </w:r>
      <w:r>
        <w:rPr>
          <w:noProof/>
        </w:rPr>
        <w:t>249</w:t>
      </w:r>
      <w:r>
        <w:rPr>
          <w:noProof/>
        </w:rPr>
        <w:fldChar w:fldCharType="end"/>
      </w:r>
    </w:p>
    <w:p w14:paraId="7DED0DC4" w14:textId="6CD121EE"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8.2.4.4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_Toc176783686 \h </w:instrText>
      </w:r>
      <w:r>
        <w:rPr>
          <w:noProof/>
        </w:rPr>
      </w:r>
      <w:r>
        <w:rPr>
          <w:noProof/>
        </w:rPr>
        <w:fldChar w:fldCharType="separate"/>
      </w:r>
      <w:r>
        <w:rPr>
          <w:noProof/>
        </w:rPr>
        <w:t>249</w:t>
      </w:r>
      <w:r>
        <w:rPr>
          <w:noProof/>
        </w:rPr>
        <w:fldChar w:fldCharType="end"/>
      </w:r>
    </w:p>
    <w:p w14:paraId="0A36030E" w14:textId="7F6E284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8.2.4.4.1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_Toc176783687 \h </w:instrText>
      </w:r>
      <w:r>
        <w:rPr>
          <w:noProof/>
        </w:rPr>
      </w:r>
      <w:r>
        <w:rPr>
          <w:noProof/>
        </w:rPr>
        <w:fldChar w:fldCharType="separate"/>
      </w:r>
      <w:r>
        <w:rPr>
          <w:noProof/>
        </w:rPr>
        <w:t>249</w:t>
      </w:r>
      <w:r>
        <w:rPr>
          <w:noProof/>
        </w:rPr>
        <w:fldChar w:fldCharType="end"/>
      </w:r>
    </w:p>
    <w:p w14:paraId="551FE476" w14:textId="22970F2D"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_Toc176783688 \h </w:instrText>
      </w:r>
      <w:r>
        <w:rPr>
          <w:noProof/>
        </w:rPr>
      </w:r>
      <w:r>
        <w:rPr>
          <w:noProof/>
        </w:rPr>
        <w:fldChar w:fldCharType="separate"/>
      </w:r>
      <w:r>
        <w:rPr>
          <w:noProof/>
        </w:rPr>
        <w:t>250</w:t>
      </w:r>
      <w:r>
        <w:rPr>
          <w:noProof/>
        </w:rPr>
        <w:fldChar w:fldCharType="end"/>
      </w:r>
    </w:p>
    <w:p w14:paraId="438C5B6F" w14:textId="17A355EE"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8.2.4.5</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69013F">
        <w:rPr>
          <w:i/>
          <w:iCs/>
          <w:noProof/>
        </w:rPr>
        <w:t>BS Type 1-O</w:t>
      </w:r>
      <w:r>
        <w:rPr>
          <w:noProof/>
        </w:rPr>
        <w:tab/>
      </w:r>
      <w:r>
        <w:rPr>
          <w:noProof/>
        </w:rPr>
        <w:fldChar w:fldCharType="begin"/>
      </w:r>
      <w:r>
        <w:rPr>
          <w:noProof/>
        </w:rPr>
        <w:instrText xml:space="preserve"> PAGEREF _Toc176783689 \h </w:instrText>
      </w:r>
      <w:r>
        <w:rPr>
          <w:noProof/>
        </w:rPr>
      </w:r>
      <w:r>
        <w:rPr>
          <w:noProof/>
        </w:rPr>
        <w:fldChar w:fldCharType="separate"/>
      </w:r>
      <w:r>
        <w:rPr>
          <w:noProof/>
        </w:rPr>
        <w:t>252</w:t>
      </w:r>
      <w:r>
        <w:rPr>
          <w:noProof/>
        </w:rPr>
        <w:fldChar w:fldCharType="end"/>
      </w:r>
    </w:p>
    <w:p w14:paraId="7A9C7F9F" w14:textId="24963436"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8.2.4.6</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69013F">
        <w:rPr>
          <w:i/>
          <w:iCs/>
          <w:noProof/>
        </w:rPr>
        <w:t>BS Type 2-O</w:t>
      </w:r>
      <w:r>
        <w:rPr>
          <w:noProof/>
        </w:rPr>
        <w:tab/>
      </w:r>
      <w:r>
        <w:rPr>
          <w:noProof/>
        </w:rPr>
        <w:fldChar w:fldCharType="begin"/>
      </w:r>
      <w:r>
        <w:rPr>
          <w:noProof/>
        </w:rPr>
        <w:instrText xml:space="preserve"> PAGEREF _Toc176783690 \h </w:instrText>
      </w:r>
      <w:r>
        <w:rPr>
          <w:noProof/>
        </w:rPr>
      </w:r>
      <w:r>
        <w:rPr>
          <w:noProof/>
        </w:rPr>
        <w:fldChar w:fldCharType="separate"/>
      </w:r>
      <w:r>
        <w:rPr>
          <w:noProof/>
        </w:rPr>
        <w:t>254</w:t>
      </w:r>
      <w:r>
        <w:rPr>
          <w:noProof/>
        </w:rPr>
        <w:fldChar w:fldCharType="end"/>
      </w:r>
    </w:p>
    <w:p w14:paraId="60D8EFD8" w14:textId="0802E9A9"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w:t>
      </w:r>
      <w:r>
        <w:rPr>
          <w:noProof/>
          <w:lang w:eastAsia="zh-CN"/>
        </w:rPr>
        <w:t>UL timing adjustment</w:t>
      </w:r>
      <w:r>
        <w:rPr>
          <w:noProof/>
        </w:rPr>
        <w:tab/>
      </w:r>
      <w:r>
        <w:rPr>
          <w:noProof/>
        </w:rPr>
        <w:fldChar w:fldCharType="begin"/>
      </w:r>
      <w:r>
        <w:rPr>
          <w:noProof/>
        </w:rPr>
        <w:instrText xml:space="preserve"> PAGEREF _Toc176783691 \h </w:instrText>
      </w:r>
      <w:r>
        <w:rPr>
          <w:noProof/>
        </w:rPr>
      </w:r>
      <w:r>
        <w:rPr>
          <w:noProof/>
        </w:rPr>
        <w:fldChar w:fldCharType="separate"/>
      </w:r>
      <w:r>
        <w:rPr>
          <w:noProof/>
        </w:rPr>
        <w:t>254</w:t>
      </w:r>
      <w:r>
        <w:rPr>
          <w:noProof/>
        </w:rPr>
        <w:fldChar w:fldCharType="end"/>
      </w:r>
    </w:p>
    <w:p w14:paraId="7D761FAF" w14:textId="0A88BBAF"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_Toc176783692 \h </w:instrText>
      </w:r>
      <w:r>
        <w:rPr>
          <w:noProof/>
        </w:rPr>
      </w:r>
      <w:r>
        <w:rPr>
          <w:noProof/>
        </w:rPr>
        <w:fldChar w:fldCharType="separate"/>
      </w:r>
      <w:r>
        <w:rPr>
          <w:noProof/>
        </w:rPr>
        <w:t>254</w:t>
      </w:r>
      <w:r>
        <w:rPr>
          <w:noProof/>
        </w:rPr>
        <w:fldChar w:fldCharType="end"/>
      </w:r>
    </w:p>
    <w:p w14:paraId="37AA8432" w14:textId="4519F682"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_Toc176783693 \h </w:instrText>
      </w:r>
      <w:r>
        <w:rPr>
          <w:noProof/>
        </w:rPr>
      </w:r>
      <w:r>
        <w:rPr>
          <w:noProof/>
        </w:rPr>
        <w:fldChar w:fldCharType="separate"/>
      </w:r>
      <w:r>
        <w:rPr>
          <w:noProof/>
        </w:rPr>
        <w:t>255</w:t>
      </w:r>
      <w:r>
        <w:rPr>
          <w:noProof/>
        </w:rPr>
        <w:fldChar w:fldCharType="end"/>
      </w:r>
    </w:p>
    <w:p w14:paraId="239E4350" w14:textId="681C014A"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_Toc176783694 \h </w:instrText>
      </w:r>
      <w:r>
        <w:rPr>
          <w:noProof/>
        </w:rPr>
      </w:r>
      <w:r>
        <w:rPr>
          <w:noProof/>
        </w:rPr>
        <w:fldChar w:fldCharType="separate"/>
      </w:r>
      <w:r>
        <w:rPr>
          <w:noProof/>
        </w:rPr>
        <w:t>255</w:t>
      </w:r>
      <w:r>
        <w:rPr>
          <w:noProof/>
        </w:rPr>
        <w:fldChar w:fldCharType="end"/>
      </w:r>
    </w:p>
    <w:p w14:paraId="0989230A" w14:textId="7BCDCE6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_Toc176783695 \h </w:instrText>
      </w:r>
      <w:r>
        <w:rPr>
          <w:noProof/>
        </w:rPr>
      </w:r>
      <w:r>
        <w:rPr>
          <w:noProof/>
        </w:rPr>
        <w:fldChar w:fldCharType="separate"/>
      </w:r>
      <w:r>
        <w:rPr>
          <w:noProof/>
        </w:rPr>
        <w:t>255</w:t>
      </w:r>
      <w:r>
        <w:rPr>
          <w:noProof/>
        </w:rPr>
        <w:fldChar w:fldCharType="end"/>
      </w:r>
    </w:p>
    <w:p w14:paraId="6D11FB57" w14:textId="538C43E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_Toc176783696 \h </w:instrText>
      </w:r>
      <w:r>
        <w:rPr>
          <w:noProof/>
        </w:rPr>
      </w:r>
      <w:r>
        <w:rPr>
          <w:noProof/>
        </w:rPr>
        <w:fldChar w:fldCharType="separate"/>
      </w:r>
      <w:r>
        <w:rPr>
          <w:noProof/>
        </w:rPr>
        <w:t>255</w:t>
      </w:r>
      <w:r>
        <w:rPr>
          <w:noProof/>
        </w:rPr>
        <w:fldChar w:fldCharType="end"/>
      </w:r>
    </w:p>
    <w:p w14:paraId="65E42819" w14:textId="0E102B8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_Toc176783697 \h </w:instrText>
      </w:r>
      <w:r>
        <w:rPr>
          <w:noProof/>
        </w:rPr>
      </w:r>
      <w:r>
        <w:rPr>
          <w:noProof/>
        </w:rPr>
        <w:fldChar w:fldCharType="separate"/>
      </w:r>
      <w:r>
        <w:rPr>
          <w:noProof/>
        </w:rPr>
        <w:t>255</w:t>
      </w:r>
      <w:r>
        <w:rPr>
          <w:noProof/>
        </w:rPr>
        <w:fldChar w:fldCharType="end"/>
      </w:r>
    </w:p>
    <w:p w14:paraId="7CE32BB5" w14:textId="77D46614"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lang w:eastAsia="zh-CN"/>
        </w:rPr>
        <w:t xml:space="preserve"> for High Speed Train </w:t>
      </w:r>
      <w:r w:rsidRPr="0069013F">
        <w:rPr>
          <w:i/>
          <w:noProof/>
          <w:lang w:eastAsia="zh-CN"/>
        </w:rPr>
        <w:t>for BS type 1-O</w:t>
      </w:r>
      <w:r>
        <w:rPr>
          <w:noProof/>
        </w:rPr>
        <w:tab/>
      </w:r>
      <w:r>
        <w:rPr>
          <w:noProof/>
        </w:rPr>
        <w:fldChar w:fldCharType="begin"/>
      </w:r>
      <w:r>
        <w:rPr>
          <w:noProof/>
        </w:rPr>
        <w:instrText xml:space="preserve"> PAGEREF _Toc176783698 \h </w:instrText>
      </w:r>
      <w:r>
        <w:rPr>
          <w:noProof/>
        </w:rPr>
      </w:r>
      <w:r>
        <w:rPr>
          <w:noProof/>
        </w:rPr>
        <w:fldChar w:fldCharType="separate"/>
      </w:r>
      <w:r>
        <w:rPr>
          <w:noProof/>
        </w:rPr>
        <w:t>258</w:t>
      </w:r>
      <w:r>
        <w:rPr>
          <w:noProof/>
        </w:rPr>
        <w:fldChar w:fldCharType="end"/>
      </w:r>
    </w:p>
    <w:p w14:paraId="3210BCC9" w14:textId="1B36910D"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.5</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lang w:eastAsia="zh-CN"/>
        </w:rPr>
        <w:t xml:space="preserve"> for High Speed Train </w:t>
      </w:r>
      <w:r w:rsidRPr="0069013F">
        <w:rPr>
          <w:i/>
          <w:noProof/>
          <w:lang w:eastAsia="zh-CN"/>
        </w:rPr>
        <w:t>for BS type 2-O</w:t>
      </w:r>
      <w:r>
        <w:rPr>
          <w:noProof/>
        </w:rPr>
        <w:tab/>
      </w:r>
      <w:r>
        <w:rPr>
          <w:noProof/>
        </w:rPr>
        <w:fldChar w:fldCharType="begin"/>
      </w:r>
      <w:r>
        <w:rPr>
          <w:noProof/>
        </w:rPr>
        <w:instrText xml:space="preserve"> PAGEREF _Toc176783699 \h </w:instrText>
      </w:r>
      <w:r>
        <w:rPr>
          <w:noProof/>
        </w:rPr>
      </w:r>
      <w:r>
        <w:rPr>
          <w:noProof/>
        </w:rPr>
        <w:fldChar w:fldCharType="separate"/>
      </w:r>
      <w:r>
        <w:rPr>
          <w:noProof/>
        </w:rPr>
        <w:t>259</w:t>
      </w:r>
      <w:r>
        <w:rPr>
          <w:noProof/>
        </w:rPr>
        <w:fldChar w:fldCharType="end"/>
      </w:r>
    </w:p>
    <w:p w14:paraId="47273293" w14:textId="5754DF5A"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lang w:eastAsia="zh-CN"/>
        </w:rPr>
        <w:t xml:space="preserve"> for Normal Mode</w:t>
      </w:r>
      <w:r>
        <w:rPr>
          <w:noProof/>
        </w:rPr>
        <w:tab/>
      </w:r>
      <w:r>
        <w:rPr>
          <w:noProof/>
        </w:rPr>
        <w:fldChar w:fldCharType="begin"/>
      </w:r>
      <w:r>
        <w:rPr>
          <w:noProof/>
        </w:rPr>
        <w:instrText xml:space="preserve"> PAGEREF _Toc176783700 \h </w:instrText>
      </w:r>
      <w:r>
        <w:rPr>
          <w:noProof/>
        </w:rPr>
      </w:r>
      <w:r>
        <w:rPr>
          <w:noProof/>
        </w:rPr>
        <w:fldChar w:fldCharType="separate"/>
      </w:r>
      <w:r>
        <w:rPr>
          <w:noProof/>
        </w:rPr>
        <w:t>259</w:t>
      </w:r>
      <w:r>
        <w:rPr>
          <w:noProof/>
        </w:rPr>
        <w:fldChar w:fldCharType="end"/>
      </w:r>
    </w:p>
    <w:p w14:paraId="45CC1D26" w14:textId="3574CD7C"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sidRPr="0069013F">
        <w:rPr>
          <w:rFonts w:eastAsia="SimSun"/>
          <w:noProof/>
        </w:rPr>
        <w:t>8.2.6</w:t>
      </w:r>
      <w:r>
        <w:rPr>
          <w:rFonts w:asciiTheme="minorHAnsi" w:eastAsiaTheme="minorEastAsia" w:hAnsiTheme="minorHAnsi" w:cstheme="minorBidi"/>
          <w:noProof/>
          <w:kern w:val="2"/>
          <w:sz w:val="24"/>
          <w:szCs w:val="24"/>
          <w:lang w:eastAsia="en-GB"/>
          <w14:ligatures w14:val="standardContextual"/>
        </w:rPr>
        <w:tab/>
      </w:r>
      <w:r w:rsidRPr="0069013F">
        <w:rPr>
          <w:rFonts w:eastAsia="SimSun"/>
          <w:noProof/>
        </w:rPr>
        <w:t>Perf</w:t>
      </w:r>
      <w:r>
        <w:rPr>
          <w:noProof/>
        </w:rPr>
        <w:t xml:space="preserve">ormance requirements for PUSCH </w:t>
      </w:r>
      <w:r>
        <w:rPr>
          <w:noProof/>
          <w:lang w:eastAsia="zh-CN"/>
        </w:rPr>
        <w:t>with 0.001% BLER</w:t>
      </w:r>
      <w:r>
        <w:rPr>
          <w:noProof/>
        </w:rPr>
        <w:tab/>
      </w:r>
      <w:r>
        <w:rPr>
          <w:noProof/>
        </w:rPr>
        <w:fldChar w:fldCharType="begin"/>
      </w:r>
      <w:r>
        <w:rPr>
          <w:noProof/>
        </w:rPr>
        <w:instrText xml:space="preserve"> PAGEREF _Toc176783701 \h </w:instrText>
      </w:r>
      <w:r>
        <w:rPr>
          <w:noProof/>
        </w:rPr>
      </w:r>
      <w:r>
        <w:rPr>
          <w:noProof/>
        </w:rPr>
        <w:fldChar w:fldCharType="separate"/>
      </w:r>
      <w:r>
        <w:rPr>
          <w:noProof/>
        </w:rPr>
        <w:t>259</w:t>
      </w:r>
      <w:r>
        <w:rPr>
          <w:noProof/>
        </w:rPr>
        <w:fldChar w:fldCharType="end"/>
      </w:r>
    </w:p>
    <w:p w14:paraId="42871C49" w14:textId="432D351B"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_Toc176783702 \h </w:instrText>
      </w:r>
      <w:r>
        <w:rPr>
          <w:noProof/>
        </w:rPr>
      </w:r>
      <w:r>
        <w:rPr>
          <w:noProof/>
        </w:rPr>
        <w:fldChar w:fldCharType="separate"/>
      </w:r>
      <w:r>
        <w:rPr>
          <w:noProof/>
        </w:rPr>
        <w:t>259</w:t>
      </w:r>
      <w:r>
        <w:rPr>
          <w:noProof/>
        </w:rPr>
        <w:fldChar w:fldCharType="end"/>
      </w:r>
    </w:p>
    <w:p w14:paraId="5455026C" w14:textId="3026562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_Toc176783703 \h </w:instrText>
      </w:r>
      <w:r>
        <w:rPr>
          <w:noProof/>
        </w:rPr>
      </w:r>
      <w:r>
        <w:rPr>
          <w:noProof/>
        </w:rPr>
        <w:fldChar w:fldCharType="separate"/>
      </w:r>
      <w:r>
        <w:rPr>
          <w:noProof/>
        </w:rPr>
        <w:t>260</w:t>
      </w:r>
      <w:r>
        <w:rPr>
          <w:noProof/>
        </w:rPr>
        <w:fldChar w:fldCharType="end"/>
      </w:r>
    </w:p>
    <w:p w14:paraId="5C4AC445" w14:textId="0F0A2230"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_Toc176783704 \h </w:instrText>
      </w:r>
      <w:r>
        <w:rPr>
          <w:noProof/>
        </w:rPr>
      </w:r>
      <w:r>
        <w:rPr>
          <w:noProof/>
        </w:rPr>
        <w:fldChar w:fldCharType="separate"/>
      </w:r>
      <w:r>
        <w:rPr>
          <w:noProof/>
        </w:rPr>
        <w:t>260</w:t>
      </w:r>
      <w:r>
        <w:rPr>
          <w:noProof/>
        </w:rPr>
        <w:fldChar w:fldCharType="end"/>
      </w:r>
    </w:p>
    <w:p w14:paraId="3B587F81" w14:textId="1171002A"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_Toc176783705 \h </w:instrText>
      </w:r>
      <w:r>
        <w:rPr>
          <w:noProof/>
        </w:rPr>
      </w:r>
      <w:r>
        <w:rPr>
          <w:noProof/>
        </w:rPr>
        <w:fldChar w:fldCharType="separate"/>
      </w:r>
      <w:r>
        <w:rPr>
          <w:noProof/>
        </w:rPr>
        <w:t>260</w:t>
      </w:r>
      <w:r>
        <w:rPr>
          <w:noProof/>
        </w:rPr>
        <w:fldChar w:fldCharType="end"/>
      </w:r>
    </w:p>
    <w:p w14:paraId="4D205C0B" w14:textId="7F605F2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_Toc176783706 \h </w:instrText>
      </w:r>
      <w:r>
        <w:rPr>
          <w:noProof/>
        </w:rPr>
      </w:r>
      <w:r>
        <w:rPr>
          <w:noProof/>
        </w:rPr>
        <w:fldChar w:fldCharType="separate"/>
      </w:r>
      <w:r>
        <w:rPr>
          <w:noProof/>
        </w:rPr>
        <w:t>260</w:t>
      </w:r>
      <w:r>
        <w:rPr>
          <w:noProof/>
        </w:rPr>
        <w:fldChar w:fldCharType="end"/>
      </w:r>
    </w:p>
    <w:p w14:paraId="6D77E637" w14:textId="767E87E7"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8.2.6.4.2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_Toc176783707 \h </w:instrText>
      </w:r>
      <w:r>
        <w:rPr>
          <w:noProof/>
        </w:rPr>
      </w:r>
      <w:r>
        <w:rPr>
          <w:noProof/>
        </w:rPr>
        <w:fldChar w:fldCharType="separate"/>
      </w:r>
      <w:r>
        <w:rPr>
          <w:noProof/>
        </w:rPr>
        <w:t>260</w:t>
      </w:r>
      <w:r>
        <w:rPr>
          <w:noProof/>
        </w:rPr>
        <w:fldChar w:fldCharType="end"/>
      </w:r>
    </w:p>
    <w:p w14:paraId="2BC7AC1D" w14:textId="615F580E"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_Toc176783708 \h </w:instrText>
      </w:r>
      <w:r>
        <w:rPr>
          <w:noProof/>
        </w:rPr>
      </w:r>
      <w:r>
        <w:rPr>
          <w:noProof/>
        </w:rPr>
        <w:fldChar w:fldCharType="separate"/>
      </w:r>
      <w:r>
        <w:rPr>
          <w:noProof/>
        </w:rPr>
        <w:t>261</w:t>
      </w:r>
      <w:r>
        <w:rPr>
          <w:noProof/>
        </w:rPr>
        <w:fldChar w:fldCharType="end"/>
      </w:r>
    </w:p>
    <w:p w14:paraId="2622B02D" w14:textId="5356274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8.2.6.</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9013F">
        <w:rPr>
          <w:rFonts w:cs="Arial"/>
          <w:noProof/>
        </w:rPr>
        <w:t xml:space="preserve">Test </w:t>
      </w:r>
      <w:r w:rsidRPr="0069013F">
        <w:rPr>
          <w:rFonts w:cs="Arial"/>
          <w:noProof/>
          <w:lang w:eastAsia="zh-CN"/>
        </w:rPr>
        <w:t>r</w:t>
      </w:r>
      <w:r w:rsidRPr="0069013F">
        <w:rPr>
          <w:rFonts w:cs="Arial"/>
          <w:noProof/>
        </w:rPr>
        <w:t xml:space="preserve">equirement for </w:t>
      </w:r>
      <w:r w:rsidRPr="0069013F">
        <w:rPr>
          <w:rFonts w:cs="Arial"/>
          <w:i/>
          <w:iCs/>
          <w:noProof/>
        </w:rPr>
        <w:t>BS type 1-O</w:t>
      </w:r>
      <w:r>
        <w:rPr>
          <w:noProof/>
        </w:rPr>
        <w:tab/>
      </w:r>
      <w:r>
        <w:rPr>
          <w:noProof/>
        </w:rPr>
        <w:fldChar w:fldCharType="begin"/>
      </w:r>
      <w:r>
        <w:rPr>
          <w:noProof/>
        </w:rPr>
        <w:instrText xml:space="preserve"> PAGEREF _Toc176783709 \h </w:instrText>
      </w:r>
      <w:r>
        <w:rPr>
          <w:noProof/>
        </w:rPr>
      </w:r>
      <w:r>
        <w:rPr>
          <w:noProof/>
        </w:rPr>
        <w:fldChar w:fldCharType="separate"/>
      </w:r>
      <w:r>
        <w:rPr>
          <w:noProof/>
        </w:rPr>
        <w:t>261</w:t>
      </w:r>
      <w:r>
        <w:rPr>
          <w:noProof/>
        </w:rPr>
        <w:fldChar w:fldCharType="end"/>
      </w:r>
    </w:p>
    <w:p w14:paraId="1BCD6772" w14:textId="53FDE3BB"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sidRPr="0069013F">
        <w:rPr>
          <w:rFonts w:eastAsia="SimSun"/>
          <w:noProof/>
        </w:rPr>
        <w:t>8.2.7</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repetition Type A</w:t>
      </w:r>
      <w:r>
        <w:rPr>
          <w:noProof/>
        </w:rPr>
        <w:tab/>
      </w:r>
      <w:r>
        <w:rPr>
          <w:noProof/>
        </w:rPr>
        <w:fldChar w:fldCharType="begin"/>
      </w:r>
      <w:r>
        <w:rPr>
          <w:noProof/>
        </w:rPr>
        <w:instrText xml:space="preserve"> PAGEREF _Toc176783710 \h </w:instrText>
      </w:r>
      <w:r>
        <w:rPr>
          <w:noProof/>
        </w:rPr>
      </w:r>
      <w:r>
        <w:rPr>
          <w:noProof/>
        </w:rPr>
        <w:fldChar w:fldCharType="separate"/>
      </w:r>
      <w:r>
        <w:rPr>
          <w:noProof/>
        </w:rPr>
        <w:t>263</w:t>
      </w:r>
      <w:r>
        <w:rPr>
          <w:noProof/>
        </w:rPr>
        <w:fldChar w:fldCharType="end"/>
      </w:r>
    </w:p>
    <w:p w14:paraId="320643A0" w14:textId="23322344"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8.2.7.1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_Toc176783711 \h </w:instrText>
      </w:r>
      <w:r>
        <w:rPr>
          <w:noProof/>
        </w:rPr>
      </w:r>
      <w:r>
        <w:rPr>
          <w:noProof/>
        </w:rPr>
        <w:fldChar w:fldCharType="separate"/>
      </w:r>
      <w:r>
        <w:rPr>
          <w:noProof/>
        </w:rPr>
        <w:t>263</w:t>
      </w:r>
      <w:r>
        <w:rPr>
          <w:noProof/>
        </w:rPr>
        <w:fldChar w:fldCharType="end"/>
      </w:r>
    </w:p>
    <w:p w14:paraId="355D2858" w14:textId="7CA0D791"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8.2.7.2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_Toc176783712 \h </w:instrText>
      </w:r>
      <w:r>
        <w:rPr>
          <w:noProof/>
        </w:rPr>
      </w:r>
      <w:r>
        <w:rPr>
          <w:noProof/>
        </w:rPr>
        <w:fldChar w:fldCharType="separate"/>
      </w:r>
      <w:r>
        <w:rPr>
          <w:noProof/>
        </w:rPr>
        <w:t>263</w:t>
      </w:r>
      <w:r>
        <w:rPr>
          <w:noProof/>
        </w:rPr>
        <w:fldChar w:fldCharType="end"/>
      </w:r>
    </w:p>
    <w:p w14:paraId="51E17BEE" w14:textId="1CB5CE4B"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8.2.7.3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_Toc176783713 \h </w:instrText>
      </w:r>
      <w:r>
        <w:rPr>
          <w:noProof/>
        </w:rPr>
      </w:r>
      <w:r>
        <w:rPr>
          <w:noProof/>
        </w:rPr>
        <w:fldChar w:fldCharType="separate"/>
      </w:r>
      <w:r>
        <w:rPr>
          <w:noProof/>
        </w:rPr>
        <w:t>263</w:t>
      </w:r>
      <w:r>
        <w:rPr>
          <w:noProof/>
        </w:rPr>
        <w:fldChar w:fldCharType="end"/>
      </w:r>
    </w:p>
    <w:p w14:paraId="525C29A2" w14:textId="500475E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8.2.7.4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_Toc176783714 \h </w:instrText>
      </w:r>
      <w:r>
        <w:rPr>
          <w:noProof/>
        </w:rPr>
      </w:r>
      <w:r>
        <w:rPr>
          <w:noProof/>
        </w:rPr>
        <w:fldChar w:fldCharType="separate"/>
      </w:r>
      <w:r>
        <w:rPr>
          <w:noProof/>
        </w:rPr>
        <w:t>263</w:t>
      </w:r>
      <w:r>
        <w:rPr>
          <w:noProof/>
        </w:rPr>
        <w:fldChar w:fldCharType="end"/>
      </w:r>
    </w:p>
    <w:p w14:paraId="34B61354" w14:textId="41D073FD"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8.2.7.4.1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_Toc176783715 \h </w:instrText>
      </w:r>
      <w:r>
        <w:rPr>
          <w:noProof/>
        </w:rPr>
      </w:r>
      <w:r>
        <w:rPr>
          <w:noProof/>
        </w:rPr>
        <w:fldChar w:fldCharType="separate"/>
      </w:r>
      <w:r>
        <w:rPr>
          <w:noProof/>
        </w:rPr>
        <w:t>263</w:t>
      </w:r>
      <w:r>
        <w:rPr>
          <w:noProof/>
        </w:rPr>
        <w:fldChar w:fldCharType="end"/>
      </w:r>
    </w:p>
    <w:p w14:paraId="4810516F" w14:textId="123BC23B"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_Toc176783716 \h </w:instrText>
      </w:r>
      <w:r>
        <w:rPr>
          <w:noProof/>
        </w:rPr>
      </w:r>
      <w:r>
        <w:rPr>
          <w:noProof/>
        </w:rPr>
        <w:fldChar w:fldCharType="separate"/>
      </w:r>
      <w:r>
        <w:rPr>
          <w:noProof/>
        </w:rPr>
        <w:t>263</w:t>
      </w:r>
      <w:r>
        <w:rPr>
          <w:noProof/>
        </w:rPr>
        <w:fldChar w:fldCharType="end"/>
      </w:r>
    </w:p>
    <w:p w14:paraId="3510F9F3" w14:textId="2EE356BC"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8.2.7.5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_Toc176783717 \h </w:instrText>
      </w:r>
      <w:r>
        <w:rPr>
          <w:noProof/>
        </w:rPr>
      </w:r>
      <w:r>
        <w:rPr>
          <w:noProof/>
        </w:rPr>
        <w:fldChar w:fldCharType="separate"/>
      </w:r>
      <w:r>
        <w:rPr>
          <w:noProof/>
        </w:rPr>
        <w:t>265</w:t>
      </w:r>
      <w:r>
        <w:rPr>
          <w:noProof/>
        </w:rPr>
        <w:fldChar w:fldCharType="end"/>
      </w:r>
    </w:p>
    <w:p w14:paraId="6751A4F5" w14:textId="219A1FE9"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8.2.7.</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9013F">
        <w:rPr>
          <w:rFonts w:cs="Arial"/>
          <w:noProof/>
        </w:rPr>
        <w:t xml:space="preserve">Test </w:t>
      </w:r>
      <w:r w:rsidRPr="0069013F">
        <w:rPr>
          <w:rFonts w:cs="Arial"/>
          <w:noProof/>
          <w:lang w:eastAsia="zh-CN"/>
        </w:rPr>
        <w:t>r</w:t>
      </w:r>
      <w:r w:rsidRPr="0069013F">
        <w:rPr>
          <w:rFonts w:cs="Arial"/>
          <w:noProof/>
        </w:rPr>
        <w:t xml:space="preserve">equirement for </w:t>
      </w:r>
      <w:r w:rsidRPr="0069013F">
        <w:rPr>
          <w:rFonts w:cs="Arial"/>
          <w:i/>
          <w:iCs/>
          <w:noProof/>
        </w:rPr>
        <w:t>BS type 1-O</w:t>
      </w:r>
      <w:r>
        <w:rPr>
          <w:noProof/>
        </w:rPr>
        <w:tab/>
      </w:r>
      <w:r>
        <w:rPr>
          <w:noProof/>
        </w:rPr>
        <w:fldChar w:fldCharType="begin"/>
      </w:r>
      <w:r>
        <w:rPr>
          <w:noProof/>
        </w:rPr>
        <w:instrText xml:space="preserve"> PAGEREF _Toc176783718 \h </w:instrText>
      </w:r>
      <w:r>
        <w:rPr>
          <w:noProof/>
        </w:rPr>
      </w:r>
      <w:r>
        <w:rPr>
          <w:noProof/>
        </w:rPr>
        <w:fldChar w:fldCharType="separate"/>
      </w:r>
      <w:r>
        <w:rPr>
          <w:noProof/>
        </w:rPr>
        <w:t>265</w:t>
      </w:r>
      <w:r>
        <w:rPr>
          <w:noProof/>
        </w:rPr>
        <w:fldChar w:fldCharType="end"/>
      </w:r>
    </w:p>
    <w:p w14:paraId="4232485C" w14:textId="7E9C9AFE"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8.2.7.</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9013F">
        <w:rPr>
          <w:rFonts w:cs="Arial"/>
          <w:noProof/>
        </w:rPr>
        <w:t xml:space="preserve">Test </w:t>
      </w:r>
      <w:r w:rsidRPr="0069013F">
        <w:rPr>
          <w:rFonts w:cs="Arial"/>
          <w:noProof/>
          <w:lang w:eastAsia="zh-CN"/>
        </w:rPr>
        <w:t>r</w:t>
      </w:r>
      <w:r w:rsidRPr="0069013F">
        <w:rPr>
          <w:rFonts w:cs="Arial"/>
          <w:noProof/>
        </w:rPr>
        <w:t xml:space="preserve">equirement for </w:t>
      </w:r>
      <w:r w:rsidRPr="0069013F">
        <w:rPr>
          <w:rFonts w:cs="Arial"/>
          <w:i/>
          <w:iCs/>
          <w:noProof/>
        </w:rPr>
        <w:t>BS type 2-O</w:t>
      </w:r>
      <w:r>
        <w:rPr>
          <w:noProof/>
        </w:rPr>
        <w:tab/>
      </w:r>
      <w:r>
        <w:rPr>
          <w:noProof/>
        </w:rPr>
        <w:fldChar w:fldCharType="begin"/>
      </w:r>
      <w:r>
        <w:rPr>
          <w:noProof/>
        </w:rPr>
        <w:instrText xml:space="preserve"> PAGEREF _Toc176783719 \h </w:instrText>
      </w:r>
      <w:r>
        <w:rPr>
          <w:noProof/>
        </w:rPr>
      </w:r>
      <w:r>
        <w:rPr>
          <w:noProof/>
        </w:rPr>
        <w:fldChar w:fldCharType="separate"/>
      </w:r>
      <w:r>
        <w:rPr>
          <w:noProof/>
        </w:rPr>
        <w:t>267</w:t>
      </w:r>
      <w:r>
        <w:rPr>
          <w:noProof/>
        </w:rPr>
        <w:fldChar w:fldCharType="end"/>
      </w:r>
    </w:p>
    <w:p w14:paraId="1E0EC6D8" w14:textId="2D0B4451"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8.2.8.1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_Toc176783720 \h </w:instrText>
      </w:r>
      <w:r>
        <w:rPr>
          <w:noProof/>
        </w:rPr>
      </w:r>
      <w:r>
        <w:rPr>
          <w:noProof/>
        </w:rPr>
        <w:fldChar w:fldCharType="separate"/>
      </w:r>
      <w:r>
        <w:rPr>
          <w:noProof/>
        </w:rPr>
        <w:t>267</w:t>
      </w:r>
      <w:r>
        <w:rPr>
          <w:noProof/>
        </w:rPr>
        <w:fldChar w:fldCharType="end"/>
      </w:r>
    </w:p>
    <w:p w14:paraId="37EF02A5" w14:textId="6C803521"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8.2.8.2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_Toc176783721 \h </w:instrText>
      </w:r>
      <w:r>
        <w:rPr>
          <w:noProof/>
        </w:rPr>
      </w:r>
      <w:r>
        <w:rPr>
          <w:noProof/>
        </w:rPr>
        <w:fldChar w:fldCharType="separate"/>
      </w:r>
      <w:r>
        <w:rPr>
          <w:noProof/>
        </w:rPr>
        <w:t>268</w:t>
      </w:r>
      <w:r>
        <w:rPr>
          <w:noProof/>
        </w:rPr>
        <w:fldChar w:fldCharType="end"/>
      </w:r>
    </w:p>
    <w:p w14:paraId="674533EE" w14:textId="0729BBAC"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8.2.8.3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_Toc176783722 \h </w:instrText>
      </w:r>
      <w:r>
        <w:rPr>
          <w:noProof/>
        </w:rPr>
      </w:r>
      <w:r>
        <w:rPr>
          <w:noProof/>
        </w:rPr>
        <w:fldChar w:fldCharType="separate"/>
      </w:r>
      <w:r>
        <w:rPr>
          <w:noProof/>
        </w:rPr>
        <w:t>268</w:t>
      </w:r>
      <w:r>
        <w:rPr>
          <w:noProof/>
        </w:rPr>
        <w:fldChar w:fldCharType="end"/>
      </w:r>
    </w:p>
    <w:p w14:paraId="64E60FF2" w14:textId="45F0EC6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8.2.8.4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_Toc176783723 \h </w:instrText>
      </w:r>
      <w:r>
        <w:rPr>
          <w:noProof/>
        </w:rPr>
      </w:r>
      <w:r>
        <w:rPr>
          <w:noProof/>
        </w:rPr>
        <w:fldChar w:fldCharType="separate"/>
      </w:r>
      <w:r>
        <w:rPr>
          <w:noProof/>
        </w:rPr>
        <w:t>268</w:t>
      </w:r>
      <w:r>
        <w:rPr>
          <w:noProof/>
        </w:rPr>
        <w:fldChar w:fldCharType="end"/>
      </w:r>
    </w:p>
    <w:p w14:paraId="68FE92A0" w14:textId="750B3C89"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8.2.8.4.1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_Toc176783724 \h </w:instrText>
      </w:r>
      <w:r>
        <w:rPr>
          <w:noProof/>
        </w:rPr>
      </w:r>
      <w:r>
        <w:rPr>
          <w:noProof/>
        </w:rPr>
        <w:fldChar w:fldCharType="separate"/>
      </w:r>
      <w:r>
        <w:rPr>
          <w:noProof/>
        </w:rPr>
        <w:t>268</w:t>
      </w:r>
      <w:r>
        <w:rPr>
          <w:noProof/>
        </w:rPr>
        <w:fldChar w:fldCharType="end"/>
      </w:r>
    </w:p>
    <w:p w14:paraId="094BEA8E" w14:textId="46781B56"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8.2.8.4.2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_Toc176783725 \h </w:instrText>
      </w:r>
      <w:r>
        <w:rPr>
          <w:noProof/>
        </w:rPr>
      </w:r>
      <w:r>
        <w:rPr>
          <w:noProof/>
        </w:rPr>
        <w:fldChar w:fldCharType="separate"/>
      </w:r>
      <w:r>
        <w:rPr>
          <w:noProof/>
        </w:rPr>
        <w:t>268</w:t>
      </w:r>
      <w:r>
        <w:rPr>
          <w:noProof/>
        </w:rPr>
        <w:fldChar w:fldCharType="end"/>
      </w:r>
    </w:p>
    <w:p w14:paraId="407208AD" w14:textId="79D954CD"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8.2.8.5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_Toc176783726 \h </w:instrText>
      </w:r>
      <w:r>
        <w:rPr>
          <w:noProof/>
        </w:rPr>
      </w:r>
      <w:r>
        <w:rPr>
          <w:noProof/>
        </w:rPr>
        <w:fldChar w:fldCharType="separate"/>
      </w:r>
      <w:r>
        <w:rPr>
          <w:noProof/>
        </w:rPr>
        <w:t>270</w:t>
      </w:r>
      <w:r>
        <w:rPr>
          <w:noProof/>
        </w:rPr>
        <w:fldChar w:fldCharType="end"/>
      </w:r>
    </w:p>
    <w:p w14:paraId="71C3AC70" w14:textId="32CDC29B"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8.2.8.</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9013F">
        <w:rPr>
          <w:rFonts w:cs="Arial"/>
          <w:noProof/>
        </w:rPr>
        <w:t xml:space="preserve">Test </w:t>
      </w:r>
      <w:r w:rsidRPr="0069013F">
        <w:rPr>
          <w:rFonts w:cs="Arial"/>
          <w:noProof/>
          <w:lang w:eastAsia="zh-CN"/>
        </w:rPr>
        <w:t>r</w:t>
      </w:r>
      <w:r w:rsidRPr="0069013F">
        <w:rPr>
          <w:rFonts w:cs="Arial"/>
          <w:noProof/>
        </w:rPr>
        <w:t xml:space="preserve">equirement for </w:t>
      </w:r>
      <w:r w:rsidRPr="0069013F">
        <w:rPr>
          <w:rFonts w:cs="Arial"/>
          <w:i/>
          <w:iCs/>
          <w:noProof/>
        </w:rPr>
        <w:t>BS type 1-O</w:t>
      </w:r>
      <w:r>
        <w:rPr>
          <w:noProof/>
        </w:rPr>
        <w:tab/>
      </w:r>
      <w:r>
        <w:rPr>
          <w:noProof/>
        </w:rPr>
        <w:fldChar w:fldCharType="begin"/>
      </w:r>
      <w:r>
        <w:rPr>
          <w:noProof/>
        </w:rPr>
        <w:instrText xml:space="preserve"> PAGEREF _Toc176783727 \h </w:instrText>
      </w:r>
      <w:r>
        <w:rPr>
          <w:noProof/>
        </w:rPr>
      </w:r>
      <w:r>
        <w:rPr>
          <w:noProof/>
        </w:rPr>
        <w:fldChar w:fldCharType="separate"/>
      </w:r>
      <w:r>
        <w:rPr>
          <w:noProof/>
        </w:rPr>
        <w:t>270</w:t>
      </w:r>
      <w:r>
        <w:rPr>
          <w:noProof/>
        </w:rPr>
        <w:fldChar w:fldCharType="end"/>
      </w:r>
    </w:p>
    <w:p w14:paraId="7ABB2B7C" w14:textId="35C4FED7"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8.2.8.</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9013F">
        <w:rPr>
          <w:rFonts w:cs="Arial"/>
          <w:noProof/>
        </w:rPr>
        <w:t xml:space="preserve">Test </w:t>
      </w:r>
      <w:r w:rsidRPr="0069013F">
        <w:rPr>
          <w:rFonts w:cs="Arial"/>
          <w:noProof/>
          <w:lang w:eastAsia="zh-CN"/>
        </w:rPr>
        <w:t>r</w:t>
      </w:r>
      <w:r w:rsidRPr="0069013F">
        <w:rPr>
          <w:rFonts w:cs="Arial"/>
          <w:noProof/>
        </w:rPr>
        <w:t xml:space="preserve">equirement for </w:t>
      </w:r>
      <w:r w:rsidRPr="0069013F">
        <w:rPr>
          <w:rFonts w:cs="Arial"/>
          <w:i/>
          <w:iCs/>
          <w:noProof/>
        </w:rPr>
        <w:t>BS type 2-O</w:t>
      </w:r>
      <w:r>
        <w:rPr>
          <w:noProof/>
        </w:rPr>
        <w:tab/>
      </w:r>
      <w:r>
        <w:rPr>
          <w:noProof/>
        </w:rPr>
        <w:fldChar w:fldCharType="begin"/>
      </w:r>
      <w:r>
        <w:rPr>
          <w:noProof/>
        </w:rPr>
        <w:instrText xml:space="preserve"> PAGEREF _Toc176783728 \h </w:instrText>
      </w:r>
      <w:r>
        <w:rPr>
          <w:noProof/>
        </w:rPr>
      </w:r>
      <w:r>
        <w:rPr>
          <w:noProof/>
        </w:rPr>
        <w:fldChar w:fldCharType="separate"/>
      </w:r>
      <w:r>
        <w:rPr>
          <w:noProof/>
        </w:rPr>
        <w:t>271</w:t>
      </w:r>
      <w:r>
        <w:rPr>
          <w:noProof/>
        </w:rPr>
        <w:fldChar w:fldCharType="end"/>
      </w:r>
    </w:p>
    <w:p w14:paraId="79803C57" w14:textId="1EDD4773"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w:t>
      </w:r>
      <w:r>
        <w:rPr>
          <w:noProof/>
          <w:lang w:eastAsia="zh-CN"/>
        </w:rPr>
        <w:t>MsgA PUSCH</w:t>
      </w:r>
      <w:r>
        <w:rPr>
          <w:noProof/>
        </w:rPr>
        <w:tab/>
      </w:r>
      <w:r>
        <w:rPr>
          <w:noProof/>
        </w:rPr>
        <w:fldChar w:fldCharType="begin"/>
      </w:r>
      <w:r>
        <w:rPr>
          <w:noProof/>
        </w:rPr>
        <w:instrText xml:space="preserve"> PAGEREF _Toc176783729 \h </w:instrText>
      </w:r>
      <w:r>
        <w:rPr>
          <w:noProof/>
        </w:rPr>
      </w:r>
      <w:r>
        <w:rPr>
          <w:noProof/>
        </w:rPr>
        <w:fldChar w:fldCharType="separate"/>
      </w:r>
      <w:r>
        <w:rPr>
          <w:noProof/>
        </w:rPr>
        <w:t>272</w:t>
      </w:r>
      <w:r>
        <w:rPr>
          <w:noProof/>
        </w:rPr>
        <w:fldChar w:fldCharType="end"/>
      </w:r>
    </w:p>
    <w:p w14:paraId="4797BF08" w14:textId="35B9DBC4"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_Toc176783730 \h </w:instrText>
      </w:r>
      <w:r>
        <w:rPr>
          <w:noProof/>
        </w:rPr>
      </w:r>
      <w:r>
        <w:rPr>
          <w:noProof/>
        </w:rPr>
        <w:fldChar w:fldCharType="separate"/>
      </w:r>
      <w:r>
        <w:rPr>
          <w:noProof/>
        </w:rPr>
        <w:t>272</w:t>
      </w:r>
      <w:r>
        <w:rPr>
          <w:noProof/>
        </w:rPr>
        <w:fldChar w:fldCharType="end"/>
      </w:r>
    </w:p>
    <w:p w14:paraId="23885F43" w14:textId="70881993"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_Toc176783731 \h </w:instrText>
      </w:r>
      <w:r>
        <w:rPr>
          <w:noProof/>
        </w:rPr>
      </w:r>
      <w:r>
        <w:rPr>
          <w:noProof/>
        </w:rPr>
        <w:fldChar w:fldCharType="separate"/>
      </w:r>
      <w:r>
        <w:rPr>
          <w:noProof/>
        </w:rPr>
        <w:t>272</w:t>
      </w:r>
      <w:r>
        <w:rPr>
          <w:noProof/>
        </w:rPr>
        <w:fldChar w:fldCharType="end"/>
      </w:r>
    </w:p>
    <w:p w14:paraId="41BB6083" w14:textId="65D95DD5"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_Toc176783732 \h </w:instrText>
      </w:r>
      <w:r>
        <w:rPr>
          <w:noProof/>
        </w:rPr>
      </w:r>
      <w:r>
        <w:rPr>
          <w:noProof/>
        </w:rPr>
        <w:fldChar w:fldCharType="separate"/>
      </w:r>
      <w:r>
        <w:rPr>
          <w:noProof/>
        </w:rPr>
        <w:t>272</w:t>
      </w:r>
      <w:r>
        <w:rPr>
          <w:noProof/>
        </w:rPr>
        <w:fldChar w:fldCharType="end"/>
      </w:r>
    </w:p>
    <w:p w14:paraId="4C724CE4" w14:textId="109E9F21"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_Toc176783733 \h </w:instrText>
      </w:r>
      <w:r>
        <w:rPr>
          <w:noProof/>
        </w:rPr>
      </w:r>
      <w:r>
        <w:rPr>
          <w:noProof/>
        </w:rPr>
        <w:fldChar w:fldCharType="separate"/>
      </w:r>
      <w:r>
        <w:rPr>
          <w:noProof/>
        </w:rPr>
        <w:t>272</w:t>
      </w:r>
      <w:r>
        <w:rPr>
          <w:noProof/>
        </w:rPr>
        <w:fldChar w:fldCharType="end"/>
      </w:r>
    </w:p>
    <w:p w14:paraId="57FCB5B9" w14:textId="15590B90"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_Toc176783734 \h </w:instrText>
      </w:r>
      <w:r>
        <w:rPr>
          <w:noProof/>
        </w:rPr>
      </w:r>
      <w:r>
        <w:rPr>
          <w:noProof/>
        </w:rPr>
        <w:fldChar w:fldCharType="separate"/>
      </w:r>
      <w:r>
        <w:rPr>
          <w:noProof/>
        </w:rPr>
        <w:t>272</w:t>
      </w:r>
      <w:r>
        <w:rPr>
          <w:noProof/>
        </w:rPr>
        <w:fldChar w:fldCharType="end"/>
      </w:r>
    </w:p>
    <w:p w14:paraId="14D44D75" w14:textId="32293DAD"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_Toc176783735 \h </w:instrText>
      </w:r>
      <w:r>
        <w:rPr>
          <w:noProof/>
        </w:rPr>
      </w:r>
      <w:r>
        <w:rPr>
          <w:noProof/>
        </w:rPr>
        <w:fldChar w:fldCharType="separate"/>
      </w:r>
      <w:r>
        <w:rPr>
          <w:noProof/>
        </w:rPr>
        <w:t>272</w:t>
      </w:r>
      <w:r>
        <w:rPr>
          <w:noProof/>
        </w:rPr>
        <w:fldChar w:fldCharType="end"/>
      </w:r>
    </w:p>
    <w:p w14:paraId="2FAC2D6A" w14:textId="2DC93C0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_Toc176783736 \h </w:instrText>
      </w:r>
      <w:r>
        <w:rPr>
          <w:noProof/>
        </w:rPr>
      </w:r>
      <w:r>
        <w:rPr>
          <w:noProof/>
        </w:rPr>
        <w:fldChar w:fldCharType="separate"/>
      </w:r>
      <w:r>
        <w:rPr>
          <w:noProof/>
        </w:rPr>
        <w:t>275</w:t>
      </w:r>
      <w:r>
        <w:rPr>
          <w:noProof/>
        </w:rPr>
        <w:fldChar w:fldCharType="end"/>
      </w:r>
    </w:p>
    <w:p w14:paraId="7B56FFEA" w14:textId="373166A1"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8.2.9.5.1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69013F">
        <w:rPr>
          <w:i/>
          <w:noProof/>
        </w:rPr>
        <w:t>BS type 1-O</w:t>
      </w:r>
      <w:r>
        <w:rPr>
          <w:noProof/>
        </w:rPr>
        <w:tab/>
      </w:r>
      <w:r>
        <w:rPr>
          <w:noProof/>
        </w:rPr>
        <w:fldChar w:fldCharType="begin"/>
      </w:r>
      <w:r>
        <w:rPr>
          <w:noProof/>
        </w:rPr>
        <w:instrText xml:space="preserve"> PAGEREF _Toc176783737 \h </w:instrText>
      </w:r>
      <w:r>
        <w:rPr>
          <w:noProof/>
        </w:rPr>
      </w:r>
      <w:r>
        <w:rPr>
          <w:noProof/>
        </w:rPr>
        <w:fldChar w:fldCharType="separate"/>
      </w:r>
      <w:r>
        <w:rPr>
          <w:noProof/>
        </w:rPr>
        <w:t>275</w:t>
      </w:r>
      <w:r>
        <w:rPr>
          <w:noProof/>
        </w:rPr>
        <w:fldChar w:fldCharType="end"/>
      </w:r>
    </w:p>
    <w:p w14:paraId="53A4ADFD" w14:textId="3F14D9E7"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8.2.9.5.2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69013F">
        <w:rPr>
          <w:i/>
          <w:noProof/>
        </w:rPr>
        <w:t>BS type 2-O</w:t>
      </w:r>
      <w:r>
        <w:rPr>
          <w:noProof/>
        </w:rPr>
        <w:tab/>
      </w:r>
      <w:r>
        <w:rPr>
          <w:noProof/>
        </w:rPr>
        <w:fldChar w:fldCharType="begin"/>
      </w:r>
      <w:r>
        <w:rPr>
          <w:noProof/>
        </w:rPr>
        <w:instrText xml:space="preserve"> PAGEREF _Toc176783738 \h </w:instrText>
      </w:r>
      <w:r>
        <w:rPr>
          <w:noProof/>
        </w:rPr>
      </w:r>
      <w:r>
        <w:rPr>
          <w:noProof/>
        </w:rPr>
        <w:fldChar w:fldCharType="separate"/>
      </w:r>
      <w:r>
        <w:rPr>
          <w:noProof/>
        </w:rPr>
        <w:t>276</w:t>
      </w:r>
      <w:r>
        <w:rPr>
          <w:noProof/>
        </w:rPr>
        <w:fldChar w:fldCharType="end"/>
      </w:r>
    </w:p>
    <w:p w14:paraId="6FB3B805" w14:textId="7C9BF07B"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Requirements for interlaced PUSCH</w:t>
      </w:r>
      <w:r>
        <w:rPr>
          <w:noProof/>
        </w:rPr>
        <w:tab/>
      </w:r>
      <w:r>
        <w:rPr>
          <w:noProof/>
        </w:rPr>
        <w:fldChar w:fldCharType="begin"/>
      </w:r>
      <w:r>
        <w:rPr>
          <w:noProof/>
        </w:rPr>
        <w:instrText xml:space="preserve"> PAGEREF _Toc176783739 \h </w:instrText>
      </w:r>
      <w:r>
        <w:rPr>
          <w:noProof/>
        </w:rPr>
      </w:r>
      <w:r>
        <w:rPr>
          <w:noProof/>
        </w:rPr>
        <w:fldChar w:fldCharType="separate"/>
      </w:r>
      <w:r>
        <w:rPr>
          <w:noProof/>
        </w:rPr>
        <w:t>277</w:t>
      </w:r>
      <w:r>
        <w:rPr>
          <w:noProof/>
        </w:rPr>
        <w:fldChar w:fldCharType="end"/>
      </w:r>
    </w:p>
    <w:p w14:paraId="5CA79459" w14:textId="2562B16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8.2.10.1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_Toc176783740 \h </w:instrText>
      </w:r>
      <w:r>
        <w:rPr>
          <w:noProof/>
        </w:rPr>
      </w:r>
      <w:r>
        <w:rPr>
          <w:noProof/>
        </w:rPr>
        <w:fldChar w:fldCharType="separate"/>
      </w:r>
      <w:r>
        <w:rPr>
          <w:noProof/>
        </w:rPr>
        <w:t>277</w:t>
      </w:r>
      <w:r>
        <w:rPr>
          <w:noProof/>
        </w:rPr>
        <w:fldChar w:fldCharType="end"/>
      </w:r>
    </w:p>
    <w:p w14:paraId="23F2EFFA" w14:textId="36BE5EDD"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8.2.10.2</w:t>
      </w:r>
      <w:r>
        <w:rPr>
          <w:rFonts w:asciiTheme="minorHAnsi" w:eastAsiaTheme="minorEastAsia" w:hAnsiTheme="minorHAnsi" w:cstheme="minorBidi"/>
          <w:noProof/>
          <w:kern w:val="2"/>
          <w:sz w:val="24"/>
          <w:szCs w:val="24"/>
          <w:lang w:eastAsia="en-GB"/>
          <w14:ligatures w14:val="standardContextual"/>
        </w:rPr>
        <w:tab/>
      </w:r>
      <w:r>
        <w:rPr>
          <w:noProof/>
        </w:rPr>
        <w:t>M</w:t>
      </w:r>
      <w:r>
        <w:rPr>
          <w:noProof/>
          <w:lang w:eastAsia="zh-CN"/>
        </w:rPr>
        <w:t>inimum Requirement</w:t>
      </w:r>
      <w:r>
        <w:rPr>
          <w:noProof/>
        </w:rPr>
        <w:tab/>
      </w:r>
      <w:r>
        <w:rPr>
          <w:noProof/>
        </w:rPr>
        <w:fldChar w:fldCharType="begin"/>
      </w:r>
      <w:r>
        <w:rPr>
          <w:noProof/>
        </w:rPr>
        <w:instrText xml:space="preserve"> PAGEREF _Toc176783741 \h </w:instrText>
      </w:r>
      <w:r>
        <w:rPr>
          <w:noProof/>
        </w:rPr>
      </w:r>
      <w:r>
        <w:rPr>
          <w:noProof/>
        </w:rPr>
        <w:fldChar w:fldCharType="separate"/>
      </w:r>
      <w:r>
        <w:rPr>
          <w:noProof/>
        </w:rPr>
        <w:t>277</w:t>
      </w:r>
      <w:r>
        <w:rPr>
          <w:noProof/>
        </w:rPr>
        <w:fldChar w:fldCharType="end"/>
      </w:r>
    </w:p>
    <w:p w14:paraId="39ED14E6" w14:textId="5D245FA0"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8.2.10.3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_Toc176783742 \h </w:instrText>
      </w:r>
      <w:r>
        <w:rPr>
          <w:noProof/>
        </w:rPr>
      </w:r>
      <w:r>
        <w:rPr>
          <w:noProof/>
        </w:rPr>
        <w:fldChar w:fldCharType="separate"/>
      </w:r>
      <w:r>
        <w:rPr>
          <w:noProof/>
        </w:rPr>
        <w:t>277</w:t>
      </w:r>
      <w:r>
        <w:rPr>
          <w:noProof/>
        </w:rPr>
        <w:fldChar w:fldCharType="end"/>
      </w:r>
    </w:p>
    <w:p w14:paraId="5747958B" w14:textId="281A36C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8.2.10.4</w:t>
      </w:r>
      <w:r>
        <w:rPr>
          <w:rFonts w:asciiTheme="minorHAnsi" w:eastAsiaTheme="minorEastAsia" w:hAnsiTheme="minorHAnsi" w:cstheme="minorBidi"/>
          <w:noProof/>
          <w:kern w:val="2"/>
          <w:sz w:val="24"/>
          <w:szCs w:val="24"/>
          <w:lang w:eastAsia="en-GB"/>
          <w14:ligatures w14:val="standardContextual"/>
        </w:rPr>
        <w:tab/>
      </w:r>
      <w:r>
        <w:rPr>
          <w:noProof/>
        </w:rPr>
        <w:t>M</w:t>
      </w:r>
      <w:r>
        <w:rPr>
          <w:noProof/>
          <w:lang w:eastAsia="zh-CN"/>
        </w:rPr>
        <w:t>ethod of test</w:t>
      </w:r>
      <w:r>
        <w:rPr>
          <w:noProof/>
        </w:rPr>
        <w:tab/>
      </w:r>
      <w:r>
        <w:rPr>
          <w:noProof/>
        </w:rPr>
        <w:fldChar w:fldCharType="begin"/>
      </w:r>
      <w:r>
        <w:rPr>
          <w:noProof/>
        </w:rPr>
        <w:instrText xml:space="preserve"> PAGEREF _Toc176783743 \h </w:instrText>
      </w:r>
      <w:r>
        <w:rPr>
          <w:noProof/>
        </w:rPr>
      </w:r>
      <w:r>
        <w:rPr>
          <w:noProof/>
        </w:rPr>
        <w:fldChar w:fldCharType="separate"/>
      </w:r>
      <w:r>
        <w:rPr>
          <w:noProof/>
        </w:rPr>
        <w:t>277</w:t>
      </w:r>
      <w:r>
        <w:rPr>
          <w:noProof/>
        </w:rPr>
        <w:fldChar w:fldCharType="end"/>
      </w:r>
    </w:p>
    <w:p w14:paraId="7040D51A" w14:textId="561CE15E"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8.2.10.4.1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_Toc176783744 \h </w:instrText>
      </w:r>
      <w:r>
        <w:rPr>
          <w:noProof/>
        </w:rPr>
      </w:r>
      <w:r>
        <w:rPr>
          <w:noProof/>
        </w:rPr>
        <w:fldChar w:fldCharType="separate"/>
      </w:r>
      <w:r>
        <w:rPr>
          <w:noProof/>
        </w:rPr>
        <w:t>277</w:t>
      </w:r>
      <w:r>
        <w:rPr>
          <w:noProof/>
        </w:rPr>
        <w:fldChar w:fldCharType="end"/>
      </w:r>
    </w:p>
    <w:p w14:paraId="023C3DF6" w14:textId="75C72876"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8.2.10.4.2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_Toc176783745 \h </w:instrText>
      </w:r>
      <w:r>
        <w:rPr>
          <w:noProof/>
        </w:rPr>
      </w:r>
      <w:r>
        <w:rPr>
          <w:noProof/>
        </w:rPr>
        <w:fldChar w:fldCharType="separate"/>
      </w:r>
      <w:r>
        <w:rPr>
          <w:noProof/>
        </w:rPr>
        <w:t>278</w:t>
      </w:r>
      <w:r>
        <w:rPr>
          <w:noProof/>
        </w:rPr>
        <w:fldChar w:fldCharType="end"/>
      </w:r>
    </w:p>
    <w:p w14:paraId="5C21AF0D" w14:textId="150366B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8.2.10.5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_Toc176783746 \h </w:instrText>
      </w:r>
      <w:r>
        <w:rPr>
          <w:noProof/>
        </w:rPr>
      </w:r>
      <w:r>
        <w:rPr>
          <w:noProof/>
        </w:rPr>
        <w:fldChar w:fldCharType="separate"/>
      </w:r>
      <w:r>
        <w:rPr>
          <w:noProof/>
        </w:rPr>
        <w:t>279</w:t>
      </w:r>
      <w:r>
        <w:rPr>
          <w:noProof/>
        </w:rPr>
        <w:fldChar w:fldCharType="end"/>
      </w:r>
    </w:p>
    <w:p w14:paraId="134577C5" w14:textId="5641D343"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8.2.10.</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9013F">
        <w:rPr>
          <w:rFonts w:cs="Arial"/>
          <w:noProof/>
        </w:rPr>
        <w:t xml:space="preserve">Test </w:t>
      </w:r>
      <w:r w:rsidRPr="0069013F">
        <w:rPr>
          <w:rFonts w:cs="Arial"/>
          <w:noProof/>
          <w:lang w:eastAsia="zh-CN"/>
        </w:rPr>
        <w:t>r</w:t>
      </w:r>
      <w:r w:rsidRPr="0069013F">
        <w:rPr>
          <w:rFonts w:cs="Arial"/>
          <w:noProof/>
        </w:rPr>
        <w:t xml:space="preserve">equirement for </w:t>
      </w:r>
      <w:r w:rsidRPr="0069013F">
        <w:rPr>
          <w:rFonts w:cs="Arial"/>
          <w:i/>
          <w:iCs/>
          <w:noProof/>
        </w:rPr>
        <w:t>BS type 1-O</w:t>
      </w:r>
      <w:r>
        <w:rPr>
          <w:noProof/>
        </w:rPr>
        <w:tab/>
      </w:r>
      <w:r>
        <w:rPr>
          <w:noProof/>
        </w:rPr>
        <w:fldChar w:fldCharType="begin"/>
      </w:r>
      <w:r>
        <w:rPr>
          <w:noProof/>
        </w:rPr>
        <w:instrText xml:space="preserve"> PAGEREF _Toc176783747 \h </w:instrText>
      </w:r>
      <w:r>
        <w:rPr>
          <w:noProof/>
        </w:rPr>
      </w:r>
      <w:r>
        <w:rPr>
          <w:noProof/>
        </w:rPr>
        <w:fldChar w:fldCharType="separate"/>
      </w:r>
      <w:r>
        <w:rPr>
          <w:noProof/>
        </w:rPr>
        <w:t>279</w:t>
      </w:r>
      <w:r>
        <w:rPr>
          <w:noProof/>
        </w:rPr>
        <w:fldChar w:fldCharType="end"/>
      </w:r>
    </w:p>
    <w:p w14:paraId="6B107636" w14:textId="5BB86CDF"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sidRPr="0069013F">
        <w:rPr>
          <w:rFonts w:eastAsia="SimSun"/>
          <w:noProof/>
        </w:rPr>
        <w:t>8.2.11</w:t>
      </w:r>
      <w:r>
        <w:rPr>
          <w:rFonts w:asciiTheme="minorHAnsi" w:eastAsiaTheme="minorEastAsia" w:hAnsiTheme="minorHAnsi" w:cstheme="minorBidi"/>
          <w:noProof/>
          <w:kern w:val="2"/>
          <w:sz w:val="24"/>
          <w:szCs w:val="24"/>
          <w:lang w:eastAsia="en-GB"/>
          <w14:ligatures w14:val="standardContextual"/>
        </w:rPr>
        <w:tab/>
      </w:r>
      <w:r w:rsidRPr="0069013F">
        <w:rPr>
          <w:rFonts w:eastAsia="SimSun"/>
          <w:noProof/>
        </w:rPr>
        <w:t>Performance requirements for CG-UCI multiplexed on interlaced PUSCH</w:t>
      </w:r>
      <w:r>
        <w:rPr>
          <w:noProof/>
        </w:rPr>
        <w:tab/>
      </w:r>
      <w:r>
        <w:rPr>
          <w:noProof/>
        </w:rPr>
        <w:fldChar w:fldCharType="begin"/>
      </w:r>
      <w:r>
        <w:rPr>
          <w:noProof/>
        </w:rPr>
        <w:instrText xml:space="preserve"> PAGEREF _Toc176783748 \h </w:instrText>
      </w:r>
      <w:r>
        <w:rPr>
          <w:noProof/>
        </w:rPr>
      </w:r>
      <w:r>
        <w:rPr>
          <w:noProof/>
        </w:rPr>
        <w:fldChar w:fldCharType="separate"/>
      </w:r>
      <w:r>
        <w:rPr>
          <w:noProof/>
        </w:rPr>
        <w:t>280</w:t>
      </w:r>
      <w:r>
        <w:rPr>
          <w:noProof/>
        </w:rPr>
        <w:fldChar w:fldCharType="end"/>
      </w:r>
    </w:p>
    <w:p w14:paraId="7193F7EA" w14:textId="7D2FF35C"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_Toc176783749 \h </w:instrText>
      </w:r>
      <w:r>
        <w:rPr>
          <w:noProof/>
        </w:rPr>
      </w:r>
      <w:r>
        <w:rPr>
          <w:noProof/>
        </w:rPr>
        <w:fldChar w:fldCharType="separate"/>
      </w:r>
      <w:r>
        <w:rPr>
          <w:noProof/>
        </w:rPr>
        <w:t>280</w:t>
      </w:r>
      <w:r>
        <w:rPr>
          <w:noProof/>
        </w:rPr>
        <w:fldChar w:fldCharType="end"/>
      </w:r>
    </w:p>
    <w:p w14:paraId="549AC76A" w14:textId="1DEFB3F7"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_Toc176783750 \h </w:instrText>
      </w:r>
      <w:r>
        <w:rPr>
          <w:noProof/>
        </w:rPr>
      </w:r>
      <w:r>
        <w:rPr>
          <w:noProof/>
        </w:rPr>
        <w:fldChar w:fldCharType="separate"/>
      </w:r>
      <w:r>
        <w:rPr>
          <w:noProof/>
        </w:rPr>
        <w:t>280</w:t>
      </w:r>
      <w:r>
        <w:rPr>
          <w:noProof/>
        </w:rPr>
        <w:fldChar w:fldCharType="end"/>
      </w:r>
    </w:p>
    <w:p w14:paraId="50E10DA4" w14:textId="79837070"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_Toc176783751 \h </w:instrText>
      </w:r>
      <w:r>
        <w:rPr>
          <w:noProof/>
        </w:rPr>
      </w:r>
      <w:r>
        <w:rPr>
          <w:noProof/>
        </w:rPr>
        <w:fldChar w:fldCharType="separate"/>
      </w:r>
      <w:r>
        <w:rPr>
          <w:noProof/>
        </w:rPr>
        <w:t>280</w:t>
      </w:r>
      <w:r>
        <w:rPr>
          <w:noProof/>
        </w:rPr>
        <w:fldChar w:fldCharType="end"/>
      </w:r>
    </w:p>
    <w:p w14:paraId="64D52823" w14:textId="395FA586"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_Toc176783752 \h </w:instrText>
      </w:r>
      <w:r>
        <w:rPr>
          <w:noProof/>
        </w:rPr>
      </w:r>
      <w:r>
        <w:rPr>
          <w:noProof/>
        </w:rPr>
        <w:fldChar w:fldCharType="separate"/>
      </w:r>
      <w:r>
        <w:rPr>
          <w:noProof/>
        </w:rPr>
        <w:t>280</w:t>
      </w:r>
      <w:r>
        <w:rPr>
          <w:noProof/>
        </w:rPr>
        <w:fldChar w:fldCharType="end"/>
      </w:r>
    </w:p>
    <w:p w14:paraId="6071C591" w14:textId="2E24F077"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8.2.11.4.1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_Toc176783753 \h </w:instrText>
      </w:r>
      <w:r>
        <w:rPr>
          <w:noProof/>
        </w:rPr>
      </w:r>
      <w:r>
        <w:rPr>
          <w:noProof/>
        </w:rPr>
        <w:fldChar w:fldCharType="separate"/>
      </w:r>
      <w:r>
        <w:rPr>
          <w:noProof/>
        </w:rPr>
        <w:t>280</w:t>
      </w:r>
      <w:r>
        <w:rPr>
          <w:noProof/>
        </w:rPr>
        <w:fldChar w:fldCharType="end"/>
      </w:r>
    </w:p>
    <w:p w14:paraId="07B53960" w14:textId="2453CEB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8.2.11.4.2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_Toc176783754 \h </w:instrText>
      </w:r>
      <w:r>
        <w:rPr>
          <w:noProof/>
        </w:rPr>
      </w:r>
      <w:r>
        <w:rPr>
          <w:noProof/>
        </w:rPr>
        <w:fldChar w:fldCharType="separate"/>
      </w:r>
      <w:r>
        <w:rPr>
          <w:noProof/>
        </w:rPr>
        <w:t>280</w:t>
      </w:r>
      <w:r>
        <w:rPr>
          <w:noProof/>
        </w:rPr>
        <w:fldChar w:fldCharType="end"/>
      </w:r>
    </w:p>
    <w:p w14:paraId="4E66C85A" w14:textId="1ACBCBF0"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_Toc176783755 \h </w:instrText>
      </w:r>
      <w:r>
        <w:rPr>
          <w:noProof/>
        </w:rPr>
      </w:r>
      <w:r>
        <w:rPr>
          <w:noProof/>
        </w:rPr>
        <w:fldChar w:fldCharType="separate"/>
      </w:r>
      <w:r>
        <w:rPr>
          <w:noProof/>
        </w:rPr>
        <w:t>282</w:t>
      </w:r>
      <w:r>
        <w:rPr>
          <w:noProof/>
        </w:rPr>
        <w:fldChar w:fldCharType="end"/>
      </w:r>
    </w:p>
    <w:p w14:paraId="5821128A" w14:textId="456E1B6F"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8.2.11.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9013F">
        <w:rPr>
          <w:rFonts w:cs="Arial"/>
          <w:noProof/>
        </w:rPr>
        <w:t xml:space="preserve">Test </w:t>
      </w:r>
      <w:r w:rsidRPr="0069013F">
        <w:rPr>
          <w:rFonts w:cs="Arial"/>
          <w:noProof/>
          <w:lang w:eastAsia="zh-CN"/>
        </w:rPr>
        <w:t>r</w:t>
      </w:r>
      <w:r w:rsidRPr="0069013F">
        <w:rPr>
          <w:rFonts w:cs="Arial"/>
          <w:noProof/>
        </w:rPr>
        <w:t xml:space="preserve">equirement for </w:t>
      </w:r>
      <w:r w:rsidRPr="0069013F">
        <w:rPr>
          <w:rFonts w:cs="Arial"/>
          <w:i/>
          <w:iCs/>
          <w:noProof/>
        </w:rPr>
        <w:t>BS type 1-O</w:t>
      </w:r>
      <w:r>
        <w:rPr>
          <w:noProof/>
        </w:rPr>
        <w:tab/>
      </w:r>
      <w:r>
        <w:rPr>
          <w:noProof/>
        </w:rPr>
        <w:fldChar w:fldCharType="begin"/>
      </w:r>
      <w:r>
        <w:rPr>
          <w:noProof/>
        </w:rPr>
        <w:instrText xml:space="preserve"> PAGEREF _Toc176783756 \h </w:instrText>
      </w:r>
      <w:r>
        <w:rPr>
          <w:noProof/>
        </w:rPr>
      </w:r>
      <w:r>
        <w:rPr>
          <w:noProof/>
        </w:rPr>
        <w:fldChar w:fldCharType="separate"/>
      </w:r>
      <w:r>
        <w:rPr>
          <w:noProof/>
        </w:rPr>
        <w:t>282</w:t>
      </w:r>
      <w:r>
        <w:rPr>
          <w:noProof/>
        </w:rPr>
        <w:fldChar w:fldCharType="end"/>
      </w:r>
    </w:p>
    <w:p w14:paraId="07D11CEA" w14:textId="6DAC1C30"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TB processing over multi-slot PUSCH (TBoMS)</w:t>
      </w:r>
      <w:r>
        <w:rPr>
          <w:noProof/>
        </w:rPr>
        <w:tab/>
      </w:r>
      <w:r>
        <w:rPr>
          <w:noProof/>
        </w:rPr>
        <w:fldChar w:fldCharType="begin"/>
      </w:r>
      <w:r>
        <w:rPr>
          <w:noProof/>
        </w:rPr>
        <w:instrText xml:space="preserve"> PAGEREF _Toc176783757 \h </w:instrText>
      </w:r>
      <w:r>
        <w:rPr>
          <w:noProof/>
        </w:rPr>
      </w:r>
      <w:r>
        <w:rPr>
          <w:noProof/>
        </w:rPr>
        <w:fldChar w:fldCharType="separate"/>
      </w:r>
      <w:r>
        <w:rPr>
          <w:noProof/>
        </w:rPr>
        <w:t>282</w:t>
      </w:r>
      <w:r>
        <w:rPr>
          <w:noProof/>
        </w:rPr>
        <w:fldChar w:fldCharType="end"/>
      </w:r>
    </w:p>
    <w:p w14:paraId="7C4EFC3E" w14:textId="715D401E"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_Toc176783758 \h </w:instrText>
      </w:r>
      <w:r>
        <w:rPr>
          <w:noProof/>
        </w:rPr>
      </w:r>
      <w:r>
        <w:rPr>
          <w:noProof/>
        </w:rPr>
        <w:fldChar w:fldCharType="separate"/>
      </w:r>
      <w:r>
        <w:rPr>
          <w:noProof/>
        </w:rPr>
        <w:t>282</w:t>
      </w:r>
      <w:r>
        <w:rPr>
          <w:noProof/>
        </w:rPr>
        <w:fldChar w:fldCharType="end"/>
      </w:r>
    </w:p>
    <w:p w14:paraId="7D2FE269" w14:textId="2F503F35"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_Toc176783759 \h </w:instrText>
      </w:r>
      <w:r>
        <w:rPr>
          <w:noProof/>
        </w:rPr>
      </w:r>
      <w:r>
        <w:rPr>
          <w:noProof/>
        </w:rPr>
        <w:fldChar w:fldCharType="separate"/>
      </w:r>
      <w:r>
        <w:rPr>
          <w:noProof/>
        </w:rPr>
        <w:t>282</w:t>
      </w:r>
      <w:r>
        <w:rPr>
          <w:noProof/>
        </w:rPr>
        <w:fldChar w:fldCharType="end"/>
      </w:r>
    </w:p>
    <w:p w14:paraId="310DDB25" w14:textId="5BBA21FD"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_Toc176783760 \h </w:instrText>
      </w:r>
      <w:r>
        <w:rPr>
          <w:noProof/>
        </w:rPr>
      </w:r>
      <w:r>
        <w:rPr>
          <w:noProof/>
        </w:rPr>
        <w:fldChar w:fldCharType="separate"/>
      </w:r>
      <w:r>
        <w:rPr>
          <w:noProof/>
        </w:rPr>
        <w:t>283</w:t>
      </w:r>
      <w:r>
        <w:rPr>
          <w:noProof/>
        </w:rPr>
        <w:fldChar w:fldCharType="end"/>
      </w:r>
    </w:p>
    <w:p w14:paraId="7B9CDDCC" w14:textId="09B025E3"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_Toc176783761 \h </w:instrText>
      </w:r>
      <w:r>
        <w:rPr>
          <w:noProof/>
        </w:rPr>
      </w:r>
      <w:r>
        <w:rPr>
          <w:noProof/>
        </w:rPr>
        <w:fldChar w:fldCharType="separate"/>
      </w:r>
      <w:r>
        <w:rPr>
          <w:noProof/>
        </w:rPr>
        <w:t>283</w:t>
      </w:r>
      <w:r>
        <w:rPr>
          <w:noProof/>
        </w:rPr>
        <w:fldChar w:fldCharType="end"/>
      </w:r>
    </w:p>
    <w:p w14:paraId="4BF5E6A0" w14:textId="61407D4E"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8.2.12.4.1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_Toc176783762 \h </w:instrText>
      </w:r>
      <w:r>
        <w:rPr>
          <w:noProof/>
        </w:rPr>
      </w:r>
      <w:r>
        <w:rPr>
          <w:noProof/>
        </w:rPr>
        <w:fldChar w:fldCharType="separate"/>
      </w:r>
      <w:r>
        <w:rPr>
          <w:noProof/>
        </w:rPr>
        <w:t>283</w:t>
      </w:r>
      <w:r>
        <w:rPr>
          <w:noProof/>
        </w:rPr>
        <w:fldChar w:fldCharType="end"/>
      </w:r>
    </w:p>
    <w:p w14:paraId="339D6A5B" w14:textId="07102631"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8.2.12.4.2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_Toc176783763 \h </w:instrText>
      </w:r>
      <w:r>
        <w:rPr>
          <w:noProof/>
        </w:rPr>
      </w:r>
      <w:r>
        <w:rPr>
          <w:noProof/>
        </w:rPr>
        <w:fldChar w:fldCharType="separate"/>
      </w:r>
      <w:r>
        <w:rPr>
          <w:noProof/>
        </w:rPr>
        <w:t>283</w:t>
      </w:r>
      <w:r>
        <w:rPr>
          <w:noProof/>
        </w:rPr>
        <w:fldChar w:fldCharType="end"/>
      </w:r>
    </w:p>
    <w:p w14:paraId="390603EB" w14:textId="338251D5"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_Toc176783764 \h </w:instrText>
      </w:r>
      <w:r>
        <w:rPr>
          <w:noProof/>
        </w:rPr>
      </w:r>
      <w:r>
        <w:rPr>
          <w:noProof/>
        </w:rPr>
        <w:fldChar w:fldCharType="separate"/>
      </w:r>
      <w:r>
        <w:rPr>
          <w:noProof/>
        </w:rPr>
        <w:t>285</w:t>
      </w:r>
      <w:r>
        <w:rPr>
          <w:noProof/>
        </w:rPr>
        <w:fldChar w:fldCharType="end"/>
      </w:r>
    </w:p>
    <w:p w14:paraId="36D12690" w14:textId="08698BE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rFonts w:eastAsia="DengXian"/>
          <w:noProof/>
          <w:lang w:eastAsia="ja-JP"/>
        </w:rPr>
        <w:t>8.2.12.</w:t>
      </w:r>
      <w:r w:rsidRPr="0069013F">
        <w:rPr>
          <w:rFonts w:eastAsia="DengXian"/>
          <w:noProof/>
          <w:lang w:eastAsia="zh-CN"/>
        </w:rPr>
        <w:t>5</w:t>
      </w:r>
      <w:r w:rsidRPr="0069013F">
        <w:rPr>
          <w:rFonts w:eastAsia="DengXian"/>
          <w:noProof/>
          <w:lang w:eastAsia="ja-JP"/>
        </w:rPr>
        <w:t>.</w:t>
      </w:r>
      <w:r w:rsidRPr="0069013F">
        <w:rPr>
          <w:rFonts w:eastAsia="DengXia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9013F">
        <w:rPr>
          <w:rFonts w:eastAsia="DengXian"/>
          <w:noProof/>
          <w:lang w:eastAsia="ja-JP"/>
        </w:rPr>
        <w:t xml:space="preserve">Test </w:t>
      </w:r>
      <w:r w:rsidRPr="0069013F">
        <w:rPr>
          <w:rFonts w:eastAsia="DengXian"/>
          <w:noProof/>
          <w:lang w:eastAsia="zh-CN"/>
        </w:rPr>
        <w:t>r</w:t>
      </w:r>
      <w:r w:rsidRPr="0069013F">
        <w:rPr>
          <w:rFonts w:eastAsia="DengXian"/>
          <w:noProof/>
          <w:lang w:eastAsia="ja-JP"/>
        </w:rPr>
        <w:t xml:space="preserve">equirement for </w:t>
      </w:r>
      <w:r w:rsidRPr="0069013F">
        <w:rPr>
          <w:rFonts w:eastAsia="DengXian"/>
          <w:i/>
          <w:iCs/>
          <w:noProof/>
          <w:lang w:eastAsia="ja-JP"/>
        </w:rPr>
        <w:t>BS type 1-O</w:t>
      </w:r>
      <w:r>
        <w:rPr>
          <w:noProof/>
        </w:rPr>
        <w:tab/>
      </w:r>
      <w:r>
        <w:rPr>
          <w:noProof/>
        </w:rPr>
        <w:fldChar w:fldCharType="begin"/>
      </w:r>
      <w:r>
        <w:rPr>
          <w:noProof/>
        </w:rPr>
        <w:instrText xml:space="preserve"> PAGEREF _Toc176783765 \h </w:instrText>
      </w:r>
      <w:r>
        <w:rPr>
          <w:noProof/>
        </w:rPr>
      </w:r>
      <w:r>
        <w:rPr>
          <w:noProof/>
        </w:rPr>
        <w:fldChar w:fldCharType="separate"/>
      </w:r>
      <w:r>
        <w:rPr>
          <w:noProof/>
        </w:rPr>
        <w:t>285</w:t>
      </w:r>
      <w:r>
        <w:rPr>
          <w:noProof/>
        </w:rPr>
        <w:fldChar w:fldCharType="end"/>
      </w:r>
    </w:p>
    <w:p w14:paraId="10C13423" w14:textId="18E52D4D"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rFonts w:eastAsia="DengXian"/>
          <w:noProof/>
          <w:lang w:eastAsia="ja-JP"/>
        </w:rPr>
        <w:t>8.2.12.</w:t>
      </w:r>
      <w:r w:rsidRPr="0069013F">
        <w:rPr>
          <w:rFonts w:eastAsia="DengXian"/>
          <w:noProof/>
          <w:lang w:eastAsia="zh-CN"/>
        </w:rPr>
        <w:t>5</w:t>
      </w:r>
      <w:r w:rsidRPr="0069013F">
        <w:rPr>
          <w:rFonts w:eastAsia="DengXian"/>
          <w:noProof/>
          <w:lang w:eastAsia="ja-JP"/>
        </w:rPr>
        <w:t>.</w:t>
      </w:r>
      <w:r w:rsidRPr="0069013F">
        <w:rPr>
          <w:rFonts w:eastAsia="DengXia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9013F">
        <w:rPr>
          <w:rFonts w:eastAsia="DengXian"/>
          <w:noProof/>
          <w:lang w:eastAsia="ja-JP"/>
        </w:rPr>
        <w:t xml:space="preserve">Test </w:t>
      </w:r>
      <w:r w:rsidRPr="0069013F">
        <w:rPr>
          <w:rFonts w:eastAsia="DengXian"/>
          <w:noProof/>
          <w:lang w:eastAsia="zh-CN"/>
        </w:rPr>
        <w:t>r</w:t>
      </w:r>
      <w:r w:rsidRPr="0069013F">
        <w:rPr>
          <w:rFonts w:eastAsia="DengXian"/>
          <w:noProof/>
          <w:lang w:eastAsia="ja-JP"/>
        </w:rPr>
        <w:t xml:space="preserve">equirement for </w:t>
      </w:r>
      <w:r w:rsidRPr="0069013F">
        <w:rPr>
          <w:rFonts w:eastAsia="DengXian"/>
          <w:i/>
          <w:iCs/>
          <w:noProof/>
          <w:lang w:eastAsia="ja-JP"/>
        </w:rPr>
        <w:t>BS type 2-O</w:t>
      </w:r>
      <w:r>
        <w:rPr>
          <w:noProof/>
        </w:rPr>
        <w:tab/>
      </w:r>
      <w:r>
        <w:rPr>
          <w:noProof/>
        </w:rPr>
        <w:fldChar w:fldCharType="begin"/>
      </w:r>
      <w:r>
        <w:rPr>
          <w:noProof/>
        </w:rPr>
        <w:instrText xml:space="preserve"> PAGEREF _Toc176783766 \h </w:instrText>
      </w:r>
      <w:r>
        <w:rPr>
          <w:noProof/>
        </w:rPr>
      </w:r>
      <w:r>
        <w:rPr>
          <w:noProof/>
        </w:rPr>
        <w:fldChar w:fldCharType="separate"/>
      </w:r>
      <w:r>
        <w:rPr>
          <w:noProof/>
        </w:rPr>
        <w:t>286</w:t>
      </w:r>
      <w:r>
        <w:rPr>
          <w:noProof/>
        </w:rPr>
        <w:fldChar w:fldCharType="end"/>
      </w:r>
    </w:p>
    <w:p w14:paraId="5EF9E3AD" w14:textId="4924F010"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8.2.13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PUSCH with DMRS bundling</w:t>
      </w:r>
      <w:r>
        <w:rPr>
          <w:noProof/>
        </w:rPr>
        <w:tab/>
      </w:r>
      <w:r>
        <w:rPr>
          <w:noProof/>
        </w:rPr>
        <w:fldChar w:fldCharType="begin"/>
      </w:r>
      <w:r>
        <w:rPr>
          <w:noProof/>
        </w:rPr>
        <w:instrText xml:space="preserve"> PAGEREF _Toc176783767 \h </w:instrText>
      </w:r>
      <w:r>
        <w:rPr>
          <w:noProof/>
        </w:rPr>
      </w:r>
      <w:r>
        <w:rPr>
          <w:noProof/>
        </w:rPr>
        <w:fldChar w:fldCharType="separate"/>
      </w:r>
      <w:r>
        <w:rPr>
          <w:noProof/>
        </w:rPr>
        <w:t>286</w:t>
      </w:r>
      <w:r>
        <w:rPr>
          <w:noProof/>
        </w:rPr>
        <w:fldChar w:fldCharType="end"/>
      </w:r>
    </w:p>
    <w:p w14:paraId="33A05032" w14:textId="36906867"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_Toc176783768 \h </w:instrText>
      </w:r>
      <w:r>
        <w:rPr>
          <w:noProof/>
        </w:rPr>
      </w:r>
      <w:r>
        <w:rPr>
          <w:noProof/>
        </w:rPr>
        <w:fldChar w:fldCharType="separate"/>
      </w:r>
      <w:r>
        <w:rPr>
          <w:noProof/>
        </w:rPr>
        <w:t>286</w:t>
      </w:r>
      <w:r>
        <w:rPr>
          <w:noProof/>
        </w:rPr>
        <w:fldChar w:fldCharType="end"/>
      </w:r>
    </w:p>
    <w:p w14:paraId="28315AAB" w14:textId="54D2A08F"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_Toc176783769 \h </w:instrText>
      </w:r>
      <w:r>
        <w:rPr>
          <w:noProof/>
        </w:rPr>
      </w:r>
      <w:r>
        <w:rPr>
          <w:noProof/>
        </w:rPr>
        <w:fldChar w:fldCharType="separate"/>
      </w:r>
      <w:r>
        <w:rPr>
          <w:noProof/>
        </w:rPr>
        <w:t>287</w:t>
      </w:r>
      <w:r>
        <w:rPr>
          <w:noProof/>
        </w:rPr>
        <w:fldChar w:fldCharType="end"/>
      </w:r>
    </w:p>
    <w:p w14:paraId="0870170F" w14:textId="505967CE"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_Toc176783770 \h </w:instrText>
      </w:r>
      <w:r>
        <w:rPr>
          <w:noProof/>
        </w:rPr>
      </w:r>
      <w:r>
        <w:rPr>
          <w:noProof/>
        </w:rPr>
        <w:fldChar w:fldCharType="separate"/>
      </w:r>
      <w:r>
        <w:rPr>
          <w:noProof/>
        </w:rPr>
        <w:t>287</w:t>
      </w:r>
      <w:r>
        <w:rPr>
          <w:noProof/>
        </w:rPr>
        <w:fldChar w:fldCharType="end"/>
      </w:r>
    </w:p>
    <w:p w14:paraId="4F31521F" w14:textId="090C544F"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_Toc176783771 \h </w:instrText>
      </w:r>
      <w:r>
        <w:rPr>
          <w:noProof/>
        </w:rPr>
      </w:r>
      <w:r>
        <w:rPr>
          <w:noProof/>
        </w:rPr>
        <w:fldChar w:fldCharType="separate"/>
      </w:r>
      <w:r>
        <w:rPr>
          <w:noProof/>
        </w:rPr>
        <w:t>287</w:t>
      </w:r>
      <w:r>
        <w:rPr>
          <w:noProof/>
        </w:rPr>
        <w:fldChar w:fldCharType="end"/>
      </w:r>
    </w:p>
    <w:p w14:paraId="32284787" w14:textId="7E613C21"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8.2.13.4.1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_Toc176783772 \h </w:instrText>
      </w:r>
      <w:r>
        <w:rPr>
          <w:noProof/>
        </w:rPr>
      </w:r>
      <w:r>
        <w:rPr>
          <w:noProof/>
        </w:rPr>
        <w:fldChar w:fldCharType="separate"/>
      </w:r>
      <w:r>
        <w:rPr>
          <w:noProof/>
        </w:rPr>
        <w:t>287</w:t>
      </w:r>
      <w:r>
        <w:rPr>
          <w:noProof/>
        </w:rPr>
        <w:fldChar w:fldCharType="end"/>
      </w:r>
    </w:p>
    <w:p w14:paraId="4E4CDED5" w14:textId="53C1B1D8"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8.2.13.4.2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_Toc176783773 \h </w:instrText>
      </w:r>
      <w:r>
        <w:rPr>
          <w:noProof/>
        </w:rPr>
      </w:r>
      <w:r>
        <w:rPr>
          <w:noProof/>
        </w:rPr>
        <w:fldChar w:fldCharType="separate"/>
      </w:r>
      <w:r>
        <w:rPr>
          <w:noProof/>
        </w:rPr>
        <w:t>287</w:t>
      </w:r>
      <w:r>
        <w:rPr>
          <w:noProof/>
        </w:rPr>
        <w:fldChar w:fldCharType="end"/>
      </w:r>
    </w:p>
    <w:p w14:paraId="760D7495" w14:textId="72A54F84"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8.2.13.5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_Toc176783774 \h </w:instrText>
      </w:r>
      <w:r>
        <w:rPr>
          <w:noProof/>
        </w:rPr>
      </w:r>
      <w:r>
        <w:rPr>
          <w:noProof/>
        </w:rPr>
        <w:fldChar w:fldCharType="separate"/>
      </w:r>
      <w:r>
        <w:rPr>
          <w:noProof/>
        </w:rPr>
        <w:t>289</w:t>
      </w:r>
      <w:r>
        <w:rPr>
          <w:noProof/>
        </w:rPr>
        <w:fldChar w:fldCharType="end"/>
      </w:r>
    </w:p>
    <w:p w14:paraId="7D3E64D9" w14:textId="0A85D12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8.2.13.</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69013F">
        <w:rPr>
          <w:i/>
          <w:iCs/>
          <w:noProof/>
        </w:rPr>
        <w:t>BS type 1-O</w:t>
      </w:r>
      <w:r>
        <w:rPr>
          <w:noProof/>
        </w:rPr>
        <w:tab/>
      </w:r>
      <w:r>
        <w:rPr>
          <w:noProof/>
        </w:rPr>
        <w:fldChar w:fldCharType="begin"/>
      </w:r>
      <w:r>
        <w:rPr>
          <w:noProof/>
        </w:rPr>
        <w:instrText xml:space="preserve"> PAGEREF _Toc176783775 \h </w:instrText>
      </w:r>
      <w:r>
        <w:rPr>
          <w:noProof/>
        </w:rPr>
      </w:r>
      <w:r>
        <w:rPr>
          <w:noProof/>
        </w:rPr>
        <w:fldChar w:fldCharType="separate"/>
      </w:r>
      <w:r>
        <w:rPr>
          <w:noProof/>
        </w:rPr>
        <w:t>289</w:t>
      </w:r>
      <w:r>
        <w:rPr>
          <w:noProof/>
        </w:rPr>
        <w:fldChar w:fldCharType="end"/>
      </w:r>
    </w:p>
    <w:p w14:paraId="5DAFC840" w14:textId="3B73D455"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8.2.13.</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69013F">
        <w:rPr>
          <w:i/>
          <w:iCs/>
          <w:noProof/>
        </w:rPr>
        <w:t>BS type 2-O</w:t>
      </w:r>
      <w:r>
        <w:rPr>
          <w:noProof/>
        </w:rPr>
        <w:tab/>
      </w:r>
      <w:r>
        <w:rPr>
          <w:noProof/>
        </w:rPr>
        <w:fldChar w:fldCharType="begin"/>
      </w:r>
      <w:r>
        <w:rPr>
          <w:noProof/>
        </w:rPr>
        <w:instrText xml:space="preserve"> PAGEREF _Toc176783776 \h </w:instrText>
      </w:r>
      <w:r>
        <w:rPr>
          <w:noProof/>
        </w:rPr>
      </w:r>
      <w:r>
        <w:rPr>
          <w:noProof/>
        </w:rPr>
        <w:fldChar w:fldCharType="separate"/>
      </w:r>
      <w:r>
        <w:rPr>
          <w:noProof/>
        </w:rPr>
        <w:t>291</w:t>
      </w:r>
      <w:r>
        <w:rPr>
          <w:noProof/>
        </w:rPr>
        <w:fldChar w:fldCharType="end"/>
      </w:r>
    </w:p>
    <w:p w14:paraId="3BA21CFC" w14:textId="1AC8F324"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PUCCH</w:t>
      </w:r>
      <w:r>
        <w:rPr>
          <w:noProof/>
        </w:rPr>
        <w:tab/>
      </w:r>
      <w:r>
        <w:rPr>
          <w:noProof/>
        </w:rPr>
        <w:fldChar w:fldCharType="begin"/>
      </w:r>
      <w:r>
        <w:rPr>
          <w:noProof/>
        </w:rPr>
        <w:instrText xml:space="preserve"> PAGEREF _Toc176783777 \h </w:instrText>
      </w:r>
      <w:r>
        <w:rPr>
          <w:noProof/>
        </w:rPr>
      </w:r>
      <w:r>
        <w:rPr>
          <w:noProof/>
        </w:rPr>
        <w:fldChar w:fldCharType="separate"/>
      </w:r>
      <w:r>
        <w:rPr>
          <w:noProof/>
        </w:rPr>
        <w:t>292</w:t>
      </w:r>
      <w:r>
        <w:rPr>
          <w:noProof/>
        </w:rPr>
        <w:fldChar w:fldCharType="end"/>
      </w:r>
    </w:p>
    <w:p w14:paraId="553ED24D" w14:textId="792F774E"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_Toc176783778 \h </w:instrText>
      </w:r>
      <w:r>
        <w:rPr>
          <w:noProof/>
        </w:rPr>
      </w:r>
      <w:r>
        <w:rPr>
          <w:noProof/>
        </w:rPr>
        <w:fldChar w:fldCharType="separate"/>
      </w:r>
      <w:r>
        <w:rPr>
          <w:noProof/>
        </w:rPr>
        <w:t>292</w:t>
      </w:r>
      <w:r>
        <w:rPr>
          <w:noProof/>
        </w:rPr>
        <w:fldChar w:fldCharType="end"/>
      </w:r>
    </w:p>
    <w:p w14:paraId="6616BD3F" w14:textId="1C78BEDC"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_Toc176783779 \h </w:instrText>
      </w:r>
      <w:r>
        <w:rPr>
          <w:noProof/>
        </w:rPr>
      </w:r>
      <w:r>
        <w:rPr>
          <w:noProof/>
        </w:rPr>
        <w:fldChar w:fldCharType="separate"/>
      </w:r>
      <w:r>
        <w:rPr>
          <w:noProof/>
        </w:rPr>
        <w:t>292</w:t>
      </w:r>
      <w:r>
        <w:rPr>
          <w:noProof/>
        </w:rPr>
        <w:fldChar w:fldCharType="end"/>
      </w:r>
    </w:p>
    <w:p w14:paraId="1166FB99" w14:textId="4B4B4221"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_Toc176783780 \h </w:instrText>
      </w:r>
      <w:r>
        <w:rPr>
          <w:noProof/>
        </w:rPr>
      </w:r>
      <w:r>
        <w:rPr>
          <w:noProof/>
        </w:rPr>
        <w:fldChar w:fldCharType="separate"/>
      </w:r>
      <w:r>
        <w:rPr>
          <w:noProof/>
        </w:rPr>
        <w:t>292</w:t>
      </w:r>
      <w:r>
        <w:rPr>
          <w:noProof/>
        </w:rPr>
        <w:fldChar w:fldCharType="end"/>
      </w:r>
    </w:p>
    <w:p w14:paraId="36CECAAA" w14:textId="68378610"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_Toc176783781 \h </w:instrText>
      </w:r>
      <w:r>
        <w:rPr>
          <w:noProof/>
        </w:rPr>
      </w:r>
      <w:r>
        <w:rPr>
          <w:noProof/>
        </w:rPr>
        <w:fldChar w:fldCharType="separate"/>
      </w:r>
      <w:r>
        <w:rPr>
          <w:noProof/>
        </w:rPr>
        <w:t>292</w:t>
      </w:r>
      <w:r>
        <w:rPr>
          <w:noProof/>
        </w:rPr>
        <w:fldChar w:fldCharType="end"/>
      </w:r>
    </w:p>
    <w:p w14:paraId="3641AA6F" w14:textId="2FE2C7D6"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_Toc176783782 \h </w:instrText>
      </w:r>
      <w:r>
        <w:rPr>
          <w:noProof/>
        </w:rPr>
      </w:r>
      <w:r>
        <w:rPr>
          <w:noProof/>
        </w:rPr>
        <w:fldChar w:fldCharType="separate"/>
      </w:r>
      <w:r>
        <w:rPr>
          <w:noProof/>
        </w:rPr>
        <w:t>292</w:t>
      </w:r>
      <w:r>
        <w:rPr>
          <w:noProof/>
        </w:rPr>
        <w:fldChar w:fldCharType="end"/>
      </w:r>
    </w:p>
    <w:p w14:paraId="10343387" w14:textId="52AE9C1B"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_Toc176783783 \h </w:instrText>
      </w:r>
      <w:r>
        <w:rPr>
          <w:noProof/>
        </w:rPr>
      </w:r>
      <w:r>
        <w:rPr>
          <w:noProof/>
        </w:rPr>
        <w:fldChar w:fldCharType="separate"/>
      </w:r>
      <w:r>
        <w:rPr>
          <w:noProof/>
        </w:rPr>
        <w:t>292</w:t>
      </w:r>
      <w:r>
        <w:rPr>
          <w:noProof/>
        </w:rPr>
        <w:fldChar w:fldCharType="end"/>
      </w:r>
    </w:p>
    <w:p w14:paraId="3DA9754B" w14:textId="02C0E96B"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_Toc176783784 \h </w:instrText>
      </w:r>
      <w:r>
        <w:rPr>
          <w:noProof/>
        </w:rPr>
      </w:r>
      <w:r>
        <w:rPr>
          <w:noProof/>
        </w:rPr>
        <w:fldChar w:fldCharType="separate"/>
      </w:r>
      <w:r>
        <w:rPr>
          <w:noProof/>
        </w:rPr>
        <w:t>292</w:t>
      </w:r>
      <w:r>
        <w:rPr>
          <w:noProof/>
        </w:rPr>
        <w:fldChar w:fldCharType="end"/>
      </w:r>
    </w:p>
    <w:p w14:paraId="2905A161" w14:textId="72E2EAB7"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_Toc176783785 \h </w:instrText>
      </w:r>
      <w:r>
        <w:rPr>
          <w:noProof/>
        </w:rPr>
      </w:r>
      <w:r>
        <w:rPr>
          <w:noProof/>
        </w:rPr>
        <w:fldChar w:fldCharType="separate"/>
      </w:r>
      <w:r>
        <w:rPr>
          <w:noProof/>
        </w:rPr>
        <w:t>294</w:t>
      </w:r>
      <w:r>
        <w:rPr>
          <w:noProof/>
        </w:rPr>
        <w:fldChar w:fldCharType="end"/>
      </w:r>
    </w:p>
    <w:p w14:paraId="580CC5A0" w14:textId="4E909C2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69013F">
        <w:rPr>
          <w:i/>
          <w:iCs/>
          <w:noProof/>
        </w:rPr>
        <w:t>BS type 1-O</w:t>
      </w:r>
      <w:r>
        <w:rPr>
          <w:noProof/>
        </w:rPr>
        <w:tab/>
      </w:r>
      <w:r>
        <w:rPr>
          <w:noProof/>
        </w:rPr>
        <w:fldChar w:fldCharType="begin"/>
      </w:r>
      <w:r>
        <w:rPr>
          <w:noProof/>
        </w:rPr>
        <w:instrText xml:space="preserve"> PAGEREF _Toc176783786 \h </w:instrText>
      </w:r>
      <w:r>
        <w:rPr>
          <w:noProof/>
        </w:rPr>
      </w:r>
      <w:r>
        <w:rPr>
          <w:noProof/>
        </w:rPr>
        <w:fldChar w:fldCharType="separate"/>
      </w:r>
      <w:r>
        <w:rPr>
          <w:noProof/>
        </w:rPr>
        <w:t>294</w:t>
      </w:r>
      <w:r>
        <w:rPr>
          <w:noProof/>
        </w:rPr>
        <w:fldChar w:fldCharType="end"/>
      </w:r>
    </w:p>
    <w:p w14:paraId="7D067E96" w14:textId="45D1DAA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8.3.1.</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69013F">
        <w:rPr>
          <w:i/>
          <w:iCs/>
          <w:noProof/>
        </w:rPr>
        <w:t>BS type 2-O</w:t>
      </w:r>
      <w:r>
        <w:rPr>
          <w:noProof/>
        </w:rPr>
        <w:tab/>
      </w:r>
      <w:r>
        <w:rPr>
          <w:noProof/>
        </w:rPr>
        <w:fldChar w:fldCharType="begin"/>
      </w:r>
      <w:r>
        <w:rPr>
          <w:noProof/>
        </w:rPr>
        <w:instrText xml:space="preserve"> PAGEREF _Toc176783787 \h </w:instrText>
      </w:r>
      <w:r>
        <w:rPr>
          <w:noProof/>
        </w:rPr>
      </w:r>
      <w:r>
        <w:rPr>
          <w:noProof/>
        </w:rPr>
        <w:fldChar w:fldCharType="separate"/>
      </w:r>
      <w:r>
        <w:rPr>
          <w:noProof/>
        </w:rPr>
        <w:t>294</w:t>
      </w:r>
      <w:r>
        <w:rPr>
          <w:noProof/>
        </w:rPr>
        <w:fldChar w:fldCharType="end"/>
      </w:r>
    </w:p>
    <w:p w14:paraId="7D333D2B" w14:textId="07369E77"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sidRPr="0069013F">
        <w:rPr>
          <w:noProof/>
          <w:lang w:val="en-US"/>
        </w:rPr>
        <w:t>8.3.2</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Performance requirements for PUCCH format 1</w:t>
      </w:r>
      <w:r>
        <w:rPr>
          <w:noProof/>
        </w:rPr>
        <w:tab/>
      </w:r>
      <w:r>
        <w:rPr>
          <w:noProof/>
        </w:rPr>
        <w:fldChar w:fldCharType="begin"/>
      </w:r>
      <w:r>
        <w:rPr>
          <w:noProof/>
        </w:rPr>
        <w:instrText xml:space="preserve"> PAGEREF _Toc176783788 \h </w:instrText>
      </w:r>
      <w:r>
        <w:rPr>
          <w:noProof/>
        </w:rPr>
      </w:r>
      <w:r>
        <w:rPr>
          <w:noProof/>
        </w:rPr>
        <w:fldChar w:fldCharType="separate"/>
      </w:r>
      <w:r>
        <w:rPr>
          <w:noProof/>
        </w:rPr>
        <w:t>295</w:t>
      </w:r>
      <w:r>
        <w:rPr>
          <w:noProof/>
        </w:rPr>
        <w:fldChar w:fldCharType="end"/>
      </w:r>
    </w:p>
    <w:p w14:paraId="31BEA46A" w14:textId="09E29E9F"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sidRPr="0069013F">
        <w:rPr>
          <w:noProof/>
          <w:lang w:val="en-US"/>
        </w:rPr>
        <w:t>8.3.2.1</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NACK to ACK detection</w:t>
      </w:r>
      <w:r>
        <w:rPr>
          <w:noProof/>
        </w:rPr>
        <w:tab/>
      </w:r>
      <w:r>
        <w:rPr>
          <w:noProof/>
        </w:rPr>
        <w:fldChar w:fldCharType="begin"/>
      </w:r>
      <w:r>
        <w:rPr>
          <w:noProof/>
        </w:rPr>
        <w:instrText xml:space="preserve"> PAGEREF _Toc176783789 \h </w:instrText>
      </w:r>
      <w:r>
        <w:rPr>
          <w:noProof/>
        </w:rPr>
      </w:r>
      <w:r>
        <w:rPr>
          <w:noProof/>
        </w:rPr>
        <w:fldChar w:fldCharType="separate"/>
      </w:r>
      <w:r>
        <w:rPr>
          <w:noProof/>
        </w:rPr>
        <w:t>295</w:t>
      </w:r>
      <w:r>
        <w:rPr>
          <w:noProof/>
        </w:rPr>
        <w:fldChar w:fldCharType="end"/>
      </w:r>
    </w:p>
    <w:p w14:paraId="79B651D8" w14:textId="594C0CD7"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noProof/>
          <w:lang w:val="en-US"/>
        </w:rPr>
        <w:t>8.3.2.1.1</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Definition and applicability</w:t>
      </w:r>
      <w:r>
        <w:rPr>
          <w:noProof/>
        </w:rPr>
        <w:tab/>
      </w:r>
      <w:r>
        <w:rPr>
          <w:noProof/>
        </w:rPr>
        <w:fldChar w:fldCharType="begin"/>
      </w:r>
      <w:r>
        <w:rPr>
          <w:noProof/>
        </w:rPr>
        <w:instrText xml:space="preserve"> PAGEREF _Toc176783790 \h </w:instrText>
      </w:r>
      <w:r>
        <w:rPr>
          <w:noProof/>
        </w:rPr>
      </w:r>
      <w:r>
        <w:rPr>
          <w:noProof/>
        </w:rPr>
        <w:fldChar w:fldCharType="separate"/>
      </w:r>
      <w:r>
        <w:rPr>
          <w:noProof/>
        </w:rPr>
        <w:t>295</w:t>
      </w:r>
      <w:r>
        <w:rPr>
          <w:noProof/>
        </w:rPr>
        <w:fldChar w:fldCharType="end"/>
      </w:r>
    </w:p>
    <w:p w14:paraId="626EB56A" w14:textId="54BCF73B"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noProof/>
          <w:lang w:val="en-US"/>
        </w:rPr>
        <w:t>8.3.2.1.2</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Minimum Requirement</w:t>
      </w:r>
      <w:r>
        <w:rPr>
          <w:noProof/>
        </w:rPr>
        <w:tab/>
      </w:r>
      <w:r>
        <w:rPr>
          <w:noProof/>
        </w:rPr>
        <w:fldChar w:fldCharType="begin"/>
      </w:r>
      <w:r>
        <w:rPr>
          <w:noProof/>
        </w:rPr>
        <w:instrText xml:space="preserve"> PAGEREF _Toc176783791 \h </w:instrText>
      </w:r>
      <w:r>
        <w:rPr>
          <w:noProof/>
        </w:rPr>
      </w:r>
      <w:r>
        <w:rPr>
          <w:noProof/>
        </w:rPr>
        <w:fldChar w:fldCharType="separate"/>
      </w:r>
      <w:r>
        <w:rPr>
          <w:noProof/>
        </w:rPr>
        <w:t>295</w:t>
      </w:r>
      <w:r>
        <w:rPr>
          <w:noProof/>
        </w:rPr>
        <w:fldChar w:fldCharType="end"/>
      </w:r>
    </w:p>
    <w:p w14:paraId="4C329DB7" w14:textId="67737B9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noProof/>
          <w:lang w:val="en-US"/>
        </w:rPr>
        <w:t>8.3.2.1.3</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Test purpose</w:t>
      </w:r>
      <w:r>
        <w:rPr>
          <w:noProof/>
        </w:rPr>
        <w:tab/>
      </w:r>
      <w:r>
        <w:rPr>
          <w:noProof/>
        </w:rPr>
        <w:fldChar w:fldCharType="begin"/>
      </w:r>
      <w:r>
        <w:rPr>
          <w:noProof/>
        </w:rPr>
        <w:instrText xml:space="preserve"> PAGEREF _Toc176783792 \h </w:instrText>
      </w:r>
      <w:r>
        <w:rPr>
          <w:noProof/>
        </w:rPr>
      </w:r>
      <w:r>
        <w:rPr>
          <w:noProof/>
        </w:rPr>
        <w:fldChar w:fldCharType="separate"/>
      </w:r>
      <w:r>
        <w:rPr>
          <w:noProof/>
        </w:rPr>
        <w:t>295</w:t>
      </w:r>
      <w:r>
        <w:rPr>
          <w:noProof/>
        </w:rPr>
        <w:fldChar w:fldCharType="end"/>
      </w:r>
    </w:p>
    <w:p w14:paraId="4CD95922" w14:textId="0F1E1CA0"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noProof/>
          <w:lang w:val="en-US"/>
        </w:rPr>
        <w:t>8.3.2.1.4</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Method of test</w:t>
      </w:r>
      <w:r>
        <w:rPr>
          <w:noProof/>
        </w:rPr>
        <w:tab/>
      </w:r>
      <w:r>
        <w:rPr>
          <w:noProof/>
        </w:rPr>
        <w:fldChar w:fldCharType="begin"/>
      </w:r>
      <w:r>
        <w:rPr>
          <w:noProof/>
        </w:rPr>
        <w:instrText xml:space="preserve"> PAGEREF _Toc176783793 \h </w:instrText>
      </w:r>
      <w:r>
        <w:rPr>
          <w:noProof/>
        </w:rPr>
      </w:r>
      <w:r>
        <w:rPr>
          <w:noProof/>
        </w:rPr>
        <w:fldChar w:fldCharType="separate"/>
      </w:r>
      <w:r>
        <w:rPr>
          <w:noProof/>
        </w:rPr>
        <w:t>295</w:t>
      </w:r>
      <w:r>
        <w:rPr>
          <w:noProof/>
        </w:rPr>
        <w:fldChar w:fldCharType="end"/>
      </w:r>
    </w:p>
    <w:p w14:paraId="493D5D85" w14:textId="4A5D0ACB"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noProof/>
          <w:lang w:val="en-US"/>
        </w:rPr>
        <w:t>8.3.2.1.5</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Test Requirement</w:t>
      </w:r>
      <w:r>
        <w:rPr>
          <w:noProof/>
        </w:rPr>
        <w:tab/>
      </w:r>
      <w:r>
        <w:rPr>
          <w:noProof/>
        </w:rPr>
        <w:fldChar w:fldCharType="begin"/>
      </w:r>
      <w:r>
        <w:rPr>
          <w:noProof/>
        </w:rPr>
        <w:instrText xml:space="preserve"> PAGEREF _Toc176783794 \h </w:instrText>
      </w:r>
      <w:r>
        <w:rPr>
          <w:noProof/>
        </w:rPr>
      </w:r>
      <w:r>
        <w:rPr>
          <w:noProof/>
        </w:rPr>
        <w:fldChar w:fldCharType="separate"/>
      </w:r>
      <w:r>
        <w:rPr>
          <w:noProof/>
        </w:rPr>
        <w:t>297</w:t>
      </w:r>
      <w:r>
        <w:rPr>
          <w:noProof/>
        </w:rPr>
        <w:fldChar w:fldCharType="end"/>
      </w:r>
    </w:p>
    <w:p w14:paraId="52398DEF" w14:textId="364BF4AD"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sidRPr="0069013F">
        <w:rPr>
          <w:noProof/>
          <w:lang w:val="en-US"/>
        </w:rPr>
        <w:t>8.3.2.2</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ACK missed detection</w:t>
      </w:r>
      <w:r>
        <w:rPr>
          <w:noProof/>
        </w:rPr>
        <w:tab/>
      </w:r>
      <w:r>
        <w:rPr>
          <w:noProof/>
        </w:rPr>
        <w:fldChar w:fldCharType="begin"/>
      </w:r>
      <w:r>
        <w:rPr>
          <w:noProof/>
        </w:rPr>
        <w:instrText xml:space="preserve"> PAGEREF _Toc176783795 \h </w:instrText>
      </w:r>
      <w:r>
        <w:rPr>
          <w:noProof/>
        </w:rPr>
      </w:r>
      <w:r>
        <w:rPr>
          <w:noProof/>
        </w:rPr>
        <w:fldChar w:fldCharType="separate"/>
      </w:r>
      <w:r>
        <w:rPr>
          <w:noProof/>
        </w:rPr>
        <w:t>298</w:t>
      </w:r>
      <w:r>
        <w:rPr>
          <w:noProof/>
        </w:rPr>
        <w:fldChar w:fldCharType="end"/>
      </w:r>
    </w:p>
    <w:p w14:paraId="0506E2C5" w14:textId="09792E7F"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noProof/>
          <w:lang w:val="en-US"/>
        </w:rPr>
        <w:t>8.3.2.2.1</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Definition and applicability</w:t>
      </w:r>
      <w:r>
        <w:rPr>
          <w:noProof/>
        </w:rPr>
        <w:tab/>
      </w:r>
      <w:r>
        <w:rPr>
          <w:noProof/>
        </w:rPr>
        <w:fldChar w:fldCharType="begin"/>
      </w:r>
      <w:r>
        <w:rPr>
          <w:noProof/>
        </w:rPr>
        <w:instrText xml:space="preserve"> PAGEREF _Toc176783796 \h </w:instrText>
      </w:r>
      <w:r>
        <w:rPr>
          <w:noProof/>
        </w:rPr>
      </w:r>
      <w:r>
        <w:rPr>
          <w:noProof/>
        </w:rPr>
        <w:fldChar w:fldCharType="separate"/>
      </w:r>
      <w:r>
        <w:rPr>
          <w:noProof/>
        </w:rPr>
        <w:t>298</w:t>
      </w:r>
      <w:r>
        <w:rPr>
          <w:noProof/>
        </w:rPr>
        <w:fldChar w:fldCharType="end"/>
      </w:r>
    </w:p>
    <w:p w14:paraId="743643FB" w14:textId="7D712A2B"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noProof/>
          <w:lang w:val="en-US"/>
        </w:rPr>
        <w:t>8.3.2.2.2</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Minimum Requirement</w:t>
      </w:r>
      <w:r>
        <w:rPr>
          <w:noProof/>
        </w:rPr>
        <w:tab/>
      </w:r>
      <w:r>
        <w:rPr>
          <w:noProof/>
        </w:rPr>
        <w:fldChar w:fldCharType="begin"/>
      </w:r>
      <w:r>
        <w:rPr>
          <w:noProof/>
        </w:rPr>
        <w:instrText xml:space="preserve"> PAGEREF _Toc176783797 \h </w:instrText>
      </w:r>
      <w:r>
        <w:rPr>
          <w:noProof/>
        </w:rPr>
      </w:r>
      <w:r>
        <w:rPr>
          <w:noProof/>
        </w:rPr>
        <w:fldChar w:fldCharType="separate"/>
      </w:r>
      <w:r>
        <w:rPr>
          <w:noProof/>
        </w:rPr>
        <w:t>299</w:t>
      </w:r>
      <w:r>
        <w:rPr>
          <w:noProof/>
        </w:rPr>
        <w:fldChar w:fldCharType="end"/>
      </w:r>
    </w:p>
    <w:p w14:paraId="60DAD8A9" w14:textId="55846F76"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noProof/>
          <w:lang w:val="en-US"/>
        </w:rPr>
        <w:t>8.3.2.2.3</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Test purpose</w:t>
      </w:r>
      <w:r>
        <w:rPr>
          <w:noProof/>
        </w:rPr>
        <w:tab/>
      </w:r>
      <w:r>
        <w:rPr>
          <w:noProof/>
        </w:rPr>
        <w:fldChar w:fldCharType="begin"/>
      </w:r>
      <w:r>
        <w:rPr>
          <w:noProof/>
        </w:rPr>
        <w:instrText xml:space="preserve"> PAGEREF _Toc176783798 \h </w:instrText>
      </w:r>
      <w:r>
        <w:rPr>
          <w:noProof/>
        </w:rPr>
      </w:r>
      <w:r>
        <w:rPr>
          <w:noProof/>
        </w:rPr>
        <w:fldChar w:fldCharType="separate"/>
      </w:r>
      <w:r>
        <w:rPr>
          <w:noProof/>
        </w:rPr>
        <w:t>299</w:t>
      </w:r>
      <w:r>
        <w:rPr>
          <w:noProof/>
        </w:rPr>
        <w:fldChar w:fldCharType="end"/>
      </w:r>
    </w:p>
    <w:p w14:paraId="46B6BB90" w14:textId="25FFF158"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noProof/>
          <w:lang w:val="en-US"/>
        </w:rPr>
        <w:t>8.3.2.2.4</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Method of test</w:t>
      </w:r>
      <w:r>
        <w:rPr>
          <w:noProof/>
        </w:rPr>
        <w:tab/>
      </w:r>
      <w:r>
        <w:rPr>
          <w:noProof/>
        </w:rPr>
        <w:fldChar w:fldCharType="begin"/>
      </w:r>
      <w:r>
        <w:rPr>
          <w:noProof/>
        </w:rPr>
        <w:instrText xml:space="preserve"> PAGEREF _Toc176783799 \h </w:instrText>
      </w:r>
      <w:r>
        <w:rPr>
          <w:noProof/>
        </w:rPr>
      </w:r>
      <w:r>
        <w:rPr>
          <w:noProof/>
        </w:rPr>
        <w:fldChar w:fldCharType="separate"/>
      </w:r>
      <w:r>
        <w:rPr>
          <w:noProof/>
        </w:rPr>
        <w:t>299</w:t>
      </w:r>
      <w:r>
        <w:rPr>
          <w:noProof/>
        </w:rPr>
        <w:fldChar w:fldCharType="end"/>
      </w:r>
    </w:p>
    <w:p w14:paraId="6B4659ED" w14:textId="6F06BF2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noProof/>
          <w:lang w:val="en-US"/>
        </w:rPr>
        <w:t>8.3.2.2.5</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Test Requirement</w:t>
      </w:r>
      <w:r>
        <w:rPr>
          <w:noProof/>
        </w:rPr>
        <w:tab/>
      </w:r>
      <w:r>
        <w:rPr>
          <w:noProof/>
        </w:rPr>
        <w:fldChar w:fldCharType="begin"/>
      </w:r>
      <w:r>
        <w:rPr>
          <w:noProof/>
        </w:rPr>
        <w:instrText xml:space="preserve"> PAGEREF _Toc176783800 \h </w:instrText>
      </w:r>
      <w:r>
        <w:rPr>
          <w:noProof/>
        </w:rPr>
      </w:r>
      <w:r>
        <w:rPr>
          <w:noProof/>
        </w:rPr>
        <w:fldChar w:fldCharType="separate"/>
      </w:r>
      <w:r>
        <w:rPr>
          <w:noProof/>
        </w:rPr>
        <w:t>301</w:t>
      </w:r>
      <w:r>
        <w:rPr>
          <w:noProof/>
        </w:rPr>
        <w:fldChar w:fldCharType="end"/>
      </w:r>
    </w:p>
    <w:p w14:paraId="04F4D868" w14:textId="59153A2D"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2</w:t>
      </w:r>
      <w:r>
        <w:rPr>
          <w:noProof/>
        </w:rPr>
        <w:tab/>
      </w:r>
      <w:r>
        <w:rPr>
          <w:noProof/>
        </w:rPr>
        <w:fldChar w:fldCharType="begin"/>
      </w:r>
      <w:r>
        <w:rPr>
          <w:noProof/>
        </w:rPr>
        <w:instrText xml:space="preserve"> PAGEREF _Toc176783801 \h </w:instrText>
      </w:r>
      <w:r>
        <w:rPr>
          <w:noProof/>
        </w:rPr>
      </w:r>
      <w:r>
        <w:rPr>
          <w:noProof/>
        </w:rPr>
        <w:fldChar w:fldCharType="separate"/>
      </w:r>
      <w:r>
        <w:rPr>
          <w:noProof/>
        </w:rPr>
        <w:t>302</w:t>
      </w:r>
      <w:r>
        <w:rPr>
          <w:noProof/>
        </w:rPr>
        <w:fldChar w:fldCharType="end"/>
      </w:r>
    </w:p>
    <w:p w14:paraId="401EB246" w14:textId="438ADEDD"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ACK missed detection performance requirements</w:t>
      </w:r>
      <w:r>
        <w:rPr>
          <w:noProof/>
        </w:rPr>
        <w:tab/>
      </w:r>
      <w:r>
        <w:rPr>
          <w:noProof/>
        </w:rPr>
        <w:fldChar w:fldCharType="begin"/>
      </w:r>
      <w:r>
        <w:rPr>
          <w:noProof/>
        </w:rPr>
        <w:instrText xml:space="preserve"> PAGEREF _Toc176783802 \h </w:instrText>
      </w:r>
      <w:r>
        <w:rPr>
          <w:noProof/>
        </w:rPr>
      </w:r>
      <w:r>
        <w:rPr>
          <w:noProof/>
        </w:rPr>
        <w:fldChar w:fldCharType="separate"/>
      </w:r>
      <w:r>
        <w:rPr>
          <w:noProof/>
        </w:rPr>
        <w:t>302</w:t>
      </w:r>
      <w:r>
        <w:rPr>
          <w:noProof/>
        </w:rPr>
        <w:fldChar w:fldCharType="end"/>
      </w:r>
    </w:p>
    <w:p w14:paraId="74A9EC83" w14:textId="49D3BA6E"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8.3.3.1.1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_Toc176783803 \h </w:instrText>
      </w:r>
      <w:r>
        <w:rPr>
          <w:noProof/>
        </w:rPr>
      </w:r>
      <w:r>
        <w:rPr>
          <w:noProof/>
        </w:rPr>
        <w:fldChar w:fldCharType="separate"/>
      </w:r>
      <w:r>
        <w:rPr>
          <w:noProof/>
        </w:rPr>
        <w:t>302</w:t>
      </w:r>
      <w:r>
        <w:rPr>
          <w:noProof/>
        </w:rPr>
        <w:fldChar w:fldCharType="end"/>
      </w:r>
    </w:p>
    <w:p w14:paraId="35E34990" w14:textId="6B5DC2DE"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8.3.3.1.2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_Toc176783804 \h </w:instrText>
      </w:r>
      <w:r>
        <w:rPr>
          <w:noProof/>
        </w:rPr>
      </w:r>
      <w:r>
        <w:rPr>
          <w:noProof/>
        </w:rPr>
        <w:fldChar w:fldCharType="separate"/>
      </w:r>
      <w:r>
        <w:rPr>
          <w:noProof/>
        </w:rPr>
        <w:t>302</w:t>
      </w:r>
      <w:r>
        <w:rPr>
          <w:noProof/>
        </w:rPr>
        <w:fldChar w:fldCharType="end"/>
      </w:r>
    </w:p>
    <w:p w14:paraId="6B89E969" w14:textId="2392BBE3"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8.3.3.1.3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_Toc176783805 \h </w:instrText>
      </w:r>
      <w:r>
        <w:rPr>
          <w:noProof/>
        </w:rPr>
      </w:r>
      <w:r>
        <w:rPr>
          <w:noProof/>
        </w:rPr>
        <w:fldChar w:fldCharType="separate"/>
      </w:r>
      <w:r>
        <w:rPr>
          <w:noProof/>
        </w:rPr>
        <w:t>302</w:t>
      </w:r>
      <w:r>
        <w:rPr>
          <w:noProof/>
        </w:rPr>
        <w:fldChar w:fldCharType="end"/>
      </w:r>
    </w:p>
    <w:p w14:paraId="24CC41A7" w14:textId="2D6FB4A2"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8.3.3.1.4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_Toc176783806 \h </w:instrText>
      </w:r>
      <w:r>
        <w:rPr>
          <w:noProof/>
        </w:rPr>
      </w:r>
      <w:r>
        <w:rPr>
          <w:noProof/>
        </w:rPr>
        <w:fldChar w:fldCharType="separate"/>
      </w:r>
      <w:r>
        <w:rPr>
          <w:noProof/>
        </w:rPr>
        <w:t>302</w:t>
      </w:r>
      <w:r>
        <w:rPr>
          <w:noProof/>
        </w:rPr>
        <w:fldChar w:fldCharType="end"/>
      </w:r>
    </w:p>
    <w:p w14:paraId="4AFF7BB5" w14:textId="234D497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8.3.3.1.5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_Toc176783807 \h </w:instrText>
      </w:r>
      <w:r>
        <w:rPr>
          <w:noProof/>
        </w:rPr>
      </w:r>
      <w:r>
        <w:rPr>
          <w:noProof/>
        </w:rPr>
        <w:fldChar w:fldCharType="separate"/>
      </w:r>
      <w:r>
        <w:rPr>
          <w:noProof/>
        </w:rPr>
        <w:t>304</w:t>
      </w:r>
      <w:r>
        <w:rPr>
          <w:noProof/>
        </w:rPr>
        <w:fldChar w:fldCharType="end"/>
      </w:r>
    </w:p>
    <w:p w14:paraId="4639B901" w14:textId="33746EF2"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UCI BLER performance requirements</w:t>
      </w:r>
      <w:r>
        <w:rPr>
          <w:noProof/>
        </w:rPr>
        <w:tab/>
      </w:r>
      <w:r>
        <w:rPr>
          <w:noProof/>
        </w:rPr>
        <w:fldChar w:fldCharType="begin"/>
      </w:r>
      <w:r>
        <w:rPr>
          <w:noProof/>
        </w:rPr>
        <w:instrText xml:space="preserve"> PAGEREF _Toc176783808 \h </w:instrText>
      </w:r>
      <w:r>
        <w:rPr>
          <w:noProof/>
        </w:rPr>
      </w:r>
      <w:r>
        <w:rPr>
          <w:noProof/>
        </w:rPr>
        <w:fldChar w:fldCharType="separate"/>
      </w:r>
      <w:r>
        <w:rPr>
          <w:noProof/>
        </w:rPr>
        <w:t>305</w:t>
      </w:r>
      <w:r>
        <w:rPr>
          <w:noProof/>
        </w:rPr>
        <w:fldChar w:fldCharType="end"/>
      </w:r>
    </w:p>
    <w:p w14:paraId="2F7B2492" w14:textId="23BA7D5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8.3.3.2.1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_Toc176783809 \h </w:instrText>
      </w:r>
      <w:r>
        <w:rPr>
          <w:noProof/>
        </w:rPr>
      </w:r>
      <w:r>
        <w:rPr>
          <w:noProof/>
        </w:rPr>
        <w:fldChar w:fldCharType="separate"/>
      </w:r>
      <w:r>
        <w:rPr>
          <w:noProof/>
        </w:rPr>
        <w:t>305</w:t>
      </w:r>
      <w:r>
        <w:rPr>
          <w:noProof/>
        </w:rPr>
        <w:fldChar w:fldCharType="end"/>
      </w:r>
    </w:p>
    <w:p w14:paraId="2236BA46" w14:textId="128F0429"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_Toc176783810 \h </w:instrText>
      </w:r>
      <w:r>
        <w:rPr>
          <w:noProof/>
        </w:rPr>
      </w:r>
      <w:r>
        <w:rPr>
          <w:noProof/>
        </w:rPr>
        <w:fldChar w:fldCharType="separate"/>
      </w:r>
      <w:r>
        <w:rPr>
          <w:noProof/>
        </w:rPr>
        <w:t>306</w:t>
      </w:r>
      <w:r>
        <w:rPr>
          <w:noProof/>
        </w:rPr>
        <w:fldChar w:fldCharType="end"/>
      </w:r>
    </w:p>
    <w:p w14:paraId="2894E2FA" w14:textId="3C9A0005"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_Toc176783811 \h </w:instrText>
      </w:r>
      <w:r>
        <w:rPr>
          <w:noProof/>
        </w:rPr>
      </w:r>
      <w:r>
        <w:rPr>
          <w:noProof/>
        </w:rPr>
        <w:fldChar w:fldCharType="separate"/>
      </w:r>
      <w:r>
        <w:rPr>
          <w:noProof/>
        </w:rPr>
        <w:t>306</w:t>
      </w:r>
      <w:r>
        <w:rPr>
          <w:noProof/>
        </w:rPr>
        <w:fldChar w:fldCharType="end"/>
      </w:r>
    </w:p>
    <w:p w14:paraId="72D45899" w14:textId="6E304C9B"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8.3.3.2.4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_Toc176783812 \h </w:instrText>
      </w:r>
      <w:r>
        <w:rPr>
          <w:noProof/>
        </w:rPr>
      </w:r>
      <w:r>
        <w:rPr>
          <w:noProof/>
        </w:rPr>
        <w:fldChar w:fldCharType="separate"/>
      </w:r>
      <w:r>
        <w:rPr>
          <w:noProof/>
        </w:rPr>
        <w:t>306</w:t>
      </w:r>
      <w:r>
        <w:rPr>
          <w:noProof/>
        </w:rPr>
        <w:fldChar w:fldCharType="end"/>
      </w:r>
    </w:p>
    <w:p w14:paraId="5757E63C" w14:textId="0E2B308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8.3.3.2.5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_Toc176783813 \h </w:instrText>
      </w:r>
      <w:r>
        <w:rPr>
          <w:noProof/>
        </w:rPr>
      </w:r>
      <w:r>
        <w:rPr>
          <w:noProof/>
        </w:rPr>
        <w:fldChar w:fldCharType="separate"/>
      </w:r>
      <w:r>
        <w:rPr>
          <w:noProof/>
        </w:rPr>
        <w:t>307</w:t>
      </w:r>
      <w:r>
        <w:rPr>
          <w:noProof/>
        </w:rPr>
        <w:fldChar w:fldCharType="end"/>
      </w:r>
    </w:p>
    <w:p w14:paraId="622860FD" w14:textId="00B84F76"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3</w:t>
      </w:r>
      <w:r>
        <w:rPr>
          <w:noProof/>
        </w:rPr>
        <w:tab/>
      </w:r>
      <w:r>
        <w:rPr>
          <w:noProof/>
        </w:rPr>
        <w:fldChar w:fldCharType="begin"/>
      </w:r>
      <w:r>
        <w:rPr>
          <w:noProof/>
        </w:rPr>
        <w:instrText xml:space="preserve"> PAGEREF _Toc176783814 \h </w:instrText>
      </w:r>
      <w:r>
        <w:rPr>
          <w:noProof/>
        </w:rPr>
      </w:r>
      <w:r>
        <w:rPr>
          <w:noProof/>
        </w:rPr>
        <w:fldChar w:fldCharType="separate"/>
      </w:r>
      <w:r>
        <w:rPr>
          <w:noProof/>
        </w:rPr>
        <w:t>308</w:t>
      </w:r>
      <w:r>
        <w:rPr>
          <w:noProof/>
        </w:rPr>
        <w:fldChar w:fldCharType="end"/>
      </w:r>
    </w:p>
    <w:p w14:paraId="421DB7E8" w14:textId="66B17D7A"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_Toc176783815 \h </w:instrText>
      </w:r>
      <w:r>
        <w:rPr>
          <w:noProof/>
        </w:rPr>
      </w:r>
      <w:r>
        <w:rPr>
          <w:noProof/>
        </w:rPr>
        <w:fldChar w:fldCharType="separate"/>
      </w:r>
      <w:r>
        <w:rPr>
          <w:noProof/>
        </w:rPr>
        <w:t>308</w:t>
      </w:r>
      <w:r>
        <w:rPr>
          <w:noProof/>
        </w:rPr>
        <w:fldChar w:fldCharType="end"/>
      </w:r>
    </w:p>
    <w:p w14:paraId="09250BA3" w14:textId="711A54F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_Toc176783816 \h </w:instrText>
      </w:r>
      <w:r>
        <w:rPr>
          <w:noProof/>
        </w:rPr>
      </w:r>
      <w:r>
        <w:rPr>
          <w:noProof/>
        </w:rPr>
        <w:fldChar w:fldCharType="separate"/>
      </w:r>
      <w:r>
        <w:rPr>
          <w:noProof/>
        </w:rPr>
        <w:t>309</w:t>
      </w:r>
      <w:r>
        <w:rPr>
          <w:noProof/>
        </w:rPr>
        <w:fldChar w:fldCharType="end"/>
      </w:r>
    </w:p>
    <w:p w14:paraId="6D3C2336" w14:textId="06D564D1"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_Toc176783817 \h </w:instrText>
      </w:r>
      <w:r>
        <w:rPr>
          <w:noProof/>
        </w:rPr>
      </w:r>
      <w:r>
        <w:rPr>
          <w:noProof/>
        </w:rPr>
        <w:fldChar w:fldCharType="separate"/>
      </w:r>
      <w:r>
        <w:rPr>
          <w:noProof/>
        </w:rPr>
        <w:t>309</w:t>
      </w:r>
      <w:r>
        <w:rPr>
          <w:noProof/>
        </w:rPr>
        <w:fldChar w:fldCharType="end"/>
      </w:r>
    </w:p>
    <w:p w14:paraId="371FB4E5" w14:textId="68EB50BE"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8.3.4.4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_Toc176783818 \h </w:instrText>
      </w:r>
      <w:r>
        <w:rPr>
          <w:noProof/>
        </w:rPr>
      </w:r>
      <w:r>
        <w:rPr>
          <w:noProof/>
        </w:rPr>
        <w:fldChar w:fldCharType="separate"/>
      </w:r>
      <w:r>
        <w:rPr>
          <w:noProof/>
        </w:rPr>
        <w:t>309</w:t>
      </w:r>
      <w:r>
        <w:rPr>
          <w:noProof/>
        </w:rPr>
        <w:fldChar w:fldCharType="end"/>
      </w:r>
    </w:p>
    <w:p w14:paraId="566B8CC8" w14:textId="129CA35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8.3.4.4.1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_Toc176783819 \h </w:instrText>
      </w:r>
      <w:r>
        <w:rPr>
          <w:noProof/>
        </w:rPr>
      </w:r>
      <w:r>
        <w:rPr>
          <w:noProof/>
        </w:rPr>
        <w:fldChar w:fldCharType="separate"/>
      </w:r>
      <w:r>
        <w:rPr>
          <w:noProof/>
        </w:rPr>
        <w:t>309</w:t>
      </w:r>
      <w:r>
        <w:rPr>
          <w:noProof/>
        </w:rPr>
        <w:fldChar w:fldCharType="end"/>
      </w:r>
    </w:p>
    <w:p w14:paraId="7704BB74" w14:textId="4170732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_Toc176783820 \h </w:instrText>
      </w:r>
      <w:r>
        <w:rPr>
          <w:noProof/>
        </w:rPr>
      </w:r>
      <w:r>
        <w:rPr>
          <w:noProof/>
        </w:rPr>
        <w:fldChar w:fldCharType="separate"/>
      </w:r>
      <w:r>
        <w:rPr>
          <w:noProof/>
        </w:rPr>
        <w:t>309</w:t>
      </w:r>
      <w:r>
        <w:rPr>
          <w:noProof/>
        </w:rPr>
        <w:fldChar w:fldCharType="end"/>
      </w:r>
    </w:p>
    <w:p w14:paraId="0B985970" w14:textId="5A9A9FEE"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8.3.4.5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_Toc176783821 \h </w:instrText>
      </w:r>
      <w:r>
        <w:rPr>
          <w:noProof/>
        </w:rPr>
      </w:r>
      <w:r>
        <w:rPr>
          <w:noProof/>
        </w:rPr>
        <w:fldChar w:fldCharType="separate"/>
      </w:r>
      <w:r>
        <w:rPr>
          <w:noProof/>
        </w:rPr>
        <w:t>310</w:t>
      </w:r>
      <w:r>
        <w:rPr>
          <w:noProof/>
        </w:rPr>
        <w:fldChar w:fldCharType="end"/>
      </w:r>
    </w:p>
    <w:p w14:paraId="6EABE0BF" w14:textId="589AB52E"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8.3.4.</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9013F">
        <w:rPr>
          <w:rFonts w:cs="Arial"/>
          <w:noProof/>
        </w:rPr>
        <w:t xml:space="preserve">Test </w:t>
      </w:r>
      <w:r w:rsidRPr="0069013F">
        <w:rPr>
          <w:rFonts w:cs="Arial"/>
          <w:noProof/>
          <w:lang w:eastAsia="zh-CN"/>
        </w:rPr>
        <w:t>r</w:t>
      </w:r>
      <w:r w:rsidRPr="0069013F">
        <w:rPr>
          <w:rFonts w:cs="Arial"/>
          <w:noProof/>
        </w:rPr>
        <w:t xml:space="preserve">equirement for </w:t>
      </w:r>
      <w:r w:rsidRPr="0069013F">
        <w:rPr>
          <w:rFonts w:cs="Arial"/>
          <w:i/>
          <w:iCs/>
          <w:noProof/>
        </w:rPr>
        <w:t>BS type 1-O</w:t>
      </w:r>
      <w:r>
        <w:rPr>
          <w:noProof/>
        </w:rPr>
        <w:tab/>
      </w:r>
      <w:r>
        <w:rPr>
          <w:noProof/>
        </w:rPr>
        <w:fldChar w:fldCharType="begin"/>
      </w:r>
      <w:r>
        <w:rPr>
          <w:noProof/>
        </w:rPr>
        <w:instrText xml:space="preserve"> PAGEREF _Toc176783822 \h </w:instrText>
      </w:r>
      <w:r>
        <w:rPr>
          <w:noProof/>
        </w:rPr>
      </w:r>
      <w:r>
        <w:rPr>
          <w:noProof/>
        </w:rPr>
        <w:fldChar w:fldCharType="separate"/>
      </w:r>
      <w:r>
        <w:rPr>
          <w:noProof/>
        </w:rPr>
        <w:t>310</w:t>
      </w:r>
      <w:r>
        <w:rPr>
          <w:noProof/>
        </w:rPr>
        <w:fldChar w:fldCharType="end"/>
      </w:r>
    </w:p>
    <w:p w14:paraId="52D9EF07" w14:textId="2445E8A3"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8.3.4.</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9013F">
        <w:rPr>
          <w:rFonts w:cs="Arial"/>
          <w:noProof/>
        </w:rPr>
        <w:t xml:space="preserve">Test </w:t>
      </w:r>
      <w:r w:rsidRPr="0069013F">
        <w:rPr>
          <w:rFonts w:cs="Arial"/>
          <w:noProof/>
          <w:lang w:eastAsia="zh-CN"/>
        </w:rPr>
        <w:t>r</w:t>
      </w:r>
      <w:r w:rsidRPr="0069013F">
        <w:rPr>
          <w:rFonts w:cs="Arial"/>
          <w:noProof/>
        </w:rPr>
        <w:t xml:space="preserve">equirement for </w:t>
      </w:r>
      <w:r w:rsidRPr="0069013F">
        <w:rPr>
          <w:rFonts w:cs="Arial"/>
          <w:i/>
          <w:iCs/>
          <w:noProof/>
        </w:rPr>
        <w:t xml:space="preserve">BS type </w:t>
      </w:r>
      <w:r w:rsidRPr="0069013F">
        <w:rPr>
          <w:rFonts w:cs="Arial"/>
          <w:i/>
          <w:iCs/>
          <w:noProof/>
          <w:lang w:eastAsia="zh-CN"/>
        </w:rPr>
        <w:t>2</w:t>
      </w:r>
      <w:r w:rsidRPr="0069013F">
        <w:rPr>
          <w:rFonts w:cs="Arial"/>
          <w:i/>
          <w:iCs/>
          <w:noProof/>
        </w:rPr>
        <w:t>-O</w:t>
      </w:r>
      <w:r>
        <w:rPr>
          <w:noProof/>
        </w:rPr>
        <w:tab/>
      </w:r>
      <w:r>
        <w:rPr>
          <w:noProof/>
        </w:rPr>
        <w:fldChar w:fldCharType="begin"/>
      </w:r>
      <w:r>
        <w:rPr>
          <w:noProof/>
        </w:rPr>
        <w:instrText xml:space="preserve"> PAGEREF _Toc176783823 \h </w:instrText>
      </w:r>
      <w:r>
        <w:rPr>
          <w:noProof/>
        </w:rPr>
      </w:r>
      <w:r>
        <w:rPr>
          <w:noProof/>
        </w:rPr>
        <w:fldChar w:fldCharType="separate"/>
      </w:r>
      <w:r>
        <w:rPr>
          <w:noProof/>
        </w:rPr>
        <w:t>311</w:t>
      </w:r>
      <w:r>
        <w:rPr>
          <w:noProof/>
        </w:rPr>
        <w:fldChar w:fldCharType="end"/>
      </w:r>
    </w:p>
    <w:p w14:paraId="0DB3D243" w14:textId="787F1909"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8.3.5</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4</w:t>
      </w:r>
      <w:r>
        <w:rPr>
          <w:noProof/>
        </w:rPr>
        <w:tab/>
      </w:r>
      <w:r>
        <w:rPr>
          <w:noProof/>
        </w:rPr>
        <w:fldChar w:fldCharType="begin"/>
      </w:r>
      <w:r>
        <w:rPr>
          <w:noProof/>
        </w:rPr>
        <w:instrText xml:space="preserve"> PAGEREF _Toc176783824 \h </w:instrText>
      </w:r>
      <w:r>
        <w:rPr>
          <w:noProof/>
        </w:rPr>
      </w:r>
      <w:r>
        <w:rPr>
          <w:noProof/>
        </w:rPr>
        <w:fldChar w:fldCharType="separate"/>
      </w:r>
      <w:r>
        <w:rPr>
          <w:noProof/>
        </w:rPr>
        <w:t>312</w:t>
      </w:r>
      <w:r>
        <w:rPr>
          <w:noProof/>
        </w:rPr>
        <w:fldChar w:fldCharType="end"/>
      </w:r>
    </w:p>
    <w:p w14:paraId="46960B56" w14:textId="568316C3"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8.3.5.1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_Toc176783825 \h </w:instrText>
      </w:r>
      <w:r>
        <w:rPr>
          <w:noProof/>
        </w:rPr>
      </w:r>
      <w:r>
        <w:rPr>
          <w:noProof/>
        </w:rPr>
        <w:fldChar w:fldCharType="separate"/>
      </w:r>
      <w:r>
        <w:rPr>
          <w:noProof/>
        </w:rPr>
        <w:t>312</w:t>
      </w:r>
      <w:r>
        <w:rPr>
          <w:noProof/>
        </w:rPr>
        <w:fldChar w:fldCharType="end"/>
      </w:r>
    </w:p>
    <w:p w14:paraId="053DC886" w14:textId="1795E5E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8.3.5.2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_Toc176783826 \h </w:instrText>
      </w:r>
      <w:r>
        <w:rPr>
          <w:noProof/>
        </w:rPr>
      </w:r>
      <w:r>
        <w:rPr>
          <w:noProof/>
        </w:rPr>
        <w:fldChar w:fldCharType="separate"/>
      </w:r>
      <w:r>
        <w:rPr>
          <w:noProof/>
        </w:rPr>
        <w:t>312</w:t>
      </w:r>
      <w:r>
        <w:rPr>
          <w:noProof/>
        </w:rPr>
        <w:fldChar w:fldCharType="end"/>
      </w:r>
    </w:p>
    <w:p w14:paraId="2E426DD6" w14:textId="59715645"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8.3.5.3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_Toc176783827 \h </w:instrText>
      </w:r>
      <w:r>
        <w:rPr>
          <w:noProof/>
        </w:rPr>
      </w:r>
      <w:r>
        <w:rPr>
          <w:noProof/>
        </w:rPr>
        <w:fldChar w:fldCharType="separate"/>
      </w:r>
      <w:r>
        <w:rPr>
          <w:noProof/>
        </w:rPr>
        <w:t>312</w:t>
      </w:r>
      <w:r>
        <w:rPr>
          <w:noProof/>
        </w:rPr>
        <w:fldChar w:fldCharType="end"/>
      </w:r>
    </w:p>
    <w:p w14:paraId="457C6436" w14:textId="61096ED2"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8.3.5.4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_Toc176783828 \h </w:instrText>
      </w:r>
      <w:r>
        <w:rPr>
          <w:noProof/>
        </w:rPr>
      </w:r>
      <w:r>
        <w:rPr>
          <w:noProof/>
        </w:rPr>
        <w:fldChar w:fldCharType="separate"/>
      </w:r>
      <w:r>
        <w:rPr>
          <w:noProof/>
        </w:rPr>
        <w:t>312</w:t>
      </w:r>
      <w:r>
        <w:rPr>
          <w:noProof/>
        </w:rPr>
        <w:fldChar w:fldCharType="end"/>
      </w:r>
    </w:p>
    <w:p w14:paraId="501D51AB" w14:textId="1ABA94FE"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8.3.5.4.1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_Toc176783829 \h </w:instrText>
      </w:r>
      <w:r>
        <w:rPr>
          <w:noProof/>
        </w:rPr>
      </w:r>
      <w:r>
        <w:rPr>
          <w:noProof/>
        </w:rPr>
        <w:fldChar w:fldCharType="separate"/>
      </w:r>
      <w:r>
        <w:rPr>
          <w:noProof/>
        </w:rPr>
        <w:t>312</w:t>
      </w:r>
      <w:r>
        <w:rPr>
          <w:noProof/>
        </w:rPr>
        <w:fldChar w:fldCharType="end"/>
      </w:r>
    </w:p>
    <w:p w14:paraId="0FD2F619" w14:textId="1965D38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8.3.5.4.2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_Toc176783830 \h </w:instrText>
      </w:r>
      <w:r>
        <w:rPr>
          <w:noProof/>
        </w:rPr>
      </w:r>
      <w:r>
        <w:rPr>
          <w:noProof/>
        </w:rPr>
        <w:fldChar w:fldCharType="separate"/>
      </w:r>
      <w:r>
        <w:rPr>
          <w:noProof/>
        </w:rPr>
        <w:t>312</w:t>
      </w:r>
      <w:r>
        <w:rPr>
          <w:noProof/>
        </w:rPr>
        <w:fldChar w:fldCharType="end"/>
      </w:r>
    </w:p>
    <w:p w14:paraId="2B37E2EB" w14:textId="255B272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8.3.5.5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_Toc176783831 \h </w:instrText>
      </w:r>
      <w:r>
        <w:rPr>
          <w:noProof/>
        </w:rPr>
      </w:r>
      <w:r>
        <w:rPr>
          <w:noProof/>
        </w:rPr>
        <w:fldChar w:fldCharType="separate"/>
      </w:r>
      <w:r>
        <w:rPr>
          <w:noProof/>
        </w:rPr>
        <w:t>314</w:t>
      </w:r>
      <w:r>
        <w:rPr>
          <w:noProof/>
        </w:rPr>
        <w:fldChar w:fldCharType="end"/>
      </w:r>
    </w:p>
    <w:p w14:paraId="1A090FF0" w14:textId="33EE236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8.3.5.</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9013F">
        <w:rPr>
          <w:rFonts w:cs="Arial"/>
          <w:noProof/>
        </w:rPr>
        <w:t xml:space="preserve">Test </w:t>
      </w:r>
      <w:r w:rsidRPr="0069013F">
        <w:rPr>
          <w:rFonts w:cs="Arial"/>
          <w:noProof/>
          <w:lang w:eastAsia="zh-CN"/>
        </w:rPr>
        <w:t>r</w:t>
      </w:r>
      <w:r w:rsidRPr="0069013F">
        <w:rPr>
          <w:rFonts w:cs="Arial"/>
          <w:noProof/>
        </w:rPr>
        <w:t xml:space="preserve">equirement for </w:t>
      </w:r>
      <w:r w:rsidRPr="0069013F">
        <w:rPr>
          <w:rFonts w:cs="Arial"/>
          <w:i/>
          <w:iCs/>
          <w:noProof/>
        </w:rPr>
        <w:t>BS type 1-O</w:t>
      </w:r>
      <w:r>
        <w:rPr>
          <w:noProof/>
        </w:rPr>
        <w:tab/>
      </w:r>
      <w:r>
        <w:rPr>
          <w:noProof/>
        </w:rPr>
        <w:fldChar w:fldCharType="begin"/>
      </w:r>
      <w:r>
        <w:rPr>
          <w:noProof/>
        </w:rPr>
        <w:instrText xml:space="preserve"> PAGEREF _Toc176783832 \h </w:instrText>
      </w:r>
      <w:r>
        <w:rPr>
          <w:noProof/>
        </w:rPr>
      </w:r>
      <w:r>
        <w:rPr>
          <w:noProof/>
        </w:rPr>
        <w:fldChar w:fldCharType="separate"/>
      </w:r>
      <w:r>
        <w:rPr>
          <w:noProof/>
        </w:rPr>
        <w:t>314</w:t>
      </w:r>
      <w:r>
        <w:rPr>
          <w:noProof/>
        </w:rPr>
        <w:fldChar w:fldCharType="end"/>
      </w:r>
    </w:p>
    <w:p w14:paraId="68B5375D" w14:textId="7F954332"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8.3.5.</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9013F">
        <w:rPr>
          <w:rFonts w:cs="Arial"/>
          <w:noProof/>
        </w:rPr>
        <w:t xml:space="preserve">Test </w:t>
      </w:r>
      <w:r w:rsidRPr="0069013F">
        <w:rPr>
          <w:rFonts w:cs="Arial"/>
          <w:noProof/>
          <w:lang w:eastAsia="zh-CN"/>
        </w:rPr>
        <w:t>r</w:t>
      </w:r>
      <w:r w:rsidRPr="0069013F">
        <w:rPr>
          <w:rFonts w:cs="Arial"/>
          <w:noProof/>
        </w:rPr>
        <w:t xml:space="preserve">equirement for </w:t>
      </w:r>
      <w:r w:rsidRPr="0069013F">
        <w:rPr>
          <w:rFonts w:cs="Arial"/>
          <w:i/>
          <w:iCs/>
          <w:noProof/>
        </w:rPr>
        <w:t xml:space="preserve">BS type </w:t>
      </w:r>
      <w:r w:rsidRPr="0069013F">
        <w:rPr>
          <w:rFonts w:cs="Arial"/>
          <w:i/>
          <w:iCs/>
          <w:noProof/>
          <w:lang w:eastAsia="zh-CN"/>
        </w:rPr>
        <w:t>2</w:t>
      </w:r>
      <w:r w:rsidRPr="0069013F">
        <w:rPr>
          <w:rFonts w:cs="Arial"/>
          <w:i/>
          <w:iCs/>
          <w:noProof/>
        </w:rPr>
        <w:t>-O</w:t>
      </w:r>
      <w:r>
        <w:rPr>
          <w:noProof/>
        </w:rPr>
        <w:tab/>
      </w:r>
      <w:r>
        <w:rPr>
          <w:noProof/>
        </w:rPr>
        <w:fldChar w:fldCharType="begin"/>
      </w:r>
      <w:r>
        <w:rPr>
          <w:noProof/>
        </w:rPr>
        <w:instrText xml:space="preserve"> PAGEREF _Toc176783833 \h </w:instrText>
      </w:r>
      <w:r>
        <w:rPr>
          <w:noProof/>
        </w:rPr>
      </w:r>
      <w:r>
        <w:rPr>
          <w:noProof/>
        </w:rPr>
        <w:fldChar w:fldCharType="separate"/>
      </w:r>
      <w:r>
        <w:rPr>
          <w:noProof/>
        </w:rPr>
        <w:t>314</w:t>
      </w:r>
      <w:r>
        <w:rPr>
          <w:noProof/>
        </w:rPr>
        <w:fldChar w:fldCharType="end"/>
      </w:r>
    </w:p>
    <w:p w14:paraId="0B19C813" w14:textId="5C7DFF73"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sidRPr="0069013F">
        <w:rPr>
          <w:noProof/>
          <w:lang w:val="en-US"/>
        </w:rPr>
        <w:t>8.3.6</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Performance requirements for multi-slot PUCCH format</w:t>
      </w:r>
      <w:r>
        <w:rPr>
          <w:noProof/>
        </w:rPr>
        <w:tab/>
      </w:r>
      <w:r>
        <w:rPr>
          <w:noProof/>
        </w:rPr>
        <w:fldChar w:fldCharType="begin"/>
      </w:r>
      <w:r>
        <w:rPr>
          <w:noProof/>
        </w:rPr>
        <w:instrText xml:space="preserve"> PAGEREF _Toc176783834 \h </w:instrText>
      </w:r>
      <w:r>
        <w:rPr>
          <w:noProof/>
        </w:rPr>
      </w:r>
      <w:r>
        <w:rPr>
          <w:noProof/>
        </w:rPr>
        <w:fldChar w:fldCharType="separate"/>
      </w:r>
      <w:r>
        <w:rPr>
          <w:noProof/>
        </w:rPr>
        <w:t>315</w:t>
      </w:r>
      <w:r>
        <w:rPr>
          <w:noProof/>
        </w:rPr>
        <w:fldChar w:fldCharType="end"/>
      </w:r>
    </w:p>
    <w:p w14:paraId="771D39D8" w14:textId="1AEFDEB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sidRPr="0069013F">
        <w:rPr>
          <w:noProof/>
          <w:lang w:val="en-US"/>
        </w:rPr>
        <w:t>8.3.6.1</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Performance requirements for multi-slot PUCCH format 1</w:t>
      </w:r>
      <w:r>
        <w:rPr>
          <w:noProof/>
        </w:rPr>
        <w:tab/>
      </w:r>
      <w:r>
        <w:rPr>
          <w:noProof/>
        </w:rPr>
        <w:fldChar w:fldCharType="begin"/>
      </w:r>
      <w:r>
        <w:rPr>
          <w:noProof/>
        </w:rPr>
        <w:instrText xml:space="preserve"> PAGEREF _Toc176783835 \h </w:instrText>
      </w:r>
      <w:r>
        <w:rPr>
          <w:noProof/>
        </w:rPr>
      </w:r>
      <w:r>
        <w:rPr>
          <w:noProof/>
        </w:rPr>
        <w:fldChar w:fldCharType="separate"/>
      </w:r>
      <w:r>
        <w:rPr>
          <w:noProof/>
        </w:rPr>
        <w:t>315</w:t>
      </w:r>
      <w:r>
        <w:rPr>
          <w:noProof/>
        </w:rPr>
        <w:fldChar w:fldCharType="end"/>
      </w:r>
    </w:p>
    <w:p w14:paraId="37411578" w14:textId="39075537"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noProof/>
          <w:lang w:val="en-US"/>
        </w:rPr>
        <w:t>8.3.6.1.1</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NACK to ACK detection</w:t>
      </w:r>
      <w:r>
        <w:rPr>
          <w:noProof/>
        </w:rPr>
        <w:tab/>
      </w:r>
      <w:r>
        <w:rPr>
          <w:noProof/>
        </w:rPr>
        <w:fldChar w:fldCharType="begin"/>
      </w:r>
      <w:r>
        <w:rPr>
          <w:noProof/>
        </w:rPr>
        <w:instrText xml:space="preserve"> PAGEREF _Toc176783836 \h </w:instrText>
      </w:r>
      <w:r>
        <w:rPr>
          <w:noProof/>
        </w:rPr>
      </w:r>
      <w:r>
        <w:rPr>
          <w:noProof/>
        </w:rPr>
        <w:fldChar w:fldCharType="separate"/>
      </w:r>
      <w:r>
        <w:rPr>
          <w:noProof/>
        </w:rPr>
        <w:t>315</w:t>
      </w:r>
      <w:r>
        <w:rPr>
          <w:noProof/>
        </w:rPr>
        <w:fldChar w:fldCharType="end"/>
      </w:r>
    </w:p>
    <w:p w14:paraId="56E17C20" w14:textId="42FB17D6"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8.3.6.1.2</w:t>
      </w:r>
      <w:r>
        <w:rPr>
          <w:rFonts w:asciiTheme="minorHAnsi" w:eastAsiaTheme="minorEastAsia" w:hAnsiTheme="minorHAnsi" w:cstheme="minorBidi"/>
          <w:noProof/>
          <w:kern w:val="2"/>
          <w:sz w:val="24"/>
          <w:szCs w:val="24"/>
          <w:lang w:eastAsia="en-GB"/>
          <w14:ligatures w14:val="standardContextual"/>
        </w:rPr>
        <w:tab/>
      </w:r>
      <w:r>
        <w:rPr>
          <w:noProof/>
          <w:lang w:eastAsia="zh-CN"/>
        </w:rPr>
        <w:t>ACK missed detection</w:t>
      </w:r>
      <w:r>
        <w:rPr>
          <w:noProof/>
        </w:rPr>
        <w:tab/>
      </w:r>
      <w:r>
        <w:rPr>
          <w:noProof/>
        </w:rPr>
        <w:fldChar w:fldCharType="begin"/>
      </w:r>
      <w:r>
        <w:rPr>
          <w:noProof/>
        </w:rPr>
        <w:instrText xml:space="preserve"> PAGEREF _Toc176783837 \h </w:instrText>
      </w:r>
      <w:r>
        <w:rPr>
          <w:noProof/>
        </w:rPr>
      </w:r>
      <w:r>
        <w:rPr>
          <w:noProof/>
        </w:rPr>
        <w:fldChar w:fldCharType="separate"/>
      </w:r>
      <w:r>
        <w:rPr>
          <w:noProof/>
        </w:rPr>
        <w:t>317</w:t>
      </w:r>
      <w:r>
        <w:rPr>
          <w:noProof/>
        </w:rPr>
        <w:fldChar w:fldCharType="end"/>
      </w:r>
    </w:p>
    <w:p w14:paraId="2363C82B" w14:textId="404D9032"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8.3.7</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interlaced PUCCH format </w:t>
      </w:r>
      <w:r>
        <w:rPr>
          <w:noProof/>
          <w:lang w:eastAsia="zh-CN"/>
        </w:rPr>
        <w:t>0</w:t>
      </w:r>
      <w:r>
        <w:rPr>
          <w:noProof/>
        </w:rPr>
        <w:tab/>
      </w:r>
      <w:r>
        <w:rPr>
          <w:noProof/>
        </w:rPr>
        <w:fldChar w:fldCharType="begin"/>
      </w:r>
      <w:r>
        <w:rPr>
          <w:noProof/>
        </w:rPr>
        <w:instrText xml:space="preserve"> PAGEREF _Toc176783838 \h </w:instrText>
      </w:r>
      <w:r>
        <w:rPr>
          <w:noProof/>
        </w:rPr>
      </w:r>
      <w:r>
        <w:rPr>
          <w:noProof/>
        </w:rPr>
        <w:fldChar w:fldCharType="separate"/>
      </w:r>
      <w:r>
        <w:rPr>
          <w:noProof/>
        </w:rPr>
        <w:t>319</w:t>
      </w:r>
      <w:r>
        <w:rPr>
          <w:noProof/>
        </w:rPr>
        <w:fldChar w:fldCharType="end"/>
      </w:r>
    </w:p>
    <w:p w14:paraId="4602ECB7" w14:textId="4391626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8.3.7.1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_Toc176783839 \h </w:instrText>
      </w:r>
      <w:r>
        <w:rPr>
          <w:noProof/>
        </w:rPr>
      </w:r>
      <w:r>
        <w:rPr>
          <w:noProof/>
        </w:rPr>
        <w:fldChar w:fldCharType="separate"/>
      </w:r>
      <w:r>
        <w:rPr>
          <w:noProof/>
        </w:rPr>
        <w:t>319</w:t>
      </w:r>
      <w:r>
        <w:rPr>
          <w:noProof/>
        </w:rPr>
        <w:fldChar w:fldCharType="end"/>
      </w:r>
    </w:p>
    <w:p w14:paraId="7940132D" w14:textId="1DB3C6E1"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8.3.7.2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_Toc176783840 \h </w:instrText>
      </w:r>
      <w:r>
        <w:rPr>
          <w:noProof/>
        </w:rPr>
      </w:r>
      <w:r>
        <w:rPr>
          <w:noProof/>
        </w:rPr>
        <w:fldChar w:fldCharType="separate"/>
      </w:r>
      <w:r>
        <w:rPr>
          <w:noProof/>
        </w:rPr>
        <w:t>320</w:t>
      </w:r>
      <w:r>
        <w:rPr>
          <w:noProof/>
        </w:rPr>
        <w:fldChar w:fldCharType="end"/>
      </w:r>
    </w:p>
    <w:p w14:paraId="2A2C985D" w14:textId="6D6D9CB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8.3.7.3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_Toc176783841 \h </w:instrText>
      </w:r>
      <w:r>
        <w:rPr>
          <w:noProof/>
        </w:rPr>
      </w:r>
      <w:r>
        <w:rPr>
          <w:noProof/>
        </w:rPr>
        <w:fldChar w:fldCharType="separate"/>
      </w:r>
      <w:r>
        <w:rPr>
          <w:noProof/>
        </w:rPr>
        <w:t>320</w:t>
      </w:r>
      <w:r>
        <w:rPr>
          <w:noProof/>
        </w:rPr>
        <w:fldChar w:fldCharType="end"/>
      </w:r>
    </w:p>
    <w:p w14:paraId="0BDDFABC" w14:textId="7DC50745"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8.3.7.4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_Toc176783842 \h </w:instrText>
      </w:r>
      <w:r>
        <w:rPr>
          <w:noProof/>
        </w:rPr>
      </w:r>
      <w:r>
        <w:rPr>
          <w:noProof/>
        </w:rPr>
        <w:fldChar w:fldCharType="separate"/>
      </w:r>
      <w:r>
        <w:rPr>
          <w:noProof/>
        </w:rPr>
        <w:t>320</w:t>
      </w:r>
      <w:r>
        <w:rPr>
          <w:noProof/>
        </w:rPr>
        <w:fldChar w:fldCharType="end"/>
      </w:r>
    </w:p>
    <w:p w14:paraId="5DE8B4B1" w14:textId="38264015"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8.3.7.4.1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_Toc176783843 \h </w:instrText>
      </w:r>
      <w:r>
        <w:rPr>
          <w:noProof/>
        </w:rPr>
      </w:r>
      <w:r>
        <w:rPr>
          <w:noProof/>
        </w:rPr>
        <w:fldChar w:fldCharType="separate"/>
      </w:r>
      <w:r>
        <w:rPr>
          <w:noProof/>
        </w:rPr>
        <w:t>320</w:t>
      </w:r>
      <w:r>
        <w:rPr>
          <w:noProof/>
        </w:rPr>
        <w:fldChar w:fldCharType="end"/>
      </w:r>
    </w:p>
    <w:p w14:paraId="4368E58F" w14:textId="677677D5"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_Toc176783844 \h </w:instrText>
      </w:r>
      <w:r>
        <w:rPr>
          <w:noProof/>
        </w:rPr>
      </w:r>
      <w:r>
        <w:rPr>
          <w:noProof/>
        </w:rPr>
        <w:fldChar w:fldCharType="separate"/>
      </w:r>
      <w:r>
        <w:rPr>
          <w:noProof/>
        </w:rPr>
        <w:t>320</w:t>
      </w:r>
      <w:r>
        <w:rPr>
          <w:noProof/>
        </w:rPr>
        <w:fldChar w:fldCharType="end"/>
      </w:r>
    </w:p>
    <w:p w14:paraId="2A3B7113" w14:textId="296CC08C"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8.3.7.5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_Toc176783845 \h </w:instrText>
      </w:r>
      <w:r>
        <w:rPr>
          <w:noProof/>
        </w:rPr>
      </w:r>
      <w:r>
        <w:rPr>
          <w:noProof/>
        </w:rPr>
        <w:fldChar w:fldCharType="separate"/>
      </w:r>
      <w:r>
        <w:rPr>
          <w:noProof/>
        </w:rPr>
        <w:t>321</w:t>
      </w:r>
      <w:r>
        <w:rPr>
          <w:noProof/>
        </w:rPr>
        <w:fldChar w:fldCharType="end"/>
      </w:r>
    </w:p>
    <w:p w14:paraId="456D9C60" w14:textId="4958C5E2"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8.3.7.</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69013F">
        <w:rPr>
          <w:i/>
          <w:iCs/>
          <w:noProof/>
        </w:rPr>
        <w:t>BS type 1-O</w:t>
      </w:r>
      <w:r>
        <w:rPr>
          <w:noProof/>
        </w:rPr>
        <w:tab/>
      </w:r>
      <w:r>
        <w:rPr>
          <w:noProof/>
        </w:rPr>
        <w:fldChar w:fldCharType="begin"/>
      </w:r>
      <w:r>
        <w:rPr>
          <w:noProof/>
        </w:rPr>
        <w:instrText xml:space="preserve"> PAGEREF _Toc176783846 \h </w:instrText>
      </w:r>
      <w:r>
        <w:rPr>
          <w:noProof/>
        </w:rPr>
      </w:r>
      <w:r>
        <w:rPr>
          <w:noProof/>
        </w:rPr>
        <w:fldChar w:fldCharType="separate"/>
      </w:r>
      <w:r>
        <w:rPr>
          <w:noProof/>
        </w:rPr>
        <w:t>321</w:t>
      </w:r>
      <w:r>
        <w:rPr>
          <w:noProof/>
        </w:rPr>
        <w:fldChar w:fldCharType="end"/>
      </w:r>
    </w:p>
    <w:p w14:paraId="1914EABD" w14:textId="5C310179"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sidRPr="0069013F">
        <w:rPr>
          <w:noProof/>
          <w:lang w:val="en-US"/>
        </w:rPr>
        <w:t>8.3.8</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Performance requirements for interlaced PUCCH format 1</w:t>
      </w:r>
      <w:r>
        <w:rPr>
          <w:noProof/>
        </w:rPr>
        <w:tab/>
      </w:r>
      <w:r>
        <w:rPr>
          <w:noProof/>
        </w:rPr>
        <w:fldChar w:fldCharType="begin"/>
      </w:r>
      <w:r>
        <w:rPr>
          <w:noProof/>
        </w:rPr>
        <w:instrText xml:space="preserve"> PAGEREF _Toc176783847 \h </w:instrText>
      </w:r>
      <w:r>
        <w:rPr>
          <w:noProof/>
        </w:rPr>
      </w:r>
      <w:r>
        <w:rPr>
          <w:noProof/>
        </w:rPr>
        <w:fldChar w:fldCharType="separate"/>
      </w:r>
      <w:r>
        <w:rPr>
          <w:noProof/>
        </w:rPr>
        <w:t>321</w:t>
      </w:r>
      <w:r>
        <w:rPr>
          <w:noProof/>
        </w:rPr>
        <w:fldChar w:fldCharType="end"/>
      </w:r>
    </w:p>
    <w:p w14:paraId="527E22A9" w14:textId="7644BF4F"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sidRPr="0069013F">
        <w:rPr>
          <w:noProof/>
          <w:lang w:val="en-US"/>
        </w:rPr>
        <w:t>8.3.8.1</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NACK to ACK detection</w:t>
      </w:r>
      <w:r>
        <w:rPr>
          <w:noProof/>
        </w:rPr>
        <w:tab/>
      </w:r>
      <w:r>
        <w:rPr>
          <w:noProof/>
        </w:rPr>
        <w:fldChar w:fldCharType="begin"/>
      </w:r>
      <w:r>
        <w:rPr>
          <w:noProof/>
        </w:rPr>
        <w:instrText xml:space="preserve"> PAGEREF _Toc176783848 \h </w:instrText>
      </w:r>
      <w:r>
        <w:rPr>
          <w:noProof/>
        </w:rPr>
      </w:r>
      <w:r>
        <w:rPr>
          <w:noProof/>
        </w:rPr>
        <w:fldChar w:fldCharType="separate"/>
      </w:r>
      <w:r>
        <w:rPr>
          <w:noProof/>
        </w:rPr>
        <w:t>321</w:t>
      </w:r>
      <w:r>
        <w:rPr>
          <w:noProof/>
        </w:rPr>
        <w:fldChar w:fldCharType="end"/>
      </w:r>
    </w:p>
    <w:p w14:paraId="4C048A9B" w14:textId="79A4A861"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noProof/>
          <w:lang w:val="en-US"/>
        </w:rPr>
        <w:t>8.3.8.1.1</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Definition and applicability</w:t>
      </w:r>
      <w:r>
        <w:rPr>
          <w:noProof/>
        </w:rPr>
        <w:tab/>
      </w:r>
      <w:r>
        <w:rPr>
          <w:noProof/>
        </w:rPr>
        <w:fldChar w:fldCharType="begin"/>
      </w:r>
      <w:r>
        <w:rPr>
          <w:noProof/>
        </w:rPr>
        <w:instrText xml:space="preserve"> PAGEREF _Toc176783849 \h </w:instrText>
      </w:r>
      <w:r>
        <w:rPr>
          <w:noProof/>
        </w:rPr>
      </w:r>
      <w:r>
        <w:rPr>
          <w:noProof/>
        </w:rPr>
        <w:fldChar w:fldCharType="separate"/>
      </w:r>
      <w:r>
        <w:rPr>
          <w:noProof/>
        </w:rPr>
        <w:t>321</w:t>
      </w:r>
      <w:r>
        <w:rPr>
          <w:noProof/>
        </w:rPr>
        <w:fldChar w:fldCharType="end"/>
      </w:r>
    </w:p>
    <w:p w14:paraId="654634A6" w14:textId="16E971D9"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noProof/>
          <w:lang w:val="en-US"/>
        </w:rPr>
        <w:t>8.3.8.1.2</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Minimum Requirement</w:t>
      </w:r>
      <w:r>
        <w:rPr>
          <w:noProof/>
        </w:rPr>
        <w:tab/>
      </w:r>
      <w:r>
        <w:rPr>
          <w:noProof/>
        </w:rPr>
        <w:fldChar w:fldCharType="begin"/>
      </w:r>
      <w:r>
        <w:rPr>
          <w:noProof/>
        </w:rPr>
        <w:instrText xml:space="preserve"> PAGEREF _Toc176783850 \h </w:instrText>
      </w:r>
      <w:r>
        <w:rPr>
          <w:noProof/>
        </w:rPr>
      </w:r>
      <w:r>
        <w:rPr>
          <w:noProof/>
        </w:rPr>
        <w:fldChar w:fldCharType="separate"/>
      </w:r>
      <w:r>
        <w:rPr>
          <w:noProof/>
        </w:rPr>
        <w:t>322</w:t>
      </w:r>
      <w:r>
        <w:rPr>
          <w:noProof/>
        </w:rPr>
        <w:fldChar w:fldCharType="end"/>
      </w:r>
    </w:p>
    <w:p w14:paraId="515EA410" w14:textId="0280418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noProof/>
          <w:lang w:val="en-US"/>
        </w:rPr>
        <w:t>8.3.8.1.3</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Test purpose</w:t>
      </w:r>
      <w:r>
        <w:rPr>
          <w:noProof/>
        </w:rPr>
        <w:tab/>
      </w:r>
      <w:r>
        <w:rPr>
          <w:noProof/>
        </w:rPr>
        <w:fldChar w:fldCharType="begin"/>
      </w:r>
      <w:r>
        <w:rPr>
          <w:noProof/>
        </w:rPr>
        <w:instrText xml:space="preserve"> PAGEREF _Toc176783851 \h </w:instrText>
      </w:r>
      <w:r>
        <w:rPr>
          <w:noProof/>
        </w:rPr>
      </w:r>
      <w:r>
        <w:rPr>
          <w:noProof/>
        </w:rPr>
        <w:fldChar w:fldCharType="separate"/>
      </w:r>
      <w:r>
        <w:rPr>
          <w:noProof/>
        </w:rPr>
        <w:t>322</w:t>
      </w:r>
      <w:r>
        <w:rPr>
          <w:noProof/>
        </w:rPr>
        <w:fldChar w:fldCharType="end"/>
      </w:r>
    </w:p>
    <w:p w14:paraId="36C8D8E6" w14:textId="4A8DDC70"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noProof/>
          <w:lang w:val="en-US"/>
        </w:rPr>
        <w:t>8.3.8.1.4</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Method of test</w:t>
      </w:r>
      <w:r>
        <w:rPr>
          <w:noProof/>
        </w:rPr>
        <w:tab/>
      </w:r>
      <w:r>
        <w:rPr>
          <w:noProof/>
        </w:rPr>
        <w:fldChar w:fldCharType="begin"/>
      </w:r>
      <w:r>
        <w:rPr>
          <w:noProof/>
        </w:rPr>
        <w:instrText xml:space="preserve"> PAGEREF _Toc176783852 \h </w:instrText>
      </w:r>
      <w:r>
        <w:rPr>
          <w:noProof/>
        </w:rPr>
      </w:r>
      <w:r>
        <w:rPr>
          <w:noProof/>
        </w:rPr>
        <w:fldChar w:fldCharType="separate"/>
      </w:r>
      <w:r>
        <w:rPr>
          <w:noProof/>
        </w:rPr>
        <w:t>322</w:t>
      </w:r>
      <w:r>
        <w:rPr>
          <w:noProof/>
        </w:rPr>
        <w:fldChar w:fldCharType="end"/>
      </w:r>
    </w:p>
    <w:p w14:paraId="5235B649" w14:textId="403D727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noProof/>
          <w:lang w:val="en-US"/>
        </w:rPr>
        <w:t>8.3.8.1.5</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Test Requirement</w:t>
      </w:r>
      <w:r>
        <w:rPr>
          <w:noProof/>
        </w:rPr>
        <w:tab/>
      </w:r>
      <w:r>
        <w:rPr>
          <w:noProof/>
        </w:rPr>
        <w:fldChar w:fldCharType="begin"/>
      </w:r>
      <w:r>
        <w:rPr>
          <w:noProof/>
        </w:rPr>
        <w:instrText xml:space="preserve"> PAGEREF _Toc176783853 \h </w:instrText>
      </w:r>
      <w:r>
        <w:rPr>
          <w:noProof/>
        </w:rPr>
      </w:r>
      <w:r>
        <w:rPr>
          <w:noProof/>
        </w:rPr>
        <w:fldChar w:fldCharType="separate"/>
      </w:r>
      <w:r>
        <w:rPr>
          <w:noProof/>
        </w:rPr>
        <w:t>323</w:t>
      </w:r>
      <w:r>
        <w:rPr>
          <w:noProof/>
        </w:rPr>
        <w:fldChar w:fldCharType="end"/>
      </w:r>
    </w:p>
    <w:p w14:paraId="719EFA57" w14:textId="30D5E5CB"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sidRPr="0069013F">
        <w:rPr>
          <w:noProof/>
          <w:lang w:val="en-US"/>
        </w:rPr>
        <w:t>8.3.8.2</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ACK missed detection</w:t>
      </w:r>
      <w:r>
        <w:rPr>
          <w:noProof/>
        </w:rPr>
        <w:tab/>
      </w:r>
      <w:r>
        <w:rPr>
          <w:noProof/>
        </w:rPr>
        <w:fldChar w:fldCharType="begin"/>
      </w:r>
      <w:r>
        <w:rPr>
          <w:noProof/>
        </w:rPr>
        <w:instrText xml:space="preserve"> PAGEREF _Toc176783854 \h </w:instrText>
      </w:r>
      <w:r>
        <w:rPr>
          <w:noProof/>
        </w:rPr>
      </w:r>
      <w:r>
        <w:rPr>
          <w:noProof/>
        </w:rPr>
        <w:fldChar w:fldCharType="separate"/>
      </w:r>
      <w:r>
        <w:rPr>
          <w:noProof/>
        </w:rPr>
        <w:t>323</w:t>
      </w:r>
      <w:r>
        <w:rPr>
          <w:noProof/>
        </w:rPr>
        <w:fldChar w:fldCharType="end"/>
      </w:r>
    </w:p>
    <w:p w14:paraId="7AF6C40D" w14:textId="57CDE0D2"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noProof/>
          <w:lang w:val="en-US"/>
        </w:rPr>
        <w:t>8.3.8.2.1</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Definition and applicability</w:t>
      </w:r>
      <w:r>
        <w:rPr>
          <w:noProof/>
        </w:rPr>
        <w:tab/>
      </w:r>
      <w:r>
        <w:rPr>
          <w:noProof/>
        </w:rPr>
        <w:fldChar w:fldCharType="begin"/>
      </w:r>
      <w:r>
        <w:rPr>
          <w:noProof/>
        </w:rPr>
        <w:instrText xml:space="preserve"> PAGEREF _Toc176783855 \h </w:instrText>
      </w:r>
      <w:r>
        <w:rPr>
          <w:noProof/>
        </w:rPr>
      </w:r>
      <w:r>
        <w:rPr>
          <w:noProof/>
        </w:rPr>
        <w:fldChar w:fldCharType="separate"/>
      </w:r>
      <w:r>
        <w:rPr>
          <w:noProof/>
        </w:rPr>
        <w:t>323</w:t>
      </w:r>
      <w:r>
        <w:rPr>
          <w:noProof/>
        </w:rPr>
        <w:fldChar w:fldCharType="end"/>
      </w:r>
    </w:p>
    <w:p w14:paraId="67CC2F04" w14:textId="1B680B9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noProof/>
          <w:lang w:val="en-US"/>
        </w:rPr>
        <w:t>8.3.8.2.2</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Minimum Requirement</w:t>
      </w:r>
      <w:r>
        <w:rPr>
          <w:noProof/>
        </w:rPr>
        <w:tab/>
      </w:r>
      <w:r>
        <w:rPr>
          <w:noProof/>
        </w:rPr>
        <w:fldChar w:fldCharType="begin"/>
      </w:r>
      <w:r>
        <w:rPr>
          <w:noProof/>
        </w:rPr>
        <w:instrText xml:space="preserve"> PAGEREF _Toc176783856 \h </w:instrText>
      </w:r>
      <w:r>
        <w:rPr>
          <w:noProof/>
        </w:rPr>
      </w:r>
      <w:r>
        <w:rPr>
          <w:noProof/>
        </w:rPr>
        <w:fldChar w:fldCharType="separate"/>
      </w:r>
      <w:r>
        <w:rPr>
          <w:noProof/>
        </w:rPr>
        <w:t>324</w:t>
      </w:r>
      <w:r>
        <w:rPr>
          <w:noProof/>
        </w:rPr>
        <w:fldChar w:fldCharType="end"/>
      </w:r>
    </w:p>
    <w:p w14:paraId="1F3495E1" w14:textId="263A53B0"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noProof/>
          <w:lang w:val="en-US"/>
        </w:rPr>
        <w:t>8.3.8.2.3</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Test purpose</w:t>
      </w:r>
      <w:r>
        <w:rPr>
          <w:noProof/>
        </w:rPr>
        <w:tab/>
      </w:r>
      <w:r>
        <w:rPr>
          <w:noProof/>
        </w:rPr>
        <w:fldChar w:fldCharType="begin"/>
      </w:r>
      <w:r>
        <w:rPr>
          <w:noProof/>
        </w:rPr>
        <w:instrText xml:space="preserve"> PAGEREF _Toc176783857 \h </w:instrText>
      </w:r>
      <w:r>
        <w:rPr>
          <w:noProof/>
        </w:rPr>
      </w:r>
      <w:r>
        <w:rPr>
          <w:noProof/>
        </w:rPr>
        <w:fldChar w:fldCharType="separate"/>
      </w:r>
      <w:r>
        <w:rPr>
          <w:noProof/>
        </w:rPr>
        <w:t>324</w:t>
      </w:r>
      <w:r>
        <w:rPr>
          <w:noProof/>
        </w:rPr>
        <w:fldChar w:fldCharType="end"/>
      </w:r>
    </w:p>
    <w:p w14:paraId="3F66A205" w14:textId="028CE069"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noProof/>
          <w:lang w:val="en-US"/>
        </w:rPr>
        <w:t>8.3.8.2.4</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Method of test</w:t>
      </w:r>
      <w:r>
        <w:rPr>
          <w:noProof/>
        </w:rPr>
        <w:tab/>
      </w:r>
      <w:r>
        <w:rPr>
          <w:noProof/>
        </w:rPr>
        <w:fldChar w:fldCharType="begin"/>
      </w:r>
      <w:r>
        <w:rPr>
          <w:noProof/>
        </w:rPr>
        <w:instrText xml:space="preserve"> PAGEREF _Toc176783858 \h </w:instrText>
      </w:r>
      <w:r>
        <w:rPr>
          <w:noProof/>
        </w:rPr>
      </w:r>
      <w:r>
        <w:rPr>
          <w:noProof/>
        </w:rPr>
        <w:fldChar w:fldCharType="separate"/>
      </w:r>
      <w:r>
        <w:rPr>
          <w:noProof/>
        </w:rPr>
        <w:t>324</w:t>
      </w:r>
      <w:r>
        <w:rPr>
          <w:noProof/>
        </w:rPr>
        <w:fldChar w:fldCharType="end"/>
      </w:r>
    </w:p>
    <w:p w14:paraId="5F626604" w14:textId="02D8633C"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noProof/>
          <w:lang w:val="en-US"/>
        </w:rPr>
        <w:t>8.3.8.2.5</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Test Requirement</w:t>
      </w:r>
      <w:r>
        <w:rPr>
          <w:noProof/>
        </w:rPr>
        <w:tab/>
      </w:r>
      <w:r>
        <w:rPr>
          <w:noProof/>
        </w:rPr>
        <w:fldChar w:fldCharType="begin"/>
      </w:r>
      <w:r>
        <w:rPr>
          <w:noProof/>
        </w:rPr>
        <w:instrText xml:space="preserve"> PAGEREF _Toc176783859 \h </w:instrText>
      </w:r>
      <w:r>
        <w:rPr>
          <w:noProof/>
        </w:rPr>
      </w:r>
      <w:r>
        <w:rPr>
          <w:noProof/>
        </w:rPr>
        <w:fldChar w:fldCharType="separate"/>
      </w:r>
      <w:r>
        <w:rPr>
          <w:noProof/>
        </w:rPr>
        <w:t>325</w:t>
      </w:r>
      <w:r>
        <w:rPr>
          <w:noProof/>
        </w:rPr>
        <w:fldChar w:fldCharType="end"/>
      </w:r>
    </w:p>
    <w:p w14:paraId="5CF09D3D" w14:textId="01B3790A"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8.3.9</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interlaced PUCCH format 2</w:t>
      </w:r>
      <w:r>
        <w:rPr>
          <w:noProof/>
        </w:rPr>
        <w:tab/>
      </w:r>
      <w:r>
        <w:rPr>
          <w:noProof/>
        </w:rPr>
        <w:fldChar w:fldCharType="begin"/>
      </w:r>
      <w:r>
        <w:rPr>
          <w:noProof/>
        </w:rPr>
        <w:instrText xml:space="preserve"> PAGEREF _Toc176783860 \h </w:instrText>
      </w:r>
      <w:r>
        <w:rPr>
          <w:noProof/>
        </w:rPr>
      </w:r>
      <w:r>
        <w:rPr>
          <w:noProof/>
        </w:rPr>
        <w:fldChar w:fldCharType="separate"/>
      </w:r>
      <w:r>
        <w:rPr>
          <w:noProof/>
        </w:rPr>
        <w:t>326</w:t>
      </w:r>
      <w:r>
        <w:rPr>
          <w:noProof/>
        </w:rPr>
        <w:fldChar w:fldCharType="end"/>
      </w:r>
    </w:p>
    <w:p w14:paraId="15CD1BAF" w14:textId="37A5905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8.3.9.1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_Toc176783861 \h </w:instrText>
      </w:r>
      <w:r>
        <w:rPr>
          <w:noProof/>
        </w:rPr>
      </w:r>
      <w:r>
        <w:rPr>
          <w:noProof/>
        </w:rPr>
        <w:fldChar w:fldCharType="separate"/>
      </w:r>
      <w:r>
        <w:rPr>
          <w:noProof/>
        </w:rPr>
        <w:t>326</w:t>
      </w:r>
      <w:r>
        <w:rPr>
          <w:noProof/>
        </w:rPr>
        <w:fldChar w:fldCharType="end"/>
      </w:r>
    </w:p>
    <w:p w14:paraId="78ABB8FA" w14:textId="111AC8B1"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8.3.9.2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_Toc176783862 \h </w:instrText>
      </w:r>
      <w:r>
        <w:rPr>
          <w:noProof/>
        </w:rPr>
      </w:r>
      <w:r>
        <w:rPr>
          <w:noProof/>
        </w:rPr>
        <w:fldChar w:fldCharType="separate"/>
      </w:r>
      <w:r>
        <w:rPr>
          <w:noProof/>
        </w:rPr>
        <w:t>326</w:t>
      </w:r>
      <w:r>
        <w:rPr>
          <w:noProof/>
        </w:rPr>
        <w:fldChar w:fldCharType="end"/>
      </w:r>
    </w:p>
    <w:p w14:paraId="6EE435B2" w14:textId="54727292"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8.3.9.3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_Toc176783863 \h </w:instrText>
      </w:r>
      <w:r>
        <w:rPr>
          <w:noProof/>
        </w:rPr>
      </w:r>
      <w:r>
        <w:rPr>
          <w:noProof/>
        </w:rPr>
        <w:fldChar w:fldCharType="separate"/>
      </w:r>
      <w:r>
        <w:rPr>
          <w:noProof/>
        </w:rPr>
        <w:t>326</w:t>
      </w:r>
      <w:r>
        <w:rPr>
          <w:noProof/>
        </w:rPr>
        <w:fldChar w:fldCharType="end"/>
      </w:r>
    </w:p>
    <w:p w14:paraId="43ECD6A4" w14:textId="4FB4B4AB"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8.3.9.4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_Toc176783864 \h </w:instrText>
      </w:r>
      <w:r>
        <w:rPr>
          <w:noProof/>
        </w:rPr>
      </w:r>
      <w:r>
        <w:rPr>
          <w:noProof/>
        </w:rPr>
        <w:fldChar w:fldCharType="separate"/>
      </w:r>
      <w:r>
        <w:rPr>
          <w:noProof/>
        </w:rPr>
        <w:t>326</w:t>
      </w:r>
      <w:r>
        <w:rPr>
          <w:noProof/>
        </w:rPr>
        <w:fldChar w:fldCharType="end"/>
      </w:r>
    </w:p>
    <w:p w14:paraId="6FF3177C" w14:textId="11B1267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8.3.9.4.1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_Toc176783865 \h </w:instrText>
      </w:r>
      <w:r>
        <w:rPr>
          <w:noProof/>
        </w:rPr>
      </w:r>
      <w:r>
        <w:rPr>
          <w:noProof/>
        </w:rPr>
        <w:fldChar w:fldCharType="separate"/>
      </w:r>
      <w:r>
        <w:rPr>
          <w:noProof/>
        </w:rPr>
        <w:t>326</w:t>
      </w:r>
      <w:r>
        <w:rPr>
          <w:noProof/>
        </w:rPr>
        <w:fldChar w:fldCharType="end"/>
      </w:r>
    </w:p>
    <w:p w14:paraId="5BD8DBF1" w14:textId="08261A1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8.3.9.4.2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_Toc176783866 \h </w:instrText>
      </w:r>
      <w:r>
        <w:rPr>
          <w:noProof/>
        </w:rPr>
      </w:r>
      <w:r>
        <w:rPr>
          <w:noProof/>
        </w:rPr>
        <w:fldChar w:fldCharType="separate"/>
      </w:r>
      <w:r>
        <w:rPr>
          <w:noProof/>
        </w:rPr>
        <w:t>326</w:t>
      </w:r>
      <w:r>
        <w:rPr>
          <w:noProof/>
        </w:rPr>
        <w:fldChar w:fldCharType="end"/>
      </w:r>
    </w:p>
    <w:p w14:paraId="297A9BF9" w14:textId="75D8D727"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8.3.9.5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_Toc176783867 \h </w:instrText>
      </w:r>
      <w:r>
        <w:rPr>
          <w:noProof/>
        </w:rPr>
      </w:r>
      <w:r>
        <w:rPr>
          <w:noProof/>
        </w:rPr>
        <w:fldChar w:fldCharType="separate"/>
      </w:r>
      <w:r>
        <w:rPr>
          <w:noProof/>
        </w:rPr>
        <w:t>327</w:t>
      </w:r>
      <w:r>
        <w:rPr>
          <w:noProof/>
        </w:rPr>
        <w:fldChar w:fldCharType="end"/>
      </w:r>
    </w:p>
    <w:p w14:paraId="5FBE56C1" w14:textId="5B0EEFD4"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8.3.10</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interlaced PUCCH format 3</w:t>
      </w:r>
      <w:r>
        <w:rPr>
          <w:noProof/>
        </w:rPr>
        <w:tab/>
      </w:r>
      <w:r>
        <w:rPr>
          <w:noProof/>
        </w:rPr>
        <w:fldChar w:fldCharType="begin"/>
      </w:r>
      <w:r>
        <w:rPr>
          <w:noProof/>
        </w:rPr>
        <w:instrText xml:space="preserve"> PAGEREF _Toc176783868 \h </w:instrText>
      </w:r>
      <w:r>
        <w:rPr>
          <w:noProof/>
        </w:rPr>
      </w:r>
      <w:r>
        <w:rPr>
          <w:noProof/>
        </w:rPr>
        <w:fldChar w:fldCharType="separate"/>
      </w:r>
      <w:r>
        <w:rPr>
          <w:noProof/>
        </w:rPr>
        <w:t>328</w:t>
      </w:r>
      <w:r>
        <w:rPr>
          <w:noProof/>
        </w:rPr>
        <w:fldChar w:fldCharType="end"/>
      </w:r>
    </w:p>
    <w:p w14:paraId="241305E7" w14:textId="386AC84E"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8.3.10.1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_Toc176783869 \h </w:instrText>
      </w:r>
      <w:r>
        <w:rPr>
          <w:noProof/>
        </w:rPr>
      </w:r>
      <w:r>
        <w:rPr>
          <w:noProof/>
        </w:rPr>
        <w:fldChar w:fldCharType="separate"/>
      </w:r>
      <w:r>
        <w:rPr>
          <w:noProof/>
        </w:rPr>
        <w:t>328</w:t>
      </w:r>
      <w:r>
        <w:rPr>
          <w:noProof/>
        </w:rPr>
        <w:fldChar w:fldCharType="end"/>
      </w:r>
    </w:p>
    <w:p w14:paraId="08D635F4" w14:textId="7384E58A"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8.3.10.2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_Toc176783870 \h </w:instrText>
      </w:r>
      <w:r>
        <w:rPr>
          <w:noProof/>
        </w:rPr>
      </w:r>
      <w:r>
        <w:rPr>
          <w:noProof/>
        </w:rPr>
        <w:fldChar w:fldCharType="separate"/>
      </w:r>
      <w:r>
        <w:rPr>
          <w:noProof/>
        </w:rPr>
        <w:t>328</w:t>
      </w:r>
      <w:r>
        <w:rPr>
          <w:noProof/>
        </w:rPr>
        <w:fldChar w:fldCharType="end"/>
      </w:r>
    </w:p>
    <w:p w14:paraId="1CE08C9D" w14:textId="49F524B4"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8.3.10.3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_Toc176783871 \h </w:instrText>
      </w:r>
      <w:r>
        <w:rPr>
          <w:noProof/>
        </w:rPr>
      </w:r>
      <w:r>
        <w:rPr>
          <w:noProof/>
        </w:rPr>
        <w:fldChar w:fldCharType="separate"/>
      </w:r>
      <w:r>
        <w:rPr>
          <w:noProof/>
        </w:rPr>
        <w:t>328</w:t>
      </w:r>
      <w:r>
        <w:rPr>
          <w:noProof/>
        </w:rPr>
        <w:fldChar w:fldCharType="end"/>
      </w:r>
    </w:p>
    <w:p w14:paraId="6D7F14A3" w14:textId="1286F15B"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8.3.10.4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_Toc176783872 \h </w:instrText>
      </w:r>
      <w:r>
        <w:rPr>
          <w:noProof/>
        </w:rPr>
      </w:r>
      <w:r>
        <w:rPr>
          <w:noProof/>
        </w:rPr>
        <w:fldChar w:fldCharType="separate"/>
      </w:r>
      <w:r>
        <w:rPr>
          <w:noProof/>
        </w:rPr>
        <w:t>328</w:t>
      </w:r>
      <w:r>
        <w:rPr>
          <w:noProof/>
        </w:rPr>
        <w:fldChar w:fldCharType="end"/>
      </w:r>
    </w:p>
    <w:p w14:paraId="3F47947F" w14:textId="28766C2F"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8.3.10.4.1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_Toc176783873 \h </w:instrText>
      </w:r>
      <w:r>
        <w:rPr>
          <w:noProof/>
        </w:rPr>
      </w:r>
      <w:r>
        <w:rPr>
          <w:noProof/>
        </w:rPr>
        <w:fldChar w:fldCharType="separate"/>
      </w:r>
      <w:r>
        <w:rPr>
          <w:noProof/>
        </w:rPr>
        <w:t>328</w:t>
      </w:r>
      <w:r>
        <w:rPr>
          <w:noProof/>
        </w:rPr>
        <w:fldChar w:fldCharType="end"/>
      </w:r>
    </w:p>
    <w:p w14:paraId="3818998A" w14:textId="491BDC36"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8.3.10.4.2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_Toc176783874 \h </w:instrText>
      </w:r>
      <w:r>
        <w:rPr>
          <w:noProof/>
        </w:rPr>
      </w:r>
      <w:r>
        <w:rPr>
          <w:noProof/>
        </w:rPr>
        <w:fldChar w:fldCharType="separate"/>
      </w:r>
      <w:r>
        <w:rPr>
          <w:noProof/>
        </w:rPr>
        <w:t>328</w:t>
      </w:r>
      <w:r>
        <w:rPr>
          <w:noProof/>
        </w:rPr>
        <w:fldChar w:fldCharType="end"/>
      </w:r>
    </w:p>
    <w:p w14:paraId="22C70EF6" w14:textId="09D55DD3"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8.3.10.5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_Toc176783875 \h </w:instrText>
      </w:r>
      <w:r>
        <w:rPr>
          <w:noProof/>
        </w:rPr>
      </w:r>
      <w:r>
        <w:rPr>
          <w:noProof/>
        </w:rPr>
        <w:fldChar w:fldCharType="separate"/>
      </w:r>
      <w:r>
        <w:rPr>
          <w:noProof/>
        </w:rPr>
        <w:t>329</w:t>
      </w:r>
      <w:r>
        <w:rPr>
          <w:noProof/>
        </w:rPr>
        <w:fldChar w:fldCharType="end"/>
      </w:r>
    </w:p>
    <w:p w14:paraId="4995C650" w14:textId="232B1D23"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sub-slot based repetition format 0</w:t>
      </w:r>
      <w:r>
        <w:rPr>
          <w:noProof/>
        </w:rPr>
        <w:tab/>
      </w:r>
      <w:r>
        <w:rPr>
          <w:noProof/>
        </w:rPr>
        <w:fldChar w:fldCharType="begin"/>
      </w:r>
      <w:r>
        <w:rPr>
          <w:noProof/>
        </w:rPr>
        <w:instrText xml:space="preserve"> PAGEREF _Toc176783876 \h </w:instrText>
      </w:r>
      <w:r>
        <w:rPr>
          <w:noProof/>
        </w:rPr>
      </w:r>
      <w:r>
        <w:rPr>
          <w:noProof/>
        </w:rPr>
        <w:fldChar w:fldCharType="separate"/>
      </w:r>
      <w:r>
        <w:rPr>
          <w:noProof/>
        </w:rPr>
        <w:t>330</w:t>
      </w:r>
      <w:r>
        <w:rPr>
          <w:noProof/>
        </w:rPr>
        <w:fldChar w:fldCharType="end"/>
      </w:r>
    </w:p>
    <w:p w14:paraId="11E5C7D4" w14:textId="66A00E07"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8.3.11.1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_Toc176783877 \h </w:instrText>
      </w:r>
      <w:r>
        <w:rPr>
          <w:noProof/>
        </w:rPr>
      </w:r>
      <w:r>
        <w:rPr>
          <w:noProof/>
        </w:rPr>
        <w:fldChar w:fldCharType="separate"/>
      </w:r>
      <w:r>
        <w:rPr>
          <w:noProof/>
        </w:rPr>
        <w:t>330</w:t>
      </w:r>
      <w:r>
        <w:rPr>
          <w:noProof/>
        </w:rPr>
        <w:fldChar w:fldCharType="end"/>
      </w:r>
    </w:p>
    <w:p w14:paraId="372FBE8C" w14:textId="09EF6827"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8.3.11.2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_Toc176783878 \h </w:instrText>
      </w:r>
      <w:r>
        <w:rPr>
          <w:noProof/>
        </w:rPr>
      </w:r>
      <w:r>
        <w:rPr>
          <w:noProof/>
        </w:rPr>
        <w:fldChar w:fldCharType="separate"/>
      </w:r>
      <w:r>
        <w:rPr>
          <w:noProof/>
        </w:rPr>
        <w:t>330</w:t>
      </w:r>
      <w:r>
        <w:rPr>
          <w:noProof/>
        </w:rPr>
        <w:fldChar w:fldCharType="end"/>
      </w:r>
    </w:p>
    <w:p w14:paraId="3DADD2FB" w14:textId="3C3186F1"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8.3.11.3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_Toc176783879 \h </w:instrText>
      </w:r>
      <w:r>
        <w:rPr>
          <w:noProof/>
        </w:rPr>
      </w:r>
      <w:r>
        <w:rPr>
          <w:noProof/>
        </w:rPr>
        <w:fldChar w:fldCharType="separate"/>
      </w:r>
      <w:r>
        <w:rPr>
          <w:noProof/>
        </w:rPr>
        <w:t>330</w:t>
      </w:r>
      <w:r>
        <w:rPr>
          <w:noProof/>
        </w:rPr>
        <w:fldChar w:fldCharType="end"/>
      </w:r>
    </w:p>
    <w:p w14:paraId="5083C405" w14:textId="5EEB8DE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8.3.11.4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_Toc176783880 \h </w:instrText>
      </w:r>
      <w:r>
        <w:rPr>
          <w:noProof/>
        </w:rPr>
      </w:r>
      <w:r>
        <w:rPr>
          <w:noProof/>
        </w:rPr>
        <w:fldChar w:fldCharType="separate"/>
      </w:r>
      <w:r>
        <w:rPr>
          <w:noProof/>
        </w:rPr>
        <w:t>331</w:t>
      </w:r>
      <w:r>
        <w:rPr>
          <w:noProof/>
        </w:rPr>
        <w:fldChar w:fldCharType="end"/>
      </w:r>
    </w:p>
    <w:p w14:paraId="6A03CFAD" w14:textId="6931F1D7"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8.3.11.4.1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_Toc176783881 \h </w:instrText>
      </w:r>
      <w:r>
        <w:rPr>
          <w:noProof/>
        </w:rPr>
      </w:r>
      <w:r>
        <w:rPr>
          <w:noProof/>
        </w:rPr>
        <w:fldChar w:fldCharType="separate"/>
      </w:r>
      <w:r>
        <w:rPr>
          <w:noProof/>
        </w:rPr>
        <w:t>331</w:t>
      </w:r>
      <w:r>
        <w:rPr>
          <w:noProof/>
        </w:rPr>
        <w:fldChar w:fldCharType="end"/>
      </w:r>
    </w:p>
    <w:p w14:paraId="2F431436" w14:textId="521ACAE7"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8.3.11.4.2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_Toc176783882 \h </w:instrText>
      </w:r>
      <w:r>
        <w:rPr>
          <w:noProof/>
        </w:rPr>
      </w:r>
      <w:r>
        <w:rPr>
          <w:noProof/>
        </w:rPr>
        <w:fldChar w:fldCharType="separate"/>
      </w:r>
      <w:r>
        <w:rPr>
          <w:noProof/>
        </w:rPr>
        <w:t>331</w:t>
      </w:r>
      <w:r>
        <w:rPr>
          <w:noProof/>
        </w:rPr>
        <w:fldChar w:fldCharType="end"/>
      </w:r>
    </w:p>
    <w:p w14:paraId="3B6B38D4" w14:textId="0D3C0D0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8.3.11.5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_Toc176783883 \h </w:instrText>
      </w:r>
      <w:r>
        <w:rPr>
          <w:noProof/>
        </w:rPr>
      </w:r>
      <w:r>
        <w:rPr>
          <w:noProof/>
        </w:rPr>
        <w:fldChar w:fldCharType="separate"/>
      </w:r>
      <w:r>
        <w:rPr>
          <w:noProof/>
        </w:rPr>
        <w:t>332</w:t>
      </w:r>
      <w:r>
        <w:rPr>
          <w:noProof/>
        </w:rPr>
        <w:fldChar w:fldCharType="end"/>
      </w:r>
    </w:p>
    <w:p w14:paraId="1B6FF55C" w14:textId="279C2FE8"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8.3.11.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69013F">
        <w:rPr>
          <w:i/>
          <w:iCs/>
          <w:noProof/>
        </w:rPr>
        <w:t>BS type 1-O</w:t>
      </w:r>
      <w:r>
        <w:rPr>
          <w:noProof/>
        </w:rPr>
        <w:tab/>
      </w:r>
      <w:r>
        <w:rPr>
          <w:noProof/>
        </w:rPr>
        <w:fldChar w:fldCharType="begin"/>
      </w:r>
      <w:r>
        <w:rPr>
          <w:noProof/>
        </w:rPr>
        <w:instrText xml:space="preserve"> PAGEREF _Toc176783884 \h </w:instrText>
      </w:r>
      <w:r>
        <w:rPr>
          <w:noProof/>
        </w:rPr>
      </w:r>
      <w:r>
        <w:rPr>
          <w:noProof/>
        </w:rPr>
        <w:fldChar w:fldCharType="separate"/>
      </w:r>
      <w:r>
        <w:rPr>
          <w:noProof/>
        </w:rPr>
        <w:t>332</w:t>
      </w:r>
      <w:r>
        <w:rPr>
          <w:noProof/>
        </w:rPr>
        <w:fldChar w:fldCharType="end"/>
      </w:r>
    </w:p>
    <w:p w14:paraId="312483D1" w14:textId="7031D75C"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Performance requirements PUCCH format 1 with DM-RS bundling</w:t>
      </w:r>
      <w:r>
        <w:rPr>
          <w:noProof/>
        </w:rPr>
        <w:tab/>
      </w:r>
      <w:r>
        <w:rPr>
          <w:noProof/>
        </w:rPr>
        <w:fldChar w:fldCharType="begin"/>
      </w:r>
      <w:r>
        <w:rPr>
          <w:noProof/>
        </w:rPr>
        <w:instrText xml:space="preserve"> PAGEREF _Toc176783885 \h </w:instrText>
      </w:r>
      <w:r>
        <w:rPr>
          <w:noProof/>
        </w:rPr>
      </w:r>
      <w:r>
        <w:rPr>
          <w:noProof/>
        </w:rPr>
        <w:fldChar w:fldCharType="separate"/>
      </w:r>
      <w:r>
        <w:rPr>
          <w:noProof/>
        </w:rPr>
        <w:t>332</w:t>
      </w:r>
      <w:r>
        <w:rPr>
          <w:noProof/>
        </w:rPr>
        <w:fldChar w:fldCharType="end"/>
      </w:r>
    </w:p>
    <w:p w14:paraId="60E1C802" w14:textId="15C90FFB"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8.3.12.1</w:t>
      </w:r>
      <w:r>
        <w:rPr>
          <w:rFonts w:asciiTheme="minorHAnsi" w:eastAsiaTheme="minorEastAsia" w:hAnsiTheme="minorHAnsi" w:cstheme="minorBidi"/>
          <w:noProof/>
          <w:kern w:val="2"/>
          <w:sz w:val="24"/>
          <w:szCs w:val="24"/>
          <w:lang w:eastAsia="en-GB"/>
          <w14:ligatures w14:val="standardContextual"/>
        </w:rPr>
        <w:tab/>
      </w:r>
      <w:r>
        <w:rPr>
          <w:noProof/>
        </w:rPr>
        <w:t>NACK to ACK detection</w:t>
      </w:r>
      <w:r>
        <w:rPr>
          <w:noProof/>
        </w:rPr>
        <w:tab/>
      </w:r>
      <w:r>
        <w:rPr>
          <w:noProof/>
        </w:rPr>
        <w:fldChar w:fldCharType="begin"/>
      </w:r>
      <w:r>
        <w:rPr>
          <w:noProof/>
        </w:rPr>
        <w:instrText xml:space="preserve"> PAGEREF _Toc176783886 \h </w:instrText>
      </w:r>
      <w:r>
        <w:rPr>
          <w:noProof/>
        </w:rPr>
      </w:r>
      <w:r>
        <w:rPr>
          <w:noProof/>
        </w:rPr>
        <w:fldChar w:fldCharType="separate"/>
      </w:r>
      <w:r>
        <w:rPr>
          <w:noProof/>
        </w:rPr>
        <w:t>332</w:t>
      </w:r>
      <w:r>
        <w:rPr>
          <w:noProof/>
        </w:rPr>
        <w:fldChar w:fldCharType="end"/>
      </w:r>
    </w:p>
    <w:p w14:paraId="50C2E1D2" w14:textId="075DFD39"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8.3.12.1.1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_Toc176783887 \h </w:instrText>
      </w:r>
      <w:r>
        <w:rPr>
          <w:noProof/>
        </w:rPr>
      </w:r>
      <w:r>
        <w:rPr>
          <w:noProof/>
        </w:rPr>
        <w:fldChar w:fldCharType="separate"/>
      </w:r>
      <w:r>
        <w:rPr>
          <w:noProof/>
        </w:rPr>
        <w:t>332</w:t>
      </w:r>
      <w:r>
        <w:rPr>
          <w:noProof/>
        </w:rPr>
        <w:fldChar w:fldCharType="end"/>
      </w:r>
    </w:p>
    <w:p w14:paraId="5F5E211C" w14:textId="35E6E903"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8.3.12.1.2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_Toc176783888 \h </w:instrText>
      </w:r>
      <w:r>
        <w:rPr>
          <w:noProof/>
        </w:rPr>
      </w:r>
      <w:r>
        <w:rPr>
          <w:noProof/>
        </w:rPr>
        <w:fldChar w:fldCharType="separate"/>
      </w:r>
      <w:r>
        <w:rPr>
          <w:noProof/>
        </w:rPr>
        <w:t>333</w:t>
      </w:r>
      <w:r>
        <w:rPr>
          <w:noProof/>
        </w:rPr>
        <w:fldChar w:fldCharType="end"/>
      </w:r>
    </w:p>
    <w:p w14:paraId="3929179F" w14:textId="3E2C9403"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8.3.12.1.3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_Toc176783889 \h </w:instrText>
      </w:r>
      <w:r>
        <w:rPr>
          <w:noProof/>
        </w:rPr>
      </w:r>
      <w:r>
        <w:rPr>
          <w:noProof/>
        </w:rPr>
        <w:fldChar w:fldCharType="separate"/>
      </w:r>
      <w:r>
        <w:rPr>
          <w:noProof/>
        </w:rPr>
        <w:t>333</w:t>
      </w:r>
      <w:r>
        <w:rPr>
          <w:noProof/>
        </w:rPr>
        <w:fldChar w:fldCharType="end"/>
      </w:r>
    </w:p>
    <w:p w14:paraId="787C108A" w14:textId="6974F9F9"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8.3.12.1.4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_Toc176783890 \h </w:instrText>
      </w:r>
      <w:r>
        <w:rPr>
          <w:noProof/>
        </w:rPr>
      </w:r>
      <w:r>
        <w:rPr>
          <w:noProof/>
        </w:rPr>
        <w:fldChar w:fldCharType="separate"/>
      </w:r>
      <w:r>
        <w:rPr>
          <w:noProof/>
        </w:rPr>
        <w:t>333</w:t>
      </w:r>
      <w:r>
        <w:rPr>
          <w:noProof/>
        </w:rPr>
        <w:fldChar w:fldCharType="end"/>
      </w:r>
    </w:p>
    <w:p w14:paraId="4A937FE9" w14:textId="74C483AC" w:rsidR="00B60528" w:rsidRDefault="00B60528">
      <w:pPr>
        <w:pStyle w:val="TOC6"/>
        <w:rPr>
          <w:rFonts w:asciiTheme="minorHAnsi" w:eastAsiaTheme="minorEastAsia" w:hAnsiTheme="minorHAnsi" w:cstheme="minorBidi"/>
          <w:noProof/>
          <w:kern w:val="2"/>
          <w:sz w:val="24"/>
          <w:szCs w:val="24"/>
          <w:lang w:eastAsia="en-GB"/>
          <w14:ligatures w14:val="standardContextual"/>
        </w:rPr>
      </w:pPr>
      <w:r>
        <w:rPr>
          <w:noProof/>
        </w:rPr>
        <w:t>8.3.12.1.4.1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_Toc176783891 \h </w:instrText>
      </w:r>
      <w:r>
        <w:rPr>
          <w:noProof/>
        </w:rPr>
      </w:r>
      <w:r>
        <w:rPr>
          <w:noProof/>
        </w:rPr>
        <w:fldChar w:fldCharType="separate"/>
      </w:r>
      <w:r>
        <w:rPr>
          <w:noProof/>
        </w:rPr>
        <w:t>333</w:t>
      </w:r>
      <w:r>
        <w:rPr>
          <w:noProof/>
        </w:rPr>
        <w:fldChar w:fldCharType="end"/>
      </w:r>
    </w:p>
    <w:p w14:paraId="179ED833" w14:textId="7E040FA0" w:rsidR="00B60528" w:rsidRDefault="00B60528">
      <w:pPr>
        <w:pStyle w:val="TOC6"/>
        <w:rPr>
          <w:rFonts w:asciiTheme="minorHAnsi" w:eastAsiaTheme="minorEastAsia" w:hAnsiTheme="minorHAnsi" w:cstheme="minorBidi"/>
          <w:noProof/>
          <w:kern w:val="2"/>
          <w:sz w:val="24"/>
          <w:szCs w:val="24"/>
          <w:lang w:eastAsia="en-GB"/>
          <w14:ligatures w14:val="standardContextual"/>
        </w:rPr>
      </w:pPr>
      <w:r>
        <w:rPr>
          <w:noProof/>
        </w:rPr>
        <w:t>8.3.12.1.4.2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_Toc176783892 \h </w:instrText>
      </w:r>
      <w:r>
        <w:rPr>
          <w:noProof/>
        </w:rPr>
      </w:r>
      <w:r>
        <w:rPr>
          <w:noProof/>
        </w:rPr>
        <w:fldChar w:fldCharType="separate"/>
      </w:r>
      <w:r>
        <w:rPr>
          <w:noProof/>
        </w:rPr>
        <w:t>333</w:t>
      </w:r>
      <w:r>
        <w:rPr>
          <w:noProof/>
        </w:rPr>
        <w:fldChar w:fldCharType="end"/>
      </w:r>
    </w:p>
    <w:p w14:paraId="43D8EC1A" w14:textId="03CC949D"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8.3.12.1.5</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w:t>
      </w:r>
      <w:r>
        <w:rPr>
          <w:noProof/>
        </w:rPr>
        <w:tab/>
      </w:r>
      <w:r>
        <w:rPr>
          <w:noProof/>
        </w:rPr>
        <w:fldChar w:fldCharType="begin"/>
      </w:r>
      <w:r>
        <w:rPr>
          <w:noProof/>
        </w:rPr>
        <w:instrText xml:space="preserve"> PAGEREF _Toc176783893 \h </w:instrText>
      </w:r>
      <w:r>
        <w:rPr>
          <w:noProof/>
        </w:rPr>
      </w:r>
      <w:r>
        <w:rPr>
          <w:noProof/>
        </w:rPr>
        <w:fldChar w:fldCharType="separate"/>
      </w:r>
      <w:r>
        <w:rPr>
          <w:noProof/>
        </w:rPr>
        <w:t>334</w:t>
      </w:r>
      <w:r>
        <w:rPr>
          <w:noProof/>
        </w:rPr>
        <w:fldChar w:fldCharType="end"/>
      </w:r>
    </w:p>
    <w:p w14:paraId="73E67789" w14:textId="0183C3C1" w:rsidR="00B60528" w:rsidRDefault="00B6052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8.3.12.1.5.1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Test Requirement for </w:t>
      </w:r>
      <w:r w:rsidRPr="0069013F">
        <w:rPr>
          <w:i/>
          <w:iCs/>
          <w:noProof/>
          <w:lang w:eastAsia="zh-CN"/>
        </w:rPr>
        <w:t>BS type 1-O</w:t>
      </w:r>
      <w:r>
        <w:rPr>
          <w:noProof/>
        </w:rPr>
        <w:tab/>
      </w:r>
      <w:r>
        <w:rPr>
          <w:noProof/>
        </w:rPr>
        <w:fldChar w:fldCharType="begin"/>
      </w:r>
      <w:r>
        <w:rPr>
          <w:noProof/>
        </w:rPr>
        <w:instrText xml:space="preserve"> PAGEREF _Toc176783894 \h </w:instrText>
      </w:r>
      <w:r>
        <w:rPr>
          <w:noProof/>
        </w:rPr>
      </w:r>
      <w:r>
        <w:rPr>
          <w:noProof/>
        </w:rPr>
        <w:fldChar w:fldCharType="separate"/>
      </w:r>
      <w:r>
        <w:rPr>
          <w:noProof/>
        </w:rPr>
        <w:t>334</w:t>
      </w:r>
      <w:r>
        <w:rPr>
          <w:noProof/>
        </w:rPr>
        <w:fldChar w:fldCharType="end"/>
      </w:r>
    </w:p>
    <w:p w14:paraId="6B84B7A8" w14:textId="5ADCA1ED" w:rsidR="00B60528" w:rsidRDefault="00B6052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8.3.12.1.5.2</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 for BS type 2-O</w:t>
      </w:r>
      <w:r>
        <w:rPr>
          <w:noProof/>
        </w:rPr>
        <w:tab/>
      </w:r>
      <w:r>
        <w:rPr>
          <w:noProof/>
        </w:rPr>
        <w:fldChar w:fldCharType="begin"/>
      </w:r>
      <w:r>
        <w:rPr>
          <w:noProof/>
        </w:rPr>
        <w:instrText xml:space="preserve"> PAGEREF _Toc176783895 \h </w:instrText>
      </w:r>
      <w:r>
        <w:rPr>
          <w:noProof/>
        </w:rPr>
      </w:r>
      <w:r>
        <w:rPr>
          <w:noProof/>
        </w:rPr>
        <w:fldChar w:fldCharType="separate"/>
      </w:r>
      <w:r>
        <w:rPr>
          <w:noProof/>
        </w:rPr>
        <w:t>335</w:t>
      </w:r>
      <w:r>
        <w:rPr>
          <w:noProof/>
        </w:rPr>
        <w:fldChar w:fldCharType="end"/>
      </w:r>
    </w:p>
    <w:p w14:paraId="5D868FA8" w14:textId="76D44622"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8.3.12.2</w:t>
      </w:r>
      <w:r>
        <w:rPr>
          <w:rFonts w:asciiTheme="minorHAnsi" w:eastAsiaTheme="minorEastAsia" w:hAnsiTheme="minorHAnsi" w:cstheme="minorBidi"/>
          <w:noProof/>
          <w:kern w:val="2"/>
          <w:sz w:val="24"/>
          <w:szCs w:val="24"/>
          <w:lang w:eastAsia="en-GB"/>
          <w14:ligatures w14:val="standardContextual"/>
        </w:rPr>
        <w:tab/>
      </w:r>
      <w:r>
        <w:rPr>
          <w:noProof/>
        </w:rPr>
        <w:t>ACK missed detection</w:t>
      </w:r>
      <w:r>
        <w:rPr>
          <w:noProof/>
        </w:rPr>
        <w:tab/>
      </w:r>
      <w:r>
        <w:rPr>
          <w:noProof/>
        </w:rPr>
        <w:fldChar w:fldCharType="begin"/>
      </w:r>
      <w:r>
        <w:rPr>
          <w:noProof/>
        </w:rPr>
        <w:instrText xml:space="preserve"> PAGEREF _Toc176783896 \h </w:instrText>
      </w:r>
      <w:r>
        <w:rPr>
          <w:noProof/>
        </w:rPr>
      </w:r>
      <w:r>
        <w:rPr>
          <w:noProof/>
        </w:rPr>
        <w:fldChar w:fldCharType="separate"/>
      </w:r>
      <w:r>
        <w:rPr>
          <w:noProof/>
        </w:rPr>
        <w:t>335</w:t>
      </w:r>
      <w:r>
        <w:rPr>
          <w:noProof/>
        </w:rPr>
        <w:fldChar w:fldCharType="end"/>
      </w:r>
    </w:p>
    <w:p w14:paraId="0E4201F7" w14:textId="466BC162"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8.3.12.2.1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_Toc176783897 \h </w:instrText>
      </w:r>
      <w:r>
        <w:rPr>
          <w:noProof/>
        </w:rPr>
      </w:r>
      <w:r>
        <w:rPr>
          <w:noProof/>
        </w:rPr>
        <w:fldChar w:fldCharType="separate"/>
      </w:r>
      <w:r>
        <w:rPr>
          <w:noProof/>
        </w:rPr>
        <w:t>335</w:t>
      </w:r>
      <w:r>
        <w:rPr>
          <w:noProof/>
        </w:rPr>
        <w:fldChar w:fldCharType="end"/>
      </w:r>
    </w:p>
    <w:p w14:paraId="155223B8" w14:textId="72DC289F"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8.3.12.2.2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_Toc176783898 \h </w:instrText>
      </w:r>
      <w:r>
        <w:rPr>
          <w:noProof/>
        </w:rPr>
      </w:r>
      <w:r>
        <w:rPr>
          <w:noProof/>
        </w:rPr>
        <w:fldChar w:fldCharType="separate"/>
      </w:r>
      <w:r>
        <w:rPr>
          <w:noProof/>
        </w:rPr>
        <w:t>336</w:t>
      </w:r>
      <w:r>
        <w:rPr>
          <w:noProof/>
        </w:rPr>
        <w:fldChar w:fldCharType="end"/>
      </w:r>
    </w:p>
    <w:p w14:paraId="0B310C29" w14:textId="610207A7"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8.3.12.2.3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_Toc176783899 \h </w:instrText>
      </w:r>
      <w:r>
        <w:rPr>
          <w:noProof/>
        </w:rPr>
      </w:r>
      <w:r>
        <w:rPr>
          <w:noProof/>
        </w:rPr>
        <w:fldChar w:fldCharType="separate"/>
      </w:r>
      <w:r>
        <w:rPr>
          <w:noProof/>
        </w:rPr>
        <w:t>336</w:t>
      </w:r>
      <w:r>
        <w:rPr>
          <w:noProof/>
        </w:rPr>
        <w:fldChar w:fldCharType="end"/>
      </w:r>
    </w:p>
    <w:p w14:paraId="73AC2ADA" w14:textId="57E020C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8.3.12.2.4</w:t>
      </w:r>
      <w:r>
        <w:rPr>
          <w:rFonts w:asciiTheme="minorHAnsi" w:eastAsiaTheme="minorEastAsia"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_Toc176783900 \h </w:instrText>
      </w:r>
      <w:r>
        <w:rPr>
          <w:noProof/>
        </w:rPr>
      </w:r>
      <w:r>
        <w:rPr>
          <w:noProof/>
        </w:rPr>
        <w:fldChar w:fldCharType="separate"/>
      </w:r>
      <w:r>
        <w:rPr>
          <w:noProof/>
        </w:rPr>
        <w:t>336</w:t>
      </w:r>
      <w:r>
        <w:rPr>
          <w:noProof/>
        </w:rPr>
        <w:fldChar w:fldCharType="end"/>
      </w:r>
    </w:p>
    <w:p w14:paraId="2EF4E29C" w14:textId="739006B3" w:rsidR="00B60528" w:rsidRDefault="00B6052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8.3.12.2.4.1</w:t>
      </w:r>
      <w:r>
        <w:rPr>
          <w:rFonts w:asciiTheme="minorHAnsi" w:eastAsiaTheme="minorEastAsia"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_Toc176783901 \h </w:instrText>
      </w:r>
      <w:r>
        <w:rPr>
          <w:noProof/>
        </w:rPr>
      </w:r>
      <w:r>
        <w:rPr>
          <w:noProof/>
        </w:rPr>
        <w:fldChar w:fldCharType="separate"/>
      </w:r>
      <w:r>
        <w:rPr>
          <w:noProof/>
        </w:rPr>
        <w:t>336</w:t>
      </w:r>
      <w:r>
        <w:rPr>
          <w:noProof/>
        </w:rPr>
        <w:fldChar w:fldCharType="end"/>
      </w:r>
    </w:p>
    <w:p w14:paraId="03A6466E" w14:textId="5E0BE38A" w:rsidR="00B60528" w:rsidRDefault="00B6052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_Toc176783902 \h </w:instrText>
      </w:r>
      <w:r>
        <w:rPr>
          <w:noProof/>
        </w:rPr>
      </w:r>
      <w:r>
        <w:rPr>
          <w:noProof/>
        </w:rPr>
        <w:fldChar w:fldCharType="separate"/>
      </w:r>
      <w:r>
        <w:rPr>
          <w:noProof/>
        </w:rPr>
        <w:t>336</w:t>
      </w:r>
      <w:r>
        <w:rPr>
          <w:noProof/>
        </w:rPr>
        <w:fldChar w:fldCharType="end"/>
      </w:r>
    </w:p>
    <w:p w14:paraId="1CE88F94" w14:textId="56846964"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8.3.12.2.5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_Toc176783903 \h </w:instrText>
      </w:r>
      <w:r>
        <w:rPr>
          <w:noProof/>
        </w:rPr>
      </w:r>
      <w:r>
        <w:rPr>
          <w:noProof/>
        </w:rPr>
        <w:fldChar w:fldCharType="separate"/>
      </w:r>
      <w:r>
        <w:rPr>
          <w:noProof/>
        </w:rPr>
        <w:t>338</w:t>
      </w:r>
      <w:r>
        <w:rPr>
          <w:noProof/>
        </w:rPr>
        <w:fldChar w:fldCharType="end"/>
      </w:r>
    </w:p>
    <w:p w14:paraId="20D8DB49" w14:textId="0DC3A37E" w:rsidR="00B60528" w:rsidRDefault="00B6052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8.3.12.2.5.1</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 for BS type 1-O</w:t>
      </w:r>
      <w:r>
        <w:rPr>
          <w:noProof/>
        </w:rPr>
        <w:tab/>
      </w:r>
      <w:r>
        <w:rPr>
          <w:noProof/>
        </w:rPr>
        <w:fldChar w:fldCharType="begin"/>
      </w:r>
      <w:r>
        <w:rPr>
          <w:noProof/>
        </w:rPr>
        <w:instrText xml:space="preserve"> PAGEREF _Toc176783904 \h </w:instrText>
      </w:r>
      <w:r>
        <w:rPr>
          <w:noProof/>
        </w:rPr>
      </w:r>
      <w:r>
        <w:rPr>
          <w:noProof/>
        </w:rPr>
        <w:fldChar w:fldCharType="separate"/>
      </w:r>
      <w:r>
        <w:rPr>
          <w:noProof/>
        </w:rPr>
        <w:t>338</w:t>
      </w:r>
      <w:r>
        <w:rPr>
          <w:noProof/>
        </w:rPr>
        <w:fldChar w:fldCharType="end"/>
      </w:r>
    </w:p>
    <w:p w14:paraId="3A61540A" w14:textId="04C12C4C" w:rsidR="00B60528" w:rsidRDefault="00B6052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8.3.12.2.5.2</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 for BS type 2-O</w:t>
      </w:r>
      <w:r>
        <w:rPr>
          <w:noProof/>
        </w:rPr>
        <w:tab/>
      </w:r>
      <w:r>
        <w:rPr>
          <w:noProof/>
        </w:rPr>
        <w:fldChar w:fldCharType="begin"/>
      </w:r>
      <w:r>
        <w:rPr>
          <w:noProof/>
        </w:rPr>
        <w:instrText xml:space="preserve"> PAGEREF _Toc176783905 \h </w:instrText>
      </w:r>
      <w:r>
        <w:rPr>
          <w:noProof/>
        </w:rPr>
      </w:r>
      <w:r>
        <w:rPr>
          <w:noProof/>
        </w:rPr>
        <w:fldChar w:fldCharType="separate"/>
      </w:r>
      <w:r>
        <w:rPr>
          <w:noProof/>
        </w:rPr>
        <w:t>338</w:t>
      </w:r>
      <w:r>
        <w:rPr>
          <w:noProof/>
        </w:rPr>
        <w:fldChar w:fldCharType="end"/>
      </w:r>
    </w:p>
    <w:p w14:paraId="42E1D947" w14:textId="26D0D52A"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3 with DM-RS bundling</w:t>
      </w:r>
      <w:r>
        <w:rPr>
          <w:noProof/>
        </w:rPr>
        <w:tab/>
      </w:r>
      <w:r>
        <w:rPr>
          <w:noProof/>
        </w:rPr>
        <w:fldChar w:fldCharType="begin"/>
      </w:r>
      <w:r>
        <w:rPr>
          <w:noProof/>
        </w:rPr>
        <w:instrText xml:space="preserve"> PAGEREF _Toc176783906 \h </w:instrText>
      </w:r>
      <w:r>
        <w:rPr>
          <w:noProof/>
        </w:rPr>
      </w:r>
      <w:r>
        <w:rPr>
          <w:noProof/>
        </w:rPr>
        <w:fldChar w:fldCharType="separate"/>
      </w:r>
      <w:r>
        <w:rPr>
          <w:noProof/>
        </w:rPr>
        <w:t>339</w:t>
      </w:r>
      <w:r>
        <w:rPr>
          <w:noProof/>
        </w:rPr>
        <w:fldChar w:fldCharType="end"/>
      </w:r>
    </w:p>
    <w:p w14:paraId="6D5943DE" w14:textId="293C8A5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8.3.13.1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_Toc176783907 \h </w:instrText>
      </w:r>
      <w:r>
        <w:rPr>
          <w:noProof/>
        </w:rPr>
      </w:r>
      <w:r>
        <w:rPr>
          <w:noProof/>
        </w:rPr>
        <w:fldChar w:fldCharType="separate"/>
      </w:r>
      <w:r>
        <w:rPr>
          <w:noProof/>
        </w:rPr>
        <w:t>339</w:t>
      </w:r>
      <w:r>
        <w:rPr>
          <w:noProof/>
        </w:rPr>
        <w:fldChar w:fldCharType="end"/>
      </w:r>
    </w:p>
    <w:p w14:paraId="148D9C01" w14:textId="5363AA95"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8.3.13.2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_Toc176783908 \h </w:instrText>
      </w:r>
      <w:r>
        <w:rPr>
          <w:noProof/>
        </w:rPr>
      </w:r>
      <w:r>
        <w:rPr>
          <w:noProof/>
        </w:rPr>
        <w:fldChar w:fldCharType="separate"/>
      </w:r>
      <w:r>
        <w:rPr>
          <w:noProof/>
        </w:rPr>
        <w:t>339</w:t>
      </w:r>
      <w:r>
        <w:rPr>
          <w:noProof/>
        </w:rPr>
        <w:fldChar w:fldCharType="end"/>
      </w:r>
    </w:p>
    <w:p w14:paraId="17A68BB0" w14:textId="6913DB67"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8.3.13.3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_Toc176783909 \h </w:instrText>
      </w:r>
      <w:r>
        <w:rPr>
          <w:noProof/>
        </w:rPr>
      </w:r>
      <w:r>
        <w:rPr>
          <w:noProof/>
        </w:rPr>
        <w:fldChar w:fldCharType="separate"/>
      </w:r>
      <w:r>
        <w:rPr>
          <w:noProof/>
        </w:rPr>
        <w:t>339</w:t>
      </w:r>
      <w:r>
        <w:rPr>
          <w:noProof/>
        </w:rPr>
        <w:fldChar w:fldCharType="end"/>
      </w:r>
    </w:p>
    <w:p w14:paraId="6B4990B0" w14:textId="0887BDB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8.3.13.4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_Toc176783910 \h </w:instrText>
      </w:r>
      <w:r>
        <w:rPr>
          <w:noProof/>
        </w:rPr>
      </w:r>
      <w:r>
        <w:rPr>
          <w:noProof/>
        </w:rPr>
        <w:fldChar w:fldCharType="separate"/>
      </w:r>
      <w:r>
        <w:rPr>
          <w:noProof/>
        </w:rPr>
        <w:t>339</w:t>
      </w:r>
      <w:r>
        <w:rPr>
          <w:noProof/>
        </w:rPr>
        <w:fldChar w:fldCharType="end"/>
      </w:r>
    </w:p>
    <w:p w14:paraId="0040A129" w14:textId="33CE704A"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8.3.13.4.1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_Toc176783911 \h </w:instrText>
      </w:r>
      <w:r>
        <w:rPr>
          <w:noProof/>
        </w:rPr>
      </w:r>
      <w:r>
        <w:rPr>
          <w:noProof/>
        </w:rPr>
        <w:fldChar w:fldCharType="separate"/>
      </w:r>
      <w:r>
        <w:rPr>
          <w:noProof/>
        </w:rPr>
        <w:t>339</w:t>
      </w:r>
      <w:r>
        <w:rPr>
          <w:noProof/>
        </w:rPr>
        <w:fldChar w:fldCharType="end"/>
      </w:r>
    </w:p>
    <w:p w14:paraId="4A7340B1" w14:textId="1A07703D"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8.3.13.4.2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_Toc176783912 \h </w:instrText>
      </w:r>
      <w:r>
        <w:rPr>
          <w:noProof/>
        </w:rPr>
      </w:r>
      <w:r>
        <w:rPr>
          <w:noProof/>
        </w:rPr>
        <w:fldChar w:fldCharType="separate"/>
      </w:r>
      <w:r>
        <w:rPr>
          <w:noProof/>
        </w:rPr>
        <w:t>339</w:t>
      </w:r>
      <w:r>
        <w:rPr>
          <w:noProof/>
        </w:rPr>
        <w:fldChar w:fldCharType="end"/>
      </w:r>
    </w:p>
    <w:p w14:paraId="428592E1" w14:textId="363D9F5B"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8.3.13.5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_Toc176783913 \h </w:instrText>
      </w:r>
      <w:r>
        <w:rPr>
          <w:noProof/>
        </w:rPr>
      </w:r>
      <w:r>
        <w:rPr>
          <w:noProof/>
        </w:rPr>
        <w:fldChar w:fldCharType="separate"/>
      </w:r>
      <w:r>
        <w:rPr>
          <w:noProof/>
        </w:rPr>
        <w:t>341</w:t>
      </w:r>
      <w:r>
        <w:rPr>
          <w:noProof/>
        </w:rPr>
        <w:fldChar w:fldCharType="end"/>
      </w:r>
    </w:p>
    <w:p w14:paraId="19609C08" w14:textId="413C97FD"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8.3.13.5.1</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 for BS type 1-O</w:t>
      </w:r>
      <w:r>
        <w:rPr>
          <w:noProof/>
        </w:rPr>
        <w:tab/>
      </w:r>
      <w:r>
        <w:rPr>
          <w:noProof/>
        </w:rPr>
        <w:fldChar w:fldCharType="begin"/>
      </w:r>
      <w:r>
        <w:rPr>
          <w:noProof/>
        </w:rPr>
        <w:instrText xml:space="preserve"> PAGEREF _Toc176783914 \h </w:instrText>
      </w:r>
      <w:r>
        <w:rPr>
          <w:noProof/>
        </w:rPr>
      </w:r>
      <w:r>
        <w:rPr>
          <w:noProof/>
        </w:rPr>
        <w:fldChar w:fldCharType="separate"/>
      </w:r>
      <w:r>
        <w:rPr>
          <w:noProof/>
        </w:rPr>
        <w:t>341</w:t>
      </w:r>
      <w:r>
        <w:rPr>
          <w:noProof/>
        </w:rPr>
        <w:fldChar w:fldCharType="end"/>
      </w:r>
    </w:p>
    <w:p w14:paraId="2A4E8DAA" w14:textId="186EA3AC"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8.3.13.5.2</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 for BS type 2-O</w:t>
      </w:r>
      <w:r>
        <w:rPr>
          <w:noProof/>
        </w:rPr>
        <w:tab/>
      </w:r>
      <w:r>
        <w:rPr>
          <w:noProof/>
        </w:rPr>
        <w:fldChar w:fldCharType="begin"/>
      </w:r>
      <w:r>
        <w:rPr>
          <w:noProof/>
        </w:rPr>
        <w:instrText xml:space="preserve"> PAGEREF _Toc176783915 \h </w:instrText>
      </w:r>
      <w:r>
        <w:rPr>
          <w:noProof/>
        </w:rPr>
      </w:r>
      <w:r>
        <w:rPr>
          <w:noProof/>
        </w:rPr>
        <w:fldChar w:fldCharType="separate"/>
      </w:r>
      <w:r>
        <w:rPr>
          <w:noProof/>
        </w:rPr>
        <w:t>341</w:t>
      </w:r>
      <w:r>
        <w:rPr>
          <w:noProof/>
        </w:rPr>
        <w:fldChar w:fldCharType="end"/>
      </w:r>
    </w:p>
    <w:p w14:paraId="229D736C" w14:textId="356F4138"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PRACH</w:t>
      </w:r>
      <w:r>
        <w:rPr>
          <w:noProof/>
        </w:rPr>
        <w:tab/>
      </w:r>
      <w:r>
        <w:rPr>
          <w:noProof/>
        </w:rPr>
        <w:fldChar w:fldCharType="begin"/>
      </w:r>
      <w:r>
        <w:rPr>
          <w:noProof/>
        </w:rPr>
        <w:instrText xml:space="preserve"> PAGEREF _Toc176783916 \h </w:instrText>
      </w:r>
      <w:r>
        <w:rPr>
          <w:noProof/>
        </w:rPr>
      </w:r>
      <w:r>
        <w:rPr>
          <w:noProof/>
        </w:rPr>
        <w:fldChar w:fldCharType="separate"/>
      </w:r>
      <w:r>
        <w:rPr>
          <w:noProof/>
        </w:rPr>
        <w:t>342</w:t>
      </w:r>
      <w:r>
        <w:rPr>
          <w:noProof/>
        </w:rPr>
        <w:fldChar w:fldCharType="end"/>
      </w:r>
    </w:p>
    <w:p w14:paraId="0D61C6B6" w14:textId="37B264A8"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PRACH false alarm probability and missed detection</w:t>
      </w:r>
      <w:r>
        <w:rPr>
          <w:noProof/>
        </w:rPr>
        <w:tab/>
      </w:r>
      <w:r>
        <w:rPr>
          <w:noProof/>
        </w:rPr>
        <w:fldChar w:fldCharType="begin"/>
      </w:r>
      <w:r>
        <w:rPr>
          <w:noProof/>
        </w:rPr>
        <w:instrText xml:space="preserve"> PAGEREF _Toc176783917 \h </w:instrText>
      </w:r>
      <w:r>
        <w:rPr>
          <w:noProof/>
        </w:rPr>
      </w:r>
      <w:r>
        <w:rPr>
          <w:noProof/>
        </w:rPr>
        <w:fldChar w:fldCharType="separate"/>
      </w:r>
      <w:r>
        <w:rPr>
          <w:noProof/>
        </w:rPr>
        <w:t>342</w:t>
      </w:r>
      <w:r>
        <w:rPr>
          <w:noProof/>
        </w:rPr>
        <w:fldChar w:fldCharType="end"/>
      </w:r>
    </w:p>
    <w:p w14:paraId="7B10EABD" w14:textId="66E3045C"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_Toc176783918 \h </w:instrText>
      </w:r>
      <w:r>
        <w:rPr>
          <w:noProof/>
        </w:rPr>
      </w:r>
      <w:r>
        <w:rPr>
          <w:noProof/>
        </w:rPr>
        <w:fldChar w:fldCharType="separate"/>
      </w:r>
      <w:r>
        <w:rPr>
          <w:noProof/>
        </w:rPr>
        <w:t>342</w:t>
      </w:r>
      <w:r>
        <w:rPr>
          <w:noProof/>
        </w:rPr>
        <w:fldChar w:fldCharType="end"/>
      </w:r>
    </w:p>
    <w:p w14:paraId="530A3E75" w14:textId="075DEB7B"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_Toc176783919 \h </w:instrText>
      </w:r>
      <w:r>
        <w:rPr>
          <w:noProof/>
        </w:rPr>
      </w:r>
      <w:r>
        <w:rPr>
          <w:noProof/>
        </w:rPr>
        <w:fldChar w:fldCharType="separate"/>
      </w:r>
      <w:r>
        <w:rPr>
          <w:noProof/>
        </w:rPr>
        <w:t>342</w:t>
      </w:r>
      <w:r>
        <w:rPr>
          <w:noProof/>
        </w:rPr>
        <w:fldChar w:fldCharType="end"/>
      </w:r>
    </w:p>
    <w:p w14:paraId="4B0AFAA0" w14:textId="071AF9F0"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8.4.1.3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_Toc176783920 \h </w:instrText>
      </w:r>
      <w:r>
        <w:rPr>
          <w:noProof/>
        </w:rPr>
      </w:r>
      <w:r>
        <w:rPr>
          <w:noProof/>
        </w:rPr>
        <w:fldChar w:fldCharType="separate"/>
      </w:r>
      <w:r>
        <w:rPr>
          <w:noProof/>
        </w:rPr>
        <w:t>342</w:t>
      </w:r>
      <w:r>
        <w:rPr>
          <w:noProof/>
        </w:rPr>
        <w:fldChar w:fldCharType="end"/>
      </w:r>
    </w:p>
    <w:p w14:paraId="7F3DAA15" w14:textId="1EEB18B0"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8.4.1.4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_Toc176783921 \h </w:instrText>
      </w:r>
      <w:r>
        <w:rPr>
          <w:noProof/>
        </w:rPr>
      </w:r>
      <w:r>
        <w:rPr>
          <w:noProof/>
        </w:rPr>
        <w:fldChar w:fldCharType="separate"/>
      </w:r>
      <w:r>
        <w:rPr>
          <w:noProof/>
        </w:rPr>
        <w:t>342</w:t>
      </w:r>
      <w:r>
        <w:rPr>
          <w:noProof/>
        </w:rPr>
        <w:fldChar w:fldCharType="end"/>
      </w:r>
    </w:p>
    <w:p w14:paraId="7BB2DF49" w14:textId="3949567D"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8.4.1.4.1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_Toc176783922 \h </w:instrText>
      </w:r>
      <w:r>
        <w:rPr>
          <w:noProof/>
        </w:rPr>
      </w:r>
      <w:r>
        <w:rPr>
          <w:noProof/>
        </w:rPr>
        <w:fldChar w:fldCharType="separate"/>
      </w:r>
      <w:r>
        <w:rPr>
          <w:noProof/>
        </w:rPr>
        <w:t>342</w:t>
      </w:r>
      <w:r>
        <w:rPr>
          <w:noProof/>
        </w:rPr>
        <w:fldChar w:fldCharType="end"/>
      </w:r>
    </w:p>
    <w:p w14:paraId="182CF6DF" w14:textId="7F254BF0"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8.4.1.4.2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_Toc176783923 \h </w:instrText>
      </w:r>
      <w:r>
        <w:rPr>
          <w:noProof/>
        </w:rPr>
      </w:r>
      <w:r>
        <w:rPr>
          <w:noProof/>
        </w:rPr>
        <w:fldChar w:fldCharType="separate"/>
      </w:r>
      <w:r>
        <w:rPr>
          <w:noProof/>
        </w:rPr>
        <w:t>343</w:t>
      </w:r>
      <w:r>
        <w:rPr>
          <w:noProof/>
        </w:rPr>
        <w:fldChar w:fldCharType="end"/>
      </w:r>
    </w:p>
    <w:p w14:paraId="10078C86" w14:textId="490F2D22"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8.4.1.5</w:t>
      </w:r>
      <w:r>
        <w:rPr>
          <w:rFonts w:asciiTheme="minorHAnsi" w:eastAsiaTheme="minorEastAsia" w:hAnsiTheme="minorHAnsi" w:cstheme="minorBidi"/>
          <w:noProof/>
          <w:kern w:val="2"/>
          <w:sz w:val="24"/>
          <w:szCs w:val="24"/>
          <w:lang w:eastAsia="en-GB"/>
          <w14:ligatures w14:val="standardContextual"/>
        </w:rPr>
        <w:tab/>
      </w:r>
      <w:r>
        <w:rPr>
          <w:noProof/>
        </w:rPr>
        <w:t>Test requirement for Normal Mode</w:t>
      </w:r>
      <w:r>
        <w:rPr>
          <w:noProof/>
        </w:rPr>
        <w:tab/>
      </w:r>
      <w:r>
        <w:rPr>
          <w:noProof/>
        </w:rPr>
        <w:fldChar w:fldCharType="begin"/>
      </w:r>
      <w:r>
        <w:rPr>
          <w:noProof/>
        </w:rPr>
        <w:instrText xml:space="preserve"> PAGEREF _Toc176783924 \h </w:instrText>
      </w:r>
      <w:r>
        <w:rPr>
          <w:noProof/>
        </w:rPr>
      </w:r>
      <w:r>
        <w:rPr>
          <w:noProof/>
        </w:rPr>
        <w:fldChar w:fldCharType="separate"/>
      </w:r>
      <w:r>
        <w:rPr>
          <w:noProof/>
        </w:rPr>
        <w:t>345</w:t>
      </w:r>
      <w:r>
        <w:rPr>
          <w:noProof/>
        </w:rPr>
        <w:fldChar w:fldCharType="end"/>
      </w:r>
    </w:p>
    <w:p w14:paraId="0CA6BD69" w14:textId="61C8C5B0"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9013F">
        <w:rPr>
          <w:rFonts w:cs="Arial"/>
          <w:noProof/>
        </w:rPr>
        <w:t xml:space="preserve">Test </w:t>
      </w:r>
      <w:r w:rsidRPr="0069013F">
        <w:rPr>
          <w:rFonts w:cs="Arial"/>
          <w:noProof/>
          <w:lang w:eastAsia="zh-CN"/>
        </w:rPr>
        <w:t>r</w:t>
      </w:r>
      <w:r w:rsidRPr="0069013F">
        <w:rPr>
          <w:rFonts w:cs="Arial"/>
          <w:noProof/>
        </w:rPr>
        <w:t xml:space="preserve">equirement for </w:t>
      </w:r>
      <w:r w:rsidRPr="0069013F">
        <w:rPr>
          <w:rFonts w:cs="Arial"/>
          <w:i/>
          <w:iCs/>
          <w:noProof/>
        </w:rPr>
        <w:t>BS type 1-O</w:t>
      </w:r>
      <w:r>
        <w:rPr>
          <w:noProof/>
        </w:rPr>
        <w:tab/>
      </w:r>
      <w:r>
        <w:rPr>
          <w:noProof/>
        </w:rPr>
        <w:fldChar w:fldCharType="begin"/>
      </w:r>
      <w:r>
        <w:rPr>
          <w:noProof/>
        </w:rPr>
        <w:instrText xml:space="preserve"> PAGEREF _Toc176783925 \h </w:instrText>
      </w:r>
      <w:r>
        <w:rPr>
          <w:noProof/>
        </w:rPr>
      </w:r>
      <w:r>
        <w:rPr>
          <w:noProof/>
        </w:rPr>
        <w:fldChar w:fldCharType="separate"/>
      </w:r>
      <w:r>
        <w:rPr>
          <w:noProof/>
        </w:rPr>
        <w:t>345</w:t>
      </w:r>
      <w:r>
        <w:rPr>
          <w:noProof/>
        </w:rPr>
        <w:fldChar w:fldCharType="end"/>
      </w:r>
    </w:p>
    <w:p w14:paraId="73BD189E" w14:textId="1A0364DF"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9013F">
        <w:rPr>
          <w:rFonts w:cs="Arial"/>
          <w:noProof/>
        </w:rPr>
        <w:t xml:space="preserve">Test </w:t>
      </w:r>
      <w:r w:rsidRPr="0069013F">
        <w:rPr>
          <w:rFonts w:cs="Arial"/>
          <w:noProof/>
          <w:lang w:eastAsia="zh-CN"/>
        </w:rPr>
        <w:t>r</w:t>
      </w:r>
      <w:r w:rsidRPr="0069013F">
        <w:rPr>
          <w:rFonts w:cs="Arial"/>
          <w:noProof/>
        </w:rPr>
        <w:t xml:space="preserve">equirement for </w:t>
      </w:r>
      <w:r w:rsidRPr="0069013F">
        <w:rPr>
          <w:rFonts w:cs="Arial"/>
          <w:i/>
          <w:iCs/>
          <w:noProof/>
        </w:rPr>
        <w:t xml:space="preserve">BS type </w:t>
      </w:r>
      <w:r w:rsidRPr="0069013F">
        <w:rPr>
          <w:rFonts w:cs="Arial"/>
          <w:i/>
          <w:iCs/>
          <w:noProof/>
          <w:lang w:eastAsia="zh-CN"/>
        </w:rPr>
        <w:t>2</w:t>
      </w:r>
      <w:r w:rsidRPr="0069013F">
        <w:rPr>
          <w:rFonts w:cs="Arial"/>
          <w:i/>
          <w:iCs/>
          <w:noProof/>
        </w:rPr>
        <w:t>-O</w:t>
      </w:r>
      <w:r>
        <w:rPr>
          <w:noProof/>
        </w:rPr>
        <w:tab/>
      </w:r>
      <w:r>
        <w:rPr>
          <w:noProof/>
        </w:rPr>
        <w:fldChar w:fldCharType="begin"/>
      </w:r>
      <w:r>
        <w:rPr>
          <w:noProof/>
        </w:rPr>
        <w:instrText xml:space="preserve"> PAGEREF _Toc176783926 \h </w:instrText>
      </w:r>
      <w:r>
        <w:rPr>
          <w:noProof/>
        </w:rPr>
      </w:r>
      <w:r>
        <w:rPr>
          <w:noProof/>
        </w:rPr>
        <w:fldChar w:fldCharType="separate"/>
      </w:r>
      <w:r>
        <w:rPr>
          <w:noProof/>
        </w:rPr>
        <w:t>346</w:t>
      </w:r>
      <w:r>
        <w:rPr>
          <w:noProof/>
        </w:rPr>
        <w:fldChar w:fldCharType="end"/>
      </w:r>
    </w:p>
    <w:p w14:paraId="38665D6F" w14:textId="1717A62C"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8.4.1.6</w:t>
      </w:r>
      <w:r>
        <w:rPr>
          <w:rFonts w:asciiTheme="minorHAnsi" w:eastAsiaTheme="minorEastAsia" w:hAnsiTheme="minorHAnsi" w:cstheme="minorBidi"/>
          <w:noProof/>
          <w:kern w:val="2"/>
          <w:sz w:val="24"/>
          <w:szCs w:val="24"/>
          <w:lang w:eastAsia="en-GB"/>
          <w14:ligatures w14:val="standardContextual"/>
        </w:rPr>
        <w:tab/>
      </w:r>
      <w:r>
        <w:rPr>
          <w:noProof/>
        </w:rPr>
        <w:t>Test requirement for high speed train</w:t>
      </w:r>
      <w:r>
        <w:rPr>
          <w:noProof/>
        </w:rPr>
        <w:tab/>
      </w:r>
      <w:r>
        <w:rPr>
          <w:noProof/>
        </w:rPr>
        <w:fldChar w:fldCharType="begin"/>
      </w:r>
      <w:r>
        <w:rPr>
          <w:noProof/>
        </w:rPr>
        <w:instrText xml:space="preserve"> PAGEREF _Toc176783927 \h </w:instrText>
      </w:r>
      <w:r>
        <w:rPr>
          <w:noProof/>
        </w:rPr>
      </w:r>
      <w:r>
        <w:rPr>
          <w:noProof/>
        </w:rPr>
        <w:fldChar w:fldCharType="separate"/>
      </w:r>
      <w:r>
        <w:rPr>
          <w:noProof/>
        </w:rPr>
        <w:t>347</w:t>
      </w:r>
      <w:r>
        <w:rPr>
          <w:noProof/>
        </w:rPr>
        <w:fldChar w:fldCharType="end"/>
      </w:r>
    </w:p>
    <w:p w14:paraId="4A1B44DD" w14:textId="500A1830"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9013F">
        <w:rPr>
          <w:rFonts w:cs="Arial"/>
          <w:noProof/>
        </w:rPr>
        <w:t xml:space="preserve">Test </w:t>
      </w:r>
      <w:r w:rsidRPr="0069013F">
        <w:rPr>
          <w:rFonts w:cs="Arial"/>
          <w:noProof/>
          <w:lang w:eastAsia="zh-CN"/>
        </w:rPr>
        <w:t>r</w:t>
      </w:r>
      <w:r w:rsidRPr="0069013F">
        <w:rPr>
          <w:rFonts w:cs="Arial"/>
          <w:noProof/>
        </w:rPr>
        <w:t xml:space="preserve">equirement for </w:t>
      </w:r>
      <w:r w:rsidRPr="0069013F">
        <w:rPr>
          <w:rFonts w:cs="Arial"/>
          <w:i/>
          <w:iCs/>
          <w:noProof/>
        </w:rPr>
        <w:t>BS type 1-O</w:t>
      </w:r>
      <w:r>
        <w:rPr>
          <w:noProof/>
        </w:rPr>
        <w:tab/>
      </w:r>
      <w:r>
        <w:rPr>
          <w:noProof/>
        </w:rPr>
        <w:fldChar w:fldCharType="begin"/>
      </w:r>
      <w:r>
        <w:rPr>
          <w:noProof/>
        </w:rPr>
        <w:instrText xml:space="preserve"> PAGEREF _Toc176783928 \h </w:instrText>
      </w:r>
      <w:r>
        <w:rPr>
          <w:noProof/>
        </w:rPr>
      </w:r>
      <w:r>
        <w:rPr>
          <w:noProof/>
        </w:rPr>
        <w:fldChar w:fldCharType="separate"/>
      </w:r>
      <w:r>
        <w:rPr>
          <w:noProof/>
        </w:rPr>
        <w:t>347</w:t>
      </w:r>
      <w:r>
        <w:rPr>
          <w:noProof/>
        </w:rPr>
        <w:fldChar w:fldCharType="end"/>
      </w:r>
    </w:p>
    <w:p w14:paraId="132DAE73" w14:textId="1268951F"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sidRPr="0069013F">
        <w:rPr>
          <w:rFonts w:eastAsia="DengXian"/>
          <w:noProof/>
        </w:rPr>
        <w:t>8.</w:t>
      </w:r>
      <w:r w:rsidRPr="0069013F">
        <w:rPr>
          <w:rFonts w:eastAsia="DengXian"/>
          <w:noProof/>
          <w:lang w:eastAsia="zh-CN"/>
        </w:rPr>
        <w:t>4</w:t>
      </w:r>
      <w:r w:rsidRPr="0069013F">
        <w:rPr>
          <w:rFonts w:eastAsia="DengXian"/>
          <w:noProof/>
        </w:rPr>
        <w:t>.</w:t>
      </w:r>
      <w:r w:rsidRPr="0069013F">
        <w:rPr>
          <w:rFonts w:eastAsia="DengXian"/>
          <w:noProof/>
          <w:lang w:eastAsia="zh-CN"/>
        </w:rPr>
        <w:t>1</w:t>
      </w:r>
      <w:r w:rsidRPr="0069013F">
        <w:rPr>
          <w:rFonts w:eastAsia="DengXian"/>
          <w:noProof/>
        </w:rPr>
        <w:t>.</w:t>
      </w:r>
      <w:r w:rsidRPr="0069013F">
        <w:rPr>
          <w:rFonts w:eastAsia="DengXian"/>
          <w:noProof/>
          <w:lang w:eastAsia="zh-CN"/>
        </w:rPr>
        <w:t>6</w:t>
      </w:r>
      <w:r w:rsidRPr="0069013F">
        <w:rPr>
          <w:rFonts w:eastAsia="DengXian"/>
          <w:noProof/>
        </w:rPr>
        <w:t>.</w:t>
      </w:r>
      <w:r w:rsidRPr="0069013F">
        <w:rPr>
          <w:rFonts w:eastAsia="DengXia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9013F">
        <w:rPr>
          <w:rFonts w:eastAsia="DengXian"/>
          <w:noProof/>
        </w:rPr>
        <w:t xml:space="preserve">Test </w:t>
      </w:r>
      <w:r w:rsidRPr="0069013F">
        <w:rPr>
          <w:rFonts w:eastAsia="DengXian"/>
          <w:noProof/>
          <w:lang w:eastAsia="zh-CN"/>
        </w:rPr>
        <w:t>r</w:t>
      </w:r>
      <w:r w:rsidRPr="0069013F">
        <w:rPr>
          <w:rFonts w:eastAsia="DengXian"/>
          <w:noProof/>
        </w:rPr>
        <w:t xml:space="preserve">equirement for </w:t>
      </w:r>
      <w:r w:rsidRPr="0069013F">
        <w:rPr>
          <w:rFonts w:eastAsia="DengXian"/>
          <w:i/>
          <w:iCs/>
          <w:noProof/>
        </w:rPr>
        <w:t>BS type 2-O</w:t>
      </w:r>
      <w:r>
        <w:rPr>
          <w:noProof/>
        </w:rPr>
        <w:tab/>
      </w:r>
      <w:r>
        <w:rPr>
          <w:noProof/>
        </w:rPr>
        <w:fldChar w:fldCharType="begin"/>
      </w:r>
      <w:r>
        <w:rPr>
          <w:noProof/>
        </w:rPr>
        <w:instrText xml:space="preserve"> PAGEREF _Toc176783929 \h </w:instrText>
      </w:r>
      <w:r>
        <w:rPr>
          <w:noProof/>
        </w:rPr>
      </w:r>
      <w:r>
        <w:rPr>
          <w:noProof/>
        </w:rPr>
        <w:fldChar w:fldCharType="separate"/>
      </w:r>
      <w:r>
        <w:rPr>
          <w:noProof/>
        </w:rPr>
        <w:t>348</w:t>
      </w:r>
      <w:r>
        <w:rPr>
          <w:noProof/>
        </w:rPr>
        <w:fldChar w:fldCharType="end"/>
      </w:r>
    </w:p>
    <w:p w14:paraId="5A8A3549" w14:textId="2E97CAB8"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rPr>
        <w:t>8.4.1.7</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69013F">
        <w:rPr>
          <w:rFonts w:eastAsia="Malgun Gothic"/>
          <w:noProof/>
        </w:rPr>
        <w:t>PRACH with L</w:t>
      </w:r>
      <w:r w:rsidRPr="0069013F">
        <w:rPr>
          <w:rFonts w:eastAsia="Malgun Gothic"/>
          <w:noProof/>
          <w:vertAlign w:val="subscript"/>
        </w:rPr>
        <w:t>RA</w:t>
      </w:r>
      <w:r w:rsidRPr="0069013F">
        <w:rPr>
          <w:rFonts w:eastAsia="Malgun Gothic"/>
          <w:noProof/>
        </w:rPr>
        <w:t>=1151 and L</w:t>
      </w:r>
      <w:r w:rsidRPr="0069013F">
        <w:rPr>
          <w:rFonts w:eastAsia="Malgun Gothic"/>
          <w:noProof/>
          <w:vertAlign w:val="subscript"/>
        </w:rPr>
        <w:t>RA</w:t>
      </w:r>
      <w:r w:rsidRPr="0069013F">
        <w:rPr>
          <w:rFonts w:eastAsia="Malgun Gothic"/>
          <w:noProof/>
        </w:rPr>
        <w:t>=571</w:t>
      </w:r>
      <w:r>
        <w:rPr>
          <w:noProof/>
        </w:rPr>
        <w:tab/>
      </w:r>
      <w:r>
        <w:rPr>
          <w:noProof/>
        </w:rPr>
        <w:fldChar w:fldCharType="begin"/>
      </w:r>
      <w:r>
        <w:rPr>
          <w:noProof/>
        </w:rPr>
        <w:instrText xml:space="preserve"> PAGEREF _Toc176783930 \h </w:instrText>
      </w:r>
      <w:r>
        <w:rPr>
          <w:noProof/>
        </w:rPr>
      </w:r>
      <w:r>
        <w:rPr>
          <w:noProof/>
        </w:rPr>
        <w:fldChar w:fldCharType="separate"/>
      </w:r>
      <w:r>
        <w:rPr>
          <w:noProof/>
        </w:rPr>
        <w:t>348</w:t>
      </w:r>
      <w:r>
        <w:rPr>
          <w:noProof/>
        </w:rPr>
        <w:fldChar w:fldCharType="end"/>
      </w:r>
    </w:p>
    <w:p w14:paraId="032B249D" w14:textId="5C304F7C"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69013F">
        <w:rPr>
          <w:rFonts w:cs="Arial"/>
          <w:noProof/>
        </w:rPr>
        <w:t xml:space="preserve">Test </w:t>
      </w:r>
      <w:r w:rsidRPr="0069013F">
        <w:rPr>
          <w:rFonts w:cs="Arial"/>
          <w:noProof/>
          <w:lang w:eastAsia="zh-CN"/>
        </w:rPr>
        <w:t>r</w:t>
      </w:r>
      <w:r w:rsidRPr="0069013F">
        <w:rPr>
          <w:rFonts w:cs="Arial"/>
          <w:noProof/>
        </w:rPr>
        <w:t xml:space="preserve">equirement for </w:t>
      </w:r>
      <w:r w:rsidRPr="0069013F">
        <w:rPr>
          <w:rFonts w:cs="Arial"/>
          <w:i/>
          <w:iCs/>
          <w:noProof/>
        </w:rPr>
        <w:t>BS type 1-O</w:t>
      </w:r>
      <w:r>
        <w:rPr>
          <w:noProof/>
        </w:rPr>
        <w:tab/>
      </w:r>
      <w:r>
        <w:rPr>
          <w:noProof/>
        </w:rPr>
        <w:fldChar w:fldCharType="begin"/>
      </w:r>
      <w:r>
        <w:rPr>
          <w:noProof/>
        </w:rPr>
        <w:instrText xml:space="preserve"> PAGEREF _Toc176783931 \h </w:instrText>
      </w:r>
      <w:r>
        <w:rPr>
          <w:noProof/>
        </w:rPr>
      </w:r>
      <w:r>
        <w:rPr>
          <w:noProof/>
        </w:rPr>
        <w:fldChar w:fldCharType="separate"/>
      </w:r>
      <w:r>
        <w:rPr>
          <w:noProof/>
        </w:rPr>
        <w:t>348</w:t>
      </w:r>
      <w:r>
        <w:rPr>
          <w:noProof/>
        </w:rPr>
        <w:fldChar w:fldCharType="end"/>
      </w:r>
    </w:p>
    <w:p w14:paraId="29284E83" w14:textId="5B6E6327"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sidRPr="0069013F">
        <w:rPr>
          <w:rFonts w:cs="Arial"/>
          <w:noProof/>
        </w:rPr>
        <w:t xml:space="preserve">Test </w:t>
      </w:r>
      <w:r w:rsidRPr="0069013F">
        <w:rPr>
          <w:rFonts w:cs="Arial"/>
          <w:noProof/>
          <w:lang w:eastAsia="zh-CN"/>
        </w:rPr>
        <w:t>r</w:t>
      </w:r>
      <w:r w:rsidRPr="0069013F">
        <w:rPr>
          <w:rFonts w:cs="Arial"/>
          <w:noProof/>
        </w:rPr>
        <w:t xml:space="preserve">equirement for </w:t>
      </w:r>
      <w:r w:rsidRPr="0069013F">
        <w:rPr>
          <w:rFonts w:cs="Arial"/>
          <w:i/>
          <w:iCs/>
          <w:noProof/>
        </w:rPr>
        <w:t>BS type 2-O</w:t>
      </w:r>
      <w:r>
        <w:rPr>
          <w:noProof/>
        </w:rPr>
        <w:tab/>
      </w:r>
      <w:r>
        <w:rPr>
          <w:noProof/>
        </w:rPr>
        <w:fldChar w:fldCharType="begin"/>
      </w:r>
      <w:r>
        <w:rPr>
          <w:noProof/>
        </w:rPr>
        <w:instrText xml:space="preserve"> PAGEREF _Toc176783932 \h </w:instrText>
      </w:r>
      <w:r>
        <w:rPr>
          <w:noProof/>
        </w:rPr>
      </w:r>
      <w:r>
        <w:rPr>
          <w:noProof/>
        </w:rPr>
        <w:fldChar w:fldCharType="separate"/>
      </w:r>
      <w:r>
        <w:rPr>
          <w:noProof/>
        </w:rPr>
        <w:t>348</w:t>
      </w:r>
      <w:r>
        <w:rPr>
          <w:noProof/>
        </w:rPr>
        <w:fldChar w:fldCharType="end"/>
      </w:r>
    </w:p>
    <w:p w14:paraId="0A58C945" w14:textId="186FD0A5" w:rsidR="00B60528" w:rsidRDefault="00B605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Reference measurement channels</w:t>
      </w:r>
      <w:r>
        <w:rPr>
          <w:noProof/>
        </w:rPr>
        <w:tab/>
      </w:r>
      <w:r>
        <w:rPr>
          <w:noProof/>
        </w:rPr>
        <w:fldChar w:fldCharType="begin"/>
      </w:r>
      <w:r>
        <w:rPr>
          <w:noProof/>
        </w:rPr>
        <w:instrText xml:space="preserve"> PAGEREF _Toc176783933 \h </w:instrText>
      </w:r>
      <w:r>
        <w:rPr>
          <w:noProof/>
        </w:rPr>
      </w:r>
      <w:r>
        <w:rPr>
          <w:noProof/>
        </w:rPr>
        <w:fldChar w:fldCharType="separate"/>
      </w:r>
      <w:r>
        <w:rPr>
          <w:noProof/>
        </w:rPr>
        <w:t>349</w:t>
      </w:r>
      <w:r>
        <w:rPr>
          <w:noProof/>
        </w:rPr>
        <w:fldChar w:fldCharType="end"/>
      </w:r>
    </w:p>
    <w:p w14:paraId="0B2DFFBC" w14:textId="0CCE4BCB"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r>
      <w:r>
        <w:rPr>
          <w:noProof/>
        </w:rPr>
        <w:instrText xml:space="preserve"> PAGEREF _Toc176783934 \h </w:instrText>
      </w:r>
      <w:r>
        <w:rPr>
          <w:noProof/>
        </w:rPr>
      </w:r>
      <w:r>
        <w:rPr>
          <w:noProof/>
        </w:rPr>
        <w:fldChar w:fldCharType="separate"/>
      </w:r>
      <w:r>
        <w:rPr>
          <w:noProof/>
        </w:rPr>
        <w:t>349</w:t>
      </w:r>
      <w:r>
        <w:rPr>
          <w:noProof/>
        </w:rPr>
        <w:fldChar w:fldCharType="end"/>
      </w:r>
    </w:p>
    <w:p w14:paraId="7EB89474" w14:textId="75C8DDCF"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OTA dynamic range (16QAM, R=2/3)</w:t>
      </w:r>
      <w:r>
        <w:rPr>
          <w:noProof/>
        </w:rPr>
        <w:tab/>
      </w:r>
      <w:r>
        <w:rPr>
          <w:noProof/>
        </w:rPr>
        <w:fldChar w:fldCharType="begin"/>
      </w:r>
      <w:r>
        <w:rPr>
          <w:noProof/>
        </w:rPr>
        <w:instrText xml:space="preserve"> PAGEREF _Toc176783935 \h </w:instrText>
      </w:r>
      <w:r>
        <w:rPr>
          <w:noProof/>
        </w:rPr>
      </w:r>
      <w:r>
        <w:rPr>
          <w:noProof/>
        </w:rPr>
        <w:fldChar w:fldCharType="separate"/>
      </w:r>
      <w:r>
        <w:rPr>
          <w:noProof/>
        </w:rPr>
        <w:t>352</w:t>
      </w:r>
      <w:r>
        <w:rPr>
          <w:noProof/>
        </w:rPr>
        <w:fldChar w:fldCharType="end"/>
      </w:r>
    </w:p>
    <w:p w14:paraId="0A241916" w14:textId="737B17A1"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r>
      <w:r>
        <w:rPr>
          <w:noProof/>
        </w:rPr>
        <w:instrText xml:space="preserve"> PAGEREF _Toc176783936 \h </w:instrText>
      </w:r>
      <w:r>
        <w:rPr>
          <w:noProof/>
        </w:rPr>
      </w:r>
      <w:r>
        <w:rPr>
          <w:noProof/>
        </w:rPr>
        <w:fldChar w:fldCharType="separate"/>
      </w:r>
      <w:r>
        <w:rPr>
          <w:noProof/>
        </w:rPr>
        <w:t>352</w:t>
      </w:r>
      <w:r>
        <w:rPr>
          <w:noProof/>
        </w:rPr>
        <w:fldChar w:fldCharType="end"/>
      </w:r>
    </w:p>
    <w:p w14:paraId="25E306AF" w14:textId="601C9720"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sidRPr="0069013F">
        <w:rPr>
          <w:rFonts w:eastAsia="DengXian"/>
          <w:noProof/>
        </w:rPr>
        <w:t>A.3</w:t>
      </w:r>
      <w:r w:rsidRPr="0069013F">
        <w:rPr>
          <w:rFonts w:eastAsia="DengXian"/>
          <w:noProof/>
          <w:lang w:eastAsia="zh-CN"/>
        </w:rPr>
        <w:t>A</w:t>
      </w:r>
      <w:r>
        <w:rPr>
          <w:rFonts w:asciiTheme="minorHAnsi" w:eastAsiaTheme="minorEastAsia" w:hAnsiTheme="minorHAnsi" w:cstheme="minorBidi"/>
          <w:noProof/>
          <w:kern w:val="2"/>
          <w:sz w:val="24"/>
          <w:szCs w:val="24"/>
          <w:lang w:eastAsia="en-GB"/>
          <w14:ligatures w14:val="standardContextual"/>
        </w:rPr>
        <w:tab/>
      </w:r>
      <w:r w:rsidRPr="0069013F">
        <w:rPr>
          <w:rFonts w:eastAsia="DengXian"/>
          <w:noProof/>
        </w:rPr>
        <w:t>Fixed Reference Channels for performance requirements (</w:t>
      </w:r>
      <w:r w:rsidRPr="0069013F">
        <w:rPr>
          <w:rFonts w:eastAsia="DengXian"/>
          <w:noProof/>
          <w:lang w:eastAsia="zh-CN"/>
        </w:rPr>
        <w:t>QPSK</w:t>
      </w:r>
      <w:r w:rsidRPr="0069013F">
        <w:rPr>
          <w:rFonts w:eastAsia="DengXian"/>
          <w:noProof/>
        </w:rPr>
        <w:t>, R=99/</w:t>
      </w:r>
      <w:r w:rsidRPr="0069013F">
        <w:rPr>
          <w:rFonts w:eastAsia="DengXian"/>
          <w:noProof/>
          <w:lang w:eastAsia="zh-CN"/>
        </w:rPr>
        <w:t>1024</w:t>
      </w:r>
      <w:r w:rsidRPr="0069013F">
        <w:rPr>
          <w:rFonts w:eastAsia="DengXian"/>
          <w:noProof/>
        </w:rPr>
        <w:t>)</w:t>
      </w:r>
      <w:r>
        <w:rPr>
          <w:noProof/>
        </w:rPr>
        <w:tab/>
      </w:r>
      <w:r>
        <w:rPr>
          <w:noProof/>
        </w:rPr>
        <w:fldChar w:fldCharType="begin"/>
      </w:r>
      <w:r>
        <w:rPr>
          <w:noProof/>
        </w:rPr>
        <w:instrText xml:space="preserve"> PAGEREF _Toc176783937 \h </w:instrText>
      </w:r>
      <w:r>
        <w:rPr>
          <w:noProof/>
        </w:rPr>
      </w:r>
      <w:r>
        <w:rPr>
          <w:noProof/>
        </w:rPr>
        <w:fldChar w:fldCharType="separate"/>
      </w:r>
      <w:r>
        <w:rPr>
          <w:noProof/>
        </w:rPr>
        <w:t>360</w:t>
      </w:r>
      <w:r>
        <w:rPr>
          <w:noProof/>
        </w:rPr>
        <w:fldChar w:fldCharType="end"/>
      </w:r>
    </w:p>
    <w:p w14:paraId="11842911" w14:textId="10284550"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sidRPr="0069013F">
        <w:rPr>
          <w:rFonts w:eastAsia="DengXian"/>
          <w:noProof/>
        </w:rPr>
        <w:t>A.</w:t>
      </w:r>
      <w:r w:rsidRPr="0069013F">
        <w:rPr>
          <w:rFonts w:eastAsia="DengXian"/>
          <w:noProof/>
          <w:lang w:eastAsia="zh-CN"/>
        </w:rPr>
        <w:t>3B</w:t>
      </w:r>
      <w:r>
        <w:rPr>
          <w:rFonts w:asciiTheme="minorHAnsi" w:eastAsiaTheme="minorEastAsia" w:hAnsiTheme="minorHAnsi" w:cstheme="minorBidi"/>
          <w:noProof/>
          <w:kern w:val="2"/>
          <w:sz w:val="24"/>
          <w:szCs w:val="24"/>
          <w:lang w:eastAsia="en-GB"/>
          <w14:ligatures w14:val="standardContextual"/>
        </w:rPr>
        <w:tab/>
      </w:r>
      <w:r w:rsidRPr="0069013F">
        <w:rPr>
          <w:rFonts w:eastAsia="DengXian"/>
          <w:noProof/>
        </w:rPr>
        <w:t>Fixed Reference Channels for performance requirements (</w:t>
      </w:r>
      <w:r w:rsidRPr="0069013F">
        <w:rPr>
          <w:rFonts w:eastAsia="DengXian"/>
          <w:noProof/>
          <w:lang w:eastAsia="zh-CN"/>
        </w:rPr>
        <w:t>QPSK</w:t>
      </w:r>
      <w:r w:rsidRPr="0069013F">
        <w:rPr>
          <w:rFonts w:eastAsia="DengXian"/>
          <w:noProof/>
        </w:rPr>
        <w:t>, R=308/</w:t>
      </w:r>
      <w:r w:rsidRPr="0069013F">
        <w:rPr>
          <w:rFonts w:eastAsia="DengXian"/>
          <w:noProof/>
          <w:lang w:eastAsia="zh-CN"/>
        </w:rPr>
        <w:t>1024</w:t>
      </w:r>
      <w:r w:rsidRPr="0069013F">
        <w:rPr>
          <w:rFonts w:eastAsia="DengXian"/>
          <w:noProof/>
        </w:rPr>
        <w:t>)</w:t>
      </w:r>
      <w:r>
        <w:rPr>
          <w:noProof/>
        </w:rPr>
        <w:tab/>
      </w:r>
      <w:r>
        <w:rPr>
          <w:noProof/>
        </w:rPr>
        <w:fldChar w:fldCharType="begin"/>
      </w:r>
      <w:r>
        <w:rPr>
          <w:noProof/>
        </w:rPr>
        <w:instrText xml:space="preserve"> PAGEREF _Toc176783938 \h </w:instrText>
      </w:r>
      <w:r>
        <w:rPr>
          <w:noProof/>
        </w:rPr>
      </w:r>
      <w:r>
        <w:rPr>
          <w:noProof/>
        </w:rPr>
        <w:fldChar w:fldCharType="separate"/>
      </w:r>
      <w:r>
        <w:rPr>
          <w:noProof/>
        </w:rPr>
        <w:t>362</w:t>
      </w:r>
      <w:r>
        <w:rPr>
          <w:noProof/>
        </w:rPr>
        <w:fldChar w:fldCharType="end"/>
      </w:r>
    </w:p>
    <w:p w14:paraId="16281B37" w14:textId="20924740"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16QAM, R=658/1024</w:t>
      </w:r>
      <w:r>
        <w:rPr>
          <w:noProof/>
        </w:rPr>
        <w:t>)</w:t>
      </w:r>
      <w:r>
        <w:rPr>
          <w:noProof/>
        </w:rPr>
        <w:tab/>
      </w:r>
      <w:r>
        <w:rPr>
          <w:noProof/>
        </w:rPr>
        <w:fldChar w:fldCharType="begin"/>
      </w:r>
      <w:r>
        <w:rPr>
          <w:noProof/>
        </w:rPr>
        <w:instrText xml:space="preserve"> PAGEREF _Toc176783939 \h </w:instrText>
      </w:r>
      <w:r>
        <w:rPr>
          <w:noProof/>
        </w:rPr>
      </w:r>
      <w:r>
        <w:rPr>
          <w:noProof/>
        </w:rPr>
        <w:fldChar w:fldCharType="separate"/>
      </w:r>
      <w:r>
        <w:rPr>
          <w:noProof/>
        </w:rPr>
        <w:t>366</w:t>
      </w:r>
      <w:r>
        <w:rPr>
          <w:noProof/>
        </w:rPr>
        <w:fldChar w:fldCharType="end"/>
      </w:r>
    </w:p>
    <w:p w14:paraId="1BA8BCA3" w14:textId="70C2839D"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64QAM, R=567/1024</w:t>
      </w:r>
      <w:r>
        <w:rPr>
          <w:noProof/>
        </w:rPr>
        <w:t>)</w:t>
      </w:r>
      <w:r>
        <w:rPr>
          <w:noProof/>
        </w:rPr>
        <w:tab/>
      </w:r>
      <w:r>
        <w:rPr>
          <w:noProof/>
        </w:rPr>
        <w:fldChar w:fldCharType="begin"/>
      </w:r>
      <w:r>
        <w:rPr>
          <w:noProof/>
        </w:rPr>
        <w:instrText xml:space="preserve"> PAGEREF _Toc176783940 \h </w:instrText>
      </w:r>
      <w:r>
        <w:rPr>
          <w:noProof/>
        </w:rPr>
      </w:r>
      <w:r>
        <w:rPr>
          <w:noProof/>
        </w:rPr>
        <w:fldChar w:fldCharType="separate"/>
      </w:r>
      <w:r>
        <w:rPr>
          <w:noProof/>
        </w:rPr>
        <w:t>371</w:t>
      </w:r>
      <w:r>
        <w:rPr>
          <w:noProof/>
        </w:rPr>
        <w:fldChar w:fldCharType="end"/>
      </w:r>
    </w:p>
    <w:p w14:paraId="335980C6" w14:textId="644577F9"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PRACH Test preambles</w:t>
      </w:r>
      <w:r>
        <w:rPr>
          <w:noProof/>
        </w:rPr>
        <w:tab/>
      </w:r>
      <w:r>
        <w:rPr>
          <w:noProof/>
        </w:rPr>
        <w:fldChar w:fldCharType="begin"/>
      </w:r>
      <w:r>
        <w:rPr>
          <w:noProof/>
        </w:rPr>
        <w:instrText xml:space="preserve"> PAGEREF _Toc176783941 \h </w:instrText>
      </w:r>
      <w:r>
        <w:rPr>
          <w:noProof/>
        </w:rPr>
      </w:r>
      <w:r>
        <w:rPr>
          <w:noProof/>
        </w:rPr>
        <w:fldChar w:fldCharType="separate"/>
      </w:r>
      <w:r>
        <w:rPr>
          <w:noProof/>
        </w:rPr>
        <w:t>374</w:t>
      </w:r>
      <w:r>
        <w:rPr>
          <w:noProof/>
        </w:rPr>
        <w:fldChar w:fldCharType="end"/>
      </w:r>
    </w:p>
    <w:p w14:paraId="0BADF151" w14:textId="4236990A"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16QAM, R=434/1024</w:t>
      </w:r>
      <w:r>
        <w:rPr>
          <w:noProof/>
        </w:rPr>
        <w:t>)</w:t>
      </w:r>
      <w:r>
        <w:rPr>
          <w:noProof/>
        </w:rPr>
        <w:tab/>
      </w:r>
      <w:r>
        <w:rPr>
          <w:noProof/>
        </w:rPr>
        <w:fldChar w:fldCharType="begin"/>
      </w:r>
      <w:r>
        <w:rPr>
          <w:noProof/>
        </w:rPr>
        <w:instrText xml:space="preserve"> PAGEREF _Toc176783942 \h </w:instrText>
      </w:r>
      <w:r>
        <w:rPr>
          <w:noProof/>
        </w:rPr>
      </w:r>
      <w:r>
        <w:rPr>
          <w:noProof/>
        </w:rPr>
        <w:fldChar w:fldCharType="separate"/>
      </w:r>
      <w:r>
        <w:rPr>
          <w:noProof/>
        </w:rPr>
        <w:t>375</w:t>
      </w:r>
      <w:r>
        <w:rPr>
          <w:noProof/>
        </w:rPr>
        <w:fldChar w:fldCharType="end"/>
      </w:r>
    </w:p>
    <w:p w14:paraId="2B0F6B8C" w14:textId="63707742"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QPSK, R=157/1024</w:t>
      </w:r>
      <w:r>
        <w:rPr>
          <w:noProof/>
        </w:rPr>
        <w:t>)</w:t>
      </w:r>
      <w:r>
        <w:rPr>
          <w:noProof/>
        </w:rPr>
        <w:tab/>
      </w:r>
      <w:r>
        <w:rPr>
          <w:noProof/>
        </w:rPr>
        <w:fldChar w:fldCharType="begin"/>
      </w:r>
      <w:r>
        <w:rPr>
          <w:noProof/>
        </w:rPr>
        <w:instrText xml:space="preserve"> PAGEREF _Toc176783943 \h </w:instrText>
      </w:r>
      <w:r>
        <w:rPr>
          <w:noProof/>
        </w:rPr>
      </w:r>
      <w:r>
        <w:rPr>
          <w:noProof/>
        </w:rPr>
        <w:fldChar w:fldCharType="separate"/>
      </w:r>
      <w:r>
        <w:rPr>
          <w:noProof/>
        </w:rPr>
        <w:t>377</w:t>
      </w:r>
      <w:r>
        <w:rPr>
          <w:noProof/>
        </w:rPr>
        <w:fldChar w:fldCharType="end"/>
      </w:r>
    </w:p>
    <w:p w14:paraId="099D9967" w14:textId="63850AE3"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sidRPr="0069013F">
        <w:rPr>
          <w:rFonts w:eastAsiaTheme="minorEastAsia"/>
          <w:noProof/>
        </w:rPr>
        <w:t>A.</w:t>
      </w:r>
      <w:r w:rsidRPr="0069013F">
        <w:rPr>
          <w:rFonts w:eastAsiaTheme="minorEastAsia"/>
          <w:noProof/>
          <w:lang w:eastAsia="zh-CN"/>
        </w:rPr>
        <w:t>9</w:t>
      </w:r>
      <w:r>
        <w:rPr>
          <w:rFonts w:asciiTheme="minorHAnsi" w:eastAsiaTheme="minorEastAsia" w:hAnsiTheme="minorHAnsi" w:cstheme="minorBidi"/>
          <w:noProof/>
          <w:kern w:val="2"/>
          <w:sz w:val="24"/>
          <w:szCs w:val="24"/>
          <w:lang w:eastAsia="en-GB"/>
          <w14:ligatures w14:val="standardContextual"/>
        </w:rPr>
        <w:tab/>
      </w:r>
      <w:r w:rsidRPr="0069013F">
        <w:rPr>
          <w:rFonts w:eastAsiaTheme="minorEastAsia"/>
          <w:noProof/>
        </w:rPr>
        <w:t>Fixed Reference Channels for performance requirements (</w:t>
      </w:r>
      <w:r w:rsidRPr="0069013F">
        <w:rPr>
          <w:rFonts w:eastAsiaTheme="minorEastAsia"/>
          <w:noProof/>
          <w:lang w:eastAsia="zh-CN"/>
        </w:rPr>
        <w:t>256QAM, R=682.5/1024</w:t>
      </w:r>
      <w:r w:rsidRPr="0069013F">
        <w:rPr>
          <w:rFonts w:eastAsiaTheme="minorEastAsia"/>
          <w:noProof/>
        </w:rPr>
        <w:t>)</w:t>
      </w:r>
      <w:r>
        <w:rPr>
          <w:noProof/>
        </w:rPr>
        <w:tab/>
      </w:r>
      <w:r>
        <w:rPr>
          <w:noProof/>
        </w:rPr>
        <w:fldChar w:fldCharType="begin"/>
      </w:r>
      <w:r>
        <w:rPr>
          <w:noProof/>
        </w:rPr>
        <w:instrText xml:space="preserve"> PAGEREF _Toc176783944 \h </w:instrText>
      </w:r>
      <w:r>
        <w:rPr>
          <w:noProof/>
        </w:rPr>
      </w:r>
      <w:r>
        <w:rPr>
          <w:noProof/>
        </w:rPr>
        <w:fldChar w:fldCharType="separate"/>
      </w:r>
      <w:r>
        <w:rPr>
          <w:noProof/>
        </w:rPr>
        <w:t>378</w:t>
      </w:r>
      <w:r>
        <w:rPr>
          <w:noProof/>
        </w:rPr>
        <w:fldChar w:fldCharType="end"/>
      </w:r>
    </w:p>
    <w:p w14:paraId="7E12B917" w14:textId="73CF0B0E"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(64QAM, R=517/1024)</w:t>
      </w:r>
      <w:r>
        <w:rPr>
          <w:noProof/>
        </w:rPr>
        <w:tab/>
      </w:r>
      <w:r>
        <w:rPr>
          <w:noProof/>
        </w:rPr>
        <w:fldChar w:fldCharType="begin"/>
      </w:r>
      <w:r>
        <w:rPr>
          <w:noProof/>
        </w:rPr>
        <w:instrText xml:space="preserve"> PAGEREF _Toc176783945 \h </w:instrText>
      </w:r>
      <w:r>
        <w:rPr>
          <w:noProof/>
        </w:rPr>
      </w:r>
      <w:r>
        <w:rPr>
          <w:noProof/>
        </w:rPr>
        <w:fldChar w:fldCharType="separate"/>
      </w:r>
      <w:r>
        <w:rPr>
          <w:noProof/>
        </w:rPr>
        <w:t>379</w:t>
      </w:r>
      <w:r>
        <w:rPr>
          <w:noProof/>
        </w:rPr>
        <w:fldChar w:fldCharType="end"/>
      </w:r>
    </w:p>
    <w:p w14:paraId="2F539BCC" w14:textId="2D25CEB3" w:rsidR="00B60528" w:rsidRDefault="00B605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Environmental requirements for the BS equipment</w:t>
      </w:r>
      <w:r>
        <w:rPr>
          <w:noProof/>
        </w:rPr>
        <w:tab/>
      </w:r>
      <w:r>
        <w:rPr>
          <w:noProof/>
        </w:rPr>
        <w:fldChar w:fldCharType="begin"/>
      </w:r>
      <w:r>
        <w:rPr>
          <w:noProof/>
        </w:rPr>
        <w:instrText xml:space="preserve"> PAGEREF _Toc176783946 \h </w:instrText>
      </w:r>
      <w:r>
        <w:rPr>
          <w:noProof/>
        </w:rPr>
      </w:r>
      <w:r>
        <w:rPr>
          <w:noProof/>
        </w:rPr>
        <w:fldChar w:fldCharType="separate"/>
      </w:r>
      <w:r>
        <w:rPr>
          <w:noProof/>
        </w:rPr>
        <w:t>383</w:t>
      </w:r>
      <w:r>
        <w:rPr>
          <w:noProof/>
        </w:rPr>
        <w:fldChar w:fldCharType="end"/>
      </w:r>
    </w:p>
    <w:p w14:paraId="358C9F13" w14:textId="22756415"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_Toc176783947 \h </w:instrText>
      </w:r>
      <w:r>
        <w:rPr>
          <w:noProof/>
        </w:rPr>
      </w:r>
      <w:r>
        <w:rPr>
          <w:noProof/>
        </w:rPr>
        <w:fldChar w:fldCharType="separate"/>
      </w:r>
      <w:r>
        <w:rPr>
          <w:noProof/>
        </w:rPr>
        <w:t>383</w:t>
      </w:r>
      <w:r>
        <w:rPr>
          <w:noProof/>
        </w:rPr>
        <w:fldChar w:fldCharType="end"/>
      </w:r>
    </w:p>
    <w:p w14:paraId="6EBF7E0E" w14:textId="47DC4D91"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sidRPr="0069013F">
        <w:rPr>
          <w:rFonts w:cs="v4.2.0"/>
          <w:noProof/>
        </w:rPr>
        <w:t>Normal test environment</w:t>
      </w:r>
      <w:r>
        <w:rPr>
          <w:noProof/>
        </w:rPr>
        <w:tab/>
      </w:r>
      <w:r>
        <w:rPr>
          <w:noProof/>
        </w:rPr>
        <w:fldChar w:fldCharType="begin"/>
      </w:r>
      <w:r>
        <w:rPr>
          <w:noProof/>
        </w:rPr>
        <w:instrText xml:space="preserve"> PAGEREF _Toc176783948 \h </w:instrText>
      </w:r>
      <w:r>
        <w:rPr>
          <w:noProof/>
        </w:rPr>
      </w:r>
      <w:r>
        <w:rPr>
          <w:noProof/>
        </w:rPr>
        <w:fldChar w:fldCharType="separate"/>
      </w:r>
      <w:r>
        <w:rPr>
          <w:noProof/>
        </w:rPr>
        <w:t>383</w:t>
      </w:r>
      <w:r>
        <w:rPr>
          <w:noProof/>
        </w:rPr>
        <w:fldChar w:fldCharType="end"/>
      </w:r>
    </w:p>
    <w:p w14:paraId="4353DD57" w14:textId="13FB75E7"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sidRPr="0069013F">
        <w:rPr>
          <w:rFonts w:cs="v4.2.0"/>
          <w:noProof/>
        </w:rPr>
        <w:t>Extreme test environment</w:t>
      </w:r>
      <w:r>
        <w:rPr>
          <w:noProof/>
        </w:rPr>
        <w:tab/>
      </w:r>
      <w:r>
        <w:rPr>
          <w:noProof/>
        </w:rPr>
        <w:fldChar w:fldCharType="begin"/>
      </w:r>
      <w:r>
        <w:rPr>
          <w:noProof/>
        </w:rPr>
        <w:instrText xml:space="preserve"> PAGEREF _Toc176783949 \h </w:instrText>
      </w:r>
      <w:r>
        <w:rPr>
          <w:noProof/>
        </w:rPr>
      </w:r>
      <w:r>
        <w:rPr>
          <w:noProof/>
        </w:rPr>
        <w:fldChar w:fldCharType="separate"/>
      </w:r>
      <w:r>
        <w:rPr>
          <w:noProof/>
        </w:rPr>
        <w:t>383</w:t>
      </w:r>
      <w:r>
        <w:rPr>
          <w:noProof/>
        </w:rPr>
        <w:fldChar w:fldCharType="end"/>
      </w:r>
    </w:p>
    <w:p w14:paraId="035F2EFF" w14:textId="71845BFF"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Extreme temperature</w:t>
      </w:r>
      <w:r>
        <w:rPr>
          <w:noProof/>
        </w:rPr>
        <w:tab/>
      </w:r>
      <w:r>
        <w:rPr>
          <w:noProof/>
        </w:rPr>
        <w:fldChar w:fldCharType="begin"/>
      </w:r>
      <w:r>
        <w:rPr>
          <w:noProof/>
        </w:rPr>
        <w:instrText xml:space="preserve"> PAGEREF _Toc176783950 \h </w:instrText>
      </w:r>
      <w:r>
        <w:rPr>
          <w:noProof/>
        </w:rPr>
      </w:r>
      <w:r>
        <w:rPr>
          <w:noProof/>
        </w:rPr>
        <w:fldChar w:fldCharType="separate"/>
      </w:r>
      <w:r>
        <w:rPr>
          <w:noProof/>
        </w:rPr>
        <w:t>383</w:t>
      </w:r>
      <w:r>
        <w:rPr>
          <w:noProof/>
        </w:rPr>
        <w:fldChar w:fldCharType="end"/>
      </w:r>
    </w:p>
    <w:p w14:paraId="759A9EB0" w14:textId="4BABE8B7"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sidRPr="0069013F">
        <w:rPr>
          <w:rFonts w:cs="v4.2.0"/>
          <w:noProof/>
        </w:rPr>
        <w:t>Vibration</w:t>
      </w:r>
      <w:r>
        <w:rPr>
          <w:noProof/>
        </w:rPr>
        <w:tab/>
      </w:r>
      <w:r>
        <w:rPr>
          <w:noProof/>
        </w:rPr>
        <w:fldChar w:fldCharType="begin"/>
      </w:r>
      <w:r>
        <w:rPr>
          <w:noProof/>
        </w:rPr>
        <w:instrText xml:space="preserve"> PAGEREF _Toc176783951 \h </w:instrText>
      </w:r>
      <w:r>
        <w:rPr>
          <w:noProof/>
        </w:rPr>
      </w:r>
      <w:r>
        <w:rPr>
          <w:noProof/>
        </w:rPr>
        <w:fldChar w:fldCharType="separate"/>
      </w:r>
      <w:r>
        <w:rPr>
          <w:noProof/>
        </w:rPr>
        <w:t>384</w:t>
      </w:r>
      <w:r>
        <w:rPr>
          <w:noProof/>
        </w:rPr>
        <w:fldChar w:fldCharType="end"/>
      </w:r>
    </w:p>
    <w:p w14:paraId="47C6ACAA" w14:textId="6ED79787"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sidRPr="0069013F">
        <w:rPr>
          <w:rFonts w:cs="v4.2.0"/>
          <w:noProof/>
        </w:rPr>
        <w:t>Power supply</w:t>
      </w:r>
      <w:r>
        <w:rPr>
          <w:noProof/>
        </w:rPr>
        <w:tab/>
      </w:r>
      <w:r>
        <w:rPr>
          <w:noProof/>
        </w:rPr>
        <w:fldChar w:fldCharType="begin"/>
      </w:r>
      <w:r>
        <w:rPr>
          <w:noProof/>
        </w:rPr>
        <w:instrText xml:space="preserve"> PAGEREF _Toc176783952 \h </w:instrText>
      </w:r>
      <w:r>
        <w:rPr>
          <w:noProof/>
        </w:rPr>
      </w:r>
      <w:r>
        <w:rPr>
          <w:noProof/>
        </w:rPr>
        <w:fldChar w:fldCharType="separate"/>
      </w:r>
      <w:r>
        <w:rPr>
          <w:noProof/>
        </w:rPr>
        <w:t>384</w:t>
      </w:r>
      <w:r>
        <w:rPr>
          <w:noProof/>
        </w:rPr>
        <w:fldChar w:fldCharType="end"/>
      </w:r>
    </w:p>
    <w:p w14:paraId="2BDAD0CC" w14:textId="2A00857D"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lang w:eastAsia="sv-SE"/>
        </w:rPr>
        <w:t>B.6</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r>
      <w:r>
        <w:rPr>
          <w:noProof/>
        </w:rPr>
        <w:instrText xml:space="preserve"> PAGEREF _Toc176783953 \h </w:instrText>
      </w:r>
      <w:r>
        <w:rPr>
          <w:noProof/>
        </w:rPr>
      </w:r>
      <w:r>
        <w:rPr>
          <w:noProof/>
        </w:rPr>
        <w:fldChar w:fldCharType="separate"/>
      </w:r>
      <w:r>
        <w:rPr>
          <w:noProof/>
        </w:rPr>
        <w:t>384</w:t>
      </w:r>
      <w:r>
        <w:rPr>
          <w:noProof/>
        </w:rPr>
        <w:fldChar w:fldCharType="end"/>
      </w:r>
    </w:p>
    <w:p w14:paraId="0488F030" w14:textId="084617A5"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lang w:eastAsia="sv-SE"/>
        </w:rPr>
        <w:t>B.7</w:t>
      </w:r>
      <w:r>
        <w:rPr>
          <w:rFonts w:asciiTheme="minorHAnsi" w:eastAsiaTheme="minorEastAsia" w:hAnsiTheme="minorHAnsi" w:cstheme="minorBidi"/>
          <w:noProof/>
          <w:kern w:val="2"/>
          <w:sz w:val="24"/>
          <w:szCs w:val="24"/>
          <w:lang w:eastAsia="en-GB"/>
          <w14:ligatures w14:val="standardContextual"/>
        </w:rPr>
        <w:tab/>
      </w:r>
      <w:r>
        <w:rPr>
          <w:noProof/>
          <w:lang w:eastAsia="sv-SE"/>
        </w:rPr>
        <w:t>OTA extreme test methods</w:t>
      </w:r>
      <w:r>
        <w:rPr>
          <w:noProof/>
        </w:rPr>
        <w:tab/>
      </w:r>
      <w:r>
        <w:rPr>
          <w:noProof/>
        </w:rPr>
        <w:fldChar w:fldCharType="begin"/>
      </w:r>
      <w:r>
        <w:rPr>
          <w:noProof/>
        </w:rPr>
        <w:instrText xml:space="preserve"> PAGEREF _Toc176783954 \h </w:instrText>
      </w:r>
      <w:r>
        <w:rPr>
          <w:noProof/>
        </w:rPr>
      </w:r>
      <w:r>
        <w:rPr>
          <w:noProof/>
        </w:rPr>
        <w:fldChar w:fldCharType="separate"/>
      </w:r>
      <w:r>
        <w:rPr>
          <w:noProof/>
        </w:rPr>
        <w:t>385</w:t>
      </w:r>
      <w:r>
        <w:rPr>
          <w:noProof/>
        </w:rPr>
        <w:fldChar w:fldCharType="end"/>
      </w:r>
    </w:p>
    <w:p w14:paraId="14731F42" w14:textId="7F4DD660"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lang w:eastAsia="sv-SE"/>
        </w:rPr>
        <w:t>B.7.1</w:t>
      </w:r>
      <w:r>
        <w:rPr>
          <w:rFonts w:asciiTheme="minorHAnsi" w:eastAsiaTheme="minorEastAsia" w:hAnsiTheme="minorHAnsi" w:cstheme="minorBidi"/>
          <w:noProof/>
          <w:kern w:val="2"/>
          <w:sz w:val="24"/>
          <w:szCs w:val="24"/>
          <w:lang w:eastAsia="en-GB"/>
          <w14:ligatures w14:val="standardContextual"/>
        </w:rPr>
        <w:tab/>
      </w:r>
      <w:r>
        <w:rPr>
          <w:noProof/>
          <w:lang w:eastAsia="sv-SE"/>
        </w:rPr>
        <w:t>Direct far field method</w:t>
      </w:r>
      <w:r>
        <w:rPr>
          <w:noProof/>
        </w:rPr>
        <w:tab/>
      </w:r>
      <w:r>
        <w:rPr>
          <w:noProof/>
        </w:rPr>
        <w:fldChar w:fldCharType="begin"/>
      </w:r>
      <w:r>
        <w:rPr>
          <w:noProof/>
        </w:rPr>
        <w:instrText xml:space="preserve"> PAGEREF _Toc176783955 \h </w:instrText>
      </w:r>
      <w:r>
        <w:rPr>
          <w:noProof/>
        </w:rPr>
      </w:r>
      <w:r>
        <w:rPr>
          <w:noProof/>
        </w:rPr>
        <w:fldChar w:fldCharType="separate"/>
      </w:r>
      <w:r>
        <w:rPr>
          <w:noProof/>
        </w:rPr>
        <w:t>385</w:t>
      </w:r>
      <w:r>
        <w:rPr>
          <w:noProof/>
        </w:rPr>
        <w:fldChar w:fldCharType="end"/>
      </w:r>
    </w:p>
    <w:p w14:paraId="1F82D4D6" w14:textId="078424D3"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lang w:eastAsia="sv-SE"/>
        </w:rPr>
        <w:t>B.7.</w:t>
      </w:r>
      <w:r w:rsidRPr="0069013F">
        <w:rPr>
          <w:noProof/>
          <w:lang w:val="en-US" w:eastAsia="sv-SE"/>
        </w:rPr>
        <w:t>2</w:t>
      </w:r>
      <w:r>
        <w:rPr>
          <w:rFonts w:asciiTheme="minorHAnsi" w:eastAsiaTheme="minorEastAsia" w:hAnsiTheme="minorHAnsi" w:cstheme="minorBidi"/>
          <w:noProof/>
          <w:kern w:val="2"/>
          <w:sz w:val="24"/>
          <w:szCs w:val="24"/>
          <w:lang w:eastAsia="en-GB"/>
          <w14:ligatures w14:val="standardContextual"/>
        </w:rPr>
        <w:tab/>
      </w:r>
      <w:r>
        <w:rPr>
          <w:noProof/>
          <w:lang w:eastAsia="sv-SE"/>
        </w:rPr>
        <w:t>Relative method</w:t>
      </w:r>
      <w:r>
        <w:rPr>
          <w:noProof/>
        </w:rPr>
        <w:tab/>
      </w:r>
      <w:r>
        <w:rPr>
          <w:noProof/>
        </w:rPr>
        <w:fldChar w:fldCharType="begin"/>
      </w:r>
      <w:r>
        <w:rPr>
          <w:noProof/>
        </w:rPr>
        <w:instrText xml:space="preserve"> PAGEREF _Toc176783956 \h </w:instrText>
      </w:r>
      <w:r>
        <w:rPr>
          <w:noProof/>
        </w:rPr>
      </w:r>
      <w:r>
        <w:rPr>
          <w:noProof/>
        </w:rPr>
        <w:fldChar w:fldCharType="separate"/>
      </w:r>
      <w:r>
        <w:rPr>
          <w:noProof/>
        </w:rPr>
        <w:t>385</w:t>
      </w:r>
      <w:r>
        <w:rPr>
          <w:noProof/>
        </w:rPr>
        <w:fldChar w:fldCharType="end"/>
      </w:r>
    </w:p>
    <w:p w14:paraId="792BCF82" w14:textId="75A0ED9E" w:rsidR="00B60528" w:rsidRDefault="00B605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Test tolerances and derivation of test requirements</w:t>
      </w:r>
      <w:r>
        <w:rPr>
          <w:noProof/>
        </w:rPr>
        <w:tab/>
      </w:r>
      <w:r>
        <w:rPr>
          <w:noProof/>
        </w:rPr>
        <w:fldChar w:fldCharType="begin"/>
      </w:r>
      <w:r>
        <w:rPr>
          <w:noProof/>
        </w:rPr>
        <w:instrText xml:space="preserve"> PAGEREF _Toc176783957 \h </w:instrText>
      </w:r>
      <w:r>
        <w:rPr>
          <w:noProof/>
        </w:rPr>
      </w:r>
      <w:r>
        <w:rPr>
          <w:noProof/>
        </w:rPr>
        <w:fldChar w:fldCharType="separate"/>
      </w:r>
      <w:r>
        <w:rPr>
          <w:noProof/>
        </w:rPr>
        <w:t>387</w:t>
      </w:r>
      <w:r>
        <w:rPr>
          <w:noProof/>
        </w:rPr>
        <w:fldChar w:fldCharType="end"/>
      </w:r>
    </w:p>
    <w:p w14:paraId="20C4B028" w14:textId="6B3A83B1"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w:t>
      </w:r>
      <w:r>
        <w:rPr>
          <w:noProof/>
        </w:rPr>
        <w:t>ransmitter</w:t>
      </w:r>
      <w:r>
        <w:rPr>
          <w:noProof/>
        </w:rPr>
        <w:tab/>
      </w:r>
      <w:r>
        <w:rPr>
          <w:noProof/>
        </w:rPr>
        <w:fldChar w:fldCharType="begin"/>
      </w:r>
      <w:r>
        <w:rPr>
          <w:noProof/>
        </w:rPr>
        <w:instrText xml:space="preserve"> PAGEREF _Toc176783958 \h </w:instrText>
      </w:r>
      <w:r>
        <w:rPr>
          <w:noProof/>
        </w:rPr>
      </w:r>
      <w:r>
        <w:rPr>
          <w:noProof/>
        </w:rPr>
        <w:fldChar w:fldCharType="separate"/>
      </w:r>
      <w:r>
        <w:rPr>
          <w:noProof/>
        </w:rPr>
        <w:t>388</w:t>
      </w:r>
      <w:r>
        <w:rPr>
          <w:noProof/>
        </w:rPr>
        <w:fldChar w:fldCharType="end"/>
      </w:r>
    </w:p>
    <w:p w14:paraId="34A6A0CF" w14:textId="71BDB5DC"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receiv</w:t>
      </w:r>
      <w:r>
        <w:rPr>
          <w:noProof/>
        </w:rPr>
        <w:t>er</w:t>
      </w:r>
      <w:r>
        <w:rPr>
          <w:noProof/>
        </w:rPr>
        <w:tab/>
      </w:r>
      <w:r>
        <w:rPr>
          <w:noProof/>
        </w:rPr>
        <w:fldChar w:fldCharType="begin"/>
      </w:r>
      <w:r>
        <w:rPr>
          <w:noProof/>
        </w:rPr>
        <w:instrText xml:space="preserve"> PAGEREF _Toc176783959 \h </w:instrText>
      </w:r>
      <w:r>
        <w:rPr>
          <w:noProof/>
        </w:rPr>
      </w:r>
      <w:r>
        <w:rPr>
          <w:noProof/>
        </w:rPr>
        <w:fldChar w:fldCharType="separate"/>
      </w:r>
      <w:r>
        <w:rPr>
          <w:noProof/>
        </w:rPr>
        <w:t>394</w:t>
      </w:r>
      <w:r>
        <w:rPr>
          <w:noProof/>
        </w:rPr>
        <w:fldChar w:fldCharType="end"/>
      </w:r>
    </w:p>
    <w:p w14:paraId="7773FA77" w14:textId="72FC4B0A"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performance requirements</w:t>
      </w:r>
      <w:r>
        <w:rPr>
          <w:noProof/>
        </w:rPr>
        <w:tab/>
      </w:r>
      <w:r>
        <w:rPr>
          <w:noProof/>
        </w:rPr>
        <w:fldChar w:fldCharType="begin"/>
      </w:r>
      <w:r>
        <w:rPr>
          <w:noProof/>
        </w:rPr>
        <w:instrText xml:space="preserve"> PAGEREF _Toc176783960 \h </w:instrText>
      </w:r>
      <w:r>
        <w:rPr>
          <w:noProof/>
        </w:rPr>
      </w:r>
      <w:r>
        <w:rPr>
          <w:noProof/>
        </w:rPr>
        <w:fldChar w:fldCharType="separate"/>
      </w:r>
      <w:r>
        <w:rPr>
          <w:noProof/>
        </w:rPr>
        <w:t>395</w:t>
      </w:r>
      <w:r>
        <w:rPr>
          <w:noProof/>
        </w:rPr>
        <w:fldChar w:fldCharType="end"/>
      </w:r>
    </w:p>
    <w:p w14:paraId="375C9C32" w14:textId="1BBAF8AB" w:rsidR="00B60528" w:rsidRDefault="00B605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Calibration</w:t>
      </w:r>
      <w:r>
        <w:rPr>
          <w:noProof/>
        </w:rPr>
        <w:tab/>
      </w:r>
      <w:r>
        <w:rPr>
          <w:noProof/>
        </w:rPr>
        <w:fldChar w:fldCharType="begin"/>
      </w:r>
      <w:r>
        <w:rPr>
          <w:noProof/>
        </w:rPr>
        <w:instrText xml:space="preserve"> PAGEREF _Toc176783961 \h </w:instrText>
      </w:r>
      <w:r>
        <w:rPr>
          <w:noProof/>
        </w:rPr>
      </w:r>
      <w:r>
        <w:rPr>
          <w:noProof/>
        </w:rPr>
        <w:fldChar w:fldCharType="separate"/>
      </w:r>
      <w:r>
        <w:rPr>
          <w:noProof/>
        </w:rPr>
        <w:t>398</w:t>
      </w:r>
      <w:r>
        <w:rPr>
          <w:noProof/>
        </w:rPr>
        <w:fldChar w:fldCharType="end"/>
      </w:r>
    </w:p>
    <w:p w14:paraId="76E0F278" w14:textId="059E0FAC" w:rsidR="00B60528" w:rsidRDefault="00B605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OTA measurement system set-up</w:t>
      </w:r>
      <w:r>
        <w:rPr>
          <w:noProof/>
        </w:rPr>
        <w:tab/>
      </w:r>
      <w:r>
        <w:rPr>
          <w:noProof/>
        </w:rPr>
        <w:fldChar w:fldCharType="begin"/>
      </w:r>
      <w:r>
        <w:rPr>
          <w:noProof/>
        </w:rPr>
        <w:instrText xml:space="preserve"> PAGEREF _Toc176783962 \h </w:instrText>
      </w:r>
      <w:r>
        <w:rPr>
          <w:noProof/>
        </w:rPr>
      </w:r>
      <w:r>
        <w:rPr>
          <w:noProof/>
        </w:rPr>
        <w:fldChar w:fldCharType="separate"/>
      </w:r>
      <w:r>
        <w:rPr>
          <w:noProof/>
        </w:rPr>
        <w:t>399</w:t>
      </w:r>
      <w:r>
        <w:rPr>
          <w:noProof/>
        </w:rPr>
        <w:fldChar w:fldCharType="end"/>
      </w:r>
    </w:p>
    <w:p w14:paraId="2EC2CA4C" w14:textId="73C14722"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Transmitter</w:t>
      </w:r>
      <w:r>
        <w:rPr>
          <w:noProof/>
        </w:rPr>
        <w:tab/>
      </w:r>
      <w:r>
        <w:rPr>
          <w:noProof/>
        </w:rPr>
        <w:fldChar w:fldCharType="begin"/>
      </w:r>
      <w:r>
        <w:rPr>
          <w:noProof/>
        </w:rPr>
        <w:instrText xml:space="preserve"> PAGEREF _Toc176783963 \h </w:instrText>
      </w:r>
      <w:r>
        <w:rPr>
          <w:noProof/>
        </w:rPr>
      </w:r>
      <w:r>
        <w:rPr>
          <w:noProof/>
        </w:rPr>
        <w:fldChar w:fldCharType="separate"/>
      </w:r>
      <w:r>
        <w:rPr>
          <w:noProof/>
        </w:rPr>
        <w:t>399</w:t>
      </w:r>
      <w:r>
        <w:rPr>
          <w:noProof/>
        </w:rPr>
        <w:fldChar w:fldCharType="end"/>
      </w:r>
    </w:p>
    <w:p w14:paraId="01D7A43F" w14:textId="318C53B9"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E.1.1</w:t>
      </w:r>
      <w:r>
        <w:rPr>
          <w:rFonts w:asciiTheme="minorHAnsi" w:eastAsiaTheme="minorEastAsia" w:hAnsiTheme="minorHAnsi" w:cstheme="minorBidi"/>
          <w:noProof/>
          <w:kern w:val="2"/>
          <w:sz w:val="24"/>
          <w:szCs w:val="24"/>
          <w:lang w:eastAsia="en-GB"/>
          <w14:ligatures w14:val="standardContextual"/>
        </w:rPr>
        <w:tab/>
      </w:r>
      <w:r>
        <w:rPr>
          <w:noProof/>
        </w:rPr>
        <w:t>Radiated transmit power, OTA output power dynamics, OTA transmitted signal quality, OTA occupied bandwidth, and OTA transmit ON/OFF power (</w:t>
      </w:r>
      <w:r w:rsidRPr="0069013F">
        <w:rPr>
          <w:i/>
          <w:noProof/>
        </w:rPr>
        <w:t>BS type 2-O</w:t>
      </w:r>
      <w:r>
        <w:rPr>
          <w:noProof/>
        </w:rPr>
        <w:t>)</w:t>
      </w:r>
      <w:r>
        <w:rPr>
          <w:noProof/>
        </w:rPr>
        <w:tab/>
      </w:r>
      <w:r>
        <w:rPr>
          <w:noProof/>
        </w:rPr>
        <w:fldChar w:fldCharType="begin"/>
      </w:r>
      <w:r>
        <w:rPr>
          <w:noProof/>
        </w:rPr>
        <w:instrText xml:space="preserve"> PAGEREF _Toc176783964 \h </w:instrText>
      </w:r>
      <w:r>
        <w:rPr>
          <w:noProof/>
        </w:rPr>
      </w:r>
      <w:r>
        <w:rPr>
          <w:noProof/>
        </w:rPr>
        <w:fldChar w:fldCharType="separate"/>
      </w:r>
      <w:r>
        <w:rPr>
          <w:noProof/>
        </w:rPr>
        <w:t>399</w:t>
      </w:r>
      <w:r>
        <w:rPr>
          <w:noProof/>
        </w:rPr>
        <w:fldChar w:fldCharType="end"/>
      </w:r>
    </w:p>
    <w:p w14:paraId="48C4C82C" w14:textId="2A3DBFC5"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E.1.2</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 OTA ACLR, OTA operating band unwanted emissions</w:t>
      </w:r>
      <w:r>
        <w:rPr>
          <w:noProof/>
        </w:rPr>
        <w:tab/>
      </w:r>
      <w:r>
        <w:rPr>
          <w:noProof/>
        </w:rPr>
        <w:fldChar w:fldCharType="begin"/>
      </w:r>
      <w:r>
        <w:rPr>
          <w:noProof/>
        </w:rPr>
        <w:instrText xml:space="preserve"> PAGEREF _Toc176783965 \h </w:instrText>
      </w:r>
      <w:r>
        <w:rPr>
          <w:noProof/>
        </w:rPr>
      </w:r>
      <w:r>
        <w:rPr>
          <w:noProof/>
        </w:rPr>
        <w:fldChar w:fldCharType="separate"/>
      </w:r>
      <w:r>
        <w:rPr>
          <w:noProof/>
        </w:rPr>
        <w:t>400</w:t>
      </w:r>
      <w:r>
        <w:rPr>
          <w:noProof/>
        </w:rPr>
        <w:fldChar w:fldCharType="end"/>
      </w:r>
    </w:p>
    <w:p w14:paraId="40401E2C" w14:textId="42A3CEB5"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E.1.3</w:t>
      </w:r>
      <w:r>
        <w:rPr>
          <w:rFonts w:asciiTheme="minorHAnsi" w:eastAsiaTheme="minorEastAsia" w:hAnsiTheme="minorHAnsi" w:cstheme="minorBidi"/>
          <w:noProof/>
          <w:kern w:val="2"/>
          <w:sz w:val="24"/>
          <w:szCs w:val="24"/>
          <w:lang w:eastAsia="en-GB"/>
          <w14:ligatures w14:val="standardContextual"/>
        </w:rPr>
        <w:tab/>
      </w:r>
      <w:r>
        <w:rPr>
          <w:noProof/>
        </w:rPr>
        <w:t>OTA spurious emissions</w:t>
      </w:r>
      <w:r>
        <w:rPr>
          <w:noProof/>
        </w:rPr>
        <w:tab/>
      </w:r>
      <w:r>
        <w:rPr>
          <w:noProof/>
        </w:rPr>
        <w:fldChar w:fldCharType="begin"/>
      </w:r>
      <w:r>
        <w:rPr>
          <w:noProof/>
        </w:rPr>
        <w:instrText xml:space="preserve"> PAGEREF _Toc176783966 \h </w:instrText>
      </w:r>
      <w:r>
        <w:rPr>
          <w:noProof/>
        </w:rPr>
      </w:r>
      <w:r>
        <w:rPr>
          <w:noProof/>
        </w:rPr>
        <w:fldChar w:fldCharType="separate"/>
      </w:r>
      <w:r>
        <w:rPr>
          <w:noProof/>
        </w:rPr>
        <w:t>400</w:t>
      </w:r>
      <w:r>
        <w:rPr>
          <w:noProof/>
        </w:rPr>
        <w:fldChar w:fldCharType="end"/>
      </w:r>
    </w:p>
    <w:p w14:paraId="76D254D3" w14:textId="5DC0A567"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E.1.4</w:t>
      </w:r>
      <w:r>
        <w:rPr>
          <w:rFonts w:asciiTheme="minorHAnsi" w:eastAsiaTheme="minorEastAsia" w:hAnsiTheme="minorHAnsi" w:cstheme="minorBidi"/>
          <w:noProof/>
          <w:kern w:val="2"/>
          <w:sz w:val="24"/>
          <w:szCs w:val="24"/>
          <w:lang w:eastAsia="en-GB"/>
          <w14:ligatures w14:val="standardContextual"/>
        </w:rPr>
        <w:tab/>
      </w:r>
      <w:r>
        <w:rPr>
          <w:noProof/>
        </w:rPr>
        <w:t>OTA co-location emissions, OTA transmit ON/OFF power (</w:t>
      </w:r>
      <w:r w:rsidRPr="0069013F">
        <w:rPr>
          <w:i/>
          <w:noProof/>
        </w:rPr>
        <w:t>BS type 1-O</w:t>
      </w:r>
      <w:r>
        <w:rPr>
          <w:noProof/>
        </w:rPr>
        <w:t>)</w:t>
      </w:r>
      <w:r>
        <w:rPr>
          <w:noProof/>
        </w:rPr>
        <w:tab/>
      </w:r>
      <w:r>
        <w:rPr>
          <w:noProof/>
        </w:rPr>
        <w:fldChar w:fldCharType="begin"/>
      </w:r>
      <w:r>
        <w:rPr>
          <w:noProof/>
        </w:rPr>
        <w:instrText xml:space="preserve"> PAGEREF _Toc176783967 \h </w:instrText>
      </w:r>
      <w:r>
        <w:rPr>
          <w:noProof/>
        </w:rPr>
      </w:r>
      <w:r>
        <w:rPr>
          <w:noProof/>
        </w:rPr>
        <w:fldChar w:fldCharType="separate"/>
      </w:r>
      <w:r>
        <w:rPr>
          <w:noProof/>
        </w:rPr>
        <w:t>401</w:t>
      </w:r>
      <w:r>
        <w:rPr>
          <w:noProof/>
        </w:rPr>
        <w:fldChar w:fldCharType="end"/>
      </w:r>
    </w:p>
    <w:p w14:paraId="7E0D107E" w14:textId="74A14DE9"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E.1.5</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_Toc176783968 \h </w:instrText>
      </w:r>
      <w:r>
        <w:rPr>
          <w:noProof/>
        </w:rPr>
      </w:r>
      <w:r>
        <w:rPr>
          <w:noProof/>
        </w:rPr>
        <w:fldChar w:fldCharType="separate"/>
      </w:r>
      <w:r>
        <w:rPr>
          <w:noProof/>
        </w:rPr>
        <w:t>402</w:t>
      </w:r>
      <w:r>
        <w:rPr>
          <w:noProof/>
        </w:rPr>
        <w:fldChar w:fldCharType="end"/>
      </w:r>
    </w:p>
    <w:p w14:paraId="563EBD10" w14:textId="2D16B828"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Receiver</w:t>
      </w:r>
      <w:r>
        <w:rPr>
          <w:noProof/>
        </w:rPr>
        <w:tab/>
      </w:r>
      <w:r>
        <w:rPr>
          <w:noProof/>
        </w:rPr>
        <w:fldChar w:fldCharType="begin"/>
      </w:r>
      <w:r>
        <w:rPr>
          <w:noProof/>
        </w:rPr>
        <w:instrText xml:space="preserve"> PAGEREF _Toc176783969 \h </w:instrText>
      </w:r>
      <w:r>
        <w:rPr>
          <w:noProof/>
        </w:rPr>
      </w:r>
      <w:r>
        <w:rPr>
          <w:noProof/>
        </w:rPr>
        <w:fldChar w:fldCharType="separate"/>
      </w:r>
      <w:r>
        <w:rPr>
          <w:noProof/>
        </w:rPr>
        <w:t>403</w:t>
      </w:r>
      <w:r>
        <w:rPr>
          <w:noProof/>
        </w:rPr>
        <w:fldChar w:fldCharType="end"/>
      </w:r>
    </w:p>
    <w:p w14:paraId="3FE8026D" w14:textId="57E71218"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OTA sensitivity and OTA reference sensitivity level</w:t>
      </w:r>
      <w:r>
        <w:rPr>
          <w:noProof/>
        </w:rPr>
        <w:tab/>
      </w:r>
      <w:r>
        <w:rPr>
          <w:noProof/>
        </w:rPr>
        <w:fldChar w:fldCharType="begin"/>
      </w:r>
      <w:r>
        <w:rPr>
          <w:noProof/>
        </w:rPr>
        <w:instrText xml:space="preserve"> PAGEREF _Toc176783970 \h </w:instrText>
      </w:r>
      <w:r>
        <w:rPr>
          <w:noProof/>
        </w:rPr>
      </w:r>
      <w:r>
        <w:rPr>
          <w:noProof/>
        </w:rPr>
        <w:fldChar w:fldCharType="separate"/>
      </w:r>
      <w:r>
        <w:rPr>
          <w:noProof/>
        </w:rPr>
        <w:t>403</w:t>
      </w:r>
      <w:r>
        <w:rPr>
          <w:noProof/>
        </w:rPr>
        <w:fldChar w:fldCharType="end"/>
      </w:r>
    </w:p>
    <w:p w14:paraId="42B1F3DA" w14:textId="44BD2D4F"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_Toc176783971 \h </w:instrText>
      </w:r>
      <w:r>
        <w:rPr>
          <w:noProof/>
        </w:rPr>
      </w:r>
      <w:r>
        <w:rPr>
          <w:noProof/>
        </w:rPr>
        <w:fldChar w:fldCharType="separate"/>
      </w:r>
      <w:r>
        <w:rPr>
          <w:noProof/>
        </w:rPr>
        <w:t>403</w:t>
      </w:r>
      <w:r>
        <w:rPr>
          <w:noProof/>
        </w:rPr>
        <w:fldChar w:fldCharType="end"/>
      </w:r>
    </w:p>
    <w:p w14:paraId="3FE4CD62" w14:textId="22C2FEDA"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OTA adjacent channel selectivity, general OTA blocking, and OTA narrowband blocking</w:t>
      </w:r>
      <w:r>
        <w:rPr>
          <w:noProof/>
        </w:rPr>
        <w:tab/>
      </w:r>
      <w:r>
        <w:rPr>
          <w:noProof/>
        </w:rPr>
        <w:fldChar w:fldCharType="begin"/>
      </w:r>
      <w:r>
        <w:rPr>
          <w:noProof/>
        </w:rPr>
        <w:instrText xml:space="preserve"> PAGEREF _Toc176783972 \h </w:instrText>
      </w:r>
      <w:r>
        <w:rPr>
          <w:noProof/>
        </w:rPr>
      </w:r>
      <w:r>
        <w:rPr>
          <w:noProof/>
        </w:rPr>
        <w:fldChar w:fldCharType="separate"/>
      </w:r>
      <w:r>
        <w:rPr>
          <w:noProof/>
        </w:rPr>
        <w:t>404</w:t>
      </w:r>
      <w:r>
        <w:rPr>
          <w:noProof/>
        </w:rPr>
        <w:fldChar w:fldCharType="end"/>
      </w:r>
    </w:p>
    <w:p w14:paraId="47A8049D" w14:textId="1F1BDC03"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OTA blocking</w:t>
      </w:r>
      <w:r>
        <w:rPr>
          <w:noProof/>
        </w:rPr>
        <w:tab/>
      </w:r>
      <w:r>
        <w:rPr>
          <w:noProof/>
        </w:rPr>
        <w:fldChar w:fldCharType="begin"/>
      </w:r>
      <w:r>
        <w:rPr>
          <w:noProof/>
        </w:rPr>
        <w:instrText xml:space="preserve"> PAGEREF _Toc176783973 \h </w:instrText>
      </w:r>
      <w:r>
        <w:rPr>
          <w:noProof/>
        </w:rPr>
      </w:r>
      <w:r>
        <w:rPr>
          <w:noProof/>
        </w:rPr>
        <w:fldChar w:fldCharType="separate"/>
      </w:r>
      <w:r>
        <w:rPr>
          <w:noProof/>
        </w:rPr>
        <w:t>405</w:t>
      </w:r>
      <w:r>
        <w:rPr>
          <w:noProof/>
        </w:rPr>
        <w:fldChar w:fldCharType="end"/>
      </w:r>
    </w:p>
    <w:p w14:paraId="13C5D6FA" w14:textId="096E7CDA"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sidRPr="0069013F">
        <w:rPr>
          <w:noProof/>
          <w:lang w:val="en-US"/>
        </w:rPr>
        <w:t>E.2</w:t>
      </w:r>
      <w:r>
        <w:rPr>
          <w:noProof/>
        </w:rPr>
        <w:t>.</w:t>
      </w:r>
      <w:r w:rsidRPr="0069013F">
        <w:rPr>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 xml:space="preserve">General </w:t>
      </w:r>
      <w:r>
        <w:rPr>
          <w:noProof/>
        </w:rPr>
        <w:t>OTA</w:t>
      </w:r>
      <w:r w:rsidRPr="0069013F">
        <w:rPr>
          <w:noProof/>
          <w:lang w:val="en-US"/>
        </w:rPr>
        <w:t xml:space="preserve"> out-of-band blocking</w:t>
      </w:r>
      <w:r>
        <w:rPr>
          <w:noProof/>
        </w:rPr>
        <w:tab/>
      </w:r>
      <w:r>
        <w:rPr>
          <w:noProof/>
        </w:rPr>
        <w:fldChar w:fldCharType="begin"/>
      </w:r>
      <w:r>
        <w:rPr>
          <w:noProof/>
        </w:rPr>
        <w:instrText xml:space="preserve"> PAGEREF _Toc176783974 \h </w:instrText>
      </w:r>
      <w:r>
        <w:rPr>
          <w:noProof/>
        </w:rPr>
      </w:r>
      <w:r>
        <w:rPr>
          <w:noProof/>
        </w:rPr>
        <w:fldChar w:fldCharType="separate"/>
      </w:r>
      <w:r>
        <w:rPr>
          <w:noProof/>
        </w:rPr>
        <w:t>405</w:t>
      </w:r>
      <w:r>
        <w:rPr>
          <w:noProof/>
        </w:rPr>
        <w:fldChar w:fldCharType="end"/>
      </w:r>
    </w:p>
    <w:p w14:paraId="27D4E36D" w14:textId="5413B892"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sidRPr="0069013F">
        <w:rPr>
          <w:noProof/>
          <w:lang w:val="en-US"/>
        </w:rPr>
        <w:t>E.2</w:t>
      </w:r>
      <w:r>
        <w:rPr>
          <w:noProof/>
        </w:rPr>
        <w:t>.</w:t>
      </w:r>
      <w:r w:rsidRPr="0069013F">
        <w:rPr>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OTA </w:t>
      </w:r>
      <w:r w:rsidRPr="0069013F">
        <w:rPr>
          <w:noProof/>
          <w:lang w:val="en-US"/>
        </w:rPr>
        <w:t>co-location blocking</w:t>
      </w:r>
      <w:r>
        <w:rPr>
          <w:noProof/>
        </w:rPr>
        <w:tab/>
      </w:r>
      <w:r>
        <w:rPr>
          <w:noProof/>
        </w:rPr>
        <w:fldChar w:fldCharType="begin"/>
      </w:r>
      <w:r>
        <w:rPr>
          <w:noProof/>
        </w:rPr>
        <w:instrText xml:space="preserve"> PAGEREF _Toc176783975 \h </w:instrText>
      </w:r>
      <w:r>
        <w:rPr>
          <w:noProof/>
        </w:rPr>
      </w:r>
      <w:r>
        <w:rPr>
          <w:noProof/>
        </w:rPr>
        <w:fldChar w:fldCharType="separate"/>
      </w:r>
      <w:r>
        <w:rPr>
          <w:noProof/>
        </w:rPr>
        <w:t>405</w:t>
      </w:r>
      <w:r>
        <w:rPr>
          <w:noProof/>
        </w:rPr>
        <w:fldChar w:fldCharType="end"/>
      </w:r>
    </w:p>
    <w:p w14:paraId="2D25A5B0" w14:textId="76B14833"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_Toc176783976 \h </w:instrText>
      </w:r>
      <w:r>
        <w:rPr>
          <w:noProof/>
        </w:rPr>
      </w:r>
      <w:r>
        <w:rPr>
          <w:noProof/>
        </w:rPr>
        <w:fldChar w:fldCharType="separate"/>
      </w:r>
      <w:r>
        <w:rPr>
          <w:noProof/>
        </w:rPr>
        <w:t>406</w:t>
      </w:r>
      <w:r>
        <w:rPr>
          <w:noProof/>
        </w:rPr>
        <w:fldChar w:fldCharType="end"/>
      </w:r>
    </w:p>
    <w:p w14:paraId="185229A8" w14:textId="1D2F5FE0"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E.2.6</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_Toc176783977 \h </w:instrText>
      </w:r>
      <w:r>
        <w:rPr>
          <w:noProof/>
        </w:rPr>
      </w:r>
      <w:r>
        <w:rPr>
          <w:noProof/>
        </w:rPr>
        <w:fldChar w:fldCharType="separate"/>
      </w:r>
      <w:r>
        <w:rPr>
          <w:noProof/>
        </w:rPr>
        <w:t>406</w:t>
      </w:r>
      <w:r>
        <w:rPr>
          <w:noProof/>
        </w:rPr>
        <w:fldChar w:fldCharType="end"/>
      </w:r>
    </w:p>
    <w:p w14:paraId="2314C7E8" w14:textId="4FEE9E91"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E.2.7</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_Toc176783978 \h </w:instrText>
      </w:r>
      <w:r>
        <w:rPr>
          <w:noProof/>
        </w:rPr>
      </w:r>
      <w:r>
        <w:rPr>
          <w:noProof/>
        </w:rPr>
        <w:fldChar w:fldCharType="separate"/>
      </w:r>
      <w:r>
        <w:rPr>
          <w:noProof/>
        </w:rPr>
        <w:t>407</w:t>
      </w:r>
      <w:r>
        <w:rPr>
          <w:noProof/>
        </w:rPr>
        <w:fldChar w:fldCharType="end"/>
      </w:r>
    </w:p>
    <w:p w14:paraId="6F45D9C2" w14:textId="64266922"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Performance requirements</w:t>
      </w:r>
      <w:r>
        <w:rPr>
          <w:noProof/>
        </w:rPr>
        <w:tab/>
      </w:r>
      <w:r>
        <w:rPr>
          <w:noProof/>
        </w:rPr>
        <w:fldChar w:fldCharType="begin"/>
      </w:r>
      <w:r>
        <w:rPr>
          <w:noProof/>
        </w:rPr>
        <w:instrText xml:space="preserve"> PAGEREF _Toc176783979 \h </w:instrText>
      </w:r>
      <w:r>
        <w:rPr>
          <w:noProof/>
        </w:rPr>
      </w:r>
      <w:r>
        <w:rPr>
          <w:noProof/>
        </w:rPr>
        <w:fldChar w:fldCharType="separate"/>
      </w:r>
      <w:r>
        <w:rPr>
          <w:noProof/>
        </w:rPr>
        <w:t>407</w:t>
      </w:r>
      <w:r>
        <w:rPr>
          <w:noProof/>
        </w:rPr>
        <w:fldChar w:fldCharType="end"/>
      </w:r>
    </w:p>
    <w:p w14:paraId="65BFD672" w14:textId="467AD35B" w:rsidR="00B60528" w:rsidRDefault="00B605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Void</w:t>
      </w:r>
      <w:r>
        <w:rPr>
          <w:noProof/>
        </w:rPr>
        <w:tab/>
      </w:r>
      <w:r>
        <w:rPr>
          <w:noProof/>
        </w:rPr>
        <w:fldChar w:fldCharType="begin"/>
      </w:r>
      <w:r>
        <w:rPr>
          <w:noProof/>
        </w:rPr>
        <w:instrText xml:space="preserve"> PAGEREF _Toc176783980 \h </w:instrText>
      </w:r>
      <w:r>
        <w:rPr>
          <w:noProof/>
        </w:rPr>
      </w:r>
      <w:r>
        <w:rPr>
          <w:noProof/>
        </w:rPr>
        <w:fldChar w:fldCharType="separate"/>
      </w:r>
      <w:r>
        <w:rPr>
          <w:noProof/>
        </w:rPr>
        <w:t>408</w:t>
      </w:r>
      <w:r>
        <w:rPr>
          <w:noProof/>
        </w:rPr>
        <w:fldChar w:fldCharType="end"/>
      </w:r>
    </w:p>
    <w:p w14:paraId="0B92ADB5" w14:textId="07BCBB50" w:rsidR="00B60528" w:rsidRDefault="00B605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 Transmitter spatial emissions declaration</w:t>
      </w:r>
      <w:r>
        <w:rPr>
          <w:noProof/>
        </w:rPr>
        <w:tab/>
      </w:r>
      <w:r>
        <w:rPr>
          <w:noProof/>
        </w:rPr>
        <w:fldChar w:fldCharType="begin"/>
      </w:r>
      <w:r>
        <w:rPr>
          <w:noProof/>
        </w:rPr>
        <w:instrText xml:space="preserve"> PAGEREF _Toc176783981 \h </w:instrText>
      </w:r>
      <w:r>
        <w:rPr>
          <w:noProof/>
        </w:rPr>
      </w:r>
      <w:r>
        <w:rPr>
          <w:noProof/>
        </w:rPr>
        <w:fldChar w:fldCharType="separate"/>
      </w:r>
      <w:r>
        <w:rPr>
          <w:noProof/>
        </w:rPr>
        <w:t>409</w:t>
      </w:r>
      <w:r>
        <w:rPr>
          <w:noProof/>
        </w:rPr>
        <w:fldChar w:fldCharType="end"/>
      </w:r>
    </w:p>
    <w:p w14:paraId="151EA783" w14:textId="581BC177"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_Toc176783982 \h </w:instrText>
      </w:r>
      <w:r>
        <w:rPr>
          <w:noProof/>
        </w:rPr>
      </w:r>
      <w:r>
        <w:rPr>
          <w:noProof/>
        </w:rPr>
        <w:fldChar w:fldCharType="separate"/>
      </w:r>
      <w:r>
        <w:rPr>
          <w:noProof/>
        </w:rPr>
        <w:t>409</w:t>
      </w:r>
      <w:r>
        <w:rPr>
          <w:noProof/>
        </w:rPr>
        <w:fldChar w:fldCharType="end"/>
      </w:r>
    </w:p>
    <w:p w14:paraId="540D0D41" w14:textId="799C47A7"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Declarations</w:t>
      </w:r>
      <w:r>
        <w:rPr>
          <w:noProof/>
        </w:rPr>
        <w:tab/>
      </w:r>
      <w:r>
        <w:rPr>
          <w:noProof/>
        </w:rPr>
        <w:fldChar w:fldCharType="begin"/>
      </w:r>
      <w:r>
        <w:rPr>
          <w:noProof/>
        </w:rPr>
        <w:instrText xml:space="preserve"> PAGEREF _Toc176783983 \h </w:instrText>
      </w:r>
      <w:r>
        <w:rPr>
          <w:noProof/>
        </w:rPr>
      </w:r>
      <w:r>
        <w:rPr>
          <w:noProof/>
        </w:rPr>
        <w:fldChar w:fldCharType="separate"/>
      </w:r>
      <w:r>
        <w:rPr>
          <w:noProof/>
        </w:rPr>
        <w:t>410</w:t>
      </w:r>
      <w:r>
        <w:rPr>
          <w:noProof/>
        </w:rPr>
        <w:fldChar w:fldCharType="end"/>
      </w:r>
    </w:p>
    <w:p w14:paraId="13C24717" w14:textId="0CCE3C0F" w:rsidR="00B60528" w:rsidRDefault="00B605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(normative): Characteristics of the interfering signals</w:t>
      </w:r>
      <w:r>
        <w:rPr>
          <w:noProof/>
        </w:rPr>
        <w:tab/>
      </w:r>
      <w:r>
        <w:rPr>
          <w:noProof/>
        </w:rPr>
        <w:fldChar w:fldCharType="begin"/>
      </w:r>
      <w:r>
        <w:rPr>
          <w:noProof/>
        </w:rPr>
        <w:instrText xml:space="preserve"> PAGEREF _Toc176783984 \h </w:instrText>
      </w:r>
      <w:r>
        <w:rPr>
          <w:noProof/>
        </w:rPr>
      </w:r>
      <w:r>
        <w:rPr>
          <w:noProof/>
        </w:rPr>
        <w:fldChar w:fldCharType="separate"/>
      </w:r>
      <w:r>
        <w:rPr>
          <w:noProof/>
        </w:rPr>
        <w:t>411</w:t>
      </w:r>
      <w:r>
        <w:rPr>
          <w:noProof/>
        </w:rPr>
        <w:fldChar w:fldCharType="end"/>
      </w:r>
    </w:p>
    <w:p w14:paraId="1F2DF3FB" w14:textId="46E3BF6C" w:rsidR="00B60528" w:rsidRDefault="00B605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(normative): TRP measurement procedures</w:t>
      </w:r>
      <w:r>
        <w:rPr>
          <w:noProof/>
        </w:rPr>
        <w:tab/>
      </w:r>
      <w:r>
        <w:rPr>
          <w:noProof/>
        </w:rPr>
        <w:fldChar w:fldCharType="begin"/>
      </w:r>
      <w:r>
        <w:rPr>
          <w:noProof/>
        </w:rPr>
        <w:instrText xml:space="preserve"> PAGEREF _Toc176783985 \h </w:instrText>
      </w:r>
      <w:r>
        <w:rPr>
          <w:noProof/>
        </w:rPr>
      </w:r>
      <w:r>
        <w:rPr>
          <w:noProof/>
        </w:rPr>
        <w:fldChar w:fldCharType="separate"/>
      </w:r>
      <w:r>
        <w:rPr>
          <w:noProof/>
        </w:rPr>
        <w:t>412</w:t>
      </w:r>
      <w:r>
        <w:rPr>
          <w:noProof/>
        </w:rPr>
        <w:fldChar w:fldCharType="end"/>
      </w:r>
    </w:p>
    <w:p w14:paraId="40F5A79F" w14:textId="0799B119"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_Toc176783986 \h </w:instrText>
      </w:r>
      <w:r>
        <w:rPr>
          <w:noProof/>
        </w:rPr>
      </w:r>
      <w:r>
        <w:rPr>
          <w:noProof/>
        </w:rPr>
        <w:fldChar w:fldCharType="separate"/>
      </w:r>
      <w:r>
        <w:rPr>
          <w:noProof/>
        </w:rPr>
        <w:t>412</w:t>
      </w:r>
      <w:r>
        <w:rPr>
          <w:noProof/>
        </w:rPr>
        <w:fldChar w:fldCharType="end"/>
      </w:r>
    </w:p>
    <w:p w14:paraId="2B2C4486" w14:textId="3CFCED96"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rFonts w:asciiTheme="minorHAnsi" w:eastAsiaTheme="minorEastAsia" w:hAnsiTheme="minorHAnsi" w:cstheme="minorBidi"/>
          <w:noProof/>
          <w:kern w:val="2"/>
          <w:sz w:val="24"/>
          <w:szCs w:val="24"/>
          <w:lang w:eastAsia="en-GB"/>
          <w14:ligatures w14:val="standardContextual"/>
        </w:rPr>
        <w:tab/>
      </w:r>
      <w:r>
        <w:rPr>
          <w:noProof/>
        </w:rPr>
        <w:t>Spherical equal angle grid</w:t>
      </w:r>
      <w:r>
        <w:rPr>
          <w:noProof/>
        </w:rPr>
        <w:tab/>
      </w:r>
      <w:r>
        <w:rPr>
          <w:noProof/>
        </w:rPr>
        <w:fldChar w:fldCharType="begin"/>
      </w:r>
      <w:r>
        <w:rPr>
          <w:noProof/>
        </w:rPr>
        <w:instrText xml:space="preserve"> PAGEREF _Toc176783987 \h </w:instrText>
      </w:r>
      <w:r>
        <w:rPr>
          <w:noProof/>
        </w:rPr>
      </w:r>
      <w:r>
        <w:rPr>
          <w:noProof/>
        </w:rPr>
        <w:fldChar w:fldCharType="separate"/>
      </w:r>
      <w:r>
        <w:rPr>
          <w:noProof/>
        </w:rPr>
        <w:t>412</w:t>
      </w:r>
      <w:r>
        <w:rPr>
          <w:noProof/>
        </w:rPr>
        <w:fldChar w:fldCharType="end"/>
      </w:r>
    </w:p>
    <w:p w14:paraId="5C4D8046" w14:textId="6A00D0BD"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I.2.1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_Toc176783988 \h </w:instrText>
      </w:r>
      <w:r>
        <w:rPr>
          <w:noProof/>
        </w:rPr>
      </w:r>
      <w:r>
        <w:rPr>
          <w:noProof/>
        </w:rPr>
        <w:fldChar w:fldCharType="separate"/>
      </w:r>
      <w:r>
        <w:rPr>
          <w:noProof/>
        </w:rPr>
        <w:t>412</w:t>
      </w:r>
      <w:r>
        <w:rPr>
          <w:noProof/>
        </w:rPr>
        <w:fldChar w:fldCharType="end"/>
      </w:r>
    </w:p>
    <w:p w14:paraId="243EF518" w14:textId="3AFF680C"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I.2.2</w:t>
      </w:r>
      <w:r>
        <w:rPr>
          <w:rFonts w:asciiTheme="minorHAnsi" w:eastAsiaTheme="minorEastAsia" w:hAnsiTheme="minorHAnsi" w:cstheme="minorBidi"/>
          <w:noProof/>
          <w:kern w:val="2"/>
          <w:sz w:val="24"/>
          <w:szCs w:val="24"/>
          <w:lang w:eastAsia="en-GB"/>
          <w14:ligatures w14:val="standardContextual"/>
        </w:rPr>
        <w:tab/>
      </w:r>
      <w:r>
        <w:rPr>
          <w:noProof/>
        </w:rPr>
        <w:t>Reference angular step criteria</w:t>
      </w:r>
      <w:r>
        <w:rPr>
          <w:noProof/>
        </w:rPr>
        <w:tab/>
      </w:r>
      <w:r>
        <w:rPr>
          <w:noProof/>
        </w:rPr>
        <w:fldChar w:fldCharType="begin"/>
      </w:r>
      <w:r>
        <w:rPr>
          <w:noProof/>
        </w:rPr>
        <w:instrText xml:space="preserve"> PAGEREF _Toc176783989 \h </w:instrText>
      </w:r>
      <w:r>
        <w:rPr>
          <w:noProof/>
        </w:rPr>
      </w:r>
      <w:r>
        <w:rPr>
          <w:noProof/>
        </w:rPr>
        <w:fldChar w:fldCharType="separate"/>
      </w:r>
      <w:r>
        <w:rPr>
          <w:noProof/>
        </w:rPr>
        <w:t>412</w:t>
      </w:r>
      <w:r>
        <w:rPr>
          <w:noProof/>
        </w:rPr>
        <w:fldChar w:fldCharType="end"/>
      </w:r>
    </w:p>
    <w:p w14:paraId="1E4D5045" w14:textId="783B4236"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I.3</w:t>
      </w:r>
      <w:r>
        <w:rPr>
          <w:rFonts w:asciiTheme="minorHAnsi" w:eastAsiaTheme="minorEastAsia" w:hAnsiTheme="minorHAnsi" w:cstheme="minorBidi"/>
          <w:noProof/>
          <w:kern w:val="2"/>
          <w:sz w:val="24"/>
          <w:szCs w:val="24"/>
          <w:lang w:eastAsia="en-GB"/>
          <w14:ligatures w14:val="standardContextual"/>
        </w:rPr>
        <w:tab/>
      </w:r>
      <w:r>
        <w:rPr>
          <w:noProof/>
        </w:rPr>
        <w:t>Spherical equal area grid</w:t>
      </w:r>
      <w:r>
        <w:rPr>
          <w:noProof/>
        </w:rPr>
        <w:tab/>
      </w:r>
      <w:r>
        <w:rPr>
          <w:noProof/>
        </w:rPr>
        <w:fldChar w:fldCharType="begin"/>
      </w:r>
      <w:r>
        <w:rPr>
          <w:noProof/>
        </w:rPr>
        <w:instrText xml:space="preserve"> PAGEREF _Toc176783990 \h </w:instrText>
      </w:r>
      <w:r>
        <w:rPr>
          <w:noProof/>
        </w:rPr>
      </w:r>
      <w:r>
        <w:rPr>
          <w:noProof/>
        </w:rPr>
        <w:fldChar w:fldCharType="separate"/>
      </w:r>
      <w:r>
        <w:rPr>
          <w:noProof/>
        </w:rPr>
        <w:t>414</w:t>
      </w:r>
      <w:r>
        <w:rPr>
          <w:noProof/>
        </w:rPr>
        <w:fldChar w:fldCharType="end"/>
      </w:r>
    </w:p>
    <w:p w14:paraId="170D2389" w14:textId="6358F0B4"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I.4</w:t>
      </w:r>
      <w:r>
        <w:rPr>
          <w:rFonts w:asciiTheme="minorHAnsi" w:eastAsiaTheme="minorEastAsia" w:hAnsiTheme="minorHAnsi" w:cstheme="minorBidi"/>
          <w:noProof/>
          <w:kern w:val="2"/>
          <w:sz w:val="24"/>
          <w:szCs w:val="24"/>
          <w:lang w:eastAsia="en-GB"/>
          <w14:ligatures w14:val="standardContextual"/>
        </w:rPr>
        <w:tab/>
      </w:r>
      <w:r>
        <w:rPr>
          <w:noProof/>
        </w:rPr>
        <w:t>Spherical Fibonacci grid</w:t>
      </w:r>
      <w:r>
        <w:rPr>
          <w:noProof/>
        </w:rPr>
        <w:tab/>
      </w:r>
      <w:r>
        <w:rPr>
          <w:noProof/>
        </w:rPr>
        <w:fldChar w:fldCharType="begin"/>
      </w:r>
      <w:r>
        <w:rPr>
          <w:noProof/>
        </w:rPr>
        <w:instrText xml:space="preserve"> PAGEREF _Toc176783991 \h </w:instrText>
      </w:r>
      <w:r>
        <w:rPr>
          <w:noProof/>
        </w:rPr>
      </w:r>
      <w:r>
        <w:rPr>
          <w:noProof/>
        </w:rPr>
        <w:fldChar w:fldCharType="separate"/>
      </w:r>
      <w:r>
        <w:rPr>
          <w:noProof/>
        </w:rPr>
        <w:t>415</w:t>
      </w:r>
      <w:r>
        <w:rPr>
          <w:noProof/>
        </w:rPr>
        <w:fldChar w:fldCharType="end"/>
      </w:r>
    </w:p>
    <w:p w14:paraId="6E1908A5" w14:textId="3DB9B7B7"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I.5</w:t>
      </w:r>
      <w:r>
        <w:rPr>
          <w:rFonts w:asciiTheme="minorHAnsi" w:eastAsiaTheme="minorEastAsia" w:hAnsiTheme="minorHAnsi" w:cstheme="minorBidi"/>
          <w:noProof/>
          <w:kern w:val="2"/>
          <w:sz w:val="24"/>
          <w:szCs w:val="24"/>
          <w:lang w:eastAsia="en-GB"/>
          <w14:ligatures w14:val="standardContextual"/>
        </w:rPr>
        <w:tab/>
      </w:r>
      <w:r>
        <w:rPr>
          <w:noProof/>
        </w:rPr>
        <w:t>Orthogonal cut grid</w:t>
      </w:r>
      <w:r>
        <w:rPr>
          <w:noProof/>
        </w:rPr>
        <w:tab/>
      </w:r>
      <w:r>
        <w:rPr>
          <w:noProof/>
        </w:rPr>
        <w:fldChar w:fldCharType="begin"/>
      </w:r>
      <w:r>
        <w:rPr>
          <w:noProof/>
        </w:rPr>
        <w:instrText xml:space="preserve"> PAGEREF _Toc176783992 \h </w:instrText>
      </w:r>
      <w:r>
        <w:rPr>
          <w:noProof/>
        </w:rPr>
      </w:r>
      <w:r>
        <w:rPr>
          <w:noProof/>
        </w:rPr>
        <w:fldChar w:fldCharType="separate"/>
      </w:r>
      <w:r>
        <w:rPr>
          <w:noProof/>
        </w:rPr>
        <w:t>415</w:t>
      </w:r>
      <w:r>
        <w:rPr>
          <w:noProof/>
        </w:rPr>
        <w:fldChar w:fldCharType="end"/>
      </w:r>
    </w:p>
    <w:p w14:paraId="516DA5E4" w14:textId="1A4FFFB5"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I.5.1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_Toc176783993 \h </w:instrText>
      </w:r>
      <w:r>
        <w:rPr>
          <w:noProof/>
        </w:rPr>
      </w:r>
      <w:r>
        <w:rPr>
          <w:noProof/>
        </w:rPr>
        <w:fldChar w:fldCharType="separate"/>
      </w:r>
      <w:r>
        <w:rPr>
          <w:noProof/>
        </w:rPr>
        <w:t>415</w:t>
      </w:r>
      <w:r>
        <w:rPr>
          <w:noProof/>
        </w:rPr>
        <w:fldChar w:fldCharType="end"/>
      </w:r>
    </w:p>
    <w:p w14:paraId="7681F0B8" w14:textId="68B6006D"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sidRPr="0069013F">
        <w:rPr>
          <w:noProof/>
          <w:lang w:val="en-US"/>
        </w:rPr>
        <w:t>I.5</w:t>
      </w:r>
      <w:r>
        <w:rPr>
          <w:noProof/>
        </w:rPr>
        <w:t>.2</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Operating band unwanted emissions</w:t>
      </w:r>
      <w:r>
        <w:rPr>
          <w:noProof/>
        </w:rPr>
        <w:tab/>
      </w:r>
      <w:r>
        <w:rPr>
          <w:noProof/>
        </w:rPr>
        <w:fldChar w:fldCharType="begin"/>
      </w:r>
      <w:r>
        <w:rPr>
          <w:noProof/>
        </w:rPr>
        <w:instrText xml:space="preserve"> PAGEREF _Toc176783994 \h </w:instrText>
      </w:r>
      <w:r>
        <w:rPr>
          <w:noProof/>
        </w:rPr>
      </w:r>
      <w:r>
        <w:rPr>
          <w:noProof/>
        </w:rPr>
        <w:fldChar w:fldCharType="separate"/>
      </w:r>
      <w:r>
        <w:rPr>
          <w:noProof/>
        </w:rPr>
        <w:t>416</w:t>
      </w:r>
      <w:r>
        <w:rPr>
          <w:noProof/>
        </w:rPr>
        <w:fldChar w:fldCharType="end"/>
      </w:r>
    </w:p>
    <w:p w14:paraId="71FCBB53" w14:textId="2EEA1FDD"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sidRPr="0069013F">
        <w:rPr>
          <w:noProof/>
          <w:lang w:val="en-US"/>
        </w:rPr>
        <w:t>I.5.3</w:t>
      </w:r>
      <w:r>
        <w:rPr>
          <w:rFonts w:asciiTheme="minorHAnsi" w:eastAsiaTheme="minorEastAsia" w:hAnsiTheme="minorHAnsi" w:cstheme="minorBidi"/>
          <w:noProof/>
          <w:kern w:val="2"/>
          <w:sz w:val="24"/>
          <w:szCs w:val="24"/>
          <w:lang w:eastAsia="en-GB"/>
          <w14:ligatures w14:val="standardContextual"/>
        </w:rPr>
        <w:tab/>
      </w:r>
      <w:r w:rsidRPr="0069013F">
        <w:rPr>
          <w:noProof/>
          <w:lang w:val="en-US"/>
        </w:rPr>
        <w:t>Spurious unwanted emissions</w:t>
      </w:r>
      <w:r>
        <w:rPr>
          <w:noProof/>
        </w:rPr>
        <w:tab/>
      </w:r>
      <w:r>
        <w:rPr>
          <w:noProof/>
        </w:rPr>
        <w:fldChar w:fldCharType="begin"/>
      </w:r>
      <w:r>
        <w:rPr>
          <w:noProof/>
        </w:rPr>
        <w:instrText xml:space="preserve"> PAGEREF _Toc176783995 \h </w:instrText>
      </w:r>
      <w:r>
        <w:rPr>
          <w:noProof/>
        </w:rPr>
      </w:r>
      <w:r>
        <w:rPr>
          <w:noProof/>
        </w:rPr>
        <w:fldChar w:fldCharType="separate"/>
      </w:r>
      <w:r>
        <w:rPr>
          <w:noProof/>
        </w:rPr>
        <w:t>416</w:t>
      </w:r>
      <w:r>
        <w:rPr>
          <w:noProof/>
        </w:rPr>
        <w:fldChar w:fldCharType="end"/>
      </w:r>
    </w:p>
    <w:p w14:paraId="07AB625B" w14:textId="6A76E82D"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I.6</w:t>
      </w:r>
      <w:r>
        <w:rPr>
          <w:rFonts w:asciiTheme="minorHAnsi" w:eastAsiaTheme="minorEastAsia" w:hAnsiTheme="minorHAnsi" w:cstheme="minorBidi"/>
          <w:noProof/>
          <w:kern w:val="2"/>
          <w:sz w:val="24"/>
          <w:szCs w:val="24"/>
          <w:lang w:eastAsia="en-GB"/>
          <w14:ligatures w14:val="standardContextual"/>
        </w:rPr>
        <w:tab/>
      </w:r>
      <w:r>
        <w:rPr>
          <w:noProof/>
        </w:rPr>
        <w:t>Wave vector space grid</w:t>
      </w:r>
      <w:r>
        <w:rPr>
          <w:noProof/>
        </w:rPr>
        <w:tab/>
      </w:r>
      <w:r>
        <w:rPr>
          <w:noProof/>
        </w:rPr>
        <w:fldChar w:fldCharType="begin"/>
      </w:r>
      <w:r>
        <w:rPr>
          <w:noProof/>
        </w:rPr>
        <w:instrText xml:space="preserve"> PAGEREF _Toc176783996 \h </w:instrText>
      </w:r>
      <w:r>
        <w:rPr>
          <w:noProof/>
        </w:rPr>
      </w:r>
      <w:r>
        <w:rPr>
          <w:noProof/>
        </w:rPr>
        <w:fldChar w:fldCharType="separate"/>
      </w:r>
      <w:r>
        <w:rPr>
          <w:noProof/>
        </w:rPr>
        <w:t>417</w:t>
      </w:r>
      <w:r>
        <w:rPr>
          <w:noProof/>
        </w:rPr>
        <w:fldChar w:fldCharType="end"/>
      </w:r>
    </w:p>
    <w:p w14:paraId="54E8F2A2" w14:textId="033FC98B"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I.7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_Toc176783997 \h </w:instrText>
      </w:r>
      <w:r>
        <w:rPr>
          <w:noProof/>
        </w:rPr>
      </w:r>
      <w:r>
        <w:rPr>
          <w:noProof/>
        </w:rPr>
        <w:fldChar w:fldCharType="separate"/>
      </w:r>
      <w:r>
        <w:rPr>
          <w:noProof/>
        </w:rPr>
        <w:t>417</w:t>
      </w:r>
      <w:r>
        <w:rPr>
          <w:noProof/>
        </w:rPr>
        <w:fldChar w:fldCharType="end"/>
      </w:r>
    </w:p>
    <w:p w14:paraId="07B105D3" w14:textId="48860D9D"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I.8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_Toc176783998 \h </w:instrText>
      </w:r>
      <w:r>
        <w:rPr>
          <w:noProof/>
        </w:rPr>
      </w:r>
      <w:r>
        <w:rPr>
          <w:noProof/>
        </w:rPr>
        <w:fldChar w:fldCharType="separate"/>
      </w:r>
      <w:r>
        <w:rPr>
          <w:noProof/>
        </w:rPr>
        <w:t>417</w:t>
      </w:r>
      <w:r>
        <w:rPr>
          <w:noProof/>
        </w:rPr>
        <w:fldChar w:fldCharType="end"/>
      </w:r>
    </w:p>
    <w:p w14:paraId="2D392261" w14:textId="405A561E"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I.9</w:t>
      </w:r>
      <w:r>
        <w:rPr>
          <w:rFonts w:asciiTheme="minorHAnsi" w:eastAsiaTheme="minorEastAsia" w:hAnsiTheme="minorHAnsi" w:cstheme="minorBidi"/>
          <w:noProof/>
          <w:kern w:val="2"/>
          <w:sz w:val="24"/>
          <w:szCs w:val="24"/>
          <w:lang w:eastAsia="en-GB"/>
          <w14:ligatures w14:val="standardContextual"/>
        </w:rPr>
        <w:tab/>
      </w:r>
      <w:r>
        <w:rPr>
          <w:noProof/>
        </w:rPr>
        <w:t>Full sphere with sparse sampling</w:t>
      </w:r>
      <w:r>
        <w:rPr>
          <w:noProof/>
        </w:rPr>
        <w:tab/>
      </w:r>
      <w:r>
        <w:rPr>
          <w:noProof/>
        </w:rPr>
        <w:fldChar w:fldCharType="begin"/>
      </w:r>
      <w:r>
        <w:rPr>
          <w:noProof/>
        </w:rPr>
        <w:instrText xml:space="preserve"> PAGEREF _Toc176783999 \h </w:instrText>
      </w:r>
      <w:r>
        <w:rPr>
          <w:noProof/>
        </w:rPr>
      </w:r>
      <w:r>
        <w:rPr>
          <w:noProof/>
        </w:rPr>
        <w:fldChar w:fldCharType="separate"/>
      </w:r>
      <w:r>
        <w:rPr>
          <w:noProof/>
        </w:rPr>
        <w:t>417</w:t>
      </w:r>
      <w:r>
        <w:rPr>
          <w:noProof/>
        </w:rPr>
        <w:fldChar w:fldCharType="end"/>
      </w:r>
    </w:p>
    <w:p w14:paraId="03E8BBF5" w14:textId="52563D06"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I.10</w:t>
      </w:r>
      <w:r>
        <w:rPr>
          <w:rFonts w:asciiTheme="minorHAnsi" w:eastAsiaTheme="minorEastAsia" w:hAnsiTheme="minorHAnsi" w:cstheme="minorBidi"/>
          <w:noProof/>
          <w:kern w:val="2"/>
          <w:sz w:val="24"/>
          <w:szCs w:val="24"/>
          <w:lang w:eastAsia="en-GB"/>
          <w14:ligatures w14:val="standardContextual"/>
        </w:rPr>
        <w:tab/>
      </w:r>
      <w:r>
        <w:rPr>
          <w:noProof/>
        </w:rPr>
        <w:t>Beam-based directions</w:t>
      </w:r>
      <w:r>
        <w:rPr>
          <w:noProof/>
        </w:rPr>
        <w:tab/>
      </w:r>
      <w:r>
        <w:rPr>
          <w:noProof/>
        </w:rPr>
        <w:fldChar w:fldCharType="begin"/>
      </w:r>
      <w:r>
        <w:rPr>
          <w:noProof/>
        </w:rPr>
        <w:instrText xml:space="preserve"> PAGEREF _Toc176784000 \h </w:instrText>
      </w:r>
      <w:r>
        <w:rPr>
          <w:noProof/>
        </w:rPr>
      </w:r>
      <w:r>
        <w:rPr>
          <w:noProof/>
        </w:rPr>
        <w:fldChar w:fldCharType="separate"/>
      </w:r>
      <w:r>
        <w:rPr>
          <w:noProof/>
        </w:rPr>
        <w:t>418</w:t>
      </w:r>
      <w:r>
        <w:rPr>
          <w:noProof/>
        </w:rPr>
        <w:fldChar w:fldCharType="end"/>
      </w:r>
    </w:p>
    <w:p w14:paraId="127F5BE1" w14:textId="1A0C4D83"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I.11</w:t>
      </w:r>
      <w:r>
        <w:rPr>
          <w:rFonts w:asciiTheme="minorHAnsi" w:eastAsiaTheme="minorEastAsia" w:hAnsiTheme="minorHAnsi" w:cstheme="minorBidi"/>
          <w:noProof/>
          <w:kern w:val="2"/>
          <w:sz w:val="24"/>
          <w:szCs w:val="24"/>
          <w:lang w:eastAsia="en-GB"/>
          <w14:ligatures w14:val="standardContextual"/>
        </w:rPr>
        <w:tab/>
      </w:r>
      <w:r>
        <w:rPr>
          <w:noProof/>
        </w:rPr>
        <w:t>Peak method</w:t>
      </w:r>
      <w:r>
        <w:rPr>
          <w:noProof/>
        </w:rPr>
        <w:tab/>
      </w:r>
      <w:r>
        <w:rPr>
          <w:noProof/>
        </w:rPr>
        <w:fldChar w:fldCharType="begin"/>
      </w:r>
      <w:r>
        <w:rPr>
          <w:noProof/>
        </w:rPr>
        <w:instrText xml:space="preserve"> PAGEREF _Toc176784001 \h </w:instrText>
      </w:r>
      <w:r>
        <w:rPr>
          <w:noProof/>
        </w:rPr>
      </w:r>
      <w:r>
        <w:rPr>
          <w:noProof/>
        </w:rPr>
        <w:fldChar w:fldCharType="separate"/>
      </w:r>
      <w:r>
        <w:rPr>
          <w:noProof/>
        </w:rPr>
        <w:t>418</w:t>
      </w:r>
      <w:r>
        <w:rPr>
          <w:noProof/>
        </w:rPr>
        <w:fldChar w:fldCharType="end"/>
      </w:r>
    </w:p>
    <w:p w14:paraId="3AF49138" w14:textId="549205B4"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I.12</w:t>
      </w:r>
      <w:r>
        <w:rPr>
          <w:rFonts w:asciiTheme="minorHAnsi" w:eastAsiaTheme="minorEastAsia" w:hAnsiTheme="minorHAnsi" w:cstheme="minorBidi"/>
          <w:noProof/>
          <w:kern w:val="2"/>
          <w:sz w:val="24"/>
          <w:szCs w:val="24"/>
          <w:lang w:eastAsia="en-GB"/>
          <w14:ligatures w14:val="standardContextual"/>
        </w:rPr>
        <w:tab/>
      </w:r>
      <w:r>
        <w:rPr>
          <w:noProof/>
        </w:rPr>
        <w:t>Equal sector with peak average</w:t>
      </w:r>
      <w:r>
        <w:rPr>
          <w:noProof/>
        </w:rPr>
        <w:tab/>
      </w:r>
      <w:r>
        <w:rPr>
          <w:noProof/>
        </w:rPr>
        <w:fldChar w:fldCharType="begin"/>
      </w:r>
      <w:r>
        <w:rPr>
          <w:noProof/>
        </w:rPr>
        <w:instrText xml:space="preserve"> PAGEREF _Toc176784002 \h </w:instrText>
      </w:r>
      <w:r>
        <w:rPr>
          <w:noProof/>
        </w:rPr>
      </w:r>
      <w:r>
        <w:rPr>
          <w:noProof/>
        </w:rPr>
        <w:fldChar w:fldCharType="separate"/>
      </w:r>
      <w:r>
        <w:rPr>
          <w:noProof/>
        </w:rPr>
        <w:t>418</w:t>
      </w:r>
      <w:r>
        <w:rPr>
          <w:noProof/>
        </w:rPr>
        <w:fldChar w:fldCharType="end"/>
      </w:r>
    </w:p>
    <w:p w14:paraId="5373D9F3" w14:textId="7510BB81"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I.13</w:t>
      </w:r>
      <w:r>
        <w:rPr>
          <w:rFonts w:asciiTheme="minorHAnsi" w:eastAsiaTheme="minorEastAsia" w:hAnsiTheme="minorHAnsi" w:cstheme="minorBidi"/>
          <w:noProof/>
          <w:kern w:val="2"/>
          <w:sz w:val="24"/>
          <w:szCs w:val="24"/>
          <w:lang w:eastAsia="en-GB"/>
          <w14:ligatures w14:val="standardContextual"/>
        </w:rPr>
        <w:tab/>
      </w:r>
      <w:r>
        <w:rPr>
          <w:noProof/>
        </w:rPr>
        <w:t>Pre-scan</w:t>
      </w:r>
      <w:r>
        <w:rPr>
          <w:noProof/>
        </w:rPr>
        <w:tab/>
      </w:r>
      <w:r>
        <w:rPr>
          <w:noProof/>
        </w:rPr>
        <w:fldChar w:fldCharType="begin"/>
      </w:r>
      <w:r>
        <w:rPr>
          <w:noProof/>
        </w:rPr>
        <w:instrText xml:space="preserve"> PAGEREF _Toc176784003 \h </w:instrText>
      </w:r>
      <w:r>
        <w:rPr>
          <w:noProof/>
        </w:rPr>
      </w:r>
      <w:r>
        <w:rPr>
          <w:noProof/>
        </w:rPr>
        <w:fldChar w:fldCharType="separate"/>
      </w:r>
      <w:r>
        <w:rPr>
          <w:noProof/>
        </w:rPr>
        <w:t>419</w:t>
      </w:r>
      <w:r>
        <w:rPr>
          <w:noProof/>
        </w:rPr>
        <w:fldChar w:fldCharType="end"/>
      </w:r>
    </w:p>
    <w:p w14:paraId="1E7D197E" w14:textId="444BC1EC" w:rsidR="00B60528" w:rsidRDefault="00B60528">
      <w:pPr>
        <w:pStyle w:val="TOC8"/>
        <w:rPr>
          <w:rFonts w:asciiTheme="minorHAnsi" w:eastAsiaTheme="minorEastAsia" w:hAnsiTheme="minorHAnsi" w:cstheme="minorBidi"/>
          <w:b w:val="0"/>
          <w:noProof/>
          <w:kern w:val="2"/>
          <w:sz w:val="24"/>
          <w:szCs w:val="24"/>
          <w:lang w:eastAsia="en-GB"/>
          <w14:ligatures w14:val="standardContextual"/>
        </w:rPr>
      </w:pPr>
      <w:r w:rsidRPr="0069013F">
        <w:rPr>
          <w:noProof/>
          <w:lang w:val="fr-FR"/>
        </w:rPr>
        <w:t>Annex J (normative): Propagation conditions</w:t>
      </w:r>
      <w:r>
        <w:rPr>
          <w:noProof/>
        </w:rPr>
        <w:tab/>
      </w:r>
      <w:r>
        <w:rPr>
          <w:noProof/>
        </w:rPr>
        <w:fldChar w:fldCharType="begin"/>
      </w:r>
      <w:r>
        <w:rPr>
          <w:noProof/>
        </w:rPr>
        <w:instrText xml:space="preserve"> PAGEREF _Toc176784004 \h </w:instrText>
      </w:r>
      <w:r>
        <w:rPr>
          <w:noProof/>
        </w:rPr>
      </w:r>
      <w:r>
        <w:rPr>
          <w:noProof/>
        </w:rPr>
        <w:fldChar w:fldCharType="separate"/>
      </w:r>
      <w:r>
        <w:rPr>
          <w:noProof/>
        </w:rPr>
        <w:t>420</w:t>
      </w:r>
      <w:r>
        <w:rPr>
          <w:noProof/>
        </w:rPr>
        <w:fldChar w:fldCharType="end"/>
      </w:r>
    </w:p>
    <w:p w14:paraId="4047C4ED" w14:textId="5FB637C4"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sidRPr="0069013F">
        <w:rPr>
          <w:noProof/>
          <w:lang w:val="fr-FR"/>
        </w:rPr>
        <w:t>J.1</w:t>
      </w:r>
      <w:r>
        <w:rPr>
          <w:rFonts w:asciiTheme="minorHAnsi" w:eastAsiaTheme="minorEastAsia" w:hAnsiTheme="minorHAnsi" w:cstheme="minorBidi"/>
          <w:noProof/>
          <w:kern w:val="2"/>
          <w:sz w:val="24"/>
          <w:szCs w:val="24"/>
          <w:lang w:eastAsia="en-GB"/>
          <w14:ligatures w14:val="standardContextual"/>
        </w:rPr>
        <w:tab/>
      </w:r>
      <w:r w:rsidRPr="0069013F">
        <w:rPr>
          <w:noProof/>
          <w:lang w:val="fr-FR"/>
        </w:rPr>
        <w:t>Static propagation condition</w:t>
      </w:r>
      <w:r>
        <w:rPr>
          <w:noProof/>
        </w:rPr>
        <w:tab/>
      </w:r>
      <w:r>
        <w:rPr>
          <w:noProof/>
        </w:rPr>
        <w:fldChar w:fldCharType="begin"/>
      </w:r>
      <w:r>
        <w:rPr>
          <w:noProof/>
        </w:rPr>
        <w:instrText xml:space="preserve"> PAGEREF _Toc176784005 \h </w:instrText>
      </w:r>
      <w:r>
        <w:rPr>
          <w:noProof/>
        </w:rPr>
      </w:r>
      <w:r>
        <w:rPr>
          <w:noProof/>
        </w:rPr>
        <w:fldChar w:fldCharType="separate"/>
      </w:r>
      <w:r>
        <w:rPr>
          <w:noProof/>
        </w:rPr>
        <w:t>420</w:t>
      </w:r>
      <w:r>
        <w:rPr>
          <w:noProof/>
        </w:rPr>
        <w:fldChar w:fldCharType="end"/>
      </w:r>
    </w:p>
    <w:p w14:paraId="1C5A7CE2" w14:textId="30A851E3"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r>
      <w:r>
        <w:rPr>
          <w:noProof/>
        </w:rPr>
        <w:instrText xml:space="preserve"> PAGEREF _Toc176784006 \h </w:instrText>
      </w:r>
      <w:r>
        <w:rPr>
          <w:noProof/>
        </w:rPr>
      </w:r>
      <w:r>
        <w:rPr>
          <w:noProof/>
        </w:rPr>
        <w:fldChar w:fldCharType="separate"/>
      </w:r>
      <w:r>
        <w:rPr>
          <w:noProof/>
        </w:rPr>
        <w:t>420</w:t>
      </w:r>
      <w:r>
        <w:rPr>
          <w:noProof/>
        </w:rPr>
        <w:fldChar w:fldCharType="end"/>
      </w:r>
    </w:p>
    <w:p w14:paraId="5675BA33" w14:textId="290C2E43"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J.2.1</w:t>
      </w:r>
      <w:r>
        <w:rPr>
          <w:rFonts w:asciiTheme="minorHAnsi" w:eastAsiaTheme="minorEastAsia" w:hAnsiTheme="minorHAnsi" w:cstheme="minorBidi"/>
          <w:noProof/>
          <w:kern w:val="2"/>
          <w:sz w:val="24"/>
          <w:szCs w:val="24"/>
          <w:lang w:eastAsia="en-GB"/>
          <w14:ligatures w14:val="standardContextual"/>
        </w:rPr>
        <w:tab/>
      </w:r>
      <w:r>
        <w:rPr>
          <w:noProof/>
        </w:rPr>
        <w:t>Delay profiles</w:t>
      </w:r>
      <w:r>
        <w:rPr>
          <w:noProof/>
        </w:rPr>
        <w:tab/>
      </w:r>
      <w:r>
        <w:rPr>
          <w:noProof/>
        </w:rPr>
        <w:fldChar w:fldCharType="begin"/>
      </w:r>
      <w:r>
        <w:rPr>
          <w:noProof/>
        </w:rPr>
        <w:instrText xml:space="preserve"> PAGEREF _Toc176784007 \h </w:instrText>
      </w:r>
      <w:r>
        <w:rPr>
          <w:noProof/>
        </w:rPr>
      </w:r>
      <w:r>
        <w:rPr>
          <w:noProof/>
        </w:rPr>
        <w:fldChar w:fldCharType="separate"/>
      </w:r>
      <w:r>
        <w:rPr>
          <w:noProof/>
        </w:rPr>
        <w:t>420</w:t>
      </w:r>
      <w:r>
        <w:rPr>
          <w:noProof/>
        </w:rPr>
        <w:fldChar w:fldCharType="end"/>
      </w:r>
    </w:p>
    <w:p w14:paraId="7D751708" w14:textId="324363B6"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J.2.1.1</w:t>
      </w:r>
      <w:r>
        <w:rPr>
          <w:rFonts w:asciiTheme="minorHAnsi" w:eastAsiaTheme="minorEastAsia" w:hAnsiTheme="minorHAnsi" w:cstheme="minorBidi"/>
          <w:noProof/>
          <w:kern w:val="2"/>
          <w:sz w:val="24"/>
          <w:szCs w:val="24"/>
          <w:lang w:eastAsia="en-GB"/>
          <w14:ligatures w14:val="standardContextual"/>
        </w:rPr>
        <w:tab/>
      </w:r>
      <w:r>
        <w:rPr>
          <w:noProof/>
        </w:rPr>
        <w:t>Delay profiles for FR1</w:t>
      </w:r>
      <w:r>
        <w:rPr>
          <w:noProof/>
        </w:rPr>
        <w:tab/>
      </w:r>
      <w:r>
        <w:rPr>
          <w:noProof/>
        </w:rPr>
        <w:fldChar w:fldCharType="begin"/>
      </w:r>
      <w:r>
        <w:rPr>
          <w:noProof/>
        </w:rPr>
        <w:instrText xml:space="preserve"> PAGEREF _Toc176784008 \h </w:instrText>
      </w:r>
      <w:r>
        <w:rPr>
          <w:noProof/>
        </w:rPr>
      </w:r>
      <w:r>
        <w:rPr>
          <w:noProof/>
        </w:rPr>
        <w:fldChar w:fldCharType="separate"/>
      </w:r>
      <w:r>
        <w:rPr>
          <w:noProof/>
        </w:rPr>
        <w:t>421</w:t>
      </w:r>
      <w:r>
        <w:rPr>
          <w:noProof/>
        </w:rPr>
        <w:fldChar w:fldCharType="end"/>
      </w:r>
    </w:p>
    <w:p w14:paraId="10018C50" w14:textId="289294DC"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J.2.1.2</w:t>
      </w:r>
      <w:r>
        <w:rPr>
          <w:rFonts w:asciiTheme="minorHAnsi" w:eastAsiaTheme="minorEastAsia" w:hAnsiTheme="minorHAnsi" w:cstheme="minorBidi"/>
          <w:noProof/>
          <w:kern w:val="2"/>
          <w:sz w:val="24"/>
          <w:szCs w:val="24"/>
          <w:lang w:eastAsia="en-GB"/>
          <w14:ligatures w14:val="standardContextual"/>
        </w:rPr>
        <w:tab/>
      </w:r>
      <w:r>
        <w:rPr>
          <w:noProof/>
        </w:rPr>
        <w:t>Delay profiles for FR2</w:t>
      </w:r>
      <w:r>
        <w:rPr>
          <w:noProof/>
        </w:rPr>
        <w:tab/>
      </w:r>
      <w:r>
        <w:rPr>
          <w:noProof/>
        </w:rPr>
        <w:fldChar w:fldCharType="begin"/>
      </w:r>
      <w:r>
        <w:rPr>
          <w:noProof/>
        </w:rPr>
        <w:instrText xml:space="preserve"> PAGEREF _Toc176784009 \h </w:instrText>
      </w:r>
      <w:r>
        <w:rPr>
          <w:noProof/>
        </w:rPr>
      </w:r>
      <w:r>
        <w:rPr>
          <w:noProof/>
        </w:rPr>
        <w:fldChar w:fldCharType="separate"/>
      </w:r>
      <w:r>
        <w:rPr>
          <w:noProof/>
        </w:rPr>
        <w:t>422</w:t>
      </w:r>
      <w:r>
        <w:rPr>
          <w:noProof/>
        </w:rPr>
        <w:fldChar w:fldCharType="end"/>
      </w:r>
    </w:p>
    <w:p w14:paraId="26709D06" w14:textId="7012D1EE"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J.2.2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r>
      <w:r>
        <w:rPr>
          <w:noProof/>
        </w:rPr>
        <w:instrText xml:space="preserve"> PAGEREF _Toc176784010 \h </w:instrText>
      </w:r>
      <w:r>
        <w:rPr>
          <w:noProof/>
        </w:rPr>
      </w:r>
      <w:r>
        <w:rPr>
          <w:noProof/>
        </w:rPr>
        <w:fldChar w:fldCharType="separate"/>
      </w:r>
      <w:r>
        <w:rPr>
          <w:noProof/>
        </w:rPr>
        <w:t>424</w:t>
      </w:r>
      <w:r>
        <w:rPr>
          <w:noProof/>
        </w:rPr>
        <w:fldChar w:fldCharType="end"/>
      </w:r>
    </w:p>
    <w:p w14:paraId="4944BF5A" w14:textId="045D7DE3"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J.2.3</w:t>
      </w:r>
      <w:r>
        <w:rPr>
          <w:rFonts w:asciiTheme="minorHAnsi" w:eastAsiaTheme="minorEastAsia" w:hAnsiTheme="minorHAnsi" w:cstheme="minorBidi"/>
          <w:noProof/>
          <w:kern w:val="2"/>
          <w:sz w:val="24"/>
          <w:szCs w:val="24"/>
          <w:lang w:eastAsia="en-GB"/>
          <w14:ligatures w14:val="standardContextual"/>
        </w:rPr>
        <w:tab/>
      </w:r>
      <w:r>
        <w:rPr>
          <w:noProof/>
        </w:rPr>
        <w:t>MIMO channel correlation matrices</w:t>
      </w:r>
      <w:r>
        <w:rPr>
          <w:noProof/>
        </w:rPr>
        <w:tab/>
      </w:r>
      <w:r>
        <w:rPr>
          <w:noProof/>
        </w:rPr>
        <w:fldChar w:fldCharType="begin"/>
      </w:r>
      <w:r>
        <w:rPr>
          <w:noProof/>
        </w:rPr>
        <w:instrText xml:space="preserve"> PAGEREF _Toc176784011 \h </w:instrText>
      </w:r>
      <w:r>
        <w:rPr>
          <w:noProof/>
        </w:rPr>
      </w:r>
      <w:r>
        <w:rPr>
          <w:noProof/>
        </w:rPr>
        <w:fldChar w:fldCharType="separate"/>
      </w:r>
      <w:r>
        <w:rPr>
          <w:noProof/>
        </w:rPr>
        <w:t>424</w:t>
      </w:r>
      <w:r>
        <w:rPr>
          <w:noProof/>
        </w:rPr>
        <w:fldChar w:fldCharType="end"/>
      </w:r>
    </w:p>
    <w:p w14:paraId="6D6DC72B" w14:textId="37765013"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J.2.3.1</w:t>
      </w:r>
      <w:r>
        <w:rPr>
          <w:rFonts w:asciiTheme="minorHAnsi" w:eastAsiaTheme="minorEastAsia" w:hAnsiTheme="minorHAnsi" w:cstheme="minorBidi"/>
          <w:noProof/>
          <w:kern w:val="2"/>
          <w:sz w:val="24"/>
          <w:szCs w:val="24"/>
          <w:lang w:eastAsia="en-GB"/>
          <w14:ligatures w14:val="standardContextual"/>
        </w:rPr>
        <w:tab/>
      </w:r>
      <w:r>
        <w:rPr>
          <w:noProof/>
        </w:rPr>
        <w:t>MIMO correlation matrices using Uniform Linear Array</w:t>
      </w:r>
      <w:r>
        <w:rPr>
          <w:noProof/>
        </w:rPr>
        <w:tab/>
      </w:r>
      <w:r>
        <w:rPr>
          <w:noProof/>
        </w:rPr>
        <w:fldChar w:fldCharType="begin"/>
      </w:r>
      <w:r>
        <w:rPr>
          <w:noProof/>
        </w:rPr>
        <w:instrText xml:space="preserve"> PAGEREF _Toc176784012 \h </w:instrText>
      </w:r>
      <w:r>
        <w:rPr>
          <w:noProof/>
        </w:rPr>
      </w:r>
      <w:r>
        <w:rPr>
          <w:noProof/>
        </w:rPr>
        <w:fldChar w:fldCharType="separate"/>
      </w:r>
      <w:r>
        <w:rPr>
          <w:noProof/>
        </w:rPr>
        <w:t>424</w:t>
      </w:r>
      <w:r>
        <w:rPr>
          <w:noProof/>
        </w:rPr>
        <w:fldChar w:fldCharType="end"/>
      </w:r>
    </w:p>
    <w:p w14:paraId="277EB6E8" w14:textId="16B1E9D7"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J.2.3.1.1</w:t>
      </w:r>
      <w:r>
        <w:rPr>
          <w:rFonts w:asciiTheme="minorHAnsi" w:eastAsiaTheme="minorEastAsia" w:hAnsiTheme="minorHAnsi" w:cstheme="minorBidi"/>
          <w:noProof/>
          <w:kern w:val="2"/>
          <w:sz w:val="24"/>
          <w:szCs w:val="24"/>
          <w:lang w:eastAsia="en-GB"/>
          <w14:ligatures w14:val="standardContextual"/>
        </w:rPr>
        <w:tab/>
      </w:r>
      <w:r>
        <w:rPr>
          <w:noProof/>
          <w:lang w:eastAsia="ko-KR"/>
        </w:rPr>
        <w:t>Definition of MIMO correlation matrices</w:t>
      </w:r>
      <w:r>
        <w:rPr>
          <w:noProof/>
        </w:rPr>
        <w:tab/>
      </w:r>
      <w:r>
        <w:rPr>
          <w:noProof/>
        </w:rPr>
        <w:fldChar w:fldCharType="begin"/>
      </w:r>
      <w:r>
        <w:rPr>
          <w:noProof/>
        </w:rPr>
        <w:instrText xml:space="preserve"> PAGEREF _Toc176784013 \h </w:instrText>
      </w:r>
      <w:r>
        <w:rPr>
          <w:noProof/>
        </w:rPr>
      </w:r>
      <w:r>
        <w:rPr>
          <w:noProof/>
        </w:rPr>
        <w:fldChar w:fldCharType="separate"/>
      </w:r>
      <w:r>
        <w:rPr>
          <w:noProof/>
        </w:rPr>
        <w:t>425</w:t>
      </w:r>
      <w:r>
        <w:rPr>
          <w:noProof/>
        </w:rPr>
        <w:fldChar w:fldCharType="end"/>
      </w:r>
    </w:p>
    <w:p w14:paraId="433BA68B" w14:textId="656B04D0"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J.2.3.1.2</w:t>
      </w:r>
      <w:r>
        <w:rPr>
          <w:rFonts w:asciiTheme="minorHAnsi" w:eastAsiaTheme="minorEastAsia" w:hAnsiTheme="minorHAnsi" w:cstheme="minorBidi"/>
          <w:noProof/>
          <w:kern w:val="2"/>
          <w:sz w:val="24"/>
          <w:szCs w:val="24"/>
          <w:lang w:eastAsia="en-GB"/>
          <w14:ligatures w14:val="standardContextual"/>
        </w:rPr>
        <w:tab/>
      </w:r>
      <w:r>
        <w:rPr>
          <w:noProof/>
          <w:lang w:eastAsia="ko-KR"/>
        </w:rPr>
        <w:t>MIMO correlation matrices at high, medium and low level</w:t>
      </w:r>
      <w:r>
        <w:rPr>
          <w:noProof/>
        </w:rPr>
        <w:tab/>
      </w:r>
      <w:r>
        <w:rPr>
          <w:noProof/>
        </w:rPr>
        <w:fldChar w:fldCharType="begin"/>
      </w:r>
      <w:r>
        <w:rPr>
          <w:noProof/>
        </w:rPr>
        <w:instrText xml:space="preserve"> PAGEREF _Toc176784014 \h </w:instrText>
      </w:r>
      <w:r>
        <w:rPr>
          <w:noProof/>
        </w:rPr>
      </w:r>
      <w:r>
        <w:rPr>
          <w:noProof/>
        </w:rPr>
        <w:fldChar w:fldCharType="separate"/>
      </w:r>
      <w:r>
        <w:rPr>
          <w:noProof/>
        </w:rPr>
        <w:t>426</w:t>
      </w:r>
      <w:r>
        <w:rPr>
          <w:noProof/>
        </w:rPr>
        <w:fldChar w:fldCharType="end"/>
      </w:r>
    </w:p>
    <w:p w14:paraId="6270E82D" w14:textId="33EC2E63"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J.2.3.2</w:t>
      </w:r>
      <w:r>
        <w:rPr>
          <w:rFonts w:asciiTheme="minorHAnsi" w:eastAsiaTheme="minorEastAsia" w:hAnsiTheme="minorHAnsi" w:cstheme="minorBidi"/>
          <w:noProof/>
          <w:kern w:val="2"/>
          <w:sz w:val="24"/>
          <w:szCs w:val="24"/>
          <w:lang w:eastAsia="en-GB"/>
          <w14:ligatures w14:val="standardContextual"/>
        </w:rPr>
        <w:tab/>
      </w:r>
      <w:r>
        <w:rPr>
          <w:noProof/>
        </w:rPr>
        <w:t>Multi-antenna channel models using cross polarized antennas</w:t>
      </w:r>
      <w:r>
        <w:rPr>
          <w:noProof/>
        </w:rPr>
        <w:tab/>
      </w:r>
      <w:r>
        <w:rPr>
          <w:noProof/>
        </w:rPr>
        <w:fldChar w:fldCharType="begin"/>
      </w:r>
      <w:r>
        <w:rPr>
          <w:noProof/>
        </w:rPr>
        <w:instrText xml:space="preserve"> PAGEREF _Toc176784015 \h </w:instrText>
      </w:r>
      <w:r>
        <w:rPr>
          <w:noProof/>
        </w:rPr>
      </w:r>
      <w:r>
        <w:rPr>
          <w:noProof/>
        </w:rPr>
        <w:fldChar w:fldCharType="separate"/>
      </w:r>
      <w:r>
        <w:rPr>
          <w:noProof/>
        </w:rPr>
        <w:t>428</w:t>
      </w:r>
      <w:r>
        <w:rPr>
          <w:noProof/>
        </w:rPr>
        <w:fldChar w:fldCharType="end"/>
      </w:r>
    </w:p>
    <w:p w14:paraId="208803B4" w14:textId="765CCBC6"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J.2.3.2.1</w:t>
      </w:r>
      <w:r>
        <w:rPr>
          <w:rFonts w:asciiTheme="minorHAnsi" w:eastAsiaTheme="minorEastAsia" w:hAnsiTheme="minorHAnsi" w:cstheme="minorBidi"/>
          <w:noProof/>
          <w:kern w:val="2"/>
          <w:sz w:val="24"/>
          <w:szCs w:val="24"/>
          <w:lang w:eastAsia="en-GB"/>
          <w14:ligatures w14:val="standardContextual"/>
        </w:rPr>
        <w:tab/>
      </w:r>
      <w:r>
        <w:rPr>
          <w:noProof/>
          <w:lang w:eastAsia="ko-KR"/>
        </w:rPr>
        <w:t>Definition of MIMO correlation matrices using cross polarized antennas</w:t>
      </w:r>
      <w:r>
        <w:rPr>
          <w:noProof/>
        </w:rPr>
        <w:tab/>
      </w:r>
      <w:r>
        <w:rPr>
          <w:noProof/>
        </w:rPr>
        <w:fldChar w:fldCharType="begin"/>
      </w:r>
      <w:r>
        <w:rPr>
          <w:noProof/>
        </w:rPr>
        <w:instrText xml:space="preserve"> PAGEREF _Toc176784016 \h </w:instrText>
      </w:r>
      <w:r>
        <w:rPr>
          <w:noProof/>
        </w:rPr>
      </w:r>
      <w:r>
        <w:rPr>
          <w:noProof/>
        </w:rPr>
        <w:fldChar w:fldCharType="separate"/>
      </w:r>
      <w:r>
        <w:rPr>
          <w:noProof/>
        </w:rPr>
        <w:t>428</w:t>
      </w:r>
      <w:r>
        <w:rPr>
          <w:noProof/>
        </w:rPr>
        <w:fldChar w:fldCharType="end"/>
      </w:r>
    </w:p>
    <w:p w14:paraId="1D02E5D0" w14:textId="6886C209"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J.2.3.2.2</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correlation matrices at UE and gNB sides</w:t>
      </w:r>
      <w:r>
        <w:rPr>
          <w:noProof/>
        </w:rPr>
        <w:tab/>
      </w:r>
      <w:r>
        <w:rPr>
          <w:noProof/>
        </w:rPr>
        <w:fldChar w:fldCharType="begin"/>
      </w:r>
      <w:r>
        <w:rPr>
          <w:noProof/>
        </w:rPr>
        <w:instrText xml:space="preserve"> PAGEREF _Toc176784017 \h </w:instrText>
      </w:r>
      <w:r>
        <w:rPr>
          <w:noProof/>
        </w:rPr>
      </w:r>
      <w:r>
        <w:rPr>
          <w:noProof/>
        </w:rPr>
        <w:fldChar w:fldCharType="separate"/>
      </w:r>
      <w:r>
        <w:rPr>
          <w:noProof/>
        </w:rPr>
        <w:t>429</w:t>
      </w:r>
      <w:r>
        <w:rPr>
          <w:noProof/>
        </w:rPr>
        <w:fldChar w:fldCharType="end"/>
      </w:r>
    </w:p>
    <w:p w14:paraId="133712BD" w14:textId="14F51386"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J.2.3.2.2.1</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UE side</w:t>
      </w:r>
      <w:r>
        <w:rPr>
          <w:noProof/>
        </w:rPr>
        <w:tab/>
      </w:r>
      <w:r>
        <w:rPr>
          <w:noProof/>
        </w:rPr>
        <w:fldChar w:fldCharType="begin"/>
      </w:r>
      <w:r>
        <w:rPr>
          <w:noProof/>
        </w:rPr>
        <w:instrText xml:space="preserve"> PAGEREF _Toc176784018 \h </w:instrText>
      </w:r>
      <w:r>
        <w:rPr>
          <w:noProof/>
        </w:rPr>
      </w:r>
      <w:r>
        <w:rPr>
          <w:noProof/>
        </w:rPr>
        <w:fldChar w:fldCharType="separate"/>
      </w:r>
      <w:r>
        <w:rPr>
          <w:noProof/>
        </w:rPr>
        <w:t>429</w:t>
      </w:r>
      <w:r>
        <w:rPr>
          <w:noProof/>
        </w:rPr>
        <w:fldChar w:fldCharType="end"/>
      </w:r>
    </w:p>
    <w:p w14:paraId="42D69CA6" w14:textId="47276486" w:rsidR="00B60528" w:rsidRDefault="00B60528">
      <w:pPr>
        <w:pStyle w:val="TOC5"/>
        <w:rPr>
          <w:rFonts w:asciiTheme="minorHAnsi" w:eastAsiaTheme="minorEastAsia" w:hAnsiTheme="minorHAnsi" w:cstheme="minorBidi"/>
          <w:noProof/>
          <w:kern w:val="2"/>
          <w:sz w:val="24"/>
          <w:szCs w:val="24"/>
          <w:lang w:eastAsia="en-GB"/>
          <w14:ligatures w14:val="standardContextual"/>
        </w:rPr>
      </w:pPr>
      <w:r>
        <w:rPr>
          <w:noProof/>
        </w:rPr>
        <w:t>J.2.3.2.2.2</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gNB side</w:t>
      </w:r>
      <w:r>
        <w:rPr>
          <w:noProof/>
        </w:rPr>
        <w:tab/>
      </w:r>
      <w:r>
        <w:rPr>
          <w:noProof/>
        </w:rPr>
        <w:fldChar w:fldCharType="begin"/>
      </w:r>
      <w:r>
        <w:rPr>
          <w:noProof/>
        </w:rPr>
        <w:instrText xml:space="preserve"> PAGEREF _Toc176784019 \h </w:instrText>
      </w:r>
      <w:r>
        <w:rPr>
          <w:noProof/>
        </w:rPr>
      </w:r>
      <w:r>
        <w:rPr>
          <w:noProof/>
        </w:rPr>
        <w:fldChar w:fldCharType="separate"/>
      </w:r>
      <w:r>
        <w:rPr>
          <w:noProof/>
        </w:rPr>
        <w:t>429</w:t>
      </w:r>
      <w:r>
        <w:rPr>
          <w:noProof/>
        </w:rPr>
        <w:fldChar w:fldCharType="end"/>
      </w:r>
    </w:p>
    <w:p w14:paraId="3E446ACA" w14:textId="2C50396E" w:rsidR="00B60528" w:rsidRDefault="00B6052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J.2.3.2.3</w:t>
      </w:r>
      <w:r>
        <w:rPr>
          <w:rFonts w:asciiTheme="minorHAnsi" w:eastAsiaTheme="minorEastAsia" w:hAnsiTheme="minorHAnsi" w:cstheme="minorBidi"/>
          <w:noProof/>
          <w:kern w:val="2"/>
          <w:sz w:val="24"/>
          <w:szCs w:val="24"/>
          <w:lang w:eastAsia="en-GB"/>
          <w14:ligatures w14:val="standardContextual"/>
        </w:rPr>
        <w:tab/>
      </w:r>
      <w:r>
        <w:rPr>
          <w:noProof/>
          <w:lang w:eastAsia="ko-KR"/>
        </w:rPr>
        <w:t>MIMO correlation matrices using cross polarized antennas</w:t>
      </w:r>
      <w:r>
        <w:rPr>
          <w:noProof/>
        </w:rPr>
        <w:tab/>
      </w:r>
      <w:r>
        <w:rPr>
          <w:noProof/>
        </w:rPr>
        <w:fldChar w:fldCharType="begin"/>
      </w:r>
      <w:r>
        <w:rPr>
          <w:noProof/>
        </w:rPr>
        <w:instrText xml:space="preserve"> PAGEREF _Toc176784020 \h </w:instrText>
      </w:r>
      <w:r>
        <w:rPr>
          <w:noProof/>
        </w:rPr>
      </w:r>
      <w:r>
        <w:rPr>
          <w:noProof/>
        </w:rPr>
        <w:fldChar w:fldCharType="separate"/>
      </w:r>
      <w:r>
        <w:rPr>
          <w:noProof/>
        </w:rPr>
        <w:t>429</w:t>
      </w:r>
      <w:r>
        <w:rPr>
          <w:noProof/>
        </w:rPr>
        <w:fldChar w:fldCharType="end"/>
      </w:r>
    </w:p>
    <w:p w14:paraId="61C1A318" w14:textId="6BD4C168"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J.3</w:t>
      </w:r>
      <w:r>
        <w:rPr>
          <w:rFonts w:asciiTheme="minorHAnsi" w:eastAsiaTheme="minorEastAsia" w:hAnsiTheme="minorHAnsi" w:cstheme="minorBidi"/>
          <w:noProof/>
          <w:kern w:val="2"/>
          <w:sz w:val="24"/>
          <w:szCs w:val="24"/>
          <w:lang w:eastAsia="en-GB"/>
          <w14:ligatures w14:val="standardContextual"/>
        </w:rPr>
        <w:tab/>
      </w:r>
      <w:r>
        <w:rPr>
          <w:noProof/>
        </w:rPr>
        <w:t>High speed train condition</w:t>
      </w:r>
      <w:r>
        <w:rPr>
          <w:noProof/>
        </w:rPr>
        <w:tab/>
      </w:r>
      <w:r>
        <w:rPr>
          <w:noProof/>
        </w:rPr>
        <w:fldChar w:fldCharType="begin"/>
      </w:r>
      <w:r>
        <w:rPr>
          <w:noProof/>
        </w:rPr>
        <w:instrText xml:space="preserve"> PAGEREF _Toc176784021 \h </w:instrText>
      </w:r>
      <w:r>
        <w:rPr>
          <w:noProof/>
        </w:rPr>
      </w:r>
      <w:r>
        <w:rPr>
          <w:noProof/>
        </w:rPr>
        <w:fldChar w:fldCharType="separate"/>
      </w:r>
      <w:r>
        <w:rPr>
          <w:noProof/>
        </w:rPr>
        <w:t>430</w:t>
      </w:r>
      <w:r>
        <w:rPr>
          <w:noProof/>
        </w:rPr>
        <w:fldChar w:fldCharType="end"/>
      </w:r>
    </w:p>
    <w:p w14:paraId="5C9AB625" w14:textId="2D36C672"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J</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Moving propagation conditions</w:t>
      </w:r>
      <w:r>
        <w:rPr>
          <w:noProof/>
        </w:rPr>
        <w:tab/>
      </w:r>
      <w:r>
        <w:rPr>
          <w:noProof/>
        </w:rPr>
        <w:fldChar w:fldCharType="begin"/>
      </w:r>
      <w:r>
        <w:rPr>
          <w:noProof/>
        </w:rPr>
        <w:instrText xml:space="preserve"> PAGEREF _Toc176784022 \h </w:instrText>
      </w:r>
      <w:r>
        <w:rPr>
          <w:noProof/>
        </w:rPr>
      </w:r>
      <w:r>
        <w:rPr>
          <w:noProof/>
        </w:rPr>
        <w:fldChar w:fldCharType="separate"/>
      </w:r>
      <w:r>
        <w:rPr>
          <w:noProof/>
        </w:rPr>
        <w:t>434</w:t>
      </w:r>
      <w:r>
        <w:rPr>
          <w:noProof/>
        </w:rPr>
        <w:fldChar w:fldCharType="end"/>
      </w:r>
    </w:p>
    <w:p w14:paraId="364A8EE5" w14:textId="1E840A18" w:rsidR="00B60528" w:rsidRDefault="00B605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(informative): Measuring noise close to noise-floor</w:t>
      </w:r>
      <w:r>
        <w:rPr>
          <w:noProof/>
        </w:rPr>
        <w:tab/>
      </w:r>
      <w:r>
        <w:rPr>
          <w:noProof/>
        </w:rPr>
        <w:fldChar w:fldCharType="begin"/>
      </w:r>
      <w:r>
        <w:rPr>
          <w:noProof/>
        </w:rPr>
        <w:instrText xml:space="preserve"> PAGEREF _Toc176784023 \h </w:instrText>
      </w:r>
      <w:r>
        <w:rPr>
          <w:noProof/>
        </w:rPr>
      </w:r>
      <w:r>
        <w:rPr>
          <w:noProof/>
        </w:rPr>
        <w:fldChar w:fldCharType="separate"/>
      </w:r>
      <w:r>
        <w:rPr>
          <w:noProof/>
        </w:rPr>
        <w:t>436</w:t>
      </w:r>
      <w:r>
        <w:rPr>
          <w:noProof/>
        </w:rPr>
        <w:fldChar w:fldCharType="end"/>
      </w:r>
    </w:p>
    <w:p w14:paraId="6558BEC8" w14:textId="010ED808" w:rsidR="00B60528" w:rsidRDefault="00B605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 In-channel TX tests</w:t>
      </w:r>
      <w:r>
        <w:rPr>
          <w:noProof/>
        </w:rPr>
        <w:tab/>
      </w:r>
      <w:r>
        <w:rPr>
          <w:noProof/>
        </w:rPr>
        <w:fldChar w:fldCharType="begin"/>
      </w:r>
      <w:r>
        <w:rPr>
          <w:noProof/>
        </w:rPr>
        <w:instrText xml:space="preserve"> PAGEREF _Toc176784024 \h </w:instrText>
      </w:r>
      <w:r>
        <w:rPr>
          <w:noProof/>
        </w:rPr>
      </w:r>
      <w:r>
        <w:rPr>
          <w:noProof/>
        </w:rPr>
        <w:fldChar w:fldCharType="separate"/>
      </w:r>
      <w:r>
        <w:rPr>
          <w:noProof/>
        </w:rPr>
        <w:t>437</w:t>
      </w:r>
      <w:r>
        <w:rPr>
          <w:noProof/>
        </w:rPr>
        <w:fldChar w:fldCharType="end"/>
      </w:r>
    </w:p>
    <w:p w14:paraId="189BE576" w14:textId="4FEFF3BA"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_Toc176784025 \h </w:instrText>
      </w:r>
      <w:r>
        <w:rPr>
          <w:noProof/>
        </w:rPr>
      </w:r>
      <w:r>
        <w:rPr>
          <w:noProof/>
        </w:rPr>
        <w:fldChar w:fldCharType="separate"/>
      </w:r>
      <w:r>
        <w:rPr>
          <w:noProof/>
        </w:rPr>
        <w:t>437</w:t>
      </w:r>
      <w:r>
        <w:rPr>
          <w:noProof/>
        </w:rPr>
        <w:fldChar w:fldCharType="end"/>
      </w:r>
    </w:p>
    <w:p w14:paraId="2FBE9B70" w14:textId="1FDB43C1"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Basic principles</w:t>
      </w:r>
      <w:r>
        <w:rPr>
          <w:noProof/>
        </w:rPr>
        <w:tab/>
      </w:r>
      <w:r>
        <w:rPr>
          <w:noProof/>
        </w:rPr>
        <w:fldChar w:fldCharType="begin"/>
      </w:r>
      <w:r>
        <w:rPr>
          <w:noProof/>
        </w:rPr>
        <w:instrText xml:space="preserve"> PAGEREF _Toc176784026 \h </w:instrText>
      </w:r>
      <w:r>
        <w:rPr>
          <w:noProof/>
        </w:rPr>
      </w:r>
      <w:r>
        <w:rPr>
          <w:noProof/>
        </w:rPr>
        <w:fldChar w:fldCharType="separate"/>
      </w:r>
      <w:r>
        <w:rPr>
          <w:noProof/>
        </w:rPr>
        <w:t>437</w:t>
      </w:r>
      <w:r>
        <w:rPr>
          <w:noProof/>
        </w:rPr>
        <w:fldChar w:fldCharType="end"/>
      </w:r>
    </w:p>
    <w:p w14:paraId="3E5DDAAC" w14:textId="604BAC92"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r>
      <w:r>
        <w:rPr>
          <w:noProof/>
        </w:rPr>
        <w:instrText xml:space="preserve"> PAGEREF _Toc176784027 \h </w:instrText>
      </w:r>
      <w:r>
        <w:rPr>
          <w:noProof/>
        </w:rPr>
      </w:r>
      <w:r>
        <w:rPr>
          <w:noProof/>
        </w:rPr>
        <w:fldChar w:fldCharType="separate"/>
      </w:r>
      <w:r>
        <w:rPr>
          <w:noProof/>
        </w:rPr>
        <w:t>437</w:t>
      </w:r>
      <w:r>
        <w:rPr>
          <w:noProof/>
        </w:rPr>
        <w:fldChar w:fldCharType="end"/>
      </w:r>
    </w:p>
    <w:p w14:paraId="319AE129" w14:textId="445D9435"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Ideal signal</w:t>
      </w:r>
      <w:r>
        <w:rPr>
          <w:noProof/>
        </w:rPr>
        <w:tab/>
      </w:r>
      <w:r>
        <w:rPr>
          <w:noProof/>
        </w:rPr>
        <w:fldChar w:fldCharType="begin"/>
      </w:r>
      <w:r>
        <w:rPr>
          <w:noProof/>
        </w:rPr>
        <w:instrText xml:space="preserve"> PAGEREF _Toc176784028 \h </w:instrText>
      </w:r>
      <w:r>
        <w:rPr>
          <w:noProof/>
        </w:rPr>
      </w:r>
      <w:r>
        <w:rPr>
          <w:noProof/>
        </w:rPr>
        <w:fldChar w:fldCharType="separate"/>
      </w:r>
      <w:r>
        <w:rPr>
          <w:noProof/>
        </w:rPr>
        <w:t>437</w:t>
      </w:r>
      <w:r>
        <w:rPr>
          <w:noProof/>
        </w:rPr>
        <w:fldChar w:fldCharType="end"/>
      </w:r>
    </w:p>
    <w:p w14:paraId="1DBCB238" w14:textId="51A7EDD8"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r>
      <w:r>
        <w:rPr>
          <w:noProof/>
        </w:rPr>
        <w:instrText xml:space="preserve"> PAGEREF _Toc176784029 \h </w:instrText>
      </w:r>
      <w:r>
        <w:rPr>
          <w:noProof/>
        </w:rPr>
      </w:r>
      <w:r>
        <w:rPr>
          <w:noProof/>
        </w:rPr>
        <w:fldChar w:fldCharType="separate"/>
      </w:r>
      <w:r>
        <w:rPr>
          <w:noProof/>
        </w:rPr>
        <w:t>438</w:t>
      </w:r>
      <w:r>
        <w:rPr>
          <w:noProof/>
        </w:rPr>
        <w:fldChar w:fldCharType="end"/>
      </w:r>
    </w:p>
    <w:p w14:paraId="6B0DDD64" w14:textId="33A7257A"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L.2.4</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r>
      <w:r>
        <w:rPr>
          <w:noProof/>
        </w:rPr>
        <w:instrText xml:space="preserve"> PAGEREF _Toc176784030 \h </w:instrText>
      </w:r>
      <w:r>
        <w:rPr>
          <w:noProof/>
        </w:rPr>
      </w:r>
      <w:r>
        <w:rPr>
          <w:noProof/>
        </w:rPr>
        <w:fldChar w:fldCharType="separate"/>
      </w:r>
      <w:r>
        <w:rPr>
          <w:noProof/>
        </w:rPr>
        <w:t>438</w:t>
      </w:r>
      <w:r>
        <w:rPr>
          <w:noProof/>
        </w:rPr>
        <w:fldChar w:fldCharType="end"/>
      </w:r>
    </w:p>
    <w:p w14:paraId="0DF3375F" w14:textId="154B30E7"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Pre-FFT minimization process</w:t>
      </w:r>
      <w:r>
        <w:rPr>
          <w:noProof/>
        </w:rPr>
        <w:tab/>
      </w:r>
      <w:r>
        <w:rPr>
          <w:noProof/>
        </w:rPr>
        <w:fldChar w:fldCharType="begin"/>
      </w:r>
      <w:r>
        <w:rPr>
          <w:noProof/>
        </w:rPr>
        <w:instrText xml:space="preserve"> PAGEREF _Toc176784031 \h </w:instrText>
      </w:r>
      <w:r>
        <w:rPr>
          <w:noProof/>
        </w:rPr>
      </w:r>
      <w:r>
        <w:rPr>
          <w:noProof/>
        </w:rPr>
        <w:fldChar w:fldCharType="separate"/>
      </w:r>
      <w:r>
        <w:rPr>
          <w:noProof/>
        </w:rPr>
        <w:t>440</w:t>
      </w:r>
      <w:r>
        <w:rPr>
          <w:noProof/>
        </w:rPr>
        <w:fldChar w:fldCharType="end"/>
      </w:r>
    </w:p>
    <w:p w14:paraId="469FFCAC" w14:textId="6270545B"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r>
      <w:r>
        <w:rPr>
          <w:noProof/>
        </w:rPr>
        <w:instrText xml:space="preserve"> PAGEREF _Toc176784032 \h </w:instrText>
      </w:r>
      <w:r>
        <w:rPr>
          <w:noProof/>
        </w:rPr>
      </w:r>
      <w:r>
        <w:rPr>
          <w:noProof/>
        </w:rPr>
        <w:fldChar w:fldCharType="separate"/>
      </w:r>
      <w:r>
        <w:rPr>
          <w:noProof/>
        </w:rPr>
        <w:t>440</w:t>
      </w:r>
      <w:r>
        <w:rPr>
          <w:noProof/>
        </w:rPr>
        <w:fldChar w:fldCharType="end"/>
      </w:r>
    </w:p>
    <w:p w14:paraId="02AD1F11" w14:textId="4666276F"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Resource element TX power</w:t>
      </w:r>
      <w:r>
        <w:rPr>
          <w:noProof/>
        </w:rPr>
        <w:tab/>
      </w:r>
      <w:r>
        <w:rPr>
          <w:noProof/>
        </w:rPr>
        <w:fldChar w:fldCharType="begin"/>
      </w:r>
      <w:r>
        <w:rPr>
          <w:noProof/>
        </w:rPr>
        <w:instrText xml:space="preserve"> PAGEREF _Toc176784033 \h </w:instrText>
      </w:r>
      <w:r>
        <w:rPr>
          <w:noProof/>
        </w:rPr>
      </w:r>
      <w:r>
        <w:rPr>
          <w:noProof/>
        </w:rPr>
        <w:fldChar w:fldCharType="separate"/>
      </w:r>
      <w:r>
        <w:rPr>
          <w:noProof/>
        </w:rPr>
        <w:t>441</w:t>
      </w:r>
      <w:r>
        <w:rPr>
          <w:noProof/>
        </w:rPr>
        <w:fldChar w:fldCharType="end"/>
      </w:r>
    </w:p>
    <w:p w14:paraId="468D74B7" w14:textId="33085DF0"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L.6</w:t>
      </w:r>
      <w:r>
        <w:rPr>
          <w:rFonts w:asciiTheme="minorHAnsi" w:eastAsiaTheme="minorEastAsia" w:hAnsiTheme="minorHAnsi" w:cstheme="minorBidi"/>
          <w:noProof/>
          <w:kern w:val="2"/>
          <w:sz w:val="24"/>
          <w:szCs w:val="24"/>
          <w:lang w:eastAsia="en-GB"/>
          <w14:ligatures w14:val="standardContextual"/>
        </w:rPr>
        <w:tab/>
      </w:r>
      <w:r>
        <w:rPr>
          <w:noProof/>
        </w:rPr>
        <w:t>Post-FFT equalisation</w:t>
      </w:r>
      <w:r>
        <w:rPr>
          <w:noProof/>
        </w:rPr>
        <w:tab/>
      </w:r>
      <w:r>
        <w:rPr>
          <w:noProof/>
        </w:rPr>
        <w:fldChar w:fldCharType="begin"/>
      </w:r>
      <w:r>
        <w:rPr>
          <w:noProof/>
        </w:rPr>
        <w:instrText xml:space="preserve"> PAGEREF _Toc176784034 \h </w:instrText>
      </w:r>
      <w:r>
        <w:rPr>
          <w:noProof/>
        </w:rPr>
      </w:r>
      <w:r>
        <w:rPr>
          <w:noProof/>
        </w:rPr>
        <w:fldChar w:fldCharType="separate"/>
      </w:r>
      <w:r>
        <w:rPr>
          <w:noProof/>
        </w:rPr>
        <w:t>442</w:t>
      </w:r>
      <w:r>
        <w:rPr>
          <w:noProof/>
        </w:rPr>
        <w:fldChar w:fldCharType="end"/>
      </w:r>
    </w:p>
    <w:p w14:paraId="3BC36A66" w14:textId="3D27C5B4"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L.7</w:t>
      </w:r>
      <w:r>
        <w:rPr>
          <w:rFonts w:asciiTheme="minorHAnsi" w:eastAsiaTheme="minorEastAsia" w:hAnsiTheme="minorHAnsi" w:cstheme="minorBidi"/>
          <w:noProof/>
          <w:kern w:val="2"/>
          <w:sz w:val="24"/>
          <w:szCs w:val="24"/>
          <w:lang w:eastAsia="en-GB"/>
          <w14:ligatures w14:val="standardContextual"/>
        </w:rPr>
        <w:tab/>
      </w:r>
      <w:r>
        <w:rPr>
          <w:noProof/>
        </w:rPr>
        <w:t>EVM</w:t>
      </w:r>
      <w:r>
        <w:rPr>
          <w:noProof/>
        </w:rPr>
        <w:tab/>
      </w:r>
      <w:r>
        <w:rPr>
          <w:noProof/>
        </w:rPr>
        <w:fldChar w:fldCharType="begin"/>
      </w:r>
      <w:r>
        <w:rPr>
          <w:noProof/>
        </w:rPr>
        <w:instrText xml:space="preserve"> PAGEREF _Toc176784035 \h </w:instrText>
      </w:r>
      <w:r>
        <w:rPr>
          <w:noProof/>
        </w:rPr>
      </w:r>
      <w:r>
        <w:rPr>
          <w:noProof/>
        </w:rPr>
        <w:fldChar w:fldCharType="separate"/>
      </w:r>
      <w:r>
        <w:rPr>
          <w:noProof/>
        </w:rPr>
        <w:t>444</w:t>
      </w:r>
      <w:r>
        <w:rPr>
          <w:noProof/>
        </w:rPr>
        <w:fldChar w:fldCharType="end"/>
      </w:r>
    </w:p>
    <w:p w14:paraId="52D59455" w14:textId="07C3A0DE"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sidRPr="0069013F">
        <w:rPr>
          <w:rFonts w:eastAsia="Osaka"/>
          <w:noProof/>
        </w:rPr>
        <w:t>L.7.0</w:t>
      </w:r>
      <w:r>
        <w:rPr>
          <w:rFonts w:asciiTheme="minorHAnsi" w:eastAsiaTheme="minorEastAsia" w:hAnsiTheme="minorHAnsi" w:cstheme="minorBidi"/>
          <w:noProof/>
          <w:kern w:val="2"/>
          <w:sz w:val="24"/>
          <w:szCs w:val="24"/>
          <w:lang w:eastAsia="en-GB"/>
          <w14:ligatures w14:val="standardContextual"/>
        </w:rPr>
        <w:tab/>
      </w:r>
      <w:r w:rsidRPr="0069013F">
        <w:rPr>
          <w:rFonts w:eastAsia="Osaka"/>
          <w:noProof/>
        </w:rPr>
        <w:t>General</w:t>
      </w:r>
      <w:r>
        <w:rPr>
          <w:noProof/>
        </w:rPr>
        <w:tab/>
      </w:r>
      <w:r>
        <w:rPr>
          <w:noProof/>
        </w:rPr>
        <w:fldChar w:fldCharType="begin"/>
      </w:r>
      <w:r>
        <w:rPr>
          <w:noProof/>
        </w:rPr>
        <w:instrText xml:space="preserve"> PAGEREF _Toc176784036 \h </w:instrText>
      </w:r>
      <w:r>
        <w:rPr>
          <w:noProof/>
        </w:rPr>
      </w:r>
      <w:r>
        <w:rPr>
          <w:noProof/>
        </w:rPr>
        <w:fldChar w:fldCharType="separate"/>
      </w:r>
      <w:r>
        <w:rPr>
          <w:noProof/>
        </w:rPr>
        <w:t>444</w:t>
      </w:r>
      <w:r>
        <w:rPr>
          <w:noProof/>
        </w:rPr>
        <w:fldChar w:fldCharType="end"/>
      </w:r>
    </w:p>
    <w:p w14:paraId="66A87371" w14:textId="7BE6AE74"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lang w:eastAsia="en-CA"/>
        </w:rPr>
        <w:t>L.7.1</w:t>
      </w:r>
      <w:r>
        <w:rPr>
          <w:rFonts w:asciiTheme="minorHAnsi" w:eastAsiaTheme="minorEastAsia" w:hAnsiTheme="minorHAnsi" w:cstheme="minorBidi"/>
          <w:noProof/>
          <w:kern w:val="2"/>
          <w:sz w:val="24"/>
          <w:szCs w:val="24"/>
          <w:lang w:eastAsia="en-GB"/>
          <w14:ligatures w14:val="standardContextual"/>
        </w:rPr>
        <w:tab/>
      </w:r>
      <w:r>
        <w:rPr>
          <w:noProof/>
          <w:lang w:eastAsia="en-CA"/>
        </w:rPr>
        <w:t>Averaged EVM (FDD)</w:t>
      </w:r>
      <w:r>
        <w:rPr>
          <w:noProof/>
        </w:rPr>
        <w:tab/>
      </w:r>
      <w:r>
        <w:rPr>
          <w:noProof/>
        </w:rPr>
        <w:fldChar w:fldCharType="begin"/>
      </w:r>
      <w:r>
        <w:rPr>
          <w:noProof/>
        </w:rPr>
        <w:instrText xml:space="preserve"> PAGEREF _Toc176784037 \h </w:instrText>
      </w:r>
      <w:r>
        <w:rPr>
          <w:noProof/>
        </w:rPr>
      </w:r>
      <w:r>
        <w:rPr>
          <w:noProof/>
        </w:rPr>
        <w:fldChar w:fldCharType="separate"/>
      </w:r>
      <w:r>
        <w:rPr>
          <w:noProof/>
        </w:rPr>
        <w:t>444</w:t>
      </w:r>
      <w:r>
        <w:rPr>
          <w:noProof/>
        </w:rPr>
        <w:fldChar w:fldCharType="end"/>
      </w:r>
    </w:p>
    <w:p w14:paraId="6761ABD6" w14:textId="6B3F4DE2"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L.7.2</w:t>
      </w:r>
      <w:r>
        <w:rPr>
          <w:rFonts w:asciiTheme="minorHAnsi" w:eastAsiaTheme="minorEastAsia" w:hAnsiTheme="minorHAnsi" w:cstheme="minorBidi"/>
          <w:noProof/>
          <w:kern w:val="2"/>
          <w:sz w:val="24"/>
          <w:szCs w:val="24"/>
          <w:lang w:eastAsia="en-GB"/>
          <w14:ligatures w14:val="standardContextual"/>
        </w:rPr>
        <w:tab/>
      </w:r>
      <w:r>
        <w:rPr>
          <w:noProof/>
        </w:rPr>
        <w:t>Averaged EVM (TDD) for FR1 and FR2-1</w:t>
      </w:r>
      <w:r>
        <w:rPr>
          <w:noProof/>
        </w:rPr>
        <w:tab/>
      </w:r>
      <w:r>
        <w:rPr>
          <w:noProof/>
        </w:rPr>
        <w:fldChar w:fldCharType="begin"/>
      </w:r>
      <w:r>
        <w:rPr>
          <w:noProof/>
        </w:rPr>
        <w:instrText xml:space="preserve"> PAGEREF _Toc176784038 \h </w:instrText>
      </w:r>
      <w:r>
        <w:rPr>
          <w:noProof/>
        </w:rPr>
      </w:r>
      <w:r>
        <w:rPr>
          <w:noProof/>
        </w:rPr>
        <w:fldChar w:fldCharType="separate"/>
      </w:r>
      <w:r>
        <w:rPr>
          <w:noProof/>
        </w:rPr>
        <w:t>445</w:t>
      </w:r>
      <w:r>
        <w:rPr>
          <w:noProof/>
        </w:rPr>
        <w:fldChar w:fldCharType="end"/>
      </w:r>
    </w:p>
    <w:p w14:paraId="290A1F43" w14:textId="0BCDC6E9"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L.7.3</w:t>
      </w:r>
      <w:r>
        <w:rPr>
          <w:rFonts w:asciiTheme="minorHAnsi" w:eastAsiaTheme="minorEastAsia" w:hAnsiTheme="minorHAnsi" w:cstheme="minorBidi"/>
          <w:noProof/>
          <w:kern w:val="2"/>
          <w:sz w:val="24"/>
          <w:szCs w:val="24"/>
          <w:lang w:eastAsia="en-GB"/>
          <w14:ligatures w14:val="standardContextual"/>
        </w:rPr>
        <w:tab/>
      </w:r>
      <w:r>
        <w:rPr>
          <w:noProof/>
        </w:rPr>
        <w:t>Averaged EVM (TDD) for FR2-2</w:t>
      </w:r>
      <w:r>
        <w:rPr>
          <w:noProof/>
        </w:rPr>
        <w:tab/>
      </w:r>
      <w:r>
        <w:rPr>
          <w:noProof/>
        </w:rPr>
        <w:fldChar w:fldCharType="begin"/>
      </w:r>
      <w:r>
        <w:rPr>
          <w:noProof/>
        </w:rPr>
        <w:instrText xml:space="preserve"> PAGEREF _Toc176784039 \h </w:instrText>
      </w:r>
      <w:r>
        <w:rPr>
          <w:noProof/>
        </w:rPr>
      </w:r>
      <w:r>
        <w:rPr>
          <w:noProof/>
        </w:rPr>
        <w:fldChar w:fldCharType="separate"/>
      </w:r>
      <w:r>
        <w:rPr>
          <w:noProof/>
        </w:rPr>
        <w:t>445</w:t>
      </w:r>
      <w:r>
        <w:rPr>
          <w:noProof/>
        </w:rPr>
        <w:fldChar w:fldCharType="end"/>
      </w:r>
    </w:p>
    <w:p w14:paraId="045E241C" w14:textId="0BDEA64F" w:rsidR="00B60528" w:rsidRDefault="00B605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(normative): General rules for statistical testing</w:t>
      </w:r>
      <w:r>
        <w:rPr>
          <w:noProof/>
        </w:rPr>
        <w:tab/>
      </w:r>
      <w:r>
        <w:rPr>
          <w:noProof/>
        </w:rPr>
        <w:fldChar w:fldCharType="begin"/>
      </w:r>
      <w:r>
        <w:rPr>
          <w:noProof/>
        </w:rPr>
        <w:instrText xml:space="preserve"> PAGEREF _Toc176784040 \h </w:instrText>
      </w:r>
      <w:r>
        <w:rPr>
          <w:noProof/>
        </w:rPr>
      </w:r>
      <w:r>
        <w:rPr>
          <w:noProof/>
        </w:rPr>
        <w:fldChar w:fldCharType="separate"/>
      </w:r>
      <w:r>
        <w:rPr>
          <w:noProof/>
        </w:rPr>
        <w:t>446</w:t>
      </w:r>
      <w:r>
        <w:rPr>
          <w:noProof/>
        </w:rPr>
        <w:fldChar w:fldCharType="end"/>
      </w:r>
    </w:p>
    <w:p w14:paraId="2A9C06B0" w14:textId="2556401F" w:rsidR="00B60528" w:rsidRDefault="00B60528">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Testing methodology of PUSCH performance requirements with 0.001% BLER</w:t>
      </w:r>
      <w:r>
        <w:rPr>
          <w:noProof/>
        </w:rPr>
        <w:tab/>
      </w:r>
      <w:r>
        <w:rPr>
          <w:noProof/>
        </w:rPr>
        <w:fldChar w:fldCharType="begin"/>
      </w:r>
      <w:r>
        <w:rPr>
          <w:noProof/>
        </w:rPr>
        <w:instrText xml:space="preserve"> PAGEREF _Toc176784041 \h </w:instrText>
      </w:r>
      <w:r>
        <w:rPr>
          <w:noProof/>
        </w:rPr>
      </w:r>
      <w:r>
        <w:rPr>
          <w:noProof/>
        </w:rPr>
        <w:fldChar w:fldCharType="separate"/>
      </w:r>
      <w:r>
        <w:rPr>
          <w:noProof/>
        </w:rPr>
        <w:t>446</w:t>
      </w:r>
      <w:r>
        <w:rPr>
          <w:noProof/>
        </w:rPr>
        <w:fldChar w:fldCharType="end"/>
      </w:r>
    </w:p>
    <w:p w14:paraId="3EB95079" w14:textId="1DC936B5"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M.1.1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_Toc176784042 \h </w:instrText>
      </w:r>
      <w:r>
        <w:rPr>
          <w:noProof/>
        </w:rPr>
      </w:r>
      <w:r>
        <w:rPr>
          <w:noProof/>
        </w:rPr>
        <w:fldChar w:fldCharType="separate"/>
      </w:r>
      <w:r>
        <w:rPr>
          <w:noProof/>
        </w:rPr>
        <w:t>446</w:t>
      </w:r>
      <w:r>
        <w:rPr>
          <w:noProof/>
        </w:rPr>
        <w:fldChar w:fldCharType="end"/>
      </w:r>
    </w:p>
    <w:p w14:paraId="6651172F" w14:textId="31C263C7"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M.1.2</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_Toc176784043 \h </w:instrText>
      </w:r>
      <w:r>
        <w:rPr>
          <w:noProof/>
        </w:rPr>
      </w:r>
      <w:r>
        <w:rPr>
          <w:noProof/>
        </w:rPr>
        <w:fldChar w:fldCharType="separate"/>
      </w:r>
      <w:r>
        <w:rPr>
          <w:noProof/>
        </w:rPr>
        <w:t>447</w:t>
      </w:r>
      <w:r>
        <w:rPr>
          <w:noProof/>
        </w:rPr>
        <w:fldChar w:fldCharType="end"/>
      </w:r>
    </w:p>
    <w:p w14:paraId="4FF34F1F" w14:textId="6D2B8268" w:rsidR="00B60528" w:rsidRDefault="00B60528">
      <w:pPr>
        <w:pStyle w:val="TOC2"/>
        <w:rPr>
          <w:rFonts w:asciiTheme="minorHAnsi" w:eastAsiaTheme="minorEastAsia" w:hAnsiTheme="minorHAnsi" w:cstheme="minorBidi"/>
          <w:noProof/>
          <w:kern w:val="2"/>
          <w:sz w:val="24"/>
          <w:szCs w:val="24"/>
          <w:lang w:eastAsia="en-GB"/>
          <w14:ligatures w14:val="standardContextual"/>
        </w:rPr>
      </w:pPr>
      <w:r>
        <w:rPr>
          <w:noProof/>
        </w:rPr>
        <w:t>M.1.3</w:t>
      </w:r>
      <w:r>
        <w:rPr>
          <w:rFonts w:asciiTheme="minorHAnsi" w:eastAsiaTheme="minorEastAsia" w:hAnsiTheme="minorHAnsi" w:cstheme="minorBidi"/>
          <w:noProof/>
          <w:kern w:val="2"/>
          <w:sz w:val="24"/>
          <w:szCs w:val="24"/>
          <w:lang w:eastAsia="en-GB"/>
          <w14:ligatures w14:val="standardContextual"/>
        </w:rPr>
        <w:tab/>
      </w:r>
      <w:r>
        <w:rPr>
          <w:noProof/>
        </w:rPr>
        <w:t>Theory to derive the early pass/fail limits in M.1.2 (informative)</w:t>
      </w:r>
      <w:r>
        <w:rPr>
          <w:noProof/>
        </w:rPr>
        <w:tab/>
      </w:r>
      <w:r>
        <w:rPr>
          <w:noProof/>
        </w:rPr>
        <w:fldChar w:fldCharType="begin"/>
      </w:r>
      <w:r>
        <w:rPr>
          <w:noProof/>
        </w:rPr>
        <w:instrText xml:space="preserve"> PAGEREF _Toc176784044 \h </w:instrText>
      </w:r>
      <w:r>
        <w:rPr>
          <w:noProof/>
        </w:rPr>
      </w:r>
      <w:r>
        <w:rPr>
          <w:noProof/>
        </w:rPr>
        <w:fldChar w:fldCharType="separate"/>
      </w:r>
      <w:r>
        <w:rPr>
          <w:noProof/>
        </w:rPr>
        <w:t>448</w:t>
      </w:r>
      <w:r>
        <w:rPr>
          <w:noProof/>
        </w:rPr>
        <w:fldChar w:fldCharType="end"/>
      </w:r>
    </w:p>
    <w:p w14:paraId="442F4B6D" w14:textId="42E02DA5"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M.1.3.1</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_Toc176784045 \h </w:instrText>
      </w:r>
      <w:r>
        <w:rPr>
          <w:noProof/>
        </w:rPr>
      </w:r>
      <w:r>
        <w:rPr>
          <w:noProof/>
        </w:rPr>
        <w:fldChar w:fldCharType="separate"/>
      </w:r>
      <w:r>
        <w:rPr>
          <w:noProof/>
        </w:rPr>
        <w:t>448</w:t>
      </w:r>
      <w:r>
        <w:rPr>
          <w:noProof/>
        </w:rPr>
        <w:fldChar w:fldCharType="end"/>
      </w:r>
    </w:p>
    <w:p w14:paraId="656D7567" w14:textId="2F3AF1BE" w:rsidR="00B60528" w:rsidRDefault="00B60528">
      <w:pPr>
        <w:pStyle w:val="TOC3"/>
        <w:rPr>
          <w:rFonts w:asciiTheme="minorHAnsi" w:eastAsiaTheme="minorEastAsia" w:hAnsiTheme="minorHAnsi" w:cstheme="minorBidi"/>
          <w:noProof/>
          <w:kern w:val="2"/>
          <w:sz w:val="24"/>
          <w:szCs w:val="24"/>
          <w:lang w:eastAsia="en-GB"/>
          <w14:ligatures w14:val="standardContextual"/>
        </w:rPr>
      </w:pPr>
      <w:r>
        <w:rPr>
          <w:noProof/>
        </w:rPr>
        <w:t>M.1.3.2</w:t>
      </w:r>
      <w:r>
        <w:rPr>
          <w:rFonts w:asciiTheme="minorHAnsi" w:eastAsiaTheme="minorEastAsia" w:hAnsiTheme="minorHAnsi" w:cstheme="minorBidi"/>
          <w:noProof/>
          <w:kern w:val="2"/>
          <w:sz w:val="24"/>
          <w:szCs w:val="24"/>
          <w:lang w:eastAsia="en-GB"/>
          <w14:ligatures w14:val="standardContextual"/>
        </w:rPr>
        <w:tab/>
      </w:r>
      <w:r>
        <w:rPr>
          <w:noProof/>
        </w:rPr>
        <w:t>Simulation to derive the pass-fail limits for testing PUSCH 0.001% BLER</w:t>
      </w:r>
      <w:r>
        <w:rPr>
          <w:noProof/>
        </w:rPr>
        <w:tab/>
      </w:r>
      <w:r>
        <w:rPr>
          <w:noProof/>
        </w:rPr>
        <w:fldChar w:fldCharType="begin"/>
      </w:r>
      <w:r>
        <w:rPr>
          <w:noProof/>
        </w:rPr>
        <w:instrText xml:space="preserve"> PAGEREF _Toc176784046 \h </w:instrText>
      </w:r>
      <w:r>
        <w:rPr>
          <w:noProof/>
        </w:rPr>
      </w:r>
      <w:r>
        <w:rPr>
          <w:noProof/>
        </w:rPr>
        <w:fldChar w:fldCharType="separate"/>
      </w:r>
      <w:r>
        <w:rPr>
          <w:noProof/>
        </w:rPr>
        <w:t>448</w:t>
      </w:r>
      <w:r>
        <w:rPr>
          <w:noProof/>
        </w:rPr>
        <w:fldChar w:fldCharType="end"/>
      </w:r>
    </w:p>
    <w:p w14:paraId="333DE455" w14:textId="37FC108F" w:rsidR="00B60528" w:rsidRDefault="00B60528">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 Change history</w:t>
      </w:r>
      <w:r>
        <w:rPr>
          <w:noProof/>
        </w:rPr>
        <w:tab/>
      </w:r>
      <w:r>
        <w:rPr>
          <w:noProof/>
        </w:rPr>
        <w:fldChar w:fldCharType="begin"/>
      </w:r>
      <w:r>
        <w:rPr>
          <w:noProof/>
        </w:rPr>
        <w:instrText xml:space="preserve"> PAGEREF _Toc176784047 \h </w:instrText>
      </w:r>
      <w:r>
        <w:rPr>
          <w:noProof/>
        </w:rPr>
      </w:r>
      <w:r>
        <w:rPr>
          <w:noProof/>
        </w:rPr>
        <w:fldChar w:fldCharType="separate"/>
      </w:r>
      <w:r>
        <w:rPr>
          <w:noProof/>
        </w:rPr>
        <w:t>450</w:t>
      </w:r>
      <w:r>
        <w:rPr>
          <w:noProof/>
        </w:rPr>
        <w:fldChar w:fldCharType="end"/>
      </w:r>
    </w:p>
    <w:p w14:paraId="4D2233CE" w14:textId="0A123331" w:rsidR="00080512" w:rsidRPr="00931575" w:rsidRDefault="00B60528" w:rsidP="006F1F81">
      <w:r>
        <w:rPr>
          <w:lang w:val="en-US"/>
        </w:rP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58917739"/>
      <w:bookmarkStart w:id="22" w:name="_Toc66693608"/>
      <w:bookmarkStart w:id="23" w:name="_Toc74915560"/>
      <w:bookmarkStart w:id="24" w:name="_Toc76114185"/>
      <w:bookmarkStart w:id="25" w:name="_Toc76544071"/>
      <w:bookmarkStart w:id="26" w:name="_Toc82536193"/>
      <w:bookmarkStart w:id="27" w:name="_Toc89952486"/>
      <w:bookmarkStart w:id="28" w:name="_Toc98766302"/>
      <w:bookmarkStart w:id="29" w:name="_Toc99702665"/>
      <w:bookmarkStart w:id="30" w:name="_Toc106206451"/>
      <w:bookmarkStart w:id="31" w:name="_Toc115080453"/>
      <w:bookmarkStart w:id="32" w:name="_Toc121999332"/>
      <w:bookmarkStart w:id="33" w:name="_Toc124153505"/>
      <w:bookmarkStart w:id="34" w:name="_Toc124154280"/>
      <w:bookmarkStart w:id="35" w:name="_Toc131560135"/>
      <w:bookmarkStart w:id="36" w:name="_Toc137393835"/>
      <w:bookmarkStart w:id="37" w:name="_Toc163474939"/>
      <w:bookmarkStart w:id="38" w:name="_Toc176783268"/>
      <w:r w:rsidR="00AF77B0" w:rsidRPr="00931575">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5654E4F0" w14:textId="77777777" w:rsidR="00080512" w:rsidRPr="00931575" w:rsidRDefault="00080512" w:rsidP="006F1F81">
      <w:r w:rsidRPr="00931575">
        <w:t xml:space="preserve">This Technical </w:t>
      </w:r>
      <w:bookmarkStart w:id="39" w:name="spectype3"/>
      <w:r w:rsidRPr="00931575">
        <w:t>Specification</w:t>
      </w:r>
      <w:bookmarkEnd w:id="39"/>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0"/>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0"/>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0"/>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40" w:name="_Toc21099796"/>
      <w:bookmarkStart w:id="41" w:name="_Toc29809594"/>
      <w:r w:rsidRPr="00931575">
        <w:br w:type="page"/>
      </w:r>
      <w:bookmarkStart w:id="42" w:name="_Toc21102561"/>
      <w:bookmarkStart w:id="43" w:name="_Toc29810410"/>
      <w:bookmarkStart w:id="44" w:name="_Toc36635762"/>
      <w:bookmarkStart w:id="45" w:name="_Toc37272708"/>
      <w:bookmarkStart w:id="46" w:name="_Toc45885783"/>
      <w:bookmarkStart w:id="47" w:name="_Toc53182892"/>
      <w:bookmarkStart w:id="48" w:name="_Toc58915559"/>
      <w:bookmarkStart w:id="49" w:name="_Toc58917740"/>
      <w:bookmarkStart w:id="50" w:name="_Toc66693609"/>
      <w:bookmarkStart w:id="51" w:name="_Toc74915561"/>
      <w:bookmarkStart w:id="52" w:name="_Toc76114186"/>
      <w:bookmarkStart w:id="53" w:name="_Toc76544072"/>
      <w:bookmarkStart w:id="54" w:name="_Toc82536194"/>
      <w:bookmarkStart w:id="55" w:name="_Toc89952487"/>
      <w:bookmarkStart w:id="56" w:name="_Toc98766303"/>
      <w:bookmarkStart w:id="57" w:name="_Toc99702666"/>
      <w:bookmarkStart w:id="58" w:name="_Toc106206452"/>
      <w:bookmarkStart w:id="59" w:name="_Toc115080454"/>
      <w:bookmarkStart w:id="60" w:name="_Toc121999333"/>
      <w:bookmarkStart w:id="61" w:name="_Toc124153506"/>
      <w:bookmarkStart w:id="62" w:name="_Toc124154281"/>
      <w:bookmarkStart w:id="63" w:name="_Toc131560136"/>
      <w:bookmarkStart w:id="64" w:name="_Toc137393836"/>
      <w:bookmarkStart w:id="65" w:name="_Toc163474940"/>
      <w:bookmarkStart w:id="66" w:name="_Toc176783269"/>
      <w:bookmarkEnd w:id="40"/>
      <w:bookmarkEnd w:id="41"/>
      <w:r w:rsidR="00C45907" w:rsidRPr="00931575">
        <w:lastRenderedPageBreak/>
        <w:t>1</w:t>
      </w:r>
      <w:r w:rsidR="00C45907" w:rsidRPr="00931575">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67" w:name="_Toc21102562"/>
      <w:bookmarkStart w:id="68" w:name="_Toc29810411"/>
      <w:bookmarkStart w:id="69" w:name="_Toc36635763"/>
      <w:bookmarkStart w:id="70" w:name="_Toc37272709"/>
      <w:bookmarkStart w:id="71" w:name="_Toc45885784"/>
      <w:bookmarkStart w:id="72" w:name="_Toc53182893"/>
      <w:bookmarkStart w:id="73" w:name="_Toc58915560"/>
      <w:bookmarkStart w:id="74" w:name="_Toc58917741"/>
      <w:bookmarkStart w:id="75" w:name="_Toc66693610"/>
      <w:bookmarkStart w:id="76" w:name="_Toc74915562"/>
      <w:bookmarkStart w:id="77" w:name="_Toc76114187"/>
      <w:bookmarkStart w:id="78" w:name="_Toc76544073"/>
      <w:bookmarkStart w:id="79" w:name="_Toc82536195"/>
      <w:bookmarkStart w:id="80" w:name="_Toc89952488"/>
      <w:bookmarkStart w:id="81" w:name="_Toc98766304"/>
      <w:bookmarkStart w:id="82" w:name="_Toc99702667"/>
      <w:bookmarkStart w:id="83" w:name="_Toc106206453"/>
      <w:bookmarkStart w:id="84" w:name="_Toc115080455"/>
      <w:bookmarkStart w:id="85" w:name="_Toc121999334"/>
      <w:bookmarkStart w:id="86" w:name="_Toc124153507"/>
      <w:bookmarkStart w:id="87" w:name="_Toc124154282"/>
      <w:bookmarkStart w:id="88" w:name="_Toc131560137"/>
      <w:bookmarkStart w:id="89" w:name="_Toc137393837"/>
      <w:bookmarkStart w:id="90" w:name="_Toc163474941"/>
      <w:bookmarkStart w:id="91" w:name="_Toc176783270"/>
      <w:r w:rsidRPr="00931575">
        <w:t>2</w:t>
      </w:r>
      <w:r w:rsidRPr="00931575">
        <w:tab/>
        <w:t>References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92" w:name="OLE_LINK1"/>
      <w:bookmarkStart w:id="93" w:name="OLE_LINK2"/>
      <w:bookmarkStart w:id="94" w:name="OLE_LINK3"/>
      <w:bookmarkStart w:id="95"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92"/>
    <w:bookmarkEnd w:id="93"/>
    <w:bookmarkEnd w:id="94"/>
    <w:bookmarkEnd w:id="95"/>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lastRenderedPageBreak/>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4350BB">
      <w:pPr>
        <w:keepLines/>
        <w:ind w:left="1702" w:hanging="1418"/>
        <w:rPr>
          <w:rFonts w:eastAsiaTheme="minorEastAsia"/>
        </w:rPr>
      </w:pPr>
      <w:r w:rsidRPr="004350BB">
        <w:rPr>
          <w:rFonts w:eastAsia="SimSun"/>
        </w:rPr>
        <w:t>[30]</w:t>
      </w:r>
      <w:r w:rsidRPr="004350BB">
        <w:rPr>
          <w:rFonts w:eastAsia="SimSun"/>
        </w:rPr>
        <w:tab/>
        <w:t>3GPP TS 37.145-2: "</w:t>
      </w:r>
      <w:r w:rsidRPr="004350BB">
        <w:rPr>
          <w:rFonts w:eastAsiaTheme="minorEastAsia"/>
        </w:rPr>
        <w:t>Active Antenna System (AAS) Base Station (BS) conformance testing</w:t>
      </w:r>
      <w:r w:rsidRPr="004350BB">
        <w:rPr>
          <w:rFonts w:eastAsia="SimSun"/>
        </w:rPr>
        <w:t xml:space="preserve">; </w:t>
      </w:r>
      <w:r w:rsidRPr="004350BB">
        <w:rPr>
          <w:rFonts w:eastAsiaTheme="minorEastAsia"/>
        </w:rPr>
        <w:t xml:space="preserve">Part 2: </w:t>
      </w:r>
      <w:r w:rsidRPr="004350BB">
        <w:rPr>
          <w:rFonts w:eastAsia="SimSun"/>
        </w:rPr>
        <w:t>radiated conformance testing".</w:t>
      </w:r>
    </w:p>
    <w:p w14:paraId="0104B127" w14:textId="77777777" w:rsidR="00C45907" w:rsidRPr="00931575" w:rsidRDefault="00C45907" w:rsidP="006F1F81"/>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96" w:name="_Toc21102563"/>
      <w:bookmarkStart w:id="97" w:name="_Toc29810412"/>
      <w:bookmarkStart w:id="98" w:name="_Toc36635764"/>
      <w:bookmarkStart w:id="99" w:name="_Toc37272710"/>
      <w:bookmarkStart w:id="100" w:name="_Toc45885785"/>
      <w:bookmarkStart w:id="101" w:name="_Toc53182894"/>
      <w:bookmarkStart w:id="102" w:name="_Toc58915561"/>
      <w:bookmarkStart w:id="103" w:name="_Toc58917742"/>
      <w:bookmarkStart w:id="104" w:name="_Toc66693611"/>
      <w:bookmarkStart w:id="105" w:name="_Toc74915563"/>
      <w:bookmarkStart w:id="106" w:name="_Toc76114188"/>
      <w:bookmarkStart w:id="107" w:name="_Toc76544074"/>
      <w:bookmarkStart w:id="108" w:name="_Toc82536196"/>
      <w:bookmarkStart w:id="109" w:name="_Toc89952489"/>
      <w:bookmarkStart w:id="110" w:name="_Toc98766305"/>
      <w:bookmarkStart w:id="111" w:name="_Toc99702668"/>
      <w:bookmarkStart w:id="112" w:name="_Toc106206454"/>
      <w:bookmarkStart w:id="113" w:name="_Toc115080456"/>
      <w:bookmarkStart w:id="114" w:name="_Toc121999335"/>
      <w:bookmarkStart w:id="115" w:name="_Toc124153508"/>
      <w:bookmarkStart w:id="116" w:name="_Toc124154283"/>
      <w:bookmarkStart w:id="117" w:name="_Toc131560138"/>
      <w:bookmarkStart w:id="118" w:name="_Toc137393838"/>
      <w:bookmarkStart w:id="119" w:name="_Toc163474942"/>
      <w:bookmarkStart w:id="120" w:name="_Toc176783271"/>
      <w:r w:rsidRPr="00931575">
        <w:lastRenderedPageBreak/>
        <w:t>3</w:t>
      </w:r>
      <w:r w:rsidRPr="00931575">
        <w:tab/>
        <w:t>Definitions, symbols and abbreviations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5759C2E2" w14:textId="77777777" w:rsidR="00C45907" w:rsidRPr="00931575" w:rsidRDefault="00C45907" w:rsidP="00C45907">
      <w:pPr>
        <w:pStyle w:val="Heading2"/>
      </w:pPr>
      <w:bookmarkStart w:id="121" w:name="_Toc21102564"/>
      <w:bookmarkStart w:id="122" w:name="_Toc29810413"/>
      <w:bookmarkStart w:id="123" w:name="_Toc36635765"/>
      <w:bookmarkStart w:id="124" w:name="_Toc37272711"/>
      <w:bookmarkStart w:id="125" w:name="_Toc45885786"/>
      <w:bookmarkStart w:id="126" w:name="_Toc53182895"/>
      <w:bookmarkStart w:id="127" w:name="_Toc58915562"/>
      <w:bookmarkStart w:id="128" w:name="_Toc58917743"/>
      <w:bookmarkStart w:id="129" w:name="_Toc66693612"/>
      <w:bookmarkStart w:id="130" w:name="_Toc74915564"/>
      <w:bookmarkStart w:id="131" w:name="_Toc76114189"/>
      <w:bookmarkStart w:id="132" w:name="_Toc76544075"/>
      <w:bookmarkStart w:id="133" w:name="_Toc82536197"/>
      <w:bookmarkStart w:id="134" w:name="_Toc89952490"/>
      <w:bookmarkStart w:id="135" w:name="_Toc98766306"/>
      <w:bookmarkStart w:id="136" w:name="_Toc99702669"/>
      <w:bookmarkStart w:id="137" w:name="_Toc106206455"/>
      <w:bookmarkStart w:id="138" w:name="_Toc115080457"/>
      <w:bookmarkStart w:id="139" w:name="_Toc121999336"/>
      <w:bookmarkStart w:id="140" w:name="_Toc124153509"/>
      <w:bookmarkStart w:id="141" w:name="_Toc124154284"/>
      <w:bookmarkStart w:id="142" w:name="_Toc131560139"/>
      <w:bookmarkStart w:id="143" w:name="_Toc137393839"/>
      <w:bookmarkStart w:id="144" w:name="_Toc163474943"/>
      <w:bookmarkStart w:id="145" w:name="_Toc176783272"/>
      <w:r w:rsidRPr="00931575">
        <w:t>3.1</w:t>
      </w:r>
      <w:r w:rsidRPr="00931575">
        <w:tab/>
        <w:t>Definitions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146"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46"/>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147"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47"/>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148" w:name="_Toc21102565"/>
      <w:bookmarkStart w:id="149" w:name="_Toc29810414"/>
      <w:bookmarkStart w:id="150" w:name="_Toc36635766"/>
      <w:bookmarkStart w:id="151" w:name="_Toc37272712"/>
      <w:bookmarkStart w:id="152" w:name="_Toc45885787"/>
      <w:bookmarkStart w:id="153" w:name="_Toc53182896"/>
      <w:bookmarkStart w:id="154" w:name="_Toc58915563"/>
      <w:bookmarkStart w:id="155" w:name="_Toc58917744"/>
      <w:bookmarkStart w:id="156" w:name="_Toc66693613"/>
      <w:bookmarkStart w:id="157" w:name="_Toc74915565"/>
      <w:bookmarkStart w:id="158" w:name="_Toc76114190"/>
      <w:bookmarkStart w:id="159" w:name="_Toc76544076"/>
      <w:bookmarkStart w:id="160" w:name="_Toc82536198"/>
      <w:bookmarkStart w:id="161" w:name="_Toc89952491"/>
      <w:bookmarkStart w:id="162" w:name="_Toc98766307"/>
      <w:bookmarkStart w:id="163" w:name="_Toc99702670"/>
      <w:bookmarkStart w:id="164" w:name="_Toc106206456"/>
      <w:bookmarkStart w:id="165" w:name="_Toc115080458"/>
      <w:bookmarkStart w:id="166" w:name="_Toc121999337"/>
      <w:bookmarkStart w:id="167" w:name="_Toc124153510"/>
      <w:bookmarkStart w:id="168" w:name="_Toc124154285"/>
      <w:bookmarkStart w:id="169" w:name="_Toc131560140"/>
      <w:bookmarkStart w:id="170" w:name="_Toc137393840"/>
      <w:bookmarkStart w:id="171" w:name="_Toc163474944"/>
      <w:bookmarkStart w:id="172" w:name="_Toc176783273"/>
      <w:r w:rsidRPr="00931575">
        <w:t>3.2</w:t>
      </w:r>
      <w:r w:rsidRPr="00931575">
        <w:tab/>
        <w:t>Symbols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6F1F81">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173" w:name="_Toc21102566"/>
      <w:bookmarkStart w:id="174" w:name="_Toc29810415"/>
      <w:bookmarkStart w:id="175" w:name="_Toc36635767"/>
      <w:bookmarkStart w:id="176" w:name="_Toc37272713"/>
      <w:bookmarkStart w:id="177" w:name="_Toc45885788"/>
      <w:bookmarkStart w:id="178" w:name="_Toc53182897"/>
      <w:bookmarkStart w:id="179" w:name="_Toc58915564"/>
      <w:bookmarkStart w:id="180" w:name="_Toc58917745"/>
      <w:bookmarkStart w:id="181" w:name="_Toc66693614"/>
      <w:bookmarkStart w:id="182" w:name="_Toc74915566"/>
      <w:bookmarkStart w:id="183" w:name="_Toc76114191"/>
      <w:bookmarkStart w:id="184" w:name="_Toc76544077"/>
      <w:bookmarkStart w:id="185" w:name="_Toc82536199"/>
      <w:bookmarkStart w:id="186" w:name="_Toc89952492"/>
      <w:bookmarkStart w:id="187" w:name="_Toc98766308"/>
      <w:bookmarkStart w:id="188" w:name="_Toc99702671"/>
      <w:bookmarkStart w:id="189" w:name="_Toc106206457"/>
      <w:bookmarkStart w:id="190" w:name="_Toc115080459"/>
      <w:bookmarkStart w:id="191" w:name="_Toc121999338"/>
      <w:bookmarkStart w:id="192" w:name="_Toc124153511"/>
      <w:bookmarkStart w:id="193" w:name="_Toc124154286"/>
      <w:bookmarkStart w:id="194" w:name="_Toc131560141"/>
      <w:bookmarkStart w:id="195" w:name="_Toc137393841"/>
      <w:bookmarkStart w:id="196" w:name="_Toc163474945"/>
      <w:bookmarkStart w:id="197" w:name="_Toc176783274"/>
      <w:r w:rsidRPr="00931575">
        <w:t>3.3</w:t>
      </w:r>
      <w:r w:rsidRPr="00931575">
        <w:tab/>
        <w:t>Abbreviations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3BE10465" w14:textId="49C1B05B"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198" w:name="OLE_LINK20"/>
      <w:r w:rsidRPr="00931575">
        <w:t>CP-OFDM</w:t>
      </w:r>
      <w:r w:rsidRPr="00931575">
        <w:tab/>
        <w:t>Cyclic Prefix-OFD</w:t>
      </w:r>
      <w:bookmarkEnd w:id="198"/>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199"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99"/>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Pr="00931575" w:rsidRDefault="00C45907" w:rsidP="006F1F81">
      <w:pPr>
        <w:pStyle w:val="EW"/>
      </w:pPr>
      <w:r w:rsidRPr="00931575">
        <w:t>GSCN</w:t>
      </w:r>
      <w:r w:rsidRPr="00931575">
        <w:tab/>
        <w:t>Global Synchronization Channel Number</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lastRenderedPageBreak/>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200"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200"/>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201" w:name="OLE_LINK9"/>
      <w:r w:rsidRPr="00931575">
        <w:t>R</w:t>
      </w:r>
      <w:r w:rsidRPr="00931575">
        <w:rPr>
          <w:rFonts w:hint="eastAsia"/>
        </w:rPr>
        <w:t>V</w:t>
      </w:r>
      <w:r w:rsidRPr="00931575">
        <w:tab/>
        <w:t>R</w:t>
      </w:r>
      <w:r w:rsidRPr="00931575">
        <w:rPr>
          <w:rFonts w:hint="eastAsia"/>
        </w:rPr>
        <w:t>edundancy Version</w:t>
      </w:r>
    </w:p>
    <w:bookmarkEnd w:id="201"/>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202" w:name="OLE_LINK28"/>
      <w:bookmarkStart w:id="203"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202"/>
      <w:r w:rsidRPr="00931575">
        <w:rPr>
          <w:rFonts w:eastAsia="SimSun" w:hint="eastAsia"/>
        </w:rPr>
        <w:t>e</w:t>
      </w:r>
    </w:p>
    <w:bookmarkEnd w:id="203"/>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204"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204"/>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205" w:name="_Toc21102567"/>
      <w:bookmarkStart w:id="206" w:name="_Toc29810416"/>
      <w:bookmarkStart w:id="207" w:name="_Toc36635768"/>
      <w:bookmarkStart w:id="208" w:name="_Toc37272714"/>
      <w:bookmarkStart w:id="209" w:name="_Toc45885789"/>
      <w:bookmarkStart w:id="210" w:name="_Toc53182898"/>
      <w:bookmarkStart w:id="211" w:name="_Toc58915565"/>
      <w:bookmarkStart w:id="212" w:name="_Toc58917746"/>
      <w:bookmarkStart w:id="213" w:name="_Toc66693615"/>
      <w:bookmarkStart w:id="214" w:name="_Toc74915567"/>
      <w:bookmarkStart w:id="215" w:name="_Toc76114192"/>
      <w:bookmarkStart w:id="216" w:name="_Toc76544078"/>
      <w:bookmarkStart w:id="217" w:name="_Toc82536200"/>
      <w:bookmarkStart w:id="218" w:name="_Toc89952493"/>
      <w:bookmarkStart w:id="219" w:name="_Toc98766309"/>
      <w:bookmarkStart w:id="220" w:name="_Toc99702672"/>
      <w:bookmarkStart w:id="221" w:name="_Toc106206458"/>
      <w:bookmarkStart w:id="222" w:name="_Toc115080460"/>
      <w:bookmarkStart w:id="223" w:name="_Toc121999339"/>
      <w:bookmarkStart w:id="224" w:name="_Toc124153512"/>
      <w:bookmarkStart w:id="225" w:name="_Toc124154287"/>
      <w:bookmarkStart w:id="226" w:name="_Toc131560142"/>
      <w:bookmarkStart w:id="227" w:name="_Toc137393842"/>
      <w:bookmarkStart w:id="228" w:name="_Toc163474946"/>
      <w:bookmarkStart w:id="229" w:name="_Toc176783275"/>
      <w:r w:rsidRPr="00931575">
        <w:lastRenderedPageBreak/>
        <w:t>4</w:t>
      </w:r>
      <w:r w:rsidRPr="00931575">
        <w:tab/>
        <w:t>General radiated test conditions and declarations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6B674BDB" w14:textId="77777777" w:rsidR="00C45907" w:rsidRPr="00931575" w:rsidRDefault="00C45907" w:rsidP="00C45907">
      <w:pPr>
        <w:pStyle w:val="Heading2"/>
      </w:pPr>
      <w:bookmarkStart w:id="230" w:name="_Toc21102568"/>
      <w:bookmarkStart w:id="231" w:name="_Toc29810417"/>
      <w:bookmarkStart w:id="232" w:name="_Toc36635769"/>
      <w:bookmarkStart w:id="233" w:name="_Toc37272715"/>
      <w:bookmarkStart w:id="234" w:name="_Toc45885790"/>
      <w:bookmarkStart w:id="235" w:name="_Toc53182899"/>
      <w:bookmarkStart w:id="236" w:name="_Toc58915566"/>
      <w:bookmarkStart w:id="237" w:name="_Toc58917747"/>
      <w:bookmarkStart w:id="238" w:name="_Toc66693616"/>
      <w:bookmarkStart w:id="239" w:name="_Toc74915568"/>
      <w:bookmarkStart w:id="240" w:name="_Toc76114193"/>
      <w:bookmarkStart w:id="241" w:name="_Toc76544079"/>
      <w:bookmarkStart w:id="242" w:name="_Toc82536201"/>
      <w:bookmarkStart w:id="243" w:name="_Toc89952494"/>
      <w:bookmarkStart w:id="244" w:name="_Toc98766310"/>
      <w:bookmarkStart w:id="245" w:name="_Toc99702673"/>
      <w:bookmarkStart w:id="246" w:name="_Toc106206459"/>
      <w:bookmarkStart w:id="247" w:name="_Toc115080461"/>
      <w:bookmarkStart w:id="248" w:name="_Toc121999340"/>
      <w:bookmarkStart w:id="249" w:name="_Toc124153513"/>
      <w:bookmarkStart w:id="250" w:name="_Toc124154288"/>
      <w:bookmarkStart w:id="251" w:name="_Toc131560143"/>
      <w:bookmarkStart w:id="252" w:name="_Toc137393843"/>
      <w:bookmarkStart w:id="253" w:name="_Toc163474947"/>
      <w:bookmarkStart w:id="254" w:name="_Toc176783276"/>
      <w:r w:rsidRPr="00931575">
        <w:t>4.1</w:t>
      </w:r>
      <w:r w:rsidRPr="00931575">
        <w:tab/>
        <w:t>Measurement uncertainties and test requirements</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74D5F4E2" w14:textId="77777777" w:rsidR="00C45907" w:rsidRPr="00931575" w:rsidRDefault="00C45907" w:rsidP="00C45907">
      <w:pPr>
        <w:pStyle w:val="Heading3"/>
      </w:pPr>
      <w:bookmarkStart w:id="255" w:name="_Toc21102569"/>
      <w:bookmarkStart w:id="256" w:name="_Toc29810418"/>
      <w:bookmarkStart w:id="257" w:name="_Toc36635770"/>
      <w:bookmarkStart w:id="258" w:name="_Toc37272716"/>
      <w:bookmarkStart w:id="259" w:name="_Toc45885791"/>
      <w:bookmarkStart w:id="260" w:name="_Toc53182900"/>
      <w:bookmarkStart w:id="261" w:name="_Toc58915567"/>
      <w:bookmarkStart w:id="262" w:name="_Toc58917748"/>
      <w:bookmarkStart w:id="263" w:name="_Toc66693617"/>
      <w:bookmarkStart w:id="264" w:name="_Toc74915569"/>
      <w:bookmarkStart w:id="265" w:name="_Toc76114194"/>
      <w:bookmarkStart w:id="266" w:name="_Toc76544080"/>
      <w:bookmarkStart w:id="267" w:name="_Toc82536202"/>
      <w:bookmarkStart w:id="268" w:name="_Toc89952495"/>
      <w:bookmarkStart w:id="269" w:name="_Toc98766311"/>
      <w:bookmarkStart w:id="270" w:name="_Toc99702674"/>
      <w:bookmarkStart w:id="271" w:name="_Toc106206460"/>
      <w:bookmarkStart w:id="272" w:name="_Toc115080462"/>
      <w:bookmarkStart w:id="273" w:name="_Toc121999341"/>
      <w:bookmarkStart w:id="274" w:name="_Toc124153514"/>
      <w:bookmarkStart w:id="275" w:name="_Toc124154289"/>
      <w:bookmarkStart w:id="276" w:name="_Toc131560144"/>
      <w:bookmarkStart w:id="277" w:name="_Toc137393844"/>
      <w:bookmarkStart w:id="278" w:name="_Toc163474948"/>
      <w:bookmarkStart w:id="279" w:name="_Toc176783277"/>
      <w:r w:rsidRPr="00931575">
        <w:t>4.1.1</w:t>
      </w:r>
      <w:r w:rsidRPr="00931575">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280" w:name="_Toc21102570"/>
      <w:bookmarkStart w:id="281" w:name="_Toc29810419"/>
      <w:bookmarkStart w:id="282" w:name="_Toc36635771"/>
      <w:bookmarkStart w:id="283" w:name="_Toc37272717"/>
      <w:bookmarkStart w:id="284" w:name="_Toc45885792"/>
      <w:bookmarkStart w:id="285" w:name="_Toc53182901"/>
      <w:bookmarkStart w:id="286" w:name="_Toc58915568"/>
      <w:bookmarkStart w:id="287" w:name="_Toc58917749"/>
      <w:bookmarkStart w:id="288" w:name="_Toc66693618"/>
      <w:bookmarkStart w:id="289" w:name="_Toc74915570"/>
      <w:bookmarkStart w:id="290" w:name="_Toc76114195"/>
      <w:bookmarkStart w:id="291" w:name="_Toc76544081"/>
      <w:bookmarkStart w:id="292" w:name="_Toc82536203"/>
      <w:bookmarkStart w:id="293" w:name="_Toc89952496"/>
      <w:bookmarkStart w:id="294" w:name="_Toc98766312"/>
      <w:bookmarkStart w:id="295" w:name="_Toc99702675"/>
      <w:bookmarkStart w:id="296" w:name="_Toc106206461"/>
      <w:bookmarkStart w:id="297" w:name="_Toc115080463"/>
      <w:bookmarkStart w:id="298" w:name="_Toc121999342"/>
      <w:bookmarkStart w:id="299" w:name="_Toc124153515"/>
      <w:bookmarkStart w:id="300" w:name="_Toc124154290"/>
      <w:bookmarkStart w:id="301" w:name="_Toc131560145"/>
      <w:bookmarkStart w:id="302" w:name="_Toc137393845"/>
      <w:bookmarkStart w:id="303" w:name="_Toc163474949"/>
      <w:bookmarkStart w:id="304" w:name="_Toc176783278"/>
      <w:r w:rsidRPr="00931575">
        <w:t>4.1.2</w:t>
      </w:r>
      <w:r w:rsidRPr="00931575">
        <w:tab/>
        <w:t>Acceptable uncertainty of OTA Test System</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10B4A3ED" w14:textId="77777777" w:rsidR="00C45907" w:rsidRPr="00931575" w:rsidRDefault="00C45907" w:rsidP="00C45907">
      <w:pPr>
        <w:pStyle w:val="Heading4"/>
      </w:pPr>
      <w:bookmarkStart w:id="305" w:name="_Toc21102571"/>
      <w:bookmarkStart w:id="306" w:name="_Toc29810420"/>
      <w:bookmarkStart w:id="307" w:name="_Toc36635772"/>
      <w:bookmarkStart w:id="308" w:name="_Toc37272718"/>
      <w:bookmarkStart w:id="309" w:name="_Toc45885793"/>
      <w:bookmarkStart w:id="310" w:name="_Toc53182902"/>
      <w:bookmarkStart w:id="311" w:name="_Toc58915569"/>
      <w:bookmarkStart w:id="312" w:name="_Toc58917750"/>
      <w:bookmarkStart w:id="313" w:name="_Toc66693619"/>
      <w:bookmarkStart w:id="314" w:name="_Toc74915571"/>
      <w:bookmarkStart w:id="315" w:name="_Toc76114196"/>
      <w:bookmarkStart w:id="316" w:name="_Toc76544082"/>
      <w:bookmarkStart w:id="317" w:name="_Toc82536204"/>
      <w:bookmarkStart w:id="318" w:name="_Toc89952497"/>
      <w:bookmarkStart w:id="319" w:name="_Toc98766313"/>
      <w:bookmarkStart w:id="320" w:name="_Toc99702676"/>
      <w:bookmarkStart w:id="321" w:name="_Toc106206462"/>
      <w:bookmarkStart w:id="322" w:name="_Toc115080464"/>
      <w:bookmarkStart w:id="323" w:name="_Toc121999343"/>
      <w:bookmarkStart w:id="324" w:name="_Toc124153516"/>
      <w:bookmarkStart w:id="325" w:name="_Toc124154291"/>
      <w:bookmarkStart w:id="326" w:name="_Toc131560146"/>
      <w:bookmarkStart w:id="327" w:name="_Toc137393846"/>
      <w:bookmarkStart w:id="328" w:name="_Toc163474950"/>
      <w:bookmarkStart w:id="329" w:name="_Toc176783279"/>
      <w:r w:rsidRPr="00931575">
        <w:t>4.1.2.1</w:t>
      </w:r>
      <w:r w:rsidRPr="00931575">
        <w:tab/>
        <w:t>General</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330" w:name="_Toc21102572"/>
      <w:bookmarkStart w:id="331" w:name="_Toc29810421"/>
      <w:bookmarkStart w:id="332" w:name="_Toc36635773"/>
      <w:bookmarkStart w:id="333" w:name="_Toc37272719"/>
      <w:bookmarkStart w:id="334" w:name="_Toc45885794"/>
      <w:bookmarkStart w:id="335" w:name="_Toc53182903"/>
      <w:bookmarkStart w:id="336" w:name="_Toc58915570"/>
      <w:bookmarkStart w:id="337" w:name="_Toc58917751"/>
      <w:bookmarkStart w:id="338" w:name="_Toc66693620"/>
      <w:bookmarkStart w:id="339" w:name="_Toc74915572"/>
      <w:bookmarkStart w:id="340" w:name="_Toc76114197"/>
      <w:bookmarkStart w:id="341" w:name="_Toc76544083"/>
      <w:bookmarkStart w:id="342" w:name="_Toc82536205"/>
      <w:bookmarkStart w:id="343" w:name="_Toc89952498"/>
      <w:bookmarkStart w:id="344" w:name="_Toc98766314"/>
      <w:bookmarkStart w:id="345" w:name="_Toc99702677"/>
      <w:bookmarkStart w:id="346" w:name="_Toc106206463"/>
      <w:bookmarkStart w:id="347" w:name="_Toc115080465"/>
      <w:bookmarkStart w:id="348" w:name="_Toc121999344"/>
      <w:bookmarkStart w:id="349" w:name="_Toc124153517"/>
      <w:bookmarkStart w:id="350" w:name="_Toc124154292"/>
      <w:bookmarkStart w:id="351" w:name="_Toc131560147"/>
      <w:bookmarkStart w:id="352" w:name="_Toc137393847"/>
      <w:bookmarkStart w:id="353" w:name="_Toc163474951"/>
      <w:bookmarkStart w:id="354" w:name="_Toc176783280"/>
      <w:r w:rsidRPr="00931575">
        <w:rPr>
          <w:lang w:eastAsia="sv-SE"/>
        </w:rPr>
        <w:lastRenderedPageBreak/>
        <w:t>4.1.2.2</w:t>
      </w:r>
      <w:r w:rsidRPr="00931575">
        <w:rPr>
          <w:lang w:eastAsia="sv-SE"/>
        </w:rPr>
        <w:tab/>
        <w:t>Measurement of transmitter</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16383AC5" w14:textId="77777777" w:rsidR="00F65D0F" w:rsidRPr="00931575" w:rsidRDefault="00F65D0F" w:rsidP="00F65D0F">
            <w:pPr>
              <w:pStyle w:val="TAL"/>
            </w:pPr>
            <w:r w:rsidRPr="00931575">
              <w:t>Normal</w:t>
            </w:r>
            <w:r w:rsidRPr="00931575">
              <w:rPr>
                <w:rFonts w:hint="eastAsia"/>
              </w:rPr>
              <w:t xml:space="preserve"> condition</w:t>
            </w:r>
            <w:r w:rsidRPr="00931575">
              <w:t>:</w:t>
            </w:r>
          </w:p>
          <w:p w14:paraId="0633663F" w14:textId="77777777" w:rsidR="00F65D0F" w:rsidRPr="00931575" w:rsidRDefault="00F65D0F" w:rsidP="00F65D0F">
            <w:pPr>
              <w:pStyle w:val="TAL"/>
            </w:pPr>
            <w:r w:rsidRPr="00931575">
              <w:t>±1.1 dB, f ≤ 3 GHz</w:t>
            </w:r>
          </w:p>
          <w:p w14:paraId="4166B42E" w14:textId="1F70ED86" w:rsidR="00CD651D" w:rsidRDefault="00F65D0F" w:rsidP="00F65D0F">
            <w:pPr>
              <w:pStyle w:val="TAL"/>
            </w:pPr>
            <w:r w:rsidRPr="00931575">
              <w:t xml:space="preserve">±1.3 dB, 3 GHz &lt; f ≤ </w:t>
            </w:r>
            <w:r>
              <w:t>7.125</w:t>
            </w:r>
            <w:r w:rsidRPr="00931575">
              <w:t xml:space="preserve"> GHz</w:t>
            </w:r>
          </w:p>
          <w:p w14:paraId="346305E7" w14:textId="3E8FAEAB" w:rsidR="00CD651D" w:rsidRPr="00931575" w:rsidRDefault="00CD651D" w:rsidP="00CD651D">
            <w:pPr>
              <w:pStyle w:val="TAL"/>
              <w:rPr>
                <w:rFonts w:cs="Arial"/>
              </w:rPr>
            </w:pPr>
            <w:r>
              <w:t>±1.8 dB for band</w:t>
            </w:r>
            <w:r>
              <w:rPr>
                <w:rFonts w:eastAsia="SimSun" w:hint="eastAsia"/>
                <w:lang w:val="en-US" w:eastAsia="zh-CN"/>
              </w:rPr>
              <w:t xml:space="preserve"> </w:t>
            </w:r>
            <w:r>
              <w:t>n96</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±25</w:t>
            </w:r>
            <w:r w:rsidRPr="00931575">
              <w:t xml:space="preserve"> </w:t>
            </w:r>
            <w:r w:rsidRPr="00931575">
              <w:rPr>
                <w:rFonts w:hint="eastAsia"/>
              </w:rPr>
              <w:t>ns</w:t>
            </w:r>
          </w:p>
        </w:tc>
      </w:tr>
      <w:tr w:rsidR="00241DB6"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387578F5" w:rsidR="00241DB6" w:rsidRPr="00931575" w:rsidRDefault="00241DB6" w:rsidP="00241DB6">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BFD482D" w14:textId="77777777" w:rsidR="00241DB6" w:rsidRPr="00931575" w:rsidRDefault="00241DB6" w:rsidP="00241DB6">
            <w:pPr>
              <w:pStyle w:val="TAL"/>
            </w:pPr>
            <w:r w:rsidRPr="00931575">
              <w:t>±100 kHz, BW</w:t>
            </w:r>
            <w:r w:rsidRPr="00931575">
              <w:rPr>
                <w:vertAlign w:val="subscript"/>
              </w:rPr>
              <w:t xml:space="preserve">Channel </w:t>
            </w:r>
            <w:r w:rsidRPr="00931575">
              <w:t>5 MHz, 10 MHz</w:t>
            </w:r>
          </w:p>
          <w:p w14:paraId="6EC6CC06" w14:textId="77777777" w:rsidR="00241DB6" w:rsidRPr="00931575" w:rsidRDefault="00241DB6" w:rsidP="00241DB6">
            <w:pPr>
              <w:pStyle w:val="TAL"/>
            </w:pPr>
            <w:r w:rsidRPr="00931575">
              <w:t>±300 kHz, BW</w:t>
            </w:r>
            <w:r w:rsidRPr="00931575">
              <w:rPr>
                <w:vertAlign w:val="subscript"/>
              </w:rPr>
              <w:t xml:space="preserve">Channel </w:t>
            </w:r>
            <w:r w:rsidRPr="00931575">
              <w:t xml:space="preserve">15 MHz, 20 MHz, 25 MHz, 30 MHz, </w:t>
            </w:r>
            <w:r>
              <w:t xml:space="preserve">35 MHz, </w:t>
            </w:r>
            <w:r w:rsidRPr="00931575">
              <w:t xml:space="preserve">40 MHz, </w:t>
            </w:r>
            <w:r>
              <w:t xml:space="preserve">45 MHz, </w:t>
            </w:r>
            <w:r w:rsidRPr="00931575">
              <w:t>50 MHz</w:t>
            </w:r>
          </w:p>
          <w:p w14:paraId="6F1F9C07" w14:textId="5B8DEEC0" w:rsidR="00241DB6" w:rsidRPr="00931575" w:rsidRDefault="00241DB6" w:rsidP="00241DB6">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E11B02C" w:rsidR="00C45907" w:rsidRDefault="00C45907" w:rsidP="006F1F81"/>
    <w:p w14:paraId="78CEA346" w14:textId="77777777" w:rsidR="008E1935" w:rsidRPr="00727761" w:rsidRDefault="008E1935" w:rsidP="008E1935">
      <w:pPr>
        <w:pStyle w:val="TH"/>
        <w:rPr>
          <w:rFonts w:ascii="Calibri" w:eastAsia="Calibri" w:hAnsi="Calibri"/>
        </w:rPr>
      </w:pPr>
      <w:r w:rsidRPr="00727761">
        <w:rPr>
          <w:rFonts w:eastAsia="Calibri"/>
          <w:lang w:val="en-US"/>
        </w:rPr>
        <w:lastRenderedPageBreak/>
        <w:t>Table 4.1.2.2-</w:t>
      </w:r>
      <w:r>
        <w:rPr>
          <w:rFonts w:eastAsia="Calibri"/>
          <w:lang w:val="en-US"/>
        </w:rPr>
        <w:t>2</w:t>
      </w:r>
      <w:r w:rsidRPr="00727761">
        <w:rPr>
          <w:rFonts w:eastAsia="Calibri"/>
          <w:lang w:val="en-US"/>
        </w:rPr>
        <w:t>: Maximum OTA Test System uncertainty for FR</w:t>
      </w:r>
      <w:r>
        <w:rPr>
          <w:rFonts w:eastAsia="Calibri"/>
          <w:lang w:val="en-US"/>
        </w:rPr>
        <w:t>2</w:t>
      </w:r>
      <w:r w:rsidRPr="00727761">
        <w:rPr>
          <w:rFonts w:eastAsia="Calibri"/>
          <w:lang w:val="en-US"/>
        </w:rPr>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154FFF" w14:paraId="1EFCA51F"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650AE3E" w14:textId="77777777" w:rsidR="00154FFF" w:rsidRDefault="00154FFF" w:rsidP="004C091F">
            <w:pPr>
              <w:pStyle w:val="TAH"/>
            </w:pPr>
            <w:bookmarkStart w:id="355" w:name="_Toc21102573"/>
            <w:bookmarkStart w:id="356" w:name="_Toc29810422"/>
            <w:bookmarkStart w:id="357" w:name="_Toc36635774"/>
            <w:bookmarkStart w:id="358" w:name="_Toc37272720"/>
            <w:bookmarkStart w:id="359" w:name="_Toc45885795"/>
            <w:bookmarkStart w:id="360" w:name="_Toc53182904"/>
            <w:bookmarkStart w:id="361" w:name="_Toc58915571"/>
            <w:bookmarkStart w:id="362" w:name="_Toc58917752"/>
            <w:bookmarkStart w:id="363" w:name="_Toc66693621"/>
            <w:bookmarkStart w:id="364" w:name="_Toc74915573"/>
            <w:bookmarkStart w:id="365" w:name="_Toc76114198"/>
            <w:bookmarkStart w:id="366" w:name="_Toc76544084"/>
            <w:bookmarkStart w:id="367" w:name="_Toc82536206"/>
            <w:bookmarkStart w:id="368" w:name="_Toc89952499"/>
            <w:bookmarkStart w:id="369" w:name="_Toc98766315"/>
            <w:bookmarkStart w:id="370" w:name="_Toc99702678"/>
            <w:bookmarkStart w:id="371" w:name="_Toc106206464"/>
            <w:bookmarkStart w:id="372" w:name="_Toc115080466"/>
            <w:bookmarkStart w:id="373" w:name="_Toc121999345"/>
            <w:bookmarkStart w:id="374" w:name="_Toc124153518"/>
            <w:bookmarkStart w:id="375" w:name="_Toc124154293"/>
            <w:r>
              <w:t>Clause</w:t>
            </w:r>
          </w:p>
        </w:tc>
        <w:tc>
          <w:tcPr>
            <w:tcW w:w="3531" w:type="dxa"/>
            <w:tcBorders>
              <w:top w:val="single" w:sz="4" w:space="0" w:color="auto"/>
              <w:left w:val="single" w:sz="4" w:space="0" w:color="auto"/>
              <w:bottom w:val="single" w:sz="4" w:space="0" w:color="auto"/>
              <w:right w:val="single" w:sz="4" w:space="0" w:color="auto"/>
            </w:tcBorders>
            <w:hideMark/>
          </w:tcPr>
          <w:p w14:paraId="30393D97" w14:textId="77777777" w:rsidR="00154FFF" w:rsidRDefault="00154FFF" w:rsidP="004C091F">
            <w:pPr>
              <w:pStyle w:val="TAH"/>
            </w:pPr>
            <w:r>
              <w:t>Maximum OTA Test System uncertainty</w:t>
            </w:r>
          </w:p>
        </w:tc>
      </w:tr>
      <w:tr w:rsidR="00154FFF" w14:paraId="4BA3AEC0" w14:textId="77777777" w:rsidTr="004C091F">
        <w:trPr>
          <w:cantSplit/>
          <w:jc w:val="center"/>
        </w:trPr>
        <w:tc>
          <w:tcPr>
            <w:tcW w:w="5643" w:type="dxa"/>
            <w:tcBorders>
              <w:top w:val="single" w:sz="4" w:space="0" w:color="auto"/>
              <w:left w:val="single" w:sz="4" w:space="0" w:color="auto"/>
              <w:bottom w:val="nil"/>
              <w:right w:val="single" w:sz="4" w:space="0" w:color="auto"/>
            </w:tcBorders>
            <w:hideMark/>
          </w:tcPr>
          <w:p w14:paraId="5D5752E1" w14:textId="77777777" w:rsidR="00154FFF" w:rsidRDefault="00154FFF" w:rsidP="004C091F">
            <w:pPr>
              <w:pStyle w:val="TAL"/>
              <w:rPr>
                <w:rFonts w:cs="Arial"/>
              </w:rPr>
            </w:pPr>
            <w:r>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7A13598D" w14:textId="77777777" w:rsidR="00154FFF" w:rsidRDefault="00154FFF" w:rsidP="004C091F">
            <w:pPr>
              <w:pStyle w:val="TAL"/>
              <w:rPr>
                <w:lang w:val="fr-FR"/>
              </w:rPr>
            </w:pPr>
            <w:r>
              <w:rPr>
                <w:lang w:val="fr-FR"/>
              </w:rPr>
              <w:t>Normal condition:</w:t>
            </w:r>
          </w:p>
          <w:p w14:paraId="535F71EE" w14:textId="77777777" w:rsidR="00154FFF" w:rsidRDefault="00154FFF" w:rsidP="004C091F">
            <w:pPr>
              <w:pStyle w:val="TAL"/>
              <w:rPr>
                <w:lang w:val="fr-FR"/>
              </w:rPr>
            </w:pPr>
            <w:r>
              <w:rPr>
                <w:lang w:val="fr-FR"/>
              </w:rPr>
              <w:t>±1.7 dB, 24.25 GHz ≤ f ≤ 29.5 GHz</w:t>
            </w:r>
          </w:p>
          <w:p w14:paraId="0FA28D1B" w14:textId="77777777" w:rsidR="00154FFF" w:rsidRDefault="00154FFF" w:rsidP="004C091F">
            <w:pPr>
              <w:pStyle w:val="TAL"/>
              <w:rPr>
                <w:lang w:val="fr-FR"/>
              </w:rPr>
            </w:pPr>
            <w:r>
              <w:rPr>
                <w:rFonts w:cs="Arial"/>
                <w:lang w:val="fr-FR"/>
              </w:rPr>
              <w:t>±</w:t>
            </w:r>
            <w:r>
              <w:rPr>
                <w:lang w:val="fr-FR"/>
              </w:rPr>
              <w:t>2.0 dB, 37 GHz ≤ f ≤ 43.5 GHz</w:t>
            </w:r>
          </w:p>
          <w:p w14:paraId="6A0C0FE2" w14:textId="77777777" w:rsidR="00154FFF" w:rsidRDefault="00154FFF" w:rsidP="004C091F">
            <w:pPr>
              <w:pStyle w:val="TAL"/>
              <w:rPr>
                <w:lang w:val="fr-FR"/>
              </w:rPr>
            </w:pPr>
            <w:r>
              <w:rPr>
                <w:rFonts w:cs="Arial"/>
                <w:lang w:val="fr-FR"/>
              </w:rPr>
              <w:t>±</w:t>
            </w:r>
            <w:r>
              <w:rPr>
                <w:lang w:val="fr-FR"/>
              </w:rPr>
              <w:t>2.2 dB, 43.5 GHz &lt; f ≤ 48.2 GHz</w:t>
            </w:r>
          </w:p>
          <w:p w14:paraId="6BCA5174" w14:textId="77777777" w:rsidR="00154FFF" w:rsidRDefault="00154FFF" w:rsidP="004C091F">
            <w:pPr>
              <w:pStyle w:val="TAL"/>
              <w:rPr>
                <w:rFonts w:cs="Arial"/>
                <w:lang w:val="fr-FR"/>
              </w:rPr>
            </w:pPr>
            <w:r>
              <w:rPr>
                <w:rFonts w:eastAsia="Calibri" w:cs="Arial"/>
                <w:szCs w:val="22"/>
                <w:lang w:val="fr-FR"/>
              </w:rPr>
              <w:t>±</w:t>
            </w:r>
            <w:r>
              <w:rPr>
                <w:rFonts w:eastAsia="SimSun" w:cs="Arial"/>
                <w:szCs w:val="22"/>
                <w:lang w:val="fr-FR" w:eastAsia="zh-CN"/>
              </w:rPr>
              <w:t>3.0</w:t>
            </w:r>
            <w:r>
              <w:rPr>
                <w:rFonts w:eastAsia="SimSun" w:cs="Arial"/>
                <w:szCs w:val="22"/>
                <w:lang w:val="fr-FR"/>
              </w:rPr>
              <w:t xml:space="preserve"> </w:t>
            </w:r>
            <w:r>
              <w:rPr>
                <w:rFonts w:eastAsia="Calibri"/>
                <w:szCs w:val="22"/>
                <w:lang w:val="fr-FR"/>
              </w:rPr>
              <w:t>dB, 52.6 GHz ≤ f ≤ 71 GHz</w:t>
            </w:r>
          </w:p>
        </w:tc>
      </w:tr>
      <w:tr w:rsidR="00154FFF" w14:paraId="53B98239" w14:textId="77777777" w:rsidTr="004C091F">
        <w:trPr>
          <w:cantSplit/>
          <w:jc w:val="center"/>
        </w:trPr>
        <w:tc>
          <w:tcPr>
            <w:tcW w:w="5643" w:type="dxa"/>
            <w:tcBorders>
              <w:top w:val="nil"/>
              <w:left w:val="single" w:sz="4" w:space="0" w:color="auto"/>
              <w:bottom w:val="single" w:sz="4" w:space="0" w:color="auto"/>
              <w:right w:val="single" w:sz="4" w:space="0" w:color="auto"/>
            </w:tcBorders>
          </w:tcPr>
          <w:p w14:paraId="6173CCE5" w14:textId="77777777" w:rsidR="00154FFF" w:rsidRDefault="00154FFF" w:rsidP="004C091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2886288" w14:textId="77777777" w:rsidR="00154FFF" w:rsidRDefault="00154FFF" w:rsidP="004C091F">
            <w:pPr>
              <w:pStyle w:val="TAL"/>
              <w:rPr>
                <w:lang w:val="fr-FR"/>
              </w:rPr>
            </w:pPr>
            <w:r>
              <w:rPr>
                <w:lang w:val="fr-FR"/>
              </w:rPr>
              <w:t>Extreme condition:</w:t>
            </w:r>
          </w:p>
          <w:p w14:paraId="3538C01E" w14:textId="77777777" w:rsidR="00154FFF" w:rsidRDefault="00154FFF" w:rsidP="004C091F">
            <w:pPr>
              <w:pStyle w:val="TAL"/>
              <w:rPr>
                <w:lang w:val="fr-FR"/>
              </w:rPr>
            </w:pPr>
            <w:r>
              <w:rPr>
                <w:lang w:val="fr-FR"/>
              </w:rPr>
              <w:t>±3.1 dB, 24.25 GHz ≤ f ≤ 29.5 GHz</w:t>
            </w:r>
          </w:p>
          <w:p w14:paraId="5D2F0807" w14:textId="77777777" w:rsidR="00154FFF" w:rsidRDefault="00154FFF" w:rsidP="004C091F">
            <w:pPr>
              <w:pStyle w:val="TAL"/>
              <w:rPr>
                <w:lang w:val="fr-FR"/>
              </w:rPr>
            </w:pPr>
            <w:r>
              <w:rPr>
                <w:rFonts w:cs="Arial"/>
                <w:lang w:val="fr-FR"/>
              </w:rPr>
              <w:t>±</w:t>
            </w:r>
            <w:r>
              <w:rPr>
                <w:lang w:val="fr-FR"/>
              </w:rPr>
              <w:t>3.3 dB, 37 GHz ≤ f ≤ 43.5 GHz</w:t>
            </w:r>
          </w:p>
          <w:p w14:paraId="7053D92B" w14:textId="77777777" w:rsidR="00154FFF" w:rsidRDefault="00154FFF" w:rsidP="004C091F">
            <w:pPr>
              <w:pStyle w:val="TAL"/>
              <w:rPr>
                <w:lang w:val="fr-FR"/>
              </w:rPr>
            </w:pPr>
            <w:r>
              <w:rPr>
                <w:rFonts w:cs="Arial"/>
                <w:lang w:val="fr-FR"/>
              </w:rPr>
              <w:t>±3</w:t>
            </w:r>
            <w:r>
              <w:rPr>
                <w:lang w:val="fr-FR"/>
              </w:rPr>
              <w:t>.5 dB, 43.5 GHz &lt; f ≤ 48.2 GHz</w:t>
            </w:r>
          </w:p>
          <w:p w14:paraId="5BBF44A6" w14:textId="77777777" w:rsidR="00154FFF" w:rsidRDefault="00154FFF" w:rsidP="004C091F">
            <w:pPr>
              <w:pStyle w:val="TAL"/>
              <w:rPr>
                <w:lang w:val="fr-FR"/>
              </w:rPr>
            </w:pPr>
            <w:r>
              <w:rPr>
                <w:rFonts w:eastAsia="Calibri" w:cs="Arial"/>
                <w:szCs w:val="22"/>
                <w:lang w:val="fr-FR"/>
              </w:rPr>
              <w:t>±</w:t>
            </w:r>
            <w:r>
              <w:rPr>
                <w:rFonts w:eastAsia="SimSun" w:cs="Arial"/>
                <w:szCs w:val="22"/>
                <w:lang w:val="fr-FR" w:eastAsia="zh-CN"/>
              </w:rPr>
              <w:t>3.9</w:t>
            </w:r>
            <w:r>
              <w:rPr>
                <w:rFonts w:eastAsia="SimSun" w:cs="Arial"/>
                <w:szCs w:val="22"/>
                <w:lang w:val="fr-FR"/>
              </w:rPr>
              <w:t xml:space="preserve"> </w:t>
            </w:r>
            <w:r>
              <w:rPr>
                <w:rFonts w:eastAsia="Calibri"/>
                <w:szCs w:val="22"/>
                <w:lang w:val="fr-FR"/>
              </w:rPr>
              <w:t>dB, 52.6 GHz ≤ f ≤ 71 GHz</w:t>
            </w:r>
          </w:p>
        </w:tc>
      </w:tr>
      <w:tr w:rsidR="00154FFF" w14:paraId="115F034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EC5B075" w14:textId="77777777" w:rsidR="00154FFF" w:rsidRDefault="00154FFF" w:rsidP="004C091F">
            <w:pPr>
              <w:pStyle w:val="TAL"/>
            </w:pPr>
            <w:r>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510F339F" w14:textId="77777777" w:rsidR="00154FFF" w:rsidRDefault="00154FFF" w:rsidP="004C091F">
            <w:pPr>
              <w:pStyle w:val="TAL"/>
            </w:pPr>
            <w:r>
              <w:t xml:space="preserve">±2.1 dB, 24.25 </w:t>
            </w:r>
            <w:r w:rsidRPr="00B65385">
              <w:t xml:space="preserve">GHz ≤ f ≤ </w:t>
            </w:r>
            <w:r>
              <w:t>29.5 GHz</w:t>
            </w:r>
          </w:p>
          <w:p w14:paraId="4F3C40AA" w14:textId="77777777" w:rsidR="00154FFF" w:rsidRDefault="00154FFF" w:rsidP="004C091F">
            <w:pPr>
              <w:pStyle w:val="TAL"/>
            </w:pPr>
            <w:r>
              <w:t xml:space="preserve">±2.4 dB, 37 </w:t>
            </w:r>
            <w:r w:rsidRPr="00B65385">
              <w:t xml:space="preserve">GHz ≤ f ≤ </w:t>
            </w:r>
            <w:r>
              <w:rPr>
                <w:rFonts w:cs="v4.2.0"/>
              </w:rPr>
              <w:t xml:space="preserve">43.5 </w:t>
            </w:r>
            <w:r>
              <w:t>GHz</w:t>
            </w:r>
          </w:p>
          <w:p w14:paraId="558994CB" w14:textId="77777777" w:rsidR="00154FFF" w:rsidRDefault="00154FFF" w:rsidP="004C091F">
            <w:pPr>
              <w:pStyle w:val="TAL"/>
            </w:pPr>
            <w:r>
              <w:rPr>
                <w:rFonts w:cs="Arial"/>
              </w:rPr>
              <w:t>±</w:t>
            </w:r>
            <w:r>
              <w:t>2.6 dB, 43.5 GHz &lt; f ≤ 48.2 GHz</w:t>
            </w:r>
          </w:p>
          <w:p w14:paraId="1A1E2430" w14:textId="77777777" w:rsidR="00154FFF" w:rsidRPr="00B65385" w:rsidRDefault="00154FFF" w:rsidP="004C091F">
            <w:pPr>
              <w:pStyle w:val="TAL"/>
            </w:pPr>
            <w:r w:rsidRPr="00B65385">
              <w:rPr>
                <w:rFonts w:eastAsia="Calibri" w:cs="Arial"/>
                <w:szCs w:val="22"/>
              </w:rPr>
              <w:t>±</w:t>
            </w:r>
            <w:r>
              <w:rPr>
                <w:rFonts w:eastAsia="SimSun" w:cs="Arial"/>
                <w:szCs w:val="22"/>
                <w:lang w:val="en-US" w:eastAsia="zh-CN"/>
              </w:rPr>
              <w:t>3.2</w:t>
            </w:r>
            <w:r>
              <w:rPr>
                <w:rFonts w:eastAsia="SimSun" w:cs="Arial"/>
                <w:szCs w:val="22"/>
                <w:lang w:val="en-US"/>
              </w:rPr>
              <w:t xml:space="preserve"> </w:t>
            </w:r>
            <w:r w:rsidRPr="00B65385">
              <w:rPr>
                <w:rFonts w:eastAsia="Calibri"/>
                <w:szCs w:val="22"/>
              </w:rPr>
              <w:t>dB, 52.6 GHz ≤ f ≤ 71 GHz</w:t>
            </w:r>
          </w:p>
        </w:tc>
      </w:tr>
      <w:tr w:rsidR="00154FFF" w14:paraId="478024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50CA8D6" w14:textId="77777777" w:rsidR="00154FFF" w:rsidRDefault="00154FFF" w:rsidP="004C091F">
            <w:pPr>
              <w:pStyle w:val="TAL"/>
            </w:pPr>
            <w:r>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51B5D383" w14:textId="77777777" w:rsidR="00154FFF" w:rsidRDefault="00154FFF" w:rsidP="004C091F">
            <w:pPr>
              <w:pStyle w:val="TAL"/>
            </w:pPr>
            <w:r>
              <w:t>N/A</w:t>
            </w:r>
          </w:p>
        </w:tc>
      </w:tr>
      <w:tr w:rsidR="00154FFF" w14:paraId="2B190C6A"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9F7C4A9" w14:textId="77777777" w:rsidR="00154FFF" w:rsidRDefault="00154FFF" w:rsidP="004C091F">
            <w:pPr>
              <w:pStyle w:val="TAL"/>
            </w:pPr>
            <w:r>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51404EBA" w14:textId="77777777" w:rsidR="00154FFF" w:rsidRDefault="00154FFF" w:rsidP="004C091F">
            <w:pPr>
              <w:pStyle w:val="TAL"/>
            </w:pPr>
            <w:r>
              <w:t>±0.4 dB</w:t>
            </w:r>
          </w:p>
        </w:tc>
      </w:tr>
      <w:tr w:rsidR="00154FFF" w14:paraId="21AC8D6B"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AFE05FC" w14:textId="77777777" w:rsidR="00154FFF" w:rsidRDefault="00154FFF" w:rsidP="004C091F">
            <w:pPr>
              <w:pStyle w:val="TAL"/>
            </w:pPr>
            <w:r>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E389FAF" w14:textId="77777777" w:rsidR="00154FFF" w:rsidRDefault="00154FFF" w:rsidP="004C091F">
            <w:pPr>
              <w:pStyle w:val="TAL"/>
            </w:pPr>
            <w:r>
              <w:t>±2.9 dB, 24.25 GHz &lt; f ≤  29.5 GHz</w:t>
            </w:r>
          </w:p>
          <w:p w14:paraId="5D53089D" w14:textId="77777777" w:rsidR="00154FFF" w:rsidRDefault="00154FFF" w:rsidP="004C091F">
            <w:pPr>
              <w:pStyle w:val="TAL"/>
            </w:pPr>
            <w:r>
              <w:t xml:space="preserve">±3.3 dB, 37 GHz &lt; f ≤  </w:t>
            </w:r>
            <w:r>
              <w:rPr>
                <w:rFonts w:cs="v4.2.0"/>
              </w:rPr>
              <w:t xml:space="preserve">43.5 </w:t>
            </w:r>
            <w:r>
              <w:t>GHz</w:t>
            </w:r>
          </w:p>
          <w:p w14:paraId="557E5B9B" w14:textId="77777777" w:rsidR="00154FFF" w:rsidRDefault="00154FFF" w:rsidP="004C091F">
            <w:pPr>
              <w:pStyle w:val="TAL"/>
            </w:pPr>
            <w:r>
              <w:rPr>
                <w:rFonts w:cs="Arial"/>
              </w:rPr>
              <w:t>±3</w:t>
            </w:r>
            <w:r>
              <w:t>.6 dB, 43.5 GHz &lt; f ≤ 48.2 GHz</w:t>
            </w:r>
          </w:p>
          <w:p w14:paraId="6B8D2AB7" w14:textId="77777777" w:rsidR="00154FFF" w:rsidRPr="00B65385" w:rsidRDefault="00154FFF" w:rsidP="004C091F">
            <w:pPr>
              <w:pStyle w:val="TAL"/>
            </w:pPr>
            <w:r w:rsidRPr="00B65385">
              <w:rPr>
                <w:rFonts w:cs="Arial"/>
              </w:rPr>
              <w:t>±</w:t>
            </w:r>
            <w:r>
              <w:rPr>
                <w:rFonts w:eastAsia="SimSun" w:cs="Arial"/>
                <w:lang w:eastAsia="zh-CN"/>
              </w:rPr>
              <w:t>5.6</w:t>
            </w:r>
            <w:r>
              <w:rPr>
                <w:rFonts w:eastAsia="SimSun" w:cs="Arial"/>
              </w:rPr>
              <w:t xml:space="preserve"> </w:t>
            </w:r>
            <w:r w:rsidRPr="00B65385">
              <w:t>dB, 52.6 GHz ≤ f ≤ 71 GHz</w:t>
            </w:r>
          </w:p>
        </w:tc>
      </w:tr>
      <w:tr w:rsidR="00154FFF" w14:paraId="4B2DAD08"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3B9FABD" w14:textId="77777777" w:rsidR="00154FFF" w:rsidRDefault="00154FFF" w:rsidP="004C091F">
            <w:pPr>
              <w:pStyle w:val="TAL"/>
            </w:pPr>
            <w:r>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0D51FB1" w14:textId="77777777" w:rsidR="00154FFF" w:rsidRDefault="00154FFF" w:rsidP="004C091F">
            <w:pPr>
              <w:pStyle w:val="TAL"/>
            </w:pPr>
            <w:r>
              <w:t>N/A</w:t>
            </w:r>
          </w:p>
        </w:tc>
      </w:tr>
      <w:tr w:rsidR="00154FFF" w14:paraId="4F8AE611"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253DCAE" w14:textId="77777777" w:rsidR="00154FFF" w:rsidRDefault="00154FFF" w:rsidP="004C091F">
            <w:pPr>
              <w:pStyle w:val="TAL"/>
            </w:pPr>
            <w:r>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5645D1B5" w14:textId="77777777" w:rsidR="00154FFF" w:rsidRDefault="00154FFF" w:rsidP="004C091F">
            <w:pPr>
              <w:pStyle w:val="TAL"/>
            </w:pPr>
            <w:r>
              <w:t>±12 Hz</w:t>
            </w:r>
          </w:p>
        </w:tc>
      </w:tr>
      <w:tr w:rsidR="00154FFF" w14:paraId="003C4B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A907CC" w14:textId="77777777" w:rsidR="00154FFF" w:rsidRDefault="00154FFF" w:rsidP="004C091F">
            <w:pPr>
              <w:pStyle w:val="TAL"/>
            </w:pPr>
            <w:r>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559CECFB" w14:textId="77777777" w:rsidR="00154FFF" w:rsidRDefault="00154FFF" w:rsidP="004C091F">
            <w:pPr>
              <w:pStyle w:val="TAL"/>
            </w:pPr>
            <w:r>
              <w:t>1%</w:t>
            </w:r>
          </w:p>
        </w:tc>
      </w:tr>
      <w:tr w:rsidR="00154FFF" w14:paraId="5B25DA65"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41BD536" w14:textId="77777777" w:rsidR="00154FFF" w:rsidRDefault="00154FFF" w:rsidP="004C091F">
            <w:pPr>
              <w:pStyle w:val="TAL"/>
            </w:pPr>
            <w:r>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5ACF3B61" w14:textId="77777777" w:rsidR="00154FFF" w:rsidRDefault="00154FFF" w:rsidP="004C091F">
            <w:pPr>
              <w:pStyle w:val="TAL"/>
            </w:pPr>
            <w:r>
              <w:t>±25 ns</w:t>
            </w:r>
          </w:p>
        </w:tc>
      </w:tr>
      <w:tr w:rsidR="00154FFF" w14:paraId="2E9CBC8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6382C95" w14:textId="77777777" w:rsidR="00154FFF" w:rsidRDefault="00154FFF" w:rsidP="004C091F">
            <w:pPr>
              <w:pStyle w:val="TAL"/>
            </w:pPr>
            <w:r>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44132C71" w14:textId="77777777" w:rsidR="00154FFF" w:rsidRDefault="00154FFF" w:rsidP="004C091F">
            <w:pPr>
              <w:pStyle w:val="TAL"/>
            </w:pPr>
            <w:r>
              <w:t>600 kHz</w:t>
            </w:r>
          </w:p>
        </w:tc>
      </w:tr>
      <w:tr w:rsidR="00154FFF" w14:paraId="4B89673D"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DF83EFC" w14:textId="77777777" w:rsidR="00154FFF" w:rsidRDefault="00154FFF" w:rsidP="004C091F">
            <w:pPr>
              <w:pStyle w:val="TAL"/>
            </w:pPr>
            <w:r>
              <w:t>6.7.3 OTA ACLR</w:t>
            </w:r>
          </w:p>
        </w:tc>
        <w:tc>
          <w:tcPr>
            <w:tcW w:w="3531" w:type="dxa"/>
            <w:tcBorders>
              <w:top w:val="single" w:sz="4" w:space="0" w:color="auto"/>
              <w:left w:val="single" w:sz="4" w:space="0" w:color="auto"/>
              <w:bottom w:val="single" w:sz="4" w:space="0" w:color="auto"/>
              <w:right w:val="single" w:sz="4" w:space="0" w:color="auto"/>
            </w:tcBorders>
          </w:tcPr>
          <w:p w14:paraId="47952423" w14:textId="77777777" w:rsidR="00154FFF" w:rsidRDefault="00154FFF" w:rsidP="004C091F">
            <w:pPr>
              <w:pStyle w:val="TAL"/>
            </w:pPr>
            <w:r>
              <w:t>Relative ACLR:</w:t>
            </w:r>
          </w:p>
          <w:p w14:paraId="3F981D58" w14:textId="77777777" w:rsidR="00154FFF" w:rsidRDefault="00154FFF" w:rsidP="004C091F">
            <w:pPr>
              <w:pStyle w:val="TAL"/>
            </w:pPr>
            <w:r>
              <w:t xml:space="preserve">±2.3 dB, 24.25 </w:t>
            </w:r>
            <w:r w:rsidRPr="00B65385">
              <w:t xml:space="preserve">GHz ≤ f ≤ </w:t>
            </w:r>
            <w:r>
              <w:t>29.5 GHz</w:t>
            </w:r>
          </w:p>
          <w:p w14:paraId="49AA8F83" w14:textId="77777777" w:rsidR="00154FFF" w:rsidRDefault="00154FFF" w:rsidP="004C091F">
            <w:pPr>
              <w:pStyle w:val="TAL"/>
            </w:pPr>
            <w:r>
              <w:rPr>
                <w:rFonts w:cs="Arial"/>
              </w:rPr>
              <w:t>±</w:t>
            </w:r>
            <w:r>
              <w:t xml:space="preserve">2.6 dB, 37 </w:t>
            </w:r>
            <w:r w:rsidRPr="00B65385">
              <w:t xml:space="preserve">GHz ≤ f ≤ </w:t>
            </w:r>
            <w:r>
              <w:t>43.5 GHz</w:t>
            </w:r>
          </w:p>
          <w:p w14:paraId="2F506690" w14:textId="77777777" w:rsidR="00154FFF" w:rsidRDefault="00154FFF" w:rsidP="004C091F">
            <w:pPr>
              <w:pStyle w:val="TAL"/>
            </w:pPr>
            <w:r>
              <w:rPr>
                <w:rFonts w:cs="Arial"/>
              </w:rPr>
              <w:t>±</w:t>
            </w:r>
            <w:r>
              <w:t>2.8 dB, 43.5 GHz &lt; f ≤ 48.2 GHz</w:t>
            </w:r>
          </w:p>
          <w:p w14:paraId="3A7B7136" w14:textId="77777777" w:rsidR="00154FFF" w:rsidRDefault="00154FFF" w:rsidP="004C091F">
            <w:pPr>
              <w:pStyle w:val="TAL"/>
            </w:pPr>
            <w:r>
              <w:rPr>
                <w:rFonts w:cs="Arial"/>
              </w:rPr>
              <w:t>±</w:t>
            </w:r>
            <w:r>
              <w:rPr>
                <w:rFonts w:eastAsia="SimSun" w:cs="Arial"/>
                <w:lang w:eastAsia="zh-CN"/>
              </w:rPr>
              <w:t>4.6</w:t>
            </w:r>
            <w:r>
              <w:rPr>
                <w:rFonts w:eastAsia="SimSun" w:cs="Arial"/>
              </w:rPr>
              <w:t xml:space="preserve"> </w:t>
            </w:r>
            <w:r>
              <w:t>dB, 52.6 GHz ≤ f ≤ 71 GHz</w:t>
            </w:r>
          </w:p>
          <w:p w14:paraId="2CB308B9" w14:textId="77777777" w:rsidR="00154FFF" w:rsidRDefault="00154FFF" w:rsidP="004C091F">
            <w:pPr>
              <w:pStyle w:val="TAL"/>
            </w:pPr>
          </w:p>
          <w:p w14:paraId="6B626E75" w14:textId="77777777" w:rsidR="00154FFF" w:rsidRDefault="00154FFF" w:rsidP="004C091F">
            <w:pPr>
              <w:pStyle w:val="TAL"/>
            </w:pPr>
            <w:r>
              <w:t xml:space="preserve">Absolute ACLR: </w:t>
            </w:r>
          </w:p>
          <w:p w14:paraId="3A3462C2" w14:textId="77777777" w:rsidR="00154FFF" w:rsidRDefault="00154FFF" w:rsidP="004C091F">
            <w:pPr>
              <w:pStyle w:val="TAL"/>
            </w:pPr>
            <w:r>
              <w:t xml:space="preserve">±2.7 dB, 24.25 </w:t>
            </w:r>
            <w:r w:rsidRPr="00B65385">
              <w:t xml:space="preserve">GHz ≤ f ≤ </w:t>
            </w:r>
            <w:r>
              <w:t>29.5 GHz</w:t>
            </w:r>
          </w:p>
          <w:p w14:paraId="06BD87D1" w14:textId="77777777" w:rsidR="00154FFF" w:rsidRDefault="00154FFF" w:rsidP="004C091F">
            <w:pPr>
              <w:pStyle w:val="TAL"/>
            </w:pPr>
            <w:r>
              <w:t xml:space="preserve">±2.7 dB, 37 </w:t>
            </w:r>
            <w:r w:rsidRPr="00B65385">
              <w:t xml:space="preserve">GHz ≤ f ≤ </w:t>
            </w:r>
            <w:r>
              <w:t>43.5 GHz</w:t>
            </w:r>
          </w:p>
          <w:p w14:paraId="30102083" w14:textId="77777777" w:rsidR="00154FFF" w:rsidRDefault="00154FFF" w:rsidP="004C091F">
            <w:pPr>
              <w:pStyle w:val="TAL"/>
            </w:pPr>
            <w:r>
              <w:t xml:space="preserve">±2.9 dB, 43.5 GHz &lt; f ≤ 48.2 GHz </w:t>
            </w:r>
          </w:p>
          <w:p w14:paraId="75BC1548" w14:textId="77777777" w:rsidR="00154FFF" w:rsidRDefault="00154FFF" w:rsidP="004C091F">
            <w:pPr>
              <w:pStyle w:val="TAL"/>
            </w:pPr>
            <w:r>
              <w:rPr>
                <w:rFonts w:cs="Arial"/>
              </w:rPr>
              <w:t>±</w:t>
            </w:r>
            <w:r>
              <w:rPr>
                <w:rFonts w:eastAsia="SimSun" w:cs="Arial"/>
                <w:lang w:eastAsia="zh-CN"/>
              </w:rPr>
              <w:t>4.7</w:t>
            </w:r>
            <w:r>
              <w:rPr>
                <w:rFonts w:eastAsia="SimSun" w:cs="Arial"/>
              </w:rPr>
              <w:t xml:space="preserve"> </w:t>
            </w:r>
            <w:r>
              <w:t>dB, 52.6 GHz ≤ f ≤ 71 GHz</w:t>
            </w:r>
          </w:p>
        </w:tc>
      </w:tr>
      <w:tr w:rsidR="00154FFF" w14:paraId="5F689C24"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14A6134" w14:textId="77777777" w:rsidR="00154FFF" w:rsidRDefault="00154FFF" w:rsidP="004C091F">
            <w:pPr>
              <w:pStyle w:val="TAL"/>
            </w:pPr>
            <w:r>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4D80041F" w14:textId="77777777" w:rsidR="00154FFF" w:rsidRDefault="00154FFF" w:rsidP="004C091F">
            <w:pPr>
              <w:pStyle w:val="TAL"/>
            </w:pPr>
            <w:r>
              <w:t xml:space="preserve">±2.7 dB, 24.25 </w:t>
            </w:r>
            <w:r w:rsidRPr="00B65385">
              <w:t xml:space="preserve">GHz ≤ f ≤ </w:t>
            </w:r>
            <w:r>
              <w:t>29.5 GHz</w:t>
            </w:r>
          </w:p>
          <w:p w14:paraId="432AF965" w14:textId="77777777" w:rsidR="00154FFF" w:rsidRDefault="00154FFF" w:rsidP="004C091F">
            <w:pPr>
              <w:pStyle w:val="TAL"/>
            </w:pPr>
            <w:r>
              <w:t xml:space="preserve">±2.7 dB, 37 </w:t>
            </w:r>
            <w:r w:rsidRPr="00B65385">
              <w:t xml:space="preserve">GHz ≤ f ≤ </w:t>
            </w:r>
            <w:r>
              <w:t>43.5 GHz</w:t>
            </w:r>
          </w:p>
          <w:p w14:paraId="62AE7341" w14:textId="77777777" w:rsidR="00154FFF" w:rsidRDefault="00154FFF" w:rsidP="004C091F">
            <w:pPr>
              <w:pStyle w:val="TAL"/>
            </w:pPr>
            <w:r>
              <w:t xml:space="preserve">±2.9 dB, 43.5 GHz &lt; f ≤ 48.2 GHz </w:t>
            </w:r>
          </w:p>
          <w:p w14:paraId="59885D1A" w14:textId="77777777" w:rsidR="00154FFF" w:rsidRPr="00B65385" w:rsidRDefault="00154FFF" w:rsidP="004C091F">
            <w:pPr>
              <w:pStyle w:val="TAL"/>
            </w:pPr>
            <w:r w:rsidRPr="00B65385">
              <w:rPr>
                <w:rFonts w:cs="Arial"/>
              </w:rPr>
              <w:t>±4.7</w:t>
            </w:r>
            <w:r w:rsidRPr="00B65385">
              <w:rPr>
                <w:rFonts w:eastAsia="SimSun" w:cs="Arial"/>
              </w:rPr>
              <w:t xml:space="preserve"> </w:t>
            </w:r>
            <w:r w:rsidRPr="00B65385">
              <w:t>dB, 52.6 GHz ≤ f ≤ 71 GHz</w:t>
            </w:r>
          </w:p>
        </w:tc>
      </w:tr>
      <w:tr w:rsidR="00154FFF" w14:paraId="784EC2E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B3AE7EB" w14:textId="77777777" w:rsidR="00154FFF" w:rsidRDefault="00154FFF" w:rsidP="004C091F">
            <w:pPr>
              <w:pStyle w:val="TAL"/>
            </w:pPr>
            <w:r>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2DE01038" w14:textId="77777777" w:rsidR="00154FFF" w:rsidRDefault="00154FFF" w:rsidP="004C091F">
            <w:pPr>
              <w:pStyle w:val="TAL"/>
            </w:pPr>
            <w:r>
              <w:t>±2.3 dB, 30 MHz ≤ f ≤ 6 GHz</w:t>
            </w:r>
          </w:p>
          <w:p w14:paraId="07DAF2C3" w14:textId="77777777" w:rsidR="00154FFF" w:rsidRDefault="00154FFF" w:rsidP="004C091F">
            <w:pPr>
              <w:pStyle w:val="TAL"/>
            </w:pPr>
            <w:r>
              <w:t>±2.7 dB, 6 GHz &lt; f ≤ 40 GHz</w:t>
            </w:r>
          </w:p>
          <w:p w14:paraId="759FE214" w14:textId="77777777" w:rsidR="00154FFF" w:rsidRDefault="00154FFF" w:rsidP="004C091F">
            <w:pPr>
              <w:pStyle w:val="TAL"/>
            </w:pPr>
            <w:r>
              <w:t>±5.0 dB, 40 GHz &lt; f ≤ 60 GHz</w:t>
            </w:r>
          </w:p>
          <w:p w14:paraId="11B0FECC" w14:textId="77777777" w:rsidR="00154FFF" w:rsidRDefault="00154FFF" w:rsidP="004C091F">
            <w:pPr>
              <w:pStyle w:val="TAL"/>
            </w:pPr>
            <w:r>
              <w:rPr>
                <w:rFonts w:cs="Arial"/>
              </w:rPr>
              <w:t>±</w:t>
            </w:r>
            <w:r>
              <w:t>5.3 dB, 60 GHz &lt; f ≤ 110 GHz</w:t>
            </w:r>
          </w:p>
          <w:p w14:paraId="4E2B9061" w14:textId="77777777" w:rsidR="00154FFF" w:rsidRDefault="00154FFF" w:rsidP="004C091F">
            <w:pPr>
              <w:pStyle w:val="TAL"/>
            </w:pPr>
            <w:r>
              <w:rPr>
                <w:rFonts w:cs="Arial"/>
              </w:rPr>
              <w:t>±</w:t>
            </w:r>
            <w:r>
              <w:t>5.9 dB, 110 GHz &lt; f ≤ 142 GHz</w:t>
            </w:r>
          </w:p>
        </w:tc>
      </w:tr>
      <w:tr w:rsidR="00154FFF" w14:paraId="5E95C2C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0975CA7" w14:textId="77777777" w:rsidR="00154FFF" w:rsidRDefault="00154FFF" w:rsidP="004C091F">
            <w:pPr>
              <w:pStyle w:val="TAL"/>
            </w:pPr>
            <w:r>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49CA3295" w14:textId="77777777" w:rsidR="00154FFF" w:rsidRDefault="00154FFF" w:rsidP="004C091F">
            <w:pPr>
              <w:pStyle w:val="TAL"/>
            </w:pPr>
            <w:r>
              <w:t>±2.3 dB, 30 MHz ≤ f ≤ 6 GHz</w:t>
            </w:r>
          </w:p>
          <w:p w14:paraId="6D0355A5" w14:textId="77777777" w:rsidR="00154FFF" w:rsidRDefault="00154FFF" w:rsidP="004C091F">
            <w:pPr>
              <w:pStyle w:val="TAL"/>
            </w:pPr>
            <w:r>
              <w:t>±2.7 dB, 6 GHz &lt; f ≤ 40 GHz</w:t>
            </w:r>
          </w:p>
          <w:p w14:paraId="33F9863D" w14:textId="77777777" w:rsidR="00154FFF" w:rsidRDefault="00154FFF" w:rsidP="004C091F">
            <w:pPr>
              <w:pStyle w:val="TAL"/>
            </w:pPr>
            <w:r>
              <w:t>±5.0 dB, 40 GHz &lt; f ≤ 60 GHz</w:t>
            </w:r>
          </w:p>
          <w:p w14:paraId="069FB033" w14:textId="77777777" w:rsidR="00154FFF" w:rsidRDefault="00154FFF" w:rsidP="004C091F">
            <w:pPr>
              <w:pStyle w:val="TAL"/>
            </w:pPr>
            <w:r>
              <w:rPr>
                <w:rFonts w:cs="Arial"/>
              </w:rPr>
              <w:t>±</w:t>
            </w:r>
            <w:r>
              <w:t>5.3 dB, 60 GHz &lt; f ≤ 110 GHz</w:t>
            </w:r>
          </w:p>
          <w:p w14:paraId="3737466E" w14:textId="77777777" w:rsidR="00154FFF" w:rsidRDefault="00154FFF" w:rsidP="004C091F">
            <w:pPr>
              <w:pStyle w:val="TAL"/>
            </w:pPr>
            <w:r>
              <w:rPr>
                <w:rFonts w:cs="Arial"/>
              </w:rPr>
              <w:t>±</w:t>
            </w:r>
            <w:r>
              <w:t>5.9 dB, 110 GHz &lt; f ≤ 142 GHz</w:t>
            </w:r>
          </w:p>
        </w:tc>
      </w:tr>
      <w:tr w:rsidR="00154FFF" w14:paraId="3A12D75D" w14:textId="77777777" w:rsidTr="004C091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325D22F5" w14:textId="77777777" w:rsidR="00154FFF" w:rsidRDefault="00154FFF" w:rsidP="004C091F">
            <w:pPr>
              <w:pStyle w:val="TAL"/>
            </w:pPr>
            <w:r>
              <w:t>NOTE:</w:t>
            </w:r>
            <w:r>
              <w:rPr>
                <w:rFonts w:cs="Arial"/>
                <w:szCs w:val="18"/>
              </w:rPr>
              <w:tab/>
            </w:r>
            <w:r>
              <w:t>Test system uncertainty values are applicable for normal condition unless otherwise stated.</w:t>
            </w:r>
          </w:p>
        </w:tc>
      </w:tr>
    </w:tbl>
    <w:p w14:paraId="11C7D683" w14:textId="77777777" w:rsidR="00D47DA2" w:rsidRDefault="00D47DA2" w:rsidP="00D47DA2">
      <w:pPr>
        <w:rPr>
          <w:lang w:eastAsia="sv-SE"/>
        </w:rPr>
      </w:pPr>
    </w:p>
    <w:p w14:paraId="49F2B3FE" w14:textId="180FFB01" w:rsidR="00C45907" w:rsidRPr="00931575" w:rsidRDefault="00C45907" w:rsidP="00C45907">
      <w:pPr>
        <w:pStyle w:val="Heading4"/>
      </w:pPr>
      <w:bookmarkStart w:id="376" w:name="_Toc131560148"/>
      <w:bookmarkStart w:id="377" w:name="_Toc137393848"/>
      <w:bookmarkStart w:id="378" w:name="_Toc163474952"/>
      <w:bookmarkStart w:id="379" w:name="_Toc176783281"/>
      <w:r w:rsidRPr="00931575">
        <w:rPr>
          <w:lang w:eastAsia="sv-SE"/>
        </w:rPr>
        <w:t>4.1.</w:t>
      </w:r>
      <w:r w:rsidRPr="00931575">
        <w:t>2.3</w:t>
      </w:r>
      <w:r w:rsidRPr="00931575">
        <w:rPr>
          <w:lang w:eastAsia="sv-SE"/>
        </w:rPr>
        <w:tab/>
        <w:t xml:space="preserve">Measurement of </w:t>
      </w:r>
      <w:r w:rsidRPr="00931575">
        <w:t>receiver</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lastRenderedPageBreak/>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F25191"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F25191"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3C09A59E" w14:textId="0FCCFEBE" w:rsidR="00D47DA2" w:rsidRDefault="00D47DA2" w:rsidP="00D47DA2">
            <w:pPr>
              <w:pStyle w:val="TAN"/>
            </w:pPr>
            <w:r>
              <w:lastRenderedPageBreak/>
              <w:t>NOTE 1:</w:t>
            </w:r>
            <w:r>
              <w:rPr>
                <w:rFonts w:cs="Arial"/>
                <w:szCs w:val="18"/>
              </w:rPr>
              <w:tab/>
            </w:r>
            <w:r>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7E1DDAF9" w14:textId="1ABFFEF9" w:rsidR="00C45907" w:rsidRPr="00931575" w:rsidDel="00727F1C" w:rsidRDefault="00D47DA2" w:rsidP="00D47DA2">
            <w:pPr>
              <w:pStyle w:val="TAN"/>
              <w:rPr>
                <w:rFonts w:eastAsia="SimSun"/>
              </w:rPr>
            </w:pPr>
            <w:r>
              <w:t>NOTE 2:</w:t>
            </w:r>
            <w:r>
              <w:rPr>
                <w:rFonts w:cs="Arial"/>
                <w:szCs w:val="18"/>
              </w:rPr>
              <w:tab/>
            </w:r>
            <w:r>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80" w:name="_Toc21102574"/>
      <w:bookmarkStart w:id="381" w:name="_Toc29810423"/>
      <w:bookmarkStart w:id="382" w:name="_Toc36635775"/>
      <w:bookmarkStart w:id="383" w:name="_Toc37272721"/>
      <w:bookmarkStart w:id="384" w:name="_Toc45885796"/>
      <w:bookmarkStart w:id="385" w:name="_Toc53182905"/>
      <w:r w:rsidRPr="00931575">
        <w:t xml:space="preserve">Table 4.1.2.3-2: </w:t>
      </w:r>
      <w:bookmarkStart w:id="386"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170625" w14:paraId="265224BF"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34B551D" w14:textId="77777777" w:rsidR="00170625" w:rsidRDefault="00170625" w:rsidP="001A6C5F">
            <w:pPr>
              <w:pStyle w:val="TAH"/>
            </w:pPr>
            <w:bookmarkStart w:id="387" w:name="_Toc58915572"/>
            <w:bookmarkStart w:id="388" w:name="_Toc58917753"/>
            <w:bookmarkStart w:id="389" w:name="_Toc66693622"/>
            <w:bookmarkStart w:id="390" w:name="_Toc74915574"/>
            <w:bookmarkStart w:id="391" w:name="_Toc76114199"/>
            <w:bookmarkStart w:id="392" w:name="_Toc76544085"/>
            <w:bookmarkStart w:id="393" w:name="_Toc82536207"/>
            <w:bookmarkStart w:id="394" w:name="_Toc89952500"/>
            <w:bookmarkStart w:id="395" w:name="_Toc98766316"/>
            <w:bookmarkStart w:id="396" w:name="_Toc99702679"/>
            <w:bookmarkStart w:id="397" w:name="_Toc106206465"/>
            <w:bookmarkStart w:id="398" w:name="_Toc115080467"/>
            <w:bookmarkStart w:id="399" w:name="_Toc121999346"/>
            <w:bookmarkStart w:id="400" w:name="_Toc124153519"/>
            <w:bookmarkStart w:id="401" w:name="_Toc124154294"/>
            <w:bookmarkEnd w:id="386"/>
            <w:r>
              <w:t>Clause</w:t>
            </w:r>
          </w:p>
        </w:tc>
        <w:tc>
          <w:tcPr>
            <w:tcW w:w="4249" w:type="dxa"/>
            <w:tcBorders>
              <w:top w:val="single" w:sz="4" w:space="0" w:color="auto"/>
              <w:left w:val="single" w:sz="4" w:space="0" w:color="auto"/>
              <w:bottom w:val="single" w:sz="4" w:space="0" w:color="auto"/>
              <w:right w:val="single" w:sz="4" w:space="0" w:color="auto"/>
            </w:tcBorders>
            <w:hideMark/>
          </w:tcPr>
          <w:p w14:paraId="4C0CE8F7" w14:textId="77777777" w:rsidR="00170625" w:rsidRDefault="00170625" w:rsidP="001A6C5F">
            <w:pPr>
              <w:pStyle w:val="TAH"/>
            </w:pPr>
            <w:r>
              <w:t>Maximum OTA Test System uncertainty</w:t>
            </w:r>
          </w:p>
        </w:tc>
      </w:tr>
      <w:tr w:rsidR="00170625" w14:paraId="3B5511CE"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8588522" w14:textId="77777777" w:rsidR="00170625" w:rsidRDefault="00170625" w:rsidP="001A6C5F">
            <w:pPr>
              <w:pStyle w:val="TAL"/>
            </w:pPr>
            <w:r>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36F849B6" w14:textId="77777777" w:rsidR="00170625" w:rsidRPr="000E41AD" w:rsidRDefault="00170625" w:rsidP="001A6C5F">
            <w:pPr>
              <w:pStyle w:val="TAL"/>
              <w:rPr>
                <w:rFonts w:cs="Arial"/>
              </w:rPr>
            </w:pPr>
            <w:r w:rsidRPr="000E41AD">
              <w:rPr>
                <w:rFonts w:eastAsia="SimSun"/>
              </w:rPr>
              <w:t xml:space="preserve">±2.4 dB, 24.25 GHz &lt; f </w:t>
            </w:r>
            <w:r w:rsidRPr="000E41AD">
              <w:rPr>
                <w:rFonts w:cs="Arial"/>
              </w:rPr>
              <w:t>≤ 29.5 GHz</w:t>
            </w:r>
          </w:p>
          <w:p w14:paraId="6E309538" w14:textId="77777777" w:rsidR="00170625" w:rsidRPr="000E41AD" w:rsidRDefault="00170625" w:rsidP="001A6C5F">
            <w:pPr>
              <w:pStyle w:val="TAL"/>
              <w:rPr>
                <w:rFonts w:cs="Arial"/>
              </w:rPr>
            </w:pPr>
            <w:r w:rsidRPr="000E41AD">
              <w:rPr>
                <w:rFonts w:eastAsia="SimSun"/>
              </w:rPr>
              <w:t xml:space="preserve">±2.4 dB, 37 GHz &lt; f </w:t>
            </w:r>
            <w:r w:rsidRPr="000E41AD">
              <w:rPr>
                <w:rFonts w:cs="Arial"/>
              </w:rPr>
              <w:t>≤ 43.5 GHz</w:t>
            </w:r>
          </w:p>
          <w:p w14:paraId="58D977D5" w14:textId="589D5895" w:rsidR="00170625" w:rsidRPr="000E41AD" w:rsidRDefault="00F87E7A" w:rsidP="001A6C5F">
            <w:pPr>
              <w:pStyle w:val="TAL"/>
              <w:rPr>
                <w:rFonts w:cs="Arial"/>
              </w:rPr>
            </w:pPr>
            <w:r>
              <w:rPr>
                <w:rFonts w:eastAsia="SimSun"/>
              </w:rPr>
              <w:t>±3.5</w:t>
            </w:r>
            <w:r w:rsidR="00170625" w:rsidRPr="000E41AD">
              <w:rPr>
                <w:rFonts w:eastAsia="SimSun"/>
              </w:rPr>
              <w:t xml:space="preserve"> dB, 43.5 GHz &lt; f </w:t>
            </w:r>
            <w:r w:rsidR="00170625" w:rsidRPr="000E41AD">
              <w:rPr>
                <w:rFonts w:cs="Arial"/>
              </w:rPr>
              <w:t>≤ 48.2 GHz</w:t>
            </w:r>
          </w:p>
          <w:p w14:paraId="29D71533" w14:textId="0462C1CF"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szCs w:val="22"/>
                <w:lang w:val="en-US" w:eastAsia="zh-CN"/>
              </w:rPr>
              <w:t>3.0</w:t>
            </w:r>
            <w:r w:rsidRPr="00727761">
              <w:rPr>
                <w:rFonts w:eastAsia="SimSun" w:cs="Arial"/>
                <w:szCs w:val="22"/>
                <w:lang w:val="en-US"/>
              </w:rPr>
              <w:t xml:space="preserve"> </w:t>
            </w:r>
            <w:r w:rsidRPr="00FE5634">
              <w:rPr>
                <w:rFonts w:eastAsia="Calibri"/>
                <w:szCs w:val="22"/>
              </w:rPr>
              <w:t>dB</w:t>
            </w:r>
            <w:r w:rsidR="00F57D96">
              <w:rPr>
                <w:rFonts w:eastAsia="Calibri"/>
                <w:szCs w:val="22"/>
              </w:rPr>
              <w:t>,</w:t>
            </w:r>
            <w:r w:rsidRPr="00FE5634">
              <w:rPr>
                <w:rFonts w:eastAsia="Calibri"/>
                <w:szCs w:val="22"/>
              </w:rPr>
              <w:t xml:space="preserve"> 52.6 GHz ≤ f ≤ 71 GHz</w:t>
            </w:r>
          </w:p>
        </w:tc>
      </w:tr>
      <w:tr w:rsidR="00170625" w14:paraId="4ECF5C36"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4998E23A" w14:textId="77777777" w:rsidR="00170625" w:rsidRDefault="00170625" w:rsidP="001A6C5F">
            <w:pPr>
              <w:pStyle w:val="TAL"/>
            </w:pPr>
            <w:r>
              <w:t>7.5.1</w:t>
            </w:r>
            <w:r>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092BB579"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6CDD93BC"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0B7976A8" w14:textId="175713AE"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4DC9B91D" w14:textId="4E487793"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170625" w14:paraId="73DE499B"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41152D2" w14:textId="77777777" w:rsidR="00170625" w:rsidRDefault="00170625" w:rsidP="001A6C5F">
            <w:pPr>
              <w:pStyle w:val="TAL"/>
            </w:pPr>
            <w:r>
              <w:t>7.5.2</w:t>
            </w:r>
            <w:r>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27A2F58B"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31B29244"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2AA1FA18" w14:textId="03E080C9"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230437D2" w14:textId="63BA4A43" w:rsidR="00170625" w:rsidRPr="000E41AD" w:rsidRDefault="00A66D1D" w:rsidP="001A6C5F">
            <w:pPr>
              <w:pStyle w:val="TAL"/>
              <w:rPr>
                <w:rFonts w:cs="Arial"/>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A66D1D" w:rsidRPr="000E41AD" w14:paraId="68C1A027"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BAA2BD" w14:textId="77777777" w:rsidR="00A66D1D" w:rsidRDefault="00A66D1D" w:rsidP="00A66D1D">
            <w:pPr>
              <w:pStyle w:val="TAL"/>
            </w:pPr>
            <w:r>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035ECF82" w14:textId="77777777" w:rsidR="00A66D1D" w:rsidRPr="00727761" w:rsidRDefault="00A66D1D" w:rsidP="00A66D1D">
            <w:pPr>
              <w:keepNext/>
              <w:keepLines/>
              <w:spacing w:after="0" w:line="256" w:lineRule="auto"/>
              <w:rPr>
                <w:rFonts w:ascii="Arial" w:eastAsia="SimSun" w:hAnsi="Arial"/>
                <w:sz w:val="18"/>
                <w:szCs w:val="22"/>
                <w:lang w:val="en-US"/>
              </w:rPr>
            </w:pPr>
            <w:r w:rsidRPr="00727761">
              <w:rPr>
                <w:rFonts w:ascii="Arial" w:eastAsia="SimSun" w:hAnsi="Arial"/>
                <w:sz w:val="18"/>
                <w:szCs w:val="22"/>
                <w:lang w:val="en-US"/>
              </w:rPr>
              <w:t xml:space="preserve">±3.6 dB, 24.25 GHz &lt; f </w:t>
            </w:r>
            <w:r w:rsidRPr="00727761">
              <w:rPr>
                <w:rFonts w:ascii="Arial" w:eastAsia="Calibri" w:hAnsi="Arial" w:cs="Arial"/>
                <w:sz w:val="18"/>
                <w:szCs w:val="22"/>
                <w:lang w:val="en-US"/>
              </w:rPr>
              <w:t>≤ 43.5 GHz</w:t>
            </w:r>
          </w:p>
          <w:p w14:paraId="674B646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±4.5 dB, 43.5 GHz &lt; f </w:t>
            </w:r>
            <w:r w:rsidRPr="00727761">
              <w:rPr>
                <w:rFonts w:ascii="Arial" w:eastAsia="Calibri" w:hAnsi="Arial" w:cs="Arial"/>
                <w:sz w:val="18"/>
                <w:szCs w:val="22"/>
                <w:lang w:val="en-US"/>
              </w:rPr>
              <w:t>≤ 48.2 GHz</w:t>
            </w:r>
          </w:p>
          <w:p w14:paraId="2D386D30" w14:textId="6A50B9B6" w:rsidR="00A66D1D" w:rsidRPr="000E41AD" w:rsidRDefault="00A66D1D" w:rsidP="00A66D1D">
            <w:pPr>
              <w:pStyle w:val="TAL"/>
              <w:rPr>
                <w:rFonts w:cs="Arial"/>
                <w:vertAlign w:val="superscript"/>
                <w:lang w:val="fr-FR"/>
              </w:rPr>
            </w:pPr>
            <w:r w:rsidRPr="00727761">
              <w:rPr>
                <w:rFonts w:eastAsia="Calibri" w:cs="Arial"/>
                <w:szCs w:val="22"/>
                <w:lang w:val="fr-FR"/>
              </w:rPr>
              <w:t>±</w:t>
            </w:r>
            <w:r w:rsidRPr="00727761">
              <w:rPr>
                <w:rFonts w:eastAsia="SimSun" w:cs="Arial"/>
                <w:caps/>
                <w:szCs w:val="22"/>
                <w:lang w:val="en-US" w:eastAsia="zh-CN"/>
              </w:rPr>
              <w:t>4.0</w:t>
            </w:r>
            <w:r w:rsidRPr="00727761">
              <w:rPr>
                <w:rFonts w:eastAsia="SimSun" w:cs="Arial"/>
                <w:szCs w:val="22"/>
                <w:lang w:val="en-US"/>
              </w:rPr>
              <w:t xml:space="preserve"> </w:t>
            </w:r>
            <w:r w:rsidRPr="00727761">
              <w:rPr>
                <w:rFonts w:eastAsia="Calibri"/>
                <w:szCs w:val="22"/>
                <w:lang w:val="fr-FR"/>
              </w:rPr>
              <w:t>dB 52.6 GHz ≤ f ≤ 142 GHz</w:t>
            </w:r>
          </w:p>
        </w:tc>
      </w:tr>
      <w:tr w:rsidR="00A66D1D" w:rsidRPr="000E41AD" w14:paraId="15A94955"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729F093" w14:textId="77777777" w:rsidR="00A66D1D" w:rsidRDefault="00A66D1D" w:rsidP="00A66D1D">
            <w:pPr>
              <w:pStyle w:val="TAL"/>
            </w:pPr>
            <w:r>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4EFF33A2" w14:textId="77777777" w:rsidR="00A66D1D" w:rsidRPr="000E41AD" w:rsidRDefault="00A66D1D" w:rsidP="00A66D1D">
            <w:pPr>
              <w:pStyle w:val="TAL"/>
            </w:pPr>
            <w:r w:rsidRPr="000E41AD">
              <w:t>±2.5 dB, 30 MHz ≤ f ≤ 6 GHz</w:t>
            </w:r>
          </w:p>
          <w:p w14:paraId="2F6CADD6" w14:textId="77777777" w:rsidR="00A66D1D" w:rsidRPr="000E41AD" w:rsidRDefault="00A66D1D" w:rsidP="00A66D1D">
            <w:pPr>
              <w:pStyle w:val="TAL"/>
            </w:pPr>
            <w:r w:rsidRPr="000E41AD">
              <w:t>±2.7 dB, 6 GHz &lt; f ≤ 40 GHz</w:t>
            </w:r>
          </w:p>
          <w:p w14:paraId="7755B85D" w14:textId="77777777" w:rsidR="00A66D1D" w:rsidRPr="000E41AD" w:rsidRDefault="00A66D1D" w:rsidP="00A66D1D">
            <w:pPr>
              <w:pStyle w:val="TAL"/>
              <w:rPr>
                <w:rFonts w:cs="Arial"/>
              </w:rPr>
            </w:pPr>
            <w:r w:rsidRPr="000E41AD">
              <w:t>±5.0 dB, 40 GHz &lt; f ≤ 60 GHz</w:t>
            </w:r>
          </w:p>
          <w:p w14:paraId="2E8ECEE2" w14:textId="35F17972" w:rsidR="00A66D1D" w:rsidRPr="00FE5634" w:rsidRDefault="00A66D1D" w:rsidP="00A66D1D">
            <w:pPr>
              <w:pStyle w:val="TAL"/>
            </w:pPr>
            <w:r w:rsidRPr="00FE5634">
              <w:rPr>
                <w:rFonts w:cs="Arial"/>
              </w:rPr>
              <w:t>±</w:t>
            </w:r>
            <w:r w:rsidR="00D30A15">
              <w:t>5.3</w:t>
            </w:r>
            <w:r w:rsidR="00D30A15" w:rsidRPr="00FE5634">
              <w:t xml:space="preserve"> </w:t>
            </w:r>
            <w:r w:rsidRPr="00FE5634">
              <w:t>dB</w:t>
            </w:r>
            <w:r w:rsidR="00D30A15">
              <w:t>,</w:t>
            </w:r>
            <w:r w:rsidRPr="00FE5634">
              <w:t xml:space="preserve"> </w:t>
            </w:r>
            <w:r w:rsidR="00DA38EC">
              <w:t>60</w:t>
            </w:r>
            <w:r w:rsidRPr="00FE5634">
              <w:t xml:space="preserve"> GHz &lt; f ≤ 110 GHz</w:t>
            </w:r>
          </w:p>
          <w:p w14:paraId="37A37AC3" w14:textId="1D3B0A0B" w:rsidR="00A66D1D" w:rsidRPr="00FE5634" w:rsidRDefault="00A66D1D" w:rsidP="00A66D1D">
            <w:pPr>
              <w:pStyle w:val="TAL"/>
              <w:rPr>
                <w:vertAlign w:val="superscript"/>
              </w:rPr>
            </w:pPr>
            <w:r w:rsidRPr="00FE5634">
              <w:rPr>
                <w:rFonts w:cs="Arial"/>
              </w:rPr>
              <w:t>±</w:t>
            </w:r>
            <w:r w:rsidR="00D30A15">
              <w:t>5.9</w:t>
            </w:r>
            <w:r w:rsidRPr="00FE5634">
              <w:t xml:space="preserve"> dB</w:t>
            </w:r>
            <w:r w:rsidR="00D30A15">
              <w:t>,</w:t>
            </w:r>
            <w:r w:rsidRPr="00FE5634">
              <w:t xml:space="preserve"> 110 GHz &lt; f ≤ 142 GHz</w:t>
            </w:r>
          </w:p>
        </w:tc>
      </w:tr>
      <w:tr w:rsidR="00A66D1D" w14:paraId="64FB44DC"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A6F0817" w14:textId="77777777" w:rsidR="00A66D1D" w:rsidRDefault="00A66D1D" w:rsidP="00A66D1D">
            <w:pPr>
              <w:pStyle w:val="TAL"/>
            </w:pPr>
            <w:r>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1DF7D89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24.25 GHz &lt; f </w:t>
            </w:r>
            <w:r w:rsidRPr="00727761">
              <w:rPr>
                <w:rFonts w:ascii="Arial" w:eastAsia="Calibri" w:hAnsi="Arial" w:cs="Arial"/>
                <w:sz w:val="18"/>
                <w:szCs w:val="22"/>
                <w:lang w:val="en-US"/>
              </w:rPr>
              <w:t>≤ 29.5 GHz</w:t>
            </w:r>
          </w:p>
          <w:p w14:paraId="483CC13E"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37 GHz &lt; f </w:t>
            </w:r>
            <w:r w:rsidRPr="00727761">
              <w:rPr>
                <w:rFonts w:ascii="Arial" w:eastAsia="Calibri" w:hAnsi="Arial" w:cs="Arial"/>
                <w:sz w:val="18"/>
                <w:szCs w:val="22"/>
                <w:lang w:val="en-US"/>
              </w:rPr>
              <w:t>≤ 43.5 GHz</w:t>
            </w:r>
          </w:p>
          <w:p w14:paraId="5DCE3DB1"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±5.4 dB, 43.5 GHz &lt; f </w:t>
            </w:r>
            <w:r w:rsidRPr="00727761">
              <w:rPr>
                <w:rFonts w:ascii="Arial" w:eastAsia="Calibri" w:hAnsi="Arial" w:cs="Arial"/>
                <w:sz w:val="18"/>
                <w:szCs w:val="22"/>
                <w:lang w:val="en-US"/>
              </w:rPr>
              <w:t>≤ 48.2 GHz</w:t>
            </w:r>
          </w:p>
          <w:p w14:paraId="33948D3E" w14:textId="0FA16A22"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4.5</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A0A43D2"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68D94C0" w14:textId="77777777" w:rsidR="00A66D1D" w:rsidRDefault="00A66D1D" w:rsidP="00A66D1D">
            <w:pPr>
              <w:pStyle w:val="TAL"/>
            </w:pPr>
            <w:r>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6850D07B"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24.25 GHz &lt; f </w:t>
            </w:r>
            <w:r w:rsidRPr="00727761">
              <w:rPr>
                <w:rFonts w:ascii="Arial" w:eastAsia="Calibri" w:hAnsi="Arial" w:cs="Arial"/>
                <w:sz w:val="18"/>
                <w:szCs w:val="22"/>
                <w:lang w:val="en-US"/>
              </w:rPr>
              <w:t>≤ 29.5 GHz</w:t>
            </w:r>
          </w:p>
          <w:p w14:paraId="7F5ADD8A"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37 GHz &lt; f </w:t>
            </w:r>
            <w:r w:rsidRPr="00727761">
              <w:rPr>
                <w:rFonts w:ascii="Arial" w:eastAsia="Calibri" w:hAnsi="Arial" w:cs="Arial"/>
                <w:sz w:val="18"/>
                <w:szCs w:val="22"/>
                <w:lang w:val="en-US"/>
              </w:rPr>
              <w:t>≤ 43.5 GHz</w:t>
            </w:r>
          </w:p>
          <w:p w14:paraId="5BF1F5AF"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±5.1 dB, 43.5 GHz &lt; f </w:t>
            </w:r>
            <w:r w:rsidRPr="00727761">
              <w:rPr>
                <w:rFonts w:ascii="Arial" w:eastAsia="Calibri" w:hAnsi="Arial" w:cs="Arial"/>
                <w:sz w:val="18"/>
                <w:szCs w:val="22"/>
                <w:lang w:val="en-US"/>
              </w:rPr>
              <w:t>≤ 48.2 GHz</w:t>
            </w:r>
          </w:p>
          <w:p w14:paraId="0A3839B3" w14:textId="1D058135"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0926C06" w14:textId="77777777" w:rsidTr="001A6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66D8A72E" w14:textId="77777777" w:rsidR="00A66D1D" w:rsidRDefault="00A66D1D" w:rsidP="00A66D1D">
            <w:pPr>
              <w:pStyle w:val="TAN"/>
              <w:rPr>
                <w:rFonts w:eastAsia="SimSun"/>
              </w:rPr>
            </w:pPr>
            <w:r>
              <w:t>NOTE:</w:t>
            </w:r>
            <w:r>
              <w:rPr>
                <w:rFonts w:cs="Arial"/>
                <w:szCs w:val="18"/>
              </w:rPr>
              <w:tab/>
            </w:r>
            <w:r>
              <w:t>Test system uncertainty values are applicable for normal condition unless otherwise stated.</w:t>
            </w:r>
          </w:p>
        </w:tc>
      </w:tr>
    </w:tbl>
    <w:p w14:paraId="2C46F3A1" w14:textId="77777777" w:rsidR="00170625" w:rsidRDefault="00170625" w:rsidP="00170625"/>
    <w:p w14:paraId="0A41F249" w14:textId="068E9590" w:rsidR="00C45907" w:rsidRPr="00931575" w:rsidRDefault="00C45907" w:rsidP="00C45907">
      <w:pPr>
        <w:pStyle w:val="Heading4"/>
      </w:pPr>
      <w:bookmarkStart w:id="402" w:name="_Toc131560149"/>
      <w:bookmarkStart w:id="403" w:name="_Toc137393849"/>
      <w:bookmarkStart w:id="404" w:name="_Toc163474953"/>
      <w:bookmarkStart w:id="405" w:name="_Toc176783282"/>
      <w:r w:rsidRPr="00931575">
        <w:rPr>
          <w:lang w:eastAsia="sv-SE"/>
        </w:rPr>
        <w:lastRenderedPageBreak/>
        <w:t>4.1.</w:t>
      </w:r>
      <w:r w:rsidRPr="00931575">
        <w:t>2.4</w:t>
      </w:r>
      <w:r w:rsidRPr="00931575">
        <w:rPr>
          <w:lang w:eastAsia="sv-SE"/>
        </w:rPr>
        <w:tab/>
        <w:t xml:space="preserve">Measurement of </w:t>
      </w:r>
      <w:r w:rsidRPr="00931575">
        <w:t>performance requirement</w:t>
      </w:r>
      <w:bookmarkEnd w:id="380"/>
      <w:bookmarkEnd w:id="381"/>
      <w:bookmarkEnd w:id="382"/>
      <w:bookmarkEnd w:id="383"/>
      <w:bookmarkEnd w:id="384"/>
      <w:bookmarkEnd w:id="385"/>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406" w:name="_Toc21102575"/>
      <w:bookmarkStart w:id="407" w:name="_Toc29810424"/>
      <w:bookmarkStart w:id="408" w:name="_Toc36635776"/>
      <w:bookmarkStart w:id="409" w:name="_Toc37272722"/>
      <w:bookmarkStart w:id="410" w:name="_Toc45885797"/>
      <w:bookmarkStart w:id="411" w:name="_Toc53182906"/>
      <w:bookmarkStart w:id="412" w:name="_Toc58915573"/>
      <w:bookmarkStart w:id="413" w:name="_Toc58917754"/>
      <w:bookmarkStart w:id="414" w:name="_Toc66693623"/>
      <w:bookmarkStart w:id="415" w:name="_Toc74915575"/>
      <w:bookmarkStart w:id="416" w:name="_Toc76114200"/>
      <w:bookmarkStart w:id="417" w:name="_Toc76544086"/>
      <w:bookmarkStart w:id="418" w:name="_Toc82536208"/>
      <w:bookmarkStart w:id="419" w:name="_Toc89952501"/>
      <w:bookmarkStart w:id="420" w:name="_Toc98766317"/>
      <w:bookmarkStart w:id="421" w:name="_Toc99702680"/>
      <w:bookmarkStart w:id="422" w:name="_Toc106206466"/>
      <w:bookmarkStart w:id="423" w:name="_Toc115080468"/>
      <w:bookmarkStart w:id="424" w:name="_Toc121999347"/>
      <w:bookmarkStart w:id="425" w:name="_Toc124153520"/>
      <w:bookmarkStart w:id="426" w:name="_Toc124154295"/>
      <w:bookmarkStart w:id="427" w:name="_Toc131560150"/>
      <w:bookmarkStart w:id="428" w:name="_Toc137393850"/>
      <w:bookmarkStart w:id="429" w:name="_Toc163474954"/>
      <w:bookmarkStart w:id="430" w:name="_Toc176783283"/>
      <w:r w:rsidRPr="00931575">
        <w:rPr>
          <w:lang w:eastAsia="sv-SE"/>
        </w:rPr>
        <w:t>4.1.</w:t>
      </w:r>
      <w:r w:rsidRPr="00931575">
        <w:t>3</w:t>
      </w:r>
      <w:r w:rsidRPr="00931575">
        <w:rPr>
          <w:lang w:eastAsia="sv-SE"/>
        </w:rPr>
        <w:tab/>
        <w:t>Interpretation of measurement results</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431" w:name="_Toc21102576"/>
      <w:bookmarkStart w:id="432" w:name="_Toc29810425"/>
      <w:bookmarkStart w:id="433" w:name="_Toc36635777"/>
      <w:bookmarkStart w:id="434" w:name="_Toc37272723"/>
      <w:bookmarkStart w:id="435" w:name="_Toc45885798"/>
      <w:bookmarkStart w:id="436" w:name="_Toc53182907"/>
      <w:bookmarkStart w:id="437" w:name="_Toc58915574"/>
      <w:bookmarkStart w:id="438" w:name="_Toc58917755"/>
      <w:bookmarkStart w:id="439" w:name="_Toc66693624"/>
      <w:bookmarkStart w:id="440" w:name="_Toc74915576"/>
      <w:bookmarkStart w:id="441" w:name="_Toc76114201"/>
      <w:bookmarkStart w:id="442" w:name="_Toc76544087"/>
      <w:bookmarkStart w:id="443" w:name="_Toc82536209"/>
      <w:bookmarkStart w:id="444" w:name="_Toc89952502"/>
      <w:bookmarkStart w:id="445" w:name="_Toc98766318"/>
      <w:bookmarkStart w:id="446" w:name="_Toc99702681"/>
      <w:bookmarkStart w:id="447" w:name="_Toc106206467"/>
      <w:bookmarkStart w:id="448" w:name="_Toc115080469"/>
      <w:bookmarkStart w:id="449" w:name="_Toc121999348"/>
      <w:bookmarkStart w:id="450" w:name="_Toc124153521"/>
      <w:bookmarkStart w:id="451" w:name="_Toc124154296"/>
      <w:bookmarkStart w:id="452" w:name="_Toc131560151"/>
      <w:bookmarkStart w:id="453" w:name="_Toc137393851"/>
      <w:bookmarkStart w:id="454" w:name="_Toc163474955"/>
      <w:bookmarkStart w:id="455" w:name="_Toc176783284"/>
      <w:r w:rsidRPr="00931575">
        <w:t>4.2</w:t>
      </w:r>
      <w:r w:rsidRPr="00931575">
        <w:tab/>
        <w:t>Radiated requirement reference points</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456" w:name="_Toc21102577"/>
      <w:bookmarkStart w:id="457" w:name="_Toc29810426"/>
      <w:bookmarkStart w:id="458" w:name="_Toc36635778"/>
      <w:bookmarkStart w:id="459" w:name="_Toc37272724"/>
      <w:bookmarkStart w:id="460" w:name="_Toc45885799"/>
      <w:bookmarkStart w:id="461" w:name="_Toc53182908"/>
      <w:bookmarkStart w:id="462" w:name="_Toc58915575"/>
      <w:bookmarkStart w:id="463" w:name="_Toc58917756"/>
      <w:bookmarkStart w:id="464" w:name="_Toc66693625"/>
      <w:bookmarkStart w:id="465" w:name="_Toc74915577"/>
      <w:bookmarkStart w:id="466" w:name="_Toc76114202"/>
      <w:bookmarkStart w:id="467" w:name="_Toc76544088"/>
      <w:bookmarkStart w:id="468" w:name="_Toc82536210"/>
      <w:bookmarkStart w:id="469" w:name="_Toc89952503"/>
      <w:bookmarkStart w:id="470" w:name="_Toc98766319"/>
      <w:bookmarkStart w:id="471" w:name="_Toc99702682"/>
      <w:bookmarkStart w:id="472" w:name="_Toc106206468"/>
      <w:bookmarkStart w:id="473" w:name="_Toc115080470"/>
      <w:bookmarkStart w:id="474" w:name="_Toc121999349"/>
      <w:bookmarkStart w:id="475" w:name="_Toc124153522"/>
      <w:bookmarkStart w:id="476" w:name="_Toc124154297"/>
      <w:bookmarkStart w:id="477" w:name="_Toc131560152"/>
      <w:bookmarkStart w:id="478" w:name="_Toc137393852"/>
      <w:bookmarkStart w:id="479" w:name="_Toc163474956"/>
      <w:bookmarkStart w:id="480" w:name="_Toc176783285"/>
      <w:r w:rsidRPr="00931575">
        <w:rPr>
          <w:snapToGrid w:val="0"/>
        </w:rPr>
        <w:lastRenderedPageBreak/>
        <w:t>4.3</w:t>
      </w:r>
      <w:r w:rsidRPr="00931575">
        <w:rPr>
          <w:snapToGrid w:val="0"/>
        </w:rPr>
        <w:tab/>
      </w:r>
      <w:r w:rsidRPr="00931575">
        <w:rPr>
          <w:rFonts w:hint="eastAsia"/>
          <w:lang w:eastAsia="zh-CN"/>
        </w:rPr>
        <w:t>Base station classes</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481" w:name="_Toc21102578"/>
      <w:bookmarkStart w:id="482" w:name="_Toc29810427"/>
      <w:bookmarkStart w:id="483" w:name="_Toc36635779"/>
      <w:bookmarkStart w:id="484" w:name="_Toc37272725"/>
      <w:bookmarkStart w:id="485" w:name="_Toc45885800"/>
      <w:bookmarkStart w:id="486" w:name="_Toc53182909"/>
      <w:bookmarkStart w:id="487" w:name="_Toc58915576"/>
      <w:bookmarkStart w:id="488" w:name="_Toc58917757"/>
      <w:bookmarkStart w:id="489" w:name="_Toc66693626"/>
      <w:bookmarkStart w:id="490" w:name="_Toc74915578"/>
      <w:bookmarkStart w:id="491" w:name="_Toc76114203"/>
      <w:bookmarkStart w:id="492" w:name="_Toc76544089"/>
      <w:bookmarkStart w:id="493" w:name="_Toc82536211"/>
      <w:bookmarkStart w:id="494" w:name="_Toc89952504"/>
      <w:bookmarkStart w:id="495" w:name="_Toc98766320"/>
      <w:bookmarkStart w:id="496" w:name="_Toc99702683"/>
      <w:bookmarkStart w:id="497" w:name="_Toc106206469"/>
      <w:bookmarkStart w:id="498" w:name="_Toc115080471"/>
      <w:bookmarkStart w:id="499" w:name="_Toc121999350"/>
      <w:bookmarkStart w:id="500" w:name="_Toc124153523"/>
      <w:bookmarkStart w:id="501" w:name="_Toc124154298"/>
      <w:bookmarkStart w:id="502" w:name="_Toc131560153"/>
      <w:bookmarkStart w:id="503" w:name="_Toc137393853"/>
      <w:bookmarkStart w:id="504" w:name="_Toc163474957"/>
      <w:bookmarkStart w:id="505" w:name="_Toc176783286"/>
      <w:r w:rsidRPr="00931575">
        <w:rPr>
          <w:lang w:eastAsia="zh-CN"/>
        </w:rPr>
        <w:t>4.4</w:t>
      </w:r>
      <w:r w:rsidRPr="00931575">
        <w:rPr>
          <w:lang w:eastAsia="zh-CN"/>
        </w:rPr>
        <w:tab/>
        <w:t>Regional requirements</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47554D" w:rsidRPr="00931575" w14:paraId="018CEE7F"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4F79479D" w14:textId="77777777" w:rsidR="0047554D" w:rsidRPr="00931575" w:rsidRDefault="0047554D" w:rsidP="00D27043">
            <w:pPr>
              <w:pStyle w:val="TAC"/>
            </w:pPr>
            <w:r>
              <w:rPr>
                <w:rFonts w:hint="eastAsia"/>
                <w:lang w:eastAsia="ja-JP"/>
              </w:rPr>
              <w:t>6</w:t>
            </w:r>
            <w:r>
              <w:rPr>
                <w:lang w:eastAsia="ja-JP"/>
              </w:rPr>
              <w:t>.8.5.2</w:t>
            </w:r>
          </w:p>
        </w:tc>
        <w:tc>
          <w:tcPr>
            <w:tcW w:w="2005" w:type="dxa"/>
            <w:tcBorders>
              <w:top w:val="single" w:sz="4" w:space="0" w:color="auto"/>
              <w:left w:val="single" w:sz="4" w:space="0" w:color="auto"/>
              <w:bottom w:val="single" w:sz="4" w:space="0" w:color="auto"/>
              <w:right w:val="single" w:sz="4" w:space="0" w:color="auto"/>
            </w:tcBorders>
          </w:tcPr>
          <w:p w14:paraId="7ABD343A" w14:textId="77777777" w:rsidR="0047554D" w:rsidRPr="00931575" w:rsidRDefault="0047554D" w:rsidP="00D27043">
            <w:pPr>
              <w:pStyle w:val="TAC"/>
            </w:pPr>
            <w:r>
              <w:rPr>
                <w:lang w:eastAsia="ja-JP"/>
              </w:rPr>
              <w:t xml:space="preserve">Additional </w:t>
            </w:r>
            <w:r>
              <w:rPr>
                <w:rFonts w:hint="eastAsia"/>
                <w:lang w:eastAsia="ja-JP"/>
              </w:rPr>
              <w:t>O</w:t>
            </w:r>
            <w:r>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478983AA" w14:textId="77777777" w:rsidR="0047554D" w:rsidRPr="00931575" w:rsidRDefault="0047554D" w:rsidP="00D27043">
            <w:pPr>
              <w:pStyle w:val="TAL"/>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C45907" w:rsidRPr="00931575" w14:paraId="577DFC76"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506" w:name="_Toc21102579"/>
      <w:bookmarkStart w:id="507" w:name="_Toc29810428"/>
      <w:bookmarkStart w:id="508" w:name="_Toc36635780"/>
      <w:bookmarkStart w:id="509" w:name="_Toc37272726"/>
      <w:bookmarkStart w:id="510" w:name="_Toc45885801"/>
      <w:bookmarkStart w:id="511" w:name="_Toc53182910"/>
      <w:bookmarkStart w:id="512" w:name="_Toc58915577"/>
      <w:bookmarkStart w:id="513" w:name="_Toc58917758"/>
      <w:bookmarkStart w:id="514" w:name="_Toc66693627"/>
      <w:bookmarkStart w:id="515" w:name="_Toc74915579"/>
      <w:bookmarkStart w:id="516" w:name="_Toc76114204"/>
      <w:bookmarkStart w:id="517" w:name="_Toc76544090"/>
      <w:bookmarkStart w:id="518" w:name="_Toc82536212"/>
      <w:bookmarkStart w:id="519" w:name="_Toc89952505"/>
      <w:bookmarkStart w:id="520" w:name="_Toc98766321"/>
      <w:bookmarkStart w:id="521" w:name="_Toc99702684"/>
      <w:bookmarkStart w:id="522" w:name="_Toc106206470"/>
      <w:bookmarkStart w:id="523" w:name="_Toc115080472"/>
      <w:bookmarkStart w:id="524" w:name="_Toc121999351"/>
      <w:bookmarkStart w:id="525" w:name="_Toc124153524"/>
      <w:bookmarkStart w:id="526" w:name="_Toc124154299"/>
      <w:bookmarkStart w:id="527" w:name="_Toc131560154"/>
      <w:bookmarkStart w:id="528" w:name="_Toc137393854"/>
      <w:bookmarkStart w:id="529" w:name="_Toc163474958"/>
      <w:bookmarkStart w:id="530" w:name="_Toc176783287"/>
      <w:r w:rsidRPr="00931575">
        <w:rPr>
          <w:rFonts w:cs="v4.2.0"/>
        </w:rPr>
        <w:t>4.5</w:t>
      </w:r>
      <w:r w:rsidRPr="00931575">
        <w:rPr>
          <w:rFonts w:cs="v4.2.0"/>
        </w:rPr>
        <w:tab/>
        <w:t>BS configurations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455B35D4" w14:textId="77777777" w:rsidR="00C45907" w:rsidRPr="00931575" w:rsidRDefault="00C45907" w:rsidP="00C45907">
      <w:pPr>
        <w:pStyle w:val="Heading3"/>
      </w:pPr>
      <w:bookmarkStart w:id="531" w:name="_Toc21102580"/>
      <w:bookmarkStart w:id="532" w:name="_Toc29810429"/>
      <w:bookmarkStart w:id="533" w:name="_Toc36635781"/>
      <w:bookmarkStart w:id="534" w:name="_Toc37272727"/>
      <w:bookmarkStart w:id="535" w:name="_Toc45885802"/>
      <w:bookmarkStart w:id="536" w:name="_Toc53182911"/>
      <w:bookmarkStart w:id="537" w:name="_Toc58915578"/>
      <w:bookmarkStart w:id="538" w:name="_Toc58917759"/>
      <w:bookmarkStart w:id="539" w:name="_Toc66693628"/>
      <w:bookmarkStart w:id="540" w:name="_Toc74915580"/>
      <w:bookmarkStart w:id="541" w:name="_Toc76114205"/>
      <w:bookmarkStart w:id="542" w:name="_Toc76544091"/>
      <w:bookmarkStart w:id="543" w:name="_Toc82536213"/>
      <w:bookmarkStart w:id="544" w:name="_Toc89952506"/>
      <w:bookmarkStart w:id="545" w:name="_Toc98766322"/>
      <w:bookmarkStart w:id="546" w:name="_Toc99702685"/>
      <w:bookmarkStart w:id="547" w:name="_Toc106206471"/>
      <w:bookmarkStart w:id="548" w:name="_Toc115080473"/>
      <w:bookmarkStart w:id="549" w:name="_Toc121999352"/>
      <w:bookmarkStart w:id="550" w:name="_Toc124153525"/>
      <w:bookmarkStart w:id="551" w:name="_Toc124154300"/>
      <w:bookmarkStart w:id="552" w:name="_Toc131560155"/>
      <w:bookmarkStart w:id="553" w:name="_Toc137393855"/>
      <w:bookmarkStart w:id="554" w:name="_Toc163474959"/>
      <w:bookmarkStart w:id="555" w:name="_Toc176783288"/>
      <w:r w:rsidRPr="00931575">
        <w:t>4.5.1</w:t>
      </w:r>
      <w:r w:rsidRPr="00931575">
        <w:tab/>
        <w:t>Transmit configurations</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556" w:name="_Toc21102581"/>
      <w:bookmarkStart w:id="557" w:name="_Toc29810430"/>
      <w:bookmarkStart w:id="558" w:name="_Toc36635782"/>
      <w:bookmarkStart w:id="559" w:name="_Toc37272728"/>
      <w:bookmarkStart w:id="560" w:name="_Toc45885803"/>
      <w:bookmarkStart w:id="561" w:name="_Toc53182912"/>
      <w:bookmarkStart w:id="562" w:name="_Toc58915579"/>
      <w:bookmarkStart w:id="563" w:name="_Toc58917760"/>
      <w:bookmarkStart w:id="564" w:name="_Toc66693629"/>
      <w:bookmarkStart w:id="565" w:name="_Toc74915581"/>
      <w:bookmarkStart w:id="566" w:name="_Toc76114206"/>
      <w:bookmarkStart w:id="567" w:name="_Toc76544092"/>
      <w:bookmarkStart w:id="568" w:name="_Toc82536214"/>
      <w:bookmarkStart w:id="569" w:name="_Toc89952507"/>
      <w:bookmarkStart w:id="570" w:name="_Toc98766323"/>
      <w:bookmarkStart w:id="571" w:name="_Toc99702686"/>
      <w:bookmarkStart w:id="572" w:name="_Toc106206472"/>
      <w:bookmarkStart w:id="573" w:name="_Toc115080474"/>
      <w:bookmarkStart w:id="574" w:name="_Toc121999353"/>
      <w:bookmarkStart w:id="575" w:name="_Toc124153526"/>
      <w:bookmarkStart w:id="576" w:name="_Toc124154301"/>
      <w:bookmarkStart w:id="577" w:name="_Toc131560156"/>
      <w:bookmarkStart w:id="578" w:name="_Toc137393856"/>
      <w:bookmarkStart w:id="579" w:name="_Toc163474960"/>
      <w:bookmarkStart w:id="580" w:name="_Toc176783289"/>
      <w:r w:rsidRPr="00931575">
        <w:t>4.5.2</w:t>
      </w:r>
      <w:r w:rsidRPr="00931575">
        <w:tab/>
        <w:t>Receive configurations</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15814D86" w14:textId="40B1B2A4" w:rsidR="00C45907" w:rsidRPr="00931575" w:rsidRDefault="00C45907" w:rsidP="00650E06">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581" w:name="_Toc21102582"/>
      <w:bookmarkStart w:id="582" w:name="_Toc29810431"/>
      <w:bookmarkStart w:id="583" w:name="_Toc36635783"/>
      <w:bookmarkStart w:id="584" w:name="_Toc37272729"/>
      <w:bookmarkStart w:id="585" w:name="_Toc45885804"/>
      <w:bookmarkStart w:id="586" w:name="_Toc53182913"/>
      <w:bookmarkStart w:id="587" w:name="_Toc58915580"/>
      <w:bookmarkStart w:id="588" w:name="_Toc58917761"/>
      <w:bookmarkStart w:id="589" w:name="_Toc66693630"/>
      <w:bookmarkStart w:id="590" w:name="_Toc74915582"/>
      <w:bookmarkStart w:id="591" w:name="_Toc76114207"/>
      <w:bookmarkStart w:id="592" w:name="_Toc76544093"/>
      <w:bookmarkStart w:id="593" w:name="_Toc82536215"/>
      <w:bookmarkStart w:id="594" w:name="_Toc89952508"/>
      <w:bookmarkStart w:id="595" w:name="_Toc98766324"/>
      <w:bookmarkStart w:id="596" w:name="_Toc99702687"/>
      <w:bookmarkStart w:id="597" w:name="_Toc106206473"/>
      <w:bookmarkStart w:id="598" w:name="_Toc115080475"/>
      <w:bookmarkStart w:id="599" w:name="_Toc121999354"/>
      <w:bookmarkStart w:id="600" w:name="_Toc124153527"/>
      <w:bookmarkStart w:id="601" w:name="_Toc124154302"/>
      <w:bookmarkStart w:id="602" w:name="_Toc131560157"/>
      <w:bookmarkStart w:id="603" w:name="_Toc137393857"/>
      <w:bookmarkStart w:id="604" w:name="_Toc163474961"/>
      <w:bookmarkStart w:id="605" w:name="_Toc176783290"/>
      <w:r w:rsidRPr="00931575">
        <w:t>4.5.3</w:t>
      </w:r>
      <w:r w:rsidRPr="00931575">
        <w:tab/>
        <w:t>Power supply options</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606" w:name="_Toc21102583"/>
      <w:bookmarkStart w:id="607" w:name="_Toc29810432"/>
      <w:bookmarkStart w:id="608" w:name="_Toc36635784"/>
      <w:bookmarkStart w:id="609" w:name="_Toc37272730"/>
      <w:bookmarkStart w:id="610" w:name="_Toc45885805"/>
      <w:bookmarkStart w:id="611" w:name="_Toc53182914"/>
      <w:bookmarkStart w:id="612" w:name="_Toc58915581"/>
      <w:bookmarkStart w:id="613" w:name="_Toc58917762"/>
      <w:bookmarkStart w:id="614" w:name="_Toc66693631"/>
      <w:bookmarkStart w:id="615" w:name="_Toc74915583"/>
      <w:bookmarkStart w:id="616" w:name="_Toc76114208"/>
      <w:bookmarkStart w:id="617" w:name="_Toc76544094"/>
      <w:bookmarkStart w:id="618" w:name="_Toc82536216"/>
      <w:bookmarkStart w:id="619" w:name="_Toc89952509"/>
      <w:bookmarkStart w:id="620" w:name="_Toc98766325"/>
      <w:bookmarkStart w:id="621" w:name="_Toc99702688"/>
      <w:bookmarkStart w:id="622" w:name="_Toc106206474"/>
      <w:bookmarkStart w:id="623" w:name="_Toc115080476"/>
      <w:bookmarkStart w:id="624" w:name="_Toc121999355"/>
      <w:bookmarkStart w:id="625" w:name="_Toc124153528"/>
      <w:bookmarkStart w:id="626" w:name="_Toc124154303"/>
      <w:bookmarkStart w:id="627" w:name="_Toc131560158"/>
      <w:bookmarkStart w:id="628" w:name="_Toc137393858"/>
      <w:bookmarkStart w:id="629" w:name="_Toc163474962"/>
      <w:bookmarkStart w:id="630" w:name="_Toc176783291"/>
      <w:r w:rsidRPr="00931575">
        <w:lastRenderedPageBreak/>
        <w:t>4.5.4</w:t>
      </w:r>
      <w:r w:rsidRPr="00931575">
        <w:tab/>
        <w:t>BS with integrated Iuant BS modem</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631" w:name="_Toc21102584"/>
      <w:bookmarkStart w:id="632" w:name="_Toc29810433"/>
      <w:bookmarkStart w:id="633" w:name="_Toc36635785"/>
      <w:bookmarkStart w:id="634" w:name="_Toc37272731"/>
      <w:bookmarkStart w:id="635" w:name="_Toc45885806"/>
      <w:bookmarkStart w:id="636" w:name="_Toc53182915"/>
      <w:bookmarkStart w:id="637" w:name="_Toc58915582"/>
      <w:bookmarkStart w:id="638" w:name="_Toc58917763"/>
      <w:bookmarkStart w:id="639" w:name="_Toc66693632"/>
      <w:bookmarkStart w:id="640" w:name="_Toc74915584"/>
      <w:bookmarkStart w:id="641" w:name="_Toc76114209"/>
      <w:bookmarkStart w:id="642" w:name="_Toc76544095"/>
      <w:bookmarkStart w:id="643" w:name="_Toc82536217"/>
      <w:bookmarkStart w:id="644" w:name="_Toc89952510"/>
      <w:bookmarkStart w:id="645" w:name="_Toc98766326"/>
      <w:bookmarkStart w:id="646" w:name="_Toc99702689"/>
      <w:bookmarkStart w:id="647" w:name="_Toc106206475"/>
      <w:bookmarkStart w:id="648" w:name="_Toc115080477"/>
      <w:bookmarkStart w:id="649" w:name="_Toc121999356"/>
      <w:bookmarkStart w:id="650" w:name="_Toc124153529"/>
      <w:bookmarkStart w:id="651" w:name="_Toc124154304"/>
      <w:bookmarkStart w:id="652" w:name="_Toc131560159"/>
      <w:bookmarkStart w:id="653" w:name="_Toc137393859"/>
      <w:bookmarkStart w:id="654" w:name="_Toc163474963"/>
      <w:bookmarkStart w:id="655" w:name="_Toc176783292"/>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6F1F81">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lastRenderedPageBreak/>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251BA330"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3050201C"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101C2287" w:rsidR="00DA04C0" w:rsidRPr="0030381C" w:rsidRDefault="00DA04C0" w:rsidP="00DA04C0">
            <w:pPr>
              <w:pStyle w:val="TAL"/>
              <w:rPr>
                <w:lang w:val="x-none" w:eastAsia="zh-CN"/>
              </w:rPr>
            </w:pPr>
            <w:r w:rsidRPr="00C56F27">
              <w:t>Declaration of supported SCS for TDD PUSCH DM-RS bundling and and PUCCH DM-RS bundling and, i.e. {</w:t>
            </w:r>
            <w:r w:rsidR="001570FA">
              <w:t>15 kHz</w:t>
            </w:r>
            <w:r w:rsidRPr="00C56F27">
              <w:t xml:space="preserve">, </w:t>
            </w:r>
            <w:r w:rsidR="00755B23">
              <w:t>30 kHz</w:t>
            </w:r>
            <w:r w:rsidRPr="00C56F27">
              <w:t xml:space="preserve">, 60kHz </w:t>
            </w:r>
            <w:r w:rsidR="000C7E3B">
              <w:t>120 kHz</w:t>
            </w:r>
            <w:r w:rsidR="000C7E3B" w:rsidRPr="00C56F27" w:rsidDel="000C7E3B">
              <w:t xml:space="preserve"> </w:t>
            </w:r>
            <w:r w:rsidRPr="00C56F27">
              <w:t>}</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DE57F3" w:rsidRPr="00931575" w14:paraId="3D026EB6"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9166CD5" w14:textId="50243CC6" w:rsidR="00DE57F3" w:rsidRPr="00C56F27" w:rsidRDefault="00DE57F3" w:rsidP="00DE57F3">
            <w:pPr>
              <w:pStyle w:val="TAL"/>
            </w:pPr>
            <w:r>
              <w:rPr>
                <w:rFonts w:cs="Arial"/>
                <w:szCs w:val="18"/>
                <w:lang w:val="fr-FR" w:eastAsia="zh-CN"/>
              </w:rPr>
              <w:t>D.123</w:t>
            </w:r>
          </w:p>
        </w:tc>
        <w:tc>
          <w:tcPr>
            <w:tcW w:w="1842" w:type="dxa"/>
            <w:tcBorders>
              <w:top w:val="single" w:sz="4" w:space="0" w:color="auto"/>
              <w:left w:val="single" w:sz="4" w:space="0" w:color="auto"/>
              <w:bottom w:val="single" w:sz="4" w:space="0" w:color="auto"/>
              <w:right w:val="single" w:sz="4" w:space="0" w:color="auto"/>
            </w:tcBorders>
          </w:tcPr>
          <w:p w14:paraId="1C5A22DD" w14:textId="193C6660" w:rsidR="00DE57F3" w:rsidRPr="00C56F27" w:rsidRDefault="00DE57F3" w:rsidP="00DE57F3">
            <w:pPr>
              <w:pStyle w:val="TAL"/>
            </w:pPr>
            <w:r>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48F838F3" w14:textId="3D3040AD" w:rsidR="00DE57F3" w:rsidRPr="00C56F27" w:rsidRDefault="00DE57F3" w:rsidP="00DE57F3">
            <w:pPr>
              <w:pStyle w:val="TAL"/>
            </w:pPr>
            <w:r>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75AD92BF" w14:textId="7F2DF17A"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1EE3ACBD" w14:textId="2095E436"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F66922C" w14:textId="3160AE14" w:rsidR="00DE57F3" w:rsidRDefault="00DE57F3" w:rsidP="00DE57F3">
            <w:pPr>
              <w:pStyle w:val="TAL"/>
              <w:rPr>
                <w:lang w:val="en-US"/>
              </w:rPr>
            </w:pPr>
            <w:r>
              <w:rPr>
                <w:lang w:eastAsia="fr-FR"/>
              </w:rPr>
              <w:t>n/a</w:t>
            </w:r>
          </w:p>
        </w:tc>
      </w:tr>
      <w:tr w:rsidR="00DE57F3" w:rsidRPr="00931575" w14:paraId="3C34E5BD"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4E2B5E2" w14:textId="65031386" w:rsidR="00DE57F3" w:rsidRPr="00C56F27" w:rsidRDefault="00DE57F3" w:rsidP="00DE57F3">
            <w:pPr>
              <w:pStyle w:val="TAL"/>
            </w:pPr>
            <w:r>
              <w:rPr>
                <w:rFonts w:cs="Arial"/>
                <w:szCs w:val="18"/>
                <w:lang w:val="fr-FR" w:eastAsia="zh-CN"/>
              </w:rPr>
              <w:t>D.124</w:t>
            </w:r>
          </w:p>
        </w:tc>
        <w:tc>
          <w:tcPr>
            <w:tcW w:w="1842" w:type="dxa"/>
            <w:tcBorders>
              <w:top w:val="single" w:sz="4" w:space="0" w:color="auto"/>
              <w:left w:val="single" w:sz="4" w:space="0" w:color="auto"/>
              <w:bottom w:val="single" w:sz="4" w:space="0" w:color="auto"/>
              <w:right w:val="single" w:sz="4" w:space="0" w:color="auto"/>
            </w:tcBorders>
          </w:tcPr>
          <w:p w14:paraId="48686A08" w14:textId="4210E8DA" w:rsidR="00DE57F3" w:rsidRPr="00C56F27" w:rsidRDefault="00DE57F3" w:rsidP="00DE57F3">
            <w:pPr>
              <w:pStyle w:val="TAL"/>
            </w:pPr>
            <w:r>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68B880F5" w14:textId="1DC1BFA0" w:rsidR="00DE57F3" w:rsidRPr="00C56F27" w:rsidRDefault="00DE57F3" w:rsidP="00DE57F3">
            <w:pPr>
              <w:pStyle w:val="TAL"/>
            </w:pPr>
            <w:r>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09381EDC" w14:textId="2CE11B18"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490487F5" w14:textId="52D92383"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4DE09805" w14:textId="6F34307A" w:rsidR="00DE57F3" w:rsidRDefault="00DE57F3" w:rsidP="00DE57F3">
            <w:pPr>
              <w:pStyle w:val="TAL"/>
              <w:rPr>
                <w:lang w:val="en-US"/>
              </w:rPr>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656" w:name="_Toc21102585"/>
      <w:bookmarkStart w:id="657" w:name="_Toc29810434"/>
      <w:bookmarkStart w:id="658" w:name="_Toc36635786"/>
      <w:bookmarkStart w:id="659" w:name="_Toc37272732"/>
      <w:bookmarkStart w:id="660" w:name="_Toc45885807"/>
      <w:bookmarkStart w:id="661" w:name="_Toc53182916"/>
      <w:bookmarkStart w:id="662" w:name="_Toc58915583"/>
      <w:bookmarkStart w:id="663" w:name="_Toc58917764"/>
      <w:bookmarkStart w:id="664" w:name="_Toc66693633"/>
      <w:bookmarkStart w:id="665" w:name="_Toc74915585"/>
      <w:bookmarkStart w:id="666" w:name="_Toc76114210"/>
      <w:bookmarkStart w:id="667" w:name="_Toc76544096"/>
      <w:bookmarkStart w:id="668" w:name="_Toc82536218"/>
      <w:bookmarkStart w:id="669" w:name="_Toc89952511"/>
      <w:bookmarkStart w:id="670" w:name="_Toc98766327"/>
      <w:bookmarkStart w:id="671" w:name="_Toc99702690"/>
      <w:bookmarkStart w:id="672" w:name="_Toc106206476"/>
      <w:bookmarkStart w:id="673" w:name="_Toc115080478"/>
      <w:bookmarkStart w:id="674" w:name="_Toc121999357"/>
      <w:bookmarkStart w:id="675" w:name="_Toc124153530"/>
      <w:bookmarkStart w:id="676" w:name="_Toc124154305"/>
      <w:bookmarkStart w:id="677" w:name="_Toc131560160"/>
      <w:bookmarkStart w:id="678" w:name="_Toc137393860"/>
      <w:bookmarkStart w:id="679" w:name="_Toc163474964"/>
      <w:bookmarkStart w:id="680" w:name="_Toc176783293"/>
      <w:r w:rsidRPr="00931575">
        <w:t>4.7</w:t>
      </w:r>
      <w:r w:rsidRPr="00931575">
        <w:tab/>
        <w:t>Test configurations</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7AD26579" w14:textId="77777777" w:rsidR="00C45907" w:rsidRPr="00931575" w:rsidRDefault="00C45907" w:rsidP="00C45907">
      <w:pPr>
        <w:pStyle w:val="Heading3"/>
        <w:rPr>
          <w:lang w:eastAsia="zh-CN"/>
        </w:rPr>
      </w:pPr>
      <w:bookmarkStart w:id="681" w:name="_Toc21102586"/>
      <w:bookmarkStart w:id="682" w:name="_Toc29810435"/>
      <w:bookmarkStart w:id="683" w:name="_Toc36635787"/>
      <w:bookmarkStart w:id="684" w:name="_Toc37272733"/>
      <w:bookmarkStart w:id="685" w:name="_Toc45885808"/>
      <w:bookmarkStart w:id="686" w:name="_Toc53182917"/>
      <w:bookmarkStart w:id="687" w:name="_Toc58915584"/>
      <w:bookmarkStart w:id="688" w:name="_Toc58917765"/>
      <w:bookmarkStart w:id="689" w:name="_Toc66693634"/>
      <w:bookmarkStart w:id="690" w:name="_Toc74915586"/>
      <w:bookmarkStart w:id="691" w:name="_Toc76114211"/>
      <w:bookmarkStart w:id="692" w:name="_Toc76544097"/>
      <w:bookmarkStart w:id="693" w:name="_Toc82536219"/>
      <w:bookmarkStart w:id="694" w:name="_Toc89952512"/>
      <w:bookmarkStart w:id="695" w:name="_Toc98766328"/>
      <w:bookmarkStart w:id="696" w:name="_Toc99702691"/>
      <w:bookmarkStart w:id="697" w:name="_Toc106206477"/>
      <w:bookmarkStart w:id="698" w:name="_Toc115080479"/>
      <w:bookmarkStart w:id="699" w:name="_Toc121999358"/>
      <w:bookmarkStart w:id="700" w:name="_Toc124153531"/>
      <w:bookmarkStart w:id="701" w:name="_Toc124154306"/>
      <w:bookmarkStart w:id="702" w:name="_Toc131560161"/>
      <w:bookmarkStart w:id="703" w:name="_Toc137393861"/>
      <w:bookmarkStart w:id="704" w:name="_Toc163474965"/>
      <w:bookmarkStart w:id="705" w:name="_Toc176783294"/>
      <w:r w:rsidRPr="00931575">
        <w:rPr>
          <w:lang w:eastAsia="zh-CN"/>
        </w:rPr>
        <w:t>4.7.1</w:t>
      </w:r>
      <w:r w:rsidRPr="00931575">
        <w:rPr>
          <w:lang w:eastAsia="zh-CN"/>
        </w:rPr>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706" w:name="_Toc21102587"/>
      <w:bookmarkStart w:id="707" w:name="_Toc29810436"/>
      <w:bookmarkStart w:id="708" w:name="_Toc36635788"/>
      <w:bookmarkStart w:id="709" w:name="_Toc37272734"/>
      <w:bookmarkStart w:id="710" w:name="_Toc45885809"/>
      <w:bookmarkStart w:id="711" w:name="_Toc53182918"/>
      <w:bookmarkStart w:id="712" w:name="_Toc58915585"/>
      <w:bookmarkStart w:id="713" w:name="_Toc58917766"/>
      <w:bookmarkStart w:id="714" w:name="_Toc66693635"/>
      <w:bookmarkStart w:id="715" w:name="_Toc74915587"/>
      <w:bookmarkStart w:id="716" w:name="_Toc76114212"/>
      <w:bookmarkStart w:id="717" w:name="_Toc76544098"/>
      <w:bookmarkStart w:id="718" w:name="_Toc82536220"/>
      <w:bookmarkStart w:id="719" w:name="_Toc89952513"/>
      <w:bookmarkStart w:id="720" w:name="_Toc98766329"/>
      <w:bookmarkStart w:id="721" w:name="_Toc99702692"/>
      <w:bookmarkStart w:id="722" w:name="_Toc106206478"/>
      <w:bookmarkStart w:id="723" w:name="_Toc115080480"/>
      <w:bookmarkStart w:id="724" w:name="_Toc121999359"/>
      <w:bookmarkStart w:id="725" w:name="_Toc124153532"/>
      <w:bookmarkStart w:id="726" w:name="_Toc124154307"/>
      <w:bookmarkStart w:id="727" w:name="_Toc131560162"/>
      <w:bookmarkStart w:id="728" w:name="_Toc137393862"/>
      <w:bookmarkStart w:id="729" w:name="_Toc163474966"/>
      <w:bookmarkStart w:id="730" w:name="_Toc176783295"/>
      <w:r w:rsidRPr="00931575">
        <w:rPr>
          <w:lang w:eastAsia="zh-CN"/>
        </w:rPr>
        <w:lastRenderedPageBreak/>
        <w:t>4.7.2</w:t>
      </w:r>
      <w:r w:rsidRPr="00931575">
        <w:rPr>
          <w:lang w:eastAsia="zh-CN"/>
        </w:rPr>
        <w:tab/>
        <w:t>Test signal configurations</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03784CFE" w14:textId="77777777" w:rsidR="00C45907" w:rsidRPr="00931575" w:rsidRDefault="00C45907" w:rsidP="00C45907">
      <w:pPr>
        <w:pStyle w:val="Heading4"/>
      </w:pPr>
      <w:bookmarkStart w:id="731" w:name="_Toc21102588"/>
      <w:bookmarkStart w:id="732" w:name="_Toc29810437"/>
      <w:bookmarkStart w:id="733" w:name="_Toc36635789"/>
      <w:bookmarkStart w:id="734" w:name="_Toc37272735"/>
      <w:bookmarkStart w:id="735" w:name="_Toc45885810"/>
      <w:bookmarkStart w:id="736" w:name="_Toc53182919"/>
      <w:bookmarkStart w:id="737" w:name="_Toc58915586"/>
      <w:bookmarkStart w:id="738" w:name="_Toc58917767"/>
      <w:bookmarkStart w:id="739" w:name="_Toc66693636"/>
      <w:bookmarkStart w:id="740" w:name="_Toc74915588"/>
      <w:bookmarkStart w:id="741" w:name="_Toc76114213"/>
      <w:bookmarkStart w:id="742" w:name="_Toc76544099"/>
      <w:bookmarkStart w:id="743" w:name="_Toc82536221"/>
      <w:bookmarkStart w:id="744" w:name="_Toc89952514"/>
      <w:bookmarkStart w:id="745" w:name="_Toc98766330"/>
      <w:bookmarkStart w:id="746" w:name="_Toc99702693"/>
      <w:bookmarkStart w:id="747" w:name="_Toc106206479"/>
      <w:bookmarkStart w:id="748" w:name="_Toc115080481"/>
      <w:bookmarkStart w:id="749" w:name="_Toc121999360"/>
      <w:bookmarkStart w:id="750" w:name="_Toc124153533"/>
      <w:bookmarkStart w:id="751" w:name="_Toc124154308"/>
      <w:bookmarkStart w:id="752" w:name="_Toc131560163"/>
      <w:bookmarkStart w:id="753" w:name="_Toc137393863"/>
      <w:bookmarkStart w:id="754" w:name="_Toc163474967"/>
      <w:bookmarkStart w:id="755" w:name="_Toc176783296"/>
      <w:r w:rsidRPr="00931575">
        <w:t>4.7.2.1</w:t>
      </w:r>
      <w:r w:rsidRPr="00931575">
        <w:tab/>
        <w:t>Test signal used to build Test Configurations</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756" w:name="_Ref516750404"/>
      <w:r w:rsidRPr="00931575">
        <w:t>Table</w:t>
      </w:r>
      <w:bookmarkEnd w:id="756"/>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79760648" w14:textId="77777777" w:rsidR="00D17F62" w:rsidRDefault="00D17F62" w:rsidP="00D17F62">
      <w:pPr>
        <w:rPr>
          <w:lang w:eastAsia="zh-CN"/>
        </w:rPr>
      </w:pPr>
    </w:p>
    <w:p w14:paraId="16D3F9D5" w14:textId="3FDBFE5A" w:rsidR="00C45907" w:rsidRPr="00931575" w:rsidRDefault="00D17F62" w:rsidP="00D17F62">
      <w:pPr>
        <w:pStyle w:val="TH"/>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012"/>
        <w:gridCol w:w="2550"/>
        <w:gridCol w:w="3101"/>
      </w:tblGrid>
      <w:tr w:rsidR="00CF32FF" w14:paraId="31B784AF" w14:textId="77777777" w:rsidTr="001A6C5F">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1E3941" w14:textId="77777777" w:rsidR="00CF32FF" w:rsidRDefault="00CF32FF" w:rsidP="001A6C5F">
            <w:pPr>
              <w:pStyle w:val="TAH"/>
              <w:rPr>
                <w:lang w:val="en-US" w:eastAsia="zh-CN"/>
              </w:rPr>
            </w:pPr>
            <w:bookmarkStart w:id="757" w:name="_Toc21102589"/>
            <w:bookmarkStart w:id="758" w:name="_Toc29810438"/>
            <w:bookmarkStart w:id="759" w:name="_Toc36635790"/>
            <w:bookmarkStart w:id="760" w:name="_Toc37272736"/>
            <w:bookmarkStart w:id="761" w:name="_Toc45885811"/>
            <w:bookmarkStart w:id="762" w:name="_Toc53182920"/>
            <w:bookmarkStart w:id="763" w:name="_Toc58915587"/>
            <w:bookmarkStart w:id="764" w:name="_Toc58917768"/>
            <w:bookmarkStart w:id="765" w:name="_Toc66693637"/>
            <w:bookmarkStart w:id="766" w:name="_Toc74915589"/>
            <w:bookmarkStart w:id="767" w:name="_Toc76114214"/>
            <w:bookmarkStart w:id="768" w:name="_Toc76544100"/>
            <w:bookmarkStart w:id="769" w:name="_Toc82536222"/>
            <w:bookmarkStart w:id="770" w:name="_Toc89952515"/>
            <w:bookmarkStart w:id="771" w:name="_Toc98766331"/>
            <w:bookmarkStart w:id="772" w:name="_Toc99702694"/>
            <w:bookmarkStart w:id="773" w:name="_Toc106206480"/>
            <w:bookmarkStart w:id="774" w:name="_Toc115080482"/>
            <w:bookmarkStart w:id="775" w:name="_Toc121999361"/>
            <w:bookmarkStart w:id="776" w:name="_Toc124153534"/>
            <w:bookmarkStart w:id="777" w:name="_Toc124154309"/>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258761E2" w14:textId="77777777" w:rsidR="00CF32FF" w:rsidRDefault="00CF32FF" w:rsidP="001A6C5F">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c>
          <w:tcPr>
            <w:tcW w:w="0" w:type="auto"/>
            <w:tcBorders>
              <w:top w:val="single" w:sz="4" w:space="0" w:color="auto"/>
              <w:left w:val="single" w:sz="4" w:space="0" w:color="auto"/>
              <w:bottom w:val="single" w:sz="4" w:space="0" w:color="auto"/>
              <w:right w:val="single" w:sz="4" w:space="0" w:color="auto"/>
            </w:tcBorders>
            <w:hideMark/>
          </w:tcPr>
          <w:p w14:paraId="55C2EAD3" w14:textId="77777777" w:rsidR="00CF32FF" w:rsidRDefault="00CF32FF" w:rsidP="001A6C5F">
            <w:pPr>
              <w:pStyle w:val="TAH"/>
            </w:pPr>
            <w:r>
              <w:t>3250 &lt; F</w:t>
            </w:r>
            <w:r>
              <w:rPr>
                <w:vertAlign w:val="subscript"/>
              </w:rPr>
              <w:t>DL_high</w:t>
            </w:r>
            <w:r>
              <w:t xml:space="preserve"> – F</w:t>
            </w:r>
            <w:r>
              <w:rPr>
                <w:vertAlign w:val="subscript"/>
              </w:rPr>
              <w:t>DL_low</w:t>
            </w:r>
            <w:r>
              <w:t xml:space="preserve"> </w:t>
            </w:r>
            <w:r>
              <w:rPr>
                <w:rFonts w:cs="Arial"/>
              </w:rPr>
              <w:t>≤</w:t>
            </w:r>
            <w:r>
              <w:t xml:space="preserve"> 14000 MHz</w:t>
            </w:r>
          </w:p>
        </w:tc>
      </w:tr>
      <w:tr w:rsidR="00CF32FF" w14:paraId="58246EEE" w14:textId="77777777" w:rsidTr="001A6C5F">
        <w:trPr>
          <w:cantSplit/>
          <w:jc w:val="center"/>
        </w:trPr>
        <w:tc>
          <w:tcPr>
            <w:tcW w:w="0" w:type="auto"/>
            <w:tcBorders>
              <w:top w:val="single" w:sz="4" w:space="0" w:color="auto"/>
              <w:left w:val="single" w:sz="4" w:space="0" w:color="auto"/>
              <w:bottom w:val="nil"/>
              <w:right w:val="single" w:sz="4" w:space="0" w:color="auto"/>
            </w:tcBorders>
            <w:hideMark/>
          </w:tcPr>
          <w:p w14:paraId="6869F3DB" w14:textId="77777777" w:rsidR="00CF32FF" w:rsidRDefault="00CF32FF" w:rsidP="001A6C5F">
            <w:pPr>
              <w:pStyle w:val="TAL"/>
              <w:rPr>
                <w:lang w:val="en-US"/>
              </w:rPr>
            </w:pPr>
            <w:r>
              <w:rPr>
                <w:lang w:val="en-US"/>
              </w:rPr>
              <w:t>TC signal</w:t>
            </w:r>
          </w:p>
        </w:tc>
        <w:tc>
          <w:tcPr>
            <w:tcW w:w="0" w:type="auto"/>
            <w:tcBorders>
              <w:top w:val="single" w:sz="4" w:space="0" w:color="auto"/>
              <w:left w:val="single" w:sz="4" w:space="0" w:color="auto"/>
              <w:bottom w:val="single" w:sz="4" w:space="0" w:color="auto"/>
              <w:right w:val="single" w:sz="4" w:space="0" w:color="auto"/>
            </w:tcBorders>
            <w:hideMark/>
          </w:tcPr>
          <w:p w14:paraId="43BD00EF" w14:textId="77777777" w:rsidR="00CF32FF" w:rsidRDefault="00CF32FF" w:rsidP="001A6C5F">
            <w:pPr>
              <w:pStyle w:val="TAL"/>
              <w:rPr>
                <w:lang w:val="en-US"/>
              </w:rPr>
            </w:pPr>
            <w:r>
              <w:rPr>
                <w:lang w:val="en-US" w:eastAsia="zh-CN"/>
              </w:rPr>
              <w:t>BW</w:t>
            </w:r>
            <w:r>
              <w:rPr>
                <w:vertAlign w:val="subscript"/>
                <w:lang w:val="en-US"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44D9ABA3" w14:textId="77777777" w:rsidR="00CF32FF" w:rsidRDefault="00CF32FF" w:rsidP="001A6C5F">
            <w:pPr>
              <w:pStyle w:val="TAL"/>
              <w:rPr>
                <w:lang w:val="en-US"/>
              </w:rPr>
            </w:pPr>
            <w:r>
              <w:rPr>
                <w:lang w:val="en-US"/>
              </w:rPr>
              <w:t>100 MHz (Note 1, Note 2)</w:t>
            </w:r>
          </w:p>
        </w:tc>
        <w:tc>
          <w:tcPr>
            <w:tcW w:w="0" w:type="auto"/>
            <w:tcBorders>
              <w:top w:val="single" w:sz="4" w:space="0" w:color="auto"/>
              <w:left w:val="single" w:sz="4" w:space="0" w:color="auto"/>
              <w:bottom w:val="single" w:sz="4" w:space="0" w:color="auto"/>
              <w:right w:val="single" w:sz="4" w:space="0" w:color="auto"/>
            </w:tcBorders>
            <w:hideMark/>
          </w:tcPr>
          <w:p w14:paraId="6D9A6BBF" w14:textId="77777777" w:rsidR="00CF32FF" w:rsidRDefault="00CF32FF" w:rsidP="001A6C5F">
            <w:pPr>
              <w:pStyle w:val="TAL"/>
              <w:rPr>
                <w:lang w:val="en-US"/>
              </w:rPr>
            </w:pPr>
            <w:r>
              <w:rPr>
                <w:lang w:val="en-US"/>
              </w:rPr>
              <w:t>400 MHz (Note 1, Note 2, Note 3)</w:t>
            </w:r>
          </w:p>
        </w:tc>
      </w:tr>
      <w:tr w:rsidR="00CF32FF" w14:paraId="28B73543" w14:textId="77777777" w:rsidTr="001A6C5F">
        <w:trPr>
          <w:cantSplit/>
          <w:jc w:val="center"/>
        </w:trPr>
        <w:tc>
          <w:tcPr>
            <w:tcW w:w="0" w:type="auto"/>
            <w:tcBorders>
              <w:top w:val="nil"/>
              <w:left w:val="single" w:sz="4" w:space="0" w:color="auto"/>
              <w:bottom w:val="single" w:sz="4" w:space="0" w:color="auto"/>
              <w:right w:val="single" w:sz="4" w:space="0" w:color="auto"/>
            </w:tcBorders>
            <w:hideMark/>
          </w:tcPr>
          <w:p w14:paraId="08C073B6" w14:textId="77777777" w:rsidR="00CF32FF" w:rsidRDefault="00CF32FF" w:rsidP="001A6C5F">
            <w:pPr>
              <w:pStyle w:val="TAL"/>
            </w:pPr>
            <w:r>
              <w:rPr>
                <w:lang w:val="en-US"/>
              </w:rPr>
              <w:t>characteristics</w:t>
            </w:r>
          </w:p>
        </w:tc>
        <w:tc>
          <w:tcPr>
            <w:tcW w:w="0" w:type="auto"/>
            <w:tcBorders>
              <w:top w:val="single" w:sz="4" w:space="0" w:color="auto"/>
              <w:left w:val="single" w:sz="4" w:space="0" w:color="auto"/>
              <w:bottom w:val="single" w:sz="4" w:space="0" w:color="auto"/>
              <w:right w:val="single" w:sz="4" w:space="0" w:color="auto"/>
            </w:tcBorders>
            <w:hideMark/>
          </w:tcPr>
          <w:p w14:paraId="5A23B906" w14:textId="77777777" w:rsidR="00CF32FF" w:rsidRDefault="00CF32FF" w:rsidP="001A6C5F">
            <w:pPr>
              <w:pStyle w:val="TAL"/>
              <w:rPr>
                <w:lang w:val="en-US"/>
              </w:rPr>
            </w:pPr>
            <w:r>
              <w:rPr>
                <w:lang w:val="en-US"/>
              </w:rPr>
              <w:t>Subcarrier spacing</w:t>
            </w:r>
          </w:p>
        </w:tc>
        <w:tc>
          <w:tcPr>
            <w:tcW w:w="0" w:type="auto"/>
            <w:gridSpan w:val="2"/>
            <w:tcBorders>
              <w:top w:val="single" w:sz="4" w:space="0" w:color="auto"/>
              <w:left w:val="single" w:sz="4" w:space="0" w:color="auto"/>
              <w:bottom w:val="single" w:sz="4" w:space="0" w:color="auto"/>
              <w:right w:val="single" w:sz="4" w:space="0" w:color="auto"/>
            </w:tcBorders>
            <w:hideMark/>
          </w:tcPr>
          <w:p w14:paraId="277E05F4" w14:textId="77777777" w:rsidR="00CF32FF" w:rsidRDefault="00CF32FF" w:rsidP="001A6C5F">
            <w:pPr>
              <w:pStyle w:val="TAL"/>
              <w:rPr>
                <w:lang w:val="en-US"/>
              </w:rPr>
            </w:pPr>
            <w:r>
              <w:rPr>
                <w:lang w:val="en-US"/>
              </w:rPr>
              <w:t>Smallest supported subcarrier spacing declared per operating band (D.7)</w:t>
            </w:r>
          </w:p>
        </w:tc>
      </w:tr>
      <w:tr w:rsidR="00CF32FF" w14:paraId="2594877E"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7831A18" w14:textId="77777777" w:rsidR="00CF32FF" w:rsidRDefault="00CF32FF" w:rsidP="001A6C5F">
            <w:pPr>
              <w:pStyle w:val="TAN"/>
              <w:rPr>
                <w:lang w:val="en-US"/>
              </w:rPr>
            </w:pPr>
            <w:r>
              <w:rPr>
                <w:lang w:val="en-US"/>
              </w:rPr>
              <w:t>NOTE 1:</w:t>
            </w:r>
            <w:r>
              <w:rPr>
                <w:lang w:val="en-US"/>
              </w:rPr>
              <w:tab/>
            </w:r>
            <w:r>
              <w:t xml:space="preserve">BS vendor can decide to test with 50 MHz </w:t>
            </w:r>
            <w:r>
              <w:rPr>
                <w:i/>
              </w:rPr>
              <w:t>BS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 xml:space="preserve">instead of 100 MHz </w:t>
            </w:r>
            <w:r>
              <w:rPr>
                <w:i/>
              </w:rPr>
              <w:t>BS channel bandwidth</w:t>
            </w:r>
            <w:r>
              <w:t xml:space="preserve"> in certain regions, where spectrum allocation and regulation require testing with 50 MHz.</w:t>
            </w:r>
          </w:p>
          <w:p w14:paraId="1B8CBA87" w14:textId="77777777" w:rsidR="00CF32FF" w:rsidRDefault="00CF32FF" w:rsidP="001A6C5F">
            <w:pPr>
              <w:pStyle w:val="TAN"/>
              <w:rPr>
                <w:lang w:val="en-US"/>
              </w:rPr>
            </w:pPr>
            <w:r>
              <w:rPr>
                <w:lang w:val="en-US"/>
              </w:rPr>
              <w:t>NOTE 2:</w:t>
            </w:r>
            <w:r>
              <w:rPr>
                <w:lang w:val="en-US"/>
              </w:rPr>
              <w:tab/>
              <w:t xml:space="preserve">If this </w:t>
            </w:r>
            <w:r>
              <w:rPr>
                <w:i/>
                <w:lang w:val="en-US"/>
              </w:rPr>
              <w:t>BS channel bandwidth</w:t>
            </w:r>
            <w:r>
              <w:rPr>
                <w:lang w:val="en-US"/>
              </w:rPr>
              <w:t xml:space="preserve"> is not supported, the narrowest supported </w:t>
            </w:r>
            <w:r>
              <w:rPr>
                <w:i/>
                <w:lang w:val="en-US"/>
              </w:rPr>
              <w:t>BS channel bandwidth</w:t>
            </w:r>
            <w:r>
              <w:rPr>
                <w:lang w:val="en-US"/>
              </w:rPr>
              <w:t xml:space="preserve"> </w:t>
            </w:r>
            <w:r>
              <w:rPr>
                <w:lang w:eastAsia="zh-CN"/>
              </w:rPr>
              <w:t xml:space="preserve">declared per </w:t>
            </w:r>
            <w:r>
              <w:rPr>
                <w:i/>
                <w:lang w:eastAsia="zh-CN"/>
              </w:rPr>
              <w:t>operating band</w:t>
            </w:r>
            <w:r>
              <w:rPr>
                <w:lang w:eastAsia="zh-CN"/>
              </w:rPr>
              <w:t xml:space="preserve"> (D.7) </w:t>
            </w:r>
            <w:r>
              <w:rPr>
                <w:lang w:val="en-US"/>
              </w:rPr>
              <w:t>shall be used.</w:t>
            </w:r>
          </w:p>
          <w:p w14:paraId="00DC7C2D" w14:textId="7CAC5837" w:rsidR="00CF32FF" w:rsidRDefault="00CF32FF" w:rsidP="001A6C5F">
            <w:pPr>
              <w:pStyle w:val="TAN"/>
              <w:rPr>
                <w:lang w:val="en-US"/>
              </w:rPr>
            </w:pPr>
            <w:r>
              <w:rPr>
                <w:lang w:val="en-US"/>
              </w:rPr>
              <w:t xml:space="preserve">NOTE 3: </w:t>
            </w:r>
            <w:r>
              <w:rPr>
                <w:lang w:val="en-US"/>
              </w:rPr>
              <w:tab/>
              <w:t>For FR2-2 only NRTC1 and NRTC2 are applicable.</w:t>
            </w:r>
          </w:p>
        </w:tc>
      </w:tr>
    </w:tbl>
    <w:p w14:paraId="4E1EA8A4" w14:textId="77777777" w:rsidR="00CF32FF" w:rsidRDefault="00CF32FF" w:rsidP="00CF32FF"/>
    <w:p w14:paraId="0A8BBB23" w14:textId="1F686A66" w:rsidR="00C45907" w:rsidRPr="00931575" w:rsidRDefault="00C45907" w:rsidP="00C45907">
      <w:pPr>
        <w:pStyle w:val="Heading4"/>
        <w:rPr>
          <w:lang w:eastAsia="zh-CN"/>
        </w:rPr>
      </w:pPr>
      <w:bookmarkStart w:id="778" w:name="_Toc131560164"/>
      <w:bookmarkStart w:id="779" w:name="_Toc137393864"/>
      <w:bookmarkStart w:id="780" w:name="_Toc163474968"/>
      <w:bookmarkStart w:id="781" w:name="_Toc176783297"/>
      <w:r w:rsidRPr="00931575">
        <w:rPr>
          <w:lang w:eastAsia="zh-CN"/>
        </w:rPr>
        <w:t>4</w:t>
      </w:r>
      <w:bookmarkStart w:id="782" w:name="_Hlk517255432"/>
      <w:r w:rsidRPr="00931575">
        <w:rPr>
          <w:lang w:eastAsia="zh-CN"/>
        </w:rPr>
        <w:t>.7.2</w:t>
      </w:r>
      <w:bookmarkEnd w:id="782"/>
      <w:r w:rsidRPr="00931575">
        <w:rPr>
          <w:lang w:eastAsia="zh-CN"/>
        </w:rPr>
        <w:t>.2</w:t>
      </w:r>
      <w:r w:rsidRPr="00931575">
        <w:rPr>
          <w:lang w:eastAsia="zh-CN"/>
        </w:rPr>
        <w:tab/>
        <w:t>NRTC1: Contiguous spectrum operation</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783" w:name="_Toc21102590"/>
      <w:bookmarkStart w:id="784" w:name="_Toc29810439"/>
      <w:bookmarkStart w:id="785" w:name="_Toc36635791"/>
      <w:bookmarkStart w:id="786" w:name="_Toc37272737"/>
      <w:bookmarkStart w:id="787" w:name="_Toc45885812"/>
      <w:bookmarkStart w:id="788" w:name="_Toc53182921"/>
      <w:bookmarkStart w:id="789" w:name="_Toc58915588"/>
      <w:bookmarkStart w:id="790" w:name="_Toc58917769"/>
      <w:bookmarkStart w:id="791" w:name="_Toc66693638"/>
      <w:bookmarkStart w:id="792" w:name="_Toc74915590"/>
      <w:bookmarkStart w:id="793" w:name="_Toc76114215"/>
      <w:bookmarkStart w:id="794" w:name="_Toc76544101"/>
      <w:bookmarkStart w:id="795" w:name="_Toc82536223"/>
      <w:bookmarkStart w:id="796" w:name="_Toc89952516"/>
      <w:bookmarkStart w:id="797" w:name="_Toc98766332"/>
      <w:bookmarkStart w:id="798" w:name="_Toc99702695"/>
      <w:bookmarkStart w:id="799" w:name="_Toc106206481"/>
      <w:bookmarkStart w:id="800" w:name="_Toc115080483"/>
      <w:bookmarkStart w:id="801" w:name="_Toc121999362"/>
      <w:bookmarkStart w:id="802" w:name="_Toc124153535"/>
      <w:bookmarkStart w:id="803" w:name="_Toc124154310"/>
      <w:bookmarkStart w:id="804" w:name="_Toc131560165"/>
      <w:bookmarkStart w:id="805" w:name="_Toc137393865"/>
      <w:bookmarkStart w:id="806" w:name="_Toc163474969"/>
      <w:bookmarkStart w:id="807" w:name="_Toc176783298"/>
      <w:r w:rsidRPr="00931575">
        <w:t>4</w:t>
      </w:r>
      <w:r w:rsidRPr="00931575">
        <w:rPr>
          <w:lang w:eastAsia="zh-CN"/>
        </w:rPr>
        <w:t>.7.2</w:t>
      </w:r>
      <w:r w:rsidRPr="00931575">
        <w:t>.2</w:t>
      </w:r>
      <w:r w:rsidRPr="00931575">
        <w:rPr>
          <w:lang w:eastAsia="zh-CN"/>
        </w:rPr>
        <w:t>.1</w:t>
      </w:r>
      <w:r w:rsidRPr="00931575">
        <w:tab/>
        <w:t>NRTC1 generation</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808" w:name="_Toc21102591"/>
      <w:bookmarkStart w:id="809"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810" w:name="_Toc36635792"/>
      <w:bookmarkStart w:id="811" w:name="_Toc37272738"/>
      <w:bookmarkStart w:id="812" w:name="_Toc45885813"/>
      <w:bookmarkStart w:id="813" w:name="_Toc53182922"/>
      <w:bookmarkStart w:id="814" w:name="_Toc58915589"/>
      <w:bookmarkStart w:id="815" w:name="_Toc58917770"/>
      <w:bookmarkStart w:id="816" w:name="_Toc66693639"/>
      <w:bookmarkStart w:id="817" w:name="_Toc74915591"/>
      <w:bookmarkStart w:id="818" w:name="_Toc76114216"/>
      <w:bookmarkStart w:id="819" w:name="_Toc76544102"/>
      <w:bookmarkStart w:id="820" w:name="_Toc82536224"/>
      <w:bookmarkStart w:id="821" w:name="_Toc89952517"/>
      <w:bookmarkStart w:id="822" w:name="_Toc98766333"/>
      <w:bookmarkStart w:id="823" w:name="_Toc99702696"/>
      <w:bookmarkStart w:id="824" w:name="_Toc106206482"/>
      <w:bookmarkStart w:id="825" w:name="_Toc115080484"/>
      <w:bookmarkStart w:id="826" w:name="_Toc121999363"/>
      <w:bookmarkStart w:id="827" w:name="_Toc124153536"/>
      <w:bookmarkStart w:id="828" w:name="_Toc124154311"/>
      <w:bookmarkStart w:id="829" w:name="_Toc131560166"/>
      <w:bookmarkStart w:id="830" w:name="_Toc137393866"/>
      <w:bookmarkStart w:id="831" w:name="_Toc163474970"/>
      <w:bookmarkStart w:id="832" w:name="_Toc176783299"/>
      <w:r w:rsidRPr="00931575">
        <w:t>4</w:t>
      </w:r>
      <w:r w:rsidRPr="00931575">
        <w:rPr>
          <w:lang w:eastAsia="zh-CN"/>
        </w:rPr>
        <w:t>.7.2</w:t>
      </w:r>
      <w:r w:rsidRPr="00931575">
        <w:t>.2.</w:t>
      </w:r>
      <w:r w:rsidRPr="00931575">
        <w:rPr>
          <w:lang w:eastAsia="zh-CN"/>
        </w:rPr>
        <w:t>2</w:t>
      </w:r>
      <w:r w:rsidRPr="00931575">
        <w:tab/>
        <w:t>NRTC1 power allocation</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lastRenderedPageBreak/>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833" w:name="_Toc21102592"/>
      <w:bookmarkStart w:id="834" w:name="_Toc29810441"/>
      <w:bookmarkStart w:id="835" w:name="_Toc36635793"/>
      <w:bookmarkStart w:id="836" w:name="_Toc37272739"/>
      <w:bookmarkStart w:id="837" w:name="_Toc45885814"/>
      <w:bookmarkStart w:id="838" w:name="_Toc53182923"/>
      <w:bookmarkStart w:id="839" w:name="_Toc58915590"/>
      <w:bookmarkStart w:id="840" w:name="_Toc58917771"/>
      <w:bookmarkStart w:id="841" w:name="_Toc66693640"/>
      <w:bookmarkStart w:id="842" w:name="_Toc74915592"/>
      <w:bookmarkStart w:id="843" w:name="_Toc76114217"/>
      <w:bookmarkStart w:id="844" w:name="_Toc76544103"/>
      <w:bookmarkStart w:id="845" w:name="_Toc82536225"/>
      <w:bookmarkStart w:id="846" w:name="_Toc89952518"/>
      <w:bookmarkStart w:id="847" w:name="_Toc98766334"/>
      <w:bookmarkStart w:id="848" w:name="_Toc99702697"/>
      <w:bookmarkStart w:id="849" w:name="_Toc106206483"/>
      <w:bookmarkStart w:id="850" w:name="_Toc115080485"/>
      <w:bookmarkStart w:id="851" w:name="_Toc121999364"/>
      <w:bookmarkStart w:id="852" w:name="_Toc124153537"/>
      <w:bookmarkStart w:id="853" w:name="_Toc124154312"/>
      <w:bookmarkStart w:id="854" w:name="_Toc131560167"/>
      <w:bookmarkStart w:id="855" w:name="_Toc137393867"/>
      <w:bookmarkStart w:id="856" w:name="_Toc163474971"/>
      <w:bookmarkStart w:id="857" w:name="_Toc176783300"/>
      <w:r w:rsidRPr="00931575">
        <w:t>4.</w:t>
      </w:r>
      <w:r w:rsidRPr="00931575">
        <w:rPr>
          <w:lang w:eastAsia="zh-CN"/>
        </w:rPr>
        <w:t>7.2</w:t>
      </w:r>
      <w:r w:rsidRPr="00931575">
        <w:t>.3</w:t>
      </w:r>
      <w:r w:rsidRPr="00931575">
        <w:tab/>
      </w:r>
      <w:r w:rsidRPr="00931575">
        <w:rPr>
          <w:lang w:eastAsia="zh-CN"/>
        </w:rPr>
        <w:t>NRTC2: Contiguous CA occupied bandwidth</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858" w:name="_Toc21102593"/>
      <w:bookmarkStart w:id="859" w:name="_Toc29810442"/>
      <w:bookmarkStart w:id="860" w:name="_Toc36635794"/>
      <w:bookmarkStart w:id="861" w:name="_Toc37272740"/>
      <w:bookmarkStart w:id="862" w:name="_Toc45885815"/>
      <w:bookmarkStart w:id="863" w:name="_Toc53182924"/>
      <w:bookmarkStart w:id="864" w:name="_Toc58915591"/>
      <w:bookmarkStart w:id="865" w:name="_Toc58917772"/>
      <w:bookmarkStart w:id="866" w:name="_Toc66693641"/>
      <w:bookmarkStart w:id="867" w:name="_Toc74915593"/>
      <w:bookmarkStart w:id="868" w:name="_Toc76114218"/>
      <w:bookmarkStart w:id="869" w:name="_Toc76544104"/>
      <w:bookmarkStart w:id="870" w:name="_Toc82536226"/>
      <w:bookmarkStart w:id="871" w:name="_Toc89952519"/>
      <w:bookmarkStart w:id="872" w:name="_Toc98766335"/>
      <w:bookmarkStart w:id="873" w:name="_Toc99702698"/>
      <w:bookmarkStart w:id="874" w:name="_Toc106206484"/>
      <w:bookmarkStart w:id="875" w:name="_Toc115080486"/>
      <w:bookmarkStart w:id="876" w:name="_Toc121999365"/>
      <w:bookmarkStart w:id="877" w:name="_Toc124153538"/>
      <w:bookmarkStart w:id="878" w:name="_Toc124154313"/>
      <w:bookmarkStart w:id="879" w:name="_Toc131560168"/>
      <w:bookmarkStart w:id="880" w:name="_Toc137393868"/>
      <w:bookmarkStart w:id="881" w:name="_Toc163474972"/>
      <w:bookmarkStart w:id="882" w:name="_Toc176783301"/>
      <w:r w:rsidRPr="00931575">
        <w:rPr>
          <w:lang w:eastAsia="zh-CN"/>
        </w:rPr>
        <w:t>4.7.2.3.1</w:t>
      </w:r>
      <w:r w:rsidRPr="00931575">
        <w:rPr>
          <w:lang w:eastAsia="zh-CN"/>
        </w:rPr>
        <w:tab/>
        <w:t>NRTC2 generation</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883" w:name="OLE_LINK18"/>
      <w:r w:rsidRPr="004307E8">
        <w:t xml:space="preserve">Of all </w:t>
      </w:r>
      <w:r w:rsidRPr="004307E8">
        <w:rPr>
          <w:lang w:eastAsia="zh-CN"/>
        </w:rPr>
        <w:t>component carrier</w:t>
      </w:r>
      <w:bookmarkEnd w:id="883"/>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884" w:name="_Toc21102594"/>
      <w:bookmarkStart w:id="885" w:name="_Toc29810443"/>
      <w:bookmarkStart w:id="886" w:name="_Toc36635795"/>
      <w:bookmarkStart w:id="887" w:name="_Toc37272741"/>
      <w:bookmarkStart w:id="888" w:name="_Toc45885816"/>
      <w:bookmarkStart w:id="889" w:name="_Toc53182925"/>
      <w:bookmarkStart w:id="890" w:name="_Toc58915592"/>
      <w:bookmarkStart w:id="891" w:name="_Toc58917773"/>
      <w:bookmarkStart w:id="892" w:name="_Toc66693642"/>
      <w:bookmarkStart w:id="893" w:name="_Toc74915594"/>
      <w:bookmarkStart w:id="894" w:name="_Toc76114219"/>
      <w:bookmarkStart w:id="895" w:name="_Toc76544105"/>
      <w:bookmarkStart w:id="896" w:name="_Toc82536227"/>
      <w:bookmarkStart w:id="897" w:name="_Toc89952520"/>
      <w:bookmarkStart w:id="898" w:name="_Toc98766336"/>
      <w:bookmarkStart w:id="899" w:name="_Toc99702699"/>
      <w:bookmarkStart w:id="900" w:name="_Toc106206485"/>
      <w:bookmarkStart w:id="901" w:name="_Toc115080487"/>
      <w:bookmarkStart w:id="902" w:name="_Toc121999366"/>
      <w:bookmarkStart w:id="903" w:name="_Toc124153539"/>
      <w:bookmarkStart w:id="904" w:name="_Toc124154314"/>
      <w:bookmarkStart w:id="905" w:name="_Toc131560169"/>
      <w:bookmarkStart w:id="906" w:name="_Toc137393869"/>
      <w:bookmarkStart w:id="907" w:name="_Toc163474973"/>
      <w:bookmarkStart w:id="908" w:name="_Toc176783302"/>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909" w:name="_Toc21102595"/>
      <w:bookmarkStart w:id="910"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911" w:name="_Toc36635796"/>
      <w:bookmarkStart w:id="912" w:name="_Toc37272742"/>
      <w:bookmarkStart w:id="913" w:name="_Toc45885817"/>
      <w:bookmarkStart w:id="914" w:name="_Toc53182926"/>
      <w:bookmarkStart w:id="915" w:name="_Toc58915593"/>
      <w:bookmarkStart w:id="916" w:name="_Toc58917774"/>
      <w:bookmarkStart w:id="917" w:name="_Toc66693643"/>
      <w:bookmarkStart w:id="918" w:name="_Toc74915595"/>
      <w:bookmarkStart w:id="919" w:name="_Toc76114220"/>
      <w:bookmarkStart w:id="920" w:name="_Toc76544106"/>
      <w:bookmarkStart w:id="921" w:name="_Toc82536228"/>
      <w:bookmarkStart w:id="922" w:name="_Toc89952521"/>
      <w:bookmarkStart w:id="923" w:name="_Toc98766337"/>
      <w:bookmarkStart w:id="924" w:name="_Toc99702700"/>
      <w:bookmarkStart w:id="925" w:name="_Toc106206486"/>
      <w:bookmarkStart w:id="926" w:name="_Toc115080488"/>
      <w:bookmarkStart w:id="927" w:name="_Toc121999367"/>
      <w:bookmarkStart w:id="928" w:name="_Toc124153540"/>
      <w:bookmarkStart w:id="929" w:name="_Toc124154315"/>
      <w:bookmarkStart w:id="930" w:name="_Toc131560170"/>
      <w:bookmarkStart w:id="931" w:name="_Toc137393870"/>
      <w:bookmarkStart w:id="932" w:name="_Toc163474974"/>
      <w:bookmarkStart w:id="933" w:name="_Toc176783303"/>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934" w:name="_Toc21102596"/>
      <w:bookmarkStart w:id="935" w:name="_Toc29810445"/>
      <w:bookmarkStart w:id="936" w:name="_Toc36635797"/>
      <w:bookmarkStart w:id="937" w:name="_Toc37272743"/>
      <w:bookmarkStart w:id="938" w:name="_Toc45885818"/>
      <w:bookmarkStart w:id="939" w:name="_Toc53182927"/>
      <w:bookmarkStart w:id="940" w:name="_Toc58915594"/>
      <w:bookmarkStart w:id="941" w:name="_Toc58917775"/>
      <w:bookmarkStart w:id="942" w:name="_Toc66693644"/>
      <w:bookmarkStart w:id="943" w:name="_Toc74915596"/>
      <w:bookmarkStart w:id="944" w:name="_Toc76114221"/>
      <w:bookmarkStart w:id="945" w:name="_Toc76544107"/>
      <w:bookmarkStart w:id="946" w:name="_Toc82536229"/>
      <w:bookmarkStart w:id="947" w:name="_Toc89952522"/>
      <w:bookmarkStart w:id="948" w:name="_Toc98766338"/>
      <w:bookmarkStart w:id="949" w:name="_Toc99702701"/>
      <w:bookmarkStart w:id="950" w:name="_Toc106206487"/>
      <w:bookmarkStart w:id="951" w:name="_Toc115080489"/>
      <w:bookmarkStart w:id="952" w:name="_Toc121999368"/>
      <w:bookmarkStart w:id="953" w:name="_Toc124153541"/>
      <w:bookmarkStart w:id="954" w:name="_Toc124154316"/>
      <w:bookmarkStart w:id="955" w:name="_Toc131560171"/>
      <w:bookmarkStart w:id="956" w:name="_Toc137393871"/>
      <w:bookmarkStart w:id="957" w:name="_Toc163474975"/>
      <w:bookmarkStart w:id="958" w:name="_Toc176783304"/>
      <w:r w:rsidRPr="00931575">
        <w:lastRenderedPageBreak/>
        <w:t>4.</w:t>
      </w:r>
      <w:r w:rsidRPr="00931575">
        <w:rPr>
          <w:lang w:eastAsia="zh-CN"/>
        </w:rPr>
        <w:t>7.2</w:t>
      </w:r>
      <w:r w:rsidRPr="00931575">
        <w:t>.4.1</w:t>
      </w:r>
      <w:r w:rsidRPr="00931575">
        <w:tab/>
        <w:t>NRTC3 generation</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959" w:name="_Toc21102597"/>
      <w:bookmarkStart w:id="960" w:name="_Toc29810446"/>
      <w:bookmarkStart w:id="961" w:name="_Toc36635798"/>
      <w:bookmarkStart w:id="962" w:name="_Toc37272744"/>
      <w:bookmarkStart w:id="963" w:name="_Toc45885819"/>
      <w:bookmarkStart w:id="964" w:name="_Toc53182928"/>
      <w:bookmarkStart w:id="965" w:name="_Toc58915595"/>
      <w:bookmarkStart w:id="966" w:name="_Toc58917776"/>
      <w:bookmarkStart w:id="967" w:name="_Toc66693645"/>
      <w:bookmarkStart w:id="968" w:name="_Toc74915597"/>
      <w:bookmarkStart w:id="969" w:name="_Toc76114222"/>
      <w:bookmarkStart w:id="970" w:name="_Toc76544108"/>
      <w:bookmarkStart w:id="971" w:name="_Toc82536230"/>
      <w:bookmarkStart w:id="972" w:name="_Toc89952523"/>
      <w:bookmarkStart w:id="973" w:name="_Toc98766339"/>
      <w:bookmarkStart w:id="974" w:name="_Toc99702702"/>
      <w:bookmarkStart w:id="975" w:name="_Toc106206488"/>
      <w:bookmarkStart w:id="976" w:name="_Toc115080490"/>
      <w:bookmarkStart w:id="977" w:name="_Toc121999369"/>
      <w:bookmarkStart w:id="978" w:name="_Toc124153542"/>
      <w:bookmarkStart w:id="979" w:name="_Toc124154317"/>
      <w:bookmarkStart w:id="980" w:name="_Toc131560172"/>
      <w:bookmarkStart w:id="981" w:name="_Toc137393872"/>
      <w:bookmarkStart w:id="982" w:name="_Toc163474976"/>
      <w:bookmarkStart w:id="983" w:name="_Toc176783305"/>
      <w:r w:rsidRPr="00931575">
        <w:rPr>
          <w:lang w:eastAsia="zh-CN"/>
        </w:rPr>
        <w:t>4.7.2.4.2</w:t>
      </w:r>
      <w:r w:rsidRPr="00931575">
        <w:rPr>
          <w:lang w:eastAsia="zh-CN"/>
        </w:rPr>
        <w:tab/>
      </w:r>
      <w:r w:rsidRPr="00931575">
        <w:t xml:space="preserve">NRTC3 </w:t>
      </w:r>
      <w:r w:rsidRPr="00931575">
        <w:rPr>
          <w:lang w:eastAsia="zh-CN"/>
        </w:rPr>
        <w:t>power allocation</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984" w:name="_Toc21102598"/>
      <w:bookmarkStart w:id="985"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986" w:name="_Toc36635799"/>
      <w:bookmarkStart w:id="987" w:name="_Toc37272745"/>
      <w:bookmarkStart w:id="988" w:name="_Toc45885820"/>
      <w:bookmarkStart w:id="989" w:name="_Toc53182929"/>
      <w:bookmarkStart w:id="990" w:name="_Toc58915596"/>
      <w:bookmarkStart w:id="991" w:name="_Toc58917777"/>
      <w:bookmarkStart w:id="992" w:name="_Toc66693646"/>
      <w:bookmarkStart w:id="993" w:name="_Toc74915598"/>
      <w:bookmarkStart w:id="994" w:name="_Toc76114223"/>
      <w:bookmarkStart w:id="995" w:name="_Toc76544109"/>
      <w:bookmarkStart w:id="996" w:name="_Toc82536231"/>
      <w:bookmarkStart w:id="997" w:name="_Toc89952524"/>
      <w:bookmarkStart w:id="998" w:name="_Toc98766340"/>
      <w:bookmarkStart w:id="999" w:name="_Toc99702703"/>
      <w:bookmarkStart w:id="1000" w:name="_Toc106206489"/>
      <w:bookmarkStart w:id="1001" w:name="_Toc115080491"/>
      <w:bookmarkStart w:id="1002" w:name="_Toc121999370"/>
      <w:bookmarkStart w:id="1003" w:name="_Toc124153543"/>
      <w:bookmarkStart w:id="1004" w:name="_Toc124154318"/>
      <w:bookmarkStart w:id="1005" w:name="_Toc131560173"/>
      <w:bookmarkStart w:id="1006" w:name="_Toc137393873"/>
      <w:bookmarkStart w:id="1007" w:name="_Toc163474977"/>
      <w:bookmarkStart w:id="1008" w:name="_Toc176783306"/>
      <w:r w:rsidRPr="00931575">
        <w:rPr>
          <w:lang w:eastAsia="zh-CN"/>
        </w:rPr>
        <w:t>4.7.2.5</w:t>
      </w:r>
      <w:r w:rsidRPr="00931575">
        <w:tab/>
        <w:t xml:space="preserve">NRTC4: Multi-band </w:t>
      </w:r>
      <w:r w:rsidRPr="00931575">
        <w:rPr>
          <w:lang w:eastAsia="zh-CN"/>
        </w:rPr>
        <w:t>test configuration for full carrier allocation</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17A4D8BF" w14:textId="77777777" w:rsidR="00C45907" w:rsidRPr="00931575" w:rsidRDefault="00C45907" w:rsidP="006F1F81">
      <w:bookmarkStart w:id="1009" w:name="_Toc21102599"/>
      <w:bookmarkStart w:id="1010"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1011" w:name="_Toc36635800"/>
      <w:bookmarkStart w:id="1012" w:name="_Toc37272746"/>
      <w:bookmarkStart w:id="1013" w:name="_Toc45885821"/>
      <w:bookmarkStart w:id="1014" w:name="_Toc53182930"/>
      <w:bookmarkStart w:id="1015" w:name="_Toc58915597"/>
      <w:bookmarkStart w:id="1016" w:name="_Toc58917778"/>
      <w:bookmarkStart w:id="1017" w:name="_Toc66693647"/>
      <w:bookmarkStart w:id="1018" w:name="_Toc74915599"/>
      <w:bookmarkStart w:id="1019" w:name="_Toc76114224"/>
      <w:bookmarkStart w:id="1020" w:name="_Toc76544110"/>
      <w:bookmarkStart w:id="1021" w:name="_Toc82536232"/>
      <w:bookmarkStart w:id="1022" w:name="_Toc89952525"/>
      <w:bookmarkStart w:id="1023" w:name="_Toc98766341"/>
      <w:bookmarkStart w:id="1024" w:name="_Toc99702704"/>
      <w:bookmarkStart w:id="1025" w:name="_Toc106206490"/>
      <w:bookmarkStart w:id="1026" w:name="_Toc115080492"/>
      <w:bookmarkStart w:id="1027" w:name="_Toc121999371"/>
      <w:bookmarkStart w:id="1028" w:name="_Toc124153544"/>
      <w:bookmarkStart w:id="1029" w:name="_Toc124154319"/>
      <w:bookmarkStart w:id="1030" w:name="_Toc131560174"/>
      <w:bookmarkStart w:id="1031" w:name="_Toc137393874"/>
      <w:bookmarkStart w:id="1032" w:name="_Toc163474978"/>
      <w:bookmarkStart w:id="1033" w:name="_Toc176783307"/>
      <w:r w:rsidRPr="00931575">
        <w:rPr>
          <w:lang w:eastAsia="zh-CN"/>
        </w:rPr>
        <w:t>4.7.2.5</w:t>
      </w:r>
      <w:r w:rsidRPr="00931575">
        <w:t>.1</w:t>
      </w:r>
      <w:r w:rsidRPr="00931575">
        <w:tab/>
        <w:t>NRTC4 generation</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1034"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1034"/>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lastRenderedPageBreak/>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1035" w:name="_Toc21102600"/>
      <w:bookmarkStart w:id="1036" w:name="_Toc29810449"/>
      <w:bookmarkStart w:id="1037" w:name="_Toc36635801"/>
      <w:bookmarkStart w:id="1038" w:name="_Toc37272747"/>
      <w:bookmarkStart w:id="1039" w:name="_Toc45885822"/>
      <w:bookmarkStart w:id="1040" w:name="_Toc53182931"/>
      <w:bookmarkStart w:id="1041" w:name="_Toc58915598"/>
      <w:bookmarkStart w:id="1042" w:name="_Toc58917779"/>
      <w:bookmarkStart w:id="1043" w:name="_Toc66693648"/>
      <w:bookmarkStart w:id="1044" w:name="_Toc74915600"/>
      <w:bookmarkStart w:id="1045" w:name="_Toc76114225"/>
      <w:bookmarkStart w:id="1046" w:name="_Toc76544111"/>
      <w:bookmarkStart w:id="1047" w:name="_Toc82536233"/>
      <w:bookmarkStart w:id="1048" w:name="_Toc89952526"/>
      <w:bookmarkStart w:id="1049" w:name="_Toc98766342"/>
      <w:bookmarkStart w:id="1050" w:name="_Toc99702705"/>
      <w:bookmarkStart w:id="1051" w:name="_Toc106206491"/>
      <w:bookmarkStart w:id="1052" w:name="_Toc115080493"/>
      <w:bookmarkStart w:id="1053" w:name="_Toc121999372"/>
      <w:bookmarkStart w:id="1054" w:name="_Toc124153545"/>
      <w:bookmarkStart w:id="1055" w:name="_Toc124154320"/>
      <w:bookmarkStart w:id="1056" w:name="_Toc131560175"/>
      <w:bookmarkStart w:id="1057" w:name="_Toc137393875"/>
      <w:bookmarkStart w:id="1058" w:name="_Toc163474979"/>
      <w:bookmarkStart w:id="1059" w:name="_Toc176783308"/>
      <w:r w:rsidRPr="00931575">
        <w:rPr>
          <w:lang w:eastAsia="zh-CN"/>
        </w:rPr>
        <w:t>4.7.2.5</w:t>
      </w:r>
      <w:r w:rsidRPr="00931575">
        <w:t>.2</w:t>
      </w:r>
      <w:r w:rsidRPr="00931575">
        <w:tab/>
        <w:t>NRTC4 power allocation</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1060" w:name="_Toc21102601"/>
      <w:bookmarkStart w:id="1061" w:name="_Toc29810450"/>
      <w:bookmarkStart w:id="1062" w:name="_Toc36635802"/>
      <w:bookmarkStart w:id="1063" w:name="_Toc37272748"/>
      <w:bookmarkStart w:id="1064" w:name="_Toc45885823"/>
      <w:bookmarkStart w:id="1065" w:name="_Toc53182932"/>
      <w:bookmarkStart w:id="1066" w:name="_Toc58915599"/>
      <w:bookmarkStart w:id="1067" w:name="_Toc58917780"/>
      <w:bookmarkStart w:id="1068" w:name="_Toc66693649"/>
      <w:bookmarkStart w:id="1069" w:name="_Toc74915601"/>
      <w:bookmarkStart w:id="1070" w:name="_Toc76114226"/>
      <w:bookmarkStart w:id="1071" w:name="_Toc76544112"/>
      <w:bookmarkStart w:id="1072" w:name="_Toc82536234"/>
      <w:bookmarkStart w:id="1073" w:name="_Toc89952527"/>
      <w:bookmarkStart w:id="1074" w:name="_Toc98766343"/>
      <w:bookmarkStart w:id="1075" w:name="_Toc99702706"/>
      <w:bookmarkStart w:id="1076" w:name="_Toc106206492"/>
      <w:bookmarkStart w:id="1077" w:name="_Toc115080494"/>
      <w:bookmarkStart w:id="1078" w:name="_Toc121999373"/>
      <w:bookmarkStart w:id="1079" w:name="_Toc124153546"/>
      <w:bookmarkStart w:id="1080" w:name="_Toc124154321"/>
      <w:bookmarkStart w:id="1081" w:name="_Toc131560176"/>
      <w:bookmarkStart w:id="1082" w:name="_Toc137393876"/>
      <w:bookmarkStart w:id="1083" w:name="_Toc163474980"/>
      <w:bookmarkStart w:id="1084" w:name="_Toc176783309"/>
      <w:r w:rsidRPr="00931575">
        <w:rPr>
          <w:lang w:eastAsia="zh-CN"/>
        </w:rPr>
        <w:t>4.7.2.6</w:t>
      </w:r>
      <w:r w:rsidRPr="00931575">
        <w:tab/>
        <w:t xml:space="preserve">NRTC5: Multi-band </w:t>
      </w:r>
      <w:r w:rsidRPr="00931575">
        <w:rPr>
          <w:lang w:eastAsia="zh-CN"/>
        </w:rPr>
        <w:t>test configuration with high PSD per carrier</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1085" w:name="_Toc21102602"/>
      <w:bookmarkStart w:id="1086" w:name="_Toc29810451"/>
      <w:bookmarkStart w:id="1087" w:name="_Toc36635803"/>
      <w:bookmarkStart w:id="1088" w:name="_Toc37272749"/>
      <w:bookmarkStart w:id="1089" w:name="_Toc45885824"/>
      <w:bookmarkStart w:id="1090" w:name="_Toc53182933"/>
      <w:bookmarkStart w:id="1091" w:name="_Toc58915600"/>
      <w:bookmarkStart w:id="1092" w:name="_Toc58917781"/>
      <w:bookmarkStart w:id="1093" w:name="_Toc66693650"/>
      <w:bookmarkStart w:id="1094" w:name="_Toc74915602"/>
      <w:bookmarkStart w:id="1095" w:name="_Toc76114227"/>
      <w:bookmarkStart w:id="1096" w:name="_Toc76544113"/>
      <w:bookmarkStart w:id="1097" w:name="_Toc82536235"/>
      <w:bookmarkStart w:id="1098" w:name="_Toc89952528"/>
      <w:bookmarkStart w:id="1099" w:name="_Toc98766344"/>
      <w:bookmarkStart w:id="1100" w:name="_Toc99702707"/>
      <w:bookmarkStart w:id="1101" w:name="_Toc106206493"/>
      <w:bookmarkStart w:id="1102" w:name="_Toc115080495"/>
      <w:bookmarkStart w:id="1103" w:name="_Toc121999374"/>
      <w:bookmarkStart w:id="1104" w:name="_Toc124153547"/>
      <w:bookmarkStart w:id="1105" w:name="_Toc124154322"/>
      <w:bookmarkStart w:id="1106" w:name="_Toc131560177"/>
      <w:bookmarkStart w:id="1107" w:name="_Toc137393877"/>
      <w:bookmarkStart w:id="1108" w:name="_Toc163474981"/>
      <w:bookmarkStart w:id="1109" w:name="_Toc176783310"/>
      <w:r w:rsidRPr="00931575">
        <w:rPr>
          <w:lang w:eastAsia="zh-CN"/>
        </w:rPr>
        <w:t>4.7.2.6</w:t>
      </w:r>
      <w:r w:rsidRPr="00931575">
        <w:t>.1</w:t>
      </w:r>
      <w:r w:rsidRPr="00931575">
        <w:tab/>
        <w:t>NRTC5 generation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1110" w:name="_Toc21102603"/>
      <w:bookmarkStart w:id="1111" w:name="_Toc29810452"/>
      <w:bookmarkStart w:id="1112" w:name="_Toc36635804"/>
      <w:bookmarkStart w:id="1113" w:name="_Toc37272750"/>
      <w:bookmarkStart w:id="1114" w:name="_Toc45885825"/>
      <w:bookmarkStart w:id="1115" w:name="_Toc53182934"/>
      <w:bookmarkStart w:id="1116" w:name="_Toc58915601"/>
      <w:bookmarkStart w:id="1117" w:name="_Toc58917782"/>
      <w:bookmarkStart w:id="1118" w:name="_Toc66693651"/>
      <w:bookmarkStart w:id="1119" w:name="_Toc74915603"/>
      <w:bookmarkStart w:id="1120" w:name="_Toc76114228"/>
      <w:bookmarkStart w:id="1121" w:name="_Toc76544114"/>
      <w:bookmarkStart w:id="1122" w:name="_Toc82536236"/>
      <w:bookmarkStart w:id="1123" w:name="_Toc89952529"/>
      <w:bookmarkStart w:id="1124" w:name="_Toc98766345"/>
      <w:bookmarkStart w:id="1125" w:name="_Toc99702708"/>
      <w:bookmarkStart w:id="1126" w:name="_Toc106206494"/>
      <w:bookmarkStart w:id="1127" w:name="_Toc115080496"/>
      <w:bookmarkStart w:id="1128" w:name="_Toc121999375"/>
      <w:bookmarkStart w:id="1129" w:name="_Toc124153548"/>
      <w:bookmarkStart w:id="1130" w:name="_Toc124154323"/>
      <w:bookmarkStart w:id="1131" w:name="_Toc131560178"/>
      <w:bookmarkStart w:id="1132" w:name="_Toc137393878"/>
      <w:bookmarkStart w:id="1133" w:name="_Toc163474982"/>
      <w:bookmarkStart w:id="1134" w:name="_Toc176783311"/>
      <w:r w:rsidRPr="00931575">
        <w:rPr>
          <w:lang w:eastAsia="zh-CN"/>
        </w:rPr>
        <w:t>4.7.2.6</w:t>
      </w:r>
      <w:r w:rsidRPr="00931575">
        <w:t>.2</w:t>
      </w:r>
      <w:r w:rsidRPr="00931575">
        <w:tab/>
        <w:t>NRTC5 power allocation</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1135" w:name="_Toc21102604"/>
      <w:bookmarkStart w:id="1136"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w:t>
      </w:r>
      <w:r w:rsidRPr="00931575">
        <w:rPr>
          <w:lang w:eastAsia="zh-CN"/>
        </w:rPr>
        <w:lastRenderedPageBreak/>
        <w:t xml:space="preserve">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1137" w:name="_Toc36635805"/>
      <w:bookmarkStart w:id="1138" w:name="_Toc37272751"/>
      <w:bookmarkStart w:id="1139" w:name="_Toc45885826"/>
      <w:bookmarkStart w:id="1140" w:name="_Toc53182935"/>
      <w:bookmarkStart w:id="1141" w:name="_Toc58915602"/>
      <w:bookmarkStart w:id="1142" w:name="_Toc58917783"/>
      <w:bookmarkStart w:id="1143" w:name="_Toc66693652"/>
      <w:bookmarkStart w:id="1144" w:name="_Toc74915604"/>
      <w:bookmarkStart w:id="1145" w:name="_Toc76114229"/>
      <w:bookmarkStart w:id="1146" w:name="_Toc76544115"/>
      <w:bookmarkStart w:id="1147" w:name="_Toc82536237"/>
      <w:bookmarkStart w:id="1148" w:name="_Toc89952530"/>
      <w:bookmarkStart w:id="1149" w:name="_Toc98766346"/>
      <w:bookmarkStart w:id="1150" w:name="_Toc99702709"/>
      <w:bookmarkStart w:id="1151" w:name="_Toc106206495"/>
      <w:bookmarkStart w:id="1152" w:name="_Toc115080497"/>
      <w:bookmarkStart w:id="1153" w:name="_Toc121999376"/>
      <w:bookmarkStart w:id="1154" w:name="_Toc124153549"/>
      <w:bookmarkStart w:id="1155" w:name="_Toc124154324"/>
      <w:bookmarkStart w:id="1156" w:name="_Toc131560179"/>
      <w:bookmarkStart w:id="1157" w:name="_Toc137393879"/>
      <w:bookmarkStart w:id="1158" w:name="_Toc163474983"/>
      <w:bookmarkStart w:id="1159" w:name="_Toc176783312"/>
      <w:r w:rsidRPr="00931575">
        <w:rPr>
          <w:rFonts w:cs="v4.2.0"/>
        </w:rPr>
        <w:t>4.8</w:t>
      </w:r>
      <w:r w:rsidRPr="00931575">
        <w:rPr>
          <w:rFonts w:cs="v4.2.0"/>
        </w:rPr>
        <w:tab/>
        <w:t>Applicability of requirements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4BCE8E02" w14:textId="77777777" w:rsidR="00C45907" w:rsidRPr="00931575" w:rsidRDefault="00C45907" w:rsidP="00C45907">
      <w:pPr>
        <w:pStyle w:val="Heading3"/>
        <w:rPr>
          <w:lang w:eastAsia="zh-CN"/>
        </w:rPr>
      </w:pPr>
      <w:bookmarkStart w:id="1160" w:name="_Toc21102605"/>
      <w:bookmarkStart w:id="1161" w:name="_Toc29810454"/>
      <w:bookmarkStart w:id="1162" w:name="_Toc36635806"/>
      <w:bookmarkStart w:id="1163" w:name="_Toc37272752"/>
      <w:bookmarkStart w:id="1164" w:name="_Toc45885827"/>
      <w:bookmarkStart w:id="1165" w:name="_Toc53182936"/>
      <w:bookmarkStart w:id="1166" w:name="_Toc58915603"/>
      <w:bookmarkStart w:id="1167" w:name="_Toc58917784"/>
      <w:bookmarkStart w:id="1168" w:name="_Toc66693653"/>
      <w:bookmarkStart w:id="1169" w:name="_Toc74915605"/>
      <w:bookmarkStart w:id="1170" w:name="_Toc76114230"/>
      <w:bookmarkStart w:id="1171" w:name="_Toc76544116"/>
      <w:bookmarkStart w:id="1172" w:name="_Toc82536238"/>
      <w:bookmarkStart w:id="1173" w:name="_Toc89952531"/>
      <w:bookmarkStart w:id="1174" w:name="_Toc98766347"/>
      <w:bookmarkStart w:id="1175" w:name="_Toc99702710"/>
      <w:bookmarkStart w:id="1176" w:name="_Toc106206496"/>
      <w:bookmarkStart w:id="1177" w:name="_Toc115080498"/>
      <w:bookmarkStart w:id="1178" w:name="_Toc121999377"/>
      <w:bookmarkStart w:id="1179" w:name="_Toc124153550"/>
      <w:bookmarkStart w:id="1180" w:name="_Toc124154325"/>
      <w:bookmarkStart w:id="1181" w:name="_Toc131560180"/>
      <w:bookmarkStart w:id="1182" w:name="_Toc137393880"/>
      <w:bookmarkStart w:id="1183" w:name="_Toc163474984"/>
      <w:bookmarkStart w:id="1184" w:name="_Toc176783313"/>
      <w:r w:rsidRPr="00931575">
        <w:rPr>
          <w:lang w:eastAsia="zh-CN"/>
        </w:rPr>
        <w:t>4.8.1</w:t>
      </w:r>
      <w:r w:rsidRPr="00931575">
        <w:rPr>
          <w:lang w:eastAsia="zh-CN"/>
        </w:rPr>
        <w:tab/>
        <w:t>Requirement set applicability</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1185" w:name="_Toc21102606"/>
      <w:bookmarkStart w:id="1186" w:name="_Toc29810455"/>
      <w:bookmarkStart w:id="1187" w:name="_Toc36635807"/>
      <w:bookmarkStart w:id="1188" w:name="_Toc37272753"/>
      <w:bookmarkStart w:id="1189" w:name="_Toc45885828"/>
      <w:bookmarkStart w:id="1190" w:name="_Toc53182937"/>
      <w:bookmarkStart w:id="1191" w:name="_Toc58915604"/>
      <w:bookmarkStart w:id="1192" w:name="_Toc58917785"/>
      <w:bookmarkStart w:id="1193" w:name="_Toc66693654"/>
      <w:bookmarkStart w:id="1194" w:name="_Toc74915606"/>
      <w:bookmarkStart w:id="1195" w:name="_Toc76114231"/>
      <w:bookmarkStart w:id="1196" w:name="_Toc76544117"/>
      <w:bookmarkStart w:id="1197" w:name="_Toc82536239"/>
      <w:bookmarkStart w:id="1198" w:name="_Toc89952532"/>
      <w:bookmarkStart w:id="1199" w:name="_Toc98766348"/>
      <w:bookmarkStart w:id="1200" w:name="_Toc99702711"/>
      <w:bookmarkStart w:id="1201" w:name="_Toc106206497"/>
      <w:bookmarkStart w:id="1202" w:name="_Toc115080499"/>
      <w:bookmarkStart w:id="1203" w:name="_Toc121999378"/>
      <w:bookmarkStart w:id="1204" w:name="_Toc124153551"/>
      <w:bookmarkStart w:id="1205" w:name="_Toc124154326"/>
      <w:bookmarkStart w:id="1206" w:name="_Toc131560181"/>
      <w:bookmarkStart w:id="1207" w:name="_Toc137393881"/>
      <w:bookmarkStart w:id="1208" w:name="_Toc163474985"/>
      <w:bookmarkStart w:id="1209" w:name="_Toc176783314"/>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1210" w:name="_Toc21102607"/>
      <w:bookmarkStart w:id="1211" w:name="_Toc29810456"/>
      <w:bookmarkStart w:id="1212" w:name="_Toc36635808"/>
      <w:bookmarkStart w:id="1213" w:name="_Toc37272754"/>
      <w:bookmarkStart w:id="1214" w:name="_Toc45885829"/>
      <w:bookmarkStart w:id="1215" w:name="_Toc53182938"/>
      <w:bookmarkStart w:id="1216" w:name="_Toc58915605"/>
      <w:bookmarkStart w:id="1217" w:name="_Toc58917786"/>
      <w:bookmarkStart w:id="1218" w:name="_Toc66693655"/>
      <w:bookmarkStart w:id="1219" w:name="_Toc74915607"/>
      <w:bookmarkStart w:id="1220" w:name="_Toc76114232"/>
      <w:bookmarkStart w:id="1221" w:name="_Toc76544118"/>
      <w:bookmarkStart w:id="1222" w:name="_Toc82536240"/>
      <w:bookmarkStart w:id="1223" w:name="_Toc89952533"/>
      <w:bookmarkStart w:id="1224" w:name="_Toc98766349"/>
      <w:bookmarkStart w:id="1225" w:name="_Toc99702712"/>
      <w:bookmarkStart w:id="1226" w:name="_Toc106206498"/>
      <w:bookmarkStart w:id="1227" w:name="_Toc115080500"/>
      <w:bookmarkStart w:id="1228" w:name="_Toc121999379"/>
      <w:bookmarkStart w:id="1229" w:name="_Toc124153552"/>
      <w:bookmarkStart w:id="1230" w:name="_Toc124154327"/>
      <w:bookmarkStart w:id="1231" w:name="_Toc131560182"/>
      <w:bookmarkStart w:id="1232" w:name="_Toc137393882"/>
      <w:bookmarkStart w:id="1233" w:name="_Toc163474986"/>
      <w:bookmarkStart w:id="1234" w:name="_Toc176783315"/>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1235" w:name="_Toc121999380"/>
      <w:bookmarkStart w:id="1236" w:name="_Toc124153553"/>
      <w:bookmarkStart w:id="1237" w:name="_Toc124154328"/>
      <w:bookmarkStart w:id="1238" w:name="_Toc131560183"/>
      <w:bookmarkStart w:id="1239" w:name="_Toc137393883"/>
      <w:bookmarkStart w:id="1240" w:name="_Toc163474987"/>
      <w:bookmarkStart w:id="1241" w:name="_Toc176783316"/>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1235"/>
      <w:bookmarkEnd w:id="1236"/>
      <w:bookmarkEnd w:id="1237"/>
      <w:bookmarkEnd w:id="1238"/>
      <w:bookmarkEnd w:id="1239"/>
      <w:bookmarkEnd w:id="1240"/>
      <w:bookmarkEnd w:id="1241"/>
    </w:p>
    <w:p w14:paraId="64EBF0A5" w14:textId="771A23CE" w:rsidR="00540F87" w:rsidRPr="00540F87" w:rsidRDefault="00540F87" w:rsidP="00540F87">
      <w:pPr>
        <w:rPr>
          <w:rFonts w:eastAsiaTheme="minorEastAsia"/>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1A6C5F">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1A6C5F">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1A6C5F">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lastRenderedPageBreak/>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1A6C5F">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1A6C5F">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1A6C5F">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1A6C5F">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1A6C5F">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1A6C5F">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1A6C5F">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1A6C5F">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1A6C5F">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1A6C5F">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1A6C5F">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1A6C5F">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1A6C5F">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1A6C5F">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1A6C5F">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1A6C5F">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1A6C5F">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1242" w:name="_Toc21102608"/>
      <w:bookmarkStart w:id="1243" w:name="_Toc29810457"/>
      <w:bookmarkStart w:id="1244" w:name="_Toc36635809"/>
      <w:bookmarkStart w:id="1245" w:name="_Toc37272755"/>
      <w:bookmarkStart w:id="1246" w:name="_Toc45885830"/>
      <w:bookmarkStart w:id="1247" w:name="_Toc53182939"/>
      <w:bookmarkStart w:id="1248" w:name="_Toc58915606"/>
      <w:bookmarkStart w:id="1249" w:name="_Toc58917787"/>
      <w:bookmarkStart w:id="1250" w:name="_Toc66693656"/>
      <w:bookmarkStart w:id="1251" w:name="_Toc74915608"/>
      <w:bookmarkStart w:id="1252" w:name="_Toc76114233"/>
      <w:bookmarkStart w:id="1253" w:name="_Toc76544119"/>
      <w:bookmarkStart w:id="1254" w:name="_Toc82536241"/>
      <w:bookmarkStart w:id="1255" w:name="_Toc89952534"/>
      <w:bookmarkStart w:id="1256" w:name="_Toc98766350"/>
      <w:bookmarkStart w:id="1257" w:name="_Toc99702713"/>
      <w:bookmarkStart w:id="1258" w:name="_Toc106206499"/>
      <w:bookmarkStart w:id="1259" w:name="_Toc115080501"/>
      <w:bookmarkStart w:id="1260" w:name="_Toc121999381"/>
      <w:bookmarkStart w:id="1261" w:name="_Toc124153554"/>
      <w:bookmarkStart w:id="1262" w:name="_Toc124154329"/>
      <w:bookmarkStart w:id="1263" w:name="_Toc131560184"/>
      <w:bookmarkStart w:id="1264" w:name="_Toc137393884"/>
      <w:bookmarkStart w:id="1265" w:name="_Toc163474988"/>
      <w:bookmarkStart w:id="1266" w:name="_Toc176783317"/>
      <w:r w:rsidRPr="00931575">
        <w:t>4.9</w:t>
      </w:r>
      <w:r w:rsidRPr="00931575">
        <w:tab/>
        <w:t>RF channels and test models</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0A055829" w14:textId="77777777" w:rsidR="00C45907" w:rsidRPr="00931575" w:rsidRDefault="00C45907" w:rsidP="00C45907">
      <w:pPr>
        <w:pStyle w:val="Heading3"/>
      </w:pPr>
      <w:bookmarkStart w:id="1267" w:name="_Toc21102609"/>
      <w:bookmarkStart w:id="1268" w:name="_Toc29810458"/>
      <w:bookmarkStart w:id="1269" w:name="_Toc36635810"/>
      <w:bookmarkStart w:id="1270" w:name="_Toc37272756"/>
      <w:bookmarkStart w:id="1271" w:name="_Toc45885831"/>
      <w:bookmarkStart w:id="1272" w:name="_Toc53182940"/>
      <w:bookmarkStart w:id="1273" w:name="_Toc58915607"/>
      <w:bookmarkStart w:id="1274" w:name="_Toc58917788"/>
      <w:bookmarkStart w:id="1275" w:name="_Toc66693657"/>
      <w:bookmarkStart w:id="1276" w:name="_Toc74915609"/>
      <w:bookmarkStart w:id="1277" w:name="_Toc76114234"/>
      <w:bookmarkStart w:id="1278" w:name="_Toc76544120"/>
      <w:bookmarkStart w:id="1279" w:name="_Toc82536242"/>
      <w:bookmarkStart w:id="1280" w:name="_Toc89952535"/>
      <w:bookmarkStart w:id="1281" w:name="_Toc98766351"/>
      <w:bookmarkStart w:id="1282" w:name="_Toc99702714"/>
      <w:bookmarkStart w:id="1283" w:name="_Toc106206500"/>
      <w:bookmarkStart w:id="1284" w:name="_Toc115080502"/>
      <w:bookmarkStart w:id="1285" w:name="_Toc121999382"/>
      <w:bookmarkStart w:id="1286" w:name="_Toc124153555"/>
      <w:bookmarkStart w:id="1287" w:name="_Toc124154330"/>
      <w:bookmarkStart w:id="1288" w:name="_Toc131560185"/>
      <w:bookmarkStart w:id="1289" w:name="_Toc137393885"/>
      <w:bookmarkStart w:id="1290" w:name="_Toc163474989"/>
      <w:bookmarkStart w:id="1291" w:name="_Toc176783318"/>
      <w:r w:rsidRPr="00931575">
        <w:t>4.9.1</w:t>
      </w:r>
      <w:r w:rsidRPr="00931575">
        <w:tab/>
        <w:t>RF channels</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lastRenderedPageBreak/>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292" w:name="OLE_LINK42"/>
      <w:bookmarkStart w:id="1293" w:name="OLE_LINK43"/>
      <w:r w:rsidRPr="00931575">
        <w:rPr>
          <w:lang w:eastAsia="zh-CN"/>
        </w:rPr>
        <w:t xml:space="preserve">for </w:t>
      </w:r>
      <w:bookmarkStart w:id="1294" w:name="OLE_LINK63"/>
      <w:bookmarkStart w:id="1295" w:name="OLE_LINK35"/>
      <w:bookmarkStart w:id="1296" w:name="OLE_LINK34"/>
      <w:r w:rsidRPr="00931575">
        <w:rPr>
          <w:lang w:eastAsia="zh-CN"/>
        </w:rPr>
        <w:t>contiguous spectrum operation</w:t>
      </w:r>
      <w:bookmarkEnd w:id="1292"/>
      <w:bookmarkEnd w:id="1293"/>
      <w:bookmarkEnd w:id="1294"/>
      <w:bookmarkEnd w:id="1295"/>
      <w:bookmarkEnd w:id="1296"/>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1297" w:name="_Toc21102610"/>
      <w:bookmarkStart w:id="1298" w:name="_Toc29810459"/>
      <w:bookmarkStart w:id="1299" w:name="_Toc36635811"/>
      <w:bookmarkStart w:id="1300" w:name="_Toc37272757"/>
      <w:bookmarkStart w:id="1301" w:name="_Toc45885832"/>
      <w:bookmarkStart w:id="1302" w:name="_Toc53182941"/>
      <w:bookmarkStart w:id="1303" w:name="_Toc58915608"/>
      <w:bookmarkStart w:id="1304" w:name="_Toc58917789"/>
      <w:bookmarkStart w:id="1305" w:name="_Toc66693658"/>
      <w:bookmarkStart w:id="1306" w:name="_Toc74915610"/>
      <w:bookmarkStart w:id="1307" w:name="_Toc76114235"/>
      <w:bookmarkStart w:id="1308" w:name="_Toc76544121"/>
      <w:bookmarkStart w:id="1309" w:name="_Toc82536243"/>
      <w:bookmarkStart w:id="1310" w:name="_Toc89952536"/>
      <w:bookmarkStart w:id="1311" w:name="_Toc98766352"/>
      <w:bookmarkStart w:id="1312" w:name="_Toc99702715"/>
      <w:bookmarkStart w:id="1313" w:name="_Toc106206501"/>
      <w:bookmarkStart w:id="1314" w:name="_Toc115080503"/>
      <w:bookmarkStart w:id="1315" w:name="_Toc121999383"/>
      <w:bookmarkStart w:id="1316" w:name="_Toc124153556"/>
      <w:bookmarkStart w:id="1317" w:name="_Toc124154331"/>
      <w:bookmarkStart w:id="1318" w:name="_Toc131560186"/>
      <w:bookmarkStart w:id="1319" w:name="_Toc137393886"/>
      <w:bookmarkStart w:id="1320" w:name="_Toc163474990"/>
      <w:bookmarkStart w:id="1321" w:name="_Toc176783319"/>
      <w:r w:rsidRPr="00931575">
        <w:t>4.9.2</w:t>
      </w:r>
      <w:r w:rsidRPr="00931575">
        <w:tab/>
        <w:t>Test models</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2C788D19" w14:textId="77777777" w:rsidR="00C45907" w:rsidRPr="00931575" w:rsidRDefault="00C45907" w:rsidP="00C45907">
      <w:pPr>
        <w:pStyle w:val="Heading4"/>
      </w:pPr>
      <w:bookmarkStart w:id="1322" w:name="_Toc21102611"/>
      <w:bookmarkStart w:id="1323" w:name="_Toc29810460"/>
      <w:bookmarkStart w:id="1324" w:name="_Toc36635812"/>
      <w:bookmarkStart w:id="1325" w:name="_Toc37272758"/>
      <w:bookmarkStart w:id="1326" w:name="_Toc45885833"/>
      <w:bookmarkStart w:id="1327" w:name="_Toc53182942"/>
      <w:bookmarkStart w:id="1328" w:name="_Toc58915609"/>
      <w:bookmarkStart w:id="1329" w:name="_Toc58917790"/>
      <w:bookmarkStart w:id="1330" w:name="_Toc66693659"/>
      <w:bookmarkStart w:id="1331" w:name="_Toc74915611"/>
      <w:bookmarkStart w:id="1332" w:name="_Toc76114236"/>
      <w:bookmarkStart w:id="1333" w:name="_Toc76544122"/>
      <w:bookmarkStart w:id="1334" w:name="_Toc82536244"/>
      <w:bookmarkStart w:id="1335" w:name="_Toc89952537"/>
      <w:bookmarkStart w:id="1336" w:name="_Toc98766353"/>
      <w:bookmarkStart w:id="1337" w:name="_Toc99702716"/>
      <w:bookmarkStart w:id="1338" w:name="_Toc106206502"/>
      <w:bookmarkStart w:id="1339" w:name="_Toc115080504"/>
      <w:bookmarkStart w:id="1340" w:name="_Toc121999384"/>
      <w:bookmarkStart w:id="1341" w:name="_Toc124153557"/>
      <w:bookmarkStart w:id="1342" w:name="_Toc124154332"/>
      <w:bookmarkStart w:id="1343" w:name="_Toc131560187"/>
      <w:bookmarkStart w:id="1344" w:name="_Toc137393887"/>
      <w:bookmarkStart w:id="1345" w:name="_Toc163474991"/>
      <w:bookmarkStart w:id="1346" w:name="_Toc176783320"/>
      <w:r w:rsidRPr="00931575">
        <w:t>4.</w:t>
      </w:r>
      <w:r w:rsidRPr="00931575">
        <w:rPr>
          <w:lang w:eastAsia="zh-CN"/>
        </w:rPr>
        <w:t>9.2</w:t>
      </w:r>
      <w:r w:rsidRPr="00931575">
        <w:t>.1</w:t>
      </w:r>
      <w:r w:rsidRPr="00931575">
        <w:tab/>
        <w:t>General</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1347" w:name="_Toc21102612"/>
      <w:bookmarkStart w:id="1348" w:name="_Toc29810461"/>
      <w:bookmarkStart w:id="1349" w:name="_Toc36635813"/>
      <w:bookmarkStart w:id="1350" w:name="_Toc37272759"/>
      <w:bookmarkStart w:id="1351" w:name="_Toc45885834"/>
      <w:bookmarkStart w:id="1352" w:name="_Toc53182943"/>
      <w:bookmarkStart w:id="1353" w:name="_Toc58915610"/>
      <w:bookmarkStart w:id="1354" w:name="_Toc58917791"/>
      <w:bookmarkStart w:id="1355" w:name="_Toc66693660"/>
      <w:bookmarkStart w:id="1356" w:name="_Toc74915612"/>
      <w:bookmarkStart w:id="1357" w:name="_Toc76114237"/>
      <w:bookmarkStart w:id="1358" w:name="_Toc76544123"/>
      <w:bookmarkStart w:id="1359" w:name="_Toc82536245"/>
      <w:bookmarkStart w:id="1360" w:name="_Toc89952538"/>
      <w:bookmarkStart w:id="1361" w:name="_Toc98766354"/>
      <w:bookmarkStart w:id="1362" w:name="_Toc99702717"/>
      <w:bookmarkStart w:id="1363" w:name="_Toc106206503"/>
      <w:bookmarkStart w:id="1364" w:name="_Toc115080505"/>
      <w:bookmarkStart w:id="1365" w:name="_Toc121999385"/>
      <w:bookmarkStart w:id="1366" w:name="_Toc124153558"/>
      <w:bookmarkStart w:id="1367" w:name="_Toc124154333"/>
      <w:bookmarkStart w:id="1368" w:name="_Toc131560188"/>
      <w:bookmarkStart w:id="1369" w:name="_Toc137393888"/>
      <w:bookmarkStart w:id="1370" w:name="_Toc163474992"/>
      <w:bookmarkStart w:id="1371" w:name="_Toc176783321"/>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6E78B4D1" w14:textId="366C1347" w:rsidR="00C45907" w:rsidRPr="00931575" w:rsidRDefault="00CF32FF" w:rsidP="006F1F81">
      <w:pPr>
        <w:pStyle w:val="B1"/>
      </w:pPr>
      <w:r>
        <w:t>-</w:t>
      </w:r>
      <w:r>
        <w:tab/>
        <w:t>For FR2-1, duration is 2 radio frames for TDD (20 ms). For FR2-2, duration is twice of 80 slots in time length (160 slots time length).</w:t>
      </w:r>
    </w:p>
    <w:p w14:paraId="27BDADD0" w14:textId="77777777" w:rsidR="00C45907" w:rsidRPr="00931575" w:rsidRDefault="00C45907" w:rsidP="006F1F81">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5D35F24B" w:rsidR="00C45907" w:rsidRPr="00931575" w:rsidRDefault="00CF32FF" w:rsidP="006F1F81">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and table 5.3.2-3 in </w:t>
      </w:r>
      <w:r>
        <w:t>TS 38.104 [2]</w:t>
      </w:r>
      <w:r>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gridCol w:w="606"/>
        <w:gridCol w:w="606"/>
      </w:tblGrid>
      <w:tr w:rsidR="00092ECE" w14:paraId="5805351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28979F1A" w14:textId="77777777" w:rsidR="00092ECE" w:rsidRDefault="00092ECE" w:rsidP="001A6C5F">
            <w:pPr>
              <w:pStyle w:val="TAH"/>
              <w:rPr>
                <w:lang w:val="en-US"/>
              </w:rPr>
            </w:pPr>
            <w:r>
              <w:rPr>
                <w:lang w:val="en-US"/>
              </w:rPr>
              <w:t>Field name</w:t>
            </w:r>
          </w:p>
        </w:tc>
        <w:tc>
          <w:tcPr>
            <w:tcW w:w="2424" w:type="dxa"/>
            <w:gridSpan w:val="4"/>
            <w:tcBorders>
              <w:top w:val="single" w:sz="4" w:space="0" w:color="auto"/>
              <w:left w:val="single" w:sz="4" w:space="0" w:color="auto"/>
              <w:bottom w:val="single" w:sz="4" w:space="0" w:color="auto"/>
              <w:right w:val="single" w:sz="4" w:space="0" w:color="auto"/>
            </w:tcBorders>
            <w:hideMark/>
          </w:tcPr>
          <w:p w14:paraId="5BBF6151" w14:textId="77777777" w:rsidR="00092ECE" w:rsidRDefault="00092ECE" w:rsidP="001A6C5F">
            <w:pPr>
              <w:pStyle w:val="TAH"/>
              <w:rPr>
                <w:lang w:val="en-US"/>
              </w:rPr>
            </w:pPr>
            <w:r>
              <w:rPr>
                <w:lang w:val="en-US"/>
              </w:rPr>
              <w:t>Value</w:t>
            </w:r>
          </w:p>
        </w:tc>
      </w:tr>
      <w:tr w:rsidR="00092ECE" w14:paraId="4C6EEDF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AD2BD4C" w14:textId="77777777" w:rsidR="00092ECE" w:rsidRDefault="00092ECE" w:rsidP="001A6C5F">
            <w:pPr>
              <w:pStyle w:val="TAC"/>
              <w:rPr>
                <w:lang w:val="en-US"/>
              </w:rPr>
            </w:pPr>
            <w:r>
              <w:rPr>
                <w:lang w:val="en-US"/>
              </w:rPr>
              <w:t>referenceSubcarrierSpacing (kHz)</w:t>
            </w:r>
          </w:p>
        </w:tc>
        <w:tc>
          <w:tcPr>
            <w:tcW w:w="606" w:type="dxa"/>
            <w:tcBorders>
              <w:top w:val="single" w:sz="4" w:space="0" w:color="auto"/>
              <w:left w:val="single" w:sz="4" w:space="0" w:color="auto"/>
              <w:bottom w:val="single" w:sz="4" w:space="0" w:color="auto"/>
              <w:right w:val="single" w:sz="4" w:space="0" w:color="auto"/>
            </w:tcBorders>
            <w:hideMark/>
          </w:tcPr>
          <w:p w14:paraId="61B4F5CF" w14:textId="77777777" w:rsidR="00092ECE" w:rsidRDefault="00092ECE" w:rsidP="001A6C5F">
            <w:pPr>
              <w:pStyle w:val="TAC"/>
              <w:rPr>
                <w:lang w:val="en-US"/>
              </w:rPr>
            </w:pPr>
            <w:r>
              <w:rPr>
                <w:lang w:val="en-US"/>
              </w:rPr>
              <w:t>60</w:t>
            </w:r>
          </w:p>
        </w:tc>
        <w:tc>
          <w:tcPr>
            <w:tcW w:w="606" w:type="dxa"/>
            <w:tcBorders>
              <w:top w:val="single" w:sz="4" w:space="0" w:color="auto"/>
              <w:left w:val="single" w:sz="4" w:space="0" w:color="auto"/>
              <w:bottom w:val="single" w:sz="4" w:space="0" w:color="auto"/>
              <w:right w:val="single" w:sz="4" w:space="0" w:color="auto"/>
            </w:tcBorders>
            <w:hideMark/>
          </w:tcPr>
          <w:p w14:paraId="7646E0EF" w14:textId="77777777" w:rsidR="00092ECE" w:rsidRDefault="00092ECE" w:rsidP="001A6C5F">
            <w:pPr>
              <w:pStyle w:val="TAC"/>
              <w:rPr>
                <w:lang w:val="en-US"/>
              </w:rPr>
            </w:pPr>
            <w:r>
              <w:rPr>
                <w:lang w:val="en-US"/>
              </w:rPr>
              <w:t>120</w:t>
            </w:r>
          </w:p>
        </w:tc>
        <w:tc>
          <w:tcPr>
            <w:tcW w:w="606" w:type="dxa"/>
            <w:tcBorders>
              <w:top w:val="single" w:sz="4" w:space="0" w:color="auto"/>
              <w:left w:val="single" w:sz="4" w:space="0" w:color="auto"/>
              <w:bottom w:val="single" w:sz="4" w:space="0" w:color="auto"/>
              <w:right w:val="single" w:sz="4" w:space="0" w:color="auto"/>
            </w:tcBorders>
            <w:hideMark/>
          </w:tcPr>
          <w:p w14:paraId="18302FC1" w14:textId="77777777" w:rsidR="00092ECE" w:rsidRDefault="00092ECE" w:rsidP="001A6C5F">
            <w:pPr>
              <w:pStyle w:val="TAC"/>
              <w:rPr>
                <w:lang w:val="en-US"/>
              </w:rPr>
            </w:pPr>
            <w:r>
              <w:rPr>
                <w:lang w:val="en-US"/>
              </w:rPr>
              <w:t>480</w:t>
            </w:r>
          </w:p>
        </w:tc>
        <w:tc>
          <w:tcPr>
            <w:tcW w:w="606" w:type="dxa"/>
            <w:tcBorders>
              <w:top w:val="single" w:sz="4" w:space="0" w:color="auto"/>
              <w:left w:val="single" w:sz="4" w:space="0" w:color="auto"/>
              <w:bottom w:val="single" w:sz="4" w:space="0" w:color="auto"/>
              <w:right w:val="single" w:sz="4" w:space="0" w:color="auto"/>
            </w:tcBorders>
            <w:hideMark/>
          </w:tcPr>
          <w:p w14:paraId="0BA4CD91" w14:textId="77777777" w:rsidR="00092ECE" w:rsidRDefault="00092ECE" w:rsidP="001A6C5F">
            <w:pPr>
              <w:pStyle w:val="TAC"/>
              <w:rPr>
                <w:lang w:val="en-US"/>
              </w:rPr>
            </w:pPr>
            <w:r>
              <w:rPr>
                <w:lang w:val="en-US"/>
              </w:rPr>
              <w:t>960</w:t>
            </w:r>
          </w:p>
        </w:tc>
      </w:tr>
      <w:tr w:rsidR="00092ECE" w14:paraId="2A2058DA"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6AC2912" w14:textId="77777777" w:rsidR="00092ECE" w:rsidRDefault="00092ECE" w:rsidP="001A6C5F">
            <w:pPr>
              <w:pStyle w:val="TAC"/>
              <w:rPr>
                <w:lang w:val="en-US"/>
              </w:rPr>
            </w:pPr>
            <w:r>
              <w:rPr>
                <w:lang w:val="en-US"/>
              </w:rPr>
              <w:t>Periodicity (ms) for dl-UL-TransmissionPeriodicity</w:t>
            </w:r>
          </w:p>
        </w:tc>
        <w:tc>
          <w:tcPr>
            <w:tcW w:w="606" w:type="dxa"/>
            <w:tcBorders>
              <w:top w:val="single" w:sz="4" w:space="0" w:color="auto"/>
              <w:left w:val="single" w:sz="4" w:space="0" w:color="auto"/>
              <w:bottom w:val="single" w:sz="4" w:space="0" w:color="auto"/>
              <w:right w:val="single" w:sz="4" w:space="0" w:color="auto"/>
            </w:tcBorders>
            <w:hideMark/>
          </w:tcPr>
          <w:p w14:paraId="25B0798C"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7E33B9CF"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216C451E" w14:textId="77777777" w:rsidR="00092ECE" w:rsidRDefault="00092ECE" w:rsidP="001A6C5F">
            <w:pPr>
              <w:pStyle w:val="TAC"/>
              <w:rPr>
                <w:lang w:val="en-US"/>
              </w:rPr>
            </w:pPr>
            <w:r>
              <w:rPr>
                <w:lang w:val="en-US"/>
              </w:rPr>
              <w:t>1.25</w:t>
            </w:r>
          </w:p>
        </w:tc>
        <w:tc>
          <w:tcPr>
            <w:tcW w:w="606" w:type="dxa"/>
            <w:tcBorders>
              <w:top w:val="single" w:sz="4" w:space="0" w:color="auto"/>
              <w:left w:val="single" w:sz="4" w:space="0" w:color="auto"/>
              <w:bottom w:val="single" w:sz="4" w:space="0" w:color="auto"/>
              <w:right w:val="single" w:sz="4" w:space="0" w:color="auto"/>
            </w:tcBorders>
            <w:hideMark/>
          </w:tcPr>
          <w:p w14:paraId="51A460BF" w14:textId="77777777" w:rsidR="00092ECE" w:rsidRDefault="00092ECE" w:rsidP="001A6C5F">
            <w:pPr>
              <w:pStyle w:val="TAC"/>
              <w:rPr>
                <w:lang w:val="en-US"/>
              </w:rPr>
            </w:pPr>
            <w:r>
              <w:rPr>
                <w:lang w:val="en-US"/>
              </w:rPr>
              <w:t>1.25</w:t>
            </w:r>
          </w:p>
        </w:tc>
      </w:tr>
      <w:tr w:rsidR="00092ECE" w14:paraId="3D351E2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5FD7864" w14:textId="77777777" w:rsidR="00092ECE" w:rsidRDefault="00092ECE" w:rsidP="001A6C5F">
            <w:pPr>
              <w:pStyle w:val="TAC"/>
              <w:rPr>
                <w:lang w:val="en-US"/>
              </w:rPr>
            </w:pPr>
            <w:r>
              <w:rPr>
                <w:lang w:val="en-US"/>
              </w:rPr>
              <w:t>nrofDownlinkSlots</w:t>
            </w:r>
          </w:p>
        </w:tc>
        <w:tc>
          <w:tcPr>
            <w:tcW w:w="606" w:type="dxa"/>
            <w:tcBorders>
              <w:top w:val="single" w:sz="4" w:space="0" w:color="auto"/>
              <w:left w:val="single" w:sz="4" w:space="0" w:color="auto"/>
              <w:bottom w:val="single" w:sz="4" w:space="0" w:color="auto"/>
              <w:right w:val="single" w:sz="4" w:space="0" w:color="auto"/>
            </w:tcBorders>
            <w:hideMark/>
          </w:tcPr>
          <w:p w14:paraId="58005BF5" w14:textId="77777777" w:rsidR="00092ECE" w:rsidRDefault="00092ECE" w:rsidP="001A6C5F">
            <w:pPr>
              <w:pStyle w:val="TAC"/>
              <w:rPr>
                <w:lang w:val="en-US"/>
              </w:rPr>
            </w:pPr>
            <w:r>
              <w:rPr>
                <w:lang w:val="en-US"/>
              </w:rPr>
              <w:t>3</w:t>
            </w:r>
          </w:p>
        </w:tc>
        <w:tc>
          <w:tcPr>
            <w:tcW w:w="606" w:type="dxa"/>
            <w:tcBorders>
              <w:top w:val="single" w:sz="4" w:space="0" w:color="auto"/>
              <w:left w:val="single" w:sz="4" w:space="0" w:color="auto"/>
              <w:bottom w:val="single" w:sz="4" w:space="0" w:color="auto"/>
              <w:right w:val="single" w:sz="4" w:space="0" w:color="auto"/>
            </w:tcBorders>
            <w:hideMark/>
          </w:tcPr>
          <w:p w14:paraId="20D4B8B9" w14:textId="77777777" w:rsidR="00092ECE" w:rsidRDefault="00092ECE" w:rsidP="001A6C5F">
            <w:pPr>
              <w:pStyle w:val="TAC"/>
              <w:rPr>
                <w:lang w:val="en-US"/>
              </w:rPr>
            </w:pPr>
            <w:r>
              <w:rPr>
                <w:lang w:val="en-US"/>
              </w:rPr>
              <w:t>7</w:t>
            </w:r>
          </w:p>
        </w:tc>
        <w:tc>
          <w:tcPr>
            <w:tcW w:w="606" w:type="dxa"/>
            <w:tcBorders>
              <w:top w:val="single" w:sz="4" w:space="0" w:color="auto"/>
              <w:left w:val="single" w:sz="4" w:space="0" w:color="auto"/>
              <w:bottom w:val="single" w:sz="4" w:space="0" w:color="auto"/>
              <w:right w:val="single" w:sz="4" w:space="0" w:color="auto"/>
            </w:tcBorders>
            <w:hideMark/>
          </w:tcPr>
          <w:p w14:paraId="1BBF4835" w14:textId="77777777" w:rsidR="00092ECE" w:rsidRDefault="00092ECE" w:rsidP="001A6C5F">
            <w:pPr>
              <w:pStyle w:val="TAC"/>
              <w:rPr>
                <w:lang w:val="en-US"/>
              </w:rPr>
            </w:pPr>
            <w:r>
              <w:rPr>
                <w:lang w:val="en-US"/>
              </w:rPr>
              <w:t>29</w:t>
            </w:r>
          </w:p>
        </w:tc>
        <w:tc>
          <w:tcPr>
            <w:tcW w:w="606" w:type="dxa"/>
            <w:tcBorders>
              <w:top w:val="single" w:sz="4" w:space="0" w:color="auto"/>
              <w:left w:val="single" w:sz="4" w:space="0" w:color="auto"/>
              <w:bottom w:val="single" w:sz="4" w:space="0" w:color="auto"/>
              <w:right w:val="single" w:sz="4" w:space="0" w:color="auto"/>
            </w:tcBorders>
            <w:hideMark/>
          </w:tcPr>
          <w:p w14:paraId="1441D92C" w14:textId="77777777" w:rsidR="00092ECE" w:rsidRDefault="00092ECE" w:rsidP="001A6C5F">
            <w:pPr>
              <w:pStyle w:val="TAC"/>
              <w:rPr>
                <w:lang w:val="en-US"/>
              </w:rPr>
            </w:pPr>
            <w:r>
              <w:rPr>
                <w:lang w:val="en-US"/>
              </w:rPr>
              <w:t>59</w:t>
            </w:r>
          </w:p>
        </w:tc>
      </w:tr>
      <w:tr w:rsidR="00092ECE" w14:paraId="4E2DCEFB"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9D2048D" w14:textId="77777777" w:rsidR="00092ECE" w:rsidRDefault="00092ECE" w:rsidP="001A6C5F">
            <w:pPr>
              <w:pStyle w:val="TAC"/>
              <w:rPr>
                <w:lang w:val="en-US"/>
              </w:rPr>
            </w:pPr>
            <w:r>
              <w:rPr>
                <w:lang w:val="en-US"/>
              </w:rPr>
              <w:t>nrofDownlinkSymbols</w:t>
            </w:r>
          </w:p>
        </w:tc>
        <w:tc>
          <w:tcPr>
            <w:tcW w:w="606" w:type="dxa"/>
            <w:tcBorders>
              <w:top w:val="single" w:sz="4" w:space="0" w:color="auto"/>
              <w:left w:val="single" w:sz="4" w:space="0" w:color="auto"/>
              <w:bottom w:val="single" w:sz="4" w:space="0" w:color="auto"/>
              <w:right w:val="single" w:sz="4" w:space="0" w:color="auto"/>
            </w:tcBorders>
            <w:hideMark/>
          </w:tcPr>
          <w:p w14:paraId="490554E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6C97579E" w14:textId="77777777" w:rsidR="00092ECE" w:rsidRDefault="00092ECE" w:rsidP="001A6C5F">
            <w:pPr>
              <w:pStyle w:val="TAC"/>
              <w:rPr>
                <w:lang w:val="en-US"/>
              </w:rPr>
            </w:pPr>
            <w:r>
              <w:rPr>
                <w:lang w:val="en-US"/>
              </w:rPr>
              <w:t>6</w:t>
            </w:r>
          </w:p>
        </w:tc>
        <w:tc>
          <w:tcPr>
            <w:tcW w:w="606" w:type="dxa"/>
            <w:tcBorders>
              <w:top w:val="single" w:sz="4" w:space="0" w:color="auto"/>
              <w:left w:val="single" w:sz="4" w:space="0" w:color="auto"/>
              <w:bottom w:val="single" w:sz="4" w:space="0" w:color="auto"/>
              <w:right w:val="single" w:sz="4" w:space="0" w:color="auto"/>
            </w:tcBorders>
            <w:hideMark/>
          </w:tcPr>
          <w:p w14:paraId="0509349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4D339026" w14:textId="77777777" w:rsidR="00092ECE" w:rsidRDefault="00092ECE" w:rsidP="001A6C5F">
            <w:pPr>
              <w:pStyle w:val="TAC"/>
              <w:rPr>
                <w:lang w:val="en-US"/>
              </w:rPr>
            </w:pPr>
            <w:r>
              <w:rPr>
                <w:lang w:val="en-US"/>
              </w:rPr>
              <w:t>6</w:t>
            </w:r>
          </w:p>
        </w:tc>
      </w:tr>
      <w:tr w:rsidR="00092ECE" w14:paraId="68C9B141"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4E6A5078" w14:textId="77777777" w:rsidR="00092ECE" w:rsidRDefault="00092ECE" w:rsidP="001A6C5F">
            <w:pPr>
              <w:pStyle w:val="TAC"/>
              <w:rPr>
                <w:lang w:val="en-US"/>
              </w:rPr>
            </w:pPr>
            <w:r>
              <w:rPr>
                <w:lang w:val="en-US"/>
              </w:rPr>
              <w:t>nrofUplinkSlots</w:t>
            </w:r>
          </w:p>
        </w:tc>
        <w:tc>
          <w:tcPr>
            <w:tcW w:w="606" w:type="dxa"/>
            <w:tcBorders>
              <w:top w:val="single" w:sz="4" w:space="0" w:color="auto"/>
              <w:left w:val="single" w:sz="4" w:space="0" w:color="auto"/>
              <w:bottom w:val="single" w:sz="4" w:space="0" w:color="auto"/>
              <w:right w:val="single" w:sz="4" w:space="0" w:color="auto"/>
            </w:tcBorders>
            <w:hideMark/>
          </w:tcPr>
          <w:p w14:paraId="5F9DEAE7" w14:textId="77777777" w:rsidR="00092ECE" w:rsidRDefault="00092ECE" w:rsidP="001A6C5F">
            <w:pPr>
              <w:pStyle w:val="TAC"/>
              <w:rPr>
                <w:lang w:val="en-US"/>
              </w:rPr>
            </w:pPr>
            <w:r>
              <w:rPr>
                <w:lang w:val="en-US"/>
              </w:rPr>
              <w:t>1</w:t>
            </w:r>
          </w:p>
        </w:tc>
        <w:tc>
          <w:tcPr>
            <w:tcW w:w="606" w:type="dxa"/>
            <w:tcBorders>
              <w:top w:val="single" w:sz="4" w:space="0" w:color="auto"/>
              <w:left w:val="single" w:sz="4" w:space="0" w:color="auto"/>
              <w:bottom w:val="single" w:sz="4" w:space="0" w:color="auto"/>
              <w:right w:val="single" w:sz="4" w:space="0" w:color="auto"/>
            </w:tcBorders>
            <w:hideMark/>
          </w:tcPr>
          <w:p w14:paraId="48497B8E"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4615D60B" w14:textId="77777777" w:rsidR="00092ECE" w:rsidRDefault="00092ECE" w:rsidP="001A6C5F">
            <w:pPr>
              <w:pStyle w:val="TAC"/>
              <w:rPr>
                <w:lang w:val="en-US"/>
              </w:rPr>
            </w:pPr>
            <w:r>
              <w:rPr>
                <w:lang w:val="en-US"/>
              </w:rPr>
              <w:t>9</w:t>
            </w:r>
          </w:p>
        </w:tc>
        <w:tc>
          <w:tcPr>
            <w:tcW w:w="606" w:type="dxa"/>
            <w:tcBorders>
              <w:top w:val="single" w:sz="4" w:space="0" w:color="auto"/>
              <w:left w:val="single" w:sz="4" w:space="0" w:color="auto"/>
              <w:bottom w:val="single" w:sz="4" w:space="0" w:color="auto"/>
              <w:right w:val="single" w:sz="4" w:space="0" w:color="auto"/>
            </w:tcBorders>
            <w:hideMark/>
          </w:tcPr>
          <w:p w14:paraId="4EC14D92" w14:textId="77777777" w:rsidR="00092ECE" w:rsidRDefault="00092ECE" w:rsidP="001A6C5F">
            <w:pPr>
              <w:pStyle w:val="TAC"/>
              <w:rPr>
                <w:lang w:val="en-US"/>
              </w:rPr>
            </w:pPr>
            <w:r>
              <w:rPr>
                <w:lang w:val="en-US"/>
              </w:rPr>
              <w:t>18</w:t>
            </w:r>
          </w:p>
        </w:tc>
      </w:tr>
      <w:tr w:rsidR="00092ECE" w14:paraId="35BB23E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1CA1F4F0" w14:textId="77777777" w:rsidR="00092ECE" w:rsidRDefault="00092ECE" w:rsidP="001A6C5F">
            <w:pPr>
              <w:pStyle w:val="TAC"/>
              <w:rPr>
                <w:lang w:val="en-US"/>
              </w:rPr>
            </w:pPr>
            <w:r>
              <w:rPr>
                <w:lang w:val="en-US"/>
              </w:rPr>
              <w:t>nrofUplinkSymbols</w:t>
            </w:r>
          </w:p>
        </w:tc>
        <w:tc>
          <w:tcPr>
            <w:tcW w:w="606" w:type="dxa"/>
            <w:tcBorders>
              <w:top w:val="single" w:sz="4" w:space="0" w:color="auto"/>
              <w:left w:val="single" w:sz="4" w:space="0" w:color="auto"/>
              <w:bottom w:val="single" w:sz="4" w:space="0" w:color="auto"/>
              <w:right w:val="single" w:sz="4" w:space="0" w:color="auto"/>
            </w:tcBorders>
            <w:hideMark/>
          </w:tcPr>
          <w:p w14:paraId="0C3E6B5D"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51A98FE6" w14:textId="77777777" w:rsidR="00092ECE" w:rsidRDefault="00092ECE" w:rsidP="001A6C5F">
            <w:pPr>
              <w:pStyle w:val="TAC"/>
              <w:rPr>
                <w:lang w:val="en-US"/>
              </w:rPr>
            </w:pPr>
            <w:r>
              <w:rPr>
                <w:lang w:val="en-US"/>
              </w:rPr>
              <w:t>4</w:t>
            </w:r>
          </w:p>
        </w:tc>
        <w:tc>
          <w:tcPr>
            <w:tcW w:w="606" w:type="dxa"/>
            <w:tcBorders>
              <w:top w:val="single" w:sz="4" w:space="0" w:color="auto"/>
              <w:left w:val="single" w:sz="4" w:space="0" w:color="auto"/>
              <w:bottom w:val="single" w:sz="4" w:space="0" w:color="auto"/>
              <w:right w:val="single" w:sz="4" w:space="0" w:color="auto"/>
            </w:tcBorders>
            <w:hideMark/>
          </w:tcPr>
          <w:p w14:paraId="71023E79"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7E239294" w14:textId="77777777" w:rsidR="00092ECE" w:rsidRDefault="00092ECE" w:rsidP="001A6C5F">
            <w:pPr>
              <w:pStyle w:val="TAC"/>
              <w:rPr>
                <w:lang w:val="en-US"/>
              </w:rPr>
            </w:pPr>
            <w:r>
              <w:rPr>
                <w:lang w:val="en-US"/>
              </w:rPr>
              <w:t>4</w:t>
            </w:r>
          </w:p>
        </w:tc>
      </w:tr>
    </w:tbl>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1372" w:name="_Toc21102613"/>
      <w:bookmarkStart w:id="1373" w:name="_Toc29810462"/>
      <w:bookmarkStart w:id="1374" w:name="_Toc36635814"/>
      <w:bookmarkStart w:id="1375" w:name="_Toc37272760"/>
      <w:bookmarkStart w:id="1376" w:name="_Toc45885835"/>
      <w:bookmarkStart w:id="1377" w:name="_Toc53182944"/>
      <w:bookmarkStart w:id="1378" w:name="_Toc58915611"/>
      <w:bookmarkStart w:id="1379" w:name="_Toc58917792"/>
      <w:bookmarkStart w:id="1380" w:name="_Toc66693661"/>
      <w:bookmarkStart w:id="1381" w:name="_Toc74915613"/>
      <w:bookmarkStart w:id="1382" w:name="_Toc76114238"/>
      <w:bookmarkStart w:id="1383" w:name="_Toc76544124"/>
      <w:bookmarkStart w:id="1384" w:name="_Toc82536246"/>
      <w:bookmarkStart w:id="1385" w:name="_Toc89952539"/>
      <w:bookmarkStart w:id="1386" w:name="_Toc98766355"/>
      <w:bookmarkStart w:id="1387" w:name="_Toc99702718"/>
      <w:bookmarkStart w:id="1388" w:name="_Toc106206504"/>
      <w:bookmarkStart w:id="1389" w:name="_Toc115080506"/>
      <w:bookmarkStart w:id="1390" w:name="_Toc121999386"/>
      <w:bookmarkStart w:id="1391" w:name="_Toc124153559"/>
      <w:bookmarkStart w:id="1392" w:name="_Toc124154334"/>
      <w:bookmarkStart w:id="1393" w:name="_Toc131560189"/>
      <w:bookmarkStart w:id="1394" w:name="_Toc137393889"/>
      <w:bookmarkStart w:id="1395" w:name="_Toc163474993"/>
      <w:bookmarkStart w:id="1396" w:name="_Toc176783322"/>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lastRenderedPageBreak/>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0"/>
      </w:pPr>
      <w:r w:rsidRPr="00931575">
        <w:t>-</w:t>
      </w:r>
      <w:r w:rsidRPr="00931575">
        <w:tab/>
        <w:t>Occupied bandwidth</w:t>
      </w:r>
    </w:p>
    <w:p w14:paraId="506BE5AE" w14:textId="77777777" w:rsidR="00C45907" w:rsidRPr="00931575" w:rsidRDefault="00C45907" w:rsidP="006F1F81">
      <w:pPr>
        <w:pStyle w:val="B20"/>
      </w:pPr>
      <w:r w:rsidRPr="00931575">
        <w:t>-</w:t>
      </w:r>
      <w:r w:rsidRPr="00931575">
        <w:tab/>
        <w:t>ACLR</w:t>
      </w:r>
    </w:p>
    <w:p w14:paraId="56572757" w14:textId="77777777" w:rsidR="00C45907" w:rsidRPr="00931575" w:rsidRDefault="00C45907" w:rsidP="006F1F81">
      <w:pPr>
        <w:pStyle w:val="B20"/>
      </w:pPr>
      <w:r w:rsidRPr="00931575">
        <w:t>-</w:t>
      </w:r>
      <w:r w:rsidRPr="00931575">
        <w:tab/>
        <w:t>Operating band unwanted emissions</w:t>
      </w:r>
    </w:p>
    <w:p w14:paraId="688D1A5B" w14:textId="77777777" w:rsidR="00C45907" w:rsidRPr="00931575" w:rsidRDefault="00C45907" w:rsidP="006F1F81">
      <w:pPr>
        <w:pStyle w:val="B20"/>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1397"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1398" w:name="_Toc21102614"/>
      <w:bookmarkStart w:id="1399" w:name="_Toc29810463"/>
      <w:bookmarkStart w:id="1400" w:name="_Toc36635815"/>
      <w:bookmarkStart w:id="1401" w:name="_Toc37272761"/>
      <w:bookmarkStart w:id="1402" w:name="_Toc45885836"/>
      <w:bookmarkStart w:id="1403" w:name="_Toc53182945"/>
      <w:bookmarkStart w:id="1404" w:name="_Toc58915612"/>
      <w:bookmarkStart w:id="1405" w:name="_Toc58917793"/>
      <w:bookmarkStart w:id="1406" w:name="_Toc66693662"/>
      <w:bookmarkStart w:id="1407" w:name="_Toc74915614"/>
      <w:bookmarkStart w:id="1408" w:name="_Toc76114239"/>
      <w:bookmarkStart w:id="1409" w:name="_Toc76544125"/>
      <w:bookmarkStart w:id="1410" w:name="_Toc82536247"/>
      <w:bookmarkStart w:id="1411" w:name="_Toc89952540"/>
      <w:bookmarkStart w:id="1412" w:name="_Toc98766356"/>
      <w:bookmarkStart w:id="1413" w:name="_Toc99702719"/>
      <w:bookmarkStart w:id="1414" w:name="_Toc106206505"/>
      <w:bookmarkStart w:id="1415" w:name="_Toc115080507"/>
      <w:bookmarkStart w:id="1416" w:name="_Toc121999387"/>
      <w:bookmarkStart w:id="1417" w:name="_Toc124153560"/>
      <w:bookmarkStart w:id="1418" w:name="_Toc124154335"/>
      <w:bookmarkStart w:id="1419" w:name="_Toc131560190"/>
      <w:bookmarkStart w:id="1420" w:name="_Toc137393890"/>
      <w:bookmarkStart w:id="1421" w:name="_Toc163474994"/>
      <w:bookmarkStart w:id="1422" w:name="_Toc176783323"/>
      <w:bookmarkEnd w:id="1397"/>
      <w:r w:rsidRPr="00931575">
        <w:t>4.9.2.2.2</w:t>
      </w:r>
      <w:r w:rsidRPr="00931575">
        <w:tab/>
        <w:t>NR FR2 test model 2 (NR-</w:t>
      </w:r>
      <w:r w:rsidRPr="00931575">
        <w:rPr>
          <w:rFonts w:hint="eastAsia"/>
          <w:lang w:val="en-US" w:eastAsia="zh-CN"/>
        </w:rPr>
        <w:t>FR2-</w:t>
      </w:r>
      <w:r w:rsidRPr="00931575">
        <w:t>TM2)</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0"/>
      </w:pPr>
      <w:r w:rsidRPr="00931575">
        <w:t>-</w:t>
      </w:r>
      <w:r w:rsidRPr="00931575">
        <w:tab/>
        <w:t>EVM of single  PRB allocation (at min power)</w:t>
      </w:r>
    </w:p>
    <w:p w14:paraId="2F033B7E" w14:textId="77777777" w:rsidR="00C45907" w:rsidRPr="00931575" w:rsidRDefault="00C45907" w:rsidP="006F1F81">
      <w:pPr>
        <w:pStyle w:val="B20"/>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1423" w:name="_Toc45885837"/>
      <w:bookmarkStart w:id="1424" w:name="_Toc53182946"/>
      <w:bookmarkStart w:id="1425" w:name="_Toc58915613"/>
    </w:p>
    <w:p w14:paraId="54645F57" w14:textId="1D77DC08" w:rsidR="0082707E" w:rsidRPr="00931575" w:rsidRDefault="0082707E" w:rsidP="0082707E">
      <w:pPr>
        <w:pStyle w:val="Heading5"/>
      </w:pPr>
      <w:bookmarkStart w:id="1426" w:name="_Toc58917794"/>
      <w:bookmarkStart w:id="1427" w:name="_Toc66693663"/>
      <w:bookmarkStart w:id="1428" w:name="_Toc74915615"/>
      <w:bookmarkStart w:id="1429" w:name="_Toc76114240"/>
      <w:bookmarkStart w:id="1430" w:name="_Toc76544126"/>
      <w:bookmarkStart w:id="1431" w:name="_Toc82536248"/>
      <w:bookmarkStart w:id="1432" w:name="_Toc89952541"/>
      <w:bookmarkStart w:id="1433" w:name="_Toc98766357"/>
      <w:bookmarkStart w:id="1434" w:name="_Toc99702720"/>
      <w:bookmarkStart w:id="1435" w:name="_Toc106206506"/>
      <w:bookmarkStart w:id="1436" w:name="_Toc115080508"/>
      <w:bookmarkStart w:id="1437" w:name="_Toc121999388"/>
      <w:bookmarkStart w:id="1438" w:name="_Toc124153561"/>
      <w:bookmarkStart w:id="1439" w:name="_Toc124154336"/>
      <w:bookmarkStart w:id="1440" w:name="_Toc131560191"/>
      <w:bookmarkStart w:id="1441" w:name="_Toc137393891"/>
      <w:bookmarkStart w:id="1442" w:name="_Toc163474995"/>
      <w:bookmarkStart w:id="1443" w:name="_Toc176783324"/>
      <w:r w:rsidRPr="00931575">
        <w:t>4.9.2.2.2a</w:t>
      </w:r>
      <w:r w:rsidRPr="00931575">
        <w:tab/>
        <w:t>NR FR2 test model 2a (NR-</w:t>
      </w:r>
      <w:r w:rsidRPr="00931575">
        <w:rPr>
          <w:lang w:val="en-US" w:eastAsia="zh-CN"/>
        </w:rPr>
        <w:t>FR2-</w:t>
      </w:r>
      <w:r w:rsidRPr="00931575">
        <w:t>TM2a)</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0"/>
      </w:pPr>
      <w:r w:rsidRPr="00931575">
        <w:lastRenderedPageBreak/>
        <w:t>-</w:t>
      </w:r>
      <w:r w:rsidRPr="00931575">
        <w:tab/>
        <w:t>EVM of single 256QAM PRB allocation (at min power)</w:t>
      </w:r>
    </w:p>
    <w:p w14:paraId="7FE36288" w14:textId="77777777" w:rsidR="0082707E" w:rsidRPr="00931575" w:rsidRDefault="0082707E" w:rsidP="006F1F81">
      <w:pPr>
        <w:pStyle w:val="B20"/>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1444" w:name="_Toc21102615"/>
      <w:bookmarkStart w:id="1445" w:name="_Toc29810464"/>
      <w:bookmarkStart w:id="1446" w:name="_Toc36635816"/>
      <w:bookmarkStart w:id="1447" w:name="_Toc37272762"/>
      <w:bookmarkStart w:id="1448" w:name="_Toc45885838"/>
      <w:bookmarkStart w:id="1449" w:name="_Toc53182947"/>
      <w:bookmarkStart w:id="1450" w:name="_Toc58915614"/>
      <w:bookmarkStart w:id="1451" w:name="_Toc58917795"/>
      <w:bookmarkStart w:id="1452" w:name="_Toc66693664"/>
      <w:bookmarkStart w:id="1453" w:name="_Toc74915616"/>
      <w:bookmarkStart w:id="1454" w:name="_Toc76114241"/>
      <w:bookmarkStart w:id="1455" w:name="_Toc76544127"/>
      <w:bookmarkStart w:id="1456" w:name="_Toc82536249"/>
      <w:bookmarkStart w:id="1457" w:name="_Toc89952542"/>
      <w:bookmarkStart w:id="1458" w:name="_Toc98766358"/>
      <w:bookmarkStart w:id="1459" w:name="_Toc99702721"/>
      <w:bookmarkStart w:id="1460" w:name="_Toc106206507"/>
      <w:bookmarkStart w:id="1461" w:name="_Toc115080509"/>
      <w:bookmarkStart w:id="1462" w:name="_Toc121999389"/>
      <w:bookmarkStart w:id="1463" w:name="_Toc124153562"/>
      <w:bookmarkStart w:id="1464" w:name="_Toc124154337"/>
      <w:bookmarkStart w:id="1465" w:name="_Toc131560192"/>
      <w:bookmarkStart w:id="1466" w:name="_Toc137393892"/>
      <w:bookmarkStart w:id="1467" w:name="_Toc163474996"/>
      <w:bookmarkStart w:id="1468" w:name="_Toc176783325"/>
      <w:r w:rsidRPr="00931575">
        <w:t>4.9.2.2.3</w:t>
      </w:r>
      <w:r w:rsidRPr="00931575">
        <w:tab/>
        <w:t>NR FR2 test model 3.1 (NR-FR2-TM3.1)</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0"/>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0"/>
      </w:pPr>
      <w:r w:rsidRPr="00931575">
        <w:t>-</w:t>
      </w:r>
      <w:r w:rsidRPr="00931575">
        <w:tab/>
        <w:t>Frequency error</w:t>
      </w:r>
    </w:p>
    <w:p w14:paraId="4A70153B" w14:textId="4B3539F2" w:rsidR="00C45907" w:rsidRPr="00931575" w:rsidRDefault="00C45907" w:rsidP="006F1F81">
      <w:pPr>
        <w:pStyle w:val="B20"/>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1469" w:name="_Toc45885839"/>
      <w:bookmarkStart w:id="1470" w:name="_Toc53182948"/>
      <w:bookmarkStart w:id="1471" w:name="_Toc58915615"/>
      <w:bookmarkStart w:id="1472" w:name="_Toc58917796"/>
      <w:bookmarkStart w:id="1473" w:name="_Toc66693665"/>
      <w:bookmarkStart w:id="1474" w:name="_Toc74915617"/>
      <w:bookmarkStart w:id="1475" w:name="_Toc76114242"/>
      <w:bookmarkStart w:id="1476" w:name="_Toc76544128"/>
      <w:bookmarkStart w:id="1477" w:name="_Toc82536250"/>
      <w:bookmarkStart w:id="1478" w:name="_Toc89952543"/>
      <w:bookmarkStart w:id="1479" w:name="_Toc98766359"/>
      <w:bookmarkStart w:id="1480" w:name="_Toc99702722"/>
      <w:bookmarkStart w:id="1481" w:name="_Toc106206508"/>
      <w:bookmarkStart w:id="1482" w:name="_Toc115080510"/>
      <w:bookmarkStart w:id="1483" w:name="_Toc121999390"/>
      <w:bookmarkStart w:id="1484" w:name="_Toc124153563"/>
      <w:bookmarkStart w:id="1485" w:name="_Toc124154338"/>
      <w:bookmarkStart w:id="1486" w:name="_Toc131560193"/>
      <w:bookmarkStart w:id="1487" w:name="_Toc137393893"/>
      <w:bookmarkStart w:id="1488" w:name="_Toc163474997"/>
      <w:bookmarkStart w:id="1489" w:name="_Toc176783326"/>
      <w:r w:rsidRPr="00931575">
        <w:t>4.9.2.2.4</w:t>
      </w:r>
      <w:r w:rsidRPr="00931575">
        <w:tab/>
        <w:t>NR FR2 test model 3.1a (NR-FR2-TM3.1a)</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0"/>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0"/>
      </w:pPr>
      <w:r w:rsidRPr="00931575">
        <w:t>-</w:t>
      </w:r>
      <w:r w:rsidRPr="00931575">
        <w:tab/>
        <w:t>Frequency error</w:t>
      </w:r>
    </w:p>
    <w:p w14:paraId="4186C9C9" w14:textId="77777777" w:rsidR="00DB07F5" w:rsidRPr="00931575" w:rsidRDefault="00DB07F5" w:rsidP="006F1F81">
      <w:pPr>
        <w:pStyle w:val="B20"/>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1490" w:name="_Toc21102616"/>
      <w:bookmarkStart w:id="1491" w:name="_Toc29810465"/>
      <w:bookmarkStart w:id="1492" w:name="_Toc36635817"/>
      <w:bookmarkStart w:id="1493" w:name="_Toc37272763"/>
      <w:bookmarkStart w:id="1494" w:name="_Toc45885840"/>
      <w:bookmarkStart w:id="1495" w:name="_Toc53182949"/>
      <w:bookmarkStart w:id="1496" w:name="_Toc58915616"/>
      <w:bookmarkStart w:id="1497" w:name="_Toc58917797"/>
      <w:bookmarkStart w:id="1498" w:name="_Toc66693666"/>
      <w:bookmarkStart w:id="1499" w:name="_Toc74915618"/>
      <w:bookmarkStart w:id="1500" w:name="_Toc76114243"/>
      <w:bookmarkStart w:id="1501" w:name="_Toc76544129"/>
      <w:bookmarkStart w:id="1502" w:name="_Toc82536251"/>
      <w:bookmarkStart w:id="1503" w:name="_Toc89952544"/>
      <w:bookmarkStart w:id="1504" w:name="_Toc98766360"/>
      <w:bookmarkStart w:id="1505" w:name="_Toc99702723"/>
      <w:bookmarkStart w:id="1506" w:name="_Toc106206509"/>
      <w:bookmarkStart w:id="1507" w:name="_Toc115080511"/>
      <w:bookmarkStart w:id="1508" w:name="_Toc121999391"/>
      <w:bookmarkStart w:id="1509" w:name="_Toc124153564"/>
      <w:bookmarkStart w:id="1510" w:name="_Toc124154339"/>
      <w:bookmarkStart w:id="1511" w:name="_Toc131560194"/>
      <w:bookmarkStart w:id="1512" w:name="_Toc137393894"/>
      <w:bookmarkStart w:id="1513" w:name="_Toc163474998"/>
      <w:bookmarkStart w:id="1514" w:name="_Toc176783327"/>
      <w:r w:rsidRPr="00931575">
        <w:t>4.9.2.3</w:t>
      </w:r>
      <w:r w:rsidRPr="00931575">
        <w:tab/>
        <w:t>Data content of physical channels and signals for NR-FR2-TM</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1515"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lastRenderedPageBreak/>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1516" w:name="_Toc29810466"/>
      <w:bookmarkStart w:id="1517" w:name="_Toc36635818"/>
      <w:bookmarkStart w:id="1518" w:name="_Toc37272764"/>
      <w:bookmarkStart w:id="1519" w:name="_Toc45885841"/>
      <w:bookmarkStart w:id="1520" w:name="_Toc53182950"/>
      <w:bookmarkStart w:id="1521" w:name="_Toc58915617"/>
      <w:bookmarkStart w:id="1522" w:name="_Toc58917798"/>
      <w:bookmarkStart w:id="1523" w:name="_Toc66693667"/>
      <w:bookmarkStart w:id="1524" w:name="_Toc74915619"/>
      <w:bookmarkStart w:id="1525" w:name="_Toc76114244"/>
      <w:bookmarkStart w:id="1526" w:name="_Toc76544130"/>
      <w:bookmarkStart w:id="1527" w:name="_Toc82536252"/>
      <w:bookmarkStart w:id="1528" w:name="_Toc89952545"/>
      <w:bookmarkStart w:id="1529" w:name="_Toc98766361"/>
      <w:bookmarkStart w:id="1530" w:name="_Toc99702724"/>
      <w:bookmarkStart w:id="1531" w:name="_Toc106206510"/>
      <w:bookmarkStart w:id="1532" w:name="_Toc115080512"/>
      <w:bookmarkStart w:id="1533" w:name="_Toc121999392"/>
      <w:bookmarkStart w:id="1534" w:name="_Toc124153565"/>
      <w:bookmarkStart w:id="1535" w:name="_Toc124154340"/>
      <w:bookmarkStart w:id="1536" w:name="_Toc131560195"/>
      <w:bookmarkStart w:id="1537" w:name="_Toc137393895"/>
      <w:bookmarkStart w:id="1538" w:name="_Toc163474999"/>
      <w:bookmarkStart w:id="1539" w:name="_Toc176783328"/>
      <w:r w:rsidRPr="00931575">
        <w:t>4.9.2.3.1</w:t>
      </w:r>
      <w:r w:rsidRPr="00931575">
        <w:tab/>
        <w:t>PDCCH</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D7BADB1" w14:textId="77777777" w:rsidR="00FE63A6" w:rsidRPr="00931575" w:rsidRDefault="00FE63A6" w:rsidP="00FE63A6">
      <w:pPr>
        <w:pStyle w:val="B1"/>
      </w:pPr>
      <w:r>
        <w:t>-</w:t>
      </w:r>
      <w:r>
        <w:tab/>
        <w:t>Generate this amount of bits from the output of the PN23 sequence generator [28]. For FR2-1, the PN sequence generator is initialized with a starting seed of "all ones" in the first allocated slot of each frame. The PN sequence is continuous over the slot boundaries. For FR2-2, the PN sequence generator is initialized with a starting seed of "all ones" in the first allocated slot of each 80 slots time period of test model length, identical payload data sequence repeated in following 80 slot. The PN sequence is continuous over the slot boundaries.</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1540" w:name="_Toc21102618"/>
      <w:bookmarkStart w:id="1541" w:name="_Toc29810467"/>
      <w:bookmarkStart w:id="1542" w:name="_Toc36635819"/>
      <w:bookmarkStart w:id="1543" w:name="_Toc37272765"/>
      <w:bookmarkStart w:id="1544" w:name="_Toc45885842"/>
      <w:bookmarkStart w:id="1545" w:name="_Toc53182951"/>
      <w:bookmarkStart w:id="1546" w:name="_Toc58915618"/>
      <w:bookmarkStart w:id="1547" w:name="_Toc58917799"/>
      <w:bookmarkStart w:id="1548" w:name="_Toc66693668"/>
      <w:bookmarkStart w:id="1549" w:name="_Toc74915620"/>
      <w:bookmarkStart w:id="1550" w:name="_Toc76114245"/>
      <w:bookmarkStart w:id="1551" w:name="_Toc76544131"/>
      <w:bookmarkStart w:id="1552" w:name="_Toc82536253"/>
      <w:bookmarkStart w:id="1553" w:name="_Toc89952546"/>
      <w:bookmarkStart w:id="1554" w:name="_Toc98766362"/>
      <w:bookmarkStart w:id="1555" w:name="_Toc99702725"/>
      <w:bookmarkStart w:id="1556" w:name="_Toc106206511"/>
      <w:bookmarkStart w:id="1557" w:name="_Toc115080513"/>
      <w:bookmarkStart w:id="1558" w:name="_Toc121999393"/>
      <w:bookmarkStart w:id="1559" w:name="_Toc124153566"/>
      <w:bookmarkStart w:id="1560" w:name="_Toc124154341"/>
      <w:bookmarkStart w:id="1561" w:name="_Toc131560196"/>
      <w:bookmarkStart w:id="1562" w:name="_Toc137393896"/>
      <w:bookmarkStart w:id="1563" w:name="_Toc163475000"/>
      <w:bookmarkStart w:id="1564" w:name="_Toc176783329"/>
      <w:r w:rsidRPr="00931575">
        <w:t>4.9.2.3.2</w:t>
      </w:r>
      <w:r w:rsidRPr="00931575">
        <w:tab/>
        <w:t>PDSCH</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18E7A45A" w14:textId="77777777" w:rsidR="00FE63A6" w:rsidRPr="00931575" w:rsidRDefault="00FE63A6" w:rsidP="00FE63A6">
      <w:pPr>
        <w:pStyle w:val="B1"/>
      </w:pPr>
      <w:r>
        <w:t>-</w:t>
      </w:r>
      <w:r>
        <w:tab/>
        <w:t>Generate the required amount of bits from the output of the PN23 sequence generator [28]. For FR2-1, the PN sequence generator is initialized with a starting seed of "all ones" in the first allocated slot of each frame. For FR2-2, the PN sequence generator is initialized with a starting seed of "all ones" in the first allocated slot of each 80 slots time period of test model length, identical payload data sequence repeated in following 80 slot.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RNTI</m:t>
            </m:r>
          </m:sub>
        </m:sSub>
      </m:oMath>
      <w:r>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lastRenderedPageBreak/>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24" o:title=""/>
          </v:shape>
          <o:OLEObject Type="Embed" ProgID="Equation.3" ShapeID="_x0000_i1025" DrawAspect="Content" ObjectID="_1788604238" r:id="rId25"/>
        </w:object>
      </w:r>
      <w:r w:rsidRPr="00931575">
        <w:t xml:space="preserve"> </w:t>
      </w:r>
      <w:r w:rsidRPr="00931575">
        <w:rPr>
          <w:position w:val="-14"/>
        </w:rPr>
        <w:object w:dxaOrig="1275" w:dyaOrig="375" w14:anchorId="17CF3790">
          <v:shape id="_x0000_i1026" type="#_x0000_t75" style="width:67pt;height:20.5pt" o:ole="">
            <v:imagedata r:id="rId26" o:title=""/>
          </v:shape>
          <o:OLEObject Type="Embed" ProgID="Equation.3" ShapeID="_x0000_i1026" DrawAspect="Content" ObjectID="_1788604239" r:id="rId27"/>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9pt;height:20.5pt" o:ole="">
            <v:imagedata r:id="rId28" o:title=""/>
          </v:shape>
          <o:OLEObject Type="Embed" ProgID="Equation.3" ShapeID="_x0000_i1027" DrawAspect="Content" ObjectID="_1788604240" r:id="rId29"/>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30" o:title=""/>
          </v:shape>
          <o:OLEObject Type="Embed" ProgID="Equation.3" ShapeID="_x0000_i1028" DrawAspect="Content" ObjectID="_1788604241" r:id="rId31"/>
        </w:object>
      </w:r>
      <w:r w:rsidRPr="00931575">
        <w:rPr>
          <w:rFonts w:eastAsia="SimSun"/>
        </w:rPr>
        <w:t xml:space="preserve">, </w:t>
      </w:r>
      <w:r w:rsidRPr="00931575">
        <w:rPr>
          <w:position w:val="-14"/>
        </w:rPr>
        <w:object w:dxaOrig="1560" w:dyaOrig="375" w14:anchorId="14EEBB27">
          <v:shape id="_x0000_i1029" type="#_x0000_t75" style="width:77pt;height:20.5pt" o:ole="">
            <v:imagedata r:id="rId32" o:title=""/>
          </v:shape>
          <o:OLEObject Type="Embed" ProgID="Equation.3" ShapeID="_x0000_i1029" DrawAspect="Content" ObjectID="_1788604242" r:id="rId33"/>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0"/>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0"/>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1565" w:name="_Toc21102619"/>
      <w:bookmarkStart w:id="1566" w:name="_Toc29810468"/>
      <w:bookmarkStart w:id="1567" w:name="_Toc36635820"/>
      <w:bookmarkStart w:id="1568" w:name="_Toc37272766"/>
      <w:bookmarkStart w:id="1569" w:name="_Toc45885843"/>
      <w:bookmarkStart w:id="1570" w:name="_Toc53182952"/>
      <w:bookmarkStart w:id="1571" w:name="_Toc58915619"/>
      <w:bookmarkStart w:id="1572" w:name="_Toc58917800"/>
      <w:bookmarkStart w:id="1573" w:name="_Toc66693669"/>
      <w:bookmarkStart w:id="1574" w:name="_Toc74915621"/>
      <w:bookmarkStart w:id="1575" w:name="_Toc76114246"/>
      <w:bookmarkStart w:id="1576" w:name="_Toc76544132"/>
      <w:bookmarkStart w:id="1577" w:name="_Toc82536254"/>
      <w:bookmarkStart w:id="1578" w:name="_Toc89952547"/>
      <w:bookmarkStart w:id="1579" w:name="_Toc98766363"/>
      <w:bookmarkStart w:id="1580" w:name="_Toc99702726"/>
      <w:bookmarkStart w:id="1581" w:name="_Toc106206512"/>
      <w:bookmarkStart w:id="1582" w:name="_Toc115080514"/>
      <w:bookmarkStart w:id="1583" w:name="_Toc121999394"/>
      <w:bookmarkStart w:id="1584" w:name="_Toc124153567"/>
      <w:bookmarkStart w:id="1585" w:name="_Toc124154342"/>
      <w:bookmarkStart w:id="1586" w:name="_Toc131560197"/>
      <w:bookmarkStart w:id="1587" w:name="_Toc137393897"/>
      <w:bookmarkStart w:id="1588" w:name="_Toc163475001"/>
      <w:bookmarkStart w:id="1589" w:name="_Toc176783330"/>
      <w:r w:rsidRPr="00931575">
        <w:t>4.10</w:t>
      </w:r>
      <w:r w:rsidRPr="00931575">
        <w:tab/>
        <w:t>Requirements for contiguous and non-contiguous spectrum</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1590" w:name="_Toc21102620"/>
      <w:bookmarkStart w:id="1591" w:name="_Toc29810469"/>
      <w:bookmarkStart w:id="1592" w:name="_Toc36635821"/>
      <w:bookmarkStart w:id="1593" w:name="_Toc37272767"/>
      <w:bookmarkStart w:id="1594" w:name="_Toc45885844"/>
      <w:bookmarkStart w:id="1595" w:name="_Toc53182953"/>
      <w:bookmarkStart w:id="1596" w:name="_Toc58915620"/>
      <w:bookmarkStart w:id="1597" w:name="_Toc58917801"/>
      <w:bookmarkStart w:id="1598" w:name="_Toc66693670"/>
      <w:bookmarkStart w:id="1599" w:name="_Toc74915622"/>
      <w:bookmarkStart w:id="1600" w:name="_Toc76114247"/>
      <w:bookmarkStart w:id="1601" w:name="_Toc76544133"/>
      <w:bookmarkStart w:id="1602" w:name="_Toc82536255"/>
      <w:bookmarkStart w:id="1603" w:name="_Toc89952548"/>
      <w:bookmarkStart w:id="1604" w:name="_Toc98766364"/>
      <w:bookmarkStart w:id="1605" w:name="_Toc99702727"/>
      <w:bookmarkStart w:id="1606" w:name="_Toc106206513"/>
      <w:bookmarkStart w:id="1607" w:name="_Toc115080515"/>
      <w:bookmarkStart w:id="1608" w:name="_Toc121999395"/>
      <w:bookmarkStart w:id="1609" w:name="_Toc124153568"/>
      <w:bookmarkStart w:id="1610" w:name="_Toc124154343"/>
      <w:bookmarkStart w:id="1611" w:name="_Toc131560198"/>
      <w:bookmarkStart w:id="1612" w:name="_Toc137393898"/>
      <w:bookmarkStart w:id="1613" w:name="_Toc163475002"/>
      <w:bookmarkStart w:id="1614" w:name="_Toc176783331"/>
      <w:r w:rsidRPr="00931575">
        <w:t>4.11</w:t>
      </w:r>
      <w:r w:rsidRPr="00931575">
        <w:tab/>
        <w:t>Requirements for BS capable of multi-band operation</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lastRenderedPageBreak/>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1615"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1616" w:name="_Toc29810470"/>
      <w:bookmarkStart w:id="1617" w:name="_Toc36635822"/>
      <w:bookmarkStart w:id="1618" w:name="_Toc37272768"/>
      <w:bookmarkStart w:id="1619" w:name="_Toc45885845"/>
      <w:bookmarkStart w:id="1620" w:name="_Toc53182954"/>
      <w:bookmarkStart w:id="1621" w:name="_Toc58915621"/>
      <w:bookmarkStart w:id="1622" w:name="_Toc58917802"/>
      <w:bookmarkStart w:id="1623" w:name="_Toc66693671"/>
      <w:bookmarkStart w:id="1624" w:name="_Toc74915623"/>
      <w:bookmarkStart w:id="1625" w:name="_Toc76114248"/>
      <w:bookmarkStart w:id="1626" w:name="_Toc76544134"/>
      <w:bookmarkStart w:id="1627" w:name="_Toc82536256"/>
      <w:bookmarkStart w:id="1628" w:name="_Toc89952549"/>
      <w:bookmarkStart w:id="1629" w:name="_Toc98766365"/>
      <w:bookmarkStart w:id="1630" w:name="_Toc99702728"/>
      <w:bookmarkStart w:id="1631" w:name="_Toc106206514"/>
      <w:bookmarkStart w:id="1632" w:name="_Toc115080516"/>
      <w:bookmarkStart w:id="1633" w:name="_Toc121999396"/>
      <w:bookmarkStart w:id="1634" w:name="_Toc124153569"/>
      <w:bookmarkStart w:id="1635" w:name="_Toc124154344"/>
      <w:bookmarkStart w:id="1636" w:name="_Toc131560199"/>
      <w:bookmarkStart w:id="1637" w:name="_Toc137393899"/>
      <w:bookmarkStart w:id="1638" w:name="_Toc163475003"/>
      <w:bookmarkStart w:id="1639" w:name="_Toc176783332"/>
      <w:r w:rsidRPr="00931575">
        <w:t>4.12</w:t>
      </w:r>
      <w:r w:rsidRPr="00931575">
        <w:tab/>
        <w:t>Co-location requirements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25AD4EC8" w14:textId="77777777" w:rsidR="00C45907" w:rsidRPr="00931575" w:rsidRDefault="00C45907" w:rsidP="00C45907">
      <w:pPr>
        <w:pStyle w:val="Heading3"/>
      </w:pPr>
      <w:bookmarkStart w:id="1640" w:name="_Toc21102622"/>
      <w:bookmarkStart w:id="1641" w:name="_Toc29810471"/>
      <w:bookmarkStart w:id="1642" w:name="_Toc36635823"/>
      <w:bookmarkStart w:id="1643" w:name="_Toc37272769"/>
      <w:bookmarkStart w:id="1644" w:name="_Toc45885846"/>
      <w:bookmarkStart w:id="1645" w:name="_Toc53182955"/>
      <w:bookmarkStart w:id="1646" w:name="_Toc58915622"/>
      <w:bookmarkStart w:id="1647" w:name="_Toc58917803"/>
      <w:bookmarkStart w:id="1648" w:name="_Toc66693672"/>
      <w:bookmarkStart w:id="1649" w:name="_Toc74915624"/>
      <w:bookmarkStart w:id="1650" w:name="_Toc76114249"/>
      <w:bookmarkStart w:id="1651" w:name="_Toc76544135"/>
      <w:bookmarkStart w:id="1652" w:name="_Toc82536257"/>
      <w:bookmarkStart w:id="1653" w:name="_Toc89952550"/>
      <w:bookmarkStart w:id="1654" w:name="_Toc98766366"/>
      <w:bookmarkStart w:id="1655" w:name="_Toc99702729"/>
      <w:bookmarkStart w:id="1656" w:name="_Toc106206515"/>
      <w:bookmarkStart w:id="1657" w:name="_Toc115080517"/>
      <w:bookmarkStart w:id="1658" w:name="_Toc121999397"/>
      <w:bookmarkStart w:id="1659" w:name="_Toc124153570"/>
      <w:bookmarkStart w:id="1660" w:name="_Toc124154345"/>
      <w:bookmarkStart w:id="1661" w:name="_Toc131560200"/>
      <w:bookmarkStart w:id="1662" w:name="_Toc137393900"/>
      <w:bookmarkStart w:id="1663" w:name="_Toc163475004"/>
      <w:bookmarkStart w:id="1664" w:name="_Toc176783333"/>
      <w:r w:rsidRPr="00931575">
        <w:rPr>
          <w:lang w:eastAsia="zh-CN"/>
        </w:rPr>
        <w:t>4.1</w:t>
      </w:r>
      <w:r w:rsidRPr="00931575">
        <w:rPr>
          <w:lang w:val="en-US" w:eastAsia="zh-CN"/>
        </w:rPr>
        <w:t>2</w:t>
      </w:r>
      <w:r w:rsidRPr="00931575">
        <w:rPr>
          <w:lang w:eastAsia="zh-CN"/>
        </w:rPr>
        <w:t>.1</w:t>
      </w:r>
      <w:r w:rsidRPr="00931575">
        <w:rPr>
          <w:lang w:eastAsia="zh-CN"/>
        </w:rPr>
        <w:tab/>
        <w:t>General</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1665" w:name="_Toc21102623"/>
      <w:bookmarkStart w:id="1666" w:name="_Toc29810472"/>
      <w:bookmarkStart w:id="1667" w:name="_Toc36635824"/>
      <w:bookmarkStart w:id="1668" w:name="_Toc37272770"/>
      <w:bookmarkStart w:id="1669" w:name="_Toc45885847"/>
      <w:bookmarkStart w:id="1670" w:name="_Toc53182956"/>
      <w:bookmarkStart w:id="1671" w:name="_Toc58915623"/>
      <w:bookmarkStart w:id="1672" w:name="_Toc58917804"/>
      <w:bookmarkStart w:id="1673" w:name="_Toc66693673"/>
      <w:bookmarkStart w:id="1674" w:name="_Toc74915625"/>
      <w:bookmarkStart w:id="1675" w:name="_Toc76114250"/>
      <w:bookmarkStart w:id="1676" w:name="_Toc76544136"/>
      <w:bookmarkStart w:id="1677" w:name="_Toc82536258"/>
      <w:bookmarkStart w:id="1678" w:name="_Toc89952551"/>
      <w:bookmarkStart w:id="1679" w:name="_Toc98766367"/>
      <w:bookmarkStart w:id="1680" w:name="_Toc99702730"/>
      <w:bookmarkStart w:id="1681" w:name="_Toc106206516"/>
      <w:bookmarkStart w:id="1682" w:name="_Toc115080518"/>
      <w:bookmarkStart w:id="1683" w:name="_Toc121999398"/>
      <w:bookmarkStart w:id="1684" w:name="_Toc124153571"/>
      <w:bookmarkStart w:id="1685" w:name="_Toc124154346"/>
      <w:bookmarkStart w:id="1686" w:name="_Toc131560201"/>
      <w:bookmarkStart w:id="1687" w:name="_Toc137393901"/>
      <w:bookmarkStart w:id="1688" w:name="_Toc163475005"/>
      <w:bookmarkStart w:id="1689" w:name="_Toc176783334"/>
      <w:r w:rsidRPr="00931575">
        <w:rPr>
          <w:lang w:eastAsia="zh-CN"/>
        </w:rPr>
        <w:t>4.12.2</w:t>
      </w:r>
      <w:r w:rsidRPr="00931575">
        <w:rPr>
          <w:lang w:eastAsia="zh-CN"/>
        </w:rPr>
        <w:tab/>
        <w:t>Co-location test antenna</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0929552E" w14:textId="77777777" w:rsidR="00C45907" w:rsidRPr="00931575" w:rsidRDefault="00C45907" w:rsidP="00C45907">
      <w:pPr>
        <w:pStyle w:val="Heading4"/>
        <w:rPr>
          <w:lang w:eastAsia="zh-CN"/>
        </w:rPr>
      </w:pPr>
      <w:bookmarkStart w:id="1690" w:name="_Toc21102624"/>
      <w:bookmarkStart w:id="1691" w:name="_Toc29810473"/>
      <w:bookmarkStart w:id="1692" w:name="_Toc36635825"/>
      <w:bookmarkStart w:id="1693" w:name="_Toc37272771"/>
      <w:bookmarkStart w:id="1694" w:name="_Toc45885848"/>
      <w:bookmarkStart w:id="1695" w:name="_Toc53182957"/>
      <w:bookmarkStart w:id="1696" w:name="_Toc58915624"/>
      <w:bookmarkStart w:id="1697" w:name="_Toc58917805"/>
      <w:bookmarkStart w:id="1698" w:name="_Toc66693674"/>
      <w:bookmarkStart w:id="1699" w:name="_Toc74915626"/>
      <w:bookmarkStart w:id="1700" w:name="_Toc76114251"/>
      <w:bookmarkStart w:id="1701" w:name="_Toc76544137"/>
      <w:bookmarkStart w:id="1702" w:name="_Toc82536259"/>
      <w:bookmarkStart w:id="1703" w:name="_Toc89952552"/>
      <w:bookmarkStart w:id="1704" w:name="_Toc98766368"/>
      <w:bookmarkStart w:id="1705" w:name="_Toc99702731"/>
      <w:bookmarkStart w:id="1706" w:name="_Toc106206517"/>
      <w:bookmarkStart w:id="1707" w:name="_Toc115080519"/>
      <w:bookmarkStart w:id="1708" w:name="_Toc121999399"/>
      <w:bookmarkStart w:id="1709" w:name="_Toc124153572"/>
      <w:bookmarkStart w:id="1710" w:name="_Toc124154347"/>
      <w:bookmarkStart w:id="1711" w:name="_Toc131560202"/>
      <w:bookmarkStart w:id="1712" w:name="_Toc137393902"/>
      <w:bookmarkStart w:id="1713" w:name="_Toc163475006"/>
      <w:bookmarkStart w:id="1714" w:name="_Toc176783335"/>
      <w:r w:rsidRPr="00931575">
        <w:rPr>
          <w:lang w:eastAsia="zh-CN"/>
        </w:rPr>
        <w:t>4.12.2.1</w:t>
      </w:r>
      <w:r w:rsidRPr="00931575">
        <w:rPr>
          <w:lang w:eastAsia="zh-CN"/>
        </w:rPr>
        <w:tab/>
        <w:t>General</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1715" w:name="_Toc21102625"/>
      <w:bookmarkStart w:id="1716" w:name="_Toc29810474"/>
      <w:bookmarkStart w:id="1717" w:name="_Toc36635826"/>
      <w:bookmarkStart w:id="1718" w:name="_Toc37272772"/>
      <w:bookmarkStart w:id="1719" w:name="_Toc45885849"/>
      <w:bookmarkStart w:id="1720" w:name="_Toc53182958"/>
      <w:bookmarkStart w:id="1721" w:name="_Toc58915625"/>
      <w:bookmarkStart w:id="1722" w:name="_Toc58917806"/>
      <w:bookmarkStart w:id="1723" w:name="_Toc66693675"/>
      <w:bookmarkStart w:id="1724" w:name="_Toc74915627"/>
      <w:bookmarkStart w:id="1725" w:name="_Toc76114252"/>
      <w:bookmarkStart w:id="1726" w:name="_Toc76544138"/>
      <w:bookmarkStart w:id="1727" w:name="_Toc82536260"/>
      <w:bookmarkStart w:id="1728" w:name="_Toc89952553"/>
      <w:bookmarkStart w:id="1729" w:name="_Toc98766369"/>
      <w:bookmarkStart w:id="1730" w:name="_Toc99702732"/>
      <w:bookmarkStart w:id="1731" w:name="_Toc106206518"/>
      <w:bookmarkStart w:id="1732" w:name="_Toc115080520"/>
      <w:bookmarkStart w:id="1733" w:name="_Toc121999400"/>
      <w:bookmarkStart w:id="1734" w:name="_Toc124153573"/>
      <w:bookmarkStart w:id="1735" w:name="_Toc124154348"/>
      <w:bookmarkStart w:id="1736" w:name="_Toc131560203"/>
      <w:bookmarkStart w:id="1737" w:name="_Toc137393903"/>
      <w:bookmarkStart w:id="1738" w:name="_Toc163475007"/>
      <w:bookmarkStart w:id="1739" w:name="_Toc176783336"/>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1A6C5F">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rPr>
              <w:t xml:space="preserve">NOTE </w:t>
            </w:r>
            <w:r w:rsidRPr="00FB345C">
              <w:rPr>
                <w:rFonts w:hint="eastAsia"/>
                <w:lang w:eastAsia="zh-CN"/>
              </w:rPr>
              <w:t>2</w:t>
            </w:r>
            <w:r w:rsidRPr="00FB345C">
              <w:rPr>
                <w:rFonts w:eastAsia="Malgun Gothic"/>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1740" w:name="_Toc21102626"/>
      <w:bookmarkStart w:id="1741" w:name="_Toc29810475"/>
      <w:bookmarkStart w:id="1742" w:name="_Toc36635827"/>
      <w:bookmarkStart w:id="1743" w:name="_Toc37272773"/>
      <w:bookmarkStart w:id="1744" w:name="_Toc45885850"/>
      <w:bookmarkStart w:id="1745" w:name="_Toc53182959"/>
      <w:bookmarkStart w:id="1746" w:name="_Toc58915626"/>
      <w:bookmarkStart w:id="1747" w:name="_Toc58917807"/>
      <w:bookmarkStart w:id="1748" w:name="_Toc66693676"/>
      <w:bookmarkStart w:id="1749" w:name="_Toc74915628"/>
      <w:bookmarkStart w:id="1750" w:name="_Toc76114253"/>
      <w:bookmarkStart w:id="1751" w:name="_Toc76544139"/>
      <w:bookmarkStart w:id="1752" w:name="_Toc82536261"/>
      <w:bookmarkStart w:id="1753" w:name="_Toc89952554"/>
      <w:bookmarkStart w:id="1754" w:name="_Toc98766370"/>
      <w:bookmarkStart w:id="1755" w:name="_Toc99702733"/>
      <w:bookmarkStart w:id="1756" w:name="_Toc106206519"/>
      <w:bookmarkStart w:id="1757" w:name="_Toc115080521"/>
      <w:bookmarkStart w:id="1758" w:name="_Toc121999401"/>
      <w:bookmarkStart w:id="1759" w:name="_Toc124153574"/>
      <w:bookmarkStart w:id="1760" w:name="_Toc124154349"/>
      <w:bookmarkStart w:id="1761" w:name="_Toc131560204"/>
      <w:bookmarkStart w:id="1762" w:name="_Toc137393904"/>
      <w:bookmarkStart w:id="1763" w:name="_Toc163475008"/>
      <w:bookmarkStart w:id="1764" w:name="_Toc176783337"/>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1765" w:name="_Toc21102627"/>
      <w:bookmarkStart w:id="1766" w:name="_Toc29810476"/>
      <w:bookmarkStart w:id="1767" w:name="_Toc36635828"/>
      <w:bookmarkStart w:id="1768" w:name="_Toc37272774"/>
      <w:bookmarkStart w:id="1769" w:name="_Toc45885851"/>
      <w:bookmarkStart w:id="1770" w:name="_Toc53182960"/>
      <w:bookmarkStart w:id="1771" w:name="_Toc58915627"/>
      <w:bookmarkStart w:id="1772" w:name="_Toc58917808"/>
      <w:bookmarkStart w:id="1773" w:name="_Toc66693677"/>
      <w:bookmarkStart w:id="1774" w:name="_Toc74915629"/>
      <w:bookmarkStart w:id="1775" w:name="_Toc76114254"/>
      <w:bookmarkStart w:id="1776" w:name="_Toc76544140"/>
      <w:bookmarkStart w:id="1777" w:name="_Toc82536262"/>
      <w:bookmarkStart w:id="1778" w:name="_Toc89952555"/>
      <w:bookmarkStart w:id="1779" w:name="_Toc98766371"/>
      <w:bookmarkStart w:id="1780" w:name="_Toc99702734"/>
      <w:bookmarkStart w:id="1781" w:name="_Toc106206520"/>
      <w:bookmarkStart w:id="1782" w:name="_Toc115080522"/>
      <w:bookmarkStart w:id="1783" w:name="_Toc121999402"/>
      <w:bookmarkStart w:id="1784" w:name="_Toc124153575"/>
      <w:bookmarkStart w:id="1785" w:name="_Toc124154350"/>
      <w:bookmarkStart w:id="1786" w:name="_Toc131560205"/>
      <w:bookmarkStart w:id="1787" w:name="_Toc137393905"/>
      <w:bookmarkStart w:id="1788" w:name="_Toc163475009"/>
      <w:bookmarkStart w:id="1789" w:name="_Toc176783338"/>
      <w:r w:rsidRPr="00931575">
        <w:t>4.13</w:t>
      </w:r>
      <w:r w:rsidRPr="00931575">
        <w:tab/>
        <w:t>Format and interpretation of tests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lastRenderedPageBreak/>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1790" w:name="_Toc21102628"/>
      <w:bookmarkStart w:id="1791" w:name="_Toc29810477"/>
      <w:bookmarkStart w:id="1792" w:name="_Toc36635829"/>
      <w:bookmarkStart w:id="1793" w:name="_Toc37272775"/>
      <w:bookmarkStart w:id="1794" w:name="_Toc45885852"/>
      <w:bookmarkStart w:id="1795" w:name="_Toc53182961"/>
      <w:bookmarkStart w:id="1796" w:name="_Toc58915628"/>
      <w:bookmarkStart w:id="1797" w:name="_Toc58917809"/>
      <w:bookmarkStart w:id="1798" w:name="_Toc66693678"/>
      <w:bookmarkStart w:id="1799" w:name="_Toc74915630"/>
      <w:bookmarkStart w:id="1800" w:name="_Toc76114255"/>
      <w:bookmarkStart w:id="1801" w:name="_Toc76544141"/>
      <w:bookmarkStart w:id="1802" w:name="_Toc82536263"/>
      <w:bookmarkStart w:id="1803" w:name="_Toc89952556"/>
      <w:bookmarkStart w:id="1804" w:name="_Toc98766372"/>
      <w:bookmarkStart w:id="1805" w:name="_Toc99702735"/>
      <w:bookmarkStart w:id="1806" w:name="_Toc106206521"/>
      <w:bookmarkStart w:id="1807" w:name="_Toc115080523"/>
      <w:bookmarkStart w:id="1808" w:name="_Toc121999403"/>
      <w:bookmarkStart w:id="1809" w:name="_Toc124153576"/>
      <w:bookmarkStart w:id="1810" w:name="_Toc124154351"/>
      <w:bookmarkStart w:id="1811" w:name="_Toc131560206"/>
      <w:bookmarkStart w:id="1812" w:name="_Toc137393906"/>
      <w:bookmarkStart w:id="1813" w:name="_Toc163475010"/>
      <w:bookmarkStart w:id="1814" w:name="_Toc176783339"/>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1815" w:name="_Toc21102629"/>
      <w:bookmarkStart w:id="1816" w:name="_Toc29810478"/>
      <w:bookmarkStart w:id="1817" w:name="_Toc36635830"/>
      <w:bookmarkStart w:id="1818" w:name="_Toc37272776"/>
      <w:bookmarkStart w:id="1819" w:name="_Toc45885853"/>
      <w:bookmarkStart w:id="1820" w:name="_Toc53182962"/>
      <w:bookmarkStart w:id="1821" w:name="_Toc58915629"/>
      <w:bookmarkStart w:id="1822" w:name="_Toc58917810"/>
      <w:bookmarkStart w:id="1823" w:name="_Toc66693679"/>
      <w:bookmarkStart w:id="1824" w:name="_Toc74915631"/>
      <w:bookmarkStart w:id="1825" w:name="_Toc76114256"/>
      <w:bookmarkStart w:id="1826" w:name="_Toc76544142"/>
      <w:bookmarkStart w:id="1827" w:name="_Toc82536264"/>
      <w:bookmarkStart w:id="1828" w:name="_Toc89952557"/>
      <w:bookmarkStart w:id="1829" w:name="_Toc98766373"/>
      <w:bookmarkStart w:id="1830" w:name="_Toc99702736"/>
      <w:bookmarkStart w:id="1831" w:name="_Toc106206522"/>
      <w:bookmarkStart w:id="1832" w:name="_Toc115080524"/>
      <w:bookmarkStart w:id="1833" w:name="_Toc121999404"/>
      <w:bookmarkStart w:id="1834" w:name="_Toc124153577"/>
      <w:bookmarkStart w:id="1835" w:name="_Toc124154352"/>
      <w:bookmarkStart w:id="1836" w:name="_Toc131560207"/>
      <w:bookmarkStart w:id="1837" w:name="_Toc137393907"/>
      <w:bookmarkStart w:id="1838" w:name="_Toc163475011"/>
      <w:bookmarkStart w:id="1839" w:name="_Toc176783340"/>
      <w:r w:rsidRPr="00931575">
        <w:rPr>
          <w:rFonts w:hint="eastAsia"/>
          <w:lang w:eastAsia="zh-CN"/>
        </w:rPr>
        <w:lastRenderedPageBreak/>
        <w:t>5</w:t>
      </w:r>
      <w:r w:rsidRPr="00931575">
        <w:rPr>
          <w:lang w:eastAsia="zh-CN"/>
        </w:rPr>
        <w:tab/>
        <w:t>Operating bands and channel arrangement</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1840" w:name="historyclause"/>
      <w:r w:rsidRPr="00931575">
        <w:br w:type="page"/>
      </w:r>
    </w:p>
    <w:p w14:paraId="7751B2AE" w14:textId="77777777" w:rsidR="00C45907" w:rsidRPr="00931575" w:rsidRDefault="00C45907" w:rsidP="00C45907">
      <w:pPr>
        <w:pStyle w:val="Heading1"/>
      </w:pPr>
      <w:bookmarkStart w:id="1841" w:name="_Toc21102630"/>
      <w:bookmarkStart w:id="1842" w:name="_Toc29810479"/>
      <w:bookmarkStart w:id="1843" w:name="_Toc36635831"/>
      <w:bookmarkStart w:id="1844" w:name="_Toc37272777"/>
      <w:bookmarkStart w:id="1845" w:name="_Toc45885854"/>
      <w:bookmarkStart w:id="1846" w:name="_Toc53182963"/>
      <w:bookmarkStart w:id="1847" w:name="_Toc58915630"/>
      <w:bookmarkStart w:id="1848" w:name="_Toc58917811"/>
      <w:bookmarkStart w:id="1849" w:name="_Toc66693680"/>
      <w:bookmarkStart w:id="1850" w:name="_Toc74915632"/>
      <w:bookmarkStart w:id="1851" w:name="_Toc76114257"/>
      <w:bookmarkStart w:id="1852" w:name="_Toc76544143"/>
      <w:bookmarkStart w:id="1853" w:name="_Toc82536265"/>
      <w:bookmarkStart w:id="1854" w:name="_Toc89952558"/>
      <w:bookmarkStart w:id="1855" w:name="_Toc98766374"/>
      <w:bookmarkStart w:id="1856" w:name="_Toc99702737"/>
      <w:bookmarkStart w:id="1857" w:name="_Toc106206523"/>
      <w:bookmarkStart w:id="1858" w:name="_Toc115080525"/>
      <w:bookmarkStart w:id="1859" w:name="_Toc121999405"/>
      <w:bookmarkStart w:id="1860" w:name="_Toc124153578"/>
      <w:bookmarkStart w:id="1861" w:name="_Toc124154353"/>
      <w:bookmarkStart w:id="1862" w:name="_Toc131560208"/>
      <w:bookmarkStart w:id="1863" w:name="_Toc137393908"/>
      <w:bookmarkStart w:id="1864" w:name="_Toc163475012"/>
      <w:bookmarkStart w:id="1865" w:name="_Toc176783341"/>
      <w:r w:rsidRPr="00931575">
        <w:lastRenderedPageBreak/>
        <w:t>6</w:t>
      </w:r>
      <w:r w:rsidRPr="00931575">
        <w:tab/>
        <w:t>Radiated transmitter characteristics</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1440A2AB" w14:textId="77777777" w:rsidR="00C45907" w:rsidRPr="00931575" w:rsidRDefault="00C45907" w:rsidP="00C45907">
      <w:pPr>
        <w:pStyle w:val="Heading2"/>
      </w:pPr>
      <w:bookmarkStart w:id="1866" w:name="_Toc21102631"/>
      <w:bookmarkStart w:id="1867" w:name="_Toc29810480"/>
      <w:bookmarkStart w:id="1868" w:name="_Toc36635832"/>
      <w:bookmarkStart w:id="1869" w:name="_Toc37272778"/>
      <w:bookmarkStart w:id="1870" w:name="_Toc45885855"/>
      <w:bookmarkStart w:id="1871" w:name="_Toc53182964"/>
      <w:bookmarkStart w:id="1872" w:name="_Toc58915631"/>
      <w:bookmarkStart w:id="1873" w:name="_Toc58917812"/>
      <w:bookmarkStart w:id="1874" w:name="_Toc66693681"/>
      <w:bookmarkStart w:id="1875" w:name="_Toc74915633"/>
      <w:bookmarkStart w:id="1876" w:name="_Toc76114258"/>
      <w:bookmarkStart w:id="1877" w:name="_Toc76544144"/>
      <w:bookmarkStart w:id="1878" w:name="_Toc82536266"/>
      <w:bookmarkStart w:id="1879" w:name="_Toc89952559"/>
      <w:bookmarkStart w:id="1880" w:name="_Toc98766375"/>
      <w:bookmarkStart w:id="1881" w:name="_Toc99702738"/>
      <w:bookmarkStart w:id="1882" w:name="_Toc106206524"/>
      <w:bookmarkStart w:id="1883" w:name="_Toc115080526"/>
      <w:bookmarkStart w:id="1884" w:name="_Toc121999406"/>
      <w:bookmarkStart w:id="1885" w:name="_Toc124153579"/>
      <w:bookmarkStart w:id="1886" w:name="_Toc124154354"/>
      <w:bookmarkStart w:id="1887" w:name="_Toc131560209"/>
      <w:bookmarkStart w:id="1888" w:name="_Toc137393909"/>
      <w:bookmarkStart w:id="1889" w:name="_Toc163475013"/>
      <w:bookmarkStart w:id="1890" w:name="_Toc176783342"/>
      <w:r w:rsidRPr="00931575">
        <w:t>6.1</w:t>
      </w:r>
      <w:r w:rsidRPr="00931575">
        <w:tab/>
        <w:t>General</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891" w:name="_Toc21102632"/>
      <w:bookmarkStart w:id="1892" w:name="_Toc29810481"/>
      <w:bookmarkStart w:id="1893" w:name="_Toc36635833"/>
      <w:bookmarkStart w:id="1894" w:name="_Toc37272779"/>
      <w:bookmarkStart w:id="1895" w:name="_Toc45885856"/>
      <w:bookmarkStart w:id="1896" w:name="_Toc53182965"/>
      <w:bookmarkStart w:id="1897" w:name="_Toc58915632"/>
      <w:bookmarkStart w:id="1898" w:name="_Toc58917813"/>
      <w:bookmarkStart w:id="1899" w:name="_Toc66693682"/>
      <w:bookmarkStart w:id="1900" w:name="_Toc74915634"/>
      <w:bookmarkStart w:id="1901" w:name="_Toc76114259"/>
      <w:bookmarkStart w:id="1902" w:name="_Toc76544145"/>
      <w:bookmarkStart w:id="1903" w:name="_Toc82536267"/>
      <w:bookmarkStart w:id="1904" w:name="_Toc89952560"/>
      <w:bookmarkStart w:id="1905" w:name="_Toc98766376"/>
      <w:bookmarkStart w:id="1906" w:name="_Toc99702739"/>
      <w:bookmarkStart w:id="1907" w:name="_Toc106206525"/>
      <w:bookmarkStart w:id="1908" w:name="_Toc115080527"/>
      <w:bookmarkStart w:id="1909" w:name="_Toc121999407"/>
      <w:bookmarkStart w:id="1910" w:name="_Toc124153580"/>
      <w:bookmarkStart w:id="1911" w:name="_Toc124154355"/>
      <w:bookmarkStart w:id="1912" w:name="_Toc131560210"/>
      <w:bookmarkStart w:id="1913" w:name="_Toc137393910"/>
      <w:bookmarkStart w:id="1914" w:name="_Toc163475014"/>
      <w:bookmarkStart w:id="1915" w:name="_Toc176783343"/>
      <w:r w:rsidRPr="00931575">
        <w:t>6.2</w:t>
      </w:r>
      <w:r w:rsidRPr="00931575">
        <w:tab/>
        <w:t>Radiated transmit power</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4FF0E1E9" w14:textId="77777777" w:rsidR="00C45907" w:rsidRPr="00931575" w:rsidRDefault="00C45907" w:rsidP="00C45907">
      <w:pPr>
        <w:pStyle w:val="Heading3"/>
        <w:rPr>
          <w:lang w:eastAsia="sv-SE"/>
        </w:rPr>
      </w:pPr>
      <w:bookmarkStart w:id="1916" w:name="_Toc21102633"/>
      <w:bookmarkStart w:id="1917" w:name="_Toc29810482"/>
      <w:bookmarkStart w:id="1918" w:name="_Toc36635834"/>
      <w:bookmarkStart w:id="1919" w:name="_Toc37272780"/>
      <w:bookmarkStart w:id="1920" w:name="_Toc45885857"/>
      <w:bookmarkStart w:id="1921" w:name="_Toc53182966"/>
      <w:bookmarkStart w:id="1922" w:name="_Toc58915633"/>
      <w:bookmarkStart w:id="1923" w:name="_Toc58917814"/>
      <w:bookmarkStart w:id="1924" w:name="_Toc66693683"/>
      <w:bookmarkStart w:id="1925" w:name="_Toc74915635"/>
      <w:bookmarkStart w:id="1926" w:name="_Toc76114260"/>
      <w:bookmarkStart w:id="1927" w:name="_Toc76544146"/>
      <w:bookmarkStart w:id="1928" w:name="_Toc82536268"/>
      <w:bookmarkStart w:id="1929" w:name="_Toc89952561"/>
      <w:bookmarkStart w:id="1930" w:name="_Toc98766377"/>
      <w:bookmarkStart w:id="1931" w:name="_Toc99702740"/>
      <w:bookmarkStart w:id="1932" w:name="_Toc106206526"/>
      <w:bookmarkStart w:id="1933" w:name="_Toc115080528"/>
      <w:bookmarkStart w:id="1934" w:name="_Toc121999408"/>
      <w:bookmarkStart w:id="1935" w:name="_Toc124153581"/>
      <w:bookmarkStart w:id="1936" w:name="_Toc124154356"/>
      <w:bookmarkStart w:id="1937" w:name="_Toc131560211"/>
      <w:bookmarkStart w:id="1938" w:name="_Toc137393911"/>
      <w:bookmarkStart w:id="1939" w:name="_Toc163475015"/>
      <w:bookmarkStart w:id="1940" w:name="_Toc176783344"/>
      <w:r w:rsidRPr="00931575">
        <w:rPr>
          <w:lang w:eastAsia="sv-SE"/>
        </w:rPr>
        <w:t>6.2.1</w:t>
      </w:r>
      <w:r w:rsidRPr="00931575">
        <w:rPr>
          <w:lang w:eastAsia="sv-SE"/>
        </w:rPr>
        <w:tab/>
        <w:t>Definition and applicability</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048C231C" w14:textId="77777777" w:rsidR="00BB0AB7" w:rsidRDefault="00BB0AB7" w:rsidP="00BB0AB7">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19B4C07E" w14:textId="77777777" w:rsidR="00BB0AB7" w:rsidRPr="00AD1E53" w:rsidRDefault="00BB0AB7" w:rsidP="00BB0AB7">
      <w:pPr>
        <w:rPr>
          <w:rFonts w:eastAsia="MS Mincho"/>
        </w:rPr>
      </w:pPr>
      <w:r w:rsidRPr="006D5D66">
        <w:rPr>
          <w:rFonts w:eastAsia="MS Mincho"/>
          <w:iCs/>
        </w:rPr>
        <w:lastRenderedPageBreak/>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1941" w:name="_Toc21102634"/>
      <w:bookmarkStart w:id="1942" w:name="_Toc29810483"/>
      <w:bookmarkStart w:id="1943" w:name="_Toc36635835"/>
      <w:bookmarkStart w:id="1944" w:name="_Toc37272781"/>
      <w:bookmarkStart w:id="1945" w:name="_Toc45885858"/>
      <w:bookmarkStart w:id="1946" w:name="_Toc53182967"/>
      <w:bookmarkStart w:id="1947" w:name="_Toc58915634"/>
      <w:bookmarkStart w:id="1948" w:name="_Toc58917815"/>
      <w:bookmarkStart w:id="1949" w:name="_Toc66693684"/>
      <w:bookmarkStart w:id="1950" w:name="_Toc74915636"/>
      <w:bookmarkStart w:id="1951" w:name="_Toc76114261"/>
      <w:bookmarkStart w:id="1952" w:name="_Toc76544147"/>
      <w:bookmarkStart w:id="1953" w:name="_Toc82536269"/>
      <w:bookmarkStart w:id="1954" w:name="_Toc89952562"/>
      <w:bookmarkStart w:id="1955" w:name="_Toc98766378"/>
      <w:bookmarkStart w:id="1956" w:name="_Toc99702741"/>
      <w:bookmarkStart w:id="1957" w:name="_Toc106206527"/>
      <w:bookmarkStart w:id="1958" w:name="_Toc115080529"/>
      <w:bookmarkStart w:id="1959" w:name="_Toc121999409"/>
      <w:bookmarkStart w:id="1960" w:name="_Toc124153582"/>
      <w:bookmarkStart w:id="1961" w:name="_Toc124154357"/>
      <w:bookmarkStart w:id="1962" w:name="_Toc131560212"/>
      <w:bookmarkStart w:id="1963" w:name="_Toc137393912"/>
      <w:bookmarkStart w:id="1964" w:name="_Toc163475016"/>
      <w:bookmarkStart w:id="1965" w:name="_Toc176783345"/>
      <w:r w:rsidRPr="00931575">
        <w:rPr>
          <w:lang w:eastAsia="sv-SE"/>
        </w:rPr>
        <w:t>6.2.2</w:t>
      </w:r>
      <w:r w:rsidRPr="00931575">
        <w:rPr>
          <w:lang w:eastAsia="sv-SE"/>
        </w:rPr>
        <w:tab/>
        <w:t>Minimum requirement</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966" w:name="_Toc21102635"/>
      <w:bookmarkStart w:id="1967" w:name="_Toc29810484"/>
      <w:bookmarkStart w:id="1968" w:name="_Toc36635836"/>
      <w:bookmarkStart w:id="1969" w:name="_Toc37272782"/>
      <w:bookmarkStart w:id="1970" w:name="_Toc45885859"/>
      <w:bookmarkStart w:id="1971" w:name="_Toc53182968"/>
      <w:bookmarkStart w:id="1972" w:name="_Toc58915635"/>
      <w:bookmarkStart w:id="1973" w:name="_Toc58917816"/>
      <w:bookmarkStart w:id="1974" w:name="_Toc66693685"/>
      <w:bookmarkStart w:id="1975" w:name="_Toc74915637"/>
      <w:bookmarkStart w:id="1976" w:name="_Toc76114262"/>
      <w:bookmarkStart w:id="1977" w:name="_Toc76544148"/>
      <w:bookmarkStart w:id="1978" w:name="_Toc82536270"/>
      <w:bookmarkStart w:id="1979" w:name="_Toc89952563"/>
      <w:bookmarkStart w:id="1980" w:name="_Toc98766379"/>
      <w:bookmarkStart w:id="1981" w:name="_Toc99702742"/>
      <w:bookmarkStart w:id="1982" w:name="_Toc106206528"/>
      <w:bookmarkStart w:id="1983" w:name="_Toc115080530"/>
      <w:bookmarkStart w:id="1984" w:name="_Toc121999410"/>
      <w:bookmarkStart w:id="1985" w:name="_Toc124153583"/>
      <w:bookmarkStart w:id="1986" w:name="_Toc124154358"/>
      <w:bookmarkStart w:id="1987" w:name="_Toc131560213"/>
      <w:bookmarkStart w:id="1988" w:name="_Toc137393913"/>
      <w:bookmarkStart w:id="1989" w:name="_Toc163475017"/>
      <w:bookmarkStart w:id="1990" w:name="_Toc176783346"/>
      <w:r w:rsidRPr="00931575">
        <w:rPr>
          <w:lang w:eastAsia="sv-SE"/>
        </w:rPr>
        <w:t>6.2.3</w:t>
      </w:r>
      <w:r w:rsidRPr="00931575">
        <w:rPr>
          <w:lang w:eastAsia="sv-SE"/>
        </w:rPr>
        <w:tab/>
        <w:t>Test purpose</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991" w:name="_Toc21102636"/>
      <w:bookmarkStart w:id="1992" w:name="_Toc29810485"/>
      <w:bookmarkStart w:id="1993" w:name="_Toc36635837"/>
      <w:bookmarkStart w:id="1994" w:name="_Toc37272783"/>
      <w:bookmarkStart w:id="1995" w:name="_Toc45885860"/>
      <w:bookmarkStart w:id="1996" w:name="_Toc53182969"/>
      <w:bookmarkStart w:id="1997" w:name="_Toc58915636"/>
      <w:bookmarkStart w:id="1998" w:name="_Toc58917817"/>
      <w:bookmarkStart w:id="1999" w:name="_Toc66693686"/>
      <w:bookmarkStart w:id="2000" w:name="_Toc74915638"/>
      <w:bookmarkStart w:id="2001" w:name="_Toc76114263"/>
      <w:bookmarkStart w:id="2002" w:name="_Toc76544149"/>
      <w:bookmarkStart w:id="2003" w:name="_Toc82536271"/>
      <w:bookmarkStart w:id="2004" w:name="_Toc89952564"/>
      <w:bookmarkStart w:id="2005" w:name="_Toc98766380"/>
      <w:bookmarkStart w:id="2006" w:name="_Toc99702743"/>
      <w:bookmarkStart w:id="2007" w:name="_Toc106206529"/>
      <w:bookmarkStart w:id="2008" w:name="_Toc115080531"/>
      <w:bookmarkStart w:id="2009" w:name="_Toc121999411"/>
      <w:bookmarkStart w:id="2010" w:name="_Toc124153584"/>
      <w:bookmarkStart w:id="2011" w:name="_Toc124154359"/>
      <w:bookmarkStart w:id="2012" w:name="_Toc131560214"/>
      <w:bookmarkStart w:id="2013" w:name="_Toc137393914"/>
      <w:bookmarkStart w:id="2014" w:name="_Toc163475018"/>
      <w:bookmarkStart w:id="2015" w:name="_Toc176783347"/>
      <w:r w:rsidRPr="00931575">
        <w:rPr>
          <w:lang w:eastAsia="sv-SE"/>
        </w:rPr>
        <w:t>6.</w:t>
      </w:r>
      <w:r w:rsidRPr="00931575">
        <w:rPr>
          <w:lang w:eastAsia="zh-CN"/>
        </w:rPr>
        <w:t>2</w:t>
      </w:r>
      <w:r w:rsidRPr="00931575">
        <w:rPr>
          <w:lang w:eastAsia="sv-SE"/>
        </w:rPr>
        <w:t>.4</w:t>
      </w:r>
      <w:r w:rsidRPr="00931575">
        <w:rPr>
          <w:lang w:eastAsia="sv-SE"/>
        </w:rPr>
        <w:tab/>
        <w:t>Method of test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6882FAE3" w14:textId="77777777" w:rsidR="00C45907" w:rsidRPr="00931575" w:rsidRDefault="00C45907" w:rsidP="00C45907">
      <w:pPr>
        <w:pStyle w:val="Heading4"/>
        <w:rPr>
          <w:lang w:eastAsia="sv-SE"/>
        </w:rPr>
      </w:pPr>
      <w:bookmarkStart w:id="2016" w:name="_Toc21102637"/>
      <w:bookmarkStart w:id="2017" w:name="_Toc29810486"/>
      <w:bookmarkStart w:id="2018" w:name="_Toc36635838"/>
      <w:bookmarkStart w:id="2019" w:name="_Toc37272784"/>
      <w:bookmarkStart w:id="2020" w:name="_Toc45885861"/>
      <w:bookmarkStart w:id="2021" w:name="_Toc53182970"/>
      <w:bookmarkStart w:id="2022" w:name="_Toc58915637"/>
      <w:bookmarkStart w:id="2023" w:name="_Toc58917818"/>
      <w:bookmarkStart w:id="2024" w:name="_Toc66693687"/>
      <w:bookmarkStart w:id="2025" w:name="_Toc74915639"/>
      <w:bookmarkStart w:id="2026" w:name="_Toc76114264"/>
      <w:bookmarkStart w:id="2027" w:name="_Toc76544150"/>
      <w:bookmarkStart w:id="2028" w:name="_Toc82536272"/>
      <w:bookmarkStart w:id="2029" w:name="_Toc89952565"/>
      <w:bookmarkStart w:id="2030" w:name="_Toc98766381"/>
      <w:bookmarkStart w:id="2031" w:name="_Toc99702744"/>
      <w:bookmarkStart w:id="2032" w:name="_Toc106206530"/>
      <w:bookmarkStart w:id="2033" w:name="_Toc115080532"/>
      <w:bookmarkStart w:id="2034" w:name="_Toc121999412"/>
      <w:bookmarkStart w:id="2035" w:name="_Toc124153585"/>
      <w:bookmarkStart w:id="2036" w:name="_Toc124154360"/>
      <w:bookmarkStart w:id="2037" w:name="_Toc131560215"/>
      <w:bookmarkStart w:id="2038" w:name="_Toc137393915"/>
      <w:bookmarkStart w:id="2039" w:name="_Toc163475019"/>
      <w:bookmarkStart w:id="2040" w:name="_Toc176783348"/>
      <w:r w:rsidRPr="00931575">
        <w:rPr>
          <w:lang w:eastAsia="sv-SE"/>
        </w:rPr>
        <w:t>6.2.4.1</w:t>
      </w:r>
      <w:r w:rsidRPr="00931575">
        <w:rPr>
          <w:lang w:eastAsia="sv-SE"/>
        </w:rPr>
        <w:tab/>
        <w:t>Initial conditions</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342C4421" w14:textId="5ABC42D0" w:rsidR="00F00682" w:rsidRDefault="00C45907" w:rsidP="00F00682">
      <w:r w:rsidRPr="00931575">
        <w:t>Beams to be tested:</w:t>
      </w:r>
    </w:p>
    <w:p w14:paraId="213E739E" w14:textId="7EEBB993" w:rsidR="00F00682" w:rsidRDefault="002F199A" w:rsidP="002F199A">
      <w:pPr>
        <w:pStyle w:val="B1"/>
      </w:pPr>
      <w:bookmarkStart w:id="2041" w:name="MCCQCTEMPBM_00000063"/>
      <w:r>
        <w:t>-</w:t>
      </w:r>
      <w:r>
        <w:tab/>
      </w:r>
      <w:r w:rsidR="00F00682">
        <w:t xml:space="preserve">The </w:t>
      </w:r>
      <w:r w:rsidR="00F00682" w:rsidRPr="000739F8">
        <w:rPr>
          <w:i/>
          <w:iCs/>
        </w:rPr>
        <w:t>beam</w:t>
      </w:r>
      <w:r w:rsidR="00F00682">
        <w:t xml:space="preserve"> with the highest </w:t>
      </w:r>
      <w:r w:rsidR="00F00682" w:rsidRPr="00596C2E">
        <w:rPr>
          <w:i/>
          <w:iCs/>
        </w:rPr>
        <w:t>rated beam EIRP</w:t>
      </w:r>
      <w:r w:rsidR="00F00682">
        <w:t xml:space="preserve"> (D.11), or</w:t>
      </w:r>
    </w:p>
    <w:p w14:paraId="5659B100" w14:textId="3C2B0DC6" w:rsidR="00F00682" w:rsidRDefault="002F199A" w:rsidP="002F199A">
      <w:pPr>
        <w:pStyle w:val="B1"/>
      </w:pPr>
      <w:r>
        <w:t>-</w:t>
      </w:r>
      <w:r>
        <w:tab/>
      </w:r>
      <w:r w:rsidR="00F00682">
        <w:t>The beams with highest rated beam EIRP, P</w:t>
      </w:r>
      <w:r w:rsidR="00F00682" w:rsidRPr="00F00682">
        <w:t xml:space="preserve">rated,c,FBWlow </w:t>
      </w:r>
      <w:r w:rsidR="00F00682">
        <w:t>(D.57) and P</w:t>
      </w:r>
      <w:r w:rsidR="00F00682" w:rsidRPr="00F00682">
        <w:t xml:space="preserve">rated,c,FBWhigh </w:t>
      </w:r>
      <w:r w:rsidR="00F00682">
        <w:t>(D.58), if these are provided.</w:t>
      </w:r>
    </w:p>
    <w:bookmarkEnd w:id="2041"/>
    <w:p w14:paraId="177671E6" w14:textId="22655B67" w:rsidR="00C45907" w:rsidRPr="00931575" w:rsidRDefault="00C45907" w:rsidP="00F00682"/>
    <w:p w14:paraId="623499A4" w14:textId="77777777" w:rsidR="006B37F6" w:rsidRPr="00931575" w:rsidRDefault="006B37F6" w:rsidP="006F1F81">
      <w:bookmarkStart w:id="2042" w:name="_Toc21102638"/>
      <w:bookmarkStart w:id="2043" w:name="_Toc29810487"/>
      <w:bookmarkStart w:id="2044" w:name="_Toc36635839"/>
      <w:bookmarkStart w:id="2045"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2046" w:name="_Toc45885862"/>
      <w:bookmarkStart w:id="2047" w:name="_Toc53182971"/>
      <w:bookmarkStart w:id="2048" w:name="_Toc58915638"/>
      <w:bookmarkStart w:id="2049" w:name="_Toc58917819"/>
      <w:bookmarkStart w:id="2050" w:name="_Toc66693688"/>
      <w:bookmarkStart w:id="2051" w:name="_Toc74915640"/>
      <w:bookmarkStart w:id="2052" w:name="_Toc76114265"/>
      <w:bookmarkStart w:id="2053" w:name="_Toc76544151"/>
      <w:bookmarkStart w:id="2054" w:name="_Toc82536273"/>
      <w:bookmarkStart w:id="2055" w:name="_Toc89952566"/>
      <w:bookmarkStart w:id="2056" w:name="_Toc98766382"/>
      <w:bookmarkStart w:id="2057" w:name="_Toc99702745"/>
      <w:bookmarkStart w:id="2058" w:name="_Toc106206531"/>
      <w:bookmarkStart w:id="2059" w:name="_Toc115080533"/>
      <w:bookmarkStart w:id="2060" w:name="_Toc121999413"/>
      <w:bookmarkStart w:id="2061" w:name="_Toc124153586"/>
      <w:bookmarkStart w:id="2062" w:name="_Toc124154361"/>
      <w:bookmarkStart w:id="2063" w:name="_Toc131560216"/>
      <w:bookmarkStart w:id="2064" w:name="_Toc137393916"/>
      <w:bookmarkStart w:id="2065" w:name="_Toc163475020"/>
      <w:bookmarkStart w:id="2066" w:name="_Toc176783349"/>
      <w:r w:rsidRPr="00931575">
        <w:rPr>
          <w:lang w:eastAsia="sv-SE"/>
        </w:rPr>
        <w:t>6.2.4.2</w:t>
      </w:r>
      <w:r w:rsidRPr="00931575">
        <w:rPr>
          <w:lang w:eastAsia="sv-SE"/>
        </w:rPr>
        <w:tab/>
        <w:t>Procedure</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lastRenderedPageBreak/>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2067" w:name="_Toc21102639"/>
      <w:bookmarkStart w:id="2068" w:name="_Toc29810488"/>
      <w:bookmarkStart w:id="2069" w:name="_Toc36635840"/>
      <w:bookmarkStart w:id="2070" w:name="_Toc37272786"/>
      <w:bookmarkStart w:id="2071" w:name="_Toc45885863"/>
      <w:bookmarkStart w:id="2072" w:name="_Toc53182972"/>
      <w:bookmarkStart w:id="2073" w:name="_Toc58915639"/>
      <w:bookmarkStart w:id="2074" w:name="_Toc58917820"/>
      <w:bookmarkStart w:id="2075" w:name="_Toc66693689"/>
      <w:bookmarkStart w:id="2076" w:name="_Toc74915641"/>
      <w:bookmarkStart w:id="2077" w:name="_Toc76114266"/>
      <w:bookmarkStart w:id="2078" w:name="_Toc76544152"/>
      <w:bookmarkStart w:id="2079" w:name="_Toc82536274"/>
      <w:bookmarkStart w:id="2080" w:name="_Toc89952567"/>
      <w:bookmarkStart w:id="2081" w:name="_Toc98766383"/>
      <w:bookmarkStart w:id="2082" w:name="_Toc99702746"/>
      <w:bookmarkStart w:id="2083" w:name="_Toc106206532"/>
      <w:bookmarkStart w:id="2084" w:name="_Toc115080534"/>
      <w:bookmarkStart w:id="2085" w:name="_Toc121999414"/>
      <w:bookmarkStart w:id="2086" w:name="_Toc124153587"/>
      <w:bookmarkStart w:id="2087" w:name="_Toc124154362"/>
      <w:bookmarkStart w:id="2088" w:name="_Toc131560217"/>
      <w:bookmarkStart w:id="2089" w:name="_Toc137393917"/>
      <w:bookmarkStart w:id="2090" w:name="_Toc163475021"/>
      <w:bookmarkStart w:id="2091" w:name="_Toc176783350"/>
      <w:r w:rsidRPr="00931575">
        <w:rPr>
          <w:lang w:eastAsia="sv-SE"/>
        </w:rPr>
        <w:t>6.</w:t>
      </w:r>
      <w:r w:rsidRPr="00931575">
        <w:rPr>
          <w:lang w:eastAsia="zh-CN"/>
        </w:rPr>
        <w:t>2</w:t>
      </w:r>
      <w:r w:rsidRPr="00931575">
        <w:rPr>
          <w:lang w:eastAsia="sv-SE"/>
        </w:rPr>
        <w:t>.5</w:t>
      </w:r>
      <w:r w:rsidRPr="00931575">
        <w:rPr>
          <w:lang w:eastAsia="sv-SE"/>
        </w:rPr>
        <w:tab/>
        <w:t>Test requirement</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C71CC9"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C71CC9" w:rsidRPr="00931575" w:rsidRDefault="00C71CC9" w:rsidP="00C71CC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4CBEDDBD"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5.1 </w:t>
            </w:r>
            <w:r w:rsidRPr="000E41AD">
              <w:t>dB</w:t>
            </w:r>
          </w:p>
          <w:p w14:paraId="514D88FB"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5.4</w:t>
            </w:r>
            <w:r w:rsidRPr="000E41AD">
              <w:t xml:space="preserve"> dB</w:t>
            </w:r>
          </w:p>
          <w:p w14:paraId="268CDF8D" w14:textId="77777777" w:rsidR="00C71CC9" w:rsidRPr="000E41AD" w:rsidRDefault="00C71CC9" w:rsidP="00C71CC9">
            <w:pPr>
              <w:pStyle w:val="TAC"/>
            </w:pPr>
            <w:r w:rsidRPr="000E41AD">
              <w:t xml:space="preserve">43.5 GHz &lt; f </w:t>
            </w:r>
            <w:r w:rsidRPr="000E41AD">
              <w:rPr>
                <w:rFonts w:cs="Arial"/>
              </w:rPr>
              <w:t>≤</w:t>
            </w:r>
            <w:r w:rsidRPr="000E41AD">
              <w:t xml:space="preserve"> 48.2 GHz: </w:t>
            </w:r>
            <w:r w:rsidRPr="000E41AD">
              <w:rPr>
                <w:rFonts w:cs="Arial"/>
              </w:rPr>
              <w:t>± 5.6</w:t>
            </w:r>
            <w:r w:rsidRPr="000E41AD">
              <w:t xml:space="preserve"> dB</w:t>
            </w:r>
          </w:p>
          <w:p w14:paraId="7BEF8E0F" w14:textId="49D1E5D6"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6.4</w:t>
            </w:r>
            <w:r w:rsidRPr="000E41AD">
              <w:rPr>
                <w:rFonts w:eastAsia="SimSun" w:cs="Arial"/>
              </w:rPr>
              <w:t xml:space="preserve"> </w:t>
            </w:r>
            <w:r w:rsidRPr="000E41AD">
              <w:t>dB</w:t>
            </w:r>
          </w:p>
        </w:tc>
        <w:tc>
          <w:tcPr>
            <w:tcW w:w="4320" w:type="dxa"/>
            <w:tcBorders>
              <w:top w:val="single" w:sz="4" w:space="0" w:color="auto"/>
              <w:left w:val="single" w:sz="4" w:space="0" w:color="auto"/>
              <w:bottom w:val="single" w:sz="4" w:space="0" w:color="auto"/>
              <w:right w:val="single" w:sz="4" w:space="0" w:color="auto"/>
            </w:tcBorders>
            <w:hideMark/>
          </w:tcPr>
          <w:p w14:paraId="56327823"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7.6 </w:t>
            </w:r>
            <w:r w:rsidRPr="000E41AD">
              <w:t>dB</w:t>
            </w:r>
          </w:p>
          <w:p w14:paraId="6937B02D"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7.8</w:t>
            </w:r>
            <w:r w:rsidRPr="000E41AD">
              <w:t xml:space="preserve"> dB </w:t>
            </w:r>
          </w:p>
          <w:p w14:paraId="186EA9E8" w14:textId="77777777" w:rsidR="00C71CC9" w:rsidRPr="000E41AD" w:rsidRDefault="00C71CC9" w:rsidP="00C71CC9">
            <w:pPr>
              <w:pStyle w:val="TAC"/>
              <w:rPr>
                <w:rFonts w:cs="Arial"/>
              </w:rPr>
            </w:pPr>
            <w:r w:rsidRPr="000E41AD">
              <w:t xml:space="preserve">43.5 GHz &lt; f </w:t>
            </w:r>
            <w:r w:rsidRPr="000E41AD">
              <w:rPr>
                <w:rFonts w:cs="Arial"/>
              </w:rPr>
              <w:t>≤</w:t>
            </w:r>
            <w:r w:rsidRPr="000E41AD">
              <w:t xml:space="preserve"> 48.2 GHz: </w:t>
            </w:r>
            <w:r w:rsidRPr="000E41AD">
              <w:rPr>
                <w:rFonts w:cs="Arial"/>
              </w:rPr>
              <w:t>± 8.0 dB</w:t>
            </w:r>
          </w:p>
          <w:p w14:paraId="4E04EFDD" w14:textId="2DD5A78B"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8.4</w:t>
            </w:r>
            <w:r w:rsidRPr="000E41AD">
              <w:rPr>
                <w:rFonts w:eastAsia="SimSun" w:cs="Arial"/>
              </w:rPr>
              <w:t xml:space="preserve"> </w:t>
            </w:r>
            <w:r w:rsidRPr="000E41AD">
              <w:rPr>
                <w:rFonts w:cs="Arial"/>
              </w:rPr>
              <w:t>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2092" w:name="_Toc21102640"/>
      <w:bookmarkStart w:id="2093" w:name="_Toc29810489"/>
      <w:bookmarkStart w:id="2094" w:name="_Toc36635841"/>
      <w:bookmarkStart w:id="2095" w:name="_Toc37272787"/>
      <w:bookmarkStart w:id="2096" w:name="_Toc45885864"/>
      <w:bookmarkStart w:id="2097" w:name="_Toc53182973"/>
      <w:bookmarkStart w:id="2098" w:name="_Toc58915640"/>
      <w:bookmarkStart w:id="2099" w:name="_Toc58917821"/>
      <w:bookmarkStart w:id="2100" w:name="_Toc66693690"/>
      <w:bookmarkStart w:id="2101" w:name="_Toc74915642"/>
      <w:bookmarkStart w:id="2102" w:name="_Toc76114267"/>
      <w:bookmarkStart w:id="2103" w:name="_Toc76544153"/>
      <w:bookmarkStart w:id="2104" w:name="_Toc82536275"/>
      <w:bookmarkStart w:id="2105" w:name="_Toc89952568"/>
      <w:bookmarkStart w:id="2106" w:name="_Toc98766384"/>
      <w:bookmarkStart w:id="2107" w:name="_Toc99702747"/>
      <w:bookmarkStart w:id="2108" w:name="_Toc106206533"/>
      <w:bookmarkStart w:id="2109" w:name="_Toc115080535"/>
      <w:bookmarkStart w:id="2110" w:name="_Toc121999415"/>
      <w:bookmarkStart w:id="2111" w:name="_Toc124153588"/>
      <w:bookmarkStart w:id="2112" w:name="_Toc124154363"/>
      <w:bookmarkStart w:id="2113" w:name="_Toc131560218"/>
      <w:bookmarkStart w:id="2114" w:name="_Toc137393918"/>
      <w:bookmarkStart w:id="2115" w:name="_Toc163475022"/>
      <w:bookmarkStart w:id="2116" w:name="_Toc176783351"/>
      <w:r w:rsidRPr="00931575">
        <w:t>6.3</w:t>
      </w:r>
      <w:r w:rsidRPr="00931575">
        <w:tab/>
        <w:t>OTA base station output power</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6BA5DC88" w14:textId="77777777" w:rsidR="00C45907" w:rsidRPr="00931575" w:rsidRDefault="00C45907" w:rsidP="00C45907">
      <w:pPr>
        <w:pStyle w:val="Heading3"/>
        <w:rPr>
          <w:lang w:eastAsia="sv-SE"/>
        </w:rPr>
      </w:pPr>
      <w:bookmarkStart w:id="2117" w:name="_Toc21102641"/>
      <w:bookmarkStart w:id="2118" w:name="_Toc29810490"/>
      <w:bookmarkStart w:id="2119" w:name="_Toc36635842"/>
      <w:bookmarkStart w:id="2120" w:name="_Toc37272788"/>
      <w:bookmarkStart w:id="2121" w:name="_Toc45885865"/>
      <w:bookmarkStart w:id="2122" w:name="_Toc53182974"/>
      <w:bookmarkStart w:id="2123" w:name="_Toc58915641"/>
      <w:bookmarkStart w:id="2124" w:name="_Toc58917822"/>
      <w:bookmarkStart w:id="2125" w:name="_Toc66693691"/>
      <w:bookmarkStart w:id="2126" w:name="_Toc74915643"/>
      <w:bookmarkStart w:id="2127" w:name="_Toc76114268"/>
      <w:bookmarkStart w:id="2128" w:name="_Toc76544154"/>
      <w:bookmarkStart w:id="2129" w:name="_Toc82536276"/>
      <w:bookmarkStart w:id="2130" w:name="_Toc89952569"/>
      <w:bookmarkStart w:id="2131" w:name="_Toc98766385"/>
      <w:bookmarkStart w:id="2132" w:name="_Toc99702748"/>
      <w:bookmarkStart w:id="2133" w:name="_Toc106206534"/>
      <w:bookmarkStart w:id="2134" w:name="_Toc115080536"/>
      <w:bookmarkStart w:id="2135" w:name="_Toc121999416"/>
      <w:bookmarkStart w:id="2136" w:name="_Toc124153589"/>
      <w:bookmarkStart w:id="2137" w:name="_Toc124154364"/>
      <w:bookmarkStart w:id="2138" w:name="_Toc131560219"/>
      <w:bookmarkStart w:id="2139" w:name="_Toc137393919"/>
      <w:bookmarkStart w:id="2140" w:name="_Toc163475023"/>
      <w:bookmarkStart w:id="2141" w:name="_Toc176783352"/>
      <w:r w:rsidRPr="00931575">
        <w:rPr>
          <w:lang w:eastAsia="sv-SE"/>
        </w:rPr>
        <w:t>6.3.1</w:t>
      </w:r>
      <w:r w:rsidRPr="00931575">
        <w:rPr>
          <w:lang w:eastAsia="sv-SE"/>
        </w:rPr>
        <w:tab/>
        <w:t>Definition and applicability</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lastRenderedPageBreak/>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2142" w:name="_Toc21102642"/>
      <w:bookmarkStart w:id="2143" w:name="_Toc29810491"/>
      <w:bookmarkStart w:id="2144" w:name="_Toc36635843"/>
      <w:bookmarkStart w:id="2145" w:name="_Toc37272789"/>
      <w:bookmarkStart w:id="2146" w:name="_Toc45885866"/>
      <w:bookmarkStart w:id="2147" w:name="_Toc53182975"/>
      <w:bookmarkStart w:id="2148" w:name="_Toc58915642"/>
      <w:bookmarkStart w:id="2149" w:name="_Toc58917823"/>
      <w:bookmarkStart w:id="2150" w:name="_Toc66693692"/>
      <w:bookmarkStart w:id="2151" w:name="_Toc74915644"/>
      <w:bookmarkStart w:id="2152" w:name="_Toc76114269"/>
      <w:bookmarkStart w:id="2153" w:name="_Toc76544155"/>
      <w:bookmarkStart w:id="2154" w:name="_Toc82536277"/>
      <w:bookmarkStart w:id="2155" w:name="_Toc89952570"/>
      <w:bookmarkStart w:id="2156" w:name="_Toc98766386"/>
      <w:bookmarkStart w:id="2157" w:name="_Toc99702749"/>
      <w:bookmarkStart w:id="2158" w:name="_Toc106206535"/>
      <w:bookmarkStart w:id="2159" w:name="_Toc115080537"/>
      <w:bookmarkStart w:id="2160" w:name="_Toc121999417"/>
      <w:bookmarkStart w:id="2161" w:name="_Toc124153590"/>
      <w:bookmarkStart w:id="2162" w:name="_Toc124154365"/>
      <w:bookmarkStart w:id="2163" w:name="_Toc131560220"/>
      <w:bookmarkStart w:id="2164" w:name="_Toc137393920"/>
      <w:bookmarkStart w:id="2165" w:name="_Toc163475024"/>
      <w:bookmarkStart w:id="2166" w:name="_Toc176783353"/>
      <w:r w:rsidRPr="00931575">
        <w:rPr>
          <w:lang w:eastAsia="sv-SE"/>
        </w:rPr>
        <w:t>6.3.2</w:t>
      </w:r>
      <w:r w:rsidRPr="00931575">
        <w:rPr>
          <w:lang w:eastAsia="sv-SE"/>
        </w:rPr>
        <w:tab/>
        <w:t>Minimum requirement</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2167" w:name="_Toc21102643"/>
      <w:bookmarkStart w:id="2168" w:name="_Toc29810492"/>
      <w:bookmarkStart w:id="2169" w:name="_Toc36635844"/>
      <w:bookmarkStart w:id="2170" w:name="_Toc37272790"/>
      <w:bookmarkStart w:id="2171" w:name="_Toc45885867"/>
      <w:bookmarkStart w:id="2172" w:name="_Toc53182976"/>
      <w:bookmarkStart w:id="2173" w:name="_Toc58915643"/>
      <w:bookmarkStart w:id="2174" w:name="_Toc58917824"/>
      <w:bookmarkStart w:id="2175" w:name="_Toc66693693"/>
      <w:bookmarkStart w:id="2176" w:name="_Toc74915645"/>
      <w:bookmarkStart w:id="2177" w:name="_Toc76114270"/>
      <w:bookmarkStart w:id="2178" w:name="_Toc76544156"/>
      <w:bookmarkStart w:id="2179" w:name="_Toc82536278"/>
      <w:bookmarkStart w:id="2180" w:name="_Toc89952571"/>
      <w:bookmarkStart w:id="2181" w:name="_Toc98766387"/>
      <w:bookmarkStart w:id="2182" w:name="_Toc99702750"/>
      <w:bookmarkStart w:id="2183" w:name="_Toc106206536"/>
      <w:bookmarkStart w:id="2184" w:name="_Toc115080538"/>
      <w:bookmarkStart w:id="2185" w:name="_Toc121999418"/>
      <w:bookmarkStart w:id="2186" w:name="_Toc124153591"/>
      <w:bookmarkStart w:id="2187" w:name="_Toc124154366"/>
      <w:bookmarkStart w:id="2188" w:name="_Toc131560221"/>
      <w:bookmarkStart w:id="2189" w:name="_Toc137393921"/>
      <w:bookmarkStart w:id="2190" w:name="_Toc163475025"/>
      <w:bookmarkStart w:id="2191" w:name="_Toc176783354"/>
      <w:r w:rsidRPr="00931575">
        <w:rPr>
          <w:lang w:eastAsia="sv-SE"/>
        </w:rPr>
        <w:t>6.3.3</w:t>
      </w:r>
      <w:r w:rsidRPr="00931575">
        <w:rPr>
          <w:lang w:eastAsia="sv-SE"/>
        </w:rPr>
        <w:tab/>
        <w:t>Test purpose</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2192" w:name="_Toc21102644"/>
      <w:bookmarkStart w:id="2193" w:name="_Toc29810493"/>
      <w:bookmarkStart w:id="2194" w:name="_Toc36635845"/>
      <w:bookmarkStart w:id="2195" w:name="_Toc37272791"/>
      <w:bookmarkStart w:id="2196" w:name="_Toc45885868"/>
      <w:bookmarkStart w:id="2197" w:name="_Toc53182977"/>
      <w:bookmarkStart w:id="2198" w:name="_Toc58915644"/>
      <w:bookmarkStart w:id="2199" w:name="_Toc58917825"/>
      <w:bookmarkStart w:id="2200" w:name="_Toc66693694"/>
      <w:bookmarkStart w:id="2201" w:name="_Toc74915646"/>
      <w:bookmarkStart w:id="2202" w:name="_Toc76114271"/>
      <w:bookmarkStart w:id="2203" w:name="_Toc76544157"/>
      <w:bookmarkStart w:id="2204" w:name="_Toc82536279"/>
      <w:bookmarkStart w:id="2205" w:name="_Toc89952572"/>
      <w:bookmarkStart w:id="2206" w:name="_Toc98766388"/>
      <w:bookmarkStart w:id="2207" w:name="_Toc99702751"/>
      <w:bookmarkStart w:id="2208" w:name="_Toc106206537"/>
      <w:bookmarkStart w:id="2209" w:name="_Toc115080539"/>
      <w:bookmarkStart w:id="2210" w:name="_Toc121999419"/>
      <w:bookmarkStart w:id="2211" w:name="_Toc124153592"/>
      <w:bookmarkStart w:id="2212" w:name="_Toc124154367"/>
      <w:bookmarkStart w:id="2213" w:name="_Toc131560222"/>
      <w:bookmarkStart w:id="2214" w:name="_Toc137393922"/>
      <w:bookmarkStart w:id="2215" w:name="_Toc163475026"/>
      <w:bookmarkStart w:id="2216" w:name="_Toc176783355"/>
      <w:r w:rsidRPr="00931575">
        <w:rPr>
          <w:lang w:eastAsia="sv-SE"/>
        </w:rPr>
        <w:t>6</w:t>
      </w:r>
      <w:r w:rsidRPr="00931575">
        <w:rPr>
          <w:lang w:eastAsia="zh-CN"/>
        </w:rPr>
        <w:t>.3.</w:t>
      </w:r>
      <w:r w:rsidRPr="00931575">
        <w:rPr>
          <w:lang w:eastAsia="sv-SE"/>
        </w:rPr>
        <w:t>4</w:t>
      </w:r>
      <w:r w:rsidRPr="00931575">
        <w:rPr>
          <w:lang w:eastAsia="sv-SE"/>
        </w:rPr>
        <w:tab/>
        <w:t>Method of test</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FBC60C8" w14:textId="77777777" w:rsidR="00C45907" w:rsidRPr="00931575" w:rsidRDefault="00C45907" w:rsidP="00C45907">
      <w:pPr>
        <w:pStyle w:val="Heading4"/>
        <w:rPr>
          <w:lang w:eastAsia="sv-SE"/>
        </w:rPr>
      </w:pPr>
      <w:bookmarkStart w:id="2217" w:name="_Toc21102645"/>
      <w:bookmarkStart w:id="2218" w:name="_Toc29810494"/>
      <w:bookmarkStart w:id="2219" w:name="_Toc36635846"/>
      <w:bookmarkStart w:id="2220" w:name="_Toc37272792"/>
      <w:bookmarkStart w:id="2221" w:name="_Toc45885869"/>
      <w:bookmarkStart w:id="2222" w:name="_Toc53182978"/>
      <w:bookmarkStart w:id="2223" w:name="_Toc58915645"/>
      <w:bookmarkStart w:id="2224" w:name="_Toc58917826"/>
      <w:bookmarkStart w:id="2225" w:name="_Toc66693695"/>
      <w:bookmarkStart w:id="2226" w:name="_Toc74915647"/>
      <w:bookmarkStart w:id="2227" w:name="_Toc76114272"/>
      <w:bookmarkStart w:id="2228" w:name="_Toc76544158"/>
      <w:bookmarkStart w:id="2229" w:name="_Toc82536280"/>
      <w:bookmarkStart w:id="2230" w:name="_Toc89952573"/>
      <w:bookmarkStart w:id="2231" w:name="_Toc98766389"/>
      <w:bookmarkStart w:id="2232" w:name="_Toc99702752"/>
      <w:bookmarkStart w:id="2233" w:name="_Toc106206538"/>
      <w:bookmarkStart w:id="2234" w:name="_Toc115080540"/>
      <w:bookmarkStart w:id="2235" w:name="_Toc121999420"/>
      <w:bookmarkStart w:id="2236" w:name="_Toc124153593"/>
      <w:bookmarkStart w:id="2237" w:name="_Toc124154368"/>
      <w:bookmarkStart w:id="2238" w:name="_Toc131560223"/>
      <w:bookmarkStart w:id="2239" w:name="_Toc137393923"/>
      <w:bookmarkStart w:id="2240" w:name="_Toc163475027"/>
      <w:bookmarkStart w:id="2241" w:name="_Toc176783356"/>
      <w:r w:rsidRPr="00931575">
        <w:rPr>
          <w:lang w:eastAsia="sv-SE"/>
        </w:rPr>
        <w:t>6.3.4.1</w:t>
      </w:r>
      <w:r w:rsidRPr="00931575">
        <w:rPr>
          <w:lang w:eastAsia="sv-SE"/>
        </w:rPr>
        <w:tab/>
        <w:t>Initial conditions</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25704766" w:rsidR="00C45907" w:rsidRPr="00931575" w:rsidRDefault="00C45907" w:rsidP="006F1F81">
      <w:r w:rsidRPr="00931575">
        <w:t>As the requirement is TRP the beam pattern(s) may be set up to optimise the TRP measurement procedure (see annex I).</w:t>
      </w:r>
    </w:p>
    <w:p w14:paraId="7D7B44AB" w14:textId="77777777" w:rsidR="00C45907" w:rsidRPr="00931575" w:rsidRDefault="00C45907" w:rsidP="00C45907">
      <w:pPr>
        <w:pStyle w:val="Heading4"/>
        <w:rPr>
          <w:lang w:eastAsia="sv-SE"/>
        </w:rPr>
      </w:pPr>
      <w:bookmarkStart w:id="2242" w:name="_Toc21102646"/>
      <w:bookmarkStart w:id="2243" w:name="_Toc29810495"/>
      <w:bookmarkStart w:id="2244" w:name="_Toc36635847"/>
      <w:bookmarkStart w:id="2245" w:name="_Toc37272793"/>
      <w:bookmarkStart w:id="2246" w:name="_Toc45885870"/>
      <w:bookmarkStart w:id="2247" w:name="_Toc53182979"/>
      <w:bookmarkStart w:id="2248" w:name="_Toc58915646"/>
      <w:bookmarkStart w:id="2249" w:name="_Toc58917827"/>
      <w:bookmarkStart w:id="2250" w:name="_Toc66693696"/>
      <w:bookmarkStart w:id="2251" w:name="_Toc74915648"/>
      <w:bookmarkStart w:id="2252" w:name="_Toc76114273"/>
      <w:bookmarkStart w:id="2253" w:name="_Toc76544159"/>
      <w:bookmarkStart w:id="2254" w:name="_Toc82536281"/>
      <w:bookmarkStart w:id="2255" w:name="_Toc89952574"/>
      <w:bookmarkStart w:id="2256" w:name="_Toc98766390"/>
      <w:bookmarkStart w:id="2257" w:name="_Toc99702753"/>
      <w:bookmarkStart w:id="2258" w:name="_Toc106206539"/>
      <w:bookmarkStart w:id="2259" w:name="_Toc115080541"/>
      <w:bookmarkStart w:id="2260" w:name="_Toc121999421"/>
      <w:bookmarkStart w:id="2261" w:name="_Toc124153594"/>
      <w:bookmarkStart w:id="2262" w:name="_Toc124154369"/>
      <w:bookmarkStart w:id="2263" w:name="_Toc131560224"/>
      <w:bookmarkStart w:id="2264" w:name="_Toc137393924"/>
      <w:bookmarkStart w:id="2265" w:name="_Toc163475028"/>
      <w:bookmarkStart w:id="2266" w:name="_Toc176783357"/>
      <w:r w:rsidRPr="00931575">
        <w:rPr>
          <w:lang w:eastAsia="sv-SE"/>
        </w:rPr>
        <w:t>6.3.4.2</w:t>
      </w:r>
      <w:r w:rsidRPr="00931575">
        <w:rPr>
          <w:lang w:eastAsia="sv-SE"/>
        </w:rPr>
        <w:tab/>
        <w:t>Procedure</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7D0652BF" w14:textId="46A60744"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w:t>
      </w:r>
      <w:r w:rsidR="00F714AA" w:rsidRPr="00931575">
        <w:rPr>
          <w:lang w:eastAsia="sv-SE"/>
        </w:rPr>
        <w:t>chamber</w:t>
      </w:r>
      <w:r w:rsidR="00F714AA">
        <w:rPr>
          <w:lang w:eastAsia="sv-SE"/>
        </w:rPr>
        <w:t xml:space="preserve">. </w:t>
      </w:r>
      <w:r w:rsidR="00B05E03">
        <w:rPr>
          <w:lang w:eastAsia="sv-SE"/>
        </w:rPr>
        <w:t>If</w:t>
      </w:r>
      <w:r w:rsidRPr="00931575">
        <w:rPr>
          <w:lang w:eastAsia="sv-SE"/>
        </w:rPr>
        <w:t xml:space="preserve"> so</w:t>
      </w:r>
      <w:r w:rsidR="00F714AA">
        <w:rPr>
          <w:lang w:eastAsia="sv-SE"/>
        </w:rPr>
        <w:t>,</w:t>
      </w:r>
      <w:r w:rsidRPr="00931575">
        <w:rPr>
          <w:lang w:eastAsia="sv-SE"/>
        </w:rPr>
        <w:t xml:space="preserve"> follow steps 1, 3, 5, and 7.</w:t>
      </w:r>
      <w:r w:rsidR="00D92D24" w:rsidRPr="00926C32">
        <w:rPr>
          <w:lang w:eastAsia="zh-CN"/>
        </w:rPr>
        <w:t xml:space="preserve"> </w:t>
      </w:r>
      <w:r w:rsidR="00D92D24">
        <w:rPr>
          <w:lang w:eastAsia="zh-CN"/>
        </w:rPr>
        <w:t>W</w:t>
      </w:r>
      <w:r w:rsidR="00D92D24" w:rsidRPr="00841057">
        <w:rPr>
          <w:lang w:eastAsia="zh-CN"/>
        </w:rPr>
        <w:t xml:space="preserve">hen calibrated and operated within the guidance of </w:t>
      </w:r>
      <w:r w:rsidR="00D92D24">
        <w:rPr>
          <w:lang w:eastAsia="zh-CN"/>
        </w:rPr>
        <w:t xml:space="preserve">3GPP </w:t>
      </w:r>
      <w:r w:rsidR="00D92D24" w:rsidRPr="00841057">
        <w:rPr>
          <w:lang w:eastAsia="zh-CN"/>
        </w:rPr>
        <w:t>TR 37</w:t>
      </w:r>
      <w:r w:rsidR="00D92D24">
        <w:rPr>
          <w:lang w:eastAsia="zh-CN"/>
        </w:rPr>
        <w:t>.</w:t>
      </w:r>
      <w:r w:rsidR="00D92D24" w:rsidRPr="00841057">
        <w:rPr>
          <w:lang w:eastAsia="zh-CN"/>
        </w:rPr>
        <w:t>941 [</w:t>
      </w:r>
      <w:r w:rsidR="00D92D24">
        <w:rPr>
          <w:lang w:eastAsia="zh-CN"/>
        </w:rPr>
        <w:t>29</w:t>
      </w:r>
      <w:r w:rsidR="00D92D24" w:rsidRPr="00841057">
        <w:rPr>
          <w:lang w:eastAsia="zh-CN"/>
        </w:rPr>
        <w:t xml:space="preserve">] the </w:t>
      </w:r>
      <w:r w:rsidR="00D92D24">
        <w:rPr>
          <w:lang w:eastAsia="zh-CN"/>
        </w:rPr>
        <w:t xml:space="preserve">measurement </w:t>
      </w:r>
      <w:r w:rsidR="00D92D24" w:rsidRPr="00841057">
        <w:rPr>
          <w:lang w:eastAsia="zh-CN"/>
        </w:rPr>
        <w:t xml:space="preserve">methods are applicable and selected </w:t>
      </w:r>
      <w:r w:rsidR="00D92D24">
        <w:rPr>
          <w:lang w:eastAsia="zh-CN"/>
        </w:rPr>
        <w:t>depending on</w:t>
      </w:r>
      <w:r w:rsidR="00D92D24" w:rsidRPr="00841057">
        <w:rPr>
          <w:lang w:eastAsia="zh-CN"/>
        </w:rPr>
        <w:t xml:space="preserve"> </w:t>
      </w:r>
      <w:r w:rsidR="00D92D24">
        <w:rPr>
          <w:lang w:eastAsia="zh-CN"/>
        </w:rPr>
        <w:t>availability at the test facility.</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lastRenderedPageBreak/>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2267" w:name="_Toc21102647"/>
      <w:bookmarkStart w:id="2268" w:name="_Toc29810496"/>
      <w:bookmarkStart w:id="2269" w:name="_Toc36635848"/>
      <w:bookmarkStart w:id="2270" w:name="_Toc37272794"/>
      <w:bookmarkStart w:id="2271" w:name="_Toc45885871"/>
      <w:bookmarkStart w:id="2272" w:name="_Toc53182980"/>
      <w:bookmarkStart w:id="2273" w:name="_Toc58915647"/>
      <w:bookmarkStart w:id="2274" w:name="_Toc58917828"/>
      <w:bookmarkStart w:id="2275" w:name="_Toc66693697"/>
      <w:bookmarkStart w:id="2276" w:name="_Toc74915649"/>
      <w:bookmarkStart w:id="2277" w:name="_Toc76114274"/>
      <w:bookmarkStart w:id="2278" w:name="_Toc76544160"/>
      <w:bookmarkStart w:id="2279" w:name="_Toc82536282"/>
      <w:bookmarkStart w:id="2280" w:name="_Toc89952575"/>
      <w:bookmarkStart w:id="2281" w:name="_Toc98766391"/>
      <w:bookmarkStart w:id="2282" w:name="_Toc99702754"/>
      <w:bookmarkStart w:id="2283" w:name="_Toc106206540"/>
      <w:bookmarkStart w:id="2284" w:name="_Toc115080542"/>
      <w:bookmarkStart w:id="2285" w:name="_Toc121999422"/>
      <w:bookmarkStart w:id="2286" w:name="_Toc124153595"/>
      <w:bookmarkStart w:id="2287" w:name="_Toc124154370"/>
      <w:bookmarkStart w:id="2288" w:name="_Toc131560225"/>
      <w:bookmarkStart w:id="2289" w:name="_Toc137393925"/>
      <w:bookmarkStart w:id="2290" w:name="_Toc163475029"/>
      <w:bookmarkStart w:id="2291" w:name="_Toc176783358"/>
      <w:r w:rsidRPr="00931575">
        <w:rPr>
          <w:lang w:eastAsia="sv-SE"/>
        </w:rPr>
        <w:t>6</w:t>
      </w:r>
      <w:r w:rsidRPr="00931575">
        <w:rPr>
          <w:lang w:eastAsia="zh-CN"/>
        </w:rPr>
        <w:t>.3.</w:t>
      </w:r>
      <w:r w:rsidRPr="00931575">
        <w:rPr>
          <w:lang w:eastAsia="sv-SE"/>
        </w:rPr>
        <w:t>5</w:t>
      </w:r>
      <w:r w:rsidRPr="00931575">
        <w:rPr>
          <w:lang w:eastAsia="sv-SE"/>
        </w:rPr>
        <w:tab/>
        <w:t>Test requirement</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46E32103" w14:textId="77777777" w:rsidR="00C45907" w:rsidRPr="00931575" w:rsidRDefault="00C45907" w:rsidP="00C45907">
      <w:pPr>
        <w:pStyle w:val="Heading4"/>
        <w:rPr>
          <w:lang w:eastAsia="sv-SE"/>
        </w:rPr>
      </w:pPr>
      <w:bookmarkStart w:id="2292" w:name="_Toc13081940"/>
      <w:bookmarkStart w:id="2293" w:name="_Toc29810497"/>
      <w:bookmarkStart w:id="2294" w:name="_Toc36635849"/>
      <w:bookmarkStart w:id="2295" w:name="_Toc37272795"/>
      <w:bookmarkStart w:id="2296" w:name="_Toc45885872"/>
      <w:bookmarkStart w:id="2297" w:name="_Toc53182981"/>
      <w:bookmarkStart w:id="2298" w:name="_Toc58915648"/>
      <w:bookmarkStart w:id="2299" w:name="_Toc58917829"/>
      <w:bookmarkStart w:id="2300" w:name="_Toc66693698"/>
      <w:bookmarkStart w:id="2301" w:name="_Toc74915650"/>
      <w:bookmarkStart w:id="2302" w:name="_Toc76114275"/>
      <w:bookmarkStart w:id="2303" w:name="_Toc76544161"/>
      <w:bookmarkStart w:id="2304" w:name="_Toc82536283"/>
      <w:bookmarkStart w:id="2305" w:name="_Toc89952576"/>
      <w:bookmarkStart w:id="2306" w:name="_Toc98766392"/>
      <w:bookmarkStart w:id="2307" w:name="_Toc99702755"/>
      <w:bookmarkStart w:id="2308" w:name="_Toc106206541"/>
      <w:bookmarkStart w:id="2309" w:name="_Toc115080543"/>
      <w:bookmarkStart w:id="2310" w:name="_Toc121999423"/>
      <w:bookmarkStart w:id="2311" w:name="_Toc124153596"/>
      <w:bookmarkStart w:id="2312" w:name="_Toc124154371"/>
      <w:bookmarkStart w:id="2313" w:name="_Toc131560226"/>
      <w:bookmarkStart w:id="2314" w:name="_Toc137393926"/>
      <w:bookmarkStart w:id="2315" w:name="_Toc163475030"/>
      <w:bookmarkStart w:id="2316" w:name="_Toc176783359"/>
      <w:bookmarkStart w:id="2317" w:name="_Toc21102649"/>
      <w:r w:rsidRPr="00931575">
        <w:rPr>
          <w:lang w:eastAsia="sv-SE"/>
        </w:rPr>
        <w:t>6.3.5.1</w:t>
      </w:r>
      <w:r w:rsidRPr="00931575">
        <w:rPr>
          <w:lang w:eastAsia="sv-SE"/>
        </w:rPr>
        <w:tab/>
      </w:r>
      <w:r w:rsidRPr="00931575">
        <w:rPr>
          <w:i/>
          <w:lang w:eastAsia="sv-SE"/>
        </w:rPr>
        <w:t>BS type 1-O</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2318" w:name="_Toc29810498"/>
      <w:bookmarkStart w:id="2319" w:name="_Toc36635850"/>
      <w:bookmarkStart w:id="2320" w:name="_Toc37272796"/>
      <w:bookmarkStart w:id="2321" w:name="_Toc45885873"/>
      <w:bookmarkStart w:id="2322" w:name="_Toc53182982"/>
      <w:bookmarkStart w:id="2323" w:name="_Toc58915649"/>
      <w:bookmarkStart w:id="2324" w:name="_Toc58917830"/>
      <w:bookmarkStart w:id="2325" w:name="_Toc66693699"/>
      <w:bookmarkStart w:id="2326" w:name="_Toc74915651"/>
      <w:bookmarkStart w:id="2327" w:name="_Toc76114276"/>
      <w:bookmarkStart w:id="2328" w:name="_Toc76544162"/>
      <w:bookmarkStart w:id="2329" w:name="_Toc82536284"/>
      <w:bookmarkStart w:id="2330" w:name="_Toc89952577"/>
      <w:bookmarkStart w:id="2331" w:name="_Toc98766393"/>
      <w:bookmarkStart w:id="2332" w:name="_Toc99702756"/>
      <w:bookmarkStart w:id="2333" w:name="_Toc106206542"/>
      <w:bookmarkStart w:id="2334" w:name="_Toc115080544"/>
      <w:bookmarkStart w:id="2335" w:name="_Toc121999424"/>
      <w:bookmarkStart w:id="2336" w:name="_Toc124153597"/>
      <w:bookmarkStart w:id="2337" w:name="_Toc124154372"/>
      <w:bookmarkStart w:id="2338" w:name="_Toc131560227"/>
      <w:bookmarkStart w:id="2339" w:name="_Toc137393927"/>
      <w:bookmarkStart w:id="2340" w:name="_Toc163475031"/>
      <w:bookmarkStart w:id="2341" w:name="_Toc176783360"/>
      <w:r w:rsidRPr="00931575">
        <w:rPr>
          <w:lang w:eastAsia="sv-SE"/>
        </w:rPr>
        <w:t>6.3.5.2</w:t>
      </w:r>
      <w:r w:rsidRPr="00931575">
        <w:rPr>
          <w:lang w:eastAsia="sv-SE"/>
        </w:rPr>
        <w:tab/>
      </w:r>
      <w:r w:rsidRPr="00931575">
        <w:rPr>
          <w:i/>
          <w:lang w:eastAsia="sv-SE"/>
        </w:rPr>
        <w:t>BS type 2-O</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2342" w:name="_Toc21102650"/>
      <w:bookmarkStart w:id="2343" w:name="_Toc29810499"/>
      <w:bookmarkStart w:id="2344" w:name="_Toc36635851"/>
      <w:bookmarkStart w:id="2345" w:name="_Toc37272797"/>
      <w:bookmarkStart w:id="2346" w:name="_Toc45885874"/>
      <w:bookmarkStart w:id="2347" w:name="_Toc53182983"/>
      <w:bookmarkStart w:id="2348" w:name="_Toc58915650"/>
      <w:bookmarkStart w:id="2349" w:name="_Toc58917831"/>
      <w:bookmarkStart w:id="2350" w:name="_Toc66693700"/>
      <w:bookmarkStart w:id="2351" w:name="_Toc74915652"/>
      <w:bookmarkStart w:id="2352" w:name="_Toc76114277"/>
      <w:bookmarkStart w:id="2353" w:name="_Toc76544163"/>
      <w:bookmarkStart w:id="2354" w:name="_Toc82536285"/>
      <w:bookmarkStart w:id="2355" w:name="_Toc89952578"/>
      <w:bookmarkStart w:id="2356" w:name="_Toc98766394"/>
      <w:bookmarkStart w:id="2357" w:name="_Toc99702757"/>
    </w:p>
    <w:p w14:paraId="07A8CCE7" w14:textId="35AE211D" w:rsidR="00B23F56" w:rsidRDefault="00B23F56" w:rsidP="00B23F56">
      <w:pPr>
        <w:pStyle w:val="B1"/>
      </w:pPr>
      <w:r w:rsidRPr="000E41AD">
        <w:t>-</w:t>
      </w:r>
      <w:r w:rsidRPr="000E41AD">
        <w:tab/>
        <w:t>within +</w:t>
      </w:r>
      <w:r>
        <w:t>6.2</w:t>
      </w:r>
      <w:r w:rsidRPr="000E41AD">
        <w:t xml:space="preserve"> dB and –</w:t>
      </w:r>
      <w:r>
        <w:t>6.2</w:t>
      </w:r>
      <w:r w:rsidRPr="000E41AD">
        <w:t xml:space="preserve"> dB of the manufacturer's </w:t>
      </w:r>
      <w:r w:rsidRPr="000E41AD">
        <w:rPr>
          <w:lang w:eastAsia="zh-CN"/>
        </w:rPr>
        <w:t xml:space="preserve">declared </w:t>
      </w:r>
      <w:r w:rsidRPr="000E41AD">
        <w:rPr>
          <w:i/>
        </w:rPr>
        <w:t xml:space="preserve">rated carrier TRP </w:t>
      </w:r>
      <w:r w:rsidRPr="000E41AD">
        <w:t>P</w:t>
      </w:r>
      <w:r w:rsidRPr="000E41AD">
        <w:rPr>
          <w:vertAlign w:val="subscript"/>
        </w:rPr>
        <w:t>rated,c,TRP</w:t>
      </w:r>
      <w:r w:rsidRPr="000E41AD">
        <w:t xml:space="preserve"> for carrier frequency 52.6 GHz </w:t>
      </w:r>
      <w:r w:rsidRPr="000E41AD">
        <w:rPr>
          <w:rFonts w:cs="Arial"/>
        </w:rPr>
        <w:t>≤</w:t>
      </w:r>
      <w:r w:rsidRPr="000E41AD">
        <w:t xml:space="preserve"> f </w:t>
      </w:r>
      <w:r w:rsidRPr="000E41AD">
        <w:rPr>
          <w:rFonts w:cs="Arial"/>
        </w:rPr>
        <w:t>≤</w:t>
      </w:r>
      <w:r w:rsidRPr="000E41AD">
        <w:t xml:space="preserve"> 71 GHz.</w:t>
      </w:r>
    </w:p>
    <w:p w14:paraId="5163A53E" w14:textId="77777777" w:rsidR="004A413D" w:rsidRPr="006F0B54" w:rsidRDefault="004A413D" w:rsidP="006F1F81"/>
    <w:p w14:paraId="51EA3081" w14:textId="77777777" w:rsidR="00C45907" w:rsidRPr="00931575" w:rsidRDefault="00C45907" w:rsidP="00C45907">
      <w:pPr>
        <w:pStyle w:val="Heading2"/>
      </w:pPr>
      <w:bookmarkStart w:id="2358" w:name="_Toc106206543"/>
      <w:bookmarkStart w:id="2359" w:name="_Toc115080545"/>
      <w:bookmarkStart w:id="2360" w:name="_Toc121999425"/>
      <w:bookmarkStart w:id="2361" w:name="_Toc124153598"/>
      <w:bookmarkStart w:id="2362" w:name="_Toc124154373"/>
      <w:bookmarkStart w:id="2363" w:name="_Toc131560228"/>
      <w:bookmarkStart w:id="2364" w:name="_Toc137393928"/>
      <w:bookmarkStart w:id="2365" w:name="_Toc163475032"/>
      <w:bookmarkStart w:id="2366" w:name="_Toc176783361"/>
      <w:r w:rsidRPr="00931575">
        <w:t>6.4</w:t>
      </w:r>
      <w:r w:rsidRPr="00931575">
        <w:tab/>
        <w:t>OTA output power dynamics</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2053B2DC" w14:textId="77777777" w:rsidR="00C45907" w:rsidRPr="00931575" w:rsidRDefault="00C45907" w:rsidP="00C45907">
      <w:pPr>
        <w:pStyle w:val="Heading3"/>
      </w:pPr>
      <w:bookmarkStart w:id="2367" w:name="_Toc21102651"/>
      <w:bookmarkStart w:id="2368" w:name="_Toc29810500"/>
      <w:bookmarkStart w:id="2369" w:name="_Toc36635852"/>
      <w:bookmarkStart w:id="2370" w:name="_Toc37272798"/>
      <w:bookmarkStart w:id="2371" w:name="_Toc45885875"/>
      <w:bookmarkStart w:id="2372" w:name="_Toc53182984"/>
      <w:bookmarkStart w:id="2373" w:name="_Toc58915651"/>
      <w:bookmarkStart w:id="2374" w:name="_Toc58917832"/>
      <w:bookmarkStart w:id="2375" w:name="_Toc66693701"/>
      <w:bookmarkStart w:id="2376" w:name="_Toc74915653"/>
      <w:bookmarkStart w:id="2377" w:name="_Toc76114278"/>
      <w:bookmarkStart w:id="2378" w:name="_Toc76544164"/>
      <w:bookmarkStart w:id="2379" w:name="_Toc82536286"/>
      <w:bookmarkStart w:id="2380" w:name="_Toc89952579"/>
      <w:bookmarkStart w:id="2381" w:name="_Toc98766395"/>
      <w:bookmarkStart w:id="2382" w:name="_Toc99702758"/>
      <w:bookmarkStart w:id="2383" w:name="_Toc106206544"/>
      <w:bookmarkStart w:id="2384" w:name="_Toc115080546"/>
      <w:bookmarkStart w:id="2385" w:name="_Toc121999426"/>
      <w:bookmarkStart w:id="2386" w:name="_Toc124153599"/>
      <w:bookmarkStart w:id="2387" w:name="_Toc124154374"/>
      <w:bookmarkStart w:id="2388" w:name="_Toc131560229"/>
      <w:bookmarkStart w:id="2389" w:name="_Toc137393929"/>
      <w:bookmarkStart w:id="2390" w:name="_Toc163475033"/>
      <w:bookmarkStart w:id="2391" w:name="_Toc176783362"/>
      <w:r w:rsidRPr="00931575">
        <w:t>6.4.1</w:t>
      </w:r>
      <w:r w:rsidRPr="00931575">
        <w:tab/>
        <w:t>General</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392" w:name="_Toc21102652"/>
      <w:bookmarkStart w:id="2393" w:name="_Toc29810501"/>
      <w:bookmarkStart w:id="2394" w:name="_Toc36635853"/>
      <w:bookmarkStart w:id="2395" w:name="_Toc37272799"/>
      <w:bookmarkStart w:id="2396" w:name="_Toc45885876"/>
      <w:bookmarkStart w:id="2397" w:name="_Toc53182985"/>
      <w:bookmarkStart w:id="2398" w:name="_Toc58915652"/>
      <w:bookmarkStart w:id="2399" w:name="_Toc58917833"/>
      <w:bookmarkStart w:id="2400" w:name="_Toc66693702"/>
      <w:bookmarkStart w:id="2401" w:name="_Toc74915654"/>
      <w:bookmarkStart w:id="2402" w:name="_Toc76114279"/>
      <w:bookmarkStart w:id="2403" w:name="_Toc76544165"/>
      <w:bookmarkStart w:id="2404" w:name="_Toc82536287"/>
      <w:bookmarkStart w:id="2405" w:name="_Toc89952580"/>
      <w:bookmarkStart w:id="2406" w:name="_Toc98766396"/>
      <w:bookmarkStart w:id="2407" w:name="_Toc99702759"/>
      <w:bookmarkStart w:id="2408" w:name="_Toc106206545"/>
      <w:bookmarkStart w:id="2409" w:name="_Toc115080547"/>
      <w:bookmarkStart w:id="2410" w:name="_Toc121999427"/>
      <w:bookmarkStart w:id="2411" w:name="_Toc124153600"/>
      <w:bookmarkStart w:id="2412" w:name="_Toc124154375"/>
      <w:bookmarkStart w:id="2413" w:name="_Toc131560230"/>
      <w:bookmarkStart w:id="2414" w:name="_Toc137393930"/>
      <w:bookmarkStart w:id="2415" w:name="_Toc163475034"/>
      <w:bookmarkStart w:id="2416" w:name="_Toc176783363"/>
      <w:r w:rsidRPr="00931575">
        <w:t>6.4.2</w:t>
      </w:r>
      <w:r w:rsidRPr="00931575">
        <w:tab/>
        <w:t>OTA RE power control dynamic range</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30F599E9" w14:textId="77777777" w:rsidR="00C45907" w:rsidRPr="00931575" w:rsidRDefault="00C45907" w:rsidP="00C45907">
      <w:pPr>
        <w:pStyle w:val="Heading4"/>
        <w:rPr>
          <w:lang w:eastAsia="sv-SE"/>
        </w:rPr>
      </w:pPr>
      <w:bookmarkStart w:id="2417" w:name="_Toc21102653"/>
      <w:bookmarkStart w:id="2418" w:name="_Toc29810502"/>
      <w:bookmarkStart w:id="2419" w:name="_Toc36635854"/>
      <w:bookmarkStart w:id="2420" w:name="_Toc37272800"/>
      <w:bookmarkStart w:id="2421" w:name="_Toc45885877"/>
      <w:bookmarkStart w:id="2422" w:name="_Toc53182986"/>
      <w:bookmarkStart w:id="2423" w:name="_Toc58915653"/>
      <w:bookmarkStart w:id="2424" w:name="_Toc58917834"/>
      <w:bookmarkStart w:id="2425" w:name="_Toc66693703"/>
      <w:bookmarkStart w:id="2426" w:name="_Toc74915655"/>
      <w:bookmarkStart w:id="2427" w:name="_Toc76114280"/>
      <w:bookmarkStart w:id="2428" w:name="_Toc76544166"/>
      <w:bookmarkStart w:id="2429" w:name="_Toc82536288"/>
      <w:bookmarkStart w:id="2430" w:name="_Toc89952581"/>
      <w:bookmarkStart w:id="2431" w:name="_Toc98766397"/>
      <w:bookmarkStart w:id="2432" w:name="_Toc99702760"/>
      <w:bookmarkStart w:id="2433" w:name="_Toc106206546"/>
      <w:bookmarkStart w:id="2434" w:name="_Toc115080548"/>
      <w:bookmarkStart w:id="2435" w:name="_Toc121999428"/>
      <w:bookmarkStart w:id="2436" w:name="_Toc124153601"/>
      <w:bookmarkStart w:id="2437" w:name="_Toc124154376"/>
      <w:bookmarkStart w:id="2438" w:name="_Toc131560231"/>
      <w:bookmarkStart w:id="2439" w:name="_Toc137393931"/>
      <w:bookmarkStart w:id="2440" w:name="_Toc163475035"/>
      <w:bookmarkStart w:id="2441" w:name="_Toc176783364"/>
      <w:r w:rsidRPr="00931575">
        <w:rPr>
          <w:lang w:eastAsia="sv-SE"/>
        </w:rPr>
        <w:t>6.4.2.1</w:t>
      </w:r>
      <w:r w:rsidRPr="00931575">
        <w:rPr>
          <w:lang w:eastAsia="sv-SE"/>
        </w:rPr>
        <w:tab/>
        <w:t>Definition and applicability</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442" w:name="_Toc21102654"/>
      <w:bookmarkStart w:id="2443" w:name="_Toc29810503"/>
      <w:bookmarkStart w:id="2444" w:name="_Toc36635855"/>
      <w:bookmarkStart w:id="2445" w:name="_Toc37272801"/>
      <w:bookmarkStart w:id="2446" w:name="_Toc45885878"/>
      <w:bookmarkStart w:id="2447" w:name="_Toc53182987"/>
      <w:bookmarkStart w:id="2448" w:name="_Toc58915654"/>
      <w:bookmarkStart w:id="2449" w:name="_Toc58917835"/>
      <w:bookmarkStart w:id="2450" w:name="_Toc66693704"/>
      <w:bookmarkStart w:id="2451" w:name="_Toc74915656"/>
      <w:bookmarkStart w:id="2452" w:name="_Toc76114281"/>
      <w:bookmarkStart w:id="2453" w:name="_Toc76544167"/>
      <w:bookmarkStart w:id="2454" w:name="_Toc82536289"/>
      <w:bookmarkStart w:id="2455" w:name="_Toc89952582"/>
      <w:bookmarkStart w:id="2456" w:name="_Toc98766398"/>
      <w:bookmarkStart w:id="2457" w:name="_Toc99702761"/>
      <w:bookmarkStart w:id="2458" w:name="_Toc106206547"/>
      <w:bookmarkStart w:id="2459" w:name="_Toc115080549"/>
      <w:bookmarkStart w:id="2460" w:name="_Toc121999429"/>
      <w:bookmarkStart w:id="2461" w:name="_Toc124153602"/>
      <w:bookmarkStart w:id="2462" w:name="_Toc124154377"/>
      <w:bookmarkStart w:id="2463" w:name="_Toc131560232"/>
      <w:bookmarkStart w:id="2464" w:name="_Toc137393932"/>
      <w:bookmarkStart w:id="2465" w:name="_Toc163475036"/>
      <w:bookmarkStart w:id="2466" w:name="_Toc176783365"/>
      <w:r w:rsidRPr="00931575">
        <w:rPr>
          <w:lang w:eastAsia="sv-SE"/>
        </w:rPr>
        <w:lastRenderedPageBreak/>
        <w:t>6.4.2.2</w:t>
      </w:r>
      <w:r w:rsidRPr="00931575">
        <w:rPr>
          <w:lang w:eastAsia="sv-SE"/>
        </w:rPr>
        <w:tab/>
        <w:t>Minimum requirement</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467" w:name="_Toc21102655"/>
      <w:bookmarkStart w:id="2468" w:name="_Toc29810504"/>
      <w:bookmarkStart w:id="2469" w:name="_Toc36635856"/>
      <w:bookmarkStart w:id="2470" w:name="_Toc37272802"/>
      <w:bookmarkStart w:id="2471" w:name="_Toc45885879"/>
      <w:bookmarkStart w:id="2472" w:name="_Toc53182988"/>
      <w:bookmarkStart w:id="2473" w:name="_Toc58915655"/>
      <w:bookmarkStart w:id="2474" w:name="_Toc58917836"/>
      <w:bookmarkStart w:id="2475" w:name="_Toc66693705"/>
      <w:bookmarkStart w:id="2476" w:name="_Toc74915657"/>
      <w:bookmarkStart w:id="2477" w:name="_Toc76114282"/>
      <w:bookmarkStart w:id="2478" w:name="_Toc76544168"/>
      <w:bookmarkStart w:id="2479" w:name="_Toc82536290"/>
      <w:bookmarkStart w:id="2480" w:name="_Toc89952583"/>
      <w:bookmarkStart w:id="2481" w:name="_Toc98766399"/>
      <w:bookmarkStart w:id="2482" w:name="_Toc99702762"/>
      <w:bookmarkStart w:id="2483" w:name="_Toc106206548"/>
      <w:bookmarkStart w:id="2484" w:name="_Toc115080550"/>
      <w:bookmarkStart w:id="2485" w:name="_Toc121999430"/>
      <w:bookmarkStart w:id="2486" w:name="_Toc124153603"/>
      <w:bookmarkStart w:id="2487" w:name="_Toc124154378"/>
      <w:bookmarkStart w:id="2488" w:name="_Toc131560233"/>
      <w:bookmarkStart w:id="2489" w:name="_Toc137393933"/>
      <w:bookmarkStart w:id="2490" w:name="_Toc163475037"/>
      <w:bookmarkStart w:id="2491" w:name="_Toc176783366"/>
      <w:r w:rsidRPr="00931575">
        <w:rPr>
          <w:lang w:eastAsia="sv-SE"/>
        </w:rPr>
        <w:t>6.</w:t>
      </w:r>
      <w:r w:rsidRPr="00931575">
        <w:rPr>
          <w:lang w:eastAsia="zh-CN"/>
        </w:rPr>
        <w:t>4.2.</w:t>
      </w:r>
      <w:r w:rsidRPr="00931575">
        <w:rPr>
          <w:lang w:eastAsia="sv-SE"/>
        </w:rPr>
        <w:t>3</w:t>
      </w:r>
      <w:r w:rsidRPr="00931575">
        <w:rPr>
          <w:lang w:eastAsia="sv-SE"/>
        </w:rPr>
        <w:tab/>
        <w:t>Method of test</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492" w:name="_Toc21102656"/>
      <w:bookmarkStart w:id="2493" w:name="_Toc29810505"/>
      <w:bookmarkStart w:id="2494" w:name="_Toc36635857"/>
      <w:bookmarkStart w:id="2495" w:name="_Toc37272803"/>
      <w:bookmarkStart w:id="2496" w:name="_Toc45885880"/>
      <w:bookmarkStart w:id="2497" w:name="_Toc53182989"/>
      <w:bookmarkStart w:id="2498" w:name="_Toc58915656"/>
      <w:bookmarkStart w:id="2499" w:name="_Toc58917837"/>
      <w:bookmarkStart w:id="2500" w:name="_Toc66693706"/>
      <w:bookmarkStart w:id="2501" w:name="_Toc74915658"/>
      <w:bookmarkStart w:id="2502" w:name="_Toc76114283"/>
      <w:bookmarkStart w:id="2503" w:name="_Toc76544169"/>
      <w:bookmarkStart w:id="2504" w:name="_Toc82536291"/>
      <w:bookmarkStart w:id="2505" w:name="_Toc89952584"/>
      <w:bookmarkStart w:id="2506" w:name="_Toc98766400"/>
      <w:bookmarkStart w:id="2507" w:name="_Toc99702763"/>
      <w:bookmarkStart w:id="2508" w:name="_Toc106206549"/>
      <w:bookmarkStart w:id="2509" w:name="_Toc115080551"/>
      <w:bookmarkStart w:id="2510" w:name="_Toc121999431"/>
      <w:bookmarkStart w:id="2511" w:name="_Toc124153604"/>
      <w:bookmarkStart w:id="2512" w:name="_Toc124154379"/>
      <w:bookmarkStart w:id="2513" w:name="_Toc131560234"/>
      <w:bookmarkStart w:id="2514" w:name="_Toc137393934"/>
      <w:bookmarkStart w:id="2515" w:name="_Toc163475038"/>
      <w:bookmarkStart w:id="2516" w:name="_Toc176783367"/>
      <w:r w:rsidRPr="00931575">
        <w:t>6.4.3</w:t>
      </w:r>
      <w:r w:rsidRPr="00931575">
        <w:tab/>
        <w:t>OTA total power dynamic range</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422160FB" w14:textId="77777777" w:rsidR="00C45907" w:rsidRPr="00931575" w:rsidRDefault="00C45907" w:rsidP="00C45907">
      <w:pPr>
        <w:pStyle w:val="Heading4"/>
        <w:rPr>
          <w:lang w:eastAsia="sv-SE"/>
        </w:rPr>
      </w:pPr>
      <w:bookmarkStart w:id="2517" w:name="_Toc21102657"/>
      <w:bookmarkStart w:id="2518" w:name="_Toc29810506"/>
      <w:bookmarkStart w:id="2519" w:name="_Toc36635858"/>
      <w:bookmarkStart w:id="2520" w:name="_Toc37272804"/>
      <w:bookmarkStart w:id="2521" w:name="_Toc45885881"/>
      <w:bookmarkStart w:id="2522" w:name="_Toc53182990"/>
      <w:bookmarkStart w:id="2523" w:name="_Toc58915657"/>
      <w:bookmarkStart w:id="2524" w:name="_Toc58917838"/>
      <w:bookmarkStart w:id="2525" w:name="_Toc66693707"/>
      <w:bookmarkStart w:id="2526" w:name="_Toc74915659"/>
      <w:bookmarkStart w:id="2527" w:name="_Toc76114284"/>
      <w:bookmarkStart w:id="2528" w:name="_Toc76544170"/>
      <w:bookmarkStart w:id="2529" w:name="_Toc82536292"/>
      <w:bookmarkStart w:id="2530" w:name="_Toc89952585"/>
      <w:bookmarkStart w:id="2531" w:name="_Toc98766401"/>
      <w:bookmarkStart w:id="2532" w:name="_Toc99702764"/>
      <w:bookmarkStart w:id="2533" w:name="_Toc106206550"/>
      <w:bookmarkStart w:id="2534" w:name="_Toc115080552"/>
      <w:bookmarkStart w:id="2535" w:name="_Toc121999432"/>
      <w:bookmarkStart w:id="2536" w:name="_Toc124153605"/>
      <w:bookmarkStart w:id="2537" w:name="_Toc124154380"/>
      <w:bookmarkStart w:id="2538" w:name="_Toc131560235"/>
      <w:bookmarkStart w:id="2539" w:name="_Toc137393935"/>
      <w:bookmarkStart w:id="2540" w:name="_Toc163475039"/>
      <w:bookmarkStart w:id="2541" w:name="_Toc176783368"/>
      <w:r w:rsidRPr="00931575">
        <w:rPr>
          <w:lang w:eastAsia="sv-SE"/>
        </w:rPr>
        <w:t>6.4.3.1</w:t>
      </w:r>
      <w:r w:rsidRPr="00931575">
        <w:rPr>
          <w:lang w:eastAsia="sv-SE"/>
        </w:rPr>
        <w:tab/>
        <w:t>Definition and applicability</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2542" w:name="_Toc21102658"/>
      <w:bookmarkStart w:id="2543"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544" w:name="_Toc36635859"/>
      <w:bookmarkStart w:id="2545" w:name="_Toc37272805"/>
      <w:bookmarkStart w:id="2546" w:name="_Toc45885882"/>
      <w:bookmarkStart w:id="2547" w:name="_Toc53182991"/>
      <w:bookmarkStart w:id="2548" w:name="_Toc58915658"/>
      <w:bookmarkStart w:id="2549" w:name="_Toc58917839"/>
      <w:bookmarkStart w:id="2550" w:name="_Toc66693708"/>
      <w:bookmarkStart w:id="2551" w:name="_Toc74915660"/>
      <w:bookmarkStart w:id="2552" w:name="_Toc76114285"/>
      <w:bookmarkStart w:id="2553" w:name="_Toc76544171"/>
      <w:bookmarkStart w:id="2554" w:name="_Toc82536293"/>
      <w:bookmarkStart w:id="2555" w:name="_Toc89952586"/>
      <w:bookmarkStart w:id="2556" w:name="_Toc98766402"/>
      <w:bookmarkStart w:id="2557" w:name="_Toc99702765"/>
      <w:bookmarkStart w:id="2558" w:name="_Toc106206551"/>
      <w:bookmarkStart w:id="2559" w:name="_Toc115080553"/>
      <w:bookmarkStart w:id="2560" w:name="_Toc121999433"/>
      <w:bookmarkStart w:id="2561" w:name="_Toc124153606"/>
      <w:bookmarkStart w:id="2562" w:name="_Toc124154381"/>
      <w:bookmarkStart w:id="2563" w:name="_Toc131560236"/>
      <w:bookmarkStart w:id="2564" w:name="_Toc137393936"/>
      <w:bookmarkStart w:id="2565" w:name="_Toc163475040"/>
      <w:bookmarkStart w:id="2566" w:name="_Toc176783369"/>
      <w:r w:rsidRPr="00931575">
        <w:rPr>
          <w:lang w:eastAsia="sv-SE"/>
        </w:rPr>
        <w:t>6.4.3.2</w:t>
      </w:r>
      <w:r w:rsidRPr="00931575">
        <w:rPr>
          <w:lang w:eastAsia="sv-SE"/>
        </w:rPr>
        <w:tab/>
        <w:t>Minimum requirement</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567" w:name="_Toc21102659"/>
      <w:bookmarkStart w:id="2568" w:name="_Toc29810508"/>
      <w:bookmarkStart w:id="2569" w:name="_Toc36635860"/>
      <w:bookmarkStart w:id="2570" w:name="_Toc37272806"/>
      <w:bookmarkStart w:id="2571" w:name="_Toc45885883"/>
      <w:bookmarkStart w:id="2572" w:name="_Toc53182992"/>
      <w:bookmarkStart w:id="2573" w:name="_Toc58915659"/>
      <w:bookmarkStart w:id="2574" w:name="_Toc58917840"/>
      <w:bookmarkStart w:id="2575" w:name="_Toc66693709"/>
      <w:bookmarkStart w:id="2576" w:name="_Toc74915661"/>
      <w:bookmarkStart w:id="2577" w:name="_Toc76114286"/>
      <w:bookmarkStart w:id="2578" w:name="_Toc76544172"/>
      <w:bookmarkStart w:id="2579" w:name="_Toc82536294"/>
      <w:bookmarkStart w:id="2580" w:name="_Toc89952587"/>
      <w:bookmarkStart w:id="2581" w:name="_Toc98766403"/>
      <w:bookmarkStart w:id="2582" w:name="_Toc99702766"/>
      <w:bookmarkStart w:id="2583" w:name="_Toc106206552"/>
      <w:bookmarkStart w:id="2584" w:name="_Toc115080554"/>
      <w:bookmarkStart w:id="2585" w:name="_Toc121999434"/>
      <w:bookmarkStart w:id="2586" w:name="_Toc124153607"/>
      <w:bookmarkStart w:id="2587" w:name="_Toc124154382"/>
      <w:bookmarkStart w:id="2588" w:name="_Toc131560237"/>
      <w:bookmarkStart w:id="2589" w:name="_Toc137393937"/>
      <w:bookmarkStart w:id="2590" w:name="_Toc163475041"/>
      <w:bookmarkStart w:id="2591" w:name="_Toc176783370"/>
      <w:r w:rsidRPr="00931575">
        <w:rPr>
          <w:lang w:eastAsia="sv-SE"/>
        </w:rPr>
        <w:t>6.4.3.3</w:t>
      </w:r>
      <w:r w:rsidRPr="00931575">
        <w:rPr>
          <w:lang w:eastAsia="sv-SE"/>
        </w:rPr>
        <w:tab/>
        <w:t>Test purpose</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592" w:name="_Toc21102660"/>
      <w:bookmarkStart w:id="2593" w:name="_Toc29810509"/>
      <w:bookmarkStart w:id="2594" w:name="_Toc36635861"/>
      <w:bookmarkStart w:id="2595" w:name="_Toc37272807"/>
      <w:bookmarkStart w:id="2596" w:name="_Toc45885884"/>
      <w:bookmarkStart w:id="2597" w:name="_Toc53182993"/>
      <w:bookmarkStart w:id="2598" w:name="_Toc58915660"/>
      <w:bookmarkStart w:id="2599" w:name="_Toc58917841"/>
      <w:bookmarkStart w:id="2600" w:name="_Toc66693710"/>
      <w:bookmarkStart w:id="2601" w:name="_Toc74915662"/>
      <w:bookmarkStart w:id="2602" w:name="_Toc76114287"/>
      <w:bookmarkStart w:id="2603" w:name="_Toc76544173"/>
      <w:bookmarkStart w:id="2604" w:name="_Toc82536295"/>
      <w:bookmarkStart w:id="2605" w:name="_Toc89952588"/>
      <w:bookmarkStart w:id="2606" w:name="_Toc98766404"/>
      <w:bookmarkStart w:id="2607" w:name="_Toc99702767"/>
      <w:bookmarkStart w:id="2608" w:name="_Toc106206553"/>
      <w:bookmarkStart w:id="2609" w:name="_Toc115080555"/>
      <w:bookmarkStart w:id="2610" w:name="_Toc121999435"/>
      <w:bookmarkStart w:id="2611" w:name="_Toc124153608"/>
      <w:bookmarkStart w:id="2612" w:name="_Toc124154383"/>
      <w:bookmarkStart w:id="2613" w:name="_Toc131560238"/>
      <w:bookmarkStart w:id="2614" w:name="_Toc137393938"/>
      <w:bookmarkStart w:id="2615" w:name="_Toc163475042"/>
      <w:bookmarkStart w:id="2616" w:name="_Toc176783371"/>
      <w:r w:rsidRPr="00931575">
        <w:rPr>
          <w:lang w:eastAsia="sv-SE"/>
        </w:rPr>
        <w:t>6.</w:t>
      </w:r>
      <w:r w:rsidRPr="00931575">
        <w:rPr>
          <w:lang w:eastAsia="zh-CN"/>
        </w:rPr>
        <w:t>4.3.</w:t>
      </w:r>
      <w:r w:rsidRPr="00931575">
        <w:rPr>
          <w:lang w:eastAsia="sv-SE"/>
        </w:rPr>
        <w:t>4</w:t>
      </w:r>
      <w:r w:rsidRPr="00931575">
        <w:rPr>
          <w:lang w:eastAsia="sv-SE"/>
        </w:rPr>
        <w:tab/>
        <w:t>Method of test</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07B2A6C6" w14:textId="77777777" w:rsidR="00C45907" w:rsidRPr="00931575" w:rsidRDefault="00C45907" w:rsidP="00C45907">
      <w:pPr>
        <w:pStyle w:val="Heading5"/>
        <w:rPr>
          <w:lang w:eastAsia="sv-SE"/>
        </w:rPr>
      </w:pPr>
      <w:bookmarkStart w:id="2617" w:name="_Toc21102661"/>
      <w:bookmarkStart w:id="2618" w:name="_Toc29810510"/>
      <w:bookmarkStart w:id="2619" w:name="_Toc36635862"/>
      <w:bookmarkStart w:id="2620" w:name="_Toc37272808"/>
      <w:bookmarkStart w:id="2621" w:name="_Toc45885885"/>
      <w:bookmarkStart w:id="2622" w:name="_Toc53182994"/>
      <w:bookmarkStart w:id="2623" w:name="_Toc58915661"/>
      <w:bookmarkStart w:id="2624" w:name="_Toc58917842"/>
      <w:bookmarkStart w:id="2625" w:name="_Toc66693711"/>
      <w:bookmarkStart w:id="2626" w:name="_Toc74915663"/>
      <w:bookmarkStart w:id="2627" w:name="_Toc76114288"/>
      <w:bookmarkStart w:id="2628" w:name="_Toc76544174"/>
      <w:bookmarkStart w:id="2629" w:name="_Toc82536296"/>
      <w:bookmarkStart w:id="2630" w:name="_Toc89952589"/>
      <w:bookmarkStart w:id="2631" w:name="_Toc98766405"/>
      <w:bookmarkStart w:id="2632" w:name="_Toc99702768"/>
      <w:bookmarkStart w:id="2633" w:name="_Toc106206554"/>
      <w:bookmarkStart w:id="2634" w:name="_Toc115080556"/>
      <w:bookmarkStart w:id="2635" w:name="_Toc121999436"/>
      <w:bookmarkStart w:id="2636" w:name="_Toc124153609"/>
      <w:bookmarkStart w:id="2637" w:name="_Toc124154384"/>
      <w:bookmarkStart w:id="2638" w:name="_Toc131560239"/>
      <w:bookmarkStart w:id="2639" w:name="_Toc137393939"/>
      <w:bookmarkStart w:id="2640" w:name="_Toc163475043"/>
      <w:bookmarkStart w:id="2641" w:name="_Toc176783372"/>
      <w:r w:rsidRPr="00931575">
        <w:rPr>
          <w:lang w:eastAsia="sv-SE"/>
        </w:rPr>
        <w:t>6.4.3.4.1</w:t>
      </w:r>
      <w:r w:rsidRPr="00931575">
        <w:rPr>
          <w:lang w:eastAsia="sv-SE"/>
        </w:rPr>
        <w:tab/>
        <w:t>Initial conditions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642" w:name="_Toc21102662"/>
      <w:bookmarkStart w:id="2643" w:name="_Toc29810511"/>
      <w:bookmarkStart w:id="2644" w:name="_Toc36635863"/>
      <w:bookmarkStart w:id="2645" w:name="_Toc37272809"/>
      <w:bookmarkStart w:id="2646" w:name="_Toc45885886"/>
      <w:bookmarkStart w:id="2647" w:name="_Toc53182995"/>
      <w:bookmarkStart w:id="2648" w:name="_Toc58915662"/>
      <w:bookmarkStart w:id="2649" w:name="_Toc58917843"/>
      <w:bookmarkStart w:id="2650" w:name="_Toc66693712"/>
      <w:bookmarkStart w:id="2651" w:name="_Toc74915664"/>
      <w:bookmarkStart w:id="2652" w:name="_Toc76114289"/>
      <w:bookmarkStart w:id="2653" w:name="_Toc76544175"/>
      <w:bookmarkStart w:id="2654" w:name="_Toc82536297"/>
      <w:bookmarkStart w:id="2655" w:name="_Toc89952590"/>
      <w:bookmarkStart w:id="2656" w:name="_Toc98766406"/>
      <w:bookmarkStart w:id="2657" w:name="_Toc99702769"/>
      <w:bookmarkStart w:id="2658" w:name="_Toc106206555"/>
      <w:bookmarkStart w:id="2659" w:name="_Toc115080557"/>
      <w:bookmarkStart w:id="2660" w:name="_Toc121999437"/>
      <w:bookmarkStart w:id="2661" w:name="_Toc124153610"/>
      <w:bookmarkStart w:id="2662" w:name="_Toc124154385"/>
      <w:bookmarkStart w:id="2663" w:name="_Toc131560240"/>
      <w:bookmarkStart w:id="2664" w:name="_Toc137393940"/>
      <w:bookmarkStart w:id="2665" w:name="_Toc163475044"/>
      <w:bookmarkStart w:id="2666" w:name="_Toc176783373"/>
      <w:r w:rsidRPr="00931575">
        <w:rPr>
          <w:lang w:eastAsia="sv-SE"/>
        </w:rPr>
        <w:t>6.4.3.4.2</w:t>
      </w:r>
      <w:r w:rsidRPr="00931575">
        <w:rPr>
          <w:lang w:eastAsia="sv-SE"/>
        </w:rPr>
        <w:tab/>
        <w:t>Procedure</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0"/>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0"/>
        <w:rPr>
          <w:rFonts w:eastAsia="SimSun"/>
          <w:lang w:val="en-US" w:eastAsia="zh-CN"/>
        </w:rPr>
      </w:pPr>
      <w:r>
        <w:rPr>
          <w:rFonts w:eastAsia="SimSun"/>
          <w:lang w:val="en-US" w:eastAsia="zh-CN"/>
        </w:rPr>
        <w:lastRenderedPageBreak/>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0"/>
      </w:pPr>
      <w:r w:rsidRPr="00931575">
        <w:t>-</w:t>
      </w:r>
      <w:r w:rsidRPr="00931575">
        <w:tab/>
        <w:t>NR-FR2-TM3.1a if 256QAM is supported by BS without power back off, or</w:t>
      </w:r>
    </w:p>
    <w:p w14:paraId="3C9C1085" w14:textId="57F40F83" w:rsidR="00DB51F3" w:rsidRPr="00931575" w:rsidRDefault="00DB51F3" w:rsidP="006F1F81">
      <w:pPr>
        <w:pStyle w:val="B20"/>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0"/>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0"/>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2667" w:name="_Toc21102663"/>
      <w:bookmarkStart w:id="2668" w:name="_Toc29810512"/>
      <w:bookmarkStart w:id="2669" w:name="_Toc36635864"/>
      <w:bookmarkStart w:id="2670" w:name="_Toc37272810"/>
      <w:bookmarkStart w:id="2671" w:name="_Toc45885887"/>
      <w:bookmarkStart w:id="2672" w:name="_Toc53182996"/>
      <w:bookmarkStart w:id="2673" w:name="_Toc58915663"/>
      <w:bookmarkStart w:id="2674" w:name="_Toc58917844"/>
      <w:bookmarkStart w:id="2675" w:name="_Toc66693713"/>
      <w:bookmarkStart w:id="2676" w:name="_Toc74915665"/>
      <w:bookmarkStart w:id="2677" w:name="_Toc76114290"/>
      <w:bookmarkStart w:id="2678" w:name="_Toc76544176"/>
      <w:bookmarkStart w:id="2679" w:name="_Toc82536298"/>
      <w:bookmarkStart w:id="2680" w:name="_Toc89952591"/>
      <w:bookmarkStart w:id="2681" w:name="_Toc98766407"/>
      <w:bookmarkStart w:id="2682" w:name="_Toc99702770"/>
      <w:bookmarkStart w:id="2683" w:name="_Toc106206556"/>
      <w:bookmarkStart w:id="2684" w:name="_Toc115080558"/>
      <w:bookmarkStart w:id="2685" w:name="_Toc121999438"/>
      <w:bookmarkStart w:id="2686" w:name="_Toc124153611"/>
      <w:bookmarkStart w:id="2687" w:name="_Toc124154386"/>
      <w:bookmarkStart w:id="2688" w:name="_Toc131560241"/>
      <w:bookmarkStart w:id="2689" w:name="_Toc137393941"/>
      <w:bookmarkStart w:id="2690" w:name="_Toc163475045"/>
      <w:bookmarkStart w:id="2691" w:name="_Toc176783374"/>
      <w:r w:rsidRPr="00931575">
        <w:rPr>
          <w:lang w:eastAsia="sv-SE"/>
        </w:rPr>
        <w:t>6.</w:t>
      </w:r>
      <w:r w:rsidRPr="00931575">
        <w:rPr>
          <w:lang w:eastAsia="zh-CN"/>
        </w:rPr>
        <w:t>4.3.</w:t>
      </w:r>
      <w:r w:rsidRPr="00931575">
        <w:rPr>
          <w:lang w:eastAsia="sv-SE"/>
        </w:rPr>
        <w:t>5</w:t>
      </w:r>
      <w:r w:rsidRPr="00931575">
        <w:rPr>
          <w:lang w:eastAsia="sv-SE"/>
        </w:rPr>
        <w:tab/>
        <w:t>Test requirement</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7488B320" w14:textId="77777777" w:rsidR="00C45907" w:rsidRPr="00931575" w:rsidRDefault="00C45907" w:rsidP="00C45907">
      <w:pPr>
        <w:pStyle w:val="Heading5"/>
        <w:rPr>
          <w:lang w:eastAsia="sv-SE"/>
        </w:rPr>
      </w:pPr>
      <w:bookmarkStart w:id="2692" w:name="_Toc21102664"/>
      <w:bookmarkStart w:id="2693" w:name="_Toc29810513"/>
      <w:bookmarkStart w:id="2694" w:name="_Toc36635865"/>
      <w:bookmarkStart w:id="2695" w:name="_Toc37272811"/>
      <w:bookmarkStart w:id="2696" w:name="_Toc45885888"/>
      <w:bookmarkStart w:id="2697" w:name="_Toc53182997"/>
      <w:bookmarkStart w:id="2698" w:name="_Toc58915664"/>
      <w:bookmarkStart w:id="2699" w:name="_Toc58917845"/>
      <w:bookmarkStart w:id="2700" w:name="_Toc66693714"/>
      <w:bookmarkStart w:id="2701" w:name="_Toc74915666"/>
      <w:bookmarkStart w:id="2702" w:name="_Toc76114291"/>
      <w:bookmarkStart w:id="2703" w:name="_Toc76544177"/>
      <w:bookmarkStart w:id="2704" w:name="_Toc82536299"/>
      <w:bookmarkStart w:id="2705" w:name="_Toc89952592"/>
      <w:bookmarkStart w:id="2706" w:name="_Toc98766408"/>
      <w:bookmarkStart w:id="2707" w:name="_Toc99702771"/>
      <w:bookmarkStart w:id="2708" w:name="_Toc106206557"/>
      <w:bookmarkStart w:id="2709" w:name="_Toc115080559"/>
      <w:bookmarkStart w:id="2710" w:name="_Toc121999439"/>
      <w:bookmarkStart w:id="2711" w:name="_Toc124153612"/>
      <w:bookmarkStart w:id="2712" w:name="_Toc124154387"/>
      <w:bookmarkStart w:id="2713" w:name="_Toc131560242"/>
      <w:bookmarkStart w:id="2714" w:name="_Toc137393942"/>
      <w:bookmarkStart w:id="2715" w:name="_Toc163475046"/>
      <w:bookmarkStart w:id="2716" w:name="_Toc176783375"/>
      <w:r w:rsidRPr="00931575">
        <w:rPr>
          <w:lang w:eastAsia="sv-SE"/>
        </w:rPr>
        <w:t>6.4.3.5.1</w:t>
      </w:r>
      <w:r w:rsidRPr="00931575">
        <w:rPr>
          <w:lang w:eastAsia="sv-SE"/>
        </w:rPr>
        <w:tab/>
      </w:r>
      <w:r w:rsidRPr="00931575">
        <w:rPr>
          <w:i/>
          <w:lang w:eastAsia="sv-SE"/>
        </w:rPr>
        <w:t>BS type 1-O</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717" w:name="_Toc21102665"/>
      <w:bookmarkStart w:id="2718" w:name="_Toc29810514"/>
      <w:bookmarkStart w:id="2719" w:name="_Toc36635866"/>
      <w:bookmarkStart w:id="2720" w:name="_Toc37272812"/>
      <w:bookmarkStart w:id="2721" w:name="_Toc45885889"/>
      <w:bookmarkStart w:id="2722" w:name="_Toc53182998"/>
      <w:bookmarkStart w:id="2723" w:name="_Toc58915665"/>
      <w:bookmarkStart w:id="2724" w:name="_Toc58917846"/>
      <w:bookmarkStart w:id="2725" w:name="_Toc66693715"/>
      <w:bookmarkStart w:id="2726" w:name="_Toc74915667"/>
      <w:bookmarkStart w:id="2727" w:name="_Toc76114292"/>
      <w:bookmarkStart w:id="2728" w:name="_Toc76544178"/>
      <w:bookmarkStart w:id="2729" w:name="_Toc82536300"/>
      <w:bookmarkStart w:id="2730" w:name="_Toc89952593"/>
      <w:bookmarkStart w:id="2731" w:name="_Toc98766409"/>
      <w:bookmarkStart w:id="2732" w:name="_Toc99702772"/>
      <w:bookmarkStart w:id="2733" w:name="_Toc106206558"/>
      <w:bookmarkStart w:id="2734" w:name="_Toc115080560"/>
      <w:bookmarkStart w:id="2735" w:name="_Toc121999440"/>
      <w:bookmarkStart w:id="2736" w:name="_Toc124153613"/>
      <w:bookmarkStart w:id="2737" w:name="_Toc124154388"/>
      <w:bookmarkStart w:id="2738" w:name="_Toc131560243"/>
      <w:bookmarkStart w:id="2739" w:name="_Toc137393943"/>
      <w:bookmarkStart w:id="2740" w:name="_Toc163475047"/>
      <w:bookmarkStart w:id="2741" w:name="_Toc176783376"/>
      <w:r w:rsidRPr="00931575">
        <w:rPr>
          <w:lang w:eastAsia="sv-SE"/>
        </w:rPr>
        <w:t>6.4.3.5.2</w:t>
      </w:r>
      <w:r w:rsidRPr="00931575">
        <w:rPr>
          <w:lang w:eastAsia="sv-SE"/>
        </w:rPr>
        <w:tab/>
      </w:r>
      <w:r w:rsidRPr="00931575">
        <w:rPr>
          <w:i/>
          <w:lang w:eastAsia="sv-SE"/>
        </w:rPr>
        <w:t>BS type 2-O</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326E6554" w14:textId="274CE454" w:rsidR="00C45907" w:rsidRPr="00931575" w:rsidRDefault="004A413D" w:rsidP="006F1F81">
      <w:r>
        <w:t xml:space="preserve">OTA total power dynamic range minimum requirement for </w:t>
      </w:r>
      <w:r>
        <w:rPr>
          <w:i/>
        </w:rPr>
        <w:t>BS type 2-O</w:t>
      </w:r>
      <w:r>
        <w:t xml:space="preserve"> is specified such as for each NR carrier it shall be larger than or equal to the levels specified in table 6.4.3.5.2-1 in FR2-1 and table 6.4.3.5.2-2 in FR2-2.</w:t>
      </w:r>
    </w:p>
    <w:p w14:paraId="50320F4C" w14:textId="4D8939AB" w:rsidR="00C45907" w:rsidRPr="00931575" w:rsidRDefault="00C45907" w:rsidP="006F1F81">
      <w:pPr>
        <w:pStyle w:val="TH"/>
      </w:pPr>
      <w:r w:rsidRPr="00931575">
        <w:t xml:space="preserve">Table 6.4.3.5.2-1: </w:t>
      </w:r>
      <w:r w:rsidR="004A413D">
        <w:t xml:space="preserve">Minimum requirement for </w:t>
      </w:r>
      <w:r w:rsidR="004A413D">
        <w:rPr>
          <w:i/>
        </w:rPr>
        <w:t>BS type 2-O</w:t>
      </w:r>
      <w:r w:rsidR="004A413D">
        <w:t xml:space="preserve"> total power dynamic range in FR2-1</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4A413D" w:rsidRPr="00931575" w14:paraId="123BE8E7" w14:textId="77777777" w:rsidTr="001A6C5F">
        <w:trPr>
          <w:cantSplit/>
          <w:jc w:val="center"/>
        </w:trPr>
        <w:tc>
          <w:tcPr>
            <w:tcW w:w="1077" w:type="dxa"/>
            <w:tcBorders>
              <w:top w:val="nil"/>
              <w:left w:val="single" w:sz="4" w:space="0" w:color="auto"/>
              <w:bottom w:val="single" w:sz="4" w:space="0" w:color="auto"/>
              <w:right w:val="single" w:sz="4" w:space="0" w:color="auto"/>
            </w:tcBorders>
            <w:hideMark/>
          </w:tcPr>
          <w:p w14:paraId="4A934F6C" w14:textId="43CB14B4" w:rsidR="004A413D" w:rsidRPr="00931575" w:rsidRDefault="004A413D" w:rsidP="004A413D">
            <w:pPr>
              <w:pStyle w:val="TAC"/>
            </w:pPr>
            <w:r>
              <w:t>60</w:t>
            </w:r>
          </w:p>
        </w:tc>
        <w:tc>
          <w:tcPr>
            <w:tcW w:w="837" w:type="dxa"/>
            <w:tcBorders>
              <w:top w:val="nil"/>
              <w:left w:val="nil"/>
              <w:bottom w:val="single" w:sz="4" w:space="0" w:color="auto"/>
              <w:right w:val="single" w:sz="4" w:space="0" w:color="auto"/>
            </w:tcBorders>
            <w:hideMark/>
          </w:tcPr>
          <w:p w14:paraId="105ABCD3" w14:textId="75C2A7DA" w:rsidR="004A413D" w:rsidRPr="00931575" w:rsidRDefault="004A413D" w:rsidP="004A413D">
            <w:pPr>
              <w:pStyle w:val="TAC"/>
            </w:pPr>
            <w:r>
              <w:t>17.7</w:t>
            </w:r>
          </w:p>
        </w:tc>
        <w:tc>
          <w:tcPr>
            <w:tcW w:w="937" w:type="dxa"/>
            <w:tcBorders>
              <w:top w:val="nil"/>
              <w:left w:val="nil"/>
              <w:bottom w:val="single" w:sz="4" w:space="0" w:color="auto"/>
              <w:right w:val="single" w:sz="4" w:space="0" w:color="auto"/>
            </w:tcBorders>
            <w:hideMark/>
          </w:tcPr>
          <w:p w14:paraId="040AB549" w14:textId="06CDB1E0" w:rsidR="004A413D" w:rsidRPr="00931575" w:rsidRDefault="004A413D" w:rsidP="004A413D">
            <w:pPr>
              <w:pStyle w:val="TAC"/>
            </w:pPr>
            <w:r>
              <w:t>20.8</w:t>
            </w:r>
          </w:p>
        </w:tc>
        <w:tc>
          <w:tcPr>
            <w:tcW w:w="937" w:type="dxa"/>
            <w:tcBorders>
              <w:top w:val="nil"/>
              <w:left w:val="nil"/>
              <w:bottom w:val="single" w:sz="4" w:space="0" w:color="auto"/>
              <w:right w:val="single" w:sz="4" w:space="0" w:color="auto"/>
            </w:tcBorders>
            <w:hideMark/>
          </w:tcPr>
          <w:p w14:paraId="29D961B3" w14:textId="1CF33657" w:rsidR="004A413D" w:rsidRPr="00931575" w:rsidRDefault="004A413D" w:rsidP="004A413D">
            <w:pPr>
              <w:pStyle w:val="TAC"/>
            </w:pPr>
            <w:r>
              <w:t>23.8</w:t>
            </w:r>
          </w:p>
        </w:tc>
        <w:tc>
          <w:tcPr>
            <w:tcW w:w="937" w:type="dxa"/>
            <w:tcBorders>
              <w:top w:val="nil"/>
              <w:left w:val="nil"/>
              <w:bottom w:val="single" w:sz="4" w:space="0" w:color="auto"/>
              <w:right w:val="single" w:sz="4" w:space="0" w:color="auto"/>
            </w:tcBorders>
            <w:hideMark/>
          </w:tcPr>
          <w:p w14:paraId="1385E200" w14:textId="7AC726A1" w:rsidR="004A413D" w:rsidRPr="00931575" w:rsidRDefault="004A413D" w:rsidP="004A413D">
            <w:pPr>
              <w:pStyle w:val="TAC"/>
            </w:pPr>
            <w:r>
              <w:rPr>
                <w:rFonts w:cs="Arial"/>
                <w:szCs w:val="18"/>
              </w:rPr>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129671BB" w:rsidR="00C45907" w:rsidRDefault="00C45907" w:rsidP="006F1F81"/>
    <w:p w14:paraId="212D9BE9" w14:textId="77777777" w:rsidR="004A413D" w:rsidRDefault="004A413D" w:rsidP="004A413D">
      <w:pPr>
        <w:pStyle w:val="TH"/>
      </w:pPr>
      <w:r>
        <w:t xml:space="preserve">Table 6.4.3.5.2-2: Minimum requirement for </w:t>
      </w:r>
      <w:r>
        <w:rPr>
          <w:i/>
        </w:rPr>
        <w:t>BS type 2-O</w:t>
      </w:r>
      <w:r>
        <w:t xml:space="preserve"> total power dynamic range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4A413D" w14:paraId="407468E0" w14:textId="77777777" w:rsidTr="001A6C5F">
        <w:trPr>
          <w:cantSplit/>
          <w:jc w:val="center"/>
        </w:trPr>
        <w:tc>
          <w:tcPr>
            <w:tcW w:w="862" w:type="dxa"/>
            <w:tcBorders>
              <w:top w:val="single" w:sz="4" w:space="0" w:color="auto"/>
              <w:left w:val="single" w:sz="4" w:space="0" w:color="auto"/>
              <w:bottom w:val="nil"/>
              <w:right w:val="single" w:sz="4" w:space="0" w:color="auto"/>
            </w:tcBorders>
            <w:vAlign w:val="center"/>
            <w:hideMark/>
          </w:tcPr>
          <w:p w14:paraId="6DC2FC7A" w14:textId="77777777" w:rsidR="004A413D" w:rsidRDefault="004A413D" w:rsidP="001A6C5F">
            <w:pPr>
              <w:pStyle w:val="TAH"/>
              <w:rPr>
                <w:lang w:eastAsia="fr-FR"/>
              </w:rPr>
            </w:pPr>
            <w:r>
              <w:rPr>
                <w:lang w:eastAsia="fr-FR"/>
              </w:rPr>
              <w:t>SCS</w:t>
            </w:r>
          </w:p>
        </w:tc>
        <w:tc>
          <w:tcPr>
            <w:tcW w:w="0" w:type="auto"/>
            <w:gridSpan w:val="5"/>
            <w:tcBorders>
              <w:top w:val="single" w:sz="4" w:space="0" w:color="auto"/>
              <w:left w:val="single" w:sz="4" w:space="0" w:color="auto"/>
              <w:bottom w:val="single" w:sz="4" w:space="0" w:color="auto"/>
              <w:right w:val="single" w:sz="4" w:space="0" w:color="auto"/>
            </w:tcBorders>
            <w:hideMark/>
          </w:tcPr>
          <w:p w14:paraId="6C5CD56B" w14:textId="77777777" w:rsidR="004A413D" w:rsidRDefault="004A413D" w:rsidP="001A6C5F">
            <w:pPr>
              <w:pStyle w:val="TAH"/>
              <w:rPr>
                <w:lang w:eastAsia="fr-FR"/>
              </w:rPr>
            </w:pPr>
            <w:r>
              <w:rPr>
                <w:lang w:eastAsia="fr-FR"/>
              </w:rPr>
              <w:t>OTA total power dynamic range (dB)</w:t>
            </w:r>
          </w:p>
        </w:tc>
      </w:tr>
      <w:tr w:rsidR="004A413D" w14:paraId="2D43ABDC" w14:textId="77777777" w:rsidTr="001A6C5F">
        <w:trPr>
          <w:cantSplit/>
          <w:jc w:val="center"/>
        </w:trPr>
        <w:tc>
          <w:tcPr>
            <w:tcW w:w="862" w:type="dxa"/>
            <w:tcBorders>
              <w:top w:val="nil"/>
              <w:left w:val="single" w:sz="4" w:space="0" w:color="auto"/>
              <w:bottom w:val="single" w:sz="4" w:space="0" w:color="auto"/>
              <w:right w:val="single" w:sz="4" w:space="0" w:color="auto"/>
            </w:tcBorders>
            <w:vAlign w:val="center"/>
            <w:hideMark/>
          </w:tcPr>
          <w:p w14:paraId="4CE82EB8" w14:textId="77777777" w:rsidR="004A413D" w:rsidRDefault="004A413D" w:rsidP="001A6C5F">
            <w:pPr>
              <w:pStyle w:val="TAH"/>
              <w:rPr>
                <w:lang w:eastAsia="fr-FR"/>
              </w:rPr>
            </w:pPr>
            <w:r>
              <w:rPr>
                <w:lang w:eastAsia="fr-FR"/>
              </w:rPr>
              <w:t>(kHz)</w:t>
            </w:r>
          </w:p>
        </w:tc>
        <w:tc>
          <w:tcPr>
            <w:tcW w:w="0" w:type="auto"/>
            <w:tcBorders>
              <w:top w:val="single" w:sz="4" w:space="0" w:color="auto"/>
              <w:left w:val="single" w:sz="4" w:space="0" w:color="auto"/>
              <w:bottom w:val="single" w:sz="4" w:space="0" w:color="auto"/>
              <w:right w:val="single" w:sz="4" w:space="0" w:color="auto"/>
            </w:tcBorders>
            <w:hideMark/>
          </w:tcPr>
          <w:p w14:paraId="02551E6A" w14:textId="77777777" w:rsidR="004A413D" w:rsidRDefault="004A413D" w:rsidP="001A6C5F">
            <w:pPr>
              <w:pStyle w:val="TAH"/>
              <w:rPr>
                <w:lang w:eastAsia="fr-FR"/>
              </w:rPr>
            </w:pPr>
            <w:r>
              <w:rPr>
                <w:lang w:eastAsia="fr-FR"/>
              </w:rPr>
              <w:t>100 MHz</w:t>
            </w:r>
          </w:p>
        </w:tc>
        <w:tc>
          <w:tcPr>
            <w:tcW w:w="0" w:type="auto"/>
            <w:tcBorders>
              <w:top w:val="single" w:sz="4" w:space="0" w:color="auto"/>
              <w:left w:val="single" w:sz="4" w:space="0" w:color="auto"/>
              <w:bottom w:val="single" w:sz="4" w:space="0" w:color="auto"/>
              <w:right w:val="single" w:sz="4" w:space="0" w:color="auto"/>
            </w:tcBorders>
            <w:hideMark/>
          </w:tcPr>
          <w:p w14:paraId="167C8C9F" w14:textId="77777777" w:rsidR="004A413D" w:rsidRDefault="004A413D" w:rsidP="001A6C5F">
            <w:pPr>
              <w:pStyle w:val="TAH"/>
              <w:rPr>
                <w:lang w:eastAsia="fr-FR"/>
              </w:rPr>
            </w:pPr>
            <w:r>
              <w:rPr>
                <w:lang w:eastAsia="fr-FR"/>
              </w:rPr>
              <w:t>400 MHz</w:t>
            </w:r>
          </w:p>
        </w:tc>
        <w:tc>
          <w:tcPr>
            <w:tcW w:w="0" w:type="auto"/>
            <w:tcBorders>
              <w:top w:val="single" w:sz="4" w:space="0" w:color="auto"/>
              <w:left w:val="single" w:sz="4" w:space="0" w:color="auto"/>
              <w:bottom w:val="single" w:sz="4" w:space="0" w:color="auto"/>
              <w:right w:val="single" w:sz="4" w:space="0" w:color="auto"/>
            </w:tcBorders>
            <w:hideMark/>
          </w:tcPr>
          <w:p w14:paraId="432B6783" w14:textId="77777777" w:rsidR="004A413D" w:rsidRDefault="004A413D" w:rsidP="001A6C5F">
            <w:pPr>
              <w:pStyle w:val="TAH"/>
              <w:rPr>
                <w:lang w:eastAsia="fr-FR"/>
              </w:rPr>
            </w:pPr>
            <w:r>
              <w:rPr>
                <w:lang w:eastAsia="fr-FR"/>
              </w:rPr>
              <w:t>800 MHz</w:t>
            </w:r>
          </w:p>
        </w:tc>
        <w:tc>
          <w:tcPr>
            <w:tcW w:w="0" w:type="auto"/>
            <w:tcBorders>
              <w:top w:val="single" w:sz="4" w:space="0" w:color="auto"/>
              <w:left w:val="single" w:sz="4" w:space="0" w:color="auto"/>
              <w:bottom w:val="single" w:sz="4" w:space="0" w:color="auto"/>
              <w:right w:val="single" w:sz="4" w:space="0" w:color="auto"/>
            </w:tcBorders>
            <w:hideMark/>
          </w:tcPr>
          <w:p w14:paraId="732EDC76" w14:textId="77777777" w:rsidR="004A413D" w:rsidRDefault="004A413D" w:rsidP="001A6C5F">
            <w:pPr>
              <w:pStyle w:val="TAH"/>
              <w:rPr>
                <w:lang w:eastAsia="fr-FR"/>
              </w:rPr>
            </w:pPr>
            <w:r>
              <w:rPr>
                <w:lang w:eastAsia="fr-FR"/>
              </w:rPr>
              <w:t>1600 MHz</w:t>
            </w:r>
          </w:p>
        </w:tc>
        <w:tc>
          <w:tcPr>
            <w:tcW w:w="0" w:type="auto"/>
            <w:tcBorders>
              <w:top w:val="single" w:sz="4" w:space="0" w:color="auto"/>
              <w:left w:val="single" w:sz="4" w:space="0" w:color="auto"/>
              <w:bottom w:val="single" w:sz="4" w:space="0" w:color="auto"/>
              <w:right w:val="single" w:sz="4" w:space="0" w:color="auto"/>
            </w:tcBorders>
            <w:hideMark/>
          </w:tcPr>
          <w:p w14:paraId="67CC8CD5" w14:textId="77777777" w:rsidR="004A413D" w:rsidRDefault="004A413D" w:rsidP="001A6C5F">
            <w:pPr>
              <w:pStyle w:val="TAH"/>
              <w:rPr>
                <w:lang w:eastAsia="fr-FR"/>
              </w:rPr>
            </w:pPr>
            <w:r>
              <w:rPr>
                <w:lang w:eastAsia="fr-FR"/>
              </w:rPr>
              <w:t>2000 MHz</w:t>
            </w:r>
          </w:p>
        </w:tc>
      </w:tr>
      <w:tr w:rsidR="004A413D" w14:paraId="25EE9A15"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824E0A7" w14:textId="77777777" w:rsidR="004A413D" w:rsidRDefault="004A413D" w:rsidP="001A6C5F">
            <w:pPr>
              <w:pStyle w:val="TAC"/>
              <w:rPr>
                <w:lang w:eastAsia="fr-FR"/>
              </w:rPr>
            </w:pPr>
            <w:r>
              <w:rPr>
                <w:lang w:eastAsia="fr-FR"/>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3651"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F9E7C"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7A9FEBD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26729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205DCA6" w14:textId="77777777" w:rsidR="004A413D" w:rsidRDefault="004A413D" w:rsidP="001A6C5F">
            <w:pPr>
              <w:pStyle w:val="TAC"/>
              <w:rPr>
                <w:rFonts w:eastAsia="Yu Mincho" w:cs="Arial"/>
                <w:szCs w:val="18"/>
                <w:lang w:eastAsia="fr-FR"/>
              </w:rPr>
            </w:pPr>
            <w:r>
              <w:rPr>
                <w:rFonts w:cs="Arial"/>
                <w:szCs w:val="18"/>
              </w:rPr>
              <w:t>N/A</w:t>
            </w:r>
          </w:p>
        </w:tc>
      </w:tr>
      <w:tr w:rsidR="004A413D" w14:paraId="666D78D2"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D99DFEF" w14:textId="77777777" w:rsidR="004A413D" w:rsidRDefault="004A413D" w:rsidP="001A6C5F">
            <w:pPr>
              <w:pStyle w:val="TAC"/>
              <w:rPr>
                <w:lang w:eastAsia="fr-FR"/>
              </w:rPr>
            </w:pPr>
            <w:r>
              <w:rPr>
                <w:lang w:eastAsia="fr-FR"/>
              </w:rPr>
              <w:t>480</w:t>
            </w:r>
          </w:p>
        </w:tc>
        <w:tc>
          <w:tcPr>
            <w:tcW w:w="0" w:type="auto"/>
            <w:tcBorders>
              <w:top w:val="single" w:sz="4" w:space="0" w:color="auto"/>
              <w:left w:val="single" w:sz="4" w:space="0" w:color="auto"/>
              <w:bottom w:val="single" w:sz="4" w:space="0" w:color="auto"/>
              <w:right w:val="single" w:sz="4" w:space="0" w:color="auto"/>
            </w:tcBorders>
            <w:hideMark/>
          </w:tcPr>
          <w:p w14:paraId="2330B888"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1F23F1AE"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40FB637F"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0724DD53"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2C4B78FE" w14:textId="77777777" w:rsidR="004A413D" w:rsidRDefault="004A413D" w:rsidP="001A6C5F">
            <w:pPr>
              <w:pStyle w:val="TAC"/>
              <w:rPr>
                <w:rFonts w:cs="Arial"/>
                <w:szCs w:val="18"/>
                <w:lang w:eastAsia="fr-FR"/>
              </w:rPr>
            </w:pPr>
            <w:r>
              <w:rPr>
                <w:rFonts w:cs="Arial"/>
                <w:szCs w:val="18"/>
              </w:rPr>
              <w:t>N/A</w:t>
            </w:r>
          </w:p>
        </w:tc>
      </w:tr>
      <w:tr w:rsidR="004A413D" w14:paraId="63FB0A51"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0C0F43F" w14:textId="77777777" w:rsidR="004A413D" w:rsidRDefault="004A413D" w:rsidP="001A6C5F">
            <w:pPr>
              <w:pStyle w:val="TAC"/>
              <w:rPr>
                <w:lang w:eastAsia="fr-FR"/>
              </w:rPr>
            </w:pPr>
            <w:r>
              <w:rPr>
                <w:lang w:eastAsia="fr-FR"/>
              </w:rPr>
              <w:t>960</w:t>
            </w:r>
          </w:p>
        </w:tc>
        <w:tc>
          <w:tcPr>
            <w:tcW w:w="0" w:type="auto"/>
            <w:tcBorders>
              <w:top w:val="single" w:sz="4" w:space="0" w:color="auto"/>
              <w:left w:val="single" w:sz="4" w:space="0" w:color="auto"/>
              <w:bottom w:val="single" w:sz="4" w:space="0" w:color="auto"/>
              <w:right w:val="single" w:sz="4" w:space="0" w:color="auto"/>
            </w:tcBorders>
            <w:hideMark/>
          </w:tcPr>
          <w:p w14:paraId="5566D433"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E79506" w14:textId="77777777" w:rsidR="004A413D" w:rsidRDefault="004A413D" w:rsidP="001A6C5F">
            <w:pPr>
              <w:pStyle w:val="TAC"/>
              <w:rPr>
                <w:rFonts w:cs="Arial"/>
                <w:szCs w:val="18"/>
                <w:lang w:eastAsia="fr-FR"/>
              </w:rPr>
            </w:pPr>
            <w:r>
              <w:rPr>
                <w:rFonts w:cs="Arial"/>
                <w:szCs w:val="18"/>
              </w:rPr>
              <w:t>14.7</w:t>
            </w:r>
          </w:p>
        </w:tc>
        <w:tc>
          <w:tcPr>
            <w:tcW w:w="0" w:type="auto"/>
            <w:tcBorders>
              <w:top w:val="single" w:sz="4" w:space="0" w:color="auto"/>
              <w:left w:val="single" w:sz="4" w:space="0" w:color="auto"/>
              <w:bottom w:val="single" w:sz="4" w:space="0" w:color="auto"/>
              <w:right w:val="single" w:sz="4" w:space="0" w:color="auto"/>
            </w:tcBorders>
            <w:hideMark/>
          </w:tcPr>
          <w:p w14:paraId="234CE19F"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57784D74"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3D4039ED" w14:textId="77777777" w:rsidR="004A413D" w:rsidRDefault="004A413D" w:rsidP="001A6C5F">
            <w:pPr>
              <w:pStyle w:val="TAC"/>
              <w:rPr>
                <w:rFonts w:cs="Arial"/>
                <w:szCs w:val="18"/>
                <w:lang w:eastAsia="fr-FR"/>
              </w:rPr>
            </w:pPr>
            <w:r>
              <w:rPr>
                <w:rFonts w:cs="Arial"/>
                <w:szCs w:val="18"/>
              </w:rPr>
              <w:t>[21.5]</w:t>
            </w:r>
          </w:p>
        </w:tc>
      </w:tr>
    </w:tbl>
    <w:p w14:paraId="30C7C1BC" w14:textId="77777777" w:rsidR="004A413D" w:rsidRDefault="004A413D" w:rsidP="004A413D"/>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742" w:name="_Toc21102666"/>
      <w:bookmarkStart w:id="2743" w:name="_Toc29810515"/>
      <w:bookmarkStart w:id="2744" w:name="_Toc36635867"/>
      <w:bookmarkStart w:id="2745" w:name="_Toc37272813"/>
      <w:bookmarkStart w:id="2746" w:name="_Toc45885890"/>
      <w:bookmarkStart w:id="2747" w:name="_Toc53182999"/>
      <w:bookmarkStart w:id="2748" w:name="_Toc58915666"/>
      <w:bookmarkStart w:id="2749" w:name="_Toc58917847"/>
      <w:bookmarkStart w:id="2750" w:name="_Toc66693716"/>
      <w:bookmarkStart w:id="2751" w:name="_Toc74915668"/>
      <w:bookmarkStart w:id="2752" w:name="_Toc76114293"/>
      <w:bookmarkStart w:id="2753" w:name="_Toc76544179"/>
      <w:bookmarkStart w:id="2754" w:name="_Toc82536301"/>
      <w:bookmarkStart w:id="2755" w:name="_Toc89952594"/>
      <w:bookmarkStart w:id="2756" w:name="_Toc98766410"/>
      <w:bookmarkStart w:id="2757" w:name="_Toc99702773"/>
      <w:bookmarkStart w:id="2758" w:name="_Toc106206559"/>
      <w:bookmarkStart w:id="2759" w:name="_Toc115080561"/>
      <w:bookmarkStart w:id="2760" w:name="_Toc121999441"/>
      <w:bookmarkStart w:id="2761" w:name="_Toc124153614"/>
      <w:bookmarkStart w:id="2762" w:name="_Toc124154389"/>
      <w:bookmarkStart w:id="2763" w:name="_Toc131560244"/>
      <w:bookmarkStart w:id="2764" w:name="_Toc137393944"/>
      <w:bookmarkStart w:id="2765" w:name="_Toc163475048"/>
      <w:bookmarkStart w:id="2766" w:name="_Toc176783377"/>
      <w:r w:rsidRPr="00931575">
        <w:t>6.5</w:t>
      </w:r>
      <w:r w:rsidRPr="00931575">
        <w:tab/>
        <w:t>OTA transmit ON/OFF power</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399B73E8" w14:textId="77777777" w:rsidR="00C45907" w:rsidRPr="00931575" w:rsidRDefault="00C45907" w:rsidP="00C45907">
      <w:pPr>
        <w:pStyle w:val="Heading3"/>
      </w:pPr>
      <w:bookmarkStart w:id="2767" w:name="_Toc21102667"/>
      <w:bookmarkStart w:id="2768" w:name="_Toc29810516"/>
      <w:bookmarkStart w:id="2769" w:name="_Toc36635868"/>
      <w:bookmarkStart w:id="2770" w:name="_Toc37272814"/>
      <w:bookmarkStart w:id="2771" w:name="_Toc45885891"/>
      <w:bookmarkStart w:id="2772" w:name="_Toc53183000"/>
      <w:bookmarkStart w:id="2773" w:name="_Toc58915667"/>
      <w:bookmarkStart w:id="2774" w:name="_Toc58917848"/>
      <w:bookmarkStart w:id="2775" w:name="_Toc66693717"/>
      <w:bookmarkStart w:id="2776" w:name="_Toc74915669"/>
      <w:bookmarkStart w:id="2777" w:name="_Toc76114294"/>
      <w:bookmarkStart w:id="2778" w:name="_Toc76544180"/>
      <w:bookmarkStart w:id="2779" w:name="_Toc82536302"/>
      <w:bookmarkStart w:id="2780" w:name="_Toc89952595"/>
      <w:bookmarkStart w:id="2781" w:name="_Toc98766411"/>
      <w:bookmarkStart w:id="2782" w:name="_Toc99702774"/>
      <w:bookmarkStart w:id="2783" w:name="_Toc106206560"/>
      <w:bookmarkStart w:id="2784" w:name="_Toc115080562"/>
      <w:bookmarkStart w:id="2785" w:name="_Toc121999442"/>
      <w:bookmarkStart w:id="2786" w:name="_Toc124153615"/>
      <w:bookmarkStart w:id="2787" w:name="_Toc124154390"/>
      <w:bookmarkStart w:id="2788" w:name="_Toc131560245"/>
      <w:bookmarkStart w:id="2789" w:name="_Toc137393945"/>
      <w:bookmarkStart w:id="2790" w:name="_Toc163475049"/>
      <w:bookmarkStart w:id="2791" w:name="_Toc176783378"/>
      <w:r w:rsidRPr="00931575">
        <w:t>6.5.1</w:t>
      </w:r>
      <w:r w:rsidRPr="00931575">
        <w:tab/>
        <w:t>OTA transmitter OFF power</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1BBA5696" w14:textId="77777777" w:rsidR="00C45907" w:rsidRPr="00931575" w:rsidRDefault="00C45907" w:rsidP="00C45907">
      <w:pPr>
        <w:pStyle w:val="Heading4"/>
      </w:pPr>
      <w:bookmarkStart w:id="2792" w:name="_Toc21102668"/>
      <w:bookmarkStart w:id="2793" w:name="_Toc29810517"/>
      <w:bookmarkStart w:id="2794" w:name="_Toc36635869"/>
      <w:bookmarkStart w:id="2795" w:name="_Toc37272815"/>
      <w:bookmarkStart w:id="2796" w:name="_Toc45885892"/>
      <w:bookmarkStart w:id="2797" w:name="_Toc53183001"/>
      <w:bookmarkStart w:id="2798" w:name="_Toc58915668"/>
      <w:bookmarkStart w:id="2799" w:name="_Toc58917849"/>
      <w:bookmarkStart w:id="2800" w:name="_Toc66693718"/>
      <w:bookmarkStart w:id="2801" w:name="_Toc74915670"/>
      <w:bookmarkStart w:id="2802" w:name="_Toc76114295"/>
      <w:bookmarkStart w:id="2803" w:name="_Toc76544181"/>
      <w:bookmarkStart w:id="2804" w:name="_Toc82536303"/>
      <w:bookmarkStart w:id="2805" w:name="_Toc89952596"/>
      <w:bookmarkStart w:id="2806" w:name="_Toc98766412"/>
      <w:bookmarkStart w:id="2807" w:name="_Toc99702775"/>
      <w:bookmarkStart w:id="2808" w:name="_Toc106206561"/>
      <w:bookmarkStart w:id="2809" w:name="_Toc115080563"/>
      <w:bookmarkStart w:id="2810" w:name="_Toc121999443"/>
      <w:bookmarkStart w:id="2811" w:name="_Toc124153616"/>
      <w:bookmarkStart w:id="2812" w:name="_Toc124154391"/>
      <w:bookmarkStart w:id="2813" w:name="_Toc131560246"/>
      <w:bookmarkStart w:id="2814" w:name="_Toc137393946"/>
      <w:bookmarkStart w:id="2815" w:name="_Toc163475050"/>
      <w:bookmarkStart w:id="2816" w:name="_Toc176783379"/>
      <w:r w:rsidRPr="00931575">
        <w:t>6.5.1.1</w:t>
      </w:r>
      <w:r w:rsidRPr="00931575">
        <w:tab/>
        <w:t>Definition and applicability</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lastRenderedPageBreak/>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817" w:name="_Toc21102669"/>
      <w:bookmarkStart w:id="2818" w:name="_Toc29810518"/>
      <w:bookmarkStart w:id="2819" w:name="_Toc36635870"/>
      <w:bookmarkStart w:id="2820" w:name="_Toc37272816"/>
      <w:bookmarkStart w:id="2821" w:name="_Toc45885893"/>
      <w:bookmarkStart w:id="2822" w:name="_Toc53183002"/>
      <w:bookmarkStart w:id="2823" w:name="_Toc58915669"/>
      <w:bookmarkStart w:id="2824" w:name="_Toc58917850"/>
      <w:bookmarkStart w:id="2825" w:name="_Toc66693719"/>
      <w:bookmarkStart w:id="2826" w:name="_Toc74915671"/>
      <w:bookmarkStart w:id="2827" w:name="_Toc76114296"/>
      <w:bookmarkStart w:id="2828" w:name="_Toc76544182"/>
      <w:bookmarkStart w:id="2829" w:name="_Toc82536304"/>
      <w:bookmarkStart w:id="2830" w:name="_Toc89952597"/>
      <w:bookmarkStart w:id="2831" w:name="_Toc98766413"/>
      <w:bookmarkStart w:id="2832" w:name="_Toc99702776"/>
      <w:bookmarkStart w:id="2833" w:name="_Toc106206562"/>
      <w:bookmarkStart w:id="2834" w:name="_Toc115080564"/>
      <w:bookmarkStart w:id="2835" w:name="_Toc121999444"/>
      <w:bookmarkStart w:id="2836" w:name="_Toc124153617"/>
      <w:bookmarkStart w:id="2837" w:name="_Toc124154392"/>
      <w:bookmarkStart w:id="2838" w:name="_Toc131560247"/>
      <w:bookmarkStart w:id="2839" w:name="_Toc137393947"/>
      <w:bookmarkStart w:id="2840" w:name="_Toc163475051"/>
      <w:bookmarkStart w:id="2841" w:name="_Toc176783380"/>
      <w:r w:rsidRPr="00931575">
        <w:t>6.5.1.2</w:t>
      </w:r>
      <w:r w:rsidRPr="00931575">
        <w:tab/>
        <w:t>Minimum requirement</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842" w:name="_Toc21102670"/>
      <w:bookmarkStart w:id="2843" w:name="_Toc29810519"/>
      <w:bookmarkStart w:id="2844" w:name="_Toc36635871"/>
      <w:bookmarkStart w:id="2845" w:name="_Toc37272817"/>
      <w:bookmarkStart w:id="2846" w:name="_Toc45885894"/>
      <w:bookmarkStart w:id="2847" w:name="_Toc53183003"/>
      <w:bookmarkStart w:id="2848" w:name="_Toc58915670"/>
      <w:bookmarkStart w:id="2849" w:name="_Toc58917851"/>
      <w:bookmarkStart w:id="2850" w:name="_Toc66693720"/>
      <w:bookmarkStart w:id="2851" w:name="_Toc74915672"/>
      <w:bookmarkStart w:id="2852" w:name="_Toc76114297"/>
      <w:bookmarkStart w:id="2853" w:name="_Toc76544183"/>
      <w:bookmarkStart w:id="2854" w:name="_Toc82536305"/>
      <w:bookmarkStart w:id="2855" w:name="_Toc89952598"/>
      <w:bookmarkStart w:id="2856" w:name="_Toc98766414"/>
      <w:bookmarkStart w:id="2857" w:name="_Toc99702777"/>
      <w:bookmarkStart w:id="2858" w:name="_Toc106206563"/>
      <w:bookmarkStart w:id="2859" w:name="_Toc115080565"/>
      <w:bookmarkStart w:id="2860" w:name="_Toc121999445"/>
      <w:bookmarkStart w:id="2861" w:name="_Toc124153618"/>
      <w:bookmarkStart w:id="2862" w:name="_Toc124154393"/>
      <w:bookmarkStart w:id="2863" w:name="_Toc131560248"/>
      <w:bookmarkStart w:id="2864" w:name="_Toc137393948"/>
      <w:bookmarkStart w:id="2865" w:name="_Toc163475052"/>
      <w:bookmarkStart w:id="2866" w:name="_Toc176783381"/>
      <w:r w:rsidRPr="00931575">
        <w:t>6.5.1.3</w:t>
      </w:r>
      <w:r w:rsidRPr="00931575">
        <w:tab/>
        <w:t>Test purpose</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867" w:name="_Toc21102671"/>
      <w:bookmarkStart w:id="2868" w:name="_Toc29810520"/>
      <w:bookmarkStart w:id="2869" w:name="_Toc36635872"/>
      <w:bookmarkStart w:id="2870" w:name="_Toc37272818"/>
      <w:bookmarkStart w:id="2871" w:name="_Toc45885895"/>
      <w:bookmarkStart w:id="2872" w:name="_Toc53183004"/>
      <w:bookmarkStart w:id="2873" w:name="_Toc58915671"/>
      <w:bookmarkStart w:id="2874" w:name="_Toc58917852"/>
      <w:bookmarkStart w:id="2875" w:name="_Toc66693721"/>
      <w:bookmarkStart w:id="2876" w:name="_Toc74915673"/>
      <w:bookmarkStart w:id="2877" w:name="_Toc76114298"/>
      <w:bookmarkStart w:id="2878" w:name="_Toc76544184"/>
      <w:bookmarkStart w:id="2879" w:name="_Toc82536306"/>
      <w:bookmarkStart w:id="2880" w:name="_Toc89952599"/>
      <w:bookmarkStart w:id="2881" w:name="_Toc98766415"/>
      <w:bookmarkStart w:id="2882" w:name="_Toc99702778"/>
      <w:bookmarkStart w:id="2883" w:name="_Toc106206564"/>
      <w:bookmarkStart w:id="2884" w:name="_Toc115080566"/>
      <w:bookmarkStart w:id="2885" w:name="_Toc121999446"/>
      <w:bookmarkStart w:id="2886" w:name="_Toc124153619"/>
      <w:bookmarkStart w:id="2887" w:name="_Toc124154394"/>
      <w:bookmarkStart w:id="2888" w:name="_Toc131560249"/>
      <w:bookmarkStart w:id="2889" w:name="_Toc137393949"/>
      <w:bookmarkStart w:id="2890" w:name="_Toc163475053"/>
      <w:bookmarkStart w:id="2891" w:name="_Toc176783382"/>
      <w:r w:rsidRPr="00931575">
        <w:t>6.5.1.4</w:t>
      </w:r>
      <w:r w:rsidRPr="00931575">
        <w:tab/>
        <w:t>Method of test</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892" w:name="_Toc21102672"/>
      <w:bookmarkStart w:id="2893" w:name="_Toc29810521"/>
      <w:bookmarkStart w:id="2894" w:name="_Toc36635873"/>
      <w:bookmarkStart w:id="2895" w:name="_Toc37272819"/>
      <w:bookmarkStart w:id="2896" w:name="_Toc45885896"/>
      <w:bookmarkStart w:id="2897" w:name="_Toc53183005"/>
      <w:bookmarkStart w:id="2898" w:name="_Toc58915672"/>
      <w:bookmarkStart w:id="2899" w:name="_Toc58917853"/>
      <w:bookmarkStart w:id="2900" w:name="_Toc66693722"/>
      <w:bookmarkStart w:id="2901" w:name="_Toc74915674"/>
      <w:bookmarkStart w:id="2902" w:name="_Toc76114299"/>
      <w:bookmarkStart w:id="2903" w:name="_Toc76544185"/>
      <w:bookmarkStart w:id="2904" w:name="_Toc82536307"/>
      <w:bookmarkStart w:id="2905" w:name="_Toc89952600"/>
      <w:bookmarkStart w:id="2906" w:name="_Toc98766416"/>
      <w:bookmarkStart w:id="2907" w:name="_Toc99702779"/>
      <w:bookmarkStart w:id="2908" w:name="_Toc106206565"/>
      <w:bookmarkStart w:id="2909" w:name="_Toc115080567"/>
      <w:bookmarkStart w:id="2910" w:name="_Toc121999447"/>
      <w:bookmarkStart w:id="2911" w:name="_Toc124153620"/>
      <w:bookmarkStart w:id="2912" w:name="_Toc124154395"/>
      <w:bookmarkStart w:id="2913" w:name="_Toc131560250"/>
      <w:bookmarkStart w:id="2914" w:name="_Toc137393950"/>
      <w:bookmarkStart w:id="2915" w:name="_Toc163475054"/>
      <w:bookmarkStart w:id="2916" w:name="_Toc176783383"/>
      <w:r w:rsidRPr="00931575">
        <w:t>6.5.1.5</w:t>
      </w:r>
      <w:r w:rsidRPr="00931575">
        <w:tab/>
        <w:t>Test requirements</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917" w:name="_Toc21102673"/>
      <w:bookmarkStart w:id="2918" w:name="_Toc29810522"/>
      <w:bookmarkStart w:id="2919" w:name="_Toc36635874"/>
      <w:bookmarkStart w:id="2920" w:name="_Toc37272820"/>
      <w:bookmarkStart w:id="2921" w:name="_Toc45885897"/>
      <w:bookmarkStart w:id="2922" w:name="_Toc53183006"/>
      <w:bookmarkStart w:id="2923" w:name="_Toc58915673"/>
      <w:bookmarkStart w:id="2924" w:name="_Toc58917854"/>
      <w:bookmarkStart w:id="2925" w:name="_Toc66693723"/>
      <w:bookmarkStart w:id="2926" w:name="_Toc74915675"/>
      <w:bookmarkStart w:id="2927" w:name="_Toc76114300"/>
      <w:bookmarkStart w:id="2928" w:name="_Toc76544186"/>
      <w:bookmarkStart w:id="2929" w:name="_Toc82536308"/>
      <w:bookmarkStart w:id="2930" w:name="_Toc89952601"/>
      <w:bookmarkStart w:id="2931" w:name="_Toc98766417"/>
      <w:bookmarkStart w:id="2932" w:name="_Toc99702780"/>
      <w:bookmarkStart w:id="2933" w:name="_Toc106206566"/>
      <w:bookmarkStart w:id="2934" w:name="_Toc115080568"/>
      <w:bookmarkStart w:id="2935" w:name="_Toc121999448"/>
      <w:bookmarkStart w:id="2936" w:name="_Toc124153621"/>
      <w:bookmarkStart w:id="2937" w:name="_Toc124154396"/>
      <w:bookmarkStart w:id="2938" w:name="_Toc131560251"/>
      <w:bookmarkStart w:id="2939" w:name="_Toc137393951"/>
      <w:bookmarkStart w:id="2940" w:name="_Toc163475055"/>
      <w:bookmarkStart w:id="2941" w:name="_Toc176783384"/>
      <w:r w:rsidRPr="00931575">
        <w:t>6.5.2</w:t>
      </w:r>
      <w:r w:rsidRPr="00931575">
        <w:tab/>
        <w:t>OTA transmitter transient period</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0C1FAEF8" w14:textId="77777777" w:rsidR="00C45907" w:rsidRPr="00931575" w:rsidRDefault="00C45907" w:rsidP="00C45907">
      <w:pPr>
        <w:pStyle w:val="Heading4"/>
      </w:pPr>
      <w:bookmarkStart w:id="2942" w:name="_Toc21102674"/>
      <w:bookmarkStart w:id="2943" w:name="_Toc29810523"/>
      <w:bookmarkStart w:id="2944" w:name="_Toc36635875"/>
      <w:bookmarkStart w:id="2945" w:name="_Toc37272821"/>
      <w:bookmarkStart w:id="2946" w:name="_Toc45885898"/>
      <w:bookmarkStart w:id="2947" w:name="_Toc53183007"/>
      <w:bookmarkStart w:id="2948" w:name="_Toc58915674"/>
      <w:bookmarkStart w:id="2949" w:name="_Toc58917855"/>
      <w:bookmarkStart w:id="2950" w:name="_Toc66693724"/>
      <w:bookmarkStart w:id="2951" w:name="_Toc74915676"/>
      <w:bookmarkStart w:id="2952" w:name="_Toc76114301"/>
      <w:bookmarkStart w:id="2953" w:name="_Toc76544187"/>
      <w:bookmarkStart w:id="2954" w:name="_Toc82536309"/>
      <w:bookmarkStart w:id="2955" w:name="_Toc89952602"/>
      <w:bookmarkStart w:id="2956" w:name="_Toc98766418"/>
      <w:bookmarkStart w:id="2957" w:name="_Toc99702781"/>
      <w:bookmarkStart w:id="2958" w:name="_Toc106206567"/>
      <w:bookmarkStart w:id="2959" w:name="_Toc115080569"/>
      <w:bookmarkStart w:id="2960" w:name="_Toc121999449"/>
      <w:bookmarkStart w:id="2961" w:name="_Toc124153622"/>
      <w:bookmarkStart w:id="2962" w:name="_Toc124154397"/>
      <w:bookmarkStart w:id="2963" w:name="_Toc131560252"/>
      <w:bookmarkStart w:id="2964" w:name="_Toc137393952"/>
      <w:bookmarkStart w:id="2965" w:name="_Toc163475056"/>
      <w:bookmarkStart w:id="2966" w:name="_Toc176783385"/>
      <w:r w:rsidRPr="00931575">
        <w:t>6.5.2.1</w:t>
      </w:r>
      <w:r w:rsidRPr="00931575">
        <w:tab/>
        <w:t>Definition and applicability</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0" type="#_x0000_t75" style="width:483.5pt;height:231.5pt" o:ole="">
            <v:imagedata r:id="rId36" o:title=""/>
          </v:shape>
          <o:OLEObject Type="Embed" ProgID="Word.Picture.8" ShapeID="_x0000_i1030" DrawAspect="Content" ObjectID="_1788604243" r:id="rId37"/>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967" w:name="_Toc21102675"/>
      <w:bookmarkStart w:id="2968" w:name="_Toc29810524"/>
      <w:bookmarkStart w:id="2969" w:name="_Toc36635876"/>
      <w:bookmarkStart w:id="2970" w:name="_Toc37272822"/>
      <w:bookmarkStart w:id="2971" w:name="_Toc45885899"/>
      <w:bookmarkStart w:id="2972" w:name="_Toc53183008"/>
      <w:bookmarkStart w:id="2973" w:name="_Toc58915675"/>
      <w:bookmarkStart w:id="2974" w:name="_Toc58917856"/>
      <w:bookmarkStart w:id="2975" w:name="_Toc66693725"/>
      <w:bookmarkStart w:id="2976" w:name="_Toc74915677"/>
      <w:bookmarkStart w:id="2977" w:name="_Toc76114302"/>
      <w:bookmarkStart w:id="2978" w:name="_Toc76544188"/>
      <w:bookmarkStart w:id="2979" w:name="_Toc82536310"/>
      <w:bookmarkStart w:id="2980" w:name="_Toc89952603"/>
      <w:bookmarkStart w:id="2981" w:name="_Toc98766419"/>
      <w:bookmarkStart w:id="2982" w:name="_Toc99702782"/>
      <w:bookmarkStart w:id="2983" w:name="_Toc106206568"/>
      <w:bookmarkStart w:id="2984" w:name="_Toc115080570"/>
      <w:bookmarkStart w:id="2985" w:name="_Toc121999450"/>
      <w:bookmarkStart w:id="2986" w:name="_Toc124153623"/>
      <w:bookmarkStart w:id="2987" w:name="_Toc124154398"/>
      <w:bookmarkStart w:id="2988" w:name="_Toc131560253"/>
      <w:bookmarkStart w:id="2989" w:name="_Toc137393953"/>
      <w:bookmarkStart w:id="2990" w:name="_Toc163475057"/>
      <w:bookmarkStart w:id="2991" w:name="_Toc176783386"/>
      <w:r w:rsidRPr="00931575">
        <w:t>6.5.2.2</w:t>
      </w:r>
      <w:r w:rsidRPr="00931575">
        <w:tab/>
        <w:t>Minimum requirement</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992" w:name="_Toc21102676"/>
      <w:bookmarkStart w:id="2993" w:name="_Toc29810525"/>
      <w:bookmarkStart w:id="2994" w:name="_Toc36635877"/>
      <w:bookmarkStart w:id="2995" w:name="_Toc37272823"/>
      <w:bookmarkStart w:id="2996" w:name="_Toc45885900"/>
      <w:bookmarkStart w:id="2997" w:name="_Toc53183009"/>
      <w:bookmarkStart w:id="2998" w:name="_Toc58915676"/>
      <w:bookmarkStart w:id="2999" w:name="_Toc58917857"/>
      <w:bookmarkStart w:id="3000" w:name="_Toc66693726"/>
      <w:bookmarkStart w:id="3001" w:name="_Toc74915678"/>
      <w:bookmarkStart w:id="3002" w:name="_Toc76114303"/>
      <w:bookmarkStart w:id="3003" w:name="_Toc76544189"/>
      <w:bookmarkStart w:id="3004" w:name="_Toc82536311"/>
      <w:bookmarkStart w:id="3005" w:name="_Toc89952604"/>
      <w:bookmarkStart w:id="3006" w:name="_Toc98766420"/>
      <w:bookmarkStart w:id="3007" w:name="_Toc99702783"/>
      <w:bookmarkStart w:id="3008" w:name="_Toc106206569"/>
      <w:bookmarkStart w:id="3009" w:name="_Toc115080571"/>
      <w:bookmarkStart w:id="3010" w:name="_Toc121999451"/>
      <w:bookmarkStart w:id="3011" w:name="_Toc124153624"/>
      <w:bookmarkStart w:id="3012" w:name="_Toc124154399"/>
      <w:bookmarkStart w:id="3013" w:name="_Toc131560254"/>
      <w:bookmarkStart w:id="3014" w:name="_Toc137393954"/>
      <w:bookmarkStart w:id="3015" w:name="_Toc163475058"/>
      <w:bookmarkStart w:id="3016" w:name="_Toc176783387"/>
      <w:r w:rsidRPr="00931575">
        <w:t>6.5.2.3</w:t>
      </w:r>
      <w:r w:rsidRPr="00931575">
        <w:tab/>
        <w:t>Test purpose</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3017" w:name="_Toc21102677"/>
      <w:bookmarkStart w:id="3018" w:name="_Toc29810526"/>
      <w:bookmarkStart w:id="3019" w:name="_Toc36635878"/>
      <w:bookmarkStart w:id="3020" w:name="_Toc37272824"/>
      <w:bookmarkStart w:id="3021" w:name="_Toc45885901"/>
      <w:bookmarkStart w:id="3022" w:name="_Toc53183010"/>
      <w:bookmarkStart w:id="3023" w:name="_Toc58915677"/>
      <w:bookmarkStart w:id="3024" w:name="_Toc58917858"/>
      <w:bookmarkStart w:id="3025" w:name="_Toc66693727"/>
      <w:bookmarkStart w:id="3026" w:name="_Toc74915679"/>
      <w:bookmarkStart w:id="3027" w:name="_Toc76114304"/>
      <w:bookmarkStart w:id="3028" w:name="_Toc76544190"/>
      <w:bookmarkStart w:id="3029" w:name="_Toc82536312"/>
      <w:bookmarkStart w:id="3030" w:name="_Toc89952605"/>
      <w:bookmarkStart w:id="3031" w:name="_Toc98766421"/>
      <w:bookmarkStart w:id="3032" w:name="_Toc99702784"/>
      <w:bookmarkStart w:id="3033" w:name="_Toc106206570"/>
      <w:bookmarkStart w:id="3034" w:name="_Toc115080572"/>
      <w:bookmarkStart w:id="3035" w:name="_Toc121999452"/>
      <w:bookmarkStart w:id="3036" w:name="_Toc124153625"/>
      <w:bookmarkStart w:id="3037" w:name="_Toc124154400"/>
      <w:bookmarkStart w:id="3038" w:name="_Toc131560255"/>
      <w:bookmarkStart w:id="3039" w:name="_Toc137393955"/>
      <w:bookmarkStart w:id="3040" w:name="_Toc163475059"/>
      <w:bookmarkStart w:id="3041" w:name="_Toc176783388"/>
      <w:r w:rsidRPr="00931575">
        <w:t>6.5.2.4</w:t>
      </w:r>
      <w:r w:rsidRPr="00931575">
        <w:tab/>
        <w:t>Method of test</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6D39DD08" w14:textId="77777777" w:rsidR="00C45907" w:rsidRPr="00931575" w:rsidRDefault="00C45907" w:rsidP="00C45907">
      <w:pPr>
        <w:pStyle w:val="Heading5"/>
      </w:pPr>
      <w:bookmarkStart w:id="3042" w:name="_Toc21102678"/>
      <w:bookmarkStart w:id="3043" w:name="_Toc29810527"/>
      <w:bookmarkStart w:id="3044" w:name="_Toc36635879"/>
      <w:bookmarkStart w:id="3045" w:name="_Toc37272825"/>
      <w:bookmarkStart w:id="3046" w:name="_Toc45885902"/>
      <w:bookmarkStart w:id="3047" w:name="_Toc53183011"/>
      <w:bookmarkStart w:id="3048" w:name="_Toc58915678"/>
      <w:bookmarkStart w:id="3049" w:name="_Toc58917859"/>
      <w:bookmarkStart w:id="3050" w:name="_Toc66693728"/>
      <w:bookmarkStart w:id="3051" w:name="_Toc74915680"/>
      <w:bookmarkStart w:id="3052" w:name="_Toc76114305"/>
      <w:bookmarkStart w:id="3053" w:name="_Toc76544191"/>
      <w:bookmarkStart w:id="3054" w:name="_Toc82536313"/>
      <w:bookmarkStart w:id="3055" w:name="_Toc89952606"/>
      <w:bookmarkStart w:id="3056" w:name="_Toc98766422"/>
      <w:bookmarkStart w:id="3057" w:name="_Toc99702785"/>
      <w:bookmarkStart w:id="3058" w:name="_Toc106206571"/>
      <w:bookmarkStart w:id="3059" w:name="_Toc115080573"/>
      <w:bookmarkStart w:id="3060" w:name="_Toc121999453"/>
      <w:bookmarkStart w:id="3061" w:name="_Toc124153626"/>
      <w:bookmarkStart w:id="3062" w:name="_Toc124154401"/>
      <w:bookmarkStart w:id="3063" w:name="_Toc131560256"/>
      <w:bookmarkStart w:id="3064" w:name="_Toc137393956"/>
      <w:bookmarkStart w:id="3065" w:name="_Toc163475060"/>
      <w:bookmarkStart w:id="3066" w:name="_Toc176783389"/>
      <w:r w:rsidRPr="00931575">
        <w:t>6.5.2.4.1</w:t>
      </w:r>
      <w:r w:rsidRPr="00931575">
        <w:tab/>
        <w:t>Initial conditions</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3067" w:name="_Toc21102679"/>
      <w:bookmarkStart w:id="3068" w:name="_Toc29810528"/>
      <w:bookmarkStart w:id="3069" w:name="_Toc36635880"/>
      <w:bookmarkStart w:id="3070" w:name="_Toc37272826"/>
      <w:bookmarkStart w:id="3071" w:name="_Toc45885903"/>
      <w:bookmarkStart w:id="3072" w:name="_Toc53183012"/>
      <w:bookmarkStart w:id="3073" w:name="_Toc58915679"/>
      <w:bookmarkStart w:id="3074" w:name="_Toc58917860"/>
      <w:bookmarkStart w:id="3075" w:name="_Toc66693729"/>
      <w:bookmarkStart w:id="3076" w:name="_Toc74915681"/>
      <w:bookmarkStart w:id="3077" w:name="_Toc76114306"/>
      <w:bookmarkStart w:id="3078" w:name="_Toc76544192"/>
      <w:bookmarkStart w:id="3079" w:name="_Toc82536314"/>
      <w:bookmarkStart w:id="3080" w:name="_Toc89952607"/>
      <w:bookmarkStart w:id="3081" w:name="_Toc98766423"/>
      <w:bookmarkStart w:id="3082" w:name="_Toc99702786"/>
      <w:bookmarkStart w:id="3083" w:name="_Toc106206572"/>
      <w:bookmarkStart w:id="3084" w:name="_Toc115080574"/>
      <w:bookmarkStart w:id="3085" w:name="_Toc121999454"/>
      <w:bookmarkStart w:id="3086" w:name="_Toc124153627"/>
      <w:bookmarkStart w:id="3087" w:name="_Toc124154402"/>
      <w:bookmarkStart w:id="3088" w:name="_Toc131560257"/>
      <w:bookmarkStart w:id="3089" w:name="_Toc137393957"/>
      <w:bookmarkStart w:id="3090" w:name="_Toc163475061"/>
      <w:bookmarkStart w:id="3091" w:name="_Toc176783390"/>
      <w:r w:rsidRPr="00931575">
        <w:lastRenderedPageBreak/>
        <w:t>6.5.2.4.2</w:t>
      </w:r>
      <w:r w:rsidRPr="00931575">
        <w:tab/>
        <w:t>Procedure</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4B4CA2C7" w14:textId="77777777" w:rsidR="00C45907" w:rsidRPr="00931575" w:rsidRDefault="00C45907" w:rsidP="005624C7">
      <w:pPr>
        <w:pStyle w:val="H6"/>
      </w:pPr>
      <w:bookmarkStart w:id="3092" w:name="_Toc21102680"/>
      <w:bookmarkStart w:id="3093" w:name="_Toc29810529"/>
      <w:bookmarkStart w:id="3094" w:name="_Toc36635881"/>
      <w:bookmarkStart w:id="3095" w:name="_Toc37272827"/>
      <w:bookmarkStart w:id="3096" w:name="_Toc45885904"/>
      <w:r w:rsidRPr="00931575">
        <w:t>6.5.2.4.2.1</w:t>
      </w:r>
      <w:r w:rsidRPr="00931575">
        <w:tab/>
        <w:t>General procedure</w:t>
      </w:r>
      <w:bookmarkEnd w:id="3092"/>
      <w:bookmarkEnd w:id="3093"/>
      <w:bookmarkEnd w:id="3094"/>
      <w:bookmarkEnd w:id="3095"/>
      <w:bookmarkEnd w:id="3096"/>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3097" w:name="_Toc21102681"/>
      <w:bookmarkStart w:id="3098" w:name="_Toc29810530"/>
      <w:bookmarkStart w:id="3099" w:name="_Toc36635882"/>
      <w:bookmarkStart w:id="3100" w:name="_Toc37272828"/>
      <w:bookmarkStart w:id="3101" w:name="_Toc45885905"/>
      <w:r w:rsidRPr="00931575">
        <w:t>6.5.2.4.2.2</w:t>
      </w:r>
      <w:r w:rsidRPr="00931575">
        <w:tab/>
      </w:r>
      <w:r w:rsidRPr="00931575">
        <w:rPr>
          <w:i/>
        </w:rPr>
        <w:t>BS type 1-O</w:t>
      </w:r>
      <w:bookmarkEnd w:id="3097"/>
      <w:bookmarkEnd w:id="3098"/>
      <w:bookmarkEnd w:id="3099"/>
      <w:bookmarkEnd w:id="3100"/>
      <w:bookmarkEnd w:id="3101"/>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3102" w:name="_Toc21102682"/>
      <w:bookmarkStart w:id="3103" w:name="_Toc29810531"/>
      <w:bookmarkStart w:id="3104" w:name="_Toc36635883"/>
      <w:bookmarkStart w:id="3105" w:name="_Toc37272829"/>
      <w:bookmarkStart w:id="3106" w:name="_Toc45885906"/>
      <w:r w:rsidRPr="00931575">
        <w:t>6.5.2.4.2.3</w:t>
      </w:r>
      <w:r w:rsidRPr="00931575">
        <w:tab/>
      </w:r>
      <w:r w:rsidRPr="00931575">
        <w:rPr>
          <w:i/>
        </w:rPr>
        <w:t>BS type 2-O</w:t>
      </w:r>
      <w:bookmarkEnd w:id="3102"/>
      <w:bookmarkEnd w:id="3103"/>
      <w:bookmarkEnd w:id="3104"/>
      <w:bookmarkEnd w:id="3105"/>
      <w:bookmarkEnd w:id="3106"/>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 xml:space="preserve">aggregated BS </w:t>
      </w:r>
      <w:r w:rsidRPr="00931575">
        <w:rPr>
          <w:i/>
          <w:snapToGrid w:val="0"/>
        </w:rPr>
        <w:lastRenderedPageBreak/>
        <w:t>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3107" w:name="_Toc21102683"/>
      <w:bookmarkStart w:id="3108" w:name="_Toc29810532"/>
      <w:bookmarkStart w:id="3109" w:name="_Toc36635884"/>
      <w:bookmarkStart w:id="3110" w:name="_Toc37272830"/>
      <w:bookmarkStart w:id="3111" w:name="_Toc45885907"/>
      <w:bookmarkStart w:id="3112" w:name="_Toc53183013"/>
      <w:bookmarkStart w:id="3113" w:name="_Toc58915680"/>
      <w:bookmarkStart w:id="3114" w:name="_Toc58917861"/>
      <w:bookmarkStart w:id="3115" w:name="_Toc66693730"/>
      <w:bookmarkStart w:id="3116" w:name="_Toc74915682"/>
      <w:bookmarkStart w:id="3117" w:name="_Toc76114307"/>
      <w:bookmarkStart w:id="3118" w:name="_Toc76544193"/>
      <w:bookmarkStart w:id="3119" w:name="_Toc82536315"/>
      <w:bookmarkStart w:id="3120" w:name="_Toc89952608"/>
      <w:bookmarkStart w:id="3121" w:name="_Toc98766424"/>
      <w:bookmarkStart w:id="3122" w:name="_Toc99702787"/>
      <w:bookmarkStart w:id="3123" w:name="_Toc106206573"/>
      <w:bookmarkStart w:id="3124" w:name="_Toc115080575"/>
      <w:bookmarkStart w:id="3125" w:name="_Toc121999455"/>
      <w:bookmarkStart w:id="3126" w:name="_Toc124153628"/>
      <w:bookmarkStart w:id="3127" w:name="_Toc124154403"/>
      <w:bookmarkStart w:id="3128" w:name="_Toc131560258"/>
      <w:bookmarkStart w:id="3129" w:name="_Toc137393958"/>
      <w:bookmarkStart w:id="3130" w:name="_Toc163475062"/>
      <w:bookmarkStart w:id="3131" w:name="_Toc176783391"/>
      <w:r w:rsidRPr="00931575">
        <w:t>6.5.2.5</w:t>
      </w:r>
      <w:r w:rsidRPr="00931575">
        <w:tab/>
        <w:t>Test requirements</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186D70E6" w14:textId="77777777" w:rsidR="00C45907" w:rsidRPr="00931575" w:rsidRDefault="00C45907" w:rsidP="00C45907">
      <w:pPr>
        <w:pStyle w:val="Heading5"/>
      </w:pPr>
      <w:bookmarkStart w:id="3132" w:name="_Toc21102684"/>
      <w:bookmarkStart w:id="3133" w:name="_Toc29810533"/>
      <w:bookmarkStart w:id="3134" w:name="_Toc36635885"/>
      <w:bookmarkStart w:id="3135" w:name="_Toc37272831"/>
      <w:bookmarkStart w:id="3136" w:name="_Toc45885908"/>
      <w:bookmarkStart w:id="3137" w:name="_Toc53183014"/>
      <w:bookmarkStart w:id="3138" w:name="_Toc58915681"/>
      <w:bookmarkStart w:id="3139" w:name="_Toc58917862"/>
      <w:bookmarkStart w:id="3140" w:name="_Toc66693731"/>
      <w:bookmarkStart w:id="3141" w:name="_Toc74915683"/>
      <w:bookmarkStart w:id="3142" w:name="_Toc76114308"/>
      <w:bookmarkStart w:id="3143" w:name="_Toc76544194"/>
      <w:bookmarkStart w:id="3144" w:name="_Toc82536316"/>
      <w:bookmarkStart w:id="3145" w:name="_Toc89952609"/>
      <w:bookmarkStart w:id="3146" w:name="_Toc98766425"/>
      <w:bookmarkStart w:id="3147" w:name="_Toc99702788"/>
      <w:bookmarkStart w:id="3148" w:name="_Toc106206574"/>
      <w:bookmarkStart w:id="3149" w:name="_Toc115080576"/>
      <w:bookmarkStart w:id="3150" w:name="_Toc121999456"/>
      <w:bookmarkStart w:id="3151" w:name="_Toc124153629"/>
      <w:bookmarkStart w:id="3152" w:name="_Toc124154404"/>
      <w:bookmarkStart w:id="3153" w:name="_Toc131560259"/>
      <w:bookmarkStart w:id="3154" w:name="_Toc137393959"/>
      <w:bookmarkStart w:id="3155" w:name="_Toc163475063"/>
      <w:bookmarkStart w:id="3156" w:name="_Toc176783392"/>
      <w:r w:rsidRPr="00931575">
        <w:t>6.5.2.5.1</w:t>
      </w:r>
      <w:r w:rsidRPr="00931575">
        <w:tab/>
      </w:r>
      <w:r w:rsidRPr="00931575">
        <w:rPr>
          <w:i/>
        </w:rPr>
        <w:t>BS type 1-O</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4521E447" w:rsidR="00C45907" w:rsidRPr="00931575" w:rsidRDefault="005E3AD0" w:rsidP="00524B94">
      <w:r>
        <w:rPr>
          <w:rFonts w:eastAsia="SimSun"/>
          <w:lang w:eastAsia="zh-CN"/>
        </w:rPr>
        <w:t>The mean power spectral density</w:t>
      </w:r>
      <w:r>
        <w:rPr>
          <w:rFonts w:eastAsia="SimSun"/>
        </w:rPr>
        <w:t xml:space="preserve"> </w:t>
      </w:r>
      <w:r>
        <w:rPr>
          <w:rFonts w:eastAsia="SimSun"/>
          <w:lang w:eastAsia="zh-CN"/>
        </w:rPr>
        <w:t xml:space="preserve">measured </w:t>
      </w:r>
      <w:r>
        <w:rPr>
          <w:lang w:eastAsia="zh-CN"/>
        </w:rPr>
        <w:t>according to clause </w:t>
      </w:r>
      <w:r>
        <w:rPr>
          <w:rFonts w:eastAsia="SimSun"/>
          <w:lang w:eastAsia="zh-CN"/>
        </w:rPr>
        <w:t xml:space="preserve">6.5.2.4.2 </w:t>
      </w:r>
      <w:r>
        <w:t>shall be less than -102.4</w:t>
      </w:r>
      <w:r>
        <w:rPr>
          <w:lang w:eastAsia="zh-CN"/>
        </w:rPr>
        <w:t xml:space="preserve"> dBm/MHz</w:t>
      </w:r>
      <w:r>
        <w:rPr>
          <w:rFonts w:cs="v4.2.0"/>
        </w:rPr>
        <w:t xml:space="preserve"> for carrier frequency 3.0 GHz &lt; f </w:t>
      </w:r>
      <w:r>
        <w:rPr>
          <w:rFonts w:cs="Arial"/>
        </w:rPr>
        <w:t>≤</w:t>
      </w:r>
      <w:r>
        <w:rPr>
          <w:rFonts w:cs="v4.2.0"/>
        </w:rPr>
        <w:t xml:space="preserve"> </w:t>
      </w:r>
      <w:r>
        <w:t xml:space="preserve">7.125 </w:t>
      </w:r>
      <w:r>
        <w:rPr>
          <w:rFonts w:cs="v4.2.0"/>
        </w:rPr>
        <w:t>GHz</w:t>
      </w:r>
      <w:r>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3157" w:name="_Toc21102685"/>
      <w:bookmarkStart w:id="3158" w:name="_Toc29810534"/>
      <w:bookmarkStart w:id="3159" w:name="_Toc36635886"/>
      <w:bookmarkStart w:id="3160" w:name="_Toc37272832"/>
      <w:bookmarkStart w:id="3161" w:name="_Toc45885909"/>
      <w:bookmarkStart w:id="3162" w:name="_Toc53183015"/>
      <w:bookmarkStart w:id="3163" w:name="_Toc58915682"/>
      <w:bookmarkStart w:id="3164" w:name="_Toc58917863"/>
      <w:bookmarkStart w:id="3165" w:name="_Toc66693732"/>
      <w:bookmarkStart w:id="3166" w:name="_Toc74915684"/>
      <w:bookmarkStart w:id="3167" w:name="_Toc76114309"/>
      <w:bookmarkStart w:id="3168" w:name="_Toc76544195"/>
      <w:bookmarkStart w:id="3169" w:name="_Toc82536317"/>
      <w:bookmarkStart w:id="3170" w:name="_Toc89952610"/>
      <w:bookmarkStart w:id="3171" w:name="_Toc98766426"/>
      <w:bookmarkStart w:id="3172" w:name="_Toc99702789"/>
      <w:bookmarkStart w:id="3173" w:name="_Toc106206575"/>
      <w:bookmarkStart w:id="3174" w:name="_Toc115080577"/>
      <w:bookmarkStart w:id="3175" w:name="_Toc121999457"/>
      <w:bookmarkStart w:id="3176" w:name="_Toc124153630"/>
      <w:bookmarkStart w:id="3177" w:name="_Toc124154405"/>
      <w:bookmarkStart w:id="3178" w:name="_Toc131560260"/>
      <w:bookmarkStart w:id="3179" w:name="_Toc137393960"/>
      <w:bookmarkStart w:id="3180" w:name="_Toc163475064"/>
      <w:bookmarkStart w:id="3181" w:name="_Toc176783393"/>
      <w:r w:rsidRPr="00931575">
        <w:t>6.5.2.5.2</w:t>
      </w:r>
      <w:r w:rsidRPr="00931575">
        <w:tab/>
      </w:r>
      <w:r w:rsidRPr="00931575">
        <w:rPr>
          <w:i/>
        </w:rPr>
        <w:t>BS type 2-O</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3182" w:name="_Toc21102686"/>
      <w:bookmarkStart w:id="3183" w:name="_Toc29810535"/>
      <w:bookmarkStart w:id="3184" w:name="_Toc36635887"/>
      <w:bookmarkStart w:id="3185" w:name="_Toc37272833"/>
      <w:bookmarkStart w:id="3186" w:name="_Toc45885910"/>
      <w:bookmarkStart w:id="3187" w:name="_Toc53183016"/>
      <w:bookmarkStart w:id="3188" w:name="_Toc58915683"/>
      <w:bookmarkStart w:id="3189" w:name="_Toc58917864"/>
      <w:bookmarkStart w:id="3190" w:name="_Toc66693733"/>
      <w:bookmarkStart w:id="3191" w:name="_Toc74915685"/>
      <w:bookmarkStart w:id="3192" w:name="_Toc76114310"/>
      <w:bookmarkStart w:id="3193"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66A770F5" w:rsidR="00A65F23" w:rsidRDefault="00A65F23" w:rsidP="006F1F81">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266B7755" w14:textId="24D4E537" w:rsidR="00B23F56" w:rsidRDefault="00B23F56" w:rsidP="00B23F56">
      <w:bookmarkStart w:id="3194" w:name="_Toc82536318"/>
      <w:bookmarkStart w:id="3195" w:name="_Toc89952611"/>
      <w:bookmarkStart w:id="3196" w:name="_Toc98766427"/>
      <w:bookmarkStart w:id="3197" w:name="_Toc99702790"/>
      <w:bookmarkStart w:id="3198" w:name="_Toc106206576"/>
      <w:bookmarkStart w:id="3199" w:name="_Toc115080578"/>
      <w:bookmarkStart w:id="3200" w:name="_Toc121999458"/>
      <w:bookmarkStart w:id="3201" w:name="_Toc124153631"/>
      <w:bookmarkStart w:id="3202" w:name="_Toc124154406"/>
      <w:bookmarkStart w:id="3203" w:name="_Toc131560261"/>
      <w:r w:rsidRPr="000E41AD">
        <w:t xml:space="preserve">The measured </w:t>
      </w:r>
      <w:r w:rsidRPr="000E41AD">
        <w:rPr>
          <w:lang w:eastAsia="zh-CN"/>
        </w:rPr>
        <w:t>mean EIRP spectral density</w:t>
      </w:r>
      <w:r w:rsidRPr="000E41AD">
        <w:t xml:space="preserve"> </w:t>
      </w:r>
      <w:r w:rsidRPr="000E41AD">
        <w:rPr>
          <w:lang w:eastAsia="zh-CN"/>
        </w:rPr>
        <w:t xml:space="preserve">according to clause 6.5.2.4.2 </w:t>
      </w:r>
      <w:r w:rsidRPr="000E41AD">
        <w:t xml:space="preserve">shall be less than </w:t>
      </w:r>
      <w:r>
        <w:t>-</w:t>
      </w:r>
      <w:r w:rsidRPr="000E41AD">
        <w:t>30.4 + P</w:t>
      </w:r>
      <w:r w:rsidRPr="000E41AD">
        <w:rPr>
          <w:vertAlign w:val="subscript"/>
        </w:rPr>
        <w:t>rated,c,EIRP </w:t>
      </w:r>
      <w:r w:rsidRPr="000E41AD">
        <w:t>- P</w:t>
      </w:r>
      <w:r w:rsidRPr="000E41AD">
        <w:rPr>
          <w:vertAlign w:val="subscript"/>
        </w:rPr>
        <w:t>rated,c,TRP</w:t>
      </w:r>
      <w:r w:rsidRPr="000E41AD">
        <w:rPr>
          <w:lang w:eastAsia="zh-CN"/>
        </w:rPr>
        <w:t xml:space="preserve"> dBm/MHz</w:t>
      </w:r>
      <w:r w:rsidRPr="000E41AD">
        <w:rPr>
          <w:rFonts w:cs="v4.2.0"/>
        </w:rPr>
        <w:t xml:space="preserve"> for carrier frequency 52.6 GHz </w:t>
      </w:r>
      <w:r w:rsidRPr="000E41AD">
        <w:t>≤</w:t>
      </w:r>
      <w:r w:rsidRPr="000E41AD">
        <w:rPr>
          <w:rFonts w:cs="v4.2.0"/>
        </w:rPr>
        <w:t xml:space="preserve"> f </w:t>
      </w:r>
      <w:r w:rsidRPr="000E41AD">
        <w:t>≤</w:t>
      </w:r>
      <w:r w:rsidRPr="000E41AD">
        <w:rPr>
          <w:rFonts w:cs="v4.2.0"/>
        </w:rPr>
        <w:t xml:space="preserve"> 71 GHz</w:t>
      </w:r>
      <w:r w:rsidRPr="000E41AD">
        <w:t>, where P</w:t>
      </w:r>
      <w:r w:rsidRPr="000E41AD">
        <w:rPr>
          <w:vertAlign w:val="subscript"/>
        </w:rPr>
        <w:t xml:space="preserve">rated,c,EIRP </w:t>
      </w:r>
      <w:r w:rsidRPr="000E41AD">
        <w:t xml:space="preserve">is the value declared for the </w:t>
      </w:r>
      <w:r w:rsidRPr="000E41AD">
        <w:rPr>
          <w:i/>
        </w:rPr>
        <w:t xml:space="preserve">reference beam direction pair </w:t>
      </w:r>
      <w:r w:rsidRPr="000E41AD">
        <w:t xml:space="preserve">(D.8) for the beam identifier (D.3) which </w:t>
      </w:r>
      <w:r w:rsidRPr="000E41AD">
        <w:rPr>
          <w:rFonts w:cs="Arial"/>
          <w:szCs w:val="18"/>
        </w:rPr>
        <w:t>provides the highest intended EIRP</w:t>
      </w:r>
      <w:r w:rsidRPr="000E41AD">
        <w:t>.</w:t>
      </w:r>
    </w:p>
    <w:p w14:paraId="18A62B30" w14:textId="77777777" w:rsidR="00C45907" w:rsidRPr="00931575" w:rsidRDefault="00C45907" w:rsidP="00C45907">
      <w:pPr>
        <w:pStyle w:val="Heading2"/>
      </w:pPr>
      <w:bookmarkStart w:id="3204" w:name="_Toc137393961"/>
      <w:bookmarkStart w:id="3205" w:name="_Toc163475065"/>
      <w:bookmarkStart w:id="3206" w:name="_Toc176783394"/>
      <w:r w:rsidRPr="00931575">
        <w:t>6.6</w:t>
      </w:r>
      <w:r w:rsidRPr="00931575">
        <w:tab/>
        <w:t>OTA transmitted signal quality</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39D3838A" w14:textId="77777777" w:rsidR="00C45907" w:rsidRPr="00931575" w:rsidRDefault="00C45907" w:rsidP="00C45907">
      <w:pPr>
        <w:pStyle w:val="Heading3"/>
      </w:pPr>
      <w:bookmarkStart w:id="3207" w:name="_Toc21102687"/>
      <w:bookmarkStart w:id="3208" w:name="_Toc29810536"/>
      <w:bookmarkStart w:id="3209" w:name="_Toc36635888"/>
      <w:bookmarkStart w:id="3210" w:name="_Toc37272834"/>
      <w:bookmarkStart w:id="3211" w:name="_Toc45885911"/>
      <w:bookmarkStart w:id="3212" w:name="_Toc53183017"/>
      <w:bookmarkStart w:id="3213" w:name="_Toc58915684"/>
      <w:bookmarkStart w:id="3214" w:name="_Toc58917865"/>
      <w:bookmarkStart w:id="3215" w:name="_Toc66693734"/>
      <w:bookmarkStart w:id="3216" w:name="_Toc74915686"/>
      <w:bookmarkStart w:id="3217" w:name="_Toc76114311"/>
      <w:bookmarkStart w:id="3218" w:name="_Toc76544197"/>
      <w:bookmarkStart w:id="3219" w:name="_Toc82536319"/>
      <w:bookmarkStart w:id="3220" w:name="_Toc89952612"/>
      <w:bookmarkStart w:id="3221" w:name="_Toc98766428"/>
      <w:bookmarkStart w:id="3222" w:name="_Toc99702791"/>
      <w:bookmarkStart w:id="3223" w:name="_Toc106206577"/>
      <w:bookmarkStart w:id="3224" w:name="_Toc115080579"/>
      <w:bookmarkStart w:id="3225" w:name="_Toc121999459"/>
      <w:bookmarkStart w:id="3226" w:name="_Toc124153632"/>
      <w:bookmarkStart w:id="3227" w:name="_Toc124154407"/>
      <w:bookmarkStart w:id="3228" w:name="_Toc131560262"/>
      <w:bookmarkStart w:id="3229" w:name="_Toc137393962"/>
      <w:bookmarkStart w:id="3230" w:name="_Toc163475066"/>
      <w:bookmarkStart w:id="3231" w:name="_Toc176783395"/>
      <w:r w:rsidRPr="00931575">
        <w:t>6.6.1</w:t>
      </w:r>
      <w:r w:rsidRPr="00931575">
        <w:tab/>
        <w:t>General</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3232" w:name="_Toc21102688"/>
      <w:bookmarkStart w:id="3233" w:name="_Toc29810537"/>
      <w:bookmarkStart w:id="3234" w:name="_Toc36635889"/>
      <w:bookmarkStart w:id="3235" w:name="_Toc37272835"/>
      <w:bookmarkStart w:id="3236" w:name="_Toc45885912"/>
      <w:bookmarkStart w:id="3237" w:name="_Toc53183018"/>
      <w:bookmarkStart w:id="3238" w:name="_Toc58915685"/>
      <w:bookmarkStart w:id="3239" w:name="_Toc58917866"/>
      <w:bookmarkStart w:id="3240" w:name="_Toc66693735"/>
      <w:bookmarkStart w:id="3241" w:name="_Toc74915687"/>
      <w:bookmarkStart w:id="3242" w:name="_Toc76114312"/>
      <w:bookmarkStart w:id="3243" w:name="_Toc76544198"/>
      <w:bookmarkStart w:id="3244" w:name="_Toc82536320"/>
      <w:bookmarkStart w:id="3245" w:name="_Toc89952613"/>
      <w:bookmarkStart w:id="3246" w:name="_Toc98766429"/>
      <w:bookmarkStart w:id="3247" w:name="_Toc99702792"/>
      <w:bookmarkStart w:id="3248" w:name="_Toc106206578"/>
      <w:bookmarkStart w:id="3249" w:name="_Toc115080580"/>
      <w:bookmarkStart w:id="3250" w:name="_Toc121999460"/>
      <w:bookmarkStart w:id="3251" w:name="_Toc124153633"/>
      <w:bookmarkStart w:id="3252" w:name="_Toc124154408"/>
      <w:bookmarkStart w:id="3253" w:name="_Toc131560263"/>
      <w:bookmarkStart w:id="3254" w:name="_Toc137393963"/>
      <w:bookmarkStart w:id="3255" w:name="_Toc163475067"/>
      <w:bookmarkStart w:id="3256" w:name="_Toc176783396"/>
      <w:r w:rsidRPr="00931575">
        <w:t>6.6.2</w:t>
      </w:r>
      <w:r w:rsidRPr="00931575">
        <w:tab/>
        <w:t>OTA frequency error</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57BE0E28" w14:textId="77777777" w:rsidR="00C45907" w:rsidRPr="00931575" w:rsidRDefault="00C45907" w:rsidP="00C45907">
      <w:pPr>
        <w:pStyle w:val="Heading4"/>
      </w:pPr>
      <w:bookmarkStart w:id="3257" w:name="_Toc21102689"/>
      <w:bookmarkStart w:id="3258" w:name="_Toc29810538"/>
      <w:bookmarkStart w:id="3259" w:name="_Toc36635890"/>
      <w:bookmarkStart w:id="3260" w:name="_Toc37272836"/>
      <w:bookmarkStart w:id="3261" w:name="_Toc45885913"/>
      <w:bookmarkStart w:id="3262" w:name="_Toc53183019"/>
      <w:bookmarkStart w:id="3263" w:name="_Toc58915686"/>
      <w:bookmarkStart w:id="3264" w:name="_Toc58917867"/>
      <w:bookmarkStart w:id="3265" w:name="_Toc66693736"/>
      <w:bookmarkStart w:id="3266" w:name="_Toc74915688"/>
      <w:bookmarkStart w:id="3267" w:name="_Toc76114313"/>
      <w:bookmarkStart w:id="3268" w:name="_Toc76544199"/>
      <w:bookmarkStart w:id="3269" w:name="_Toc82536321"/>
      <w:bookmarkStart w:id="3270" w:name="_Toc89952614"/>
      <w:bookmarkStart w:id="3271" w:name="_Toc98766430"/>
      <w:bookmarkStart w:id="3272" w:name="_Toc99702793"/>
      <w:bookmarkStart w:id="3273" w:name="_Toc106206579"/>
      <w:bookmarkStart w:id="3274" w:name="_Toc115080581"/>
      <w:bookmarkStart w:id="3275" w:name="_Toc121999461"/>
      <w:bookmarkStart w:id="3276" w:name="_Toc124153634"/>
      <w:bookmarkStart w:id="3277" w:name="_Toc124154409"/>
      <w:bookmarkStart w:id="3278" w:name="_Toc131560264"/>
      <w:bookmarkStart w:id="3279" w:name="_Toc137393964"/>
      <w:bookmarkStart w:id="3280" w:name="_Toc163475068"/>
      <w:bookmarkStart w:id="3281" w:name="_Toc176783397"/>
      <w:r w:rsidRPr="00931575">
        <w:t>6.6.2.1</w:t>
      </w:r>
      <w:r w:rsidRPr="00931575">
        <w:tab/>
        <w:t>Definition and applicability</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3282" w:name="_Toc21102690"/>
      <w:bookmarkStart w:id="3283" w:name="_Toc29810539"/>
      <w:bookmarkStart w:id="3284" w:name="_Toc36635891"/>
      <w:bookmarkStart w:id="3285" w:name="_Toc37272837"/>
      <w:bookmarkStart w:id="3286" w:name="_Toc45885914"/>
      <w:bookmarkStart w:id="3287" w:name="_Toc53183020"/>
      <w:bookmarkStart w:id="3288" w:name="_Toc58915687"/>
      <w:bookmarkStart w:id="3289" w:name="_Toc58917868"/>
      <w:bookmarkStart w:id="3290" w:name="_Toc66693737"/>
      <w:bookmarkStart w:id="3291" w:name="_Toc74915689"/>
      <w:bookmarkStart w:id="3292" w:name="_Toc76114314"/>
      <w:bookmarkStart w:id="3293" w:name="_Toc76544200"/>
      <w:bookmarkStart w:id="3294" w:name="_Toc82536322"/>
      <w:bookmarkStart w:id="3295" w:name="_Toc89952615"/>
      <w:bookmarkStart w:id="3296" w:name="_Toc98766431"/>
      <w:bookmarkStart w:id="3297" w:name="_Toc99702794"/>
      <w:bookmarkStart w:id="3298" w:name="_Toc106206580"/>
      <w:bookmarkStart w:id="3299" w:name="_Toc115080582"/>
      <w:bookmarkStart w:id="3300" w:name="_Toc121999462"/>
      <w:bookmarkStart w:id="3301" w:name="_Toc124153635"/>
      <w:bookmarkStart w:id="3302" w:name="_Toc124154410"/>
      <w:bookmarkStart w:id="3303" w:name="_Toc131560265"/>
      <w:bookmarkStart w:id="3304" w:name="_Toc137393965"/>
      <w:bookmarkStart w:id="3305" w:name="_Toc163475069"/>
      <w:bookmarkStart w:id="3306" w:name="_Toc176783398"/>
      <w:r w:rsidRPr="00931575">
        <w:t>6.6.2.2</w:t>
      </w:r>
      <w:r w:rsidRPr="00931575">
        <w:tab/>
        <w:t>Minimum Requirement</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3307" w:name="_Toc21102691"/>
      <w:bookmarkStart w:id="3308" w:name="_Toc29810540"/>
      <w:bookmarkStart w:id="3309" w:name="_Toc36635892"/>
      <w:bookmarkStart w:id="3310" w:name="_Toc37272838"/>
      <w:bookmarkStart w:id="3311" w:name="_Toc45885915"/>
      <w:bookmarkStart w:id="3312" w:name="_Toc53183021"/>
      <w:bookmarkStart w:id="3313" w:name="_Toc58915688"/>
      <w:bookmarkStart w:id="3314" w:name="_Toc58917869"/>
      <w:bookmarkStart w:id="3315" w:name="_Toc66693738"/>
      <w:bookmarkStart w:id="3316" w:name="_Toc74915690"/>
      <w:bookmarkStart w:id="3317" w:name="_Toc76114315"/>
      <w:bookmarkStart w:id="3318" w:name="_Toc76544201"/>
      <w:bookmarkStart w:id="3319" w:name="_Toc82536323"/>
      <w:bookmarkStart w:id="3320" w:name="_Toc89952616"/>
      <w:bookmarkStart w:id="3321" w:name="_Toc98766432"/>
      <w:bookmarkStart w:id="3322" w:name="_Toc99702795"/>
      <w:bookmarkStart w:id="3323" w:name="_Toc106206581"/>
      <w:bookmarkStart w:id="3324" w:name="_Toc115080583"/>
      <w:bookmarkStart w:id="3325" w:name="_Toc121999463"/>
      <w:bookmarkStart w:id="3326" w:name="_Toc124153636"/>
      <w:bookmarkStart w:id="3327" w:name="_Toc124154411"/>
      <w:bookmarkStart w:id="3328" w:name="_Toc131560266"/>
      <w:bookmarkStart w:id="3329" w:name="_Toc137393966"/>
      <w:bookmarkStart w:id="3330" w:name="_Toc163475070"/>
      <w:bookmarkStart w:id="3331" w:name="_Toc176783399"/>
      <w:r w:rsidRPr="00931575">
        <w:lastRenderedPageBreak/>
        <w:t>6.6.2.3</w:t>
      </w:r>
      <w:r w:rsidRPr="00931575">
        <w:tab/>
        <w:t>Test purpose</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3332" w:name="_Toc21102692"/>
      <w:bookmarkStart w:id="3333" w:name="_Toc29810541"/>
      <w:bookmarkStart w:id="3334" w:name="_Toc36635893"/>
      <w:bookmarkStart w:id="3335" w:name="_Toc37272839"/>
      <w:bookmarkStart w:id="3336" w:name="_Toc45885916"/>
      <w:bookmarkStart w:id="3337" w:name="_Toc53183022"/>
      <w:bookmarkStart w:id="3338" w:name="_Toc58915689"/>
      <w:bookmarkStart w:id="3339" w:name="_Toc58917870"/>
      <w:bookmarkStart w:id="3340" w:name="_Toc66693739"/>
      <w:bookmarkStart w:id="3341" w:name="_Toc74915691"/>
      <w:bookmarkStart w:id="3342" w:name="_Toc76114316"/>
      <w:bookmarkStart w:id="3343" w:name="_Toc76544202"/>
      <w:bookmarkStart w:id="3344" w:name="_Toc82536324"/>
      <w:bookmarkStart w:id="3345" w:name="_Toc89952617"/>
      <w:bookmarkStart w:id="3346" w:name="_Toc98766433"/>
      <w:bookmarkStart w:id="3347" w:name="_Toc99702796"/>
      <w:bookmarkStart w:id="3348" w:name="_Toc106206582"/>
      <w:bookmarkStart w:id="3349" w:name="_Toc115080584"/>
      <w:bookmarkStart w:id="3350" w:name="_Toc121999464"/>
      <w:bookmarkStart w:id="3351" w:name="_Toc124153637"/>
      <w:bookmarkStart w:id="3352" w:name="_Toc124154412"/>
      <w:bookmarkStart w:id="3353" w:name="_Toc131560267"/>
      <w:bookmarkStart w:id="3354" w:name="_Toc137393967"/>
      <w:bookmarkStart w:id="3355" w:name="_Toc163475071"/>
      <w:bookmarkStart w:id="3356" w:name="_Toc176783400"/>
      <w:r w:rsidRPr="00931575">
        <w:t>6.6.2.4</w:t>
      </w:r>
      <w:r w:rsidRPr="00931575">
        <w:tab/>
        <w:t>Method of test</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3357" w:name="_Toc21102693"/>
      <w:bookmarkStart w:id="3358" w:name="_Toc29810542"/>
      <w:bookmarkStart w:id="3359" w:name="_Toc36635894"/>
      <w:bookmarkStart w:id="3360" w:name="_Toc37272840"/>
      <w:bookmarkStart w:id="3361" w:name="_Toc45885917"/>
      <w:bookmarkStart w:id="3362" w:name="_Toc53183023"/>
      <w:bookmarkStart w:id="3363" w:name="_Toc58915690"/>
      <w:bookmarkStart w:id="3364" w:name="_Toc58917871"/>
      <w:bookmarkStart w:id="3365" w:name="_Toc66693740"/>
      <w:bookmarkStart w:id="3366" w:name="_Toc74915692"/>
      <w:bookmarkStart w:id="3367" w:name="_Toc76114317"/>
      <w:bookmarkStart w:id="3368" w:name="_Toc76544203"/>
      <w:bookmarkStart w:id="3369" w:name="_Toc82536325"/>
      <w:bookmarkStart w:id="3370" w:name="_Toc89952618"/>
      <w:bookmarkStart w:id="3371" w:name="_Toc98766434"/>
      <w:bookmarkStart w:id="3372" w:name="_Toc99702797"/>
      <w:bookmarkStart w:id="3373" w:name="_Toc106206583"/>
      <w:bookmarkStart w:id="3374" w:name="_Toc115080585"/>
      <w:bookmarkStart w:id="3375" w:name="_Toc121999465"/>
      <w:bookmarkStart w:id="3376" w:name="_Toc124153638"/>
      <w:bookmarkStart w:id="3377" w:name="_Toc124154413"/>
      <w:bookmarkStart w:id="3378" w:name="_Toc131560268"/>
      <w:bookmarkStart w:id="3379" w:name="_Toc137393968"/>
      <w:bookmarkStart w:id="3380" w:name="_Toc163475072"/>
      <w:bookmarkStart w:id="3381" w:name="_Toc176783401"/>
      <w:r w:rsidRPr="00931575">
        <w:t>6.6.2.4.1</w:t>
      </w:r>
      <w:r w:rsidRPr="00931575">
        <w:tab/>
        <w:t>Initial conditions</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3382" w:name="_Toc21102694"/>
      <w:bookmarkStart w:id="3383" w:name="_Toc29810543"/>
      <w:bookmarkStart w:id="3384" w:name="_Toc36635895"/>
      <w:bookmarkStart w:id="3385" w:name="_Toc37272841"/>
      <w:bookmarkStart w:id="3386" w:name="_Toc45885918"/>
      <w:bookmarkStart w:id="3387" w:name="_Toc53183024"/>
      <w:bookmarkStart w:id="3388" w:name="_Toc58915691"/>
      <w:bookmarkStart w:id="3389" w:name="_Toc58917872"/>
      <w:bookmarkStart w:id="3390" w:name="_Toc66693741"/>
      <w:bookmarkStart w:id="3391" w:name="_Toc74915693"/>
      <w:bookmarkStart w:id="3392" w:name="_Toc76114318"/>
      <w:bookmarkStart w:id="3393" w:name="_Toc76544204"/>
      <w:bookmarkStart w:id="3394" w:name="_Toc82536326"/>
      <w:bookmarkStart w:id="3395" w:name="_Toc89952619"/>
      <w:bookmarkStart w:id="3396" w:name="_Toc98766435"/>
      <w:bookmarkStart w:id="3397" w:name="_Toc99702798"/>
      <w:bookmarkStart w:id="3398" w:name="_Toc106206584"/>
      <w:bookmarkStart w:id="3399" w:name="_Toc115080586"/>
      <w:bookmarkStart w:id="3400" w:name="_Toc121999466"/>
      <w:bookmarkStart w:id="3401" w:name="_Toc124153639"/>
      <w:bookmarkStart w:id="3402" w:name="_Toc124154414"/>
      <w:bookmarkStart w:id="3403" w:name="_Toc131560269"/>
      <w:bookmarkStart w:id="3404" w:name="_Toc137393969"/>
      <w:bookmarkStart w:id="3405" w:name="_Toc163475073"/>
      <w:bookmarkStart w:id="3406" w:name="_Toc176783402"/>
      <w:r w:rsidRPr="00931575">
        <w:t>6.6.2.5</w:t>
      </w:r>
      <w:r w:rsidRPr="00931575">
        <w:tab/>
        <w:t>Test Requirements</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3407" w:name="_Toc21102695"/>
      <w:bookmarkStart w:id="3408" w:name="_Toc29810544"/>
      <w:bookmarkStart w:id="3409" w:name="_Toc36635896"/>
      <w:bookmarkStart w:id="3410" w:name="_Toc37272842"/>
      <w:bookmarkStart w:id="3411" w:name="_Toc45885919"/>
      <w:bookmarkStart w:id="3412" w:name="_Toc53183025"/>
      <w:bookmarkStart w:id="3413" w:name="_Toc58915692"/>
      <w:bookmarkStart w:id="3414" w:name="_Toc58917873"/>
      <w:bookmarkStart w:id="3415" w:name="_Toc66693742"/>
      <w:bookmarkStart w:id="3416" w:name="_Toc74915694"/>
      <w:bookmarkStart w:id="3417" w:name="_Toc76114319"/>
      <w:bookmarkStart w:id="3418" w:name="_Toc76544205"/>
      <w:bookmarkStart w:id="3419" w:name="_Toc82536327"/>
      <w:bookmarkStart w:id="3420" w:name="_Toc89952620"/>
      <w:bookmarkStart w:id="3421" w:name="_Toc98766436"/>
      <w:bookmarkStart w:id="3422" w:name="_Toc99702799"/>
      <w:bookmarkStart w:id="3423" w:name="_Toc106206585"/>
      <w:bookmarkStart w:id="3424" w:name="_Toc115080587"/>
      <w:bookmarkStart w:id="3425" w:name="_Toc121999467"/>
      <w:bookmarkStart w:id="3426" w:name="_Toc124153640"/>
      <w:bookmarkStart w:id="3427" w:name="_Toc124154415"/>
      <w:bookmarkStart w:id="3428" w:name="_Toc131560270"/>
      <w:bookmarkStart w:id="3429" w:name="_Toc137393970"/>
      <w:bookmarkStart w:id="3430" w:name="_Toc163475074"/>
      <w:bookmarkStart w:id="3431" w:name="_Toc176783403"/>
      <w:r w:rsidRPr="00931575">
        <w:t>6.6.3</w:t>
      </w:r>
      <w:r w:rsidRPr="00931575">
        <w:tab/>
        <w:t>OTA modulation quality</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5E9DFA92" w14:textId="77777777" w:rsidR="00C45907" w:rsidRPr="00931575" w:rsidRDefault="00C45907" w:rsidP="00C45907">
      <w:pPr>
        <w:pStyle w:val="Heading4"/>
      </w:pPr>
      <w:bookmarkStart w:id="3432" w:name="_Toc21102696"/>
      <w:bookmarkStart w:id="3433" w:name="_Toc29810545"/>
      <w:bookmarkStart w:id="3434" w:name="_Toc36635897"/>
      <w:bookmarkStart w:id="3435" w:name="_Toc37272843"/>
      <w:bookmarkStart w:id="3436" w:name="_Toc45885920"/>
      <w:bookmarkStart w:id="3437" w:name="_Toc53183026"/>
      <w:bookmarkStart w:id="3438" w:name="_Toc58915693"/>
      <w:bookmarkStart w:id="3439" w:name="_Toc58917874"/>
      <w:bookmarkStart w:id="3440" w:name="_Toc66693743"/>
      <w:bookmarkStart w:id="3441" w:name="_Toc74915695"/>
      <w:bookmarkStart w:id="3442" w:name="_Toc76114320"/>
      <w:bookmarkStart w:id="3443" w:name="_Toc76544206"/>
      <w:bookmarkStart w:id="3444" w:name="_Toc82536328"/>
      <w:bookmarkStart w:id="3445" w:name="_Toc89952621"/>
      <w:bookmarkStart w:id="3446" w:name="_Toc98766437"/>
      <w:bookmarkStart w:id="3447" w:name="_Toc99702800"/>
      <w:bookmarkStart w:id="3448" w:name="_Toc106206586"/>
      <w:bookmarkStart w:id="3449" w:name="_Toc115080588"/>
      <w:bookmarkStart w:id="3450" w:name="_Toc121999468"/>
      <w:bookmarkStart w:id="3451" w:name="_Toc124153641"/>
      <w:bookmarkStart w:id="3452" w:name="_Toc124154416"/>
      <w:bookmarkStart w:id="3453" w:name="_Toc131560271"/>
      <w:bookmarkStart w:id="3454" w:name="_Toc137393971"/>
      <w:bookmarkStart w:id="3455" w:name="_Toc163475075"/>
      <w:bookmarkStart w:id="3456" w:name="_Toc176783404"/>
      <w:r w:rsidRPr="00931575">
        <w:t>6.6.3.1</w:t>
      </w:r>
      <w:r w:rsidRPr="00931575">
        <w:tab/>
        <w:t>Definition and applicability</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66D3961A" w14:textId="77777777" w:rsidR="001A6C5F" w:rsidRPr="00931575" w:rsidRDefault="001A6C5F" w:rsidP="001A6C5F">
      <w:r w:rsidRPr="00931575">
        <w:t>OTA modulation quality is defined by the difference between the measured carrier signal and an ideal</w:t>
      </w:r>
      <w:r>
        <w:t xml:space="preserve"> </w:t>
      </w:r>
      <w:r w:rsidRPr="00931575">
        <w:t>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457" w:name="_Toc21102697"/>
      <w:bookmarkStart w:id="3458" w:name="_Toc29810546"/>
      <w:bookmarkStart w:id="3459" w:name="_Toc36635898"/>
      <w:bookmarkStart w:id="3460" w:name="_Toc37272844"/>
      <w:bookmarkStart w:id="3461" w:name="_Toc45885921"/>
      <w:bookmarkStart w:id="3462" w:name="_Toc53183027"/>
      <w:bookmarkStart w:id="3463" w:name="_Toc58915694"/>
      <w:bookmarkStart w:id="3464" w:name="_Toc58917875"/>
      <w:bookmarkStart w:id="3465" w:name="_Toc66693744"/>
      <w:bookmarkStart w:id="3466" w:name="_Toc74915696"/>
      <w:bookmarkStart w:id="3467" w:name="_Toc76114321"/>
      <w:bookmarkStart w:id="3468" w:name="_Toc76544207"/>
      <w:bookmarkStart w:id="3469" w:name="_Toc82536329"/>
      <w:bookmarkStart w:id="3470" w:name="_Toc89952622"/>
      <w:bookmarkStart w:id="3471" w:name="_Toc98766438"/>
      <w:bookmarkStart w:id="3472" w:name="_Toc99702801"/>
      <w:bookmarkStart w:id="3473" w:name="_Toc106206587"/>
      <w:bookmarkStart w:id="3474" w:name="_Toc115080589"/>
      <w:bookmarkStart w:id="3475" w:name="_Toc121999469"/>
      <w:bookmarkStart w:id="3476" w:name="_Toc124153642"/>
      <w:bookmarkStart w:id="3477" w:name="_Toc124154417"/>
      <w:bookmarkStart w:id="3478" w:name="_Toc131560272"/>
      <w:bookmarkStart w:id="3479" w:name="_Toc137393972"/>
      <w:bookmarkStart w:id="3480" w:name="_Toc163475076"/>
      <w:bookmarkStart w:id="3481" w:name="_Toc176783405"/>
      <w:r w:rsidRPr="00931575">
        <w:t>6.6.3.2</w:t>
      </w:r>
      <w:r w:rsidRPr="00931575">
        <w:tab/>
        <w:t>Minimum Requirement</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482" w:name="_Toc21102698"/>
      <w:bookmarkStart w:id="3483" w:name="_Toc29810547"/>
      <w:bookmarkStart w:id="3484" w:name="_Toc36635899"/>
      <w:bookmarkStart w:id="3485" w:name="_Toc37272845"/>
      <w:bookmarkStart w:id="3486" w:name="_Toc45885922"/>
      <w:bookmarkStart w:id="3487" w:name="_Toc53183028"/>
      <w:bookmarkStart w:id="3488" w:name="_Toc58915695"/>
      <w:bookmarkStart w:id="3489" w:name="_Toc58917876"/>
      <w:bookmarkStart w:id="3490" w:name="_Toc66693745"/>
      <w:bookmarkStart w:id="3491" w:name="_Toc74915697"/>
      <w:bookmarkStart w:id="3492" w:name="_Toc76114322"/>
      <w:bookmarkStart w:id="3493" w:name="_Toc76544208"/>
      <w:bookmarkStart w:id="3494" w:name="_Toc82536330"/>
      <w:bookmarkStart w:id="3495" w:name="_Toc89952623"/>
      <w:bookmarkStart w:id="3496" w:name="_Toc98766439"/>
      <w:bookmarkStart w:id="3497" w:name="_Toc99702802"/>
      <w:bookmarkStart w:id="3498" w:name="_Toc106206588"/>
      <w:bookmarkStart w:id="3499" w:name="_Toc115080590"/>
      <w:bookmarkStart w:id="3500" w:name="_Toc121999470"/>
      <w:bookmarkStart w:id="3501" w:name="_Toc124153643"/>
      <w:bookmarkStart w:id="3502" w:name="_Toc124154418"/>
      <w:bookmarkStart w:id="3503" w:name="_Toc131560273"/>
      <w:bookmarkStart w:id="3504" w:name="_Toc137393973"/>
      <w:bookmarkStart w:id="3505" w:name="_Toc163475077"/>
      <w:bookmarkStart w:id="3506" w:name="_Toc176783406"/>
      <w:r w:rsidRPr="00931575">
        <w:t>6.6.3.3</w:t>
      </w:r>
      <w:r w:rsidRPr="00931575">
        <w:tab/>
        <w:t>Test purpose</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507" w:name="_Toc21102699"/>
      <w:bookmarkStart w:id="3508" w:name="_Toc29810548"/>
      <w:bookmarkStart w:id="3509" w:name="_Toc36635900"/>
      <w:bookmarkStart w:id="3510" w:name="_Toc37272846"/>
      <w:bookmarkStart w:id="3511" w:name="_Toc45885923"/>
      <w:bookmarkStart w:id="3512" w:name="_Toc53183029"/>
      <w:bookmarkStart w:id="3513" w:name="_Toc58915696"/>
      <w:bookmarkStart w:id="3514" w:name="_Toc58917877"/>
      <w:bookmarkStart w:id="3515" w:name="_Toc66693746"/>
      <w:bookmarkStart w:id="3516" w:name="_Toc74915698"/>
      <w:bookmarkStart w:id="3517" w:name="_Toc76114323"/>
      <w:bookmarkStart w:id="3518" w:name="_Toc76544209"/>
      <w:bookmarkStart w:id="3519" w:name="_Toc82536331"/>
      <w:bookmarkStart w:id="3520" w:name="_Toc89952624"/>
      <w:bookmarkStart w:id="3521" w:name="_Toc98766440"/>
      <w:bookmarkStart w:id="3522" w:name="_Toc99702803"/>
      <w:bookmarkStart w:id="3523" w:name="_Toc106206589"/>
      <w:bookmarkStart w:id="3524" w:name="_Toc115080591"/>
      <w:bookmarkStart w:id="3525" w:name="_Toc121999471"/>
      <w:bookmarkStart w:id="3526" w:name="_Toc124153644"/>
      <w:bookmarkStart w:id="3527" w:name="_Toc124154419"/>
      <w:bookmarkStart w:id="3528" w:name="_Toc131560274"/>
      <w:bookmarkStart w:id="3529" w:name="_Toc137393974"/>
      <w:bookmarkStart w:id="3530" w:name="_Toc163475078"/>
      <w:bookmarkStart w:id="3531" w:name="_Toc176783407"/>
      <w:r w:rsidRPr="00931575">
        <w:t>6.6.3.4</w:t>
      </w:r>
      <w:r w:rsidRPr="00931575">
        <w:tab/>
        <w:t>Method of test</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3661CF4C" w14:textId="77777777" w:rsidR="00C45907" w:rsidRPr="00931575" w:rsidRDefault="00C45907" w:rsidP="00C45907">
      <w:pPr>
        <w:pStyle w:val="Heading5"/>
      </w:pPr>
      <w:bookmarkStart w:id="3532" w:name="_Toc21102700"/>
      <w:bookmarkStart w:id="3533" w:name="_Toc29810549"/>
      <w:bookmarkStart w:id="3534" w:name="_Toc36635901"/>
      <w:bookmarkStart w:id="3535" w:name="_Toc37272847"/>
      <w:bookmarkStart w:id="3536" w:name="_Toc45885924"/>
      <w:bookmarkStart w:id="3537" w:name="_Toc53183030"/>
      <w:bookmarkStart w:id="3538" w:name="_Toc58915697"/>
      <w:bookmarkStart w:id="3539" w:name="_Toc58917878"/>
      <w:bookmarkStart w:id="3540" w:name="_Toc66693747"/>
      <w:bookmarkStart w:id="3541" w:name="_Toc74915699"/>
      <w:bookmarkStart w:id="3542" w:name="_Toc76114324"/>
      <w:bookmarkStart w:id="3543" w:name="_Toc76544210"/>
      <w:bookmarkStart w:id="3544" w:name="_Toc82536332"/>
      <w:bookmarkStart w:id="3545" w:name="_Toc89952625"/>
      <w:bookmarkStart w:id="3546" w:name="_Toc98766441"/>
      <w:bookmarkStart w:id="3547" w:name="_Toc99702804"/>
      <w:bookmarkStart w:id="3548" w:name="_Toc106206590"/>
      <w:bookmarkStart w:id="3549" w:name="_Toc115080592"/>
      <w:bookmarkStart w:id="3550" w:name="_Toc121999472"/>
      <w:bookmarkStart w:id="3551" w:name="_Toc124153645"/>
      <w:bookmarkStart w:id="3552" w:name="_Toc124154420"/>
      <w:bookmarkStart w:id="3553" w:name="_Toc131560275"/>
      <w:bookmarkStart w:id="3554" w:name="_Toc137393975"/>
      <w:bookmarkStart w:id="3555" w:name="_Toc163475079"/>
      <w:bookmarkStart w:id="3556" w:name="_Toc176783408"/>
      <w:r w:rsidRPr="00931575">
        <w:t>6.6.3.4.1</w:t>
      </w:r>
      <w:r w:rsidRPr="00931575">
        <w:tab/>
        <w:t>Initial conditions</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lastRenderedPageBreak/>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557" w:name="_Toc21102701"/>
      <w:bookmarkStart w:id="3558" w:name="_Toc29810550"/>
      <w:bookmarkStart w:id="3559" w:name="_Toc36635902"/>
      <w:bookmarkStart w:id="3560" w:name="_Toc37272848"/>
      <w:bookmarkStart w:id="3561" w:name="_Toc45885925"/>
      <w:bookmarkStart w:id="3562" w:name="_Toc53183031"/>
      <w:bookmarkStart w:id="3563" w:name="_Toc58915698"/>
      <w:bookmarkStart w:id="3564" w:name="_Toc58917879"/>
      <w:bookmarkStart w:id="3565" w:name="_Toc66693748"/>
      <w:bookmarkStart w:id="3566" w:name="_Toc74915700"/>
      <w:bookmarkStart w:id="3567" w:name="_Toc76114325"/>
      <w:bookmarkStart w:id="3568" w:name="_Toc76544211"/>
      <w:bookmarkStart w:id="3569" w:name="_Toc82536333"/>
      <w:bookmarkStart w:id="3570" w:name="_Toc89952626"/>
      <w:bookmarkStart w:id="3571" w:name="_Toc98766442"/>
      <w:bookmarkStart w:id="3572" w:name="_Toc99702805"/>
      <w:bookmarkStart w:id="3573" w:name="_Toc106206591"/>
      <w:bookmarkStart w:id="3574" w:name="_Toc115080593"/>
      <w:bookmarkStart w:id="3575" w:name="_Toc121999473"/>
      <w:bookmarkStart w:id="3576" w:name="_Toc124153646"/>
      <w:bookmarkStart w:id="3577" w:name="_Toc124154421"/>
      <w:bookmarkStart w:id="3578" w:name="_Toc131560276"/>
      <w:bookmarkStart w:id="3579" w:name="_Toc137393976"/>
      <w:bookmarkStart w:id="3580" w:name="_Toc163475080"/>
      <w:bookmarkStart w:id="3581" w:name="_Toc176783409"/>
      <w:r w:rsidRPr="00931575">
        <w:t>6.6.3.4.2</w:t>
      </w:r>
      <w:r w:rsidRPr="00931575">
        <w:tab/>
        <w:t>Procedure</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0"/>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0"/>
        <w:rPr>
          <w:b/>
          <w:bCs/>
          <w:lang w:val="en-US" w:eastAsia="zh-CN"/>
        </w:rPr>
      </w:pPr>
      <w:r>
        <w:rPr>
          <w:lang w:val="en-US" w:eastAsia="zh-CN"/>
        </w:rPr>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0"/>
        <w:rPr>
          <w:lang w:val="en-US" w:eastAsia="zh-CN"/>
        </w:rPr>
      </w:pPr>
      <w:bookmarkStart w:id="3582"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NR-FR1-TM3.3 if highest modulation order supported by BS is QPSK.</w:t>
      </w:r>
    </w:p>
    <w:bookmarkEnd w:id="3582"/>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0"/>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0"/>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0"/>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0"/>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0"/>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0"/>
        <w:rPr>
          <w:lang w:val="en-US" w:eastAsia="zh-CN"/>
        </w:rPr>
      </w:pPr>
      <w:r w:rsidRPr="00931575">
        <w:lastRenderedPageBreak/>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0"/>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0"/>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0"/>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0"/>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0"/>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0"/>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0"/>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0"/>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0"/>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583" w:name="_Toc21102702"/>
      <w:bookmarkStart w:id="3584" w:name="_Toc29810551"/>
      <w:bookmarkStart w:id="3585" w:name="_Toc36635903"/>
      <w:bookmarkStart w:id="3586" w:name="_Toc37272849"/>
      <w:bookmarkStart w:id="3587" w:name="_Toc45885926"/>
      <w:bookmarkStart w:id="3588" w:name="_Toc53183032"/>
      <w:bookmarkStart w:id="3589" w:name="_Toc58915699"/>
      <w:bookmarkStart w:id="3590" w:name="_Toc58917880"/>
      <w:bookmarkStart w:id="3591" w:name="_Toc66693749"/>
      <w:bookmarkStart w:id="3592" w:name="_Toc74915701"/>
      <w:bookmarkStart w:id="3593" w:name="_Toc76114326"/>
      <w:bookmarkStart w:id="3594" w:name="_Toc76544212"/>
      <w:bookmarkStart w:id="3595" w:name="_Toc82536334"/>
      <w:bookmarkStart w:id="3596" w:name="_Toc89952627"/>
      <w:bookmarkStart w:id="3597" w:name="_Toc98766443"/>
      <w:bookmarkStart w:id="3598" w:name="_Toc99702806"/>
      <w:bookmarkStart w:id="3599" w:name="_Toc106206592"/>
      <w:bookmarkStart w:id="3600" w:name="_Toc115080594"/>
      <w:bookmarkStart w:id="3601" w:name="_Toc121999474"/>
      <w:bookmarkStart w:id="3602" w:name="_Toc124153647"/>
      <w:bookmarkStart w:id="3603" w:name="_Toc124154422"/>
      <w:bookmarkStart w:id="3604" w:name="_Toc131560277"/>
      <w:bookmarkStart w:id="3605" w:name="_Toc137393977"/>
      <w:bookmarkStart w:id="3606" w:name="_Toc163475081"/>
      <w:bookmarkStart w:id="3607" w:name="_Toc176783410"/>
      <w:r w:rsidRPr="00931575">
        <w:t>6.6.3.5</w:t>
      </w:r>
      <w:r w:rsidRPr="00931575">
        <w:tab/>
        <w:t>Test requirements</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143F7AAF" w14:textId="77777777" w:rsidR="00C45907" w:rsidRPr="00931575" w:rsidRDefault="00C45907" w:rsidP="00C45907">
      <w:pPr>
        <w:pStyle w:val="Heading5"/>
      </w:pPr>
      <w:bookmarkStart w:id="3608" w:name="_Toc21102703"/>
      <w:bookmarkStart w:id="3609" w:name="_Toc29810552"/>
      <w:bookmarkStart w:id="3610" w:name="_Toc36635904"/>
      <w:bookmarkStart w:id="3611" w:name="_Toc37272850"/>
      <w:bookmarkStart w:id="3612" w:name="_Toc45885927"/>
      <w:bookmarkStart w:id="3613" w:name="_Toc53183033"/>
      <w:bookmarkStart w:id="3614" w:name="_Toc58915700"/>
      <w:bookmarkStart w:id="3615" w:name="_Toc58917881"/>
      <w:bookmarkStart w:id="3616" w:name="_Toc66693750"/>
      <w:bookmarkStart w:id="3617" w:name="_Toc74915702"/>
      <w:bookmarkStart w:id="3618" w:name="_Toc76114327"/>
      <w:bookmarkStart w:id="3619" w:name="_Toc76544213"/>
      <w:bookmarkStart w:id="3620" w:name="_Toc82536335"/>
      <w:bookmarkStart w:id="3621" w:name="_Toc89952628"/>
      <w:bookmarkStart w:id="3622" w:name="_Toc98766444"/>
      <w:bookmarkStart w:id="3623" w:name="_Toc99702807"/>
      <w:bookmarkStart w:id="3624" w:name="_Toc106206593"/>
      <w:bookmarkStart w:id="3625" w:name="_Toc115080595"/>
      <w:bookmarkStart w:id="3626" w:name="_Toc121999475"/>
      <w:bookmarkStart w:id="3627" w:name="_Toc124153648"/>
      <w:bookmarkStart w:id="3628" w:name="_Toc124154423"/>
      <w:bookmarkStart w:id="3629" w:name="_Toc131560278"/>
      <w:bookmarkStart w:id="3630" w:name="_Toc137393978"/>
      <w:bookmarkStart w:id="3631" w:name="_Toc163475082"/>
      <w:bookmarkStart w:id="3632" w:name="_Toc176783411"/>
      <w:r w:rsidRPr="00931575">
        <w:t>6.6.3.5.1</w:t>
      </w:r>
      <w:r w:rsidRPr="00931575">
        <w:tab/>
      </w:r>
      <w:r w:rsidRPr="00931575">
        <w:rPr>
          <w:rFonts w:hint="eastAsia"/>
          <w:i/>
          <w:iCs/>
          <w:lang w:val="en-US" w:eastAsia="zh-CN"/>
        </w:rPr>
        <w:t>BS type 1-O</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lastRenderedPageBreak/>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1A6C5F">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BF36F5" w:rsidRPr="00931575" w14:paraId="639FD1F8" w14:textId="77777777" w:rsidTr="007874DF">
        <w:trPr>
          <w:cantSplit/>
          <w:jc w:val="center"/>
        </w:trPr>
        <w:tc>
          <w:tcPr>
            <w:tcW w:w="1361" w:type="dxa"/>
          </w:tcPr>
          <w:p w14:paraId="0654D02F" w14:textId="77777777" w:rsidR="00BF36F5" w:rsidRPr="00931575" w:rsidRDefault="00BF36F5" w:rsidP="007874DF">
            <w:pPr>
              <w:pStyle w:val="TAC"/>
            </w:pPr>
            <w:r>
              <w:t>35</w:t>
            </w:r>
          </w:p>
        </w:tc>
        <w:tc>
          <w:tcPr>
            <w:tcW w:w="762" w:type="dxa"/>
          </w:tcPr>
          <w:p w14:paraId="7EC3500C" w14:textId="77777777" w:rsidR="00BF36F5" w:rsidRPr="00931575" w:rsidRDefault="00BF36F5" w:rsidP="007874DF">
            <w:pPr>
              <w:pStyle w:val="TAC"/>
            </w:pPr>
            <w:r>
              <w:t>3072</w:t>
            </w:r>
          </w:p>
        </w:tc>
        <w:tc>
          <w:tcPr>
            <w:tcW w:w="2966" w:type="dxa"/>
          </w:tcPr>
          <w:p w14:paraId="25E2C64F" w14:textId="77777777" w:rsidR="00BF36F5" w:rsidRPr="00931575" w:rsidRDefault="00BF36F5" w:rsidP="007874DF">
            <w:pPr>
              <w:pStyle w:val="TAC"/>
              <w:rPr>
                <w:lang w:val="en-US"/>
              </w:rPr>
            </w:pPr>
            <w:r>
              <w:rPr>
                <w:lang w:val="en-US"/>
              </w:rPr>
              <w:t>216</w:t>
            </w:r>
          </w:p>
        </w:tc>
        <w:tc>
          <w:tcPr>
            <w:tcW w:w="1443" w:type="dxa"/>
          </w:tcPr>
          <w:p w14:paraId="07DE988C" w14:textId="77777777" w:rsidR="00BF36F5" w:rsidRPr="00931575" w:rsidRDefault="00BF36F5" w:rsidP="007874DF">
            <w:pPr>
              <w:pStyle w:val="TAC"/>
            </w:pPr>
            <w:r>
              <w:t>108</w:t>
            </w:r>
          </w:p>
        </w:tc>
        <w:tc>
          <w:tcPr>
            <w:tcW w:w="3099" w:type="dxa"/>
          </w:tcPr>
          <w:p w14:paraId="018EF028" w14:textId="77777777" w:rsidR="00BF36F5" w:rsidRPr="00931575" w:rsidRDefault="00BF36F5" w:rsidP="007874DF">
            <w:pPr>
              <w:pStyle w:val="TAC"/>
            </w:pPr>
            <w:r>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135DF2" w:rsidRPr="00931575" w14:paraId="552940D2" w14:textId="77777777" w:rsidTr="007874DF">
        <w:trPr>
          <w:cantSplit/>
          <w:jc w:val="center"/>
        </w:trPr>
        <w:tc>
          <w:tcPr>
            <w:tcW w:w="1361" w:type="dxa"/>
          </w:tcPr>
          <w:p w14:paraId="6584BB32" w14:textId="77777777" w:rsidR="00135DF2" w:rsidRPr="00931575" w:rsidRDefault="00135DF2" w:rsidP="007874DF">
            <w:pPr>
              <w:pStyle w:val="TAC"/>
            </w:pPr>
            <w:r>
              <w:t>45</w:t>
            </w:r>
          </w:p>
        </w:tc>
        <w:tc>
          <w:tcPr>
            <w:tcW w:w="762" w:type="dxa"/>
          </w:tcPr>
          <w:p w14:paraId="300E5A90" w14:textId="77777777" w:rsidR="00135DF2" w:rsidRPr="00931575" w:rsidRDefault="00135DF2" w:rsidP="007874DF">
            <w:pPr>
              <w:pStyle w:val="TAC"/>
            </w:pPr>
            <w:r>
              <w:t>4096</w:t>
            </w:r>
          </w:p>
        </w:tc>
        <w:tc>
          <w:tcPr>
            <w:tcW w:w="2966" w:type="dxa"/>
          </w:tcPr>
          <w:p w14:paraId="31B50148" w14:textId="77777777" w:rsidR="00135DF2" w:rsidRPr="00931575" w:rsidRDefault="00135DF2" w:rsidP="007874DF">
            <w:pPr>
              <w:pStyle w:val="TAC"/>
              <w:rPr>
                <w:lang w:val="en-US"/>
              </w:rPr>
            </w:pPr>
            <w:r>
              <w:rPr>
                <w:lang w:val="en-US"/>
              </w:rPr>
              <w:t>288</w:t>
            </w:r>
          </w:p>
        </w:tc>
        <w:tc>
          <w:tcPr>
            <w:tcW w:w="1443" w:type="dxa"/>
          </w:tcPr>
          <w:p w14:paraId="07FEFF20" w14:textId="77777777" w:rsidR="00135DF2" w:rsidRPr="00931575" w:rsidRDefault="00135DF2" w:rsidP="007874DF">
            <w:pPr>
              <w:pStyle w:val="TAC"/>
            </w:pPr>
            <w:r>
              <w:t>144</w:t>
            </w:r>
          </w:p>
        </w:tc>
        <w:tc>
          <w:tcPr>
            <w:tcW w:w="3099" w:type="dxa"/>
          </w:tcPr>
          <w:p w14:paraId="5C8E2B8A" w14:textId="77777777" w:rsidR="00135DF2" w:rsidRPr="00931575" w:rsidRDefault="00135DF2" w:rsidP="007874DF">
            <w:pPr>
              <w:pStyle w:val="TAC"/>
            </w:pPr>
            <w:r>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lastRenderedPageBreak/>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FE5634" w:rsidRPr="00931575" w14:paraId="3F395A0D" w14:textId="77777777" w:rsidTr="007874DF">
        <w:trPr>
          <w:cantSplit/>
          <w:jc w:val="center"/>
        </w:trPr>
        <w:tc>
          <w:tcPr>
            <w:tcW w:w="1403" w:type="dxa"/>
          </w:tcPr>
          <w:p w14:paraId="4583B3D6" w14:textId="77777777" w:rsidR="00FE5634" w:rsidRPr="00931575" w:rsidRDefault="00FE5634" w:rsidP="007874DF">
            <w:pPr>
              <w:pStyle w:val="TAC"/>
            </w:pPr>
            <w:r>
              <w:t>35</w:t>
            </w:r>
          </w:p>
        </w:tc>
        <w:tc>
          <w:tcPr>
            <w:tcW w:w="787" w:type="dxa"/>
          </w:tcPr>
          <w:p w14:paraId="6896FC78" w14:textId="77777777" w:rsidR="00FE5634" w:rsidRPr="00931575" w:rsidRDefault="00FE5634" w:rsidP="007874DF">
            <w:pPr>
              <w:pStyle w:val="TAC"/>
            </w:pPr>
            <w:r>
              <w:t>1536</w:t>
            </w:r>
          </w:p>
        </w:tc>
        <w:tc>
          <w:tcPr>
            <w:tcW w:w="2955" w:type="dxa"/>
          </w:tcPr>
          <w:p w14:paraId="03607EBC" w14:textId="77777777" w:rsidR="00FE5634" w:rsidRPr="00931575" w:rsidRDefault="00FE5634" w:rsidP="007874DF">
            <w:pPr>
              <w:pStyle w:val="TAC"/>
            </w:pPr>
            <w:r>
              <w:t>108</w:t>
            </w:r>
          </w:p>
        </w:tc>
        <w:tc>
          <w:tcPr>
            <w:tcW w:w="1542" w:type="dxa"/>
          </w:tcPr>
          <w:p w14:paraId="27EA9E6E" w14:textId="77777777" w:rsidR="00FE5634" w:rsidRPr="00931575" w:rsidRDefault="00FE5634" w:rsidP="007874DF">
            <w:pPr>
              <w:pStyle w:val="TAC"/>
            </w:pPr>
            <w:r>
              <w:t>54</w:t>
            </w:r>
          </w:p>
        </w:tc>
        <w:tc>
          <w:tcPr>
            <w:tcW w:w="2944" w:type="dxa"/>
          </w:tcPr>
          <w:p w14:paraId="6ECCBB46" w14:textId="77777777" w:rsidR="00FE5634" w:rsidRPr="00931575" w:rsidRDefault="00FE5634" w:rsidP="007874DF">
            <w:pPr>
              <w:pStyle w:val="TAC"/>
            </w:pPr>
            <w:r>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DC74AB" w:rsidRPr="00931575" w14:paraId="7BCF868E" w14:textId="77777777" w:rsidTr="007874DF">
        <w:trPr>
          <w:cantSplit/>
          <w:jc w:val="center"/>
        </w:trPr>
        <w:tc>
          <w:tcPr>
            <w:tcW w:w="1403" w:type="dxa"/>
          </w:tcPr>
          <w:p w14:paraId="374CFCB5" w14:textId="77777777" w:rsidR="00DC74AB" w:rsidRPr="00931575" w:rsidRDefault="00DC74AB" w:rsidP="007874DF">
            <w:pPr>
              <w:pStyle w:val="TAC"/>
            </w:pPr>
            <w:r>
              <w:t>45</w:t>
            </w:r>
          </w:p>
        </w:tc>
        <w:tc>
          <w:tcPr>
            <w:tcW w:w="787" w:type="dxa"/>
          </w:tcPr>
          <w:p w14:paraId="1F876DFE" w14:textId="77777777" w:rsidR="00DC74AB" w:rsidRPr="00931575" w:rsidRDefault="00DC74AB" w:rsidP="007874DF">
            <w:pPr>
              <w:pStyle w:val="TAC"/>
            </w:pPr>
            <w:r>
              <w:t>2048</w:t>
            </w:r>
          </w:p>
        </w:tc>
        <w:tc>
          <w:tcPr>
            <w:tcW w:w="2955" w:type="dxa"/>
          </w:tcPr>
          <w:p w14:paraId="299372A1" w14:textId="77777777" w:rsidR="00DC74AB" w:rsidRPr="00931575" w:rsidRDefault="00DC74AB" w:rsidP="007874DF">
            <w:pPr>
              <w:pStyle w:val="TAC"/>
            </w:pPr>
            <w:r>
              <w:t>144</w:t>
            </w:r>
          </w:p>
        </w:tc>
        <w:tc>
          <w:tcPr>
            <w:tcW w:w="1542" w:type="dxa"/>
          </w:tcPr>
          <w:p w14:paraId="18A15DA9" w14:textId="77777777" w:rsidR="00DC74AB" w:rsidRPr="00931575" w:rsidRDefault="00DC74AB" w:rsidP="007874DF">
            <w:pPr>
              <w:pStyle w:val="TAC"/>
            </w:pPr>
            <w:r>
              <w:t>72</w:t>
            </w:r>
          </w:p>
        </w:tc>
        <w:tc>
          <w:tcPr>
            <w:tcW w:w="2944" w:type="dxa"/>
          </w:tcPr>
          <w:p w14:paraId="0192E7B4" w14:textId="77777777" w:rsidR="00DC74AB" w:rsidRPr="00931575" w:rsidRDefault="00DC74AB" w:rsidP="007874DF">
            <w:pPr>
              <w:pStyle w:val="TAC"/>
            </w:pPr>
            <w:r>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366028" w:rsidRPr="00931575" w14:paraId="2C2E5F09" w14:textId="77777777" w:rsidTr="007874DF">
        <w:trPr>
          <w:cantSplit/>
          <w:jc w:val="center"/>
        </w:trPr>
        <w:tc>
          <w:tcPr>
            <w:tcW w:w="1744" w:type="dxa"/>
          </w:tcPr>
          <w:p w14:paraId="52D5BCF1" w14:textId="77777777" w:rsidR="00366028" w:rsidRPr="00931575" w:rsidRDefault="00366028" w:rsidP="007874DF">
            <w:pPr>
              <w:pStyle w:val="TAC"/>
            </w:pPr>
            <w:r>
              <w:t>35</w:t>
            </w:r>
          </w:p>
        </w:tc>
        <w:tc>
          <w:tcPr>
            <w:tcW w:w="977" w:type="dxa"/>
          </w:tcPr>
          <w:p w14:paraId="6CBE4017" w14:textId="77777777" w:rsidR="00366028" w:rsidRPr="00931575" w:rsidRDefault="00366028" w:rsidP="007874DF">
            <w:pPr>
              <w:pStyle w:val="TAC"/>
            </w:pPr>
            <w:r>
              <w:t>768</w:t>
            </w:r>
          </w:p>
        </w:tc>
        <w:tc>
          <w:tcPr>
            <w:tcW w:w="2656" w:type="dxa"/>
          </w:tcPr>
          <w:p w14:paraId="59ADAAB0" w14:textId="77777777" w:rsidR="00366028" w:rsidRPr="00931575" w:rsidRDefault="00366028" w:rsidP="007874DF">
            <w:pPr>
              <w:pStyle w:val="TAC"/>
            </w:pPr>
            <w:r>
              <w:t>54</w:t>
            </w:r>
          </w:p>
        </w:tc>
        <w:tc>
          <w:tcPr>
            <w:tcW w:w="1901" w:type="dxa"/>
          </w:tcPr>
          <w:p w14:paraId="767A1759" w14:textId="77777777" w:rsidR="00366028" w:rsidRPr="00931575" w:rsidRDefault="00366028" w:rsidP="007874DF">
            <w:pPr>
              <w:pStyle w:val="TAC"/>
            </w:pPr>
            <w:r>
              <w:t>26</w:t>
            </w:r>
          </w:p>
        </w:tc>
        <w:tc>
          <w:tcPr>
            <w:tcW w:w="2353" w:type="dxa"/>
          </w:tcPr>
          <w:p w14:paraId="44DEA35F" w14:textId="77777777" w:rsidR="00366028" w:rsidRPr="00931575" w:rsidRDefault="00366028" w:rsidP="007874DF">
            <w:pPr>
              <w:pStyle w:val="TAC"/>
            </w:pPr>
            <w:r>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65052B" w:rsidRPr="00931575" w14:paraId="78303347" w14:textId="77777777" w:rsidTr="007874DF">
        <w:trPr>
          <w:cantSplit/>
          <w:jc w:val="center"/>
        </w:trPr>
        <w:tc>
          <w:tcPr>
            <w:tcW w:w="1744" w:type="dxa"/>
          </w:tcPr>
          <w:p w14:paraId="56821F4B" w14:textId="77777777" w:rsidR="0065052B" w:rsidRPr="00931575" w:rsidRDefault="0065052B" w:rsidP="007874DF">
            <w:pPr>
              <w:pStyle w:val="TAC"/>
            </w:pPr>
            <w:r>
              <w:t>45</w:t>
            </w:r>
          </w:p>
        </w:tc>
        <w:tc>
          <w:tcPr>
            <w:tcW w:w="977" w:type="dxa"/>
          </w:tcPr>
          <w:p w14:paraId="58F76699" w14:textId="77777777" w:rsidR="0065052B" w:rsidRPr="00931575" w:rsidRDefault="0065052B" w:rsidP="007874DF">
            <w:pPr>
              <w:pStyle w:val="TAC"/>
            </w:pPr>
            <w:r>
              <w:t>1024</w:t>
            </w:r>
          </w:p>
        </w:tc>
        <w:tc>
          <w:tcPr>
            <w:tcW w:w="2656" w:type="dxa"/>
          </w:tcPr>
          <w:p w14:paraId="2627DA12" w14:textId="77777777" w:rsidR="0065052B" w:rsidRPr="00931575" w:rsidRDefault="0065052B" w:rsidP="007874DF">
            <w:pPr>
              <w:pStyle w:val="TAC"/>
            </w:pPr>
            <w:r>
              <w:t>72</w:t>
            </w:r>
          </w:p>
        </w:tc>
        <w:tc>
          <w:tcPr>
            <w:tcW w:w="1901" w:type="dxa"/>
          </w:tcPr>
          <w:p w14:paraId="61E599E3" w14:textId="77777777" w:rsidR="0065052B" w:rsidRPr="00931575" w:rsidRDefault="0065052B" w:rsidP="007874DF">
            <w:pPr>
              <w:pStyle w:val="TAC"/>
            </w:pPr>
            <w:r>
              <w:t>36</w:t>
            </w:r>
          </w:p>
        </w:tc>
        <w:tc>
          <w:tcPr>
            <w:tcW w:w="2353" w:type="dxa"/>
          </w:tcPr>
          <w:p w14:paraId="404D7FE4" w14:textId="77777777" w:rsidR="0065052B" w:rsidRPr="00931575" w:rsidRDefault="0065052B" w:rsidP="007874DF">
            <w:pPr>
              <w:pStyle w:val="TAC"/>
            </w:pPr>
            <w:r>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3633" w:name="_Toc21102704"/>
      <w:bookmarkStart w:id="3634" w:name="_Toc29810553"/>
      <w:bookmarkStart w:id="3635" w:name="_Toc36635905"/>
      <w:bookmarkStart w:id="3636" w:name="_Toc37272851"/>
      <w:bookmarkStart w:id="3637" w:name="_Toc45885928"/>
      <w:bookmarkStart w:id="3638" w:name="_Toc53183034"/>
      <w:bookmarkStart w:id="3639" w:name="_Toc58915701"/>
      <w:bookmarkStart w:id="3640" w:name="_Toc58917882"/>
      <w:bookmarkStart w:id="3641" w:name="_Toc66693751"/>
      <w:bookmarkStart w:id="3642" w:name="_Toc74915703"/>
      <w:bookmarkStart w:id="3643" w:name="_Toc76114328"/>
      <w:bookmarkStart w:id="3644" w:name="_Toc76544214"/>
      <w:bookmarkStart w:id="3645" w:name="_Toc82536336"/>
      <w:bookmarkStart w:id="3646" w:name="_Toc89952629"/>
      <w:bookmarkStart w:id="3647" w:name="_Toc98766445"/>
      <w:bookmarkStart w:id="3648" w:name="_Toc99702808"/>
      <w:bookmarkStart w:id="3649" w:name="_Toc106206594"/>
      <w:bookmarkStart w:id="3650" w:name="_Toc115080596"/>
      <w:bookmarkStart w:id="3651" w:name="_Toc121999476"/>
      <w:bookmarkStart w:id="3652" w:name="_Toc124153649"/>
      <w:bookmarkStart w:id="3653" w:name="_Toc124154424"/>
      <w:bookmarkStart w:id="3654" w:name="_Toc131560279"/>
      <w:bookmarkStart w:id="3655" w:name="_Toc137393979"/>
      <w:bookmarkStart w:id="3656" w:name="_Toc163475083"/>
      <w:bookmarkStart w:id="3657" w:name="_Toc176783412"/>
      <w:r w:rsidRPr="00931575">
        <w:t>6.6.3.5.2</w:t>
      </w:r>
      <w:r w:rsidRPr="00931575">
        <w:tab/>
      </w:r>
      <w:r w:rsidRPr="00931575">
        <w:rPr>
          <w:i/>
          <w:lang w:val="en-US" w:eastAsia="zh-CN"/>
        </w:rPr>
        <w:t>BS type 2-O</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510F1520" w14:textId="1139FFAA" w:rsidR="00C45907" w:rsidRPr="00931575" w:rsidRDefault="0095614B" w:rsidP="006F1F81">
      <w:r>
        <w:rPr>
          <w:lang w:val="en-US" w:eastAsia="zh-CN"/>
        </w:rPr>
        <w:t xml:space="preserve">For </w:t>
      </w:r>
      <w:r>
        <w:rPr>
          <w:i/>
          <w:iCs/>
          <w:lang w:val="en-US" w:eastAsia="zh-CN"/>
        </w:rPr>
        <w:t>BS type 2-O</w:t>
      </w:r>
      <w:r>
        <w:t xml:space="preserve">, the EVM of each NR carrier for different </w:t>
      </w:r>
      <w:r w:rsidRPr="000E41AD">
        <w:t>modulation schemes on PDSCH shall be less than the limits in table 6.6.3.5.2-1 for FR2-1 and table 6.6.3.5.2-1a for FR2-2.</w:t>
      </w:r>
    </w:p>
    <w:p w14:paraId="4AAA50A7" w14:textId="2A1A6742" w:rsidR="00C45907" w:rsidRPr="00931575" w:rsidRDefault="00C45907" w:rsidP="006F1F81">
      <w:pPr>
        <w:pStyle w:val="TH"/>
      </w:pPr>
      <w:r w:rsidRPr="00931575">
        <w:t xml:space="preserve">Table 6.6.3.5.2-1: </w:t>
      </w:r>
      <w:r w:rsidR="0095614B" w:rsidRPr="000E41AD">
        <w:t xml:space="preserve">EVM requirements for </w:t>
      </w:r>
      <w:r w:rsidR="0095614B" w:rsidRPr="000E41AD">
        <w:rPr>
          <w:i/>
        </w:rPr>
        <w:t>BS type 2-O</w:t>
      </w:r>
      <w:r w:rsidR="0095614B" w:rsidRPr="000E41AD">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5B62A1AE" w:rsidR="00C45907" w:rsidRDefault="00C45907" w:rsidP="006F1F81"/>
    <w:p w14:paraId="73267E6E" w14:textId="77777777" w:rsidR="0095614B" w:rsidRPr="000E41AD" w:rsidRDefault="0095614B" w:rsidP="0095614B">
      <w:pPr>
        <w:pStyle w:val="TH"/>
      </w:pPr>
      <w:r w:rsidRPr="000E41AD">
        <w:lastRenderedPageBreak/>
        <w:t xml:space="preserve">Table 6.6.3.5.2-1a: EVM requirements for </w:t>
      </w:r>
      <w:r w:rsidRPr="000E41AD">
        <w:rPr>
          <w:i/>
        </w:rPr>
        <w:t>BS type 2-O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5614B" w:rsidRPr="000E41AD" w14:paraId="39945D18"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26CD3A5F" w14:textId="77777777" w:rsidR="0095614B" w:rsidRPr="000E41AD" w:rsidRDefault="0095614B" w:rsidP="001A6C5F">
            <w:pPr>
              <w:pStyle w:val="TAH"/>
            </w:pPr>
            <w:r w:rsidRPr="000E41AD">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2A452475" w14:textId="77777777" w:rsidR="0095614B" w:rsidRPr="000E41AD" w:rsidRDefault="0095614B" w:rsidP="001A6C5F">
            <w:pPr>
              <w:pStyle w:val="TAH"/>
            </w:pPr>
            <w:r w:rsidRPr="000E41AD">
              <w:t>Required EVM (%)</w:t>
            </w:r>
          </w:p>
        </w:tc>
      </w:tr>
      <w:tr w:rsidR="0095614B" w:rsidRPr="000E41AD" w14:paraId="459AB6F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BC42B3A" w14:textId="77777777" w:rsidR="0095614B" w:rsidRPr="000E41AD" w:rsidRDefault="0095614B" w:rsidP="001A6C5F">
            <w:pPr>
              <w:pStyle w:val="TAC"/>
            </w:pPr>
            <w:r w:rsidRPr="000E41AD">
              <w:t>QPSK</w:t>
            </w:r>
          </w:p>
        </w:tc>
        <w:tc>
          <w:tcPr>
            <w:tcW w:w="2583" w:type="dxa"/>
            <w:tcBorders>
              <w:top w:val="single" w:sz="4" w:space="0" w:color="auto"/>
              <w:left w:val="single" w:sz="4" w:space="0" w:color="auto"/>
              <w:bottom w:val="single" w:sz="4" w:space="0" w:color="auto"/>
              <w:right w:val="single" w:sz="4" w:space="0" w:color="auto"/>
            </w:tcBorders>
            <w:hideMark/>
          </w:tcPr>
          <w:p w14:paraId="7FBB0ACF" w14:textId="77777777" w:rsidR="0095614B" w:rsidRPr="000E41AD" w:rsidRDefault="0095614B" w:rsidP="001A6C5F">
            <w:pPr>
              <w:pStyle w:val="TAC"/>
            </w:pPr>
            <w:r w:rsidRPr="000E41AD">
              <w:t xml:space="preserve">[18.5] </w:t>
            </w:r>
          </w:p>
        </w:tc>
      </w:tr>
      <w:tr w:rsidR="0095614B" w:rsidRPr="000E41AD" w14:paraId="6F278CA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6AD143" w14:textId="77777777" w:rsidR="0095614B" w:rsidRPr="000E41AD" w:rsidRDefault="0095614B" w:rsidP="001A6C5F">
            <w:pPr>
              <w:pStyle w:val="TAC"/>
            </w:pPr>
            <w:r w:rsidRPr="000E41AD">
              <w:t>16QAM</w:t>
            </w:r>
          </w:p>
        </w:tc>
        <w:tc>
          <w:tcPr>
            <w:tcW w:w="2583" w:type="dxa"/>
            <w:tcBorders>
              <w:top w:val="single" w:sz="4" w:space="0" w:color="auto"/>
              <w:left w:val="single" w:sz="4" w:space="0" w:color="auto"/>
              <w:bottom w:val="single" w:sz="4" w:space="0" w:color="auto"/>
              <w:right w:val="single" w:sz="4" w:space="0" w:color="auto"/>
            </w:tcBorders>
            <w:hideMark/>
          </w:tcPr>
          <w:p w14:paraId="2BEAF0E0" w14:textId="77777777" w:rsidR="0095614B" w:rsidRPr="000E41AD" w:rsidRDefault="0095614B" w:rsidP="001A6C5F">
            <w:pPr>
              <w:pStyle w:val="TAC"/>
            </w:pPr>
            <w:r w:rsidRPr="000E41AD">
              <w:t xml:space="preserve">[13.5] </w:t>
            </w:r>
          </w:p>
        </w:tc>
      </w:tr>
      <w:tr w:rsidR="0095614B" w14:paraId="75B67456"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4CB7BD" w14:textId="77777777" w:rsidR="0095614B" w:rsidRPr="000E41AD" w:rsidRDefault="0095614B" w:rsidP="001A6C5F">
            <w:pPr>
              <w:pStyle w:val="TAC"/>
            </w:pPr>
            <w:r w:rsidRPr="000E41AD">
              <w:t>64QAM</w:t>
            </w:r>
          </w:p>
        </w:tc>
        <w:tc>
          <w:tcPr>
            <w:tcW w:w="2583" w:type="dxa"/>
            <w:tcBorders>
              <w:top w:val="single" w:sz="4" w:space="0" w:color="auto"/>
              <w:left w:val="single" w:sz="4" w:space="0" w:color="auto"/>
              <w:bottom w:val="single" w:sz="4" w:space="0" w:color="auto"/>
              <w:right w:val="single" w:sz="4" w:space="0" w:color="auto"/>
            </w:tcBorders>
            <w:hideMark/>
          </w:tcPr>
          <w:p w14:paraId="2931C745" w14:textId="77777777" w:rsidR="0095614B" w:rsidRDefault="0095614B" w:rsidP="001A6C5F">
            <w:pPr>
              <w:pStyle w:val="TAC"/>
            </w:pPr>
            <w:r w:rsidRPr="000E41AD">
              <w:t>[9.0]</w:t>
            </w:r>
            <w:r>
              <w:t xml:space="preserve"> </w:t>
            </w:r>
          </w:p>
        </w:tc>
      </w:tr>
    </w:tbl>
    <w:p w14:paraId="7399F203" w14:textId="77777777" w:rsidR="0095614B" w:rsidRDefault="0095614B" w:rsidP="0095614B"/>
    <w:p w14:paraId="254419C7" w14:textId="77777777" w:rsidR="0095614B" w:rsidRDefault="0095614B" w:rsidP="0095614B">
      <w:r>
        <w:t>EVM requirements shall apply for each NR carrier over all allocated resource blocks and downlink slots. PT-RS should be configured for localized setting for every fourth symbol for every second RB. Different modulation schemes listed in table 6.6.3.5.2-1 and table 6.6.3.5.2-1a shall be considered for rank 1.</w:t>
      </w:r>
    </w:p>
    <w:p w14:paraId="409DB658" w14:textId="403F3FF3" w:rsidR="0095614B" w:rsidRDefault="0095614B" w:rsidP="0095614B">
      <w:pPr>
        <w:rPr>
          <w:rFonts w:eastAsia="SimSun"/>
        </w:rPr>
      </w:pPr>
      <w:r>
        <w:t>For FR2-1, for all bandwidths, the EVM measurement shall be performed</w:t>
      </w:r>
      <w:r>
        <w:rPr>
          <w:rFonts w:eastAsia="SimSun"/>
        </w:rPr>
        <w:t xml:space="preserve"> for each NR carrier</w:t>
      </w:r>
      <w:r>
        <w:t xml:space="preserve"> over all allocated resource blocks and downlink slots within 10 ms measurement periods. </w:t>
      </w:r>
      <w:r>
        <w:rPr>
          <w:rFonts w:eastAsia="SimSun"/>
        </w:rPr>
        <w:t>The boundaries of the EVM measurement periods need not be aligned with radio frame boundaries.</w:t>
      </w:r>
    </w:p>
    <w:p w14:paraId="7D6919A5" w14:textId="77777777" w:rsidR="0095614B" w:rsidRDefault="0095614B" w:rsidP="0095614B">
      <w:r>
        <w:t>For FR2-2, for all bandwidths, the EVM measurement shall be performed</w:t>
      </w:r>
      <w:r>
        <w:rPr>
          <w:rFonts w:eastAsia="SimSun"/>
        </w:rPr>
        <w:t xml:space="preserve"> for each NR carrier</w:t>
      </w:r>
      <w:r>
        <w:t xml:space="preserve"> over all allocated resource blocks and downlink slots within 80 slots measurement periods. </w:t>
      </w:r>
      <w:r>
        <w:rPr>
          <w:rFonts w:eastAsia="SimSun"/>
        </w:rPr>
        <w:t>The boundaries of the EVM measurement periods need not be aligned with radio frame boundaries.</w:t>
      </w:r>
    </w:p>
    <w:p w14:paraId="058C6983" w14:textId="5585240B" w:rsidR="00C45907" w:rsidRPr="00931575" w:rsidRDefault="0095614B" w:rsidP="0095614B">
      <w:pPr>
        <w:rPr>
          <w:lang w:eastAsia="ko-KR"/>
        </w:rPr>
      </w:pPr>
      <w:r>
        <w:rPr>
          <w:lang w:eastAsia="ko-KR"/>
        </w:rPr>
        <w:t>Table 6.6.3.5.2-2, 6.6.3.5.2-3, 6.6.3.5.2-4, and 6.6.3.5.2-5 below specify the EVM window length (</w:t>
      </w:r>
      <w:r>
        <w:rPr>
          <w:i/>
          <w:lang w:eastAsia="ko-KR"/>
        </w:rPr>
        <w:t>W</w:t>
      </w:r>
      <w:r>
        <w:rPr>
          <w:lang w:eastAsia="ko-KR"/>
        </w:rPr>
        <w:t xml:space="preserve">) for normal CP for </w:t>
      </w:r>
      <w:r>
        <w:rPr>
          <w:i/>
        </w:rPr>
        <w:t>BS type 2-O</w:t>
      </w:r>
      <w:r>
        <w:rPr>
          <w:lang w:eastAsia="ko-KR"/>
        </w:rPr>
        <w:t>.</w:t>
      </w:r>
    </w:p>
    <w:p w14:paraId="76B88993" w14:textId="630F4CAB" w:rsidR="00C45907" w:rsidRPr="00931575" w:rsidRDefault="00C45907" w:rsidP="006F1F81">
      <w:pPr>
        <w:pStyle w:val="TH"/>
        <w:rPr>
          <w:lang w:val="en-US"/>
        </w:rPr>
      </w:pPr>
      <w:r w:rsidRPr="00931575">
        <w:t xml:space="preserve">Table 6.6.3.5.2-2: </w:t>
      </w:r>
      <w:r w:rsidR="0095614B">
        <w:t>EVM window length for normal CP</w:t>
      </w:r>
      <w:r w:rsidR="0095614B">
        <w:rPr>
          <w:lang w:val="en-US"/>
        </w:rPr>
        <w:t>,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6E29F16C" w:rsidR="00C45907" w:rsidRDefault="00C45907" w:rsidP="006F1F81"/>
    <w:p w14:paraId="0D0BB7C4" w14:textId="77777777" w:rsidR="0095614B" w:rsidRDefault="0095614B" w:rsidP="0095614B">
      <w:pPr>
        <w:pStyle w:val="TH"/>
        <w:rPr>
          <w:lang w:val="en-US"/>
        </w:rPr>
      </w:pPr>
      <w:r>
        <w:t>Table 6.6.3.5.2-4: EVM window length for normal CP</w:t>
      </w:r>
      <w:r>
        <w:rPr>
          <w:lang w:val="en-US"/>
        </w:rPr>
        <w:t>, FR2-2, 480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005E2AE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595A356"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28A7D882"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4A29CAE4"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40597A99"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43C11D64"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62916F0D" w14:textId="77777777" w:rsidR="0095614B" w:rsidRDefault="0095614B" w:rsidP="001A6C5F">
            <w:pPr>
              <w:pStyle w:val="TAH"/>
            </w:pPr>
            <w:r>
              <w:rPr>
                <w:lang w:val="en-CA"/>
              </w:rPr>
              <w:t>(%)</w:t>
            </w:r>
          </w:p>
        </w:tc>
      </w:tr>
      <w:tr w:rsidR="0095614B" w14:paraId="66F29B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79FB575"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05011A6F"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165FB66B"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70E5F325"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40ADCF33" w14:textId="77777777" w:rsidR="0095614B" w:rsidRDefault="0095614B" w:rsidP="001A6C5F">
            <w:pPr>
              <w:pStyle w:val="TAC"/>
            </w:pPr>
            <w:r>
              <w:t>50</w:t>
            </w:r>
          </w:p>
        </w:tc>
      </w:tr>
      <w:tr w:rsidR="0095614B" w14:paraId="09F70D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4499A54"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16B24164"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F8347A2"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7A5FF56E"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4E576629" w14:textId="77777777" w:rsidR="0095614B" w:rsidRDefault="0095614B" w:rsidP="001A6C5F">
            <w:pPr>
              <w:pStyle w:val="TAC"/>
            </w:pPr>
            <w:r>
              <w:t>50</w:t>
            </w:r>
          </w:p>
        </w:tc>
      </w:tr>
      <w:tr w:rsidR="0095614B" w14:paraId="11F113F7"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5D2D86A"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4C54F2B" w14:textId="77777777" w:rsidR="0095614B" w:rsidRDefault="0095614B" w:rsidP="001A6C5F">
            <w:pPr>
              <w:pStyle w:val="TAC"/>
            </w:pPr>
            <w:r>
              <w:t>4096</w:t>
            </w:r>
          </w:p>
        </w:tc>
        <w:tc>
          <w:tcPr>
            <w:tcW w:w="2467" w:type="dxa"/>
            <w:tcBorders>
              <w:top w:val="single" w:sz="4" w:space="0" w:color="auto"/>
              <w:left w:val="single" w:sz="4" w:space="0" w:color="auto"/>
              <w:bottom w:val="single" w:sz="4" w:space="0" w:color="auto"/>
              <w:right w:val="single" w:sz="4" w:space="0" w:color="auto"/>
            </w:tcBorders>
            <w:hideMark/>
          </w:tcPr>
          <w:p w14:paraId="007B1DB6" w14:textId="77777777" w:rsidR="0095614B" w:rsidRDefault="0095614B" w:rsidP="001A6C5F">
            <w:pPr>
              <w:pStyle w:val="TAC"/>
            </w:pPr>
            <w:r>
              <w:t>288</w:t>
            </w:r>
          </w:p>
        </w:tc>
        <w:tc>
          <w:tcPr>
            <w:tcW w:w="1784" w:type="dxa"/>
            <w:tcBorders>
              <w:top w:val="single" w:sz="4" w:space="0" w:color="auto"/>
              <w:left w:val="single" w:sz="4" w:space="0" w:color="auto"/>
              <w:bottom w:val="single" w:sz="4" w:space="0" w:color="auto"/>
              <w:right w:val="single" w:sz="4" w:space="0" w:color="auto"/>
            </w:tcBorders>
            <w:hideMark/>
          </w:tcPr>
          <w:p w14:paraId="0E2F709D" w14:textId="77777777" w:rsidR="0095614B" w:rsidRDefault="0095614B" w:rsidP="001A6C5F">
            <w:pPr>
              <w:pStyle w:val="TAC"/>
            </w:pPr>
            <w:r>
              <w:t>144</w:t>
            </w:r>
          </w:p>
        </w:tc>
        <w:tc>
          <w:tcPr>
            <w:tcW w:w="2345" w:type="dxa"/>
            <w:tcBorders>
              <w:top w:val="single" w:sz="4" w:space="0" w:color="auto"/>
              <w:left w:val="single" w:sz="4" w:space="0" w:color="auto"/>
              <w:bottom w:val="single" w:sz="4" w:space="0" w:color="auto"/>
              <w:right w:val="single" w:sz="4" w:space="0" w:color="auto"/>
            </w:tcBorders>
            <w:hideMark/>
          </w:tcPr>
          <w:p w14:paraId="4CFFF1EE" w14:textId="77777777" w:rsidR="0095614B" w:rsidRDefault="0095614B" w:rsidP="001A6C5F">
            <w:pPr>
              <w:pStyle w:val="TAC"/>
            </w:pPr>
            <w:r>
              <w:t>50</w:t>
            </w:r>
          </w:p>
        </w:tc>
      </w:tr>
      <w:tr w:rsidR="0095614B" w14:paraId="1A191A63"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68979417"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16</w:t>
            </w:r>
            <w:r>
              <w:t xml:space="preserve">. Symbol 0 </w:t>
            </w:r>
            <w:r>
              <w:rPr>
                <w:rFonts w:eastAsia="SimSun"/>
                <w:lang w:val="en-US" w:eastAsia="zh-CN"/>
              </w:rPr>
              <w:t xml:space="preserve">of slot 0 and slot 16 </w:t>
            </w:r>
            <w:r>
              <w:t>may have a longer CP and therefore a lower percentage.</w:t>
            </w:r>
          </w:p>
        </w:tc>
      </w:tr>
    </w:tbl>
    <w:p w14:paraId="50160E3F" w14:textId="77777777" w:rsidR="0095614B" w:rsidRDefault="0095614B" w:rsidP="0095614B"/>
    <w:p w14:paraId="792D6F42" w14:textId="77777777" w:rsidR="0095614B" w:rsidRDefault="0095614B" w:rsidP="0095614B">
      <w:pPr>
        <w:pStyle w:val="TH"/>
        <w:rPr>
          <w:lang w:val="en-US"/>
        </w:rPr>
      </w:pPr>
      <w:r>
        <w:lastRenderedPageBreak/>
        <w:t>Table 6.6.3.5.2-5: EVM window length for normal CP</w:t>
      </w:r>
      <w:r>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54638DBF"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5F123827"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59010FB3"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18C43693"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3A6E5223"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3551CD0D"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1E343860" w14:textId="77777777" w:rsidR="0095614B" w:rsidRDefault="0095614B" w:rsidP="001A6C5F">
            <w:pPr>
              <w:pStyle w:val="TAH"/>
            </w:pPr>
            <w:r>
              <w:rPr>
                <w:lang w:val="en-CA"/>
              </w:rPr>
              <w:t>(%)</w:t>
            </w:r>
          </w:p>
        </w:tc>
      </w:tr>
      <w:tr w:rsidR="0095614B" w14:paraId="32EA6FC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A41AE2F"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4C3F3BB" w14:textId="77777777" w:rsidR="0095614B" w:rsidRDefault="0095614B" w:rsidP="001A6C5F">
            <w:pPr>
              <w:pStyle w:val="TAC"/>
            </w:pPr>
            <w:r>
              <w:t>512</w:t>
            </w:r>
          </w:p>
        </w:tc>
        <w:tc>
          <w:tcPr>
            <w:tcW w:w="2467" w:type="dxa"/>
            <w:tcBorders>
              <w:top w:val="single" w:sz="4" w:space="0" w:color="auto"/>
              <w:left w:val="single" w:sz="4" w:space="0" w:color="auto"/>
              <w:bottom w:val="single" w:sz="4" w:space="0" w:color="auto"/>
              <w:right w:val="single" w:sz="4" w:space="0" w:color="auto"/>
            </w:tcBorders>
            <w:hideMark/>
          </w:tcPr>
          <w:p w14:paraId="3C69F851" w14:textId="77777777" w:rsidR="0095614B" w:rsidRDefault="0095614B" w:rsidP="001A6C5F">
            <w:pPr>
              <w:pStyle w:val="TAC"/>
            </w:pPr>
            <w:r>
              <w:t>36</w:t>
            </w:r>
          </w:p>
        </w:tc>
        <w:tc>
          <w:tcPr>
            <w:tcW w:w="1784" w:type="dxa"/>
            <w:tcBorders>
              <w:top w:val="single" w:sz="4" w:space="0" w:color="auto"/>
              <w:left w:val="single" w:sz="4" w:space="0" w:color="auto"/>
              <w:bottom w:val="single" w:sz="4" w:space="0" w:color="auto"/>
              <w:right w:val="single" w:sz="4" w:space="0" w:color="auto"/>
            </w:tcBorders>
            <w:hideMark/>
          </w:tcPr>
          <w:p w14:paraId="48681BC9" w14:textId="77777777" w:rsidR="0095614B" w:rsidRDefault="0095614B" w:rsidP="001A6C5F">
            <w:pPr>
              <w:pStyle w:val="TAC"/>
            </w:pPr>
            <w:r>
              <w:t>18</w:t>
            </w:r>
          </w:p>
        </w:tc>
        <w:tc>
          <w:tcPr>
            <w:tcW w:w="2345" w:type="dxa"/>
            <w:tcBorders>
              <w:top w:val="single" w:sz="4" w:space="0" w:color="auto"/>
              <w:left w:val="single" w:sz="4" w:space="0" w:color="auto"/>
              <w:bottom w:val="single" w:sz="4" w:space="0" w:color="auto"/>
              <w:right w:val="single" w:sz="4" w:space="0" w:color="auto"/>
            </w:tcBorders>
            <w:hideMark/>
          </w:tcPr>
          <w:p w14:paraId="5CFEB81F" w14:textId="77777777" w:rsidR="0095614B" w:rsidRDefault="0095614B" w:rsidP="001A6C5F">
            <w:pPr>
              <w:pStyle w:val="TAC"/>
            </w:pPr>
            <w:r>
              <w:t>50</w:t>
            </w:r>
          </w:p>
        </w:tc>
      </w:tr>
      <w:tr w:rsidR="0095614B" w14:paraId="31A79C9A"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6CE0791"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09053852"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284E51D2"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5FA5A953"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715DAC4B" w14:textId="77777777" w:rsidR="0095614B" w:rsidRDefault="0095614B" w:rsidP="001A6C5F">
            <w:pPr>
              <w:pStyle w:val="TAC"/>
            </w:pPr>
            <w:r>
              <w:t>50</w:t>
            </w:r>
          </w:p>
        </w:tc>
      </w:tr>
      <w:tr w:rsidR="0095614B" w14:paraId="3F381ED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62F9465"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A5C8F00"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7BE6E88F"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6474B5ED"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6C74283A" w14:textId="77777777" w:rsidR="0095614B" w:rsidRDefault="0095614B" w:rsidP="001A6C5F">
            <w:pPr>
              <w:pStyle w:val="TAC"/>
            </w:pPr>
            <w:r>
              <w:t>50</w:t>
            </w:r>
          </w:p>
        </w:tc>
      </w:tr>
      <w:tr w:rsidR="0095614B" w14:paraId="69670F5E"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70351E7" w14:textId="77777777" w:rsidR="0095614B" w:rsidRDefault="0095614B" w:rsidP="001A6C5F">
            <w:pPr>
              <w:pStyle w:val="TAC"/>
            </w:pPr>
            <w:r>
              <w:t>2000</w:t>
            </w:r>
          </w:p>
        </w:tc>
        <w:tc>
          <w:tcPr>
            <w:tcW w:w="936" w:type="dxa"/>
            <w:tcBorders>
              <w:top w:val="single" w:sz="4" w:space="0" w:color="auto"/>
              <w:left w:val="single" w:sz="4" w:space="0" w:color="auto"/>
              <w:bottom w:val="single" w:sz="4" w:space="0" w:color="auto"/>
              <w:right w:val="single" w:sz="4" w:space="0" w:color="auto"/>
            </w:tcBorders>
            <w:hideMark/>
          </w:tcPr>
          <w:p w14:paraId="0569EF2D"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C09462C"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1AD5E200"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1A4BCF94" w14:textId="77777777" w:rsidR="0095614B" w:rsidRDefault="0095614B" w:rsidP="001A6C5F">
            <w:pPr>
              <w:pStyle w:val="TAC"/>
            </w:pPr>
            <w:r>
              <w:t>50</w:t>
            </w:r>
          </w:p>
        </w:tc>
      </w:tr>
      <w:tr w:rsidR="0095614B" w14:paraId="021654AA"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31C5889A"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32</w:t>
            </w:r>
            <w:r>
              <w:t xml:space="preserve">. Symbol 0 </w:t>
            </w:r>
            <w:r>
              <w:rPr>
                <w:rFonts w:eastAsia="SimSun"/>
                <w:lang w:val="en-US" w:eastAsia="zh-CN"/>
              </w:rPr>
              <w:t xml:space="preserve">of slot 0 and slot 32 </w:t>
            </w:r>
            <w:r>
              <w:t>may have a longer CP and therefore a lower percentage.</w:t>
            </w:r>
          </w:p>
        </w:tc>
      </w:tr>
    </w:tbl>
    <w:p w14:paraId="5A1FB265" w14:textId="77777777" w:rsidR="0095614B" w:rsidRPr="00931575" w:rsidRDefault="0095614B" w:rsidP="006F1F81"/>
    <w:p w14:paraId="716918E2" w14:textId="77777777" w:rsidR="00C45907" w:rsidRPr="00931575" w:rsidRDefault="00C45907" w:rsidP="00C45907">
      <w:pPr>
        <w:pStyle w:val="Heading3"/>
      </w:pPr>
      <w:bookmarkStart w:id="3658" w:name="_Toc21102705"/>
      <w:bookmarkStart w:id="3659" w:name="_Toc29810554"/>
      <w:bookmarkStart w:id="3660" w:name="_Toc36635906"/>
      <w:bookmarkStart w:id="3661" w:name="_Toc37272852"/>
      <w:bookmarkStart w:id="3662" w:name="_Toc45885929"/>
      <w:bookmarkStart w:id="3663" w:name="_Toc53183035"/>
      <w:bookmarkStart w:id="3664" w:name="_Toc58915702"/>
      <w:bookmarkStart w:id="3665" w:name="_Toc58917883"/>
      <w:bookmarkStart w:id="3666" w:name="_Toc66693752"/>
      <w:bookmarkStart w:id="3667" w:name="_Toc74915704"/>
      <w:bookmarkStart w:id="3668" w:name="_Toc76114329"/>
      <w:bookmarkStart w:id="3669" w:name="_Toc76544215"/>
      <w:bookmarkStart w:id="3670" w:name="_Toc82536337"/>
      <w:bookmarkStart w:id="3671" w:name="_Toc89952630"/>
      <w:bookmarkStart w:id="3672" w:name="_Toc98766446"/>
      <w:bookmarkStart w:id="3673" w:name="_Toc99702809"/>
      <w:bookmarkStart w:id="3674" w:name="_Toc106206595"/>
      <w:bookmarkStart w:id="3675" w:name="_Toc115080597"/>
      <w:bookmarkStart w:id="3676" w:name="_Toc121999477"/>
      <w:bookmarkStart w:id="3677" w:name="_Toc124153650"/>
      <w:bookmarkStart w:id="3678" w:name="_Toc124154425"/>
      <w:bookmarkStart w:id="3679" w:name="_Toc131560280"/>
      <w:bookmarkStart w:id="3680" w:name="_Toc137393980"/>
      <w:bookmarkStart w:id="3681" w:name="_Toc163475084"/>
      <w:bookmarkStart w:id="3682" w:name="_Toc176783413"/>
      <w:r w:rsidRPr="00931575">
        <w:t>6.6.4</w:t>
      </w:r>
      <w:r w:rsidRPr="00931575">
        <w:tab/>
        <w:t>OTA time alignment error</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67EC82F8" w14:textId="77777777" w:rsidR="00C45907" w:rsidRPr="00931575" w:rsidRDefault="00C45907" w:rsidP="00C45907">
      <w:pPr>
        <w:pStyle w:val="Heading4"/>
      </w:pPr>
      <w:bookmarkStart w:id="3683" w:name="_Toc21102706"/>
      <w:bookmarkStart w:id="3684" w:name="_Toc29810555"/>
      <w:bookmarkStart w:id="3685" w:name="_Toc36635907"/>
      <w:bookmarkStart w:id="3686" w:name="_Toc37272853"/>
      <w:bookmarkStart w:id="3687" w:name="_Toc45885930"/>
      <w:bookmarkStart w:id="3688" w:name="_Toc53183036"/>
      <w:bookmarkStart w:id="3689" w:name="_Toc58915703"/>
      <w:bookmarkStart w:id="3690" w:name="_Toc58917884"/>
      <w:bookmarkStart w:id="3691" w:name="_Toc66693753"/>
      <w:bookmarkStart w:id="3692" w:name="_Toc74915705"/>
      <w:bookmarkStart w:id="3693" w:name="_Toc76114330"/>
      <w:bookmarkStart w:id="3694" w:name="_Toc76544216"/>
      <w:bookmarkStart w:id="3695" w:name="_Toc82536338"/>
      <w:bookmarkStart w:id="3696" w:name="_Toc89952631"/>
      <w:bookmarkStart w:id="3697" w:name="_Toc98766447"/>
      <w:bookmarkStart w:id="3698" w:name="_Toc99702810"/>
      <w:bookmarkStart w:id="3699" w:name="_Toc106206596"/>
      <w:bookmarkStart w:id="3700" w:name="_Toc115080598"/>
      <w:bookmarkStart w:id="3701" w:name="_Toc121999478"/>
      <w:bookmarkStart w:id="3702" w:name="_Toc124153651"/>
      <w:bookmarkStart w:id="3703" w:name="_Toc124154426"/>
      <w:bookmarkStart w:id="3704" w:name="_Toc131560281"/>
      <w:bookmarkStart w:id="3705" w:name="_Toc137393981"/>
      <w:bookmarkStart w:id="3706" w:name="_Toc163475085"/>
      <w:bookmarkStart w:id="3707" w:name="_Toc176783414"/>
      <w:r w:rsidRPr="00931575">
        <w:t>6.6.4.1</w:t>
      </w:r>
      <w:r w:rsidRPr="00931575">
        <w:tab/>
        <w:t>Definition and applicability</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708" w:name="_Toc21102707"/>
      <w:bookmarkStart w:id="3709" w:name="_Toc29810556"/>
      <w:bookmarkStart w:id="3710" w:name="_Toc36635908"/>
      <w:bookmarkStart w:id="3711" w:name="_Toc37272854"/>
      <w:bookmarkStart w:id="3712" w:name="_Toc45885931"/>
      <w:bookmarkStart w:id="3713" w:name="_Toc53183037"/>
      <w:bookmarkStart w:id="3714" w:name="_Toc58915704"/>
      <w:bookmarkStart w:id="3715" w:name="_Toc58917885"/>
      <w:bookmarkStart w:id="3716" w:name="_Toc66693754"/>
      <w:bookmarkStart w:id="3717" w:name="_Toc74915706"/>
      <w:bookmarkStart w:id="3718" w:name="_Toc76114331"/>
      <w:bookmarkStart w:id="3719" w:name="_Toc76544217"/>
      <w:bookmarkStart w:id="3720" w:name="_Toc82536339"/>
      <w:bookmarkStart w:id="3721" w:name="_Toc89952632"/>
      <w:bookmarkStart w:id="3722" w:name="_Toc98766448"/>
      <w:bookmarkStart w:id="3723" w:name="_Toc99702811"/>
      <w:bookmarkStart w:id="3724" w:name="_Toc106206597"/>
      <w:bookmarkStart w:id="3725" w:name="_Toc115080599"/>
      <w:bookmarkStart w:id="3726" w:name="_Toc121999479"/>
      <w:bookmarkStart w:id="3727" w:name="_Toc124153652"/>
      <w:bookmarkStart w:id="3728" w:name="_Toc124154427"/>
      <w:bookmarkStart w:id="3729" w:name="_Toc131560282"/>
      <w:bookmarkStart w:id="3730" w:name="_Toc137393982"/>
      <w:bookmarkStart w:id="3731" w:name="_Toc163475086"/>
      <w:bookmarkStart w:id="3732" w:name="_Toc176783415"/>
      <w:r w:rsidRPr="00931575">
        <w:t>6.6.4.2</w:t>
      </w:r>
      <w:r w:rsidRPr="00931575">
        <w:tab/>
        <w:t>Minimum requirement</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733" w:name="_Toc21102708"/>
      <w:bookmarkStart w:id="3734" w:name="_Toc29810557"/>
      <w:bookmarkStart w:id="3735" w:name="_Toc36635909"/>
      <w:bookmarkStart w:id="3736" w:name="_Toc37272855"/>
      <w:bookmarkStart w:id="3737" w:name="_Toc45885932"/>
      <w:bookmarkStart w:id="3738" w:name="_Toc53183038"/>
      <w:bookmarkStart w:id="3739" w:name="_Toc58915705"/>
      <w:bookmarkStart w:id="3740" w:name="_Toc58917886"/>
      <w:bookmarkStart w:id="3741" w:name="_Toc66693755"/>
      <w:bookmarkStart w:id="3742" w:name="_Toc74915707"/>
      <w:bookmarkStart w:id="3743" w:name="_Toc76114332"/>
      <w:bookmarkStart w:id="3744" w:name="_Toc76544218"/>
      <w:bookmarkStart w:id="3745" w:name="_Toc82536340"/>
      <w:bookmarkStart w:id="3746" w:name="_Toc89952633"/>
      <w:bookmarkStart w:id="3747" w:name="_Toc98766449"/>
      <w:bookmarkStart w:id="3748" w:name="_Toc99702812"/>
      <w:bookmarkStart w:id="3749" w:name="_Toc106206598"/>
      <w:bookmarkStart w:id="3750" w:name="_Toc115080600"/>
      <w:bookmarkStart w:id="3751" w:name="_Toc121999480"/>
      <w:bookmarkStart w:id="3752" w:name="_Toc124153653"/>
      <w:bookmarkStart w:id="3753" w:name="_Toc124154428"/>
      <w:bookmarkStart w:id="3754" w:name="_Toc131560283"/>
      <w:bookmarkStart w:id="3755" w:name="_Toc137393983"/>
      <w:bookmarkStart w:id="3756" w:name="_Toc163475087"/>
      <w:bookmarkStart w:id="3757" w:name="_Toc176783416"/>
      <w:r w:rsidRPr="00931575">
        <w:t>6.6.4.3</w:t>
      </w:r>
      <w:r w:rsidRPr="00931575">
        <w:tab/>
        <w:t>Test purpose</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758" w:name="_Toc21102709"/>
      <w:bookmarkStart w:id="3759" w:name="_Toc29810558"/>
      <w:bookmarkStart w:id="3760" w:name="_Toc36635910"/>
      <w:bookmarkStart w:id="3761" w:name="_Toc37272856"/>
      <w:bookmarkStart w:id="3762" w:name="_Toc45885933"/>
      <w:bookmarkStart w:id="3763" w:name="_Toc53183039"/>
      <w:bookmarkStart w:id="3764" w:name="_Toc58915706"/>
      <w:bookmarkStart w:id="3765" w:name="_Toc58917887"/>
      <w:bookmarkStart w:id="3766" w:name="_Toc66693756"/>
      <w:bookmarkStart w:id="3767" w:name="_Toc74915708"/>
      <w:bookmarkStart w:id="3768" w:name="_Toc76114333"/>
      <w:bookmarkStart w:id="3769" w:name="_Toc76544219"/>
      <w:bookmarkStart w:id="3770" w:name="_Toc82536341"/>
      <w:bookmarkStart w:id="3771" w:name="_Toc89952634"/>
      <w:bookmarkStart w:id="3772" w:name="_Toc98766450"/>
      <w:bookmarkStart w:id="3773" w:name="_Toc99702813"/>
      <w:bookmarkStart w:id="3774" w:name="_Toc106206599"/>
      <w:bookmarkStart w:id="3775" w:name="_Toc115080601"/>
      <w:bookmarkStart w:id="3776" w:name="_Toc121999481"/>
      <w:bookmarkStart w:id="3777" w:name="_Toc124153654"/>
      <w:bookmarkStart w:id="3778" w:name="_Toc124154429"/>
      <w:bookmarkStart w:id="3779" w:name="_Toc131560284"/>
      <w:bookmarkStart w:id="3780" w:name="_Toc137393984"/>
      <w:bookmarkStart w:id="3781" w:name="_Toc163475088"/>
      <w:bookmarkStart w:id="3782" w:name="_Toc176783417"/>
      <w:r w:rsidRPr="00931575">
        <w:rPr>
          <w:lang w:eastAsia="sv-SE"/>
        </w:rPr>
        <w:t>6.</w:t>
      </w:r>
      <w:r w:rsidRPr="00931575">
        <w:rPr>
          <w:lang w:eastAsia="zh-CN"/>
        </w:rPr>
        <w:t>6.4.</w:t>
      </w:r>
      <w:r w:rsidRPr="00931575">
        <w:rPr>
          <w:lang w:eastAsia="sv-SE"/>
        </w:rPr>
        <w:t>4</w:t>
      </w:r>
      <w:r w:rsidRPr="00931575">
        <w:rPr>
          <w:lang w:eastAsia="sv-SE"/>
        </w:rPr>
        <w:tab/>
        <w:t>Method of test</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31C513B9" w14:textId="77777777" w:rsidR="00C45907" w:rsidRPr="00931575" w:rsidRDefault="00C45907" w:rsidP="00C45907">
      <w:pPr>
        <w:pStyle w:val="Heading5"/>
        <w:rPr>
          <w:lang w:eastAsia="sv-SE"/>
        </w:rPr>
      </w:pPr>
      <w:bookmarkStart w:id="3783" w:name="_Toc21102710"/>
      <w:bookmarkStart w:id="3784" w:name="_Toc29810559"/>
      <w:bookmarkStart w:id="3785" w:name="_Toc36635911"/>
      <w:bookmarkStart w:id="3786" w:name="_Toc37272857"/>
      <w:bookmarkStart w:id="3787" w:name="_Toc45885934"/>
      <w:bookmarkStart w:id="3788" w:name="_Toc53183040"/>
      <w:bookmarkStart w:id="3789" w:name="_Toc58915707"/>
      <w:bookmarkStart w:id="3790" w:name="_Toc58917888"/>
      <w:bookmarkStart w:id="3791" w:name="_Toc66693757"/>
      <w:bookmarkStart w:id="3792" w:name="_Toc74915709"/>
      <w:bookmarkStart w:id="3793" w:name="_Toc76114334"/>
      <w:bookmarkStart w:id="3794" w:name="_Toc76544220"/>
      <w:bookmarkStart w:id="3795" w:name="_Toc82536342"/>
      <w:bookmarkStart w:id="3796" w:name="_Toc89952635"/>
      <w:bookmarkStart w:id="3797" w:name="_Toc98766451"/>
      <w:bookmarkStart w:id="3798" w:name="_Toc99702814"/>
      <w:bookmarkStart w:id="3799" w:name="_Toc106206600"/>
      <w:bookmarkStart w:id="3800" w:name="_Toc115080602"/>
      <w:bookmarkStart w:id="3801" w:name="_Toc121999482"/>
      <w:bookmarkStart w:id="3802" w:name="_Toc124153655"/>
      <w:bookmarkStart w:id="3803" w:name="_Toc124154430"/>
      <w:bookmarkStart w:id="3804" w:name="_Toc131560285"/>
      <w:bookmarkStart w:id="3805" w:name="_Toc137393985"/>
      <w:bookmarkStart w:id="3806" w:name="_Toc163475089"/>
      <w:bookmarkStart w:id="3807" w:name="_Toc176783418"/>
      <w:r w:rsidRPr="00931575">
        <w:rPr>
          <w:lang w:eastAsia="sv-SE"/>
        </w:rPr>
        <w:t>6.6.4.4.1</w:t>
      </w:r>
      <w:r w:rsidRPr="00931575">
        <w:rPr>
          <w:lang w:eastAsia="sv-SE"/>
        </w:rPr>
        <w:tab/>
        <w:t>Initial conditions</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808" w:name="_Toc21102711"/>
      <w:bookmarkStart w:id="3809" w:name="_Toc29810560"/>
      <w:bookmarkStart w:id="3810" w:name="_Toc36635912"/>
      <w:bookmarkStart w:id="3811" w:name="_Toc37272858"/>
      <w:bookmarkStart w:id="3812" w:name="_Toc45885935"/>
      <w:bookmarkStart w:id="3813" w:name="_Toc53183041"/>
      <w:bookmarkStart w:id="3814" w:name="_Toc58915708"/>
      <w:bookmarkStart w:id="3815" w:name="_Toc58917889"/>
      <w:bookmarkStart w:id="3816" w:name="_Toc66693758"/>
      <w:bookmarkStart w:id="3817" w:name="_Toc74915710"/>
      <w:bookmarkStart w:id="3818" w:name="_Toc76114335"/>
      <w:bookmarkStart w:id="3819" w:name="_Toc76544221"/>
      <w:bookmarkStart w:id="3820" w:name="_Toc82536343"/>
      <w:bookmarkStart w:id="3821" w:name="_Toc89952636"/>
      <w:bookmarkStart w:id="3822" w:name="_Toc98766452"/>
      <w:bookmarkStart w:id="3823" w:name="_Toc99702815"/>
      <w:bookmarkStart w:id="3824" w:name="_Toc106206601"/>
      <w:bookmarkStart w:id="3825" w:name="_Toc115080603"/>
      <w:bookmarkStart w:id="3826" w:name="_Toc121999483"/>
      <w:bookmarkStart w:id="3827" w:name="_Toc124153656"/>
      <w:bookmarkStart w:id="3828" w:name="_Toc124154431"/>
      <w:bookmarkStart w:id="3829" w:name="_Toc131560286"/>
      <w:bookmarkStart w:id="3830" w:name="_Toc137393986"/>
      <w:bookmarkStart w:id="3831" w:name="_Toc163475090"/>
      <w:bookmarkStart w:id="3832" w:name="_Toc176783419"/>
      <w:r w:rsidRPr="00931575">
        <w:rPr>
          <w:lang w:eastAsia="sv-SE"/>
        </w:rPr>
        <w:t>6.6.4.4.2</w:t>
      </w:r>
      <w:r w:rsidRPr="00931575">
        <w:rPr>
          <w:lang w:eastAsia="sv-SE"/>
        </w:rPr>
        <w:tab/>
        <w:t>Procedure</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lastRenderedPageBreak/>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833" w:name="_Toc21102712"/>
      <w:bookmarkStart w:id="3834" w:name="_Toc29810561"/>
      <w:bookmarkStart w:id="3835" w:name="_Toc36635913"/>
      <w:bookmarkStart w:id="3836" w:name="_Toc37272859"/>
      <w:bookmarkStart w:id="3837" w:name="_Toc45885936"/>
      <w:bookmarkStart w:id="3838" w:name="_Toc53183042"/>
      <w:bookmarkStart w:id="3839" w:name="_Toc58915709"/>
      <w:bookmarkStart w:id="3840" w:name="_Toc58917890"/>
      <w:bookmarkStart w:id="3841" w:name="_Toc66693759"/>
      <w:bookmarkStart w:id="3842" w:name="_Toc74915711"/>
      <w:bookmarkStart w:id="3843" w:name="_Toc76114336"/>
      <w:bookmarkStart w:id="3844" w:name="_Toc76544222"/>
      <w:bookmarkStart w:id="3845" w:name="_Toc82536344"/>
      <w:bookmarkStart w:id="3846" w:name="_Toc89952637"/>
      <w:bookmarkStart w:id="3847" w:name="_Toc98766453"/>
      <w:bookmarkStart w:id="3848" w:name="_Toc99702816"/>
      <w:bookmarkStart w:id="3849" w:name="_Toc106206602"/>
      <w:bookmarkStart w:id="3850" w:name="_Toc115080604"/>
      <w:bookmarkStart w:id="3851" w:name="_Toc121999484"/>
      <w:bookmarkStart w:id="3852" w:name="_Toc124153657"/>
      <w:bookmarkStart w:id="3853" w:name="_Toc124154432"/>
      <w:bookmarkStart w:id="3854" w:name="_Toc131560287"/>
      <w:bookmarkStart w:id="3855" w:name="_Toc137393987"/>
      <w:bookmarkStart w:id="3856" w:name="_Toc163475091"/>
      <w:bookmarkStart w:id="3857" w:name="_Toc176783420"/>
      <w:r w:rsidRPr="00931575">
        <w:rPr>
          <w:lang w:eastAsia="sv-SE"/>
        </w:rPr>
        <w:t>6.</w:t>
      </w:r>
      <w:r w:rsidRPr="00931575">
        <w:rPr>
          <w:lang w:eastAsia="zh-CN"/>
        </w:rPr>
        <w:t>6.4.</w:t>
      </w:r>
      <w:r w:rsidRPr="00931575">
        <w:rPr>
          <w:lang w:eastAsia="sv-SE"/>
        </w:rPr>
        <w:t>5</w:t>
      </w:r>
      <w:r w:rsidRPr="00931575">
        <w:rPr>
          <w:lang w:eastAsia="sv-SE"/>
        </w:rPr>
        <w:tab/>
        <w:t>Test Requirement</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7AEF2FBA" w14:textId="77777777" w:rsidR="00C45907" w:rsidRPr="00931575" w:rsidRDefault="00C45907" w:rsidP="00C45907">
      <w:pPr>
        <w:pStyle w:val="Heading5"/>
      </w:pPr>
      <w:bookmarkStart w:id="3858" w:name="_Toc21102713"/>
      <w:bookmarkStart w:id="3859" w:name="_Toc29810562"/>
      <w:bookmarkStart w:id="3860" w:name="_Toc36635914"/>
      <w:bookmarkStart w:id="3861" w:name="_Toc37272860"/>
      <w:bookmarkStart w:id="3862" w:name="_Toc45885937"/>
      <w:bookmarkStart w:id="3863" w:name="_Toc53183043"/>
      <w:bookmarkStart w:id="3864" w:name="_Toc58915710"/>
      <w:bookmarkStart w:id="3865" w:name="_Toc58917891"/>
      <w:bookmarkStart w:id="3866" w:name="_Toc66693760"/>
      <w:bookmarkStart w:id="3867" w:name="_Toc74915712"/>
      <w:bookmarkStart w:id="3868" w:name="_Toc76114337"/>
      <w:bookmarkStart w:id="3869" w:name="_Toc76544223"/>
      <w:bookmarkStart w:id="3870" w:name="_Toc82536345"/>
      <w:bookmarkStart w:id="3871" w:name="_Toc89952638"/>
      <w:bookmarkStart w:id="3872" w:name="_Toc98766454"/>
      <w:bookmarkStart w:id="3873" w:name="_Toc99702817"/>
      <w:bookmarkStart w:id="3874" w:name="_Toc106206603"/>
      <w:bookmarkStart w:id="3875" w:name="_Toc115080605"/>
      <w:bookmarkStart w:id="3876" w:name="_Toc121999485"/>
      <w:bookmarkStart w:id="3877" w:name="_Toc124153658"/>
      <w:bookmarkStart w:id="3878" w:name="_Toc124154433"/>
      <w:bookmarkStart w:id="3879" w:name="_Toc131560288"/>
      <w:bookmarkStart w:id="3880" w:name="_Toc137393988"/>
      <w:bookmarkStart w:id="3881" w:name="_Toc163475092"/>
      <w:bookmarkStart w:id="3882" w:name="_Toc176783421"/>
      <w:r w:rsidRPr="00931575">
        <w:t>6.6.4.5.1</w:t>
      </w:r>
      <w:r w:rsidRPr="00931575">
        <w:tab/>
      </w:r>
      <w:r w:rsidRPr="00931575">
        <w:rPr>
          <w:i/>
        </w:rPr>
        <w:t>BS type 1-O</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3883" w:name="_Toc21102714"/>
      <w:bookmarkStart w:id="3884" w:name="_Toc29810563"/>
      <w:bookmarkStart w:id="3885" w:name="_Toc36635915"/>
      <w:bookmarkStart w:id="3886" w:name="_Toc37272861"/>
      <w:bookmarkStart w:id="3887" w:name="_Toc45885938"/>
      <w:bookmarkStart w:id="3888" w:name="_Toc53183044"/>
      <w:bookmarkStart w:id="3889" w:name="_Toc58915711"/>
      <w:bookmarkStart w:id="3890" w:name="_Toc58917892"/>
      <w:bookmarkStart w:id="3891" w:name="_Toc66693761"/>
      <w:bookmarkStart w:id="3892" w:name="_Toc74915713"/>
      <w:bookmarkStart w:id="3893" w:name="_Toc76114338"/>
      <w:bookmarkStart w:id="3894" w:name="_Toc76544224"/>
      <w:bookmarkStart w:id="3895" w:name="_Toc82536346"/>
      <w:bookmarkStart w:id="3896" w:name="_Toc89952639"/>
      <w:bookmarkStart w:id="3897" w:name="_Toc98766455"/>
      <w:bookmarkStart w:id="3898" w:name="_Toc99702818"/>
      <w:bookmarkStart w:id="3899" w:name="_Toc106206604"/>
      <w:bookmarkStart w:id="3900" w:name="_Toc115080606"/>
      <w:bookmarkStart w:id="3901" w:name="_Toc121999486"/>
      <w:bookmarkStart w:id="3902" w:name="_Toc124153659"/>
      <w:bookmarkStart w:id="3903" w:name="_Toc124154434"/>
      <w:bookmarkStart w:id="3904" w:name="_Toc131560289"/>
      <w:bookmarkStart w:id="3905" w:name="_Toc137393989"/>
      <w:bookmarkStart w:id="3906" w:name="_Toc163475093"/>
      <w:bookmarkStart w:id="3907" w:name="_Toc176783422"/>
      <w:r w:rsidRPr="00931575">
        <w:t>6.6.4.5.2</w:t>
      </w:r>
      <w:r w:rsidRPr="00931575">
        <w:tab/>
      </w:r>
      <w:r w:rsidRPr="00931575">
        <w:rPr>
          <w:i/>
        </w:rPr>
        <w:t>BS type 2-O</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15570758" w14:textId="77777777" w:rsidR="005445C2" w:rsidRDefault="005445C2" w:rsidP="005445C2">
      <w:bookmarkStart w:id="3908" w:name="_Toc21102715"/>
      <w:bookmarkStart w:id="3909" w:name="_Toc29810564"/>
      <w:bookmarkStart w:id="3910" w:name="_Toc36635916"/>
      <w:bookmarkStart w:id="3911" w:name="_Toc37272862"/>
      <w:bookmarkStart w:id="3912" w:name="_Toc45885939"/>
      <w:bookmarkStart w:id="3913" w:name="_Toc53183045"/>
      <w:bookmarkStart w:id="3914" w:name="_Toc58915712"/>
      <w:bookmarkStart w:id="3915" w:name="_Toc58917893"/>
      <w:bookmarkStart w:id="3916" w:name="_Toc66693762"/>
      <w:bookmarkStart w:id="3917" w:name="_Toc74915714"/>
      <w:bookmarkStart w:id="3918" w:name="_Toc76114339"/>
      <w:bookmarkStart w:id="3919" w:name="_Toc76544225"/>
      <w:bookmarkStart w:id="3920" w:name="_Toc82536347"/>
      <w:bookmarkStart w:id="3921" w:name="_Toc89952640"/>
      <w:bookmarkStart w:id="3922" w:name="_Toc98766456"/>
      <w:bookmarkStart w:id="3923" w:name="_Toc99702819"/>
      <w:bookmarkStart w:id="3924" w:name="_Toc106206605"/>
      <w:bookmarkStart w:id="3925" w:name="_Toc115080607"/>
      <w:bookmarkStart w:id="3926" w:name="_Toc121999487"/>
      <w:bookmarkStart w:id="3927" w:name="_Toc124153660"/>
      <w:bookmarkStart w:id="3928" w:name="_Toc124154435"/>
      <w:r>
        <w:t>The minimum requirement for TAE is given in Table 6.6.4.5.2-1.</w:t>
      </w:r>
    </w:p>
    <w:p w14:paraId="46C182C0" w14:textId="77777777" w:rsidR="005445C2" w:rsidRDefault="005445C2" w:rsidP="005445C2">
      <w:pPr>
        <w:pStyle w:val="TH"/>
      </w:pPr>
      <w:r>
        <w:t xml:space="preserve">Table 6.6.4.5.2-1: TAE requirements for </w:t>
      </w:r>
      <w:r>
        <w:rPr>
          <w:i/>
        </w:rPr>
        <w:t>BS type 2-O</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5445C2" w14:paraId="733354C3"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FD686C1" w14:textId="77777777" w:rsidR="005445C2" w:rsidRDefault="005445C2" w:rsidP="001A6C5F">
            <w:pPr>
              <w:pStyle w:val="TAH"/>
              <w:rPr>
                <w:lang w:val="en-US"/>
              </w:rPr>
            </w:pPr>
            <w:r>
              <w:rPr>
                <w:lang w:val="en-US"/>
              </w:rPr>
              <w:t>Requirement</w:t>
            </w:r>
          </w:p>
        </w:tc>
        <w:tc>
          <w:tcPr>
            <w:tcW w:w="0" w:type="auto"/>
            <w:gridSpan w:val="3"/>
            <w:tcBorders>
              <w:top w:val="single" w:sz="4" w:space="0" w:color="auto"/>
              <w:left w:val="single" w:sz="4" w:space="0" w:color="auto"/>
              <w:bottom w:val="single" w:sz="4" w:space="0" w:color="auto"/>
              <w:right w:val="single" w:sz="4" w:space="0" w:color="auto"/>
            </w:tcBorders>
            <w:hideMark/>
          </w:tcPr>
          <w:p w14:paraId="33FC5AC7" w14:textId="77777777" w:rsidR="005445C2" w:rsidRDefault="005445C2" w:rsidP="001A6C5F">
            <w:pPr>
              <w:pStyle w:val="TAH"/>
              <w:rPr>
                <w:lang w:val="en-US"/>
              </w:rPr>
            </w:pPr>
            <w:r>
              <w:rPr>
                <w:lang w:val="en-US"/>
              </w:rPr>
              <w:t>TAE</w:t>
            </w:r>
          </w:p>
        </w:tc>
      </w:tr>
      <w:tr w:rsidR="005445C2" w14:paraId="6DCA50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47C031" w14:textId="77777777" w:rsidR="005445C2" w:rsidRDefault="005445C2" w:rsidP="001A6C5F">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42A4DB50" w14:textId="77777777" w:rsidR="005445C2" w:rsidRDefault="005445C2" w:rsidP="001A6C5F">
            <w:pPr>
              <w:pStyle w:val="TAH"/>
              <w:rPr>
                <w:lang w:val="en-US"/>
              </w:rPr>
            </w:pPr>
            <w:r>
              <w:rPr>
                <w:lang w:val="en-US"/>
              </w:rPr>
              <w:t>60, 120 kHz SCS</w:t>
            </w:r>
          </w:p>
          <w:p w14:paraId="497E58CA" w14:textId="77777777" w:rsidR="005445C2" w:rsidRDefault="005445C2" w:rsidP="001A6C5F">
            <w:pPr>
              <w:pStyle w:val="TAH"/>
              <w:rPr>
                <w:lang w:val="en-US"/>
              </w:rPr>
            </w:pPr>
            <w:r>
              <w:rPr>
                <w:lang w:val="en-US"/>
              </w:rPr>
              <w:t>(ns)</w:t>
            </w:r>
          </w:p>
        </w:tc>
        <w:tc>
          <w:tcPr>
            <w:tcW w:w="0" w:type="auto"/>
            <w:tcBorders>
              <w:top w:val="single" w:sz="4" w:space="0" w:color="auto"/>
              <w:left w:val="single" w:sz="4" w:space="0" w:color="auto"/>
              <w:bottom w:val="single" w:sz="4" w:space="0" w:color="auto"/>
              <w:right w:val="single" w:sz="4" w:space="0" w:color="auto"/>
            </w:tcBorders>
          </w:tcPr>
          <w:p w14:paraId="0F21173A" w14:textId="77777777" w:rsidR="005445C2" w:rsidRDefault="005445C2" w:rsidP="001A6C5F">
            <w:pPr>
              <w:pStyle w:val="TAH"/>
              <w:rPr>
                <w:lang w:val="en-US"/>
              </w:rPr>
            </w:pPr>
            <w:r>
              <w:rPr>
                <w:lang w:val="en-US"/>
              </w:rPr>
              <w:t>480 kHz SCS</w:t>
            </w:r>
          </w:p>
          <w:p w14:paraId="0384B762" w14:textId="77777777" w:rsidR="005445C2" w:rsidRDefault="005445C2" w:rsidP="001A6C5F">
            <w:pPr>
              <w:pStyle w:val="TAH"/>
              <w:rPr>
                <w:lang w:val="en-US"/>
              </w:rPr>
            </w:pPr>
            <w:r>
              <w:rPr>
                <w:lang w:val="en-US"/>
              </w:rPr>
              <w:t>(ns)</w:t>
            </w:r>
          </w:p>
          <w:p w14:paraId="157BDDA1" w14:textId="77777777" w:rsidR="005445C2" w:rsidRDefault="005445C2" w:rsidP="001A6C5F">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F237B7" w14:textId="77777777" w:rsidR="005445C2" w:rsidRDefault="005445C2" w:rsidP="001A6C5F">
            <w:pPr>
              <w:pStyle w:val="TAH"/>
              <w:rPr>
                <w:lang w:val="en-US"/>
              </w:rPr>
            </w:pPr>
            <w:r>
              <w:rPr>
                <w:lang w:val="en-US"/>
              </w:rPr>
              <w:t>960 kHz SCS</w:t>
            </w:r>
          </w:p>
          <w:p w14:paraId="2650333C" w14:textId="77777777" w:rsidR="005445C2" w:rsidRDefault="005445C2" w:rsidP="001A6C5F">
            <w:pPr>
              <w:pStyle w:val="TAH"/>
              <w:rPr>
                <w:lang w:val="en-US"/>
              </w:rPr>
            </w:pPr>
            <w:r>
              <w:rPr>
                <w:lang w:val="en-US"/>
              </w:rPr>
              <w:t>(ns)</w:t>
            </w:r>
          </w:p>
        </w:tc>
      </w:tr>
      <w:tr w:rsidR="005445C2" w14:paraId="06653C6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99CD1" w14:textId="77777777" w:rsidR="005445C2" w:rsidRDefault="005445C2" w:rsidP="005445C2">
            <w:pPr>
              <w:pStyle w:val="TAC"/>
              <w:rPr>
                <w:lang w:val="en-US"/>
              </w:rPr>
            </w:pPr>
            <w:r>
              <w:rPr>
                <w:lang w:val="en-US"/>
              </w:rPr>
              <w:lastRenderedPageBreak/>
              <w:t>MIMO transmission</w:t>
            </w:r>
          </w:p>
        </w:tc>
        <w:tc>
          <w:tcPr>
            <w:tcW w:w="0" w:type="auto"/>
            <w:tcBorders>
              <w:top w:val="single" w:sz="4" w:space="0" w:color="auto"/>
              <w:left w:val="single" w:sz="4" w:space="0" w:color="auto"/>
              <w:bottom w:val="single" w:sz="4" w:space="0" w:color="auto"/>
              <w:right w:val="single" w:sz="4" w:space="0" w:color="auto"/>
            </w:tcBorders>
            <w:hideMark/>
          </w:tcPr>
          <w:p w14:paraId="0B51AC29" w14:textId="77777777" w:rsidR="005445C2" w:rsidRDefault="005445C2" w:rsidP="005445C2">
            <w:pPr>
              <w:pStyle w:val="TAC"/>
              <w:rPr>
                <w:lang w:val="en-US"/>
              </w:rPr>
            </w:pPr>
            <w:r>
              <w:rPr>
                <w:lang w:val="en-US"/>
              </w:rPr>
              <w:t>90</w:t>
            </w:r>
          </w:p>
        </w:tc>
        <w:tc>
          <w:tcPr>
            <w:tcW w:w="0" w:type="auto"/>
            <w:tcBorders>
              <w:top w:val="single" w:sz="4" w:space="0" w:color="auto"/>
              <w:left w:val="single" w:sz="4" w:space="0" w:color="auto"/>
              <w:bottom w:val="single" w:sz="4" w:space="0" w:color="auto"/>
              <w:right w:val="single" w:sz="4" w:space="0" w:color="auto"/>
            </w:tcBorders>
            <w:hideMark/>
          </w:tcPr>
          <w:p w14:paraId="57465724"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4089ED66" w14:textId="77777777" w:rsidR="005445C2" w:rsidRDefault="005445C2" w:rsidP="005445C2">
            <w:pPr>
              <w:pStyle w:val="TAC"/>
              <w:rPr>
                <w:lang w:val="en-US"/>
              </w:rPr>
            </w:pPr>
            <w:r>
              <w:rPr>
                <w:lang w:val="en-US"/>
              </w:rPr>
              <w:t>57.5</w:t>
            </w:r>
          </w:p>
        </w:tc>
      </w:tr>
      <w:tr w:rsidR="005445C2" w14:paraId="7682685A"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CBB0F4" w14:textId="77777777" w:rsidR="005445C2" w:rsidRDefault="005445C2" w:rsidP="005445C2">
            <w:pPr>
              <w:pStyle w:val="TAC"/>
              <w:rPr>
                <w:lang w:val="en-US"/>
              </w:rPr>
            </w:pPr>
            <w:r>
              <w:rPr>
                <w:i/>
                <w:iCs/>
                <w:lang w:val="en-US"/>
              </w:rPr>
              <w:t>intra-band contiguous 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455089E9" w14:textId="77777777" w:rsidR="005445C2" w:rsidRDefault="005445C2" w:rsidP="005445C2">
            <w:pPr>
              <w:pStyle w:val="TAC"/>
              <w:rPr>
                <w:lang w:val="en-US"/>
              </w:rPr>
            </w:pPr>
            <w:r>
              <w:rPr>
                <w:lang w:val="en-US"/>
              </w:rPr>
              <w:t>155</w:t>
            </w:r>
          </w:p>
        </w:tc>
        <w:tc>
          <w:tcPr>
            <w:tcW w:w="0" w:type="auto"/>
            <w:tcBorders>
              <w:top w:val="single" w:sz="4" w:space="0" w:color="auto"/>
              <w:left w:val="single" w:sz="4" w:space="0" w:color="auto"/>
              <w:bottom w:val="single" w:sz="4" w:space="0" w:color="auto"/>
              <w:right w:val="single" w:sz="4" w:space="0" w:color="auto"/>
            </w:tcBorders>
            <w:hideMark/>
          </w:tcPr>
          <w:p w14:paraId="3DC7807E"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29993B3D" w14:textId="77777777" w:rsidR="005445C2" w:rsidRDefault="005445C2" w:rsidP="005445C2">
            <w:pPr>
              <w:pStyle w:val="TAC"/>
              <w:rPr>
                <w:rFonts w:eastAsia="Malgun Gothic"/>
                <w:lang w:val="en-US"/>
              </w:rPr>
            </w:pPr>
            <w:r>
              <w:rPr>
                <w:lang w:val="en-US"/>
              </w:rPr>
              <w:t>57.5</w:t>
            </w:r>
          </w:p>
        </w:tc>
      </w:tr>
      <w:tr w:rsidR="005445C2" w14:paraId="6962A9CE"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EA32B2" w14:textId="77777777" w:rsidR="005445C2" w:rsidRDefault="005445C2" w:rsidP="005445C2">
            <w:pPr>
              <w:pStyle w:val="TAC"/>
              <w:rPr>
                <w:lang w:val="en-US"/>
              </w:rPr>
            </w:pPr>
            <w:r>
              <w:rPr>
                <w:i/>
                <w:iCs/>
                <w:lang w:val="en-US"/>
              </w:rPr>
              <w:t>intra-band non-contiguous carrier aggregation</w:t>
            </w:r>
            <w:r>
              <w:rPr>
                <w:lang w:val="en-US"/>
              </w:rPr>
              <w:t>, with or without MIMO</w:t>
            </w:r>
            <w:r>
              <w:rPr>
                <w:rFonts w:eastAsia="SimSun"/>
                <w:lang w:val="en-US" w:eastAsia="zh-CN"/>
              </w:rPr>
              <w:t xml:space="preserve"> (Note) </w:t>
            </w:r>
          </w:p>
        </w:tc>
        <w:tc>
          <w:tcPr>
            <w:tcW w:w="0" w:type="auto"/>
            <w:tcBorders>
              <w:top w:val="single" w:sz="4" w:space="0" w:color="auto"/>
              <w:left w:val="single" w:sz="4" w:space="0" w:color="auto"/>
              <w:bottom w:val="single" w:sz="4" w:space="0" w:color="auto"/>
              <w:right w:val="single" w:sz="4" w:space="0" w:color="auto"/>
            </w:tcBorders>
            <w:hideMark/>
          </w:tcPr>
          <w:p w14:paraId="4AA77CA7" w14:textId="77777777" w:rsidR="005445C2" w:rsidRDefault="005445C2" w:rsidP="005445C2">
            <w:pPr>
              <w:pStyle w:val="TAC"/>
              <w:rPr>
                <w:lang w:val="en-US"/>
              </w:rPr>
            </w:pPr>
            <w:r>
              <w:rPr>
                <w:lang w:val="en-US"/>
              </w:rPr>
              <w:t>285</w:t>
            </w:r>
          </w:p>
        </w:tc>
        <w:tc>
          <w:tcPr>
            <w:tcW w:w="0" w:type="auto"/>
            <w:tcBorders>
              <w:top w:val="single" w:sz="4" w:space="0" w:color="auto"/>
              <w:left w:val="single" w:sz="4" w:space="0" w:color="auto"/>
              <w:bottom w:val="single" w:sz="4" w:space="0" w:color="auto"/>
              <w:right w:val="single" w:sz="4" w:space="0" w:color="auto"/>
            </w:tcBorders>
            <w:hideMark/>
          </w:tcPr>
          <w:p w14:paraId="1665F008" w14:textId="77777777" w:rsidR="005445C2" w:rsidRDefault="005445C2" w:rsidP="005445C2">
            <w:pPr>
              <w:pStyle w:val="TAC"/>
              <w:rPr>
                <w:rFonts w:eastAsia="SimSun"/>
                <w:lang w:val="en-US" w:eastAsia="zh-CN"/>
              </w:rPr>
            </w:pPr>
            <w:r>
              <w:rPr>
                <w:rFonts w:eastAsia="SimSun"/>
                <w:lang w:val="en-US"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5FB622D2" w14:textId="77777777" w:rsidR="005445C2" w:rsidRDefault="005445C2" w:rsidP="005445C2">
            <w:pPr>
              <w:pStyle w:val="TAC"/>
              <w:rPr>
                <w:rFonts w:eastAsia="SimSun"/>
                <w:lang w:val="en-US" w:eastAsia="zh-CN"/>
              </w:rPr>
            </w:pPr>
            <w:r>
              <w:rPr>
                <w:rFonts w:eastAsia="SimSun"/>
                <w:lang w:val="en-US" w:eastAsia="zh-CN"/>
              </w:rPr>
              <w:t>N/A</w:t>
            </w:r>
          </w:p>
        </w:tc>
      </w:tr>
      <w:tr w:rsidR="005445C2" w14:paraId="7F297174"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1923AC" w14:textId="77777777" w:rsidR="005445C2" w:rsidRDefault="005445C2" w:rsidP="005445C2">
            <w:pPr>
              <w:pStyle w:val="TAC"/>
              <w:rPr>
                <w:lang w:val="en-US"/>
              </w:rPr>
            </w:pPr>
            <w:r>
              <w:rPr>
                <w:lang w:val="en-US"/>
              </w:rPr>
              <w:t xml:space="preserve">inter-band </w:t>
            </w:r>
            <w:r>
              <w:rPr>
                <w:i/>
                <w:iCs/>
                <w:lang w:val="en-US"/>
              </w:rPr>
              <w:t>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247A3D2D" w14:textId="77777777" w:rsidR="005445C2" w:rsidRDefault="005445C2" w:rsidP="005445C2">
            <w:pPr>
              <w:pStyle w:val="TAC"/>
              <w:rPr>
                <w:lang w:val="en-US"/>
              </w:rPr>
            </w:pPr>
            <w:r>
              <w:rPr>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0089A9F7" w14:textId="77777777" w:rsidR="005445C2" w:rsidRDefault="005445C2" w:rsidP="005445C2">
            <w:pPr>
              <w:pStyle w:val="TAC"/>
              <w:rPr>
                <w:rFonts w:eastAsia="Malgun Gothic"/>
                <w:lang w:val="en-US"/>
              </w:rPr>
            </w:pPr>
            <w:r>
              <w:rPr>
                <w:rFonts w:eastAsia="Malgun Gothic"/>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3C4A0833" w14:textId="77777777" w:rsidR="005445C2" w:rsidRDefault="005445C2" w:rsidP="005445C2">
            <w:pPr>
              <w:pStyle w:val="TAC"/>
              <w:rPr>
                <w:rFonts w:eastAsia="Malgun Gothic"/>
                <w:lang w:val="en-US"/>
              </w:rPr>
            </w:pPr>
            <w:r>
              <w:rPr>
                <w:rFonts w:eastAsia="Malgun Gothic"/>
                <w:lang w:val="en-US"/>
              </w:rPr>
              <w:t>3025</w:t>
            </w:r>
          </w:p>
        </w:tc>
      </w:tr>
      <w:tr w:rsidR="005445C2" w14:paraId="367856C9"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3F26E24" w14:textId="77777777" w:rsidR="005445C2" w:rsidRDefault="005445C2" w:rsidP="005445C2">
            <w:pPr>
              <w:pStyle w:val="TAN"/>
              <w:rPr>
                <w:rFonts w:eastAsia="Malgun Gothic"/>
                <w:lang w:val="en-US"/>
              </w:rPr>
            </w:pPr>
            <w:r>
              <w:rPr>
                <w:rFonts w:eastAsia="SimSun"/>
                <w:lang w:val="en-US" w:eastAsia="zh-CN"/>
              </w:rPr>
              <w:t>NOTE:</w:t>
            </w:r>
            <w:r>
              <w:rPr>
                <w:rFonts w:eastAsia="SimSun"/>
                <w:lang w:val="en-US" w:eastAsia="zh-CN"/>
              </w:rPr>
              <w:tab/>
            </w:r>
            <w:r>
              <w:rPr>
                <w:i/>
                <w:iCs/>
                <w:lang w:val="en-US"/>
              </w:rPr>
              <w:t>Intra-band non-contiguous carrier aggregation</w:t>
            </w:r>
            <w:r>
              <w:rPr>
                <w:rFonts w:eastAsia="SimSun"/>
                <w:lang w:val="en-US" w:eastAsia="zh-CN"/>
              </w:rPr>
              <w:t xml:space="preserve"> is not supported for FR2-2 in this release.</w:t>
            </w:r>
          </w:p>
        </w:tc>
      </w:tr>
    </w:tbl>
    <w:p w14:paraId="0F6A7FA6" w14:textId="4C6BF305" w:rsidR="005445C2" w:rsidRDefault="005445C2" w:rsidP="005445C2"/>
    <w:p w14:paraId="53B46AA9" w14:textId="77777777" w:rsidR="00C45907" w:rsidRPr="00931575" w:rsidRDefault="00C45907" w:rsidP="00C45907">
      <w:pPr>
        <w:pStyle w:val="Heading2"/>
      </w:pPr>
      <w:bookmarkStart w:id="3929" w:name="_Toc131560290"/>
      <w:bookmarkStart w:id="3930" w:name="_Toc137393990"/>
      <w:bookmarkStart w:id="3931" w:name="_Toc163475094"/>
      <w:bookmarkStart w:id="3932" w:name="_Toc176783423"/>
      <w:r w:rsidRPr="00931575">
        <w:t>6.7</w:t>
      </w:r>
      <w:r w:rsidRPr="00931575">
        <w:tab/>
        <w:t>OTA unwanted emissions</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4B6CBB26" w14:textId="77777777" w:rsidR="00C45907" w:rsidRPr="00931575" w:rsidRDefault="00C45907" w:rsidP="00C45907">
      <w:pPr>
        <w:pStyle w:val="Heading3"/>
      </w:pPr>
      <w:bookmarkStart w:id="3933" w:name="_Toc21102716"/>
      <w:bookmarkStart w:id="3934" w:name="_Toc29810565"/>
      <w:bookmarkStart w:id="3935" w:name="_Toc36635917"/>
      <w:bookmarkStart w:id="3936" w:name="_Toc37272863"/>
      <w:bookmarkStart w:id="3937" w:name="_Toc45885940"/>
      <w:bookmarkStart w:id="3938" w:name="_Toc53183046"/>
      <w:bookmarkStart w:id="3939" w:name="_Toc58915713"/>
      <w:bookmarkStart w:id="3940" w:name="_Toc58917894"/>
      <w:bookmarkStart w:id="3941" w:name="_Toc66693763"/>
      <w:bookmarkStart w:id="3942" w:name="_Toc74915715"/>
      <w:bookmarkStart w:id="3943" w:name="_Toc76114340"/>
      <w:bookmarkStart w:id="3944" w:name="_Toc76544226"/>
      <w:bookmarkStart w:id="3945" w:name="_Toc82536348"/>
      <w:bookmarkStart w:id="3946" w:name="_Toc89952641"/>
      <w:bookmarkStart w:id="3947" w:name="_Toc98766457"/>
      <w:bookmarkStart w:id="3948" w:name="_Toc99702820"/>
      <w:bookmarkStart w:id="3949" w:name="_Toc106206606"/>
      <w:bookmarkStart w:id="3950" w:name="_Toc115080608"/>
      <w:bookmarkStart w:id="3951" w:name="_Toc121999488"/>
      <w:bookmarkStart w:id="3952" w:name="_Toc124153661"/>
      <w:bookmarkStart w:id="3953" w:name="_Toc124154436"/>
      <w:bookmarkStart w:id="3954" w:name="_Toc131560291"/>
      <w:bookmarkStart w:id="3955" w:name="_Toc137393991"/>
      <w:bookmarkStart w:id="3956" w:name="_Toc163475095"/>
      <w:bookmarkStart w:id="3957" w:name="_Toc176783424"/>
      <w:r w:rsidRPr="00931575">
        <w:t>6.7.1</w:t>
      </w:r>
      <w:r w:rsidRPr="00931575">
        <w:tab/>
        <w:t>General</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25546DE8" w14:textId="1546B034" w:rsidR="00C45907" w:rsidRPr="00931575" w:rsidRDefault="00C45907" w:rsidP="006F1F81">
      <w:bookmarkStart w:id="3958"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627C24" w14:paraId="66904482" w14:textId="77777777" w:rsidTr="001A6C5F">
        <w:trPr>
          <w:cantSplit/>
          <w:jc w:val="center"/>
        </w:trPr>
        <w:tc>
          <w:tcPr>
            <w:tcW w:w="1556" w:type="dxa"/>
            <w:tcBorders>
              <w:top w:val="single" w:sz="4" w:space="0" w:color="auto"/>
              <w:left w:val="single" w:sz="4" w:space="0" w:color="auto"/>
              <w:bottom w:val="single" w:sz="4" w:space="0" w:color="auto"/>
              <w:right w:val="single" w:sz="4" w:space="0" w:color="auto"/>
            </w:tcBorders>
            <w:hideMark/>
          </w:tcPr>
          <w:bookmarkEnd w:id="3958"/>
          <w:p w14:paraId="7CC465D4" w14:textId="77777777" w:rsidR="00627C24" w:rsidRDefault="00627C24" w:rsidP="001A6C5F">
            <w:pPr>
              <w:pStyle w:val="TAH"/>
            </w:pPr>
            <w:r>
              <w:t>BS type</w:t>
            </w:r>
          </w:p>
        </w:tc>
        <w:tc>
          <w:tcPr>
            <w:tcW w:w="3801" w:type="dxa"/>
            <w:tcBorders>
              <w:top w:val="single" w:sz="4" w:space="0" w:color="auto"/>
              <w:left w:val="single" w:sz="4" w:space="0" w:color="auto"/>
              <w:bottom w:val="single" w:sz="4" w:space="0" w:color="auto"/>
              <w:right w:val="single" w:sz="4" w:space="0" w:color="auto"/>
            </w:tcBorders>
            <w:hideMark/>
          </w:tcPr>
          <w:p w14:paraId="1583813C" w14:textId="77777777" w:rsidR="00627C24" w:rsidRDefault="00627C24" w:rsidP="001A6C5F">
            <w:pPr>
              <w:pStyle w:val="TAH"/>
            </w:pPr>
            <w:r>
              <w:t>Operating band characteristics</w:t>
            </w:r>
          </w:p>
        </w:tc>
        <w:tc>
          <w:tcPr>
            <w:tcW w:w="1784" w:type="dxa"/>
            <w:tcBorders>
              <w:top w:val="single" w:sz="4" w:space="0" w:color="auto"/>
              <w:left w:val="single" w:sz="4" w:space="0" w:color="auto"/>
              <w:bottom w:val="single" w:sz="4" w:space="0" w:color="auto"/>
              <w:right w:val="single" w:sz="4" w:space="0" w:color="auto"/>
            </w:tcBorders>
            <w:hideMark/>
          </w:tcPr>
          <w:p w14:paraId="7101A127" w14:textId="77777777" w:rsidR="00627C24" w:rsidRDefault="00627C24" w:rsidP="001A6C5F">
            <w:pPr>
              <w:pStyle w:val="TAH"/>
            </w:pPr>
            <w:r>
              <w:t>Δf</w:t>
            </w:r>
            <w:r>
              <w:rPr>
                <w:vertAlign w:val="subscript"/>
              </w:rPr>
              <w:t>OBUE</w:t>
            </w:r>
            <w:r>
              <w:t xml:space="preserve"> (MHz)</w:t>
            </w:r>
          </w:p>
        </w:tc>
      </w:tr>
      <w:tr w:rsidR="00627C24" w14:paraId="651E90A3"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7A12C6E" w14:textId="77777777" w:rsidR="00627C24" w:rsidRDefault="00627C24" w:rsidP="001A6C5F">
            <w:pPr>
              <w:pStyle w:val="TAC"/>
            </w:pPr>
            <w:r>
              <w:rPr>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0D3265CF" w14:textId="77777777" w:rsidR="00627C24" w:rsidRDefault="00627C24" w:rsidP="001A6C5F">
            <w:pPr>
              <w:pStyle w:val="TAC"/>
            </w:pPr>
            <w:r>
              <w:t>F</w:t>
            </w:r>
            <w:r>
              <w:rPr>
                <w:vertAlign w:val="subscript"/>
              </w:rPr>
              <w:t>DL_high</w:t>
            </w:r>
            <w:r>
              <w:t xml:space="preserve"> – F</w:t>
            </w:r>
            <w:r>
              <w:rPr>
                <w:vertAlign w:val="subscript"/>
              </w:rPr>
              <w:t>DL_low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178749D" w14:textId="77777777" w:rsidR="00627C24" w:rsidRDefault="00627C24" w:rsidP="001A6C5F">
            <w:pPr>
              <w:pStyle w:val="TAC"/>
            </w:pPr>
            <w:r>
              <w:t>10</w:t>
            </w:r>
          </w:p>
        </w:tc>
      </w:tr>
      <w:tr w:rsidR="00627C24" w14:paraId="1258FE82"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09FA2BE"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67333195" w14:textId="77777777" w:rsidR="00627C24" w:rsidRDefault="00627C24" w:rsidP="001A6C5F">
            <w:pPr>
              <w:pStyle w:val="TAC"/>
              <w:rPr>
                <w:b/>
              </w:rPr>
            </w:pPr>
            <w:r>
              <w:t>100 MHz ≤ F</w:t>
            </w:r>
            <w:r>
              <w:rPr>
                <w:vertAlign w:val="subscript"/>
              </w:rPr>
              <w:t>DL_high</w:t>
            </w:r>
            <w:r>
              <w:t xml:space="preserve"> – F</w:t>
            </w:r>
            <w:r>
              <w:rPr>
                <w:vertAlign w:val="subscript"/>
              </w:rPr>
              <w:t>DL_low</w:t>
            </w:r>
            <w:r>
              <w:t xml:space="preserve"> ≤ 900 MHz</w:t>
            </w:r>
          </w:p>
        </w:tc>
        <w:tc>
          <w:tcPr>
            <w:tcW w:w="1784" w:type="dxa"/>
            <w:tcBorders>
              <w:top w:val="single" w:sz="4" w:space="0" w:color="auto"/>
              <w:left w:val="single" w:sz="4" w:space="0" w:color="auto"/>
              <w:bottom w:val="single" w:sz="4" w:space="0" w:color="auto"/>
              <w:right w:val="single" w:sz="4" w:space="0" w:color="auto"/>
            </w:tcBorders>
            <w:hideMark/>
          </w:tcPr>
          <w:p w14:paraId="320203D0" w14:textId="77777777" w:rsidR="00627C24" w:rsidRDefault="00627C24" w:rsidP="001A6C5F">
            <w:pPr>
              <w:pStyle w:val="TAC"/>
            </w:pPr>
            <w:r>
              <w:t>40</w:t>
            </w:r>
          </w:p>
        </w:tc>
      </w:tr>
      <w:tr w:rsidR="00627C24" w14:paraId="0938034E"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B2880B0"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5BDDDA5E" w14:textId="77777777" w:rsidR="00627C24" w:rsidRDefault="00627C24" w:rsidP="001A6C5F">
            <w:pPr>
              <w:pStyle w:val="TAC"/>
            </w:pPr>
            <w:r>
              <w:t>n104</w:t>
            </w:r>
          </w:p>
        </w:tc>
        <w:tc>
          <w:tcPr>
            <w:tcW w:w="1784" w:type="dxa"/>
            <w:tcBorders>
              <w:top w:val="single" w:sz="4" w:space="0" w:color="auto"/>
              <w:left w:val="single" w:sz="4" w:space="0" w:color="auto"/>
              <w:bottom w:val="single" w:sz="4" w:space="0" w:color="auto"/>
              <w:right w:val="single" w:sz="4" w:space="0" w:color="auto"/>
            </w:tcBorders>
            <w:hideMark/>
          </w:tcPr>
          <w:p w14:paraId="690F40DB" w14:textId="77777777" w:rsidR="00627C24" w:rsidRDefault="00627C24" w:rsidP="001A6C5F">
            <w:pPr>
              <w:pStyle w:val="TAC"/>
            </w:pPr>
            <w:r>
              <w:t>100</w:t>
            </w:r>
          </w:p>
        </w:tc>
      </w:tr>
      <w:tr w:rsidR="00627C24" w14:paraId="18DDE5AF"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4E37079" w14:textId="77777777" w:rsidR="00627C24" w:rsidRDefault="00627C24" w:rsidP="001A6C5F">
            <w:pPr>
              <w:pStyle w:val="TAC"/>
            </w:pPr>
            <w:r>
              <w:t>BS type 2-O</w:t>
            </w:r>
          </w:p>
        </w:tc>
        <w:tc>
          <w:tcPr>
            <w:tcW w:w="3801" w:type="dxa"/>
            <w:tcBorders>
              <w:top w:val="single" w:sz="4" w:space="0" w:color="auto"/>
              <w:left w:val="single" w:sz="4" w:space="0" w:color="auto"/>
              <w:bottom w:val="single" w:sz="4" w:space="0" w:color="auto"/>
              <w:right w:val="single" w:sz="4" w:space="0" w:color="auto"/>
            </w:tcBorders>
            <w:hideMark/>
          </w:tcPr>
          <w:p w14:paraId="645EA114" w14:textId="77777777" w:rsidR="00627C24" w:rsidRDefault="00627C24" w:rsidP="001A6C5F">
            <w:pPr>
              <w:pStyle w:val="TAC"/>
            </w:pPr>
            <w:r>
              <w:t>F</w:t>
            </w:r>
            <w:r>
              <w:rPr>
                <w:vertAlign w:val="subscript"/>
              </w:rPr>
              <w:t>DL_high</w:t>
            </w:r>
            <w:r>
              <w:t xml:space="preserve"> – F</w:t>
            </w:r>
            <w:r>
              <w:rPr>
                <w:vertAlign w:val="subscript"/>
              </w:rPr>
              <w:t>DL_low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1D567547" w14:textId="77777777" w:rsidR="00627C24" w:rsidRDefault="00627C24" w:rsidP="001A6C5F">
            <w:pPr>
              <w:pStyle w:val="TAC"/>
            </w:pPr>
            <w:r>
              <w:t>1500</w:t>
            </w:r>
          </w:p>
        </w:tc>
      </w:tr>
      <w:tr w:rsidR="00627C24" w14:paraId="750C3927"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3C12998"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7465567A" w14:textId="77777777" w:rsidR="00627C24" w:rsidRDefault="00627C24" w:rsidP="001A6C5F">
            <w:pPr>
              <w:pStyle w:val="TAC"/>
            </w:pPr>
            <w:r>
              <w:t>4000 &lt; F</w:t>
            </w:r>
            <w:r>
              <w:rPr>
                <w:vertAlign w:val="subscript"/>
              </w:rPr>
              <w:t>DL,high</w:t>
            </w:r>
            <w:r>
              <w:t xml:space="preserve"> – F</w:t>
            </w:r>
            <w:r>
              <w:rPr>
                <w:vertAlign w:val="subscript"/>
              </w:rPr>
              <w:t>DL,low</w:t>
            </w:r>
            <w:r>
              <w:t xml:space="preserve"> ≤ 14000 MHz</w:t>
            </w:r>
          </w:p>
        </w:tc>
        <w:tc>
          <w:tcPr>
            <w:tcW w:w="1784" w:type="dxa"/>
            <w:tcBorders>
              <w:top w:val="single" w:sz="4" w:space="0" w:color="auto"/>
              <w:left w:val="single" w:sz="4" w:space="0" w:color="auto"/>
              <w:bottom w:val="single" w:sz="4" w:space="0" w:color="auto"/>
              <w:right w:val="single" w:sz="4" w:space="0" w:color="auto"/>
            </w:tcBorders>
            <w:hideMark/>
          </w:tcPr>
          <w:p w14:paraId="6EB3713E" w14:textId="77777777" w:rsidR="00627C24" w:rsidRDefault="00627C24" w:rsidP="001A6C5F">
            <w:pPr>
              <w:pStyle w:val="TAC"/>
            </w:pPr>
            <w:r>
              <w:t>3500</w:t>
            </w:r>
          </w:p>
        </w:tc>
      </w:tr>
    </w:tbl>
    <w:p w14:paraId="70F98114" w14:textId="77777777" w:rsidR="00627C24" w:rsidRDefault="00627C24" w:rsidP="00627C24"/>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3959" w:name="_Toc21102717"/>
      <w:bookmarkStart w:id="3960" w:name="_Toc29810566"/>
      <w:bookmarkStart w:id="3961" w:name="_Toc36635918"/>
      <w:bookmarkStart w:id="3962" w:name="_Toc37272864"/>
      <w:bookmarkStart w:id="3963" w:name="_Toc45885941"/>
      <w:bookmarkStart w:id="3964" w:name="_Toc53183047"/>
      <w:bookmarkStart w:id="3965" w:name="_Toc58915714"/>
      <w:bookmarkStart w:id="3966" w:name="_Toc58917895"/>
      <w:bookmarkStart w:id="3967" w:name="_Toc66693764"/>
      <w:bookmarkStart w:id="3968" w:name="_Toc74915716"/>
      <w:bookmarkStart w:id="3969" w:name="_Toc76114341"/>
      <w:bookmarkStart w:id="3970" w:name="_Toc76544227"/>
      <w:bookmarkStart w:id="3971" w:name="_Toc82536349"/>
      <w:bookmarkStart w:id="3972" w:name="_Toc89952642"/>
      <w:bookmarkStart w:id="3973" w:name="_Toc98766458"/>
      <w:bookmarkStart w:id="3974" w:name="_Toc99702821"/>
      <w:bookmarkStart w:id="3975" w:name="_Toc106206607"/>
      <w:bookmarkStart w:id="3976" w:name="_Toc115080609"/>
      <w:bookmarkStart w:id="3977" w:name="_Toc121999489"/>
      <w:bookmarkStart w:id="3978" w:name="_Toc124153662"/>
      <w:bookmarkStart w:id="3979" w:name="_Toc124154437"/>
      <w:bookmarkStart w:id="3980" w:name="_Toc131560292"/>
      <w:bookmarkStart w:id="3981" w:name="_Toc137393992"/>
      <w:bookmarkStart w:id="3982" w:name="_Toc163475096"/>
      <w:bookmarkStart w:id="3983" w:name="_Toc176783425"/>
      <w:r w:rsidRPr="00931575">
        <w:t>6.7.2</w:t>
      </w:r>
      <w:r w:rsidRPr="00931575">
        <w:tab/>
        <w:t>OTA occupied bandwidth</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6EAC2B23" w14:textId="77777777" w:rsidR="00C45907" w:rsidRPr="00931575" w:rsidRDefault="00C45907" w:rsidP="00C45907">
      <w:pPr>
        <w:pStyle w:val="Heading4"/>
        <w:rPr>
          <w:lang w:eastAsia="sv-SE"/>
        </w:rPr>
      </w:pPr>
      <w:bookmarkStart w:id="3984" w:name="_Toc21102718"/>
      <w:bookmarkStart w:id="3985" w:name="_Toc29810567"/>
      <w:bookmarkStart w:id="3986" w:name="_Toc36635919"/>
      <w:bookmarkStart w:id="3987" w:name="_Toc37272865"/>
      <w:bookmarkStart w:id="3988" w:name="_Toc45885942"/>
      <w:bookmarkStart w:id="3989" w:name="_Toc53183048"/>
      <w:bookmarkStart w:id="3990" w:name="_Toc58915715"/>
      <w:bookmarkStart w:id="3991" w:name="_Toc58917896"/>
      <w:bookmarkStart w:id="3992" w:name="_Toc66693765"/>
      <w:bookmarkStart w:id="3993" w:name="_Toc74915717"/>
      <w:bookmarkStart w:id="3994" w:name="_Toc76114342"/>
      <w:bookmarkStart w:id="3995" w:name="_Toc76544228"/>
      <w:bookmarkStart w:id="3996" w:name="_Toc82536350"/>
      <w:bookmarkStart w:id="3997" w:name="_Toc89952643"/>
      <w:bookmarkStart w:id="3998" w:name="_Toc98766459"/>
      <w:bookmarkStart w:id="3999" w:name="_Toc99702822"/>
      <w:bookmarkStart w:id="4000" w:name="_Toc106206608"/>
      <w:bookmarkStart w:id="4001" w:name="_Toc115080610"/>
      <w:bookmarkStart w:id="4002" w:name="_Toc121999490"/>
      <w:bookmarkStart w:id="4003" w:name="_Toc124153663"/>
      <w:bookmarkStart w:id="4004" w:name="_Toc124154438"/>
      <w:bookmarkStart w:id="4005" w:name="_Toc131560293"/>
      <w:bookmarkStart w:id="4006" w:name="_Toc137393993"/>
      <w:bookmarkStart w:id="4007" w:name="_Toc163475097"/>
      <w:bookmarkStart w:id="4008" w:name="_Toc176783426"/>
      <w:r w:rsidRPr="00931575">
        <w:rPr>
          <w:lang w:eastAsia="sv-SE"/>
        </w:rPr>
        <w:t>6.7.2.1</w:t>
      </w:r>
      <w:r w:rsidRPr="00931575">
        <w:rPr>
          <w:lang w:eastAsia="sv-SE"/>
        </w:rPr>
        <w:tab/>
        <w:t>Definition and applicability</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4009" w:name="_Toc21102719"/>
      <w:bookmarkStart w:id="4010" w:name="_Toc29810568"/>
      <w:bookmarkStart w:id="4011" w:name="_Toc36635920"/>
      <w:bookmarkStart w:id="4012" w:name="_Toc37272866"/>
      <w:bookmarkStart w:id="4013" w:name="_Toc45885943"/>
      <w:bookmarkStart w:id="4014" w:name="_Toc53183049"/>
      <w:bookmarkStart w:id="4015" w:name="_Toc58915716"/>
      <w:bookmarkStart w:id="4016" w:name="_Toc58917897"/>
      <w:bookmarkStart w:id="4017" w:name="_Toc66693766"/>
      <w:bookmarkStart w:id="4018" w:name="_Toc74915718"/>
      <w:bookmarkStart w:id="4019" w:name="_Toc76114343"/>
      <w:bookmarkStart w:id="4020" w:name="_Toc76544229"/>
      <w:bookmarkStart w:id="4021" w:name="_Toc82536351"/>
      <w:bookmarkStart w:id="4022" w:name="_Toc89952644"/>
      <w:bookmarkStart w:id="4023" w:name="_Toc98766460"/>
      <w:bookmarkStart w:id="4024" w:name="_Toc99702823"/>
      <w:bookmarkStart w:id="4025" w:name="_Toc106206609"/>
      <w:bookmarkStart w:id="4026" w:name="_Toc115080611"/>
      <w:bookmarkStart w:id="4027" w:name="_Toc121999491"/>
      <w:bookmarkStart w:id="4028" w:name="_Toc124153664"/>
      <w:bookmarkStart w:id="4029" w:name="_Toc124154439"/>
      <w:bookmarkStart w:id="4030" w:name="_Toc131560294"/>
      <w:bookmarkStart w:id="4031" w:name="_Toc137393994"/>
      <w:bookmarkStart w:id="4032" w:name="_Toc163475098"/>
      <w:bookmarkStart w:id="4033" w:name="_Toc176783427"/>
      <w:r w:rsidRPr="00931575">
        <w:rPr>
          <w:lang w:eastAsia="sv-SE"/>
        </w:rPr>
        <w:lastRenderedPageBreak/>
        <w:t>6.7.2.2</w:t>
      </w:r>
      <w:r w:rsidRPr="00931575">
        <w:rPr>
          <w:lang w:eastAsia="sv-SE"/>
        </w:rPr>
        <w:tab/>
        <w:t>Minimum requirement</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4034" w:name="_Toc21102720"/>
      <w:bookmarkStart w:id="4035" w:name="_Toc29810569"/>
      <w:bookmarkStart w:id="4036" w:name="_Toc36635921"/>
      <w:bookmarkStart w:id="4037" w:name="_Toc37272867"/>
      <w:bookmarkStart w:id="4038" w:name="_Toc45885944"/>
      <w:bookmarkStart w:id="4039" w:name="_Toc53183050"/>
      <w:bookmarkStart w:id="4040" w:name="_Toc58915717"/>
      <w:bookmarkStart w:id="4041" w:name="_Toc58917898"/>
      <w:bookmarkStart w:id="4042" w:name="_Toc66693767"/>
      <w:bookmarkStart w:id="4043" w:name="_Toc74915719"/>
      <w:bookmarkStart w:id="4044" w:name="_Toc76114344"/>
      <w:bookmarkStart w:id="4045" w:name="_Toc76544230"/>
      <w:bookmarkStart w:id="4046" w:name="_Toc82536352"/>
      <w:bookmarkStart w:id="4047" w:name="_Toc89952645"/>
      <w:bookmarkStart w:id="4048" w:name="_Toc98766461"/>
      <w:bookmarkStart w:id="4049" w:name="_Toc99702824"/>
      <w:bookmarkStart w:id="4050" w:name="_Toc106206610"/>
      <w:bookmarkStart w:id="4051" w:name="_Toc115080612"/>
      <w:bookmarkStart w:id="4052" w:name="_Toc121999492"/>
      <w:bookmarkStart w:id="4053" w:name="_Toc124153665"/>
      <w:bookmarkStart w:id="4054" w:name="_Toc124154440"/>
      <w:bookmarkStart w:id="4055" w:name="_Toc131560295"/>
      <w:bookmarkStart w:id="4056" w:name="_Toc137393995"/>
      <w:bookmarkStart w:id="4057" w:name="_Toc163475099"/>
      <w:bookmarkStart w:id="4058" w:name="_Toc176783428"/>
      <w:r w:rsidRPr="00931575">
        <w:rPr>
          <w:lang w:eastAsia="sv-SE"/>
        </w:rPr>
        <w:t>6.7.2.3</w:t>
      </w:r>
      <w:r w:rsidRPr="00931575">
        <w:rPr>
          <w:lang w:eastAsia="sv-SE"/>
        </w:rPr>
        <w:tab/>
        <w:t>Test purpose</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4059" w:name="_Toc21102721"/>
      <w:bookmarkStart w:id="4060" w:name="_Toc29810570"/>
      <w:bookmarkStart w:id="4061" w:name="_Toc36635922"/>
      <w:bookmarkStart w:id="4062" w:name="_Toc37272868"/>
      <w:bookmarkStart w:id="4063" w:name="_Toc45885945"/>
      <w:bookmarkStart w:id="4064" w:name="_Toc53183051"/>
      <w:bookmarkStart w:id="4065" w:name="_Toc58915718"/>
      <w:bookmarkStart w:id="4066" w:name="_Toc58917899"/>
      <w:bookmarkStart w:id="4067" w:name="_Toc66693768"/>
      <w:bookmarkStart w:id="4068" w:name="_Toc74915720"/>
      <w:bookmarkStart w:id="4069" w:name="_Toc76114345"/>
      <w:bookmarkStart w:id="4070" w:name="_Toc76544231"/>
      <w:bookmarkStart w:id="4071" w:name="_Toc82536353"/>
      <w:bookmarkStart w:id="4072" w:name="_Toc89952646"/>
      <w:bookmarkStart w:id="4073" w:name="_Toc98766462"/>
      <w:bookmarkStart w:id="4074" w:name="_Toc99702825"/>
      <w:bookmarkStart w:id="4075" w:name="_Toc106206611"/>
      <w:bookmarkStart w:id="4076" w:name="_Toc115080613"/>
      <w:bookmarkStart w:id="4077" w:name="_Toc121999493"/>
      <w:bookmarkStart w:id="4078" w:name="_Toc124153666"/>
      <w:bookmarkStart w:id="4079" w:name="_Toc124154441"/>
      <w:bookmarkStart w:id="4080" w:name="_Toc131560296"/>
      <w:bookmarkStart w:id="4081" w:name="_Toc137393996"/>
      <w:bookmarkStart w:id="4082" w:name="_Toc163475100"/>
      <w:bookmarkStart w:id="4083" w:name="_Toc176783429"/>
      <w:r w:rsidRPr="00931575">
        <w:rPr>
          <w:lang w:eastAsia="sv-SE"/>
        </w:rPr>
        <w:t>6.</w:t>
      </w:r>
      <w:r w:rsidRPr="00931575">
        <w:rPr>
          <w:lang w:eastAsia="zh-CN"/>
        </w:rPr>
        <w:t>7.2.</w:t>
      </w:r>
      <w:r w:rsidRPr="00931575">
        <w:rPr>
          <w:lang w:eastAsia="sv-SE"/>
        </w:rPr>
        <w:t>4</w:t>
      </w:r>
      <w:r w:rsidRPr="00931575">
        <w:rPr>
          <w:lang w:eastAsia="sv-SE"/>
        </w:rPr>
        <w:tab/>
        <w:t>Method of test</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730B4038" w14:textId="77777777" w:rsidR="00C45907" w:rsidRPr="00931575" w:rsidRDefault="00C45907" w:rsidP="00C45907">
      <w:pPr>
        <w:pStyle w:val="Heading5"/>
        <w:rPr>
          <w:lang w:eastAsia="sv-SE"/>
        </w:rPr>
      </w:pPr>
      <w:bookmarkStart w:id="4084" w:name="_Toc21102722"/>
      <w:bookmarkStart w:id="4085" w:name="_Toc29810571"/>
      <w:bookmarkStart w:id="4086" w:name="_Toc36635923"/>
      <w:bookmarkStart w:id="4087" w:name="_Toc37272869"/>
      <w:bookmarkStart w:id="4088" w:name="_Toc45885946"/>
      <w:bookmarkStart w:id="4089" w:name="_Toc53183052"/>
      <w:bookmarkStart w:id="4090" w:name="_Toc58915719"/>
      <w:bookmarkStart w:id="4091" w:name="_Toc58917900"/>
      <w:bookmarkStart w:id="4092" w:name="_Toc66693769"/>
      <w:bookmarkStart w:id="4093" w:name="_Toc74915721"/>
      <w:bookmarkStart w:id="4094" w:name="_Toc76114346"/>
      <w:bookmarkStart w:id="4095" w:name="_Toc76544232"/>
      <w:bookmarkStart w:id="4096" w:name="_Toc82536354"/>
      <w:bookmarkStart w:id="4097" w:name="_Toc89952647"/>
      <w:bookmarkStart w:id="4098" w:name="_Toc98766463"/>
      <w:bookmarkStart w:id="4099" w:name="_Toc99702826"/>
      <w:bookmarkStart w:id="4100" w:name="_Toc106206612"/>
      <w:bookmarkStart w:id="4101" w:name="_Toc115080614"/>
      <w:bookmarkStart w:id="4102" w:name="_Toc121999494"/>
      <w:bookmarkStart w:id="4103" w:name="_Toc124153667"/>
      <w:bookmarkStart w:id="4104" w:name="_Toc124154442"/>
      <w:bookmarkStart w:id="4105" w:name="_Toc131560297"/>
      <w:bookmarkStart w:id="4106" w:name="_Toc137393997"/>
      <w:bookmarkStart w:id="4107" w:name="_Toc163475101"/>
      <w:bookmarkStart w:id="4108" w:name="_Toc176783430"/>
      <w:r w:rsidRPr="00931575">
        <w:rPr>
          <w:lang w:eastAsia="sv-SE"/>
        </w:rPr>
        <w:t>6.7.2.4.1</w:t>
      </w:r>
      <w:r w:rsidRPr="00931575">
        <w:rPr>
          <w:lang w:eastAsia="sv-SE"/>
        </w:rPr>
        <w:tab/>
        <w:t>Initial conditions</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4109" w:name="_Toc21102723"/>
      <w:bookmarkStart w:id="4110" w:name="_Toc29810572"/>
      <w:bookmarkStart w:id="4111" w:name="_Toc36635924"/>
      <w:bookmarkStart w:id="4112" w:name="_Toc37272870"/>
      <w:bookmarkStart w:id="4113" w:name="_Toc45885947"/>
      <w:bookmarkStart w:id="4114" w:name="_Toc53183053"/>
      <w:bookmarkStart w:id="4115" w:name="_Toc58915720"/>
      <w:bookmarkStart w:id="4116" w:name="_Toc58917901"/>
      <w:bookmarkStart w:id="4117" w:name="_Toc66693770"/>
      <w:bookmarkStart w:id="4118" w:name="_Toc74915722"/>
      <w:bookmarkStart w:id="4119" w:name="_Toc76114347"/>
      <w:bookmarkStart w:id="4120" w:name="_Toc76544233"/>
      <w:bookmarkStart w:id="4121" w:name="_Toc82536355"/>
      <w:bookmarkStart w:id="4122" w:name="_Toc89952648"/>
      <w:bookmarkStart w:id="4123" w:name="_Toc98766464"/>
      <w:bookmarkStart w:id="4124" w:name="_Toc99702827"/>
      <w:bookmarkStart w:id="4125" w:name="_Toc106206613"/>
      <w:bookmarkStart w:id="4126" w:name="_Toc115080615"/>
      <w:bookmarkStart w:id="4127" w:name="_Toc121999495"/>
      <w:bookmarkStart w:id="4128" w:name="_Toc124153668"/>
      <w:bookmarkStart w:id="4129" w:name="_Toc124154443"/>
      <w:bookmarkStart w:id="4130" w:name="_Toc131560298"/>
      <w:bookmarkStart w:id="4131" w:name="_Toc137393998"/>
      <w:bookmarkStart w:id="4132" w:name="_Toc163475102"/>
      <w:bookmarkStart w:id="4133" w:name="_Toc176783431"/>
      <w:r w:rsidRPr="00931575">
        <w:rPr>
          <w:lang w:eastAsia="sv-SE"/>
        </w:rPr>
        <w:t>6.7.2.4.2</w:t>
      </w:r>
      <w:r w:rsidRPr="00931575">
        <w:rPr>
          <w:lang w:eastAsia="sv-SE"/>
        </w:rPr>
        <w:tab/>
        <w:t>Procedure</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6456E094" w:rsidR="00C45907" w:rsidRPr="00931575" w:rsidRDefault="00627C24" w:rsidP="006F1F81">
      <w:pPr>
        <w:pStyle w:val="B1"/>
      </w:pPr>
      <w:r>
        <w:t>6)</w:t>
      </w:r>
      <w:r>
        <w:tab/>
        <w:t>Measure the spectrum emission of the transmitted signal using at least the number of measurement points, and across a span, as listed in table 6.7.2.4.2-1, table 6.7.2.4.2-2, and table 6.7.2.4.2-3.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lastRenderedPageBreak/>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06BF98A1"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008E5566">
        <w:rPr>
          <w:lang w:eastAsia="zh-CN"/>
        </w:rPr>
        <w:t xml:space="preserve">Span and number of measurement points for OBW measurements for </w:t>
      </w:r>
      <w:r w:rsidR="008E5566">
        <w:t>FR2</w:t>
      </w:r>
      <w:r w:rsidR="008E5566">
        <w:rPr>
          <w:lang w:eastAsia="ja-JP"/>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1" type="#_x0000_t75" style="width:56.5pt;height:20.5pt" o:ole="">
                  <v:imagedata r:id="rId40" o:title=""/>
                </v:shape>
                <o:OLEObject Type="Embed" ProgID="Equation.3" ShapeID="_x0000_i1031" DrawAspect="Content" ObjectID="_1788604244" r:id="rId41"/>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2" type="#_x0000_t75" style="width:1in;height:40.1pt" o:ole="">
                  <v:imagedata r:id="rId42" o:title=""/>
                </v:shape>
                <o:OLEObject Type="Embed" ProgID="Equation.3" ShapeID="_x0000_i1032" DrawAspect="Content" ObjectID="_1788604245" r:id="rId43"/>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3" type="#_x0000_t75" style="width:87.5pt;height:39.65pt" o:ole="">
                  <v:imagedata r:id="rId44" o:title=""/>
                </v:shape>
                <o:OLEObject Type="Embed" ProgID="Equation.3" ShapeID="_x0000_i1033" DrawAspect="Content" ObjectID="_1788604246" r:id="rId45"/>
              </w:object>
            </w:r>
          </w:p>
        </w:tc>
      </w:tr>
    </w:tbl>
    <w:p w14:paraId="4B0434B0" w14:textId="29197A3F" w:rsidR="00C45907" w:rsidRDefault="00C45907" w:rsidP="006F1F81"/>
    <w:p w14:paraId="5B13FFF5" w14:textId="77777777" w:rsidR="008E5566" w:rsidRDefault="008E5566" w:rsidP="008E5566">
      <w:pPr>
        <w:pStyle w:val="TH"/>
        <w:rPr>
          <w:lang w:eastAsia="ja-JP"/>
        </w:rPr>
      </w:pPr>
      <w:r>
        <w:t xml:space="preserve">Table </w:t>
      </w:r>
      <w:r>
        <w:rPr>
          <w:lang w:eastAsia="zh-CN"/>
        </w:rPr>
        <w:t>6.7.2.4.2-3:</w:t>
      </w:r>
      <w:r>
        <w:t xml:space="preserve"> </w:t>
      </w:r>
      <w:r>
        <w:rPr>
          <w:lang w:eastAsia="zh-CN"/>
        </w:rPr>
        <w:t xml:space="preserve">Span and number of measurement points for OBW measurements for </w:t>
      </w:r>
      <w:r>
        <w:t>FR2</w:t>
      </w:r>
      <w:r>
        <w:rPr>
          <w:lang w:eastAsia="ja-JP"/>
        </w:rPr>
        <w:t>-2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8E5566" w14:paraId="1B62B33E" w14:textId="77777777" w:rsidTr="001A6C5F">
        <w:trPr>
          <w:cantSplit/>
          <w:trHeight w:val="439"/>
          <w:jc w:val="center"/>
        </w:trPr>
        <w:tc>
          <w:tcPr>
            <w:tcW w:w="1828" w:type="dxa"/>
            <w:tcBorders>
              <w:top w:val="single" w:sz="4" w:space="0" w:color="auto"/>
              <w:left w:val="single" w:sz="4" w:space="0" w:color="auto"/>
              <w:bottom w:val="nil"/>
              <w:right w:val="single" w:sz="4" w:space="0" w:color="auto"/>
            </w:tcBorders>
            <w:hideMark/>
          </w:tcPr>
          <w:p w14:paraId="294F3D36" w14:textId="77777777" w:rsidR="008E5566" w:rsidRDefault="008E5566" w:rsidP="001A6C5F">
            <w:pPr>
              <w:pStyle w:val="TAH"/>
            </w:pPr>
            <w:r>
              <w:t>Bandwidth</w:t>
            </w:r>
          </w:p>
        </w:tc>
        <w:tc>
          <w:tcPr>
            <w:tcW w:w="4248" w:type="dxa"/>
            <w:gridSpan w:val="5"/>
            <w:tcBorders>
              <w:top w:val="single" w:sz="4" w:space="0" w:color="auto"/>
              <w:left w:val="single" w:sz="4" w:space="0" w:color="auto"/>
              <w:bottom w:val="single" w:sz="4" w:space="0" w:color="auto"/>
              <w:right w:val="single" w:sz="4" w:space="0" w:color="auto"/>
            </w:tcBorders>
            <w:hideMark/>
          </w:tcPr>
          <w:p w14:paraId="5FEC06F9" w14:textId="77777777" w:rsidR="008E5566" w:rsidRDefault="008E5566" w:rsidP="001A6C5F">
            <w:pPr>
              <w:pStyle w:val="TAH"/>
            </w:pPr>
            <w:r>
              <w:t>BS channel bandwidth</w:t>
            </w:r>
          </w:p>
          <w:p w14:paraId="7CD46DCC" w14:textId="77777777" w:rsidR="008E5566" w:rsidRDefault="008E5566" w:rsidP="001A6C5F">
            <w:pPr>
              <w:pStyle w:val="TAH"/>
            </w:pPr>
            <w:r>
              <w:t>BW</w:t>
            </w:r>
            <w:r>
              <w:rPr>
                <w:vertAlign w:val="subscript"/>
              </w:rPr>
              <w:t>Channel</w:t>
            </w:r>
            <w:r>
              <w:t xml:space="preserve"> (MHz)</w:t>
            </w:r>
          </w:p>
        </w:tc>
        <w:tc>
          <w:tcPr>
            <w:tcW w:w="3953" w:type="dxa"/>
            <w:gridSpan w:val="2"/>
            <w:tcBorders>
              <w:top w:val="single" w:sz="4" w:space="0" w:color="auto"/>
              <w:left w:val="single" w:sz="4" w:space="0" w:color="auto"/>
              <w:bottom w:val="single" w:sz="4" w:space="0" w:color="auto"/>
              <w:right w:val="single" w:sz="4" w:space="0" w:color="auto"/>
            </w:tcBorders>
            <w:hideMark/>
          </w:tcPr>
          <w:p w14:paraId="7C852829" w14:textId="77777777" w:rsidR="008E5566" w:rsidRDefault="008E5566" w:rsidP="001A6C5F">
            <w:pPr>
              <w:pStyle w:val="TAH"/>
            </w:pPr>
            <w:r>
              <w:t>Aggregated BS channel bandwidth</w:t>
            </w:r>
            <w:r>
              <w:rPr>
                <w:lang w:val="en-US"/>
              </w:rPr>
              <w:t xml:space="preserve"> </w:t>
            </w:r>
            <w:r>
              <w:t>BW</w:t>
            </w:r>
            <w:r>
              <w:rPr>
                <w:vertAlign w:val="subscript"/>
              </w:rPr>
              <w:t>Channel_CA</w:t>
            </w:r>
            <w:r>
              <w:rPr>
                <w:rFonts w:cs="Arial"/>
              </w:rPr>
              <w:t xml:space="preserve"> (MHz)</w:t>
            </w:r>
          </w:p>
        </w:tc>
      </w:tr>
      <w:tr w:rsidR="008E5566" w14:paraId="0CAB16AB" w14:textId="77777777" w:rsidTr="001A6C5F">
        <w:trPr>
          <w:cantSplit/>
          <w:trHeight w:val="206"/>
          <w:jc w:val="center"/>
        </w:trPr>
        <w:tc>
          <w:tcPr>
            <w:tcW w:w="1828" w:type="dxa"/>
            <w:tcBorders>
              <w:top w:val="nil"/>
              <w:left w:val="single" w:sz="4" w:space="0" w:color="auto"/>
              <w:bottom w:val="single" w:sz="4" w:space="0" w:color="auto"/>
              <w:right w:val="single" w:sz="4" w:space="0" w:color="auto"/>
            </w:tcBorders>
          </w:tcPr>
          <w:p w14:paraId="34831F3A" w14:textId="77777777" w:rsidR="008E5566" w:rsidRDefault="008E5566" w:rsidP="001A6C5F">
            <w:pPr>
              <w:pStyle w:val="TAH"/>
            </w:pPr>
          </w:p>
        </w:tc>
        <w:tc>
          <w:tcPr>
            <w:tcW w:w="1002" w:type="dxa"/>
            <w:tcBorders>
              <w:top w:val="single" w:sz="4" w:space="0" w:color="auto"/>
              <w:left w:val="single" w:sz="4" w:space="0" w:color="auto"/>
              <w:bottom w:val="single" w:sz="4" w:space="0" w:color="auto"/>
              <w:right w:val="single" w:sz="4" w:space="0" w:color="auto"/>
            </w:tcBorders>
            <w:hideMark/>
          </w:tcPr>
          <w:p w14:paraId="2551B569" w14:textId="77777777" w:rsidR="008E5566" w:rsidRDefault="008E5566" w:rsidP="001A6C5F">
            <w:pPr>
              <w:pStyle w:val="TAH"/>
            </w:pPr>
            <w:r>
              <w:t>100</w:t>
            </w:r>
          </w:p>
        </w:tc>
        <w:tc>
          <w:tcPr>
            <w:tcW w:w="851" w:type="dxa"/>
            <w:tcBorders>
              <w:top w:val="single" w:sz="4" w:space="0" w:color="auto"/>
              <w:left w:val="single" w:sz="4" w:space="0" w:color="auto"/>
              <w:bottom w:val="single" w:sz="4" w:space="0" w:color="auto"/>
              <w:right w:val="single" w:sz="4" w:space="0" w:color="auto"/>
            </w:tcBorders>
            <w:hideMark/>
          </w:tcPr>
          <w:p w14:paraId="4AA93F9B" w14:textId="77777777" w:rsidR="008E5566" w:rsidRDefault="008E5566" w:rsidP="001A6C5F">
            <w:pPr>
              <w:pStyle w:val="TAH"/>
            </w:pPr>
            <w:r>
              <w:t>400</w:t>
            </w:r>
          </w:p>
        </w:tc>
        <w:tc>
          <w:tcPr>
            <w:tcW w:w="850" w:type="dxa"/>
            <w:tcBorders>
              <w:top w:val="single" w:sz="4" w:space="0" w:color="auto"/>
              <w:left w:val="single" w:sz="4" w:space="0" w:color="auto"/>
              <w:bottom w:val="single" w:sz="4" w:space="0" w:color="auto"/>
              <w:right w:val="single" w:sz="4" w:space="0" w:color="auto"/>
            </w:tcBorders>
            <w:hideMark/>
          </w:tcPr>
          <w:p w14:paraId="59F9FB91" w14:textId="77777777" w:rsidR="008E5566" w:rsidRDefault="008E5566" w:rsidP="001A6C5F">
            <w:pPr>
              <w:pStyle w:val="TAH"/>
              <w:rPr>
                <w:lang w:eastAsia="ja-JP"/>
              </w:rPr>
            </w:pPr>
            <w:r>
              <w:rPr>
                <w:lang w:eastAsia="ja-JP"/>
              </w:rPr>
              <w:t>800</w:t>
            </w:r>
          </w:p>
        </w:tc>
        <w:tc>
          <w:tcPr>
            <w:tcW w:w="709" w:type="dxa"/>
            <w:tcBorders>
              <w:top w:val="single" w:sz="4" w:space="0" w:color="auto"/>
              <w:left w:val="single" w:sz="4" w:space="0" w:color="auto"/>
              <w:bottom w:val="single" w:sz="4" w:space="0" w:color="auto"/>
              <w:right w:val="single" w:sz="4" w:space="0" w:color="auto"/>
            </w:tcBorders>
            <w:hideMark/>
          </w:tcPr>
          <w:p w14:paraId="6634D6D8" w14:textId="77777777" w:rsidR="008E5566" w:rsidRDefault="008E5566" w:rsidP="001A6C5F">
            <w:pPr>
              <w:pStyle w:val="TAH"/>
              <w:rPr>
                <w:lang w:eastAsia="ja-JP"/>
              </w:rPr>
            </w:pPr>
            <w:r>
              <w:rPr>
                <w:lang w:eastAsia="ja-JP"/>
              </w:rPr>
              <w:t>1600</w:t>
            </w:r>
          </w:p>
        </w:tc>
        <w:tc>
          <w:tcPr>
            <w:tcW w:w="836" w:type="dxa"/>
            <w:tcBorders>
              <w:top w:val="single" w:sz="4" w:space="0" w:color="auto"/>
              <w:left w:val="single" w:sz="4" w:space="0" w:color="auto"/>
              <w:bottom w:val="single" w:sz="4" w:space="0" w:color="auto"/>
              <w:right w:val="single" w:sz="4" w:space="0" w:color="auto"/>
            </w:tcBorders>
            <w:hideMark/>
          </w:tcPr>
          <w:p w14:paraId="14230F43" w14:textId="77777777" w:rsidR="008E5566" w:rsidRDefault="008E5566" w:rsidP="001A6C5F">
            <w:pPr>
              <w:pStyle w:val="TAH"/>
              <w:rPr>
                <w:lang w:eastAsia="ja-JP"/>
              </w:rPr>
            </w:pPr>
            <w:r>
              <w:rPr>
                <w:lang w:eastAsia="ja-JP"/>
              </w:rPr>
              <w:t>2000</w:t>
            </w:r>
          </w:p>
        </w:tc>
        <w:tc>
          <w:tcPr>
            <w:tcW w:w="1976" w:type="dxa"/>
            <w:tcBorders>
              <w:top w:val="single" w:sz="4" w:space="0" w:color="auto"/>
              <w:left w:val="single" w:sz="4" w:space="0" w:color="auto"/>
              <w:bottom w:val="single" w:sz="4" w:space="0" w:color="auto"/>
              <w:right w:val="single" w:sz="4" w:space="0" w:color="auto"/>
            </w:tcBorders>
            <w:hideMark/>
          </w:tcPr>
          <w:p w14:paraId="200D3B4F" w14:textId="77777777" w:rsidR="008E5566" w:rsidRDefault="008E5566" w:rsidP="001A6C5F">
            <w:pPr>
              <w:pStyle w:val="TAH"/>
            </w:pPr>
            <w:r>
              <w:rPr>
                <w:rFonts w:ascii="MS Mincho" w:eastAsia="MS Mincho" w:hAnsi="MS Mincho" w:cs="MS Mincho" w:hint="eastAsia"/>
                <w:lang w:eastAsia="ja-JP"/>
              </w:rPr>
              <w:t xml:space="preserve">≦ </w:t>
            </w:r>
            <w:r>
              <w:t>400</w:t>
            </w:r>
          </w:p>
        </w:tc>
        <w:tc>
          <w:tcPr>
            <w:tcW w:w="1977" w:type="dxa"/>
            <w:tcBorders>
              <w:top w:val="single" w:sz="4" w:space="0" w:color="auto"/>
              <w:left w:val="single" w:sz="4" w:space="0" w:color="auto"/>
              <w:bottom w:val="single" w:sz="4" w:space="0" w:color="auto"/>
              <w:right w:val="single" w:sz="4" w:space="0" w:color="auto"/>
            </w:tcBorders>
            <w:hideMark/>
          </w:tcPr>
          <w:p w14:paraId="36A9017E" w14:textId="77777777" w:rsidR="008E5566" w:rsidRDefault="008E5566" w:rsidP="001A6C5F">
            <w:pPr>
              <w:pStyle w:val="TAH"/>
              <w:rPr>
                <w:lang w:eastAsia="ja-JP"/>
              </w:rPr>
            </w:pPr>
            <w:r>
              <w:rPr>
                <w:lang w:eastAsia="ja-JP"/>
              </w:rPr>
              <w:t>&gt; 400</w:t>
            </w:r>
          </w:p>
        </w:tc>
      </w:tr>
      <w:tr w:rsidR="008E5566" w14:paraId="3CB4B248" w14:textId="77777777" w:rsidTr="001A6C5F">
        <w:trPr>
          <w:cantSplit/>
          <w:trHeight w:val="399"/>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1A915412" w14:textId="77777777" w:rsidR="008E5566" w:rsidRDefault="008E5566" w:rsidP="001A6C5F">
            <w:pPr>
              <w:pStyle w:val="TAC"/>
              <w:rPr>
                <w:lang w:eastAsia="zh-CN"/>
              </w:rPr>
            </w:pPr>
            <w:r>
              <w:rPr>
                <w:lang w:eastAsia="zh-CN"/>
              </w:rPr>
              <w:t xml:space="preserve">Span </w:t>
            </w:r>
            <w:r>
              <w:t>(MHz)</w:t>
            </w:r>
          </w:p>
        </w:tc>
        <w:tc>
          <w:tcPr>
            <w:tcW w:w="4248" w:type="dxa"/>
            <w:gridSpan w:val="5"/>
            <w:tcBorders>
              <w:top w:val="single" w:sz="4" w:space="0" w:color="auto"/>
              <w:left w:val="single" w:sz="4" w:space="0" w:color="auto"/>
              <w:bottom w:val="single" w:sz="4" w:space="0" w:color="auto"/>
              <w:right w:val="single" w:sz="4" w:space="0" w:color="auto"/>
            </w:tcBorders>
            <w:vAlign w:val="center"/>
            <w:hideMark/>
          </w:tcPr>
          <w:p w14:paraId="545307FC"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oMath>
            </m:oMathPara>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14:paraId="10663966"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oMath>
            </m:oMathPara>
          </w:p>
        </w:tc>
      </w:tr>
      <w:tr w:rsidR="008E5566" w14:paraId="577AB046" w14:textId="77777777" w:rsidTr="001A6C5F">
        <w:trPr>
          <w:cantSplit/>
          <w:trHeight w:val="770"/>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7B283EC8" w14:textId="77777777" w:rsidR="008E5566" w:rsidRDefault="008E5566" w:rsidP="001A6C5F">
            <w:pPr>
              <w:pStyle w:val="TAC"/>
              <w:rPr>
                <w:lang w:eastAsia="zh-CN"/>
              </w:rPr>
            </w:pPr>
            <w:r>
              <w:t>Minimum number of measurement points</w:t>
            </w:r>
          </w:p>
        </w:tc>
        <w:tc>
          <w:tcPr>
            <w:tcW w:w="1853" w:type="dxa"/>
            <w:gridSpan w:val="2"/>
            <w:tcBorders>
              <w:top w:val="single" w:sz="4" w:space="0" w:color="auto"/>
              <w:left w:val="single" w:sz="4" w:space="0" w:color="auto"/>
              <w:bottom w:val="single" w:sz="4" w:space="0" w:color="auto"/>
              <w:right w:val="single" w:sz="4" w:space="0" w:color="auto"/>
            </w:tcBorders>
            <w:vAlign w:val="center"/>
            <w:hideMark/>
          </w:tcPr>
          <w:p w14:paraId="51FD7B90"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200 kHz</m:t>
                        </m:r>
                      </m:den>
                    </m:f>
                  </m:e>
                </m:d>
              </m:oMath>
            </m:oMathPara>
          </w:p>
        </w:tc>
        <w:tc>
          <w:tcPr>
            <w:tcW w:w="2395" w:type="dxa"/>
            <w:gridSpan w:val="3"/>
            <w:tcBorders>
              <w:top w:val="single" w:sz="4" w:space="0" w:color="auto"/>
              <w:left w:val="single" w:sz="4" w:space="0" w:color="auto"/>
              <w:bottom w:val="single" w:sz="4" w:space="0" w:color="auto"/>
              <w:right w:val="single" w:sz="4" w:space="0" w:color="auto"/>
            </w:tcBorders>
            <w:vAlign w:val="center"/>
            <w:hideMark/>
          </w:tcPr>
          <w:p w14:paraId="047A155D"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800 kHz</m:t>
                        </m:r>
                      </m:den>
                    </m:f>
                  </m:e>
                </m:d>
              </m:oMath>
            </m:oMathPara>
          </w:p>
        </w:tc>
        <w:tc>
          <w:tcPr>
            <w:tcW w:w="1976" w:type="dxa"/>
            <w:tcBorders>
              <w:top w:val="single" w:sz="4" w:space="0" w:color="auto"/>
              <w:left w:val="single" w:sz="4" w:space="0" w:color="auto"/>
              <w:bottom w:val="single" w:sz="4" w:space="0" w:color="auto"/>
              <w:right w:val="single" w:sz="4" w:space="0" w:color="auto"/>
            </w:tcBorders>
            <w:vAlign w:val="center"/>
            <w:hideMark/>
          </w:tcPr>
          <w:p w14:paraId="5A92404A"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200 kHz</m:t>
                        </m:r>
                      </m:den>
                    </m:f>
                  </m:e>
                </m:d>
              </m:oMath>
            </m:oMathPara>
          </w:p>
        </w:tc>
        <w:tc>
          <w:tcPr>
            <w:tcW w:w="1977" w:type="dxa"/>
            <w:tcBorders>
              <w:top w:val="single" w:sz="4" w:space="0" w:color="auto"/>
              <w:left w:val="single" w:sz="4" w:space="0" w:color="auto"/>
              <w:bottom w:val="single" w:sz="4" w:space="0" w:color="auto"/>
              <w:right w:val="single" w:sz="4" w:space="0" w:color="auto"/>
            </w:tcBorders>
            <w:vAlign w:val="center"/>
            <w:hideMark/>
          </w:tcPr>
          <w:p w14:paraId="37B936DE"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800 kHz</m:t>
                        </m:r>
                      </m:den>
                    </m:f>
                  </m:e>
                </m:d>
              </m:oMath>
            </m:oMathPara>
          </w:p>
        </w:tc>
      </w:tr>
    </w:tbl>
    <w:p w14:paraId="18C94E2A" w14:textId="77777777" w:rsidR="008E5566" w:rsidRDefault="008E5566" w:rsidP="008E5566"/>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4134" w:name="_Toc21102724"/>
      <w:bookmarkStart w:id="4135" w:name="_Toc29810573"/>
      <w:bookmarkStart w:id="4136" w:name="_Toc36635925"/>
      <w:bookmarkStart w:id="4137" w:name="_Toc37272871"/>
      <w:bookmarkStart w:id="4138" w:name="_Toc45885948"/>
      <w:bookmarkStart w:id="4139" w:name="_Toc53183054"/>
      <w:bookmarkStart w:id="4140" w:name="_Toc58915721"/>
      <w:bookmarkStart w:id="4141" w:name="_Toc58917902"/>
      <w:bookmarkStart w:id="4142" w:name="_Toc66693771"/>
      <w:bookmarkStart w:id="4143" w:name="_Toc74915723"/>
      <w:bookmarkStart w:id="4144" w:name="_Toc76114348"/>
      <w:bookmarkStart w:id="4145" w:name="_Toc76544234"/>
      <w:bookmarkStart w:id="4146" w:name="_Toc82536356"/>
      <w:bookmarkStart w:id="4147" w:name="_Toc89952649"/>
      <w:bookmarkStart w:id="4148" w:name="_Toc98766465"/>
      <w:bookmarkStart w:id="4149" w:name="_Toc99702828"/>
      <w:bookmarkStart w:id="4150" w:name="_Toc106206614"/>
      <w:bookmarkStart w:id="4151" w:name="_Toc115080616"/>
      <w:bookmarkStart w:id="4152" w:name="_Toc121999496"/>
      <w:bookmarkStart w:id="4153" w:name="_Toc124153669"/>
      <w:bookmarkStart w:id="4154" w:name="_Toc124154444"/>
      <w:bookmarkStart w:id="4155" w:name="_Toc131560299"/>
      <w:bookmarkStart w:id="4156" w:name="_Toc137393999"/>
      <w:bookmarkStart w:id="4157" w:name="_Toc163475103"/>
      <w:bookmarkStart w:id="4158" w:name="_Toc176783432"/>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73B0478E" w14:textId="77777777" w:rsidR="00C45907" w:rsidRPr="00931575" w:rsidRDefault="00C45907" w:rsidP="00C45907">
      <w:pPr>
        <w:pStyle w:val="Heading5"/>
      </w:pPr>
      <w:bookmarkStart w:id="4159" w:name="_Toc21102725"/>
      <w:bookmarkStart w:id="4160" w:name="_Toc29810574"/>
      <w:bookmarkStart w:id="4161" w:name="_Toc36635926"/>
      <w:bookmarkStart w:id="4162" w:name="_Toc37272872"/>
      <w:bookmarkStart w:id="4163" w:name="_Toc45885949"/>
      <w:bookmarkStart w:id="4164" w:name="_Toc53183055"/>
      <w:bookmarkStart w:id="4165" w:name="_Toc58915722"/>
      <w:bookmarkStart w:id="4166" w:name="_Toc58917903"/>
      <w:bookmarkStart w:id="4167" w:name="_Toc66693772"/>
      <w:bookmarkStart w:id="4168" w:name="_Toc74915724"/>
      <w:bookmarkStart w:id="4169" w:name="_Toc76114349"/>
      <w:bookmarkStart w:id="4170" w:name="_Toc76544235"/>
      <w:bookmarkStart w:id="4171" w:name="_Toc82536357"/>
      <w:bookmarkStart w:id="4172" w:name="_Toc89952650"/>
      <w:bookmarkStart w:id="4173" w:name="_Toc98766466"/>
      <w:bookmarkStart w:id="4174" w:name="_Toc99702829"/>
      <w:bookmarkStart w:id="4175" w:name="_Toc106206615"/>
      <w:bookmarkStart w:id="4176" w:name="_Toc115080617"/>
      <w:bookmarkStart w:id="4177" w:name="_Toc121999497"/>
      <w:bookmarkStart w:id="4178" w:name="_Toc124153670"/>
      <w:bookmarkStart w:id="4179" w:name="_Toc124154445"/>
      <w:bookmarkStart w:id="4180" w:name="_Toc131560300"/>
      <w:bookmarkStart w:id="4181" w:name="_Toc137394000"/>
      <w:bookmarkStart w:id="4182" w:name="_Toc163475104"/>
      <w:bookmarkStart w:id="4183" w:name="_Toc176783433"/>
      <w:r w:rsidRPr="00931575">
        <w:t>6.7.2.5.1</w:t>
      </w:r>
      <w:r w:rsidRPr="00931575">
        <w:tab/>
      </w:r>
      <w:r w:rsidRPr="00931575">
        <w:rPr>
          <w:i/>
        </w:rPr>
        <w:t>BS type 1-O</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4184" w:name="_Toc21102726"/>
      <w:bookmarkStart w:id="4185" w:name="_Toc29810575"/>
      <w:bookmarkStart w:id="4186" w:name="_Toc36635927"/>
      <w:bookmarkStart w:id="4187" w:name="_Toc37272873"/>
      <w:bookmarkStart w:id="4188" w:name="_Toc45885950"/>
      <w:bookmarkStart w:id="4189" w:name="_Toc53183056"/>
      <w:bookmarkStart w:id="4190" w:name="_Toc58915723"/>
      <w:bookmarkStart w:id="4191" w:name="_Toc58917904"/>
      <w:bookmarkStart w:id="4192" w:name="_Toc66693773"/>
      <w:bookmarkStart w:id="4193" w:name="_Toc74915725"/>
      <w:bookmarkStart w:id="4194" w:name="_Toc76114350"/>
      <w:bookmarkStart w:id="4195" w:name="_Toc76544236"/>
      <w:bookmarkStart w:id="4196" w:name="_Toc82536358"/>
      <w:bookmarkStart w:id="4197" w:name="_Toc89952651"/>
      <w:bookmarkStart w:id="4198" w:name="_Toc98766467"/>
      <w:bookmarkStart w:id="4199" w:name="_Toc99702830"/>
      <w:bookmarkStart w:id="4200" w:name="_Toc106206616"/>
      <w:bookmarkStart w:id="4201" w:name="_Toc115080618"/>
      <w:bookmarkStart w:id="4202" w:name="_Toc121999498"/>
      <w:bookmarkStart w:id="4203" w:name="_Toc124153671"/>
      <w:bookmarkStart w:id="4204" w:name="_Toc124154446"/>
      <w:bookmarkStart w:id="4205" w:name="_Toc131560301"/>
      <w:bookmarkStart w:id="4206" w:name="_Toc137394001"/>
      <w:bookmarkStart w:id="4207" w:name="_Toc163475105"/>
      <w:bookmarkStart w:id="4208" w:name="_Toc176783434"/>
      <w:r w:rsidRPr="00931575">
        <w:t>6.7.2.5.</w:t>
      </w:r>
      <w:r w:rsidRPr="00931575">
        <w:rPr>
          <w:rFonts w:hint="eastAsia"/>
        </w:rPr>
        <w:t>2</w:t>
      </w:r>
      <w:r w:rsidRPr="00931575">
        <w:tab/>
      </w:r>
      <w:r w:rsidRPr="00931575">
        <w:rPr>
          <w:i/>
        </w:rPr>
        <w:t>BS type 2-O</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4209" w:name="_Toc21102727"/>
      <w:bookmarkStart w:id="4210" w:name="_Toc29810576"/>
      <w:bookmarkStart w:id="4211" w:name="_Toc36635928"/>
      <w:bookmarkStart w:id="4212" w:name="_Toc37272874"/>
      <w:bookmarkStart w:id="4213" w:name="_Toc45885951"/>
      <w:bookmarkStart w:id="4214" w:name="_Toc53183057"/>
      <w:bookmarkStart w:id="4215" w:name="_Toc58915724"/>
      <w:bookmarkStart w:id="4216" w:name="_Toc58917905"/>
      <w:bookmarkStart w:id="4217" w:name="_Toc66693774"/>
      <w:bookmarkStart w:id="4218" w:name="_Toc74915726"/>
      <w:bookmarkStart w:id="4219" w:name="_Toc76114351"/>
      <w:bookmarkStart w:id="4220" w:name="_Toc76544237"/>
      <w:bookmarkStart w:id="4221" w:name="_Toc82536359"/>
      <w:bookmarkStart w:id="4222" w:name="_Toc89952652"/>
      <w:bookmarkStart w:id="4223" w:name="_Toc98766468"/>
      <w:bookmarkStart w:id="4224" w:name="_Toc99702831"/>
      <w:bookmarkStart w:id="4225" w:name="_Toc106206617"/>
      <w:bookmarkStart w:id="4226" w:name="_Toc115080619"/>
      <w:bookmarkStart w:id="4227" w:name="_Toc121999499"/>
      <w:bookmarkStart w:id="4228" w:name="_Toc124153672"/>
      <w:bookmarkStart w:id="4229" w:name="_Toc124154447"/>
      <w:bookmarkStart w:id="4230" w:name="_Toc131560302"/>
      <w:bookmarkStart w:id="4231" w:name="_Toc137394002"/>
      <w:bookmarkStart w:id="4232" w:name="_Toc163475106"/>
      <w:bookmarkStart w:id="4233" w:name="_Toc176783435"/>
      <w:r w:rsidRPr="00931575">
        <w:t>6.7.3</w:t>
      </w:r>
      <w:r w:rsidRPr="00931575">
        <w:tab/>
        <w:t>OTA Adjacent Channel Leakage Power Ratio (ACLR)</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142533E6" w14:textId="77777777" w:rsidR="00C45907" w:rsidRPr="00931575" w:rsidRDefault="00C45907" w:rsidP="00C45907">
      <w:pPr>
        <w:pStyle w:val="Heading4"/>
        <w:rPr>
          <w:lang w:eastAsia="zh-CN"/>
        </w:rPr>
      </w:pPr>
      <w:bookmarkStart w:id="4234" w:name="_Toc21102728"/>
      <w:bookmarkStart w:id="4235" w:name="_Toc29810577"/>
      <w:bookmarkStart w:id="4236" w:name="_Toc36635929"/>
      <w:bookmarkStart w:id="4237" w:name="_Toc37272875"/>
      <w:bookmarkStart w:id="4238" w:name="_Toc45885952"/>
      <w:bookmarkStart w:id="4239" w:name="_Toc53183058"/>
      <w:bookmarkStart w:id="4240" w:name="_Toc58915725"/>
      <w:bookmarkStart w:id="4241" w:name="_Toc58917906"/>
      <w:bookmarkStart w:id="4242" w:name="_Toc66693775"/>
      <w:bookmarkStart w:id="4243" w:name="_Toc74915727"/>
      <w:bookmarkStart w:id="4244" w:name="_Toc76114352"/>
      <w:bookmarkStart w:id="4245" w:name="_Toc76544238"/>
      <w:bookmarkStart w:id="4246" w:name="_Toc82536360"/>
      <w:bookmarkStart w:id="4247" w:name="_Toc89952653"/>
      <w:bookmarkStart w:id="4248" w:name="_Toc98766469"/>
      <w:bookmarkStart w:id="4249" w:name="_Toc99702832"/>
      <w:bookmarkStart w:id="4250" w:name="_Toc106206618"/>
      <w:bookmarkStart w:id="4251" w:name="_Toc115080620"/>
      <w:bookmarkStart w:id="4252" w:name="_Toc121999500"/>
      <w:bookmarkStart w:id="4253" w:name="_Toc124153673"/>
      <w:bookmarkStart w:id="4254" w:name="_Toc124154448"/>
      <w:bookmarkStart w:id="4255" w:name="_Toc131560303"/>
      <w:bookmarkStart w:id="4256" w:name="_Toc137394003"/>
      <w:bookmarkStart w:id="4257" w:name="_Toc163475107"/>
      <w:bookmarkStart w:id="4258" w:name="_Toc176783436"/>
      <w:r w:rsidRPr="00931575">
        <w:rPr>
          <w:lang w:eastAsia="zh-CN"/>
        </w:rPr>
        <w:t>6.7.3.1</w:t>
      </w:r>
      <w:r w:rsidRPr="00931575">
        <w:rPr>
          <w:lang w:eastAsia="zh-CN"/>
        </w:rPr>
        <w:tab/>
        <w:t>Definition and applicability</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4259" w:name="_Toc21102729"/>
      <w:bookmarkStart w:id="4260" w:name="_Toc29810578"/>
      <w:bookmarkStart w:id="4261" w:name="_Toc36635930"/>
      <w:bookmarkStart w:id="4262" w:name="_Toc37272876"/>
      <w:bookmarkStart w:id="4263" w:name="_Toc45885953"/>
      <w:bookmarkStart w:id="4264" w:name="_Toc53183059"/>
      <w:bookmarkStart w:id="4265" w:name="_Toc58915726"/>
      <w:bookmarkStart w:id="4266" w:name="_Toc58917907"/>
      <w:bookmarkStart w:id="4267" w:name="_Toc66693776"/>
      <w:bookmarkStart w:id="4268" w:name="_Toc74915728"/>
      <w:bookmarkStart w:id="4269" w:name="_Toc76114353"/>
      <w:bookmarkStart w:id="4270" w:name="_Toc76544239"/>
      <w:bookmarkStart w:id="4271" w:name="_Toc82536361"/>
      <w:bookmarkStart w:id="4272" w:name="_Toc89952654"/>
      <w:bookmarkStart w:id="4273" w:name="_Toc98766470"/>
      <w:bookmarkStart w:id="4274" w:name="_Toc99702833"/>
      <w:bookmarkStart w:id="4275" w:name="_Toc106206619"/>
      <w:bookmarkStart w:id="4276" w:name="_Toc115080621"/>
      <w:bookmarkStart w:id="4277" w:name="_Toc121999501"/>
      <w:bookmarkStart w:id="4278" w:name="_Toc124153674"/>
      <w:bookmarkStart w:id="4279" w:name="_Toc124154449"/>
      <w:bookmarkStart w:id="4280" w:name="_Toc131560304"/>
      <w:bookmarkStart w:id="4281" w:name="_Toc137394004"/>
      <w:bookmarkStart w:id="4282" w:name="_Toc163475108"/>
      <w:bookmarkStart w:id="4283" w:name="_Toc176783437"/>
      <w:r w:rsidRPr="00931575">
        <w:rPr>
          <w:lang w:eastAsia="zh-CN"/>
        </w:rPr>
        <w:t>6.7.3.2</w:t>
      </w:r>
      <w:r w:rsidRPr="00931575">
        <w:rPr>
          <w:lang w:eastAsia="zh-CN"/>
        </w:rPr>
        <w:tab/>
        <w:t>Minimum requirement</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4284" w:name="_Toc21102730"/>
      <w:bookmarkStart w:id="4285" w:name="_Toc29810579"/>
      <w:bookmarkStart w:id="4286" w:name="_Toc36635931"/>
      <w:bookmarkStart w:id="4287" w:name="_Toc37272877"/>
      <w:bookmarkStart w:id="4288" w:name="_Toc45885954"/>
      <w:bookmarkStart w:id="4289" w:name="_Toc53183060"/>
      <w:bookmarkStart w:id="4290" w:name="_Toc58915727"/>
      <w:bookmarkStart w:id="4291" w:name="_Toc58917908"/>
      <w:bookmarkStart w:id="4292" w:name="_Toc66693777"/>
      <w:bookmarkStart w:id="4293" w:name="_Toc74915729"/>
      <w:bookmarkStart w:id="4294" w:name="_Toc76114354"/>
      <w:bookmarkStart w:id="4295" w:name="_Toc76544240"/>
      <w:bookmarkStart w:id="4296" w:name="_Toc82536362"/>
      <w:bookmarkStart w:id="4297" w:name="_Toc89952655"/>
      <w:bookmarkStart w:id="4298" w:name="_Toc98766471"/>
      <w:bookmarkStart w:id="4299" w:name="_Toc99702834"/>
      <w:bookmarkStart w:id="4300" w:name="_Toc106206620"/>
      <w:bookmarkStart w:id="4301" w:name="_Toc115080622"/>
      <w:bookmarkStart w:id="4302" w:name="_Toc121999502"/>
      <w:bookmarkStart w:id="4303" w:name="_Toc124153675"/>
      <w:bookmarkStart w:id="4304" w:name="_Toc124154450"/>
      <w:bookmarkStart w:id="4305" w:name="_Toc131560305"/>
      <w:bookmarkStart w:id="4306" w:name="_Toc137394005"/>
      <w:bookmarkStart w:id="4307" w:name="_Toc163475109"/>
      <w:bookmarkStart w:id="4308" w:name="_Toc176783438"/>
      <w:r w:rsidRPr="00931575">
        <w:rPr>
          <w:lang w:eastAsia="zh-CN"/>
        </w:rPr>
        <w:t>6.7.3.3</w:t>
      </w:r>
      <w:r w:rsidRPr="00931575">
        <w:rPr>
          <w:lang w:eastAsia="zh-CN"/>
        </w:rPr>
        <w:tab/>
        <w:t>Test purpose</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4309" w:name="_Toc21102731"/>
      <w:bookmarkStart w:id="4310" w:name="_Toc29810580"/>
      <w:bookmarkStart w:id="4311" w:name="_Toc36635932"/>
      <w:bookmarkStart w:id="4312" w:name="_Toc37272878"/>
      <w:bookmarkStart w:id="4313" w:name="_Toc45885955"/>
      <w:bookmarkStart w:id="4314" w:name="_Toc53183061"/>
      <w:bookmarkStart w:id="4315" w:name="_Toc58915728"/>
      <w:bookmarkStart w:id="4316" w:name="_Toc58917909"/>
      <w:bookmarkStart w:id="4317" w:name="_Toc66693778"/>
      <w:bookmarkStart w:id="4318" w:name="_Toc74915730"/>
      <w:bookmarkStart w:id="4319" w:name="_Toc76114355"/>
      <w:bookmarkStart w:id="4320" w:name="_Toc76544241"/>
      <w:bookmarkStart w:id="4321" w:name="_Toc82536363"/>
      <w:bookmarkStart w:id="4322" w:name="_Toc89952656"/>
      <w:bookmarkStart w:id="4323" w:name="_Toc98766472"/>
      <w:bookmarkStart w:id="4324" w:name="_Toc99702835"/>
      <w:bookmarkStart w:id="4325" w:name="_Toc106206621"/>
      <w:bookmarkStart w:id="4326" w:name="_Toc115080623"/>
      <w:bookmarkStart w:id="4327" w:name="_Toc121999503"/>
      <w:bookmarkStart w:id="4328" w:name="_Toc124153676"/>
      <w:bookmarkStart w:id="4329" w:name="_Toc124154451"/>
      <w:bookmarkStart w:id="4330" w:name="_Toc131560306"/>
      <w:bookmarkStart w:id="4331" w:name="_Toc137394006"/>
      <w:bookmarkStart w:id="4332" w:name="_Toc163475110"/>
      <w:bookmarkStart w:id="4333" w:name="_Toc176783439"/>
      <w:r w:rsidRPr="00931575">
        <w:rPr>
          <w:lang w:eastAsia="zh-CN"/>
        </w:rPr>
        <w:t>6.7.3.4</w:t>
      </w:r>
      <w:r w:rsidRPr="00931575">
        <w:rPr>
          <w:lang w:eastAsia="zh-CN"/>
        </w:rPr>
        <w:tab/>
        <w:t>Method of test</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435EC18A" w14:textId="77777777" w:rsidR="00C45907" w:rsidRPr="00931575" w:rsidRDefault="00C45907" w:rsidP="00C45907">
      <w:pPr>
        <w:pStyle w:val="Heading5"/>
        <w:rPr>
          <w:lang w:eastAsia="zh-CN"/>
        </w:rPr>
      </w:pPr>
      <w:bookmarkStart w:id="4334" w:name="_Toc21102732"/>
      <w:bookmarkStart w:id="4335" w:name="_Toc29810581"/>
      <w:bookmarkStart w:id="4336" w:name="_Toc36635933"/>
      <w:bookmarkStart w:id="4337" w:name="_Toc37272879"/>
      <w:bookmarkStart w:id="4338" w:name="_Toc45885956"/>
      <w:bookmarkStart w:id="4339" w:name="_Toc53183062"/>
      <w:bookmarkStart w:id="4340" w:name="_Toc58915729"/>
      <w:bookmarkStart w:id="4341" w:name="_Toc58917910"/>
      <w:bookmarkStart w:id="4342" w:name="_Toc66693779"/>
      <w:bookmarkStart w:id="4343" w:name="_Toc74915731"/>
      <w:bookmarkStart w:id="4344" w:name="_Toc76114356"/>
      <w:bookmarkStart w:id="4345" w:name="_Toc76544242"/>
      <w:bookmarkStart w:id="4346" w:name="_Toc82536364"/>
      <w:bookmarkStart w:id="4347" w:name="_Toc89952657"/>
      <w:bookmarkStart w:id="4348" w:name="_Toc98766473"/>
      <w:bookmarkStart w:id="4349" w:name="_Toc99702836"/>
      <w:bookmarkStart w:id="4350" w:name="_Toc106206622"/>
      <w:bookmarkStart w:id="4351" w:name="_Toc115080624"/>
      <w:bookmarkStart w:id="4352" w:name="_Toc121999504"/>
      <w:bookmarkStart w:id="4353" w:name="_Toc124153677"/>
      <w:bookmarkStart w:id="4354" w:name="_Toc124154452"/>
      <w:bookmarkStart w:id="4355" w:name="_Toc131560307"/>
      <w:bookmarkStart w:id="4356" w:name="_Toc137394007"/>
      <w:bookmarkStart w:id="4357" w:name="_Toc163475111"/>
      <w:bookmarkStart w:id="4358" w:name="_Toc176783440"/>
      <w:r w:rsidRPr="00931575">
        <w:rPr>
          <w:lang w:eastAsia="zh-CN"/>
        </w:rPr>
        <w:t>6.7.3.4.1</w:t>
      </w:r>
      <w:r w:rsidRPr="00931575">
        <w:rPr>
          <w:lang w:eastAsia="zh-CN"/>
        </w:rPr>
        <w:tab/>
        <w:t>Initial conditions</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6A71A08E"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w:t>
      </w:r>
    </w:p>
    <w:p w14:paraId="1B0EA6E5" w14:textId="77777777" w:rsidR="00C45907" w:rsidRPr="00931575" w:rsidRDefault="00C45907" w:rsidP="00C45907">
      <w:pPr>
        <w:pStyle w:val="Heading5"/>
        <w:rPr>
          <w:lang w:eastAsia="zh-CN"/>
        </w:rPr>
      </w:pPr>
      <w:bookmarkStart w:id="4359" w:name="_Toc21102733"/>
      <w:bookmarkStart w:id="4360" w:name="_Toc29810582"/>
      <w:bookmarkStart w:id="4361" w:name="_Toc36635934"/>
      <w:bookmarkStart w:id="4362" w:name="_Toc37272880"/>
      <w:bookmarkStart w:id="4363" w:name="_Toc45885957"/>
      <w:bookmarkStart w:id="4364" w:name="_Toc53183063"/>
      <w:bookmarkStart w:id="4365" w:name="_Toc58915730"/>
      <w:bookmarkStart w:id="4366" w:name="_Toc58917911"/>
      <w:bookmarkStart w:id="4367" w:name="_Toc66693780"/>
      <w:bookmarkStart w:id="4368" w:name="_Toc74915732"/>
      <w:bookmarkStart w:id="4369" w:name="_Toc76114357"/>
      <w:bookmarkStart w:id="4370" w:name="_Toc76544243"/>
      <w:bookmarkStart w:id="4371" w:name="_Toc82536365"/>
      <w:bookmarkStart w:id="4372" w:name="_Toc89952658"/>
      <w:bookmarkStart w:id="4373" w:name="_Toc98766474"/>
      <w:bookmarkStart w:id="4374" w:name="_Toc99702837"/>
      <w:bookmarkStart w:id="4375" w:name="_Toc106206623"/>
      <w:bookmarkStart w:id="4376" w:name="_Toc115080625"/>
      <w:bookmarkStart w:id="4377" w:name="_Toc121999505"/>
      <w:bookmarkStart w:id="4378" w:name="_Toc124153678"/>
      <w:bookmarkStart w:id="4379" w:name="_Toc124154453"/>
      <w:bookmarkStart w:id="4380" w:name="_Toc131560308"/>
      <w:bookmarkStart w:id="4381" w:name="_Toc137394008"/>
      <w:bookmarkStart w:id="4382" w:name="_Toc163475112"/>
      <w:bookmarkStart w:id="4383" w:name="_Toc176783441"/>
      <w:r w:rsidRPr="00931575">
        <w:rPr>
          <w:lang w:eastAsia="zh-CN"/>
        </w:rPr>
        <w:t>6.7.3.4.2</w:t>
      </w:r>
      <w:r w:rsidRPr="00931575">
        <w:rPr>
          <w:lang w:eastAsia="zh-CN"/>
        </w:rPr>
        <w:tab/>
        <w:t>Procedure</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1C254E8C" w14:textId="24295429" w:rsidR="00C45907" w:rsidRPr="00931575" w:rsidRDefault="00C45907" w:rsidP="006F1F81">
      <w:pPr>
        <w:rPr>
          <w:lang w:eastAsia="zh-CN"/>
        </w:rPr>
      </w:pPr>
      <w:bookmarkStart w:id="4384"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w:t>
      </w:r>
      <w:r w:rsidR="00324172">
        <w:rPr>
          <w:lang w:eastAsia="zh-CN"/>
        </w:rPr>
        <w:t>.</w:t>
      </w:r>
      <w:r w:rsidRPr="00931575">
        <w:rPr>
          <w:lang w:eastAsia="zh-CN"/>
        </w:rPr>
        <w:t xml:space="preserve"> </w:t>
      </w:r>
      <w:r w:rsidR="00324172">
        <w:rPr>
          <w:lang w:eastAsia="zh-CN"/>
        </w:rPr>
        <w:t>I</w:t>
      </w:r>
      <w:r w:rsidRPr="00931575">
        <w:rPr>
          <w:lang w:eastAsia="zh-CN"/>
        </w:rPr>
        <w:t>f so</w:t>
      </w:r>
      <w:r w:rsidR="00324172">
        <w:rPr>
          <w:lang w:eastAsia="zh-CN"/>
        </w:rPr>
        <w:t>,</w:t>
      </w:r>
      <w:r w:rsidRPr="00931575">
        <w:rPr>
          <w:lang w:eastAsia="zh-CN"/>
        </w:rPr>
        <w:t xml:space="preserve"> follow steps 1, 3, 4, 6, 8, 9, 10, 11, 12 and 13.</w:t>
      </w:r>
      <w:r w:rsidR="004439C7">
        <w:rPr>
          <w:lang w:eastAsia="zh-CN"/>
        </w:rPr>
        <w:t xml:space="preserve"> W</w:t>
      </w:r>
      <w:r w:rsidR="004439C7" w:rsidRPr="00841057">
        <w:rPr>
          <w:lang w:eastAsia="zh-CN"/>
        </w:rPr>
        <w:t xml:space="preserve">hen calibrated and operated within the guidance of </w:t>
      </w:r>
      <w:r w:rsidR="004439C7">
        <w:rPr>
          <w:lang w:eastAsia="zh-CN"/>
        </w:rPr>
        <w:t xml:space="preserve">3GPP </w:t>
      </w:r>
      <w:r w:rsidR="004439C7" w:rsidRPr="00841057">
        <w:rPr>
          <w:lang w:eastAsia="zh-CN"/>
        </w:rPr>
        <w:t>TR 37</w:t>
      </w:r>
      <w:r w:rsidR="004439C7">
        <w:rPr>
          <w:lang w:eastAsia="zh-CN"/>
        </w:rPr>
        <w:t>.</w:t>
      </w:r>
      <w:r w:rsidR="004439C7" w:rsidRPr="00841057">
        <w:rPr>
          <w:lang w:eastAsia="zh-CN"/>
        </w:rPr>
        <w:t>941 [</w:t>
      </w:r>
      <w:r w:rsidR="004439C7">
        <w:rPr>
          <w:lang w:eastAsia="zh-CN"/>
        </w:rPr>
        <w:t>29</w:t>
      </w:r>
      <w:r w:rsidR="004439C7" w:rsidRPr="00841057">
        <w:rPr>
          <w:lang w:eastAsia="zh-CN"/>
        </w:rPr>
        <w:t xml:space="preserve">] the </w:t>
      </w:r>
      <w:r w:rsidR="004439C7">
        <w:rPr>
          <w:lang w:eastAsia="zh-CN"/>
        </w:rPr>
        <w:t xml:space="preserve">measurement </w:t>
      </w:r>
      <w:r w:rsidR="004439C7" w:rsidRPr="00841057">
        <w:rPr>
          <w:lang w:eastAsia="zh-CN"/>
        </w:rPr>
        <w:t xml:space="preserve">methods are applicable and selected </w:t>
      </w:r>
      <w:r w:rsidR="004439C7">
        <w:rPr>
          <w:lang w:eastAsia="zh-CN"/>
        </w:rPr>
        <w:t>depending on</w:t>
      </w:r>
      <w:r w:rsidR="004439C7" w:rsidRPr="00841057">
        <w:rPr>
          <w:lang w:eastAsia="zh-CN"/>
        </w:rPr>
        <w:t xml:space="preserve"> </w:t>
      </w:r>
      <w:r w:rsidR="004439C7">
        <w:rPr>
          <w:lang w:eastAsia="zh-CN"/>
        </w:rPr>
        <w:t>availability at the test facility.</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4384"/>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0"/>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0"/>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lastRenderedPageBreak/>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4385" w:name="_Toc21102734"/>
      <w:bookmarkStart w:id="4386" w:name="_Toc29810583"/>
      <w:bookmarkStart w:id="4387" w:name="_Toc36635935"/>
      <w:bookmarkStart w:id="4388" w:name="_Toc37272881"/>
      <w:bookmarkStart w:id="4389" w:name="_Toc45885958"/>
      <w:bookmarkStart w:id="4390" w:name="_Toc53183064"/>
      <w:bookmarkStart w:id="4391" w:name="_Toc58915731"/>
      <w:bookmarkStart w:id="4392" w:name="_Toc58917912"/>
      <w:bookmarkStart w:id="4393" w:name="_Toc66693781"/>
      <w:bookmarkStart w:id="4394" w:name="_Toc74915733"/>
      <w:bookmarkStart w:id="4395" w:name="_Toc76114358"/>
      <w:bookmarkStart w:id="4396" w:name="_Toc76544244"/>
      <w:bookmarkStart w:id="4397" w:name="_Toc82536366"/>
      <w:bookmarkStart w:id="4398" w:name="_Toc89952659"/>
      <w:bookmarkStart w:id="4399" w:name="_Toc98766475"/>
      <w:bookmarkStart w:id="4400" w:name="_Toc99702838"/>
      <w:bookmarkStart w:id="4401" w:name="_Toc106206624"/>
      <w:bookmarkStart w:id="4402" w:name="_Toc115080626"/>
      <w:bookmarkStart w:id="4403" w:name="_Toc121999506"/>
      <w:bookmarkStart w:id="4404" w:name="_Toc124153679"/>
      <w:bookmarkStart w:id="4405" w:name="_Toc124154454"/>
      <w:bookmarkStart w:id="4406" w:name="_Toc131560309"/>
      <w:bookmarkStart w:id="4407" w:name="_Toc137394009"/>
      <w:bookmarkStart w:id="4408" w:name="_Toc163475113"/>
      <w:bookmarkStart w:id="4409" w:name="_Toc176783442"/>
      <w:r w:rsidRPr="00931575">
        <w:rPr>
          <w:lang w:eastAsia="zh-CN"/>
        </w:rPr>
        <w:t>6.7.3.5</w:t>
      </w:r>
      <w:r w:rsidRPr="00931575">
        <w:rPr>
          <w:lang w:eastAsia="zh-CN"/>
        </w:rPr>
        <w:tab/>
        <w:t>Test requirements</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47E58FA0" w14:textId="77777777" w:rsidR="00C45907" w:rsidRPr="00931575" w:rsidRDefault="00C45907" w:rsidP="00C45907">
      <w:pPr>
        <w:pStyle w:val="Heading5"/>
      </w:pPr>
      <w:bookmarkStart w:id="4410" w:name="_Toc21102735"/>
      <w:bookmarkStart w:id="4411" w:name="_Toc29810584"/>
      <w:bookmarkStart w:id="4412" w:name="_Toc36635936"/>
      <w:bookmarkStart w:id="4413" w:name="_Toc37272882"/>
      <w:bookmarkStart w:id="4414" w:name="_Toc45885959"/>
      <w:bookmarkStart w:id="4415" w:name="_Toc53183065"/>
      <w:bookmarkStart w:id="4416" w:name="_Toc58915732"/>
      <w:bookmarkStart w:id="4417" w:name="_Toc58917913"/>
      <w:bookmarkStart w:id="4418" w:name="_Toc66693782"/>
      <w:bookmarkStart w:id="4419" w:name="_Toc74915734"/>
      <w:bookmarkStart w:id="4420" w:name="_Toc76114359"/>
      <w:bookmarkStart w:id="4421" w:name="_Toc76544245"/>
      <w:bookmarkStart w:id="4422" w:name="_Toc82536367"/>
      <w:bookmarkStart w:id="4423" w:name="_Toc89952660"/>
      <w:bookmarkStart w:id="4424" w:name="_Toc98766476"/>
      <w:bookmarkStart w:id="4425" w:name="_Toc99702839"/>
      <w:bookmarkStart w:id="4426" w:name="_Toc106206625"/>
      <w:bookmarkStart w:id="4427" w:name="_Toc115080627"/>
      <w:bookmarkStart w:id="4428" w:name="_Toc121999507"/>
      <w:bookmarkStart w:id="4429" w:name="_Toc124153680"/>
      <w:bookmarkStart w:id="4430" w:name="_Toc124154455"/>
      <w:bookmarkStart w:id="4431" w:name="_Toc131560310"/>
      <w:bookmarkStart w:id="4432" w:name="_Toc137394010"/>
      <w:bookmarkStart w:id="4433" w:name="_Toc163475114"/>
      <w:bookmarkStart w:id="4434" w:name="_Toc176783443"/>
      <w:r w:rsidRPr="00931575">
        <w:t>6.7.3.5.1</w:t>
      </w:r>
      <w:r w:rsidRPr="00931575">
        <w:tab/>
      </w:r>
      <w:r w:rsidRPr="00931575">
        <w:rPr>
          <w:i/>
        </w:rPr>
        <w:t>BS type 1-O</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1A6C5F">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0231433D" w:rsidR="003F5CD1"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43A75A73" w:rsidR="00E337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4435" w:name="_Toc21102736"/>
      <w:bookmarkStart w:id="4436" w:name="_Toc29810585"/>
      <w:bookmarkStart w:id="4437" w:name="_Toc36635937"/>
      <w:bookmarkStart w:id="4438" w:name="_Toc37272883"/>
      <w:bookmarkStart w:id="4439" w:name="_Toc45885960"/>
      <w:bookmarkStart w:id="4440" w:name="_Toc53183066"/>
      <w:bookmarkStart w:id="4441" w:name="_Toc58915733"/>
      <w:bookmarkStart w:id="4442" w:name="_Toc58917914"/>
      <w:bookmarkStart w:id="4443" w:name="_Toc66693783"/>
      <w:bookmarkStart w:id="4444" w:name="_Toc74915735"/>
      <w:bookmarkStart w:id="4445" w:name="_Toc76114360"/>
      <w:bookmarkStart w:id="4446" w:name="_Toc76544246"/>
      <w:bookmarkStart w:id="4447" w:name="_Toc82536368"/>
      <w:bookmarkStart w:id="4448" w:name="_Toc89952661"/>
      <w:bookmarkStart w:id="4449" w:name="_Toc98766477"/>
      <w:bookmarkStart w:id="4450" w:name="_Toc99702840"/>
      <w:bookmarkStart w:id="4451" w:name="_Toc106206626"/>
      <w:bookmarkStart w:id="4452" w:name="_Toc115080628"/>
      <w:bookmarkStart w:id="4453" w:name="_Toc121999508"/>
      <w:bookmarkStart w:id="4454" w:name="_Toc124153681"/>
      <w:bookmarkStart w:id="4455" w:name="_Toc124154456"/>
      <w:bookmarkStart w:id="4456" w:name="_Toc131560311"/>
      <w:bookmarkStart w:id="4457" w:name="_Toc137394011"/>
      <w:bookmarkStart w:id="4458" w:name="_Toc163475115"/>
      <w:bookmarkStart w:id="4459" w:name="_Toc176783444"/>
      <w:r w:rsidRPr="00931575">
        <w:t>6.7.3.5.2</w:t>
      </w:r>
      <w:r w:rsidRPr="00931575">
        <w:tab/>
      </w:r>
      <w:r w:rsidRPr="00931575">
        <w:rPr>
          <w:i/>
        </w:rPr>
        <w:t>BS type 2-O</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lastRenderedPageBreak/>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6F1F81">
            <w:pPr>
              <w:pStyle w:val="TAH"/>
            </w:pPr>
            <w:r w:rsidRPr="00931575">
              <w:rPr>
                <w:i/>
              </w:rPr>
              <w:t>BS channel bandwidth</w:t>
            </w:r>
            <w:r w:rsidRPr="00931575">
              <w:t xml:space="preserve"> of lowest/highest NR carrier transmitted</w:t>
            </w:r>
          </w:p>
          <w:p w14:paraId="45F040DE" w14:textId="77777777" w:rsidR="00C45907" w:rsidRPr="00931575" w:rsidRDefault="00C45907" w:rsidP="006F1F81">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6F1F81">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6F1F81">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6F1F81">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6F1F81">
            <w:pPr>
              <w:pStyle w:val="TAH"/>
            </w:pPr>
            <w:r w:rsidRPr="00931575">
              <w:t>OTA ACLR limit</w:t>
            </w:r>
          </w:p>
          <w:p w14:paraId="34B68CE5" w14:textId="77777777" w:rsidR="00C45907" w:rsidRPr="00931575" w:rsidRDefault="00C45907" w:rsidP="006F1F81">
            <w:pPr>
              <w:pStyle w:val="TAH"/>
            </w:pPr>
            <w:r w:rsidRPr="00931575">
              <w:t>(dB)</w:t>
            </w:r>
          </w:p>
          <w:p w14:paraId="5A47F4F9" w14:textId="77777777" w:rsidR="00C45907" w:rsidRPr="00931575" w:rsidRDefault="00C45907" w:rsidP="006F1F81">
            <w:pPr>
              <w:pStyle w:val="TAC"/>
            </w:pPr>
          </w:p>
          <w:p w14:paraId="158DCEC0" w14:textId="77777777" w:rsidR="00C45907" w:rsidRPr="00931575" w:rsidRDefault="00C45907" w:rsidP="006F1F81">
            <w:pPr>
              <w:pStyle w:val="TAC"/>
            </w:pPr>
          </w:p>
          <w:p w14:paraId="7C414A80" w14:textId="77777777" w:rsidR="00C45907" w:rsidRPr="00931575" w:rsidRDefault="00C45907" w:rsidP="006F1F81">
            <w:pPr>
              <w:pStyle w:val="TAC"/>
            </w:pPr>
          </w:p>
          <w:p w14:paraId="6FD41DE3" w14:textId="77777777" w:rsidR="00C45907" w:rsidRPr="00931575" w:rsidRDefault="00C45907" w:rsidP="006F1F81">
            <w:pPr>
              <w:pStyle w:val="TAC"/>
            </w:pPr>
          </w:p>
          <w:p w14:paraId="378B8460" w14:textId="77777777" w:rsidR="00C45907" w:rsidRPr="00931575" w:rsidRDefault="00C45907" w:rsidP="006F1F81">
            <w:pPr>
              <w:pStyle w:val="TAC"/>
            </w:pPr>
          </w:p>
        </w:tc>
      </w:tr>
      <w:tr w:rsidR="00E560A1"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312E1D14" w:rsidR="00E560A1" w:rsidRPr="00931575" w:rsidRDefault="00E560A1" w:rsidP="00E560A1">
            <w:pPr>
              <w:pStyle w:val="TAC"/>
            </w:pPr>
            <w:r w:rsidRPr="000E41AD">
              <w:t>50, 100, 200, 400, 800, 1600, 2000</w:t>
            </w:r>
          </w:p>
        </w:tc>
        <w:tc>
          <w:tcPr>
            <w:tcW w:w="2062" w:type="dxa"/>
            <w:tcBorders>
              <w:top w:val="single" w:sz="4" w:space="0" w:color="auto"/>
              <w:left w:val="single" w:sz="4" w:space="0" w:color="auto"/>
              <w:bottom w:val="single" w:sz="4" w:space="0" w:color="auto"/>
              <w:right w:val="single" w:sz="4" w:space="0" w:color="auto"/>
            </w:tcBorders>
          </w:tcPr>
          <w:p w14:paraId="0FD528D7" w14:textId="15AF1718" w:rsidR="00E560A1" w:rsidRPr="00931575" w:rsidRDefault="00E560A1" w:rsidP="00E560A1">
            <w:pPr>
              <w:pStyle w:val="TAC"/>
            </w:pPr>
            <w:r w:rsidRPr="000E41AD">
              <w:t>BW</w:t>
            </w:r>
            <w:r w:rsidRPr="000E41AD">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52902EBC" w:rsidR="00E560A1" w:rsidRPr="00931575" w:rsidRDefault="00E560A1" w:rsidP="00E560A1">
            <w:pPr>
              <w:pStyle w:val="TAC"/>
            </w:pPr>
            <w:r w:rsidRPr="000E41AD">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29184498" w:rsidR="00E560A1" w:rsidRPr="00931575" w:rsidRDefault="00E560A1" w:rsidP="00E560A1">
            <w:pPr>
              <w:pStyle w:val="TAC"/>
            </w:pPr>
            <w:r w:rsidRPr="000E41AD">
              <w:rPr>
                <w:lang w:eastAsia="zh-CN"/>
              </w:rPr>
              <w:t>Square (</w:t>
            </w:r>
            <w:r w:rsidRPr="000E41AD">
              <w:rPr>
                <w:rFonts w:cs="Arial"/>
                <w:lang w:eastAsia="zh-CN"/>
              </w:rPr>
              <w:t>BW</w:t>
            </w:r>
            <w:r w:rsidRPr="000E41AD">
              <w:rPr>
                <w:rFonts w:cs="Arial"/>
                <w:vertAlign w:val="subscript"/>
                <w:lang w:eastAsia="zh-CN"/>
              </w:rPr>
              <w:t>Config</w:t>
            </w:r>
            <w:r w:rsidRPr="000E41AD">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6AFF3FB" w14:textId="77777777" w:rsidR="00E560A1" w:rsidRPr="000E41AD" w:rsidRDefault="00E560A1" w:rsidP="00E560A1">
            <w:pPr>
              <w:pStyle w:val="TAC"/>
            </w:pPr>
            <w:r w:rsidRPr="000E41AD">
              <w:t>25.7 (Note 3)</w:t>
            </w:r>
          </w:p>
          <w:p w14:paraId="472FAF56" w14:textId="77777777" w:rsidR="00E560A1" w:rsidRPr="000E41AD" w:rsidRDefault="00E560A1" w:rsidP="00E560A1">
            <w:pPr>
              <w:pStyle w:val="TAC"/>
            </w:pPr>
            <w:r w:rsidRPr="000E41AD">
              <w:t>23.4 (Note 4)</w:t>
            </w:r>
          </w:p>
          <w:p w14:paraId="0B665734" w14:textId="77777777" w:rsidR="00E560A1" w:rsidRPr="000E41AD" w:rsidRDefault="00E560A1" w:rsidP="00E560A1">
            <w:pPr>
              <w:pStyle w:val="TAC"/>
            </w:pPr>
            <w:r w:rsidRPr="000E41AD">
              <w:t xml:space="preserve">23.2 (Note 5) </w:t>
            </w:r>
          </w:p>
          <w:p w14:paraId="5E5C1DBB" w14:textId="608E63F0" w:rsidR="00E560A1" w:rsidRPr="00931575" w:rsidRDefault="000365C8" w:rsidP="00E560A1">
            <w:pPr>
              <w:pStyle w:val="TAC"/>
            </w:pPr>
            <w:r>
              <w:t>19.4</w:t>
            </w:r>
            <w:r w:rsidR="00E560A1" w:rsidRPr="000E41AD">
              <w:t xml:space="preserve"> (Note 6)</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6F1F81">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6F1F81">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6F1F81">
            <w:pPr>
              <w:pStyle w:val="TAN"/>
            </w:pPr>
            <w:r>
              <w:t>NOTE 3:</w:t>
            </w:r>
            <w:r>
              <w:tab/>
              <w:t>Applicable to bands defined within the frequency spectrum range of 24.25 – 33.4 GHz</w:t>
            </w:r>
          </w:p>
          <w:p w14:paraId="56F0B459" w14:textId="43FF2A29" w:rsidR="00A65F23" w:rsidRDefault="00A65F23" w:rsidP="006F1F81">
            <w:pPr>
              <w:pStyle w:val="TAN"/>
            </w:pPr>
            <w:r>
              <w:t>NOTE 4:</w:t>
            </w:r>
            <w:r>
              <w:tab/>
              <w:t>Applicable to bands defined within the frequency spectrum range of 37 – 43.5 GHz</w:t>
            </w:r>
          </w:p>
          <w:p w14:paraId="7D9798BC" w14:textId="77777777" w:rsidR="00C45907" w:rsidRDefault="00A65F23" w:rsidP="006F1F81">
            <w:pPr>
              <w:pStyle w:val="TAN"/>
            </w:pPr>
            <w:r>
              <w:t>NOTE 5:</w:t>
            </w:r>
            <w:r>
              <w:tab/>
              <w:t>Applicable to bands defined within the frequency spectrum range of 43.5 – 48.2 GHz</w:t>
            </w:r>
          </w:p>
          <w:p w14:paraId="4BFD8F0E" w14:textId="0645CF90" w:rsidR="00E560A1" w:rsidRPr="00931575" w:rsidRDefault="001A6C5F" w:rsidP="006F1F81">
            <w:pPr>
              <w:pStyle w:val="TAN"/>
            </w:pPr>
            <w:r w:rsidRPr="000E41AD">
              <w:t>NOTE 6:</w:t>
            </w:r>
            <w:r>
              <w:tab/>
            </w:r>
            <w:r w:rsidRPr="000E41AD">
              <w:t xml:space="preserve">Applicable to bands defined within the frequency spectrum range of 52.6 – </w:t>
            </w:r>
            <w:r>
              <w:t>71</w:t>
            </w:r>
            <w:r w:rsidRPr="000E41AD">
              <w:t xml:space="preserve"> GHz.</w:t>
            </w:r>
          </w:p>
        </w:tc>
      </w:tr>
    </w:tbl>
    <w:p w14:paraId="33B717D7" w14:textId="77777777" w:rsidR="00C45907" w:rsidRPr="00931575" w:rsidRDefault="00C45907" w:rsidP="006F1F81"/>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47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2267"/>
        <w:gridCol w:w="2410"/>
      </w:tblGrid>
      <w:tr w:rsidR="00E560A1" w:rsidRPr="000E41AD" w14:paraId="45DF4785"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5BE692B2" w14:textId="77777777" w:rsidR="00E560A1" w:rsidRPr="000E41AD" w:rsidRDefault="00E560A1" w:rsidP="001A6C5F">
            <w:pPr>
              <w:pStyle w:val="TAH"/>
            </w:pPr>
            <w:r w:rsidRPr="000E41AD">
              <w:t>BS class</w:t>
            </w:r>
          </w:p>
        </w:tc>
        <w:tc>
          <w:tcPr>
            <w:tcW w:w="1329" w:type="pct"/>
            <w:tcBorders>
              <w:top w:val="single" w:sz="4" w:space="0" w:color="auto"/>
              <w:left w:val="single" w:sz="4" w:space="0" w:color="auto"/>
              <w:bottom w:val="single" w:sz="4" w:space="0" w:color="auto"/>
              <w:right w:val="single" w:sz="4" w:space="0" w:color="auto"/>
            </w:tcBorders>
            <w:hideMark/>
          </w:tcPr>
          <w:p w14:paraId="37968B1C" w14:textId="77777777" w:rsidR="00E560A1" w:rsidRPr="000E41AD" w:rsidRDefault="00E560A1" w:rsidP="001A6C5F">
            <w:pPr>
              <w:pStyle w:val="TAH"/>
            </w:pPr>
            <w:r w:rsidRPr="000E41AD">
              <w:t>ACLR absolute limit (Note 1)</w:t>
            </w:r>
          </w:p>
        </w:tc>
        <w:tc>
          <w:tcPr>
            <w:tcW w:w="1250" w:type="pct"/>
            <w:tcBorders>
              <w:top w:val="single" w:sz="4" w:space="0" w:color="auto"/>
              <w:left w:val="single" w:sz="4" w:space="0" w:color="auto"/>
              <w:bottom w:val="single" w:sz="4" w:space="0" w:color="auto"/>
              <w:right w:val="single" w:sz="4" w:space="0" w:color="auto"/>
            </w:tcBorders>
            <w:hideMark/>
          </w:tcPr>
          <w:p w14:paraId="25637FD9" w14:textId="77777777" w:rsidR="00E560A1" w:rsidRPr="000E41AD" w:rsidRDefault="00E560A1" w:rsidP="001A6C5F">
            <w:pPr>
              <w:pStyle w:val="TAH"/>
            </w:pPr>
            <w:r w:rsidRPr="000E41AD">
              <w:t>ACLR absolute limit (Note 2)</w:t>
            </w:r>
          </w:p>
        </w:tc>
        <w:tc>
          <w:tcPr>
            <w:tcW w:w="1329" w:type="pct"/>
            <w:tcBorders>
              <w:top w:val="single" w:sz="4" w:space="0" w:color="auto"/>
              <w:left w:val="single" w:sz="4" w:space="0" w:color="auto"/>
              <w:bottom w:val="single" w:sz="4" w:space="0" w:color="auto"/>
              <w:right w:val="single" w:sz="4" w:space="0" w:color="auto"/>
            </w:tcBorders>
            <w:hideMark/>
          </w:tcPr>
          <w:p w14:paraId="752C7707" w14:textId="77777777" w:rsidR="00E560A1" w:rsidRPr="000E41AD" w:rsidRDefault="00E560A1" w:rsidP="001A6C5F">
            <w:pPr>
              <w:pStyle w:val="TAH"/>
            </w:pPr>
            <w:r w:rsidRPr="000E41AD">
              <w:t>ACLR absolute limit (Note 3)</w:t>
            </w:r>
          </w:p>
        </w:tc>
      </w:tr>
      <w:tr w:rsidR="00E560A1" w:rsidRPr="000E41AD" w14:paraId="6F60F31C"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21C79C73" w14:textId="73F27ED4" w:rsidR="00E560A1" w:rsidRPr="000E41AD" w:rsidRDefault="00E560A1" w:rsidP="001A6C5F">
            <w:pPr>
              <w:pStyle w:val="TAC"/>
            </w:pPr>
            <w:r w:rsidRPr="000E41AD">
              <w:t>Wide area BS</w:t>
            </w:r>
          </w:p>
        </w:tc>
        <w:tc>
          <w:tcPr>
            <w:tcW w:w="1329" w:type="pct"/>
            <w:tcBorders>
              <w:top w:val="single" w:sz="4" w:space="0" w:color="auto"/>
              <w:left w:val="single" w:sz="4" w:space="0" w:color="auto"/>
              <w:bottom w:val="single" w:sz="4" w:space="0" w:color="auto"/>
              <w:right w:val="single" w:sz="4" w:space="0" w:color="auto"/>
            </w:tcBorders>
            <w:hideMark/>
          </w:tcPr>
          <w:p w14:paraId="01C9A72C" w14:textId="77777777" w:rsidR="00E560A1" w:rsidRPr="000E41AD" w:rsidRDefault="00E560A1" w:rsidP="001A6C5F">
            <w:pPr>
              <w:pStyle w:val="TAC"/>
            </w:pPr>
            <w:r w:rsidRPr="000E41AD">
              <w:t>-10.3 dBm/MHz</w:t>
            </w:r>
          </w:p>
        </w:tc>
        <w:tc>
          <w:tcPr>
            <w:tcW w:w="1250" w:type="pct"/>
            <w:tcBorders>
              <w:top w:val="single" w:sz="4" w:space="0" w:color="auto"/>
              <w:left w:val="single" w:sz="4" w:space="0" w:color="auto"/>
              <w:bottom w:val="single" w:sz="4" w:space="0" w:color="auto"/>
              <w:right w:val="single" w:sz="4" w:space="0" w:color="auto"/>
            </w:tcBorders>
            <w:hideMark/>
          </w:tcPr>
          <w:p w14:paraId="301EE9B9" w14:textId="77777777" w:rsidR="00E560A1" w:rsidRPr="000E41AD" w:rsidRDefault="00E560A1" w:rsidP="001A6C5F">
            <w:pPr>
              <w:pStyle w:val="TAC"/>
            </w:pPr>
            <w:r w:rsidRPr="000E41AD">
              <w:t>-10.1 dBm/MHz</w:t>
            </w:r>
          </w:p>
        </w:tc>
        <w:tc>
          <w:tcPr>
            <w:tcW w:w="1329" w:type="pct"/>
            <w:tcBorders>
              <w:top w:val="single" w:sz="4" w:space="0" w:color="auto"/>
              <w:left w:val="single" w:sz="4" w:space="0" w:color="auto"/>
              <w:bottom w:val="single" w:sz="4" w:space="0" w:color="auto"/>
              <w:right w:val="single" w:sz="4" w:space="0" w:color="auto"/>
            </w:tcBorders>
            <w:hideMark/>
          </w:tcPr>
          <w:p w14:paraId="2CF93487" w14:textId="519CCD1F" w:rsidR="00E560A1" w:rsidRPr="000E41AD" w:rsidRDefault="00E560A1" w:rsidP="001A6C5F">
            <w:pPr>
              <w:pStyle w:val="TAC"/>
            </w:pPr>
            <w:r w:rsidRPr="000E41AD">
              <w:t>-</w:t>
            </w:r>
            <w:r w:rsidR="004D64FC">
              <w:t>8.3</w:t>
            </w:r>
            <w:r w:rsidRPr="000E41AD">
              <w:t xml:space="preserve"> dBm/MHz</w:t>
            </w:r>
          </w:p>
        </w:tc>
      </w:tr>
      <w:tr w:rsidR="00E560A1" w:rsidRPr="000E41AD" w14:paraId="6754F087"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755B71BB" w14:textId="38F88EE4" w:rsidR="00E560A1" w:rsidRPr="000E41AD" w:rsidRDefault="00E560A1" w:rsidP="001A6C5F">
            <w:pPr>
              <w:pStyle w:val="TAC"/>
            </w:pPr>
            <w:r w:rsidRPr="000E41AD">
              <w:t>Medium range BS</w:t>
            </w:r>
          </w:p>
        </w:tc>
        <w:tc>
          <w:tcPr>
            <w:tcW w:w="1329" w:type="pct"/>
            <w:tcBorders>
              <w:top w:val="single" w:sz="4" w:space="0" w:color="auto"/>
              <w:left w:val="single" w:sz="4" w:space="0" w:color="auto"/>
              <w:bottom w:val="single" w:sz="4" w:space="0" w:color="auto"/>
              <w:right w:val="single" w:sz="4" w:space="0" w:color="auto"/>
            </w:tcBorders>
            <w:hideMark/>
          </w:tcPr>
          <w:p w14:paraId="5026F6D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01D7685A"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3FCAEF8E" w14:textId="0775FD6D" w:rsidR="00E560A1" w:rsidRPr="000E41AD" w:rsidRDefault="00E560A1" w:rsidP="001A6C5F">
            <w:pPr>
              <w:pStyle w:val="TAC"/>
            </w:pPr>
            <w:r w:rsidRPr="000E41AD">
              <w:t>-</w:t>
            </w:r>
            <w:r w:rsidR="004D64FC">
              <w:t>15.3</w:t>
            </w:r>
            <w:r w:rsidRPr="000E41AD">
              <w:t xml:space="preserve"> dBm/MHz</w:t>
            </w:r>
          </w:p>
        </w:tc>
      </w:tr>
      <w:tr w:rsidR="00E560A1" w:rsidRPr="000E41AD" w14:paraId="77B4F90F"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409C68FF" w14:textId="328E8EAE" w:rsidR="00E560A1" w:rsidRPr="000E41AD" w:rsidRDefault="00E560A1" w:rsidP="001A6C5F">
            <w:pPr>
              <w:pStyle w:val="TAC"/>
            </w:pPr>
            <w:r w:rsidRPr="000E41AD">
              <w:t>Local area BS</w:t>
            </w:r>
          </w:p>
        </w:tc>
        <w:tc>
          <w:tcPr>
            <w:tcW w:w="1329" w:type="pct"/>
            <w:tcBorders>
              <w:top w:val="single" w:sz="4" w:space="0" w:color="auto"/>
              <w:left w:val="single" w:sz="4" w:space="0" w:color="auto"/>
              <w:bottom w:val="single" w:sz="4" w:space="0" w:color="auto"/>
              <w:right w:val="single" w:sz="4" w:space="0" w:color="auto"/>
            </w:tcBorders>
            <w:hideMark/>
          </w:tcPr>
          <w:p w14:paraId="4B74E57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5E92DB9E"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430025BF" w14:textId="5487E5EF" w:rsidR="00E560A1" w:rsidRPr="000E41AD" w:rsidRDefault="00E560A1" w:rsidP="001A6C5F">
            <w:pPr>
              <w:pStyle w:val="TAC"/>
            </w:pPr>
            <w:r w:rsidRPr="000E41AD">
              <w:t>-</w:t>
            </w:r>
            <w:r w:rsidR="004D64FC">
              <w:t>15.3</w:t>
            </w:r>
            <w:r w:rsidRPr="000E41AD">
              <w:t xml:space="preserve"> dBm/MHz</w:t>
            </w:r>
          </w:p>
        </w:tc>
      </w:tr>
      <w:tr w:rsidR="00E560A1" w14:paraId="19EE50FC" w14:textId="77777777" w:rsidTr="008E2F5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4C3AB22" w14:textId="77777777" w:rsidR="00E560A1" w:rsidRPr="000E41AD" w:rsidRDefault="00E560A1" w:rsidP="001A6C5F">
            <w:pPr>
              <w:pStyle w:val="TAN"/>
            </w:pPr>
            <w:r w:rsidRPr="000E41AD">
              <w:t>NOTE 1:</w:t>
            </w:r>
            <w:r w:rsidRPr="000E41AD">
              <w:tab/>
              <w:t>Applicable to bands defined within the frequency spectrum range of 24.25 – 43.5 GHz</w:t>
            </w:r>
          </w:p>
          <w:p w14:paraId="11892CC4" w14:textId="77777777" w:rsidR="00E560A1" w:rsidRPr="000E41AD" w:rsidRDefault="00E560A1" w:rsidP="001A6C5F">
            <w:pPr>
              <w:pStyle w:val="TAN"/>
            </w:pPr>
            <w:r w:rsidRPr="000E41AD">
              <w:t>NOTE 2:</w:t>
            </w:r>
            <w:r w:rsidRPr="000E41AD">
              <w:tab/>
              <w:t>Applicable to bands defined within the frequency spectrum range of 43.5 – 48.2 GHz.</w:t>
            </w:r>
          </w:p>
          <w:p w14:paraId="568726F4" w14:textId="3F387C5D" w:rsidR="00E560A1" w:rsidRDefault="001A6C5F" w:rsidP="001A6C5F">
            <w:pPr>
              <w:pStyle w:val="TAN"/>
            </w:pPr>
            <w:r w:rsidRPr="000E41AD">
              <w:t>NOTE 3:</w:t>
            </w:r>
            <w:r w:rsidRPr="000E41AD">
              <w:tab/>
              <w:t xml:space="preserve">Applicable to bands defined within the frequency spectrum range of 52.6 – </w:t>
            </w:r>
            <w:r>
              <w:t>71</w:t>
            </w:r>
            <w:r w:rsidRPr="000E41AD">
              <w:t xml:space="preserve"> GHz.</w:t>
            </w:r>
          </w:p>
        </w:tc>
      </w:tr>
    </w:tbl>
    <w:p w14:paraId="66A58E10" w14:textId="77777777" w:rsidR="00E560A1" w:rsidRDefault="00E560A1" w:rsidP="00E560A1">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4650C72E"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6F1F81">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6F1F81">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6F1F81">
            <w:pPr>
              <w:pStyle w:val="TAH"/>
              <w:rPr>
                <w:lang w:eastAsia="zh-CN"/>
              </w:rPr>
            </w:pPr>
            <w:r w:rsidRPr="00931575">
              <w:rPr>
                <w:lang w:eastAsia="zh-CN"/>
              </w:rPr>
              <w:t>OTA ACLR limit</w:t>
            </w:r>
          </w:p>
          <w:p w14:paraId="04A66470" w14:textId="77777777" w:rsidR="00C45907" w:rsidRPr="00931575" w:rsidRDefault="00C45907" w:rsidP="006F1F81">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6B0E4AD4"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rPr>
                <w:lang w:eastAsia="zh-CN"/>
              </w:rPr>
              <w:t>(MHz)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4460" w:name="_Toc21102737"/>
      <w:bookmarkStart w:id="4461" w:name="_Toc29810586"/>
      <w:bookmarkStart w:id="4462" w:name="_Toc36635938"/>
      <w:bookmarkStart w:id="4463" w:name="_Toc37272884"/>
      <w:bookmarkStart w:id="4464" w:name="_Toc45885961"/>
      <w:bookmarkStart w:id="4465" w:name="_Toc53183067"/>
      <w:bookmarkStart w:id="4466" w:name="_Toc58915734"/>
      <w:bookmarkStart w:id="4467" w:name="_Toc58917915"/>
      <w:bookmarkStart w:id="4468" w:name="_Toc66693784"/>
      <w:bookmarkStart w:id="4469" w:name="_Toc74915736"/>
      <w:bookmarkStart w:id="4470" w:name="_Toc76114361"/>
      <w:bookmarkStart w:id="4471" w:name="_Toc76544247"/>
      <w:bookmarkStart w:id="4472" w:name="_Toc82536369"/>
      <w:bookmarkStart w:id="4473" w:name="_Toc89952662"/>
      <w:bookmarkStart w:id="4474" w:name="_Toc98766478"/>
      <w:bookmarkStart w:id="4475" w:name="_Toc99702841"/>
      <w:bookmarkStart w:id="4476" w:name="_Toc106206627"/>
      <w:bookmarkStart w:id="4477" w:name="_Toc115080629"/>
      <w:bookmarkStart w:id="4478" w:name="_Toc121999509"/>
      <w:bookmarkStart w:id="4479" w:name="_Toc124153682"/>
      <w:bookmarkStart w:id="4480" w:name="_Toc124154457"/>
      <w:bookmarkStart w:id="4481" w:name="_Toc131560312"/>
      <w:bookmarkStart w:id="4482" w:name="_Toc137394012"/>
      <w:bookmarkStart w:id="4483" w:name="_Toc163475116"/>
      <w:bookmarkStart w:id="4484" w:name="_Toc176783445"/>
      <w:r w:rsidRPr="00931575">
        <w:t>6.7.4</w:t>
      </w:r>
      <w:r w:rsidRPr="00931575">
        <w:tab/>
        <w:t>OTA operating band unwanted emissions</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r w:rsidRPr="00931575">
        <w:tab/>
      </w:r>
    </w:p>
    <w:p w14:paraId="60907F6F" w14:textId="77777777" w:rsidR="00C45907" w:rsidRPr="00931575" w:rsidRDefault="00C45907" w:rsidP="00C45907">
      <w:pPr>
        <w:pStyle w:val="Heading4"/>
        <w:rPr>
          <w:lang w:eastAsia="zh-CN"/>
        </w:rPr>
      </w:pPr>
      <w:bookmarkStart w:id="4485" w:name="_Toc21102738"/>
      <w:bookmarkStart w:id="4486" w:name="_Toc29810587"/>
      <w:bookmarkStart w:id="4487" w:name="_Toc36635939"/>
      <w:bookmarkStart w:id="4488" w:name="_Toc37272885"/>
      <w:bookmarkStart w:id="4489" w:name="_Toc45885962"/>
      <w:bookmarkStart w:id="4490" w:name="_Toc53183068"/>
      <w:bookmarkStart w:id="4491" w:name="_Toc58915735"/>
      <w:bookmarkStart w:id="4492" w:name="_Toc58917916"/>
      <w:bookmarkStart w:id="4493" w:name="_Toc66693785"/>
      <w:bookmarkStart w:id="4494" w:name="_Toc74915737"/>
      <w:bookmarkStart w:id="4495" w:name="_Toc76114362"/>
      <w:bookmarkStart w:id="4496" w:name="_Toc76544248"/>
      <w:bookmarkStart w:id="4497" w:name="_Toc82536370"/>
      <w:bookmarkStart w:id="4498" w:name="_Toc89952663"/>
      <w:bookmarkStart w:id="4499" w:name="_Toc98766479"/>
      <w:bookmarkStart w:id="4500" w:name="_Toc99702842"/>
      <w:bookmarkStart w:id="4501" w:name="_Toc106206628"/>
      <w:bookmarkStart w:id="4502" w:name="_Toc115080630"/>
      <w:bookmarkStart w:id="4503" w:name="_Toc121999510"/>
      <w:bookmarkStart w:id="4504" w:name="_Toc124153683"/>
      <w:bookmarkStart w:id="4505" w:name="_Toc124154458"/>
      <w:bookmarkStart w:id="4506" w:name="_Toc131560313"/>
      <w:bookmarkStart w:id="4507" w:name="_Toc137394013"/>
      <w:bookmarkStart w:id="4508" w:name="_Toc163475117"/>
      <w:bookmarkStart w:id="4509" w:name="_Toc176783446"/>
      <w:r w:rsidRPr="00931575">
        <w:rPr>
          <w:lang w:eastAsia="zh-CN"/>
        </w:rPr>
        <w:t>6.7.4.1</w:t>
      </w:r>
      <w:r w:rsidRPr="00931575">
        <w:rPr>
          <w:lang w:eastAsia="zh-CN"/>
        </w:rPr>
        <w:tab/>
        <w:t>Definition and applicability</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16CB4605" w14:textId="1E5989A0" w:rsidR="001A6C5F" w:rsidRPr="00931575" w:rsidRDefault="001A6C5F" w:rsidP="001A6C5F">
      <w:bookmarkStart w:id="4510" w:name="_Toc21102739"/>
      <w:bookmarkStart w:id="4511" w:name="_Toc29810588"/>
      <w:bookmarkStart w:id="4512" w:name="_Toc36635940"/>
      <w:bookmarkStart w:id="4513" w:name="_Toc37272886"/>
      <w:bookmarkStart w:id="4514" w:name="_Toc45885963"/>
      <w:bookmarkStart w:id="4515" w:name="_Toc53183069"/>
      <w:bookmarkStart w:id="4516" w:name="_Toc58915736"/>
      <w:bookmarkStart w:id="4517" w:name="_Toc58917917"/>
      <w:bookmarkStart w:id="4518" w:name="_Toc66693786"/>
      <w:bookmarkStart w:id="4519" w:name="_Toc74915738"/>
      <w:bookmarkStart w:id="4520" w:name="_Toc76114363"/>
      <w:bookmarkStart w:id="4521" w:name="_Toc76544249"/>
      <w:bookmarkStart w:id="4522" w:name="_Toc82536371"/>
      <w:bookmarkStart w:id="4523" w:name="_Toc89952664"/>
      <w:bookmarkStart w:id="4524" w:name="_Toc98766480"/>
      <w:bookmarkStart w:id="4525" w:name="_Toc99702843"/>
      <w:bookmarkStart w:id="4526" w:name="_Toc106206629"/>
      <w:bookmarkStart w:id="4527" w:name="_Toc115080631"/>
      <w:bookmarkStart w:id="4528" w:name="_Toc121999511"/>
      <w:bookmarkStart w:id="4529" w:name="_Toc124153684"/>
      <w:bookmarkStart w:id="4530" w:name="_Toc124154459"/>
      <w:bookmarkStart w:id="4531" w:name="_Toc13156031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w:t>
      </w:r>
      <w:r>
        <w:t xml:space="preserve"> </w:t>
      </w:r>
      <w:r w:rsidRPr="00931575">
        <w:t>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4532" w:name="_Toc137394014"/>
      <w:bookmarkStart w:id="4533" w:name="_Toc163475118"/>
      <w:bookmarkStart w:id="4534" w:name="_Toc176783447"/>
      <w:r w:rsidRPr="00931575">
        <w:rPr>
          <w:lang w:eastAsia="zh-CN"/>
        </w:rPr>
        <w:t>6.7.4.2</w:t>
      </w:r>
      <w:r w:rsidRPr="00931575">
        <w:rPr>
          <w:lang w:eastAsia="zh-CN"/>
        </w:rPr>
        <w:tab/>
        <w:t>Minimum requirement</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4535" w:name="_Toc21102740"/>
      <w:bookmarkStart w:id="4536" w:name="_Toc29810589"/>
      <w:bookmarkStart w:id="4537" w:name="_Toc36635941"/>
      <w:bookmarkStart w:id="4538" w:name="_Toc37272887"/>
      <w:bookmarkStart w:id="4539" w:name="_Toc45885964"/>
      <w:bookmarkStart w:id="4540" w:name="_Toc53183070"/>
      <w:bookmarkStart w:id="4541" w:name="_Toc58915737"/>
      <w:bookmarkStart w:id="4542" w:name="_Toc58917918"/>
      <w:bookmarkStart w:id="4543" w:name="_Toc66693787"/>
      <w:bookmarkStart w:id="4544" w:name="_Toc74915739"/>
      <w:bookmarkStart w:id="4545" w:name="_Toc76114364"/>
      <w:bookmarkStart w:id="4546" w:name="_Toc76544250"/>
      <w:bookmarkStart w:id="4547" w:name="_Toc82536372"/>
      <w:bookmarkStart w:id="4548" w:name="_Toc89952665"/>
      <w:bookmarkStart w:id="4549" w:name="_Toc98766481"/>
      <w:bookmarkStart w:id="4550" w:name="_Toc99702844"/>
      <w:bookmarkStart w:id="4551" w:name="_Toc106206630"/>
      <w:bookmarkStart w:id="4552" w:name="_Toc115080632"/>
      <w:bookmarkStart w:id="4553" w:name="_Toc121999512"/>
      <w:bookmarkStart w:id="4554" w:name="_Toc124153685"/>
      <w:bookmarkStart w:id="4555" w:name="_Toc124154460"/>
      <w:bookmarkStart w:id="4556" w:name="_Toc131560315"/>
      <w:bookmarkStart w:id="4557" w:name="_Toc137394015"/>
      <w:bookmarkStart w:id="4558" w:name="_Toc163475119"/>
      <w:bookmarkStart w:id="4559" w:name="_Toc176783448"/>
      <w:r w:rsidRPr="00931575">
        <w:rPr>
          <w:lang w:eastAsia="zh-CN"/>
        </w:rPr>
        <w:t>6.7.4.3</w:t>
      </w:r>
      <w:r w:rsidRPr="00931575">
        <w:rPr>
          <w:lang w:eastAsia="zh-CN"/>
        </w:rPr>
        <w:tab/>
        <w:t>Test purpose</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560" w:name="_Toc21102741"/>
      <w:bookmarkStart w:id="4561" w:name="_Toc29810590"/>
      <w:bookmarkStart w:id="4562" w:name="_Toc36635942"/>
      <w:bookmarkStart w:id="4563" w:name="_Toc37272888"/>
      <w:bookmarkStart w:id="4564" w:name="_Toc45885965"/>
      <w:bookmarkStart w:id="4565" w:name="_Toc53183071"/>
      <w:bookmarkStart w:id="4566" w:name="_Toc58915738"/>
      <w:bookmarkStart w:id="4567" w:name="_Toc58917919"/>
      <w:bookmarkStart w:id="4568" w:name="_Toc66693788"/>
      <w:bookmarkStart w:id="4569" w:name="_Toc74915740"/>
      <w:bookmarkStart w:id="4570" w:name="_Toc76114365"/>
      <w:bookmarkStart w:id="4571" w:name="_Toc76544251"/>
      <w:bookmarkStart w:id="4572" w:name="_Toc82536373"/>
      <w:bookmarkStart w:id="4573" w:name="_Toc89952666"/>
      <w:bookmarkStart w:id="4574" w:name="_Toc98766482"/>
      <w:bookmarkStart w:id="4575" w:name="_Toc99702845"/>
      <w:bookmarkStart w:id="4576" w:name="_Toc106206631"/>
      <w:bookmarkStart w:id="4577" w:name="_Toc115080633"/>
      <w:bookmarkStart w:id="4578" w:name="_Toc121999513"/>
      <w:bookmarkStart w:id="4579" w:name="_Toc124153686"/>
      <w:bookmarkStart w:id="4580" w:name="_Toc124154461"/>
      <w:bookmarkStart w:id="4581" w:name="_Toc131560316"/>
      <w:bookmarkStart w:id="4582" w:name="_Toc137394016"/>
      <w:bookmarkStart w:id="4583" w:name="_Toc163475120"/>
      <w:bookmarkStart w:id="4584" w:name="_Toc176783449"/>
      <w:r w:rsidRPr="00931575">
        <w:rPr>
          <w:lang w:eastAsia="zh-CN"/>
        </w:rPr>
        <w:t>6.7.4.4</w:t>
      </w:r>
      <w:r w:rsidRPr="00931575">
        <w:rPr>
          <w:lang w:eastAsia="zh-CN"/>
        </w:rPr>
        <w:tab/>
        <w:t>Method of test</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727C21CA" w14:textId="77777777" w:rsidR="00C45907" w:rsidRPr="00931575" w:rsidRDefault="00C45907" w:rsidP="00C45907">
      <w:pPr>
        <w:pStyle w:val="Heading5"/>
        <w:rPr>
          <w:lang w:eastAsia="zh-CN"/>
        </w:rPr>
      </w:pPr>
      <w:bookmarkStart w:id="4585" w:name="_Toc21102742"/>
      <w:bookmarkStart w:id="4586" w:name="_Toc29810591"/>
      <w:bookmarkStart w:id="4587" w:name="_Toc36635943"/>
      <w:bookmarkStart w:id="4588" w:name="_Toc37272889"/>
      <w:bookmarkStart w:id="4589" w:name="_Toc45885966"/>
      <w:bookmarkStart w:id="4590" w:name="_Toc53183072"/>
      <w:bookmarkStart w:id="4591" w:name="_Toc58915739"/>
      <w:bookmarkStart w:id="4592" w:name="_Toc58917920"/>
      <w:bookmarkStart w:id="4593" w:name="_Toc66693789"/>
      <w:bookmarkStart w:id="4594" w:name="_Toc74915741"/>
      <w:bookmarkStart w:id="4595" w:name="_Toc76114366"/>
      <w:bookmarkStart w:id="4596" w:name="_Toc76544252"/>
      <w:bookmarkStart w:id="4597" w:name="_Toc82536374"/>
      <w:bookmarkStart w:id="4598" w:name="_Toc89952667"/>
      <w:bookmarkStart w:id="4599" w:name="_Toc98766483"/>
      <w:bookmarkStart w:id="4600" w:name="_Toc99702846"/>
      <w:bookmarkStart w:id="4601" w:name="_Toc106206632"/>
      <w:bookmarkStart w:id="4602" w:name="_Toc115080634"/>
      <w:bookmarkStart w:id="4603" w:name="_Toc121999514"/>
      <w:bookmarkStart w:id="4604" w:name="_Toc124153687"/>
      <w:bookmarkStart w:id="4605" w:name="_Toc124154462"/>
      <w:bookmarkStart w:id="4606" w:name="_Toc131560317"/>
      <w:bookmarkStart w:id="4607" w:name="_Toc137394017"/>
      <w:bookmarkStart w:id="4608" w:name="_Toc163475121"/>
      <w:bookmarkStart w:id="4609" w:name="_Toc176783450"/>
      <w:r w:rsidRPr="00931575">
        <w:rPr>
          <w:lang w:eastAsia="zh-CN"/>
        </w:rPr>
        <w:t>6.7.4.4.1</w:t>
      </w:r>
      <w:r w:rsidRPr="00931575">
        <w:rPr>
          <w:lang w:eastAsia="zh-CN"/>
        </w:rPr>
        <w:tab/>
        <w:t>Initial conditions</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C8CE986"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w:t>
      </w:r>
    </w:p>
    <w:p w14:paraId="4B587A60" w14:textId="77777777" w:rsidR="00C45907" w:rsidRPr="00931575" w:rsidRDefault="00C45907" w:rsidP="00C45907">
      <w:pPr>
        <w:pStyle w:val="Heading5"/>
        <w:rPr>
          <w:lang w:eastAsia="zh-CN"/>
        </w:rPr>
      </w:pPr>
      <w:bookmarkStart w:id="4610" w:name="_Toc21102743"/>
      <w:bookmarkStart w:id="4611" w:name="_Toc29810592"/>
      <w:bookmarkStart w:id="4612" w:name="_Toc36635944"/>
      <w:bookmarkStart w:id="4613" w:name="_Toc37272890"/>
      <w:bookmarkStart w:id="4614" w:name="_Toc45885967"/>
      <w:bookmarkStart w:id="4615" w:name="_Toc53183073"/>
      <w:bookmarkStart w:id="4616" w:name="_Toc58915740"/>
      <w:bookmarkStart w:id="4617" w:name="_Toc58917921"/>
      <w:bookmarkStart w:id="4618" w:name="_Toc66693790"/>
      <w:bookmarkStart w:id="4619" w:name="_Toc74915742"/>
      <w:bookmarkStart w:id="4620" w:name="_Toc76114367"/>
      <w:bookmarkStart w:id="4621" w:name="_Toc76544253"/>
      <w:bookmarkStart w:id="4622" w:name="_Toc82536375"/>
      <w:bookmarkStart w:id="4623" w:name="_Toc89952668"/>
      <w:bookmarkStart w:id="4624" w:name="_Toc98766484"/>
      <w:bookmarkStart w:id="4625" w:name="_Toc99702847"/>
      <w:bookmarkStart w:id="4626" w:name="_Toc106206633"/>
      <w:bookmarkStart w:id="4627" w:name="_Toc115080635"/>
      <w:bookmarkStart w:id="4628" w:name="_Toc121999515"/>
      <w:bookmarkStart w:id="4629" w:name="_Toc124153688"/>
      <w:bookmarkStart w:id="4630" w:name="_Toc124154463"/>
      <w:bookmarkStart w:id="4631" w:name="_Toc131560318"/>
      <w:bookmarkStart w:id="4632" w:name="_Toc137394018"/>
      <w:bookmarkStart w:id="4633" w:name="_Toc163475122"/>
      <w:bookmarkStart w:id="4634" w:name="_Toc176783451"/>
      <w:r w:rsidRPr="00931575">
        <w:rPr>
          <w:lang w:eastAsia="zh-CN"/>
        </w:rPr>
        <w:t>6.7.4.4.2</w:t>
      </w:r>
      <w:r w:rsidRPr="00931575">
        <w:rPr>
          <w:lang w:eastAsia="zh-CN"/>
        </w:rPr>
        <w:tab/>
        <w:t>Procedure</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1C5B8679" w14:textId="44E7A281"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w:t>
      </w:r>
      <w:r w:rsidR="0017173B">
        <w:rPr>
          <w:lang w:eastAsia="zh-CN"/>
        </w:rPr>
        <w:t>.</w:t>
      </w:r>
      <w:r w:rsidRPr="00931575">
        <w:rPr>
          <w:lang w:eastAsia="zh-CN"/>
        </w:rPr>
        <w:t xml:space="preserve"> </w:t>
      </w:r>
      <w:r w:rsidR="0017173B">
        <w:rPr>
          <w:lang w:eastAsia="zh-CN"/>
        </w:rPr>
        <w:t>I</w:t>
      </w:r>
      <w:r w:rsidRPr="00931575">
        <w:rPr>
          <w:lang w:eastAsia="zh-CN"/>
        </w:rPr>
        <w:t>f so follow steps 1, 3, 4, 6 and 9.</w:t>
      </w:r>
      <w:r w:rsidR="007B4F9E" w:rsidRPr="00142077">
        <w:rPr>
          <w:lang w:eastAsia="zh-CN"/>
        </w:rPr>
        <w:t xml:space="preserve"> </w:t>
      </w:r>
      <w:r w:rsidR="007B4F9E">
        <w:rPr>
          <w:lang w:eastAsia="zh-CN"/>
        </w:rPr>
        <w:t>W</w:t>
      </w:r>
      <w:r w:rsidR="007B4F9E" w:rsidRPr="00841057">
        <w:rPr>
          <w:lang w:eastAsia="zh-CN"/>
        </w:rPr>
        <w:t xml:space="preserve">hen calibrated and operated within the guidance of </w:t>
      </w:r>
      <w:r w:rsidR="007B4F9E">
        <w:rPr>
          <w:lang w:eastAsia="zh-CN"/>
        </w:rPr>
        <w:t xml:space="preserve">3GPP </w:t>
      </w:r>
      <w:r w:rsidR="007B4F9E" w:rsidRPr="00841057">
        <w:rPr>
          <w:lang w:eastAsia="zh-CN"/>
        </w:rPr>
        <w:t>TR 37</w:t>
      </w:r>
      <w:r w:rsidR="007B4F9E">
        <w:rPr>
          <w:lang w:eastAsia="zh-CN"/>
        </w:rPr>
        <w:t>.</w:t>
      </w:r>
      <w:r w:rsidR="007B4F9E" w:rsidRPr="00841057">
        <w:rPr>
          <w:lang w:eastAsia="zh-CN"/>
        </w:rPr>
        <w:t>941 [</w:t>
      </w:r>
      <w:r w:rsidR="007B4F9E">
        <w:rPr>
          <w:lang w:eastAsia="zh-CN"/>
        </w:rPr>
        <w:t>29</w:t>
      </w:r>
      <w:r w:rsidR="007B4F9E" w:rsidRPr="00841057">
        <w:rPr>
          <w:lang w:eastAsia="zh-CN"/>
        </w:rPr>
        <w:t xml:space="preserve">] the </w:t>
      </w:r>
      <w:r w:rsidR="007B4F9E">
        <w:rPr>
          <w:lang w:eastAsia="zh-CN"/>
        </w:rPr>
        <w:t xml:space="preserve">measurement </w:t>
      </w:r>
      <w:r w:rsidR="007B4F9E" w:rsidRPr="00841057">
        <w:rPr>
          <w:lang w:eastAsia="zh-CN"/>
        </w:rPr>
        <w:t xml:space="preserve">methods are applicable and selected </w:t>
      </w:r>
      <w:r w:rsidR="007B4F9E">
        <w:rPr>
          <w:lang w:eastAsia="zh-CN"/>
        </w:rPr>
        <w:t>depending on</w:t>
      </w:r>
      <w:r w:rsidR="007B4F9E" w:rsidRPr="00841057">
        <w:rPr>
          <w:lang w:eastAsia="zh-CN"/>
        </w:rPr>
        <w:t xml:space="preserve"> </w:t>
      </w:r>
      <w:r w:rsidR="007B4F9E">
        <w:rPr>
          <w:lang w:eastAsia="zh-CN"/>
        </w:rPr>
        <w:t>availability at the test facility.</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0"/>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0"/>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635" w:name="_Toc21102744"/>
      <w:bookmarkStart w:id="4636" w:name="_Toc29810593"/>
      <w:bookmarkStart w:id="4637" w:name="_Toc36635945"/>
      <w:bookmarkStart w:id="4638" w:name="_Toc37272891"/>
      <w:bookmarkStart w:id="4639" w:name="_Toc45885968"/>
      <w:bookmarkStart w:id="4640" w:name="_Toc53183074"/>
      <w:bookmarkStart w:id="4641" w:name="_Toc58915741"/>
      <w:bookmarkStart w:id="4642" w:name="_Toc58917922"/>
      <w:bookmarkStart w:id="4643" w:name="_Toc66693791"/>
      <w:bookmarkStart w:id="4644" w:name="_Toc74915743"/>
      <w:bookmarkStart w:id="4645" w:name="_Toc76114368"/>
      <w:bookmarkStart w:id="4646" w:name="_Toc76544254"/>
      <w:bookmarkStart w:id="4647" w:name="_Toc82536376"/>
      <w:bookmarkStart w:id="4648" w:name="_Toc89952669"/>
      <w:bookmarkStart w:id="4649" w:name="_Toc98766485"/>
      <w:bookmarkStart w:id="4650" w:name="_Toc99702848"/>
      <w:bookmarkStart w:id="4651" w:name="_Toc106206634"/>
      <w:bookmarkStart w:id="4652" w:name="_Toc115080636"/>
      <w:bookmarkStart w:id="4653" w:name="_Toc121999516"/>
      <w:bookmarkStart w:id="4654" w:name="_Toc124153689"/>
      <w:bookmarkStart w:id="4655" w:name="_Toc124154464"/>
      <w:bookmarkStart w:id="4656" w:name="_Toc131560319"/>
      <w:bookmarkStart w:id="4657" w:name="_Toc137394019"/>
      <w:bookmarkStart w:id="4658" w:name="_Toc163475123"/>
      <w:bookmarkStart w:id="4659" w:name="_Toc176783452"/>
      <w:r w:rsidRPr="00931575">
        <w:rPr>
          <w:lang w:eastAsia="zh-CN"/>
        </w:rPr>
        <w:t>6.7.4.5</w:t>
      </w:r>
      <w:r w:rsidRPr="00931575">
        <w:rPr>
          <w:lang w:eastAsia="zh-CN"/>
        </w:rPr>
        <w:tab/>
        <w:t>Test requirements</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44D22AE0" w14:textId="77777777" w:rsidR="00C45907" w:rsidRPr="00931575" w:rsidRDefault="00C45907" w:rsidP="00C45907">
      <w:pPr>
        <w:pStyle w:val="Heading5"/>
      </w:pPr>
      <w:bookmarkStart w:id="4660" w:name="_Toc21102745"/>
      <w:bookmarkStart w:id="4661" w:name="_Toc29810594"/>
      <w:bookmarkStart w:id="4662" w:name="_Toc36635946"/>
      <w:bookmarkStart w:id="4663" w:name="_Toc37272892"/>
      <w:bookmarkStart w:id="4664" w:name="_Toc45885969"/>
      <w:bookmarkStart w:id="4665" w:name="_Toc53183075"/>
      <w:bookmarkStart w:id="4666" w:name="_Toc58915742"/>
      <w:bookmarkStart w:id="4667" w:name="_Toc58917923"/>
      <w:bookmarkStart w:id="4668" w:name="_Toc66693792"/>
      <w:bookmarkStart w:id="4669" w:name="_Toc74915744"/>
      <w:bookmarkStart w:id="4670" w:name="_Toc76114369"/>
      <w:bookmarkStart w:id="4671" w:name="_Toc76544255"/>
      <w:bookmarkStart w:id="4672" w:name="_Toc82536377"/>
      <w:bookmarkStart w:id="4673" w:name="_Toc89952670"/>
      <w:bookmarkStart w:id="4674" w:name="_Toc98766486"/>
      <w:bookmarkStart w:id="4675" w:name="_Toc99702849"/>
      <w:bookmarkStart w:id="4676" w:name="_Toc106206635"/>
      <w:bookmarkStart w:id="4677" w:name="_Toc115080637"/>
      <w:bookmarkStart w:id="4678" w:name="_Toc121999517"/>
      <w:bookmarkStart w:id="4679" w:name="_Toc124153690"/>
      <w:bookmarkStart w:id="4680" w:name="_Toc124154465"/>
      <w:bookmarkStart w:id="4681" w:name="_Toc131560320"/>
      <w:bookmarkStart w:id="4682" w:name="_Toc137394020"/>
      <w:bookmarkStart w:id="4683" w:name="_Toc163475124"/>
      <w:bookmarkStart w:id="4684" w:name="_Toc176783453"/>
      <w:r w:rsidRPr="00931575">
        <w:t>6.7.4.5.1</w:t>
      </w:r>
      <w:r w:rsidRPr="00931575">
        <w:tab/>
      </w:r>
      <w:r w:rsidRPr="00931575">
        <w:rPr>
          <w:i/>
        </w:rPr>
        <w:t>BS type 1-O</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lastRenderedPageBreak/>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685" w:name="_Toc21102746"/>
      <w:bookmarkStart w:id="4686" w:name="_Toc29810595"/>
      <w:bookmarkStart w:id="4687" w:name="_Toc36635947"/>
      <w:bookmarkStart w:id="4688" w:name="_Toc37272893"/>
      <w:bookmarkStart w:id="4689"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685"/>
      <w:bookmarkEnd w:id="4686"/>
      <w:bookmarkEnd w:id="4687"/>
      <w:bookmarkEnd w:id="4688"/>
      <w:bookmarkEnd w:id="4689"/>
    </w:p>
    <w:p w14:paraId="2035275B" w14:textId="77777777" w:rsidR="00614775" w:rsidRPr="00614775" w:rsidRDefault="00614775" w:rsidP="006F1F81">
      <w:r w:rsidRPr="00614775">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t>operating in Bands n5, n8, n12, n13, n14, n26, n28, n29, n71, n85, emissions shall not exceed the maximum levels</w:t>
      </w:r>
      <w:r w:rsidRPr="00614775">
        <w:rPr>
          <w:lang w:val="en-US" w:eastAsia="zh-CN"/>
        </w:rPr>
        <w:t xml:space="preserve"> </w:t>
      </w:r>
      <w:r w:rsidRPr="00614775">
        <w:t>specified in table 6.</w:t>
      </w:r>
      <w:r w:rsidRPr="00614775">
        <w:rPr>
          <w:lang w:val="en-US" w:eastAsia="zh-CN"/>
        </w:rPr>
        <w:t>7.4.5.1.1</w:t>
      </w:r>
      <w:r w:rsidRPr="00614775">
        <w:noBreakHyphen/>
        <w:t>1.</w:t>
      </w:r>
    </w:p>
    <w:p w14:paraId="6A20AF5A" w14:textId="77777777" w:rsidR="00C45907" w:rsidRPr="00931575" w:rsidRDefault="00C45907" w:rsidP="006F1F81">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7777777" w:rsidR="00C45907" w:rsidRPr="00931575" w:rsidRDefault="00C45907" w:rsidP="006F1F81">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6F1F81">
      <w:pPr>
        <w:pStyle w:val="TH"/>
        <w:rPr>
          <w:rFonts w:cs="v5.0.0"/>
        </w:rPr>
      </w:pPr>
      <w:bookmarkStart w:id="4690"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690"/>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4691" w:name="_Toc21102747"/>
      <w:bookmarkStart w:id="4692" w:name="_Toc29810596"/>
      <w:bookmarkStart w:id="4693" w:name="_Toc36635948"/>
      <w:bookmarkStart w:id="4694" w:name="_Toc37272894"/>
      <w:bookmarkStart w:id="4695"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691"/>
      <w:bookmarkEnd w:id="4692"/>
      <w:bookmarkEnd w:id="4693"/>
      <w:bookmarkEnd w:id="4694"/>
      <w:bookmarkEnd w:id="4695"/>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r w:rsidRPr="00614775">
        <w:t xml:space="preserve">For </w:t>
      </w:r>
      <w:r w:rsidRPr="00614775">
        <w:rPr>
          <w:lang w:val="en-US" w:eastAsia="zh-CN"/>
        </w:rPr>
        <w:t xml:space="preserve">a </w:t>
      </w:r>
      <w:r w:rsidRPr="00614775">
        <w:rPr>
          <w:i/>
          <w:iCs/>
          <w:lang w:val="en-US" w:eastAsia="zh-CN"/>
        </w:rPr>
        <w:t>RIB</w:t>
      </w:r>
      <w:r w:rsidRPr="00614775">
        <w:t xml:space="preserve"> operating in Bands n5, n8, n12, n20, n26, n28, n29, n67, </w:t>
      </w:r>
      <w:r w:rsidR="00CD4D58" w:rsidRPr="00931575">
        <w:t>n71,</w:t>
      </w:r>
      <w:r w:rsidR="00CD4D58">
        <w:t xml:space="preserve"> n85</w:t>
      </w:r>
      <w:r w:rsidRPr="00614775">
        <w:t>, emissions shall not exceed the maximum levels</w:t>
      </w:r>
      <w:r w:rsidRPr="00614775">
        <w:rPr>
          <w:lang w:eastAsia="zh-CN"/>
        </w:rPr>
        <w:t xml:space="preserve"> </w:t>
      </w:r>
      <w:r w:rsidRPr="00614775">
        <w:t>specified in table 6.7.4.5.1</w:t>
      </w:r>
      <w:r w:rsidRPr="00614775">
        <w:rPr>
          <w:lang w:val="en-US" w:eastAsia="zh-CN"/>
        </w:rPr>
        <w:t>.2</w:t>
      </w:r>
      <w:r w:rsidRPr="00614775">
        <w:t>-1:</w:t>
      </w:r>
    </w:p>
    <w:p w14:paraId="3209D7DF" w14:textId="77777777" w:rsidR="00C45907" w:rsidRPr="00931575" w:rsidRDefault="00C45907" w:rsidP="006F1F81">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4696" w:name="_Toc21102748"/>
      <w:bookmarkStart w:id="4697" w:name="_Toc29810597"/>
      <w:bookmarkStart w:id="4698" w:name="_Toc36635949"/>
      <w:bookmarkStart w:id="4699" w:name="_Toc37272895"/>
      <w:bookmarkStart w:id="4700" w:name="_Toc45885972"/>
      <w:r w:rsidRPr="00931575">
        <w:lastRenderedPageBreak/>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1A6C5F">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0340FB" w:rsidRPr="00931575" w14:paraId="3AD3634F" w14:textId="77777777" w:rsidTr="001A6C5F">
        <w:trPr>
          <w:cantSplit/>
          <w:jc w:val="center"/>
        </w:trPr>
        <w:tc>
          <w:tcPr>
            <w:tcW w:w="2127" w:type="dxa"/>
          </w:tcPr>
          <w:p w14:paraId="6B366423" w14:textId="2204787D" w:rsidR="000340FB" w:rsidRPr="00931575" w:rsidRDefault="000340FB" w:rsidP="000340FB">
            <w:pPr>
              <w:pStyle w:val="TAN"/>
            </w:pPr>
            <w:r>
              <w:t>0</w:t>
            </w:r>
            <w:r w:rsidRPr="00931575">
              <w:t xml:space="preserve">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208F0DA2" w:rsidR="000340FB" w:rsidRPr="00931575" w:rsidRDefault="000340FB" w:rsidP="000340FB">
            <w:pPr>
              <w:pStyle w:val="TAN"/>
            </w:pPr>
            <w:r>
              <w:t>0.05</w:t>
            </w:r>
            <w:r w:rsidRPr="00931575">
              <w:t xml:space="preserve"> MHz </w:t>
            </w:r>
            <w:r w:rsidRPr="00931575">
              <w:sym w:font="Symbol" w:char="F0A3"/>
            </w:r>
            <w:r w:rsidRPr="00931575">
              <w:t xml:space="preserve"> f_offset &lt; </w:t>
            </w:r>
            <w:r>
              <w:t>50.05</w:t>
            </w:r>
            <w:r w:rsidRPr="00931575">
              <w:t> MHz</w:t>
            </w:r>
          </w:p>
        </w:tc>
        <w:tc>
          <w:tcPr>
            <w:tcW w:w="3622" w:type="dxa"/>
          </w:tcPr>
          <w:p w14:paraId="14683755" w14:textId="77777777" w:rsidR="000340FB" w:rsidRPr="00D3382B" w:rsidRDefault="000340FB" w:rsidP="000340FB">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0340FB" w:rsidRPr="00931575" w:rsidRDefault="000340FB" w:rsidP="000340FB">
            <w:pPr>
              <w:pStyle w:val="TAN"/>
            </w:pPr>
            <w:r>
              <w:t>10</w:t>
            </w:r>
            <w:r w:rsidRPr="00931575">
              <w:t xml:space="preserve">0 kHz </w:t>
            </w:r>
          </w:p>
        </w:tc>
      </w:tr>
      <w:tr w:rsidR="00492036" w:rsidRPr="00931575" w14:paraId="4B519F1E" w14:textId="77777777" w:rsidTr="001A6C5F">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1A6C5F">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1A6C5F">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1A6C5F">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696"/>
      <w:bookmarkEnd w:id="4697"/>
      <w:bookmarkEnd w:id="4698"/>
      <w:bookmarkEnd w:id="4699"/>
      <w:bookmarkEnd w:id="4700"/>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4" type="#_x0000_t75" style="width:2in;height:32.35pt" o:ole="">
                  <v:imagedata r:id="rId46" o:title=""/>
                </v:shape>
                <o:OLEObject Type="Embed" ProgID="Equation.3" ShapeID="_x0000_i1034" DrawAspect="Content" ObjectID="_1788604247" r:id="rId47"/>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4701" w:name="_Toc21102749"/>
      <w:bookmarkStart w:id="4702" w:name="_Toc29810598"/>
      <w:bookmarkStart w:id="4703" w:name="_Toc36635950"/>
      <w:bookmarkStart w:id="4704" w:name="_Toc37272896"/>
      <w:bookmarkStart w:id="4705" w:name="_Toc45885973"/>
      <w:r w:rsidRPr="00931575">
        <w:lastRenderedPageBreak/>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701"/>
      <w:bookmarkEnd w:id="4702"/>
      <w:bookmarkEnd w:id="4703"/>
      <w:bookmarkEnd w:id="4704"/>
      <w:bookmarkEnd w:id="4705"/>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5" type="#_x0000_t75" style="width:159.5pt;height:20.5pt" o:ole="">
                  <v:imagedata r:id="rId48" o:title=""/>
                </v:shape>
                <o:OLEObject Type="Embed" ProgID="Equation.3" ShapeID="_x0000_i1035" DrawAspect="Content" ObjectID="_1788604248" r:id="rId49"/>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6" type="#_x0000_t75" style="width:159.5pt;height:20.5pt" o:ole="">
                  <v:imagedata r:id="rId50" o:title=""/>
                </v:shape>
                <o:OLEObject Type="Embed" ProgID="Equation.3" ShapeID="_x0000_i1036" DrawAspect="Content" ObjectID="_1788604249" r:id="rId51"/>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7" type="#_x0000_t75" style="width:159.5pt;height:20.5pt" o:ole="">
                  <v:imagedata r:id="rId52" o:title=""/>
                </v:shape>
                <o:OLEObject Type="Embed" ProgID="Equation.3" ShapeID="_x0000_i1037" DrawAspect="Content" ObjectID="_1788604250" r:id="rId53"/>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0340FB" w:rsidRPr="00BA0C02" w14:paraId="23A99041"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01B0DFA2"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2B0AB880"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0340FB" w:rsidRDefault="000340FB" w:rsidP="000340FB">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0340FB" w:rsidRPr="00BA0C02" w:rsidRDefault="000340FB" w:rsidP="000340FB">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0340FB" w:rsidRPr="00BA0C02" w:rsidRDefault="000340FB" w:rsidP="000340FB">
            <w:pPr>
              <w:pStyle w:val="TAC"/>
            </w:pPr>
            <w:r w:rsidRPr="00BA0C02">
              <w:t>100 kHz</w:t>
            </w:r>
          </w:p>
        </w:tc>
      </w:tr>
      <w:tr w:rsidR="00891B36" w:rsidRPr="00BA0C02" w14:paraId="175EA0F9" w14:textId="77777777" w:rsidTr="001A6C5F">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2B49FA3C" w:rsidR="00891B36"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w:t>
            </w:r>
            <w:r>
              <w:t xml:space="preserve"> </w:t>
            </w:r>
            <w:r w:rsidRPr="00BA0C02">
              <w:t xml:space="preserve">dB, </w:t>
            </w:r>
            <w:r w:rsidRPr="00BA0C02">
              <w:noBreakHyphen/>
            </w:r>
            <w:r>
              <w:t xml:space="preserve">16 </w:t>
            </w:r>
            <w:r w:rsidRPr="00BA0C02">
              <w:t>dBm)/100</w:t>
            </w:r>
            <w:r>
              <w:t xml:space="preserve"> </w:t>
            </w:r>
            <w:r w:rsidRPr="00BA0C02">
              <w:t>kHz.</w:t>
            </w:r>
          </w:p>
          <w:p w14:paraId="66D3FC80" w14:textId="77777777" w:rsidR="00891B36" w:rsidRPr="00BA0C02" w:rsidRDefault="00891B36"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lastRenderedPageBreak/>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8" type="#_x0000_t75" style="width:2in;height:32.35pt" o:ole="">
                  <v:imagedata r:id="rId54" o:title=""/>
                </v:shape>
                <o:OLEObject Type="Embed" ProgID="Equation.3" ShapeID="_x0000_i1038" DrawAspect="Content" ObjectID="_1788604251" r:id="rId55"/>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39" type="#_x0000_t75" style="width:139pt;height:32.35pt" o:ole="">
                  <v:imagedata r:id="rId56" o:title=""/>
                </v:shape>
                <o:OLEObject Type="Embed" ProgID="Equation.3" ShapeID="_x0000_i1039" DrawAspect="Content" ObjectID="_1788604252" r:id="rId57"/>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lastRenderedPageBreak/>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0" type="#_x0000_t75" style="width:139pt;height:32.35pt" o:ole="">
                  <v:imagedata r:id="rId58" o:title=""/>
                </v:shape>
                <o:OLEObject Type="Embed" ProgID="Equation.3" ShapeID="_x0000_i1040" DrawAspect="Content" ObjectID="_1788604253" r:id="rId59"/>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0340FB" w:rsidRPr="00BA0C02" w14:paraId="227EC2A4"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3D4A73D7"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50118EBC"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0340FB" w:rsidRPr="00BA0C02" w:rsidRDefault="000340FB" w:rsidP="000340FB">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0340FB" w:rsidRPr="00BA0C02" w:rsidRDefault="000340FB" w:rsidP="000340FB">
            <w:pPr>
              <w:pStyle w:val="TAC"/>
            </w:pPr>
            <w:r w:rsidRPr="00BA0C02">
              <w:t>100 kHz</w:t>
            </w:r>
          </w:p>
        </w:tc>
      </w:tr>
      <w:tr w:rsidR="00584AA4" w:rsidRPr="00BA0C02" w14:paraId="2AC4CA59"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4C9DB250" w:rsidR="00584AA4"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w:t>
            </w:r>
            <w:r>
              <w:t xml:space="preserve">0 </w:t>
            </w:r>
            <w:r w:rsidRPr="00BA0C02">
              <w:t>dBm/100</w:t>
            </w:r>
            <w:r>
              <w:t xml:space="preserve"> </w:t>
            </w:r>
            <w:r w:rsidRPr="00BA0C02">
              <w:t>kHz.</w:t>
            </w:r>
          </w:p>
          <w:p w14:paraId="693A43E0" w14:textId="77777777" w:rsidR="00584AA4" w:rsidRPr="00BA0C02" w:rsidRDefault="00584AA4"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4706" w:name="_Toc21102750"/>
      <w:bookmarkStart w:id="4707" w:name="_Toc29810599"/>
      <w:bookmarkStart w:id="4708" w:name="_Toc36635951"/>
      <w:bookmarkStart w:id="4709" w:name="_Toc37272897"/>
      <w:bookmarkStart w:id="4710"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706"/>
      <w:bookmarkEnd w:id="4707"/>
      <w:bookmarkEnd w:id="4708"/>
      <w:bookmarkEnd w:id="4709"/>
      <w:bookmarkEnd w:id="4710"/>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1" type="#_x0000_t75" style="width:2in;height:32.35pt" o:ole="">
                  <v:imagedata r:id="rId60" o:title=""/>
                </v:shape>
                <o:OLEObject Type="Embed" ProgID="Equation.3" ShapeID="_x0000_i1041" DrawAspect="Content" ObjectID="_1788604254" r:id="rId61"/>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2" type="#_x0000_t75" style="width:139pt;height:32.35pt" o:ole="">
                  <v:imagedata r:id="rId62" o:title=""/>
                </v:shape>
                <o:OLEObject Type="Embed" ProgID="Equation.3" ShapeID="_x0000_i1042" DrawAspect="Content" ObjectID="_1788604255" r:id="rId63"/>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3" type="#_x0000_t75" style="width:139pt;height:32.35pt" o:ole="">
                  <v:imagedata r:id="rId64" o:title=""/>
                </v:shape>
                <o:OLEObject Type="Embed" ProgID="Equation.3" ShapeID="_x0000_i1043" DrawAspect="Content" ObjectID="_1788604256" r:id="rId65"/>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0340FB" w:rsidRPr="00BA0C02" w14:paraId="5C49F76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1EDA7E2E"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58CE961B"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0340FB" w:rsidRPr="00BA0C02" w:rsidRDefault="000340FB" w:rsidP="000340FB">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0340FB" w:rsidRPr="00BA0C02" w:rsidRDefault="000340FB" w:rsidP="000340FB">
            <w:pPr>
              <w:pStyle w:val="TAC"/>
            </w:pPr>
            <w:r w:rsidRPr="00BA0C02">
              <w:t xml:space="preserve">100 kHz </w:t>
            </w:r>
          </w:p>
        </w:tc>
      </w:tr>
      <w:tr w:rsidR="00BA5EFB" w:rsidRPr="00BA0C02" w14:paraId="5566EBBD"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08616AFF" w:rsidR="00BA5EFB"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w:t>
            </w:r>
            <w:r>
              <w:t xml:space="preserve">28 </w:t>
            </w:r>
            <w:r w:rsidRPr="00BA0C02">
              <w:t>dBm/100</w:t>
            </w:r>
            <w:r>
              <w:t xml:space="preserve"> </w:t>
            </w:r>
            <w:r w:rsidRPr="00BA0C02">
              <w:t>kHz.</w:t>
            </w:r>
          </w:p>
          <w:p w14:paraId="2CD07843" w14:textId="77777777" w:rsidR="00BA5EFB" w:rsidRPr="00BA0C02" w:rsidRDefault="00BA5EFB"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4711" w:name="_Toc21102751"/>
      <w:bookmarkStart w:id="4712" w:name="_Toc29810600"/>
      <w:bookmarkStart w:id="4713" w:name="_Toc36635952"/>
      <w:bookmarkStart w:id="4714" w:name="_Toc37272898"/>
      <w:bookmarkStart w:id="4715" w:name="_Toc45885975"/>
      <w:r w:rsidRPr="00931575">
        <w:rPr>
          <w:rFonts w:hint="eastAsia"/>
          <w:lang w:val="en-US" w:eastAsia="zh-CN"/>
        </w:rPr>
        <w:t>6.7.4.5.1.6</w:t>
      </w:r>
      <w:r w:rsidRPr="00931575">
        <w:tab/>
        <w:t>Additional requirements</w:t>
      </w:r>
      <w:bookmarkEnd w:id="4711"/>
      <w:bookmarkEnd w:id="4712"/>
      <w:bookmarkEnd w:id="4713"/>
      <w:bookmarkEnd w:id="4714"/>
      <w:bookmarkEnd w:id="4715"/>
    </w:p>
    <w:p w14:paraId="2B6A66B6" w14:textId="77777777" w:rsidR="00C45907" w:rsidRPr="00931575" w:rsidRDefault="00C45907" w:rsidP="005624C7">
      <w:pPr>
        <w:pStyle w:val="H6"/>
      </w:pPr>
      <w:bookmarkStart w:id="4716" w:name="_Toc21102752"/>
      <w:bookmarkStart w:id="4717" w:name="_Toc29810601"/>
      <w:bookmarkStart w:id="4718" w:name="_Toc36635953"/>
      <w:bookmarkStart w:id="4719" w:name="_Toc37272899"/>
      <w:bookmarkStart w:id="4720" w:name="_Toc45885976"/>
      <w:r w:rsidRPr="00931575">
        <w:rPr>
          <w:rFonts w:hint="eastAsia"/>
        </w:rPr>
        <w:t>6.7.4.5.1.6</w:t>
      </w:r>
      <w:r w:rsidRPr="00931575">
        <w:t>.</w:t>
      </w:r>
      <w:r w:rsidRPr="00931575">
        <w:rPr>
          <w:rFonts w:hint="eastAsia"/>
        </w:rPr>
        <w:t>1</w:t>
      </w:r>
      <w:r w:rsidRPr="00931575">
        <w:tab/>
        <w:t>Limits in FCC Title 47</w:t>
      </w:r>
      <w:bookmarkEnd w:id="4716"/>
      <w:bookmarkEnd w:id="4717"/>
      <w:bookmarkEnd w:id="4718"/>
      <w:bookmarkEnd w:id="4719"/>
      <w:bookmarkEnd w:id="4720"/>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721" w:name="_Toc21102753"/>
      <w:bookmarkStart w:id="4722" w:name="_Toc29810602"/>
      <w:bookmarkStart w:id="4723" w:name="_Toc36635954"/>
      <w:bookmarkStart w:id="4724" w:name="_Toc37272900"/>
      <w:bookmarkStart w:id="4725"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721"/>
      <w:bookmarkEnd w:id="4722"/>
      <w:bookmarkEnd w:id="4723"/>
      <w:bookmarkEnd w:id="4724"/>
      <w:bookmarkEnd w:id="4725"/>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4726"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726"/>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4727" w:name="_Toc21102754"/>
      <w:bookmarkStart w:id="4728" w:name="_Toc29810603"/>
      <w:bookmarkStart w:id="4729" w:name="_Toc36635955"/>
      <w:bookmarkStart w:id="4730" w:name="_Toc37272901"/>
      <w:bookmarkStart w:id="4731" w:name="_Toc45885978"/>
      <w:bookmarkStart w:id="4732" w:name="_Toc53183076"/>
      <w:bookmarkStart w:id="4733" w:name="_Toc58915743"/>
      <w:bookmarkStart w:id="4734" w:name="_Toc58917924"/>
      <w:bookmarkStart w:id="4735" w:name="_Toc66693793"/>
      <w:bookmarkStart w:id="4736" w:name="_Toc74915745"/>
      <w:bookmarkStart w:id="4737" w:name="_Toc76114370"/>
      <w:bookmarkStart w:id="4738" w:name="_Toc76544256"/>
      <w:bookmarkStart w:id="4739" w:name="_Toc82536378"/>
      <w:bookmarkStart w:id="4740" w:name="_Toc89952671"/>
      <w:bookmarkStart w:id="4741" w:name="_Toc98766487"/>
      <w:bookmarkStart w:id="4742" w:name="_Toc99702850"/>
      <w:bookmarkStart w:id="4743" w:name="_Toc106206636"/>
      <w:bookmarkStart w:id="4744" w:name="_Toc115080638"/>
      <w:bookmarkStart w:id="4745" w:name="_Toc121999518"/>
      <w:bookmarkStart w:id="4746" w:name="_Toc124153691"/>
      <w:bookmarkStart w:id="4747" w:name="_Toc124154466"/>
      <w:bookmarkStart w:id="4748" w:name="_Toc131560321"/>
      <w:bookmarkStart w:id="4749" w:name="_Toc137394021"/>
      <w:bookmarkStart w:id="4750" w:name="_Toc163475125"/>
      <w:bookmarkStart w:id="4751" w:name="_Toc176783454"/>
      <w:r w:rsidRPr="00931575">
        <w:lastRenderedPageBreak/>
        <w:t>6.7.4.5.2</w:t>
      </w:r>
      <w:r w:rsidRPr="00931575">
        <w:tab/>
      </w:r>
      <w:r w:rsidRPr="00931575">
        <w:rPr>
          <w:i/>
        </w:rPr>
        <w:t>BS type 2-O</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35F72DC5" w14:textId="77777777" w:rsidR="00C45907" w:rsidRPr="00931575" w:rsidRDefault="00C45907" w:rsidP="005624C7">
      <w:pPr>
        <w:pStyle w:val="H6"/>
      </w:pPr>
      <w:bookmarkStart w:id="4752" w:name="_Toc21102755"/>
      <w:bookmarkStart w:id="4753" w:name="_Toc29810604"/>
      <w:bookmarkStart w:id="4754" w:name="_Toc36635956"/>
      <w:bookmarkStart w:id="4755" w:name="_Toc37272902"/>
      <w:bookmarkStart w:id="4756" w:name="_Toc45885979"/>
      <w:r w:rsidRPr="00931575">
        <w:t>6.7.4.5.2.1</w:t>
      </w:r>
      <w:r w:rsidRPr="00931575">
        <w:tab/>
        <w:t>General</w:t>
      </w:r>
      <w:bookmarkEnd w:id="4752"/>
      <w:bookmarkEnd w:id="4753"/>
      <w:bookmarkEnd w:id="4754"/>
      <w:bookmarkEnd w:id="4755"/>
      <w:bookmarkEnd w:id="4756"/>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757" w:name="_Toc21102756"/>
      <w:bookmarkStart w:id="4758" w:name="_Toc29810605"/>
      <w:bookmarkStart w:id="4759" w:name="_Toc36635957"/>
      <w:bookmarkStart w:id="4760" w:name="_Toc37272903"/>
      <w:bookmarkStart w:id="4761" w:name="_Toc45885980"/>
      <w:r w:rsidRPr="00931575">
        <w:t>6.7.4.5.2.2</w:t>
      </w:r>
      <w:r w:rsidRPr="00931575">
        <w:tab/>
        <w:t xml:space="preserve">OTA </w:t>
      </w:r>
      <w:r w:rsidRPr="00931575">
        <w:rPr>
          <w:rFonts w:eastAsia="Malgun Gothic"/>
        </w:rPr>
        <w:t>operating band unwanted emission limits (Category A)</w:t>
      </w:r>
      <w:bookmarkEnd w:id="4757"/>
      <w:bookmarkEnd w:id="4758"/>
      <w:bookmarkEnd w:id="4759"/>
      <w:bookmarkEnd w:id="4760"/>
      <w:bookmarkEnd w:id="4761"/>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1C525C4E" w:rsidR="003D3B2A" w:rsidRDefault="003D3B2A" w:rsidP="006F1F81">
      <w:pPr>
        <w:pStyle w:val="TH"/>
        <w:rPr>
          <w:rFonts w:cs="v5.0.0"/>
        </w:rPr>
      </w:pPr>
      <w:r>
        <w:lastRenderedPageBreak/>
        <w:t>Table 6.7.4.5.2.2-</w:t>
      </w:r>
      <w:r>
        <w:rPr>
          <w:rFonts w:eastAsia="SimSun"/>
          <w:lang w:eastAsia="zh-CN"/>
        </w:rPr>
        <w:t>2</w:t>
      </w:r>
      <w:r>
        <w:t xml:space="preserve">: </w:t>
      </w:r>
      <w:r w:rsidR="00910180">
        <w:t>OBUE limits applicable in the frequency range 37–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1EABE17F" w:rsidR="003D3B2A" w:rsidRDefault="003D3B2A" w:rsidP="006F1F81">
      <w:pPr>
        <w:pStyle w:val="TH"/>
        <w:rPr>
          <w:rFonts w:cs="v5.0.0"/>
        </w:rPr>
      </w:pPr>
      <w:r>
        <w:t xml:space="preserve">Table 6.7.4.5.2.2-3: </w:t>
      </w:r>
      <w:r w:rsidR="00910180">
        <w:t>OBUE limits applicable in the frequency range 43.5–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3A4A4354" w:rsidR="003D3B2A" w:rsidRDefault="003D3B2A" w:rsidP="006F1F81">
      <w:pPr>
        <w:rPr>
          <w:lang w:val="en-US" w:eastAsia="zh-CN"/>
        </w:rPr>
      </w:pPr>
    </w:p>
    <w:p w14:paraId="5625F857" w14:textId="6C017419" w:rsidR="00CD4C1C" w:rsidRPr="000E41AD" w:rsidRDefault="00CD4C1C" w:rsidP="00CD4C1C">
      <w:pPr>
        <w:pStyle w:val="TH"/>
      </w:pPr>
      <w:r w:rsidRPr="000E41AD">
        <w:t xml:space="preserve">Table 6.7.4.5.2.2-4: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10180" w:rsidRPr="000E41AD" w14:paraId="0C537C15"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5BFDD2C" w14:textId="77777777" w:rsidR="00910180" w:rsidRPr="000E41AD" w:rsidRDefault="00910180" w:rsidP="001A6C5F">
            <w:pPr>
              <w:pStyle w:val="TAH"/>
              <w:rPr>
                <w:lang w:val="en-US"/>
              </w:rPr>
            </w:pPr>
            <w:r w:rsidRPr="000E41AD">
              <w:rPr>
                <w:lang w:val="en-US"/>
              </w:rPr>
              <w:t xml:space="preserve">Frequency offset of measurement filter -3B point,  </w:t>
            </w:r>
            <w:r w:rsidRPr="000E41AD">
              <w:rPr>
                <w:rFonts w:ascii="Symbol" w:eastAsia="Symbol" w:hAnsi="Symbol" w:cs="Symbol"/>
              </w:rPr>
              <w:sym w:font="Symbol" w:char="F044"/>
            </w:r>
            <w:r w:rsidRPr="000E41AD">
              <w:rPr>
                <w:rFonts w:cs="v5.0.0"/>
              </w:rPr>
              <w:t>f</w:t>
            </w:r>
            <w:r w:rsidRPr="000E41AD">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94A40C"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D6629A5"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35844C8" w14:textId="77777777" w:rsidR="00910180" w:rsidRPr="000E41AD" w:rsidRDefault="00910180" w:rsidP="001A6C5F">
            <w:pPr>
              <w:pStyle w:val="TAH"/>
              <w:rPr>
                <w:i/>
                <w:lang w:val="en-US"/>
              </w:rPr>
            </w:pPr>
            <w:r w:rsidRPr="000E41AD">
              <w:rPr>
                <w:i/>
                <w:lang w:val="en-US"/>
              </w:rPr>
              <w:t>Measurement bandwidth</w:t>
            </w:r>
          </w:p>
        </w:tc>
      </w:tr>
      <w:tr w:rsidR="00910180" w:rsidRPr="000E41AD" w14:paraId="53CD3C5D"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9CBF9C8"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213A6ACA" w14:textId="77777777" w:rsidR="00910180" w:rsidRPr="000E41AD" w:rsidRDefault="00910180" w:rsidP="001A6C5F">
            <w:pPr>
              <w:pStyle w:val="TAC"/>
              <w:rPr>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0FAB2D" w14:textId="77777777" w:rsidR="00BA1FDD" w:rsidRDefault="00BA1FDD"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 dBm, Max(P</w:t>
            </w:r>
            <w:r w:rsidRPr="00C454EB">
              <w:rPr>
                <w:rFonts w:ascii="Arial" w:eastAsia="MS Mincho"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 </w:t>
            </w:r>
            <w:r>
              <w:rPr>
                <w:rFonts w:ascii="Arial" w:eastAsia="MS Mincho" w:hAnsi="Arial"/>
                <w:sz w:val="18"/>
                <w:lang w:val="nn-NO"/>
              </w:rPr>
              <w:t>7.3</w:t>
            </w:r>
            <w:r w:rsidRPr="00C454EB">
              <w:rPr>
                <w:rFonts w:ascii="Arial" w:eastAsia="MS Mincho" w:hAnsi="Arial"/>
                <w:sz w:val="18"/>
                <w:lang w:val="nn-NO"/>
              </w:rPr>
              <w:t xml:space="preserve"> dBm))</w:t>
            </w:r>
          </w:p>
          <w:p w14:paraId="591F880B" w14:textId="6E7717A4"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29B304D6" w14:textId="77777777" w:rsidR="00910180" w:rsidRPr="000E41AD" w:rsidRDefault="00910180" w:rsidP="001A6C5F">
            <w:pPr>
              <w:pStyle w:val="TAC"/>
              <w:rPr>
                <w:lang w:val="en-US"/>
              </w:rPr>
            </w:pPr>
            <w:r w:rsidRPr="000E41AD">
              <w:rPr>
                <w:lang w:val="en-US"/>
              </w:rPr>
              <w:t>1 MHz</w:t>
            </w:r>
          </w:p>
        </w:tc>
      </w:tr>
      <w:tr w:rsidR="00910180" w:rsidRPr="000E41AD" w14:paraId="253607EC"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0391A597" w14:textId="77777777" w:rsidR="00910180" w:rsidRPr="000E41AD" w:rsidRDefault="00910180" w:rsidP="001A6C5F">
            <w:pPr>
              <w:pStyle w:val="TAC"/>
              <w:rPr>
                <w:kern w:val="2"/>
                <w:szCs w:val="22"/>
                <w:lang w:val="en-US" w:eastAsia="zh-CN"/>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058A3141" w14:textId="77777777" w:rsidR="00910180" w:rsidRPr="000E41AD" w:rsidRDefault="00910180" w:rsidP="001A6C5F">
            <w:pPr>
              <w:pStyle w:val="TAC"/>
              <w:rPr>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21904236"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–39 dB, -20 dBm))</w:t>
            </w:r>
          </w:p>
        </w:tc>
        <w:tc>
          <w:tcPr>
            <w:tcW w:w="1560" w:type="dxa"/>
            <w:tcBorders>
              <w:top w:val="single" w:sz="4" w:space="0" w:color="auto"/>
              <w:left w:val="single" w:sz="4" w:space="0" w:color="auto"/>
              <w:bottom w:val="single" w:sz="4" w:space="0" w:color="auto"/>
              <w:right w:val="single" w:sz="4" w:space="0" w:color="auto"/>
            </w:tcBorders>
            <w:hideMark/>
          </w:tcPr>
          <w:p w14:paraId="3648E2EA" w14:textId="77777777" w:rsidR="00910180" w:rsidRPr="000E41AD" w:rsidRDefault="00910180" w:rsidP="001A6C5F">
            <w:pPr>
              <w:pStyle w:val="TAC"/>
              <w:rPr>
                <w:lang w:val="en-US"/>
              </w:rPr>
            </w:pPr>
            <w:r w:rsidRPr="000E41AD">
              <w:rPr>
                <w:lang w:val="en-US"/>
              </w:rPr>
              <w:t>1 MHz</w:t>
            </w:r>
          </w:p>
        </w:tc>
      </w:tr>
      <w:tr w:rsidR="00910180" w:rsidRPr="000E41AD" w14:paraId="730085C4"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4DAA534" w14:textId="77777777" w:rsidR="00910180" w:rsidRPr="000E41AD" w:rsidRDefault="00910180" w:rsidP="001A6C5F">
            <w:pPr>
              <w:pStyle w:val="TAN"/>
              <w:rPr>
                <w:lang w:val="en-US"/>
              </w:rPr>
            </w:pPr>
            <w:r w:rsidRPr="000E41AD">
              <w:rPr>
                <w:lang w:val="en-US"/>
              </w:rPr>
              <w:t>NOTE:</w:t>
            </w:r>
            <w:r w:rsidRPr="000E41AD">
              <w:rPr>
                <w:lang w:val="en-US"/>
              </w:rPr>
              <w:tab/>
              <w:t xml:space="preserve">For </w:t>
            </w:r>
            <w:r w:rsidRPr="000E41AD">
              <w:rPr>
                <w:i/>
                <w:lang w:val="en-US"/>
              </w:rPr>
              <w:t>non-contiguous spectrum</w:t>
            </w:r>
            <w:r w:rsidRPr="000E41AD">
              <w:rPr>
                <w:lang w:val="en-US"/>
              </w:rPr>
              <w:t xml:space="preserve">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 xml:space="preserve">within </w:t>
            </w:r>
            <w:r w:rsidRPr="000E41AD">
              <w:rPr>
                <w:i/>
                <w:lang w:val="en-US"/>
              </w:rPr>
              <w:t>sub-block gaps</w:t>
            </w:r>
            <w:r w:rsidRPr="000E41AD">
              <w:rPr>
                <w:lang w:val="en-US"/>
              </w:rPr>
              <w:t xml:space="preserve"> is calculated as a cumulative sum of contributions from adjacent </w:t>
            </w:r>
            <w:r w:rsidRPr="000E41AD">
              <w:rPr>
                <w:i/>
                <w:lang w:val="en-US"/>
              </w:rPr>
              <w:t>sub-blocks</w:t>
            </w:r>
            <w:r w:rsidRPr="000E41AD">
              <w:rPr>
                <w:lang w:val="en-US"/>
              </w:rPr>
              <w:t xml:space="preserve"> on each side of the </w:t>
            </w:r>
            <w:r w:rsidRPr="000E41AD">
              <w:rPr>
                <w:i/>
                <w:lang w:val="en-US"/>
              </w:rPr>
              <w:t>sub-block gap</w:t>
            </w:r>
            <w:r w:rsidRPr="000E41AD">
              <w:rPr>
                <w:lang w:val="en-US"/>
              </w:rPr>
              <w:t>.</w:t>
            </w:r>
          </w:p>
        </w:tc>
      </w:tr>
    </w:tbl>
    <w:p w14:paraId="4E05AE1A" w14:textId="77777777" w:rsidR="00910180" w:rsidRPr="00507592" w:rsidRDefault="00910180" w:rsidP="006F1F81">
      <w:pPr>
        <w:rPr>
          <w:lang w:val="en-US" w:eastAsia="zh-CN"/>
        </w:rPr>
      </w:pPr>
    </w:p>
    <w:p w14:paraId="1E6B941F" w14:textId="77777777" w:rsidR="00C45907" w:rsidRPr="00931575" w:rsidRDefault="00C45907" w:rsidP="005624C7">
      <w:pPr>
        <w:pStyle w:val="H6"/>
      </w:pPr>
      <w:bookmarkStart w:id="4762" w:name="_Toc21102757"/>
      <w:bookmarkStart w:id="4763" w:name="_Toc29810606"/>
      <w:bookmarkStart w:id="4764" w:name="_Toc36635958"/>
      <w:bookmarkStart w:id="4765" w:name="_Toc37272904"/>
      <w:bookmarkStart w:id="4766" w:name="_Toc45885981"/>
      <w:r w:rsidRPr="00931575">
        <w:t>6.7.4.5.2.3</w:t>
      </w:r>
      <w:r w:rsidRPr="00931575">
        <w:tab/>
        <w:t xml:space="preserve">OTA </w:t>
      </w:r>
      <w:r w:rsidRPr="00931575">
        <w:rPr>
          <w:rFonts w:eastAsia="Malgun Gothic"/>
        </w:rPr>
        <w:t>operating band unwanted emission limits (Category B)</w:t>
      </w:r>
      <w:bookmarkEnd w:id="4762"/>
      <w:bookmarkEnd w:id="4763"/>
      <w:bookmarkEnd w:id="4764"/>
      <w:bookmarkEnd w:id="4765"/>
      <w:bookmarkEnd w:id="4766"/>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lastRenderedPageBreak/>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56FBDC6D" w:rsidR="003D3B2A" w:rsidRDefault="003D3B2A" w:rsidP="006F1F81">
      <w:pPr>
        <w:rPr>
          <w:lang w:eastAsia="zh-CN"/>
        </w:rPr>
      </w:pPr>
    </w:p>
    <w:p w14:paraId="1A1270BC" w14:textId="0ECFCD09" w:rsidR="00CD4C1C" w:rsidRPr="000E41AD" w:rsidRDefault="00CD4C1C" w:rsidP="00CD4C1C">
      <w:pPr>
        <w:pStyle w:val="TH"/>
      </w:pPr>
      <w:r w:rsidRPr="000E41AD">
        <w:lastRenderedPageBreak/>
        <w:t xml:space="preserve">Table 6.7.4.5.2.3-4: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10180" w:rsidRPr="000E41AD" w14:paraId="7F69D3B3"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02AF785" w14:textId="77777777" w:rsidR="00910180" w:rsidRPr="000E41AD" w:rsidRDefault="00910180" w:rsidP="001A6C5F">
            <w:pPr>
              <w:pStyle w:val="TAH"/>
              <w:rPr>
                <w:lang w:val="en-US"/>
              </w:rPr>
            </w:pPr>
            <w:r w:rsidRPr="000E41AD">
              <w:rPr>
                <w:lang w:val="en-US"/>
              </w:rPr>
              <w:t xml:space="preserve">Frequency offset of measurement filter -3 dB point,  </w:t>
            </w:r>
            <w:r w:rsidRPr="000E41AD">
              <w:rPr>
                <w:rFonts w:ascii="Symbol" w:eastAsia="Symbol" w:hAnsi="Symbol" w:cs="Symbol"/>
              </w:rPr>
              <w:sym w:font="Symbol" w:char="F044"/>
            </w:r>
            <w:r w:rsidRPr="000E41AD">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6B6681BB"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68BE0AA"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F36ABCE" w14:textId="77777777" w:rsidR="00910180" w:rsidRPr="000E41AD" w:rsidRDefault="00910180" w:rsidP="001A6C5F">
            <w:pPr>
              <w:pStyle w:val="TAH"/>
              <w:rPr>
                <w:i/>
                <w:lang w:val="en-US"/>
              </w:rPr>
            </w:pPr>
            <w:r w:rsidRPr="000E41AD">
              <w:rPr>
                <w:i/>
                <w:lang w:val="en-US"/>
              </w:rPr>
              <w:t>Measurement bandwidth</w:t>
            </w:r>
          </w:p>
        </w:tc>
      </w:tr>
      <w:tr w:rsidR="00910180" w:rsidRPr="000E41AD" w14:paraId="1772225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9EB8060"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AA8B093" w14:textId="77777777" w:rsidR="00910180" w:rsidRPr="000E41AD" w:rsidRDefault="00910180" w:rsidP="001A6C5F">
            <w:pPr>
              <w:pStyle w:val="TAC"/>
              <w:rPr>
                <w:rFonts w:eastAsia="MS Mincho"/>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0E68540" w14:textId="77777777" w:rsidR="00A17F38" w:rsidRDefault="00A17F38"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w:t>
            </w:r>
            <w:r>
              <w:rPr>
                <w:rFonts w:ascii="Arial" w:eastAsia="MS Mincho" w:hAnsi="Arial"/>
                <w:sz w:val="18"/>
                <w:lang w:val="nn-NO"/>
              </w:rPr>
              <w:t>-</w:t>
            </w:r>
            <w:r w:rsidRPr="00C454EB">
              <w:rPr>
                <w:rFonts w:ascii="Arial" w:eastAsia="MS Mincho" w:hAnsi="Arial"/>
                <w:sz w:val="18"/>
                <w:lang w:val="nn-NO"/>
              </w:rPr>
              <w:t>] dBm, Max(</w:t>
            </w:r>
            <w:r w:rsidRPr="00C454EB">
              <w:rPr>
                <w:rFonts w:ascii="Arial" w:hAnsi="Arial"/>
                <w:sz w:val="18"/>
                <w:lang w:val="nn-NO"/>
              </w:rPr>
              <w:t>P</w:t>
            </w:r>
            <w:r w:rsidRPr="00C454EB">
              <w:rPr>
                <w:rFonts w:ascii="Arial"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w:t>
            </w:r>
            <w:r>
              <w:rPr>
                <w:rFonts w:ascii="Arial" w:eastAsia="MS Mincho" w:hAnsi="Arial"/>
                <w:sz w:val="18"/>
                <w:lang w:val="nn-NO"/>
              </w:rPr>
              <w:t>7.3</w:t>
            </w:r>
            <w:r w:rsidRPr="00C454EB">
              <w:rPr>
                <w:rFonts w:ascii="Arial" w:eastAsia="MS Mincho" w:hAnsi="Arial"/>
                <w:sz w:val="18"/>
                <w:lang w:val="nn-NO"/>
              </w:rPr>
              <w:t xml:space="preserve"> dBm))</w:t>
            </w:r>
          </w:p>
          <w:p w14:paraId="348ADF1B" w14:textId="26492B18"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4E9DD145" w14:textId="77777777" w:rsidR="00910180" w:rsidRPr="000E41AD" w:rsidRDefault="00910180" w:rsidP="001A6C5F">
            <w:pPr>
              <w:pStyle w:val="TAC"/>
              <w:rPr>
                <w:lang w:val="en-US"/>
              </w:rPr>
            </w:pPr>
            <w:r w:rsidRPr="000E41AD">
              <w:rPr>
                <w:lang w:val="en-US"/>
              </w:rPr>
              <w:t>1 MHz</w:t>
            </w:r>
          </w:p>
        </w:tc>
      </w:tr>
      <w:tr w:rsidR="00910180" w:rsidRPr="000E41AD" w14:paraId="4B39704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09BB753" w14:textId="77777777" w:rsidR="00910180" w:rsidRPr="000E41AD" w:rsidRDefault="00910180" w:rsidP="001A6C5F">
            <w:pPr>
              <w:pStyle w:val="TAC"/>
              <w:rPr>
                <w:lang w:val="en-US"/>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40D4B794" w14:textId="77777777" w:rsidR="00910180" w:rsidRPr="000E41AD" w:rsidRDefault="00910180" w:rsidP="001A6C5F">
            <w:pPr>
              <w:pStyle w:val="TAC"/>
              <w:rPr>
                <w:rFonts w:eastAsia="MS Mincho"/>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B938D18"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 39 dB, -20 dBm))</w:t>
            </w:r>
          </w:p>
        </w:tc>
        <w:tc>
          <w:tcPr>
            <w:tcW w:w="1560" w:type="dxa"/>
            <w:tcBorders>
              <w:top w:val="single" w:sz="4" w:space="0" w:color="auto"/>
              <w:left w:val="single" w:sz="4" w:space="0" w:color="auto"/>
              <w:bottom w:val="single" w:sz="4" w:space="0" w:color="auto"/>
              <w:right w:val="single" w:sz="4" w:space="0" w:color="auto"/>
            </w:tcBorders>
            <w:hideMark/>
          </w:tcPr>
          <w:p w14:paraId="2698B3E0" w14:textId="77777777" w:rsidR="00910180" w:rsidRPr="000E41AD" w:rsidRDefault="00910180" w:rsidP="001A6C5F">
            <w:pPr>
              <w:pStyle w:val="TAC"/>
              <w:rPr>
                <w:lang w:val="en-US"/>
              </w:rPr>
            </w:pPr>
            <w:r w:rsidRPr="000E41AD">
              <w:rPr>
                <w:lang w:val="en-US"/>
              </w:rPr>
              <w:t>1 MHz</w:t>
            </w:r>
          </w:p>
        </w:tc>
      </w:tr>
      <w:tr w:rsidR="00910180" w:rsidRPr="000E41AD" w14:paraId="5DB0B43F"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594BD03" w14:textId="77777777" w:rsidR="00910180" w:rsidRPr="000E41AD" w:rsidRDefault="00910180" w:rsidP="001A6C5F">
            <w:pPr>
              <w:pStyle w:val="TAC"/>
              <w:rPr>
                <w:kern w:val="2"/>
                <w:szCs w:val="22"/>
                <w:lang w:val="en-US"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62413E6" w14:textId="77777777" w:rsidR="00910180" w:rsidRPr="000E41AD" w:rsidRDefault="00910180" w:rsidP="001A6C5F">
            <w:pPr>
              <w:pStyle w:val="TAC"/>
              <w:rPr>
                <w:kern w:val="2"/>
                <w:szCs w:val="22"/>
                <w:lang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11C497B" w14:textId="77777777" w:rsidR="00910180" w:rsidRPr="000E41AD" w:rsidRDefault="00910180" w:rsidP="001A6C5F">
            <w:pPr>
              <w:pStyle w:val="TAC"/>
              <w:rPr>
                <w:rFonts w:eastAsia="MS Mincho"/>
                <w:lang w:val="nn-NO"/>
              </w:rPr>
            </w:pPr>
            <w:r w:rsidRPr="000E41AD">
              <w:rPr>
                <w:rFonts w:eastAsia="MS Mincho"/>
                <w:lang w:val="nn-NO"/>
              </w:rPr>
              <w:t>Min(-5 dBm, Max(</w:t>
            </w:r>
            <w:r w:rsidRPr="000E41AD">
              <w:rPr>
                <w:lang w:val="nn-NO"/>
              </w:rPr>
              <w:t>P</w:t>
            </w:r>
            <w:r w:rsidRPr="000E41AD">
              <w:rPr>
                <w:vertAlign w:val="subscript"/>
                <w:lang w:val="nn-NO"/>
              </w:rPr>
              <w:t>rated,t,TRP</w:t>
            </w:r>
            <w:r w:rsidRPr="000E41AD">
              <w:rPr>
                <w:rFonts w:eastAsia="MS Mincho"/>
                <w:lang w:val="nn-NO"/>
              </w:rPr>
              <w:t xml:space="preserve"> – 29 dB, -10 dBm))</w:t>
            </w:r>
          </w:p>
        </w:tc>
        <w:tc>
          <w:tcPr>
            <w:tcW w:w="1560" w:type="dxa"/>
            <w:tcBorders>
              <w:top w:val="single" w:sz="4" w:space="0" w:color="auto"/>
              <w:left w:val="single" w:sz="4" w:space="0" w:color="auto"/>
              <w:bottom w:val="single" w:sz="4" w:space="0" w:color="auto"/>
              <w:right w:val="single" w:sz="4" w:space="0" w:color="auto"/>
            </w:tcBorders>
            <w:hideMark/>
          </w:tcPr>
          <w:p w14:paraId="053BAEE2" w14:textId="77777777" w:rsidR="00910180" w:rsidRPr="000E41AD" w:rsidRDefault="00910180" w:rsidP="001A6C5F">
            <w:pPr>
              <w:pStyle w:val="TAC"/>
              <w:rPr>
                <w:lang w:val="en-US"/>
              </w:rPr>
            </w:pPr>
            <w:r w:rsidRPr="000E41AD">
              <w:rPr>
                <w:lang w:val="en-US"/>
              </w:rPr>
              <w:t>10 MHz</w:t>
            </w:r>
          </w:p>
        </w:tc>
      </w:tr>
      <w:tr w:rsidR="00910180" w14:paraId="629FED2D"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EFFABCD" w14:textId="77777777" w:rsidR="00910180" w:rsidRPr="000E41AD" w:rsidRDefault="00910180" w:rsidP="001A6C5F">
            <w:pPr>
              <w:pStyle w:val="TAN"/>
              <w:rPr>
                <w:lang w:val="en-US"/>
              </w:rPr>
            </w:pPr>
            <w:r w:rsidRPr="000E41AD">
              <w:rPr>
                <w:lang w:val="en-US"/>
              </w:rPr>
              <w:t>NOTE 1:</w:t>
            </w:r>
            <w:r w:rsidRPr="000E41AD">
              <w:rPr>
                <w:lang w:val="en-US"/>
              </w:rPr>
              <w:tab/>
              <w:t xml:space="preserve">For non-contiguous spectrum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within sub-block gaps is calculated as a cumulative sum of contributions from adjacent sub-blocks on each side of the sub-block gap</w:t>
            </w:r>
            <w:r w:rsidRPr="000E41AD">
              <w:rPr>
                <w:rFonts w:cs="v5.0.0"/>
              </w:rPr>
              <w:t>, where the contribution from the far-end sub-block shall be scaled according to the measurement bandwidth of the near-end sub-block</w:t>
            </w:r>
            <w:r w:rsidRPr="000E41AD">
              <w:rPr>
                <w:lang w:val="en-US"/>
              </w:rPr>
              <w:t xml:space="preserve">. </w:t>
            </w:r>
          </w:p>
          <w:p w14:paraId="116ECC4A" w14:textId="77777777" w:rsidR="00910180" w:rsidRDefault="00910180" w:rsidP="001A6C5F">
            <w:pPr>
              <w:pStyle w:val="TAN"/>
              <w:rPr>
                <w:lang w:val="en-US"/>
              </w:rPr>
            </w:pPr>
            <w:r w:rsidRPr="000E41AD">
              <w:rPr>
                <w:lang w:val="en-US"/>
              </w:rPr>
              <w:t>NOTE 2:</w:t>
            </w:r>
            <w:r w:rsidRPr="000E41AD">
              <w:rPr>
                <w:lang w:val="en-US"/>
              </w:rPr>
              <w:tab/>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2</w:t>
            </w:r>
            <w:r w:rsidRPr="000E41AD">
              <w:rPr>
                <w:rFonts w:cs="Arial"/>
                <w:kern w:val="2"/>
                <w:szCs w:val="22"/>
                <w:lang w:val="en-US" w:eastAsia="zh-CN"/>
              </w:rPr>
              <w:t>*</w:t>
            </w:r>
            <w:r w:rsidRPr="000E41AD">
              <w:t>BW</w:t>
            </w:r>
            <w:r w:rsidRPr="000E41AD">
              <w:rPr>
                <w:vertAlign w:val="subscript"/>
              </w:rPr>
              <w:t xml:space="preserve">contiguous </w:t>
            </w:r>
            <w:r w:rsidRPr="000E41AD">
              <w:t>when BW</w:t>
            </w:r>
            <w:r w:rsidRPr="000E41AD">
              <w:rPr>
                <w:vertAlign w:val="subscript"/>
              </w:rPr>
              <w:t xml:space="preserve">contiguous </w:t>
            </w:r>
            <w:r w:rsidRPr="000E41AD">
              <w:t>≤ 500 MHz, otherwise</w:t>
            </w:r>
            <w:r w:rsidRPr="000E41AD">
              <w:rPr>
                <w:lang w:val="en-US"/>
              </w:rPr>
              <w:t xml:space="preserve">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w:t>
            </w:r>
            <w:r w:rsidRPr="000E41AD">
              <w:t>BW</w:t>
            </w:r>
            <w:r w:rsidRPr="000E41AD">
              <w:rPr>
                <w:vertAlign w:val="subscript"/>
              </w:rPr>
              <w:t xml:space="preserve">contiguous </w:t>
            </w:r>
            <w:r w:rsidRPr="000E41AD">
              <w:t>+ 500 MHz</w:t>
            </w:r>
            <w:r w:rsidRPr="000E41AD">
              <w:rPr>
                <w:lang w:val="en-US"/>
              </w:rPr>
              <w:t>.</w:t>
            </w:r>
          </w:p>
        </w:tc>
      </w:tr>
    </w:tbl>
    <w:p w14:paraId="17441B11" w14:textId="77777777" w:rsidR="00910180" w:rsidRPr="00931575" w:rsidRDefault="00910180" w:rsidP="006F1F81">
      <w:pPr>
        <w:rPr>
          <w:lang w:eastAsia="zh-CN"/>
        </w:rPr>
      </w:pPr>
    </w:p>
    <w:p w14:paraId="4F50C542" w14:textId="77777777" w:rsidR="007E5354" w:rsidRPr="00931575" w:rsidRDefault="007E5354" w:rsidP="005624C7">
      <w:pPr>
        <w:pStyle w:val="H6"/>
      </w:pPr>
      <w:bookmarkStart w:id="4767" w:name="_Toc45885982"/>
      <w:r w:rsidRPr="00931575">
        <w:t>6.7.4.5.2.4</w:t>
      </w:r>
      <w:r w:rsidRPr="00931575">
        <w:tab/>
        <w:t>Additional OTA operating band unwanted emission limits</w:t>
      </w:r>
      <w:bookmarkEnd w:id="4767"/>
    </w:p>
    <w:p w14:paraId="68AC643F" w14:textId="77777777" w:rsidR="007E5354" w:rsidRPr="00931575" w:rsidRDefault="007E5354" w:rsidP="005624C7">
      <w:pPr>
        <w:pStyle w:val="H6"/>
        <w:rPr>
          <w:rFonts w:eastAsiaTheme="minorEastAsia"/>
        </w:rPr>
      </w:pPr>
      <w:bookmarkStart w:id="4768" w:name="_Toc45885983"/>
      <w:r w:rsidRPr="00931575">
        <w:t>6.7.4.5.2.4.1</w:t>
      </w:r>
      <w:r w:rsidRPr="00931575">
        <w:rPr>
          <w:rFonts w:eastAsiaTheme="minorEastAsia"/>
        </w:rPr>
        <w:tab/>
        <w:t>Protection of Earth Exploration Satellite Service</w:t>
      </w:r>
      <w:bookmarkEnd w:id="4768"/>
    </w:p>
    <w:p w14:paraId="388EAB9D" w14:textId="77777777" w:rsidR="007E5354" w:rsidRPr="00931575" w:rsidRDefault="007E5354" w:rsidP="006F1F81">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6F1F81">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6F1F81">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4769" w:name="_Toc21102758"/>
      <w:bookmarkStart w:id="4770" w:name="_Toc29810607"/>
      <w:bookmarkStart w:id="4771" w:name="_Toc36635959"/>
      <w:bookmarkStart w:id="4772" w:name="_Toc37272905"/>
      <w:bookmarkStart w:id="4773" w:name="_Toc45885984"/>
      <w:bookmarkStart w:id="4774" w:name="_Toc53183077"/>
      <w:bookmarkStart w:id="4775" w:name="_Toc58915744"/>
      <w:bookmarkStart w:id="4776" w:name="_Toc58917925"/>
      <w:bookmarkStart w:id="4777" w:name="_Toc66693794"/>
      <w:bookmarkStart w:id="4778" w:name="_Toc74915746"/>
      <w:bookmarkStart w:id="4779" w:name="_Toc76114371"/>
      <w:bookmarkStart w:id="4780" w:name="_Toc76544257"/>
      <w:bookmarkStart w:id="4781" w:name="_Toc82536379"/>
      <w:bookmarkStart w:id="4782" w:name="_Toc89952672"/>
      <w:bookmarkStart w:id="4783" w:name="_Toc98766488"/>
      <w:bookmarkStart w:id="4784" w:name="_Toc99702851"/>
      <w:bookmarkStart w:id="4785" w:name="_Toc106206637"/>
      <w:bookmarkStart w:id="4786" w:name="_Toc115080639"/>
      <w:bookmarkStart w:id="4787" w:name="_Toc121999519"/>
      <w:bookmarkStart w:id="4788" w:name="_Toc124153692"/>
      <w:bookmarkStart w:id="4789" w:name="_Toc124154467"/>
      <w:bookmarkStart w:id="4790" w:name="_Toc131560322"/>
      <w:bookmarkStart w:id="4791" w:name="_Toc137394022"/>
      <w:bookmarkStart w:id="4792" w:name="_Toc163475126"/>
      <w:bookmarkStart w:id="4793" w:name="_Toc176783455"/>
      <w:r w:rsidRPr="00931575">
        <w:t>6.7.5</w:t>
      </w:r>
      <w:r w:rsidRPr="00931575">
        <w:tab/>
        <w:t>OTA transmitter spurious emissions</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2E658D87" w14:textId="77777777" w:rsidR="00C45907" w:rsidRPr="00931575" w:rsidRDefault="00C45907" w:rsidP="00C45907">
      <w:pPr>
        <w:pStyle w:val="Heading4"/>
      </w:pPr>
      <w:bookmarkStart w:id="4794" w:name="_Toc21102759"/>
      <w:bookmarkStart w:id="4795" w:name="_Toc29810608"/>
      <w:bookmarkStart w:id="4796" w:name="_Toc36635960"/>
      <w:bookmarkStart w:id="4797" w:name="_Toc37272906"/>
      <w:bookmarkStart w:id="4798" w:name="_Toc45885985"/>
      <w:bookmarkStart w:id="4799" w:name="_Toc53183078"/>
      <w:bookmarkStart w:id="4800" w:name="_Toc58915745"/>
      <w:bookmarkStart w:id="4801" w:name="_Toc58917926"/>
      <w:bookmarkStart w:id="4802" w:name="_Toc66693795"/>
      <w:bookmarkStart w:id="4803" w:name="_Toc74915747"/>
      <w:bookmarkStart w:id="4804" w:name="_Toc76114372"/>
      <w:bookmarkStart w:id="4805" w:name="_Toc76544258"/>
      <w:bookmarkStart w:id="4806" w:name="_Toc82536380"/>
      <w:bookmarkStart w:id="4807" w:name="_Toc89952673"/>
      <w:bookmarkStart w:id="4808" w:name="_Toc98766489"/>
      <w:bookmarkStart w:id="4809" w:name="_Toc99702852"/>
      <w:bookmarkStart w:id="4810" w:name="_Toc106206638"/>
      <w:bookmarkStart w:id="4811" w:name="_Toc115080640"/>
      <w:bookmarkStart w:id="4812" w:name="_Toc121999520"/>
      <w:bookmarkStart w:id="4813" w:name="_Toc124153693"/>
      <w:bookmarkStart w:id="4814" w:name="_Toc124154468"/>
      <w:bookmarkStart w:id="4815" w:name="_Toc131560323"/>
      <w:bookmarkStart w:id="4816" w:name="_Toc137394023"/>
      <w:bookmarkStart w:id="4817" w:name="_Toc163475127"/>
      <w:bookmarkStart w:id="4818" w:name="_Toc176783456"/>
      <w:bookmarkStart w:id="4819" w:name="_Hlk76115578"/>
      <w:r w:rsidRPr="00931575">
        <w:t>6.7.5.1</w:t>
      </w:r>
      <w:r w:rsidRPr="00931575">
        <w:tab/>
        <w:t>General</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4819"/>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lastRenderedPageBreak/>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4820" w:name="_Toc21102760"/>
      <w:bookmarkStart w:id="4821" w:name="_Toc29810609"/>
      <w:bookmarkStart w:id="4822" w:name="_Toc36635961"/>
      <w:bookmarkStart w:id="4823" w:name="_Toc37272907"/>
      <w:bookmarkStart w:id="4824" w:name="_Toc45885986"/>
      <w:bookmarkStart w:id="4825" w:name="_Toc53183079"/>
      <w:bookmarkStart w:id="4826" w:name="_Toc58915746"/>
      <w:bookmarkStart w:id="4827" w:name="_Toc58917927"/>
      <w:bookmarkStart w:id="4828" w:name="_Toc66693796"/>
      <w:bookmarkStart w:id="4829" w:name="_Toc74915748"/>
      <w:bookmarkStart w:id="4830" w:name="_Toc76114373"/>
      <w:bookmarkStart w:id="4831" w:name="_Toc76544259"/>
      <w:bookmarkStart w:id="4832" w:name="_Toc82536381"/>
      <w:bookmarkStart w:id="4833" w:name="_Toc89952674"/>
      <w:bookmarkStart w:id="4834" w:name="_Toc98766490"/>
      <w:bookmarkStart w:id="4835" w:name="_Toc99702853"/>
      <w:bookmarkStart w:id="4836" w:name="_Toc106206639"/>
      <w:bookmarkStart w:id="4837" w:name="_Toc115080641"/>
      <w:bookmarkStart w:id="4838" w:name="_Toc121999521"/>
      <w:bookmarkStart w:id="4839" w:name="_Toc124153694"/>
      <w:bookmarkStart w:id="4840" w:name="_Toc124154469"/>
      <w:bookmarkStart w:id="4841" w:name="_Toc131560324"/>
      <w:bookmarkStart w:id="4842" w:name="_Toc137394024"/>
      <w:bookmarkStart w:id="4843" w:name="_Toc163475128"/>
      <w:bookmarkStart w:id="4844" w:name="_Toc176783457"/>
      <w:r w:rsidRPr="00931575">
        <w:t>6.7.5.2</w:t>
      </w:r>
      <w:r w:rsidRPr="00931575">
        <w:tab/>
        <w:t>General OTA transmitter spurious emissions requirements</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576D80FE" w14:textId="77777777" w:rsidR="00C45907" w:rsidRPr="00931575" w:rsidRDefault="00C45907" w:rsidP="00C45907">
      <w:pPr>
        <w:pStyle w:val="Heading5"/>
        <w:rPr>
          <w:lang w:eastAsia="sv-SE"/>
        </w:rPr>
      </w:pPr>
      <w:bookmarkStart w:id="4845" w:name="_Toc21102761"/>
      <w:bookmarkStart w:id="4846" w:name="_Toc29810610"/>
      <w:bookmarkStart w:id="4847" w:name="_Toc36635962"/>
      <w:bookmarkStart w:id="4848" w:name="_Toc37272908"/>
      <w:bookmarkStart w:id="4849" w:name="_Toc45885987"/>
      <w:bookmarkStart w:id="4850" w:name="_Toc53183080"/>
      <w:bookmarkStart w:id="4851" w:name="_Toc58915747"/>
      <w:bookmarkStart w:id="4852" w:name="_Toc58917928"/>
      <w:bookmarkStart w:id="4853" w:name="_Toc66693797"/>
      <w:bookmarkStart w:id="4854" w:name="_Toc74915749"/>
      <w:bookmarkStart w:id="4855" w:name="_Toc76114374"/>
      <w:bookmarkStart w:id="4856" w:name="_Toc76544260"/>
      <w:bookmarkStart w:id="4857" w:name="_Toc82536382"/>
      <w:bookmarkStart w:id="4858" w:name="_Toc89952675"/>
      <w:bookmarkStart w:id="4859" w:name="_Toc98766491"/>
      <w:bookmarkStart w:id="4860" w:name="_Toc99702854"/>
      <w:bookmarkStart w:id="4861" w:name="_Toc106206640"/>
      <w:bookmarkStart w:id="4862" w:name="_Toc115080642"/>
      <w:bookmarkStart w:id="4863" w:name="_Toc121999522"/>
      <w:bookmarkStart w:id="4864" w:name="_Toc124153695"/>
      <w:bookmarkStart w:id="4865" w:name="_Toc124154470"/>
      <w:bookmarkStart w:id="4866" w:name="_Toc131560325"/>
      <w:bookmarkStart w:id="4867" w:name="_Toc137394025"/>
      <w:bookmarkStart w:id="4868" w:name="_Toc163475129"/>
      <w:bookmarkStart w:id="4869" w:name="_Toc176783458"/>
      <w:r w:rsidRPr="00931575">
        <w:rPr>
          <w:lang w:eastAsia="sv-SE"/>
        </w:rPr>
        <w:t>6.7.5.2.1</w:t>
      </w:r>
      <w:r w:rsidRPr="00931575">
        <w:rPr>
          <w:lang w:eastAsia="sv-SE"/>
        </w:rPr>
        <w:tab/>
        <w:t>Definition and applicability</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4870" w:name="_Toc21102762"/>
      <w:bookmarkStart w:id="4871" w:name="_Toc29810611"/>
      <w:bookmarkStart w:id="4872" w:name="_Toc36635963"/>
      <w:bookmarkStart w:id="4873" w:name="_Toc37272909"/>
      <w:bookmarkStart w:id="4874" w:name="_Toc45885988"/>
      <w:bookmarkStart w:id="4875" w:name="_Toc53183081"/>
      <w:bookmarkStart w:id="4876" w:name="_Toc58915748"/>
      <w:bookmarkStart w:id="4877" w:name="_Toc58917929"/>
      <w:bookmarkStart w:id="4878" w:name="_Toc66693798"/>
      <w:bookmarkStart w:id="4879" w:name="_Toc74915750"/>
      <w:bookmarkStart w:id="4880" w:name="_Toc76114375"/>
      <w:bookmarkStart w:id="4881" w:name="_Toc76544261"/>
      <w:bookmarkStart w:id="4882" w:name="_Toc82536383"/>
      <w:bookmarkStart w:id="4883" w:name="_Toc89952676"/>
      <w:bookmarkStart w:id="4884" w:name="_Toc98766492"/>
      <w:bookmarkStart w:id="4885" w:name="_Toc99702855"/>
      <w:bookmarkStart w:id="4886" w:name="_Toc106206641"/>
      <w:bookmarkStart w:id="4887" w:name="_Toc115080643"/>
      <w:bookmarkStart w:id="4888" w:name="_Toc121999523"/>
      <w:bookmarkStart w:id="4889" w:name="_Toc124153696"/>
      <w:bookmarkStart w:id="4890" w:name="_Toc124154471"/>
      <w:bookmarkStart w:id="4891" w:name="_Toc131560326"/>
      <w:bookmarkStart w:id="4892" w:name="_Toc137394026"/>
      <w:bookmarkStart w:id="4893" w:name="_Toc163475130"/>
      <w:bookmarkStart w:id="4894" w:name="_Toc176783459"/>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4895" w:name="_Toc21102763"/>
      <w:bookmarkStart w:id="4896" w:name="_Toc29810612"/>
      <w:bookmarkStart w:id="4897" w:name="_Toc36635964"/>
      <w:bookmarkStart w:id="4898" w:name="_Toc37272910"/>
      <w:bookmarkStart w:id="4899" w:name="_Toc45885989"/>
      <w:bookmarkStart w:id="4900" w:name="_Toc53183082"/>
      <w:bookmarkStart w:id="4901" w:name="_Toc58915749"/>
      <w:bookmarkStart w:id="4902" w:name="_Toc58917930"/>
      <w:bookmarkStart w:id="4903" w:name="_Toc66693799"/>
      <w:bookmarkStart w:id="4904" w:name="_Toc74915751"/>
      <w:bookmarkStart w:id="4905" w:name="_Toc76114376"/>
      <w:bookmarkStart w:id="4906" w:name="_Toc76544262"/>
      <w:bookmarkStart w:id="4907" w:name="_Toc82536384"/>
      <w:bookmarkStart w:id="4908" w:name="_Toc89952677"/>
      <w:bookmarkStart w:id="4909" w:name="_Toc98766493"/>
      <w:bookmarkStart w:id="4910" w:name="_Toc99702856"/>
      <w:bookmarkStart w:id="4911" w:name="_Toc106206642"/>
      <w:bookmarkStart w:id="4912" w:name="_Toc115080644"/>
      <w:bookmarkStart w:id="4913" w:name="_Toc121999524"/>
      <w:bookmarkStart w:id="4914" w:name="_Toc124153697"/>
      <w:bookmarkStart w:id="4915" w:name="_Toc124154472"/>
      <w:bookmarkStart w:id="4916" w:name="_Toc131560327"/>
      <w:bookmarkStart w:id="4917" w:name="_Toc137394027"/>
      <w:bookmarkStart w:id="4918" w:name="_Toc163475131"/>
      <w:bookmarkStart w:id="4919" w:name="_Toc176783460"/>
      <w:r w:rsidRPr="00931575">
        <w:rPr>
          <w:lang w:eastAsia="sv-SE"/>
        </w:rPr>
        <w:t>6.7.5.2.3</w:t>
      </w:r>
      <w:r w:rsidRPr="00931575">
        <w:rPr>
          <w:lang w:eastAsia="sv-SE"/>
        </w:rPr>
        <w:tab/>
        <w:t>Test purpose</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4920" w:name="_Toc21102764"/>
      <w:bookmarkStart w:id="4921" w:name="_Toc29810613"/>
      <w:bookmarkStart w:id="4922" w:name="_Toc36635965"/>
      <w:bookmarkStart w:id="4923" w:name="_Toc37272911"/>
      <w:bookmarkStart w:id="4924" w:name="_Toc45885990"/>
      <w:bookmarkStart w:id="4925" w:name="_Toc53183083"/>
      <w:bookmarkStart w:id="4926" w:name="_Toc58915750"/>
      <w:bookmarkStart w:id="4927" w:name="_Toc58917931"/>
      <w:bookmarkStart w:id="4928" w:name="_Toc66693800"/>
      <w:bookmarkStart w:id="4929" w:name="_Toc74915752"/>
      <w:bookmarkStart w:id="4930" w:name="_Toc76114377"/>
      <w:bookmarkStart w:id="4931" w:name="_Toc76544263"/>
      <w:bookmarkStart w:id="4932" w:name="_Toc82536385"/>
      <w:bookmarkStart w:id="4933" w:name="_Toc89952678"/>
      <w:bookmarkStart w:id="4934" w:name="_Toc98766494"/>
      <w:bookmarkStart w:id="4935" w:name="_Toc99702857"/>
      <w:bookmarkStart w:id="4936" w:name="_Toc106206643"/>
      <w:bookmarkStart w:id="4937" w:name="_Toc115080645"/>
      <w:bookmarkStart w:id="4938" w:name="_Toc121999525"/>
      <w:bookmarkStart w:id="4939" w:name="_Toc124153698"/>
      <w:bookmarkStart w:id="4940" w:name="_Toc124154473"/>
      <w:bookmarkStart w:id="4941" w:name="_Toc131560328"/>
      <w:bookmarkStart w:id="4942" w:name="_Toc137394028"/>
      <w:bookmarkStart w:id="4943" w:name="_Toc163475132"/>
      <w:bookmarkStart w:id="4944" w:name="_Toc176783461"/>
      <w:r w:rsidRPr="00931575">
        <w:rPr>
          <w:lang w:eastAsia="sv-SE"/>
        </w:rPr>
        <w:t>6.7.5</w:t>
      </w:r>
      <w:r w:rsidRPr="00931575">
        <w:rPr>
          <w:lang w:eastAsia="zh-CN"/>
        </w:rPr>
        <w:t>.2.4</w:t>
      </w:r>
      <w:r w:rsidRPr="00931575">
        <w:rPr>
          <w:lang w:eastAsia="sv-SE"/>
        </w:rPr>
        <w:tab/>
        <w:t>Method of test</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2C2305C3" w14:textId="77777777" w:rsidR="00C45907" w:rsidRPr="00931575" w:rsidRDefault="00C45907" w:rsidP="005624C7">
      <w:pPr>
        <w:pStyle w:val="H6"/>
        <w:rPr>
          <w:lang w:eastAsia="sv-SE"/>
        </w:rPr>
      </w:pPr>
      <w:bookmarkStart w:id="4945" w:name="_Toc21102765"/>
      <w:bookmarkStart w:id="4946" w:name="_Toc29810614"/>
      <w:bookmarkStart w:id="4947" w:name="_Toc36635966"/>
      <w:bookmarkStart w:id="4948" w:name="_Toc37272912"/>
      <w:bookmarkStart w:id="4949" w:name="_Toc45885991"/>
      <w:r w:rsidRPr="00931575">
        <w:rPr>
          <w:lang w:eastAsia="sv-SE"/>
        </w:rPr>
        <w:t>6.7.5.2.4.1</w:t>
      </w:r>
      <w:r w:rsidRPr="00931575">
        <w:rPr>
          <w:lang w:eastAsia="sv-SE"/>
        </w:rPr>
        <w:tab/>
        <w:t>Initial conditions</w:t>
      </w:r>
      <w:bookmarkEnd w:id="4945"/>
      <w:bookmarkEnd w:id="4946"/>
      <w:bookmarkEnd w:id="4947"/>
      <w:bookmarkEnd w:id="4948"/>
      <w:bookmarkEnd w:id="4949"/>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0"/>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0"/>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0"/>
      </w:pPr>
      <w:r w:rsidRPr="00931575">
        <w:lastRenderedPageBreak/>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0653F980" w:rsidR="00C45907" w:rsidRPr="00931575" w:rsidRDefault="00C45907" w:rsidP="006F1F81">
      <w:r w:rsidRPr="00931575">
        <w:t>Directions to be tested: As the requirement is TRP the beam pattern(s) may be set up to optimise the TRP measurement procedure (see annex I).</w:t>
      </w:r>
    </w:p>
    <w:p w14:paraId="41FE1DDA" w14:textId="77777777" w:rsidR="00C45907" w:rsidRPr="00931575" w:rsidRDefault="00C45907" w:rsidP="005624C7">
      <w:pPr>
        <w:pStyle w:val="H6"/>
        <w:rPr>
          <w:lang w:eastAsia="sv-SE"/>
        </w:rPr>
      </w:pPr>
      <w:bookmarkStart w:id="4950" w:name="_Toc21102766"/>
      <w:bookmarkStart w:id="4951" w:name="_Toc29810615"/>
      <w:bookmarkStart w:id="4952" w:name="_Toc36635967"/>
      <w:bookmarkStart w:id="4953" w:name="_Toc37272913"/>
      <w:bookmarkStart w:id="4954" w:name="_Toc45885992"/>
      <w:r w:rsidRPr="00931575">
        <w:rPr>
          <w:lang w:eastAsia="sv-SE"/>
        </w:rPr>
        <w:t>6.7.5.2.4.2</w:t>
      </w:r>
      <w:r w:rsidRPr="00931575">
        <w:rPr>
          <w:lang w:eastAsia="sv-SE"/>
        </w:rPr>
        <w:tab/>
        <w:t>Procedure</w:t>
      </w:r>
      <w:bookmarkEnd w:id="4950"/>
      <w:bookmarkEnd w:id="4951"/>
      <w:bookmarkEnd w:id="4952"/>
      <w:bookmarkEnd w:id="4953"/>
      <w:bookmarkEnd w:id="4954"/>
    </w:p>
    <w:p w14:paraId="4CCC16A7" w14:textId="5E97611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001D7401">
        <w:t>.</w:t>
      </w:r>
      <w:r w:rsidRPr="00931575">
        <w:rPr>
          <w:lang w:eastAsia="sv-SE"/>
        </w:rPr>
        <w:t xml:space="preserve"> </w:t>
      </w:r>
      <w:r w:rsidR="001D7401">
        <w:rPr>
          <w:lang w:eastAsia="sv-SE"/>
        </w:rPr>
        <w:t>I</w:t>
      </w:r>
      <w:r w:rsidRPr="00931575">
        <w:rPr>
          <w:lang w:eastAsia="sv-SE"/>
        </w:rPr>
        <w:t>f so</w:t>
      </w:r>
      <w:r w:rsidR="00FE2BC8">
        <w:rPr>
          <w:lang w:eastAsia="sv-SE"/>
        </w:rPr>
        <w:t>,</w:t>
      </w:r>
      <w:r w:rsidRPr="00931575">
        <w:rPr>
          <w:lang w:eastAsia="sv-SE"/>
        </w:rPr>
        <w:t xml:space="preserve"> follow steps 1, 3, 4, 5, 7 and 10.</w:t>
      </w:r>
      <w:r w:rsidR="00136A19" w:rsidRPr="007B4796">
        <w:rPr>
          <w:lang w:eastAsia="zh-CN"/>
        </w:rPr>
        <w:t xml:space="preserve"> </w:t>
      </w:r>
      <w:r w:rsidR="00136A19">
        <w:rPr>
          <w:lang w:eastAsia="zh-CN"/>
        </w:rPr>
        <w:t>W</w:t>
      </w:r>
      <w:r w:rsidR="00136A19" w:rsidRPr="00841057">
        <w:rPr>
          <w:lang w:eastAsia="zh-CN"/>
        </w:rPr>
        <w:t xml:space="preserve">hen calibrated and operated within the guidance of </w:t>
      </w:r>
      <w:r w:rsidR="00136A19">
        <w:rPr>
          <w:lang w:eastAsia="zh-CN"/>
        </w:rPr>
        <w:t xml:space="preserve">3GPP </w:t>
      </w:r>
      <w:r w:rsidR="00136A19" w:rsidRPr="00841057">
        <w:rPr>
          <w:lang w:eastAsia="zh-CN"/>
        </w:rPr>
        <w:t>TR 37</w:t>
      </w:r>
      <w:r w:rsidR="00136A19">
        <w:rPr>
          <w:lang w:eastAsia="zh-CN"/>
        </w:rPr>
        <w:t>.</w:t>
      </w:r>
      <w:r w:rsidR="00136A19" w:rsidRPr="00841057">
        <w:rPr>
          <w:lang w:eastAsia="zh-CN"/>
        </w:rPr>
        <w:t>941 [</w:t>
      </w:r>
      <w:r w:rsidR="00136A19">
        <w:rPr>
          <w:lang w:eastAsia="zh-CN"/>
        </w:rPr>
        <w:t>29</w:t>
      </w:r>
      <w:r w:rsidR="00136A19" w:rsidRPr="00841057">
        <w:rPr>
          <w:lang w:eastAsia="zh-CN"/>
        </w:rPr>
        <w:t xml:space="preserve">] the </w:t>
      </w:r>
      <w:r w:rsidR="00136A19">
        <w:rPr>
          <w:lang w:eastAsia="zh-CN"/>
        </w:rPr>
        <w:t xml:space="preserve">measurement </w:t>
      </w:r>
      <w:r w:rsidR="00136A19" w:rsidRPr="00841057">
        <w:rPr>
          <w:lang w:eastAsia="zh-CN"/>
        </w:rPr>
        <w:t xml:space="preserve">methods are applicable and selected </w:t>
      </w:r>
      <w:r w:rsidR="00136A19">
        <w:rPr>
          <w:lang w:eastAsia="zh-CN"/>
        </w:rPr>
        <w:t>depending on</w:t>
      </w:r>
      <w:r w:rsidR="00136A19" w:rsidRPr="00841057">
        <w:rPr>
          <w:lang w:eastAsia="zh-CN"/>
        </w:rPr>
        <w:t xml:space="preserve"> </w:t>
      </w:r>
      <w:r w:rsidR="00136A19">
        <w:rPr>
          <w:lang w:eastAsia="zh-CN"/>
        </w:rPr>
        <w:t>availability at the test facility.</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0"/>
      </w:pPr>
      <w:r w:rsidRPr="006D5D66">
        <w:t>-</w:t>
      </w:r>
      <w:r w:rsidRPr="006D5D66">
        <w:tab/>
        <w:t>Detection mode: True RMS.</w:t>
      </w:r>
    </w:p>
    <w:p w14:paraId="263A8A77" w14:textId="6F440C76"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4955" w:name="_Toc21102767"/>
      <w:bookmarkStart w:id="4956" w:name="_Toc29810616"/>
      <w:bookmarkStart w:id="4957" w:name="_Toc36635968"/>
      <w:bookmarkStart w:id="4958" w:name="_Toc37272914"/>
      <w:bookmarkStart w:id="4959" w:name="_Toc45885993"/>
      <w:bookmarkStart w:id="4960" w:name="_Toc53183084"/>
      <w:bookmarkStart w:id="4961" w:name="_Toc58915751"/>
      <w:bookmarkStart w:id="4962" w:name="_Toc58917932"/>
      <w:bookmarkStart w:id="4963" w:name="_Toc66693801"/>
      <w:bookmarkStart w:id="4964" w:name="_Toc74915753"/>
      <w:bookmarkStart w:id="4965" w:name="_Toc76114378"/>
      <w:bookmarkStart w:id="4966" w:name="_Toc76544264"/>
      <w:bookmarkStart w:id="4967" w:name="_Toc82536386"/>
      <w:bookmarkStart w:id="4968" w:name="_Toc89952679"/>
      <w:bookmarkStart w:id="4969" w:name="_Toc98766495"/>
      <w:bookmarkStart w:id="4970" w:name="_Toc99702858"/>
      <w:bookmarkStart w:id="4971" w:name="_Toc106206644"/>
      <w:bookmarkStart w:id="4972" w:name="_Toc115080646"/>
      <w:bookmarkStart w:id="4973" w:name="_Toc121999526"/>
      <w:bookmarkStart w:id="4974" w:name="_Toc124153699"/>
      <w:bookmarkStart w:id="4975" w:name="_Toc124154474"/>
      <w:bookmarkStart w:id="4976" w:name="_Toc131560329"/>
      <w:bookmarkStart w:id="4977" w:name="_Toc137394029"/>
      <w:bookmarkStart w:id="4978" w:name="_Toc163475133"/>
      <w:bookmarkStart w:id="4979" w:name="_Toc176783462"/>
      <w:r w:rsidRPr="00931575">
        <w:t>6.7.5.2.5</w:t>
      </w:r>
      <w:r w:rsidRPr="00931575">
        <w:tab/>
        <w:t>Test requirement</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57B3F7B1" w14:textId="77777777" w:rsidR="00C45907" w:rsidRPr="00931575" w:rsidRDefault="00C45907" w:rsidP="005624C7">
      <w:pPr>
        <w:pStyle w:val="H6"/>
      </w:pPr>
      <w:bookmarkStart w:id="4980" w:name="_Toc21102768"/>
      <w:bookmarkStart w:id="4981" w:name="_Toc29810617"/>
      <w:bookmarkStart w:id="4982" w:name="_Toc36635969"/>
      <w:bookmarkStart w:id="4983" w:name="_Toc37272915"/>
      <w:bookmarkStart w:id="4984" w:name="_Toc45885994"/>
      <w:r w:rsidRPr="00931575">
        <w:t>6.7.5.2.5.1</w:t>
      </w:r>
      <w:r w:rsidRPr="00931575">
        <w:tab/>
        <w:t xml:space="preserve">Test requirement for </w:t>
      </w:r>
      <w:r w:rsidRPr="00931575">
        <w:rPr>
          <w:i/>
        </w:rPr>
        <w:t>BS type 1-O</w:t>
      </w:r>
      <w:bookmarkEnd w:id="4980"/>
      <w:bookmarkEnd w:id="4981"/>
      <w:bookmarkEnd w:id="4982"/>
      <w:bookmarkEnd w:id="4983"/>
      <w:bookmarkEnd w:id="4984"/>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lastRenderedPageBreak/>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83446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2A74F4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4985" w:name="_Toc21102769"/>
      <w:bookmarkStart w:id="4986" w:name="_Toc29810618"/>
      <w:bookmarkStart w:id="4987" w:name="_Toc36635970"/>
      <w:bookmarkStart w:id="4988" w:name="_Toc37272916"/>
      <w:bookmarkStart w:id="4989" w:name="_Toc45885995"/>
      <w:r w:rsidRPr="00931575">
        <w:t>6.7.5.2.5.2</w:t>
      </w:r>
      <w:r w:rsidRPr="00931575">
        <w:tab/>
        <w:t xml:space="preserve">Test requirement for </w:t>
      </w:r>
      <w:r w:rsidRPr="00931575">
        <w:rPr>
          <w:i/>
        </w:rPr>
        <w:t>BS type 2-O</w:t>
      </w:r>
      <w:bookmarkEnd w:id="4985"/>
      <w:bookmarkEnd w:id="4986"/>
      <w:bookmarkEnd w:id="4987"/>
      <w:bookmarkEnd w:id="4988"/>
      <w:bookmarkEnd w:id="4989"/>
    </w:p>
    <w:p w14:paraId="1FCD3AC8" w14:textId="77777777" w:rsidR="00C45907" w:rsidRPr="00931575" w:rsidRDefault="00C45907" w:rsidP="005624C7">
      <w:pPr>
        <w:pStyle w:val="H6"/>
      </w:pPr>
      <w:bookmarkStart w:id="4990" w:name="_Toc21102770"/>
      <w:bookmarkStart w:id="4991" w:name="_Toc29810619"/>
      <w:bookmarkStart w:id="4992" w:name="_Toc36635971"/>
      <w:bookmarkStart w:id="4993" w:name="_Toc37272917"/>
      <w:bookmarkStart w:id="4994" w:name="_Toc45885996"/>
      <w:r w:rsidRPr="00931575">
        <w:t>6.7.5.2.5.2.1</w:t>
      </w:r>
      <w:r w:rsidRPr="00931575">
        <w:tab/>
        <w:t>General</w:t>
      </w:r>
      <w:bookmarkEnd w:id="4990"/>
      <w:bookmarkEnd w:id="4991"/>
      <w:bookmarkEnd w:id="4992"/>
      <w:bookmarkEnd w:id="4993"/>
      <w:bookmarkEnd w:id="4994"/>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4995" w:name="_Toc21102771"/>
      <w:bookmarkStart w:id="4996" w:name="_Toc29810620"/>
      <w:bookmarkStart w:id="4997" w:name="_Toc36635972"/>
      <w:bookmarkStart w:id="4998" w:name="_Toc37272918"/>
      <w:bookmarkStart w:id="4999" w:name="_Toc45885997"/>
      <w:r w:rsidRPr="00931575">
        <w:t>6.7.5.2.5.2.2</w:t>
      </w:r>
      <w:r w:rsidRPr="00931575">
        <w:tab/>
        <w:t>OTA transmitter spurious emissions (Category A)</w:t>
      </w:r>
      <w:bookmarkEnd w:id="4995"/>
      <w:bookmarkEnd w:id="4996"/>
      <w:bookmarkEnd w:id="4997"/>
      <w:bookmarkEnd w:id="4998"/>
      <w:bookmarkEnd w:id="4999"/>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lastRenderedPageBreak/>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5000" w:name="_Toc21102772"/>
      <w:bookmarkStart w:id="5001" w:name="_Toc29810621"/>
      <w:bookmarkStart w:id="5002" w:name="_Toc36635973"/>
      <w:bookmarkStart w:id="5003" w:name="_Toc37272919"/>
      <w:bookmarkStart w:id="5004" w:name="_Toc45885998"/>
      <w:r w:rsidRPr="00931575">
        <w:t>6.7.5.2.5.2.3</w:t>
      </w:r>
      <w:r w:rsidRPr="00931575">
        <w:tab/>
        <w:t>OTA transmitter spurious emissions (Category B)</w:t>
      </w:r>
      <w:bookmarkEnd w:id="5000"/>
      <w:bookmarkEnd w:id="5001"/>
      <w:bookmarkEnd w:id="5002"/>
      <w:bookmarkEnd w:id="5003"/>
      <w:bookmarkEnd w:id="5004"/>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6F1F81">
            <w:pPr>
              <w:pStyle w:val="TAC"/>
            </w:pPr>
            <w:r w:rsidRPr="00931575">
              <w:rPr>
                <w:rFonts w:eastAsiaTheme="minorEastAsia" w:hint="eastAsia"/>
              </w:rPr>
              <w:t>23.5</w:t>
            </w:r>
          </w:p>
        </w:tc>
        <w:tc>
          <w:tcPr>
            <w:tcW w:w="1134" w:type="dxa"/>
          </w:tcPr>
          <w:p w14:paraId="7106D8EA" w14:textId="77777777" w:rsidR="003E6082" w:rsidRPr="00931575" w:rsidRDefault="003E6082" w:rsidP="006F1F81">
            <w:pPr>
              <w:pStyle w:val="TAC"/>
            </w:pPr>
            <w:r w:rsidRPr="00931575">
              <w:rPr>
                <w:rFonts w:eastAsiaTheme="minorEastAsia" w:hint="eastAsia"/>
              </w:rPr>
              <w:t>35.5</w:t>
            </w:r>
          </w:p>
        </w:tc>
        <w:tc>
          <w:tcPr>
            <w:tcW w:w="1134" w:type="dxa"/>
          </w:tcPr>
          <w:p w14:paraId="2EBC888A" w14:textId="77777777" w:rsidR="003E6082" w:rsidRPr="00931575" w:rsidRDefault="003E6082" w:rsidP="006F1F81">
            <w:pPr>
              <w:pStyle w:val="TAC"/>
            </w:pPr>
            <w:r w:rsidRPr="00931575">
              <w:rPr>
                <w:rFonts w:eastAsiaTheme="minorEastAsia" w:hint="eastAsia"/>
              </w:rPr>
              <w:t>38</w:t>
            </w:r>
          </w:p>
        </w:tc>
        <w:tc>
          <w:tcPr>
            <w:tcW w:w="1196" w:type="dxa"/>
          </w:tcPr>
          <w:p w14:paraId="11CEE689" w14:textId="77777777" w:rsidR="003E6082" w:rsidRPr="00931575" w:rsidRDefault="003E6082" w:rsidP="006F1F81">
            <w:pPr>
              <w:pStyle w:val="TAC"/>
            </w:pPr>
            <w:r w:rsidRPr="00931575">
              <w:rPr>
                <w:rFonts w:eastAsiaTheme="minorEastAsia" w:hint="eastAsia"/>
              </w:rPr>
              <w:t>45</w:t>
            </w:r>
          </w:p>
        </w:tc>
        <w:tc>
          <w:tcPr>
            <w:tcW w:w="1019" w:type="dxa"/>
          </w:tcPr>
          <w:p w14:paraId="496EC56C" w14:textId="77777777" w:rsidR="003E6082" w:rsidRPr="00931575" w:rsidRDefault="003E6082" w:rsidP="006F1F81">
            <w:pPr>
              <w:pStyle w:val="TAC"/>
            </w:pPr>
            <w:r w:rsidRPr="00931575">
              <w:rPr>
                <w:rFonts w:eastAsiaTheme="minorEastAsia" w:hint="eastAsia"/>
              </w:rPr>
              <w:t>47.5</w:t>
            </w:r>
          </w:p>
        </w:tc>
        <w:tc>
          <w:tcPr>
            <w:tcW w:w="1134" w:type="dxa"/>
          </w:tcPr>
          <w:p w14:paraId="3998AE28" w14:textId="77777777" w:rsidR="003E6082" w:rsidRPr="00931575" w:rsidRDefault="003E6082" w:rsidP="006F1F81">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5005" w:name="_Toc21102773"/>
      <w:bookmarkStart w:id="5006" w:name="_Toc29810622"/>
      <w:bookmarkStart w:id="5007" w:name="_Toc36635974"/>
      <w:bookmarkStart w:id="5008" w:name="_Toc37272920"/>
      <w:bookmarkStart w:id="5009" w:name="_Toc45885999"/>
      <w:bookmarkStart w:id="5010" w:name="_Toc53183085"/>
      <w:bookmarkStart w:id="5011" w:name="_Toc58915752"/>
      <w:bookmarkStart w:id="5012" w:name="_Toc58917933"/>
      <w:bookmarkStart w:id="5013" w:name="_Toc66693802"/>
      <w:bookmarkStart w:id="5014" w:name="_Toc74915754"/>
      <w:bookmarkStart w:id="5015" w:name="_Toc76114379"/>
      <w:bookmarkStart w:id="5016" w:name="_Toc76544265"/>
      <w:bookmarkStart w:id="5017" w:name="_Toc82536387"/>
      <w:bookmarkStart w:id="5018" w:name="_Toc89952680"/>
      <w:bookmarkStart w:id="5019" w:name="_Toc98766496"/>
      <w:bookmarkStart w:id="5020" w:name="_Toc99702859"/>
      <w:bookmarkStart w:id="5021" w:name="_Toc106206645"/>
      <w:bookmarkStart w:id="5022" w:name="_Toc115080647"/>
      <w:bookmarkStart w:id="5023" w:name="_Toc121999527"/>
      <w:bookmarkStart w:id="5024" w:name="_Toc124153700"/>
      <w:bookmarkStart w:id="5025" w:name="_Toc124154475"/>
      <w:bookmarkStart w:id="5026" w:name="_Toc131560330"/>
      <w:bookmarkStart w:id="5027" w:name="_Toc137394030"/>
      <w:bookmarkStart w:id="5028" w:name="_Toc163475134"/>
      <w:bookmarkStart w:id="5029" w:name="_Toc176783463"/>
      <w:r w:rsidRPr="00931575">
        <w:t>6.7.5.3</w:t>
      </w:r>
      <w:r w:rsidRPr="00931575">
        <w:tab/>
        <w:t>Protection of the BS receiver of own or different BS</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1AD55EA9" w14:textId="77777777" w:rsidR="00C45907" w:rsidRPr="00931575" w:rsidRDefault="00C45907" w:rsidP="00C45907">
      <w:pPr>
        <w:pStyle w:val="Heading5"/>
        <w:rPr>
          <w:lang w:eastAsia="sv-SE"/>
        </w:rPr>
      </w:pPr>
      <w:bookmarkStart w:id="5030" w:name="_Toc21102774"/>
      <w:bookmarkStart w:id="5031" w:name="_Toc29810623"/>
      <w:bookmarkStart w:id="5032" w:name="_Toc36635975"/>
      <w:bookmarkStart w:id="5033" w:name="_Toc37272921"/>
      <w:bookmarkStart w:id="5034" w:name="_Toc45886000"/>
      <w:bookmarkStart w:id="5035" w:name="_Toc53183086"/>
      <w:bookmarkStart w:id="5036" w:name="_Toc58915753"/>
      <w:bookmarkStart w:id="5037" w:name="_Toc58917934"/>
      <w:bookmarkStart w:id="5038" w:name="_Toc66693803"/>
      <w:bookmarkStart w:id="5039" w:name="_Toc74915755"/>
      <w:bookmarkStart w:id="5040" w:name="_Toc76114380"/>
      <w:bookmarkStart w:id="5041" w:name="_Toc76544266"/>
      <w:bookmarkStart w:id="5042" w:name="_Toc82536388"/>
      <w:bookmarkStart w:id="5043" w:name="_Toc89952681"/>
      <w:bookmarkStart w:id="5044" w:name="_Toc98766497"/>
      <w:bookmarkStart w:id="5045" w:name="_Toc99702860"/>
      <w:bookmarkStart w:id="5046" w:name="_Toc106206646"/>
      <w:bookmarkStart w:id="5047" w:name="_Toc115080648"/>
      <w:bookmarkStart w:id="5048" w:name="_Toc121999528"/>
      <w:bookmarkStart w:id="5049" w:name="_Toc124153701"/>
      <w:bookmarkStart w:id="5050" w:name="_Toc124154476"/>
      <w:bookmarkStart w:id="5051" w:name="_Toc131560331"/>
      <w:bookmarkStart w:id="5052" w:name="_Toc137394031"/>
      <w:bookmarkStart w:id="5053" w:name="_Toc163475135"/>
      <w:bookmarkStart w:id="5054" w:name="_Toc176783464"/>
      <w:r w:rsidRPr="00931575">
        <w:rPr>
          <w:lang w:eastAsia="sv-SE"/>
        </w:rPr>
        <w:t>6.7.5.3.1</w:t>
      </w:r>
      <w:r w:rsidRPr="00931575">
        <w:rPr>
          <w:lang w:eastAsia="sv-SE"/>
        </w:rPr>
        <w:tab/>
        <w:t>Definition and applicability</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5055" w:name="_Toc21102775"/>
      <w:bookmarkStart w:id="5056" w:name="_Toc29810624"/>
      <w:bookmarkStart w:id="5057" w:name="_Toc36635976"/>
      <w:bookmarkStart w:id="5058" w:name="_Toc37272922"/>
      <w:bookmarkStart w:id="5059" w:name="_Toc45886001"/>
      <w:bookmarkStart w:id="5060" w:name="_Toc53183087"/>
      <w:bookmarkStart w:id="5061" w:name="_Toc58915754"/>
      <w:bookmarkStart w:id="5062" w:name="_Toc58917935"/>
      <w:bookmarkStart w:id="5063" w:name="_Toc66693804"/>
      <w:bookmarkStart w:id="5064" w:name="_Toc74915756"/>
      <w:bookmarkStart w:id="5065" w:name="_Toc76114381"/>
      <w:bookmarkStart w:id="5066" w:name="_Toc76544267"/>
      <w:bookmarkStart w:id="5067" w:name="_Toc82536389"/>
      <w:bookmarkStart w:id="5068" w:name="_Toc89952682"/>
      <w:bookmarkStart w:id="5069" w:name="_Toc98766498"/>
      <w:bookmarkStart w:id="5070" w:name="_Toc99702861"/>
      <w:bookmarkStart w:id="5071" w:name="_Toc106206647"/>
      <w:bookmarkStart w:id="5072" w:name="_Toc115080649"/>
      <w:bookmarkStart w:id="5073" w:name="_Toc121999529"/>
      <w:bookmarkStart w:id="5074" w:name="_Toc124153702"/>
      <w:bookmarkStart w:id="5075" w:name="_Toc124154477"/>
      <w:bookmarkStart w:id="5076" w:name="_Toc131560332"/>
      <w:bookmarkStart w:id="5077" w:name="_Toc137394032"/>
      <w:bookmarkStart w:id="5078" w:name="_Toc163475136"/>
      <w:bookmarkStart w:id="5079" w:name="_Toc176783465"/>
      <w:r w:rsidRPr="00931575">
        <w:rPr>
          <w:lang w:eastAsia="sv-SE"/>
        </w:rPr>
        <w:t>6.7.5.3.2</w:t>
      </w:r>
      <w:r w:rsidRPr="00931575">
        <w:rPr>
          <w:lang w:eastAsia="sv-SE"/>
        </w:rPr>
        <w:tab/>
      </w:r>
      <w:r w:rsidRPr="00931575">
        <w:rPr>
          <w:lang w:val="en-US" w:eastAsia="sv-SE"/>
        </w:rPr>
        <w:t>Minimum requirements</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5080" w:name="_Toc21102776"/>
      <w:bookmarkStart w:id="5081" w:name="_Toc29810625"/>
      <w:bookmarkStart w:id="5082" w:name="_Toc36635977"/>
      <w:bookmarkStart w:id="5083" w:name="_Toc37272923"/>
      <w:bookmarkStart w:id="5084" w:name="_Toc45886002"/>
      <w:bookmarkStart w:id="5085" w:name="_Toc53183088"/>
      <w:bookmarkStart w:id="5086" w:name="_Toc58915755"/>
      <w:bookmarkStart w:id="5087" w:name="_Toc58917936"/>
      <w:bookmarkStart w:id="5088" w:name="_Toc66693805"/>
      <w:bookmarkStart w:id="5089" w:name="_Toc74915757"/>
      <w:bookmarkStart w:id="5090" w:name="_Toc76114382"/>
      <w:bookmarkStart w:id="5091" w:name="_Toc76544268"/>
      <w:bookmarkStart w:id="5092" w:name="_Toc82536390"/>
      <w:bookmarkStart w:id="5093" w:name="_Toc89952683"/>
      <w:bookmarkStart w:id="5094" w:name="_Toc98766499"/>
      <w:bookmarkStart w:id="5095" w:name="_Toc99702862"/>
      <w:bookmarkStart w:id="5096" w:name="_Toc106206648"/>
      <w:bookmarkStart w:id="5097" w:name="_Toc115080650"/>
      <w:bookmarkStart w:id="5098" w:name="_Toc121999530"/>
      <w:bookmarkStart w:id="5099" w:name="_Toc124153703"/>
      <w:bookmarkStart w:id="5100" w:name="_Toc124154478"/>
      <w:bookmarkStart w:id="5101" w:name="_Toc131560333"/>
      <w:bookmarkStart w:id="5102" w:name="_Toc137394033"/>
      <w:bookmarkStart w:id="5103" w:name="_Toc163475137"/>
      <w:bookmarkStart w:id="5104" w:name="_Toc176783466"/>
      <w:r w:rsidRPr="00931575">
        <w:rPr>
          <w:lang w:eastAsia="sv-SE"/>
        </w:rPr>
        <w:lastRenderedPageBreak/>
        <w:t>6.7.5.3.3</w:t>
      </w:r>
      <w:r w:rsidRPr="00931575">
        <w:rPr>
          <w:lang w:eastAsia="sv-SE"/>
        </w:rPr>
        <w:tab/>
      </w:r>
      <w:r w:rsidRPr="00931575">
        <w:rPr>
          <w:lang w:val="en-US" w:eastAsia="sv-SE"/>
        </w:rPr>
        <w:t>Test purpose</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5105" w:name="_Toc21102777"/>
      <w:bookmarkStart w:id="5106" w:name="_Toc29810626"/>
      <w:bookmarkStart w:id="5107" w:name="_Toc36635978"/>
      <w:bookmarkStart w:id="5108" w:name="_Toc37272924"/>
      <w:bookmarkStart w:id="5109" w:name="_Toc45886003"/>
      <w:bookmarkStart w:id="5110" w:name="_Toc53183089"/>
      <w:bookmarkStart w:id="5111" w:name="_Toc58915756"/>
      <w:bookmarkStart w:id="5112" w:name="_Toc58917937"/>
      <w:bookmarkStart w:id="5113" w:name="_Toc66693806"/>
      <w:bookmarkStart w:id="5114" w:name="_Toc74915758"/>
      <w:bookmarkStart w:id="5115" w:name="_Toc76114383"/>
      <w:bookmarkStart w:id="5116" w:name="_Toc76544269"/>
      <w:bookmarkStart w:id="5117" w:name="_Toc82536391"/>
      <w:bookmarkStart w:id="5118" w:name="_Toc89952684"/>
      <w:bookmarkStart w:id="5119" w:name="_Toc98766500"/>
      <w:bookmarkStart w:id="5120" w:name="_Toc99702863"/>
      <w:bookmarkStart w:id="5121" w:name="_Toc106206649"/>
      <w:bookmarkStart w:id="5122" w:name="_Toc115080651"/>
      <w:bookmarkStart w:id="5123" w:name="_Toc121999531"/>
      <w:bookmarkStart w:id="5124" w:name="_Toc124153704"/>
      <w:bookmarkStart w:id="5125" w:name="_Toc124154479"/>
      <w:bookmarkStart w:id="5126" w:name="_Toc131560334"/>
      <w:bookmarkStart w:id="5127" w:name="_Toc137394034"/>
      <w:bookmarkStart w:id="5128" w:name="_Toc163475138"/>
      <w:bookmarkStart w:id="5129" w:name="_Toc176783467"/>
      <w:r w:rsidRPr="00931575">
        <w:rPr>
          <w:lang w:eastAsia="sv-SE"/>
        </w:rPr>
        <w:t>6.7.5.3.4</w:t>
      </w:r>
      <w:r w:rsidRPr="00931575">
        <w:rPr>
          <w:lang w:eastAsia="sv-SE"/>
        </w:rPr>
        <w:tab/>
      </w:r>
      <w:r w:rsidRPr="00931575">
        <w:rPr>
          <w:lang w:val="en-US" w:eastAsia="sv-SE"/>
        </w:rPr>
        <w:t>Method of test</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36CAB766" w14:textId="77777777" w:rsidR="00C45907" w:rsidRPr="00931575" w:rsidRDefault="00C45907" w:rsidP="005624C7">
      <w:pPr>
        <w:pStyle w:val="H6"/>
      </w:pPr>
      <w:bookmarkStart w:id="5130" w:name="_Toc21102778"/>
      <w:bookmarkStart w:id="5131" w:name="_Toc29810627"/>
      <w:bookmarkStart w:id="5132" w:name="_Toc36635979"/>
      <w:bookmarkStart w:id="5133" w:name="_Toc37272925"/>
      <w:bookmarkStart w:id="5134" w:name="_Toc45886004"/>
      <w:r w:rsidRPr="00931575">
        <w:t>6.7.5.3.4.1</w:t>
      </w:r>
      <w:r w:rsidRPr="00931575">
        <w:tab/>
        <w:t>Initial conditions</w:t>
      </w:r>
      <w:bookmarkEnd w:id="5130"/>
      <w:bookmarkEnd w:id="5131"/>
      <w:bookmarkEnd w:id="5132"/>
      <w:bookmarkEnd w:id="5133"/>
      <w:bookmarkEnd w:id="5134"/>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5135" w:name="_Toc21102779"/>
      <w:bookmarkStart w:id="5136" w:name="_Toc29810628"/>
      <w:bookmarkStart w:id="5137" w:name="_Toc36635980"/>
      <w:bookmarkStart w:id="5138" w:name="_Toc37272926"/>
      <w:bookmarkStart w:id="5139" w:name="_Toc45886005"/>
      <w:r w:rsidRPr="00931575">
        <w:t>6.7.5.3.4.2</w:t>
      </w:r>
      <w:r w:rsidRPr="00931575">
        <w:tab/>
        <w:t>Procedure</w:t>
      </w:r>
      <w:bookmarkEnd w:id="5135"/>
      <w:bookmarkEnd w:id="5136"/>
      <w:bookmarkEnd w:id="5137"/>
      <w:bookmarkEnd w:id="5138"/>
      <w:bookmarkEnd w:id="5139"/>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5140" w:name="_Hlk508280732"/>
      <w:r w:rsidRPr="00931575">
        <w:t>depicted in annex E.1.3.</w:t>
      </w:r>
    </w:p>
    <w:bookmarkEnd w:id="5140"/>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0"/>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lastRenderedPageBreak/>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5141" w:name="_Toc21102780"/>
      <w:bookmarkStart w:id="5142" w:name="_Toc29810629"/>
      <w:bookmarkStart w:id="5143" w:name="_Toc36635981"/>
      <w:bookmarkStart w:id="5144" w:name="_Toc37272927"/>
      <w:bookmarkStart w:id="5145" w:name="_Toc45886006"/>
      <w:bookmarkStart w:id="5146" w:name="_Toc53183090"/>
      <w:bookmarkStart w:id="5147" w:name="_Toc58915757"/>
      <w:bookmarkStart w:id="5148" w:name="_Toc58917938"/>
      <w:bookmarkStart w:id="5149" w:name="_Toc66693807"/>
      <w:bookmarkStart w:id="5150" w:name="_Toc74915759"/>
      <w:bookmarkStart w:id="5151" w:name="_Toc76114384"/>
      <w:bookmarkStart w:id="5152" w:name="_Toc76544270"/>
      <w:bookmarkStart w:id="5153" w:name="_Toc82536392"/>
      <w:bookmarkStart w:id="5154" w:name="_Toc89952685"/>
      <w:bookmarkStart w:id="5155" w:name="_Toc98766501"/>
      <w:bookmarkStart w:id="5156" w:name="_Toc99702864"/>
      <w:bookmarkStart w:id="5157" w:name="_Toc106206650"/>
      <w:bookmarkStart w:id="5158" w:name="_Toc115080652"/>
      <w:bookmarkStart w:id="5159" w:name="_Toc121999532"/>
      <w:bookmarkStart w:id="5160" w:name="_Toc124153705"/>
      <w:bookmarkStart w:id="5161" w:name="_Toc124154480"/>
      <w:bookmarkStart w:id="5162" w:name="_Toc131560335"/>
      <w:bookmarkStart w:id="5163" w:name="_Toc137394035"/>
      <w:bookmarkStart w:id="5164" w:name="_Toc163475139"/>
      <w:bookmarkStart w:id="5165" w:name="_Toc176783468"/>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2B26CBC8" w14:textId="77777777" w:rsidR="00C45907" w:rsidRPr="00931575" w:rsidRDefault="00C45907" w:rsidP="005624C7">
      <w:pPr>
        <w:pStyle w:val="H6"/>
      </w:pPr>
      <w:bookmarkStart w:id="5166" w:name="_Toc21102781"/>
      <w:bookmarkStart w:id="5167" w:name="_Toc29810630"/>
      <w:bookmarkStart w:id="5168" w:name="_Toc36635982"/>
      <w:bookmarkStart w:id="5169" w:name="_Toc37272928"/>
      <w:bookmarkStart w:id="5170" w:name="_Toc45886007"/>
      <w:r w:rsidRPr="00931575">
        <w:t>6.7.5.3.5.1</w:t>
      </w:r>
      <w:r w:rsidRPr="00931575">
        <w:tab/>
        <w:t xml:space="preserve">Test requirement for </w:t>
      </w:r>
      <w:r w:rsidRPr="00931575">
        <w:rPr>
          <w:i/>
        </w:rPr>
        <w:t>BS type 1-O</w:t>
      </w:r>
      <w:bookmarkEnd w:id="5166"/>
      <w:bookmarkEnd w:id="5167"/>
      <w:bookmarkEnd w:id="5168"/>
      <w:bookmarkEnd w:id="5169"/>
      <w:bookmarkEnd w:id="5170"/>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F25191">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bottom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bottom w:val="nil"/>
            </w:tcBorders>
            <w:shd w:val="clear" w:color="auto" w:fill="auto"/>
          </w:tcPr>
          <w:p w14:paraId="27665318" w14:textId="77777777" w:rsidR="00136C94" w:rsidRPr="00931575" w:rsidRDefault="00136C94" w:rsidP="006F1F81">
            <w:pPr>
              <w:pStyle w:val="TAC"/>
            </w:pPr>
          </w:p>
        </w:tc>
      </w:tr>
      <w:tr w:rsidR="004D527B" w:rsidRPr="00931575" w14:paraId="14AC72C5" w14:textId="77777777" w:rsidTr="008819DB">
        <w:trPr>
          <w:cantSplit/>
          <w:jc w:val="center"/>
        </w:trPr>
        <w:tc>
          <w:tcPr>
            <w:tcW w:w="8998" w:type="dxa"/>
            <w:gridSpan w:val="6"/>
          </w:tcPr>
          <w:p w14:paraId="1AF0D997" w14:textId="77777777" w:rsidR="00527450" w:rsidRDefault="00527450" w:rsidP="00527450">
            <w:pPr>
              <w:pStyle w:val="TAN"/>
            </w:pPr>
            <w:r w:rsidRPr="004D527B">
              <w:t>NOTE</w:t>
            </w:r>
            <w:r>
              <w:t xml:space="preserve"> 1</w:t>
            </w:r>
            <w:r w:rsidRPr="004D527B">
              <w:t>:</w:t>
            </w:r>
            <w:r w:rsidRPr="004D527B">
              <w:tab/>
              <w:t>For BS operating in regions where a band is only partially allocated for NR operations (e.g. band n28), this requirement only applies in the UL frequency range of the partial allocation.</w:t>
            </w:r>
          </w:p>
          <w:p w14:paraId="61EE7933" w14:textId="6A24F098" w:rsidR="004D527B" w:rsidRPr="004D527B" w:rsidRDefault="00527450" w:rsidP="00527450">
            <w:pPr>
              <w:pStyle w:val="TAN"/>
              <w:overflowPunct/>
              <w:autoSpaceDE/>
              <w:autoSpaceDN/>
              <w:adjustRightInd/>
              <w:textAlignment w:val="auto"/>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31575">
              <w:t>6.</w:t>
            </w:r>
            <w:r w:rsidRPr="00931575">
              <w:rPr>
                <w:lang w:val="en-US"/>
              </w:rPr>
              <w:t>7</w:t>
            </w:r>
            <w:r w:rsidRPr="00931575">
              <w:t>.5.</w:t>
            </w:r>
            <w:r w:rsidRPr="00931575">
              <w:rPr>
                <w:lang w:val="en-US"/>
              </w:rPr>
              <w:t>3</w:t>
            </w:r>
            <w:r w:rsidRPr="00931575">
              <w:t>.5</w:t>
            </w:r>
            <w:r w:rsidRPr="00931575">
              <w:rPr>
                <w:lang w:val="en-US"/>
              </w:rPr>
              <w:t>.1</w:t>
            </w:r>
            <w:r w:rsidRPr="00931575">
              <w:t>-1</w:t>
            </w:r>
            <w:r>
              <w:t xml:space="preserve">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5171" w:name="_Toc21102782"/>
      <w:bookmarkStart w:id="5172" w:name="_Toc29810631"/>
      <w:bookmarkStart w:id="5173" w:name="_Toc36635983"/>
      <w:bookmarkStart w:id="5174" w:name="_Toc37272929"/>
      <w:bookmarkStart w:id="5175" w:name="_Toc45886008"/>
      <w:bookmarkStart w:id="5176" w:name="_Toc53183091"/>
      <w:bookmarkStart w:id="5177" w:name="_Toc58915758"/>
      <w:bookmarkStart w:id="5178" w:name="_Toc58917939"/>
      <w:bookmarkStart w:id="5179" w:name="_Toc66693808"/>
      <w:bookmarkStart w:id="5180" w:name="_Toc74915760"/>
      <w:bookmarkStart w:id="5181" w:name="_Toc76114385"/>
      <w:bookmarkStart w:id="5182" w:name="_Toc76544271"/>
      <w:bookmarkStart w:id="5183" w:name="_Toc82536393"/>
      <w:bookmarkStart w:id="5184" w:name="_Toc89952686"/>
      <w:bookmarkStart w:id="5185" w:name="_Toc98766502"/>
      <w:bookmarkStart w:id="5186" w:name="_Toc99702865"/>
      <w:bookmarkStart w:id="5187" w:name="_Toc106206651"/>
      <w:bookmarkStart w:id="5188" w:name="_Toc115080653"/>
      <w:bookmarkStart w:id="5189" w:name="_Toc121999533"/>
      <w:bookmarkStart w:id="5190" w:name="_Toc124153706"/>
      <w:bookmarkStart w:id="5191" w:name="_Toc124154481"/>
      <w:bookmarkStart w:id="5192" w:name="_Toc131560336"/>
      <w:bookmarkStart w:id="5193" w:name="_Toc137394036"/>
      <w:bookmarkStart w:id="5194" w:name="_Toc163475140"/>
      <w:bookmarkStart w:id="5195" w:name="_Toc176783469"/>
      <w:r w:rsidRPr="00931575">
        <w:t>6.7.5.4</w:t>
      </w:r>
      <w:r w:rsidRPr="00931575">
        <w:tab/>
        <w:t>Additional spurious emissions requirements</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52D8F839" w14:textId="77777777" w:rsidR="00C45907" w:rsidRPr="00931575" w:rsidRDefault="00C45907" w:rsidP="00C45907">
      <w:pPr>
        <w:pStyle w:val="Heading5"/>
        <w:rPr>
          <w:lang w:eastAsia="sv-SE"/>
        </w:rPr>
      </w:pPr>
      <w:bookmarkStart w:id="5196" w:name="_Toc21102783"/>
      <w:bookmarkStart w:id="5197" w:name="_Toc29810632"/>
      <w:bookmarkStart w:id="5198" w:name="_Toc36635984"/>
      <w:bookmarkStart w:id="5199" w:name="_Toc37272930"/>
      <w:bookmarkStart w:id="5200" w:name="_Toc45886009"/>
      <w:bookmarkStart w:id="5201" w:name="_Toc53183092"/>
      <w:bookmarkStart w:id="5202" w:name="_Toc58915759"/>
      <w:bookmarkStart w:id="5203" w:name="_Toc58917940"/>
      <w:bookmarkStart w:id="5204" w:name="_Toc66693809"/>
      <w:bookmarkStart w:id="5205" w:name="_Toc74915761"/>
      <w:bookmarkStart w:id="5206" w:name="_Toc76114386"/>
      <w:bookmarkStart w:id="5207" w:name="_Toc76544272"/>
      <w:bookmarkStart w:id="5208" w:name="_Toc82536394"/>
      <w:bookmarkStart w:id="5209" w:name="_Toc89952687"/>
      <w:bookmarkStart w:id="5210" w:name="_Toc98766503"/>
      <w:bookmarkStart w:id="5211" w:name="_Toc99702866"/>
      <w:bookmarkStart w:id="5212" w:name="_Toc106206652"/>
      <w:bookmarkStart w:id="5213" w:name="_Toc115080654"/>
      <w:bookmarkStart w:id="5214" w:name="_Toc121999534"/>
      <w:bookmarkStart w:id="5215" w:name="_Toc124153707"/>
      <w:bookmarkStart w:id="5216" w:name="_Toc124154482"/>
      <w:bookmarkStart w:id="5217" w:name="_Toc131560337"/>
      <w:bookmarkStart w:id="5218" w:name="_Toc137394037"/>
      <w:bookmarkStart w:id="5219" w:name="_Toc163475141"/>
      <w:bookmarkStart w:id="5220" w:name="_Toc176783470"/>
      <w:r w:rsidRPr="00931575">
        <w:rPr>
          <w:lang w:eastAsia="sv-SE"/>
        </w:rPr>
        <w:t>6.7.5.4.1</w:t>
      </w:r>
      <w:r w:rsidRPr="00931575">
        <w:rPr>
          <w:lang w:eastAsia="sv-SE"/>
        </w:rPr>
        <w:tab/>
        <w:t>Definition and applicability</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5221" w:name="_Toc21102784"/>
      <w:bookmarkStart w:id="5222" w:name="_Toc29810633"/>
      <w:bookmarkStart w:id="5223" w:name="_Toc36635985"/>
      <w:bookmarkStart w:id="5224" w:name="_Toc37272931"/>
      <w:bookmarkStart w:id="5225" w:name="_Toc45886010"/>
      <w:bookmarkStart w:id="5226" w:name="_Toc53183093"/>
      <w:bookmarkStart w:id="5227" w:name="_Toc58915760"/>
      <w:bookmarkStart w:id="5228" w:name="_Toc58917941"/>
      <w:bookmarkStart w:id="5229" w:name="_Toc66693810"/>
      <w:bookmarkStart w:id="5230" w:name="_Toc74915762"/>
      <w:bookmarkStart w:id="5231" w:name="_Toc76114387"/>
      <w:bookmarkStart w:id="5232" w:name="_Toc76544273"/>
      <w:bookmarkStart w:id="5233" w:name="_Toc82536395"/>
      <w:bookmarkStart w:id="5234" w:name="_Toc89952688"/>
      <w:bookmarkStart w:id="5235" w:name="_Toc98766504"/>
      <w:bookmarkStart w:id="5236" w:name="_Toc99702867"/>
      <w:bookmarkStart w:id="5237" w:name="_Toc106206653"/>
      <w:bookmarkStart w:id="5238" w:name="_Toc115080655"/>
      <w:bookmarkStart w:id="5239" w:name="_Toc121999535"/>
      <w:bookmarkStart w:id="5240" w:name="_Toc124153708"/>
      <w:bookmarkStart w:id="5241" w:name="_Toc124154483"/>
      <w:bookmarkStart w:id="5242" w:name="_Toc131560338"/>
      <w:bookmarkStart w:id="5243" w:name="_Toc137394038"/>
      <w:bookmarkStart w:id="5244" w:name="_Toc163475142"/>
      <w:bookmarkStart w:id="5245" w:name="_Toc176783471"/>
      <w:r w:rsidRPr="00931575">
        <w:rPr>
          <w:lang w:eastAsia="sv-SE"/>
        </w:rPr>
        <w:t>6.7.5.4.2</w:t>
      </w:r>
      <w:r w:rsidRPr="00931575">
        <w:rPr>
          <w:lang w:eastAsia="sv-SE"/>
        </w:rPr>
        <w:tab/>
        <w:t>Minimum Requirement</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5246" w:name="_Toc21102785"/>
      <w:bookmarkStart w:id="5247" w:name="_Toc29810634"/>
      <w:bookmarkStart w:id="5248" w:name="_Toc36635986"/>
      <w:bookmarkStart w:id="5249"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5250" w:name="_Toc45886011"/>
      <w:bookmarkStart w:id="5251" w:name="_Toc53183094"/>
      <w:bookmarkStart w:id="5252" w:name="_Toc58915761"/>
      <w:bookmarkStart w:id="5253" w:name="_Toc58917942"/>
      <w:bookmarkStart w:id="5254" w:name="_Toc66693811"/>
      <w:bookmarkStart w:id="5255" w:name="_Toc74915763"/>
      <w:bookmarkStart w:id="5256" w:name="_Toc76114388"/>
      <w:bookmarkStart w:id="5257" w:name="_Toc76544274"/>
      <w:bookmarkStart w:id="5258" w:name="_Toc82536396"/>
      <w:bookmarkStart w:id="5259" w:name="_Toc89952689"/>
      <w:bookmarkStart w:id="5260" w:name="_Toc98766505"/>
      <w:bookmarkStart w:id="5261" w:name="_Toc99702868"/>
      <w:bookmarkStart w:id="5262" w:name="_Toc106206654"/>
      <w:bookmarkStart w:id="5263" w:name="_Toc115080656"/>
      <w:bookmarkStart w:id="5264" w:name="_Toc121999536"/>
      <w:bookmarkStart w:id="5265" w:name="_Toc124153709"/>
      <w:bookmarkStart w:id="5266" w:name="_Toc124154484"/>
      <w:bookmarkStart w:id="5267" w:name="_Toc131560339"/>
      <w:bookmarkStart w:id="5268" w:name="_Toc137394039"/>
      <w:bookmarkStart w:id="5269" w:name="_Toc163475143"/>
      <w:bookmarkStart w:id="5270" w:name="_Toc176783472"/>
      <w:r w:rsidRPr="00931575">
        <w:rPr>
          <w:lang w:eastAsia="sv-SE"/>
        </w:rPr>
        <w:lastRenderedPageBreak/>
        <w:t>6.7.5.4.3</w:t>
      </w:r>
      <w:r w:rsidRPr="00931575">
        <w:rPr>
          <w:lang w:eastAsia="sv-SE"/>
        </w:rPr>
        <w:tab/>
        <w:t>Test purpose</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5271" w:name="_Toc21102786"/>
      <w:bookmarkStart w:id="5272" w:name="_Toc29810635"/>
      <w:bookmarkStart w:id="5273" w:name="_Toc36635987"/>
      <w:bookmarkStart w:id="5274" w:name="_Toc37272933"/>
      <w:bookmarkStart w:id="5275" w:name="_Toc45886012"/>
      <w:bookmarkStart w:id="5276" w:name="_Toc53183095"/>
      <w:bookmarkStart w:id="5277" w:name="_Toc58915762"/>
      <w:bookmarkStart w:id="5278" w:name="_Toc58917943"/>
      <w:bookmarkStart w:id="5279" w:name="_Toc66693812"/>
      <w:bookmarkStart w:id="5280" w:name="_Toc74915764"/>
      <w:bookmarkStart w:id="5281" w:name="_Toc76114389"/>
      <w:bookmarkStart w:id="5282" w:name="_Toc76544275"/>
      <w:bookmarkStart w:id="5283" w:name="_Toc82536397"/>
      <w:bookmarkStart w:id="5284" w:name="_Toc89952690"/>
      <w:bookmarkStart w:id="5285" w:name="_Toc98766506"/>
      <w:bookmarkStart w:id="5286" w:name="_Toc99702869"/>
      <w:bookmarkStart w:id="5287" w:name="_Toc106206655"/>
      <w:bookmarkStart w:id="5288" w:name="_Toc115080657"/>
      <w:bookmarkStart w:id="5289" w:name="_Toc121999537"/>
      <w:bookmarkStart w:id="5290" w:name="_Toc124153710"/>
      <w:bookmarkStart w:id="5291" w:name="_Toc124154485"/>
      <w:bookmarkStart w:id="5292" w:name="_Toc131560340"/>
      <w:bookmarkStart w:id="5293" w:name="_Toc137394040"/>
      <w:bookmarkStart w:id="5294" w:name="_Toc163475144"/>
      <w:bookmarkStart w:id="5295" w:name="_Toc176783473"/>
      <w:r w:rsidRPr="00931575">
        <w:rPr>
          <w:lang w:eastAsia="sv-SE"/>
        </w:rPr>
        <w:t>6.7.5</w:t>
      </w:r>
      <w:r w:rsidRPr="00931575">
        <w:rPr>
          <w:lang w:eastAsia="zh-CN"/>
        </w:rPr>
        <w:t>.4.4</w:t>
      </w:r>
      <w:r w:rsidRPr="00931575">
        <w:rPr>
          <w:lang w:eastAsia="sv-SE"/>
        </w:rPr>
        <w:tab/>
        <w:t>Method of test</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1F5E1E66" w14:textId="77777777" w:rsidR="00C45907" w:rsidRPr="00931575" w:rsidRDefault="00C45907" w:rsidP="005624C7">
      <w:pPr>
        <w:pStyle w:val="H6"/>
        <w:rPr>
          <w:lang w:eastAsia="sv-SE"/>
        </w:rPr>
      </w:pPr>
      <w:bookmarkStart w:id="5296" w:name="_Toc21102787"/>
      <w:bookmarkStart w:id="5297" w:name="_Toc29810636"/>
      <w:bookmarkStart w:id="5298" w:name="_Toc36635988"/>
      <w:bookmarkStart w:id="5299" w:name="_Toc37272934"/>
      <w:bookmarkStart w:id="5300" w:name="_Toc45886013"/>
      <w:r w:rsidRPr="00931575">
        <w:rPr>
          <w:lang w:eastAsia="sv-SE"/>
        </w:rPr>
        <w:t>6.7.5.4.4.1</w:t>
      </w:r>
      <w:r w:rsidRPr="00931575">
        <w:rPr>
          <w:lang w:eastAsia="sv-SE"/>
        </w:rPr>
        <w:tab/>
        <w:t>Initial conditions</w:t>
      </w:r>
      <w:bookmarkEnd w:id="5296"/>
      <w:bookmarkEnd w:id="5297"/>
      <w:bookmarkEnd w:id="5298"/>
      <w:bookmarkEnd w:id="5299"/>
      <w:bookmarkEnd w:id="5300"/>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0"/>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0"/>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0"/>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0"/>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0"/>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70749508"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w:t>
      </w:r>
    </w:p>
    <w:p w14:paraId="70CEFD1C" w14:textId="77777777" w:rsidR="00C45907" w:rsidRPr="00931575" w:rsidRDefault="00C45907" w:rsidP="005624C7">
      <w:pPr>
        <w:pStyle w:val="H6"/>
        <w:rPr>
          <w:lang w:eastAsia="sv-SE"/>
        </w:rPr>
      </w:pPr>
      <w:bookmarkStart w:id="5301" w:name="_Toc21102788"/>
      <w:bookmarkStart w:id="5302" w:name="_Toc29810637"/>
      <w:bookmarkStart w:id="5303" w:name="_Toc36635989"/>
      <w:bookmarkStart w:id="5304" w:name="_Toc37272935"/>
      <w:bookmarkStart w:id="5305" w:name="_Toc45886014"/>
      <w:r w:rsidRPr="00931575">
        <w:rPr>
          <w:lang w:eastAsia="sv-SE"/>
        </w:rPr>
        <w:t>6.7.5.4.4.2</w:t>
      </w:r>
      <w:r w:rsidRPr="00931575">
        <w:rPr>
          <w:lang w:eastAsia="sv-SE"/>
        </w:rPr>
        <w:tab/>
        <w:t>Procedure</w:t>
      </w:r>
      <w:bookmarkEnd w:id="5301"/>
      <w:bookmarkEnd w:id="5302"/>
      <w:bookmarkEnd w:id="5303"/>
      <w:bookmarkEnd w:id="5304"/>
      <w:bookmarkEnd w:id="5305"/>
    </w:p>
    <w:p w14:paraId="4FD117ED" w14:textId="4386406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w:t>
      </w:r>
      <w:r w:rsidR="002463A4">
        <w:rPr>
          <w:lang w:eastAsia="sv-SE"/>
        </w:rPr>
        <w:t>.</w:t>
      </w:r>
      <w:r w:rsidRPr="00931575">
        <w:rPr>
          <w:lang w:eastAsia="sv-SE"/>
        </w:rPr>
        <w:t xml:space="preserve"> </w:t>
      </w:r>
      <w:r w:rsidR="002463A4">
        <w:rPr>
          <w:lang w:eastAsia="sv-SE"/>
        </w:rPr>
        <w:t>I</w:t>
      </w:r>
      <w:r w:rsidRPr="00931575">
        <w:rPr>
          <w:lang w:eastAsia="sv-SE"/>
        </w:rPr>
        <w:t>f so</w:t>
      </w:r>
      <w:r w:rsidR="002463A4">
        <w:rPr>
          <w:lang w:eastAsia="sv-SE"/>
        </w:rPr>
        <w:t>,</w:t>
      </w:r>
      <w:r w:rsidRPr="00931575">
        <w:rPr>
          <w:lang w:eastAsia="sv-SE"/>
        </w:rPr>
        <w:t xml:space="preserve"> follow steps 1, 3, 4, 5, 7 and 10.</w:t>
      </w:r>
      <w:r w:rsidR="009A445A" w:rsidRPr="002A7DF1">
        <w:rPr>
          <w:lang w:eastAsia="zh-CN"/>
        </w:rPr>
        <w:t xml:space="preserve"> </w:t>
      </w:r>
      <w:r w:rsidR="009A445A">
        <w:rPr>
          <w:lang w:eastAsia="zh-CN"/>
        </w:rPr>
        <w:t>W</w:t>
      </w:r>
      <w:r w:rsidR="009A445A" w:rsidRPr="00841057">
        <w:rPr>
          <w:lang w:eastAsia="zh-CN"/>
        </w:rPr>
        <w:t xml:space="preserve">hen calibrated and operated within the guidance of </w:t>
      </w:r>
      <w:r w:rsidR="009A445A">
        <w:rPr>
          <w:lang w:eastAsia="zh-CN"/>
        </w:rPr>
        <w:t xml:space="preserve">3GPP </w:t>
      </w:r>
      <w:r w:rsidR="009A445A" w:rsidRPr="00841057">
        <w:rPr>
          <w:lang w:eastAsia="zh-CN"/>
        </w:rPr>
        <w:t>TR 37</w:t>
      </w:r>
      <w:r w:rsidR="009A445A">
        <w:rPr>
          <w:lang w:eastAsia="zh-CN"/>
        </w:rPr>
        <w:t>.</w:t>
      </w:r>
      <w:r w:rsidR="009A445A" w:rsidRPr="00841057">
        <w:rPr>
          <w:lang w:eastAsia="zh-CN"/>
        </w:rPr>
        <w:t>941 [</w:t>
      </w:r>
      <w:r w:rsidR="009A445A">
        <w:rPr>
          <w:lang w:eastAsia="zh-CN"/>
        </w:rPr>
        <w:t>29</w:t>
      </w:r>
      <w:r w:rsidR="009A445A" w:rsidRPr="00841057">
        <w:rPr>
          <w:lang w:eastAsia="zh-CN"/>
        </w:rPr>
        <w:t xml:space="preserve">] the </w:t>
      </w:r>
      <w:r w:rsidR="009A445A">
        <w:rPr>
          <w:lang w:eastAsia="zh-CN"/>
        </w:rPr>
        <w:t xml:space="preserve">measurement </w:t>
      </w:r>
      <w:r w:rsidR="009A445A" w:rsidRPr="00841057">
        <w:rPr>
          <w:lang w:eastAsia="zh-CN"/>
        </w:rPr>
        <w:t xml:space="preserve">methods are applicable and selected </w:t>
      </w:r>
      <w:r w:rsidR="009A445A">
        <w:rPr>
          <w:lang w:eastAsia="zh-CN"/>
        </w:rPr>
        <w:t>depending on</w:t>
      </w:r>
      <w:r w:rsidR="009A445A" w:rsidRPr="00841057">
        <w:rPr>
          <w:lang w:eastAsia="zh-CN"/>
        </w:rPr>
        <w:t xml:space="preserve"> </w:t>
      </w:r>
      <w:r w:rsidR="009A445A">
        <w:rPr>
          <w:lang w:eastAsia="zh-CN"/>
        </w:rPr>
        <w:t>availability at the test facility.</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0"/>
      </w:pPr>
      <w:r w:rsidRPr="006D5D66">
        <w:lastRenderedPageBreak/>
        <w:t>-</w:t>
      </w:r>
      <w:r w:rsidRPr="006D5D66">
        <w:tab/>
        <w:t>Detection mode: True RMS.</w:t>
      </w:r>
    </w:p>
    <w:p w14:paraId="1FADA212" w14:textId="5174D051"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5306" w:name="_Toc21102789"/>
      <w:bookmarkStart w:id="5307" w:name="_Toc29810638"/>
      <w:bookmarkStart w:id="5308" w:name="_Toc36635990"/>
      <w:bookmarkStart w:id="5309" w:name="_Toc37272936"/>
      <w:bookmarkStart w:id="5310" w:name="_Toc45886015"/>
      <w:bookmarkStart w:id="5311" w:name="_Toc53183096"/>
      <w:bookmarkStart w:id="5312" w:name="_Toc58915763"/>
      <w:bookmarkStart w:id="5313" w:name="_Toc58917944"/>
      <w:bookmarkStart w:id="5314" w:name="_Toc66693813"/>
      <w:bookmarkStart w:id="5315" w:name="_Toc74915765"/>
      <w:bookmarkStart w:id="5316" w:name="_Toc76114390"/>
      <w:bookmarkStart w:id="5317" w:name="_Toc76544276"/>
      <w:bookmarkStart w:id="5318" w:name="_Toc82536398"/>
      <w:bookmarkStart w:id="5319" w:name="_Toc89952691"/>
      <w:bookmarkStart w:id="5320" w:name="_Toc98766507"/>
      <w:bookmarkStart w:id="5321" w:name="_Toc99702870"/>
      <w:bookmarkStart w:id="5322" w:name="_Toc106206656"/>
      <w:bookmarkStart w:id="5323" w:name="_Toc115080658"/>
      <w:bookmarkStart w:id="5324" w:name="_Toc121999538"/>
      <w:bookmarkStart w:id="5325" w:name="_Toc124153711"/>
      <w:bookmarkStart w:id="5326" w:name="_Toc124154486"/>
      <w:bookmarkStart w:id="5327" w:name="_Toc131560341"/>
      <w:bookmarkStart w:id="5328" w:name="_Toc137394041"/>
      <w:bookmarkStart w:id="5329" w:name="_Toc163475145"/>
      <w:bookmarkStart w:id="5330" w:name="_Toc176783474"/>
      <w:r w:rsidRPr="00931575">
        <w:t>6.7.5.4.5</w:t>
      </w:r>
      <w:r w:rsidRPr="00931575">
        <w:tab/>
        <w:t>Test requirement</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0B234DB" w14:textId="77777777" w:rsidR="00C45907" w:rsidRPr="00931575" w:rsidRDefault="00C45907" w:rsidP="005624C7">
      <w:pPr>
        <w:pStyle w:val="H6"/>
        <w:rPr>
          <w:lang w:eastAsia="sv-SE"/>
        </w:rPr>
      </w:pPr>
      <w:bookmarkStart w:id="5331" w:name="_Toc21102790"/>
      <w:bookmarkStart w:id="5332" w:name="_Toc29810639"/>
      <w:bookmarkStart w:id="5333" w:name="_Toc36635991"/>
      <w:bookmarkStart w:id="5334" w:name="_Toc37272937"/>
      <w:bookmarkStart w:id="5335" w:name="_Toc45886016"/>
      <w:r w:rsidRPr="00931575">
        <w:t>6.7.5.4.5.1</w:t>
      </w:r>
      <w:r w:rsidRPr="00931575">
        <w:tab/>
        <w:t xml:space="preserve">Test requirement for </w:t>
      </w:r>
      <w:r w:rsidRPr="00931575">
        <w:rPr>
          <w:i/>
        </w:rPr>
        <w:t>BS type 1-O</w:t>
      </w:r>
      <w:bookmarkEnd w:id="5331"/>
      <w:bookmarkEnd w:id="5332"/>
      <w:bookmarkEnd w:id="5333"/>
      <w:bookmarkEnd w:id="5334"/>
      <w:bookmarkEnd w:id="5335"/>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CE4F7D"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CE4F7D" w:rsidRPr="00931575" w:rsidRDefault="00CE4F7D" w:rsidP="00CE4F7D">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CE4F7D" w:rsidRPr="00931575" w:rsidRDefault="00CE4F7D" w:rsidP="00CE4F7D">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CE4F7D" w:rsidRPr="00931575" w:rsidRDefault="00CE4F7D" w:rsidP="00CE4F7D">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266F2BFE" w:rsidR="00CE4F7D" w:rsidRPr="00931575" w:rsidRDefault="00CE4F7D" w:rsidP="00CE4F7D">
            <w:pPr>
              <w:pStyle w:val="TAL"/>
            </w:pPr>
            <w:r w:rsidRPr="009F66A5">
              <w:t>This requirement does not apply to BS operating in band n</w:t>
            </w:r>
            <w:r>
              <w:t>18</w:t>
            </w:r>
            <w:r w:rsidRPr="009F66A5">
              <w:t>.</w:t>
            </w:r>
          </w:p>
        </w:tc>
      </w:tr>
      <w:tr w:rsidR="00CE4F7D"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CE4F7D" w:rsidRPr="00931575" w:rsidRDefault="00CE4F7D" w:rsidP="00CE4F7D">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CE4F7D" w:rsidRPr="00931575" w:rsidRDefault="00CE4F7D" w:rsidP="00CE4F7D">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CE4F7D" w:rsidRPr="00931575" w:rsidRDefault="00CE4F7D" w:rsidP="00CE4F7D">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11F76F31" w:rsidR="00CE4F7D" w:rsidRPr="00931575" w:rsidRDefault="00CE4F7D" w:rsidP="00CE4F7D">
            <w:pPr>
              <w:pStyle w:val="TAL"/>
            </w:pPr>
            <w:r w:rsidRPr="009F66A5">
              <w:t>This requirement does not apply to BS operating in band n</w:t>
            </w:r>
            <w:r>
              <w:t>18</w:t>
            </w:r>
            <w:r w:rsidRPr="009F66A5">
              <w:t>, since it is already covered by the requirement in clause 6.7.5.3.</w:t>
            </w: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607C16CB" w:rsidR="00136C94" w:rsidRPr="00931575" w:rsidRDefault="00C62088" w:rsidP="006F1F81">
            <w:pPr>
              <w:pStyle w:val="TAC"/>
            </w:pPr>
            <w:r w:rsidRPr="00931575">
              <w:t>19</w:t>
            </w:r>
            <w:r w:rsidR="008124D6" w:rsidRPr="009F66A5">
              <w:t xml:space="preserve"> or NR Band n</w:t>
            </w:r>
            <w:r w:rsidR="008124D6">
              <w:t>18</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lastRenderedPageBreak/>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lastRenderedPageBreak/>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6F1F81">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6F1F81">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6F1F81">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6F1F81">
            <w:pPr>
              <w:pStyle w:val="TAC"/>
              <w:rPr>
                <w:lang w:eastAsia="ko-KR"/>
              </w:rPr>
            </w:pPr>
            <w:r w:rsidRPr="00931575">
              <w:rPr>
                <w:lang w:eastAsia="ko-KR"/>
              </w:rPr>
              <w:lastRenderedPageBreak/>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6F1F81">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6F1F81">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860638"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3EF7C5" w:rsidR="00860638" w:rsidRPr="004565D4" w:rsidRDefault="00860638" w:rsidP="00860638">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09CDABD2" w:rsidR="00860638" w:rsidRPr="004565D4" w:rsidRDefault="00860638" w:rsidP="00860638">
            <w:pPr>
              <w:pStyle w:val="TAC"/>
              <w:rPr>
                <w:szCs w:val="18"/>
                <w:lang w:eastAsia="zh-CN"/>
              </w:rPr>
            </w:pPr>
            <w: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28B682D7" w:rsidR="00860638" w:rsidRPr="004565D4"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15DBA017" w14:textId="5C73AA92" w:rsidR="00860638" w:rsidRPr="004565D4"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25993C9E" w14:textId="5C638678" w:rsidR="00860638" w:rsidRPr="004565D4" w:rsidRDefault="00860638" w:rsidP="00860638">
            <w:pPr>
              <w:pStyle w:val="TAL"/>
              <w:rPr>
                <w:lang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1A6C5F">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860638"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585051BB" w:rsidR="00860638" w:rsidRDefault="00860638" w:rsidP="00860638">
            <w:pPr>
              <w:pStyle w:val="TAC"/>
              <w:rPr>
                <w:lang w:eastAsia="ko-KR"/>
              </w:rPr>
            </w:pPr>
            <w:r>
              <w:rPr>
                <w:lang w:eastAsia="ko-KR"/>
              </w:rPr>
              <w:t>NR Band n</w:t>
            </w:r>
            <w:r>
              <w:rPr>
                <w:rFonts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1E054211" w:rsidR="00860638" w:rsidRDefault="00860638" w:rsidP="00860638">
            <w:pPr>
              <w:pStyle w:val="TAC"/>
              <w:rPr>
                <w:szCs w:val="18"/>
              </w:rPr>
            </w:pPr>
            <w:r>
              <w:rPr>
                <w:rFonts w:hint="eastAsia"/>
                <w:lang w:val="en-US" w:eastAsia="zh-CN"/>
              </w:rPr>
              <w:t>64</w:t>
            </w:r>
            <w: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6768705E" w:rsidR="00860638"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EE6DCCB" w14:textId="54780148" w:rsidR="00860638"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79B14D88" w14:textId="1AD603B2" w:rsidR="00860638" w:rsidRPr="004565D4" w:rsidRDefault="00860638" w:rsidP="00860638">
            <w:pPr>
              <w:pStyle w:val="TAL"/>
              <w:rPr>
                <w:szCs w:val="18"/>
                <w:lang w:val="en-US"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282498">
        <w:trPr>
          <w:cantSplit/>
          <w:jc w:val="center"/>
        </w:trPr>
        <w:tc>
          <w:tcPr>
            <w:tcW w:w="1303" w:type="dxa"/>
            <w:tcBorders>
              <w:left w:val="single" w:sz="2" w:space="0" w:color="auto"/>
              <w:bottom w:val="single" w:sz="4"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4"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lastRenderedPageBreak/>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lastRenderedPageBreak/>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6F1F81">
      <w:pPr>
        <w:pStyle w:val="NO"/>
      </w:pPr>
    </w:p>
    <w:p w14:paraId="18410CA6" w14:textId="77777777" w:rsidR="003F0955" w:rsidRPr="00931575" w:rsidRDefault="003F0955" w:rsidP="005624C7">
      <w:pPr>
        <w:pStyle w:val="H6"/>
        <w:rPr>
          <w:lang w:eastAsia="sv-SE"/>
        </w:rPr>
      </w:pPr>
      <w:bookmarkStart w:id="5336" w:name="_Toc45886017"/>
      <w:bookmarkStart w:id="5337" w:name="_Hlk40357176"/>
      <w:bookmarkStart w:id="5338" w:name="_Toc21102791"/>
      <w:bookmarkStart w:id="5339" w:name="_Toc29810640"/>
      <w:bookmarkStart w:id="5340" w:name="_Toc36635992"/>
      <w:bookmarkStart w:id="5341" w:name="_Toc37272938"/>
      <w:r w:rsidRPr="00931575">
        <w:t>6.7.5.4.5.2</w:t>
      </w:r>
      <w:r w:rsidRPr="00931575">
        <w:tab/>
        <w:t xml:space="preserve">Test requirement for </w:t>
      </w:r>
      <w:r w:rsidRPr="00931575">
        <w:rPr>
          <w:i/>
        </w:rPr>
        <w:t>BS type 2-O</w:t>
      </w:r>
      <w:bookmarkEnd w:id="5336"/>
    </w:p>
    <w:p w14:paraId="128F0B35" w14:textId="77777777" w:rsidR="003F0955" w:rsidRPr="00931575" w:rsidRDefault="003F0955" w:rsidP="006F1F81">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6F1F81">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6F1F81">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5342" w:name="_Toc45886018"/>
      <w:bookmarkStart w:id="5343" w:name="_Toc53183097"/>
      <w:bookmarkStart w:id="5344" w:name="_Toc58915764"/>
      <w:bookmarkStart w:id="5345" w:name="_Toc58917945"/>
      <w:bookmarkStart w:id="5346" w:name="_Toc66693814"/>
      <w:bookmarkStart w:id="5347" w:name="_Toc74915766"/>
      <w:bookmarkStart w:id="5348" w:name="_Toc76114391"/>
      <w:bookmarkStart w:id="5349" w:name="_Toc76544277"/>
      <w:bookmarkStart w:id="5350" w:name="_Toc82536399"/>
      <w:bookmarkStart w:id="5351" w:name="_Toc89952692"/>
      <w:bookmarkStart w:id="5352" w:name="_Toc98766508"/>
      <w:bookmarkStart w:id="5353" w:name="_Toc99702871"/>
      <w:bookmarkStart w:id="5354" w:name="_Toc106206657"/>
      <w:bookmarkStart w:id="5355" w:name="_Toc115080659"/>
      <w:bookmarkStart w:id="5356" w:name="_Toc121999539"/>
      <w:bookmarkStart w:id="5357" w:name="_Toc124153712"/>
      <w:bookmarkStart w:id="5358" w:name="_Toc124154487"/>
      <w:bookmarkStart w:id="5359" w:name="_Toc131560342"/>
      <w:bookmarkStart w:id="5360" w:name="_Toc137394042"/>
      <w:bookmarkStart w:id="5361" w:name="_Toc163475146"/>
      <w:bookmarkStart w:id="5362" w:name="_Toc176783475"/>
      <w:bookmarkEnd w:id="5337"/>
      <w:r w:rsidRPr="00931575">
        <w:lastRenderedPageBreak/>
        <w:t>6.7.5.5</w:t>
      </w:r>
      <w:r w:rsidRPr="00931575">
        <w:tab/>
      </w:r>
      <w:r w:rsidRPr="00931575">
        <w:rPr>
          <w:lang w:val="en-US"/>
        </w:rPr>
        <w:t>Co-location requirements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206AEC06" w14:textId="77777777" w:rsidR="00C45907" w:rsidRPr="00931575" w:rsidRDefault="00C45907" w:rsidP="00C45907">
      <w:pPr>
        <w:pStyle w:val="Heading5"/>
        <w:rPr>
          <w:lang w:eastAsia="sv-SE"/>
        </w:rPr>
      </w:pPr>
      <w:bookmarkStart w:id="5363" w:name="_Toc21102792"/>
      <w:bookmarkStart w:id="5364" w:name="_Toc29810641"/>
      <w:bookmarkStart w:id="5365" w:name="_Toc36635993"/>
      <w:bookmarkStart w:id="5366" w:name="_Toc37272939"/>
      <w:bookmarkStart w:id="5367" w:name="_Toc45886019"/>
      <w:bookmarkStart w:id="5368" w:name="_Toc53183098"/>
      <w:bookmarkStart w:id="5369" w:name="_Toc58915765"/>
      <w:bookmarkStart w:id="5370" w:name="_Toc58917946"/>
      <w:bookmarkStart w:id="5371" w:name="_Toc66693815"/>
      <w:bookmarkStart w:id="5372" w:name="_Toc74915767"/>
      <w:bookmarkStart w:id="5373" w:name="_Toc76114392"/>
      <w:bookmarkStart w:id="5374" w:name="_Toc76544278"/>
      <w:bookmarkStart w:id="5375" w:name="_Toc82536400"/>
      <w:bookmarkStart w:id="5376" w:name="_Toc89952693"/>
      <w:bookmarkStart w:id="5377" w:name="_Toc98766509"/>
      <w:bookmarkStart w:id="5378" w:name="_Toc99702872"/>
      <w:bookmarkStart w:id="5379" w:name="_Toc106206658"/>
      <w:bookmarkStart w:id="5380" w:name="_Toc115080660"/>
      <w:bookmarkStart w:id="5381" w:name="_Toc121999540"/>
      <w:bookmarkStart w:id="5382" w:name="_Toc124153713"/>
      <w:bookmarkStart w:id="5383" w:name="_Toc124154488"/>
      <w:bookmarkStart w:id="5384" w:name="_Toc131560343"/>
      <w:bookmarkStart w:id="5385" w:name="_Toc137394043"/>
      <w:bookmarkStart w:id="5386" w:name="_Toc163475147"/>
      <w:bookmarkStart w:id="5387" w:name="_Toc176783476"/>
      <w:r w:rsidRPr="00931575">
        <w:rPr>
          <w:lang w:eastAsia="sv-SE"/>
        </w:rPr>
        <w:t>6.7.5.5.1</w:t>
      </w:r>
      <w:r w:rsidRPr="00931575">
        <w:rPr>
          <w:lang w:eastAsia="sv-SE"/>
        </w:rPr>
        <w:tab/>
        <w:t>Definition and applicability</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5388" w:name="_Toc21102793"/>
      <w:bookmarkStart w:id="5389" w:name="_Toc29810642"/>
      <w:bookmarkStart w:id="5390" w:name="_Toc36635994"/>
      <w:bookmarkStart w:id="5391" w:name="_Toc37272940"/>
      <w:bookmarkStart w:id="5392" w:name="_Toc45886020"/>
      <w:bookmarkStart w:id="5393" w:name="_Toc53183099"/>
      <w:bookmarkStart w:id="5394" w:name="_Toc58915766"/>
      <w:bookmarkStart w:id="5395" w:name="_Toc58917947"/>
      <w:bookmarkStart w:id="5396" w:name="_Toc66693816"/>
      <w:bookmarkStart w:id="5397" w:name="_Toc74915768"/>
      <w:bookmarkStart w:id="5398" w:name="_Toc76114393"/>
      <w:bookmarkStart w:id="5399" w:name="_Toc76544279"/>
      <w:bookmarkStart w:id="5400" w:name="_Toc82536401"/>
      <w:bookmarkStart w:id="5401" w:name="_Toc89952694"/>
      <w:bookmarkStart w:id="5402" w:name="_Toc98766510"/>
      <w:bookmarkStart w:id="5403" w:name="_Toc99702873"/>
      <w:bookmarkStart w:id="5404" w:name="_Toc106206659"/>
      <w:bookmarkStart w:id="5405" w:name="_Toc115080661"/>
      <w:bookmarkStart w:id="5406" w:name="_Toc121999541"/>
      <w:bookmarkStart w:id="5407" w:name="_Toc124153714"/>
      <w:bookmarkStart w:id="5408" w:name="_Toc124154489"/>
      <w:bookmarkStart w:id="5409" w:name="_Toc131560344"/>
      <w:bookmarkStart w:id="5410" w:name="_Toc137394044"/>
      <w:bookmarkStart w:id="5411" w:name="_Toc163475148"/>
      <w:bookmarkStart w:id="5412" w:name="_Toc176783477"/>
      <w:r w:rsidRPr="00931575">
        <w:rPr>
          <w:lang w:eastAsia="sv-SE"/>
        </w:rPr>
        <w:t>6.7.5.5.2</w:t>
      </w:r>
      <w:r w:rsidRPr="00931575">
        <w:rPr>
          <w:lang w:eastAsia="sv-SE"/>
        </w:rPr>
        <w:tab/>
      </w:r>
      <w:r w:rsidRPr="00931575">
        <w:rPr>
          <w:lang w:val="en-US" w:eastAsia="sv-SE"/>
        </w:rPr>
        <w:t>Minimum requirements</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5413" w:name="_Toc21102794"/>
      <w:bookmarkStart w:id="5414" w:name="_Toc29810643"/>
      <w:bookmarkStart w:id="5415" w:name="_Toc36635995"/>
      <w:bookmarkStart w:id="5416" w:name="_Toc37272941"/>
      <w:bookmarkStart w:id="5417" w:name="_Toc45886021"/>
      <w:bookmarkStart w:id="5418" w:name="_Toc53183100"/>
      <w:bookmarkStart w:id="5419" w:name="_Toc58915767"/>
      <w:bookmarkStart w:id="5420" w:name="_Toc58917948"/>
      <w:bookmarkStart w:id="5421" w:name="_Toc66693817"/>
      <w:bookmarkStart w:id="5422" w:name="_Toc74915769"/>
      <w:bookmarkStart w:id="5423" w:name="_Toc76114394"/>
      <w:bookmarkStart w:id="5424" w:name="_Toc76544280"/>
      <w:bookmarkStart w:id="5425" w:name="_Toc82536402"/>
      <w:bookmarkStart w:id="5426" w:name="_Toc89952695"/>
      <w:bookmarkStart w:id="5427" w:name="_Toc98766511"/>
      <w:bookmarkStart w:id="5428" w:name="_Toc99702874"/>
      <w:bookmarkStart w:id="5429" w:name="_Toc106206660"/>
      <w:bookmarkStart w:id="5430" w:name="_Toc115080662"/>
      <w:bookmarkStart w:id="5431" w:name="_Toc121999542"/>
      <w:bookmarkStart w:id="5432" w:name="_Toc124153715"/>
      <w:bookmarkStart w:id="5433" w:name="_Toc124154490"/>
      <w:bookmarkStart w:id="5434" w:name="_Toc131560345"/>
      <w:bookmarkStart w:id="5435" w:name="_Toc137394045"/>
      <w:bookmarkStart w:id="5436" w:name="_Toc163475149"/>
      <w:bookmarkStart w:id="5437" w:name="_Toc176783478"/>
      <w:r w:rsidRPr="00931575">
        <w:rPr>
          <w:lang w:eastAsia="sv-SE"/>
        </w:rPr>
        <w:t>6.7.5.5.3</w:t>
      </w:r>
      <w:r w:rsidRPr="00931575">
        <w:rPr>
          <w:lang w:eastAsia="sv-SE"/>
        </w:rPr>
        <w:tab/>
      </w:r>
      <w:r w:rsidRPr="00931575">
        <w:rPr>
          <w:lang w:val="en-US" w:eastAsia="sv-SE"/>
        </w:rPr>
        <w:t>Test purpose</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5438" w:name="_Toc21102795"/>
      <w:bookmarkStart w:id="5439" w:name="_Toc29810644"/>
      <w:bookmarkStart w:id="5440" w:name="_Toc36635996"/>
      <w:bookmarkStart w:id="5441" w:name="_Toc37272942"/>
      <w:bookmarkStart w:id="5442" w:name="_Toc45886022"/>
      <w:bookmarkStart w:id="5443" w:name="_Toc53183101"/>
      <w:bookmarkStart w:id="5444" w:name="_Toc58915768"/>
      <w:bookmarkStart w:id="5445" w:name="_Toc58917949"/>
      <w:bookmarkStart w:id="5446" w:name="_Toc66693818"/>
      <w:bookmarkStart w:id="5447" w:name="_Toc74915770"/>
      <w:bookmarkStart w:id="5448" w:name="_Toc76114395"/>
      <w:bookmarkStart w:id="5449" w:name="_Toc76544281"/>
      <w:bookmarkStart w:id="5450" w:name="_Toc82536403"/>
      <w:bookmarkStart w:id="5451" w:name="_Toc89952696"/>
      <w:bookmarkStart w:id="5452" w:name="_Toc98766512"/>
      <w:bookmarkStart w:id="5453" w:name="_Toc99702875"/>
      <w:bookmarkStart w:id="5454" w:name="_Toc106206661"/>
      <w:bookmarkStart w:id="5455" w:name="_Toc115080663"/>
      <w:bookmarkStart w:id="5456" w:name="_Toc121999543"/>
      <w:bookmarkStart w:id="5457" w:name="_Toc124153716"/>
      <w:bookmarkStart w:id="5458" w:name="_Toc124154491"/>
      <w:bookmarkStart w:id="5459" w:name="_Toc131560346"/>
      <w:bookmarkStart w:id="5460" w:name="_Toc137394046"/>
      <w:bookmarkStart w:id="5461" w:name="_Toc163475150"/>
      <w:bookmarkStart w:id="5462" w:name="_Toc176783479"/>
      <w:r w:rsidRPr="00931575">
        <w:rPr>
          <w:lang w:eastAsia="sv-SE"/>
        </w:rPr>
        <w:t>6.7.5.5.4</w:t>
      </w:r>
      <w:r w:rsidRPr="00931575">
        <w:rPr>
          <w:lang w:eastAsia="sv-SE"/>
        </w:rPr>
        <w:tab/>
      </w:r>
      <w:r w:rsidRPr="00931575">
        <w:rPr>
          <w:lang w:val="en-US" w:eastAsia="sv-SE"/>
        </w:rPr>
        <w:t>Method of test</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3BF5FB70" w14:textId="77777777" w:rsidR="00C45907" w:rsidRPr="00931575" w:rsidRDefault="00C45907" w:rsidP="005624C7">
      <w:pPr>
        <w:pStyle w:val="H6"/>
      </w:pPr>
      <w:bookmarkStart w:id="5463" w:name="_Toc21102796"/>
      <w:bookmarkStart w:id="5464" w:name="_Toc29810645"/>
      <w:bookmarkStart w:id="5465" w:name="_Toc36635997"/>
      <w:bookmarkStart w:id="5466" w:name="_Toc37272943"/>
      <w:bookmarkStart w:id="5467" w:name="_Toc45886023"/>
      <w:r w:rsidRPr="00931575">
        <w:t>6.7.5.5.4.1</w:t>
      </w:r>
      <w:r w:rsidRPr="00931575">
        <w:tab/>
        <w:t>Initial conditions</w:t>
      </w:r>
      <w:bookmarkEnd w:id="5463"/>
      <w:bookmarkEnd w:id="5464"/>
      <w:bookmarkEnd w:id="5465"/>
      <w:bookmarkEnd w:id="5466"/>
      <w:bookmarkEnd w:id="5467"/>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5468" w:name="_Toc21102797"/>
      <w:bookmarkStart w:id="5469" w:name="_Toc29810646"/>
      <w:bookmarkStart w:id="5470" w:name="_Toc36635998"/>
      <w:bookmarkStart w:id="5471" w:name="_Toc37272944"/>
      <w:bookmarkStart w:id="5472" w:name="_Toc45886024"/>
      <w:r w:rsidRPr="00931575">
        <w:t>6.7.5.5.4.2</w:t>
      </w:r>
      <w:r w:rsidRPr="00931575">
        <w:tab/>
        <w:t>Procedure</w:t>
      </w:r>
      <w:bookmarkEnd w:id="5468"/>
      <w:bookmarkEnd w:id="5469"/>
      <w:bookmarkEnd w:id="5470"/>
      <w:bookmarkEnd w:id="5471"/>
      <w:bookmarkEnd w:id="5472"/>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lastRenderedPageBreak/>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0"/>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0"/>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5473" w:name="_Toc21102798"/>
      <w:bookmarkStart w:id="5474" w:name="_Toc29810647"/>
      <w:bookmarkStart w:id="5475" w:name="_Toc36635999"/>
      <w:bookmarkStart w:id="5476" w:name="_Toc37272945"/>
      <w:bookmarkStart w:id="5477" w:name="_Toc45886025"/>
      <w:bookmarkStart w:id="5478" w:name="_Toc53183102"/>
      <w:bookmarkStart w:id="5479" w:name="_Toc58915769"/>
      <w:bookmarkStart w:id="5480" w:name="_Toc58917950"/>
      <w:bookmarkStart w:id="5481" w:name="_Toc66693819"/>
      <w:bookmarkStart w:id="5482" w:name="_Toc74915771"/>
      <w:bookmarkStart w:id="5483" w:name="_Toc76114396"/>
      <w:bookmarkStart w:id="5484" w:name="_Toc76544282"/>
      <w:bookmarkStart w:id="5485" w:name="_Toc82536404"/>
      <w:bookmarkStart w:id="5486" w:name="_Toc89952697"/>
      <w:bookmarkStart w:id="5487" w:name="_Toc98766513"/>
      <w:bookmarkStart w:id="5488" w:name="_Toc99702876"/>
      <w:bookmarkStart w:id="5489" w:name="_Toc106206662"/>
      <w:bookmarkStart w:id="5490" w:name="_Toc115080664"/>
      <w:bookmarkStart w:id="5491" w:name="_Toc121999544"/>
      <w:bookmarkStart w:id="5492" w:name="_Toc124153717"/>
      <w:bookmarkStart w:id="5493" w:name="_Toc124154492"/>
      <w:bookmarkStart w:id="5494" w:name="_Toc131560347"/>
      <w:bookmarkStart w:id="5495" w:name="_Toc137394047"/>
      <w:bookmarkStart w:id="5496" w:name="_Toc163475151"/>
      <w:bookmarkStart w:id="5497" w:name="_Toc176783480"/>
      <w:r w:rsidRPr="00931575">
        <w:rPr>
          <w:lang w:eastAsia="sv-SE"/>
        </w:rPr>
        <w:t>6.7.5.5.5</w:t>
      </w:r>
      <w:r w:rsidRPr="00931575">
        <w:rPr>
          <w:lang w:eastAsia="sv-SE"/>
        </w:rPr>
        <w:tab/>
        <w:t>Test requirements</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1F2ECAD8" w14:textId="77777777" w:rsidR="00C45907" w:rsidRPr="00931575" w:rsidRDefault="00C45907" w:rsidP="005624C7">
      <w:pPr>
        <w:pStyle w:val="H6"/>
      </w:pPr>
      <w:bookmarkStart w:id="5498" w:name="_Toc21102799"/>
      <w:bookmarkStart w:id="5499" w:name="_Toc29810648"/>
      <w:bookmarkStart w:id="5500" w:name="_Toc36636000"/>
      <w:bookmarkStart w:id="5501" w:name="_Toc37272946"/>
      <w:bookmarkStart w:id="5502" w:name="_Toc45886026"/>
      <w:r w:rsidRPr="00931575">
        <w:t>6.7.5.5.5.1</w:t>
      </w:r>
      <w:r w:rsidRPr="00931575">
        <w:tab/>
        <w:t xml:space="preserve">Test requirement for </w:t>
      </w:r>
      <w:r w:rsidRPr="00931575">
        <w:rPr>
          <w:i/>
        </w:rPr>
        <w:t>BS type 1-O</w:t>
      </w:r>
      <w:bookmarkEnd w:id="5498"/>
      <w:bookmarkEnd w:id="5499"/>
      <w:bookmarkEnd w:id="5500"/>
      <w:bookmarkEnd w:id="5501"/>
      <w:bookmarkEnd w:id="5502"/>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lastRenderedPageBreak/>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lastRenderedPageBreak/>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6F1F81">
            <w:pPr>
              <w:pStyle w:val="TAC"/>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lastRenderedPageBreak/>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5503" w:name="_Toc21102800"/>
      <w:bookmarkStart w:id="5504" w:name="_Toc29810649"/>
      <w:bookmarkStart w:id="5505" w:name="_Toc36636001"/>
      <w:bookmarkStart w:id="5506" w:name="_Toc37272947"/>
      <w:bookmarkStart w:id="5507" w:name="_Toc45886027"/>
      <w:bookmarkStart w:id="5508" w:name="_Toc53183103"/>
      <w:bookmarkStart w:id="5509" w:name="_Toc58915770"/>
      <w:bookmarkStart w:id="5510" w:name="_Toc58917951"/>
      <w:bookmarkStart w:id="5511" w:name="_Toc66693820"/>
      <w:bookmarkStart w:id="5512" w:name="_Toc74915772"/>
      <w:bookmarkStart w:id="5513" w:name="_Toc76114397"/>
      <w:bookmarkStart w:id="5514" w:name="_Toc76544283"/>
      <w:bookmarkStart w:id="5515" w:name="_Toc82536405"/>
      <w:bookmarkStart w:id="5516" w:name="_Toc89952698"/>
      <w:bookmarkStart w:id="5517" w:name="_Toc98766514"/>
      <w:bookmarkStart w:id="5518" w:name="_Toc99702877"/>
      <w:bookmarkStart w:id="5519" w:name="_Toc106206663"/>
      <w:bookmarkStart w:id="5520" w:name="_Toc115080665"/>
      <w:bookmarkStart w:id="5521" w:name="_Toc121999545"/>
      <w:bookmarkStart w:id="5522" w:name="_Toc124153718"/>
      <w:bookmarkStart w:id="5523" w:name="_Toc124154493"/>
      <w:bookmarkStart w:id="5524" w:name="_Toc131560348"/>
      <w:bookmarkStart w:id="5525" w:name="_Toc137394048"/>
      <w:bookmarkStart w:id="5526" w:name="_Toc163475152"/>
      <w:bookmarkStart w:id="5527" w:name="_Toc176783481"/>
      <w:r w:rsidRPr="00931575">
        <w:t>6.8</w:t>
      </w:r>
      <w:r w:rsidRPr="00931575">
        <w:tab/>
        <w:t>OTA transmitter intermodulation</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1D833E5A" w14:textId="77777777" w:rsidR="00C45907" w:rsidRPr="00931575" w:rsidRDefault="00C45907" w:rsidP="00C45907">
      <w:pPr>
        <w:pStyle w:val="Heading3"/>
      </w:pPr>
      <w:bookmarkStart w:id="5528" w:name="_Toc21102801"/>
      <w:bookmarkStart w:id="5529" w:name="_Toc29810650"/>
      <w:bookmarkStart w:id="5530" w:name="_Toc36636002"/>
      <w:bookmarkStart w:id="5531" w:name="_Toc37272948"/>
      <w:bookmarkStart w:id="5532" w:name="_Toc45886028"/>
      <w:bookmarkStart w:id="5533" w:name="_Toc53183104"/>
      <w:bookmarkStart w:id="5534" w:name="_Toc58915771"/>
      <w:bookmarkStart w:id="5535" w:name="_Toc58917952"/>
      <w:bookmarkStart w:id="5536" w:name="_Toc66693821"/>
      <w:bookmarkStart w:id="5537" w:name="_Toc74915773"/>
      <w:bookmarkStart w:id="5538" w:name="_Toc76114398"/>
      <w:bookmarkStart w:id="5539" w:name="_Toc76544284"/>
      <w:bookmarkStart w:id="5540" w:name="_Toc82536406"/>
      <w:bookmarkStart w:id="5541" w:name="_Toc89952699"/>
      <w:bookmarkStart w:id="5542" w:name="_Toc98766515"/>
      <w:bookmarkStart w:id="5543" w:name="_Toc99702878"/>
      <w:bookmarkStart w:id="5544" w:name="_Toc106206664"/>
      <w:bookmarkStart w:id="5545" w:name="_Toc115080666"/>
      <w:bookmarkStart w:id="5546" w:name="_Toc121999546"/>
      <w:bookmarkStart w:id="5547" w:name="_Toc124153719"/>
      <w:bookmarkStart w:id="5548" w:name="_Toc124154494"/>
      <w:bookmarkStart w:id="5549" w:name="_Toc131560349"/>
      <w:bookmarkStart w:id="5550" w:name="_Toc137394049"/>
      <w:bookmarkStart w:id="5551" w:name="_Toc163475153"/>
      <w:bookmarkStart w:id="5552" w:name="_Toc176783482"/>
      <w:r w:rsidRPr="00931575">
        <w:t>6.</w:t>
      </w:r>
      <w:r w:rsidRPr="00931575">
        <w:rPr>
          <w:lang w:val="en-US"/>
        </w:rPr>
        <w:t>8</w:t>
      </w:r>
      <w:r w:rsidRPr="00931575">
        <w:t>.1</w:t>
      </w:r>
      <w:r w:rsidRPr="00931575">
        <w:tab/>
        <w:t>Definition and applicability</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5553" w:name="_Toc21102802"/>
      <w:bookmarkStart w:id="5554" w:name="_Toc29810651"/>
      <w:bookmarkStart w:id="5555" w:name="_Toc36636003"/>
      <w:bookmarkStart w:id="5556" w:name="_Toc37272949"/>
      <w:bookmarkStart w:id="5557" w:name="_Toc45886029"/>
      <w:bookmarkStart w:id="5558" w:name="_Toc53183105"/>
      <w:bookmarkStart w:id="5559" w:name="_Toc58915772"/>
      <w:bookmarkStart w:id="5560" w:name="_Toc58917953"/>
      <w:bookmarkStart w:id="5561" w:name="_Toc66693822"/>
      <w:bookmarkStart w:id="5562" w:name="_Toc74915774"/>
      <w:bookmarkStart w:id="5563" w:name="_Toc76114399"/>
      <w:bookmarkStart w:id="5564" w:name="_Toc76544285"/>
      <w:bookmarkStart w:id="5565" w:name="_Toc82536407"/>
      <w:bookmarkStart w:id="5566" w:name="_Toc89952700"/>
      <w:bookmarkStart w:id="5567" w:name="_Toc98766516"/>
      <w:bookmarkStart w:id="5568" w:name="_Toc99702879"/>
      <w:bookmarkStart w:id="5569" w:name="_Toc106206665"/>
      <w:bookmarkStart w:id="5570" w:name="_Toc115080667"/>
      <w:bookmarkStart w:id="5571" w:name="_Toc121999547"/>
      <w:bookmarkStart w:id="5572" w:name="_Toc124153720"/>
      <w:bookmarkStart w:id="5573" w:name="_Toc124154495"/>
      <w:bookmarkStart w:id="5574" w:name="_Toc131560350"/>
      <w:bookmarkStart w:id="5575" w:name="_Toc137394050"/>
      <w:bookmarkStart w:id="5576" w:name="_Toc163475154"/>
      <w:bookmarkStart w:id="5577" w:name="_Toc176783483"/>
      <w:r w:rsidRPr="00931575">
        <w:t>6.8.2</w:t>
      </w:r>
      <w:r w:rsidRPr="00931575">
        <w:tab/>
        <w:t>Minimum requirement</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5578" w:name="_Toc21102803"/>
      <w:bookmarkStart w:id="5579" w:name="_Toc29810652"/>
      <w:bookmarkStart w:id="5580" w:name="_Toc36636004"/>
      <w:bookmarkStart w:id="5581" w:name="_Toc37272950"/>
      <w:bookmarkStart w:id="5582" w:name="_Toc45886030"/>
      <w:bookmarkStart w:id="5583" w:name="_Toc53183106"/>
      <w:bookmarkStart w:id="5584" w:name="_Toc58915773"/>
      <w:bookmarkStart w:id="5585" w:name="_Toc58917954"/>
      <w:bookmarkStart w:id="5586" w:name="_Toc66693823"/>
      <w:bookmarkStart w:id="5587" w:name="_Toc74915775"/>
      <w:bookmarkStart w:id="5588" w:name="_Toc76114400"/>
      <w:bookmarkStart w:id="5589" w:name="_Toc76544286"/>
      <w:bookmarkStart w:id="5590" w:name="_Toc82536408"/>
      <w:bookmarkStart w:id="5591" w:name="_Toc89952701"/>
      <w:bookmarkStart w:id="5592" w:name="_Toc98766517"/>
      <w:bookmarkStart w:id="5593" w:name="_Toc99702880"/>
      <w:bookmarkStart w:id="5594" w:name="_Toc106206666"/>
      <w:bookmarkStart w:id="5595" w:name="_Toc115080668"/>
      <w:bookmarkStart w:id="5596" w:name="_Toc121999548"/>
      <w:bookmarkStart w:id="5597" w:name="_Toc124153721"/>
      <w:bookmarkStart w:id="5598" w:name="_Toc124154496"/>
      <w:bookmarkStart w:id="5599" w:name="_Toc131560351"/>
      <w:bookmarkStart w:id="5600" w:name="_Toc137394051"/>
      <w:bookmarkStart w:id="5601" w:name="_Toc163475155"/>
      <w:bookmarkStart w:id="5602" w:name="_Toc176783484"/>
      <w:r w:rsidRPr="00931575">
        <w:t>6.8.3</w:t>
      </w:r>
      <w:r w:rsidRPr="00931575">
        <w:tab/>
        <w:t>Test purpose</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5603" w:name="_Toc21102804"/>
      <w:bookmarkStart w:id="5604" w:name="_Toc29810653"/>
      <w:bookmarkStart w:id="5605" w:name="_Toc36636005"/>
      <w:bookmarkStart w:id="5606" w:name="_Toc37272951"/>
      <w:bookmarkStart w:id="5607" w:name="_Toc45886031"/>
      <w:bookmarkStart w:id="5608" w:name="_Toc53183107"/>
      <w:bookmarkStart w:id="5609" w:name="_Toc58915774"/>
      <w:bookmarkStart w:id="5610" w:name="_Toc58917955"/>
      <w:bookmarkStart w:id="5611" w:name="_Toc66693824"/>
      <w:bookmarkStart w:id="5612" w:name="_Toc74915776"/>
      <w:bookmarkStart w:id="5613" w:name="_Toc76114401"/>
      <w:bookmarkStart w:id="5614" w:name="_Toc76544287"/>
      <w:bookmarkStart w:id="5615" w:name="_Toc82536409"/>
      <w:bookmarkStart w:id="5616" w:name="_Toc89952702"/>
      <w:bookmarkStart w:id="5617" w:name="_Toc98766518"/>
      <w:bookmarkStart w:id="5618" w:name="_Toc99702881"/>
      <w:bookmarkStart w:id="5619" w:name="_Toc106206667"/>
      <w:bookmarkStart w:id="5620" w:name="_Toc115080669"/>
      <w:bookmarkStart w:id="5621" w:name="_Toc121999549"/>
      <w:bookmarkStart w:id="5622" w:name="_Toc124153722"/>
      <w:bookmarkStart w:id="5623" w:name="_Toc124154497"/>
      <w:bookmarkStart w:id="5624" w:name="_Toc131560352"/>
      <w:bookmarkStart w:id="5625" w:name="_Toc137394052"/>
      <w:bookmarkStart w:id="5626" w:name="_Toc163475156"/>
      <w:bookmarkStart w:id="5627" w:name="_Toc176783485"/>
      <w:r w:rsidRPr="00931575">
        <w:t>6.8.4</w:t>
      </w:r>
      <w:r w:rsidRPr="00931575">
        <w:tab/>
        <w:t>Method of test</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293869A7" w14:textId="77777777" w:rsidR="00C45907" w:rsidRPr="00931575" w:rsidRDefault="00C45907" w:rsidP="00C45907">
      <w:pPr>
        <w:pStyle w:val="Heading4"/>
      </w:pPr>
      <w:bookmarkStart w:id="5628" w:name="_Toc21102805"/>
      <w:bookmarkStart w:id="5629" w:name="_Toc29810654"/>
      <w:bookmarkStart w:id="5630" w:name="_Toc36636006"/>
      <w:bookmarkStart w:id="5631" w:name="_Toc37272952"/>
      <w:bookmarkStart w:id="5632" w:name="_Toc45886032"/>
      <w:bookmarkStart w:id="5633" w:name="_Toc53183108"/>
      <w:bookmarkStart w:id="5634" w:name="_Toc58915775"/>
      <w:bookmarkStart w:id="5635" w:name="_Toc58917956"/>
      <w:bookmarkStart w:id="5636" w:name="_Toc66693825"/>
      <w:bookmarkStart w:id="5637" w:name="_Toc74915777"/>
      <w:bookmarkStart w:id="5638" w:name="_Toc76114402"/>
      <w:bookmarkStart w:id="5639" w:name="_Toc76544288"/>
      <w:bookmarkStart w:id="5640" w:name="_Toc82536410"/>
      <w:bookmarkStart w:id="5641" w:name="_Toc89952703"/>
      <w:bookmarkStart w:id="5642" w:name="_Toc98766519"/>
      <w:bookmarkStart w:id="5643" w:name="_Toc99702882"/>
      <w:bookmarkStart w:id="5644" w:name="_Toc106206668"/>
      <w:bookmarkStart w:id="5645" w:name="_Toc115080670"/>
      <w:bookmarkStart w:id="5646" w:name="_Toc121999550"/>
      <w:bookmarkStart w:id="5647" w:name="_Toc124153723"/>
      <w:bookmarkStart w:id="5648" w:name="_Toc124154498"/>
      <w:bookmarkStart w:id="5649" w:name="_Toc131560353"/>
      <w:bookmarkStart w:id="5650" w:name="_Toc137394053"/>
      <w:bookmarkStart w:id="5651" w:name="_Toc163475157"/>
      <w:bookmarkStart w:id="5652" w:name="_Toc176783486"/>
      <w:r w:rsidRPr="00931575">
        <w:t>6.8.4.1</w:t>
      </w:r>
      <w:r w:rsidRPr="00931575">
        <w:tab/>
        <w:t>Initial conditions</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lastRenderedPageBreak/>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653" w:name="_Toc21102806"/>
      <w:bookmarkStart w:id="5654" w:name="_Toc29810655"/>
      <w:bookmarkStart w:id="5655" w:name="_Toc36636007"/>
      <w:bookmarkStart w:id="5656" w:name="_Toc37272953"/>
      <w:bookmarkStart w:id="5657" w:name="_Toc45886033"/>
      <w:bookmarkStart w:id="5658" w:name="_Toc53183109"/>
      <w:bookmarkStart w:id="5659" w:name="_Toc58915776"/>
      <w:bookmarkStart w:id="5660" w:name="_Toc58917957"/>
      <w:bookmarkStart w:id="5661" w:name="_Toc66693826"/>
      <w:bookmarkStart w:id="5662" w:name="_Toc74915778"/>
      <w:bookmarkStart w:id="5663" w:name="_Toc76114403"/>
      <w:bookmarkStart w:id="5664" w:name="_Toc76544289"/>
      <w:bookmarkStart w:id="5665" w:name="_Toc82536411"/>
      <w:bookmarkStart w:id="5666" w:name="_Toc89952704"/>
      <w:bookmarkStart w:id="5667" w:name="_Toc98766520"/>
      <w:bookmarkStart w:id="5668" w:name="_Toc99702883"/>
      <w:bookmarkStart w:id="5669" w:name="_Toc106206669"/>
      <w:bookmarkStart w:id="5670" w:name="_Toc115080671"/>
      <w:bookmarkStart w:id="5671" w:name="_Toc121999551"/>
      <w:bookmarkStart w:id="5672" w:name="_Toc124153724"/>
      <w:bookmarkStart w:id="5673" w:name="_Toc124154499"/>
      <w:bookmarkStart w:id="5674" w:name="_Toc131560354"/>
      <w:bookmarkStart w:id="5675" w:name="_Toc137394054"/>
      <w:bookmarkStart w:id="5676" w:name="_Toc163475158"/>
      <w:bookmarkStart w:id="5677" w:name="_Toc176783487"/>
      <w:r w:rsidRPr="00931575">
        <w:t>6.8.4.2</w:t>
      </w:r>
      <w:r w:rsidRPr="00931575">
        <w:tab/>
        <w:t>Procedure</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0"/>
      </w:pPr>
      <w:r w:rsidRPr="006D5D66">
        <w:rPr>
          <w:lang w:val="en-US"/>
        </w:rPr>
        <w:t>-</w:t>
      </w:r>
      <w:r w:rsidRPr="006D5D66">
        <w:tab/>
        <w:t>Detection mode: True RMS.</w:t>
      </w:r>
    </w:p>
    <w:p w14:paraId="2A047E64" w14:textId="77777777" w:rsidR="00803800" w:rsidRPr="006D5D66" w:rsidRDefault="00803800" w:rsidP="006F1F81">
      <w:pPr>
        <w:pStyle w:val="B20"/>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0"/>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lastRenderedPageBreak/>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678" w:name="_Toc21102807"/>
      <w:bookmarkStart w:id="5679" w:name="_Toc29810656"/>
      <w:bookmarkStart w:id="5680" w:name="_Toc36636008"/>
      <w:bookmarkStart w:id="5681" w:name="_Toc37272954"/>
      <w:bookmarkStart w:id="5682" w:name="_Toc45886034"/>
      <w:bookmarkStart w:id="5683" w:name="_Toc53183110"/>
      <w:bookmarkStart w:id="5684" w:name="_Toc58915777"/>
      <w:bookmarkStart w:id="5685" w:name="_Toc58917958"/>
      <w:bookmarkStart w:id="5686" w:name="_Toc66693827"/>
      <w:bookmarkStart w:id="5687" w:name="_Toc74915779"/>
      <w:bookmarkStart w:id="5688" w:name="_Toc76114404"/>
      <w:bookmarkStart w:id="5689" w:name="_Toc76544290"/>
      <w:bookmarkStart w:id="5690" w:name="_Toc82536412"/>
      <w:bookmarkStart w:id="5691" w:name="_Toc89952705"/>
      <w:bookmarkStart w:id="5692" w:name="_Toc98766521"/>
      <w:bookmarkStart w:id="5693" w:name="_Toc99702884"/>
      <w:bookmarkStart w:id="5694" w:name="_Toc106206670"/>
      <w:bookmarkStart w:id="5695" w:name="_Toc115080672"/>
      <w:bookmarkStart w:id="5696" w:name="_Toc121999552"/>
      <w:bookmarkStart w:id="5697" w:name="_Toc124153725"/>
      <w:bookmarkStart w:id="5698" w:name="_Toc124154500"/>
      <w:bookmarkStart w:id="5699" w:name="_Toc131560355"/>
      <w:bookmarkStart w:id="5700" w:name="_Toc137394055"/>
      <w:bookmarkStart w:id="5701" w:name="_Toc163475159"/>
      <w:bookmarkStart w:id="5702" w:name="_Toc176783488"/>
      <w:r w:rsidRPr="00931575">
        <w:t>6.8.5</w:t>
      </w:r>
      <w:r w:rsidRPr="00931575">
        <w:tab/>
        <w:t>Test requirement</w:t>
      </w:r>
      <w:r w:rsidRPr="00931575">
        <w:rPr>
          <w:lang w:val="en-US"/>
        </w:rPr>
        <w:t>s</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532C4F7F" w14:textId="77777777" w:rsidR="00C45907" w:rsidRPr="00931575" w:rsidRDefault="00C45907" w:rsidP="00C45907">
      <w:pPr>
        <w:pStyle w:val="Heading4"/>
      </w:pPr>
      <w:bookmarkStart w:id="5703" w:name="_Toc21102808"/>
      <w:bookmarkStart w:id="5704" w:name="_Toc29810657"/>
      <w:bookmarkStart w:id="5705" w:name="_Toc36636009"/>
      <w:bookmarkStart w:id="5706" w:name="_Toc37272955"/>
      <w:bookmarkStart w:id="5707" w:name="_Toc45886035"/>
      <w:bookmarkStart w:id="5708" w:name="_Toc53183111"/>
      <w:bookmarkStart w:id="5709" w:name="_Toc58915778"/>
      <w:bookmarkStart w:id="5710" w:name="_Toc58917959"/>
      <w:bookmarkStart w:id="5711" w:name="_Toc66693828"/>
      <w:bookmarkStart w:id="5712" w:name="_Toc74915780"/>
      <w:bookmarkStart w:id="5713" w:name="_Toc76114405"/>
      <w:bookmarkStart w:id="5714" w:name="_Toc76544291"/>
      <w:bookmarkStart w:id="5715" w:name="_Toc82536413"/>
      <w:bookmarkStart w:id="5716" w:name="_Toc89952706"/>
      <w:bookmarkStart w:id="5717" w:name="_Toc98766522"/>
      <w:bookmarkStart w:id="5718" w:name="_Toc99702885"/>
      <w:bookmarkStart w:id="5719" w:name="_Toc106206671"/>
      <w:bookmarkStart w:id="5720" w:name="_Toc115080673"/>
      <w:bookmarkStart w:id="5721" w:name="_Toc121999553"/>
      <w:bookmarkStart w:id="5722" w:name="_Toc124153726"/>
      <w:bookmarkStart w:id="5723" w:name="_Toc124154501"/>
      <w:bookmarkStart w:id="5724" w:name="_Toc131560356"/>
      <w:bookmarkStart w:id="5725" w:name="_Toc137394056"/>
      <w:bookmarkStart w:id="5726" w:name="_Toc163475160"/>
      <w:bookmarkStart w:id="5727" w:name="_Toc176783489"/>
      <w:r w:rsidRPr="00931575">
        <w:t>6.8.5.1</w:t>
      </w:r>
      <w:r w:rsidRPr="00931575">
        <w:tab/>
        <w:t>Requirement for BS type 1-O</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lastRenderedPageBreak/>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4" type="#_x0000_t75" style="width:103.9pt;height:32.35pt;mso-position-horizontal-relative:page;mso-position-vertical-relative:page" o:ole="">
                  <v:fill o:detectmouseclick="t"/>
                  <v:imagedata r:id="rId66" o:title=""/>
                </v:shape>
                <o:OLEObject Type="Embed" ProgID="Equation.3" ShapeID="_x0000_i1044" DrawAspect="Content" ObjectID="_1788604257" r:id="rId67"/>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Default="00C45907" w:rsidP="006F1F81"/>
    <w:p w14:paraId="7DD3C8AC" w14:textId="77777777" w:rsidR="00A746A0" w:rsidRPr="00416580" w:rsidRDefault="00A746A0" w:rsidP="00952272">
      <w:pPr>
        <w:pStyle w:val="Heading4"/>
      </w:pPr>
      <w:bookmarkStart w:id="5728" w:name="_Toc176783490"/>
      <w:r w:rsidRPr="00931575">
        <w:t>6.8.5.</w:t>
      </w:r>
      <w:r>
        <w:t>2</w:t>
      </w:r>
      <w:r w:rsidRPr="00931575">
        <w:tab/>
      </w:r>
      <w:r>
        <w:t>Additional</w:t>
      </w:r>
      <w:r w:rsidRPr="00F95B02">
        <w:t xml:space="preserve"> requirement</w:t>
      </w:r>
      <w:r>
        <w:t>s (regional)</w:t>
      </w:r>
      <w:bookmarkEnd w:id="5728"/>
    </w:p>
    <w:p w14:paraId="40C65DE7" w14:textId="77777777" w:rsidR="00A746A0" w:rsidRPr="00F95B02" w:rsidRDefault="00A746A0" w:rsidP="00A746A0">
      <w:pPr>
        <w:pStyle w:val="TH"/>
      </w:pPr>
      <w:r w:rsidRPr="00F95B02">
        <w:t xml:space="preserve">Table </w:t>
      </w:r>
      <w:r w:rsidRPr="00931575">
        <w:t>6.8.5.</w:t>
      </w:r>
      <w:r>
        <w:t>2</w:t>
      </w:r>
      <w:r w:rsidRPr="00931575">
        <w:t>-</w:t>
      </w:r>
      <w:r>
        <w:t>1</w:t>
      </w:r>
      <w:r w:rsidRPr="00F95B02">
        <w:t xml:space="preserve">: </w:t>
      </w:r>
      <w:r>
        <w:t>Void</w:t>
      </w:r>
    </w:p>
    <w:p w14:paraId="150D44A8" w14:textId="77777777" w:rsidR="00A746A0" w:rsidRDefault="00A746A0" w:rsidP="00A746A0"/>
    <w:p w14:paraId="390F9D6D" w14:textId="77777777" w:rsidR="00A746A0" w:rsidRPr="00931575" w:rsidRDefault="00A746A0" w:rsidP="00A746A0">
      <w:r w:rsidRPr="00275E83">
        <w:t>For Band n</w:t>
      </w:r>
      <w:r>
        <w:t xml:space="preserve">79 </w:t>
      </w:r>
      <w:r w:rsidRPr="00275E83">
        <w:t>operation</w:t>
      </w:r>
      <w:r>
        <w:t xml:space="preserve"> in Japan,</w:t>
      </w:r>
      <w:r w:rsidRPr="007C3441">
        <w:t xml:space="preserve"> </w:t>
      </w:r>
      <w:r>
        <w:t>t</w:t>
      </w:r>
      <w:r w:rsidRPr="00931575">
        <w:t>he transmitter intermodulation level shall not exceed the TRP unwanted emission limits specified for OTA transmitter spurious emission in clause 6.7.5 (except co-location with other base stations), OTA out-of-band emissions in clause 6.7.4 and OTA ACLR in clause 6.7.3 in the presence of a wanted signal and an interfering signal, defined in table 6.8.5.</w:t>
      </w:r>
      <w:r>
        <w:t>2</w:t>
      </w:r>
      <w:r w:rsidRPr="00931575">
        <w:t>-</w:t>
      </w:r>
      <w:r>
        <w:t>2</w:t>
      </w:r>
      <w:r w:rsidRPr="00931575">
        <w:t>.</w:t>
      </w:r>
    </w:p>
    <w:p w14:paraId="27172183" w14:textId="77777777" w:rsidR="00A746A0" w:rsidRPr="00F95B02" w:rsidRDefault="00A746A0" w:rsidP="00A746A0">
      <w:pPr>
        <w:pStyle w:val="TH"/>
      </w:pPr>
      <w:r w:rsidRPr="00F95B02">
        <w:t xml:space="preserve">Table </w:t>
      </w:r>
      <w:r w:rsidRPr="00931575">
        <w:t>6.8.5.</w:t>
      </w:r>
      <w:r>
        <w:t>2</w:t>
      </w:r>
      <w:r w:rsidRPr="00931575">
        <w:t>-</w:t>
      </w:r>
      <w:r>
        <w:t>2</w:t>
      </w:r>
      <w:r w:rsidRPr="00F95B02">
        <w:t>: Interfering and wanted signals for</w:t>
      </w:r>
      <w:r w:rsidRPr="00F95B02">
        <w:br/>
        <w:t>the OTA transmitter intermodulation requirement</w:t>
      </w:r>
      <w:r>
        <w:t xml:space="preserve"> for n79</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A746A0" w:rsidRPr="00F95B02" w14:paraId="10D0F7BF" w14:textId="77777777" w:rsidTr="00D27043">
        <w:trPr>
          <w:cantSplit/>
          <w:tblHeader/>
          <w:jc w:val="center"/>
        </w:trPr>
        <w:tc>
          <w:tcPr>
            <w:tcW w:w="4076" w:type="dxa"/>
          </w:tcPr>
          <w:p w14:paraId="3D6D59EF" w14:textId="77777777" w:rsidR="00A746A0" w:rsidRPr="00F95B02" w:rsidRDefault="00A746A0" w:rsidP="00D27043">
            <w:pPr>
              <w:pStyle w:val="TAH"/>
            </w:pPr>
            <w:r w:rsidRPr="00F95B02">
              <w:t>Parameter</w:t>
            </w:r>
          </w:p>
        </w:tc>
        <w:tc>
          <w:tcPr>
            <w:tcW w:w="5701" w:type="dxa"/>
          </w:tcPr>
          <w:p w14:paraId="271FFA45" w14:textId="77777777" w:rsidR="00A746A0" w:rsidRPr="00F95B02" w:rsidRDefault="00A746A0" w:rsidP="00D27043">
            <w:pPr>
              <w:pStyle w:val="TAH"/>
            </w:pPr>
            <w:r w:rsidRPr="00F95B02">
              <w:t>Value</w:t>
            </w:r>
          </w:p>
        </w:tc>
      </w:tr>
      <w:tr w:rsidR="00A746A0" w:rsidRPr="00F95B02" w14:paraId="4E54DBEB" w14:textId="77777777" w:rsidTr="00D27043">
        <w:trPr>
          <w:cantSplit/>
          <w:jc w:val="center"/>
        </w:trPr>
        <w:tc>
          <w:tcPr>
            <w:tcW w:w="4076" w:type="dxa"/>
          </w:tcPr>
          <w:p w14:paraId="3BBD0339" w14:textId="77777777" w:rsidR="00A746A0" w:rsidRPr="00F95B02" w:rsidRDefault="00A746A0" w:rsidP="00D27043">
            <w:pPr>
              <w:pStyle w:val="TAC"/>
            </w:pPr>
            <w:r w:rsidRPr="00F95B02">
              <w:t>Wanted signal</w:t>
            </w:r>
          </w:p>
        </w:tc>
        <w:tc>
          <w:tcPr>
            <w:tcW w:w="5701" w:type="dxa"/>
          </w:tcPr>
          <w:p w14:paraId="5D317B52" w14:textId="77777777" w:rsidR="00A746A0" w:rsidRPr="00F95B02" w:rsidRDefault="00A746A0" w:rsidP="00D27043">
            <w:pPr>
              <w:pStyle w:val="TAC"/>
            </w:pPr>
            <w:r w:rsidRPr="00F95B02">
              <w:t xml:space="preserve">NR </w:t>
            </w:r>
            <w:r>
              <w:t>single carrier</w:t>
            </w:r>
          </w:p>
        </w:tc>
      </w:tr>
      <w:tr w:rsidR="00A746A0" w:rsidRPr="00F95B02" w14:paraId="620CF9E3" w14:textId="77777777" w:rsidTr="00D27043">
        <w:trPr>
          <w:cantSplit/>
          <w:jc w:val="center"/>
        </w:trPr>
        <w:tc>
          <w:tcPr>
            <w:tcW w:w="4076" w:type="dxa"/>
          </w:tcPr>
          <w:p w14:paraId="2885AC20" w14:textId="77777777" w:rsidR="00A746A0" w:rsidRPr="00F95B02" w:rsidRDefault="00A746A0" w:rsidP="00D27043">
            <w:pPr>
              <w:pStyle w:val="TAC"/>
            </w:pPr>
            <w:r w:rsidRPr="00F95B02">
              <w:t>Interfering signal type</w:t>
            </w:r>
          </w:p>
        </w:tc>
        <w:tc>
          <w:tcPr>
            <w:tcW w:w="5701" w:type="dxa"/>
          </w:tcPr>
          <w:p w14:paraId="2B2914BA" w14:textId="77777777" w:rsidR="00A746A0" w:rsidRPr="00F95B02" w:rsidRDefault="00A746A0" w:rsidP="00D27043">
            <w:pPr>
              <w:pStyle w:val="TAC"/>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A746A0" w:rsidRPr="00F95B02" w14:paraId="14F07D20" w14:textId="77777777" w:rsidTr="00D27043">
        <w:trPr>
          <w:cantSplit/>
          <w:jc w:val="center"/>
        </w:trPr>
        <w:tc>
          <w:tcPr>
            <w:tcW w:w="4076" w:type="dxa"/>
          </w:tcPr>
          <w:p w14:paraId="26DB5CE6" w14:textId="77777777" w:rsidR="00A746A0" w:rsidRPr="00F95B02" w:rsidRDefault="00A746A0" w:rsidP="00D27043">
            <w:pPr>
              <w:pStyle w:val="TAC"/>
            </w:pPr>
            <w:r w:rsidRPr="00091B2C">
              <w:rPr>
                <w:rFonts w:eastAsia="Malgun Gothic"/>
              </w:rPr>
              <w:t xml:space="preserve">Interfering signal </w:t>
            </w:r>
            <w:r>
              <w:rPr>
                <w:rFonts w:eastAsia="Malgun Gothic"/>
              </w:rPr>
              <w:t xml:space="preserve">power </w:t>
            </w:r>
            <w:r w:rsidRPr="00091B2C">
              <w:rPr>
                <w:rFonts w:eastAsia="Malgun Gothic"/>
              </w:rPr>
              <w:t>level</w:t>
            </w:r>
          </w:p>
        </w:tc>
        <w:tc>
          <w:tcPr>
            <w:tcW w:w="5701" w:type="dxa"/>
          </w:tcPr>
          <w:p w14:paraId="48879874" w14:textId="77777777" w:rsidR="00A746A0" w:rsidRPr="00F95B02" w:rsidRDefault="00A746A0" w:rsidP="00D27043">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A746A0" w:rsidRPr="00F95B02" w14:paraId="65798AF6" w14:textId="77777777" w:rsidTr="00D27043">
        <w:trPr>
          <w:cantSplit/>
          <w:jc w:val="center"/>
        </w:trPr>
        <w:tc>
          <w:tcPr>
            <w:tcW w:w="4076" w:type="dxa"/>
          </w:tcPr>
          <w:p w14:paraId="68FCE613" w14:textId="77777777" w:rsidR="00A746A0" w:rsidRPr="00F95B02" w:rsidRDefault="00A746A0" w:rsidP="00D27043">
            <w:pPr>
              <w:pStyle w:val="TAC"/>
            </w:pPr>
            <w:r w:rsidRPr="00F95B02">
              <w:t>Interfering signal centre frequency offset from the lower (upper) edge of the wanted signal</w:t>
            </w:r>
          </w:p>
        </w:tc>
        <w:tc>
          <w:tcPr>
            <w:tcW w:w="5701" w:type="dxa"/>
          </w:tcPr>
          <w:p w14:paraId="4913629C" w14:textId="77777777" w:rsidR="00A746A0" w:rsidRPr="00C54509" w:rsidRDefault="00A746A0" w:rsidP="00D27043">
            <w:pPr>
              <w:pStyle w:val="TAL"/>
              <w:jc w:val="center"/>
              <w:rPr>
                <w:rFonts w:cs="Arial"/>
              </w:rPr>
            </w:pPr>
            <w:r>
              <w:rPr>
                <w:rFonts w:cs="Arial"/>
              </w:rPr>
              <w:t>± 20 MHz</w:t>
            </w:r>
          </w:p>
          <w:p w14:paraId="07BAD03E" w14:textId="77777777" w:rsidR="00A746A0" w:rsidRDefault="00A746A0" w:rsidP="00D27043">
            <w:pPr>
              <w:pStyle w:val="TAL"/>
              <w:jc w:val="center"/>
              <w:rPr>
                <w:rFonts w:cs="Arial"/>
                <w:vertAlign w:val="subscript"/>
              </w:rPr>
            </w:pPr>
            <w:r w:rsidRPr="00C54509">
              <w:rPr>
                <w:rFonts w:cs="Arial"/>
              </w:rPr>
              <w:t xml:space="preserve">± </w:t>
            </w:r>
            <w:r>
              <w:rPr>
                <w:rFonts w:cs="v5.0.0"/>
              </w:rPr>
              <w:t>60 MHz</w:t>
            </w:r>
          </w:p>
          <w:p w14:paraId="24D39EA3" w14:textId="77777777" w:rsidR="00A746A0" w:rsidRPr="00F95B02" w:rsidRDefault="00A746A0" w:rsidP="00D27043">
            <w:pPr>
              <w:pStyle w:val="TAC"/>
            </w:pPr>
            <w:r w:rsidRPr="00C54509">
              <w:rPr>
                <w:rFonts w:cs="Arial"/>
              </w:rPr>
              <w:t xml:space="preserve">± </w:t>
            </w:r>
            <w:r>
              <w:rPr>
                <w:rFonts w:cs="v5.0.0"/>
              </w:rPr>
              <w:t>100 MHz</w:t>
            </w:r>
          </w:p>
        </w:tc>
      </w:tr>
    </w:tbl>
    <w:p w14:paraId="499DF462" w14:textId="77777777" w:rsidR="00A746A0" w:rsidRPr="00931575" w:rsidRDefault="00A746A0" w:rsidP="006F1F81"/>
    <w:p w14:paraId="0C796162" w14:textId="77777777" w:rsidR="00C45907" w:rsidRPr="00931575" w:rsidRDefault="00C45907" w:rsidP="00C45907">
      <w:pPr>
        <w:pStyle w:val="Heading1"/>
      </w:pPr>
      <w:r w:rsidRPr="00931575">
        <w:br w:type="page"/>
      </w:r>
      <w:bookmarkStart w:id="5729" w:name="_Toc21102809"/>
      <w:bookmarkStart w:id="5730" w:name="_Toc29810658"/>
      <w:bookmarkStart w:id="5731" w:name="_Toc36636010"/>
      <w:bookmarkStart w:id="5732" w:name="_Toc37272956"/>
      <w:bookmarkStart w:id="5733" w:name="_Toc45886036"/>
      <w:bookmarkStart w:id="5734" w:name="_Toc53183112"/>
      <w:bookmarkStart w:id="5735" w:name="_Toc58915779"/>
      <w:bookmarkStart w:id="5736" w:name="_Toc58917960"/>
      <w:bookmarkStart w:id="5737" w:name="_Toc66693829"/>
      <w:bookmarkStart w:id="5738" w:name="_Toc74915781"/>
      <w:bookmarkStart w:id="5739" w:name="_Toc76114406"/>
      <w:bookmarkStart w:id="5740" w:name="_Toc76544292"/>
      <w:bookmarkStart w:id="5741" w:name="_Toc82536414"/>
      <w:bookmarkStart w:id="5742" w:name="_Toc89952707"/>
      <w:bookmarkStart w:id="5743" w:name="_Toc98766523"/>
      <w:bookmarkStart w:id="5744" w:name="_Toc99702886"/>
      <w:bookmarkStart w:id="5745" w:name="_Toc106206672"/>
      <w:bookmarkStart w:id="5746" w:name="_Toc115080674"/>
      <w:bookmarkStart w:id="5747" w:name="_Toc121999554"/>
      <w:bookmarkStart w:id="5748" w:name="_Toc124153727"/>
      <w:bookmarkStart w:id="5749" w:name="_Toc124154502"/>
      <w:bookmarkStart w:id="5750" w:name="_Toc131560357"/>
      <w:bookmarkStart w:id="5751" w:name="_Toc137394057"/>
      <w:bookmarkStart w:id="5752" w:name="_Toc163475161"/>
      <w:bookmarkStart w:id="5753" w:name="_Toc176783491"/>
      <w:r w:rsidRPr="00931575">
        <w:lastRenderedPageBreak/>
        <w:t>7</w:t>
      </w:r>
      <w:r w:rsidRPr="00931575">
        <w:tab/>
        <w:t>Radiated receiver characteristics</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2799A314" w14:textId="77777777" w:rsidR="00C45907" w:rsidRPr="00931575" w:rsidRDefault="00C45907" w:rsidP="00C45907">
      <w:pPr>
        <w:pStyle w:val="Heading2"/>
      </w:pPr>
      <w:bookmarkStart w:id="5754" w:name="_Toc21102810"/>
      <w:bookmarkStart w:id="5755" w:name="_Toc29810659"/>
      <w:bookmarkStart w:id="5756" w:name="_Toc36636011"/>
      <w:bookmarkStart w:id="5757" w:name="_Toc37272957"/>
      <w:bookmarkStart w:id="5758" w:name="_Toc45886037"/>
      <w:bookmarkStart w:id="5759" w:name="_Toc53183113"/>
      <w:bookmarkStart w:id="5760" w:name="_Toc58915780"/>
      <w:bookmarkStart w:id="5761" w:name="_Toc58917961"/>
      <w:bookmarkStart w:id="5762" w:name="_Toc66693830"/>
      <w:bookmarkStart w:id="5763" w:name="_Toc74915782"/>
      <w:bookmarkStart w:id="5764" w:name="_Toc76114407"/>
      <w:bookmarkStart w:id="5765" w:name="_Toc76544293"/>
      <w:bookmarkStart w:id="5766" w:name="_Toc82536415"/>
      <w:bookmarkStart w:id="5767" w:name="_Toc89952708"/>
      <w:bookmarkStart w:id="5768" w:name="_Toc98766524"/>
      <w:bookmarkStart w:id="5769" w:name="_Toc99702887"/>
      <w:bookmarkStart w:id="5770" w:name="_Toc106206673"/>
      <w:bookmarkStart w:id="5771" w:name="_Toc115080675"/>
      <w:bookmarkStart w:id="5772" w:name="_Toc121999555"/>
      <w:bookmarkStart w:id="5773" w:name="_Toc124153728"/>
      <w:bookmarkStart w:id="5774" w:name="_Toc124154503"/>
      <w:bookmarkStart w:id="5775" w:name="_Toc131560358"/>
      <w:bookmarkStart w:id="5776" w:name="_Toc137394058"/>
      <w:bookmarkStart w:id="5777" w:name="_Toc163475162"/>
      <w:bookmarkStart w:id="5778" w:name="_Toc176783492"/>
      <w:r w:rsidRPr="00931575">
        <w:t>7.1</w:t>
      </w:r>
      <w:r w:rsidRPr="00931575">
        <w:tab/>
        <w:t>General</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75D0821D" w14:textId="77777777" w:rsidR="00FE63A6" w:rsidRPr="00696E1E" w:rsidRDefault="00FE63A6" w:rsidP="00FE63A6">
      <w:pPr>
        <w:rPr>
          <w:rFonts w:eastAsiaTheme="minorEastAsia"/>
        </w:rPr>
      </w:pPr>
      <w:bookmarkStart w:id="5779" w:name="_Toc21102811"/>
      <w:bookmarkStart w:id="5780" w:name="_Toc29810660"/>
      <w:bookmarkStart w:id="5781" w:name="_Toc36636012"/>
      <w:bookmarkStart w:id="5782" w:name="_Toc37272958"/>
      <w:bookmarkStart w:id="5783" w:name="_Toc45886038"/>
      <w:bookmarkStart w:id="5784" w:name="_Toc53183114"/>
      <w:bookmarkStart w:id="5785" w:name="_Toc58915781"/>
      <w:bookmarkStart w:id="5786" w:name="_Toc58917962"/>
      <w:bookmarkStart w:id="5787" w:name="_Toc66693831"/>
      <w:bookmarkStart w:id="5788" w:name="_Toc74915783"/>
      <w:bookmarkStart w:id="5789" w:name="_Toc76114408"/>
      <w:bookmarkStart w:id="5790" w:name="_Toc76544294"/>
      <w:bookmarkStart w:id="5791" w:name="_Toc82536416"/>
      <w:bookmarkStart w:id="5792" w:name="_Toc89952709"/>
      <w:bookmarkStart w:id="5793" w:name="_Toc98766525"/>
      <w:bookmarkStart w:id="5794" w:name="_Toc99702888"/>
      <w:bookmarkStart w:id="5795" w:name="_Toc106206674"/>
      <w:bookmarkStart w:id="5796" w:name="_Toc115080676"/>
      <w:bookmarkStart w:id="5797" w:name="_Toc121999556"/>
      <w:bookmarkStart w:id="5798" w:name="_Toc124153729"/>
      <w:bookmarkStart w:id="5799" w:name="_Toc124154504"/>
      <w:bookmarkStart w:id="5800" w:name="_Toc131560359"/>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5B1C797C" w14:textId="77777777" w:rsidR="00FE63A6" w:rsidRDefault="00FE63A6" w:rsidP="00FE63A6">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4A6DB05E" w14:textId="77777777" w:rsidR="00C45907" w:rsidRPr="00931575" w:rsidRDefault="00C45907" w:rsidP="00C45907">
      <w:pPr>
        <w:pStyle w:val="Heading2"/>
      </w:pPr>
      <w:bookmarkStart w:id="5801" w:name="_Toc137394059"/>
      <w:bookmarkStart w:id="5802" w:name="_Toc163475163"/>
      <w:bookmarkStart w:id="5803" w:name="_Toc176783493"/>
      <w:r w:rsidRPr="00931575">
        <w:lastRenderedPageBreak/>
        <w:t>7.2</w:t>
      </w:r>
      <w:r w:rsidRPr="00931575">
        <w:tab/>
        <w:t>OTA sensitivity</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6D13F15E" w14:textId="77777777" w:rsidR="00C45907" w:rsidRPr="00931575" w:rsidRDefault="00C45907" w:rsidP="00C45907">
      <w:pPr>
        <w:pStyle w:val="Heading3"/>
      </w:pPr>
      <w:bookmarkStart w:id="5804" w:name="_Toc21102812"/>
      <w:bookmarkStart w:id="5805" w:name="_Toc29810661"/>
      <w:bookmarkStart w:id="5806" w:name="_Toc36636013"/>
      <w:bookmarkStart w:id="5807" w:name="_Toc37272959"/>
      <w:bookmarkStart w:id="5808" w:name="_Toc45886039"/>
      <w:bookmarkStart w:id="5809" w:name="_Toc53183115"/>
      <w:bookmarkStart w:id="5810" w:name="_Toc58915782"/>
      <w:bookmarkStart w:id="5811" w:name="_Toc58917963"/>
      <w:bookmarkStart w:id="5812" w:name="_Toc66693832"/>
      <w:bookmarkStart w:id="5813" w:name="_Toc74915784"/>
      <w:bookmarkStart w:id="5814" w:name="_Toc76114409"/>
      <w:bookmarkStart w:id="5815" w:name="_Toc76544295"/>
      <w:bookmarkStart w:id="5816" w:name="_Toc82536417"/>
      <w:bookmarkStart w:id="5817" w:name="_Toc89952710"/>
      <w:bookmarkStart w:id="5818" w:name="_Toc98766526"/>
      <w:bookmarkStart w:id="5819" w:name="_Toc99702889"/>
      <w:bookmarkStart w:id="5820" w:name="_Toc106206675"/>
      <w:bookmarkStart w:id="5821" w:name="_Toc115080677"/>
      <w:bookmarkStart w:id="5822" w:name="_Toc121999557"/>
      <w:bookmarkStart w:id="5823" w:name="_Toc124153730"/>
      <w:bookmarkStart w:id="5824" w:name="_Toc124154505"/>
      <w:bookmarkStart w:id="5825" w:name="_Toc131560360"/>
      <w:bookmarkStart w:id="5826" w:name="_Toc137394060"/>
      <w:bookmarkStart w:id="5827" w:name="_Toc163475164"/>
      <w:bookmarkStart w:id="5828" w:name="_Toc176783494"/>
      <w:r w:rsidRPr="00931575">
        <w:t>7.2.1</w:t>
      </w:r>
      <w:r w:rsidRPr="00931575">
        <w:tab/>
        <w:t>Definition and applicability</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5829" w:name="_Toc21102813"/>
      <w:bookmarkStart w:id="5830" w:name="_Toc29810662"/>
      <w:bookmarkStart w:id="5831" w:name="_Toc36636014"/>
      <w:bookmarkStart w:id="5832" w:name="_Toc37272960"/>
      <w:bookmarkStart w:id="5833" w:name="_Toc45886040"/>
      <w:bookmarkStart w:id="5834" w:name="_Toc53183116"/>
      <w:bookmarkStart w:id="5835" w:name="_Toc58915783"/>
      <w:bookmarkStart w:id="5836" w:name="_Toc58917964"/>
      <w:bookmarkStart w:id="5837" w:name="_Toc66693833"/>
      <w:bookmarkStart w:id="5838" w:name="_Toc74915785"/>
      <w:bookmarkStart w:id="5839" w:name="_Toc76114410"/>
      <w:bookmarkStart w:id="5840" w:name="_Toc76544296"/>
      <w:bookmarkStart w:id="5841" w:name="_Toc82536418"/>
      <w:bookmarkStart w:id="5842" w:name="_Toc89952711"/>
      <w:bookmarkStart w:id="5843" w:name="_Toc98766527"/>
      <w:bookmarkStart w:id="5844" w:name="_Toc99702890"/>
      <w:bookmarkStart w:id="5845" w:name="_Toc106206676"/>
      <w:bookmarkStart w:id="5846" w:name="_Toc115080678"/>
      <w:bookmarkStart w:id="5847" w:name="_Toc121999558"/>
      <w:bookmarkStart w:id="5848" w:name="_Toc124153731"/>
      <w:bookmarkStart w:id="5849" w:name="_Toc124154506"/>
      <w:bookmarkStart w:id="5850" w:name="_Toc131560361"/>
      <w:bookmarkStart w:id="5851" w:name="_Toc137394061"/>
      <w:bookmarkStart w:id="5852" w:name="_Toc163475165"/>
      <w:bookmarkStart w:id="5853" w:name="_Toc176783495"/>
      <w:r w:rsidRPr="00931575">
        <w:t>7.2.2</w:t>
      </w:r>
      <w:r w:rsidRPr="00931575">
        <w:tab/>
        <w:t>Minimum requirement</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5854" w:name="_Toc21102814"/>
      <w:bookmarkStart w:id="5855" w:name="_Toc29810663"/>
      <w:bookmarkStart w:id="5856" w:name="_Toc36636015"/>
      <w:bookmarkStart w:id="5857" w:name="_Toc37272961"/>
      <w:bookmarkStart w:id="5858" w:name="_Toc45886041"/>
      <w:bookmarkStart w:id="5859" w:name="_Toc53183117"/>
      <w:bookmarkStart w:id="5860" w:name="_Toc58915784"/>
      <w:bookmarkStart w:id="5861" w:name="_Toc58917965"/>
      <w:bookmarkStart w:id="5862" w:name="_Toc66693834"/>
      <w:bookmarkStart w:id="5863" w:name="_Toc74915786"/>
      <w:bookmarkStart w:id="5864" w:name="_Toc76114411"/>
      <w:bookmarkStart w:id="5865" w:name="_Toc76544297"/>
      <w:bookmarkStart w:id="5866" w:name="_Toc82536419"/>
      <w:bookmarkStart w:id="5867" w:name="_Toc89952712"/>
      <w:bookmarkStart w:id="5868" w:name="_Toc98766528"/>
      <w:bookmarkStart w:id="5869" w:name="_Toc99702891"/>
      <w:bookmarkStart w:id="5870" w:name="_Toc106206677"/>
      <w:bookmarkStart w:id="5871" w:name="_Toc115080679"/>
      <w:bookmarkStart w:id="5872" w:name="_Toc121999559"/>
      <w:bookmarkStart w:id="5873" w:name="_Toc124153732"/>
      <w:bookmarkStart w:id="5874" w:name="_Toc124154507"/>
      <w:bookmarkStart w:id="5875" w:name="_Toc131560362"/>
      <w:bookmarkStart w:id="5876" w:name="_Toc137394062"/>
      <w:bookmarkStart w:id="5877" w:name="_Toc163475166"/>
      <w:bookmarkStart w:id="5878" w:name="_Toc176783496"/>
      <w:r w:rsidRPr="00931575">
        <w:t>7.2.3</w:t>
      </w:r>
      <w:r w:rsidRPr="00931575">
        <w:tab/>
        <w:t>Test Purpose</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5879" w:name="_Toc21102815"/>
      <w:bookmarkStart w:id="5880" w:name="_Toc29810664"/>
      <w:bookmarkStart w:id="5881" w:name="_Toc36636016"/>
      <w:bookmarkStart w:id="5882" w:name="_Toc37272962"/>
      <w:bookmarkStart w:id="5883" w:name="_Toc45886042"/>
      <w:bookmarkStart w:id="5884" w:name="_Toc53183118"/>
      <w:bookmarkStart w:id="5885" w:name="_Toc58915785"/>
      <w:bookmarkStart w:id="5886" w:name="_Toc58917966"/>
      <w:bookmarkStart w:id="5887" w:name="_Toc66693835"/>
      <w:bookmarkStart w:id="5888" w:name="_Toc74915787"/>
      <w:bookmarkStart w:id="5889" w:name="_Toc76114412"/>
      <w:bookmarkStart w:id="5890" w:name="_Toc76544298"/>
      <w:bookmarkStart w:id="5891" w:name="_Toc82536420"/>
      <w:bookmarkStart w:id="5892" w:name="_Toc89952713"/>
      <w:bookmarkStart w:id="5893" w:name="_Toc98766529"/>
      <w:bookmarkStart w:id="5894" w:name="_Toc99702892"/>
      <w:bookmarkStart w:id="5895" w:name="_Toc106206678"/>
      <w:bookmarkStart w:id="5896" w:name="_Toc115080680"/>
      <w:bookmarkStart w:id="5897" w:name="_Toc121999560"/>
      <w:bookmarkStart w:id="5898" w:name="_Toc124153733"/>
      <w:bookmarkStart w:id="5899" w:name="_Toc124154508"/>
      <w:bookmarkStart w:id="5900" w:name="_Toc131560363"/>
      <w:bookmarkStart w:id="5901" w:name="_Toc137394063"/>
      <w:bookmarkStart w:id="5902" w:name="_Toc163475167"/>
      <w:bookmarkStart w:id="5903" w:name="_Toc176783497"/>
      <w:r w:rsidRPr="00931575">
        <w:t>7.2.4</w:t>
      </w:r>
      <w:r w:rsidRPr="00931575">
        <w:tab/>
        <w:t>Method of test</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0812E7E4" w14:textId="77777777" w:rsidR="00C45907" w:rsidRPr="00931575" w:rsidRDefault="00C45907" w:rsidP="00C45907">
      <w:pPr>
        <w:pStyle w:val="Heading4"/>
      </w:pPr>
      <w:bookmarkStart w:id="5904" w:name="_Toc21102816"/>
      <w:bookmarkStart w:id="5905" w:name="_Toc29810665"/>
      <w:bookmarkStart w:id="5906" w:name="_Toc36636017"/>
      <w:bookmarkStart w:id="5907" w:name="_Toc37272963"/>
      <w:bookmarkStart w:id="5908" w:name="_Toc45886043"/>
      <w:bookmarkStart w:id="5909" w:name="_Toc53183119"/>
      <w:bookmarkStart w:id="5910" w:name="_Toc58915786"/>
      <w:bookmarkStart w:id="5911" w:name="_Toc58917967"/>
      <w:bookmarkStart w:id="5912" w:name="_Toc66693836"/>
      <w:bookmarkStart w:id="5913" w:name="_Toc74915788"/>
      <w:bookmarkStart w:id="5914" w:name="_Toc76114413"/>
      <w:bookmarkStart w:id="5915" w:name="_Toc76544299"/>
      <w:bookmarkStart w:id="5916" w:name="_Toc82536421"/>
      <w:bookmarkStart w:id="5917" w:name="_Toc89952714"/>
      <w:bookmarkStart w:id="5918" w:name="_Toc98766530"/>
      <w:bookmarkStart w:id="5919" w:name="_Toc99702893"/>
      <w:bookmarkStart w:id="5920" w:name="_Toc106206679"/>
      <w:bookmarkStart w:id="5921" w:name="_Toc115080681"/>
      <w:bookmarkStart w:id="5922" w:name="_Toc121999561"/>
      <w:bookmarkStart w:id="5923" w:name="_Toc124153734"/>
      <w:bookmarkStart w:id="5924" w:name="_Toc124154509"/>
      <w:bookmarkStart w:id="5925" w:name="_Toc131560364"/>
      <w:bookmarkStart w:id="5926" w:name="_Toc137394064"/>
      <w:bookmarkStart w:id="5927" w:name="_Toc163475168"/>
      <w:bookmarkStart w:id="5928" w:name="_Toc176783498"/>
      <w:r w:rsidRPr="00931575">
        <w:t>7.2.4.1</w:t>
      </w:r>
      <w:r w:rsidRPr="00931575">
        <w:tab/>
        <w:t>Initial conditions</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lastRenderedPageBreak/>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5929" w:name="_Toc21102817"/>
      <w:bookmarkStart w:id="5930" w:name="_Toc29810666"/>
      <w:bookmarkStart w:id="5931" w:name="_Toc36636018"/>
      <w:bookmarkStart w:id="5932" w:name="_Toc37272964"/>
      <w:bookmarkStart w:id="5933" w:name="_Toc45886044"/>
      <w:bookmarkStart w:id="5934" w:name="_Toc53183120"/>
      <w:bookmarkStart w:id="5935" w:name="_Toc58915787"/>
      <w:bookmarkStart w:id="5936" w:name="_Toc58917968"/>
      <w:bookmarkStart w:id="5937" w:name="_Toc66693837"/>
      <w:bookmarkStart w:id="5938" w:name="_Toc74915789"/>
      <w:bookmarkStart w:id="5939" w:name="_Toc76114414"/>
      <w:bookmarkStart w:id="5940" w:name="_Toc76544300"/>
      <w:bookmarkStart w:id="5941" w:name="_Toc82536422"/>
      <w:bookmarkStart w:id="5942" w:name="_Toc89952715"/>
      <w:bookmarkStart w:id="5943" w:name="_Toc98766531"/>
      <w:bookmarkStart w:id="5944" w:name="_Toc99702894"/>
      <w:bookmarkStart w:id="5945" w:name="_Toc106206680"/>
      <w:bookmarkStart w:id="5946" w:name="_Toc115080682"/>
      <w:bookmarkStart w:id="5947" w:name="_Toc121999562"/>
      <w:bookmarkStart w:id="5948" w:name="_Toc124153735"/>
      <w:bookmarkStart w:id="5949" w:name="_Toc124154510"/>
      <w:bookmarkStart w:id="5950" w:name="_Toc131560365"/>
      <w:bookmarkStart w:id="5951" w:name="_Toc137394065"/>
      <w:bookmarkStart w:id="5952" w:name="_Toc163475169"/>
      <w:bookmarkStart w:id="5953" w:name="_Toc176783499"/>
      <w:r w:rsidRPr="00931575">
        <w:t>7.2.4.2</w:t>
      </w:r>
      <w:r w:rsidRPr="00931575">
        <w:tab/>
        <w:t>Procedure</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5954" w:name="_Toc21102818"/>
      <w:bookmarkStart w:id="5955" w:name="_Toc29810667"/>
      <w:bookmarkStart w:id="5956" w:name="_Toc36636019"/>
      <w:bookmarkStart w:id="5957" w:name="_Toc37272965"/>
      <w:bookmarkStart w:id="5958" w:name="_Toc45886045"/>
      <w:bookmarkStart w:id="5959" w:name="_Toc53183121"/>
      <w:bookmarkStart w:id="5960" w:name="_Toc58915788"/>
      <w:bookmarkStart w:id="5961" w:name="_Toc58917969"/>
      <w:bookmarkStart w:id="5962" w:name="_Toc66693838"/>
      <w:bookmarkStart w:id="5963" w:name="_Toc74915790"/>
      <w:bookmarkStart w:id="5964" w:name="_Toc76114415"/>
      <w:bookmarkStart w:id="5965" w:name="_Toc76544301"/>
      <w:bookmarkStart w:id="5966" w:name="_Toc82536423"/>
      <w:bookmarkStart w:id="5967" w:name="_Toc89952716"/>
      <w:bookmarkStart w:id="5968" w:name="_Toc98766532"/>
      <w:bookmarkStart w:id="5969" w:name="_Toc99702895"/>
      <w:bookmarkStart w:id="5970" w:name="_Toc106206681"/>
      <w:bookmarkStart w:id="5971" w:name="_Toc115080683"/>
      <w:bookmarkStart w:id="5972" w:name="_Toc121999563"/>
      <w:bookmarkStart w:id="5973" w:name="_Toc124153736"/>
      <w:bookmarkStart w:id="5974" w:name="_Toc124154511"/>
      <w:bookmarkStart w:id="5975" w:name="_Toc131560366"/>
      <w:bookmarkStart w:id="5976" w:name="_Toc137394066"/>
      <w:bookmarkStart w:id="5977" w:name="_Toc163475170"/>
      <w:bookmarkStart w:id="5978" w:name="_Toc176783500"/>
      <w:r w:rsidRPr="00931575">
        <w:t>7.2.5</w:t>
      </w:r>
      <w:r w:rsidRPr="00931575">
        <w:tab/>
        <w:t>Test requirements</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083E3873" w14:textId="77777777" w:rsidR="00C45907" w:rsidRPr="00931575" w:rsidRDefault="00C45907" w:rsidP="00C45907">
      <w:pPr>
        <w:pStyle w:val="Heading4"/>
      </w:pPr>
      <w:bookmarkStart w:id="5979" w:name="_Toc21102819"/>
      <w:bookmarkStart w:id="5980" w:name="_Toc29810668"/>
      <w:bookmarkStart w:id="5981" w:name="_Toc36636020"/>
      <w:bookmarkStart w:id="5982" w:name="_Toc37272966"/>
      <w:bookmarkStart w:id="5983" w:name="_Toc45886046"/>
      <w:bookmarkStart w:id="5984" w:name="_Toc53183122"/>
      <w:bookmarkStart w:id="5985" w:name="_Toc58915789"/>
      <w:bookmarkStart w:id="5986" w:name="_Toc58917970"/>
      <w:bookmarkStart w:id="5987" w:name="_Toc66693839"/>
      <w:bookmarkStart w:id="5988" w:name="_Toc74915791"/>
      <w:bookmarkStart w:id="5989" w:name="_Toc76114416"/>
      <w:bookmarkStart w:id="5990" w:name="_Toc76544302"/>
      <w:bookmarkStart w:id="5991" w:name="_Toc82536424"/>
      <w:bookmarkStart w:id="5992" w:name="_Toc89952717"/>
      <w:bookmarkStart w:id="5993" w:name="_Toc98766533"/>
      <w:bookmarkStart w:id="5994" w:name="_Toc99702896"/>
      <w:bookmarkStart w:id="5995" w:name="_Toc106206682"/>
      <w:bookmarkStart w:id="5996" w:name="_Toc115080684"/>
      <w:bookmarkStart w:id="5997" w:name="_Toc121999564"/>
      <w:bookmarkStart w:id="5998" w:name="_Toc124153737"/>
      <w:bookmarkStart w:id="5999" w:name="_Toc124154512"/>
      <w:bookmarkStart w:id="6000" w:name="_Toc131560367"/>
      <w:bookmarkStart w:id="6001" w:name="_Toc137394067"/>
      <w:bookmarkStart w:id="6002" w:name="_Toc163475171"/>
      <w:bookmarkStart w:id="6003" w:name="_Toc176783501"/>
      <w:r w:rsidRPr="00931575">
        <w:t>7.2.5.1</w:t>
      </w:r>
      <w:r w:rsidRPr="00931575">
        <w:tab/>
        <w:t>General</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6004" w:name="_Toc21102820"/>
      <w:bookmarkStart w:id="6005" w:name="_Toc29810669"/>
      <w:bookmarkStart w:id="6006" w:name="_Toc36636021"/>
      <w:bookmarkStart w:id="6007" w:name="_Toc37272967"/>
      <w:bookmarkStart w:id="6008" w:name="_Toc45886047"/>
      <w:bookmarkStart w:id="6009" w:name="_Toc53183123"/>
      <w:bookmarkStart w:id="6010" w:name="_Toc58915790"/>
      <w:bookmarkStart w:id="6011" w:name="_Toc58917971"/>
      <w:bookmarkStart w:id="6012" w:name="_Toc66693840"/>
      <w:bookmarkStart w:id="6013" w:name="_Toc74915792"/>
      <w:bookmarkStart w:id="6014" w:name="_Toc76114417"/>
      <w:bookmarkStart w:id="6015" w:name="_Toc76544303"/>
      <w:bookmarkStart w:id="6016" w:name="_Toc82536425"/>
      <w:bookmarkStart w:id="6017" w:name="_Toc89952718"/>
      <w:bookmarkStart w:id="6018" w:name="_Toc98766534"/>
      <w:bookmarkStart w:id="6019" w:name="_Toc99702897"/>
      <w:bookmarkStart w:id="6020" w:name="_Toc106206683"/>
      <w:bookmarkStart w:id="6021" w:name="_Toc115080685"/>
      <w:bookmarkStart w:id="6022" w:name="_Toc121999565"/>
      <w:bookmarkStart w:id="6023" w:name="_Toc124153738"/>
      <w:bookmarkStart w:id="6024" w:name="_Toc124154513"/>
      <w:bookmarkStart w:id="6025" w:name="_Toc131560368"/>
      <w:bookmarkStart w:id="6026" w:name="_Toc137394068"/>
      <w:bookmarkStart w:id="6027" w:name="_Toc163475172"/>
      <w:bookmarkStart w:id="6028" w:name="_Toc176783502"/>
      <w:r w:rsidRPr="00931575">
        <w:t>7.2.5.2</w:t>
      </w:r>
      <w:r w:rsidRPr="00931575">
        <w:tab/>
        <w:t xml:space="preserve">Test requirements for </w:t>
      </w:r>
      <w:r w:rsidRPr="00931575">
        <w:rPr>
          <w:i/>
        </w:rPr>
        <w:t>BS type 1-H</w:t>
      </w:r>
      <w:r w:rsidRPr="00931575">
        <w:t xml:space="preserve"> and </w:t>
      </w:r>
      <w:r w:rsidRPr="00931575">
        <w:rPr>
          <w:i/>
        </w:rPr>
        <w:t>BS type 1-O</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lastRenderedPageBreak/>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1A6C5F">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6029" w:name="_Toc21102821"/>
      <w:bookmarkStart w:id="6030" w:name="_Toc29810670"/>
      <w:bookmarkStart w:id="6031" w:name="_Toc36636022"/>
      <w:bookmarkStart w:id="6032" w:name="_Toc37272968"/>
      <w:bookmarkStart w:id="6033" w:name="_Toc45886048"/>
      <w:bookmarkStart w:id="6034" w:name="_Toc53183124"/>
      <w:bookmarkStart w:id="6035" w:name="_Toc58915791"/>
      <w:bookmarkStart w:id="6036" w:name="_Toc58917972"/>
      <w:bookmarkStart w:id="6037" w:name="_Toc66693841"/>
      <w:bookmarkStart w:id="6038" w:name="_Toc74915793"/>
      <w:bookmarkStart w:id="6039" w:name="_Toc76114418"/>
      <w:bookmarkStart w:id="6040" w:name="_Toc76544304"/>
      <w:bookmarkStart w:id="6041" w:name="_Toc82536426"/>
      <w:bookmarkStart w:id="6042" w:name="_Toc89952719"/>
      <w:bookmarkStart w:id="6043" w:name="_Toc98766535"/>
      <w:bookmarkStart w:id="6044" w:name="_Toc99702898"/>
      <w:bookmarkStart w:id="6045" w:name="_Toc106206684"/>
      <w:bookmarkStart w:id="6046" w:name="_Toc115080686"/>
      <w:bookmarkStart w:id="6047" w:name="_Toc121999566"/>
      <w:bookmarkStart w:id="6048" w:name="_Toc124153739"/>
      <w:bookmarkStart w:id="6049" w:name="_Toc124154514"/>
      <w:bookmarkStart w:id="6050" w:name="_Toc131560369"/>
      <w:bookmarkStart w:id="6051" w:name="_Toc137394069"/>
      <w:bookmarkStart w:id="6052" w:name="_Toc163475173"/>
      <w:bookmarkStart w:id="6053" w:name="_Toc176783503"/>
      <w:r w:rsidRPr="00931575">
        <w:t>7.2.5.3</w:t>
      </w:r>
      <w:r w:rsidRPr="00931575">
        <w:tab/>
        <w:t xml:space="preserve">Test requirements for </w:t>
      </w:r>
      <w:r w:rsidRPr="00931575">
        <w:rPr>
          <w:i/>
        </w:rPr>
        <w:t>BS type 2-O</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6054" w:name="_Toc21102822"/>
      <w:bookmarkStart w:id="6055" w:name="_Toc29810671"/>
      <w:bookmarkStart w:id="6056" w:name="_Toc36636023"/>
      <w:bookmarkStart w:id="6057" w:name="_Toc37272969"/>
      <w:bookmarkStart w:id="6058" w:name="_Toc45886049"/>
      <w:bookmarkStart w:id="6059" w:name="_Toc53183125"/>
      <w:bookmarkStart w:id="6060" w:name="_Toc58915792"/>
      <w:bookmarkStart w:id="6061" w:name="_Toc58917973"/>
      <w:bookmarkStart w:id="6062" w:name="_Toc66693842"/>
      <w:bookmarkStart w:id="6063" w:name="_Toc74915794"/>
      <w:bookmarkStart w:id="6064" w:name="_Toc76114419"/>
      <w:bookmarkStart w:id="6065" w:name="_Toc76544305"/>
      <w:bookmarkStart w:id="6066" w:name="_Toc82536427"/>
      <w:bookmarkStart w:id="6067" w:name="_Toc89952720"/>
      <w:bookmarkStart w:id="6068" w:name="_Toc98766536"/>
      <w:bookmarkStart w:id="6069" w:name="_Toc99702899"/>
      <w:bookmarkStart w:id="6070" w:name="_Toc106206685"/>
      <w:bookmarkStart w:id="6071" w:name="_Toc115080687"/>
      <w:bookmarkStart w:id="6072" w:name="_Toc121999567"/>
      <w:bookmarkStart w:id="6073" w:name="_Toc124153740"/>
      <w:bookmarkStart w:id="6074" w:name="_Toc124154515"/>
      <w:bookmarkStart w:id="6075" w:name="_Toc131560370"/>
      <w:bookmarkStart w:id="6076" w:name="_Toc137394070"/>
      <w:bookmarkStart w:id="6077" w:name="_Toc163475174"/>
      <w:bookmarkStart w:id="6078" w:name="_Toc176783504"/>
      <w:r w:rsidRPr="00931575">
        <w:lastRenderedPageBreak/>
        <w:t>7.3</w:t>
      </w:r>
      <w:r w:rsidRPr="00931575">
        <w:tab/>
        <w:t>OTA reference sensitivity level</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456FED3A" w14:textId="77777777" w:rsidR="00C45907" w:rsidRPr="00931575" w:rsidRDefault="00C45907" w:rsidP="00C45907">
      <w:pPr>
        <w:pStyle w:val="Heading3"/>
      </w:pPr>
      <w:bookmarkStart w:id="6079" w:name="_Toc21102823"/>
      <w:bookmarkStart w:id="6080" w:name="_Toc29810672"/>
      <w:bookmarkStart w:id="6081" w:name="_Toc36636024"/>
      <w:bookmarkStart w:id="6082" w:name="_Toc37272970"/>
      <w:bookmarkStart w:id="6083" w:name="_Toc45886050"/>
      <w:bookmarkStart w:id="6084" w:name="_Toc53183126"/>
      <w:bookmarkStart w:id="6085" w:name="_Toc58915793"/>
      <w:bookmarkStart w:id="6086" w:name="_Toc58917974"/>
      <w:bookmarkStart w:id="6087" w:name="_Toc66693843"/>
      <w:bookmarkStart w:id="6088" w:name="_Toc74915795"/>
      <w:bookmarkStart w:id="6089" w:name="_Toc76114420"/>
      <w:bookmarkStart w:id="6090" w:name="_Toc76544306"/>
      <w:bookmarkStart w:id="6091" w:name="_Toc82536428"/>
      <w:bookmarkStart w:id="6092" w:name="_Toc89952721"/>
      <w:bookmarkStart w:id="6093" w:name="_Toc98766537"/>
      <w:bookmarkStart w:id="6094" w:name="_Toc99702900"/>
      <w:bookmarkStart w:id="6095" w:name="_Toc106206686"/>
      <w:bookmarkStart w:id="6096" w:name="_Toc115080688"/>
      <w:bookmarkStart w:id="6097" w:name="_Toc121999568"/>
      <w:bookmarkStart w:id="6098" w:name="_Toc124153741"/>
      <w:bookmarkStart w:id="6099" w:name="_Toc124154516"/>
      <w:bookmarkStart w:id="6100" w:name="_Toc131560371"/>
      <w:bookmarkStart w:id="6101" w:name="_Toc137394071"/>
      <w:bookmarkStart w:id="6102" w:name="_Toc163475175"/>
      <w:bookmarkStart w:id="6103" w:name="_Toc176783505"/>
      <w:r w:rsidRPr="00931575">
        <w:t>7.3.1</w:t>
      </w:r>
      <w:r w:rsidRPr="00931575">
        <w:tab/>
        <w:t>Definition and applicability</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6104" w:name="_Toc21102824"/>
      <w:bookmarkStart w:id="6105" w:name="_Toc29810673"/>
      <w:bookmarkStart w:id="6106" w:name="_Toc36636025"/>
      <w:bookmarkStart w:id="6107" w:name="_Toc37272971"/>
      <w:bookmarkStart w:id="6108" w:name="_Toc45886051"/>
      <w:bookmarkStart w:id="6109" w:name="_Toc53183127"/>
      <w:bookmarkStart w:id="6110" w:name="_Toc58915794"/>
      <w:bookmarkStart w:id="6111" w:name="_Toc58917975"/>
      <w:bookmarkStart w:id="6112" w:name="_Toc66693844"/>
      <w:bookmarkStart w:id="6113" w:name="_Toc74915796"/>
      <w:bookmarkStart w:id="6114" w:name="_Toc76114421"/>
      <w:bookmarkStart w:id="6115" w:name="_Toc76544307"/>
      <w:bookmarkStart w:id="6116" w:name="_Toc82536429"/>
      <w:bookmarkStart w:id="6117" w:name="_Toc89952722"/>
      <w:bookmarkStart w:id="6118" w:name="_Toc98766538"/>
      <w:bookmarkStart w:id="6119" w:name="_Toc99702901"/>
      <w:bookmarkStart w:id="6120" w:name="_Toc106206687"/>
      <w:bookmarkStart w:id="6121" w:name="_Toc115080689"/>
      <w:bookmarkStart w:id="6122" w:name="_Toc121999569"/>
      <w:bookmarkStart w:id="6123" w:name="_Toc124153742"/>
      <w:bookmarkStart w:id="6124" w:name="_Toc124154517"/>
      <w:bookmarkStart w:id="6125" w:name="_Toc131560372"/>
      <w:bookmarkStart w:id="6126" w:name="_Toc137394072"/>
      <w:bookmarkStart w:id="6127" w:name="_Toc163475176"/>
      <w:bookmarkStart w:id="6128" w:name="_Toc176783506"/>
      <w:r w:rsidRPr="00931575">
        <w:t>7.3.2</w:t>
      </w:r>
      <w:r w:rsidRPr="00931575">
        <w:tab/>
        <w:t>Minimum requirement</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6129" w:name="_Toc21102825"/>
      <w:bookmarkStart w:id="6130" w:name="_Toc29810674"/>
      <w:bookmarkStart w:id="6131" w:name="_Toc36636026"/>
      <w:bookmarkStart w:id="6132" w:name="_Toc37272972"/>
      <w:bookmarkStart w:id="6133" w:name="_Toc45886052"/>
      <w:bookmarkStart w:id="6134" w:name="_Toc53183128"/>
      <w:bookmarkStart w:id="6135" w:name="_Toc58915795"/>
      <w:bookmarkStart w:id="6136" w:name="_Toc58917976"/>
      <w:bookmarkStart w:id="6137" w:name="_Toc66693845"/>
      <w:bookmarkStart w:id="6138" w:name="_Toc74915797"/>
      <w:bookmarkStart w:id="6139" w:name="_Toc76114422"/>
      <w:bookmarkStart w:id="6140" w:name="_Toc76544308"/>
      <w:bookmarkStart w:id="6141" w:name="_Toc82536430"/>
      <w:bookmarkStart w:id="6142" w:name="_Toc89952723"/>
      <w:bookmarkStart w:id="6143" w:name="_Toc98766539"/>
      <w:bookmarkStart w:id="6144" w:name="_Toc99702902"/>
      <w:bookmarkStart w:id="6145" w:name="_Toc106206688"/>
      <w:bookmarkStart w:id="6146" w:name="_Toc115080690"/>
      <w:bookmarkStart w:id="6147" w:name="_Toc121999570"/>
      <w:bookmarkStart w:id="6148" w:name="_Toc124153743"/>
      <w:bookmarkStart w:id="6149" w:name="_Toc124154518"/>
      <w:bookmarkStart w:id="6150" w:name="_Toc131560373"/>
      <w:bookmarkStart w:id="6151" w:name="_Toc137394073"/>
      <w:bookmarkStart w:id="6152" w:name="_Toc163475177"/>
      <w:bookmarkStart w:id="6153" w:name="_Toc176783507"/>
      <w:r w:rsidRPr="00931575">
        <w:t>7.3.3</w:t>
      </w:r>
      <w:r w:rsidRPr="00931575">
        <w:tab/>
        <w:t>Test Purpose</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6154" w:name="_Toc21102826"/>
      <w:bookmarkStart w:id="6155" w:name="_Toc29810675"/>
      <w:bookmarkStart w:id="6156" w:name="_Toc36636027"/>
      <w:bookmarkStart w:id="6157" w:name="_Toc37272973"/>
      <w:bookmarkStart w:id="6158" w:name="_Toc45886053"/>
      <w:bookmarkStart w:id="6159" w:name="_Toc53183129"/>
      <w:bookmarkStart w:id="6160" w:name="_Toc58915796"/>
      <w:bookmarkStart w:id="6161" w:name="_Toc58917977"/>
      <w:bookmarkStart w:id="6162" w:name="_Toc66693846"/>
      <w:bookmarkStart w:id="6163" w:name="_Toc74915798"/>
      <w:bookmarkStart w:id="6164" w:name="_Toc76114423"/>
      <w:bookmarkStart w:id="6165" w:name="_Toc76544309"/>
      <w:bookmarkStart w:id="6166" w:name="_Toc82536431"/>
      <w:bookmarkStart w:id="6167" w:name="_Toc89952724"/>
      <w:bookmarkStart w:id="6168" w:name="_Toc98766540"/>
      <w:bookmarkStart w:id="6169" w:name="_Toc99702903"/>
      <w:bookmarkStart w:id="6170" w:name="_Toc106206689"/>
      <w:bookmarkStart w:id="6171" w:name="_Toc115080691"/>
      <w:bookmarkStart w:id="6172" w:name="_Toc121999571"/>
      <w:bookmarkStart w:id="6173" w:name="_Toc124153744"/>
      <w:bookmarkStart w:id="6174" w:name="_Toc124154519"/>
      <w:bookmarkStart w:id="6175" w:name="_Toc131560374"/>
      <w:bookmarkStart w:id="6176" w:name="_Toc137394074"/>
      <w:bookmarkStart w:id="6177" w:name="_Toc163475178"/>
      <w:bookmarkStart w:id="6178" w:name="_Toc176783508"/>
      <w:r w:rsidRPr="00931575">
        <w:t>7.3.4</w:t>
      </w:r>
      <w:r w:rsidRPr="00931575">
        <w:tab/>
        <w:t>Method of test</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5C1901C8" w14:textId="77777777" w:rsidR="00C45907" w:rsidRPr="00931575" w:rsidRDefault="00C45907" w:rsidP="00C45907">
      <w:pPr>
        <w:pStyle w:val="Heading4"/>
      </w:pPr>
      <w:bookmarkStart w:id="6179" w:name="_Toc21102827"/>
      <w:bookmarkStart w:id="6180" w:name="_Toc29810676"/>
      <w:bookmarkStart w:id="6181" w:name="_Toc36636028"/>
      <w:bookmarkStart w:id="6182" w:name="_Toc37272974"/>
      <w:bookmarkStart w:id="6183" w:name="_Toc45886054"/>
      <w:bookmarkStart w:id="6184" w:name="_Toc53183130"/>
      <w:bookmarkStart w:id="6185" w:name="_Toc58915797"/>
      <w:bookmarkStart w:id="6186" w:name="_Toc58917978"/>
      <w:bookmarkStart w:id="6187" w:name="_Toc66693847"/>
      <w:bookmarkStart w:id="6188" w:name="_Toc74915799"/>
      <w:bookmarkStart w:id="6189" w:name="_Toc76114424"/>
      <w:bookmarkStart w:id="6190" w:name="_Toc76544310"/>
      <w:bookmarkStart w:id="6191" w:name="_Toc82536432"/>
      <w:bookmarkStart w:id="6192" w:name="_Toc89952725"/>
      <w:bookmarkStart w:id="6193" w:name="_Toc98766541"/>
      <w:bookmarkStart w:id="6194" w:name="_Toc99702904"/>
      <w:bookmarkStart w:id="6195" w:name="_Toc106206690"/>
      <w:bookmarkStart w:id="6196" w:name="_Toc115080692"/>
      <w:bookmarkStart w:id="6197" w:name="_Toc121999572"/>
      <w:bookmarkStart w:id="6198" w:name="_Toc124153745"/>
      <w:bookmarkStart w:id="6199" w:name="_Toc124154520"/>
      <w:bookmarkStart w:id="6200" w:name="_Toc131560375"/>
      <w:bookmarkStart w:id="6201" w:name="_Toc137394075"/>
      <w:bookmarkStart w:id="6202" w:name="_Toc163475179"/>
      <w:bookmarkStart w:id="6203" w:name="_Toc176783509"/>
      <w:r w:rsidRPr="00931575">
        <w:t>7.3.4.1</w:t>
      </w:r>
      <w:r w:rsidRPr="00931575">
        <w:tab/>
        <w:t>Initial conditions</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6204" w:name="_Toc21102828"/>
      <w:bookmarkStart w:id="6205" w:name="_Toc29810677"/>
      <w:bookmarkStart w:id="6206" w:name="_Toc36636029"/>
      <w:bookmarkStart w:id="6207" w:name="_Toc37272975"/>
      <w:bookmarkStart w:id="6208" w:name="_Toc45886055"/>
      <w:bookmarkStart w:id="6209" w:name="_Toc53183131"/>
      <w:bookmarkStart w:id="6210" w:name="_Toc58915798"/>
      <w:bookmarkStart w:id="6211" w:name="_Toc58917979"/>
      <w:bookmarkStart w:id="6212" w:name="_Toc66693848"/>
      <w:bookmarkStart w:id="6213" w:name="_Toc74915800"/>
      <w:bookmarkStart w:id="6214" w:name="_Toc76114425"/>
      <w:bookmarkStart w:id="6215" w:name="_Toc76544311"/>
      <w:bookmarkStart w:id="6216" w:name="_Toc82536433"/>
      <w:bookmarkStart w:id="6217" w:name="_Toc89952726"/>
      <w:bookmarkStart w:id="6218" w:name="_Toc98766542"/>
      <w:bookmarkStart w:id="6219" w:name="_Toc99702905"/>
      <w:bookmarkStart w:id="6220" w:name="_Toc106206691"/>
      <w:bookmarkStart w:id="6221" w:name="_Toc115080693"/>
      <w:bookmarkStart w:id="6222" w:name="_Toc121999573"/>
      <w:bookmarkStart w:id="6223" w:name="_Toc124153746"/>
      <w:bookmarkStart w:id="6224" w:name="_Toc124154521"/>
      <w:bookmarkStart w:id="6225" w:name="_Toc131560376"/>
      <w:bookmarkStart w:id="6226" w:name="_Toc137394076"/>
      <w:bookmarkStart w:id="6227" w:name="_Toc163475180"/>
      <w:bookmarkStart w:id="6228" w:name="_Toc176783510"/>
      <w:r w:rsidRPr="00931575">
        <w:t>7.3.4.2</w:t>
      </w:r>
      <w:r w:rsidRPr="00931575">
        <w:tab/>
        <w:t>Procedure</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6229" w:name="_Toc21102829"/>
      <w:bookmarkStart w:id="6230" w:name="_Toc29810678"/>
      <w:bookmarkStart w:id="6231" w:name="_Toc36636030"/>
      <w:bookmarkStart w:id="6232" w:name="_Toc37272976"/>
      <w:bookmarkStart w:id="6233" w:name="_Toc45886056"/>
      <w:bookmarkStart w:id="6234" w:name="_Toc53183132"/>
      <w:bookmarkStart w:id="6235" w:name="_Toc58915799"/>
      <w:bookmarkStart w:id="6236" w:name="_Toc58917980"/>
      <w:bookmarkStart w:id="6237" w:name="_Toc66693849"/>
      <w:bookmarkStart w:id="6238" w:name="_Toc74915801"/>
      <w:bookmarkStart w:id="6239" w:name="_Toc76114426"/>
      <w:bookmarkStart w:id="6240" w:name="_Toc76544312"/>
      <w:bookmarkStart w:id="6241" w:name="_Toc82536434"/>
      <w:bookmarkStart w:id="6242" w:name="_Toc89952727"/>
      <w:bookmarkStart w:id="6243" w:name="_Toc98766543"/>
      <w:bookmarkStart w:id="6244" w:name="_Toc99702906"/>
      <w:bookmarkStart w:id="6245" w:name="_Toc106206692"/>
      <w:bookmarkStart w:id="6246" w:name="_Toc115080694"/>
      <w:bookmarkStart w:id="6247" w:name="_Toc121999574"/>
      <w:bookmarkStart w:id="6248" w:name="_Toc124153747"/>
      <w:bookmarkStart w:id="6249" w:name="_Toc124154522"/>
      <w:bookmarkStart w:id="6250" w:name="_Toc131560377"/>
      <w:bookmarkStart w:id="6251" w:name="_Toc137394077"/>
      <w:bookmarkStart w:id="6252" w:name="_Toc163475181"/>
      <w:bookmarkStart w:id="6253" w:name="_Toc176783511"/>
      <w:r w:rsidRPr="00931575">
        <w:t>7.3.5</w:t>
      </w:r>
      <w:r w:rsidRPr="00931575">
        <w:tab/>
        <w:t>Test requirements</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25CD544E" w14:textId="77777777" w:rsidR="00C45907" w:rsidRPr="00931575" w:rsidRDefault="00C45907" w:rsidP="00C45907">
      <w:pPr>
        <w:pStyle w:val="Heading4"/>
      </w:pPr>
      <w:bookmarkStart w:id="6254" w:name="_Toc21102830"/>
      <w:bookmarkStart w:id="6255" w:name="_Toc29810679"/>
      <w:bookmarkStart w:id="6256" w:name="_Toc36636031"/>
      <w:bookmarkStart w:id="6257" w:name="_Toc37272977"/>
      <w:bookmarkStart w:id="6258" w:name="_Toc45886057"/>
      <w:bookmarkStart w:id="6259" w:name="_Toc53183133"/>
      <w:bookmarkStart w:id="6260" w:name="_Toc58915800"/>
      <w:bookmarkStart w:id="6261" w:name="_Toc58917981"/>
      <w:bookmarkStart w:id="6262" w:name="_Toc66693850"/>
      <w:bookmarkStart w:id="6263" w:name="_Toc74915802"/>
      <w:bookmarkStart w:id="6264" w:name="_Toc76114427"/>
      <w:bookmarkStart w:id="6265" w:name="_Toc76544313"/>
      <w:bookmarkStart w:id="6266" w:name="_Toc82536435"/>
      <w:bookmarkStart w:id="6267" w:name="_Toc89952728"/>
      <w:bookmarkStart w:id="6268" w:name="_Toc98766544"/>
      <w:bookmarkStart w:id="6269" w:name="_Toc99702907"/>
      <w:bookmarkStart w:id="6270" w:name="_Toc106206693"/>
      <w:bookmarkStart w:id="6271" w:name="_Toc115080695"/>
      <w:bookmarkStart w:id="6272" w:name="_Toc121999575"/>
      <w:bookmarkStart w:id="6273" w:name="_Toc124153748"/>
      <w:bookmarkStart w:id="6274" w:name="_Toc124154523"/>
      <w:bookmarkStart w:id="6275" w:name="_Toc131560378"/>
      <w:bookmarkStart w:id="6276" w:name="_Toc137394078"/>
      <w:bookmarkStart w:id="6277" w:name="_Toc163475182"/>
      <w:bookmarkStart w:id="6278" w:name="_Toc176783512"/>
      <w:r w:rsidRPr="00931575">
        <w:t>7.3.5.1</w:t>
      </w:r>
      <w:r w:rsidRPr="00931575">
        <w:tab/>
        <w:t>General</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6279" w:name="_Toc21102831"/>
      <w:bookmarkStart w:id="6280" w:name="_Toc29810680"/>
      <w:bookmarkStart w:id="6281" w:name="_Toc36636032"/>
      <w:bookmarkStart w:id="6282" w:name="_Toc37272978"/>
      <w:bookmarkStart w:id="6283" w:name="_Toc45886058"/>
      <w:bookmarkStart w:id="6284" w:name="_Toc53183134"/>
      <w:bookmarkStart w:id="6285" w:name="_Toc58915801"/>
      <w:bookmarkStart w:id="6286" w:name="_Toc58917982"/>
      <w:bookmarkStart w:id="6287" w:name="_Toc66693851"/>
      <w:bookmarkStart w:id="6288" w:name="_Toc74915803"/>
      <w:bookmarkStart w:id="6289" w:name="_Toc76114428"/>
      <w:bookmarkStart w:id="6290" w:name="_Toc76544314"/>
      <w:bookmarkStart w:id="6291" w:name="_Toc82536436"/>
      <w:bookmarkStart w:id="6292" w:name="_Toc89952729"/>
      <w:bookmarkStart w:id="6293" w:name="_Toc98766545"/>
      <w:bookmarkStart w:id="6294" w:name="_Toc99702908"/>
      <w:bookmarkStart w:id="6295" w:name="_Toc106206694"/>
      <w:bookmarkStart w:id="6296" w:name="_Toc115080696"/>
      <w:bookmarkStart w:id="6297" w:name="_Toc121999576"/>
      <w:bookmarkStart w:id="6298" w:name="_Toc124153749"/>
      <w:bookmarkStart w:id="6299" w:name="_Toc124154524"/>
      <w:bookmarkStart w:id="6300" w:name="_Toc131560379"/>
      <w:bookmarkStart w:id="6301" w:name="_Toc137394079"/>
      <w:bookmarkStart w:id="6302" w:name="_Toc163475183"/>
      <w:bookmarkStart w:id="6303" w:name="_Toc176783513"/>
      <w:r w:rsidRPr="00931575">
        <w:t>7.3.5.2</w:t>
      </w:r>
      <w:r w:rsidRPr="00931575">
        <w:tab/>
        <w:t xml:space="preserve">Test requirements for </w:t>
      </w:r>
      <w:r w:rsidRPr="00931575">
        <w:rPr>
          <w:i/>
        </w:rPr>
        <w:t>BS type 1-O</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1A6C5F">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1A6C5F">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1A6C5F">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6304" w:name="_Toc21102832"/>
      <w:bookmarkStart w:id="6305" w:name="_Toc29810681"/>
      <w:bookmarkStart w:id="6306" w:name="_Toc36636033"/>
      <w:bookmarkStart w:id="6307" w:name="_Toc37272979"/>
      <w:bookmarkStart w:id="6308" w:name="_Toc45886059"/>
      <w:bookmarkStart w:id="6309" w:name="_Toc53183135"/>
      <w:bookmarkStart w:id="6310" w:name="_Toc58915802"/>
      <w:bookmarkStart w:id="6311" w:name="_Toc58917983"/>
      <w:bookmarkStart w:id="6312" w:name="_Toc66693852"/>
      <w:bookmarkStart w:id="6313" w:name="_Toc74915804"/>
      <w:bookmarkStart w:id="6314" w:name="_Toc76114429"/>
      <w:bookmarkStart w:id="6315" w:name="_Toc76544315"/>
      <w:bookmarkStart w:id="6316" w:name="_Toc82536437"/>
      <w:bookmarkStart w:id="6317" w:name="_Toc89952730"/>
      <w:bookmarkStart w:id="6318" w:name="_Toc98766546"/>
      <w:bookmarkStart w:id="6319" w:name="_Toc99702909"/>
      <w:bookmarkStart w:id="6320" w:name="_Toc106206695"/>
      <w:bookmarkStart w:id="6321" w:name="_Toc115080697"/>
      <w:bookmarkStart w:id="6322" w:name="_Toc121999577"/>
      <w:bookmarkStart w:id="6323" w:name="_Toc124153750"/>
      <w:bookmarkStart w:id="6324" w:name="_Toc124154525"/>
      <w:bookmarkStart w:id="6325" w:name="_Toc131560380"/>
      <w:bookmarkStart w:id="6326" w:name="_Toc137394080"/>
      <w:bookmarkStart w:id="6327" w:name="_Toc163475184"/>
      <w:bookmarkStart w:id="6328" w:name="_Toc176783514"/>
      <w:r w:rsidRPr="00931575">
        <w:t>7.3.5.3</w:t>
      </w:r>
      <w:r w:rsidRPr="00931575">
        <w:tab/>
        <w:t xml:space="preserve">Test requirements for </w:t>
      </w:r>
      <w:r w:rsidRPr="00931575">
        <w:rPr>
          <w:i/>
        </w:rPr>
        <w:t>BS type 2-O</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lastRenderedPageBreak/>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C40BAD1" w:rsidR="00FD542F" w:rsidRDefault="00FD542F" w:rsidP="006F1F81">
      <w:pPr>
        <w:pStyle w:val="TH"/>
      </w:pPr>
      <w:r>
        <w:t>Table 7.3.5.3-1</w:t>
      </w:r>
      <w:r w:rsidR="00971B44">
        <w:t>: FR2</w:t>
      </w:r>
      <w:r w:rsidR="00971B44">
        <w:rPr>
          <w:lang w:eastAsia="zh-CN"/>
        </w:rPr>
        <w:t>-1</w:t>
      </w:r>
      <w:r w:rsidR="00971B44">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1C6700C7" w:rsidR="00FD542F" w:rsidRDefault="00FD542F" w:rsidP="006F1F81">
      <w:pPr>
        <w:pStyle w:val="TH"/>
      </w:pPr>
      <w:r>
        <w:t>Table 7.3.5.3-2</w:t>
      </w:r>
      <w:r w:rsidR="00971B44">
        <w:t>: FR2</w:t>
      </w:r>
      <w:r w:rsidR="00971B44">
        <w:rPr>
          <w:lang w:eastAsia="zh-CN"/>
        </w:rPr>
        <w:t>-1</w:t>
      </w:r>
      <w:r w:rsidR="00971B44">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F87E7A"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87E7A" w:rsidRDefault="00F87E7A" w:rsidP="00F87E7A">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87E7A" w:rsidRDefault="00F87E7A" w:rsidP="00F87E7A">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87E7A" w:rsidRDefault="00F87E7A" w:rsidP="00F87E7A">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0840E563"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87E7A" w:rsidRDefault="00F87E7A" w:rsidP="00F87E7A">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87E7A" w:rsidRDefault="00F87E7A" w:rsidP="00F87E7A">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497C3298"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87E7A" w:rsidRDefault="00F87E7A" w:rsidP="00F87E7A">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87E7A" w:rsidRDefault="00F87E7A" w:rsidP="00F87E7A">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1A47802" w:rsidR="00F87E7A" w:rsidRDefault="00F87E7A" w:rsidP="00F87E7A">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21F62502" w14:textId="77777777" w:rsidR="00E6647E" w:rsidRPr="000E41AD" w:rsidRDefault="00E6647E" w:rsidP="00E6647E"/>
    <w:p w14:paraId="7AF67A44" w14:textId="77777777" w:rsidR="00E6647E" w:rsidRPr="000E41AD" w:rsidRDefault="00E6647E" w:rsidP="00E6647E">
      <w:pPr>
        <w:pStyle w:val="TH"/>
      </w:pPr>
      <w:r w:rsidRPr="000E41AD">
        <w:lastRenderedPageBreak/>
        <w:t>Table 7.3.5.3-</w:t>
      </w:r>
      <w:r w:rsidRPr="000E41AD">
        <w:rPr>
          <w:lang w:eastAsia="zh-CN"/>
        </w:rPr>
        <w:t>3</w:t>
      </w:r>
      <w:r w:rsidRPr="000E41AD">
        <w:t xml:space="preserve"> FR2</w:t>
      </w:r>
      <w:r w:rsidRPr="000E41AD">
        <w:rPr>
          <w:lang w:eastAsia="zh-CN"/>
        </w:rPr>
        <w:t>-2</w:t>
      </w:r>
      <w:r w:rsidRPr="000E41AD">
        <w:t xml:space="preserve"> OTA reference sensitivity requirement applicable in the frequency range </w:t>
      </w:r>
      <w:r w:rsidRPr="000E41AD">
        <w:rPr>
          <w:lang w:eastAsia="zh-CN"/>
        </w:rPr>
        <w:t>52</w:t>
      </w:r>
      <w:r w:rsidRPr="000E41AD">
        <w:t>.</w:t>
      </w:r>
      <w:r w:rsidRPr="000E41AD">
        <w:rPr>
          <w:lang w:eastAsia="zh-CN"/>
        </w:rPr>
        <w:t>6</w:t>
      </w:r>
      <w:r w:rsidRPr="000E41AD">
        <w:t xml:space="preserve"> – </w:t>
      </w:r>
      <w:r w:rsidRPr="000E41AD">
        <w:rPr>
          <w:lang w:eastAsia="zh-CN"/>
        </w:rP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E6647E" w:rsidRPr="000E41AD" w14:paraId="32A65354"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5CBD79EA" w14:textId="77777777" w:rsidR="00E6647E" w:rsidRPr="000E41AD" w:rsidRDefault="00E6647E" w:rsidP="001A6C5F">
            <w:pPr>
              <w:pStyle w:val="TAH"/>
              <w:rPr>
                <w:lang w:val="it-IT"/>
              </w:rPr>
            </w:pPr>
            <w:r w:rsidRPr="000E41AD">
              <w:rPr>
                <w:lang w:val="it-IT"/>
              </w:rPr>
              <w:t>BS channel bandwidth</w:t>
            </w:r>
          </w:p>
          <w:p w14:paraId="6BFADF8B" w14:textId="77777777" w:rsidR="00E6647E" w:rsidRPr="000E41AD" w:rsidRDefault="00E6647E" w:rsidP="001A6C5F">
            <w:pPr>
              <w:pStyle w:val="TAH"/>
            </w:pPr>
            <w:r w:rsidRPr="000E41AD">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125EDA06" w14:textId="77777777" w:rsidR="00E6647E" w:rsidRPr="000E41AD" w:rsidRDefault="00E6647E" w:rsidP="001A6C5F">
            <w:pPr>
              <w:pStyle w:val="TAH"/>
              <w:rPr>
                <w:lang w:val="it-IT"/>
              </w:rPr>
            </w:pPr>
            <w:r w:rsidRPr="000E41AD">
              <w:rPr>
                <w:lang w:val="it-IT"/>
              </w:rPr>
              <w:t>Sub-carrier spacing</w:t>
            </w:r>
          </w:p>
          <w:p w14:paraId="5BDEDBD7" w14:textId="77777777" w:rsidR="00E6647E" w:rsidRPr="000E41AD" w:rsidRDefault="00E6647E" w:rsidP="001A6C5F">
            <w:pPr>
              <w:pStyle w:val="TAH"/>
            </w:pPr>
            <w:r w:rsidRPr="000E41AD">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0FA4A1C6" w14:textId="77777777" w:rsidR="00E6647E" w:rsidRPr="000E41AD" w:rsidRDefault="00E6647E" w:rsidP="001A6C5F">
            <w:pPr>
              <w:pStyle w:val="TAH"/>
            </w:pPr>
            <w:r w:rsidRPr="000E41AD">
              <w:t>Reference measurement channel</w:t>
            </w:r>
          </w:p>
          <w:p w14:paraId="39DED42A" w14:textId="77777777" w:rsidR="00E6647E" w:rsidRPr="000E41AD" w:rsidRDefault="00E6647E" w:rsidP="001A6C5F">
            <w:pPr>
              <w:pStyle w:val="TAH"/>
            </w:pPr>
            <w:r w:rsidRPr="000E41AD">
              <w:t>(annex A.1)</w:t>
            </w:r>
          </w:p>
        </w:tc>
        <w:tc>
          <w:tcPr>
            <w:tcW w:w="2601" w:type="dxa"/>
            <w:tcBorders>
              <w:top w:val="single" w:sz="4" w:space="0" w:color="auto"/>
              <w:left w:val="single" w:sz="4" w:space="0" w:color="auto"/>
              <w:bottom w:val="single" w:sz="4" w:space="0" w:color="auto"/>
              <w:right w:val="single" w:sz="4" w:space="0" w:color="auto"/>
            </w:tcBorders>
            <w:hideMark/>
          </w:tcPr>
          <w:p w14:paraId="347E21AE" w14:textId="77777777" w:rsidR="00E6647E" w:rsidRPr="000E41AD" w:rsidRDefault="00E6647E" w:rsidP="001A6C5F">
            <w:pPr>
              <w:pStyle w:val="TAH"/>
            </w:pPr>
            <w:r w:rsidRPr="000E41AD">
              <w:t>OTA reference sensitivity level, EIS</w:t>
            </w:r>
            <w:r w:rsidRPr="000E41AD">
              <w:rPr>
                <w:vertAlign w:val="subscript"/>
              </w:rPr>
              <w:t>REFSENS</w:t>
            </w:r>
            <w:r w:rsidRPr="000E41AD">
              <w:t xml:space="preserve"> </w:t>
            </w:r>
          </w:p>
          <w:p w14:paraId="65DEE28E" w14:textId="77777777" w:rsidR="00E6647E" w:rsidRPr="000E41AD" w:rsidRDefault="00E6647E" w:rsidP="001A6C5F">
            <w:pPr>
              <w:pStyle w:val="TAH"/>
            </w:pPr>
            <w:r w:rsidRPr="000E41AD">
              <w:t>(dBm)</w:t>
            </w:r>
          </w:p>
        </w:tc>
      </w:tr>
      <w:tr w:rsidR="00CD4C1C" w:rsidRPr="000E41AD" w14:paraId="1D686412"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1D78D04" w14:textId="77777777" w:rsidR="00CD4C1C" w:rsidRPr="000E41AD" w:rsidRDefault="00CD4C1C" w:rsidP="00CD4C1C">
            <w:pPr>
              <w:pStyle w:val="TAC"/>
            </w:pPr>
            <w:r w:rsidRPr="000E41AD">
              <w:t>100,400</w:t>
            </w:r>
          </w:p>
        </w:tc>
        <w:tc>
          <w:tcPr>
            <w:tcW w:w="1488" w:type="dxa"/>
            <w:tcBorders>
              <w:top w:val="single" w:sz="4" w:space="0" w:color="auto"/>
              <w:left w:val="single" w:sz="4" w:space="0" w:color="auto"/>
              <w:bottom w:val="single" w:sz="4" w:space="0" w:color="auto"/>
              <w:right w:val="single" w:sz="4" w:space="0" w:color="auto"/>
            </w:tcBorders>
            <w:hideMark/>
          </w:tcPr>
          <w:p w14:paraId="3549A194" w14:textId="77777777" w:rsidR="00CD4C1C" w:rsidRPr="000E41AD" w:rsidRDefault="00CD4C1C" w:rsidP="00CD4C1C">
            <w:pPr>
              <w:pStyle w:val="TAC"/>
            </w:pPr>
            <w:r w:rsidRPr="000E41AD">
              <w:t>120</w:t>
            </w:r>
          </w:p>
        </w:tc>
        <w:tc>
          <w:tcPr>
            <w:tcW w:w="3775" w:type="dxa"/>
            <w:tcBorders>
              <w:top w:val="single" w:sz="4" w:space="0" w:color="auto"/>
              <w:left w:val="single" w:sz="4" w:space="0" w:color="auto"/>
              <w:bottom w:val="single" w:sz="4" w:space="0" w:color="auto"/>
              <w:right w:val="single" w:sz="4" w:space="0" w:color="auto"/>
            </w:tcBorders>
            <w:noWrap/>
            <w:hideMark/>
          </w:tcPr>
          <w:p w14:paraId="64C87D69" w14:textId="77777777" w:rsidR="00CD4C1C" w:rsidRPr="000E41AD" w:rsidRDefault="00CD4C1C" w:rsidP="00CD4C1C">
            <w:pPr>
              <w:pStyle w:val="TAC"/>
            </w:pPr>
            <w:r w:rsidRPr="000E41AD">
              <w:t>G-FR2-A1-3</w:t>
            </w:r>
          </w:p>
        </w:tc>
        <w:tc>
          <w:tcPr>
            <w:tcW w:w="2601" w:type="dxa"/>
            <w:tcBorders>
              <w:top w:val="single" w:sz="4" w:space="0" w:color="auto"/>
              <w:left w:val="single" w:sz="4" w:space="0" w:color="auto"/>
              <w:bottom w:val="single" w:sz="4" w:space="0" w:color="auto"/>
              <w:right w:val="single" w:sz="4" w:space="0" w:color="auto"/>
            </w:tcBorders>
            <w:hideMark/>
          </w:tcPr>
          <w:p w14:paraId="7A800C64" w14:textId="02A6CC69" w:rsidR="00CD4C1C" w:rsidRPr="000E41AD" w:rsidRDefault="00CD4C1C" w:rsidP="00CD4C1C">
            <w:pPr>
              <w:pStyle w:val="TAC"/>
            </w:pPr>
            <w:r w:rsidRPr="000E41AD">
              <w:t>EIS</w:t>
            </w:r>
            <w:r w:rsidRPr="000E41AD">
              <w:rPr>
                <w:vertAlign w:val="subscript"/>
              </w:rPr>
              <w:t xml:space="preserve">REFSENS_50M </w:t>
            </w:r>
            <w:r w:rsidRPr="000E41AD">
              <w:t>+ 3</w:t>
            </w:r>
            <w:r w:rsidRPr="000E41AD">
              <w:rPr>
                <w:vertAlign w:val="subscript"/>
              </w:rPr>
              <w:t xml:space="preserve"> </w:t>
            </w:r>
            <w:r w:rsidRPr="000E41AD">
              <w:rPr>
                <w:rFonts w:cs="Arial"/>
              </w:rPr>
              <w:t xml:space="preserve">+ </w:t>
            </w:r>
            <w:r w:rsidRPr="000E41AD">
              <w:rPr>
                <w:rFonts w:cs="Arial"/>
                <w:lang w:eastAsia="zh-CN"/>
              </w:rPr>
              <w:t xml:space="preserve">3.0 + </w:t>
            </w:r>
            <w:r w:rsidRPr="000E41AD">
              <w:t>Δ</w:t>
            </w:r>
            <w:r w:rsidRPr="000E41AD">
              <w:rPr>
                <w:vertAlign w:val="subscript"/>
              </w:rPr>
              <w:t>FR2_REFSENS</w:t>
            </w:r>
          </w:p>
        </w:tc>
      </w:tr>
      <w:tr w:rsidR="00CD4C1C" w:rsidRPr="000E41AD" w14:paraId="008EF8E1"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8D3D73D" w14:textId="77777777" w:rsidR="00CD4C1C" w:rsidRPr="000E41AD" w:rsidRDefault="00CD4C1C" w:rsidP="00CD4C1C">
            <w:pPr>
              <w:pStyle w:val="TAC"/>
            </w:pPr>
            <w:r w:rsidRPr="000E41AD">
              <w:t>400, 800, 1600</w:t>
            </w:r>
          </w:p>
        </w:tc>
        <w:tc>
          <w:tcPr>
            <w:tcW w:w="1488" w:type="dxa"/>
            <w:tcBorders>
              <w:top w:val="single" w:sz="4" w:space="0" w:color="auto"/>
              <w:left w:val="single" w:sz="4" w:space="0" w:color="auto"/>
              <w:bottom w:val="single" w:sz="4" w:space="0" w:color="auto"/>
              <w:right w:val="single" w:sz="4" w:space="0" w:color="auto"/>
            </w:tcBorders>
            <w:hideMark/>
          </w:tcPr>
          <w:p w14:paraId="01F50AB1" w14:textId="77777777" w:rsidR="00CD4C1C" w:rsidRPr="000E41AD" w:rsidRDefault="00CD4C1C" w:rsidP="00CD4C1C">
            <w:pPr>
              <w:pStyle w:val="TAC"/>
            </w:pPr>
            <w:r w:rsidRPr="000E41AD">
              <w:t>480</w:t>
            </w:r>
          </w:p>
        </w:tc>
        <w:tc>
          <w:tcPr>
            <w:tcW w:w="3775" w:type="dxa"/>
            <w:tcBorders>
              <w:top w:val="single" w:sz="4" w:space="0" w:color="auto"/>
              <w:left w:val="single" w:sz="4" w:space="0" w:color="auto"/>
              <w:bottom w:val="single" w:sz="4" w:space="0" w:color="auto"/>
              <w:right w:val="single" w:sz="4" w:space="0" w:color="auto"/>
            </w:tcBorders>
            <w:noWrap/>
            <w:hideMark/>
          </w:tcPr>
          <w:p w14:paraId="30A7DF60" w14:textId="77777777" w:rsidR="00CD4C1C" w:rsidRPr="000E41AD" w:rsidRDefault="00CD4C1C" w:rsidP="00CD4C1C">
            <w:pPr>
              <w:pStyle w:val="TAC"/>
            </w:pPr>
            <w:r w:rsidRPr="000E41AD">
              <w:t>G-FR2-A1-6</w:t>
            </w:r>
          </w:p>
        </w:tc>
        <w:tc>
          <w:tcPr>
            <w:tcW w:w="2601" w:type="dxa"/>
            <w:tcBorders>
              <w:top w:val="single" w:sz="4" w:space="0" w:color="auto"/>
              <w:left w:val="single" w:sz="4" w:space="0" w:color="auto"/>
              <w:bottom w:val="single" w:sz="4" w:space="0" w:color="auto"/>
              <w:right w:val="single" w:sz="4" w:space="0" w:color="auto"/>
            </w:tcBorders>
            <w:hideMark/>
          </w:tcPr>
          <w:p w14:paraId="33312CC3" w14:textId="181E001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 xml:space="preserve">3.0 + </w:t>
            </w:r>
            <w:r w:rsidRPr="000E41AD">
              <w:t>Δ</w:t>
            </w:r>
            <w:r w:rsidRPr="000E41AD">
              <w:rPr>
                <w:vertAlign w:val="subscript"/>
              </w:rPr>
              <w:t>FR2_REFSENS</w:t>
            </w:r>
          </w:p>
        </w:tc>
      </w:tr>
      <w:tr w:rsidR="00CD4C1C" w:rsidRPr="000E41AD" w14:paraId="6BD43477"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7EE8085" w14:textId="77777777" w:rsidR="00CD4C1C" w:rsidRPr="000E41AD" w:rsidRDefault="00CD4C1C" w:rsidP="00CD4C1C">
            <w:pPr>
              <w:pStyle w:val="TAC"/>
            </w:pPr>
            <w:r w:rsidRPr="000E41AD">
              <w:t>400, 800, 1600, 2000</w:t>
            </w:r>
          </w:p>
        </w:tc>
        <w:tc>
          <w:tcPr>
            <w:tcW w:w="1488" w:type="dxa"/>
            <w:tcBorders>
              <w:top w:val="single" w:sz="4" w:space="0" w:color="auto"/>
              <w:left w:val="single" w:sz="4" w:space="0" w:color="auto"/>
              <w:bottom w:val="single" w:sz="4" w:space="0" w:color="auto"/>
              <w:right w:val="single" w:sz="4" w:space="0" w:color="auto"/>
            </w:tcBorders>
            <w:hideMark/>
          </w:tcPr>
          <w:p w14:paraId="63C52B4F" w14:textId="77777777" w:rsidR="00CD4C1C" w:rsidRPr="000E41AD" w:rsidRDefault="00CD4C1C" w:rsidP="00CD4C1C">
            <w:pPr>
              <w:pStyle w:val="TAC"/>
            </w:pPr>
            <w:r w:rsidRPr="000E41AD">
              <w:t>960</w:t>
            </w:r>
          </w:p>
        </w:tc>
        <w:tc>
          <w:tcPr>
            <w:tcW w:w="3775" w:type="dxa"/>
            <w:tcBorders>
              <w:top w:val="single" w:sz="4" w:space="0" w:color="auto"/>
              <w:left w:val="single" w:sz="4" w:space="0" w:color="auto"/>
              <w:bottom w:val="single" w:sz="4" w:space="0" w:color="auto"/>
              <w:right w:val="single" w:sz="4" w:space="0" w:color="auto"/>
            </w:tcBorders>
            <w:noWrap/>
            <w:hideMark/>
          </w:tcPr>
          <w:p w14:paraId="1E1B557F" w14:textId="77777777" w:rsidR="00CD4C1C" w:rsidRPr="000E41AD" w:rsidRDefault="00CD4C1C" w:rsidP="00CD4C1C">
            <w:pPr>
              <w:pStyle w:val="TAC"/>
            </w:pPr>
            <w:r w:rsidRPr="000E41AD">
              <w:t>G-FR2-A1-7</w:t>
            </w:r>
          </w:p>
        </w:tc>
        <w:tc>
          <w:tcPr>
            <w:tcW w:w="2601" w:type="dxa"/>
            <w:tcBorders>
              <w:top w:val="single" w:sz="4" w:space="0" w:color="auto"/>
              <w:left w:val="single" w:sz="4" w:space="0" w:color="auto"/>
              <w:bottom w:val="single" w:sz="4" w:space="0" w:color="auto"/>
              <w:right w:val="single" w:sz="4" w:space="0" w:color="auto"/>
            </w:tcBorders>
            <w:hideMark/>
          </w:tcPr>
          <w:p w14:paraId="19ABB890" w14:textId="10E49A9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3.0 +</w:t>
            </w:r>
            <w:r w:rsidRPr="000E41AD">
              <w:rPr>
                <w:rFonts w:cs="Arial"/>
              </w:rPr>
              <w:t xml:space="preserve"> </w:t>
            </w:r>
            <w:r w:rsidRPr="000E41AD">
              <w:t>Δ</w:t>
            </w:r>
            <w:r w:rsidRPr="000E41AD">
              <w:rPr>
                <w:vertAlign w:val="subscript"/>
              </w:rPr>
              <w:t>FR2_REFSENS</w:t>
            </w:r>
          </w:p>
        </w:tc>
      </w:tr>
      <w:tr w:rsidR="00E6647E" w:rsidRPr="000E41AD" w14:paraId="63F1E240" w14:textId="77777777" w:rsidTr="001A6C5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46EDB65C" w14:textId="77777777" w:rsidR="00E6647E" w:rsidRPr="000E41AD" w:rsidRDefault="00E6647E" w:rsidP="001A6C5F">
            <w:pPr>
              <w:pStyle w:val="TAN"/>
              <w:rPr>
                <w:rFonts w:eastAsia="SimSun"/>
                <w:lang w:eastAsia="zh-CN"/>
              </w:rPr>
            </w:pPr>
            <w:r w:rsidRPr="000E41AD">
              <w:t>NOTE 1:</w:t>
            </w:r>
            <w:r w:rsidRPr="000E41AD">
              <w:tab/>
              <w:t>EIS</w:t>
            </w:r>
            <w:r w:rsidRPr="000E41AD">
              <w:rPr>
                <w:vertAlign w:val="subscript"/>
              </w:rPr>
              <w:t>REFSENS</w:t>
            </w:r>
            <w:r w:rsidRPr="000E41A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E41AD">
              <w:rPr>
                <w:lang w:eastAsia="ko-KR"/>
              </w:rPr>
              <w:t xml:space="preserve">, except for one instance that might overlap one other instance to cover the full </w:t>
            </w:r>
            <w:r w:rsidRPr="000E41AD">
              <w:rPr>
                <w:i/>
                <w:lang w:eastAsia="ko-KR"/>
              </w:rPr>
              <w:t>BS channel bandwidth</w:t>
            </w:r>
            <w:r w:rsidRPr="000E41AD">
              <w:rPr>
                <w:lang w:eastAsia="ko-KR"/>
              </w:rPr>
              <w:t>.</w:t>
            </w:r>
          </w:p>
          <w:p w14:paraId="2879CE73" w14:textId="77777777" w:rsidR="00E6647E" w:rsidRPr="000E41AD" w:rsidRDefault="00E6647E" w:rsidP="001A6C5F">
            <w:pPr>
              <w:pStyle w:val="TAN"/>
            </w:pPr>
            <w:r w:rsidRPr="000E41AD">
              <w:rPr>
                <w:rFonts w:eastAsia="SimSun"/>
                <w:lang w:eastAsia="zh-CN"/>
              </w:rPr>
              <w:t>NOTE 2:</w:t>
            </w:r>
            <w:r w:rsidRPr="000E41AD">
              <w:tab/>
            </w:r>
            <w:r w:rsidRPr="000E41AD">
              <w:rPr>
                <w:rFonts w:eastAsia="SimSun"/>
                <w:lang w:eastAsia="zh-CN"/>
              </w:rPr>
              <w:t xml:space="preserve">The declared </w:t>
            </w:r>
            <w:r w:rsidRPr="000E41AD">
              <w:rPr>
                <w:rFonts w:eastAsia="SimSun"/>
              </w:rPr>
              <w:t>EIS</w:t>
            </w:r>
            <w:r w:rsidRPr="000E41AD">
              <w:rPr>
                <w:rFonts w:eastAsia="SimSun"/>
                <w:vertAlign w:val="subscript"/>
              </w:rPr>
              <w:t>REFSENS_50M</w:t>
            </w:r>
            <w:r w:rsidRPr="000E41AD">
              <w:rPr>
                <w:rFonts w:eastAsia="SimSun"/>
              </w:rPr>
              <w:t xml:space="preserve"> shall be within the range specified in table 10.3.3-2.</w:t>
            </w:r>
          </w:p>
        </w:tc>
      </w:tr>
    </w:tbl>
    <w:p w14:paraId="5AC92E61" w14:textId="77777777" w:rsidR="00FD542F" w:rsidRPr="00931575" w:rsidRDefault="00FD542F" w:rsidP="006F1F81"/>
    <w:p w14:paraId="3230EF7B" w14:textId="77777777" w:rsidR="00C45907" w:rsidRPr="00931575" w:rsidRDefault="00C45907" w:rsidP="00C45907">
      <w:pPr>
        <w:pStyle w:val="Heading2"/>
      </w:pPr>
      <w:bookmarkStart w:id="6329" w:name="_Toc21102833"/>
      <w:bookmarkStart w:id="6330" w:name="_Toc29810682"/>
      <w:bookmarkStart w:id="6331" w:name="_Toc36636034"/>
      <w:bookmarkStart w:id="6332" w:name="_Toc37272980"/>
      <w:bookmarkStart w:id="6333" w:name="_Toc45886060"/>
      <w:bookmarkStart w:id="6334" w:name="_Toc53183136"/>
      <w:bookmarkStart w:id="6335" w:name="_Toc58915803"/>
      <w:bookmarkStart w:id="6336" w:name="_Toc58917984"/>
      <w:bookmarkStart w:id="6337" w:name="_Toc66693853"/>
      <w:bookmarkStart w:id="6338" w:name="_Toc74915805"/>
      <w:bookmarkStart w:id="6339" w:name="_Toc76114430"/>
      <w:bookmarkStart w:id="6340" w:name="_Toc76544316"/>
      <w:bookmarkStart w:id="6341" w:name="_Toc82536438"/>
      <w:bookmarkStart w:id="6342" w:name="_Toc89952731"/>
      <w:bookmarkStart w:id="6343" w:name="_Toc98766547"/>
      <w:bookmarkStart w:id="6344" w:name="_Toc99702910"/>
      <w:bookmarkStart w:id="6345" w:name="_Toc106206696"/>
      <w:bookmarkStart w:id="6346" w:name="_Toc115080698"/>
      <w:bookmarkStart w:id="6347" w:name="_Toc121999578"/>
      <w:bookmarkStart w:id="6348" w:name="_Toc124153751"/>
      <w:bookmarkStart w:id="6349" w:name="_Toc124154526"/>
      <w:bookmarkStart w:id="6350" w:name="_Toc131560381"/>
      <w:bookmarkStart w:id="6351" w:name="_Toc137394081"/>
      <w:bookmarkStart w:id="6352" w:name="_Toc163475185"/>
      <w:bookmarkStart w:id="6353" w:name="_Toc176783515"/>
      <w:r w:rsidRPr="00931575">
        <w:t>7.4</w:t>
      </w:r>
      <w:r w:rsidRPr="00931575">
        <w:tab/>
        <w:t>OTA dynamic range</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1A601A1A" w14:textId="77777777" w:rsidR="00C45907" w:rsidRPr="00931575" w:rsidRDefault="00C45907" w:rsidP="00C45907">
      <w:pPr>
        <w:pStyle w:val="Heading3"/>
        <w:rPr>
          <w:lang w:eastAsia="sv-SE"/>
        </w:rPr>
      </w:pPr>
      <w:bookmarkStart w:id="6354" w:name="_Toc21102834"/>
      <w:bookmarkStart w:id="6355" w:name="_Toc29810683"/>
      <w:bookmarkStart w:id="6356" w:name="_Toc36636035"/>
      <w:bookmarkStart w:id="6357" w:name="_Toc37272981"/>
      <w:bookmarkStart w:id="6358" w:name="_Toc45886061"/>
      <w:bookmarkStart w:id="6359" w:name="_Toc53183137"/>
      <w:bookmarkStart w:id="6360" w:name="_Toc58915804"/>
      <w:bookmarkStart w:id="6361" w:name="_Toc58917985"/>
      <w:bookmarkStart w:id="6362" w:name="_Toc66693854"/>
      <w:bookmarkStart w:id="6363" w:name="_Toc74915806"/>
      <w:bookmarkStart w:id="6364" w:name="_Toc76114431"/>
      <w:bookmarkStart w:id="6365" w:name="_Toc76544317"/>
      <w:bookmarkStart w:id="6366" w:name="_Toc82536439"/>
      <w:bookmarkStart w:id="6367" w:name="_Toc89952732"/>
      <w:bookmarkStart w:id="6368" w:name="_Toc98766548"/>
      <w:bookmarkStart w:id="6369" w:name="_Toc99702911"/>
      <w:bookmarkStart w:id="6370" w:name="_Toc106206697"/>
      <w:bookmarkStart w:id="6371" w:name="_Toc115080699"/>
      <w:bookmarkStart w:id="6372" w:name="_Toc121999579"/>
      <w:bookmarkStart w:id="6373" w:name="_Toc124153752"/>
      <w:bookmarkStart w:id="6374" w:name="_Toc124154527"/>
      <w:bookmarkStart w:id="6375" w:name="_Toc131560382"/>
      <w:bookmarkStart w:id="6376" w:name="_Toc137394082"/>
      <w:bookmarkStart w:id="6377" w:name="_Toc163475186"/>
      <w:bookmarkStart w:id="6378" w:name="_Toc176783516"/>
      <w:r w:rsidRPr="00931575">
        <w:rPr>
          <w:lang w:eastAsia="sv-SE"/>
        </w:rPr>
        <w:t>7.4.1</w:t>
      </w:r>
      <w:r w:rsidRPr="00931575">
        <w:rPr>
          <w:lang w:eastAsia="sv-SE"/>
        </w:rPr>
        <w:tab/>
        <w:t>Definition and applicability</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6379" w:name="_Toc21102835"/>
      <w:bookmarkStart w:id="6380" w:name="_Toc29810684"/>
      <w:bookmarkStart w:id="6381" w:name="_Toc36636036"/>
      <w:bookmarkStart w:id="6382" w:name="_Toc37272982"/>
      <w:bookmarkStart w:id="6383" w:name="_Toc45886062"/>
      <w:bookmarkStart w:id="6384" w:name="_Toc53183138"/>
      <w:bookmarkStart w:id="6385" w:name="_Toc58915805"/>
      <w:bookmarkStart w:id="6386" w:name="_Toc58917986"/>
      <w:bookmarkStart w:id="6387" w:name="_Toc66693855"/>
      <w:bookmarkStart w:id="6388" w:name="_Toc74915807"/>
      <w:bookmarkStart w:id="6389" w:name="_Toc76114432"/>
      <w:bookmarkStart w:id="6390" w:name="_Toc76544318"/>
      <w:bookmarkStart w:id="6391" w:name="_Toc82536440"/>
      <w:bookmarkStart w:id="6392" w:name="_Toc89952733"/>
      <w:bookmarkStart w:id="6393" w:name="_Toc98766549"/>
      <w:bookmarkStart w:id="6394" w:name="_Toc99702912"/>
      <w:bookmarkStart w:id="6395" w:name="_Toc106206698"/>
      <w:bookmarkStart w:id="6396" w:name="_Toc115080700"/>
      <w:bookmarkStart w:id="6397" w:name="_Toc121999580"/>
      <w:bookmarkStart w:id="6398" w:name="_Toc124153753"/>
      <w:bookmarkStart w:id="6399" w:name="_Toc124154528"/>
      <w:bookmarkStart w:id="6400" w:name="_Toc131560383"/>
      <w:bookmarkStart w:id="6401" w:name="_Toc137394083"/>
      <w:bookmarkStart w:id="6402" w:name="_Toc163475187"/>
      <w:bookmarkStart w:id="6403" w:name="_Toc176783517"/>
      <w:r w:rsidRPr="00931575">
        <w:rPr>
          <w:lang w:eastAsia="sv-SE"/>
        </w:rPr>
        <w:t>7.4.2</w:t>
      </w:r>
      <w:r w:rsidRPr="00931575">
        <w:rPr>
          <w:lang w:eastAsia="sv-SE"/>
        </w:rPr>
        <w:tab/>
        <w:t>Minimum requirement</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6404" w:name="_Toc21102836"/>
      <w:bookmarkStart w:id="6405" w:name="_Toc29810685"/>
      <w:bookmarkStart w:id="6406" w:name="_Toc36636037"/>
      <w:bookmarkStart w:id="6407" w:name="_Toc37272983"/>
      <w:bookmarkStart w:id="6408" w:name="_Toc45886063"/>
      <w:bookmarkStart w:id="6409" w:name="_Toc53183139"/>
      <w:bookmarkStart w:id="6410" w:name="_Toc58915806"/>
      <w:bookmarkStart w:id="6411" w:name="_Toc58917987"/>
      <w:bookmarkStart w:id="6412" w:name="_Toc66693856"/>
      <w:bookmarkStart w:id="6413" w:name="_Toc74915808"/>
      <w:bookmarkStart w:id="6414" w:name="_Toc76114433"/>
      <w:bookmarkStart w:id="6415" w:name="_Toc76544319"/>
      <w:bookmarkStart w:id="6416" w:name="_Toc82536441"/>
      <w:bookmarkStart w:id="6417" w:name="_Toc89952734"/>
      <w:bookmarkStart w:id="6418" w:name="_Toc98766550"/>
      <w:bookmarkStart w:id="6419" w:name="_Toc99702913"/>
      <w:bookmarkStart w:id="6420" w:name="_Toc106206699"/>
      <w:bookmarkStart w:id="6421" w:name="_Toc115080701"/>
      <w:bookmarkStart w:id="6422" w:name="_Toc121999581"/>
      <w:bookmarkStart w:id="6423" w:name="_Toc124153754"/>
      <w:bookmarkStart w:id="6424" w:name="_Toc124154529"/>
      <w:bookmarkStart w:id="6425" w:name="_Toc131560384"/>
      <w:bookmarkStart w:id="6426" w:name="_Toc137394084"/>
      <w:bookmarkStart w:id="6427" w:name="_Toc163475188"/>
      <w:bookmarkStart w:id="6428" w:name="_Toc176783518"/>
      <w:r w:rsidRPr="00931575">
        <w:rPr>
          <w:lang w:eastAsia="sv-SE"/>
        </w:rPr>
        <w:t>7.4.3</w:t>
      </w:r>
      <w:r w:rsidRPr="00931575">
        <w:rPr>
          <w:lang w:eastAsia="sv-SE"/>
        </w:rPr>
        <w:tab/>
        <w:t>Test purpose</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6429" w:name="_Toc21102837"/>
      <w:bookmarkStart w:id="6430" w:name="_Toc29810686"/>
      <w:bookmarkStart w:id="6431" w:name="_Toc36636038"/>
      <w:bookmarkStart w:id="6432" w:name="_Toc37272984"/>
      <w:bookmarkStart w:id="6433" w:name="_Toc45886064"/>
      <w:bookmarkStart w:id="6434" w:name="_Toc53183140"/>
      <w:bookmarkStart w:id="6435" w:name="_Toc58915807"/>
      <w:bookmarkStart w:id="6436" w:name="_Toc58917988"/>
      <w:bookmarkStart w:id="6437" w:name="_Toc66693857"/>
      <w:bookmarkStart w:id="6438" w:name="_Toc74915809"/>
      <w:bookmarkStart w:id="6439" w:name="_Toc76114434"/>
      <w:bookmarkStart w:id="6440" w:name="_Toc76544320"/>
      <w:bookmarkStart w:id="6441" w:name="_Toc82536442"/>
      <w:bookmarkStart w:id="6442" w:name="_Toc89952735"/>
      <w:bookmarkStart w:id="6443" w:name="_Toc98766551"/>
      <w:bookmarkStart w:id="6444" w:name="_Toc99702914"/>
      <w:bookmarkStart w:id="6445" w:name="_Toc106206700"/>
      <w:bookmarkStart w:id="6446" w:name="_Toc115080702"/>
      <w:bookmarkStart w:id="6447" w:name="_Toc121999582"/>
      <w:bookmarkStart w:id="6448" w:name="_Toc124153755"/>
      <w:bookmarkStart w:id="6449" w:name="_Toc124154530"/>
      <w:bookmarkStart w:id="6450" w:name="_Toc131560385"/>
      <w:bookmarkStart w:id="6451" w:name="_Toc137394085"/>
      <w:bookmarkStart w:id="6452" w:name="_Toc163475189"/>
      <w:bookmarkStart w:id="6453" w:name="_Toc176783519"/>
      <w:r w:rsidRPr="00931575">
        <w:rPr>
          <w:lang w:eastAsia="sv-SE"/>
        </w:rPr>
        <w:t>7.4</w:t>
      </w:r>
      <w:r w:rsidRPr="00931575">
        <w:rPr>
          <w:lang w:eastAsia="zh-CN"/>
        </w:rPr>
        <w:t>.</w:t>
      </w:r>
      <w:r w:rsidRPr="00931575">
        <w:rPr>
          <w:lang w:eastAsia="sv-SE"/>
        </w:rPr>
        <w:t>4</w:t>
      </w:r>
      <w:r w:rsidRPr="00931575">
        <w:rPr>
          <w:lang w:eastAsia="sv-SE"/>
        </w:rPr>
        <w:tab/>
        <w:t>Method of test</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5DE4EB49" w14:textId="77777777" w:rsidR="00C45907" w:rsidRPr="00931575" w:rsidRDefault="00C45907" w:rsidP="00C45907">
      <w:pPr>
        <w:pStyle w:val="Heading4"/>
        <w:rPr>
          <w:lang w:eastAsia="sv-SE"/>
        </w:rPr>
      </w:pPr>
      <w:bookmarkStart w:id="6454" w:name="_Toc21102838"/>
      <w:bookmarkStart w:id="6455" w:name="_Toc29810687"/>
      <w:bookmarkStart w:id="6456" w:name="_Toc36636039"/>
      <w:bookmarkStart w:id="6457" w:name="_Toc37272985"/>
      <w:bookmarkStart w:id="6458" w:name="_Toc45886065"/>
      <w:bookmarkStart w:id="6459" w:name="_Toc53183141"/>
      <w:bookmarkStart w:id="6460" w:name="_Toc58915808"/>
      <w:bookmarkStart w:id="6461" w:name="_Toc58917989"/>
      <w:bookmarkStart w:id="6462" w:name="_Toc66693858"/>
      <w:bookmarkStart w:id="6463" w:name="_Toc74915810"/>
      <w:bookmarkStart w:id="6464" w:name="_Toc76114435"/>
      <w:bookmarkStart w:id="6465" w:name="_Toc76544321"/>
      <w:bookmarkStart w:id="6466" w:name="_Toc82536443"/>
      <w:bookmarkStart w:id="6467" w:name="_Toc89952736"/>
      <w:bookmarkStart w:id="6468" w:name="_Toc98766552"/>
      <w:bookmarkStart w:id="6469" w:name="_Toc99702915"/>
      <w:bookmarkStart w:id="6470" w:name="_Toc106206701"/>
      <w:bookmarkStart w:id="6471" w:name="_Toc115080703"/>
      <w:bookmarkStart w:id="6472" w:name="_Toc121999583"/>
      <w:bookmarkStart w:id="6473" w:name="_Toc124153756"/>
      <w:bookmarkStart w:id="6474" w:name="_Toc124154531"/>
      <w:bookmarkStart w:id="6475" w:name="_Toc131560386"/>
      <w:bookmarkStart w:id="6476" w:name="_Toc137394086"/>
      <w:bookmarkStart w:id="6477" w:name="_Toc163475190"/>
      <w:bookmarkStart w:id="6478" w:name="_Toc176783520"/>
      <w:r w:rsidRPr="00931575">
        <w:rPr>
          <w:lang w:eastAsia="sv-SE"/>
        </w:rPr>
        <w:t>7.4.4.1</w:t>
      </w:r>
      <w:r w:rsidRPr="00931575">
        <w:rPr>
          <w:lang w:eastAsia="sv-SE"/>
        </w:rPr>
        <w:tab/>
        <w:t>Initial conditions</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6479" w:name="_Toc21102839"/>
      <w:bookmarkStart w:id="6480" w:name="_Toc29810688"/>
      <w:bookmarkStart w:id="6481" w:name="_Toc36636040"/>
      <w:bookmarkStart w:id="6482" w:name="_Toc37272986"/>
      <w:bookmarkStart w:id="6483" w:name="_Toc45886066"/>
      <w:bookmarkStart w:id="6484" w:name="_Toc53183142"/>
      <w:bookmarkStart w:id="6485" w:name="_Toc58915809"/>
      <w:bookmarkStart w:id="6486" w:name="_Toc58917990"/>
      <w:bookmarkStart w:id="6487" w:name="_Toc66693859"/>
      <w:bookmarkStart w:id="6488" w:name="_Toc74915811"/>
      <w:bookmarkStart w:id="6489" w:name="_Toc76114436"/>
      <w:bookmarkStart w:id="6490" w:name="_Toc76544322"/>
      <w:bookmarkStart w:id="6491" w:name="_Toc82536444"/>
      <w:bookmarkStart w:id="6492" w:name="_Toc89952737"/>
      <w:bookmarkStart w:id="6493" w:name="_Toc98766553"/>
      <w:bookmarkStart w:id="6494" w:name="_Toc99702916"/>
      <w:bookmarkStart w:id="6495" w:name="_Toc106206702"/>
      <w:bookmarkStart w:id="6496" w:name="_Toc115080704"/>
      <w:bookmarkStart w:id="6497" w:name="_Toc121999584"/>
      <w:bookmarkStart w:id="6498" w:name="_Toc124153757"/>
      <w:bookmarkStart w:id="6499" w:name="_Toc124154532"/>
      <w:bookmarkStart w:id="6500" w:name="_Toc131560387"/>
      <w:bookmarkStart w:id="6501" w:name="_Toc137394087"/>
      <w:bookmarkStart w:id="6502" w:name="_Toc163475191"/>
      <w:bookmarkStart w:id="6503" w:name="_Toc176783521"/>
      <w:r w:rsidRPr="00931575">
        <w:rPr>
          <w:lang w:eastAsia="sv-SE"/>
        </w:rPr>
        <w:t>7.4.4.2</w:t>
      </w:r>
      <w:r w:rsidRPr="00931575">
        <w:rPr>
          <w:lang w:eastAsia="sv-SE"/>
        </w:rPr>
        <w:tab/>
        <w:t>Procedure</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lastRenderedPageBreak/>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0"/>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6504" w:name="_Toc21102840"/>
      <w:bookmarkStart w:id="6505" w:name="_Toc29810689"/>
      <w:bookmarkStart w:id="6506" w:name="_Toc36636041"/>
      <w:bookmarkStart w:id="6507" w:name="_Toc37272987"/>
      <w:bookmarkStart w:id="6508" w:name="_Toc45886067"/>
      <w:bookmarkStart w:id="6509" w:name="_Toc53183143"/>
      <w:bookmarkStart w:id="6510" w:name="_Toc58915810"/>
      <w:bookmarkStart w:id="6511" w:name="_Toc58917991"/>
      <w:bookmarkStart w:id="6512" w:name="_Toc66693860"/>
      <w:bookmarkStart w:id="6513" w:name="_Toc74915812"/>
      <w:bookmarkStart w:id="6514" w:name="_Toc76114437"/>
      <w:bookmarkStart w:id="6515" w:name="_Toc76544323"/>
      <w:bookmarkStart w:id="6516" w:name="_Toc82536445"/>
      <w:bookmarkStart w:id="6517" w:name="_Toc89952738"/>
      <w:bookmarkStart w:id="6518" w:name="_Toc98766554"/>
      <w:bookmarkStart w:id="6519" w:name="_Toc99702917"/>
      <w:bookmarkStart w:id="6520" w:name="_Toc106206703"/>
      <w:bookmarkStart w:id="6521" w:name="_Toc115080705"/>
      <w:bookmarkStart w:id="6522" w:name="_Toc121999585"/>
      <w:bookmarkStart w:id="6523" w:name="_Toc124153758"/>
      <w:bookmarkStart w:id="6524" w:name="_Toc124154533"/>
      <w:bookmarkStart w:id="6525" w:name="_Toc131560388"/>
      <w:bookmarkStart w:id="6526" w:name="_Toc137394088"/>
      <w:bookmarkStart w:id="6527" w:name="_Toc163475192"/>
      <w:bookmarkStart w:id="6528" w:name="_Toc176783522"/>
      <w:r w:rsidRPr="00931575">
        <w:rPr>
          <w:lang w:eastAsia="sv-SE"/>
        </w:rPr>
        <w:t>7.4.5</w:t>
      </w:r>
      <w:r w:rsidRPr="00931575">
        <w:rPr>
          <w:lang w:eastAsia="sv-SE"/>
        </w:rPr>
        <w:tab/>
        <w:t>Test requirement</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03BA376F" w14:textId="77777777" w:rsidR="00C45907" w:rsidRPr="00931575" w:rsidRDefault="00C45907" w:rsidP="00C45907">
      <w:pPr>
        <w:pStyle w:val="Heading4"/>
      </w:pPr>
      <w:bookmarkStart w:id="6529" w:name="_Toc21102841"/>
      <w:bookmarkStart w:id="6530" w:name="_Toc29810690"/>
      <w:bookmarkStart w:id="6531" w:name="_Toc36636042"/>
      <w:bookmarkStart w:id="6532" w:name="_Toc37272988"/>
      <w:bookmarkStart w:id="6533" w:name="_Toc45886068"/>
      <w:bookmarkStart w:id="6534" w:name="_Toc53183144"/>
      <w:bookmarkStart w:id="6535" w:name="_Toc58915811"/>
      <w:bookmarkStart w:id="6536" w:name="_Toc58917992"/>
      <w:bookmarkStart w:id="6537" w:name="_Toc66693861"/>
      <w:bookmarkStart w:id="6538" w:name="_Toc74915813"/>
      <w:bookmarkStart w:id="6539" w:name="_Toc76114438"/>
      <w:bookmarkStart w:id="6540" w:name="_Toc76544324"/>
      <w:bookmarkStart w:id="6541" w:name="_Toc82536446"/>
      <w:bookmarkStart w:id="6542" w:name="_Toc89952739"/>
      <w:bookmarkStart w:id="6543" w:name="_Toc98766555"/>
      <w:bookmarkStart w:id="6544" w:name="_Toc99702918"/>
      <w:bookmarkStart w:id="6545" w:name="_Toc106206704"/>
      <w:bookmarkStart w:id="6546" w:name="_Toc115080706"/>
      <w:bookmarkStart w:id="6547" w:name="_Toc121999586"/>
      <w:bookmarkStart w:id="6548" w:name="_Toc124153759"/>
      <w:bookmarkStart w:id="6549" w:name="_Toc124154534"/>
      <w:bookmarkStart w:id="6550" w:name="_Toc131560389"/>
      <w:bookmarkStart w:id="6551" w:name="_Toc137394089"/>
      <w:bookmarkStart w:id="6552" w:name="_Toc163475193"/>
      <w:bookmarkStart w:id="6553" w:name="_Toc176783523"/>
      <w:r w:rsidRPr="00931575">
        <w:t>7.4.5.1</w:t>
      </w:r>
      <w:r w:rsidRPr="00931575">
        <w:tab/>
        <w:t>General</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6554" w:name="_Toc21102842"/>
      <w:bookmarkStart w:id="6555" w:name="_Toc29810691"/>
      <w:bookmarkStart w:id="6556" w:name="_Toc36636043"/>
      <w:bookmarkStart w:id="6557" w:name="_Toc37272989"/>
      <w:bookmarkStart w:id="6558" w:name="_Toc45886069"/>
      <w:bookmarkStart w:id="6559" w:name="_Toc53183145"/>
      <w:bookmarkStart w:id="6560" w:name="_Toc58915812"/>
      <w:bookmarkStart w:id="6561" w:name="_Toc58917993"/>
      <w:bookmarkStart w:id="6562" w:name="_Toc66693862"/>
      <w:bookmarkStart w:id="6563" w:name="_Toc74915814"/>
      <w:bookmarkStart w:id="6564" w:name="_Toc76114439"/>
      <w:bookmarkStart w:id="6565" w:name="_Toc76544325"/>
      <w:bookmarkStart w:id="6566" w:name="_Toc82536447"/>
      <w:bookmarkStart w:id="6567" w:name="_Toc89952740"/>
      <w:bookmarkStart w:id="6568" w:name="_Toc98766556"/>
      <w:bookmarkStart w:id="6569" w:name="_Toc99702919"/>
      <w:bookmarkStart w:id="6570" w:name="_Toc106206705"/>
      <w:bookmarkStart w:id="6571" w:name="_Toc115080707"/>
      <w:bookmarkStart w:id="6572" w:name="_Toc121999587"/>
      <w:bookmarkStart w:id="6573" w:name="_Toc124153760"/>
      <w:bookmarkStart w:id="6574" w:name="_Toc124154535"/>
      <w:bookmarkStart w:id="6575" w:name="_Toc131560390"/>
      <w:bookmarkStart w:id="6576" w:name="_Toc137394090"/>
      <w:bookmarkStart w:id="6577" w:name="_Toc163475194"/>
      <w:bookmarkStart w:id="6578" w:name="_Toc176783524"/>
      <w:r w:rsidRPr="00931575">
        <w:t>7.4.5.2</w:t>
      </w:r>
      <w:r w:rsidRPr="00931575">
        <w:tab/>
        <w:t xml:space="preserve">Test requirements for </w:t>
      </w:r>
      <w:r w:rsidRPr="00931575">
        <w:rPr>
          <w:i/>
        </w:rPr>
        <w:t>BS type 1-O</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lastRenderedPageBreak/>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lastRenderedPageBreak/>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1A6C5F">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1A6C5F">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1A6C5F">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1A6C5F">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1A6C5F">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1A6C5F">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1A6C5F">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1A6C5F">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1A6C5F">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1A6C5F">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1A6C5F">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1A6C5F">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1A6C5F">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1A6C5F">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1A6C5F">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1A6C5F">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1A6C5F">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1A6C5F">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1A6C5F">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1A6C5F">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1A6C5F">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1A6C5F">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1A6C5F">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lastRenderedPageBreak/>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lastRenderedPageBreak/>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1A6C5F">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1A6C5F">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1A6C5F">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1A6C5F">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1A6C5F">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1A6C5F">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1A6C5F">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1A6C5F">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1A6C5F">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1A6C5F">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1A6C5F">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1A6C5F">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1A6C5F">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1A6C5F">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1A6C5F">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1A6C5F">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1A6C5F">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1A6C5F">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1A6C5F">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1A6C5F">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1A6C5F">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1A6C5F">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1A6C5F">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lastRenderedPageBreak/>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lastRenderedPageBreak/>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1A6C5F">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1A6C5F">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1A6C5F">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1A6C5F">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1A6C5F">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1A6C5F">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1A6C5F">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1A6C5F">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1A6C5F">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1A6C5F">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1A6C5F">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1A6C5F">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1A6C5F">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1A6C5F">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1A6C5F">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1A6C5F">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1A6C5F">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1A6C5F">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1A6C5F">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1A6C5F">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1A6C5F">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1A6C5F">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1A6C5F">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6579" w:name="_Toc21102843"/>
      <w:bookmarkStart w:id="6580" w:name="_Toc29810692"/>
      <w:bookmarkStart w:id="6581" w:name="_Toc36636044"/>
      <w:bookmarkStart w:id="6582" w:name="_Toc37272990"/>
      <w:bookmarkStart w:id="6583" w:name="_Toc45886070"/>
      <w:bookmarkStart w:id="6584" w:name="_Toc53183146"/>
      <w:bookmarkStart w:id="6585" w:name="_Toc58915813"/>
      <w:bookmarkStart w:id="6586" w:name="_Toc58917994"/>
      <w:bookmarkStart w:id="6587" w:name="_Toc66693863"/>
      <w:bookmarkStart w:id="6588" w:name="_Toc74915815"/>
      <w:bookmarkStart w:id="6589" w:name="_Toc76114440"/>
      <w:bookmarkStart w:id="6590" w:name="_Toc76544326"/>
      <w:bookmarkStart w:id="6591" w:name="_Toc82536448"/>
      <w:bookmarkStart w:id="6592" w:name="_Toc89952741"/>
      <w:bookmarkStart w:id="6593" w:name="_Toc98766557"/>
      <w:bookmarkStart w:id="6594" w:name="_Toc99702920"/>
      <w:bookmarkStart w:id="6595" w:name="_Toc106206706"/>
      <w:bookmarkStart w:id="6596" w:name="_Toc115080708"/>
      <w:bookmarkStart w:id="6597" w:name="_Toc121999588"/>
      <w:bookmarkStart w:id="6598" w:name="_Toc124153761"/>
      <w:bookmarkStart w:id="6599" w:name="_Toc124154536"/>
      <w:bookmarkStart w:id="6600" w:name="_Toc131560391"/>
      <w:bookmarkStart w:id="6601" w:name="_Toc137394091"/>
      <w:bookmarkStart w:id="6602" w:name="_Toc163475195"/>
      <w:bookmarkStart w:id="6603" w:name="_Toc176783525"/>
      <w:r w:rsidRPr="00931575">
        <w:lastRenderedPageBreak/>
        <w:t>7.5</w:t>
      </w:r>
      <w:r w:rsidRPr="00931575">
        <w:tab/>
        <w:t>OTA in-band selectivity and blocking</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007E17C4" w14:textId="77777777" w:rsidR="00C45907" w:rsidRPr="00931575" w:rsidRDefault="00C45907" w:rsidP="00C45907">
      <w:pPr>
        <w:pStyle w:val="Heading3"/>
        <w:rPr>
          <w:lang w:eastAsia="sv-SE"/>
        </w:rPr>
      </w:pPr>
      <w:bookmarkStart w:id="6604" w:name="_Toc21102844"/>
      <w:bookmarkStart w:id="6605" w:name="_Toc29810693"/>
      <w:bookmarkStart w:id="6606" w:name="_Toc36636045"/>
      <w:bookmarkStart w:id="6607" w:name="_Toc37272991"/>
      <w:bookmarkStart w:id="6608" w:name="_Toc45886071"/>
      <w:bookmarkStart w:id="6609" w:name="_Toc53183147"/>
      <w:bookmarkStart w:id="6610" w:name="_Toc58915814"/>
      <w:bookmarkStart w:id="6611" w:name="_Toc58917995"/>
      <w:bookmarkStart w:id="6612" w:name="_Toc66693864"/>
      <w:bookmarkStart w:id="6613" w:name="_Toc74915816"/>
      <w:bookmarkStart w:id="6614" w:name="_Toc76114441"/>
      <w:bookmarkStart w:id="6615" w:name="_Toc76544327"/>
      <w:bookmarkStart w:id="6616" w:name="_Toc82536449"/>
      <w:bookmarkStart w:id="6617" w:name="_Toc89952742"/>
      <w:bookmarkStart w:id="6618" w:name="_Toc98766558"/>
      <w:bookmarkStart w:id="6619" w:name="_Toc99702921"/>
      <w:bookmarkStart w:id="6620" w:name="_Toc106206707"/>
      <w:bookmarkStart w:id="6621" w:name="_Toc115080709"/>
      <w:bookmarkStart w:id="6622" w:name="_Toc121999589"/>
      <w:bookmarkStart w:id="6623" w:name="_Toc124153762"/>
      <w:bookmarkStart w:id="6624" w:name="_Toc124154537"/>
      <w:bookmarkStart w:id="6625" w:name="_Toc131560392"/>
      <w:bookmarkStart w:id="6626" w:name="_Toc137394092"/>
      <w:bookmarkStart w:id="6627" w:name="_Toc163475196"/>
      <w:bookmarkStart w:id="6628" w:name="_Toc176783526"/>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0062607F" w14:textId="77777777" w:rsidR="00C45907" w:rsidRPr="00931575" w:rsidRDefault="00C45907" w:rsidP="00C45907">
      <w:pPr>
        <w:pStyle w:val="Heading4"/>
        <w:rPr>
          <w:lang w:eastAsia="sv-SE"/>
        </w:rPr>
      </w:pPr>
      <w:bookmarkStart w:id="6629" w:name="_Toc21102845"/>
      <w:bookmarkStart w:id="6630" w:name="_Toc29810694"/>
      <w:bookmarkStart w:id="6631" w:name="_Toc36636046"/>
      <w:bookmarkStart w:id="6632" w:name="_Toc37272992"/>
      <w:bookmarkStart w:id="6633" w:name="_Toc45886072"/>
      <w:bookmarkStart w:id="6634" w:name="_Toc53183148"/>
      <w:bookmarkStart w:id="6635" w:name="_Toc58915815"/>
      <w:bookmarkStart w:id="6636" w:name="_Toc58917996"/>
      <w:bookmarkStart w:id="6637" w:name="_Toc66693865"/>
      <w:bookmarkStart w:id="6638" w:name="_Toc74915817"/>
      <w:bookmarkStart w:id="6639" w:name="_Toc76114442"/>
      <w:bookmarkStart w:id="6640" w:name="_Toc76544328"/>
      <w:bookmarkStart w:id="6641" w:name="_Toc82536450"/>
      <w:bookmarkStart w:id="6642" w:name="_Toc89952743"/>
      <w:bookmarkStart w:id="6643" w:name="_Toc98766559"/>
      <w:bookmarkStart w:id="6644" w:name="_Toc99702922"/>
      <w:bookmarkStart w:id="6645" w:name="_Toc106206708"/>
      <w:bookmarkStart w:id="6646" w:name="_Toc115080710"/>
      <w:bookmarkStart w:id="6647" w:name="_Toc121999590"/>
      <w:bookmarkStart w:id="6648" w:name="_Toc124153763"/>
      <w:bookmarkStart w:id="6649" w:name="_Toc124154538"/>
      <w:bookmarkStart w:id="6650" w:name="_Toc131560393"/>
      <w:bookmarkStart w:id="6651" w:name="_Toc137394093"/>
      <w:bookmarkStart w:id="6652" w:name="_Toc163475197"/>
      <w:bookmarkStart w:id="6653" w:name="_Toc176783527"/>
      <w:r w:rsidRPr="00931575">
        <w:rPr>
          <w:lang w:eastAsia="sv-SE"/>
        </w:rPr>
        <w:t>7.5.1.1</w:t>
      </w:r>
      <w:r w:rsidRPr="00931575">
        <w:rPr>
          <w:lang w:eastAsia="sv-SE"/>
        </w:rPr>
        <w:tab/>
        <w:t>Definition and applicability</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6654" w:name="_Toc21102846"/>
      <w:bookmarkStart w:id="6655" w:name="_Toc29810695"/>
      <w:bookmarkStart w:id="6656" w:name="_Toc36636047"/>
      <w:bookmarkStart w:id="6657" w:name="_Toc37272993"/>
      <w:bookmarkStart w:id="6658" w:name="_Toc45886073"/>
      <w:bookmarkStart w:id="6659" w:name="_Toc53183149"/>
      <w:bookmarkStart w:id="6660" w:name="_Toc58915816"/>
      <w:bookmarkStart w:id="6661" w:name="_Toc58917997"/>
      <w:bookmarkStart w:id="6662" w:name="_Toc66693866"/>
      <w:bookmarkStart w:id="6663" w:name="_Toc74915818"/>
      <w:bookmarkStart w:id="6664" w:name="_Toc76114443"/>
      <w:bookmarkStart w:id="6665" w:name="_Toc76544329"/>
      <w:bookmarkStart w:id="6666" w:name="_Toc82536451"/>
      <w:bookmarkStart w:id="6667" w:name="_Toc89952744"/>
      <w:bookmarkStart w:id="6668" w:name="_Toc98766560"/>
      <w:bookmarkStart w:id="6669" w:name="_Toc99702923"/>
      <w:bookmarkStart w:id="6670" w:name="_Toc106206709"/>
      <w:bookmarkStart w:id="6671" w:name="_Toc115080711"/>
      <w:bookmarkStart w:id="6672" w:name="_Toc121999591"/>
      <w:bookmarkStart w:id="6673" w:name="_Toc124153764"/>
      <w:bookmarkStart w:id="6674" w:name="_Toc124154539"/>
      <w:bookmarkStart w:id="6675" w:name="_Toc131560394"/>
      <w:bookmarkStart w:id="6676" w:name="_Toc137394094"/>
      <w:bookmarkStart w:id="6677" w:name="_Toc163475198"/>
      <w:bookmarkStart w:id="6678" w:name="_Toc176783528"/>
      <w:r w:rsidRPr="00931575">
        <w:rPr>
          <w:lang w:eastAsia="sv-SE"/>
        </w:rPr>
        <w:t>7.5.1.2</w:t>
      </w:r>
      <w:r w:rsidRPr="00931575">
        <w:rPr>
          <w:lang w:eastAsia="sv-SE"/>
        </w:rPr>
        <w:tab/>
        <w:t>Minimum requirement</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6679" w:name="_Toc21102847"/>
      <w:bookmarkStart w:id="6680" w:name="_Toc29810696"/>
      <w:bookmarkStart w:id="6681" w:name="_Toc36636048"/>
      <w:bookmarkStart w:id="6682" w:name="_Toc37272994"/>
      <w:bookmarkStart w:id="6683" w:name="_Toc45886074"/>
      <w:bookmarkStart w:id="6684" w:name="_Toc53183150"/>
      <w:bookmarkStart w:id="6685" w:name="_Toc58915817"/>
      <w:bookmarkStart w:id="6686" w:name="_Toc58917998"/>
      <w:bookmarkStart w:id="6687" w:name="_Toc66693867"/>
      <w:bookmarkStart w:id="6688" w:name="_Toc74915819"/>
      <w:bookmarkStart w:id="6689" w:name="_Toc76114444"/>
      <w:bookmarkStart w:id="6690" w:name="_Toc76544330"/>
      <w:bookmarkStart w:id="6691" w:name="_Toc82536452"/>
      <w:bookmarkStart w:id="6692" w:name="_Toc89952745"/>
      <w:bookmarkStart w:id="6693" w:name="_Toc98766561"/>
      <w:bookmarkStart w:id="6694" w:name="_Toc99702924"/>
      <w:bookmarkStart w:id="6695" w:name="_Toc106206710"/>
      <w:bookmarkStart w:id="6696" w:name="_Toc115080712"/>
      <w:bookmarkStart w:id="6697" w:name="_Toc121999592"/>
      <w:bookmarkStart w:id="6698" w:name="_Toc124153765"/>
      <w:bookmarkStart w:id="6699" w:name="_Toc124154540"/>
      <w:bookmarkStart w:id="6700" w:name="_Toc131560395"/>
      <w:bookmarkStart w:id="6701" w:name="_Toc137394095"/>
      <w:bookmarkStart w:id="6702" w:name="_Toc163475199"/>
      <w:bookmarkStart w:id="6703" w:name="_Toc176783529"/>
      <w:r w:rsidRPr="00931575">
        <w:rPr>
          <w:lang w:eastAsia="sv-SE"/>
        </w:rPr>
        <w:t>7.5.1.3</w:t>
      </w:r>
      <w:r w:rsidRPr="00931575">
        <w:rPr>
          <w:lang w:eastAsia="sv-SE"/>
        </w:rPr>
        <w:tab/>
        <w:t>Test purpose</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6704" w:name="_Toc21102848"/>
      <w:bookmarkStart w:id="6705" w:name="_Toc29810697"/>
      <w:bookmarkStart w:id="6706" w:name="_Toc36636049"/>
      <w:bookmarkStart w:id="6707" w:name="_Toc37272995"/>
      <w:bookmarkStart w:id="6708" w:name="_Toc45886075"/>
      <w:bookmarkStart w:id="6709" w:name="_Toc53183151"/>
      <w:bookmarkStart w:id="6710" w:name="_Toc58915818"/>
      <w:bookmarkStart w:id="6711" w:name="_Toc58917999"/>
      <w:bookmarkStart w:id="6712" w:name="_Toc66693868"/>
      <w:bookmarkStart w:id="6713" w:name="_Toc74915820"/>
      <w:bookmarkStart w:id="6714" w:name="_Toc76114445"/>
      <w:bookmarkStart w:id="6715" w:name="_Toc76544331"/>
      <w:bookmarkStart w:id="6716" w:name="_Toc82536453"/>
      <w:bookmarkStart w:id="6717" w:name="_Toc89952746"/>
      <w:bookmarkStart w:id="6718" w:name="_Toc98766562"/>
      <w:bookmarkStart w:id="6719" w:name="_Toc99702925"/>
      <w:bookmarkStart w:id="6720" w:name="_Toc106206711"/>
      <w:bookmarkStart w:id="6721" w:name="_Toc115080713"/>
      <w:bookmarkStart w:id="6722" w:name="_Toc121999593"/>
      <w:bookmarkStart w:id="6723" w:name="_Toc124153766"/>
      <w:bookmarkStart w:id="6724" w:name="_Toc124154541"/>
      <w:bookmarkStart w:id="6725" w:name="_Toc131560396"/>
      <w:bookmarkStart w:id="6726" w:name="_Toc137394096"/>
      <w:bookmarkStart w:id="6727" w:name="_Toc163475200"/>
      <w:bookmarkStart w:id="6728" w:name="_Toc176783530"/>
      <w:r w:rsidRPr="00931575">
        <w:rPr>
          <w:lang w:eastAsia="sv-SE"/>
        </w:rPr>
        <w:t>7.5.1</w:t>
      </w:r>
      <w:r w:rsidRPr="00931575">
        <w:rPr>
          <w:lang w:eastAsia="zh-CN"/>
        </w:rPr>
        <w:t>.</w:t>
      </w:r>
      <w:r w:rsidRPr="00931575">
        <w:rPr>
          <w:lang w:eastAsia="sv-SE"/>
        </w:rPr>
        <w:t>4</w:t>
      </w:r>
      <w:r w:rsidRPr="00931575">
        <w:rPr>
          <w:lang w:eastAsia="sv-SE"/>
        </w:rPr>
        <w:tab/>
        <w:t>Method of test</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781307A7" w14:textId="77777777" w:rsidR="00C45907" w:rsidRPr="00931575" w:rsidRDefault="00C45907" w:rsidP="00C45907">
      <w:pPr>
        <w:pStyle w:val="Heading5"/>
        <w:rPr>
          <w:lang w:eastAsia="sv-SE"/>
        </w:rPr>
      </w:pPr>
      <w:bookmarkStart w:id="6729" w:name="_Toc21102849"/>
      <w:bookmarkStart w:id="6730" w:name="_Toc29810698"/>
      <w:bookmarkStart w:id="6731" w:name="_Toc36636050"/>
      <w:bookmarkStart w:id="6732" w:name="_Toc37272996"/>
      <w:bookmarkStart w:id="6733" w:name="_Toc45886076"/>
      <w:bookmarkStart w:id="6734" w:name="_Toc53183152"/>
      <w:bookmarkStart w:id="6735" w:name="_Toc58915819"/>
      <w:bookmarkStart w:id="6736" w:name="_Toc58918000"/>
      <w:bookmarkStart w:id="6737" w:name="_Toc66693869"/>
      <w:bookmarkStart w:id="6738" w:name="_Toc74915821"/>
      <w:bookmarkStart w:id="6739" w:name="_Toc76114446"/>
      <w:bookmarkStart w:id="6740" w:name="_Toc76544332"/>
      <w:bookmarkStart w:id="6741" w:name="_Toc82536454"/>
      <w:bookmarkStart w:id="6742" w:name="_Toc89952747"/>
      <w:bookmarkStart w:id="6743" w:name="_Toc98766563"/>
      <w:bookmarkStart w:id="6744" w:name="_Toc99702926"/>
      <w:bookmarkStart w:id="6745" w:name="_Toc106206712"/>
      <w:bookmarkStart w:id="6746" w:name="_Toc115080714"/>
      <w:bookmarkStart w:id="6747" w:name="_Toc121999594"/>
      <w:bookmarkStart w:id="6748" w:name="_Toc124153767"/>
      <w:bookmarkStart w:id="6749" w:name="_Toc124154542"/>
      <w:bookmarkStart w:id="6750" w:name="_Toc131560397"/>
      <w:bookmarkStart w:id="6751" w:name="_Toc137394097"/>
      <w:bookmarkStart w:id="6752" w:name="_Toc163475201"/>
      <w:bookmarkStart w:id="6753" w:name="_Toc176783531"/>
      <w:r w:rsidRPr="00931575">
        <w:rPr>
          <w:lang w:eastAsia="sv-SE"/>
        </w:rPr>
        <w:t>7.5.1.4.1</w:t>
      </w:r>
      <w:r w:rsidRPr="00931575">
        <w:rPr>
          <w:lang w:eastAsia="sv-SE"/>
        </w:rPr>
        <w:tab/>
        <w:t>Initial conditions</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6754" w:name="_Toc21102850"/>
      <w:bookmarkStart w:id="6755" w:name="_Toc29810699"/>
      <w:bookmarkStart w:id="6756" w:name="_Toc36636051"/>
      <w:bookmarkStart w:id="6757" w:name="_Toc37272997"/>
      <w:bookmarkStart w:id="6758" w:name="_Toc45886077"/>
      <w:bookmarkStart w:id="6759" w:name="_Toc53183153"/>
      <w:bookmarkStart w:id="6760" w:name="_Toc58915820"/>
      <w:bookmarkStart w:id="6761" w:name="_Toc58918001"/>
      <w:bookmarkStart w:id="6762" w:name="_Toc66693870"/>
      <w:bookmarkStart w:id="6763" w:name="_Toc74915822"/>
      <w:bookmarkStart w:id="6764" w:name="_Toc76114447"/>
      <w:bookmarkStart w:id="6765" w:name="_Toc76544333"/>
      <w:bookmarkStart w:id="6766" w:name="_Toc82536455"/>
      <w:bookmarkStart w:id="6767" w:name="_Toc89952748"/>
      <w:bookmarkStart w:id="6768" w:name="_Toc98766564"/>
      <w:bookmarkStart w:id="6769" w:name="_Toc99702927"/>
      <w:bookmarkStart w:id="6770" w:name="_Toc106206713"/>
      <w:bookmarkStart w:id="6771" w:name="_Toc115080715"/>
      <w:bookmarkStart w:id="6772" w:name="_Toc121999595"/>
      <w:bookmarkStart w:id="6773" w:name="_Toc124153768"/>
      <w:bookmarkStart w:id="6774" w:name="_Toc124154543"/>
      <w:bookmarkStart w:id="6775" w:name="_Toc131560398"/>
      <w:bookmarkStart w:id="6776" w:name="_Toc137394098"/>
      <w:bookmarkStart w:id="6777" w:name="_Toc163475202"/>
      <w:bookmarkStart w:id="6778" w:name="_Toc176783532"/>
      <w:r w:rsidRPr="00931575">
        <w:rPr>
          <w:lang w:eastAsia="sv-SE"/>
        </w:rPr>
        <w:t>7.5.1.4.2</w:t>
      </w:r>
      <w:r w:rsidRPr="00931575">
        <w:rPr>
          <w:lang w:eastAsia="sv-SE"/>
        </w:rPr>
        <w:tab/>
        <w:t>Procedure</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lastRenderedPageBreak/>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6779" w:name="_Toc21102851"/>
      <w:bookmarkStart w:id="6780" w:name="_Toc29810700"/>
      <w:bookmarkStart w:id="6781" w:name="_Toc36636052"/>
      <w:bookmarkStart w:id="6782" w:name="_Toc37272998"/>
      <w:bookmarkStart w:id="6783" w:name="_Toc45886078"/>
      <w:bookmarkStart w:id="6784" w:name="_Toc53183154"/>
      <w:bookmarkStart w:id="6785" w:name="_Toc58915821"/>
      <w:bookmarkStart w:id="6786" w:name="_Toc58918002"/>
      <w:bookmarkStart w:id="6787" w:name="_Toc66693871"/>
      <w:bookmarkStart w:id="6788" w:name="_Toc74915823"/>
      <w:bookmarkStart w:id="6789" w:name="_Toc76114448"/>
      <w:bookmarkStart w:id="6790" w:name="_Toc76544334"/>
      <w:bookmarkStart w:id="6791" w:name="_Toc82536456"/>
      <w:bookmarkStart w:id="6792" w:name="_Toc89952749"/>
      <w:bookmarkStart w:id="6793" w:name="_Toc98766565"/>
      <w:bookmarkStart w:id="6794" w:name="_Toc99702928"/>
      <w:bookmarkStart w:id="6795" w:name="_Toc106206714"/>
      <w:bookmarkStart w:id="6796" w:name="_Toc115080716"/>
      <w:bookmarkStart w:id="6797" w:name="_Toc121999596"/>
      <w:bookmarkStart w:id="6798" w:name="_Toc124153769"/>
      <w:bookmarkStart w:id="6799" w:name="_Toc124154544"/>
      <w:bookmarkStart w:id="6800" w:name="_Toc131560399"/>
      <w:bookmarkStart w:id="6801" w:name="_Toc137394099"/>
      <w:bookmarkStart w:id="6802" w:name="_Toc163475203"/>
      <w:bookmarkStart w:id="6803" w:name="_Toc176783533"/>
      <w:r w:rsidRPr="00931575">
        <w:rPr>
          <w:lang w:eastAsia="sv-SE"/>
        </w:rPr>
        <w:t>7.5.1</w:t>
      </w:r>
      <w:r w:rsidRPr="00931575">
        <w:rPr>
          <w:lang w:eastAsia="zh-CN"/>
        </w:rPr>
        <w:t>.</w:t>
      </w:r>
      <w:r w:rsidRPr="00931575">
        <w:rPr>
          <w:lang w:eastAsia="sv-SE"/>
        </w:rPr>
        <w:t>5</w:t>
      </w:r>
      <w:r w:rsidRPr="00931575">
        <w:rPr>
          <w:lang w:eastAsia="sv-SE"/>
        </w:rPr>
        <w:tab/>
      </w:r>
      <w:bookmarkStart w:id="6804" w:name="_Hlk513649853"/>
      <w:r w:rsidRPr="00931575">
        <w:rPr>
          <w:lang w:eastAsia="sv-SE"/>
        </w:rPr>
        <w:t xml:space="preserve">Test </w:t>
      </w:r>
      <w:bookmarkEnd w:id="6804"/>
      <w:r w:rsidRPr="00931575">
        <w:rPr>
          <w:lang w:eastAsia="sv-SE"/>
        </w:rPr>
        <w:t>requirement</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58A8526D" w14:textId="77777777" w:rsidR="00C45907" w:rsidRPr="00931575" w:rsidRDefault="00C45907" w:rsidP="00C45907">
      <w:pPr>
        <w:pStyle w:val="Heading5"/>
        <w:rPr>
          <w:lang w:eastAsia="sv-SE"/>
        </w:rPr>
      </w:pPr>
      <w:bookmarkStart w:id="6805" w:name="_Toc21102852"/>
      <w:bookmarkStart w:id="6806" w:name="_Toc29810701"/>
      <w:bookmarkStart w:id="6807" w:name="_Toc36636053"/>
      <w:bookmarkStart w:id="6808" w:name="_Toc37272999"/>
      <w:bookmarkStart w:id="6809" w:name="_Toc45886079"/>
      <w:bookmarkStart w:id="6810" w:name="_Toc53183155"/>
      <w:bookmarkStart w:id="6811" w:name="_Toc58915822"/>
      <w:bookmarkStart w:id="6812" w:name="_Toc58918003"/>
      <w:bookmarkStart w:id="6813" w:name="_Toc66693872"/>
      <w:bookmarkStart w:id="6814" w:name="_Toc74915824"/>
      <w:bookmarkStart w:id="6815" w:name="_Toc76114449"/>
      <w:bookmarkStart w:id="6816" w:name="_Toc76544335"/>
      <w:bookmarkStart w:id="6817" w:name="_Toc82536457"/>
      <w:bookmarkStart w:id="6818" w:name="_Toc89952750"/>
      <w:bookmarkStart w:id="6819" w:name="_Toc98766566"/>
      <w:bookmarkStart w:id="6820" w:name="_Toc99702929"/>
      <w:bookmarkStart w:id="6821" w:name="_Toc106206715"/>
      <w:bookmarkStart w:id="6822" w:name="_Toc115080717"/>
      <w:bookmarkStart w:id="6823" w:name="_Toc121999597"/>
      <w:bookmarkStart w:id="6824" w:name="_Toc124153770"/>
      <w:bookmarkStart w:id="6825" w:name="_Toc124154545"/>
      <w:bookmarkStart w:id="6826" w:name="_Toc131560400"/>
      <w:bookmarkStart w:id="6827" w:name="_Toc137394100"/>
      <w:bookmarkStart w:id="6828" w:name="_Toc163475204"/>
      <w:bookmarkStart w:id="6829" w:name="_Toc176783534"/>
      <w:r w:rsidRPr="00931575">
        <w:rPr>
          <w:lang w:eastAsia="sv-SE"/>
        </w:rPr>
        <w:t>7.5.1.5.1</w:t>
      </w:r>
      <w:r w:rsidRPr="00931575">
        <w:rPr>
          <w:lang w:eastAsia="sv-SE"/>
        </w:rPr>
        <w:tab/>
        <w:t>General</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6830" w:name="_Toc21102853"/>
      <w:bookmarkStart w:id="6831" w:name="_Toc29810702"/>
      <w:bookmarkStart w:id="6832" w:name="_Toc36636054"/>
      <w:bookmarkStart w:id="6833" w:name="_Toc37273000"/>
      <w:bookmarkStart w:id="6834" w:name="_Toc45886080"/>
      <w:bookmarkStart w:id="6835" w:name="_Toc53183156"/>
      <w:bookmarkStart w:id="6836" w:name="_Toc58915823"/>
      <w:bookmarkStart w:id="6837" w:name="_Toc58918004"/>
      <w:bookmarkStart w:id="6838" w:name="_Toc66693873"/>
      <w:bookmarkStart w:id="6839" w:name="_Toc74915825"/>
      <w:bookmarkStart w:id="6840" w:name="_Toc76114450"/>
      <w:bookmarkStart w:id="6841" w:name="_Toc76544336"/>
      <w:bookmarkStart w:id="6842" w:name="_Toc82536458"/>
      <w:bookmarkStart w:id="6843" w:name="_Toc89952751"/>
      <w:bookmarkStart w:id="6844" w:name="_Toc98766567"/>
      <w:bookmarkStart w:id="6845" w:name="_Toc99702930"/>
      <w:bookmarkStart w:id="6846" w:name="_Toc106206716"/>
      <w:bookmarkStart w:id="6847" w:name="_Toc115080718"/>
      <w:bookmarkStart w:id="6848" w:name="_Toc121999598"/>
      <w:bookmarkStart w:id="6849" w:name="_Toc124153771"/>
      <w:bookmarkStart w:id="6850" w:name="_Toc124154546"/>
      <w:bookmarkStart w:id="6851" w:name="_Toc131560401"/>
      <w:bookmarkStart w:id="6852" w:name="_Toc137394101"/>
      <w:bookmarkStart w:id="6853" w:name="_Toc163475205"/>
      <w:bookmarkStart w:id="6854" w:name="_Toc176783535"/>
      <w:r w:rsidRPr="00931575">
        <w:rPr>
          <w:lang w:eastAsia="sv-SE"/>
        </w:rPr>
        <w:t>7.5.1.5.2</w:t>
      </w:r>
      <w:r w:rsidRPr="00931575">
        <w:rPr>
          <w:lang w:eastAsia="sv-SE"/>
        </w:rPr>
        <w:tab/>
        <w:t xml:space="preserve">Test requirements for </w:t>
      </w:r>
      <w:r w:rsidRPr="00931575">
        <w:rPr>
          <w:i/>
          <w:lang w:eastAsia="sv-SE"/>
        </w:rPr>
        <w:t>BS type 1-O</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1A6C5F">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1A6C5F">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1A6C5F">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6855" w:name="_Toc21102854"/>
      <w:bookmarkStart w:id="6856" w:name="_Toc29810703"/>
      <w:bookmarkStart w:id="6857" w:name="_Toc36636055"/>
      <w:bookmarkStart w:id="6858" w:name="_Toc37273001"/>
      <w:bookmarkStart w:id="6859" w:name="_Toc45886081"/>
      <w:bookmarkStart w:id="6860" w:name="_Toc53183157"/>
      <w:bookmarkStart w:id="6861" w:name="_Toc58915824"/>
      <w:bookmarkStart w:id="6862" w:name="_Toc58918005"/>
      <w:bookmarkStart w:id="6863" w:name="_Toc66693874"/>
      <w:bookmarkStart w:id="6864" w:name="_Toc74915826"/>
      <w:bookmarkStart w:id="6865" w:name="_Toc76114451"/>
      <w:bookmarkStart w:id="6866" w:name="_Toc76544337"/>
      <w:bookmarkStart w:id="6867" w:name="_Toc82536459"/>
      <w:bookmarkStart w:id="6868" w:name="_Toc89952752"/>
      <w:bookmarkStart w:id="6869" w:name="_Toc98766568"/>
      <w:bookmarkStart w:id="6870" w:name="_Toc99702931"/>
      <w:bookmarkStart w:id="6871" w:name="_Toc106206717"/>
      <w:bookmarkStart w:id="6872" w:name="_Toc115080719"/>
      <w:bookmarkStart w:id="6873" w:name="_Toc121999599"/>
      <w:bookmarkStart w:id="6874" w:name="_Toc124153772"/>
      <w:bookmarkStart w:id="6875" w:name="_Toc124154547"/>
      <w:bookmarkStart w:id="6876" w:name="_Toc131560402"/>
      <w:bookmarkStart w:id="6877" w:name="_Toc137394102"/>
      <w:bookmarkStart w:id="6878" w:name="_Toc163475206"/>
      <w:bookmarkStart w:id="6879" w:name="_Toc176783536"/>
      <w:r w:rsidRPr="00931575">
        <w:rPr>
          <w:lang w:eastAsia="sv-SE"/>
        </w:rPr>
        <w:t>7.5.1.5.3</w:t>
      </w:r>
      <w:r w:rsidRPr="00931575">
        <w:rPr>
          <w:lang w:eastAsia="sv-SE"/>
        </w:rPr>
        <w:tab/>
        <w:t xml:space="preserve">Test requirements for </w:t>
      </w:r>
      <w:r w:rsidRPr="00931575">
        <w:rPr>
          <w:i/>
          <w:lang w:eastAsia="sv-SE"/>
        </w:rPr>
        <w:t>BS type 2-O</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495708D" w:rsidR="00C45907" w:rsidRDefault="00C45907" w:rsidP="006F1F81">
      <w:pPr>
        <w:pStyle w:val="TH"/>
        <w:rPr>
          <w:i/>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5"/>
        <w:gridCol w:w="2160"/>
        <w:gridCol w:w="2482"/>
        <w:gridCol w:w="3824"/>
      </w:tblGrid>
      <w:tr w:rsidR="00CD4C1C" w14:paraId="2838FFE2" w14:textId="77777777" w:rsidTr="009C4973">
        <w:trPr>
          <w:cantSplit/>
          <w:jc w:val="center"/>
        </w:trPr>
        <w:tc>
          <w:tcPr>
            <w:tcW w:w="1165" w:type="dxa"/>
            <w:vMerge w:val="restart"/>
            <w:tcBorders>
              <w:top w:val="single" w:sz="4" w:space="0" w:color="auto"/>
              <w:left w:val="single" w:sz="4" w:space="0" w:color="auto"/>
              <w:right w:val="single" w:sz="4" w:space="0" w:color="auto"/>
            </w:tcBorders>
          </w:tcPr>
          <w:p w14:paraId="34E9C06B" w14:textId="77777777" w:rsidR="00CD4C1C" w:rsidRDefault="00CD4C1C" w:rsidP="009C4973">
            <w:pPr>
              <w:pStyle w:val="TAH"/>
            </w:pPr>
            <w:bookmarkStart w:id="6880" w:name="_Hlk135753154"/>
            <w:r>
              <w:t>Frequency range</w:t>
            </w:r>
          </w:p>
        </w:tc>
        <w:tc>
          <w:tcPr>
            <w:tcW w:w="2160" w:type="dxa"/>
            <w:tcBorders>
              <w:top w:val="single" w:sz="4" w:space="0" w:color="auto"/>
              <w:left w:val="single" w:sz="4" w:space="0" w:color="auto"/>
              <w:bottom w:val="nil"/>
              <w:right w:val="single" w:sz="4" w:space="0" w:color="auto"/>
            </w:tcBorders>
            <w:hideMark/>
          </w:tcPr>
          <w:p w14:paraId="0687965A" w14:textId="77777777" w:rsidR="00CD4C1C" w:rsidRDefault="00CD4C1C" w:rsidP="009C4973">
            <w:pPr>
              <w:pStyle w:val="TAH"/>
            </w:pPr>
            <w:r>
              <w:t>BS channel bandwidth of the</w:t>
            </w:r>
          </w:p>
        </w:tc>
        <w:tc>
          <w:tcPr>
            <w:tcW w:w="2482" w:type="dxa"/>
            <w:vMerge w:val="restart"/>
            <w:tcBorders>
              <w:top w:val="single" w:sz="4" w:space="0" w:color="auto"/>
              <w:left w:val="single" w:sz="4" w:space="0" w:color="auto"/>
              <w:bottom w:val="single" w:sz="4" w:space="0" w:color="auto"/>
              <w:right w:val="single" w:sz="4" w:space="0" w:color="auto"/>
            </w:tcBorders>
            <w:hideMark/>
          </w:tcPr>
          <w:p w14:paraId="1A9FA721" w14:textId="77777777" w:rsidR="00CD4C1C" w:rsidRDefault="00CD4C1C" w:rsidP="009C4973">
            <w:pPr>
              <w:pStyle w:val="TAH"/>
              <w:rPr>
                <w:rFonts w:cs="Arial"/>
              </w:rPr>
            </w:pPr>
            <w:r>
              <w:t>Wanted signal mean power (dBm)</w:t>
            </w:r>
          </w:p>
          <w:p w14:paraId="79DB6BCF" w14:textId="77777777" w:rsidR="00CD4C1C" w:rsidRDefault="00CD4C1C" w:rsidP="009C4973">
            <w:pPr>
              <w:pStyle w:val="TAH"/>
            </w:pPr>
          </w:p>
          <w:p w14:paraId="71C3E7B2" w14:textId="77777777" w:rsidR="00CD4C1C" w:rsidRDefault="00CD4C1C" w:rsidP="009C4973">
            <w:pPr>
              <w:pStyle w:val="TAH"/>
              <w:rPr>
                <w:rFonts w:cs="Arial"/>
              </w:rPr>
            </w:pPr>
          </w:p>
        </w:tc>
        <w:tc>
          <w:tcPr>
            <w:tcW w:w="3824" w:type="dxa"/>
            <w:tcBorders>
              <w:top w:val="single" w:sz="4" w:space="0" w:color="auto"/>
              <w:left w:val="single" w:sz="4" w:space="0" w:color="auto"/>
              <w:bottom w:val="nil"/>
              <w:right w:val="single" w:sz="4" w:space="0" w:color="auto"/>
            </w:tcBorders>
            <w:hideMark/>
          </w:tcPr>
          <w:p w14:paraId="039C8F7A" w14:textId="77777777" w:rsidR="00CD4C1C" w:rsidRDefault="00CD4C1C" w:rsidP="009C4973">
            <w:pPr>
              <w:pStyle w:val="TAH"/>
            </w:pPr>
            <w:r>
              <w:t>Interfering signal mean</w:t>
            </w:r>
          </w:p>
        </w:tc>
      </w:tr>
      <w:tr w:rsidR="00CD4C1C" w14:paraId="7F2A6E9B" w14:textId="77777777" w:rsidTr="009C4973">
        <w:trPr>
          <w:cantSplit/>
          <w:jc w:val="center"/>
        </w:trPr>
        <w:tc>
          <w:tcPr>
            <w:tcW w:w="1165" w:type="dxa"/>
            <w:vMerge/>
            <w:tcBorders>
              <w:left w:val="single" w:sz="4" w:space="0" w:color="auto"/>
              <w:bottom w:val="single" w:sz="4" w:space="0" w:color="auto"/>
              <w:right w:val="single" w:sz="4" w:space="0" w:color="auto"/>
            </w:tcBorders>
          </w:tcPr>
          <w:p w14:paraId="2DBD3C4C" w14:textId="77777777" w:rsidR="00CD4C1C" w:rsidRDefault="00CD4C1C" w:rsidP="009C4973">
            <w:pPr>
              <w:pStyle w:val="TAH"/>
            </w:pPr>
          </w:p>
        </w:tc>
        <w:tc>
          <w:tcPr>
            <w:tcW w:w="2160" w:type="dxa"/>
            <w:tcBorders>
              <w:top w:val="nil"/>
              <w:left w:val="single" w:sz="4" w:space="0" w:color="auto"/>
              <w:bottom w:val="single" w:sz="4" w:space="0" w:color="auto"/>
              <w:right w:val="single" w:sz="4" w:space="0" w:color="auto"/>
            </w:tcBorders>
            <w:hideMark/>
          </w:tcPr>
          <w:p w14:paraId="4FBEF61E" w14:textId="77777777" w:rsidR="00CD4C1C" w:rsidRDefault="00CD4C1C" w:rsidP="009C4973">
            <w:pPr>
              <w:pStyle w:val="TAH"/>
            </w:pPr>
            <w:r>
              <w:t>lowest/highest carrier received (MHz)</w:t>
            </w: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6BF4B3D0" w14:textId="77777777" w:rsidR="00CD4C1C" w:rsidRDefault="00CD4C1C" w:rsidP="009C4973">
            <w:pPr>
              <w:spacing w:after="0"/>
              <w:rPr>
                <w:rFonts w:ascii="Arial" w:hAnsi="Arial" w:cs="Arial"/>
                <w:b/>
                <w:sz w:val="18"/>
              </w:rPr>
            </w:pPr>
          </w:p>
        </w:tc>
        <w:tc>
          <w:tcPr>
            <w:tcW w:w="3824" w:type="dxa"/>
            <w:tcBorders>
              <w:top w:val="nil"/>
              <w:left w:val="single" w:sz="4" w:space="0" w:color="auto"/>
              <w:bottom w:val="single" w:sz="4" w:space="0" w:color="auto"/>
              <w:right w:val="single" w:sz="4" w:space="0" w:color="auto"/>
            </w:tcBorders>
            <w:hideMark/>
          </w:tcPr>
          <w:p w14:paraId="25A32761" w14:textId="77777777" w:rsidR="00CD4C1C" w:rsidRDefault="00CD4C1C" w:rsidP="009C4973">
            <w:pPr>
              <w:pStyle w:val="TAH"/>
            </w:pPr>
            <w:r>
              <w:t>power (dBm)</w:t>
            </w:r>
          </w:p>
        </w:tc>
      </w:tr>
      <w:tr w:rsidR="00CD4C1C" w14:paraId="0A05961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9E21D42" w14:textId="77777777" w:rsidR="00CD4C1C" w:rsidRDefault="00CD4C1C" w:rsidP="009C4973">
            <w:pPr>
              <w:pStyle w:val="TAC"/>
            </w:pPr>
            <w:r>
              <w:t>FR2-1</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28924A7" w14:textId="77777777" w:rsidR="00CD4C1C" w:rsidRDefault="00CD4C1C" w:rsidP="009C4973">
            <w:pPr>
              <w:pStyle w:val="TAC"/>
              <w:rPr>
                <w:rFonts w:eastAsia="SimSun"/>
                <w:lang w:eastAsia="zh-CN"/>
              </w:rPr>
            </w:pPr>
            <w:r>
              <w:t>50, 100, 200, 400</w:t>
            </w:r>
          </w:p>
        </w:tc>
        <w:tc>
          <w:tcPr>
            <w:tcW w:w="2482" w:type="dxa"/>
            <w:vMerge w:val="restart"/>
            <w:tcBorders>
              <w:top w:val="single" w:sz="4" w:space="0" w:color="auto"/>
              <w:left w:val="single" w:sz="4" w:space="0" w:color="auto"/>
              <w:right w:val="single" w:sz="4" w:space="0" w:color="auto"/>
            </w:tcBorders>
            <w:vAlign w:val="center"/>
            <w:hideMark/>
          </w:tcPr>
          <w:p w14:paraId="324FCC92" w14:textId="77777777" w:rsidR="00CD4C1C" w:rsidRDefault="00CD4C1C" w:rsidP="009C4973">
            <w:pPr>
              <w:pStyle w:val="TAC"/>
              <w:rPr>
                <w:rFonts w:eastAsia="SimSun"/>
                <w:lang w:eastAsia="zh-CN"/>
              </w:rPr>
            </w:pPr>
            <w:r>
              <w:rPr>
                <w:rFonts w:cs="Arial"/>
              </w:rPr>
              <w:t>EIS</w:t>
            </w:r>
            <w:r>
              <w:rPr>
                <w:rFonts w:cs="Arial"/>
                <w:vertAlign w:val="subscript"/>
              </w:rPr>
              <w:t>REFSENS</w:t>
            </w:r>
            <w:r>
              <w:t xml:space="preserve"> + 6 dB (Note 3)</w:t>
            </w:r>
          </w:p>
        </w:tc>
        <w:tc>
          <w:tcPr>
            <w:tcW w:w="3824" w:type="dxa"/>
            <w:tcBorders>
              <w:top w:val="single" w:sz="4" w:space="0" w:color="auto"/>
              <w:left w:val="single" w:sz="4" w:space="0" w:color="auto"/>
              <w:bottom w:val="single" w:sz="4" w:space="0" w:color="auto"/>
              <w:right w:val="single" w:sz="4" w:space="0" w:color="auto"/>
            </w:tcBorders>
            <w:vAlign w:val="center"/>
          </w:tcPr>
          <w:p w14:paraId="3A67D5D4"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+ 27.7 </w:t>
            </w:r>
            <w:r>
              <w:rPr>
                <w:rFonts w:cs="Arial"/>
              </w:rPr>
              <w:t xml:space="preserve">+ </w:t>
            </w:r>
            <w:r>
              <w:t>Δ</w:t>
            </w:r>
            <w:r>
              <w:rPr>
                <w:vertAlign w:val="subscript"/>
              </w:rPr>
              <w:t>FR2_REFSENS</w:t>
            </w:r>
            <w:r>
              <w:rPr>
                <w:rFonts w:eastAsia="SimSun"/>
                <w:lang w:eastAsia="zh-CN"/>
              </w:rPr>
              <w:t xml:space="preserve"> (Note 1)</w:t>
            </w:r>
          </w:p>
          <w:p w14:paraId="3C830939" w14:textId="77777777" w:rsidR="00CD4C1C" w:rsidRDefault="00CD4C1C" w:rsidP="009C4973">
            <w:pPr>
              <w:pStyle w:val="TAC"/>
              <w:rPr>
                <w:rFonts w:eastAsia="SimSun"/>
                <w:lang w:eastAsia="zh-CN"/>
              </w:rPr>
            </w:pPr>
            <w:r>
              <w:rPr>
                <w:rFonts w:cs="Arial"/>
              </w:rPr>
              <w:t>EIS</w:t>
            </w:r>
            <w:r>
              <w:rPr>
                <w:rFonts w:cs="Arial"/>
                <w:vertAlign w:val="subscript"/>
              </w:rPr>
              <w:t>REFSENS_50M</w:t>
            </w:r>
            <w:r>
              <w:rPr>
                <w:rFonts w:eastAsia="SimSun"/>
                <w:lang w:eastAsia="zh-CN"/>
              </w:rPr>
              <w:t xml:space="preserve"> + 26.7 </w:t>
            </w:r>
            <w:r>
              <w:rPr>
                <w:rFonts w:cs="Arial"/>
              </w:rPr>
              <w:t xml:space="preserve">+ </w:t>
            </w:r>
            <w:r>
              <w:t>Δ</w:t>
            </w:r>
            <w:r>
              <w:rPr>
                <w:vertAlign w:val="subscript"/>
              </w:rPr>
              <w:t>FR2_REFSENS</w:t>
            </w:r>
            <w:r>
              <w:rPr>
                <w:rFonts w:eastAsia="SimSun"/>
                <w:lang w:eastAsia="zh-CN"/>
              </w:rPr>
              <w:t xml:space="preserve"> (Note 2)</w:t>
            </w:r>
          </w:p>
        </w:tc>
      </w:tr>
      <w:tr w:rsidR="00CD4C1C" w14:paraId="0E68C7F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35AD329" w14:textId="77777777" w:rsidR="00CD4C1C" w:rsidRDefault="00CD4C1C" w:rsidP="009C4973">
            <w:pPr>
              <w:pStyle w:val="TAC"/>
            </w:pPr>
            <w:r>
              <w:t>FR2-2</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E637C3A" w14:textId="77777777" w:rsidR="00CD4C1C" w:rsidRDefault="00CD4C1C" w:rsidP="009C4973">
            <w:pPr>
              <w:pStyle w:val="TAC"/>
            </w:pPr>
            <w:r>
              <w:rPr>
                <w:lang w:eastAsia="zh-CN"/>
              </w:rPr>
              <w:t xml:space="preserve">100, </w:t>
            </w:r>
            <w:r>
              <w:t>400, 800, 1600, 2000</w:t>
            </w:r>
          </w:p>
        </w:tc>
        <w:tc>
          <w:tcPr>
            <w:tcW w:w="2482" w:type="dxa"/>
            <w:vMerge/>
            <w:tcBorders>
              <w:left w:val="single" w:sz="4" w:space="0" w:color="auto"/>
              <w:bottom w:val="single" w:sz="4" w:space="0" w:color="auto"/>
              <w:right w:val="single" w:sz="4" w:space="0" w:color="auto"/>
            </w:tcBorders>
            <w:hideMark/>
          </w:tcPr>
          <w:p w14:paraId="69A1769D" w14:textId="77777777" w:rsidR="00CD4C1C" w:rsidRDefault="00CD4C1C" w:rsidP="009C4973">
            <w:pPr>
              <w:pStyle w:val="TAC"/>
              <w:rPr>
                <w:rFonts w:cs="Arial"/>
              </w:rPr>
            </w:pPr>
          </w:p>
        </w:tc>
        <w:tc>
          <w:tcPr>
            <w:tcW w:w="3824" w:type="dxa"/>
            <w:tcBorders>
              <w:top w:val="single" w:sz="4" w:space="0" w:color="auto"/>
              <w:left w:val="single" w:sz="4" w:space="0" w:color="auto"/>
              <w:bottom w:val="single" w:sz="4" w:space="0" w:color="auto"/>
              <w:right w:val="single" w:sz="4" w:space="0" w:color="auto"/>
            </w:tcBorders>
            <w:vAlign w:val="center"/>
          </w:tcPr>
          <w:p w14:paraId="7250520E"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+ 28.7 </w:t>
            </w:r>
            <w:r>
              <w:rPr>
                <w:rFonts w:cs="Arial"/>
              </w:rPr>
              <w:t xml:space="preserve">+ </w:t>
            </w:r>
            <w:r>
              <w:t>Δ</w:t>
            </w:r>
            <w:r>
              <w:rPr>
                <w:vertAlign w:val="subscript"/>
              </w:rPr>
              <w:t>FR2_REFSENS</w:t>
            </w:r>
            <w:r>
              <w:rPr>
                <w:rFonts w:eastAsia="SimSun"/>
                <w:lang w:eastAsia="zh-CN"/>
              </w:rPr>
              <w:t xml:space="preserve"> (Note 4)</w:t>
            </w:r>
          </w:p>
        </w:tc>
      </w:tr>
      <w:tr w:rsidR="00CD4C1C" w14:paraId="55210266" w14:textId="77777777" w:rsidTr="009C4973">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4CB2EE8" w14:textId="77777777" w:rsidR="00CD4C1C" w:rsidRDefault="00CD4C1C" w:rsidP="009C4973">
            <w:pPr>
              <w:pStyle w:val="TAN"/>
              <w:rPr>
                <w:lang w:eastAsia="zh-CN"/>
              </w:rPr>
            </w:pPr>
            <w:r>
              <w:rPr>
                <w:lang w:eastAsia="zh-CN"/>
              </w:rPr>
              <w:t>NOTE 1:</w:t>
            </w:r>
            <w:r>
              <w:rPr>
                <w:lang w:eastAsia="zh-CN"/>
              </w:rPr>
              <w:tab/>
              <w:t>Applicable to bands defined within the frequency spectrum range of 24.25 – 33.4 GHz.</w:t>
            </w:r>
          </w:p>
          <w:p w14:paraId="61D3699F" w14:textId="77777777" w:rsidR="00CD4C1C" w:rsidRDefault="00CD4C1C" w:rsidP="009C4973">
            <w:pPr>
              <w:pStyle w:val="TAN"/>
              <w:rPr>
                <w:lang w:eastAsia="zh-CN"/>
              </w:rPr>
            </w:pPr>
            <w:r>
              <w:rPr>
                <w:lang w:eastAsia="zh-CN"/>
              </w:rPr>
              <w:t>NOTE 2:</w:t>
            </w:r>
            <w:r>
              <w:rPr>
                <w:lang w:eastAsia="zh-CN"/>
              </w:rPr>
              <w:tab/>
              <w:t>Applicable to bands defined within the frequency spectrum range of 37 – 52.6 GHz.</w:t>
            </w:r>
          </w:p>
          <w:p w14:paraId="0687F5D2" w14:textId="77777777" w:rsidR="00CD4C1C" w:rsidRDefault="00CD4C1C" w:rsidP="009C4973">
            <w:pPr>
              <w:pStyle w:val="TAN"/>
              <w:rPr>
                <w:lang w:eastAsia="zh-CN"/>
              </w:rPr>
            </w:pPr>
            <w:r>
              <w:rPr>
                <w:lang w:eastAsia="zh-CN"/>
              </w:rPr>
              <w:t>NOTE 3:</w:t>
            </w:r>
            <w:r>
              <w:rPr>
                <w:lang w:eastAsia="zh-CN"/>
              </w:rPr>
              <w:tab/>
            </w:r>
            <w:r>
              <w:t>EIS</w:t>
            </w:r>
            <w:r>
              <w:rPr>
                <w:vertAlign w:val="subscript"/>
              </w:rPr>
              <w:t>REFSENS</w:t>
            </w:r>
            <w:r>
              <w:t xml:space="preserve"> is specified in</w:t>
            </w:r>
            <w:r>
              <w:rPr>
                <w:lang w:eastAsia="zh-CN"/>
              </w:rPr>
              <w:t xml:space="preserve"> TS 38.104 [2], </w:t>
            </w:r>
            <w:r>
              <w:t>clause 10.3.3</w:t>
            </w:r>
            <w:r>
              <w:rPr>
                <w:lang w:eastAsia="zh-CN"/>
              </w:rPr>
              <w:t>.</w:t>
            </w:r>
          </w:p>
          <w:p w14:paraId="28EE32D6" w14:textId="77777777" w:rsidR="00CD4C1C" w:rsidRDefault="00CD4C1C" w:rsidP="009C4973">
            <w:pPr>
              <w:pStyle w:val="TAN"/>
              <w:rPr>
                <w:rFonts w:cs="Arial"/>
              </w:rPr>
            </w:pPr>
            <w:r>
              <w:rPr>
                <w:rFonts w:eastAsia="SimSun"/>
                <w:lang w:eastAsia="zh-CN"/>
              </w:rPr>
              <w:t>NOTE 4:</w:t>
            </w:r>
            <w:r>
              <w:rPr>
                <w:rFonts w:cs="Arial"/>
                <w:lang w:eastAsia="zh-CN"/>
              </w:rPr>
              <w:t xml:space="preserve">   </w:t>
            </w:r>
            <w:r>
              <w:rPr>
                <w:rFonts w:eastAsia="SimSun"/>
                <w:lang w:eastAsia="zh-CN"/>
              </w:rPr>
              <w:t>Applicable to bands defined within the frequency spectrum range of 52.6 – 71 GHz.</w:t>
            </w:r>
          </w:p>
        </w:tc>
      </w:tr>
      <w:bookmarkEnd w:id="6880"/>
    </w:tbl>
    <w:p w14:paraId="2F0198AB" w14:textId="77777777" w:rsidR="00F8403C" w:rsidRDefault="00F8403C" w:rsidP="00F8403C"/>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646"/>
        <w:gridCol w:w="4236"/>
        <w:gridCol w:w="1478"/>
      </w:tblGrid>
      <w:tr w:rsidR="00F8403C" w14:paraId="50EB7D3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2DC4F6" w14:textId="77777777" w:rsidR="00F8403C" w:rsidRDefault="00F8403C" w:rsidP="001A6C5F">
            <w:pPr>
              <w:pStyle w:val="TAH"/>
            </w:pPr>
            <w:bookmarkStart w:id="6881" w:name="_Toc21102855"/>
            <w:bookmarkStart w:id="6882" w:name="_Toc29810704"/>
            <w:bookmarkStart w:id="6883" w:name="_Toc36636056"/>
            <w:bookmarkStart w:id="6884" w:name="_Toc37273002"/>
            <w:bookmarkStart w:id="6885" w:name="_Toc45886082"/>
            <w:bookmarkStart w:id="6886" w:name="_Toc53183158"/>
            <w:bookmarkStart w:id="6887" w:name="_Toc58915825"/>
            <w:bookmarkStart w:id="6888" w:name="_Toc58918006"/>
            <w:bookmarkStart w:id="6889" w:name="_Toc66693875"/>
            <w:bookmarkStart w:id="6890" w:name="_Toc74915827"/>
            <w:bookmarkStart w:id="6891" w:name="_Toc76114452"/>
            <w:bookmarkStart w:id="6892" w:name="_Toc76544338"/>
            <w:bookmarkStart w:id="6893" w:name="_Toc82536460"/>
            <w:bookmarkStart w:id="6894" w:name="_Toc89952753"/>
            <w:bookmarkStart w:id="6895" w:name="_Toc98766569"/>
            <w:bookmarkStart w:id="6896" w:name="_Toc99702932"/>
            <w:bookmarkStart w:id="6897" w:name="_Toc106206718"/>
            <w:bookmarkStart w:id="6898" w:name="_Toc115080720"/>
            <w:bookmarkStart w:id="6899" w:name="_Toc121999600"/>
            <w:bookmarkStart w:id="6900" w:name="_Toc124153773"/>
            <w:bookmarkStart w:id="6901" w:name="_Toc124154548"/>
            <w:r>
              <w:t>Frequency range</w:t>
            </w:r>
          </w:p>
        </w:tc>
        <w:tc>
          <w:tcPr>
            <w:tcW w:w="0" w:type="auto"/>
            <w:tcBorders>
              <w:top w:val="single" w:sz="4" w:space="0" w:color="auto"/>
              <w:left w:val="single" w:sz="4" w:space="0" w:color="auto"/>
              <w:bottom w:val="single" w:sz="4" w:space="0" w:color="auto"/>
              <w:right w:val="single" w:sz="4" w:space="0" w:color="auto"/>
            </w:tcBorders>
            <w:hideMark/>
          </w:tcPr>
          <w:p w14:paraId="5DE9DA0C" w14:textId="77777777" w:rsidR="00F8403C" w:rsidRDefault="00F8403C" w:rsidP="001A6C5F">
            <w:pPr>
              <w:pStyle w:val="TAH"/>
              <w:rPr>
                <w:rFonts w:eastAsia="SimSun"/>
                <w:lang w:eastAsia="zh-CN"/>
              </w:rPr>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F5EDF8A" w14:textId="77777777" w:rsidR="00F8403C" w:rsidRDefault="00F8403C" w:rsidP="001A6C5F">
            <w:pPr>
              <w:pStyle w:val="TAH"/>
              <w:rPr>
                <w:rFonts w:eastAsia="SimSun"/>
                <w:lang w:eastAsia="zh-CN"/>
              </w:rPr>
            </w:pPr>
            <w:r>
              <w:t>Interfering signal centre frequency offset 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hideMark/>
          </w:tcPr>
          <w:p w14:paraId="25B2A187" w14:textId="77777777" w:rsidR="00F8403C" w:rsidRDefault="00F8403C" w:rsidP="001A6C5F">
            <w:pPr>
              <w:pStyle w:val="TAH"/>
              <w:rPr>
                <w:rFonts w:eastAsia="SimSun"/>
                <w:lang w:eastAsia="zh-CN"/>
              </w:rPr>
            </w:pPr>
            <w:r>
              <w:t>Type of interfering signal</w:t>
            </w:r>
          </w:p>
        </w:tc>
      </w:tr>
      <w:tr w:rsidR="00F8403C" w14:paraId="303642F2"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2F0077" w14:textId="77777777" w:rsidR="00F8403C" w:rsidRDefault="00F8403C" w:rsidP="001A6C5F">
            <w:pPr>
              <w:pStyle w:val="TAC"/>
              <w:rPr>
                <w:lang w:eastAsia="zh-CN"/>
              </w:rPr>
            </w:pPr>
            <w:r>
              <w:t>FR2-1</w:t>
            </w:r>
          </w:p>
        </w:tc>
        <w:tc>
          <w:tcPr>
            <w:tcW w:w="0" w:type="auto"/>
            <w:tcBorders>
              <w:top w:val="single" w:sz="4" w:space="0" w:color="auto"/>
              <w:left w:val="single" w:sz="4" w:space="0" w:color="auto"/>
              <w:bottom w:val="single" w:sz="4" w:space="0" w:color="auto"/>
              <w:right w:val="single" w:sz="4" w:space="0" w:color="auto"/>
            </w:tcBorders>
            <w:hideMark/>
          </w:tcPr>
          <w:p w14:paraId="2731C77F" w14:textId="77777777" w:rsidR="00F8403C" w:rsidRDefault="00F8403C" w:rsidP="001A6C5F">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hideMark/>
          </w:tcPr>
          <w:p w14:paraId="3BBF2D20" w14:textId="77777777" w:rsidR="00F8403C" w:rsidRDefault="00F8403C" w:rsidP="001A6C5F">
            <w:pPr>
              <w:pStyle w:val="TAC"/>
              <w:rPr>
                <w:lang w:eastAsia="zh-CN"/>
              </w:rPr>
            </w:pPr>
            <w:r>
              <w:rPr>
                <w:rFonts w:cs="Arial"/>
              </w:rPr>
              <w:t>±</w:t>
            </w:r>
            <w:r>
              <w:t>24.29</w:t>
            </w:r>
          </w:p>
        </w:tc>
        <w:tc>
          <w:tcPr>
            <w:tcW w:w="0" w:type="auto"/>
            <w:tcBorders>
              <w:top w:val="single" w:sz="4" w:space="0" w:color="auto"/>
              <w:left w:val="single" w:sz="4" w:space="0" w:color="auto"/>
              <w:bottom w:val="nil"/>
              <w:right w:val="single" w:sz="4" w:space="0" w:color="auto"/>
            </w:tcBorders>
            <w:hideMark/>
          </w:tcPr>
          <w:p w14:paraId="3033043C" w14:textId="77777777" w:rsidR="00F8403C" w:rsidRDefault="00F8403C" w:rsidP="001A6C5F">
            <w:pPr>
              <w:pStyle w:val="TAC"/>
              <w:rPr>
                <w:lang w:eastAsia="zh-CN"/>
              </w:rPr>
            </w:pPr>
            <w:r>
              <w:rPr>
                <w:lang w:eastAsia="zh-CN"/>
              </w:rPr>
              <w:t>50</w:t>
            </w:r>
            <w:r>
              <w:rPr>
                <w:lang w:val="en-US" w:eastAsia="zh-CN"/>
              </w:rPr>
              <w:t> </w:t>
            </w:r>
            <w:r>
              <w:t xml:space="preserve">MHz DFT-s-OFDM </w:t>
            </w:r>
            <w:r>
              <w:rPr>
                <w:lang w:eastAsia="zh-CN"/>
              </w:rPr>
              <w:t>NR</w:t>
            </w:r>
          </w:p>
        </w:tc>
      </w:tr>
      <w:tr w:rsidR="00F8403C" w14:paraId="5C9F5DC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B30CE4"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024B89"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F18B644"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nil"/>
              <w:right w:val="single" w:sz="4" w:space="0" w:color="auto"/>
            </w:tcBorders>
            <w:hideMark/>
          </w:tcPr>
          <w:p w14:paraId="62150CF7" w14:textId="77777777" w:rsidR="00F8403C" w:rsidRDefault="00F8403C" w:rsidP="001A6C5F">
            <w:pPr>
              <w:pStyle w:val="TAC"/>
              <w:rPr>
                <w:lang w:eastAsia="zh-CN"/>
              </w:rPr>
            </w:pPr>
            <w:r>
              <w:t>signal, 60 kHz SCS</w:t>
            </w:r>
            <w:r>
              <w:rPr>
                <w:rFonts w:cs="Arial"/>
              </w:rPr>
              <w:t>, 64 RBs</w:t>
            </w:r>
          </w:p>
        </w:tc>
      </w:tr>
      <w:tr w:rsidR="00F8403C" w14:paraId="573A94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CC93F"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2153B2" w14:textId="77777777" w:rsidR="00F8403C" w:rsidRDefault="00F8403C" w:rsidP="001A6C5F">
            <w:pPr>
              <w:pStyle w:val="TAC"/>
              <w:rPr>
                <w:lang w:eastAsia="zh-CN"/>
              </w:rPr>
            </w:pPr>
            <w:r>
              <w:rPr>
                <w:lang w:eastAsia="zh-CN"/>
              </w:rPr>
              <w:t>200</w:t>
            </w:r>
          </w:p>
        </w:tc>
        <w:tc>
          <w:tcPr>
            <w:tcW w:w="0" w:type="auto"/>
            <w:tcBorders>
              <w:top w:val="single" w:sz="4" w:space="0" w:color="auto"/>
              <w:left w:val="single" w:sz="4" w:space="0" w:color="auto"/>
              <w:bottom w:val="single" w:sz="4" w:space="0" w:color="auto"/>
              <w:right w:val="single" w:sz="4" w:space="0" w:color="auto"/>
            </w:tcBorders>
            <w:hideMark/>
          </w:tcPr>
          <w:p w14:paraId="0E94BD64" w14:textId="77777777" w:rsidR="00F8403C" w:rsidRDefault="00F8403C" w:rsidP="001A6C5F">
            <w:pPr>
              <w:pStyle w:val="TAC"/>
              <w:rPr>
                <w:lang w:eastAsia="zh-CN"/>
              </w:rPr>
            </w:pPr>
            <w:r>
              <w:rPr>
                <w:rFonts w:cs="Arial"/>
              </w:rPr>
              <w:t>±</w:t>
            </w:r>
            <w:r>
              <w:t>24.29</w:t>
            </w:r>
          </w:p>
        </w:tc>
        <w:tc>
          <w:tcPr>
            <w:tcW w:w="0" w:type="auto"/>
            <w:tcBorders>
              <w:top w:val="nil"/>
              <w:left w:val="single" w:sz="4" w:space="0" w:color="auto"/>
              <w:bottom w:val="nil"/>
              <w:right w:val="single" w:sz="4" w:space="0" w:color="auto"/>
            </w:tcBorders>
          </w:tcPr>
          <w:p w14:paraId="7B326431" w14:textId="77777777" w:rsidR="00F8403C" w:rsidRDefault="00F8403C" w:rsidP="001A6C5F">
            <w:pPr>
              <w:pStyle w:val="TAC"/>
              <w:rPr>
                <w:lang w:eastAsia="zh-CN"/>
              </w:rPr>
            </w:pPr>
          </w:p>
        </w:tc>
      </w:tr>
      <w:tr w:rsidR="00F8403C" w14:paraId="650BAE5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D3C25"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A9462F"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2F664E6"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single" w:sz="4" w:space="0" w:color="auto"/>
              <w:right w:val="single" w:sz="4" w:space="0" w:color="auto"/>
            </w:tcBorders>
          </w:tcPr>
          <w:p w14:paraId="11898DA5" w14:textId="77777777" w:rsidR="00F8403C" w:rsidRDefault="00F8403C" w:rsidP="001A6C5F">
            <w:pPr>
              <w:pStyle w:val="TAC"/>
              <w:rPr>
                <w:lang w:eastAsia="zh-CN"/>
              </w:rPr>
            </w:pPr>
          </w:p>
        </w:tc>
      </w:tr>
      <w:tr w:rsidR="00F8403C" w14:paraId="315EA8F0"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2CDAD6" w14:textId="77777777" w:rsidR="00F8403C" w:rsidRDefault="00F8403C" w:rsidP="001A6C5F">
            <w:pPr>
              <w:pStyle w:val="TAC"/>
              <w:rPr>
                <w:lang w:eastAsia="zh-CN"/>
              </w:rPr>
            </w:pPr>
            <w:r>
              <w:t>FR2-2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40E4C"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5492E" w14:textId="77777777" w:rsidR="00F8403C" w:rsidRDefault="00F8403C" w:rsidP="001A6C5F">
            <w:pPr>
              <w:pStyle w:val="TAC"/>
              <w:rPr>
                <w:rFonts w:cs="Arial"/>
              </w:rPr>
            </w:pPr>
            <w:r>
              <w:rPr>
                <w:rFonts w:cs="Arial"/>
                <w:szCs w:val="18"/>
              </w:rPr>
              <w:t>±48.58</w:t>
            </w:r>
          </w:p>
        </w:tc>
        <w:tc>
          <w:tcPr>
            <w:tcW w:w="0" w:type="auto"/>
            <w:vMerge w:val="restart"/>
            <w:tcBorders>
              <w:top w:val="nil"/>
              <w:left w:val="single" w:sz="4" w:space="0" w:color="auto"/>
              <w:bottom w:val="single" w:sz="4" w:space="0" w:color="auto"/>
              <w:right w:val="single" w:sz="4" w:space="0" w:color="auto"/>
            </w:tcBorders>
            <w:vAlign w:val="center"/>
            <w:hideMark/>
          </w:tcPr>
          <w:p w14:paraId="1845662B" w14:textId="77777777" w:rsidR="00F8403C" w:rsidRDefault="00F8403C" w:rsidP="001A6C5F">
            <w:pPr>
              <w:pStyle w:val="TAC"/>
              <w:rPr>
                <w:lang w:eastAsia="zh-CN"/>
              </w:rPr>
            </w:pPr>
            <w:r>
              <w:rPr>
                <w:lang w:eastAsia="zh-CN"/>
              </w:rPr>
              <w:t>100 MHz DFT-s-OFDM NR</w:t>
            </w:r>
          </w:p>
          <w:p w14:paraId="396D4E39" w14:textId="77777777" w:rsidR="00F8403C" w:rsidRDefault="00F8403C" w:rsidP="001A6C5F">
            <w:pPr>
              <w:pStyle w:val="TAC"/>
              <w:rPr>
                <w:lang w:eastAsia="zh-CN"/>
              </w:rPr>
            </w:pPr>
            <w:r>
              <w:rPr>
                <w:lang w:eastAsia="zh-CN"/>
              </w:rPr>
              <w:t>signal,120 kHz SCS, 64 RBs</w:t>
            </w:r>
          </w:p>
        </w:tc>
      </w:tr>
      <w:tr w:rsidR="00F8403C" w14:paraId="04560D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3DCED"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BF2C7E"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91AA0B0"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2D933B48" w14:textId="77777777" w:rsidR="00F8403C" w:rsidRDefault="00F8403C" w:rsidP="001A6C5F">
            <w:pPr>
              <w:spacing w:after="0"/>
              <w:rPr>
                <w:rFonts w:ascii="Arial" w:hAnsi="Arial"/>
                <w:sz w:val="18"/>
                <w:lang w:eastAsia="zh-CN"/>
              </w:rPr>
            </w:pPr>
          </w:p>
        </w:tc>
      </w:tr>
      <w:tr w:rsidR="00F8403C" w14:paraId="50D7479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49B9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E2F1F5" w14:textId="77777777" w:rsidR="00F8403C" w:rsidRDefault="00F8403C" w:rsidP="001A6C5F">
            <w:pPr>
              <w:pStyle w:val="TAC"/>
              <w:rPr>
                <w:lang w:eastAsia="zh-CN"/>
              </w:rPr>
            </w:pPr>
            <w:r>
              <w:rPr>
                <w:lang w:eastAsia="zh-CN"/>
              </w:rPr>
              <w:t>800</w:t>
            </w:r>
          </w:p>
        </w:tc>
        <w:tc>
          <w:tcPr>
            <w:tcW w:w="0" w:type="auto"/>
            <w:tcBorders>
              <w:top w:val="single" w:sz="4" w:space="0" w:color="auto"/>
              <w:left w:val="single" w:sz="4" w:space="0" w:color="auto"/>
              <w:bottom w:val="single" w:sz="4" w:space="0" w:color="auto"/>
              <w:right w:val="single" w:sz="4" w:space="0" w:color="auto"/>
            </w:tcBorders>
            <w:hideMark/>
          </w:tcPr>
          <w:p w14:paraId="5969440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3664B743" w14:textId="77777777" w:rsidR="00F8403C" w:rsidRDefault="00F8403C" w:rsidP="001A6C5F">
            <w:pPr>
              <w:spacing w:after="0"/>
              <w:rPr>
                <w:rFonts w:ascii="Arial" w:hAnsi="Arial"/>
                <w:sz w:val="18"/>
                <w:lang w:eastAsia="zh-CN"/>
              </w:rPr>
            </w:pPr>
          </w:p>
        </w:tc>
      </w:tr>
      <w:tr w:rsidR="00F8403C" w14:paraId="04A15A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1C21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8E0F270" w14:textId="77777777" w:rsidR="00F8403C" w:rsidRDefault="00F8403C" w:rsidP="001A6C5F">
            <w:pPr>
              <w:pStyle w:val="TAC"/>
              <w:rPr>
                <w:lang w:eastAsia="zh-CN"/>
              </w:rPr>
            </w:pPr>
            <w:r>
              <w:rPr>
                <w:lang w:eastAsia="zh-CN"/>
              </w:rPr>
              <w:t>1600</w:t>
            </w:r>
          </w:p>
        </w:tc>
        <w:tc>
          <w:tcPr>
            <w:tcW w:w="0" w:type="auto"/>
            <w:tcBorders>
              <w:top w:val="single" w:sz="4" w:space="0" w:color="auto"/>
              <w:left w:val="single" w:sz="4" w:space="0" w:color="auto"/>
              <w:bottom w:val="single" w:sz="4" w:space="0" w:color="auto"/>
              <w:right w:val="single" w:sz="4" w:space="0" w:color="auto"/>
            </w:tcBorders>
            <w:hideMark/>
          </w:tcPr>
          <w:p w14:paraId="38C157C7"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6C5143C2" w14:textId="77777777" w:rsidR="00F8403C" w:rsidRDefault="00F8403C" w:rsidP="001A6C5F">
            <w:pPr>
              <w:spacing w:after="0"/>
              <w:rPr>
                <w:rFonts w:ascii="Arial" w:hAnsi="Arial"/>
                <w:sz w:val="18"/>
                <w:lang w:eastAsia="zh-CN"/>
              </w:rPr>
            </w:pPr>
          </w:p>
        </w:tc>
      </w:tr>
      <w:tr w:rsidR="00F8403C" w14:paraId="3A33AAF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26E391"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F4F603" w14:textId="77777777" w:rsidR="00F8403C" w:rsidRDefault="00F8403C" w:rsidP="001A6C5F">
            <w:pPr>
              <w:pStyle w:val="TAC"/>
              <w:rPr>
                <w:lang w:eastAsia="zh-CN"/>
              </w:rPr>
            </w:pPr>
            <w:r>
              <w:rPr>
                <w:lang w:eastAsia="zh-CN"/>
              </w:rPr>
              <w:t>2000</w:t>
            </w:r>
          </w:p>
        </w:tc>
        <w:tc>
          <w:tcPr>
            <w:tcW w:w="0" w:type="auto"/>
            <w:tcBorders>
              <w:top w:val="single" w:sz="4" w:space="0" w:color="auto"/>
              <w:left w:val="single" w:sz="4" w:space="0" w:color="auto"/>
              <w:bottom w:val="single" w:sz="4" w:space="0" w:color="auto"/>
              <w:right w:val="single" w:sz="4" w:space="0" w:color="auto"/>
            </w:tcBorders>
            <w:hideMark/>
          </w:tcPr>
          <w:p w14:paraId="2B8E9DB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94654E6" w14:textId="77777777" w:rsidR="00F8403C" w:rsidRDefault="00F8403C" w:rsidP="001A6C5F">
            <w:pPr>
              <w:spacing w:after="0"/>
              <w:rPr>
                <w:rFonts w:ascii="Arial" w:hAnsi="Arial"/>
                <w:sz w:val="18"/>
                <w:lang w:eastAsia="zh-CN"/>
              </w:rPr>
            </w:pPr>
          </w:p>
        </w:tc>
      </w:tr>
    </w:tbl>
    <w:p w14:paraId="6B335E8F" w14:textId="77777777" w:rsidR="00F8403C" w:rsidRDefault="00F8403C" w:rsidP="00F8403C"/>
    <w:p w14:paraId="66489663" w14:textId="77777777" w:rsidR="00C45907" w:rsidRPr="00931575" w:rsidRDefault="00C45907" w:rsidP="00C45907">
      <w:pPr>
        <w:pStyle w:val="Heading3"/>
        <w:rPr>
          <w:lang w:eastAsia="sv-SE"/>
        </w:rPr>
      </w:pPr>
      <w:bookmarkStart w:id="6902" w:name="_Toc131560403"/>
      <w:bookmarkStart w:id="6903" w:name="_Toc137394103"/>
      <w:bookmarkStart w:id="6904" w:name="_Toc163475207"/>
      <w:bookmarkStart w:id="6905" w:name="_Toc176783537"/>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09BE35E6" w14:textId="77777777" w:rsidR="00C45907" w:rsidRPr="00931575" w:rsidRDefault="00C45907" w:rsidP="00C45907">
      <w:pPr>
        <w:pStyle w:val="Heading4"/>
        <w:rPr>
          <w:lang w:eastAsia="sv-SE"/>
        </w:rPr>
      </w:pPr>
      <w:bookmarkStart w:id="6906" w:name="_Toc21102856"/>
      <w:bookmarkStart w:id="6907" w:name="_Toc29810705"/>
      <w:bookmarkStart w:id="6908" w:name="_Toc36636057"/>
      <w:bookmarkStart w:id="6909" w:name="_Toc37273003"/>
      <w:bookmarkStart w:id="6910" w:name="_Toc45886083"/>
      <w:bookmarkStart w:id="6911" w:name="_Toc53183159"/>
      <w:bookmarkStart w:id="6912" w:name="_Toc58915826"/>
      <w:bookmarkStart w:id="6913" w:name="_Toc58918007"/>
      <w:bookmarkStart w:id="6914" w:name="_Toc66693876"/>
      <w:bookmarkStart w:id="6915" w:name="_Toc74915828"/>
      <w:bookmarkStart w:id="6916" w:name="_Toc76114453"/>
      <w:bookmarkStart w:id="6917" w:name="_Toc76544339"/>
      <w:bookmarkStart w:id="6918" w:name="_Toc82536461"/>
      <w:bookmarkStart w:id="6919" w:name="_Toc89952754"/>
      <w:bookmarkStart w:id="6920" w:name="_Toc98766570"/>
      <w:bookmarkStart w:id="6921" w:name="_Toc99702933"/>
      <w:bookmarkStart w:id="6922" w:name="_Toc106206719"/>
      <w:bookmarkStart w:id="6923" w:name="_Toc115080721"/>
      <w:bookmarkStart w:id="6924" w:name="_Toc121999601"/>
      <w:bookmarkStart w:id="6925" w:name="_Toc124153774"/>
      <w:bookmarkStart w:id="6926" w:name="_Toc124154549"/>
      <w:bookmarkStart w:id="6927" w:name="_Toc131560404"/>
      <w:bookmarkStart w:id="6928" w:name="_Toc137394104"/>
      <w:bookmarkStart w:id="6929" w:name="_Toc163475208"/>
      <w:bookmarkStart w:id="6930" w:name="_Toc176783538"/>
      <w:r w:rsidRPr="00931575">
        <w:rPr>
          <w:lang w:eastAsia="sv-SE"/>
        </w:rPr>
        <w:t>7.5.2.1</w:t>
      </w:r>
      <w:r w:rsidRPr="00931575">
        <w:rPr>
          <w:lang w:eastAsia="sv-SE"/>
        </w:rPr>
        <w:tab/>
        <w:t>Definition and applicability</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6931" w:name="_Toc21102857"/>
      <w:bookmarkStart w:id="6932" w:name="_Toc29810706"/>
      <w:bookmarkStart w:id="6933" w:name="_Toc36636058"/>
      <w:bookmarkStart w:id="6934" w:name="_Toc37273004"/>
      <w:bookmarkStart w:id="6935" w:name="_Toc45886084"/>
      <w:bookmarkStart w:id="6936" w:name="_Toc53183160"/>
      <w:bookmarkStart w:id="6937" w:name="_Toc58915827"/>
      <w:bookmarkStart w:id="6938" w:name="_Toc58918008"/>
      <w:bookmarkStart w:id="6939" w:name="_Toc66693877"/>
      <w:bookmarkStart w:id="6940" w:name="_Toc74915829"/>
      <w:bookmarkStart w:id="6941" w:name="_Toc76114454"/>
      <w:bookmarkStart w:id="6942" w:name="_Toc76544340"/>
      <w:bookmarkStart w:id="6943" w:name="_Toc82536462"/>
      <w:bookmarkStart w:id="6944" w:name="_Toc89952755"/>
      <w:bookmarkStart w:id="6945" w:name="_Toc98766571"/>
      <w:bookmarkStart w:id="6946" w:name="_Toc99702934"/>
      <w:bookmarkStart w:id="6947" w:name="_Toc106206720"/>
      <w:bookmarkStart w:id="6948" w:name="_Toc115080722"/>
      <w:bookmarkStart w:id="6949" w:name="_Toc121999602"/>
      <w:bookmarkStart w:id="6950" w:name="_Toc124153775"/>
      <w:bookmarkStart w:id="6951" w:name="_Toc124154550"/>
      <w:bookmarkStart w:id="6952" w:name="_Toc131560405"/>
      <w:bookmarkStart w:id="6953" w:name="_Toc137394105"/>
      <w:bookmarkStart w:id="6954" w:name="_Toc163475209"/>
      <w:bookmarkStart w:id="6955" w:name="_Toc176783539"/>
      <w:r w:rsidRPr="00931575">
        <w:rPr>
          <w:lang w:eastAsia="sv-SE"/>
        </w:rPr>
        <w:t>7.5.2.2</w:t>
      </w:r>
      <w:r w:rsidRPr="00931575">
        <w:rPr>
          <w:lang w:eastAsia="sv-SE"/>
        </w:rPr>
        <w:tab/>
        <w:t>Minimum requirement</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6956" w:name="_Toc21102858"/>
      <w:bookmarkStart w:id="6957" w:name="_Toc29810707"/>
      <w:bookmarkStart w:id="6958" w:name="_Toc36636059"/>
      <w:bookmarkStart w:id="6959" w:name="_Toc37273005"/>
      <w:bookmarkStart w:id="6960" w:name="_Toc45886085"/>
      <w:bookmarkStart w:id="6961" w:name="_Toc53183161"/>
      <w:bookmarkStart w:id="6962" w:name="_Toc58915828"/>
      <w:bookmarkStart w:id="6963" w:name="_Toc58918009"/>
      <w:bookmarkStart w:id="6964" w:name="_Toc66693878"/>
      <w:bookmarkStart w:id="6965" w:name="_Toc74915830"/>
      <w:bookmarkStart w:id="6966" w:name="_Toc76114455"/>
      <w:bookmarkStart w:id="6967" w:name="_Toc76544341"/>
      <w:bookmarkStart w:id="6968" w:name="_Toc82536463"/>
      <w:bookmarkStart w:id="6969" w:name="_Toc89952756"/>
      <w:bookmarkStart w:id="6970" w:name="_Toc98766572"/>
      <w:bookmarkStart w:id="6971" w:name="_Toc99702935"/>
      <w:bookmarkStart w:id="6972" w:name="_Toc106206721"/>
      <w:bookmarkStart w:id="6973" w:name="_Toc115080723"/>
      <w:bookmarkStart w:id="6974" w:name="_Toc121999603"/>
      <w:bookmarkStart w:id="6975" w:name="_Toc124153776"/>
      <w:bookmarkStart w:id="6976" w:name="_Toc124154551"/>
      <w:bookmarkStart w:id="6977" w:name="_Toc131560406"/>
      <w:bookmarkStart w:id="6978" w:name="_Toc137394106"/>
      <w:bookmarkStart w:id="6979" w:name="_Toc163475210"/>
      <w:bookmarkStart w:id="6980" w:name="_Toc176783540"/>
      <w:r w:rsidRPr="00931575">
        <w:rPr>
          <w:lang w:eastAsia="sv-SE"/>
        </w:rPr>
        <w:t>7.5.2.3</w:t>
      </w:r>
      <w:r w:rsidRPr="00931575">
        <w:rPr>
          <w:lang w:eastAsia="sv-SE"/>
        </w:rPr>
        <w:tab/>
        <w:t>Test purpose</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6981" w:name="_Toc21102859"/>
      <w:bookmarkStart w:id="6982" w:name="_Toc29810708"/>
      <w:bookmarkStart w:id="6983" w:name="_Toc36636060"/>
      <w:bookmarkStart w:id="6984" w:name="_Toc37273006"/>
      <w:bookmarkStart w:id="6985" w:name="_Toc45886086"/>
      <w:bookmarkStart w:id="6986" w:name="_Toc53183162"/>
      <w:bookmarkStart w:id="6987" w:name="_Toc58915829"/>
      <w:bookmarkStart w:id="6988" w:name="_Toc58918010"/>
      <w:bookmarkStart w:id="6989" w:name="_Toc66693879"/>
      <w:bookmarkStart w:id="6990" w:name="_Toc74915831"/>
      <w:bookmarkStart w:id="6991" w:name="_Toc76114456"/>
      <w:bookmarkStart w:id="6992" w:name="_Toc76544342"/>
      <w:bookmarkStart w:id="6993" w:name="_Toc82536464"/>
      <w:bookmarkStart w:id="6994" w:name="_Toc89952757"/>
      <w:bookmarkStart w:id="6995" w:name="_Toc98766573"/>
      <w:bookmarkStart w:id="6996" w:name="_Toc99702936"/>
      <w:bookmarkStart w:id="6997" w:name="_Toc106206722"/>
      <w:bookmarkStart w:id="6998" w:name="_Toc115080724"/>
      <w:bookmarkStart w:id="6999" w:name="_Toc121999604"/>
      <w:bookmarkStart w:id="7000" w:name="_Toc124153777"/>
      <w:bookmarkStart w:id="7001" w:name="_Toc124154552"/>
      <w:bookmarkStart w:id="7002" w:name="_Toc131560407"/>
      <w:bookmarkStart w:id="7003" w:name="_Toc137394107"/>
      <w:bookmarkStart w:id="7004" w:name="_Toc163475211"/>
      <w:bookmarkStart w:id="7005" w:name="_Toc176783541"/>
      <w:r w:rsidRPr="00931575">
        <w:rPr>
          <w:lang w:eastAsia="sv-SE"/>
        </w:rPr>
        <w:t>7.5.2</w:t>
      </w:r>
      <w:r w:rsidRPr="00931575">
        <w:rPr>
          <w:lang w:eastAsia="zh-CN"/>
        </w:rPr>
        <w:t>.</w:t>
      </w:r>
      <w:r w:rsidRPr="00931575">
        <w:rPr>
          <w:lang w:eastAsia="sv-SE"/>
        </w:rPr>
        <w:t>4</w:t>
      </w:r>
      <w:r w:rsidRPr="00931575">
        <w:rPr>
          <w:lang w:eastAsia="sv-SE"/>
        </w:rPr>
        <w:tab/>
        <w:t>Method of test</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2B1A5525" w14:textId="77777777" w:rsidR="00C45907" w:rsidRPr="00931575" w:rsidRDefault="00C45907" w:rsidP="00C45907">
      <w:pPr>
        <w:pStyle w:val="Heading5"/>
        <w:rPr>
          <w:lang w:eastAsia="sv-SE"/>
        </w:rPr>
      </w:pPr>
      <w:bookmarkStart w:id="7006" w:name="_Toc21102860"/>
      <w:bookmarkStart w:id="7007" w:name="_Toc29810709"/>
      <w:bookmarkStart w:id="7008" w:name="_Toc36636061"/>
      <w:bookmarkStart w:id="7009" w:name="_Toc37273007"/>
      <w:bookmarkStart w:id="7010" w:name="_Toc45886087"/>
      <w:bookmarkStart w:id="7011" w:name="_Toc53183163"/>
      <w:bookmarkStart w:id="7012" w:name="_Toc58915830"/>
      <w:bookmarkStart w:id="7013" w:name="_Toc58918011"/>
      <w:bookmarkStart w:id="7014" w:name="_Toc66693880"/>
      <w:bookmarkStart w:id="7015" w:name="_Toc74915832"/>
      <w:bookmarkStart w:id="7016" w:name="_Toc76114457"/>
      <w:bookmarkStart w:id="7017" w:name="_Toc76544343"/>
      <w:bookmarkStart w:id="7018" w:name="_Toc82536465"/>
      <w:bookmarkStart w:id="7019" w:name="_Toc89952758"/>
      <w:bookmarkStart w:id="7020" w:name="_Toc98766574"/>
      <w:bookmarkStart w:id="7021" w:name="_Toc99702937"/>
      <w:bookmarkStart w:id="7022" w:name="_Toc106206723"/>
      <w:bookmarkStart w:id="7023" w:name="_Toc115080725"/>
      <w:bookmarkStart w:id="7024" w:name="_Toc121999605"/>
      <w:bookmarkStart w:id="7025" w:name="_Toc124153778"/>
      <w:bookmarkStart w:id="7026" w:name="_Toc124154553"/>
      <w:bookmarkStart w:id="7027" w:name="_Toc131560408"/>
      <w:bookmarkStart w:id="7028" w:name="_Toc137394108"/>
      <w:bookmarkStart w:id="7029" w:name="_Toc163475212"/>
      <w:bookmarkStart w:id="7030" w:name="_Toc176783542"/>
      <w:r w:rsidRPr="00931575">
        <w:rPr>
          <w:lang w:eastAsia="sv-SE"/>
        </w:rPr>
        <w:t>7.5.2.4.1</w:t>
      </w:r>
      <w:r w:rsidRPr="00931575">
        <w:rPr>
          <w:lang w:eastAsia="sv-SE"/>
        </w:rPr>
        <w:tab/>
        <w:t>Initial conditions</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lastRenderedPageBreak/>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7031" w:name="_Toc21102861"/>
      <w:bookmarkStart w:id="7032" w:name="_Toc29810710"/>
      <w:bookmarkStart w:id="7033" w:name="_Toc36636062"/>
      <w:bookmarkStart w:id="7034" w:name="_Toc37273008"/>
      <w:bookmarkStart w:id="7035" w:name="_Toc45886088"/>
      <w:bookmarkStart w:id="7036" w:name="_Toc53183164"/>
      <w:bookmarkStart w:id="7037" w:name="_Toc58915831"/>
      <w:bookmarkStart w:id="7038" w:name="_Toc58918012"/>
      <w:bookmarkStart w:id="7039" w:name="_Toc66693881"/>
      <w:bookmarkStart w:id="7040" w:name="_Toc74915833"/>
      <w:bookmarkStart w:id="7041" w:name="_Toc76114458"/>
      <w:bookmarkStart w:id="7042" w:name="_Toc76544344"/>
      <w:bookmarkStart w:id="7043" w:name="_Toc82536466"/>
      <w:bookmarkStart w:id="7044" w:name="_Toc89952759"/>
      <w:bookmarkStart w:id="7045" w:name="_Toc98766575"/>
      <w:bookmarkStart w:id="7046" w:name="_Toc99702938"/>
      <w:bookmarkStart w:id="7047" w:name="_Toc106206724"/>
      <w:bookmarkStart w:id="7048" w:name="_Toc115080726"/>
      <w:bookmarkStart w:id="7049" w:name="_Toc121999606"/>
      <w:bookmarkStart w:id="7050" w:name="_Toc124153779"/>
      <w:bookmarkStart w:id="7051" w:name="_Toc124154554"/>
      <w:bookmarkStart w:id="7052" w:name="_Toc131560409"/>
      <w:bookmarkStart w:id="7053" w:name="_Toc137394109"/>
      <w:bookmarkStart w:id="7054" w:name="_Toc163475213"/>
      <w:bookmarkStart w:id="7055" w:name="_Toc176783543"/>
      <w:r w:rsidRPr="00931575">
        <w:rPr>
          <w:lang w:eastAsia="sv-SE"/>
        </w:rPr>
        <w:t>7.5.2.4.2</w:t>
      </w:r>
      <w:r w:rsidRPr="00931575">
        <w:rPr>
          <w:lang w:eastAsia="sv-SE"/>
        </w:rPr>
        <w:tab/>
        <w:t>Procedure</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0"/>
      </w:pPr>
      <w:r w:rsidRPr="00931575">
        <w:lastRenderedPageBreak/>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7056" w:name="_Toc21102862"/>
      <w:bookmarkStart w:id="7057" w:name="_Toc29810711"/>
      <w:bookmarkStart w:id="7058" w:name="_Toc36636063"/>
      <w:bookmarkStart w:id="7059" w:name="_Toc37273009"/>
      <w:bookmarkStart w:id="7060" w:name="_Toc45886089"/>
      <w:bookmarkStart w:id="7061" w:name="_Toc53183165"/>
      <w:bookmarkStart w:id="7062" w:name="_Toc58915832"/>
      <w:bookmarkStart w:id="7063" w:name="_Toc58918013"/>
      <w:bookmarkStart w:id="7064" w:name="_Toc66693882"/>
      <w:bookmarkStart w:id="7065" w:name="_Toc74915834"/>
      <w:bookmarkStart w:id="7066" w:name="_Toc76114459"/>
      <w:bookmarkStart w:id="7067" w:name="_Toc76544345"/>
      <w:bookmarkStart w:id="7068" w:name="_Toc82536467"/>
      <w:bookmarkStart w:id="7069" w:name="_Toc89952760"/>
      <w:bookmarkStart w:id="7070" w:name="_Toc98766576"/>
      <w:bookmarkStart w:id="7071" w:name="_Toc99702939"/>
      <w:bookmarkStart w:id="7072" w:name="_Toc106206725"/>
      <w:bookmarkStart w:id="7073" w:name="_Toc115080727"/>
      <w:bookmarkStart w:id="7074" w:name="_Toc121999607"/>
      <w:bookmarkStart w:id="7075" w:name="_Toc124153780"/>
      <w:bookmarkStart w:id="7076" w:name="_Toc124154555"/>
      <w:bookmarkStart w:id="7077" w:name="_Toc131560410"/>
      <w:bookmarkStart w:id="7078" w:name="_Toc137394110"/>
      <w:bookmarkStart w:id="7079" w:name="_Toc163475214"/>
      <w:bookmarkStart w:id="7080" w:name="_Toc176783544"/>
      <w:r w:rsidRPr="00931575">
        <w:rPr>
          <w:lang w:eastAsia="sv-SE"/>
        </w:rPr>
        <w:t>7.5.2</w:t>
      </w:r>
      <w:r w:rsidRPr="00931575">
        <w:rPr>
          <w:lang w:eastAsia="zh-CN"/>
        </w:rPr>
        <w:t>.</w:t>
      </w:r>
      <w:r w:rsidRPr="00931575">
        <w:rPr>
          <w:lang w:eastAsia="sv-SE"/>
        </w:rPr>
        <w:t>5</w:t>
      </w:r>
      <w:r w:rsidRPr="00931575">
        <w:rPr>
          <w:lang w:eastAsia="sv-SE"/>
        </w:rPr>
        <w:tab/>
        <w:t>Test requirement</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1B77D2BF" w14:textId="77777777" w:rsidR="00C45907" w:rsidRPr="00931575" w:rsidRDefault="00C45907" w:rsidP="00C45907">
      <w:pPr>
        <w:pStyle w:val="Heading5"/>
        <w:rPr>
          <w:lang w:eastAsia="sv-SE"/>
        </w:rPr>
      </w:pPr>
      <w:bookmarkStart w:id="7081" w:name="_Toc21102863"/>
      <w:bookmarkStart w:id="7082" w:name="_Toc29810712"/>
      <w:bookmarkStart w:id="7083" w:name="_Toc36636064"/>
      <w:bookmarkStart w:id="7084" w:name="_Toc37273010"/>
      <w:bookmarkStart w:id="7085" w:name="_Toc45886090"/>
      <w:bookmarkStart w:id="7086" w:name="_Toc53183166"/>
      <w:bookmarkStart w:id="7087" w:name="_Toc58915833"/>
      <w:bookmarkStart w:id="7088" w:name="_Toc58918014"/>
      <w:bookmarkStart w:id="7089" w:name="_Toc66693883"/>
      <w:bookmarkStart w:id="7090" w:name="_Toc74915835"/>
      <w:bookmarkStart w:id="7091" w:name="_Toc76114460"/>
      <w:bookmarkStart w:id="7092" w:name="_Toc76544346"/>
      <w:bookmarkStart w:id="7093" w:name="_Toc82536468"/>
      <w:bookmarkStart w:id="7094" w:name="_Toc89952761"/>
      <w:bookmarkStart w:id="7095" w:name="_Toc98766577"/>
      <w:bookmarkStart w:id="7096" w:name="_Toc99702940"/>
      <w:bookmarkStart w:id="7097" w:name="_Toc106206726"/>
      <w:bookmarkStart w:id="7098" w:name="_Toc115080728"/>
      <w:bookmarkStart w:id="7099" w:name="_Toc121999608"/>
      <w:bookmarkStart w:id="7100" w:name="_Toc124153781"/>
      <w:bookmarkStart w:id="7101" w:name="_Toc124154556"/>
      <w:bookmarkStart w:id="7102" w:name="_Toc131560411"/>
      <w:bookmarkStart w:id="7103" w:name="_Toc137394111"/>
      <w:bookmarkStart w:id="7104" w:name="_Toc163475215"/>
      <w:bookmarkStart w:id="7105" w:name="_Toc176783545"/>
      <w:r w:rsidRPr="00931575">
        <w:rPr>
          <w:lang w:eastAsia="sv-SE"/>
        </w:rPr>
        <w:t>7.5.2.5.1</w:t>
      </w:r>
      <w:r w:rsidRPr="00931575">
        <w:rPr>
          <w:lang w:eastAsia="sv-SE"/>
        </w:rPr>
        <w:tab/>
        <w:t>General</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7106" w:name="_Toc21102864"/>
      <w:bookmarkStart w:id="7107" w:name="_Toc29810713"/>
      <w:bookmarkStart w:id="7108" w:name="_Toc36636065"/>
      <w:bookmarkStart w:id="7109" w:name="_Toc37273011"/>
      <w:bookmarkStart w:id="7110" w:name="_Toc45886091"/>
      <w:bookmarkStart w:id="7111" w:name="_Toc53183167"/>
      <w:bookmarkStart w:id="7112" w:name="_Toc58915834"/>
      <w:bookmarkStart w:id="7113" w:name="_Toc58918015"/>
      <w:bookmarkStart w:id="7114" w:name="_Toc66693884"/>
      <w:bookmarkStart w:id="7115" w:name="_Toc74915836"/>
      <w:bookmarkStart w:id="7116" w:name="_Toc76114461"/>
      <w:bookmarkStart w:id="7117" w:name="_Toc76544347"/>
      <w:bookmarkStart w:id="7118" w:name="_Toc82536469"/>
      <w:bookmarkStart w:id="7119" w:name="_Toc89952762"/>
      <w:bookmarkStart w:id="7120" w:name="_Toc98766578"/>
      <w:bookmarkStart w:id="7121" w:name="_Toc99702941"/>
      <w:bookmarkStart w:id="7122" w:name="_Toc106206727"/>
      <w:bookmarkStart w:id="7123" w:name="_Toc115080729"/>
      <w:bookmarkStart w:id="7124" w:name="_Toc121999609"/>
      <w:bookmarkStart w:id="7125" w:name="_Toc124153782"/>
      <w:bookmarkStart w:id="7126" w:name="_Toc124154557"/>
      <w:bookmarkStart w:id="7127" w:name="_Toc131560412"/>
      <w:bookmarkStart w:id="7128" w:name="_Toc137394112"/>
      <w:bookmarkStart w:id="7129" w:name="_Toc163475216"/>
      <w:bookmarkStart w:id="7130" w:name="_Toc176783546"/>
      <w:r w:rsidRPr="00931575">
        <w:rPr>
          <w:lang w:eastAsia="sv-SE"/>
        </w:rPr>
        <w:t>7.5.2.5.2</w:t>
      </w:r>
      <w:r w:rsidRPr="00931575">
        <w:rPr>
          <w:lang w:eastAsia="sv-SE"/>
        </w:rPr>
        <w:tab/>
        <w:t xml:space="preserve">Test requirements for </w:t>
      </w:r>
      <w:r w:rsidRPr="00931575">
        <w:rPr>
          <w:i/>
          <w:lang w:eastAsia="sv-SE"/>
        </w:rPr>
        <w:t>BS type 1-O</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lastRenderedPageBreak/>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7131" w:name="_Toc21102865"/>
      <w:bookmarkStart w:id="7132" w:name="_Toc29810714"/>
      <w:bookmarkStart w:id="7133" w:name="_Toc36636066"/>
      <w:bookmarkStart w:id="7134" w:name="_Toc37273012"/>
      <w:bookmarkStart w:id="7135" w:name="_Toc45886092"/>
      <w:bookmarkStart w:id="7136" w:name="_Toc53183168"/>
      <w:bookmarkStart w:id="7137" w:name="_Toc58915835"/>
      <w:bookmarkStart w:id="7138" w:name="_Toc58918016"/>
      <w:bookmarkStart w:id="7139" w:name="_Toc66693885"/>
      <w:bookmarkStart w:id="7140" w:name="_Toc74915837"/>
      <w:bookmarkStart w:id="7141" w:name="_Toc76114462"/>
      <w:bookmarkStart w:id="7142" w:name="_Toc76544348"/>
      <w:bookmarkStart w:id="7143" w:name="_Toc82536470"/>
      <w:bookmarkStart w:id="7144" w:name="_Toc89952763"/>
      <w:bookmarkStart w:id="7145" w:name="_Toc98766579"/>
      <w:bookmarkStart w:id="7146" w:name="_Toc99702942"/>
      <w:bookmarkStart w:id="7147" w:name="_Toc106206728"/>
      <w:bookmarkStart w:id="7148" w:name="_Toc115080730"/>
      <w:bookmarkStart w:id="7149" w:name="_Toc121999610"/>
      <w:bookmarkStart w:id="7150" w:name="_Toc124153783"/>
      <w:bookmarkStart w:id="7151" w:name="_Toc124154558"/>
      <w:bookmarkStart w:id="7152" w:name="_Toc131560413"/>
      <w:bookmarkStart w:id="7153" w:name="_Toc137394113"/>
      <w:bookmarkStart w:id="7154" w:name="_Toc163475217"/>
      <w:bookmarkStart w:id="7155" w:name="_Toc176783547"/>
      <w:r w:rsidRPr="00931575">
        <w:rPr>
          <w:lang w:eastAsia="sv-SE"/>
        </w:rPr>
        <w:t>7.5.2.5.3</w:t>
      </w:r>
      <w:r w:rsidRPr="00931575">
        <w:rPr>
          <w:lang w:eastAsia="sv-SE"/>
        </w:rPr>
        <w:tab/>
        <w:t xml:space="preserve">Test requirements for </w:t>
      </w:r>
      <w:r w:rsidRPr="00931575">
        <w:rPr>
          <w:i/>
          <w:lang w:eastAsia="sv-SE"/>
        </w:rPr>
        <w:t>BS type 2-O</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lastRenderedPageBreak/>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3472"/>
        <w:gridCol w:w="1219"/>
      </w:tblGrid>
      <w:tr w:rsidR="002450A0" w14:paraId="6C59659A" w14:textId="77777777" w:rsidTr="001A6C5F">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36EC9985" w14:textId="77777777" w:rsidR="002450A0" w:rsidRDefault="002450A0" w:rsidP="001A6C5F">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2DCA42A2" w14:textId="77777777" w:rsidR="002450A0" w:rsidRPr="00D034F4" w:rsidRDefault="002450A0" w:rsidP="001A6C5F">
            <w:pPr>
              <w:pStyle w:val="TAH"/>
            </w:pPr>
            <w:r w:rsidRPr="004A5A2D">
              <w:t>Frequency range</w:t>
            </w:r>
          </w:p>
        </w:tc>
        <w:tc>
          <w:tcPr>
            <w:tcW w:w="3472" w:type="dxa"/>
            <w:tcBorders>
              <w:top w:val="single" w:sz="4" w:space="0" w:color="auto"/>
              <w:left w:val="single" w:sz="4" w:space="0" w:color="auto"/>
              <w:bottom w:val="single" w:sz="4" w:space="0" w:color="auto"/>
              <w:right w:val="single" w:sz="4" w:space="0" w:color="auto"/>
            </w:tcBorders>
            <w:hideMark/>
          </w:tcPr>
          <w:p w14:paraId="436B06FC" w14:textId="77777777" w:rsidR="002450A0" w:rsidRDefault="002450A0" w:rsidP="001A6C5F">
            <w:pPr>
              <w:pStyle w:val="TAH"/>
            </w:pPr>
            <w:r>
              <w:rPr>
                <w:i/>
              </w:rPr>
              <w:t>Operating band</w:t>
            </w:r>
            <w:r>
              <w:t xml:space="preserve"> characteristics (MHz)</w:t>
            </w:r>
          </w:p>
        </w:tc>
        <w:tc>
          <w:tcPr>
            <w:tcW w:w="1219" w:type="dxa"/>
            <w:tcBorders>
              <w:top w:val="single" w:sz="4" w:space="0" w:color="auto"/>
              <w:left w:val="single" w:sz="4" w:space="0" w:color="auto"/>
              <w:bottom w:val="single" w:sz="4" w:space="0" w:color="auto"/>
              <w:right w:val="single" w:sz="4" w:space="0" w:color="auto"/>
            </w:tcBorders>
            <w:hideMark/>
          </w:tcPr>
          <w:p w14:paraId="7BF7CBFB" w14:textId="77777777" w:rsidR="002450A0" w:rsidRDefault="002450A0" w:rsidP="001A6C5F">
            <w:pPr>
              <w:pStyle w:val="TAH"/>
            </w:pPr>
            <w:r>
              <w:t>Δf</w:t>
            </w:r>
            <w:r>
              <w:rPr>
                <w:vertAlign w:val="subscript"/>
              </w:rPr>
              <w:t>OOB</w:t>
            </w:r>
            <w:r>
              <w:t xml:space="preserve"> (MHz)</w:t>
            </w:r>
          </w:p>
        </w:tc>
      </w:tr>
      <w:tr w:rsidR="002450A0" w14:paraId="13E9552B" w14:textId="77777777" w:rsidTr="001A6C5F">
        <w:trPr>
          <w:cantSplit/>
          <w:jc w:val="center"/>
        </w:trPr>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3C9BA3E1" w14:textId="77777777" w:rsidR="002450A0" w:rsidRPr="00D034F4" w:rsidRDefault="002450A0" w:rsidP="001A6C5F">
            <w:pPr>
              <w:pStyle w:val="TAC"/>
              <w:rPr>
                <w:i/>
                <w:lang w:eastAsia="zh-CN"/>
              </w:rPr>
            </w:pPr>
            <w:r w:rsidRPr="004A5A2D">
              <w:rPr>
                <w:i/>
                <w:lang w:eastAsia="zh-CN"/>
              </w:rPr>
              <w:t>BS type 2-O</w:t>
            </w:r>
          </w:p>
        </w:tc>
        <w:tc>
          <w:tcPr>
            <w:tcW w:w="3472" w:type="dxa"/>
            <w:tcBorders>
              <w:top w:val="single" w:sz="4" w:space="0" w:color="auto"/>
              <w:left w:val="single" w:sz="4" w:space="0" w:color="auto"/>
              <w:bottom w:val="single" w:sz="4" w:space="0" w:color="auto"/>
              <w:right w:val="single" w:sz="4" w:space="0" w:color="auto"/>
            </w:tcBorders>
            <w:vAlign w:val="center"/>
            <w:hideMark/>
          </w:tcPr>
          <w:p w14:paraId="39EACDF9" w14:textId="77777777" w:rsidR="002450A0" w:rsidRDefault="002450A0" w:rsidP="001A6C5F">
            <w:pPr>
              <w:pStyle w:val="TAC"/>
            </w:pPr>
            <w:r>
              <w:t>FR2-1</w:t>
            </w:r>
          </w:p>
        </w:tc>
        <w:tc>
          <w:tcPr>
            <w:tcW w:w="3472" w:type="dxa"/>
            <w:tcBorders>
              <w:top w:val="single" w:sz="4" w:space="0" w:color="auto"/>
              <w:left w:val="single" w:sz="4" w:space="0" w:color="auto"/>
              <w:bottom w:val="single" w:sz="4" w:space="0" w:color="auto"/>
              <w:right w:val="single" w:sz="4" w:space="0" w:color="auto"/>
            </w:tcBorders>
            <w:hideMark/>
          </w:tcPr>
          <w:p w14:paraId="7FEC9E1F" w14:textId="55C05F44" w:rsidR="002450A0" w:rsidRDefault="002450A0" w:rsidP="001A6C5F">
            <w:pPr>
              <w:pStyle w:val="TAC"/>
            </w:pPr>
            <w:r>
              <w:t>F</w:t>
            </w:r>
            <w:r>
              <w:rPr>
                <w:vertAlign w:val="subscript"/>
              </w:rPr>
              <w:t>UL_high</w:t>
            </w:r>
            <w:r>
              <w:t xml:space="preserve"> – F</w:t>
            </w:r>
            <w:r>
              <w:rPr>
                <w:vertAlign w:val="subscript"/>
              </w:rPr>
              <w:t>UL_low</w:t>
            </w:r>
            <w:r>
              <w:t xml:space="preserve"> ≤ 4000</w:t>
            </w:r>
          </w:p>
        </w:tc>
        <w:tc>
          <w:tcPr>
            <w:tcW w:w="1219" w:type="dxa"/>
            <w:tcBorders>
              <w:top w:val="single" w:sz="4" w:space="0" w:color="auto"/>
              <w:left w:val="single" w:sz="4" w:space="0" w:color="auto"/>
              <w:bottom w:val="single" w:sz="4" w:space="0" w:color="auto"/>
              <w:right w:val="single" w:sz="4" w:space="0" w:color="auto"/>
            </w:tcBorders>
            <w:hideMark/>
          </w:tcPr>
          <w:p w14:paraId="337B1535" w14:textId="77777777" w:rsidR="002450A0" w:rsidRDefault="002450A0" w:rsidP="001A6C5F">
            <w:pPr>
              <w:pStyle w:val="TAC"/>
            </w:pPr>
            <w:r>
              <w:t>1500</w:t>
            </w:r>
          </w:p>
        </w:tc>
      </w:tr>
      <w:tr w:rsidR="002450A0" w14:paraId="2C3117BF" w14:textId="77777777" w:rsidTr="001A6C5F">
        <w:trPr>
          <w:cantSplit/>
          <w:jc w:val="center"/>
        </w:trPr>
        <w:tc>
          <w:tcPr>
            <w:tcW w:w="1197" w:type="dxa"/>
            <w:vMerge/>
            <w:tcBorders>
              <w:top w:val="single" w:sz="4" w:space="0" w:color="auto"/>
              <w:left w:val="single" w:sz="4" w:space="0" w:color="auto"/>
              <w:bottom w:val="single" w:sz="4" w:space="0" w:color="auto"/>
              <w:right w:val="single" w:sz="4" w:space="0" w:color="auto"/>
            </w:tcBorders>
            <w:vAlign w:val="center"/>
            <w:hideMark/>
          </w:tcPr>
          <w:p w14:paraId="79750DF6" w14:textId="77777777" w:rsidR="002450A0" w:rsidRDefault="002450A0" w:rsidP="001A6C5F">
            <w:pPr>
              <w:spacing w:after="0"/>
              <w:rPr>
                <w:rFonts w:ascii="Arial" w:hAnsi="Arial"/>
                <w:i/>
                <w:sz w:val="18"/>
                <w:lang w:eastAsia="zh-CN"/>
              </w:rPr>
            </w:pPr>
          </w:p>
        </w:tc>
        <w:tc>
          <w:tcPr>
            <w:tcW w:w="3472" w:type="dxa"/>
            <w:tcBorders>
              <w:top w:val="single" w:sz="4" w:space="0" w:color="auto"/>
              <w:left w:val="single" w:sz="4" w:space="0" w:color="auto"/>
              <w:bottom w:val="single" w:sz="4" w:space="0" w:color="auto"/>
              <w:right w:val="single" w:sz="4" w:space="0" w:color="auto"/>
            </w:tcBorders>
            <w:vAlign w:val="center"/>
            <w:hideMark/>
          </w:tcPr>
          <w:p w14:paraId="1AA5912D" w14:textId="77777777" w:rsidR="002450A0" w:rsidRDefault="002450A0" w:rsidP="001A6C5F">
            <w:pPr>
              <w:pStyle w:val="TAC"/>
            </w:pPr>
            <w:r>
              <w:t>FR2-</w:t>
            </w:r>
            <w:r>
              <w:rPr>
                <w:lang w:eastAsia="zh-CN"/>
              </w:rPr>
              <w:t>2</w:t>
            </w:r>
          </w:p>
        </w:tc>
        <w:tc>
          <w:tcPr>
            <w:tcW w:w="3472" w:type="dxa"/>
            <w:tcBorders>
              <w:top w:val="single" w:sz="4" w:space="0" w:color="auto"/>
              <w:left w:val="single" w:sz="4" w:space="0" w:color="auto"/>
              <w:bottom w:val="single" w:sz="4" w:space="0" w:color="auto"/>
              <w:right w:val="single" w:sz="4" w:space="0" w:color="auto"/>
            </w:tcBorders>
            <w:vAlign w:val="center"/>
            <w:hideMark/>
          </w:tcPr>
          <w:p w14:paraId="5CBF3A19" w14:textId="77777777" w:rsidR="002450A0" w:rsidRDefault="002450A0" w:rsidP="001A6C5F">
            <w:pPr>
              <w:pStyle w:val="TAC"/>
            </w:pPr>
            <w:r>
              <w:rPr>
                <w:lang w:eastAsia="zh-CN"/>
              </w:rPr>
              <w:t>4000 &lt;</w:t>
            </w:r>
            <w:r>
              <w:rPr>
                <w:rFonts w:ascii="DengXian" w:eastAsia="DengXian" w:hAnsi="DengXian" w:cs="Arial" w:hint="eastAsia"/>
                <w:lang w:eastAsia="zh-CN"/>
              </w:rPr>
              <w:t xml:space="preserve"> </w:t>
            </w:r>
            <w:r>
              <w:rPr>
                <w:rFonts w:cs="Arial"/>
              </w:rPr>
              <w:t>F</w:t>
            </w:r>
            <w:r>
              <w:rPr>
                <w:rFonts w:cs="Arial"/>
                <w:vertAlign w:val="subscript"/>
              </w:rPr>
              <w:t>UL_high</w:t>
            </w:r>
            <w:r>
              <w:t xml:space="preserve"> – </w:t>
            </w:r>
            <w:r>
              <w:rPr>
                <w:rFonts w:cs="Arial"/>
              </w:rPr>
              <w:t>F</w:t>
            </w:r>
            <w:r>
              <w:rPr>
                <w:rFonts w:cs="Arial"/>
                <w:vertAlign w:val="subscript"/>
              </w:rPr>
              <w:t>UL_low</w:t>
            </w:r>
            <w:r>
              <w:t xml:space="preserve"> ≤</w:t>
            </w:r>
            <w:r>
              <w:rPr>
                <w:lang w:eastAsia="zh-CN"/>
              </w:rPr>
              <w:t>14000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2F24A740" w14:textId="77777777" w:rsidR="002450A0" w:rsidRDefault="002450A0" w:rsidP="001A6C5F">
            <w:pPr>
              <w:pStyle w:val="TAC"/>
            </w:pPr>
            <w:r>
              <w:rPr>
                <w:rFonts w:eastAsia="SimSun"/>
                <w:lang w:val="en-US" w:eastAsia="zh-CN"/>
              </w:rPr>
              <w:t>3500</w:t>
            </w:r>
          </w:p>
        </w:tc>
      </w:tr>
    </w:tbl>
    <w:p w14:paraId="7268B787" w14:textId="77777777" w:rsidR="002450A0" w:rsidRDefault="002450A0" w:rsidP="002450A0">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7A1EE6" w14:paraId="5B50B309" w14:textId="77777777" w:rsidTr="001A6C5F">
        <w:trPr>
          <w:cantSplit/>
          <w:trHeight w:val="18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6D8EAB" w14:textId="77777777" w:rsidR="007A1EE6" w:rsidRDefault="007A1EE6" w:rsidP="001A6C5F">
            <w:pPr>
              <w:pStyle w:val="TAH"/>
            </w:pPr>
            <w:bookmarkStart w:id="7156" w:name="_Toc21102866"/>
            <w:bookmarkStart w:id="7157" w:name="_Toc29810715"/>
            <w:bookmarkStart w:id="7158" w:name="_Toc36636067"/>
            <w:bookmarkStart w:id="7159" w:name="_Toc37273013"/>
            <w:bookmarkStart w:id="7160" w:name="_Toc45886093"/>
            <w:bookmarkStart w:id="7161" w:name="_Toc53183169"/>
            <w:bookmarkStart w:id="7162" w:name="_Toc58915836"/>
            <w:bookmarkStart w:id="7163" w:name="_Toc58918017"/>
            <w:bookmarkStart w:id="7164" w:name="_Toc66693886"/>
            <w:bookmarkStart w:id="7165" w:name="_Toc74915838"/>
            <w:bookmarkStart w:id="7166" w:name="_Toc76114463"/>
            <w:bookmarkStart w:id="7167" w:name="_Toc76544349"/>
            <w:bookmarkStart w:id="7168" w:name="_Toc82536471"/>
            <w:bookmarkStart w:id="7169" w:name="_Toc89952764"/>
            <w:bookmarkStart w:id="7170" w:name="_Toc98766580"/>
            <w:bookmarkStart w:id="7171" w:name="_Toc99702943"/>
            <w:bookmarkStart w:id="7172" w:name="_Toc106206729"/>
            <w:bookmarkStart w:id="7173" w:name="_Toc115080731"/>
            <w:bookmarkStart w:id="7174" w:name="_Toc121999611"/>
            <w:bookmarkStart w:id="7175" w:name="_Toc124153784"/>
            <w:bookmarkStart w:id="7176" w:name="_Toc124154559"/>
            <w:r w:rsidRPr="004A5A2D">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6EF85" w14:textId="77777777" w:rsidR="007A1EE6" w:rsidRDefault="007A1EE6" w:rsidP="001A6C5F">
            <w:pPr>
              <w:pStyle w:val="TAH"/>
            </w:pPr>
            <w:r>
              <w:t>BS channel bandwidth of the</w:t>
            </w:r>
          </w:p>
          <w:p w14:paraId="171F7A0A" w14:textId="77777777" w:rsidR="007A1EE6" w:rsidRDefault="007A1EE6" w:rsidP="001A6C5F">
            <w:pPr>
              <w:pStyle w:val="TAH"/>
            </w:pPr>
            <w:r>
              <w:t>lowest/highest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9985E" w14:textId="501389DF" w:rsidR="007A1EE6" w:rsidRDefault="007A1EE6" w:rsidP="001A6C5F">
            <w:pPr>
              <w:pStyle w:val="TAH"/>
            </w:pPr>
            <w:r>
              <w:t>OTA 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139B" w14:textId="77777777" w:rsidR="007A1EE6" w:rsidRDefault="007A1EE6" w:rsidP="001A6C5F">
            <w:pPr>
              <w:pStyle w:val="TAH"/>
            </w:pPr>
            <w:r>
              <w:t>OTA interfering signal mean</w:t>
            </w:r>
          </w:p>
          <w:p w14:paraId="0B3809C3" w14:textId="77777777" w:rsidR="007A1EE6" w:rsidRDefault="007A1EE6" w:rsidP="001A6C5F">
            <w:pPr>
              <w:pStyle w:val="TAH"/>
            </w:pPr>
            <w:r>
              <w:t>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B3967" w14:textId="77777777" w:rsidR="007A1EE6" w:rsidRDefault="007A1EE6" w:rsidP="001A6C5F">
            <w:pPr>
              <w:pStyle w:val="TAH"/>
            </w:pPr>
            <w:r>
              <w:t>OTA interfering signal centre</w:t>
            </w:r>
          </w:p>
          <w:p w14:paraId="18363422" w14:textId="77777777" w:rsidR="007A1EE6" w:rsidRDefault="007A1EE6" w:rsidP="001A6C5F">
            <w:pPr>
              <w:pStyle w:val="TAH"/>
            </w:pPr>
            <w:r>
              <w:t>frequency offset</w:t>
            </w:r>
          </w:p>
          <w:p w14:paraId="727ABECF" w14:textId="77777777" w:rsidR="007A1EE6" w:rsidRDefault="007A1EE6" w:rsidP="001A6C5F">
            <w:pPr>
              <w:pStyle w:val="TAH"/>
            </w:pPr>
            <w:r>
              <w:t>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70FD2" w14:textId="77777777" w:rsidR="007A1EE6" w:rsidRDefault="007A1EE6" w:rsidP="001A6C5F">
            <w:pPr>
              <w:pStyle w:val="TAH"/>
            </w:pPr>
            <w:r>
              <w:t>Type of OTA interfering</w:t>
            </w:r>
          </w:p>
          <w:p w14:paraId="4626D89C" w14:textId="77777777" w:rsidR="007A1EE6" w:rsidRDefault="007A1EE6" w:rsidP="001A6C5F">
            <w:pPr>
              <w:pStyle w:val="TAH"/>
            </w:pPr>
            <w:r>
              <w:t>signal</w:t>
            </w:r>
          </w:p>
        </w:tc>
      </w:tr>
      <w:tr w:rsidR="007A1EE6" w14:paraId="6266DDF7"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F13C5B" w14:textId="77777777" w:rsidR="007A1EE6" w:rsidRDefault="007A1EE6" w:rsidP="001A6C5F">
            <w:pPr>
              <w:pStyle w:val="TAC"/>
            </w:pPr>
            <w:r>
              <w:t>FR2-1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551F6" w14:textId="77777777" w:rsidR="007A1EE6" w:rsidRDefault="007A1EE6" w:rsidP="001A6C5F">
            <w:pPr>
              <w:pStyle w:val="TAC"/>
              <w:rPr>
                <w:rFonts w:eastAsia="SimSun"/>
                <w:lang w:eastAsia="zh-CN"/>
              </w:rPr>
            </w:pPr>
            <w:r>
              <w:t>50, 100, 200, 400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7464195" w14:textId="77777777" w:rsidR="007A1EE6" w:rsidRDefault="007A1EE6" w:rsidP="001A6C5F">
            <w:pPr>
              <w:pStyle w:val="TAC"/>
            </w:pPr>
            <w:r>
              <w:t>EIS</w:t>
            </w:r>
            <w:r>
              <w:rPr>
                <w:vertAlign w:val="subscript"/>
              </w:rPr>
              <w:t>REFSENS</w:t>
            </w:r>
            <w:r>
              <w:t xml:space="preserve"> + 6 dB</w:t>
            </w:r>
          </w:p>
          <w:p w14:paraId="3CFF40A1" w14:textId="77777777" w:rsidR="007A1EE6" w:rsidRDefault="007A1EE6" w:rsidP="001A6C5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F281F" w14:textId="77777777" w:rsidR="007A1EE6" w:rsidRDefault="007A1EE6" w:rsidP="001A6C5F">
            <w:pPr>
              <w:pStyle w:val="TAC"/>
              <w:rPr>
                <w:rFonts w:eastAsia="SimSun"/>
                <w:lang w:val="sv-FI" w:eastAsia="zh-CN"/>
              </w:rPr>
            </w:pPr>
            <w:r>
              <w:rPr>
                <w:rFonts w:cs="Arial"/>
                <w:lang w:val="sv-FI"/>
              </w:rPr>
              <w:t>EIS</w:t>
            </w:r>
            <w:r>
              <w:rPr>
                <w:rFonts w:cs="Arial"/>
                <w:vertAlign w:val="subscript"/>
                <w:lang w:val="sv-FI"/>
              </w:rPr>
              <w:t>REFSENS_50M</w:t>
            </w:r>
            <w:r>
              <w:rPr>
                <w:lang w:val="sv-FI"/>
              </w:rPr>
              <w:t xml:space="preserve"> + 33 </w:t>
            </w:r>
            <w:r>
              <w:rPr>
                <w:rFonts w:cs="Arial"/>
                <w:lang w:val="sv-SE"/>
              </w:rPr>
              <w:t xml:space="preserve">+ </w:t>
            </w:r>
            <w:r>
              <w:t>Δ</w:t>
            </w:r>
            <w:r>
              <w:rPr>
                <w:vertAlign w:val="subscript"/>
                <w:lang w:val="sv-SE"/>
              </w:rPr>
              <w:t>FR2_REFSENS</w:t>
            </w:r>
            <w:r>
              <w:rPr>
                <w:lang w:val="sv-SE"/>
              </w:rPr>
              <w:t xml:space="preserve"> </w:t>
            </w:r>
            <w:r>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2F99E" w14:textId="77777777" w:rsidR="007A1EE6" w:rsidRDefault="007A1EE6" w:rsidP="001A6C5F">
            <w:pPr>
              <w:pStyle w:val="TAC"/>
              <w:rPr>
                <w:rFonts w:eastAsia="SimSun"/>
                <w:lang w:eastAsia="zh-CN"/>
              </w:rPr>
            </w:pPr>
            <w:r>
              <w:rPr>
                <w:rFonts w:cs="Arial"/>
              </w:rPr>
              <w:t>±</w:t>
            </w: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ED966" w14:textId="77777777" w:rsidR="007A1EE6" w:rsidRDefault="007A1EE6" w:rsidP="001A6C5F">
            <w:pPr>
              <w:pStyle w:val="TAC"/>
            </w:pPr>
            <w:r>
              <w:t xml:space="preserve">50 MHz DFT-s-OFDM </w:t>
            </w:r>
            <w:r>
              <w:rPr>
                <w:rFonts w:eastAsia="SimSun"/>
                <w:lang w:eastAsia="zh-CN"/>
              </w:rPr>
              <w:t>NR</w:t>
            </w:r>
            <w:r>
              <w:t xml:space="preserve"> signal, 60 kHz SCS</w:t>
            </w:r>
            <w:r>
              <w:rPr>
                <w:rFonts w:cs="Arial"/>
              </w:rPr>
              <w:t>, 64 RBs</w:t>
            </w:r>
          </w:p>
        </w:tc>
      </w:tr>
      <w:tr w:rsidR="007A1EE6" w14:paraId="3B45FC2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5E4A9D" w14:textId="77777777" w:rsidR="007A1EE6" w:rsidRDefault="007A1EE6" w:rsidP="001A6C5F">
            <w:pPr>
              <w:pStyle w:val="TAC"/>
            </w:pPr>
            <w:r>
              <w:t>FR2-</w:t>
            </w: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12280" w14:textId="77777777" w:rsidR="007A1EE6" w:rsidRDefault="007A1EE6" w:rsidP="001A6C5F">
            <w:pPr>
              <w:pStyle w:val="TAC"/>
            </w:pPr>
            <w:r>
              <w:rPr>
                <w:lang w:eastAsia="zh-CN"/>
              </w:rPr>
              <w:t xml:space="preserve">100, </w:t>
            </w:r>
            <w:r>
              <w:t>400, 800, 1600, 2000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594EA" w14:textId="77777777" w:rsidR="007A1EE6" w:rsidRDefault="007A1EE6"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EBE22" w14:textId="77777777" w:rsidR="007A1EE6" w:rsidRDefault="007A1EE6" w:rsidP="001A6C5F">
            <w:pPr>
              <w:pStyle w:val="TAC"/>
              <w:rPr>
                <w:rFonts w:cs="Arial"/>
                <w:lang w:val="sv-FI"/>
              </w:rPr>
            </w:pPr>
            <w:r>
              <w:rPr>
                <w:rFonts w:cs="Arial"/>
                <w:lang w:val="sv-SE"/>
              </w:rPr>
              <w:t>EIS</w:t>
            </w:r>
            <w:r>
              <w:rPr>
                <w:rFonts w:cs="Arial"/>
                <w:vertAlign w:val="subscript"/>
                <w:lang w:val="sv-SE"/>
              </w:rPr>
              <w:t>REFSENS_50M</w:t>
            </w:r>
            <w:r>
              <w:rPr>
                <w:lang w:val="sv-SE"/>
              </w:rPr>
              <w:t xml:space="preserve"> + 3</w:t>
            </w:r>
            <w:r>
              <w:rPr>
                <w:lang w:val="sv-SE" w:eastAsia="zh-CN"/>
              </w:rPr>
              <w:t>6</w:t>
            </w:r>
            <w:r>
              <w:rPr>
                <w:lang w:val="sv-SE"/>
              </w:rPr>
              <w:t xml:space="preserve"> </w:t>
            </w:r>
            <w:r>
              <w:rPr>
                <w:rFonts w:cs="Arial"/>
                <w:lang w:val="sv-SE"/>
              </w:rPr>
              <w:t xml:space="preserve">+ </w:t>
            </w:r>
            <w:r>
              <w:t>Δ</w:t>
            </w:r>
            <w:r>
              <w:rPr>
                <w:vertAlign w:val="subscript"/>
                <w:lang w:val="sv-SE"/>
              </w:rPr>
              <w:t>FR2_REFSENS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30F21F" w14:textId="77777777" w:rsidR="007A1EE6" w:rsidRDefault="007A1EE6" w:rsidP="001A6C5F">
            <w:pPr>
              <w:pStyle w:val="TAC"/>
              <w:rPr>
                <w:rFonts w:cs="Arial"/>
              </w:rPr>
            </w:pPr>
            <w:r>
              <w:rPr>
                <w:rFonts w:cs="Arial"/>
              </w:rPr>
              <w:t>±</w:t>
            </w:r>
            <w:r>
              <w:rPr>
                <w:lang w:eastAsia="zh-CN"/>
              </w:rPr>
              <w:t>1</w:t>
            </w:r>
            <w:r>
              <w:t>5</w:t>
            </w: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56BF3" w14:textId="77777777" w:rsidR="007A1EE6" w:rsidRDefault="007A1EE6" w:rsidP="001A6C5F">
            <w:pPr>
              <w:pStyle w:val="TAC"/>
              <w:tabs>
                <w:tab w:val="left" w:pos="540"/>
                <w:tab w:val="left" w:pos="1260"/>
                <w:tab w:val="left" w:pos="1800"/>
              </w:tabs>
            </w:pPr>
            <w:r>
              <w:rPr>
                <w:lang w:eastAsia="zh-CN"/>
              </w:rPr>
              <w:t>10</w:t>
            </w:r>
            <w:r>
              <w:t xml:space="preserve">0 MHz </w:t>
            </w:r>
            <w:r>
              <w:rPr>
                <w:lang w:val="en-US"/>
              </w:rPr>
              <w:t xml:space="preserve">DFT-s-OFDM </w:t>
            </w:r>
            <w:r>
              <w:rPr>
                <w:rFonts w:eastAsia="SimSun"/>
                <w:lang w:eastAsia="zh-CN"/>
              </w:rPr>
              <w:t>NR</w:t>
            </w:r>
            <w:r>
              <w:t xml:space="preserve"> signal,</w:t>
            </w:r>
          </w:p>
          <w:p w14:paraId="65CB1733" w14:textId="77777777" w:rsidR="007A1EE6" w:rsidRDefault="007A1EE6" w:rsidP="001A6C5F">
            <w:pPr>
              <w:pStyle w:val="TAC"/>
            </w:pPr>
            <w:r>
              <w:rPr>
                <w:lang w:eastAsia="zh-CN"/>
              </w:rPr>
              <w:t>12</w:t>
            </w:r>
            <w:r>
              <w:t>0 kHz SCS</w:t>
            </w:r>
            <w:r>
              <w:rPr>
                <w:rFonts w:cs="Arial"/>
              </w:rPr>
              <w:t xml:space="preserve">, </w:t>
            </w:r>
            <w:r>
              <w:rPr>
                <w:rFonts w:cs="Arial"/>
                <w:lang w:eastAsia="zh-CN"/>
              </w:rPr>
              <w:t>64</w:t>
            </w:r>
            <w:r>
              <w:rPr>
                <w:rFonts w:cs="Arial"/>
              </w:rPr>
              <w:t xml:space="preserve"> RBs</w:t>
            </w:r>
          </w:p>
        </w:tc>
      </w:tr>
      <w:tr w:rsidR="007A1EE6" w14:paraId="53E88AF2" w14:textId="77777777" w:rsidTr="001A6C5F">
        <w:trPr>
          <w:cantSplit/>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6E680D1" w14:textId="77777777" w:rsidR="007A1EE6" w:rsidRDefault="007A1EE6" w:rsidP="001A6C5F">
            <w:pPr>
              <w:pStyle w:val="TAN"/>
            </w:pPr>
            <w:r>
              <w:rPr>
                <w:rFonts w:eastAsia="SimSun"/>
              </w:rPr>
              <w:t>NOTE:</w:t>
            </w:r>
            <w:r>
              <w:tab/>
              <w:t>EIS</w:t>
            </w:r>
            <w:r>
              <w:rPr>
                <w:vertAlign w:val="subscript"/>
              </w:rPr>
              <w:t>REFSENS</w:t>
            </w:r>
            <w:r>
              <w:t xml:space="preserve"> and EIS</w:t>
            </w:r>
            <w:r>
              <w:rPr>
                <w:vertAlign w:val="subscript"/>
              </w:rPr>
              <w:t>REFSENS_50M</w:t>
            </w:r>
            <w:r>
              <w:t xml:space="preserve"> are given in TS 38.104 [2], clause 10.3.3.</w:t>
            </w:r>
          </w:p>
        </w:tc>
      </w:tr>
    </w:tbl>
    <w:p w14:paraId="1B274886" w14:textId="77777777" w:rsidR="007A1EE6" w:rsidRDefault="007A1EE6" w:rsidP="007A1EE6"/>
    <w:p w14:paraId="467D3C6D" w14:textId="0EF5240F" w:rsidR="00C45907" w:rsidRPr="00931575" w:rsidRDefault="00C45907" w:rsidP="00C45907">
      <w:pPr>
        <w:pStyle w:val="Heading2"/>
      </w:pPr>
      <w:bookmarkStart w:id="7177" w:name="_Toc131560414"/>
      <w:bookmarkStart w:id="7178" w:name="_Toc137394114"/>
      <w:bookmarkStart w:id="7179" w:name="_Toc163475218"/>
      <w:bookmarkStart w:id="7180" w:name="_Toc176783548"/>
      <w:r w:rsidRPr="00931575">
        <w:t>7.6</w:t>
      </w:r>
      <w:r w:rsidRPr="00931575">
        <w:tab/>
        <w:t>OTA out-of-band blocking</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4D83FC56" w14:textId="77777777" w:rsidR="00C45907" w:rsidRPr="00931575" w:rsidRDefault="00C45907" w:rsidP="00C45907">
      <w:pPr>
        <w:pStyle w:val="Heading3"/>
      </w:pPr>
      <w:bookmarkStart w:id="7181" w:name="_Toc21102867"/>
      <w:bookmarkStart w:id="7182" w:name="_Toc29810716"/>
      <w:bookmarkStart w:id="7183" w:name="_Toc36636068"/>
      <w:bookmarkStart w:id="7184" w:name="_Toc37273014"/>
      <w:bookmarkStart w:id="7185" w:name="_Toc45886094"/>
      <w:bookmarkStart w:id="7186" w:name="_Toc53183170"/>
      <w:bookmarkStart w:id="7187" w:name="_Toc58915837"/>
      <w:bookmarkStart w:id="7188" w:name="_Toc58918018"/>
      <w:bookmarkStart w:id="7189" w:name="_Toc66693887"/>
      <w:bookmarkStart w:id="7190" w:name="_Toc74915839"/>
      <w:bookmarkStart w:id="7191" w:name="_Toc76114464"/>
      <w:bookmarkStart w:id="7192" w:name="_Toc76544350"/>
      <w:bookmarkStart w:id="7193" w:name="_Toc82536472"/>
      <w:bookmarkStart w:id="7194" w:name="_Toc89952765"/>
      <w:bookmarkStart w:id="7195" w:name="_Toc98766581"/>
      <w:bookmarkStart w:id="7196" w:name="_Toc99702944"/>
      <w:bookmarkStart w:id="7197" w:name="_Toc106206730"/>
      <w:bookmarkStart w:id="7198" w:name="_Toc115080732"/>
      <w:bookmarkStart w:id="7199" w:name="_Toc121999612"/>
      <w:bookmarkStart w:id="7200" w:name="_Toc124153785"/>
      <w:bookmarkStart w:id="7201" w:name="_Toc124154560"/>
      <w:bookmarkStart w:id="7202" w:name="_Toc131560415"/>
      <w:bookmarkStart w:id="7203" w:name="_Toc137394115"/>
      <w:bookmarkStart w:id="7204" w:name="_Toc163475219"/>
      <w:bookmarkStart w:id="7205" w:name="_Toc176783549"/>
      <w:r w:rsidRPr="00931575">
        <w:t>7.6.1</w:t>
      </w:r>
      <w:r w:rsidRPr="00931575">
        <w:tab/>
        <w:t>Definition and applicability</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7206" w:name="_Toc21102868"/>
      <w:bookmarkStart w:id="7207" w:name="_Toc29810717"/>
      <w:bookmarkStart w:id="7208" w:name="_Toc36636069"/>
      <w:bookmarkStart w:id="7209" w:name="_Toc37273015"/>
      <w:bookmarkStart w:id="7210" w:name="_Toc45886095"/>
      <w:bookmarkStart w:id="7211" w:name="_Toc53183171"/>
      <w:bookmarkStart w:id="7212" w:name="_Toc58915838"/>
      <w:bookmarkStart w:id="7213" w:name="_Toc58918019"/>
      <w:bookmarkStart w:id="7214" w:name="_Toc66693888"/>
      <w:bookmarkStart w:id="7215" w:name="_Toc74915840"/>
      <w:bookmarkStart w:id="7216" w:name="_Toc76114465"/>
      <w:bookmarkStart w:id="7217" w:name="_Toc76544351"/>
      <w:bookmarkStart w:id="7218" w:name="_Toc82536473"/>
      <w:bookmarkStart w:id="7219" w:name="_Toc89952766"/>
      <w:bookmarkStart w:id="7220" w:name="_Toc98766582"/>
      <w:bookmarkStart w:id="7221" w:name="_Toc99702945"/>
      <w:bookmarkStart w:id="7222" w:name="_Toc106206731"/>
      <w:bookmarkStart w:id="7223" w:name="_Toc115080733"/>
      <w:bookmarkStart w:id="7224" w:name="_Toc121999613"/>
      <w:bookmarkStart w:id="7225" w:name="_Toc124153786"/>
      <w:bookmarkStart w:id="7226" w:name="_Toc124154561"/>
      <w:bookmarkStart w:id="7227" w:name="_Toc131560416"/>
      <w:bookmarkStart w:id="7228" w:name="_Toc137394116"/>
      <w:bookmarkStart w:id="7229" w:name="_Toc163475220"/>
      <w:bookmarkStart w:id="7230" w:name="_Toc176783550"/>
      <w:r w:rsidRPr="00931575">
        <w:t>7.6.2</w:t>
      </w:r>
      <w:r w:rsidRPr="00931575">
        <w:tab/>
        <w:t xml:space="preserve">Minimum </w:t>
      </w:r>
      <w:r w:rsidRPr="00931575">
        <w:rPr>
          <w:lang w:val="en-US"/>
        </w:rPr>
        <w:t>r</w:t>
      </w:r>
      <w:r w:rsidRPr="00931575">
        <w:t>equirement</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7231" w:name="_Toc21102869"/>
      <w:bookmarkStart w:id="7232" w:name="_Toc29810718"/>
      <w:bookmarkStart w:id="7233" w:name="_Toc36636070"/>
      <w:bookmarkStart w:id="7234" w:name="_Toc37273016"/>
      <w:bookmarkStart w:id="7235" w:name="_Toc45886096"/>
      <w:bookmarkStart w:id="7236" w:name="_Toc53183172"/>
      <w:bookmarkStart w:id="7237" w:name="_Toc58915839"/>
      <w:bookmarkStart w:id="7238" w:name="_Toc58918020"/>
      <w:bookmarkStart w:id="7239" w:name="_Toc66693889"/>
      <w:bookmarkStart w:id="7240" w:name="_Toc74915841"/>
      <w:bookmarkStart w:id="7241" w:name="_Toc76114466"/>
      <w:bookmarkStart w:id="7242" w:name="_Toc76544352"/>
      <w:bookmarkStart w:id="7243" w:name="_Toc82536474"/>
      <w:bookmarkStart w:id="7244" w:name="_Toc89952767"/>
      <w:bookmarkStart w:id="7245" w:name="_Toc98766583"/>
      <w:bookmarkStart w:id="7246" w:name="_Toc99702946"/>
      <w:bookmarkStart w:id="7247" w:name="_Toc106206732"/>
      <w:bookmarkStart w:id="7248" w:name="_Toc115080734"/>
      <w:bookmarkStart w:id="7249" w:name="_Toc121999614"/>
      <w:bookmarkStart w:id="7250" w:name="_Toc124153787"/>
      <w:bookmarkStart w:id="7251" w:name="_Toc124154562"/>
      <w:bookmarkStart w:id="7252" w:name="_Toc131560417"/>
      <w:bookmarkStart w:id="7253" w:name="_Toc137394117"/>
      <w:bookmarkStart w:id="7254" w:name="_Toc163475221"/>
      <w:bookmarkStart w:id="7255" w:name="_Toc176783551"/>
      <w:r w:rsidRPr="00931575">
        <w:t>7.6.3</w:t>
      </w:r>
      <w:r w:rsidRPr="00931575">
        <w:tab/>
        <w:t>Test purpose</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7256" w:name="_Toc21102870"/>
      <w:bookmarkStart w:id="7257" w:name="_Toc29810719"/>
      <w:bookmarkStart w:id="7258" w:name="_Toc36636071"/>
      <w:bookmarkStart w:id="7259" w:name="_Toc37273017"/>
      <w:bookmarkStart w:id="7260" w:name="_Toc45886097"/>
      <w:bookmarkStart w:id="7261" w:name="_Toc53183173"/>
      <w:bookmarkStart w:id="7262" w:name="_Toc58915840"/>
      <w:bookmarkStart w:id="7263" w:name="_Toc58918021"/>
      <w:bookmarkStart w:id="7264" w:name="_Toc66693890"/>
      <w:bookmarkStart w:id="7265" w:name="_Toc74915842"/>
      <w:bookmarkStart w:id="7266" w:name="_Toc76114467"/>
      <w:bookmarkStart w:id="7267" w:name="_Toc76544353"/>
      <w:bookmarkStart w:id="7268" w:name="_Toc82536475"/>
      <w:bookmarkStart w:id="7269" w:name="_Toc89952768"/>
      <w:bookmarkStart w:id="7270" w:name="_Toc98766584"/>
      <w:bookmarkStart w:id="7271" w:name="_Toc99702947"/>
      <w:bookmarkStart w:id="7272" w:name="_Toc106206733"/>
      <w:bookmarkStart w:id="7273" w:name="_Toc115080735"/>
      <w:bookmarkStart w:id="7274" w:name="_Toc121999615"/>
      <w:bookmarkStart w:id="7275" w:name="_Toc124153788"/>
      <w:bookmarkStart w:id="7276" w:name="_Toc124154563"/>
      <w:bookmarkStart w:id="7277" w:name="_Toc131560418"/>
      <w:bookmarkStart w:id="7278" w:name="_Toc137394118"/>
      <w:bookmarkStart w:id="7279" w:name="_Toc163475222"/>
      <w:bookmarkStart w:id="7280" w:name="_Toc176783552"/>
      <w:r w:rsidRPr="00931575">
        <w:lastRenderedPageBreak/>
        <w:t>7.6.4</w:t>
      </w:r>
      <w:r w:rsidRPr="00931575">
        <w:tab/>
        <w:t>Method of test</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6B90D079" w14:textId="77777777" w:rsidR="00C45907" w:rsidRPr="00931575" w:rsidRDefault="00C45907" w:rsidP="00C45907">
      <w:pPr>
        <w:pStyle w:val="Heading4"/>
        <w:rPr>
          <w:lang w:eastAsia="sv-SE"/>
        </w:rPr>
      </w:pPr>
      <w:bookmarkStart w:id="7281" w:name="_Toc21102871"/>
      <w:bookmarkStart w:id="7282" w:name="_Toc29810720"/>
      <w:bookmarkStart w:id="7283" w:name="_Toc36636072"/>
      <w:bookmarkStart w:id="7284" w:name="_Toc37273018"/>
      <w:bookmarkStart w:id="7285" w:name="_Toc45886098"/>
      <w:bookmarkStart w:id="7286" w:name="_Toc53183174"/>
      <w:bookmarkStart w:id="7287" w:name="_Toc58915841"/>
      <w:bookmarkStart w:id="7288" w:name="_Toc58918022"/>
      <w:bookmarkStart w:id="7289" w:name="_Toc66693891"/>
      <w:bookmarkStart w:id="7290" w:name="_Toc74915843"/>
      <w:bookmarkStart w:id="7291" w:name="_Toc76114468"/>
      <w:bookmarkStart w:id="7292" w:name="_Toc76544354"/>
      <w:bookmarkStart w:id="7293" w:name="_Toc82536476"/>
      <w:bookmarkStart w:id="7294" w:name="_Toc89952769"/>
      <w:bookmarkStart w:id="7295" w:name="_Toc98766585"/>
      <w:bookmarkStart w:id="7296" w:name="_Toc99702948"/>
      <w:bookmarkStart w:id="7297" w:name="_Toc106206734"/>
      <w:bookmarkStart w:id="7298" w:name="_Toc115080736"/>
      <w:bookmarkStart w:id="7299" w:name="_Toc121999616"/>
      <w:bookmarkStart w:id="7300" w:name="_Toc124153789"/>
      <w:bookmarkStart w:id="7301" w:name="_Toc124154564"/>
      <w:bookmarkStart w:id="7302" w:name="_Toc131560419"/>
      <w:bookmarkStart w:id="7303" w:name="_Toc137394119"/>
      <w:bookmarkStart w:id="7304" w:name="_Toc163475223"/>
      <w:bookmarkStart w:id="7305" w:name="_Toc176783553"/>
      <w:r w:rsidRPr="00931575">
        <w:rPr>
          <w:lang w:eastAsia="sv-SE"/>
        </w:rPr>
        <w:t>7.6.4.1</w:t>
      </w:r>
      <w:r w:rsidRPr="00931575">
        <w:rPr>
          <w:lang w:eastAsia="sv-SE"/>
        </w:rPr>
        <w:tab/>
        <w:t>Initial conditions</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7306" w:name="_Toc21102872"/>
      <w:bookmarkStart w:id="7307" w:name="_Toc29810721"/>
      <w:bookmarkStart w:id="7308" w:name="_Toc36636073"/>
      <w:bookmarkStart w:id="7309" w:name="_Toc37273019"/>
      <w:bookmarkStart w:id="7310" w:name="_Toc45886099"/>
      <w:bookmarkStart w:id="7311" w:name="_Toc53183175"/>
      <w:bookmarkStart w:id="7312" w:name="_Toc58915842"/>
      <w:bookmarkStart w:id="7313" w:name="_Toc58918023"/>
      <w:bookmarkStart w:id="7314" w:name="_Toc66693892"/>
      <w:bookmarkStart w:id="7315" w:name="_Toc74915844"/>
      <w:bookmarkStart w:id="7316" w:name="_Toc76114469"/>
      <w:bookmarkStart w:id="7317" w:name="_Toc76544355"/>
      <w:bookmarkStart w:id="7318" w:name="_Toc82536477"/>
      <w:bookmarkStart w:id="7319" w:name="_Toc89952770"/>
      <w:bookmarkStart w:id="7320" w:name="_Toc98766586"/>
      <w:bookmarkStart w:id="7321" w:name="_Toc99702949"/>
      <w:bookmarkStart w:id="7322" w:name="_Toc106206735"/>
      <w:bookmarkStart w:id="7323" w:name="_Toc115080737"/>
      <w:bookmarkStart w:id="7324" w:name="_Toc121999617"/>
      <w:bookmarkStart w:id="7325" w:name="_Toc124153790"/>
      <w:bookmarkStart w:id="7326" w:name="_Toc124154565"/>
      <w:bookmarkStart w:id="7327" w:name="_Toc131560420"/>
      <w:bookmarkStart w:id="7328" w:name="_Toc137394120"/>
      <w:bookmarkStart w:id="7329" w:name="_Toc163475224"/>
      <w:bookmarkStart w:id="7330" w:name="_Toc176783554"/>
      <w:r w:rsidRPr="00931575">
        <w:rPr>
          <w:lang w:eastAsia="sv-SE"/>
        </w:rPr>
        <w:t>7.6.4.2</w:t>
      </w:r>
      <w:r w:rsidRPr="00931575">
        <w:rPr>
          <w:lang w:eastAsia="sv-SE"/>
        </w:rPr>
        <w:tab/>
        <w:t>Procedure</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46218287" w14:textId="77777777" w:rsidR="00C45907" w:rsidRPr="00931575" w:rsidRDefault="00C45907" w:rsidP="00C45907">
      <w:pPr>
        <w:pStyle w:val="Heading5"/>
        <w:rPr>
          <w:lang w:eastAsia="sv-SE"/>
        </w:rPr>
      </w:pPr>
      <w:bookmarkStart w:id="7331" w:name="_Toc21102873"/>
      <w:bookmarkStart w:id="7332" w:name="_Toc29810722"/>
      <w:bookmarkStart w:id="7333" w:name="_Toc36636074"/>
      <w:bookmarkStart w:id="7334" w:name="_Toc37273020"/>
      <w:bookmarkStart w:id="7335" w:name="_Toc45886100"/>
      <w:bookmarkStart w:id="7336" w:name="_Toc53183176"/>
      <w:bookmarkStart w:id="7337" w:name="_Toc58915843"/>
      <w:bookmarkStart w:id="7338" w:name="_Toc58918024"/>
      <w:bookmarkStart w:id="7339" w:name="_Toc66693893"/>
      <w:bookmarkStart w:id="7340" w:name="_Toc74915845"/>
      <w:bookmarkStart w:id="7341" w:name="_Toc76114470"/>
      <w:bookmarkStart w:id="7342" w:name="_Toc76544356"/>
      <w:bookmarkStart w:id="7343" w:name="_Toc82536478"/>
      <w:bookmarkStart w:id="7344" w:name="_Toc89952771"/>
      <w:bookmarkStart w:id="7345" w:name="_Toc98766587"/>
      <w:bookmarkStart w:id="7346" w:name="_Toc99702950"/>
      <w:bookmarkStart w:id="7347" w:name="_Toc106206736"/>
      <w:bookmarkStart w:id="7348" w:name="_Toc115080738"/>
      <w:bookmarkStart w:id="7349" w:name="_Toc121999618"/>
      <w:bookmarkStart w:id="7350" w:name="_Toc124153791"/>
      <w:bookmarkStart w:id="7351" w:name="_Toc124154566"/>
      <w:bookmarkStart w:id="7352" w:name="_Toc131560421"/>
      <w:bookmarkStart w:id="7353" w:name="_Toc137394121"/>
      <w:bookmarkStart w:id="7354" w:name="_Toc163475225"/>
      <w:bookmarkStart w:id="7355" w:name="_Toc176783555"/>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lastRenderedPageBreak/>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7356" w:name="_Toc21102874"/>
      <w:bookmarkStart w:id="7357" w:name="_Toc29810723"/>
      <w:bookmarkStart w:id="7358" w:name="_Toc36636075"/>
      <w:bookmarkStart w:id="7359" w:name="_Toc37273021"/>
      <w:bookmarkStart w:id="7360" w:name="_Toc45886101"/>
      <w:bookmarkStart w:id="7361" w:name="_Toc53183177"/>
      <w:bookmarkStart w:id="7362" w:name="_Toc58915844"/>
      <w:bookmarkStart w:id="7363" w:name="_Toc58918025"/>
      <w:bookmarkStart w:id="7364" w:name="_Toc66693894"/>
      <w:bookmarkStart w:id="7365" w:name="_Toc74915846"/>
      <w:bookmarkStart w:id="7366" w:name="_Toc76114471"/>
      <w:bookmarkStart w:id="7367" w:name="_Toc76544357"/>
      <w:bookmarkStart w:id="7368" w:name="_Toc82536479"/>
      <w:bookmarkStart w:id="7369" w:name="_Toc89952772"/>
      <w:bookmarkStart w:id="7370" w:name="_Toc98766588"/>
      <w:bookmarkStart w:id="7371" w:name="_Toc99702951"/>
      <w:bookmarkStart w:id="7372" w:name="_Toc106206737"/>
      <w:bookmarkStart w:id="7373" w:name="_Toc115080739"/>
      <w:bookmarkStart w:id="7374" w:name="_Toc121999619"/>
      <w:bookmarkStart w:id="7375" w:name="_Toc124153792"/>
      <w:bookmarkStart w:id="7376" w:name="_Toc124154567"/>
      <w:bookmarkStart w:id="7377" w:name="_Toc131560422"/>
      <w:bookmarkStart w:id="7378" w:name="_Toc137394122"/>
      <w:bookmarkStart w:id="7379" w:name="_Toc163475226"/>
      <w:bookmarkStart w:id="7380" w:name="_Toc176783556"/>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7381" w:name="_Toc21102875"/>
      <w:bookmarkStart w:id="7382" w:name="_Toc29810724"/>
      <w:bookmarkStart w:id="7383" w:name="_Toc36636076"/>
      <w:bookmarkStart w:id="7384" w:name="_Toc37273022"/>
      <w:bookmarkStart w:id="7385" w:name="_Toc45886102"/>
      <w:bookmarkStart w:id="7386" w:name="_Toc53183178"/>
      <w:bookmarkStart w:id="7387" w:name="_Toc58915845"/>
      <w:bookmarkStart w:id="7388" w:name="_Toc58918026"/>
      <w:bookmarkStart w:id="7389" w:name="_Toc66693895"/>
      <w:bookmarkStart w:id="7390" w:name="_Toc74915847"/>
      <w:bookmarkStart w:id="7391" w:name="_Toc76114472"/>
      <w:bookmarkStart w:id="7392" w:name="_Toc76544358"/>
      <w:bookmarkStart w:id="7393" w:name="_Toc82536480"/>
      <w:bookmarkStart w:id="7394" w:name="_Toc89952773"/>
      <w:bookmarkStart w:id="7395" w:name="_Toc98766589"/>
      <w:bookmarkStart w:id="7396" w:name="_Toc99702952"/>
      <w:bookmarkStart w:id="7397" w:name="_Toc106206738"/>
      <w:bookmarkStart w:id="7398" w:name="_Toc115080740"/>
      <w:bookmarkStart w:id="7399" w:name="_Toc121999620"/>
      <w:bookmarkStart w:id="7400" w:name="_Toc124153793"/>
      <w:bookmarkStart w:id="7401" w:name="_Toc124154568"/>
      <w:bookmarkStart w:id="7402" w:name="_Toc131560423"/>
      <w:bookmarkStart w:id="7403" w:name="_Toc137394123"/>
      <w:bookmarkStart w:id="7404" w:name="_Toc163475227"/>
      <w:bookmarkStart w:id="7405" w:name="_Toc176783557"/>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lastRenderedPageBreak/>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3B4075B0" w:rsidR="0032776B" w:rsidRPr="00931575" w:rsidRDefault="004F536C" w:rsidP="006F1F81">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 and table 7.6.4.2.3-2</w:t>
      </w:r>
      <w:r>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5A6AC4EB"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w:t>
      </w:r>
      <w:r w:rsidR="00EF009E">
        <w:t xml:space="preserve"> Interferer signal step size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10ACD125" w:rsidR="00C45907" w:rsidRDefault="00C45907" w:rsidP="006F1F81"/>
    <w:p w14:paraId="64C646D9" w14:textId="77777777" w:rsidR="00EF009E" w:rsidRDefault="00EF009E" w:rsidP="00EF009E">
      <w:pPr>
        <w:pStyle w:val="TH"/>
        <w:rPr>
          <w:rFonts w:eastAsia="SimSun"/>
          <w:lang w:eastAsia="zh-CN"/>
        </w:rPr>
      </w:pPr>
      <w:r>
        <w:t xml:space="preserve">Table </w:t>
      </w:r>
      <w:r>
        <w:rPr>
          <w:rFonts w:eastAsia="SimSun"/>
          <w:lang w:eastAsia="zh-CN"/>
        </w:rPr>
        <w:t>7.6.4.2.3</w:t>
      </w:r>
      <w:r>
        <w:t>-</w:t>
      </w:r>
      <w:r>
        <w:rPr>
          <w:rFonts w:eastAsia="SimSun"/>
          <w:lang w:eastAsia="zh-CN"/>
        </w:rPr>
        <w:t>2</w:t>
      </w:r>
      <w:r>
        <w:t>: Interferer signal step size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EF009E" w14:paraId="408C901C"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2598DCA2" w14:textId="77777777" w:rsidR="00EF009E" w:rsidRDefault="00EF009E" w:rsidP="001A6C5F">
            <w:pPr>
              <w:pStyle w:val="TAH"/>
              <w:rPr>
                <w:lang w:val="it-IT"/>
              </w:rPr>
            </w:pPr>
            <w:r>
              <w:rPr>
                <w:lang w:val="it-IT"/>
              </w:rPr>
              <w:t>Frequency range</w:t>
            </w:r>
          </w:p>
          <w:p w14:paraId="7454F89B" w14:textId="77777777" w:rsidR="00EF009E" w:rsidRDefault="00EF009E" w:rsidP="001A6C5F">
            <w:pPr>
              <w:pStyle w:val="TAH"/>
              <w:rPr>
                <w:lang w:val="it-IT"/>
              </w:rPr>
            </w:pPr>
            <w:r>
              <w:rPr>
                <w:lang w:val="it-IT"/>
              </w:rPr>
              <w:t>(MHz)</w:t>
            </w:r>
          </w:p>
        </w:tc>
        <w:tc>
          <w:tcPr>
            <w:tcW w:w="4456" w:type="dxa"/>
            <w:tcBorders>
              <w:top w:val="single" w:sz="4" w:space="0" w:color="auto"/>
              <w:left w:val="single" w:sz="4" w:space="0" w:color="auto"/>
              <w:bottom w:val="single" w:sz="4" w:space="0" w:color="auto"/>
              <w:right w:val="single" w:sz="4" w:space="0" w:color="auto"/>
            </w:tcBorders>
            <w:hideMark/>
          </w:tcPr>
          <w:p w14:paraId="7AD256A1" w14:textId="77777777" w:rsidR="00EF009E" w:rsidRDefault="00EF009E" w:rsidP="001A6C5F">
            <w:pPr>
              <w:pStyle w:val="TAH"/>
              <w:rPr>
                <w:lang w:val="it-IT"/>
              </w:rPr>
            </w:pPr>
            <w:r>
              <w:rPr>
                <w:lang w:val="it-IT"/>
              </w:rPr>
              <w:t>Minimum supported</w:t>
            </w:r>
            <w:r>
              <w:rPr>
                <w:i/>
                <w:lang w:val="it-IT"/>
              </w:rPr>
              <w:t xml:space="preserve"> BS channel bandwidth</w:t>
            </w:r>
            <w:r>
              <w:rPr>
                <w:lang w:val="it-IT"/>
              </w:rPr>
              <w:t xml:space="preserve"> (MHz)</w:t>
            </w:r>
          </w:p>
        </w:tc>
        <w:tc>
          <w:tcPr>
            <w:tcW w:w="1377" w:type="dxa"/>
            <w:tcBorders>
              <w:top w:val="single" w:sz="4" w:space="0" w:color="auto"/>
              <w:left w:val="single" w:sz="4" w:space="0" w:color="auto"/>
              <w:bottom w:val="single" w:sz="4" w:space="0" w:color="auto"/>
              <w:right w:val="single" w:sz="4" w:space="0" w:color="auto"/>
            </w:tcBorders>
            <w:hideMark/>
          </w:tcPr>
          <w:p w14:paraId="7252564C" w14:textId="77777777" w:rsidR="00EF009E" w:rsidRDefault="00EF009E" w:rsidP="001A6C5F">
            <w:pPr>
              <w:pStyle w:val="TAH"/>
            </w:pPr>
            <w:r>
              <w:t>Measurement</w:t>
            </w:r>
          </w:p>
          <w:p w14:paraId="5BC58C88" w14:textId="77777777" w:rsidR="00EF009E" w:rsidRDefault="00EF009E" w:rsidP="001A6C5F">
            <w:pPr>
              <w:pStyle w:val="TAH"/>
            </w:pPr>
            <w:r>
              <w:t>step size</w:t>
            </w:r>
          </w:p>
          <w:p w14:paraId="44AD1F0A" w14:textId="77777777" w:rsidR="00EF009E" w:rsidRDefault="00EF009E" w:rsidP="001A6C5F">
            <w:pPr>
              <w:pStyle w:val="TAH"/>
            </w:pPr>
            <w:r>
              <w:t>(MHz)</w:t>
            </w:r>
          </w:p>
        </w:tc>
      </w:tr>
      <w:tr w:rsidR="00EF009E" w14:paraId="4409EC99"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14:paraId="6B8154F7" w14:textId="77777777" w:rsidR="00EF009E" w:rsidRDefault="00EF009E" w:rsidP="001A6C5F">
            <w:pPr>
              <w:pStyle w:val="TAC"/>
            </w:pPr>
            <w:r>
              <w:t>30 to 6000</w:t>
            </w:r>
          </w:p>
        </w:tc>
        <w:tc>
          <w:tcPr>
            <w:tcW w:w="4456" w:type="dxa"/>
            <w:tcBorders>
              <w:top w:val="single" w:sz="4" w:space="0" w:color="auto"/>
              <w:left w:val="single" w:sz="4" w:space="0" w:color="auto"/>
              <w:bottom w:val="single" w:sz="4" w:space="0" w:color="auto"/>
              <w:right w:val="single" w:sz="4" w:space="0" w:color="auto"/>
            </w:tcBorders>
            <w:hideMark/>
          </w:tcPr>
          <w:p w14:paraId="5BA57CEB" w14:textId="77777777" w:rsidR="00EF009E" w:rsidRDefault="00EF009E" w:rsidP="001A6C5F">
            <w:pPr>
              <w:pStyle w:val="TAC"/>
            </w:pPr>
            <w:r>
              <w:t>100, 400, 800, 1600, 2000</w:t>
            </w:r>
          </w:p>
        </w:tc>
        <w:tc>
          <w:tcPr>
            <w:tcW w:w="1377" w:type="dxa"/>
            <w:tcBorders>
              <w:top w:val="single" w:sz="4" w:space="0" w:color="auto"/>
              <w:left w:val="single" w:sz="4" w:space="0" w:color="auto"/>
              <w:bottom w:val="single" w:sz="4" w:space="0" w:color="auto"/>
              <w:right w:val="single" w:sz="4" w:space="0" w:color="auto"/>
            </w:tcBorders>
            <w:hideMark/>
          </w:tcPr>
          <w:p w14:paraId="76B62081" w14:textId="77777777" w:rsidR="00EF009E" w:rsidRDefault="00EF009E" w:rsidP="001A6C5F">
            <w:pPr>
              <w:pStyle w:val="TAC"/>
              <w:rPr>
                <w:lang w:eastAsia="zh-CN"/>
              </w:rPr>
            </w:pPr>
            <w:r>
              <w:rPr>
                <w:lang w:eastAsia="zh-CN"/>
              </w:rPr>
              <w:t>1</w:t>
            </w:r>
          </w:p>
        </w:tc>
      </w:tr>
      <w:tr w:rsidR="00EF009E" w14:paraId="0A48C84A" w14:textId="77777777" w:rsidTr="001A6C5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vAlign w:val="center"/>
            <w:hideMark/>
          </w:tcPr>
          <w:p w14:paraId="4BC68D9C" w14:textId="77777777" w:rsidR="00EF009E" w:rsidRDefault="00EF009E" w:rsidP="001A6C5F">
            <w:pPr>
              <w:pStyle w:val="TAC"/>
            </w:pPr>
            <w:r>
              <w:t>6000 to 142000</w:t>
            </w:r>
          </w:p>
        </w:tc>
        <w:tc>
          <w:tcPr>
            <w:tcW w:w="4456" w:type="dxa"/>
            <w:tcBorders>
              <w:top w:val="single" w:sz="4" w:space="0" w:color="auto"/>
              <w:left w:val="single" w:sz="4" w:space="0" w:color="auto"/>
              <w:bottom w:val="single" w:sz="4" w:space="0" w:color="auto"/>
              <w:right w:val="single" w:sz="4" w:space="0" w:color="auto"/>
            </w:tcBorders>
            <w:hideMark/>
          </w:tcPr>
          <w:p w14:paraId="1B338652" w14:textId="77777777" w:rsidR="00EF009E" w:rsidRDefault="00EF009E" w:rsidP="001A6C5F">
            <w:pPr>
              <w:pStyle w:val="TAC"/>
            </w:pPr>
            <w:r>
              <w:t>100</w:t>
            </w:r>
          </w:p>
        </w:tc>
        <w:tc>
          <w:tcPr>
            <w:tcW w:w="1377" w:type="dxa"/>
            <w:tcBorders>
              <w:top w:val="single" w:sz="4" w:space="0" w:color="auto"/>
              <w:left w:val="single" w:sz="4" w:space="0" w:color="auto"/>
              <w:bottom w:val="single" w:sz="4" w:space="0" w:color="auto"/>
              <w:right w:val="single" w:sz="4" w:space="0" w:color="auto"/>
            </w:tcBorders>
            <w:hideMark/>
          </w:tcPr>
          <w:p w14:paraId="22B4B9CE" w14:textId="77777777" w:rsidR="00EF009E" w:rsidRDefault="00EF009E" w:rsidP="001A6C5F">
            <w:pPr>
              <w:pStyle w:val="TAC"/>
              <w:rPr>
                <w:lang w:eastAsia="zh-CN"/>
              </w:rPr>
            </w:pPr>
            <w:r>
              <w:rPr>
                <w:lang w:eastAsia="zh-CN"/>
              </w:rPr>
              <w:t>30</w:t>
            </w:r>
          </w:p>
        </w:tc>
      </w:tr>
      <w:tr w:rsidR="00EF009E" w14:paraId="361B26CF"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538780E"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2627B45" w14:textId="77777777" w:rsidR="00EF009E" w:rsidRDefault="00EF009E" w:rsidP="001A6C5F">
            <w:pPr>
              <w:pStyle w:val="TAC"/>
            </w:pPr>
            <w:r>
              <w:t>400</w:t>
            </w:r>
          </w:p>
        </w:tc>
        <w:tc>
          <w:tcPr>
            <w:tcW w:w="1377" w:type="dxa"/>
            <w:tcBorders>
              <w:top w:val="single" w:sz="4" w:space="0" w:color="auto"/>
              <w:left w:val="single" w:sz="4" w:space="0" w:color="auto"/>
              <w:bottom w:val="single" w:sz="4" w:space="0" w:color="auto"/>
              <w:right w:val="single" w:sz="4" w:space="0" w:color="auto"/>
            </w:tcBorders>
            <w:hideMark/>
          </w:tcPr>
          <w:p w14:paraId="171FB2CD" w14:textId="77777777" w:rsidR="00EF009E" w:rsidRDefault="00EF009E" w:rsidP="001A6C5F">
            <w:pPr>
              <w:pStyle w:val="TAC"/>
              <w:rPr>
                <w:lang w:eastAsia="zh-CN"/>
              </w:rPr>
            </w:pPr>
            <w:r>
              <w:rPr>
                <w:lang w:eastAsia="zh-CN"/>
              </w:rPr>
              <w:t>60</w:t>
            </w:r>
          </w:p>
        </w:tc>
      </w:tr>
      <w:tr w:rsidR="00EF009E" w14:paraId="7A07775B"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AACB6DB"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5EEFB95D" w14:textId="77777777" w:rsidR="00EF009E" w:rsidRDefault="00EF009E" w:rsidP="001A6C5F">
            <w:pPr>
              <w:pStyle w:val="TAC"/>
              <w:rPr>
                <w:lang w:eastAsia="zh-CN"/>
              </w:rPr>
            </w:pPr>
            <w:r>
              <w:rPr>
                <w:lang w:eastAsia="zh-CN"/>
              </w:rPr>
              <w:t>800</w:t>
            </w:r>
          </w:p>
        </w:tc>
        <w:tc>
          <w:tcPr>
            <w:tcW w:w="1377" w:type="dxa"/>
            <w:tcBorders>
              <w:top w:val="single" w:sz="4" w:space="0" w:color="auto"/>
              <w:left w:val="single" w:sz="4" w:space="0" w:color="auto"/>
              <w:bottom w:val="single" w:sz="4" w:space="0" w:color="auto"/>
              <w:right w:val="single" w:sz="4" w:space="0" w:color="auto"/>
            </w:tcBorders>
            <w:hideMark/>
          </w:tcPr>
          <w:p w14:paraId="2DA6FB67" w14:textId="77777777" w:rsidR="00EF009E" w:rsidRDefault="00EF009E" w:rsidP="001A6C5F">
            <w:pPr>
              <w:pStyle w:val="TAC"/>
              <w:rPr>
                <w:lang w:eastAsia="zh-CN"/>
              </w:rPr>
            </w:pPr>
            <w:r>
              <w:rPr>
                <w:lang w:eastAsia="zh-CN"/>
              </w:rPr>
              <w:t>240</w:t>
            </w:r>
          </w:p>
        </w:tc>
      </w:tr>
      <w:tr w:rsidR="00EF009E" w14:paraId="2812C5F0"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B7ACF34"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16BBC29" w14:textId="77777777" w:rsidR="00EF009E" w:rsidRDefault="00EF009E" w:rsidP="001A6C5F">
            <w:pPr>
              <w:pStyle w:val="TAC"/>
              <w:rPr>
                <w:lang w:eastAsia="zh-CN"/>
              </w:rPr>
            </w:pPr>
            <w:r>
              <w:t>1600</w:t>
            </w:r>
          </w:p>
        </w:tc>
        <w:tc>
          <w:tcPr>
            <w:tcW w:w="1377" w:type="dxa"/>
            <w:tcBorders>
              <w:top w:val="single" w:sz="4" w:space="0" w:color="auto"/>
              <w:left w:val="single" w:sz="4" w:space="0" w:color="auto"/>
              <w:bottom w:val="single" w:sz="4" w:space="0" w:color="auto"/>
              <w:right w:val="single" w:sz="4" w:space="0" w:color="auto"/>
            </w:tcBorders>
            <w:hideMark/>
          </w:tcPr>
          <w:p w14:paraId="1D1E2233" w14:textId="77777777" w:rsidR="00EF009E" w:rsidRDefault="00EF009E" w:rsidP="001A6C5F">
            <w:pPr>
              <w:pStyle w:val="TAC"/>
              <w:rPr>
                <w:lang w:eastAsia="zh-CN"/>
              </w:rPr>
            </w:pPr>
            <w:r>
              <w:rPr>
                <w:lang w:eastAsia="zh-CN"/>
              </w:rPr>
              <w:t>240</w:t>
            </w:r>
          </w:p>
        </w:tc>
      </w:tr>
      <w:tr w:rsidR="00EF009E" w14:paraId="533C3799"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3404B22"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48F4FBA" w14:textId="77777777" w:rsidR="00EF009E" w:rsidRDefault="00EF009E" w:rsidP="001A6C5F">
            <w:pPr>
              <w:pStyle w:val="TAC"/>
            </w:pPr>
            <w:r>
              <w:t>2000</w:t>
            </w:r>
          </w:p>
        </w:tc>
        <w:tc>
          <w:tcPr>
            <w:tcW w:w="1377" w:type="dxa"/>
            <w:tcBorders>
              <w:top w:val="single" w:sz="4" w:space="0" w:color="auto"/>
              <w:left w:val="single" w:sz="4" w:space="0" w:color="auto"/>
              <w:bottom w:val="single" w:sz="4" w:space="0" w:color="auto"/>
              <w:right w:val="single" w:sz="4" w:space="0" w:color="auto"/>
            </w:tcBorders>
            <w:hideMark/>
          </w:tcPr>
          <w:p w14:paraId="08F251E3" w14:textId="77777777" w:rsidR="00EF009E" w:rsidRDefault="00EF009E" w:rsidP="001A6C5F">
            <w:pPr>
              <w:pStyle w:val="TAC"/>
              <w:rPr>
                <w:lang w:eastAsia="zh-CN"/>
              </w:rPr>
            </w:pPr>
            <w:r>
              <w:rPr>
                <w:lang w:eastAsia="zh-CN"/>
              </w:rPr>
              <w:t>240</w:t>
            </w:r>
          </w:p>
        </w:tc>
      </w:tr>
    </w:tbl>
    <w:p w14:paraId="50E02E04" w14:textId="77777777" w:rsidR="00EF009E" w:rsidRPr="00931575" w:rsidRDefault="00EF009E" w:rsidP="006F1F81"/>
    <w:p w14:paraId="0EE050BF" w14:textId="6E4E0DD9" w:rsidR="009758FC" w:rsidRPr="00931575" w:rsidRDefault="009758FC" w:rsidP="006F1F81">
      <w:pPr>
        <w:pStyle w:val="B1"/>
      </w:pPr>
      <w:bookmarkStart w:id="7406" w:name="_Toc21102876"/>
      <w:bookmarkStart w:id="7407" w:name="_Toc29810725"/>
      <w:bookmarkStart w:id="7408" w:name="_Toc36636077"/>
      <w:bookmarkStart w:id="7409" w:name="_Toc37273023"/>
      <w:bookmarkStart w:id="7410" w:name="_Toc45886103"/>
      <w:bookmarkStart w:id="7411" w:name="_Toc53183179"/>
      <w:bookmarkStart w:id="7412" w:name="_Toc58915846"/>
      <w:bookmarkStart w:id="7413"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7414" w:name="_Toc66693896"/>
      <w:bookmarkStart w:id="7415" w:name="_Toc74915848"/>
      <w:bookmarkStart w:id="7416" w:name="_Toc76114473"/>
      <w:bookmarkStart w:id="7417" w:name="_Toc76544359"/>
      <w:bookmarkStart w:id="7418" w:name="_Toc82536481"/>
      <w:bookmarkStart w:id="7419" w:name="_Toc89952774"/>
      <w:bookmarkStart w:id="7420" w:name="_Toc98766590"/>
      <w:bookmarkStart w:id="7421" w:name="_Toc99702953"/>
      <w:bookmarkStart w:id="7422" w:name="_Toc106206739"/>
      <w:bookmarkStart w:id="7423" w:name="_Toc115080741"/>
      <w:bookmarkStart w:id="7424" w:name="_Toc121999621"/>
      <w:bookmarkStart w:id="7425" w:name="_Toc124153794"/>
      <w:bookmarkStart w:id="7426" w:name="_Toc124154569"/>
      <w:bookmarkStart w:id="7427" w:name="_Toc131560424"/>
      <w:bookmarkStart w:id="7428" w:name="_Toc137394124"/>
      <w:bookmarkStart w:id="7429" w:name="_Toc163475228"/>
      <w:bookmarkStart w:id="7430" w:name="_Toc176783558"/>
      <w:r w:rsidRPr="00931575">
        <w:t>7.</w:t>
      </w:r>
      <w:r w:rsidRPr="00931575">
        <w:rPr>
          <w:lang w:val="en-US"/>
        </w:rPr>
        <w:t>6</w:t>
      </w:r>
      <w:r w:rsidRPr="00931575">
        <w:t>.5</w:t>
      </w:r>
      <w:r w:rsidRPr="00931575">
        <w:tab/>
        <w:t>Test requirements</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40F06165" w14:textId="77777777" w:rsidR="00C45907" w:rsidRPr="00931575" w:rsidRDefault="00C45907" w:rsidP="00C45907">
      <w:pPr>
        <w:pStyle w:val="Heading4"/>
        <w:rPr>
          <w:i/>
        </w:rPr>
      </w:pPr>
      <w:bookmarkStart w:id="7431" w:name="_Toc21102877"/>
      <w:bookmarkStart w:id="7432" w:name="_Toc29810726"/>
      <w:bookmarkStart w:id="7433" w:name="_Toc36636078"/>
      <w:bookmarkStart w:id="7434" w:name="_Toc37273024"/>
      <w:bookmarkStart w:id="7435" w:name="_Toc45886104"/>
      <w:bookmarkStart w:id="7436" w:name="_Toc53183180"/>
      <w:bookmarkStart w:id="7437" w:name="_Toc58915847"/>
      <w:bookmarkStart w:id="7438" w:name="_Toc58918028"/>
      <w:bookmarkStart w:id="7439" w:name="_Toc66693897"/>
      <w:bookmarkStart w:id="7440" w:name="_Toc74915849"/>
      <w:bookmarkStart w:id="7441" w:name="_Toc76114474"/>
      <w:bookmarkStart w:id="7442" w:name="_Toc76544360"/>
      <w:bookmarkStart w:id="7443" w:name="_Toc82536482"/>
      <w:bookmarkStart w:id="7444" w:name="_Toc89952775"/>
      <w:bookmarkStart w:id="7445" w:name="_Toc98766591"/>
      <w:bookmarkStart w:id="7446" w:name="_Toc99702954"/>
      <w:bookmarkStart w:id="7447" w:name="_Toc106206740"/>
      <w:bookmarkStart w:id="7448" w:name="_Toc115080742"/>
      <w:bookmarkStart w:id="7449" w:name="_Toc121999622"/>
      <w:bookmarkStart w:id="7450" w:name="_Toc124153795"/>
      <w:bookmarkStart w:id="7451" w:name="_Toc124154570"/>
      <w:bookmarkStart w:id="7452" w:name="_Toc131560425"/>
      <w:bookmarkStart w:id="7453" w:name="_Toc137394125"/>
      <w:bookmarkStart w:id="7454" w:name="_Toc163475229"/>
      <w:bookmarkStart w:id="7455" w:name="_Toc176783559"/>
      <w:r w:rsidRPr="00931575">
        <w:t>7.</w:t>
      </w:r>
      <w:r w:rsidRPr="00931575">
        <w:rPr>
          <w:lang w:val="en-US"/>
        </w:rPr>
        <w:t>6</w:t>
      </w:r>
      <w:r w:rsidRPr="00931575">
        <w:t>.5.1</w:t>
      </w:r>
      <w:r w:rsidRPr="00931575">
        <w:tab/>
        <w:t xml:space="preserve">Requirement for </w:t>
      </w:r>
      <w:r w:rsidRPr="00931575">
        <w:rPr>
          <w:i/>
        </w:rPr>
        <w:t>BS type 1-O</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7456" w:name="_Toc21102878"/>
      <w:bookmarkStart w:id="7457" w:name="_Toc29810727"/>
      <w:bookmarkStart w:id="7458" w:name="_Toc36636079"/>
      <w:bookmarkStart w:id="7459" w:name="_Toc37273025"/>
      <w:bookmarkStart w:id="7460" w:name="_Toc45886105"/>
      <w:bookmarkStart w:id="7461" w:name="_Toc53183181"/>
      <w:bookmarkStart w:id="7462" w:name="_Toc58915848"/>
      <w:bookmarkStart w:id="7463" w:name="_Toc58918029"/>
      <w:bookmarkStart w:id="7464" w:name="_Toc66693898"/>
      <w:bookmarkStart w:id="7465" w:name="_Toc74915850"/>
      <w:bookmarkStart w:id="7466" w:name="_Toc76114475"/>
      <w:bookmarkStart w:id="7467" w:name="_Toc76544361"/>
      <w:bookmarkStart w:id="7468" w:name="_Toc82536483"/>
      <w:bookmarkStart w:id="7469" w:name="_Toc89952776"/>
      <w:bookmarkStart w:id="7470" w:name="_Toc98766592"/>
      <w:bookmarkStart w:id="7471" w:name="_Toc99702955"/>
      <w:bookmarkStart w:id="7472" w:name="_Toc106206741"/>
      <w:bookmarkStart w:id="7473" w:name="_Toc115080743"/>
      <w:bookmarkStart w:id="7474" w:name="_Toc121999623"/>
      <w:bookmarkStart w:id="7475" w:name="_Toc124153796"/>
      <w:bookmarkStart w:id="7476" w:name="_Toc124154571"/>
      <w:bookmarkStart w:id="7477" w:name="_Toc131560426"/>
      <w:bookmarkStart w:id="7478" w:name="_Toc137394126"/>
      <w:bookmarkStart w:id="7479" w:name="_Toc163475230"/>
      <w:bookmarkStart w:id="7480" w:name="_Toc176783560"/>
      <w:r w:rsidRPr="00931575">
        <w:t>7.</w:t>
      </w:r>
      <w:r w:rsidRPr="00931575">
        <w:rPr>
          <w:lang w:val="en-US"/>
        </w:rPr>
        <w:t>6</w:t>
      </w:r>
      <w:r w:rsidRPr="00931575">
        <w:t>.5.1.1</w:t>
      </w:r>
      <w:r w:rsidRPr="00931575">
        <w:tab/>
        <w:t>General</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lastRenderedPageBreak/>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7481" w:name="_Toc21102879"/>
      <w:bookmarkStart w:id="7482" w:name="_Toc29810728"/>
      <w:bookmarkStart w:id="7483" w:name="_Toc36636080"/>
      <w:bookmarkStart w:id="7484" w:name="_Toc37273026"/>
      <w:bookmarkStart w:id="7485" w:name="_Toc45886106"/>
      <w:bookmarkStart w:id="7486" w:name="_Toc53183182"/>
      <w:bookmarkStart w:id="7487" w:name="_Toc58915849"/>
      <w:bookmarkStart w:id="7488" w:name="_Toc58918030"/>
      <w:bookmarkStart w:id="7489" w:name="_Toc66693899"/>
      <w:bookmarkStart w:id="7490" w:name="_Toc74915851"/>
      <w:bookmarkStart w:id="7491" w:name="_Toc76114476"/>
      <w:bookmarkStart w:id="7492" w:name="_Toc76544362"/>
      <w:bookmarkStart w:id="7493" w:name="_Toc82536484"/>
      <w:bookmarkStart w:id="7494" w:name="_Toc89952777"/>
      <w:bookmarkStart w:id="7495" w:name="_Toc98766593"/>
      <w:bookmarkStart w:id="7496" w:name="_Toc99702956"/>
      <w:bookmarkStart w:id="7497" w:name="_Toc106206742"/>
      <w:bookmarkStart w:id="7498" w:name="_Toc115080744"/>
      <w:bookmarkStart w:id="7499" w:name="_Toc121999624"/>
      <w:bookmarkStart w:id="7500" w:name="_Toc124153797"/>
      <w:bookmarkStart w:id="7501" w:name="_Toc124154572"/>
      <w:bookmarkStart w:id="7502" w:name="_Toc131560427"/>
      <w:bookmarkStart w:id="7503" w:name="_Toc137394127"/>
      <w:bookmarkStart w:id="7504" w:name="_Toc163475231"/>
      <w:bookmarkStart w:id="7505" w:name="_Toc176783561"/>
      <w:r w:rsidRPr="00931575">
        <w:t>7.</w:t>
      </w:r>
      <w:r w:rsidRPr="00931575">
        <w:rPr>
          <w:lang w:val="en-US"/>
        </w:rPr>
        <w:t>6</w:t>
      </w:r>
      <w:r w:rsidRPr="00931575">
        <w:t>.5.1.2</w:t>
      </w:r>
      <w:r w:rsidRPr="00931575">
        <w:tab/>
        <w:t>Co-location requirement</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7506" w:name="_Toc21102880"/>
      <w:bookmarkStart w:id="7507" w:name="_Toc29810729"/>
      <w:bookmarkStart w:id="7508" w:name="_Toc36636081"/>
      <w:bookmarkStart w:id="7509" w:name="_Toc37273027"/>
      <w:bookmarkStart w:id="7510" w:name="_Toc45886107"/>
      <w:bookmarkStart w:id="7511" w:name="_Toc53183183"/>
      <w:bookmarkStart w:id="7512" w:name="_Toc58915850"/>
      <w:bookmarkStart w:id="7513" w:name="_Toc58918031"/>
      <w:bookmarkStart w:id="7514" w:name="_Toc66693900"/>
      <w:bookmarkStart w:id="7515" w:name="_Toc74915852"/>
      <w:bookmarkStart w:id="7516" w:name="_Toc76114477"/>
      <w:bookmarkStart w:id="7517" w:name="_Toc76544363"/>
      <w:bookmarkStart w:id="7518" w:name="_Toc82536485"/>
      <w:bookmarkStart w:id="7519" w:name="_Toc89952778"/>
      <w:bookmarkStart w:id="7520" w:name="_Toc98766594"/>
      <w:bookmarkStart w:id="7521" w:name="_Toc99702957"/>
      <w:bookmarkStart w:id="7522" w:name="_Toc106206743"/>
      <w:bookmarkStart w:id="7523" w:name="_Toc115080745"/>
      <w:bookmarkStart w:id="7524" w:name="_Toc121999625"/>
      <w:bookmarkStart w:id="7525" w:name="_Toc124153798"/>
      <w:bookmarkStart w:id="7526" w:name="_Toc124154573"/>
      <w:bookmarkStart w:id="7527" w:name="_Toc131560428"/>
      <w:bookmarkStart w:id="7528" w:name="_Toc137394128"/>
      <w:bookmarkStart w:id="7529" w:name="_Toc163475232"/>
      <w:bookmarkStart w:id="7530" w:name="_Toc176783562"/>
      <w:r w:rsidRPr="00931575">
        <w:t>7.</w:t>
      </w:r>
      <w:r w:rsidRPr="00931575">
        <w:rPr>
          <w:lang w:val="en-US"/>
        </w:rPr>
        <w:t>6</w:t>
      </w:r>
      <w:r w:rsidRPr="00931575">
        <w:t>.5.2</w:t>
      </w:r>
      <w:r w:rsidRPr="00931575">
        <w:tab/>
        <w:t xml:space="preserve">Requirement for </w:t>
      </w:r>
      <w:r w:rsidRPr="00931575">
        <w:rPr>
          <w:i/>
        </w:rPr>
        <w:t>BS type 2-O</w:t>
      </w:r>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7531" w:name="_Toc21102881"/>
      <w:bookmarkStart w:id="7532" w:name="_Toc29810730"/>
      <w:bookmarkStart w:id="7533" w:name="_Toc36636082"/>
      <w:bookmarkStart w:id="7534" w:name="_Toc37273028"/>
      <w:bookmarkStart w:id="7535" w:name="_Toc45886108"/>
      <w:bookmarkStart w:id="7536" w:name="_Toc53183184"/>
      <w:bookmarkStart w:id="7537" w:name="_Toc58915851"/>
      <w:bookmarkStart w:id="7538" w:name="_Toc58918032"/>
      <w:bookmarkStart w:id="7539" w:name="_Toc66693901"/>
      <w:bookmarkStart w:id="7540" w:name="_Toc74915853"/>
      <w:bookmarkStart w:id="7541" w:name="_Toc76114478"/>
      <w:bookmarkStart w:id="7542" w:name="_Toc76544364"/>
      <w:bookmarkStart w:id="7543" w:name="_Toc82536486"/>
      <w:bookmarkStart w:id="7544" w:name="_Toc89952779"/>
      <w:bookmarkStart w:id="7545" w:name="_Toc98766595"/>
      <w:bookmarkStart w:id="7546" w:name="_Toc99702958"/>
      <w:bookmarkStart w:id="7547" w:name="_Toc106206744"/>
      <w:bookmarkStart w:id="7548" w:name="_Toc115080746"/>
      <w:bookmarkStart w:id="7549" w:name="_Toc121999626"/>
      <w:bookmarkStart w:id="7550" w:name="_Toc124153799"/>
      <w:bookmarkStart w:id="7551" w:name="_Toc124154574"/>
      <w:bookmarkStart w:id="7552" w:name="_Toc131560429"/>
      <w:bookmarkStart w:id="7553" w:name="_Toc137394129"/>
      <w:bookmarkStart w:id="7554" w:name="_Toc163475233"/>
      <w:bookmarkStart w:id="7555" w:name="_Toc176783563"/>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5A2D4B3E" w14:textId="77777777" w:rsidR="004C4C4E" w:rsidRDefault="004C4C4E" w:rsidP="004C4C4E">
      <w:r>
        <w:t>For OTA wanted and OTA interfering signals provided at the RIB using the parameters in table 7.6.5.2.1-1 and table 7.6.5.2.1-2, the following requirements shall be met:</w:t>
      </w:r>
    </w:p>
    <w:p w14:paraId="16AC6FBA" w14:textId="77777777" w:rsidR="004C4C4E" w:rsidRDefault="004C4C4E" w:rsidP="004C4C4E">
      <w:pPr>
        <w:pStyle w:val="B1"/>
      </w:pPr>
      <w:r>
        <w:t>-</w:t>
      </w:r>
      <w:r>
        <w:tab/>
        <w:t>The throughput shall be ≥ 95% of the maximum throughput of the reference measurement channel</w:t>
      </w:r>
      <w:r>
        <w:rPr>
          <w:lang w:eastAsia="zh-CN"/>
        </w:rPr>
        <w:t>.</w:t>
      </w:r>
      <w:r>
        <w:t xml:space="preserve"> The reference measurement channel for the OTA wanted signal is identified </w:t>
      </w:r>
      <w:r>
        <w:rPr>
          <w:lang w:eastAsia="zh-CN"/>
        </w:rPr>
        <w:t xml:space="preserve">in </w:t>
      </w:r>
      <w:r>
        <w:t xml:space="preserve">clause 10.3.3 in TS 38.104 [2] for each </w:t>
      </w:r>
      <w:r>
        <w:rPr>
          <w:i/>
        </w:rPr>
        <w:t xml:space="preserve">BS channel bandwidth </w:t>
      </w:r>
      <w:r>
        <w:t>and further specified in annex A.1.</w:t>
      </w:r>
    </w:p>
    <w:p w14:paraId="7047031E" w14:textId="77777777" w:rsidR="004C4C4E" w:rsidRDefault="004C4C4E" w:rsidP="004C4C4E">
      <w:r>
        <w:rPr>
          <w:lang w:eastAsia="zh-CN"/>
        </w:rPr>
        <w:t xml:space="preserve">For </w:t>
      </w:r>
      <w:r>
        <w:rPr>
          <w:i/>
          <w:lang w:eastAsia="zh-CN"/>
        </w:rPr>
        <w:t>BS type 2-O</w:t>
      </w:r>
      <w:r>
        <w:rPr>
          <w:lang w:eastAsia="zh-CN"/>
        </w:rPr>
        <w:t xml:space="preserve"> within FR2-1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min(2</w:t>
      </w:r>
      <w:r>
        <w:rPr>
          <w:vertAlign w:val="superscript"/>
        </w:rPr>
        <w:t>nd</w:t>
      </w:r>
      <w:r>
        <w:t xml:space="preserve"> harmonic of the upper frequency edge of the </w:t>
      </w:r>
      <w:r>
        <w:rPr>
          <w:i/>
        </w:rPr>
        <w:t>operating band</w:t>
      </w:r>
      <w:r>
        <w:t>, 60 GHz)</w:t>
      </w:r>
      <w:r>
        <w:rPr>
          <w:rFonts w:cs="v3.8.0"/>
          <w:lang w:eastAsia="zh-CN"/>
        </w:rPr>
        <w:t xml:space="preserve">. The </w:t>
      </w:r>
      <w:r>
        <w:t>Δf</w:t>
      </w:r>
      <w:r>
        <w:rPr>
          <w:vertAlign w:val="subscript"/>
        </w:rPr>
        <w:t>OOB</w:t>
      </w:r>
      <w:r>
        <w:t xml:space="preserve"> for </w:t>
      </w:r>
      <w:r>
        <w:rPr>
          <w:i/>
        </w:rPr>
        <w:t xml:space="preserve">BS type 2-O </w:t>
      </w:r>
      <w:r>
        <w:t xml:space="preserve">is defined in table 7.5.2.5.3-0. </w:t>
      </w:r>
    </w:p>
    <w:p w14:paraId="0AA508AC" w14:textId="6F4F79DA" w:rsidR="00C45907" w:rsidRPr="00931575" w:rsidRDefault="004C4C4E" w:rsidP="004C4C4E">
      <w:r>
        <w:rPr>
          <w:lang w:eastAsia="zh-CN"/>
        </w:rPr>
        <w:lastRenderedPageBreak/>
        <w:t xml:space="preserve">For </w:t>
      </w:r>
      <w:r>
        <w:rPr>
          <w:i/>
          <w:lang w:eastAsia="zh-CN"/>
        </w:rPr>
        <w:t>BS type 2-O</w:t>
      </w:r>
      <w:r>
        <w:rPr>
          <w:lang w:eastAsia="zh-CN"/>
        </w:rPr>
        <w:t xml:space="preserve"> within FR2-2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[142] GHz</w:t>
      </w:r>
      <w:r>
        <w:rPr>
          <w:rFonts w:cs="v3.8.0"/>
          <w:lang w:eastAsia="zh-CN"/>
        </w:rPr>
        <w:t xml:space="preserve">. The </w:t>
      </w:r>
      <w:r>
        <w:t>Δf</w:t>
      </w:r>
      <w:r>
        <w:rPr>
          <w:vertAlign w:val="subscript"/>
        </w:rPr>
        <w:t>OOB</w:t>
      </w:r>
      <w:r>
        <w:t xml:space="preserve"> for </w:t>
      </w:r>
      <w:r>
        <w:rPr>
          <w:i/>
        </w:rPr>
        <w:t xml:space="preserve">BS type 2-O </w:t>
      </w:r>
      <w:r>
        <w:t>is defined in table 7.5.2.5.3-0.</w:t>
      </w:r>
    </w:p>
    <w:p w14:paraId="784A706B" w14:textId="4FFB62C8"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004C4C4E">
        <w:t>OTA out-of-band blocking performance requirement for FR2-1</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4E39A702" w:rsidR="00C45907" w:rsidRDefault="00C45907" w:rsidP="006F1F81"/>
    <w:p w14:paraId="546373CB" w14:textId="77777777" w:rsidR="00B17BA2" w:rsidRDefault="00B17BA2" w:rsidP="00B17BA2">
      <w:pPr>
        <w:pStyle w:val="TH"/>
      </w:pPr>
      <w:r>
        <w:rPr>
          <w:rFonts w:eastAsia="Osaka"/>
        </w:rPr>
        <w:t>Table 7.6.5.</w:t>
      </w:r>
      <w:r>
        <w:rPr>
          <w:rFonts w:eastAsia="Osaka"/>
          <w:lang w:val="en-US"/>
        </w:rPr>
        <w:t>2.1</w:t>
      </w:r>
      <w:r>
        <w:rPr>
          <w:rFonts w:eastAsia="Osaka"/>
        </w:rPr>
        <w:t xml:space="preserve">-2: </w:t>
      </w:r>
      <w:r>
        <w:t>OTA out-of-band blocking performance requirement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B17BA2" w14:paraId="6D0E39D3" w14:textId="77777777" w:rsidTr="001A6C5F">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5E24CA" w14:textId="77777777" w:rsidR="00B17BA2" w:rsidRDefault="00B17BA2" w:rsidP="001A6C5F">
            <w:pPr>
              <w:pStyle w:val="TAH"/>
            </w:pPr>
            <w:r>
              <w:t>Frequency range of interfering signal</w:t>
            </w:r>
          </w:p>
          <w:p w14:paraId="64B61E64" w14:textId="77777777" w:rsidR="00B17BA2" w:rsidRDefault="00B17BA2" w:rsidP="001A6C5F">
            <w:pPr>
              <w:pStyle w:val="TAH"/>
            </w:pPr>
            <w:r>
              <w:t>(MHz)</w:t>
            </w:r>
          </w:p>
        </w:tc>
        <w:tc>
          <w:tcPr>
            <w:tcW w:w="0" w:type="auto"/>
            <w:tcBorders>
              <w:top w:val="single" w:sz="4" w:space="0" w:color="auto"/>
              <w:left w:val="single" w:sz="4" w:space="0" w:color="auto"/>
              <w:bottom w:val="single" w:sz="4" w:space="0" w:color="auto"/>
              <w:right w:val="single" w:sz="4" w:space="0" w:color="auto"/>
            </w:tcBorders>
            <w:hideMark/>
          </w:tcPr>
          <w:p w14:paraId="39B8C755" w14:textId="77777777" w:rsidR="00B17BA2" w:rsidRDefault="00B17BA2" w:rsidP="001A6C5F">
            <w:pPr>
              <w:pStyle w:val="TAH"/>
            </w:pPr>
            <w:r>
              <w:t>Wanted signal mean power</w:t>
            </w:r>
          </w:p>
          <w:p w14:paraId="00C3DC07" w14:textId="77777777" w:rsidR="00B17BA2" w:rsidRDefault="00B17BA2" w:rsidP="001A6C5F">
            <w:pPr>
              <w:pStyle w:val="TAH"/>
              <w:rPr>
                <w:lang w:val="en-US"/>
              </w:rPr>
            </w:pPr>
            <w:r>
              <w:t>(dBm)</w:t>
            </w:r>
          </w:p>
        </w:tc>
        <w:tc>
          <w:tcPr>
            <w:tcW w:w="0" w:type="auto"/>
            <w:tcBorders>
              <w:top w:val="single" w:sz="4" w:space="0" w:color="auto"/>
              <w:left w:val="single" w:sz="4" w:space="0" w:color="auto"/>
              <w:bottom w:val="single" w:sz="4" w:space="0" w:color="auto"/>
              <w:right w:val="single" w:sz="4" w:space="0" w:color="auto"/>
            </w:tcBorders>
            <w:hideMark/>
          </w:tcPr>
          <w:p w14:paraId="74DCAB57" w14:textId="77777777" w:rsidR="00B17BA2" w:rsidRDefault="00B17BA2" w:rsidP="001A6C5F">
            <w:pPr>
              <w:pStyle w:val="TAH"/>
              <w:rPr>
                <w:lang w:val="en-US"/>
              </w:rPr>
            </w:pPr>
            <w:r>
              <w:rPr>
                <w:lang w:val="en-US"/>
              </w:rPr>
              <w:t>Interferer RMS field-strength</w:t>
            </w:r>
          </w:p>
          <w:p w14:paraId="50A62EA7" w14:textId="77777777" w:rsidR="00B17BA2" w:rsidRDefault="00B17BA2" w:rsidP="001A6C5F">
            <w:pPr>
              <w:pStyle w:val="TAH"/>
            </w:pPr>
            <w:r>
              <w:rPr>
                <w:lang w:val="en-US"/>
              </w:rPr>
              <w:t>(V/m)</w:t>
            </w:r>
          </w:p>
        </w:tc>
        <w:tc>
          <w:tcPr>
            <w:tcW w:w="0" w:type="auto"/>
            <w:tcBorders>
              <w:top w:val="single" w:sz="4" w:space="0" w:color="auto"/>
              <w:left w:val="single" w:sz="4" w:space="0" w:color="auto"/>
              <w:bottom w:val="single" w:sz="4" w:space="0" w:color="auto"/>
              <w:right w:val="single" w:sz="4" w:space="0" w:color="auto"/>
            </w:tcBorders>
            <w:hideMark/>
          </w:tcPr>
          <w:p w14:paraId="1258A067" w14:textId="77777777" w:rsidR="00B17BA2" w:rsidRDefault="00B17BA2" w:rsidP="001A6C5F">
            <w:pPr>
              <w:pStyle w:val="TAH"/>
            </w:pPr>
            <w:r>
              <w:t>Type of interfering signal</w:t>
            </w:r>
          </w:p>
        </w:tc>
      </w:tr>
      <w:tr w:rsidR="00B17BA2" w14:paraId="344CBF9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D4C83" w14:textId="77777777" w:rsidR="00B17BA2" w:rsidRDefault="00B17BA2" w:rsidP="001A6C5F">
            <w:pPr>
              <w:pStyle w:val="TAC"/>
            </w:pPr>
            <w:r>
              <w:t>30 to 12750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FD16FB" w14:textId="77777777" w:rsidR="00B17BA2" w:rsidRDefault="00B17BA2" w:rsidP="001A6C5F">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B676968" w14:textId="77777777" w:rsidR="00B17BA2" w:rsidRDefault="00B17BA2" w:rsidP="001A6C5F">
            <w:pPr>
              <w:pStyle w:val="TAC"/>
            </w:pPr>
            <w:r>
              <w:t>0.36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43ACE5" w14:textId="77777777" w:rsidR="00B17BA2" w:rsidRDefault="00B17BA2" w:rsidP="001A6C5F">
            <w:pPr>
              <w:pStyle w:val="TAC"/>
            </w:pPr>
            <w:r>
              <w:t>CW carrier</w:t>
            </w:r>
          </w:p>
        </w:tc>
      </w:tr>
      <w:tr w:rsidR="00B17BA2" w14:paraId="489FDC06"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5F853B" w14:textId="77777777" w:rsidR="00B17BA2" w:rsidRDefault="00B17BA2" w:rsidP="001A6C5F">
            <w:pPr>
              <w:pStyle w:val="TAC"/>
            </w:pPr>
            <w:r>
              <w:t>12750 to F</w:t>
            </w:r>
            <w:r>
              <w:rPr>
                <w:vertAlign w:val="subscript"/>
              </w:rPr>
              <w:t>UL</w:t>
            </w:r>
            <w:r>
              <w:rPr>
                <w:rFonts w:cs="Arial"/>
                <w:vertAlign w:val="subscript"/>
              </w:rPr>
              <w:t xml:space="preserve">_low </w:t>
            </w:r>
            <w:r>
              <w:rPr>
                <w:rFonts w:cs="Arial"/>
              </w:rPr>
              <w:t xml:space="preserve">– </w:t>
            </w:r>
            <w:r>
              <w:t>Δf</w:t>
            </w:r>
            <w:r>
              <w:rPr>
                <w:vertAlign w:val="subscript"/>
              </w:rPr>
              <w:t>OOB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87262B"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CFEB4D"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2E534" w14:textId="77777777" w:rsidR="00B17BA2" w:rsidRDefault="00B17BA2" w:rsidP="001A6C5F">
            <w:pPr>
              <w:spacing w:after="0"/>
              <w:rPr>
                <w:rFonts w:ascii="Arial" w:hAnsi="Arial"/>
                <w:sz w:val="18"/>
              </w:rPr>
            </w:pPr>
          </w:p>
        </w:tc>
      </w:tr>
      <w:tr w:rsidR="00B17BA2" w14:paraId="7BF21B4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8ADBE" w14:textId="77777777" w:rsidR="00B17BA2" w:rsidRDefault="00B17BA2" w:rsidP="001A6C5F">
            <w:pPr>
              <w:pStyle w:val="TAC"/>
            </w:pPr>
            <w:r>
              <w:t>F</w:t>
            </w:r>
            <w:r>
              <w:rPr>
                <w:vertAlign w:val="subscript"/>
              </w:rPr>
              <w:t>UL</w:t>
            </w:r>
            <w:r>
              <w:rPr>
                <w:rFonts w:cs="Arial"/>
                <w:vertAlign w:val="subscript"/>
              </w:rPr>
              <w:t xml:space="preserve">_high </w:t>
            </w:r>
            <w:r>
              <w:rPr>
                <w:rFonts w:cs="Arial"/>
              </w:rPr>
              <w:t xml:space="preserve">+ </w:t>
            </w:r>
            <w:r>
              <w:t>Δf</w:t>
            </w:r>
            <w:r>
              <w:rPr>
                <w:vertAlign w:val="subscript"/>
              </w:rPr>
              <w:t>OOB</w:t>
            </w:r>
            <w:r>
              <w:rPr>
                <w:rFonts w:cs="Arial"/>
              </w:rPr>
              <w:t xml:space="preserve"> </w:t>
            </w:r>
            <w:r>
              <w:t>to 2</w:t>
            </w:r>
            <w:r>
              <w:rPr>
                <w:vertAlign w:val="superscript"/>
              </w:rPr>
              <w:t>nd</w:t>
            </w:r>
            <w:r>
              <w:t xml:space="preserve"> harmonic of the upper frequency edge of the operating band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2A84"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271D149"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76B45E" w14:textId="77777777" w:rsidR="00B17BA2" w:rsidRDefault="00B17BA2" w:rsidP="001A6C5F">
            <w:pPr>
              <w:spacing w:after="0"/>
              <w:rPr>
                <w:rFonts w:ascii="Arial" w:hAnsi="Arial"/>
                <w:sz w:val="18"/>
              </w:rPr>
            </w:pPr>
          </w:p>
        </w:tc>
      </w:tr>
      <w:tr w:rsidR="00B17BA2" w14:paraId="13A6285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20CE47C" w14:textId="77777777" w:rsidR="00B17BA2" w:rsidRDefault="00B17BA2" w:rsidP="001A6C5F">
            <w:pPr>
              <w:pStyle w:val="TAN"/>
            </w:pPr>
            <w:r>
              <w:t>NOTE:</w:t>
            </w:r>
            <w:r>
              <w:tab/>
              <w:t>EIS</w:t>
            </w:r>
            <w:r>
              <w:rPr>
                <w:vertAlign w:val="subscript"/>
              </w:rPr>
              <w:t>REFSENS</w:t>
            </w:r>
            <w:r>
              <w:t xml:space="preserve"> is given in TS 38.104 [2], clause 10.3.3.</w:t>
            </w:r>
          </w:p>
        </w:tc>
      </w:tr>
    </w:tbl>
    <w:p w14:paraId="14C8E44D" w14:textId="77777777" w:rsidR="00B17BA2" w:rsidRPr="00931575" w:rsidRDefault="00B17BA2" w:rsidP="006F1F81"/>
    <w:p w14:paraId="55B5FEE0" w14:textId="77777777" w:rsidR="00C45907" w:rsidRPr="00931575" w:rsidRDefault="00C45907" w:rsidP="00C45907">
      <w:pPr>
        <w:pStyle w:val="Heading2"/>
      </w:pPr>
      <w:bookmarkStart w:id="7556" w:name="_Toc21102882"/>
      <w:bookmarkStart w:id="7557" w:name="_Toc29810731"/>
      <w:bookmarkStart w:id="7558" w:name="_Toc36636083"/>
      <w:bookmarkStart w:id="7559" w:name="_Toc37273029"/>
      <w:bookmarkStart w:id="7560" w:name="_Toc45886109"/>
      <w:bookmarkStart w:id="7561" w:name="_Toc53183185"/>
      <w:bookmarkStart w:id="7562" w:name="_Toc58915852"/>
      <w:bookmarkStart w:id="7563" w:name="_Toc58918033"/>
      <w:bookmarkStart w:id="7564" w:name="_Toc66693902"/>
      <w:bookmarkStart w:id="7565" w:name="_Toc74915854"/>
      <w:bookmarkStart w:id="7566" w:name="_Toc76114479"/>
      <w:bookmarkStart w:id="7567" w:name="_Toc76544365"/>
      <w:bookmarkStart w:id="7568" w:name="_Toc82536487"/>
      <w:bookmarkStart w:id="7569" w:name="_Toc89952780"/>
      <w:bookmarkStart w:id="7570" w:name="_Toc98766596"/>
      <w:bookmarkStart w:id="7571" w:name="_Toc99702959"/>
      <w:bookmarkStart w:id="7572" w:name="_Toc106206745"/>
      <w:bookmarkStart w:id="7573" w:name="_Toc115080747"/>
      <w:bookmarkStart w:id="7574" w:name="_Toc121999627"/>
      <w:bookmarkStart w:id="7575" w:name="_Toc124153800"/>
      <w:bookmarkStart w:id="7576" w:name="_Toc124154575"/>
      <w:bookmarkStart w:id="7577" w:name="_Toc131560430"/>
      <w:bookmarkStart w:id="7578" w:name="_Toc137394130"/>
      <w:bookmarkStart w:id="7579" w:name="_Toc163475234"/>
      <w:bookmarkStart w:id="7580" w:name="_Toc176783564"/>
      <w:r w:rsidRPr="00931575">
        <w:t>7.7</w:t>
      </w:r>
      <w:r w:rsidRPr="00931575">
        <w:tab/>
        <w:t>OTA receiver spurious emissions</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41FFCBD0" w14:textId="77777777" w:rsidR="00C45907" w:rsidRPr="00931575" w:rsidRDefault="00C45907" w:rsidP="00C45907">
      <w:pPr>
        <w:pStyle w:val="Heading3"/>
        <w:rPr>
          <w:lang w:eastAsia="sv-SE"/>
        </w:rPr>
      </w:pPr>
      <w:bookmarkStart w:id="7581" w:name="_Toc21102883"/>
      <w:bookmarkStart w:id="7582" w:name="_Toc29810732"/>
      <w:bookmarkStart w:id="7583" w:name="_Toc36636084"/>
      <w:bookmarkStart w:id="7584" w:name="_Toc37273030"/>
      <w:bookmarkStart w:id="7585" w:name="_Toc45886110"/>
      <w:bookmarkStart w:id="7586" w:name="_Toc53183186"/>
      <w:bookmarkStart w:id="7587" w:name="_Toc58915853"/>
      <w:bookmarkStart w:id="7588" w:name="_Toc58918034"/>
      <w:bookmarkStart w:id="7589" w:name="_Toc66693903"/>
      <w:bookmarkStart w:id="7590" w:name="_Toc74915855"/>
      <w:bookmarkStart w:id="7591" w:name="_Toc76114480"/>
      <w:bookmarkStart w:id="7592" w:name="_Toc76544366"/>
      <w:bookmarkStart w:id="7593" w:name="_Toc82536488"/>
      <w:bookmarkStart w:id="7594" w:name="_Toc89952781"/>
      <w:bookmarkStart w:id="7595" w:name="_Toc98766597"/>
      <w:bookmarkStart w:id="7596" w:name="_Toc99702960"/>
      <w:bookmarkStart w:id="7597" w:name="_Toc106206746"/>
      <w:bookmarkStart w:id="7598" w:name="_Toc115080748"/>
      <w:bookmarkStart w:id="7599" w:name="_Toc121999628"/>
      <w:bookmarkStart w:id="7600" w:name="_Toc124153801"/>
      <w:bookmarkStart w:id="7601" w:name="_Toc124154576"/>
      <w:bookmarkStart w:id="7602" w:name="_Toc131560431"/>
      <w:bookmarkStart w:id="7603" w:name="_Toc137394131"/>
      <w:bookmarkStart w:id="7604" w:name="_Toc163475235"/>
      <w:bookmarkStart w:id="7605" w:name="_Toc176783565"/>
      <w:r w:rsidRPr="00931575">
        <w:rPr>
          <w:lang w:eastAsia="sv-SE"/>
        </w:rPr>
        <w:t>7.7.1</w:t>
      </w:r>
      <w:r w:rsidRPr="00931575">
        <w:rPr>
          <w:lang w:eastAsia="sv-SE"/>
        </w:rPr>
        <w:tab/>
        <w:t>Definition and applicability</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0D3ACEBF" w14:textId="77777777" w:rsidR="00C45907" w:rsidRPr="00931575" w:rsidRDefault="00C45907" w:rsidP="006F1F81">
      <w:pPr>
        <w:rPr>
          <w:lang w:val="en-US" w:eastAsia="zh-CN"/>
        </w:rPr>
      </w:pPr>
      <w:bookmarkStart w:id="7606"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606"/>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607" w:name="_Toc21102884"/>
      <w:bookmarkStart w:id="7608" w:name="_Toc29810733"/>
      <w:bookmarkStart w:id="7609" w:name="_Toc36636085"/>
      <w:bookmarkStart w:id="7610" w:name="_Toc37273031"/>
      <w:bookmarkStart w:id="7611" w:name="_Toc45886111"/>
      <w:bookmarkStart w:id="7612" w:name="_Toc53183187"/>
      <w:bookmarkStart w:id="7613" w:name="_Toc58915854"/>
      <w:bookmarkStart w:id="7614" w:name="_Toc58918035"/>
      <w:bookmarkStart w:id="7615" w:name="_Toc66693904"/>
      <w:bookmarkStart w:id="7616" w:name="_Toc74915856"/>
      <w:bookmarkStart w:id="7617" w:name="_Toc76114481"/>
      <w:bookmarkStart w:id="7618" w:name="_Toc76544367"/>
      <w:bookmarkStart w:id="7619" w:name="_Toc82536489"/>
      <w:bookmarkStart w:id="7620" w:name="_Toc89952782"/>
      <w:bookmarkStart w:id="7621" w:name="_Toc98766598"/>
      <w:bookmarkStart w:id="7622" w:name="_Toc99702961"/>
      <w:bookmarkStart w:id="7623" w:name="_Toc106206747"/>
      <w:bookmarkStart w:id="7624" w:name="_Toc115080749"/>
      <w:bookmarkStart w:id="7625" w:name="_Toc121999629"/>
      <w:bookmarkStart w:id="7626" w:name="_Toc124153802"/>
      <w:bookmarkStart w:id="7627" w:name="_Toc124154577"/>
      <w:bookmarkStart w:id="7628" w:name="_Toc131560432"/>
      <w:bookmarkStart w:id="7629" w:name="_Toc137394132"/>
      <w:bookmarkStart w:id="7630" w:name="_Toc163475236"/>
      <w:bookmarkStart w:id="7631" w:name="_Toc176783566"/>
      <w:r w:rsidRPr="00931575">
        <w:rPr>
          <w:lang w:eastAsia="sv-SE"/>
        </w:rPr>
        <w:t>7.7.2</w:t>
      </w:r>
      <w:r w:rsidRPr="00931575">
        <w:rPr>
          <w:lang w:eastAsia="sv-SE"/>
        </w:rPr>
        <w:tab/>
        <w:t>Minimum requirement</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lastRenderedPageBreak/>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632" w:name="_Toc21102885"/>
      <w:bookmarkStart w:id="7633" w:name="_Toc29810734"/>
      <w:bookmarkStart w:id="7634" w:name="_Toc36636086"/>
      <w:bookmarkStart w:id="7635" w:name="_Toc37273032"/>
      <w:bookmarkStart w:id="7636" w:name="_Toc45886112"/>
      <w:bookmarkStart w:id="7637" w:name="_Toc53183188"/>
      <w:bookmarkStart w:id="7638" w:name="_Toc58915855"/>
      <w:bookmarkStart w:id="7639" w:name="_Toc58918036"/>
      <w:bookmarkStart w:id="7640" w:name="_Toc66693905"/>
      <w:bookmarkStart w:id="7641" w:name="_Toc74915857"/>
      <w:bookmarkStart w:id="7642" w:name="_Toc76114482"/>
      <w:bookmarkStart w:id="7643" w:name="_Toc76544368"/>
      <w:bookmarkStart w:id="7644" w:name="_Toc82536490"/>
      <w:bookmarkStart w:id="7645" w:name="_Toc89952783"/>
      <w:bookmarkStart w:id="7646" w:name="_Toc98766599"/>
      <w:bookmarkStart w:id="7647" w:name="_Toc99702962"/>
      <w:bookmarkStart w:id="7648" w:name="_Toc106206748"/>
      <w:bookmarkStart w:id="7649" w:name="_Toc115080750"/>
      <w:bookmarkStart w:id="7650" w:name="_Toc121999630"/>
      <w:bookmarkStart w:id="7651" w:name="_Toc124153803"/>
      <w:bookmarkStart w:id="7652" w:name="_Toc124154578"/>
      <w:bookmarkStart w:id="7653" w:name="_Toc131560433"/>
      <w:bookmarkStart w:id="7654" w:name="_Toc137394133"/>
      <w:bookmarkStart w:id="7655" w:name="_Toc163475237"/>
      <w:bookmarkStart w:id="7656" w:name="_Toc176783567"/>
      <w:r w:rsidRPr="00931575">
        <w:rPr>
          <w:lang w:eastAsia="sv-SE"/>
        </w:rPr>
        <w:t>7.7.3</w:t>
      </w:r>
      <w:r w:rsidRPr="00931575">
        <w:rPr>
          <w:lang w:eastAsia="sv-SE"/>
        </w:rPr>
        <w:tab/>
        <w:t>Test purpose</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657" w:name="_Toc21102886"/>
      <w:bookmarkStart w:id="7658" w:name="_Toc29810735"/>
      <w:bookmarkStart w:id="7659" w:name="_Toc36636087"/>
      <w:bookmarkStart w:id="7660" w:name="_Toc37273033"/>
      <w:bookmarkStart w:id="7661" w:name="_Toc45886113"/>
      <w:bookmarkStart w:id="7662" w:name="_Toc53183189"/>
      <w:bookmarkStart w:id="7663" w:name="_Toc58915856"/>
      <w:bookmarkStart w:id="7664" w:name="_Toc58918037"/>
      <w:bookmarkStart w:id="7665" w:name="_Toc66693906"/>
      <w:bookmarkStart w:id="7666" w:name="_Toc74915858"/>
      <w:bookmarkStart w:id="7667" w:name="_Toc76114483"/>
      <w:bookmarkStart w:id="7668" w:name="_Toc76544369"/>
      <w:bookmarkStart w:id="7669" w:name="_Toc82536491"/>
      <w:bookmarkStart w:id="7670" w:name="_Toc89952784"/>
      <w:bookmarkStart w:id="7671" w:name="_Toc98766600"/>
      <w:bookmarkStart w:id="7672" w:name="_Toc99702963"/>
      <w:bookmarkStart w:id="7673" w:name="_Toc106206749"/>
      <w:bookmarkStart w:id="7674" w:name="_Toc115080751"/>
      <w:bookmarkStart w:id="7675" w:name="_Toc121999631"/>
      <w:bookmarkStart w:id="7676" w:name="_Toc124153804"/>
      <w:bookmarkStart w:id="7677" w:name="_Toc124154579"/>
      <w:bookmarkStart w:id="7678" w:name="_Toc131560434"/>
      <w:bookmarkStart w:id="7679" w:name="_Toc137394134"/>
      <w:bookmarkStart w:id="7680" w:name="_Toc163475238"/>
      <w:bookmarkStart w:id="7681" w:name="_Toc176783568"/>
      <w:r w:rsidRPr="00931575">
        <w:rPr>
          <w:lang w:eastAsia="sv-SE"/>
        </w:rPr>
        <w:t>7.7.4</w:t>
      </w:r>
      <w:r w:rsidRPr="00931575">
        <w:rPr>
          <w:lang w:eastAsia="sv-SE"/>
        </w:rPr>
        <w:tab/>
        <w:t>Method of test</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180B9A5B" w14:textId="77777777" w:rsidR="00C45907" w:rsidRPr="00931575" w:rsidRDefault="00C45907" w:rsidP="00C45907">
      <w:pPr>
        <w:pStyle w:val="Heading4"/>
        <w:rPr>
          <w:lang w:eastAsia="sv-SE"/>
        </w:rPr>
      </w:pPr>
      <w:bookmarkStart w:id="7682" w:name="_Toc21102887"/>
      <w:bookmarkStart w:id="7683" w:name="_Toc29810736"/>
      <w:bookmarkStart w:id="7684" w:name="_Toc36636088"/>
      <w:bookmarkStart w:id="7685" w:name="_Toc37273034"/>
      <w:bookmarkStart w:id="7686" w:name="_Toc45886114"/>
      <w:bookmarkStart w:id="7687" w:name="_Toc53183190"/>
      <w:bookmarkStart w:id="7688" w:name="_Toc58915857"/>
      <w:bookmarkStart w:id="7689" w:name="_Toc58918038"/>
      <w:bookmarkStart w:id="7690" w:name="_Toc66693907"/>
      <w:bookmarkStart w:id="7691" w:name="_Toc74915859"/>
      <w:bookmarkStart w:id="7692" w:name="_Toc76114484"/>
      <w:bookmarkStart w:id="7693" w:name="_Toc76544370"/>
      <w:bookmarkStart w:id="7694" w:name="_Toc82536492"/>
      <w:bookmarkStart w:id="7695" w:name="_Toc89952785"/>
      <w:bookmarkStart w:id="7696" w:name="_Toc98766601"/>
      <w:bookmarkStart w:id="7697" w:name="_Toc99702964"/>
      <w:bookmarkStart w:id="7698" w:name="_Toc106206750"/>
      <w:bookmarkStart w:id="7699" w:name="_Toc115080752"/>
      <w:bookmarkStart w:id="7700" w:name="_Toc121999632"/>
      <w:bookmarkStart w:id="7701" w:name="_Toc124153805"/>
      <w:bookmarkStart w:id="7702" w:name="_Toc124154580"/>
      <w:bookmarkStart w:id="7703" w:name="_Toc131560435"/>
      <w:bookmarkStart w:id="7704" w:name="_Toc137394135"/>
      <w:bookmarkStart w:id="7705" w:name="_Toc163475239"/>
      <w:bookmarkStart w:id="7706" w:name="_Toc176783569"/>
      <w:r w:rsidRPr="00931575">
        <w:rPr>
          <w:lang w:eastAsia="sv-SE"/>
        </w:rPr>
        <w:t>7.7.4.1</w:t>
      </w:r>
      <w:r w:rsidRPr="00931575">
        <w:rPr>
          <w:lang w:eastAsia="sv-SE"/>
        </w:rPr>
        <w:tab/>
        <w:t>Initial conditions</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0"/>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0"/>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54D350B" w14:textId="77777777" w:rsidR="009C5E03" w:rsidRDefault="009C5E03" w:rsidP="009C5E03">
      <w:pPr>
        <w:pStyle w:val="B1"/>
      </w:pPr>
      <w:r>
        <w:t>-</w:t>
      </w:r>
      <w:r>
        <w:tab/>
        <w:t>For FR2:</w:t>
      </w:r>
    </w:p>
    <w:p w14:paraId="3DF8D19F" w14:textId="77777777" w:rsidR="009C5E03" w:rsidRDefault="009C5E03" w:rsidP="009C5E03">
      <w:pPr>
        <w:pStyle w:val="B20"/>
        <w:rPr>
          <w:lang w:eastAsia="zh-CN"/>
        </w:rPr>
      </w:pPr>
      <w:r>
        <w:t>-</w:t>
      </w:r>
      <w:r>
        <w:tab/>
        <w:t>B</w:t>
      </w:r>
      <w:r>
        <w:rPr>
          <w:lang w:val="en-US" w:eastAsia="zh-CN"/>
        </w:rPr>
        <w:t xml:space="preserve"> when testing from 30 MHz to </w:t>
      </w:r>
      <w:r>
        <w:t>F</w:t>
      </w:r>
      <w:r>
        <w:rPr>
          <w:sz w:val="18"/>
          <w:vertAlign w:val="subscript"/>
        </w:rPr>
        <w:t>DL_low</w:t>
      </w:r>
      <w:r>
        <w:t xml:space="preserve"> - Δf</w:t>
      </w:r>
      <w:r>
        <w:rPr>
          <w:vertAlign w:val="subscript"/>
        </w:rPr>
        <w:t>OBUE</w:t>
      </w:r>
    </w:p>
    <w:p w14:paraId="0D8E8673" w14:textId="77777777" w:rsidR="009C5E03" w:rsidRDefault="009C5E03" w:rsidP="009C5E03">
      <w:pPr>
        <w:pStyle w:val="B20"/>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 for FR2-1</w:t>
      </w:r>
    </w:p>
    <w:p w14:paraId="21ED3DCF" w14:textId="2FC89A68" w:rsidR="00C45907" w:rsidRPr="00931575" w:rsidRDefault="009C5E03" w:rsidP="009C5E03">
      <w:pPr>
        <w:pStyle w:val="B20"/>
        <w:rPr>
          <w:lang w:eastAsia="zh-CN"/>
        </w:rPr>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142 GHz) for FR2-2</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9DF2708" w14:textId="77777777" w:rsidR="009C5E03" w:rsidRDefault="009C5E03" w:rsidP="009C5E03">
      <w:pPr>
        <w:pStyle w:val="B1"/>
      </w:pPr>
      <w:r>
        <w:t>-</w:t>
      </w:r>
      <w:r>
        <w:tab/>
        <w:t>For FR2:</w:t>
      </w:r>
    </w:p>
    <w:p w14:paraId="30E9423D" w14:textId="77777777" w:rsidR="009C5E03" w:rsidRDefault="009C5E03" w:rsidP="009C5E03">
      <w:pPr>
        <w:pStyle w:val="B20"/>
        <w:rPr>
          <w:lang w:eastAsia="zh-CN"/>
        </w:rPr>
      </w:pPr>
      <w:r>
        <w:t>-</w:t>
      </w:r>
      <w:r>
        <w:tab/>
        <w:t>B</w:t>
      </w:r>
      <w:r>
        <w:rPr>
          <w:vertAlign w:val="subscript"/>
        </w:rPr>
        <w:t>RFBW</w:t>
      </w:r>
      <w:r>
        <w:rPr>
          <w:lang w:val="en-US" w:eastAsia="zh-CN"/>
        </w:rPr>
        <w:t xml:space="preserve"> when testing from 30 MHz to </w:t>
      </w:r>
      <w:r>
        <w:t>F</w:t>
      </w:r>
      <w:r>
        <w:rPr>
          <w:sz w:val="18"/>
          <w:vertAlign w:val="subscript"/>
        </w:rPr>
        <w:t>DL_low</w:t>
      </w:r>
      <w:r>
        <w:t xml:space="preserve"> - Δf</w:t>
      </w:r>
      <w:r>
        <w:rPr>
          <w:vertAlign w:val="subscript"/>
        </w:rPr>
        <w:t>OBUE</w:t>
      </w:r>
    </w:p>
    <w:p w14:paraId="7F9ED9F3" w14:textId="77777777" w:rsidR="009C5E03" w:rsidRDefault="009C5E03" w:rsidP="009C5E03">
      <w:pPr>
        <w:pStyle w:val="B20"/>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r>
        <w:rPr>
          <w:rFonts w:eastAsia="SimSun"/>
          <w:lang w:val="en-US" w:eastAsia="zh-CN"/>
        </w:rPr>
        <w:t xml:space="preserve"> </w:t>
      </w:r>
      <w:r>
        <w:t>for FR2-1</w:t>
      </w:r>
    </w:p>
    <w:p w14:paraId="08F9CF3F" w14:textId="0C1C3D89" w:rsidR="00C45907" w:rsidRPr="00931575" w:rsidRDefault="009C5E03" w:rsidP="009C5E03">
      <w:pPr>
        <w:pStyle w:val="B20"/>
        <w:rPr>
          <w:lang w:eastAsia="zh-CN"/>
        </w:rPr>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w:t>
      </w:r>
      <w:r>
        <w:rPr>
          <w:rFonts w:eastAsia="SimSun"/>
          <w:lang w:val="en-US" w:eastAsia="zh-CN"/>
        </w:rPr>
        <w:t>142</w:t>
      </w:r>
      <w:r>
        <w:t xml:space="preserve"> GHz)</w:t>
      </w:r>
      <w:r>
        <w:rPr>
          <w:rFonts w:eastAsia="SimSun"/>
          <w:lang w:val="en-US" w:eastAsia="zh-CN"/>
        </w:rPr>
        <w:t xml:space="preserve"> </w:t>
      </w:r>
      <w:r>
        <w:t>for FR2-2</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0"/>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106189DC"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411EAAE0" w14:textId="77777777" w:rsidR="00C45907" w:rsidRPr="00931575" w:rsidRDefault="00C45907" w:rsidP="00C45907">
      <w:pPr>
        <w:pStyle w:val="Heading4"/>
        <w:rPr>
          <w:lang w:eastAsia="sv-SE"/>
        </w:rPr>
      </w:pPr>
      <w:bookmarkStart w:id="7707" w:name="_Toc21102888"/>
      <w:bookmarkStart w:id="7708" w:name="_Toc29810737"/>
      <w:bookmarkStart w:id="7709" w:name="_Toc36636089"/>
      <w:bookmarkStart w:id="7710" w:name="_Toc37273035"/>
      <w:bookmarkStart w:id="7711" w:name="_Toc45886115"/>
      <w:bookmarkStart w:id="7712" w:name="_Toc53183191"/>
      <w:bookmarkStart w:id="7713" w:name="_Toc58915858"/>
      <w:bookmarkStart w:id="7714" w:name="_Toc58918039"/>
      <w:bookmarkStart w:id="7715" w:name="_Toc66693908"/>
      <w:bookmarkStart w:id="7716" w:name="_Toc74915860"/>
      <w:bookmarkStart w:id="7717" w:name="_Toc76114485"/>
      <w:bookmarkStart w:id="7718" w:name="_Toc76544371"/>
      <w:bookmarkStart w:id="7719" w:name="_Toc82536493"/>
      <w:bookmarkStart w:id="7720" w:name="_Toc89952786"/>
      <w:bookmarkStart w:id="7721" w:name="_Toc98766602"/>
      <w:bookmarkStart w:id="7722" w:name="_Toc99702965"/>
      <w:bookmarkStart w:id="7723" w:name="_Toc106206751"/>
      <w:bookmarkStart w:id="7724" w:name="_Toc115080753"/>
      <w:bookmarkStart w:id="7725" w:name="_Toc121999633"/>
      <w:bookmarkStart w:id="7726" w:name="_Toc124153806"/>
      <w:bookmarkStart w:id="7727" w:name="_Toc124154581"/>
      <w:bookmarkStart w:id="7728" w:name="_Toc131560436"/>
      <w:bookmarkStart w:id="7729" w:name="_Toc137394136"/>
      <w:bookmarkStart w:id="7730" w:name="_Toc163475240"/>
      <w:bookmarkStart w:id="7731" w:name="_Toc176783570"/>
      <w:r w:rsidRPr="00931575">
        <w:rPr>
          <w:lang w:eastAsia="sv-SE"/>
        </w:rPr>
        <w:t>7.7.4.2</w:t>
      </w:r>
      <w:r w:rsidRPr="00931575">
        <w:rPr>
          <w:lang w:eastAsia="sv-SE"/>
        </w:rPr>
        <w:tab/>
        <w:t>Procedure</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7BD64CB7" w14:textId="6C75A688" w:rsidR="00C45907" w:rsidRPr="00931575" w:rsidRDefault="00C45907" w:rsidP="00B9689D">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w:t>
      </w:r>
      <w:r w:rsidR="00694FD2">
        <w:rPr>
          <w:lang w:eastAsia="sv-SE"/>
        </w:rPr>
        <w:t>.</w:t>
      </w:r>
      <w:r w:rsidRPr="00931575">
        <w:rPr>
          <w:lang w:eastAsia="sv-SE"/>
        </w:rPr>
        <w:t xml:space="preserve"> </w:t>
      </w:r>
      <w:r w:rsidR="00694FD2">
        <w:rPr>
          <w:lang w:eastAsia="sv-SE"/>
        </w:rPr>
        <w:t>I</w:t>
      </w:r>
      <w:r w:rsidR="00694FD2" w:rsidRPr="00931575">
        <w:rPr>
          <w:lang w:eastAsia="sv-SE"/>
        </w:rPr>
        <w:t xml:space="preserve">f </w:t>
      </w:r>
      <w:r w:rsidRPr="00931575">
        <w:rPr>
          <w:lang w:eastAsia="sv-SE"/>
        </w:rPr>
        <w:t>so</w:t>
      </w:r>
      <w:r w:rsidR="00694FD2">
        <w:rPr>
          <w:lang w:eastAsia="sv-SE"/>
        </w:rPr>
        <w:t>,</w:t>
      </w:r>
      <w:r w:rsidRPr="00931575">
        <w:rPr>
          <w:lang w:eastAsia="sv-SE"/>
        </w:rPr>
        <w:t xml:space="preserve"> follow steps 1, 3, 4, 5, 7 and 10.</w:t>
      </w:r>
      <w:r w:rsidR="00B9689D" w:rsidRPr="00D403C3">
        <w:rPr>
          <w:lang w:eastAsia="zh-CN"/>
        </w:rPr>
        <w:t xml:space="preserve"> </w:t>
      </w:r>
      <w:r w:rsidR="00B9689D">
        <w:rPr>
          <w:lang w:eastAsia="zh-CN"/>
        </w:rPr>
        <w:t>W</w:t>
      </w:r>
      <w:r w:rsidR="00B9689D" w:rsidRPr="00841057">
        <w:rPr>
          <w:lang w:eastAsia="zh-CN"/>
        </w:rPr>
        <w:t xml:space="preserve">hen calibrated and operated within the guidance of </w:t>
      </w:r>
      <w:r w:rsidR="00B9689D">
        <w:rPr>
          <w:lang w:eastAsia="zh-CN"/>
        </w:rPr>
        <w:t xml:space="preserve">3GPP </w:t>
      </w:r>
      <w:r w:rsidR="00B9689D" w:rsidRPr="00841057">
        <w:rPr>
          <w:lang w:eastAsia="zh-CN"/>
        </w:rPr>
        <w:t>TR 37</w:t>
      </w:r>
      <w:r w:rsidR="00B9689D">
        <w:rPr>
          <w:lang w:eastAsia="zh-CN"/>
        </w:rPr>
        <w:t>.</w:t>
      </w:r>
      <w:r w:rsidR="00B9689D" w:rsidRPr="00841057">
        <w:rPr>
          <w:lang w:eastAsia="zh-CN"/>
        </w:rPr>
        <w:t>941 [</w:t>
      </w:r>
      <w:r w:rsidR="00B9689D">
        <w:rPr>
          <w:lang w:eastAsia="zh-CN"/>
        </w:rPr>
        <w:t>29</w:t>
      </w:r>
      <w:r w:rsidR="00B9689D" w:rsidRPr="00841057">
        <w:rPr>
          <w:lang w:eastAsia="zh-CN"/>
        </w:rPr>
        <w:t xml:space="preserve">] the </w:t>
      </w:r>
      <w:r w:rsidR="00B9689D">
        <w:rPr>
          <w:lang w:eastAsia="zh-CN"/>
        </w:rPr>
        <w:t xml:space="preserve">measurement </w:t>
      </w:r>
      <w:r w:rsidR="00B9689D" w:rsidRPr="00841057">
        <w:rPr>
          <w:lang w:eastAsia="zh-CN"/>
        </w:rPr>
        <w:t xml:space="preserve">methods are applicable and selected </w:t>
      </w:r>
      <w:r w:rsidR="00B9689D">
        <w:rPr>
          <w:lang w:eastAsia="zh-CN"/>
        </w:rPr>
        <w:t>depending on</w:t>
      </w:r>
      <w:r w:rsidR="00B9689D" w:rsidRPr="00841057">
        <w:rPr>
          <w:lang w:eastAsia="zh-CN"/>
        </w:rPr>
        <w:t xml:space="preserve"> </w:t>
      </w:r>
      <w:r w:rsidR="00B9689D">
        <w:rPr>
          <w:lang w:eastAsia="zh-CN"/>
        </w:rPr>
        <w:t>availability at the test facility.</w:t>
      </w:r>
      <w:r w:rsidRPr="00931575">
        <w:t>1)</w:t>
      </w:r>
      <w:r w:rsidRPr="00931575">
        <w:tab/>
        <w:t>Place the BS at the positioner.</w:t>
      </w:r>
    </w:p>
    <w:p w14:paraId="674A0070" w14:textId="77777777" w:rsidR="00C45907" w:rsidRPr="00931575" w:rsidRDefault="00C45907" w:rsidP="006F1F81">
      <w:pPr>
        <w:pStyle w:val="B1"/>
      </w:pPr>
      <w:r w:rsidRPr="00931575">
        <w:lastRenderedPageBreak/>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0"/>
      </w:pPr>
      <w:r w:rsidRPr="006D5D66">
        <w:t>-</w:t>
      </w:r>
      <w:r w:rsidRPr="006D5D66">
        <w:tab/>
        <w:t>Detection mode: True RMS.</w:t>
      </w:r>
    </w:p>
    <w:p w14:paraId="23A983CA" w14:textId="530812F4" w:rsidR="000841F9" w:rsidRDefault="000841F9" w:rsidP="006F1F81">
      <w:pPr>
        <w:pStyle w:val="B20"/>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7732" w:name="_Toc21102889"/>
      <w:bookmarkStart w:id="7733" w:name="_Toc29810738"/>
      <w:bookmarkStart w:id="7734" w:name="_Toc36636090"/>
      <w:bookmarkStart w:id="7735" w:name="_Toc37273036"/>
      <w:bookmarkStart w:id="7736" w:name="_Toc45886116"/>
      <w:bookmarkStart w:id="7737" w:name="_Toc53183192"/>
      <w:bookmarkStart w:id="7738" w:name="_Toc58915859"/>
      <w:bookmarkStart w:id="7739" w:name="_Toc58918040"/>
      <w:bookmarkStart w:id="7740" w:name="_Toc66693909"/>
      <w:bookmarkStart w:id="7741" w:name="_Toc74915861"/>
      <w:bookmarkStart w:id="7742" w:name="_Toc76114486"/>
      <w:bookmarkStart w:id="7743" w:name="_Toc76544372"/>
      <w:bookmarkStart w:id="7744" w:name="_Toc82536494"/>
      <w:bookmarkStart w:id="7745" w:name="_Toc89952787"/>
      <w:bookmarkStart w:id="7746" w:name="_Toc98766603"/>
      <w:bookmarkStart w:id="7747" w:name="_Toc99702966"/>
      <w:bookmarkStart w:id="7748" w:name="_Toc106206752"/>
      <w:bookmarkStart w:id="7749" w:name="_Toc115080754"/>
      <w:bookmarkStart w:id="7750" w:name="_Toc121999634"/>
      <w:bookmarkStart w:id="7751" w:name="_Toc124153807"/>
      <w:bookmarkStart w:id="7752" w:name="_Toc124154582"/>
      <w:bookmarkStart w:id="7753" w:name="_Toc131560437"/>
      <w:bookmarkStart w:id="7754" w:name="_Toc137394137"/>
      <w:bookmarkStart w:id="7755" w:name="_Toc163475241"/>
      <w:bookmarkStart w:id="7756" w:name="_Toc176783571"/>
      <w:r w:rsidRPr="00931575">
        <w:rPr>
          <w:lang w:eastAsia="sv-SE"/>
        </w:rPr>
        <w:t>7.7.5</w:t>
      </w:r>
      <w:r w:rsidRPr="00931575">
        <w:rPr>
          <w:lang w:eastAsia="sv-SE"/>
        </w:rPr>
        <w:tab/>
        <w:t>Test requirement</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616FFC9B" w14:textId="77777777" w:rsidR="00C45907" w:rsidRPr="00931575" w:rsidRDefault="00C45907" w:rsidP="00C45907">
      <w:pPr>
        <w:pStyle w:val="Heading4"/>
      </w:pPr>
      <w:bookmarkStart w:id="7757" w:name="_Toc21102890"/>
      <w:bookmarkStart w:id="7758" w:name="_Toc29810739"/>
      <w:bookmarkStart w:id="7759" w:name="_Toc36636091"/>
      <w:bookmarkStart w:id="7760" w:name="_Toc37273037"/>
      <w:bookmarkStart w:id="7761" w:name="_Toc45886117"/>
      <w:bookmarkStart w:id="7762" w:name="_Toc53183193"/>
      <w:bookmarkStart w:id="7763" w:name="_Toc58915860"/>
      <w:bookmarkStart w:id="7764" w:name="_Toc58918041"/>
      <w:bookmarkStart w:id="7765" w:name="_Toc66693910"/>
      <w:bookmarkStart w:id="7766" w:name="_Toc74915862"/>
      <w:bookmarkStart w:id="7767" w:name="_Toc76114487"/>
      <w:bookmarkStart w:id="7768" w:name="_Toc76544373"/>
      <w:bookmarkStart w:id="7769" w:name="_Toc82536495"/>
      <w:bookmarkStart w:id="7770" w:name="_Toc89952788"/>
      <w:bookmarkStart w:id="7771" w:name="_Toc98766604"/>
      <w:bookmarkStart w:id="7772" w:name="_Toc99702967"/>
      <w:bookmarkStart w:id="7773" w:name="_Toc106206753"/>
      <w:bookmarkStart w:id="7774" w:name="_Toc115080755"/>
      <w:bookmarkStart w:id="7775" w:name="_Toc121999635"/>
      <w:bookmarkStart w:id="7776" w:name="_Toc124153808"/>
      <w:bookmarkStart w:id="7777" w:name="_Toc124154583"/>
      <w:bookmarkStart w:id="7778" w:name="_Toc131560438"/>
      <w:bookmarkStart w:id="7779" w:name="_Toc137394138"/>
      <w:bookmarkStart w:id="7780" w:name="_Toc163475242"/>
      <w:bookmarkStart w:id="7781" w:name="_Toc176783572"/>
      <w:r w:rsidRPr="00931575">
        <w:t>7.7.5.1</w:t>
      </w:r>
      <w:r w:rsidRPr="00931575">
        <w:tab/>
        <w:t xml:space="preserve">Test requirement for </w:t>
      </w:r>
      <w:r w:rsidRPr="00931575">
        <w:rPr>
          <w:i/>
        </w:rPr>
        <w:t>BS type 1-O</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1A6C5F">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336B5486"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32DB97F9"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364FCE24"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7782" w:name="_Toc21102891"/>
      <w:bookmarkStart w:id="7783" w:name="_Toc29810740"/>
      <w:bookmarkStart w:id="7784" w:name="_Toc36636092"/>
      <w:bookmarkStart w:id="7785" w:name="_Toc37273038"/>
      <w:bookmarkStart w:id="7786" w:name="_Toc45886118"/>
      <w:bookmarkStart w:id="7787" w:name="_Toc53183194"/>
      <w:bookmarkStart w:id="7788" w:name="_Toc58915861"/>
      <w:bookmarkStart w:id="7789" w:name="_Toc58918042"/>
      <w:bookmarkStart w:id="7790" w:name="_Toc66693911"/>
      <w:bookmarkStart w:id="7791" w:name="_Toc74915863"/>
      <w:bookmarkStart w:id="7792" w:name="_Toc76114488"/>
      <w:bookmarkStart w:id="7793" w:name="_Toc76544374"/>
      <w:bookmarkStart w:id="7794" w:name="_Toc82536496"/>
      <w:bookmarkStart w:id="7795" w:name="_Toc89952789"/>
      <w:bookmarkStart w:id="7796" w:name="_Toc98766605"/>
      <w:bookmarkStart w:id="7797" w:name="_Toc99702968"/>
      <w:bookmarkStart w:id="7798" w:name="_Toc106206754"/>
      <w:bookmarkStart w:id="7799" w:name="_Toc115080756"/>
      <w:bookmarkStart w:id="7800" w:name="_Toc121999636"/>
      <w:bookmarkStart w:id="7801" w:name="_Toc124153809"/>
      <w:bookmarkStart w:id="7802" w:name="_Toc124154584"/>
      <w:bookmarkStart w:id="7803" w:name="_Toc131560439"/>
      <w:bookmarkStart w:id="7804" w:name="_Toc137394139"/>
      <w:bookmarkStart w:id="7805" w:name="_Toc163475243"/>
      <w:bookmarkStart w:id="7806" w:name="_Toc176783573"/>
      <w:r w:rsidRPr="00931575">
        <w:t>7.7.5.2</w:t>
      </w:r>
      <w:r w:rsidRPr="00931575">
        <w:tab/>
        <w:t xml:space="preserve">Test requirement for </w:t>
      </w:r>
      <w:r w:rsidRPr="00931575">
        <w:rPr>
          <w:i/>
        </w:rPr>
        <w:t>BS type 2-O</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5616A7A2" w14:textId="0ABB245E" w:rsidR="00C45907" w:rsidRPr="00931575" w:rsidRDefault="00C45907" w:rsidP="006F1F81">
      <w:pPr>
        <w:pStyle w:val="TH"/>
      </w:pPr>
      <w:r w:rsidRPr="00931575">
        <w:lastRenderedPageBreak/>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6F1F81">
            <w:pPr>
              <w:pStyle w:val="TAH"/>
            </w:pPr>
            <w:r w:rsidRPr="00931575">
              <w:t>Operating band</w:t>
            </w:r>
          </w:p>
        </w:tc>
        <w:tc>
          <w:tcPr>
            <w:tcW w:w="1031" w:type="dxa"/>
          </w:tcPr>
          <w:p w14:paraId="63FC2085"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6F1F81">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6F1F81">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6F1F81">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6F1F81">
            <w:pPr>
              <w:pStyle w:val="TAC"/>
            </w:pPr>
            <w:r w:rsidRPr="00931575">
              <w:t>n257</w:t>
            </w:r>
          </w:p>
        </w:tc>
        <w:tc>
          <w:tcPr>
            <w:tcW w:w="1031" w:type="dxa"/>
          </w:tcPr>
          <w:p w14:paraId="644939EC" w14:textId="77777777" w:rsidR="00C45907" w:rsidRPr="00931575" w:rsidRDefault="00C45907" w:rsidP="006F1F81">
            <w:pPr>
              <w:pStyle w:val="TAC"/>
            </w:pPr>
            <w:r w:rsidRPr="00931575">
              <w:t>18</w:t>
            </w:r>
          </w:p>
        </w:tc>
        <w:tc>
          <w:tcPr>
            <w:tcW w:w="1134" w:type="dxa"/>
          </w:tcPr>
          <w:p w14:paraId="68400E5D" w14:textId="77777777" w:rsidR="00C45907" w:rsidRPr="00931575" w:rsidRDefault="00C45907" w:rsidP="006F1F81">
            <w:pPr>
              <w:pStyle w:val="TAC"/>
            </w:pPr>
            <w:r w:rsidRPr="00931575">
              <w:t>23.5</w:t>
            </w:r>
          </w:p>
        </w:tc>
        <w:tc>
          <w:tcPr>
            <w:tcW w:w="1134" w:type="dxa"/>
          </w:tcPr>
          <w:p w14:paraId="7C73FABF" w14:textId="77777777" w:rsidR="00C45907" w:rsidRPr="00931575" w:rsidRDefault="00C45907" w:rsidP="006F1F81">
            <w:pPr>
              <w:pStyle w:val="TAC"/>
            </w:pPr>
            <w:r w:rsidRPr="00931575">
              <w:t>25</w:t>
            </w:r>
          </w:p>
        </w:tc>
        <w:tc>
          <w:tcPr>
            <w:tcW w:w="1196" w:type="dxa"/>
          </w:tcPr>
          <w:p w14:paraId="08675FFC" w14:textId="77777777" w:rsidR="00C45907" w:rsidRPr="00931575" w:rsidRDefault="00C45907" w:rsidP="006F1F81">
            <w:pPr>
              <w:pStyle w:val="TAC"/>
            </w:pPr>
            <w:r w:rsidRPr="00931575">
              <w:t>31</w:t>
            </w:r>
          </w:p>
        </w:tc>
        <w:tc>
          <w:tcPr>
            <w:tcW w:w="1019" w:type="dxa"/>
          </w:tcPr>
          <w:p w14:paraId="00D9FDEC" w14:textId="77777777" w:rsidR="00C45907" w:rsidRPr="00931575" w:rsidRDefault="00C45907" w:rsidP="006F1F81">
            <w:pPr>
              <w:pStyle w:val="TAC"/>
            </w:pPr>
            <w:r w:rsidRPr="00931575">
              <w:t>32.5</w:t>
            </w:r>
          </w:p>
        </w:tc>
        <w:tc>
          <w:tcPr>
            <w:tcW w:w="1134" w:type="dxa"/>
          </w:tcPr>
          <w:p w14:paraId="45EF0320" w14:textId="77777777" w:rsidR="00C45907" w:rsidRPr="00931575" w:rsidRDefault="00C45907" w:rsidP="006F1F81">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6F1F81">
            <w:pPr>
              <w:pStyle w:val="TAC"/>
            </w:pPr>
            <w:r w:rsidRPr="00931575">
              <w:t>n258</w:t>
            </w:r>
          </w:p>
        </w:tc>
        <w:tc>
          <w:tcPr>
            <w:tcW w:w="1031" w:type="dxa"/>
          </w:tcPr>
          <w:p w14:paraId="34056313" w14:textId="77777777" w:rsidR="00C45907" w:rsidRPr="00931575" w:rsidRDefault="00C45907" w:rsidP="006F1F81">
            <w:pPr>
              <w:pStyle w:val="TAC"/>
            </w:pPr>
            <w:r w:rsidRPr="00931575">
              <w:t>18</w:t>
            </w:r>
          </w:p>
        </w:tc>
        <w:tc>
          <w:tcPr>
            <w:tcW w:w="1134" w:type="dxa"/>
          </w:tcPr>
          <w:p w14:paraId="4DB694D6" w14:textId="77777777" w:rsidR="00C45907" w:rsidRPr="00931575" w:rsidRDefault="00C45907" w:rsidP="006F1F81">
            <w:pPr>
              <w:pStyle w:val="TAC"/>
            </w:pPr>
            <w:r w:rsidRPr="00931575">
              <w:t>21</w:t>
            </w:r>
          </w:p>
        </w:tc>
        <w:tc>
          <w:tcPr>
            <w:tcW w:w="1134" w:type="dxa"/>
          </w:tcPr>
          <w:p w14:paraId="7078B3C6" w14:textId="77777777" w:rsidR="00C45907" w:rsidRPr="00931575" w:rsidRDefault="00C45907" w:rsidP="006F1F81">
            <w:pPr>
              <w:pStyle w:val="TAC"/>
            </w:pPr>
            <w:r w:rsidRPr="00931575">
              <w:t>22.75</w:t>
            </w:r>
          </w:p>
        </w:tc>
        <w:tc>
          <w:tcPr>
            <w:tcW w:w="1196" w:type="dxa"/>
          </w:tcPr>
          <w:p w14:paraId="6195B18F" w14:textId="77777777" w:rsidR="00C45907" w:rsidRPr="00931575" w:rsidRDefault="00C45907" w:rsidP="006F1F81">
            <w:pPr>
              <w:pStyle w:val="TAC"/>
            </w:pPr>
            <w:r w:rsidRPr="00931575">
              <w:t>29</w:t>
            </w:r>
          </w:p>
        </w:tc>
        <w:tc>
          <w:tcPr>
            <w:tcW w:w="1019" w:type="dxa"/>
          </w:tcPr>
          <w:p w14:paraId="46C993E4" w14:textId="77777777" w:rsidR="00C45907" w:rsidRPr="00931575" w:rsidRDefault="00C45907" w:rsidP="006F1F81">
            <w:pPr>
              <w:pStyle w:val="TAC"/>
            </w:pPr>
            <w:r w:rsidRPr="00931575">
              <w:t>30.75</w:t>
            </w:r>
          </w:p>
        </w:tc>
        <w:tc>
          <w:tcPr>
            <w:tcW w:w="1134" w:type="dxa"/>
          </w:tcPr>
          <w:p w14:paraId="3E3B5C9B" w14:textId="77777777" w:rsidR="00C45907" w:rsidRPr="00931575" w:rsidRDefault="00C45907" w:rsidP="006F1F81">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6F1F81">
            <w:pPr>
              <w:pStyle w:val="TAC"/>
            </w:pPr>
            <w:r w:rsidRPr="00931575">
              <w:rPr>
                <w:rFonts w:eastAsiaTheme="minorEastAsia" w:hint="eastAsia"/>
              </w:rPr>
              <w:t>23.5</w:t>
            </w:r>
          </w:p>
        </w:tc>
        <w:tc>
          <w:tcPr>
            <w:tcW w:w="1134" w:type="dxa"/>
          </w:tcPr>
          <w:p w14:paraId="39463274" w14:textId="77777777" w:rsidR="00D96262" w:rsidRPr="00931575" w:rsidRDefault="00D96262" w:rsidP="006F1F81">
            <w:pPr>
              <w:pStyle w:val="TAC"/>
            </w:pPr>
            <w:r w:rsidRPr="00931575">
              <w:rPr>
                <w:rFonts w:eastAsiaTheme="minorEastAsia" w:hint="eastAsia"/>
              </w:rPr>
              <w:t>35.5</w:t>
            </w:r>
          </w:p>
        </w:tc>
        <w:tc>
          <w:tcPr>
            <w:tcW w:w="1134" w:type="dxa"/>
          </w:tcPr>
          <w:p w14:paraId="550A5C17" w14:textId="77777777" w:rsidR="00D96262" w:rsidRPr="00931575" w:rsidRDefault="00D96262" w:rsidP="006F1F81">
            <w:pPr>
              <w:pStyle w:val="TAC"/>
            </w:pPr>
            <w:r w:rsidRPr="00931575">
              <w:rPr>
                <w:rFonts w:eastAsiaTheme="minorEastAsia" w:hint="eastAsia"/>
              </w:rPr>
              <w:t>38</w:t>
            </w:r>
          </w:p>
        </w:tc>
        <w:tc>
          <w:tcPr>
            <w:tcW w:w="1196" w:type="dxa"/>
          </w:tcPr>
          <w:p w14:paraId="097BB0EE" w14:textId="77777777" w:rsidR="00D96262" w:rsidRPr="00931575" w:rsidRDefault="00D96262" w:rsidP="006F1F81">
            <w:pPr>
              <w:pStyle w:val="TAC"/>
            </w:pPr>
            <w:r w:rsidRPr="00931575">
              <w:rPr>
                <w:rFonts w:eastAsiaTheme="minorEastAsia" w:hint="eastAsia"/>
              </w:rPr>
              <w:t>45</w:t>
            </w:r>
          </w:p>
        </w:tc>
        <w:tc>
          <w:tcPr>
            <w:tcW w:w="1019" w:type="dxa"/>
          </w:tcPr>
          <w:p w14:paraId="693F5461" w14:textId="77777777" w:rsidR="00D96262" w:rsidRPr="00931575" w:rsidRDefault="00D96262" w:rsidP="006F1F81">
            <w:pPr>
              <w:pStyle w:val="TAC"/>
            </w:pPr>
            <w:r w:rsidRPr="00931575">
              <w:rPr>
                <w:rFonts w:eastAsiaTheme="minorEastAsia" w:hint="eastAsia"/>
              </w:rPr>
              <w:t>47.5</w:t>
            </w:r>
          </w:p>
        </w:tc>
        <w:tc>
          <w:tcPr>
            <w:tcW w:w="1134" w:type="dxa"/>
          </w:tcPr>
          <w:p w14:paraId="3D94F6BD" w14:textId="77777777" w:rsidR="00D96262" w:rsidRPr="00931575" w:rsidRDefault="00D96262" w:rsidP="006F1F81">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6F1F81">
            <w:pPr>
              <w:pStyle w:val="TAC"/>
            </w:pPr>
            <w:r w:rsidRPr="00931575">
              <w:t>n260</w:t>
            </w:r>
          </w:p>
        </w:tc>
        <w:tc>
          <w:tcPr>
            <w:tcW w:w="1031" w:type="dxa"/>
          </w:tcPr>
          <w:p w14:paraId="2479F530" w14:textId="77777777" w:rsidR="00C45907" w:rsidRPr="00931575" w:rsidRDefault="00C45907" w:rsidP="006F1F81">
            <w:pPr>
              <w:pStyle w:val="TAC"/>
            </w:pPr>
            <w:r w:rsidRPr="00931575">
              <w:t>25</w:t>
            </w:r>
          </w:p>
        </w:tc>
        <w:tc>
          <w:tcPr>
            <w:tcW w:w="1134" w:type="dxa"/>
          </w:tcPr>
          <w:p w14:paraId="75BFE922" w14:textId="77777777" w:rsidR="00C45907" w:rsidRPr="00931575" w:rsidRDefault="00C45907" w:rsidP="006F1F81">
            <w:pPr>
              <w:pStyle w:val="TAC"/>
            </w:pPr>
            <w:r w:rsidRPr="00931575">
              <w:t>34</w:t>
            </w:r>
          </w:p>
        </w:tc>
        <w:tc>
          <w:tcPr>
            <w:tcW w:w="1134" w:type="dxa"/>
          </w:tcPr>
          <w:p w14:paraId="5E5FAE1E" w14:textId="77777777" w:rsidR="00C45907" w:rsidRPr="00931575" w:rsidRDefault="00C45907" w:rsidP="006F1F81">
            <w:pPr>
              <w:pStyle w:val="TAC"/>
            </w:pPr>
            <w:r w:rsidRPr="00931575">
              <w:t>35.5</w:t>
            </w:r>
          </w:p>
        </w:tc>
        <w:tc>
          <w:tcPr>
            <w:tcW w:w="1196" w:type="dxa"/>
          </w:tcPr>
          <w:p w14:paraId="17A79CFA" w14:textId="77777777" w:rsidR="00C45907" w:rsidRPr="00931575" w:rsidRDefault="00C45907" w:rsidP="006F1F81">
            <w:pPr>
              <w:pStyle w:val="TAC"/>
            </w:pPr>
            <w:r w:rsidRPr="00931575">
              <w:t>41.5</w:t>
            </w:r>
          </w:p>
        </w:tc>
        <w:tc>
          <w:tcPr>
            <w:tcW w:w="1019" w:type="dxa"/>
          </w:tcPr>
          <w:p w14:paraId="143DE1C3" w14:textId="77777777" w:rsidR="00C45907" w:rsidRPr="00931575" w:rsidRDefault="00C45907" w:rsidP="006F1F81">
            <w:pPr>
              <w:pStyle w:val="TAC"/>
            </w:pPr>
            <w:r w:rsidRPr="00931575">
              <w:t>43</w:t>
            </w:r>
          </w:p>
        </w:tc>
        <w:tc>
          <w:tcPr>
            <w:tcW w:w="1134" w:type="dxa"/>
          </w:tcPr>
          <w:p w14:paraId="250ABF7F" w14:textId="77777777" w:rsidR="00C45907" w:rsidRPr="00931575" w:rsidRDefault="00C45907" w:rsidP="006F1F81">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6F1F81">
            <w:pPr>
              <w:pStyle w:val="TAC"/>
            </w:pPr>
            <w:r w:rsidRPr="00931575">
              <w:t>n261</w:t>
            </w:r>
          </w:p>
        </w:tc>
        <w:tc>
          <w:tcPr>
            <w:tcW w:w="1031" w:type="dxa"/>
          </w:tcPr>
          <w:p w14:paraId="0DA98E34" w14:textId="77777777" w:rsidR="00C45907" w:rsidRPr="00931575" w:rsidRDefault="00C45907" w:rsidP="006F1F81">
            <w:pPr>
              <w:pStyle w:val="TAC"/>
            </w:pPr>
            <w:r w:rsidRPr="00931575">
              <w:t>18</w:t>
            </w:r>
          </w:p>
        </w:tc>
        <w:tc>
          <w:tcPr>
            <w:tcW w:w="1134" w:type="dxa"/>
          </w:tcPr>
          <w:p w14:paraId="3CC1260D" w14:textId="77777777" w:rsidR="00C45907" w:rsidRPr="00931575" w:rsidRDefault="00C45907" w:rsidP="006F1F81">
            <w:pPr>
              <w:pStyle w:val="TAC"/>
            </w:pPr>
            <w:r w:rsidRPr="00931575">
              <w:t>25.5</w:t>
            </w:r>
          </w:p>
        </w:tc>
        <w:tc>
          <w:tcPr>
            <w:tcW w:w="1134" w:type="dxa"/>
          </w:tcPr>
          <w:p w14:paraId="58DD8D4C" w14:textId="77777777" w:rsidR="00C45907" w:rsidRPr="00931575" w:rsidRDefault="00C45907" w:rsidP="006F1F81">
            <w:pPr>
              <w:pStyle w:val="TAC"/>
            </w:pPr>
            <w:r w:rsidRPr="00931575">
              <w:t>26.0</w:t>
            </w:r>
          </w:p>
        </w:tc>
        <w:tc>
          <w:tcPr>
            <w:tcW w:w="1196" w:type="dxa"/>
          </w:tcPr>
          <w:p w14:paraId="46828EE0" w14:textId="77777777" w:rsidR="00C45907" w:rsidRPr="00931575" w:rsidRDefault="00C45907" w:rsidP="006F1F81">
            <w:pPr>
              <w:pStyle w:val="TAC"/>
            </w:pPr>
            <w:r w:rsidRPr="00931575">
              <w:t>29.85</w:t>
            </w:r>
          </w:p>
        </w:tc>
        <w:tc>
          <w:tcPr>
            <w:tcW w:w="1019" w:type="dxa"/>
          </w:tcPr>
          <w:p w14:paraId="19B0014B" w14:textId="77777777" w:rsidR="00C45907" w:rsidRPr="00931575" w:rsidRDefault="00C45907" w:rsidP="006F1F81">
            <w:pPr>
              <w:pStyle w:val="TAC"/>
            </w:pPr>
            <w:r w:rsidRPr="00931575">
              <w:t>30.35</w:t>
            </w:r>
          </w:p>
        </w:tc>
        <w:tc>
          <w:tcPr>
            <w:tcW w:w="1134" w:type="dxa"/>
          </w:tcPr>
          <w:p w14:paraId="102E4C87" w14:textId="77777777" w:rsidR="00C45907" w:rsidRPr="00931575" w:rsidRDefault="00C45907" w:rsidP="006F1F81">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6F1F81">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6F1F81">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6F1F81">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6F1F81">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6F1F81">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6F1F81">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6F1F81">
            <w:pPr>
              <w:pStyle w:val="TAC"/>
            </w:pPr>
            <w:r>
              <w:t>58.2</w:t>
            </w:r>
          </w:p>
        </w:tc>
      </w:tr>
      <w:tr w:rsidR="009C5E03" w:rsidRPr="00931575" w14:paraId="2B8E51CC"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17281C82" w14:textId="77BA4176" w:rsidR="009C5E03" w:rsidRDefault="009C5E03" w:rsidP="009C5E03">
            <w:pPr>
              <w:pStyle w:val="TAC"/>
            </w:pPr>
            <w:r>
              <w:rPr>
                <w:rFonts w:eastAsia="Yu Mincho" w:cs="Arial"/>
                <w:szCs w:val="18"/>
                <w:lang w:val="en-US"/>
              </w:rPr>
              <w:t>n263</w:t>
            </w:r>
          </w:p>
        </w:tc>
        <w:tc>
          <w:tcPr>
            <w:tcW w:w="1031" w:type="dxa"/>
            <w:tcBorders>
              <w:top w:val="single" w:sz="4" w:space="0" w:color="auto"/>
              <w:left w:val="single" w:sz="4" w:space="0" w:color="auto"/>
              <w:bottom w:val="single" w:sz="4" w:space="0" w:color="auto"/>
              <w:right w:val="single" w:sz="4" w:space="0" w:color="auto"/>
            </w:tcBorders>
          </w:tcPr>
          <w:p w14:paraId="78DA717A" w14:textId="3F6E4F84" w:rsidR="009C5E03" w:rsidRDefault="009C5E03" w:rsidP="009C5E03">
            <w:pPr>
              <w:pStyle w:val="TAC"/>
            </w:pPr>
            <w:r>
              <w:rPr>
                <w:rFonts w:eastAsia="Yu Mincho" w:cs="Arial" w:hint="eastAsia"/>
                <w:color w:val="000000"/>
                <w:szCs w:val="18"/>
                <w:lang w:val="zh-CN" w:eastAsia="zh-CN"/>
              </w:rPr>
              <w:t>18</w:t>
            </w:r>
          </w:p>
        </w:tc>
        <w:tc>
          <w:tcPr>
            <w:tcW w:w="1134" w:type="dxa"/>
            <w:tcBorders>
              <w:top w:val="single" w:sz="4" w:space="0" w:color="auto"/>
              <w:left w:val="single" w:sz="4" w:space="0" w:color="auto"/>
              <w:bottom w:val="single" w:sz="4" w:space="0" w:color="auto"/>
              <w:right w:val="single" w:sz="4" w:space="0" w:color="auto"/>
            </w:tcBorders>
          </w:tcPr>
          <w:p w14:paraId="6F4055BF" w14:textId="05ED5A57" w:rsidR="009C5E03" w:rsidRDefault="009C5E03" w:rsidP="009C5E03">
            <w:pPr>
              <w:pStyle w:val="TAC"/>
            </w:pPr>
            <w:r>
              <w:rPr>
                <w:rFonts w:eastAsia="Yu Mincho" w:cs="Arial" w:hint="eastAsia"/>
                <w:color w:val="000000"/>
                <w:szCs w:val="18"/>
                <w:lang w:val="zh-CN" w:eastAsia="zh-CN"/>
              </w:rPr>
              <w:t>43</w:t>
            </w:r>
          </w:p>
        </w:tc>
        <w:tc>
          <w:tcPr>
            <w:tcW w:w="1134" w:type="dxa"/>
            <w:tcBorders>
              <w:top w:val="single" w:sz="4" w:space="0" w:color="auto"/>
              <w:left w:val="single" w:sz="4" w:space="0" w:color="auto"/>
              <w:bottom w:val="single" w:sz="4" w:space="0" w:color="auto"/>
              <w:right w:val="single" w:sz="4" w:space="0" w:color="auto"/>
            </w:tcBorders>
          </w:tcPr>
          <w:p w14:paraId="1226671E" w14:textId="7DAF77D8" w:rsidR="009C5E03" w:rsidRDefault="009C5E03" w:rsidP="009C5E03">
            <w:pPr>
              <w:pStyle w:val="TAC"/>
            </w:pPr>
            <w:r>
              <w:rPr>
                <w:rFonts w:eastAsia="Yu Mincho" w:cs="Arial" w:hint="eastAsia"/>
                <w:color w:val="000000"/>
                <w:szCs w:val="18"/>
                <w:lang w:val="zh-CN" w:eastAsia="zh-CN"/>
              </w:rPr>
              <w:t>53.5</w:t>
            </w:r>
          </w:p>
        </w:tc>
        <w:tc>
          <w:tcPr>
            <w:tcW w:w="1196" w:type="dxa"/>
            <w:tcBorders>
              <w:top w:val="single" w:sz="4" w:space="0" w:color="auto"/>
              <w:left w:val="single" w:sz="4" w:space="0" w:color="auto"/>
              <w:bottom w:val="single" w:sz="4" w:space="0" w:color="auto"/>
              <w:right w:val="single" w:sz="4" w:space="0" w:color="auto"/>
            </w:tcBorders>
          </w:tcPr>
          <w:p w14:paraId="664E9E92" w14:textId="4F959B2B" w:rsidR="009C5E03" w:rsidRDefault="009C5E03" w:rsidP="009C5E03">
            <w:pPr>
              <w:pStyle w:val="TAC"/>
            </w:pPr>
            <w:r>
              <w:rPr>
                <w:rFonts w:eastAsia="Yu Mincho" w:cs="Arial" w:hint="eastAsia"/>
                <w:color w:val="000000"/>
                <w:szCs w:val="18"/>
                <w:lang w:val="zh-CN" w:eastAsia="zh-CN"/>
              </w:rPr>
              <w:t>74.5</w:t>
            </w:r>
          </w:p>
        </w:tc>
        <w:tc>
          <w:tcPr>
            <w:tcW w:w="1019" w:type="dxa"/>
            <w:tcBorders>
              <w:top w:val="single" w:sz="4" w:space="0" w:color="auto"/>
              <w:left w:val="single" w:sz="4" w:space="0" w:color="auto"/>
              <w:bottom w:val="single" w:sz="4" w:space="0" w:color="auto"/>
              <w:right w:val="single" w:sz="4" w:space="0" w:color="auto"/>
            </w:tcBorders>
          </w:tcPr>
          <w:p w14:paraId="71263B7A" w14:textId="396EAAA5" w:rsidR="009C5E03" w:rsidRDefault="009C5E03" w:rsidP="009C5E03">
            <w:pPr>
              <w:pStyle w:val="TAC"/>
            </w:pPr>
            <w:r>
              <w:rPr>
                <w:rFonts w:eastAsia="Yu Mincho" w:cs="Arial" w:hint="eastAsia"/>
                <w:color w:val="000000"/>
                <w:szCs w:val="18"/>
                <w:lang w:val="zh-CN" w:eastAsia="zh-CN"/>
              </w:rPr>
              <w:t>85</w:t>
            </w:r>
          </w:p>
        </w:tc>
        <w:tc>
          <w:tcPr>
            <w:tcW w:w="1134" w:type="dxa"/>
            <w:tcBorders>
              <w:top w:val="single" w:sz="4" w:space="0" w:color="auto"/>
              <w:left w:val="single" w:sz="4" w:space="0" w:color="auto"/>
              <w:bottom w:val="single" w:sz="4" w:space="0" w:color="auto"/>
              <w:right w:val="single" w:sz="4" w:space="0" w:color="auto"/>
            </w:tcBorders>
          </w:tcPr>
          <w:p w14:paraId="62C49B7F" w14:textId="6595569A" w:rsidR="009C5E03" w:rsidRDefault="009C5E03" w:rsidP="009C5E03">
            <w:pPr>
              <w:pStyle w:val="TAC"/>
            </w:pPr>
            <w:r>
              <w:rPr>
                <w:rFonts w:eastAsia="Yu Mincho" w:cs="Arial" w:hint="eastAsia"/>
                <w:color w:val="000000"/>
                <w:szCs w:val="18"/>
                <w:lang w:val="zh-CN" w:eastAsia="zh-CN"/>
              </w:rPr>
              <w:t>127</w:t>
            </w:r>
          </w:p>
        </w:tc>
      </w:tr>
    </w:tbl>
    <w:p w14:paraId="6F3189E0" w14:textId="77777777" w:rsidR="00C45907" w:rsidRPr="00931575" w:rsidRDefault="00C45907" w:rsidP="006F1F81">
      <w:pPr>
        <w:rPr>
          <w:noProof/>
        </w:rPr>
      </w:pPr>
    </w:p>
    <w:p w14:paraId="1F7E7D68" w14:textId="2DD4DDA3" w:rsidR="005C1240" w:rsidRPr="00931575" w:rsidRDefault="008D66B5" w:rsidP="006F1F81">
      <w:bookmarkStart w:id="7807" w:name="_Toc21102892"/>
      <w:bookmarkStart w:id="7808" w:name="_Toc29810741"/>
      <w:bookmarkStart w:id="7809" w:name="_Toc36636093"/>
      <w:bookmarkStart w:id="7810"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7811" w:name="_Hlk41916936"/>
      <w:r w:rsidRPr="00931575">
        <w:t>Limits for protection of Earth Exploration Satellite Service</w:t>
      </w:r>
      <w:bookmarkEnd w:id="7811"/>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6F1F81">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7812" w:name="_Toc45886119"/>
      <w:bookmarkStart w:id="7813" w:name="_Toc53183195"/>
      <w:bookmarkStart w:id="7814" w:name="_Toc58915862"/>
      <w:bookmarkStart w:id="7815" w:name="_Toc58918043"/>
      <w:bookmarkStart w:id="7816" w:name="_Toc66693912"/>
      <w:bookmarkStart w:id="7817" w:name="_Toc74915864"/>
      <w:bookmarkStart w:id="7818" w:name="_Toc76114489"/>
      <w:bookmarkStart w:id="7819" w:name="_Toc76544375"/>
      <w:bookmarkStart w:id="7820" w:name="_Toc82536497"/>
      <w:bookmarkStart w:id="7821" w:name="_Toc89952790"/>
      <w:bookmarkStart w:id="7822" w:name="_Toc98766606"/>
      <w:bookmarkStart w:id="7823" w:name="_Toc99702969"/>
      <w:bookmarkStart w:id="7824" w:name="_Toc106206755"/>
      <w:bookmarkStart w:id="7825" w:name="_Toc115080757"/>
      <w:bookmarkStart w:id="7826" w:name="_Toc121999637"/>
      <w:bookmarkStart w:id="7827" w:name="_Toc124153810"/>
      <w:bookmarkStart w:id="7828" w:name="_Toc124154585"/>
      <w:bookmarkStart w:id="7829" w:name="_Toc131560440"/>
      <w:bookmarkStart w:id="7830" w:name="_Toc137394140"/>
      <w:bookmarkStart w:id="7831" w:name="_Toc163475244"/>
      <w:bookmarkStart w:id="7832" w:name="_Toc176783574"/>
      <w:r w:rsidRPr="00931575">
        <w:t>7.8</w:t>
      </w:r>
      <w:r w:rsidRPr="00931575">
        <w:tab/>
        <w:t>OTA receiver intermodulation</w:t>
      </w:r>
      <w:bookmarkEnd w:id="7807"/>
      <w:bookmarkEnd w:id="7808"/>
      <w:bookmarkEnd w:id="7809"/>
      <w:bookmarkEnd w:id="7810"/>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78F9BBD3" w14:textId="77777777" w:rsidR="00C45907" w:rsidRPr="00931575" w:rsidRDefault="00C45907" w:rsidP="00C45907">
      <w:pPr>
        <w:pStyle w:val="Heading3"/>
        <w:rPr>
          <w:lang w:eastAsia="sv-SE"/>
        </w:rPr>
      </w:pPr>
      <w:bookmarkStart w:id="7833" w:name="_Toc21102893"/>
      <w:bookmarkStart w:id="7834" w:name="_Toc29810742"/>
      <w:bookmarkStart w:id="7835" w:name="_Toc36636094"/>
      <w:bookmarkStart w:id="7836" w:name="_Toc37273040"/>
      <w:bookmarkStart w:id="7837" w:name="_Toc45886120"/>
      <w:bookmarkStart w:id="7838" w:name="_Toc53183196"/>
      <w:bookmarkStart w:id="7839" w:name="_Toc58915863"/>
      <w:bookmarkStart w:id="7840" w:name="_Toc58918044"/>
      <w:bookmarkStart w:id="7841" w:name="_Toc66693913"/>
      <w:bookmarkStart w:id="7842" w:name="_Toc74915865"/>
      <w:bookmarkStart w:id="7843" w:name="_Toc76114490"/>
      <w:bookmarkStart w:id="7844" w:name="_Toc76544376"/>
      <w:bookmarkStart w:id="7845" w:name="_Toc82536498"/>
      <w:bookmarkStart w:id="7846" w:name="_Toc89952791"/>
      <w:bookmarkStart w:id="7847" w:name="_Toc98766607"/>
      <w:bookmarkStart w:id="7848" w:name="_Toc99702970"/>
      <w:bookmarkStart w:id="7849" w:name="_Toc106206756"/>
      <w:bookmarkStart w:id="7850" w:name="_Toc115080758"/>
      <w:bookmarkStart w:id="7851" w:name="_Toc121999638"/>
      <w:bookmarkStart w:id="7852" w:name="_Toc124153811"/>
      <w:bookmarkStart w:id="7853" w:name="_Toc124154586"/>
      <w:bookmarkStart w:id="7854" w:name="_Toc131560441"/>
      <w:bookmarkStart w:id="7855" w:name="_Toc137394141"/>
      <w:bookmarkStart w:id="7856" w:name="_Toc163475245"/>
      <w:bookmarkStart w:id="7857" w:name="_Toc176783575"/>
      <w:r w:rsidRPr="00931575">
        <w:rPr>
          <w:lang w:eastAsia="sv-SE"/>
        </w:rPr>
        <w:t>7.8.1</w:t>
      </w:r>
      <w:r w:rsidRPr="00931575">
        <w:rPr>
          <w:lang w:eastAsia="sv-SE"/>
        </w:rPr>
        <w:tab/>
        <w:t>Definition and applicability</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7858" w:name="_Toc21102894"/>
      <w:bookmarkStart w:id="7859" w:name="_Toc29810743"/>
      <w:bookmarkStart w:id="7860" w:name="_Toc36636095"/>
      <w:bookmarkStart w:id="7861" w:name="_Toc37273041"/>
      <w:bookmarkStart w:id="7862" w:name="_Toc45886121"/>
      <w:bookmarkStart w:id="7863" w:name="_Toc53183197"/>
      <w:bookmarkStart w:id="7864" w:name="_Toc58915864"/>
      <w:bookmarkStart w:id="7865" w:name="_Toc58918045"/>
      <w:bookmarkStart w:id="7866" w:name="_Toc66693914"/>
      <w:bookmarkStart w:id="7867" w:name="_Toc74915866"/>
      <w:bookmarkStart w:id="7868" w:name="_Toc76114491"/>
      <w:bookmarkStart w:id="7869" w:name="_Toc76544377"/>
      <w:bookmarkStart w:id="7870" w:name="_Toc82536499"/>
      <w:bookmarkStart w:id="7871" w:name="_Toc89952792"/>
      <w:bookmarkStart w:id="7872" w:name="_Toc98766608"/>
      <w:bookmarkStart w:id="7873" w:name="_Toc99702971"/>
      <w:bookmarkStart w:id="7874" w:name="_Toc106206757"/>
      <w:bookmarkStart w:id="7875" w:name="_Toc115080759"/>
      <w:bookmarkStart w:id="7876" w:name="_Toc121999639"/>
      <w:bookmarkStart w:id="7877" w:name="_Toc124153812"/>
      <w:bookmarkStart w:id="7878" w:name="_Toc124154587"/>
      <w:bookmarkStart w:id="7879" w:name="_Toc131560442"/>
      <w:bookmarkStart w:id="7880" w:name="_Toc137394142"/>
      <w:bookmarkStart w:id="7881" w:name="_Toc163475246"/>
      <w:bookmarkStart w:id="7882" w:name="_Toc176783576"/>
      <w:r w:rsidRPr="00931575">
        <w:rPr>
          <w:lang w:eastAsia="sv-SE"/>
        </w:rPr>
        <w:t>7.8.2</w:t>
      </w:r>
      <w:r w:rsidRPr="00931575">
        <w:rPr>
          <w:lang w:eastAsia="sv-SE"/>
        </w:rPr>
        <w:tab/>
        <w:t>Minimum requirement</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7883" w:name="_Toc21102895"/>
      <w:bookmarkStart w:id="7884" w:name="_Toc29810744"/>
      <w:bookmarkStart w:id="7885" w:name="_Toc36636096"/>
      <w:bookmarkStart w:id="7886" w:name="_Toc37273042"/>
      <w:bookmarkStart w:id="7887" w:name="_Toc45886122"/>
      <w:bookmarkStart w:id="7888" w:name="_Toc53183198"/>
      <w:bookmarkStart w:id="7889" w:name="_Toc58915865"/>
      <w:bookmarkStart w:id="7890" w:name="_Toc58918046"/>
      <w:bookmarkStart w:id="7891" w:name="_Toc66693915"/>
      <w:bookmarkStart w:id="7892" w:name="_Toc74915867"/>
      <w:bookmarkStart w:id="7893" w:name="_Toc76114492"/>
      <w:bookmarkStart w:id="7894" w:name="_Toc76544378"/>
      <w:bookmarkStart w:id="7895" w:name="_Toc82536500"/>
      <w:bookmarkStart w:id="7896" w:name="_Toc89952793"/>
      <w:bookmarkStart w:id="7897" w:name="_Toc98766609"/>
      <w:bookmarkStart w:id="7898" w:name="_Toc99702972"/>
      <w:bookmarkStart w:id="7899" w:name="_Toc106206758"/>
      <w:bookmarkStart w:id="7900" w:name="_Toc115080760"/>
      <w:bookmarkStart w:id="7901" w:name="_Toc121999640"/>
      <w:bookmarkStart w:id="7902" w:name="_Toc124153813"/>
      <w:bookmarkStart w:id="7903" w:name="_Toc124154588"/>
      <w:bookmarkStart w:id="7904" w:name="_Toc131560443"/>
      <w:bookmarkStart w:id="7905" w:name="_Toc137394143"/>
      <w:bookmarkStart w:id="7906" w:name="_Toc163475247"/>
      <w:bookmarkStart w:id="7907" w:name="_Toc176783577"/>
      <w:r w:rsidRPr="00931575">
        <w:rPr>
          <w:lang w:eastAsia="sv-SE"/>
        </w:rPr>
        <w:t>7.8.3</w:t>
      </w:r>
      <w:r w:rsidRPr="00931575">
        <w:rPr>
          <w:lang w:eastAsia="sv-SE"/>
        </w:rPr>
        <w:tab/>
        <w:t>Test purpose</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7908" w:name="_Toc21102896"/>
      <w:bookmarkStart w:id="7909" w:name="_Toc29810745"/>
      <w:bookmarkStart w:id="7910" w:name="_Toc36636097"/>
      <w:bookmarkStart w:id="7911" w:name="_Toc37273043"/>
      <w:bookmarkStart w:id="7912" w:name="_Toc45886123"/>
      <w:bookmarkStart w:id="7913" w:name="_Toc53183199"/>
      <w:bookmarkStart w:id="7914" w:name="_Toc58915866"/>
      <w:bookmarkStart w:id="7915" w:name="_Toc58918047"/>
      <w:bookmarkStart w:id="7916" w:name="_Toc66693916"/>
      <w:bookmarkStart w:id="7917" w:name="_Toc74915868"/>
      <w:bookmarkStart w:id="7918" w:name="_Toc76114493"/>
      <w:bookmarkStart w:id="7919" w:name="_Toc76544379"/>
      <w:bookmarkStart w:id="7920" w:name="_Toc82536501"/>
      <w:bookmarkStart w:id="7921" w:name="_Toc89952794"/>
      <w:bookmarkStart w:id="7922" w:name="_Toc98766610"/>
      <w:bookmarkStart w:id="7923" w:name="_Toc99702973"/>
      <w:bookmarkStart w:id="7924" w:name="_Toc106206759"/>
      <w:bookmarkStart w:id="7925" w:name="_Toc115080761"/>
      <w:bookmarkStart w:id="7926" w:name="_Toc121999641"/>
      <w:bookmarkStart w:id="7927" w:name="_Toc124153814"/>
      <w:bookmarkStart w:id="7928" w:name="_Toc124154589"/>
      <w:bookmarkStart w:id="7929" w:name="_Toc131560444"/>
      <w:bookmarkStart w:id="7930" w:name="_Toc137394144"/>
      <w:bookmarkStart w:id="7931" w:name="_Toc163475248"/>
      <w:bookmarkStart w:id="7932" w:name="_Toc176783578"/>
      <w:r w:rsidRPr="00931575">
        <w:rPr>
          <w:lang w:eastAsia="sv-SE"/>
        </w:rPr>
        <w:t>7.8</w:t>
      </w:r>
      <w:r w:rsidRPr="00931575">
        <w:rPr>
          <w:lang w:eastAsia="zh-CN"/>
        </w:rPr>
        <w:t>.</w:t>
      </w:r>
      <w:r w:rsidRPr="00931575">
        <w:rPr>
          <w:lang w:eastAsia="sv-SE"/>
        </w:rPr>
        <w:t>4</w:t>
      </w:r>
      <w:r w:rsidRPr="00931575">
        <w:rPr>
          <w:lang w:eastAsia="sv-SE"/>
        </w:rPr>
        <w:tab/>
        <w:t>Method of test</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0CF2153D" w14:textId="77777777" w:rsidR="00C45907" w:rsidRPr="00931575" w:rsidRDefault="00C45907" w:rsidP="00C45907">
      <w:pPr>
        <w:pStyle w:val="Heading4"/>
        <w:rPr>
          <w:lang w:eastAsia="sv-SE"/>
        </w:rPr>
      </w:pPr>
      <w:bookmarkStart w:id="7933" w:name="_Toc21102897"/>
      <w:bookmarkStart w:id="7934" w:name="_Toc29810746"/>
      <w:bookmarkStart w:id="7935" w:name="_Toc36636098"/>
      <w:bookmarkStart w:id="7936" w:name="_Toc37273044"/>
      <w:bookmarkStart w:id="7937" w:name="_Toc45886124"/>
      <w:bookmarkStart w:id="7938" w:name="_Toc53183200"/>
      <w:bookmarkStart w:id="7939" w:name="_Toc58915867"/>
      <w:bookmarkStart w:id="7940" w:name="_Toc58918048"/>
      <w:bookmarkStart w:id="7941" w:name="_Toc66693917"/>
      <w:bookmarkStart w:id="7942" w:name="_Toc74915869"/>
      <w:bookmarkStart w:id="7943" w:name="_Toc76114494"/>
      <w:bookmarkStart w:id="7944" w:name="_Toc76544380"/>
      <w:bookmarkStart w:id="7945" w:name="_Toc82536502"/>
      <w:bookmarkStart w:id="7946" w:name="_Toc89952795"/>
      <w:bookmarkStart w:id="7947" w:name="_Toc98766611"/>
      <w:bookmarkStart w:id="7948" w:name="_Toc99702974"/>
      <w:bookmarkStart w:id="7949" w:name="_Toc106206760"/>
      <w:bookmarkStart w:id="7950" w:name="_Toc115080762"/>
      <w:bookmarkStart w:id="7951" w:name="_Toc121999642"/>
      <w:bookmarkStart w:id="7952" w:name="_Toc124153815"/>
      <w:bookmarkStart w:id="7953" w:name="_Toc124154590"/>
      <w:bookmarkStart w:id="7954" w:name="_Toc131560445"/>
      <w:bookmarkStart w:id="7955" w:name="_Toc137394145"/>
      <w:bookmarkStart w:id="7956" w:name="_Toc163475249"/>
      <w:bookmarkStart w:id="7957" w:name="_Toc176783579"/>
      <w:r w:rsidRPr="00931575">
        <w:rPr>
          <w:lang w:eastAsia="sv-SE"/>
        </w:rPr>
        <w:t>7.8.4.1</w:t>
      </w:r>
      <w:r w:rsidRPr="00931575">
        <w:rPr>
          <w:lang w:eastAsia="sv-SE"/>
        </w:rPr>
        <w:tab/>
        <w:t>Initial conditions</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lastRenderedPageBreak/>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7958" w:name="_Toc21102898"/>
      <w:bookmarkStart w:id="7959" w:name="_Toc29810747"/>
      <w:bookmarkStart w:id="7960" w:name="_Toc36636099"/>
      <w:bookmarkStart w:id="7961" w:name="_Toc37273045"/>
      <w:bookmarkStart w:id="7962" w:name="_Toc45886125"/>
      <w:bookmarkStart w:id="7963" w:name="_Toc53183201"/>
      <w:bookmarkStart w:id="7964" w:name="_Toc58915868"/>
      <w:bookmarkStart w:id="7965" w:name="_Toc58918049"/>
      <w:bookmarkStart w:id="7966" w:name="_Toc66693918"/>
      <w:bookmarkStart w:id="7967" w:name="_Toc74915870"/>
      <w:bookmarkStart w:id="7968" w:name="_Toc76114495"/>
      <w:bookmarkStart w:id="7969" w:name="_Toc76544381"/>
      <w:bookmarkStart w:id="7970" w:name="_Toc82536503"/>
      <w:bookmarkStart w:id="7971" w:name="_Toc89952796"/>
      <w:bookmarkStart w:id="7972" w:name="_Toc98766612"/>
      <w:bookmarkStart w:id="7973" w:name="_Toc99702975"/>
      <w:bookmarkStart w:id="7974" w:name="_Toc106206761"/>
      <w:bookmarkStart w:id="7975" w:name="_Toc115080763"/>
      <w:bookmarkStart w:id="7976" w:name="_Toc121999643"/>
      <w:bookmarkStart w:id="7977" w:name="_Toc124153816"/>
      <w:bookmarkStart w:id="7978" w:name="_Toc124154591"/>
      <w:bookmarkStart w:id="7979" w:name="_Toc131560446"/>
      <w:bookmarkStart w:id="7980" w:name="_Toc137394146"/>
      <w:bookmarkStart w:id="7981" w:name="_Toc163475250"/>
      <w:bookmarkStart w:id="7982" w:name="_Toc176783580"/>
      <w:r w:rsidRPr="00931575">
        <w:rPr>
          <w:lang w:eastAsia="sv-SE"/>
        </w:rPr>
        <w:t>7.8.4.2</w:t>
      </w:r>
      <w:r w:rsidRPr="00931575">
        <w:rPr>
          <w:lang w:eastAsia="sv-SE"/>
        </w:rPr>
        <w:tab/>
        <w:t>Procedure</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0"/>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7983" w:name="_Toc21102899"/>
      <w:bookmarkStart w:id="7984" w:name="_Toc29810748"/>
      <w:bookmarkStart w:id="7985" w:name="_Toc36636100"/>
      <w:bookmarkStart w:id="7986" w:name="_Toc37273046"/>
      <w:bookmarkStart w:id="7987" w:name="_Toc45886126"/>
      <w:bookmarkStart w:id="7988" w:name="_Toc53183202"/>
      <w:bookmarkStart w:id="7989" w:name="_Toc58915869"/>
      <w:bookmarkStart w:id="7990" w:name="_Toc58918050"/>
      <w:bookmarkStart w:id="7991" w:name="_Toc66693919"/>
      <w:bookmarkStart w:id="7992" w:name="_Toc74915871"/>
      <w:bookmarkStart w:id="7993" w:name="_Toc76114496"/>
      <w:bookmarkStart w:id="7994" w:name="_Toc76544382"/>
      <w:bookmarkStart w:id="7995" w:name="_Toc82536504"/>
      <w:bookmarkStart w:id="7996" w:name="_Toc89952797"/>
      <w:bookmarkStart w:id="7997" w:name="_Toc98766613"/>
      <w:bookmarkStart w:id="7998" w:name="_Toc99702976"/>
      <w:bookmarkStart w:id="7999" w:name="_Toc106206762"/>
      <w:bookmarkStart w:id="8000" w:name="_Toc115080764"/>
      <w:bookmarkStart w:id="8001" w:name="_Toc121999644"/>
      <w:bookmarkStart w:id="8002" w:name="_Toc124153817"/>
      <w:bookmarkStart w:id="8003" w:name="_Toc124154592"/>
      <w:bookmarkStart w:id="8004" w:name="_Toc131560447"/>
      <w:bookmarkStart w:id="8005" w:name="_Toc137394147"/>
      <w:bookmarkStart w:id="8006" w:name="_Toc163475251"/>
      <w:bookmarkStart w:id="8007" w:name="_Toc176783581"/>
      <w:r w:rsidRPr="00931575">
        <w:rPr>
          <w:lang w:eastAsia="sv-SE"/>
        </w:rPr>
        <w:t>7.8</w:t>
      </w:r>
      <w:r w:rsidRPr="00931575">
        <w:rPr>
          <w:lang w:eastAsia="zh-CN"/>
        </w:rPr>
        <w:t>.</w:t>
      </w:r>
      <w:r w:rsidRPr="00931575">
        <w:rPr>
          <w:lang w:eastAsia="sv-SE"/>
        </w:rPr>
        <w:t>5</w:t>
      </w:r>
      <w:r w:rsidRPr="00931575">
        <w:rPr>
          <w:lang w:eastAsia="sv-SE"/>
        </w:rPr>
        <w:tab/>
        <w:t>Test requirement</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1D348C81" w14:textId="77777777" w:rsidR="00C45907" w:rsidRPr="00931575" w:rsidRDefault="00C45907" w:rsidP="00C45907">
      <w:pPr>
        <w:pStyle w:val="Heading4"/>
        <w:rPr>
          <w:lang w:eastAsia="sv-SE"/>
        </w:rPr>
      </w:pPr>
      <w:bookmarkStart w:id="8008" w:name="_Toc21102900"/>
      <w:bookmarkStart w:id="8009" w:name="_Toc29810749"/>
      <w:bookmarkStart w:id="8010" w:name="_Toc36636101"/>
      <w:bookmarkStart w:id="8011" w:name="_Toc37273047"/>
      <w:bookmarkStart w:id="8012" w:name="_Toc45886127"/>
      <w:bookmarkStart w:id="8013" w:name="_Toc53183203"/>
      <w:bookmarkStart w:id="8014" w:name="_Toc58915870"/>
      <w:bookmarkStart w:id="8015" w:name="_Toc58918051"/>
      <w:bookmarkStart w:id="8016" w:name="_Toc66693920"/>
      <w:bookmarkStart w:id="8017" w:name="_Toc74915872"/>
      <w:bookmarkStart w:id="8018" w:name="_Toc76114497"/>
      <w:bookmarkStart w:id="8019" w:name="_Toc76544383"/>
      <w:bookmarkStart w:id="8020" w:name="_Toc82536505"/>
      <w:bookmarkStart w:id="8021" w:name="_Toc89952798"/>
      <w:bookmarkStart w:id="8022" w:name="_Toc98766614"/>
      <w:bookmarkStart w:id="8023" w:name="_Toc99702977"/>
      <w:bookmarkStart w:id="8024" w:name="_Toc106206763"/>
      <w:bookmarkStart w:id="8025" w:name="_Toc115080765"/>
      <w:bookmarkStart w:id="8026" w:name="_Toc121999645"/>
      <w:bookmarkStart w:id="8027" w:name="_Toc124153818"/>
      <w:bookmarkStart w:id="8028" w:name="_Toc124154593"/>
      <w:bookmarkStart w:id="8029" w:name="_Toc131560448"/>
      <w:bookmarkStart w:id="8030" w:name="_Toc137394148"/>
      <w:bookmarkStart w:id="8031" w:name="_Toc163475252"/>
      <w:bookmarkStart w:id="8032" w:name="_Toc176783582"/>
      <w:r w:rsidRPr="00931575">
        <w:rPr>
          <w:lang w:eastAsia="sv-SE"/>
        </w:rPr>
        <w:t>7.8.5.1</w:t>
      </w:r>
      <w:r w:rsidRPr="00931575">
        <w:rPr>
          <w:lang w:eastAsia="sv-SE"/>
        </w:rPr>
        <w:tab/>
      </w:r>
      <w:r w:rsidRPr="00931575">
        <w:rPr>
          <w:i/>
          <w:lang w:eastAsia="sv-SE"/>
        </w:rPr>
        <w:t>BS type 1-O</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lastRenderedPageBreak/>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8033"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8034" w:name="_Hlk499831507"/>
            <w:r w:rsidRPr="00931575">
              <w:t>±7.465</w:t>
            </w:r>
            <w:bookmarkEnd w:id="8034"/>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8033"/>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lastRenderedPageBreak/>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lastRenderedPageBreak/>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8035" w:name="_Toc21102901"/>
      <w:bookmarkStart w:id="8036" w:name="_Toc29810750"/>
      <w:bookmarkStart w:id="8037" w:name="_Toc36636102"/>
      <w:bookmarkStart w:id="8038" w:name="_Toc37273048"/>
      <w:bookmarkStart w:id="8039" w:name="_Toc45886128"/>
      <w:bookmarkStart w:id="8040" w:name="_Toc53183204"/>
      <w:bookmarkStart w:id="8041" w:name="_Toc58915871"/>
      <w:bookmarkStart w:id="8042" w:name="_Toc58918052"/>
      <w:bookmarkStart w:id="8043" w:name="_Toc66693921"/>
      <w:bookmarkStart w:id="8044" w:name="_Toc74915873"/>
      <w:bookmarkStart w:id="8045" w:name="_Toc76114498"/>
      <w:bookmarkStart w:id="8046" w:name="_Toc76544384"/>
      <w:bookmarkStart w:id="8047" w:name="_Toc82536506"/>
      <w:bookmarkStart w:id="8048" w:name="_Toc89952799"/>
      <w:bookmarkStart w:id="8049" w:name="_Toc98766615"/>
      <w:bookmarkStart w:id="8050" w:name="_Toc99702978"/>
      <w:bookmarkStart w:id="8051" w:name="_Toc106206764"/>
      <w:bookmarkStart w:id="8052" w:name="_Toc115080766"/>
      <w:bookmarkStart w:id="8053" w:name="_Toc121999646"/>
      <w:bookmarkStart w:id="8054" w:name="_Toc124153819"/>
      <w:bookmarkStart w:id="8055" w:name="_Toc124154594"/>
      <w:bookmarkStart w:id="8056" w:name="_Toc131560449"/>
      <w:bookmarkStart w:id="8057" w:name="_Toc137394149"/>
      <w:bookmarkStart w:id="8058" w:name="_Toc163475253"/>
      <w:bookmarkStart w:id="8059" w:name="_Toc176783583"/>
      <w:r w:rsidRPr="00931575">
        <w:rPr>
          <w:lang w:eastAsia="sv-SE"/>
        </w:rPr>
        <w:t>7.8.5.2</w:t>
      </w:r>
      <w:r w:rsidRPr="00931575">
        <w:rPr>
          <w:lang w:eastAsia="sv-SE"/>
        </w:rPr>
        <w:tab/>
      </w:r>
      <w:r w:rsidRPr="00931575">
        <w:rPr>
          <w:i/>
          <w:lang w:eastAsia="sv-SE"/>
        </w:rPr>
        <w:t>BS type 2-O</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49882AF8" w:rsidR="00C45907" w:rsidRPr="00931575" w:rsidRDefault="009C5E03" w:rsidP="006F1F81">
      <w:pPr>
        <w:rPr>
          <w:rFonts w:eastAsia="Osaka"/>
        </w:rPr>
      </w:pPr>
      <w:r w:rsidRPr="000E41AD">
        <w:rPr>
          <w:rFonts w:eastAsia="Osaka"/>
        </w:rPr>
        <w:t xml:space="preserve">The subcarrier spacing for the modulated interfering signal shall be the same as the subcarrier spacing for the wanted signal </w:t>
      </w:r>
      <w:r w:rsidRPr="000E41AD">
        <w:rPr>
          <w:rFonts w:eastAsia="SimSun"/>
          <w:lang w:val="en-US" w:eastAsia="zh-CN"/>
        </w:rPr>
        <w:t>except for FR2-2 with 400 MHz, 800 MHz, 1600 MHz and 2000 MHz case</w:t>
      </w:r>
      <w:r w:rsidRPr="000E41AD">
        <w:rPr>
          <w:rFonts w:eastAsia="Osaka"/>
        </w:rPr>
        <w:t>.</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6F1F81">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9"/>
        <w:gridCol w:w="2536"/>
        <w:gridCol w:w="1978"/>
        <w:gridCol w:w="1668"/>
      </w:tblGrid>
      <w:tr w:rsidR="009C5E03" w14:paraId="55964475"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6606D3" w14:textId="77777777" w:rsidR="009C5E03" w:rsidRDefault="009C5E03" w:rsidP="001A6C5F">
            <w:pPr>
              <w:pStyle w:val="TAH"/>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E20B7B9" w14:textId="77777777" w:rsidR="009C5E03" w:rsidRDefault="009C5E03" w:rsidP="001A6C5F">
            <w:pPr>
              <w:pStyle w:val="TAH"/>
            </w:pPr>
            <w:r>
              <w:t>Mean power of interfering signals (dBm)</w:t>
            </w:r>
          </w:p>
        </w:tc>
        <w:tc>
          <w:tcPr>
            <w:tcW w:w="0" w:type="auto"/>
            <w:tcBorders>
              <w:top w:val="single" w:sz="4" w:space="0" w:color="auto"/>
              <w:left w:val="single" w:sz="4" w:space="0" w:color="auto"/>
              <w:bottom w:val="single" w:sz="4" w:space="0" w:color="auto"/>
              <w:right w:val="single" w:sz="4" w:space="0" w:color="auto"/>
            </w:tcBorders>
            <w:hideMark/>
          </w:tcPr>
          <w:p w14:paraId="483523C6" w14:textId="77777777" w:rsidR="009C5E03" w:rsidRDefault="009C5E03" w:rsidP="001A6C5F">
            <w:pPr>
              <w:pStyle w:val="TAH"/>
            </w:pPr>
            <w: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39AA4E9A" w14:textId="77777777" w:rsidR="009C5E03" w:rsidRDefault="009C5E03" w:rsidP="001A6C5F">
            <w:pPr>
              <w:pStyle w:val="TAH"/>
            </w:pPr>
            <w:r>
              <w:t>Type of interfering signal</w:t>
            </w:r>
          </w:p>
        </w:tc>
      </w:tr>
      <w:tr w:rsidR="009C5E03" w14:paraId="3DD00189"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CD2688" w14:textId="77777777" w:rsidR="009C5E03" w:rsidRDefault="009C5E03" w:rsidP="001A6C5F">
            <w:pPr>
              <w:pStyle w:val="TAC"/>
              <w:rPr>
                <w:rFonts w:cs="Arial"/>
              </w:rPr>
            </w:pPr>
            <w:r>
              <w:t>50, 100, 200, 400, 800, 1600, 2000</w:t>
            </w:r>
          </w:p>
        </w:tc>
        <w:tc>
          <w:tcPr>
            <w:tcW w:w="0" w:type="auto"/>
            <w:tcBorders>
              <w:top w:val="single" w:sz="4" w:space="0" w:color="auto"/>
              <w:left w:val="single" w:sz="4" w:space="0" w:color="auto"/>
              <w:bottom w:val="single" w:sz="4" w:space="0" w:color="auto"/>
              <w:right w:val="single" w:sz="4" w:space="0" w:color="auto"/>
            </w:tcBorders>
            <w:hideMark/>
          </w:tcPr>
          <w:p w14:paraId="594BE3B4" w14:textId="77777777" w:rsidR="009C5E03" w:rsidRDefault="009C5E03" w:rsidP="001A6C5F">
            <w:pPr>
              <w:pStyle w:val="TAC"/>
              <w:rPr>
                <w:rFonts w:eastAsia="SimSun"/>
                <w:vertAlign w:val="subscript"/>
                <w:lang w:val="en-US" w:eastAsia="zh-CN"/>
              </w:rPr>
            </w:pPr>
            <w:r>
              <w:rPr>
                <w:rFonts w:cs="Arial"/>
                <w:lang w:val="sv-FI"/>
              </w:rPr>
              <w:t>EIS</w:t>
            </w:r>
            <w:r>
              <w:rPr>
                <w:rFonts w:cs="Arial"/>
                <w:vertAlign w:val="subscript"/>
                <w:lang w:val="sv-FI"/>
              </w:rPr>
              <w:t>REFSENS_50M</w:t>
            </w:r>
            <w:r>
              <w:rPr>
                <w:lang w:val="sv-FI"/>
              </w:rPr>
              <w:t xml:space="preserve"> + 25</w:t>
            </w:r>
            <w:r>
              <w:rPr>
                <w:lang w:val="sv-SE"/>
              </w:rPr>
              <w:t xml:space="preserve"> </w:t>
            </w:r>
            <w:r>
              <w:rPr>
                <w:rFonts w:cs="Arial"/>
                <w:lang w:val="sv-SE"/>
              </w:rPr>
              <w:t xml:space="preserve">+ </w:t>
            </w:r>
            <w:r>
              <w:t>Δ</w:t>
            </w:r>
            <w:r>
              <w:rPr>
                <w:vertAlign w:val="subscript"/>
                <w:lang w:val="sv-SE"/>
              </w:rPr>
              <w:t>FR2_REFSENS</w:t>
            </w:r>
            <w:r>
              <w:rPr>
                <w:lang w:val="sv-SE"/>
              </w:rPr>
              <w:t xml:space="preserve"> </w:t>
            </w:r>
            <w:r>
              <w:rPr>
                <w:lang w:val="sv-FI"/>
              </w:rPr>
              <w:t xml:space="preserve">dB </w:t>
            </w:r>
            <w:r>
              <w:t xml:space="preserve">(Note </w:t>
            </w:r>
            <w:r>
              <w:rPr>
                <w:rFonts w:eastAsia="SimSun"/>
                <w:lang w:val="en-US" w:eastAsia="zh-CN"/>
              </w:rPr>
              <w:t>2</w:t>
            </w:r>
            <w:r>
              <w:t>)</w:t>
            </w:r>
            <w:r>
              <w:rPr>
                <w:rFonts w:eastAsia="SimSun"/>
                <w:lang w:val="en-US" w:eastAsia="zh-CN"/>
              </w:rPr>
              <w:t>,</w:t>
            </w:r>
          </w:p>
          <w:p w14:paraId="4F6B685A" w14:textId="77777777" w:rsidR="009C5E03" w:rsidRDefault="009C5E03" w:rsidP="001A6C5F">
            <w:pPr>
              <w:pStyle w:val="TAC"/>
              <w:rPr>
                <w:lang w:val="sv-FI"/>
              </w:rPr>
            </w:pPr>
            <w:r>
              <w:rPr>
                <w:rFonts w:cs="Arial"/>
                <w:lang w:val="sv-SE"/>
              </w:rPr>
              <w:t>EIS</w:t>
            </w:r>
            <w:r>
              <w:rPr>
                <w:rFonts w:cs="Arial"/>
                <w:vertAlign w:val="subscript"/>
                <w:lang w:val="sv-SE"/>
              </w:rPr>
              <w:t>REFSENS_50M</w:t>
            </w:r>
            <w:r>
              <w:rPr>
                <w:lang w:val="sv-SE"/>
              </w:rPr>
              <w:t xml:space="preserve"> + 2</w:t>
            </w:r>
            <w:r>
              <w:rPr>
                <w:rFonts w:eastAsia="SimSun"/>
                <w:lang w:val="en-US" w:eastAsia="zh-CN"/>
              </w:rPr>
              <w:t>8</w:t>
            </w:r>
            <w:r>
              <w:rPr>
                <w:lang w:val="sv-SE"/>
              </w:rPr>
              <w:t> </w:t>
            </w:r>
            <w:r>
              <w:rPr>
                <w:rFonts w:cs="Arial"/>
                <w:lang w:val="sv-SE"/>
              </w:rPr>
              <w:t xml:space="preserve">+ </w:t>
            </w:r>
            <w:r>
              <w:t>Δ</w:t>
            </w:r>
            <w:r>
              <w:rPr>
                <w:vertAlign w:val="subscript"/>
                <w:lang w:val="sv-SE"/>
              </w:rPr>
              <w:t>FR2_REFSENS</w:t>
            </w:r>
            <w:r>
              <w:rPr>
                <w:rFonts w:eastAsia="SimSun"/>
                <w:vertAlign w:val="subscript"/>
                <w:lang w:val="en-US" w:eastAsia="zh-CN"/>
              </w:rPr>
              <w:t xml:space="preserve">  </w:t>
            </w:r>
            <w:r>
              <w:t xml:space="preserve">(Note </w:t>
            </w:r>
            <w:r>
              <w:rPr>
                <w:rFonts w:eastAsia="SimSun"/>
                <w:lang w:val="en-US" w:eastAsia="zh-CN"/>
              </w:rPr>
              <w:t>3</w:t>
            </w:r>
            <w:r>
              <w:t>)</w:t>
            </w:r>
          </w:p>
        </w:tc>
        <w:tc>
          <w:tcPr>
            <w:tcW w:w="0" w:type="auto"/>
            <w:tcBorders>
              <w:top w:val="single" w:sz="4" w:space="0" w:color="auto"/>
              <w:left w:val="single" w:sz="4" w:space="0" w:color="auto"/>
              <w:bottom w:val="single" w:sz="4" w:space="0" w:color="auto"/>
              <w:right w:val="single" w:sz="4" w:space="0" w:color="auto"/>
            </w:tcBorders>
            <w:hideMark/>
          </w:tcPr>
          <w:p w14:paraId="668F2294" w14:textId="77777777" w:rsidR="009C5E03" w:rsidRDefault="009C5E03" w:rsidP="001A6C5F">
            <w:pPr>
              <w:pStyle w:val="TAC"/>
            </w:pPr>
            <w:r>
              <w:t>EIS</w:t>
            </w:r>
            <w:r>
              <w:rPr>
                <w:vertAlign w:val="subscript"/>
              </w:rPr>
              <w:t>REFSENS</w:t>
            </w:r>
            <w:r>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1C2E7876" w14:textId="77777777" w:rsidR="009C5E03" w:rsidRDefault="009C5E03" w:rsidP="001A6C5F">
            <w:pPr>
              <w:pStyle w:val="TAC"/>
            </w:pPr>
            <w:r>
              <w:t>See table 7.8.5.2-2</w:t>
            </w:r>
          </w:p>
        </w:tc>
      </w:tr>
      <w:tr w:rsidR="009C5E03" w14:paraId="782CBBD5"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FD7C739" w14:textId="77777777" w:rsidR="009C5E03" w:rsidRDefault="009C5E03" w:rsidP="001A6C5F">
            <w:pPr>
              <w:pStyle w:val="TAN"/>
            </w:pPr>
            <w:r>
              <w:rPr>
                <w:rFonts w:eastAsia="SimSun"/>
              </w:rPr>
              <w:t>NOTE 1:</w:t>
            </w:r>
            <w:r>
              <w:tab/>
              <w:t>EIS</w:t>
            </w:r>
            <w:r>
              <w:rPr>
                <w:vertAlign w:val="subscript"/>
              </w:rPr>
              <w:t>REFSENS</w:t>
            </w:r>
            <w:r>
              <w:t xml:space="preserve"> and EIS</w:t>
            </w:r>
            <w:r>
              <w:rPr>
                <w:vertAlign w:val="subscript"/>
              </w:rPr>
              <w:t>REFSENS_50M</w:t>
            </w:r>
            <w:r>
              <w:t xml:space="preserve"> are given in TS 38.104 [2], clause 10.3.3.</w:t>
            </w:r>
          </w:p>
          <w:p w14:paraId="4402C979" w14:textId="77777777" w:rsidR="009C5E03" w:rsidRDefault="009C5E03" w:rsidP="001A6C5F">
            <w:pPr>
              <w:pStyle w:val="TAN"/>
            </w:pPr>
            <w:r>
              <w:t xml:space="preserve">NOTE </w:t>
            </w:r>
            <w:r>
              <w:rPr>
                <w:rFonts w:eastAsia="SimSun"/>
                <w:lang w:val="en-US" w:eastAsia="zh-CN"/>
              </w:rPr>
              <w:t>2</w:t>
            </w:r>
            <w:r>
              <w:t>:</w:t>
            </w:r>
            <w:r>
              <w:tab/>
              <w:t xml:space="preserve">Applicable to bands defined within the frequency spectrum range of </w:t>
            </w:r>
            <w:r>
              <w:rPr>
                <w:rFonts w:eastAsia="SimSun"/>
                <w:lang w:val="en-US" w:eastAsia="zh-CN"/>
              </w:rPr>
              <w:t>FR2-1</w:t>
            </w:r>
            <w:r>
              <w:t>.</w:t>
            </w:r>
          </w:p>
          <w:p w14:paraId="39F7F2DC" w14:textId="77777777" w:rsidR="009C5E03" w:rsidRDefault="009C5E03" w:rsidP="001A6C5F">
            <w:pPr>
              <w:pStyle w:val="TAN"/>
            </w:pPr>
            <w:r>
              <w:t xml:space="preserve">NOTE </w:t>
            </w:r>
            <w:r>
              <w:rPr>
                <w:rFonts w:eastAsia="SimSun"/>
                <w:lang w:val="en-US" w:eastAsia="zh-CN"/>
              </w:rPr>
              <w:t>3</w:t>
            </w:r>
            <w:r>
              <w:t>:</w:t>
            </w:r>
            <w:r>
              <w:tab/>
              <w:t xml:space="preserve">Applicable to bands defined within the frequency spectrum range of </w:t>
            </w:r>
            <w:r>
              <w:rPr>
                <w:rFonts w:eastAsia="SimSun"/>
                <w:lang w:val="en-US" w:eastAsia="zh-CN"/>
              </w:rPr>
              <w:t>FR2-2</w:t>
            </w:r>
            <w:r>
              <w:t>.</w:t>
            </w:r>
          </w:p>
        </w:tc>
      </w:tr>
    </w:tbl>
    <w:p w14:paraId="672ED961" w14:textId="77777777" w:rsidR="009C5E03" w:rsidRDefault="009C5E03" w:rsidP="009C5E03"/>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3047"/>
        <w:gridCol w:w="3537"/>
        <w:gridCol w:w="1728"/>
      </w:tblGrid>
      <w:tr w:rsidR="009C5E03" w:rsidRPr="000E41AD" w14:paraId="54145C8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85978D" w14:textId="77777777" w:rsidR="009C5E03" w:rsidRPr="000E41AD" w:rsidRDefault="009C5E03" w:rsidP="001A6C5F">
            <w:pPr>
              <w:pStyle w:val="TAH"/>
            </w:pPr>
            <w:bookmarkStart w:id="8060" w:name="_Toc21102902"/>
            <w:bookmarkStart w:id="8061" w:name="_Toc29810751"/>
            <w:bookmarkStart w:id="8062" w:name="_Toc36636103"/>
            <w:bookmarkStart w:id="8063" w:name="_Toc37273049"/>
            <w:bookmarkStart w:id="8064" w:name="_Toc45886129"/>
            <w:bookmarkStart w:id="8065" w:name="_Toc53183205"/>
            <w:bookmarkStart w:id="8066" w:name="_Toc58915872"/>
            <w:bookmarkStart w:id="8067" w:name="_Toc58918053"/>
            <w:bookmarkStart w:id="8068" w:name="_Toc66693922"/>
            <w:bookmarkStart w:id="8069" w:name="_Toc74915874"/>
            <w:bookmarkStart w:id="8070" w:name="_Toc76114499"/>
            <w:bookmarkStart w:id="8071" w:name="_Toc76544385"/>
            <w:bookmarkStart w:id="8072" w:name="_Toc82536507"/>
            <w:bookmarkStart w:id="8073" w:name="_Toc89952800"/>
            <w:bookmarkStart w:id="8074" w:name="_Toc98766616"/>
            <w:bookmarkStart w:id="8075" w:name="_Toc99702979"/>
            <w:bookmarkStart w:id="8076" w:name="_Toc106206765"/>
            <w:bookmarkStart w:id="8077" w:name="_Toc115080767"/>
            <w:bookmarkStart w:id="8078" w:name="_Toc121999647"/>
            <w:bookmarkStart w:id="8079" w:name="_Toc124153820"/>
            <w:bookmarkStart w:id="8080" w:name="_Toc124154595"/>
            <w:r w:rsidRPr="004A5A2D">
              <w:rPr>
                <w:iCs/>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0213E62D" w14:textId="77777777" w:rsidR="009C5E03" w:rsidRPr="000E41AD" w:rsidRDefault="009C5E03" w:rsidP="001A6C5F">
            <w:pPr>
              <w:pStyle w:val="TAH"/>
            </w:pPr>
            <w:r w:rsidRPr="000E41AD">
              <w:rPr>
                <w:i/>
              </w:rPr>
              <w:t>BS channel bandwidth</w:t>
            </w:r>
            <w:r w:rsidRPr="000E41AD">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5071F9AE" w14:textId="77777777" w:rsidR="009C5E03" w:rsidRPr="000E41AD" w:rsidRDefault="009C5E03" w:rsidP="001A6C5F">
            <w:pPr>
              <w:pStyle w:val="TAH"/>
            </w:pPr>
            <w:r w:rsidRPr="000E41AD">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3F845DEE" w14:textId="77777777" w:rsidR="009C5E03" w:rsidRPr="000E41AD" w:rsidRDefault="009C5E03" w:rsidP="001A6C5F">
            <w:pPr>
              <w:pStyle w:val="TAH"/>
            </w:pPr>
            <w:r w:rsidRPr="000E41AD">
              <w:t>Type of interfering signal</w:t>
            </w:r>
          </w:p>
        </w:tc>
      </w:tr>
      <w:tr w:rsidR="009C5E03" w:rsidRPr="000E41AD" w14:paraId="1D5BFF2C"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2DDA65" w14:textId="77777777" w:rsidR="009C5E03" w:rsidRPr="000E41AD" w:rsidRDefault="009C5E03" w:rsidP="001A6C5F">
            <w:pPr>
              <w:pStyle w:val="TAC"/>
              <w:rPr>
                <w:lang w:val="sv-SE"/>
              </w:rPr>
            </w:pPr>
            <w:r w:rsidRPr="000E41AD">
              <w:rPr>
                <w:rFonts w:eastAsia="SimSun"/>
                <w:lang w:val="en-US" w:eastAsia="zh-CN"/>
              </w:rPr>
              <w:t>FR2-1</w:t>
            </w:r>
          </w:p>
        </w:tc>
        <w:tc>
          <w:tcPr>
            <w:tcW w:w="0" w:type="auto"/>
            <w:tcBorders>
              <w:top w:val="single" w:sz="4" w:space="0" w:color="auto"/>
              <w:left w:val="single" w:sz="4" w:space="0" w:color="auto"/>
              <w:bottom w:val="nil"/>
              <w:right w:val="single" w:sz="4" w:space="0" w:color="auto"/>
            </w:tcBorders>
            <w:vAlign w:val="center"/>
            <w:hideMark/>
          </w:tcPr>
          <w:p w14:paraId="76200F22" w14:textId="10F08020" w:rsidR="009C5E03" w:rsidRPr="000E41AD" w:rsidRDefault="009C5E03" w:rsidP="001A6C5F">
            <w:pPr>
              <w:pStyle w:val="TAC"/>
              <w:rPr>
                <w:lang w:val="sv-SE"/>
              </w:rPr>
            </w:pPr>
            <w:r w:rsidRPr="000E41AD">
              <w:rPr>
                <w:lang w:val="sv-SE"/>
              </w:rPr>
              <w:t>50 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17F44"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2D8B" w14:textId="77777777" w:rsidR="009C5E03" w:rsidRPr="000E41AD" w:rsidRDefault="009C5E03" w:rsidP="001A6C5F">
            <w:pPr>
              <w:pStyle w:val="TAC"/>
            </w:pPr>
            <w:r w:rsidRPr="000E41AD">
              <w:t>CW</w:t>
            </w:r>
          </w:p>
        </w:tc>
      </w:tr>
      <w:tr w:rsidR="009C5E03" w:rsidRPr="000E41AD" w14:paraId="3FA38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8EE02"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07AFB752"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7B186A2D"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E32AF"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FDB6AF9" w14:textId="77777777" w:rsidR="009C5E03" w:rsidRPr="000E41AD" w:rsidRDefault="009C5E03" w:rsidP="001A6C5F">
            <w:pPr>
              <w:pStyle w:val="TAC"/>
            </w:pPr>
            <w:r w:rsidRPr="000E41AD">
              <w:t>(Note 1)</w:t>
            </w:r>
          </w:p>
        </w:tc>
      </w:tr>
      <w:tr w:rsidR="009C5E03" w:rsidRPr="000E41AD" w14:paraId="659C04A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36480"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175323D9" w14:textId="756FFBBA" w:rsidR="009C5E03" w:rsidRPr="000E41AD" w:rsidRDefault="009C5E03" w:rsidP="001A6C5F">
            <w:pPr>
              <w:pStyle w:val="TAC"/>
            </w:pPr>
            <w:r w:rsidRPr="000E41AD">
              <w:t>100 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2E8CA" w14:textId="77777777" w:rsidR="009C5E03" w:rsidRPr="000E41AD" w:rsidRDefault="009C5E03" w:rsidP="001A6C5F">
            <w:pPr>
              <w:pStyle w:val="TAC"/>
            </w:pPr>
            <w:r w:rsidRPr="000E41AD">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9721F" w14:textId="77777777" w:rsidR="009C5E03" w:rsidRPr="000E41AD" w:rsidRDefault="009C5E03" w:rsidP="001A6C5F">
            <w:pPr>
              <w:pStyle w:val="TAC"/>
            </w:pPr>
            <w:r w:rsidRPr="000E41AD">
              <w:t>CW</w:t>
            </w:r>
          </w:p>
        </w:tc>
      </w:tr>
      <w:tr w:rsidR="009C5E03" w:rsidRPr="000E41AD" w14:paraId="4E2E67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C2C9A"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29F7DBED"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24BCCD9E"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28FAEA"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12EDF04" w14:textId="77777777" w:rsidR="009C5E03" w:rsidRPr="000E41AD" w:rsidRDefault="009C5E03" w:rsidP="001A6C5F">
            <w:pPr>
              <w:pStyle w:val="TAC"/>
            </w:pPr>
            <w:r w:rsidRPr="000E41AD">
              <w:t>(Note 1)</w:t>
            </w:r>
          </w:p>
        </w:tc>
      </w:tr>
      <w:tr w:rsidR="009C5E03" w:rsidRPr="000E41AD" w14:paraId="60ED52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9864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0B0BA31" w14:textId="6418FFEF" w:rsidR="009C5E03" w:rsidRPr="000E41AD" w:rsidRDefault="009C5E03" w:rsidP="001A6C5F">
            <w:pPr>
              <w:pStyle w:val="TAC"/>
            </w:pPr>
            <w:r w:rsidRPr="000E41AD">
              <w:t>200 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3BB53" w14:textId="77777777" w:rsidR="009C5E03" w:rsidRPr="000E41AD" w:rsidRDefault="009C5E03" w:rsidP="001A6C5F">
            <w:pPr>
              <w:pStyle w:val="TAC"/>
            </w:pPr>
            <w:r w:rsidRPr="000E41AD">
              <w:t>±5.64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62A9C" w14:textId="77777777" w:rsidR="009C5E03" w:rsidRPr="000E41AD" w:rsidRDefault="009C5E03" w:rsidP="001A6C5F">
            <w:pPr>
              <w:pStyle w:val="TAC"/>
            </w:pPr>
            <w:r w:rsidRPr="000E41AD">
              <w:t>CW</w:t>
            </w:r>
          </w:p>
        </w:tc>
      </w:tr>
      <w:tr w:rsidR="009C5E03" w:rsidRPr="000E41AD" w14:paraId="60178B14"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8D674D"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4AC0A1A1"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5B058137"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121D"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E32DB65" w14:textId="77777777" w:rsidR="009C5E03" w:rsidRPr="000E41AD" w:rsidRDefault="009C5E03" w:rsidP="001A6C5F">
            <w:pPr>
              <w:pStyle w:val="TAC"/>
            </w:pPr>
            <w:r w:rsidRPr="000E41AD">
              <w:t>(Note 1)</w:t>
            </w:r>
          </w:p>
        </w:tc>
      </w:tr>
      <w:tr w:rsidR="009C5E03" w:rsidRPr="000E41AD" w14:paraId="4D1CE8C5"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3F72DC"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726074F" w14:textId="2E1F6D49" w:rsidR="009C5E03" w:rsidRPr="000E41AD" w:rsidRDefault="009C5E03" w:rsidP="001A6C5F">
            <w:pPr>
              <w:pStyle w:val="TAC"/>
              <w:rPr>
                <w:lang w:val="sv-SE"/>
              </w:rPr>
            </w:pPr>
            <w:r w:rsidRPr="000E41AD">
              <w:rPr>
                <w:lang w:val="sv-SE"/>
              </w:rPr>
              <w:t>400 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3540A" w14:textId="77777777" w:rsidR="009C5E03" w:rsidRPr="000E41AD" w:rsidRDefault="009C5E03" w:rsidP="001A6C5F">
            <w:pPr>
              <w:pStyle w:val="TAC"/>
            </w:pPr>
            <w:r w:rsidRPr="000E41AD">
              <w:t>±6.02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BFB84" w14:textId="77777777" w:rsidR="009C5E03" w:rsidRPr="000E41AD" w:rsidRDefault="009C5E03" w:rsidP="001A6C5F">
            <w:pPr>
              <w:pStyle w:val="TAC"/>
            </w:pPr>
            <w:r w:rsidRPr="000E41AD">
              <w:t>CW</w:t>
            </w:r>
          </w:p>
        </w:tc>
      </w:tr>
      <w:tr w:rsidR="009C5E03" w:rsidRPr="000E41AD" w14:paraId="34AF8DA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1AA408"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3E13B846"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15912874" w14:textId="77777777" w:rsidR="009C5E03" w:rsidRPr="000E41AD" w:rsidRDefault="009C5E03" w:rsidP="001A6C5F">
            <w:pPr>
              <w:pStyle w:val="TAC"/>
            </w:pPr>
            <w:r w:rsidRPr="000E41AD">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9A781"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F2BF6FF" w14:textId="77777777" w:rsidR="009C5E03" w:rsidRPr="000E41AD" w:rsidRDefault="009C5E03" w:rsidP="001A6C5F">
            <w:pPr>
              <w:pStyle w:val="TAC"/>
            </w:pPr>
            <w:r w:rsidRPr="000E41AD">
              <w:t>(Note 1)</w:t>
            </w:r>
          </w:p>
        </w:tc>
      </w:tr>
      <w:tr w:rsidR="009C5E03" w:rsidRPr="000E41AD" w14:paraId="2FFF8D08"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DD9DA31" w14:textId="77777777" w:rsidR="009C5E03" w:rsidRPr="000E41AD" w:rsidRDefault="009C5E03" w:rsidP="001A6C5F">
            <w:pPr>
              <w:pStyle w:val="TAC"/>
              <w:rPr>
                <w:lang w:val="sv-SE"/>
              </w:rPr>
            </w:pPr>
            <w:r w:rsidRPr="000E41AD">
              <w:rPr>
                <w:rFonts w:eastAsia="SimSun"/>
                <w:lang w:val="en-US" w:eastAsia="zh-CN"/>
              </w:rPr>
              <w:t>FR2-2</w:t>
            </w:r>
          </w:p>
        </w:tc>
        <w:tc>
          <w:tcPr>
            <w:tcW w:w="0" w:type="auto"/>
            <w:vMerge w:val="restart"/>
            <w:tcBorders>
              <w:top w:val="nil"/>
              <w:left w:val="single" w:sz="4" w:space="0" w:color="auto"/>
              <w:bottom w:val="single" w:sz="4" w:space="0" w:color="auto"/>
              <w:right w:val="single" w:sz="4" w:space="0" w:color="auto"/>
            </w:tcBorders>
            <w:vAlign w:val="center"/>
            <w:hideMark/>
          </w:tcPr>
          <w:p w14:paraId="39946F2E" w14:textId="77777777" w:rsidR="009C5E03" w:rsidRPr="000E41AD" w:rsidRDefault="009C5E03" w:rsidP="001A6C5F">
            <w:pPr>
              <w:pStyle w:val="TAC"/>
              <w:rPr>
                <w:lang w:val="sv-SE"/>
              </w:rPr>
            </w:pPr>
            <w:r w:rsidRPr="000E41AD">
              <w:rPr>
                <w:lang w:val="sv-SE"/>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A0856"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E8FCC" w14:textId="77777777" w:rsidR="009C5E03" w:rsidRPr="000E41AD" w:rsidRDefault="009C5E03" w:rsidP="001A6C5F">
            <w:pPr>
              <w:pStyle w:val="TAC"/>
            </w:pPr>
            <w:r w:rsidRPr="000E41AD">
              <w:t>CW</w:t>
            </w:r>
          </w:p>
        </w:tc>
      </w:tr>
      <w:tr w:rsidR="009C5E03" w:rsidRPr="000E41AD" w14:paraId="1766833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2328F"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FEAA32B"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826EFB" w14:textId="77777777" w:rsidR="009C5E03" w:rsidRPr="000E41AD" w:rsidRDefault="009C5E03" w:rsidP="001A6C5F">
            <w:pPr>
              <w:pStyle w:val="TAC"/>
            </w:pPr>
            <w:r w:rsidRPr="000E41AD">
              <w:t>±</w:t>
            </w:r>
            <w:r w:rsidRPr="000E41AD">
              <w:rPr>
                <w:lang w:val="en-US"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85C2A"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A248DF3"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5BDEFD3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8F1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33557093" w14:textId="77777777" w:rsidR="009C5E03" w:rsidRPr="000E41AD" w:rsidRDefault="009C5E03" w:rsidP="001A6C5F">
            <w:pPr>
              <w:pStyle w:val="TAC"/>
              <w:rPr>
                <w:lang w:val="sv-SE"/>
              </w:rPr>
            </w:pPr>
            <w:r w:rsidRPr="000E41AD">
              <w:rPr>
                <w:lang w:val="sv-SE"/>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C7D9C" w14:textId="77777777" w:rsidR="009C5E03" w:rsidRPr="000E41AD" w:rsidRDefault="009C5E03" w:rsidP="001A6C5F">
            <w:pPr>
              <w:pStyle w:val="TAC"/>
            </w:pPr>
            <w:r w:rsidRPr="000E41AD">
              <w:t>±</w:t>
            </w:r>
            <w:r w:rsidRPr="000E41AD">
              <w:rPr>
                <w:rFonts w:eastAsia="SimSun"/>
                <w:lang w:val="en-US" w:eastAsia="zh-CN"/>
              </w:rPr>
              <w:t>6</w:t>
            </w:r>
            <w:r w:rsidRPr="000E41AD">
              <w:t>.</w:t>
            </w:r>
            <w:r w:rsidRPr="000E41AD">
              <w:rPr>
                <w:rFonts w:eastAsia="SimSun"/>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12FBAB15" w14:textId="77777777" w:rsidR="009C5E03" w:rsidRPr="000E41AD" w:rsidRDefault="009C5E03" w:rsidP="001A6C5F">
            <w:pPr>
              <w:pStyle w:val="TAC"/>
            </w:pPr>
            <w:r w:rsidRPr="000E41AD">
              <w:t>CW</w:t>
            </w:r>
          </w:p>
        </w:tc>
      </w:tr>
      <w:tr w:rsidR="009C5E03" w:rsidRPr="000E41AD" w14:paraId="6D2BB5AE"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46CB0"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2EA69A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E379EA" w14:textId="77777777" w:rsidR="009C5E03" w:rsidRPr="000E41AD" w:rsidRDefault="009C5E03" w:rsidP="001A6C5F">
            <w:pPr>
              <w:pStyle w:val="TAC"/>
            </w:pPr>
            <w:r w:rsidRPr="000E41AD">
              <w:t>±</w:t>
            </w:r>
            <w:r w:rsidRPr="000E41AD">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8EED6"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17F56A4"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706C597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5C7D3"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A2FCDFB" w14:textId="77777777" w:rsidR="009C5E03" w:rsidRPr="000E41AD" w:rsidRDefault="009C5E03" w:rsidP="001A6C5F">
            <w:pPr>
              <w:pStyle w:val="TAC"/>
              <w:rPr>
                <w:lang w:val="sv-SE"/>
              </w:rPr>
            </w:pPr>
            <w:r w:rsidRPr="000E41AD">
              <w:rPr>
                <w:lang w:val="sv-SE"/>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DF857"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7.3]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CF97E" w14:textId="77777777" w:rsidR="009C5E03" w:rsidRPr="000E41AD" w:rsidRDefault="009C5E03" w:rsidP="001A6C5F">
            <w:pPr>
              <w:pStyle w:val="TAC"/>
            </w:pPr>
            <w:r w:rsidRPr="000E41AD">
              <w:t>CW</w:t>
            </w:r>
          </w:p>
        </w:tc>
      </w:tr>
      <w:tr w:rsidR="009C5E03" w:rsidRPr="000E41AD" w14:paraId="79424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B0623A"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4B50FA2"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25750D"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13DF"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71EF029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1B3CF6B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3F8A"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CC5953B" w14:textId="77777777" w:rsidR="009C5E03" w:rsidRPr="000E41AD" w:rsidRDefault="009C5E03" w:rsidP="001A6C5F">
            <w:pPr>
              <w:pStyle w:val="TAC"/>
              <w:rPr>
                <w:lang w:val="sv-SE"/>
              </w:rPr>
            </w:pPr>
            <w:r w:rsidRPr="000E41AD">
              <w:rPr>
                <w:lang w:val="sv-SE"/>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ADB43"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5.86]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A8994" w14:textId="77777777" w:rsidR="009C5E03" w:rsidRPr="000E41AD" w:rsidRDefault="009C5E03" w:rsidP="001A6C5F">
            <w:pPr>
              <w:pStyle w:val="TAC"/>
            </w:pPr>
            <w:r w:rsidRPr="000E41AD">
              <w:t>CW</w:t>
            </w:r>
          </w:p>
        </w:tc>
      </w:tr>
      <w:tr w:rsidR="009C5E03" w:rsidRPr="000E41AD" w14:paraId="0781CCD7"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19F61"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60DBF7FF"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C5CE78"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ED3D2"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1E60ED71"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736146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BFDD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1066019E" w14:textId="77777777" w:rsidR="009C5E03" w:rsidRPr="000E41AD" w:rsidRDefault="009C5E03" w:rsidP="001A6C5F">
            <w:pPr>
              <w:pStyle w:val="TAC"/>
              <w:rPr>
                <w:lang w:val="sv-SE"/>
              </w:rPr>
            </w:pPr>
            <w:r w:rsidRPr="000E41AD">
              <w:rPr>
                <w:lang w:val="sv-SE"/>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8BC14" w14:textId="77777777" w:rsidR="009C5E03" w:rsidRPr="000E41AD" w:rsidRDefault="009C5E03" w:rsidP="001A6C5F">
            <w:pPr>
              <w:pStyle w:val="TAC"/>
            </w:pPr>
            <w:r w:rsidRPr="000E41AD">
              <w:t>±</w:t>
            </w:r>
            <w:r w:rsidRPr="000E41AD">
              <w:rPr>
                <w:rFonts w:eastAsia="SimSun"/>
                <w:lang w:val="en-US" w:eastAsia="zh-CN"/>
              </w:rPr>
              <w:t>7.48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0F26" w14:textId="77777777" w:rsidR="009C5E03" w:rsidRPr="000E41AD" w:rsidRDefault="009C5E03" w:rsidP="001A6C5F">
            <w:pPr>
              <w:pStyle w:val="TAC"/>
            </w:pPr>
            <w:r w:rsidRPr="000E41AD">
              <w:t>CW</w:t>
            </w:r>
          </w:p>
        </w:tc>
      </w:tr>
      <w:tr w:rsidR="009C5E03" w:rsidRPr="000E41AD" w14:paraId="1439A32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B86C1B"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E1841B8"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9DF7A1" w14:textId="77777777" w:rsidR="009C5E03" w:rsidRPr="000E41AD" w:rsidRDefault="009C5E03" w:rsidP="001A6C5F">
            <w:pPr>
              <w:pStyle w:val="TAC"/>
            </w:pPr>
            <w:r w:rsidRPr="000E41AD">
              <w:t>±</w:t>
            </w:r>
            <w:r w:rsidRPr="000E41AD">
              <w:rPr>
                <w:rFonts w:eastAsia="SimSun"/>
                <w:lang w:val="en-US" w:eastAsia="zh-CN"/>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8F69"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4E57AAA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B82451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234DFA5" w14:textId="77777777" w:rsidR="009C5E03" w:rsidRPr="000E41AD" w:rsidRDefault="009C5E03" w:rsidP="001A6C5F">
            <w:pPr>
              <w:pStyle w:val="TAN"/>
            </w:pPr>
            <w:r w:rsidRPr="000E41AD">
              <w:t>NOTE 1:</w:t>
            </w:r>
            <w:r w:rsidRPr="000E41AD">
              <w:rPr>
                <w:rFonts w:cs="Arial"/>
                <w:szCs w:val="18"/>
              </w:rPr>
              <w:tab/>
            </w:r>
            <w:r w:rsidRPr="000E41AD">
              <w:t xml:space="preserve">For the 60 kHz subcarrier spacing, the number of RB is 64. For the 120 kHz subcarrier spacing, the number of RB is 32. </w:t>
            </w:r>
          </w:p>
          <w:p w14:paraId="41747390" w14:textId="77777777" w:rsidR="009C5E03" w:rsidRPr="000E41AD" w:rsidRDefault="009C5E03" w:rsidP="001A6C5F">
            <w:pPr>
              <w:pStyle w:val="TAN"/>
            </w:pPr>
            <w:r w:rsidRPr="000E41AD">
              <w:t xml:space="preserve">NOTE </w:t>
            </w:r>
            <w:r w:rsidRPr="000E41AD">
              <w:rPr>
                <w:rFonts w:eastAsia="SimSun"/>
                <w:lang w:val="en-US" w:eastAsia="zh-CN"/>
              </w:rPr>
              <w:t>2</w:t>
            </w:r>
            <w:r w:rsidRPr="000E41AD">
              <w:t>:</w:t>
            </w:r>
            <w:r w:rsidRPr="000E41AD">
              <w:tab/>
              <w:t>Number of RBs is</w:t>
            </w:r>
            <w:r w:rsidRPr="000E41AD">
              <w:rPr>
                <w:rFonts w:eastAsia="SimSun"/>
                <w:lang w:val="en-US" w:eastAsia="zh-CN"/>
              </w:rPr>
              <w:t xml:space="preserve"> 64</w:t>
            </w:r>
            <w:r w:rsidRPr="000E41AD">
              <w:t xml:space="preserve"> with 120 kHz subcarrier spacing</w:t>
            </w:r>
            <w:r w:rsidRPr="000E41AD">
              <w:rPr>
                <w:rFonts w:eastAsia="SimSun"/>
                <w:lang w:val="en-US" w:eastAsia="zh-CN"/>
              </w:rPr>
              <w:t>.</w:t>
            </w:r>
          </w:p>
        </w:tc>
      </w:tr>
    </w:tbl>
    <w:p w14:paraId="3FA2464C" w14:textId="77777777" w:rsidR="009C5E03" w:rsidRDefault="009C5E03" w:rsidP="009C5E03"/>
    <w:p w14:paraId="1E482709" w14:textId="77777777" w:rsidR="00C45907" w:rsidRPr="00931575" w:rsidRDefault="00C45907" w:rsidP="00C45907">
      <w:pPr>
        <w:pStyle w:val="Heading2"/>
      </w:pPr>
      <w:bookmarkStart w:id="8081" w:name="_Toc131560450"/>
      <w:bookmarkStart w:id="8082" w:name="_Toc137394150"/>
      <w:bookmarkStart w:id="8083" w:name="_Toc163475254"/>
      <w:bookmarkStart w:id="8084" w:name="_Toc176783584"/>
      <w:r w:rsidRPr="00931575">
        <w:t>7.9</w:t>
      </w:r>
      <w:r w:rsidRPr="00931575">
        <w:tab/>
        <w:t>OTA in-channel selectivity</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510E5484" w14:textId="77777777" w:rsidR="00C45907" w:rsidRPr="00931575" w:rsidRDefault="00C45907" w:rsidP="00C45907">
      <w:pPr>
        <w:pStyle w:val="Heading3"/>
        <w:rPr>
          <w:lang w:eastAsia="sv-SE"/>
        </w:rPr>
      </w:pPr>
      <w:bookmarkStart w:id="8085" w:name="_Toc21102903"/>
      <w:bookmarkStart w:id="8086" w:name="_Toc29810752"/>
      <w:bookmarkStart w:id="8087" w:name="_Toc36636104"/>
      <w:bookmarkStart w:id="8088" w:name="_Toc37273050"/>
      <w:bookmarkStart w:id="8089" w:name="_Toc45886130"/>
      <w:bookmarkStart w:id="8090" w:name="_Toc53183206"/>
      <w:bookmarkStart w:id="8091" w:name="_Toc58915873"/>
      <w:bookmarkStart w:id="8092" w:name="_Toc58918054"/>
      <w:bookmarkStart w:id="8093" w:name="_Toc66693923"/>
      <w:bookmarkStart w:id="8094" w:name="_Toc74915875"/>
      <w:bookmarkStart w:id="8095" w:name="_Toc76114500"/>
      <w:bookmarkStart w:id="8096" w:name="_Toc76544386"/>
      <w:bookmarkStart w:id="8097" w:name="_Toc82536508"/>
      <w:bookmarkStart w:id="8098" w:name="_Toc89952801"/>
      <w:bookmarkStart w:id="8099" w:name="_Toc98766617"/>
      <w:bookmarkStart w:id="8100" w:name="_Toc99702980"/>
      <w:bookmarkStart w:id="8101" w:name="_Toc106206766"/>
      <w:bookmarkStart w:id="8102" w:name="_Toc115080768"/>
      <w:bookmarkStart w:id="8103" w:name="_Toc121999648"/>
      <w:bookmarkStart w:id="8104" w:name="_Toc124153821"/>
      <w:bookmarkStart w:id="8105" w:name="_Toc124154596"/>
      <w:bookmarkStart w:id="8106" w:name="_Toc131560451"/>
      <w:bookmarkStart w:id="8107" w:name="_Toc137394151"/>
      <w:bookmarkStart w:id="8108" w:name="_Toc163475255"/>
      <w:bookmarkStart w:id="8109" w:name="_Toc176783585"/>
      <w:r w:rsidRPr="00931575">
        <w:rPr>
          <w:lang w:eastAsia="sv-SE"/>
        </w:rPr>
        <w:t>7.9.1</w:t>
      </w:r>
      <w:r w:rsidRPr="00931575">
        <w:rPr>
          <w:lang w:eastAsia="sv-SE"/>
        </w:rPr>
        <w:tab/>
        <w:t>Definition and applicability</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8110" w:name="_Toc21102904"/>
      <w:bookmarkStart w:id="8111" w:name="_Toc29810753"/>
      <w:bookmarkStart w:id="8112" w:name="_Toc36636105"/>
      <w:bookmarkStart w:id="8113" w:name="_Toc37273051"/>
      <w:bookmarkStart w:id="8114" w:name="_Toc45886131"/>
      <w:bookmarkStart w:id="8115" w:name="_Toc53183207"/>
      <w:bookmarkStart w:id="8116" w:name="_Toc58915874"/>
      <w:bookmarkStart w:id="8117" w:name="_Toc58918055"/>
      <w:bookmarkStart w:id="8118" w:name="_Toc66693924"/>
      <w:bookmarkStart w:id="8119" w:name="_Toc74915876"/>
      <w:bookmarkStart w:id="8120" w:name="_Toc76114501"/>
      <w:bookmarkStart w:id="8121" w:name="_Toc76544387"/>
      <w:bookmarkStart w:id="8122" w:name="_Toc82536509"/>
      <w:bookmarkStart w:id="8123" w:name="_Toc89952802"/>
      <w:bookmarkStart w:id="8124" w:name="_Toc98766618"/>
      <w:bookmarkStart w:id="8125" w:name="_Toc99702981"/>
      <w:bookmarkStart w:id="8126" w:name="_Toc106206767"/>
      <w:bookmarkStart w:id="8127" w:name="_Toc115080769"/>
      <w:bookmarkStart w:id="8128" w:name="_Toc121999649"/>
      <w:bookmarkStart w:id="8129" w:name="_Toc124153822"/>
      <w:bookmarkStart w:id="8130" w:name="_Toc124154597"/>
      <w:bookmarkStart w:id="8131" w:name="_Toc131560452"/>
      <w:bookmarkStart w:id="8132" w:name="_Toc137394152"/>
      <w:bookmarkStart w:id="8133" w:name="_Toc163475256"/>
      <w:bookmarkStart w:id="8134" w:name="_Toc176783586"/>
      <w:r w:rsidRPr="00931575">
        <w:rPr>
          <w:lang w:eastAsia="sv-SE"/>
        </w:rPr>
        <w:t>7.9.2</w:t>
      </w:r>
      <w:r w:rsidRPr="00931575">
        <w:rPr>
          <w:lang w:eastAsia="sv-SE"/>
        </w:rPr>
        <w:tab/>
        <w:t>Minimum requirement</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8135" w:name="_Toc21102905"/>
      <w:bookmarkStart w:id="8136" w:name="_Toc29810754"/>
      <w:bookmarkStart w:id="8137" w:name="_Toc36636106"/>
      <w:bookmarkStart w:id="8138" w:name="_Toc37273052"/>
      <w:bookmarkStart w:id="8139" w:name="_Toc45886132"/>
      <w:bookmarkStart w:id="8140" w:name="_Toc53183208"/>
      <w:bookmarkStart w:id="8141" w:name="_Toc58915875"/>
      <w:bookmarkStart w:id="8142" w:name="_Toc58918056"/>
      <w:bookmarkStart w:id="8143" w:name="_Toc66693925"/>
      <w:bookmarkStart w:id="8144" w:name="_Toc74915877"/>
      <w:bookmarkStart w:id="8145" w:name="_Toc76114502"/>
      <w:bookmarkStart w:id="8146" w:name="_Toc76544388"/>
      <w:bookmarkStart w:id="8147" w:name="_Toc82536510"/>
      <w:bookmarkStart w:id="8148" w:name="_Toc89952803"/>
      <w:bookmarkStart w:id="8149" w:name="_Toc98766619"/>
      <w:bookmarkStart w:id="8150" w:name="_Toc99702982"/>
      <w:bookmarkStart w:id="8151" w:name="_Toc106206768"/>
      <w:bookmarkStart w:id="8152" w:name="_Toc115080770"/>
      <w:bookmarkStart w:id="8153" w:name="_Toc121999650"/>
      <w:bookmarkStart w:id="8154" w:name="_Toc124153823"/>
      <w:bookmarkStart w:id="8155" w:name="_Toc124154598"/>
      <w:bookmarkStart w:id="8156" w:name="_Toc131560453"/>
      <w:bookmarkStart w:id="8157" w:name="_Toc137394153"/>
      <w:bookmarkStart w:id="8158" w:name="_Toc163475257"/>
      <w:bookmarkStart w:id="8159" w:name="_Toc176783587"/>
      <w:r w:rsidRPr="00931575">
        <w:rPr>
          <w:lang w:eastAsia="sv-SE"/>
        </w:rPr>
        <w:t>7.9.3</w:t>
      </w:r>
      <w:r w:rsidRPr="00931575">
        <w:rPr>
          <w:lang w:eastAsia="sv-SE"/>
        </w:rPr>
        <w:tab/>
        <w:t>Test purpose</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8160" w:name="_Toc21102906"/>
      <w:bookmarkStart w:id="8161" w:name="_Toc29810755"/>
      <w:bookmarkStart w:id="8162" w:name="_Toc36636107"/>
      <w:bookmarkStart w:id="8163" w:name="_Toc37273053"/>
      <w:bookmarkStart w:id="8164" w:name="_Toc45886133"/>
      <w:bookmarkStart w:id="8165" w:name="_Toc53183209"/>
      <w:bookmarkStart w:id="8166" w:name="_Toc58915876"/>
      <w:bookmarkStart w:id="8167" w:name="_Toc58918057"/>
      <w:bookmarkStart w:id="8168" w:name="_Toc66693926"/>
      <w:bookmarkStart w:id="8169" w:name="_Toc74915878"/>
      <w:bookmarkStart w:id="8170" w:name="_Toc76114503"/>
      <w:bookmarkStart w:id="8171" w:name="_Toc76544389"/>
      <w:bookmarkStart w:id="8172" w:name="_Toc82536511"/>
      <w:bookmarkStart w:id="8173" w:name="_Toc89952804"/>
      <w:bookmarkStart w:id="8174" w:name="_Toc98766620"/>
      <w:bookmarkStart w:id="8175" w:name="_Toc99702983"/>
      <w:bookmarkStart w:id="8176" w:name="_Toc106206769"/>
      <w:bookmarkStart w:id="8177" w:name="_Toc115080771"/>
      <w:bookmarkStart w:id="8178" w:name="_Toc121999651"/>
      <w:bookmarkStart w:id="8179" w:name="_Toc124153824"/>
      <w:bookmarkStart w:id="8180" w:name="_Toc124154599"/>
      <w:bookmarkStart w:id="8181" w:name="_Toc131560454"/>
      <w:bookmarkStart w:id="8182" w:name="_Toc137394154"/>
      <w:bookmarkStart w:id="8183" w:name="_Toc163475258"/>
      <w:bookmarkStart w:id="8184" w:name="_Toc176783588"/>
      <w:r w:rsidRPr="00931575">
        <w:rPr>
          <w:lang w:eastAsia="sv-SE"/>
        </w:rPr>
        <w:t>7.9</w:t>
      </w:r>
      <w:r w:rsidRPr="00931575">
        <w:rPr>
          <w:lang w:eastAsia="zh-CN"/>
        </w:rPr>
        <w:t>.</w:t>
      </w:r>
      <w:r w:rsidRPr="00931575">
        <w:rPr>
          <w:lang w:eastAsia="sv-SE"/>
        </w:rPr>
        <w:t>4</w:t>
      </w:r>
      <w:r w:rsidRPr="00931575">
        <w:rPr>
          <w:lang w:eastAsia="sv-SE"/>
        </w:rPr>
        <w:tab/>
        <w:t>Method of test</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74C4ADE9" w14:textId="77777777" w:rsidR="00C45907" w:rsidRPr="00931575" w:rsidRDefault="00C45907" w:rsidP="00C45907">
      <w:pPr>
        <w:pStyle w:val="Heading4"/>
        <w:rPr>
          <w:lang w:eastAsia="sv-SE"/>
        </w:rPr>
      </w:pPr>
      <w:bookmarkStart w:id="8185" w:name="_Toc21102907"/>
      <w:bookmarkStart w:id="8186" w:name="_Toc29810756"/>
      <w:bookmarkStart w:id="8187" w:name="_Toc36636108"/>
      <w:bookmarkStart w:id="8188" w:name="_Toc37273054"/>
      <w:bookmarkStart w:id="8189" w:name="_Toc45886134"/>
      <w:bookmarkStart w:id="8190" w:name="_Toc53183210"/>
      <w:bookmarkStart w:id="8191" w:name="_Toc58915877"/>
      <w:bookmarkStart w:id="8192" w:name="_Toc58918058"/>
      <w:bookmarkStart w:id="8193" w:name="_Toc66693927"/>
      <w:bookmarkStart w:id="8194" w:name="_Toc74915879"/>
      <w:bookmarkStart w:id="8195" w:name="_Toc76114504"/>
      <w:bookmarkStart w:id="8196" w:name="_Toc76544390"/>
      <w:bookmarkStart w:id="8197" w:name="_Toc82536512"/>
      <w:bookmarkStart w:id="8198" w:name="_Toc89952805"/>
      <w:bookmarkStart w:id="8199" w:name="_Toc98766621"/>
      <w:bookmarkStart w:id="8200" w:name="_Toc99702984"/>
      <w:bookmarkStart w:id="8201" w:name="_Toc106206770"/>
      <w:bookmarkStart w:id="8202" w:name="_Toc115080772"/>
      <w:bookmarkStart w:id="8203" w:name="_Toc121999652"/>
      <w:bookmarkStart w:id="8204" w:name="_Toc124153825"/>
      <w:bookmarkStart w:id="8205" w:name="_Toc124154600"/>
      <w:bookmarkStart w:id="8206" w:name="_Toc131560455"/>
      <w:bookmarkStart w:id="8207" w:name="_Toc137394155"/>
      <w:bookmarkStart w:id="8208" w:name="_Toc163475259"/>
      <w:bookmarkStart w:id="8209" w:name="_Toc176783589"/>
      <w:r w:rsidRPr="00931575">
        <w:rPr>
          <w:lang w:eastAsia="sv-SE"/>
        </w:rPr>
        <w:t>7.9.4.1</w:t>
      </w:r>
      <w:r w:rsidRPr="00931575">
        <w:rPr>
          <w:lang w:eastAsia="sv-SE"/>
        </w:rPr>
        <w:tab/>
        <w:t>Initial conditions</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8210" w:name="_Toc21102908"/>
      <w:bookmarkStart w:id="8211" w:name="_Toc29810757"/>
      <w:bookmarkStart w:id="8212" w:name="_Toc36636109"/>
      <w:bookmarkStart w:id="8213" w:name="_Toc37273055"/>
      <w:bookmarkStart w:id="8214" w:name="_Toc45886135"/>
      <w:bookmarkStart w:id="8215" w:name="_Toc53183211"/>
      <w:bookmarkStart w:id="8216" w:name="_Toc58915878"/>
      <w:bookmarkStart w:id="8217" w:name="_Toc58918059"/>
      <w:bookmarkStart w:id="8218" w:name="_Toc66693928"/>
      <w:bookmarkStart w:id="8219" w:name="_Toc74915880"/>
      <w:bookmarkStart w:id="8220" w:name="_Toc76114505"/>
      <w:bookmarkStart w:id="8221" w:name="_Toc76544391"/>
      <w:bookmarkStart w:id="8222" w:name="_Toc82536513"/>
      <w:bookmarkStart w:id="8223" w:name="_Toc89952806"/>
      <w:bookmarkStart w:id="8224" w:name="_Toc98766622"/>
      <w:bookmarkStart w:id="8225" w:name="_Toc99702985"/>
      <w:bookmarkStart w:id="8226" w:name="_Toc106206771"/>
      <w:bookmarkStart w:id="8227" w:name="_Toc115080773"/>
      <w:bookmarkStart w:id="8228" w:name="_Toc121999653"/>
      <w:bookmarkStart w:id="8229" w:name="_Toc124153826"/>
      <w:bookmarkStart w:id="8230" w:name="_Toc124154601"/>
      <w:bookmarkStart w:id="8231" w:name="_Toc131560456"/>
      <w:bookmarkStart w:id="8232" w:name="_Toc137394156"/>
      <w:bookmarkStart w:id="8233" w:name="_Toc163475260"/>
      <w:bookmarkStart w:id="8234" w:name="_Toc176783590"/>
      <w:r w:rsidRPr="00931575">
        <w:rPr>
          <w:lang w:eastAsia="sv-SE"/>
        </w:rPr>
        <w:t>7.9.4.2</w:t>
      </w:r>
      <w:r w:rsidRPr="00931575">
        <w:rPr>
          <w:lang w:eastAsia="sv-SE"/>
        </w:rPr>
        <w:tab/>
        <w:t>Procedure</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lastRenderedPageBreak/>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9F3C335" w14:textId="77777777" w:rsidR="00B57262" w:rsidRDefault="00B57262" w:rsidP="00B57262">
      <w:pPr>
        <w:pStyle w:val="B20"/>
        <w:rPr>
          <w:lang w:eastAsia="zh-CN"/>
        </w:rPr>
      </w:pPr>
      <w:r>
        <w:rPr>
          <w:lang w:eastAsia="zh-CN"/>
        </w:rPr>
        <w:t>a)</w:t>
      </w:r>
      <w:r>
        <w:rPr>
          <w:lang w:eastAsia="zh-CN"/>
        </w:rPr>
        <w:tab/>
        <w:t>Adjust the signal generator for the wanted signal as specified in:</w:t>
      </w:r>
    </w:p>
    <w:p w14:paraId="679488FD"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table 7.9.5.1-1 for BS of Wide Area BS class, in table 7.9.5.1-2 for BS of Local Area BS class and in table 7.9.5.1-3 for BS of Medium Range BS class on one side o</w:t>
      </w:r>
      <w:r>
        <w:t xml:space="preserve">f </w:t>
      </w:r>
      <w:r>
        <w:rPr>
          <w:lang w:eastAsia="zh-CN"/>
        </w:rPr>
        <w:t xml:space="preserve">the </w:t>
      </w:r>
      <w:r>
        <w:t>F</w:t>
      </w:r>
      <w:r>
        <w:rPr>
          <w:vertAlign w:val="subscript"/>
        </w:rPr>
        <w:t>C</w:t>
      </w:r>
      <w:r>
        <w:rPr>
          <w:lang w:eastAsia="zh-CN"/>
        </w:rPr>
        <w:t>.</w:t>
      </w:r>
    </w:p>
    <w:p w14:paraId="48584FB7" w14:textId="77777777" w:rsidR="00B57262"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 xml:space="preserve">-1, </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on one side o</w:t>
      </w:r>
      <w:r>
        <w:t xml:space="preserve">f </w:t>
      </w:r>
      <w:r>
        <w:rPr>
          <w:lang w:eastAsia="zh-CN"/>
        </w:rPr>
        <w:t xml:space="preserve">the </w:t>
      </w:r>
      <w:r>
        <w:t>F</w:t>
      </w:r>
      <w:r>
        <w:rPr>
          <w:vertAlign w:val="subscript"/>
        </w:rPr>
        <w:t>C</w:t>
      </w:r>
      <w:r>
        <w:rPr>
          <w:lang w:eastAsia="zh-CN"/>
        </w:rPr>
        <w:t>.</w:t>
      </w:r>
    </w:p>
    <w:p w14:paraId="7EF6F858" w14:textId="77777777" w:rsidR="00B57262" w:rsidRDefault="00B57262" w:rsidP="00B57262">
      <w:pPr>
        <w:pStyle w:val="B20"/>
        <w:rPr>
          <w:lang w:eastAsia="zh-CN"/>
        </w:rPr>
      </w:pPr>
      <w:r>
        <w:rPr>
          <w:lang w:eastAsia="zh-CN"/>
        </w:rPr>
        <w:t>b)</w:t>
      </w:r>
      <w:r>
        <w:rPr>
          <w:lang w:eastAsia="zh-CN"/>
        </w:rPr>
        <w:tab/>
        <w:t>Adjust the signal generator for the interfering signal as specified in:</w:t>
      </w:r>
    </w:p>
    <w:p w14:paraId="63A23224"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xml:space="preserve">, table 7.9.5.1-1 for BS of Wide Area BS class, in table 7.9.5.1-2 for BS of Local Area BS class and in table 7.9.5.1-3 for BS of Medium Range BS class at opposite side of the </w:t>
      </w:r>
      <w:r>
        <w:t>F</w:t>
      </w:r>
      <w:r>
        <w:rPr>
          <w:vertAlign w:val="subscript"/>
        </w:rPr>
        <w:t>C</w:t>
      </w:r>
      <w:r>
        <w:rPr>
          <w:lang w:eastAsia="zh-CN"/>
        </w:rPr>
        <w:t xml:space="preserve"> and adjacent to the wanted signal.</w:t>
      </w:r>
    </w:p>
    <w:p w14:paraId="1573059E" w14:textId="606A77C0" w:rsidR="00C45907" w:rsidRPr="00931575"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-1</w:t>
      </w:r>
      <w:r>
        <w:rPr>
          <w:rFonts w:eastAsia="SimSun"/>
          <w:lang w:val="en-US" w:eastAsia="zh-CN"/>
        </w:rPr>
        <w:t>,</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at opposite side of the </w:t>
      </w:r>
      <w:r>
        <w:t>F</w:t>
      </w:r>
      <w:r>
        <w:rPr>
          <w:vertAlign w:val="subscript"/>
        </w:rPr>
        <w:t>C</w:t>
      </w:r>
      <w:r>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8235" w:name="_Toc21102909"/>
      <w:bookmarkStart w:id="8236" w:name="_Toc29810758"/>
      <w:bookmarkStart w:id="8237" w:name="_Toc36636110"/>
      <w:bookmarkStart w:id="8238" w:name="_Toc37273056"/>
      <w:bookmarkStart w:id="8239" w:name="_Toc45886136"/>
      <w:bookmarkStart w:id="8240" w:name="_Toc53183212"/>
      <w:bookmarkStart w:id="8241" w:name="_Toc58915879"/>
      <w:bookmarkStart w:id="8242" w:name="_Toc58918060"/>
      <w:bookmarkStart w:id="8243" w:name="_Toc66693929"/>
      <w:bookmarkStart w:id="8244" w:name="_Toc74915881"/>
      <w:bookmarkStart w:id="8245" w:name="_Toc76114506"/>
      <w:bookmarkStart w:id="8246" w:name="_Toc76544392"/>
      <w:bookmarkStart w:id="8247" w:name="_Toc82536514"/>
      <w:bookmarkStart w:id="8248" w:name="_Toc89952807"/>
      <w:bookmarkStart w:id="8249" w:name="_Toc98766623"/>
      <w:bookmarkStart w:id="8250" w:name="_Toc99702986"/>
      <w:bookmarkStart w:id="8251" w:name="_Toc106206772"/>
      <w:bookmarkStart w:id="8252" w:name="_Toc115080774"/>
      <w:bookmarkStart w:id="8253" w:name="_Toc121999654"/>
      <w:bookmarkStart w:id="8254" w:name="_Toc124153827"/>
      <w:bookmarkStart w:id="8255" w:name="_Toc124154602"/>
      <w:bookmarkStart w:id="8256" w:name="_Toc131560457"/>
      <w:bookmarkStart w:id="8257" w:name="_Toc137394157"/>
      <w:bookmarkStart w:id="8258" w:name="_Toc163475261"/>
      <w:bookmarkStart w:id="8259" w:name="_Toc176783591"/>
      <w:r w:rsidRPr="00931575">
        <w:rPr>
          <w:lang w:eastAsia="sv-SE"/>
        </w:rPr>
        <w:t>7.9</w:t>
      </w:r>
      <w:r w:rsidRPr="00931575">
        <w:rPr>
          <w:lang w:eastAsia="zh-CN"/>
        </w:rPr>
        <w:t>.</w:t>
      </w:r>
      <w:r w:rsidRPr="00931575">
        <w:rPr>
          <w:lang w:eastAsia="sv-SE"/>
        </w:rPr>
        <w:t>5</w:t>
      </w:r>
      <w:r w:rsidRPr="00931575">
        <w:rPr>
          <w:lang w:eastAsia="sv-SE"/>
        </w:rPr>
        <w:tab/>
        <w:t>Test requirement</w:t>
      </w:r>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79898A1E" w14:textId="77777777" w:rsidR="00C45907" w:rsidRPr="00931575" w:rsidRDefault="00C45907" w:rsidP="00C45907">
      <w:pPr>
        <w:pStyle w:val="Heading4"/>
        <w:rPr>
          <w:lang w:eastAsia="sv-SE"/>
        </w:rPr>
      </w:pPr>
      <w:bookmarkStart w:id="8260" w:name="_Toc21102910"/>
      <w:bookmarkStart w:id="8261" w:name="_Toc29810759"/>
      <w:bookmarkStart w:id="8262" w:name="_Toc36636111"/>
      <w:bookmarkStart w:id="8263" w:name="_Toc37273057"/>
      <w:bookmarkStart w:id="8264" w:name="_Toc45886137"/>
      <w:bookmarkStart w:id="8265" w:name="_Toc53183213"/>
      <w:bookmarkStart w:id="8266" w:name="_Toc58915880"/>
      <w:bookmarkStart w:id="8267" w:name="_Toc58918061"/>
      <w:bookmarkStart w:id="8268" w:name="_Toc66693930"/>
      <w:bookmarkStart w:id="8269" w:name="_Toc74915882"/>
      <w:bookmarkStart w:id="8270" w:name="_Toc76114507"/>
      <w:bookmarkStart w:id="8271" w:name="_Toc76544393"/>
      <w:bookmarkStart w:id="8272" w:name="_Toc82536515"/>
      <w:bookmarkStart w:id="8273" w:name="_Toc89952808"/>
      <w:bookmarkStart w:id="8274" w:name="_Toc98766624"/>
      <w:bookmarkStart w:id="8275" w:name="_Toc99702987"/>
      <w:bookmarkStart w:id="8276" w:name="_Toc106206773"/>
      <w:bookmarkStart w:id="8277" w:name="_Toc115080775"/>
      <w:bookmarkStart w:id="8278" w:name="_Toc121999655"/>
      <w:bookmarkStart w:id="8279" w:name="_Toc124153828"/>
      <w:bookmarkStart w:id="8280" w:name="_Toc124154603"/>
      <w:bookmarkStart w:id="8281" w:name="_Toc131560458"/>
      <w:bookmarkStart w:id="8282" w:name="_Toc137394158"/>
      <w:bookmarkStart w:id="8283" w:name="_Toc163475262"/>
      <w:bookmarkStart w:id="8284" w:name="_Toc176783592"/>
      <w:r w:rsidRPr="00931575">
        <w:rPr>
          <w:lang w:eastAsia="sv-SE"/>
        </w:rPr>
        <w:t>7.9.5.1</w:t>
      </w:r>
      <w:r w:rsidRPr="00931575">
        <w:rPr>
          <w:lang w:eastAsia="sv-SE"/>
        </w:rPr>
        <w:tab/>
      </w:r>
      <w:r w:rsidRPr="00931575">
        <w:rPr>
          <w:i/>
          <w:lang w:eastAsia="sv-SE"/>
        </w:rPr>
        <w:t>BS type 1-O</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4A79736" w:rsidR="00C45907" w:rsidRPr="00931575" w:rsidRDefault="00C45907" w:rsidP="006F1F81">
      <w:pPr>
        <w:pStyle w:val="TH"/>
        <w:rPr>
          <w:lang w:val="en-US" w:eastAsia="zh-CN"/>
        </w:rPr>
      </w:pPr>
      <w:r w:rsidRPr="00931575">
        <w:lastRenderedPageBreak/>
        <w:t xml:space="preserve">Table </w:t>
      </w:r>
      <w:r w:rsidRPr="00931575">
        <w:rPr>
          <w:rFonts w:hint="eastAsia"/>
          <w:lang w:eastAsia="zh-CN"/>
        </w:rPr>
        <w:t>7.9.5.1</w:t>
      </w:r>
      <w:r w:rsidRPr="00931575">
        <w:t xml:space="preserve">-1: </w:t>
      </w:r>
      <w:r w:rsidR="009423CD">
        <w:rPr>
          <w:lang w:eastAsia="zh-CN"/>
        </w:rPr>
        <w:t xml:space="preserve">Wide Area </w:t>
      </w:r>
      <w:r w:rsidR="009423CD">
        <w:t>BS in-channel selectivity for f ≤ 6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1C60C57E" w:rsidR="00FF2240" w:rsidRPr="00931575" w:rsidRDefault="00FF2240" w:rsidP="006F1F81">
      <w:pPr>
        <w:pStyle w:val="TH"/>
        <w:rPr>
          <w:lang w:val="en-US" w:eastAsia="zh-CN"/>
        </w:rPr>
      </w:pPr>
      <w:r w:rsidRPr="00931575">
        <w:lastRenderedPageBreak/>
        <w:t xml:space="preserve">Table </w:t>
      </w:r>
      <w:r w:rsidRPr="00931575">
        <w:rPr>
          <w:rFonts w:hint="eastAsia"/>
          <w:lang w:eastAsia="zh-CN"/>
        </w:rPr>
        <w:t>7.9.5.1</w:t>
      </w:r>
      <w:r w:rsidRPr="00931575">
        <w:t>-1</w:t>
      </w:r>
      <w:r>
        <w:t>a</w:t>
      </w:r>
      <w:r w:rsidRPr="00931575">
        <w:t xml:space="preserve">: </w:t>
      </w:r>
      <w:r w:rsidR="009423CD">
        <w:rPr>
          <w:lang w:eastAsia="zh-CN"/>
        </w:rPr>
        <w:t xml:space="preserve">Wide Area </w:t>
      </w:r>
      <w:r w:rsidR="009423CD">
        <w:t>BS in-channel selectivity for 6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47852234" w:rsidR="00C45907" w:rsidRPr="00931575" w:rsidRDefault="00C45907"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009423CD">
        <w:rPr>
          <w:lang w:eastAsia="zh-CN"/>
        </w:rPr>
        <w:t xml:space="preserve">Medium Range </w:t>
      </w:r>
      <w:r w:rsidR="009423CD">
        <w:t>BS in-channel selectivity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597DFDE7" w:rsidR="00C45907" w:rsidRPr="00931575" w:rsidRDefault="00C45907"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009423CD">
        <w:rPr>
          <w:lang w:eastAsia="zh-CN"/>
        </w:rPr>
        <w:t xml:space="preserve">Local area </w:t>
      </w:r>
      <w:r w:rsidR="009423CD">
        <w:t>BS in-channel selectivity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8285" w:name="_Toc21102911"/>
      <w:bookmarkStart w:id="8286" w:name="_Toc29810760"/>
      <w:bookmarkStart w:id="8287" w:name="_Toc36636112"/>
      <w:bookmarkStart w:id="8288" w:name="_Toc37273058"/>
      <w:bookmarkStart w:id="8289" w:name="_Toc45886138"/>
      <w:bookmarkStart w:id="8290" w:name="_Toc53183214"/>
      <w:bookmarkStart w:id="8291" w:name="_Toc58915881"/>
      <w:bookmarkStart w:id="8292" w:name="_Toc58918062"/>
      <w:bookmarkStart w:id="8293" w:name="_Toc66693931"/>
      <w:bookmarkStart w:id="8294" w:name="_Toc74915883"/>
      <w:bookmarkStart w:id="8295" w:name="_Toc76114508"/>
      <w:bookmarkStart w:id="8296" w:name="_Toc76544394"/>
      <w:bookmarkStart w:id="8297" w:name="_Toc82536516"/>
      <w:bookmarkStart w:id="8298" w:name="_Toc89952809"/>
      <w:bookmarkStart w:id="8299" w:name="_Toc98766625"/>
      <w:bookmarkStart w:id="8300" w:name="_Toc99702988"/>
      <w:bookmarkStart w:id="8301" w:name="_Toc106206774"/>
      <w:bookmarkStart w:id="8302" w:name="_Toc115080776"/>
      <w:bookmarkStart w:id="8303" w:name="_Toc121999656"/>
      <w:bookmarkStart w:id="8304" w:name="_Toc124153829"/>
      <w:bookmarkStart w:id="8305" w:name="_Toc124154604"/>
      <w:bookmarkStart w:id="8306" w:name="_Toc131560459"/>
      <w:bookmarkStart w:id="8307" w:name="_Toc137394159"/>
      <w:bookmarkStart w:id="8308" w:name="_Toc163475263"/>
      <w:bookmarkStart w:id="8309" w:name="_Toc176783593"/>
      <w:r w:rsidRPr="00931575">
        <w:rPr>
          <w:lang w:eastAsia="sv-SE"/>
        </w:rPr>
        <w:t>7.9.5.2</w:t>
      </w:r>
      <w:r w:rsidRPr="00931575">
        <w:rPr>
          <w:lang w:eastAsia="sv-SE"/>
        </w:rPr>
        <w:tab/>
      </w:r>
      <w:r w:rsidRPr="00931575">
        <w:rPr>
          <w:i/>
          <w:lang w:eastAsia="sv-SE"/>
        </w:rPr>
        <w:t>BS type 2-O</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1CA4CD29" w14:textId="51827F07" w:rsidR="00534CA7" w:rsidRDefault="009423CD" w:rsidP="006F1F81">
      <w:r>
        <w:t xml:space="preserve">For </w:t>
      </w:r>
      <w:r>
        <w:rPr>
          <w:i/>
          <w:lang w:eastAsia="zh-CN"/>
        </w:rPr>
        <w:t>BS type 2-O</w:t>
      </w:r>
      <w:r>
        <w:t xml:space="preserve">, the throughput shall be ≥ 95% of the maximum throughput of the reference measurement channel as specified in annex A.1 with parameters specified in tables </w:t>
      </w:r>
      <w:r>
        <w:rPr>
          <w:lang w:eastAsia="sv-SE"/>
        </w:rPr>
        <w:t>7.9.5.2</w:t>
      </w:r>
      <w:r>
        <w:t>-1, 7.9.5.2-2</w:t>
      </w:r>
      <w:r>
        <w:rPr>
          <w:rFonts w:eastAsia="SimSun"/>
          <w:lang w:val="en-US" w:eastAsia="zh-CN"/>
        </w:rPr>
        <w:t xml:space="preserve"> and </w:t>
      </w:r>
      <w:r>
        <w:t>7.9.5.2-</w:t>
      </w:r>
      <w:r>
        <w:rPr>
          <w:rFonts w:eastAsia="SimSun"/>
          <w:lang w:val="en-US" w:eastAsia="zh-CN"/>
        </w:rPr>
        <w:t>3</w:t>
      </w:r>
      <w:r>
        <w:t>.</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lastRenderedPageBreak/>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2718BF"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2718BF" w:rsidRDefault="002718BF" w:rsidP="002718BF">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187EDB06" w:rsidR="002718BF" w:rsidRDefault="002718BF" w:rsidP="002718BF">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2718BF" w:rsidRDefault="002718BF" w:rsidP="002718BF">
            <w:pPr>
              <w:pStyle w:val="TAC"/>
            </w:pPr>
            <w:r>
              <w:rPr>
                <w:lang w:val="en-US"/>
              </w:rPr>
              <w:t xml:space="preserve">DFT-s-OFDM </w:t>
            </w:r>
            <w:r>
              <w:t>NR signal, 60 kHz SCS, 32 RBs</w:t>
            </w:r>
          </w:p>
        </w:tc>
      </w:tr>
      <w:tr w:rsidR="002718BF"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2718BF" w:rsidRDefault="002718BF" w:rsidP="002718BF">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2718BF" w:rsidRDefault="002718BF" w:rsidP="002718BF">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3FC73C28" w:rsidR="002718BF" w:rsidRDefault="002718BF" w:rsidP="002718BF">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2718BF" w:rsidRDefault="002718BF" w:rsidP="002718BF">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2718BF" w:rsidRDefault="002718BF" w:rsidP="002718BF">
            <w:pPr>
              <w:pStyle w:val="TAC"/>
            </w:pPr>
            <w:r>
              <w:rPr>
                <w:lang w:val="en-US"/>
              </w:rPr>
              <w:t xml:space="preserve">DFT-s-OFDM </w:t>
            </w:r>
            <w:r>
              <w:t>NR signal, 60 kHz SCS, 64 RBs</w:t>
            </w:r>
          </w:p>
        </w:tc>
      </w:tr>
      <w:tr w:rsidR="002718BF"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2718BF" w:rsidRDefault="002718BF" w:rsidP="002718BF">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29B55998" w:rsidR="002718BF" w:rsidRDefault="002718BF" w:rsidP="002718BF">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2718BF" w:rsidRDefault="002718BF" w:rsidP="002718BF">
            <w:pPr>
              <w:pStyle w:val="TAC"/>
            </w:pPr>
            <w:r>
              <w:rPr>
                <w:lang w:val="en-US"/>
              </w:rPr>
              <w:t xml:space="preserve">DFT-s-OFDM </w:t>
            </w:r>
            <w:r>
              <w:t>NR signal, 120 kHz SCS, 16 RBs</w:t>
            </w:r>
          </w:p>
        </w:tc>
      </w:tr>
      <w:tr w:rsidR="002718BF"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2718BF" w:rsidRDefault="002718BF" w:rsidP="002718BF">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2718BF" w:rsidRDefault="002718BF" w:rsidP="002718BF">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46B9F4C1" w:rsidR="002718BF" w:rsidRDefault="002718BF" w:rsidP="002718BF">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2718BF" w:rsidRDefault="002718BF" w:rsidP="002718BF">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2718BF" w:rsidRDefault="002718BF" w:rsidP="002718BF">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588E240E" w:rsidR="00534CA7" w:rsidRDefault="00534CA7" w:rsidP="006F1F81"/>
    <w:p w14:paraId="6AEEE461" w14:textId="77777777" w:rsidR="009423CD" w:rsidRDefault="009423CD" w:rsidP="009423CD">
      <w:pPr>
        <w:pStyle w:val="TH"/>
      </w:pPr>
      <w:r>
        <w:t xml:space="preserve">Table </w:t>
      </w:r>
      <w:r>
        <w:rPr>
          <w:lang w:eastAsia="sv-SE"/>
        </w:rPr>
        <w:t>7.9.5.2</w:t>
      </w:r>
      <w:r>
        <w:t>-</w:t>
      </w:r>
      <w:r>
        <w:rPr>
          <w:rFonts w:eastAsia="SimSun"/>
          <w:lang w:val="en-US" w:eastAsia="zh-CN"/>
        </w:rPr>
        <w:t>3</w:t>
      </w:r>
      <w:r>
        <w:t xml:space="preserve">: OTA in-channel selectivity requirement for </w:t>
      </w:r>
      <w:r>
        <w:rPr>
          <w:i/>
        </w:rPr>
        <w:t>BS type 2-O</w:t>
      </w:r>
      <w:r>
        <w:t xml:space="preserve"> applicable in the frequency range </w:t>
      </w:r>
      <w:r>
        <w:rPr>
          <w:rFonts w:eastAsia="SimSun"/>
          <w:lang w:val="en-US" w:eastAsia="zh-CN"/>
        </w:rPr>
        <w:t>52.6</w:t>
      </w:r>
      <w:r>
        <w:t xml:space="preserve"> – </w:t>
      </w:r>
      <w:r>
        <w:rPr>
          <w:rFonts w:eastAsia="SimSun"/>
          <w:lang w:val="en-US" w:eastAsia="zh-CN"/>
        </w:rPr>
        <w:t>71</w:t>
      </w:r>
      <w:r>
        <w:t xml:space="preserve"> GHz</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188"/>
        <w:gridCol w:w="1484"/>
        <w:gridCol w:w="1783"/>
        <w:gridCol w:w="1783"/>
        <w:gridCol w:w="2085"/>
      </w:tblGrid>
      <w:tr w:rsidR="009423CD" w14:paraId="65C30D11"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hideMark/>
          </w:tcPr>
          <w:p w14:paraId="69BC44C9" w14:textId="77777777" w:rsidR="009423CD" w:rsidRDefault="009423CD" w:rsidP="001A6C5F">
            <w:pPr>
              <w:pStyle w:val="TAH"/>
            </w:pPr>
            <w:r>
              <w:t>BS channel bandwidth (MHz)</w:t>
            </w:r>
          </w:p>
        </w:tc>
        <w:tc>
          <w:tcPr>
            <w:tcW w:w="617" w:type="pct"/>
            <w:tcBorders>
              <w:top w:val="single" w:sz="4" w:space="0" w:color="auto"/>
              <w:left w:val="single" w:sz="4" w:space="0" w:color="auto"/>
              <w:bottom w:val="single" w:sz="4" w:space="0" w:color="auto"/>
              <w:right w:val="single" w:sz="4" w:space="0" w:color="auto"/>
            </w:tcBorders>
            <w:hideMark/>
          </w:tcPr>
          <w:p w14:paraId="76A7D46B" w14:textId="77777777" w:rsidR="009423CD" w:rsidRDefault="009423CD" w:rsidP="001A6C5F">
            <w:pPr>
              <w:pStyle w:val="TAH"/>
            </w:pPr>
            <w:r>
              <w:t>Subcarrier spacing (kHz)</w:t>
            </w:r>
          </w:p>
        </w:tc>
        <w:tc>
          <w:tcPr>
            <w:tcW w:w="771" w:type="pct"/>
            <w:tcBorders>
              <w:top w:val="single" w:sz="4" w:space="0" w:color="auto"/>
              <w:left w:val="single" w:sz="4" w:space="0" w:color="auto"/>
              <w:bottom w:val="single" w:sz="4" w:space="0" w:color="auto"/>
              <w:right w:val="single" w:sz="4" w:space="0" w:color="auto"/>
            </w:tcBorders>
            <w:hideMark/>
          </w:tcPr>
          <w:p w14:paraId="1F8D0150" w14:textId="77777777" w:rsidR="009423CD" w:rsidRDefault="009423CD" w:rsidP="001A6C5F">
            <w:pPr>
              <w:pStyle w:val="TAH"/>
            </w:pPr>
            <w:r>
              <w:t>Reference measurement channel</w:t>
            </w:r>
          </w:p>
        </w:tc>
        <w:tc>
          <w:tcPr>
            <w:tcW w:w="926" w:type="pct"/>
            <w:tcBorders>
              <w:top w:val="single" w:sz="4" w:space="0" w:color="auto"/>
              <w:left w:val="single" w:sz="4" w:space="0" w:color="auto"/>
              <w:bottom w:val="single" w:sz="4" w:space="0" w:color="auto"/>
              <w:right w:val="single" w:sz="4" w:space="0" w:color="auto"/>
            </w:tcBorders>
            <w:hideMark/>
          </w:tcPr>
          <w:p w14:paraId="7F781806" w14:textId="77777777" w:rsidR="009423CD" w:rsidRPr="000E41AD" w:rsidRDefault="009423CD" w:rsidP="001A6C5F">
            <w:pPr>
              <w:pStyle w:val="TAH"/>
              <w:rPr>
                <w:lang w:val="en-US"/>
              </w:rPr>
            </w:pPr>
            <w:r w:rsidRPr="000E41AD">
              <w:t>Wanted signal mean power (dBm)</w:t>
            </w:r>
          </w:p>
          <w:p w14:paraId="3D3EA6B3" w14:textId="77777777" w:rsidR="009423CD" w:rsidRPr="000E41AD" w:rsidRDefault="009423CD" w:rsidP="001A6C5F">
            <w:pPr>
              <w:pStyle w:val="TAH"/>
            </w:pPr>
            <w:r w:rsidRPr="000E41AD">
              <w:rPr>
                <w:lang w:val="en-US"/>
              </w:rPr>
              <w:t>(Note 2)</w:t>
            </w:r>
          </w:p>
        </w:tc>
        <w:tc>
          <w:tcPr>
            <w:tcW w:w="926" w:type="pct"/>
            <w:tcBorders>
              <w:top w:val="single" w:sz="4" w:space="0" w:color="auto"/>
              <w:left w:val="single" w:sz="4" w:space="0" w:color="auto"/>
              <w:bottom w:val="single" w:sz="4" w:space="0" w:color="auto"/>
              <w:right w:val="single" w:sz="4" w:space="0" w:color="auto"/>
            </w:tcBorders>
            <w:hideMark/>
          </w:tcPr>
          <w:p w14:paraId="278DF912" w14:textId="77777777" w:rsidR="009423CD" w:rsidRDefault="009423CD" w:rsidP="001A6C5F">
            <w:pPr>
              <w:pStyle w:val="TAH"/>
              <w:rPr>
                <w:lang w:val="en-US"/>
              </w:rPr>
            </w:pPr>
            <w:r>
              <w:t>Interfering signal mean power (dBm)</w:t>
            </w:r>
          </w:p>
          <w:p w14:paraId="0C98EB6D" w14:textId="77777777" w:rsidR="009423CD" w:rsidRDefault="009423CD" w:rsidP="001A6C5F">
            <w:pPr>
              <w:pStyle w:val="TAH"/>
            </w:pPr>
            <w:r>
              <w:rPr>
                <w:lang w:val="en-US"/>
              </w:rPr>
              <w:t>(Note 2)</w:t>
            </w:r>
          </w:p>
        </w:tc>
        <w:tc>
          <w:tcPr>
            <w:tcW w:w="1082" w:type="pct"/>
            <w:tcBorders>
              <w:top w:val="single" w:sz="4" w:space="0" w:color="auto"/>
              <w:left w:val="single" w:sz="4" w:space="0" w:color="auto"/>
              <w:bottom w:val="single" w:sz="4" w:space="0" w:color="auto"/>
              <w:right w:val="single" w:sz="4" w:space="0" w:color="auto"/>
            </w:tcBorders>
            <w:hideMark/>
          </w:tcPr>
          <w:p w14:paraId="618C7DCD" w14:textId="77777777" w:rsidR="009423CD" w:rsidRDefault="009423CD" w:rsidP="001A6C5F">
            <w:pPr>
              <w:pStyle w:val="TAH"/>
            </w:pPr>
            <w:r>
              <w:t>Type of interfering signal</w:t>
            </w:r>
          </w:p>
        </w:tc>
      </w:tr>
      <w:tr w:rsidR="00CD4C1C" w14:paraId="53FF91BE"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6D93F17" w14:textId="77777777" w:rsidR="00CD4C1C" w:rsidRDefault="00CD4C1C" w:rsidP="00CD4C1C">
            <w:pPr>
              <w:pStyle w:val="TAC"/>
            </w:pPr>
            <w:r>
              <w:t>100, 400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755F6C6" w14:textId="77777777" w:rsidR="00CD4C1C" w:rsidRDefault="00CD4C1C" w:rsidP="00CD4C1C">
            <w:pPr>
              <w:pStyle w:val="TAC"/>
            </w:pPr>
            <w:r>
              <w:t>120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7E8E439" w14:textId="77777777" w:rsidR="00CD4C1C" w:rsidRDefault="00CD4C1C" w:rsidP="00CD4C1C">
            <w:pPr>
              <w:pStyle w:val="TAC"/>
            </w:pPr>
            <w:r>
              <w:t>G-FR2-A1-2</w:t>
            </w:r>
          </w:p>
        </w:tc>
        <w:tc>
          <w:tcPr>
            <w:tcW w:w="926" w:type="pct"/>
            <w:tcBorders>
              <w:top w:val="single" w:sz="4" w:space="0" w:color="auto"/>
              <w:left w:val="single" w:sz="4" w:space="0" w:color="auto"/>
              <w:bottom w:val="single" w:sz="4" w:space="0" w:color="auto"/>
              <w:right w:val="single" w:sz="4" w:space="0" w:color="auto"/>
            </w:tcBorders>
            <w:vAlign w:val="center"/>
            <w:hideMark/>
          </w:tcPr>
          <w:p w14:paraId="5C880D76" w14:textId="48CC3B7A"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3</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A794EE4" w14:textId="77777777" w:rsidR="00CD4C1C" w:rsidRDefault="00CD4C1C" w:rsidP="00CD4C1C">
            <w:pPr>
              <w:pStyle w:val="TAC"/>
            </w:pPr>
            <w:r>
              <w:t>EIS</w:t>
            </w:r>
            <w:r>
              <w:rPr>
                <w:vertAlign w:val="subscript"/>
              </w:rPr>
              <w:t xml:space="preserve">REFSENS_50M </w:t>
            </w:r>
            <w:r>
              <w:rPr>
                <w:bCs/>
                <w:lang w:val="en-US" w:eastAsia="zh-CN"/>
              </w:rPr>
              <w:t>+ 13</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D477AA" w14:textId="77777777" w:rsidR="00CD4C1C" w:rsidRDefault="00CD4C1C" w:rsidP="00CD4C1C">
            <w:pPr>
              <w:pStyle w:val="TAC"/>
              <w:rPr>
                <w:lang w:val="en-US"/>
              </w:rPr>
            </w:pPr>
            <w:r>
              <w:rPr>
                <w:lang w:val="en-US"/>
              </w:rPr>
              <w:t xml:space="preserve">DFT-s-OFDM </w:t>
            </w:r>
            <w:r>
              <w:t xml:space="preserve">NR signal, 120 kHz SCS, </w:t>
            </w:r>
            <w:r>
              <w:br/>
              <w:t>32 RB</w:t>
            </w:r>
          </w:p>
        </w:tc>
      </w:tr>
      <w:tr w:rsidR="00CD4C1C" w14:paraId="3F931635"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E870FD3"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6E76D768"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6032B51A" w14:textId="77777777" w:rsidR="00CD4C1C" w:rsidRDefault="00CD4C1C" w:rsidP="00CD4C1C">
            <w:pPr>
              <w:pStyle w:val="TAC"/>
            </w:pPr>
            <w:r>
              <w:t>G-FR2-A1-</w:t>
            </w:r>
            <w:r>
              <w:rPr>
                <w:rFonts w:eastAsia="SimSun"/>
                <w:lang w:val="en-US" w:eastAsia="zh-CN"/>
              </w:rPr>
              <w:t>8</w:t>
            </w:r>
          </w:p>
        </w:tc>
        <w:tc>
          <w:tcPr>
            <w:tcW w:w="926" w:type="pct"/>
            <w:tcBorders>
              <w:top w:val="single" w:sz="4" w:space="0" w:color="auto"/>
              <w:left w:val="single" w:sz="4" w:space="0" w:color="auto"/>
              <w:bottom w:val="single" w:sz="4" w:space="0" w:color="auto"/>
              <w:right w:val="single" w:sz="4" w:space="0" w:color="auto"/>
            </w:tcBorders>
            <w:vAlign w:val="center"/>
            <w:hideMark/>
          </w:tcPr>
          <w:p w14:paraId="145A9E42" w14:textId="06C56130"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73760E75"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3159F75" w14:textId="77777777" w:rsidR="00CD4C1C" w:rsidRDefault="00CD4C1C" w:rsidP="00CD4C1C">
            <w:pPr>
              <w:pStyle w:val="TAC"/>
              <w:rPr>
                <w:lang w:val="en-US"/>
              </w:rPr>
            </w:pPr>
            <w:r>
              <w:rPr>
                <w:lang w:val="en-US"/>
              </w:rPr>
              <w:t xml:space="preserve">DFT-s-OFDM </w:t>
            </w:r>
            <w:r>
              <w:t xml:space="preserve">NR signal, </w:t>
            </w:r>
            <w:r>
              <w:rPr>
                <w:rFonts w:eastAsia="SimSun"/>
                <w:lang w:val="en-US" w:eastAsia="zh-CN"/>
              </w:rPr>
              <w:t>480</w:t>
            </w:r>
            <w:r>
              <w:t xml:space="preserve"> kHz SCS, </w:t>
            </w:r>
            <w:r>
              <w:br/>
              <w:t>32 RB</w:t>
            </w:r>
          </w:p>
        </w:tc>
      </w:tr>
      <w:tr w:rsidR="00CD4C1C" w14:paraId="08A3DC59"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8C7CCC5" w14:textId="77777777" w:rsidR="00CD4C1C" w:rsidRDefault="00CD4C1C" w:rsidP="00CD4C1C">
            <w:pPr>
              <w:pStyle w:val="TAC"/>
            </w:pPr>
            <w:r>
              <w:t>800, 160</w:t>
            </w:r>
            <w:r>
              <w:rPr>
                <w:rFonts w:eastAsia="SimSun"/>
                <w:lang w:val="en-US" w:eastAsia="zh-CN"/>
              </w:rPr>
              <w:t>0</w:t>
            </w:r>
          </w:p>
        </w:tc>
        <w:tc>
          <w:tcPr>
            <w:tcW w:w="617" w:type="pct"/>
            <w:tcBorders>
              <w:top w:val="single" w:sz="4" w:space="0" w:color="auto"/>
              <w:left w:val="single" w:sz="4" w:space="0" w:color="auto"/>
              <w:bottom w:val="single" w:sz="4" w:space="0" w:color="auto"/>
              <w:right w:val="single" w:sz="4" w:space="0" w:color="auto"/>
            </w:tcBorders>
            <w:vAlign w:val="center"/>
            <w:hideMark/>
          </w:tcPr>
          <w:p w14:paraId="7407490D"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568A6D5C" w14:textId="77777777" w:rsidR="00CD4C1C" w:rsidRDefault="00CD4C1C" w:rsidP="00CD4C1C">
            <w:pPr>
              <w:pStyle w:val="TAC"/>
              <w:rPr>
                <w:rFonts w:eastAsia="SimSun"/>
                <w:lang w:val="en-US" w:eastAsia="zh-CN"/>
              </w:rPr>
            </w:pPr>
            <w:r>
              <w:t>G-FR2-A1-</w:t>
            </w:r>
            <w:r>
              <w:rPr>
                <w:rFonts w:eastAsia="SimSun"/>
                <w:lang w:val="en-US" w:eastAsia="zh-CN"/>
              </w:rPr>
              <w:t>6</w:t>
            </w:r>
          </w:p>
        </w:tc>
        <w:tc>
          <w:tcPr>
            <w:tcW w:w="926" w:type="pct"/>
            <w:tcBorders>
              <w:top w:val="single" w:sz="4" w:space="0" w:color="auto"/>
              <w:left w:val="single" w:sz="4" w:space="0" w:color="auto"/>
              <w:bottom w:val="single" w:sz="4" w:space="0" w:color="auto"/>
              <w:right w:val="single" w:sz="4" w:space="0" w:color="auto"/>
            </w:tcBorders>
            <w:vAlign w:val="center"/>
          </w:tcPr>
          <w:p w14:paraId="3AC618A1" w14:textId="4B795AF8" w:rsidR="00CD4C1C" w:rsidRPr="000E41AD" w:rsidRDefault="00CD4C1C" w:rsidP="00CD4C1C">
            <w:pPr>
              <w:pStyle w:val="TAC"/>
              <w:rPr>
                <w:vertAlign w:val="subscript"/>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p w14:paraId="61271C1D" w14:textId="77777777" w:rsidR="00CD4C1C" w:rsidRPr="000E41AD" w:rsidRDefault="00CD4C1C" w:rsidP="00CD4C1C">
            <w:pPr>
              <w:pStyle w:val="TAC"/>
              <w:rPr>
                <w:bCs/>
              </w:rPr>
            </w:pPr>
          </w:p>
        </w:tc>
        <w:tc>
          <w:tcPr>
            <w:tcW w:w="926" w:type="pct"/>
            <w:tcBorders>
              <w:top w:val="single" w:sz="4" w:space="0" w:color="auto"/>
              <w:left w:val="single" w:sz="4" w:space="0" w:color="auto"/>
              <w:bottom w:val="single" w:sz="4" w:space="0" w:color="auto"/>
              <w:right w:val="single" w:sz="4" w:space="0" w:color="auto"/>
            </w:tcBorders>
            <w:vAlign w:val="center"/>
            <w:hideMark/>
          </w:tcPr>
          <w:p w14:paraId="346E626C" w14:textId="77777777" w:rsidR="00CD4C1C" w:rsidRDefault="00CD4C1C" w:rsidP="00CD4C1C">
            <w:pPr>
              <w:pStyle w:val="TAC"/>
            </w:pPr>
            <w:r>
              <w:t>EIS</w:t>
            </w:r>
            <w:r>
              <w:rPr>
                <w:vertAlign w:val="subscript"/>
              </w:rPr>
              <w:t xml:space="preserve">REFSENS_50M </w:t>
            </w:r>
            <w:r>
              <w:rPr>
                <w:bCs/>
                <w:lang w:val="en-US" w:eastAsia="zh-CN"/>
              </w:rPr>
              <w:t>+ 22</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09C29391"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480</w:t>
            </w:r>
            <w:r w:rsidRPr="00353250">
              <w:rPr>
                <w:rFonts w:cs="Arial"/>
                <w:lang w:val="en-US" w:eastAsia="fr-FR"/>
              </w:rPr>
              <w:t xml:space="preserve"> kHz SCS, </w:t>
            </w:r>
            <w:r w:rsidRPr="00353250">
              <w:rPr>
                <w:rFonts w:cs="Arial"/>
                <w:lang w:val="en-US" w:eastAsia="fr-FR"/>
              </w:rPr>
              <w:br/>
            </w:r>
            <w:r>
              <w:rPr>
                <w:rFonts w:eastAsia="SimSun" w:cs="Arial"/>
                <w:lang w:val="en-US" w:eastAsia="zh-CN"/>
              </w:rPr>
              <w:t>54</w:t>
            </w:r>
            <w:r w:rsidRPr="00353250">
              <w:rPr>
                <w:rFonts w:cs="Arial"/>
                <w:lang w:val="en-US" w:eastAsia="fr-FR"/>
              </w:rPr>
              <w:t xml:space="preserve"> RB</w:t>
            </w:r>
          </w:p>
        </w:tc>
      </w:tr>
      <w:tr w:rsidR="00CD4C1C" w14:paraId="168E4AF8"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148FE6D"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38556900"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3FA9F0D4" w14:textId="77777777" w:rsidR="00CD4C1C" w:rsidRDefault="00CD4C1C" w:rsidP="00CD4C1C">
            <w:pPr>
              <w:pStyle w:val="TAC"/>
            </w:pPr>
            <w:r>
              <w:t>G-FR2-A1-</w:t>
            </w:r>
            <w:r>
              <w:rPr>
                <w:rFonts w:eastAsia="SimSun"/>
                <w:lang w:val="en-US" w:eastAsia="zh-CN"/>
              </w:rPr>
              <w:t>9</w:t>
            </w:r>
          </w:p>
        </w:tc>
        <w:tc>
          <w:tcPr>
            <w:tcW w:w="926" w:type="pct"/>
            <w:tcBorders>
              <w:top w:val="single" w:sz="4" w:space="0" w:color="auto"/>
              <w:left w:val="single" w:sz="4" w:space="0" w:color="auto"/>
              <w:bottom w:val="single" w:sz="4" w:space="0" w:color="auto"/>
              <w:right w:val="single" w:sz="4" w:space="0" w:color="auto"/>
            </w:tcBorders>
            <w:vAlign w:val="center"/>
            <w:hideMark/>
          </w:tcPr>
          <w:p w14:paraId="7588C7F5" w14:textId="668A9A62"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1B6C0522"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A0D9809"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16</w:t>
            </w:r>
            <w:r w:rsidRPr="00353250">
              <w:rPr>
                <w:rFonts w:cs="Arial"/>
                <w:lang w:val="en-US" w:eastAsia="fr-FR"/>
              </w:rPr>
              <w:t xml:space="preserve"> RB</w:t>
            </w:r>
          </w:p>
        </w:tc>
      </w:tr>
      <w:tr w:rsidR="00CD4C1C" w14:paraId="6767D2B0"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6BDEBA52" w14:textId="77777777" w:rsidR="00CD4C1C" w:rsidRDefault="00CD4C1C" w:rsidP="00CD4C1C">
            <w:pPr>
              <w:pStyle w:val="TAC"/>
            </w:pPr>
            <w:r>
              <w:t>800, 1600, 2000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A9EDEC3"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BD4CC2A" w14:textId="77777777" w:rsidR="00CD4C1C" w:rsidRDefault="00CD4C1C" w:rsidP="00CD4C1C">
            <w:pPr>
              <w:pStyle w:val="TAC"/>
              <w:rPr>
                <w:rFonts w:eastAsia="SimSun"/>
                <w:lang w:val="en-US" w:eastAsia="zh-CN"/>
              </w:rPr>
            </w:pPr>
            <w:r>
              <w:t>G-FR2-A1-</w:t>
            </w:r>
            <w:r>
              <w:rPr>
                <w:rFonts w:eastAsia="SimSun"/>
                <w:lang w:val="en-US" w:eastAsia="zh-CN"/>
              </w:rPr>
              <w:t>7</w:t>
            </w:r>
          </w:p>
        </w:tc>
        <w:tc>
          <w:tcPr>
            <w:tcW w:w="926" w:type="pct"/>
            <w:tcBorders>
              <w:top w:val="single" w:sz="4" w:space="0" w:color="auto"/>
              <w:left w:val="single" w:sz="4" w:space="0" w:color="auto"/>
              <w:bottom w:val="single" w:sz="4" w:space="0" w:color="auto"/>
              <w:right w:val="single" w:sz="4" w:space="0" w:color="auto"/>
            </w:tcBorders>
            <w:vAlign w:val="center"/>
            <w:hideMark/>
          </w:tcPr>
          <w:p w14:paraId="4DA91B42" w14:textId="4CBC0D61"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B878F10" w14:textId="77777777" w:rsidR="00CD4C1C" w:rsidRDefault="00CD4C1C" w:rsidP="00CD4C1C">
            <w:pPr>
              <w:pStyle w:val="TAC"/>
            </w:pPr>
            <w:r>
              <w:t>EIS</w:t>
            </w:r>
            <w:r>
              <w:rPr>
                <w:vertAlign w:val="subscript"/>
              </w:rPr>
              <w:t xml:space="preserve">REFSENS_50M </w:t>
            </w:r>
            <w:r>
              <w:rPr>
                <w:bCs/>
                <w:lang w:val="en-US" w:eastAsia="zh-CN"/>
              </w:rPr>
              <w:t>+ 22</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883BB8"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27</w:t>
            </w:r>
            <w:r w:rsidRPr="00353250">
              <w:rPr>
                <w:rFonts w:cs="Arial"/>
                <w:lang w:val="en-US" w:eastAsia="fr-FR"/>
              </w:rPr>
              <w:t xml:space="preserve"> RB</w:t>
            </w:r>
          </w:p>
        </w:tc>
      </w:tr>
      <w:tr w:rsidR="009423CD" w14:paraId="384CA5B0" w14:textId="77777777" w:rsidTr="001A6C5F">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50AA9C5" w14:textId="77777777" w:rsidR="009423CD" w:rsidRDefault="009423CD" w:rsidP="001A6C5F">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551F9965" w14:textId="77777777" w:rsidR="009423CD" w:rsidRDefault="009423CD" w:rsidP="001A6C5F">
            <w:pPr>
              <w:pStyle w:val="TAC"/>
              <w:jc w:val="both"/>
              <w:rPr>
                <w:rFonts w:cs="Arial"/>
                <w:lang w:val="en-US" w:eastAsia="fr-FR"/>
              </w:rPr>
            </w:pPr>
            <w:r>
              <w:t>NOTE 2:</w:t>
            </w:r>
            <w:r>
              <w:tab/>
              <w:t>EIS</w:t>
            </w:r>
            <w:r>
              <w:rPr>
                <w:vertAlign w:val="subscript"/>
              </w:rPr>
              <w:t>REFSENS_50M</w:t>
            </w:r>
            <w:r>
              <w:t xml:space="preserve"> is defined in </w:t>
            </w:r>
            <w:r>
              <w:rPr>
                <w:lang w:val="en-US" w:eastAsia="zh-CN"/>
              </w:rPr>
              <w:t xml:space="preserve">TS 38.104 [2], </w:t>
            </w:r>
            <w:r>
              <w:t>clause 7.3.3.</w:t>
            </w:r>
          </w:p>
        </w:tc>
      </w:tr>
    </w:tbl>
    <w:p w14:paraId="6F7D1D49" w14:textId="77777777" w:rsidR="009423CD" w:rsidRDefault="009423CD" w:rsidP="009423CD"/>
    <w:p w14:paraId="70FDBD88" w14:textId="77777777" w:rsidR="00C45907" w:rsidRPr="00931575" w:rsidRDefault="00C45907" w:rsidP="00C45907">
      <w:pPr>
        <w:pStyle w:val="Heading1"/>
      </w:pPr>
      <w:r w:rsidRPr="00931575">
        <w:br w:type="page"/>
      </w:r>
      <w:bookmarkStart w:id="8310" w:name="_Toc21102912"/>
      <w:bookmarkStart w:id="8311" w:name="_Toc29810761"/>
      <w:bookmarkStart w:id="8312" w:name="_Toc36636113"/>
      <w:bookmarkStart w:id="8313" w:name="_Toc37273059"/>
      <w:bookmarkStart w:id="8314" w:name="_Toc45886139"/>
      <w:bookmarkStart w:id="8315" w:name="_Toc53183215"/>
      <w:bookmarkStart w:id="8316" w:name="_Toc58915882"/>
      <w:bookmarkStart w:id="8317" w:name="_Toc58918063"/>
      <w:bookmarkStart w:id="8318" w:name="_Toc66693932"/>
      <w:bookmarkStart w:id="8319" w:name="_Toc74915884"/>
      <w:bookmarkStart w:id="8320" w:name="_Toc76114509"/>
      <w:bookmarkStart w:id="8321" w:name="_Toc76544395"/>
      <w:bookmarkStart w:id="8322" w:name="_Toc82536517"/>
      <w:bookmarkStart w:id="8323" w:name="_Toc89952810"/>
      <w:bookmarkStart w:id="8324" w:name="_Toc98766626"/>
      <w:bookmarkStart w:id="8325" w:name="_Toc99702989"/>
      <w:bookmarkStart w:id="8326" w:name="_Toc106206775"/>
      <w:bookmarkStart w:id="8327" w:name="_Toc115080777"/>
      <w:bookmarkStart w:id="8328" w:name="_Toc121999657"/>
      <w:bookmarkStart w:id="8329" w:name="_Toc124153830"/>
      <w:bookmarkStart w:id="8330" w:name="_Toc124154605"/>
      <w:bookmarkStart w:id="8331" w:name="_Toc131560460"/>
      <w:bookmarkStart w:id="8332" w:name="_Toc137394160"/>
      <w:bookmarkStart w:id="8333" w:name="_Toc163475264"/>
      <w:bookmarkStart w:id="8334" w:name="_Toc176783594"/>
      <w:r w:rsidRPr="00931575">
        <w:lastRenderedPageBreak/>
        <w:t>8</w:t>
      </w:r>
      <w:r w:rsidRPr="00931575">
        <w:tab/>
        <w:t>Radiated performance requirements</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515CFBFF" w14:textId="77777777" w:rsidR="00C45907" w:rsidRPr="00931575" w:rsidRDefault="00C45907" w:rsidP="00C45907">
      <w:pPr>
        <w:pStyle w:val="Heading2"/>
      </w:pPr>
      <w:bookmarkStart w:id="8335" w:name="_Toc21102913"/>
      <w:bookmarkStart w:id="8336" w:name="_Toc29810762"/>
      <w:bookmarkStart w:id="8337" w:name="_Toc36636114"/>
      <w:bookmarkStart w:id="8338" w:name="_Toc37273060"/>
      <w:bookmarkStart w:id="8339" w:name="_Toc45886140"/>
      <w:bookmarkStart w:id="8340" w:name="_Toc53183216"/>
      <w:bookmarkStart w:id="8341" w:name="_Toc58915883"/>
      <w:bookmarkStart w:id="8342" w:name="_Toc58918064"/>
      <w:bookmarkStart w:id="8343" w:name="_Toc66693933"/>
      <w:bookmarkStart w:id="8344" w:name="_Toc74915885"/>
      <w:bookmarkStart w:id="8345" w:name="_Toc76114510"/>
      <w:bookmarkStart w:id="8346" w:name="_Toc76544396"/>
      <w:bookmarkStart w:id="8347" w:name="_Toc82536518"/>
      <w:bookmarkStart w:id="8348" w:name="_Toc89952811"/>
      <w:bookmarkStart w:id="8349" w:name="_Toc98766627"/>
      <w:bookmarkStart w:id="8350" w:name="_Toc99702990"/>
      <w:bookmarkStart w:id="8351" w:name="_Toc106206776"/>
      <w:bookmarkStart w:id="8352" w:name="_Toc115080778"/>
      <w:bookmarkStart w:id="8353" w:name="_Toc121999658"/>
      <w:bookmarkStart w:id="8354" w:name="_Toc124153831"/>
      <w:bookmarkStart w:id="8355" w:name="_Toc124154606"/>
      <w:bookmarkStart w:id="8356" w:name="_Toc131560461"/>
      <w:bookmarkStart w:id="8357" w:name="_Toc137394161"/>
      <w:bookmarkStart w:id="8358" w:name="_Toc163475265"/>
      <w:bookmarkStart w:id="8359" w:name="_Toc176783595"/>
      <w:r w:rsidRPr="00931575">
        <w:t>8.1</w:t>
      </w:r>
      <w:r w:rsidRPr="00931575">
        <w:tab/>
        <w:t>General</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773C4D8F" w14:textId="77777777" w:rsidR="00C45907" w:rsidRPr="00931575" w:rsidRDefault="00C45907" w:rsidP="00C45907">
      <w:pPr>
        <w:pStyle w:val="Heading3"/>
        <w:rPr>
          <w:lang w:eastAsia="ko-KR"/>
        </w:rPr>
      </w:pPr>
      <w:bookmarkStart w:id="8360" w:name="_Toc21102914"/>
      <w:bookmarkStart w:id="8361" w:name="_Toc29810763"/>
      <w:bookmarkStart w:id="8362" w:name="_Toc36636115"/>
      <w:bookmarkStart w:id="8363" w:name="_Toc37273061"/>
      <w:bookmarkStart w:id="8364" w:name="_Toc45886141"/>
      <w:bookmarkStart w:id="8365" w:name="_Toc53183217"/>
      <w:bookmarkStart w:id="8366" w:name="_Toc58915884"/>
      <w:bookmarkStart w:id="8367" w:name="_Toc58918065"/>
      <w:bookmarkStart w:id="8368" w:name="_Toc66693934"/>
      <w:bookmarkStart w:id="8369" w:name="_Toc74915886"/>
      <w:bookmarkStart w:id="8370" w:name="_Toc76114511"/>
      <w:bookmarkStart w:id="8371" w:name="_Toc76544397"/>
      <w:bookmarkStart w:id="8372" w:name="_Toc82536519"/>
      <w:bookmarkStart w:id="8373" w:name="_Toc89952812"/>
      <w:bookmarkStart w:id="8374" w:name="_Toc98766628"/>
      <w:bookmarkStart w:id="8375" w:name="_Toc99702991"/>
      <w:bookmarkStart w:id="8376" w:name="_Toc106206777"/>
      <w:bookmarkStart w:id="8377" w:name="_Toc115080779"/>
      <w:bookmarkStart w:id="8378" w:name="_Toc121999659"/>
      <w:bookmarkStart w:id="8379" w:name="_Toc124153832"/>
      <w:bookmarkStart w:id="8380" w:name="_Toc124154607"/>
      <w:bookmarkStart w:id="8381" w:name="_Toc131560462"/>
      <w:bookmarkStart w:id="8382" w:name="_Toc137394162"/>
      <w:bookmarkStart w:id="8383" w:name="_Toc163475266"/>
      <w:bookmarkStart w:id="8384" w:name="_Toc176783596"/>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8385" w:name="_Toc21102915"/>
      <w:bookmarkStart w:id="8386" w:name="_Toc29810764"/>
      <w:bookmarkStart w:id="8387" w:name="_Toc36636116"/>
      <w:bookmarkStart w:id="8388" w:name="_Toc37273062"/>
      <w:bookmarkStart w:id="8389" w:name="_Toc45886142"/>
      <w:bookmarkStart w:id="8390" w:name="_Toc53183218"/>
      <w:bookmarkStart w:id="8391" w:name="_Toc58915885"/>
      <w:bookmarkStart w:id="8392" w:name="_Toc58918066"/>
      <w:bookmarkStart w:id="8393" w:name="_Toc66693935"/>
      <w:bookmarkStart w:id="8394" w:name="_Toc74915887"/>
      <w:bookmarkStart w:id="8395" w:name="_Toc76114512"/>
      <w:bookmarkStart w:id="8396" w:name="_Toc76544398"/>
      <w:bookmarkStart w:id="8397" w:name="_Toc82536520"/>
      <w:bookmarkStart w:id="8398" w:name="_Toc89952813"/>
      <w:bookmarkStart w:id="8399" w:name="_Toc98766629"/>
      <w:bookmarkStart w:id="8400" w:name="_Toc99702992"/>
      <w:bookmarkStart w:id="8401" w:name="_Toc106206778"/>
      <w:bookmarkStart w:id="8402" w:name="_Toc115080780"/>
      <w:bookmarkStart w:id="8403" w:name="_Toc121999660"/>
      <w:bookmarkStart w:id="8404" w:name="_Toc124153833"/>
      <w:bookmarkStart w:id="8405" w:name="_Toc124154608"/>
      <w:bookmarkStart w:id="8406" w:name="_Toc131560463"/>
      <w:bookmarkStart w:id="8407" w:name="_Toc137394163"/>
      <w:bookmarkStart w:id="8408" w:name="_Toc163475267"/>
      <w:bookmarkStart w:id="8409" w:name="_Toc176783597"/>
      <w:r w:rsidRPr="00931575">
        <w:t>8.1.1</w:t>
      </w:r>
      <w:r w:rsidRPr="00931575">
        <w:tab/>
        <w:t>OTA demodulation branches</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8410" w:name="_Toc21102916"/>
      <w:bookmarkStart w:id="8411" w:name="_Toc29810765"/>
      <w:bookmarkStart w:id="8412" w:name="_Toc36636117"/>
      <w:bookmarkStart w:id="8413" w:name="_Toc37273063"/>
      <w:bookmarkStart w:id="8414" w:name="_Toc45886143"/>
      <w:bookmarkStart w:id="8415" w:name="_Toc53183219"/>
      <w:bookmarkStart w:id="8416" w:name="_Toc58915886"/>
      <w:bookmarkStart w:id="8417" w:name="_Toc58918067"/>
      <w:bookmarkStart w:id="8418" w:name="_Toc66693936"/>
      <w:bookmarkStart w:id="8419" w:name="_Toc74915888"/>
      <w:bookmarkStart w:id="8420" w:name="_Toc76114513"/>
      <w:bookmarkStart w:id="8421" w:name="_Toc76544399"/>
      <w:bookmarkStart w:id="8422" w:name="_Toc82536521"/>
      <w:bookmarkStart w:id="8423" w:name="_Toc89952814"/>
      <w:bookmarkStart w:id="8424" w:name="_Toc98766630"/>
      <w:bookmarkStart w:id="8425" w:name="_Toc99702993"/>
      <w:bookmarkStart w:id="8426" w:name="_Toc106206779"/>
      <w:bookmarkStart w:id="8427" w:name="_Toc115080781"/>
      <w:bookmarkStart w:id="8428" w:name="_Toc121999661"/>
      <w:bookmarkStart w:id="8429" w:name="_Toc124153834"/>
      <w:bookmarkStart w:id="8430" w:name="_Toc124154609"/>
      <w:bookmarkStart w:id="8431" w:name="_Toc131560464"/>
      <w:bookmarkStart w:id="8432" w:name="_Toc137394164"/>
      <w:bookmarkStart w:id="8433" w:name="_Toc163475268"/>
      <w:bookmarkStart w:id="8434" w:name="_Toc176783598"/>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0CCFD798" w14:textId="77777777" w:rsidR="00C45907" w:rsidRPr="00931575" w:rsidRDefault="00C45907" w:rsidP="00C45907">
      <w:pPr>
        <w:pStyle w:val="Heading4"/>
      </w:pPr>
      <w:bookmarkStart w:id="8435" w:name="_Toc21102917"/>
      <w:bookmarkStart w:id="8436" w:name="_Toc29810766"/>
      <w:bookmarkStart w:id="8437" w:name="_Toc36636118"/>
      <w:bookmarkStart w:id="8438" w:name="_Toc37273064"/>
      <w:bookmarkStart w:id="8439" w:name="_Toc45886144"/>
      <w:bookmarkStart w:id="8440" w:name="_Toc53183220"/>
      <w:bookmarkStart w:id="8441" w:name="_Toc58915887"/>
      <w:bookmarkStart w:id="8442" w:name="_Toc58918068"/>
      <w:bookmarkStart w:id="8443" w:name="_Toc66693937"/>
      <w:bookmarkStart w:id="8444" w:name="_Toc74915889"/>
      <w:bookmarkStart w:id="8445" w:name="_Toc76114514"/>
      <w:bookmarkStart w:id="8446" w:name="_Toc76544400"/>
      <w:bookmarkStart w:id="8447" w:name="_Toc82536522"/>
      <w:bookmarkStart w:id="8448" w:name="_Toc89952815"/>
      <w:bookmarkStart w:id="8449" w:name="_Toc98766631"/>
      <w:bookmarkStart w:id="8450" w:name="_Toc99702994"/>
      <w:bookmarkStart w:id="8451" w:name="_Toc106206780"/>
      <w:bookmarkStart w:id="8452" w:name="_Toc115080782"/>
      <w:bookmarkStart w:id="8453" w:name="_Toc121999662"/>
      <w:bookmarkStart w:id="8454" w:name="_Toc124153835"/>
      <w:bookmarkStart w:id="8455" w:name="_Toc124154610"/>
      <w:bookmarkStart w:id="8456" w:name="_Toc131560465"/>
      <w:bookmarkStart w:id="8457" w:name="_Toc137394165"/>
      <w:bookmarkStart w:id="8458" w:name="_Toc163475269"/>
      <w:bookmarkStart w:id="8459" w:name="_Toc17678359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1C8E90D4" w14:textId="77777777" w:rsidR="00C45907" w:rsidRPr="00931575" w:rsidRDefault="00C45907" w:rsidP="006F1F81">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8460" w:name="_Toc21102918"/>
      <w:bookmarkStart w:id="8461" w:name="_Toc29810767"/>
      <w:bookmarkStart w:id="8462" w:name="_Toc36636119"/>
      <w:bookmarkStart w:id="8463" w:name="_Toc37273065"/>
      <w:bookmarkStart w:id="8464" w:name="_Toc45886145"/>
      <w:bookmarkStart w:id="8465" w:name="_Toc53183221"/>
      <w:bookmarkStart w:id="8466" w:name="_Toc58915888"/>
      <w:bookmarkStart w:id="8467" w:name="_Toc58918069"/>
      <w:bookmarkStart w:id="8468" w:name="_Toc66693938"/>
      <w:bookmarkStart w:id="8469" w:name="_Toc74915890"/>
      <w:bookmarkStart w:id="8470" w:name="_Toc76114515"/>
      <w:bookmarkStart w:id="8471" w:name="_Toc76544401"/>
      <w:bookmarkStart w:id="8472" w:name="_Toc82536523"/>
      <w:bookmarkStart w:id="8473" w:name="_Toc89952816"/>
      <w:bookmarkStart w:id="8474" w:name="_Toc98766632"/>
      <w:bookmarkStart w:id="8475" w:name="_Toc99702995"/>
      <w:bookmarkStart w:id="8476" w:name="_Toc106206781"/>
      <w:bookmarkStart w:id="8477" w:name="_Toc115080783"/>
      <w:bookmarkStart w:id="8478" w:name="_Toc121999663"/>
      <w:bookmarkStart w:id="8479" w:name="_Toc124153836"/>
      <w:bookmarkStart w:id="8480" w:name="_Toc124154611"/>
      <w:bookmarkStart w:id="8481" w:name="_Toc131560466"/>
      <w:bookmarkStart w:id="8482" w:name="_Toc137394166"/>
      <w:bookmarkStart w:id="8483" w:name="_Toc163475270"/>
      <w:bookmarkStart w:id="8484" w:name="_Toc176783600"/>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2D3EDAE6" w14:textId="77777777" w:rsidR="00C45907" w:rsidRPr="00931575" w:rsidRDefault="00C45907" w:rsidP="00C45907">
      <w:pPr>
        <w:pStyle w:val="Heading5"/>
        <w:rPr>
          <w:snapToGrid w:val="0"/>
          <w:lang w:eastAsia="zh-CN"/>
        </w:rPr>
      </w:pPr>
      <w:bookmarkStart w:id="8485" w:name="_Toc21102919"/>
      <w:bookmarkStart w:id="8486" w:name="_Toc29810768"/>
      <w:bookmarkStart w:id="8487" w:name="_Toc36636120"/>
      <w:bookmarkStart w:id="8488" w:name="_Toc37273066"/>
      <w:bookmarkStart w:id="8489" w:name="_Toc45886146"/>
      <w:bookmarkStart w:id="8490" w:name="_Toc53183222"/>
      <w:bookmarkStart w:id="8491" w:name="_Toc58915889"/>
      <w:bookmarkStart w:id="8492" w:name="_Toc58918070"/>
      <w:bookmarkStart w:id="8493" w:name="_Toc66693939"/>
      <w:bookmarkStart w:id="8494" w:name="_Toc74915891"/>
      <w:bookmarkStart w:id="8495" w:name="_Toc76114516"/>
      <w:bookmarkStart w:id="8496" w:name="_Toc76544402"/>
      <w:bookmarkStart w:id="8497" w:name="_Toc82536524"/>
      <w:bookmarkStart w:id="8498" w:name="_Toc89952817"/>
      <w:bookmarkStart w:id="8499" w:name="_Toc98766633"/>
      <w:bookmarkStart w:id="8500" w:name="_Toc99702996"/>
      <w:bookmarkStart w:id="8501" w:name="_Toc106206782"/>
      <w:bookmarkStart w:id="8502" w:name="_Toc115080784"/>
      <w:bookmarkStart w:id="8503" w:name="_Toc121999664"/>
      <w:bookmarkStart w:id="8504" w:name="_Toc124153837"/>
      <w:bookmarkStart w:id="8505" w:name="_Toc124154612"/>
      <w:bookmarkStart w:id="8506" w:name="_Toc131560467"/>
      <w:bookmarkStart w:id="8507" w:name="_Toc137394167"/>
      <w:bookmarkStart w:id="8508" w:name="_Toc163475271"/>
      <w:bookmarkStart w:id="8509" w:name="_Toc176783601"/>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8510" w:name="_Toc21102920"/>
      <w:bookmarkStart w:id="8511" w:name="_Toc29810769"/>
      <w:bookmarkStart w:id="8512" w:name="_Toc36636121"/>
      <w:bookmarkStart w:id="8513" w:name="_Toc37273067"/>
      <w:bookmarkStart w:id="8514" w:name="_Toc45886147"/>
      <w:bookmarkStart w:id="8515" w:name="_Toc53183223"/>
      <w:bookmarkStart w:id="8516" w:name="_Toc58915890"/>
      <w:bookmarkStart w:id="8517" w:name="_Toc58918071"/>
      <w:bookmarkStart w:id="8518" w:name="_Toc66693940"/>
      <w:bookmarkStart w:id="8519" w:name="_Toc74915892"/>
      <w:bookmarkStart w:id="8520" w:name="_Toc76114517"/>
      <w:bookmarkStart w:id="8521" w:name="_Toc76544403"/>
      <w:bookmarkStart w:id="8522" w:name="_Toc82536525"/>
      <w:bookmarkStart w:id="8523" w:name="_Toc89952818"/>
      <w:bookmarkStart w:id="8524" w:name="_Toc98766634"/>
      <w:bookmarkStart w:id="8525" w:name="_Toc99702997"/>
      <w:bookmarkStart w:id="8526" w:name="_Toc106206783"/>
      <w:bookmarkStart w:id="8527" w:name="_Toc115080785"/>
      <w:bookmarkStart w:id="8528" w:name="_Toc121999665"/>
      <w:bookmarkStart w:id="8529" w:name="_Toc124153838"/>
      <w:bookmarkStart w:id="8530" w:name="_Toc124154613"/>
      <w:bookmarkStart w:id="8531" w:name="_Toc131560468"/>
      <w:bookmarkStart w:id="8532" w:name="_Toc137394168"/>
      <w:bookmarkStart w:id="8533" w:name="_Toc163475272"/>
      <w:bookmarkStart w:id="8534" w:name="_Toc176783602"/>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8535" w:name="_Toc21102921"/>
      <w:bookmarkStart w:id="8536" w:name="_Toc29810770"/>
      <w:bookmarkStart w:id="8537" w:name="_Toc36636122"/>
      <w:bookmarkStart w:id="8538" w:name="_Toc37273068"/>
      <w:bookmarkStart w:id="8539" w:name="_Toc45886148"/>
      <w:bookmarkStart w:id="8540" w:name="_Toc53183224"/>
      <w:bookmarkStart w:id="8541" w:name="_Toc58915891"/>
      <w:bookmarkStart w:id="8542" w:name="_Toc58918072"/>
      <w:bookmarkStart w:id="8543" w:name="_Toc66693941"/>
      <w:bookmarkStart w:id="8544" w:name="_Toc74915893"/>
      <w:bookmarkStart w:id="8545" w:name="_Toc76114518"/>
      <w:bookmarkStart w:id="8546" w:name="_Toc76544404"/>
      <w:bookmarkStart w:id="8547" w:name="_Toc82536526"/>
      <w:bookmarkStart w:id="8548" w:name="_Toc89952819"/>
      <w:bookmarkStart w:id="8549" w:name="_Toc98766635"/>
      <w:bookmarkStart w:id="8550" w:name="_Toc99702998"/>
      <w:bookmarkStart w:id="8551" w:name="_Toc106206784"/>
      <w:bookmarkStart w:id="8552" w:name="_Toc115080786"/>
      <w:bookmarkStart w:id="8553" w:name="_Toc121999666"/>
      <w:bookmarkStart w:id="8554" w:name="_Toc124153839"/>
      <w:bookmarkStart w:id="8555" w:name="_Toc124154614"/>
      <w:bookmarkStart w:id="8556" w:name="_Toc131560469"/>
      <w:bookmarkStart w:id="8557" w:name="_Toc137394169"/>
      <w:bookmarkStart w:id="8558" w:name="_Toc163475273"/>
      <w:bookmarkStart w:id="8559" w:name="_Toc176783603"/>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6F1F81">
      <w:pPr>
        <w:rPr>
          <w:rFonts w:eastAsiaTheme="minorEastAsia"/>
          <w:lang w:eastAsia="zh-CN"/>
        </w:rPr>
      </w:pPr>
      <w:bookmarkStart w:id="8560"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8561" w:name="_Toc53183225"/>
      <w:bookmarkStart w:id="8562" w:name="_Toc58915892"/>
      <w:bookmarkStart w:id="8563" w:name="_Toc58918073"/>
      <w:bookmarkStart w:id="8564" w:name="_Toc66693942"/>
      <w:bookmarkStart w:id="8565" w:name="_Toc74915894"/>
      <w:bookmarkStart w:id="8566" w:name="_Toc76114519"/>
      <w:bookmarkStart w:id="8567" w:name="_Toc76544405"/>
      <w:bookmarkStart w:id="8568" w:name="_Toc82536527"/>
      <w:bookmarkStart w:id="8569" w:name="_Toc89952820"/>
      <w:bookmarkStart w:id="8570" w:name="_Toc98766636"/>
      <w:bookmarkStart w:id="8571" w:name="_Toc99702999"/>
      <w:bookmarkStart w:id="8572" w:name="_Toc106206785"/>
      <w:bookmarkStart w:id="8573" w:name="_Toc115080787"/>
      <w:bookmarkStart w:id="8574" w:name="_Toc121999667"/>
      <w:bookmarkStart w:id="8575" w:name="_Toc124153840"/>
      <w:bookmarkStart w:id="8576" w:name="_Toc124154615"/>
      <w:bookmarkStart w:id="8577" w:name="_Toc131560470"/>
      <w:bookmarkStart w:id="8578" w:name="_Toc137394170"/>
      <w:bookmarkStart w:id="8579" w:name="_Toc163475274"/>
      <w:bookmarkStart w:id="8580" w:name="_Toc176783604"/>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7B984DD0" w14:textId="77777777" w:rsidR="00C45907" w:rsidRPr="00931575" w:rsidRDefault="00C45907" w:rsidP="006F1F81">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6F1F81">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8581" w:name="_Toc53183226"/>
      <w:bookmarkStart w:id="8582" w:name="_Toc58915893"/>
      <w:bookmarkStart w:id="8583" w:name="_Toc58918074"/>
      <w:bookmarkStart w:id="8584" w:name="_Toc66693943"/>
      <w:bookmarkStart w:id="8585" w:name="_Toc74915895"/>
      <w:bookmarkStart w:id="8586" w:name="_Toc76114520"/>
      <w:bookmarkStart w:id="8587" w:name="_Toc76544406"/>
      <w:bookmarkStart w:id="8588" w:name="_Toc82536528"/>
      <w:bookmarkStart w:id="8589" w:name="_Toc89952821"/>
      <w:bookmarkStart w:id="8590" w:name="_Toc98766637"/>
      <w:bookmarkStart w:id="8591" w:name="_Toc99703000"/>
      <w:bookmarkStart w:id="8592" w:name="_Toc106206786"/>
      <w:bookmarkStart w:id="8593" w:name="_Toc115080788"/>
      <w:bookmarkStart w:id="8594" w:name="_Toc121999668"/>
      <w:bookmarkStart w:id="8595" w:name="_Toc124153841"/>
      <w:bookmarkStart w:id="8596" w:name="_Toc124154616"/>
      <w:bookmarkStart w:id="8597" w:name="_Toc131560471"/>
      <w:bookmarkStart w:id="8598" w:name="_Toc137394171"/>
      <w:bookmarkStart w:id="8599" w:name="_Toc163475275"/>
      <w:bookmarkStart w:id="8600" w:name="_Toc176783605"/>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7AD8EE59" w14:textId="73474C04" w:rsidR="00C45907" w:rsidRDefault="00C45907" w:rsidP="006F1F81">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113C2DDE" w14:textId="08E40561" w:rsidR="00614B2C" w:rsidRPr="00931575" w:rsidRDefault="00614B2C" w:rsidP="00614B2C">
      <w:pPr>
        <w:pStyle w:val="NO"/>
        <w:rPr>
          <w:rFonts w:eastAsiaTheme="minorEastAsia"/>
          <w:lang w:eastAsia="zh-CN"/>
        </w:rPr>
      </w:pPr>
      <w:r>
        <w:lastRenderedPageBreak/>
        <w:t>Note:</w:t>
      </w:r>
      <w:r>
        <w:tab/>
      </w:r>
      <w:r w:rsidRPr="00DF437B">
        <w:t>For PUSCH Performance test cases,</w:t>
      </w:r>
      <w:r>
        <w:t xml:space="preserve"> FRCs are not expected to be defined for the special slots, unless otherwise stated.</w:t>
      </w:r>
    </w:p>
    <w:p w14:paraId="03842A04" w14:textId="77777777" w:rsidR="002A669B" w:rsidRPr="00931575" w:rsidRDefault="002A669B" w:rsidP="00282498">
      <w:pPr>
        <w:pStyle w:val="Heading5"/>
        <w:rPr>
          <w:rFonts w:eastAsia="SimSun"/>
        </w:rPr>
      </w:pPr>
      <w:bookmarkStart w:id="8601" w:name="_Toc121999669"/>
      <w:bookmarkStart w:id="8602" w:name="_Toc124153842"/>
      <w:bookmarkStart w:id="8603" w:name="_Toc124154617"/>
      <w:bookmarkStart w:id="8604" w:name="_Toc131560472"/>
      <w:bookmarkStart w:id="8605" w:name="_Toc137394172"/>
      <w:bookmarkStart w:id="8606" w:name="_Toc163475276"/>
      <w:bookmarkStart w:id="8607" w:name="_Toc176783606"/>
      <w:bookmarkStart w:id="8608" w:name="_Toc29810771"/>
      <w:bookmarkStart w:id="8609" w:name="_Toc36636123"/>
      <w:bookmarkStart w:id="8610" w:name="_Toc37273069"/>
      <w:bookmarkStart w:id="8611" w:name="_Toc45886149"/>
      <w:bookmarkStart w:id="8612"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8601"/>
      <w:bookmarkEnd w:id="8602"/>
      <w:bookmarkEnd w:id="8603"/>
      <w:bookmarkEnd w:id="8604"/>
      <w:bookmarkEnd w:id="8605"/>
      <w:bookmarkEnd w:id="8606"/>
      <w:bookmarkEnd w:id="8607"/>
    </w:p>
    <w:p w14:paraId="049E8F92" w14:textId="77777777" w:rsidR="00C0408B" w:rsidRDefault="00C0408B" w:rsidP="006F1F81">
      <w:pPr>
        <w:rPr>
          <w:lang w:eastAsia="zh-CN"/>
        </w:rPr>
      </w:pPr>
      <w:bookmarkStart w:id="8613" w:name="_Toc66693944"/>
      <w:bookmarkStart w:id="8614" w:name="_Toc74915896"/>
      <w:bookmarkStart w:id="8615" w:name="_Toc76114521"/>
      <w:bookmarkStart w:id="8616" w:name="_Toc76544407"/>
      <w:bookmarkStart w:id="8617" w:name="_Toc82536529"/>
      <w:bookmarkStart w:id="8618" w:name="_Toc89952822"/>
      <w:bookmarkStart w:id="8619" w:name="_Toc98766638"/>
      <w:bookmarkStart w:id="8620"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8621" w:name="_Toc106206787"/>
      <w:bookmarkStart w:id="8622" w:name="_Toc115080789"/>
      <w:bookmarkStart w:id="8623" w:name="_Toc121999670"/>
      <w:bookmarkStart w:id="8624" w:name="_Toc124153843"/>
      <w:bookmarkStart w:id="8625" w:name="_Toc124154618"/>
      <w:bookmarkStart w:id="8626" w:name="_Toc131560473"/>
      <w:bookmarkStart w:id="8627" w:name="_Toc137394173"/>
      <w:bookmarkStart w:id="8628" w:name="_Toc163475277"/>
      <w:bookmarkStart w:id="8629" w:name="_Toc176783607"/>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4AB36D49" w14:textId="77777777" w:rsidR="002C790F" w:rsidRDefault="00C77D4A" w:rsidP="002C790F">
      <w:pPr>
        <w:rPr>
          <w:lang w:eastAsia="zh-CN"/>
        </w:rPr>
      </w:pPr>
      <w:bookmarkStart w:id="8630" w:name="_Toc58915894"/>
      <w:bookmarkStart w:id="8631" w:name="_Toc58918075"/>
      <w:bookmarkStart w:id="8632" w:name="_Toc66693945"/>
      <w:bookmarkStart w:id="8633" w:name="_Toc74915897"/>
      <w:bookmarkStart w:id="8634" w:name="_Toc76114522"/>
      <w:bookmarkStart w:id="8635" w:name="_Toc76544408"/>
      <w:bookmarkStart w:id="8636"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0745652" w14:textId="0AD04381" w:rsidR="002C790F" w:rsidRDefault="002C790F" w:rsidP="002C790F">
      <w:pPr>
        <w:pStyle w:val="Heading5"/>
        <w:rPr>
          <w:noProof/>
          <w:lang w:eastAsia="zh-CN"/>
        </w:rPr>
      </w:pPr>
      <w:bookmarkStart w:id="8637" w:name="_Toc163475278"/>
      <w:bookmarkStart w:id="8638" w:name="_Toc176783608"/>
      <w:r>
        <w:rPr>
          <w:noProof/>
          <w:lang w:eastAsia="zh-CN"/>
        </w:rPr>
        <w:t>8.1.2.1.8</w:t>
      </w:r>
      <w:r>
        <w:rPr>
          <w:noProof/>
          <w:lang w:eastAsia="zh-CN"/>
        </w:rPr>
        <w:tab/>
        <w:t>Applicability of PUSCH with 0.001% BLER requirements</w:t>
      </w:r>
      <w:bookmarkEnd w:id="8637"/>
      <w:bookmarkEnd w:id="8638"/>
    </w:p>
    <w:p w14:paraId="6A206898" w14:textId="77777777" w:rsidR="002C790F" w:rsidRPr="00597A7B" w:rsidRDefault="002C790F" w:rsidP="002C790F">
      <w:r>
        <w:t>Unless otherwise stated, PUSCH with 0.001% BLER requirements shall apply only for a BS declaring support of low spectral efficiency MCS index table 3 (see D.123 in table 4.6-1).</w:t>
      </w:r>
    </w:p>
    <w:p w14:paraId="78598321" w14:textId="5EB06460" w:rsidR="002C790F" w:rsidRDefault="002C790F" w:rsidP="002C790F">
      <w:pPr>
        <w:pStyle w:val="Heading5"/>
        <w:rPr>
          <w:noProof/>
          <w:lang w:eastAsia="zh-CN"/>
        </w:rPr>
      </w:pPr>
      <w:bookmarkStart w:id="8639" w:name="_Toc163475279"/>
      <w:bookmarkStart w:id="8640" w:name="_Toc176783609"/>
      <w:r>
        <w:rPr>
          <w:noProof/>
          <w:lang w:eastAsia="zh-CN"/>
        </w:rPr>
        <w:t>8.1.2.1.9</w:t>
      </w:r>
      <w:r>
        <w:rPr>
          <w:noProof/>
          <w:lang w:eastAsia="zh-CN"/>
        </w:rPr>
        <w:tab/>
        <w:t>Applicability of PUSCH repetition type A requirements</w:t>
      </w:r>
      <w:bookmarkEnd w:id="8639"/>
      <w:bookmarkEnd w:id="8640"/>
    </w:p>
    <w:p w14:paraId="59A847FE" w14:textId="1D08891E" w:rsidR="00C77D4A" w:rsidRDefault="002C790F" w:rsidP="002C790F">
      <w:pPr>
        <w:rPr>
          <w:noProof/>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D.123 and D.124 in table 4.6-1).</w:t>
      </w:r>
    </w:p>
    <w:p w14:paraId="6F3CD66C" w14:textId="77777777" w:rsidR="00C45907" w:rsidRPr="00931575" w:rsidRDefault="00C45907" w:rsidP="00C45907">
      <w:pPr>
        <w:pStyle w:val="Heading4"/>
        <w:rPr>
          <w:snapToGrid w:val="0"/>
          <w:lang w:eastAsia="zh-CN"/>
        </w:rPr>
      </w:pPr>
      <w:bookmarkStart w:id="8641" w:name="_Toc89952823"/>
      <w:bookmarkStart w:id="8642" w:name="_Toc98766639"/>
      <w:bookmarkStart w:id="8643" w:name="_Toc99703002"/>
      <w:bookmarkStart w:id="8644" w:name="_Toc106206788"/>
      <w:bookmarkStart w:id="8645" w:name="_Toc115080790"/>
      <w:bookmarkStart w:id="8646" w:name="_Toc121999671"/>
      <w:bookmarkStart w:id="8647" w:name="_Toc124153844"/>
      <w:bookmarkStart w:id="8648" w:name="_Toc124154619"/>
      <w:bookmarkStart w:id="8649" w:name="_Toc131560474"/>
      <w:bookmarkStart w:id="8650" w:name="_Toc137394174"/>
      <w:bookmarkStart w:id="8651" w:name="_Toc163475280"/>
      <w:bookmarkStart w:id="8652" w:name="_Toc17678361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8560"/>
      <w:bookmarkEnd w:id="8608"/>
      <w:bookmarkEnd w:id="8609"/>
      <w:bookmarkEnd w:id="8610"/>
      <w:bookmarkEnd w:id="8611"/>
      <w:bookmarkEnd w:id="8612"/>
      <w:bookmarkEnd w:id="8630"/>
      <w:bookmarkEnd w:id="8631"/>
      <w:bookmarkEnd w:id="8632"/>
      <w:bookmarkEnd w:id="8633"/>
      <w:bookmarkEnd w:id="8634"/>
      <w:bookmarkEnd w:id="8635"/>
      <w:bookmarkEnd w:id="8636"/>
      <w:bookmarkEnd w:id="8641"/>
      <w:bookmarkEnd w:id="8642"/>
      <w:bookmarkEnd w:id="8643"/>
      <w:bookmarkEnd w:id="8644"/>
      <w:bookmarkEnd w:id="8645"/>
      <w:bookmarkEnd w:id="8646"/>
      <w:bookmarkEnd w:id="8647"/>
      <w:bookmarkEnd w:id="8648"/>
      <w:bookmarkEnd w:id="8649"/>
      <w:bookmarkEnd w:id="8650"/>
      <w:bookmarkEnd w:id="8651"/>
      <w:bookmarkEnd w:id="8652"/>
    </w:p>
    <w:p w14:paraId="0BFAE473" w14:textId="77777777" w:rsidR="00C45907" w:rsidRPr="00931575" w:rsidRDefault="00C45907" w:rsidP="00C45907">
      <w:pPr>
        <w:pStyle w:val="Heading5"/>
        <w:rPr>
          <w:snapToGrid w:val="0"/>
          <w:lang w:eastAsia="zh-CN"/>
        </w:rPr>
      </w:pPr>
      <w:bookmarkStart w:id="8653" w:name="_Toc21102923"/>
      <w:bookmarkStart w:id="8654" w:name="_Toc29810772"/>
      <w:bookmarkStart w:id="8655" w:name="_Toc36636124"/>
      <w:bookmarkStart w:id="8656" w:name="_Toc37273070"/>
      <w:bookmarkStart w:id="8657" w:name="_Toc45886150"/>
      <w:bookmarkStart w:id="8658" w:name="_Toc53183228"/>
      <w:bookmarkStart w:id="8659" w:name="_Toc58915895"/>
      <w:bookmarkStart w:id="8660" w:name="_Toc58918076"/>
      <w:bookmarkStart w:id="8661" w:name="_Toc66693946"/>
      <w:bookmarkStart w:id="8662" w:name="_Toc74915898"/>
      <w:bookmarkStart w:id="8663" w:name="_Toc76114523"/>
      <w:bookmarkStart w:id="8664" w:name="_Toc76544409"/>
      <w:bookmarkStart w:id="8665" w:name="_Toc82536531"/>
      <w:bookmarkStart w:id="8666" w:name="_Toc89952824"/>
      <w:bookmarkStart w:id="8667" w:name="_Toc98766640"/>
      <w:bookmarkStart w:id="8668" w:name="_Toc99703003"/>
      <w:bookmarkStart w:id="8669" w:name="_Toc106206789"/>
      <w:bookmarkStart w:id="8670" w:name="_Toc115080791"/>
      <w:bookmarkStart w:id="8671" w:name="_Toc121999672"/>
      <w:bookmarkStart w:id="8672" w:name="_Toc124153845"/>
      <w:bookmarkStart w:id="8673" w:name="_Toc124154620"/>
      <w:bookmarkStart w:id="8674" w:name="_Toc131560475"/>
      <w:bookmarkStart w:id="8675" w:name="_Toc137394175"/>
      <w:bookmarkStart w:id="8676" w:name="_Toc163475281"/>
      <w:bookmarkStart w:id="8677" w:name="_Toc17678361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8678" w:name="_Toc21102924"/>
      <w:bookmarkStart w:id="8679" w:name="_Toc29810773"/>
      <w:bookmarkStart w:id="8680" w:name="_Toc36636125"/>
      <w:bookmarkStart w:id="8681" w:name="_Toc37273071"/>
      <w:bookmarkStart w:id="8682" w:name="_Toc45886151"/>
      <w:bookmarkStart w:id="8683" w:name="_Toc53183229"/>
      <w:bookmarkStart w:id="8684" w:name="_Toc58915896"/>
      <w:bookmarkStart w:id="8685" w:name="_Toc58918077"/>
      <w:bookmarkStart w:id="8686" w:name="_Toc66693947"/>
      <w:bookmarkStart w:id="8687" w:name="_Toc74915899"/>
      <w:bookmarkStart w:id="8688" w:name="_Toc76114524"/>
      <w:bookmarkStart w:id="8689" w:name="_Toc76544410"/>
      <w:bookmarkStart w:id="8690" w:name="_Toc82536532"/>
      <w:bookmarkStart w:id="8691" w:name="_Toc89952825"/>
      <w:bookmarkStart w:id="8692" w:name="_Toc98766641"/>
      <w:bookmarkStart w:id="8693" w:name="_Toc99703004"/>
      <w:bookmarkStart w:id="8694" w:name="_Toc106206790"/>
      <w:bookmarkStart w:id="8695" w:name="_Toc115080792"/>
      <w:bookmarkStart w:id="8696" w:name="_Toc121999673"/>
      <w:bookmarkStart w:id="8697" w:name="_Toc124153846"/>
      <w:bookmarkStart w:id="8698" w:name="_Toc124154621"/>
      <w:bookmarkStart w:id="8699" w:name="_Toc131560476"/>
      <w:bookmarkStart w:id="8700" w:name="_Toc137394176"/>
      <w:bookmarkStart w:id="8701" w:name="_Toc163475282"/>
      <w:bookmarkStart w:id="8702" w:name="_Toc17678361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8703" w:name="_Toc21102925"/>
      <w:bookmarkStart w:id="8704" w:name="_Toc29810774"/>
      <w:bookmarkStart w:id="8705" w:name="_Toc36636126"/>
      <w:bookmarkStart w:id="8706" w:name="_Toc37273072"/>
      <w:bookmarkStart w:id="8707" w:name="_Toc45886152"/>
      <w:bookmarkStart w:id="8708" w:name="_Toc53183230"/>
      <w:bookmarkStart w:id="8709" w:name="_Toc58915897"/>
      <w:bookmarkStart w:id="8710" w:name="_Toc58918078"/>
      <w:bookmarkStart w:id="8711" w:name="_Toc66693948"/>
      <w:bookmarkStart w:id="8712" w:name="_Toc74915900"/>
      <w:bookmarkStart w:id="8713" w:name="_Toc76114525"/>
      <w:bookmarkStart w:id="8714" w:name="_Toc76544411"/>
      <w:bookmarkStart w:id="8715" w:name="_Toc82536533"/>
      <w:bookmarkStart w:id="8716" w:name="_Toc89952826"/>
      <w:bookmarkStart w:id="8717" w:name="_Toc98766642"/>
      <w:bookmarkStart w:id="8718" w:name="_Toc99703005"/>
      <w:bookmarkStart w:id="8719" w:name="_Toc106206791"/>
      <w:bookmarkStart w:id="8720" w:name="_Toc115080793"/>
      <w:bookmarkStart w:id="8721" w:name="_Toc121999674"/>
      <w:bookmarkStart w:id="8722" w:name="_Toc124153847"/>
      <w:bookmarkStart w:id="8723" w:name="_Toc124154622"/>
      <w:bookmarkStart w:id="8724" w:name="_Toc131560477"/>
      <w:bookmarkStart w:id="8725" w:name="_Toc137394177"/>
      <w:bookmarkStart w:id="8726" w:name="_Toc163475283"/>
      <w:bookmarkStart w:id="8727" w:name="_Toc176783613"/>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8728" w:name="_Toc21102926"/>
      <w:bookmarkStart w:id="8729" w:name="_Toc29810775"/>
      <w:bookmarkStart w:id="8730" w:name="_Toc36636127"/>
      <w:bookmarkStart w:id="8731" w:name="_Toc37273073"/>
      <w:bookmarkStart w:id="8732" w:name="_Toc45886153"/>
      <w:bookmarkStart w:id="8733" w:name="_Toc53183231"/>
      <w:bookmarkStart w:id="8734" w:name="_Toc58915898"/>
      <w:bookmarkStart w:id="8735" w:name="_Toc58918079"/>
      <w:bookmarkStart w:id="8736" w:name="_Toc66693949"/>
      <w:bookmarkStart w:id="8737" w:name="_Toc74915901"/>
      <w:bookmarkStart w:id="8738" w:name="_Toc76114526"/>
      <w:bookmarkStart w:id="8739" w:name="_Toc76544412"/>
      <w:bookmarkStart w:id="8740" w:name="_Toc82536534"/>
      <w:bookmarkStart w:id="8741" w:name="_Toc89952827"/>
      <w:bookmarkStart w:id="8742" w:name="_Toc98766643"/>
      <w:bookmarkStart w:id="8743" w:name="_Toc99703006"/>
      <w:bookmarkStart w:id="8744" w:name="_Toc106206792"/>
      <w:bookmarkStart w:id="8745" w:name="_Toc115080794"/>
      <w:bookmarkStart w:id="8746" w:name="_Toc121999675"/>
      <w:bookmarkStart w:id="8747" w:name="_Toc124153848"/>
      <w:bookmarkStart w:id="8748" w:name="_Toc124154623"/>
      <w:bookmarkStart w:id="8749" w:name="_Toc131560478"/>
      <w:bookmarkStart w:id="8750" w:name="_Toc137394178"/>
      <w:bookmarkStart w:id="8751" w:name="_Toc163475284"/>
      <w:bookmarkStart w:id="8752" w:name="_Toc17678361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w:t>
      </w:r>
      <w:r w:rsidRPr="00931575">
        <w:rPr>
          <w:lang w:eastAsia="zh-CN"/>
        </w:rPr>
        <w:lastRenderedPageBreak/>
        <w:t xml:space="preserve">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8753" w:name="_Toc21102927"/>
      <w:bookmarkStart w:id="8754" w:name="_Toc29810776"/>
      <w:bookmarkStart w:id="8755" w:name="_Toc36636128"/>
      <w:bookmarkStart w:id="8756" w:name="_Toc37273074"/>
      <w:bookmarkStart w:id="8757" w:name="_Toc45886154"/>
      <w:bookmarkStart w:id="8758" w:name="_Toc53183232"/>
      <w:bookmarkStart w:id="8759" w:name="_Toc58915899"/>
      <w:bookmarkStart w:id="8760" w:name="_Toc58918080"/>
      <w:bookmarkStart w:id="8761" w:name="_Toc66693950"/>
      <w:bookmarkStart w:id="8762" w:name="_Toc74915902"/>
      <w:bookmarkStart w:id="8763" w:name="_Toc76114527"/>
      <w:bookmarkStart w:id="8764" w:name="_Toc76544413"/>
      <w:bookmarkStart w:id="8765" w:name="_Toc82536535"/>
      <w:bookmarkStart w:id="8766" w:name="_Toc89952828"/>
      <w:bookmarkStart w:id="8767" w:name="_Toc98766644"/>
      <w:bookmarkStart w:id="8768" w:name="_Toc99703007"/>
      <w:bookmarkStart w:id="8769" w:name="_Toc106206793"/>
      <w:bookmarkStart w:id="8770" w:name="_Toc115080795"/>
      <w:bookmarkStart w:id="8771" w:name="_Toc121999676"/>
      <w:bookmarkStart w:id="8772" w:name="_Toc124153849"/>
      <w:bookmarkStart w:id="8773" w:name="_Toc124154624"/>
      <w:bookmarkStart w:id="8774" w:name="_Toc131560479"/>
      <w:bookmarkStart w:id="8775" w:name="_Toc137394179"/>
      <w:bookmarkStart w:id="8776" w:name="_Toc163475285"/>
      <w:bookmarkStart w:id="8777" w:name="_Toc17678361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02BEAF7A" w14:textId="371C14C5" w:rsidR="00C45907" w:rsidRDefault="00C45907" w:rsidP="006F1F81">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8778" w:name="_Toc121999677"/>
      <w:bookmarkStart w:id="8779" w:name="_Toc124153850"/>
      <w:bookmarkStart w:id="8780" w:name="_Toc124154625"/>
      <w:bookmarkStart w:id="8781" w:name="_Toc131560480"/>
      <w:bookmarkStart w:id="8782" w:name="_Toc137394180"/>
      <w:bookmarkStart w:id="8783" w:name="_Toc163475286"/>
      <w:bookmarkStart w:id="8784" w:name="_Toc17678361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8778"/>
      <w:bookmarkEnd w:id="8779"/>
      <w:bookmarkEnd w:id="8780"/>
      <w:bookmarkEnd w:id="8781"/>
      <w:bookmarkEnd w:id="8782"/>
      <w:bookmarkEnd w:id="8783"/>
      <w:bookmarkEnd w:id="8784"/>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8785" w:name="_Toc21102928"/>
      <w:bookmarkStart w:id="8786" w:name="_Toc29810777"/>
      <w:bookmarkStart w:id="8787" w:name="_Toc36636129"/>
      <w:bookmarkStart w:id="8788" w:name="_Toc37273075"/>
      <w:bookmarkStart w:id="8789" w:name="_Toc45886155"/>
      <w:bookmarkStart w:id="8790" w:name="_Toc53183233"/>
      <w:bookmarkStart w:id="8791" w:name="_Toc58915900"/>
      <w:bookmarkStart w:id="8792" w:name="_Toc58918081"/>
      <w:bookmarkStart w:id="8793" w:name="_Toc66693951"/>
      <w:bookmarkStart w:id="8794" w:name="_Toc74915903"/>
      <w:bookmarkStart w:id="8795" w:name="_Toc76114528"/>
      <w:bookmarkStart w:id="8796" w:name="_Toc76544414"/>
      <w:bookmarkStart w:id="8797" w:name="_Toc82536536"/>
      <w:bookmarkStart w:id="8798" w:name="_Toc89952829"/>
      <w:bookmarkStart w:id="8799" w:name="_Toc98766645"/>
      <w:bookmarkStart w:id="8800" w:name="_Toc99703008"/>
      <w:bookmarkStart w:id="8801" w:name="_Toc106206794"/>
      <w:bookmarkStart w:id="8802" w:name="_Toc115080796"/>
      <w:bookmarkStart w:id="8803" w:name="_Toc121999678"/>
      <w:bookmarkStart w:id="8804" w:name="_Toc124153851"/>
      <w:bookmarkStart w:id="8805" w:name="_Toc124154626"/>
      <w:bookmarkStart w:id="8806" w:name="_Toc131560481"/>
      <w:bookmarkStart w:id="8807" w:name="_Toc137394181"/>
      <w:bookmarkStart w:id="8808" w:name="_Toc163475287"/>
      <w:bookmarkStart w:id="8809" w:name="_Toc17678361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0DCCE2F8" w14:textId="77777777" w:rsidR="00C45907" w:rsidRPr="00931575" w:rsidRDefault="00C45907" w:rsidP="00C45907">
      <w:pPr>
        <w:pStyle w:val="Heading5"/>
        <w:rPr>
          <w:snapToGrid w:val="0"/>
          <w:lang w:eastAsia="zh-CN"/>
        </w:rPr>
      </w:pPr>
      <w:bookmarkStart w:id="8810" w:name="_Toc21102929"/>
      <w:bookmarkStart w:id="8811" w:name="_Toc29810778"/>
      <w:bookmarkStart w:id="8812" w:name="_Toc36636130"/>
      <w:bookmarkStart w:id="8813" w:name="_Toc37273076"/>
      <w:bookmarkStart w:id="8814" w:name="_Toc45886156"/>
      <w:bookmarkStart w:id="8815" w:name="_Toc53183234"/>
      <w:bookmarkStart w:id="8816" w:name="_Toc58915901"/>
      <w:bookmarkStart w:id="8817" w:name="_Toc58918082"/>
      <w:bookmarkStart w:id="8818" w:name="_Toc66693952"/>
      <w:bookmarkStart w:id="8819" w:name="_Toc74915904"/>
      <w:bookmarkStart w:id="8820" w:name="_Toc76114529"/>
      <w:bookmarkStart w:id="8821" w:name="_Toc76544415"/>
      <w:bookmarkStart w:id="8822" w:name="_Toc82536537"/>
      <w:bookmarkStart w:id="8823" w:name="_Toc89952830"/>
      <w:bookmarkStart w:id="8824" w:name="_Toc98766646"/>
      <w:bookmarkStart w:id="8825" w:name="_Toc99703009"/>
      <w:bookmarkStart w:id="8826" w:name="_Toc106206795"/>
      <w:bookmarkStart w:id="8827" w:name="_Toc115080797"/>
      <w:bookmarkStart w:id="8828" w:name="_Toc121999679"/>
      <w:bookmarkStart w:id="8829" w:name="_Toc124153852"/>
      <w:bookmarkStart w:id="8830" w:name="_Toc124154627"/>
      <w:bookmarkStart w:id="8831" w:name="_Toc131560482"/>
      <w:bookmarkStart w:id="8832" w:name="_Toc137394182"/>
      <w:bookmarkStart w:id="8833" w:name="_Toc163475288"/>
      <w:bookmarkStart w:id="8834" w:name="_Toc17678361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8835" w:name="_Toc21102930"/>
      <w:bookmarkStart w:id="8836" w:name="_Toc29810779"/>
      <w:bookmarkStart w:id="8837" w:name="_Toc36636131"/>
      <w:bookmarkStart w:id="8838" w:name="_Toc37273077"/>
      <w:bookmarkStart w:id="8839" w:name="_Toc45886157"/>
      <w:bookmarkStart w:id="8840" w:name="_Toc53183235"/>
      <w:bookmarkStart w:id="8841" w:name="_Toc58915902"/>
      <w:bookmarkStart w:id="8842" w:name="_Toc58918083"/>
      <w:bookmarkStart w:id="8843" w:name="_Toc66693953"/>
      <w:bookmarkStart w:id="8844" w:name="_Toc74915905"/>
      <w:bookmarkStart w:id="8845" w:name="_Toc76114530"/>
      <w:bookmarkStart w:id="8846" w:name="_Toc76544416"/>
      <w:bookmarkStart w:id="8847" w:name="_Toc82536538"/>
      <w:bookmarkStart w:id="8848" w:name="_Toc89952831"/>
      <w:bookmarkStart w:id="8849" w:name="_Toc98766647"/>
      <w:bookmarkStart w:id="8850" w:name="_Toc99703010"/>
      <w:bookmarkStart w:id="8851" w:name="_Toc106206796"/>
      <w:bookmarkStart w:id="8852" w:name="_Toc115080798"/>
      <w:bookmarkStart w:id="8853" w:name="_Toc121999680"/>
      <w:bookmarkStart w:id="8854" w:name="_Toc124153853"/>
      <w:bookmarkStart w:id="8855" w:name="_Toc124154628"/>
      <w:bookmarkStart w:id="8856" w:name="_Toc131560483"/>
      <w:bookmarkStart w:id="8857" w:name="_Toc137394183"/>
      <w:bookmarkStart w:id="8858" w:name="_Toc163475289"/>
      <w:bookmarkStart w:id="8859" w:name="_Toc17678361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8860" w:name="_Toc21102931"/>
      <w:bookmarkStart w:id="8861" w:name="_Toc29810780"/>
      <w:bookmarkStart w:id="8862" w:name="_Toc36636132"/>
      <w:bookmarkStart w:id="8863" w:name="_Toc37273078"/>
      <w:bookmarkStart w:id="8864" w:name="_Toc45886158"/>
      <w:bookmarkStart w:id="8865" w:name="_Toc53183236"/>
      <w:bookmarkStart w:id="8866" w:name="_Toc58915903"/>
      <w:bookmarkStart w:id="8867" w:name="_Toc58918084"/>
      <w:bookmarkStart w:id="8868" w:name="_Toc66693954"/>
      <w:bookmarkStart w:id="8869" w:name="_Toc74915906"/>
      <w:bookmarkStart w:id="8870" w:name="_Toc76114531"/>
      <w:bookmarkStart w:id="8871" w:name="_Toc76544417"/>
      <w:bookmarkStart w:id="8872" w:name="_Toc82536539"/>
      <w:bookmarkStart w:id="8873" w:name="_Toc89952832"/>
      <w:bookmarkStart w:id="8874" w:name="_Toc98766648"/>
      <w:bookmarkStart w:id="8875" w:name="_Toc99703011"/>
      <w:bookmarkStart w:id="8876" w:name="_Toc106206797"/>
      <w:bookmarkStart w:id="8877" w:name="_Toc115080799"/>
      <w:bookmarkStart w:id="8878" w:name="_Toc121999681"/>
      <w:bookmarkStart w:id="8879" w:name="_Toc124153854"/>
      <w:bookmarkStart w:id="8880" w:name="_Toc124154629"/>
      <w:bookmarkStart w:id="8881" w:name="_Toc131560484"/>
      <w:bookmarkStart w:id="8882" w:name="_Toc137394184"/>
      <w:bookmarkStart w:id="8883" w:name="_Toc163475290"/>
      <w:bookmarkStart w:id="8884" w:name="_Toc176783620"/>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237097FE" w14:textId="694E106F" w:rsidR="00CB5A87" w:rsidRDefault="00CB5A87" w:rsidP="006F1F81">
      <w:bookmarkStart w:id="8885" w:name="_Toc53183237"/>
      <w:bookmarkStart w:id="8886" w:name="_Toc58915904"/>
      <w:bookmarkStart w:id="8887" w:name="_Toc58918085"/>
      <w:bookmarkStart w:id="8888" w:name="_Toc21102932"/>
      <w:bookmarkStart w:id="8889" w:name="_Toc29810781"/>
      <w:bookmarkStart w:id="8890" w:name="_Toc36636133"/>
      <w:bookmarkStart w:id="8891" w:name="_Toc37273079"/>
      <w:bookmarkStart w:id="8892"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8893" w:name="_Toc66693955"/>
      <w:bookmarkStart w:id="8894" w:name="_Toc74915907"/>
      <w:bookmarkStart w:id="8895" w:name="_Toc76114532"/>
      <w:bookmarkStart w:id="8896" w:name="_Toc76544418"/>
      <w:bookmarkStart w:id="8897" w:name="_Toc82536540"/>
      <w:bookmarkStart w:id="8898" w:name="_Toc89952833"/>
      <w:bookmarkStart w:id="8899" w:name="_Toc98766649"/>
      <w:bookmarkStart w:id="8900" w:name="_Toc99703012"/>
      <w:bookmarkStart w:id="8901" w:name="_Toc106206798"/>
      <w:bookmarkStart w:id="8902" w:name="_Toc115080800"/>
      <w:bookmarkStart w:id="8903" w:name="_Toc121999682"/>
      <w:bookmarkStart w:id="8904" w:name="_Toc124153855"/>
      <w:bookmarkStart w:id="8905" w:name="_Toc124154630"/>
      <w:bookmarkStart w:id="8906" w:name="_Toc131560485"/>
      <w:bookmarkStart w:id="8907" w:name="_Toc137394185"/>
      <w:bookmarkStart w:id="8908" w:name="_Toc163475291"/>
      <w:bookmarkStart w:id="8909" w:name="_Toc176783621"/>
      <w:r w:rsidRPr="00931575">
        <w:rPr>
          <w:lang w:eastAsia="zh-CN"/>
        </w:rPr>
        <w:t>8.1.2.3.4</w:t>
      </w:r>
      <w:r w:rsidRPr="00931575">
        <w:rPr>
          <w:lang w:eastAsia="zh-CN"/>
        </w:rPr>
        <w:tab/>
        <w:t>Applicability of requirements for different restricted set types of long PRACH format 0</w:t>
      </w:r>
      <w:bookmarkEnd w:id="8885"/>
      <w:bookmarkEnd w:id="8886"/>
      <w:bookmarkEnd w:id="8887"/>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8910" w:name="_Toc58915905"/>
      <w:bookmarkStart w:id="8911" w:name="_Toc58918086"/>
      <w:bookmarkStart w:id="8912" w:name="_Toc66693956"/>
      <w:bookmarkStart w:id="8913" w:name="_Toc74915908"/>
      <w:bookmarkStart w:id="8914" w:name="_Toc76114533"/>
      <w:bookmarkStart w:id="8915" w:name="_Toc76544419"/>
      <w:bookmarkStart w:id="8916" w:name="_Toc82536541"/>
      <w:bookmarkStart w:id="8917" w:name="_Toc89952834"/>
      <w:bookmarkStart w:id="8918" w:name="_Toc98766650"/>
      <w:bookmarkStart w:id="8919" w:name="_Toc99703013"/>
      <w:bookmarkStart w:id="8920" w:name="_Toc106206799"/>
      <w:bookmarkStart w:id="8921" w:name="_Toc115080801"/>
      <w:bookmarkStart w:id="8922" w:name="_Toc121999683"/>
      <w:bookmarkStart w:id="8923" w:name="_Toc124153856"/>
      <w:bookmarkStart w:id="8924" w:name="_Toc124154631"/>
      <w:bookmarkStart w:id="8925" w:name="_Toc131560486"/>
      <w:bookmarkStart w:id="8926" w:name="_Toc137394186"/>
      <w:bookmarkStart w:id="8927" w:name="_Toc163475292"/>
      <w:bookmarkStart w:id="8928" w:name="_Toc176783622"/>
      <w:r w:rsidRPr="00931575">
        <w:rPr>
          <w:noProof/>
        </w:rPr>
        <w:t>8.1.2.4</w:t>
      </w:r>
      <w:r w:rsidRPr="00931575">
        <w:rPr>
          <w:noProof/>
        </w:rPr>
        <w:tab/>
        <w:t>Applicability of PUSCH for high speed train performance requirements</w:t>
      </w:r>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14:paraId="77E01975" w14:textId="71B3681A" w:rsidR="007F5CD7" w:rsidRPr="00931575" w:rsidRDefault="007F5CD7" w:rsidP="007F5CD7">
      <w:pPr>
        <w:pStyle w:val="Heading5"/>
      </w:pPr>
      <w:bookmarkStart w:id="8929" w:name="_Toc58915906"/>
      <w:bookmarkStart w:id="8930" w:name="_Toc58918087"/>
      <w:bookmarkStart w:id="8931" w:name="_Toc66693957"/>
      <w:bookmarkStart w:id="8932" w:name="_Toc74915909"/>
      <w:bookmarkStart w:id="8933" w:name="_Toc76114534"/>
      <w:bookmarkStart w:id="8934" w:name="_Toc76544420"/>
      <w:bookmarkStart w:id="8935" w:name="_Toc82536542"/>
      <w:bookmarkStart w:id="8936" w:name="_Toc89952835"/>
      <w:bookmarkStart w:id="8937" w:name="_Toc98766651"/>
      <w:bookmarkStart w:id="8938" w:name="_Toc99703014"/>
      <w:bookmarkStart w:id="8939" w:name="_Toc106206800"/>
      <w:bookmarkStart w:id="8940" w:name="_Toc115080802"/>
      <w:bookmarkStart w:id="8941" w:name="_Toc121999684"/>
      <w:bookmarkStart w:id="8942" w:name="_Toc124153857"/>
      <w:bookmarkStart w:id="8943" w:name="_Toc124154632"/>
      <w:bookmarkStart w:id="8944" w:name="_Toc131560487"/>
      <w:bookmarkStart w:id="8945" w:name="_Toc137394187"/>
      <w:bookmarkStart w:id="8946" w:name="_Toc163475293"/>
      <w:bookmarkStart w:id="8947" w:name="_Toc176783623"/>
      <w:r w:rsidRPr="00931575">
        <w:t>8.1.2.4.1</w:t>
      </w:r>
      <w:r w:rsidRPr="00931575">
        <w:tab/>
      </w:r>
      <w:r w:rsidR="002E3015" w:rsidRPr="00931575">
        <w:t>Applicability</w:t>
      </w:r>
      <w:r w:rsidRPr="00931575">
        <w:t xml:space="preserve"> of requirements for different speeds</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48EEB232" w14:textId="5B2FB2A2" w:rsidR="00997288" w:rsidRPr="00931575" w:rsidRDefault="00997288" w:rsidP="006F1F81">
      <w:pPr>
        <w:rPr>
          <w:lang w:val="en-US"/>
        </w:rPr>
      </w:pPr>
      <w:bookmarkStart w:id="8948" w:name="_Toc58915907"/>
      <w:bookmarkStart w:id="8949" w:name="_Toc58918088"/>
      <w:bookmarkStart w:id="8950" w:name="_Toc66693958"/>
      <w:bookmarkStart w:id="8951" w:name="_Toc74915910"/>
      <w:bookmarkStart w:id="8952" w:name="_Toc76114535"/>
      <w:bookmarkStart w:id="8953" w:name="_Toc76544421"/>
      <w:bookmarkStart w:id="8954" w:name="_Toc82536543"/>
      <w:bookmarkStart w:id="8955" w:name="_Toc89952836"/>
      <w:bookmarkStart w:id="8956" w:name="_Toc98766652"/>
      <w:bookmarkStart w:id="8957" w:name="_Toc99703015"/>
      <w:r w:rsidRPr="00931575">
        <w:rPr>
          <w:lang w:val="en-US"/>
        </w:rPr>
        <w:t xml:space="preserve">Unless otherwise stated, a </w:t>
      </w:r>
      <w:r w:rsidRPr="00E01B15">
        <w:rPr>
          <w:i/>
          <w:iCs/>
          <w:lang w:val="en-US"/>
        </w:rPr>
        <w:t>BS type 1-O</w:t>
      </w:r>
      <w:r w:rsidRPr="00931575">
        <w:rPr>
          <w:lang w:val="en-US"/>
        </w:rPr>
        <w:t xml:space="preserve"> that declares to support 500</w:t>
      </w:r>
      <w:r w:rsidR="007E2BDB">
        <w:rPr>
          <w:lang w:val="en-US"/>
        </w:rPr>
        <w:t xml:space="preserve"> </w:t>
      </w:r>
      <w:r w:rsidRPr="00931575">
        <w:rPr>
          <w:lang w:val="en-US"/>
        </w:rPr>
        <w:t>km/h (see D.110 in table 4.6-1) and passes the tests for 500</w:t>
      </w:r>
      <w:r w:rsidR="007E2BDB">
        <w:rPr>
          <w:lang w:val="en-US"/>
        </w:rPr>
        <w:t xml:space="preserve"> </w:t>
      </w:r>
      <w:r w:rsidRPr="00931575">
        <w:rPr>
          <w:lang w:val="en-US"/>
        </w:rPr>
        <w:t>km/h, can also consider the tests for 350</w:t>
      </w:r>
      <w:r w:rsidR="007E2BDB">
        <w:rPr>
          <w:lang w:val="en-US"/>
        </w:rPr>
        <w:t xml:space="preserve"> </w:t>
      </w:r>
      <w:r w:rsidRPr="00931575">
        <w:rPr>
          <w:lang w:val="en-US"/>
        </w:rPr>
        <w:t>km/h as passed.</w:t>
      </w:r>
    </w:p>
    <w:p w14:paraId="3775E7E1" w14:textId="77777777" w:rsidR="007F5CD7" w:rsidRPr="00931575" w:rsidRDefault="007F5CD7" w:rsidP="007F5CD7">
      <w:pPr>
        <w:pStyle w:val="Heading5"/>
      </w:pPr>
      <w:bookmarkStart w:id="8958" w:name="_Toc106206801"/>
      <w:bookmarkStart w:id="8959" w:name="_Toc115080803"/>
      <w:bookmarkStart w:id="8960" w:name="_Toc121999685"/>
      <w:bookmarkStart w:id="8961" w:name="_Toc124153858"/>
      <w:bookmarkStart w:id="8962" w:name="_Toc124154633"/>
      <w:bookmarkStart w:id="8963" w:name="_Toc131560488"/>
      <w:bookmarkStart w:id="8964" w:name="_Toc137394188"/>
      <w:bookmarkStart w:id="8965" w:name="_Toc163475294"/>
      <w:bookmarkStart w:id="8966" w:name="_Toc176783624"/>
      <w:r w:rsidRPr="00931575">
        <w:t>8.1.2.4.2</w:t>
      </w:r>
      <w:r w:rsidRPr="00931575">
        <w:tab/>
        <w:t>Applicability of requirements for 1T1R</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4CF1114" w:rsidR="007F5CD7" w:rsidRPr="00DB461F" w:rsidRDefault="007F5CD7" w:rsidP="005F3AFD">
      <w:pPr>
        <w:pStyle w:val="NO"/>
        <w:rPr>
          <w:lang w:val="en-US"/>
        </w:rPr>
      </w:pPr>
      <w:bookmarkStart w:id="8967" w:name="MCCQCTEMPBM_00000062"/>
      <w:r w:rsidRPr="00931575">
        <w:rPr>
          <w:lang w:val="en-US"/>
        </w:rPr>
        <w:t>N</w:t>
      </w:r>
      <w:r w:rsidR="007E28D5">
        <w:rPr>
          <w:lang w:val="en-US"/>
        </w:rPr>
        <w:t>OTE</w:t>
      </w:r>
      <w:r w:rsidRPr="00931575">
        <w:rPr>
          <w:lang w:val="en-US"/>
        </w:rPr>
        <w:t>:</w:t>
      </w:r>
      <w:r w:rsidR="003023A5" w:rsidRPr="003023A5">
        <w:rPr>
          <w:lang w:val="en-US"/>
        </w:rPr>
        <w:t xml:space="preserve"> </w:t>
      </w:r>
      <w:r w:rsidR="003023A5">
        <w:rPr>
          <w:lang w:val="en-US"/>
        </w:rPr>
        <w:tab/>
      </w:r>
      <w:r w:rsidRPr="00931575">
        <w:rPr>
          <w:lang w:val="en-US"/>
        </w:rPr>
        <w:t xml:space="preserve"> </w:t>
      </w:r>
      <w:r w:rsidRPr="00DB461F">
        <w:rPr>
          <w:lang w:val="en-US"/>
        </w:rPr>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8968" w:name="_Toc106206802"/>
      <w:bookmarkStart w:id="8969" w:name="_Toc115080804"/>
      <w:bookmarkStart w:id="8970" w:name="_Toc121999686"/>
      <w:bookmarkStart w:id="8971" w:name="_Toc124153859"/>
      <w:bookmarkStart w:id="8972" w:name="_Toc124154634"/>
      <w:bookmarkStart w:id="8973" w:name="_Toc131560489"/>
      <w:bookmarkStart w:id="8974" w:name="_Toc137394189"/>
      <w:bookmarkStart w:id="8975" w:name="_Toc163475295"/>
      <w:bookmarkStart w:id="8976" w:name="_Toc176783625"/>
      <w:bookmarkEnd w:id="8967"/>
      <w:r w:rsidRPr="002A4FE9">
        <w:rPr>
          <w:rFonts w:eastAsia="DengXian"/>
          <w:noProof/>
        </w:rPr>
        <w:lastRenderedPageBreak/>
        <w:t>8.1.2.4.</w:t>
      </w:r>
      <w:r>
        <w:rPr>
          <w:rFonts w:eastAsia="DengXian"/>
          <w:noProof/>
        </w:rPr>
        <w:t>3</w:t>
      </w:r>
      <w:r w:rsidRPr="002A4FE9">
        <w:rPr>
          <w:rFonts w:eastAsia="DengXian"/>
          <w:noProof/>
        </w:rPr>
        <w:tab/>
        <w:t>Applicability of requirements for different channel bandwidths</w:t>
      </w:r>
      <w:bookmarkEnd w:id="8968"/>
      <w:bookmarkEnd w:id="8969"/>
      <w:bookmarkEnd w:id="8970"/>
      <w:bookmarkEnd w:id="8971"/>
      <w:bookmarkEnd w:id="8972"/>
      <w:bookmarkEnd w:id="8973"/>
      <w:bookmarkEnd w:id="8974"/>
      <w:bookmarkEnd w:id="8975"/>
      <w:bookmarkEnd w:id="8976"/>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8977" w:name="_Toc106206803"/>
      <w:bookmarkStart w:id="8978" w:name="_Toc115080805"/>
      <w:bookmarkStart w:id="8979" w:name="_Toc121999687"/>
      <w:bookmarkStart w:id="8980" w:name="_Toc124153860"/>
      <w:bookmarkStart w:id="8981" w:name="_Toc124154635"/>
      <w:bookmarkStart w:id="8982" w:name="_Toc131560490"/>
      <w:bookmarkStart w:id="8983" w:name="_Toc137394190"/>
      <w:bookmarkStart w:id="8984" w:name="_Toc163475296"/>
      <w:bookmarkStart w:id="8985" w:name="_Toc176783626"/>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8977"/>
      <w:bookmarkEnd w:id="8978"/>
      <w:bookmarkEnd w:id="8979"/>
      <w:bookmarkEnd w:id="8980"/>
      <w:bookmarkEnd w:id="8981"/>
      <w:bookmarkEnd w:id="8982"/>
      <w:bookmarkEnd w:id="8983"/>
      <w:bookmarkEnd w:id="8984"/>
      <w:bookmarkEnd w:id="8985"/>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8986" w:name="_Toc74915911"/>
      <w:bookmarkStart w:id="8987" w:name="_Toc76114536"/>
      <w:bookmarkStart w:id="8988" w:name="_Toc76544422"/>
      <w:bookmarkStart w:id="8989" w:name="_Toc82536544"/>
      <w:bookmarkStart w:id="8990" w:name="_Toc89952837"/>
      <w:bookmarkStart w:id="8991" w:name="_Toc98766653"/>
      <w:bookmarkStart w:id="8992" w:name="_Toc99703016"/>
      <w:bookmarkStart w:id="8993" w:name="_Toc106206804"/>
      <w:bookmarkStart w:id="8994" w:name="_Toc115080806"/>
      <w:bookmarkStart w:id="8995" w:name="_Toc121999688"/>
      <w:bookmarkStart w:id="8996" w:name="_Toc124153861"/>
      <w:bookmarkStart w:id="8997" w:name="_Toc124154636"/>
      <w:bookmarkStart w:id="8998" w:name="_Toc131560491"/>
      <w:bookmarkStart w:id="8999" w:name="_Toc137394191"/>
      <w:bookmarkStart w:id="9000" w:name="_Toc163475297"/>
      <w:bookmarkStart w:id="9001" w:name="_Toc176783627"/>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01C7FB6B" w14:textId="77777777" w:rsidR="00E27907" w:rsidRDefault="00E27907" w:rsidP="00E27907">
      <w:pPr>
        <w:pStyle w:val="Heading5"/>
        <w:rPr>
          <w:lang w:eastAsia="zh-CN"/>
        </w:rPr>
      </w:pPr>
      <w:bookmarkStart w:id="9002" w:name="_Toc74915912"/>
      <w:bookmarkStart w:id="9003" w:name="_Toc76114537"/>
      <w:bookmarkStart w:id="9004" w:name="_Toc76544423"/>
      <w:bookmarkStart w:id="9005" w:name="_Toc82536545"/>
      <w:bookmarkStart w:id="9006" w:name="_Toc89952838"/>
      <w:bookmarkStart w:id="9007" w:name="_Toc98766654"/>
      <w:bookmarkStart w:id="9008" w:name="_Toc99703017"/>
      <w:bookmarkStart w:id="9009" w:name="_Toc106206805"/>
      <w:bookmarkStart w:id="9010" w:name="_Toc115080807"/>
      <w:bookmarkStart w:id="9011" w:name="_Toc121999689"/>
      <w:bookmarkStart w:id="9012" w:name="_Toc124153862"/>
      <w:bookmarkStart w:id="9013" w:name="_Toc124154637"/>
      <w:bookmarkStart w:id="9014" w:name="_Toc131560492"/>
      <w:bookmarkStart w:id="9015" w:name="_Toc137394192"/>
      <w:bookmarkStart w:id="9016" w:name="_Toc163475298"/>
      <w:bookmarkStart w:id="9017" w:name="_Toc176783628"/>
      <w:r>
        <w:rPr>
          <w:lang w:eastAsia="zh-CN"/>
        </w:rPr>
        <w:t>8.1.2.5.1</w:t>
      </w:r>
      <w:r>
        <w:rPr>
          <w:lang w:eastAsia="zh-CN"/>
        </w:rPr>
        <w:tab/>
        <w:t>General applicability of interlaced PUSCH performance requirements</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9018" w:name="_Toc74915913"/>
      <w:bookmarkStart w:id="9019" w:name="_Toc76114538"/>
      <w:bookmarkStart w:id="9020" w:name="_Toc76544424"/>
      <w:bookmarkStart w:id="9021" w:name="_Toc82536546"/>
      <w:bookmarkStart w:id="9022" w:name="_Toc89952839"/>
      <w:bookmarkStart w:id="9023" w:name="_Toc98766655"/>
      <w:bookmarkStart w:id="9024" w:name="_Toc99703018"/>
      <w:bookmarkStart w:id="9025" w:name="_Toc106206806"/>
      <w:bookmarkStart w:id="9026" w:name="_Toc115080808"/>
      <w:bookmarkStart w:id="9027" w:name="_Toc121999690"/>
      <w:bookmarkStart w:id="9028" w:name="_Toc124153863"/>
      <w:bookmarkStart w:id="9029" w:name="_Toc124154638"/>
      <w:bookmarkStart w:id="9030" w:name="_Toc131560493"/>
      <w:bookmarkStart w:id="9031" w:name="_Toc137394193"/>
      <w:bookmarkStart w:id="9032" w:name="_Toc163475299"/>
      <w:bookmarkStart w:id="9033" w:name="_Toc176783629"/>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596C8255" w14:textId="77777777" w:rsidR="00E27907" w:rsidRDefault="00E27907" w:rsidP="006F1F81">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3450F801" w:rsidR="00E27907" w:rsidRDefault="00E27907" w:rsidP="006F1F81">
      <w:r>
        <w:t xml:space="preserve">Unless otherwise stated, for each subcarrier-spacing declared to be supported for interlaced PUSCH, the tests shall apply only for the supported subcarrier spacing. If both </w:t>
      </w:r>
      <w:r w:rsidR="00AE3DAD">
        <w:t>15 kHz</w:t>
      </w:r>
      <w:r>
        <w:t xml:space="preserve"> and </w:t>
      </w:r>
      <w:r w:rsidR="00FA1DCA">
        <w:t>30 kHz</w:t>
      </w:r>
      <w:r>
        <w:t xml:space="preserve"> SCS are declared to be supported, the tests shall be done for </w:t>
      </w:r>
      <w:r w:rsidR="009F538F">
        <w:t>30 kHz</w:t>
      </w:r>
      <w:r>
        <w:t xml:space="preserve"> SCS (see D.7 in table 4.6-1).</w:t>
      </w:r>
    </w:p>
    <w:p w14:paraId="13452D97" w14:textId="77777777" w:rsidR="00E27907" w:rsidRDefault="00E27907" w:rsidP="00E27907">
      <w:pPr>
        <w:pStyle w:val="Heading5"/>
        <w:rPr>
          <w:lang w:eastAsia="zh-CN"/>
        </w:rPr>
      </w:pPr>
      <w:bookmarkStart w:id="9034" w:name="_Toc74915914"/>
      <w:bookmarkStart w:id="9035" w:name="_Toc76114539"/>
      <w:bookmarkStart w:id="9036" w:name="_Toc76544425"/>
      <w:bookmarkStart w:id="9037" w:name="_Toc82536547"/>
      <w:bookmarkStart w:id="9038" w:name="_Toc89952840"/>
      <w:bookmarkStart w:id="9039" w:name="_Toc98766656"/>
      <w:bookmarkStart w:id="9040" w:name="_Toc99703019"/>
      <w:bookmarkStart w:id="9041" w:name="_Toc106206807"/>
      <w:bookmarkStart w:id="9042" w:name="_Toc115080809"/>
      <w:bookmarkStart w:id="9043" w:name="_Toc121999691"/>
      <w:bookmarkStart w:id="9044" w:name="_Toc124153864"/>
      <w:bookmarkStart w:id="9045" w:name="_Toc124154639"/>
      <w:bookmarkStart w:id="9046" w:name="_Toc131560494"/>
      <w:bookmarkStart w:id="9047" w:name="_Toc137394194"/>
      <w:bookmarkStart w:id="9048" w:name="_Toc163475300"/>
      <w:bookmarkStart w:id="9049" w:name="_Toc176783630"/>
      <w:r>
        <w:t>8.1.2.5</w:t>
      </w:r>
      <w:r>
        <w:rPr>
          <w:lang w:eastAsia="zh-CN"/>
        </w:rPr>
        <w:t>.3</w:t>
      </w:r>
      <w:r>
        <w:tab/>
        <w:t>Applicability of requirements for different channel bandwidths</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49C6D955"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613F50">
        <w:t>15 kHz</w:t>
      </w:r>
      <w:r>
        <w:t xml:space="preserve"> subcarrier spacing, the tested RB’s are uniformly spaced over the channel bandwidth at RB index {110, 120, …,210}. For </w:t>
      </w:r>
      <w:r w:rsidR="002B58B8">
        <w:t>30 kHz</w:t>
      </w:r>
      <w:r>
        <w:t xml:space="preserve">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9050" w:name="_Toc74915915"/>
      <w:bookmarkStart w:id="9051" w:name="_Toc76114540"/>
      <w:bookmarkStart w:id="9052" w:name="_Toc76544426"/>
      <w:bookmarkStart w:id="9053" w:name="_Toc82536548"/>
      <w:bookmarkStart w:id="9054" w:name="_Toc89952841"/>
      <w:bookmarkStart w:id="9055" w:name="_Toc98766657"/>
      <w:bookmarkStart w:id="9056" w:name="_Toc99703020"/>
      <w:bookmarkStart w:id="9057" w:name="_Toc106206808"/>
      <w:bookmarkStart w:id="9058" w:name="_Toc115080810"/>
      <w:bookmarkStart w:id="9059" w:name="_Toc121999692"/>
      <w:bookmarkStart w:id="9060" w:name="_Toc124153865"/>
      <w:bookmarkStart w:id="9061" w:name="_Toc124154640"/>
      <w:bookmarkStart w:id="9062" w:name="_Toc131560495"/>
      <w:bookmarkStart w:id="9063" w:name="_Toc137394195"/>
      <w:bookmarkStart w:id="9064" w:name="_Toc163475301"/>
      <w:bookmarkStart w:id="9065" w:name="_Toc176783631"/>
      <w:r>
        <w:t>8.1.2.5</w:t>
      </w:r>
      <w:r>
        <w:rPr>
          <w:lang w:eastAsia="zh-CN"/>
        </w:rPr>
        <w:t>.4</w:t>
      </w:r>
      <w:r>
        <w:tab/>
        <w:t xml:space="preserve">Applicability of requirements for different </w:t>
      </w:r>
      <w:r>
        <w:rPr>
          <w:lang w:eastAsia="zh-CN"/>
        </w:rPr>
        <w:t>configurations</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9066" w:name="_Toc74915916"/>
      <w:bookmarkStart w:id="9067" w:name="_Toc76114541"/>
      <w:bookmarkStart w:id="9068" w:name="_Toc76544427"/>
      <w:bookmarkStart w:id="9069" w:name="_Toc82536549"/>
      <w:bookmarkStart w:id="9070" w:name="_Toc89952842"/>
      <w:bookmarkStart w:id="9071" w:name="_Toc98766658"/>
      <w:bookmarkStart w:id="9072" w:name="_Toc99703021"/>
      <w:bookmarkStart w:id="9073" w:name="_Toc106206809"/>
      <w:bookmarkStart w:id="9074" w:name="_Toc115080811"/>
      <w:bookmarkStart w:id="9075" w:name="_Toc121999693"/>
      <w:bookmarkStart w:id="9076" w:name="_Toc124153866"/>
      <w:bookmarkStart w:id="9077" w:name="_Toc124154641"/>
      <w:bookmarkStart w:id="9078" w:name="_Toc131560496"/>
      <w:bookmarkStart w:id="9079" w:name="_Toc137394196"/>
      <w:bookmarkStart w:id="9080" w:name="_Toc163475302"/>
      <w:bookmarkStart w:id="9081" w:name="_Toc176783632"/>
      <w:r>
        <w:t>8.1.2.5.5</w:t>
      </w:r>
      <w:r>
        <w:tab/>
        <w:t>Applicability of CG-UCI multiplexed on PUSCH requirements</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0AE86682" w14:textId="40B7FC4E" w:rsidR="00E27907" w:rsidRDefault="00E27907" w:rsidP="006F1F81">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9082" w:name="_Toc74915917"/>
      <w:bookmarkStart w:id="9083" w:name="_Toc76114542"/>
      <w:bookmarkStart w:id="9084" w:name="_Toc76544428"/>
      <w:bookmarkStart w:id="9085" w:name="_Toc82536550"/>
      <w:bookmarkStart w:id="9086" w:name="_Toc89952843"/>
      <w:bookmarkStart w:id="9087" w:name="_Toc98766659"/>
      <w:bookmarkStart w:id="9088" w:name="_Toc99703022"/>
      <w:bookmarkStart w:id="9089" w:name="_Toc106206810"/>
      <w:bookmarkStart w:id="9090" w:name="_Toc115080812"/>
      <w:bookmarkStart w:id="9091" w:name="_Toc121999694"/>
      <w:bookmarkStart w:id="9092" w:name="_Toc124153867"/>
      <w:bookmarkStart w:id="9093" w:name="_Toc124154642"/>
      <w:bookmarkStart w:id="9094" w:name="_Toc131560497"/>
      <w:bookmarkStart w:id="9095" w:name="_Toc137394197"/>
      <w:bookmarkStart w:id="9096" w:name="_Toc163475303"/>
      <w:bookmarkStart w:id="9097" w:name="_Toc176783633"/>
      <w:r>
        <w:lastRenderedPageBreak/>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79E5BD65" w14:textId="77777777" w:rsidR="00E27907" w:rsidRDefault="00E27907" w:rsidP="00E27907">
      <w:pPr>
        <w:pStyle w:val="Heading5"/>
        <w:rPr>
          <w:lang w:eastAsia="zh-CN"/>
        </w:rPr>
      </w:pPr>
      <w:bookmarkStart w:id="9098" w:name="_Toc74915918"/>
      <w:bookmarkStart w:id="9099" w:name="_Toc76114543"/>
      <w:bookmarkStart w:id="9100" w:name="_Toc76544429"/>
      <w:bookmarkStart w:id="9101" w:name="_Toc82536551"/>
      <w:bookmarkStart w:id="9102" w:name="_Toc89952844"/>
      <w:bookmarkStart w:id="9103" w:name="_Toc98766660"/>
      <w:bookmarkStart w:id="9104" w:name="_Toc99703023"/>
      <w:bookmarkStart w:id="9105" w:name="_Toc106206811"/>
      <w:bookmarkStart w:id="9106" w:name="_Toc115080813"/>
      <w:bookmarkStart w:id="9107" w:name="_Toc121999695"/>
      <w:bookmarkStart w:id="9108" w:name="_Toc124153868"/>
      <w:bookmarkStart w:id="9109" w:name="_Toc124154643"/>
      <w:bookmarkStart w:id="9110" w:name="_Toc131560498"/>
      <w:bookmarkStart w:id="9111" w:name="_Toc137394198"/>
      <w:bookmarkStart w:id="9112" w:name="_Toc163475304"/>
      <w:bookmarkStart w:id="9113" w:name="_Toc176783634"/>
      <w:r>
        <w:rPr>
          <w:lang w:eastAsia="zh-CN"/>
        </w:rPr>
        <w:t>8.1.2.6.1</w:t>
      </w:r>
      <w:r>
        <w:rPr>
          <w:lang w:eastAsia="zh-CN"/>
        </w:rPr>
        <w:tab/>
        <w:t>General applicability of interlaced PUCCH performance requirements</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9114" w:name="_Toc74915919"/>
      <w:bookmarkStart w:id="9115" w:name="_Toc76114544"/>
      <w:bookmarkStart w:id="9116" w:name="_Toc76544430"/>
      <w:bookmarkStart w:id="9117" w:name="_Toc82536552"/>
      <w:bookmarkStart w:id="9118" w:name="_Toc89952845"/>
      <w:bookmarkStart w:id="9119" w:name="_Toc98766661"/>
      <w:bookmarkStart w:id="9120" w:name="_Toc99703024"/>
      <w:bookmarkStart w:id="9121" w:name="_Toc106206812"/>
      <w:bookmarkStart w:id="9122" w:name="_Toc115080814"/>
      <w:bookmarkStart w:id="9123" w:name="_Toc121999696"/>
      <w:bookmarkStart w:id="9124" w:name="_Toc124153869"/>
      <w:bookmarkStart w:id="9125" w:name="_Toc124154644"/>
      <w:bookmarkStart w:id="9126" w:name="_Toc131560499"/>
      <w:bookmarkStart w:id="9127" w:name="_Toc137394199"/>
      <w:bookmarkStart w:id="9128" w:name="_Toc163475305"/>
      <w:bookmarkStart w:id="9129" w:name="_Toc176783635"/>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9130" w:name="_Toc74915920"/>
      <w:bookmarkStart w:id="9131" w:name="_Toc76114545"/>
      <w:bookmarkStart w:id="9132" w:name="_Toc76544431"/>
      <w:bookmarkStart w:id="9133" w:name="_Toc82536553"/>
      <w:bookmarkStart w:id="9134" w:name="_Toc89952846"/>
      <w:bookmarkStart w:id="9135" w:name="_Toc98766662"/>
      <w:bookmarkStart w:id="9136" w:name="_Toc99703025"/>
      <w:bookmarkStart w:id="9137" w:name="_Toc106206813"/>
      <w:bookmarkStart w:id="9138" w:name="_Toc115080815"/>
      <w:bookmarkStart w:id="9139" w:name="_Toc121999697"/>
      <w:bookmarkStart w:id="9140" w:name="_Toc124153870"/>
      <w:bookmarkStart w:id="9141" w:name="_Toc124154645"/>
      <w:bookmarkStart w:id="9142" w:name="_Toc131560500"/>
      <w:bookmarkStart w:id="9143" w:name="_Toc137394200"/>
      <w:bookmarkStart w:id="9144" w:name="_Toc163475306"/>
      <w:bookmarkStart w:id="9145" w:name="_Toc176783636"/>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9146" w:name="_Toc74915921"/>
      <w:bookmarkStart w:id="9147" w:name="_Toc76114546"/>
      <w:bookmarkStart w:id="9148" w:name="_Toc76544432"/>
      <w:bookmarkStart w:id="9149" w:name="_Toc82536554"/>
      <w:bookmarkStart w:id="9150" w:name="_Toc89952847"/>
      <w:bookmarkStart w:id="9151" w:name="_Toc98766663"/>
      <w:bookmarkStart w:id="9152" w:name="_Toc99703026"/>
      <w:bookmarkStart w:id="9153" w:name="_Toc106206814"/>
      <w:bookmarkStart w:id="9154" w:name="_Toc115080816"/>
      <w:bookmarkStart w:id="9155" w:name="_Toc121999698"/>
      <w:bookmarkStart w:id="9156" w:name="_Toc124153871"/>
      <w:bookmarkStart w:id="9157" w:name="_Toc124154646"/>
      <w:bookmarkStart w:id="9158" w:name="_Toc131560501"/>
      <w:bookmarkStart w:id="9159" w:name="_Toc137394201"/>
      <w:bookmarkStart w:id="9160" w:name="_Toc163475307"/>
      <w:bookmarkStart w:id="9161" w:name="_Toc176783637"/>
      <w:r>
        <w:t>8.1.2.6</w:t>
      </w:r>
      <w:r>
        <w:rPr>
          <w:lang w:eastAsia="zh-CN"/>
        </w:rPr>
        <w:t>.4</w:t>
      </w:r>
      <w:r>
        <w:tab/>
        <w:t>Applicability of requirements for different channel bandwidths</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6258002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F717E5">
        <w:t>15 kHz</w:t>
      </w:r>
      <w:r>
        <w:t xml:space="preserve"> subcarrier spacing, the tested RB’s are uniformly spaced over the channel bandwidth at RB index {110, 120, …,210} for PUCCH formats 0, 1, and 2, and {110, 120, …,200} for PUCCH format 3. For </w:t>
      </w:r>
      <w:r w:rsidR="003764BC">
        <w:t>30 kHz</w:t>
      </w:r>
      <w:r w:rsidR="003764BC" w:rsidDel="003764BC">
        <w:t xml:space="preserve"> </w:t>
      </w:r>
      <w:r>
        <w:t xml:space="preserve">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9162" w:name="_Toc74915922"/>
      <w:bookmarkStart w:id="9163" w:name="_Toc76114547"/>
      <w:bookmarkStart w:id="9164" w:name="_Toc76544433"/>
      <w:bookmarkStart w:id="9165" w:name="_Toc82536555"/>
      <w:bookmarkStart w:id="9166" w:name="_Toc89952848"/>
      <w:bookmarkStart w:id="9167" w:name="_Toc98766664"/>
      <w:bookmarkStart w:id="9168" w:name="_Toc99703027"/>
      <w:bookmarkStart w:id="9169" w:name="_Toc106206815"/>
      <w:bookmarkStart w:id="9170" w:name="_Toc115080817"/>
      <w:bookmarkStart w:id="9171" w:name="_Toc121999699"/>
      <w:bookmarkStart w:id="9172" w:name="_Toc124153872"/>
      <w:bookmarkStart w:id="9173" w:name="_Toc124154647"/>
      <w:bookmarkStart w:id="9174" w:name="_Toc131560502"/>
      <w:bookmarkStart w:id="9175" w:name="_Toc137394202"/>
      <w:bookmarkStart w:id="9176" w:name="_Toc163475308"/>
      <w:bookmarkStart w:id="9177" w:name="_Toc176783638"/>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69B251E5" w14:textId="77777777" w:rsidR="00E27907" w:rsidRDefault="00E27907" w:rsidP="00E27907">
      <w:pPr>
        <w:pStyle w:val="Heading5"/>
        <w:rPr>
          <w:snapToGrid w:val="0"/>
          <w:lang w:eastAsia="zh-CN"/>
        </w:rPr>
      </w:pPr>
      <w:bookmarkStart w:id="9178" w:name="_Toc74915923"/>
      <w:bookmarkStart w:id="9179" w:name="_Toc76114548"/>
      <w:bookmarkStart w:id="9180" w:name="_Toc76544434"/>
      <w:bookmarkStart w:id="9181" w:name="_Toc82536556"/>
      <w:bookmarkStart w:id="9182" w:name="_Toc89952849"/>
      <w:bookmarkStart w:id="9183" w:name="_Toc98766665"/>
      <w:bookmarkStart w:id="9184" w:name="_Toc99703028"/>
      <w:bookmarkStart w:id="9185" w:name="_Toc106206816"/>
      <w:bookmarkStart w:id="9186" w:name="_Toc115080818"/>
      <w:bookmarkStart w:id="9187" w:name="_Toc121999700"/>
      <w:bookmarkStart w:id="9188" w:name="_Toc124153873"/>
      <w:bookmarkStart w:id="9189" w:name="_Toc124154648"/>
      <w:bookmarkStart w:id="9190" w:name="_Toc131560503"/>
      <w:bookmarkStart w:id="9191" w:name="_Toc137394203"/>
      <w:bookmarkStart w:id="9192" w:name="_Toc163475309"/>
      <w:bookmarkStart w:id="9193" w:name="_Toc176783639"/>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9194" w:name="_Toc74915924"/>
      <w:bookmarkStart w:id="9195" w:name="_Toc76114549"/>
      <w:bookmarkStart w:id="9196" w:name="_Toc76544435"/>
      <w:bookmarkStart w:id="9197" w:name="_Toc82536557"/>
      <w:bookmarkStart w:id="9198" w:name="_Toc89952850"/>
      <w:bookmarkStart w:id="9199" w:name="_Toc98766666"/>
      <w:bookmarkStart w:id="9200" w:name="_Toc99703029"/>
      <w:bookmarkStart w:id="9201" w:name="_Toc106206817"/>
      <w:bookmarkStart w:id="9202" w:name="_Toc115080819"/>
      <w:bookmarkStart w:id="9203" w:name="_Toc121999701"/>
      <w:bookmarkStart w:id="9204" w:name="_Toc124153874"/>
      <w:bookmarkStart w:id="9205" w:name="_Toc124154649"/>
      <w:bookmarkStart w:id="9206" w:name="_Toc131560504"/>
      <w:bookmarkStart w:id="9207" w:name="_Toc137394204"/>
      <w:bookmarkStart w:id="9208" w:name="_Toc163475310"/>
      <w:bookmarkStart w:id="9209" w:name="_Toc176783640"/>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7556B973" w14:textId="13E3A390"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w:t>
      </w:r>
      <w:r w:rsidR="002D50BE">
        <w:t xml:space="preserve"> </w:t>
      </w:r>
      <w:r>
        <w:t>kHz and 30</w:t>
      </w:r>
      <w:r w:rsidR="002D50BE">
        <w:t xml:space="preserve"> </w:t>
      </w:r>
      <w:r>
        <w:t>kHz SCS are declared to be supported, the tests shall be done for 30</w:t>
      </w:r>
      <w:r w:rsidR="00342A61">
        <w:t xml:space="preserve"> </w:t>
      </w:r>
      <w:r>
        <w:t>kHz SCS</w:t>
      </w:r>
      <w:r w:rsidR="000B2B53">
        <w:t xml:space="preserve"> (see D.113 in table 4.6-1).</w:t>
      </w:r>
    </w:p>
    <w:p w14:paraId="1B156884" w14:textId="77777777" w:rsidR="00E27907" w:rsidRDefault="00E27907" w:rsidP="00E27907">
      <w:pPr>
        <w:pStyle w:val="Heading5"/>
        <w:rPr>
          <w:lang w:eastAsia="zh-CN"/>
        </w:rPr>
      </w:pPr>
      <w:bookmarkStart w:id="9210" w:name="_Toc74915925"/>
      <w:bookmarkStart w:id="9211" w:name="_Toc76114550"/>
      <w:bookmarkStart w:id="9212" w:name="_Toc76544436"/>
      <w:bookmarkStart w:id="9213" w:name="_Toc82536558"/>
      <w:bookmarkStart w:id="9214" w:name="_Toc89952851"/>
      <w:bookmarkStart w:id="9215" w:name="_Toc98766667"/>
      <w:bookmarkStart w:id="9216" w:name="_Toc99703030"/>
      <w:bookmarkStart w:id="9217" w:name="_Toc106206818"/>
      <w:bookmarkStart w:id="9218" w:name="_Toc115080820"/>
      <w:bookmarkStart w:id="9219" w:name="_Toc121999702"/>
      <w:bookmarkStart w:id="9220" w:name="_Toc124153875"/>
      <w:bookmarkStart w:id="9221" w:name="_Toc124154650"/>
      <w:bookmarkStart w:id="9222" w:name="_Toc131560505"/>
      <w:bookmarkStart w:id="9223" w:name="_Toc137394205"/>
      <w:bookmarkStart w:id="9224" w:name="_Toc163475311"/>
      <w:bookmarkStart w:id="9225" w:name="_Toc176783641"/>
      <w:r>
        <w:t>8.1.2.7</w:t>
      </w:r>
      <w:r>
        <w:rPr>
          <w:lang w:eastAsia="zh-CN"/>
        </w:rPr>
        <w:t>.3</w:t>
      </w:r>
      <w:r>
        <w:tab/>
        <w:t>Applicability of requirements for different channel bandwidths</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650AB97F" w:rsidR="00044470" w:rsidRDefault="00044470" w:rsidP="00044470">
      <w:pPr>
        <w:pStyle w:val="Heading4"/>
        <w:rPr>
          <w:noProof/>
        </w:rPr>
      </w:pPr>
      <w:bookmarkStart w:id="9226" w:name="_Toc121999703"/>
      <w:bookmarkStart w:id="9227" w:name="_Toc124153876"/>
      <w:bookmarkStart w:id="9228" w:name="_Toc124154651"/>
      <w:bookmarkStart w:id="9229" w:name="_Toc131560506"/>
      <w:bookmarkStart w:id="9230" w:name="_Toc137394206"/>
      <w:bookmarkStart w:id="9231" w:name="_Toc163475312"/>
      <w:bookmarkStart w:id="9232" w:name="_Toc176783642"/>
      <w:r>
        <w:rPr>
          <w:noProof/>
        </w:rPr>
        <w:t>8.1.2.8</w:t>
      </w:r>
      <w:r>
        <w:rPr>
          <w:noProof/>
        </w:rPr>
        <w:tab/>
        <w:t xml:space="preserve">Applicability of performance requirements for PUSCH with TB over </w:t>
      </w:r>
      <w:r w:rsidR="00451642">
        <w:rPr>
          <w:noProof/>
        </w:rPr>
        <w:t>m</w:t>
      </w:r>
      <w:r>
        <w:rPr>
          <w:noProof/>
        </w:rPr>
        <w:t>ulti-Slots</w:t>
      </w:r>
      <w:bookmarkEnd w:id="9226"/>
      <w:bookmarkEnd w:id="9227"/>
      <w:bookmarkEnd w:id="9228"/>
      <w:bookmarkEnd w:id="9229"/>
      <w:bookmarkEnd w:id="9230"/>
      <w:bookmarkEnd w:id="9231"/>
      <w:bookmarkEnd w:id="9232"/>
    </w:p>
    <w:p w14:paraId="3CC32849" w14:textId="77777777" w:rsidR="00044470" w:rsidRDefault="00044470" w:rsidP="00044470">
      <w:pPr>
        <w:pStyle w:val="Heading5"/>
      </w:pPr>
      <w:bookmarkStart w:id="9233" w:name="_Toc121999704"/>
      <w:bookmarkStart w:id="9234" w:name="_Toc124153877"/>
      <w:bookmarkStart w:id="9235" w:name="_Toc124154652"/>
      <w:bookmarkStart w:id="9236" w:name="_Toc131560507"/>
      <w:bookmarkStart w:id="9237" w:name="_Toc137394207"/>
      <w:bookmarkStart w:id="9238" w:name="_Toc163475313"/>
      <w:bookmarkStart w:id="9239" w:name="_Toc176783643"/>
      <w:r>
        <w:rPr>
          <w:noProof/>
        </w:rPr>
        <w:t>8.1.2.8.1</w:t>
      </w:r>
      <w:r>
        <w:rPr>
          <w:noProof/>
        </w:rPr>
        <w:tab/>
      </w:r>
      <w:r>
        <w:t>Applicability of requirements for different UL-DL patterns</w:t>
      </w:r>
      <w:bookmarkEnd w:id="9233"/>
      <w:bookmarkEnd w:id="9234"/>
      <w:bookmarkEnd w:id="9235"/>
      <w:bookmarkEnd w:id="9236"/>
      <w:bookmarkEnd w:id="9237"/>
      <w:bookmarkEnd w:id="9238"/>
      <w:bookmarkEnd w:id="9239"/>
    </w:p>
    <w:p w14:paraId="25ED4B04" w14:textId="677B3B77" w:rsidR="00044470" w:rsidRDefault="00FE4053" w:rsidP="00044470">
      <w:r>
        <w:t xml:space="preserve">Unless otherwise stated, PUSCH with TB over </w:t>
      </w:r>
      <w:r w:rsidR="00993A4C">
        <w:t>multi</w:t>
      </w:r>
      <w:r>
        <w:t>-slots requirement tests shall apply only for UL-DL pattern characters declared to be supported (see D.119 and D.120 in table 4.6-1).</w:t>
      </w:r>
    </w:p>
    <w:p w14:paraId="1B63B1C5" w14:textId="7DA52782" w:rsidR="00044470" w:rsidRPr="00415BB4" w:rsidRDefault="00044470" w:rsidP="00044470">
      <w:r>
        <w:lastRenderedPageBreak/>
        <w:t>Unless otherwise stated, for each UL-DL patte</w:t>
      </w:r>
      <w:r w:rsidR="004570F9">
        <w:t>r</w:t>
      </w:r>
      <w:r>
        <w:t xml:space="preserve">n character declared to be supported, if BS supports multiple TDD UL-DL patterns, only one of the supported TDD UL-DL patterns shall be used for PUSCH with TB over </w:t>
      </w:r>
      <w:r w:rsidR="004570F9">
        <w:t>multi</w:t>
      </w:r>
      <w:r>
        <w:t>-slots performance tests.</w:t>
      </w:r>
    </w:p>
    <w:p w14:paraId="5AA799D2" w14:textId="77777777" w:rsidR="00044470" w:rsidRDefault="00044470" w:rsidP="00044470">
      <w:pPr>
        <w:pStyle w:val="Heading4"/>
        <w:rPr>
          <w:noProof/>
        </w:rPr>
      </w:pPr>
      <w:bookmarkStart w:id="9240" w:name="_Toc121999705"/>
      <w:bookmarkStart w:id="9241" w:name="_Toc124153878"/>
      <w:bookmarkStart w:id="9242" w:name="_Toc124154653"/>
      <w:bookmarkStart w:id="9243" w:name="_Toc131560508"/>
      <w:bookmarkStart w:id="9244" w:name="_Toc137394208"/>
      <w:bookmarkStart w:id="9245" w:name="_Toc163475314"/>
      <w:bookmarkStart w:id="9246" w:name="_Toc176783644"/>
      <w:r>
        <w:rPr>
          <w:noProof/>
        </w:rPr>
        <w:t>8.1.2.9</w:t>
      </w:r>
      <w:r>
        <w:rPr>
          <w:noProof/>
        </w:rPr>
        <w:tab/>
        <w:t>Applicability of performance requirements for PUSCH with DM-RS bundling</w:t>
      </w:r>
      <w:bookmarkEnd w:id="9240"/>
      <w:bookmarkEnd w:id="9241"/>
      <w:bookmarkEnd w:id="9242"/>
      <w:bookmarkEnd w:id="9243"/>
      <w:bookmarkEnd w:id="9244"/>
      <w:bookmarkEnd w:id="9245"/>
      <w:bookmarkEnd w:id="9246"/>
    </w:p>
    <w:p w14:paraId="6AC50386" w14:textId="77777777" w:rsidR="00044470" w:rsidRDefault="00044470" w:rsidP="00044470">
      <w:pPr>
        <w:pStyle w:val="Heading5"/>
      </w:pPr>
      <w:bookmarkStart w:id="9247" w:name="_Toc121999706"/>
      <w:bookmarkStart w:id="9248" w:name="_Toc124153879"/>
      <w:bookmarkStart w:id="9249" w:name="_Toc124154654"/>
      <w:bookmarkStart w:id="9250" w:name="_Toc131560509"/>
      <w:bookmarkStart w:id="9251" w:name="_Toc137394209"/>
      <w:bookmarkStart w:id="9252" w:name="_Toc163475315"/>
      <w:bookmarkStart w:id="9253" w:name="_Toc176783645"/>
      <w:r>
        <w:t>8.1.2.9.1</w:t>
      </w:r>
      <w:r>
        <w:tab/>
        <w:t>Applicability of requirements for TDD different subcarrier spacings</w:t>
      </w:r>
      <w:bookmarkEnd w:id="9247"/>
      <w:bookmarkEnd w:id="9248"/>
      <w:bookmarkEnd w:id="9249"/>
      <w:bookmarkEnd w:id="9250"/>
      <w:bookmarkEnd w:id="9251"/>
      <w:bookmarkEnd w:id="9252"/>
      <w:bookmarkEnd w:id="9253"/>
    </w:p>
    <w:p w14:paraId="23251DA6" w14:textId="43E999EA" w:rsidR="00044470" w:rsidRDefault="00FE4053" w:rsidP="00044470">
      <w:r>
        <w:t xml:space="preserve">Unless otherwise stated, PUSCH with DM-RS bundling requirement tests shall apply only for each subcarrier </w:t>
      </w:r>
      <w:r w:rsidR="00C1785D">
        <w:t>spacing</w:t>
      </w:r>
      <w:r>
        <w:t xml:space="preserve"> declared to be supported (see D.121 </w:t>
      </w:r>
      <w:r>
        <w:rPr>
          <w:rFonts w:hint="eastAsia"/>
          <w:lang w:eastAsia="zh-CN"/>
        </w:rPr>
        <w:t>and</w:t>
      </w:r>
      <w:r>
        <w:t xml:space="preserve"> D.122 in table 4.6-1).</w:t>
      </w:r>
    </w:p>
    <w:p w14:paraId="61EF276B" w14:textId="77777777" w:rsidR="00044470" w:rsidRDefault="00044470" w:rsidP="00044470">
      <w:pPr>
        <w:pStyle w:val="Heading5"/>
      </w:pPr>
      <w:bookmarkStart w:id="9254" w:name="_Toc121999707"/>
      <w:bookmarkStart w:id="9255" w:name="_Toc124153880"/>
      <w:bookmarkStart w:id="9256" w:name="_Toc124154655"/>
      <w:bookmarkStart w:id="9257" w:name="_Toc131560510"/>
      <w:bookmarkStart w:id="9258" w:name="_Toc137394210"/>
      <w:bookmarkStart w:id="9259" w:name="_Toc163475316"/>
      <w:bookmarkStart w:id="9260" w:name="_Toc176783646"/>
      <w:r>
        <w:t>8.1.2.9.2</w:t>
      </w:r>
      <w:r>
        <w:tab/>
        <w:t>Applicability of requirements for TDD with different UL-DL patterns</w:t>
      </w:r>
      <w:bookmarkEnd w:id="9254"/>
      <w:bookmarkEnd w:id="9255"/>
      <w:bookmarkEnd w:id="9256"/>
      <w:bookmarkEnd w:id="9257"/>
      <w:bookmarkEnd w:id="9258"/>
      <w:bookmarkEnd w:id="9259"/>
      <w:bookmarkEnd w:id="9260"/>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77777777" w:rsidR="00044470" w:rsidRDefault="00044470" w:rsidP="00044470">
      <w:pPr>
        <w:pStyle w:val="Heading5"/>
      </w:pPr>
      <w:bookmarkStart w:id="9261" w:name="_Toc121999708"/>
      <w:bookmarkStart w:id="9262" w:name="_Toc124153881"/>
      <w:bookmarkStart w:id="9263" w:name="_Toc124154656"/>
      <w:bookmarkStart w:id="9264" w:name="_Toc131560511"/>
      <w:bookmarkStart w:id="9265" w:name="_Toc137394211"/>
      <w:bookmarkStart w:id="9266" w:name="_Toc163475317"/>
      <w:bookmarkStart w:id="9267" w:name="_Toc176783647"/>
      <w:r>
        <w:t>8.1.2.9.3</w:t>
      </w:r>
      <w:r>
        <w:tab/>
        <w:t>Applicability of requirements for different receiver antenna connectors</w:t>
      </w:r>
      <w:bookmarkEnd w:id="9261"/>
      <w:bookmarkEnd w:id="9262"/>
      <w:bookmarkEnd w:id="9263"/>
      <w:bookmarkEnd w:id="9264"/>
      <w:bookmarkEnd w:id="9265"/>
      <w:bookmarkEnd w:id="9266"/>
      <w:bookmarkEnd w:id="9267"/>
    </w:p>
    <w:p w14:paraId="7B81884C" w14:textId="77777777" w:rsidR="00044470" w:rsidRDefault="00044470" w:rsidP="00044470">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3356BC61" w14:textId="77777777" w:rsidR="00044470" w:rsidRDefault="00044470" w:rsidP="00044470">
      <w:pPr>
        <w:pStyle w:val="Heading4"/>
        <w:rPr>
          <w:noProof/>
        </w:rPr>
      </w:pPr>
      <w:bookmarkStart w:id="9268" w:name="_Toc121999709"/>
      <w:bookmarkStart w:id="9269" w:name="_Toc124153882"/>
      <w:bookmarkStart w:id="9270" w:name="_Toc124154657"/>
      <w:bookmarkStart w:id="9271" w:name="_Toc131560512"/>
      <w:bookmarkStart w:id="9272" w:name="_Toc137394212"/>
      <w:bookmarkStart w:id="9273" w:name="_Toc163475318"/>
      <w:bookmarkStart w:id="9274" w:name="_Toc176783648"/>
      <w:r>
        <w:rPr>
          <w:noProof/>
        </w:rPr>
        <w:t>8.1.2.10</w:t>
      </w:r>
      <w:r>
        <w:rPr>
          <w:noProof/>
        </w:rPr>
        <w:tab/>
        <w:t>Applicability of performance requirements for PUCCH with DM-RS bundling</w:t>
      </w:r>
      <w:bookmarkEnd w:id="9268"/>
      <w:bookmarkEnd w:id="9269"/>
      <w:bookmarkEnd w:id="9270"/>
      <w:bookmarkEnd w:id="9271"/>
      <w:bookmarkEnd w:id="9272"/>
      <w:bookmarkEnd w:id="9273"/>
      <w:bookmarkEnd w:id="9274"/>
    </w:p>
    <w:p w14:paraId="218596F4" w14:textId="77777777" w:rsidR="00044470" w:rsidRDefault="00044470" w:rsidP="00044470">
      <w:pPr>
        <w:pStyle w:val="Heading5"/>
      </w:pPr>
      <w:bookmarkStart w:id="9275" w:name="_Toc121999710"/>
      <w:bookmarkStart w:id="9276" w:name="_Toc124153883"/>
      <w:bookmarkStart w:id="9277" w:name="_Toc124154658"/>
      <w:bookmarkStart w:id="9278" w:name="_Toc131560513"/>
      <w:bookmarkStart w:id="9279" w:name="_Toc137394213"/>
      <w:bookmarkStart w:id="9280" w:name="_Toc163475319"/>
      <w:bookmarkStart w:id="9281" w:name="_Toc176783649"/>
      <w:r>
        <w:t>8.1.2.10.1</w:t>
      </w:r>
      <w:r>
        <w:tab/>
        <w:t>Applicability of requirements for TDD different subcarrier spacings</w:t>
      </w:r>
      <w:bookmarkEnd w:id="9275"/>
      <w:bookmarkEnd w:id="9276"/>
      <w:bookmarkEnd w:id="9277"/>
      <w:bookmarkEnd w:id="9278"/>
      <w:bookmarkEnd w:id="9279"/>
      <w:bookmarkEnd w:id="9280"/>
      <w:bookmarkEnd w:id="9281"/>
    </w:p>
    <w:p w14:paraId="1CFCCD95" w14:textId="5FB5D2D6" w:rsidR="00044470" w:rsidRDefault="00FE4053" w:rsidP="00044470">
      <w:r>
        <w:t xml:space="preserve">Unless otherwise stated, PUCCH with DM-RS bundling requirement tests shall apply only for each subcarrier spcaing declared to be supported (see D.121 </w:t>
      </w:r>
      <w:r>
        <w:rPr>
          <w:rFonts w:hint="eastAsia"/>
          <w:lang w:eastAsia="zh-CN"/>
        </w:rPr>
        <w:t>and</w:t>
      </w:r>
      <w:r>
        <w:t xml:space="preserve"> D.122 in table 4.6-1).</w:t>
      </w:r>
    </w:p>
    <w:p w14:paraId="296796C9" w14:textId="77777777" w:rsidR="00044470" w:rsidRDefault="00044470" w:rsidP="00044470">
      <w:pPr>
        <w:pStyle w:val="Heading5"/>
      </w:pPr>
      <w:bookmarkStart w:id="9282" w:name="_Toc121999711"/>
      <w:bookmarkStart w:id="9283" w:name="_Toc124153884"/>
      <w:bookmarkStart w:id="9284" w:name="_Toc124154659"/>
      <w:bookmarkStart w:id="9285" w:name="_Toc131560514"/>
      <w:bookmarkStart w:id="9286" w:name="_Toc137394214"/>
      <w:bookmarkStart w:id="9287" w:name="_Toc163475320"/>
      <w:bookmarkStart w:id="9288" w:name="_Toc176783650"/>
      <w:r>
        <w:t>8.1.2.10.2</w:t>
      </w:r>
      <w:r>
        <w:tab/>
        <w:t>Applicability of requirements for TDD with different UL-DL patterns</w:t>
      </w:r>
      <w:bookmarkEnd w:id="9282"/>
      <w:bookmarkEnd w:id="9283"/>
      <w:bookmarkEnd w:id="9284"/>
      <w:bookmarkEnd w:id="9285"/>
      <w:bookmarkEnd w:id="9286"/>
      <w:bookmarkEnd w:id="9287"/>
      <w:bookmarkEnd w:id="9288"/>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9289" w:name="_Toc53183238"/>
      <w:bookmarkStart w:id="9290" w:name="_Toc58915908"/>
      <w:bookmarkStart w:id="9291" w:name="_Toc58918089"/>
      <w:bookmarkStart w:id="9292" w:name="_Toc66693959"/>
      <w:bookmarkStart w:id="9293" w:name="_Toc74915926"/>
      <w:bookmarkStart w:id="9294" w:name="_Toc76114551"/>
      <w:bookmarkStart w:id="9295" w:name="_Toc76544437"/>
      <w:bookmarkStart w:id="9296" w:name="_Toc82536559"/>
      <w:bookmarkStart w:id="9297" w:name="_Toc89952852"/>
      <w:bookmarkStart w:id="9298" w:name="_Toc98766668"/>
      <w:bookmarkStart w:id="9299" w:name="_Toc99703031"/>
      <w:bookmarkStart w:id="9300" w:name="_Toc106206819"/>
      <w:bookmarkStart w:id="9301" w:name="_Toc115080821"/>
      <w:bookmarkStart w:id="9302" w:name="_Toc121999712"/>
      <w:bookmarkStart w:id="9303" w:name="_Toc124153885"/>
      <w:bookmarkStart w:id="9304" w:name="_Toc124154660"/>
      <w:bookmarkStart w:id="9305" w:name="_Toc131560515"/>
      <w:bookmarkStart w:id="9306" w:name="_Toc137394215"/>
      <w:bookmarkStart w:id="9307" w:name="_Toc163475321"/>
      <w:bookmarkStart w:id="9308" w:name="_Toc176783651"/>
      <w:r w:rsidRPr="00931575">
        <w:t>8.2</w:t>
      </w:r>
      <w:r w:rsidRPr="00931575">
        <w:tab/>
        <w:t>OTA performance requirements for PUSCH</w:t>
      </w:r>
      <w:bookmarkEnd w:id="8888"/>
      <w:bookmarkEnd w:id="8889"/>
      <w:bookmarkEnd w:id="8890"/>
      <w:bookmarkEnd w:id="8891"/>
      <w:bookmarkEnd w:id="8892"/>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0B09667F" w14:textId="77777777" w:rsidR="00C45907" w:rsidRPr="00931575" w:rsidRDefault="00C45907" w:rsidP="00C45907">
      <w:pPr>
        <w:pStyle w:val="Heading3"/>
        <w:rPr>
          <w:rFonts w:eastAsia="SimSun"/>
        </w:rPr>
      </w:pPr>
      <w:bookmarkStart w:id="9309" w:name="_Toc21102933"/>
      <w:bookmarkStart w:id="9310" w:name="_Toc29810782"/>
      <w:bookmarkStart w:id="9311" w:name="_Toc36636134"/>
      <w:bookmarkStart w:id="9312" w:name="_Toc37273080"/>
      <w:bookmarkStart w:id="9313" w:name="_Toc45886160"/>
      <w:bookmarkStart w:id="9314" w:name="_Toc53183239"/>
      <w:bookmarkStart w:id="9315" w:name="_Toc58915909"/>
      <w:bookmarkStart w:id="9316" w:name="_Toc58918090"/>
      <w:bookmarkStart w:id="9317" w:name="_Toc66693960"/>
      <w:bookmarkStart w:id="9318" w:name="_Toc74915927"/>
      <w:bookmarkStart w:id="9319" w:name="_Toc76114552"/>
      <w:bookmarkStart w:id="9320" w:name="_Toc76544438"/>
      <w:bookmarkStart w:id="9321" w:name="_Toc82536560"/>
      <w:bookmarkStart w:id="9322" w:name="_Toc89952853"/>
      <w:bookmarkStart w:id="9323" w:name="_Toc98766669"/>
      <w:bookmarkStart w:id="9324" w:name="_Toc99703032"/>
      <w:bookmarkStart w:id="9325" w:name="_Toc106206820"/>
      <w:bookmarkStart w:id="9326" w:name="_Toc115080822"/>
      <w:bookmarkStart w:id="9327" w:name="_Toc121999713"/>
      <w:bookmarkStart w:id="9328" w:name="_Toc124153886"/>
      <w:bookmarkStart w:id="9329" w:name="_Toc124154661"/>
      <w:bookmarkStart w:id="9330" w:name="_Toc131560516"/>
      <w:bookmarkStart w:id="9331" w:name="_Toc137394216"/>
      <w:bookmarkStart w:id="9332" w:name="_Toc163475322"/>
      <w:bookmarkStart w:id="9333" w:name="_Toc176783652"/>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02ADD7EE" w14:textId="77777777" w:rsidR="00C45907" w:rsidRPr="00931575" w:rsidRDefault="00C45907" w:rsidP="00C45907">
      <w:pPr>
        <w:pStyle w:val="Heading4"/>
      </w:pPr>
      <w:bookmarkStart w:id="9334" w:name="_Toc21102934"/>
      <w:bookmarkStart w:id="9335" w:name="_Toc29810783"/>
      <w:bookmarkStart w:id="9336" w:name="_Toc36636135"/>
      <w:bookmarkStart w:id="9337" w:name="_Toc37273081"/>
      <w:bookmarkStart w:id="9338" w:name="_Toc45886161"/>
      <w:bookmarkStart w:id="9339" w:name="_Toc53183240"/>
      <w:bookmarkStart w:id="9340" w:name="_Toc58915910"/>
      <w:bookmarkStart w:id="9341" w:name="_Toc58918091"/>
      <w:bookmarkStart w:id="9342" w:name="_Toc66693961"/>
      <w:bookmarkStart w:id="9343" w:name="_Toc74915928"/>
      <w:bookmarkStart w:id="9344" w:name="_Toc76114553"/>
      <w:bookmarkStart w:id="9345" w:name="_Toc76544439"/>
      <w:bookmarkStart w:id="9346" w:name="_Toc82536561"/>
      <w:bookmarkStart w:id="9347" w:name="_Toc89952854"/>
      <w:bookmarkStart w:id="9348" w:name="_Toc98766670"/>
      <w:bookmarkStart w:id="9349" w:name="_Toc99703033"/>
      <w:bookmarkStart w:id="9350" w:name="_Toc106206821"/>
      <w:bookmarkStart w:id="9351" w:name="_Toc115080823"/>
      <w:bookmarkStart w:id="9352" w:name="_Toc121999714"/>
      <w:bookmarkStart w:id="9353" w:name="_Toc124153887"/>
      <w:bookmarkStart w:id="9354" w:name="_Toc124154662"/>
      <w:bookmarkStart w:id="9355" w:name="_Toc131560517"/>
      <w:bookmarkStart w:id="9356" w:name="_Toc137394217"/>
      <w:bookmarkStart w:id="9357" w:name="_Toc163475323"/>
      <w:bookmarkStart w:id="9358" w:name="_Toc176783653"/>
      <w:r w:rsidRPr="00931575">
        <w:t>8.2.1.1</w:t>
      </w:r>
      <w:r w:rsidRPr="00931575">
        <w:tab/>
        <w:t>Definition and applicability</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9359" w:name="_Toc21102935"/>
      <w:bookmarkStart w:id="9360" w:name="_Toc29810784"/>
      <w:bookmarkStart w:id="9361" w:name="_Toc36636136"/>
      <w:bookmarkStart w:id="9362" w:name="_Toc37273082"/>
      <w:bookmarkStart w:id="9363" w:name="_Toc45886162"/>
      <w:bookmarkStart w:id="9364" w:name="_Toc53183241"/>
      <w:bookmarkStart w:id="9365" w:name="_Toc58915911"/>
      <w:bookmarkStart w:id="9366" w:name="_Toc58918092"/>
      <w:bookmarkStart w:id="9367" w:name="_Toc66693962"/>
      <w:bookmarkStart w:id="9368" w:name="_Toc74915929"/>
      <w:bookmarkStart w:id="9369" w:name="_Toc76114554"/>
      <w:bookmarkStart w:id="9370" w:name="_Toc76544440"/>
      <w:bookmarkStart w:id="9371" w:name="_Toc82536562"/>
      <w:bookmarkStart w:id="9372" w:name="_Toc89952855"/>
      <w:bookmarkStart w:id="9373" w:name="_Toc98766671"/>
      <w:bookmarkStart w:id="9374" w:name="_Toc99703034"/>
      <w:bookmarkStart w:id="9375" w:name="_Toc106206822"/>
      <w:bookmarkStart w:id="9376" w:name="_Toc115080824"/>
      <w:bookmarkStart w:id="9377" w:name="_Toc121999715"/>
      <w:bookmarkStart w:id="9378" w:name="_Toc124153888"/>
      <w:bookmarkStart w:id="9379" w:name="_Toc124154663"/>
      <w:bookmarkStart w:id="9380" w:name="_Toc131560518"/>
      <w:bookmarkStart w:id="9381" w:name="_Toc137394218"/>
      <w:bookmarkStart w:id="9382" w:name="_Toc163475324"/>
      <w:bookmarkStart w:id="9383" w:name="_Toc176783654"/>
      <w:r w:rsidRPr="00931575">
        <w:t>8.2.1.2</w:t>
      </w:r>
      <w:r w:rsidRPr="00931575">
        <w:tab/>
        <w:t>Minimum Requirement</w:t>
      </w:r>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9384" w:name="_Toc21102936"/>
      <w:bookmarkStart w:id="9385" w:name="_Toc29810785"/>
      <w:bookmarkStart w:id="9386" w:name="_Toc36636137"/>
      <w:bookmarkStart w:id="9387" w:name="_Toc37273083"/>
      <w:bookmarkStart w:id="9388" w:name="_Toc45886163"/>
      <w:bookmarkStart w:id="9389" w:name="_Toc53183242"/>
      <w:bookmarkStart w:id="9390" w:name="_Toc58915912"/>
      <w:bookmarkStart w:id="9391" w:name="_Toc58918093"/>
      <w:bookmarkStart w:id="9392" w:name="_Toc66693963"/>
      <w:bookmarkStart w:id="9393" w:name="_Toc74915930"/>
      <w:bookmarkStart w:id="9394" w:name="_Toc76114555"/>
      <w:bookmarkStart w:id="9395" w:name="_Toc76544441"/>
      <w:bookmarkStart w:id="9396" w:name="_Toc82536563"/>
      <w:bookmarkStart w:id="9397" w:name="_Toc89952856"/>
      <w:bookmarkStart w:id="9398" w:name="_Toc98766672"/>
      <w:bookmarkStart w:id="9399" w:name="_Toc99703035"/>
      <w:bookmarkStart w:id="9400" w:name="_Toc106206823"/>
      <w:bookmarkStart w:id="9401" w:name="_Toc115080825"/>
      <w:bookmarkStart w:id="9402" w:name="_Toc121999716"/>
      <w:bookmarkStart w:id="9403" w:name="_Toc124153889"/>
      <w:bookmarkStart w:id="9404" w:name="_Toc124154664"/>
      <w:bookmarkStart w:id="9405" w:name="_Toc131560519"/>
      <w:bookmarkStart w:id="9406" w:name="_Toc137394219"/>
      <w:bookmarkStart w:id="9407" w:name="_Toc163475325"/>
      <w:bookmarkStart w:id="9408" w:name="_Toc176783655"/>
      <w:r w:rsidRPr="00931575">
        <w:lastRenderedPageBreak/>
        <w:t>8.2.1.3</w:t>
      </w:r>
      <w:r w:rsidRPr="00931575">
        <w:tab/>
        <w:t>Test purpose</w:t>
      </w:r>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9409" w:name="_Toc21102937"/>
      <w:bookmarkStart w:id="9410" w:name="_Toc29810786"/>
      <w:bookmarkStart w:id="9411" w:name="_Toc36636138"/>
      <w:bookmarkStart w:id="9412" w:name="_Toc37273084"/>
      <w:bookmarkStart w:id="9413" w:name="_Toc45886164"/>
      <w:bookmarkStart w:id="9414" w:name="_Toc53183243"/>
      <w:bookmarkStart w:id="9415" w:name="_Toc58915913"/>
      <w:bookmarkStart w:id="9416" w:name="_Toc58918094"/>
      <w:bookmarkStart w:id="9417" w:name="_Toc66693964"/>
      <w:bookmarkStart w:id="9418" w:name="_Toc74915931"/>
      <w:bookmarkStart w:id="9419" w:name="_Toc76114556"/>
      <w:bookmarkStart w:id="9420" w:name="_Toc76544442"/>
      <w:bookmarkStart w:id="9421" w:name="_Toc82536564"/>
      <w:bookmarkStart w:id="9422" w:name="_Toc89952857"/>
      <w:bookmarkStart w:id="9423" w:name="_Toc98766673"/>
      <w:bookmarkStart w:id="9424" w:name="_Toc99703036"/>
      <w:bookmarkStart w:id="9425" w:name="_Toc106206824"/>
      <w:bookmarkStart w:id="9426" w:name="_Toc115080826"/>
      <w:bookmarkStart w:id="9427" w:name="_Toc121999717"/>
      <w:bookmarkStart w:id="9428" w:name="_Toc124153890"/>
      <w:bookmarkStart w:id="9429" w:name="_Toc124154665"/>
      <w:bookmarkStart w:id="9430" w:name="_Toc131560520"/>
      <w:bookmarkStart w:id="9431" w:name="_Toc137394220"/>
      <w:bookmarkStart w:id="9432" w:name="_Toc163475326"/>
      <w:bookmarkStart w:id="9433" w:name="_Toc176783656"/>
      <w:r w:rsidRPr="00931575">
        <w:t>8.2.1.4</w:t>
      </w:r>
      <w:r w:rsidRPr="00931575">
        <w:tab/>
        <w:t>Method of test</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p>
    <w:p w14:paraId="523C930B" w14:textId="77777777" w:rsidR="00C45907" w:rsidRPr="00931575" w:rsidRDefault="00C45907" w:rsidP="00C45907">
      <w:pPr>
        <w:pStyle w:val="Heading5"/>
      </w:pPr>
      <w:bookmarkStart w:id="9434" w:name="_Toc21102938"/>
      <w:bookmarkStart w:id="9435" w:name="_Toc29810787"/>
      <w:bookmarkStart w:id="9436" w:name="_Toc36636139"/>
      <w:bookmarkStart w:id="9437" w:name="_Toc37273085"/>
      <w:bookmarkStart w:id="9438" w:name="_Toc45886165"/>
      <w:bookmarkStart w:id="9439" w:name="_Toc53183244"/>
      <w:bookmarkStart w:id="9440" w:name="_Toc58915914"/>
      <w:bookmarkStart w:id="9441" w:name="_Toc58918095"/>
      <w:bookmarkStart w:id="9442" w:name="_Toc66693965"/>
      <w:bookmarkStart w:id="9443" w:name="_Toc74915932"/>
      <w:bookmarkStart w:id="9444" w:name="_Toc76114557"/>
      <w:bookmarkStart w:id="9445" w:name="_Toc76544443"/>
      <w:bookmarkStart w:id="9446" w:name="_Toc82536565"/>
      <w:bookmarkStart w:id="9447" w:name="_Toc89952858"/>
      <w:bookmarkStart w:id="9448" w:name="_Toc98766674"/>
      <w:bookmarkStart w:id="9449" w:name="_Toc99703037"/>
      <w:bookmarkStart w:id="9450" w:name="_Toc106206825"/>
      <w:bookmarkStart w:id="9451" w:name="_Toc115080827"/>
      <w:bookmarkStart w:id="9452" w:name="_Toc121999718"/>
      <w:bookmarkStart w:id="9453" w:name="_Toc124153891"/>
      <w:bookmarkStart w:id="9454" w:name="_Toc124154666"/>
      <w:bookmarkStart w:id="9455" w:name="_Toc131560521"/>
      <w:bookmarkStart w:id="9456" w:name="_Toc137394221"/>
      <w:bookmarkStart w:id="9457" w:name="_Toc163475327"/>
      <w:bookmarkStart w:id="9458" w:name="_Toc176783657"/>
      <w:r w:rsidRPr="00931575">
        <w:t>8.2.1.4.1</w:t>
      </w:r>
      <w:r w:rsidRPr="00931575">
        <w:tab/>
        <w:t>Initial conditions</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9459" w:name="_Toc21102939"/>
      <w:bookmarkStart w:id="9460"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9461" w:name="_Toc29810788"/>
      <w:bookmarkStart w:id="9462" w:name="_Toc36636140"/>
      <w:bookmarkStart w:id="9463" w:name="_Toc37273086"/>
      <w:bookmarkStart w:id="9464" w:name="_Toc45886166"/>
      <w:bookmarkStart w:id="9465" w:name="_Toc53183245"/>
      <w:bookmarkStart w:id="9466" w:name="_Toc58915915"/>
      <w:bookmarkStart w:id="9467" w:name="_Toc58918096"/>
      <w:bookmarkStart w:id="9468" w:name="_Toc66693966"/>
      <w:bookmarkStart w:id="9469" w:name="_Toc74915933"/>
      <w:bookmarkStart w:id="9470" w:name="_Toc76114558"/>
      <w:bookmarkStart w:id="9471" w:name="_Toc76544444"/>
      <w:bookmarkStart w:id="9472" w:name="_Toc82536566"/>
      <w:bookmarkStart w:id="9473" w:name="_Toc89952859"/>
      <w:bookmarkStart w:id="9474" w:name="_Toc98766675"/>
      <w:bookmarkStart w:id="9475" w:name="_Toc99703038"/>
      <w:bookmarkStart w:id="9476" w:name="_Toc106206826"/>
      <w:bookmarkStart w:id="9477" w:name="_Toc115080828"/>
      <w:bookmarkStart w:id="9478" w:name="_Toc121999719"/>
      <w:bookmarkStart w:id="9479" w:name="_Toc124153892"/>
      <w:bookmarkStart w:id="9480" w:name="_Toc124154667"/>
      <w:bookmarkStart w:id="9481" w:name="_Toc131560522"/>
      <w:bookmarkStart w:id="9482" w:name="_Toc137394222"/>
      <w:bookmarkStart w:id="9483" w:name="_Toc163475328"/>
      <w:bookmarkStart w:id="9484" w:name="_Toc176783658"/>
      <w:r w:rsidRPr="00931575">
        <w:t>8.2.1.4.2</w:t>
      </w:r>
      <w:r w:rsidRPr="00931575">
        <w:tab/>
        <w:t>Procedure</w:t>
      </w:r>
      <w:bookmarkEnd w:id="9459"/>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9460"/>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lastRenderedPageBreak/>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D64225" w:rsidRPr="00931575" w14:paraId="70FF08D4" w14:textId="77777777" w:rsidTr="00C62088">
        <w:trPr>
          <w:cantSplit/>
          <w:jc w:val="center"/>
        </w:trPr>
        <w:tc>
          <w:tcPr>
            <w:tcW w:w="4805" w:type="dxa"/>
            <w:gridSpan w:val="2"/>
          </w:tcPr>
          <w:p w14:paraId="5D296207" w14:textId="6AC6BF39" w:rsidR="00D64225" w:rsidRPr="00931575" w:rsidRDefault="00D64225" w:rsidP="00D64225">
            <w:pPr>
              <w:pStyle w:val="TAL"/>
            </w:pPr>
            <w:r w:rsidRPr="00931575">
              <w:t>Default TDD UL-DL pattern (Note 1)</w:t>
            </w:r>
          </w:p>
        </w:tc>
        <w:tc>
          <w:tcPr>
            <w:tcW w:w="2413" w:type="dxa"/>
          </w:tcPr>
          <w:p w14:paraId="53043F83" w14:textId="77777777" w:rsidR="00D64225" w:rsidRPr="00931575" w:rsidRDefault="00D64225" w:rsidP="00D64225">
            <w:pPr>
              <w:pStyle w:val="TAC"/>
            </w:pPr>
            <w:r w:rsidRPr="00931575">
              <w:t>15 kHz SCS:</w:t>
            </w:r>
          </w:p>
          <w:p w14:paraId="650559C8" w14:textId="77777777" w:rsidR="00D64225" w:rsidRPr="00931575" w:rsidRDefault="00D64225" w:rsidP="00D64225">
            <w:pPr>
              <w:pStyle w:val="TAC"/>
            </w:pPr>
            <w:r w:rsidRPr="00931575">
              <w:t>3D1S1U, S=10D:2G:2U</w:t>
            </w:r>
          </w:p>
          <w:p w14:paraId="19523BA7" w14:textId="77777777" w:rsidR="00D64225" w:rsidRPr="00931575" w:rsidRDefault="00D64225" w:rsidP="00D64225">
            <w:pPr>
              <w:pStyle w:val="TAC"/>
            </w:pPr>
            <w:r w:rsidRPr="00931575">
              <w:t>30 kHz SCS:</w:t>
            </w:r>
          </w:p>
          <w:p w14:paraId="14D6FBBB" w14:textId="02C74206" w:rsidR="00D64225" w:rsidRPr="00931575" w:rsidRDefault="00D64225" w:rsidP="00D64225">
            <w:pPr>
              <w:pStyle w:val="TAC"/>
            </w:pPr>
            <w:r w:rsidRPr="00931575">
              <w:t>7D1S2U, S=6D:4G:4U</w:t>
            </w:r>
          </w:p>
        </w:tc>
        <w:tc>
          <w:tcPr>
            <w:tcW w:w="2415" w:type="dxa"/>
          </w:tcPr>
          <w:p w14:paraId="7C807FA0" w14:textId="30B97B16" w:rsidR="00D64225" w:rsidRPr="00931575" w:rsidRDefault="00D64225" w:rsidP="00D64225">
            <w:pPr>
              <w:pStyle w:val="TAC"/>
            </w:pPr>
            <w:r w:rsidRPr="00931575">
              <w:t>60 kHz and 120</w:t>
            </w:r>
            <w:r w:rsidR="008A1C80">
              <w:t xml:space="preserve"> </w:t>
            </w:r>
            <w:r w:rsidRPr="00931575">
              <w:t>kHz SCS:</w:t>
            </w:r>
          </w:p>
          <w:p w14:paraId="68AD0BA4" w14:textId="77777777" w:rsidR="00D64225" w:rsidRDefault="00D64225" w:rsidP="00D64225">
            <w:pPr>
              <w:pStyle w:val="TAC"/>
            </w:pPr>
            <w:r w:rsidRPr="00931575">
              <w:t>3D1S1U, S=10D:2G:2U</w:t>
            </w:r>
          </w:p>
          <w:p w14:paraId="5D35B8CA" w14:textId="23CDF5F5" w:rsidR="00D64225" w:rsidRPr="00931575" w:rsidRDefault="00D64225" w:rsidP="00D64225">
            <w:pPr>
              <w:pStyle w:val="TAC"/>
            </w:pPr>
            <w:r>
              <w:t>480</w:t>
            </w:r>
            <w:r w:rsidR="008A1C80">
              <w:t xml:space="preserve"> </w:t>
            </w:r>
            <w:r>
              <w:t>kHz SCS:14D2S4U,S1=12D:2G0U,S2=0D:6G:8U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6F1F81">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6F1F81">
            <w:pPr>
              <w:pStyle w:val="TAC"/>
            </w:pPr>
            <w:r w:rsidRPr="00843683">
              <w:t>BS type 1-O</w:t>
            </w:r>
          </w:p>
          <w:p w14:paraId="517D2323" w14:textId="58036103" w:rsidR="00561BAB" w:rsidRPr="00931575" w:rsidRDefault="00561BAB" w:rsidP="006F1F81">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6F1F81">
            <w:pPr>
              <w:pStyle w:val="TAC"/>
            </w:pPr>
          </w:p>
        </w:tc>
        <w:tc>
          <w:tcPr>
            <w:tcW w:w="1959" w:type="dxa"/>
            <w:tcBorders>
              <w:top w:val="nil"/>
              <w:bottom w:val="nil"/>
            </w:tcBorders>
            <w:shd w:val="clear" w:color="auto" w:fill="auto"/>
          </w:tcPr>
          <w:p w14:paraId="050B31A7"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6F1F81">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6F1F81">
            <w:pPr>
              <w:pStyle w:val="TAC"/>
              <w:rPr>
                <w:rFonts w:eastAsia="‚c‚e‚o“Á‘¾ƒSƒVƒbƒN‘Ì"/>
              </w:rPr>
            </w:pPr>
          </w:p>
        </w:tc>
        <w:tc>
          <w:tcPr>
            <w:tcW w:w="1985" w:type="dxa"/>
          </w:tcPr>
          <w:p w14:paraId="3F17BAB8"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6F1F81">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6F1F81">
            <w:pPr>
              <w:pStyle w:val="TAC"/>
              <w:rPr>
                <w:rFonts w:eastAsia="‚c‚e‚o“Á‘¾ƒSƒVƒbƒN‘Ì"/>
              </w:rPr>
            </w:pPr>
          </w:p>
        </w:tc>
        <w:tc>
          <w:tcPr>
            <w:tcW w:w="1985" w:type="dxa"/>
          </w:tcPr>
          <w:p w14:paraId="6993E4A4"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6F1F81">
            <w:pPr>
              <w:pStyle w:val="TAC"/>
              <w:rPr>
                <w:rFonts w:eastAsia="‚c‚e‚o“Á‘¾ƒSƒVƒbƒN‘Ì"/>
              </w:rPr>
            </w:pPr>
          </w:p>
        </w:tc>
        <w:tc>
          <w:tcPr>
            <w:tcW w:w="1985" w:type="dxa"/>
          </w:tcPr>
          <w:p w14:paraId="38C7C84A"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6F1F81">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6F1F81">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6F1F81">
            <w:pPr>
              <w:pStyle w:val="TAC"/>
              <w:rPr>
                <w:lang w:eastAsia="zh-CN"/>
              </w:rPr>
            </w:pPr>
          </w:p>
        </w:tc>
        <w:tc>
          <w:tcPr>
            <w:tcW w:w="1985" w:type="dxa"/>
          </w:tcPr>
          <w:p w14:paraId="5C5A2EFD"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6F1F81">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6F1F81">
            <w:pPr>
              <w:pStyle w:val="TAC"/>
              <w:rPr>
                <w:lang w:eastAsia="zh-CN"/>
              </w:rPr>
            </w:pPr>
          </w:p>
        </w:tc>
        <w:tc>
          <w:tcPr>
            <w:tcW w:w="1985" w:type="dxa"/>
          </w:tcPr>
          <w:p w14:paraId="31324234"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D64225">
        <w:trPr>
          <w:cantSplit/>
          <w:jc w:val="center"/>
        </w:trPr>
        <w:tc>
          <w:tcPr>
            <w:tcW w:w="1423" w:type="dxa"/>
            <w:tcBorders>
              <w:top w:val="nil"/>
              <w:bottom w:val="nil"/>
            </w:tcBorders>
            <w:shd w:val="clear" w:color="auto" w:fill="auto"/>
          </w:tcPr>
          <w:p w14:paraId="7AD87121" w14:textId="77777777" w:rsidR="00561BAB" w:rsidRPr="00931575"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6F1F81">
            <w:pPr>
              <w:pStyle w:val="TAC"/>
              <w:rPr>
                <w:lang w:eastAsia="zh-CN"/>
              </w:rPr>
            </w:pPr>
          </w:p>
        </w:tc>
        <w:tc>
          <w:tcPr>
            <w:tcW w:w="1985" w:type="dxa"/>
          </w:tcPr>
          <w:p w14:paraId="290B0ABD" w14:textId="77777777" w:rsidR="00561BAB" w:rsidRPr="00931575" w:rsidRDefault="00561BAB" w:rsidP="006F1F81">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D64225" w:rsidRPr="00931575" w14:paraId="54F7C1CE" w14:textId="77777777" w:rsidTr="00D64225">
        <w:trPr>
          <w:cantSplit/>
          <w:jc w:val="center"/>
        </w:trPr>
        <w:tc>
          <w:tcPr>
            <w:tcW w:w="1423" w:type="dxa"/>
            <w:tcBorders>
              <w:top w:val="nil"/>
              <w:bottom w:val="nil"/>
            </w:tcBorders>
            <w:shd w:val="clear" w:color="auto" w:fill="auto"/>
          </w:tcPr>
          <w:p w14:paraId="488558C0"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3EAA88E7" w14:textId="77777777" w:rsidR="00D64225" w:rsidRPr="00931575" w:rsidRDefault="00D64225" w:rsidP="00D64225">
            <w:pPr>
              <w:pStyle w:val="TAC"/>
              <w:rPr>
                <w:lang w:eastAsia="zh-CN"/>
              </w:rPr>
            </w:pPr>
          </w:p>
        </w:tc>
        <w:tc>
          <w:tcPr>
            <w:tcW w:w="1985" w:type="dxa"/>
          </w:tcPr>
          <w:p w14:paraId="2F52E6E0" w14:textId="7559CDAA" w:rsidR="00D64225" w:rsidRPr="00931575" w:rsidRDefault="00D64225" w:rsidP="00D64225">
            <w:pPr>
              <w:pStyle w:val="TAC"/>
              <w:rPr>
                <w:rFonts w:eastAsia="‚c‚e‚o“Á‘¾ƒSƒVƒbƒN‘Ì"/>
              </w:rPr>
            </w:pPr>
            <w:r>
              <w:rPr>
                <w:rFonts w:hint="eastAsia"/>
                <w:lang w:eastAsia="zh-CN"/>
              </w:rPr>
              <w:t>4</w:t>
            </w:r>
            <w:r>
              <w:rPr>
                <w:lang w:eastAsia="zh-CN"/>
              </w:rPr>
              <w:t>00</w:t>
            </w:r>
          </w:p>
        </w:tc>
        <w:tc>
          <w:tcPr>
            <w:tcW w:w="3402" w:type="dxa"/>
          </w:tcPr>
          <w:p w14:paraId="1A6FFADD" w14:textId="1133F729"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D64225" w:rsidRPr="00931575" w14:paraId="537B5CE6" w14:textId="77777777" w:rsidTr="00C62088">
        <w:trPr>
          <w:cantSplit/>
          <w:jc w:val="center"/>
        </w:trPr>
        <w:tc>
          <w:tcPr>
            <w:tcW w:w="1423" w:type="dxa"/>
            <w:tcBorders>
              <w:top w:val="nil"/>
            </w:tcBorders>
            <w:shd w:val="clear" w:color="auto" w:fill="auto"/>
          </w:tcPr>
          <w:p w14:paraId="72B1D647"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2B765BC7" w14:textId="119D91E0" w:rsidR="00D64225" w:rsidRPr="00931575" w:rsidRDefault="00D64225" w:rsidP="00D64225">
            <w:pPr>
              <w:pStyle w:val="TAC"/>
              <w:rPr>
                <w:lang w:eastAsia="zh-CN"/>
              </w:rPr>
            </w:pPr>
            <w:r>
              <w:rPr>
                <w:rFonts w:hint="eastAsia"/>
                <w:lang w:eastAsia="zh-CN"/>
              </w:rPr>
              <w:t>480</w:t>
            </w:r>
          </w:p>
        </w:tc>
        <w:tc>
          <w:tcPr>
            <w:tcW w:w="1985" w:type="dxa"/>
          </w:tcPr>
          <w:p w14:paraId="76ABB00A" w14:textId="64F1F7C5" w:rsidR="00D64225" w:rsidRPr="00931575" w:rsidRDefault="00D64225" w:rsidP="00D64225">
            <w:pPr>
              <w:pStyle w:val="TAC"/>
              <w:rPr>
                <w:rFonts w:eastAsia="‚c‚e‚o“Á‘¾ƒSƒVƒbƒN‘Ì"/>
              </w:rPr>
            </w:pPr>
            <w:r>
              <w:rPr>
                <w:rFonts w:hint="eastAsia"/>
                <w:lang w:eastAsia="zh-CN"/>
              </w:rPr>
              <w:t>400</w:t>
            </w:r>
          </w:p>
        </w:tc>
        <w:tc>
          <w:tcPr>
            <w:tcW w:w="3402" w:type="dxa"/>
          </w:tcPr>
          <w:p w14:paraId="338D6C2A" w14:textId="31BB1FA7"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6F1F81">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6F1F81">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6F1F81">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6F1F81">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D64225">
      <w:pPr>
        <w:pStyle w:val="Heading4"/>
        <w:rPr>
          <w:lang w:eastAsia="zh-CN"/>
        </w:rPr>
      </w:pPr>
      <w:bookmarkStart w:id="9485" w:name="_Toc21102940"/>
      <w:bookmarkStart w:id="9486" w:name="_Toc29810789"/>
      <w:bookmarkStart w:id="9487" w:name="_Toc36636141"/>
      <w:bookmarkStart w:id="9488" w:name="_Toc37273087"/>
      <w:bookmarkStart w:id="9489" w:name="_Toc45886167"/>
      <w:bookmarkStart w:id="9490" w:name="_Toc53183246"/>
      <w:bookmarkStart w:id="9491" w:name="_Toc58915916"/>
      <w:bookmarkStart w:id="9492" w:name="_Toc58918097"/>
      <w:bookmarkStart w:id="9493" w:name="_Toc66693967"/>
      <w:bookmarkStart w:id="9494" w:name="_Toc74915934"/>
      <w:bookmarkStart w:id="9495" w:name="_Toc76114559"/>
      <w:bookmarkStart w:id="9496" w:name="_Toc76544445"/>
      <w:bookmarkStart w:id="9497" w:name="_Toc82536567"/>
      <w:bookmarkStart w:id="9498" w:name="_Toc89952860"/>
      <w:bookmarkStart w:id="9499" w:name="_Toc98766676"/>
      <w:bookmarkStart w:id="9500" w:name="_Toc99703039"/>
      <w:bookmarkStart w:id="9501" w:name="_Toc106206827"/>
      <w:bookmarkStart w:id="9502" w:name="_Toc115080829"/>
      <w:bookmarkStart w:id="9503" w:name="_Toc121999720"/>
      <w:bookmarkStart w:id="9504" w:name="_Toc124153893"/>
      <w:bookmarkStart w:id="9505" w:name="_Toc124154668"/>
      <w:bookmarkStart w:id="9506" w:name="_Toc131560523"/>
      <w:bookmarkStart w:id="9507" w:name="_Toc137394223"/>
      <w:bookmarkStart w:id="9508" w:name="_Toc163475329"/>
      <w:bookmarkStart w:id="9509" w:name="_Toc176783659"/>
      <w:r w:rsidRPr="00931575">
        <w:t>8.2.1.5</w:t>
      </w:r>
      <w:r w:rsidRPr="00931575">
        <w:tab/>
        <w:t>Test Requirement</w:t>
      </w:r>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p>
    <w:p w14:paraId="795B73D3" w14:textId="77777777" w:rsidR="00C45907" w:rsidRPr="00931575" w:rsidRDefault="00C45907" w:rsidP="00D64225">
      <w:pPr>
        <w:pStyle w:val="Heading5"/>
        <w:rPr>
          <w:i/>
          <w:iCs/>
          <w:lang w:eastAsia="zh-CN"/>
        </w:rPr>
      </w:pPr>
      <w:bookmarkStart w:id="9510" w:name="_Toc21102941"/>
      <w:bookmarkStart w:id="9511" w:name="_Toc29810790"/>
      <w:bookmarkStart w:id="9512" w:name="_Toc36636142"/>
      <w:bookmarkStart w:id="9513" w:name="_Toc37273088"/>
      <w:bookmarkStart w:id="9514" w:name="_Toc45886168"/>
      <w:bookmarkStart w:id="9515" w:name="_Toc53183247"/>
      <w:bookmarkStart w:id="9516" w:name="_Toc58915917"/>
      <w:bookmarkStart w:id="9517" w:name="_Toc58918098"/>
      <w:bookmarkStart w:id="9518" w:name="_Toc66693968"/>
      <w:bookmarkStart w:id="9519" w:name="_Toc74915935"/>
      <w:bookmarkStart w:id="9520" w:name="_Toc76114560"/>
      <w:bookmarkStart w:id="9521" w:name="_Toc76544446"/>
      <w:bookmarkStart w:id="9522" w:name="_Toc82536568"/>
      <w:bookmarkStart w:id="9523" w:name="_Toc89952861"/>
      <w:bookmarkStart w:id="9524" w:name="_Toc98766677"/>
      <w:bookmarkStart w:id="9525" w:name="_Toc99703040"/>
      <w:bookmarkStart w:id="9526" w:name="_Toc106206828"/>
      <w:bookmarkStart w:id="9527" w:name="_Toc115080830"/>
      <w:bookmarkStart w:id="9528" w:name="_Toc121999721"/>
      <w:bookmarkStart w:id="9529" w:name="_Toc124153894"/>
      <w:bookmarkStart w:id="9530" w:name="_Toc124154669"/>
      <w:bookmarkStart w:id="9531" w:name="_Toc131560524"/>
      <w:bookmarkStart w:id="9532" w:name="_Toc137394224"/>
      <w:bookmarkStart w:id="9533" w:name="_Toc163475330"/>
      <w:bookmarkStart w:id="9534" w:name="_Toc176783660"/>
      <w:r w:rsidRPr="00931575">
        <w:t>8.2.1.</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lastRenderedPageBreak/>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lastRenderedPageBreak/>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lastRenderedPageBreak/>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lastRenderedPageBreak/>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lastRenderedPageBreak/>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9535" w:name="_Toc21102942"/>
      <w:bookmarkStart w:id="9536" w:name="_Toc29810791"/>
      <w:bookmarkStart w:id="9537" w:name="_Toc36636143"/>
      <w:bookmarkStart w:id="9538" w:name="_Toc37273089"/>
      <w:bookmarkStart w:id="9539" w:name="_Toc45886169"/>
      <w:bookmarkStart w:id="9540" w:name="_Toc53183248"/>
      <w:bookmarkStart w:id="9541" w:name="_Toc58915918"/>
      <w:bookmarkStart w:id="9542" w:name="_Toc58918099"/>
      <w:bookmarkStart w:id="9543" w:name="_Toc66693969"/>
      <w:bookmarkStart w:id="9544" w:name="_Toc74915936"/>
      <w:bookmarkStart w:id="9545" w:name="_Toc76114561"/>
      <w:bookmarkStart w:id="9546" w:name="_Toc76544447"/>
      <w:bookmarkStart w:id="9547" w:name="_Toc82536569"/>
      <w:bookmarkStart w:id="9548" w:name="_Toc89952862"/>
      <w:bookmarkStart w:id="9549" w:name="_Toc98766678"/>
      <w:bookmarkStart w:id="9550" w:name="_Toc99703041"/>
      <w:bookmarkStart w:id="9551" w:name="_Toc106206829"/>
      <w:bookmarkStart w:id="9552" w:name="_Toc115080831"/>
      <w:bookmarkStart w:id="9553" w:name="_Toc121999722"/>
      <w:bookmarkStart w:id="9554" w:name="_Toc124153895"/>
      <w:bookmarkStart w:id="9555" w:name="_Toc124154670"/>
      <w:bookmarkStart w:id="9556" w:name="_Toc131560525"/>
      <w:bookmarkStart w:id="9557" w:name="_Toc137394225"/>
      <w:bookmarkStart w:id="9558" w:name="_Toc163475331"/>
      <w:bookmarkStart w:id="9559" w:name="_Toc176783661"/>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7ABF2C99" w14:textId="38A05E95" w:rsidR="00C45907" w:rsidRPr="00931575" w:rsidRDefault="00D64225" w:rsidP="006F1F81">
      <w:r w:rsidRPr="00931575">
        <w:t>The throughput measured according to clause 8.2.1.4.2 shall not be below the limits for the SNR levels specified in table 8.2.1.5.2-1 to 8.2.1.5.2-</w:t>
      </w:r>
      <w:r>
        <w:rPr>
          <w:lang w:eastAsia="zh-CN"/>
        </w:rPr>
        <w:t>10</w:t>
      </w:r>
      <w:r w:rsidRPr="00931575">
        <w:t>.</w:t>
      </w:r>
    </w:p>
    <w:p w14:paraId="131EE6B7" w14:textId="4CE82ED9" w:rsidR="00C45907" w:rsidRPr="00931575" w:rsidRDefault="00C45907" w:rsidP="006F1F81">
      <w:pPr>
        <w:pStyle w:val="TH"/>
        <w:rPr>
          <w:lang w:eastAsia="zh-CN"/>
        </w:rPr>
      </w:pPr>
      <w:r w:rsidRPr="00931575">
        <w:t xml:space="preserve">Table 8.2.1.5.2-1: </w:t>
      </w:r>
      <w:r w:rsidR="00D64225" w:rsidRPr="00931575">
        <w:t>Test requirements for PUSCH with 70% of maximum throughput,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73C2913A" w:rsidR="00C62088" w:rsidRPr="00282498" w:rsidRDefault="00C62088" w:rsidP="006F1F81">
            <w:pPr>
              <w:pStyle w:val="TAH"/>
              <w:rPr>
                <w:lang w:val="fr-FR"/>
              </w:rPr>
            </w:pPr>
            <w:r w:rsidRPr="00282498">
              <w:rPr>
                <w:lang w:val="fr-FR"/>
              </w:rPr>
              <w:t xml:space="preserve">Propagation conditions and correlation matrix (annex </w:t>
            </w:r>
            <w:r w:rsidR="00AD6B63">
              <w:rPr>
                <w:lang w:val="fr-FR"/>
              </w:rPr>
              <w:t>J</w:t>
            </w:r>
            <w:r w:rsidRPr="00282498">
              <w:rPr>
                <w:lang w:val="fr-FR"/>
              </w:rPr>
              <w:t>)</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5A480715" w14:textId="77777777" w:rsidR="00D64225" w:rsidRPr="00931575" w:rsidRDefault="00C45907" w:rsidP="00D64225">
      <w:pPr>
        <w:pStyle w:val="TH"/>
        <w:rPr>
          <w:lang w:eastAsia="zh-CN"/>
        </w:rPr>
      </w:pPr>
      <w:r w:rsidRPr="00931575">
        <w:lastRenderedPageBreak/>
        <w:t xml:space="preserve">Table 8.2.1.5.2-2: </w:t>
      </w:r>
      <w:r w:rsidR="00D64225" w:rsidRPr="00931575">
        <w:t>Test requirements for PUSCH with 70% of maximum throughput, 100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0A4A5B81" w:rsidR="007F4304" w:rsidRPr="00282498" w:rsidRDefault="007F4304" w:rsidP="006F1F81">
            <w:pPr>
              <w:pStyle w:val="TAH"/>
              <w:rPr>
                <w:lang w:val="fr-FR"/>
              </w:rPr>
            </w:pPr>
            <w:r w:rsidRPr="00282498">
              <w:rPr>
                <w:lang w:val="fr-FR"/>
              </w:rPr>
              <w:t xml:space="preserve">Propagation conditions and correlation matrix (annex </w:t>
            </w:r>
            <w:r w:rsidR="00392DC0">
              <w:rPr>
                <w:lang w:val="fr-FR"/>
              </w:rPr>
              <w:t>J</w:t>
            </w:r>
            <w:r w:rsidRPr="00282498">
              <w:rPr>
                <w:lang w:val="fr-FR"/>
              </w:rPr>
              <w:t>)</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13A6E6FC" w:rsidR="00C45907" w:rsidRPr="00931575" w:rsidRDefault="00C45907" w:rsidP="006F1F81">
      <w:pPr>
        <w:pStyle w:val="TH"/>
        <w:rPr>
          <w:lang w:eastAsia="zh-CN"/>
        </w:rPr>
      </w:pPr>
      <w:r w:rsidRPr="00931575">
        <w:t xml:space="preserve">Table 8.2.1.5.2-3: </w:t>
      </w:r>
      <w:r w:rsidR="00D64225" w:rsidRPr="00931575">
        <w:t>Test requirements for PUSCH with 70% of maximum throughput,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61A51A09" w:rsidR="007F4304" w:rsidRPr="00282498" w:rsidRDefault="007F4304" w:rsidP="006F1F81">
            <w:pPr>
              <w:pStyle w:val="TAH"/>
              <w:rPr>
                <w:lang w:val="fr-FR"/>
              </w:rPr>
            </w:pPr>
            <w:r w:rsidRPr="00282498">
              <w:rPr>
                <w:lang w:val="fr-FR"/>
              </w:rPr>
              <w:t xml:space="preserve">Propagation conditions and correlation matrix (annex </w:t>
            </w:r>
            <w:r w:rsidR="00C8102C">
              <w:rPr>
                <w:lang w:val="fr-FR"/>
              </w:rPr>
              <w:t>J</w:t>
            </w:r>
            <w:r w:rsidRPr="00282498">
              <w:rPr>
                <w:lang w:val="fr-FR"/>
              </w:rPr>
              <w:t>)</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794263DD" w:rsidR="00C45907" w:rsidRPr="00931575" w:rsidRDefault="00C45907" w:rsidP="006F1F81">
      <w:pPr>
        <w:pStyle w:val="TH"/>
        <w:rPr>
          <w:lang w:eastAsia="zh-CN"/>
        </w:rPr>
      </w:pPr>
      <w:r w:rsidRPr="00931575">
        <w:lastRenderedPageBreak/>
        <w:t xml:space="preserve">Table 8.2.1.5.2-4: </w:t>
      </w:r>
      <w:r w:rsidR="00D64225" w:rsidRPr="00931575">
        <w:t>Test requirements for PUSCH with 70% of maximum throughput, 100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15E4B1A0" w:rsidR="007F4304" w:rsidRPr="00282498" w:rsidRDefault="007F4304" w:rsidP="006F1F81">
            <w:pPr>
              <w:pStyle w:val="TAH"/>
              <w:rPr>
                <w:lang w:val="fr-FR"/>
              </w:rPr>
            </w:pPr>
            <w:r w:rsidRPr="00282498">
              <w:rPr>
                <w:lang w:val="fr-FR"/>
              </w:rPr>
              <w:t xml:space="preserve">Propagation conditions and correlation matrix (annex </w:t>
            </w:r>
            <w:r w:rsidR="00680090">
              <w:rPr>
                <w:lang w:val="fr-FR"/>
              </w:rPr>
              <w:t>J</w:t>
            </w:r>
            <w:r w:rsidRPr="00282498">
              <w:rPr>
                <w:lang w:val="fr-FR"/>
              </w:rPr>
              <w:t>)</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7F6DD1F5" w:rsidR="00C45907" w:rsidRPr="00931575" w:rsidRDefault="00C45907" w:rsidP="006F1F81">
      <w:pPr>
        <w:pStyle w:val="TH"/>
        <w:rPr>
          <w:lang w:eastAsia="zh-CN"/>
        </w:rPr>
      </w:pPr>
      <w:r w:rsidRPr="00931575">
        <w:t xml:space="preserve">Table 8.2.1.5.2-5: </w:t>
      </w:r>
      <w:r w:rsidR="00D64225" w:rsidRPr="00931575">
        <w:t>Test requirements for PUSCH with 70% of maximum throughput, 200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017EFF40" w:rsidR="007F4304" w:rsidRPr="00282498" w:rsidRDefault="007F4304" w:rsidP="006F1F81">
            <w:pPr>
              <w:pStyle w:val="TAH"/>
              <w:rPr>
                <w:lang w:val="fr-FR"/>
              </w:rPr>
            </w:pPr>
            <w:r w:rsidRPr="00282498">
              <w:rPr>
                <w:lang w:val="fr-FR"/>
              </w:rPr>
              <w:t xml:space="preserve">Propagation conditions and correlation matrix (annex </w:t>
            </w:r>
            <w:r w:rsidR="00B14AA6">
              <w:rPr>
                <w:lang w:val="fr-FR"/>
              </w:rPr>
              <w:t>J</w:t>
            </w:r>
            <w:r w:rsidRPr="00282498">
              <w:rPr>
                <w:lang w:val="fr-FR"/>
              </w:rPr>
              <w:t>)</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0B453AD1"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0012EF9A" w:rsidR="007F4304" w:rsidRPr="00282498" w:rsidRDefault="007F4304" w:rsidP="006F1F81">
            <w:pPr>
              <w:pStyle w:val="TAH"/>
              <w:rPr>
                <w:lang w:val="fr-FR"/>
              </w:rPr>
            </w:pPr>
            <w:r w:rsidRPr="00282498">
              <w:rPr>
                <w:lang w:val="fr-FR"/>
              </w:rPr>
              <w:t xml:space="preserve">Propagation conditions and correlation matrix (annex </w:t>
            </w:r>
            <w:r w:rsidR="00EB02ED">
              <w:rPr>
                <w:lang w:val="fr-FR"/>
              </w:rPr>
              <w:t>J</w:t>
            </w:r>
            <w:r w:rsidRPr="00282498">
              <w:rPr>
                <w:lang w:val="fr-FR"/>
              </w:rPr>
              <w:t>)</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3BB083C7" w:rsidR="009A79C0" w:rsidRPr="00931575" w:rsidRDefault="009A79C0" w:rsidP="006F1F81">
      <w:pPr>
        <w:pStyle w:val="TH"/>
        <w:rPr>
          <w:lang w:eastAsia="zh-CN"/>
        </w:rPr>
      </w:pPr>
      <w:r w:rsidRPr="00931575">
        <w:lastRenderedPageBreak/>
        <w:t>Table 8.2.1.5.2-</w:t>
      </w:r>
      <w:r w:rsidRPr="00931575">
        <w:rPr>
          <w:rFonts w:hint="eastAsia"/>
          <w:lang w:eastAsia="zh-CN"/>
        </w:rPr>
        <w:t>7</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17EA702" w:rsidR="007F4304" w:rsidRPr="00282498" w:rsidRDefault="007F4304" w:rsidP="006F1F81">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4A82FFB1" w:rsidR="007F4304" w:rsidRDefault="007F4304" w:rsidP="006F1F81">
      <w:pPr>
        <w:rPr>
          <w:lang w:eastAsia="zh-CN"/>
        </w:rPr>
      </w:pPr>
    </w:p>
    <w:p w14:paraId="76CC0411" w14:textId="77777777" w:rsidR="00D64225" w:rsidRPr="00931575" w:rsidRDefault="00D64225" w:rsidP="00D64225">
      <w:pPr>
        <w:pStyle w:val="TH"/>
        <w:rPr>
          <w:lang w:eastAsia="zh-CN"/>
        </w:rPr>
      </w:pPr>
      <w:r w:rsidRPr="00931575">
        <w:t xml:space="preserve">Table </w:t>
      </w:r>
      <w:r>
        <w:t>8.2.1.5.2-8</w:t>
      </w:r>
      <w:r w:rsidRPr="00931575">
        <w:t xml:space="preserve">: Test requirements for PUSCH with 70% of maximum throughput, </w:t>
      </w:r>
      <w:r>
        <w:t>1</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728392A2" w14:textId="77777777" w:rsidTr="001A6C5F">
        <w:trPr>
          <w:cantSplit/>
          <w:jc w:val="center"/>
        </w:trPr>
        <w:tc>
          <w:tcPr>
            <w:tcW w:w="988" w:type="dxa"/>
            <w:tcBorders>
              <w:bottom w:val="single" w:sz="4" w:space="0" w:color="auto"/>
            </w:tcBorders>
          </w:tcPr>
          <w:p w14:paraId="0BC4EE8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1D0039C4"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2CB4E3EE" w14:textId="77777777" w:rsidR="00D64225" w:rsidRPr="00931575" w:rsidRDefault="00D64225" w:rsidP="001A6C5F">
            <w:pPr>
              <w:pStyle w:val="TAH"/>
            </w:pPr>
            <w:r w:rsidRPr="00931575">
              <w:t>Cyclic prefix</w:t>
            </w:r>
          </w:p>
        </w:tc>
        <w:tc>
          <w:tcPr>
            <w:tcW w:w="1627" w:type="dxa"/>
            <w:tcBorders>
              <w:bottom w:val="single" w:sz="4" w:space="0" w:color="auto"/>
            </w:tcBorders>
          </w:tcPr>
          <w:p w14:paraId="3298DF21" w14:textId="22D9E8AE" w:rsidR="00D64225" w:rsidRPr="00282498" w:rsidRDefault="00D64225" w:rsidP="001A6C5F">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08" w:type="dxa"/>
            <w:tcBorders>
              <w:bottom w:val="single" w:sz="4" w:space="0" w:color="auto"/>
            </w:tcBorders>
          </w:tcPr>
          <w:p w14:paraId="2DB4BB46"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09812E72"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3BDF7FDD" w14:textId="77777777" w:rsidR="00D64225" w:rsidRPr="00931575" w:rsidRDefault="00D64225" w:rsidP="001A6C5F">
            <w:pPr>
              <w:pStyle w:val="TAH"/>
            </w:pPr>
            <w:r w:rsidRPr="00931575">
              <w:t>Additional DM-RS position</w:t>
            </w:r>
          </w:p>
        </w:tc>
        <w:tc>
          <w:tcPr>
            <w:tcW w:w="851" w:type="dxa"/>
          </w:tcPr>
          <w:p w14:paraId="083920D3" w14:textId="77777777" w:rsidR="00D64225" w:rsidRPr="00931575" w:rsidRDefault="00D64225" w:rsidP="001A6C5F">
            <w:pPr>
              <w:pStyle w:val="TAH"/>
            </w:pPr>
            <w:r w:rsidRPr="00931575">
              <w:t>PT-RS</w:t>
            </w:r>
          </w:p>
        </w:tc>
        <w:tc>
          <w:tcPr>
            <w:tcW w:w="992" w:type="dxa"/>
          </w:tcPr>
          <w:p w14:paraId="12ACE279" w14:textId="77777777" w:rsidR="00D64225" w:rsidRPr="00931575" w:rsidRDefault="00D64225" w:rsidP="001A6C5F">
            <w:pPr>
              <w:pStyle w:val="TAH"/>
            </w:pPr>
            <w:r w:rsidRPr="00931575">
              <w:t>SNR</w:t>
            </w:r>
          </w:p>
          <w:p w14:paraId="0D78E8B1" w14:textId="77777777" w:rsidR="00D64225" w:rsidRPr="00931575" w:rsidRDefault="00D64225" w:rsidP="001A6C5F">
            <w:pPr>
              <w:pStyle w:val="TAH"/>
            </w:pPr>
            <w:r w:rsidRPr="00931575">
              <w:t>(dB)</w:t>
            </w:r>
          </w:p>
        </w:tc>
      </w:tr>
      <w:tr w:rsidR="00D64225" w:rsidRPr="00931575" w14:paraId="35AA5630" w14:textId="77777777" w:rsidTr="001A6C5F">
        <w:trPr>
          <w:cantSplit/>
          <w:jc w:val="center"/>
        </w:trPr>
        <w:tc>
          <w:tcPr>
            <w:tcW w:w="988" w:type="dxa"/>
            <w:tcBorders>
              <w:bottom w:val="nil"/>
            </w:tcBorders>
          </w:tcPr>
          <w:p w14:paraId="3C9D43D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78416E97"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013C99FC"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0CEC073B"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55DE1C21"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4E9FE15" w14:textId="71DE0B2C"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sidR="00424A40">
              <w:rPr>
                <w:lang w:eastAsia="zh-CN"/>
              </w:rPr>
              <w:t>3</w:t>
            </w:r>
          </w:p>
        </w:tc>
        <w:tc>
          <w:tcPr>
            <w:tcW w:w="1134" w:type="dxa"/>
            <w:tcBorders>
              <w:left w:val="single" w:sz="4" w:space="0" w:color="auto"/>
              <w:bottom w:val="single" w:sz="4" w:space="0" w:color="auto"/>
            </w:tcBorders>
          </w:tcPr>
          <w:p w14:paraId="5FC556ED"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30A4A022" w14:textId="77777777" w:rsidR="00D64225" w:rsidRPr="009205A8" w:rsidRDefault="00D64225" w:rsidP="001A6C5F">
            <w:pPr>
              <w:pStyle w:val="TAC"/>
              <w:rPr>
                <w:lang w:eastAsia="zh-CN"/>
              </w:rPr>
            </w:pPr>
            <w:r>
              <w:rPr>
                <w:lang w:eastAsia="zh-CN"/>
              </w:rPr>
              <w:t>No</w:t>
            </w:r>
          </w:p>
        </w:tc>
        <w:tc>
          <w:tcPr>
            <w:tcW w:w="992" w:type="dxa"/>
          </w:tcPr>
          <w:p w14:paraId="36A0109E" w14:textId="77777777" w:rsidR="00D64225" w:rsidRPr="009205A8" w:rsidRDefault="00D64225" w:rsidP="001A6C5F">
            <w:pPr>
              <w:pStyle w:val="TAC"/>
              <w:rPr>
                <w:lang w:eastAsia="zh-CN"/>
              </w:rPr>
            </w:pPr>
            <w:r>
              <w:rPr>
                <w:rFonts w:hint="eastAsia"/>
                <w:lang w:eastAsia="zh-CN"/>
              </w:rPr>
              <w:t>0</w:t>
            </w:r>
            <w:r>
              <w:rPr>
                <w:lang w:eastAsia="zh-CN"/>
              </w:rPr>
              <w:t>.4</w:t>
            </w:r>
          </w:p>
        </w:tc>
      </w:tr>
      <w:tr w:rsidR="00644E6B" w:rsidRPr="00931575" w14:paraId="4C2EEC48" w14:textId="77777777" w:rsidTr="001A6C5F">
        <w:trPr>
          <w:cantSplit/>
          <w:jc w:val="center"/>
        </w:trPr>
        <w:tc>
          <w:tcPr>
            <w:tcW w:w="988" w:type="dxa"/>
            <w:tcBorders>
              <w:top w:val="nil"/>
              <w:bottom w:val="nil"/>
            </w:tcBorders>
          </w:tcPr>
          <w:p w14:paraId="62B952A4" w14:textId="77777777" w:rsidR="00644E6B" w:rsidRPr="009205A8" w:rsidRDefault="00644E6B" w:rsidP="00644E6B">
            <w:pPr>
              <w:pStyle w:val="TAC"/>
              <w:rPr>
                <w:lang w:eastAsia="zh-CN"/>
              </w:rPr>
            </w:pPr>
          </w:p>
        </w:tc>
        <w:tc>
          <w:tcPr>
            <w:tcW w:w="1134" w:type="dxa"/>
            <w:tcBorders>
              <w:top w:val="nil"/>
              <w:bottom w:val="nil"/>
            </w:tcBorders>
          </w:tcPr>
          <w:p w14:paraId="7AA44A4C" w14:textId="77777777" w:rsidR="00644E6B" w:rsidRPr="009205A8" w:rsidRDefault="00644E6B" w:rsidP="00644E6B">
            <w:pPr>
              <w:pStyle w:val="TAC"/>
              <w:rPr>
                <w:lang w:eastAsia="zh-CN"/>
              </w:rPr>
            </w:pPr>
          </w:p>
        </w:tc>
        <w:tc>
          <w:tcPr>
            <w:tcW w:w="850" w:type="dxa"/>
            <w:tcBorders>
              <w:top w:val="single" w:sz="4" w:space="0" w:color="auto"/>
            </w:tcBorders>
          </w:tcPr>
          <w:p w14:paraId="0BC334F5"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AD34B7B" w14:textId="77777777"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77039B87"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60726ED2" w14:textId="77777777" w:rsidR="00644E6B" w:rsidRPr="00931575" w:rsidRDefault="00644E6B" w:rsidP="00644E6B">
            <w:pPr>
              <w:pStyle w:val="TAC"/>
            </w:pPr>
            <w:r w:rsidRPr="00F95B02">
              <w:rPr>
                <w:lang w:eastAsia="zh-CN"/>
              </w:rPr>
              <w:t>G-FR2-A4-</w:t>
            </w:r>
            <w:r>
              <w:rPr>
                <w:lang w:eastAsia="zh-CN"/>
              </w:rPr>
              <w:t>21</w:t>
            </w:r>
          </w:p>
        </w:tc>
        <w:tc>
          <w:tcPr>
            <w:tcW w:w="1134" w:type="dxa"/>
            <w:tcBorders>
              <w:top w:val="single" w:sz="4" w:space="0" w:color="auto"/>
              <w:left w:val="single" w:sz="4" w:space="0" w:color="auto"/>
              <w:bottom w:val="single" w:sz="4" w:space="0" w:color="auto"/>
            </w:tcBorders>
          </w:tcPr>
          <w:p w14:paraId="211253F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572C173A" w14:textId="3609F94F"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183E682" w14:textId="4C4784B2" w:rsidR="00644E6B" w:rsidRPr="00931575" w:rsidRDefault="00644E6B" w:rsidP="00644E6B">
            <w:pPr>
              <w:pStyle w:val="TAC"/>
              <w:rPr>
                <w:lang w:eastAsia="zh-CN"/>
              </w:rPr>
            </w:pPr>
            <w:r>
              <w:rPr>
                <w:lang w:eastAsia="zh-CN"/>
              </w:rPr>
              <w:t>11.8</w:t>
            </w:r>
          </w:p>
        </w:tc>
      </w:tr>
      <w:tr w:rsidR="00D64225" w:rsidRPr="00931575" w14:paraId="2FA656A0" w14:textId="77777777" w:rsidTr="001A6C5F">
        <w:trPr>
          <w:cantSplit/>
          <w:jc w:val="center"/>
        </w:trPr>
        <w:tc>
          <w:tcPr>
            <w:tcW w:w="988" w:type="dxa"/>
            <w:tcBorders>
              <w:top w:val="nil"/>
              <w:bottom w:val="single" w:sz="4" w:space="0" w:color="auto"/>
            </w:tcBorders>
          </w:tcPr>
          <w:p w14:paraId="3F2B64F1" w14:textId="77777777" w:rsidR="00D64225" w:rsidRPr="009205A8" w:rsidRDefault="00D64225" w:rsidP="001A6C5F">
            <w:pPr>
              <w:pStyle w:val="TAC"/>
              <w:rPr>
                <w:lang w:eastAsia="zh-CN"/>
              </w:rPr>
            </w:pPr>
          </w:p>
        </w:tc>
        <w:tc>
          <w:tcPr>
            <w:tcW w:w="1134" w:type="dxa"/>
            <w:tcBorders>
              <w:top w:val="nil"/>
              <w:bottom w:val="nil"/>
            </w:tcBorders>
          </w:tcPr>
          <w:p w14:paraId="7ECC42C5" w14:textId="77777777" w:rsidR="00D64225" w:rsidRPr="009205A8" w:rsidRDefault="00D64225" w:rsidP="001A6C5F">
            <w:pPr>
              <w:pStyle w:val="TAC"/>
              <w:rPr>
                <w:lang w:eastAsia="zh-CN"/>
              </w:rPr>
            </w:pPr>
          </w:p>
        </w:tc>
        <w:tc>
          <w:tcPr>
            <w:tcW w:w="850" w:type="dxa"/>
            <w:tcBorders>
              <w:bottom w:val="single" w:sz="4" w:space="0" w:color="auto"/>
            </w:tcBorders>
          </w:tcPr>
          <w:p w14:paraId="7D2A7BDE"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61DF0109" w14:textId="77777777" w:rsidR="00D64225" w:rsidRPr="00282498" w:rsidRDefault="00D64225" w:rsidP="001A6C5F">
            <w:pPr>
              <w:pStyle w:val="TAC"/>
              <w:rPr>
                <w:lang w:val="fr-FR"/>
              </w:rPr>
            </w:pPr>
            <w:r w:rsidRPr="009205A8">
              <w:rPr>
                <w:rFonts w:hint="eastAsia"/>
                <w:lang w:eastAsia="zh-CN"/>
              </w:rPr>
              <w:t>T</w:t>
            </w:r>
            <w:r>
              <w:rPr>
                <w:lang w:eastAsia="zh-CN"/>
              </w:rPr>
              <w:t>DLD</w:t>
            </w:r>
            <w:r w:rsidRPr="009205A8">
              <w:rPr>
                <w:lang w:eastAsia="zh-CN"/>
              </w:rPr>
              <w:t>3</w:t>
            </w:r>
            <w:r>
              <w:rPr>
                <w:lang w:eastAsia="zh-CN"/>
              </w:rPr>
              <w:t>0-20</w:t>
            </w:r>
            <w:r w:rsidRPr="009205A8">
              <w:rPr>
                <w:lang w:eastAsia="zh-CN"/>
              </w:rPr>
              <w:t>0</w:t>
            </w:r>
          </w:p>
        </w:tc>
        <w:tc>
          <w:tcPr>
            <w:tcW w:w="1208" w:type="dxa"/>
            <w:tcBorders>
              <w:bottom w:val="single" w:sz="4" w:space="0" w:color="auto"/>
            </w:tcBorders>
          </w:tcPr>
          <w:p w14:paraId="4337AD2E"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tcBorders>
          </w:tcPr>
          <w:p w14:paraId="49FBA1AA" w14:textId="77777777" w:rsidR="00D64225" w:rsidRPr="00931575" w:rsidRDefault="00D64225" w:rsidP="001A6C5F">
            <w:pPr>
              <w:pStyle w:val="TAC"/>
            </w:pPr>
            <w:r w:rsidRPr="00F95B02">
              <w:rPr>
                <w:lang w:eastAsia="zh-CN"/>
              </w:rPr>
              <w:t>G-FR2-A5-</w:t>
            </w:r>
            <w:r>
              <w:rPr>
                <w:lang w:eastAsia="zh-CN"/>
              </w:rPr>
              <w:t>11</w:t>
            </w:r>
          </w:p>
        </w:tc>
        <w:tc>
          <w:tcPr>
            <w:tcW w:w="1134" w:type="dxa"/>
            <w:tcBorders>
              <w:bottom w:val="single" w:sz="4" w:space="0" w:color="auto"/>
            </w:tcBorders>
          </w:tcPr>
          <w:p w14:paraId="5575DC6F"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25967AD3"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18F2A4BB" w14:textId="77777777" w:rsidR="00D64225" w:rsidRPr="00931575" w:rsidRDefault="00D64225" w:rsidP="001A6C5F">
            <w:pPr>
              <w:pStyle w:val="TAC"/>
              <w:rPr>
                <w:lang w:eastAsia="zh-CN"/>
              </w:rPr>
            </w:pPr>
            <w:r>
              <w:rPr>
                <w:rFonts w:hint="eastAsia"/>
                <w:lang w:eastAsia="zh-CN"/>
              </w:rPr>
              <w:t>1</w:t>
            </w:r>
            <w:r>
              <w:rPr>
                <w:lang w:eastAsia="zh-CN"/>
              </w:rPr>
              <w:t>3.1</w:t>
            </w:r>
          </w:p>
        </w:tc>
      </w:tr>
      <w:tr w:rsidR="00D64225" w:rsidRPr="00931575" w14:paraId="053F6A66" w14:textId="77777777" w:rsidTr="001A6C5F">
        <w:trPr>
          <w:cantSplit/>
          <w:jc w:val="center"/>
        </w:trPr>
        <w:tc>
          <w:tcPr>
            <w:tcW w:w="988" w:type="dxa"/>
            <w:tcBorders>
              <w:bottom w:val="nil"/>
            </w:tcBorders>
          </w:tcPr>
          <w:p w14:paraId="1B5616E9"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50B9B9DE" w14:textId="77777777" w:rsidR="00D64225" w:rsidRPr="009205A8" w:rsidRDefault="00D64225" w:rsidP="001A6C5F">
            <w:pPr>
              <w:pStyle w:val="TAC"/>
              <w:rPr>
                <w:lang w:eastAsia="zh-CN"/>
              </w:rPr>
            </w:pPr>
          </w:p>
        </w:tc>
        <w:tc>
          <w:tcPr>
            <w:tcW w:w="850" w:type="dxa"/>
            <w:tcBorders>
              <w:bottom w:val="single" w:sz="4" w:space="0" w:color="auto"/>
            </w:tcBorders>
          </w:tcPr>
          <w:p w14:paraId="001C4F98"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59263ACE"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2AAAE0B5"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787B48E1" w14:textId="6E5F95B0" w:rsidR="00D64225" w:rsidRPr="00931575" w:rsidRDefault="00D64225" w:rsidP="001A6C5F">
            <w:pPr>
              <w:pStyle w:val="TAC"/>
            </w:pPr>
            <w:r w:rsidRPr="00F95B02">
              <w:rPr>
                <w:lang w:eastAsia="zh-CN"/>
              </w:rPr>
              <w:t>G-FR2-A</w:t>
            </w:r>
            <w:r>
              <w:rPr>
                <w:lang w:eastAsia="zh-CN"/>
              </w:rPr>
              <w:t>3B</w:t>
            </w:r>
            <w:r w:rsidRPr="00F95B02">
              <w:rPr>
                <w:lang w:eastAsia="zh-CN"/>
              </w:rPr>
              <w:t>-</w:t>
            </w:r>
            <w:r w:rsidR="00EF7EDD">
              <w:rPr>
                <w:lang w:eastAsia="zh-CN"/>
              </w:rPr>
              <w:t>8</w:t>
            </w:r>
          </w:p>
        </w:tc>
        <w:tc>
          <w:tcPr>
            <w:tcW w:w="1134" w:type="dxa"/>
            <w:tcBorders>
              <w:top w:val="single" w:sz="4" w:space="0" w:color="auto"/>
              <w:bottom w:val="single" w:sz="4" w:space="0" w:color="auto"/>
            </w:tcBorders>
          </w:tcPr>
          <w:p w14:paraId="2CA7EABB"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40E4DFAD" w14:textId="77777777" w:rsidR="00D64225" w:rsidRPr="00931575" w:rsidRDefault="00D64225" w:rsidP="001A6C5F">
            <w:pPr>
              <w:pStyle w:val="TAC"/>
            </w:pPr>
            <w:r>
              <w:rPr>
                <w:lang w:eastAsia="zh-CN"/>
              </w:rPr>
              <w:t>No</w:t>
            </w:r>
          </w:p>
        </w:tc>
        <w:tc>
          <w:tcPr>
            <w:tcW w:w="992" w:type="dxa"/>
          </w:tcPr>
          <w:p w14:paraId="2765BE39" w14:textId="77777777" w:rsidR="00D64225" w:rsidRPr="00931575" w:rsidRDefault="00D64225" w:rsidP="001A6C5F">
            <w:pPr>
              <w:pStyle w:val="TAC"/>
              <w:rPr>
                <w:lang w:eastAsia="zh-CN"/>
              </w:rPr>
            </w:pPr>
            <w:r>
              <w:rPr>
                <w:rFonts w:hint="eastAsia"/>
                <w:lang w:eastAsia="zh-CN"/>
              </w:rPr>
              <w:t>4</w:t>
            </w:r>
            <w:r>
              <w:rPr>
                <w:lang w:eastAsia="zh-CN"/>
              </w:rPr>
              <w:t>.5</w:t>
            </w:r>
          </w:p>
        </w:tc>
      </w:tr>
      <w:tr w:rsidR="00644E6B" w:rsidRPr="00931575" w14:paraId="09979CEA" w14:textId="77777777" w:rsidTr="001A6C5F">
        <w:trPr>
          <w:cantSplit/>
          <w:jc w:val="center"/>
        </w:trPr>
        <w:tc>
          <w:tcPr>
            <w:tcW w:w="988" w:type="dxa"/>
            <w:tcBorders>
              <w:top w:val="nil"/>
              <w:bottom w:val="single" w:sz="4" w:space="0" w:color="auto"/>
            </w:tcBorders>
          </w:tcPr>
          <w:p w14:paraId="6CE18ECA" w14:textId="77777777" w:rsidR="00644E6B" w:rsidRPr="009205A8" w:rsidRDefault="00644E6B" w:rsidP="00644E6B">
            <w:pPr>
              <w:pStyle w:val="TAC"/>
              <w:rPr>
                <w:lang w:eastAsia="zh-CN"/>
              </w:rPr>
            </w:pPr>
          </w:p>
        </w:tc>
        <w:tc>
          <w:tcPr>
            <w:tcW w:w="1134" w:type="dxa"/>
            <w:tcBorders>
              <w:top w:val="nil"/>
              <w:bottom w:val="single" w:sz="4" w:space="0" w:color="auto"/>
            </w:tcBorders>
          </w:tcPr>
          <w:p w14:paraId="242FBD04" w14:textId="77777777" w:rsidR="00644E6B" w:rsidRPr="009205A8" w:rsidRDefault="00644E6B" w:rsidP="00644E6B">
            <w:pPr>
              <w:pStyle w:val="TAC"/>
              <w:rPr>
                <w:lang w:eastAsia="zh-CN"/>
              </w:rPr>
            </w:pPr>
          </w:p>
        </w:tc>
        <w:tc>
          <w:tcPr>
            <w:tcW w:w="850" w:type="dxa"/>
            <w:tcBorders>
              <w:top w:val="single" w:sz="4" w:space="0" w:color="auto"/>
            </w:tcBorders>
          </w:tcPr>
          <w:p w14:paraId="5673100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739D021" w14:textId="05789BD4"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1FF24CB2" w14:textId="37D78F80"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2D74FFD0" w14:textId="1006F523" w:rsidR="00644E6B" w:rsidRPr="00931575" w:rsidRDefault="00644E6B" w:rsidP="00644E6B">
            <w:pPr>
              <w:pStyle w:val="TAC"/>
            </w:pPr>
            <w:r>
              <w:rPr>
                <w:lang w:eastAsia="zh-CN"/>
              </w:rPr>
              <w:t xml:space="preserve"> G-FR2-A7-11</w:t>
            </w:r>
          </w:p>
        </w:tc>
        <w:tc>
          <w:tcPr>
            <w:tcW w:w="1134" w:type="dxa"/>
            <w:tcBorders>
              <w:top w:val="single" w:sz="4" w:space="0" w:color="auto"/>
              <w:bottom w:val="single" w:sz="4" w:space="0" w:color="auto"/>
            </w:tcBorders>
          </w:tcPr>
          <w:p w14:paraId="7C869C69" w14:textId="3355F7C9" w:rsidR="00644E6B" w:rsidRPr="00931575" w:rsidRDefault="00644E6B" w:rsidP="00644E6B">
            <w:pPr>
              <w:pStyle w:val="TAC"/>
            </w:pPr>
            <w:r>
              <w:rPr>
                <w:lang w:eastAsia="zh-CN"/>
              </w:rPr>
              <w:t>p</w:t>
            </w:r>
            <w:r w:rsidRPr="009205A8">
              <w:rPr>
                <w:rFonts w:hint="eastAsia"/>
                <w:lang w:eastAsia="zh-CN"/>
              </w:rPr>
              <w:t>os1</w:t>
            </w:r>
          </w:p>
        </w:tc>
        <w:tc>
          <w:tcPr>
            <w:tcW w:w="851" w:type="dxa"/>
          </w:tcPr>
          <w:p w14:paraId="532B5DC8" w14:textId="660FB7A6"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41B9A264" w14:textId="1F57DF67" w:rsidR="00644E6B" w:rsidRPr="00931575" w:rsidRDefault="00644E6B" w:rsidP="00644E6B">
            <w:pPr>
              <w:pStyle w:val="TAC"/>
              <w:rPr>
                <w:lang w:eastAsia="zh-CN"/>
              </w:rPr>
            </w:pPr>
            <w:r>
              <w:rPr>
                <w:lang w:eastAsia="zh-CN"/>
              </w:rPr>
              <w:t>14.2</w:t>
            </w:r>
          </w:p>
        </w:tc>
      </w:tr>
    </w:tbl>
    <w:p w14:paraId="186B7488" w14:textId="77777777" w:rsidR="00D64225" w:rsidRDefault="00D64225" w:rsidP="00D64225">
      <w:pPr>
        <w:rPr>
          <w:lang w:eastAsia="zh-CN"/>
        </w:rPr>
      </w:pPr>
    </w:p>
    <w:p w14:paraId="6D624FBC" w14:textId="77777777" w:rsidR="00D64225" w:rsidRPr="00931575" w:rsidRDefault="00D64225" w:rsidP="00D64225">
      <w:pPr>
        <w:pStyle w:val="TH"/>
        <w:rPr>
          <w:lang w:eastAsia="zh-CN"/>
        </w:rPr>
      </w:pPr>
      <w:r w:rsidRPr="00931575">
        <w:t xml:space="preserve">Table </w:t>
      </w:r>
      <w:r>
        <w:t>8.2.1.5.2-9</w:t>
      </w:r>
      <w:r w:rsidRPr="00931575">
        <w:t xml:space="preserve">: Test requirements for PUSCH with 70% of maximum throughput, </w:t>
      </w:r>
      <w:r>
        <w:t>4</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2E42613B" w14:textId="77777777" w:rsidTr="001A6C5F">
        <w:trPr>
          <w:cantSplit/>
          <w:jc w:val="center"/>
        </w:trPr>
        <w:tc>
          <w:tcPr>
            <w:tcW w:w="988" w:type="dxa"/>
            <w:tcBorders>
              <w:bottom w:val="single" w:sz="4" w:space="0" w:color="auto"/>
            </w:tcBorders>
          </w:tcPr>
          <w:p w14:paraId="6F99C054"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7874390B"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1DBD55CE" w14:textId="77777777" w:rsidR="00D64225" w:rsidRPr="00931575" w:rsidRDefault="00D64225" w:rsidP="001A6C5F">
            <w:pPr>
              <w:pStyle w:val="TAH"/>
            </w:pPr>
            <w:r w:rsidRPr="00931575">
              <w:t>Cyclic prefix</w:t>
            </w:r>
          </w:p>
        </w:tc>
        <w:tc>
          <w:tcPr>
            <w:tcW w:w="1627" w:type="dxa"/>
            <w:tcBorders>
              <w:bottom w:val="single" w:sz="4" w:space="0" w:color="auto"/>
            </w:tcBorders>
          </w:tcPr>
          <w:p w14:paraId="03918E97" w14:textId="1CC02CA9" w:rsidR="00D64225" w:rsidRPr="00282498" w:rsidRDefault="00D64225" w:rsidP="001A6C5F">
            <w:pPr>
              <w:pStyle w:val="TAH"/>
              <w:rPr>
                <w:lang w:val="fr-FR"/>
              </w:rPr>
            </w:pPr>
            <w:r w:rsidRPr="00282498">
              <w:rPr>
                <w:lang w:val="fr-FR"/>
              </w:rPr>
              <w:t xml:space="preserve">Propagation conditions and correlation matrix (annex </w:t>
            </w:r>
            <w:r w:rsidR="00BD32CA">
              <w:rPr>
                <w:lang w:val="fr-FR"/>
              </w:rPr>
              <w:t>J</w:t>
            </w:r>
            <w:r w:rsidRPr="00282498">
              <w:rPr>
                <w:lang w:val="fr-FR"/>
              </w:rPr>
              <w:t>)</w:t>
            </w:r>
          </w:p>
        </w:tc>
        <w:tc>
          <w:tcPr>
            <w:tcW w:w="1208" w:type="dxa"/>
            <w:tcBorders>
              <w:bottom w:val="single" w:sz="4" w:space="0" w:color="auto"/>
            </w:tcBorders>
          </w:tcPr>
          <w:p w14:paraId="0217E6AA"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9F8B6E3"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058D05FA" w14:textId="77777777" w:rsidR="00D64225" w:rsidRPr="00931575" w:rsidRDefault="00D64225" w:rsidP="001A6C5F">
            <w:pPr>
              <w:pStyle w:val="TAH"/>
            </w:pPr>
            <w:r w:rsidRPr="00931575">
              <w:t>Additional DM-RS position</w:t>
            </w:r>
          </w:p>
        </w:tc>
        <w:tc>
          <w:tcPr>
            <w:tcW w:w="851" w:type="dxa"/>
          </w:tcPr>
          <w:p w14:paraId="0E2AF455" w14:textId="77777777" w:rsidR="00D64225" w:rsidRPr="00931575" w:rsidRDefault="00D64225" w:rsidP="001A6C5F">
            <w:pPr>
              <w:pStyle w:val="TAH"/>
            </w:pPr>
            <w:r w:rsidRPr="00931575">
              <w:t>PT-RS</w:t>
            </w:r>
          </w:p>
        </w:tc>
        <w:tc>
          <w:tcPr>
            <w:tcW w:w="992" w:type="dxa"/>
          </w:tcPr>
          <w:p w14:paraId="20EC1050" w14:textId="77777777" w:rsidR="00D64225" w:rsidRPr="00931575" w:rsidRDefault="00D64225" w:rsidP="001A6C5F">
            <w:pPr>
              <w:pStyle w:val="TAH"/>
            </w:pPr>
            <w:r w:rsidRPr="00931575">
              <w:t>SNR</w:t>
            </w:r>
          </w:p>
          <w:p w14:paraId="1B3A7FB7" w14:textId="77777777" w:rsidR="00D64225" w:rsidRPr="00931575" w:rsidRDefault="00D64225" w:rsidP="001A6C5F">
            <w:pPr>
              <w:pStyle w:val="TAH"/>
            </w:pPr>
            <w:r w:rsidRPr="00931575">
              <w:t>(dB)</w:t>
            </w:r>
          </w:p>
        </w:tc>
      </w:tr>
      <w:tr w:rsidR="00D64225" w:rsidRPr="009205A8" w14:paraId="7CDFC6CD" w14:textId="77777777" w:rsidTr="001A6C5F">
        <w:trPr>
          <w:cantSplit/>
          <w:jc w:val="center"/>
        </w:trPr>
        <w:tc>
          <w:tcPr>
            <w:tcW w:w="988" w:type="dxa"/>
            <w:tcBorders>
              <w:bottom w:val="nil"/>
            </w:tcBorders>
          </w:tcPr>
          <w:p w14:paraId="4398CE6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58341C10"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6225844D"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54516CCA"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52C77406"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8BAE092" w14:textId="63FE60C5"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sidR="00A541D8">
              <w:rPr>
                <w:lang w:eastAsia="zh-CN"/>
              </w:rPr>
              <w:t>4</w:t>
            </w:r>
          </w:p>
        </w:tc>
        <w:tc>
          <w:tcPr>
            <w:tcW w:w="1134" w:type="dxa"/>
            <w:tcBorders>
              <w:left w:val="single" w:sz="4" w:space="0" w:color="auto"/>
              <w:bottom w:val="single" w:sz="4" w:space="0" w:color="auto"/>
            </w:tcBorders>
          </w:tcPr>
          <w:p w14:paraId="44462B70"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52FD3ED4" w14:textId="77777777" w:rsidR="00D64225" w:rsidRPr="009205A8" w:rsidRDefault="00D64225" w:rsidP="001A6C5F">
            <w:pPr>
              <w:pStyle w:val="TAC"/>
              <w:rPr>
                <w:lang w:eastAsia="zh-CN"/>
              </w:rPr>
            </w:pPr>
            <w:r>
              <w:rPr>
                <w:lang w:eastAsia="zh-CN"/>
              </w:rPr>
              <w:t>No</w:t>
            </w:r>
          </w:p>
        </w:tc>
        <w:tc>
          <w:tcPr>
            <w:tcW w:w="992" w:type="dxa"/>
          </w:tcPr>
          <w:p w14:paraId="58602E5F" w14:textId="77777777" w:rsidR="00D64225" w:rsidRPr="009205A8" w:rsidRDefault="00D64225" w:rsidP="001A6C5F">
            <w:pPr>
              <w:pStyle w:val="TAC"/>
              <w:rPr>
                <w:lang w:eastAsia="zh-CN"/>
              </w:rPr>
            </w:pPr>
            <w:r>
              <w:rPr>
                <w:rFonts w:hint="eastAsia"/>
                <w:lang w:eastAsia="zh-CN"/>
              </w:rPr>
              <w:t>0</w:t>
            </w:r>
            <w:r>
              <w:rPr>
                <w:lang w:eastAsia="zh-CN"/>
              </w:rPr>
              <w:t>.4</w:t>
            </w:r>
          </w:p>
        </w:tc>
      </w:tr>
      <w:tr w:rsidR="00D64225" w:rsidRPr="00931575" w14:paraId="50294F9B" w14:textId="77777777" w:rsidTr="001A6C5F">
        <w:trPr>
          <w:cantSplit/>
          <w:jc w:val="center"/>
        </w:trPr>
        <w:tc>
          <w:tcPr>
            <w:tcW w:w="988" w:type="dxa"/>
            <w:tcBorders>
              <w:top w:val="nil"/>
              <w:bottom w:val="nil"/>
            </w:tcBorders>
          </w:tcPr>
          <w:p w14:paraId="2FDAB3F0" w14:textId="77777777" w:rsidR="00D64225" w:rsidRPr="009205A8" w:rsidRDefault="00D64225" w:rsidP="001A6C5F">
            <w:pPr>
              <w:pStyle w:val="TAC"/>
              <w:rPr>
                <w:lang w:eastAsia="zh-CN"/>
              </w:rPr>
            </w:pPr>
          </w:p>
        </w:tc>
        <w:tc>
          <w:tcPr>
            <w:tcW w:w="1134" w:type="dxa"/>
            <w:tcBorders>
              <w:top w:val="nil"/>
              <w:bottom w:val="nil"/>
            </w:tcBorders>
          </w:tcPr>
          <w:p w14:paraId="7435D5A0" w14:textId="77777777" w:rsidR="00D64225" w:rsidRPr="009205A8" w:rsidRDefault="00D64225" w:rsidP="001A6C5F">
            <w:pPr>
              <w:pStyle w:val="TAC"/>
              <w:rPr>
                <w:lang w:eastAsia="zh-CN"/>
              </w:rPr>
            </w:pPr>
          </w:p>
        </w:tc>
        <w:tc>
          <w:tcPr>
            <w:tcW w:w="850" w:type="dxa"/>
            <w:tcBorders>
              <w:top w:val="single" w:sz="4" w:space="0" w:color="auto"/>
            </w:tcBorders>
          </w:tcPr>
          <w:p w14:paraId="50515A5A"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C04190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2440A4FE"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F066562" w14:textId="77777777" w:rsidR="00D64225" w:rsidRPr="00931575" w:rsidRDefault="00D64225" w:rsidP="001A6C5F">
            <w:pPr>
              <w:pStyle w:val="TAC"/>
            </w:pPr>
            <w:r w:rsidRPr="00F95B02">
              <w:rPr>
                <w:lang w:eastAsia="zh-CN"/>
              </w:rPr>
              <w:t>G-FR2-A4-</w:t>
            </w:r>
            <w:r>
              <w:rPr>
                <w:lang w:eastAsia="zh-CN"/>
              </w:rPr>
              <w:t>22</w:t>
            </w:r>
          </w:p>
        </w:tc>
        <w:tc>
          <w:tcPr>
            <w:tcW w:w="1134" w:type="dxa"/>
            <w:tcBorders>
              <w:top w:val="single" w:sz="4" w:space="0" w:color="auto"/>
              <w:left w:val="single" w:sz="4" w:space="0" w:color="auto"/>
              <w:bottom w:val="single" w:sz="4" w:space="0" w:color="auto"/>
            </w:tcBorders>
          </w:tcPr>
          <w:p w14:paraId="136C5AE3"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3EE77ABA"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515BF741" w14:textId="77777777" w:rsidR="00D64225" w:rsidRPr="00931575" w:rsidRDefault="00D64225" w:rsidP="001A6C5F">
            <w:pPr>
              <w:pStyle w:val="TAC"/>
              <w:rPr>
                <w:lang w:eastAsia="zh-CN"/>
              </w:rPr>
            </w:pPr>
            <w:r>
              <w:rPr>
                <w:rFonts w:hint="eastAsia"/>
                <w:lang w:eastAsia="zh-CN"/>
              </w:rPr>
              <w:t>1</w:t>
            </w:r>
            <w:r>
              <w:rPr>
                <w:lang w:eastAsia="zh-CN"/>
              </w:rPr>
              <w:t>1.8</w:t>
            </w:r>
          </w:p>
        </w:tc>
      </w:tr>
      <w:tr w:rsidR="00644E6B" w:rsidRPr="00931575" w14:paraId="061B022F" w14:textId="77777777" w:rsidTr="001A6C5F">
        <w:trPr>
          <w:cantSplit/>
          <w:jc w:val="center"/>
        </w:trPr>
        <w:tc>
          <w:tcPr>
            <w:tcW w:w="988" w:type="dxa"/>
            <w:tcBorders>
              <w:top w:val="nil"/>
              <w:bottom w:val="single" w:sz="4" w:space="0" w:color="auto"/>
            </w:tcBorders>
          </w:tcPr>
          <w:p w14:paraId="5BDFC2BA" w14:textId="77777777" w:rsidR="00644E6B" w:rsidRPr="009205A8" w:rsidRDefault="00644E6B" w:rsidP="00644E6B">
            <w:pPr>
              <w:pStyle w:val="TAC"/>
              <w:rPr>
                <w:lang w:eastAsia="zh-CN"/>
              </w:rPr>
            </w:pPr>
          </w:p>
        </w:tc>
        <w:tc>
          <w:tcPr>
            <w:tcW w:w="1134" w:type="dxa"/>
            <w:tcBorders>
              <w:top w:val="nil"/>
              <w:bottom w:val="nil"/>
            </w:tcBorders>
          </w:tcPr>
          <w:p w14:paraId="323E361C" w14:textId="77777777" w:rsidR="00644E6B" w:rsidRPr="009205A8" w:rsidRDefault="00644E6B" w:rsidP="00644E6B">
            <w:pPr>
              <w:pStyle w:val="TAC"/>
              <w:rPr>
                <w:lang w:eastAsia="zh-CN"/>
              </w:rPr>
            </w:pPr>
          </w:p>
        </w:tc>
        <w:tc>
          <w:tcPr>
            <w:tcW w:w="850" w:type="dxa"/>
            <w:tcBorders>
              <w:bottom w:val="single" w:sz="4" w:space="0" w:color="auto"/>
            </w:tcBorders>
          </w:tcPr>
          <w:p w14:paraId="17AE902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1EDD5362"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2BD48BF4"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1409CFB5" w14:textId="77777777" w:rsidR="00644E6B" w:rsidRPr="00931575" w:rsidRDefault="00644E6B" w:rsidP="00644E6B">
            <w:pPr>
              <w:pStyle w:val="TAC"/>
            </w:pPr>
            <w:r w:rsidRPr="00F95B02">
              <w:rPr>
                <w:lang w:eastAsia="zh-CN"/>
              </w:rPr>
              <w:t>G-FR2-A5-</w:t>
            </w:r>
            <w:r>
              <w:rPr>
                <w:lang w:eastAsia="zh-CN"/>
              </w:rPr>
              <w:t>12</w:t>
            </w:r>
          </w:p>
        </w:tc>
        <w:tc>
          <w:tcPr>
            <w:tcW w:w="1134" w:type="dxa"/>
            <w:tcBorders>
              <w:bottom w:val="single" w:sz="4" w:space="0" w:color="auto"/>
            </w:tcBorders>
          </w:tcPr>
          <w:p w14:paraId="577211D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4E23630F" w14:textId="670481B8"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3E9C1D40" w14:textId="02C05E11" w:rsidR="00644E6B" w:rsidRPr="00931575" w:rsidRDefault="00644E6B" w:rsidP="00644E6B">
            <w:pPr>
              <w:pStyle w:val="TAC"/>
              <w:rPr>
                <w:lang w:eastAsia="zh-CN"/>
              </w:rPr>
            </w:pPr>
            <w:r>
              <w:rPr>
                <w:lang w:eastAsia="zh-CN"/>
              </w:rPr>
              <w:t>13.2</w:t>
            </w:r>
          </w:p>
        </w:tc>
      </w:tr>
      <w:tr w:rsidR="00D64225" w:rsidRPr="00931575" w14:paraId="71693FEE" w14:textId="77777777" w:rsidTr="001A6C5F">
        <w:trPr>
          <w:cantSplit/>
          <w:jc w:val="center"/>
        </w:trPr>
        <w:tc>
          <w:tcPr>
            <w:tcW w:w="988" w:type="dxa"/>
            <w:tcBorders>
              <w:bottom w:val="nil"/>
            </w:tcBorders>
          </w:tcPr>
          <w:p w14:paraId="552F880F"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1B839020" w14:textId="77777777" w:rsidR="00D64225" w:rsidRPr="009205A8" w:rsidRDefault="00D64225" w:rsidP="001A6C5F">
            <w:pPr>
              <w:pStyle w:val="TAC"/>
              <w:rPr>
                <w:lang w:eastAsia="zh-CN"/>
              </w:rPr>
            </w:pPr>
          </w:p>
        </w:tc>
        <w:tc>
          <w:tcPr>
            <w:tcW w:w="850" w:type="dxa"/>
            <w:tcBorders>
              <w:bottom w:val="single" w:sz="4" w:space="0" w:color="auto"/>
            </w:tcBorders>
          </w:tcPr>
          <w:p w14:paraId="213CEBF3"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3934985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31C49A32"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C352C" w14:textId="30D34BB2" w:rsidR="00D64225" w:rsidRPr="00931575" w:rsidRDefault="00D64225" w:rsidP="001A6C5F">
            <w:pPr>
              <w:pStyle w:val="TAC"/>
            </w:pPr>
            <w:r w:rsidRPr="00F95B02">
              <w:rPr>
                <w:lang w:eastAsia="zh-CN"/>
              </w:rPr>
              <w:t>G-FR2-A</w:t>
            </w:r>
            <w:r>
              <w:rPr>
                <w:lang w:eastAsia="zh-CN"/>
              </w:rPr>
              <w:t>3B</w:t>
            </w:r>
            <w:r w:rsidRPr="00F95B02">
              <w:rPr>
                <w:lang w:eastAsia="zh-CN"/>
              </w:rPr>
              <w:t>-</w:t>
            </w:r>
            <w:r w:rsidR="0087142E">
              <w:rPr>
                <w:lang w:eastAsia="zh-CN"/>
              </w:rPr>
              <w:t>9</w:t>
            </w:r>
          </w:p>
        </w:tc>
        <w:tc>
          <w:tcPr>
            <w:tcW w:w="1134" w:type="dxa"/>
            <w:tcBorders>
              <w:top w:val="single" w:sz="4" w:space="0" w:color="auto"/>
              <w:bottom w:val="single" w:sz="4" w:space="0" w:color="auto"/>
            </w:tcBorders>
          </w:tcPr>
          <w:p w14:paraId="1270BDFE"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0A35670F" w14:textId="77777777" w:rsidR="00D64225" w:rsidRPr="00931575" w:rsidRDefault="00D64225" w:rsidP="001A6C5F">
            <w:pPr>
              <w:pStyle w:val="TAC"/>
            </w:pPr>
            <w:r>
              <w:rPr>
                <w:lang w:eastAsia="zh-CN"/>
              </w:rPr>
              <w:t>No</w:t>
            </w:r>
          </w:p>
        </w:tc>
        <w:tc>
          <w:tcPr>
            <w:tcW w:w="992" w:type="dxa"/>
          </w:tcPr>
          <w:p w14:paraId="3DBF5D40" w14:textId="77777777" w:rsidR="00D64225" w:rsidRPr="00931575" w:rsidRDefault="00D64225" w:rsidP="001A6C5F">
            <w:pPr>
              <w:pStyle w:val="TAC"/>
              <w:rPr>
                <w:lang w:eastAsia="zh-CN"/>
              </w:rPr>
            </w:pPr>
            <w:r>
              <w:rPr>
                <w:rFonts w:hint="eastAsia"/>
                <w:lang w:eastAsia="zh-CN"/>
              </w:rPr>
              <w:t>4</w:t>
            </w:r>
            <w:r>
              <w:rPr>
                <w:lang w:eastAsia="zh-CN"/>
              </w:rPr>
              <w:t>.6</w:t>
            </w:r>
          </w:p>
        </w:tc>
      </w:tr>
      <w:tr w:rsidR="00644E6B" w:rsidRPr="00931575" w14:paraId="6CADCF07" w14:textId="77777777" w:rsidTr="001A6C5F">
        <w:trPr>
          <w:cantSplit/>
          <w:jc w:val="center"/>
        </w:trPr>
        <w:tc>
          <w:tcPr>
            <w:tcW w:w="988" w:type="dxa"/>
            <w:tcBorders>
              <w:top w:val="nil"/>
              <w:bottom w:val="nil"/>
            </w:tcBorders>
          </w:tcPr>
          <w:p w14:paraId="6DC68BF0" w14:textId="77777777" w:rsidR="00644E6B" w:rsidRPr="009205A8" w:rsidRDefault="00644E6B" w:rsidP="00644E6B">
            <w:pPr>
              <w:pStyle w:val="TAC"/>
              <w:rPr>
                <w:lang w:eastAsia="zh-CN"/>
              </w:rPr>
            </w:pPr>
          </w:p>
        </w:tc>
        <w:tc>
          <w:tcPr>
            <w:tcW w:w="1134" w:type="dxa"/>
            <w:tcBorders>
              <w:top w:val="nil"/>
              <w:bottom w:val="nil"/>
            </w:tcBorders>
          </w:tcPr>
          <w:p w14:paraId="74F36767" w14:textId="77777777" w:rsidR="00644E6B" w:rsidRPr="009205A8" w:rsidRDefault="00644E6B" w:rsidP="00644E6B">
            <w:pPr>
              <w:pStyle w:val="TAC"/>
              <w:rPr>
                <w:lang w:eastAsia="zh-CN"/>
              </w:rPr>
            </w:pPr>
          </w:p>
        </w:tc>
        <w:tc>
          <w:tcPr>
            <w:tcW w:w="850" w:type="dxa"/>
            <w:tcBorders>
              <w:top w:val="single" w:sz="4" w:space="0" w:color="auto"/>
            </w:tcBorders>
          </w:tcPr>
          <w:p w14:paraId="38D2C5F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09007B35" w14:textId="0534356E"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72834CC2" w14:textId="4AC81A26"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3224AAA2" w14:textId="76126762" w:rsidR="00644E6B" w:rsidRPr="00931575" w:rsidRDefault="00644E6B" w:rsidP="00644E6B">
            <w:pPr>
              <w:pStyle w:val="TAC"/>
            </w:pPr>
            <w:r>
              <w:rPr>
                <w:lang w:eastAsia="zh-CN"/>
              </w:rPr>
              <w:t xml:space="preserve"> G-FR2-A7-12</w:t>
            </w:r>
          </w:p>
        </w:tc>
        <w:tc>
          <w:tcPr>
            <w:tcW w:w="1134" w:type="dxa"/>
            <w:tcBorders>
              <w:top w:val="single" w:sz="4" w:space="0" w:color="auto"/>
              <w:bottom w:val="single" w:sz="4" w:space="0" w:color="auto"/>
            </w:tcBorders>
          </w:tcPr>
          <w:p w14:paraId="43B2E1F1" w14:textId="2ACA29B4" w:rsidR="00644E6B" w:rsidRPr="00931575" w:rsidRDefault="00644E6B" w:rsidP="00644E6B">
            <w:pPr>
              <w:pStyle w:val="TAC"/>
            </w:pPr>
            <w:r>
              <w:rPr>
                <w:lang w:eastAsia="zh-CN"/>
              </w:rPr>
              <w:t>p</w:t>
            </w:r>
            <w:r w:rsidRPr="009205A8">
              <w:rPr>
                <w:rFonts w:hint="eastAsia"/>
                <w:lang w:eastAsia="zh-CN"/>
              </w:rPr>
              <w:t>os1</w:t>
            </w:r>
          </w:p>
        </w:tc>
        <w:tc>
          <w:tcPr>
            <w:tcW w:w="851" w:type="dxa"/>
          </w:tcPr>
          <w:p w14:paraId="4092B344" w14:textId="52293DBE"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6F413F0" w14:textId="6DF2839F" w:rsidR="00644E6B" w:rsidRPr="00931575" w:rsidRDefault="00644E6B" w:rsidP="00644E6B">
            <w:pPr>
              <w:pStyle w:val="TAC"/>
              <w:rPr>
                <w:lang w:eastAsia="zh-CN"/>
              </w:rPr>
            </w:pPr>
            <w:r>
              <w:rPr>
                <w:lang w:eastAsia="zh-CN"/>
              </w:rPr>
              <w:t>14.6</w:t>
            </w:r>
          </w:p>
        </w:tc>
      </w:tr>
    </w:tbl>
    <w:p w14:paraId="62EC2E83" w14:textId="77777777" w:rsidR="00D64225" w:rsidRPr="00DD0CD9" w:rsidRDefault="00D64225" w:rsidP="00D64225">
      <w:pPr>
        <w:rPr>
          <w:lang w:eastAsia="zh-CN"/>
        </w:rPr>
      </w:pPr>
    </w:p>
    <w:p w14:paraId="19C131E2" w14:textId="77777777" w:rsidR="00D64225" w:rsidRPr="00931575" w:rsidRDefault="00D64225" w:rsidP="00D64225">
      <w:pPr>
        <w:pStyle w:val="TH"/>
        <w:rPr>
          <w:lang w:eastAsia="zh-CN"/>
        </w:rPr>
      </w:pPr>
      <w:r w:rsidRPr="00931575">
        <w:lastRenderedPageBreak/>
        <w:t xml:space="preserve">Table </w:t>
      </w:r>
      <w:r>
        <w:t>8.2.1.5.2-10</w:t>
      </w:r>
      <w:r w:rsidRPr="00931575">
        <w:t xml:space="preserve">: Test requirements for PUSCH with 70% of maximum throughput, </w:t>
      </w:r>
      <w:r>
        <w:t>4</w:t>
      </w:r>
      <w:r w:rsidRPr="00931575">
        <w:t>00 MHz Channel Bandwidth</w:t>
      </w:r>
      <w:r w:rsidRPr="00931575">
        <w:rPr>
          <w:lang w:eastAsia="zh-CN"/>
        </w:rPr>
        <w:t xml:space="preserve">, </w:t>
      </w:r>
      <w:r>
        <w:rPr>
          <w:lang w:eastAsia="zh-CN"/>
        </w:rPr>
        <w:t>48</w:t>
      </w:r>
      <w:r w:rsidRPr="00931575">
        <w:rPr>
          <w:lang w:eastAsia="zh-CN"/>
        </w:rPr>
        <w:t>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5BA8AA3A" w14:textId="77777777" w:rsidTr="001A6C5F">
        <w:trPr>
          <w:cantSplit/>
          <w:jc w:val="center"/>
        </w:trPr>
        <w:tc>
          <w:tcPr>
            <w:tcW w:w="988" w:type="dxa"/>
            <w:tcBorders>
              <w:bottom w:val="single" w:sz="4" w:space="0" w:color="auto"/>
            </w:tcBorders>
          </w:tcPr>
          <w:p w14:paraId="23A359D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4CBB0D96"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3F0503F7" w14:textId="77777777" w:rsidR="00D64225" w:rsidRPr="00931575" w:rsidRDefault="00D64225" w:rsidP="001A6C5F">
            <w:pPr>
              <w:pStyle w:val="TAH"/>
            </w:pPr>
            <w:r w:rsidRPr="00931575">
              <w:t>Cyclic prefix</w:t>
            </w:r>
          </w:p>
        </w:tc>
        <w:tc>
          <w:tcPr>
            <w:tcW w:w="1627" w:type="dxa"/>
            <w:tcBorders>
              <w:bottom w:val="single" w:sz="4" w:space="0" w:color="auto"/>
            </w:tcBorders>
          </w:tcPr>
          <w:p w14:paraId="3E75F7B8" w14:textId="137E13E2" w:rsidR="00D64225" w:rsidRPr="00282498" w:rsidRDefault="00D64225" w:rsidP="001A6C5F">
            <w:pPr>
              <w:pStyle w:val="TAH"/>
              <w:rPr>
                <w:lang w:val="fr-FR"/>
              </w:rPr>
            </w:pPr>
            <w:r w:rsidRPr="00282498">
              <w:rPr>
                <w:lang w:val="fr-FR"/>
              </w:rPr>
              <w:t xml:space="preserve">Propagation conditions and correlation matrix (annex </w:t>
            </w:r>
            <w:r w:rsidR="0083195D">
              <w:rPr>
                <w:lang w:val="fr-FR"/>
              </w:rPr>
              <w:t>J</w:t>
            </w:r>
            <w:r w:rsidRPr="00282498">
              <w:rPr>
                <w:lang w:val="fr-FR"/>
              </w:rPr>
              <w:t>)</w:t>
            </w:r>
          </w:p>
        </w:tc>
        <w:tc>
          <w:tcPr>
            <w:tcW w:w="1208" w:type="dxa"/>
            <w:tcBorders>
              <w:bottom w:val="single" w:sz="4" w:space="0" w:color="auto"/>
            </w:tcBorders>
          </w:tcPr>
          <w:p w14:paraId="4EAD1147"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07CBCEA"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2C683AF8" w14:textId="77777777" w:rsidR="00D64225" w:rsidRPr="00931575" w:rsidRDefault="00D64225" w:rsidP="001A6C5F">
            <w:pPr>
              <w:pStyle w:val="TAH"/>
            </w:pPr>
            <w:r w:rsidRPr="00931575">
              <w:t>Additional DM-RS position</w:t>
            </w:r>
          </w:p>
        </w:tc>
        <w:tc>
          <w:tcPr>
            <w:tcW w:w="851" w:type="dxa"/>
          </w:tcPr>
          <w:p w14:paraId="35AB0D64" w14:textId="77777777" w:rsidR="00D64225" w:rsidRPr="00931575" w:rsidRDefault="00D64225" w:rsidP="001A6C5F">
            <w:pPr>
              <w:pStyle w:val="TAH"/>
            </w:pPr>
            <w:r w:rsidRPr="00931575">
              <w:t>PT-RS</w:t>
            </w:r>
          </w:p>
        </w:tc>
        <w:tc>
          <w:tcPr>
            <w:tcW w:w="992" w:type="dxa"/>
          </w:tcPr>
          <w:p w14:paraId="7E2D923C" w14:textId="77777777" w:rsidR="00D64225" w:rsidRPr="00931575" w:rsidRDefault="00D64225" w:rsidP="001A6C5F">
            <w:pPr>
              <w:pStyle w:val="TAH"/>
            </w:pPr>
            <w:r w:rsidRPr="00931575">
              <w:t>SNR</w:t>
            </w:r>
          </w:p>
          <w:p w14:paraId="355010FE" w14:textId="77777777" w:rsidR="00D64225" w:rsidRPr="00931575" w:rsidRDefault="00D64225" w:rsidP="001A6C5F">
            <w:pPr>
              <w:pStyle w:val="TAH"/>
            </w:pPr>
            <w:r w:rsidRPr="00931575">
              <w:t>(dB)</w:t>
            </w:r>
          </w:p>
        </w:tc>
      </w:tr>
      <w:tr w:rsidR="00644E6B" w:rsidRPr="009205A8" w14:paraId="71C3E227" w14:textId="77777777" w:rsidTr="001A6C5F">
        <w:trPr>
          <w:cantSplit/>
          <w:jc w:val="center"/>
        </w:trPr>
        <w:tc>
          <w:tcPr>
            <w:tcW w:w="988" w:type="dxa"/>
            <w:tcBorders>
              <w:bottom w:val="nil"/>
            </w:tcBorders>
          </w:tcPr>
          <w:p w14:paraId="7097579F" w14:textId="77777777" w:rsidR="00644E6B" w:rsidRPr="009205A8" w:rsidRDefault="00644E6B" w:rsidP="00644E6B">
            <w:pPr>
              <w:pStyle w:val="TAC"/>
              <w:rPr>
                <w:lang w:eastAsia="zh-CN"/>
              </w:rPr>
            </w:pPr>
            <w:r>
              <w:rPr>
                <w:lang w:eastAsia="zh-CN"/>
              </w:rPr>
              <w:t>1</w:t>
            </w:r>
          </w:p>
        </w:tc>
        <w:tc>
          <w:tcPr>
            <w:tcW w:w="1134" w:type="dxa"/>
            <w:tcBorders>
              <w:bottom w:val="nil"/>
            </w:tcBorders>
          </w:tcPr>
          <w:p w14:paraId="790965D2" w14:textId="77777777" w:rsidR="00644E6B" w:rsidRPr="009205A8" w:rsidRDefault="00644E6B" w:rsidP="00644E6B">
            <w:pPr>
              <w:pStyle w:val="TAC"/>
              <w:rPr>
                <w:lang w:eastAsia="zh-CN"/>
              </w:rPr>
            </w:pPr>
            <w:r>
              <w:rPr>
                <w:lang w:eastAsia="zh-CN"/>
              </w:rPr>
              <w:t>2</w:t>
            </w:r>
          </w:p>
        </w:tc>
        <w:tc>
          <w:tcPr>
            <w:tcW w:w="850" w:type="dxa"/>
            <w:tcBorders>
              <w:bottom w:val="single" w:sz="4" w:space="0" w:color="auto"/>
            </w:tcBorders>
          </w:tcPr>
          <w:p w14:paraId="78941B40" w14:textId="77777777" w:rsidR="00644E6B" w:rsidRPr="009205A8" w:rsidRDefault="00644E6B" w:rsidP="00644E6B">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64E67117"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78D6F85"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07FC3E4D" w14:textId="350BB53F" w:rsidR="00644E6B" w:rsidRPr="009205A8" w:rsidRDefault="00644E6B" w:rsidP="00644E6B">
            <w:pPr>
              <w:pStyle w:val="TAC"/>
              <w:rPr>
                <w:lang w:eastAsia="zh-CN"/>
              </w:rPr>
            </w:pPr>
            <w:r w:rsidRPr="00F95B02">
              <w:rPr>
                <w:lang w:eastAsia="zh-CN"/>
              </w:rPr>
              <w:t>G-FR2-A</w:t>
            </w:r>
            <w:r>
              <w:rPr>
                <w:lang w:eastAsia="zh-CN"/>
              </w:rPr>
              <w:t>3B</w:t>
            </w:r>
            <w:r w:rsidRPr="00F95B02">
              <w:rPr>
                <w:lang w:eastAsia="zh-CN"/>
              </w:rPr>
              <w:t>-</w:t>
            </w:r>
            <w:r w:rsidR="00FD19BD">
              <w:rPr>
                <w:lang w:eastAsia="zh-CN"/>
              </w:rPr>
              <w:t>5</w:t>
            </w:r>
          </w:p>
        </w:tc>
        <w:tc>
          <w:tcPr>
            <w:tcW w:w="1134" w:type="dxa"/>
            <w:tcBorders>
              <w:left w:val="single" w:sz="4" w:space="0" w:color="auto"/>
              <w:bottom w:val="single" w:sz="4" w:space="0" w:color="auto"/>
            </w:tcBorders>
          </w:tcPr>
          <w:p w14:paraId="72EEC28C" w14:textId="77777777" w:rsidR="00644E6B" w:rsidRPr="009205A8" w:rsidRDefault="00644E6B" w:rsidP="00644E6B">
            <w:pPr>
              <w:pStyle w:val="TAC"/>
              <w:rPr>
                <w:lang w:eastAsia="zh-CN"/>
              </w:rPr>
            </w:pPr>
            <w:r>
              <w:rPr>
                <w:lang w:eastAsia="zh-CN"/>
              </w:rPr>
              <w:t>p</w:t>
            </w:r>
            <w:r w:rsidRPr="009205A8">
              <w:rPr>
                <w:rFonts w:hint="eastAsia"/>
                <w:lang w:eastAsia="zh-CN"/>
              </w:rPr>
              <w:t>os1</w:t>
            </w:r>
          </w:p>
        </w:tc>
        <w:tc>
          <w:tcPr>
            <w:tcW w:w="851" w:type="dxa"/>
          </w:tcPr>
          <w:p w14:paraId="4CAA6600" w14:textId="77777777" w:rsidR="00644E6B" w:rsidRPr="009205A8" w:rsidRDefault="00644E6B" w:rsidP="00644E6B">
            <w:pPr>
              <w:pStyle w:val="TAC"/>
              <w:rPr>
                <w:lang w:eastAsia="zh-CN"/>
              </w:rPr>
            </w:pPr>
            <w:r>
              <w:rPr>
                <w:lang w:eastAsia="zh-CN"/>
              </w:rPr>
              <w:t>No</w:t>
            </w:r>
          </w:p>
        </w:tc>
        <w:tc>
          <w:tcPr>
            <w:tcW w:w="992" w:type="dxa"/>
          </w:tcPr>
          <w:p w14:paraId="4017F2A1" w14:textId="05E846D0" w:rsidR="00644E6B" w:rsidRPr="009205A8" w:rsidRDefault="00644E6B" w:rsidP="00644E6B">
            <w:pPr>
              <w:pStyle w:val="TAC"/>
              <w:rPr>
                <w:lang w:eastAsia="zh-CN"/>
              </w:rPr>
            </w:pPr>
            <w:r>
              <w:rPr>
                <w:lang w:eastAsia="zh-CN"/>
              </w:rPr>
              <w:t>0.1</w:t>
            </w:r>
          </w:p>
        </w:tc>
      </w:tr>
      <w:tr w:rsidR="00644E6B" w:rsidRPr="00931575" w14:paraId="570BAD25" w14:textId="77777777" w:rsidTr="001A6C5F">
        <w:trPr>
          <w:cantSplit/>
          <w:jc w:val="center"/>
        </w:trPr>
        <w:tc>
          <w:tcPr>
            <w:tcW w:w="988" w:type="dxa"/>
            <w:tcBorders>
              <w:top w:val="nil"/>
              <w:bottom w:val="nil"/>
            </w:tcBorders>
          </w:tcPr>
          <w:p w14:paraId="02C7DFF1" w14:textId="77777777" w:rsidR="00644E6B" w:rsidRPr="009205A8" w:rsidRDefault="00644E6B" w:rsidP="00644E6B">
            <w:pPr>
              <w:pStyle w:val="TAC"/>
              <w:rPr>
                <w:lang w:eastAsia="zh-CN"/>
              </w:rPr>
            </w:pPr>
          </w:p>
        </w:tc>
        <w:tc>
          <w:tcPr>
            <w:tcW w:w="1134" w:type="dxa"/>
            <w:tcBorders>
              <w:top w:val="nil"/>
              <w:bottom w:val="nil"/>
            </w:tcBorders>
          </w:tcPr>
          <w:p w14:paraId="48E6D813" w14:textId="77777777" w:rsidR="00644E6B" w:rsidRPr="009205A8" w:rsidRDefault="00644E6B" w:rsidP="00644E6B">
            <w:pPr>
              <w:pStyle w:val="TAC"/>
              <w:rPr>
                <w:lang w:eastAsia="zh-CN"/>
              </w:rPr>
            </w:pPr>
          </w:p>
        </w:tc>
        <w:tc>
          <w:tcPr>
            <w:tcW w:w="850" w:type="dxa"/>
            <w:tcBorders>
              <w:top w:val="single" w:sz="4" w:space="0" w:color="auto"/>
            </w:tcBorders>
          </w:tcPr>
          <w:p w14:paraId="5AFC1B3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4AD9E79"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63A53AFB"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4D4A3C5" w14:textId="77777777" w:rsidR="00644E6B" w:rsidRPr="00931575" w:rsidRDefault="00644E6B" w:rsidP="00644E6B">
            <w:pPr>
              <w:pStyle w:val="TAC"/>
            </w:pPr>
            <w:r w:rsidRPr="00F95B02">
              <w:rPr>
                <w:lang w:eastAsia="zh-CN"/>
              </w:rPr>
              <w:t>G-FR2-A4-</w:t>
            </w:r>
            <w:r>
              <w:rPr>
                <w:lang w:eastAsia="zh-CN"/>
              </w:rPr>
              <w:t>23</w:t>
            </w:r>
          </w:p>
        </w:tc>
        <w:tc>
          <w:tcPr>
            <w:tcW w:w="1134" w:type="dxa"/>
            <w:tcBorders>
              <w:top w:val="single" w:sz="4" w:space="0" w:color="auto"/>
              <w:left w:val="single" w:sz="4" w:space="0" w:color="auto"/>
              <w:bottom w:val="single" w:sz="4" w:space="0" w:color="auto"/>
            </w:tcBorders>
          </w:tcPr>
          <w:p w14:paraId="7C9BAEAE"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7B893B8C"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ABE7141" w14:textId="58F10A1A" w:rsidR="00644E6B" w:rsidRPr="00931575" w:rsidRDefault="00644E6B" w:rsidP="00644E6B">
            <w:pPr>
              <w:pStyle w:val="TAC"/>
              <w:rPr>
                <w:lang w:eastAsia="zh-CN"/>
              </w:rPr>
            </w:pPr>
            <w:r>
              <w:rPr>
                <w:lang w:eastAsia="zh-CN"/>
              </w:rPr>
              <w:t>11.4</w:t>
            </w:r>
          </w:p>
        </w:tc>
      </w:tr>
      <w:tr w:rsidR="00644E6B" w:rsidRPr="00931575" w14:paraId="43563C32" w14:textId="77777777" w:rsidTr="001A6C5F">
        <w:trPr>
          <w:cantSplit/>
          <w:jc w:val="center"/>
        </w:trPr>
        <w:tc>
          <w:tcPr>
            <w:tcW w:w="988" w:type="dxa"/>
            <w:tcBorders>
              <w:top w:val="nil"/>
              <w:bottom w:val="single" w:sz="4" w:space="0" w:color="auto"/>
            </w:tcBorders>
          </w:tcPr>
          <w:p w14:paraId="75FE38CF" w14:textId="77777777" w:rsidR="00644E6B" w:rsidRPr="009205A8" w:rsidRDefault="00644E6B" w:rsidP="00644E6B">
            <w:pPr>
              <w:pStyle w:val="TAC"/>
              <w:rPr>
                <w:lang w:eastAsia="zh-CN"/>
              </w:rPr>
            </w:pPr>
          </w:p>
        </w:tc>
        <w:tc>
          <w:tcPr>
            <w:tcW w:w="1134" w:type="dxa"/>
            <w:tcBorders>
              <w:top w:val="nil"/>
              <w:bottom w:val="nil"/>
            </w:tcBorders>
          </w:tcPr>
          <w:p w14:paraId="34D64B45" w14:textId="77777777" w:rsidR="00644E6B" w:rsidRPr="009205A8" w:rsidRDefault="00644E6B" w:rsidP="00644E6B">
            <w:pPr>
              <w:pStyle w:val="TAC"/>
              <w:rPr>
                <w:lang w:eastAsia="zh-CN"/>
              </w:rPr>
            </w:pPr>
          </w:p>
        </w:tc>
        <w:tc>
          <w:tcPr>
            <w:tcW w:w="850" w:type="dxa"/>
            <w:tcBorders>
              <w:bottom w:val="single" w:sz="4" w:space="0" w:color="auto"/>
            </w:tcBorders>
          </w:tcPr>
          <w:p w14:paraId="1C126977"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964B414"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775D1F6E"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4A8BB9B1" w14:textId="77777777" w:rsidR="00644E6B" w:rsidRPr="00931575" w:rsidRDefault="00644E6B" w:rsidP="00644E6B">
            <w:pPr>
              <w:pStyle w:val="TAC"/>
            </w:pPr>
            <w:r w:rsidRPr="00F95B02">
              <w:rPr>
                <w:lang w:eastAsia="zh-CN"/>
              </w:rPr>
              <w:t>G-FR2-A5-</w:t>
            </w:r>
            <w:r>
              <w:rPr>
                <w:lang w:eastAsia="zh-CN"/>
              </w:rPr>
              <w:t>13</w:t>
            </w:r>
          </w:p>
        </w:tc>
        <w:tc>
          <w:tcPr>
            <w:tcW w:w="1134" w:type="dxa"/>
            <w:tcBorders>
              <w:bottom w:val="single" w:sz="4" w:space="0" w:color="auto"/>
            </w:tcBorders>
          </w:tcPr>
          <w:p w14:paraId="6D5FA985"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9F73494"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BA8BC8C" w14:textId="2D8B8F49" w:rsidR="00644E6B" w:rsidRPr="00931575" w:rsidRDefault="00644E6B" w:rsidP="00644E6B">
            <w:pPr>
              <w:pStyle w:val="TAC"/>
              <w:rPr>
                <w:lang w:eastAsia="zh-CN"/>
              </w:rPr>
            </w:pPr>
            <w:r>
              <w:rPr>
                <w:lang w:eastAsia="zh-CN"/>
              </w:rPr>
              <w:t>13.4</w:t>
            </w:r>
          </w:p>
        </w:tc>
      </w:tr>
      <w:tr w:rsidR="00644E6B" w:rsidRPr="00931575" w14:paraId="1F89F71C" w14:textId="77777777" w:rsidTr="001A6C5F">
        <w:trPr>
          <w:cantSplit/>
          <w:jc w:val="center"/>
        </w:trPr>
        <w:tc>
          <w:tcPr>
            <w:tcW w:w="988" w:type="dxa"/>
            <w:tcBorders>
              <w:bottom w:val="nil"/>
            </w:tcBorders>
          </w:tcPr>
          <w:p w14:paraId="5E503563" w14:textId="77777777" w:rsidR="00644E6B" w:rsidRPr="009205A8" w:rsidRDefault="00644E6B" w:rsidP="00644E6B">
            <w:pPr>
              <w:pStyle w:val="TAC"/>
              <w:rPr>
                <w:lang w:eastAsia="zh-CN"/>
              </w:rPr>
            </w:pPr>
            <w:r>
              <w:rPr>
                <w:lang w:eastAsia="zh-CN"/>
              </w:rPr>
              <w:t>2</w:t>
            </w:r>
          </w:p>
        </w:tc>
        <w:tc>
          <w:tcPr>
            <w:tcW w:w="1134" w:type="dxa"/>
            <w:tcBorders>
              <w:top w:val="nil"/>
              <w:bottom w:val="nil"/>
            </w:tcBorders>
          </w:tcPr>
          <w:p w14:paraId="461CEE08" w14:textId="77777777" w:rsidR="00644E6B" w:rsidRPr="009205A8" w:rsidRDefault="00644E6B" w:rsidP="00644E6B">
            <w:pPr>
              <w:pStyle w:val="TAC"/>
              <w:rPr>
                <w:lang w:eastAsia="zh-CN"/>
              </w:rPr>
            </w:pPr>
          </w:p>
        </w:tc>
        <w:tc>
          <w:tcPr>
            <w:tcW w:w="850" w:type="dxa"/>
            <w:tcBorders>
              <w:bottom w:val="single" w:sz="4" w:space="0" w:color="auto"/>
            </w:tcBorders>
          </w:tcPr>
          <w:p w14:paraId="5EE4854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7FDA66A8"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8A1481E"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8A84C" w14:textId="1D34F39A" w:rsidR="00644E6B" w:rsidRPr="00931575" w:rsidRDefault="00644E6B" w:rsidP="00644E6B">
            <w:pPr>
              <w:pStyle w:val="TAC"/>
            </w:pPr>
            <w:r w:rsidRPr="00F95B02">
              <w:rPr>
                <w:lang w:eastAsia="zh-CN"/>
              </w:rPr>
              <w:t>G-FR2-A</w:t>
            </w:r>
            <w:r>
              <w:rPr>
                <w:lang w:eastAsia="zh-CN"/>
              </w:rPr>
              <w:t>3B</w:t>
            </w:r>
            <w:r w:rsidRPr="00F95B02">
              <w:rPr>
                <w:lang w:eastAsia="zh-CN"/>
              </w:rPr>
              <w:t>-</w:t>
            </w:r>
            <w:r w:rsidR="00045E92">
              <w:rPr>
                <w:lang w:eastAsia="zh-CN"/>
              </w:rPr>
              <w:t>10</w:t>
            </w:r>
          </w:p>
        </w:tc>
        <w:tc>
          <w:tcPr>
            <w:tcW w:w="1134" w:type="dxa"/>
            <w:tcBorders>
              <w:top w:val="single" w:sz="4" w:space="0" w:color="auto"/>
              <w:bottom w:val="single" w:sz="4" w:space="0" w:color="auto"/>
            </w:tcBorders>
          </w:tcPr>
          <w:p w14:paraId="0A3D6020"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6F9D7068" w14:textId="77777777" w:rsidR="00644E6B" w:rsidRPr="00931575" w:rsidRDefault="00644E6B" w:rsidP="00644E6B">
            <w:pPr>
              <w:pStyle w:val="TAC"/>
            </w:pPr>
            <w:r>
              <w:rPr>
                <w:lang w:eastAsia="zh-CN"/>
              </w:rPr>
              <w:t>No</w:t>
            </w:r>
          </w:p>
        </w:tc>
        <w:tc>
          <w:tcPr>
            <w:tcW w:w="992" w:type="dxa"/>
          </w:tcPr>
          <w:p w14:paraId="05EE3C3F" w14:textId="5E04B4BE" w:rsidR="00644E6B" w:rsidRPr="00931575" w:rsidRDefault="00644E6B" w:rsidP="00644E6B">
            <w:pPr>
              <w:pStyle w:val="TAC"/>
              <w:rPr>
                <w:lang w:eastAsia="zh-CN"/>
              </w:rPr>
            </w:pPr>
            <w:r>
              <w:rPr>
                <w:lang w:eastAsia="zh-CN"/>
              </w:rPr>
              <w:t>4.0</w:t>
            </w:r>
          </w:p>
        </w:tc>
      </w:tr>
      <w:tr w:rsidR="00644E6B" w:rsidRPr="00931575" w14:paraId="35A75268" w14:textId="77777777" w:rsidTr="001A6C5F">
        <w:trPr>
          <w:cantSplit/>
          <w:jc w:val="center"/>
        </w:trPr>
        <w:tc>
          <w:tcPr>
            <w:tcW w:w="988" w:type="dxa"/>
            <w:tcBorders>
              <w:top w:val="nil"/>
              <w:bottom w:val="single" w:sz="4" w:space="0" w:color="auto"/>
            </w:tcBorders>
          </w:tcPr>
          <w:p w14:paraId="0AD9A5D2" w14:textId="77777777" w:rsidR="00644E6B" w:rsidRPr="009205A8" w:rsidRDefault="00644E6B" w:rsidP="00644E6B">
            <w:pPr>
              <w:pStyle w:val="TAC"/>
              <w:rPr>
                <w:lang w:eastAsia="zh-CN"/>
              </w:rPr>
            </w:pPr>
          </w:p>
        </w:tc>
        <w:tc>
          <w:tcPr>
            <w:tcW w:w="1134" w:type="dxa"/>
            <w:tcBorders>
              <w:top w:val="nil"/>
              <w:bottom w:val="single" w:sz="4" w:space="0" w:color="auto"/>
            </w:tcBorders>
          </w:tcPr>
          <w:p w14:paraId="5ABB290D" w14:textId="77777777" w:rsidR="00644E6B" w:rsidRPr="009205A8" w:rsidRDefault="00644E6B" w:rsidP="00644E6B">
            <w:pPr>
              <w:pStyle w:val="TAC"/>
              <w:rPr>
                <w:lang w:eastAsia="zh-CN"/>
              </w:rPr>
            </w:pPr>
          </w:p>
        </w:tc>
        <w:tc>
          <w:tcPr>
            <w:tcW w:w="850" w:type="dxa"/>
            <w:tcBorders>
              <w:top w:val="single" w:sz="4" w:space="0" w:color="auto"/>
            </w:tcBorders>
          </w:tcPr>
          <w:p w14:paraId="5922C7A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2652ACD6" w14:textId="315C94AF"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4CBD4CAE" w14:textId="51C94B15"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15339F3B" w14:textId="49A7EB1D" w:rsidR="00644E6B" w:rsidRPr="00931575" w:rsidRDefault="00644E6B" w:rsidP="00644E6B">
            <w:pPr>
              <w:pStyle w:val="TAC"/>
            </w:pPr>
            <w:r>
              <w:rPr>
                <w:lang w:eastAsia="zh-CN"/>
              </w:rPr>
              <w:t xml:space="preserve"> G-FR2-A7-13</w:t>
            </w:r>
          </w:p>
        </w:tc>
        <w:tc>
          <w:tcPr>
            <w:tcW w:w="1134" w:type="dxa"/>
            <w:tcBorders>
              <w:top w:val="single" w:sz="4" w:space="0" w:color="auto"/>
              <w:bottom w:val="single" w:sz="4" w:space="0" w:color="auto"/>
            </w:tcBorders>
          </w:tcPr>
          <w:p w14:paraId="7870631C"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A9730B9"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534CCF2" w14:textId="213694E0" w:rsidR="00644E6B" w:rsidRPr="00931575" w:rsidRDefault="00644E6B" w:rsidP="00644E6B">
            <w:pPr>
              <w:pStyle w:val="TAC"/>
            </w:pPr>
            <w:r>
              <w:rPr>
                <w:lang w:eastAsia="zh-CN"/>
              </w:rPr>
              <w:t>13.8</w:t>
            </w:r>
          </w:p>
        </w:tc>
      </w:tr>
    </w:tbl>
    <w:p w14:paraId="5C20F10A" w14:textId="77777777" w:rsidR="00D64225" w:rsidRPr="00931575" w:rsidRDefault="00D64225" w:rsidP="006F1F81">
      <w:pPr>
        <w:rPr>
          <w:lang w:eastAsia="zh-CN"/>
        </w:rPr>
      </w:pPr>
    </w:p>
    <w:p w14:paraId="7A41F27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9560" w:name="_Toc21102943"/>
      <w:bookmarkStart w:id="9561" w:name="_Toc29810792"/>
      <w:bookmarkStart w:id="9562" w:name="_Toc36636144"/>
      <w:bookmarkStart w:id="9563" w:name="_Toc37273090"/>
      <w:bookmarkStart w:id="9564" w:name="_Toc45886170"/>
      <w:bookmarkStart w:id="9565" w:name="_Toc53183249"/>
      <w:bookmarkStart w:id="9566" w:name="_Toc58915919"/>
      <w:bookmarkStart w:id="9567" w:name="_Toc58918100"/>
      <w:bookmarkStart w:id="9568" w:name="_Toc66693970"/>
      <w:bookmarkStart w:id="9569" w:name="_Toc74915937"/>
      <w:bookmarkStart w:id="9570" w:name="_Toc76114562"/>
      <w:bookmarkStart w:id="9571" w:name="_Toc76544448"/>
      <w:bookmarkStart w:id="9572" w:name="_Toc82536570"/>
      <w:bookmarkStart w:id="9573" w:name="_Toc89952863"/>
      <w:bookmarkStart w:id="9574" w:name="_Toc98766679"/>
      <w:bookmarkStart w:id="9575" w:name="_Toc99703042"/>
      <w:bookmarkStart w:id="9576" w:name="_Toc106206830"/>
      <w:bookmarkStart w:id="9577" w:name="_Toc115080832"/>
      <w:bookmarkStart w:id="9578" w:name="_Toc121999723"/>
      <w:bookmarkStart w:id="9579" w:name="_Toc124153896"/>
      <w:bookmarkStart w:id="9580" w:name="_Toc124154671"/>
      <w:bookmarkStart w:id="9581" w:name="_Toc131560526"/>
      <w:bookmarkStart w:id="9582" w:name="_Toc137394226"/>
      <w:bookmarkStart w:id="9583" w:name="_Toc163475332"/>
      <w:bookmarkStart w:id="9584" w:name="_Toc176783662"/>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1D9475D2" w14:textId="77777777" w:rsidR="00C45907" w:rsidRPr="00931575" w:rsidRDefault="00C45907" w:rsidP="00C45907">
      <w:pPr>
        <w:pStyle w:val="Heading4"/>
      </w:pPr>
      <w:bookmarkStart w:id="9585" w:name="_Toc21102944"/>
      <w:bookmarkStart w:id="9586" w:name="_Toc29810793"/>
      <w:bookmarkStart w:id="9587" w:name="_Toc36636145"/>
      <w:bookmarkStart w:id="9588" w:name="_Toc37273091"/>
      <w:bookmarkStart w:id="9589" w:name="_Toc45886171"/>
      <w:bookmarkStart w:id="9590" w:name="_Toc53183250"/>
      <w:bookmarkStart w:id="9591" w:name="_Toc58915920"/>
      <w:bookmarkStart w:id="9592" w:name="_Toc58918101"/>
      <w:bookmarkStart w:id="9593" w:name="_Toc66693971"/>
      <w:bookmarkStart w:id="9594" w:name="_Toc74915938"/>
      <w:bookmarkStart w:id="9595" w:name="_Toc76114563"/>
      <w:bookmarkStart w:id="9596" w:name="_Toc76544449"/>
      <w:bookmarkStart w:id="9597" w:name="_Toc82536571"/>
      <w:bookmarkStart w:id="9598" w:name="_Toc89952864"/>
      <w:bookmarkStart w:id="9599" w:name="_Toc98766680"/>
      <w:bookmarkStart w:id="9600" w:name="_Toc99703043"/>
      <w:bookmarkStart w:id="9601" w:name="_Toc106206831"/>
      <w:bookmarkStart w:id="9602" w:name="_Toc115080833"/>
      <w:bookmarkStart w:id="9603" w:name="_Toc121999724"/>
      <w:bookmarkStart w:id="9604" w:name="_Toc124153897"/>
      <w:bookmarkStart w:id="9605" w:name="_Toc124154672"/>
      <w:bookmarkStart w:id="9606" w:name="_Toc131560527"/>
      <w:bookmarkStart w:id="9607" w:name="_Toc137394227"/>
      <w:bookmarkStart w:id="9608" w:name="_Toc163475333"/>
      <w:bookmarkStart w:id="9609" w:name="_Toc176783663"/>
      <w:r w:rsidRPr="00931575">
        <w:t>8.2.</w:t>
      </w:r>
      <w:r w:rsidRPr="00931575">
        <w:rPr>
          <w:rFonts w:hint="eastAsia"/>
        </w:rPr>
        <w:t>2.1</w:t>
      </w:r>
      <w:r w:rsidRPr="00931575">
        <w:tab/>
        <w:t>Definition and applicability</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9610" w:name="_Toc21102945"/>
      <w:bookmarkStart w:id="9611" w:name="_Toc29810794"/>
      <w:bookmarkStart w:id="9612" w:name="_Toc36636146"/>
      <w:bookmarkStart w:id="9613" w:name="_Toc37273092"/>
      <w:bookmarkStart w:id="9614" w:name="_Toc45886172"/>
      <w:bookmarkStart w:id="9615" w:name="_Toc53183251"/>
      <w:bookmarkStart w:id="9616" w:name="_Toc58915921"/>
      <w:bookmarkStart w:id="9617" w:name="_Toc58918102"/>
      <w:bookmarkStart w:id="9618" w:name="_Toc66693972"/>
      <w:bookmarkStart w:id="9619" w:name="_Toc74915939"/>
      <w:bookmarkStart w:id="9620" w:name="_Toc76114564"/>
      <w:bookmarkStart w:id="9621" w:name="_Toc76544450"/>
      <w:bookmarkStart w:id="9622" w:name="_Toc82536572"/>
      <w:bookmarkStart w:id="9623" w:name="_Toc89952865"/>
      <w:bookmarkStart w:id="9624" w:name="_Toc98766681"/>
      <w:bookmarkStart w:id="9625" w:name="_Toc99703044"/>
      <w:bookmarkStart w:id="9626" w:name="_Toc106206832"/>
      <w:bookmarkStart w:id="9627" w:name="_Toc115080834"/>
      <w:bookmarkStart w:id="9628" w:name="_Toc121999725"/>
      <w:bookmarkStart w:id="9629" w:name="_Toc124153898"/>
      <w:bookmarkStart w:id="9630" w:name="_Toc124154673"/>
      <w:bookmarkStart w:id="9631" w:name="_Toc131560528"/>
      <w:bookmarkStart w:id="9632" w:name="_Toc137394228"/>
      <w:bookmarkStart w:id="9633" w:name="_Toc163475334"/>
      <w:bookmarkStart w:id="9634" w:name="_Toc176783664"/>
      <w:r w:rsidRPr="00931575">
        <w:t>8.2.</w:t>
      </w:r>
      <w:r w:rsidRPr="00931575">
        <w:rPr>
          <w:rFonts w:hint="eastAsia"/>
        </w:rPr>
        <w:t>2.</w:t>
      </w:r>
      <w:r w:rsidRPr="00931575">
        <w:t>2</w:t>
      </w:r>
      <w:r w:rsidRPr="00931575">
        <w:tab/>
        <w:t>Minimum Requirement</w:t>
      </w:r>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9635" w:name="_Toc21102946"/>
      <w:bookmarkStart w:id="9636" w:name="_Toc29810795"/>
      <w:bookmarkStart w:id="9637" w:name="_Toc36636147"/>
      <w:bookmarkStart w:id="9638" w:name="_Toc37273093"/>
      <w:bookmarkStart w:id="9639" w:name="_Toc45886173"/>
      <w:bookmarkStart w:id="9640" w:name="_Toc53183252"/>
      <w:bookmarkStart w:id="9641" w:name="_Toc58915922"/>
      <w:bookmarkStart w:id="9642" w:name="_Toc58918103"/>
      <w:bookmarkStart w:id="9643" w:name="_Toc66693973"/>
      <w:bookmarkStart w:id="9644" w:name="_Toc74915940"/>
      <w:bookmarkStart w:id="9645" w:name="_Toc76114565"/>
      <w:bookmarkStart w:id="9646" w:name="_Toc76544451"/>
      <w:bookmarkStart w:id="9647" w:name="_Toc82536573"/>
      <w:bookmarkStart w:id="9648" w:name="_Toc89952866"/>
      <w:bookmarkStart w:id="9649" w:name="_Toc98766682"/>
      <w:bookmarkStart w:id="9650" w:name="_Toc99703045"/>
      <w:bookmarkStart w:id="9651" w:name="_Toc106206833"/>
      <w:bookmarkStart w:id="9652" w:name="_Toc115080835"/>
      <w:bookmarkStart w:id="9653" w:name="_Toc121999726"/>
      <w:bookmarkStart w:id="9654" w:name="_Toc124153899"/>
      <w:bookmarkStart w:id="9655" w:name="_Toc124154674"/>
      <w:bookmarkStart w:id="9656" w:name="_Toc131560529"/>
      <w:bookmarkStart w:id="9657" w:name="_Toc137394229"/>
      <w:bookmarkStart w:id="9658" w:name="_Toc163475335"/>
      <w:bookmarkStart w:id="9659" w:name="_Toc176783665"/>
      <w:r w:rsidRPr="00931575">
        <w:t>8.2.</w:t>
      </w:r>
      <w:r w:rsidRPr="00931575">
        <w:rPr>
          <w:rFonts w:hint="eastAsia"/>
        </w:rPr>
        <w:t>2.</w:t>
      </w:r>
      <w:r w:rsidRPr="00931575">
        <w:t>3</w:t>
      </w:r>
      <w:r w:rsidRPr="00931575">
        <w:tab/>
        <w:t>Test Purpose</w:t>
      </w:r>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9660" w:name="_Toc21102947"/>
      <w:bookmarkStart w:id="9661" w:name="_Toc29810796"/>
      <w:bookmarkStart w:id="9662" w:name="_Toc36636148"/>
      <w:bookmarkStart w:id="9663" w:name="_Toc37273094"/>
      <w:bookmarkStart w:id="9664" w:name="_Toc45886174"/>
      <w:bookmarkStart w:id="9665" w:name="_Toc53183253"/>
      <w:bookmarkStart w:id="9666" w:name="_Toc58915923"/>
      <w:bookmarkStart w:id="9667" w:name="_Toc58918104"/>
      <w:bookmarkStart w:id="9668" w:name="_Toc66693974"/>
      <w:bookmarkStart w:id="9669" w:name="_Toc74915941"/>
      <w:bookmarkStart w:id="9670" w:name="_Toc76114566"/>
      <w:bookmarkStart w:id="9671" w:name="_Toc76544452"/>
      <w:bookmarkStart w:id="9672" w:name="_Toc82536574"/>
      <w:bookmarkStart w:id="9673" w:name="_Toc89952867"/>
      <w:bookmarkStart w:id="9674" w:name="_Toc98766683"/>
      <w:bookmarkStart w:id="9675" w:name="_Toc99703046"/>
      <w:bookmarkStart w:id="9676" w:name="_Toc106206834"/>
      <w:bookmarkStart w:id="9677" w:name="_Toc115080836"/>
      <w:bookmarkStart w:id="9678" w:name="_Toc121999727"/>
      <w:bookmarkStart w:id="9679" w:name="_Toc124153900"/>
      <w:bookmarkStart w:id="9680" w:name="_Toc124154675"/>
      <w:bookmarkStart w:id="9681" w:name="_Toc131560530"/>
      <w:bookmarkStart w:id="9682" w:name="_Toc137394230"/>
      <w:bookmarkStart w:id="9683" w:name="_Toc163475336"/>
      <w:bookmarkStart w:id="9684" w:name="_Toc176783666"/>
      <w:r w:rsidRPr="00931575">
        <w:t>8.2.</w:t>
      </w:r>
      <w:r w:rsidRPr="00931575">
        <w:rPr>
          <w:rFonts w:hint="eastAsia"/>
        </w:rPr>
        <w:t>2.</w:t>
      </w:r>
      <w:r w:rsidRPr="00931575">
        <w:t>4</w:t>
      </w:r>
      <w:r w:rsidRPr="00931575">
        <w:tab/>
        <w:t>Method of test</w:t>
      </w:r>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14:paraId="3FCB0D33" w14:textId="77777777" w:rsidR="00C45907" w:rsidRPr="00931575" w:rsidRDefault="00C45907" w:rsidP="00C45907">
      <w:pPr>
        <w:pStyle w:val="Heading5"/>
      </w:pPr>
      <w:bookmarkStart w:id="9685" w:name="_Toc21102948"/>
      <w:bookmarkStart w:id="9686" w:name="_Toc29810797"/>
      <w:bookmarkStart w:id="9687" w:name="_Toc36636149"/>
      <w:bookmarkStart w:id="9688" w:name="_Toc37273095"/>
      <w:bookmarkStart w:id="9689" w:name="_Toc45886175"/>
      <w:bookmarkStart w:id="9690" w:name="_Toc53183254"/>
      <w:bookmarkStart w:id="9691" w:name="_Toc58915924"/>
      <w:bookmarkStart w:id="9692" w:name="_Toc58918105"/>
      <w:bookmarkStart w:id="9693" w:name="_Toc66693975"/>
      <w:bookmarkStart w:id="9694" w:name="_Toc74915942"/>
      <w:bookmarkStart w:id="9695" w:name="_Toc76114567"/>
      <w:bookmarkStart w:id="9696" w:name="_Toc76544453"/>
      <w:bookmarkStart w:id="9697" w:name="_Toc82536575"/>
      <w:bookmarkStart w:id="9698" w:name="_Toc89952868"/>
      <w:bookmarkStart w:id="9699" w:name="_Toc98766684"/>
      <w:bookmarkStart w:id="9700" w:name="_Toc99703047"/>
      <w:bookmarkStart w:id="9701" w:name="_Toc106206835"/>
      <w:bookmarkStart w:id="9702" w:name="_Toc115080837"/>
      <w:bookmarkStart w:id="9703" w:name="_Toc121999728"/>
      <w:bookmarkStart w:id="9704" w:name="_Toc124153901"/>
      <w:bookmarkStart w:id="9705" w:name="_Toc124154676"/>
      <w:bookmarkStart w:id="9706" w:name="_Toc131560531"/>
      <w:bookmarkStart w:id="9707" w:name="_Toc137394231"/>
      <w:bookmarkStart w:id="9708" w:name="_Toc163475337"/>
      <w:bookmarkStart w:id="9709" w:name="_Toc176783667"/>
      <w:r w:rsidRPr="00931575">
        <w:t>8.2.2.4.1</w:t>
      </w:r>
      <w:r w:rsidRPr="00931575">
        <w:rPr>
          <w:rFonts w:hint="eastAsia"/>
        </w:rPr>
        <w:tab/>
      </w:r>
      <w:r w:rsidRPr="00931575">
        <w:t>Initial Conditions</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9710"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9711" w:name="_Toc29810798"/>
      <w:bookmarkStart w:id="9712" w:name="_Toc36636150"/>
      <w:bookmarkStart w:id="9713" w:name="_Toc37273096"/>
      <w:bookmarkStart w:id="9714" w:name="_Toc45886176"/>
      <w:bookmarkStart w:id="9715" w:name="_Toc53183255"/>
      <w:bookmarkStart w:id="9716" w:name="_Toc58915925"/>
      <w:bookmarkStart w:id="9717" w:name="_Toc58918106"/>
      <w:bookmarkStart w:id="9718" w:name="_Toc66693976"/>
      <w:bookmarkStart w:id="9719" w:name="_Toc74915943"/>
      <w:bookmarkStart w:id="9720" w:name="_Toc76114568"/>
      <w:bookmarkStart w:id="9721" w:name="_Toc76544454"/>
      <w:bookmarkStart w:id="9722" w:name="_Toc82536576"/>
      <w:bookmarkStart w:id="9723" w:name="_Toc89952869"/>
      <w:bookmarkStart w:id="9724" w:name="_Toc98766685"/>
      <w:bookmarkStart w:id="9725" w:name="_Toc99703048"/>
      <w:bookmarkStart w:id="9726" w:name="_Toc106206836"/>
      <w:bookmarkStart w:id="9727" w:name="_Toc115080838"/>
      <w:bookmarkStart w:id="9728" w:name="_Toc121999729"/>
      <w:bookmarkStart w:id="9729" w:name="_Toc124153902"/>
      <w:bookmarkStart w:id="9730" w:name="_Toc124154677"/>
      <w:bookmarkStart w:id="9731" w:name="_Toc131560532"/>
      <w:bookmarkStart w:id="9732" w:name="_Toc137394232"/>
      <w:bookmarkStart w:id="9733" w:name="_Toc163475338"/>
      <w:bookmarkStart w:id="9734" w:name="_Toc176783668"/>
      <w:r w:rsidRPr="00931575">
        <w:t>8.2.</w:t>
      </w:r>
      <w:r w:rsidRPr="00931575">
        <w:rPr>
          <w:rFonts w:hint="eastAsia"/>
        </w:rPr>
        <w:t>2.</w:t>
      </w:r>
      <w:r w:rsidRPr="00931575">
        <w:t>4.2</w:t>
      </w:r>
      <w:r w:rsidRPr="00931575">
        <w:tab/>
        <w:t>Procedure</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CF664B" w:rsidRPr="00931575" w14:paraId="0CDA3CDF" w14:textId="77777777" w:rsidTr="003274C2">
        <w:trPr>
          <w:cantSplit/>
          <w:jc w:val="center"/>
        </w:trPr>
        <w:tc>
          <w:tcPr>
            <w:tcW w:w="4805" w:type="dxa"/>
            <w:gridSpan w:val="2"/>
          </w:tcPr>
          <w:p w14:paraId="29019EDE" w14:textId="77777777" w:rsidR="00CF664B" w:rsidRPr="00931575" w:rsidRDefault="00CF664B" w:rsidP="00CF664B">
            <w:pPr>
              <w:pStyle w:val="TAL"/>
            </w:pPr>
            <w:r w:rsidRPr="00931575">
              <w:t xml:space="preserve">Default TDD UL-DL pattern </w:t>
            </w:r>
            <w:r w:rsidRPr="00931575">
              <w:rPr>
                <w:rFonts w:eastAsia="SimSun"/>
                <w:lang w:eastAsia="zh-CN"/>
              </w:rPr>
              <w:t>(Note 1)</w:t>
            </w:r>
          </w:p>
        </w:tc>
        <w:tc>
          <w:tcPr>
            <w:tcW w:w="2411" w:type="dxa"/>
          </w:tcPr>
          <w:p w14:paraId="110D021C" w14:textId="77777777" w:rsidR="00CF664B" w:rsidRPr="00931575" w:rsidRDefault="00CF664B" w:rsidP="00CF664B">
            <w:pPr>
              <w:pStyle w:val="TAC"/>
            </w:pPr>
            <w:r w:rsidRPr="00931575">
              <w:t>15 kHz SCS:</w:t>
            </w:r>
          </w:p>
          <w:p w14:paraId="3B169DC6" w14:textId="77777777" w:rsidR="00CF664B" w:rsidRPr="00931575" w:rsidRDefault="00CF664B" w:rsidP="00CF664B">
            <w:pPr>
              <w:pStyle w:val="TAC"/>
            </w:pPr>
            <w:r w:rsidRPr="00931575">
              <w:t>3D1S1U, S=10D:2G:2U</w:t>
            </w:r>
          </w:p>
          <w:p w14:paraId="6DAF9835" w14:textId="77777777" w:rsidR="00CF664B" w:rsidRPr="00931575" w:rsidRDefault="00CF664B" w:rsidP="00CF664B">
            <w:pPr>
              <w:pStyle w:val="TAC"/>
            </w:pPr>
            <w:r w:rsidRPr="00931575">
              <w:t>30 kHz SCS:</w:t>
            </w:r>
          </w:p>
          <w:p w14:paraId="4C74FAD5" w14:textId="046F1CF2" w:rsidR="00CF664B" w:rsidRPr="00931575" w:rsidRDefault="00CF664B" w:rsidP="00CF664B">
            <w:pPr>
              <w:pStyle w:val="TAC"/>
            </w:pPr>
            <w:r w:rsidRPr="00931575">
              <w:t>7D1S2U, S=6D:4G:4U</w:t>
            </w:r>
          </w:p>
        </w:tc>
        <w:tc>
          <w:tcPr>
            <w:tcW w:w="2415" w:type="dxa"/>
          </w:tcPr>
          <w:p w14:paraId="2A1366FF" w14:textId="3980E821" w:rsidR="00CF664B" w:rsidRPr="00931575" w:rsidRDefault="00CF664B" w:rsidP="00CF664B">
            <w:pPr>
              <w:pStyle w:val="TAC"/>
            </w:pPr>
            <w:r w:rsidRPr="00931575">
              <w:t>60 kHz and 120</w:t>
            </w:r>
            <w:r w:rsidR="00D31DB7">
              <w:t xml:space="preserve"> </w:t>
            </w:r>
            <w:r w:rsidRPr="00931575">
              <w:t>kHz SCS:</w:t>
            </w:r>
          </w:p>
          <w:p w14:paraId="45632106" w14:textId="77777777" w:rsidR="00CF664B" w:rsidRDefault="00CF664B" w:rsidP="00CF664B">
            <w:pPr>
              <w:pStyle w:val="TAC"/>
            </w:pPr>
            <w:r w:rsidRPr="00931575">
              <w:t>3D1S1U, S=10D:2G:2U</w:t>
            </w:r>
          </w:p>
          <w:p w14:paraId="0CFACEBF" w14:textId="03710ABC" w:rsidR="00CF664B" w:rsidRPr="00931575" w:rsidRDefault="00CF664B" w:rsidP="00CF664B">
            <w:pPr>
              <w:pStyle w:val="TAC"/>
            </w:pPr>
            <w:r>
              <w:t>480</w:t>
            </w:r>
            <w:r w:rsidR="00D31DB7">
              <w:t xml:space="preserve"> </w:t>
            </w:r>
            <w:r>
              <w:t>kHz SCS:14D2S4U,S1=12D:2G0U,S2=0D:6G:8U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03655A0A" w14:textId="77777777" w:rsidR="00A45F26" w:rsidRDefault="003E681E" w:rsidP="00A45F26">
            <w:pPr>
              <w:pStyle w:val="TAC"/>
            </w:pPr>
            <w:r>
              <w:t xml:space="preserve">FR2-1: </w:t>
            </w:r>
            <w:r w:rsidR="007F4304" w:rsidRPr="00931575">
              <w:t>30 PRBs in the middle of the test bandwidth</w:t>
            </w:r>
          </w:p>
          <w:p w14:paraId="736E96AF" w14:textId="623BD539" w:rsidR="007F4304" w:rsidRPr="00931575" w:rsidRDefault="00A45F26" w:rsidP="00A45F26">
            <w:pPr>
              <w:pStyle w:val="TAC"/>
            </w:pPr>
            <w:r>
              <w:t>FR2-2: 64</w:t>
            </w:r>
            <w:r w:rsidRPr="00931575">
              <w:t xml:space="preserve">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6F1F81">
            <w:pPr>
              <w:pStyle w:val="TAH"/>
              <w:rPr>
                <w:rFonts w:eastAsia="‚c‚e‚o“Á‘¾ƒSƒVƒbƒN‘Ì"/>
              </w:rPr>
            </w:pPr>
            <w:r w:rsidRPr="00931575">
              <w:t>BS type</w:t>
            </w:r>
          </w:p>
        </w:tc>
        <w:tc>
          <w:tcPr>
            <w:tcW w:w="1959" w:type="dxa"/>
          </w:tcPr>
          <w:p w14:paraId="58405C27"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6F1F81">
            <w:pPr>
              <w:pStyle w:val="TAC"/>
              <w:rPr>
                <w:rFonts w:eastAsia="‚c‚e‚o“Á‘¾ƒSƒVƒbƒN‘Ì"/>
              </w:rPr>
            </w:pPr>
            <w:r w:rsidRPr="00931575">
              <w:t>BS type 1-O</w:t>
            </w:r>
            <w:r>
              <w:t xml:space="preserve"> (Note 4)</w:t>
            </w:r>
          </w:p>
        </w:tc>
        <w:tc>
          <w:tcPr>
            <w:tcW w:w="1959" w:type="dxa"/>
          </w:tcPr>
          <w:p w14:paraId="2359ED98" w14:textId="77777777" w:rsidR="007F4304" w:rsidRPr="00931575" w:rsidRDefault="007F4304"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6F1F81">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6F1F81">
            <w:pPr>
              <w:pStyle w:val="TAC"/>
              <w:rPr>
                <w:rFonts w:eastAsia="‚c‚e‚o“Á‘¾ƒSƒVƒbƒN‘Ì"/>
              </w:rPr>
            </w:pPr>
          </w:p>
        </w:tc>
        <w:tc>
          <w:tcPr>
            <w:tcW w:w="1959" w:type="dxa"/>
          </w:tcPr>
          <w:p w14:paraId="3B8892B4" w14:textId="77777777" w:rsidR="007F4304" w:rsidRPr="00931575" w:rsidRDefault="007F4304" w:rsidP="006F1F81">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6F1F81">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6F1F81">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7F4304" w:rsidRPr="00931575" w:rsidRDefault="007F4304"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6F1F81">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CF664B">
        <w:trPr>
          <w:cantSplit/>
          <w:jc w:val="center"/>
        </w:trPr>
        <w:tc>
          <w:tcPr>
            <w:tcW w:w="1423" w:type="dxa"/>
            <w:tcBorders>
              <w:top w:val="nil"/>
              <w:bottom w:val="nil"/>
            </w:tcBorders>
            <w:shd w:val="clear" w:color="auto" w:fill="auto"/>
          </w:tcPr>
          <w:p w14:paraId="18D5F558" w14:textId="77777777" w:rsidR="007F4304" w:rsidRPr="00931575" w:rsidRDefault="007F4304" w:rsidP="006F1F81">
            <w:pPr>
              <w:pStyle w:val="TAC"/>
              <w:rPr>
                <w:rFonts w:eastAsia="‚c‚e‚o“Á‘¾ƒSƒVƒbƒN‘Ì"/>
              </w:rPr>
            </w:pPr>
          </w:p>
        </w:tc>
        <w:tc>
          <w:tcPr>
            <w:tcW w:w="1959" w:type="dxa"/>
          </w:tcPr>
          <w:p w14:paraId="6331F71A" w14:textId="77777777" w:rsidR="007F4304" w:rsidRPr="00931575" w:rsidRDefault="007F4304" w:rsidP="006F1F81">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6F1F81">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F664B" w:rsidRPr="00931575" w14:paraId="77542957" w14:textId="77777777" w:rsidTr="001A6C5F">
        <w:trPr>
          <w:cantSplit/>
          <w:jc w:val="center"/>
        </w:trPr>
        <w:tc>
          <w:tcPr>
            <w:tcW w:w="1423" w:type="dxa"/>
            <w:tcBorders>
              <w:top w:val="nil"/>
              <w:bottom w:val="nil"/>
            </w:tcBorders>
            <w:shd w:val="clear" w:color="auto" w:fill="auto"/>
          </w:tcPr>
          <w:p w14:paraId="20CE2311" w14:textId="77777777" w:rsidR="00CF664B" w:rsidRPr="00931575" w:rsidRDefault="00CF664B" w:rsidP="00CF664B">
            <w:pPr>
              <w:pStyle w:val="TAC"/>
              <w:rPr>
                <w:rFonts w:eastAsia="‚c‚e‚o“Á‘¾ƒSƒVƒbƒN‘Ì"/>
              </w:rPr>
            </w:pPr>
          </w:p>
        </w:tc>
        <w:tc>
          <w:tcPr>
            <w:tcW w:w="1959" w:type="dxa"/>
            <w:tcBorders>
              <w:top w:val="nil"/>
            </w:tcBorders>
          </w:tcPr>
          <w:p w14:paraId="1F23FE39" w14:textId="77777777" w:rsidR="00CF664B" w:rsidRPr="00931575" w:rsidRDefault="00CF664B" w:rsidP="00CF664B">
            <w:pPr>
              <w:pStyle w:val="TAC"/>
              <w:rPr>
                <w:lang w:eastAsia="zh-CN"/>
              </w:rPr>
            </w:pPr>
          </w:p>
        </w:tc>
        <w:tc>
          <w:tcPr>
            <w:tcW w:w="1985" w:type="dxa"/>
          </w:tcPr>
          <w:p w14:paraId="42DC8947" w14:textId="4E8562AE" w:rsidR="00CF664B" w:rsidRPr="00931575" w:rsidRDefault="00CF664B" w:rsidP="00CF664B">
            <w:pPr>
              <w:pStyle w:val="TAC"/>
              <w:rPr>
                <w:rFonts w:eastAsia="‚c‚e‚o“Á‘¾ƒSƒVƒbƒN‘Ì"/>
              </w:rPr>
            </w:pPr>
            <w:r>
              <w:rPr>
                <w:rFonts w:hint="eastAsia"/>
                <w:lang w:eastAsia="zh-CN"/>
              </w:rPr>
              <w:t>1</w:t>
            </w:r>
            <w:r>
              <w:rPr>
                <w:lang w:eastAsia="zh-CN"/>
              </w:rPr>
              <w:t>00</w:t>
            </w:r>
          </w:p>
        </w:tc>
        <w:tc>
          <w:tcPr>
            <w:tcW w:w="3402" w:type="dxa"/>
          </w:tcPr>
          <w:p w14:paraId="218B47F4" w14:textId="6E278AF2"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F664B" w:rsidRPr="00931575" w14:paraId="0B73D5F8" w14:textId="77777777" w:rsidTr="007F4304">
        <w:trPr>
          <w:cantSplit/>
          <w:jc w:val="center"/>
        </w:trPr>
        <w:tc>
          <w:tcPr>
            <w:tcW w:w="1423" w:type="dxa"/>
            <w:tcBorders>
              <w:top w:val="nil"/>
            </w:tcBorders>
            <w:shd w:val="clear" w:color="auto" w:fill="auto"/>
          </w:tcPr>
          <w:p w14:paraId="428C45FA" w14:textId="77777777" w:rsidR="00CF664B" w:rsidRPr="00931575" w:rsidRDefault="00CF664B" w:rsidP="00CF664B">
            <w:pPr>
              <w:pStyle w:val="TAC"/>
              <w:rPr>
                <w:rFonts w:eastAsia="‚c‚e‚o“Á‘¾ƒSƒVƒbƒN‘Ì"/>
              </w:rPr>
            </w:pPr>
          </w:p>
        </w:tc>
        <w:tc>
          <w:tcPr>
            <w:tcW w:w="1959" w:type="dxa"/>
          </w:tcPr>
          <w:p w14:paraId="1A654DBB" w14:textId="7E0A48AB" w:rsidR="00CF664B" w:rsidRPr="00931575" w:rsidRDefault="00CF664B" w:rsidP="00CF664B">
            <w:pPr>
              <w:pStyle w:val="TAC"/>
              <w:rPr>
                <w:lang w:eastAsia="zh-CN"/>
              </w:rPr>
            </w:pPr>
            <w:r>
              <w:rPr>
                <w:rFonts w:hint="eastAsia"/>
                <w:lang w:eastAsia="zh-CN"/>
              </w:rPr>
              <w:t>4</w:t>
            </w:r>
            <w:r>
              <w:rPr>
                <w:lang w:eastAsia="zh-CN"/>
              </w:rPr>
              <w:t>80</w:t>
            </w:r>
          </w:p>
        </w:tc>
        <w:tc>
          <w:tcPr>
            <w:tcW w:w="1985" w:type="dxa"/>
          </w:tcPr>
          <w:p w14:paraId="3B63C478" w14:textId="6B92B18B" w:rsidR="00CF664B" w:rsidRPr="00931575" w:rsidRDefault="00CF664B" w:rsidP="00CF664B">
            <w:pPr>
              <w:pStyle w:val="TAC"/>
              <w:rPr>
                <w:rFonts w:eastAsia="‚c‚e‚o“Á‘¾ƒSƒVƒbƒN‘Ì"/>
              </w:rPr>
            </w:pPr>
            <w:r>
              <w:rPr>
                <w:rFonts w:hint="eastAsia"/>
                <w:lang w:eastAsia="zh-CN"/>
              </w:rPr>
              <w:t>4</w:t>
            </w:r>
            <w:r>
              <w:rPr>
                <w:lang w:eastAsia="zh-CN"/>
              </w:rPr>
              <w:t>00</w:t>
            </w:r>
          </w:p>
        </w:tc>
        <w:tc>
          <w:tcPr>
            <w:tcW w:w="3402" w:type="dxa"/>
          </w:tcPr>
          <w:p w14:paraId="7D74F8A5" w14:textId="75B21136"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6F1F81">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6F1F81">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6F1F81">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9735" w:name="_Toc21102950"/>
      <w:bookmarkStart w:id="9736" w:name="_Toc29810799"/>
      <w:bookmarkStart w:id="9737" w:name="_Toc36636151"/>
      <w:bookmarkStart w:id="9738" w:name="_Toc37273097"/>
      <w:bookmarkStart w:id="9739" w:name="_Toc45886177"/>
      <w:bookmarkStart w:id="9740" w:name="_Toc53183256"/>
      <w:bookmarkStart w:id="9741" w:name="_Toc58915926"/>
      <w:bookmarkStart w:id="9742" w:name="_Toc58918107"/>
      <w:bookmarkStart w:id="9743" w:name="_Toc66693977"/>
      <w:bookmarkStart w:id="9744" w:name="_Toc74915944"/>
      <w:bookmarkStart w:id="9745" w:name="_Toc76114569"/>
      <w:bookmarkStart w:id="9746" w:name="_Toc76544455"/>
      <w:bookmarkStart w:id="9747" w:name="_Toc82536577"/>
      <w:bookmarkStart w:id="9748" w:name="_Toc89952870"/>
      <w:bookmarkStart w:id="9749" w:name="_Toc98766686"/>
      <w:bookmarkStart w:id="9750" w:name="_Toc99703049"/>
      <w:bookmarkStart w:id="9751" w:name="_Toc106206837"/>
      <w:bookmarkStart w:id="9752" w:name="_Toc115080839"/>
      <w:bookmarkStart w:id="9753" w:name="_Toc121999730"/>
      <w:bookmarkStart w:id="9754" w:name="_Toc124153903"/>
      <w:bookmarkStart w:id="9755" w:name="_Toc124154678"/>
      <w:bookmarkStart w:id="9756" w:name="_Toc131560533"/>
      <w:bookmarkStart w:id="9757" w:name="_Toc137394233"/>
      <w:bookmarkStart w:id="9758" w:name="_Toc163475339"/>
      <w:bookmarkStart w:id="9759" w:name="_Toc176783669"/>
      <w:r w:rsidRPr="00931575">
        <w:t>8.2.</w:t>
      </w:r>
      <w:r w:rsidRPr="00931575">
        <w:rPr>
          <w:rFonts w:hint="eastAsia"/>
        </w:rPr>
        <w:t>2.</w:t>
      </w:r>
      <w:r w:rsidRPr="00931575">
        <w:t>5</w:t>
      </w:r>
      <w:r w:rsidRPr="00931575">
        <w:tab/>
        <w:t>Test Requirement</w:t>
      </w:r>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53D50A1E" w14:textId="77777777" w:rsidR="00C45907" w:rsidRPr="00931575" w:rsidRDefault="00C45907" w:rsidP="00C45907">
      <w:pPr>
        <w:pStyle w:val="Heading5"/>
        <w:rPr>
          <w:rFonts w:cs="Arial"/>
          <w:i/>
          <w:iCs/>
          <w:szCs w:val="22"/>
          <w:lang w:eastAsia="zh-CN"/>
        </w:rPr>
      </w:pPr>
      <w:bookmarkStart w:id="9760" w:name="_Toc21102951"/>
      <w:bookmarkStart w:id="9761" w:name="_Toc29810800"/>
      <w:bookmarkStart w:id="9762" w:name="_Toc36636152"/>
      <w:bookmarkStart w:id="9763" w:name="_Toc37273098"/>
      <w:bookmarkStart w:id="9764" w:name="_Toc45886178"/>
      <w:bookmarkStart w:id="9765" w:name="_Toc53183257"/>
      <w:bookmarkStart w:id="9766" w:name="_Toc58915927"/>
      <w:bookmarkStart w:id="9767" w:name="_Toc58918108"/>
      <w:bookmarkStart w:id="9768" w:name="_Toc66693978"/>
      <w:bookmarkStart w:id="9769" w:name="_Toc74915945"/>
      <w:bookmarkStart w:id="9770" w:name="_Toc76114570"/>
      <w:bookmarkStart w:id="9771" w:name="_Toc76544456"/>
      <w:bookmarkStart w:id="9772" w:name="_Toc82536578"/>
      <w:bookmarkStart w:id="9773" w:name="_Toc89952871"/>
      <w:bookmarkStart w:id="9774" w:name="_Toc98766687"/>
      <w:bookmarkStart w:id="9775" w:name="_Toc99703050"/>
      <w:bookmarkStart w:id="9776" w:name="_Toc106206838"/>
      <w:bookmarkStart w:id="9777" w:name="_Toc115080840"/>
      <w:bookmarkStart w:id="9778" w:name="_Toc121999731"/>
      <w:bookmarkStart w:id="9779" w:name="_Toc124153904"/>
      <w:bookmarkStart w:id="9780" w:name="_Toc124154679"/>
      <w:bookmarkStart w:id="9781" w:name="_Toc131560534"/>
      <w:bookmarkStart w:id="9782" w:name="_Toc137394234"/>
      <w:bookmarkStart w:id="9783" w:name="_Toc163475340"/>
      <w:bookmarkStart w:id="9784" w:name="_Toc176783670"/>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1F4F0C79"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rPr>
          <w:rFonts w:eastAsia="SimSun"/>
        </w:rPr>
        <w:t xml:space="preserve">, </w:t>
      </w:r>
      <w:r w:rsidR="00CF664B" w:rsidRPr="00931575">
        <w:t>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6832235C"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w:t>
      </w:r>
      <w:r w:rsidR="00CF664B" w:rsidRPr="00931575">
        <w:t xml:space="preserve">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6A3C421A" w:rsidR="00C45907" w:rsidRPr="00931575" w:rsidRDefault="00C45907" w:rsidP="006F1F81">
      <w:pPr>
        <w:pStyle w:val="TH"/>
        <w:rPr>
          <w:lang w:eastAsia="zh-CN"/>
        </w:rPr>
      </w:pPr>
      <w:r w:rsidRPr="00931575">
        <w:lastRenderedPageBreak/>
        <w:t>Table 8.2.2.5.</w:t>
      </w:r>
      <w:r w:rsidRPr="00931575">
        <w:rPr>
          <w:rFonts w:hint="eastAsia"/>
          <w:lang w:eastAsia="zh-CN"/>
        </w:rPr>
        <w:t>1</w:t>
      </w:r>
      <w:r w:rsidRPr="00931575">
        <w:t xml:space="preserve">-3: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2DFE5AE0"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9785" w:name="_Toc21102952"/>
      <w:bookmarkStart w:id="9786" w:name="_Toc29810801"/>
      <w:bookmarkStart w:id="9787" w:name="_Toc36636153"/>
      <w:bookmarkStart w:id="9788" w:name="_Toc37273099"/>
      <w:bookmarkStart w:id="9789" w:name="_Toc45886179"/>
      <w:bookmarkStart w:id="9790" w:name="_Toc53183258"/>
      <w:bookmarkStart w:id="9791" w:name="_Toc58915928"/>
      <w:bookmarkStart w:id="9792" w:name="_Toc58918109"/>
      <w:bookmarkStart w:id="9793" w:name="_Toc66693979"/>
      <w:bookmarkStart w:id="9794" w:name="_Toc74915946"/>
      <w:bookmarkStart w:id="9795" w:name="_Toc76114571"/>
      <w:bookmarkStart w:id="9796" w:name="_Toc76544457"/>
      <w:bookmarkStart w:id="9797" w:name="_Toc82536579"/>
      <w:bookmarkStart w:id="9798" w:name="_Toc89952872"/>
      <w:bookmarkStart w:id="9799" w:name="_Toc98766688"/>
      <w:bookmarkStart w:id="9800" w:name="_Toc99703051"/>
      <w:bookmarkStart w:id="9801" w:name="_Toc106206839"/>
      <w:bookmarkStart w:id="9802" w:name="_Toc115080841"/>
      <w:bookmarkStart w:id="9803" w:name="_Toc121999732"/>
      <w:bookmarkStart w:id="9804" w:name="_Toc124153905"/>
      <w:bookmarkStart w:id="9805" w:name="_Toc124154680"/>
      <w:bookmarkStart w:id="9806" w:name="_Toc131560535"/>
      <w:bookmarkStart w:id="9807" w:name="_Toc137394235"/>
      <w:bookmarkStart w:id="9808" w:name="_Toc163475341"/>
      <w:bookmarkStart w:id="9809" w:name="_Toc176783671"/>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F06F5C6"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rPr>
        <w:t>5</w:t>
      </w:r>
      <w:r w:rsidR="00CF664B" w:rsidRPr="00931575">
        <w:rPr>
          <w:rFonts w:eastAsia="SimSun" w:hint="eastAsia"/>
          <w:lang w:eastAsia="zh-CN"/>
        </w:rPr>
        <w:t>0</w:t>
      </w:r>
      <w:r w:rsidR="00CF664B" w:rsidRPr="00931575">
        <w:rPr>
          <w:rFonts w:eastAsia="SimSun"/>
        </w:rPr>
        <w:t xml:space="preserve"> MHz channel bandwidth</w:t>
      </w:r>
      <w:r w:rsidR="00CF664B" w:rsidRPr="00931575">
        <w:rPr>
          <w:rFonts w:eastAsia="SimSun"/>
          <w:lang w:eastAsia="zh-CN"/>
        </w:rPr>
        <w:t xml:space="preserve">, </w:t>
      </w:r>
      <w:r w:rsidR="00CF664B" w:rsidRPr="00931575">
        <w:rPr>
          <w:rFonts w:eastAsia="SimSun" w:hint="eastAsia"/>
          <w:lang w:eastAsia="zh-CN"/>
        </w:rPr>
        <w:t>60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22BA72A5"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hint="eastAsia"/>
          <w:lang w:eastAsia="zh-CN"/>
        </w:rPr>
        <w:t xml:space="preserve">50 </w:t>
      </w:r>
      <w:r w:rsidR="00CF664B" w:rsidRPr="00931575">
        <w:rPr>
          <w:rFonts w:eastAsia="SimSun"/>
        </w:rPr>
        <w:t>MHz channel bandwidth</w:t>
      </w:r>
      <w:r w:rsidR="00CF664B" w:rsidRPr="00931575">
        <w:rPr>
          <w:rFonts w:eastAsia="SimSun"/>
          <w:lang w:eastAsia="zh-CN"/>
        </w:rPr>
        <w:t xml:space="preserve">, </w:t>
      </w:r>
      <w:r w:rsidR="00CF664B" w:rsidRPr="00931575">
        <w:rPr>
          <w:rFonts w:eastAsia="SimSun" w:hint="eastAsia"/>
          <w:lang w:eastAsia="zh-CN"/>
        </w:rPr>
        <w:t>120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2CC7CB34" w:rsidR="00C45907" w:rsidRDefault="00C45907" w:rsidP="006F1F81">
      <w:pPr>
        <w:rPr>
          <w:lang w:eastAsia="zh-CN"/>
        </w:rPr>
      </w:pPr>
    </w:p>
    <w:p w14:paraId="3F36F196" w14:textId="135791CA" w:rsidR="00632C7C" w:rsidRPr="00931575" w:rsidRDefault="00632C7C" w:rsidP="00632C7C">
      <w:pPr>
        <w:pStyle w:val="TH"/>
        <w:rPr>
          <w:rFonts w:eastAsia="SimSun"/>
          <w:lang w:eastAsia="zh-CN"/>
        </w:rPr>
      </w:pPr>
      <w:r w:rsidRPr="00931575">
        <w:rPr>
          <w:rFonts w:eastAsia="SimSun"/>
        </w:rPr>
        <w:lastRenderedPageBreak/>
        <w:t xml:space="preserve">Table </w:t>
      </w:r>
      <w:r w:rsidRPr="00931575">
        <w:t>8.2.2.5.</w:t>
      </w:r>
      <w:r w:rsidRPr="00931575">
        <w:rPr>
          <w:rFonts w:hint="eastAsia"/>
          <w:lang w:eastAsia="zh-CN"/>
        </w:rPr>
        <w:t>2</w:t>
      </w:r>
      <w:r w:rsidRPr="00931575">
        <w:rPr>
          <w:rFonts w:eastAsia="SimSun"/>
        </w:rPr>
        <w:t>-</w:t>
      </w:r>
      <w:r>
        <w:rPr>
          <w:rFonts w:eastAsia="SimSun"/>
        </w:rPr>
        <w:t>3</w:t>
      </w:r>
      <w:r w:rsidRPr="00931575">
        <w:rPr>
          <w:rFonts w:eastAsia="SimSun"/>
        </w:rPr>
        <w:t>: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rPr>
        <w:t>100</w:t>
      </w:r>
      <w:r w:rsidRPr="00931575">
        <w:rPr>
          <w:rFonts w:eastAsia="SimSun"/>
        </w:rPr>
        <w:t xml:space="preserve"> MHz channel bandwidth</w:t>
      </w:r>
      <w:r w:rsidRPr="00931575">
        <w:rPr>
          <w:rFonts w:eastAsia="SimSun"/>
          <w:lang w:eastAsia="zh-CN"/>
        </w:rPr>
        <w:t xml:space="preserve">, </w:t>
      </w:r>
      <w:r>
        <w:rPr>
          <w:rFonts w:eastAsia="SimSun"/>
          <w:lang w:eastAsia="zh-CN"/>
        </w:rPr>
        <w:t>120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4C6FEC81" w14:textId="77777777" w:rsidTr="001A6C5F">
        <w:trPr>
          <w:cantSplit/>
          <w:jc w:val="center"/>
        </w:trPr>
        <w:tc>
          <w:tcPr>
            <w:tcW w:w="1186" w:type="dxa"/>
            <w:tcBorders>
              <w:bottom w:val="single" w:sz="4" w:space="0" w:color="auto"/>
            </w:tcBorders>
          </w:tcPr>
          <w:p w14:paraId="39DEEFCB"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8A21297"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3CB00E8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49298165"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5855D64F"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700B6DA3"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0179F75C"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1342B0"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0F2319A" w14:textId="77777777" w:rsidR="00632C7C" w:rsidRPr="00931575" w:rsidRDefault="00632C7C" w:rsidP="001A6C5F">
            <w:pPr>
              <w:pStyle w:val="TAH"/>
              <w:rPr>
                <w:rFonts w:eastAsia="SimSun"/>
              </w:rPr>
            </w:pPr>
            <w:r w:rsidRPr="00931575">
              <w:rPr>
                <w:rFonts w:eastAsia="SimSun"/>
              </w:rPr>
              <w:t>SNR</w:t>
            </w:r>
          </w:p>
          <w:p w14:paraId="4665DA2E" w14:textId="77777777" w:rsidR="00632C7C" w:rsidRPr="00931575" w:rsidRDefault="00632C7C" w:rsidP="001A6C5F">
            <w:pPr>
              <w:pStyle w:val="TAH"/>
              <w:rPr>
                <w:rFonts w:eastAsia="SimSun"/>
              </w:rPr>
            </w:pPr>
            <w:r w:rsidRPr="00931575">
              <w:rPr>
                <w:rFonts w:eastAsia="SimSun"/>
              </w:rPr>
              <w:t>(dB)</w:t>
            </w:r>
          </w:p>
        </w:tc>
      </w:tr>
      <w:tr w:rsidR="00644E6B" w:rsidRPr="00931575" w14:paraId="56283A48" w14:textId="77777777" w:rsidTr="001A6C5F">
        <w:trPr>
          <w:cantSplit/>
          <w:jc w:val="center"/>
        </w:trPr>
        <w:tc>
          <w:tcPr>
            <w:tcW w:w="1186" w:type="dxa"/>
            <w:tcBorders>
              <w:top w:val="nil"/>
            </w:tcBorders>
            <w:shd w:val="clear" w:color="auto" w:fill="auto"/>
          </w:tcPr>
          <w:p w14:paraId="7CD0E9E0" w14:textId="77777777" w:rsidR="00644E6B" w:rsidRPr="006730DE" w:rsidRDefault="00644E6B" w:rsidP="00644E6B">
            <w:pPr>
              <w:pStyle w:val="TAH"/>
              <w:rPr>
                <w:b w:val="0"/>
              </w:rPr>
            </w:pPr>
            <w:r w:rsidRPr="006730DE">
              <w:rPr>
                <w:rFonts w:hint="eastAsia"/>
                <w:b w:val="0"/>
              </w:rPr>
              <w:t>1</w:t>
            </w:r>
          </w:p>
        </w:tc>
        <w:tc>
          <w:tcPr>
            <w:tcW w:w="1660" w:type="dxa"/>
            <w:tcBorders>
              <w:top w:val="nil"/>
            </w:tcBorders>
            <w:shd w:val="clear" w:color="auto" w:fill="auto"/>
          </w:tcPr>
          <w:p w14:paraId="75A92E7B" w14:textId="77777777" w:rsidR="00644E6B" w:rsidRPr="006730DE" w:rsidRDefault="00644E6B" w:rsidP="00644E6B">
            <w:pPr>
              <w:pStyle w:val="TAH"/>
              <w:rPr>
                <w:b w:val="0"/>
              </w:rPr>
            </w:pPr>
            <w:r w:rsidRPr="006730DE">
              <w:rPr>
                <w:rFonts w:hint="eastAsia"/>
                <w:b w:val="0"/>
              </w:rPr>
              <w:t>2</w:t>
            </w:r>
          </w:p>
        </w:tc>
        <w:tc>
          <w:tcPr>
            <w:tcW w:w="869" w:type="dxa"/>
            <w:tcBorders>
              <w:top w:val="nil"/>
            </w:tcBorders>
            <w:shd w:val="clear" w:color="auto" w:fill="auto"/>
          </w:tcPr>
          <w:p w14:paraId="76692B7A" w14:textId="77777777" w:rsidR="00644E6B" w:rsidRPr="006730DE" w:rsidRDefault="00644E6B" w:rsidP="00644E6B">
            <w:pPr>
              <w:pStyle w:val="TAH"/>
              <w:rPr>
                <w:b w:val="0"/>
              </w:rPr>
            </w:pPr>
            <w:r w:rsidRPr="006730DE">
              <w:rPr>
                <w:b w:val="0"/>
              </w:rPr>
              <w:t>Normal</w:t>
            </w:r>
          </w:p>
        </w:tc>
        <w:tc>
          <w:tcPr>
            <w:tcW w:w="1692" w:type="dxa"/>
            <w:tcBorders>
              <w:top w:val="nil"/>
            </w:tcBorders>
            <w:shd w:val="clear" w:color="auto" w:fill="auto"/>
          </w:tcPr>
          <w:p w14:paraId="3BB5DED5" w14:textId="77777777" w:rsidR="00644E6B" w:rsidRPr="006730DE" w:rsidRDefault="00644E6B" w:rsidP="00644E6B">
            <w:pPr>
              <w:pStyle w:val="TAH"/>
              <w:rPr>
                <w:b w:val="0"/>
              </w:rPr>
            </w:pPr>
            <w:r w:rsidRPr="006730DE">
              <w:rPr>
                <w:b w:val="0"/>
              </w:rPr>
              <w:t>TDLA30-650 Low</w:t>
            </w:r>
          </w:p>
        </w:tc>
        <w:tc>
          <w:tcPr>
            <w:tcW w:w="1457" w:type="dxa"/>
            <w:tcBorders>
              <w:top w:val="nil"/>
            </w:tcBorders>
            <w:shd w:val="clear" w:color="auto" w:fill="auto"/>
          </w:tcPr>
          <w:p w14:paraId="4B32606E" w14:textId="77777777" w:rsidR="00644E6B" w:rsidRPr="006730DE" w:rsidRDefault="00644E6B" w:rsidP="00644E6B">
            <w:pPr>
              <w:pStyle w:val="TAH"/>
              <w:rPr>
                <w:b w:val="0"/>
              </w:rPr>
            </w:pPr>
            <w:r w:rsidRPr="006730DE">
              <w:rPr>
                <w:b w:val="0"/>
              </w:rPr>
              <w:t>70 %</w:t>
            </w:r>
          </w:p>
        </w:tc>
        <w:tc>
          <w:tcPr>
            <w:tcW w:w="870" w:type="dxa"/>
          </w:tcPr>
          <w:p w14:paraId="66AA27A3" w14:textId="137219E3" w:rsidR="00644E6B" w:rsidRPr="00973DE7" w:rsidRDefault="00644E6B" w:rsidP="00644E6B">
            <w:pPr>
              <w:pStyle w:val="TAH"/>
              <w:rPr>
                <w:b w:val="0"/>
                <w:bCs/>
              </w:rPr>
            </w:pPr>
            <w:r w:rsidRPr="00973DE7">
              <w:rPr>
                <w:b w:val="0"/>
                <w:bCs/>
                <w:lang w:eastAsia="zh-CN"/>
              </w:rPr>
              <w:t>G-FR2-A3B-</w:t>
            </w:r>
            <w:r w:rsidR="00B72552">
              <w:rPr>
                <w:b w:val="0"/>
                <w:bCs/>
                <w:lang w:eastAsia="zh-CN"/>
              </w:rPr>
              <w:t>6</w:t>
            </w:r>
          </w:p>
        </w:tc>
        <w:tc>
          <w:tcPr>
            <w:tcW w:w="1300" w:type="dxa"/>
          </w:tcPr>
          <w:p w14:paraId="28BF8397" w14:textId="303FF348" w:rsidR="00644E6B" w:rsidRPr="006730DE" w:rsidRDefault="00644E6B" w:rsidP="00644E6B">
            <w:pPr>
              <w:pStyle w:val="TAH"/>
              <w:rPr>
                <w:b w:val="0"/>
              </w:rPr>
            </w:pPr>
            <w:r w:rsidRPr="006730DE">
              <w:rPr>
                <w:b w:val="0"/>
              </w:rPr>
              <w:t>pos</w:t>
            </w:r>
            <w:r w:rsidRPr="006730DE">
              <w:rPr>
                <w:rFonts w:hint="eastAsia"/>
                <w:b w:val="0"/>
              </w:rPr>
              <w:t>1</w:t>
            </w:r>
          </w:p>
        </w:tc>
        <w:tc>
          <w:tcPr>
            <w:tcW w:w="597" w:type="dxa"/>
          </w:tcPr>
          <w:p w14:paraId="5627F67F" w14:textId="26D8C659" w:rsidR="00644E6B" w:rsidRPr="006730DE" w:rsidRDefault="00644E6B" w:rsidP="00644E6B">
            <w:pPr>
              <w:pStyle w:val="TAH"/>
              <w:rPr>
                <w:b w:val="0"/>
                <w:lang w:eastAsia="zh-CN"/>
              </w:rPr>
            </w:pPr>
            <w:r>
              <w:rPr>
                <w:b w:val="0"/>
                <w:lang w:eastAsia="zh-CN"/>
              </w:rPr>
              <w:t>0.7</w:t>
            </w:r>
          </w:p>
        </w:tc>
      </w:tr>
    </w:tbl>
    <w:p w14:paraId="6050B552" w14:textId="77777777" w:rsidR="00632C7C" w:rsidRPr="00931575" w:rsidRDefault="00632C7C" w:rsidP="00632C7C">
      <w:pPr>
        <w:rPr>
          <w:rFonts w:eastAsia="SimSun"/>
          <w:lang w:eastAsia="zh-CN"/>
        </w:rPr>
      </w:pPr>
    </w:p>
    <w:p w14:paraId="1348EA7A" w14:textId="42A94E38"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lang w:eastAsia="zh-CN"/>
        </w:rPr>
        <w:t>4</w:t>
      </w:r>
      <w:r w:rsidRPr="00931575">
        <w:rPr>
          <w:rFonts w:eastAsia="SimSun"/>
          <w:lang w:eastAsia="zh-CN"/>
        </w:rPr>
        <w:t>:</w:t>
      </w:r>
      <w:r w:rsidRPr="00931575">
        <w:rPr>
          <w:rFonts w:eastAsia="SimSun"/>
        </w:rPr>
        <w:t xml:space="preserve">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lang w:eastAsia="zh-CN"/>
        </w:rPr>
        <w:t>400</w:t>
      </w:r>
      <w:r w:rsidRPr="00931575">
        <w:rPr>
          <w:rFonts w:eastAsia="SimSun" w:hint="eastAsia"/>
          <w:lang w:eastAsia="zh-CN"/>
        </w:rPr>
        <w:t xml:space="preserve"> </w:t>
      </w:r>
      <w:r w:rsidRPr="00931575">
        <w:rPr>
          <w:rFonts w:eastAsia="SimSun"/>
        </w:rPr>
        <w:t>MHz channel bandwidth</w:t>
      </w:r>
      <w:r w:rsidRPr="00931575">
        <w:rPr>
          <w:rFonts w:eastAsia="SimSun"/>
          <w:lang w:eastAsia="zh-CN"/>
        </w:rPr>
        <w:t xml:space="preserve">, </w:t>
      </w:r>
      <w:r>
        <w:rPr>
          <w:rFonts w:eastAsia="SimSun"/>
          <w:lang w:eastAsia="zh-CN"/>
        </w:rPr>
        <w:t>48</w:t>
      </w:r>
      <w:r w:rsidRPr="00931575">
        <w:rPr>
          <w:rFonts w:eastAsia="SimSun" w:hint="eastAsia"/>
          <w:lang w:eastAsia="zh-CN"/>
        </w:rPr>
        <w:t>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020FC21A" w14:textId="77777777" w:rsidTr="001A6C5F">
        <w:trPr>
          <w:cantSplit/>
          <w:jc w:val="center"/>
        </w:trPr>
        <w:tc>
          <w:tcPr>
            <w:tcW w:w="1186" w:type="dxa"/>
            <w:tcBorders>
              <w:bottom w:val="single" w:sz="4" w:space="0" w:color="auto"/>
            </w:tcBorders>
          </w:tcPr>
          <w:p w14:paraId="6F57FC12"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1D6E2FC2"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272AEAA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34783BCB"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039AA6A7"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5EF80838"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6C6024FB"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77ACD1"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D2D9CAC" w14:textId="77777777" w:rsidR="00632C7C" w:rsidRPr="00931575" w:rsidRDefault="00632C7C" w:rsidP="001A6C5F">
            <w:pPr>
              <w:pStyle w:val="TAH"/>
              <w:rPr>
                <w:rFonts w:eastAsia="SimSun"/>
              </w:rPr>
            </w:pPr>
            <w:r w:rsidRPr="00931575">
              <w:rPr>
                <w:rFonts w:eastAsia="SimSun"/>
              </w:rPr>
              <w:t>SNR</w:t>
            </w:r>
          </w:p>
          <w:p w14:paraId="09E06F05" w14:textId="77777777" w:rsidR="00632C7C" w:rsidRPr="00931575" w:rsidRDefault="00632C7C" w:rsidP="001A6C5F">
            <w:pPr>
              <w:pStyle w:val="TAH"/>
              <w:rPr>
                <w:rFonts w:eastAsia="SimSun"/>
              </w:rPr>
            </w:pPr>
            <w:r w:rsidRPr="00931575">
              <w:rPr>
                <w:rFonts w:eastAsia="SimSun"/>
              </w:rPr>
              <w:t>(dB)</w:t>
            </w:r>
          </w:p>
        </w:tc>
      </w:tr>
      <w:tr w:rsidR="00632C7C" w:rsidRPr="00931575" w14:paraId="4D171E5E" w14:textId="77777777" w:rsidTr="001A6C5F">
        <w:trPr>
          <w:cantSplit/>
          <w:jc w:val="center"/>
        </w:trPr>
        <w:tc>
          <w:tcPr>
            <w:tcW w:w="1186" w:type="dxa"/>
            <w:tcBorders>
              <w:top w:val="nil"/>
            </w:tcBorders>
            <w:shd w:val="clear" w:color="auto" w:fill="auto"/>
          </w:tcPr>
          <w:p w14:paraId="31960429" w14:textId="77777777" w:rsidR="00632C7C" w:rsidRPr="006730DE" w:rsidRDefault="00632C7C" w:rsidP="001A6C5F">
            <w:pPr>
              <w:pStyle w:val="TAH"/>
              <w:rPr>
                <w:b w:val="0"/>
              </w:rPr>
            </w:pPr>
            <w:r w:rsidRPr="006730DE">
              <w:rPr>
                <w:rFonts w:hint="eastAsia"/>
                <w:b w:val="0"/>
              </w:rPr>
              <w:t>1</w:t>
            </w:r>
          </w:p>
        </w:tc>
        <w:tc>
          <w:tcPr>
            <w:tcW w:w="1660" w:type="dxa"/>
            <w:tcBorders>
              <w:top w:val="nil"/>
            </w:tcBorders>
            <w:shd w:val="clear" w:color="auto" w:fill="auto"/>
          </w:tcPr>
          <w:p w14:paraId="632A72E2" w14:textId="77777777" w:rsidR="00632C7C" w:rsidRPr="006730DE" w:rsidRDefault="00632C7C" w:rsidP="001A6C5F">
            <w:pPr>
              <w:pStyle w:val="TAH"/>
              <w:rPr>
                <w:b w:val="0"/>
              </w:rPr>
            </w:pPr>
            <w:r w:rsidRPr="006730DE">
              <w:rPr>
                <w:rFonts w:hint="eastAsia"/>
                <w:b w:val="0"/>
              </w:rPr>
              <w:t>2</w:t>
            </w:r>
          </w:p>
        </w:tc>
        <w:tc>
          <w:tcPr>
            <w:tcW w:w="869" w:type="dxa"/>
            <w:tcBorders>
              <w:top w:val="nil"/>
            </w:tcBorders>
            <w:shd w:val="clear" w:color="auto" w:fill="auto"/>
          </w:tcPr>
          <w:p w14:paraId="6E863EB6" w14:textId="77777777" w:rsidR="00632C7C" w:rsidRPr="006730DE" w:rsidRDefault="00632C7C" w:rsidP="001A6C5F">
            <w:pPr>
              <w:pStyle w:val="TAH"/>
              <w:rPr>
                <w:b w:val="0"/>
              </w:rPr>
            </w:pPr>
            <w:r w:rsidRPr="006730DE">
              <w:rPr>
                <w:b w:val="0"/>
              </w:rPr>
              <w:t>Normal</w:t>
            </w:r>
          </w:p>
        </w:tc>
        <w:tc>
          <w:tcPr>
            <w:tcW w:w="1692" w:type="dxa"/>
            <w:tcBorders>
              <w:top w:val="nil"/>
            </w:tcBorders>
            <w:shd w:val="clear" w:color="auto" w:fill="auto"/>
          </w:tcPr>
          <w:p w14:paraId="2F20BA90" w14:textId="77777777" w:rsidR="00632C7C" w:rsidRPr="006730DE" w:rsidRDefault="00632C7C" w:rsidP="001A6C5F">
            <w:pPr>
              <w:pStyle w:val="TAH"/>
              <w:rPr>
                <w:b w:val="0"/>
              </w:rPr>
            </w:pPr>
            <w:r w:rsidRPr="006730DE">
              <w:rPr>
                <w:b w:val="0"/>
              </w:rPr>
              <w:t>TDLA10-650 Low</w:t>
            </w:r>
          </w:p>
        </w:tc>
        <w:tc>
          <w:tcPr>
            <w:tcW w:w="1457" w:type="dxa"/>
            <w:tcBorders>
              <w:top w:val="nil"/>
            </w:tcBorders>
            <w:shd w:val="clear" w:color="auto" w:fill="auto"/>
          </w:tcPr>
          <w:p w14:paraId="15A1F644" w14:textId="77777777" w:rsidR="00632C7C" w:rsidRPr="006730DE" w:rsidRDefault="00632C7C" w:rsidP="001A6C5F">
            <w:pPr>
              <w:pStyle w:val="TAH"/>
              <w:rPr>
                <w:b w:val="0"/>
              </w:rPr>
            </w:pPr>
            <w:r w:rsidRPr="006730DE">
              <w:rPr>
                <w:b w:val="0"/>
              </w:rPr>
              <w:t>70 %</w:t>
            </w:r>
          </w:p>
        </w:tc>
        <w:tc>
          <w:tcPr>
            <w:tcW w:w="870" w:type="dxa"/>
          </w:tcPr>
          <w:p w14:paraId="01713AEA" w14:textId="1B57E31F" w:rsidR="00632C7C" w:rsidRPr="00B17C7D" w:rsidRDefault="00632C7C" w:rsidP="001A6C5F">
            <w:pPr>
              <w:pStyle w:val="TAH"/>
              <w:rPr>
                <w:b w:val="0"/>
                <w:bCs/>
              </w:rPr>
            </w:pPr>
            <w:r w:rsidRPr="00B17C7D">
              <w:rPr>
                <w:b w:val="0"/>
                <w:bCs/>
                <w:lang w:eastAsia="zh-CN"/>
              </w:rPr>
              <w:t>G-FR2-A3B-</w:t>
            </w:r>
            <w:r w:rsidR="00AF5B1B">
              <w:rPr>
                <w:b w:val="0"/>
                <w:bCs/>
                <w:lang w:eastAsia="zh-CN"/>
              </w:rPr>
              <w:t>7</w:t>
            </w:r>
          </w:p>
        </w:tc>
        <w:tc>
          <w:tcPr>
            <w:tcW w:w="1300" w:type="dxa"/>
          </w:tcPr>
          <w:p w14:paraId="6FEDDCED" w14:textId="77777777" w:rsidR="00632C7C" w:rsidRPr="006730DE" w:rsidRDefault="00632C7C" w:rsidP="001A6C5F">
            <w:pPr>
              <w:pStyle w:val="TAH"/>
              <w:rPr>
                <w:b w:val="0"/>
              </w:rPr>
            </w:pPr>
            <w:r w:rsidRPr="006730DE">
              <w:rPr>
                <w:b w:val="0"/>
              </w:rPr>
              <w:t>pos</w:t>
            </w:r>
            <w:r w:rsidRPr="006730DE">
              <w:rPr>
                <w:rFonts w:hint="eastAsia"/>
                <w:b w:val="0"/>
              </w:rPr>
              <w:t>1</w:t>
            </w:r>
          </w:p>
        </w:tc>
        <w:tc>
          <w:tcPr>
            <w:tcW w:w="597" w:type="dxa"/>
          </w:tcPr>
          <w:p w14:paraId="1341599A" w14:textId="77777777" w:rsidR="00632C7C" w:rsidRPr="006730DE" w:rsidRDefault="00632C7C" w:rsidP="001A6C5F">
            <w:pPr>
              <w:pStyle w:val="TAH"/>
              <w:rPr>
                <w:b w:val="0"/>
                <w:lang w:eastAsia="zh-CN"/>
              </w:rPr>
            </w:pPr>
            <w:r>
              <w:rPr>
                <w:rFonts w:hint="eastAsia"/>
                <w:b w:val="0"/>
                <w:lang w:eastAsia="zh-CN"/>
              </w:rPr>
              <w:t>0</w:t>
            </w:r>
            <w:r>
              <w:rPr>
                <w:b w:val="0"/>
                <w:lang w:eastAsia="zh-CN"/>
              </w:rPr>
              <w:t>.8</w:t>
            </w:r>
          </w:p>
        </w:tc>
      </w:tr>
    </w:tbl>
    <w:p w14:paraId="3C7E9BBE" w14:textId="77777777" w:rsidR="00632C7C" w:rsidRPr="00931575" w:rsidRDefault="00632C7C" w:rsidP="006F1F81">
      <w:pPr>
        <w:rPr>
          <w:lang w:eastAsia="zh-CN"/>
        </w:rPr>
      </w:pPr>
    </w:p>
    <w:p w14:paraId="63BC6946" w14:textId="77777777" w:rsidR="00C45907" w:rsidRPr="00931575" w:rsidRDefault="00C45907" w:rsidP="00C45907">
      <w:pPr>
        <w:pStyle w:val="Heading3"/>
        <w:rPr>
          <w:rFonts w:eastAsia="SimSun"/>
        </w:rPr>
      </w:pPr>
      <w:bookmarkStart w:id="9810" w:name="_Toc21102953"/>
      <w:bookmarkStart w:id="9811" w:name="_Toc29810802"/>
      <w:bookmarkStart w:id="9812" w:name="_Toc36636154"/>
      <w:bookmarkStart w:id="9813" w:name="_Toc37273100"/>
      <w:bookmarkStart w:id="9814" w:name="_Toc45886180"/>
      <w:bookmarkStart w:id="9815" w:name="_Toc53183259"/>
      <w:bookmarkStart w:id="9816" w:name="_Toc58915929"/>
      <w:bookmarkStart w:id="9817" w:name="_Toc58918110"/>
      <w:bookmarkStart w:id="9818" w:name="_Toc66693980"/>
      <w:bookmarkStart w:id="9819" w:name="_Toc74915947"/>
      <w:bookmarkStart w:id="9820" w:name="_Toc76114572"/>
      <w:bookmarkStart w:id="9821" w:name="_Toc76544458"/>
      <w:bookmarkStart w:id="9822" w:name="_Toc82536580"/>
      <w:bookmarkStart w:id="9823" w:name="_Toc89952873"/>
      <w:bookmarkStart w:id="9824" w:name="_Toc98766689"/>
      <w:bookmarkStart w:id="9825" w:name="_Toc99703052"/>
      <w:bookmarkStart w:id="9826" w:name="_Toc106206840"/>
      <w:bookmarkStart w:id="9827" w:name="_Toc115080842"/>
      <w:bookmarkStart w:id="9828" w:name="_Toc121999733"/>
      <w:bookmarkStart w:id="9829" w:name="_Toc124153906"/>
      <w:bookmarkStart w:id="9830" w:name="_Toc124154681"/>
      <w:bookmarkStart w:id="9831" w:name="_Toc131560536"/>
      <w:bookmarkStart w:id="9832" w:name="_Toc137394236"/>
      <w:bookmarkStart w:id="9833" w:name="_Toc163475342"/>
      <w:bookmarkStart w:id="9834" w:name="_Toc176783672"/>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p>
    <w:p w14:paraId="4E1F80EA" w14:textId="77777777" w:rsidR="00C45907" w:rsidRPr="00931575" w:rsidRDefault="00C45907" w:rsidP="00C45907">
      <w:pPr>
        <w:pStyle w:val="Heading4"/>
      </w:pPr>
      <w:bookmarkStart w:id="9835" w:name="_Toc21102954"/>
      <w:bookmarkStart w:id="9836" w:name="_Toc29810803"/>
      <w:bookmarkStart w:id="9837" w:name="_Toc36636155"/>
      <w:bookmarkStart w:id="9838" w:name="_Toc37273101"/>
      <w:bookmarkStart w:id="9839" w:name="_Toc45886181"/>
      <w:bookmarkStart w:id="9840" w:name="_Toc53183260"/>
      <w:bookmarkStart w:id="9841" w:name="_Toc58915930"/>
      <w:bookmarkStart w:id="9842" w:name="_Toc58918111"/>
      <w:bookmarkStart w:id="9843" w:name="_Toc66693981"/>
      <w:bookmarkStart w:id="9844" w:name="_Toc74915948"/>
      <w:bookmarkStart w:id="9845" w:name="_Toc76114573"/>
      <w:bookmarkStart w:id="9846" w:name="_Toc76544459"/>
      <w:bookmarkStart w:id="9847" w:name="_Toc82536581"/>
      <w:bookmarkStart w:id="9848" w:name="_Toc89952874"/>
      <w:bookmarkStart w:id="9849" w:name="_Toc98766690"/>
      <w:bookmarkStart w:id="9850" w:name="_Toc99703053"/>
      <w:bookmarkStart w:id="9851" w:name="_Toc106206841"/>
      <w:bookmarkStart w:id="9852" w:name="_Toc115080843"/>
      <w:bookmarkStart w:id="9853" w:name="_Toc121999734"/>
      <w:bookmarkStart w:id="9854" w:name="_Toc124153907"/>
      <w:bookmarkStart w:id="9855" w:name="_Toc124154682"/>
      <w:bookmarkStart w:id="9856" w:name="_Toc131560537"/>
      <w:bookmarkStart w:id="9857" w:name="_Toc137394237"/>
      <w:bookmarkStart w:id="9858" w:name="_Toc163475343"/>
      <w:bookmarkStart w:id="9859" w:name="_Toc176783673"/>
      <w:r w:rsidRPr="00931575">
        <w:t>8.2.</w:t>
      </w:r>
      <w:r w:rsidRPr="00931575">
        <w:rPr>
          <w:rFonts w:hint="eastAsia"/>
        </w:rPr>
        <w:t>3.1</w:t>
      </w:r>
      <w:r w:rsidRPr="00931575">
        <w:tab/>
        <w:t>Definition and applicability</w:t>
      </w:r>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9860" w:name="_Toc21102955"/>
      <w:bookmarkStart w:id="9861" w:name="_Toc29810804"/>
      <w:bookmarkStart w:id="9862" w:name="_Toc36636156"/>
      <w:bookmarkStart w:id="9863" w:name="_Toc37273102"/>
      <w:bookmarkStart w:id="9864" w:name="_Toc45886182"/>
      <w:bookmarkStart w:id="9865" w:name="_Toc53183261"/>
      <w:bookmarkStart w:id="9866" w:name="_Toc58915931"/>
      <w:bookmarkStart w:id="9867" w:name="_Toc58918112"/>
      <w:bookmarkStart w:id="9868" w:name="_Toc66693982"/>
      <w:bookmarkStart w:id="9869" w:name="_Toc74915949"/>
      <w:bookmarkStart w:id="9870" w:name="_Toc76114574"/>
      <w:bookmarkStart w:id="9871" w:name="_Toc76544460"/>
      <w:bookmarkStart w:id="9872" w:name="_Toc82536582"/>
      <w:bookmarkStart w:id="9873" w:name="_Toc89952875"/>
      <w:bookmarkStart w:id="9874" w:name="_Toc98766691"/>
      <w:bookmarkStart w:id="9875" w:name="_Toc99703054"/>
      <w:bookmarkStart w:id="9876" w:name="_Toc106206842"/>
      <w:bookmarkStart w:id="9877" w:name="_Toc115080844"/>
      <w:bookmarkStart w:id="9878" w:name="_Toc121999735"/>
      <w:bookmarkStart w:id="9879" w:name="_Toc124153908"/>
      <w:bookmarkStart w:id="9880" w:name="_Toc124154683"/>
      <w:bookmarkStart w:id="9881" w:name="_Toc131560538"/>
      <w:bookmarkStart w:id="9882" w:name="_Toc137394238"/>
      <w:bookmarkStart w:id="9883" w:name="_Toc163475344"/>
      <w:bookmarkStart w:id="9884" w:name="_Toc176783674"/>
      <w:r w:rsidRPr="00931575">
        <w:t>8.2.</w:t>
      </w:r>
      <w:r w:rsidRPr="00931575">
        <w:rPr>
          <w:rFonts w:hint="eastAsia"/>
        </w:rPr>
        <w:t>3.</w:t>
      </w:r>
      <w:r w:rsidRPr="00931575">
        <w:t>2</w:t>
      </w:r>
      <w:r w:rsidRPr="00931575">
        <w:tab/>
        <w:t>Minimum Requirement</w:t>
      </w:r>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9885" w:name="_Toc21102956"/>
      <w:bookmarkStart w:id="9886" w:name="_Toc29810805"/>
      <w:bookmarkStart w:id="9887" w:name="_Toc36636157"/>
      <w:bookmarkStart w:id="9888" w:name="_Toc37273103"/>
      <w:bookmarkStart w:id="9889" w:name="_Toc45886183"/>
      <w:bookmarkStart w:id="9890" w:name="_Toc53183262"/>
      <w:bookmarkStart w:id="9891" w:name="_Toc58915932"/>
      <w:bookmarkStart w:id="9892" w:name="_Toc58918113"/>
      <w:bookmarkStart w:id="9893" w:name="_Toc66693983"/>
      <w:bookmarkStart w:id="9894" w:name="_Toc74915950"/>
      <w:bookmarkStart w:id="9895" w:name="_Toc76114575"/>
      <w:bookmarkStart w:id="9896" w:name="_Toc76544461"/>
      <w:bookmarkStart w:id="9897" w:name="_Toc82536583"/>
      <w:bookmarkStart w:id="9898" w:name="_Toc89952876"/>
      <w:bookmarkStart w:id="9899" w:name="_Toc98766692"/>
      <w:bookmarkStart w:id="9900" w:name="_Toc99703055"/>
      <w:bookmarkStart w:id="9901" w:name="_Toc106206843"/>
      <w:bookmarkStart w:id="9902" w:name="_Toc115080845"/>
      <w:bookmarkStart w:id="9903" w:name="_Toc121999736"/>
      <w:bookmarkStart w:id="9904" w:name="_Toc124153909"/>
      <w:bookmarkStart w:id="9905" w:name="_Toc124154684"/>
      <w:bookmarkStart w:id="9906" w:name="_Toc131560539"/>
      <w:bookmarkStart w:id="9907" w:name="_Toc137394239"/>
      <w:bookmarkStart w:id="9908" w:name="_Toc163475345"/>
      <w:bookmarkStart w:id="9909" w:name="_Toc176783675"/>
      <w:r w:rsidRPr="00931575">
        <w:lastRenderedPageBreak/>
        <w:t>8.2.</w:t>
      </w:r>
      <w:r w:rsidRPr="00931575">
        <w:rPr>
          <w:rFonts w:hint="eastAsia"/>
        </w:rPr>
        <w:t>3.</w:t>
      </w:r>
      <w:r w:rsidRPr="00931575">
        <w:t>3</w:t>
      </w:r>
      <w:r w:rsidRPr="00931575">
        <w:tab/>
        <w:t>Test purpose</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9910" w:name="_Toc21102957"/>
      <w:bookmarkStart w:id="9911" w:name="_Toc29810806"/>
      <w:bookmarkStart w:id="9912" w:name="_Toc36636158"/>
      <w:bookmarkStart w:id="9913" w:name="_Toc37273104"/>
      <w:bookmarkStart w:id="9914" w:name="_Toc45886184"/>
      <w:bookmarkStart w:id="9915" w:name="_Toc53183263"/>
      <w:bookmarkStart w:id="9916" w:name="_Toc58915933"/>
      <w:bookmarkStart w:id="9917" w:name="_Toc58918114"/>
      <w:bookmarkStart w:id="9918" w:name="_Toc66693984"/>
      <w:bookmarkStart w:id="9919" w:name="_Toc74915951"/>
      <w:bookmarkStart w:id="9920" w:name="_Toc76114576"/>
      <w:bookmarkStart w:id="9921" w:name="_Toc76544462"/>
      <w:bookmarkStart w:id="9922" w:name="_Toc82536584"/>
      <w:bookmarkStart w:id="9923" w:name="_Toc89952877"/>
      <w:bookmarkStart w:id="9924" w:name="_Toc98766693"/>
      <w:bookmarkStart w:id="9925" w:name="_Toc99703056"/>
      <w:bookmarkStart w:id="9926" w:name="_Toc106206844"/>
      <w:bookmarkStart w:id="9927" w:name="_Toc115080846"/>
      <w:bookmarkStart w:id="9928" w:name="_Toc121999737"/>
      <w:bookmarkStart w:id="9929" w:name="_Toc124153910"/>
      <w:bookmarkStart w:id="9930" w:name="_Toc124154685"/>
      <w:bookmarkStart w:id="9931" w:name="_Toc131560540"/>
      <w:bookmarkStart w:id="9932" w:name="_Toc137394240"/>
      <w:bookmarkStart w:id="9933" w:name="_Toc163475346"/>
      <w:bookmarkStart w:id="9934" w:name="_Toc176783676"/>
      <w:r w:rsidRPr="00931575">
        <w:t>8.2.</w:t>
      </w:r>
      <w:r w:rsidRPr="00931575">
        <w:rPr>
          <w:rFonts w:hint="eastAsia"/>
        </w:rPr>
        <w:t>3.</w:t>
      </w:r>
      <w:r w:rsidRPr="00931575">
        <w:t>4</w:t>
      </w:r>
      <w:r w:rsidRPr="00931575">
        <w:tab/>
        <w:t>Method of test</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p>
    <w:p w14:paraId="3DA80D05" w14:textId="77777777" w:rsidR="00C45907" w:rsidRPr="00931575" w:rsidRDefault="00C45907" w:rsidP="00C45907">
      <w:pPr>
        <w:pStyle w:val="Heading5"/>
      </w:pPr>
      <w:bookmarkStart w:id="9935" w:name="_Toc21102958"/>
      <w:bookmarkStart w:id="9936" w:name="_Toc29810807"/>
      <w:bookmarkStart w:id="9937" w:name="_Toc36636159"/>
      <w:bookmarkStart w:id="9938" w:name="_Toc37273105"/>
      <w:bookmarkStart w:id="9939" w:name="_Toc45886185"/>
      <w:bookmarkStart w:id="9940" w:name="_Toc53183264"/>
      <w:bookmarkStart w:id="9941" w:name="_Toc58915934"/>
      <w:bookmarkStart w:id="9942" w:name="_Toc58918115"/>
      <w:bookmarkStart w:id="9943" w:name="_Toc66693985"/>
      <w:bookmarkStart w:id="9944" w:name="_Toc74915952"/>
      <w:bookmarkStart w:id="9945" w:name="_Toc76114577"/>
      <w:bookmarkStart w:id="9946" w:name="_Toc76544463"/>
      <w:bookmarkStart w:id="9947" w:name="_Toc82536585"/>
      <w:bookmarkStart w:id="9948" w:name="_Toc89952878"/>
      <w:bookmarkStart w:id="9949" w:name="_Toc98766694"/>
      <w:bookmarkStart w:id="9950" w:name="_Toc99703057"/>
      <w:bookmarkStart w:id="9951" w:name="_Toc106206845"/>
      <w:bookmarkStart w:id="9952" w:name="_Toc115080847"/>
      <w:bookmarkStart w:id="9953" w:name="_Toc121999738"/>
      <w:bookmarkStart w:id="9954" w:name="_Toc124153911"/>
      <w:bookmarkStart w:id="9955" w:name="_Toc124154686"/>
      <w:bookmarkStart w:id="9956" w:name="_Toc131560541"/>
      <w:bookmarkStart w:id="9957" w:name="_Toc137394241"/>
      <w:bookmarkStart w:id="9958" w:name="_Toc163475347"/>
      <w:bookmarkStart w:id="9959" w:name="_Toc176783677"/>
      <w:r w:rsidRPr="00931575">
        <w:t>8.2.</w:t>
      </w:r>
      <w:r w:rsidRPr="00931575">
        <w:rPr>
          <w:rFonts w:hint="eastAsia"/>
        </w:rPr>
        <w:t>3</w:t>
      </w:r>
      <w:r w:rsidRPr="00931575">
        <w:t>.4.1</w:t>
      </w:r>
      <w:r w:rsidRPr="00931575">
        <w:rPr>
          <w:rFonts w:hint="eastAsia"/>
        </w:rPr>
        <w:tab/>
      </w:r>
      <w:r w:rsidRPr="00931575">
        <w:t>Initial conditions</w:t>
      </w:r>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9960"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9961" w:name="_Toc29810808"/>
      <w:bookmarkStart w:id="9962" w:name="_Toc36636160"/>
      <w:bookmarkStart w:id="9963" w:name="_Toc37273106"/>
      <w:bookmarkStart w:id="9964" w:name="_Toc45886186"/>
      <w:bookmarkStart w:id="9965" w:name="_Toc53183265"/>
      <w:bookmarkStart w:id="9966" w:name="_Toc58915935"/>
      <w:bookmarkStart w:id="9967" w:name="_Toc58918116"/>
      <w:bookmarkStart w:id="9968" w:name="_Toc66693986"/>
      <w:bookmarkStart w:id="9969" w:name="_Toc74915953"/>
      <w:bookmarkStart w:id="9970" w:name="_Toc76114578"/>
      <w:bookmarkStart w:id="9971" w:name="_Toc76544464"/>
      <w:bookmarkStart w:id="9972" w:name="_Toc82536586"/>
      <w:bookmarkStart w:id="9973" w:name="_Toc89952879"/>
      <w:bookmarkStart w:id="9974" w:name="_Toc98766695"/>
      <w:bookmarkStart w:id="9975" w:name="_Toc99703058"/>
      <w:bookmarkStart w:id="9976" w:name="_Toc106206846"/>
      <w:bookmarkStart w:id="9977" w:name="_Toc115080848"/>
      <w:bookmarkStart w:id="9978" w:name="_Toc121999739"/>
      <w:bookmarkStart w:id="9979" w:name="_Toc124153912"/>
      <w:bookmarkStart w:id="9980" w:name="_Toc124154687"/>
      <w:bookmarkStart w:id="9981" w:name="_Toc131560542"/>
      <w:bookmarkStart w:id="9982" w:name="_Toc137394242"/>
      <w:bookmarkStart w:id="9983" w:name="_Toc163475348"/>
      <w:bookmarkStart w:id="9984" w:name="_Toc176783678"/>
      <w:r w:rsidRPr="00931575">
        <w:t>8.2.</w:t>
      </w:r>
      <w:r w:rsidRPr="00931575">
        <w:rPr>
          <w:rFonts w:hint="eastAsia"/>
        </w:rPr>
        <w:t>3.</w:t>
      </w:r>
      <w:r w:rsidRPr="00931575">
        <w:t>4.2</w:t>
      </w:r>
      <w:r w:rsidRPr="00931575">
        <w:tab/>
        <w:t>Procedure</w:t>
      </w:r>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lastRenderedPageBreak/>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9985" w:name="_Toc21102960"/>
      <w:bookmarkStart w:id="9986"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9987" w:name="_Toc36636161"/>
      <w:bookmarkStart w:id="9988" w:name="_Toc37273107"/>
      <w:bookmarkStart w:id="9989" w:name="_Toc45886187"/>
      <w:bookmarkStart w:id="9990" w:name="_Toc53183266"/>
      <w:bookmarkStart w:id="9991" w:name="_Toc58915936"/>
      <w:bookmarkStart w:id="9992" w:name="_Toc58918117"/>
      <w:bookmarkStart w:id="9993" w:name="_Toc66693987"/>
      <w:bookmarkStart w:id="9994" w:name="_Toc74915954"/>
      <w:bookmarkStart w:id="9995" w:name="_Toc76114579"/>
      <w:bookmarkStart w:id="9996" w:name="_Toc76544465"/>
      <w:bookmarkStart w:id="9997" w:name="_Toc82536587"/>
      <w:bookmarkStart w:id="9998" w:name="_Toc89952880"/>
      <w:bookmarkStart w:id="9999" w:name="_Toc98766696"/>
      <w:bookmarkStart w:id="10000" w:name="_Toc99703059"/>
      <w:bookmarkStart w:id="10001" w:name="_Toc106206847"/>
      <w:bookmarkStart w:id="10002" w:name="_Toc115080849"/>
      <w:bookmarkStart w:id="10003" w:name="_Toc121999740"/>
      <w:bookmarkStart w:id="10004" w:name="_Toc124153913"/>
      <w:bookmarkStart w:id="10005" w:name="_Toc124154688"/>
      <w:bookmarkStart w:id="10006" w:name="_Toc131560543"/>
      <w:bookmarkStart w:id="10007" w:name="_Toc137394243"/>
      <w:bookmarkStart w:id="10008" w:name="_Toc163475349"/>
      <w:bookmarkStart w:id="10009" w:name="_Toc176783679"/>
      <w:r w:rsidRPr="00931575">
        <w:t>8.2.</w:t>
      </w:r>
      <w:r w:rsidRPr="00931575">
        <w:rPr>
          <w:rFonts w:hint="eastAsia"/>
        </w:rPr>
        <w:t>3.</w:t>
      </w:r>
      <w:r w:rsidRPr="00931575">
        <w:t>5</w:t>
      </w:r>
      <w:r w:rsidRPr="00931575">
        <w:tab/>
        <w:t>Test Requirement</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2F43211C" w14:textId="77777777" w:rsidR="00C45907" w:rsidRPr="00931575" w:rsidRDefault="00C45907" w:rsidP="00C45907">
      <w:pPr>
        <w:pStyle w:val="Heading5"/>
      </w:pPr>
      <w:bookmarkStart w:id="10010" w:name="_Toc21102961"/>
      <w:bookmarkStart w:id="10011" w:name="_Toc29810810"/>
      <w:bookmarkStart w:id="10012" w:name="_Toc36636162"/>
      <w:bookmarkStart w:id="10013" w:name="_Toc37273108"/>
      <w:bookmarkStart w:id="10014" w:name="_Toc45886188"/>
      <w:bookmarkStart w:id="10015" w:name="_Toc53183267"/>
      <w:bookmarkStart w:id="10016" w:name="_Toc58915937"/>
      <w:bookmarkStart w:id="10017" w:name="_Toc58918118"/>
      <w:bookmarkStart w:id="10018" w:name="_Toc66693988"/>
      <w:bookmarkStart w:id="10019" w:name="_Toc74915955"/>
      <w:bookmarkStart w:id="10020" w:name="_Toc76114580"/>
      <w:bookmarkStart w:id="10021" w:name="_Toc76544466"/>
      <w:bookmarkStart w:id="10022" w:name="_Toc82536588"/>
      <w:bookmarkStart w:id="10023" w:name="_Toc89952881"/>
      <w:bookmarkStart w:id="10024" w:name="_Toc98766697"/>
      <w:bookmarkStart w:id="10025" w:name="_Toc99703060"/>
      <w:bookmarkStart w:id="10026" w:name="_Toc106206848"/>
      <w:bookmarkStart w:id="10027" w:name="_Toc115080850"/>
      <w:bookmarkStart w:id="10028" w:name="_Toc121999741"/>
      <w:bookmarkStart w:id="10029" w:name="_Toc124153914"/>
      <w:bookmarkStart w:id="10030" w:name="_Toc124154689"/>
      <w:bookmarkStart w:id="10031" w:name="_Toc131560544"/>
      <w:bookmarkStart w:id="10032" w:name="_Toc137394244"/>
      <w:bookmarkStart w:id="10033" w:name="_Toc163475350"/>
      <w:bookmarkStart w:id="10034" w:name="_Toc176783680"/>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10035" w:name="_Toc21102962"/>
      <w:bookmarkStart w:id="10036" w:name="_Toc29810811"/>
      <w:bookmarkStart w:id="10037" w:name="_Toc36636163"/>
      <w:bookmarkStart w:id="10038" w:name="_Toc37273109"/>
      <w:bookmarkStart w:id="10039" w:name="_Toc45886189"/>
      <w:bookmarkStart w:id="10040" w:name="_Toc53183268"/>
      <w:bookmarkStart w:id="10041" w:name="_Toc58915938"/>
      <w:bookmarkStart w:id="10042" w:name="_Toc58918119"/>
      <w:bookmarkStart w:id="10043" w:name="_Toc66693989"/>
      <w:bookmarkStart w:id="10044" w:name="_Toc74915956"/>
      <w:bookmarkStart w:id="10045" w:name="_Toc76114581"/>
      <w:bookmarkStart w:id="10046" w:name="_Toc76544467"/>
      <w:bookmarkStart w:id="10047" w:name="_Toc82536589"/>
      <w:bookmarkStart w:id="10048" w:name="_Toc89952882"/>
      <w:bookmarkStart w:id="10049" w:name="_Toc98766698"/>
      <w:bookmarkStart w:id="10050" w:name="_Toc99703061"/>
      <w:bookmarkStart w:id="10051" w:name="_Toc106206849"/>
      <w:bookmarkStart w:id="10052" w:name="_Toc115080851"/>
      <w:bookmarkStart w:id="10053" w:name="_Toc121999742"/>
      <w:bookmarkStart w:id="10054" w:name="_Toc124153915"/>
      <w:bookmarkStart w:id="10055" w:name="_Toc124154690"/>
      <w:bookmarkStart w:id="10056" w:name="_Toc131560545"/>
      <w:bookmarkStart w:id="10057" w:name="_Toc137394245"/>
      <w:bookmarkStart w:id="10058" w:name="_Toc163475351"/>
      <w:bookmarkStart w:id="10059" w:name="_Toc176783681"/>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10060" w:name="_Toc5282889"/>
      <w:bookmarkStart w:id="10061" w:name="_Toc36636164"/>
      <w:bookmarkStart w:id="10062" w:name="_Toc37273110"/>
      <w:bookmarkStart w:id="10063" w:name="_Toc45886190"/>
      <w:bookmarkStart w:id="10064" w:name="_Toc53183269"/>
      <w:bookmarkStart w:id="10065" w:name="_Toc58915939"/>
      <w:bookmarkStart w:id="10066" w:name="_Toc58918120"/>
      <w:bookmarkStart w:id="10067" w:name="_Toc66693990"/>
      <w:bookmarkStart w:id="10068" w:name="_Toc74915957"/>
      <w:bookmarkStart w:id="10069" w:name="_Toc76114582"/>
      <w:bookmarkStart w:id="10070" w:name="_Toc76544468"/>
      <w:bookmarkStart w:id="10071" w:name="_Toc82536590"/>
      <w:bookmarkStart w:id="10072" w:name="_Toc89952883"/>
      <w:bookmarkStart w:id="10073" w:name="_Toc98766699"/>
      <w:bookmarkStart w:id="10074" w:name="_Toc99703062"/>
      <w:bookmarkStart w:id="10075" w:name="_Toc106206850"/>
      <w:bookmarkStart w:id="10076" w:name="_Toc115080852"/>
      <w:bookmarkStart w:id="10077" w:name="_Toc121999743"/>
      <w:bookmarkStart w:id="10078" w:name="_Toc124153916"/>
      <w:bookmarkStart w:id="10079" w:name="_Toc124154691"/>
      <w:bookmarkStart w:id="10080" w:name="_Toc131560546"/>
      <w:bookmarkStart w:id="10081" w:name="_Toc137394246"/>
      <w:bookmarkStart w:id="10082" w:name="_Toc163475352"/>
      <w:bookmarkStart w:id="10083" w:name="_Toc176783682"/>
      <w:bookmarkStart w:id="10084" w:name="_Toc5282896"/>
      <w:bookmarkStart w:id="10085" w:name="_Toc21102963"/>
      <w:bookmarkStart w:id="10086" w:name="_Toc29810812"/>
      <w:r w:rsidRPr="00931575">
        <w:t>8.2.4</w:t>
      </w:r>
      <w:r w:rsidRPr="00931575">
        <w:tab/>
      </w:r>
      <w:bookmarkEnd w:id="10060"/>
      <w:r w:rsidRPr="00931575">
        <w:t>Performance requirements for PUSCH for high speed train</w:t>
      </w:r>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r w:rsidRPr="00931575">
        <w:t xml:space="preserve"> </w:t>
      </w:r>
    </w:p>
    <w:p w14:paraId="4ECC4E62" w14:textId="77777777" w:rsidR="00C45907" w:rsidRPr="00931575" w:rsidRDefault="00C45907" w:rsidP="00C45907">
      <w:pPr>
        <w:pStyle w:val="Heading4"/>
      </w:pPr>
      <w:bookmarkStart w:id="10087" w:name="_Toc5282890"/>
      <w:bookmarkStart w:id="10088" w:name="_Toc36636165"/>
      <w:bookmarkStart w:id="10089" w:name="_Toc37273111"/>
      <w:bookmarkStart w:id="10090" w:name="_Toc45886191"/>
      <w:bookmarkStart w:id="10091" w:name="_Toc53183270"/>
      <w:bookmarkStart w:id="10092" w:name="_Toc58915940"/>
      <w:bookmarkStart w:id="10093" w:name="_Toc58918121"/>
      <w:bookmarkStart w:id="10094" w:name="_Toc66693991"/>
      <w:bookmarkStart w:id="10095" w:name="_Toc74915958"/>
      <w:bookmarkStart w:id="10096" w:name="_Toc76114583"/>
      <w:bookmarkStart w:id="10097" w:name="_Toc76544469"/>
      <w:bookmarkStart w:id="10098" w:name="_Toc82536591"/>
      <w:bookmarkStart w:id="10099" w:name="_Toc89952884"/>
      <w:bookmarkStart w:id="10100" w:name="_Toc98766700"/>
      <w:bookmarkStart w:id="10101" w:name="_Toc99703063"/>
      <w:bookmarkStart w:id="10102" w:name="_Toc106206851"/>
      <w:bookmarkStart w:id="10103" w:name="_Toc115080853"/>
      <w:bookmarkStart w:id="10104" w:name="_Toc121999744"/>
      <w:bookmarkStart w:id="10105" w:name="_Toc124153917"/>
      <w:bookmarkStart w:id="10106" w:name="_Toc124154692"/>
      <w:bookmarkStart w:id="10107" w:name="_Toc131560547"/>
      <w:bookmarkStart w:id="10108" w:name="_Toc137394247"/>
      <w:bookmarkStart w:id="10109" w:name="_Toc163475353"/>
      <w:bookmarkStart w:id="10110" w:name="_Toc176783683"/>
      <w:r w:rsidRPr="00931575">
        <w:t>8.2.4.1</w:t>
      </w:r>
      <w:r w:rsidRPr="00931575">
        <w:tab/>
        <w:t>Definition and applicability</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10111" w:name="_Toc5282891"/>
      <w:bookmarkStart w:id="10112" w:name="_Toc36636166"/>
      <w:bookmarkStart w:id="10113" w:name="_Toc37273112"/>
      <w:bookmarkStart w:id="10114" w:name="_Toc45886192"/>
      <w:bookmarkStart w:id="10115" w:name="_Toc53183271"/>
      <w:bookmarkStart w:id="10116" w:name="_Toc58915941"/>
      <w:bookmarkStart w:id="10117" w:name="_Toc58918122"/>
      <w:bookmarkStart w:id="10118" w:name="_Toc66693992"/>
      <w:bookmarkStart w:id="10119" w:name="_Toc74915959"/>
      <w:bookmarkStart w:id="10120" w:name="_Toc76114584"/>
      <w:bookmarkStart w:id="10121" w:name="_Toc76544470"/>
      <w:bookmarkStart w:id="10122" w:name="_Toc82536592"/>
      <w:bookmarkStart w:id="10123" w:name="_Toc89952885"/>
      <w:bookmarkStart w:id="10124" w:name="_Toc98766701"/>
      <w:bookmarkStart w:id="10125" w:name="_Toc99703064"/>
      <w:bookmarkStart w:id="10126" w:name="_Toc106206852"/>
      <w:bookmarkStart w:id="10127" w:name="_Toc115080854"/>
      <w:bookmarkStart w:id="10128" w:name="_Toc121999745"/>
      <w:bookmarkStart w:id="10129" w:name="_Toc124153918"/>
      <w:bookmarkStart w:id="10130" w:name="_Toc124154693"/>
      <w:bookmarkStart w:id="10131" w:name="_Toc131560548"/>
      <w:bookmarkStart w:id="10132" w:name="_Toc137394248"/>
      <w:bookmarkStart w:id="10133" w:name="_Toc163475354"/>
      <w:bookmarkStart w:id="10134" w:name="_Toc176783684"/>
      <w:r w:rsidRPr="00931575">
        <w:t>8.2.4.2</w:t>
      </w:r>
      <w:r w:rsidRPr="00931575">
        <w:tab/>
        <w:t>Minimum Requirement</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49A3AEBA" w14:textId="77CBF7A0" w:rsidR="00184F66" w:rsidRDefault="00184F66" w:rsidP="006F1F81">
      <w:bookmarkStart w:id="10135" w:name="_Toc5282892"/>
      <w:bookmarkStart w:id="10136" w:name="_Toc36636167"/>
      <w:bookmarkStart w:id="10137" w:name="_Toc37273113"/>
      <w:bookmarkStart w:id="10138" w:name="_Toc45886193"/>
      <w:bookmarkStart w:id="10139" w:name="_Toc53183272"/>
      <w:bookmarkStart w:id="10140" w:name="_Toc58915942"/>
      <w:bookmarkStart w:id="10141" w:name="_Toc58918123"/>
      <w:bookmarkStart w:id="10142" w:name="_Toc66693993"/>
      <w:bookmarkStart w:id="10143" w:name="_Toc74915960"/>
      <w:bookmarkStart w:id="10144" w:name="_Toc76114585"/>
      <w:bookmarkStart w:id="10145" w:name="_Toc76544471"/>
      <w:bookmarkStart w:id="10146" w:name="_Toc82536593"/>
      <w:bookmarkStart w:id="10147" w:name="_Toc89952886"/>
      <w:bookmarkStart w:id="10148" w:name="_Toc98766702"/>
      <w:bookmarkStart w:id="10149"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10150" w:name="_Toc106206853"/>
      <w:bookmarkStart w:id="10151" w:name="_Toc115080855"/>
      <w:bookmarkStart w:id="10152" w:name="_Toc121999746"/>
      <w:bookmarkStart w:id="10153" w:name="_Toc124153919"/>
      <w:bookmarkStart w:id="10154" w:name="_Toc124154694"/>
      <w:bookmarkStart w:id="10155" w:name="_Toc131560549"/>
      <w:bookmarkStart w:id="10156" w:name="_Toc137394249"/>
      <w:bookmarkStart w:id="10157" w:name="_Toc163475355"/>
      <w:bookmarkStart w:id="10158" w:name="_Toc176783685"/>
      <w:r w:rsidRPr="00931575">
        <w:t>8.2.4.3</w:t>
      </w:r>
      <w:r w:rsidRPr="00931575">
        <w:tab/>
        <w:t>Test Purpose</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10159" w:name="_Toc5282893"/>
      <w:bookmarkStart w:id="10160" w:name="_Toc36636168"/>
      <w:bookmarkStart w:id="10161" w:name="_Toc37273114"/>
      <w:bookmarkStart w:id="10162" w:name="_Toc45886194"/>
      <w:bookmarkStart w:id="10163" w:name="_Toc53183273"/>
      <w:bookmarkStart w:id="10164" w:name="_Toc58915943"/>
      <w:bookmarkStart w:id="10165" w:name="_Toc58918124"/>
      <w:bookmarkStart w:id="10166" w:name="_Toc66693994"/>
      <w:bookmarkStart w:id="10167" w:name="_Toc74915961"/>
      <w:bookmarkStart w:id="10168" w:name="_Toc76114586"/>
      <w:bookmarkStart w:id="10169" w:name="_Toc76544472"/>
      <w:bookmarkStart w:id="10170" w:name="_Toc82536594"/>
      <w:bookmarkStart w:id="10171" w:name="_Toc89952887"/>
      <w:bookmarkStart w:id="10172" w:name="_Toc98766703"/>
      <w:bookmarkStart w:id="10173" w:name="_Toc99703066"/>
      <w:bookmarkStart w:id="10174" w:name="_Toc106206854"/>
      <w:bookmarkStart w:id="10175" w:name="_Toc115080856"/>
      <w:bookmarkStart w:id="10176" w:name="_Toc121999747"/>
      <w:bookmarkStart w:id="10177" w:name="_Toc124153920"/>
      <w:bookmarkStart w:id="10178" w:name="_Toc124154695"/>
      <w:bookmarkStart w:id="10179" w:name="_Toc131560550"/>
      <w:bookmarkStart w:id="10180" w:name="_Toc137394250"/>
      <w:bookmarkStart w:id="10181" w:name="_Toc163475356"/>
      <w:bookmarkStart w:id="10182" w:name="_Toc176783686"/>
      <w:r w:rsidRPr="00931575">
        <w:t>8.2.4.4</w:t>
      </w:r>
      <w:r w:rsidRPr="00931575">
        <w:tab/>
        <w:t>Method of test</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p>
    <w:p w14:paraId="5FA75E34" w14:textId="77777777" w:rsidR="00C45907" w:rsidRPr="00931575" w:rsidRDefault="00C45907" w:rsidP="00C45907">
      <w:pPr>
        <w:pStyle w:val="Heading5"/>
      </w:pPr>
      <w:bookmarkStart w:id="10183" w:name="_Toc5282894"/>
      <w:bookmarkStart w:id="10184" w:name="_Toc36636169"/>
      <w:bookmarkStart w:id="10185" w:name="_Toc37273115"/>
      <w:bookmarkStart w:id="10186" w:name="_Toc45886195"/>
      <w:bookmarkStart w:id="10187" w:name="_Toc53183274"/>
      <w:bookmarkStart w:id="10188" w:name="_Toc58915944"/>
      <w:bookmarkStart w:id="10189" w:name="_Toc58918125"/>
      <w:bookmarkStart w:id="10190" w:name="_Toc66693995"/>
      <w:bookmarkStart w:id="10191" w:name="_Toc74915962"/>
      <w:bookmarkStart w:id="10192" w:name="_Toc76114587"/>
      <w:bookmarkStart w:id="10193" w:name="_Toc76544473"/>
      <w:bookmarkStart w:id="10194" w:name="_Toc82536595"/>
      <w:bookmarkStart w:id="10195" w:name="_Toc89952888"/>
      <w:bookmarkStart w:id="10196" w:name="_Toc98766704"/>
      <w:bookmarkStart w:id="10197" w:name="_Toc99703067"/>
      <w:bookmarkStart w:id="10198" w:name="_Toc106206855"/>
      <w:bookmarkStart w:id="10199" w:name="_Toc115080857"/>
      <w:bookmarkStart w:id="10200" w:name="_Toc121999748"/>
      <w:bookmarkStart w:id="10201" w:name="_Toc124153921"/>
      <w:bookmarkStart w:id="10202" w:name="_Toc124154696"/>
      <w:bookmarkStart w:id="10203" w:name="_Toc131560551"/>
      <w:bookmarkStart w:id="10204" w:name="_Toc137394251"/>
      <w:bookmarkStart w:id="10205" w:name="_Toc163475357"/>
      <w:bookmarkStart w:id="10206" w:name="_Toc176783687"/>
      <w:r w:rsidRPr="00931575">
        <w:t>8.2.4.4.1</w:t>
      </w:r>
      <w:r w:rsidRPr="00931575">
        <w:tab/>
        <w:t>Initial Conditions</w:t>
      </w:r>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10207" w:name="_Toc5282895"/>
      <w:r w:rsidRPr="00931575">
        <w:lastRenderedPageBreak/>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10208" w:name="_Toc36636170"/>
      <w:bookmarkStart w:id="10209" w:name="_Toc37273116"/>
      <w:bookmarkStart w:id="10210" w:name="_Toc45886196"/>
      <w:bookmarkStart w:id="10211" w:name="_Toc53183275"/>
      <w:bookmarkStart w:id="10212" w:name="_Toc58915945"/>
      <w:bookmarkStart w:id="10213" w:name="_Toc58918126"/>
      <w:bookmarkStart w:id="10214" w:name="_Toc66693996"/>
      <w:bookmarkStart w:id="10215" w:name="_Toc74915963"/>
      <w:bookmarkStart w:id="10216" w:name="_Toc76114588"/>
      <w:bookmarkStart w:id="10217" w:name="_Toc76544474"/>
      <w:bookmarkStart w:id="10218" w:name="_Toc82536596"/>
      <w:bookmarkStart w:id="10219" w:name="_Toc89952889"/>
      <w:bookmarkStart w:id="10220" w:name="_Toc98766705"/>
      <w:bookmarkStart w:id="10221" w:name="_Toc99703068"/>
      <w:bookmarkStart w:id="10222" w:name="_Toc106206856"/>
      <w:bookmarkStart w:id="10223" w:name="_Toc115080858"/>
      <w:bookmarkStart w:id="10224" w:name="_Toc121999749"/>
      <w:bookmarkStart w:id="10225" w:name="_Toc124153922"/>
      <w:bookmarkStart w:id="10226" w:name="_Toc124154697"/>
      <w:bookmarkStart w:id="10227" w:name="_Toc131560552"/>
      <w:bookmarkStart w:id="10228" w:name="_Toc137394252"/>
      <w:bookmarkStart w:id="10229" w:name="_Toc163475358"/>
      <w:bookmarkStart w:id="10230" w:name="_Toc176783688"/>
      <w:r w:rsidRPr="00931575">
        <w:t>8.2.4.4.2</w:t>
      </w:r>
      <w:r w:rsidRPr="00931575">
        <w:tab/>
        <w:t>Procedure</w:t>
      </w:r>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lastRenderedPageBreak/>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t>NOTE</w:t>
            </w:r>
            <w:r>
              <w:t> </w:t>
            </w:r>
            <w:r w:rsidRPr="00E01B15">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55B44805" w:rsidR="000F5F6A" w:rsidRDefault="000F5F6A" w:rsidP="006F1F81">
            <w:pPr>
              <w:pStyle w:val="TAC"/>
              <w:rPr>
                <w:lang w:eastAsia="zh-CN"/>
              </w:rPr>
            </w:pPr>
            <w:r>
              <w:rPr>
                <w:lang w:eastAsia="zh-CN"/>
              </w:rPr>
              <w:t>120</w:t>
            </w:r>
            <w:r w:rsidR="00EA3CE5">
              <w:rPr>
                <w:lang w:eastAsia="zh-CN"/>
              </w:rPr>
              <w:t xml:space="preserve"> </w:t>
            </w:r>
            <w:r>
              <w:rPr>
                <w:lang w:eastAsia="zh-CN"/>
              </w:rPr>
              <w:t>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10231" w:name="_Toc36636171"/>
      <w:bookmarkStart w:id="10232" w:name="_Toc37273117"/>
      <w:bookmarkStart w:id="10233" w:name="_Toc45886197"/>
      <w:bookmarkStart w:id="10234" w:name="_Toc53183276"/>
      <w:bookmarkStart w:id="10235" w:name="_Toc58915946"/>
      <w:bookmarkStart w:id="10236" w:name="_Toc58918127"/>
      <w:bookmarkStart w:id="10237" w:name="_Toc66693997"/>
      <w:bookmarkStart w:id="10238" w:name="_Toc74915964"/>
      <w:bookmarkStart w:id="10239" w:name="_Toc76114589"/>
      <w:bookmarkStart w:id="10240" w:name="_Toc76544475"/>
      <w:bookmarkStart w:id="10241" w:name="_Toc82536597"/>
      <w:bookmarkStart w:id="10242" w:name="_Toc89952890"/>
      <w:bookmarkStart w:id="10243" w:name="_Toc98766706"/>
      <w:bookmarkStart w:id="10244" w:name="_Toc99703069"/>
      <w:bookmarkStart w:id="10245" w:name="_Toc106206857"/>
      <w:bookmarkStart w:id="10246" w:name="_Toc115080859"/>
      <w:bookmarkStart w:id="10247" w:name="_Toc121999750"/>
      <w:bookmarkStart w:id="10248" w:name="_Toc124153923"/>
      <w:bookmarkStart w:id="10249" w:name="_Toc124154698"/>
      <w:bookmarkStart w:id="10250" w:name="_Toc131560553"/>
      <w:bookmarkStart w:id="10251" w:name="_Toc137394253"/>
      <w:bookmarkStart w:id="10252" w:name="_Toc163475359"/>
      <w:bookmarkStart w:id="10253" w:name="_Toc176783689"/>
      <w:bookmarkEnd w:id="10084"/>
      <w:r w:rsidRPr="00931575">
        <w:lastRenderedPageBreak/>
        <w:t>8.2.4.5</w:t>
      </w:r>
      <w:r w:rsidRPr="00931575">
        <w:tab/>
        <w:t>Test Requirement</w:t>
      </w:r>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r>
        <w:t xml:space="preserve"> for </w:t>
      </w:r>
      <w:r w:rsidRPr="00E01B15">
        <w:rPr>
          <w:i/>
          <w:iCs/>
        </w:rPr>
        <w:t>BS Type 1-O</w:t>
      </w:r>
      <w:bookmarkEnd w:id="10245"/>
      <w:bookmarkEnd w:id="10246"/>
      <w:bookmarkEnd w:id="10247"/>
      <w:bookmarkEnd w:id="10248"/>
      <w:bookmarkEnd w:id="10249"/>
      <w:bookmarkEnd w:id="10250"/>
      <w:bookmarkEnd w:id="10251"/>
      <w:bookmarkEnd w:id="10252"/>
      <w:bookmarkEnd w:id="10253"/>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0C8F25FC"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w:t>
      </w:r>
      <w:r w:rsidR="001F5E8F">
        <w:rPr>
          <w:rFonts w:eastAsia="Malgun Gothic"/>
          <w:lang w:eastAsia="zh-CN"/>
        </w:rPr>
        <w:t xml:space="preserve"> </w:t>
      </w:r>
      <w:r w:rsidR="00A51F27" w:rsidRPr="00931575">
        <w:rPr>
          <w:rFonts w:eastAsia="Malgun Gothic"/>
          <w:lang w:eastAsia="zh-CN"/>
        </w:rPr>
        <w:t>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rPr>
                <w:rFonts w:eastAsiaTheme="minorEastAsia"/>
              </w:rPr>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rPr>
                <w:rFonts w:eastAsiaTheme="minorEastAsia"/>
              </w:rPr>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rPr>
                <w:rFonts w:eastAsiaTheme="minorEastAsia"/>
              </w:rPr>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rPr>
                <w:rFonts w:eastAsiaTheme="minorEastAsia"/>
              </w:rPr>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rPr>
                <w:rFonts w:eastAsiaTheme="minorEastAsia"/>
              </w:rPr>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rPr>
                <w:rFonts w:eastAsiaTheme="minorEastAsia"/>
              </w:rPr>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957D0B1"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w:t>
      </w:r>
      <w:r w:rsidR="00D73872">
        <w:rPr>
          <w:rFonts w:eastAsia="Malgun Gothic"/>
          <w:lang w:eastAsia="zh-CN"/>
        </w:rPr>
        <w:t xml:space="preserve"> </w:t>
      </w:r>
      <w:r w:rsidR="00757CDB" w:rsidRPr="00931575">
        <w:rPr>
          <w:rFonts w:eastAsia="Malgun Gothic"/>
          <w:lang w:eastAsia="zh-CN"/>
        </w:rPr>
        <w:t>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rPr>
                <w:rFonts w:eastAsiaTheme="minorEastAsia"/>
              </w:rPr>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rPr>
                <w:rFonts w:eastAsiaTheme="minorEastAsia"/>
              </w:rPr>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rPr>
                <w:rFonts w:eastAsiaTheme="minorEastAsia"/>
              </w:rPr>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rPr>
                <w:rFonts w:eastAsiaTheme="minorEastAsia"/>
              </w:rPr>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rPr>
                <w:rFonts w:eastAsiaTheme="minorEastAsia"/>
              </w:rPr>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rPr>
                <w:rFonts w:eastAsiaTheme="minorEastAsia"/>
              </w:rPr>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390A9102"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rPr>
                <w:rFonts w:eastAsiaTheme="minorEastAsia"/>
              </w:rPr>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rPr>
                <w:rFonts w:eastAsiaTheme="minorEastAsia"/>
              </w:rPr>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rPr>
                <w:rFonts w:eastAsiaTheme="minorEastAsia"/>
              </w:rPr>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rPr>
                <w:rFonts w:eastAsiaTheme="minorEastAsia"/>
              </w:rPr>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rPr>
                <w:rFonts w:eastAsiaTheme="minorEastAsia"/>
              </w:rPr>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rPr>
                <w:rFonts w:eastAsiaTheme="minorEastAsia"/>
              </w:rPr>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5DE273BF"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rPr>
                <w:rFonts w:eastAsiaTheme="minorEastAsia"/>
              </w:rPr>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rPr>
                <w:rFonts w:eastAsiaTheme="minorEastAsia"/>
              </w:rPr>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rPr>
                <w:rFonts w:eastAsiaTheme="minorEastAsia"/>
              </w:rPr>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rPr>
                <w:rFonts w:eastAsiaTheme="minorEastAsia"/>
              </w:rPr>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rPr>
                <w:rFonts w:eastAsiaTheme="minorEastAsia"/>
              </w:rPr>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rPr>
                <w:rFonts w:eastAsiaTheme="minorEastAsia"/>
              </w:rPr>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7280F6ED" w:rsidR="007F5CD7" w:rsidRPr="00931575" w:rsidRDefault="00210D18" w:rsidP="006F1F81">
      <w:pPr>
        <w:pStyle w:val="TH"/>
        <w:rPr>
          <w:rFonts w:eastAsia="Malgun Gothic"/>
          <w:lang w:eastAsia="zh-CN"/>
        </w:rPr>
      </w:pPr>
      <w:r>
        <w:rPr>
          <w:rFonts w:eastAsia="SimSun"/>
        </w:rPr>
        <w:lastRenderedPageBreak/>
        <w:t>T</w:t>
      </w:r>
      <w:r w:rsidRPr="009A7395">
        <w:rPr>
          <w:rFonts w:eastAsia="SimSun"/>
        </w:rPr>
        <w:t>able 8.2.4.5-5: Test requirements for PUSCH, Type A, 5 MHz channel bandwidth, 15 kHz SCS, 350</w:t>
      </w:r>
      <w:r w:rsidR="00D73872">
        <w:rPr>
          <w:rFonts w:eastAsia="SimSun"/>
        </w:rPr>
        <w:t xml:space="preserve"> </w:t>
      </w:r>
      <w:r w:rsidRPr="009A7395">
        <w:rPr>
          <w:rFonts w:eastAsia="SimSun"/>
        </w:rPr>
        <w:t>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34FA0352" w:rsidR="00210D18" w:rsidRPr="009A7395" w:rsidRDefault="00210D18" w:rsidP="006F1F81">
      <w:pPr>
        <w:pStyle w:val="TH"/>
        <w:rPr>
          <w:rFonts w:eastAsia="SimSun"/>
        </w:rPr>
      </w:pPr>
      <w:r w:rsidRPr="009A7395">
        <w:rPr>
          <w:rFonts w:eastAsia="SimSun"/>
        </w:rPr>
        <w:t>Table 8.2.4.5-6: Test requirements for PUSCH, Type A, 10 MHz channel bandwidth, 30 kHz SCS, 350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2818036F" w:rsidR="00210D18" w:rsidRPr="009A7395" w:rsidRDefault="00210D18" w:rsidP="006F1F81">
      <w:pPr>
        <w:pStyle w:val="TH"/>
        <w:rPr>
          <w:rFonts w:eastAsia="SimSun"/>
        </w:rPr>
      </w:pPr>
      <w:r w:rsidRPr="009A7395">
        <w:rPr>
          <w:rFonts w:eastAsia="SimSun"/>
        </w:rPr>
        <w:t>Table 8.2.4.5-7: Test requirements for PUSCH, Type A, 5 MHz channel bandwidth, 15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323B7562" w:rsidR="00210D18" w:rsidRPr="009A7395" w:rsidRDefault="00210D18" w:rsidP="006F1F81">
      <w:pPr>
        <w:pStyle w:val="TH"/>
        <w:rPr>
          <w:rFonts w:eastAsia="SimSun"/>
        </w:rPr>
      </w:pPr>
      <w:r w:rsidRPr="009A7395">
        <w:rPr>
          <w:rFonts w:eastAsia="SimSun"/>
        </w:rPr>
        <w:t>Table 8.2.4.5-8: Test requirements for PUSCH, Type A, 10 MHz channel bandwidth, 30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rPr>
      </w:pPr>
      <w:r w:rsidRPr="009A7395">
        <w:rPr>
          <w:rFonts w:eastAsia="SimSun"/>
        </w:rPr>
        <w:t>Table 8.2.4.5-9: Test requirements for PUSCH, Type A, 5 MHz channel bandwidth,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rPr>
      </w:pPr>
      <w:r w:rsidRPr="009A7395">
        <w:rPr>
          <w:rFonts w:eastAsia="SimSun"/>
        </w:rPr>
        <w:lastRenderedPageBreak/>
        <w:t>Table 8.2.4.5-10: Test requirements for PUSCH, Type A, 10 MHz channel bandwidth,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10254" w:name="_Toc106206858"/>
      <w:bookmarkStart w:id="10255" w:name="_Toc115080860"/>
      <w:bookmarkStart w:id="10256" w:name="_Toc121999751"/>
      <w:bookmarkStart w:id="10257" w:name="_Toc124153924"/>
      <w:bookmarkStart w:id="10258" w:name="_Toc124154699"/>
      <w:bookmarkStart w:id="10259" w:name="_Toc131560554"/>
      <w:bookmarkStart w:id="10260" w:name="_Toc137394254"/>
      <w:bookmarkStart w:id="10261" w:name="_Toc163475360"/>
      <w:bookmarkStart w:id="10262" w:name="_Toc176783690"/>
      <w:r w:rsidRPr="00CA0FA8">
        <w:t>8.2.4.</w:t>
      </w:r>
      <w:r>
        <w:t>6</w:t>
      </w:r>
      <w:r w:rsidRPr="00CA0FA8">
        <w:tab/>
        <w:t>Test Requirement</w:t>
      </w:r>
      <w:r>
        <w:t xml:space="preserve"> for </w:t>
      </w:r>
      <w:r w:rsidRPr="00A264C3">
        <w:rPr>
          <w:i/>
          <w:iCs/>
        </w:rPr>
        <w:t>BS Type 2-O</w:t>
      </w:r>
      <w:bookmarkEnd w:id="10254"/>
      <w:bookmarkEnd w:id="10255"/>
      <w:bookmarkEnd w:id="10256"/>
      <w:bookmarkEnd w:id="10257"/>
      <w:bookmarkEnd w:id="10258"/>
      <w:bookmarkEnd w:id="10259"/>
      <w:bookmarkEnd w:id="10260"/>
      <w:bookmarkEnd w:id="10261"/>
      <w:bookmarkEnd w:id="10262"/>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5F0AF61C"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1A6C5F">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1A6C5F">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1A6C5F">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080BE3D1"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1A6C5F">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1A6C5F">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1A6C5F">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10263" w:name="_Toc45886198"/>
      <w:bookmarkStart w:id="10264" w:name="_Toc53183277"/>
      <w:bookmarkStart w:id="10265" w:name="_Toc58915947"/>
      <w:bookmarkStart w:id="10266" w:name="_Toc58918128"/>
      <w:bookmarkStart w:id="10267" w:name="_Toc66693998"/>
      <w:bookmarkStart w:id="10268" w:name="_Toc74915965"/>
      <w:bookmarkStart w:id="10269" w:name="_Toc76114590"/>
      <w:bookmarkStart w:id="10270" w:name="_Toc76544476"/>
      <w:bookmarkStart w:id="10271" w:name="_Toc82536598"/>
      <w:bookmarkStart w:id="10272" w:name="_Toc89952891"/>
      <w:bookmarkStart w:id="10273" w:name="_Toc98766707"/>
      <w:bookmarkStart w:id="10274" w:name="_Toc99703070"/>
      <w:bookmarkStart w:id="10275" w:name="_Toc106206859"/>
      <w:bookmarkStart w:id="10276" w:name="_Toc115080861"/>
      <w:bookmarkStart w:id="10277" w:name="_Toc121999752"/>
      <w:bookmarkStart w:id="10278" w:name="_Toc124153925"/>
      <w:bookmarkStart w:id="10279" w:name="_Toc124154700"/>
      <w:bookmarkStart w:id="10280" w:name="_Toc131560555"/>
      <w:bookmarkStart w:id="10281" w:name="_Toc137394255"/>
      <w:bookmarkStart w:id="10282" w:name="_Toc163475361"/>
      <w:bookmarkStart w:id="10283" w:name="_Toc176783691"/>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r w:rsidRPr="00931575">
        <w:t xml:space="preserve"> </w:t>
      </w:r>
    </w:p>
    <w:p w14:paraId="7689F09A" w14:textId="77777777" w:rsidR="00805C39" w:rsidRPr="00931575" w:rsidRDefault="00805C39" w:rsidP="00805C39">
      <w:pPr>
        <w:pStyle w:val="Heading4"/>
      </w:pPr>
      <w:bookmarkStart w:id="10284" w:name="_Toc45886199"/>
      <w:bookmarkStart w:id="10285" w:name="_Toc53183278"/>
      <w:bookmarkStart w:id="10286" w:name="_Toc58915948"/>
      <w:bookmarkStart w:id="10287" w:name="_Toc58918129"/>
      <w:bookmarkStart w:id="10288" w:name="_Toc66693999"/>
      <w:bookmarkStart w:id="10289" w:name="_Toc74915966"/>
      <w:bookmarkStart w:id="10290" w:name="_Toc76114591"/>
      <w:bookmarkStart w:id="10291" w:name="_Toc76544477"/>
      <w:bookmarkStart w:id="10292" w:name="_Toc82536599"/>
      <w:bookmarkStart w:id="10293" w:name="_Toc89952892"/>
      <w:bookmarkStart w:id="10294" w:name="_Toc98766708"/>
      <w:bookmarkStart w:id="10295" w:name="_Toc99703071"/>
      <w:bookmarkStart w:id="10296" w:name="_Toc106206860"/>
      <w:bookmarkStart w:id="10297" w:name="_Toc115080862"/>
      <w:bookmarkStart w:id="10298" w:name="_Toc121999753"/>
      <w:bookmarkStart w:id="10299" w:name="_Toc124153926"/>
      <w:bookmarkStart w:id="10300" w:name="_Toc124154701"/>
      <w:bookmarkStart w:id="10301" w:name="_Toc131560556"/>
      <w:bookmarkStart w:id="10302" w:name="_Toc137394256"/>
      <w:bookmarkStart w:id="10303" w:name="_Toc163475362"/>
      <w:bookmarkStart w:id="10304" w:name="_Toc176783692"/>
      <w:r w:rsidRPr="00931575">
        <w:t>8.2.</w:t>
      </w:r>
      <w:r w:rsidRPr="00931575">
        <w:rPr>
          <w:rFonts w:hint="eastAsia"/>
          <w:lang w:eastAsia="zh-CN"/>
        </w:rPr>
        <w:t>5</w:t>
      </w:r>
      <w:r w:rsidRPr="00931575">
        <w:t>.1</w:t>
      </w:r>
      <w:r w:rsidRPr="00931575">
        <w:tab/>
        <w:t>Definition and applicability</w:t>
      </w:r>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10305" w:name="_Toc45886200"/>
      <w:bookmarkStart w:id="10306" w:name="_Toc53183279"/>
      <w:bookmarkStart w:id="10307" w:name="_Toc58915949"/>
      <w:bookmarkStart w:id="10308" w:name="_Toc58918130"/>
      <w:bookmarkStart w:id="10309" w:name="_Toc66694000"/>
      <w:bookmarkStart w:id="10310" w:name="_Toc74915967"/>
      <w:bookmarkStart w:id="10311" w:name="_Toc76114592"/>
      <w:bookmarkStart w:id="10312" w:name="_Toc76544478"/>
      <w:bookmarkStart w:id="10313" w:name="_Toc82536600"/>
      <w:bookmarkStart w:id="10314" w:name="_Toc89952893"/>
      <w:bookmarkStart w:id="10315" w:name="_Toc98766709"/>
      <w:bookmarkStart w:id="10316" w:name="_Toc99703072"/>
      <w:bookmarkStart w:id="10317" w:name="_Toc106206861"/>
      <w:bookmarkStart w:id="10318" w:name="_Toc115080863"/>
      <w:bookmarkStart w:id="10319" w:name="_Toc121999754"/>
      <w:bookmarkStart w:id="10320" w:name="_Toc124153927"/>
      <w:bookmarkStart w:id="10321" w:name="_Toc124154702"/>
      <w:bookmarkStart w:id="10322" w:name="_Toc131560557"/>
      <w:bookmarkStart w:id="10323" w:name="_Toc137394257"/>
      <w:bookmarkStart w:id="10324" w:name="_Toc163475363"/>
      <w:bookmarkStart w:id="10325" w:name="_Toc176783693"/>
      <w:r w:rsidRPr="00931575">
        <w:lastRenderedPageBreak/>
        <w:t>8.2.</w:t>
      </w:r>
      <w:r w:rsidRPr="00931575">
        <w:rPr>
          <w:rFonts w:hint="eastAsia"/>
          <w:lang w:eastAsia="zh-CN"/>
        </w:rPr>
        <w:t>5</w:t>
      </w:r>
      <w:r w:rsidRPr="00931575">
        <w:t>.2</w:t>
      </w:r>
      <w:r w:rsidRPr="00931575">
        <w:tab/>
        <w:t>Minimum Requirement</w:t>
      </w:r>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0A2641B9" w14:textId="2C2E4A34" w:rsidR="00D84853" w:rsidRPr="00931575" w:rsidRDefault="00D84853" w:rsidP="006F1F81">
      <w:bookmarkStart w:id="10326" w:name="_Toc45886201"/>
      <w:bookmarkStart w:id="10327" w:name="_Toc53183280"/>
      <w:bookmarkStart w:id="10328" w:name="_Toc58915950"/>
      <w:bookmarkStart w:id="10329" w:name="_Toc58918131"/>
      <w:bookmarkStart w:id="10330" w:name="_Toc66694001"/>
      <w:bookmarkStart w:id="10331" w:name="_Toc74915968"/>
      <w:bookmarkStart w:id="10332" w:name="_Toc76114593"/>
      <w:bookmarkStart w:id="10333" w:name="_Toc76544479"/>
      <w:bookmarkStart w:id="10334" w:name="_Toc82536601"/>
      <w:bookmarkStart w:id="10335" w:name="_Toc89952894"/>
      <w:bookmarkStart w:id="10336" w:name="_Toc98766710"/>
      <w:bookmarkStart w:id="10337"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10338" w:name="_Toc106206862"/>
      <w:bookmarkStart w:id="10339" w:name="_Toc115080864"/>
      <w:bookmarkStart w:id="10340" w:name="_Toc121999755"/>
      <w:bookmarkStart w:id="10341" w:name="_Toc124153928"/>
      <w:bookmarkStart w:id="10342" w:name="_Toc124154703"/>
      <w:bookmarkStart w:id="10343" w:name="_Toc131560558"/>
      <w:bookmarkStart w:id="10344" w:name="_Toc137394258"/>
      <w:bookmarkStart w:id="10345" w:name="_Toc163475364"/>
      <w:bookmarkStart w:id="10346" w:name="_Toc176783694"/>
      <w:r w:rsidRPr="00931575">
        <w:t>8.2.</w:t>
      </w:r>
      <w:r w:rsidRPr="00931575">
        <w:rPr>
          <w:rFonts w:hint="eastAsia"/>
          <w:lang w:eastAsia="zh-CN"/>
        </w:rPr>
        <w:t>5</w:t>
      </w:r>
      <w:r w:rsidRPr="00931575">
        <w:t>.3</w:t>
      </w:r>
      <w:r w:rsidRPr="00931575">
        <w:tab/>
        <w:t>Test Purpose</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10347" w:name="_Toc45886202"/>
      <w:bookmarkStart w:id="10348" w:name="_Toc53183281"/>
      <w:bookmarkStart w:id="10349" w:name="_Toc58915951"/>
      <w:bookmarkStart w:id="10350" w:name="_Toc58918132"/>
      <w:bookmarkStart w:id="10351" w:name="_Toc66694002"/>
      <w:bookmarkStart w:id="10352" w:name="_Toc74915969"/>
      <w:bookmarkStart w:id="10353" w:name="_Toc76114594"/>
      <w:bookmarkStart w:id="10354" w:name="_Toc76544480"/>
      <w:bookmarkStart w:id="10355" w:name="_Toc82536602"/>
      <w:bookmarkStart w:id="10356" w:name="_Toc89952895"/>
      <w:bookmarkStart w:id="10357" w:name="_Toc98766711"/>
      <w:bookmarkStart w:id="10358" w:name="_Toc99703074"/>
      <w:bookmarkStart w:id="10359" w:name="_Toc106206863"/>
      <w:bookmarkStart w:id="10360" w:name="_Toc115080865"/>
      <w:bookmarkStart w:id="10361" w:name="_Toc121999756"/>
      <w:bookmarkStart w:id="10362" w:name="_Toc124153929"/>
      <w:bookmarkStart w:id="10363" w:name="_Toc124154704"/>
      <w:bookmarkStart w:id="10364" w:name="_Toc131560559"/>
      <w:bookmarkStart w:id="10365" w:name="_Toc137394259"/>
      <w:bookmarkStart w:id="10366" w:name="_Toc163475365"/>
      <w:bookmarkStart w:id="10367" w:name="_Toc176783695"/>
      <w:r w:rsidRPr="00931575">
        <w:t>8.2.</w:t>
      </w:r>
      <w:r w:rsidRPr="00931575">
        <w:rPr>
          <w:rFonts w:hint="eastAsia"/>
          <w:lang w:eastAsia="zh-CN"/>
        </w:rPr>
        <w:t>5</w:t>
      </w:r>
      <w:r w:rsidRPr="00931575">
        <w:t>.4</w:t>
      </w:r>
      <w:r w:rsidRPr="00931575">
        <w:tab/>
        <w:t>Method of test</w:t>
      </w:r>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1C2F2D55" w14:textId="77777777" w:rsidR="00805C39" w:rsidRPr="00931575" w:rsidRDefault="00805C39" w:rsidP="00805C39">
      <w:pPr>
        <w:pStyle w:val="Heading5"/>
      </w:pPr>
      <w:bookmarkStart w:id="10368" w:name="_Toc45886203"/>
      <w:bookmarkStart w:id="10369" w:name="_Toc53183282"/>
      <w:bookmarkStart w:id="10370" w:name="_Toc58915952"/>
      <w:bookmarkStart w:id="10371" w:name="_Toc58918133"/>
      <w:bookmarkStart w:id="10372" w:name="_Toc66694003"/>
      <w:bookmarkStart w:id="10373" w:name="_Toc74915970"/>
      <w:bookmarkStart w:id="10374" w:name="_Toc76114595"/>
      <w:bookmarkStart w:id="10375" w:name="_Toc76544481"/>
      <w:bookmarkStart w:id="10376" w:name="_Toc82536603"/>
      <w:bookmarkStart w:id="10377" w:name="_Toc89952896"/>
      <w:bookmarkStart w:id="10378" w:name="_Toc98766712"/>
      <w:bookmarkStart w:id="10379" w:name="_Toc99703075"/>
      <w:bookmarkStart w:id="10380" w:name="_Toc106206864"/>
      <w:bookmarkStart w:id="10381" w:name="_Toc115080866"/>
      <w:bookmarkStart w:id="10382" w:name="_Toc121999757"/>
      <w:bookmarkStart w:id="10383" w:name="_Toc124153930"/>
      <w:bookmarkStart w:id="10384" w:name="_Toc124154705"/>
      <w:bookmarkStart w:id="10385" w:name="_Toc131560560"/>
      <w:bookmarkStart w:id="10386" w:name="_Toc137394260"/>
      <w:bookmarkStart w:id="10387" w:name="_Toc163475366"/>
      <w:bookmarkStart w:id="10388" w:name="_Toc176783696"/>
      <w:r w:rsidRPr="00931575">
        <w:t>8.2.</w:t>
      </w:r>
      <w:r w:rsidRPr="00931575">
        <w:rPr>
          <w:rFonts w:hint="eastAsia"/>
          <w:lang w:eastAsia="zh-CN"/>
        </w:rPr>
        <w:t>5</w:t>
      </w:r>
      <w:r w:rsidRPr="00931575">
        <w:t>.4.1</w:t>
      </w:r>
      <w:r w:rsidRPr="00931575">
        <w:tab/>
        <w:t>Initial Conditions</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10389" w:name="_Toc45886204"/>
      <w:bookmarkStart w:id="10390" w:name="_Toc53183283"/>
      <w:bookmarkStart w:id="10391" w:name="_Toc58915953"/>
      <w:bookmarkStart w:id="10392" w:name="_Toc58918134"/>
      <w:bookmarkStart w:id="10393" w:name="_Toc66694004"/>
      <w:bookmarkStart w:id="10394" w:name="_Toc74915971"/>
      <w:bookmarkStart w:id="10395" w:name="_Toc76114596"/>
      <w:bookmarkStart w:id="10396" w:name="_Toc76544482"/>
      <w:bookmarkStart w:id="10397" w:name="_Toc82536604"/>
      <w:bookmarkStart w:id="10398" w:name="_Toc89952897"/>
      <w:bookmarkStart w:id="10399" w:name="_Toc98766713"/>
      <w:bookmarkStart w:id="10400" w:name="_Toc99703076"/>
      <w:bookmarkStart w:id="10401" w:name="_Toc106206865"/>
      <w:bookmarkStart w:id="10402" w:name="_Toc115080867"/>
      <w:bookmarkStart w:id="10403" w:name="_Toc121999758"/>
      <w:bookmarkStart w:id="10404" w:name="_Toc124153931"/>
      <w:bookmarkStart w:id="10405" w:name="_Toc124154706"/>
      <w:bookmarkStart w:id="10406" w:name="_Toc131560561"/>
      <w:bookmarkStart w:id="10407" w:name="_Toc137394261"/>
      <w:bookmarkStart w:id="10408" w:name="_Toc163475367"/>
      <w:bookmarkStart w:id="10409" w:name="_Toc176783697"/>
      <w:r w:rsidRPr="00931575">
        <w:t>8.2.</w:t>
      </w:r>
      <w:r w:rsidRPr="00931575">
        <w:rPr>
          <w:rFonts w:hint="eastAsia"/>
          <w:lang w:eastAsia="zh-CN"/>
        </w:rPr>
        <w:t>5</w:t>
      </w:r>
      <w:r w:rsidRPr="00931575">
        <w:t>.4.2</w:t>
      </w:r>
      <w:r w:rsidRPr="00931575">
        <w:tab/>
        <w:t>Procedure</w:t>
      </w:r>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6F1F81">
      <w:pPr>
        <w:pStyle w:val="TH"/>
      </w:pPr>
      <w:r w:rsidRPr="00931575">
        <w:lastRenderedPageBreak/>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B26EFF1" w:rsidR="002A669B" w:rsidRPr="00931575" w:rsidRDefault="002A669B" w:rsidP="006F1F81">
            <w:pPr>
              <w:pStyle w:val="TAC"/>
              <w:rPr>
                <w:lang w:eastAsia="zh-CN"/>
              </w:rPr>
            </w:pPr>
            <w:r w:rsidRPr="00931575">
              <w:rPr>
                <w:rFonts w:hint="eastAsia"/>
              </w:rPr>
              <w:t>5</w:t>
            </w:r>
            <w:r w:rsidRPr="00931575">
              <w:t xml:space="preserve"> MHz CBW/15</w:t>
            </w:r>
            <w:r w:rsidR="00C51AB3">
              <w:t xml:space="preserve"> </w:t>
            </w:r>
            <w:r w:rsidRPr="00931575">
              <w:t>kHz: 12 RB for each UE</w:t>
            </w:r>
          </w:p>
          <w:p w14:paraId="70180170" w14:textId="03FBDCB8" w:rsidR="002A669B" w:rsidRPr="00931575" w:rsidRDefault="002A669B" w:rsidP="006F1F81">
            <w:pPr>
              <w:pStyle w:val="TAC"/>
              <w:rPr>
                <w:lang w:eastAsia="zh-CN"/>
              </w:rPr>
            </w:pPr>
            <w:r w:rsidRPr="00931575">
              <w:t>10MHz CBW</w:t>
            </w:r>
            <w:r w:rsidRPr="00931575">
              <w:rPr>
                <w:rFonts w:hint="eastAsia"/>
              </w:rPr>
              <w:t>/15</w:t>
            </w:r>
            <w:r w:rsidR="00C51AB3">
              <w:t xml:space="preserve"> </w:t>
            </w:r>
            <w:r w:rsidRPr="00931575">
              <w:rPr>
                <w:rFonts w:hint="eastAsia"/>
              </w:rPr>
              <w:t>kHz SCS</w:t>
            </w:r>
            <w:r w:rsidRPr="00931575">
              <w:t>: 25 RB for each UE</w:t>
            </w:r>
          </w:p>
          <w:p w14:paraId="63FC0D50" w14:textId="664B644F" w:rsidR="002A669B" w:rsidRPr="00931575" w:rsidRDefault="002A669B" w:rsidP="006F1F81">
            <w:pPr>
              <w:pStyle w:val="TAL"/>
              <w:rPr>
                <w:lang w:eastAsia="zh-CN"/>
              </w:rPr>
            </w:pPr>
            <w:r w:rsidRPr="00931575">
              <w:t>10MHz CBW/30</w:t>
            </w:r>
            <w:r w:rsidR="00C51AB3">
              <w:t xml:space="preserve"> </w:t>
            </w:r>
            <w:r w:rsidRPr="00931575">
              <w:t xml:space="preserve">kHz: 12 RB for each UE </w:t>
            </w:r>
          </w:p>
          <w:p w14:paraId="52982481" w14:textId="1E51563E" w:rsidR="002A669B" w:rsidRPr="00931575" w:rsidRDefault="002A669B" w:rsidP="006F1F81">
            <w:pPr>
              <w:pStyle w:val="TAC"/>
            </w:pPr>
            <w:r w:rsidRPr="00931575">
              <w:t>40MHz CBW</w:t>
            </w:r>
            <w:r w:rsidRPr="00931575">
              <w:rPr>
                <w:rFonts w:hint="eastAsia"/>
              </w:rPr>
              <w:t>/30</w:t>
            </w:r>
            <w:r w:rsidR="009B71E1">
              <w:t xml:space="preserve"> </w:t>
            </w:r>
            <w:r w:rsidRPr="00931575">
              <w:rPr>
                <w:rFonts w:hint="eastAsia"/>
              </w:rPr>
              <w:t>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611A1349" w:rsidR="002A669B" w:rsidRPr="00931575" w:rsidRDefault="002A669B" w:rsidP="006F1F81">
            <w:pPr>
              <w:pStyle w:val="TAC"/>
              <w:rPr>
                <w:lang w:eastAsia="zh-CN"/>
              </w:rPr>
            </w:pPr>
            <w:r w:rsidRPr="00931575">
              <w:t>Stationary UE: 12 for 5MHz CBW/15</w:t>
            </w:r>
            <w:r w:rsidR="002C23CB">
              <w:t xml:space="preserve"> </w:t>
            </w:r>
            <w:r w:rsidRPr="00931575">
              <w:t>kHz SCS,</w:t>
            </w:r>
            <w:r w:rsidRPr="00931575">
              <w:rPr>
                <w:rFonts w:hint="eastAsia"/>
                <w:lang w:eastAsia="zh-CN"/>
              </w:rPr>
              <w:t xml:space="preserve"> </w:t>
            </w:r>
            <w:r w:rsidRPr="00931575">
              <w:t>25 for 10 MHz CBW</w:t>
            </w:r>
            <w:r w:rsidRPr="00931575">
              <w:rPr>
                <w:rFonts w:hint="eastAsia"/>
                <w:lang w:eastAsia="zh-CN"/>
              </w:rPr>
              <w:t>/15</w:t>
            </w:r>
            <w:r w:rsidR="002C23CB">
              <w:rPr>
                <w:lang w:eastAsia="zh-CN"/>
              </w:rPr>
              <w:t xml:space="preserve"> </w:t>
            </w:r>
            <w:r w:rsidRPr="00931575">
              <w:rPr>
                <w:rFonts w:hint="eastAsia"/>
                <w:lang w:eastAsia="zh-CN"/>
              </w:rPr>
              <w:t>kHz SCS</w:t>
            </w:r>
            <w:r w:rsidRPr="00931575">
              <w:t>, 12 for 10MHz CBW/30</w:t>
            </w:r>
            <w:r w:rsidR="002C23CB">
              <w:t xml:space="preserve"> </w:t>
            </w:r>
            <w:r w:rsidRPr="00931575">
              <w:t>kHz SCS and 50 for 40 MHz CBW</w:t>
            </w:r>
            <w:r w:rsidRPr="00931575">
              <w:rPr>
                <w:rFonts w:hint="eastAsia"/>
                <w:lang w:eastAsia="zh-CN"/>
              </w:rPr>
              <w:t>/30</w:t>
            </w:r>
            <w:r w:rsidR="002C23CB">
              <w:rPr>
                <w:lang w:eastAsia="zh-CN"/>
              </w:rPr>
              <w:t xml:space="preserve"> </w:t>
            </w:r>
            <w:r w:rsidRPr="00931575">
              <w:rPr>
                <w:rFonts w:hint="eastAsia"/>
                <w:lang w:eastAsia="zh-CN"/>
              </w:rPr>
              <w:t>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47B72035" w:rsidR="007F4304" w:rsidRPr="00931575" w:rsidRDefault="007F4304" w:rsidP="006F1F81">
            <w:pPr>
              <w:pStyle w:val="TAC"/>
            </w:pPr>
            <w:r w:rsidRPr="00931575">
              <w:t>-</w:t>
            </w:r>
            <w:r w:rsidRPr="00931575">
              <w:tab/>
              <w:t>last symbol in slot #3 in radio frames for 15</w:t>
            </w:r>
            <w:r w:rsidR="006F0238">
              <w:t xml:space="preserve"> </w:t>
            </w:r>
            <w:r w:rsidRPr="00931575">
              <w:t>KHz</w:t>
            </w:r>
          </w:p>
          <w:p w14:paraId="2AA9E4BA" w14:textId="4B48F690" w:rsidR="007F4304" w:rsidRPr="00931575" w:rsidRDefault="007F4304" w:rsidP="006F1F81">
            <w:pPr>
              <w:pStyle w:val="TAC"/>
            </w:pPr>
            <w:r w:rsidRPr="00931575">
              <w:t>-</w:t>
            </w:r>
            <w:r w:rsidRPr="00931575">
              <w:tab/>
              <w:t>last symbol in slot #7 in radio frames for 30</w:t>
            </w:r>
            <w:r w:rsidR="006F0238">
              <w:t xml:space="preserve"> </w:t>
            </w:r>
            <w:r w:rsidRPr="00931575">
              <w:t>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7B17DCE3"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w:t>
            </w:r>
            <w:r w:rsidR="00F86D14">
              <w:t xml:space="preserve"> </w:t>
            </w:r>
            <w:r w:rsidR="00AD51D8" w:rsidRPr="00781FD6">
              <w:t>kHz SCS, T</w:t>
            </w:r>
            <w:r w:rsidR="00AD51D8" w:rsidRPr="00781FD6">
              <w:rPr>
                <w:vertAlign w:val="subscript"/>
              </w:rPr>
              <w:t>SRS</w:t>
            </w:r>
            <w:r w:rsidR="00AD51D8" w:rsidRPr="00781FD6">
              <w:t xml:space="preserve"> = 20 for 30</w:t>
            </w:r>
            <w:r w:rsidR="00F86D14">
              <w:t xml:space="preserve"> </w:t>
            </w:r>
            <w:r w:rsidR="00AD51D8" w:rsidRPr="00781FD6">
              <w:t>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lastRenderedPageBreak/>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1A6C5F">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1A6C5F">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1A6C5F">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1A6C5F">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1A6C5F">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1A6C5F">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1A6C5F">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1A6C5F">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1A6C5F">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1A6C5F">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1A6C5F">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1A6C5F">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1A6C5F">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1A6C5F">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1A6C5F">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1A6C5F">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1A6C5F">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23A49EC9"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00855716">
              <w:rPr>
                <w:lang w:eastAsia="zh-CN"/>
              </w:rPr>
              <w:t xml:space="preserve"> </w:t>
            </w:r>
            <w:r w:rsidRPr="004D1DB1">
              <w:rPr>
                <w:lang w:eastAsia="zh-CN"/>
              </w:rPr>
              <w:t>kHz SCS: 1</w:t>
            </w:r>
            <w:r>
              <w:rPr>
                <w:rFonts w:hint="eastAsia"/>
                <w:lang w:eastAsia="zh-CN"/>
              </w:rPr>
              <w:t>6</w:t>
            </w:r>
            <w:r w:rsidRPr="004D1DB1">
              <w:rPr>
                <w:lang w:eastAsia="zh-CN"/>
              </w:rPr>
              <w:t xml:space="preserve"> RB for each UE</w:t>
            </w:r>
          </w:p>
          <w:p w14:paraId="7B087723" w14:textId="17CEC4D8"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00855716">
              <w:rPr>
                <w:lang w:eastAsia="zh-CN"/>
              </w:rPr>
              <w:t xml:space="preserve"> </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1A6C5F">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9C5CCE9"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rsidR="00855716">
              <w:rPr>
                <w:lang w:eastAsia="zh-CN"/>
              </w:rPr>
              <w:t xml:space="preserve"> </w:t>
            </w:r>
            <w:r>
              <w:t>kHz</w:t>
            </w:r>
          </w:p>
        </w:tc>
      </w:tr>
      <w:tr w:rsidR="00AD4D9E" w14:paraId="0632B038" w14:textId="77777777" w:rsidTr="001A6C5F">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1A6C5F">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1A6C5F">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1A6C5F">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10410" w:name="_Toc45886205"/>
      <w:bookmarkStart w:id="10411" w:name="_Toc53183284"/>
      <w:bookmarkStart w:id="10412" w:name="_Toc58915954"/>
      <w:bookmarkStart w:id="10413" w:name="_Toc58918135"/>
      <w:bookmarkStart w:id="10414" w:name="_Toc66694005"/>
      <w:bookmarkStart w:id="10415" w:name="_Toc74915972"/>
      <w:bookmarkStart w:id="10416" w:name="_Toc76114597"/>
      <w:bookmarkStart w:id="10417" w:name="_Toc76544483"/>
      <w:bookmarkStart w:id="10418" w:name="_Toc82536605"/>
      <w:bookmarkStart w:id="10419" w:name="_Toc89952898"/>
      <w:bookmarkStart w:id="10420" w:name="_Toc98766714"/>
      <w:bookmarkStart w:id="10421" w:name="_Toc99703077"/>
      <w:bookmarkStart w:id="10422" w:name="_Toc106206866"/>
      <w:bookmarkStart w:id="10423" w:name="_Toc115080868"/>
      <w:bookmarkStart w:id="10424" w:name="_Toc121999759"/>
      <w:bookmarkStart w:id="10425" w:name="_Toc124153932"/>
      <w:bookmarkStart w:id="10426" w:name="_Toc124154707"/>
      <w:bookmarkStart w:id="10427" w:name="_Toc131560562"/>
      <w:bookmarkStart w:id="10428" w:name="_Toc137394262"/>
      <w:bookmarkStart w:id="10429" w:name="_Toc163475368"/>
      <w:bookmarkStart w:id="10430" w:name="_Toc176783698"/>
      <w:r w:rsidRPr="00931575">
        <w:t>8.2.</w:t>
      </w:r>
      <w:r w:rsidRPr="00931575">
        <w:rPr>
          <w:rFonts w:hint="eastAsia"/>
          <w:lang w:eastAsia="zh-CN"/>
        </w:rPr>
        <w:t>5</w:t>
      </w:r>
      <w:r w:rsidRPr="00931575">
        <w:t>.5</w:t>
      </w:r>
      <w:r w:rsidRPr="00931575">
        <w:tab/>
        <w:t>Test Requirement</w:t>
      </w:r>
      <w:bookmarkEnd w:id="10410"/>
      <w:bookmarkEnd w:id="10411"/>
      <w:r w:rsidRPr="00931575">
        <w:rPr>
          <w:rFonts w:hint="eastAsia"/>
          <w:lang w:eastAsia="zh-CN"/>
        </w:rPr>
        <w:t xml:space="preserve"> for High Speed Train</w:t>
      </w:r>
      <w:bookmarkEnd w:id="10412"/>
      <w:bookmarkEnd w:id="10413"/>
      <w:bookmarkEnd w:id="10414"/>
      <w:bookmarkEnd w:id="10415"/>
      <w:bookmarkEnd w:id="10416"/>
      <w:bookmarkEnd w:id="10417"/>
      <w:bookmarkEnd w:id="10418"/>
      <w:bookmarkEnd w:id="10419"/>
      <w:bookmarkEnd w:id="10420"/>
      <w:bookmarkEnd w:id="10421"/>
      <w:r>
        <w:rPr>
          <w:rFonts w:hint="eastAsia"/>
          <w:lang w:eastAsia="zh-CN"/>
        </w:rPr>
        <w:t xml:space="preserve"> </w:t>
      </w:r>
      <w:r w:rsidRPr="00E01B15">
        <w:rPr>
          <w:i/>
          <w:sz w:val="22"/>
          <w:lang w:eastAsia="zh-CN"/>
        </w:rPr>
        <w:t>for BS type 1-O</w:t>
      </w:r>
      <w:bookmarkEnd w:id="10422"/>
      <w:bookmarkEnd w:id="10423"/>
      <w:bookmarkEnd w:id="10424"/>
      <w:bookmarkEnd w:id="10425"/>
      <w:bookmarkEnd w:id="10426"/>
      <w:bookmarkEnd w:id="10427"/>
      <w:bookmarkEnd w:id="10428"/>
      <w:bookmarkEnd w:id="10429"/>
      <w:bookmarkEnd w:id="10430"/>
    </w:p>
    <w:p w14:paraId="5861CC06" w14:textId="77777777" w:rsidR="00260B33" w:rsidRDefault="00260B33" w:rsidP="00260B33">
      <w:pPr>
        <w:rPr>
          <w:lang w:eastAsia="zh-CN"/>
        </w:rPr>
      </w:pPr>
      <w:bookmarkStart w:id="10431" w:name="_Toc36636172"/>
      <w:bookmarkStart w:id="10432" w:name="_Toc37273118"/>
      <w:bookmarkStart w:id="10433" w:name="_Toc45886206"/>
      <w:bookmarkStart w:id="10434"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10435" w:name="_Toc115080869"/>
      <w:bookmarkStart w:id="10436" w:name="_Toc121999760"/>
      <w:bookmarkStart w:id="10437" w:name="_Toc124153933"/>
      <w:bookmarkStart w:id="10438" w:name="_Toc124154708"/>
      <w:bookmarkStart w:id="10439" w:name="_Toc131560563"/>
      <w:bookmarkStart w:id="10440" w:name="_Toc137394263"/>
      <w:bookmarkStart w:id="10441" w:name="_Toc163475369"/>
      <w:bookmarkStart w:id="10442" w:name="_Toc176783699"/>
      <w:r w:rsidRPr="00931575">
        <w:lastRenderedPageBreak/>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10435"/>
      <w:bookmarkEnd w:id="10436"/>
      <w:bookmarkEnd w:id="10437"/>
      <w:bookmarkEnd w:id="10438"/>
      <w:bookmarkEnd w:id="10439"/>
      <w:bookmarkEnd w:id="10440"/>
      <w:bookmarkEnd w:id="10441"/>
      <w:bookmarkEnd w:id="10442"/>
    </w:p>
    <w:p w14:paraId="4190D517" w14:textId="77777777" w:rsidR="00895B63" w:rsidRPr="002832D9" w:rsidRDefault="00895B63" w:rsidP="00895B63">
      <w:pPr>
        <w:rPr>
          <w:lang w:eastAsia="zh-CN"/>
        </w:rPr>
      </w:pPr>
      <w:r>
        <w:rPr>
          <w:rFonts w:hint="eastAsia"/>
          <w:lang w:eastAsia="zh-CN"/>
        </w:rPr>
        <w:t>T</w:t>
      </w:r>
      <w:r w:rsidRPr="00931575">
        <w:t xml:space="preserve">he throughput </w:t>
      </w:r>
      <w:r>
        <w:t>shall be ≥ 70% of the maximum throughput of the reference measurement channel as specified in annex A</w:t>
      </w:r>
      <w:r w:rsidRPr="00931575">
        <w:t xml:space="preserve">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1A6C5F">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1A6C5F">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1A6C5F">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1A6C5F">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1A6C5F">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10443" w:name="_Toc58915955"/>
      <w:bookmarkStart w:id="10444" w:name="_Toc58918136"/>
      <w:bookmarkStart w:id="10445" w:name="_Toc66694006"/>
      <w:bookmarkStart w:id="10446" w:name="_Toc74915973"/>
      <w:bookmarkStart w:id="10447" w:name="_Toc76114598"/>
      <w:bookmarkStart w:id="10448" w:name="_Toc76544484"/>
      <w:bookmarkStart w:id="10449" w:name="_Toc82536606"/>
      <w:bookmarkStart w:id="10450" w:name="_Toc89952899"/>
      <w:bookmarkStart w:id="10451" w:name="_Toc98766715"/>
      <w:bookmarkStart w:id="10452" w:name="_Toc99703078"/>
      <w:bookmarkStart w:id="10453" w:name="_Toc106206867"/>
      <w:bookmarkStart w:id="10454" w:name="_Toc115080870"/>
      <w:bookmarkStart w:id="10455" w:name="_Toc121999761"/>
      <w:bookmarkStart w:id="10456" w:name="_Toc124153934"/>
      <w:bookmarkStart w:id="10457" w:name="_Toc124154709"/>
      <w:bookmarkStart w:id="10458" w:name="_Toc131560564"/>
      <w:bookmarkStart w:id="10459" w:name="_Toc137394264"/>
      <w:bookmarkStart w:id="10460" w:name="_Toc163475370"/>
      <w:bookmarkStart w:id="10461" w:name="_Toc176783700"/>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p>
    <w:p w14:paraId="7FAD8B08" w14:textId="77777777" w:rsidR="00260B33" w:rsidRPr="007C4DC5" w:rsidRDefault="00260B33" w:rsidP="00260B33">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10462" w:name="_Toc58915956"/>
      <w:bookmarkStart w:id="10463" w:name="_Toc58918137"/>
      <w:bookmarkStart w:id="10464" w:name="_Toc66694007"/>
      <w:bookmarkStart w:id="10465" w:name="_Toc74915974"/>
      <w:bookmarkStart w:id="10466" w:name="_Toc76114599"/>
      <w:bookmarkStart w:id="10467" w:name="_Toc76544485"/>
      <w:bookmarkStart w:id="10468" w:name="_Toc82536607"/>
      <w:bookmarkStart w:id="10469" w:name="_Toc89952900"/>
      <w:bookmarkStart w:id="10470" w:name="_Toc98766716"/>
      <w:bookmarkStart w:id="10471" w:name="_Toc99703079"/>
      <w:bookmarkStart w:id="10472" w:name="_Toc106206869"/>
      <w:bookmarkStart w:id="10473" w:name="_Toc115080871"/>
      <w:bookmarkStart w:id="10474" w:name="_Toc121999762"/>
      <w:bookmarkStart w:id="10475" w:name="_Toc124153935"/>
      <w:bookmarkStart w:id="10476" w:name="_Toc124154710"/>
      <w:bookmarkStart w:id="10477" w:name="_Toc131560565"/>
      <w:bookmarkStart w:id="10478" w:name="_Toc137394265"/>
      <w:bookmarkStart w:id="10479" w:name="_Toc163475371"/>
      <w:bookmarkStart w:id="10480" w:name="_Toc176783701"/>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p>
    <w:p w14:paraId="2471D707" w14:textId="77777777" w:rsidR="002C0395" w:rsidRPr="00931575" w:rsidRDefault="002C0395" w:rsidP="002C0395">
      <w:pPr>
        <w:pStyle w:val="Heading4"/>
      </w:pPr>
      <w:bookmarkStart w:id="10481" w:name="_Toc58915957"/>
      <w:bookmarkStart w:id="10482" w:name="_Toc58918138"/>
      <w:bookmarkStart w:id="10483" w:name="_Toc66694008"/>
      <w:bookmarkStart w:id="10484" w:name="_Toc74915975"/>
      <w:bookmarkStart w:id="10485" w:name="_Toc76114600"/>
      <w:bookmarkStart w:id="10486" w:name="_Toc76544486"/>
      <w:bookmarkStart w:id="10487" w:name="_Toc82536608"/>
      <w:bookmarkStart w:id="10488" w:name="_Toc89952901"/>
      <w:bookmarkStart w:id="10489" w:name="_Toc98766717"/>
      <w:bookmarkStart w:id="10490" w:name="_Toc99703080"/>
      <w:bookmarkStart w:id="10491" w:name="_Toc106206870"/>
      <w:bookmarkStart w:id="10492" w:name="_Toc115080872"/>
      <w:bookmarkStart w:id="10493" w:name="_Toc121999763"/>
      <w:bookmarkStart w:id="10494" w:name="_Toc124153936"/>
      <w:bookmarkStart w:id="10495" w:name="_Toc124154711"/>
      <w:bookmarkStart w:id="10496" w:name="_Toc131560566"/>
      <w:bookmarkStart w:id="10497" w:name="_Toc137394266"/>
      <w:bookmarkStart w:id="10498" w:name="_Toc163475372"/>
      <w:bookmarkStart w:id="10499" w:name="_Toc176783702"/>
      <w:r w:rsidRPr="00931575">
        <w:t>8.2.</w:t>
      </w:r>
      <w:r w:rsidRPr="00931575">
        <w:rPr>
          <w:lang w:eastAsia="zh-CN"/>
        </w:rPr>
        <w:t>6</w:t>
      </w:r>
      <w:r w:rsidRPr="00931575">
        <w:t>.1</w:t>
      </w:r>
      <w:r w:rsidRPr="00931575">
        <w:tab/>
        <w:t>Definition and applicability</w:t>
      </w:r>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0500" w:name="_Toc58915958"/>
      <w:bookmarkStart w:id="10501" w:name="_Toc58918139"/>
      <w:bookmarkStart w:id="10502" w:name="_Toc66694009"/>
      <w:bookmarkStart w:id="10503" w:name="_Toc74915976"/>
      <w:bookmarkStart w:id="10504" w:name="_Toc76114601"/>
      <w:bookmarkStart w:id="10505" w:name="_Toc76544487"/>
      <w:bookmarkStart w:id="10506" w:name="_Toc82536609"/>
      <w:bookmarkStart w:id="10507" w:name="_Toc89952902"/>
      <w:bookmarkStart w:id="10508" w:name="_Toc98766718"/>
      <w:bookmarkStart w:id="10509" w:name="_Toc99703081"/>
      <w:bookmarkStart w:id="10510" w:name="_Toc106206871"/>
      <w:bookmarkStart w:id="10511" w:name="_Toc115080873"/>
      <w:bookmarkStart w:id="10512" w:name="_Toc121999764"/>
      <w:bookmarkStart w:id="10513" w:name="_Toc124153937"/>
      <w:bookmarkStart w:id="10514" w:name="_Toc124154712"/>
      <w:bookmarkStart w:id="10515" w:name="_Toc131560567"/>
      <w:bookmarkStart w:id="10516" w:name="_Toc137394267"/>
      <w:bookmarkStart w:id="10517" w:name="_Toc163475373"/>
      <w:bookmarkStart w:id="10518" w:name="_Toc176783703"/>
      <w:r w:rsidRPr="00931575">
        <w:lastRenderedPageBreak/>
        <w:t>8.2.</w:t>
      </w:r>
      <w:r w:rsidRPr="00931575">
        <w:rPr>
          <w:lang w:eastAsia="zh-CN"/>
        </w:rPr>
        <w:t>6</w:t>
      </w:r>
      <w:r w:rsidRPr="00931575">
        <w:t>.2</w:t>
      </w:r>
      <w:r w:rsidRPr="00931575">
        <w:tab/>
        <w:t>Minimum Requirement</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0519" w:name="_Toc58915959"/>
      <w:bookmarkStart w:id="10520" w:name="_Toc58918140"/>
      <w:bookmarkStart w:id="10521" w:name="_Toc66694010"/>
      <w:bookmarkStart w:id="10522" w:name="_Toc74915977"/>
      <w:bookmarkStart w:id="10523" w:name="_Toc76114602"/>
      <w:bookmarkStart w:id="10524" w:name="_Toc76544488"/>
      <w:bookmarkStart w:id="10525" w:name="_Toc82536610"/>
      <w:bookmarkStart w:id="10526" w:name="_Toc89952903"/>
      <w:bookmarkStart w:id="10527" w:name="_Toc98766719"/>
      <w:bookmarkStart w:id="10528" w:name="_Toc99703082"/>
      <w:bookmarkStart w:id="10529" w:name="_Toc106206872"/>
      <w:bookmarkStart w:id="10530" w:name="_Toc115080874"/>
      <w:bookmarkStart w:id="10531" w:name="_Toc121999765"/>
      <w:bookmarkStart w:id="10532" w:name="_Toc124153938"/>
      <w:bookmarkStart w:id="10533" w:name="_Toc124154713"/>
      <w:bookmarkStart w:id="10534" w:name="_Toc131560568"/>
      <w:bookmarkStart w:id="10535" w:name="_Toc137394268"/>
      <w:bookmarkStart w:id="10536" w:name="_Toc163475374"/>
      <w:bookmarkStart w:id="10537" w:name="_Toc176783704"/>
      <w:r w:rsidRPr="00931575">
        <w:t>8.2.</w:t>
      </w:r>
      <w:r w:rsidRPr="00931575">
        <w:rPr>
          <w:lang w:eastAsia="zh-CN"/>
        </w:rPr>
        <w:t>6</w:t>
      </w:r>
      <w:r w:rsidRPr="00931575">
        <w:t>.3</w:t>
      </w:r>
      <w:r w:rsidRPr="00931575">
        <w:tab/>
        <w:t>Test Purpose</w:t>
      </w:r>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0538" w:name="_Toc58915960"/>
      <w:bookmarkStart w:id="10539" w:name="_Toc58918141"/>
      <w:bookmarkStart w:id="10540" w:name="_Toc66694011"/>
      <w:bookmarkStart w:id="10541" w:name="_Toc74915978"/>
      <w:bookmarkStart w:id="10542" w:name="_Toc76114603"/>
      <w:bookmarkStart w:id="10543" w:name="_Toc76544489"/>
      <w:bookmarkStart w:id="10544" w:name="_Toc82536611"/>
      <w:bookmarkStart w:id="10545" w:name="_Toc89952904"/>
      <w:bookmarkStart w:id="10546" w:name="_Toc98766720"/>
      <w:bookmarkStart w:id="10547" w:name="_Toc99703083"/>
      <w:bookmarkStart w:id="10548" w:name="_Toc106206873"/>
      <w:bookmarkStart w:id="10549" w:name="_Toc115080875"/>
      <w:bookmarkStart w:id="10550" w:name="_Toc121999766"/>
      <w:bookmarkStart w:id="10551" w:name="_Toc124153939"/>
      <w:bookmarkStart w:id="10552" w:name="_Toc124154714"/>
      <w:bookmarkStart w:id="10553" w:name="_Toc131560569"/>
      <w:bookmarkStart w:id="10554" w:name="_Toc137394269"/>
      <w:bookmarkStart w:id="10555" w:name="_Toc163475375"/>
      <w:bookmarkStart w:id="10556" w:name="_Toc176783705"/>
      <w:r w:rsidRPr="00931575">
        <w:t>8.2.</w:t>
      </w:r>
      <w:r w:rsidRPr="00931575">
        <w:rPr>
          <w:lang w:eastAsia="zh-CN"/>
        </w:rPr>
        <w:t>6</w:t>
      </w:r>
      <w:r w:rsidRPr="00931575">
        <w:t>.4</w:t>
      </w:r>
      <w:r w:rsidRPr="00931575">
        <w:tab/>
        <w:t>Method of test</w:t>
      </w:r>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p>
    <w:p w14:paraId="179F41AD" w14:textId="77777777" w:rsidR="002C0395" w:rsidRPr="00931575" w:rsidRDefault="002C0395" w:rsidP="002C0395">
      <w:pPr>
        <w:pStyle w:val="Heading5"/>
      </w:pPr>
      <w:bookmarkStart w:id="10557" w:name="_Toc58915961"/>
      <w:bookmarkStart w:id="10558" w:name="_Toc58918142"/>
      <w:bookmarkStart w:id="10559" w:name="_Toc66694012"/>
      <w:bookmarkStart w:id="10560" w:name="_Toc74915979"/>
      <w:bookmarkStart w:id="10561" w:name="_Toc76114604"/>
      <w:bookmarkStart w:id="10562" w:name="_Toc76544490"/>
      <w:bookmarkStart w:id="10563" w:name="_Toc82536612"/>
      <w:bookmarkStart w:id="10564" w:name="_Toc89952905"/>
      <w:bookmarkStart w:id="10565" w:name="_Toc98766721"/>
      <w:bookmarkStart w:id="10566" w:name="_Toc99703084"/>
      <w:bookmarkStart w:id="10567" w:name="_Toc106206874"/>
      <w:bookmarkStart w:id="10568" w:name="_Toc115080876"/>
      <w:bookmarkStart w:id="10569" w:name="_Toc121999767"/>
      <w:bookmarkStart w:id="10570" w:name="_Toc124153940"/>
      <w:bookmarkStart w:id="10571" w:name="_Toc124154715"/>
      <w:bookmarkStart w:id="10572" w:name="_Toc131560570"/>
      <w:bookmarkStart w:id="10573" w:name="_Toc137394270"/>
      <w:bookmarkStart w:id="10574" w:name="_Toc163475376"/>
      <w:bookmarkStart w:id="10575" w:name="_Toc176783706"/>
      <w:r w:rsidRPr="00931575">
        <w:t>8.2.</w:t>
      </w:r>
      <w:r w:rsidRPr="00931575">
        <w:rPr>
          <w:lang w:eastAsia="zh-CN"/>
        </w:rPr>
        <w:t>6</w:t>
      </w:r>
      <w:r w:rsidRPr="00931575">
        <w:t>.4.1</w:t>
      </w:r>
      <w:r w:rsidRPr="00931575">
        <w:tab/>
        <w:t>Initial Conditions</w:t>
      </w:r>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10576" w:name="_Toc58915962"/>
      <w:bookmarkStart w:id="10577" w:name="_Toc58918143"/>
      <w:bookmarkStart w:id="10578" w:name="_Toc66694013"/>
      <w:bookmarkStart w:id="10579" w:name="_Toc74915980"/>
      <w:bookmarkStart w:id="10580" w:name="_Toc76114605"/>
      <w:bookmarkStart w:id="10581" w:name="_Toc76544491"/>
      <w:bookmarkStart w:id="10582" w:name="_Toc82536613"/>
      <w:bookmarkStart w:id="10583" w:name="_Toc89952906"/>
      <w:bookmarkStart w:id="10584" w:name="_Toc98766722"/>
      <w:bookmarkStart w:id="10585" w:name="_Toc99703085"/>
      <w:bookmarkStart w:id="10586" w:name="_Toc106206875"/>
      <w:bookmarkStart w:id="10587" w:name="_Toc115080877"/>
      <w:bookmarkStart w:id="10588" w:name="_Toc121999768"/>
      <w:bookmarkStart w:id="10589" w:name="_Toc124153941"/>
      <w:bookmarkStart w:id="10590" w:name="_Toc124154716"/>
      <w:bookmarkStart w:id="10591" w:name="_Toc131560571"/>
      <w:bookmarkStart w:id="10592" w:name="_Toc137394271"/>
      <w:bookmarkStart w:id="10593" w:name="_Toc163475377"/>
      <w:bookmarkStart w:id="10594" w:name="_Toc176783707"/>
      <w:r w:rsidRPr="00931575">
        <w:t>8.2.6.4.2</w:t>
      </w:r>
      <w:r w:rsidRPr="00931575">
        <w:tab/>
        <w:t>Procedure</w:t>
      </w:r>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lastRenderedPageBreak/>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10595" w:name="_Toc58915963"/>
      <w:bookmarkStart w:id="10596" w:name="_Toc58918144"/>
      <w:bookmarkStart w:id="10597" w:name="_Toc66694014"/>
      <w:bookmarkStart w:id="10598" w:name="_Toc74915981"/>
      <w:bookmarkStart w:id="10599" w:name="_Toc76114606"/>
      <w:bookmarkStart w:id="10600" w:name="_Toc76544492"/>
      <w:bookmarkStart w:id="10601" w:name="_Toc82536614"/>
      <w:bookmarkStart w:id="10602" w:name="_Toc89952907"/>
      <w:bookmarkStart w:id="10603" w:name="_Toc98766723"/>
      <w:bookmarkStart w:id="10604" w:name="_Toc99703086"/>
      <w:bookmarkStart w:id="10605" w:name="_Toc106206876"/>
      <w:bookmarkStart w:id="10606" w:name="_Toc115080878"/>
      <w:bookmarkStart w:id="10607" w:name="_Toc121999769"/>
      <w:bookmarkStart w:id="10608" w:name="_Toc124153942"/>
      <w:bookmarkStart w:id="10609" w:name="_Toc124154717"/>
      <w:bookmarkStart w:id="10610" w:name="_Toc131560572"/>
      <w:bookmarkStart w:id="10611" w:name="_Toc137394272"/>
      <w:bookmarkStart w:id="10612" w:name="_Toc163475378"/>
      <w:bookmarkStart w:id="10613" w:name="_Toc176783708"/>
      <w:r w:rsidRPr="00931575">
        <w:t>8.2.</w:t>
      </w:r>
      <w:r w:rsidRPr="00931575">
        <w:rPr>
          <w:lang w:eastAsia="zh-CN"/>
        </w:rPr>
        <w:t>6</w:t>
      </w:r>
      <w:r w:rsidRPr="00931575">
        <w:t>.5</w:t>
      </w:r>
      <w:r w:rsidRPr="00931575">
        <w:tab/>
        <w:t>Test requirement</w:t>
      </w:r>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23E95FC3" w14:textId="77777777" w:rsidR="002C0395" w:rsidRPr="00931575" w:rsidRDefault="002C0395" w:rsidP="002C0395">
      <w:pPr>
        <w:pStyle w:val="Heading5"/>
        <w:rPr>
          <w:rFonts w:cs="Arial"/>
          <w:i/>
          <w:iCs/>
          <w:szCs w:val="22"/>
          <w:lang w:eastAsia="zh-CN"/>
        </w:rPr>
      </w:pPr>
      <w:bookmarkStart w:id="10614" w:name="_Toc58915964"/>
      <w:bookmarkStart w:id="10615" w:name="_Toc58918145"/>
      <w:bookmarkStart w:id="10616" w:name="_Toc66694015"/>
      <w:bookmarkStart w:id="10617" w:name="_Toc74915982"/>
      <w:bookmarkStart w:id="10618" w:name="_Toc76114607"/>
      <w:bookmarkStart w:id="10619" w:name="_Toc76544493"/>
      <w:bookmarkStart w:id="10620" w:name="_Toc82536615"/>
      <w:bookmarkStart w:id="10621" w:name="_Toc89952908"/>
      <w:bookmarkStart w:id="10622" w:name="_Toc98766724"/>
      <w:bookmarkStart w:id="10623" w:name="_Toc99703087"/>
      <w:bookmarkStart w:id="10624" w:name="_Toc106206877"/>
      <w:bookmarkStart w:id="10625" w:name="_Toc115080879"/>
      <w:bookmarkStart w:id="10626" w:name="_Toc121999770"/>
      <w:bookmarkStart w:id="10627" w:name="_Toc124153943"/>
      <w:bookmarkStart w:id="10628" w:name="_Toc124154718"/>
      <w:bookmarkStart w:id="10629" w:name="_Toc131560573"/>
      <w:bookmarkStart w:id="10630" w:name="_Toc137394273"/>
      <w:bookmarkStart w:id="10631" w:name="_Toc163475379"/>
      <w:bookmarkStart w:id="10632" w:name="_Toc176783709"/>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lastRenderedPageBreak/>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lastRenderedPageBreak/>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0633" w:name="_Toc58915965"/>
      <w:bookmarkStart w:id="10634" w:name="_Toc58918146"/>
      <w:bookmarkStart w:id="10635" w:name="_Toc66694016"/>
      <w:bookmarkStart w:id="10636" w:name="_Toc74915983"/>
      <w:bookmarkStart w:id="10637" w:name="_Toc76114608"/>
      <w:bookmarkStart w:id="10638" w:name="_Toc76544494"/>
      <w:bookmarkStart w:id="10639" w:name="_Toc82536616"/>
      <w:bookmarkStart w:id="10640" w:name="_Toc89952909"/>
      <w:bookmarkStart w:id="10641" w:name="_Toc98766725"/>
      <w:bookmarkStart w:id="10642" w:name="_Toc99703088"/>
      <w:bookmarkStart w:id="10643" w:name="_Toc106206878"/>
      <w:bookmarkStart w:id="10644" w:name="_Toc115080880"/>
      <w:bookmarkStart w:id="10645" w:name="_Toc121999771"/>
      <w:bookmarkStart w:id="10646" w:name="_Toc124153944"/>
      <w:bookmarkStart w:id="10647" w:name="_Toc124154719"/>
      <w:bookmarkStart w:id="10648" w:name="_Toc131560574"/>
      <w:bookmarkStart w:id="10649" w:name="_Toc137394274"/>
      <w:bookmarkStart w:id="10650" w:name="_Toc163475380"/>
      <w:bookmarkStart w:id="10651" w:name="_Toc176783710"/>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p>
    <w:p w14:paraId="71AA0460" w14:textId="77777777" w:rsidR="002C0395" w:rsidRPr="00931575" w:rsidRDefault="002C0395" w:rsidP="002C0395">
      <w:pPr>
        <w:pStyle w:val="Heading4"/>
      </w:pPr>
      <w:bookmarkStart w:id="10652" w:name="_Toc58915966"/>
      <w:bookmarkStart w:id="10653" w:name="_Toc58918147"/>
      <w:bookmarkStart w:id="10654" w:name="_Toc66694017"/>
      <w:bookmarkStart w:id="10655" w:name="_Toc74915984"/>
      <w:bookmarkStart w:id="10656" w:name="_Toc76114609"/>
      <w:bookmarkStart w:id="10657" w:name="_Toc76544495"/>
      <w:bookmarkStart w:id="10658" w:name="_Toc82536617"/>
      <w:bookmarkStart w:id="10659" w:name="_Toc89952910"/>
      <w:bookmarkStart w:id="10660" w:name="_Toc98766726"/>
      <w:bookmarkStart w:id="10661" w:name="_Toc99703089"/>
      <w:bookmarkStart w:id="10662" w:name="_Toc106206879"/>
      <w:bookmarkStart w:id="10663" w:name="_Toc115080881"/>
      <w:bookmarkStart w:id="10664" w:name="_Toc121999772"/>
      <w:bookmarkStart w:id="10665" w:name="_Toc124153945"/>
      <w:bookmarkStart w:id="10666" w:name="_Toc124154720"/>
      <w:bookmarkStart w:id="10667" w:name="_Toc131560575"/>
      <w:bookmarkStart w:id="10668" w:name="_Toc137394275"/>
      <w:bookmarkStart w:id="10669" w:name="_Toc163475381"/>
      <w:bookmarkStart w:id="10670" w:name="_Toc176783711"/>
      <w:r w:rsidRPr="00931575">
        <w:t>8.2.7.1</w:t>
      </w:r>
      <w:r w:rsidRPr="00931575">
        <w:tab/>
        <w:t>Definition and applicability</w:t>
      </w:r>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0671" w:name="_Toc58915967"/>
      <w:bookmarkStart w:id="10672" w:name="_Toc58918148"/>
      <w:bookmarkStart w:id="10673" w:name="_Toc66694018"/>
      <w:bookmarkStart w:id="10674" w:name="_Toc74915985"/>
      <w:bookmarkStart w:id="10675" w:name="_Toc76114610"/>
      <w:bookmarkStart w:id="10676" w:name="_Toc76544496"/>
      <w:bookmarkStart w:id="10677" w:name="_Toc82536618"/>
      <w:bookmarkStart w:id="10678" w:name="_Toc89952911"/>
      <w:bookmarkStart w:id="10679" w:name="_Toc98766727"/>
      <w:bookmarkStart w:id="10680" w:name="_Toc99703090"/>
      <w:bookmarkStart w:id="10681" w:name="_Toc106206880"/>
      <w:bookmarkStart w:id="10682" w:name="_Toc115080882"/>
      <w:bookmarkStart w:id="10683" w:name="_Toc121999773"/>
      <w:bookmarkStart w:id="10684" w:name="_Toc124153946"/>
      <w:bookmarkStart w:id="10685" w:name="_Toc124154721"/>
      <w:bookmarkStart w:id="10686" w:name="_Toc131560576"/>
      <w:bookmarkStart w:id="10687" w:name="_Toc137394276"/>
      <w:bookmarkStart w:id="10688" w:name="_Toc163475382"/>
      <w:bookmarkStart w:id="10689" w:name="_Toc176783712"/>
      <w:r w:rsidRPr="00931575">
        <w:t>8.2.7.2</w:t>
      </w:r>
      <w:r w:rsidRPr="00931575">
        <w:tab/>
        <w:t>Minimum Requirement</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0690" w:name="_Toc58915968"/>
      <w:bookmarkStart w:id="10691" w:name="_Toc58918149"/>
      <w:bookmarkStart w:id="10692" w:name="_Toc66694019"/>
      <w:bookmarkStart w:id="10693" w:name="_Toc74915986"/>
      <w:bookmarkStart w:id="10694" w:name="_Toc76114611"/>
      <w:bookmarkStart w:id="10695" w:name="_Toc76544497"/>
      <w:bookmarkStart w:id="10696" w:name="_Toc82536619"/>
      <w:bookmarkStart w:id="10697" w:name="_Toc89952912"/>
      <w:bookmarkStart w:id="10698" w:name="_Toc98766728"/>
      <w:bookmarkStart w:id="10699" w:name="_Toc99703091"/>
      <w:bookmarkStart w:id="10700" w:name="_Toc106206881"/>
      <w:bookmarkStart w:id="10701" w:name="_Toc115080883"/>
      <w:bookmarkStart w:id="10702" w:name="_Toc121999774"/>
      <w:bookmarkStart w:id="10703" w:name="_Toc124153947"/>
      <w:bookmarkStart w:id="10704" w:name="_Toc124154722"/>
      <w:bookmarkStart w:id="10705" w:name="_Toc131560577"/>
      <w:bookmarkStart w:id="10706" w:name="_Toc137394277"/>
      <w:bookmarkStart w:id="10707" w:name="_Toc163475383"/>
      <w:bookmarkStart w:id="10708" w:name="_Toc176783713"/>
      <w:r w:rsidRPr="00931575">
        <w:t>8.2.7.3</w:t>
      </w:r>
      <w:r w:rsidRPr="00931575">
        <w:tab/>
        <w:t>Test purpose</w:t>
      </w:r>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0709" w:name="_Toc58915969"/>
      <w:bookmarkStart w:id="10710" w:name="_Toc58918150"/>
      <w:bookmarkStart w:id="10711" w:name="_Toc66694020"/>
      <w:bookmarkStart w:id="10712" w:name="_Toc74915987"/>
      <w:bookmarkStart w:id="10713" w:name="_Toc76114612"/>
      <w:bookmarkStart w:id="10714" w:name="_Toc76544498"/>
      <w:bookmarkStart w:id="10715" w:name="_Toc82536620"/>
      <w:bookmarkStart w:id="10716" w:name="_Toc89952913"/>
      <w:bookmarkStart w:id="10717" w:name="_Toc98766729"/>
      <w:bookmarkStart w:id="10718" w:name="_Toc99703092"/>
      <w:bookmarkStart w:id="10719" w:name="_Toc106206882"/>
      <w:bookmarkStart w:id="10720" w:name="_Toc115080884"/>
      <w:bookmarkStart w:id="10721" w:name="_Toc121999775"/>
      <w:bookmarkStart w:id="10722" w:name="_Toc124153948"/>
      <w:bookmarkStart w:id="10723" w:name="_Toc124154723"/>
      <w:bookmarkStart w:id="10724" w:name="_Toc131560578"/>
      <w:bookmarkStart w:id="10725" w:name="_Toc137394278"/>
      <w:bookmarkStart w:id="10726" w:name="_Toc163475384"/>
      <w:bookmarkStart w:id="10727" w:name="_Toc176783714"/>
      <w:r w:rsidRPr="00931575">
        <w:t>8.2.7.4</w:t>
      </w:r>
      <w:r w:rsidRPr="00931575">
        <w:tab/>
        <w:t>Method of test</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p>
    <w:p w14:paraId="09C7AABA" w14:textId="77777777" w:rsidR="002C0395" w:rsidRPr="00931575" w:rsidRDefault="002C0395" w:rsidP="002C0395">
      <w:pPr>
        <w:pStyle w:val="Heading5"/>
        <w:rPr>
          <w:b/>
        </w:rPr>
      </w:pPr>
      <w:bookmarkStart w:id="10728" w:name="_Toc58915970"/>
      <w:bookmarkStart w:id="10729" w:name="_Toc58918151"/>
      <w:bookmarkStart w:id="10730" w:name="_Toc66694021"/>
      <w:bookmarkStart w:id="10731" w:name="_Toc74915988"/>
      <w:bookmarkStart w:id="10732" w:name="_Toc76114613"/>
      <w:bookmarkStart w:id="10733" w:name="_Toc76544499"/>
      <w:bookmarkStart w:id="10734" w:name="_Toc82536621"/>
      <w:bookmarkStart w:id="10735" w:name="_Toc89952914"/>
      <w:bookmarkStart w:id="10736" w:name="_Toc98766730"/>
      <w:bookmarkStart w:id="10737" w:name="_Toc99703093"/>
      <w:bookmarkStart w:id="10738" w:name="_Toc106206883"/>
      <w:bookmarkStart w:id="10739" w:name="_Toc115080885"/>
      <w:bookmarkStart w:id="10740" w:name="_Toc121999776"/>
      <w:bookmarkStart w:id="10741" w:name="_Toc124153949"/>
      <w:bookmarkStart w:id="10742" w:name="_Toc124154724"/>
      <w:bookmarkStart w:id="10743" w:name="_Toc131560579"/>
      <w:bookmarkStart w:id="10744" w:name="_Toc137394279"/>
      <w:bookmarkStart w:id="10745" w:name="_Toc163475385"/>
      <w:bookmarkStart w:id="10746" w:name="_Toc176783715"/>
      <w:r w:rsidRPr="00931575">
        <w:t>8.2.7.4.1</w:t>
      </w:r>
      <w:r w:rsidRPr="00931575">
        <w:tab/>
        <w:t>Initial conditions</w:t>
      </w:r>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0747" w:name="_Toc58915971"/>
      <w:bookmarkStart w:id="10748" w:name="_Toc58918152"/>
      <w:bookmarkStart w:id="10749" w:name="_Toc66694022"/>
      <w:bookmarkStart w:id="10750" w:name="_Toc74915989"/>
      <w:bookmarkStart w:id="10751" w:name="_Toc76114614"/>
      <w:bookmarkStart w:id="10752" w:name="_Toc76544500"/>
      <w:bookmarkStart w:id="10753" w:name="_Toc82536622"/>
      <w:bookmarkStart w:id="10754" w:name="_Toc89952915"/>
      <w:bookmarkStart w:id="10755" w:name="_Toc98766731"/>
      <w:bookmarkStart w:id="10756" w:name="_Toc99703094"/>
      <w:bookmarkStart w:id="10757" w:name="_Toc106206884"/>
      <w:bookmarkStart w:id="10758" w:name="_Toc115080886"/>
      <w:bookmarkStart w:id="10759" w:name="_Toc121999777"/>
      <w:bookmarkStart w:id="10760" w:name="_Toc124153950"/>
      <w:bookmarkStart w:id="10761" w:name="_Toc124154725"/>
      <w:bookmarkStart w:id="10762" w:name="_Toc131560580"/>
      <w:bookmarkStart w:id="10763" w:name="_Toc137394280"/>
      <w:bookmarkStart w:id="10764" w:name="_Toc163475386"/>
      <w:bookmarkStart w:id="10765" w:name="_Toc176783716"/>
      <w:r w:rsidRPr="00931575">
        <w:t>8.2.7.4.2</w:t>
      </w:r>
      <w:r w:rsidRPr="00931575">
        <w:tab/>
        <w:t>Procedure</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lastRenderedPageBreak/>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80F8760" w:rsidR="002C0395" w:rsidRPr="00931575" w:rsidRDefault="002C0395" w:rsidP="006F1F81">
            <w:pPr>
              <w:pStyle w:val="TAC"/>
            </w:pPr>
            <w:r w:rsidRPr="00931575">
              <w:rPr>
                <w:rFonts w:hint="eastAsia"/>
              </w:rPr>
              <w:t>15</w:t>
            </w:r>
            <w:r w:rsidR="00D5572C">
              <w:t xml:space="preserve"> </w:t>
            </w:r>
            <w:r w:rsidRPr="00931575">
              <w:rPr>
                <w:rFonts w:hint="eastAsia"/>
              </w:rPr>
              <w:t xml:space="preserve">kHz SCS: </w:t>
            </w:r>
            <w:r w:rsidRPr="00931575">
              <w:t>n2 for FDD and n8 for TDD</w:t>
            </w:r>
          </w:p>
          <w:p w14:paraId="1D8F7D11" w14:textId="78B1FF47" w:rsidR="002C0395" w:rsidRPr="00931575" w:rsidRDefault="002C0395" w:rsidP="006F1F81">
            <w:pPr>
              <w:pStyle w:val="TAC"/>
            </w:pPr>
            <w:r w:rsidRPr="00931575">
              <w:t>30</w:t>
            </w:r>
            <w:r w:rsidR="00D5572C">
              <w:t xml:space="preserve"> </w:t>
            </w:r>
            <w:r w:rsidRPr="00931575">
              <w:t>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6D28C516" w:rsidR="001535BF" w:rsidRPr="00931575" w:rsidRDefault="001535BF" w:rsidP="006F1F81">
            <w:pPr>
              <w:pStyle w:val="TAN"/>
            </w:pPr>
            <w:r>
              <w:t>Note 5:</w:t>
            </w:r>
            <w:r w:rsidRPr="00931575">
              <w:tab/>
            </w:r>
            <w:r>
              <w:t>PUSCH aggregation factor for 15</w:t>
            </w:r>
            <w:r w:rsidR="007C71FF">
              <w:t xml:space="preserve"> </w:t>
            </w:r>
            <w:r>
              <w:t>kHz SCS: The requirements for PUSCH with aggregation for 15</w:t>
            </w:r>
            <w:r w:rsidR="007C71FF">
              <w:t xml:space="preserve"> </w:t>
            </w:r>
            <w:r>
              <w:t>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10766" w:name="_Toc58915972"/>
      <w:bookmarkStart w:id="10767" w:name="_Toc58918153"/>
      <w:bookmarkStart w:id="10768" w:name="_Toc66694023"/>
      <w:bookmarkStart w:id="10769" w:name="_Toc74915990"/>
      <w:bookmarkStart w:id="10770" w:name="_Toc76114615"/>
      <w:bookmarkStart w:id="10771" w:name="_Toc76544501"/>
      <w:bookmarkStart w:id="10772" w:name="_Toc82536623"/>
      <w:bookmarkStart w:id="10773" w:name="_Toc89952916"/>
      <w:bookmarkStart w:id="10774" w:name="_Toc98766732"/>
      <w:bookmarkStart w:id="10775" w:name="_Toc99703095"/>
      <w:bookmarkStart w:id="10776" w:name="_Toc106206885"/>
      <w:bookmarkStart w:id="10777" w:name="_Toc115080887"/>
      <w:bookmarkStart w:id="10778" w:name="_Toc121999778"/>
      <w:bookmarkStart w:id="10779" w:name="_Toc124153951"/>
      <w:bookmarkStart w:id="10780" w:name="_Toc124154726"/>
      <w:bookmarkStart w:id="10781" w:name="_Toc131560581"/>
      <w:bookmarkStart w:id="10782" w:name="_Toc137394281"/>
      <w:bookmarkStart w:id="10783" w:name="_Toc163475387"/>
      <w:bookmarkStart w:id="10784" w:name="_Toc176783717"/>
      <w:r w:rsidRPr="00931575">
        <w:t>8.2.</w:t>
      </w:r>
      <w:r>
        <w:t>7</w:t>
      </w:r>
      <w:r w:rsidRPr="00931575">
        <w:t>.5</w:t>
      </w:r>
      <w:r w:rsidR="002C0395" w:rsidRPr="00931575">
        <w:tab/>
        <w:t>Test Requirement</w:t>
      </w:r>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2D9E85C1" w14:textId="19CDF613" w:rsidR="002C0395" w:rsidRPr="00931575" w:rsidRDefault="001D129D" w:rsidP="002C0395">
      <w:pPr>
        <w:pStyle w:val="Heading5"/>
        <w:rPr>
          <w:rFonts w:cs="Arial"/>
          <w:b/>
          <w:i/>
          <w:iCs/>
          <w:szCs w:val="22"/>
          <w:lang w:eastAsia="zh-CN"/>
        </w:rPr>
      </w:pPr>
      <w:bookmarkStart w:id="10785" w:name="_Toc58915973"/>
      <w:bookmarkStart w:id="10786" w:name="_Toc58918154"/>
      <w:bookmarkStart w:id="10787" w:name="_Toc66694024"/>
      <w:bookmarkStart w:id="10788" w:name="_Toc74915991"/>
      <w:bookmarkStart w:id="10789" w:name="_Toc76114616"/>
      <w:bookmarkStart w:id="10790" w:name="_Toc76544502"/>
      <w:bookmarkStart w:id="10791" w:name="_Toc82536624"/>
      <w:bookmarkStart w:id="10792" w:name="_Toc89952917"/>
      <w:bookmarkStart w:id="10793" w:name="_Toc98766733"/>
      <w:bookmarkStart w:id="10794" w:name="_Toc99703096"/>
      <w:bookmarkStart w:id="10795" w:name="_Toc106206886"/>
      <w:bookmarkStart w:id="10796" w:name="_Toc115080888"/>
      <w:bookmarkStart w:id="10797" w:name="_Toc121999779"/>
      <w:bookmarkStart w:id="10798" w:name="_Toc124153952"/>
      <w:bookmarkStart w:id="10799" w:name="_Toc124154727"/>
      <w:bookmarkStart w:id="10800" w:name="_Toc131560582"/>
      <w:bookmarkStart w:id="10801" w:name="_Toc137394282"/>
      <w:bookmarkStart w:id="10802" w:name="_Toc163475388"/>
      <w:bookmarkStart w:id="10803" w:name="_Toc176783718"/>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0804" w:name="_Toc58915974"/>
      <w:bookmarkStart w:id="10805" w:name="_Toc58918155"/>
      <w:bookmarkStart w:id="10806" w:name="_Toc66694025"/>
      <w:bookmarkStart w:id="10807" w:name="_Toc74915992"/>
      <w:bookmarkStart w:id="10808" w:name="_Toc76114617"/>
      <w:bookmarkStart w:id="10809" w:name="_Toc76544503"/>
      <w:bookmarkStart w:id="10810" w:name="_Toc82536625"/>
      <w:bookmarkStart w:id="10811" w:name="_Toc89952918"/>
      <w:bookmarkStart w:id="10812" w:name="_Toc98766734"/>
      <w:bookmarkStart w:id="10813" w:name="_Toc99703097"/>
      <w:bookmarkStart w:id="10814" w:name="_Toc106206887"/>
      <w:bookmarkStart w:id="10815" w:name="_Toc115080889"/>
      <w:bookmarkStart w:id="10816" w:name="_Toc121999780"/>
      <w:bookmarkStart w:id="10817" w:name="_Toc124153953"/>
      <w:bookmarkStart w:id="10818" w:name="_Toc124154728"/>
      <w:bookmarkStart w:id="10819" w:name="_Toc131560583"/>
      <w:bookmarkStart w:id="10820" w:name="_Toc137394283"/>
      <w:bookmarkStart w:id="10821" w:name="_Toc163475389"/>
      <w:bookmarkStart w:id="10822" w:name="_Toc176783719"/>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66CD7953"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3B45624"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10823" w:name="_Toc58915975"/>
      <w:bookmarkStart w:id="10824" w:name="_Toc58918156"/>
      <w:bookmarkStart w:id="10825" w:name="_Toc66694026"/>
      <w:bookmarkStart w:id="10826" w:name="_Toc74915993"/>
      <w:bookmarkStart w:id="10827" w:name="_Toc76114618"/>
      <w:bookmarkStart w:id="10828" w:name="_Toc76544504"/>
      <w:bookmarkStart w:id="10829" w:name="_Toc82536626"/>
      <w:bookmarkStart w:id="10830" w:name="_Toc89952919"/>
      <w:bookmarkStart w:id="10831" w:name="_Toc98766735"/>
      <w:bookmarkStart w:id="10832" w:name="_Toc99703098"/>
      <w:bookmarkStart w:id="10833" w:name="_Toc106206888"/>
      <w:bookmarkStart w:id="10834" w:name="_Toc115080890"/>
      <w:bookmarkStart w:id="10835" w:name="_Toc121999781"/>
      <w:bookmarkStart w:id="10836" w:name="_Toc124153954"/>
      <w:bookmarkStart w:id="10837" w:name="_Toc124154729"/>
      <w:bookmarkStart w:id="10838" w:name="_Toc131560584"/>
      <w:bookmarkStart w:id="10839" w:name="_Toc137394284"/>
      <w:bookmarkStart w:id="10840" w:name="_Toc163475390"/>
      <w:bookmarkStart w:id="10841" w:name="_Toc176783720"/>
      <w:r w:rsidRPr="00931575">
        <w:t>8.2.8.1</w:t>
      </w:r>
      <w:r w:rsidRPr="00931575">
        <w:tab/>
        <w:t>Definition and applicability</w:t>
      </w:r>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0842" w:name="_Toc58915976"/>
      <w:bookmarkStart w:id="10843" w:name="_Toc58918157"/>
      <w:bookmarkStart w:id="10844" w:name="_Toc66694027"/>
      <w:bookmarkStart w:id="10845" w:name="_Toc74915994"/>
      <w:bookmarkStart w:id="10846" w:name="_Toc76114619"/>
      <w:bookmarkStart w:id="10847" w:name="_Toc76544505"/>
      <w:bookmarkStart w:id="10848" w:name="_Toc82536627"/>
      <w:bookmarkStart w:id="10849" w:name="_Toc89952920"/>
      <w:bookmarkStart w:id="10850" w:name="_Toc98766736"/>
      <w:bookmarkStart w:id="10851" w:name="_Toc99703099"/>
      <w:bookmarkStart w:id="10852" w:name="_Toc106206889"/>
      <w:bookmarkStart w:id="10853" w:name="_Toc115080891"/>
      <w:bookmarkStart w:id="10854" w:name="_Toc121999782"/>
      <w:bookmarkStart w:id="10855" w:name="_Toc124153955"/>
      <w:bookmarkStart w:id="10856" w:name="_Toc124154730"/>
      <w:bookmarkStart w:id="10857" w:name="_Toc131560585"/>
      <w:bookmarkStart w:id="10858" w:name="_Toc137394285"/>
      <w:bookmarkStart w:id="10859" w:name="_Toc163475391"/>
      <w:bookmarkStart w:id="10860" w:name="_Toc176783721"/>
      <w:r w:rsidRPr="00931575">
        <w:lastRenderedPageBreak/>
        <w:t>8.2.8.2</w:t>
      </w:r>
      <w:r w:rsidRPr="00931575">
        <w:tab/>
        <w:t>Minimum Requirement</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0861" w:name="_Toc58915977"/>
      <w:bookmarkStart w:id="10862" w:name="_Toc58918158"/>
      <w:bookmarkStart w:id="10863" w:name="_Toc66694028"/>
      <w:bookmarkStart w:id="10864" w:name="_Toc74915995"/>
      <w:bookmarkStart w:id="10865" w:name="_Toc76114620"/>
      <w:bookmarkStart w:id="10866" w:name="_Toc76544506"/>
      <w:bookmarkStart w:id="10867" w:name="_Toc82536628"/>
      <w:bookmarkStart w:id="10868" w:name="_Toc89952921"/>
      <w:bookmarkStart w:id="10869" w:name="_Toc98766737"/>
      <w:bookmarkStart w:id="10870" w:name="_Toc99703100"/>
      <w:bookmarkStart w:id="10871" w:name="_Toc106206890"/>
      <w:bookmarkStart w:id="10872" w:name="_Toc115080892"/>
      <w:bookmarkStart w:id="10873" w:name="_Toc121999783"/>
      <w:bookmarkStart w:id="10874" w:name="_Toc124153956"/>
      <w:bookmarkStart w:id="10875" w:name="_Toc124154731"/>
      <w:bookmarkStart w:id="10876" w:name="_Toc131560586"/>
      <w:bookmarkStart w:id="10877" w:name="_Toc137394286"/>
      <w:bookmarkStart w:id="10878" w:name="_Toc163475392"/>
      <w:bookmarkStart w:id="10879" w:name="_Toc176783722"/>
      <w:r w:rsidRPr="00931575">
        <w:t>8.2.8.3</w:t>
      </w:r>
      <w:r w:rsidRPr="00931575">
        <w:tab/>
        <w:t>Test purpose</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0880" w:name="_Toc58915978"/>
      <w:bookmarkStart w:id="10881" w:name="_Toc58918159"/>
      <w:bookmarkStart w:id="10882" w:name="_Toc66694029"/>
      <w:bookmarkStart w:id="10883" w:name="_Toc74915996"/>
      <w:bookmarkStart w:id="10884" w:name="_Toc76114621"/>
      <w:bookmarkStart w:id="10885" w:name="_Toc76544507"/>
      <w:bookmarkStart w:id="10886" w:name="_Toc82536629"/>
      <w:bookmarkStart w:id="10887" w:name="_Toc89952922"/>
      <w:bookmarkStart w:id="10888" w:name="_Toc98766738"/>
      <w:bookmarkStart w:id="10889" w:name="_Toc99703101"/>
      <w:bookmarkStart w:id="10890" w:name="_Toc106206891"/>
      <w:bookmarkStart w:id="10891" w:name="_Toc115080893"/>
      <w:bookmarkStart w:id="10892" w:name="_Toc121999784"/>
      <w:bookmarkStart w:id="10893" w:name="_Toc124153957"/>
      <w:bookmarkStart w:id="10894" w:name="_Toc124154732"/>
      <w:bookmarkStart w:id="10895" w:name="_Toc131560587"/>
      <w:bookmarkStart w:id="10896" w:name="_Toc137394287"/>
      <w:bookmarkStart w:id="10897" w:name="_Toc163475393"/>
      <w:bookmarkStart w:id="10898" w:name="_Toc176783723"/>
      <w:r w:rsidRPr="00931575">
        <w:t>8.2.8.4</w:t>
      </w:r>
      <w:r w:rsidRPr="00931575">
        <w:tab/>
        <w:t>Method of test</w:t>
      </w:r>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p>
    <w:p w14:paraId="7A1A6E7B" w14:textId="77777777" w:rsidR="007F5CD7" w:rsidRPr="00931575" w:rsidRDefault="007F5CD7" w:rsidP="007F5CD7">
      <w:pPr>
        <w:pStyle w:val="Heading5"/>
      </w:pPr>
      <w:bookmarkStart w:id="10899" w:name="_Toc58915979"/>
      <w:bookmarkStart w:id="10900" w:name="_Toc58918160"/>
      <w:bookmarkStart w:id="10901" w:name="_Toc66694030"/>
      <w:bookmarkStart w:id="10902" w:name="_Toc74915997"/>
      <w:bookmarkStart w:id="10903" w:name="_Toc76114622"/>
      <w:bookmarkStart w:id="10904" w:name="_Toc76544508"/>
      <w:bookmarkStart w:id="10905" w:name="_Toc82536630"/>
      <w:bookmarkStart w:id="10906" w:name="_Toc89952923"/>
      <w:bookmarkStart w:id="10907" w:name="_Toc98766739"/>
      <w:bookmarkStart w:id="10908" w:name="_Toc99703102"/>
      <w:bookmarkStart w:id="10909" w:name="_Toc106206892"/>
      <w:bookmarkStart w:id="10910" w:name="_Toc115080894"/>
      <w:bookmarkStart w:id="10911" w:name="_Toc121999785"/>
      <w:bookmarkStart w:id="10912" w:name="_Toc124153958"/>
      <w:bookmarkStart w:id="10913" w:name="_Toc124154733"/>
      <w:bookmarkStart w:id="10914" w:name="_Toc131560588"/>
      <w:bookmarkStart w:id="10915" w:name="_Toc137394288"/>
      <w:bookmarkStart w:id="10916" w:name="_Toc163475394"/>
      <w:bookmarkStart w:id="10917" w:name="_Toc176783724"/>
      <w:r w:rsidRPr="00931575">
        <w:t>8.2.8.4.1</w:t>
      </w:r>
      <w:r w:rsidRPr="00931575">
        <w:tab/>
        <w:t>Initial conditions</w:t>
      </w:r>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0918" w:name="_Toc58915980"/>
      <w:bookmarkStart w:id="10919" w:name="_Toc58918161"/>
      <w:bookmarkStart w:id="10920" w:name="_Toc66694031"/>
      <w:bookmarkStart w:id="10921" w:name="_Toc74915998"/>
      <w:bookmarkStart w:id="10922" w:name="_Toc76114623"/>
      <w:bookmarkStart w:id="10923" w:name="_Toc76544509"/>
      <w:bookmarkStart w:id="10924" w:name="_Toc82536631"/>
      <w:bookmarkStart w:id="10925" w:name="_Toc89952924"/>
      <w:bookmarkStart w:id="10926" w:name="_Toc98766740"/>
      <w:bookmarkStart w:id="10927" w:name="_Toc99703103"/>
      <w:bookmarkStart w:id="10928" w:name="_Toc106206893"/>
      <w:bookmarkStart w:id="10929" w:name="_Toc115080895"/>
      <w:bookmarkStart w:id="10930" w:name="_Toc121999786"/>
      <w:bookmarkStart w:id="10931" w:name="_Toc124153959"/>
      <w:bookmarkStart w:id="10932" w:name="_Toc124154734"/>
      <w:bookmarkStart w:id="10933" w:name="_Toc131560589"/>
      <w:bookmarkStart w:id="10934" w:name="_Toc137394289"/>
      <w:bookmarkStart w:id="10935" w:name="_Toc163475395"/>
      <w:bookmarkStart w:id="10936" w:name="_Toc176783725"/>
      <w:r w:rsidRPr="00931575">
        <w:t>8.2.8.4.2</w:t>
      </w:r>
      <w:r w:rsidRPr="00931575">
        <w:tab/>
        <w:t>Procedure</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8592855" w:rsidR="007F5CD7" w:rsidRPr="00931575" w:rsidRDefault="007F5CD7" w:rsidP="00282498">
            <w:pPr>
              <w:pStyle w:val="TAC"/>
            </w:pPr>
            <w:r w:rsidRPr="00931575">
              <w:t>60 kHz and 120</w:t>
            </w:r>
            <w:r w:rsidR="00351C98">
              <w:t xml:space="preserve"> </w:t>
            </w:r>
            <w:r w:rsidRPr="00931575">
              <w:t>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0937" w:name="_Toc58915981"/>
      <w:bookmarkStart w:id="10938" w:name="_Toc58918162"/>
      <w:bookmarkStart w:id="10939" w:name="_Toc66694032"/>
      <w:bookmarkStart w:id="10940" w:name="_Toc74915999"/>
      <w:bookmarkStart w:id="10941" w:name="_Toc76114624"/>
      <w:bookmarkStart w:id="10942" w:name="_Toc76544510"/>
      <w:bookmarkStart w:id="10943" w:name="_Toc82536632"/>
      <w:bookmarkStart w:id="10944" w:name="_Toc89952925"/>
      <w:bookmarkStart w:id="10945" w:name="_Toc98766741"/>
      <w:bookmarkStart w:id="10946" w:name="_Toc99703104"/>
      <w:bookmarkStart w:id="10947" w:name="_Toc106206894"/>
      <w:bookmarkStart w:id="10948" w:name="_Toc115080896"/>
      <w:bookmarkStart w:id="10949" w:name="_Toc121999787"/>
      <w:bookmarkStart w:id="10950" w:name="_Toc124153960"/>
      <w:bookmarkStart w:id="10951" w:name="_Toc124154735"/>
      <w:bookmarkStart w:id="10952" w:name="_Toc131560590"/>
      <w:bookmarkStart w:id="10953" w:name="_Toc137394290"/>
      <w:bookmarkStart w:id="10954" w:name="_Toc163475396"/>
      <w:bookmarkStart w:id="10955" w:name="_Toc176783726"/>
      <w:r w:rsidRPr="00931575">
        <w:t>8.2.8.5</w:t>
      </w:r>
      <w:r w:rsidRPr="00931575">
        <w:tab/>
        <w:t>Test Requirement</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2E3931B5" w14:textId="77777777" w:rsidR="007F5CD7" w:rsidRPr="00931575" w:rsidRDefault="007F5CD7" w:rsidP="007F5CD7">
      <w:pPr>
        <w:pStyle w:val="Heading5"/>
        <w:rPr>
          <w:rFonts w:cs="Arial"/>
          <w:i/>
          <w:iCs/>
          <w:szCs w:val="22"/>
          <w:lang w:eastAsia="zh-CN"/>
        </w:rPr>
      </w:pPr>
      <w:bookmarkStart w:id="10956" w:name="_Toc58915982"/>
      <w:bookmarkStart w:id="10957" w:name="_Toc58918163"/>
      <w:bookmarkStart w:id="10958" w:name="_Toc66694033"/>
      <w:bookmarkStart w:id="10959" w:name="_Toc74916000"/>
      <w:bookmarkStart w:id="10960" w:name="_Toc76114625"/>
      <w:bookmarkStart w:id="10961" w:name="_Toc76544511"/>
      <w:bookmarkStart w:id="10962" w:name="_Toc82536633"/>
      <w:bookmarkStart w:id="10963" w:name="_Toc89952926"/>
      <w:bookmarkStart w:id="10964" w:name="_Toc98766742"/>
      <w:bookmarkStart w:id="10965" w:name="_Toc99703105"/>
      <w:bookmarkStart w:id="10966" w:name="_Toc106206895"/>
      <w:bookmarkStart w:id="10967" w:name="_Toc115080897"/>
      <w:bookmarkStart w:id="10968" w:name="_Toc121999788"/>
      <w:bookmarkStart w:id="10969" w:name="_Toc124153961"/>
      <w:bookmarkStart w:id="10970" w:name="_Toc124154736"/>
      <w:bookmarkStart w:id="10971" w:name="_Toc131560591"/>
      <w:bookmarkStart w:id="10972" w:name="_Toc137394291"/>
      <w:bookmarkStart w:id="10973" w:name="_Toc163475397"/>
      <w:bookmarkStart w:id="10974" w:name="_Toc176783727"/>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0975" w:name="_Toc58915983"/>
      <w:bookmarkStart w:id="10976" w:name="_Toc58918164"/>
      <w:bookmarkStart w:id="10977" w:name="_Toc66694034"/>
      <w:bookmarkStart w:id="10978" w:name="_Toc74916001"/>
      <w:bookmarkStart w:id="10979" w:name="_Toc76114626"/>
      <w:bookmarkStart w:id="10980" w:name="_Toc76544512"/>
      <w:bookmarkStart w:id="10981" w:name="_Toc82536634"/>
      <w:bookmarkStart w:id="10982" w:name="_Toc89952927"/>
      <w:bookmarkStart w:id="10983" w:name="_Toc98766743"/>
      <w:bookmarkStart w:id="10984" w:name="_Toc99703106"/>
      <w:bookmarkStart w:id="10985" w:name="_Toc106206896"/>
      <w:bookmarkStart w:id="10986" w:name="_Toc115080898"/>
      <w:bookmarkStart w:id="10987" w:name="_Toc121999789"/>
      <w:bookmarkStart w:id="10988" w:name="_Toc124153962"/>
      <w:bookmarkStart w:id="10989" w:name="_Toc124154737"/>
      <w:bookmarkStart w:id="10990" w:name="_Toc131560592"/>
      <w:bookmarkStart w:id="10991" w:name="_Toc137394292"/>
      <w:bookmarkStart w:id="10992" w:name="_Toc163475398"/>
      <w:bookmarkStart w:id="10993" w:name="_Toc176783728"/>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68599FFB"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515B5898"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38629516"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lastRenderedPageBreak/>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38FE4CFA" w:rsidR="007F5CD7" w:rsidRPr="00282498" w:rsidRDefault="007F5CD7" w:rsidP="006F1F81">
            <w:pPr>
              <w:pStyle w:val="TAH"/>
              <w:rPr>
                <w:lang w:val="fr-FR"/>
              </w:rPr>
            </w:pPr>
            <w:r w:rsidRPr="00282498">
              <w:rPr>
                <w:lang w:val="fr-FR"/>
              </w:rPr>
              <w:t xml:space="preserve">Propagation conditions and correlation matrix (annex </w:t>
            </w:r>
            <w:r w:rsidR="001E5ACD">
              <w:rPr>
                <w:lang w:val="fr-FR"/>
              </w:rPr>
              <w:t>J</w:t>
            </w:r>
            <w:r w:rsidRPr="00282498">
              <w:rPr>
                <w:lang w:val="fr-FR"/>
              </w:rPr>
              <w:t>)</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0994" w:name="_Toc58915984"/>
      <w:bookmarkStart w:id="10995" w:name="_Toc58918165"/>
      <w:bookmarkStart w:id="10996" w:name="_Toc66694035"/>
      <w:bookmarkStart w:id="10997" w:name="_Toc74916002"/>
      <w:bookmarkStart w:id="10998" w:name="_Toc76114627"/>
      <w:bookmarkStart w:id="10999" w:name="_Toc76544513"/>
      <w:bookmarkStart w:id="11000" w:name="_Toc82536635"/>
      <w:bookmarkStart w:id="11001" w:name="_Toc89952928"/>
      <w:bookmarkStart w:id="11002" w:name="_Toc98766744"/>
      <w:bookmarkStart w:id="11003" w:name="_Toc99703107"/>
      <w:bookmarkStart w:id="11004" w:name="_Toc106206897"/>
      <w:bookmarkStart w:id="11005" w:name="_Toc115080899"/>
      <w:bookmarkStart w:id="11006" w:name="_Toc121999790"/>
      <w:bookmarkStart w:id="11007" w:name="_Toc124153963"/>
      <w:bookmarkStart w:id="11008" w:name="_Toc124154738"/>
      <w:bookmarkStart w:id="11009" w:name="_Toc131560593"/>
      <w:bookmarkStart w:id="11010" w:name="_Toc137394293"/>
      <w:bookmarkStart w:id="11011" w:name="_Toc163475399"/>
      <w:bookmarkStart w:id="11012" w:name="_Toc176783729"/>
      <w:r w:rsidRPr="00931575">
        <w:t>8.2.</w:t>
      </w:r>
      <w:r w:rsidRPr="00931575">
        <w:rPr>
          <w:lang w:eastAsia="zh-CN"/>
        </w:rPr>
        <w:t>9</w:t>
      </w:r>
      <w:r w:rsidRPr="00931575">
        <w:tab/>
        <w:t xml:space="preserve">Performance requirements for </w:t>
      </w:r>
      <w:r w:rsidRPr="00931575">
        <w:rPr>
          <w:lang w:eastAsia="zh-CN"/>
        </w:rPr>
        <w:t>MsgA PUSCH</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p>
    <w:p w14:paraId="03F12F64" w14:textId="5A954A3E" w:rsidR="00BA36CA" w:rsidRPr="00931575" w:rsidRDefault="00BA36CA" w:rsidP="00BA36CA">
      <w:pPr>
        <w:pStyle w:val="Heading4"/>
      </w:pPr>
      <w:bookmarkStart w:id="11013" w:name="_Toc58915985"/>
      <w:bookmarkStart w:id="11014" w:name="_Toc58918166"/>
      <w:bookmarkStart w:id="11015" w:name="_Toc66694036"/>
      <w:bookmarkStart w:id="11016" w:name="_Toc74916003"/>
      <w:bookmarkStart w:id="11017" w:name="_Toc76114628"/>
      <w:bookmarkStart w:id="11018" w:name="_Toc76544514"/>
      <w:bookmarkStart w:id="11019" w:name="_Toc82536636"/>
      <w:bookmarkStart w:id="11020" w:name="_Toc89952929"/>
      <w:bookmarkStart w:id="11021" w:name="_Toc98766745"/>
      <w:bookmarkStart w:id="11022" w:name="_Toc99703108"/>
      <w:bookmarkStart w:id="11023" w:name="_Toc106206898"/>
      <w:bookmarkStart w:id="11024" w:name="_Toc115080900"/>
      <w:bookmarkStart w:id="11025" w:name="_Toc121999791"/>
      <w:bookmarkStart w:id="11026" w:name="_Toc124153964"/>
      <w:bookmarkStart w:id="11027" w:name="_Toc124154739"/>
      <w:bookmarkStart w:id="11028" w:name="_Toc131560594"/>
      <w:bookmarkStart w:id="11029" w:name="_Toc137394294"/>
      <w:bookmarkStart w:id="11030" w:name="_Toc163475400"/>
      <w:bookmarkStart w:id="11031" w:name="_Toc176783730"/>
      <w:r w:rsidRPr="00931575">
        <w:t>8.2.</w:t>
      </w:r>
      <w:r w:rsidRPr="00931575">
        <w:rPr>
          <w:lang w:eastAsia="zh-CN"/>
        </w:rPr>
        <w:t>9</w:t>
      </w:r>
      <w:r w:rsidRPr="00931575">
        <w:t>.1</w:t>
      </w:r>
      <w:r w:rsidRPr="00931575">
        <w:tab/>
        <w:t>Definition and applicability</w:t>
      </w:r>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1032" w:name="_Toc58915986"/>
      <w:bookmarkStart w:id="11033" w:name="_Toc58918167"/>
      <w:bookmarkStart w:id="11034" w:name="_Toc66694037"/>
      <w:bookmarkStart w:id="11035" w:name="_Toc74916004"/>
      <w:bookmarkStart w:id="11036" w:name="_Toc76114629"/>
      <w:bookmarkStart w:id="11037" w:name="_Toc76544515"/>
      <w:bookmarkStart w:id="11038" w:name="_Toc82536637"/>
      <w:bookmarkStart w:id="11039" w:name="_Toc89952930"/>
      <w:bookmarkStart w:id="11040" w:name="_Toc98766746"/>
      <w:bookmarkStart w:id="11041" w:name="_Toc99703109"/>
      <w:bookmarkStart w:id="11042" w:name="_Toc106206899"/>
      <w:bookmarkStart w:id="11043" w:name="_Toc115080901"/>
      <w:bookmarkStart w:id="11044" w:name="_Toc121999792"/>
      <w:bookmarkStart w:id="11045" w:name="_Toc124153965"/>
      <w:bookmarkStart w:id="11046" w:name="_Toc124154740"/>
      <w:bookmarkStart w:id="11047" w:name="_Toc131560595"/>
      <w:bookmarkStart w:id="11048" w:name="_Toc137394295"/>
      <w:bookmarkStart w:id="11049" w:name="_Toc163475401"/>
      <w:bookmarkStart w:id="11050" w:name="_Toc176783731"/>
      <w:bookmarkStart w:id="11051" w:name="_Hlk58915356"/>
      <w:r w:rsidRPr="00931575">
        <w:t>8.2.</w:t>
      </w:r>
      <w:r w:rsidRPr="00931575">
        <w:rPr>
          <w:lang w:eastAsia="zh-CN"/>
        </w:rPr>
        <w:t>9</w:t>
      </w:r>
      <w:r w:rsidRPr="00931575">
        <w:t>.2</w:t>
      </w:r>
      <w:r w:rsidRPr="00931575">
        <w:tab/>
        <w:t>Minimum Requirement</w:t>
      </w:r>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p>
    <w:p w14:paraId="7AE2597C" w14:textId="17A68252" w:rsidR="00E55975" w:rsidRPr="00BF5400" w:rsidRDefault="00E55975" w:rsidP="006F1F81">
      <w:pPr>
        <w:rPr>
          <w:rFonts w:eastAsia="DengXian"/>
        </w:rPr>
      </w:pPr>
      <w:bookmarkStart w:id="11052" w:name="_Toc58915987"/>
      <w:bookmarkStart w:id="11053" w:name="_Toc58918168"/>
      <w:bookmarkEnd w:id="11051"/>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11054" w:name="_Toc66694038"/>
      <w:bookmarkStart w:id="11055" w:name="_Toc74916005"/>
      <w:bookmarkStart w:id="11056" w:name="_Toc76114630"/>
      <w:bookmarkStart w:id="11057" w:name="_Toc76544516"/>
      <w:bookmarkStart w:id="11058" w:name="_Toc82536638"/>
      <w:bookmarkStart w:id="11059" w:name="_Toc89952931"/>
      <w:bookmarkStart w:id="11060" w:name="_Toc98766747"/>
      <w:bookmarkStart w:id="11061" w:name="_Toc99703110"/>
      <w:bookmarkStart w:id="11062" w:name="_Toc106206900"/>
      <w:bookmarkStart w:id="11063" w:name="_Toc115080902"/>
      <w:bookmarkStart w:id="11064" w:name="_Toc121999793"/>
      <w:bookmarkStart w:id="11065" w:name="_Toc124153966"/>
      <w:bookmarkStart w:id="11066" w:name="_Toc124154741"/>
      <w:bookmarkStart w:id="11067" w:name="_Toc131560596"/>
      <w:bookmarkStart w:id="11068" w:name="_Toc137394296"/>
      <w:bookmarkStart w:id="11069" w:name="_Toc163475402"/>
      <w:bookmarkStart w:id="11070" w:name="_Toc176783732"/>
      <w:r w:rsidRPr="00931575">
        <w:t>8.2.</w:t>
      </w:r>
      <w:r w:rsidRPr="00931575">
        <w:rPr>
          <w:lang w:eastAsia="zh-CN"/>
        </w:rPr>
        <w:t>9</w:t>
      </w:r>
      <w:r w:rsidRPr="00931575">
        <w:t>.3</w:t>
      </w:r>
      <w:r w:rsidRPr="00931575">
        <w:tab/>
        <w:t>Test Purpose</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1071" w:name="_Toc58915988"/>
      <w:bookmarkStart w:id="11072" w:name="_Toc58918169"/>
      <w:bookmarkStart w:id="11073" w:name="_Toc66694039"/>
      <w:bookmarkStart w:id="11074" w:name="_Toc74916006"/>
      <w:bookmarkStart w:id="11075" w:name="_Toc76114631"/>
      <w:bookmarkStart w:id="11076" w:name="_Toc76544517"/>
      <w:bookmarkStart w:id="11077" w:name="_Toc82536639"/>
      <w:bookmarkStart w:id="11078" w:name="_Toc89952932"/>
      <w:bookmarkStart w:id="11079" w:name="_Toc98766748"/>
      <w:bookmarkStart w:id="11080" w:name="_Toc99703111"/>
      <w:bookmarkStart w:id="11081" w:name="_Toc106206901"/>
      <w:bookmarkStart w:id="11082" w:name="_Toc115080903"/>
      <w:bookmarkStart w:id="11083" w:name="_Toc121999794"/>
      <w:bookmarkStart w:id="11084" w:name="_Toc124153967"/>
      <w:bookmarkStart w:id="11085" w:name="_Toc124154742"/>
      <w:bookmarkStart w:id="11086" w:name="_Toc131560597"/>
      <w:bookmarkStart w:id="11087" w:name="_Toc137394297"/>
      <w:bookmarkStart w:id="11088" w:name="_Toc163475403"/>
      <w:bookmarkStart w:id="11089" w:name="_Toc176783733"/>
      <w:r w:rsidRPr="00931575">
        <w:t>8.2.</w:t>
      </w:r>
      <w:r w:rsidRPr="00931575">
        <w:rPr>
          <w:lang w:eastAsia="zh-CN"/>
        </w:rPr>
        <w:t>9</w:t>
      </w:r>
      <w:r w:rsidRPr="00931575">
        <w:t>.4</w:t>
      </w:r>
      <w:r w:rsidRPr="00931575">
        <w:tab/>
        <w:t>Method of test</w:t>
      </w:r>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p>
    <w:p w14:paraId="108672F0" w14:textId="32A7E57B" w:rsidR="00BA36CA" w:rsidRPr="00931575" w:rsidRDefault="00BA36CA" w:rsidP="00BA36CA">
      <w:pPr>
        <w:pStyle w:val="Heading5"/>
      </w:pPr>
      <w:bookmarkStart w:id="11090" w:name="_Toc58915989"/>
      <w:bookmarkStart w:id="11091" w:name="_Toc58918170"/>
      <w:bookmarkStart w:id="11092" w:name="_Toc66694040"/>
      <w:bookmarkStart w:id="11093" w:name="_Toc74916007"/>
      <w:bookmarkStart w:id="11094" w:name="_Toc76114632"/>
      <w:bookmarkStart w:id="11095" w:name="_Toc76544518"/>
      <w:bookmarkStart w:id="11096" w:name="_Toc82536640"/>
      <w:bookmarkStart w:id="11097" w:name="_Toc89952933"/>
      <w:bookmarkStart w:id="11098" w:name="_Toc98766749"/>
      <w:bookmarkStart w:id="11099" w:name="_Toc99703112"/>
      <w:bookmarkStart w:id="11100" w:name="_Toc106206902"/>
      <w:bookmarkStart w:id="11101" w:name="_Toc115080904"/>
      <w:bookmarkStart w:id="11102" w:name="_Toc121999795"/>
      <w:bookmarkStart w:id="11103" w:name="_Toc124153968"/>
      <w:bookmarkStart w:id="11104" w:name="_Toc124154743"/>
      <w:bookmarkStart w:id="11105" w:name="_Toc131560598"/>
      <w:bookmarkStart w:id="11106" w:name="_Toc137394298"/>
      <w:bookmarkStart w:id="11107" w:name="_Toc163475404"/>
      <w:bookmarkStart w:id="11108" w:name="_Toc176783734"/>
      <w:r w:rsidRPr="00931575">
        <w:t>8.2.</w:t>
      </w:r>
      <w:r w:rsidRPr="00931575">
        <w:rPr>
          <w:lang w:eastAsia="zh-CN"/>
        </w:rPr>
        <w:t>9</w:t>
      </w:r>
      <w:r w:rsidRPr="00931575">
        <w:t>.4.1</w:t>
      </w:r>
      <w:r w:rsidRPr="00931575">
        <w:tab/>
        <w:t>Initial Conditions</w:t>
      </w:r>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11109" w:name="_Toc58915990"/>
      <w:bookmarkStart w:id="11110"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11111" w:name="_Toc66694041"/>
      <w:bookmarkStart w:id="11112" w:name="_Toc74916008"/>
      <w:bookmarkStart w:id="11113" w:name="_Toc76114633"/>
      <w:bookmarkStart w:id="11114" w:name="_Toc76544519"/>
      <w:bookmarkStart w:id="11115" w:name="_Toc82536641"/>
      <w:bookmarkStart w:id="11116" w:name="_Toc89952934"/>
      <w:bookmarkStart w:id="11117" w:name="_Toc98766750"/>
      <w:bookmarkStart w:id="11118" w:name="_Toc99703113"/>
      <w:bookmarkStart w:id="11119" w:name="_Toc106206903"/>
      <w:bookmarkStart w:id="11120" w:name="_Toc115080905"/>
      <w:bookmarkStart w:id="11121" w:name="_Toc121999796"/>
      <w:bookmarkStart w:id="11122" w:name="_Toc124153969"/>
      <w:bookmarkStart w:id="11123" w:name="_Toc124154744"/>
      <w:bookmarkStart w:id="11124" w:name="_Toc131560599"/>
      <w:bookmarkStart w:id="11125" w:name="_Toc137394299"/>
      <w:bookmarkStart w:id="11126" w:name="_Toc163475405"/>
      <w:bookmarkStart w:id="11127" w:name="_Toc176783735"/>
      <w:r w:rsidRPr="00931575">
        <w:t>8.2.</w:t>
      </w:r>
      <w:r w:rsidRPr="00931575">
        <w:rPr>
          <w:lang w:eastAsia="zh-CN"/>
        </w:rPr>
        <w:t>9</w:t>
      </w:r>
      <w:r w:rsidRPr="00931575">
        <w:t>.4.2</w:t>
      </w:r>
      <w:r w:rsidRPr="00931575">
        <w:tab/>
        <w:t>Procedure</w:t>
      </w:r>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lastRenderedPageBreak/>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625E2E11" w:rsidR="00BA36CA" w:rsidRPr="00931575" w:rsidRDefault="00BA36CA" w:rsidP="006F1F81">
            <w:pPr>
              <w:pStyle w:val="TAC"/>
            </w:pPr>
            <w:r w:rsidRPr="00931575">
              <w:t>60 kHz and 120</w:t>
            </w:r>
            <w:r w:rsidR="00E86405">
              <w:t xml:space="preserve"> </w:t>
            </w:r>
            <w:r w:rsidRPr="00931575">
              <w:t>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0EDBE073"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w:t>
      </w:r>
      <w:r w:rsidR="005E3668">
        <w:t>J.2.3</w:t>
      </w:r>
      <w:r w:rsidR="005E3668" w:rsidRPr="00931575">
        <w:t xml:space="preserve"> </w:t>
      </w:r>
      <w:r w:rsidRPr="00931575">
        <w:t xml:space="preserve">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5" type="#_x0000_t75" style="width:468pt;height:128.5pt" o:ole="">
            <v:imagedata r:id="rId69" o:title=""/>
          </v:shape>
          <o:OLEObject Type="Embed" ProgID="Visio.Drawing.11" ShapeID="_x0000_i1045" DrawAspect="Content" ObjectID="_1788604258" r:id="rId70"/>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6" type="#_x0000_t75" style="width:468pt;height:128.5pt" o:ole="">
            <v:imagedata r:id="rId71" o:title=""/>
          </v:shape>
          <o:OLEObject Type="Embed" ProgID="Visio.Drawing.11" ShapeID="_x0000_i1046" DrawAspect="Content" ObjectID="_1788604259" r:id="rId72"/>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7" type="#_x0000_t75" style="width:468pt;height:128.5pt" o:ole="">
            <v:imagedata r:id="rId73" o:title=""/>
          </v:shape>
          <o:OLEObject Type="Embed" ProgID="Visio.Drawing.11" ShapeID="_x0000_i1047" DrawAspect="Content" ObjectID="_1788604260" r:id="rId74"/>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8" type="#_x0000_t75" style="width:468pt;height:128.5pt" o:ole="">
            <v:imagedata r:id="rId75" o:title=""/>
          </v:shape>
          <o:OLEObject Type="Embed" ProgID="Visio.Drawing.11" ShapeID="_x0000_i1048" DrawAspect="Content" ObjectID="_1788604261" r:id="rId76"/>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1128" w:name="_Toc58915991"/>
      <w:bookmarkStart w:id="11129" w:name="_Toc58918172"/>
      <w:bookmarkStart w:id="11130" w:name="_Toc66694042"/>
      <w:bookmarkStart w:id="11131" w:name="_Toc74916009"/>
      <w:bookmarkStart w:id="11132" w:name="_Toc76114634"/>
      <w:bookmarkStart w:id="11133" w:name="_Toc76544520"/>
      <w:bookmarkStart w:id="11134" w:name="_Toc82536642"/>
      <w:bookmarkStart w:id="11135" w:name="_Toc89952935"/>
      <w:bookmarkStart w:id="11136" w:name="_Toc98766751"/>
      <w:bookmarkStart w:id="11137" w:name="_Toc99703114"/>
      <w:bookmarkStart w:id="11138" w:name="_Toc106206904"/>
      <w:bookmarkStart w:id="11139" w:name="_Toc115080906"/>
      <w:bookmarkStart w:id="11140" w:name="_Toc121999797"/>
      <w:bookmarkStart w:id="11141" w:name="_Toc124153970"/>
      <w:bookmarkStart w:id="11142" w:name="_Toc124154745"/>
      <w:bookmarkStart w:id="11143" w:name="_Toc131560600"/>
      <w:bookmarkStart w:id="11144" w:name="_Toc137394300"/>
      <w:bookmarkStart w:id="11145" w:name="_Toc163475406"/>
      <w:bookmarkStart w:id="11146" w:name="_Toc176783736"/>
      <w:r w:rsidRPr="00931575">
        <w:t>8.2.</w:t>
      </w:r>
      <w:r w:rsidRPr="00931575">
        <w:rPr>
          <w:lang w:eastAsia="zh-CN"/>
        </w:rPr>
        <w:t>9</w:t>
      </w:r>
      <w:r w:rsidRPr="00931575">
        <w:t>.5</w:t>
      </w:r>
      <w:r w:rsidRPr="00931575">
        <w:tab/>
        <w:t>Test Requirement</w:t>
      </w:r>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p>
    <w:p w14:paraId="13D11B7C" w14:textId="7F49D1B4" w:rsidR="00BA36CA" w:rsidRPr="00931575" w:rsidRDefault="00BA36CA" w:rsidP="00BA36CA">
      <w:pPr>
        <w:pStyle w:val="Heading5"/>
        <w:rPr>
          <w:i/>
        </w:rPr>
      </w:pPr>
      <w:bookmarkStart w:id="11147" w:name="_Toc58915992"/>
      <w:bookmarkStart w:id="11148" w:name="_Toc58918173"/>
      <w:bookmarkStart w:id="11149" w:name="_Toc66694043"/>
      <w:bookmarkStart w:id="11150" w:name="_Toc74916010"/>
      <w:bookmarkStart w:id="11151" w:name="_Toc76114635"/>
      <w:bookmarkStart w:id="11152" w:name="_Toc76544521"/>
      <w:bookmarkStart w:id="11153" w:name="_Toc82536643"/>
      <w:bookmarkStart w:id="11154" w:name="_Toc89952936"/>
      <w:bookmarkStart w:id="11155" w:name="_Toc98766752"/>
      <w:bookmarkStart w:id="11156" w:name="_Toc99703115"/>
      <w:bookmarkStart w:id="11157" w:name="_Toc106206905"/>
      <w:bookmarkStart w:id="11158" w:name="_Toc115080907"/>
      <w:bookmarkStart w:id="11159" w:name="_Toc121999798"/>
      <w:bookmarkStart w:id="11160" w:name="_Toc124153971"/>
      <w:bookmarkStart w:id="11161" w:name="_Toc124154746"/>
      <w:bookmarkStart w:id="11162" w:name="_Toc131560601"/>
      <w:bookmarkStart w:id="11163" w:name="_Toc137394301"/>
      <w:bookmarkStart w:id="11164" w:name="_Toc163475407"/>
      <w:bookmarkStart w:id="11165" w:name="_Toc176783737"/>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243E5626" w:rsidR="00BA36CA" w:rsidRPr="00931575" w:rsidRDefault="00BA36CA" w:rsidP="00282498">
            <w:pPr>
              <w:pStyle w:val="TAH"/>
            </w:pPr>
            <w:r w:rsidRPr="00931575">
              <w:t>(</w:t>
            </w:r>
            <w:r w:rsidR="006C46CC">
              <w:t>Annex J</w:t>
            </w:r>
            <w:r w:rsidRPr="00931575">
              <w:t>)</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067BB664" w:rsidR="00BA36CA" w:rsidRPr="00931575" w:rsidRDefault="00BA36CA" w:rsidP="00282498">
            <w:pPr>
              <w:pStyle w:val="TAH"/>
            </w:pPr>
            <w:r w:rsidRPr="00931575">
              <w:t>(</w:t>
            </w:r>
            <w:r w:rsidR="006C46CC">
              <w:t>Annex J</w:t>
            </w:r>
            <w:r w:rsidRPr="00931575">
              <w:t>)</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5310D1D9" w:rsidR="00BA36CA" w:rsidRPr="00931575" w:rsidRDefault="00BA36CA" w:rsidP="00282498">
            <w:pPr>
              <w:pStyle w:val="TAH"/>
            </w:pPr>
            <w:r w:rsidRPr="00931575">
              <w:t>(</w:t>
            </w:r>
            <w:r w:rsidR="006C46CC">
              <w:t>Annex J</w:t>
            </w:r>
            <w:r w:rsidRPr="00931575">
              <w:t>)</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474F6286" w:rsidR="00BA36CA" w:rsidRPr="00931575" w:rsidRDefault="00BA36CA" w:rsidP="00282498">
            <w:pPr>
              <w:pStyle w:val="TAH"/>
            </w:pPr>
            <w:r w:rsidRPr="00931575">
              <w:t>(</w:t>
            </w:r>
            <w:r w:rsidR="006C46CC">
              <w:t>Annex J</w:t>
            </w:r>
            <w:r w:rsidRPr="00931575">
              <w:t>)</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11166" w:name="_Toc58915993"/>
      <w:bookmarkStart w:id="11167" w:name="_Toc58918174"/>
      <w:bookmarkStart w:id="11168" w:name="_Toc66694044"/>
      <w:bookmarkStart w:id="11169" w:name="_Toc74916011"/>
      <w:bookmarkStart w:id="11170" w:name="_Toc76114636"/>
      <w:bookmarkStart w:id="11171" w:name="_Toc76544522"/>
      <w:bookmarkStart w:id="11172" w:name="_Toc82536644"/>
      <w:bookmarkStart w:id="11173" w:name="_Toc89952937"/>
      <w:bookmarkStart w:id="11174" w:name="_Toc98766753"/>
      <w:bookmarkStart w:id="11175" w:name="_Toc99703116"/>
      <w:bookmarkStart w:id="11176" w:name="_Toc106206906"/>
      <w:bookmarkStart w:id="11177" w:name="_Toc115080908"/>
      <w:bookmarkStart w:id="11178" w:name="_Toc121999799"/>
      <w:bookmarkStart w:id="11179" w:name="_Toc124153972"/>
      <w:bookmarkStart w:id="11180" w:name="_Toc124154747"/>
      <w:bookmarkStart w:id="11181" w:name="_Toc131560602"/>
      <w:bookmarkStart w:id="11182" w:name="_Toc137394302"/>
      <w:bookmarkStart w:id="11183" w:name="_Toc163475408"/>
      <w:bookmarkStart w:id="11184" w:name="_Toc176783738"/>
      <w:r w:rsidRPr="00931575">
        <w:t>8.2.9</w:t>
      </w:r>
      <w:r w:rsidRPr="00931575">
        <w:rPr>
          <w:rFonts w:hint="eastAsia"/>
        </w:rPr>
        <w:t>.5</w:t>
      </w:r>
      <w:r w:rsidRPr="00931575">
        <w:t>.2</w:t>
      </w:r>
      <w:r w:rsidRPr="00931575">
        <w:tab/>
        <w:t xml:space="preserve">Test Requirement for </w:t>
      </w:r>
      <w:r w:rsidRPr="00931575">
        <w:rPr>
          <w:i/>
        </w:rPr>
        <w:t>BS type 2-O</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4B838FB6" w:rsidR="00BA36CA" w:rsidRPr="00931575" w:rsidRDefault="00BA36CA" w:rsidP="006F1F81">
            <w:pPr>
              <w:pStyle w:val="TAH"/>
            </w:pPr>
            <w:r w:rsidRPr="00931575">
              <w:t>(</w:t>
            </w:r>
            <w:r w:rsidR="000327EB">
              <w:t>Annex J</w:t>
            </w:r>
            <w:r w:rsidRPr="00931575">
              <w:t>)</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rPr>
      </w:pPr>
      <w:r w:rsidRPr="00931575">
        <w:rPr>
          <w:rFonts w:eastAsia="Malgun Gothic"/>
        </w:rPr>
        <w:t>Table 8.2.9</w:t>
      </w:r>
      <w:r w:rsidRPr="00931575">
        <w:rPr>
          <w:rFonts w:eastAsia="Malgun Gothic" w:hint="eastAsia"/>
        </w:rPr>
        <w:t>.</w:t>
      </w:r>
      <w:r w:rsidRPr="00931575">
        <w:rPr>
          <w:rFonts w:eastAsia="Malgun Gothic"/>
        </w:rPr>
        <w:t xml:space="preserve">5.2-2: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112D1B93" w:rsidR="00C737AF" w:rsidRPr="00931575" w:rsidRDefault="00C737AF" w:rsidP="006F1F81">
            <w:pPr>
              <w:pStyle w:val="TAH"/>
            </w:pPr>
            <w:r w:rsidRPr="00931575">
              <w:t>(</w:t>
            </w:r>
            <w:r w:rsidR="000327EB">
              <w:t>Annex J</w:t>
            </w:r>
            <w:r w:rsidRPr="00931575">
              <w:t>)</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11185" w:name="_Toc61178968"/>
      <w:bookmarkStart w:id="11186" w:name="_Toc61179438"/>
      <w:bookmarkStart w:id="11187" w:name="_Toc74916012"/>
      <w:bookmarkStart w:id="11188" w:name="_Toc76114637"/>
      <w:bookmarkStart w:id="11189" w:name="_Toc76544523"/>
      <w:bookmarkStart w:id="11190" w:name="_Toc82536645"/>
      <w:bookmarkStart w:id="11191" w:name="_Toc89952938"/>
      <w:bookmarkStart w:id="11192" w:name="_Toc98766754"/>
      <w:bookmarkStart w:id="11193" w:name="_Toc99703117"/>
      <w:bookmarkStart w:id="11194" w:name="_Toc106206907"/>
      <w:bookmarkStart w:id="11195" w:name="_Toc115080909"/>
      <w:bookmarkStart w:id="11196" w:name="_Toc121999800"/>
      <w:bookmarkStart w:id="11197" w:name="_Toc124153973"/>
      <w:bookmarkStart w:id="11198" w:name="_Toc124154748"/>
      <w:bookmarkStart w:id="11199" w:name="_Toc131560603"/>
      <w:bookmarkStart w:id="11200" w:name="_Toc137394303"/>
      <w:bookmarkStart w:id="11201" w:name="_Toc163475409"/>
      <w:bookmarkStart w:id="11202" w:name="_Toc176783739"/>
      <w:r>
        <w:t>8.2.10</w:t>
      </w:r>
      <w:r>
        <w:tab/>
        <w:t>Requirements for interlaced PUSCH</w:t>
      </w:r>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p>
    <w:p w14:paraId="394F1B3A" w14:textId="1A33EEE1" w:rsidR="00E27907" w:rsidRDefault="00E27907" w:rsidP="00E27907">
      <w:pPr>
        <w:pStyle w:val="Heading4"/>
      </w:pPr>
      <w:bookmarkStart w:id="11203" w:name="_Toc61178969"/>
      <w:bookmarkStart w:id="11204" w:name="_Toc61179439"/>
      <w:bookmarkStart w:id="11205" w:name="_Toc74916013"/>
      <w:bookmarkStart w:id="11206" w:name="_Toc76114638"/>
      <w:bookmarkStart w:id="11207" w:name="_Toc76544524"/>
      <w:bookmarkStart w:id="11208" w:name="_Toc82536646"/>
      <w:bookmarkStart w:id="11209" w:name="_Toc89952939"/>
      <w:bookmarkStart w:id="11210" w:name="_Toc98766755"/>
      <w:bookmarkStart w:id="11211" w:name="_Toc99703118"/>
      <w:bookmarkStart w:id="11212" w:name="_Toc106206908"/>
      <w:bookmarkStart w:id="11213" w:name="_Toc115080910"/>
      <w:bookmarkStart w:id="11214" w:name="_Toc121999801"/>
      <w:bookmarkStart w:id="11215" w:name="_Toc124153974"/>
      <w:bookmarkStart w:id="11216" w:name="_Toc124154749"/>
      <w:bookmarkStart w:id="11217" w:name="_Toc131560604"/>
      <w:bookmarkStart w:id="11218" w:name="_Toc137394304"/>
      <w:bookmarkStart w:id="11219" w:name="_Toc163475410"/>
      <w:bookmarkStart w:id="11220" w:name="_Toc176783740"/>
      <w:bookmarkStart w:id="11221" w:name="OLE_LINK64"/>
      <w:r>
        <w:t>8.2.10.1</w:t>
      </w:r>
      <w:r>
        <w:tab/>
        <w:t>Definition and applicability</w:t>
      </w:r>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bookmarkEnd w:id="11221"/>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11222" w:name="_Toc74916014"/>
      <w:bookmarkStart w:id="11223" w:name="_Toc76114639"/>
      <w:bookmarkStart w:id="11224" w:name="_Toc76544525"/>
      <w:bookmarkStart w:id="11225" w:name="_Toc82536647"/>
      <w:bookmarkStart w:id="11226" w:name="_Toc89952940"/>
      <w:bookmarkStart w:id="11227" w:name="_Toc98766756"/>
      <w:bookmarkStart w:id="11228" w:name="_Toc99703119"/>
      <w:bookmarkStart w:id="11229" w:name="_Toc106206909"/>
      <w:bookmarkStart w:id="11230" w:name="_Toc115080911"/>
      <w:bookmarkStart w:id="11231" w:name="_Toc121999802"/>
      <w:bookmarkStart w:id="11232" w:name="_Toc124153975"/>
      <w:bookmarkStart w:id="11233" w:name="_Toc124154750"/>
      <w:bookmarkStart w:id="11234" w:name="_Toc131560605"/>
      <w:bookmarkStart w:id="11235" w:name="_Toc137394305"/>
      <w:bookmarkStart w:id="11236" w:name="_Toc163475411"/>
      <w:bookmarkStart w:id="11237" w:name="_Toc176783741"/>
      <w:bookmarkStart w:id="11238" w:name="OLE_LINK6"/>
      <w:r>
        <w:t>8.2.10.2</w:t>
      </w:r>
      <w:r>
        <w:tab/>
        <w:t>M</w:t>
      </w:r>
      <w:r>
        <w:rPr>
          <w:lang w:eastAsia="zh-CN"/>
        </w:rPr>
        <w:t>inimum Requirement</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bookmarkEnd w:id="11238"/>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11239" w:name="_Toc74916015"/>
      <w:bookmarkStart w:id="11240" w:name="_Toc76114640"/>
      <w:bookmarkStart w:id="11241" w:name="_Toc76544526"/>
      <w:bookmarkStart w:id="11242" w:name="_Toc82536648"/>
      <w:bookmarkStart w:id="11243" w:name="_Toc89952941"/>
      <w:bookmarkStart w:id="11244" w:name="_Toc98766757"/>
      <w:bookmarkStart w:id="11245" w:name="_Toc99703120"/>
      <w:bookmarkStart w:id="11246" w:name="_Toc106206910"/>
      <w:bookmarkStart w:id="11247" w:name="_Toc115080912"/>
      <w:bookmarkStart w:id="11248" w:name="_Toc121999803"/>
      <w:bookmarkStart w:id="11249" w:name="_Toc124153976"/>
      <w:bookmarkStart w:id="11250" w:name="_Toc124154751"/>
      <w:bookmarkStart w:id="11251" w:name="_Toc131560606"/>
      <w:bookmarkStart w:id="11252" w:name="_Toc137394306"/>
      <w:bookmarkStart w:id="11253" w:name="_Toc163475412"/>
      <w:bookmarkStart w:id="11254" w:name="_Toc176783742"/>
      <w:r>
        <w:t>8.2.10.3</w:t>
      </w:r>
      <w:r>
        <w:tab/>
        <w:t>Test Purpose</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11255" w:name="_Toc74916016"/>
      <w:bookmarkStart w:id="11256" w:name="_Toc76114641"/>
      <w:bookmarkStart w:id="11257" w:name="_Toc76544527"/>
      <w:bookmarkStart w:id="11258" w:name="_Toc82536649"/>
      <w:bookmarkStart w:id="11259" w:name="_Toc89952942"/>
      <w:bookmarkStart w:id="11260" w:name="_Toc98766758"/>
      <w:bookmarkStart w:id="11261" w:name="_Toc99703121"/>
      <w:bookmarkStart w:id="11262" w:name="_Toc106206911"/>
      <w:bookmarkStart w:id="11263" w:name="_Toc115080913"/>
      <w:bookmarkStart w:id="11264" w:name="_Toc121999804"/>
      <w:bookmarkStart w:id="11265" w:name="_Toc124153977"/>
      <w:bookmarkStart w:id="11266" w:name="_Toc124154752"/>
      <w:bookmarkStart w:id="11267" w:name="_Toc131560607"/>
      <w:bookmarkStart w:id="11268" w:name="_Toc137394307"/>
      <w:bookmarkStart w:id="11269" w:name="_Toc163475413"/>
      <w:bookmarkStart w:id="11270" w:name="_Toc176783743"/>
      <w:r>
        <w:t>8.2.10.4</w:t>
      </w:r>
      <w:r>
        <w:tab/>
        <w:t>M</w:t>
      </w:r>
      <w:r>
        <w:rPr>
          <w:lang w:eastAsia="zh-CN"/>
        </w:rPr>
        <w:t>ethod of test</w:t>
      </w:r>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p>
    <w:p w14:paraId="377C400A" w14:textId="77777777" w:rsidR="00E27907" w:rsidRDefault="00E27907" w:rsidP="00E27907">
      <w:pPr>
        <w:pStyle w:val="Heading5"/>
      </w:pPr>
      <w:bookmarkStart w:id="11271" w:name="_Toc21100113"/>
      <w:bookmarkStart w:id="11272" w:name="_Toc29809911"/>
      <w:bookmarkStart w:id="11273" w:name="_Toc36645296"/>
      <w:bookmarkStart w:id="11274" w:name="_Toc37272350"/>
      <w:bookmarkStart w:id="11275" w:name="_Toc45884596"/>
      <w:bookmarkStart w:id="11276" w:name="_Toc53182620"/>
      <w:bookmarkStart w:id="11277" w:name="_Toc58860364"/>
      <w:bookmarkStart w:id="11278" w:name="_Toc58862868"/>
      <w:bookmarkStart w:id="11279" w:name="_Toc61182861"/>
      <w:bookmarkStart w:id="11280" w:name="_Toc74916017"/>
      <w:bookmarkStart w:id="11281" w:name="_Toc76114642"/>
      <w:bookmarkStart w:id="11282" w:name="_Toc76544528"/>
      <w:bookmarkStart w:id="11283" w:name="_Toc82536650"/>
      <w:bookmarkStart w:id="11284" w:name="_Toc89952943"/>
      <w:bookmarkStart w:id="11285" w:name="_Toc98766759"/>
      <w:bookmarkStart w:id="11286" w:name="_Toc99703122"/>
      <w:bookmarkStart w:id="11287" w:name="_Toc106206912"/>
      <w:bookmarkStart w:id="11288" w:name="_Toc115080914"/>
      <w:bookmarkStart w:id="11289" w:name="_Toc121999805"/>
      <w:bookmarkStart w:id="11290" w:name="_Toc124153978"/>
      <w:bookmarkStart w:id="11291" w:name="_Toc124154753"/>
      <w:bookmarkStart w:id="11292" w:name="_Toc131560608"/>
      <w:bookmarkStart w:id="11293" w:name="_Toc137394308"/>
      <w:bookmarkStart w:id="11294" w:name="_Toc163475414"/>
      <w:bookmarkStart w:id="11295" w:name="_Toc176783744"/>
      <w:r>
        <w:t>8.2.10.4.1</w:t>
      </w:r>
      <w:r>
        <w:tab/>
        <w:t>Initial Conditions</w:t>
      </w:r>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11296" w:name="_Toc29809912"/>
      <w:bookmarkStart w:id="11297" w:name="_Toc36645297"/>
      <w:bookmarkStart w:id="11298" w:name="_Toc37272351"/>
      <w:bookmarkStart w:id="11299" w:name="_Toc45884597"/>
      <w:bookmarkStart w:id="11300" w:name="_Toc53182621"/>
      <w:bookmarkStart w:id="11301" w:name="_Toc58860365"/>
      <w:bookmarkStart w:id="11302" w:name="_Toc58862869"/>
      <w:bookmarkStart w:id="11303" w:name="_Toc61182862"/>
      <w:bookmarkStart w:id="11304" w:name="_Toc74916018"/>
      <w:bookmarkStart w:id="11305" w:name="_Toc76114643"/>
      <w:bookmarkStart w:id="11306" w:name="_Toc76544529"/>
      <w:bookmarkStart w:id="11307" w:name="_Toc82536651"/>
      <w:bookmarkStart w:id="11308" w:name="_Toc89952944"/>
      <w:bookmarkStart w:id="11309" w:name="_Toc98766760"/>
      <w:bookmarkStart w:id="11310" w:name="_Toc99703123"/>
      <w:bookmarkStart w:id="11311" w:name="_Toc106206913"/>
      <w:bookmarkStart w:id="11312" w:name="_Toc115080915"/>
      <w:bookmarkStart w:id="11313" w:name="_Toc121999806"/>
      <w:bookmarkStart w:id="11314" w:name="_Toc124153979"/>
      <w:bookmarkStart w:id="11315" w:name="_Toc124154754"/>
      <w:bookmarkStart w:id="11316" w:name="_Toc131560609"/>
      <w:bookmarkStart w:id="11317" w:name="_Toc137394309"/>
      <w:bookmarkStart w:id="11318" w:name="_Toc163475415"/>
      <w:bookmarkStart w:id="11319" w:name="_Toc176783745"/>
      <w:r>
        <w:lastRenderedPageBreak/>
        <w:t>8.2.10.4.2</w:t>
      </w:r>
      <w:r>
        <w:tab/>
        <w:t>Procedure</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1DF3248F" w:rsidR="00E27907" w:rsidRDefault="00E27907" w:rsidP="006F1F81">
            <w:pPr>
              <w:pStyle w:val="TAL"/>
              <w:rPr>
                <w:lang w:eastAsia="zh-CN"/>
              </w:rPr>
            </w:pPr>
            <w:r>
              <w:rPr>
                <w:lang w:eastAsia="zh-CN"/>
              </w:rPr>
              <w:t>First interlace with RBs 0,10,20,…,100 are allocated for tests with 15</w:t>
            </w:r>
            <w:r w:rsidR="008A4041">
              <w:rPr>
                <w:lang w:eastAsia="zh-CN"/>
              </w:rPr>
              <w:t xml:space="preserve"> </w:t>
            </w:r>
            <w:r>
              <w:rPr>
                <w:lang w:eastAsia="zh-CN"/>
              </w:rPr>
              <w:t>kHz and first interlace with RBs 0,5,10,…50 are allocated for tests with 30</w:t>
            </w:r>
            <w:r w:rsidR="008A4041">
              <w:rPr>
                <w:lang w:eastAsia="zh-CN"/>
              </w:rPr>
              <w:t xml:space="preserve"> </w:t>
            </w:r>
            <w:r>
              <w:rPr>
                <w:lang w:eastAsia="zh-CN"/>
              </w:rPr>
              <w:t>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lastRenderedPageBreak/>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11320" w:name="_Toc74916019"/>
      <w:bookmarkStart w:id="11321" w:name="_Toc76114644"/>
      <w:bookmarkStart w:id="11322" w:name="_Toc76544530"/>
      <w:bookmarkStart w:id="11323" w:name="_Toc82536652"/>
      <w:bookmarkStart w:id="11324" w:name="_Toc89952945"/>
      <w:bookmarkStart w:id="11325" w:name="_Toc98766761"/>
      <w:bookmarkStart w:id="11326" w:name="_Toc99703124"/>
      <w:bookmarkStart w:id="11327" w:name="_Toc106206914"/>
      <w:bookmarkStart w:id="11328" w:name="_Toc115080916"/>
      <w:bookmarkStart w:id="11329" w:name="_Toc121999807"/>
      <w:bookmarkStart w:id="11330" w:name="_Toc124153980"/>
      <w:bookmarkStart w:id="11331" w:name="_Toc124154755"/>
      <w:bookmarkStart w:id="11332" w:name="_Toc131560610"/>
      <w:bookmarkStart w:id="11333" w:name="_Toc137394310"/>
      <w:bookmarkStart w:id="11334" w:name="_Toc163475416"/>
      <w:bookmarkStart w:id="11335" w:name="_Toc176783746"/>
      <w:r>
        <w:t>8.2.10.5</w:t>
      </w:r>
      <w:r>
        <w:tab/>
        <w:t>Test Requirement</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p>
    <w:p w14:paraId="2AC7EACE" w14:textId="77777777" w:rsidR="00E27907" w:rsidRDefault="00E27907" w:rsidP="00E27907">
      <w:pPr>
        <w:pStyle w:val="Heading5"/>
        <w:rPr>
          <w:rFonts w:cs="Arial"/>
          <w:i/>
          <w:iCs/>
          <w:szCs w:val="22"/>
          <w:lang w:eastAsia="zh-CN"/>
        </w:rPr>
      </w:pPr>
      <w:bookmarkStart w:id="11336" w:name="_Toc74916020"/>
      <w:bookmarkStart w:id="11337" w:name="_Toc76114645"/>
      <w:bookmarkStart w:id="11338" w:name="_Toc76544531"/>
      <w:bookmarkStart w:id="11339" w:name="_Toc82536653"/>
      <w:bookmarkStart w:id="11340" w:name="_Toc89952946"/>
      <w:bookmarkStart w:id="11341" w:name="_Toc98766762"/>
      <w:bookmarkStart w:id="11342" w:name="_Toc99703125"/>
      <w:bookmarkStart w:id="11343" w:name="_Toc106206915"/>
      <w:bookmarkStart w:id="11344" w:name="_Toc115080917"/>
      <w:bookmarkStart w:id="11345" w:name="_Toc121999808"/>
      <w:bookmarkStart w:id="11346" w:name="_Toc124153981"/>
      <w:bookmarkStart w:id="11347" w:name="_Toc124154756"/>
      <w:bookmarkStart w:id="11348" w:name="_Toc131560611"/>
      <w:bookmarkStart w:id="11349" w:name="_Toc137394311"/>
      <w:bookmarkStart w:id="11350" w:name="_Toc163475417"/>
      <w:bookmarkStart w:id="11351" w:name="_Toc176783747"/>
      <w:r>
        <w:t>8.2</w:t>
      </w:r>
      <w:bookmarkStart w:id="11352" w:name="OLE_LINK56"/>
      <w:r>
        <w:t>.</w:t>
      </w:r>
      <w:bookmarkEnd w:id="11352"/>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11353"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0A87A3CF"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11353"/>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10A3E1AB"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11354"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11354"/>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A1509B3"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14221B28"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11355"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11355"/>
    </w:p>
    <w:p w14:paraId="42BABAC5" w14:textId="77777777" w:rsidR="00E27907" w:rsidRDefault="00E27907" w:rsidP="00E27907">
      <w:pPr>
        <w:pStyle w:val="Heading3"/>
        <w:rPr>
          <w:rFonts w:eastAsia="SimSun"/>
        </w:rPr>
      </w:pPr>
      <w:bookmarkStart w:id="11356" w:name="_Toc66701076"/>
      <w:bookmarkStart w:id="11357" w:name="_Toc68697233"/>
      <w:bookmarkStart w:id="11358" w:name="_Toc74916021"/>
      <w:bookmarkStart w:id="11359" w:name="_Toc76114646"/>
      <w:bookmarkStart w:id="11360" w:name="_Toc76544532"/>
      <w:bookmarkStart w:id="11361" w:name="_Toc82536654"/>
      <w:bookmarkStart w:id="11362" w:name="_Toc89952947"/>
      <w:bookmarkStart w:id="11363" w:name="_Toc98766763"/>
      <w:bookmarkStart w:id="11364" w:name="_Toc99703126"/>
      <w:bookmarkStart w:id="11365" w:name="_Toc106206916"/>
      <w:bookmarkStart w:id="11366" w:name="_Toc115080918"/>
      <w:bookmarkStart w:id="11367" w:name="_Toc121999809"/>
      <w:bookmarkStart w:id="11368" w:name="_Toc124153982"/>
      <w:bookmarkStart w:id="11369" w:name="_Toc124154757"/>
      <w:bookmarkStart w:id="11370" w:name="_Toc131560612"/>
      <w:bookmarkStart w:id="11371" w:name="_Toc137394312"/>
      <w:bookmarkStart w:id="11372" w:name="_Toc163475418"/>
      <w:bookmarkStart w:id="11373" w:name="_Toc176783748"/>
      <w:r>
        <w:rPr>
          <w:rFonts w:eastAsia="SimSun"/>
        </w:rPr>
        <w:lastRenderedPageBreak/>
        <w:t>8.2.11</w:t>
      </w:r>
      <w:r>
        <w:rPr>
          <w:rFonts w:eastAsia="SimSun"/>
        </w:rPr>
        <w:tab/>
        <w:t>Performance requirements for CG-UCI multiplexed on interlaced PUSCH</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p>
    <w:p w14:paraId="109BEE7D" w14:textId="77777777" w:rsidR="00E27907" w:rsidRDefault="00E27907" w:rsidP="00E27907">
      <w:pPr>
        <w:pStyle w:val="Heading4"/>
      </w:pPr>
      <w:bookmarkStart w:id="11374" w:name="_Toc66701077"/>
      <w:bookmarkStart w:id="11375" w:name="_Toc68697234"/>
      <w:bookmarkStart w:id="11376" w:name="_Toc74916022"/>
      <w:bookmarkStart w:id="11377" w:name="_Toc76114647"/>
      <w:bookmarkStart w:id="11378" w:name="_Toc76544533"/>
      <w:bookmarkStart w:id="11379" w:name="_Toc82536655"/>
      <w:bookmarkStart w:id="11380" w:name="_Toc89952948"/>
      <w:bookmarkStart w:id="11381" w:name="_Toc98766764"/>
      <w:bookmarkStart w:id="11382" w:name="_Toc99703127"/>
      <w:bookmarkStart w:id="11383" w:name="_Toc106206917"/>
      <w:bookmarkStart w:id="11384" w:name="_Toc115080919"/>
      <w:bookmarkStart w:id="11385" w:name="_Toc121999810"/>
      <w:bookmarkStart w:id="11386" w:name="_Toc124153983"/>
      <w:bookmarkStart w:id="11387" w:name="_Toc124154758"/>
      <w:bookmarkStart w:id="11388" w:name="_Toc131560613"/>
      <w:bookmarkStart w:id="11389" w:name="_Toc137394313"/>
      <w:bookmarkStart w:id="11390" w:name="_Toc163475419"/>
      <w:bookmarkStart w:id="11391" w:name="_Toc176783749"/>
      <w:r>
        <w:t>8.2.11.1</w:t>
      </w:r>
      <w:r>
        <w:tab/>
        <w:t>Definition and applicability</w:t>
      </w:r>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11392" w:name="_Toc66701078"/>
      <w:bookmarkStart w:id="11393" w:name="_Toc68697235"/>
      <w:bookmarkStart w:id="11394" w:name="_Toc74916023"/>
      <w:bookmarkStart w:id="11395" w:name="_Toc76114648"/>
      <w:bookmarkStart w:id="11396" w:name="_Toc76544534"/>
      <w:bookmarkStart w:id="11397" w:name="_Toc82536656"/>
      <w:bookmarkStart w:id="11398" w:name="_Toc89952949"/>
      <w:bookmarkStart w:id="11399" w:name="_Toc98766765"/>
      <w:bookmarkStart w:id="11400" w:name="_Toc99703128"/>
      <w:bookmarkStart w:id="11401" w:name="_Toc106206918"/>
      <w:bookmarkStart w:id="11402" w:name="_Toc115080920"/>
      <w:bookmarkStart w:id="11403" w:name="_Toc121999811"/>
      <w:bookmarkStart w:id="11404" w:name="_Toc124153984"/>
      <w:bookmarkStart w:id="11405" w:name="_Toc124154759"/>
      <w:bookmarkStart w:id="11406" w:name="_Toc131560614"/>
      <w:bookmarkStart w:id="11407" w:name="_Toc137394314"/>
      <w:bookmarkStart w:id="11408" w:name="_Toc163475420"/>
      <w:bookmarkStart w:id="11409" w:name="_Toc176783750"/>
      <w:r>
        <w:t>8.2.11.2</w:t>
      </w:r>
      <w:r>
        <w:tab/>
        <w:t>Minimum Requirement</w:t>
      </w:r>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11410" w:name="_Toc66701079"/>
      <w:bookmarkStart w:id="11411" w:name="_Toc68697236"/>
      <w:bookmarkStart w:id="11412" w:name="_Toc74916024"/>
      <w:bookmarkStart w:id="11413" w:name="_Toc76114649"/>
      <w:bookmarkStart w:id="11414" w:name="_Toc76544535"/>
      <w:bookmarkStart w:id="11415" w:name="_Toc82536657"/>
      <w:bookmarkStart w:id="11416" w:name="_Toc89952950"/>
      <w:bookmarkStart w:id="11417" w:name="_Toc98766766"/>
      <w:bookmarkStart w:id="11418" w:name="_Toc99703129"/>
      <w:bookmarkStart w:id="11419" w:name="_Toc106206919"/>
      <w:bookmarkStart w:id="11420" w:name="_Toc115080921"/>
      <w:bookmarkStart w:id="11421" w:name="_Toc121999812"/>
      <w:bookmarkStart w:id="11422" w:name="_Toc124153985"/>
      <w:bookmarkStart w:id="11423" w:name="_Toc124154760"/>
      <w:bookmarkStart w:id="11424" w:name="_Toc131560615"/>
      <w:bookmarkStart w:id="11425" w:name="_Toc137394315"/>
      <w:bookmarkStart w:id="11426" w:name="_Toc163475421"/>
      <w:bookmarkStart w:id="11427" w:name="_Toc176783751"/>
      <w:r>
        <w:t>8.2.11.3</w:t>
      </w:r>
      <w:r>
        <w:tab/>
        <w:t>Test purpose</w:t>
      </w:r>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11428" w:name="_Toc66701080"/>
      <w:bookmarkStart w:id="11429" w:name="_Toc68697237"/>
      <w:bookmarkStart w:id="11430" w:name="_Toc74916025"/>
      <w:bookmarkStart w:id="11431" w:name="_Toc76114650"/>
      <w:bookmarkStart w:id="11432" w:name="_Toc76544536"/>
      <w:bookmarkStart w:id="11433" w:name="_Toc82536658"/>
      <w:bookmarkStart w:id="11434" w:name="_Toc89952951"/>
      <w:bookmarkStart w:id="11435" w:name="_Toc98766767"/>
      <w:bookmarkStart w:id="11436" w:name="_Toc99703130"/>
      <w:bookmarkStart w:id="11437" w:name="_Toc106206920"/>
      <w:bookmarkStart w:id="11438" w:name="_Toc115080922"/>
      <w:bookmarkStart w:id="11439" w:name="_Toc121999813"/>
      <w:bookmarkStart w:id="11440" w:name="_Toc124153986"/>
      <w:bookmarkStart w:id="11441" w:name="_Toc124154761"/>
      <w:bookmarkStart w:id="11442" w:name="_Toc131560616"/>
      <w:bookmarkStart w:id="11443" w:name="_Toc137394316"/>
      <w:bookmarkStart w:id="11444" w:name="_Toc163475422"/>
      <w:bookmarkStart w:id="11445" w:name="_Toc176783752"/>
      <w:r>
        <w:t>8.2.11.4</w:t>
      </w:r>
      <w:r>
        <w:tab/>
        <w:t>Method of test</w:t>
      </w:r>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716404B7" w14:textId="77777777" w:rsidR="00E27907" w:rsidRDefault="00E27907" w:rsidP="00E27907">
      <w:pPr>
        <w:pStyle w:val="Heading5"/>
      </w:pPr>
      <w:bookmarkStart w:id="11446" w:name="_Toc66701081"/>
      <w:bookmarkStart w:id="11447" w:name="_Toc68697238"/>
      <w:bookmarkStart w:id="11448" w:name="_Toc74916026"/>
      <w:bookmarkStart w:id="11449" w:name="_Toc76114651"/>
      <w:bookmarkStart w:id="11450" w:name="_Toc76544537"/>
      <w:bookmarkStart w:id="11451" w:name="_Toc82536659"/>
      <w:bookmarkStart w:id="11452" w:name="_Toc89952952"/>
      <w:bookmarkStart w:id="11453" w:name="_Toc98766768"/>
      <w:bookmarkStart w:id="11454" w:name="_Toc99703131"/>
      <w:bookmarkStart w:id="11455" w:name="_Toc106206921"/>
      <w:bookmarkStart w:id="11456" w:name="_Toc115080923"/>
      <w:bookmarkStart w:id="11457" w:name="_Toc121999814"/>
      <w:bookmarkStart w:id="11458" w:name="_Toc124153987"/>
      <w:bookmarkStart w:id="11459" w:name="_Toc124154762"/>
      <w:bookmarkStart w:id="11460" w:name="_Toc131560617"/>
      <w:bookmarkStart w:id="11461" w:name="_Toc137394317"/>
      <w:bookmarkStart w:id="11462" w:name="_Toc163475423"/>
      <w:bookmarkStart w:id="11463" w:name="_Toc176783753"/>
      <w:r>
        <w:t>8.2.11.4.1</w:t>
      </w:r>
      <w:r>
        <w:tab/>
        <w:t>Initial conditions</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1464" w:name="_Toc66701082"/>
      <w:bookmarkStart w:id="11465" w:name="_Toc68697239"/>
      <w:bookmarkStart w:id="11466" w:name="_Toc74916027"/>
      <w:bookmarkStart w:id="11467" w:name="_Toc76114652"/>
      <w:bookmarkStart w:id="11468" w:name="_Toc76544538"/>
      <w:bookmarkStart w:id="11469" w:name="_Toc82536660"/>
      <w:bookmarkStart w:id="11470" w:name="_Toc89952953"/>
      <w:bookmarkStart w:id="11471" w:name="_Toc98766769"/>
      <w:bookmarkStart w:id="11472" w:name="_Toc99703132"/>
      <w:bookmarkStart w:id="11473" w:name="_Toc106206922"/>
      <w:bookmarkStart w:id="11474" w:name="_Toc115080924"/>
      <w:bookmarkStart w:id="11475" w:name="_Toc121999815"/>
      <w:bookmarkStart w:id="11476" w:name="_Toc124153988"/>
      <w:bookmarkStart w:id="11477" w:name="_Toc124154763"/>
      <w:bookmarkStart w:id="11478" w:name="_Toc131560618"/>
      <w:bookmarkStart w:id="11479" w:name="_Toc137394318"/>
      <w:bookmarkStart w:id="11480" w:name="_Toc163475424"/>
      <w:bookmarkStart w:id="11481" w:name="_Toc176783754"/>
      <w:r>
        <w:t>8.2.11.4.2</w:t>
      </w:r>
      <w:r>
        <w:tab/>
        <w:t>Procedure</w:t>
      </w:r>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12065579" w:rsidR="00E27907" w:rsidRDefault="00295A10" w:rsidP="006F1F81">
      <w:pPr>
        <w:pStyle w:val="B1"/>
        <w:rPr>
          <w:lang w:val="en-US" w:eastAsia="zh-CN"/>
        </w:rPr>
      </w:pPr>
      <w:r>
        <w:rPr>
          <w:lang w:val="en-US"/>
        </w:rPr>
        <w:lastRenderedPageBreak/>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listed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3A10C073" w:rsidR="00E27907" w:rsidRDefault="00E27907" w:rsidP="006F1F81">
            <w:pPr>
              <w:pStyle w:val="TAL"/>
            </w:pPr>
            <w:r>
              <w:rPr>
                <w:lang w:eastAsia="zh-CN"/>
              </w:rPr>
              <w:t>First interlace with RBs 0,10,20,…,100 are allocated for tests with 15</w:t>
            </w:r>
            <w:r w:rsidR="002E1488">
              <w:rPr>
                <w:lang w:eastAsia="zh-CN"/>
              </w:rPr>
              <w:t xml:space="preserve"> </w:t>
            </w:r>
            <w:r>
              <w:rPr>
                <w:lang w:eastAsia="zh-CN"/>
              </w:rPr>
              <w:t>kHz and first interlace with RBs 0,5,10,…50 are allocated for tests with 30</w:t>
            </w:r>
            <w:r w:rsidR="002E1488">
              <w:rPr>
                <w:lang w:eastAsia="zh-CN"/>
              </w:rPr>
              <w:t xml:space="preserve"> </w:t>
            </w:r>
            <w:r>
              <w:rPr>
                <w:lang w:eastAsia="zh-CN"/>
              </w:rPr>
              <w:t>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295A10" w14:paraId="752A295B"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450E62D" w14:textId="77777777" w:rsidR="00295A10" w:rsidRDefault="00295A10" w:rsidP="001A6C5F">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2E9AF08A" w14:textId="77777777" w:rsidR="00295A10" w:rsidRDefault="00295A10" w:rsidP="001A6C5F">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090AADB6" w14:textId="77777777" w:rsidR="00295A10" w:rsidRDefault="00295A10" w:rsidP="001A6C5F">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79B6CED8" w14:textId="77777777" w:rsidR="00295A10" w:rsidRDefault="00295A10" w:rsidP="001A6C5F">
            <w:pPr>
              <w:pStyle w:val="TAH"/>
            </w:pPr>
            <w:r>
              <w:t>AWGN power level</w:t>
            </w:r>
          </w:p>
        </w:tc>
      </w:tr>
      <w:tr w:rsidR="00295A10" w14:paraId="0A464B77"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D816FAF" w14:textId="77777777" w:rsidR="00295A10" w:rsidRPr="00864271" w:rsidRDefault="00295A10" w:rsidP="001A6C5F">
            <w:pPr>
              <w:pStyle w:val="TAC"/>
              <w:rPr>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19A66E82" w14:textId="77777777" w:rsidR="00295A10" w:rsidRDefault="00295A10" w:rsidP="001A6C5F">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0EA344A"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53E4C429" w14:textId="77777777" w:rsidR="00295A10" w:rsidRDefault="00295A10" w:rsidP="001A6C5F">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295A10" w14:paraId="79353C2C"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45C9BD4B" w14:textId="77777777" w:rsidR="00295A10" w:rsidRPr="00864271" w:rsidRDefault="00295A10" w:rsidP="001A6C5F">
            <w:pPr>
              <w:pStyle w:val="TAC"/>
              <w:rPr>
                <w:rFonts w:eastAsia="‚c‚e‚o“Á‘¾ƒSƒVƒbƒN‘Ì"/>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676FAE66" w14:textId="77777777" w:rsidR="00295A10" w:rsidRDefault="00295A10" w:rsidP="001A6C5F">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42827C2F"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2E2FDF4" w14:textId="77777777" w:rsidR="00295A10" w:rsidRDefault="00295A10" w:rsidP="001A6C5F">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295A10" w14:paraId="178F4388" w14:textId="77777777" w:rsidTr="001A6C5F">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0A526F94" w14:textId="7B5943DB" w:rsidR="00295A10" w:rsidRDefault="00295A10" w:rsidP="001A6C5F">
            <w:pPr>
              <w:pStyle w:val="TAN"/>
              <w:rPr>
                <w:u w:val="single"/>
                <w:lang w:eastAsia="zh-CN"/>
              </w:rPr>
            </w:pPr>
            <w:r>
              <w:rPr>
                <w:lang w:eastAsia="zh-CN"/>
              </w:rPr>
              <w:t>NOTE:</w:t>
            </w:r>
            <w:r>
              <w:rPr>
                <w:lang w:val="en-US"/>
              </w:rPr>
              <w:tab/>
            </w:r>
            <w:r>
              <w:t>Δ</w:t>
            </w:r>
            <w:r>
              <w:rPr>
                <w:vertAlign w:val="subscript"/>
              </w:rPr>
              <w:t>OTAREFSENS</w:t>
            </w:r>
            <w:r>
              <w:rPr>
                <w:lang w:eastAsia="zh-CN"/>
              </w:rPr>
              <w:t xml:space="preserve"> as declared in D.53 in table 4.6-1 and clause 7.1.</w:t>
            </w:r>
          </w:p>
        </w:tc>
      </w:tr>
    </w:tbl>
    <w:p w14:paraId="6E1E65CF" w14:textId="77777777" w:rsidR="00295A10" w:rsidRDefault="00295A10" w:rsidP="00295A10"/>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1482" w:name="_Toc66701083"/>
      <w:bookmarkStart w:id="11483" w:name="_Toc68697240"/>
      <w:bookmarkStart w:id="11484" w:name="_Toc74916028"/>
      <w:bookmarkStart w:id="11485" w:name="_Toc76114653"/>
      <w:bookmarkStart w:id="11486" w:name="_Toc76544539"/>
      <w:bookmarkStart w:id="11487" w:name="_Toc82536661"/>
      <w:bookmarkStart w:id="11488" w:name="_Toc89952954"/>
      <w:bookmarkStart w:id="11489" w:name="_Toc98766770"/>
      <w:bookmarkStart w:id="11490" w:name="_Toc99703133"/>
      <w:bookmarkStart w:id="11491" w:name="_Toc106206923"/>
      <w:bookmarkStart w:id="11492" w:name="_Toc115080925"/>
      <w:bookmarkStart w:id="11493" w:name="_Toc121999816"/>
      <w:bookmarkStart w:id="11494" w:name="_Toc124153989"/>
      <w:bookmarkStart w:id="11495" w:name="_Toc124154764"/>
      <w:bookmarkStart w:id="11496" w:name="_Toc131560619"/>
      <w:bookmarkStart w:id="11497" w:name="_Toc137394319"/>
      <w:bookmarkStart w:id="11498" w:name="_Toc163475425"/>
      <w:bookmarkStart w:id="11499" w:name="_Toc176783755"/>
      <w:r>
        <w:lastRenderedPageBreak/>
        <w:t>8.2.11.5</w:t>
      </w:r>
      <w:r>
        <w:tab/>
        <w:t>Test Requirement</w:t>
      </w:r>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p>
    <w:p w14:paraId="61177B99" w14:textId="77777777" w:rsidR="00E27907" w:rsidRDefault="00E27907" w:rsidP="00E27907">
      <w:pPr>
        <w:pStyle w:val="Heading5"/>
        <w:rPr>
          <w:rFonts w:cs="Arial"/>
          <w:i/>
          <w:iCs/>
          <w:szCs w:val="22"/>
          <w:lang w:eastAsia="zh-CN"/>
        </w:rPr>
      </w:pPr>
      <w:bookmarkStart w:id="11500" w:name="_Toc66701111"/>
      <w:bookmarkStart w:id="11501" w:name="_Toc68697268"/>
      <w:bookmarkStart w:id="11502" w:name="_Toc74916029"/>
      <w:bookmarkStart w:id="11503" w:name="_Toc76114654"/>
      <w:bookmarkStart w:id="11504" w:name="_Toc76544540"/>
      <w:bookmarkStart w:id="11505" w:name="_Toc82536662"/>
      <w:bookmarkStart w:id="11506" w:name="_Toc89952955"/>
      <w:bookmarkStart w:id="11507" w:name="_Toc98766771"/>
      <w:bookmarkStart w:id="11508" w:name="_Toc99703134"/>
      <w:bookmarkStart w:id="11509" w:name="_Toc106206924"/>
      <w:bookmarkStart w:id="11510" w:name="_Toc115080926"/>
      <w:bookmarkStart w:id="11511" w:name="_Toc121999817"/>
      <w:bookmarkStart w:id="11512" w:name="_Toc124153990"/>
      <w:bookmarkStart w:id="11513" w:name="_Toc124154765"/>
      <w:bookmarkStart w:id="11514" w:name="_Toc131560620"/>
      <w:bookmarkStart w:id="11515" w:name="_Toc137394320"/>
      <w:bookmarkStart w:id="11516" w:name="_Toc163475426"/>
      <w:bookmarkStart w:id="11517" w:name="_Toc176783756"/>
      <w:bookmarkStart w:id="11518" w:name="_Toc66701084"/>
      <w:bookmarkStart w:id="11519" w:name="_Toc6869724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bookmarkEnd w:id="11518"/>
    <w:bookmarkEnd w:id="11519"/>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8613BEE"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68F477F4"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11520" w:name="_Toc21100108"/>
      <w:bookmarkStart w:id="11521" w:name="_Toc29809906"/>
      <w:bookmarkStart w:id="11522" w:name="_Toc36645291"/>
      <w:bookmarkStart w:id="11523" w:name="_Toc37272345"/>
      <w:bookmarkStart w:id="11524" w:name="_Toc45884591"/>
      <w:bookmarkStart w:id="11525" w:name="_Toc53182615"/>
      <w:bookmarkStart w:id="11526" w:name="_Toc58860359"/>
      <w:bookmarkStart w:id="11527" w:name="_Toc58862863"/>
      <w:bookmarkStart w:id="11528" w:name="_Toc61182856"/>
      <w:bookmarkStart w:id="11529" w:name="_Toc66728171"/>
      <w:bookmarkStart w:id="11530" w:name="_Toc74961990"/>
      <w:bookmarkStart w:id="11531" w:name="_Toc75242900"/>
      <w:bookmarkStart w:id="11532" w:name="_Toc76545246"/>
      <w:bookmarkStart w:id="11533" w:name="_Toc82595349"/>
      <w:bookmarkStart w:id="11534" w:name="_Toc89955380"/>
      <w:bookmarkStart w:id="11535" w:name="_Toc98773807"/>
      <w:bookmarkStart w:id="11536" w:name="_Toc106201568"/>
      <w:bookmarkStart w:id="11537" w:name="_Toc121999818"/>
      <w:bookmarkStart w:id="11538" w:name="_Toc124153991"/>
      <w:bookmarkStart w:id="11539" w:name="_Toc124154766"/>
      <w:bookmarkStart w:id="11540" w:name="_Toc131560621"/>
      <w:bookmarkStart w:id="11541" w:name="_Toc137394321"/>
      <w:bookmarkStart w:id="11542" w:name="_Toc163475427"/>
      <w:bookmarkStart w:id="11543" w:name="_Toc176783757"/>
      <w:r w:rsidRPr="00D40C61">
        <w:t>8.2.</w:t>
      </w:r>
      <w:r>
        <w:t>12</w:t>
      </w:r>
      <w:r w:rsidRPr="00D40C61">
        <w:tab/>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r w:rsidRPr="0076566E">
        <w:t xml:space="preserve">Performance requirements for </w:t>
      </w:r>
      <w:r w:rsidRPr="00F555CA">
        <w:t>TB processing over multi-slot PUSCH</w:t>
      </w:r>
      <w:r w:rsidRPr="0076566E">
        <w:t xml:space="preserve"> (TBoMS)</w:t>
      </w:r>
      <w:bookmarkEnd w:id="11537"/>
      <w:bookmarkEnd w:id="11538"/>
      <w:bookmarkEnd w:id="11539"/>
      <w:bookmarkEnd w:id="11540"/>
      <w:bookmarkEnd w:id="11541"/>
      <w:bookmarkEnd w:id="11542"/>
      <w:bookmarkEnd w:id="11543"/>
    </w:p>
    <w:p w14:paraId="56E1F32A" w14:textId="77777777" w:rsidR="00E71E79" w:rsidRPr="00D40C61" w:rsidRDefault="00E71E79" w:rsidP="00E71E79">
      <w:pPr>
        <w:pStyle w:val="Heading4"/>
      </w:pPr>
      <w:bookmarkStart w:id="11544" w:name="_Toc21100109"/>
      <w:bookmarkStart w:id="11545" w:name="_Toc29809907"/>
      <w:bookmarkStart w:id="11546" w:name="_Toc36645292"/>
      <w:bookmarkStart w:id="11547" w:name="_Toc37272346"/>
      <w:bookmarkStart w:id="11548" w:name="_Toc45884592"/>
      <w:bookmarkStart w:id="11549" w:name="_Toc53182616"/>
      <w:bookmarkStart w:id="11550" w:name="_Toc58860360"/>
      <w:bookmarkStart w:id="11551" w:name="_Toc58862864"/>
      <w:bookmarkStart w:id="11552" w:name="_Toc61182857"/>
      <w:bookmarkStart w:id="11553" w:name="_Toc66728172"/>
      <w:bookmarkStart w:id="11554" w:name="_Toc74961991"/>
      <w:bookmarkStart w:id="11555" w:name="_Toc75242901"/>
      <w:bookmarkStart w:id="11556" w:name="_Toc76545247"/>
      <w:bookmarkStart w:id="11557" w:name="_Toc82595350"/>
      <w:bookmarkStart w:id="11558" w:name="_Toc89955381"/>
      <w:bookmarkStart w:id="11559" w:name="_Toc98773808"/>
      <w:bookmarkStart w:id="11560" w:name="_Toc106201569"/>
      <w:bookmarkStart w:id="11561" w:name="_Toc121999819"/>
      <w:bookmarkStart w:id="11562" w:name="_Toc124153992"/>
      <w:bookmarkStart w:id="11563" w:name="_Toc124154767"/>
      <w:bookmarkStart w:id="11564" w:name="_Toc131560622"/>
      <w:bookmarkStart w:id="11565" w:name="_Toc137394322"/>
      <w:bookmarkStart w:id="11566" w:name="_Toc163475428"/>
      <w:bookmarkStart w:id="11567" w:name="_Toc176783758"/>
      <w:r w:rsidRPr="00D40C61">
        <w:t>8.2.</w:t>
      </w:r>
      <w:r>
        <w:t>12</w:t>
      </w:r>
      <w:r w:rsidRPr="00D40C61">
        <w:t>.1</w:t>
      </w:r>
      <w:r w:rsidRPr="00D40C61">
        <w:tab/>
        <w:t>Definition and applicability</w:t>
      </w:r>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02DAA42E" w:rsidR="00E71E79" w:rsidRPr="00D40C61" w:rsidRDefault="00FE4053" w:rsidP="00E71E79">
      <w:pPr>
        <w:rPr>
          <w:i/>
        </w:rPr>
      </w:pPr>
      <w:r w:rsidRPr="00D40C61">
        <w:t>Which specific test(s) are applicable to BS is based on the test applicability rules defined in clause 8.1.2.</w:t>
      </w:r>
      <w:r>
        <w:t>8</w:t>
      </w:r>
      <w:r w:rsidRPr="00D40C61">
        <w:t>.</w:t>
      </w:r>
    </w:p>
    <w:p w14:paraId="24D81827" w14:textId="77777777" w:rsidR="00E71E79" w:rsidRPr="00D40C61" w:rsidRDefault="00E71E79" w:rsidP="00E71E79">
      <w:pPr>
        <w:pStyle w:val="Heading4"/>
      </w:pPr>
      <w:bookmarkStart w:id="11568" w:name="_Toc21100110"/>
      <w:bookmarkStart w:id="11569" w:name="_Toc29809908"/>
      <w:bookmarkStart w:id="11570" w:name="_Toc36645293"/>
      <w:bookmarkStart w:id="11571" w:name="_Toc37272347"/>
      <w:bookmarkStart w:id="11572" w:name="_Toc45884593"/>
      <w:bookmarkStart w:id="11573" w:name="_Toc53182617"/>
      <w:bookmarkStart w:id="11574" w:name="_Toc58860361"/>
      <w:bookmarkStart w:id="11575" w:name="_Toc58862865"/>
      <w:bookmarkStart w:id="11576" w:name="_Toc61182858"/>
      <w:bookmarkStart w:id="11577" w:name="_Toc66728173"/>
      <w:bookmarkStart w:id="11578" w:name="_Toc74961992"/>
      <w:bookmarkStart w:id="11579" w:name="_Toc75242902"/>
      <w:bookmarkStart w:id="11580" w:name="_Toc76545248"/>
      <w:bookmarkStart w:id="11581" w:name="_Toc82595351"/>
      <w:bookmarkStart w:id="11582" w:name="_Toc89955382"/>
      <w:bookmarkStart w:id="11583" w:name="_Toc98773809"/>
      <w:bookmarkStart w:id="11584" w:name="_Toc106201570"/>
      <w:bookmarkStart w:id="11585" w:name="_Toc121999820"/>
      <w:bookmarkStart w:id="11586" w:name="_Toc124153993"/>
      <w:bookmarkStart w:id="11587" w:name="_Toc124154768"/>
      <w:bookmarkStart w:id="11588" w:name="_Toc131560623"/>
      <w:bookmarkStart w:id="11589" w:name="_Toc137394323"/>
      <w:bookmarkStart w:id="11590" w:name="_Toc163475429"/>
      <w:bookmarkStart w:id="11591" w:name="_Toc176783759"/>
      <w:r w:rsidRPr="00D40C61">
        <w:t>8.2.1</w:t>
      </w:r>
      <w:r>
        <w:t>2</w:t>
      </w:r>
      <w:r w:rsidRPr="00D40C61">
        <w:t>.2</w:t>
      </w:r>
      <w:r w:rsidRPr="00D40C61">
        <w:tab/>
        <w:t>Minimum Requirement</w:t>
      </w:r>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lastRenderedPageBreak/>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11592" w:name="_Toc21100111"/>
      <w:bookmarkStart w:id="11593" w:name="_Toc29809909"/>
      <w:bookmarkStart w:id="11594" w:name="_Toc36645294"/>
      <w:bookmarkStart w:id="11595" w:name="_Toc37272348"/>
      <w:bookmarkStart w:id="11596" w:name="_Toc45884594"/>
      <w:bookmarkStart w:id="11597" w:name="_Toc53182618"/>
      <w:bookmarkStart w:id="11598" w:name="_Toc58860362"/>
      <w:bookmarkStart w:id="11599" w:name="_Toc58862866"/>
      <w:bookmarkStart w:id="11600" w:name="_Toc61182859"/>
      <w:bookmarkStart w:id="11601" w:name="_Toc66728174"/>
      <w:bookmarkStart w:id="11602" w:name="_Toc74961993"/>
      <w:bookmarkStart w:id="11603" w:name="_Toc75242903"/>
      <w:bookmarkStart w:id="11604" w:name="_Toc76545249"/>
      <w:bookmarkStart w:id="11605" w:name="_Toc82595352"/>
      <w:bookmarkStart w:id="11606" w:name="_Toc89955383"/>
      <w:bookmarkStart w:id="11607" w:name="_Toc98773810"/>
      <w:bookmarkStart w:id="11608" w:name="_Toc106201571"/>
      <w:bookmarkStart w:id="11609" w:name="_Toc121999821"/>
      <w:bookmarkStart w:id="11610" w:name="_Toc124153994"/>
      <w:bookmarkStart w:id="11611" w:name="_Toc124154769"/>
      <w:bookmarkStart w:id="11612" w:name="_Toc131560624"/>
      <w:bookmarkStart w:id="11613" w:name="_Toc137394324"/>
      <w:bookmarkStart w:id="11614" w:name="_Toc163475430"/>
      <w:bookmarkStart w:id="11615" w:name="_Toc176783760"/>
      <w:r w:rsidRPr="00D40C61">
        <w:t>8.2.1</w:t>
      </w:r>
      <w:r>
        <w:t>2</w:t>
      </w:r>
      <w:r w:rsidRPr="00D40C61">
        <w:t>.3</w:t>
      </w:r>
      <w:r w:rsidRPr="00D40C61">
        <w:tab/>
        <w:t>Test Purpose</w:t>
      </w:r>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11616" w:name="_Toc21100112"/>
      <w:bookmarkStart w:id="11617" w:name="_Toc29809910"/>
      <w:bookmarkStart w:id="11618" w:name="_Toc36645295"/>
      <w:bookmarkStart w:id="11619" w:name="_Toc37272349"/>
      <w:bookmarkStart w:id="11620" w:name="_Toc45884595"/>
      <w:bookmarkStart w:id="11621" w:name="_Toc53182619"/>
      <w:bookmarkStart w:id="11622" w:name="_Toc58860363"/>
      <w:bookmarkStart w:id="11623" w:name="_Toc58862867"/>
      <w:bookmarkStart w:id="11624" w:name="_Toc61182860"/>
      <w:bookmarkStart w:id="11625" w:name="_Toc66728175"/>
      <w:bookmarkStart w:id="11626" w:name="_Toc74961994"/>
      <w:bookmarkStart w:id="11627" w:name="_Toc75242904"/>
      <w:bookmarkStart w:id="11628" w:name="_Toc76545250"/>
      <w:bookmarkStart w:id="11629" w:name="_Toc82595353"/>
      <w:bookmarkStart w:id="11630" w:name="_Toc89955384"/>
      <w:bookmarkStart w:id="11631" w:name="_Toc98773811"/>
      <w:bookmarkStart w:id="11632" w:name="_Toc106201572"/>
      <w:bookmarkStart w:id="11633" w:name="_Toc121999822"/>
      <w:bookmarkStart w:id="11634" w:name="_Toc124153995"/>
      <w:bookmarkStart w:id="11635" w:name="_Toc124154770"/>
      <w:bookmarkStart w:id="11636" w:name="_Toc131560625"/>
      <w:bookmarkStart w:id="11637" w:name="_Toc137394325"/>
      <w:bookmarkStart w:id="11638" w:name="_Toc163475431"/>
      <w:bookmarkStart w:id="11639" w:name="_Toc176783761"/>
      <w:r w:rsidRPr="00D40C61">
        <w:t>8.2.1</w:t>
      </w:r>
      <w:r>
        <w:t>2</w:t>
      </w:r>
      <w:r w:rsidRPr="00D40C61">
        <w:t>.4</w:t>
      </w:r>
      <w:r w:rsidRPr="00D40C61">
        <w:tab/>
        <w:t>Method of test</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p>
    <w:p w14:paraId="26EF7A1B" w14:textId="77777777" w:rsidR="00E71E79" w:rsidRPr="00D40C61" w:rsidRDefault="00E71E79" w:rsidP="00E71E79">
      <w:pPr>
        <w:pStyle w:val="Heading5"/>
      </w:pPr>
      <w:bookmarkStart w:id="11640" w:name="_Toc66728176"/>
      <w:bookmarkStart w:id="11641" w:name="_Toc74961995"/>
      <w:bookmarkStart w:id="11642" w:name="_Toc75242905"/>
      <w:bookmarkStart w:id="11643" w:name="_Toc76545251"/>
      <w:bookmarkStart w:id="11644" w:name="_Toc82595354"/>
      <w:bookmarkStart w:id="11645" w:name="_Toc89955385"/>
      <w:bookmarkStart w:id="11646" w:name="_Toc98773812"/>
      <w:bookmarkStart w:id="11647" w:name="_Toc106201573"/>
      <w:bookmarkStart w:id="11648" w:name="_Toc121999823"/>
      <w:bookmarkStart w:id="11649" w:name="_Toc124153996"/>
      <w:bookmarkStart w:id="11650" w:name="_Toc124154771"/>
      <w:bookmarkStart w:id="11651" w:name="_Toc131560626"/>
      <w:bookmarkStart w:id="11652" w:name="_Toc137394326"/>
      <w:bookmarkStart w:id="11653" w:name="_Toc163475432"/>
      <w:bookmarkStart w:id="11654" w:name="_Toc176783762"/>
      <w:r w:rsidRPr="00D40C61">
        <w:t>8.2.1</w:t>
      </w:r>
      <w:r>
        <w:t>2</w:t>
      </w:r>
      <w:r w:rsidRPr="00D40C61">
        <w:t>.4.1</w:t>
      </w:r>
      <w:r w:rsidRPr="00D40C61">
        <w:tab/>
        <w:t>Initial Conditions</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4C2C28D0" w14:textId="77777777" w:rsidR="00E71E79" w:rsidRPr="0076566E" w:rsidRDefault="00E71E79" w:rsidP="00E71E79">
      <w:pPr>
        <w:rPr>
          <w:rFonts w:eastAsia="DengXian"/>
          <w:color w:val="000000"/>
          <w:lang w:eastAsia="ja-JP"/>
        </w:rPr>
      </w:pPr>
      <w:bookmarkStart w:id="11655" w:name="_Toc21100114"/>
      <w:bookmarkStart w:id="11656" w:name="_Toc66728177"/>
      <w:bookmarkStart w:id="11657" w:name="_Toc74961996"/>
      <w:bookmarkStart w:id="11658" w:name="_Toc75242906"/>
      <w:bookmarkStart w:id="11659" w:name="_Toc76545252"/>
      <w:bookmarkStart w:id="11660" w:name="_Toc82595355"/>
      <w:bookmarkStart w:id="11661" w:name="_Toc89955386"/>
      <w:bookmarkStart w:id="11662" w:name="_Toc98773813"/>
      <w:bookmarkStart w:id="11663"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11664" w:name="_Toc121999824"/>
      <w:bookmarkStart w:id="11665" w:name="_Toc124153997"/>
      <w:bookmarkStart w:id="11666" w:name="_Toc124154772"/>
      <w:bookmarkStart w:id="11667" w:name="_Toc131560627"/>
      <w:bookmarkStart w:id="11668" w:name="_Toc137394327"/>
      <w:bookmarkStart w:id="11669" w:name="_Toc163475433"/>
      <w:bookmarkStart w:id="11670" w:name="_Toc176783763"/>
      <w:r w:rsidRPr="00D40C61">
        <w:t>8.2.1</w:t>
      </w:r>
      <w:r>
        <w:t>2</w:t>
      </w:r>
      <w:r w:rsidRPr="00D40C61">
        <w:t>.4.2</w:t>
      </w:r>
      <w:r w:rsidRPr="00D40C61">
        <w:tab/>
        <w:t>Procedure</w: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lastRenderedPageBreak/>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1A6C5F">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1A6C5F">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1A6C5F">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185DD4C0" w:rsidR="00E71E79" w:rsidRPr="0076566E" w:rsidRDefault="00E71E79" w:rsidP="00E71E79">
            <w:pPr>
              <w:pStyle w:val="TAC"/>
              <w:rPr>
                <w:rFonts w:eastAsia="DengXian"/>
              </w:rPr>
            </w:pPr>
            <w:r w:rsidRPr="0076566E">
              <w:rPr>
                <w:rFonts w:eastAsia="DengXian"/>
              </w:rPr>
              <w:t>60 kHz and 120</w:t>
            </w:r>
            <w:r w:rsidR="00CB2BB7">
              <w:rPr>
                <w:rFonts w:eastAsia="DengXian"/>
              </w:rPr>
              <w:t xml:space="preserve"> </w:t>
            </w:r>
            <w:r w:rsidRPr="0076566E">
              <w:rPr>
                <w:rFonts w:eastAsia="DengXian"/>
              </w:rPr>
              <w:t>kHz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1A6C5F">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1A6C5F">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1A6C5F">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1A6C5F">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1A6C5F">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1A6C5F">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1A6C5F">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1A6C5F">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1A6C5F">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1A6C5F">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1A6C5F">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1A6C5F">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1A6C5F">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363ACF42" w:rsidR="00E71E79" w:rsidRPr="0076566E" w:rsidRDefault="00D03EBD" w:rsidP="00E71E79">
            <w:pPr>
              <w:pStyle w:val="TAC"/>
              <w:rPr>
                <w:rFonts w:eastAsia="DengXian"/>
                <w:lang w:eastAsia="zh-CN"/>
              </w:rPr>
            </w:pPr>
            <w:r>
              <w:rPr>
                <w:rFonts w:eastAsia="DengXian"/>
                <w:lang w:eastAsia="zh-CN"/>
              </w:rPr>
              <w:t>4</w:t>
            </w:r>
            <w:r w:rsidRPr="0076566E">
              <w:rPr>
                <w:rFonts w:eastAsia="DengXian"/>
                <w:lang w:eastAsia="zh-CN"/>
              </w:rPr>
              <w:t xml:space="preserve"> </w:t>
            </w:r>
            <w:r w:rsidR="00E71E79" w:rsidRPr="0076566E">
              <w:rPr>
                <w:rFonts w:eastAsia="DengXian"/>
                <w:lang w:eastAsia="zh-CN"/>
              </w:rPr>
              <w:t>for FDD</w:t>
            </w:r>
            <w:r w:rsidR="00E71E79"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1A6C5F">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1A6C5F">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1A6C5F">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1A6C5F">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1A6C5F">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1A6C5F">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1A6C5F">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lastRenderedPageBreak/>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1A6C5F">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1A6C5F">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1A6C5F">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1A6C5F">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1A6C5F">
        <w:trPr>
          <w:cantSplit/>
          <w:jc w:val="center"/>
        </w:trPr>
        <w:tc>
          <w:tcPr>
            <w:tcW w:w="0" w:type="auto"/>
            <w:vMerge/>
            <w:tcBorders>
              <w:bottom w:val="nil"/>
            </w:tcBorders>
            <w:shd w:val="clear" w:color="auto" w:fill="auto"/>
            <w:vAlign w:val="center"/>
          </w:tcPr>
          <w:p w14:paraId="223F8825" w14:textId="77777777" w:rsidR="00E71E79" w:rsidRPr="004C733C" w:rsidRDefault="00E71E79" w:rsidP="001A6C5F">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1A6C5F">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11671" w:name="_Toc21100115"/>
      <w:bookmarkStart w:id="11672" w:name="_Toc29809913"/>
      <w:bookmarkStart w:id="11673" w:name="_Toc36645298"/>
      <w:bookmarkStart w:id="11674" w:name="_Toc37272352"/>
      <w:bookmarkStart w:id="11675" w:name="_Toc45884598"/>
      <w:bookmarkStart w:id="11676" w:name="_Toc53182622"/>
      <w:bookmarkStart w:id="11677" w:name="_Toc58860366"/>
      <w:bookmarkStart w:id="11678" w:name="_Toc58862870"/>
      <w:bookmarkStart w:id="11679" w:name="_Toc61182863"/>
      <w:bookmarkStart w:id="11680" w:name="_Toc66728178"/>
      <w:bookmarkStart w:id="11681" w:name="_Toc74961997"/>
      <w:bookmarkStart w:id="11682" w:name="_Toc75242907"/>
      <w:bookmarkStart w:id="11683" w:name="_Toc76545253"/>
      <w:bookmarkStart w:id="11684" w:name="_Toc82595356"/>
      <w:bookmarkStart w:id="11685" w:name="_Toc89955387"/>
      <w:bookmarkStart w:id="11686" w:name="_Toc98773814"/>
      <w:bookmarkStart w:id="11687" w:name="_Toc106201575"/>
      <w:bookmarkStart w:id="11688" w:name="_Toc121999825"/>
      <w:bookmarkStart w:id="11689" w:name="_Toc124153998"/>
      <w:bookmarkStart w:id="11690" w:name="_Toc124154773"/>
      <w:bookmarkStart w:id="11691" w:name="_Toc131560628"/>
      <w:bookmarkStart w:id="11692" w:name="_Toc137394328"/>
      <w:bookmarkStart w:id="11693" w:name="_Toc163475434"/>
      <w:bookmarkStart w:id="11694" w:name="_Toc176783764"/>
      <w:r w:rsidRPr="00D40C61">
        <w:t>8.2.1</w:t>
      </w:r>
      <w:r>
        <w:t>2</w:t>
      </w:r>
      <w:r w:rsidRPr="00D40C61">
        <w:t>.5</w:t>
      </w:r>
      <w:r w:rsidRPr="00D40C61">
        <w:tab/>
        <w:t>Test Requirement</w:t>
      </w:r>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p>
    <w:p w14:paraId="1FAF20B1" w14:textId="77777777" w:rsidR="00E71E79" w:rsidRPr="004C733C" w:rsidRDefault="00E71E79" w:rsidP="00D9755B">
      <w:pPr>
        <w:pStyle w:val="Heading5"/>
        <w:rPr>
          <w:rFonts w:eastAsia="DengXian"/>
          <w:i/>
          <w:iCs/>
          <w:lang w:eastAsia="zh-CN"/>
        </w:rPr>
      </w:pPr>
      <w:bookmarkStart w:id="11695" w:name="_Toc121999826"/>
      <w:bookmarkStart w:id="11696" w:name="_Toc124153999"/>
      <w:bookmarkStart w:id="11697" w:name="_Toc124154774"/>
      <w:bookmarkStart w:id="11698" w:name="_Toc131560629"/>
      <w:bookmarkStart w:id="11699" w:name="_Toc137394329"/>
      <w:bookmarkStart w:id="11700" w:name="_Toc163475435"/>
      <w:bookmarkStart w:id="11701" w:name="_Toc176783765"/>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11695"/>
      <w:bookmarkEnd w:id="11696"/>
      <w:bookmarkEnd w:id="11697"/>
      <w:bookmarkEnd w:id="11698"/>
      <w:bookmarkEnd w:id="11699"/>
      <w:bookmarkEnd w:id="11700"/>
      <w:bookmarkEnd w:id="11701"/>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233A0EDE" w14:textId="77777777" w:rsidTr="001A6C5F">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7B787C35"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1A6C5F">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1A6C5F">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79E325B6" w14:textId="77777777" w:rsidTr="001A6C5F">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584203AD"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1A6C5F">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1A6C5F">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lastRenderedPageBreak/>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3393BB49" w14:textId="77777777" w:rsidTr="001A6C5F">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7793D89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1A6C5F">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1A6C5F">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0E269047" w14:textId="77777777" w:rsidTr="001A6C5F">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7DE90366"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1A6C5F">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1A6C5F">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11702" w:name="_Toc121999827"/>
      <w:bookmarkStart w:id="11703" w:name="_Toc124154000"/>
      <w:bookmarkStart w:id="11704" w:name="_Toc124154775"/>
      <w:bookmarkStart w:id="11705" w:name="_Toc131560630"/>
      <w:bookmarkStart w:id="11706" w:name="_Toc137394330"/>
      <w:bookmarkStart w:id="11707" w:name="_Toc163475436"/>
      <w:bookmarkStart w:id="11708" w:name="_Toc176783766"/>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11702"/>
      <w:bookmarkEnd w:id="11703"/>
      <w:bookmarkEnd w:id="11704"/>
      <w:bookmarkEnd w:id="11705"/>
      <w:bookmarkEnd w:id="11706"/>
      <w:bookmarkEnd w:id="11707"/>
      <w:bookmarkEnd w:id="11708"/>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12597E0B" w14:textId="77777777" w:rsidTr="001A6C5F">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6F346BA5"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1A6C5F">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6A8C21E2" w14:textId="77777777" w:rsidTr="001A6C5F">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49128211"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FE4053" w:rsidRPr="004C733C" w14:paraId="036F62F2" w14:textId="77777777" w:rsidTr="001A6C5F">
        <w:tblPrEx>
          <w:jc w:val="left"/>
        </w:tblPrEx>
        <w:trPr>
          <w:trHeight w:val="105"/>
        </w:trPr>
        <w:tc>
          <w:tcPr>
            <w:tcW w:w="0" w:type="auto"/>
            <w:vAlign w:val="center"/>
          </w:tcPr>
          <w:p w14:paraId="1CFCD7B6" w14:textId="0BADE050" w:rsidR="00FE4053" w:rsidRPr="004C733C" w:rsidRDefault="00FE4053" w:rsidP="00FE4053">
            <w:pPr>
              <w:pStyle w:val="TAC"/>
            </w:pPr>
            <w:r w:rsidRPr="004C733C">
              <w:t>1</w:t>
            </w:r>
          </w:p>
        </w:tc>
        <w:tc>
          <w:tcPr>
            <w:tcW w:w="0" w:type="auto"/>
            <w:vAlign w:val="center"/>
          </w:tcPr>
          <w:p w14:paraId="2AEC1738" w14:textId="47ED467E" w:rsidR="00FE4053" w:rsidRPr="004C733C" w:rsidRDefault="00FE4053" w:rsidP="00FE4053">
            <w:pPr>
              <w:pStyle w:val="TAC"/>
            </w:pPr>
            <w:r w:rsidRPr="004C733C">
              <w:t>2</w:t>
            </w:r>
          </w:p>
        </w:tc>
        <w:tc>
          <w:tcPr>
            <w:tcW w:w="0" w:type="auto"/>
            <w:vAlign w:val="center"/>
          </w:tcPr>
          <w:p w14:paraId="3E43785D" w14:textId="0CDCECE6" w:rsidR="00FE4053" w:rsidRPr="004C733C" w:rsidRDefault="00FE4053" w:rsidP="00FE4053">
            <w:pPr>
              <w:pStyle w:val="TAC"/>
            </w:pPr>
            <w:r w:rsidRPr="004C733C">
              <w:t>Normal</w:t>
            </w:r>
          </w:p>
        </w:tc>
        <w:tc>
          <w:tcPr>
            <w:tcW w:w="0" w:type="auto"/>
            <w:vAlign w:val="center"/>
          </w:tcPr>
          <w:p w14:paraId="3D6D6A64" w14:textId="43666E07" w:rsidR="00FE4053" w:rsidRPr="004C733C" w:rsidRDefault="00FE4053" w:rsidP="00FE4053">
            <w:pPr>
              <w:pStyle w:val="TAC"/>
              <w:rPr>
                <w:lang w:eastAsia="zh-CN"/>
              </w:rPr>
            </w:pPr>
            <w:r w:rsidRPr="004C733C">
              <w:rPr>
                <w:lang w:eastAsia="zh-CN"/>
              </w:rPr>
              <w:t>TDD</w:t>
            </w:r>
          </w:p>
        </w:tc>
        <w:tc>
          <w:tcPr>
            <w:tcW w:w="0" w:type="auto"/>
            <w:vAlign w:val="center"/>
          </w:tcPr>
          <w:p w14:paraId="299759AB" w14:textId="1A33C131" w:rsidR="00FE4053" w:rsidRPr="004C733C" w:rsidRDefault="00FE4053" w:rsidP="00FE4053">
            <w:pPr>
              <w:pStyle w:val="TAC"/>
            </w:pPr>
            <w:r w:rsidRPr="004C733C">
              <w:t>TDLA30-300 Low</w:t>
            </w:r>
          </w:p>
        </w:tc>
        <w:tc>
          <w:tcPr>
            <w:tcW w:w="0" w:type="auto"/>
            <w:vAlign w:val="center"/>
          </w:tcPr>
          <w:p w14:paraId="2E57B8B5" w14:textId="352EDA4A" w:rsidR="00FE4053" w:rsidRPr="004C733C" w:rsidRDefault="00FE4053" w:rsidP="00FE4053">
            <w:pPr>
              <w:pStyle w:val="TAC"/>
            </w:pPr>
            <w:r w:rsidRPr="004C733C">
              <w:t>70%</w:t>
            </w:r>
          </w:p>
        </w:tc>
        <w:tc>
          <w:tcPr>
            <w:tcW w:w="0" w:type="auto"/>
            <w:vAlign w:val="center"/>
          </w:tcPr>
          <w:p w14:paraId="7655CB72" w14:textId="18D923B9" w:rsidR="00FE4053" w:rsidRPr="004C733C" w:rsidRDefault="00FE4053" w:rsidP="00FE4053">
            <w:pPr>
              <w:pStyle w:val="TAC"/>
            </w:pPr>
            <w:r w:rsidRPr="00E1446D">
              <w:t>G-FR2-A3-2</w:t>
            </w:r>
            <w:r>
              <w:t>8</w:t>
            </w:r>
          </w:p>
        </w:tc>
        <w:tc>
          <w:tcPr>
            <w:tcW w:w="0" w:type="auto"/>
            <w:vAlign w:val="center"/>
          </w:tcPr>
          <w:p w14:paraId="546AD07F" w14:textId="25F9795D" w:rsidR="00FE4053" w:rsidRPr="004C733C" w:rsidRDefault="00FE4053" w:rsidP="00FE4053">
            <w:pPr>
              <w:pStyle w:val="TAC"/>
            </w:pPr>
            <w:r w:rsidRPr="004C733C">
              <w:t>pos1</w:t>
            </w:r>
          </w:p>
        </w:tc>
        <w:tc>
          <w:tcPr>
            <w:tcW w:w="0" w:type="auto"/>
            <w:vAlign w:val="center"/>
          </w:tcPr>
          <w:p w14:paraId="20CD6A2F" w14:textId="31E56914" w:rsidR="00FE4053" w:rsidRPr="004C733C" w:rsidRDefault="00FE4053" w:rsidP="00FE4053">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11709" w:name="_Toc121999828"/>
      <w:bookmarkStart w:id="11710" w:name="_Toc124154001"/>
      <w:bookmarkStart w:id="11711" w:name="_Toc124154776"/>
      <w:bookmarkStart w:id="11712" w:name="_Toc131560631"/>
      <w:bookmarkStart w:id="11713" w:name="_Toc137394331"/>
      <w:bookmarkStart w:id="11714" w:name="_Toc163475437"/>
      <w:bookmarkStart w:id="11715" w:name="_Toc176783767"/>
      <w:r w:rsidRPr="008C3753">
        <w:t>8.2.1</w:t>
      </w:r>
      <w:r>
        <w:t>3</w:t>
      </w:r>
      <w:r w:rsidRPr="008C3753">
        <w:tab/>
      </w:r>
      <w:r w:rsidRPr="00D04E44">
        <w:t>Performance requirements for PUSCH with DMRS bundling</w:t>
      </w:r>
      <w:bookmarkEnd w:id="11709"/>
      <w:bookmarkEnd w:id="11710"/>
      <w:bookmarkEnd w:id="11711"/>
      <w:bookmarkEnd w:id="11712"/>
      <w:bookmarkEnd w:id="11713"/>
      <w:bookmarkEnd w:id="11714"/>
      <w:bookmarkEnd w:id="11715"/>
    </w:p>
    <w:p w14:paraId="3CA069F1" w14:textId="77777777" w:rsidR="00E45BCD" w:rsidRPr="008C3753" w:rsidRDefault="00E45BCD" w:rsidP="00E45BCD">
      <w:pPr>
        <w:pStyle w:val="Heading4"/>
      </w:pPr>
      <w:bookmarkStart w:id="11716" w:name="_Toc121999829"/>
      <w:bookmarkStart w:id="11717" w:name="_Toc124154002"/>
      <w:bookmarkStart w:id="11718" w:name="_Toc124154777"/>
      <w:bookmarkStart w:id="11719" w:name="_Toc131560632"/>
      <w:bookmarkStart w:id="11720" w:name="_Toc137394332"/>
      <w:bookmarkStart w:id="11721" w:name="_Toc163475438"/>
      <w:bookmarkStart w:id="11722" w:name="_Toc176783768"/>
      <w:r w:rsidRPr="008C3753">
        <w:t>8.2.1</w:t>
      </w:r>
      <w:r>
        <w:t>3</w:t>
      </w:r>
      <w:r w:rsidRPr="008C3753">
        <w:t>.1</w:t>
      </w:r>
      <w:r w:rsidRPr="008C3753">
        <w:tab/>
        <w:t>Definition and applicability</w:t>
      </w:r>
      <w:bookmarkEnd w:id="11716"/>
      <w:bookmarkEnd w:id="11717"/>
      <w:bookmarkEnd w:id="11718"/>
      <w:bookmarkEnd w:id="11719"/>
      <w:bookmarkEnd w:id="11720"/>
      <w:bookmarkEnd w:id="11721"/>
      <w:bookmarkEnd w:id="11722"/>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lastRenderedPageBreak/>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11723" w:name="_Toc121999830"/>
      <w:bookmarkStart w:id="11724" w:name="_Toc124154003"/>
      <w:bookmarkStart w:id="11725" w:name="_Toc124154778"/>
      <w:bookmarkStart w:id="11726" w:name="_Toc131560633"/>
      <w:bookmarkStart w:id="11727" w:name="_Toc137394333"/>
      <w:bookmarkStart w:id="11728" w:name="_Toc163475439"/>
      <w:bookmarkStart w:id="11729" w:name="_Toc176783769"/>
      <w:r w:rsidRPr="008C3753">
        <w:t>8.2.1</w:t>
      </w:r>
      <w:r>
        <w:t>3</w:t>
      </w:r>
      <w:r w:rsidRPr="008C3753">
        <w:t>.2</w:t>
      </w:r>
      <w:r w:rsidRPr="008C3753">
        <w:tab/>
        <w:t>Minimum Requirement</w:t>
      </w:r>
      <w:bookmarkEnd w:id="11723"/>
      <w:bookmarkEnd w:id="11724"/>
      <w:bookmarkEnd w:id="11725"/>
      <w:bookmarkEnd w:id="11726"/>
      <w:bookmarkEnd w:id="11727"/>
      <w:bookmarkEnd w:id="11728"/>
      <w:bookmarkEnd w:id="11729"/>
    </w:p>
    <w:p w14:paraId="29EFC00E" w14:textId="5D3C2DB9" w:rsidR="00FE4053" w:rsidRPr="00F31D10" w:rsidRDefault="00FE4053" w:rsidP="00FE4053">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w:t>
      </w:r>
      <w:r>
        <w:rPr>
          <w:lang w:eastAsia="zh-CN"/>
        </w:rPr>
        <w:t>13</w:t>
      </w:r>
      <w:r w:rsidRPr="00F31D10">
        <w:t>.</w:t>
      </w:r>
    </w:p>
    <w:p w14:paraId="21C629F6" w14:textId="68B307EB" w:rsidR="00E45BCD" w:rsidRPr="00931575" w:rsidRDefault="00FE4053" w:rsidP="00FE4053">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w:t>
      </w:r>
      <w:r>
        <w:t>10</w:t>
      </w:r>
      <w:r w:rsidRPr="00F31D10">
        <w:t>.</w:t>
      </w:r>
    </w:p>
    <w:p w14:paraId="4A44983C" w14:textId="77777777" w:rsidR="00E45BCD" w:rsidRPr="008C3753" w:rsidRDefault="00E45BCD" w:rsidP="00E45BCD">
      <w:pPr>
        <w:pStyle w:val="Heading4"/>
      </w:pPr>
      <w:bookmarkStart w:id="11730" w:name="_Toc121999831"/>
      <w:bookmarkStart w:id="11731" w:name="_Toc124154004"/>
      <w:bookmarkStart w:id="11732" w:name="_Toc124154779"/>
      <w:bookmarkStart w:id="11733" w:name="_Toc131560634"/>
      <w:bookmarkStart w:id="11734" w:name="_Toc137394334"/>
      <w:bookmarkStart w:id="11735" w:name="_Toc163475440"/>
      <w:bookmarkStart w:id="11736" w:name="_Toc176783770"/>
      <w:r w:rsidRPr="008C3753">
        <w:t>8.2.1</w:t>
      </w:r>
      <w:r>
        <w:t>3</w:t>
      </w:r>
      <w:r w:rsidRPr="008C3753">
        <w:t>.3</w:t>
      </w:r>
      <w:r w:rsidRPr="008C3753">
        <w:tab/>
        <w:t>Test Purpose</w:t>
      </w:r>
      <w:bookmarkEnd w:id="11730"/>
      <w:bookmarkEnd w:id="11731"/>
      <w:bookmarkEnd w:id="11732"/>
      <w:bookmarkEnd w:id="11733"/>
      <w:bookmarkEnd w:id="11734"/>
      <w:bookmarkEnd w:id="11735"/>
      <w:bookmarkEnd w:id="11736"/>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11737" w:name="_Toc121999832"/>
      <w:bookmarkStart w:id="11738" w:name="_Toc124154005"/>
      <w:bookmarkStart w:id="11739" w:name="_Toc124154780"/>
      <w:bookmarkStart w:id="11740" w:name="_Toc131560635"/>
      <w:bookmarkStart w:id="11741" w:name="_Toc137394335"/>
      <w:bookmarkStart w:id="11742" w:name="_Toc163475441"/>
      <w:bookmarkStart w:id="11743" w:name="_Toc176783771"/>
      <w:r w:rsidRPr="008C3753">
        <w:t>8.2.1</w:t>
      </w:r>
      <w:r>
        <w:t>3</w:t>
      </w:r>
      <w:r w:rsidRPr="008C3753">
        <w:t>.4</w:t>
      </w:r>
      <w:r w:rsidRPr="008C3753">
        <w:tab/>
        <w:t>Method of test</w:t>
      </w:r>
      <w:bookmarkEnd w:id="11737"/>
      <w:bookmarkEnd w:id="11738"/>
      <w:bookmarkEnd w:id="11739"/>
      <w:bookmarkEnd w:id="11740"/>
      <w:bookmarkEnd w:id="11741"/>
      <w:bookmarkEnd w:id="11742"/>
      <w:bookmarkEnd w:id="11743"/>
    </w:p>
    <w:p w14:paraId="707015E3" w14:textId="77777777" w:rsidR="00E45BCD" w:rsidRPr="008C3753" w:rsidRDefault="00E45BCD" w:rsidP="00E45BCD">
      <w:pPr>
        <w:pStyle w:val="Heading5"/>
      </w:pPr>
      <w:bookmarkStart w:id="11744" w:name="_Toc121999833"/>
      <w:bookmarkStart w:id="11745" w:name="_Toc124154006"/>
      <w:bookmarkStart w:id="11746" w:name="_Toc124154781"/>
      <w:bookmarkStart w:id="11747" w:name="_Toc131560636"/>
      <w:bookmarkStart w:id="11748" w:name="_Toc137394336"/>
      <w:bookmarkStart w:id="11749" w:name="_Toc163475442"/>
      <w:bookmarkStart w:id="11750" w:name="_Toc176783772"/>
      <w:r w:rsidRPr="008C3753">
        <w:t>8.2.1</w:t>
      </w:r>
      <w:r>
        <w:t>3</w:t>
      </w:r>
      <w:r w:rsidRPr="008C3753">
        <w:t>.4.1</w:t>
      </w:r>
      <w:r w:rsidRPr="008C3753">
        <w:tab/>
        <w:t>Initial Conditions</w:t>
      </w:r>
      <w:bookmarkEnd w:id="11744"/>
      <w:bookmarkEnd w:id="11745"/>
      <w:bookmarkEnd w:id="11746"/>
      <w:bookmarkEnd w:id="11747"/>
      <w:bookmarkEnd w:id="11748"/>
      <w:bookmarkEnd w:id="11749"/>
      <w:bookmarkEnd w:id="11750"/>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11751" w:name="_Toc121999834"/>
      <w:bookmarkStart w:id="11752" w:name="_Toc124154007"/>
      <w:bookmarkStart w:id="11753" w:name="_Toc124154782"/>
      <w:bookmarkStart w:id="11754" w:name="_Toc131560637"/>
      <w:bookmarkStart w:id="11755" w:name="_Toc137394337"/>
      <w:bookmarkStart w:id="11756" w:name="_Toc163475443"/>
      <w:bookmarkStart w:id="11757" w:name="_Toc176783773"/>
      <w:r w:rsidRPr="008C3753">
        <w:t>8.2.1</w:t>
      </w:r>
      <w:r>
        <w:t>3</w:t>
      </w:r>
      <w:r w:rsidRPr="008C3753">
        <w:t>.4.2</w:t>
      </w:r>
      <w:r w:rsidRPr="008C3753">
        <w:tab/>
        <w:t>Procedure</w:t>
      </w:r>
      <w:bookmarkEnd w:id="11751"/>
      <w:bookmarkEnd w:id="11752"/>
      <w:bookmarkEnd w:id="11753"/>
      <w:bookmarkEnd w:id="11754"/>
      <w:bookmarkEnd w:id="11755"/>
      <w:bookmarkEnd w:id="11756"/>
      <w:bookmarkEnd w:id="11757"/>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lastRenderedPageBreak/>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1A6C5F">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1A6C5F">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1A6C5F">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1A6C5F">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1A6C5F">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1A6C5F">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1A6C5F">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1A6C5F">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1A6C5F">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1A6C5F">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1A6C5F">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1A6C5F">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9F1B5F" w:rsidRPr="00931575" w14:paraId="77B7893C" w14:textId="77777777" w:rsidTr="001A6C5F">
        <w:trPr>
          <w:jc w:val="center"/>
        </w:trPr>
        <w:tc>
          <w:tcPr>
            <w:tcW w:w="1247" w:type="dxa"/>
            <w:vMerge w:val="restart"/>
          </w:tcPr>
          <w:p w14:paraId="5962561E" w14:textId="77777777" w:rsidR="009F1B5F" w:rsidRPr="00931575" w:rsidRDefault="009F1B5F" w:rsidP="00E45BCD">
            <w:pPr>
              <w:pStyle w:val="TAL"/>
            </w:pPr>
            <w:r w:rsidRPr="00931575">
              <w:t>Time domain resource assignment</w:t>
            </w:r>
          </w:p>
        </w:tc>
        <w:tc>
          <w:tcPr>
            <w:tcW w:w="2923" w:type="dxa"/>
          </w:tcPr>
          <w:p w14:paraId="2C8E9E15" w14:textId="77777777" w:rsidR="009F1B5F" w:rsidRPr="00931575" w:rsidRDefault="009F1B5F" w:rsidP="00E45BCD">
            <w:pPr>
              <w:pStyle w:val="TAL"/>
            </w:pPr>
            <w:r w:rsidRPr="00931575">
              <w:rPr>
                <w:rFonts w:eastAsia="Batang"/>
              </w:rPr>
              <w:t>PUSCH mapping type</w:t>
            </w:r>
          </w:p>
        </w:tc>
        <w:tc>
          <w:tcPr>
            <w:tcW w:w="2459" w:type="dxa"/>
          </w:tcPr>
          <w:p w14:paraId="765355A8" w14:textId="77777777" w:rsidR="009F1B5F" w:rsidRPr="00931575" w:rsidRDefault="009F1B5F" w:rsidP="00E45BCD">
            <w:pPr>
              <w:pStyle w:val="TAC"/>
            </w:pPr>
            <w:r w:rsidRPr="00931575">
              <w:t>A, B</w:t>
            </w:r>
          </w:p>
        </w:tc>
        <w:tc>
          <w:tcPr>
            <w:tcW w:w="2459" w:type="dxa"/>
          </w:tcPr>
          <w:p w14:paraId="7609F98D" w14:textId="77777777" w:rsidR="009F1B5F" w:rsidRPr="00931575" w:rsidRDefault="009F1B5F" w:rsidP="00E45BCD">
            <w:pPr>
              <w:pStyle w:val="TAC"/>
            </w:pPr>
            <w:r w:rsidRPr="00931575">
              <w:t>B</w:t>
            </w:r>
          </w:p>
        </w:tc>
      </w:tr>
      <w:tr w:rsidR="009F1B5F" w:rsidRPr="00931575" w14:paraId="59DAA1FC" w14:textId="77777777" w:rsidTr="001A6C5F">
        <w:trPr>
          <w:jc w:val="center"/>
        </w:trPr>
        <w:tc>
          <w:tcPr>
            <w:tcW w:w="1247" w:type="dxa"/>
            <w:vMerge/>
          </w:tcPr>
          <w:p w14:paraId="5718BC1B" w14:textId="77777777" w:rsidR="009F1B5F" w:rsidRPr="00931575" w:rsidRDefault="009F1B5F" w:rsidP="00E45BCD">
            <w:pPr>
              <w:pStyle w:val="TAL"/>
            </w:pPr>
          </w:p>
        </w:tc>
        <w:tc>
          <w:tcPr>
            <w:tcW w:w="2923" w:type="dxa"/>
          </w:tcPr>
          <w:p w14:paraId="6AF534A4" w14:textId="77777777" w:rsidR="009F1B5F" w:rsidRPr="00931575" w:rsidRDefault="009F1B5F" w:rsidP="00E45BCD">
            <w:pPr>
              <w:pStyle w:val="TAL"/>
            </w:pPr>
            <w:r w:rsidRPr="00931575">
              <w:t>Start symbol</w:t>
            </w:r>
          </w:p>
        </w:tc>
        <w:tc>
          <w:tcPr>
            <w:tcW w:w="4918" w:type="dxa"/>
            <w:gridSpan w:val="2"/>
          </w:tcPr>
          <w:p w14:paraId="5BF179CD" w14:textId="77777777" w:rsidR="009F1B5F" w:rsidRPr="00931575" w:rsidRDefault="009F1B5F" w:rsidP="00E45BCD">
            <w:pPr>
              <w:pStyle w:val="TAC"/>
            </w:pPr>
            <w:r w:rsidRPr="00931575">
              <w:t>0</w:t>
            </w:r>
          </w:p>
        </w:tc>
      </w:tr>
      <w:tr w:rsidR="009F1B5F" w:rsidRPr="00931575" w14:paraId="31D97660" w14:textId="77777777" w:rsidTr="001A6C5F">
        <w:trPr>
          <w:jc w:val="center"/>
        </w:trPr>
        <w:tc>
          <w:tcPr>
            <w:tcW w:w="1247" w:type="dxa"/>
            <w:vMerge/>
          </w:tcPr>
          <w:p w14:paraId="33852BB2" w14:textId="77777777" w:rsidR="009F1B5F" w:rsidRPr="00931575" w:rsidRDefault="009F1B5F" w:rsidP="00E45BCD">
            <w:pPr>
              <w:pStyle w:val="TAL"/>
            </w:pPr>
          </w:p>
        </w:tc>
        <w:tc>
          <w:tcPr>
            <w:tcW w:w="2923" w:type="dxa"/>
          </w:tcPr>
          <w:p w14:paraId="16EA1BC4" w14:textId="77777777" w:rsidR="009F1B5F" w:rsidRPr="00931575" w:rsidRDefault="009F1B5F" w:rsidP="00E45BCD">
            <w:pPr>
              <w:pStyle w:val="TAL"/>
            </w:pPr>
            <w:r w:rsidRPr="00931575">
              <w:t>Allocation length</w:t>
            </w:r>
          </w:p>
        </w:tc>
        <w:tc>
          <w:tcPr>
            <w:tcW w:w="4918" w:type="dxa"/>
            <w:gridSpan w:val="2"/>
          </w:tcPr>
          <w:p w14:paraId="2E37E859" w14:textId="77777777" w:rsidR="009F1B5F" w:rsidRPr="00931575" w:rsidRDefault="009F1B5F" w:rsidP="00E45BCD">
            <w:pPr>
              <w:pStyle w:val="TAC"/>
            </w:pPr>
            <w:r w:rsidRPr="00931575">
              <w:t>14</w:t>
            </w:r>
          </w:p>
        </w:tc>
      </w:tr>
      <w:tr w:rsidR="003D3303" w:rsidRPr="00931575" w14:paraId="65FB9D13" w14:textId="77777777" w:rsidTr="001A6C5F">
        <w:trPr>
          <w:jc w:val="center"/>
        </w:trPr>
        <w:tc>
          <w:tcPr>
            <w:tcW w:w="1247" w:type="dxa"/>
            <w:vMerge/>
          </w:tcPr>
          <w:p w14:paraId="6BA892BB" w14:textId="77777777" w:rsidR="003D3303" w:rsidRPr="00931575" w:rsidRDefault="003D3303" w:rsidP="003D3303">
            <w:pPr>
              <w:pStyle w:val="TAL"/>
            </w:pPr>
          </w:p>
        </w:tc>
        <w:tc>
          <w:tcPr>
            <w:tcW w:w="2923" w:type="dxa"/>
          </w:tcPr>
          <w:p w14:paraId="3D120AAB" w14:textId="03186141" w:rsidR="003D3303" w:rsidRPr="00931575" w:rsidRDefault="003D3303" w:rsidP="003D3303">
            <w:pPr>
              <w:pStyle w:val="TAL"/>
            </w:pPr>
            <w:r>
              <w:rPr>
                <w:rFonts w:hint="eastAsia"/>
                <w:lang w:eastAsia="zh-CN"/>
              </w:rPr>
              <w:t>PU</w:t>
            </w:r>
            <w:r>
              <w:rPr>
                <w:lang w:eastAsia="zh-CN"/>
              </w:rPr>
              <w:t>SCH aggregation factor</w:t>
            </w:r>
          </w:p>
        </w:tc>
        <w:tc>
          <w:tcPr>
            <w:tcW w:w="4918" w:type="dxa"/>
            <w:gridSpan w:val="2"/>
          </w:tcPr>
          <w:p w14:paraId="5957B701" w14:textId="77777777" w:rsidR="003D3303" w:rsidRDefault="003D3303" w:rsidP="003D3303">
            <w:pPr>
              <w:pStyle w:val="TAC"/>
              <w:rPr>
                <w:rFonts w:cs="Arial"/>
                <w:lang w:eastAsia="zh-CN"/>
              </w:rPr>
            </w:pPr>
            <w:r>
              <w:rPr>
                <w:rFonts w:cs="Arial"/>
                <w:lang w:eastAsia="zh-CN"/>
              </w:rPr>
              <w:t xml:space="preserve">8 slots for FDD </w:t>
            </w:r>
          </w:p>
          <w:p w14:paraId="783009F9" w14:textId="15148AA5" w:rsidR="003D3303" w:rsidRPr="00931575" w:rsidRDefault="003D3303" w:rsidP="003D3303">
            <w:pPr>
              <w:pStyle w:val="TAC"/>
            </w:pPr>
            <w:r>
              <w:rPr>
                <w:rFonts w:cs="Arial"/>
                <w:lang w:eastAsia="zh-CN"/>
              </w:rPr>
              <w:t>2 slots for TDD</w:t>
            </w:r>
          </w:p>
        </w:tc>
      </w:tr>
      <w:tr w:rsidR="00E45BCD" w:rsidRPr="00931575" w14:paraId="6EA7CDA2" w14:textId="77777777" w:rsidTr="001A6C5F">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1A6C5F">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1A6C5F">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1A6C5F">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1A6C5F">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1A6C5F">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1A6C5F">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lastRenderedPageBreak/>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1A6C5F">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1A6C5F">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1A6C5F">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1A6C5F">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1A6C5F">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1A6C5F">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11758" w:name="_Toc121999835"/>
      <w:bookmarkStart w:id="11759" w:name="_Toc124154008"/>
      <w:bookmarkStart w:id="11760" w:name="_Toc124154783"/>
      <w:bookmarkStart w:id="11761" w:name="_Toc131560638"/>
      <w:bookmarkStart w:id="11762" w:name="_Toc137394338"/>
      <w:bookmarkStart w:id="11763" w:name="_Toc163475444"/>
      <w:bookmarkStart w:id="11764" w:name="_Toc176783774"/>
      <w:r w:rsidRPr="00931575">
        <w:t>8.2.</w:t>
      </w:r>
      <w:r>
        <w:t>13</w:t>
      </w:r>
      <w:r w:rsidRPr="00931575">
        <w:t>.5</w:t>
      </w:r>
      <w:r w:rsidRPr="00931575">
        <w:tab/>
        <w:t>Test Requirement</w:t>
      </w:r>
      <w:bookmarkEnd w:id="11758"/>
      <w:bookmarkEnd w:id="11759"/>
      <w:bookmarkEnd w:id="11760"/>
      <w:bookmarkEnd w:id="11761"/>
      <w:bookmarkEnd w:id="11762"/>
      <w:bookmarkEnd w:id="11763"/>
      <w:bookmarkEnd w:id="11764"/>
    </w:p>
    <w:p w14:paraId="0E107166" w14:textId="77777777" w:rsidR="00E45BCD" w:rsidRPr="00931575" w:rsidRDefault="00E45BCD" w:rsidP="00E45BCD">
      <w:pPr>
        <w:pStyle w:val="Heading5"/>
        <w:rPr>
          <w:b/>
          <w:i/>
          <w:iCs/>
          <w:lang w:eastAsia="zh-CN"/>
        </w:rPr>
      </w:pPr>
      <w:bookmarkStart w:id="11765" w:name="_Toc121999836"/>
      <w:bookmarkStart w:id="11766" w:name="_Toc124154009"/>
      <w:bookmarkStart w:id="11767" w:name="_Toc124154784"/>
      <w:bookmarkStart w:id="11768" w:name="_Toc131560639"/>
      <w:bookmarkStart w:id="11769" w:name="_Toc137394339"/>
      <w:bookmarkStart w:id="11770" w:name="_Toc163475445"/>
      <w:bookmarkStart w:id="11771" w:name="_Toc176783775"/>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1765"/>
      <w:bookmarkEnd w:id="11766"/>
      <w:bookmarkEnd w:id="11767"/>
      <w:bookmarkEnd w:id="11768"/>
      <w:bookmarkEnd w:id="11769"/>
      <w:bookmarkEnd w:id="11770"/>
      <w:bookmarkEnd w:id="11771"/>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07B2D048" w14:textId="77777777" w:rsidTr="001A6C5F">
        <w:trPr>
          <w:cantSplit/>
          <w:jc w:val="center"/>
        </w:trPr>
        <w:tc>
          <w:tcPr>
            <w:tcW w:w="1007" w:type="dxa"/>
            <w:tcBorders>
              <w:bottom w:val="single" w:sz="4" w:space="0" w:color="auto"/>
            </w:tcBorders>
          </w:tcPr>
          <w:p w14:paraId="75B82628"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349CBEB9"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7C4D9226" w14:textId="77777777" w:rsidR="00E45BCD" w:rsidRPr="002111D7" w:rsidRDefault="00E45BCD" w:rsidP="00E45BCD">
            <w:pPr>
              <w:pStyle w:val="TAH"/>
            </w:pPr>
            <w:r w:rsidRPr="002111D7">
              <w:t>Cyclic prefix</w:t>
            </w:r>
          </w:p>
        </w:tc>
        <w:tc>
          <w:tcPr>
            <w:tcW w:w="1905" w:type="dxa"/>
            <w:tcBorders>
              <w:bottom w:val="single" w:sz="4" w:space="0" w:color="auto"/>
            </w:tcBorders>
          </w:tcPr>
          <w:p w14:paraId="46ECBEE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3658582"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68BF85EB"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16818355"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01980A22" w14:textId="77777777" w:rsidR="00E45BCD" w:rsidRPr="002111D7" w:rsidRDefault="00E45BCD" w:rsidP="00E45BCD">
            <w:pPr>
              <w:pStyle w:val="TAH"/>
            </w:pPr>
            <w:r w:rsidRPr="002111D7">
              <w:t>SNR</w:t>
            </w:r>
          </w:p>
          <w:p w14:paraId="40C95AF2" w14:textId="77777777" w:rsidR="00E45BCD" w:rsidRPr="002111D7" w:rsidRDefault="00E45BCD" w:rsidP="00E45BCD">
            <w:pPr>
              <w:pStyle w:val="TAH"/>
            </w:pPr>
            <w:r w:rsidRPr="002111D7">
              <w:t>(dB)</w:t>
            </w:r>
          </w:p>
        </w:tc>
      </w:tr>
      <w:tr w:rsidR="00E45BCD" w:rsidRPr="008C3753" w14:paraId="5BBC5CAA" w14:textId="77777777" w:rsidTr="001A6C5F">
        <w:trPr>
          <w:cantSplit/>
          <w:jc w:val="center"/>
        </w:trPr>
        <w:tc>
          <w:tcPr>
            <w:tcW w:w="1007" w:type="dxa"/>
            <w:vMerge w:val="restart"/>
            <w:tcBorders>
              <w:top w:val="single" w:sz="4" w:space="0" w:color="auto"/>
            </w:tcBorders>
            <w:shd w:val="clear" w:color="auto" w:fill="auto"/>
            <w:vAlign w:val="center"/>
          </w:tcPr>
          <w:p w14:paraId="71ED1B5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303ED9DC"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76388D2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28B44B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3D8FC5F"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656B02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6B0109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B78936B" w14:textId="77777777" w:rsidR="00E45BCD" w:rsidRPr="002111D7" w:rsidRDefault="00E45BCD" w:rsidP="00E45BCD">
            <w:pPr>
              <w:pStyle w:val="TAC"/>
              <w:rPr>
                <w:lang w:eastAsia="zh-CN"/>
              </w:rPr>
            </w:pPr>
            <w:r>
              <w:rPr>
                <w:lang w:eastAsia="zh-CN"/>
              </w:rPr>
              <w:t>-9.3</w:t>
            </w:r>
          </w:p>
        </w:tc>
      </w:tr>
      <w:tr w:rsidR="00E45BCD" w:rsidRPr="008C3753" w14:paraId="1FF030EB" w14:textId="77777777" w:rsidTr="001A6C5F">
        <w:trPr>
          <w:cantSplit/>
          <w:jc w:val="center"/>
        </w:trPr>
        <w:tc>
          <w:tcPr>
            <w:tcW w:w="1007" w:type="dxa"/>
            <w:vMerge/>
            <w:shd w:val="clear" w:color="auto" w:fill="auto"/>
            <w:vAlign w:val="center"/>
          </w:tcPr>
          <w:p w14:paraId="643BDC11"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776711C" w14:textId="77777777" w:rsidR="00E45BCD" w:rsidRPr="002111D7" w:rsidRDefault="00E45BCD" w:rsidP="00E45BCD">
            <w:pPr>
              <w:pStyle w:val="TAC"/>
            </w:pPr>
          </w:p>
        </w:tc>
        <w:tc>
          <w:tcPr>
            <w:tcW w:w="861" w:type="dxa"/>
            <w:tcBorders>
              <w:top w:val="single" w:sz="4" w:space="0" w:color="auto"/>
              <w:bottom w:val="single" w:sz="4" w:space="0" w:color="auto"/>
            </w:tcBorders>
          </w:tcPr>
          <w:p w14:paraId="45DE1F74"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5698EA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D91F9D3"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42A022D" w14:textId="77777777" w:rsidR="00E45BCD" w:rsidRPr="002111D7" w:rsidRDefault="00E45BCD" w:rsidP="00E45BCD">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2AA228D4"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2A051480" w14:textId="77777777" w:rsidR="00E45BCD" w:rsidRPr="002111D7" w:rsidRDefault="00E45BCD" w:rsidP="00E45BCD">
            <w:pPr>
              <w:pStyle w:val="TAC"/>
              <w:rPr>
                <w:lang w:eastAsia="zh-CN"/>
              </w:rPr>
            </w:pPr>
            <w:r>
              <w:rPr>
                <w:lang w:eastAsia="zh-CN"/>
              </w:rPr>
              <w:t>-7.3</w:t>
            </w:r>
          </w:p>
        </w:tc>
      </w:tr>
      <w:tr w:rsidR="00E45BCD" w:rsidRPr="008C3753" w14:paraId="1E26C487" w14:textId="77777777" w:rsidTr="001A6C5F">
        <w:trPr>
          <w:cantSplit/>
          <w:jc w:val="center"/>
        </w:trPr>
        <w:tc>
          <w:tcPr>
            <w:tcW w:w="1007" w:type="dxa"/>
            <w:vMerge/>
            <w:shd w:val="clear" w:color="auto" w:fill="auto"/>
            <w:vAlign w:val="center"/>
          </w:tcPr>
          <w:p w14:paraId="5C91669C"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511A5433"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7A1D0715"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46A5B9A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ED0DDDD"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DDC541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8927994"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064EF557" w14:textId="77777777" w:rsidR="00E45BCD" w:rsidRPr="002111D7" w:rsidRDefault="00E45BCD" w:rsidP="00E45BCD">
            <w:pPr>
              <w:pStyle w:val="TAC"/>
            </w:pPr>
            <w:r>
              <w:rPr>
                <w:lang w:eastAsia="zh-CN"/>
              </w:rPr>
              <w:t>-11.7</w:t>
            </w:r>
          </w:p>
        </w:tc>
      </w:tr>
      <w:tr w:rsidR="00E45BCD" w:rsidRPr="008C3753" w14:paraId="6207050E" w14:textId="77777777" w:rsidTr="001A6C5F">
        <w:trPr>
          <w:cantSplit/>
          <w:jc w:val="center"/>
        </w:trPr>
        <w:tc>
          <w:tcPr>
            <w:tcW w:w="1007" w:type="dxa"/>
            <w:vMerge/>
            <w:shd w:val="clear" w:color="auto" w:fill="auto"/>
            <w:vAlign w:val="center"/>
          </w:tcPr>
          <w:p w14:paraId="504E32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2E7DEF5" w14:textId="77777777" w:rsidR="00E45BCD" w:rsidRPr="002111D7" w:rsidRDefault="00E45BCD" w:rsidP="00E45BCD">
            <w:pPr>
              <w:pStyle w:val="TAC"/>
            </w:pPr>
          </w:p>
        </w:tc>
        <w:tc>
          <w:tcPr>
            <w:tcW w:w="861" w:type="dxa"/>
            <w:tcBorders>
              <w:top w:val="single" w:sz="4" w:space="0" w:color="auto"/>
              <w:bottom w:val="single" w:sz="4" w:space="0" w:color="auto"/>
            </w:tcBorders>
          </w:tcPr>
          <w:p w14:paraId="74614B7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3984A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471D47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DF11573"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4D0C168"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7988A85" w14:textId="77777777" w:rsidR="00E45BCD" w:rsidRPr="002111D7" w:rsidRDefault="00E45BCD" w:rsidP="00E45BCD">
            <w:pPr>
              <w:pStyle w:val="TAC"/>
            </w:pPr>
            <w:r>
              <w:rPr>
                <w:lang w:eastAsia="zh-CN"/>
              </w:rPr>
              <w:t>-11.2</w:t>
            </w:r>
          </w:p>
        </w:tc>
      </w:tr>
      <w:tr w:rsidR="00E45BCD" w:rsidRPr="008C3753" w14:paraId="057D08C1" w14:textId="77777777" w:rsidTr="001A6C5F">
        <w:trPr>
          <w:cantSplit/>
          <w:trHeight w:val="137"/>
          <w:jc w:val="center"/>
        </w:trPr>
        <w:tc>
          <w:tcPr>
            <w:tcW w:w="1007" w:type="dxa"/>
            <w:vMerge/>
            <w:shd w:val="clear" w:color="auto" w:fill="auto"/>
            <w:vAlign w:val="center"/>
          </w:tcPr>
          <w:p w14:paraId="4259C3C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08B86D08"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263B872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4BD96D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84FEF7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DA1DD99"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5BF3A1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54240913" w14:textId="77777777" w:rsidR="00E45BCD" w:rsidRPr="002111D7" w:rsidRDefault="00E45BCD" w:rsidP="00E45BCD">
            <w:pPr>
              <w:pStyle w:val="TAC"/>
            </w:pPr>
            <w:r>
              <w:rPr>
                <w:lang w:eastAsia="zh-CN"/>
              </w:rPr>
              <w:t>-15.0</w:t>
            </w:r>
          </w:p>
        </w:tc>
      </w:tr>
      <w:tr w:rsidR="00E45BCD" w:rsidRPr="008C3753" w14:paraId="1CCF4C3E" w14:textId="77777777" w:rsidTr="001A6C5F">
        <w:trPr>
          <w:cantSplit/>
          <w:jc w:val="center"/>
        </w:trPr>
        <w:tc>
          <w:tcPr>
            <w:tcW w:w="1007" w:type="dxa"/>
            <w:vMerge/>
            <w:tcBorders>
              <w:bottom w:val="single" w:sz="4" w:space="0" w:color="auto"/>
            </w:tcBorders>
            <w:shd w:val="clear" w:color="auto" w:fill="auto"/>
          </w:tcPr>
          <w:p w14:paraId="28C58857" w14:textId="77777777" w:rsidR="00E45BCD" w:rsidRPr="002111D7" w:rsidRDefault="00E45BCD" w:rsidP="00E45BCD">
            <w:pPr>
              <w:pStyle w:val="TAC"/>
            </w:pPr>
          </w:p>
        </w:tc>
        <w:tc>
          <w:tcPr>
            <w:tcW w:w="1085" w:type="dxa"/>
            <w:vMerge/>
            <w:tcBorders>
              <w:bottom w:val="single" w:sz="4" w:space="0" w:color="auto"/>
            </w:tcBorders>
            <w:shd w:val="clear" w:color="auto" w:fill="auto"/>
          </w:tcPr>
          <w:p w14:paraId="3D0C3C3C" w14:textId="77777777" w:rsidR="00E45BCD" w:rsidRPr="002111D7" w:rsidRDefault="00E45BCD" w:rsidP="00E45BCD">
            <w:pPr>
              <w:pStyle w:val="TAC"/>
            </w:pPr>
          </w:p>
        </w:tc>
        <w:tc>
          <w:tcPr>
            <w:tcW w:w="861" w:type="dxa"/>
            <w:tcBorders>
              <w:top w:val="single" w:sz="4" w:space="0" w:color="auto"/>
              <w:bottom w:val="single" w:sz="4" w:space="0" w:color="auto"/>
            </w:tcBorders>
          </w:tcPr>
          <w:p w14:paraId="196FA057"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A66FB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BCE2BAB"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F6DFCDC"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98A7789"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018A71A" w14:textId="77777777" w:rsidR="00E45BCD" w:rsidRPr="002111D7" w:rsidRDefault="00E45BCD" w:rsidP="00E45BCD">
            <w:pPr>
              <w:pStyle w:val="TAC"/>
            </w:pPr>
            <w:r>
              <w:rPr>
                <w:lang w:eastAsia="zh-CN"/>
              </w:rPr>
              <w:t>-14.4</w:t>
            </w:r>
          </w:p>
        </w:tc>
      </w:tr>
    </w:tbl>
    <w:p w14:paraId="57AC980D" w14:textId="77777777" w:rsidR="00E45BCD" w:rsidRDefault="00E45BC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551B6388" w14:textId="77777777" w:rsidTr="001A6C5F">
        <w:tc>
          <w:tcPr>
            <w:tcW w:w="1007" w:type="dxa"/>
          </w:tcPr>
          <w:p w14:paraId="4CE4B5B7"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D1C1853" w14:textId="77777777" w:rsidR="00E45BCD" w:rsidRPr="002111D7" w:rsidRDefault="00E45BCD" w:rsidP="00E45BCD">
            <w:pPr>
              <w:pStyle w:val="TAH"/>
            </w:pPr>
            <w:r w:rsidRPr="002111D7">
              <w:t>Number of demodulation branches</w:t>
            </w:r>
          </w:p>
        </w:tc>
        <w:tc>
          <w:tcPr>
            <w:tcW w:w="861" w:type="dxa"/>
          </w:tcPr>
          <w:p w14:paraId="39DE291B" w14:textId="77777777" w:rsidR="00E45BCD" w:rsidRPr="002111D7" w:rsidRDefault="00E45BCD" w:rsidP="00E45BCD">
            <w:pPr>
              <w:pStyle w:val="TAH"/>
            </w:pPr>
            <w:r w:rsidRPr="002111D7">
              <w:t>Cyclic prefix</w:t>
            </w:r>
          </w:p>
        </w:tc>
        <w:tc>
          <w:tcPr>
            <w:tcW w:w="1905" w:type="dxa"/>
          </w:tcPr>
          <w:p w14:paraId="1ADBBB84"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7AB56E19" w14:textId="77777777" w:rsidR="00E45BCD" w:rsidRPr="002111D7" w:rsidRDefault="00E45BCD" w:rsidP="00E45BCD">
            <w:pPr>
              <w:pStyle w:val="TAH"/>
            </w:pPr>
            <w:r w:rsidRPr="002111D7">
              <w:t>Fraction of maximum throughput</w:t>
            </w:r>
          </w:p>
        </w:tc>
        <w:tc>
          <w:tcPr>
            <w:tcW w:w="1418" w:type="dxa"/>
          </w:tcPr>
          <w:p w14:paraId="1D4DA94C" w14:textId="77777777" w:rsidR="00E45BCD" w:rsidRPr="002111D7" w:rsidRDefault="00E45BCD" w:rsidP="00E45BCD">
            <w:pPr>
              <w:pStyle w:val="TAH"/>
            </w:pPr>
            <w:r w:rsidRPr="002111D7">
              <w:t>FRC</w:t>
            </w:r>
            <w:r w:rsidRPr="002111D7">
              <w:br/>
              <w:t>(annex A)</w:t>
            </w:r>
          </w:p>
        </w:tc>
        <w:tc>
          <w:tcPr>
            <w:tcW w:w="1153" w:type="dxa"/>
          </w:tcPr>
          <w:p w14:paraId="476497F5" w14:textId="77777777" w:rsidR="00E45BCD" w:rsidRPr="002111D7" w:rsidRDefault="00E45BCD" w:rsidP="00E45BCD">
            <w:pPr>
              <w:pStyle w:val="TAH"/>
            </w:pPr>
            <w:r w:rsidRPr="002111D7">
              <w:t>Additional DM-RS position</w:t>
            </w:r>
          </w:p>
        </w:tc>
        <w:tc>
          <w:tcPr>
            <w:tcW w:w="828" w:type="dxa"/>
          </w:tcPr>
          <w:p w14:paraId="7926798D" w14:textId="77777777" w:rsidR="00E45BCD" w:rsidRPr="002111D7" w:rsidRDefault="00E45BCD" w:rsidP="00E45BCD">
            <w:pPr>
              <w:pStyle w:val="TAH"/>
            </w:pPr>
            <w:r w:rsidRPr="002111D7">
              <w:t>SNR</w:t>
            </w:r>
          </w:p>
          <w:p w14:paraId="54121779" w14:textId="77777777" w:rsidR="00E45BCD" w:rsidRPr="002111D7" w:rsidRDefault="00E45BCD" w:rsidP="00E45BCD">
            <w:pPr>
              <w:pStyle w:val="TAH"/>
            </w:pPr>
            <w:r w:rsidRPr="002111D7">
              <w:t>(dB)</w:t>
            </w:r>
          </w:p>
        </w:tc>
      </w:tr>
      <w:tr w:rsidR="00E45BCD" w:rsidRPr="008C3753" w14:paraId="07BA9F1C" w14:textId="77777777" w:rsidTr="001A6C5F">
        <w:tc>
          <w:tcPr>
            <w:tcW w:w="1007" w:type="dxa"/>
            <w:vMerge w:val="restart"/>
            <w:vAlign w:val="center"/>
          </w:tcPr>
          <w:p w14:paraId="16C64BCC" w14:textId="77777777" w:rsidR="00E45BCD" w:rsidRPr="002111D7" w:rsidRDefault="00E45BCD" w:rsidP="00E45BCD">
            <w:pPr>
              <w:pStyle w:val="TAC"/>
            </w:pPr>
            <w:r w:rsidRPr="002111D7">
              <w:t>1</w:t>
            </w:r>
          </w:p>
        </w:tc>
        <w:tc>
          <w:tcPr>
            <w:tcW w:w="1085" w:type="dxa"/>
            <w:vMerge w:val="restart"/>
            <w:vAlign w:val="center"/>
          </w:tcPr>
          <w:p w14:paraId="5056A075" w14:textId="77777777" w:rsidR="00E45BCD" w:rsidRPr="002111D7" w:rsidRDefault="00E45BCD" w:rsidP="00E45BCD">
            <w:pPr>
              <w:pStyle w:val="TAC"/>
            </w:pPr>
            <w:r w:rsidRPr="002111D7">
              <w:t>2</w:t>
            </w:r>
          </w:p>
        </w:tc>
        <w:tc>
          <w:tcPr>
            <w:tcW w:w="861" w:type="dxa"/>
          </w:tcPr>
          <w:p w14:paraId="2656900F" w14:textId="77777777" w:rsidR="00E45BCD" w:rsidRPr="002111D7" w:rsidRDefault="00E45BCD" w:rsidP="00E45BCD">
            <w:pPr>
              <w:pStyle w:val="TAC"/>
              <w:rPr>
                <w:rFonts w:cs="Arial"/>
              </w:rPr>
            </w:pPr>
            <w:r w:rsidRPr="002111D7">
              <w:rPr>
                <w:rFonts w:cs="Arial"/>
              </w:rPr>
              <w:t>Normal</w:t>
            </w:r>
          </w:p>
        </w:tc>
        <w:tc>
          <w:tcPr>
            <w:tcW w:w="1905" w:type="dxa"/>
          </w:tcPr>
          <w:p w14:paraId="61E143F9" w14:textId="77777777" w:rsidR="00E45BCD" w:rsidRPr="002111D7" w:rsidRDefault="00E45BCD" w:rsidP="00E45BCD">
            <w:pPr>
              <w:pStyle w:val="TAC"/>
            </w:pPr>
            <w:r w:rsidRPr="002111D7">
              <w:t>TDLA30-10 Low</w:t>
            </w:r>
          </w:p>
        </w:tc>
        <w:tc>
          <w:tcPr>
            <w:tcW w:w="1374" w:type="dxa"/>
          </w:tcPr>
          <w:p w14:paraId="19F98DF6" w14:textId="77777777" w:rsidR="00E45BCD" w:rsidRPr="002111D7" w:rsidRDefault="00E45BCD" w:rsidP="00E45BCD">
            <w:pPr>
              <w:pStyle w:val="TAC"/>
            </w:pPr>
            <w:r w:rsidRPr="002111D7">
              <w:t>70 %</w:t>
            </w:r>
          </w:p>
        </w:tc>
        <w:tc>
          <w:tcPr>
            <w:tcW w:w="1418" w:type="dxa"/>
          </w:tcPr>
          <w:p w14:paraId="15C7DC6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F601512" w14:textId="77777777" w:rsidR="00E45BCD" w:rsidRPr="002111D7" w:rsidRDefault="00E45BCD" w:rsidP="00E45BCD">
            <w:pPr>
              <w:pStyle w:val="TAC"/>
              <w:rPr>
                <w:lang w:eastAsia="zh-CN"/>
              </w:rPr>
            </w:pPr>
            <w:r>
              <w:rPr>
                <w:lang w:eastAsia="zh-CN"/>
              </w:rPr>
              <w:t>pos0</w:t>
            </w:r>
          </w:p>
        </w:tc>
        <w:tc>
          <w:tcPr>
            <w:tcW w:w="828" w:type="dxa"/>
          </w:tcPr>
          <w:p w14:paraId="1415145B" w14:textId="77777777" w:rsidR="00E45BCD" w:rsidRPr="002111D7" w:rsidRDefault="00E45BCD" w:rsidP="00E45BCD">
            <w:pPr>
              <w:pStyle w:val="TAC"/>
              <w:rPr>
                <w:lang w:eastAsia="zh-CN"/>
              </w:rPr>
            </w:pPr>
            <w:r>
              <w:rPr>
                <w:lang w:eastAsia="zh-CN"/>
              </w:rPr>
              <w:t>-3.0</w:t>
            </w:r>
          </w:p>
        </w:tc>
      </w:tr>
      <w:tr w:rsidR="00E45BCD" w:rsidRPr="008C3753" w14:paraId="1F661D7B" w14:textId="77777777" w:rsidTr="001A6C5F">
        <w:tc>
          <w:tcPr>
            <w:tcW w:w="1007" w:type="dxa"/>
            <w:vMerge/>
            <w:vAlign w:val="center"/>
          </w:tcPr>
          <w:p w14:paraId="1D76A38E" w14:textId="77777777" w:rsidR="00E45BCD" w:rsidRPr="002111D7" w:rsidRDefault="00E45BCD" w:rsidP="00E45BCD">
            <w:pPr>
              <w:pStyle w:val="TAC"/>
            </w:pPr>
          </w:p>
        </w:tc>
        <w:tc>
          <w:tcPr>
            <w:tcW w:w="1085" w:type="dxa"/>
            <w:vMerge/>
            <w:vAlign w:val="center"/>
          </w:tcPr>
          <w:p w14:paraId="6B6D42C5" w14:textId="77777777" w:rsidR="00E45BCD" w:rsidRPr="002111D7" w:rsidRDefault="00E45BCD" w:rsidP="00E45BCD">
            <w:pPr>
              <w:pStyle w:val="TAC"/>
            </w:pPr>
          </w:p>
        </w:tc>
        <w:tc>
          <w:tcPr>
            <w:tcW w:w="861" w:type="dxa"/>
          </w:tcPr>
          <w:p w14:paraId="59A764A5" w14:textId="77777777" w:rsidR="00E45BCD" w:rsidRPr="002111D7" w:rsidRDefault="00E45BCD" w:rsidP="00E45BCD">
            <w:pPr>
              <w:pStyle w:val="TAC"/>
              <w:rPr>
                <w:rFonts w:cs="Arial"/>
              </w:rPr>
            </w:pPr>
            <w:r w:rsidRPr="002111D7">
              <w:rPr>
                <w:rFonts w:cs="Arial"/>
              </w:rPr>
              <w:t>Normal</w:t>
            </w:r>
          </w:p>
        </w:tc>
        <w:tc>
          <w:tcPr>
            <w:tcW w:w="1905" w:type="dxa"/>
          </w:tcPr>
          <w:p w14:paraId="05CCE922" w14:textId="77777777" w:rsidR="00E45BCD" w:rsidRPr="002111D7" w:rsidRDefault="00E45BCD" w:rsidP="00E45BCD">
            <w:pPr>
              <w:pStyle w:val="TAC"/>
            </w:pPr>
            <w:r w:rsidRPr="002111D7">
              <w:t>TDLA30-10 Low</w:t>
            </w:r>
          </w:p>
        </w:tc>
        <w:tc>
          <w:tcPr>
            <w:tcW w:w="1374" w:type="dxa"/>
          </w:tcPr>
          <w:p w14:paraId="21187301" w14:textId="77777777" w:rsidR="00E45BCD" w:rsidRPr="002111D7" w:rsidRDefault="00E45BCD" w:rsidP="00E45BCD">
            <w:pPr>
              <w:pStyle w:val="TAC"/>
            </w:pPr>
            <w:r w:rsidRPr="002111D7">
              <w:t>70 %</w:t>
            </w:r>
          </w:p>
        </w:tc>
        <w:tc>
          <w:tcPr>
            <w:tcW w:w="1418" w:type="dxa"/>
          </w:tcPr>
          <w:p w14:paraId="4200A2F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D77A628" w14:textId="77777777" w:rsidR="00E45BCD" w:rsidRPr="002111D7" w:rsidDel="00F22DA0" w:rsidRDefault="00E45BCD" w:rsidP="00E45BCD">
            <w:pPr>
              <w:pStyle w:val="TAC"/>
              <w:rPr>
                <w:lang w:eastAsia="zh-CN"/>
              </w:rPr>
            </w:pPr>
            <w:r>
              <w:rPr>
                <w:lang w:eastAsia="zh-CN"/>
              </w:rPr>
              <w:t>pos1</w:t>
            </w:r>
          </w:p>
        </w:tc>
        <w:tc>
          <w:tcPr>
            <w:tcW w:w="828" w:type="dxa"/>
          </w:tcPr>
          <w:p w14:paraId="622E259F" w14:textId="77777777" w:rsidR="00E45BCD" w:rsidRPr="002111D7" w:rsidRDefault="00E45BCD" w:rsidP="00E45BCD">
            <w:pPr>
              <w:pStyle w:val="TAC"/>
              <w:rPr>
                <w:lang w:eastAsia="zh-CN"/>
              </w:rPr>
            </w:pPr>
            <w:r>
              <w:rPr>
                <w:lang w:eastAsia="zh-CN"/>
              </w:rPr>
              <w:t>-2.0</w:t>
            </w:r>
          </w:p>
        </w:tc>
      </w:tr>
      <w:tr w:rsidR="00E45BCD" w:rsidRPr="008C3753" w14:paraId="1963BABF" w14:textId="77777777" w:rsidTr="001A6C5F">
        <w:tc>
          <w:tcPr>
            <w:tcW w:w="1007" w:type="dxa"/>
            <w:vMerge/>
            <w:vAlign w:val="center"/>
          </w:tcPr>
          <w:p w14:paraId="2B85AD8F" w14:textId="77777777" w:rsidR="00E45BCD" w:rsidRPr="002111D7" w:rsidRDefault="00E45BCD" w:rsidP="00E45BCD">
            <w:pPr>
              <w:pStyle w:val="TAC"/>
            </w:pPr>
          </w:p>
        </w:tc>
        <w:tc>
          <w:tcPr>
            <w:tcW w:w="1085" w:type="dxa"/>
            <w:vMerge w:val="restart"/>
            <w:vAlign w:val="center"/>
          </w:tcPr>
          <w:p w14:paraId="4260116E" w14:textId="77777777" w:rsidR="00E45BCD" w:rsidRPr="002111D7" w:rsidRDefault="00E45BCD" w:rsidP="00E45BCD">
            <w:pPr>
              <w:pStyle w:val="TAC"/>
            </w:pPr>
            <w:r w:rsidRPr="002111D7">
              <w:t>4</w:t>
            </w:r>
          </w:p>
        </w:tc>
        <w:tc>
          <w:tcPr>
            <w:tcW w:w="861" w:type="dxa"/>
          </w:tcPr>
          <w:p w14:paraId="7A897190" w14:textId="77777777" w:rsidR="00E45BCD" w:rsidRPr="002111D7" w:rsidRDefault="00E45BCD" w:rsidP="00E45BCD">
            <w:pPr>
              <w:pStyle w:val="TAC"/>
              <w:rPr>
                <w:rFonts w:cs="Arial"/>
              </w:rPr>
            </w:pPr>
            <w:r w:rsidRPr="002111D7">
              <w:rPr>
                <w:rFonts w:cs="Arial"/>
              </w:rPr>
              <w:t>Normal</w:t>
            </w:r>
          </w:p>
        </w:tc>
        <w:tc>
          <w:tcPr>
            <w:tcW w:w="1905" w:type="dxa"/>
          </w:tcPr>
          <w:p w14:paraId="05D6A1E5" w14:textId="77777777" w:rsidR="00E45BCD" w:rsidRPr="002111D7" w:rsidRDefault="00E45BCD" w:rsidP="00E45BCD">
            <w:pPr>
              <w:pStyle w:val="TAC"/>
            </w:pPr>
            <w:r w:rsidRPr="002111D7">
              <w:t>TDLA30-10 Low</w:t>
            </w:r>
          </w:p>
        </w:tc>
        <w:tc>
          <w:tcPr>
            <w:tcW w:w="1374" w:type="dxa"/>
          </w:tcPr>
          <w:p w14:paraId="160D75FB" w14:textId="77777777" w:rsidR="00E45BCD" w:rsidRPr="002111D7" w:rsidRDefault="00E45BCD" w:rsidP="00E45BCD">
            <w:pPr>
              <w:pStyle w:val="TAC"/>
            </w:pPr>
            <w:r w:rsidRPr="002111D7">
              <w:t>70 %</w:t>
            </w:r>
          </w:p>
        </w:tc>
        <w:tc>
          <w:tcPr>
            <w:tcW w:w="1418" w:type="dxa"/>
          </w:tcPr>
          <w:p w14:paraId="1D73E2F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D71432" w14:textId="77777777" w:rsidR="00E45BCD" w:rsidRPr="002111D7" w:rsidRDefault="00E45BCD" w:rsidP="00E45BCD">
            <w:pPr>
              <w:pStyle w:val="TAC"/>
              <w:rPr>
                <w:lang w:eastAsia="zh-CN"/>
              </w:rPr>
            </w:pPr>
            <w:r>
              <w:rPr>
                <w:lang w:eastAsia="zh-CN"/>
              </w:rPr>
              <w:t>pos0</w:t>
            </w:r>
          </w:p>
        </w:tc>
        <w:tc>
          <w:tcPr>
            <w:tcW w:w="828" w:type="dxa"/>
          </w:tcPr>
          <w:p w14:paraId="332E7C4F" w14:textId="77777777" w:rsidR="00E45BCD" w:rsidRPr="002111D7" w:rsidRDefault="00E45BCD" w:rsidP="00E45BCD">
            <w:pPr>
              <w:pStyle w:val="TAC"/>
            </w:pPr>
            <w:r>
              <w:rPr>
                <w:lang w:eastAsia="zh-CN"/>
              </w:rPr>
              <w:t>-6.2</w:t>
            </w:r>
          </w:p>
        </w:tc>
      </w:tr>
      <w:tr w:rsidR="00E45BCD" w:rsidRPr="008C3753" w14:paraId="18AA6962" w14:textId="77777777" w:rsidTr="001A6C5F">
        <w:tc>
          <w:tcPr>
            <w:tcW w:w="1007" w:type="dxa"/>
            <w:vMerge/>
            <w:vAlign w:val="center"/>
          </w:tcPr>
          <w:p w14:paraId="21FFE5EA" w14:textId="77777777" w:rsidR="00E45BCD" w:rsidRPr="002111D7" w:rsidRDefault="00E45BCD" w:rsidP="00E45BCD">
            <w:pPr>
              <w:pStyle w:val="TAC"/>
            </w:pPr>
          </w:p>
        </w:tc>
        <w:tc>
          <w:tcPr>
            <w:tcW w:w="1085" w:type="dxa"/>
            <w:vMerge/>
            <w:vAlign w:val="center"/>
          </w:tcPr>
          <w:p w14:paraId="71240225" w14:textId="77777777" w:rsidR="00E45BCD" w:rsidRPr="002111D7" w:rsidRDefault="00E45BCD" w:rsidP="00E45BCD">
            <w:pPr>
              <w:pStyle w:val="TAC"/>
            </w:pPr>
          </w:p>
        </w:tc>
        <w:tc>
          <w:tcPr>
            <w:tcW w:w="861" w:type="dxa"/>
          </w:tcPr>
          <w:p w14:paraId="0D7331DE" w14:textId="77777777" w:rsidR="00E45BCD" w:rsidRPr="002111D7" w:rsidRDefault="00E45BCD" w:rsidP="00E45BCD">
            <w:pPr>
              <w:pStyle w:val="TAC"/>
              <w:rPr>
                <w:rFonts w:cs="Arial"/>
              </w:rPr>
            </w:pPr>
            <w:r w:rsidRPr="002111D7">
              <w:rPr>
                <w:rFonts w:cs="Arial"/>
              </w:rPr>
              <w:t>Normal</w:t>
            </w:r>
          </w:p>
        </w:tc>
        <w:tc>
          <w:tcPr>
            <w:tcW w:w="1905" w:type="dxa"/>
          </w:tcPr>
          <w:p w14:paraId="174CBED5" w14:textId="77777777" w:rsidR="00E45BCD" w:rsidRPr="002111D7" w:rsidRDefault="00E45BCD" w:rsidP="00E45BCD">
            <w:pPr>
              <w:pStyle w:val="TAC"/>
            </w:pPr>
            <w:r w:rsidRPr="002111D7">
              <w:t>TDLA30-10 Low</w:t>
            </w:r>
          </w:p>
        </w:tc>
        <w:tc>
          <w:tcPr>
            <w:tcW w:w="1374" w:type="dxa"/>
          </w:tcPr>
          <w:p w14:paraId="7641B928" w14:textId="77777777" w:rsidR="00E45BCD" w:rsidRPr="002111D7" w:rsidRDefault="00E45BCD" w:rsidP="00E45BCD">
            <w:pPr>
              <w:pStyle w:val="TAC"/>
            </w:pPr>
            <w:r w:rsidRPr="002111D7">
              <w:t>70 %</w:t>
            </w:r>
          </w:p>
        </w:tc>
        <w:tc>
          <w:tcPr>
            <w:tcW w:w="1418" w:type="dxa"/>
          </w:tcPr>
          <w:p w14:paraId="5269342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903C445" w14:textId="77777777" w:rsidR="00E45BCD" w:rsidRPr="002111D7" w:rsidRDefault="00E45BCD" w:rsidP="00E45BCD">
            <w:pPr>
              <w:pStyle w:val="TAC"/>
              <w:rPr>
                <w:lang w:eastAsia="zh-CN"/>
              </w:rPr>
            </w:pPr>
            <w:r>
              <w:rPr>
                <w:lang w:eastAsia="zh-CN"/>
              </w:rPr>
              <w:t>pos1</w:t>
            </w:r>
          </w:p>
        </w:tc>
        <w:tc>
          <w:tcPr>
            <w:tcW w:w="828" w:type="dxa"/>
          </w:tcPr>
          <w:p w14:paraId="108D52B3" w14:textId="77777777" w:rsidR="00E45BCD" w:rsidRPr="002111D7" w:rsidRDefault="00E45BCD" w:rsidP="00E45BCD">
            <w:pPr>
              <w:pStyle w:val="TAC"/>
            </w:pPr>
            <w:r>
              <w:rPr>
                <w:lang w:eastAsia="zh-CN"/>
              </w:rPr>
              <w:t>-5.6</w:t>
            </w:r>
          </w:p>
        </w:tc>
      </w:tr>
      <w:tr w:rsidR="00E45BCD" w:rsidRPr="008C3753" w14:paraId="696C6980" w14:textId="77777777" w:rsidTr="001A6C5F">
        <w:trPr>
          <w:trHeight w:val="137"/>
        </w:trPr>
        <w:tc>
          <w:tcPr>
            <w:tcW w:w="1007" w:type="dxa"/>
            <w:vMerge/>
            <w:vAlign w:val="center"/>
          </w:tcPr>
          <w:p w14:paraId="5C998B99" w14:textId="77777777" w:rsidR="00E45BCD" w:rsidRPr="002111D7" w:rsidRDefault="00E45BCD" w:rsidP="00E45BCD">
            <w:pPr>
              <w:pStyle w:val="TAC"/>
            </w:pPr>
          </w:p>
        </w:tc>
        <w:tc>
          <w:tcPr>
            <w:tcW w:w="1085" w:type="dxa"/>
            <w:vMerge w:val="restart"/>
            <w:vAlign w:val="center"/>
          </w:tcPr>
          <w:p w14:paraId="098D52DD" w14:textId="77777777" w:rsidR="00E45BCD" w:rsidRPr="002111D7" w:rsidRDefault="00E45BCD" w:rsidP="00E45BCD">
            <w:pPr>
              <w:pStyle w:val="TAC"/>
            </w:pPr>
            <w:r w:rsidRPr="002111D7">
              <w:t>8</w:t>
            </w:r>
          </w:p>
        </w:tc>
        <w:tc>
          <w:tcPr>
            <w:tcW w:w="861" w:type="dxa"/>
          </w:tcPr>
          <w:p w14:paraId="0DB09971" w14:textId="77777777" w:rsidR="00E45BCD" w:rsidRPr="002111D7" w:rsidRDefault="00E45BCD" w:rsidP="00E45BCD">
            <w:pPr>
              <w:pStyle w:val="TAC"/>
              <w:rPr>
                <w:rFonts w:cs="Arial"/>
              </w:rPr>
            </w:pPr>
            <w:r w:rsidRPr="002111D7">
              <w:rPr>
                <w:rFonts w:cs="Arial"/>
              </w:rPr>
              <w:t>Normal</w:t>
            </w:r>
          </w:p>
        </w:tc>
        <w:tc>
          <w:tcPr>
            <w:tcW w:w="1905" w:type="dxa"/>
          </w:tcPr>
          <w:p w14:paraId="4AFB3D85" w14:textId="77777777" w:rsidR="00E45BCD" w:rsidRPr="002111D7" w:rsidRDefault="00E45BCD" w:rsidP="00E45BCD">
            <w:pPr>
              <w:pStyle w:val="TAC"/>
            </w:pPr>
            <w:r w:rsidRPr="002111D7">
              <w:t>TDLA30-10 Low</w:t>
            </w:r>
          </w:p>
        </w:tc>
        <w:tc>
          <w:tcPr>
            <w:tcW w:w="1374" w:type="dxa"/>
          </w:tcPr>
          <w:p w14:paraId="2373FD5F" w14:textId="77777777" w:rsidR="00E45BCD" w:rsidRPr="002111D7" w:rsidRDefault="00E45BCD" w:rsidP="00E45BCD">
            <w:pPr>
              <w:pStyle w:val="TAC"/>
            </w:pPr>
            <w:r w:rsidRPr="002111D7">
              <w:t>70 %</w:t>
            </w:r>
          </w:p>
        </w:tc>
        <w:tc>
          <w:tcPr>
            <w:tcW w:w="1418" w:type="dxa"/>
          </w:tcPr>
          <w:p w14:paraId="33CBE82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3094D976" w14:textId="77777777" w:rsidR="00E45BCD" w:rsidRPr="002111D7" w:rsidRDefault="00E45BCD" w:rsidP="00E45BCD">
            <w:pPr>
              <w:pStyle w:val="TAC"/>
              <w:rPr>
                <w:lang w:eastAsia="zh-CN"/>
              </w:rPr>
            </w:pPr>
            <w:r>
              <w:rPr>
                <w:lang w:eastAsia="zh-CN"/>
              </w:rPr>
              <w:t>pos0</w:t>
            </w:r>
          </w:p>
        </w:tc>
        <w:tc>
          <w:tcPr>
            <w:tcW w:w="828" w:type="dxa"/>
          </w:tcPr>
          <w:p w14:paraId="5967426E" w14:textId="77777777" w:rsidR="00E45BCD" w:rsidRPr="002111D7" w:rsidRDefault="00E45BCD" w:rsidP="00E45BCD">
            <w:pPr>
              <w:pStyle w:val="TAC"/>
            </w:pPr>
            <w:r>
              <w:rPr>
                <w:lang w:eastAsia="zh-CN"/>
              </w:rPr>
              <w:t>-10.0</w:t>
            </w:r>
          </w:p>
        </w:tc>
      </w:tr>
      <w:tr w:rsidR="00E45BCD" w:rsidRPr="008C3753" w14:paraId="6F70FAD6" w14:textId="77777777" w:rsidTr="001A6C5F">
        <w:tc>
          <w:tcPr>
            <w:tcW w:w="1007" w:type="dxa"/>
            <w:vMerge/>
          </w:tcPr>
          <w:p w14:paraId="7F1830C8" w14:textId="77777777" w:rsidR="00E45BCD" w:rsidRPr="002111D7" w:rsidRDefault="00E45BCD" w:rsidP="00E45BCD">
            <w:pPr>
              <w:pStyle w:val="TAC"/>
            </w:pPr>
          </w:p>
        </w:tc>
        <w:tc>
          <w:tcPr>
            <w:tcW w:w="1085" w:type="dxa"/>
            <w:vMerge/>
          </w:tcPr>
          <w:p w14:paraId="5E146E54" w14:textId="77777777" w:rsidR="00E45BCD" w:rsidRPr="002111D7" w:rsidRDefault="00E45BCD" w:rsidP="00E45BCD">
            <w:pPr>
              <w:pStyle w:val="TAC"/>
            </w:pPr>
          </w:p>
        </w:tc>
        <w:tc>
          <w:tcPr>
            <w:tcW w:w="861" w:type="dxa"/>
          </w:tcPr>
          <w:p w14:paraId="50D96827" w14:textId="77777777" w:rsidR="00E45BCD" w:rsidRPr="002111D7" w:rsidRDefault="00E45BCD" w:rsidP="00E45BCD">
            <w:pPr>
              <w:pStyle w:val="TAC"/>
              <w:rPr>
                <w:rFonts w:cs="Arial"/>
              </w:rPr>
            </w:pPr>
            <w:r w:rsidRPr="002111D7">
              <w:rPr>
                <w:rFonts w:cs="Arial"/>
              </w:rPr>
              <w:t>Normal</w:t>
            </w:r>
          </w:p>
        </w:tc>
        <w:tc>
          <w:tcPr>
            <w:tcW w:w="1905" w:type="dxa"/>
          </w:tcPr>
          <w:p w14:paraId="3F7D7FA1" w14:textId="77777777" w:rsidR="00E45BCD" w:rsidRPr="002111D7" w:rsidRDefault="00E45BCD" w:rsidP="00E45BCD">
            <w:pPr>
              <w:pStyle w:val="TAC"/>
            </w:pPr>
            <w:r w:rsidRPr="002111D7">
              <w:t>TDLA30-10 Low</w:t>
            </w:r>
          </w:p>
        </w:tc>
        <w:tc>
          <w:tcPr>
            <w:tcW w:w="1374" w:type="dxa"/>
          </w:tcPr>
          <w:p w14:paraId="4C9606B3" w14:textId="77777777" w:rsidR="00E45BCD" w:rsidRPr="002111D7" w:rsidRDefault="00E45BCD" w:rsidP="00E45BCD">
            <w:pPr>
              <w:pStyle w:val="TAC"/>
            </w:pPr>
            <w:r w:rsidRPr="002111D7">
              <w:t>70 %</w:t>
            </w:r>
          </w:p>
        </w:tc>
        <w:tc>
          <w:tcPr>
            <w:tcW w:w="1418" w:type="dxa"/>
          </w:tcPr>
          <w:p w14:paraId="328BD83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9F3ACD9" w14:textId="77777777" w:rsidR="00E45BCD" w:rsidRPr="002111D7" w:rsidRDefault="00E45BCD" w:rsidP="00E45BCD">
            <w:pPr>
              <w:pStyle w:val="TAC"/>
              <w:rPr>
                <w:lang w:eastAsia="zh-CN"/>
              </w:rPr>
            </w:pPr>
            <w:r>
              <w:rPr>
                <w:lang w:eastAsia="zh-CN"/>
              </w:rPr>
              <w:t>pos1</w:t>
            </w:r>
          </w:p>
        </w:tc>
        <w:tc>
          <w:tcPr>
            <w:tcW w:w="828" w:type="dxa"/>
          </w:tcPr>
          <w:p w14:paraId="543AD101" w14:textId="77777777" w:rsidR="00E45BCD" w:rsidRPr="002111D7" w:rsidRDefault="00E45BCD" w:rsidP="00E45BCD">
            <w:pPr>
              <w:pStyle w:val="TAC"/>
            </w:pPr>
            <w:r>
              <w:rPr>
                <w:lang w:eastAsia="zh-CN"/>
              </w:rPr>
              <w:t>-8.8</w:t>
            </w:r>
          </w:p>
        </w:tc>
      </w:tr>
    </w:tbl>
    <w:p w14:paraId="5C53DE06" w14:textId="77777777" w:rsidR="00E45BCD" w:rsidRPr="008C3753" w:rsidRDefault="00E45BC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lastRenderedPageBreak/>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226C7201" w14:textId="77777777" w:rsidTr="001A6C5F">
        <w:tc>
          <w:tcPr>
            <w:tcW w:w="1007" w:type="dxa"/>
          </w:tcPr>
          <w:p w14:paraId="06CF8286"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1CEFF4E" w14:textId="77777777" w:rsidR="00E45BCD" w:rsidRPr="002111D7" w:rsidRDefault="00E45BCD" w:rsidP="00E45BCD">
            <w:pPr>
              <w:pStyle w:val="TAH"/>
            </w:pPr>
            <w:r w:rsidRPr="002111D7">
              <w:t>Number of demodulation branches</w:t>
            </w:r>
          </w:p>
        </w:tc>
        <w:tc>
          <w:tcPr>
            <w:tcW w:w="861" w:type="dxa"/>
          </w:tcPr>
          <w:p w14:paraId="5D254F1E" w14:textId="77777777" w:rsidR="00E45BCD" w:rsidRPr="002111D7" w:rsidRDefault="00E45BCD" w:rsidP="00E45BCD">
            <w:pPr>
              <w:pStyle w:val="TAH"/>
            </w:pPr>
            <w:r w:rsidRPr="002111D7">
              <w:t>Cyclic prefix</w:t>
            </w:r>
          </w:p>
        </w:tc>
        <w:tc>
          <w:tcPr>
            <w:tcW w:w="1905" w:type="dxa"/>
          </w:tcPr>
          <w:p w14:paraId="7B590E6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28B9EAE" w14:textId="77777777" w:rsidR="00E45BCD" w:rsidRPr="002111D7" w:rsidRDefault="00E45BCD" w:rsidP="00E45BCD">
            <w:pPr>
              <w:pStyle w:val="TAH"/>
            </w:pPr>
            <w:r w:rsidRPr="002111D7">
              <w:t>Fraction of maximum throughput</w:t>
            </w:r>
          </w:p>
        </w:tc>
        <w:tc>
          <w:tcPr>
            <w:tcW w:w="1418" w:type="dxa"/>
          </w:tcPr>
          <w:p w14:paraId="6153317B" w14:textId="77777777" w:rsidR="00E45BCD" w:rsidRPr="002111D7" w:rsidRDefault="00E45BCD" w:rsidP="00E45BCD">
            <w:pPr>
              <w:pStyle w:val="TAH"/>
            </w:pPr>
            <w:r w:rsidRPr="002111D7">
              <w:t>FRC</w:t>
            </w:r>
            <w:r w:rsidRPr="002111D7">
              <w:br/>
              <w:t>(annex A)</w:t>
            </w:r>
          </w:p>
        </w:tc>
        <w:tc>
          <w:tcPr>
            <w:tcW w:w="1153" w:type="dxa"/>
          </w:tcPr>
          <w:p w14:paraId="4F9E2555" w14:textId="77777777" w:rsidR="00E45BCD" w:rsidRPr="002111D7" w:rsidRDefault="00E45BCD" w:rsidP="00E45BCD">
            <w:pPr>
              <w:pStyle w:val="TAH"/>
            </w:pPr>
            <w:r w:rsidRPr="002111D7">
              <w:t>Additional DM-RS position</w:t>
            </w:r>
          </w:p>
        </w:tc>
        <w:tc>
          <w:tcPr>
            <w:tcW w:w="828" w:type="dxa"/>
          </w:tcPr>
          <w:p w14:paraId="010B0C11" w14:textId="77777777" w:rsidR="00E45BCD" w:rsidRPr="002111D7" w:rsidRDefault="00E45BCD" w:rsidP="00E45BCD">
            <w:pPr>
              <w:pStyle w:val="TAH"/>
            </w:pPr>
            <w:r w:rsidRPr="002111D7">
              <w:t>SNR</w:t>
            </w:r>
          </w:p>
          <w:p w14:paraId="1FDAA804" w14:textId="77777777" w:rsidR="00E45BCD" w:rsidRPr="002111D7" w:rsidRDefault="00E45BCD" w:rsidP="00E45BCD">
            <w:pPr>
              <w:pStyle w:val="TAH"/>
            </w:pPr>
            <w:r w:rsidRPr="002111D7">
              <w:t>(dB)</w:t>
            </w:r>
          </w:p>
        </w:tc>
      </w:tr>
      <w:tr w:rsidR="00E45BCD" w:rsidRPr="008C3753" w14:paraId="492123F4" w14:textId="77777777" w:rsidTr="001A6C5F">
        <w:tc>
          <w:tcPr>
            <w:tcW w:w="1007" w:type="dxa"/>
            <w:vMerge w:val="restart"/>
            <w:vAlign w:val="center"/>
          </w:tcPr>
          <w:p w14:paraId="355E5975" w14:textId="77777777" w:rsidR="00E45BCD" w:rsidRPr="002111D7" w:rsidRDefault="00E45BCD" w:rsidP="00E45BCD">
            <w:pPr>
              <w:pStyle w:val="TAC"/>
            </w:pPr>
            <w:r w:rsidRPr="002111D7">
              <w:t>1</w:t>
            </w:r>
          </w:p>
        </w:tc>
        <w:tc>
          <w:tcPr>
            <w:tcW w:w="1085" w:type="dxa"/>
            <w:vMerge w:val="restart"/>
            <w:vAlign w:val="center"/>
          </w:tcPr>
          <w:p w14:paraId="7F9AAB77" w14:textId="77777777" w:rsidR="00E45BCD" w:rsidRPr="002111D7" w:rsidRDefault="00E45BCD" w:rsidP="00E45BCD">
            <w:pPr>
              <w:pStyle w:val="TAC"/>
            </w:pPr>
            <w:r w:rsidRPr="002111D7">
              <w:t>2</w:t>
            </w:r>
          </w:p>
        </w:tc>
        <w:tc>
          <w:tcPr>
            <w:tcW w:w="861" w:type="dxa"/>
          </w:tcPr>
          <w:p w14:paraId="6BB0E123" w14:textId="77777777" w:rsidR="00E45BCD" w:rsidRPr="002111D7" w:rsidRDefault="00E45BCD" w:rsidP="00E45BCD">
            <w:pPr>
              <w:pStyle w:val="TAC"/>
              <w:rPr>
                <w:rFonts w:cs="Arial"/>
              </w:rPr>
            </w:pPr>
            <w:r w:rsidRPr="002111D7">
              <w:rPr>
                <w:rFonts w:cs="Arial"/>
              </w:rPr>
              <w:t>Normal</w:t>
            </w:r>
          </w:p>
        </w:tc>
        <w:tc>
          <w:tcPr>
            <w:tcW w:w="1905" w:type="dxa"/>
          </w:tcPr>
          <w:p w14:paraId="7BB9E955" w14:textId="77777777" w:rsidR="00E45BCD" w:rsidRPr="002111D7" w:rsidRDefault="00E45BCD" w:rsidP="00E45BCD">
            <w:pPr>
              <w:pStyle w:val="TAC"/>
            </w:pPr>
            <w:r w:rsidRPr="002111D7">
              <w:t>TDLA30-10 Low</w:t>
            </w:r>
          </w:p>
        </w:tc>
        <w:tc>
          <w:tcPr>
            <w:tcW w:w="1374" w:type="dxa"/>
          </w:tcPr>
          <w:p w14:paraId="26395831" w14:textId="77777777" w:rsidR="00E45BCD" w:rsidRPr="002111D7" w:rsidRDefault="00E45BCD" w:rsidP="00E45BCD">
            <w:pPr>
              <w:pStyle w:val="TAC"/>
            </w:pPr>
            <w:r w:rsidRPr="002111D7">
              <w:t>70 %</w:t>
            </w:r>
          </w:p>
        </w:tc>
        <w:tc>
          <w:tcPr>
            <w:tcW w:w="1418" w:type="dxa"/>
          </w:tcPr>
          <w:p w14:paraId="00F922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AB56AA" w14:textId="77777777" w:rsidR="00E45BCD" w:rsidRPr="002111D7" w:rsidRDefault="00E45BCD" w:rsidP="00E45BCD">
            <w:pPr>
              <w:pStyle w:val="TAC"/>
              <w:rPr>
                <w:lang w:eastAsia="zh-CN"/>
              </w:rPr>
            </w:pPr>
            <w:r>
              <w:rPr>
                <w:lang w:eastAsia="zh-CN"/>
              </w:rPr>
              <w:t>pos0</w:t>
            </w:r>
          </w:p>
        </w:tc>
        <w:tc>
          <w:tcPr>
            <w:tcW w:w="828" w:type="dxa"/>
          </w:tcPr>
          <w:p w14:paraId="78289D22" w14:textId="77777777" w:rsidR="00E45BCD" w:rsidRPr="002111D7" w:rsidRDefault="00E45BCD" w:rsidP="00E45BCD">
            <w:pPr>
              <w:pStyle w:val="TAC"/>
              <w:rPr>
                <w:lang w:eastAsia="zh-CN"/>
              </w:rPr>
            </w:pPr>
            <w:r>
              <w:rPr>
                <w:lang w:eastAsia="zh-CN"/>
              </w:rPr>
              <w:t>-8.9</w:t>
            </w:r>
          </w:p>
        </w:tc>
      </w:tr>
      <w:tr w:rsidR="00E45BCD" w:rsidRPr="008C3753" w14:paraId="5CAB5BF8" w14:textId="77777777" w:rsidTr="001A6C5F">
        <w:tc>
          <w:tcPr>
            <w:tcW w:w="1007" w:type="dxa"/>
            <w:vMerge/>
            <w:vAlign w:val="center"/>
          </w:tcPr>
          <w:p w14:paraId="176D1232" w14:textId="77777777" w:rsidR="00E45BCD" w:rsidRPr="002111D7" w:rsidRDefault="00E45BCD" w:rsidP="00E45BCD">
            <w:pPr>
              <w:pStyle w:val="TAC"/>
            </w:pPr>
          </w:p>
        </w:tc>
        <w:tc>
          <w:tcPr>
            <w:tcW w:w="1085" w:type="dxa"/>
            <w:vMerge/>
            <w:vAlign w:val="center"/>
          </w:tcPr>
          <w:p w14:paraId="4E5FD7BD" w14:textId="77777777" w:rsidR="00E45BCD" w:rsidRPr="002111D7" w:rsidRDefault="00E45BCD" w:rsidP="00E45BCD">
            <w:pPr>
              <w:pStyle w:val="TAC"/>
            </w:pPr>
          </w:p>
        </w:tc>
        <w:tc>
          <w:tcPr>
            <w:tcW w:w="861" w:type="dxa"/>
          </w:tcPr>
          <w:p w14:paraId="4DE443C1" w14:textId="77777777" w:rsidR="00E45BCD" w:rsidRPr="002111D7" w:rsidRDefault="00E45BCD" w:rsidP="00E45BCD">
            <w:pPr>
              <w:pStyle w:val="TAC"/>
              <w:rPr>
                <w:rFonts w:cs="Arial"/>
              </w:rPr>
            </w:pPr>
            <w:r w:rsidRPr="002111D7">
              <w:rPr>
                <w:rFonts w:cs="Arial"/>
              </w:rPr>
              <w:t>Normal</w:t>
            </w:r>
          </w:p>
        </w:tc>
        <w:tc>
          <w:tcPr>
            <w:tcW w:w="1905" w:type="dxa"/>
          </w:tcPr>
          <w:p w14:paraId="490811A3" w14:textId="77777777" w:rsidR="00E45BCD" w:rsidRPr="002111D7" w:rsidRDefault="00E45BCD" w:rsidP="00E45BCD">
            <w:pPr>
              <w:pStyle w:val="TAC"/>
            </w:pPr>
            <w:r w:rsidRPr="002111D7">
              <w:t>TDLA30-10 Low</w:t>
            </w:r>
          </w:p>
        </w:tc>
        <w:tc>
          <w:tcPr>
            <w:tcW w:w="1374" w:type="dxa"/>
          </w:tcPr>
          <w:p w14:paraId="559981D7" w14:textId="77777777" w:rsidR="00E45BCD" w:rsidRPr="002111D7" w:rsidRDefault="00E45BCD" w:rsidP="00E45BCD">
            <w:pPr>
              <w:pStyle w:val="TAC"/>
            </w:pPr>
            <w:r w:rsidRPr="002111D7">
              <w:t>70 %</w:t>
            </w:r>
          </w:p>
        </w:tc>
        <w:tc>
          <w:tcPr>
            <w:tcW w:w="1418" w:type="dxa"/>
          </w:tcPr>
          <w:p w14:paraId="7D16F6F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50D1DBF" w14:textId="77777777" w:rsidR="00E45BCD" w:rsidRPr="002111D7" w:rsidDel="00F22DA0" w:rsidRDefault="00E45BCD" w:rsidP="00E45BCD">
            <w:pPr>
              <w:pStyle w:val="TAC"/>
              <w:rPr>
                <w:lang w:eastAsia="zh-CN"/>
              </w:rPr>
            </w:pPr>
            <w:r>
              <w:rPr>
                <w:lang w:eastAsia="zh-CN"/>
              </w:rPr>
              <w:t>pos1</w:t>
            </w:r>
          </w:p>
        </w:tc>
        <w:tc>
          <w:tcPr>
            <w:tcW w:w="828" w:type="dxa"/>
          </w:tcPr>
          <w:p w14:paraId="133B1543" w14:textId="77777777" w:rsidR="00E45BCD" w:rsidRPr="002111D7" w:rsidRDefault="00E45BCD" w:rsidP="00E45BCD">
            <w:pPr>
              <w:pStyle w:val="TAC"/>
              <w:rPr>
                <w:lang w:eastAsia="zh-CN"/>
              </w:rPr>
            </w:pPr>
            <w:r>
              <w:rPr>
                <w:lang w:eastAsia="zh-CN"/>
              </w:rPr>
              <w:t>-9.2</w:t>
            </w:r>
          </w:p>
        </w:tc>
      </w:tr>
      <w:tr w:rsidR="00E45BCD" w:rsidRPr="008C3753" w14:paraId="1AD615E8" w14:textId="77777777" w:rsidTr="001A6C5F">
        <w:tc>
          <w:tcPr>
            <w:tcW w:w="1007" w:type="dxa"/>
            <w:vMerge/>
            <w:vAlign w:val="center"/>
          </w:tcPr>
          <w:p w14:paraId="34F40E83" w14:textId="77777777" w:rsidR="00E45BCD" w:rsidRPr="002111D7" w:rsidRDefault="00E45BCD" w:rsidP="00E45BCD">
            <w:pPr>
              <w:pStyle w:val="TAC"/>
            </w:pPr>
          </w:p>
        </w:tc>
        <w:tc>
          <w:tcPr>
            <w:tcW w:w="1085" w:type="dxa"/>
            <w:vMerge w:val="restart"/>
            <w:vAlign w:val="center"/>
          </w:tcPr>
          <w:p w14:paraId="11DD9421" w14:textId="77777777" w:rsidR="00E45BCD" w:rsidRPr="002111D7" w:rsidRDefault="00E45BCD" w:rsidP="00E45BCD">
            <w:pPr>
              <w:pStyle w:val="TAC"/>
            </w:pPr>
            <w:r w:rsidRPr="002111D7">
              <w:t>4</w:t>
            </w:r>
          </w:p>
        </w:tc>
        <w:tc>
          <w:tcPr>
            <w:tcW w:w="861" w:type="dxa"/>
          </w:tcPr>
          <w:p w14:paraId="7C8875F9" w14:textId="77777777" w:rsidR="00E45BCD" w:rsidRPr="002111D7" w:rsidRDefault="00E45BCD" w:rsidP="00E45BCD">
            <w:pPr>
              <w:pStyle w:val="TAC"/>
              <w:rPr>
                <w:rFonts w:cs="Arial"/>
              </w:rPr>
            </w:pPr>
            <w:r w:rsidRPr="002111D7">
              <w:rPr>
                <w:rFonts w:cs="Arial"/>
              </w:rPr>
              <w:t>Normal</w:t>
            </w:r>
          </w:p>
        </w:tc>
        <w:tc>
          <w:tcPr>
            <w:tcW w:w="1905" w:type="dxa"/>
          </w:tcPr>
          <w:p w14:paraId="1A22D64F" w14:textId="77777777" w:rsidR="00E45BCD" w:rsidRPr="002111D7" w:rsidRDefault="00E45BCD" w:rsidP="00E45BCD">
            <w:pPr>
              <w:pStyle w:val="TAC"/>
            </w:pPr>
            <w:r w:rsidRPr="002111D7">
              <w:t>TDLA30-10 Low</w:t>
            </w:r>
          </w:p>
        </w:tc>
        <w:tc>
          <w:tcPr>
            <w:tcW w:w="1374" w:type="dxa"/>
          </w:tcPr>
          <w:p w14:paraId="45844A20" w14:textId="77777777" w:rsidR="00E45BCD" w:rsidRPr="002111D7" w:rsidRDefault="00E45BCD" w:rsidP="00E45BCD">
            <w:pPr>
              <w:pStyle w:val="TAC"/>
            </w:pPr>
            <w:r w:rsidRPr="002111D7">
              <w:t>70 %</w:t>
            </w:r>
          </w:p>
        </w:tc>
        <w:tc>
          <w:tcPr>
            <w:tcW w:w="1418" w:type="dxa"/>
          </w:tcPr>
          <w:p w14:paraId="7F1C74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1B4325E" w14:textId="77777777" w:rsidR="00E45BCD" w:rsidRPr="002111D7" w:rsidRDefault="00E45BCD" w:rsidP="00E45BCD">
            <w:pPr>
              <w:pStyle w:val="TAC"/>
              <w:rPr>
                <w:lang w:eastAsia="zh-CN"/>
              </w:rPr>
            </w:pPr>
            <w:r>
              <w:rPr>
                <w:lang w:eastAsia="zh-CN"/>
              </w:rPr>
              <w:t>pos0</w:t>
            </w:r>
          </w:p>
        </w:tc>
        <w:tc>
          <w:tcPr>
            <w:tcW w:w="828" w:type="dxa"/>
          </w:tcPr>
          <w:p w14:paraId="78FCF1D3" w14:textId="77777777" w:rsidR="00E45BCD" w:rsidRPr="002111D7" w:rsidRDefault="00E45BCD" w:rsidP="00E45BCD">
            <w:pPr>
              <w:pStyle w:val="TAC"/>
            </w:pPr>
            <w:r>
              <w:rPr>
                <w:lang w:eastAsia="zh-CN"/>
              </w:rPr>
              <w:t>-12.5</w:t>
            </w:r>
          </w:p>
        </w:tc>
      </w:tr>
      <w:tr w:rsidR="00E45BCD" w:rsidRPr="008C3753" w14:paraId="4ED9E7C8" w14:textId="77777777" w:rsidTr="001A6C5F">
        <w:tc>
          <w:tcPr>
            <w:tcW w:w="1007" w:type="dxa"/>
            <w:vMerge/>
            <w:vAlign w:val="center"/>
          </w:tcPr>
          <w:p w14:paraId="22131F34" w14:textId="77777777" w:rsidR="00E45BCD" w:rsidRPr="002111D7" w:rsidRDefault="00E45BCD" w:rsidP="00E45BCD">
            <w:pPr>
              <w:pStyle w:val="TAC"/>
            </w:pPr>
          </w:p>
        </w:tc>
        <w:tc>
          <w:tcPr>
            <w:tcW w:w="1085" w:type="dxa"/>
            <w:vMerge/>
            <w:vAlign w:val="center"/>
          </w:tcPr>
          <w:p w14:paraId="52A0D107" w14:textId="77777777" w:rsidR="00E45BCD" w:rsidRPr="002111D7" w:rsidRDefault="00E45BCD" w:rsidP="00E45BCD">
            <w:pPr>
              <w:pStyle w:val="TAC"/>
            </w:pPr>
          </w:p>
        </w:tc>
        <w:tc>
          <w:tcPr>
            <w:tcW w:w="861" w:type="dxa"/>
          </w:tcPr>
          <w:p w14:paraId="7E7FC9CA" w14:textId="77777777" w:rsidR="00E45BCD" w:rsidRPr="002111D7" w:rsidRDefault="00E45BCD" w:rsidP="00E45BCD">
            <w:pPr>
              <w:pStyle w:val="TAC"/>
              <w:rPr>
                <w:rFonts w:cs="Arial"/>
              </w:rPr>
            </w:pPr>
            <w:r w:rsidRPr="002111D7">
              <w:rPr>
                <w:rFonts w:cs="Arial"/>
              </w:rPr>
              <w:t>Normal</w:t>
            </w:r>
          </w:p>
        </w:tc>
        <w:tc>
          <w:tcPr>
            <w:tcW w:w="1905" w:type="dxa"/>
          </w:tcPr>
          <w:p w14:paraId="076D38D5" w14:textId="77777777" w:rsidR="00E45BCD" w:rsidRPr="002111D7" w:rsidRDefault="00E45BCD" w:rsidP="00E45BCD">
            <w:pPr>
              <w:pStyle w:val="TAC"/>
            </w:pPr>
            <w:r w:rsidRPr="002111D7">
              <w:t>TDLA30-10 Low</w:t>
            </w:r>
          </w:p>
        </w:tc>
        <w:tc>
          <w:tcPr>
            <w:tcW w:w="1374" w:type="dxa"/>
          </w:tcPr>
          <w:p w14:paraId="0429ECF8" w14:textId="77777777" w:rsidR="00E45BCD" w:rsidRPr="002111D7" w:rsidRDefault="00E45BCD" w:rsidP="00E45BCD">
            <w:pPr>
              <w:pStyle w:val="TAC"/>
            </w:pPr>
            <w:r w:rsidRPr="002111D7">
              <w:t>70 %</w:t>
            </w:r>
          </w:p>
        </w:tc>
        <w:tc>
          <w:tcPr>
            <w:tcW w:w="1418" w:type="dxa"/>
          </w:tcPr>
          <w:p w14:paraId="5774924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E1D7442" w14:textId="77777777" w:rsidR="00E45BCD" w:rsidRPr="002111D7" w:rsidRDefault="00E45BCD" w:rsidP="00E45BCD">
            <w:pPr>
              <w:pStyle w:val="TAC"/>
              <w:rPr>
                <w:lang w:eastAsia="zh-CN"/>
              </w:rPr>
            </w:pPr>
            <w:r>
              <w:rPr>
                <w:lang w:eastAsia="zh-CN"/>
              </w:rPr>
              <w:t>pos1</w:t>
            </w:r>
          </w:p>
        </w:tc>
        <w:tc>
          <w:tcPr>
            <w:tcW w:w="828" w:type="dxa"/>
          </w:tcPr>
          <w:p w14:paraId="3B01CB1D" w14:textId="77777777" w:rsidR="00E45BCD" w:rsidRPr="002111D7" w:rsidRDefault="00E45BCD" w:rsidP="00E45BCD">
            <w:pPr>
              <w:pStyle w:val="TAC"/>
            </w:pPr>
            <w:r>
              <w:rPr>
                <w:lang w:eastAsia="zh-CN"/>
              </w:rPr>
              <w:t>-12.4</w:t>
            </w:r>
          </w:p>
        </w:tc>
      </w:tr>
      <w:tr w:rsidR="00E45BCD" w:rsidRPr="008C3753" w14:paraId="75B4CB10" w14:textId="77777777" w:rsidTr="001A6C5F">
        <w:trPr>
          <w:trHeight w:val="137"/>
        </w:trPr>
        <w:tc>
          <w:tcPr>
            <w:tcW w:w="1007" w:type="dxa"/>
            <w:vMerge/>
            <w:vAlign w:val="center"/>
          </w:tcPr>
          <w:p w14:paraId="189DD21A" w14:textId="77777777" w:rsidR="00E45BCD" w:rsidRPr="002111D7" w:rsidRDefault="00E45BCD" w:rsidP="00E45BCD">
            <w:pPr>
              <w:pStyle w:val="TAC"/>
            </w:pPr>
          </w:p>
        </w:tc>
        <w:tc>
          <w:tcPr>
            <w:tcW w:w="1085" w:type="dxa"/>
            <w:vMerge w:val="restart"/>
            <w:vAlign w:val="center"/>
          </w:tcPr>
          <w:p w14:paraId="7991FF3E" w14:textId="77777777" w:rsidR="00E45BCD" w:rsidRPr="002111D7" w:rsidRDefault="00E45BCD" w:rsidP="00E45BCD">
            <w:pPr>
              <w:pStyle w:val="TAC"/>
            </w:pPr>
            <w:r w:rsidRPr="002111D7">
              <w:t>8</w:t>
            </w:r>
          </w:p>
        </w:tc>
        <w:tc>
          <w:tcPr>
            <w:tcW w:w="861" w:type="dxa"/>
          </w:tcPr>
          <w:p w14:paraId="70F9D885" w14:textId="77777777" w:rsidR="00E45BCD" w:rsidRPr="002111D7" w:rsidRDefault="00E45BCD" w:rsidP="00E45BCD">
            <w:pPr>
              <w:pStyle w:val="TAC"/>
              <w:rPr>
                <w:rFonts w:cs="Arial"/>
              </w:rPr>
            </w:pPr>
            <w:r w:rsidRPr="002111D7">
              <w:rPr>
                <w:rFonts w:cs="Arial"/>
              </w:rPr>
              <w:t>Normal</w:t>
            </w:r>
          </w:p>
        </w:tc>
        <w:tc>
          <w:tcPr>
            <w:tcW w:w="1905" w:type="dxa"/>
          </w:tcPr>
          <w:p w14:paraId="3BF44ED8" w14:textId="77777777" w:rsidR="00E45BCD" w:rsidRPr="002111D7" w:rsidRDefault="00E45BCD" w:rsidP="00E45BCD">
            <w:pPr>
              <w:pStyle w:val="TAC"/>
            </w:pPr>
            <w:r w:rsidRPr="002111D7">
              <w:t>TDLA30-10 Low</w:t>
            </w:r>
          </w:p>
        </w:tc>
        <w:tc>
          <w:tcPr>
            <w:tcW w:w="1374" w:type="dxa"/>
          </w:tcPr>
          <w:p w14:paraId="268176EF" w14:textId="77777777" w:rsidR="00E45BCD" w:rsidRPr="002111D7" w:rsidRDefault="00E45BCD" w:rsidP="00E45BCD">
            <w:pPr>
              <w:pStyle w:val="TAC"/>
            </w:pPr>
            <w:r w:rsidRPr="002111D7">
              <w:t>70 %</w:t>
            </w:r>
          </w:p>
        </w:tc>
        <w:tc>
          <w:tcPr>
            <w:tcW w:w="1418" w:type="dxa"/>
          </w:tcPr>
          <w:p w14:paraId="4FBC66B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9BD8E05" w14:textId="77777777" w:rsidR="00E45BCD" w:rsidRPr="002111D7" w:rsidRDefault="00E45BCD" w:rsidP="00E45BCD">
            <w:pPr>
              <w:pStyle w:val="TAC"/>
              <w:rPr>
                <w:lang w:eastAsia="zh-CN"/>
              </w:rPr>
            </w:pPr>
            <w:r>
              <w:rPr>
                <w:lang w:eastAsia="zh-CN"/>
              </w:rPr>
              <w:t>pos0</w:t>
            </w:r>
          </w:p>
        </w:tc>
        <w:tc>
          <w:tcPr>
            <w:tcW w:w="828" w:type="dxa"/>
          </w:tcPr>
          <w:p w14:paraId="47FDFBE1" w14:textId="77777777" w:rsidR="00E45BCD" w:rsidRPr="002111D7" w:rsidRDefault="00E45BCD" w:rsidP="00E45BCD">
            <w:pPr>
              <w:pStyle w:val="TAC"/>
            </w:pPr>
            <w:r>
              <w:rPr>
                <w:lang w:eastAsia="zh-CN"/>
              </w:rPr>
              <w:t>-15.2</w:t>
            </w:r>
          </w:p>
        </w:tc>
      </w:tr>
      <w:tr w:rsidR="00E45BCD" w:rsidRPr="008C3753" w14:paraId="55676958" w14:textId="77777777" w:rsidTr="001A6C5F">
        <w:tc>
          <w:tcPr>
            <w:tcW w:w="1007" w:type="dxa"/>
            <w:vMerge/>
          </w:tcPr>
          <w:p w14:paraId="33DF2D55" w14:textId="77777777" w:rsidR="00E45BCD" w:rsidRPr="002111D7" w:rsidRDefault="00E45BCD" w:rsidP="00E45BCD">
            <w:pPr>
              <w:pStyle w:val="TAC"/>
            </w:pPr>
          </w:p>
        </w:tc>
        <w:tc>
          <w:tcPr>
            <w:tcW w:w="1085" w:type="dxa"/>
            <w:vMerge/>
          </w:tcPr>
          <w:p w14:paraId="13DAEDEC" w14:textId="77777777" w:rsidR="00E45BCD" w:rsidRPr="002111D7" w:rsidRDefault="00E45BCD" w:rsidP="00E45BCD">
            <w:pPr>
              <w:pStyle w:val="TAC"/>
            </w:pPr>
          </w:p>
        </w:tc>
        <w:tc>
          <w:tcPr>
            <w:tcW w:w="861" w:type="dxa"/>
          </w:tcPr>
          <w:p w14:paraId="50E63A9E" w14:textId="77777777" w:rsidR="00E45BCD" w:rsidRPr="002111D7" w:rsidRDefault="00E45BCD" w:rsidP="00E45BCD">
            <w:pPr>
              <w:pStyle w:val="TAC"/>
              <w:rPr>
                <w:rFonts w:cs="Arial"/>
              </w:rPr>
            </w:pPr>
            <w:r w:rsidRPr="002111D7">
              <w:rPr>
                <w:rFonts w:cs="Arial"/>
              </w:rPr>
              <w:t>Normal</w:t>
            </w:r>
          </w:p>
        </w:tc>
        <w:tc>
          <w:tcPr>
            <w:tcW w:w="1905" w:type="dxa"/>
          </w:tcPr>
          <w:p w14:paraId="2B63AEF8" w14:textId="77777777" w:rsidR="00E45BCD" w:rsidRPr="002111D7" w:rsidRDefault="00E45BCD" w:rsidP="00E45BCD">
            <w:pPr>
              <w:pStyle w:val="TAC"/>
            </w:pPr>
            <w:r w:rsidRPr="002111D7">
              <w:t>TDLA30-10 Low</w:t>
            </w:r>
          </w:p>
        </w:tc>
        <w:tc>
          <w:tcPr>
            <w:tcW w:w="1374" w:type="dxa"/>
          </w:tcPr>
          <w:p w14:paraId="2A3C2554" w14:textId="77777777" w:rsidR="00E45BCD" w:rsidRPr="002111D7" w:rsidRDefault="00E45BCD" w:rsidP="00E45BCD">
            <w:pPr>
              <w:pStyle w:val="TAC"/>
            </w:pPr>
            <w:r w:rsidRPr="002111D7">
              <w:t>70 %</w:t>
            </w:r>
          </w:p>
        </w:tc>
        <w:tc>
          <w:tcPr>
            <w:tcW w:w="1418" w:type="dxa"/>
          </w:tcPr>
          <w:p w14:paraId="6070DB0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6490BC98" w14:textId="77777777" w:rsidR="00E45BCD" w:rsidRPr="002111D7" w:rsidRDefault="00E45BCD" w:rsidP="00E45BCD">
            <w:pPr>
              <w:pStyle w:val="TAC"/>
              <w:rPr>
                <w:lang w:eastAsia="zh-CN"/>
              </w:rPr>
            </w:pPr>
            <w:r>
              <w:rPr>
                <w:lang w:eastAsia="zh-CN"/>
              </w:rPr>
              <w:t>pos1</w:t>
            </w:r>
          </w:p>
        </w:tc>
        <w:tc>
          <w:tcPr>
            <w:tcW w:w="828" w:type="dxa"/>
          </w:tcPr>
          <w:p w14:paraId="1F9FED82" w14:textId="77777777" w:rsidR="00E45BCD" w:rsidRPr="002111D7" w:rsidRDefault="00E45BCD" w:rsidP="00E45BCD">
            <w:pPr>
              <w:pStyle w:val="TAC"/>
            </w:pPr>
            <w:r>
              <w:rPr>
                <w:lang w:eastAsia="zh-CN"/>
              </w:rPr>
              <w:t>-14.7</w:t>
            </w:r>
          </w:p>
        </w:tc>
      </w:tr>
    </w:tbl>
    <w:p w14:paraId="7B413BFE" w14:textId="77777777" w:rsidR="00E45BCD" w:rsidRDefault="00E45BC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96C8510" w14:textId="77777777" w:rsidTr="001A6C5F">
        <w:tc>
          <w:tcPr>
            <w:tcW w:w="1007" w:type="dxa"/>
          </w:tcPr>
          <w:p w14:paraId="036AED50"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381EC112" w14:textId="77777777" w:rsidR="00E45BCD" w:rsidRPr="002111D7" w:rsidRDefault="00E45BCD" w:rsidP="00E45BCD">
            <w:pPr>
              <w:pStyle w:val="TAH"/>
            </w:pPr>
            <w:r w:rsidRPr="002111D7">
              <w:t>Number of demodulation branches</w:t>
            </w:r>
          </w:p>
        </w:tc>
        <w:tc>
          <w:tcPr>
            <w:tcW w:w="861" w:type="dxa"/>
          </w:tcPr>
          <w:p w14:paraId="0EE1B36C" w14:textId="77777777" w:rsidR="00E45BCD" w:rsidRPr="002111D7" w:rsidRDefault="00E45BCD" w:rsidP="00E45BCD">
            <w:pPr>
              <w:pStyle w:val="TAH"/>
            </w:pPr>
            <w:r w:rsidRPr="002111D7">
              <w:t>Cyclic prefix</w:t>
            </w:r>
          </w:p>
        </w:tc>
        <w:tc>
          <w:tcPr>
            <w:tcW w:w="1905" w:type="dxa"/>
          </w:tcPr>
          <w:p w14:paraId="03ACEE96"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1C499463" w14:textId="77777777" w:rsidR="00E45BCD" w:rsidRPr="002111D7" w:rsidRDefault="00E45BCD" w:rsidP="00E45BCD">
            <w:pPr>
              <w:pStyle w:val="TAH"/>
            </w:pPr>
            <w:r w:rsidRPr="002111D7">
              <w:t>Fraction of maximum throughput</w:t>
            </w:r>
          </w:p>
        </w:tc>
        <w:tc>
          <w:tcPr>
            <w:tcW w:w="1418" w:type="dxa"/>
          </w:tcPr>
          <w:p w14:paraId="4DCE4DAA" w14:textId="77777777" w:rsidR="00E45BCD" w:rsidRPr="002111D7" w:rsidRDefault="00E45BCD" w:rsidP="00E45BCD">
            <w:pPr>
              <w:pStyle w:val="TAH"/>
            </w:pPr>
            <w:r w:rsidRPr="002111D7">
              <w:t>FRC</w:t>
            </w:r>
            <w:r w:rsidRPr="002111D7">
              <w:br/>
              <w:t>(annex A)</w:t>
            </w:r>
          </w:p>
        </w:tc>
        <w:tc>
          <w:tcPr>
            <w:tcW w:w="1153" w:type="dxa"/>
          </w:tcPr>
          <w:p w14:paraId="7E865955" w14:textId="77777777" w:rsidR="00E45BCD" w:rsidRPr="002111D7" w:rsidRDefault="00E45BCD" w:rsidP="00E45BCD">
            <w:pPr>
              <w:pStyle w:val="TAH"/>
            </w:pPr>
            <w:r w:rsidRPr="002111D7">
              <w:t>Additional DM-RS position</w:t>
            </w:r>
          </w:p>
        </w:tc>
        <w:tc>
          <w:tcPr>
            <w:tcW w:w="828" w:type="dxa"/>
          </w:tcPr>
          <w:p w14:paraId="031E0546" w14:textId="77777777" w:rsidR="00E45BCD" w:rsidRPr="002111D7" w:rsidRDefault="00E45BCD" w:rsidP="00E45BCD">
            <w:pPr>
              <w:pStyle w:val="TAH"/>
            </w:pPr>
            <w:r w:rsidRPr="002111D7">
              <w:t>SNR</w:t>
            </w:r>
          </w:p>
          <w:p w14:paraId="31BCF76B" w14:textId="77777777" w:rsidR="00E45BCD" w:rsidRPr="002111D7" w:rsidRDefault="00E45BCD" w:rsidP="00E45BCD">
            <w:pPr>
              <w:pStyle w:val="TAH"/>
            </w:pPr>
            <w:r w:rsidRPr="002111D7">
              <w:t>(dB)</w:t>
            </w:r>
          </w:p>
        </w:tc>
      </w:tr>
      <w:tr w:rsidR="00E45BCD" w:rsidRPr="008C3753" w14:paraId="6D0B3210" w14:textId="77777777" w:rsidTr="001A6C5F">
        <w:tc>
          <w:tcPr>
            <w:tcW w:w="1007" w:type="dxa"/>
            <w:vMerge w:val="restart"/>
            <w:vAlign w:val="center"/>
          </w:tcPr>
          <w:p w14:paraId="13398258" w14:textId="77777777" w:rsidR="00E45BCD" w:rsidRPr="002111D7" w:rsidRDefault="00E45BCD" w:rsidP="00E45BCD">
            <w:pPr>
              <w:pStyle w:val="TAC"/>
            </w:pPr>
            <w:r w:rsidRPr="002111D7">
              <w:t>1</w:t>
            </w:r>
          </w:p>
        </w:tc>
        <w:tc>
          <w:tcPr>
            <w:tcW w:w="1085" w:type="dxa"/>
            <w:vMerge w:val="restart"/>
            <w:vAlign w:val="center"/>
          </w:tcPr>
          <w:p w14:paraId="204A210B" w14:textId="77777777" w:rsidR="00E45BCD" w:rsidRPr="002111D7" w:rsidRDefault="00E45BCD" w:rsidP="00E45BCD">
            <w:pPr>
              <w:pStyle w:val="TAC"/>
            </w:pPr>
            <w:r w:rsidRPr="002111D7">
              <w:t>2</w:t>
            </w:r>
          </w:p>
        </w:tc>
        <w:tc>
          <w:tcPr>
            <w:tcW w:w="861" w:type="dxa"/>
          </w:tcPr>
          <w:p w14:paraId="56E269E1" w14:textId="77777777" w:rsidR="00E45BCD" w:rsidRPr="002111D7" w:rsidRDefault="00E45BCD" w:rsidP="00E45BCD">
            <w:pPr>
              <w:pStyle w:val="TAC"/>
              <w:rPr>
                <w:rFonts w:cs="Arial"/>
              </w:rPr>
            </w:pPr>
            <w:r w:rsidRPr="002111D7">
              <w:rPr>
                <w:rFonts w:cs="Arial"/>
              </w:rPr>
              <w:t>Normal</w:t>
            </w:r>
          </w:p>
        </w:tc>
        <w:tc>
          <w:tcPr>
            <w:tcW w:w="1905" w:type="dxa"/>
          </w:tcPr>
          <w:p w14:paraId="4704B022" w14:textId="77777777" w:rsidR="00E45BCD" w:rsidRPr="002111D7" w:rsidRDefault="00E45BCD" w:rsidP="00E45BCD">
            <w:pPr>
              <w:pStyle w:val="TAC"/>
            </w:pPr>
            <w:r w:rsidRPr="002111D7">
              <w:t>TDLA30-10 Low</w:t>
            </w:r>
          </w:p>
        </w:tc>
        <w:tc>
          <w:tcPr>
            <w:tcW w:w="1374" w:type="dxa"/>
          </w:tcPr>
          <w:p w14:paraId="19E5E890" w14:textId="77777777" w:rsidR="00E45BCD" w:rsidRPr="002111D7" w:rsidRDefault="00E45BCD" w:rsidP="00E45BCD">
            <w:pPr>
              <w:pStyle w:val="TAC"/>
            </w:pPr>
            <w:r w:rsidRPr="002111D7">
              <w:t>70 %</w:t>
            </w:r>
          </w:p>
        </w:tc>
        <w:tc>
          <w:tcPr>
            <w:tcW w:w="1418" w:type="dxa"/>
          </w:tcPr>
          <w:p w14:paraId="2417987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8417B0E" w14:textId="77777777" w:rsidR="00E45BCD" w:rsidRPr="002111D7" w:rsidRDefault="00E45BCD" w:rsidP="00E45BCD">
            <w:pPr>
              <w:pStyle w:val="TAC"/>
              <w:rPr>
                <w:lang w:eastAsia="zh-CN"/>
              </w:rPr>
            </w:pPr>
            <w:r>
              <w:rPr>
                <w:lang w:eastAsia="zh-CN"/>
              </w:rPr>
              <w:t>pos0</w:t>
            </w:r>
          </w:p>
        </w:tc>
        <w:tc>
          <w:tcPr>
            <w:tcW w:w="828" w:type="dxa"/>
          </w:tcPr>
          <w:p w14:paraId="431A8FCB" w14:textId="77777777" w:rsidR="00E45BCD" w:rsidRPr="002111D7" w:rsidRDefault="00E45BCD" w:rsidP="00E45BCD">
            <w:pPr>
              <w:pStyle w:val="TAC"/>
              <w:rPr>
                <w:lang w:eastAsia="zh-CN"/>
              </w:rPr>
            </w:pPr>
            <w:r>
              <w:rPr>
                <w:lang w:eastAsia="zh-CN"/>
              </w:rPr>
              <w:t>-3.2</w:t>
            </w:r>
          </w:p>
        </w:tc>
      </w:tr>
      <w:tr w:rsidR="00E45BCD" w:rsidRPr="008C3753" w14:paraId="79F3ADC6" w14:textId="77777777" w:rsidTr="001A6C5F">
        <w:tc>
          <w:tcPr>
            <w:tcW w:w="1007" w:type="dxa"/>
            <w:vMerge/>
            <w:vAlign w:val="center"/>
          </w:tcPr>
          <w:p w14:paraId="618C8F6A" w14:textId="77777777" w:rsidR="00E45BCD" w:rsidRPr="002111D7" w:rsidRDefault="00E45BCD" w:rsidP="00E45BCD">
            <w:pPr>
              <w:pStyle w:val="TAC"/>
            </w:pPr>
          </w:p>
        </w:tc>
        <w:tc>
          <w:tcPr>
            <w:tcW w:w="1085" w:type="dxa"/>
            <w:vMerge/>
            <w:vAlign w:val="center"/>
          </w:tcPr>
          <w:p w14:paraId="6866BC3B" w14:textId="77777777" w:rsidR="00E45BCD" w:rsidRPr="002111D7" w:rsidRDefault="00E45BCD" w:rsidP="00E45BCD">
            <w:pPr>
              <w:pStyle w:val="TAC"/>
            </w:pPr>
          </w:p>
        </w:tc>
        <w:tc>
          <w:tcPr>
            <w:tcW w:w="861" w:type="dxa"/>
          </w:tcPr>
          <w:p w14:paraId="485024C2" w14:textId="77777777" w:rsidR="00E45BCD" w:rsidRPr="002111D7" w:rsidRDefault="00E45BCD" w:rsidP="00E45BCD">
            <w:pPr>
              <w:pStyle w:val="TAC"/>
              <w:rPr>
                <w:rFonts w:cs="Arial"/>
              </w:rPr>
            </w:pPr>
            <w:r w:rsidRPr="002111D7">
              <w:rPr>
                <w:rFonts w:cs="Arial"/>
              </w:rPr>
              <w:t>Normal</w:t>
            </w:r>
          </w:p>
        </w:tc>
        <w:tc>
          <w:tcPr>
            <w:tcW w:w="1905" w:type="dxa"/>
          </w:tcPr>
          <w:p w14:paraId="459F13F2" w14:textId="77777777" w:rsidR="00E45BCD" w:rsidRPr="002111D7" w:rsidRDefault="00E45BCD" w:rsidP="00E45BCD">
            <w:pPr>
              <w:pStyle w:val="TAC"/>
            </w:pPr>
            <w:r w:rsidRPr="002111D7">
              <w:t>TDLA30-10 Low</w:t>
            </w:r>
          </w:p>
        </w:tc>
        <w:tc>
          <w:tcPr>
            <w:tcW w:w="1374" w:type="dxa"/>
          </w:tcPr>
          <w:p w14:paraId="02CD1338" w14:textId="77777777" w:rsidR="00E45BCD" w:rsidRPr="002111D7" w:rsidRDefault="00E45BCD" w:rsidP="00E45BCD">
            <w:pPr>
              <w:pStyle w:val="TAC"/>
            </w:pPr>
            <w:r w:rsidRPr="002111D7">
              <w:t>70 %</w:t>
            </w:r>
          </w:p>
        </w:tc>
        <w:tc>
          <w:tcPr>
            <w:tcW w:w="1418" w:type="dxa"/>
          </w:tcPr>
          <w:p w14:paraId="1066F8D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59649A4F" w14:textId="77777777" w:rsidR="00E45BCD" w:rsidRPr="002111D7" w:rsidDel="00F22DA0" w:rsidRDefault="00E45BCD" w:rsidP="00E45BCD">
            <w:pPr>
              <w:pStyle w:val="TAC"/>
              <w:rPr>
                <w:lang w:eastAsia="zh-CN"/>
              </w:rPr>
            </w:pPr>
            <w:r>
              <w:rPr>
                <w:lang w:eastAsia="zh-CN"/>
              </w:rPr>
              <w:t>pos1</w:t>
            </w:r>
          </w:p>
        </w:tc>
        <w:tc>
          <w:tcPr>
            <w:tcW w:w="828" w:type="dxa"/>
          </w:tcPr>
          <w:p w14:paraId="0380A983" w14:textId="77777777" w:rsidR="00E45BCD" w:rsidRPr="002111D7" w:rsidRDefault="00E45BCD" w:rsidP="00E45BCD">
            <w:pPr>
              <w:pStyle w:val="TAC"/>
              <w:rPr>
                <w:lang w:eastAsia="zh-CN"/>
              </w:rPr>
            </w:pPr>
            <w:r>
              <w:rPr>
                <w:lang w:eastAsia="zh-CN"/>
              </w:rPr>
              <w:t>-2.3</w:t>
            </w:r>
          </w:p>
        </w:tc>
      </w:tr>
      <w:tr w:rsidR="00E45BCD" w:rsidRPr="008C3753" w14:paraId="6265A2DB" w14:textId="77777777" w:rsidTr="001A6C5F">
        <w:tc>
          <w:tcPr>
            <w:tcW w:w="1007" w:type="dxa"/>
            <w:vMerge/>
            <w:vAlign w:val="center"/>
          </w:tcPr>
          <w:p w14:paraId="145E850F" w14:textId="77777777" w:rsidR="00E45BCD" w:rsidRPr="002111D7" w:rsidRDefault="00E45BCD" w:rsidP="00E45BCD">
            <w:pPr>
              <w:pStyle w:val="TAC"/>
            </w:pPr>
          </w:p>
        </w:tc>
        <w:tc>
          <w:tcPr>
            <w:tcW w:w="1085" w:type="dxa"/>
            <w:vMerge w:val="restart"/>
            <w:vAlign w:val="center"/>
          </w:tcPr>
          <w:p w14:paraId="09235B4E" w14:textId="77777777" w:rsidR="00E45BCD" w:rsidRPr="002111D7" w:rsidRDefault="00E45BCD" w:rsidP="00E45BCD">
            <w:pPr>
              <w:pStyle w:val="TAC"/>
            </w:pPr>
            <w:r w:rsidRPr="002111D7">
              <w:t>4</w:t>
            </w:r>
          </w:p>
        </w:tc>
        <w:tc>
          <w:tcPr>
            <w:tcW w:w="861" w:type="dxa"/>
          </w:tcPr>
          <w:p w14:paraId="2C72846C" w14:textId="77777777" w:rsidR="00E45BCD" w:rsidRPr="002111D7" w:rsidRDefault="00E45BCD" w:rsidP="00E45BCD">
            <w:pPr>
              <w:pStyle w:val="TAC"/>
              <w:rPr>
                <w:rFonts w:cs="Arial"/>
              </w:rPr>
            </w:pPr>
            <w:r w:rsidRPr="002111D7">
              <w:rPr>
                <w:rFonts w:cs="Arial"/>
              </w:rPr>
              <w:t>Normal</w:t>
            </w:r>
          </w:p>
        </w:tc>
        <w:tc>
          <w:tcPr>
            <w:tcW w:w="1905" w:type="dxa"/>
          </w:tcPr>
          <w:p w14:paraId="404EE8D8" w14:textId="77777777" w:rsidR="00E45BCD" w:rsidRPr="002111D7" w:rsidRDefault="00E45BCD" w:rsidP="00E45BCD">
            <w:pPr>
              <w:pStyle w:val="TAC"/>
            </w:pPr>
            <w:r w:rsidRPr="002111D7">
              <w:t>TDLA30-10 Low</w:t>
            </w:r>
          </w:p>
        </w:tc>
        <w:tc>
          <w:tcPr>
            <w:tcW w:w="1374" w:type="dxa"/>
          </w:tcPr>
          <w:p w14:paraId="2E47767E" w14:textId="77777777" w:rsidR="00E45BCD" w:rsidRPr="002111D7" w:rsidRDefault="00E45BCD" w:rsidP="00E45BCD">
            <w:pPr>
              <w:pStyle w:val="TAC"/>
            </w:pPr>
            <w:r w:rsidRPr="002111D7">
              <w:t>70 %</w:t>
            </w:r>
          </w:p>
        </w:tc>
        <w:tc>
          <w:tcPr>
            <w:tcW w:w="1418" w:type="dxa"/>
          </w:tcPr>
          <w:p w14:paraId="0699995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4D9B6E39" w14:textId="77777777" w:rsidR="00E45BCD" w:rsidRPr="002111D7" w:rsidRDefault="00E45BCD" w:rsidP="00E45BCD">
            <w:pPr>
              <w:pStyle w:val="TAC"/>
              <w:rPr>
                <w:lang w:eastAsia="zh-CN"/>
              </w:rPr>
            </w:pPr>
            <w:r>
              <w:rPr>
                <w:lang w:eastAsia="zh-CN"/>
              </w:rPr>
              <w:t>pos0</w:t>
            </w:r>
          </w:p>
        </w:tc>
        <w:tc>
          <w:tcPr>
            <w:tcW w:w="828" w:type="dxa"/>
          </w:tcPr>
          <w:p w14:paraId="5EE06A94" w14:textId="77777777" w:rsidR="00E45BCD" w:rsidRPr="002111D7" w:rsidRDefault="00E45BCD" w:rsidP="00E45BCD">
            <w:pPr>
              <w:pStyle w:val="TAC"/>
            </w:pPr>
            <w:r>
              <w:rPr>
                <w:lang w:eastAsia="zh-CN"/>
              </w:rPr>
              <w:t>-6.4</w:t>
            </w:r>
          </w:p>
        </w:tc>
      </w:tr>
      <w:tr w:rsidR="00E45BCD" w:rsidRPr="008C3753" w14:paraId="4ED139E2" w14:textId="77777777" w:rsidTr="001A6C5F">
        <w:tc>
          <w:tcPr>
            <w:tcW w:w="1007" w:type="dxa"/>
            <w:vMerge/>
            <w:vAlign w:val="center"/>
          </w:tcPr>
          <w:p w14:paraId="70258565" w14:textId="77777777" w:rsidR="00E45BCD" w:rsidRPr="002111D7" w:rsidRDefault="00E45BCD" w:rsidP="00E45BCD">
            <w:pPr>
              <w:pStyle w:val="TAC"/>
            </w:pPr>
          </w:p>
        </w:tc>
        <w:tc>
          <w:tcPr>
            <w:tcW w:w="1085" w:type="dxa"/>
            <w:vMerge/>
            <w:vAlign w:val="center"/>
          </w:tcPr>
          <w:p w14:paraId="6A7B6BB9" w14:textId="77777777" w:rsidR="00E45BCD" w:rsidRPr="002111D7" w:rsidRDefault="00E45BCD" w:rsidP="00E45BCD">
            <w:pPr>
              <w:pStyle w:val="TAC"/>
            </w:pPr>
          </w:p>
        </w:tc>
        <w:tc>
          <w:tcPr>
            <w:tcW w:w="861" w:type="dxa"/>
          </w:tcPr>
          <w:p w14:paraId="1BE0981D" w14:textId="77777777" w:rsidR="00E45BCD" w:rsidRPr="002111D7" w:rsidRDefault="00E45BCD" w:rsidP="00E45BCD">
            <w:pPr>
              <w:pStyle w:val="TAC"/>
              <w:rPr>
                <w:rFonts w:cs="Arial"/>
              </w:rPr>
            </w:pPr>
            <w:r w:rsidRPr="002111D7">
              <w:rPr>
                <w:rFonts w:cs="Arial"/>
              </w:rPr>
              <w:t>Normal</w:t>
            </w:r>
          </w:p>
        </w:tc>
        <w:tc>
          <w:tcPr>
            <w:tcW w:w="1905" w:type="dxa"/>
          </w:tcPr>
          <w:p w14:paraId="12384656" w14:textId="77777777" w:rsidR="00E45BCD" w:rsidRPr="002111D7" w:rsidRDefault="00E45BCD" w:rsidP="00E45BCD">
            <w:pPr>
              <w:pStyle w:val="TAC"/>
            </w:pPr>
            <w:r w:rsidRPr="002111D7">
              <w:t>TDLA30-10 Low</w:t>
            </w:r>
          </w:p>
        </w:tc>
        <w:tc>
          <w:tcPr>
            <w:tcW w:w="1374" w:type="dxa"/>
          </w:tcPr>
          <w:p w14:paraId="13EF14C1" w14:textId="77777777" w:rsidR="00E45BCD" w:rsidRPr="002111D7" w:rsidRDefault="00E45BCD" w:rsidP="00E45BCD">
            <w:pPr>
              <w:pStyle w:val="TAC"/>
            </w:pPr>
            <w:r w:rsidRPr="002111D7">
              <w:t>70 %</w:t>
            </w:r>
          </w:p>
        </w:tc>
        <w:tc>
          <w:tcPr>
            <w:tcW w:w="1418" w:type="dxa"/>
          </w:tcPr>
          <w:p w14:paraId="55FBFCD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F1F9DF2" w14:textId="77777777" w:rsidR="00E45BCD" w:rsidRPr="002111D7" w:rsidRDefault="00E45BCD" w:rsidP="00E45BCD">
            <w:pPr>
              <w:pStyle w:val="TAC"/>
              <w:rPr>
                <w:lang w:eastAsia="zh-CN"/>
              </w:rPr>
            </w:pPr>
            <w:r>
              <w:rPr>
                <w:lang w:eastAsia="zh-CN"/>
              </w:rPr>
              <w:t>pos1</w:t>
            </w:r>
          </w:p>
        </w:tc>
        <w:tc>
          <w:tcPr>
            <w:tcW w:w="828" w:type="dxa"/>
          </w:tcPr>
          <w:p w14:paraId="3AFB1E96" w14:textId="77777777" w:rsidR="00E45BCD" w:rsidRPr="002111D7" w:rsidRDefault="00E45BCD" w:rsidP="00E45BCD">
            <w:pPr>
              <w:pStyle w:val="TAC"/>
            </w:pPr>
            <w:r>
              <w:rPr>
                <w:lang w:eastAsia="zh-CN"/>
              </w:rPr>
              <w:t>-5.9</w:t>
            </w:r>
          </w:p>
        </w:tc>
      </w:tr>
      <w:tr w:rsidR="00E45BCD" w:rsidRPr="008C3753" w14:paraId="3C2A7D54" w14:textId="77777777" w:rsidTr="001A6C5F">
        <w:trPr>
          <w:trHeight w:val="137"/>
        </w:trPr>
        <w:tc>
          <w:tcPr>
            <w:tcW w:w="1007" w:type="dxa"/>
            <w:vMerge/>
            <w:vAlign w:val="center"/>
          </w:tcPr>
          <w:p w14:paraId="4BA66154" w14:textId="77777777" w:rsidR="00E45BCD" w:rsidRPr="002111D7" w:rsidRDefault="00E45BCD" w:rsidP="00E45BCD">
            <w:pPr>
              <w:pStyle w:val="TAC"/>
            </w:pPr>
          </w:p>
        </w:tc>
        <w:tc>
          <w:tcPr>
            <w:tcW w:w="1085" w:type="dxa"/>
            <w:vMerge w:val="restart"/>
            <w:vAlign w:val="center"/>
          </w:tcPr>
          <w:p w14:paraId="48F09F45" w14:textId="77777777" w:rsidR="00E45BCD" w:rsidRPr="002111D7" w:rsidRDefault="00E45BCD" w:rsidP="00E45BCD">
            <w:pPr>
              <w:pStyle w:val="TAC"/>
            </w:pPr>
            <w:r w:rsidRPr="002111D7">
              <w:t>8</w:t>
            </w:r>
          </w:p>
        </w:tc>
        <w:tc>
          <w:tcPr>
            <w:tcW w:w="861" w:type="dxa"/>
          </w:tcPr>
          <w:p w14:paraId="521AE60B" w14:textId="77777777" w:rsidR="00E45BCD" w:rsidRPr="002111D7" w:rsidRDefault="00E45BCD" w:rsidP="00E45BCD">
            <w:pPr>
              <w:pStyle w:val="TAC"/>
              <w:rPr>
                <w:rFonts w:cs="Arial"/>
              </w:rPr>
            </w:pPr>
            <w:r w:rsidRPr="002111D7">
              <w:rPr>
                <w:rFonts w:cs="Arial"/>
              </w:rPr>
              <w:t>Normal</w:t>
            </w:r>
          </w:p>
        </w:tc>
        <w:tc>
          <w:tcPr>
            <w:tcW w:w="1905" w:type="dxa"/>
          </w:tcPr>
          <w:p w14:paraId="6CF814E0" w14:textId="77777777" w:rsidR="00E45BCD" w:rsidRPr="002111D7" w:rsidRDefault="00E45BCD" w:rsidP="00E45BCD">
            <w:pPr>
              <w:pStyle w:val="TAC"/>
            </w:pPr>
            <w:r w:rsidRPr="002111D7">
              <w:t>TDLA30-10 Low</w:t>
            </w:r>
          </w:p>
        </w:tc>
        <w:tc>
          <w:tcPr>
            <w:tcW w:w="1374" w:type="dxa"/>
          </w:tcPr>
          <w:p w14:paraId="0445D043" w14:textId="77777777" w:rsidR="00E45BCD" w:rsidRPr="002111D7" w:rsidRDefault="00E45BCD" w:rsidP="00E45BCD">
            <w:pPr>
              <w:pStyle w:val="TAC"/>
            </w:pPr>
            <w:r w:rsidRPr="002111D7">
              <w:t>70 %</w:t>
            </w:r>
          </w:p>
        </w:tc>
        <w:tc>
          <w:tcPr>
            <w:tcW w:w="1418" w:type="dxa"/>
          </w:tcPr>
          <w:p w14:paraId="055349A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73C23D6" w14:textId="77777777" w:rsidR="00E45BCD" w:rsidRPr="002111D7" w:rsidRDefault="00E45BCD" w:rsidP="00E45BCD">
            <w:pPr>
              <w:pStyle w:val="TAC"/>
              <w:rPr>
                <w:lang w:eastAsia="zh-CN"/>
              </w:rPr>
            </w:pPr>
            <w:r>
              <w:rPr>
                <w:lang w:eastAsia="zh-CN"/>
              </w:rPr>
              <w:t>pos0</w:t>
            </w:r>
          </w:p>
        </w:tc>
        <w:tc>
          <w:tcPr>
            <w:tcW w:w="828" w:type="dxa"/>
          </w:tcPr>
          <w:p w14:paraId="0937C919" w14:textId="77777777" w:rsidR="00E45BCD" w:rsidRPr="002111D7" w:rsidRDefault="00E45BCD" w:rsidP="00E45BCD">
            <w:pPr>
              <w:pStyle w:val="TAC"/>
            </w:pPr>
            <w:r>
              <w:rPr>
                <w:lang w:eastAsia="zh-CN"/>
              </w:rPr>
              <w:t>-9.7</w:t>
            </w:r>
          </w:p>
        </w:tc>
      </w:tr>
      <w:tr w:rsidR="00E45BCD" w:rsidRPr="008C3753" w14:paraId="37A56E4F" w14:textId="77777777" w:rsidTr="001A6C5F">
        <w:tc>
          <w:tcPr>
            <w:tcW w:w="1007" w:type="dxa"/>
            <w:vMerge/>
          </w:tcPr>
          <w:p w14:paraId="4516D0AA" w14:textId="77777777" w:rsidR="00E45BCD" w:rsidRPr="002111D7" w:rsidRDefault="00E45BCD" w:rsidP="00E45BCD">
            <w:pPr>
              <w:pStyle w:val="TAC"/>
            </w:pPr>
          </w:p>
        </w:tc>
        <w:tc>
          <w:tcPr>
            <w:tcW w:w="1085" w:type="dxa"/>
            <w:vMerge/>
          </w:tcPr>
          <w:p w14:paraId="174FD8BC" w14:textId="77777777" w:rsidR="00E45BCD" w:rsidRPr="002111D7" w:rsidRDefault="00E45BCD" w:rsidP="00E45BCD">
            <w:pPr>
              <w:pStyle w:val="TAC"/>
            </w:pPr>
          </w:p>
        </w:tc>
        <w:tc>
          <w:tcPr>
            <w:tcW w:w="861" w:type="dxa"/>
          </w:tcPr>
          <w:p w14:paraId="6D3A6901" w14:textId="77777777" w:rsidR="00E45BCD" w:rsidRPr="002111D7" w:rsidRDefault="00E45BCD" w:rsidP="00E45BCD">
            <w:pPr>
              <w:pStyle w:val="TAC"/>
              <w:rPr>
                <w:rFonts w:cs="Arial"/>
              </w:rPr>
            </w:pPr>
            <w:r w:rsidRPr="002111D7">
              <w:rPr>
                <w:rFonts w:cs="Arial"/>
              </w:rPr>
              <w:t>Normal</w:t>
            </w:r>
          </w:p>
        </w:tc>
        <w:tc>
          <w:tcPr>
            <w:tcW w:w="1905" w:type="dxa"/>
          </w:tcPr>
          <w:p w14:paraId="74DB3ADB" w14:textId="77777777" w:rsidR="00E45BCD" w:rsidRPr="002111D7" w:rsidRDefault="00E45BCD" w:rsidP="00E45BCD">
            <w:pPr>
              <w:pStyle w:val="TAC"/>
            </w:pPr>
            <w:r w:rsidRPr="002111D7">
              <w:t>TDLA30-10 Low</w:t>
            </w:r>
          </w:p>
        </w:tc>
        <w:tc>
          <w:tcPr>
            <w:tcW w:w="1374" w:type="dxa"/>
          </w:tcPr>
          <w:p w14:paraId="196DC831" w14:textId="77777777" w:rsidR="00E45BCD" w:rsidRPr="002111D7" w:rsidRDefault="00E45BCD" w:rsidP="00E45BCD">
            <w:pPr>
              <w:pStyle w:val="TAC"/>
            </w:pPr>
            <w:r w:rsidRPr="002111D7">
              <w:t>70 %</w:t>
            </w:r>
          </w:p>
        </w:tc>
        <w:tc>
          <w:tcPr>
            <w:tcW w:w="1418" w:type="dxa"/>
          </w:tcPr>
          <w:p w14:paraId="23A5B12E"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68B0016" w14:textId="77777777" w:rsidR="00E45BCD" w:rsidRPr="002111D7" w:rsidRDefault="00E45BCD" w:rsidP="00E45BCD">
            <w:pPr>
              <w:pStyle w:val="TAC"/>
              <w:rPr>
                <w:lang w:eastAsia="zh-CN"/>
              </w:rPr>
            </w:pPr>
            <w:r>
              <w:rPr>
                <w:lang w:eastAsia="zh-CN"/>
              </w:rPr>
              <w:t>pos1</w:t>
            </w:r>
          </w:p>
        </w:tc>
        <w:tc>
          <w:tcPr>
            <w:tcW w:w="828" w:type="dxa"/>
          </w:tcPr>
          <w:p w14:paraId="3D8F25AF" w14:textId="77777777" w:rsidR="00E45BCD" w:rsidRPr="002111D7" w:rsidRDefault="00E45BCD" w:rsidP="00E45BCD">
            <w:pPr>
              <w:pStyle w:val="TAC"/>
            </w:pPr>
            <w:r>
              <w:rPr>
                <w:lang w:eastAsia="zh-CN"/>
              </w:rPr>
              <w:t>-9.1</w:t>
            </w:r>
          </w:p>
        </w:tc>
      </w:tr>
    </w:tbl>
    <w:p w14:paraId="037DC05C" w14:textId="77777777" w:rsidR="00E45BCD" w:rsidRPr="00B83FCF" w:rsidRDefault="00E45BC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D5A68E8" w14:textId="77777777" w:rsidTr="001A6C5F">
        <w:tc>
          <w:tcPr>
            <w:tcW w:w="1007" w:type="dxa"/>
          </w:tcPr>
          <w:p w14:paraId="35A3E162"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B0A49BC" w14:textId="77777777" w:rsidR="00E45BCD" w:rsidRPr="002111D7" w:rsidRDefault="00E45BCD" w:rsidP="00E45BCD">
            <w:pPr>
              <w:pStyle w:val="TAH"/>
            </w:pPr>
            <w:r w:rsidRPr="002111D7">
              <w:t>Number of demodulation branches</w:t>
            </w:r>
          </w:p>
        </w:tc>
        <w:tc>
          <w:tcPr>
            <w:tcW w:w="861" w:type="dxa"/>
          </w:tcPr>
          <w:p w14:paraId="04BBA909" w14:textId="77777777" w:rsidR="00E45BCD" w:rsidRPr="002111D7" w:rsidRDefault="00E45BCD" w:rsidP="00E45BCD">
            <w:pPr>
              <w:pStyle w:val="TAH"/>
            </w:pPr>
            <w:r w:rsidRPr="002111D7">
              <w:t>Cyclic prefix</w:t>
            </w:r>
          </w:p>
        </w:tc>
        <w:tc>
          <w:tcPr>
            <w:tcW w:w="1905" w:type="dxa"/>
          </w:tcPr>
          <w:p w14:paraId="2E507BF0"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60AF6C78" w14:textId="77777777" w:rsidR="00E45BCD" w:rsidRPr="002111D7" w:rsidRDefault="00E45BCD" w:rsidP="00E45BCD">
            <w:pPr>
              <w:pStyle w:val="TAH"/>
            </w:pPr>
            <w:r w:rsidRPr="002111D7">
              <w:t>Fraction of maximum throughput</w:t>
            </w:r>
          </w:p>
        </w:tc>
        <w:tc>
          <w:tcPr>
            <w:tcW w:w="1418" w:type="dxa"/>
          </w:tcPr>
          <w:p w14:paraId="44E11FF8" w14:textId="77777777" w:rsidR="00E45BCD" w:rsidRPr="002111D7" w:rsidRDefault="00E45BCD" w:rsidP="00E45BCD">
            <w:pPr>
              <w:pStyle w:val="TAH"/>
            </w:pPr>
            <w:r w:rsidRPr="002111D7">
              <w:t>FRC</w:t>
            </w:r>
            <w:r w:rsidRPr="002111D7">
              <w:br/>
              <w:t>(annex A)</w:t>
            </w:r>
          </w:p>
        </w:tc>
        <w:tc>
          <w:tcPr>
            <w:tcW w:w="1153" w:type="dxa"/>
          </w:tcPr>
          <w:p w14:paraId="0B9447E9" w14:textId="77777777" w:rsidR="00E45BCD" w:rsidRPr="002111D7" w:rsidRDefault="00E45BCD" w:rsidP="00E45BCD">
            <w:pPr>
              <w:pStyle w:val="TAH"/>
            </w:pPr>
            <w:r w:rsidRPr="002111D7">
              <w:t>Additional DM-RS position</w:t>
            </w:r>
          </w:p>
        </w:tc>
        <w:tc>
          <w:tcPr>
            <w:tcW w:w="828" w:type="dxa"/>
          </w:tcPr>
          <w:p w14:paraId="52976ED0" w14:textId="77777777" w:rsidR="00E45BCD" w:rsidRPr="002111D7" w:rsidRDefault="00E45BCD" w:rsidP="00E45BCD">
            <w:pPr>
              <w:pStyle w:val="TAH"/>
            </w:pPr>
            <w:r w:rsidRPr="002111D7">
              <w:t>SNR</w:t>
            </w:r>
          </w:p>
          <w:p w14:paraId="1683121C" w14:textId="77777777" w:rsidR="00E45BCD" w:rsidRPr="002111D7" w:rsidRDefault="00E45BCD" w:rsidP="00E45BCD">
            <w:pPr>
              <w:pStyle w:val="TAH"/>
            </w:pPr>
            <w:r w:rsidRPr="002111D7">
              <w:t>(dB)</w:t>
            </w:r>
          </w:p>
        </w:tc>
      </w:tr>
      <w:tr w:rsidR="00E45BCD" w:rsidRPr="008C3753" w14:paraId="38ED85F2" w14:textId="77777777" w:rsidTr="001A6C5F">
        <w:tc>
          <w:tcPr>
            <w:tcW w:w="1007" w:type="dxa"/>
            <w:vMerge w:val="restart"/>
            <w:vAlign w:val="center"/>
          </w:tcPr>
          <w:p w14:paraId="5077509D" w14:textId="77777777" w:rsidR="00E45BCD" w:rsidRPr="002111D7" w:rsidRDefault="00E45BCD" w:rsidP="00E45BCD">
            <w:pPr>
              <w:pStyle w:val="TAC"/>
            </w:pPr>
            <w:r w:rsidRPr="002111D7">
              <w:t>1</w:t>
            </w:r>
          </w:p>
        </w:tc>
        <w:tc>
          <w:tcPr>
            <w:tcW w:w="1085" w:type="dxa"/>
            <w:vMerge w:val="restart"/>
            <w:vAlign w:val="center"/>
          </w:tcPr>
          <w:p w14:paraId="0C5C8A0E" w14:textId="77777777" w:rsidR="00E45BCD" w:rsidRPr="002111D7" w:rsidRDefault="00E45BCD" w:rsidP="00E45BCD">
            <w:pPr>
              <w:pStyle w:val="TAC"/>
            </w:pPr>
            <w:r w:rsidRPr="002111D7">
              <w:t>2</w:t>
            </w:r>
          </w:p>
        </w:tc>
        <w:tc>
          <w:tcPr>
            <w:tcW w:w="861" w:type="dxa"/>
          </w:tcPr>
          <w:p w14:paraId="5528E798" w14:textId="77777777" w:rsidR="00E45BCD" w:rsidRPr="002111D7" w:rsidRDefault="00E45BCD" w:rsidP="00E45BCD">
            <w:pPr>
              <w:pStyle w:val="TAC"/>
              <w:rPr>
                <w:rFonts w:cs="Arial"/>
              </w:rPr>
            </w:pPr>
            <w:r w:rsidRPr="002111D7">
              <w:rPr>
                <w:rFonts w:cs="Arial"/>
              </w:rPr>
              <w:t>Normal</w:t>
            </w:r>
          </w:p>
        </w:tc>
        <w:tc>
          <w:tcPr>
            <w:tcW w:w="1905" w:type="dxa"/>
          </w:tcPr>
          <w:p w14:paraId="1D498804" w14:textId="77777777" w:rsidR="00E45BCD" w:rsidRPr="002111D7" w:rsidRDefault="00E45BCD" w:rsidP="00E45BCD">
            <w:pPr>
              <w:pStyle w:val="TAC"/>
            </w:pPr>
            <w:r w:rsidRPr="002111D7">
              <w:t>TDLA30-10 Low</w:t>
            </w:r>
          </w:p>
        </w:tc>
        <w:tc>
          <w:tcPr>
            <w:tcW w:w="1374" w:type="dxa"/>
          </w:tcPr>
          <w:p w14:paraId="28F3B41B" w14:textId="77777777" w:rsidR="00E45BCD" w:rsidRPr="002111D7" w:rsidRDefault="00E45BCD" w:rsidP="00E45BCD">
            <w:pPr>
              <w:pStyle w:val="TAC"/>
            </w:pPr>
            <w:r w:rsidRPr="002111D7">
              <w:t>70 %</w:t>
            </w:r>
          </w:p>
        </w:tc>
        <w:tc>
          <w:tcPr>
            <w:tcW w:w="1418" w:type="dxa"/>
          </w:tcPr>
          <w:p w14:paraId="2851418F"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504CC4F1" w14:textId="77777777" w:rsidR="00E45BCD" w:rsidRPr="002111D7" w:rsidRDefault="00E45BCD" w:rsidP="00E45BCD">
            <w:pPr>
              <w:pStyle w:val="TAC"/>
              <w:rPr>
                <w:lang w:eastAsia="zh-CN"/>
              </w:rPr>
            </w:pPr>
            <w:r>
              <w:rPr>
                <w:lang w:eastAsia="zh-CN"/>
              </w:rPr>
              <w:t>pos0</w:t>
            </w:r>
          </w:p>
        </w:tc>
        <w:tc>
          <w:tcPr>
            <w:tcW w:w="828" w:type="dxa"/>
          </w:tcPr>
          <w:p w14:paraId="2C2C4205" w14:textId="77777777" w:rsidR="00E45BCD" w:rsidRPr="002111D7" w:rsidRDefault="00E45BCD" w:rsidP="00E45BCD">
            <w:pPr>
              <w:pStyle w:val="TAC"/>
              <w:rPr>
                <w:lang w:eastAsia="zh-CN"/>
              </w:rPr>
            </w:pPr>
            <w:r>
              <w:rPr>
                <w:lang w:eastAsia="zh-CN"/>
              </w:rPr>
              <w:t>-9.3</w:t>
            </w:r>
          </w:p>
        </w:tc>
      </w:tr>
      <w:tr w:rsidR="00E45BCD" w:rsidRPr="008C3753" w14:paraId="693052E8" w14:textId="77777777" w:rsidTr="001A6C5F">
        <w:tc>
          <w:tcPr>
            <w:tcW w:w="1007" w:type="dxa"/>
            <w:vMerge/>
            <w:vAlign w:val="center"/>
          </w:tcPr>
          <w:p w14:paraId="0B385D60" w14:textId="77777777" w:rsidR="00E45BCD" w:rsidRPr="002111D7" w:rsidRDefault="00E45BCD" w:rsidP="00E45BCD">
            <w:pPr>
              <w:pStyle w:val="TAC"/>
            </w:pPr>
          </w:p>
        </w:tc>
        <w:tc>
          <w:tcPr>
            <w:tcW w:w="1085" w:type="dxa"/>
            <w:vMerge/>
            <w:vAlign w:val="center"/>
          </w:tcPr>
          <w:p w14:paraId="0C62D1CB" w14:textId="77777777" w:rsidR="00E45BCD" w:rsidRPr="002111D7" w:rsidRDefault="00E45BCD" w:rsidP="00E45BCD">
            <w:pPr>
              <w:pStyle w:val="TAC"/>
            </w:pPr>
          </w:p>
        </w:tc>
        <w:tc>
          <w:tcPr>
            <w:tcW w:w="861" w:type="dxa"/>
          </w:tcPr>
          <w:p w14:paraId="461708C6" w14:textId="77777777" w:rsidR="00E45BCD" w:rsidRPr="002111D7" w:rsidRDefault="00E45BCD" w:rsidP="00E45BCD">
            <w:pPr>
              <w:pStyle w:val="TAC"/>
              <w:rPr>
                <w:rFonts w:cs="Arial"/>
              </w:rPr>
            </w:pPr>
            <w:r w:rsidRPr="002111D7">
              <w:rPr>
                <w:rFonts w:cs="Arial"/>
              </w:rPr>
              <w:t>Normal</w:t>
            </w:r>
          </w:p>
        </w:tc>
        <w:tc>
          <w:tcPr>
            <w:tcW w:w="1905" w:type="dxa"/>
          </w:tcPr>
          <w:p w14:paraId="7CB87E53" w14:textId="77777777" w:rsidR="00E45BCD" w:rsidRPr="002111D7" w:rsidRDefault="00E45BCD" w:rsidP="00E45BCD">
            <w:pPr>
              <w:pStyle w:val="TAC"/>
            </w:pPr>
            <w:r w:rsidRPr="002111D7">
              <w:t>TDLA30-10 Low</w:t>
            </w:r>
          </w:p>
        </w:tc>
        <w:tc>
          <w:tcPr>
            <w:tcW w:w="1374" w:type="dxa"/>
          </w:tcPr>
          <w:p w14:paraId="4CD333A8" w14:textId="77777777" w:rsidR="00E45BCD" w:rsidRPr="002111D7" w:rsidRDefault="00E45BCD" w:rsidP="00E45BCD">
            <w:pPr>
              <w:pStyle w:val="TAC"/>
            </w:pPr>
            <w:r w:rsidRPr="002111D7">
              <w:t>70 %</w:t>
            </w:r>
          </w:p>
        </w:tc>
        <w:tc>
          <w:tcPr>
            <w:tcW w:w="1418" w:type="dxa"/>
          </w:tcPr>
          <w:p w14:paraId="5D71977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9CC6521" w14:textId="77777777" w:rsidR="00E45BCD" w:rsidRPr="002111D7" w:rsidDel="00F22DA0" w:rsidRDefault="00E45BCD" w:rsidP="00E45BCD">
            <w:pPr>
              <w:pStyle w:val="TAC"/>
              <w:rPr>
                <w:lang w:eastAsia="zh-CN"/>
              </w:rPr>
            </w:pPr>
            <w:r>
              <w:rPr>
                <w:lang w:eastAsia="zh-CN"/>
              </w:rPr>
              <w:t>pos1</w:t>
            </w:r>
          </w:p>
        </w:tc>
        <w:tc>
          <w:tcPr>
            <w:tcW w:w="828" w:type="dxa"/>
          </w:tcPr>
          <w:p w14:paraId="615085F8" w14:textId="77777777" w:rsidR="00E45BCD" w:rsidRPr="002111D7" w:rsidRDefault="00E45BCD" w:rsidP="00E45BCD">
            <w:pPr>
              <w:pStyle w:val="TAC"/>
              <w:rPr>
                <w:lang w:eastAsia="zh-CN"/>
              </w:rPr>
            </w:pPr>
            <w:r>
              <w:rPr>
                <w:lang w:eastAsia="zh-CN"/>
              </w:rPr>
              <w:t>-7.7</w:t>
            </w:r>
          </w:p>
        </w:tc>
      </w:tr>
      <w:tr w:rsidR="00E45BCD" w:rsidRPr="008C3753" w14:paraId="7029D318" w14:textId="77777777" w:rsidTr="001A6C5F">
        <w:tc>
          <w:tcPr>
            <w:tcW w:w="1007" w:type="dxa"/>
            <w:vMerge/>
            <w:vAlign w:val="center"/>
          </w:tcPr>
          <w:p w14:paraId="7DE989FC" w14:textId="77777777" w:rsidR="00E45BCD" w:rsidRPr="002111D7" w:rsidRDefault="00E45BCD" w:rsidP="00E45BCD">
            <w:pPr>
              <w:pStyle w:val="TAC"/>
            </w:pPr>
          </w:p>
        </w:tc>
        <w:tc>
          <w:tcPr>
            <w:tcW w:w="1085" w:type="dxa"/>
            <w:vMerge w:val="restart"/>
            <w:vAlign w:val="center"/>
          </w:tcPr>
          <w:p w14:paraId="035F847B" w14:textId="77777777" w:rsidR="00E45BCD" w:rsidRPr="002111D7" w:rsidRDefault="00E45BCD" w:rsidP="00E45BCD">
            <w:pPr>
              <w:pStyle w:val="TAC"/>
            </w:pPr>
            <w:r w:rsidRPr="002111D7">
              <w:t>4</w:t>
            </w:r>
          </w:p>
        </w:tc>
        <w:tc>
          <w:tcPr>
            <w:tcW w:w="861" w:type="dxa"/>
          </w:tcPr>
          <w:p w14:paraId="026A26F3" w14:textId="77777777" w:rsidR="00E45BCD" w:rsidRPr="002111D7" w:rsidRDefault="00E45BCD" w:rsidP="00E45BCD">
            <w:pPr>
              <w:pStyle w:val="TAC"/>
              <w:rPr>
                <w:rFonts w:cs="Arial"/>
              </w:rPr>
            </w:pPr>
            <w:r w:rsidRPr="002111D7">
              <w:rPr>
                <w:rFonts w:cs="Arial"/>
              </w:rPr>
              <w:t>Normal</w:t>
            </w:r>
          </w:p>
        </w:tc>
        <w:tc>
          <w:tcPr>
            <w:tcW w:w="1905" w:type="dxa"/>
          </w:tcPr>
          <w:p w14:paraId="3D64D799" w14:textId="77777777" w:rsidR="00E45BCD" w:rsidRPr="002111D7" w:rsidRDefault="00E45BCD" w:rsidP="00E45BCD">
            <w:pPr>
              <w:pStyle w:val="TAC"/>
            </w:pPr>
            <w:r w:rsidRPr="002111D7">
              <w:t>TDLA30-10 Low</w:t>
            </w:r>
          </w:p>
        </w:tc>
        <w:tc>
          <w:tcPr>
            <w:tcW w:w="1374" w:type="dxa"/>
          </w:tcPr>
          <w:p w14:paraId="60AFDF93" w14:textId="77777777" w:rsidR="00E45BCD" w:rsidRPr="002111D7" w:rsidRDefault="00E45BCD" w:rsidP="00E45BCD">
            <w:pPr>
              <w:pStyle w:val="TAC"/>
            </w:pPr>
            <w:r w:rsidRPr="002111D7">
              <w:t>70 %</w:t>
            </w:r>
          </w:p>
        </w:tc>
        <w:tc>
          <w:tcPr>
            <w:tcW w:w="1418" w:type="dxa"/>
          </w:tcPr>
          <w:p w14:paraId="5620F6D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9A9D01F" w14:textId="77777777" w:rsidR="00E45BCD" w:rsidRPr="002111D7" w:rsidRDefault="00E45BCD" w:rsidP="00E45BCD">
            <w:pPr>
              <w:pStyle w:val="TAC"/>
              <w:rPr>
                <w:lang w:eastAsia="zh-CN"/>
              </w:rPr>
            </w:pPr>
            <w:r>
              <w:rPr>
                <w:lang w:eastAsia="zh-CN"/>
              </w:rPr>
              <w:t>pos0</w:t>
            </w:r>
          </w:p>
        </w:tc>
        <w:tc>
          <w:tcPr>
            <w:tcW w:w="828" w:type="dxa"/>
          </w:tcPr>
          <w:p w14:paraId="12A21C71" w14:textId="77777777" w:rsidR="00E45BCD" w:rsidRPr="002111D7" w:rsidRDefault="00E45BCD" w:rsidP="00E45BCD">
            <w:pPr>
              <w:pStyle w:val="TAC"/>
            </w:pPr>
            <w:r>
              <w:rPr>
                <w:lang w:eastAsia="zh-CN"/>
              </w:rPr>
              <w:t>-11.7</w:t>
            </w:r>
          </w:p>
        </w:tc>
      </w:tr>
      <w:tr w:rsidR="00E45BCD" w:rsidRPr="008C3753" w14:paraId="6FA4BA84" w14:textId="77777777" w:rsidTr="001A6C5F">
        <w:tc>
          <w:tcPr>
            <w:tcW w:w="1007" w:type="dxa"/>
            <w:vMerge/>
            <w:vAlign w:val="center"/>
          </w:tcPr>
          <w:p w14:paraId="0F943AD4" w14:textId="77777777" w:rsidR="00E45BCD" w:rsidRPr="002111D7" w:rsidRDefault="00E45BCD" w:rsidP="00E45BCD">
            <w:pPr>
              <w:pStyle w:val="TAC"/>
            </w:pPr>
          </w:p>
        </w:tc>
        <w:tc>
          <w:tcPr>
            <w:tcW w:w="1085" w:type="dxa"/>
            <w:vMerge/>
            <w:vAlign w:val="center"/>
          </w:tcPr>
          <w:p w14:paraId="44A19B46" w14:textId="77777777" w:rsidR="00E45BCD" w:rsidRPr="002111D7" w:rsidRDefault="00E45BCD" w:rsidP="00E45BCD">
            <w:pPr>
              <w:pStyle w:val="TAC"/>
            </w:pPr>
          </w:p>
        </w:tc>
        <w:tc>
          <w:tcPr>
            <w:tcW w:w="861" w:type="dxa"/>
          </w:tcPr>
          <w:p w14:paraId="06CEB87B" w14:textId="77777777" w:rsidR="00E45BCD" w:rsidRPr="002111D7" w:rsidRDefault="00E45BCD" w:rsidP="00E45BCD">
            <w:pPr>
              <w:pStyle w:val="TAC"/>
              <w:rPr>
                <w:rFonts w:cs="Arial"/>
              </w:rPr>
            </w:pPr>
            <w:r w:rsidRPr="002111D7">
              <w:rPr>
                <w:rFonts w:cs="Arial"/>
              </w:rPr>
              <w:t>Normal</w:t>
            </w:r>
          </w:p>
        </w:tc>
        <w:tc>
          <w:tcPr>
            <w:tcW w:w="1905" w:type="dxa"/>
          </w:tcPr>
          <w:p w14:paraId="4387F750" w14:textId="77777777" w:rsidR="00E45BCD" w:rsidRPr="002111D7" w:rsidRDefault="00E45BCD" w:rsidP="00E45BCD">
            <w:pPr>
              <w:pStyle w:val="TAC"/>
            </w:pPr>
            <w:r w:rsidRPr="002111D7">
              <w:t>TDLA30-10 Low</w:t>
            </w:r>
          </w:p>
        </w:tc>
        <w:tc>
          <w:tcPr>
            <w:tcW w:w="1374" w:type="dxa"/>
          </w:tcPr>
          <w:p w14:paraId="52278D7B" w14:textId="77777777" w:rsidR="00E45BCD" w:rsidRPr="002111D7" w:rsidRDefault="00E45BCD" w:rsidP="00E45BCD">
            <w:pPr>
              <w:pStyle w:val="TAC"/>
            </w:pPr>
            <w:r w:rsidRPr="002111D7">
              <w:t>70 %</w:t>
            </w:r>
          </w:p>
        </w:tc>
        <w:tc>
          <w:tcPr>
            <w:tcW w:w="1418" w:type="dxa"/>
          </w:tcPr>
          <w:p w14:paraId="526B843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01BC3EB3" w14:textId="77777777" w:rsidR="00E45BCD" w:rsidRPr="002111D7" w:rsidRDefault="00E45BCD" w:rsidP="00E45BCD">
            <w:pPr>
              <w:pStyle w:val="TAC"/>
              <w:rPr>
                <w:lang w:eastAsia="zh-CN"/>
              </w:rPr>
            </w:pPr>
            <w:r>
              <w:rPr>
                <w:lang w:eastAsia="zh-CN"/>
              </w:rPr>
              <w:t>pos1</w:t>
            </w:r>
          </w:p>
        </w:tc>
        <w:tc>
          <w:tcPr>
            <w:tcW w:w="828" w:type="dxa"/>
          </w:tcPr>
          <w:p w14:paraId="2DBE1126" w14:textId="77777777" w:rsidR="00E45BCD" w:rsidRPr="002111D7" w:rsidRDefault="00E45BCD" w:rsidP="00E45BCD">
            <w:pPr>
              <w:pStyle w:val="TAC"/>
            </w:pPr>
            <w:r>
              <w:rPr>
                <w:lang w:eastAsia="zh-CN"/>
              </w:rPr>
              <w:t>-11.2</w:t>
            </w:r>
          </w:p>
        </w:tc>
      </w:tr>
      <w:tr w:rsidR="00E45BCD" w:rsidRPr="008C3753" w14:paraId="75035AE7" w14:textId="77777777" w:rsidTr="001A6C5F">
        <w:trPr>
          <w:trHeight w:val="137"/>
        </w:trPr>
        <w:tc>
          <w:tcPr>
            <w:tcW w:w="1007" w:type="dxa"/>
            <w:vMerge/>
            <w:vAlign w:val="center"/>
          </w:tcPr>
          <w:p w14:paraId="1D945763" w14:textId="77777777" w:rsidR="00E45BCD" w:rsidRPr="002111D7" w:rsidRDefault="00E45BCD" w:rsidP="00E45BCD">
            <w:pPr>
              <w:pStyle w:val="TAC"/>
            </w:pPr>
          </w:p>
        </w:tc>
        <w:tc>
          <w:tcPr>
            <w:tcW w:w="1085" w:type="dxa"/>
            <w:vMerge w:val="restart"/>
            <w:vAlign w:val="center"/>
          </w:tcPr>
          <w:p w14:paraId="5EE92723" w14:textId="77777777" w:rsidR="00E45BCD" w:rsidRPr="002111D7" w:rsidRDefault="00E45BCD" w:rsidP="00E45BCD">
            <w:pPr>
              <w:pStyle w:val="TAC"/>
            </w:pPr>
            <w:r w:rsidRPr="002111D7">
              <w:t>8</w:t>
            </w:r>
          </w:p>
        </w:tc>
        <w:tc>
          <w:tcPr>
            <w:tcW w:w="861" w:type="dxa"/>
          </w:tcPr>
          <w:p w14:paraId="318F5011" w14:textId="77777777" w:rsidR="00E45BCD" w:rsidRPr="002111D7" w:rsidRDefault="00E45BCD" w:rsidP="00E45BCD">
            <w:pPr>
              <w:pStyle w:val="TAC"/>
              <w:rPr>
                <w:rFonts w:cs="Arial"/>
              </w:rPr>
            </w:pPr>
            <w:r w:rsidRPr="002111D7">
              <w:rPr>
                <w:rFonts w:cs="Arial"/>
              </w:rPr>
              <w:t>Normal</w:t>
            </w:r>
          </w:p>
        </w:tc>
        <w:tc>
          <w:tcPr>
            <w:tcW w:w="1905" w:type="dxa"/>
          </w:tcPr>
          <w:p w14:paraId="61FF7AA9" w14:textId="77777777" w:rsidR="00E45BCD" w:rsidRPr="002111D7" w:rsidRDefault="00E45BCD" w:rsidP="00E45BCD">
            <w:pPr>
              <w:pStyle w:val="TAC"/>
            </w:pPr>
            <w:r w:rsidRPr="002111D7">
              <w:t>TDLA30-10 Low</w:t>
            </w:r>
          </w:p>
        </w:tc>
        <w:tc>
          <w:tcPr>
            <w:tcW w:w="1374" w:type="dxa"/>
          </w:tcPr>
          <w:p w14:paraId="2111811C" w14:textId="77777777" w:rsidR="00E45BCD" w:rsidRPr="002111D7" w:rsidRDefault="00E45BCD" w:rsidP="00E45BCD">
            <w:pPr>
              <w:pStyle w:val="TAC"/>
            </w:pPr>
            <w:r w:rsidRPr="002111D7">
              <w:t>70 %</w:t>
            </w:r>
          </w:p>
        </w:tc>
        <w:tc>
          <w:tcPr>
            <w:tcW w:w="1418" w:type="dxa"/>
          </w:tcPr>
          <w:p w14:paraId="3792CF3D"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6251641" w14:textId="77777777" w:rsidR="00E45BCD" w:rsidRPr="002111D7" w:rsidRDefault="00E45BCD" w:rsidP="00E45BCD">
            <w:pPr>
              <w:pStyle w:val="TAC"/>
              <w:rPr>
                <w:lang w:eastAsia="zh-CN"/>
              </w:rPr>
            </w:pPr>
            <w:r>
              <w:rPr>
                <w:lang w:eastAsia="zh-CN"/>
              </w:rPr>
              <w:t>pos0</w:t>
            </w:r>
          </w:p>
        </w:tc>
        <w:tc>
          <w:tcPr>
            <w:tcW w:w="828" w:type="dxa"/>
          </w:tcPr>
          <w:p w14:paraId="27D36CD8" w14:textId="77777777" w:rsidR="00E45BCD" w:rsidRPr="002111D7" w:rsidRDefault="00E45BCD" w:rsidP="00E45BCD">
            <w:pPr>
              <w:pStyle w:val="TAC"/>
            </w:pPr>
            <w:r>
              <w:rPr>
                <w:lang w:eastAsia="zh-CN"/>
              </w:rPr>
              <w:t>-15.0</w:t>
            </w:r>
          </w:p>
        </w:tc>
      </w:tr>
      <w:tr w:rsidR="00E45BCD" w:rsidRPr="008C3753" w14:paraId="6CC858E6" w14:textId="77777777" w:rsidTr="001A6C5F">
        <w:tc>
          <w:tcPr>
            <w:tcW w:w="1007" w:type="dxa"/>
            <w:vMerge/>
          </w:tcPr>
          <w:p w14:paraId="1CC35837" w14:textId="77777777" w:rsidR="00E45BCD" w:rsidRPr="002111D7" w:rsidRDefault="00E45BCD" w:rsidP="00E45BCD">
            <w:pPr>
              <w:pStyle w:val="TAC"/>
            </w:pPr>
          </w:p>
        </w:tc>
        <w:tc>
          <w:tcPr>
            <w:tcW w:w="1085" w:type="dxa"/>
            <w:vMerge/>
          </w:tcPr>
          <w:p w14:paraId="0D1BF90B" w14:textId="77777777" w:rsidR="00E45BCD" w:rsidRPr="002111D7" w:rsidRDefault="00E45BCD" w:rsidP="00E45BCD">
            <w:pPr>
              <w:pStyle w:val="TAC"/>
            </w:pPr>
          </w:p>
        </w:tc>
        <w:tc>
          <w:tcPr>
            <w:tcW w:w="861" w:type="dxa"/>
          </w:tcPr>
          <w:p w14:paraId="052DE448" w14:textId="77777777" w:rsidR="00E45BCD" w:rsidRPr="002111D7" w:rsidRDefault="00E45BCD" w:rsidP="00E45BCD">
            <w:pPr>
              <w:pStyle w:val="TAC"/>
              <w:rPr>
                <w:rFonts w:cs="Arial"/>
              </w:rPr>
            </w:pPr>
            <w:r w:rsidRPr="002111D7">
              <w:rPr>
                <w:rFonts w:cs="Arial"/>
              </w:rPr>
              <w:t>Normal</w:t>
            </w:r>
          </w:p>
        </w:tc>
        <w:tc>
          <w:tcPr>
            <w:tcW w:w="1905" w:type="dxa"/>
          </w:tcPr>
          <w:p w14:paraId="4C9B43FF" w14:textId="77777777" w:rsidR="00E45BCD" w:rsidRPr="002111D7" w:rsidRDefault="00E45BCD" w:rsidP="00E45BCD">
            <w:pPr>
              <w:pStyle w:val="TAC"/>
            </w:pPr>
            <w:r w:rsidRPr="002111D7">
              <w:t>TDLA30-10 Low</w:t>
            </w:r>
          </w:p>
        </w:tc>
        <w:tc>
          <w:tcPr>
            <w:tcW w:w="1374" w:type="dxa"/>
          </w:tcPr>
          <w:p w14:paraId="7B8C5D0F" w14:textId="77777777" w:rsidR="00E45BCD" w:rsidRPr="002111D7" w:rsidRDefault="00E45BCD" w:rsidP="00E45BCD">
            <w:pPr>
              <w:pStyle w:val="TAC"/>
            </w:pPr>
            <w:r w:rsidRPr="002111D7">
              <w:t>70 %</w:t>
            </w:r>
          </w:p>
        </w:tc>
        <w:tc>
          <w:tcPr>
            <w:tcW w:w="1418" w:type="dxa"/>
          </w:tcPr>
          <w:p w14:paraId="52DAF6F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5415EF0" w14:textId="77777777" w:rsidR="00E45BCD" w:rsidRPr="002111D7" w:rsidRDefault="00E45BCD" w:rsidP="00E45BCD">
            <w:pPr>
              <w:pStyle w:val="TAC"/>
              <w:rPr>
                <w:lang w:eastAsia="zh-CN"/>
              </w:rPr>
            </w:pPr>
            <w:r>
              <w:rPr>
                <w:lang w:eastAsia="zh-CN"/>
              </w:rPr>
              <w:t>pos1</w:t>
            </w:r>
          </w:p>
        </w:tc>
        <w:tc>
          <w:tcPr>
            <w:tcW w:w="828" w:type="dxa"/>
          </w:tcPr>
          <w:p w14:paraId="27E3E4AC" w14:textId="77777777" w:rsidR="00E45BCD" w:rsidRPr="002111D7" w:rsidRDefault="00E45BCD" w:rsidP="00E45BCD">
            <w:pPr>
              <w:pStyle w:val="TAC"/>
            </w:pPr>
            <w:r>
              <w:rPr>
                <w:lang w:eastAsia="zh-CN"/>
              </w:rPr>
              <w:t>-14.4</w:t>
            </w:r>
          </w:p>
        </w:tc>
      </w:tr>
    </w:tbl>
    <w:p w14:paraId="5D075528" w14:textId="77777777" w:rsidR="00E45BCD" w:rsidRPr="00A23251" w:rsidRDefault="00E45BC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23A885A" w14:textId="77777777" w:rsidTr="001A6C5F">
        <w:trPr>
          <w:cantSplit/>
          <w:jc w:val="center"/>
        </w:trPr>
        <w:tc>
          <w:tcPr>
            <w:tcW w:w="1007" w:type="dxa"/>
            <w:tcBorders>
              <w:bottom w:val="single" w:sz="4" w:space="0" w:color="auto"/>
            </w:tcBorders>
          </w:tcPr>
          <w:p w14:paraId="1E46AF0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18B4C28F"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6998B1D4" w14:textId="77777777" w:rsidR="00E45BCD" w:rsidRPr="002111D7" w:rsidRDefault="00E45BCD" w:rsidP="00E45BCD">
            <w:pPr>
              <w:pStyle w:val="TAH"/>
            </w:pPr>
            <w:r w:rsidRPr="002111D7">
              <w:t>Cyclic prefix</w:t>
            </w:r>
          </w:p>
        </w:tc>
        <w:tc>
          <w:tcPr>
            <w:tcW w:w="1905" w:type="dxa"/>
            <w:tcBorders>
              <w:bottom w:val="single" w:sz="4" w:space="0" w:color="auto"/>
            </w:tcBorders>
          </w:tcPr>
          <w:p w14:paraId="21EAEF9A"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CF6BBC4"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308E195C"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566F9904"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124E09F2" w14:textId="77777777" w:rsidR="00E45BCD" w:rsidRPr="002111D7" w:rsidRDefault="00E45BCD" w:rsidP="00E45BCD">
            <w:pPr>
              <w:pStyle w:val="TAH"/>
            </w:pPr>
            <w:r w:rsidRPr="002111D7">
              <w:t>SNR</w:t>
            </w:r>
          </w:p>
          <w:p w14:paraId="56E03412" w14:textId="77777777" w:rsidR="00E45BCD" w:rsidRPr="002111D7" w:rsidRDefault="00E45BCD" w:rsidP="00E45BCD">
            <w:pPr>
              <w:pStyle w:val="TAH"/>
            </w:pPr>
            <w:r w:rsidRPr="002111D7">
              <w:t>(dB)</w:t>
            </w:r>
          </w:p>
        </w:tc>
      </w:tr>
      <w:tr w:rsidR="00E45BCD" w:rsidRPr="008C3753" w14:paraId="462ABE04" w14:textId="77777777" w:rsidTr="001A6C5F">
        <w:trPr>
          <w:cantSplit/>
          <w:jc w:val="center"/>
        </w:trPr>
        <w:tc>
          <w:tcPr>
            <w:tcW w:w="1007" w:type="dxa"/>
            <w:vMerge w:val="restart"/>
            <w:tcBorders>
              <w:top w:val="single" w:sz="4" w:space="0" w:color="auto"/>
            </w:tcBorders>
            <w:shd w:val="clear" w:color="auto" w:fill="auto"/>
            <w:vAlign w:val="center"/>
          </w:tcPr>
          <w:p w14:paraId="4A8DE18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4011C332"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047A3620"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F7B1EBF"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1577D46"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46DB1E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F4E0191"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E9F090B" w14:textId="77777777" w:rsidR="00E45BCD" w:rsidRPr="002111D7" w:rsidRDefault="00E45BCD" w:rsidP="00E45BCD">
            <w:pPr>
              <w:pStyle w:val="TAC"/>
              <w:rPr>
                <w:lang w:eastAsia="zh-CN"/>
              </w:rPr>
            </w:pPr>
            <w:r>
              <w:rPr>
                <w:lang w:eastAsia="zh-CN"/>
              </w:rPr>
              <w:t>-2.8</w:t>
            </w:r>
          </w:p>
        </w:tc>
      </w:tr>
      <w:tr w:rsidR="00E45BCD" w:rsidRPr="008C3753" w14:paraId="48995237" w14:textId="77777777" w:rsidTr="001A6C5F">
        <w:trPr>
          <w:cantSplit/>
          <w:jc w:val="center"/>
        </w:trPr>
        <w:tc>
          <w:tcPr>
            <w:tcW w:w="1007" w:type="dxa"/>
            <w:vMerge/>
            <w:shd w:val="clear" w:color="auto" w:fill="auto"/>
            <w:vAlign w:val="center"/>
          </w:tcPr>
          <w:p w14:paraId="70C883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575D72D9" w14:textId="77777777" w:rsidR="00E45BCD" w:rsidRPr="002111D7" w:rsidRDefault="00E45BCD" w:rsidP="00E45BCD">
            <w:pPr>
              <w:pStyle w:val="TAC"/>
            </w:pPr>
          </w:p>
        </w:tc>
        <w:tc>
          <w:tcPr>
            <w:tcW w:w="861" w:type="dxa"/>
            <w:tcBorders>
              <w:top w:val="single" w:sz="4" w:space="0" w:color="auto"/>
              <w:bottom w:val="single" w:sz="4" w:space="0" w:color="auto"/>
            </w:tcBorders>
          </w:tcPr>
          <w:p w14:paraId="370BC17B"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90A4C92"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7B28626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5754737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DDF93B2"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531F538" w14:textId="77777777" w:rsidR="00E45BCD" w:rsidRPr="002111D7" w:rsidRDefault="00E45BCD" w:rsidP="00E45BCD">
            <w:pPr>
              <w:pStyle w:val="TAC"/>
              <w:rPr>
                <w:lang w:eastAsia="zh-CN"/>
              </w:rPr>
            </w:pPr>
            <w:r>
              <w:rPr>
                <w:lang w:eastAsia="zh-CN"/>
              </w:rPr>
              <w:t>-2.0</w:t>
            </w:r>
          </w:p>
        </w:tc>
      </w:tr>
      <w:tr w:rsidR="00E45BCD" w:rsidRPr="008C3753" w14:paraId="549C7D31" w14:textId="77777777" w:rsidTr="001A6C5F">
        <w:trPr>
          <w:cantSplit/>
          <w:jc w:val="center"/>
        </w:trPr>
        <w:tc>
          <w:tcPr>
            <w:tcW w:w="1007" w:type="dxa"/>
            <w:vMerge/>
            <w:shd w:val="clear" w:color="auto" w:fill="auto"/>
            <w:vAlign w:val="center"/>
          </w:tcPr>
          <w:p w14:paraId="3CF3DEE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72BAEC00"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07FCC30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06D27CF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410197E"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8AEDED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37A8102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57FD85F" w14:textId="77777777" w:rsidR="00E45BCD" w:rsidRPr="002111D7" w:rsidRDefault="00E45BCD" w:rsidP="00E45BCD">
            <w:pPr>
              <w:pStyle w:val="TAC"/>
            </w:pPr>
            <w:r>
              <w:rPr>
                <w:lang w:eastAsia="zh-CN"/>
              </w:rPr>
              <w:t>-6.2</w:t>
            </w:r>
          </w:p>
        </w:tc>
      </w:tr>
      <w:tr w:rsidR="00E45BCD" w:rsidRPr="008C3753" w14:paraId="4E47D60C" w14:textId="77777777" w:rsidTr="001A6C5F">
        <w:trPr>
          <w:cantSplit/>
          <w:jc w:val="center"/>
        </w:trPr>
        <w:tc>
          <w:tcPr>
            <w:tcW w:w="1007" w:type="dxa"/>
            <w:vMerge/>
            <w:shd w:val="clear" w:color="auto" w:fill="auto"/>
            <w:vAlign w:val="center"/>
          </w:tcPr>
          <w:p w14:paraId="127BA1FC"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2C020A94" w14:textId="77777777" w:rsidR="00E45BCD" w:rsidRPr="002111D7" w:rsidRDefault="00E45BCD" w:rsidP="00E45BCD">
            <w:pPr>
              <w:pStyle w:val="TAC"/>
            </w:pPr>
          </w:p>
        </w:tc>
        <w:tc>
          <w:tcPr>
            <w:tcW w:w="861" w:type="dxa"/>
            <w:tcBorders>
              <w:top w:val="single" w:sz="4" w:space="0" w:color="auto"/>
              <w:bottom w:val="single" w:sz="4" w:space="0" w:color="auto"/>
            </w:tcBorders>
          </w:tcPr>
          <w:p w14:paraId="655C94EC"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2BCA14A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287FCC1"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5F82BA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CAFF167"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54CCC253" w14:textId="77777777" w:rsidR="00E45BCD" w:rsidRPr="002111D7" w:rsidRDefault="00E45BCD" w:rsidP="00E45BCD">
            <w:pPr>
              <w:pStyle w:val="TAC"/>
            </w:pPr>
            <w:r>
              <w:rPr>
                <w:lang w:eastAsia="zh-CN"/>
              </w:rPr>
              <w:t>-5.7</w:t>
            </w:r>
          </w:p>
        </w:tc>
      </w:tr>
      <w:tr w:rsidR="00E45BCD" w:rsidRPr="008C3753" w14:paraId="4129A67A" w14:textId="77777777" w:rsidTr="001A6C5F">
        <w:trPr>
          <w:cantSplit/>
          <w:trHeight w:val="137"/>
          <w:jc w:val="center"/>
        </w:trPr>
        <w:tc>
          <w:tcPr>
            <w:tcW w:w="1007" w:type="dxa"/>
            <w:vMerge/>
            <w:shd w:val="clear" w:color="auto" w:fill="auto"/>
            <w:vAlign w:val="center"/>
          </w:tcPr>
          <w:p w14:paraId="34EB79C7"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48ABA4F4"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7BE4006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4F142F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6A3EB9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992715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2134D9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9941655" w14:textId="77777777" w:rsidR="00E45BCD" w:rsidRPr="002111D7" w:rsidRDefault="00E45BCD" w:rsidP="00E45BCD">
            <w:pPr>
              <w:pStyle w:val="TAC"/>
            </w:pPr>
            <w:r>
              <w:rPr>
                <w:lang w:eastAsia="zh-CN"/>
              </w:rPr>
              <w:t>-10.0</w:t>
            </w:r>
          </w:p>
        </w:tc>
      </w:tr>
      <w:tr w:rsidR="00E45BCD" w:rsidRPr="008C3753" w14:paraId="3E46FF80" w14:textId="77777777" w:rsidTr="001A6C5F">
        <w:trPr>
          <w:cantSplit/>
          <w:jc w:val="center"/>
        </w:trPr>
        <w:tc>
          <w:tcPr>
            <w:tcW w:w="1007" w:type="dxa"/>
            <w:vMerge/>
            <w:tcBorders>
              <w:bottom w:val="single" w:sz="4" w:space="0" w:color="auto"/>
            </w:tcBorders>
            <w:shd w:val="clear" w:color="auto" w:fill="auto"/>
          </w:tcPr>
          <w:p w14:paraId="75E469DD" w14:textId="77777777" w:rsidR="00E45BCD" w:rsidRPr="002111D7" w:rsidRDefault="00E45BCD" w:rsidP="00E45BCD">
            <w:pPr>
              <w:pStyle w:val="TAC"/>
            </w:pPr>
          </w:p>
        </w:tc>
        <w:tc>
          <w:tcPr>
            <w:tcW w:w="1085" w:type="dxa"/>
            <w:vMerge/>
            <w:tcBorders>
              <w:bottom w:val="single" w:sz="4" w:space="0" w:color="auto"/>
            </w:tcBorders>
            <w:shd w:val="clear" w:color="auto" w:fill="auto"/>
          </w:tcPr>
          <w:p w14:paraId="56BE316E" w14:textId="77777777" w:rsidR="00E45BCD" w:rsidRPr="002111D7" w:rsidRDefault="00E45BCD" w:rsidP="00E45BCD">
            <w:pPr>
              <w:pStyle w:val="TAC"/>
            </w:pPr>
          </w:p>
        </w:tc>
        <w:tc>
          <w:tcPr>
            <w:tcW w:w="861" w:type="dxa"/>
            <w:tcBorders>
              <w:top w:val="single" w:sz="4" w:space="0" w:color="auto"/>
              <w:bottom w:val="single" w:sz="4" w:space="0" w:color="auto"/>
            </w:tcBorders>
          </w:tcPr>
          <w:p w14:paraId="597B236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409E31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A5A87F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2E1E933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602EE03"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971D00B" w14:textId="77777777" w:rsidR="00E45BCD" w:rsidRPr="002111D7" w:rsidRDefault="00E45BCD" w:rsidP="00E45BCD">
            <w:pPr>
              <w:pStyle w:val="TAC"/>
            </w:pPr>
            <w:r>
              <w:rPr>
                <w:lang w:eastAsia="zh-CN"/>
              </w:rPr>
              <w:t>-8.8</w:t>
            </w:r>
          </w:p>
        </w:tc>
      </w:tr>
    </w:tbl>
    <w:p w14:paraId="44C4B29B" w14:textId="77777777" w:rsidR="00E45BCD" w:rsidRDefault="00E45BC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lastRenderedPageBreak/>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47A03A4F" w14:textId="77777777" w:rsidTr="001A6C5F">
        <w:tc>
          <w:tcPr>
            <w:tcW w:w="1007" w:type="dxa"/>
          </w:tcPr>
          <w:p w14:paraId="58556E9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07FEFF7" w14:textId="77777777" w:rsidR="00E45BCD" w:rsidRPr="002111D7" w:rsidRDefault="00E45BCD" w:rsidP="00E45BCD">
            <w:pPr>
              <w:pStyle w:val="TAH"/>
            </w:pPr>
            <w:r w:rsidRPr="002111D7">
              <w:t>Number of demodulation branches</w:t>
            </w:r>
          </w:p>
        </w:tc>
        <w:tc>
          <w:tcPr>
            <w:tcW w:w="861" w:type="dxa"/>
          </w:tcPr>
          <w:p w14:paraId="2725CC85" w14:textId="77777777" w:rsidR="00E45BCD" w:rsidRPr="002111D7" w:rsidRDefault="00E45BCD" w:rsidP="00E45BCD">
            <w:pPr>
              <w:pStyle w:val="TAH"/>
            </w:pPr>
            <w:r w:rsidRPr="002111D7">
              <w:t>Cyclic prefix</w:t>
            </w:r>
          </w:p>
        </w:tc>
        <w:tc>
          <w:tcPr>
            <w:tcW w:w="1905" w:type="dxa"/>
          </w:tcPr>
          <w:p w14:paraId="7023D278"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94E42BA" w14:textId="77777777" w:rsidR="00E45BCD" w:rsidRPr="002111D7" w:rsidRDefault="00E45BCD" w:rsidP="00E45BCD">
            <w:pPr>
              <w:pStyle w:val="TAH"/>
            </w:pPr>
            <w:r w:rsidRPr="002111D7">
              <w:t>Fraction of maximum throughput</w:t>
            </w:r>
          </w:p>
        </w:tc>
        <w:tc>
          <w:tcPr>
            <w:tcW w:w="1418" w:type="dxa"/>
          </w:tcPr>
          <w:p w14:paraId="3A629A3C" w14:textId="77777777" w:rsidR="00E45BCD" w:rsidRPr="002111D7" w:rsidRDefault="00E45BCD" w:rsidP="00E45BCD">
            <w:pPr>
              <w:pStyle w:val="TAH"/>
            </w:pPr>
            <w:r w:rsidRPr="002111D7">
              <w:t>FRC</w:t>
            </w:r>
            <w:r w:rsidRPr="002111D7">
              <w:br/>
              <w:t>(annex A)</w:t>
            </w:r>
          </w:p>
        </w:tc>
        <w:tc>
          <w:tcPr>
            <w:tcW w:w="1153" w:type="dxa"/>
          </w:tcPr>
          <w:p w14:paraId="73C3C044" w14:textId="77777777" w:rsidR="00E45BCD" w:rsidRPr="002111D7" w:rsidRDefault="00E45BCD" w:rsidP="00E45BCD">
            <w:pPr>
              <w:pStyle w:val="TAH"/>
            </w:pPr>
            <w:r w:rsidRPr="002111D7">
              <w:t>Additional DM-RS position</w:t>
            </w:r>
          </w:p>
        </w:tc>
        <w:tc>
          <w:tcPr>
            <w:tcW w:w="828" w:type="dxa"/>
          </w:tcPr>
          <w:p w14:paraId="37B3F40E" w14:textId="77777777" w:rsidR="00E45BCD" w:rsidRPr="002111D7" w:rsidRDefault="00E45BCD" w:rsidP="00E45BCD">
            <w:pPr>
              <w:pStyle w:val="TAH"/>
            </w:pPr>
            <w:r w:rsidRPr="002111D7">
              <w:t>SNR</w:t>
            </w:r>
          </w:p>
          <w:p w14:paraId="0DA6809A" w14:textId="77777777" w:rsidR="00E45BCD" w:rsidRPr="002111D7" w:rsidRDefault="00E45BCD" w:rsidP="00E45BCD">
            <w:pPr>
              <w:pStyle w:val="TAH"/>
            </w:pPr>
            <w:r w:rsidRPr="002111D7">
              <w:t>(dB)</w:t>
            </w:r>
          </w:p>
        </w:tc>
      </w:tr>
      <w:tr w:rsidR="00E45BCD" w:rsidRPr="008C3753" w14:paraId="4592D01F" w14:textId="77777777" w:rsidTr="001A6C5F">
        <w:tc>
          <w:tcPr>
            <w:tcW w:w="1007" w:type="dxa"/>
            <w:vMerge w:val="restart"/>
            <w:vAlign w:val="center"/>
          </w:tcPr>
          <w:p w14:paraId="68E9C289" w14:textId="77777777" w:rsidR="00E45BCD" w:rsidRPr="002111D7" w:rsidRDefault="00E45BCD" w:rsidP="00E45BCD">
            <w:pPr>
              <w:pStyle w:val="TAC"/>
            </w:pPr>
            <w:r w:rsidRPr="002111D7">
              <w:t>1</w:t>
            </w:r>
          </w:p>
        </w:tc>
        <w:tc>
          <w:tcPr>
            <w:tcW w:w="1085" w:type="dxa"/>
            <w:vMerge w:val="restart"/>
            <w:vAlign w:val="center"/>
          </w:tcPr>
          <w:p w14:paraId="6AD8F9CD" w14:textId="77777777" w:rsidR="00E45BCD" w:rsidRPr="002111D7" w:rsidRDefault="00E45BCD" w:rsidP="00E45BCD">
            <w:pPr>
              <w:pStyle w:val="TAC"/>
            </w:pPr>
            <w:r w:rsidRPr="002111D7">
              <w:t>2</w:t>
            </w:r>
          </w:p>
        </w:tc>
        <w:tc>
          <w:tcPr>
            <w:tcW w:w="861" w:type="dxa"/>
          </w:tcPr>
          <w:p w14:paraId="20F42D3A" w14:textId="77777777" w:rsidR="00E45BCD" w:rsidRPr="002111D7" w:rsidRDefault="00E45BCD" w:rsidP="00E45BCD">
            <w:pPr>
              <w:pStyle w:val="TAC"/>
              <w:rPr>
                <w:rFonts w:cs="Arial"/>
              </w:rPr>
            </w:pPr>
            <w:r w:rsidRPr="002111D7">
              <w:rPr>
                <w:rFonts w:cs="Arial"/>
              </w:rPr>
              <w:t>Normal</w:t>
            </w:r>
          </w:p>
        </w:tc>
        <w:tc>
          <w:tcPr>
            <w:tcW w:w="1905" w:type="dxa"/>
          </w:tcPr>
          <w:p w14:paraId="5277D85F" w14:textId="77777777" w:rsidR="00E45BCD" w:rsidRPr="002111D7" w:rsidRDefault="00E45BCD" w:rsidP="00E45BCD">
            <w:pPr>
              <w:pStyle w:val="TAC"/>
            </w:pPr>
            <w:r w:rsidRPr="002111D7">
              <w:t>TDLA30-10 Low</w:t>
            </w:r>
          </w:p>
        </w:tc>
        <w:tc>
          <w:tcPr>
            <w:tcW w:w="1374" w:type="dxa"/>
          </w:tcPr>
          <w:p w14:paraId="5AB4873B" w14:textId="77777777" w:rsidR="00E45BCD" w:rsidRPr="002111D7" w:rsidRDefault="00E45BCD" w:rsidP="00E45BCD">
            <w:pPr>
              <w:pStyle w:val="TAC"/>
            </w:pPr>
            <w:r w:rsidRPr="002111D7">
              <w:t>70 %</w:t>
            </w:r>
          </w:p>
        </w:tc>
        <w:tc>
          <w:tcPr>
            <w:tcW w:w="1418" w:type="dxa"/>
          </w:tcPr>
          <w:p w14:paraId="5AB4D0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5B577EC" w14:textId="77777777" w:rsidR="00E45BCD" w:rsidRPr="002111D7" w:rsidRDefault="00E45BCD" w:rsidP="00E45BCD">
            <w:pPr>
              <w:pStyle w:val="TAC"/>
              <w:rPr>
                <w:lang w:eastAsia="zh-CN"/>
              </w:rPr>
            </w:pPr>
            <w:r>
              <w:rPr>
                <w:lang w:eastAsia="zh-CN"/>
              </w:rPr>
              <w:t>pos0</w:t>
            </w:r>
          </w:p>
        </w:tc>
        <w:tc>
          <w:tcPr>
            <w:tcW w:w="828" w:type="dxa"/>
          </w:tcPr>
          <w:p w14:paraId="7DC69017" w14:textId="77777777" w:rsidR="00E45BCD" w:rsidRPr="002111D7" w:rsidRDefault="00E45BCD" w:rsidP="00E45BCD">
            <w:pPr>
              <w:pStyle w:val="TAC"/>
              <w:rPr>
                <w:lang w:eastAsia="zh-CN"/>
              </w:rPr>
            </w:pPr>
            <w:r>
              <w:rPr>
                <w:lang w:eastAsia="zh-CN"/>
              </w:rPr>
              <w:t>-8.9</w:t>
            </w:r>
          </w:p>
        </w:tc>
      </w:tr>
      <w:tr w:rsidR="00E45BCD" w:rsidRPr="008C3753" w14:paraId="4318CE8D" w14:textId="77777777" w:rsidTr="001A6C5F">
        <w:tc>
          <w:tcPr>
            <w:tcW w:w="1007" w:type="dxa"/>
            <w:vMerge/>
            <w:vAlign w:val="center"/>
          </w:tcPr>
          <w:p w14:paraId="2C470237" w14:textId="77777777" w:rsidR="00E45BCD" w:rsidRPr="002111D7" w:rsidRDefault="00E45BCD" w:rsidP="00E45BCD">
            <w:pPr>
              <w:pStyle w:val="TAC"/>
            </w:pPr>
          </w:p>
        </w:tc>
        <w:tc>
          <w:tcPr>
            <w:tcW w:w="1085" w:type="dxa"/>
            <w:vMerge/>
            <w:vAlign w:val="center"/>
          </w:tcPr>
          <w:p w14:paraId="3B2CC05D" w14:textId="77777777" w:rsidR="00E45BCD" w:rsidRPr="002111D7" w:rsidRDefault="00E45BCD" w:rsidP="00E45BCD">
            <w:pPr>
              <w:pStyle w:val="TAC"/>
            </w:pPr>
          </w:p>
        </w:tc>
        <w:tc>
          <w:tcPr>
            <w:tcW w:w="861" w:type="dxa"/>
          </w:tcPr>
          <w:p w14:paraId="3EDC7518" w14:textId="77777777" w:rsidR="00E45BCD" w:rsidRPr="002111D7" w:rsidRDefault="00E45BCD" w:rsidP="00E45BCD">
            <w:pPr>
              <w:pStyle w:val="TAC"/>
              <w:rPr>
                <w:rFonts w:cs="Arial"/>
              </w:rPr>
            </w:pPr>
            <w:r w:rsidRPr="002111D7">
              <w:rPr>
                <w:rFonts w:cs="Arial"/>
              </w:rPr>
              <w:t>Normal</w:t>
            </w:r>
          </w:p>
        </w:tc>
        <w:tc>
          <w:tcPr>
            <w:tcW w:w="1905" w:type="dxa"/>
          </w:tcPr>
          <w:p w14:paraId="2A84F43C" w14:textId="77777777" w:rsidR="00E45BCD" w:rsidRPr="002111D7" w:rsidRDefault="00E45BCD" w:rsidP="00E45BCD">
            <w:pPr>
              <w:pStyle w:val="TAC"/>
            </w:pPr>
            <w:r w:rsidRPr="002111D7">
              <w:t>TDLA30-10 Low</w:t>
            </w:r>
          </w:p>
        </w:tc>
        <w:tc>
          <w:tcPr>
            <w:tcW w:w="1374" w:type="dxa"/>
          </w:tcPr>
          <w:p w14:paraId="499A6575" w14:textId="77777777" w:rsidR="00E45BCD" w:rsidRPr="002111D7" w:rsidRDefault="00E45BCD" w:rsidP="00E45BCD">
            <w:pPr>
              <w:pStyle w:val="TAC"/>
            </w:pPr>
            <w:r w:rsidRPr="002111D7">
              <w:t>70 %</w:t>
            </w:r>
          </w:p>
        </w:tc>
        <w:tc>
          <w:tcPr>
            <w:tcW w:w="1418" w:type="dxa"/>
          </w:tcPr>
          <w:p w14:paraId="4333142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19998738" w14:textId="77777777" w:rsidR="00E45BCD" w:rsidRPr="002111D7" w:rsidDel="00F22DA0" w:rsidRDefault="00E45BCD" w:rsidP="00E45BCD">
            <w:pPr>
              <w:pStyle w:val="TAC"/>
              <w:rPr>
                <w:lang w:eastAsia="zh-CN"/>
              </w:rPr>
            </w:pPr>
            <w:r>
              <w:rPr>
                <w:lang w:eastAsia="zh-CN"/>
              </w:rPr>
              <w:t>pos1</w:t>
            </w:r>
          </w:p>
        </w:tc>
        <w:tc>
          <w:tcPr>
            <w:tcW w:w="828" w:type="dxa"/>
          </w:tcPr>
          <w:p w14:paraId="31E541C4" w14:textId="77777777" w:rsidR="00E45BCD" w:rsidRPr="002111D7" w:rsidRDefault="00E45BCD" w:rsidP="00E45BCD">
            <w:pPr>
              <w:pStyle w:val="TAC"/>
              <w:rPr>
                <w:lang w:eastAsia="zh-CN"/>
              </w:rPr>
            </w:pPr>
            <w:r>
              <w:rPr>
                <w:lang w:eastAsia="zh-CN"/>
              </w:rPr>
              <w:t>-9.2</w:t>
            </w:r>
          </w:p>
        </w:tc>
      </w:tr>
      <w:tr w:rsidR="00E45BCD" w:rsidRPr="008C3753" w14:paraId="5C328094" w14:textId="77777777" w:rsidTr="001A6C5F">
        <w:tc>
          <w:tcPr>
            <w:tcW w:w="1007" w:type="dxa"/>
            <w:vMerge/>
            <w:vAlign w:val="center"/>
          </w:tcPr>
          <w:p w14:paraId="29B8C29A" w14:textId="77777777" w:rsidR="00E45BCD" w:rsidRPr="002111D7" w:rsidRDefault="00E45BCD" w:rsidP="00E45BCD">
            <w:pPr>
              <w:pStyle w:val="TAC"/>
            </w:pPr>
          </w:p>
        </w:tc>
        <w:tc>
          <w:tcPr>
            <w:tcW w:w="1085" w:type="dxa"/>
            <w:vMerge w:val="restart"/>
            <w:vAlign w:val="center"/>
          </w:tcPr>
          <w:p w14:paraId="300E5D72" w14:textId="77777777" w:rsidR="00E45BCD" w:rsidRPr="002111D7" w:rsidRDefault="00E45BCD" w:rsidP="00E45BCD">
            <w:pPr>
              <w:pStyle w:val="TAC"/>
            </w:pPr>
            <w:r w:rsidRPr="002111D7">
              <w:t>4</w:t>
            </w:r>
          </w:p>
        </w:tc>
        <w:tc>
          <w:tcPr>
            <w:tcW w:w="861" w:type="dxa"/>
          </w:tcPr>
          <w:p w14:paraId="3223AD8A" w14:textId="77777777" w:rsidR="00E45BCD" w:rsidRPr="002111D7" w:rsidRDefault="00E45BCD" w:rsidP="00E45BCD">
            <w:pPr>
              <w:pStyle w:val="TAC"/>
              <w:rPr>
                <w:rFonts w:cs="Arial"/>
              </w:rPr>
            </w:pPr>
            <w:r w:rsidRPr="002111D7">
              <w:rPr>
                <w:rFonts w:cs="Arial"/>
              </w:rPr>
              <w:t>Normal</w:t>
            </w:r>
          </w:p>
        </w:tc>
        <w:tc>
          <w:tcPr>
            <w:tcW w:w="1905" w:type="dxa"/>
          </w:tcPr>
          <w:p w14:paraId="1DC559C8" w14:textId="77777777" w:rsidR="00E45BCD" w:rsidRPr="002111D7" w:rsidRDefault="00E45BCD" w:rsidP="00E45BCD">
            <w:pPr>
              <w:pStyle w:val="TAC"/>
            </w:pPr>
            <w:r w:rsidRPr="002111D7">
              <w:t>TDLA30-10 Low</w:t>
            </w:r>
          </w:p>
        </w:tc>
        <w:tc>
          <w:tcPr>
            <w:tcW w:w="1374" w:type="dxa"/>
          </w:tcPr>
          <w:p w14:paraId="37120E8C" w14:textId="77777777" w:rsidR="00E45BCD" w:rsidRPr="002111D7" w:rsidRDefault="00E45BCD" w:rsidP="00E45BCD">
            <w:pPr>
              <w:pStyle w:val="TAC"/>
            </w:pPr>
            <w:r w:rsidRPr="002111D7">
              <w:t>70 %</w:t>
            </w:r>
          </w:p>
        </w:tc>
        <w:tc>
          <w:tcPr>
            <w:tcW w:w="1418" w:type="dxa"/>
          </w:tcPr>
          <w:p w14:paraId="4AC4CFE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B6794FF" w14:textId="77777777" w:rsidR="00E45BCD" w:rsidRPr="002111D7" w:rsidRDefault="00E45BCD" w:rsidP="00E45BCD">
            <w:pPr>
              <w:pStyle w:val="TAC"/>
              <w:rPr>
                <w:lang w:eastAsia="zh-CN"/>
              </w:rPr>
            </w:pPr>
            <w:r>
              <w:rPr>
                <w:lang w:eastAsia="zh-CN"/>
              </w:rPr>
              <w:t>pos0</w:t>
            </w:r>
          </w:p>
        </w:tc>
        <w:tc>
          <w:tcPr>
            <w:tcW w:w="828" w:type="dxa"/>
          </w:tcPr>
          <w:p w14:paraId="4FCBE58F" w14:textId="77777777" w:rsidR="00E45BCD" w:rsidRPr="002111D7" w:rsidRDefault="00E45BCD" w:rsidP="00E45BCD">
            <w:pPr>
              <w:pStyle w:val="TAC"/>
            </w:pPr>
            <w:r>
              <w:rPr>
                <w:lang w:eastAsia="zh-CN"/>
              </w:rPr>
              <w:t>-12.5</w:t>
            </w:r>
          </w:p>
        </w:tc>
      </w:tr>
      <w:tr w:rsidR="00E45BCD" w:rsidRPr="008C3753" w14:paraId="04952820" w14:textId="77777777" w:rsidTr="001A6C5F">
        <w:tc>
          <w:tcPr>
            <w:tcW w:w="1007" w:type="dxa"/>
            <w:vMerge/>
            <w:vAlign w:val="center"/>
          </w:tcPr>
          <w:p w14:paraId="187BA19C" w14:textId="77777777" w:rsidR="00E45BCD" w:rsidRPr="002111D7" w:rsidRDefault="00E45BCD" w:rsidP="00E45BCD">
            <w:pPr>
              <w:pStyle w:val="TAC"/>
            </w:pPr>
          </w:p>
        </w:tc>
        <w:tc>
          <w:tcPr>
            <w:tcW w:w="1085" w:type="dxa"/>
            <w:vMerge/>
            <w:vAlign w:val="center"/>
          </w:tcPr>
          <w:p w14:paraId="59F38A1A" w14:textId="77777777" w:rsidR="00E45BCD" w:rsidRPr="002111D7" w:rsidRDefault="00E45BCD" w:rsidP="00E45BCD">
            <w:pPr>
              <w:pStyle w:val="TAC"/>
            </w:pPr>
          </w:p>
        </w:tc>
        <w:tc>
          <w:tcPr>
            <w:tcW w:w="861" w:type="dxa"/>
          </w:tcPr>
          <w:p w14:paraId="6F05FCA1" w14:textId="77777777" w:rsidR="00E45BCD" w:rsidRPr="002111D7" w:rsidRDefault="00E45BCD" w:rsidP="00E45BCD">
            <w:pPr>
              <w:pStyle w:val="TAC"/>
              <w:rPr>
                <w:rFonts w:cs="Arial"/>
              </w:rPr>
            </w:pPr>
            <w:r w:rsidRPr="002111D7">
              <w:rPr>
                <w:rFonts w:cs="Arial"/>
              </w:rPr>
              <w:t>Normal</w:t>
            </w:r>
          </w:p>
        </w:tc>
        <w:tc>
          <w:tcPr>
            <w:tcW w:w="1905" w:type="dxa"/>
          </w:tcPr>
          <w:p w14:paraId="53B9AFFD" w14:textId="77777777" w:rsidR="00E45BCD" w:rsidRPr="002111D7" w:rsidRDefault="00E45BCD" w:rsidP="00E45BCD">
            <w:pPr>
              <w:pStyle w:val="TAC"/>
            </w:pPr>
            <w:r w:rsidRPr="002111D7">
              <w:t>TDLA30-10 Low</w:t>
            </w:r>
          </w:p>
        </w:tc>
        <w:tc>
          <w:tcPr>
            <w:tcW w:w="1374" w:type="dxa"/>
          </w:tcPr>
          <w:p w14:paraId="15A14E5C" w14:textId="77777777" w:rsidR="00E45BCD" w:rsidRPr="002111D7" w:rsidRDefault="00E45BCD" w:rsidP="00E45BCD">
            <w:pPr>
              <w:pStyle w:val="TAC"/>
            </w:pPr>
            <w:r w:rsidRPr="002111D7">
              <w:t>70 %</w:t>
            </w:r>
          </w:p>
        </w:tc>
        <w:tc>
          <w:tcPr>
            <w:tcW w:w="1418" w:type="dxa"/>
          </w:tcPr>
          <w:p w14:paraId="6847E3E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8FF15DF" w14:textId="77777777" w:rsidR="00E45BCD" w:rsidRPr="002111D7" w:rsidRDefault="00E45BCD" w:rsidP="00E45BCD">
            <w:pPr>
              <w:pStyle w:val="TAC"/>
              <w:rPr>
                <w:lang w:eastAsia="zh-CN"/>
              </w:rPr>
            </w:pPr>
            <w:r>
              <w:rPr>
                <w:lang w:eastAsia="zh-CN"/>
              </w:rPr>
              <w:t>pos1</w:t>
            </w:r>
          </w:p>
        </w:tc>
        <w:tc>
          <w:tcPr>
            <w:tcW w:w="828" w:type="dxa"/>
          </w:tcPr>
          <w:p w14:paraId="5CF6D6A4" w14:textId="77777777" w:rsidR="00E45BCD" w:rsidRPr="002111D7" w:rsidRDefault="00E45BCD" w:rsidP="00E45BCD">
            <w:pPr>
              <w:pStyle w:val="TAC"/>
            </w:pPr>
            <w:r>
              <w:rPr>
                <w:lang w:eastAsia="zh-CN"/>
              </w:rPr>
              <w:t>-12.7</w:t>
            </w:r>
          </w:p>
        </w:tc>
      </w:tr>
      <w:tr w:rsidR="00E45BCD" w:rsidRPr="008C3753" w14:paraId="13CDEB02" w14:textId="77777777" w:rsidTr="001A6C5F">
        <w:trPr>
          <w:trHeight w:val="137"/>
        </w:trPr>
        <w:tc>
          <w:tcPr>
            <w:tcW w:w="1007" w:type="dxa"/>
            <w:vMerge/>
            <w:vAlign w:val="center"/>
          </w:tcPr>
          <w:p w14:paraId="6930FF3B" w14:textId="77777777" w:rsidR="00E45BCD" w:rsidRPr="002111D7" w:rsidRDefault="00E45BCD" w:rsidP="00E45BCD">
            <w:pPr>
              <w:pStyle w:val="TAC"/>
            </w:pPr>
          </w:p>
        </w:tc>
        <w:tc>
          <w:tcPr>
            <w:tcW w:w="1085" w:type="dxa"/>
            <w:vMerge w:val="restart"/>
            <w:vAlign w:val="center"/>
          </w:tcPr>
          <w:p w14:paraId="17BC6FB3" w14:textId="77777777" w:rsidR="00E45BCD" w:rsidRPr="002111D7" w:rsidRDefault="00E45BCD" w:rsidP="00E45BCD">
            <w:pPr>
              <w:pStyle w:val="TAC"/>
            </w:pPr>
            <w:r w:rsidRPr="002111D7">
              <w:t>8</w:t>
            </w:r>
          </w:p>
        </w:tc>
        <w:tc>
          <w:tcPr>
            <w:tcW w:w="861" w:type="dxa"/>
          </w:tcPr>
          <w:p w14:paraId="3315E3C5" w14:textId="77777777" w:rsidR="00E45BCD" w:rsidRPr="002111D7" w:rsidRDefault="00E45BCD" w:rsidP="00E45BCD">
            <w:pPr>
              <w:pStyle w:val="TAC"/>
              <w:rPr>
                <w:rFonts w:cs="Arial"/>
              </w:rPr>
            </w:pPr>
            <w:r w:rsidRPr="002111D7">
              <w:rPr>
                <w:rFonts w:cs="Arial"/>
              </w:rPr>
              <w:t>Normal</w:t>
            </w:r>
          </w:p>
        </w:tc>
        <w:tc>
          <w:tcPr>
            <w:tcW w:w="1905" w:type="dxa"/>
          </w:tcPr>
          <w:p w14:paraId="69CFC9D1" w14:textId="77777777" w:rsidR="00E45BCD" w:rsidRPr="002111D7" w:rsidRDefault="00E45BCD" w:rsidP="00E45BCD">
            <w:pPr>
              <w:pStyle w:val="TAC"/>
            </w:pPr>
            <w:r w:rsidRPr="002111D7">
              <w:t>TDLA30-10 Low</w:t>
            </w:r>
          </w:p>
        </w:tc>
        <w:tc>
          <w:tcPr>
            <w:tcW w:w="1374" w:type="dxa"/>
          </w:tcPr>
          <w:p w14:paraId="637E3B2E" w14:textId="77777777" w:rsidR="00E45BCD" w:rsidRPr="002111D7" w:rsidRDefault="00E45BCD" w:rsidP="00E45BCD">
            <w:pPr>
              <w:pStyle w:val="TAC"/>
            </w:pPr>
            <w:r w:rsidRPr="002111D7">
              <w:t>70 %</w:t>
            </w:r>
          </w:p>
        </w:tc>
        <w:tc>
          <w:tcPr>
            <w:tcW w:w="1418" w:type="dxa"/>
          </w:tcPr>
          <w:p w14:paraId="7CB12EE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4610991" w14:textId="77777777" w:rsidR="00E45BCD" w:rsidRPr="002111D7" w:rsidRDefault="00E45BCD" w:rsidP="00E45BCD">
            <w:pPr>
              <w:pStyle w:val="TAC"/>
              <w:rPr>
                <w:lang w:eastAsia="zh-CN"/>
              </w:rPr>
            </w:pPr>
            <w:r>
              <w:rPr>
                <w:lang w:eastAsia="zh-CN"/>
              </w:rPr>
              <w:t>pos0</w:t>
            </w:r>
          </w:p>
        </w:tc>
        <w:tc>
          <w:tcPr>
            <w:tcW w:w="828" w:type="dxa"/>
          </w:tcPr>
          <w:p w14:paraId="09B8DB9E" w14:textId="77777777" w:rsidR="00E45BCD" w:rsidRPr="002111D7" w:rsidRDefault="00E45BCD" w:rsidP="00E45BCD">
            <w:pPr>
              <w:pStyle w:val="TAC"/>
            </w:pPr>
            <w:r>
              <w:rPr>
                <w:lang w:eastAsia="zh-CN"/>
              </w:rPr>
              <w:t>-15.2</w:t>
            </w:r>
          </w:p>
        </w:tc>
      </w:tr>
      <w:tr w:rsidR="00E45BCD" w:rsidRPr="008C3753" w14:paraId="05B90CAC" w14:textId="77777777" w:rsidTr="001A6C5F">
        <w:tc>
          <w:tcPr>
            <w:tcW w:w="1007" w:type="dxa"/>
            <w:vMerge/>
          </w:tcPr>
          <w:p w14:paraId="5DBD5E74" w14:textId="77777777" w:rsidR="00E45BCD" w:rsidRPr="002111D7" w:rsidRDefault="00E45BCD" w:rsidP="00E45BCD">
            <w:pPr>
              <w:pStyle w:val="TAC"/>
            </w:pPr>
          </w:p>
        </w:tc>
        <w:tc>
          <w:tcPr>
            <w:tcW w:w="1085" w:type="dxa"/>
            <w:vMerge/>
          </w:tcPr>
          <w:p w14:paraId="44DD60DB" w14:textId="77777777" w:rsidR="00E45BCD" w:rsidRPr="002111D7" w:rsidRDefault="00E45BCD" w:rsidP="00E45BCD">
            <w:pPr>
              <w:pStyle w:val="TAC"/>
            </w:pPr>
          </w:p>
        </w:tc>
        <w:tc>
          <w:tcPr>
            <w:tcW w:w="861" w:type="dxa"/>
          </w:tcPr>
          <w:p w14:paraId="7BD98DCB" w14:textId="77777777" w:rsidR="00E45BCD" w:rsidRPr="002111D7" w:rsidRDefault="00E45BCD" w:rsidP="00E45BCD">
            <w:pPr>
              <w:pStyle w:val="TAC"/>
              <w:rPr>
                <w:rFonts w:cs="Arial"/>
              </w:rPr>
            </w:pPr>
            <w:r w:rsidRPr="002111D7">
              <w:rPr>
                <w:rFonts w:cs="Arial"/>
              </w:rPr>
              <w:t>Normal</w:t>
            </w:r>
          </w:p>
        </w:tc>
        <w:tc>
          <w:tcPr>
            <w:tcW w:w="1905" w:type="dxa"/>
          </w:tcPr>
          <w:p w14:paraId="64219596" w14:textId="77777777" w:rsidR="00E45BCD" w:rsidRPr="002111D7" w:rsidRDefault="00E45BCD" w:rsidP="00E45BCD">
            <w:pPr>
              <w:pStyle w:val="TAC"/>
            </w:pPr>
            <w:r w:rsidRPr="002111D7">
              <w:t>TDLA30-10 Low</w:t>
            </w:r>
          </w:p>
        </w:tc>
        <w:tc>
          <w:tcPr>
            <w:tcW w:w="1374" w:type="dxa"/>
          </w:tcPr>
          <w:p w14:paraId="77748A9C" w14:textId="77777777" w:rsidR="00E45BCD" w:rsidRPr="002111D7" w:rsidRDefault="00E45BCD" w:rsidP="00E45BCD">
            <w:pPr>
              <w:pStyle w:val="TAC"/>
            </w:pPr>
            <w:r w:rsidRPr="002111D7">
              <w:t>70 %</w:t>
            </w:r>
          </w:p>
        </w:tc>
        <w:tc>
          <w:tcPr>
            <w:tcW w:w="1418" w:type="dxa"/>
          </w:tcPr>
          <w:p w14:paraId="4CF66AD2"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46CE6B6" w14:textId="77777777" w:rsidR="00E45BCD" w:rsidRPr="002111D7" w:rsidRDefault="00E45BCD" w:rsidP="00E45BCD">
            <w:pPr>
              <w:pStyle w:val="TAC"/>
              <w:rPr>
                <w:lang w:eastAsia="zh-CN"/>
              </w:rPr>
            </w:pPr>
            <w:r>
              <w:rPr>
                <w:lang w:eastAsia="zh-CN"/>
              </w:rPr>
              <w:t>pos1</w:t>
            </w:r>
          </w:p>
        </w:tc>
        <w:tc>
          <w:tcPr>
            <w:tcW w:w="828" w:type="dxa"/>
          </w:tcPr>
          <w:p w14:paraId="00DBA797" w14:textId="77777777" w:rsidR="00E45BCD" w:rsidRPr="002111D7" w:rsidRDefault="00E45BCD" w:rsidP="00E45BCD">
            <w:pPr>
              <w:pStyle w:val="TAC"/>
            </w:pPr>
            <w:r>
              <w:rPr>
                <w:lang w:eastAsia="zh-CN"/>
              </w:rPr>
              <w:t>-14.9</w:t>
            </w:r>
          </w:p>
        </w:tc>
      </w:tr>
    </w:tbl>
    <w:p w14:paraId="2727DA89" w14:textId="77777777" w:rsidR="00E45BCD" w:rsidRPr="00A23251" w:rsidRDefault="00E45BC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89A020D" w14:textId="77777777" w:rsidTr="001A6C5F">
        <w:tc>
          <w:tcPr>
            <w:tcW w:w="1007" w:type="dxa"/>
          </w:tcPr>
          <w:p w14:paraId="361C727F"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C61435B" w14:textId="77777777" w:rsidR="00E45BCD" w:rsidRPr="002111D7" w:rsidRDefault="00E45BCD" w:rsidP="00E45BCD">
            <w:pPr>
              <w:pStyle w:val="TAH"/>
            </w:pPr>
            <w:r w:rsidRPr="002111D7">
              <w:t>Number of demodulation branches</w:t>
            </w:r>
          </w:p>
        </w:tc>
        <w:tc>
          <w:tcPr>
            <w:tcW w:w="861" w:type="dxa"/>
          </w:tcPr>
          <w:p w14:paraId="3A61F65E" w14:textId="77777777" w:rsidR="00E45BCD" w:rsidRPr="002111D7" w:rsidRDefault="00E45BCD" w:rsidP="00E45BCD">
            <w:pPr>
              <w:pStyle w:val="TAH"/>
            </w:pPr>
            <w:r w:rsidRPr="002111D7">
              <w:t>Cyclic prefix</w:t>
            </w:r>
          </w:p>
        </w:tc>
        <w:tc>
          <w:tcPr>
            <w:tcW w:w="1905" w:type="dxa"/>
          </w:tcPr>
          <w:p w14:paraId="5B3534CF"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337E00A" w14:textId="77777777" w:rsidR="00E45BCD" w:rsidRPr="002111D7" w:rsidRDefault="00E45BCD" w:rsidP="00E45BCD">
            <w:pPr>
              <w:pStyle w:val="TAH"/>
            </w:pPr>
            <w:r w:rsidRPr="002111D7">
              <w:t>Fraction of maximum throughput</w:t>
            </w:r>
          </w:p>
        </w:tc>
        <w:tc>
          <w:tcPr>
            <w:tcW w:w="1418" w:type="dxa"/>
          </w:tcPr>
          <w:p w14:paraId="319A9642" w14:textId="77777777" w:rsidR="00E45BCD" w:rsidRPr="002111D7" w:rsidRDefault="00E45BCD" w:rsidP="00E45BCD">
            <w:pPr>
              <w:pStyle w:val="TAH"/>
            </w:pPr>
            <w:r w:rsidRPr="002111D7">
              <w:t>FRC</w:t>
            </w:r>
            <w:r w:rsidRPr="002111D7">
              <w:br/>
              <w:t>(annex A)</w:t>
            </w:r>
          </w:p>
        </w:tc>
        <w:tc>
          <w:tcPr>
            <w:tcW w:w="1153" w:type="dxa"/>
          </w:tcPr>
          <w:p w14:paraId="1283256A" w14:textId="77777777" w:rsidR="00E45BCD" w:rsidRPr="002111D7" w:rsidRDefault="00E45BCD" w:rsidP="00E45BCD">
            <w:pPr>
              <w:pStyle w:val="TAH"/>
            </w:pPr>
            <w:r w:rsidRPr="002111D7">
              <w:t>Additional DM-RS position</w:t>
            </w:r>
          </w:p>
        </w:tc>
        <w:tc>
          <w:tcPr>
            <w:tcW w:w="828" w:type="dxa"/>
          </w:tcPr>
          <w:p w14:paraId="4C3F1944" w14:textId="77777777" w:rsidR="00E45BCD" w:rsidRPr="002111D7" w:rsidRDefault="00E45BCD" w:rsidP="00E45BCD">
            <w:pPr>
              <w:pStyle w:val="TAH"/>
            </w:pPr>
            <w:r w:rsidRPr="002111D7">
              <w:t>SNR</w:t>
            </w:r>
          </w:p>
          <w:p w14:paraId="2BB923AA" w14:textId="77777777" w:rsidR="00E45BCD" w:rsidRPr="002111D7" w:rsidRDefault="00E45BCD" w:rsidP="00E45BCD">
            <w:pPr>
              <w:pStyle w:val="TAH"/>
            </w:pPr>
            <w:r w:rsidRPr="002111D7">
              <w:t>(dB)</w:t>
            </w:r>
          </w:p>
        </w:tc>
      </w:tr>
      <w:tr w:rsidR="00E45BCD" w:rsidRPr="008C3753" w14:paraId="0EB3228F" w14:textId="77777777" w:rsidTr="001A6C5F">
        <w:tc>
          <w:tcPr>
            <w:tcW w:w="1007" w:type="dxa"/>
            <w:vMerge w:val="restart"/>
            <w:vAlign w:val="center"/>
          </w:tcPr>
          <w:p w14:paraId="474DAFFF" w14:textId="77777777" w:rsidR="00E45BCD" w:rsidRPr="002111D7" w:rsidRDefault="00E45BCD" w:rsidP="00E45BCD">
            <w:pPr>
              <w:pStyle w:val="TAC"/>
            </w:pPr>
            <w:r w:rsidRPr="002111D7">
              <w:t>1</w:t>
            </w:r>
          </w:p>
        </w:tc>
        <w:tc>
          <w:tcPr>
            <w:tcW w:w="1085" w:type="dxa"/>
            <w:vMerge w:val="restart"/>
            <w:vAlign w:val="center"/>
          </w:tcPr>
          <w:p w14:paraId="0A65AC79" w14:textId="77777777" w:rsidR="00E45BCD" w:rsidRPr="002111D7" w:rsidRDefault="00E45BCD" w:rsidP="00E45BCD">
            <w:pPr>
              <w:pStyle w:val="TAC"/>
            </w:pPr>
            <w:r w:rsidRPr="002111D7">
              <w:t>2</w:t>
            </w:r>
          </w:p>
        </w:tc>
        <w:tc>
          <w:tcPr>
            <w:tcW w:w="861" w:type="dxa"/>
          </w:tcPr>
          <w:p w14:paraId="79964178" w14:textId="77777777" w:rsidR="00E45BCD" w:rsidRPr="002111D7" w:rsidRDefault="00E45BCD" w:rsidP="00E45BCD">
            <w:pPr>
              <w:pStyle w:val="TAC"/>
              <w:rPr>
                <w:rFonts w:cs="Arial"/>
              </w:rPr>
            </w:pPr>
            <w:r w:rsidRPr="002111D7">
              <w:rPr>
                <w:rFonts w:cs="Arial"/>
              </w:rPr>
              <w:t>Normal</w:t>
            </w:r>
          </w:p>
        </w:tc>
        <w:tc>
          <w:tcPr>
            <w:tcW w:w="1905" w:type="dxa"/>
          </w:tcPr>
          <w:p w14:paraId="145A9C8C" w14:textId="77777777" w:rsidR="00E45BCD" w:rsidRPr="002111D7" w:rsidRDefault="00E45BCD" w:rsidP="00E45BCD">
            <w:pPr>
              <w:pStyle w:val="TAC"/>
            </w:pPr>
            <w:r w:rsidRPr="002111D7">
              <w:t>TDLA30-10 Low</w:t>
            </w:r>
          </w:p>
        </w:tc>
        <w:tc>
          <w:tcPr>
            <w:tcW w:w="1374" w:type="dxa"/>
          </w:tcPr>
          <w:p w14:paraId="73345563" w14:textId="77777777" w:rsidR="00E45BCD" w:rsidRPr="002111D7" w:rsidRDefault="00E45BCD" w:rsidP="00E45BCD">
            <w:pPr>
              <w:pStyle w:val="TAC"/>
            </w:pPr>
            <w:r w:rsidRPr="002111D7">
              <w:t>70 %</w:t>
            </w:r>
          </w:p>
        </w:tc>
        <w:tc>
          <w:tcPr>
            <w:tcW w:w="1418" w:type="dxa"/>
          </w:tcPr>
          <w:p w14:paraId="39BCAF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16A3AB9E" w14:textId="77777777" w:rsidR="00E45BCD" w:rsidRPr="002111D7" w:rsidRDefault="00E45BCD" w:rsidP="00E45BCD">
            <w:pPr>
              <w:pStyle w:val="TAC"/>
              <w:rPr>
                <w:lang w:eastAsia="zh-CN"/>
              </w:rPr>
            </w:pPr>
            <w:r>
              <w:rPr>
                <w:lang w:eastAsia="zh-CN"/>
              </w:rPr>
              <w:t>pos0</w:t>
            </w:r>
          </w:p>
        </w:tc>
        <w:tc>
          <w:tcPr>
            <w:tcW w:w="828" w:type="dxa"/>
          </w:tcPr>
          <w:p w14:paraId="1FFB81E6" w14:textId="77777777" w:rsidR="00E45BCD" w:rsidRPr="002111D7" w:rsidRDefault="00E45BCD" w:rsidP="00E45BCD">
            <w:pPr>
              <w:pStyle w:val="TAC"/>
              <w:rPr>
                <w:lang w:eastAsia="zh-CN"/>
              </w:rPr>
            </w:pPr>
            <w:r>
              <w:rPr>
                <w:lang w:eastAsia="zh-CN"/>
              </w:rPr>
              <w:t>-2.7</w:t>
            </w:r>
          </w:p>
        </w:tc>
      </w:tr>
      <w:tr w:rsidR="00E45BCD" w:rsidRPr="008C3753" w14:paraId="6496C0E0" w14:textId="77777777" w:rsidTr="001A6C5F">
        <w:tc>
          <w:tcPr>
            <w:tcW w:w="1007" w:type="dxa"/>
            <w:vMerge/>
            <w:vAlign w:val="center"/>
          </w:tcPr>
          <w:p w14:paraId="09417ECD" w14:textId="77777777" w:rsidR="00E45BCD" w:rsidRPr="002111D7" w:rsidRDefault="00E45BCD" w:rsidP="00E45BCD">
            <w:pPr>
              <w:pStyle w:val="TAC"/>
            </w:pPr>
          </w:p>
        </w:tc>
        <w:tc>
          <w:tcPr>
            <w:tcW w:w="1085" w:type="dxa"/>
            <w:vMerge/>
            <w:vAlign w:val="center"/>
          </w:tcPr>
          <w:p w14:paraId="30AA3073" w14:textId="77777777" w:rsidR="00E45BCD" w:rsidRPr="002111D7" w:rsidRDefault="00E45BCD" w:rsidP="00E45BCD">
            <w:pPr>
              <w:pStyle w:val="TAC"/>
            </w:pPr>
          </w:p>
        </w:tc>
        <w:tc>
          <w:tcPr>
            <w:tcW w:w="861" w:type="dxa"/>
          </w:tcPr>
          <w:p w14:paraId="0C118B8A" w14:textId="77777777" w:rsidR="00E45BCD" w:rsidRPr="002111D7" w:rsidRDefault="00E45BCD" w:rsidP="00E45BCD">
            <w:pPr>
              <w:pStyle w:val="TAC"/>
              <w:rPr>
                <w:rFonts w:cs="Arial"/>
              </w:rPr>
            </w:pPr>
            <w:r w:rsidRPr="002111D7">
              <w:rPr>
                <w:rFonts w:cs="Arial"/>
              </w:rPr>
              <w:t>Normal</w:t>
            </w:r>
          </w:p>
        </w:tc>
        <w:tc>
          <w:tcPr>
            <w:tcW w:w="1905" w:type="dxa"/>
          </w:tcPr>
          <w:p w14:paraId="1822E5DB" w14:textId="77777777" w:rsidR="00E45BCD" w:rsidRPr="002111D7" w:rsidRDefault="00E45BCD" w:rsidP="00E45BCD">
            <w:pPr>
              <w:pStyle w:val="TAC"/>
            </w:pPr>
            <w:r w:rsidRPr="002111D7">
              <w:t>TDLA30-10 Low</w:t>
            </w:r>
          </w:p>
        </w:tc>
        <w:tc>
          <w:tcPr>
            <w:tcW w:w="1374" w:type="dxa"/>
          </w:tcPr>
          <w:p w14:paraId="0DD8C94B" w14:textId="77777777" w:rsidR="00E45BCD" w:rsidRPr="002111D7" w:rsidRDefault="00E45BCD" w:rsidP="00E45BCD">
            <w:pPr>
              <w:pStyle w:val="TAC"/>
            </w:pPr>
            <w:r w:rsidRPr="002111D7">
              <w:t>70 %</w:t>
            </w:r>
          </w:p>
        </w:tc>
        <w:tc>
          <w:tcPr>
            <w:tcW w:w="1418" w:type="dxa"/>
          </w:tcPr>
          <w:p w14:paraId="50AF07B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65C76CD7" w14:textId="77777777" w:rsidR="00E45BCD" w:rsidRPr="002111D7" w:rsidDel="00F22DA0" w:rsidRDefault="00E45BCD" w:rsidP="00E45BCD">
            <w:pPr>
              <w:pStyle w:val="TAC"/>
              <w:rPr>
                <w:lang w:eastAsia="zh-CN"/>
              </w:rPr>
            </w:pPr>
            <w:r>
              <w:rPr>
                <w:lang w:eastAsia="zh-CN"/>
              </w:rPr>
              <w:t>pos1</w:t>
            </w:r>
          </w:p>
        </w:tc>
        <w:tc>
          <w:tcPr>
            <w:tcW w:w="828" w:type="dxa"/>
          </w:tcPr>
          <w:p w14:paraId="2EA755E3" w14:textId="77777777" w:rsidR="00E45BCD" w:rsidRPr="002111D7" w:rsidRDefault="00E45BCD" w:rsidP="00E45BCD">
            <w:pPr>
              <w:pStyle w:val="TAC"/>
              <w:rPr>
                <w:lang w:eastAsia="zh-CN"/>
              </w:rPr>
            </w:pPr>
            <w:r>
              <w:rPr>
                <w:lang w:eastAsia="zh-CN"/>
              </w:rPr>
              <w:t>-2.2</w:t>
            </w:r>
          </w:p>
        </w:tc>
      </w:tr>
      <w:tr w:rsidR="00E45BCD" w:rsidRPr="008C3753" w14:paraId="2BBEA7AE" w14:textId="77777777" w:rsidTr="001A6C5F">
        <w:tc>
          <w:tcPr>
            <w:tcW w:w="1007" w:type="dxa"/>
            <w:vMerge/>
            <w:vAlign w:val="center"/>
          </w:tcPr>
          <w:p w14:paraId="0672424C" w14:textId="77777777" w:rsidR="00E45BCD" w:rsidRPr="002111D7" w:rsidRDefault="00E45BCD" w:rsidP="00E45BCD">
            <w:pPr>
              <w:pStyle w:val="TAC"/>
            </w:pPr>
          </w:p>
        </w:tc>
        <w:tc>
          <w:tcPr>
            <w:tcW w:w="1085" w:type="dxa"/>
            <w:vMerge w:val="restart"/>
            <w:vAlign w:val="center"/>
          </w:tcPr>
          <w:p w14:paraId="686606D1" w14:textId="77777777" w:rsidR="00E45BCD" w:rsidRPr="002111D7" w:rsidRDefault="00E45BCD" w:rsidP="00E45BCD">
            <w:pPr>
              <w:pStyle w:val="TAC"/>
            </w:pPr>
            <w:r w:rsidRPr="002111D7">
              <w:t>4</w:t>
            </w:r>
          </w:p>
        </w:tc>
        <w:tc>
          <w:tcPr>
            <w:tcW w:w="861" w:type="dxa"/>
          </w:tcPr>
          <w:p w14:paraId="2D207C62" w14:textId="77777777" w:rsidR="00E45BCD" w:rsidRPr="002111D7" w:rsidRDefault="00E45BCD" w:rsidP="00E45BCD">
            <w:pPr>
              <w:pStyle w:val="TAC"/>
              <w:rPr>
                <w:rFonts w:cs="Arial"/>
              </w:rPr>
            </w:pPr>
            <w:r w:rsidRPr="002111D7">
              <w:rPr>
                <w:rFonts w:cs="Arial"/>
              </w:rPr>
              <w:t>Normal</w:t>
            </w:r>
          </w:p>
        </w:tc>
        <w:tc>
          <w:tcPr>
            <w:tcW w:w="1905" w:type="dxa"/>
          </w:tcPr>
          <w:p w14:paraId="52508A20" w14:textId="77777777" w:rsidR="00E45BCD" w:rsidRPr="002111D7" w:rsidRDefault="00E45BCD" w:rsidP="00E45BCD">
            <w:pPr>
              <w:pStyle w:val="TAC"/>
            </w:pPr>
            <w:r w:rsidRPr="002111D7">
              <w:t>TDLA30-10 Low</w:t>
            </w:r>
          </w:p>
        </w:tc>
        <w:tc>
          <w:tcPr>
            <w:tcW w:w="1374" w:type="dxa"/>
          </w:tcPr>
          <w:p w14:paraId="76CFD53F" w14:textId="77777777" w:rsidR="00E45BCD" w:rsidRPr="002111D7" w:rsidRDefault="00E45BCD" w:rsidP="00E45BCD">
            <w:pPr>
              <w:pStyle w:val="TAC"/>
            </w:pPr>
            <w:r w:rsidRPr="002111D7">
              <w:t>70 %</w:t>
            </w:r>
          </w:p>
        </w:tc>
        <w:tc>
          <w:tcPr>
            <w:tcW w:w="1418" w:type="dxa"/>
          </w:tcPr>
          <w:p w14:paraId="1E34DA1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CA02056" w14:textId="77777777" w:rsidR="00E45BCD" w:rsidRPr="002111D7" w:rsidRDefault="00E45BCD" w:rsidP="00E45BCD">
            <w:pPr>
              <w:pStyle w:val="TAC"/>
              <w:rPr>
                <w:lang w:eastAsia="zh-CN"/>
              </w:rPr>
            </w:pPr>
            <w:r>
              <w:rPr>
                <w:lang w:eastAsia="zh-CN"/>
              </w:rPr>
              <w:t>pos0</w:t>
            </w:r>
          </w:p>
        </w:tc>
        <w:tc>
          <w:tcPr>
            <w:tcW w:w="828" w:type="dxa"/>
          </w:tcPr>
          <w:p w14:paraId="56057DF9" w14:textId="77777777" w:rsidR="00E45BCD" w:rsidRPr="002111D7" w:rsidRDefault="00E45BCD" w:rsidP="00E45BCD">
            <w:pPr>
              <w:pStyle w:val="TAC"/>
            </w:pPr>
            <w:r>
              <w:rPr>
                <w:lang w:eastAsia="zh-CN"/>
              </w:rPr>
              <w:t>-6.4</w:t>
            </w:r>
          </w:p>
        </w:tc>
      </w:tr>
      <w:tr w:rsidR="00E45BCD" w:rsidRPr="008C3753" w14:paraId="046EA21A" w14:textId="77777777" w:rsidTr="001A6C5F">
        <w:tc>
          <w:tcPr>
            <w:tcW w:w="1007" w:type="dxa"/>
            <w:vMerge/>
            <w:vAlign w:val="center"/>
          </w:tcPr>
          <w:p w14:paraId="4C33791B" w14:textId="77777777" w:rsidR="00E45BCD" w:rsidRPr="002111D7" w:rsidRDefault="00E45BCD" w:rsidP="00E45BCD">
            <w:pPr>
              <w:pStyle w:val="TAC"/>
            </w:pPr>
          </w:p>
        </w:tc>
        <w:tc>
          <w:tcPr>
            <w:tcW w:w="1085" w:type="dxa"/>
            <w:vMerge/>
            <w:vAlign w:val="center"/>
          </w:tcPr>
          <w:p w14:paraId="6DB9D1CE" w14:textId="77777777" w:rsidR="00E45BCD" w:rsidRPr="002111D7" w:rsidRDefault="00E45BCD" w:rsidP="00E45BCD">
            <w:pPr>
              <w:pStyle w:val="TAC"/>
            </w:pPr>
          </w:p>
        </w:tc>
        <w:tc>
          <w:tcPr>
            <w:tcW w:w="861" w:type="dxa"/>
          </w:tcPr>
          <w:p w14:paraId="0CB2B33E" w14:textId="77777777" w:rsidR="00E45BCD" w:rsidRPr="002111D7" w:rsidRDefault="00E45BCD" w:rsidP="00E45BCD">
            <w:pPr>
              <w:pStyle w:val="TAC"/>
              <w:rPr>
                <w:rFonts w:cs="Arial"/>
              </w:rPr>
            </w:pPr>
            <w:r w:rsidRPr="002111D7">
              <w:rPr>
                <w:rFonts w:cs="Arial"/>
              </w:rPr>
              <w:t>Normal</w:t>
            </w:r>
          </w:p>
        </w:tc>
        <w:tc>
          <w:tcPr>
            <w:tcW w:w="1905" w:type="dxa"/>
          </w:tcPr>
          <w:p w14:paraId="3E92F81D" w14:textId="77777777" w:rsidR="00E45BCD" w:rsidRPr="002111D7" w:rsidRDefault="00E45BCD" w:rsidP="00E45BCD">
            <w:pPr>
              <w:pStyle w:val="TAC"/>
            </w:pPr>
            <w:r w:rsidRPr="002111D7">
              <w:t>TDLA30-10 Low</w:t>
            </w:r>
          </w:p>
        </w:tc>
        <w:tc>
          <w:tcPr>
            <w:tcW w:w="1374" w:type="dxa"/>
          </w:tcPr>
          <w:p w14:paraId="274538EB" w14:textId="77777777" w:rsidR="00E45BCD" w:rsidRPr="002111D7" w:rsidRDefault="00E45BCD" w:rsidP="00E45BCD">
            <w:pPr>
              <w:pStyle w:val="TAC"/>
            </w:pPr>
            <w:r w:rsidRPr="002111D7">
              <w:t>70 %</w:t>
            </w:r>
          </w:p>
        </w:tc>
        <w:tc>
          <w:tcPr>
            <w:tcW w:w="1418" w:type="dxa"/>
          </w:tcPr>
          <w:p w14:paraId="25A554A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2AE71B9" w14:textId="77777777" w:rsidR="00E45BCD" w:rsidRPr="002111D7" w:rsidRDefault="00E45BCD" w:rsidP="00E45BCD">
            <w:pPr>
              <w:pStyle w:val="TAC"/>
              <w:rPr>
                <w:lang w:eastAsia="zh-CN"/>
              </w:rPr>
            </w:pPr>
            <w:r>
              <w:rPr>
                <w:lang w:eastAsia="zh-CN"/>
              </w:rPr>
              <w:t>pos1</w:t>
            </w:r>
          </w:p>
        </w:tc>
        <w:tc>
          <w:tcPr>
            <w:tcW w:w="828" w:type="dxa"/>
          </w:tcPr>
          <w:p w14:paraId="094DB03C" w14:textId="77777777" w:rsidR="00E45BCD" w:rsidRPr="002111D7" w:rsidRDefault="00E45BCD" w:rsidP="00E45BCD">
            <w:pPr>
              <w:pStyle w:val="TAC"/>
            </w:pPr>
            <w:r>
              <w:rPr>
                <w:lang w:eastAsia="zh-CN"/>
              </w:rPr>
              <w:t>-5.9</w:t>
            </w:r>
          </w:p>
        </w:tc>
      </w:tr>
      <w:tr w:rsidR="00E45BCD" w:rsidRPr="008C3753" w14:paraId="533EB011" w14:textId="77777777" w:rsidTr="001A6C5F">
        <w:trPr>
          <w:trHeight w:val="137"/>
        </w:trPr>
        <w:tc>
          <w:tcPr>
            <w:tcW w:w="1007" w:type="dxa"/>
            <w:vMerge/>
            <w:vAlign w:val="center"/>
          </w:tcPr>
          <w:p w14:paraId="234D6AAE" w14:textId="77777777" w:rsidR="00E45BCD" w:rsidRPr="002111D7" w:rsidRDefault="00E45BCD" w:rsidP="00E45BCD">
            <w:pPr>
              <w:pStyle w:val="TAC"/>
            </w:pPr>
          </w:p>
        </w:tc>
        <w:tc>
          <w:tcPr>
            <w:tcW w:w="1085" w:type="dxa"/>
            <w:vMerge w:val="restart"/>
            <w:vAlign w:val="center"/>
          </w:tcPr>
          <w:p w14:paraId="6C0267A1" w14:textId="77777777" w:rsidR="00E45BCD" w:rsidRPr="002111D7" w:rsidRDefault="00E45BCD" w:rsidP="00E45BCD">
            <w:pPr>
              <w:pStyle w:val="TAC"/>
            </w:pPr>
            <w:r w:rsidRPr="002111D7">
              <w:t>8</w:t>
            </w:r>
          </w:p>
        </w:tc>
        <w:tc>
          <w:tcPr>
            <w:tcW w:w="861" w:type="dxa"/>
          </w:tcPr>
          <w:p w14:paraId="334E8433" w14:textId="77777777" w:rsidR="00E45BCD" w:rsidRPr="002111D7" w:rsidRDefault="00E45BCD" w:rsidP="00E45BCD">
            <w:pPr>
              <w:pStyle w:val="TAC"/>
              <w:rPr>
                <w:rFonts w:cs="Arial"/>
              </w:rPr>
            </w:pPr>
            <w:r w:rsidRPr="002111D7">
              <w:rPr>
                <w:rFonts w:cs="Arial"/>
              </w:rPr>
              <w:t>Normal</w:t>
            </w:r>
          </w:p>
        </w:tc>
        <w:tc>
          <w:tcPr>
            <w:tcW w:w="1905" w:type="dxa"/>
          </w:tcPr>
          <w:p w14:paraId="663263FA" w14:textId="77777777" w:rsidR="00E45BCD" w:rsidRPr="002111D7" w:rsidRDefault="00E45BCD" w:rsidP="00E45BCD">
            <w:pPr>
              <w:pStyle w:val="TAC"/>
            </w:pPr>
            <w:r w:rsidRPr="002111D7">
              <w:t>TDLA30-10 Low</w:t>
            </w:r>
          </w:p>
        </w:tc>
        <w:tc>
          <w:tcPr>
            <w:tcW w:w="1374" w:type="dxa"/>
          </w:tcPr>
          <w:p w14:paraId="36326AA7" w14:textId="77777777" w:rsidR="00E45BCD" w:rsidRPr="002111D7" w:rsidRDefault="00E45BCD" w:rsidP="00E45BCD">
            <w:pPr>
              <w:pStyle w:val="TAC"/>
            </w:pPr>
            <w:r w:rsidRPr="002111D7">
              <w:t>70 %</w:t>
            </w:r>
          </w:p>
        </w:tc>
        <w:tc>
          <w:tcPr>
            <w:tcW w:w="1418" w:type="dxa"/>
          </w:tcPr>
          <w:p w14:paraId="473253A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C0C081" w14:textId="77777777" w:rsidR="00E45BCD" w:rsidRPr="002111D7" w:rsidRDefault="00E45BCD" w:rsidP="00E45BCD">
            <w:pPr>
              <w:pStyle w:val="TAC"/>
              <w:rPr>
                <w:lang w:eastAsia="zh-CN"/>
              </w:rPr>
            </w:pPr>
            <w:r>
              <w:rPr>
                <w:lang w:eastAsia="zh-CN"/>
              </w:rPr>
              <w:t>pos0</w:t>
            </w:r>
          </w:p>
        </w:tc>
        <w:tc>
          <w:tcPr>
            <w:tcW w:w="828" w:type="dxa"/>
          </w:tcPr>
          <w:p w14:paraId="2DA5F898" w14:textId="77777777" w:rsidR="00E45BCD" w:rsidRPr="002111D7" w:rsidRDefault="00E45BCD" w:rsidP="00E45BCD">
            <w:pPr>
              <w:pStyle w:val="TAC"/>
            </w:pPr>
            <w:r>
              <w:rPr>
                <w:lang w:eastAsia="zh-CN"/>
              </w:rPr>
              <w:t>-9.7</w:t>
            </w:r>
          </w:p>
        </w:tc>
      </w:tr>
      <w:tr w:rsidR="00E45BCD" w:rsidRPr="008C3753" w14:paraId="587CBFF3" w14:textId="77777777" w:rsidTr="001A6C5F">
        <w:tc>
          <w:tcPr>
            <w:tcW w:w="1007" w:type="dxa"/>
            <w:vMerge/>
          </w:tcPr>
          <w:p w14:paraId="26F555A4" w14:textId="77777777" w:rsidR="00E45BCD" w:rsidRPr="002111D7" w:rsidRDefault="00E45BCD" w:rsidP="00E45BCD">
            <w:pPr>
              <w:pStyle w:val="TAC"/>
            </w:pPr>
          </w:p>
        </w:tc>
        <w:tc>
          <w:tcPr>
            <w:tcW w:w="1085" w:type="dxa"/>
            <w:vMerge/>
          </w:tcPr>
          <w:p w14:paraId="2CE349C6" w14:textId="77777777" w:rsidR="00E45BCD" w:rsidRPr="002111D7" w:rsidRDefault="00E45BCD" w:rsidP="00E45BCD">
            <w:pPr>
              <w:pStyle w:val="TAC"/>
            </w:pPr>
          </w:p>
        </w:tc>
        <w:tc>
          <w:tcPr>
            <w:tcW w:w="861" w:type="dxa"/>
          </w:tcPr>
          <w:p w14:paraId="2691F890" w14:textId="77777777" w:rsidR="00E45BCD" w:rsidRPr="002111D7" w:rsidRDefault="00E45BCD" w:rsidP="00E45BCD">
            <w:pPr>
              <w:pStyle w:val="TAC"/>
              <w:rPr>
                <w:rFonts w:cs="Arial"/>
              </w:rPr>
            </w:pPr>
            <w:r w:rsidRPr="002111D7">
              <w:rPr>
                <w:rFonts w:cs="Arial"/>
              </w:rPr>
              <w:t>Normal</w:t>
            </w:r>
          </w:p>
        </w:tc>
        <w:tc>
          <w:tcPr>
            <w:tcW w:w="1905" w:type="dxa"/>
          </w:tcPr>
          <w:p w14:paraId="48F978AA" w14:textId="77777777" w:rsidR="00E45BCD" w:rsidRPr="002111D7" w:rsidRDefault="00E45BCD" w:rsidP="00E45BCD">
            <w:pPr>
              <w:pStyle w:val="TAC"/>
            </w:pPr>
            <w:r w:rsidRPr="002111D7">
              <w:t>TDLA30-10 Low</w:t>
            </w:r>
          </w:p>
        </w:tc>
        <w:tc>
          <w:tcPr>
            <w:tcW w:w="1374" w:type="dxa"/>
          </w:tcPr>
          <w:p w14:paraId="2596EF1F" w14:textId="77777777" w:rsidR="00E45BCD" w:rsidRPr="002111D7" w:rsidRDefault="00E45BCD" w:rsidP="00E45BCD">
            <w:pPr>
              <w:pStyle w:val="TAC"/>
            </w:pPr>
            <w:r w:rsidRPr="002111D7">
              <w:t>70 %</w:t>
            </w:r>
          </w:p>
        </w:tc>
        <w:tc>
          <w:tcPr>
            <w:tcW w:w="1418" w:type="dxa"/>
          </w:tcPr>
          <w:p w14:paraId="2A60382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4857EDDD" w14:textId="77777777" w:rsidR="00E45BCD" w:rsidRPr="002111D7" w:rsidRDefault="00E45BCD" w:rsidP="00E45BCD">
            <w:pPr>
              <w:pStyle w:val="TAC"/>
              <w:rPr>
                <w:lang w:eastAsia="zh-CN"/>
              </w:rPr>
            </w:pPr>
            <w:r>
              <w:rPr>
                <w:lang w:eastAsia="zh-CN"/>
              </w:rPr>
              <w:t>pos1</w:t>
            </w:r>
          </w:p>
        </w:tc>
        <w:tc>
          <w:tcPr>
            <w:tcW w:w="828" w:type="dxa"/>
          </w:tcPr>
          <w:p w14:paraId="704D171E" w14:textId="77777777" w:rsidR="00E45BCD" w:rsidRPr="002111D7" w:rsidRDefault="00E45BCD" w:rsidP="00E45BCD">
            <w:pPr>
              <w:pStyle w:val="TAC"/>
            </w:pPr>
            <w:r>
              <w:rPr>
                <w:lang w:eastAsia="zh-CN"/>
              </w:rPr>
              <w:t>-9.1</w:t>
            </w:r>
          </w:p>
        </w:tc>
      </w:tr>
    </w:tbl>
    <w:p w14:paraId="44DCB667" w14:textId="77777777" w:rsidR="00E45BCD" w:rsidRDefault="00E45BCD" w:rsidP="00E45BCD">
      <w:pPr>
        <w:rPr>
          <w:lang w:eastAsia="zh-CN"/>
        </w:rPr>
      </w:pPr>
    </w:p>
    <w:p w14:paraId="624E6130" w14:textId="77777777" w:rsidR="00E45BCD" w:rsidRPr="00931575" w:rsidRDefault="00E45BCD" w:rsidP="00E45BCD">
      <w:pPr>
        <w:pStyle w:val="Heading5"/>
        <w:rPr>
          <w:b/>
          <w:i/>
          <w:iCs/>
          <w:lang w:eastAsia="zh-CN"/>
        </w:rPr>
      </w:pPr>
      <w:bookmarkStart w:id="11772" w:name="_Toc121999837"/>
      <w:bookmarkStart w:id="11773" w:name="_Toc124154010"/>
      <w:bookmarkStart w:id="11774" w:name="_Toc124154785"/>
      <w:bookmarkStart w:id="11775" w:name="_Toc131560640"/>
      <w:bookmarkStart w:id="11776" w:name="_Toc137394340"/>
      <w:bookmarkStart w:id="11777" w:name="_Toc163475446"/>
      <w:bookmarkStart w:id="11778" w:name="_Toc176783776"/>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11772"/>
      <w:bookmarkEnd w:id="11773"/>
      <w:bookmarkEnd w:id="11774"/>
      <w:bookmarkEnd w:id="11775"/>
      <w:bookmarkEnd w:id="11776"/>
      <w:bookmarkEnd w:id="11777"/>
      <w:bookmarkEnd w:id="11778"/>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1A6C5F">
        <w:trPr>
          <w:cantSplit/>
          <w:jc w:val="center"/>
        </w:trPr>
        <w:tc>
          <w:tcPr>
            <w:tcW w:w="1007" w:type="dxa"/>
            <w:tcBorders>
              <w:bottom w:val="single" w:sz="4" w:space="0" w:color="auto"/>
            </w:tcBorders>
          </w:tcPr>
          <w:p w14:paraId="2AA16F77" w14:textId="77777777" w:rsidR="00E45BCD" w:rsidRPr="008C3753" w:rsidRDefault="00E45BCD" w:rsidP="001A6C5F">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1A6C5F">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1A6C5F">
            <w:pPr>
              <w:pStyle w:val="TAH"/>
            </w:pPr>
            <w:r w:rsidRPr="008C3753">
              <w:t>Cyclic prefix</w:t>
            </w:r>
          </w:p>
        </w:tc>
        <w:tc>
          <w:tcPr>
            <w:tcW w:w="1905" w:type="dxa"/>
            <w:tcBorders>
              <w:bottom w:val="single" w:sz="4" w:space="0" w:color="auto"/>
            </w:tcBorders>
          </w:tcPr>
          <w:p w14:paraId="4519F12E"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1A6C5F">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1A6C5F">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1A6C5F">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1A6C5F">
            <w:pPr>
              <w:pStyle w:val="TAH"/>
            </w:pPr>
            <w:r w:rsidRPr="008C3753">
              <w:t>SNR</w:t>
            </w:r>
          </w:p>
          <w:p w14:paraId="55CE8B31" w14:textId="77777777" w:rsidR="00E45BCD" w:rsidRPr="008C3753" w:rsidRDefault="00E45BCD" w:rsidP="001A6C5F">
            <w:pPr>
              <w:pStyle w:val="TAH"/>
            </w:pPr>
            <w:r w:rsidRPr="008C3753">
              <w:t>(dB)</w:t>
            </w:r>
          </w:p>
        </w:tc>
      </w:tr>
      <w:tr w:rsidR="00E45BCD" w:rsidRPr="002111D7" w14:paraId="51BE27F3" w14:textId="77777777" w:rsidTr="001A6C5F">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1A6C5F">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1A6C5F">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1A6C5F">
        <w:trPr>
          <w:cantSplit/>
          <w:jc w:val="center"/>
        </w:trPr>
        <w:tc>
          <w:tcPr>
            <w:tcW w:w="1007" w:type="dxa"/>
            <w:tcBorders>
              <w:bottom w:val="single" w:sz="4" w:space="0" w:color="auto"/>
            </w:tcBorders>
          </w:tcPr>
          <w:p w14:paraId="10564D62" w14:textId="77777777" w:rsidR="00E45BCD" w:rsidRPr="002111D7" w:rsidRDefault="00E45BCD" w:rsidP="001A6C5F">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1A6C5F">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1A6C5F">
            <w:pPr>
              <w:pStyle w:val="TAH"/>
            </w:pPr>
            <w:r w:rsidRPr="002111D7">
              <w:t>Cyclic prefix</w:t>
            </w:r>
          </w:p>
        </w:tc>
        <w:tc>
          <w:tcPr>
            <w:tcW w:w="1905" w:type="dxa"/>
            <w:tcBorders>
              <w:bottom w:val="single" w:sz="4" w:space="0" w:color="auto"/>
            </w:tcBorders>
          </w:tcPr>
          <w:p w14:paraId="00D6E714"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1A6C5F">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1A6C5F">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1A6C5F">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1A6C5F">
            <w:pPr>
              <w:pStyle w:val="TAH"/>
            </w:pPr>
            <w:r w:rsidRPr="002111D7">
              <w:t>SNR</w:t>
            </w:r>
          </w:p>
          <w:p w14:paraId="2E173DF0" w14:textId="77777777" w:rsidR="00E45BCD" w:rsidRPr="002111D7" w:rsidRDefault="00E45BCD" w:rsidP="001A6C5F">
            <w:pPr>
              <w:pStyle w:val="TAH"/>
            </w:pPr>
            <w:r w:rsidRPr="002111D7">
              <w:t>(dB)</w:t>
            </w:r>
          </w:p>
        </w:tc>
      </w:tr>
      <w:tr w:rsidR="00E45BCD" w:rsidRPr="008C3753" w14:paraId="746F8FFB" w14:textId="77777777" w:rsidTr="001A6C5F">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1A6C5F">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1A6C5F">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11779" w:name="_Toc58915994"/>
      <w:bookmarkStart w:id="11780" w:name="_Toc58918175"/>
      <w:bookmarkStart w:id="11781" w:name="_Toc66694045"/>
      <w:bookmarkStart w:id="11782" w:name="_Toc74916030"/>
      <w:bookmarkStart w:id="11783" w:name="_Toc76114655"/>
      <w:bookmarkStart w:id="11784" w:name="_Toc76544541"/>
      <w:bookmarkStart w:id="11785" w:name="_Toc82536663"/>
      <w:bookmarkStart w:id="11786" w:name="_Toc89952956"/>
      <w:bookmarkStart w:id="11787" w:name="_Toc98766772"/>
      <w:bookmarkStart w:id="11788" w:name="_Toc99703135"/>
      <w:bookmarkStart w:id="11789" w:name="_Toc106206925"/>
      <w:bookmarkStart w:id="11790" w:name="_Toc115080927"/>
      <w:bookmarkStart w:id="11791" w:name="_Toc121999838"/>
      <w:bookmarkStart w:id="11792" w:name="_Toc124154011"/>
      <w:bookmarkStart w:id="11793" w:name="_Toc124154786"/>
      <w:bookmarkStart w:id="11794" w:name="_Toc131560641"/>
      <w:bookmarkStart w:id="11795" w:name="_Toc137394341"/>
      <w:bookmarkStart w:id="11796" w:name="_Toc163475447"/>
      <w:bookmarkStart w:id="11797" w:name="_Toc176783777"/>
      <w:r w:rsidRPr="00931575">
        <w:lastRenderedPageBreak/>
        <w:t>8.3</w:t>
      </w:r>
      <w:r w:rsidRPr="00931575">
        <w:tab/>
        <w:t>OTA performance requirements for PUCCH</w:t>
      </w:r>
      <w:bookmarkEnd w:id="10085"/>
      <w:bookmarkEnd w:id="10086"/>
      <w:bookmarkEnd w:id="10431"/>
      <w:bookmarkEnd w:id="10432"/>
      <w:bookmarkEnd w:id="10433"/>
      <w:bookmarkEnd w:id="10434"/>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p>
    <w:p w14:paraId="70767A8A" w14:textId="77777777" w:rsidR="00C45907" w:rsidRPr="00931575" w:rsidRDefault="00C45907" w:rsidP="00C45907">
      <w:pPr>
        <w:pStyle w:val="Heading3"/>
        <w:rPr>
          <w:lang w:eastAsia="zh-CN"/>
        </w:rPr>
      </w:pPr>
      <w:bookmarkStart w:id="11798" w:name="_Toc21102964"/>
      <w:bookmarkStart w:id="11799" w:name="_Toc29810813"/>
      <w:bookmarkStart w:id="11800" w:name="_Toc36636173"/>
      <w:bookmarkStart w:id="11801" w:name="_Toc37273119"/>
      <w:bookmarkStart w:id="11802" w:name="_Toc45886207"/>
      <w:bookmarkStart w:id="11803" w:name="_Toc53183286"/>
      <w:bookmarkStart w:id="11804" w:name="_Toc58915995"/>
      <w:bookmarkStart w:id="11805" w:name="_Toc58918176"/>
      <w:bookmarkStart w:id="11806" w:name="_Toc66694046"/>
      <w:bookmarkStart w:id="11807" w:name="_Toc74916031"/>
      <w:bookmarkStart w:id="11808" w:name="_Toc76114656"/>
      <w:bookmarkStart w:id="11809" w:name="_Toc76544542"/>
      <w:bookmarkStart w:id="11810" w:name="_Toc82536664"/>
      <w:bookmarkStart w:id="11811" w:name="_Toc89952957"/>
      <w:bookmarkStart w:id="11812" w:name="_Toc98766773"/>
      <w:bookmarkStart w:id="11813" w:name="_Toc99703136"/>
      <w:bookmarkStart w:id="11814" w:name="_Toc106206926"/>
      <w:bookmarkStart w:id="11815" w:name="_Toc115080928"/>
      <w:bookmarkStart w:id="11816" w:name="_Toc121999839"/>
      <w:bookmarkStart w:id="11817" w:name="_Toc124154012"/>
      <w:bookmarkStart w:id="11818" w:name="_Toc124154787"/>
      <w:bookmarkStart w:id="11819" w:name="_Toc131560642"/>
      <w:bookmarkStart w:id="11820" w:name="_Toc137394342"/>
      <w:bookmarkStart w:id="11821" w:name="_Toc163475448"/>
      <w:bookmarkStart w:id="11822" w:name="_Toc176783778"/>
      <w:r w:rsidRPr="00931575">
        <w:t>8.3.1</w:t>
      </w:r>
      <w:r w:rsidRPr="00931575">
        <w:tab/>
        <w:t xml:space="preserve">Performance requirements for PUCCH format </w:t>
      </w:r>
      <w:r w:rsidRPr="00931575">
        <w:rPr>
          <w:rFonts w:hint="eastAsia"/>
          <w:lang w:eastAsia="zh-CN"/>
        </w:rPr>
        <w:t>0</w:t>
      </w:r>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p>
    <w:p w14:paraId="0C47E1EB" w14:textId="77777777" w:rsidR="00C45907" w:rsidRPr="00931575" w:rsidRDefault="00C45907" w:rsidP="00C45907">
      <w:pPr>
        <w:pStyle w:val="Heading4"/>
      </w:pPr>
      <w:bookmarkStart w:id="11823" w:name="_Toc21102965"/>
      <w:bookmarkStart w:id="11824" w:name="_Toc29810814"/>
      <w:bookmarkStart w:id="11825" w:name="_Toc36636174"/>
      <w:bookmarkStart w:id="11826" w:name="_Toc37273120"/>
      <w:bookmarkStart w:id="11827" w:name="_Toc45886208"/>
      <w:bookmarkStart w:id="11828" w:name="_Toc53183287"/>
      <w:bookmarkStart w:id="11829" w:name="_Toc58915996"/>
      <w:bookmarkStart w:id="11830" w:name="_Toc58918177"/>
      <w:bookmarkStart w:id="11831" w:name="_Toc66694047"/>
      <w:bookmarkStart w:id="11832" w:name="_Toc74916032"/>
      <w:bookmarkStart w:id="11833" w:name="_Toc76114657"/>
      <w:bookmarkStart w:id="11834" w:name="_Toc76544543"/>
      <w:bookmarkStart w:id="11835" w:name="_Toc82536665"/>
      <w:bookmarkStart w:id="11836" w:name="_Toc89952958"/>
      <w:bookmarkStart w:id="11837" w:name="_Toc98766774"/>
      <w:bookmarkStart w:id="11838" w:name="_Toc99703137"/>
      <w:bookmarkStart w:id="11839" w:name="_Toc106206927"/>
      <w:bookmarkStart w:id="11840" w:name="_Toc115080929"/>
      <w:bookmarkStart w:id="11841" w:name="_Toc121999840"/>
      <w:bookmarkStart w:id="11842" w:name="_Toc124154013"/>
      <w:bookmarkStart w:id="11843" w:name="_Toc124154788"/>
      <w:bookmarkStart w:id="11844" w:name="_Toc131560643"/>
      <w:bookmarkStart w:id="11845" w:name="_Toc137394343"/>
      <w:bookmarkStart w:id="11846" w:name="_Toc163475449"/>
      <w:bookmarkStart w:id="11847" w:name="_Toc176783779"/>
      <w:r w:rsidRPr="00931575">
        <w:t>8.3.1.1</w:t>
      </w:r>
      <w:r w:rsidRPr="00931575">
        <w:tab/>
        <w:t>Definition and applicability</w:t>
      </w:r>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1848" w:name="_Toc21102966"/>
      <w:bookmarkStart w:id="11849" w:name="_Toc29810815"/>
      <w:bookmarkStart w:id="11850" w:name="_Toc36636175"/>
      <w:bookmarkStart w:id="11851" w:name="_Toc37273121"/>
      <w:bookmarkStart w:id="11852" w:name="_Toc45886209"/>
      <w:bookmarkStart w:id="11853" w:name="_Toc53183288"/>
      <w:bookmarkStart w:id="11854" w:name="_Toc58915997"/>
      <w:bookmarkStart w:id="11855" w:name="_Toc58918178"/>
      <w:bookmarkStart w:id="11856" w:name="_Toc66694048"/>
      <w:bookmarkStart w:id="11857" w:name="_Toc74916033"/>
      <w:bookmarkStart w:id="11858" w:name="_Toc76114658"/>
      <w:bookmarkStart w:id="11859" w:name="_Toc76544544"/>
      <w:bookmarkStart w:id="11860" w:name="_Toc82536666"/>
      <w:bookmarkStart w:id="11861" w:name="_Toc89952959"/>
      <w:bookmarkStart w:id="11862" w:name="_Toc98766775"/>
      <w:bookmarkStart w:id="11863" w:name="_Toc99703138"/>
      <w:bookmarkStart w:id="11864" w:name="_Toc106206928"/>
      <w:bookmarkStart w:id="11865" w:name="_Toc115080930"/>
      <w:bookmarkStart w:id="11866" w:name="_Toc121999841"/>
      <w:bookmarkStart w:id="11867" w:name="_Toc124154014"/>
      <w:bookmarkStart w:id="11868" w:name="_Toc124154789"/>
      <w:bookmarkStart w:id="11869" w:name="_Toc131560644"/>
      <w:bookmarkStart w:id="11870" w:name="_Toc137394344"/>
      <w:bookmarkStart w:id="11871" w:name="_Toc163475450"/>
      <w:bookmarkStart w:id="11872" w:name="_Toc176783780"/>
      <w:r w:rsidRPr="00931575">
        <w:t>8.3.1.2</w:t>
      </w:r>
      <w:r w:rsidRPr="00931575">
        <w:tab/>
        <w:t>Minimum Requirement</w:t>
      </w:r>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1873" w:name="_Toc21102967"/>
      <w:bookmarkStart w:id="11874" w:name="_Toc29810816"/>
      <w:bookmarkStart w:id="11875" w:name="_Toc36636176"/>
      <w:bookmarkStart w:id="11876" w:name="_Toc37273122"/>
      <w:bookmarkStart w:id="11877" w:name="_Toc45886210"/>
      <w:bookmarkStart w:id="11878" w:name="_Toc53183289"/>
      <w:bookmarkStart w:id="11879" w:name="_Toc58915998"/>
      <w:bookmarkStart w:id="11880" w:name="_Toc58918179"/>
      <w:bookmarkStart w:id="11881" w:name="_Toc66694049"/>
      <w:bookmarkStart w:id="11882" w:name="_Toc74916034"/>
      <w:bookmarkStart w:id="11883" w:name="_Toc76114659"/>
      <w:bookmarkStart w:id="11884" w:name="_Toc76544545"/>
      <w:bookmarkStart w:id="11885" w:name="_Toc82536667"/>
      <w:bookmarkStart w:id="11886" w:name="_Toc89952960"/>
      <w:bookmarkStart w:id="11887" w:name="_Toc98766776"/>
      <w:bookmarkStart w:id="11888" w:name="_Toc99703139"/>
      <w:bookmarkStart w:id="11889" w:name="_Toc106206929"/>
      <w:bookmarkStart w:id="11890" w:name="_Toc115080931"/>
      <w:bookmarkStart w:id="11891" w:name="_Toc121999842"/>
      <w:bookmarkStart w:id="11892" w:name="_Toc124154015"/>
      <w:bookmarkStart w:id="11893" w:name="_Toc124154790"/>
      <w:bookmarkStart w:id="11894" w:name="_Toc131560645"/>
      <w:bookmarkStart w:id="11895" w:name="_Toc137394345"/>
      <w:bookmarkStart w:id="11896" w:name="_Toc163475451"/>
      <w:bookmarkStart w:id="11897" w:name="_Toc176783781"/>
      <w:r w:rsidRPr="00931575">
        <w:t>8.3.1.3</w:t>
      </w:r>
      <w:r w:rsidRPr="00931575">
        <w:tab/>
        <w:t>Test purpose</w:t>
      </w:r>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1898" w:name="_Toc21102968"/>
      <w:bookmarkStart w:id="11899" w:name="_Toc29810817"/>
      <w:bookmarkStart w:id="11900" w:name="_Toc36636177"/>
      <w:bookmarkStart w:id="11901" w:name="_Toc37273123"/>
      <w:bookmarkStart w:id="11902" w:name="_Toc45886211"/>
      <w:bookmarkStart w:id="11903" w:name="_Toc53183290"/>
      <w:bookmarkStart w:id="11904" w:name="_Toc58915999"/>
      <w:bookmarkStart w:id="11905" w:name="_Toc58918180"/>
      <w:bookmarkStart w:id="11906" w:name="_Toc66694050"/>
      <w:bookmarkStart w:id="11907" w:name="_Toc74916035"/>
      <w:bookmarkStart w:id="11908" w:name="_Toc76114660"/>
      <w:bookmarkStart w:id="11909" w:name="_Toc76544546"/>
      <w:bookmarkStart w:id="11910" w:name="_Toc82536668"/>
      <w:bookmarkStart w:id="11911" w:name="_Toc89952961"/>
      <w:bookmarkStart w:id="11912" w:name="_Toc98766777"/>
      <w:bookmarkStart w:id="11913" w:name="_Toc99703140"/>
      <w:bookmarkStart w:id="11914" w:name="_Toc106206930"/>
      <w:bookmarkStart w:id="11915" w:name="_Toc115080932"/>
      <w:bookmarkStart w:id="11916" w:name="_Toc121999843"/>
      <w:bookmarkStart w:id="11917" w:name="_Toc124154016"/>
      <w:bookmarkStart w:id="11918" w:name="_Toc124154791"/>
      <w:bookmarkStart w:id="11919" w:name="_Toc131560646"/>
      <w:bookmarkStart w:id="11920" w:name="_Toc137394346"/>
      <w:bookmarkStart w:id="11921" w:name="_Toc163475452"/>
      <w:bookmarkStart w:id="11922" w:name="_Toc176783782"/>
      <w:r w:rsidRPr="00931575">
        <w:t>8.3.1.4</w:t>
      </w:r>
      <w:r w:rsidRPr="00931575">
        <w:tab/>
        <w:t>Method of test</w:t>
      </w:r>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p>
    <w:p w14:paraId="09C9BE1A" w14:textId="77777777" w:rsidR="00C45907" w:rsidRPr="00931575" w:rsidRDefault="00C45907" w:rsidP="00C45907">
      <w:pPr>
        <w:pStyle w:val="Heading5"/>
      </w:pPr>
      <w:bookmarkStart w:id="11923" w:name="_Toc21102969"/>
      <w:bookmarkStart w:id="11924" w:name="_Toc29810818"/>
      <w:bookmarkStart w:id="11925" w:name="_Toc36636178"/>
      <w:bookmarkStart w:id="11926" w:name="_Toc37273124"/>
      <w:bookmarkStart w:id="11927" w:name="_Toc45886212"/>
      <w:bookmarkStart w:id="11928" w:name="_Toc53183291"/>
      <w:bookmarkStart w:id="11929" w:name="_Toc58916000"/>
      <w:bookmarkStart w:id="11930" w:name="_Toc58918181"/>
      <w:bookmarkStart w:id="11931" w:name="_Toc66694051"/>
      <w:bookmarkStart w:id="11932" w:name="_Toc74916036"/>
      <w:bookmarkStart w:id="11933" w:name="_Toc76114661"/>
      <w:bookmarkStart w:id="11934" w:name="_Toc76544547"/>
      <w:bookmarkStart w:id="11935" w:name="_Toc82536669"/>
      <w:bookmarkStart w:id="11936" w:name="_Toc89952962"/>
      <w:bookmarkStart w:id="11937" w:name="_Toc98766778"/>
      <w:bookmarkStart w:id="11938" w:name="_Toc99703141"/>
      <w:bookmarkStart w:id="11939" w:name="_Toc106206931"/>
      <w:bookmarkStart w:id="11940" w:name="_Toc115080933"/>
      <w:bookmarkStart w:id="11941" w:name="_Toc121999844"/>
      <w:bookmarkStart w:id="11942" w:name="_Toc124154017"/>
      <w:bookmarkStart w:id="11943" w:name="_Toc124154792"/>
      <w:bookmarkStart w:id="11944" w:name="_Toc131560647"/>
      <w:bookmarkStart w:id="11945" w:name="_Toc137394347"/>
      <w:bookmarkStart w:id="11946" w:name="_Toc163475453"/>
      <w:bookmarkStart w:id="11947" w:name="_Toc176783783"/>
      <w:r w:rsidRPr="00931575">
        <w:t>8.3.1.4.1</w:t>
      </w:r>
      <w:r w:rsidRPr="00931575">
        <w:tab/>
        <w:t>Initial conditions</w:t>
      </w:r>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1948"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1949" w:name="_Toc29810819"/>
      <w:bookmarkStart w:id="11950" w:name="_Toc36636179"/>
      <w:bookmarkStart w:id="11951" w:name="_Toc37273125"/>
      <w:bookmarkStart w:id="11952" w:name="_Toc45886213"/>
      <w:bookmarkStart w:id="11953" w:name="_Toc53183292"/>
      <w:bookmarkStart w:id="11954" w:name="_Toc58916001"/>
      <w:bookmarkStart w:id="11955" w:name="_Toc58918182"/>
      <w:bookmarkStart w:id="11956" w:name="_Toc66694052"/>
      <w:bookmarkStart w:id="11957" w:name="_Toc74916037"/>
      <w:bookmarkStart w:id="11958" w:name="_Toc76114662"/>
      <w:bookmarkStart w:id="11959" w:name="_Toc76544548"/>
      <w:bookmarkStart w:id="11960" w:name="_Toc82536670"/>
      <w:bookmarkStart w:id="11961" w:name="_Toc89952963"/>
      <w:bookmarkStart w:id="11962" w:name="_Toc98766779"/>
      <w:bookmarkStart w:id="11963" w:name="_Toc99703142"/>
      <w:bookmarkStart w:id="11964" w:name="_Toc106206932"/>
      <w:bookmarkStart w:id="11965" w:name="_Toc115080934"/>
      <w:bookmarkStart w:id="11966" w:name="_Toc121999845"/>
      <w:bookmarkStart w:id="11967" w:name="_Toc124154018"/>
      <w:bookmarkStart w:id="11968" w:name="_Toc124154793"/>
      <w:bookmarkStart w:id="11969" w:name="_Toc131560648"/>
      <w:bookmarkStart w:id="11970" w:name="_Toc137394348"/>
      <w:bookmarkStart w:id="11971" w:name="_Toc163475454"/>
      <w:bookmarkStart w:id="11972" w:name="_Toc176783784"/>
      <w:r w:rsidRPr="00931575">
        <w:t>8.3.1.4.2</w:t>
      </w:r>
      <w:r w:rsidRPr="00931575">
        <w:tab/>
        <w:t>Procedure</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lastRenderedPageBreak/>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A67BF0"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510A8922" w:rsidR="00A67BF0" w:rsidRPr="00931575" w:rsidRDefault="00A67BF0" w:rsidP="00A67BF0">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399F2818" w:rsidR="00A67BF0" w:rsidRPr="00931575" w:rsidRDefault="00A67BF0" w:rsidP="00A67BF0">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778051E0" w14:textId="77777777" w:rsidR="00A67BF0" w:rsidRDefault="00A67BF0" w:rsidP="00A67BF0">
            <w:pPr>
              <w:pStyle w:val="TAC"/>
              <w:rPr>
                <w:rFonts w:eastAsia="?? ??"/>
              </w:rPr>
            </w:pPr>
            <w:r>
              <w:rPr>
                <w:rFonts w:eastAsia="?? ??"/>
              </w:rPr>
              <w:t xml:space="preserve">FR2-1: </w:t>
            </w:r>
            <w:r w:rsidRPr="00931575">
              <w:rPr>
                <w:rFonts w:eastAsia="?? ??"/>
              </w:rPr>
              <w:t>1</w:t>
            </w:r>
          </w:p>
          <w:p w14:paraId="6734558B" w14:textId="10D20660" w:rsidR="00A67BF0" w:rsidRPr="00931575" w:rsidRDefault="00A67BF0" w:rsidP="00A67BF0">
            <w:pPr>
              <w:pStyle w:val="TAC"/>
              <w:rPr>
                <w:rFonts w:eastAsia="?? ??"/>
              </w:rPr>
            </w:pPr>
            <w:r>
              <w:rPr>
                <w:rFonts w:eastAsia="?? ??"/>
              </w:rPr>
              <w:t>FR2-2: 1, 16</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6F1F81">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6F1F81">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6F1F81">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6F1F81">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6F1F81">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6F1F81">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6F1F81">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6F1F81">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6F1F81">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6F1F81">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6F1F81">
            <w:pPr>
              <w:pStyle w:val="TAC"/>
              <w:rPr>
                <w:rFonts w:eastAsia="‚c‚e‚o“Á‘¾ƒSƒVƒbƒN‘Ì"/>
              </w:rPr>
            </w:pPr>
          </w:p>
        </w:tc>
        <w:tc>
          <w:tcPr>
            <w:tcW w:w="2268" w:type="dxa"/>
          </w:tcPr>
          <w:p w14:paraId="6769DCFD" w14:textId="77777777" w:rsidR="00561BAB" w:rsidRPr="00931575" w:rsidRDefault="00561BAB" w:rsidP="006F1F81">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6F1F81">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6F1F81">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6F1F81">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6F1F81">
            <w:pPr>
              <w:pStyle w:val="TAC"/>
              <w:rPr>
                <w:rFonts w:eastAsia="‚c‚e‚o“Á‘¾ƒSƒVƒbƒN‘Ì"/>
              </w:rPr>
            </w:pPr>
          </w:p>
        </w:tc>
        <w:tc>
          <w:tcPr>
            <w:tcW w:w="2268" w:type="dxa"/>
          </w:tcPr>
          <w:p w14:paraId="55C089B2"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6F1F81">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6F1F81">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6F1F81">
            <w:pPr>
              <w:pStyle w:val="TAC"/>
              <w:rPr>
                <w:rFonts w:eastAsia="‚c‚e‚o“Á‘¾ƒSƒVƒbƒN‘Ì"/>
              </w:rPr>
            </w:pPr>
          </w:p>
        </w:tc>
        <w:tc>
          <w:tcPr>
            <w:tcW w:w="2268" w:type="dxa"/>
          </w:tcPr>
          <w:p w14:paraId="3E7C7631"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A67BF0">
        <w:trPr>
          <w:cantSplit/>
          <w:jc w:val="center"/>
        </w:trPr>
        <w:tc>
          <w:tcPr>
            <w:tcW w:w="2406" w:type="dxa"/>
            <w:tcBorders>
              <w:top w:val="nil"/>
              <w:bottom w:val="nil"/>
            </w:tcBorders>
            <w:shd w:val="clear" w:color="auto" w:fill="auto"/>
          </w:tcPr>
          <w:p w14:paraId="5401DAB3" w14:textId="77777777" w:rsidR="007F4304" w:rsidRPr="00931575"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6F1F81">
            <w:pPr>
              <w:pStyle w:val="TAC"/>
              <w:rPr>
                <w:rFonts w:eastAsia="‚c‚e‚o“Á‘¾ƒSƒVƒbƒN‘Ì"/>
              </w:rPr>
            </w:pPr>
          </w:p>
        </w:tc>
        <w:tc>
          <w:tcPr>
            <w:tcW w:w="2268" w:type="dxa"/>
          </w:tcPr>
          <w:p w14:paraId="54608983" w14:textId="77777777" w:rsidR="007F4304" w:rsidRPr="00931575" w:rsidRDefault="007F4304" w:rsidP="006F1F81">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A67BF0" w:rsidRPr="00931575" w14:paraId="4BF1F280" w14:textId="77777777" w:rsidTr="001A6C5F">
        <w:trPr>
          <w:cantSplit/>
          <w:jc w:val="center"/>
        </w:trPr>
        <w:tc>
          <w:tcPr>
            <w:tcW w:w="2406" w:type="dxa"/>
            <w:tcBorders>
              <w:top w:val="nil"/>
              <w:bottom w:val="nil"/>
            </w:tcBorders>
            <w:shd w:val="clear" w:color="auto" w:fill="auto"/>
          </w:tcPr>
          <w:p w14:paraId="14A72BD7"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6C49A002" w14:textId="77777777" w:rsidR="00A67BF0" w:rsidRPr="00931575" w:rsidRDefault="00A67BF0" w:rsidP="00A67BF0">
            <w:pPr>
              <w:pStyle w:val="TAC"/>
              <w:rPr>
                <w:rFonts w:eastAsia="‚c‚e‚o“Á‘¾ƒSƒVƒbƒN‘Ì"/>
              </w:rPr>
            </w:pPr>
          </w:p>
        </w:tc>
        <w:tc>
          <w:tcPr>
            <w:tcW w:w="2268" w:type="dxa"/>
          </w:tcPr>
          <w:p w14:paraId="5F8C62D0" w14:textId="000DDD68" w:rsidR="00A67BF0" w:rsidRPr="00931575" w:rsidRDefault="00A67BF0" w:rsidP="00A67BF0">
            <w:pPr>
              <w:pStyle w:val="TAC"/>
              <w:rPr>
                <w:rFonts w:eastAsia="‚c‚e‚o“Á‘¾ƒSƒVƒbƒN‘Ì"/>
              </w:rPr>
            </w:pPr>
            <w:r>
              <w:rPr>
                <w:rFonts w:eastAsia="‚c‚e‚o“Á‘¾ƒSƒVƒbƒN‘Ì"/>
              </w:rPr>
              <w:t>400</w:t>
            </w:r>
          </w:p>
        </w:tc>
        <w:tc>
          <w:tcPr>
            <w:tcW w:w="3686" w:type="dxa"/>
          </w:tcPr>
          <w:p w14:paraId="27B7A998" w14:textId="2EF39D46"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A67BF0" w:rsidRPr="00931575" w14:paraId="2D889895" w14:textId="77777777" w:rsidTr="007F4304">
        <w:trPr>
          <w:cantSplit/>
          <w:jc w:val="center"/>
        </w:trPr>
        <w:tc>
          <w:tcPr>
            <w:tcW w:w="2406" w:type="dxa"/>
            <w:tcBorders>
              <w:top w:val="nil"/>
            </w:tcBorders>
            <w:shd w:val="clear" w:color="auto" w:fill="auto"/>
          </w:tcPr>
          <w:p w14:paraId="10AB98B4"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220DE0AC" w14:textId="52E54CA3" w:rsidR="00A67BF0" w:rsidRPr="00931575" w:rsidRDefault="00A67BF0" w:rsidP="00A67BF0">
            <w:pPr>
              <w:pStyle w:val="TAC"/>
              <w:rPr>
                <w:rFonts w:eastAsia="‚c‚e‚o“Á‘¾ƒSƒVƒbƒN‘Ì"/>
              </w:rPr>
            </w:pPr>
            <w:r>
              <w:rPr>
                <w:rFonts w:eastAsia="‚c‚e‚o“Á‘¾ƒSƒVƒbƒN‘Ì"/>
              </w:rPr>
              <w:t>480</w:t>
            </w:r>
          </w:p>
        </w:tc>
        <w:tc>
          <w:tcPr>
            <w:tcW w:w="2268" w:type="dxa"/>
          </w:tcPr>
          <w:p w14:paraId="0970F191" w14:textId="41B9F842" w:rsidR="00A67BF0" w:rsidRPr="00931575" w:rsidRDefault="00A67BF0" w:rsidP="00A67BF0">
            <w:pPr>
              <w:pStyle w:val="TAC"/>
              <w:rPr>
                <w:rFonts w:eastAsia="‚c‚e‚o“Á‘¾ƒSƒVƒbƒN‘Ì"/>
              </w:rPr>
            </w:pPr>
            <w:r>
              <w:rPr>
                <w:rFonts w:eastAsia="‚c‚e‚o“Á‘¾ƒSƒVƒbƒN‘Ì"/>
              </w:rPr>
              <w:t>400</w:t>
            </w:r>
          </w:p>
        </w:tc>
        <w:tc>
          <w:tcPr>
            <w:tcW w:w="3686" w:type="dxa"/>
          </w:tcPr>
          <w:p w14:paraId="4CEFFB4D" w14:textId="1675DD29"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6F1F81"/>
    <w:p w14:paraId="5E487E95" w14:textId="77777777" w:rsidR="00C45907" w:rsidRPr="00931575" w:rsidRDefault="00C45907" w:rsidP="006F1F81">
      <w:pPr>
        <w:pStyle w:val="B1"/>
      </w:pPr>
      <w:r w:rsidRPr="00931575">
        <w:rPr>
          <w:rFonts w:hint="eastAsia"/>
          <w:lang w:eastAsia="zh-CN"/>
        </w:rPr>
        <w:lastRenderedPageBreak/>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49" type="#_x0000_t75" style="width:6in;height:25.05pt" o:ole="" fillcolor="window">
            <v:imagedata r:id="rId77" o:title=""/>
          </v:shape>
          <o:OLEObject Type="Embed" ProgID="Word.Picture.8" ShapeID="_x0000_i1049" DrawAspect="Content" ObjectID="_1788604262" r:id="rId78"/>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1973" w:name="_Toc21102971"/>
      <w:bookmarkStart w:id="11974" w:name="_Toc29810820"/>
      <w:bookmarkStart w:id="11975" w:name="_Toc36636180"/>
      <w:bookmarkStart w:id="11976" w:name="_Toc37273126"/>
      <w:bookmarkStart w:id="11977" w:name="_Toc45886214"/>
      <w:bookmarkStart w:id="11978" w:name="_Toc53183293"/>
      <w:bookmarkStart w:id="11979" w:name="_Toc58916002"/>
      <w:bookmarkStart w:id="11980" w:name="_Toc58918183"/>
      <w:bookmarkStart w:id="11981" w:name="_Toc66694053"/>
      <w:bookmarkStart w:id="11982" w:name="_Toc74916038"/>
      <w:bookmarkStart w:id="11983" w:name="_Toc76114663"/>
      <w:bookmarkStart w:id="11984" w:name="_Toc76544549"/>
      <w:bookmarkStart w:id="11985" w:name="_Toc82536671"/>
      <w:bookmarkStart w:id="11986" w:name="_Toc89952964"/>
      <w:bookmarkStart w:id="11987" w:name="_Toc98766780"/>
      <w:bookmarkStart w:id="11988" w:name="_Toc99703143"/>
      <w:bookmarkStart w:id="11989" w:name="_Toc106206933"/>
      <w:bookmarkStart w:id="11990" w:name="_Toc115080935"/>
      <w:bookmarkStart w:id="11991" w:name="_Toc121999846"/>
      <w:bookmarkStart w:id="11992" w:name="_Toc124154019"/>
      <w:bookmarkStart w:id="11993" w:name="_Toc124154794"/>
      <w:bookmarkStart w:id="11994" w:name="_Toc131560649"/>
      <w:bookmarkStart w:id="11995" w:name="_Toc137394349"/>
      <w:bookmarkStart w:id="11996" w:name="_Toc163475455"/>
      <w:bookmarkStart w:id="11997" w:name="_Toc176783785"/>
      <w:r w:rsidRPr="00931575">
        <w:t>8.3.1.5</w:t>
      </w:r>
      <w:r w:rsidRPr="00931575">
        <w:tab/>
        <w:t>Test Requirement</w:t>
      </w:r>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48BB0FD3" w14:textId="77777777" w:rsidR="00C45907" w:rsidRPr="00931575" w:rsidRDefault="00C45907" w:rsidP="00C45907">
      <w:pPr>
        <w:pStyle w:val="Heading5"/>
        <w:rPr>
          <w:i/>
          <w:iCs/>
          <w:lang w:eastAsia="zh-CN"/>
        </w:rPr>
      </w:pPr>
      <w:bookmarkStart w:id="11998" w:name="_Toc21102972"/>
      <w:bookmarkStart w:id="11999" w:name="_Toc29810821"/>
      <w:bookmarkStart w:id="12000" w:name="_Toc36636181"/>
      <w:bookmarkStart w:id="12001" w:name="_Toc37273127"/>
      <w:bookmarkStart w:id="12002" w:name="_Toc45886215"/>
      <w:bookmarkStart w:id="12003" w:name="_Toc53183294"/>
      <w:bookmarkStart w:id="12004" w:name="_Toc58916003"/>
      <w:bookmarkStart w:id="12005" w:name="_Toc58918184"/>
      <w:bookmarkStart w:id="12006" w:name="_Toc66694054"/>
      <w:bookmarkStart w:id="12007" w:name="_Toc74916039"/>
      <w:bookmarkStart w:id="12008" w:name="_Toc76114664"/>
      <w:bookmarkStart w:id="12009" w:name="_Toc76544550"/>
      <w:bookmarkStart w:id="12010" w:name="_Toc82536672"/>
      <w:bookmarkStart w:id="12011" w:name="_Toc89952965"/>
      <w:bookmarkStart w:id="12012" w:name="_Toc98766781"/>
      <w:bookmarkStart w:id="12013" w:name="_Toc99703144"/>
      <w:bookmarkStart w:id="12014" w:name="_Toc106206934"/>
      <w:bookmarkStart w:id="12015" w:name="_Toc115080936"/>
      <w:bookmarkStart w:id="12016" w:name="_Toc121999847"/>
      <w:bookmarkStart w:id="12017" w:name="_Toc124154020"/>
      <w:bookmarkStart w:id="12018" w:name="_Toc124154795"/>
      <w:bookmarkStart w:id="12019" w:name="_Toc131560650"/>
      <w:bookmarkStart w:id="12020" w:name="_Toc137394350"/>
      <w:bookmarkStart w:id="12021" w:name="_Toc163475456"/>
      <w:bookmarkStart w:id="12022" w:name="_Toc176783786"/>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2023" w:name="_Toc21102973"/>
      <w:bookmarkStart w:id="12024" w:name="_Toc29810822"/>
      <w:bookmarkStart w:id="12025" w:name="_Toc36636182"/>
      <w:bookmarkStart w:id="12026" w:name="_Toc37273128"/>
      <w:bookmarkStart w:id="12027" w:name="_Toc45886216"/>
      <w:bookmarkStart w:id="12028" w:name="_Toc53183295"/>
      <w:bookmarkStart w:id="12029" w:name="_Toc58916004"/>
      <w:bookmarkStart w:id="12030" w:name="_Toc58918185"/>
      <w:bookmarkStart w:id="12031" w:name="_Toc66694055"/>
      <w:bookmarkStart w:id="12032" w:name="_Toc74916040"/>
      <w:bookmarkStart w:id="12033" w:name="_Toc76114665"/>
      <w:bookmarkStart w:id="12034" w:name="_Toc76544551"/>
      <w:bookmarkStart w:id="12035" w:name="_Toc82536673"/>
      <w:bookmarkStart w:id="12036" w:name="_Toc89952966"/>
      <w:bookmarkStart w:id="12037" w:name="_Toc98766782"/>
      <w:bookmarkStart w:id="12038" w:name="_Toc99703145"/>
      <w:bookmarkStart w:id="12039" w:name="_Toc106206935"/>
      <w:bookmarkStart w:id="12040" w:name="_Toc115080937"/>
      <w:bookmarkStart w:id="12041" w:name="_Toc121999848"/>
      <w:bookmarkStart w:id="12042" w:name="_Toc124154021"/>
      <w:bookmarkStart w:id="12043" w:name="_Toc124154796"/>
      <w:bookmarkStart w:id="12044" w:name="_Toc131560651"/>
      <w:bookmarkStart w:id="12045" w:name="_Toc137394351"/>
      <w:bookmarkStart w:id="12046" w:name="_Toc163475457"/>
      <w:bookmarkStart w:id="12047" w:name="_Toc176783787"/>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p>
    <w:p w14:paraId="655539C9" w14:textId="39DA9DA0" w:rsidR="00C45907" w:rsidRPr="00931575" w:rsidRDefault="00984040" w:rsidP="006F1F81">
      <w:r w:rsidRPr="00931575">
        <w:t xml:space="preserve">The fraction of falsely detected ACKs shall be less than 1% and the fraction of correctly detected ACKs shall be larger than 99% for the SNR listed in table 8.3.1.5.2-1 </w:t>
      </w:r>
      <w:r>
        <w:t>to</w:t>
      </w:r>
      <w:r w:rsidRPr="00931575">
        <w:t xml:space="preserve"> table 8.3.1.5.2-</w:t>
      </w:r>
      <w:r>
        <w:t>4</w:t>
      </w:r>
      <w:r w:rsidRPr="00931575">
        <w:t>.</w:t>
      </w:r>
    </w:p>
    <w:p w14:paraId="1196B6B4" w14:textId="26A70243" w:rsidR="00C45907" w:rsidRPr="00931575" w:rsidRDefault="00C45907" w:rsidP="006F1F81">
      <w:pPr>
        <w:pStyle w:val="TH"/>
      </w:pPr>
      <w:r w:rsidRPr="00931575">
        <w:t xml:space="preserve">Table 8.3.1.5.2-1: </w:t>
      </w:r>
      <w:r w:rsidR="00984040" w:rsidRPr="00931575">
        <w:t>Test requirements for PUCCH format 0 and 60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0596BC12" w:rsidR="00C45907" w:rsidRPr="00931575" w:rsidRDefault="00C45907" w:rsidP="006F1F81">
      <w:pPr>
        <w:pStyle w:val="TH"/>
      </w:pPr>
      <w:r w:rsidRPr="00931575">
        <w:t xml:space="preserve">Table 8.3.1.5.2-2: </w:t>
      </w:r>
      <w:r w:rsidR="00984040" w:rsidRPr="00931575">
        <w:t>Test requirements for PUCCH format 0 and 120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012BB30A" w:rsidR="00C45907" w:rsidRDefault="00C45907" w:rsidP="006F1F81"/>
    <w:p w14:paraId="388F35A1" w14:textId="77777777" w:rsidR="00984040" w:rsidRPr="00931575" w:rsidRDefault="00984040" w:rsidP="00984040">
      <w:pPr>
        <w:pStyle w:val="TH"/>
      </w:pPr>
      <w:r w:rsidRPr="00931575">
        <w:lastRenderedPageBreak/>
        <w:t>Table 8.3.1.5.2-</w:t>
      </w:r>
      <w:r>
        <w:t>3</w:t>
      </w:r>
      <w:r w:rsidRPr="00931575">
        <w:t xml:space="preserve">: Test requirements for PUCCH format 0 and </w:t>
      </w:r>
      <w:r>
        <w:t>120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7556ED24" w14:textId="77777777" w:rsidTr="001A6C5F">
        <w:trPr>
          <w:cantSplit/>
          <w:jc w:val="center"/>
        </w:trPr>
        <w:tc>
          <w:tcPr>
            <w:tcW w:w="1007" w:type="dxa"/>
            <w:tcBorders>
              <w:bottom w:val="nil"/>
            </w:tcBorders>
            <w:shd w:val="clear" w:color="auto" w:fill="auto"/>
          </w:tcPr>
          <w:p w14:paraId="69093854"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21C2DC5D"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4B8C9A33"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6C047C21" w14:textId="77777777" w:rsidR="00984040" w:rsidRPr="00931575" w:rsidRDefault="00984040" w:rsidP="001A6C5F">
            <w:pPr>
              <w:pStyle w:val="TAH"/>
            </w:pPr>
            <w:r w:rsidRPr="00931575">
              <w:t>Number of OFDM</w:t>
            </w:r>
          </w:p>
        </w:tc>
        <w:tc>
          <w:tcPr>
            <w:tcW w:w="1133" w:type="dxa"/>
            <w:tcBorders>
              <w:bottom w:val="nil"/>
            </w:tcBorders>
          </w:tcPr>
          <w:p w14:paraId="031AE385" w14:textId="77777777" w:rsidR="00984040" w:rsidRPr="00931575" w:rsidRDefault="00984040" w:rsidP="001A6C5F">
            <w:pPr>
              <w:pStyle w:val="TAH"/>
            </w:pPr>
            <w:r>
              <w:t>Number of PRB</w:t>
            </w:r>
          </w:p>
        </w:tc>
        <w:tc>
          <w:tcPr>
            <w:tcW w:w="1988" w:type="dxa"/>
          </w:tcPr>
          <w:p w14:paraId="39971D97" w14:textId="77777777" w:rsidR="00984040" w:rsidRPr="00931575" w:rsidRDefault="00984040" w:rsidP="001A6C5F">
            <w:pPr>
              <w:pStyle w:val="TAH"/>
            </w:pPr>
            <w:r w:rsidRPr="00931575">
              <w:t>Channel bandwidth / SNR (dB)</w:t>
            </w:r>
          </w:p>
        </w:tc>
      </w:tr>
      <w:tr w:rsidR="00984040" w:rsidRPr="00931575" w14:paraId="07AB86A6" w14:textId="77777777" w:rsidTr="001A6C5F">
        <w:trPr>
          <w:cantSplit/>
          <w:jc w:val="center"/>
        </w:trPr>
        <w:tc>
          <w:tcPr>
            <w:tcW w:w="1007" w:type="dxa"/>
            <w:tcBorders>
              <w:top w:val="nil"/>
              <w:bottom w:val="single" w:sz="4" w:space="0" w:color="auto"/>
            </w:tcBorders>
            <w:shd w:val="clear" w:color="auto" w:fill="auto"/>
          </w:tcPr>
          <w:p w14:paraId="22D47345"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4B56D4D7"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5D300D7A" w14:textId="77777777" w:rsidR="00984040" w:rsidRPr="00931575" w:rsidRDefault="00984040" w:rsidP="001A6C5F">
            <w:pPr>
              <w:pStyle w:val="TAH"/>
            </w:pPr>
          </w:p>
        </w:tc>
        <w:tc>
          <w:tcPr>
            <w:tcW w:w="1134" w:type="dxa"/>
            <w:tcBorders>
              <w:top w:val="nil"/>
            </w:tcBorders>
            <w:shd w:val="clear" w:color="auto" w:fill="auto"/>
          </w:tcPr>
          <w:p w14:paraId="1781E534" w14:textId="77777777" w:rsidR="00984040" w:rsidRPr="00931575" w:rsidRDefault="00984040" w:rsidP="001A6C5F">
            <w:pPr>
              <w:pStyle w:val="TAH"/>
            </w:pPr>
            <w:r w:rsidRPr="00931575">
              <w:t>symbols</w:t>
            </w:r>
          </w:p>
        </w:tc>
        <w:tc>
          <w:tcPr>
            <w:tcW w:w="1133" w:type="dxa"/>
            <w:tcBorders>
              <w:top w:val="nil"/>
            </w:tcBorders>
          </w:tcPr>
          <w:p w14:paraId="6D42B43C" w14:textId="77777777" w:rsidR="00984040" w:rsidRPr="00931575" w:rsidRDefault="00984040" w:rsidP="001A6C5F">
            <w:pPr>
              <w:pStyle w:val="TAH"/>
            </w:pPr>
          </w:p>
        </w:tc>
        <w:tc>
          <w:tcPr>
            <w:tcW w:w="1988" w:type="dxa"/>
          </w:tcPr>
          <w:p w14:paraId="3309526A" w14:textId="77777777" w:rsidR="00984040" w:rsidRPr="00931575" w:rsidRDefault="00984040" w:rsidP="001A6C5F">
            <w:pPr>
              <w:pStyle w:val="TAH"/>
            </w:pPr>
            <w:r w:rsidRPr="00931575">
              <w:t>100 MHz</w:t>
            </w:r>
          </w:p>
        </w:tc>
      </w:tr>
      <w:tr w:rsidR="00984040" w:rsidRPr="00931575" w14:paraId="717CC770" w14:textId="77777777" w:rsidTr="001A6C5F">
        <w:trPr>
          <w:cantSplit/>
          <w:jc w:val="center"/>
        </w:trPr>
        <w:tc>
          <w:tcPr>
            <w:tcW w:w="1007" w:type="dxa"/>
            <w:tcBorders>
              <w:bottom w:val="nil"/>
            </w:tcBorders>
            <w:shd w:val="clear" w:color="auto" w:fill="auto"/>
          </w:tcPr>
          <w:p w14:paraId="5A59557C" w14:textId="77777777" w:rsidR="00984040" w:rsidRPr="00931575" w:rsidRDefault="00984040" w:rsidP="001A6C5F">
            <w:pPr>
              <w:pStyle w:val="TAC"/>
            </w:pPr>
            <w:r w:rsidRPr="00931575">
              <w:t>1</w:t>
            </w:r>
          </w:p>
        </w:tc>
        <w:tc>
          <w:tcPr>
            <w:tcW w:w="1403" w:type="dxa"/>
            <w:tcBorders>
              <w:bottom w:val="nil"/>
            </w:tcBorders>
            <w:shd w:val="clear" w:color="auto" w:fill="auto"/>
          </w:tcPr>
          <w:p w14:paraId="30316551" w14:textId="77777777" w:rsidR="00984040" w:rsidRPr="00931575" w:rsidRDefault="00984040" w:rsidP="001A6C5F">
            <w:pPr>
              <w:pStyle w:val="TAC"/>
            </w:pPr>
            <w:r w:rsidRPr="00931575">
              <w:t>2</w:t>
            </w:r>
          </w:p>
        </w:tc>
        <w:tc>
          <w:tcPr>
            <w:tcW w:w="2686" w:type="dxa"/>
            <w:tcBorders>
              <w:bottom w:val="nil"/>
            </w:tcBorders>
            <w:shd w:val="clear" w:color="auto" w:fill="auto"/>
          </w:tcPr>
          <w:p w14:paraId="7208A426" w14:textId="77777777" w:rsidR="00984040" w:rsidRPr="00931575" w:rsidRDefault="00984040" w:rsidP="001A6C5F">
            <w:pPr>
              <w:pStyle w:val="TAC"/>
            </w:pPr>
            <w:r w:rsidRPr="0017373C">
              <w:t>TDLA30-650 Low</w:t>
            </w:r>
          </w:p>
        </w:tc>
        <w:tc>
          <w:tcPr>
            <w:tcW w:w="1134" w:type="dxa"/>
          </w:tcPr>
          <w:p w14:paraId="508E29D5" w14:textId="77777777" w:rsidR="00984040" w:rsidRPr="00931575" w:rsidRDefault="00984040" w:rsidP="001A6C5F">
            <w:pPr>
              <w:pStyle w:val="TAC"/>
            </w:pPr>
            <w:r w:rsidRPr="00931575">
              <w:t>1</w:t>
            </w:r>
          </w:p>
        </w:tc>
        <w:tc>
          <w:tcPr>
            <w:tcW w:w="1133" w:type="dxa"/>
          </w:tcPr>
          <w:p w14:paraId="78E7BD19" w14:textId="77777777" w:rsidR="00984040" w:rsidRPr="00931575" w:rsidRDefault="00984040" w:rsidP="001A6C5F">
            <w:pPr>
              <w:pStyle w:val="TAC"/>
            </w:pPr>
            <w:r>
              <w:t>1</w:t>
            </w:r>
          </w:p>
        </w:tc>
        <w:tc>
          <w:tcPr>
            <w:tcW w:w="1988" w:type="dxa"/>
          </w:tcPr>
          <w:p w14:paraId="6D4E576C" w14:textId="77777777" w:rsidR="00984040" w:rsidRPr="00931575" w:rsidRDefault="00984040" w:rsidP="001A6C5F">
            <w:pPr>
              <w:pStyle w:val="TAC"/>
            </w:pPr>
            <w:r>
              <w:t>10.2</w:t>
            </w:r>
          </w:p>
        </w:tc>
      </w:tr>
      <w:tr w:rsidR="00984040" w:rsidRPr="00931575" w14:paraId="5CAD56BB" w14:textId="77777777" w:rsidTr="001A6C5F">
        <w:trPr>
          <w:cantSplit/>
          <w:jc w:val="center"/>
        </w:trPr>
        <w:tc>
          <w:tcPr>
            <w:tcW w:w="1007" w:type="dxa"/>
            <w:tcBorders>
              <w:top w:val="nil"/>
            </w:tcBorders>
            <w:shd w:val="clear" w:color="auto" w:fill="auto"/>
          </w:tcPr>
          <w:p w14:paraId="5AFC019B" w14:textId="77777777" w:rsidR="00984040" w:rsidRPr="00931575" w:rsidRDefault="00984040" w:rsidP="001A6C5F">
            <w:pPr>
              <w:pStyle w:val="TAC"/>
            </w:pPr>
          </w:p>
        </w:tc>
        <w:tc>
          <w:tcPr>
            <w:tcW w:w="1403" w:type="dxa"/>
            <w:tcBorders>
              <w:top w:val="nil"/>
            </w:tcBorders>
            <w:shd w:val="clear" w:color="auto" w:fill="auto"/>
          </w:tcPr>
          <w:p w14:paraId="10D68322" w14:textId="77777777" w:rsidR="00984040" w:rsidRPr="00931575" w:rsidRDefault="00984040" w:rsidP="001A6C5F">
            <w:pPr>
              <w:pStyle w:val="TAC"/>
            </w:pPr>
          </w:p>
        </w:tc>
        <w:tc>
          <w:tcPr>
            <w:tcW w:w="2686" w:type="dxa"/>
            <w:tcBorders>
              <w:top w:val="nil"/>
            </w:tcBorders>
            <w:shd w:val="clear" w:color="auto" w:fill="auto"/>
          </w:tcPr>
          <w:p w14:paraId="10717171" w14:textId="77777777" w:rsidR="00984040" w:rsidRPr="00931575" w:rsidRDefault="00984040" w:rsidP="001A6C5F">
            <w:pPr>
              <w:pStyle w:val="TAC"/>
            </w:pPr>
          </w:p>
        </w:tc>
        <w:tc>
          <w:tcPr>
            <w:tcW w:w="1134" w:type="dxa"/>
          </w:tcPr>
          <w:p w14:paraId="6B19B777" w14:textId="77777777" w:rsidR="00984040" w:rsidRPr="00931575" w:rsidRDefault="00984040" w:rsidP="001A6C5F">
            <w:pPr>
              <w:pStyle w:val="TAC"/>
            </w:pPr>
            <w:r w:rsidRPr="00931575">
              <w:t>2</w:t>
            </w:r>
          </w:p>
        </w:tc>
        <w:tc>
          <w:tcPr>
            <w:tcW w:w="1133" w:type="dxa"/>
          </w:tcPr>
          <w:p w14:paraId="54A05201" w14:textId="77777777" w:rsidR="00984040" w:rsidRPr="00931575" w:rsidRDefault="00984040" w:rsidP="001A6C5F">
            <w:pPr>
              <w:pStyle w:val="TAC"/>
            </w:pPr>
            <w:r>
              <w:t>16</w:t>
            </w:r>
          </w:p>
        </w:tc>
        <w:tc>
          <w:tcPr>
            <w:tcW w:w="1988" w:type="dxa"/>
          </w:tcPr>
          <w:p w14:paraId="2576E148" w14:textId="77777777" w:rsidR="00984040" w:rsidRPr="00931575" w:rsidRDefault="00984040" w:rsidP="001A6C5F">
            <w:pPr>
              <w:pStyle w:val="TAC"/>
            </w:pPr>
            <w:r>
              <w:t>-5.2</w:t>
            </w:r>
          </w:p>
        </w:tc>
      </w:tr>
    </w:tbl>
    <w:p w14:paraId="00E51A08" w14:textId="77777777" w:rsidR="00984040" w:rsidRDefault="00984040" w:rsidP="00984040">
      <w:pPr>
        <w:rPr>
          <w:highlight w:val="yellow"/>
          <w:lang w:eastAsia="zh-CN"/>
        </w:rPr>
      </w:pPr>
    </w:p>
    <w:p w14:paraId="70244D11" w14:textId="77777777" w:rsidR="00984040" w:rsidRPr="00931575" w:rsidRDefault="00984040" w:rsidP="00984040">
      <w:pPr>
        <w:pStyle w:val="TH"/>
      </w:pPr>
      <w:r w:rsidRPr="00931575">
        <w:t>Table 8.3.1.5.2-</w:t>
      </w:r>
      <w:r>
        <w:t>4</w:t>
      </w:r>
      <w:r w:rsidRPr="00931575">
        <w:t xml:space="preserve">: Test requirements for PUCCH format 0 and </w:t>
      </w:r>
      <w:r>
        <w:t>480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25239872" w14:textId="77777777" w:rsidTr="001A6C5F">
        <w:trPr>
          <w:cantSplit/>
          <w:jc w:val="center"/>
        </w:trPr>
        <w:tc>
          <w:tcPr>
            <w:tcW w:w="1007" w:type="dxa"/>
            <w:tcBorders>
              <w:bottom w:val="nil"/>
            </w:tcBorders>
            <w:shd w:val="clear" w:color="auto" w:fill="auto"/>
          </w:tcPr>
          <w:p w14:paraId="3BAD6CCE"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0733E1F2"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6C6FC2D9"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1692F90B" w14:textId="77777777" w:rsidR="00984040" w:rsidRPr="00931575" w:rsidRDefault="00984040" w:rsidP="001A6C5F">
            <w:pPr>
              <w:pStyle w:val="TAH"/>
            </w:pPr>
            <w:r w:rsidRPr="00931575">
              <w:t>Number of OFDM</w:t>
            </w:r>
          </w:p>
        </w:tc>
        <w:tc>
          <w:tcPr>
            <w:tcW w:w="1133" w:type="dxa"/>
            <w:tcBorders>
              <w:bottom w:val="nil"/>
            </w:tcBorders>
          </w:tcPr>
          <w:p w14:paraId="1F68D85D" w14:textId="77777777" w:rsidR="00984040" w:rsidRPr="00931575" w:rsidRDefault="00984040" w:rsidP="001A6C5F">
            <w:pPr>
              <w:pStyle w:val="TAH"/>
            </w:pPr>
            <w:r>
              <w:t>Number of PRB</w:t>
            </w:r>
          </w:p>
        </w:tc>
        <w:tc>
          <w:tcPr>
            <w:tcW w:w="1988" w:type="dxa"/>
          </w:tcPr>
          <w:p w14:paraId="14413890" w14:textId="77777777" w:rsidR="00984040" w:rsidRPr="00931575" w:rsidRDefault="00984040" w:rsidP="001A6C5F">
            <w:pPr>
              <w:pStyle w:val="TAH"/>
            </w:pPr>
            <w:r w:rsidRPr="00931575">
              <w:t>Channel bandwidth / SNR (dB)</w:t>
            </w:r>
          </w:p>
        </w:tc>
      </w:tr>
      <w:tr w:rsidR="00984040" w:rsidRPr="00931575" w14:paraId="672B6C83" w14:textId="77777777" w:rsidTr="001A6C5F">
        <w:trPr>
          <w:cantSplit/>
          <w:jc w:val="center"/>
        </w:trPr>
        <w:tc>
          <w:tcPr>
            <w:tcW w:w="1007" w:type="dxa"/>
            <w:tcBorders>
              <w:top w:val="nil"/>
              <w:bottom w:val="single" w:sz="4" w:space="0" w:color="auto"/>
            </w:tcBorders>
            <w:shd w:val="clear" w:color="auto" w:fill="auto"/>
          </w:tcPr>
          <w:p w14:paraId="619C26BA"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3E869B31"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4CFC76AD" w14:textId="77777777" w:rsidR="00984040" w:rsidRPr="00931575" w:rsidRDefault="00984040" w:rsidP="001A6C5F">
            <w:pPr>
              <w:pStyle w:val="TAH"/>
            </w:pPr>
          </w:p>
        </w:tc>
        <w:tc>
          <w:tcPr>
            <w:tcW w:w="1134" w:type="dxa"/>
            <w:tcBorders>
              <w:top w:val="nil"/>
            </w:tcBorders>
            <w:shd w:val="clear" w:color="auto" w:fill="auto"/>
          </w:tcPr>
          <w:p w14:paraId="0C619674" w14:textId="77777777" w:rsidR="00984040" w:rsidRPr="00931575" w:rsidRDefault="00984040" w:rsidP="001A6C5F">
            <w:pPr>
              <w:pStyle w:val="TAH"/>
            </w:pPr>
            <w:r w:rsidRPr="00931575">
              <w:t>symbols</w:t>
            </w:r>
          </w:p>
        </w:tc>
        <w:tc>
          <w:tcPr>
            <w:tcW w:w="1133" w:type="dxa"/>
            <w:tcBorders>
              <w:top w:val="nil"/>
            </w:tcBorders>
          </w:tcPr>
          <w:p w14:paraId="16D59E2F" w14:textId="77777777" w:rsidR="00984040" w:rsidRPr="00931575" w:rsidRDefault="00984040" w:rsidP="001A6C5F">
            <w:pPr>
              <w:pStyle w:val="TAH"/>
            </w:pPr>
          </w:p>
        </w:tc>
        <w:tc>
          <w:tcPr>
            <w:tcW w:w="1988" w:type="dxa"/>
          </w:tcPr>
          <w:p w14:paraId="1C2233D6" w14:textId="77777777" w:rsidR="00984040" w:rsidRPr="00931575" w:rsidRDefault="00984040" w:rsidP="001A6C5F">
            <w:pPr>
              <w:pStyle w:val="TAH"/>
            </w:pPr>
            <w:r>
              <w:t>4</w:t>
            </w:r>
            <w:r w:rsidRPr="00931575">
              <w:t>00 MHz</w:t>
            </w:r>
          </w:p>
        </w:tc>
      </w:tr>
      <w:tr w:rsidR="00984040" w:rsidRPr="00931575" w14:paraId="23B32810" w14:textId="77777777" w:rsidTr="001A6C5F">
        <w:trPr>
          <w:cantSplit/>
          <w:jc w:val="center"/>
        </w:trPr>
        <w:tc>
          <w:tcPr>
            <w:tcW w:w="1007" w:type="dxa"/>
            <w:tcBorders>
              <w:bottom w:val="nil"/>
            </w:tcBorders>
            <w:shd w:val="clear" w:color="auto" w:fill="auto"/>
          </w:tcPr>
          <w:p w14:paraId="07EEBA48" w14:textId="77777777" w:rsidR="00984040" w:rsidRPr="00931575" w:rsidRDefault="00984040" w:rsidP="001A6C5F">
            <w:pPr>
              <w:pStyle w:val="TAC"/>
            </w:pPr>
            <w:r w:rsidRPr="00931575">
              <w:t>1</w:t>
            </w:r>
          </w:p>
        </w:tc>
        <w:tc>
          <w:tcPr>
            <w:tcW w:w="1403" w:type="dxa"/>
            <w:tcBorders>
              <w:bottom w:val="nil"/>
            </w:tcBorders>
            <w:shd w:val="clear" w:color="auto" w:fill="auto"/>
          </w:tcPr>
          <w:p w14:paraId="6C6D03B7" w14:textId="77777777" w:rsidR="00984040" w:rsidRPr="00931575" w:rsidRDefault="00984040" w:rsidP="001A6C5F">
            <w:pPr>
              <w:pStyle w:val="TAC"/>
            </w:pPr>
            <w:r w:rsidRPr="00931575">
              <w:t>2</w:t>
            </w:r>
          </w:p>
        </w:tc>
        <w:tc>
          <w:tcPr>
            <w:tcW w:w="2686" w:type="dxa"/>
            <w:tcBorders>
              <w:bottom w:val="nil"/>
            </w:tcBorders>
            <w:shd w:val="clear" w:color="auto" w:fill="auto"/>
          </w:tcPr>
          <w:p w14:paraId="2D348016" w14:textId="77777777" w:rsidR="00984040" w:rsidRPr="00931575" w:rsidRDefault="00984040" w:rsidP="001A6C5F">
            <w:pPr>
              <w:pStyle w:val="TAC"/>
            </w:pPr>
            <w:r w:rsidRPr="0017373C">
              <w:t>TDLA10-650 Low</w:t>
            </w:r>
          </w:p>
        </w:tc>
        <w:tc>
          <w:tcPr>
            <w:tcW w:w="1134" w:type="dxa"/>
          </w:tcPr>
          <w:p w14:paraId="5222A887" w14:textId="77777777" w:rsidR="00984040" w:rsidRPr="00931575" w:rsidRDefault="00984040" w:rsidP="001A6C5F">
            <w:pPr>
              <w:pStyle w:val="TAC"/>
            </w:pPr>
            <w:r w:rsidRPr="00931575">
              <w:t>1</w:t>
            </w:r>
          </w:p>
        </w:tc>
        <w:tc>
          <w:tcPr>
            <w:tcW w:w="1133" w:type="dxa"/>
          </w:tcPr>
          <w:p w14:paraId="16A82966" w14:textId="77777777" w:rsidR="00984040" w:rsidRPr="00931575" w:rsidRDefault="00984040" w:rsidP="001A6C5F">
            <w:pPr>
              <w:pStyle w:val="TAC"/>
            </w:pPr>
            <w:r>
              <w:t>1</w:t>
            </w:r>
          </w:p>
        </w:tc>
        <w:tc>
          <w:tcPr>
            <w:tcW w:w="1988" w:type="dxa"/>
          </w:tcPr>
          <w:p w14:paraId="4C48E62D" w14:textId="77777777" w:rsidR="00984040" w:rsidRPr="00DA6028" w:rsidRDefault="00984040" w:rsidP="001A6C5F">
            <w:pPr>
              <w:pStyle w:val="TAC"/>
            </w:pPr>
            <w:r w:rsidRPr="00DA6028">
              <w:t>10.3</w:t>
            </w:r>
          </w:p>
        </w:tc>
      </w:tr>
      <w:tr w:rsidR="00984040" w:rsidRPr="00931575" w14:paraId="2CF3026C" w14:textId="77777777" w:rsidTr="001A6C5F">
        <w:trPr>
          <w:cantSplit/>
          <w:jc w:val="center"/>
        </w:trPr>
        <w:tc>
          <w:tcPr>
            <w:tcW w:w="1007" w:type="dxa"/>
            <w:tcBorders>
              <w:top w:val="nil"/>
            </w:tcBorders>
            <w:shd w:val="clear" w:color="auto" w:fill="auto"/>
          </w:tcPr>
          <w:p w14:paraId="2B14ADE1" w14:textId="77777777" w:rsidR="00984040" w:rsidRPr="00931575" w:rsidRDefault="00984040" w:rsidP="001A6C5F">
            <w:pPr>
              <w:pStyle w:val="TAC"/>
            </w:pPr>
          </w:p>
        </w:tc>
        <w:tc>
          <w:tcPr>
            <w:tcW w:w="1403" w:type="dxa"/>
            <w:tcBorders>
              <w:top w:val="nil"/>
            </w:tcBorders>
            <w:shd w:val="clear" w:color="auto" w:fill="auto"/>
          </w:tcPr>
          <w:p w14:paraId="535F4FD4" w14:textId="77777777" w:rsidR="00984040" w:rsidRPr="00931575" w:rsidRDefault="00984040" w:rsidP="001A6C5F">
            <w:pPr>
              <w:pStyle w:val="TAC"/>
            </w:pPr>
          </w:p>
        </w:tc>
        <w:tc>
          <w:tcPr>
            <w:tcW w:w="2686" w:type="dxa"/>
            <w:tcBorders>
              <w:top w:val="nil"/>
            </w:tcBorders>
            <w:shd w:val="clear" w:color="auto" w:fill="auto"/>
          </w:tcPr>
          <w:p w14:paraId="0A864F9C" w14:textId="77777777" w:rsidR="00984040" w:rsidRPr="00931575" w:rsidRDefault="00984040" w:rsidP="001A6C5F">
            <w:pPr>
              <w:pStyle w:val="TAC"/>
            </w:pPr>
          </w:p>
        </w:tc>
        <w:tc>
          <w:tcPr>
            <w:tcW w:w="1134" w:type="dxa"/>
          </w:tcPr>
          <w:p w14:paraId="5DA8D41C" w14:textId="77777777" w:rsidR="00984040" w:rsidRPr="00931575" w:rsidRDefault="00984040" w:rsidP="001A6C5F">
            <w:pPr>
              <w:pStyle w:val="TAC"/>
            </w:pPr>
            <w:r w:rsidRPr="00931575">
              <w:t>2</w:t>
            </w:r>
          </w:p>
        </w:tc>
        <w:tc>
          <w:tcPr>
            <w:tcW w:w="1133" w:type="dxa"/>
          </w:tcPr>
          <w:p w14:paraId="30DE181B" w14:textId="77777777" w:rsidR="00984040" w:rsidRPr="00931575" w:rsidRDefault="00984040" w:rsidP="001A6C5F">
            <w:pPr>
              <w:pStyle w:val="TAC"/>
            </w:pPr>
            <w:r>
              <w:t>16</w:t>
            </w:r>
          </w:p>
        </w:tc>
        <w:tc>
          <w:tcPr>
            <w:tcW w:w="1988" w:type="dxa"/>
          </w:tcPr>
          <w:p w14:paraId="534F86CB" w14:textId="77777777" w:rsidR="00984040" w:rsidRPr="00DA6028" w:rsidRDefault="00984040" w:rsidP="001A6C5F">
            <w:pPr>
              <w:pStyle w:val="TAC"/>
            </w:pPr>
            <w:r w:rsidRPr="00DA6028">
              <w:t>-4.0</w:t>
            </w:r>
          </w:p>
        </w:tc>
      </w:tr>
    </w:tbl>
    <w:p w14:paraId="04804401" w14:textId="77777777" w:rsidR="00984040" w:rsidRPr="00931575" w:rsidRDefault="00984040" w:rsidP="006F1F81"/>
    <w:p w14:paraId="3DD0CA7D" w14:textId="77777777" w:rsidR="00C45907" w:rsidRPr="00931575" w:rsidRDefault="00C45907" w:rsidP="00C45907">
      <w:pPr>
        <w:pStyle w:val="Heading3"/>
        <w:rPr>
          <w:lang w:val="en-US"/>
        </w:rPr>
      </w:pPr>
      <w:bookmarkStart w:id="12048" w:name="_Toc21102974"/>
      <w:bookmarkStart w:id="12049" w:name="_Toc29810823"/>
      <w:bookmarkStart w:id="12050" w:name="_Toc36636183"/>
      <w:bookmarkStart w:id="12051" w:name="_Toc37273129"/>
      <w:bookmarkStart w:id="12052" w:name="_Toc45886217"/>
      <w:bookmarkStart w:id="12053" w:name="_Toc53183296"/>
      <w:bookmarkStart w:id="12054" w:name="_Toc58916005"/>
      <w:bookmarkStart w:id="12055" w:name="_Toc58918186"/>
      <w:bookmarkStart w:id="12056" w:name="_Toc66694056"/>
      <w:bookmarkStart w:id="12057" w:name="_Toc74916041"/>
      <w:bookmarkStart w:id="12058" w:name="_Toc76114666"/>
      <w:bookmarkStart w:id="12059" w:name="_Toc76544552"/>
      <w:bookmarkStart w:id="12060" w:name="_Toc82536674"/>
      <w:bookmarkStart w:id="12061" w:name="_Toc89952967"/>
      <w:bookmarkStart w:id="12062" w:name="_Toc98766783"/>
      <w:bookmarkStart w:id="12063" w:name="_Toc99703146"/>
      <w:bookmarkStart w:id="12064" w:name="_Toc106206936"/>
      <w:bookmarkStart w:id="12065" w:name="_Toc115080938"/>
      <w:bookmarkStart w:id="12066" w:name="_Toc121999849"/>
      <w:bookmarkStart w:id="12067" w:name="_Toc124154022"/>
      <w:bookmarkStart w:id="12068" w:name="_Toc124154797"/>
      <w:bookmarkStart w:id="12069" w:name="_Toc131560652"/>
      <w:bookmarkStart w:id="12070" w:name="_Toc137394352"/>
      <w:bookmarkStart w:id="12071" w:name="_Toc163475458"/>
      <w:bookmarkStart w:id="12072" w:name="_Toc176783788"/>
      <w:r w:rsidRPr="00931575">
        <w:rPr>
          <w:lang w:val="en-US"/>
        </w:rPr>
        <w:t>8.3.2</w:t>
      </w:r>
      <w:r w:rsidRPr="00931575">
        <w:tab/>
      </w:r>
      <w:r w:rsidRPr="00931575">
        <w:rPr>
          <w:lang w:val="en-US"/>
        </w:rPr>
        <w:t>Performance requirements for PUCCH format 1</w:t>
      </w:r>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p>
    <w:p w14:paraId="0DF4EBDD" w14:textId="77777777" w:rsidR="00C45907" w:rsidRPr="00931575" w:rsidRDefault="00C45907" w:rsidP="00C45907">
      <w:pPr>
        <w:pStyle w:val="Heading4"/>
        <w:rPr>
          <w:lang w:val="en-US"/>
        </w:rPr>
      </w:pPr>
      <w:bookmarkStart w:id="12073" w:name="_Toc21102975"/>
      <w:bookmarkStart w:id="12074" w:name="_Toc29810824"/>
      <w:bookmarkStart w:id="12075" w:name="_Toc36636184"/>
      <w:bookmarkStart w:id="12076" w:name="_Toc37273130"/>
      <w:bookmarkStart w:id="12077" w:name="_Toc45886218"/>
      <w:bookmarkStart w:id="12078" w:name="_Toc53183297"/>
      <w:bookmarkStart w:id="12079" w:name="_Toc58916006"/>
      <w:bookmarkStart w:id="12080" w:name="_Toc58918187"/>
      <w:bookmarkStart w:id="12081" w:name="_Toc66694057"/>
      <w:bookmarkStart w:id="12082" w:name="_Toc74916042"/>
      <w:bookmarkStart w:id="12083" w:name="_Toc76114667"/>
      <w:bookmarkStart w:id="12084" w:name="_Toc76544553"/>
      <w:bookmarkStart w:id="12085" w:name="_Toc82536675"/>
      <w:bookmarkStart w:id="12086" w:name="_Toc89952968"/>
      <w:bookmarkStart w:id="12087" w:name="_Toc98766784"/>
      <w:bookmarkStart w:id="12088" w:name="_Toc99703147"/>
      <w:bookmarkStart w:id="12089" w:name="_Toc106206937"/>
      <w:bookmarkStart w:id="12090" w:name="_Toc115080939"/>
      <w:bookmarkStart w:id="12091" w:name="_Toc121999850"/>
      <w:bookmarkStart w:id="12092" w:name="_Toc124154023"/>
      <w:bookmarkStart w:id="12093" w:name="_Toc124154798"/>
      <w:bookmarkStart w:id="12094" w:name="_Toc131560653"/>
      <w:bookmarkStart w:id="12095" w:name="_Toc137394353"/>
      <w:bookmarkStart w:id="12096" w:name="_Toc163475459"/>
      <w:bookmarkStart w:id="12097" w:name="_Toc176783789"/>
      <w:r w:rsidRPr="00931575">
        <w:rPr>
          <w:lang w:val="en-US"/>
        </w:rPr>
        <w:t>8.3.2.1</w:t>
      </w:r>
      <w:r w:rsidRPr="00931575">
        <w:rPr>
          <w:lang w:val="en-US"/>
        </w:rPr>
        <w:tab/>
        <w:t>NACK to ACK detection</w:t>
      </w:r>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p>
    <w:p w14:paraId="08093795" w14:textId="77777777" w:rsidR="00C45907" w:rsidRPr="00931575" w:rsidRDefault="00C45907" w:rsidP="00C45907">
      <w:pPr>
        <w:pStyle w:val="Heading5"/>
        <w:rPr>
          <w:lang w:val="en-US"/>
        </w:rPr>
      </w:pPr>
      <w:bookmarkStart w:id="12098" w:name="_Toc21102976"/>
      <w:bookmarkStart w:id="12099" w:name="_Toc29810825"/>
      <w:bookmarkStart w:id="12100" w:name="_Toc36636185"/>
      <w:bookmarkStart w:id="12101" w:name="_Toc37273131"/>
      <w:bookmarkStart w:id="12102" w:name="_Toc45886219"/>
      <w:bookmarkStart w:id="12103" w:name="_Toc53183298"/>
      <w:bookmarkStart w:id="12104" w:name="_Toc58916007"/>
      <w:bookmarkStart w:id="12105" w:name="_Toc58918188"/>
      <w:bookmarkStart w:id="12106" w:name="_Toc66694058"/>
      <w:bookmarkStart w:id="12107" w:name="_Toc74916043"/>
      <w:bookmarkStart w:id="12108" w:name="_Toc76114668"/>
      <w:bookmarkStart w:id="12109" w:name="_Toc76544554"/>
      <w:bookmarkStart w:id="12110" w:name="_Toc82536676"/>
      <w:bookmarkStart w:id="12111" w:name="_Toc89952969"/>
      <w:bookmarkStart w:id="12112" w:name="_Toc98766785"/>
      <w:bookmarkStart w:id="12113" w:name="_Toc99703148"/>
      <w:bookmarkStart w:id="12114" w:name="_Toc106206938"/>
      <w:bookmarkStart w:id="12115" w:name="_Toc115080940"/>
      <w:bookmarkStart w:id="12116" w:name="_Toc121999851"/>
      <w:bookmarkStart w:id="12117" w:name="_Toc124154024"/>
      <w:bookmarkStart w:id="12118" w:name="_Toc124154799"/>
      <w:bookmarkStart w:id="12119" w:name="_Toc131560654"/>
      <w:bookmarkStart w:id="12120" w:name="_Toc137394354"/>
      <w:bookmarkStart w:id="12121" w:name="_Toc163475460"/>
      <w:bookmarkStart w:id="12122" w:name="_Toc176783790"/>
      <w:r w:rsidRPr="00931575">
        <w:rPr>
          <w:lang w:val="en-US"/>
        </w:rPr>
        <w:t>8.3.2.1.1</w:t>
      </w:r>
      <w:r w:rsidRPr="00931575">
        <w:rPr>
          <w:lang w:val="en-US"/>
        </w:rPr>
        <w:tab/>
        <w:t>Definition and applicability</w:t>
      </w:r>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2123" w:name="_Toc21102977"/>
      <w:bookmarkStart w:id="12124" w:name="_Toc29810826"/>
      <w:bookmarkStart w:id="12125" w:name="_Toc36636186"/>
      <w:bookmarkStart w:id="12126" w:name="_Toc37273132"/>
      <w:bookmarkStart w:id="12127" w:name="_Toc45886220"/>
      <w:bookmarkStart w:id="12128" w:name="_Toc53183299"/>
      <w:bookmarkStart w:id="12129" w:name="_Toc58916008"/>
      <w:bookmarkStart w:id="12130" w:name="_Toc58918189"/>
      <w:bookmarkStart w:id="12131" w:name="_Toc66694059"/>
      <w:bookmarkStart w:id="12132" w:name="_Toc74916044"/>
      <w:bookmarkStart w:id="12133" w:name="_Toc76114669"/>
      <w:bookmarkStart w:id="12134" w:name="_Toc76544555"/>
      <w:bookmarkStart w:id="12135" w:name="_Toc82536677"/>
      <w:bookmarkStart w:id="12136" w:name="_Toc89952970"/>
      <w:bookmarkStart w:id="12137" w:name="_Toc98766786"/>
      <w:bookmarkStart w:id="12138" w:name="_Toc99703149"/>
      <w:bookmarkStart w:id="12139" w:name="_Toc106206939"/>
      <w:bookmarkStart w:id="12140" w:name="_Toc115080941"/>
      <w:bookmarkStart w:id="12141" w:name="_Toc121999852"/>
      <w:bookmarkStart w:id="12142" w:name="_Toc124154025"/>
      <w:bookmarkStart w:id="12143" w:name="_Toc124154800"/>
      <w:bookmarkStart w:id="12144" w:name="_Toc131560655"/>
      <w:bookmarkStart w:id="12145" w:name="_Toc137394355"/>
      <w:bookmarkStart w:id="12146" w:name="_Toc163475461"/>
      <w:bookmarkStart w:id="12147" w:name="_Toc176783791"/>
      <w:r w:rsidRPr="00931575">
        <w:rPr>
          <w:lang w:val="en-US"/>
        </w:rPr>
        <w:t>8.3.2.1.2</w:t>
      </w:r>
      <w:r w:rsidRPr="00931575">
        <w:rPr>
          <w:lang w:val="en-US"/>
        </w:rPr>
        <w:tab/>
        <w:t>Minimum Requirement</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2148" w:name="_Toc21102978"/>
      <w:bookmarkStart w:id="12149" w:name="_Toc29810827"/>
      <w:bookmarkStart w:id="12150" w:name="_Toc36636187"/>
      <w:bookmarkStart w:id="12151" w:name="_Toc37273133"/>
      <w:bookmarkStart w:id="12152" w:name="_Toc45886221"/>
      <w:bookmarkStart w:id="12153" w:name="_Toc53183300"/>
      <w:bookmarkStart w:id="12154" w:name="_Toc58916009"/>
      <w:bookmarkStart w:id="12155" w:name="_Toc58918190"/>
      <w:bookmarkStart w:id="12156" w:name="_Toc66694060"/>
      <w:bookmarkStart w:id="12157" w:name="_Toc74916045"/>
      <w:bookmarkStart w:id="12158" w:name="_Toc76114670"/>
      <w:bookmarkStart w:id="12159" w:name="_Toc76544556"/>
      <w:bookmarkStart w:id="12160" w:name="_Toc82536678"/>
      <w:bookmarkStart w:id="12161" w:name="_Toc89952971"/>
      <w:bookmarkStart w:id="12162" w:name="_Toc98766787"/>
      <w:bookmarkStart w:id="12163" w:name="_Toc99703150"/>
      <w:bookmarkStart w:id="12164" w:name="_Toc106206940"/>
      <w:bookmarkStart w:id="12165" w:name="_Toc115080942"/>
      <w:bookmarkStart w:id="12166" w:name="_Toc121999853"/>
      <w:bookmarkStart w:id="12167" w:name="_Toc124154026"/>
      <w:bookmarkStart w:id="12168" w:name="_Toc124154801"/>
      <w:bookmarkStart w:id="12169" w:name="_Toc131560656"/>
      <w:bookmarkStart w:id="12170" w:name="_Toc137394356"/>
      <w:bookmarkStart w:id="12171" w:name="_Toc163475462"/>
      <w:bookmarkStart w:id="12172" w:name="_Toc176783792"/>
      <w:r w:rsidRPr="00931575">
        <w:rPr>
          <w:lang w:val="en-US"/>
        </w:rPr>
        <w:t>8.3.2.1.3</w:t>
      </w:r>
      <w:r w:rsidRPr="00931575">
        <w:rPr>
          <w:lang w:val="en-US"/>
        </w:rPr>
        <w:tab/>
        <w:t>Test purpose</w:t>
      </w:r>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2173" w:name="_Toc21102979"/>
      <w:bookmarkStart w:id="12174" w:name="_Toc29810828"/>
      <w:bookmarkStart w:id="12175" w:name="_Toc36636188"/>
      <w:bookmarkStart w:id="12176" w:name="_Toc37273134"/>
      <w:bookmarkStart w:id="12177" w:name="_Toc45886222"/>
      <w:bookmarkStart w:id="12178" w:name="_Toc53183301"/>
      <w:bookmarkStart w:id="12179" w:name="_Toc58916010"/>
      <w:bookmarkStart w:id="12180" w:name="_Toc58918191"/>
      <w:bookmarkStart w:id="12181" w:name="_Toc66694061"/>
      <w:bookmarkStart w:id="12182" w:name="_Toc74916046"/>
      <w:bookmarkStart w:id="12183" w:name="_Toc76114671"/>
      <w:bookmarkStart w:id="12184" w:name="_Toc76544557"/>
      <w:bookmarkStart w:id="12185" w:name="_Toc82536679"/>
      <w:bookmarkStart w:id="12186" w:name="_Toc89952972"/>
      <w:bookmarkStart w:id="12187" w:name="_Toc98766788"/>
      <w:bookmarkStart w:id="12188" w:name="_Toc99703151"/>
      <w:bookmarkStart w:id="12189" w:name="_Toc106206941"/>
      <w:bookmarkStart w:id="12190" w:name="_Toc115080943"/>
      <w:bookmarkStart w:id="12191" w:name="_Toc121999854"/>
      <w:bookmarkStart w:id="12192" w:name="_Toc124154027"/>
      <w:bookmarkStart w:id="12193" w:name="_Toc124154802"/>
      <w:bookmarkStart w:id="12194" w:name="_Toc131560657"/>
      <w:bookmarkStart w:id="12195" w:name="_Toc137394357"/>
      <w:bookmarkStart w:id="12196" w:name="_Toc163475463"/>
      <w:bookmarkStart w:id="12197" w:name="_Toc176783793"/>
      <w:r w:rsidRPr="00931575">
        <w:rPr>
          <w:lang w:val="en-US"/>
        </w:rPr>
        <w:t>8.3.2.1.4</w:t>
      </w:r>
      <w:r w:rsidRPr="00931575">
        <w:rPr>
          <w:lang w:val="en-US"/>
        </w:rPr>
        <w:tab/>
        <w:t>Method of test</w:t>
      </w:r>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p>
    <w:p w14:paraId="16F7FD37" w14:textId="77777777" w:rsidR="00C45907" w:rsidRPr="00931575" w:rsidRDefault="00C45907" w:rsidP="005624C7">
      <w:pPr>
        <w:pStyle w:val="H6"/>
        <w:rPr>
          <w:lang w:val="en-US"/>
        </w:rPr>
      </w:pPr>
      <w:bookmarkStart w:id="12198" w:name="_Toc21102980"/>
      <w:bookmarkStart w:id="12199" w:name="_Toc29810829"/>
      <w:bookmarkStart w:id="12200" w:name="_Toc36636189"/>
      <w:bookmarkStart w:id="12201" w:name="_Toc37273135"/>
      <w:bookmarkStart w:id="12202" w:name="_Toc45886223"/>
      <w:r w:rsidRPr="00931575">
        <w:rPr>
          <w:lang w:val="en-US"/>
        </w:rPr>
        <w:t>8.3.2.1.4.1</w:t>
      </w:r>
      <w:r w:rsidRPr="00931575">
        <w:rPr>
          <w:lang w:val="en-US"/>
        </w:rPr>
        <w:tab/>
        <w:t>Initial Conditions</w:t>
      </w:r>
      <w:bookmarkEnd w:id="12198"/>
      <w:bookmarkEnd w:id="12199"/>
      <w:bookmarkEnd w:id="12200"/>
      <w:bookmarkEnd w:id="12201"/>
      <w:bookmarkEnd w:id="12202"/>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lastRenderedPageBreak/>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2203" w:name="_Toc21102981"/>
      <w:bookmarkStart w:id="12204" w:name="_Toc29810830"/>
      <w:bookmarkStart w:id="12205" w:name="_Toc36636190"/>
      <w:bookmarkStart w:id="12206" w:name="_Toc37273136"/>
      <w:bookmarkStart w:id="12207" w:name="_Toc45886224"/>
      <w:r w:rsidRPr="00931575">
        <w:rPr>
          <w:lang w:val="en-US"/>
        </w:rPr>
        <w:t>8.3.2.1.4.2</w:t>
      </w:r>
      <w:r w:rsidRPr="00931575">
        <w:rPr>
          <w:lang w:val="en-US"/>
        </w:rPr>
        <w:tab/>
        <w:t>Procedure</w:t>
      </w:r>
      <w:bookmarkEnd w:id="12203"/>
      <w:bookmarkEnd w:id="12204"/>
      <w:bookmarkEnd w:id="12205"/>
      <w:bookmarkEnd w:id="12206"/>
      <w:bookmarkEnd w:id="12207"/>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1D6EC9">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Borders>
              <w:bottom w:val="single" w:sz="4" w:space="0" w:color="auto"/>
            </w:tcBorders>
          </w:tcPr>
          <w:p w14:paraId="3CDE5991" w14:textId="08E30323" w:rsidR="007F4304" w:rsidRPr="00931575" w:rsidRDefault="007F4304" w:rsidP="006F1F81">
            <w:pPr>
              <w:pStyle w:val="TAC"/>
              <w:rPr>
                <w:lang w:val="en-US"/>
              </w:rPr>
            </w:pPr>
            <w:r w:rsidRPr="00931575">
              <w:t>2</w:t>
            </w:r>
          </w:p>
        </w:tc>
      </w:tr>
      <w:tr w:rsidR="001D6EC9" w:rsidRPr="00931575" w14:paraId="2CCD618F" w14:textId="77777777" w:rsidTr="001D6EC9">
        <w:trPr>
          <w:cantSplit/>
          <w:jc w:val="center"/>
        </w:trPr>
        <w:tc>
          <w:tcPr>
            <w:tcW w:w="4536" w:type="dxa"/>
          </w:tcPr>
          <w:p w14:paraId="732D7065" w14:textId="798F893D" w:rsidR="001D6EC9" w:rsidRPr="00931575" w:rsidRDefault="001D6EC9" w:rsidP="001D6EC9">
            <w:pPr>
              <w:pStyle w:val="TAL"/>
              <w:rPr>
                <w:lang w:val="en-US"/>
              </w:rPr>
            </w:pPr>
            <w:r w:rsidRPr="00931575">
              <w:rPr>
                <w:lang w:val="en-US"/>
              </w:rPr>
              <w:t>Number of PRBs</w:t>
            </w:r>
          </w:p>
        </w:tc>
        <w:tc>
          <w:tcPr>
            <w:tcW w:w="2973" w:type="dxa"/>
            <w:tcBorders>
              <w:top w:val="single" w:sz="4" w:space="0" w:color="auto"/>
            </w:tcBorders>
          </w:tcPr>
          <w:p w14:paraId="5BE82B72" w14:textId="77777777" w:rsidR="001D6EC9" w:rsidRDefault="001D6EC9" w:rsidP="001D6EC9">
            <w:pPr>
              <w:pStyle w:val="TAC"/>
            </w:pPr>
            <w:r>
              <w:t xml:space="preserve">FR1 and FR2-1: </w:t>
            </w:r>
            <w:r w:rsidRPr="00931575">
              <w:t>1</w:t>
            </w:r>
          </w:p>
          <w:p w14:paraId="313DD97D" w14:textId="74D797EA" w:rsidR="001D6EC9" w:rsidRPr="00931575" w:rsidRDefault="001D6EC9" w:rsidP="001D6EC9">
            <w:pPr>
              <w:pStyle w:val="TAC"/>
              <w:rPr>
                <w:lang w:val="en-US"/>
              </w:rPr>
            </w:pPr>
            <w:r>
              <w:t>FR2-2: 1, 16</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6F1F81">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6F1F81">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6F1F81">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6F1F81">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6F1F81">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6F1F81">
            <w:pPr>
              <w:pStyle w:val="TAC"/>
              <w:rPr>
                <w:lang w:eastAsia="zh-CN"/>
              </w:rPr>
            </w:pPr>
          </w:p>
        </w:tc>
        <w:tc>
          <w:tcPr>
            <w:tcW w:w="1890" w:type="dxa"/>
            <w:tcBorders>
              <w:bottom w:val="single" w:sz="4" w:space="0" w:color="auto"/>
            </w:tcBorders>
          </w:tcPr>
          <w:p w14:paraId="37B4B911"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6F1F81">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6F1F81">
            <w:pPr>
              <w:pStyle w:val="TAC"/>
              <w:rPr>
                <w:lang w:eastAsia="zh-CN"/>
              </w:rPr>
            </w:pPr>
          </w:p>
        </w:tc>
        <w:tc>
          <w:tcPr>
            <w:tcW w:w="1890" w:type="dxa"/>
            <w:tcBorders>
              <w:bottom w:val="single" w:sz="4" w:space="0" w:color="auto"/>
            </w:tcBorders>
          </w:tcPr>
          <w:p w14:paraId="033BC240"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6F1F81">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6F1F81">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6F1F81">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6F1F81">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6F1F81">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6F1F81">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6F1F81">
            <w:pPr>
              <w:pStyle w:val="TAC"/>
              <w:rPr>
                <w:rFonts w:eastAsia="‚c‚e‚o“Á‘¾ƒSƒVƒbƒN‘Ì"/>
              </w:rPr>
            </w:pPr>
          </w:p>
        </w:tc>
        <w:tc>
          <w:tcPr>
            <w:tcW w:w="1890" w:type="dxa"/>
          </w:tcPr>
          <w:p w14:paraId="6762B9B8" w14:textId="77777777" w:rsidR="00561BAB" w:rsidRPr="00931575" w:rsidRDefault="00561BAB" w:rsidP="006F1F81">
            <w:pPr>
              <w:pStyle w:val="TAC"/>
              <w:rPr>
                <w:lang w:val="en-US"/>
              </w:rPr>
            </w:pPr>
            <w:r w:rsidRPr="00931575">
              <w:rPr>
                <w:lang w:val="en-US"/>
              </w:rPr>
              <w:t>100</w:t>
            </w:r>
          </w:p>
        </w:tc>
        <w:tc>
          <w:tcPr>
            <w:tcW w:w="3780" w:type="dxa"/>
          </w:tcPr>
          <w:p w14:paraId="517BB756" w14:textId="77777777" w:rsidR="00561BAB" w:rsidRPr="00931575" w:rsidRDefault="00561BAB" w:rsidP="006F1F81">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6F1F81">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6F1F81">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6F1F81">
            <w:pPr>
              <w:pStyle w:val="TAC"/>
              <w:rPr>
                <w:rFonts w:eastAsia="‚c‚e‚o“Á‘¾ƒSƒVƒbƒN‘Ì"/>
              </w:rPr>
            </w:pPr>
          </w:p>
        </w:tc>
        <w:tc>
          <w:tcPr>
            <w:tcW w:w="1890" w:type="dxa"/>
          </w:tcPr>
          <w:p w14:paraId="0765E465"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1D6EC9" w:rsidRPr="00931575" w14:paraId="5FF00A7C" w14:textId="77777777" w:rsidTr="001A6C5F">
        <w:trPr>
          <w:cantSplit/>
          <w:jc w:val="center"/>
        </w:trPr>
        <w:tc>
          <w:tcPr>
            <w:tcW w:w="1555" w:type="dxa"/>
            <w:tcBorders>
              <w:top w:val="nil"/>
              <w:bottom w:val="nil"/>
            </w:tcBorders>
            <w:shd w:val="clear" w:color="auto" w:fill="auto"/>
          </w:tcPr>
          <w:p w14:paraId="60B0C297" w14:textId="77777777" w:rsidR="001D6EC9" w:rsidRPr="00931575" w:rsidRDefault="001D6EC9" w:rsidP="001D6EC9">
            <w:pPr>
              <w:pStyle w:val="TAC"/>
              <w:rPr>
                <w:rFonts w:eastAsia="‚c‚e‚o“Á‘¾ƒSƒVƒbƒN‘Ì"/>
              </w:rPr>
            </w:pPr>
          </w:p>
        </w:tc>
        <w:tc>
          <w:tcPr>
            <w:tcW w:w="1410" w:type="dxa"/>
            <w:tcBorders>
              <w:top w:val="single" w:sz="4" w:space="0" w:color="auto"/>
              <w:bottom w:val="nil"/>
            </w:tcBorders>
            <w:shd w:val="clear" w:color="auto" w:fill="auto"/>
          </w:tcPr>
          <w:p w14:paraId="7826034D" w14:textId="5ED0872F" w:rsidR="001D6EC9" w:rsidRPr="00931575" w:rsidRDefault="001D6EC9" w:rsidP="001D6EC9">
            <w:pPr>
              <w:pStyle w:val="TAC"/>
              <w:rPr>
                <w:rFonts w:eastAsia="‚c‚e‚o“Á‘¾ƒSƒVƒbƒN‘Ì"/>
              </w:rPr>
            </w:pPr>
            <w:r>
              <w:rPr>
                <w:rFonts w:eastAsia="‚c‚e‚o“Á‘¾ƒSƒVƒbƒN‘Ì"/>
              </w:rPr>
              <w:t>120 kHz</w:t>
            </w:r>
          </w:p>
        </w:tc>
        <w:tc>
          <w:tcPr>
            <w:tcW w:w="1890" w:type="dxa"/>
          </w:tcPr>
          <w:p w14:paraId="6559A91E" w14:textId="03BDB4A6" w:rsidR="001D6EC9" w:rsidRPr="00931575" w:rsidRDefault="001D6EC9" w:rsidP="001D6EC9">
            <w:pPr>
              <w:pStyle w:val="TAC"/>
              <w:rPr>
                <w:lang w:eastAsia="zh-CN"/>
              </w:rPr>
            </w:pPr>
            <w:r w:rsidRPr="00931575">
              <w:rPr>
                <w:rFonts w:hint="eastAsia"/>
                <w:lang w:eastAsia="zh-CN"/>
              </w:rPr>
              <w:t>50</w:t>
            </w:r>
          </w:p>
        </w:tc>
        <w:tc>
          <w:tcPr>
            <w:tcW w:w="3780" w:type="dxa"/>
          </w:tcPr>
          <w:p w14:paraId="3BB9BF63" w14:textId="5637484A" w:rsidR="001D6EC9" w:rsidRPr="00931575" w:rsidRDefault="001D6EC9" w:rsidP="001D6EC9">
            <w:pPr>
              <w:pStyle w:val="TAC"/>
              <w:rPr>
                <w:rFonts w:cs="v5.0.0"/>
                <w:lang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46.08 MHz</w:t>
            </w:r>
            <w:r w:rsidRPr="009859D8" w:rsidDel="00BD1DAB">
              <w:rPr>
                <w:rFonts w:eastAsia="‚c‚e‚o“Á‘¾ƒSƒVƒbƒN‘Ì"/>
                <w:lang w:val="da-DK"/>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6F1F81">
            <w:pPr>
              <w:pStyle w:val="TAC"/>
              <w:rPr>
                <w:rFonts w:eastAsia="‚c‚e‚o“Á‘¾ƒSƒVƒbƒN‘Ì"/>
              </w:rPr>
            </w:pPr>
          </w:p>
        </w:tc>
        <w:tc>
          <w:tcPr>
            <w:tcW w:w="1890" w:type="dxa"/>
          </w:tcPr>
          <w:p w14:paraId="7E41C31D"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1D6EC9">
        <w:trPr>
          <w:cantSplit/>
          <w:jc w:val="center"/>
        </w:trPr>
        <w:tc>
          <w:tcPr>
            <w:tcW w:w="1555" w:type="dxa"/>
            <w:tcBorders>
              <w:top w:val="nil"/>
              <w:bottom w:val="nil"/>
            </w:tcBorders>
            <w:shd w:val="clear" w:color="auto" w:fill="auto"/>
          </w:tcPr>
          <w:p w14:paraId="2892ED38" w14:textId="77777777" w:rsidR="007F4304" w:rsidRPr="00931575"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6F1F81">
            <w:pPr>
              <w:pStyle w:val="TAC"/>
              <w:rPr>
                <w:rFonts w:eastAsia="‚c‚e‚o“Á‘¾ƒSƒVƒbƒN‘Ì"/>
              </w:rPr>
            </w:pPr>
          </w:p>
        </w:tc>
        <w:tc>
          <w:tcPr>
            <w:tcW w:w="1890" w:type="dxa"/>
          </w:tcPr>
          <w:p w14:paraId="3F3AC46C" w14:textId="77777777" w:rsidR="007F4304" w:rsidRPr="00931575" w:rsidRDefault="007F4304" w:rsidP="006F1F81">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1D6EC9" w:rsidRPr="00931575" w14:paraId="1125E5F9" w14:textId="77777777" w:rsidTr="001A6C5F">
        <w:trPr>
          <w:cantSplit/>
          <w:jc w:val="center"/>
        </w:trPr>
        <w:tc>
          <w:tcPr>
            <w:tcW w:w="1555" w:type="dxa"/>
            <w:tcBorders>
              <w:top w:val="nil"/>
              <w:bottom w:val="nil"/>
            </w:tcBorders>
            <w:shd w:val="clear" w:color="auto" w:fill="auto"/>
          </w:tcPr>
          <w:p w14:paraId="1B4A6E7D"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117D6890" w14:textId="77777777" w:rsidR="001D6EC9" w:rsidRPr="00931575" w:rsidRDefault="001D6EC9" w:rsidP="001D6EC9">
            <w:pPr>
              <w:pStyle w:val="TAC"/>
              <w:rPr>
                <w:rFonts w:eastAsia="‚c‚e‚o“Á‘¾ƒSƒVƒbƒN‘Ì"/>
              </w:rPr>
            </w:pPr>
          </w:p>
        </w:tc>
        <w:tc>
          <w:tcPr>
            <w:tcW w:w="1890" w:type="dxa"/>
          </w:tcPr>
          <w:p w14:paraId="132103CE" w14:textId="180D46EE" w:rsidR="001D6EC9" w:rsidRPr="00931575" w:rsidRDefault="001D6EC9" w:rsidP="001D6EC9">
            <w:pPr>
              <w:pStyle w:val="TAC"/>
              <w:rPr>
                <w:lang w:eastAsia="zh-CN"/>
              </w:rPr>
            </w:pPr>
            <w:r>
              <w:rPr>
                <w:lang w:eastAsia="zh-CN"/>
              </w:rPr>
              <w:t>400</w:t>
            </w:r>
          </w:p>
        </w:tc>
        <w:tc>
          <w:tcPr>
            <w:tcW w:w="3780" w:type="dxa"/>
          </w:tcPr>
          <w:p w14:paraId="749B9EBE" w14:textId="5066E4F6"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1D6EC9" w:rsidRPr="00931575" w14:paraId="2AC78C95" w14:textId="77777777" w:rsidTr="007F4304">
        <w:trPr>
          <w:cantSplit/>
          <w:jc w:val="center"/>
        </w:trPr>
        <w:tc>
          <w:tcPr>
            <w:tcW w:w="1555" w:type="dxa"/>
            <w:tcBorders>
              <w:top w:val="nil"/>
              <w:bottom w:val="single" w:sz="4" w:space="0" w:color="auto"/>
            </w:tcBorders>
            <w:shd w:val="clear" w:color="auto" w:fill="auto"/>
          </w:tcPr>
          <w:p w14:paraId="7B5A92A5"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5CB8C5B7" w14:textId="166A9CAB" w:rsidR="001D6EC9" w:rsidRPr="00931575" w:rsidRDefault="001D6EC9" w:rsidP="001D6EC9">
            <w:pPr>
              <w:pStyle w:val="TAC"/>
              <w:rPr>
                <w:rFonts w:eastAsia="‚c‚e‚o“Á‘¾ƒSƒVƒbƒN‘Ì"/>
              </w:rPr>
            </w:pPr>
            <w:r>
              <w:rPr>
                <w:rFonts w:eastAsia="‚c‚e‚o“Á‘¾ƒSƒVƒbƒN‘Ì"/>
              </w:rPr>
              <w:t>480 kHz</w:t>
            </w:r>
          </w:p>
        </w:tc>
        <w:tc>
          <w:tcPr>
            <w:tcW w:w="1890" w:type="dxa"/>
          </w:tcPr>
          <w:p w14:paraId="3785EE66" w14:textId="130903CC" w:rsidR="001D6EC9" w:rsidRPr="00931575" w:rsidRDefault="001D6EC9" w:rsidP="001D6EC9">
            <w:pPr>
              <w:pStyle w:val="TAC"/>
              <w:rPr>
                <w:lang w:eastAsia="zh-CN"/>
              </w:rPr>
            </w:pPr>
            <w:r>
              <w:rPr>
                <w:lang w:eastAsia="zh-CN"/>
              </w:rPr>
              <w:t>400</w:t>
            </w:r>
          </w:p>
        </w:tc>
        <w:tc>
          <w:tcPr>
            <w:tcW w:w="3780" w:type="dxa"/>
          </w:tcPr>
          <w:p w14:paraId="28178EA1" w14:textId="5BE35B03"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6F1F81">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2208" w:name="_Toc21102982"/>
      <w:bookmarkStart w:id="12209" w:name="_Toc29810831"/>
      <w:bookmarkStart w:id="12210" w:name="_Toc36636191"/>
      <w:bookmarkStart w:id="12211" w:name="_Toc37273137"/>
      <w:bookmarkStart w:id="12212" w:name="_Toc45886225"/>
      <w:bookmarkStart w:id="12213" w:name="_Toc53183302"/>
      <w:bookmarkStart w:id="12214" w:name="_Toc58916011"/>
      <w:bookmarkStart w:id="12215" w:name="_Toc58918192"/>
      <w:bookmarkStart w:id="12216" w:name="_Toc66694062"/>
      <w:bookmarkStart w:id="12217" w:name="_Toc74916047"/>
      <w:bookmarkStart w:id="12218" w:name="_Toc76114672"/>
      <w:bookmarkStart w:id="12219" w:name="_Toc76544558"/>
      <w:bookmarkStart w:id="12220" w:name="_Toc82536680"/>
      <w:bookmarkStart w:id="12221" w:name="_Toc89952973"/>
      <w:bookmarkStart w:id="12222" w:name="_Toc98766789"/>
      <w:bookmarkStart w:id="12223" w:name="_Toc99703152"/>
      <w:bookmarkStart w:id="12224" w:name="_Toc106206942"/>
      <w:bookmarkStart w:id="12225" w:name="_Toc115080944"/>
      <w:bookmarkStart w:id="12226" w:name="_Toc121999855"/>
      <w:bookmarkStart w:id="12227" w:name="_Toc124154028"/>
      <w:bookmarkStart w:id="12228" w:name="_Toc124154803"/>
      <w:bookmarkStart w:id="12229" w:name="_Toc131560658"/>
      <w:bookmarkStart w:id="12230" w:name="_Toc137394358"/>
      <w:bookmarkStart w:id="12231" w:name="_Toc163475464"/>
      <w:bookmarkStart w:id="12232" w:name="_Toc176783794"/>
      <w:r w:rsidRPr="00931575">
        <w:rPr>
          <w:lang w:val="en-US"/>
        </w:rPr>
        <w:t>8.3.2.1.5</w:t>
      </w:r>
      <w:r w:rsidRPr="00931575">
        <w:rPr>
          <w:lang w:val="en-US"/>
        </w:rPr>
        <w:tab/>
        <w:t>Test Requirement</w:t>
      </w:r>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p>
    <w:p w14:paraId="7699306B" w14:textId="77777777" w:rsidR="00C45907" w:rsidRPr="00931575" w:rsidRDefault="00C45907" w:rsidP="005624C7">
      <w:pPr>
        <w:pStyle w:val="H6"/>
        <w:rPr>
          <w:lang w:val="en-US"/>
        </w:rPr>
      </w:pPr>
      <w:bookmarkStart w:id="12233" w:name="_Toc21102983"/>
      <w:bookmarkStart w:id="12234" w:name="_Toc29810832"/>
      <w:bookmarkStart w:id="12235" w:name="_Toc36636192"/>
      <w:bookmarkStart w:id="12236" w:name="_Toc37273138"/>
      <w:bookmarkStart w:id="12237" w:name="_Toc45886226"/>
      <w:r w:rsidRPr="00931575">
        <w:rPr>
          <w:lang w:val="en-US"/>
        </w:rPr>
        <w:t>8.3.2.1.5.1</w:t>
      </w:r>
      <w:r w:rsidRPr="00931575">
        <w:rPr>
          <w:lang w:val="en-US"/>
        </w:rPr>
        <w:tab/>
        <w:t xml:space="preserve">Test Requirement for </w:t>
      </w:r>
      <w:r w:rsidRPr="00931575">
        <w:rPr>
          <w:i/>
          <w:lang w:val="en-US"/>
        </w:rPr>
        <w:t>BS type 1-O</w:t>
      </w:r>
      <w:bookmarkEnd w:id="12233"/>
      <w:bookmarkEnd w:id="12234"/>
      <w:bookmarkEnd w:id="12235"/>
      <w:bookmarkEnd w:id="12236"/>
      <w:bookmarkEnd w:id="12237"/>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2238" w:name="_Toc21102984"/>
      <w:bookmarkStart w:id="12239" w:name="_Toc29810833"/>
      <w:bookmarkStart w:id="12240" w:name="_Toc36636193"/>
      <w:bookmarkStart w:id="12241" w:name="_Toc37273139"/>
      <w:bookmarkStart w:id="12242" w:name="_Toc45886227"/>
      <w:r w:rsidRPr="00931575">
        <w:rPr>
          <w:lang w:val="en-US"/>
        </w:rPr>
        <w:t>8.3.2.1.5.2</w:t>
      </w:r>
      <w:r w:rsidRPr="00931575">
        <w:rPr>
          <w:lang w:val="en-US"/>
        </w:rPr>
        <w:tab/>
        <w:t>Test Requirement for BS type 2-O</w:t>
      </w:r>
      <w:bookmarkEnd w:id="12238"/>
      <w:bookmarkEnd w:id="12239"/>
      <w:bookmarkEnd w:id="12240"/>
      <w:bookmarkEnd w:id="12241"/>
      <w:bookmarkEnd w:id="12242"/>
    </w:p>
    <w:p w14:paraId="52FDF614" w14:textId="6098CDC2" w:rsidR="00C45907" w:rsidRPr="00931575" w:rsidRDefault="00F948A9" w:rsidP="006F1F81">
      <w:pPr>
        <w:rPr>
          <w:lang w:val="en-US"/>
        </w:rPr>
      </w:pPr>
      <w:r w:rsidRPr="00931575">
        <w:rPr>
          <w:lang w:val="en-US"/>
        </w:rPr>
        <w:t xml:space="preserve">The fraction of falsely detected ACK bits shall be less than 1 % and the fraction of NACK bits falsely detected as ACK shall be less than 0.1 % for the SNR listed in tables 8.3.2.1.5.2-1 </w:t>
      </w:r>
      <w:r>
        <w:rPr>
          <w:lang w:val="en-US"/>
        </w:rPr>
        <w:t>to</w:t>
      </w:r>
      <w:r w:rsidRPr="00931575">
        <w:rPr>
          <w:lang w:val="en-US"/>
        </w:rPr>
        <w:t xml:space="preserve"> table 8.3.2.1.5.2-</w:t>
      </w:r>
      <w:r>
        <w:rPr>
          <w:lang w:val="en-US"/>
        </w:rPr>
        <w:t>4</w:t>
      </w:r>
      <w:r w:rsidRPr="00931575">
        <w:rPr>
          <w:lang w:val="en-US"/>
        </w:rPr>
        <w:t>.</w:t>
      </w:r>
    </w:p>
    <w:p w14:paraId="73D6420B" w14:textId="2CC828D3" w:rsidR="00C45907" w:rsidRPr="00931575" w:rsidRDefault="00C45907" w:rsidP="006F1F81">
      <w:pPr>
        <w:pStyle w:val="TH"/>
      </w:pPr>
      <w:r w:rsidRPr="00931575">
        <w:t xml:space="preserve">Table 8.3.2.1.5.2-1: </w:t>
      </w:r>
      <w:r w:rsidR="00F948A9" w:rsidRPr="00931575">
        <w:rPr>
          <w:lang w:val="en-US"/>
        </w:rPr>
        <w:t>Required SNR</w:t>
      </w:r>
      <w:r w:rsidR="00F948A9" w:rsidRPr="00931575">
        <w:t xml:space="preserve"> for PUCCH format 1 with 60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409F28F3" w:rsidR="00C45907" w:rsidRPr="00931575" w:rsidRDefault="00C45907" w:rsidP="006F1F81">
      <w:pPr>
        <w:pStyle w:val="TH"/>
      </w:pPr>
      <w:r w:rsidRPr="00931575">
        <w:t xml:space="preserve">Table 8.3.2.1.5.2-2: </w:t>
      </w:r>
      <w:r w:rsidR="00F948A9" w:rsidRPr="00931575">
        <w:rPr>
          <w:lang w:val="en-US"/>
        </w:rPr>
        <w:t>Required SNR</w:t>
      </w:r>
      <w:r w:rsidR="00F948A9" w:rsidRPr="00931575">
        <w:t xml:space="preserve"> for PUCCH format 1 with 120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7A98B9D8" w:rsidR="00C45907" w:rsidRDefault="00C45907" w:rsidP="006F1F81">
      <w:pPr>
        <w:rPr>
          <w:lang w:val="en-US"/>
        </w:rPr>
      </w:pPr>
    </w:p>
    <w:p w14:paraId="76A870B6" w14:textId="77777777" w:rsidR="00F948A9" w:rsidRPr="00931575" w:rsidRDefault="00F948A9" w:rsidP="00F948A9">
      <w:pPr>
        <w:pStyle w:val="TH"/>
      </w:pPr>
      <w:r w:rsidRPr="00931575">
        <w:t>Table 8.3.</w:t>
      </w:r>
      <w:r>
        <w:t>2.</w:t>
      </w:r>
      <w:r w:rsidRPr="00931575">
        <w:t>1.5.2-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62115822" w14:textId="77777777" w:rsidTr="001A6C5F">
        <w:trPr>
          <w:cantSplit/>
          <w:jc w:val="center"/>
        </w:trPr>
        <w:tc>
          <w:tcPr>
            <w:tcW w:w="1007" w:type="dxa"/>
            <w:tcBorders>
              <w:bottom w:val="nil"/>
            </w:tcBorders>
            <w:shd w:val="clear" w:color="auto" w:fill="auto"/>
          </w:tcPr>
          <w:p w14:paraId="36F8E7B6"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05DDF2AF"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2EB3D494"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43EF03AA"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436C58B0" w14:textId="77777777" w:rsidR="00F948A9" w:rsidRPr="00931575" w:rsidRDefault="00F948A9" w:rsidP="001A6C5F">
            <w:pPr>
              <w:pStyle w:val="TAH"/>
            </w:pPr>
            <w:r>
              <w:t>Number of PRB</w:t>
            </w:r>
          </w:p>
        </w:tc>
        <w:tc>
          <w:tcPr>
            <w:tcW w:w="1988" w:type="dxa"/>
          </w:tcPr>
          <w:p w14:paraId="2E93402A" w14:textId="77777777" w:rsidR="00F948A9" w:rsidRPr="00931575" w:rsidRDefault="00F948A9" w:rsidP="001A6C5F">
            <w:pPr>
              <w:pStyle w:val="TAH"/>
            </w:pPr>
            <w:r w:rsidRPr="00931575">
              <w:t>Channel bandwidth / SNR (dB)</w:t>
            </w:r>
          </w:p>
        </w:tc>
      </w:tr>
      <w:tr w:rsidR="00F948A9" w:rsidRPr="00931575" w14:paraId="177853C3" w14:textId="77777777" w:rsidTr="001A6C5F">
        <w:trPr>
          <w:cantSplit/>
          <w:jc w:val="center"/>
        </w:trPr>
        <w:tc>
          <w:tcPr>
            <w:tcW w:w="1007" w:type="dxa"/>
            <w:tcBorders>
              <w:top w:val="nil"/>
              <w:bottom w:val="single" w:sz="4" w:space="0" w:color="auto"/>
            </w:tcBorders>
            <w:shd w:val="clear" w:color="auto" w:fill="auto"/>
          </w:tcPr>
          <w:p w14:paraId="4E6EF820"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1231D36C"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1C888A03"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3D235C46" w14:textId="77777777" w:rsidR="00F948A9" w:rsidRPr="00931575" w:rsidRDefault="00F948A9" w:rsidP="001A6C5F">
            <w:pPr>
              <w:pStyle w:val="TAH"/>
            </w:pPr>
          </w:p>
        </w:tc>
        <w:tc>
          <w:tcPr>
            <w:tcW w:w="1133" w:type="dxa"/>
            <w:tcBorders>
              <w:top w:val="nil"/>
            </w:tcBorders>
          </w:tcPr>
          <w:p w14:paraId="1097B257" w14:textId="77777777" w:rsidR="00F948A9" w:rsidRPr="00931575" w:rsidRDefault="00F948A9" w:rsidP="001A6C5F">
            <w:pPr>
              <w:pStyle w:val="TAH"/>
            </w:pPr>
          </w:p>
        </w:tc>
        <w:tc>
          <w:tcPr>
            <w:tcW w:w="1988" w:type="dxa"/>
          </w:tcPr>
          <w:p w14:paraId="26A15CF8" w14:textId="77777777" w:rsidR="00F948A9" w:rsidRPr="00931575" w:rsidRDefault="00F948A9" w:rsidP="001A6C5F">
            <w:pPr>
              <w:pStyle w:val="TAH"/>
            </w:pPr>
            <w:r w:rsidRPr="00931575">
              <w:t>100 MHz</w:t>
            </w:r>
          </w:p>
        </w:tc>
      </w:tr>
      <w:tr w:rsidR="00F948A9" w:rsidRPr="00931575" w14:paraId="792EC581" w14:textId="77777777" w:rsidTr="001A6C5F">
        <w:trPr>
          <w:cantSplit/>
          <w:jc w:val="center"/>
        </w:trPr>
        <w:tc>
          <w:tcPr>
            <w:tcW w:w="1007" w:type="dxa"/>
            <w:tcBorders>
              <w:bottom w:val="nil"/>
            </w:tcBorders>
            <w:shd w:val="clear" w:color="auto" w:fill="auto"/>
          </w:tcPr>
          <w:p w14:paraId="7E32261E" w14:textId="77777777" w:rsidR="00F948A9" w:rsidRPr="00931575" w:rsidRDefault="00F948A9" w:rsidP="001A6C5F">
            <w:pPr>
              <w:pStyle w:val="TAC"/>
            </w:pPr>
            <w:r w:rsidRPr="00931575">
              <w:t>1</w:t>
            </w:r>
          </w:p>
        </w:tc>
        <w:tc>
          <w:tcPr>
            <w:tcW w:w="1403" w:type="dxa"/>
            <w:tcBorders>
              <w:bottom w:val="nil"/>
            </w:tcBorders>
            <w:shd w:val="clear" w:color="auto" w:fill="auto"/>
          </w:tcPr>
          <w:p w14:paraId="64ED5BA3" w14:textId="77777777" w:rsidR="00F948A9" w:rsidRPr="00931575" w:rsidRDefault="00F948A9" w:rsidP="001A6C5F">
            <w:pPr>
              <w:pStyle w:val="TAC"/>
            </w:pPr>
            <w:r w:rsidRPr="00931575">
              <w:t>2</w:t>
            </w:r>
          </w:p>
        </w:tc>
        <w:tc>
          <w:tcPr>
            <w:tcW w:w="918" w:type="dxa"/>
            <w:tcBorders>
              <w:bottom w:val="nil"/>
            </w:tcBorders>
          </w:tcPr>
          <w:p w14:paraId="00E1571B" w14:textId="77777777" w:rsidR="00F948A9" w:rsidRPr="0017373C" w:rsidRDefault="00F948A9" w:rsidP="001A6C5F">
            <w:pPr>
              <w:pStyle w:val="TAC"/>
            </w:pPr>
            <w:r>
              <w:t>Normal</w:t>
            </w:r>
          </w:p>
        </w:tc>
        <w:tc>
          <w:tcPr>
            <w:tcW w:w="2686" w:type="dxa"/>
            <w:tcBorders>
              <w:bottom w:val="nil"/>
            </w:tcBorders>
            <w:shd w:val="clear" w:color="auto" w:fill="auto"/>
          </w:tcPr>
          <w:p w14:paraId="5FD766F2" w14:textId="77777777" w:rsidR="00F948A9" w:rsidRPr="00931575" w:rsidRDefault="00F948A9" w:rsidP="001A6C5F">
            <w:pPr>
              <w:pStyle w:val="TAC"/>
            </w:pPr>
            <w:r w:rsidRPr="0017373C">
              <w:t>TDLA30-650 Low</w:t>
            </w:r>
          </w:p>
        </w:tc>
        <w:tc>
          <w:tcPr>
            <w:tcW w:w="1133" w:type="dxa"/>
          </w:tcPr>
          <w:p w14:paraId="65953E56" w14:textId="77777777" w:rsidR="00F948A9" w:rsidRPr="00931575" w:rsidRDefault="00F948A9" w:rsidP="001A6C5F">
            <w:pPr>
              <w:pStyle w:val="TAC"/>
            </w:pPr>
            <w:r>
              <w:t>1</w:t>
            </w:r>
          </w:p>
        </w:tc>
        <w:tc>
          <w:tcPr>
            <w:tcW w:w="1988" w:type="dxa"/>
          </w:tcPr>
          <w:p w14:paraId="2985482E" w14:textId="77777777" w:rsidR="00F948A9" w:rsidRPr="00E57CB1" w:rsidRDefault="00F948A9" w:rsidP="001A6C5F">
            <w:pPr>
              <w:pStyle w:val="TAC"/>
            </w:pPr>
            <w:r w:rsidRPr="00E57CB1">
              <w:t>-3.</w:t>
            </w:r>
            <w:r>
              <w:t>5</w:t>
            </w:r>
          </w:p>
        </w:tc>
      </w:tr>
      <w:tr w:rsidR="00F948A9" w:rsidRPr="00931575" w14:paraId="19D3F9CB" w14:textId="77777777" w:rsidTr="001A6C5F">
        <w:trPr>
          <w:cantSplit/>
          <w:jc w:val="center"/>
        </w:trPr>
        <w:tc>
          <w:tcPr>
            <w:tcW w:w="1007" w:type="dxa"/>
            <w:tcBorders>
              <w:top w:val="nil"/>
            </w:tcBorders>
            <w:shd w:val="clear" w:color="auto" w:fill="auto"/>
          </w:tcPr>
          <w:p w14:paraId="125BD9EE" w14:textId="77777777" w:rsidR="00F948A9" w:rsidRPr="00931575" w:rsidRDefault="00F948A9" w:rsidP="001A6C5F">
            <w:pPr>
              <w:pStyle w:val="TAC"/>
            </w:pPr>
          </w:p>
        </w:tc>
        <w:tc>
          <w:tcPr>
            <w:tcW w:w="1403" w:type="dxa"/>
            <w:tcBorders>
              <w:top w:val="nil"/>
            </w:tcBorders>
            <w:shd w:val="clear" w:color="auto" w:fill="auto"/>
          </w:tcPr>
          <w:p w14:paraId="68C440DF" w14:textId="77777777" w:rsidR="00F948A9" w:rsidRPr="00931575" w:rsidRDefault="00F948A9" w:rsidP="001A6C5F">
            <w:pPr>
              <w:pStyle w:val="TAC"/>
            </w:pPr>
          </w:p>
        </w:tc>
        <w:tc>
          <w:tcPr>
            <w:tcW w:w="918" w:type="dxa"/>
            <w:tcBorders>
              <w:top w:val="nil"/>
            </w:tcBorders>
          </w:tcPr>
          <w:p w14:paraId="4BF99ACE" w14:textId="77777777" w:rsidR="00F948A9" w:rsidRPr="00931575" w:rsidRDefault="00F948A9" w:rsidP="001A6C5F">
            <w:pPr>
              <w:pStyle w:val="TAC"/>
            </w:pPr>
          </w:p>
        </w:tc>
        <w:tc>
          <w:tcPr>
            <w:tcW w:w="2686" w:type="dxa"/>
            <w:tcBorders>
              <w:top w:val="nil"/>
            </w:tcBorders>
            <w:shd w:val="clear" w:color="auto" w:fill="auto"/>
          </w:tcPr>
          <w:p w14:paraId="41B4AAFA" w14:textId="77777777" w:rsidR="00F948A9" w:rsidRPr="00931575" w:rsidRDefault="00F948A9" w:rsidP="001A6C5F">
            <w:pPr>
              <w:pStyle w:val="TAC"/>
            </w:pPr>
          </w:p>
        </w:tc>
        <w:tc>
          <w:tcPr>
            <w:tcW w:w="1133" w:type="dxa"/>
          </w:tcPr>
          <w:p w14:paraId="4B100000" w14:textId="77777777" w:rsidR="00F948A9" w:rsidRPr="00931575" w:rsidRDefault="00F948A9" w:rsidP="001A6C5F">
            <w:pPr>
              <w:pStyle w:val="TAC"/>
            </w:pPr>
            <w:r>
              <w:t>16</w:t>
            </w:r>
          </w:p>
        </w:tc>
        <w:tc>
          <w:tcPr>
            <w:tcW w:w="1988" w:type="dxa"/>
          </w:tcPr>
          <w:p w14:paraId="3FDCEF45" w14:textId="77777777" w:rsidR="00F948A9" w:rsidRPr="00E57CB1" w:rsidRDefault="00F948A9" w:rsidP="001A6C5F">
            <w:pPr>
              <w:pStyle w:val="TAC"/>
            </w:pPr>
            <w:r w:rsidRPr="00E57CB1">
              <w:t>-14.</w:t>
            </w:r>
            <w:r>
              <w:t>2</w:t>
            </w:r>
          </w:p>
        </w:tc>
      </w:tr>
    </w:tbl>
    <w:p w14:paraId="74229E69" w14:textId="77777777" w:rsidR="00F948A9" w:rsidRDefault="00F948A9" w:rsidP="00F948A9">
      <w:pPr>
        <w:rPr>
          <w:highlight w:val="yellow"/>
          <w:lang w:eastAsia="zh-CN"/>
        </w:rPr>
      </w:pPr>
    </w:p>
    <w:p w14:paraId="6F240ECA" w14:textId="77777777" w:rsidR="00F948A9" w:rsidRPr="00931575" w:rsidRDefault="00F948A9" w:rsidP="00F948A9">
      <w:pPr>
        <w:pStyle w:val="TH"/>
      </w:pPr>
      <w:r w:rsidRPr="00931575">
        <w:t>Table 8.3.</w:t>
      </w:r>
      <w:r>
        <w:t>2.</w:t>
      </w:r>
      <w:r w:rsidRPr="00931575">
        <w:t>1.5.2-</w:t>
      </w:r>
      <w:r>
        <w:t>4</w:t>
      </w:r>
      <w:r w:rsidRPr="00931575">
        <w:t xml:space="preserve">: </w:t>
      </w:r>
      <w:r w:rsidRPr="00F37FA3">
        <w:t>Required SNR</w:t>
      </w:r>
      <w:r w:rsidRPr="00931575">
        <w:t xml:space="preserve"> for PUCCH format </w:t>
      </w:r>
      <w:r>
        <w:t>1</w:t>
      </w:r>
      <w:r w:rsidRPr="00931575">
        <w:t xml:space="preserve"> and </w:t>
      </w:r>
      <w:r>
        <w:t>480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4394EC11" w14:textId="77777777" w:rsidTr="001A6C5F">
        <w:trPr>
          <w:cantSplit/>
          <w:jc w:val="center"/>
        </w:trPr>
        <w:tc>
          <w:tcPr>
            <w:tcW w:w="1007" w:type="dxa"/>
            <w:tcBorders>
              <w:bottom w:val="nil"/>
            </w:tcBorders>
            <w:shd w:val="clear" w:color="auto" w:fill="auto"/>
          </w:tcPr>
          <w:p w14:paraId="555843E8"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3632041B"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37D45E12"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69299F58"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7CD2E5C1" w14:textId="77777777" w:rsidR="00F948A9" w:rsidRPr="00931575" w:rsidRDefault="00F948A9" w:rsidP="001A6C5F">
            <w:pPr>
              <w:pStyle w:val="TAH"/>
            </w:pPr>
            <w:r>
              <w:t>Number of PRB</w:t>
            </w:r>
          </w:p>
        </w:tc>
        <w:tc>
          <w:tcPr>
            <w:tcW w:w="1988" w:type="dxa"/>
          </w:tcPr>
          <w:p w14:paraId="41C527CE" w14:textId="77777777" w:rsidR="00F948A9" w:rsidRPr="00931575" w:rsidRDefault="00F948A9" w:rsidP="001A6C5F">
            <w:pPr>
              <w:pStyle w:val="TAH"/>
            </w:pPr>
            <w:r w:rsidRPr="00931575">
              <w:t>Channel bandwidth / SNR (dB)</w:t>
            </w:r>
          </w:p>
        </w:tc>
      </w:tr>
      <w:tr w:rsidR="00F948A9" w:rsidRPr="00931575" w14:paraId="39C4E4FC" w14:textId="77777777" w:rsidTr="001A6C5F">
        <w:trPr>
          <w:cantSplit/>
          <w:jc w:val="center"/>
        </w:trPr>
        <w:tc>
          <w:tcPr>
            <w:tcW w:w="1007" w:type="dxa"/>
            <w:tcBorders>
              <w:top w:val="nil"/>
              <w:bottom w:val="single" w:sz="4" w:space="0" w:color="auto"/>
            </w:tcBorders>
            <w:shd w:val="clear" w:color="auto" w:fill="auto"/>
          </w:tcPr>
          <w:p w14:paraId="43312709"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4FB35C76"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2EEEECB1"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1EFB0344" w14:textId="77777777" w:rsidR="00F948A9" w:rsidRPr="00931575" w:rsidRDefault="00F948A9" w:rsidP="001A6C5F">
            <w:pPr>
              <w:pStyle w:val="TAH"/>
            </w:pPr>
          </w:p>
        </w:tc>
        <w:tc>
          <w:tcPr>
            <w:tcW w:w="1133" w:type="dxa"/>
            <w:tcBorders>
              <w:top w:val="nil"/>
            </w:tcBorders>
          </w:tcPr>
          <w:p w14:paraId="1EB90DB0" w14:textId="77777777" w:rsidR="00F948A9" w:rsidRPr="00931575" w:rsidRDefault="00F948A9" w:rsidP="001A6C5F">
            <w:pPr>
              <w:pStyle w:val="TAH"/>
            </w:pPr>
          </w:p>
        </w:tc>
        <w:tc>
          <w:tcPr>
            <w:tcW w:w="1988" w:type="dxa"/>
          </w:tcPr>
          <w:p w14:paraId="3C4EE571" w14:textId="77777777" w:rsidR="00F948A9" w:rsidRPr="00931575" w:rsidRDefault="00F948A9" w:rsidP="001A6C5F">
            <w:pPr>
              <w:pStyle w:val="TAH"/>
            </w:pPr>
            <w:r>
              <w:t>4</w:t>
            </w:r>
            <w:r w:rsidRPr="00931575">
              <w:t>00 MHz</w:t>
            </w:r>
          </w:p>
        </w:tc>
      </w:tr>
      <w:tr w:rsidR="00F948A9" w:rsidRPr="00931575" w14:paraId="08209391" w14:textId="77777777" w:rsidTr="001A6C5F">
        <w:trPr>
          <w:cantSplit/>
          <w:jc w:val="center"/>
        </w:trPr>
        <w:tc>
          <w:tcPr>
            <w:tcW w:w="1007" w:type="dxa"/>
            <w:tcBorders>
              <w:bottom w:val="nil"/>
            </w:tcBorders>
            <w:shd w:val="clear" w:color="auto" w:fill="auto"/>
          </w:tcPr>
          <w:p w14:paraId="51917595" w14:textId="77777777" w:rsidR="00F948A9" w:rsidRPr="00931575" w:rsidRDefault="00F948A9" w:rsidP="001A6C5F">
            <w:pPr>
              <w:pStyle w:val="TAC"/>
            </w:pPr>
            <w:r w:rsidRPr="00931575">
              <w:t>1</w:t>
            </w:r>
          </w:p>
        </w:tc>
        <w:tc>
          <w:tcPr>
            <w:tcW w:w="1403" w:type="dxa"/>
            <w:tcBorders>
              <w:bottom w:val="nil"/>
            </w:tcBorders>
            <w:shd w:val="clear" w:color="auto" w:fill="auto"/>
          </w:tcPr>
          <w:p w14:paraId="5458AD65" w14:textId="77777777" w:rsidR="00F948A9" w:rsidRPr="00931575" w:rsidRDefault="00F948A9" w:rsidP="001A6C5F">
            <w:pPr>
              <w:pStyle w:val="TAC"/>
            </w:pPr>
            <w:r w:rsidRPr="00931575">
              <w:t>2</w:t>
            </w:r>
          </w:p>
        </w:tc>
        <w:tc>
          <w:tcPr>
            <w:tcW w:w="918" w:type="dxa"/>
            <w:tcBorders>
              <w:bottom w:val="nil"/>
            </w:tcBorders>
          </w:tcPr>
          <w:p w14:paraId="6900D47B" w14:textId="77777777" w:rsidR="00F948A9" w:rsidRPr="0017373C" w:rsidRDefault="00F948A9" w:rsidP="001A6C5F">
            <w:pPr>
              <w:pStyle w:val="TAC"/>
            </w:pPr>
            <w:r>
              <w:t>Normal</w:t>
            </w:r>
          </w:p>
        </w:tc>
        <w:tc>
          <w:tcPr>
            <w:tcW w:w="2686" w:type="dxa"/>
            <w:tcBorders>
              <w:bottom w:val="nil"/>
            </w:tcBorders>
            <w:shd w:val="clear" w:color="auto" w:fill="auto"/>
          </w:tcPr>
          <w:p w14:paraId="5FE455E3" w14:textId="77777777" w:rsidR="00F948A9" w:rsidRPr="00931575" w:rsidRDefault="00F948A9" w:rsidP="001A6C5F">
            <w:pPr>
              <w:pStyle w:val="TAC"/>
            </w:pPr>
            <w:r w:rsidRPr="0017373C">
              <w:t>TDLA10-650 Low</w:t>
            </w:r>
          </w:p>
        </w:tc>
        <w:tc>
          <w:tcPr>
            <w:tcW w:w="1133" w:type="dxa"/>
          </w:tcPr>
          <w:p w14:paraId="55BFD22F" w14:textId="77777777" w:rsidR="00F948A9" w:rsidRPr="00931575" w:rsidRDefault="00F948A9" w:rsidP="001A6C5F">
            <w:pPr>
              <w:pStyle w:val="TAC"/>
            </w:pPr>
            <w:r>
              <w:t>1</w:t>
            </w:r>
          </w:p>
        </w:tc>
        <w:tc>
          <w:tcPr>
            <w:tcW w:w="1988" w:type="dxa"/>
          </w:tcPr>
          <w:p w14:paraId="3AEF446B" w14:textId="77777777" w:rsidR="00F948A9" w:rsidRPr="00E57CB1" w:rsidRDefault="00F948A9" w:rsidP="001A6C5F">
            <w:pPr>
              <w:pStyle w:val="TAC"/>
            </w:pPr>
            <w:r w:rsidRPr="00E57CB1">
              <w:t>-3.</w:t>
            </w:r>
            <w:r>
              <w:t>6</w:t>
            </w:r>
          </w:p>
        </w:tc>
      </w:tr>
      <w:tr w:rsidR="00F948A9" w:rsidRPr="00931575" w14:paraId="438C5591" w14:textId="77777777" w:rsidTr="001A6C5F">
        <w:trPr>
          <w:cantSplit/>
          <w:jc w:val="center"/>
        </w:trPr>
        <w:tc>
          <w:tcPr>
            <w:tcW w:w="1007" w:type="dxa"/>
            <w:tcBorders>
              <w:top w:val="nil"/>
            </w:tcBorders>
            <w:shd w:val="clear" w:color="auto" w:fill="auto"/>
          </w:tcPr>
          <w:p w14:paraId="64C9DB38" w14:textId="77777777" w:rsidR="00F948A9" w:rsidRPr="00931575" w:rsidRDefault="00F948A9" w:rsidP="001A6C5F">
            <w:pPr>
              <w:pStyle w:val="TAC"/>
            </w:pPr>
          </w:p>
        </w:tc>
        <w:tc>
          <w:tcPr>
            <w:tcW w:w="1403" w:type="dxa"/>
            <w:tcBorders>
              <w:top w:val="nil"/>
            </w:tcBorders>
            <w:shd w:val="clear" w:color="auto" w:fill="auto"/>
          </w:tcPr>
          <w:p w14:paraId="2EEBE05E" w14:textId="77777777" w:rsidR="00F948A9" w:rsidRPr="00931575" w:rsidRDefault="00F948A9" w:rsidP="001A6C5F">
            <w:pPr>
              <w:pStyle w:val="TAC"/>
            </w:pPr>
          </w:p>
        </w:tc>
        <w:tc>
          <w:tcPr>
            <w:tcW w:w="918" w:type="dxa"/>
            <w:tcBorders>
              <w:top w:val="nil"/>
            </w:tcBorders>
          </w:tcPr>
          <w:p w14:paraId="2A0B34A4" w14:textId="77777777" w:rsidR="00F948A9" w:rsidRPr="00931575" w:rsidRDefault="00F948A9" w:rsidP="001A6C5F">
            <w:pPr>
              <w:pStyle w:val="TAC"/>
            </w:pPr>
          </w:p>
        </w:tc>
        <w:tc>
          <w:tcPr>
            <w:tcW w:w="2686" w:type="dxa"/>
            <w:tcBorders>
              <w:top w:val="nil"/>
            </w:tcBorders>
            <w:shd w:val="clear" w:color="auto" w:fill="auto"/>
          </w:tcPr>
          <w:p w14:paraId="0AEF3DCA" w14:textId="77777777" w:rsidR="00F948A9" w:rsidRPr="00931575" w:rsidRDefault="00F948A9" w:rsidP="001A6C5F">
            <w:pPr>
              <w:pStyle w:val="TAC"/>
            </w:pPr>
          </w:p>
        </w:tc>
        <w:tc>
          <w:tcPr>
            <w:tcW w:w="1133" w:type="dxa"/>
          </w:tcPr>
          <w:p w14:paraId="1722296E" w14:textId="77777777" w:rsidR="00F948A9" w:rsidRPr="00931575" w:rsidRDefault="00F948A9" w:rsidP="001A6C5F">
            <w:pPr>
              <w:pStyle w:val="TAC"/>
            </w:pPr>
            <w:r>
              <w:t>16</w:t>
            </w:r>
          </w:p>
        </w:tc>
        <w:tc>
          <w:tcPr>
            <w:tcW w:w="1988" w:type="dxa"/>
          </w:tcPr>
          <w:p w14:paraId="149C1989" w14:textId="77777777" w:rsidR="00F948A9" w:rsidRPr="00E57CB1" w:rsidRDefault="00F948A9" w:rsidP="001A6C5F">
            <w:pPr>
              <w:pStyle w:val="TAC"/>
            </w:pPr>
            <w:r w:rsidRPr="00E57CB1">
              <w:t>-13.</w:t>
            </w:r>
            <w:r>
              <w:t>8</w:t>
            </w:r>
          </w:p>
        </w:tc>
      </w:tr>
    </w:tbl>
    <w:p w14:paraId="501E7BC5" w14:textId="77777777" w:rsidR="00F948A9" w:rsidRPr="00931575" w:rsidRDefault="00F948A9" w:rsidP="006F1F81">
      <w:pPr>
        <w:rPr>
          <w:lang w:val="en-US"/>
        </w:rPr>
      </w:pPr>
    </w:p>
    <w:p w14:paraId="052F2FE6" w14:textId="77777777" w:rsidR="00C45907" w:rsidRPr="00931575" w:rsidRDefault="00C45907" w:rsidP="00C45907">
      <w:pPr>
        <w:pStyle w:val="Heading4"/>
        <w:rPr>
          <w:lang w:val="en-US"/>
        </w:rPr>
      </w:pPr>
      <w:bookmarkStart w:id="12243" w:name="_Toc21102985"/>
      <w:bookmarkStart w:id="12244" w:name="_Toc29810834"/>
      <w:bookmarkStart w:id="12245" w:name="_Toc36636194"/>
      <w:bookmarkStart w:id="12246" w:name="_Toc37273140"/>
      <w:bookmarkStart w:id="12247" w:name="_Toc45886228"/>
      <w:bookmarkStart w:id="12248" w:name="_Toc53183303"/>
      <w:bookmarkStart w:id="12249" w:name="_Toc58916012"/>
      <w:bookmarkStart w:id="12250" w:name="_Toc58918193"/>
      <w:bookmarkStart w:id="12251" w:name="_Toc66694063"/>
      <w:bookmarkStart w:id="12252" w:name="_Toc74916048"/>
      <w:bookmarkStart w:id="12253" w:name="_Toc76114673"/>
      <w:bookmarkStart w:id="12254" w:name="_Toc76544559"/>
      <w:bookmarkStart w:id="12255" w:name="_Toc82536681"/>
      <w:bookmarkStart w:id="12256" w:name="_Toc89952974"/>
      <w:bookmarkStart w:id="12257" w:name="_Toc98766790"/>
      <w:bookmarkStart w:id="12258" w:name="_Toc99703153"/>
      <w:bookmarkStart w:id="12259" w:name="_Toc106206943"/>
      <w:bookmarkStart w:id="12260" w:name="_Toc115080945"/>
      <w:bookmarkStart w:id="12261" w:name="_Toc121999856"/>
      <w:bookmarkStart w:id="12262" w:name="_Toc124154029"/>
      <w:bookmarkStart w:id="12263" w:name="_Toc124154804"/>
      <w:bookmarkStart w:id="12264" w:name="_Toc131560659"/>
      <w:bookmarkStart w:id="12265" w:name="_Toc137394359"/>
      <w:bookmarkStart w:id="12266" w:name="_Toc163475465"/>
      <w:bookmarkStart w:id="12267" w:name="_Toc176783795"/>
      <w:r w:rsidRPr="00931575">
        <w:rPr>
          <w:lang w:val="en-US"/>
        </w:rPr>
        <w:t>8.3.2.2</w:t>
      </w:r>
      <w:r w:rsidRPr="00931575">
        <w:rPr>
          <w:lang w:val="en-US"/>
        </w:rPr>
        <w:tab/>
        <w:t>ACK missed detection</w:t>
      </w:r>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p>
    <w:p w14:paraId="7E4D3CC1" w14:textId="77777777" w:rsidR="00C45907" w:rsidRPr="00931575" w:rsidRDefault="00C45907" w:rsidP="00C45907">
      <w:pPr>
        <w:pStyle w:val="Heading5"/>
        <w:rPr>
          <w:lang w:val="en-US"/>
        </w:rPr>
      </w:pPr>
      <w:bookmarkStart w:id="12268" w:name="_Toc21102986"/>
      <w:bookmarkStart w:id="12269" w:name="_Toc29810835"/>
      <w:bookmarkStart w:id="12270" w:name="_Toc36636195"/>
      <w:bookmarkStart w:id="12271" w:name="_Toc37273141"/>
      <w:bookmarkStart w:id="12272" w:name="_Toc45886229"/>
      <w:bookmarkStart w:id="12273" w:name="_Toc53183304"/>
      <w:bookmarkStart w:id="12274" w:name="_Toc58916013"/>
      <w:bookmarkStart w:id="12275" w:name="_Toc58918194"/>
      <w:bookmarkStart w:id="12276" w:name="_Toc66694064"/>
      <w:bookmarkStart w:id="12277" w:name="_Toc74916049"/>
      <w:bookmarkStart w:id="12278" w:name="_Toc76114674"/>
      <w:bookmarkStart w:id="12279" w:name="_Toc76544560"/>
      <w:bookmarkStart w:id="12280" w:name="_Toc82536682"/>
      <w:bookmarkStart w:id="12281" w:name="_Toc89952975"/>
      <w:bookmarkStart w:id="12282" w:name="_Toc98766791"/>
      <w:bookmarkStart w:id="12283" w:name="_Toc99703154"/>
      <w:bookmarkStart w:id="12284" w:name="_Toc106206944"/>
      <w:bookmarkStart w:id="12285" w:name="_Toc115080946"/>
      <w:bookmarkStart w:id="12286" w:name="_Toc121999857"/>
      <w:bookmarkStart w:id="12287" w:name="_Toc124154030"/>
      <w:bookmarkStart w:id="12288" w:name="_Toc124154805"/>
      <w:bookmarkStart w:id="12289" w:name="_Toc131560660"/>
      <w:bookmarkStart w:id="12290" w:name="_Toc137394360"/>
      <w:bookmarkStart w:id="12291" w:name="_Toc163475466"/>
      <w:bookmarkStart w:id="12292" w:name="_Toc176783796"/>
      <w:r w:rsidRPr="00931575">
        <w:rPr>
          <w:lang w:val="en-US"/>
        </w:rPr>
        <w:t>8.3.2.2.1</w:t>
      </w:r>
      <w:r w:rsidRPr="00931575">
        <w:rPr>
          <w:lang w:val="en-US"/>
        </w:rPr>
        <w:tab/>
        <w:t>Definition and applicability</w:t>
      </w:r>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rFonts w:eastAsiaTheme="minorEastAsia"/>
          <w:lang w:eastAsia="zh-CN"/>
        </w:rPr>
      </w:pPr>
      <w:r w:rsidRPr="00931575">
        <w:rPr>
          <w:lang w:eastAsia="zh-CN"/>
        </w:rPr>
        <w:lastRenderedPageBreak/>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2293" w:name="_Toc21102987"/>
      <w:bookmarkStart w:id="12294" w:name="_Toc29810836"/>
      <w:bookmarkStart w:id="12295" w:name="_Toc36636196"/>
      <w:bookmarkStart w:id="12296" w:name="_Toc37273142"/>
      <w:bookmarkStart w:id="12297" w:name="_Toc45886230"/>
      <w:bookmarkStart w:id="12298" w:name="_Toc53183305"/>
      <w:bookmarkStart w:id="12299" w:name="_Toc58916014"/>
      <w:bookmarkStart w:id="12300" w:name="_Toc58918195"/>
      <w:bookmarkStart w:id="12301" w:name="_Toc66694065"/>
      <w:bookmarkStart w:id="12302" w:name="_Toc74916050"/>
      <w:bookmarkStart w:id="12303" w:name="_Toc76114675"/>
      <w:bookmarkStart w:id="12304" w:name="_Toc76544561"/>
      <w:bookmarkStart w:id="12305" w:name="_Toc82536683"/>
      <w:bookmarkStart w:id="12306" w:name="_Toc89952976"/>
      <w:bookmarkStart w:id="12307" w:name="_Toc98766792"/>
      <w:bookmarkStart w:id="12308" w:name="_Toc99703155"/>
      <w:bookmarkStart w:id="12309" w:name="_Toc106206945"/>
      <w:bookmarkStart w:id="12310" w:name="_Toc115080947"/>
      <w:bookmarkStart w:id="12311" w:name="_Toc121999858"/>
      <w:bookmarkStart w:id="12312" w:name="_Toc124154031"/>
      <w:bookmarkStart w:id="12313" w:name="_Toc124154806"/>
      <w:bookmarkStart w:id="12314" w:name="_Toc131560661"/>
      <w:bookmarkStart w:id="12315" w:name="_Toc137394361"/>
      <w:bookmarkStart w:id="12316" w:name="_Toc163475467"/>
      <w:bookmarkStart w:id="12317" w:name="_Toc176783797"/>
      <w:r w:rsidRPr="00931575">
        <w:rPr>
          <w:lang w:val="en-US"/>
        </w:rPr>
        <w:t>8.3.2.2.2</w:t>
      </w:r>
      <w:r w:rsidRPr="00931575">
        <w:rPr>
          <w:lang w:val="en-US"/>
        </w:rPr>
        <w:tab/>
        <w:t>Minimum Requirement</w:t>
      </w:r>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2318" w:name="_Toc21102988"/>
      <w:bookmarkStart w:id="12319" w:name="_Toc29810837"/>
      <w:bookmarkStart w:id="12320" w:name="_Toc36636197"/>
      <w:bookmarkStart w:id="12321" w:name="_Toc37273143"/>
      <w:bookmarkStart w:id="12322" w:name="_Toc45886231"/>
      <w:bookmarkStart w:id="12323" w:name="_Toc53183306"/>
      <w:bookmarkStart w:id="12324" w:name="_Toc58916015"/>
      <w:bookmarkStart w:id="12325" w:name="_Toc58918196"/>
      <w:bookmarkStart w:id="12326" w:name="_Toc66694066"/>
      <w:bookmarkStart w:id="12327" w:name="_Toc74916051"/>
      <w:bookmarkStart w:id="12328" w:name="_Toc76114676"/>
      <w:bookmarkStart w:id="12329" w:name="_Toc76544562"/>
      <w:bookmarkStart w:id="12330" w:name="_Toc82536684"/>
      <w:bookmarkStart w:id="12331" w:name="_Toc89952977"/>
      <w:bookmarkStart w:id="12332" w:name="_Toc98766793"/>
      <w:bookmarkStart w:id="12333" w:name="_Toc99703156"/>
      <w:bookmarkStart w:id="12334" w:name="_Toc106206946"/>
      <w:bookmarkStart w:id="12335" w:name="_Toc115080948"/>
      <w:bookmarkStart w:id="12336" w:name="_Toc121999859"/>
      <w:bookmarkStart w:id="12337" w:name="_Toc124154032"/>
      <w:bookmarkStart w:id="12338" w:name="_Toc124154807"/>
      <w:bookmarkStart w:id="12339" w:name="_Toc131560662"/>
      <w:bookmarkStart w:id="12340" w:name="_Toc137394362"/>
      <w:bookmarkStart w:id="12341" w:name="_Toc163475468"/>
      <w:bookmarkStart w:id="12342" w:name="_Toc176783798"/>
      <w:r w:rsidRPr="00931575">
        <w:rPr>
          <w:lang w:val="en-US"/>
        </w:rPr>
        <w:t>8.3.2.2.3</w:t>
      </w:r>
      <w:r w:rsidRPr="00931575">
        <w:rPr>
          <w:lang w:val="en-US"/>
        </w:rPr>
        <w:tab/>
        <w:t>Test purpose</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2343" w:name="_Toc21102989"/>
      <w:bookmarkStart w:id="12344" w:name="_Toc29810838"/>
      <w:bookmarkStart w:id="12345" w:name="_Toc36636198"/>
      <w:bookmarkStart w:id="12346" w:name="_Toc37273144"/>
      <w:bookmarkStart w:id="12347" w:name="_Toc45886232"/>
      <w:bookmarkStart w:id="12348" w:name="_Toc53183307"/>
      <w:bookmarkStart w:id="12349" w:name="_Toc58916016"/>
      <w:bookmarkStart w:id="12350" w:name="_Toc58918197"/>
      <w:bookmarkStart w:id="12351" w:name="_Toc66694067"/>
      <w:bookmarkStart w:id="12352" w:name="_Toc74916052"/>
      <w:bookmarkStart w:id="12353" w:name="_Toc76114677"/>
      <w:bookmarkStart w:id="12354" w:name="_Toc76544563"/>
      <w:bookmarkStart w:id="12355" w:name="_Toc82536685"/>
      <w:bookmarkStart w:id="12356" w:name="_Toc89952978"/>
      <w:bookmarkStart w:id="12357" w:name="_Toc98766794"/>
      <w:bookmarkStart w:id="12358" w:name="_Toc99703157"/>
      <w:bookmarkStart w:id="12359" w:name="_Toc106206947"/>
      <w:bookmarkStart w:id="12360" w:name="_Toc115080949"/>
      <w:bookmarkStart w:id="12361" w:name="_Toc121999860"/>
      <w:bookmarkStart w:id="12362" w:name="_Toc124154033"/>
      <w:bookmarkStart w:id="12363" w:name="_Toc124154808"/>
      <w:bookmarkStart w:id="12364" w:name="_Toc131560663"/>
      <w:bookmarkStart w:id="12365" w:name="_Toc137394363"/>
      <w:bookmarkStart w:id="12366" w:name="_Toc163475469"/>
      <w:bookmarkStart w:id="12367" w:name="_Toc176783799"/>
      <w:r w:rsidRPr="00931575">
        <w:rPr>
          <w:lang w:val="en-US"/>
        </w:rPr>
        <w:t>8.3.2.2.4</w:t>
      </w:r>
      <w:r w:rsidRPr="00931575">
        <w:rPr>
          <w:lang w:val="en-US"/>
        </w:rPr>
        <w:tab/>
        <w:t>Method of test</w:t>
      </w:r>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067624AF" w14:textId="77777777" w:rsidR="00C45907" w:rsidRPr="00931575" w:rsidRDefault="00C45907" w:rsidP="005624C7">
      <w:pPr>
        <w:pStyle w:val="H6"/>
        <w:rPr>
          <w:lang w:val="en-US"/>
        </w:rPr>
      </w:pPr>
      <w:bookmarkStart w:id="12368" w:name="_Toc21102990"/>
      <w:bookmarkStart w:id="12369" w:name="_Toc29810839"/>
      <w:bookmarkStart w:id="12370" w:name="_Toc36636199"/>
      <w:bookmarkStart w:id="12371" w:name="_Toc37273145"/>
      <w:bookmarkStart w:id="12372" w:name="_Toc45886233"/>
      <w:r w:rsidRPr="00931575">
        <w:rPr>
          <w:lang w:val="en-US"/>
        </w:rPr>
        <w:t>8.3.2.2.4.1</w:t>
      </w:r>
      <w:r w:rsidRPr="00931575">
        <w:rPr>
          <w:lang w:val="en-US"/>
        </w:rPr>
        <w:tab/>
        <w:t>Initial Conditions</w:t>
      </w:r>
      <w:bookmarkEnd w:id="12368"/>
      <w:bookmarkEnd w:id="12369"/>
      <w:bookmarkEnd w:id="12370"/>
      <w:bookmarkEnd w:id="12371"/>
      <w:bookmarkEnd w:id="12372"/>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2373" w:name="_Toc21102991"/>
      <w:bookmarkStart w:id="12374" w:name="_Toc29810840"/>
      <w:bookmarkStart w:id="12375" w:name="_Toc36636200"/>
      <w:bookmarkStart w:id="12376" w:name="_Toc37273146"/>
      <w:bookmarkStart w:id="12377" w:name="_Toc45886234"/>
      <w:r w:rsidRPr="00931575">
        <w:rPr>
          <w:lang w:val="en-US"/>
        </w:rPr>
        <w:t>8.3.2.2.4.2</w:t>
      </w:r>
      <w:r w:rsidRPr="00931575">
        <w:rPr>
          <w:lang w:val="en-US"/>
        </w:rPr>
        <w:tab/>
        <w:t>Procedure</w:t>
      </w:r>
      <w:bookmarkEnd w:id="12373"/>
      <w:bookmarkEnd w:id="12374"/>
      <w:bookmarkEnd w:id="12375"/>
      <w:bookmarkEnd w:id="12376"/>
      <w:bookmarkEnd w:id="12377"/>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D853DE" w:rsidRPr="00931575" w14:paraId="08783EAA" w14:textId="77777777" w:rsidTr="003274C2">
        <w:trPr>
          <w:cantSplit/>
          <w:jc w:val="center"/>
        </w:trPr>
        <w:tc>
          <w:tcPr>
            <w:tcW w:w="2965" w:type="dxa"/>
          </w:tcPr>
          <w:p w14:paraId="132E08BB" w14:textId="54367B50" w:rsidR="00D853DE" w:rsidRPr="00931575" w:rsidRDefault="00D853DE" w:rsidP="00D853DE">
            <w:pPr>
              <w:pStyle w:val="TAL"/>
              <w:rPr>
                <w:rFonts w:eastAsia="?? ??" w:cs="Arial"/>
              </w:rPr>
            </w:pPr>
            <w:r w:rsidRPr="00931575">
              <w:t>Number of PRBs</w:t>
            </w:r>
          </w:p>
        </w:tc>
        <w:tc>
          <w:tcPr>
            <w:tcW w:w="2019" w:type="dxa"/>
          </w:tcPr>
          <w:p w14:paraId="428B5E30" w14:textId="77777777" w:rsidR="00D853DE" w:rsidRDefault="00D853DE" w:rsidP="00D853DE">
            <w:pPr>
              <w:pStyle w:val="TAC"/>
              <w:rPr>
                <w:lang w:eastAsia="zh-CN"/>
              </w:rPr>
            </w:pPr>
            <w:r>
              <w:t xml:space="preserve">FR1 and FR2-1: </w:t>
            </w:r>
            <w:r w:rsidRPr="00931575">
              <w:rPr>
                <w:lang w:eastAsia="zh-CN"/>
              </w:rPr>
              <w:t>1</w:t>
            </w:r>
          </w:p>
          <w:p w14:paraId="6811A873" w14:textId="77A94129" w:rsidR="00D853DE" w:rsidRPr="00931575" w:rsidRDefault="00D853DE" w:rsidP="00D853DE">
            <w:pPr>
              <w:pStyle w:val="TAC"/>
              <w:rPr>
                <w:lang w:eastAsia="zh-CN"/>
              </w:rPr>
            </w:pPr>
            <w:r>
              <w:rPr>
                <w:lang w:eastAsia="zh-CN"/>
              </w:rPr>
              <w:t>FR2-2: 1, 16</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lastRenderedPageBreak/>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6F1F81">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6F1F81">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6F1F81">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6F1F81">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6F1F81">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6F1F81">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6F1F81">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6F1F81">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6F1F81">
            <w:pPr>
              <w:pStyle w:val="TAC"/>
              <w:rPr>
                <w:lang w:eastAsia="zh-CN"/>
              </w:rPr>
            </w:pPr>
          </w:p>
        </w:tc>
        <w:tc>
          <w:tcPr>
            <w:tcW w:w="1800" w:type="dxa"/>
            <w:tcBorders>
              <w:bottom w:val="single" w:sz="4" w:space="0" w:color="auto"/>
            </w:tcBorders>
          </w:tcPr>
          <w:p w14:paraId="702EF740"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6F1F81">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6F1F81">
            <w:pPr>
              <w:pStyle w:val="TAC"/>
              <w:rPr>
                <w:lang w:eastAsia="zh-CN"/>
              </w:rPr>
            </w:pPr>
          </w:p>
        </w:tc>
        <w:tc>
          <w:tcPr>
            <w:tcW w:w="1800" w:type="dxa"/>
            <w:tcBorders>
              <w:bottom w:val="single" w:sz="4" w:space="0" w:color="auto"/>
            </w:tcBorders>
          </w:tcPr>
          <w:p w14:paraId="0E1EECDE"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6F1F81">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6F1F81">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6F1F81">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6F1F81">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6F1F81">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6F1F81">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6F1F81">
            <w:pPr>
              <w:pStyle w:val="TAC"/>
              <w:rPr>
                <w:rFonts w:eastAsia="‚c‚e‚o“Á‘¾ƒSƒVƒbƒN‘Ì"/>
              </w:rPr>
            </w:pPr>
          </w:p>
        </w:tc>
        <w:tc>
          <w:tcPr>
            <w:tcW w:w="1800" w:type="dxa"/>
          </w:tcPr>
          <w:p w14:paraId="14EFA819" w14:textId="77777777" w:rsidR="00561BAB" w:rsidRPr="00931575" w:rsidRDefault="00561BAB" w:rsidP="006F1F81">
            <w:pPr>
              <w:pStyle w:val="TAC"/>
              <w:rPr>
                <w:lang w:eastAsia="zh-CN"/>
              </w:rPr>
            </w:pPr>
            <w:r w:rsidRPr="00931575">
              <w:rPr>
                <w:lang w:eastAsia="zh-CN"/>
              </w:rPr>
              <w:t>100</w:t>
            </w:r>
          </w:p>
        </w:tc>
        <w:tc>
          <w:tcPr>
            <w:tcW w:w="3600" w:type="dxa"/>
          </w:tcPr>
          <w:p w14:paraId="491085B9" w14:textId="77777777" w:rsidR="00561BAB" w:rsidRPr="00931575" w:rsidRDefault="00561BAB" w:rsidP="006F1F81">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6F1F81">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6F1F81">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6F1F81">
            <w:pPr>
              <w:pStyle w:val="TAC"/>
              <w:rPr>
                <w:rFonts w:eastAsia="‚c‚e‚o“Á‘¾ƒSƒVƒbƒN‘Ì"/>
              </w:rPr>
            </w:pPr>
          </w:p>
        </w:tc>
        <w:tc>
          <w:tcPr>
            <w:tcW w:w="1800" w:type="dxa"/>
          </w:tcPr>
          <w:p w14:paraId="0944F736"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D853DE" w:rsidRPr="00931575" w14:paraId="18B6B052" w14:textId="77777777" w:rsidTr="001A6C5F">
        <w:trPr>
          <w:cantSplit/>
          <w:jc w:val="center"/>
        </w:trPr>
        <w:tc>
          <w:tcPr>
            <w:tcW w:w="1555" w:type="dxa"/>
            <w:tcBorders>
              <w:top w:val="nil"/>
              <w:bottom w:val="nil"/>
            </w:tcBorders>
            <w:shd w:val="clear" w:color="auto" w:fill="auto"/>
          </w:tcPr>
          <w:p w14:paraId="3FB7A058" w14:textId="77777777" w:rsidR="00D853DE" w:rsidRPr="00931575" w:rsidRDefault="00D853DE" w:rsidP="00D853DE">
            <w:pPr>
              <w:pStyle w:val="TAC"/>
              <w:rPr>
                <w:rFonts w:eastAsia="‚c‚e‚o“Á‘¾ƒSƒVƒbƒN‘Ì"/>
              </w:rPr>
            </w:pPr>
          </w:p>
        </w:tc>
        <w:tc>
          <w:tcPr>
            <w:tcW w:w="1680" w:type="dxa"/>
            <w:tcBorders>
              <w:top w:val="single" w:sz="4" w:space="0" w:color="auto"/>
              <w:bottom w:val="nil"/>
            </w:tcBorders>
            <w:shd w:val="clear" w:color="auto" w:fill="auto"/>
          </w:tcPr>
          <w:p w14:paraId="028F1535" w14:textId="74ACE0E7" w:rsidR="00D853DE" w:rsidRPr="00931575" w:rsidRDefault="00D853DE" w:rsidP="00D853DE">
            <w:pPr>
              <w:pStyle w:val="TAC"/>
              <w:rPr>
                <w:rFonts w:eastAsia="‚c‚e‚o“Á‘¾ƒSƒVƒbƒN‘Ì"/>
              </w:rPr>
            </w:pPr>
            <w:r>
              <w:rPr>
                <w:rFonts w:eastAsia="‚c‚e‚o“Á‘¾ƒSƒVƒbƒN‘Ì"/>
              </w:rPr>
              <w:t>120 kHz</w:t>
            </w:r>
          </w:p>
        </w:tc>
        <w:tc>
          <w:tcPr>
            <w:tcW w:w="1800" w:type="dxa"/>
          </w:tcPr>
          <w:p w14:paraId="462D5670" w14:textId="684CEFD5" w:rsidR="00D853DE" w:rsidRPr="00931575" w:rsidRDefault="00D853DE" w:rsidP="00D853DE">
            <w:pPr>
              <w:pStyle w:val="TAC"/>
              <w:rPr>
                <w:lang w:eastAsia="zh-CN"/>
              </w:rPr>
            </w:pPr>
            <w:r w:rsidRPr="00931575">
              <w:rPr>
                <w:rFonts w:hint="eastAsia"/>
                <w:lang w:eastAsia="zh-CN"/>
              </w:rPr>
              <w:t>50</w:t>
            </w:r>
          </w:p>
        </w:tc>
        <w:tc>
          <w:tcPr>
            <w:tcW w:w="3600" w:type="dxa"/>
          </w:tcPr>
          <w:p w14:paraId="5459EBC4" w14:textId="26C6D096" w:rsidR="00D853DE" w:rsidRPr="00931575" w:rsidRDefault="00D853DE" w:rsidP="00D853DE">
            <w:pPr>
              <w:pStyle w:val="TAC"/>
              <w:rPr>
                <w:rFonts w:cs="v5.0.0"/>
                <w:lang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 / 46.08 MHz</w:t>
            </w:r>
            <w:r w:rsidRPr="00B106E3" w:rsidDel="00BD1DAB">
              <w:rPr>
                <w:rFonts w:eastAsia="‚c‚e‚o“Á‘¾ƒSƒVƒbƒN‘Ì"/>
                <w:lang w:val="da-DK"/>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6F1F81">
            <w:pPr>
              <w:pStyle w:val="TAC"/>
              <w:rPr>
                <w:rFonts w:eastAsia="‚c‚e‚o“Á‘¾ƒSƒVƒbƒN‘Ì"/>
              </w:rPr>
            </w:pPr>
          </w:p>
        </w:tc>
        <w:tc>
          <w:tcPr>
            <w:tcW w:w="1800" w:type="dxa"/>
          </w:tcPr>
          <w:p w14:paraId="7A2D4D82"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D853DE">
        <w:trPr>
          <w:cantSplit/>
          <w:jc w:val="center"/>
        </w:trPr>
        <w:tc>
          <w:tcPr>
            <w:tcW w:w="1555" w:type="dxa"/>
            <w:tcBorders>
              <w:top w:val="nil"/>
              <w:bottom w:val="nil"/>
            </w:tcBorders>
            <w:shd w:val="clear" w:color="auto" w:fill="auto"/>
          </w:tcPr>
          <w:p w14:paraId="792DE33B" w14:textId="77777777" w:rsidR="007F4304" w:rsidRPr="00931575"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6F1F81">
            <w:pPr>
              <w:pStyle w:val="TAC"/>
              <w:rPr>
                <w:rFonts w:eastAsia="‚c‚e‚o“Á‘¾ƒSƒVƒbƒN‘Ì"/>
              </w:rPr>
            </w:pPr>
          </w:p>
        </w:tc>
        <w:tc>
          <w:tcPr>
            <w:tcW w:w="1800" w:type="dxa"/>
          </w:tcPr>
          <w:p w14:paraId="12DBD21F" w14:textId="77777777" w:rsidR="007F4304" w:rsidRPr="00931575" w:rsidRDefault="007F4304" w:rsidP="006F1F81">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D853DE" w:rsidRPr="00931575" w14:paraId="3BE985B6" w14:textId="77777777" w:rsidTr="001A6C5F">
        <w:trPr>
          <w:cantSplit/>
          <w:jc w:val="center"/>
        </w:trPr>
        <w:tc>
          <w:tcPr>
            <w:tcW w:w="1555" w:type="dxa"/>
            <w:tcBorders>
              <w:top w:val="nil"/>
              <w:bottom w:val="nil"/>
            </w:tcBorders>
            <w:shd w:val="clear" w:color="auto" w:fill="auto"/>
          </w:tcPr>
          <w:p w14:paraId="7A8D9ACD" w14:textId="77777777" w:rsidR="00D853DE" w:rsidRPr="00931575" w:rsidRDefault="00D853DE" w:rsidP="00D853DE">
            <w:pPr>
              <w:pStyle w:val="TAC"/>
              <w:rPr>
                <w:rFonts w:eastAsia="‚c‚e‚o“Á‘¾ƒSƒVƒbƒN‘Ì"/>
              </w:rPr>
            </w:pPr>
          </w:p>
        </w:tc>
        <w:tc>
          <w:tcPr>
            <w:tcW w:w="1680" w:type="dxa"/>
            <w:tcBorders>
              <w:top w:val="nil"/>
              <w:bottom w:val="single" w:sz="4" w:space="0" w:color="auto"/>
            </w:tcBorders>
            <w:shd w:val="clear" w:color="auto" w:fill="auto"/>
          </w:tcPr>
          <w:p w14:paraId="2578ABBA" w14:textId="77777777" w:rsidR="00D853DE" w:rsidRPr="00931575" w:rsidRDefault="00D853DE" w:rsidP="00D853DE">
            <w:pPr>
              <w:pStyle w:val="TAC"/>
              <w:rPr>
                <w:rFonts w:eastAsia="‚c‚e‚o“Á‘¾ƒSƒVƒbƒN‘Ì"/>
              </w:rPr>
            </w:pPr>
          </w:p>
        </w:tc>
        <w:tc>
          <w:tcPr>
            <w:tcW w:w="1800" w:type="dxa"/>
          </w:tcPr>
          <w:p w14:paraId="2160BEC9" w14:textId="6CA4332B" w:rsidR="00D853DE" w:rsidRPr="00931575" w:rsidRDefault="00D853DE" w:rsidP="00D853DE">
            <w:pPr>
              <w:pStyle w:val="TAC"/>
              <w:rPr>
                <w:lang w:eastAsia="zh-CN"/>
              </w:rPr>
            </w:pPr>
            <w:r w:rsidRPr="00713B7A">
              <w:rPr>
                <w:lang w:eastAsia="zh-CN"/>
              </w:rPr>
              <w:t>400</w:t>
            </w:r>
          </w:p>
        </w:tc>
        <w:tc>
          <w:tcPr>
            <w:tcW w:w="3600" w:type="dxa"/>
          </w:tcPr>
          <w:p w14:paraId="1783F20C" w14:textId="724BE2A4"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D853DE" w:rsidRPr="00931575" w14:paraId="495DAFFD" w14:textId="77777777" w:rsidTr="001A6C5F">
        <w:trPr>
          <w:cantSplit/>
          <w:jc w:val="center"/>
        </w:trPr>
        <w:tc>
          <w:tcPr>
            <w:tcW w:w="1555" w:type="dxa"/>
            <w:tcBorders>
              <w:top w:val="nil"/>
              <w:bottom w:val="single" w:sz="4" w:space="0" w:color="auto"/>
            </w:tcBorders>
            <w:shd w:val="clear" w:color="auto" w:fill="auto"/>
          </w:tcPr>
          <w:p w14:paraId="527F7F60" w14:textId="77777777" w:rsidR="00D853DE" w:rsidRPr="00931575" w:rsidRDefault="00D853DE" w:rsidP="00D853DE">
            <w:pPr>
              <w:pStyle w:val="TAC"/>
              <w:rPr>
                <w:rFonts w:eastAsia="‚c‚e‚o“Á‘¾ƒSƒVƒbƒN‘Ì"/>
              </w:rPr>
            </w:pPr>
          </w:p>
        </w:tc>
        <w:tc>
          <w:tcPr>
            <w:tcW w:w="1680" w:type="dxa"/>
            <w:tcBorders>
              <w:top w:val="single" w:sz="4" w:space="0" w:color="auto"/>
              <w:bottom w:val="single" w:sz="4" w:space="0" w:color="auto"/>
            </w:tcBorders>
            <w:shd w:val="clear" w:color="auto" w:fill="auto"/>
          </w:tcPr>
          <w:p w14:paraId="00466B55" w14:textId="6442AEAD" w:rsidR="00D853DE" w:rsidRPr="00931575" w:rsidRDefault="00D853DE" w:rsidP="00D853DE">
            <w:pPr>
              <w:pStyle w:val="TAC"/>
              <w:rPr>
                <w:rFonts w:eastAsia="‚c‚e‚o“Á‘¾ƒSƒVƒbƒN‘Ì"/>
              </w:rPr>
            </w:pPr>
            <w:r>
              <w:rPr>
                <w:rFonts w:eastAsia="‚c‚e‚o“Á‘¾ƒSƒVƒbƒN‘Ì"/>
              </w:rPr>
              <w:t>480 kHz</w:t>
            </w:r>
          </w:p>
        </w:tc>
        <w:tc>
          <w:tcPr>
            <w:tcW w:w="1800" w:type="dxa"/>
          </w:tcPr>
          <w:p w14:paraId="28904D1C" w14:textId="6D3421D9" w:rsidR="00D853DE" w:rsidRPr="00931575" w:rsidRDefault="00D853DE" w:rsidP="00D853DE">
            <w:pPr>
              <w:pStyle w:val="TAC"/>
              <w:rPr>
                <w:lang w:eastAsia="zh-CN"/>
              </w:rPr>
            </w:pPr>
            <w:r w:rsidRPr="00713B7A">
              <w:rPr>
                <w:lang w:eastAsia="zh-CN"/>
              </w:rPr>
              <w:t>400</w:t>
            </w:r>
          </w:p>
        </w:tc>
        <w:tc>
          <w:tcPr>
            <w:tcW w:w="3600" w:type="dxa"/>
          </w:tcPr>
          <w:p w14:paraId="42EAEB9D" w14:textId="04037D78"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6F1F8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2378" w:name="_Toc21102992"/>
      <w:bookmarkStart w:id="12379" w:name="_Toc29810841"/>
      <w:bookmarkStart w:id="12380" w:name="_Toc36636201"/>
      <w:bookmarkStart w:id="12381" w:name="_Toc37273147"/>
      <w:bookmarkStart w:id="12382" w:name="_Toc45886235"/>
      <w:bookmarkStart w:id="12383" w:name="_Toc53183308"/>
      <w:bookmarkStart w:id="12384" w:name="_Toc58916017"/>
      <w:bookmarkStart w:id="12385" w:name="_Toc58918198"/>
      <w:bookmarkStart w:id="12386" w:name="_Toc66694068"/>
      <w:bookmarkStart w:id="12387" w:name="_Toc74916053"/>
      <w:bookmarkStart w:id="12388" w:name="_Toc76114678"/>
      <w:bookmarkStart w:id="12389" w:name="_Toc76544564"/>
      <w:bookmarkStart w:id="12390" w:name="_Toc82536686"/>
      <w:bookmarkStart w:id="12391" w:name="_Toc89952979"/>
      <w:bookmarkStart w:id="12392" w:name="_Toc98766795"/>
      <w:bookmarkStart w:id="12393" w:name="_Toc99703158"/>
      <w:bookmarkStart w:id="12394" w:name="_Toc106206948"/>
      <w:bookmarkStart w:id="12395" w:name="_Toc115080950"/>
      <w:bookmarkStart w:id="12396" w:name="_Toc121999861"/>
      <w:bookmarkStart w:id="12397" w:name="_Toc124154034"/>
      <w:bookmarkStart w:id="12398" w:name="_Toc124154809"/>
      <w:bookmarkStart w:id="12399" w:name="_Toc131560664"/>
      <w:bookmarkStart w:id="12400" w:name="_Toc137394364"/>
      <w:bookmarkStart w:id="12401" w:name="_Toc163475470"/>
      <w:bookmarkStart w:id="12402" w:name="_Toc176783800"/>
      <w:r w:rsidRPr="00931575">
        <w:rPr>
          <w:lang w:val="en-US"/>
        </w:rPr>
        <w:lastRenderedPageBreak/>
        <w:t>8.3.2.2.5</w:t>
      </w:r>
      <w:r w:rsidRPr="00931575">
        <w:rPr>
          <w:lang w:val="en-US"/>
        </w:rPr>
        <w:tab/>
        <w:t>Test Requirement</w:t>
      </w:r>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p>
    <w:p w14:paraId="638AEEA6" w14:textId="528B4035" w:rsidR="00C45907" w:rsidRPr="00931575" w:rsidRDefault="00C45907" w:rsidP="005624C7">
      <w:pPr>
        <w:pStyle w:val="H6"/>
        <w:rPr>
          <w:lang w:val="en-US"/>
        </w:rPr>
      </w:pPr>
      <w:bookmarkStart w:id="12403" w:name="_Toc21102993"/>
      <w:bookmarkStart w:id="12404" w:name="_Toc29810842"/>
      <w:bookmarkStart w:id="12405" w:name="_Toc36636202"/>
      <w:bookmarkStart w:id="12406" w:name="_Toc37273148"/>
      <w:bookmarkStart w:id="12407"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2403"/>
      <w:bookmarkEnd w:id="12404"/>
      <w:bookmarkEnd w:id="12405"/>
      <w:bookmarkEnd w:id="12406"/>
      <w:bookmarkEnd w:id="12407"/>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2408" w:name="_Toc21102994"/>
      <w:bookmarkStart w:id="12409" w:name="_Toc29810843"/>
      <w:bookmarkStart w:id="12410" w:name="_Toc36636203"/>
      <w:bookmarkStart w:id="12411" w:name="_Toc37273149"/>
      <w:bookmarkStart w:id="12412" w:name="_Toc45886237"/>
      <w:r w:rsidRPr="00931575">
        <w:rPr>
          <w:lang w:val="en-US"/>
        </w:rPr>
        <w:t>8.3.2.2.5.2</w:t>
      </w:r>
      <w:r w:rsidRPr="00931575">
        <w:rPr>
          <w:lang w:val="en-US"/>
        </w:rPr>
        <w:tab/>
        <w:t>Test Requirement for BS type 2-O</w:t>
      </w:r>
      <w:bookmarkEnd w:id="12408"/>
      <w:bookmarkEnd w:id="12409"/>
      <w:bookmarkEnd w:id="12410"/>
      <w:bookmarkEnd w:id="12411"/>
      <w:bookmarkEnd w:id="12412"/>
    </w:p>
    <w:p w14:paraId="24C93565" w14:textId="51790EE0" w:rsidR="00C45907" w:rsidRPr="00931575" w:rsidRDefault="004F3A58" w:rsidP="006F1F81">
      <w:r w:rsidRPr="00931575">
        <w:rPr>
          <w:lang w:val="en-US"/>
        </w:rPr>
        <w:t xml:space="preserve">The fraction of falsely detected ACK bits shall be less than 1% and the fraction of correctly detected ACK bits shall be larger than 99% for the SNR listed in tables 8.3.2.2.5.2-1 </w:t>
      </w:r>
      <w:r>
        <w:rPr>
          <w:lang w:val="en-US"/>
        </w:rPr>
        <w:t>to</w:t>
      </w:r>
      <w:r w:rsidRPr="00931575">
        <w:rPr>
          <w:lang w:val="en-US"/>
        </w:rPr>
        <w:t xml:space="preserve"> table 8.3.2.2.5.2-</w:t>
      </w:r>
      <w:r>
        <w:rPr>
          <w:lang w:val="en-US"/>
        </w:rPr>
        <w:t>4</w:t>
      </w:r>
      <w:r w:rsidRPr="00931575">
        <w:rPr>
          <w:lang w:val="en-US"/>
        </w:rPr>
        <w:t>.</w:t>
      </w:r>
    </w:p>
    <w:p w14:paraId="561225B4" w14:textId="3ECBB2B6" w:rsidR="00C45907" w:rsidRPr="00931575" w:rsidRDefault="00C45907" w:rsidP="006F1F81">
      <w:pPr>
        <w:pStyle w:val="TH"/>
      </w:pPr>
      <w:r w:rsidRPr="00931575">
        <w:t xml:space="preserve">Table 8.3.2.2.5.2-1: </w:t>
      </w:r>
      <w:r w:rsidR="004F3A58" w:rsidRPr="00931575">
        <w:rPr>
          <w:lang w:val="en-US"/>
        </w:rPr>
        <w:t>Required SNR</w:t>
      </w:r>
      <w:r w:rsidR="004F3A58" w:rsidRPr="00931575">
        <w:t xml:space="preserve"> for PUCCH format 1 with 60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230BDB2D" w:rsidR="00C45907" w:rsidRPr="00931575" w:rsidRDefault="00C45907" w:rsidP="006F1F81">
      <w:pPr>
        <w:pStyle w:val="TH"/>
      </w:pPr>
      <w:r w:rsidRPr="00931575">
        <w:t xml:space="preserve">Table 8.3.2.2.5.2-2: </w:t>
      </w:r>
      <w:r w:rsidR="004F3A58" w:rsidRPr="00931575">
        <w:rPr>
          <w:lang w:val="en-US"/>
        </w:rPr>
        <w:t>Required SNR</w:t>
      </w:r>
      <w:r w:rsidR="004F3A58" w:rsidRPr="00931575">
        <w:t xml:space="preserve"> for PUCCH format 1 with 120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640424E8" w:rsidR="00C45907" w:rsidRDefault="00C45907" w:rsidP="006F1F81"/>
    <w:p w14:paraId="19907C39" w14:textId="77777777" w:rsidR="004F3A58" w:rsidRPr="00931575" w:rsidRDefault="004F3A58" w:rsidP="004F3A58">
      <w:pPr>
        <w:pStyle w:val="TH"/>
      </w:pPr>
      <w:r w:rsidRPr="00931575">
        <w:t>Table 8.3.</w:t>
      </w:r>
      <w:r>
        <w:t>2.2</w:t>
      </w:r>
      <w:r w:rsidRPr="00931575">
        <w:t>.5.2-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931575" w14:paraId="3B1FEFFF" w14:textId="77777777" w:rsidTr="001A6C5F">
        <w:trPr>
          <w:cantSplit/>
          <w:jc w:val="center"/>
        </w:trPr>
        <w:tc>
          <w:tcPr>
            <w:tcW w:w="1007" w:type="dxa"/>
            <w:tcBorders>
              <w:bottom w:val="nil"/>
            </w:tcBorders>
            <w:shd w:val="clear" w:color="auto" w:fill="auto"/>
          </w:tcPr>
          <w:p w14:paraId="56FA5C50" w14:textId="77777777" w:rsidR="004F3A58" w:rsidRPr="00931575" w:rsidRDefault="004F3A58" w:rsidP="001A6C5F">
            <w:pPr>
              <w:pStyle w:val="TAH"/>
            </w:pPr>
            <w:r w:rsidRPr="00931575">
              <w:t>Number of TX</w:t>
            </w:r>
          </w:p>
        </w:tc>
        <w:tc>
          <w:tcPr>
            <w:tcW w:w="1403" w:type="dxa"/>
            <w:tcBorders>
              <w:bottom w:val="nil"/>
            </w:tcBorders>
            <w:shd w:val="clear" w:color="auto" w:fill="auto"/>
          </w:tcPr>
          <w:p w14:paraId="5DB45F73" w14:textId="77777777" w:rsidR="004F3A58" w:rsidRPr="00931575" w:rsidRDefault="004F3A58" w:rsidP="001A6C5F">
            <w:pPr>
              <w:pStyle w:val="TAH"/>
              <w:rPr>
                <w:lang w:val="fr-FR"/>
              </w:rPr>
            </w:pPr>
            <w:r w:rsidRPr="00931575">
              <w:rPr>
                <w:rFonts w:eastAsia="SimSun"/>
              </w:rPr>
              <w:t>Number of demodulation</w:t>
            </w:r>
          </w:p>
        </w:tc>
        <w:tc>
          <w:tcPr>
            <w:tcW w:w="918" w:type="dxa"/>
            <w:tcBorders>
              <w:bottom w:val="nil"/>
            </w:tcBorders>
          </w:tcPr>
          <w:p w14:paraId="6BBE9850" w14:textId="77777777" w:rsidR="004F3A58" w:rsidRPr="00282498" w:rsidRDefault="004F3A58" w:rsidP="001A6C5F">
            <w:pPr>
              <w:pStyle w:val="TAH"/>
              <w:rPr>
                <w:lang w:val="fr-FR"/>
              </w:rPr>
            </w:pPr>
            <w:r w:rsidRPr="00931575">
              <w:t>Cyclic Prefix</w:t>
            </w:r>
          </w:p>
        </w:tc>
        <w:tc>
          <w:tcPr>
            <w:tcW w:w="2686" w:type="dxa"/>
            <w:tcBorders>
              <w:bottom w:val="nil"/>
            </w:tcBorders>
            <w:shd w:val="clear" w:color="auto" w:fill="auto"/>
          </w:tcPr>
          <w:p w14:paraId="09E63797" w14:textId="77777777" w:rsidR="004F3A58" w:rsidRPr="00931575" w:rsidRDefault="004F3A58" w:rsidP="001A6C5F">
            <w:pPr>
              <w:pStyle w:val="TAH"/>
              <w:rPr>
                <w:lang w:val="fr-FR"/>
              </w:rPr>
            </w:pPr>
            <w:r w:rsidRPr="00282498">
              <w:rPr>
                <w:lang w:val="fr-FR"/>
              </w:rPr>
              <w:t>Propagation conditions and correlation matrix (annex J)</w:t>
            </w:r>
          </w:p>
        </w:tc>
        <w:tc>
          <w:tcPr>
            <w:tcW w:w="1133" w:type="dxa"/>
            <w:tcBorders>
              <w:bottom w:val="nil"/>
            </w:tcBorders>
          </w:tcPr>
          <w:p w14:paraId="5FEF5F84" w14:textId="77777777" w:rsidR="004F3A58" w:rsidRPr="00931575" w:rsidRDefault="004F3A58" w:rsidP="001A6C5F">
            <w:pPr>
              <w:pStyle w:val="TAH"/>
            </w:pPr>
            <w:r>
              <w:t>Number of PRB</w:t>
            </w:r>
          </w:p>
        </w:tc>
        <w:tc>
          <w:tcPr>
            <w:tcW w:w="1988" w:type="dxa"/>
          </w:tcPr>
          <w:p w14:paraId="7D30259D" w14:textId="77777777" w:rsidR="004F3A58" w:rsidRPr="00931575" w:rsidRDefault="004F3A58" w:rsidP="001A6C5F">
            <w:pPr>
              <w:pStyle w:val="TAH"/>
            </w:pPr>
            <w:r w:rsidRPr="00931575">
              <w:t>Channel bandwidth / SNR (dB)</w:t>
            </w:r>
          </w:p>
        </w:tc>
      </w:tr>
      <w:tr w:rsidR="004F3A58" w:rsidRPr="00E57CB1" w14:paraId="0B8FA3CF" w14:textId="77777777" w:rsidTr="001A6C5F">
        <w:trPr>
          <w:cantSplit/>
          <w:jc w:val="center"/>
        </w:trPr>
        <w:tc>
          <w:tcPr>
            <w:tcW w:w="1007" w:type="dxa"/>
            <w:tcBorders>
              <w:top w:val="nil"/>
              <w:bottom w:val="single" w:sz="4" w:space="0" w:color="auto"/>
            </w:tcBorders>
            <w:shd w:val="clear" w:color="auto" w:fill="auto"/>
          </w:tcPr>
          <w:p w14:paraId="5346DC22"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6077DDAA"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717FB060"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4A9E491D" w14:textId="77777777" w:rsidR="004F3A58" w:rsidRPr="00E57CB1" w:rsidRDefault="004F3A58" w:rsidP="001A6C5F">
            <w:pPr>
              <w:pStyle w:val="TAH"/>
            </w:pPr>
          </w:p>
        </w:tc>
        <w:tc>
          <w:tcPr>
            <w:tcW w:w="1133" w:type="dxa"/>
            <w:tcBorders>
              <w:top w:val="nil"/>
            </w:tcBorders>
          </w:tcPr>
          <w:p w14:paraId="3567A94A" w14:textId="77777777" w:rsidR="004F3A58" w:rsidRPr="00E57CB1" w:rsidRDefault="004F3A58" w:rsidP="001A6C5F">
            <w:pPr>
              <w:pStyle w:val="TAH"/>
            </w:pPr>
          </w:p>
        </w:tc>
        <w:tc>
          <w:tcPr>
            <w:tcW w:w="1988" w:type="dxa"/>
          </w:tcPr>
          <w:p w14:paraId="64D647DC" w14:textId="77777777" w:rsidR="004F3A58" w:rsidRPr="00E57CB1" w:rsidRDefault="004F3A58" w:rsidP="001A6C5F">
            <w:pPr>
              <w:pStyle w:val="TAH"/>
            </w:pPr>
            <w:r w:rsidRPr="00E57CB1">
              <w:t>100 MHz</w:t>
            </w:r>
          </w:p>
        </w:tc>
      </w:tr>
      <w:tr w:rsidR="004F3A58" w:rsidRPr="00E57CB1" w14:paraId="4A59B52C" w14:textId="77777777" w:rsidTr="001A6C5F">
        <w:trPr>
          <w:cantSplit/>
          <w:jc w:val="center"/>
        </w:trPr>
        <w:tc>
          <w:tcPr>
            <w:tcW w:w="1007" w:type="dxa"/>
            <w:tcBorders>
              <w:bottom w:val="nil"/>
            </w:tcBorders>
            <w:shd w:val="clear" w:color="auto" w:fill="auto"/>
          </w:tcPr>
          <w:p w14:paraId="208BEA5B" w14:textId="77777777" w:rsidR="004F3A58" w:rsidRPr="00E57CB1" w:rsidRDefault="004F3A58" w:rsidP="001A6C5F">
            <w:pPr>
              <w:pStyle w:val="TAC"/>
            </w:pPr>
            <w:r w:rsidRPr="00E57CB1">
              <w:t>1</w:t>
            </w:r>
          </w:p>
        </w:tc>
        <w:tc>
          <w:tcPr>
            <w:tcW w:w="1403" w:type="dxa"/>
            <w:tcBorders>
              <w:bottom w:val="nil"/>
            </w:tcBorders>
            <w:shd w:val="clear" w:color="auto" w:fill="auto"/>
          </w:tcPr>
          <w:p w14:paraId="32AA7AB4" w14:textId="77777777" w:rsidR="004F3A58" w:rsidRPr="00E57CB1" w:rsidRDefault="004F3A58" w:rsidP="001A6C5F">
            <w:pPr>
              <w:pStyle w:val="TAC"/>
            </w:pPr>
            <w:r w:rsidRPr="00E57CB1">
              <w:t>2</w:t>
            </w:r>
          </w:p>
        </w:tc>
        <w:tc>
          <w:tcPr>
            <w:tcW w:w="918" w:type="dxa"/>
            <w:tcBorders>
              <w:bottom w:val="nil"/>
            </w:tcBorders>
          </w:tcPr>
          <w:p w14:paraId="51321678" w14:textId="77777777" w:rsidR="004F3A58" w:rsidRPr="00E57CB1" w:rsidRDefault="004F3A58" w:rsidP="001A6C5F">
            <w:pPr>
              <w:pStyle w:val="TAC"/>
            </w:pPr>
            <w:r w:rsidRPr="00E57CB1">
              <w:t>Normal</w:t>
            </w:r>
          </w:p>
        </w:tc>
        <w:tc>
          <w:tcPr>
            <w:tcW w:w="2686" w:type="dxa"/>
            <w:tcBorders>
              <w:bottom w:val="nil"/>
            </w:tcBorders>
            <w:shd w:val="clear" w:color="auto" w:fill="auto"/>
          </w:tcPr>
          <w:p w14:paraId="0994D396" w14:textId="77777777" w:rsidR="004F3A58" w:rsidRPr="00E57CB1" w:rsidRDefault="004F3A58" w:rsidP="001A6C5F">
            <w:pPr>
              <w:pStyle w:val="TAC"/>
            </w:pPr>
            <w:r w:rsidRPr="00E57CB1">
              <w:t>TDLA30-650 Low</w:t>
            </w:r>
          </w:p>
        </w:tc>
        <w:tc>
          <w:tcPr>
            <w:tcW w:w="1133" w:type="dxa"/>
          </w:tcPr>
          <w:p w14:paraId="2D85DABD" w14:textId="77777777" w:rsidR="004F3A58" w:rsidRPr="00E57CB1" w:rsidRDefault="004F3A58" w:rsidP="001A6C5F">
            <w:pPr>
              <w:pStyle w:val="TAC"/>
            </w:pPr>
            <w:r w:rsidRPr="00E57CB1">
              <w:t>1</w:t>
            </w:r>
          </w:p>
        </w:tc>
        <w:tc>
          <w:tcPr>
            <w:tcW w:w="1988" w:type="dxa"/>
          </w:tcPr>
          <w:p w14:paraId="032555D0" w14:textId="77777777" w:rsidR="004F3A58" w:rsidRPr="00E57CB1" w:rsidRDefault="004F3A58" w:rsidP="001A6C5F">
            <w:pPr>
              <w:pStyle w:val="TAC"/>
            </w:pPr>
            <w:r w:rsidRPr="00E57CB1">
              <w:t>-</w:t>
            </w:r>
            <w:r>
              <w:t>2</w:t>
            </w:r>
            <w:r w:rsidRPr="00E57CB1">
              <w:t>.</w:t>
            </w:r>
            <w:r>
              <w:t>1</w:t>
            </w:r>
          </w:p>
        </w:tc>
      </w:tr>
      <w:tr w:rsidR="004F3A58" w:rsidRPr="00E57CB1" w14:paraId="1D3E763A" w14:textId="77777777" w:rsidTr="001A6C5F">
        <w:trPr>
          <w:cantSplit/>
          <w:jc w:val="center"/>
        </w:trPr>
        <w:tc>
          <w:tcPr>
            <w:tcW w:w="1007" w:type="dxa"/>
            <w:tcBorders>
              <w:top w:val="nil"/>
            </w:tcBorders>
            <w:shd w:val="clear" w:color="auto" w:fill="auto"/>
          </w:tcPr>
          <w:p w14:paraId="6E88440F" w14:textId="77777777" w:rsidR="004F3A58" w:rsidRPr="00E57CB1" w:rsidRDefault="004F3A58" w:rsidP="001A6C5F">
            <w:pPr>
              <w:pStyle w:val="TAC"/>
            </w:pPr>
          </w:p>
        </w:tc>
        <w:tc>
          <w:tcPr>
            <w:tcW w:w="1403" w:type="dxa"/>
            <w:tcBorders>
              <w:top w:val="nil"/>
            </w:tcBorders>
            <w:shd w:val="clear" w:color="auto" w:fill="auto"/>
          </w:tcPr>
          <w:p w14:paraId="7CA7D394" w14:textId="77777777" w:rsidR="004F3A58" w:rsidRPr="00E57CB1" w:rsidRDefault="004F3A58" w:rsidP="001A6C5F">
            <w:pPr>
              <w:pStyle w:val="TAC"/>
            </w:pPr>
          </w:p>
        </w:tc>
        <w:tc>
          <w:tcPr>
            <w:tcW w:w="918" w:type="dxa"/>
            <w:tcBorders>
              <w:top w:val="nil"/>
            </w:tcBorders>
          </w:tcPr>
          <w:p w14:paraId="4D6CD6C4" w14:textId="77777777" w:rsidR="004F3A58" w:rsidRPr="00E57CB1" w:rsidRDefault="004F3A58" w:rsidP="001A6C5F">
            <w:pPr>
              <w:pStyle w:val="TAC"/>
            </w:pPr>
          </w:p>
        </w:tc>
        <w:tc>
          <w:tcPr>
            <w:tcW w:w="2686" w:type="dxa"/>
            <w:tcBorders>
              <w:top w:val="nil"/>
            </w:tcBorders>
            <w:shd w:val="clear" w:color="auto" w:fill="auto"/>
          </w:tcPr>
          <w:p w14:paraId="6377FCBC" w14:textId="77777777" w:rsidR="004F3A58" w:rsidRPr="00E57CB1" w:rsidRDefault="004F3A58" w:rsidP="001A6C5F">
            <w:pPr>
              <w:pStyle w:val="TAC"/>
            </w:pPr>
          </w:p>
        </w:tc>
        <w:tc>
          <w:tcPr>
            <w:tcW w:w="1133" w:type="dxa"/>
          </w:tcPr>
          <w:p w14:paraId="0D27A8D8" w14:textId="77777777" w:rsidR="004F3A58" w:rsidRPr="00E57CB1" w:rsidRDefault="004F3A58" w:rsidP="001A6C5F">
            <w:pPr>
              <w:pStyle w:val="TAC"/>
            </w:pPr>
            <w:r w:rsidRPr="00E57CB1">
              <w:t>16</w:t>
            </w:r>
          </w:p>
        </w:tc>
        <w:tc>
          <w:tcPr>
            <w:tcW w:w="1988" w:type="dxa"/>
          </w:tcPr>
          <w:p w14:paraId="45851333" w14:textId="77777777" w:rsidR="004F3A58" w:rsidRPr="00E57CB1" w:rsidRDefault="004F3A58" w:rsidP="001A6C5F">
            <w:pPr>
              <w:pStyle w:val="TAC"/>
            </w:pPr>
            <w:r>
              <w:t>-12.5</w:t>
            </w:r>
          </w:p>
        </w:tc>
      </w:tr>
    </w:tbl>
    <w:p w14:paraId="004A5BBA" w14:textId="77777777" w:rsidR="004F3A58" w:rsidRPr="00E57CB1" w:rsidRDefault="004F3A58" w:rsidP="004F3A58">
      <w:pPr>
        <w:rPr>
          <w:lang w:eastAsia="zh-CN"/>
        </w:rPr>
      </w:pPr>
    </w:p>
    <w:p w14:paraId="3FAD9B14" w14:textId="77777777" w:rsidR="004F3A58" w:rsidRPr="00E57CB1" w:rsidRDefault="004F3A58" w:rsidP="004F3A58">
      <w:pPr>
        <w:pStyle w:val="TH"/>
      </w:pPr>
      <w:r w:rsidRPr="00E57CB1">
        <w:lastRenderedPageBreak/>
        <w:t>Table 8.3.2.2.5.2-4: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E57CB1" w14:paraId="16B4B6D5" w14:textId="77777777" w:rsidTr="001A6C5F">
        <w:trPr>
          <w:cantSplit/>
          <w:jc w:val="center"/>
        </w:trPr>
        <w:tc>
          <w:tcPr>
            <w:tcW w:w="1007" w:type="dxa"/>
            <w:tcBorders>
              <w:bottom w:val="nil"/>
            </w:tcBorders>
            <w:shd w:val="clear" w:color="auto" w:fill="auto"/>
          </w:tcPr>
          <w:p w14:paraId="02232410" w14:textId="77777777" w:rsidR="004F3A58" w:rsidRPr="00E57CB1" w:rsidRDefault="004F3A58" w:rsidP="001A6C5F">
            <w:pPr>
              <w:pStyle w:val="TAH"/>
            </w:pPr>
            <w:r w:rsidRPr="00E57CB1">
              <w:t>Number of TX</w:t>
            </w:r>
          </w:p>
        </w:tc>
        <w:tc>
          <w:tcPr>
            <w:tcW w:w="1403" w:type="dxa"/>
            <w:tcBorders>
              <w:bottom w:val="nil"/>
            </w:tcBorders>
            <w:shd w:val="clear" w:color="auto" w:fill="auto"/>
          </w:tcPr>
          <w:p w14:paraId="192B3ADA" w14:textId="77777777" w:rsidR="004F3A58" w:rsidRPr="00E57CB1" w:rsidRDefault="004F3A58" w:rsidP="001A6C5F">
            <w:pPr>
              <w:pStyle w:val="TAH"/>
              <w:rPr>
                <w:lang w:val="fr-FR"/>
              </w:rPr>
            </w:pPr>
            <w:r w:rsidRPr="00E57CB1">
              <w:rPr>
                <w:rFonts w:eastAsia="SimSun"/>
              </w:rPr>
              <w:t>Number of demodulation</w:t>
            </w:r>
          </w:p>
        </w:tc>
        <w:tc>
          <w:tcPr>
            <w:tcW w:w="918" w:type="dxa"/>
            <w:tcBorders>
              <w:bottom w:val="nil"/>
            </w:tcBorders>
          </w:tcPr>
          <w:p w14:paraId="2A7D8A27" w14:textId="77777777" w:rsidR="004F3A58" w:rsidRPr="00E57CB1" w:rsidRDefault="004F3A58" w:rsidP="001A6C5F">
            <w:pPr>
              <w:pStyle w:val="TAH"/>
              <w:rPr>
                <w:lang w:val="fr-FR"/>
              </w:rPr>
            </w:pPr>
            <w:r w:rsidRPr="00E57CB1">
              <w:t>Cyclic Prefix</w:t>
            </w:r>
          </w:p>
        </w:tc>
        <w:tc>
          <w:tcPr>
            <w:tcW w:w="2686" w:type="dxa"/>
            <w:tcBorders>
              <w:bottom w:val="nil"/>
            </w:tcBorders>
            <w:shd w:val="clear" w:color="auto" w:fill="auto"/>
          </w:tcPr>
          <w:p w14:paraId="2D29B331" w14:textId="77777777" w:rsidR="004F3A58" w:rsidRPr="00E57CB1" w:rsidRDefault="004F3A58" w:rsidP="001A6C5F">
            <w:pPr>
              <w:pStyle w:val="TAH"/>
              <w:rPr>
                <w:lang w:val="fr-FR"/>
              </w:rPr>
            </w:pPr>
            <w:r w:rsidRPr="00E57CB1">
              <w:rPr>
                <w:lang w:val="fr-FR"/>
              </w:rPr>
              <w:t>Propagation conditions and correlation matrix (annex J)</w:t>
            </w:r>
          </w:p>
        </w:tc>
        <w:tc>
          <w:tcPr>
            <w:tcW w:w="1133" w:type="dxa"/>
            <w:tcBorders>
              <w:bottom w:val="nil"/>
            </w:tcBorders>
          </w:tcPr>
          <w:p w14:paraId="33CC1B0B" w14:textId="77777777" w:rsidR="004F3A58" w:rsidRPr="00E57CB1" w:rsidRDefault="004F3A58" w:rsidP="001A6C5F">
            <w:pPr>
              <w:pStyle w:val="TAH"/>
            </w:pPr>
            <w:r w:rsidRPr="00E57CB1">
              <w:t>Number of PRB</w:t>
            </w:r>
          </w:p>
        </w:tc>
        <w:tc>
          <w:tcPr>
            <w:tcW w:w="1988" w:type="dxa"/>
          </w:tcPr>
          <w:p w14:paraId="38365056" w14:textId="77777777" w:rsidR="004F3A58" w:rsidRPr="00E57CB1" w:rsidRDefault="004F3A58" w:rsidP="001A6C5F">
            <w:pPr>
              <w:pStyle w:val="TAH"/>
            </w:pPr>
            <w:r w:rsidRPr="00E57CB1">
              <w:t>Channel bandwidth / SNR (dB)</w:t>
            </w:r>
          </w:p>
        </w:tc>
      </w:tr>
      <w:tr w:rsidR="004F3A58" w:rsidRPr="00E57CB1" w14:paraId="545EDCF7" w14:textId="77777777" w:rsidTr="001A6C5F">
        <w:trPr>
          <w:cantSplit/>
          <w:jc w:val="center"/>
        </w:trPr>
        <w:tc>
          <w:tcPr>
            <w:tcW w:w="1007" w:type="dxa"/>
            <w:tcBorders>
              <w:top w:val="nil"/>
              <w:bottom w:val="single" w:sz="4" w:space="0" w:color="auto"/>
            </w:tcBorders>
            <w:shd w:val="clear" w:color="auto" w:fill="auto"/>
          </w:tcPr>
          <w:p w14:paraId="2DD6B6B6"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212C39D6"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38B398CA"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5CF95340" w14:textId="77777777" w:rsidR="004F3A58" w:rsidRPr="00E57CB1" w:rsidRDefault="004F3A58" w:rsidP="001A6C5F">
            <w:pPr>
              <w:pStyle w:val="TAH"/>
            </w:pPr>
          </w:p>
        </w:tc>
        <w:tc>
          <w:tcPr>
            <w:tcW w:w="1133" w:type="dxa"/>
            <w:tcBorders>
              <w:top w:val="nil"/>
            </w:tcBorders>
          </w:tcPr>
          <w:p w14:paraId="63FB9E3B" w14:textId="77777777" w:rsidR="004F3A58" w:rsidRPr="00E57CB1" w:rsidRDefault="004F3A58" w:rsidP="001A6C5F">
            <w:pPr>
              <w:pStyle w:val="TAH"/>
            </w:pPr>
          </w:p>
        </w:tc>
        <w:tc>
          <w:tcPr>
            <w:tcW w:w="1988" w:type="dxa"/>
          </w:tcPr>
          <w:p w14:paraId="46F2316C" w14:textId="77777777" w:rsidR="004F3A58" w:rsidRPr="00E57CB1" w:rsidRDefault="004F3A58" w:rsidP="001A6C5F">
            <w:pPr>
              <w:pStyle w:val="TAH"/>
            </w:pPr>
            <w:r w:rsidRPr="00E57CB1">
              <w:t>400 MHz</w:t>
            </w:r>
          </w:p>
        </w:tc>
      </w:tr>
      <w:tr w:rsidR="004F3A58" w:rsidRPr="00E57CB1" w14:paraId="17E9BEF8" w14:textId="77777777" w:rsidTr="001A6C5F">
        <w:trPr>
          <w:cantSplit/>
          <w:jc w:val="center"/>
        </w:trPr>
        <w:tc>
          <w:tcPr>
            <w:tcW w:w="1007" w:type="dxa"/>
            <w:tcBorders>
              <w:bottom w:val="nil"/>
            </w:tcBorders>
            <w:shd w:val="clear" w:color="auto" w:fill="auto"/>
          </w:tcPr>
          <w:p w14:paraId="564FDCAD" w14:textId="77777777" w:rsidR="004F3A58" w:rsidRPr="00E57CB1" w:rsidRDefault="004F3A58" w:rsidP="001A6C5F">
            <w:pPr>
              <w:pStyle w:val="TAC"/>
            </w:pPr>
            <w:r w:rsidRPr="00E57CB1">
              <w:t>1</w:t>
            </w:r>
          </w:p>
        </w:tc>
        <w:tc>
          <w:tcPr>
            <w:tcW w:w="1403" w:type="dxa"/>
            <w:tcBorders>
              <w:bottom w:val="nil"/>
            </w:tcBorders>
            <w:shd w:val="clear" w:color="auto" w:fill="auto"/>
          </w:tcPr>
          <w:p w14:paraId="50D1B6BB" w14:textId="77777777" w:rsidR="004F3A58" w:rsidRPr="00E57CB1" w:rsidRDefault="004F3A58" w:rsidP="001A6C5F">
            <w:pPr>
              <w:pStyle w:val="TAC"/>
            </w:pPr>
            <w:r w:rsidRPr="00E57CB1">
              <w:t>2</w:t>
            </w:r>
          </w:p>
        </w:tc>
        <w:tc>
          <w:tcPr>
            <w:tcW w:w="918" w:type="dxa"/>
            <w:tcBorders>
              <w:bottom w:val="nil"/>
            </w:tcBorders>
          </w:tcPr>
          <w:p w14:paraId="185C14A1" w14:textId="77777777" w:rsidR="004F3A58" w:rsidRPr="00E57CB1" w:rsidRDefault="004F3A58" w:rsidP="001A6C5F">
            <w:pPr>
              <w:pStyle w:val="TAC"/>
            </w:pPr>
            <w:r w:rsidRPr="00E57CB1">
              <w:t>Normal</w:t>
            </w:r>
          </w:p>
        </w:tc>
        <w:tc>
          <w:tcPr>
            <w:tcW w:w="2686" w:type="dxa"/>
            <w:tcBorders>
              <w:bottom w:val="nil"/>
            </w:tcBorders>
            <w:shd w:val="clear" w:color="auto" w:fill="auto"/>
          </w:tcPr>
          <w:p w14:paraId="1F901F29" w14:textId="77777777" w:rsidR="004F3A58" w:rsidRPr="00E57CB1" w:rsidRDefault="004F3A58" w:rsidP="001A6C5F">
            <w:pPr>
              <w:pStyle w:val="TAC"/>
            </w:pPr>
            <w:r w:rsidRPr="00E57CB1">
              <w:t>TDLA10-650 Low</w:t>
            </w:r>
          </w:p>
        </w:tc>
        <w:tc>
          <w:tcPr>
            <w:tcW w:w="1133" w:type="dxa"/>
          </w:tcPr>
          <w:p w14:paraId="770823FC" w14:textId="77777777" w:rsidR="004F3A58" w:rsidRPr="00E57CB1" w:rsidRDefault="004F3A58" w:rsidP="001A6C5F">
            <w:pPr>
              <w:pStyle w:val="TAC"/>
            </w:pPr>
            <w:r w:rsidRPr="00E57CB1">
              <w:t>1</w:t>
            </w:r>
          </w:p>
        </w:tc>
        <w:tc>
          <w:tcPr>
            <w:tcW w:w="1988" w:type="dxa"/>
          </w:tcPr>
          <w:p w14:paraId="0E596E50" w14:textId="77777777" w:rsidR="004F3A58" w:rsidRPr="00E57CB1" w:rsidRDefault="004F3A58" w:rsidP="001A6C5F">
            <w:pPr>
              <w:pStyle w:val="TAC"/>
            </w:pPr>
            <w:r w:rsidRPr="00E57CB1">
              <w:t>-2.</w:t>
            </w:r>
            <w:r>
              <w:t>3</w:t>
            </w:r>
          </w:p>
        </w:tc>
      </w:tr>
      <w:tr w:rsidR="004F3A58" w:rsidRPr="00931575" w14:paraId="6962C94D" w14:textId="77777777" w:rsidTr="001A6C5F">
        <w:trPr>
          <w:cantSplit/>
          <w:jc w:val="center"/>
        </w:trPr>
        <w:tc>
          <w:tcPr>
            <w:tcW w:w="1007" w:type="dxa"/>
            <w:tcBorders>
              <w:top w:val="nil"/>
            </w:tcBorders>
            <w:shd w:val="clear" w:color="auto" w:fill="auto"/>
          </w:tcPr>
          <w:p w14:paraId="7D4FE3A4" w14:textId="77777777" w:rsidR="004F3A58" w:rsidRPr="00E57CB1" w:rsidRDefault="004F3A58" w:rsidP="001A6C5F">
            <w:pPr>
              <w:pStyle w:val="TAC"/>
            </w:pPr>
          </w:p>
        </w:tc>
        <w:tc>
          <w:tcPr>
            <w:tcW w:w="1403" w:type="dxa"/>
            <w:tcBorders>
              <w:top w:val="nil"/>
            </w:tcBorders>
            <w:shd w:val="clear" w:color="auto" w:fill="auto"/>
          </w:tcPr>
          <w:p w14:paraId="7CDD0994" w14:textId="77777777" w:rsidR="004F3A58" w:rsidRPr="00E57CB1" w:rsidRDefault="004F3A58" w:rsidP="001A6C5F">
            <w:pPr>
              <w:pStyle w:val="TAC"/>
            </w:pPr>
          </w:p>
        </w:tc>
        <w:tc>
          <w:tcPr>
            <w:tcW w:w="918" w:type="dxa"/>
            <w:tcBorders>
              <w:top w:val="nil"/>
            </w:tcBorders>
          </w:tcPr>
          <w:p w14:paraId="46C56E79" w14:textId="77777777" w:rsidR="004F3A58" w:rsidRPr="00E57CB1" w:rsidRDefault="004F3A58" w:rsidP="001A6C5F">
            <w:pPr>
              <w:pStyle w:val="TAC"/>
            </w:pPr>
          </w:p>
        </w:tc>
        <w:tc>
          <w:tcPr>
            <w:tcW w:w="2686" w:type="dxa"/>
            <w:tcBorders>
              <w:top w:val="nil"/>
            </w:tcBorders>
            <w:shd w:val="clear" w:color="auto" w:fill="auto"/>
          </w:tcPr>
          <w:p w14:paraId="1F2BED9A" w14:textId="77777777" w:rsidR="004F3A58" w:rsidRPr="00E57CB1" w:rsidRDefault="004F3A58" w:rsidP="001A6C5F">
            <w:pPr>
              <w:pStyle w:val="TAC"/>
            </w:pPr>
          </w:p>
        </w:tc>
        <w:tc>
          <w:tcPr>
            <w:tcW w:w="1133" w:type="dxa"/>
          </w:tcPr>
          <w:p w14:paraId="7346F805" w14:textId="77777777" w:rsidR="004F3A58" w:rsidRPr="00E57CB1" w:rsidRDefault="004F3A58" w:rsidP="001A6C5F">
            <w:pPr>
              <w:pStyle w:val="TAC"/>
            </w:pPr>
            <w:r w:rsidRPr="00E57CB1">
              <w:t>16</w:t>
            </w:r>
          </w:p>
        </w:tc>
        <w:tc>
          <w:tcPr>
            <w:tcW w:w="1988" w:type="dxa"/>
          </w:tcPr>
          <w:p w14:paraId="04A5D82C" w14:textId="77777777" w:rsidR="004F3A58" w:rsidRPr="00E57CB1" w:rsidRDefault="004F3A58" w:rsidP="001A6C5F">
            <w:pPr>
              <w:pStyle w:val="TAC"/>
            </w:pPr>
            <w:r w:rsidRPr="00E57CB1">
              <w:t>-13.</w:t>
            </w:r>
            <w:r>
              <w:t>2</w:t>
            </w:r>
          </w:p>
        </w:tc>
      </w:tr>
    </w:tbl>
    <w:p w14:paraId="0E08B5B8" w14:textId="77777777" w:rsidR="004F3A58" w:rsidRPr="00931575" w:rsidRDefault="004F3A58" w:rsidP="006F1F81"/>
    <w:p w14:paraId="317DF56C" w14:textId="77777777" w:rsidR="00C45907" w:rsidRPr="00931575" w:rsidRDefault="00C45907" w:rsidP="00C45907">
      <w:pPr>
        <w:pStyle w:val="Heading3"/>
      </w:pPr>
      <w:bookmarkStart w:id="12413" w:name="_Toc21102995"/>
      <w:bookmarkStart w:id="12414" w:name="_Toc29810844"/>
      <w:bookmarkStart w:id="12415" w:name="_Toc36636204"/>
      <w:bookmarkStart w:id="12416" w:name="_Toc37273150"/>
      <w:bookmarkStart w:id="12417" w:name="_Toc45886238"/>
      <w:bookmarkStart w:id="12418" w:name="_Toc53183309"/>
      <w:bookmarkStart w:id="12419" w:name="_Toc58916018"/>
      <w:bookmarkStart w:id="12420" w:name="_Toc58918199"/>
      <w:bookmarkStart w:id="12421" w:name="_Toc66694069"/>
      <w:bookmarkStart w:id="12422" w:name="_Toc74916054"/>
      <w:bookmarkStart w:id="12423" w:name="_Toc76114679"/>
      <w:bookmarkStart w:id="12424" w:name="_Toc76544565"/>
      <w:bookmarkStart w:id="12425" w:name="_Toc82536687"/>
      <w:bookmarkStart w:id="12426" w:name="_Toc89952980"/>
      <w:bookmarkStart w:id="12427" w:name="_Toc98766796"/>
      <w:bookmarkStart w:id="12428" w:name="_Toc99703159"/>
      <w:bookmarkStart w:id="12429" w:name="_Toc106206949"/>
      <w:bookmarkStart w:id="12430" w:name="_Toc115080951"/>
      <w:bookmarkStart w:id="12431" w:name="_Toc121999862"/>
      <w:bookmarkStart w:id="12432" w:name="_Toc124154035"/>
      <w:bookmarkStart w:id="12433" w:name="_Toc124154810"/>
      <w:bookmarkStart w:id="12434" w:name="_Toc131560665"/>
      <w:bookmarkStart w:id="12435" w:name="_Toc137394365"/>
      <w:bookmarkStart w:id="12436" w:name="_Toc163475471"/>
      <w:bookmarkStart w:id="12437" w:name="_Toc176783801"/>
      <w:r w:rsidRPr="00931575">
        <w:t>8.3.3</w:t>
      </w:r>
      <w:r w:rsidRPr="00931575">
        <w:tab/>
        <w:t>Performance requirements for PUCCH format 2</w:t>
      </w:r>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p>
    <w:p w14:paraId="483D0D4C" w14:textId="77777777" w:rsidR="00C45907" w:rsidRPr="00931575" w:rsidRDefault="00C45907" w:rsidP="00C45907">
      <w:pPr>
        <w:pStyle w:val="Heading4"/>
      </w:pPr>
      <w:bookmarkStart w:id="12438" w:name="_Toc21102996"/>
      <w:bookmarkStart w:id="12439" w:name="_Toc29810845"/>
      <w:bookmarkStart w:id="12440" w:name="_Toc36636205"/>
      <w:bookmarkStart w:id="12441" w:name="_Toc37273151"/>
      <w:bookmarkStart w:id="12442" w:name="_Toc45886239"/>
      <w:bookmarkStart w:id="12443" w:name="_Toc53183310"/>
      <w:bookmarkStart w:id="12444" w:name="_Toc58916019"/>
      <w:bookmarkStart w:id="12445" w:name="_Toc58918200"/>
      <w:bookmarkStart w:id="12446" w:name="_Toc66694070"/>
      <w:bookmarkStart w:id="12447" w:name="_Toc74916055"/>
      <w:bookmarkStart w:id="12448" w:name="_Toc76114680"/>
      <w:bookmarkStart w:id="12449" w:name="_Toc76544566"/>
      <w:bookmarkStart w:id="12450" w:name="_Toc82536688"/>
      <w:bookmarkStart w:id="12451" w:name="_Toc89952981"/>
      <w:bookmarkStart w:id="12452" w:name="_Toc98766797"/>
      <w:bookmarkStart w:id="12453" w:name="_Toc99703160"/>
      <w:bookmarkStart w:id="12454" w:name="_Toc106206950"/>
      <w:bookmarkStart w:id="12455" w:name="_Toc115080952"/>
      <w:bookmarkStart w:id="12456" w:name="_Toc121999863"/>
      <w:bookmarkStart w:id="12457" w:name="_Toc124154036"/>
      <w:bookmarkStart w:id="12458" w:name="_Toc124154811"/>
      <w:bookmarkStart w:id="12459" w:name="_Toc131560666"/>
      <w:bookmarkStart w:id="12460" w:name="_Toc137394366"/>
      <w:bookmarkStart w:id="12461" w:name="_Toc163475472"/>
      <w:bookmarkStart w:id="12462" w:name="_Toc176783802"/>
      <w:r w:rsidRPr="00931575">
        <w:t>8.3.3.1</w:t>
      </w:r>
      <w:r w:rsidRPr="00931575">
        <w:tab/>
        <w:t>ACK missed detection performance requirements</w:t>
      </w:r>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6933E703" w14:textId="77777777" w:rsidR="00C45907" w:rsidRPr="00931575" w:rsidRDefault="00C45907" w:rsidP="00C45907">
      <w:pPr>
        <w:pStyle w:val="Heading5"/>
      </w:pPr>
      <w:bookmarkStart w:id="12463" w:name="_Toc21102997"/>
      <w:bookmarkStart w:id="12464" w:name="_Toc29810846"/>
      <w:bookmarkStart w:id="12465" w:name="_Toc36636206"/>
      <w:bookmarkStart w:id="12466" w:name="_Toc37273152"/>
      <w:bookmarkStart w:id="12467" w:name="_Toc45886240"/>
      <w:bookmarkStart w:id="12468" w:name="_Toc53183311"/>
      <w:bookmarkStart w:id="12469" w:name="_Toc58916020"/>
      <w:bookmarkStart w:id="12470" w:name="_Toc58918201"/>
      <w:bookmarkStart w:id="12471" w:name="_Toc66694071"/>
      <w:bookmarkStart w:id="12472" w:name="_Toc74916056"/>
      <w:bookmarkStart w:id="12473" w:name="_Toc76114681"/>
      <w:bookmarkStart w:id="12474" w:name="_Toc76544567"/>
      <w:bookmarkStart w:id="12475" w:name="_Toc82536689"/>
      <w:bookmarkStart w:id="12476" w:name="_Toc89952982"/>
      <w:bookmarkStart w:id="12477" w:name="_Toc98766798"/>
      <w:bookmarkStart w:id="12478" w:name="_Toc99703161"/>
      <w:bookmarkStart w:id="12479" w:name="_Toc106206951"/>
      <w:bookmarkStart w:id="12480" w:name="_Toc115080953"/>
      <w:bookmarkStart w:id="12481" w:name="_Toc121999864"/>
      <w:bookmarkStart w:id="12482" w:name="_Toc124154037"/>
      <w:bookmarkStart w:id="12483" w:name="_Toc124154812"/>
      <w:bookmarkStart w:id="12484" w:name="_Toc131560667"/>
      <w:bookmarkStart w:id="12485" w:name="_Toc137394367"/>
      <w:bookmarkStart w:id="12486" w:name="_Toc163475473"/>
      <w:bookmarkStart w:id="12487" w:name="_Toc176783803"/>
      <w:r w:rsidRPr="00931575">
        <w:t>8.3.3.1.1</w:t>
      </w:r>
      <w:r w:rsidRPr="00931575">
        <w:tab/>
        <w:t>Definition and applicability</w:t>
      </w:r>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2488"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2489" w:name="_Toc29810847"/>
      <w:bookmarkStart w:id="12490" w:name="_Toc36636207"/>
      <w:bookmarkStart w:id="12491" w:name="_Toc37273153"/>
      <w:bookmarkStart w:id="12492" w:name="_Toc45886241"/>
      <w:bookmarkStart w:id="12493" w:name="_Toc53183312"/>
      <w:bookmarkStart w:id="12494" w:name="_Toc58916021"/>
      <w:bookmarkStart w:id="12495" w:name="_Toc58918202"/>
      <w:bookmarkStart w:id="12496" w:name="_Toc66694072"/>
      <w:bookmarkStart w:id="12497" w:name="_Toc74916057"/>
      <w:bookmarkStart w:id="12498" w:name="_Toc76114682"/>
      <w:bookmarkStart w:id="12499" w:name="_Toc76544568"/>
      <w:bookmarkStart w:id="12500" w:name="_Toc82536690"/>
      <w:bookmarkStart w:id="12501" w:name="_Toc89952983"/>
      <w:bookmarkStart w:id="12502" w:name="_Toc98766799"/>
      <w:bookmarkStart w:id="12503" w:name="_Toc99703162"/>
      <w:bookmarkStart w:id="12504" w:name="_Toc106206952"/>
      <w:bookmarkStart w:id="12505" w:name="_Toc115080954"/>
      <w:bookmarkStart w:id="12506" w:name="_Toc121999865"/>
      <w:bookmarkStart w:id="12507" w:name="_Toc124154038"/>
      <w:bookmarkStart w:id="12508" w:name="_Toc124154813"/>
      <w:bookmarkStart w:id="12509" w:name="_Toc131560668"/>
      <w:bookmarkStart w:id="12510" w:name="_Toc137394368"/>
      <w:bookmarkStart w:id="12511" w:name="_Toc163475474"/>
      <w:bookmarkStart w:id="12512" w:name="_Toc176783804"/>
      <w:r w:rsidRPr="00931575">
        <w:t>8.3.3.1.2</w:t>
      </w:r>
      <w:r w:rsidRPr="00931575">
        <w:tab/>
        <w:t>Minimum Requirement</w:t>
      </w:r>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2513" w:name="_Toc21102999"/>
      <w:bookmarkStart w:id="12514" w:name="_Toc29810848"/>
      <w:bookmarkStart w:id="12515" w:name="_Toc36636208"/>
      <w:bookmarkStart w:id="12516" w:name="_Toc37273154"/>
      <w:bookmarkStart w:id="12517" w:name="_Toc45886242"/>
      <w:bookmarkStart w:id="12518" w:name="_Toc53183313"/>
      <w:bookmarkStart w:id="12519" w:name="_Toc58916022"/>
      <w:bookmarkStart w:id="12520" w:name="_Toc58918203"/>
      <w:bookmarkStart w:id="12521" w:name="_Toc66694073"/>
      <w:bookmarkStart w:id="12522" w:name="_Toc74916058"/>
      <w:bookmarkStart w:id="12523" w:name="_Toc76114683"/>
      <w:bookmarkStart w:id="12524" w:name="_Toc76544569"/>
      <w:bookmarkStart w:id="12525" w:name="_Toc82536691"/>
      <w:bookmarkStart w:id="12526" w:name="_Toc89952984"/>
      <w:bookmarkStart w:id="12527" w:name="_Toc98766800"/>
      <w:bookmarkStart w:id="12528" w:name="_Toc99703163"/>
      <w:bookmarkStart w:id="12529" w:name="_Toc106206953"/>
      <w:bookmarkStart w:id="12530" w:name="_Toc115080955"/>
      <w:bookmarkStart w:id="12531" w:name="_Toc121999866"/>
      <w:bookmarkStart w:id="12532" w:name="_Toc124154039"/>
      <w:bookmarkStart w:id="12533" w:name="_Toc124154814"/>
      <w:bookmarkStart w:id="12534" w:name="_Toc131560669"/>
      <w:bookmarkStart w:id="12535" w:name="_Toc137394369"/>
      <w:bookmarkStart w:id="12536" w:name="_Toc163475475"/>
      <w:bookmarkStart w:id="12537" w:name="_Toc176783805"/>
      <w:r w:rsidRPr="00931575">
        <w:t>8.3.3.1.3</w:t>
      </w:r>
      <w:r w:rsidRPr="00931575">
        <w:tab/>
        <w:t>Test Purpose</w:t>
      </w:r>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2538" w:name="_Toc21103000"/>
      <w:bookmarkStart w:id="12539" w:name="_Toc29810849"/>
      <w:bookmarkStart w:id="12540" w:name="_Toc36636209"/>
      <w:bookmarkStart w:id="12541" w:name="_Toc37273155"/>
      <w:bookmarkStart w:id="12542" w:name="_Toc45886243"/>
      <w:bookmarkStart w:id="12543" w:name="_Toc53183314"/>
      <w:bookmarkStart w:id="12544" w:name="_Toc58916023"/>
      <w:bookmarkStart w:id="12545" w:name="_Toc58918204"/>
      <w:bookmarkStart w:id="12546" w:name="_Toc66694074"/>
      <w:bookmarkStart w:id="12547" w:name="_Toc74916059"/>
      <w:bookmarkStart w:id="12548" w:name="_Toc76114684"/>
      <w:bookmarkStart w:id="12549" w:name="_Toc76544570"/>
      <w:bookmarkStart w:id="12550" w:name="_Toc82536692"/>
      <w:bookmarkStart w:id="12551" w:name="_Toc89952985"/>
      <w:bookmarkStart w:id="12552" w:name="_Toc98766801"/>
      <w:bookmarkStart w:id="12553" w:name="_Toc99703164"/>
      <w:bookmarkStart w:id="12554" w:name="_Toc106206954"/>
      <w:bookmarkStart w:id="12555" w:name="_Toc115080956"/>
      <w:bookmarkStart w:id="12556" w:name="_Toc121999867"/>
      <w:bookmarkStart w:id="12557" w:name="_Toc124154040"/>
      <w:bookmarkStart w:id="12558" w:name="_Toc124154815"/>
      <w:bookmarkStart w:id="12559" w:name="_Toc131560670"/>
      <w:bookmarkStart w:id="12560" w:name="_Toc137394370"/>
      <w:bookmarkStart w:id="12561" w:name="_Toc163475476"/>
      <w:bookmarkStart w:id="12562" w:name="_Toc176783806"/>
      <w:r w:rsidRPr="00931575">
        <w:t>8.3.3.1.4</w:t>
      </w:r>
      <w:r w:rsidRPr="00931575">
        <w:tab/>
        <w:t>Method of test</w:t>
      </w:r>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p>
    <w:p w14:paraId="6774FBB6" w14:textId="77777777" w:rsidR="00C45907" w:rsidRPr="00931575" w:rsidRDefault="00C45907" w:rsidP="005624C7">
      <w:pPr>
        <w:pStyle w:val="H6"/>
      </w:pPr>
      <w:bookmarkStart w:id="12563" w:name="_Toc21103001"/>
      <w:bookmarkStart w:id="12564" w:name="_Toc29810850"/>
      <w:bookmarkStart w:id="12565" w:name="_Toc36636210"/>
      <w:bookmarkStart w:id="12566" w:name="_Toc37273156"/>
      <w:bookmarkStart w:id="12567" w:name="_Toc45886244"/>
      <w:r w:rsidRPr="00931575">
        <w:t>8.3.3.1.4.1</w:t>
      </w:r>
      <w:r w:rsidRPr="00931575">
        <w:tab/>
        <w:t>Initial conditions</w:t>
      </w:r>
      <w:bookmarkEnd w:id="12563"/>
      <w:bookmarkEnd w:id="12564"/>
      <w:bookmarkEnd w:id="12565"/>
      <w:bookmarkEnd w:id="12566"/>
      <w:bookmarkEnd w:id="12567"/>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2568"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2569" w:name="_Toc29810851"/>
      <w:bookmarkStart w:id="12570" w:name="_Toc36636211"/>
      <w:bookmarkStart w:id="12571" w:name="_Toc37273157"/>
      <w:bookmarkStart w:id="12572"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2568"/>
      <w:bookmarkEnd w:id="12569"/>
      <w:bookmarkEnd w:id="12570"/>
      <w:bookmarkEnd w:id="12571"/>
      <w:bookmarkEnd w:id="12572"/>
    </w:p>
    <w:p w14:paraId="1E23D2AD" w14:textId="77777777" w:rsidR="00C45907" w:rsidRPr="00931575" w:rsidRDefault="00C45907" w:rsidP="006F1F81">
      <w:pPr>
        <w:pStyle w:val="B1"/>
        <w:rPr>
          <w:rFonts w:eastAsia="DengXian"/>
        </w:rPr>
      </w:pPr>
      <w:bookmarkStart w:id="12573" w:name="_MON_1283843391"/>
      <w:bookmarkEnd w:id="12573"/>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lastRenderedPageBreak/>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6F1F81">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6F1F81">
            <w:pPr>
              <w:pStyle w:val="TAH"/>
              <w:rPr>
                <w:lang w:eastAsia="zh-CN"/>
              </w:rPr>
            </w:pPr>
            <w:r w:rsidRPr="00931575">
              <w:rPr>
                <w:rFonts w:eastAsia="‚c‚e‚o“Á‘¾ƒSƒVƒbƒN‘Ì"/>
              </w:rPr>
              <w:t>Sub-carrier spacing</w:t>
            </w:r>
          </w:p>
          <w:p w14:paraId="79AB0402" w14:textId="77777777" w:rsidR="00C45907" w:rsidRPr="00931575" w:rsidRDefault="00C45907" w:rsidP="006F1F81">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6F1F81">
            <w:pPr>
              <w:pStyle w:val="TAH"/>
              <w:rPr>
                <w:lang w:eastAsia="zh-CN"/>
              </w:rPr>
            </w:pPr>
            <w:r w:rsidRPr="00931575">
              <w:rPr>
                <w:rFonts w:eastAsia="‚c‚e‚o“Á‘¾ƒSƒVƒbƒN‘Ì"/>
              </w:rPr>
              <w:t>Channel bandwidth</w:t>
            </w:r>
          </w:p>
          <w:p w14:paraId="2DA11AF8" w14:textId="77777777" w:rsidR="00C45907" w:rsidRPr="00931575" w:rsidRDefault="00C45907" w:rsidP="006F1F81">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6F1F81">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6F1F81">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6F1F81">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6F1F81">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6F1F81">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6F1F81">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6F1F81">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6F1F81">
            <w:pPr>
              <w:pStyle w:val="TAC"/>
              <w:rPr>
                <w:lang w:eastAsia="zh-CN"/>
              </w:rPr>
            </w:pPr>
          </w:p>
        </w:tc>
        <w:tc>
          <w:tcPr>
            <w:tcW w:w="1969" w:type="dxa"/>
            <w:tcBorders>
              <w:bottom w:val="nil"/>
            </w:tcBorders>
            <w:shd w:val="clear" w:color="auto" w:fill="auto"/>
          </w:tcPr>
          <w:p w14:paraId="46D1CCA0" w14:textId="77777777" w:rsidR="00561BAB" w:rsidRPr="00931575" w:rsidRDefault="00561BAB" w:rsidP="006F1F81">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6F1F81">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6F1F81">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6F1F81">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6F1F81">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6F1F81">
            <w:pPr>
              <w:pStyle w:val="TAC"/>
              <w:rPr>
                <w:rFonts w:eastAsia="‚c‚e‚o“Á‘¾ƒSƒVƒbƒN‘Ì"/>
              </w:rPr>
            </w:pPr>
          </w:p>
        </w:tc>
        <w:tc>
          <w:tcPr>
            <w:tcW w:w="1575" w:type="dxa"/>
          </w:tcPr>
          <w:p w14:paraId="23F0C0D5" w14:textId="77777777" w:rsidR="00561BAB" w:rsidRPr="00931575" w:rsidRDefault="00561BAB" w:rsidP="006F1F81">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6F1F81">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6F1F81">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6F1F81">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6F1F81">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6F1F81">
            <w:pPr>
              <w:pStyle w:val="TAC"/>
              <w:rPr>
                <w:rFonts w:eastAsia="‚c‚e‚o“Á‘¾ƒSƒVƒbƒN‘Ì"/>
              </w:rPr>
            </w:pPr>
          </w:p>
        </w:tc>
        <w:tc>
          <w:tcPr>
            <w:tcW w:w="1575" w:type="dxa"/>
          </w:tcPr>
          <w:p w14:paraId="24703DB5"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0548CF" w:rsidRPr="00931575" w14:paraId="537D6EDF" w14:textId="77777777" w:rsidTr="007F4304">
        <w:trPr>
          <w:cantSplit/>
          <w:jc w:val="center"/>
        </w:trPr>
        <w:tc>
          <w:tcPr>
            <w:tcW w:w="1703" w:type="dxa"/>
            <w:tcBorders>
              <w:top w:val="nil"/>
              <w:bottom w:val="nil"/>
            </w:tcBorders>
            <w:shd w:val="clear" w:color="auto" w:fill="auto"/>
          </w:tcPr>
          <w:p w14:paraId="054D7D6A" w14:textId="77777777" w:rsidR="000548CF" w:rsidRPr="00931575" w:rsidRDefault="000548CF" w:rsidP="000548CF">
            <w:pPr>
              <w:pStyle w:val="TAC"/>
              <w:rPr>
                <w:rFonts w:eastAsia="‚c‚e‚o“Á‘¾ƒSƒVƒbƒN‘Ì"/>
              </w:rPr>
            </w:pPr>
          </w:p>
        </w:tc>
        <w:tc>
          <w:tcPr>
            <w:tcW w:w="1969" w:type="dxa"/>
            <w:tcBorders>
              <w:bottom w:val="nil"/>
            </w:tcBorders>
            <w:shd w:val="clear" w:color="auto" w:fill="auto"/>
          </w:tcPr>
          <w:p w14:paraId="08D10DE6" w14:textId="69CAE8AC" w:rsidR="000548CF" w:rsidRPr="00931575" w:rsidRDefault="000548CF" w:rsidP="000548CF">
            <w:pPr>
              <w:pStyle w:val="TAC"/>
              <w:rPr>
                <w:lang w:eastAsia="zh-CN"/>
              </w:rPr>
            </w:pPr>
            <w:r w:rsidRPr="00931575">
              <w:rPr>
                <w:rFonts w:hint="eastAsia"/>
                <w:lang w:eastAsia="zh-CN"/>
              </w:rPr>
              <w:t>120 kHz</w:t>
            </w:r>
          </w:p>
        </w:tc>
        <w:tc>
          <w:tcPr>
            <w:tcW w:w="1575" w:type="dxa"/>
          </w:tcPr>
          <w:p w14:paraId="570EE17B" w14:textId="2EE30B7E" w:rsidR="000548CF" w:rsidRPr="00931575" w:rsidRDefault="000548CF" w:rsidP="000548CF">
            <w:pPr>
              <w:pStyle w:val="TAC"/>
              <w:rPr>
                <w:lang w:eastAsia="zh-CN"/>
              </w:rPr>
            </w:pPr>
            <w:r w:rsidRPr="00931575">
              <w:rPr>
                <w:rFonts w:hint="eastAsia"/>
                <w:lang w:eastAsia="zh-CN"/>
              </w:rPr>
              <w:t>50</w:t>
            </w:r>
          </w:p>
        </w:tc>
        <w:tc>
          <w:tcPr>
            <w:tcW w:w="3408" w:type="dxa"/>
          </w:tcPr>
          <w:p w14:paraId="70ED1CF9" w14:textId="4B469EF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46.08 MHz</w:t>
            </w:r>
            <w:r w:rsidRPr="00B106E3" w:rsidDel="008B18FD">
              <w:rPr>
                <w:rFonts w:eastAsia="‚c‚e‚o“Á‘¾ƒSƒVƒbƒN‘Ì"/>
                <w:lang w:val="da-DK"/>
              </w:rPr>
              <w:t xml:space="preserve"> </w:t>
            </w:r>
          </w:p>
        </w:tc>
      </w:tr>
      <w:tr w:rsidR="000548CF" w:rsidRPr="00931575" w14:paraId="71133A0B" w14:textId="77777777" w:rsidTr="007F4304">
        <w:trPr>
          <w:cantSplit/>
          <w:jc w:val="center"/>
        </w:trPr>
        <w:tc>
          <w:tcPr>
            <w:tcW w:w="1703" w:type="dxa"/>
            <w:tcBorders>
              <w:top w:val="nil"/>
              <w:bottom w:val="nil"/>
            </w:tcBorders>
            <w:shd w:val="clear" w:color="auto" w:fill="auto"/>
          </w:tcPr>
          <w:p w14:paraId="0E1348F1"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14E1F68F" w14:textId="77777777" w:rsidR="000548CF" w:rsidRPr="00931575" w:rsidRDefault="000548CF" w:rsidP="000548CF">
            <w:pPr>
              <w:pStyle w:val="TAC"/>
              <w:rPr>
                <w:rFonts w:eastAsia="‚c‚e‚o“Á‘¾ƒSƒVƒbƒN‘Ì"/>
              </w:rPr>
            </w:pPr>
          </w:p>
        </w:tc>
        <w:tc>
          <w:tcPr>
            <w:tcW w:w="1575" w:type="dxa"/>
          </w:tcPr>
          <w:p w14:paraId="3BBC777C" w14:textId="731FF6BF" w:rsidR="000548CF" w:rsidRPr="00931575" w:rsidRDefault="000548CF" w:rsidP="000548CF">
            <w:pPr>
              <w:pStyle w:val="TAC"/>
              <w:rPr>
                <w:lang w:eastAsia="zh-CN"/>
              </w:rPr>
            </w:pPr>
            <w:r w:rsidRPr="00931575">
              <w:rPr>
                <w:rFonts w:hint="eastAsia"/>
                <w:lang w:eastAsia="zh-CN"/>
              </w:rPr>
              <w:t>100</w:t>
            </w:r>
          </w:p>
        </w:tc>
        <w:tc>
          <w:tcPr>
            <w:tcW w:w="3408" w:type="dxa"/>
          </w:tcPr>
          <w:p w14:paraId="484097FA" w14:textId="2BF46E3A"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0548CF" w:rsidRPr="00931575" w14:paraId="09544AE8" w14:textId="77777777" w:rsidTr="001A6C5F">
        <w:trPr>
          <w:cantSplit/>
          <w:jc w:val="center"/>
        </w:trPr>
        <w:tc>
          <w:tcPr>
            <w:tcW w:w="1703" w:type="dxa"/>
            <w:tcBorders>
              <w:top w:val="nil"/>
              <w:bottom w:val="nil"/>
            </w:tcBorders>
            <w:shd w:val="clear" w:color="auto" w:fill="auto"/>
          </w:tcPr>
          <w:p w14:paraId="09A6AB3D"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5A0404B9" w14:textId="77777777" w:rsidR="000548CF" w:rsidRPr="00931575" w:rsidRDefault="000548CF" w:rsidP="000548CF">
            <w:pPr>
              <w:pStyle w:val="TAC"/>
              <w:rPr>
                <w:rFonts w:eastAsia="‚c‚e‚o“Á‘¾ƒSƒVƒbƒN‘Ì"/>
              </w:rPr>
            </w:pPr>
          </w:p>
        </w:tc>
        <w:tc>
          <w:tcPr>
            <w:tcW w:w="1575" w:type="dxa"/>
          </w:tcPr>
          <w:p w14:paraId="67360492" w14:textId="2C8B743E" w:rsidR="000548CF" w:rsidRPr="00931575" w:rsidRDefault="000548CF" w:rsidP="000548CF">
            <w:pPr>
              <w:pStyle w:val="TAC"/>
              <w:rPr>
                <w:lang w:eastAsia="zh-CN"/>
              </w:rPr>
            </w:pPr>
            <w:r w:rsidRPr="00931575">
              <w:rPr>
                <w:rFonts w:hint="eastAsia"/>
                <w:lang w:eastAsia="zh-CN"/>
              </w:rPr>
              <w:t>200</w:t>
            </w:r>
          </w:p>
        </w:tc>
        <w:tc>
          <w:tcPr>
            <w:tcW w:w="3408" w:type="dxa"/>
          </w:tcPr>
          <w:p w14:paraId="1E5A4D4D" w14:textId="34D3D2A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+ 21</w:t>
            </w:r>
            <w:r w:rsidRPr="00B106E3">
              <w:rPr>
                <w:lang w:val="da-DK" w:eastAsia="zh-CN"/>
              </w:rPr>
              <w:t> </w:t>
            </w:r>
            <w:r w:rsidRPr="00B106E3">
              <w:rPr>
                <w:lang w:val="da-DK"/>
              </w:rPr>
              <w:t>dBm / 190.08 MHz</w:t>
            </w:r>
            <w:r w:rsidRPr="00B106E3" w:rsidDel="008B18FD">
              <w:rPr>
                <w:rFonts w:eastAsia="‚c‚e‚o“Á‘¾ƒSƒVƒbƒN‘Ì"/>
                <w:lang w:val="da-DK"/>
              </w:rPr>
              <w:t xml:space="preserve"> </w:t>
            </w:r>
          </w:p>
        </w:tc>
      </w:tr>
      <w:tr w:rsidR="000548CF" w:rsidRPr="00931575" w14:paraId="1B1BFC22" w14:textId="77777777" w:rsidTr="001A6C5F">
        <w:trPr>
          <w:cantSplit/>
          <w:jc w:val="center"/>
        </w:trPr>
        <w:tc>
          <w:tcPr>
            <w:tcW w:w="1703" w:type="dxa"/>
            <w:tcBorders>
              <w:top w:val="nil"/>
              <w:bottom w:val="nil"/>
            </w:tcBorders>
            <w:shd w:val="clear" w:color="auto" w:fill="auto"/>
          </w:tcPr>
          <w:p w14:paraId="12CE869D"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0EE7C4" w14:textId="77777777" w:rsidR="000548CF" w:rsidRPr="00931575" w:rsidRDefault="000548CF" w:rsidP="000548CF">
            <w:pPr>
              <w:pStyle w:val="TAC"/>
              <w:rPr>
                <w:rFonts w:eastAsia="‚c‚e‚o“Á‘¾ƒSƒVƒbƒN‘Ì"/>
              </w:rPr>
            </w:pPr>
          </w:p>
        </w:tc>
        <w:tc>
          <w:tcPr>
            <w:tcW w:w="1575" w:type="dxa"/>
          </w:tcPr>
          <w:p w14:paraId="0EDDFC8F" w14:textId="3D44A8BB" w:rsidR="000548CF" w:rsidRPr="00931575" w:rsidRDefault="000548CF" w:rsidP="000548CF">
            <w:pPr>
              <w:pStyle w:val="TAC"/>
              <w:rPr>
                <w:lang w:eastAsia="zh-CN"/>
              </w:rPr>
            </w:pPr>
            <w:r>
              <w:rPr>
                <w:lang w:eastAsia="zh-CN"/>
              </w:rPr>
              <w:t>400</w:t>
            </w:r>
          </w:p>
        </w:tc>
        <w:tc>
          <w:tcPr>
            <w:tcW w:w="3408" w:type="dxa"/>
          </w:tcPr>
          <w:p w14:paraId="752EAFD2" w14:textId="0E09EEE5"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0548CF" w:rsidRPr="00931575" w14:paraId="4FF86EFB" w14:textId="77777777" w:rsidTr="007F4304">
        <w:trPr>
          <w:cantSplit/>
          <w:jc w:val="center"/>
        </w:trPr>
        <w:tc>
          <w:tcPr>
            <w:tcW w:w="1703" w:type="dxa"/>
            <w:tcBorders>
              <w:top w:val="nil"/>
              <w:bottom w:val="single" w:sz="4" w:space="0" w:color="auto"/>
            </w:tcBorders>
            <w:shd w:val="clear" w:color="auto" w:fill="auto"/>
          </w:tcPr>
          <w:p w14:paraId="12EC938F"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E594B7" w14:textId="2E1E7C51" w:rsidR="000548CF" w:rsidRPr="00931575" w:rsidRDefault="000548CF" w:rsidP="000548CF">
            <w:pPr>
              <w:pStyle w:val="TAC"/>
              <w:rPr>
                <w:rFonts w:eastAsia="‚c‚e‚o“Á‘¾ƒSƒVƒbƒN‘Ì"/>
              </w:rPr>
            </w:pPr>
            <w:r>
              <w:rPr>
                <w:rFonts w:eastAsia="‚c‚e‚o“Á‘¾ƒSƒVƒbƒN‘Ì"/>
              </w:rPr>
              <w:t>480 kHz</w:t>
            </w:r>
          </w:p>
        </w:tc>
        <w:tc>
          <w:tcPr>
            <w:tcW w:w="1575" w:type="dxa"/>
          </w:tcPr>
          <w:p w14:paraId="3A86FA10" w14:textId="629400F2" w:rsidR="000548CF" w:rsidRPr="00931575" w:rsidRDefault="000548CF" w:rsidP="000548CF">
            <w:pPr>
              <w:pStyle w:val="TAC"/>
              <w:rPr>
                <w:lang w:eastAsia="zh-CN"/>
              </w:rPr>
            </w:pPr>
            <w:r>
              <w:rPr>
                <w:lang w:eastAsia="zh-CN"/>
              </w:rPr>
              <w:t>400</w:t>
            </w:r>
          </w:p>
        </w:tc>
        <w:tc>
          <w:tcPr>
            <w:tcW w:w="3408" w:type="dxa"/>
          </w:tcPr>
          <w:p w14:paraId="6733F986" w14:textId="62F535BA"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6F1F81">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6F1F81">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2574" w:name="_MON_1290324379"/>
    <w:bookmarkEnd w:id="12574"/>
    <w:p w14:paraId="3F61C38F" w14:textId="77777777" w:rsidR="00C45907" w:rsidRPr="00931575" w:rsidRDefault="00C45907" w:rsidP="006F1F81">
      <w:pPr>
        <w:pStyle w:val="TH"/>
      </w:pPr>
      <w:r w:rsidRPr="00931575">
        <w:object w:dxaOrig="8670" w:dyaOrig="570" w14:anchorId="7F01573C">
          <v:shape id="_x0000_i1050" type="#_x0000_t75" style="width:6in;height:25.05pt" o:ole="" fillcolor="window">
            <v:imagedata r:id="rId77" o:title=""/>
          </v:shape>
          <o:OLEObject Type="Embed" ProgID="Word.Picture.8" ShapeID="_x0000_i1050" DrawAspect="Content" ObjectID="_1788604263" r:id="rId79"/>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2575" w:name="_Toc21103003"/>
      <w:bookmarkStart w:id="12576" w:name="_Toc29810852"/>
      <w:bookmarkStart w:id="12577" w:name="_Toc36636212"/>
      <w:bookmarkStart w:id="12578" w:name="_Toc37273158"/>
      <w:bookmarkStart w:id="12579" w:name="_Toc45886246"/>
      <w:bookmarkStart w:id="12580" w:name="_Toc53183315"/>
      <w:bookmarkStart w:id="12581" w:name="_Toc58916024"/>
      <w:bookmarkStart w:id="12582" w:name="_Toc58918205"/>
      <w:bookmarkStart w:id="12583" w:name="_Toc66694075"/>
      <w:bookmarkStart w:id="12584" w:name="_Toc74916060"/>
      <w:bookmarkStart w:id="12585" w:name="_Toc76114685"/>
      <w:bookmarkStart w:id="12586" w:name="_Toc76544571"/>
      <w:bookmarkStart w:id="12587" w:name="_Toc82536693"/>
      <w:bookmarkStart w:id="12588" w:name="_Toc89952986"/>
      <w:bookmarkStart w:id="12589" w:name="_Toc98766802"/>
      <w:bookmarkStart w:id="12590" w:name="_Toc99703165"/>
      <w:bookmarkStart w:id="12591" w:name="_Toc106206955"/>
      <w:bookmarkStart w:id="12592" w:name="_Toc115080957"/>
      <w:bookmarkStart w:id="12593" w:name="_Toc121999868"/>
      <w:bookmarkStart w:id="12594" w:name="_Toc124154041"/>
      <w:bookmarkStart w:id="12595" w:name="_Toc124154816"/>
      <w:bookmarkStart w:id="12596" w:name="_Toc131560671"/>
      <w:bookmarkStart w:id="12597" w:name="_Toc137394371"/>
      <w:bookmarkStart w:id="12598" w:name="_Toc163475477"/>
      <w:bookmarkStart w:id="12599" w:name="_Toc176783807"/>
      <w:r w:rsidRPr="00931575">
        <w:t>8.3.3.1.5</w:t>
      </w:r>
      <w:r w:rsidRPr="00931575">
        <w:tab/>
        <w:t>Test requirement</w:t>
      </w:r>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p>
    <w:p w14:paraId="12192768" w14:textId="77777777" w:rsidR="00C45907" w:rsidRPr="00931575" w:rsidRDefault="00C45907" w:rsidP="005624C7">
      <w:pPr>
        <w:pStyle w:val="H6"/>
      </w:pPr>
      <w:bookmarkStart w:id="12600" w:name="_Toc21103004"/>
      <w:bookmarkStart w:id="12601" w:name="_Toc29810853"/>
      <w:bookmarkStart w:id="12602" w:name="_Toc36636213"/>
      <w:bookmarkStart w:id="12603" w:name="_Toc37273159"/>
      <w:bookmarkStart w:id="12604"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2600"/>
      <w:bookmarkEnd w:id="12601"/>
      <w:bookmarkEnd w:id="12602"/>
      <w:bookmarkEnd w:id="12603"/>
      <w:bookmarkEnd w:id="12604"/>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07753DF0" w:rsidR="007F4304" w:rsidRPr="00931575" w:rsidRDefault="007F4304" w:rsidP="006F1F81">
            <w:pPr>
              <w:pStyle w:val="TAH"/>
              <w:rPr>
                <w:lang w:eastAsia="zh-CN"/>
              </w:rPr>
            </w:pPr>
            <w:r w:rsidRPr="00931575">
              <w:t>10</w:t>
            </w:r>
            <w:r w:rsidR="00973F1E">
              <w:t xml:space="preserve"> </w:t>
            </w:r>
            <w:r w:rsidRPr="00931575">
              <w:rPr>
                <w:rFonts w:hint="eastAsia"/>
                <w:lang w:eastAsia="zh-CN"/>
              </w:rPr>
              <w:t>MHz</w:t>
            </w:r>
          </w:p>
        </w:tc>
        <w:tc>
          <w:tcPr>
            <w:tcW w:w="967" w:type="dxa"/>
          </w:tcPr>
          <w:p w14:paraId="06804860" w14:textId="114D29E8" w:rsidR="007F4304" w:rsidRPr="00931575" w:rsidRDefault="007F4304" w:rsidP="006F1F81">
            <w:pPr>
              <w:pStyle w:val="TAH"/>
              <w:rPr>
                <w:lang w:eastAsia="zh-CN"/>
              </w:rPr>
            </w:pPr>
            <w:r w:rsidRPr="00931575">
              <w:t>20</w:t>
            </w:r>
            <w:r w:rsidR="00973F1E">
              <w:t xml:space="preserve"> </w:t>
            </w:r>
            <w:r w:rsidRPr="00931575">
              <w:rPr>
                <w:rFonts w:hint="eastAsia"/>
                <w:lang w:eastAsia="zh-CN"/>
              </w:rPr>
              <w:t>MHz</w:t>
            </w:r>
          </w:p>
        </w:tc>
        <w:tc>
          <w:tcPr>
            <w:tcW w:w="1075" w:type="dxa"/>
          </w:tcPr>
          <w:p w14:paraId="0265398F" w14:textId="5224FEC5" w:rsidR="007F4304" w:rsidRPr="00931575" w:rsidRDefault="007F4304" w:rsidP="006F1F81">
            <w:pPr>
              <w:pStyle w:val="TAH"/>
              <w:rPr>
                <w:lang w:eastAsia="zh-CN"/>
              </w:rPr>
            </w:pPr>
            <w:r w:rsidRPr="00931575">
              <w:t>40</w:t>
            </w:r>
            <w:r w:rsidR="00973F1E">
              <w:t xml:space="preserve"> </w:t>
            </w:r>
            <w:r w:rsidRPr="00931575">
              <w:rPr>
                <w:rFonts w:hint="eastAsia"/>
                <w:lang w:eastAsia="zh-CN"/>
              </w:rPr>
              <w:t>MHz</w:t>
            </w:r>
          </w:p>
        </w:tc>
        <w:tc>
          <w:tcPr>
            <w:tcW w:w="998" w:type="dxa"/>
          </w:tcPr>
          <w:p w14:paraId="005DDCA6" w14:textId="39FEF56B" w:rsidR="007F4304" w:rsidRPr="00931575" w:rsidRDefault="007F4304" w:rsidP="006F1F81">
            <w:pPr>
              <w:pStyle w:val="TAH"/>
              <w:rPr>
                <w:lang w:eastAsia="zh-CN"/>
              </w:rPr>
            </w:pPr>
            <w:r w:rsidRPr="00931575">
              <w:t>100</w:t>
            </w:r>
            <w:r w:rsidR="00973F1E">
              <w:t xml:space="preserve"> </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2605" w:name="_Toc21103005"/>
      <w:bookmarkStart w:id="12606" w:name="_Toc29810854"/>
      <w:bookmarkStart w:id="12607" w:name="_Toc36636214"/>
      <w:bookmarkStart w:id="12608" w:name="_Toc37273160"/>
      <w:bookmarkStart w:id="12609"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2605"/>
      <w:bookmarkEnd w:id="12606"/>
      <w:bookmarkEnd w:id="12607"/>
      <w:bookmarkEnd w:id="12608"/>
      <w:bookmarkEnd w:id="12609"/>
    </w:p>
    <w:p w14:paraId="6286ED05" w14:textId="28E544C4" w:rsidR="00C45907" w:rsidRPr="00931575" w:rsidRDefault="006209E3" w:rsidP="006F1F81">
      <w:pPr>
        <w:rPr>
          <w:rFonts w:eastAsia="SimSun"/>
        </w:rPr>
      </w:pPr>
      <w:r w:rsidRPr="00931575">
        <w:rPr>
          <w:rFonts w:eastAsia="SimSun" w:hint="eastAsia"/>
        </w:rPr>
        <w:t xml:space="preserve">The fraction of falsely detected ACKs shall be less than 1% and the fraction of correctly detected ACKs shall be larger than 99% for the SNR listed in table 8.3.3.1.5.2-1 </w:t>
      </w:r>
      <w:r>
        <w:rPr>
          <w:rFonts w:eastAsia="SimSun"/>
        </w:rPr>
        <w:t>to</w:t>
      </w:r>
      <w:r w:rsidRPr="00931575">
        <w:rPr>
          <w:rFonts w:eastAsia="SimSun" w:hint="eastAsia"/>
        </w:rPr>
        <w:t xml:space="preserve"> table 8.3.3.1.5.2.-</w:t>
      </w:r>
      <w:r>
        <w:rPr>
          <w:rFonts w:eastAsia="SimSun"/>
        </w:rPr>
        <w:t>4.</w:t>
      </w:r>
    </w:p>
    <w:p w14:paraId="6D3FB114" w14:textId="7C4DF3EA"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60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388B756E"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120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2610"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2610"/>
    </w:tbl>
    <w:p w14:paraId="131ADB7B" w14:textId="43DF0A4D" w:rsidR="00C45907" w:rsidRDefault="00C45907" w:rsidP="006F1F81">
      <w:pPr>
        <w:rPr>
          <w:rFonts w:eastAsia="DengXian"/>
        </w:rPr>
      </w:pPr>
    </w:p>
    <w:p w14:paraId="6761BBAF" w14:textId="77777777" w:rsidR="006209E3" w:rsidRPr="00931575" w:rsidRDefault="006209E3" w:rsidP="006209E3">
      <w:pPr>
        <w:pStyle w:val="TH"/>
      </w:pPr>
      <w:r w:rsidRPr="00931575">
        <w:t>Table 8.3</w:t>
      </w:r>
      <w:r>
        <w:t>.3.1</w:t>
      </w:r>
      <w:r w:rsidRPr="00931575">
        <w:t>.5.2-</w:t>
      </w:r>
      <w:r>
        <w:t>3</w:t>
      </w:r>
      <w:r w:rsidRPr="00931575">
        <w:t xml:space="preserve">: </w:t>
      </w:r>
      <w:r w:rsidRPr="001B5298">
        <w:t>Required SNR</w:t>
      </w:r>
      <w:r w:rsidRPr="00931575">
        <w:t xml:space="preserve"> 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8965420" w14:textId="77777777" w:rsidTr="001A6C5F">
        <w:trPr>
          <w:cantSplit/>
          <w:jc w:val="center"/>
        </w:trPr>
        <w:tc>
          <w:tcPr>
            <w:tcW w:w="1007" w:type="dxa"/>
            <w:tcBorders>
              <w:bottom w:val="nil"/>
            </w:tcBorders>
            <w:shd w:val="clear" w:color="auto" w:fill="auto"/>
          </w:tcPr>
          <w:p w14:paraId="2B6A14D9"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1FAE8E5E"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06987535"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21D5298E"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09A7E203" w14:textId="77777777" w:rsidR="006209E3" w:rsidRPr="00931575" w:rsidRDefault="006209E3" w:rsidP="001A6C5F">
            <w:pPr>
              <w:pStyle w:val="TAH"/>
            </w:pPr>
            <w:r w:rsidRPr="00931575">
              <w:t>Channel bandwidth / SNR (dB)</w:t>
            </w:r>
          </w:p>
        </w:tc>
      </w:tr>
      <w:tr w:rsidR="006209E3" w:rsidRPr="00931575" w14:paraId="18B8789D" w14:textId="77777777" w:rsidTr="001A6C5F">
        <w:trPr>
          <w:cantSplit/>
          <w:jc w:val="center"/>
        </w:trPr>
        <w:tc>
          <w:tcPr>
            <w:tcW w:w="1007" w:type="dxa"/>
            <w:tcBorders>
              <w:top w:val="nil"/>
              <w:bottom w:val="single" w:sz="4" w:space="0" w:color="auto"/>
            </w:tcBorders>
            <w:shd w:val="clear" w:color="auto" w:fill="auto"/>
          </w:tcPr>
          <w:p w14:paraId="0A260A99"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7071412F"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43DE8B5B"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B94EF76" w14:textId="77777777" w:rsidR="006209E3" w:rsidRPr="00931575" w:rsidRDefault="006209E3" w:rsidP="001A6C5F">
            <w:pPr>
              <w:pStyle w:val="TAH"/>
            </w:pPr>
          </w:p>
        </w:tc>
        <w:tc>
          <w:tcPr>
            <w:tcW w:w="1988" w:type="dxa"/>
          </w:tcPr>
          <w:p w14:paraId="2BB34DB2" w14:textId="77777777" w:rsidR="006209E3" w:rsidRPr="00F36873" w:rsidRDefault="006209E3" w:rsidP="001A6C5F">
            <w:pPr>
              <w:pStyle w:val="TAH"/>
            </w:pPr>
            <w:r w:rsidRPr="00F36873">
              <w:t>100 MHz</w:t>
            </w:r>
          </w:p>
        </w:tc>
      </w:tr>
      <w:tr w:rsidR="006209E3" w:rsidRPr="00931575" w14:paraId="3D92F7BA" w14:textId="77777777" w:rsidTr="001A6C5F">
        <w:trPr>
          <w:cantSplit/>
          <w:jc w:val="center"/>
        </w:trPr>
        <w:tc>
          <w:tcPr>
            <w:tcW w:w="1007" w:type="dxa"/>
            <w:tcBorders>
              <w:bottom w:val="single" w:sz="4" w:space="0" w:color="auto"/>
            </w:tcBorders>
            <w:shd w:val="clear" w:color="auto" w:fill="auto"/>
          </w:tcPr>
          <w:p w14:paraId="77F7D56E"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79C3D837" w14:textId="77777777" w:rsidR="006209E3" w:rsidRPr="00931575" w:rsidRDefault="006209E3" w:rsidP="001A6C5F">
            <w:pPr>
              <w:pStyle w:val="TAC"/>
            </w:pPr>
            <w:r w:rsidRPr="00931575">
              <w:t>2</w:t>
            </w:r>
          </w:p>
        </w:tc>
        <w:tc>
          <w:tcPr>
            <w:tcW w:w="918" w:type="dxa"/>
            <w:tcBorders>
              <w:bottom w:val="single" w:sz="4" w:space="0" w:color="auto"/>
            </w:tcBorders>
          </w:tcPr>
          <w:p w14:paraId="694AAE8A"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7116C802" w14:textId="77777777" w:rsidR="006209E3" w:rsidRPr="00931575" w:rsidRDefault="006209E3" w:rsidP="001A6C5F">
            <w:pPr>
              <w:pStyle w:val="TAC"/>
            </w:pPr>
            <w:r w:rsidRPr="0017373C">
              <w:t>TDLA30-650 Low</w:t>
            </w:r>
          </w:p>
        </w:tc>
        <w:tc>
          <w:tcPr>
            <w:tcW w:w="1988" w:type="dxa"/>
            <w:tcBorders>
              <w:bottom w:val="single" w:sz="4" w:space="0" w:color="auto"/>
            </w:tcBorders>
          </w:tcPr>
          <w:p w14:paraId="1203F9CD" w14:textId="77777777" w:rsidR="006209E3" w:rsidRPr="00F36873" w:rsidRDefault="006209E3" w:rsidP="001A6C5F">
            <w:pPr>
              <w:pStyle w:val="TAC"/>
            </w:pPr>
            <w:r w:rsidRPr="00F36873">
              <w:t>6</w:t>
            </w:r>
          </w:p>
        </w:tc>
      </w:tr>
    </w:tbl>
    <w:p w14:paraId="4A3674A2" w14:textId="77777777" w:rsidR="006209E3" w:rsidRDefault="006209E3" w:rsidP="006209E3">
      <w:pPr>
        <w:rPr>
          <w:highlight w:val="yellow"/>
          <w:lang w:eastAsia="zh-CN"/>
        </w:rPr>
      </w:pPr>
    </w:p>
    <w:p w14:paraId="2625516E" w14:textId="77777777" w:rsidR="006209E3" w:rsidRPr="00931575" w:rsidRDefault="006209E3" w:rsidP="006209E3">
      <w:pPr>
        <w:pStyle w:val="TH"/>
      </w:pPr>
      <w:r w:rsidRPr="00931575">
        <w:t>Table 8.3.</w:t>
      </w:r>
      <w:r>
        <w:t>3.1</w:t>
      </w:r>
      <w:r w:rsidRPr="00931575">
        <w:t>.5.2-</w:t>
      </w:r>
      <w:r>
        <w:t>4</w:t>
      </w:r>
      <w:r w:rsidRPr="00931575">
        <w:t xml:space="preserve">: </w:t>
      </w:r>
      <w:r w:rsidRPr="001B5298">
        <w:t>Required SNR</w:t>
      </w:r>
      <w:r w:rsidRPr="00931575">
        <w:t xml:space="preserve"> 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D187110" w14:textId="77777777" w:rsidTr="001A6C5F">
        <w:trPr>
          <w:cantSplit/>
          <w:jc w:val="center"/>
        </w:trPr>
        <w:tc>
          <w:tcPr>
            <w:tcW w:w="1007" w:type="dxa"/>
            <w:tcBorders>
              <w:bottom w:val="nil"/>
            </w:tcBorders>
            <w:shd w:val="clear" w:color="auto" w:fill="auto"/>
          </w:tcPr>
          <w:p w14:paraId="00B1B5FE"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3C9F7A42"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4D221D87"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30D3AA65"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433CC32D" w14:textId="77777777" w:rsidR="006209E3" w:rsidRPr="00931575" w:rsidRDefault="006209E3" w:rsidP="001A6C5F">
            <w:pPr>
              <w:pStyle w:val="TAH"/>
            </w:pPr>
            <w:r w:rsidRPr="00931575">
              <w:t>Channel bandwidth / SNR (dB)</w:t>
            </w:r>
          </w:p>
        </w:tc>
      </w:tr>
      <w:tr w:rsidR="006209E3" w:rsidRPr="00931575" w14:paraId="5D1C4833" w14:textId="77777777" w:rsidTr="001A6C5F">
        <w:trPr>
          <w:cantSplit/>
          <w:jc w:val="center"/>
        </w:trPr>
        <w:tc>
          <w:tcPr>
            <w:tcW w:w="1007" w:type="dxa"/>
            <w:tcBorders>
              <w:top w:val="nil"/>
              <w:bottom w:val="single" w:sz="4" w:space="0" w:color="auto"/>
            </w:tcBorders>
            <w:shd w:val="clear" w:color="auto" w:fill="auto"/>
          </w:tcPr>
          <w:p w14:paraId="7DB632DF"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51CAA0D4"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6588BCC1"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9BE2CDA" w14:textId="77777777" w:rsidR="006209E3" w:rsidRPr="00931575" w:rsidRDefault="006209E3" w:rsidP="001A6C5F">
            <w:pPr>
              <w:pStyle w:val="TAH"/>
            </w:pPr>
          </w:p>
        </w:tc>
        <w:tc>
          <w:tcPr>
            <w:tcW w:w="1988" w:type="dxa"/>
          </w:tcPr>
          <w:p w14:paraId="1FCB80E3" w14:textId="77777777" w:rsidR="006209E3" w:rsidRPr="00E57CB1" w:rsidRDefault="006209E3" w:rsidP="001A6C5F">
            <w:pPr>
              <w:pStyle w:val="TAH"/>
            </w:pPr>
            <w:r w:rsidRPr="00E57CB1">
              <w:t>400 MHz</w:t>
            </w:r>
          </w:p>
        </w:tc>
      </w:tr>
      <w:tr w:rsidR="006209E3" w:rsidRPr="00931575" w14:paraId="21D4304D" w14:textId="77777777" w:rsidTr="001A6C5F">
        <w:trPr>
          <w:cantSplit/>
          <w:jc w:val="center"/>
        </w:trPr>
        <w:tc>
          <w:tcPr>
            <w:tcW w:w="1007" w:type="dxa"/>
            <w:tcBorders>
              <w:bottom w:val="single" w:sz="4" w:space="0" w:color="auto"/>
            </w:tcBorders>
            <w:shd w:val="clear" w:color="auto" w:fill="auto"/>
          </w:tcPr>
          <w:p w14:paraId="210AAE29"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31C8285F" w14:textId="77777777" w:rsidR="006209E3" w:rsidRPr="00931575" w:rsidRDefault="006209E3" w:rsidP="001A6C5F">
            <w:pPr>
              <w:pStyle w:val="TAC"/>
            </w:pPr>
            <w:r w:rsidRPr="00931575">
              <w:t>2</w:t>
            </w:r>
          </w:p>
        </w:tc>
        <w:tc>
          <w:tcPr>
            <w:tcW w:w="918" w:type="dxa"/>
            <w:tcBorders>
              <w:bottom w:val="single" w:sz="4" w:space="0" w:color="auto"/>
            </w:tcBorders>
          </w:tcPr>
          <w:p w14:paraId="66C1974E"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2BD68086" w14:textId="77777777" w:rsidR="006209E3" w:rsidRPr="00931575" w:rsidRDefault="006209E3" w:rsidP="001A6C5F">
            <w:pPr>
              <w:pStyle w:val="TAC"/>
            </w:pPr>
            <w:r w:rsidRPr="0017373C">
              <w:t>TDLA10-650 Low</w:t>
            </w:r>
          </w:p>
        </w:tc>
        <w:tc>
          <w:tcPr>
            <w:tcW w:w="1988" w:type="dxa"/>
            <w:tcBorders>
              <w:bottom w:val="single" w:sz="4" w:space="0" w:color="auto"/>
            </w:tcBorders>
          </w:tcPr>
          <w:p w14:paraId="5F0D71D0" w14:textId="77777777" w:rsidR="006209E3" w:rsidRPr="00E57CB1" w:rsidRDefault="006209E3" w:rsidP="001A6C5F">
            <w:pPr>
              <w:pStyle w:val="TAC"/>
            </w:pPr>
            <w:r>
              <w:t>6</w:t>
            </w:r>
          </w:p>
        </w:tc>
      </w:tr>
    </w:tbl>
    <w:p w14:paraId="5E9AFFBE" w14:textId="77777777" w:rsidR="006209E3" w:rsidRPr="00931575" w:rsidRDefault="006209E3" w:rsidP="006F1F81">
      <w:pPr>
        <w:rPr>
          <w:rFonts w:eastAsia="DengXian"/>
        </w:rPr>
      </w:pPr>
    </w:p>
    <w:p w14:paraId="0862A9BF" w14:textId="77777777" w:rsidR="00C45907" w:rsidRPr="00931575" w:rsidRDefault="00C45907" w:rsidP="00C45907">
      <w:pPr>
        <w:pStyle w:val="Heading4"/>
      </w:pPr>
      <w:bookmarkStart w:id="12611" w:name="_Toc21103006"/>
      <w:bookmarkStart w:id="12612" w:name="_Toc29810855"/>
      <w:bookmarkStart w:id="12613" w:name="_Toc36636215"/>
      <w:bookmarkStart w:id="12614" w:name="_Toc37273161"/>
      <w:bookmarkStart w:id="12615" w:name="_Toc45886249"/>
      <w:bookmarkStart w:id="12616" w:name="_Toc53183316"/>
      <w:bookmarkStart w:id="12617" w:name="_Toc58916025"/>
      <w:bookmarkStart w:id="12618" w:name="_Toc58918206"/>
      <w:bookmarkStart w:id="12619" w:name="_Toc66694076"/>
      <w:bookmarkStart w:id="12620" w:name="_Toc74916061"/>
      <w:bookmarkStart w:id="12621" w:name="_Toc76114686"/>
      <w:bookmarkStart w:id="12622" w:name="_Toc76544572"/>
      <w:bookmarkStart w:id="12623" w:name="_Toc82536694"/>
      <w:bookmarkStart w:id="12624" w:name="_Toc89952987"/>
      <w:bookmarkStart w:id="12625" w:name="_Toc98766803"/>
      <w:bookmarkStart w:id="12626" w:name="_Toc99703166"/>
      <w:bookmarkStart w:id="12627" w:name="_Toc106206956"/>
      <w:bookmarkStart w:id="12628" w:name="_Toc115080958"/>
      <w:bookmarkStart w:id="12629" w:name="_Toc121999869"/>
      <w:bookmarkStart w:id="12630" w:name="_Toc124154042"/>
      <w:bookmarkStart w:id="12631" w:name="_Toc124154817"/>
      <w:bookmarkStart w:id="12632" w:name="_Toc131560672"/>
      <w:bookmarkStart w:id="12633" w:name="_Toc137394372"/>
      <w:bookmarkStart w:id="12634" w:name="_Toc163475478"/>
      <w:bookmarkStart w:id="12635" w:name="_Toc176783808"/>
      <w:r w:rsidRPr="00931575">
        <w:t>8.3.3.2</w:t>
      </w:r>
      <w:r w:rsidRPr="00931575">
        <w:tab/>
        <w:t>UCI BLER performance requirements</w:t>
      </w:r>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p>
    <w:p w14:paraId="4C16B05F" w14:textId="77777777" w:rsidR="00C45907" w:rsidRPr="00931575" w:rsidRDefault="00C45907" w:rsidP="00C45907">
      <w:pPr>
        <w:pStyle w:val="Heading5"/>
      </w:pPr>
      <w:bookmarkStart w:id="12636" w:name="_Toc21103007"/>
      <w:bookmarkStart w:id="12637" w:name="_Toc29810856"/>
      <w:bookmarkStart w:id="12638" w:name="_Toc36636216"/>
      <w:bookmarkStart w:id="12639" w:name="_Toc37273162"/>
      <w:bookmarkStart w:id="12640" w:name="_Toc45886250"/>
      <w:bookmarkStart w:id="12641" w:name="_Toc53183317"/>
      <w:bookmarkStart w:id="12642" w:name="_Toc58916026"/>
      <w:bookmarkStart w:id="12643" w:name="_Toc58918207"/>
      <w:bookmarkStart w:id="12644" w:name="_Toc66694077"/>
      <w:bookmarkStart w:id="12645" w:name="_Toc74916062"/>
      <w:bookmarkStart w:id="12646" w:name="_Toc76114687"/>
      <w:bookmarkStart w:id="12647" w:name="_Toc76544573"/>
      <w:bookmarkStart w:id="12648" w:name="_Toc82536695"/>
      <w:bookmarkStart w:id="12649" w:name="_Toc89952988"/>
      <w:bookmarkStart w:id="12650" w:name="_Toc98766804"/>
      <w:bookmarkStart w:id="12651" w:name="_Toc99703167"/>
      <w:bookmarkStart w:id="12652" w:name="_Toc106206957"/>
      <w:bookmarkStart w:id="12653" w:name="_Toc115080959"/>
      <w:bookmarkStart w:id="12654" w:name="_Toc121999870"/>
      <w:bookmarkStart w:id="12655" w:name="_Toc124154043"/>
      <w:bookmarkStart w:id="12656" w:name="_Toc124154818"/>
      <w:bookmarkStart w:id="12657" w:name="_Toc131560673"/>
      <w:bookmarkStart w:id="12658" w:name="_Toc137394373"/>
      <w:bookmarkStart w:id="12659" w:name="_Toc163475479"/>
      <w:bookmarkStart w:id="12660" w:name="_Toc176783809"/>
      <w:r w:rsidRPr="00931575">
        <w:t>8.3.3.2.1</w:t>
      </w:r>
      <w:r w:rsidRPr="00931575">
        <w:tab/>
        <w:t>Definition and applicability</w:t>
      </w:r>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2661" w:name="OLE_LINK14"/>
    </w:p>
    <w:p w14:paraId="6E263439" w14:textId="77777777" w:rsidR="00C45907" w:rsidRPr="00931575" w:rsidRDefault="00C45907" w:rsidP="00C45907">
      <w:pPr>
        <w:pStyle w:val="Heading5"/>
      </w:pPr>
      <w:bookmarkStart w:id="12662" w:name="_Toc21103008"/>
      <w:bookmarkStart w:id="12663" w:name="_Toc29810857"/>
      <w:bookmarkStart w:id="12664" w:name="_Toc36636217"/>
      <w:bookmarkStart w:id="12665" w:name="_Toc37273163"/>
      <w:bookmarkStart w:id="12666" w:name="_Toc45886251"/>
      <w:bookmarkStart w:id="12667" w:name="_Toc53183318"/>
      <w:bookmarkStart w:id="12668" w:name="_Toc58916027"/>
      <w:bookmarkStart w:id="12669" w:name="_Toc58918208"/>
      <w:bookmarkStart w:id="12670" w:name="_Toc66694078"/>
      <w:bookmarkStart w:id="12671" w:name="_Toc74916063"/>
      <w:bookmarkStart w:id="12672" w:name="_Toc76114688"/>
      <w:bookmarkStart w:id="12673" w:name="_Toc76544574"/>
      <w:bookmarkStart w:id="12674" w:name="_Toc82536696"/>
      <w:bookmarkStart w:id="12675" w:name="_Toc89952989"/>
      <w:bookmarkStart w:id="12676" w:name="_Toc98766805"/>
      <w:bookmarkStart w:id="12677" w:name="_Toc99703168"/>
      <w:bookmarkStart w:id="12678" w:name="_Toc106206958"/>
      <w:bookmarkStart w:id="12679" w:name="_Toc115080960"/>
      <w:bookmarkStart w:id="12680" w:name="_Toc121999871"/>
      <w:bookmarkStart w:id="12681" w:name="_Toc124154044"/>
      <w:bookmarkStart w:id="12682" w:name="_Toc124154819"/>
      <w:bookmarkStart w:id="12683" w:name="_Toc131560674"/>
      <w:bookmarkStart w:id="12684" w:name="_Toc137394374"/>
      <w:bookmarkStart w:id="12685" w:name="_Toc163475480"/>
      <w:bookmarkStart w:id="12686" w:name="_Toc176783810"/>
      <w:bookmarkEnd w:id="12661"/>
      <w:r w:rsidRPr="00931575">
        <w:lastRenderedPageBreak/>
        <w:t>8.3.3.2.2</w:t>
      </w:r>
      <w:r w:rsidRPr="00931575">
        <w:tab/>
        <w:t>Minimum Requirement</w:t>
      </w:r>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2687" w:name="_Toc21103009"/>
      <w:bookmarkStart w:id="12688" w:name="_Toc29810858"/>
      <w:bookmarkStart w:id="12689" w:name="_Toc36636218"/>
      <w:bookmarkStart w:id="12690" w:name="_Toc37273164"/>
      <w:bookmarkStart w:id="12691" w:name="_Toc45886252"/>
      <w:bookmarkStart w:id="12692" w:name="_Toc53183319"/>
      <w:bookmarkStart w:id="12693" w:name="_Toc58916028"/>
      <w:bookmarkStart w:id="12694" w:name="_Toc58918209"/>
      <w:bookmarkStart w:id="12695" w:name="_Toc66694079"/>
      <w:bookmarkStart w:id="12696" w:name="_Toc74916064"/>
      <w:bookmarkStart w:id="12697" w:name="_Toc76114689"/>
      <w:bookmarkStart w:id="12698" w:name="_Toc76544575"/>
      <w:bookmarkStart w:id="12699" w:name="_Toc82536697"/>
      <w:bookmarkStart w:id="12700" w:name="_Toc89952990"/>
      <w:bookmarkStart w:id="12701" w:name="_Toc98766806"/>
      <w:bookmarkStart w:id="12702" w:name="_Toc99703169"/>
      <w:bookmarkStart w:id="12703" w:name="_Toc106206959"/>
      <w:bookmarkStart w:id="12704" w:name="_Toc115080961"/>
      <w:bookmarkStart w:id="12705" w:name="_Toc121999872"/>
      <w:bookmarkStart w:id="12706" w:name="_Toc124154045"/>
      <w:bookmarkStart w:id="12707" w:name="_Toc124154820"/>
      <w:bookmarkStart w:id="12708" w:name="_Toc131560675"/>
      <w:bookmarkStart w:id="12709" w:name="_Toc137394375"/>
      <w:bookmarkStart w:id="12710" w:name="_Toc163475481"/>
      <w:bookmarkStart w:id="12711" w:name="_Toc176783811"/>
      <w:r w:rsidRPr="00931575">
        <w:t>8.3.3.2.3</w:t>
      </w:r>
      <w:r w:rsidRPr="00931575">
        <w:tab/>
        <w:t>Test Purpose</w:t>
      </w:r>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2712" w:name="_Toc21103010"/>
      <w:bookmarkStart w:id="12713" w:name="_Toc29810859"/>
      <w:bookmarkStart w:id="12714" w:name="_Toc36636219"/>
      <w:bookmarkStart w:id="12715" w:name="_Toc37273165"/>
      <w:bookmarkStart w:id="12716" w:name="_Toc45886253"/>
      <w:bookmarkStart w:id="12717" w:name="_Toc53183320"/>
      <w:bookmarkStart w:id="12718" w:name="_Toc58916029"/>
      <w:bookmarkStart w:id="12719" w:name="_Toc58918210"/>
      <w:bookmarkStart w:id="12720" w:name="_Toc66694080"/>
      <w:bookmarkStart w:id="12721" w:name="_Toc74916065"/>
      <w:bookmarkStart w:id="12722" w:name="_Toc76114690"/>
      <w:bookmarkStart w:id="12723" w:name="_Toc76544576"/>
      <w:bookmarkStart w:id="12724" w:name="_Toc82536698"/>
      <w:bookmarkStart w:id="12725" w:name="_Toc89952991"/>
      <w:bookmarkStart w:id="12726" w:name="_Toc98766807"/>
      <w:bookmarkStart w:id="12727" w:name="_Toc99703170"/>
      <w:bookmarkStart w:id="12728" w:name="_Toc106206960"/>
      <w:bookmarkStart w:id="12729" w:name="_Toc115080962"/>
      <w:bookmarkStart w:id="12730" w:name="_Toc121999873"/>
      <w:bookmarkStart w:id="12731" w:name="_Toc124154046"/>
      <w:bookmarkStart w:id="12732" w:name="_Toc124154821"/>
      <w:bookmarkStart w:id="12733" w:name="_Toc131560676"/>
      <w:bookmarkStart w:id="12734" w:name="_Toc137394376"/>
      <w:bookmarkStart w:id="12735" w:name="_Toc163475482"/>
      <w:bookmarkStart w:id="12736" w:name="_Toc176783812"/>
      <w:r w:rsidRPr="00931575">
        <w:t>8.3.3.2.4</w:t>
      </w:r>
      <w:r w:rsidRPr="00931575">
        <w:tab/>
        <w:t>Method of test</w:t>
      </w:r>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p>
    <w:p w14:paraId="05E6659C" w14:textId="77777777" w:rsidR="00C45907" w:rsidRPr="00931575" w:rsidRDefault="00C45907" w:rsidP="005624C7">
      <w:pPr>
        <w:pStyle w:val="H6"/>
      </w:pPr>
      <w:bookmarkStart w:id="12737" w:name="_Toc21103011"/>
      <w:bookmarkStart w:id="12738" w:name="_Toc29810860"/>
      <w:bookmarkStart w:id="12739" w:name="_Toc36636220"/>
      <w:bookmarkStart w:id="12740" w:name="_Toc37273166"/>
      <w:bookmarkStart w:id="12741"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2737"/>
      <w:bookmarkEnd w:id="12738"/>
      <w:bookmarkEnd w:id="12739"/>
      <w:bookmarkEnd w:id="12740"/>
      <w:bookmarkEnd w:id="12741"/>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2742"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2743" w:name="_Toc29810861"/>
      <w:bookmarkStart w:id="12744" w:name="_Toc36636221"/>
      <w:bookmarkStart w:id="12745" w:name="_Toc37273167"/>
      <w:bookmarkStart w:id="12746"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2742"/>
      <w:bookmarkEnd w:id="12743"/>
      <w:bookmarkEnd w:id="12744"/>
      <w:bookmarkEnd w:id="12745"/>
      <w:bookmarkEnd w:id="12746"/>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6F1F81">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6F1F81">
            <w:pPr>
              <w:pStyle w:val="TAH"/>
              <w:rPr>
                <w:lang w:eastAsia="zh-CN"/>
              </w:rPr>
            </w:pPr>
            <w:r w:rsidRPr="00931575">
              <w:rPr>
                <w:rFonts w:eastAsia="‚c‚e‚o“Á‘¾ƒSƒVƒbƒN‘Ì"/>
              </w:rPr>
              <w:t>Sub-carrier spacing</w:t>
            </w:r>
          </w:p>
          <w:p w14:paraId="1BF97D2E"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6F1F81">
            <w:pPr>
              <w:pStyle w:val="TAH"/>
              <w:rPr>
                <w:lang w:eastAsia="zh-CN"/>
              </w:rPr>
            </w:pPr>
            <w:r w:rsidRPr="00931575">
              <w:rPr>
                <w:rFonts w:eastAsia="‚c‚e‚o“Á‘¾ƒSƒVƒbƒN‘Ì"/>
              </w:rPr>
              <w:t>Channel bandwidth</w:t>
            </w:r>
          </w:p>
          <w:p w14:paraId="48EAD233" w14:textId="77777777" w:rsidR="00C45907" w:rsidRPr="00931575" w:rsidRDefault="00C45907" w:rsidP="006F1F81">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6F1F81">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6F1F81">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6F1F81">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6F1F81">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6F1F81">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6F1F81">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6F1F81">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6F1F81">
            <w:pPr>
              <w:pStyle w:val="TAC"/>
              <w:rPr>
                <w:lang w:eastAsia="zh-CN"/>
              </w:rPr>
            </w:pPr>
          </w:p>
        </w:tc>
        <w:tc>
          <w:tcPr>
            <w:tcW w:w="2126" w:type="dxa"/>
            <w:tcBorders>
              <w:bottom w:val="nil"/>
            </w:tcBorders>
            <w:shd w:val="clear" w:color="auto" w:fill="auto"/>
          </w:tcPr>
          <w:p w14:paraId="4DAAFAC2" w14:textId="77777777" w:rsidR="00D6396B" w:rsidRPr="00931575" w:rsidRDefault="00D6396B" w:rsidP="006F1F81">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6F1F81">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6F1F81">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6F1F81">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6F1F81">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6F1F81">
            <w:pPr>
              <w:pStyle w:val="TAC"/>
              <w:rPr>
                <w:rFonts w:eastAsia="‚c‚e‚o“Á‘¾ƒSƒVƒbƒN‘Ì"/>
              </w:rPr>
            </w:pPr>
          </w:p>
        </w:tc>
        <w:tc>
          <w:tcPr>
            <w:tcW w:w="1984" w:type="dxa"/>
          </w:tcPr>
          <w:p w14:paraId="31BF1344" w14:textId="77777777" w:rsidR="00D6396B" w:rsidRPr="00931575" w:rsidRDefault="00D6396B" w:rsidP="006F1F81">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6F1F81">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6F1F81">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6F1F81">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6F1F81">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6F1F81">
            <w:pPr>
              <w:pStyle w:val="TAC"/>
              <w:rPr>
                <w:rFonts w:eastAsia="‚c‚e‚o“Á‘¾ƒSƒVƒbƒN‘Ì"/>
              </w:rPr>
            </w:pPr>
          </w:p>
        </w:tc>
        <w:tc>
          <w:tcPr>
            <w:tcW w:w="1984" w:type="dxa"/>
          </w:tcPr>
          <w:p w14:paraId="3AB25DAA"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C1D1B"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C1D1B" w:rsidRPr="00931575" w:rsidRDefault="007C1D1B" w:rsidP="007C1D1B">
            <w:pPr>
              <w:pStyle w:val="TAC"/>
              <w:rPr>
                <w:rFonts w:eastAsia="‚c‚e‚o“Á‘¾ƒSƒVƒbƒN‘Ì"/>
              </w:rPr>
            </w:pPr>
          </w:p>
        </w:tc>
        <w:tc>
          <w:tcPr>
            <w:tcW w:w="2126" w:type="dxa"/>
            <w:tcBorders>
              <w:bottom w:val="nil"/>
            </w:tcBorders>
            <w:shd w:val="clear" w:color="auto" w:fill="auto"/>
          </w:tcPr>
          <w:p w14:paraId="3C85B303" w14:textId="1AA0487B" w:rsidR="007C1D1B" w:rsidRPr="00931575" w:rsidRDefault="007C1D1B" w:rsidP="007C1D1B">
            <w:pPr>
              <w:pStyle w:val="TAC"/>
              <w:rPr>
                <w:lang w:eastAsia="zh-CN"/>
              </w:rPr>
            </w:pPr>
            <w:r w:rsidRPr="00931575">
              <w:rPr>
                <w:rFonts w:hint="eastAsia"/>
                <w:lang w:eastAsia="zh-CN"/>
              </w:rPr>
              <w:t>120 kHz</w:t>
            </w:r>
          </w:p>
        </w:tc>
        <w:tc>
          <w:tcPr>
            <w:tcW w:w="1984" w:type="dxa"/>
          </w:tcPr>
          <w:p w14:paraId="70315B7E" w14:textId="0A159112" w:rsidR="007C1D1B" w:rsidRPr="00931575" w:rsidRDefault="007C1D1B" w:rsidP="007C1D1B">
            <w:pPr>
              <w:pStyle w:val="TAC"/>
              <w:rPr>
                <w:lang w:eastAsia="zh-CN"/>
              </w:rPr>
            </w:pPr>
            <w:r w:rsidRPr="00931575">
              <w:rPr>
                <w:rFonts w:hint="eastAsia"/>
                <w:lang w:eastAsia="zh-CN"/>
              </w:rPr>
              <w:t>50</w:t>
            </w:r>
          </w:p>
        </w:tc>
        <w:tc>
          <w:tcPr>
            <w:tcW w:w="3292" w:type="dxa"/>
          </w:tcPr>
          <w:p w14:paraId="308FF612" w14:textId="3D60E229"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46.08 MHz</w:t>
            </w:r>
            <w:r w:rsidRPr="00DC7CFC" w:rsidDel="00FF1269">
              <w:rPr>
                <w:lang w:val="da-DK" w:eastAsia="zh-CN"/>
              </w:rPr>
              <w:t xml:space="preserve"> </w:t>
            </w:r>
          </w:p>
        </w:tc>
      </w:tr>
      <w:tr w:rsidR="007C1D1B"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61D9F829" w14:textId="77777777" w:rsidR="007C1D1B" w:rsidRPr="00931575" w:rsidRDefault="007C1D1B" w:rsidP="007C1D1B">
            <w:pPr>
              <w:pStyle w:val="TAC"/>
              <w:rPr>
                <w:rFonts w:eastAsia="‚c‚e‚o“Á‘¾ƒSƒVƒbƒN‘Ì"/>
              </w:rPr>
            </w:pPr>
          </w:p>
        </w:tc>
        <w:tc>
          <w:tcPr>
            <w:tcW w:w="1984" w:type="dxa"/>
          </w:tcPr>
          <w:p w14:paraId="02122619" w14:textId="1A7AA147" w:rsidR="007C1D1B" w:rsidRPr="00931575" w:rsidRDefault="007C1D1B" w:rsidP="007C1D1B">
            <w:pPr>
              <w:pStyle w:val="TAC"/>
              <w:rPr>
                <w:lang w:eastAsia="zh-CN"/>
              </w:rPr>
            </w:pPr>
            <w:r w:rsidRPr="00931575">
              <w:rPr>
                <w:rFonts w:hint="eastAsia"/>
                <w:lang w:eastAsia="zh-CN"/>
              </w:rPr>
              <w:t>100</w:t>
            </w:r>
          </w:p>
        </w:tc>
        <w:tc>
          <w:tcPr>
            <w:tcW w:w="3292" w:type="dxa"/>
          </w:tcPr>
          <w:p w14:paraId="0D4C4176" w14:textId="603BB7B7"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7C1D1B" w:rsidRPr="00931575" w14:paraId="50CF156C" w14:textId="77777777" w:rsidTr="001A6C5F">
        <w:trPr>
          <w:cantSplit/>
          <w:jc w:val="center"/>
        </w:trPr>
        <w:tc>
          <w:tcPr>
            <w:tcW w:w="2019" w:type="dxa"/>
            <w:tcBorders>
              <w:top w:val="nil"/>
              <w:bottom w:val="nil"/>
            </w:tcBorders>
            <w:shd w:val="clear" w:color="auto" w:fill="auto"/>
          </w:tcPr>
          <w:p w14:paraId="335ADDD5"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3FFD151D" w14:textId="77777777" w:rsidR="007C1D1B" w:rsidRPr="00931575" w:rsidRDefault="007C1D1B" w:rsidP="007C1D1B">
            <w:pPr>
              <w:pStyle w:val="TAC"/>
              <w:rPr>
                <w:rFonts w:eastAsia="‚c‚e‚o“Á‘¾ƒSƒVƒbƒN‘Ì"/>
              </w:rPr>
            </w:pPr>
          </w:p>
        </w:tc>
        <w:tc>
          <w:tcPr>
            <w:tcW w:w="1984" w:type="dxa"/>
          </w:tcPr>
          <w:p w14:paraId="6B1FC01E" w14:textId="20CBBC16" w:rsidR="007C1D1B" w:rsidRPr="00931575" w:rsidRDefault="007C1D1B" w:rsidP="007C1D1B">
            <w:pPr>
              <w:pStyle w:val="TAC"/>
              <w:rPr>
                <w:lang w:eastAsia="zh-CN"/>
              </w:rPr>
            </w:pPr>
            <w:r w:rsidRPr="00931575">
              <w:rPr>
                <w:rFonts w:hint="eastAsia"/>
                <w:lang w:eastAsia="zh-CN"/>
              </w:rPr>
              <w:t>200</w:t>
            </w:r>
          </w:p>
        </w:tc>
        <w:tc>
          <w:tcPr>
            <w:tcW w:w="3292" w:type="dxa"/>
          </w:tcPr>
          <w:p w14:paraId="3C1A1CC9" w14:textId="3D8B0C44" w:rsidR="007C1D1B" w:rsidRPr="00931575" w:rsidRDefault="007C1D1B" w:rsidP="007C1D1B">
            <w:pPr>
              <w:pStyle w:val="TAC"/>
              <w:rPr>
                <w:rFonts w:eastAsia="‚c‚e‚o“Á‘¾ƒSƒVƒbƒN‘Ì"/>
              </w:rPr>
            </w:pPr>
            <w:r w:rsidRPr="00901617">
              <w:rPr>
                <w:lang w:val="da-DK" w:eastAsia="zh-CN"/>
              </w:rPr>
              <w:t>EIS</w:t>
            </w:r>
            <w:r w:rsidRPr="00901617">
              <w:rPr>
                <w:vertAlign w:val="subscript"/>
                <w:lang w:val="da-DK" w:eastAsia="zh-CN"/>
              </w:rPr>
              <w:t>REFSENS_50M</w:t>
            </w:r>
            <w:r w:rsidRPr="00901617">
              <w:rPr>
                <w:lang w:val="da-DK" w:eastAsia="zh-CN"/>
              </w:rPr>
              <w:t xml:space="preserve"> +  </w:t>
            </w:r>
            <w:r w:rsidRPr="00931575">
              <w:rPr>
                <w:lang w:eastAsia="zh-CN"/>
              </w:rPr>
              <w:t>Δ</w:t>
            </w:r>
            <w:r w:rsidRPr="00901617">
              <w:rPr>
                <w:vertAlign w:val="subscript"/>
                <w:lang w:val="da-DK" w:eastAsia="zh-CN"/>
              </w:rPr>
              <w:t>FR2_REFSENS</w:t>
            </w:r>
            <w:r w:rsidRPr="00901617">
              <w:rPr>
                <w:lang w:val="da-DK" w:eastAsia="zh-CN"/>
              </w:rPr>
              <w:t xml:space="preserve"> + 21 dBm / 190.08 MHz</w:t>
            </w:r>
            <w:r w:rsidRPr="00901617" w:rsidDel="00FF1269">
              <w:rPr>
                <w:lang w:val="da-DK" w:eastAsia="zh-CN"/>
              </w:rPr>
              <w:t xml:space="preserve"> </w:t>
            </w:r>
          </w:p>
        </w:tc>
      </w:tr>
      <w:tr w:rsidR="007C1D1B" w:rsidRPr="00931575" w14:paraId="50BA69F0" w14:textId="77777777" w:rsidTr="001A6C5F">
        <w:trPr>
          <w:cantSplit/>
          <w:jc w:val="center"/>
        </w:trPr>
        <w:tc>
          <w:tcPr>
            <w:tcW w:w="2019" w:type="dxa"/>
            <w:tcBorders>
              <w:top w:val="nil"/>
              <w:bottom w:val="nil"/>
            </w:tcBorders>
            <w:shd w:val="clear" w:color="auto" w:fill="auto"/>
          </w:tcPr>
          <w:p w14:paraId="376786FD"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9B267F0" w14:textId="77777777" w:rsidR="007C1D1B" w:rsidRPr="00931575" w:rsidRDefault="007C1D1B" w:rsidP="007C1D1B">
            <w:pPr>
              <w:pStyle w:val="TAC"/>
              <w:rPr>
                <w:rFonts w:eastAsia="‚c‚e‚o“Á‘¾ƒSƒVƒbƒN‘Ì"/>
              </w:rPr>
            </w:pPr>
          </w:p>
        </w:tc>
        <w:tc>
          <w:tcPr>
            <w:tcW w:w="1984" w:type="dxa"/>
          </w:tcPr>
          <w:p w14:paraId="6C4A155C" w14:textId="1A626618" w:rsidR="007C1D1B" w:rsidRPr="00931575" w:rsidRDefault="007C1D1B" w:rsidP="007C1D1B">
            <w:pPr>
              <w:pStyle w:val="TAC"/>
              <w:rPr>
                <w:lang w:eastAsia="zh-CN"/>
              </w:rPr>
            </w:pPr>
            <w:r>
              <w:rPr>
                <w:lang w:eastAsia="zh-CN"/>
              </w:rPr>
              <w:t>400</w:t>
            </w:r>
          </w:p>
        </w:tc>
        <w:tc>
          <w:tcPr>
            <w:tcW w:w="3292" w:type="dxa"/>
          </w:tcPr>
          <w:p w14:paraId="71226CF2" w14:textId="4BF374F2"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7C1D1B" w:rsidRPr="00931575" w14:paraId="083EEA2A" w14:textId="77777777" w:rsidTr="007F4304">
        <w:trPr>
          <w:cantSplit/>
          <w:jc w:val="center"/>
        </w:trPr>
        <w:tc>
          <w:tcPr>
            <w:tcW w:w="2019" w:type="dxa"/>
            <w:tcBorders>
              <w:top w:val="nil"/>
              <w:bottom w:val="single" w:sz="4" w:space="0" w:color="auto"/>
            </w:tcBorders>
            <w:shd w:val="clear" w:color="auto" w:fill="auto"/>
          </w:tcPr>
          <w:p w14:paraId="502444DE"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A72D051" w14:textId="55DA33AA" w:rsidR="007C1D1B" w:rsidRPr="00931575" w:rsidRDefault="007C1D1B" w:rsidP="007C1D1B">
            <w:pPr>
              <w:pStyle w:val="TAC"/>
              <w:rPr>
                <w:rFonts w:eastAsia="‚c‚e‚o“Á‘¾ƒSƒVƒbƒN‘Ì"/>
              </w:rPr>
            </w:pPr>
            <w:r>
              <w:rPr>
                <w:rFonts w:eastAsia="‚c‚e‚o“Á‘¾ƒSƒVƒbƒN‘Ì"/>
              </w:rPr>
              <w:t>480 kHz</w:t>
            </w:r>
          </w:p>
        </w:tc>
        <w:tc>
          <w:tcPr>
            <w:tcW w:w="1984" w:type="dxa"/>
          </w:tcPr>
          <w:p w14:paraId="41AE7AD5" w14:textId="2EFCF31A" w:rsidR="007C1D1B" w:rsidRPr="00931575" w:rsidRDefault="007C1D1B" w:rsidP="007C1D1B">
            <w:pPr>
              <w:pStyle w:val="TAC"/>
              <w:rPr>
                <w:lang w:eastAsia="zh-CN"/>
              </w:rPr>
            </w:pPr>
            <w:r>
              <w:rPr>
                <w:lang w:eastAsia="zh-CN"/>
              </w:rPr>
              <w:t>400</w:t>
            </w:r>
          </w:p>
        </w:tc>
        <w:tc>
          <w:tcPr>
            <w:tcW w:w="3292" w:type="dxa"/>
          </w:tcPr>
          <w:p w14:paraId="5DAB1B30" w14:textId="3906E6F7"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6F1F81">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6F1F81">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2747" w:name="_MON_1281253042"/>
    <w:bookmarkEnd w:id="12747"/>
    <w:p w14:paraId="2AB0F15F" w14:textId="77777777" w:rsidR="00C45907" w:rsidRPr="00931575" w:rsidRDefault="00C45907" w:rsidP="006F1F81">
      <w:pPr>
        <w:pStyle w:val="TH"/>
        <w:rPr>
          <w:rFonts w:eastAsia="SimSun"/>
        </w:rPr>
      </w:pPr>
      <w:r w:rsidRPr="00931575">
        <w:object w:dxaOrig="8641" w:dyaOrig="541" w14:anchorId="7BAB2CF7">
          <v:shape id="_x0000_i1051" type="#_x0000_t75" style="width:6in;height:25.05pt" o:ole="" fillcolor="window">
            <v:imagedata r:id="rId80" o:title=""/>
          </v:shape>
          <o:OLEObject Type="Embed" ProgID="Word.Picture.8" ShapeID="_x0000_i1051" DrawAspect="Content" ObjectID="_1788604264" r:id="rId81"/>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2748" w:name="_Toc21103013"/>
      <w:bookmarkStart w:id="12749" w:name="_Toc29810862"/>
      <w:bookmarkStart w:id="12750" w:name="_Toc36636222"/>
      <w:bookmarkStart w:id="12751" w:name="_Toc37273168"/>
      <w:bookmarkStart w:id="12752" w:name="_Toc45886256"/>
      <w:bookmarkStart w:id="12753" w:name="_Toc53183321"/>
      <w:bookmarkStart w:id="12754" w:name="_Toc58916030"/>
      <w:bookmarkStart w:id="12755" w:name="_Toc58918211"/>
      <w:bookmarkStart w:id="12756" w:name="_Toc66694081"/>
      <w:bookmarkStart w:id="12757" w:name="_Toc74916066"/>
      <w:bookmarkStart w:id="12758" w:name="_Toc76114691"/>
      <w:bookmarkStart w:id="12759" w:name="_Toc76544577"/>
      <w:bookmarkStart w:id="12760" w:name="_Toc82536699"/>
      <w:bookmarkStart w:id="12761" w:name="_Toc89952992"/>
      <w:bookmarkStart w:id="12762" w:name="_Toc98766808"/>
      <w:bookmarkStart w:id="12763" w:name="_Toc99703171"/>
      <w:bookmarkStart w:id="12764" w:name="_Toc106206961"/>
      <w:bookmarkStart w:id="12765" w:name="_Toc115080963"/>
      <w:bookmarkStart w:id="12766" w:name="_Toc121999874"/>
      <w:bookmarkStart w:id="12767" w:name="_Toc124154047"/>
      <w:bookmarkStart w:id="12768" w:name="_Toc124154822"/>
      <w:bookmarkStart w:id="12769" w:name="_Toc131560677"/>
      <w:bookmarkStart w:id="12770" w:name="_Toc137394377"/>
      <w:bookmarkStart w:id="12771" w:name="_Toc163475483"/>
      <w:bookmarkStart w:id="12772" w:name="_Toc176783813"/>
      <w:r w:rsidRPr="00931575">
        <w:t>8.3.3.2.5</w:t>
      </w:r>
      <w:r w:rsidRPr="00931575">
        <w:tab/>
        <w:t>Test requirement</w:t>
      </w:r>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1600ACC6" w14:textId="77777777" w:rsidR="00C45907" w:rsidRPr="00931575" w:rsidRDefault="00C45907" w:rsidP="005624C7">
      <w:pPr>
        <w:pStyle w:val="H6"/>
      </w:pPr>
      <w:bookmarkStart w:id="12773" w:name="_Toc21103014"/>
      <w:bookmarkStart w:id="12774" w:name="_Toc29810863"/>
      <w:bookmarkStart w:id="12775" w:name="_Toc36636223"/>
      <w:bookmarkStart w:id="12776" w:name="_Toc37273169"/>
      <w:bookmarkStart w:id="12777" w:name="_Toc45886257"/>
      <w:r w:rsidRPr="00931575">
        <w:t>8.3.3.2.5.1</w:t>
      </w:r>
      <w:r w:rsidRPr="00931575">
        <w:tab/>
        <w:t>Requirements for BS type 1-O</w:t>
      </w:r>
      <w:bookmarkEnd w:id="12773"/>
      <w:bookmarkEnd w:id="12774"/>
      <w:bookmarkEnd w:id="12775"/>
      <w:bookmarkEnd w:id="12776"/>
      <w:bookmarkEnd w:id="12777"/>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lastRenderedPageBreak/>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3C2CC54E" w:rsidR="007F4304" w:rsidRPr="00931575" w:rsidRDefault="007F4304" w:rsidP="006F1F81">
            <w:pPr>
              <w:pStyle w:val="TAH"/>
            </w:pPr>
            <w:r w:rsidRPr="00931575">
              <w:t>10</w:t>
            </w:r>
            <w:r w:rsidR="008E1D35">
              <w:t xml:space="preserve"> </w:t>
            </w:r>
            <w:r w:rsidRPr="00931575">
              <w:rPr>
                <w:rFonts w:hint="eastAsia"/>
              </w:rPr>
              <w:t>MHz</w:t>
            </w:r>
          </w:p>
        </w:tc>
        <w:tc>
          <w:tcPr>
            <w:tcW w:w="989" w:type="dxa"/>
          </w:tcPr>
          <w:p w14:paraId="5E1277D4" w14:textId="747BE397" w:rsidR="007F4304" w:rsidRPr="00931575" w:rsidRDefault="007F4304" w:rsidP="006F1F81">
            <w:pPr>
              <w:pStyle w:val="TAH"/>
            </w:pPr>
            <w:r w:rsidRPr="00931575">
              <w:t>20</w:t>
            </w:r>
            <w:r w:rsidR="008E1D35">
              <w:t xml:space="preserve"> </w:t>
            </w:r>
            <w:r w:rsidRPr="00931575">
              <w:rPr>
                <w:rFonts w:hint="eastAsia"/>
              </w:rPr>
              <w:t>MHz</w:t>
            </w:r>
          </w:p>
        </w:tc>
        <w:tc>
          <w:tcPr>
            <w:tcW w:w="1100" w:type="dxa"/>
          </w:tcPr>
          <w:p w14:paraId="058BEEC3" w14:textId="339C7360" w:rsidR="007F4304" w:rsidRPr="00931575" w:rsidRDefault="007F4304" w:rsidP="006F1F81">
            <w:pPr>
              <w:pStyle w:val="TAH"/>
            </w:pPr>
            <w:r w:rsidRPr="00931575">
              <w:t>40</w:t>
            </w:r>
            <w:r w:rsidR="008E1D35">
              <w:t xml:space="preserve"> </w:t>
            </w:r>
            <w:r w:rsidRPr="00931575">
              <w:rPr>
                <w:rFonts w:hint="eastAsia"/>
              </w:rPr>
              <w:t>MHz</w:t>
            </w:r>
          </w:p>
        </w:tc>
        <w:tc>
          <w:tcPr>
            <w:tcW w:w="1021" w:type="dxa"/>
          </w:tcPr>
          <w:p w14:paraId="64537426" w14:textId="758AA7AF" w:rsidR="007F4304" w:rsidRPr="00931575" w:rsidRDefault="007F4304" w:rsidP="006F1F81">
            <w:pPr>
              <w:pStyle w:val="TAH"/>
            </w:pPr>
            <w:r w:rsidRPr="00931575">
              <w:t>100</w:t>
            </w:r>
            <w:r w:rsidR="008E1D35">
              <w:t xml:space="preserve"> </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2778" w:name="_Toc21103015"/>
      <w:bookmarkStart w:id="12779" w:name="_Toc29810864"/>
      <w:bookmarkStart w:id="12780" w:name="_Toc36636224"/>
      <w:bookmarkStart w:id="12781" w:name="_Toc37273170"/>
      <w:bookmarkStart w:id="12782"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2778"/>
      <w:bookmarkEnd w:id="12779"/>
      <w:bookmarkEnd w:id="12780"/>
      <w:bookmarkEnd w:id="12781"/>
      <w:bookmarkEnd w:id="12782"/>
    </w:p>
    <w:p w14:paraId="0295DFB8" w14:textId="55D2D60B" w:rsidR="00C45907" w:rsidRPr="00931575" w:rsidRDefault="00A63FA5"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w:t>
      </w:r>
      <w:r>
        <w:rPr>
          <w:rFonts w:eastAsia="SimSun"/>
        </w:rPr>
        <w:t>to</w:t>
      </w:r>
      <w:r w:rsidRPr="00931575">
        <w:rPr>
          <w:rFonts w:eastAsia="SimSun"/>
        </w:rPr>
        <w:t xml:space="preserve">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w:t>
      </w:r>
      <w:r>
        <w:rPr>
          <w:rFonts w:eastAsia="SimSun"/>
        </w:rPr>
        <w:t>4</w:t>
      </w:r>
      <w:r w:rsidRPr="00931575">
        <w:rPr>
          <w:rFonts w:eastAsia="SimSun"/>
        </w:rPr>
        <w:t>.</w:t>
      </w:r>
    </w:p>
    <w:p w14:paraId="4AB449FE" w14:textId="40B8C7AC"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60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3F3D4B64"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120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4D6CE7C3" w:rsidR="00C45907" w:rsidRDefault="00C45907" w:rsidP="00A63FA5"/>
    <w:p w14:paraId="69546FF1" w14:textId="77777777" w:rsidR="00A63FA5" w:rsidRPr="00931575" w:rsidRDefault="00A63FA5" w:rsidP="00A63FA5">
      <w:pPr>
        <w:pStyle w:val="TH"/>
      </w:pPr>
      <w:r w:rsidRPr="00931575">
        <w:t>Table 8.3</w:t>
      </w:r>
      <w:r>
        <w:t>.3.2</w:t>
      </w:r>
      <w:r w:rsidRPr="00931575">
        <w:t>.5.2-</w:t>
      </w:r>
      <w:r>
        <w:t>3</w:t>
      </w:r>
      <w:r w:rsidRPr="00931575">
        <w:t xml:space="preserve">: </w:t>
      </w:r>
      <w:r w:rsidRPr="001B5298">
        <w:t xml:space="preserve">Required SNR </w:t>
      </w:r>
      <w:r w:rsidRPr="00931575">
        <w:t xml:space="preserve">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1394BCD7" w14:textId="77777777" w:rsidTr="001A6C5F">
        <w:trPr>
          <w:cantSplit/>
          <w:jc w:val="center"/>
        </w:trPr>
        <w:tc>
          <w:tcPr>
            <w:tcW w:w="1007" w:type="dxa"/>
            <w:tcBorders>
              <w:bottom w:val="nil"/>
            </w:tcBorders>
            <w:shd w:val="clear" w:color="auto" w:fill="auto"/>
          </w:tcPr>
          <w:p w14:paraId="6757649D"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1EBBC2BD"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242A8F20"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0FC17686"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0BECB97E" w14:textId="77777777" w:rsidR="00A63FA5" w:rsidRPr="00931575" w:rsidRDefault="00A63FA5" w:rsidP="001A6C5F">
            <w:pPr>
              <w:pStyle w:val="TAH"/>
            </w:pPr>
            <w:r w:rsidRPr="00931575">
              <w:t>Channel bandwidth / SNR (dB)</w:t>
            </w:r>
          </w:p>
        </w:tc>
      </w:tr>
      <w:tr w:rsidR="00A63FA5" w:rsidRPr="00931575" w14:paraId="7D6C6CD8" w14:textId="77777777" w:rsidTr="001A6C5F">
        <w:trPr>
          <w:cantSplit/>
          <w:jc w:val="center"/>
        </w:trPr>
        <w:tc>
          <w:tcPr>
            <w:tcW w:w="1007" w:type="dxa"/>
            <w:tcBorders>
              <w:top w:val="nil"/>
              <w:bottom w:val="single" w:sz="4" w:space="0" w:color="auto"/>
            </w:tcBorders>
            <w:shd w:val="clear" w:color="auto" w:fill="auto"/>
          </w:tcPr>
          <w:p w14:paraId="4C1D4212"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197C8EB3"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5A7B1A8E"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3FB695E6" w14:textId="77777777" w:rsidR="00A63FA5" w:rsidRPr="00931575" w:rsidRDefault="00A63FA5" w:rsidP="001A6C5F">
            <w:pPr>
              <w:pStyle w:val="TAH"/>
            </w:pPr>
          </w:p>
        </w:tc>
        <w:tc>
          <w:tcPr>
            <w:tcW w:w="1988" w:type="dxa"/>
          </w:tcPr>
          <w:p w14:paraId="5AA16A00" w14:textId="77777777" w:rsidR="00A63FA5" w:rsidRPr="00F36873" w:rsidRDefault="00A63FA5" w:rsidP="001A6C5F">
            <w:pPr>
              <w:pStyle w:val="TAH"/>
            </w:pPr>
            <w:r w:rsidRPr="00F36873">
              <w:t>100 MHz</w:t>
            </w:r>
          </w:p>
        </w:tc>
      </w:tr>
      <w:tr w:rsidR="00A63FA5" w:rsidRPr="00931575" w14:paraId="2AC0EAD3" w14:textId="77777777" w:rsidTr="001A6C5F">
        <w:trPr>
          <w:cantSplit/>
          <w:jc w:val="center"/>
        </w:trPr>
        <w:tc>
          <w:tcPr>
            <w:tcW w:w="1007" w:type="dxa"/>
            <w:tcBorders>
              <w:bottom w:val="single" w:sz="4" w:space="0" w:color="auto"/>
            </w:tcBorders>
            <w:shd w:val="clear" w:color="auto" w:fill="auto"/>
          </w:tcPr>
          <w:p w14:paraId="43989B6C"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8F48F0" w14:textId="77777777" w:rsidR="00A63FA5" w:rsidRPr="00931575" w:rsidRDefault="00A63FA5" w:rsidP="001A6C5F">
            <w:pPr>
              <w:pStyle w:val="TAC"/>
            </w:pPr>
            <w:r w:rsidRPr="00931575">
              <w:t>2</w:t>
            </w:r>
          </w:p>
        </w:tc>
        <w:tc>
          <w:tcPr>
            <w:tcW w:w="918" w:type="dxa"/>
            <w:tcBorders>
              <w:bottom w:val="single" w:sz="4" w:space="0" w:color="auto"/>
            </w:tcBorders>
          </w:tcPr>
          <w:p w14:paraId="23EDFCB3"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7C042CE0" w14:textId="77777777" w:rsidR="00A63FA5" w:rsidRPr="00931575" w:rsidRDefault="00A63FA5" w:rsidP="001A6C5F">
            <w:pPr>
              <w:pStyle w:val="TAC"/>
            </w:pPr>
            <w:r w:rsidRPr="0017373C">
              <w:t>TDLA30-650 Low</w:t>
            </w:r>
          </w:p>
        </w:tc>
        <w:tc>
          <w:tcPr>
            <w:tcW w:w="1988" w:type="dxa"/>
            <w:tcBorders>
              <w:bottom w:val="single" w:sz="4" w:space="0" w:color="auto"/>
            </w:tcBorders>
          </w:tcPr>
          <w:p w14:paraId="473A8303" w14:textId="77777777" w:rsidR="00A63FA5" w:rsidRPr="00F36873" w:rsidRDefault="00A63FA5" w:rsidP="001A6C5F">
            <w:pPr>
              <w:pStyle w:val="TAC"/>
            </w:pPr>
            <w:r w:rsidRPr="00F36873">
              <w:t>2.</w:t>
            </w:r>
            <w:r>
              <w:t>7</w:t>
            </w:r>
          </w:p>
        </w:tc>
      </w:tr>
    </w:tbl>
    <w:p w14:paraId="45FD673C" w14:textId="77777777" w:rsidR="00A63FA5" w:rsidRDefault="00A63FA5" w:rsidP="00A63FA5">
      <w:pPr>
        <w:rPr>
          <w:highlight w:val="yellow"/>
          <w:lang w:eastAsia="zh-CN"/>
        </w:rPr>
      </w:pPr>
    </w:p>
    <w:p w14:paraId="256E46AF" w14:textId="77777777" w:rsidR="00A63FA5" w:rsidRPr="00931575" w:rsidRDefault="00A63FA5" w:rsidP="00A63FA5">
      <w:pPr>
        <w:pStyle w:val="TH"/>
      </w:pPr>
      <w:r w:rsidRPr="00931575">
        <w:t>Table 8.3.</w:t>
      </w:r>
      <w:r>
        <w:t>3.2</w:t>
      </w:r>
      <w:r w:rsidRPr="00931575">
        <w:t>.5.2-</w:t>
      </w:r>
      <w:r>
        <w:t>4</w:t>
      </w:r>
      <w:r w:rsidRPr="00931575">
        <w:t xml:space="preserve">: </w:t>
      </w:r>
      <w:r w:rsidRPr="001B5298">
        <w:t xml:space="preserve">Required SNR </w:t>
      </w:r>
      <w:r w:rsidRPr="00931575">
        <w:t xml:space="preserve">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62CE6260" w14:textId="77777777" w:rsidTr="001A6C5F">
        <w:trPr>
          <w:cantSplit/>
          <w:jc w:val="center"/>
        </w:trPr>
        <w:tc>
          <w:tcPr>
            <w:tcW w:w="1007" w:type="dxa"/>
            <w:tcBorders>
              <w:bottom w:val="nil"/>
            </w:tcBorders>
            <w:shd w:val="clear" w:color="auto" w:fill="auto"/>
          </w:tcPr>
          <w:p w14:paraId="129A71E8"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4A108BF3"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77D5CBBB"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5FF5B8B2"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70BB76ED" w14:textId="77777777" w:rsidR="00A63FA5" w:rsidRPr="00931575" w:rsidRDefault="00A63FA5" w:rsidP="001A6C5F">
            <w:pPr>
              <w:pStyle w:val="TAH"/>
            </w:pPr>
            <w:r w:rsidRPr="00931575">
              <w:t>Channel bandwidth / SNR (dB)</w:t>
            </w:r>
          </w:p>
        </w:tc>
      </w:tr>
      <w:tr w:rsidR="00A63FA5" w:rsidRPr="00931575" w14:paraId="6AEEF1EB" w14:textId="77777777" w:rsidTr="001A6C5F">
        <w:trPr>
          <w:cantSplit/>
          <w:jc w:val="center"/>
        </w:trPr>
        <w:tc>
          <w:tcPr>
            <w:tcW w:w="1007" w:type="dxa"/>
            <w:tcBorders>
              <w:top w:val="nil"/>
              <w:bottom w:val="single" w:sz="4" w:space="0" w:color="auto"/>
            </w:tcBorders>
            <w:shd w:val="clear" w:color="auto" w:fill="auto"/>
          </w:tcPr>
          <w:p w14:paraId="22A0D584"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0F2BFE3A"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25C49F4F"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032061EF" w14:textId="77777777" w:rsidR="00A63FA5" w:rsidRPr="00931575" w:rsidRDefault="00A63FA5" w:rsidP="001A6C5F">
            <w:pPr>
              <w:pStyle w:val="TAH"/>
            </w:pPr>
          </w:p>
        </w:tc>
        <w:tc>
          <w:tcPr>
            <w:tcW w:w="1988" w:type="dxa"/>
          </w:tcPr>
          <w:p w14:paraId="0C59C533" w14:textId="77777777" w:rsidR="00A63FA5" w:rsidRPr="00E57CB1" w:rsidRDefault="00A63FA5" w:rsidP="001A6C5F">
            <w:pPr>
              <w:pStyle w:val="TAH"/>
            </w:pPr>
            <w:r w:rsidRPr="00E57CB1">
              <w:t>400 MHz</w:t>
            </w:r>
          </w:p>
        </w:tc>
      </w:tr>
      <w:tr w:rsidR="00A63FA5" w:rsidRPr="00931575" w14:paraId="624A0DD0" w14:textId="77777777" w:rsidTr="001A6C5F">
        <w:trPr>
          <w:cantSplit/>
          <w:jc w:val="center"/>
        </w:trPr>
        <w:tc>
          <w:tcPr>
            <w:tcW w:w="1007" w:type="dxa"/>
            <w:tcBorders>
              <w:bottom w:val="single" w:sz="4" w:space="0" w:color="auto"/>
            </w:tcBorders>
            <w:shd w:val="clear" w:color="auto" w:fill="auto"/>
          </w:tcPr>
          <w:p w14:paraId="6BC3C4A3"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5B9115" w14:textId="77777777" w:rsidR="00A63FA5" w:rsidRPr="00931575" w:rsidRDefault="00A63FA5" w:rsidP="001A6C5F">
            <w:pPr>
              <w:pStyle w:val="TAC"/>
            </w:pPr>
            <w:r w:rsidRPr="00931575">
              <w:t>2</w:t>
            </w:r>
          </w:p>
        </w:tc>
        <w:tc>
          <w:tcPr>
            <w:tcW w:w="918" w:type="dxa"/>
            <w:tcBorders>
              <w:bottom w:val="single" w:sz="4" w:space="0" w:color="auto"/>
            </w:tcBorders>
          </w:tcPr>
          <w:p w14:paraId="63D9B3CF"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31D3FC98" w14:textId="77777777" w:rsidR="00A63FA5" w:rsidRPr="00931575" w:rsidRDefault="00A63FA5" w:rsidP="001A6C5F">
            <w:pPr>
              <w:pStyle w:val="TAC"/>
            </w:pPr>
            <w:r w:rsidRPr="0017373C">
              <w:t>TDLA10-650 Low</w:t>
            </w:r>
          </w:p>
        </w:tc>
        <w:tc>
          <w:tcPr>
            <w:tcW w:w="1988" w:type="dxa"/>
            <w:tcBorders>
              <w:bottom w:val="single" w:sz="4" w:space="0" w:color="auto"/>
            </w:tcBorders>
          </w:tcPr>
          <w:p w14:paraId="2C8E1861" w14:textId="77777777" w:rsidR="00A63FA5" w:rsidRPr="00E57CB1" w:rsidRDefault="00A63FA5" w:rsidP="001A6C5F">
            <w:pPr>
              <w:pStyle w:val="TAC"/>
            </w:pPr>
            <w:r w:rsidRPr="00E57CB1">
              <w:t>3.2</w:t>
            </w:r>
          </w:p>
        </w:tc>
      </w:tr>
    </w:tbl>
    <w:p w14:paraId="6603F9B5" w14:textId="77777777" w:rsidR="00A63FA5" w:rsidRPr="00931575" w:rsidRDefault="00A63FA5" w:rsidP="00A63FA5"/>
    <w:p w14:paraId="39D11806" w14:textId="77777777" w:rsidR="00C45907" w:rsidRPr="00931575" w:rsidRDefault="00C45907" w:rsidP="00C45907">
      <w:pPr>
        <w:pStyle w:val="Heading3"/>
      </w:pPr>
      <w:bookmarkStart w:id="12783" w:name="_Toc21103016"/>
      <w:bookmarkStart w:id="12784" w:name="_Toc29810865"/>
      <w:bookmarkStart w:id="12785" w:name="_Toc36636225"/>
      <w:bookmarkStart w:id="12786" w:name="_Toc37273171"/>
      <w:bookmarkStart w:id="12787" w:name="_Toc45886259"/>
      <w:bookmarkStart w:id="12788" w:name="_Toc53183322"/>
      <w:bookmarkStart w:id="12789" w:name="_Toc58916031"/>
      <w:bookmarkStart w:id="12790" w:name="_Toc58918212"/>
      <w:bookmarkStart w:id="12791" w:name="_Toc66694082"/>
      <w:bookmarkStart w:id="12792" w:name="_Toc74916067"/>
      <w:bookmarkStart w:id="12793" w:name="_Toc76114692"/>
      <w:bookmarkStart w:id="12794" w:name="_Toc76544578"/>
      <w:bookmarkStart w:id="12795" w:name="_Toc82536700"/>
      <w:bookmarkStart w:id="12796" w:name="_Toc89952993"/>
      <w:bookmarkStart w:id="12797" w:name="_Toc98766809"/>
      <w:bookmarkStart w:id="12798" w:name="_Toc99703172"/>
      <w:bookmarkStart w:id="12799" w:name="_Toc106206962"/>
      <w:bookmarkStart w:id="12800" w:name="_Toc115080964"/>
      <w:bookmarkStart w:id="12801" w:name="_Toc121999875"/>
      <w:bookmarkStart w:id="12802" w:name="_Toc124154048"/>
      <w:bookmarkStart w:id="12803" w:name="_Toc124154823"/>
      <w:bookmarkStart w:id="12804" w:name="_Toc131560678"/>
      <w:bookmarkStart w:id="12805" w:name="_Toc137394378"/>
      <w:bookmarkStart w:id="12806" w:name="_Toc163475484"/>
      <w:bookmarkStart w:id="12807" w:name="_Toc176783814"/>
      <w:r w:rsidRPr="00931575">
        <w:t>8.3.4</w:t>
      </w:r>
      <w:r w:rsidRPr="00931575">
        <w:tab/>
        <w:t>Performance requirements for PUCCH format 3</w:t>
      </w:r>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p>
    <w:p w14:paraId="259364FD" w14:textId="77777777" w:rsidR="00C45907" w:rsidRPr="00931575" w:rsidRDefault="00C45907" w:rsidP="00C45907">
      <w:pPr>
        <w:pStyle w:val="Heading4"/>
      </w:pPr>
      <w:bookmarkStart w:id="12808" w:name="_Toc21103017"/>
      <w:bookmarkStart w:id="12809" w:name="_Toc29810866"/>
      <w:bookmarkStart w:id="12810" w:name="_Toc36636226"/>
      <w:bookmarkStart w:id="12811" w:name="_Toc37273172"/>
      <w:bookmarkStart w:id="12812" w:name="_Toc45886260"/>
      <w:bookmarkStart w:id="12813" w:name="_Toc53183323"/>
      <w:bookmarkStart w:id="12814" w:name="_Toc58916032"/>
      <w:bookmarkStart w:id="12815" w:name="_Toc58918213"/>
      <w:bookmarkStart w:id="12816" w:name="_Toc66694083"/>
      <w:bookmarkStart w:id="12817" w:name="_Toc74916068"/>
      <w:bookmarkStart w:id="12818" w:name="_Toc76114693"/>
      <w:bookmarkStart w:id="12819" w:name="_Toc76544579"/>
      <w:bookmarkStart w:id="12820" w:name="_Toc82536701"/>
      <w:bookmarkStart w:id="12821" w:name="_Toc89952994"/>
      <w:bookmarkStart w:id="12822" w:name="_Toc98766810"/>
      <w:bookmarkStart w:id="12823" w:name="_Toc99703173"/>
      <w:bookmarkStart w:id="12824" w:name="_Toc106206963"/>
      <w:bookmarkStart w:id="12825" w:name="_Toc115080965"/>
      <w:bookmarkStart w:id="12826" w:name="_Toc121999876"/>
      <w:bookmarkStart w:id="12827" w:name="_Toc124154049"/>
      <w:bookmarkStart w:id="12828" w:name="_Toc124154824"/>
      <w:bookmarkStart w:id="12829" w:name="_Toc131560679"/>
      <w:bookmarkStart w:id="12830" w:name="_Toc137394379"/>
      <w:bookmarkStart w:id="12831" w:name="_Toc163475485"/>
      <w:bookmarkStart w:id="12832" w:name="_Toc176783815"/>
      <w:r w:rsidRPr="00931575">
        <w:t>8.3.4.1</w:t>
      </w:r>
      <w:r w:rsidRPr="00931575">
        <w:tab/>
        <w:t>Definition and applicability</w:t>
      </w:r>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2833" w:name="_Toc21103018"/>
      <w:bookmarkStart w:id="12834" w:name="_Toc29810867"/>
      <w:bookmarkStart w:id="12835" w:name="_Toc36636227"/>
      <w:bookmarkStart w:id="12836" w:name="_Toc37273173"/>
      <w:bookmarkStart w:id="12837" w:name="_Toc45886261"/>
      <w:bookmarkStart w:id="12838" w:name="_Toc53183324"/>
      <w:bookmarkStart w:id="12839" w:name="_Toc58916033"/>
      <w:bookmarkStart w:id="12840" w:name="_Toc58918214"/>
      <w:bookmarkStart w:id="12841" w:name="_Toc66694084"/>
      <w:bookmarkStart w:id="12842" w:name="_Toc74916069"/>
      <w:bookmarkStart w:id="12843" w:name="_Toc76114694"/>
      <w:bookmarkStart w:id="12844" w:name="_Toc76544580"/>
      <w:bookmarkStart w:id="12845" w:name="_Toc82536702"/>
      <w:bookmarkStart w:id="12846" w:name="_Toc89952995"/>
      <w:bookmarkStart w:id="12847" w:name="_Toc98766811"/>
      <w:bookmarkStart w:id="12848" w:name="_Toc99703174"/>
      <w:bookmarkStart w:id="12849" w:name="_Toc106206964"/>
      <w:bookmarkStart w:id="12850" w:name="_Toc115080966"/>
      <w:bookmarkStart w:id="12851" w:name="_Toc121999877"/>
      <w:bookmarkStart w:id="12852" w:name="_Toc124154050"/>
      <w:bookmarkStart w:id="12853" w:name="_Toc124154825"/>
      <w:bookmarkStart w:id="12854" w:name="_Toc131560680"/>
      <w:bookmarkStart w:id="12855" w:name="_Toc137394380"/>
      <w:bookmarkStart w:id="12856" w:name="_Toc163475486"/>
      <w:bookmarkStart w:id="12857" w:name="_Toc176783816"/>
      <w:r w:rsidRPr="00931575">
        <w:lastRenderedPageBreak/>
        <w:t>8.3.4.2</w:t>
      </w:r>
      <w:r w:rsidRPr="00931575">
        <w:tab/>
        <w:t>Minimum requirement</w:t>
      </w:r>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2858" w:name="_Toc21103019"/>
      <w:bookmarkStart w:id="12859" w:name="_Toc29810868"/>
      <w:bookmarkStart w:id="12860" w:name="_Toc36636228"/>
      <w:bookmarkStart w:id="12861" w:name="_Toc37273174"/>
      <w:bookmarkStart w:id="12862" w:name="_Toc45886262"/>
      <w:bookmarkStart w:id="12863" w:name="_Toc53183325"/>
      <w:bookmarkStart w:id="12864" w:name="_Toc58916034"/>
      <w:bookmarkStart w:id="12865" w:name="_Toc58918215"/>
      <w:bookmarkStart w:id="12866" w:name="_Toc66694085"/>
      <w:bookmarkStart w:id="12867" w:name="_Toc74916070"/>
      <w:bookmarkStart w:id="12868" w:name="_Toc76114695"/>
      <w:bookmarkStart w:id="12869" w:name="_Toc76544581"/>
      <w:bookmarkStart w:id="12870" w:name="_Toc82536703"/>
      <w:bookmarkStart w:id="12871" w:name="_Toc89952996"/>
      <w:bookmarkStart w:id="12872" w:name="_Toc98766812"/>
      <w:bookmarkStart w:id="12873" w:name="_Toc99703175"/>
      <w:bookmarkStart w:id="12874" w:name="_Toc106206965"/>
      <w:bookmarkStart w:id="12875" w:name="_Toc115080967"/>
      <w:bookmarkStart w:id="12876" w:name="_Toc121999878"/>
      <w:bookmarkStart w:id="12877" w:name="_Toc124154051"/>
      <w:bookmarkStart w:id="12878" w:name="_Toc124154826"/>
      <w:bookmarkStart w:id="12879" w:name="_Toc131560681"/>
      <w:bookmarkStart w:id="12880" w:name="_Toc137394381"/>
      <w:bookmarkStart w:id="12881" w:name="_Toc163475487"/>
      <w:bookmarkStart w:id="12882" w:name="_Toc176783817"/>
      <w:r w:rsidRPr="00931575">
        <w:t>8.3.4.3</w:t>
      </w:r>
      <w:r w:rsidRPr="00931575">
        <w:tab/>
        <w:t>Test purpose</w:t>
      </w:r>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2883" w:name="_Toc21103020"/>
      <w:bookmarkStart w:id="12884" w:name="_Toc29810869"/>
      <w:bookmarkStart w:id="12885" w:name="_Toc36636229"/>
      <w:bookmarkStart w:id="12886" w:name="_Toc37273175"/>
      <w:bookmarkStart w:id="12887" w:name="_Toc45886263"/>
      <w:bookmarkStart w:id="12888" w:name="_Toc53183326"/>
      <w:bookmarkStart w:id="12889" w:name="_Toc58916035"/>
      <w:bookmarkStart w:id="12890" w:name="_Toc58918216"/>
      <w:bookmarkStart w:id="12891" w:name="_Toc66694086"/>
      <w:bookmarkStart w:id="12892" w:name="_Toc74916071"/>
      <w:bookmarkStart w:id="12893" w:name="_Toc76114696"/>
      <w:bookmarkStart w:id="12894" w:name="_Toc76544582"/>
      <w:bookmarkStart w:id="12895" w:name="_Toc82536704"/>
      <w:bookmarkStart w:id="12896" w:name="_Toc89952997"/>
      <w:bookmarkStart w:id="12897" w:name="_Toc98766813"/>
      <w:bookmarkStart w:id="12898" w:name="_Toc99703176"/>
      <w:bookmarkStart w:id="12899" w:name="_Toc106206966"/>
      <w:bookmarkStart w:id="12900" w:name="_Toc115080968"/>
      <w:bookmarkStart w:id="12901" w:name="_Toc121999879"/>
      <w:bookmarkStart w:id="12902" w:name="_Toc124154052"/>
      <w:bookmarkStart w:id="12903" w:name="_Toc124154827"/>
      <w:bookmarkStart w:id="12904" w:name="_Toc131560682"/>
      <w:bookmarkStart w:id="12905" w:name="_Toc137394382"/>
      <w:bookmarkStart w:id="12906" w:name="_Toc163475488"/>
      <w:bookmarkStart w:id="12907" w:name="_Toc176783818"/>
      <w:r w:rsidRPr="00931575">
        <w:t>8.3.4.4</w:t>
      </w:r>
      <w:r w:rsidRPr="00931575">
        <w:tab/>
        <w:t>Method of test</w:t>
      </w:r>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p>
    <w:p w14:paraId="12973DB5" w14:textId="77777777" w:rsidR="00C45907" w:rsidRPr="00931575" w:rsidRDefault="00C45907" w:rsidP="00C45907">
      <w:pPr>
        <w:pStyle w:val="Heading5"/>
      </w:pPr>
      <w:bookmarkStart w:id="12908" w:name="_Toc21103021"/>
      <w:bookmarkStart w:id="12909" w:name="_Toc29810870"/>
      <w:bookmarkStart w:id="12910" w:name="_Toc36636230"/>
      <w:bookmarkStart w:id="12911" w:name="_Toc37273176"/>
      <w:bookmarkStart w:id="12912" w:name="_Toc45886264"/>
      <w:bookmarkStart w:id="12913" w:name="_Toc53183327"/>
      <w:bookmarkStart w:id="12914" w:name="_Toc58916036"/>
      <w:bookmarkStart w:id="12915" w:name="_Toc58918217"/>
      <w:bookmarkStart w:id="12916" w:name="_Toc66694087"/>
      <w:bookmarkStart w:id="12917" w:name="_Toc74916072"/>
      <w:bookmarkStart w:id="12918" w:name="_Toc76114697"/>
      <w:bookmarkStart w:id="12919" w:name="_Toc76544583"/>
      <w:bookmarkStart w:id="12920" w:name="_Toc82536705"/>
      <w:bookmarkStart w:id="12921" w:name="_Toc89952998"/>
      <w:bookmarkStart w:id="12922" w:name="_Toc98766814"/>
      <w:bookmarkStart w:id="12923" w:name="_Toc99703177"/>
      <w:bookmarkStart w:id="12924" w:name="_Toc106206967"/>
      <w:bookmarkStart w:id="12925" w:name="_Toc115080969"/>
      <w:bookmarkStart w:id="12926" w:name="_Toc121999880"/>
      <w:bookmarkStart w:id="12927" w:name="_Toc124154053"/>
      <w:bookmarkStart w:id="12928" w:name="_Toc124154828"/>
      <w:bookmarkStart w:id="12929" w:name="_Toc131560683"/>
      <w:bookmarkStart w:id="12930" w:name="_Toc137394383"/>
      <w:bookmarkStart w:id="12931" w:name="_Toc163475489"/>
      <w:bookmarkStart w:id="12932" w:name="_Toc176783819"/>
      <w:r w:rsidRPr="00931575">
        <w:t>8.3.4.4.1</w:t>
      </w:r>
      <w:r w:rsidRPr="00931575">
        <w:tab/>
        <w:t>Initial conditions</w:t>
      </w:r>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2933"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2934" w:name="_Toc29810871"/>
      <w:bookmarkStart w:id="12935" w:name="_Toc36636231"/>
      <w:bookmarkStart w:id="12936" w:name="_Toc37273177"/>
      <w:bookmarkStart w:id="12937" w:name="_Toc45886265"/>
      <w:bookmarkStart w:id="12938" w:name="_Toc53183328"/>
      <w:bookmarkStart w:id="12939" w:name="_Toc58916037"/>
      <w:bookmarkStart w:id="12940" w:name="_Toc58918218"/>
      <w:bookmarkStart w:id="12941" w:name="_Toc66694088"/>
      <w:bookmarkStart w:id="12942" w:name="_Toc74916073"/>
      <w:bookmarkStart w:id="12943" w:name="_Toc76114698"/>
      <w:bookmarkStart w:id="12944" w:name="_Toc76544584"/>
      <w:bookmarkStart w:id="12945" w:name="_Toc82536706"/>
      <w:bookmarkStart w:id="12946" w:name="_Toc89952999"/>
      <w:bookmarkStart w:id="12947" w:name="_Toc98766815"/>
      <w:bookmarkStart w:id="12948" w:name="_Toc99703178"/>
      <w:bookmarkStart w:id="12949" w:name="_Toc106206968"/>
      <w:bookmarkStart w:id="12950" w:name="_Toc115080970"/>
      <w:bookmarkStart w:id="12951" w:name="_Toc121999881"/>
      <w:bookmarkStart w:id="12952" w:name="_Toc124154054"/>
      <w:bookmarkStart w:id="12953" w:name="_Toc124154829"/>
      <w:bookmarkStart w:id="12954" w:name="_Toc131560684"/>
      <w:bookmarkStart w:id="12955" w:name="_Toc137394384"/>
      <w:bookmarkStart w:id="12956" w:name="_Toc163475490"/>
      <w:bookmarkStart w:id="12957" w:name="_Toc176783820"/>
      <w:r w:rsidRPr="00931575">
        <w:t>8.3.4.4.2</w:t>
      </w:r>
      <w:r w:rsidRPr="00931575">
        <w:tab/>
        <w:t>Procedure</w:t>
      </w:r>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6F1F81">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6F1F81">
            <w:pPr>
              <w:pStyle w:val="TAH"/>
              <w:rPr>
                <w:rFonts w:eastAsia="Yu Mincho"/>
              </w:rPr>
            </w:pPr>
            <w:r w:rsidRPr="00931575">
              <w:rPr>
                <w:rFonts w:eastAsia="Yu Mincho"/>
              </w:rPr>
              <w:t>Subcarrier spacing</w:t>
            </w:r>
          </w:p>
          <w:p w14:paraId="4385786C"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6F1F81">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6F1F81">
            <w:pPr>
              <w:pStyle w:val="TAC"/>
              <w:rPr>
                <w:rFonts w:eastAsia="‚c‚e‚o“Á‘¾ƒSƒVƒbƒN‘Ì"/>
              </w:rPr>
            </w:pPr>
          </w:p>
        </w:tc>
        <w:tc>
          <w:tcPr>
            <w:tcW w:w="1984" w:type="dxa"/>
          </w:tcPr>
          <w:p w14:paraId="26152B17" w14:textId="77777777" w:rsidR="00D6396B" w:rsidRPr="00931575" w:rsidRDefault="00D6396B" w:rsidP="006F1F81">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6F1F81">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6F1F81">
            <w:pPr>
              <w:pStyle w:val="TAC"/>
              <w:rPr>
                <w:lang w:eastAsia="zh-CN"/>
              </w:rPr>
            </w:pPr>
            <w:r w:rsidRPr="00931575">
              <w:rPr>
                <w:lang w:eastAsia="zh-CN"/>
              </w:rPr>
              <w:t>60</w:t>
            </w:r>
          </w:p>
        </w:tc>
        <w:tc>
          <w:tcPr>
            <w:tcW w:w="1984" w:type="dxa"/>
          </w:tcPr>
          <w:p w14:paraId="2AFBFF21" w14:textId="77777777" w:rsidR="00D6396B" w:rsidRPr="00931575" w:rsidRDefault="00D6396B" w:rsidP="006F1F81">
            <w:pPr>
              <w:pStyle w:val="TAC"/>
              <w:rPr>
                <w:lang w:eastAsia="zh-CN"/>
              </w:rPr>
            </w:pPr>
            <w:r w:rsidRPr="00931575">
              <w:rPr>
                <w:lang w:eastAsia="zh-CN"/>
              </w:rPr>
              <w:t>50</w:t>
            </w:r>
          </w:p>
        </w:tc>
        <w:tc>
          <w:tcPr>
            <w:tcW w:w="3540" w:type="dxa"/>
          </w:tcPr>
          <w:p w14:paraId="20775A00"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6F1F81">
            <w:pPr>
              <w:pStyle w:val="TAC"/>
              <w:rPr>
                <w:rFonts w:eastAsia="‚c‚e‚o“Á‘¾ƒSƒVƒbƒN‘Ì"/>
              </w:rPr>
            </w:pPr>
          </w:p>
        </w:tc>
        <w:tc>
          <w:tcPr>
            <w:tcW w:w="1984" w:type="dxa"/>
          </w:tcPr>
          <w:p w14:paraId="21433533" w14:textId="77777777" w:rsidR="007F4304" w:rsidRPr="00931575" w:rsidRDefault="007F4304" w:rsidP="006F1F81">
            <w:pPr>
              <w:pStyle w:val="TAC"/>
              <w:rPr>
                <w:lang w:eastAsia="zh-CN"/>
              </w:rPr>
            </w:pPr>
            <w:r w:rsidRPr="00931575">
              <w:rPr>
                <w:lang w:eastAsia="zh-CN"/>
              </w:rPr>
              <w:t>100</w:t>
            </w:r>
          </w:p>
        </w:tc>
        <w:tc>
          <w:tcPr>
            <w:tcW w:w="3540" w:type="dxa"/>
          </w:tcPr>
          <w:p w14:paraId="2A5C975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8226CB" w:rsidRPr="00931575" w14:paraId="40EB45F2" w14:textId="77777777" w:rsidTr="007F4304">
        <w:trPr>
          <w:cantSplit/>
          <w:jc w:val="center"/>
        </w:trPr>
        <w:tc>
          <w:tcPr>
            <w:tcW w:w="1555" w:type="dxa"/>
            <w:tcBorders>
              <w:top w:val="nil"/>
              <w:bottom w:val="nil"/>
            </w:tcBorders>
            <w:shd w:val="clear" w:color="auto" w:fill="auto"/>
          </w:tcPr>
          <w:p w14:paraId="28305211" w14:textId="77777777" w:rsidR="008226CB" w:rsidRPr="00931575" w:rsidRDefault="008226CB" w:rsidP="008226CB">
            <w:pPr>
              <w:pStyle w:val="TAC"/>
              <w:rPr>
                <w:rFonts w:eastAsia="‚c‚e‚o“Á‘¾ƒSƒVƒbƒN‘Ì"/>
              </w:rPr>
            </w:pPr>
          </w:p>
        </w:tc>
        <w:tc>
          <w:tcPr>
            <w:tcW w:w="2268" w:type="dxa"/>
            <w:tcBorders>
              <w:bottom w:val="nil"/>
            </w:tcBorders>
            <w:shd w:val="clear" w:color="auto" w:fill="auto"/>
          </w:tcPr>
          <w:p w14:paraId="60C91C28" w14:textId="7A8DC67D" w:rsidR="008226CB" w:rsidRPr="00931575" w:rsidRDefault="008226CB" w:rsidP="008226CB">
            <w:pPr>
              <w:pStyle w:val="TAC"/>
              <w:rPr>
                <w:rFonts w:eastAsia="‚c‚e‚o“Á‘¾ƒSƒVƒbƒN‘Ì"/>
              </w:rPr>
            </w:pPr>
            <w:r w:rsidRPr="00931575">
              <w:rPr>
                <w:rFonts w:eastAsia="‚c‚e‚o“Á‘¾ƒSƒVƒbƒN‘Ì"/>
              </w:rPr>
              <w:t>120</w:t>
            </w:r>
          </w:p>
        </w:tc>
        <w:tc>
          <w:tcPr>
            <w:tcW w:w="1984" w:type="dxa"/>
          </w:tcPr>
          <w:p w14:paraId="1E4A1D66" w14:textId="485F0FA1" w:rsidR="008226CB" w:rsidRPr="00931575" w:rsidRDefault="008226CB" w:rsidP="008226CB">
            <w:pPr>
              <w:pStyle w:val="TAC"/>
              <w:rPr>
                <w:lang w:eastAsia="zh-CN"/>
              </w:rPr>
            </w:pPr>
            <w:r w:rsidRPr="00931575">
              <w:rPr>
                <w:lang w:eastAsia="zh-CN"/>
              </w:rPr>
              <w:t>50</w:t>
            </w:r>
          </w:p>
        </w:tc>
        <w:tc>
          <w:tcPr>
            <w:tcW w:w="3540" w:type="dxa"/>
          </w:tcPr>
          <w:p w14:paraId="1C5696FE" w14:textId="26516194"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46.08 MHz</w:t>
            </w:r>
          </w:p>
        </w:tc>
      </w:tr>
      <w:tr w:rsidR="008226CB" w:rsidRPr="00931575" w14:paraId="024F7685" w14:textId="77777777" w:rsidTr="007F4304">
        <w:trPr>
          <w:cantSplit/>
          <w:jc w:val="center"/>
        </w:trPr>
        <w:tc>
          <w:tcPr>
            <w:tcW w:w="1555" w:type="dxa"/>
            <w:tcBorders>
              <w:top w:val="nil"/>
              <w:bottom w:val="nil"/>
            </w:tcBorders>
            <w:shd w:val="clear" w:color="auto" w:fill="auto"/>
          </w:tcPr>
          <w:p w14:paraId="1CE72D2F"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6BBD1680" w14:textId="77777777" w:rsidR="008226CB" w:rsidRPr="00931575" w:rsidRDefault="008226CB" w:rsidP="008226CB">
            <w:pPr>
              <w:pStyle w:val="TAC"/>
              <w:rPr>
                <w:rFonts w:eastAsia="‚c‚e‚o“Á‘¾ƒSƒVƒbƒN‘Ì"/>
              </w:rPr>
            </w:pPr>
          </w:p>
        </w:tc>
        <w:tc>
          <w:tcPr>
            <w:tcW w:w="1984" w:type="dxa"/>
          </w:tcPr>
          <w:p w14:paraId="50150FB4" w14:textId="2F7324A3" w:rsidR="008226CB" w:rsidRPr="00931575" w:rsidRDefault="008226CB" w:rsidP="008226CB">
            <w:pPr>
              <w:pStyle w:val="TAC"/>
              <w:rPr>
                <w:lang w:eastAsia="zh-CN"/>
              </w:rPr>
            </w:pPr>
            <w:r w:rsidRPr="00931575">
              <w:rPr>
                <w:lang w:eastAsia="zh-CN"/>
              </w:rPr>
              <w:t>100</w:t>
            </w:r>
          </w:p>
        </w:tc>
        <w:tc>
          <w:tcPr>
            <w:tcW w:w="3540" w:type="dxa"/>
          </w:tcPr>
          <w:p w14:paraId="5308591C" w14:textId="1D3C0F7D"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8226CB" w:rsidRPr="00931575" w14:paraId="6836F75D" w14:textId="77777777" w:rsidTr="001A6C5F">
        <w:trPr>
          <w:cantSplit/>
          <w:jc w:val="center"/>
        </w:trPr>
        <w:tc>
          <w:tcPr>
            <w:tcW w:w="1555" w:type="dxa"/>
            <w:tcBorders>
              <w:top w:val="nil"/>
              <w:bottom w:val="nil"/>
            </w:tcBorders>
            <w:shd w:val="clear" w:color="auto" w:fill="auto"/>
          </w:tcPr>
          <w:p w14:paraId="3D827CA5"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51F4A5DA" w14:textId="77777777" w:rsidR="008226CB" w:rsidRPr="00931575" w:rsidRDefault="008226CB" w:rsidP="008226CB">
            <w:pPr>
              <w:pStyle w:val="TAC"/>
              <w:rPr>
                <w:rFonts w:eastAsia="‚c‚e‚o“Á‘¾ƒSƒVƒbƒN‘Ì"/>
              </w:rPr>
            </w:pPr>
          </w:p>
        </w:tc>
        <w:tc>
          <w:tcPr>
            <w:tcW w:w="1984" w:type="dxa"/>
          </w:tcPr>
          <w:p w14:paraId="318B79DB" w14:textId="1C62108D" w:rsidR="008226CB" w:rsidRPr="00931575" w:rsidRDefault="008226CB" w:rsidP="008226CB">
            <w:pPr>
              <w:pStyle w:val="TAC"/>
              <w:rPr>
                <w:lang w:eastAsia="zh-CN"/>
              </w:rPr>
            </w:pPr>
            <w:r w:rsidRPr="00931575">
              <w:rPr>
                <w:lang w:eastAsia="zh-CN"/>
              </w:rPr>
              <w:t>200</w:t>
            </w:r>
          </w:p>
        </w:tc>
        <w:tc>
          <w:tcPr>
            <w:tcW w:w="3540" w:type="dxa"/>
          </w:tcPr>
          <w:p w14:paraId="4ECEA258" w14:textId="1F8C4117"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 dBm/ 190.08 MHz</w:t>
            </w:r>
          </w:p>
        </w:tc>
      </w:tr>
      <w:tr w:rsidR="008226CB" w:rsidRPr="00931575" w14:paraId="0F3C200B" w14:textId="77777777" w:rsidTr="001A6C5F">
        <w:trPr>
          <w:cantSplit/>
          <w:jc w:val="center"/>
        </w:trPr>
        <w:tc>
          <w:tcPr>
            <w:tcW w:w="1555" w:type="dxa"/>
            <w:tcBorders>
              <w:top w:val="nil"/>
              <w:bottom w:val="nil"/>
            </w:tcBorders>
            <w:shd w:val="clear" w:color="auto" w:fill="auto"/>
          </w:tcPr>
          <w:p w14:paraId="6DFA56F2"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37E67647" w14:textId="77777777" w:rsidR="008226CB" w:rsidRPr="00931575" w:rsidRDefault="008226CB" w:rsidP="008226CB">
            <w:pPr>
              <w:pStyle w:val="TAC"/>
              <w:rPr>
                <w:rFonts w:eastAsia="‚c‚e‚o“Á‘¾ƒSƒVƒbƒN‘Ì"/>
              </w:rPr>
            </w:pPr>
          </w:p>
        </w:tc>
        <w:tc>
          <w:tcPr>
            <w:tcW w:w="1984" w:type="dxa"/>
          </w:tcPr>
          <w:p w14:paraId="1F545F15" w14:textId="62A9E166" w:rsidR="008226CB" w:rsidRPr="00931575" w:rsidRDefault="008226CB" w:rsidP="008226CB">
            <w:pPr>
              <w:pStyle w:val="TAC"/>
              <w:rPr>
                <w:lang w:eastAsia="zh-CN"/>
              </w:rPr>
            </w:pPr>
            <w:r w:rsidRPr="000F7CE4">
              <w:rPr>
                <w:rFonts w:eastAsia="‚c‚e‚o“Á‘¾ƒSƒVƒbƒN‘Ì"/>
              </w:rPr>
              <w:t>400</w:t>
            </w:r>
          </w:p>
        </w:tc>
        <w:tc>
          <w:tcPr>
            <w:tcW w:w="3540" w:type="dxa"/>
          </w:tcPr>
          <w:p w14:paraId="02D06194" w14:textId="2A39024A"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8226CB" w:rsidRPr="00931575" w14:paraId="148A5B0C" w14:textId="77777777" w:rsidTr="007F4304">
        <w:trPr>
          <w:cantSplit/>
          <w:jc w:val="center"/>
        </w:trPr>
        <w:tc>
          <w:tcPr>
            <w:tcW w:w="1555" w:type="dxa"/>
            <w:tcBorders>
              <w:top w:val="nil"/>
              <w:bottom w:val="single" w:sz="4" w:space="0" w:color="auto"/>
            </w:tcBorders>
            <w:shd w:val="clear" w:color="auto" w:fill="auto"/>
          </w:tcPr>
          <w:p w14:paraId="2174C6CD"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17FB61F8" w14:textId="68198A80" w:rsidR="008226CB" w:rsidRPr="00931575" w:rsidRDefault="008226CB" w:rsidP="008226CB">
            <w:pPr>
              <w:pStyle w:val="TAC"/>
              <w:rPr>
                <w:rFonts w:eastAsia="‚c‚e‚o“Á‘¾ƒSƒVƒbƒN‘Ì"/>
              </w:rPr>
            </w:pPr>
            <w:r w:rsidRPr="000F7CE4">
              <w:rPr>
                <w:rFonts w:eastAsia="‚c‚e‚o“Á‘¾ƒSƒVƒbƒN‘Ì"/>
              </w:rPr>
              <w:t>480</w:t>
            </w:r>
          </w:p>
        </w:tc>
        <w:tc>
          <w:tcPr>
            <w:tcW w:w="1984" w:type="dxa"/>
          </w:tcPr>
          <w:p w14:paraId="21EA231D" w14:textId="36E3447D" w:rsidR="008226CB" w:rsidRPr="00931575" w:rsidRDefault="008226CB" w:rsidP="008226CB">
            <w:pPr>
              <w:pStyle w:val="TAC"/>
              <w:rPr>
                <w:lang w:eastAsia="zh-CN"/>
              </w:rPr>
            </w:pPr>
            <w:r w:rsidRPr="000F7CE4">
              <w:rPr>
                <w:rFonts w:eastAsia="‚c‚e‚o“Á‘¾ƒSƒVƒbƒN‘Ì"/>
              </w:rPr>
              <w:t>400</w:t>
            </w:r>
          </w:p>
        </w:tc>
        <w:tc>
          <w:tcPr>
            <w:tcW w:w="3540" w:type="dxa"/>
          </w:tcPr>
          <w:p w14:paraId="2E51D5F8" w14:textId="47C75024"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3981047F"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6F1F81"/>
    <w:p w14:paraId="3CFA5FC6" w14:textId="77777777" w:rsidR="00C45907" w:rsidRPr="00931575" w:rsidRDefault="00C45907" w:rsidP="00C45907">
      <w:pPr>
        <w:pStyle w:val="Heading4"/>
      </w:pPr>
      <w:bookmarkStart w:id="12958" w:name="_Toc21103023"/>
      <w:bookmarkStart w:id="12959" w:name="_Toc29810872"/>
      <w:bookmarkStart w:id="12960" w:name="_Toc36636232"/>
      <w:bookmarkStart w:id="12961" w:name="_Toc37273178"/>
      <w:bookmarkStart w:id="12962" w:name="_Toc45886266"/>
      <w:bookmarkStart w:id="12963" w:name="_Toc53183329"/>
      <w:bookmarkStart w:id="12964" w:name="_Toc58916038"/>
      <w:bookmarkStart w:id="12965" w:name="_Toc58918219"/>
      <w:bookmarkStart w:id="12966" w:name="_Toc66694089"/>
      <w:bookmarkStart w:id="12967" w:name="_Toc74916074"/>
      <w:bookmarkStart w:id="12968" w:name="_Toc76114699"/>
      <w:bookmarkStart w:id="12969" w:name="_Toc76544585"/>
      <w:bookmarkStart w:id="12970" w:name="_Toc82536707"/>
      <w:bookmarkStart w:id="12971" w:name="_Toc89953000"/>
      <w:bookmarkStart w:id="12972" w:name="_Toc98766816"/>
      <w:bookmarkStart w:id="12973" w:name="_Toc99703179"/>
      <w:bookmarkStart w:id="12974" w:name="_Toc106206969"/>
      <w:bookmarkStart w:id="12975" w:name="_Toc115080971"/>
      <w:bookmarkStart w:id="12976" w:name="_Toc121999882"/>
      <w:bookmarkStart w:id="12977" w:name="_Toc124154055"/>
      <w:bookmarkStart w:id="12978" w:name="_Toc124154830"/>
      <w:bookmarkStart w:id="12979" w:name="_Toc131560685"/>
      <w:bookmarkStart w:id="12980" w:name="_Toc137394385"/>
      <w:bookmarkStart w:id="12981" w:name="_Toc163475491"/>
      <w:bookmarkStart w:id="12982" w:name="_Toc176783821"/>
      <w:r w:rsidRPr="00931575">
        <w:t>8.3.4.5</w:t>
      </w:r>
      <w:r w:rsidRPr="00931575">
        <w:tab/>
        <w:t>Test requirement</w:t>
      </w:r>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p>
    <w:p w14:paraId="6C390B50" w14:textId="77777777" w:rsidR="00C45907" w:rsidRPr="00931575" w:rsidRDefault="00C45907" w:rsidP="00C45907">
      <w:pPr>
        <w:pStyle w:val="Heading5"/>
        <w:rPr>
          <w:rFonts w:cs="Arial"/>
          <w:i/>
          <w:iCs/>
          <w:szCs w:val="22"/>
          <w:lang w:eastAsia="zh-CN"/>
        </w:rPr>
      </w:pPr>
      <w:bookmarkStart w:id="12983" w:name="_Toc21103024"/>
      <w:bookmarkStart w:id="12984" w:name="_Toc29810873"/>
      <w:bookmarkStart w:id="12985" w:name="_Toc36636233"/>
      <w:bookmarkStart w:id="12986" w:name="_Toc37273179"/>
      <w:bookmarkStart w:id="12987" w:name="_Toc45886267"/>
      <w:bookmarkStart w:id="12988" w:name="_Toc53183330"/>
      <w:bookmarkStart w:id="12989" w:name="_Toc58916039"/>
      <w:bookmarkStart w:id="12990" w:name="_Toc58918220"/>
      <w:bookmarkStart w:id="12991" w:name="_Toc66694090"/>
      <w:bookmarkStart w:id="12992" w:name="_Toc74916075"/>
      <w:bookmarkStart w:id="12993" w:name="_Toc76114700"/>
      <w:bookmarkStart w:id="12994" w:name="_Toc76544586"/>
      <w:bookmarkStart w:id="12995" w:name="_Toc82536708"/>
      <w:bookmarkStart w:id="12996" w:name="_Toc89953001"/>
      <w:bookmarkStart w:id="12997" w:name="_Toc98766817"/>
      <w:bookmarkStart w:id="12998" w:name="_Toc99703180"/>
      <w:bookmarkStart w:id="12999" w:name="_Toc106206970"/>
      <w:bookmarkStart w:id="13000" w:name="_Toc115080972"/>
      <w:bookmarkStart w:id="13001" w:name="_Toc121999883"/>
      <w:bookmarkStart w:id="13002" w:name="_Toc124154056"/>
      <w:bookmarkStart w:id="13003" w:name="_Toc124154831"/>
      <w:bookmarkStart w:id="13004" w:name="_Toc131560686"/>
      <w:bookmarkStart w:id="13005" w:name="_Toc137394386"/>
      <w:bookmarkStart w:id="13006" w:name="_Toc163475492"/>
      <w:bookmarkStart w:id="13007" w:name="_Toc176783822"/>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3008" w:name="_Toc21103025"/>
      <w:bookmarkStart w:id="13009" w:name="_Toc29810874"/>
      <w:bookmarkStart w:id="13010" w:name="_Toc36636234"/>
      <w:bookmarkStart w:id="13011" w:name="_Toc37273180"/>
      <w:bookmarkStart w:id="13012" w:name="_Toc45886268"/>
      <w:bookmarkStart w:id="13013" w:name="_Toc53183331"/>
      <w:bookmarkStart w:id="13014" w:name="_Toc58916040"/>
      <w:bookmarkStart w:id="13015" w:name="_Toc58918221"/>
      <w:bookmarkStart w:id="13016" w:name="_Toc66694091"/>
      <w:bookmarkStart w:id="13017" w:name="_Toc74916076"/>
      <w:bookmarkStart w:id="13018" w:name="_Toc76114701"/>
      <w:bookmarkStart w:id="13019" w:name="_Toc76544587"/>
      <w:bookmarkStart w:id="13020" w:name="_Toc82536709"/>
      <w:bookmarkStart w:id="13021" w:name="_Toc89953002"/>
      <w:bookmarkStart w:id="13022" w:name="_Toc98766818"/>
      <w:bookmarkStart w:id="13023" w:name="_Toc99703181"/>
      <w:bookmarkStart w:id="13024" w:name="_Toc106206971"/>
      <w:bookmarkStart w:id="13025" w:name="_Toc115080973"/>
      <w:bookmarkStart w:id="13026" w:name="_Toc121999884"/>
      <w:bookmarkStart w:id="13027" w:name="_Toc124154057"/>
      <w:bookmarkStart w:id="13028" w:name="_Toc124154832"/>
      <w:bookmarkStart w:id="13029" w:name="_Toc131560687"/>
      <w:bookmarkStart w:id="13030" w:name="_Toc137394387"/>
      <w:bookmarkStart w:id="13031" w:name="_Toc163475493"/>
      <w:bookmarkStart w:id="13032" w:name="_Toc176783823"/>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p>
    <w:p w14:paraId="0BC70148" w14:textId="4B06CA16" w:rsidR="00C45907" w:rsidRPr="00931575" w:rsidRDefault="009F1FC2" w:rsidP="006F1F81">
      <w:pPr>
        <w:rPr>
          <w:lang w:eastAsia="zh-CN"/>
        </w:rPr>
      </w:pPr>
      <w:r w:rsidRPr="00931575">
        <w:t xml:space="preserve">The fraction of incorrectly decoded UCI is shall be less than 1% for the SNR listed in table 8.3.4.5.2-1 </w:t>
      </w:r>
      <w:r>
        <w:t>to</w:t>
      </w:r>
      <w:r w:rsidRPr="00931575">
        <w:t xml:space="preserve"> table 8.3.4.5.2-</w:t>
      </w:r>
      <w:r>
        <w:t>4</w:t>
      </w:r>
      <w:r w:rsidRPr="00931575">
        <w:t>.</w:t>
      </w:r>
    </w:p>
    <w:p w14:paraId="6C88D5D6" w14:textId="355C235E" w:rsidR="00C45907" w:rsidRPr="00931575" w:rsidRDefault="00C45907" w:rsidP="009F1FC2">
      <w:pPr>
        <w:pStyle w:val="TH"/>
      </w:pPr>
      <w:r w:rsidRPr="00931575">
        <w:t xml:space="preserve">Table 8.3.4.5.2-1: </w:t>
      </w:r>
      <w:r w:rsidR="009F1FC2" w:rsidRPr="00931575">
        <w:t>Required SNR for PUCCH format 3 with 60 kHz SCS</w:t>
      </w:r>
      <w:r w:rsidR="009F1FC2">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401417B1" w:rsidR="00C45907" w:rsidRPr="00931575" w:rsidRDefault="00C45907" w:rsidP="006F1F81">
      <w:pPr>
        <w:pStyle w:val="TH"/>
      </w:pPr>
      <w:r w:rsidRPr="00931575">
        <w:t xml:space="preserve">Table 8.3.4.5.2-2: </w:t>
      </w:r>
      <w:r w:rsidR="009F1FC2" w:rsidRPr="00931575">
        <w:t>Required SNR for PUCCH format 3 with 120 kHz SCS</w:t>
      </w:r>
      <w:r w:rsidR="009F1FC2">
        <w:t xml:space="preserve"> in FR2-1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44EC309B" w:rsidR="00C45907" w:rsidRDefault="00C45907" w:rsidP="006F1F81"/>
    <w:p w14:paraId="678EF6DE" w14:textId="77777777" w:rsidR="009F1FC2" w:rsidRPr="00931575" w:rsidRDefault="009F1FC2" w:rsidP="009F1FC2">
      <w:pPr>
        <w:pStyle w:val="TH"/>
      </w:pPr>
      <w:r w:rsidRPr="00931575">
        <w:t>Table 8.3.4.5.2-</w:t>
      </w:r>
      <w:r>
        <w:t>3</w:t>
      </w:r>
      <w:r w:rsidRPr="00931575">
        <w:t>: Required SNR for PUCCH format 3 with 120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7F4F9ADD" w14:textId="77777777" w:rsidTr="001A6C5F">
        <w:trPr>
          <w:cantSplit/>
          <w:jc w:val="center"/>
        </w:trPr>
        <w:tc>
          <w:tcPr>
            <w:tcW w:w="997" w:type="dxa"/>
            <w:tcBorders>
              <w:bottom w:val="nil"/>
            </w:tcBorders>
            <w:shd w:val="clear" w:color="auto" w:fill="auto"/>
          </w:tcPr>
          <w:p w14:paraId="72A19091"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3B33F66C"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53816EDD"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27870820"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024F866D"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3FE4AC0F"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42A99896" w14:textId="77777777" w:rsidR="009F1FC2" w:rsidRPr="00931575" w:rsidRDefault="009F1FC2" w:rsidP="001A6C5F">
            <w:pPr>
              <w:pStyle w:val="TAH"/>
            </w:pPr>
            <w:r w:rsidRPr="00931575">
              <w:t>Channel bandwidth / SNR (dB)</w:t>
            </w:r>
          </w:p>
        </w:tc>
      </w:tr>
      <w:tr w:rsidR="009F1FC2" w:rsidRPr="00931575" w14:paraId="35B17146" w14:textId="77777777" w:rsidTr="001A6C5F">
        <w:trPr>
          <w:cantSplit/>
          <w:jc w:val="center"/>
        </w:trPr>
        <w:tc>
          <w:tcPr>
            <w:tcW w:w="997" w:type="dxa"/>
            <w:tcBorders>
              <w:top w:val="nil"/>
              <w:bottom w:val="single" w:sz="4" w:space="0" w:color="auto"/>
            </w:tcBorders>
            <w:shd w:val="clear" w:color="auto" w:fill="auto"/>
          </w:tcPr>
          <w:p w14:paraId="2BF51177"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73ABBB66"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1E412899"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44BF48D4"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7959BF49"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030C3E4C" w14:textId="77777777" w:rsidR="009F1FC2" w:rsidRPr="00931575" w:rsidRDefault="009F1FC2" w:rsidP="001A6C5F">
            <w:pPr>
              <w:pStyle w:val="TAH"/>
            </w:pPr>
          </w:p>
        </w:tc>
        <w:tc>
          <w:tcPr>
            <w:tcW w:w="1417" w:type="dxa"/>
          </w:tcPr>
          <w:p w14:paraId="07BE96F2" w14:textId="77777777" w:rsidR="009F1FC2" w:rsidRPr="00931575" w:rsidRDefault="009F1FC2" w:rsidP="001A6C5F">
            <w:pPr>
              <w:pStyle w:val="TAH"/>
            </w:pPr>
            <w:r w:rsidRPr="00931575">
              <w:t>100 MHz</w:t>
            </w:r>
          </w:p>
        </w:tc>
      </w:tr>
      <w:tr w:rsidR="009F1FC2" w:rsidRPr="00931575" w14:paraId="02297E10" w14:textId="77777777" w:rsidTr="001A6C5F">
        <w:trPr>
          <w:cantSplit/>
          <w:jc w:val="center"/>
        </w:trPr>
        <w:tc>
          <w:tcPr>
            <w:tcW w:w="997" w:type="dxa"/>
            <w:tcBorders>
              <w:bottom w:val="nil"/>
            </w:tcBorders>
            <w:shd w:val="clear" w:color="auto" w:fill="auto"/>
          </w:tcPr>
          <w:p w14:paraId="73534D1B"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5DC1E8B0"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730886B8"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925386E" w14:textId="77777777" w:rsidR="009F1FC2" w:rsidRPr="00931575" w:rsidRDefault="009F1FC2" w:rsidP="001A6C5F">
            <w:pPr>
              <w:pStyle w:val="TAC"/>
            </w:pPr>
            <w:r w:rsidRPr="00931575">
              <w:t>Normal</w:t>
            </w:r>
          </w:p>
        </w:tc>
        <w:tc>
          <w:tcPr>
            <w:tcW w:w="1550" w:type="dxa"/>
            <w:tcBorders>
              <w:bottom w:val="nil"/>
            </w:tcBorders>
            <w:shd w:val="clear" w:color="auto" w:fill="auto"/>
          </w:tcPr>
          <w:p w14:paraId="13F2A9E8"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5F6CE9DE"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7054D984" w14:textId="77777777" w:rsidR="009F1FC2" w:rsidRPr="00E57CB1" w:rsidRDefault="009F1FC2" w:rsidP="001A6C5F">
            <w:pPr>
              <w:pStyle w:val="TAC"/>
              <w:rPr>
                <w:lang w:eastAsia="zh-CN"/>
              </w:rPr>
            </w:pPr>
            <w:r w:rsidRPr="00E57CB1">
              <w:t>1.</w:t>
            </w:r>
            <w:r>
              <w:t>2</w:t>
            </w:r>
          </w:p>
        </w:tc>
      </w:tr>
      <w:tr w:rsidR="009F1FC2" w:rsidRPr="00931575" w14:paraId="5D1ED26B" w14:textId="77777777" w:rsidTr="001A6C5F">
        <w:trPr>
          <w:cantSplit/>
          <w:jc w:val="center"/>
        </w:trPr>
        <w:tc>
          <w:tcPr>
            <w:tcW w:w="997" w:type="dxa"/>
            <w:tcBorders>
              <w:top w:val="nil"/>
            </w:tcBorders>
            <w:shd w:val="clear" w:color="auto" w:fill="auto"/>
          </w:tcPr>
          <w:p w14:paraId="0CD5EEE0" w14:textId="77777777" w:rsidR="009F1FC2" w:rsidRPr="00931575" w:rsidRDefault="009F1FC2" w:rsidP="001A6C5F">
            <w:pPr>
              <w:pStyle w:val="TAC"/>
              <w:rPr>
                <w:lang w:eastAsia="zh-CN"/>
              </w:rPr>
            </w:pPr>
          </w:p>
        </w:tc>
        <w:tc>
          <w:tcPr>
            <w:tcW w:w="992" w:type="dxa"/>
            <w:tcBorders>
              <w:top w:val="nil"/>
            </w:tcBorders>
            <w:shd w:val="clear" w:color="auto" w:fill="auto"/>
          </w:tcPr>
          <w:p w14:paraId="0639D0A9" w14:textId="77777777" w:rsidR="009F1FC2" w:rsidRPr="00931575" w:rsidRDefault="009F1FC2" w:rsidP="001A6C5F">
            <w:pPr>
              <w:pStyle w:val="TAC"/>
              <w:rPr>
                <w:lang w:eastAsia="zh-CN"/>
              </w:rPr>
            </w:pPr>
          </w:p>
        </w:tc>
        <w:tc>
          <w:tcPr>
            <w:tcW w:w="1276" w:type="dxa"/>
            <w:tcBorders>
              <w:top w:val="nil"/>
            </w:tcBorders>
            <w:shd w:val="clear" w:color="auto" w:fill="auto"/>
          </w:tcPr>
          <w:p w14:paraId="7306A039" w14:textId="77777777" w:rsidR="009F1FC2" w:rsidRPr="00931575" w:rsidRDefault="009F1FC2" w:rsidP="001A6C5F">
            <w:pPr>
              <w:pStyle w:val="TAC"/>
              <w:rPr>
                <w:lang w:eastAsia="zh-CN"/>
              </w:rPr>
            </w:pPr>
          </w:p>
        </w:tc>
        <w:tc>
          <w:tcPr>
            <w:tcW w:w="850" w:type="dxa"/>
            <w:tcBorders>
              <w:top w:val="nil"/>
            </w:tcBorders>
            <w:shd w:val="clear" w:color="auto" w:fill="auto"/>
          </w:tcPr>
          <w:p w14:paraId="603DAE88" w14:textId="77777777" w:rsidR="009F1FC2" w:rsidRPr="00931575" w:rsidRDefault="009F1FC2" w:rsidP="001A6C5F">
            <w:pPr>
              <w:pStyle w:val="TAC"/>
            </w:pPr>
          </w:p>
        </w:tc>
        <w:tc>
          <w:tcPr>
            <w:tcW w:w="1550" w:type="dxa"/>
            <w:tcBorders>
              <w:top w:val="nil"/>
            </w:tcBorders>
            <w:shd w:val="clear" w:color="auto" w:fill="auto"/>
          </w:tcPr>
          <w:p w14:paraId="395D8C12" w14:textId="77777777" w:rsidR="009F1FC2" w:rsidRPr="00931575" w:rsidRDefault="009F1FC2" w:rsidP="001A6C5F">
            <w:pPr>
              <w:pStyle w:val="TAC"/>
            </w:pPr>
          </w:p>
        </w:tc>
        <w:tc>
          <w:tcPr>
            <w:tcW w:w="1560" w:type="dxa"/>
          </w:tcPr>
          <w:p w14:paraId="54D36142"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4C470F32" w14:textId="77777777" w:rsidR="009F1FC2" w:rsidRPr="00E57CB1" w:rsidRDefault="009F1FC2" w:rsidP="001A6C5F">
            <w:pPr>
              <w:pStyle w:val="TAC"/>
              <w:rPr>
                <w:lang w:eastAsia="zh-CN"/>
              </w:rPr>
            </w:pPr>
            <w:r w:rsidRPr="00E57CB1">
              <w:t>1.3</w:t>
            </w:r>
          </w:p>
        </w:tc>
      </w:tr>
      <w:tr w:rsidR="009F1FC2" w:rsidRPr="00931575" w14:paraId="0ADC4C32" w14:textId="77777777" w:rsidTr="001A6C5F">
        <w:trPr>
          <w:cantSplit/>
          <w:jc w:val="center"/>
        </w:trPr>
        <w:tc>
          <w:tcPr>
            <w:tcW w:w="997" w:type="dxa"/>
          </w:tcPr>
          <w:p w14:paraId="027B4A3C" w14:textId="77777777" w:rsidR="009F1FC2" w:rsidRPr="00931575" w:rsidRDefault="009F1FC2" w:rsidP="001A6C5F">
            <w:pPr>
              <w:pStyle w:val="TAC"/>
              <w:rPr>
                <w:lang w:eastAsia="zh-CN"/>
              </w:rPr>
            </w:pPr>
            <w:r w:rsidRPr="00931575">
              <w:rPr>
                <w:lang w:eastAsia="zh-CN"/>
              </w:rPr>
              <w:t>2</w:t>
            </w:r>
          </w:p>
        </w:tc>
        <w:tc>
          <w:tcPr>
            <w:tcW w:w="992" w:type="dxa"/>
          </w:tcPr>
          <w:p w14:paraId="4EDBA0D6" w14:textId="77777777" w:rsidR="009F1FC2" w:rsidRPr="00931575" w:rsidRDefault="009F1FC2" w:rsidP="001A6C5F">
            <w:pPr>
              <w:pStyle w:val="TAC"/>
              <w:rPr>
                <w:lang w:eastAsia="zh-CN"/>
              </w:rPr>
            </w:pPr>
            <w:r w:rsidRPr="00931575">
              <w:rPr>
                <w:lang w:eastAsia="zh-CN"/>
              </w:rPr>
              <w:t>1</w:t>
            </w:r>
          </w:p>
        </w:tc>
        <w:tc>
          <w:tcPr>
            <w:tcW w:w="1276" w:type="dxa"/>
          </w:tcPr>
          <w:p w14:paraId="5AB5FEB2" w14:textId="77777777" w:rsidR="009F1FC2" w:rsidRPr="00931575" w:rsidRDefault="009F1FC2" w:rsidP="001A6C5F">
            <w:pPr>
              <w:pStyle w:val="TAC"/>
              <w:rPr>
                <w:lang w:eastAsia="zh-CN"/>
              </w:rPr>
            </w:pPr>
            <w:r w:rsidRPr="00931575">
              <w:rPr>
                <w:lang w:eastAsia="zh-CN"/>
              </w:rPr>
              <w:t>2</w:t>
            </w:r>
          </w:p>
        </w:tc>
        <w:tc>
          <w:tcPr>
            <w:tcW w:w="850" w:type="dxa"/>
          </w:tcPr>
          <w:p w14:paraId="12F8D20D" w14:textId="77777777" w:rsidR="009F1FC2" w:rsidRPr="00931575" w:rsidRDefault="009F1FC2" w:rsidP="001A6C5F">
            <w:pPr>
              <w:pStyle w:val="TAC"/>
            </w:pPr>
            <w:r w:rsidRPr="00931575">
              <w:t>Normal</w:t>
            </w:r>
          </w:p>
        </w:tc>
        <w:tc>
          <w:tcPr>
            <w:tcW w:w="1550" w:type="dxa"/>
          </w:tcPr>
          <w:p w14:paraId="6E9EF8F6"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63C1F711"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23303134" w14:textId="77777777" w:rsidR="009F1FC2" w:rsidRPr="00E57CB1" w:rsidRDefault="009F1FC2" w:rsidP="001A6C5F">
            <w:pPr>
              <w:pStyle w:val="TAC"/>
              <w:rPr>
                <w:lang w:eastAsia="zh-CN"/>
              </w:rPr>
            </w:pPr>
            <w:r w:rsidRPr="00E57CB1">
              <w:t>2.</w:t>
            </w:r>
            <w:r>
              <w:t>4</w:t>
            </w:r>
          </w:p>
        </w:tc>
      </w:tr>
    </w:tbl>
    <w:p w14:paraId="4063C566" w14:textId="77777777" w:rsidR="009F1FC2" w:rsidRDefault="009F1FC2" w:rsidP="009F1FC2"/>
    <w:p w14:paraId="4E98AC7A" w14:textId="77777777" w:rsidR="009F1FC2" w:rsidRPr="00931575" w:rsidRDefault="009F1FC2" w:rsidP="009F1FC2">
      <w:pPr>
        <w:pStyle w:val="TH"/>
      </w:pPr>
      <w:r w:rsidRPr="00931575">
        <w:lastRenderedPageBreak/>
        <w:t>Table 8.3.4.5.2-</w:t>
      </w:r>
      <w:r>
        <w:t>4</w:t>
      </w:r>
      <w:r w:rsidRPr="00931575">
        <w:t xml:space="preserve">: Required SNR for PUCCH format 3 with </w:t>
      </w:r>
      <w:r>
        <w:t>480</w:t>
      </w:r>
      <w:r w:rsidRPr="00931575">
        <w:t xml:space="preserve">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0D8D4176" w14:textId="77777777" w:rsidTr="001A6C5F">
        <w:trPr>
          <w:cantSplit/>
          <w:jc w:val="center"/>
        </w:trPr>
        <w:tc>
          <w:tcPr>
            <w:tcW w:w="997" w:type="dxa"/>
            <w:tcBorders>
              <w:bottom w:val="nil"/>
            </w:tcBorders>
            <w:shd w:val="clear" w:color="auto" w:fill="auto"/>
          </w:tcPr>
          <w:p w14:paraId="521D96AA"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5429E980"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66EFA2FF"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124D0621"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2FF0CC46"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3D95A51"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046ABACF" w14:textId="77777777" w:rsidR="009F1FC2" w:rsidRPr="00931575" w:rsidRDefault="009F1FC2" w:rsidP="001A6C5F">
            <w:pPr>
              <w:pStyle w:val="TAH"/>
            </w:pPr>
            <w:r w:rsidRPr="00931575">
              <w:t>Channel bandwidth / SNR (dB)</w:t>
            </w:r>
          </w:p>
        </w:tc>
      </w:tr>
      <w:tr w:rsidR="009F1FC2" w:rsidRPr="00931575" w14:paraId="7037CFE7" w14:textId="77777777" w:rsidTr="001A6C5F">
        <w:trPr>
          <w:cantSplit/>
          <w:jc w:val="center"/>
        </w:trPr>
        <w:tc>
          <w:tcPr>
            <w:tcW w:w="997" w:type="dxa"/>
            <w:tcBorders>
              <w:top w:val="nil"/>
              <w:bottom w:val="single" w:sz="4" w:space="0" w:color="auto"/>
            </w:tcBorders>
            <w:shd w:val="clear" w:color="auto" w:fill="auto"/>
          </w:tcPr>
          <w:p w14:paraId="7F15106C"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66240727"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0F335031"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3E98264B"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6E01D174"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56CD308C" w14:textId="77777777" w:rsidR="009F1FC2" w:rsidRPr="00931575" w:rsidRDefault="009F1FC2" w:rsidP="001A6C5F">
            <w:pPr>
              <w:pStyle w:val="TAH"/>
            </w:pPr>
          </w:p>
        </w:tc>
        <w:tc>
          <w:tcPr>
            <w:tcW w:w="1417" w:type="dxa"/>
          </w:tcPr>
          <w:p w14:paraId="18CC49CC" w14:textId="77777777" w:rsidR="009F1FC2" w:rsidRPr="00931575" w:rsidRDefault="009F1FC2" w:rsidP="001A6C5F">
            <w:pPr>
              <w:pStyle w:val="TAH"/>
            </w:pPr>
            <w:r>
              <w:t>4</w:t>
            </w:r>
            <w:r w:rsidRPr="00931575">
              <w:t>00 MHz</w:t>
            </w:r>
          </w:p>
        </w:tc>
      </w:tr>
      <w:tr w:rsidR="009F1FC2" w:rsidRPr="00931575" w14:paraId="690E388F" w14:textId="77777777" w:rsidTr="001A6C5F">
        <w:trPr>
          <w:cantSplit/>
          <w:jc w:val="center"/>
        </w:trPr>
        <w:tc>
          <w:tcPr>
            <w:tcW w:w="997" w:type="dxa"/>
            <w:tcBorders>
              <w:bottom w:val="nil"/>
            </w:tcBorders>
            <w:shd w:val="clear" w:color="auto" w:fill="auto"/>
          </w:tcPr>
          <w:p w14:paraId="282FC4FC"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4BA4B8F5"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09587ECD"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3053240" w14:textId="77777777" w:rsidR="009F1FC2" w:rsidRPr="00931575" w:rsidRDefault="009F1FC2" w:rsidP="001A6C5F">
            <w:pPr>
              <w:pStyle w:val="TAC"/>
            </w:pPr>
            <w:r w:rsidRPr="00931575">
              <w:t>Normal</w:t>
            </w:r>
          </w:p>
        </w:tc>
        <w:tc>
          <w:tcPr>
            <w:tcW w:w="1550" w:type="dxa"/>
            <w:tcBorders>
              <w:bottom w:val="nil"/>
            </w:tcBorders>
            <w:shd w:val="clear" w:color="auto" w:fill="auto"/>
          </w:tcPr>
          <w:p w14:paraId="1965886F" w14:textId="77777777" w:rsidR="009F1FC2" w:rsidRPr="00931575" w:rsidRDefault="009F1FC2" w:rsidP="001A6C5F">
            <w:pPr>
              <w:pStyle w:val="TAC"/>
            </w:pPr>
            <w:r w:rsidRPr="00A9510E">
              <w:t>TDLA10-650 Low</w:t>
            </w:r>
          </w:p>
        </w:tc>
        <w:tc>
          <w:tcPr>
            <w:tcW w:w="1560" w:type="dxa"/>
          </w:tcPr>
          <w:p w14:paraId="672FD33A"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30C74E29" w14:textId="77777777" w:rsidR="009F1FC2" w:rsidRPr="00E57CB1" w:rsidRDefault="009F1FC2" w:rsidP="001A6C5F">
            <w:pPr>
              <w:pStyle w:val="TAC"/>
              <w:rPr>
                <w:lang w:eastAsia="zh-CN"/>
              </w:rPr>
            </w:pPr>
            <w:r w:rsidRPr="00E57CB1">
              <w:t>1</w:t>
            </w:r>
          </w:p>
        </w:tc>
      </w:tr>
      <w:tr w:rsidR="009F1FC2" w:rsidRPr="00931575" w14:paraId="0BE9A2FA" w14:textId="77777777" w:rsidTr="001A6C5F">
        <w:trPr>
          <w:cantSplit/>
          <w:jc w:val="center"/>
        </w:trPr>
        <w:tc>
          <w:tcPr>
            <w:tcW w:w="997" w:type="dxa"/>
            <w:tcBorders>
              <w:top w:val="nil"/>
            </w:tcBorders>
            <w:shd w:val="clear" w:color="auto" w:fill="auto"/>
          </w:tcPr>
          <w:p w14:paraId="619CB298" w14:textId="77777777" w:rsidR="009F1FC2" w:rsidRPr="00931575" w:rsidRDefault="009F1FC2" w:rsidP="001A6C5F">
            <w:pPr>
              <w:pStyle w:val="TAC"/>
              <w:rPr>
                <w:lang w:eastAsia="zh-CN"/>
              </w:rPr>
            </w:pPr>
          </w:p>
        </w:tc>
        <w:tc>
          <w:tcPr>
            <w:tcW w:w="992" w:type="dxa"/>
            <w:tcBorders>
              <w:top w:val="nil"/>
            </w:tcBorders>
            <w:shd w:val="clear" w:color="auto" w:fill="auto"/>
          </w:tcPr>
          <w:p w14:paraId="537C5998" w14:textId="77777777" w:rsidR="009F1FC2" w:rsidRPr="00931575" w:rsidRDefault="009F1FC2" w:rsidP="001A6C5F">
            <w:pPr>
              <w:pStyle w:val="TAC"/>
              <w:rPr>
                <w:lang w:eastAsia="zh-CN"/>
              </w:rPr>
            </w:pPr>
          </w:p>
        </w:tc>
        <w:tc>
          <w:tcPr>
            <w:tcW w:w="1276" w:type="dxa"/>
            <w:tcBorders>
              <w:top w:val="nil"/>
            </w:tcBorders>
            <w:shd w:val="clear" w:color="auto" w:fill="auto"/>
          </w:tcPr>
          <w:p w14:paraId="6485F708" w14:textId="77777777" w:rsidR="009F1FC2" w:rsidRPr="00931575" w:rsidRDefault="009F1FC2" w:rsidP="001A6C5F">
            <w:pPr>
              <w:pStyle w:val="TAC"/>
              <w:rPr>
                <w:lang w:eastAsia="zh-CN"/>
              </w:rPr>
            </w:pPr>
          </w:p>
        </w:tc>
        <w:tc>
          <w:tcPr>
            <w:tcW w:w="850" w:type="dxa"/>
            <w:tcBorders>
              <w:top w:val="nil"/>
            </w:tcBorders>
            <w:shd w:val="clear" w:color="auto" w:fill="auto"/>
          </w:tcPr>
          <w:p w14:paraId="0262CD72" w14:textId="77777777" w:rsidR="009F1FC2" w:rsidRPr="00931575" w:rsidRDefault="009F1FC2" w:rsidP="001A6C5F">
            <w:pPr>
              <w:pStyle w:val="TAC"/>
            </w:pPr>
          </w:p>
        </w:tc>
        <w:tc>
          <w:tcPr>
            <w:tcW w:w="1550" w:type="dxa"/>
            <w:tcBorders>
              <w:top w:val="nil"/>
            </w:tcBorders>
            <w:shd w:val="clear" w:color="auto" w:fill="auto"/>
          </w:tcPr>
          <w:p w14:paraId="2370323B" w14:textId="77777777" w:rsidR="009F1FC2" w:rsidRPr="00931575" w:rsidRDefault="009F1FC2" w:rsidP="001A6C5F">
            <w:pPr>
              <w:pStyle w:val="TAC"/>
            </w:pPr>
          </w:p>
        </w:tc>
        <w:tc>
          <w:tcPr>
            <w:tcW w:w="1560" w:type="dxa"/>
          </w:tcPr>
          <w:p w14:paraId="2243D489"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1F3D40BF" w14:textId="77777777" w:rsidR="009F1FC2" w:rsidRPr="00E57CB1" w:rsidRDefault="009F1FC2" w:rsidP="001A6C5F">
            <w:pPr>
              <w:pStyle w:val="TAC"/>
              <w:rPr>
                <w:lang w:eastAsia="zh-CN"/>
              </w:rPr>
            </w:pPr>
            <w:r w:rsidRPr="00E57CB1">
              <w:t>1.1</w:t>
            </w:r>
          </w:p>
        </w:tc>
      </w:tr>
      <w:tr w:rsidR="009F1FC2" w:rsidRPr="00931575" w14:paraId="47B497F2" w14:textId="77777777" w:rsidTr="001A6C5F">
        <w:trPr>
          <w:cantSplit/>
          <w:jc w:val="center"/>
        </w:trPr>
        <w:tc>
          <w:tcPr>
            <w:tcW w:w="997" w:type="dxa"/>
          </w:tcPr>
          <w:p w14:paraId="1D1DFE28" w14:textId="77777777" w:rsidR="009F1FC2" w:rsidRPr="00931575" w:rsidRDefault="009F1FC2" w:rsidP="001A6C5F">
            <w:pPr>
              <w:pStyle w:val="TAC"/>
              <w:rPr>
                <w:lang w:eastAsia="zh-CN"/>
              </w:rPr>
            </w:pPr>
            <w:r w:rsidRPr="00931575">
              <w:rPr>
                <w:lang w:eastAsia="zh-CN"/>
              </w:rPr>
              <w:t>2</w:t>
            </w:r>
          </w:p>
        </w:tc>
        <w:tc>
          <w:tcPr>
            <w:tcW w:w="992" w:type="dxa"/>
          </w:tcPr>
          <w:p w14:paraId="22ABF3E3" w14:textId="77777777" w:rsidR="009F1FC2" w:rsidRPr="00931575" w:rsidRDefault="009F1FC2" w:rsidP="001A6C5F">
            <w:pPr>
              <w:pStyle w:val="TAC"/>
              <w:rPr>
                <w:lang w:eastAsia="zh-CN"/>
              </w:rPr>
            </w:pPr>
            <w:r w:rsidRPr="00931575">
              <w:rPr>
                <w:lang w:eastAsia="zh-CN"/>
              </w:rPr>
              <w:t>1</w:t>
            </w:r>
          </w:p>
        </w:tc>
        <w:tc>
          <w:tcPr>
            <w:tcW w:w="1276" w:type="dxa"/>
          </w:tcPr>
          <w:p w14:paraId="39B81D83" w14:textId="77777777" w:rsidR="009F1FC2" w:rsidRPr="00931575" w:rsidRDefault="009F1FC2" w:rsidP="001A6C5F">
            <w:pPr>
              <w:pStyle w:val="TAC"/>
              <w:rPr>
                <w:lang w:eastAsia="zh-CN"/>
              </w:rPr>
            </w:pPr>
            <w:r w:rsidRPr="00931575">
              <w:rPr>
                <w:lang w:eastAsia="zh-CN"/>
              </w:rPr>
              <w:t>2</w:t>
            </w:r>
          </w:p>
        </w:tc>
        <w:tc>
          <w:tcPr>
            <w:tcW w:w="850" w:type="dxa"/>
          </w:tcPr>
          <w:p w14:paraId="67510075" w14:textId="77777777" w:rsidR="009F1FC2" w:rsidRPr="00931575" w:rsidRDefault="009F1FC2" w:rsidP="001A6C5F">
            <w:pPr>
              <w:pStyle w:val="TAC"/>
            </w:pPr>
            <w:r w:rsidRPr="00931575">
              <w:t>Normal</w:t>
            </w:r>
          </w:p>
        </w:tc>
        <w:tc>
          <w:tcPr>
            <w:tcW w:w="1550" w:type="dxa"/>
          </w:tcPr>
          <w:p w14:paraId="298B687D" w14:textId="77777777" w:rsidR="009F1FC2" w:rsidRPr="00931575" w:rsidRDefault="009F1FC2" w:rsidP="001A6C5F">
            <w:pPr>
              <w:pStyle w:val="TAC"/>
            </w:pPr>
            <w:r w:rsidRPr="00A9510E">
              <w:t>TDLA10-650 Low</w:t>
            </w:r>
          </w:p>
        </w:tc>
        <w:tc>
          <w:tcPr>
            <w:tcW w:w="1560" w:type="dxa"/>
          </w:tcPr>
          <w:p w14:paraId="64345109"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4615A700" w14:textId="77777777" w:rsidR="009F1FC2" w:rsidRPr="00E57CB1" w:rsidRDefault="009F1FC2" w:rsidP="001A6C5F">
            <w:pPr>
              <w:pStyle w:val="TAC"/>
              <w:rPr>
                <w:lang w:eastAsia="zh-CN"/>
              </w:rPr>
            </w:pPr>
            <w:r w:rsidRPr="00E57CB1">
              <w:t>2.</w:t>
            </w:r>
            <w:r>
              <w:t>6</w:t>
            </w:r>
          </w:p>
        </w:tc>
      </w:tr>
    </w:tbl>
    <w:p w14:paraId="341187D2" w14:textId="77777777" w:rsidR="009F1FC2" w:rsidRPr="00931575" w:rsidRDefault="009F1FC2" w:rsidP="006F1F81"/>
    <w:p w14:paraId="7EA0A422" w14:textId="77777777" w:rsidR="00C45907" w:rsidRPr="00931575" w:rsidRDefault="00C45907" w:rsidP="005624C7">
      <w:pPr>
        <w:pStyle w:val="Heading3"/>
      </w:pPr>
      <w:bookmarkStart w:id="13033" w:name="_Toc21103026"/>
      <w:bookmarkStart w:id="13034" w:name="_Toc29810875"/>
      <w:bookmarkStart w:id="13035" w:name="_Toc36636235"/>
      <w:bookmarkStart w:id="13036" w:name="_Toc37273181"/>
      <w:bookmarkStart w:id="13037" w:name="_Toc45886269"/>
      <w:bookmarkStart w:id="13038" w:name="_Toc53183332"/>
      <w:bookmarkStart w:id="13039" w:name="_Toc58916041"/>
      <w:bookmarkStart w:id="13040" w:name="_Toc58918222"/>
      <w:bookmarkStart w:id="13041" w:name="_Toc66694092"/>
      <w:bookmarkStart w:id="13042" w:name="_Toc74916077"/>
      <w:bookmarkStart w:id="13043" w:name="_Toc76114702"/>
      <w:bookmarkStart w:id="13044" w:name="_Toc76544588"/>
      <w:bookmarkStart w:id="13045" w:name="_Toc82536710"/>
      <w:bookmarkStart w:id="13046" w:name="_Toc89953003"/>
      <w:bookmarkStart w:id="13047" w:name="_Toc98766819"/>
      <w:bookmarkStart w:id="13048" w:name="_Toc99703182"/>
      <w:bookmarkStart w:id="13049" w:name="_Toc106206972"/>
      <w:bookmarkStart w:id="13050" w:name="_Toc115080974"/>
      <w:bookmarkStart w:id="13051" w:name="_Toc121999885"/>
      <w:bookmarkStart w:id="13052" w:name="_Toc124154058"/>
      <w:bookmarkStart w:id="13053" w:name="_Toc124154833"/>
      <w:bookmarkStart w:id="13054" w:name="_Toc131560688"/>
      <w:bookmarkStart w:id="13055" w:name="_Toc137394388"/>
      <w:bookmarkStart w:id="13056" w:name="_Toc163475494"/>
      <w:bookmarkStart w:id="13057" w:name="_Toc176783824"/>
      <w:r w:rsidRPr="00931575">
        <w:t>8.3.5</w:t>
      </w:r>
      <w:r w:rsidRPr="00931575">
        <w:tab/>
        <w:t>Performance requirements for PUCCH format 4</w:t>
      </w:r>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p>
    <w:p w14:paraId="73C59C84" w14:textId="77777777" w:rsidR="00C45907" w:rsidRPr="00931575" w:rsidRDefault="00C45907" w:rsidP="00C45907">
      <w:pPr>
        <w:pStyle w:val="Heading4"/>
      </w:pPr>
      <w:bookmarkStart w:id="13058" w:name="_Toc21103027"/>
      <w:bookmarkStart w:id="13059" w:name="_Toc29810876"/>
      <w:bookmarkStart w:id="13060" w:name="_Toc36636236"/>
      <w:bookmarkStart w:id="13061" w:name="_Toc37273182"/>
      <w:bookmarkStart w:id="13062" w:name="_Toc45886270"/>
      <w:bookmarkStart w:id="13063" w:name="_Toc53183333"/>
      <w:bookmarkStart w:id="13064" w:name="_Toc58916042"/>
      <w:bookmarkStart w:id="13065" w:name="_Toc58918223"/>
      <w:bookmarkStart w:id="13066" w:name="_Toc66694093"/>
      <w:bookmarkStart w:id="13067" w:name="_Toc74916078"/>
      <w:bookmarkStart w:id="13068" w:name="_Toc76114703"/>
      <w:bookmarkStart w:id="13069" w:name="_Toc76544589"/>
      <w:bookmarkStart w:id="13070" w:name="_Toc82536711"/>
      <w:bookmarkStart w:id="13071" w:name="_Toc89953004"/>
      <w:bookmarkStart w:id="13072" w:name="_Toc98766820"/>
      <w:bookmarkStart w:id="13073" w:name="_Toc99703183"/>
      <w:bookmarkStart w:id="13074" w:name="_Toc106206973"/>
      <w:bookmarkStart w:id="13075" w:name="_Toc115080975"/>
      <w:bookmarkStart w:id="13076" w:name="_Toc121999886"/>
      <w:bookmarkStart w:id="13077" w:name="_Toc124154059"/>
      <w:bookmarkStart w:id="13078" w:name="_Toc124154834"/>
      <w:bookmarkStart w:id="13079" w:name="_Toc131560689"/>
      <w:bookmarkStart w:id="13080" w:name="_Toc137394389"/>
      <w:bookmarkStart w:id="13081" w:name="_Toc163475495"/>
      <w:bookmarkStart w:id="13082" w:name="_Toc176783825"/>
      <w:r w:rsidRPr="00931575">
        <w:t>8.3.5.1</w:t>
      </w:r>
      <w:r w:rsidRPr="00931575">
        <w:tab/>
        <w:t>Definition and applicability</w:t>
      </w:r>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3083" w:name="_Toc21103028"/>
      <w:bookmarkStart w:id="13084" w:name="_Toc29810877"/>
      <w:bookmarkStart w:id="13085" w:name="_Toc36636237"/>
      <w:bookmarkStart w:id="13086" w:name="_Toc37273183"/>
      <w:bookmarkStart w:id="13087" w:name="_Toc45886271"/>
      <w:bookmarkStart w:id="13088" w:name="_Toc53183334"/>
      <w:bookmarkStart w:id="13089" w:name="_Toc58916043"/>
      <w:bookmarkStart w:id="13090" w:name="_Toc58918224"/>
      <w:bookmarkStart w:id="13091" w:name="_Toc66694094"/>
      <w:bookmarkStart w:id="13092" w:name="_Toc74916079"/>
      <w:bookmarkStart w:id="13093" w:name="_Toc76114704"/>
      <w:bookmarkStart w:id="13094" w:name="_Toc76544590"/>
      <w:bookmarkStart w:id="13095" w:name="_Toc82536712"/>
      <w:bookmarkStart w:id="13096" w:name="_Toc89953005"/>
      <w:bookmarkStart w:id="13097" w:name="_Toc98766821"/>
      <w:bookmarkStart w:id="13098" w:name="_Toc99703184"/>
      <w:bookmarkStart w:id="13099" w:name="_Toc106206974"/>
      <w:bookmarkStart w:id="13100" w:name="_Toc115080976"/>
      <w:bookmarkStart w:id="13101" w:name="_Toc121999887"/>
      <w:bookmarkStart w:id="13102" w:name="_Toc124154060"/>
      <w:bookmarkStart w:id="13103" w:name="_Toc124154835"/>
      <w:bookmarkStart w:id="13104" w:name="_Toc131560690"/>
      <w:bookmarkStart w:id="13105" w:name="_Toc137394390"/>
      <w:bookmarkStart w:id="13106" w:name="_Toc163475496"/>
      <w:bookmarkStart w:id="13107" w:name="_Toc176783826"/>
      <w:r w:rsidRPr="00931575">
        <w:t>8.3.5.2</w:t>
      </w:r>
      <w:r w:rsidRPr="00931575">
        <w:tab/>
        <w:t>Minimum requirement</w:t>
      </w:r>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3108" w:name="_Toc21103029"/>
      <w:bookmarkStart w:id="13109" w:name="_Toc29810878"/>
      <w:bookmarkStart w:id="13110" w:name="_Toc36636238"/>
      <w:bookmarkStart w:id="13111" w:name="_Toc37273184"/>
      <w:bookmarkStart w:id="13112" w:name="_Toc45886272"/>
      <w:bookmarkStart w:id="13113" w:name="_Toc53183335"/>
      <w:bookmarkStart w:id="13114" w:name="_Toc58916044"/>
      <w:bookmarkStart w:id="13115" w:name="_Toc58918225"/>
      <w:bookmarkStart w:id="13116" w:name="_Toc66694095"/>
      <w:bookmarkStart w:id="13117" w:name="_Toc74916080"/>
      <w:bookmarkStart w:id="13118" w:name="_Toc76114705"/>
      <w:bookmarkStart w:id="13119" w:name="_Toc76544591"/>
      <w:bookmarkStart w:id="13120" w:name="_Toc82536713"/>
      <w:bookmarkStart w:id="13121" w:name="_Toc89953006"/>
      <w:bookmarkStart w:id="13122" w:name="_Toc98766822"/>
      <w:bookmarkStart w:id="13123" w:name="_Toc99703185"/>
      <w:bookmarkStart w:id="13124" w:name="_Toc106206975"/>
      <w:bookmarkStart w:id="13125" w:name="_Toc115080977"/>
      <w:bookmarkStart w:id="13126" w:name="_Toc121999888"/>
      <w:bookmarkStart w:id="13127" w:name="_Toc124154061"/>
      <w:bookmarkStart w:id="13128" w:name="_Toc124154836"/>
      <w:bookmarkStart w:id="13129" w:name="_Toc131560691"/>
      <w:bookmarkStart w:id="13130" w:name="_Toc137394391"/>
      <w:bookmarkStart w:id="13131" w:name="_Toc163475497"/>
      <w:bookmarkStart w:id="13132" w:name="_Toc176783827"/>
      <w:r w:rsidRPr="00931575">
        <w:t>8.3.5.3</w:t>
      </w:r>
      <w:r w:rsidRPr="00931575">
        <w:tab/>
        <w:t>Test purpose</w:t>
      </w:r>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3133" w:name="_Toc21103030"/>
      <w:bookmarkStart w:id="13134" w:name="_Toc29810879"/>
      <w:bookmarkStart w:id="13135" w:name="_Toc36636239"/>
      <w:bookmarkStart w:id="13136" w:name="_Toc37273185"/>
      <w:bookmarkStart w:id="13137" w:name="_Toc45886273"/>
      <w:bookmarkStart w:id="13138" w:name="_Toc53183336"/>
      <w:bookmarkStart w:id="13139" w:name="_Toc58916045"/>
      <w:bookmarkStart w:id="13140" w:name="_Toc58918226"/>
      <w:bookmarkStart w:id="13141" w:name="_Toc66694096"/>
      <w:bookmarkStart w:id="13142" w:name="_Toc74916081"/>
      <w:bookmarkStart w:id="13143" w:name="_Toc76114706"/>
      <w:bookmarkStart w:id="13144" w:name="_Toc76544592"/>
      <w:bookmarkStart w:id="13145" w:name="_Toc82536714"/>
      <w:bookmarkStart w:id="13146" w:name="_Toc89953007"/>
      <w:bookmarkStart w:id="13147" w:name="_Toc98766823"/>
      <w:bookmarkStart w:id="13148" w:name="_Toc99703186"/>
      <w:bookmarkStart w:id="13149" w:name="_Toc106206976"/>
      <w:bookmarkStart w:id="13150" w:name="_Toc115080978"/>
      <w:bookmarkStart w:id="13151" w:name="_Toc121999889"/>
      <w:bookmarkStart w:id="13152" w:name="_Toc124154062"/>
      <w:bookmarkStart w:id="13153" w:name="_Toc124154837"/>
      <w:bookmarkStart w:id="13154" w:name="_Toc131560692"/>
      <w:bookmarkStart w:id="13155" w:name="_Toc137394392"/>
      <w:bookmarkStart w:id="13156" w:name="_Toc163475498"/>
      <w:bookmarkStart w:id="13157" w:name="_Toc176783828"/>
      <w:r w:rsidRPr="00931575">
        <w:t>8.3.5.4</w:t>
      </w:r>
      <w:r w:rsidRPr="00931575">
        <w:tab/>
        <w:t>Method of test</w:t>
      </w:r>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p>
    <w:p w14:paraId="5B690729" w14:textId="77777777" w:rsidR="00C45907" w:rsidRPr="00931575" w:rsidRDefault="00C45907" w:rsidP="00C45907">
      <w:pPr>
        <w:pStyle w:val="Heading5"/>
      </w:pPr>
      <w:bookmarkStart w:id="13158" w:name="_Toc21103031"/>
      <w:bookmarkStart w:id="13159" w:name="_Toc29810880"/>
      <w:bookmarkStart w:id="13160" w:name="_Toc36636240"/>
      <w:bookmarkStart w:id="13161" w:name="_Toc37273186"/>
      <w:bookmarkStart w:id="13162" w:name="_Toc45886274"/>
      <w:bookmarkStart w:id="13163" w:name="_Toc53183337"/>
      <w:bookmarkStart w:id="13164" w:name="_Toc58916046"/>
      <w:bookmarkStart w:id="13165" w:name="_Toc58918227"/>
      <w:bookmarkStart w:id="13166" w:name="_Toc66694097"/>
      <w:bookmarkStart w:id="13167" w:name="_Toc74916082"/>
      <w:bookmarkStart w:id="13168" w:name="_Toc76114707"/>
      <w:bookmarkStart w:id="13169" w:name="_Toc76544593"/>
      <w:bookmarkStart w:id="13170" w:name="_Toc82536715"/>
      <w:bookmarkStart w:id="13171" w:name="_Toc89953008"/>
      <w:bookmarkStart w:id="13172" w:name="_Toc98766824"/>
      <w:bookmarkStart w:id="13173" w:name="_Toc99703187"/>
      <w:bookmarkStart w:id="13174" w:name="_Toc106206977"/>
      <w:bookmarkStart w:id="13175" w:name="_Toc115080979"/>
      <w:bookmarkStart w:id="13176" w:name="_Toc121999890"/>
      <w:bookmarkStart w:id="13177" w:name="_Toc124154063"/>
      <w:bookmarkStart w:id="13178" w:name="_Toc124154838"/>
      <w:bookmarkStart w:id="13179" w:name="_Toc131560693"/>
      <w:bookmarkStart w:id="13180" w:name="_Toc137394393"/>
      <w:bookmarkStart w:id="13181" w:name="_Toc163475499"/>
      <w:bookmarkStart w:id="13182" w:name="_Toc176783829"/>
      <w:r w:rsidRPr="00931575">
        <w:t>8.3.5.4.1</w:t>
      </w:r>
      <w:r w:rsidRPr="00931575">
        <w:tab/>
        <w:t>Initial conditions</w:t>
      </w:r>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3183"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3184" w:name="_Toc29810881"/>
      <w:bookmarkStart w:id="13185" w:name="_Toc36636241"/>
      <w:bookmarkStart w:id="13186" w:name="_Toc37273187"/>
      <w:bookmarkStart w:id="13187" w:name="_Toc45886275"/>
      <w:bookmarkStart w:id="13188" w:name="_Toc53183338"/>
      <w:bookmarkStart w:id="13189" w:name="_Toc58916047"/>
      <w:bookmarkStart w:id="13190" w:name="_Toc58918228"/>
      <w:bookmarkStart w:id="13191" w:name="_Toc66694098"/>
      <w:bookmarkStart w:id="13192" w:name="_Toc74916083"/>
      <w:bookmarkStart w:id="13193" w:name="_Toc76114708"/>
      <w:bookmarkStart w:id="13194" w:name="_Toc76544594"/>
      <w:bookmarkStart w:id="13195" w:name="_Toc82536716"/>
      <w:bookmarkStart w:id="13196" w:name="_Toc89953009"/>
      <w:bookmarkStart w:id="13197" w:name="_Toc98766825"/>
      <w:bookmarkStart w:id="13198" w:name="_Toc99703188"/>
      <w:bookmarkStart w:id="13199" w:name="_Toc106206978"/>
      <w:bookmarkStart w:id="13200" w:name="_Toc115080980"/>
      <w:bookmarkStart w:id="13201" w:name="_Toc121999891"/>
      <w:bookmarkStart w:id="13202" w:name="_Toc124154064"/>
      <w:bookmarkStart w:id="13203" w:name="_Toc124154839"/>
      <w:bookmarkStart w:id="13204" w:name="_Toc131560694"/>
      <w:bookmarkStart w:id="13205" w:name="_Toc137394394"/>
      <w:bookmarkStart w:id="13206" w:name="_Toc163475500"/>
      <w:bookmarkStart w:id="13207" w:name="_Toc176783830"/>
      <w:r w:rsidRPr="00931575">
        <w:t>8.3.5.4.2</w:t>
      </w:r>
      <w:r w:rsidRPr="00931575">
        <w:tab/>
        <w:t>Procedure</w:t>
      </w:r>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lastRenderedPageBreak/>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036307" w:rsidRPr="00931575" w14:paraId="53DF51F8" w14:textId="77777777" w:rsidTr="003274C2">
        <w:trPr>
          <w:cantSplit/>
          <w:jc w:val="center"/>
        </w:trPr>
        <w:tc>
          <w:tcPr>
            <w:tcW w:w="3262" w:type="dxa"/>
          </w:tcPr>
          <w:p w14:paraId="361BCAEB" w14:textId="5D6DA0EF" w:rsidR="00036307" w:rsidRPr="00931575" w:rsidRDefault="00036307" w:rsidP="00036307">
            <w:pPr>
              <w:pStyle w:val="TAL"/>
            </w:pPr>
            <w:r w:rsidRPr="00931575">
              <w:t>Number of PRBs</w:t>
            </w:r>
          </w:p>
        </w:tc>
        <w:tc>
          <w:tcPr>
            <w:tcW w:w="2450" w:type="dxa"/>
          </w:tcPr>
          <w:p w14:paraId="5FF4E569" w14:textId="77777777" w:rsidR="00036307" w:rsidRDefault="00036307" w:rsidP="00036307">
            <w:pPr>
              <w:pStyle w:val="TAC"/>
            </w:pPr>
            <w:r>
              <w:t xml:space="preserve">FR1 and FR2-1: </w:t>
            </w:r>
            <w:r w:rsidRPr="00931575">
              <w:rPr>
                <w:rFonts w:hint="eastAsia"/>
              </w:rPr>
              <w:t>1</w:t>
            </w:r>
          </w:p>
          <w:p w14:paraId="6344723C" w14:textId="5111D392" w:rsidR="00036307" w:rsidRPr="00931575" w:rsidRDefault="00036307" w:rsidP="00036307">
            <w:pPr>
              <w:pStyle w:val="TAC"/>
              <w:rPr>
                <w:rFonts w:eastAsia="?? ??" w:cs="Arial"/>
              </w:rPr>
            </w:pPr>
            <w:r>
              <w:t>FR2-2: 1, 16</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6F1F81">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6F1F81">
            <w:pPr>
              <w:pStyle w:val="TAH"/>
              <w:rPr>
                <w:rFonts w:eastAsia="Yu Mincho"/>
              </w:rPr>
            </w:pPr>
            <w:r w:rsidRPr="00931575">
              <w:rPr>
                <w:rFonts w:eastAsia="Yu Mincho"/>
              </w:rPr>
              <w:t>Subcarrier spacing</w:t>
            </w:r>
          </w:p>
          <w:p w14:paraId="37516054"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6F1F81">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6F1F81">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6F1F81">
            <w:pPr>
              <w:pStyle w:val="TAC"/>
              <w:rPr>
                <w:rFonts w:eastAsia="‚c‚e‚o“Á‘¾ƒSƒVƒbƒN‘Ì"/>
              </w:rPr>
            </w:pPr>
          </w:p>
        </w:tc>
        <w:tc>
          <w:tcPr>
            <w:tcW w:w="1984" w:type="dxa"/>
          </w:tcPr>
          <w:p w14:paraId="3D92E6A4" w14:textId="77777777" w:rsidR="00671831" w:rsidRPr="00931575" w:rsidRDefault="00671831" w:rsidP="006F1F81">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6F1F81">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6F1F81">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6F1F81">
            <w:pPr>
              <w:pStyle w:val="TAC"/>
              <w:rPr>
                <w:rFonts w:eastAsia="‚c‚e‚o“Á‘¾ƒSƒVƒbƒN‘Ì"/>
              </w:rPr>
            </w:pPr>
          </w:p>
        </w:tc>
        <w:tc>
          <w:tcPr>
            <w:tcW w:w="1984" w:type="dxa"/>
          </w:tcPr>
          <w:p w14:paraId="0CBC02B8"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036307" w:rsidRPr="00931575" w14:paraId="01586C16" w14:textId="77777777" w:rsidTr="00671831">
        <w:trPr>
          <w:cantSplit/>
          <w:jc w:val="center"/>
        </w:trPr>
        <w:tc>
          <w:tcPr>
            <w:tcW w:w="1555" w:type="dxa"/>
            <w:tcBorders>
              <w:top w:val="nil"/>
              <w:bottom w:val="nil"/>
            </w:tcBorders>
            <w:shd w:val="clear" w:color="auto" w:fill="auto"/>
          </w:tcPr>
          <w:p w14:paraId="1B5B2C36" w14:textId="77777777" w:rsidR="00036307" w:rsidRPr="00931575" w:rsidRDefault="00036307" w:rsidP="00036307">
            <w:pPr>
              <w:pStyle w:val="TAC"/>
              <w:rPr>
                <w:rFonts w:eastAsia="‚c‚e‚o“Á‘¾ƒSƒVƒbƒN‘Ì"/>
              </w:rPr>
            </w:pPr>
          </w:p>
        </w:tc>
        <w:tc>
          <w:tcPr>
            <w:tcW w:w="2268" w:type="dxa"/>
            <w:tcBorders>
              <w:bottom w:val="nil"/>
            </w:tcBorders>
            <w:shd w:val="clear" w:color="auto" w:fill="auto"/>
          </w:tcPr>
          <w:p w14:paraId="13BBD7BB" w14:textId="5115FADD" w:rsidR="00036307" w:rsidRPr="00931575" w:rsidRDefault="00036307" w:rsidP="00036307">
            <w:pPr>
              <w:pStyle w:val="TAC"/>
              <w:rPr>
                <w:rFonts w:eastAsia="‚c‚e‚o“Á‘¾ƒSƒVƒbƒN‘Ì"/>
              </w:rPr>
            </w:pPr>
            <w:r w:rsidRPr="00931575">
              <w:rPr>
                <w:rFonts w:eastAsia="‚c‚e‚o“Á‘¾ƒSƒVƒbƒN‘Ì"/>
              </w:rPr>
              <w:t>120</w:t>
            </w:r>
          </w:p>
        </w:tc>
        <w:tc>
          <w:tcPr>
            <w:tcW w:w="1984" w:type="dxa"/>
          </w:tcPr>
          <w:p w14:paraId="284FD8AF" w14:textId="3B0E3544" w:rsidR="00036307" w:rsidRPr="00931575" w:rsidRDefault="00036307" w:rsidP="00036307">
            <w:pPr>
              <w:pStyle w:val="TAC"/>
              <w:rPr>
                <w:lang w:eastAsia="zh-CN"/>
              </w:rPr>
            </w:pPr>
            <w:r w:rsidRPr="00931575">
              <w:rPr>
                <w:rFonts w:hint="eastAsia"/>
                <w:lang w:eastAsia="zh-CN"/>
              </w:rPr>
              <w:t>50</w:t>
            </w:r>
          </w:p>
        </w:tc>
        <w:tc>
          <w:tcPr>
            <w:tcW w:w="3540" w:type="dxa"/>
          </w:tcPr>
          <w:p w14:paraId="1A386A73" w14:textId="44B50020"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46.08 MHz</w:t>
            </w:r>
          </w:p>
        </w:tc>
      </w:tr>
      <w:tr w:rsidR="00036307" w:rsidRPr="00931575" w14:paraId="6F1BCAFB" w14:textId="77777777" w:rsidTr="00671831">
        <w:trPr>
          <w:cantSplit/>
          <w:jc w:val="center"/>
        </w:trPr>
        <w:tc>
          <w:tcPr>
            <w:tcW w:w="1555" w:type="dxa"/>
            <w:tcBorders>
              <w:top w:val="nil"/>
              <w:bottom w:val="nil"/>
            </w:tcBorders>
            <w:shd w:val="clear" w:color="auto" w:fill="auto"/>
          </w:tcPr>
          <w:p w14:paraId="38374536"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3B66EB74" w14:textId="77777777" w:rsidR="00036307" w:rsidRPr="00931575" w:rsidRDefault="00036307" w:rsidP="00036307">
            <w:pPr>
              <w:pStyle w:val="TAC"/>
              <w:rPr>
                <w:rFonts w:eastAsia="‚c‚e‚o“Á‘¾ƒSƒVƒbƒN‘Ì"/>
              </w:rPr>
            </w:pPr>
          </w:p>
        </w:tc>
        <w:tc>
          <w:tcPr>
            <w:tcW w:w="1984" w:type="dxa"/>
          </w:tcPr>
          <w:p w14:paraId="7663A757" w14:textId="20FA853A" w:rsidR="00036307" w:rsidRPr="00931575" w:rsidRDefault="00036307" w:rsidP="00036307">
            <w:pPr>
              <w:pStyle w:val="TAC"/>
              <w:rPr>
                <w:lang w:eastAsia="zh-CN"/>
              </w:rPr>
            </w:pPr>
            <w:r w:rsidRPr="00931575">
              <w:rPr>
                <w:rFonts w:hint="eastAsia"/>
                <w:lang w:eastAsia="zh-CN"/>
              </w:rPr>
              <w:t>100</w:t>
            </w:r>
          </w:p>
        </w:tc>
        <w:tc>
          <w:tcPr>
            <w:tcW w:w="3540" w:type="dxa"/>
          </w:tcPr>
          <w:p w14:paraId="6817AB84" w14:textId="32F309E9"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036307" w:rsidRPr="00931575" w14:paraId="2D8E705D" w14:textId="77777777" w:rsidTr="001A6C5F">
        <w:trPr>
          <w:cantSplit/>
          <w:jc w:val="center"/>
        </w:trPr>
        <w:tc>
          <w:tcPr>
            <w:tcW w:w="1555" w:type="dxa"/>
            <w:tcBorders>
              <w:top w:val="nil"/>
              <w:bottom w:val="nil"/>
            </w:tcBorders>
            <w:shd w:val="clear" w:color="auto" w:fill="auto"/>
          </w:tcPr>
          <w:p w14:paraId="1846EBD5"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73D20C8A" w14:textId="77777777" w:rsidR="00036307" w:rsidRPr="00931575" w:rsidRDefault="00036307" w:rsidP="00036307">
            <w:pPr>
              <w:pStyle w:val="TAC"/>
              <w:rPr>
                <w:rFonts w:eastAsia="‚c‚e‚o“Á‘¾ƒSƒVƒbƒN‘Ì"/>
              </w:rPr>
            </w:pPr>
          </w:p>
        </w:tc>
        <w:tc>
          <w:tcPr>
            <w:tcW w:w="1984" w:type="dxa"/>
          </w:tcPr>
          <w:p w14:paraId="5C37F2E2" w14:textId="37EBED03" w:rsidR="00036307" w:rsidRPr="00931575" w:rsidRDefault="00036307" w:rsidP="00036307">
            <w:pPr>
              <w:pStyle w:val="TAC"/>
              <w:rPr>
                <w:lang w:eastAsia="zh-CN"/>
              </w:rPr>
            </w:pPr>
            <w:r w:rsidRPr="00931575">
              <w:rPr>
                <w:rFonts w:hint="eastAsia"/>
                <w:lang w:eastAsia="zh-CN"/>
              </w:rPr>
              <w:t>200</w:t>
            </w:r>
          </w:p>
        </w:tc>
        <w:tc>
          <w:tcPr>
            <w:tcW w:w="3540" w:type="dxa"/>
          </w:tcPr>
          <w:p w14:paraId="696D9F8A" w14:textId="51DF28FE"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w:t>
            </w:r>
            <w:r w:rsidRPr="00DC7CFC">
              <w:rPr>
                <w:rFonts w:eastAsia="‚c‚e‚o“Á‘¾ƒSƒVƒbƒN‘Ì" w:cs="v5.0.0"/>
                <w:lang w:val="da-DK"/>
              </w:rPr>
              <w:t> </w:t>
            </w:r>
            <w:r w:rsidRPr="00DC7CFC">
              <w:rPr>
                <w:lang w:val="da-DK"/>
              </w:rPr>
              <w:t>dBm/ 190.08 MHz</w:t>
            </w:r>
          </w:p>
        </w:tc>
      </w:tr>
      <w:tr w:rsidR="00036307" w:rsidRPr="00931575" w14:paraId="116A92F5" w14:textId="77777777" w:rsidTr="001A6C5F">
        <w:trPr>
          <w:cantSplit/>
          <w:jc w:val="center"/>
        </w:trPr>
        <w:tc>
          <w:tcPr>
            <w:tcW w:w="1555" w:type="dxa"/>
            <w:tcBorders>
              <w:top w:val="nil"/>
              <w:bottom w:val="nil"/>
            </w:tcBorders>
            <w:shd w:val="clear" w:color="auto" w:fill="auto"/>
          </w:tcPr>
          <w:p w14:paraId="4CDD6F1B"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65FC2B62" w14:textId="77777777" w:rsidR="00036307" w:rsidRPr="00931575" w:rsidRDefault="00036307" w:rsidP="00036307">
            <w:pPr>
              <w:pStyle w:val="TAC"/>
              <w:rPr>
                <w:rFonts w:eastAsia="‚c‚e‚o“Á‘¾ƒSƒVƒbƒN‘Ì"/>
              </w:rPr>
            </w:pPr>
          </w:p>
        </w:tc>
        <w:tc>
          <w:tcPr>
            <w:tcW w:w="1984" w:type="dxa"/>
          </w:tcPr>
          <w:p w14:paraId="161940DF" w14:textId="79348764" w:rsidR="00036307" w:rsidRPr="00931575" w:rsidRDefault="00036307" w:rsidP="00036307">
            <w:pPr>
              <w:pStyle w:val="TAC"/>
              <w:rPr>
                <w:lang w:eastAsia="zh-CN"/>
              </w:rPr>
            </w:pPr>
            <w:r w:rsidRPr="000F7CE4">
              <w:rPr>
                <w:rFonts w:eastAsia="‚c‚e‚o“Á‘¾ƒSƒVƒbƒN‘Ì"/>
              </w:rPr>
              <w:t>400</w:t>
            </w:r>
          </w:p>
        </w:tc>
        <w:tc>
          <w:tcPr>
            <w:tcW w:w="3540" w:type="dxa"/>
          </w:tcPr>
          <w:p w14:paraId="61DA5E90" w14:textId="6F3AEF7A"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036307" w:rsidRPr="00931575" w14:paraId="0D4C8E69" w14:textId="77777777" w:rsidTr="00671831">
        <w:trPr>
          <w:cantSplit/>
          <w:jc w:val="center"/>
        </w:trPr>
        <w:tc>
          <w:tcPr>
            <w:tcW w:w="1555" w:type="dxa"/>
            <w:tcBorders>
              <w:top w:val="nil"/>
              <w:bottom w:val="single" w:sz="4" w:space="0" w:color="auto"/>
            </w:tcBorders>
            <w:shd w:val="clear" w:color="auto" w:fill="auto"/>
          </w:tcPr>
          <w:p w14:paraId="371F89F8"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4FFCBC6B" w14:textId="430207BE" w:rsidR="00036307" w:rsidRPr="00931575" w:rsidRDefault="00036307" w:rsidP="00036307">
            <w:pPr>
              <w:pStyle w:val="TAC"/>
              <w:rPr>
                <w:rFonts w:eastAsia="‚c‚e‚o“Á‘¾ƒSƒVƒbƒN‘Ì"/>
              </w:rPr>
            </w:pPr>
            <w:r w:rsidRPr="000F7CE4">
              <w:rPr>
                <w:rFonts w:eastAsia="‚c‚e‚o“Á‘¾ƒSƒVƒbƒN‘Ì"/>
              </w:rPr>
              <w:t>480</w:t>
            </w:r>
          </w:p>
        </w:tc>
        <w:tc>
          <w:tcPr>
            <w:tcW w:w="1984" w:type="dxa"/>
          </w:tcPr>
          <w:p w14:paraId="2DD54018" w14:textId="3FEFD792" w:rsidR="00036307" w:rsidRPr="00931575" w:rsidRDefault="00036307" w:rsidP="00036307">
            <w:pPr>
              <w:pStyle w:val="TAC"/>
              <w:rPr>
                <w:lang w:eastAsia="zh-CN"/>
              </w:rPr>
            </w:pPr>
            <w:r w:rsidRPr="000F7CE4">
              <w:rPr>
                <w:rFonts w:eastAsia="‚c‚e‚o“Á‘¾ƒSƒVƒbƒN‘Ì"/>
              </w:rPr>
              <w:t>400</w:t>
            </w:r>
          </w:p>
        </w:tc>
        <w:tc>
          <w:tcPr>
            <w:tcW w:w="3540" w:type="dxa"/>
          </w:tcPr>
          <w:p w14:paraId="6908AFC9" w14:textId="6F2DC3D1"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6F1F8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56B8A3D6" w14:textId="77777777" w:rsidR="00C45907" w:rsidRPr="00931575" w:rsidRDefault="00C45907" w:rsidP="006F1F81"/>
    <w:p w14:paraId="047237A4" w14:textId="77777777" w:rsidR="00C45907" w:rsidRPr="00931575" w:rsidRDefault="00C45907" w:rsidP="00C45907">
      <w:pPr>
        <w:pStyle w:val="Heading4"/>
      </w:pPr>
      <w:bookmarkStart w:id="13208" w:name="_Toc21103033"/>
      <w:bookmarkStart w:id="13209" w:name="_Toc29810882"/>
      <w:bookmarkStart w:id="13210" w:name="_Toc36636242"/>
      <w:bookmarkStart w:id="13211" w:name="_Toc37273188"/>
      <w:bookmarkStart w:id="13212" w:name="_Toc45886276"/>
      <w:bookmarkStart w:id="13213" w:name="_Toc53183339"/>
      <w:bookmarkStart w:id="13214" w:name="_Toc58916048"/>
      <w:bookmarkStart w:id="13215" w:name="_Toc58918229"/>
      <w:bookmarkStart w:id="13216" w:name="_Toc66694099"/>
      <w:bookmarkStart w:id="13217" w:name="_Toc74916084"/>
      <w:bookmarkStart w:id="13218" w:name="_Toc76114709"/>
      <w:bookmarkStart w:id="13219" w:name="_Toc76544595"/>
      <w:bookmarkStart w:id="13220" w:name="_Toc82536717"/>
      <w:bookmarkStart w:id="13221" w:name="_Toc89953010"/>
      <w:bookmarkStart w:id="13222" w:name="_Toc98766826"/>
      <w:bookmarkStart w:id="13223" w:name="_Toc99703189"/>
      <w:bookmarkStart w:id="13224" w:name="_Toc106206979"/>
      <w:bookmarkStart w:id="13225" w:name="_Toc115080981"/>
      <w:bookmarkStart w:id="13226" w:name="_Toc121999892"/>
      <w:bookmarkStart w:id="13227" w:name="_Toc124154065"/>
      <w:bookmarkStart w:id="13228" w:name="_Toc124154840"/>
      <w:bookmarkStart w:id="13229" w:name="_Toc131560695"/>
      <w:bookmarkStart w:id="13230" w:name="_Toc137394395"/>
      <w:bookmarkStart w:id="13231" w:name="_Toc163475501"/>
      <w:bookmarkStart w:id="13232" w:name="_Toc176783831"/>
      <w:r w:rsidRPr="00931575">
        <w:lastRenderedPageBreak/>
        <w:t>8.3.5.5</w:t>
      </w:r>
      <w:r w:rsidRPr="00931575">
        <w:tab/>
        <w:t>Test requirement</w:t>
      </w:r>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p>
    <w:p w14:paraId="2CCD3B76" w14:textId="77777777" w:rsidR="00C45907" w:rsidRPr="00931575" w:rsidRDefault="00C45907" w:rsidP="00C45907">
      <w:pPr>
        <w:pStyle w:val="Heading5"/>
        <w:rPr>
          <w:rFonts w:cs="Arial"/>
          <w:i/>
          <w:iCs/>
          <w:szCs w:val="22"/>
          <w:lang w:eastAsia="zh-CN"/>
        </w:rPr>
      </w:pPr>
      <w:bookmarkStart w:id="13233" w:name="_Toc21103034"/>
      <w:bookmarkStart w:id="13234" w:name="_Toc29810883"/>
      <w:bookmarkStart w:id="13235" w:name="_Toc36636243"/>
      <w:bookmarkStart w:id="13236" w:name="_Toc37273189"/>
      <w:bookmarkStart w:id="13237" w:name="_Toc45886277"/>
      <w:bookmarkStart w:id="13238" w:name="_Toc53183340"/>
      <w:bookmarkStart w:id="13239" w:name="_Toc58916049"/>
      <w:bookmarkStart w:id="13240" w:name="_Toc58918230"/>
      <w:bookmarkStart w:id="13241" w:name="_Toc66694100"/>
      <w:bookmarkStart w:id="13242" w:name="_Toc74916085"/>
      <w:bookmarkStart w:id="13243" w:name="_Toc76114710"/>
      <w:bookmarkStart w:id="13244" w:name="_Toc76544596"/>
      <w:bookmarkStart w:id="13245" w:name="_Toc82536718"/>
      <w:bookmarkStart w:id="13246" w:name="_Toc89953011"/>
      <w:bookmarkStart w:id="13247" w:name="_Toc98766827"/>
      <w:bookmarkStart w:id="13248" w:name="_Toc99703190"/>
      <w:bookmarkStart w:id="13249" w:name="_Toc106206980"/>
      <w:bookmarkStart w:id="13250" w:name="_Toc115080982"/>
      <w:bookmarkStart w:id="13251" w:name="_Toc121999893"/>
      <w:bookmarkStart w:id="13252" w:name="_Toc124154066"/>
      <w:bookmarkStart w:id="13253" w:name="_Toc124154841"/>
      <w:bookmarkStart w:id="13254" w:name="_Toc131560696"/>
      <w:bookmarkStart w:id="13255" w:name="_Toc137394396"/>
      <w:bookmarkStart w:id="13256" w:name="_Toc163475502"/>
      <w:bookmarkStart w:id="13257" w:name="_Toc176783832"/>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3258" w:name="_Toc21103035"/>
      <w:bookmarkStart w:id="13259" w:name="_Toc29810884"/>
      <w:bookmarkStart w:id="13260" w:name="_Toc36636244"/>
      <w:bookmarkStart w:id="13261" w:name="_Toc37273190"/>
      <w:bookmarkStart w:id="13262" w:name="_Toc45886278"/>
      <w:bookmarkStart w:id="13263" w:name="_Toc53183341"/>
      <w:bookmarkStart w:id="13264" w:name="_Toc58916050"/>
      <w:bookmarkStart w:id="13265" w:name="_Toc58918231"/>
      <w:bookmarkStart w:id="13266" w:name="_Toc66694101"/>
      <w:bookmarkStart w:id="13267" w:name="_Toc74916086"/>
      <w:bookmarkStart w:id="13268" w:name="_Toc76114711"/>
      <w:bookmarkStart w:id="13269" w:name="_Toc76544597"/>
      <w:bookmarkStart w:id="13270" w:name="_Toc82536719"/>
      <w:bookmarkStart w:id="13271" w:name="_Toc89953012"/>
      <w:bookmarkStart w:id="13272" w:name="_Toc98766828"/>
      <w:bookmarkStart w:id="13273" w:name="_Toc99703191"/>
      <w:bookmarkStart w:id="13274" w:name="_Toc106206981"/>
      <w:bookmarkStart w:id="13275" w:name="_Toc115080983"/>
      <w:bookmarkStart w:id="13276" w:name="_Toc121999894"/>
      <w:bookmarkStart w:id="13277" w:name="_Toc124154067"/>
      <w:bookmarkStart w:id="13278" w:name="_Toc124154842"/>
      <w:bookmarkStart w:id="13279" w:name="_Toc131560697"/>
      <w:bookmarkStart w:id="13280" w:name="_Toc137394397"/>
      <w:bookmarkStart w:id="13281" w:name="_Toc163475503"/>
      <w:bookmarkStart w:id="13282" w:name="_Toc176783833"/>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p>
    <w:p w14:paraId="64ACEF10" w14:textId="774F446D" w:rsidR="00C45907" w:rsidRPr="00931575" w:rsidRDefault="00036307" w:rsidP="006F1F81">
      <w:r w:rsidRPr="00931575">
        <w:t xml:space="preserve">The fraction of incorrectly decoded UCI is shall be less than 1% for the SNR listed in table 8.3.5.5.2-1 </w:t>
      </w:r>
      <w:r>
        <w:t>to</w:t>
      </w:r>
      <w:r w:rsidRPr="00931575">
        <w:t xml:space="preserve"> table 8.3.5.5.2-</w:t>
      </w:r>
      <w:r>
        <w:t>4</w:t>
      </w:r>
      <w:r w:rsidRPr="00931575">
        <w:t>.</w:t>
      </w:r>
    </w:p>
    <w:p w14:paraId="595C2AED" w14:textId="5018BB86" w:rsidR="00C45907" w:rsidRPr="00931575" w:rsidRDefault="00C45907" w:rsidP="006F1F81">
      <w:pPr>
        <w:pStyle w:val="TH"/>
      </w:pPr>
      <w:r w:rsidRPr="00931575">
        <w:t xml:space="preserve">Table 8.3.5.5.2-1: </w:t>
      </w:r>
      <w:r w:rsidR="00036307" w:rsidRPr="00931575">
        <w:t>Required SNR for PUCCH format 4 with 60 kHz SCS</w:t>
      </w:r>
      <w:r w:rsidR="00036307">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3A3F9585" w:rsidR="00C45907" w:rsidRPr="00931575" w:rsidRDefault="00C45907" w:rsidP="006F1F81">
      <w:pPr>
        <w:pStyle w:val="TH"/>
      </w:pPr>
      <w:r w:rsidRPr="00931575">
        <w:t xml:space="preserve">Table 8.3.5.5.2-2: </w:t>
      </w:r>
      <w:r w:rsidR="00036307" w:rsidRPr="00931575">
        <w:t>Required SNR for PUCCH format 4 with 120 kHz SCS</w:t>
      </w:r>
      <w:r w:rsidR="00036307">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15D5FBF3" w:rsidR="00C45907" w:rsidRDefault="00C45907" w:rsidP="006F1F81"/>
    <w:p w14:paraId="222C7D3A" w14:textId="77777777" w:rsidR="00036307" w:rsidRPr="00931575" w:rsidRDefault="00036307" w:rsidP="00036307">
      <w:pPr>
        <w:pStyle w:val="TH"/>
      </w:pPr>
      <w:r w:rsidRPr="00931575">
        <w:lastRenderedPageBreak/>
        <w:t>Table 8.3.</w:t>
      </w:r>
      <w:r>
        <w:t>5</w:t>
      </w:r>
      <w:r w:rsidRPr="00931575">
        <w:t>.5.2-</w:t>
      </w:r>
      <w:r>
        <w:t>3</w:t>
      </w:r>
      <w:r w:rsidRPr="00931575">
        <w:t xml:space="preserve">: Required SNR for PUCCH format </w:t>
      </w:r>
      <w:r>
        <w:t>4</w:t>
      </w:r>
      <w:r w:rsidRPr="00931575">
        <w:t xml:space="preserve"> with 120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333DBB7B" w14:textId="77777777" w:rsidTr="001A6C5F">
        <w:trPr>
          <w:cantSplit/>
          <w:jc w:val="center"/>
        </w:trPr>
        <w:tc>
          <w:tcPr>
            <w:tcW w:w="1020" w:type="dxa"/>
            <w:tcBorders>
              <w:bottom w:val="nil"/>
            </w:tcBorders>
            <w:shd w:val="clear" w:color="auto" w:fill="auto"/>
          </w:tcPr>
          <w:p w14:paraId="1FCCD989"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10C230D8"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04D87A4E"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FD8BFC6"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39420D09" w14:textId="77777777" w:rsidR="00036307" w:rsidRPr="00931575" w:rsidRDefault="00036307" w:rsidP="001A6C5F">
            <w:pPr>
              <w:pStyle w:val="TAH"/>
            </w:pPr>
            <w:r>
              <w:t>Number of PRBs</w:t>
            </w:r>
          </w:p>
        </w:tc>
        <w:tc>
          <w:tcPr>
            <w:tcW w:w="1928" w:type="dxa"/>
            <w:tcBorders>
              <w:bottom w:val="nil"/>
            </w:tcBorders>
            <w:shd w:val="clear" w:color="auto" w:fill="auto"/>
          </w:tcPr>
          <w:p w14:paraId="35FAE0B8"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748BD380" w14:textId="77777777" w:rsidR="00036307" w:rsidRPr="00931575" w:rsidRDefault="00036307" w:rsidP="001A6C5F">
            <w:pPr>
              <w:pStyle w:val="TAH"/>
            </w:pPr>
            <w:r w:rsidRPr="00931575">
              <w:t>Channel bandwidth / SNR (dB)</w:t>
            </w:r>
          </w:p>
        </w:tc>
      </w:tr>
      <w:tr w:rsidR="00036307" w:rsidRPr="00931575" w14:paraId="67DF8A4F" w14:textId="77777777" w:rsidTr="001A6C5F">
        <w:trPr>
          <w:cantSplit/>
          <w:jc w:val="center"/>
        </w:trPr>
        <w:tc>
          <w:tcPr>
            <w:tcW w:w="1020" w:type="dxa"/>
            <w:tcBorders>
              <w:top w:val="nil"/>
              <w:bottom w:val="single" w:sz="4" w:space="0" w:color="auto"/>
            </w:tcBorders>
            <w:shd w:val="clear" w:color="auto" w:fill="auto"/>
          </w:tcPr>
          <w:p w14:paraId="624E196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69315557"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24A3CB0A"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3AB10FB5"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35B45AC3" w14:textId="77777777" w:rsidR="00036307" w:rsidRPr="00931575" w:rsidRDefault="00036307" w:rsidP="001A6C5F">
            <w:pPr>
              <w:pStyle w:val="TAH"/>
            </w:pPr>
          </w:p>
        </w:tc>
        <w:tc>
          <w:tcPr>
            <w:tcW w:w="1928" w:type="dxa"/>
            <w:tcBorders>
              <w:top w:val="nil"/>
            </w:tcBorders>
            <w:shd w:val="clear" w:color="auto" w:fill="auto"/>
          </w:tcPr>
          <w:p w14:paraId="630AB3AB" w14:textId="77777777" w:rsidR="00036307" w:rsidRPr="00931575" w:rsidRDefault="00036307" w:rsidP="001A6C5F">
            <w:pPr>
              <w:pStyle w:val="TAH"/>
            </w:pPr>
          </w:p>
        </w:tc>
        <w:tc>
          <w:tcPr>
            <w:tcW w:w="1417" w:type="dxa"/>
          </w:tcPr>
          <w:p w14:paraId="2C9B963E" w14:textId="77777777" w:rsidR="00036307" w:rsidRPr="00931575" w:rsidRDefault="00036307" w:rsidP="001A6C5F">
            <w:pPr>
              <w:pStyle w:val="TAH"/>
            </w:pPr>
            <w:r w:rsidRPr="00931575">
              <w:t>100 MHz</w:t>
            </w:r>
          </w:p>
        </w:tc>
      </w:tr>
      <w:tr w:rsidR="00036307" w:rsidRPr="00931575" w14:paraId="1B8733D0" w14:textId="77777777" w:rsidTr="001A6C5F">
        <w:trPr>
          <w:cantSplit/>
          <w:jc w:val="center"/>
        </w:trPr>
        <w:tc>
          <w:tcPr>
            <w:tcW w:w="1020" w:type="dxa"/>
            <w:tcBorders>
              <w:bottom w:val="nil"/>
            </w:tcBorders>
            <w:shd w:val="clear" w:color="auto" w:fill="auto"/>
          </w:tcPr>
          <w:p w14:paraId="05C9E4F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shd w:val="clear" w:color="auto" w:fill="auto"/>
          </w:tcPr>
          <w:p w14:paraId="2D61E9FE" w14:textId="77777777" w:rsidR="00036307" w:rsidRPr="00931575" w:rsidRDefault="00036307" w:rsidP="001A6C5F">
            <w:pPr>
              <w:pStyle w:val="TAC"/>
              <w:rPr>
                <w:lang w:eastAsia="zh-CN"/>
              </w:rPr>
            </w:pPr>
            <w:r w:rsidRPr="00931575">
              <w:rPr>
                <w:lang w:eastAsia="zh-CN"/>
              </w:rPr>
              <w:t>2</w:t>
            </w:r>
          </w:p>
        </w:tc>
        <w:tc>
          <w:tcPr>
            <w:tcW w:w="850" w:type="dxa"/>
            <w:tcBorders>
              <w:bottom w:val="nil"/>
            </w:tcBorders>
            <w:shd w:val="clear" w:color="auto" w:fill="auto"/>
          </w:tcPr>
          <w:p w14:paraId="205A7E55" w14:textId="77777777" w:rsidR="00036307" w:rsidRPr="00931575" w:rsidRDefault="00036307" w:rsidP="001A6C5F">
            <w:pPr>
              <w:pStyle w:val="TAC"/>
            </w:pPr>
            <w:r w:rsidRPr="00931575">
              <w:t>Normal</w:t>
            </w:r>
          </w:p>
        </w:tc>
        <w:tc>
          <w:tcPr>
            <w:tcW w:w="1644" w:type="dxa"/>
            <w:tcBorders>
              <w:bottom w:val="nil"/>
            </w:tcBorders>
            <w:shd w:val="clear" w:color="auto" w:fill="auto"/>
          </w:tcPr>
          <w:p w14:paraId="4AAD3A2D" w14:textId="77777777" w:rsidR="00036307" w:rsidRPr="00931575" w:rsidRDefault="00036307" w:rsidP="001A6C5F">
            <w:pPr>
              <w:pStyle w:val="TAC"/>
            </w:pPr>
            <w:r w:rsidRPr="001E0E99">
              <w:t>TDLA30-650 Low</w:t>
            </w:r>
          </w:p>
        </w:tc>
        <w:tc>
          <w:tcPr>
            <w:tcW w:w="907" w:type="dxa"/>
            <w:tcBorders>
              <w:bottom w:val="nil"/>
            </w:tcBorders>
          </w:tcPr>
          <w:p w14:paraId="729DAC22" w14:textId="77777777" w:rsidR="00036307" w:rsidRPr="00931575" w:rsidRDefault="00036307" w:rsidP="001A6C5F">
            <w:pPr>
              <w:pStyle w:val="TAC"/>
              <w:rPr>
                <w:lang w:eastAsia="zh-CN"/>
              </w:rPr>
            </w:pPr>
            <w:r>
              <w:rPr>
                <w:lang w:eastAsia="zh-CN"/>
              </w:rPr>
              <w:t>1</w:t>
            </w:r>
          </w:p>
        </w:tc>
        <w:tc>
          <w:tcPr>
            <w:tcW w:w="1928" w:type="dxa"/>
          </w:tcPr>
          <w:p w14:paraId="25E181C0"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73B5DB8" w14:textId="77777777" w:rsidR="00036307" w:rsidRPr="00F36873" w:rsidRDefault="00036307" w:rsidP="001A6C5F">
            <w:pPr>
              <w:pStyle w:val="TAC"/>
              <w:rPr>
                <w:lang w:eastAsia="zh-CN"/>
              </w:rPr>
            </w:pPr>
            <w:r w:rsidRPr="00F36873">
              <w:t>3.</w:t>
            </w:r>
            <w:r>
              <w:t>6</w:t>
            </w:r>
          </w:p>
        </w:tc>
      </w:tr>
      <w:tr w:rsidR="00036307" w:rsidRPr="00931575" w14:paraId="53C775DA" w14:textId="77777777" w:rsidTr="001A6C5F">
        <w:trPr>
          <w:cantSplit/>
          <w:jc w:val="center"/>
        </w:trPr>
        <w:tc>
          <w:tcPr>
            <w:tcW w:w="1020" w:type="dxa"/>
            <w:tcBorders>
              <w:top w:val="nil"/>
            </w:tcBorders>
            <w:shd w:val="clear" w:color="auto" w:fill="auto"/>
          </w:tcPr>
          <w:p w14:paraId="2CDB6F7B" w14:textId="77777777" w:rsidR="00036307" w:rsidRPr="00931575" w:rsidRDefault="00036307" w:rsidP="001A6C5F">
            <w:pPr>
              <w:pStyle w:val="TAC"/>
              <w:rPr>
                <w:lang w:eastAsia="zh-CN"/>
              </w:rPr>
            </w:pPr>
          </w:p>
        </w:tc>
        <w:tc>
          <w:tcPr>
            <w:tcW w:w="1276" w:type="dxa"/>
            <w:tcBorders>
              <w:top w:val="nil"/>
            </w:tcBorders>
            <w:shd w:val="clear" w:color="auto" w:fill="auto"/>
          </w:tcPr>
          <w:p w14:paraId="79508F02" w14:textId="77777777" w:rsidR="00036307" w:rsidRPr="00931575" w:rsidRDefault="00036307" w:rsidP="001A6C5F">
            <w:pPr>
              <w:pStyle w:val="TAC"/>
              <w:rPr>
                <w:lang w:eastAsia="zh-CN"/>
              </w:rPr>
            </w:pPr>
          </w:p>
        </w:tc>
        <w:tc>
          <w:tcPr>
            <w:tcW w:w="850" w:type="dxa"/>
            <w:tcBorders>
              <w:top w:val="nil"/>
            </w:tcBorders>
            <w:shd w:val="clear" w:color="auto" w:fill="auto"/>
          </w:tcPr>
          <w:p w14:paraId="228B2AF3" w14:textId="77777777" w:rsidR="00036307" w:rsidRPr="00931575" w:rsidRDefault="00036307" w:rsidP="001A6C5F">
            <w:pPr>
              <w:pStyle w:val="TAC"/>
            </w:pPr>
          </w:p>
        </w:tc>
        <w:tc>
          <w:tcPr>
            <w:tcW w:w="1644" w:type="dxa"/>
            <w:tcBorders>
              <w:top w:val="nil"/>
            </w:tcBorders>
            <w:shd w:val="clear" w:color="auto" w:fill="auto"/>
          </w:tcPr>
          <w:p w14:paraId="4FFB836B" w14:textId="77777777" w:rsidR="00036307" w:rsidRPr="00931575" w:rsidRDefault="00036307" w:rsidP="001A6C5F">
            <w:pPr>
              <w:pStyle w:val="TAC"/>
            </w:pPr>
          </w:p>
        </w:tc>
        <w:tc>
          <w:tcPr>
            <w:tcW w:w="907" w:type="dxa"/>
            <w:tcBorders>
              <w:top w:val="nil"/>
            </w:tcBorders>
          </w:tcPr>
          <w:p w14:paraId="7EED8339" w14:textId="77777777" w:rsidR="00036307" w:rsidRPr="00931575" w:rsidRDefault="00036307" w:rsidP="001A6C5F">
            <w:pPr>
              <w:pStyle w:val="TAC"/>
              <w:rPr>
                <w:lang w:eastAsia="zh-CN"/>
              </w:rPr>
            </w:pPr>
          </w:p>
        </w:tc>
        <w:tc>
          <w:tcPr>
            <w:tcW w:w="1928" w:type="dxa"/>
          </w:tcPr>
          <w:p w14:paraId="78D01C5D"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62DD02F6" w14:textId="77777777" w:rsidR="00036307" w:rsidRPr="00F36873" w:rsidRDefault="00036307" w:rsidP="001A6C5F">
            <w:pPr>
              <w:pStyle w:val="TAC"/>
              <w:rPr>
                <w:lang w:eastAsia="zh-CN"/>
              </w:rPr>
            </w:pPr>
            <w:r w:rsidRPr="00F36873">
              <w:t>3.</w:t>
            </w:r>
            <w:r>
              <w:t>6</w:t>
            </w:r>
          </w:p>
        </w:tc>
      </w:tr>
      <w:tr w:rsidR="00036307" w:rsidRPr="00931575" w14:paraId="12EA563A" w14:textId="77777777" w:rsidTr="001A6C5F">
        <w:trPr>
          <w:cantSplit/>
          <w:jc w:val="center"/>
        </w:trPr>
        <w:tc>
          <w:tcPr>
            <w:tcW w:w="1020" w:type="dxa"/>
            <w:tcBorders>
              <w:bottom w:val="nil"/>
            </w:tcBorders>
          </w:tcPr>
          <w:p w14:paraId="260107E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tcPr>
          <w:p w14:paraId="109935B6" w14:textId="77777777" w:rsidR="00036307" w:rsidRPr="00931575" w:rsidRDefault="00036307" w:rsidP="001A6C5F">
            <w:pPr>
              <w:pStyle w:val="TAC"/>
              <w:rPr>
                <w:lang w:eastAsia="zh-CN"/>
              </w:rPr>
            </w:pPr>
            <w:r w:rsidRPr="00931575">
              <w:rPr>
                <w:lang w:eastAsia="zh-CN"/>
              </w:rPr>
              <w:t>2</w:t>
            </w:r>
          </w:p>
        </w:tc>
        <w:tc>
          <w:tcPr>
            <w:tcW w:w="850" w:type="dxa"/>
            <w:tcBorders>
              <w:bottom w:val="nil"/>
            </w:tcBorders>
          </w:tcPr>
          <w:p w14:paraId="60AE4635" w14:textId="77777777" w:rsidR="00036307" w:rsidRPr="00931575" w:rsidRDefault="00036307" w:rsidP="001A6C5F">
            <w:pPr>
              <w:pStyle w:val="TAC"/>
            </w:pPr>
            <w:r w:rsidRPr="00931575">
              <w:t>Normal</w:t>
            </w:r>
          </w:p>
        </w:tc>
        <w:tc>
          <w:tcPr>
            <w:tcW w:w="1644" w:type="dxa"/>
            <w:tcBorders>
              <w:bottom w:val="nil"/>
            </w:tcBorders>
          </w:tcPr>
          <w:p w14:paraId="18C836D9" w14:textId="77777777" w:rsidR="00036307" w:rsidRPr="00931575" w:rsidRDefault="00036307" w:rsidP="001A6C5F">
            <w:pPr>
              <w:pStyle w:val="TAC"/>
            </w:pPr>
            <w:r w:rsidRPr="001E0E99">
              <w:t>TDLA30-650 Low</w:t>
            </w:r>
          </w:p>
        </w:tc>
        <w:tc>
          <w:tcPr>
            <w:tcW w:w="907" w:type="dxa"/>
            <w:tcBorders>
              <w:bottom w:val="nil"/>
            </w:tcBorders>
          </w:tcPr>
          <w:p w14:paraId="53ECE345" w14:textId="77777777" w:rsidR="00036307" w:rsidRPr="00931575" w:rsidRDefault="00036307" w:rsidP="001A6C5F">
            <w:pPr>
              <w:pStyle w:val="TAC"/>
              <w:rPr>
                <w:lang w:eastAsia="zh-CN"/>
              </w:rPr>
            </w:pPr>
            <w:r>
              <w:rPr>
                <w:lang w:eastAsia="zh-CN"/>
              </w:rPr>
              <w:t>16</w:t>
            </w:r>
          </w:p>
        </w:tc>
        <w:tc>
          <w:tcPr>
            <w:tcW w:w="1928" w:type="dxa"/>
          </w:tcPr>
          <w:p w14:paraId="41D7AFFF"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A87B2FD" w14:textId="77777777" w:rsidR="00036307" w:rsidRPr="00F36873" w:rsidRDefault="00036307" w:rsidP="001A6C5F">
            <w:pPr>
              <w:pStyle w:val="TAC"/>
              <w:rPr>
                <w:lang w:eastAsia="zh-CN"/>
              </w:rPr>
            </w:pPr>
            <w:r w:rsidRPr="00F36873">
              <w:t>-8.</w:t>
            </w:r>
            <w:r>
              <w:t>4</w:t>
            </w:r>
          </w:p>
        </w:tc>
      </w:tr>
      <w:tr w:rsidR="00036307" w:rsidRPr="00931575" w14:paraId="25E1EDA8" w14:textId="77777777" w:rsidTr="001A6C5F">
        <w:trPr>
          <w:cantSplit/>
          <w:jc w:val="center"/>
        </w:trPr>
        <w:tc>
          <w:tcPr>
            <w:tcW w:w="1020" w:type="dxa"/>
            <w:tcBorders>
              <w:top w:val="nil"/>
            </w:tcBorders>
          </w:tcPr>
          <w:p w14:paraId="42FA9908" w14:textId="77777777" w:rsidR="00036307" w:rsidRPr="00931575" w:rsidRDefault="00036307" w:rsidP="001A6C5F">
            <w:pPr>
              <w:pStyle w:val="TAC"/>
              <w:rPr>
                <w:lang w:eastAsia="zh-CN"/>
              </w:rPr>
            </w:pPr>
          </w:p>
        </w:tc>
        <w:tc>
          <w:tcPr>
            <w:tcW w:w="1276" w:type="dxa"/>
            <w:tcBorders>
              <w:top w:val="nil"/>
            </w:tcBorders>
          </w:tcPr>
          <w:p w14:paraId="22CD96F5" w14:textId="77777777" w:rsidR="00036307" w:rsidRPr="00931575" w:rsidRDefault="00036307" w:rsidP="001A6C5F">
            <w:pPr>
              <w:pStyle w:val="TAC"/>
              <w:rPr>
                <w:lang w:eastAsia="zh-CN"/>
              </w:rPr>
            </w:pPr>
          </w:p>
        </w:tc>
        <w:tc>
          <w:tcPr>
            <w:tcW w:w="850" w:type="dxa"/>
            <w:tcBorders>
              <w:top w:val="nil"/>
            </w:tcBorders>
          </w:tcPr>
          <w:p w14:paraId="442500AE" w14:textId="77777777" w:rsidR="00036307" w:rsidRPr="00931575" w:rsidRDefault="00036307" w:rsidP="001A6C5F">
            <w:pPr>
              <w:pStyle w:val="TAC"/>
            </w:pPr>
          </w:p>
        </w:tc>
        <w:tc>
          <w:tcPr>
            <w:tcW w:w="1644" w:type="dxa"/>
            <w:tcBorders>
              <w:top w:val="nil"/>
            </w:tcBorders>
          </w:tcPr>
          <w:p w14:paraId="5A97FE95" w14:textId="77777777" w:rsidR="00036307" w:rsidRPr="001E0E99" w:rsidRDefault="00036307" w:rsidP="001A6C5F">
            <w:pPr>
              <w:pStyle w:val="TAC"/>
            </w:pPr>
          </w:p>
        </w:tc>
        <w:tc>
          <w:tcPr>
            <w:tcW w:w="907" w:type="dxa"/>
            <w:tcBorders>
              <w:top w:val="nil"/>
            </w:tcBorders>
          </w:tcPr>
          <w:p w14:paraId="140E7F23" w14:textId="77777777" w:rsidR="00036307" w:rsidRPr="00931575" w:rsidRDefault="00036307" w:rsidP="001A6C5F">
            <w:pPr>
              <w:pStyle w:val="TAC"/>
              <w:rPr>
                <w:lang w:eastAsia="zh-CN"/>
              </w:rPr>
            </w:pPr>
          </w:p>
        </w:tc>
        <w:tc>
          <w:tcPr>
            <w:tcW w:w="1928" w:type="dxa"/>
          </w:tcPr>
          <w:p w14:paraId="0B300F80"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4DCF544D" w14:textId="77777777" w:rsidR="00036307" w:rsidRPr="00F36873" w:rsidRDefault="00036307" w:rsidP="001A6C5F">
            <w:pPr>
              <w:pStyle w:val="TAC"/>
              <w:rPr>
                <w:lang w:eastAsia="zh-CN"/>
              </w:rPr>
            </w:pPr>
            <w:r w:rsidRPr="00F36873">
              <w:t>-8.</w:t>
            </w:r>
            <w:r>
              <w:t>3</w:t>
            </w:r>
          </w:p>
        </w:tc>
      </w:tr>
    </w:tbl>
    <w:p w14:paraId="67671E25" w14:textId="77777777" w:rsidR="00036307" w:rsidRDefault="00036307" w:rsidP="00036307"/>
    <w:p w14:paraId="79FC62A8" w14:textId="77777777" w:rsidR="00036307" w:rsidRPr="00931575" w:rsidRDefault="00036307" w:rsidP="00036307">
      <w:pPr>
        <w:pStyle w:val="TH"/>
      </w:pPr>
      <w:r w:rsidRPr="00931575">
        <w:t>Table 8.3.</w:t>
      </w:r>
      <w:r>
        <w:t>5</w:t>
      </w:r>
      <w:r w:rsidRPr="00931575">
        <w:t>.5.2-</w:t>
      </w:r>
      <w:r>
        <w:t>4</w:t>
      </w:r>
      <w:r w:rsidRPr="00931575">
        <w:t xml:space="preserve">: Required SNR for PUCCH format </w:t>
      </w:r>
      <w:r>
        <w:t>4</w:t>
      </w:r>
      <w:r w:rsidRPr="00931575">
        <w:t xml:space="preserve"> with </w:t>
      </w:r>
      <w:r>
        <w:t>480</w:t>
      </w:r>
      <w:r w:rsidRPr="00931575">
        <w:t xml:space="preserve">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10A46DF1" w14:textId="77777777" w:rsidTr="001A6C5F">
        <w:trPr>
          <w:cantSplit/>
          <w:jc w:val="center"/>
        </w:trPr>
        <w:tc>
          <w:tcPr>
            <w:tcW w:w="1020" w:type="dxa"/>
            <w:tcBorders>
              <w:bottom w:val="nil"/>
            </w:tcBorders>
            <w:shd w:val="clear" w:color="auto" w:fill="auto"/>
          </w:tcPr>
          <w:p w14:paraId="6261B27A"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5908DE71"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444A7303"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72B0B62"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4960B1E0" w14:textId="77777777" w:rsidR="00036307" w:rsidRPr="00931575" w:rsidRDefault="00036307" w:rsidP="001A6C5F">
            <w:pPr>
              <w:pStyle w:val="TAH"/>
            </w:pPr>
            <w:r>
              <w:t>Number of PRBs</w:t>
            </w:r>
          </w:p>
        </w:tc>
        <w:tc>
          <w:tcPr>
            <w:tcW w:w="1928" w:type="dxa"/>
            <w:tcBorders>
              <w:bottom w:val="nil"/>
            </w:tcBorders>
            <w:shd w:val="clear" w:color="auto" w:fill="auto"/>
          </w:tcPr>
          <w:p w14:paraId="1D94C135"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6EC4D821" w14:textId="77777777" w:rsidR="00036307" w:rsidRPr="00931575" w:rsidRDefault="00036307" w:rsidP="001A6C5F">
            <w:pPr>
              <w:pStyle w:val="TAH"/>
            </w:pPr>
            <w:r w:rsidRPr="00931575">
              <w:t>Channel bandwidth / SNR (dB)</w:t>
            </w:r>
          </w:p>
        </w:tc>
      </w:tr>
      <w:tr w:rsidR="00036307" w:rsidRPr="00931575" w14:paraId="7DEAA96F" w14:textId="77777777" w:rsidTr="001A6C5F">
        <w:trPr>
          <w:cantSplit/>
          <w:jc w:val="center"/>
        </w:trPr>
        <w:tc>
          <w:tcPr>
            <w:tcW w:w="1020" w:type="dxa"/>
            <w:tcBorders>
              <w:top w:val="nil"/>
              <w:bottom w:val="single" w:sz="4" w:space="0" w:color="auto"/>
            </w:tcBorders>
            <w:shd w:val="clear" w:color="auto" w:fill="auto"/>
          </w:tcPr>
          <w:p w14:paraId="0F1A651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02A4A8C1"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01EAAA97"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229F185C"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4C76400F" w14:textId="77777777" w:rsidR="00036307" w:rsidRPr="00931575" w:rsidRDefault="00036307" w:rsidP="001A6C5F">
            <w:pPr>
              <w:pStyle w:val="TAH"/>
            </w:pPr>
          </w:p>
        </w:tc>
        <w:tc>
          <w:tcPr>
            <w:tcW w:w="1928" w:type="dxa"/>
            <w:tcBorders>
              <w:top w:val="nil"/>
            </w:tcBorders>
            <w:shd w:val="clear" w:color="auto" w:fill="auto"/>
          </w:tcPr>
          <w:p w14:paraId="6F844BF3" w14:textId="77777777" w:rsidR="00036307" w:rsidRPr="00931575" w:rsidRDefault="00036307" w:rsidP="001A6C5F">
            <w:pPr>
              <w:pStyle w:val="TAH"/>
            </w:pPr>
          </w:p>
        </w:tc>
        <w:tc>
          <w:tcPr>
            <w:tcW w:w="1417" w:type="dxa"/>
          </w:tcPr>
          <w:p w14:paraId="41629493" w14:textId="77777777" w:rsidR="00036307" w:rsidRPr="00931575" w:rsidRDefault="00036307" w:rsidP="001A6C5F">
            <w:pPr>
              <w:pStyle w:val="TAH"/>
            </w:pPr>
            <w:r>
              <w:t>4</w:t>
            </w:r>
            <w:r w:rsidRPr="00931575">
              <w:t>00 MHz</w:t>
            </w:r>
          </w:p>
        </w:tc>
      </w:tr>
      <w:tr w:rsidR="008E1935" w:rsidRPr="00931575" w14:paraId="5C5F159B" w14:textId="77777777" w:rsidTr="001A6C5F">
        <w:trPr>
          <w:cantSplit/>
          <w:jc w:val="center"/>
        </w:trPr>
        <w:tc>
          <w:tcPr>
            <w:tcW w:w="1020" w:type="dxa"/>
            <w:tcBorders>
              <w:bottom w:val="nil"/>
            </w:tcBorders>
            <w:shd w:val="clear" w:color="auto" w:fill="auto"/>
          </w:tcPr>
          <w:p w14:paraId="2E7305F4"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shd w:val="clear" w:color="auto" w:fill="auto"/>
          </w:tcPr>
          <w:p w14:paraId="0DB83A95" w14:textId="77777777" w:rsidR="008E1935" w:rsidRPr="00931575" w:rsidRDefault="008E1935" w:rsidP="008E1935">
            <w:pPr>
              <w:pStyle w:val="TAC"/>
              <w:rPr>
                <w:lang w:eastAsia="zh-CN"/>
              </w:rPr>
            </w:pPr>
            <w:r w:rsidRPr="00931575">
              <w:rPr>
                <w:lang w:eastAsia="zh-CN"/>
              </w:rPr>
              <w:t>2</w:t>
            </w:r>
          </w:p>
        </w:tc>
        <w:tc>
          <w:tcPr>
            <w:tcW w:w="850" w:type="dxa"/>
            <w:tcBorders>
              <w:bottom w:val="nil"/>
            </w:tcBorders>
            <w:shd w:val="clear" w:color="auto" w:fill="auto"/>
          </w:tcPr>
          <w:p w14:paraId="6FAC30E8" w14:textId="77777777" w:rsidR="008E1935" w:rsidRPr="00931575" w:rsidRDefault="008E1935" w:rsidP="008E1935">
            <w:pPr>
              <w:pStyle w:val="TAC"/>
            </w:pPr>
            <w:r w:rsidRPr="00931575">
              <w:t>Normal</w:t>
            </w:r>
          </w:p>
        </w:tc>
        <w:tc>
          <w:tcPr>
            <w:tcW w:w="1644" w:type="dxa"/>
            <w:tcBorders>
              <w:bottom w:val="nil"/>
            </w:tcBorders>
            <w:shd w:val="clear" w:color="auto" w:fill="auto"/>
          </w:tcPr>
          <w:p w14:paraId="3BDD18C3" w14:textId="77777777" w:rsidR="008E1935" w:rsidRPr="00931575" w:rsidRDefault="008E1935" w:rsidP="008E1935">
            <w:pPr>
              <w:pStyle w:val="TAC"/>
            </w:pPr>
            <w:r w:rsidRPr="00A9510E">
              <w:t>TDLA10-650 Low</w:t>
            </w:r>
          </w:p>
        </w:tc>
        <w:tc>
          <w:tcPr>
            <w:tcW w:w="907" w:type="dxa"/>
            <w:tcBorders>
              <w:bottom w:val="nil"/>
            </w:tcBorders>
          </w:tcPr>
          <w:p w14:paraId="2C0BBAA5" w14:textId="77777777" w:rsidR="008E1935" w:rsidRPr="00931575" w:rsidRDefault="008E1935" w:rsidP="008E1935">
            <w:pPr>
              <w:pStyle w:val="TAC"/>
              <w:rPr>
                <w:lang w:eastAsia="zh-CN"/>
              </w:rPr>
            </w:pPr>
            <w:r>
              <w:rPr>
                <w:lang w:eastAsia="zh-CN"/>
              </w:rPr>
              <w:t>1</w:t>
            </w:r>
          </w:p>
        </w:tc>
        <w:tc>
          <w:tcPr>
            <w:tcW w:w="1928" w:type="dxa"/>
          </w:tcPr>
          <w:p w14:paraId="5904228F"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EAEA0E4" w14:textId="494C232F" w:rsidR="008E1935" w:rsidRPr="00931575" w:rsidRDefault="008E1935" w:rsidP="008E1935">
            <w:pPr>
              <w:pStyle w:val="TAC"/>
              <w:rPr>
                <w:lang w:eastAsia="zh-CN"/>
              </w:rPr>
            </w:pPr>
            <w:r>
              <w:rPr>
                <w:lang w:eastAsia="zh-CN"/>
              </w:rPr>
              <w:t>4.2</w:t>
            </w:r>
          </w:p>
        </w:tc>
      </w:tr>
      <w:tr w:rsidR="008E1935" w:rsidRPr="00931575" w14:paraId="2053AE9B" w14:textId="77777777" w:rsidTr="001A6C5F">
        <w:trPr>
          <w:cantSplit/>
          <w:jc w:val="center"/>
        </w:trPr>
        <w:tc>
          <w:tcPr>
            <w:tcW w:w="1020" w:type="dxa"/>
            <w:tcBorders>
              <w:top w:val="nil"/>
            </w:tcBorders>
            <w:shd w:val="clear" w:color="auto" w:fill="auto"/>
          </w:tcPr>
          <w:p w14:paraId="46CCBFCA" w14:textId="77777777" w:rsidR="008E1935" w:rsidRPr="00931575" w:rsidRDefault="008E1935" w:rsidP="008E1935">
            <w:pPr>
              <w:pStyle w:val="TAC"/>
              <w:rPr>
                <w:lang w:eastAsia="zh-CN"/>
              </w:rPr>
            </w:pPr>
          </w:p>
        </w:tc>
        <w:tc>
          <w:tcPr>
            <w:tcW w:w="1276" w:type="dxa"/>
            <w:tcBorders>
              <w:top w:val="nil"/>
            </w:tcBorders>
            <w:shd w:val="clear" w:color="auto" w:fill="auto"/>
          </w:tcPr>
          <w:p w14:paraId="37E6721D" w14:textId="77777777" w:rsidR="008E1935" w:rsidRPr="00931575" w:rsidRDefault="008E1935" w:rsidP="008E1935">
            <w:pPr>
              <w:pStyle w:val="TAC"/>
              <w:rPr>
                <w:lang w:eastAsia="zh-CN"/>
              </w:rPr>
            </w:pPr>
          </w:p>
        </w:tc>
        <w:tc>
          <w:tcPr>
            <w:tcW w:w="850" w:type="dxa"/>
            <w:tcBorders>
              <w:top w:val="nil"/>
            </w:tcBorders>
            <w:shd w:val="clear" w:color="auto" w:fill="auto"/>
          </w:tcPr>
          <w:p w14:paraId="1EB49230" w14:textId="77777777" w:rsidR="008E1935" w:rsidRPr="00931575" w:rsidRDefault="008E1935" w:rsidP="008E1935">
            <w:pPr>
              <w:pStyle w:val="TAC"/>
            </w:pPr>
          </w:p>
        </w:tc>
        <w:tc>
          <w:tcPr>
            <w:tcW w:w="1644" w:type="dxa"/>
            <w:tcBorders>
              <w:top w:val="nil"/>
            </w:tcBorders>
            <w:shd w:val="clear" w:color="auto" w:fill="auto"/>
          </w:tcPr>
          <w:p w14:paraId="1058F223" w14:textId="77777777" w:rsidR="008E1935" w:rsidRPr="00931575" w:rsidRDefault="008E1935" w:rsidP="008E1935">
            <w:pPr>
              <w:pStyle w:val="TAC"/>
            </w:pPr>
          </w:p>
        </w:tc>
        <w:tc>
          <w:tcPr>
            <w:tcW w:w="907" w:type="dxa"/>
            <w:tcBorders>
              <w:top w:val="nil"/>
            </w:tcBorders>
          </w:tcPr>
          <w:p w14:paraId="3F4DF31E" w14:textId="77777777" w:rsidR="008E1935" w:rsidRPr="00931575" w:rsidRDefault="008E1935" w:rsidP="008E1935">
            <w:pPr>
              <w:pStyle w:val="TAC"/>
              <w:rPr>
                <w:lang w:eastAsia="zh-CN"/>
              </w:rPr>
            </w:pPr>
          </w:p>
        </w:tc>
        <w:tc>
          <w:tcPr>
            <w:tcW w:w="1928" w:type="dxa"/>
          </w:tcPr>
          <w:p w14:paraId="2C74ADE7"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13402EE4" w14:textId="1901A7B7" w:rsidR="008E1935" w:rsidRPr="00931575" w:rsidRDefault="008E1935" w:rsidP="008E1935">
            <w:pPr>
              <w:pStyle w:val="TAC"/>
              <w:rPr>
                <w:lang w:eastAsia="zh-CN"/>
              </w:rPr>
            </w:pPr>
            <w:r>
              <w:rPr>
                <w:lang w:eastAsia="zh-CN"/>
              </w:rPr>
              <w:t>4</w:t>
            </w:r>
          </w:p>
        </w:tc>
      </w:tr>
      <w:tr w:rsidR="008E1935" w:rsidRPr="00931575" w14:paraId="3039EC85" w14:textId="77777777" w:rsidTr="001A6C5F">
        <w:trPr>
          <w:cantSplit/>
          <w:jc w:val="center"/>
        </w:trPr>
        <w:tc>
          <w:tcPr>
            <w:tcW w:w="1020" w:type="dxa"/>
            <w:tcBorders>
              <w:bottom w:val="nil"/>
            </w:tcBorders>
          </w:tcPr>
          <w:p w14:paraId="455E389D"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tcPr>
          <w:p w14:paraId="4AAEC3BD" w14:textId="77777777" w:rsidR="008E1935" w:rsidRPr="00931575" w:rsidRDefault="008E1935" w:rsidP="008E1935">
            <w:pPr>
              <w:pStyle w:val="TAC"/>
              <w:rPr>
                <w:lang w:eastAsia="zh-CN"/>
              </w:rPr>
            </w:pPr>
            <w:r w:rsidRPr="00931575">
              <w:rPr>
                <w:lang w:eastAsia="zh-CN"/>
              </w:rPr>
              <w:t>2</w:t>
            </w:r>
          </w:p>
        </w:tc>
        <w:tc>
          <w:tcPr>
            <w:tcW w:w="850" w:type="dxa"/>
            <w:tcBorders>
              <w:bottom w:val="nil"/>
            </w:tcBorders>
          </w:tcPr>
          <w:p w14:paraId="2D98084C" w14:textId="77777777" w:rsidR="008E1935" w:rsidRPr="00931575" w:rsidRDefault="008E1935" w:rsidP="008E1935">
            <w:pPr>
              <w:pStyle w:val="TAC"/>
            </w:pPr>
            <w:r w:rsidRPr="00931575">
              <w:t>Normal</w:t>
            </w:r>
          </w:p>
        </w:tc>
        <w:tc>
          <w:tcPr>
            <w:tcW w:w="1644" w:type="dxa"/>
            <w:tcBorders>
              <w:bottom w:val="nil"/>
            </w:tcBorders>
          </w:tcPr>
          <w:p w14:paraId="3C830EE5" w14:textId="77777777" w:rsidR="008E1935" w:rsidRPr="00931575" w:rsidRDefault="008E1935" w:rsidP="008E1935">
            <w:pPr>
              <w:pStyle w:val="TAC"/>
            </w:pPr>
            <w:r w:rsidRPr="00A9510E">
              <w:t>TDLA10-650 Low</w:t>
            </w:r>
          </w:p>
        </w:tc>
        <w:tc>
          <w:tcPr>
            <w:tcW w:w="907" w:type="dxa"/>
            <w:tcBorders>
              <w:bottom w:val="nil"/>
            </w:tcBorders>
          </w:tcPr>
          <w:p w14:paraId="0ADF4561" w14:textId="77777777" w:rsidR="008E1935" w:rsidRPr="00931575" w:rsidRDefault="008E1935" w:rsidP="008E1935">
            <w:pPr>
              <w:pStyle w:val="TAC"/>
              <w:rPr>
                <w:lang w:eastAsia="zh-CN"/>
              </w:rPr>
            </w:pPr>
            <w:r>
              <w:rPr>
                <w:lang w:eastAsia="zh-CN"/>
              </w:rPr>
              <w:t>16</w:t>
            </w:r>
          </w:p>
        </w:tc>
        <w:tc>
          <w:tcPr>
            <w:tcW w:w="1928" w:type="dxa"/>
          </w:tcPr>
          <w:p w14:paraId="32755A14"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B0D81D0" w14:textId="37B67C6D" w:rsidR="008E1935" w:rsidRPr="00F36873" w:rsidRDefault="008E1935" w:rsidP="008E1935">
            <w:pPr>
              <w:pStyle w:val="TAC"/>
              <w:rPr>
                <w:lang w:eastAsia="zh-CN"/>
              </w:rPr>
            </w:pPr>
            <w:r w:rsidRPr="00F36873">
              <w:t>-8.</w:t>
            </w:r>
            <w:r>
              <w:t>5</w:t>
            </w:r>
          </w:p>
        </w:tc>
      </w:tr>
      <w:tr w:rsidR="008E1935" w:rsidRPr="00931575" w14:paraId="0F8BA7CD" w14:textId="77777777" w:rsidTr="001A6C5F">
        <w:trPr>
          <w:cantSplit/>
          <w:jc w:val="center"/>
        </w:trPr>
        <w:tc>
          <w:tcPr>
            <w:tcW w:w="1020" w:type="dxa"/>
            <w:tcBorders>
              <w:top w:val="nil"/>
            </w:tcBorders>
          </w:tcPr>
          <w:p w14:paraId="393369A2" w14:textId="77777777" w:rsidR="008E1935" w:rsidRPr="00931575" w:rsidRDefault="008E1935" w:rsidP="008E1935">
            <w:pPr>
              <w:pStyle w:val="TAC"/>
              <w:rPr>
                <w:lang w:eastAsia="zh-CN"/>
              </w:rPr>
            </w:pPr>
          </w:p>
        </w:tc>
        <w:tc>
          <w:tcPr>
            <w:tcW w:w="1276" w:type="dxa"/>
            <w:tcBorders>
              <w:top w:val="nil"/>
            </w:tcBorders>
          </w:tcPr>
          <w:p w14:paraId="046831FD" w14:textId="77777777" w:rsidR="008E1935" w:rsidRPr="00931575" w:rsidRDefault="008E1935" w:rsidP="008E1935">
            <w:pPr>
              <w:pStyle w:val="TAC"/>
              <w:rPr>
                <w:lang w:eastAsia="zh-CN"/>
              </w:rPr>
            </w:pPr>
          </w:p>
        </w:tc>
        <w:tc>
          <w:tcPr>
            <w:tcW w:w="850" w:type="dxa"/>
            <w:tcBorders>
              <w:top w:val="nil"/>
            </w:tcBorders>
          </w:tcPr>
          <w:p w14:paraId="2C526AFD" w14:textId="77777777" w:rsidR="008E1935" w:rsidRPr="00931575" w:rsidRDefault="008E1935" w:rsidP="008E1935">
            <w:pPr>
              <w:pStyle w:val="TAC"/>
            </w:pPr>
          </w:p>
        </w:tc>
        <w:tc>
          <w:tcPr>
            <w:tcW w:w="1644" w:type="dxa"/>
            <w:tcBorders>
              <w:top w:val="nil"/>
            </w:tcBorders>
          </w:tcPr>
          <w:p w14:paraId="70DF2899" w14:textId="77777777" w:rsidR="008E1935" w:rsidRPr="00A9510E" w:rsidRDefault="008E1935" w:rsidP="008E1935">
            <w:pPr>
              <w:pStyle w:val="TAC"/>
            </w:pPr>
          </w:p>
        </w:tc>
        <w:tc>
          <w:tcPr>
            <w:tcW w:w="907" w:type="dxa"/>
            <w:tcBorders>
              <w:top w:val="nil"/>
            </w:tcBorders>
          </w:tcPr>
          <w:p w14:paraId="3C257ABB" w14:textId="77777777" w:rsidR="008E1935" w:rsidRPr="00931575" w:rsidRDefault="008E1935" w:rsidP="008E1935">
            <w:pPr>
              <w:pStyle w:val="TAC"/>
              <w:rPr>
                <w:lang w:eastAsia="zh-CN"/>
              </w:rPr>
            </w:pPr>
          </w:p>
        </w:tc>
        <w:tc>
          <w:tcPr>
            <w:tcW w:w="1928" w:type="dxa"/>
          </w:tcPr>
          <w:p w14:paraId="04E2293C"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73549958" w14:textId="60C7ECBE" w:rsidR="008E1935" w:rsidRPr="00F36873" w:rsidRDefault="008E1935" w:rsidP="008E1935">
            <w:pPr>
              <w:pStyle w:val="TAC"/>
              <w:rPr>
                <w:lang w:eastAsia="zh-CN"/>
              </w:rPr>
            </w:pPr>
            <w:r w:rsidRPr="00F36873">
              <w:t>-8.4</w:t>
            </w:r>
          </w:p>
        </w:tc>
      </w:tr>
    </w:tbl>
    <w:p w14:paraId="4D2F64E1" w14:textId="77777777" w:rsidR="00036307" w:rsidRPr="00931575" w:rsidRDefault="00036307" w:rsidP="006F1F81"/>
    <w:p w14:paraId="1DA6B50B" w14:textId="77777777" w:rsidR="00C45907" w:rsidRPr="00931575" w:rsidRDefault="00C45907" w:rsidP="00C45907">
      <w:pPr>
        <w:pStyle w:val="Heading3"/>
        <w:rPr>
          <w:lang w:val="en-US"/>
        </w:rPr>
      </w:pPr>
      <w:bookmarkStart w:id="13283" w:name="_Toc21103036"/>
      <w:bookmarkStart w:id="13284" w:name="_Toc29810885"/>
      <w:bookmarkStart w:id="13285" w:name="_Toc36636245"/>
      <w:bookmarkStart w:id="13286" w:name="_Toc37273191"/>
      <w:bookmarkStart w:id="13287" w:name="_Toc45886279"/>
      <w:bookmarkStart w:id="13288" w:name="_Toc53183342"/>
      <w:bookmarkStart w:id="13289" w:name="_Toc58916051"/>
      <w:bookmarkStart w:id="13290" w:name="_Toc58918232"/>
      <w:bookmarkStart w:id="13291" w:name="_Toc66694102"/>
      <w:bookmarkStart w:id="13292" w:name="_Toc74916087"/>
      <w:bookmarkStart w:id="13293" w:name="_Toc76114712"/>
      <w:bookmarkStart w:id="13294" w:name="_Toc76544598"/>
      <w:bookmarkStart w:id="13295" w:name="_Toc82536720"/>
      <w:bookmarkStart w:id="13296" w:name="_Toc89953013"/>
      <w:bookmarkStart w:id="13297" w:name="_Toc98766829"/>
      <w:bookmarkStart w:id="13298" w:name="_Toc99703192"/>
      <w:bookmarkStart w:id="13299" w:name="_Toc106206982"/>
      <w:bookmarkStart w:id="13300" w:name="_Toc115080984"/>
      <w:bookmarkStart w:id="13301" w:name="_Toc121999895"/>
      <w:bookmarkStart w:id="13302" w:name="_Toc124154068"/>
      <w:bookmarkStart w:id="13303" w:name="_Toc124154843"/>
      <w:bookmarkStart w:id="13304" w:name="_Toc131560698"/>
      <w:bookmarkStart w:id="13305" w:name="_Toc137394398"/>
      <w:bookmarkStart w:id="13306" w:name="_Toc163475504"/>
      <w:bookmarkStart w:id="13307" w:name="_Toc176783834"/>
      <w:r w:rsidRPr="00931575">
        <w:rPr>
          <w:lang w:val="en-US"/>
        </w:rPr>
        <w:t>8.3.6</w:t>
      </w:r>
      <w:r w:rsidRPr="00931575">
        <w:tab/>
      </w:r>
      <w:r w:rsidRPr="00931575">
        <w:rPr>
          <w:lang w:val="en-US"/>
        </w:rPr>
        <w:t>Performance requirements for multi-slot PUCCH format</w:t>
      </w:r>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p>
    <w:p w14:paraId="1F7C22CB" w14:textId="77777777" w:rsidR="00C45907" w:rsidRPr="00931575" w:rsidRDefault="00C45907" w:rsidP="00C45907">
      <w:pPr>
        <w:pStyle w:val="Heading4"/>
        <w:rPr>
          <w:lang w:val="en-US"/>
        </w:rPr>
      </w:pPr>
      <w:bookmarkStart w:id="13308" w:name="_Toc21103037"/>
      <w:bookmarkStart w:id="13309" w:name="_Toc29810886"/>
      <w:bookmarkStart w:id="13310" w:name="_Toc36636246"/>
      <w:bookmarkStart w:id="13311" w:name="_Toc37273192"/>
      <w:bookmarkStart w:id="13312" w:name="_Toc45886280"/>
      <w:bookmarkStart w:id="13313" w:name="_Toc53183343"/>
      <w:bookmarkStart w:id="13314" w:name="_Toc58916052"/>
      <w:bookmarkStart w:id="13315" w:name="_Toc58918233"/>
      <w:bookmarkStart w:id="13316" w:name="_Toc66694103"/>
      <w:bookmarkStart w:id="13317" w:name="_Toc74916088"/>
      <w:bookmarkStart w:id="13318" w:name="_Toc76114713"/>
      <w:bookmarkStart w:id="13319" w:name="_Toc76544599"/>
      <w:bookmarkStart w:id="13320" w:name="_Toc82536721"/>
      <w:bookmarkStart w:id="13321" w:name="_Toc89953014"/>
      <w:bookmarkStart w:id="13322" w:name="_Toc98766830"/>
      <w:bookmarkStart w:id="13323" w:name="_Toc99703193"/>
      <w:bookmarkStart w:id="13324" w:name="_Toc106206983"/>
      <w:bookmarkStart w:id="13325" w:name="_Toc115080985"/>
      <w:bookmarkStart w:id="13326" w:name="_Toc121999896"/>
      <w:bookmarkStart w:id="13327" w:name="_Toc124154069"/>
      <w:bookmarkStart w:id="13328" w:name="_Toc124154844"/>
      <w:bookmarkStart w:id="13329" w:name="_Toc131560699"/>
      <w:bookmarkStart w:id="13330" w:name="_Toc137394399"/>
      <w:bookmarkStart w:id="13331" w:name="_Toc163475505"/>
      <w:bookmarkStart w:id="13332" w:name="_Toc176783835"/>
      <w:r w:rsidRPr="00931575">
        <w:rPr>
          <w:lang w:val="en-US"/>
        </w:rPr>
        <w:t>8.3.6.1</w:t>
      </w:r>
      <w:r w:rsidRPr="00931575">
        <w:rPr>
          <w:lang w:val="en-US"/>
        </w:rPr>
        <w:tab/>
        <w:t>Performance requirements for multi-slot PUCCH format 1</w:t>
      </w:r>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p>
    <w:p w14:paraId="784F7745" w14:textId="77777777" w:rsidR="00C45907" w:rsidRPr="00931575" w:rsidRDefault="00C45907" w:rsidP="00C45907">
      <w:pPr>
        <w:pStyle w:val="Heading5"/>
        <w:rPr>
          <w:lang w:val="en-US"/>
        </w:rPr>
      </w:pPr>
      <w:bookmarkStart w:id="13333" w:name="_Toc21103038"/>
      <w:bookmarkStart w:id="13334" w:name="_Toc29810887"/>
      <w:bookmarkStart w:id="13335" w:name="_Toc36636247"/>
      <w:bookmarkStart w:id="13336" w:name="_Toc37273193"/>
      <w:bookmarkStart w:id="13337" w:name="_Toc45886281"/>
      <w:bookmarkStart w:id="13338" w:name="_Toc53183344"/>
      <w:bookmarkStart w:id="13339" w:name="_Toc58916053"/>
      <w:bookmarkStart w:id="13340" w:name="_Toc58918234"/>
      <w:bookmarkStart w:id="13341" w:name="_Toc66694104"/>
      <w:bookmarkStart w:id="13342" w:name="_Toc74916089"/>
      <w:bookmarkStart w:id="13343" w:name="_Toc76114714"/>
      <w:bookmarkStart w:id="13344" w:name="_Toc76544600"/>
      <w:bookmarkStart w:id="13345" w:name="_Toc82536722"/>
      <w:bookmarkStart w:id="13346" w:name="_Toc89953015"/>
      <w:bookmarkStart w:id="13347" w:name="_Toc98766831"/>
      <w:bookmarkStart w:id="13348" w:name="_Toc99703194"/>
      <w:bookmarkStart w:id="13349" w:name="_Toc106206984"/>
      <w:bookmarkStart w:id="13350" w:name="_Toc115080986"/>
      <w:bookmarkStart w:id="13351" w:name="_Toc121999897"/>
      <w:bookmarkStart w:id="13352" w:name="_Toc124154070"/>
      <w:bookmarkStart w:id="13353" w:name="_Toc124154845"/>
      <w:bookmarkStart w:id="13354" w:name="_Toc131560700"/>
      <w:bookmarkStart w:id="13355" w:name="_Toc137394400"/>
      <w:bookmarkStart w:id="13356" w:name="_Toc163475506"/>
      <w:bookmarkStart w:id="13357" w:name="_Toc176783836"/>
      <w:r w:rsidRPr="00931575">
        <w:rPr>
          <w:lang w:val="en-US"/>
        </w:rPr>
        <w:t>8.3.6.1.1</w:t>
      </w:r>
      <w:r w:rsidRPr="00931575">
        <w:rPr>
          <w:lang w:val="en-US"/>
        </w:rPr>
        <w:tab/>
        <w:t>NACK to ACK detection</w:t>
      </w:r>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p>
    <w:p w14:paraId="1B9F94BE" w14:textId="77777777" w:rsidR="00C45907" w:rsidRPr="00931575" w:rsidRDefault="00C45907" w:rsidP="005624C7">
      <w:pPr>
        <w:pStyle w:val="H6"/>
        <w:rPr>
          <w:lang w:eastAsia="zh-CN"/>
        </w:rPr>
      </w:pPr>
      <w:bookmarkStart w:id="13358" w:name="_Toc21103039"/>
      <w:bookmarkStart w:id="13359" w:name="_Toc29810888"/>
      <w:bookmarkStart w:id="13360" w:name="_Toc36636248"/>
      <w:bookmarkStart w:id="13361" w:name="_Toc37273194"/>
      <w:bookmarkStart w:id="13362" w:name="_Toc45886282"/>
      <w:r w:rsidRPr="00931575">
        <w:rPr>
          <w:lang w:val="en-US"/>
        </w:rPr>
        <w:t>8.3.6.1.1.1</w:t>
      </w:r>
      <w:r w:rsidRPr="00931575">
        <w:rPr>
          <w:lang w:val="en-US"/>
        </w:rPr>
        <w:tab/>
        <w:t>Definition and applicability</w:t>
      </w:r>
      <w:bookmarkEnd w:id="13358"/>
      <w:bookmarkEnd w:id="13359"/>
      <w:bookmarkEnd w:id="13360"/>
      <w:bookmarkEnd w:id="13361"/>
      <w:bookmarkEnd w:id="13362"/>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3363"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3364" w:name="_Toc29810889"/>
      <w:bookmarkStart w:id="13365" w:name="_Toc36636249"/>
      <w:bookmarkStart w:id="13366" w:name="_Toc37273195"/>
      <w:bookmarkStart w:id="13367" w:name="_Toc45886283"/>
      <w:r w:rsidRPr="00931575">
        <w:rPr>
          <w:lang w:eastAsia="zh-CN"/>
        </w:rPr>
        <w:t>8.3.6.1.1.2</w:t>
      </w:r>
      <w:r w:rsidRPr="00931575">
        <w:rPr>
          <w:lang w:eastAsia="zh-CN"/>
        </w:rPr>
        <w:tab/>
        <w:t>Minimum Requirement</w:t>
      </w:r>
      <w:bookmarkEnd w:id="13363"/>
      <w:bookmarkEnd w:id="13364"/>
      <w:bookmarkEnd w:id="13365"/>
      <w:bookmarkEnd w:id="13366"/>
      <w:bookmarkEnd w:id="13367"/>
    </w:p>
    <w:p w14:paraId="5CC62614" w14:textId="6A9E8E90" w:rsidR="00C45907" w:rsidRPr="00931575" w:rsidRDefault="00C45907" w:rsidP="006F1F81">
      <w:pPr>
        <w:rPr>
          <w:lang w:eastAsia="zh-CN"/>
        </w:rPr>
      </w:pPr>
      <w:bookmarkStart w:id="13368"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3369" w:name="_Toc29810890"/>
      <w:bookmarkStart w:id="13370" w:name="_Toc36636250"/>
      <w:bookmarkStart w:id="13371" w:name="_Toc37273196"/>
      <w:bookmarkStart w:id="13372" w:name="_Toc45886284"/>
      <w:r w:rsidRPr="00931575">
        <w:rPr>
          <w:lang w:val="en-US"/>
        </w:rPr>
        <w:t>8.3.6.1.1.3</w:t>
      </w:r>
      <w:r w:rsidRPr="00931575">
        <w:rPr>
          <w:lang w:val="en-US"/>
        </w:rPr>
        <w:tab/>
        <w:t>Test purpose</w:t>
      </w:r>
      <w:bookmarkEnd w:id="13368"/>
      <w:bookmarkEnd w:id="13369"/>
      <w:bookmarkEnd w:id="13370"/>
      <w:bookmarkEnd w:id="13371"/>
      <w:bookmarkEnd w:id="13372"/>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3373" w:name="_Toc21103042"/>
      <w:bookmarkStart w:id="13374" w:name="_Toc29810891"/>
      <w:bookmarkStart w:id="13375" w:name="_Toc36636251"/>
      <w:bookmarkStart w:id="13376" w:name="_Toc37273197"/>
      <w:bookmarkStart w:id="13377" w:name="_Toc45886285"/>
      <w:r w:rsidRPr="00931575">
        <w:rPr>
          <w:lang w:val="en-US"/>
        </w:rPr>
        <w:lastRenderedPageBreak/>
        <w:t>8.3.6.1.1</w:t>
      </w:r>
      <w:r w:rsidRPr="00931575">
        <w:rPr>
          <w:lang w:val="en-US" w:eastAsia="zh-CN"/>
        </w:rPr>
        <w:t>.4</w:t>
      </w:r>
      <w:r w:rsidRPr="00931575">
        <w:rPr>
          <w:lang w:val="en-US" w:eastAsia="zh-CN"/>
        </w:rPr>
        <w:tab/>
        <w:t>Method of test</w:t>
      </w:r>
      <w:bookmarkEnd w:id="13373"/>
      <w:bookmarkEnd w:id="13374"/>
      <w:bookmarkEnd w:id="13375"/>
      <w:bookmarkEnd w:id="13376"/>
      <w:bookmarkEnd w:id="13377"/>
    </w:p>
    <w:p w14:paraId="62844157" w14:textId="77777777" w:rsidR="00C45907" w:rsidRPr="00931575" w:rsidRDefault="00C45907" w:rsidP="005624C7">
      <w:pPr>
        <w:pStyle w:val="H6"/>
        <w:rPr>
          <w:lang w:val="en-US" w:eastAsia="zh-CN"/>
        </w:rPr>
      </w:pPr>
      <w:bookmarkStart w:id="13378" w:name="_Toc21103043"/>
      <w:bookmarkStart w:id="13379" w:name="_Toc29810892"/>
      <w:bookmarkStart w:id="13380" w:name="_Toc36636252"/>
      <w:bookmarkStart w:id="13381" w:name="_Toc37273198"/>
      <w:bookmarkStart w:id="13382" w:name="_Toc45886286"/>
      <w:r w:rsidRPr="00931575">
        <w:rPr>
          <w:lang w:val="en-US"/>
        </w:rPr>
        <w:t>8.3.6.1.1</w:t>
      </w:r>
      <w:r w:rsidRPr="00931575">
        <w:rPr>
          <w:lang w:val="en-US" w:eastAsia="zh-CN"/>
        </w:rPr>
        <w:t>.4.1</w:t>
      </w:r>
      <w:r w:rsidRPr="00931575">
        <w:rPr>
          <w:lang w:val="en-US" w:eastAsia="zh-CN"/>
        </w:rPr>
        <w:tab/>
        <w:t>Initial conditions</w:t>
      </w:r>
      <w:bookmarkEnd w:id="13378"/>
      <w:bookmarkEnd w:id="13379"/>
      <w:bookmarkEnd w:id="13380"/>
      <w:bookmarkEnd w:id="13381"/>
      <w:bookmarkEnd w:id="13382"/>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3383" w:name="_Toc21103044"/>
      <w:bookmarkStart w:id="13384" w:name="_Toc29810893"/>
      <w:bookmarkStart w:id="13385" w:name="_Toc36636253"/>
      <w:bookmarkStart w:id="13386" w:name="_Toc37273199"/>
      <w:bookmarkStart w:id="13387" w:name="_Toc45886287"/>
      <w:r w:rsidRPr="00931575">
        <w:rPr>
          <w:lang w:val="en-US"/>
        </w:rPr>
        <w:t>8.3.6.1.1</w:t>
      </w:r>
      <w:r w:rsidRPr="00931575">
        <w:rPr>
          <w:lang w:val="en-US" w:eastAsia="zh-CN"/>
        </w:rPr>
        <w:t>.4.2</w:t>
      </w:r>
      <w:r w:rsidRPr="00931575">
        <w:rPr>
          <w:lang w:val="en-US" w:eastAsia="zh-CN"/>
        </w:rPr>
        <w:tab/>
        <w:t>Procedure</w:t>
      </w:r>
      <w:bookmarkEnd w:id="13383"/>
      <w:bookmarkEnd w:id="13384"/>
      <w:bookmarkEnd w:id="13385"/>
      <w:bookmarkEnd w:id="13386"/>
      <w:bookmarkEnd w:id="13387"/>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3388" w:name="_Toc21103045"/>
      <w:bookmarkStart w:id="13389" w:name="_Toc29810894"/>
      <w:bookmarkStart w:id="13390" w:name="_Toc36636254"/>
      <w:bookmarkStart w:id="13391" w:name="_Toc37273200"/>
      <w:bookmarkStart w:id="13392" w:name="_Toc45886288"/>
      <w:r w:rsidRPr="00931575">
        <w:rPr>
          <w:lang w:val="en-US"/>
        </w:rPr>
        <w:t>8.3.6.1.1.5</w:t>
      </w:r>
      <w:r w:rsidRPr="00931575">
        <w:rPr>
          <w:lang w:val="en-US"/>
        </w:rPr>
        <w:tab/>
        <w:t>Test Requirement</w:t>
      </w:r>
      <w:bookmarkEnd w:id="13388"/>
      <w:bookmarkEnd w:id="13389"/>
      <w:bookmarkEnd w:id="13390"/>
      <w:bookmarkEnd w:id="13391"/>
      <w:bookmarkEnd w:id="13392"/>
    </w:p>
    <w:p w14:paraId="7B5A2302" w14:textId="77777777" w:rsidR="00C45907" w:rsidRPr="00931575" w:rsidRDefault="00C45907" w:rsidP="005624C7">
      <w:pPr>
        <w:pStyle w:val="H6"/>
        <w:rPr>
          <w:lang w:val="en-US"/>
        </w:rPr>
      </w:pPr>
      <w:bookmarkStart w:id="13393" w:name="_Toc21103046"/>
      <w:bookmarkStart w:id="13394" w:name="_Toc29810895"/>
      <w:bookmarkStart w:id="13395" w:name="_Toc36636255"/>
      <w:bookmarkStart w:id="13396" w:name="_Toc37273201"/>
      <w:bookmarkStart w:id="13397" w:name="_Toc45886289"/>
      <w:r w:rsidRPr="00931575">
        <w:rPr>
          <w:lang w:val="en-US"/>
        </w:rPr>
        <w:t>8.3.6.1.1.5.1</w:t>
      </w:r>
      <w:r w:rsidRPr="00931575">
        <w:rPr>
          <w:lang w:val="en-US"/>
        </w:rPr>
        <w:tab/>
        <w:t xml:space="preserve">Test Requirement for </w:t>
      </w:r>
      <w:r w:rsidRPr="00931575">
        <w:rPr>
          <w:i/>
          <w:lang w:val="en-US"/>
        </w:rPr>
        <w:t>BS type 1-O</w:t>
      </w:r>
      <w:bookmarkEnd w:id="13393"/>
      <w:bookmarkEnd w:id="13394"/>
      <w:bookmarkEnd w:id="13395"/>
      <w:bookmarkEnd w:id="13396"/>
      <w:bookmarkEnd w:id="13397"/>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66149A05" w:rsidR="00671831" w:rsidRPr="00931575" w:rsidRDefault="00671831" w:rsidP="006F1F81">
            <w:pPr>
              <w:pStyle w:val="TAH"/>
            </w:pPr>
            <w:r w:rsidRPr="00931575">
              <w:t xml:space="preserve">(Annex </w:t>
            </w:r>
            <w:r w:rsidR="00D02782">
              <w:t>J</w:t>
            </w:r>
            <w:r w:rsidRPr="00931575">
              <w:t>)</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3398" w:name="_Toc21103047"/>
      <w:bookmarkStart w:id="13399" w:name="_Toc29810896"/>
      <w:bookmarkStart w:id="13400" w:name="_Toc36636256"/>
      <w:bookmarkStart w:id="13401" w:name="_Toc37273202"/>
      <w:bookmarkStart w:id="13402" w:name="_Toc45886290"/>
      <w:r w:rsidRPr="00931575">
        <w:rPr>
          <w:lang w:val="en-US"/>
        </w:rPr>
        <w:t>8.3.6.1.1.5.2</w:t>
      </w:r>
      <w:r w:rsidRPr="00931575">
        <w:rPr>
          <w:lang w:val="en-US"/>
        </w:rPr>
        <w:tab/>
      </w:r>
      <w:bookmarkEnd w:id="13398"/>
      <w:r w:rsidRPr="00931575">
        <w:rPr>
          <w:lang w:val="en-US"/>
        </w:rPr>
        <w:t>Void</w:t>
      </w:r>
      <w:bookmarkEnd w:id="13399"/>
      <w:bookmarkEnd w:id="13400"/>
      <w:bookmarkEnd w:id="13401"/>
      <w:bookmarkEnd w:id="13402"/>
    </w:p>
    <w:p w14:paraId="7BB8C3B5" w14:textId="77777777" w:rsidR="00C45907" w:rsidRPr="00931575" w:rsidRDefault="00C45907" w:rsidP="00C45907">
      <w:pPr>
        <w:pStyle w:val="Heading5"/>
        <w:rPr>
          <w:lang w:eastAsia="zh-CN"/>
        </w:rPr>
      </w:pPr>
      <w:bookmarkStart w:id="13403" w:name="_Toc21103048"/>
      <w:bookmarkStart w:id="13404" w:name="_Toc29810897"/>
      <w:bookmarkStart w:id="13405" w:name="_Toc36636257"/>
      <w:bookmarkStart w:id="13406" w:name="_Toc37273203"/>
      <w:bookmarkStart w:id="13407" w:name="_Toc45886291"/>
      <w:bookmarkStart w:id="13408" w:name="_Toc53183345"/>
      <w:bookmarkStart w:id="13409" w:name="_Toc58916054"/>
      <w:bookmarkStart w:id="13410" w:name="_Toc58918235"/>
      <w:bookmarkStart w:id="13411" w:name="_Toc66694105"/>
      <w:bookmarkStart w:id="13412" w:name="_Toc74916090"/>
      <w:bookmarkStart w:id="13413" w:name="_Toc76114715"/>
      <w:bookmarkStart w:id="13414" w:name="_Toc76544601"/>
      <w:bookmarkStart w:id="13415" w:name="_Toc82536723"/>
      <w:bookmarkStart w:id="13416" w:name="_Toc89953016"/>
      <w:bookmarkStart w:id="13417" w:name="_Toc98766832"/>
      <w:bookmarkStart w:id="13418" w:name="_Toc99703195"/>
      <w:bookmarkStart w:id="13419" w:name="_Toc106206985"/>
      <w:bookmarkStart w:id="13420" w:name="_Toc115080987"/>
      <w:bookmarkStart w:id="13421" w:name="_Toc121999898"/>
      <w:bookmarkStart w:id="13422" w:name="_Toc124154071"/>
      <w:bookmarkStart w:id="13423" w:name="_Toc124154846"/>
      <w:bookmarkStart w:id="13424" w:name="_Toc131560701"/>
      <w:bookmarkStart w:id="13425" w:name="_Toc137394401"/>
      <w:bookmarkStart w:id="13426" w:name="_Toc163475507"/>
      <w:bookmarkStart w:id="13427" w:name="_Toc176783837"/>
      <w:r w:rsidRPr="00931575">
        <w:rPr>
          <w:lang w:eastAsia="zh-CN"/>
        </w:rPr>
        <w:t>8.3.6.1.2</w:t>
      </w:r>
      <w:r w:rsidRPr="00931575">
        <w:rPr>
          <w:lang w:eastAsia="zh-CN"/>
        </w:rPr>
        <w:tab/>
        <w:t>ACK missed detection</w:t>
      </w:r>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p>
    <w:p w14:paraId="7A38F4C8" w14:textId="77777777" w:rsidR="00C45907" w:rsidRPr="00931575" w:rsidRDefault="00C45907" w:rsidP="005624C7">
      <w:pPr>
        <w:pStyle w:val="H6"/>
        <w:rPr>
          <w:lang w:eastAsia="zh-CN"/>
        </w:rPr>
      </w:pPr>
      <w:bookmarkStart w:id="13428" w:name="_Toc21103049"/>
      <w:bookmarkStart w:id="13429" w:name="_Toc29810898"/>
      <w:bookmarkStart w:id="13430" w:name="_Toc36636258"/>
      <w:bookmarkStart w:id="13431" w:name="_Toc37273204"/>
      <w:bookmarkStart w:id="13432" w:name="_Toc45886292"/>
      <w:r w:rsidRPr="00931575">
        <w:rPr>
          <w:lang w:eastAsia="zh-CN"/>
        </w:rPr>
        <w:t>8.3.6.1.2.1</w:t>
      </w:r>
      <w:r w:rsidRPr="00931575">
        <w:rPr>
          <w:lang w:eastAsia="zh-CN"/>
        </w:rPr>
        <w:tab/>
        <w:t>Definition and applicability</w:t>
      </w:r>
      <w:bookmarkEnd w:id="13428"/>
      <w:bookmarkEnd w:id="13429"/>
      <w:bookmarkEnd w:id="13430"/>
      <w:bookmarkEnd w:id="13431"/>
      <w:bookmarkEnd w:id="13432"/>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3433" w:name="_Toc21103050"/>
      <w:bookmarkStart w:id="13434" w:name="_Toc29810899"/>
      <w:bookmarkStart w:id="13435" w:name="_Toc36636259"/>
      <w:bookmarkStart w:id="13436" w:name="_Toc37273205"/>
      <w:bookmarkStart w:id="13437" w:name="_Toc45886293"/>
      <w:r w:rsidRPr="00931575">
        <w:rPr>
          <w:lang w:eastAsia="zh-CN"/>
        </w:rPr>
        <w:t>8.3.6.1.2.2</w:t>
      </w:r>
      <w:r w:rsidRPr="00931575">
        <w:rPr>
          <w:lang w:eastAsia="zh-CN"/>
        </w:rPr>
        <w:tab/>
        <w:t>Minimum Requirement</w:t>
      </w:r>
      <w:bookmarkEnd w:id="13433"/>
      <w:bookmarkEnd w:id="13434"/>
      <w:bookmarkEnd w:id="13435"/>
      <w:bookmarkEnd w:id="13436"/>
      <w:bookmarkEnd w:id="13437"/>
    </w:p>
    <w:p w14:paraId="3439565E" w14:textId="5CBA91FC" w:rsidR="00C45907" w:rsidRPr="00931575" w:rsidRDefault="00C45907" w:rsidP="006F1F81">
      <w:pPr>
        <w:rPr>
          <w:lang w:eastAsia="zh-CN"/>
        </w:rPr>
      </w:pPr>
      <w:bookmarkStart w:id="13438"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3439" w:name="_Toc29810900"/>
      <w:bookmarkStart w:id="13440" w:name="_Toc36636260"/>
      <w:bookmarkStart w:id="13441" w:name="_Toc37273206"/>
      <w:bookmarkStart w:id="13442" w:name="_Toc45886294"/>
      <w:r w:rsidRPr="00931575">
        <w:rPr>
          <w:lang w:eastAsia="zh-CN"/>
        </w:rPr>
        <w:lastRenderedPageBreak/>
        <w:t>8.3.6.1.2.3</w:t>
      </w:r>
      <w:r w:rsidRPr="00931575">
        <w:rPr>
          <w:lang w:eastAsia="zh-CN"/>
        </w:rPr>
        <w:tab/>
        <w:t>Test purpose</w:t>
      </w:r>
      <w:bookmarkEnd w:id="13438"/>
      <w:bookmarkEnd w:id="13439"/>
      <w:bookmarkEnd w:id="13440"/>
      <w:bookmarkEnd w:id="13441"/>
      <w:bookmarkEnd w:id="13442"/>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3443" w:name="_Toc21103052"/>
      <w:bookmarkStart w:id="13444" w:name="_Toc29810901"/>
      <w:bookmarkStart w:id="13445" w:name="_Toc36636261"/>
      <w:bookmarkStart w:id="13446" w:name="_Toc37273207"/>
      <w:bookmarkStart w:id="13447" w:name="_Toc45886295"/>
      <w:r w:rsidRPr="00931575">
        <w:rPr>
          <w:lang w:eastAsia="zh-CN"/>
        </w:rPr>
        <w:t>8.3.6.1.2.4</w:t>
      </w:r>
      <w:r w:rsidRPr="00931575">
        <w:rPr>
          <w:lang w:eastAsia="zh-CN"/>
        </w:rPr>
        <w:tab/>
        <w:t>Method of test</w:t>
      </w:r>
      <w:bookmarkEnd w:id="13443"/>
      <w:bookmarkEnd w:id="13444"/>
      <w:bookmarkEnd w:id="13445"/>
      <w:bookmarkEnd w:id="13446"/>
      <w:bookmarkEnd w:id="13447"/>
    </w:p>
    <w:p w14:paraId="76CF7156" w14:textId="77777777" w:rsidR="00C45907" w:rsidRPr="00931575" w:rsidRDefault="00C45907" w:rsidP="005624C7">
      <w:pPr>
        <w:pStyle w:val="H6"/>
        <w:rPr>
          <w:lang w:val="en-US"/>
        </w:rPr>
      </w:pPr>
      <w:bookmarkStart w:id="13448" w:name="_Toc21103053"/>
      <w:bookmarkStart w:id="13449" w:name="_Toc29810902"/>
      <w:bookmarkStart w:id="13450" w:name="_Toc36636262"/>
      <w:bookmarkStart w:id="13451" w:name="_Toc37273208"/>
      <w:bookmarkStart w:id="13452" w:name="_Toc45886296"/>
      <w:r w:rsidRPr="00931575">
        <w:rPr>
          <w:lang w:eastAsia="zh-CN"/>
        </w:rPr>
        <w:t>8.3.6.1.2.4</w:t>
      </w:r>
      <w:r w:rsidRPr="00931575">
        <w:rPr>
          <w:lang w:val="en-US"/>
        </w:rPr>
        <w:t>.1</w:t>
      </w:r>
      <w:r w:rsidRPr="00931575">
        <w:rPr>
          <w:lang w:val="en-US"/>
        </w:rPr>
        <w:tab/>
        <w:t>Initial Conditions</w:t>
      </w:r>
      <w:bookmarkEnd w:id="13448"/>
      <w:bookmarkEnd w:id="13449"/>
      <w:bookmarkEnd w:id="13450"/>
      <w:bookmarkEnd w:id="13451"/>
      <w:bookmarkEnd w:id="13452"/>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3453" w:name="_Toc21103054"/>
      <w:bookmarkStart w:id="13454" w:name="_Toc29810903"/>
      <w:bookmarkStart w:id="13455" w:name="_Toc36636263"/>
      <w:bookmarkStart w:id="13456" w:name="_Toc37273209"/>
      <w:bookmarkStart w:id="13457" w:name="_Toc45886297"/>
      <w:r w:rsidRPr="00931575">
        <w:rPr>
          <w:lang w:eastAsia="zh-CN"/>
        </w:rPr>
        <w:t>8.3.6.1.2.4</w:t>
      </w:r>
      <w:r w:rsidRPr="00931575">
        <w:rPr>
          <w:lang w:val="en-US"/>
        </w:rPr>
        <w:t>.2</w:t>
      </w:r>
      <w:r w:rsidRPr="00931575">
        <w:rPr>
          <w:lang w:val="en-US"/>
        </w:rPr>
        <w:tab/>
        <w:t>Procedure</w:t>
      </w:r>
      <w:bookmarkEnd w:id="13453"/>
      <w:bookmarkEnd w:id="13454"/>
      <w:bookmarkEnd w:id="13455"/>
      <w:bookmarkEnd w:id="13456"/>
      <w:bookmarkEnd w:id="13457"/>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2" type="#_x0000_t75" style="width:6in;height:25.05pt" o:ole="" fillcolor="window">
            <v:imagedata r:id="rId77" o:title=""/>
          </v:shape>
          <o:OLEObject Type="Embed" ProgID="Word.Picture.8" ShapeID="_x0000_i1052" DrawAspect="Content" ObjectID="_1788604265" r:id="rId82"/>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3458" w:name="_Toc21103055"/>
      <w:bookmarkStart w:id="13459" w:name="_Toc29810904"/>
      <w:bookmarkStart w:id="13460" w:name="_Toc36636264"/>
      <w:bookmarkStart w:id="13461" w:name="_Toc37273210"/>
      <w:bookmarkStart w:id="13462" w:name="_Toc45886298"/>
      <w:r w:rsidRPr="00931575">
        <w:rPr>
          <w:lang w:val="en-US"/>
        </w:rPr>
        <w:t>8.3.6.1.2.5</w:t>
      </w:r>
      <w:r w:rsidRPr="00931575">
        <w:rPr>
          <w:lang w:val="en-US"/>
        </w:rPr>
        <w:tab/>
        <w:t>Test Requirement</w:t>
      </w:r>
      <w:bookmarkEnd w:id="13458"/>
      <w:bookmarkEnd w:id="13459"/>
      <w:bookmarkEnd w:id="13460"/>
      <w:bookmarkEnd w:id="13461"/>
      <w:bookmarkEnd w:id="13462"/>
    </w:p>
    <w:p w14:paraId="052C6829" w14:textId="77777777" w:rsidR="00C45907" w:rsidRPr="00931575" w:rsidRDefault="00C45907" w:rsidP="005624C7">
      <w:pPr>
        <w:pStyle w:val="H6"/>
        <w:rPr>
          <w:lang w:val="en-US"/>
        </w:rPr>
      </w:pPr>
      <w:bookmarkStart w:id="13463" w:name="_Toc21103056"/>
      <w:bookmarkStart w:id="13464" w:name="_Toc29810905"/>
      <w:bookmarkStart w:id="13465" w:name="_Toc36636265"/>
      <w:bookmarkStart w:id="13466" w:name="_Toc37273211"/>
      <w:bookmarkStart w:id="13467" w:name="_Toc45886299"/>
      <w:r w:rsidRPr="00931575">
        <w:rPr>
          <w:lang w:val="en-US"/>
        </w:rPr>
        <w:t>8.3.6.1.2.5.1</w:t>
      </w:r>
      <w:r w:rsidRPr="00931575">
        <w:rPr>
          <w:lang w:val="en-US"/>
        </w:rPr>
        <w:tab/>
        <w:t>Test Requirement for BS type 1-O</w:t>
      </w:r>
      <w:bookmarkEnd w:id="13463"/>
      <w:bookmarkEnd w:id="13464"/>
      <w:bookmarkEnd w:id="13465"/>
      <w:bookmarkEnd w:id="13466"/>
      <w:bookmarkEnd w:id="13467"/>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F659579" w:rsidR="00671831" w:rsidRPr="00931575" w:rsidRDefault="00671831" w:rsidP="006F1F81">
            <w:pPr>
              <w:pStyle w:val="TAH"/>
            </w:pPr>
            <w:r w:rsidRPr="00931575">
              <w:t xml:space="preserve">(Annex </w:t>
            </w:r>
            <w:r w:rsidR="0000715B">
              <w:t>J</w:t>
            </w:r>
            <w:r w:rsidRPr="00931575">
              <w:t>)</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3468" w:name="_Toc21103057"/>
      <w:bookmarkStart w:id="13469" w:name="_Toc29810906"/>
      <w:bookmarkStart w:id="13470" w:name="_Toc36636266"/>
      <w:bookmarkStart w:id="13471" w:name="_Toc37273212"/>
      <w:bookmarkStart w:id="13472" w:name="_Toc45886300"/>
      <w:r w:rsidRPr="00931575">
        <w:rPr>
          <w:lang w:val="en-US"/>
        </w:rPr>
        <w:t>8.3.6.1.2.5.2</w:t>
      </w:r>
      <w:r w:rsidRPr="00931575">
        <w:rPr>
          <w:lang w:val="en-US"/>
        </w:rPr>
        <w:tab/>
      </w:r>
      <w:bookmarkEnd w:id="13468"/>
      <w:r w:rsidRPr="00931575">
        <w:rPr>
          <w:lang w:val="en-US"/>
        </w:rPr>
        <w:t>Void</w:t>
      </w:r>
      <w:bookmarkEnd w:id="13469"/>
      <w:bookmarkEnd w:id="13470"/>
      <w:bookmarkEnd w:id="13471"/>
      <w:bookmarkEnd w:id="13472"/>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3473" w:name="_Toc74916091"/>
      <w:bookmarkStart w:id="13474" w:name="_Toc76114716"/>
      <w:bookmarkStart w:id="13475" w:name="_Toc76544602"/>
      <w:bookmarkStart w:id="13476" w:name="_Toc82536724"/>
      <w:bookmarkStart w:id="13477" w:name="_Toc89953017"/>
      <w:bookmarkStart w:id="13478" w:name="_Toc98766833"/>
      <w:bookmarkStart w:id="13479" w:name="_Toc99703196"/>
      <w:bookmarkStart w:id="13480" w:name="_Toc106206986"/>
      <w:bookmarkStart w:id="13481" w:name="_Toc115080988"/>
      <w:bookmarkStart w:id="13482" w:name="_Toc121999899"/>
      <w:bookmarkStart w:id="13483" w:name="_Toc124154072"/>
      <w:bookmarkStart w:id="13484" w:name="_Toc124154847"/>
      <w:bookmarkStart w:id="13485" w:name="_Toc131560702"/>
      <w:bookmarkStart w:id="13486" w:name="_Toc137394402"/>
      <w:bookmarkStart w:id="13487" w:name="_Toc163475508"/>
      <w:bookmarkStart w:id="13488" w:name="_Toc176783838"/>
      <w:r>
        <w:t>8.3.7</w:t>
      </w:r>
      <w:r>
        <w:tab/>
        <w:t xml:space="preserve">Performance requirements for interlaced PUCCH format </w:t>
      </w:r>
      <w:r>
        <w:rPr>
          <w:lang w:eastAsia="zh-CN"/>
        </w:rPr>
        <w:t>0</w:t>
      </w:r>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p>
    <w:p w14:paraId="55EA8B47" w14:textId="77777777" w:rsidR="00E335AD" w:rsidRDefault="00E335AD" w:rsidP="00E335AD">
      <w:pPr>
        <w:pStyle w:val="Heading4"/>
      </w:pPr>
      <w:bookmarkStart w:id="13489" w:name="_Toc74916092"/>
      <w:bookmarkStart w:id="13490" w:name="_Toc76114717"/>
      <w:bookmarkStart w:id="13491" w:name="_Toc76544603"/>
      <w:bookmarkStart w:id="13492" w:name="_Toc82536725"/>
      <w:bookmarkStart w:id="13493" w:name="_Toc89953018"/>
      <w:bookmarkStart w:id="13494" w:name="_Toc98766834"/>
      <w:bookmarkStart w:id="13495" w:name="_Toc99703197"/>
      <w:bookmarkStart w:id="13496" w:name="_Toc106206987"/>
      <w:bookmarkStart w:id="13497" w:name="_Toc115080989"/>
      <w:bookmarkStart w:id="13498" w:name="_Toc121999900"/>
      <w:bookmarkStart w:id="13499" w:name="_Toc124154073"/>
      <w:bookmarkStart w:id="13500" w:name="_Toc124154848"/>
      <w:bookmarkStart w:id="13501" w:name="_Toc131560703"/>
      <w:bookmarkStart w:id="13502" w:name="_Toc137394403"/>
      <w:bookmarkStart w:id="13503" w:name="_Toc163475509"/>
      <w:bookmarkStart w:id="13504" w:name="_Toc176783839"/>
      <w:r>
        <w:t>8.3.7.1</w:t>
      </w:r>
      <w:r>
        <w:tab/>
        <w:t>Definition and applicability</w:t>
      </w:r>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lastRenderedPageBreak/>
        <w:t>Which specific test(s) are applicable to BS is based on the test applicability rules defined in clause 8.1.2.6.</w:t>
      </w:r>
    </w:p>
    <w:p w14:paraId="32C88442" w14:textId="77777777" w:rsidR="00E335AD" w:rsidRDefault="00E335AD" w:rsidP="00E335AD">
      <w:pPr>
        <w:pStyle w:val="Heading4"/>
      </w:pPr>
      <w:bookmarkStart w:id="13505" w:name="_Toc74916093"/>
      <w:bookmarkStart w:id="13506" w:name="_Toc76114718"/>
      <w:bookmarkStart w:id="13507" w:name="_Toc76544604"/>
      <w:bookmarkStart w:id="13508" w:name="_Toc82536726"/>
      <w:bookmarkStart w:id="13509" w:name="_Toc89953019"/>
      <w:bookmarkStart w:id="13510" w:name="_Toc98766835"/>
      <w:bookmarkStart w:id="13511" w:name="_Toc99703198"/>
      <w:bookmarkStart w:id="13512" w:name="_Toc106206988"/>
      <w:bookmarkStart w:id="13513" w:name="_Toc115080990"/>
      <w:bookmarkStart w:id="13514" w:name="_Toc121999901"/>
      <w:bookmarkStart w:id="13515" w:name="_Toc124154074"/>
      <w:bookmarkStart w:id="13516" w:name="_Toc124154849"/>
      <w:bookmarkStart w:id="13517" w:name="_Toc131560704"/>
      <w:bookmarkStart w:id="13518" w:name="_Toc137394404"/>
      <w:bookmarkStart w:id="13519" w:name="_Toc163475510"/>
      <w:bookmarkStart w:id="13520" w:name="_Toc176783840"/>
      <w:r>
        <w:t>8.3.7.2</w:t>
      </w:r>
      <w:r>
        <w:tab/>
        <w:t>Minimum Requirement</w:t>
      </w:r>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3521" w:name="_Toc74916094"/>
      <w:bookmarkStart w:id="13522" w:name="_Toc76114719"/>
      <w:bookmarkStart w:id="13523" w:name="_Toc76544605"/>
      <w:bookmarkStart w:id="13524" w:name="_Toc82536727"/>
      <w:bookmarkStart w:id="13525" w:name="_Toc89953020"/>
      <w:bookmarkStart w:id="13526" w:name="_Toc98766836"/>
      <w:bookmarkStart w:id="13527" w:name="_Toc99703199"/>
      <w:bookmarkStart w:id="13528" w:name="_Toc106206989"/>
      <w:bookmarkStart w:id="13529" w:name="_Toc115080991"/>
      <w:bookmarkStart w:id="13530" w:name="_Toc121999902"/>
      <w:bookmarkStart w:id="13531" w:name="_Toc124154075"/>
      <w:bookmarkStart w:id="13532" w:name="_Toc124154850"/>
      <w:bookmarkStart w:id="13533" w:name="_Toc131560705"/>
      <w:bookmarkStart w:id="13534" w:name="_Toc137394405"/>
      <w:bookmarkStart w:id="13535" w:name="_Toc163475511"/>
      <w:bookmarkStart w:id="13536" w:name="_Toc176783841"/>
      <w:r>
        <w:t>8.3.7.3</w:t>
      </w:r>
      <w:r>
        <w:tab/>
        <w:t>Test purpose</w:t>
      </w:r>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3537" w:name="_Toc74916095"/>
      <w:bookmarkStart w:id="13538" w:name="_Toc76114720"/>
      <w:bookmarkStart w:id="13539" w:name="_Toc76544606"/>
      <w:bookmarkStart w:id="13540" w:name="_Toc82536728"/>
      <w:bookmarkStart w:id="13541" w:name="_Toc89953021"/>
      <w:bookmarkStart w:id="13542" w:name="_Toc98766837"/>
      <w:bookmarkStart w:id="13543" w:name="_Toc99703200"/>
      <w:bookmarkStart w:id="13544" w:name="_Toc106206990"/>
      <w:bookmarkStart w:id="13545" w:name="_Toc115080992"/>
      <w:bookmarkStart w:id="13546" w:name="_Toc121999903"/>
      <w:bookmarkStart w:id="13547" w:name="_Toc124154076"/>
      <w:bookmarkStart w:id="13548" w:name="_Toc124154851"/>
      <w:bookmarkStart w:id="13549" w:name="_Toc131560706"/>
      <w:bookmarkStart w:id="13550" w:name="_Toc137394406"/>
      <w:bookmarkStart w:id="13551" w:name="_Toc163475512"/>
      <w:bookmarkStart w:id="13552" w:name="_Toc176783842"/>
      <w:r>
        <w:t>8.3.7.4</w:t>
      </w:r>
      <w:r>
        <w:tab/>
        <w:t>Method of test</w:t>
      </w:r>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p>
    <w:p w14:paraId="138357C1" w14:textId="77777777" w:rsidR="00E335AD" w:rsidRDefault="00E335AD" w:rsidP="00E335AD">
      <w:pPr>
        <w:pStyle w:val="Heading5"/>
      </w:pPr>
      <w:bookmarkStart w:id="13553" w:name="_Toc74916096"/>
      <w:bookmarkStart w:id="13554" w:name="_Toc76114721"/>
      <w:bookmarkStart w:id="13555" w:name="_Toc76544607"/>
      <w:bookmarkStart w:id="13556" w:name="_Toc82536729"/>
      <w:bookmarkStart w:id="13557" w:name="_Toc89953022"/>
      <w:bookmarkStart w:id="13558" w:name="_Toc98766838"/>
      <w:bookmarkStart w:id="13559" w:name="_Toc99703201"/>
      <w:bookmarkStart w:id="13560" w:name="_Toc106206991"/>
      <w:bookmarkStart w:id="13561" w:name="_Toc115080993"/>
      <w:bookmarkStart w:id="13562" w:name="_Toc121999904"/>
      <w:bookmarkStart w:id="13563" w:name="_Toc124154077"/>
      <w:bookmarkStart w:id="13564" w:name="_Toc124154852"/>
      <w:bookmarkStart w:id="13565" w:name="_Toc131560707"/>
      <w:bookmarkStart w:id="13566" w:name="_Toc137394407"/>
      <w:bookmarkStart w:id="13567" w:name="_Toc163475513"/>
      <w:bookmarkStart w:id="13568" w:name="_Toc176783843"/>
      <w:r>
        <w:t>8.3.7.4.1</w:t>
      </w:r>
      <w:r>
        <w:tab/>
        <w:t>Initial conditions</w:t>
      </w:r>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3569" w:name="_Toc74916097"/>
      <w:bookmarkStart w:id="13570" w:name="_Toc76114722"/>
      <w:bookmarkStart w:id="13571" w:name="_Toc76544608"/>
      <w:bookmarkStart w:id="13572" w:name="_Toc82536730"/>
      <w:bookmarkStart w:id="13573" w:name="_Toc89953023"/>
      <w:bookmarkStart w:id="13574" w:name="_Toc98766839"/>
      <w:bookmarkStart w:id="13575" w:name="_Toc99703202"/>
      <w:bookmarkStart w:id="13576" w:name="_Toc106206992"/>
      <w:bookmarkStart w:id="13577" w:name="_Toc115080994"/>
      <w:bookmarkStart w:id="13578" w:name="_Toc121999905"/>
      <w:bookmarkStart w:id="13579" w:name="_Toc124154078"/>
      <w:bookmarkStart w:id="13580" w:name="_Toc124154853"/>
      <w:bookmarkStart w:id="13581" w:name="_Toc131560708"/>
      <w:bookmarkStart w:id="13582" w:name="_Toc137394408"/>
      <w:bookmarkStart w:id="13583" w:name="_Toc163475514"/>
      <w:bookmarkStart w:id="13584" w:name="_Toc176783844"/>
      <w:r>
        <w:t>8.3.7.4.2</w:t>
      </w:r>
      <w:r>
        <w:tab/>
        <w:t>Procedure</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60151D4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F36A7E">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F36A7E">
              <w:rPr>
                <w:rFonts w:eastAsia="?? ??"/>
              </w:rPr>
              <w:t xml:space="preserve"> </w:t>
            </w:r>
            <w:r>
              <w:rPr>
                <w:rFonts w:eastAsia="?? ??"/>
              </w:rPr>
              <w:t>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3" type="#_x0000_t75" style="width:6in;height:32.35pt" o:ole="" fillcolor="window">
            <v:imagedata r:id="rId77" o:title=""/>
          </v:shape>
          <o:OLEObject Type="Embed" ProgID="Word.Picture.8" ShapeID="_x0000_i1053" DrawAspect="Content" ObjectID="_1788604266" r:id="rId83"/>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3585" w:name="_Toc74916098"/>
      <w:bookmarkStart w:id="13586" w:name="_Toc76114723"/>
      <w:bookmarkStart w:id="13587" w:name="_Toc76544609"/>
      <w:bookmarkStart w:id="13588" w:name="_Toc82536731"/>
      <w:bookmarkStart w:id="13589" w:name="_Toc89953024"/>
      <w:bookmarkStart w:id="13590" w:name="_Toc98766840"/>
      <w:bookmarkStart w:id="13591" w:name="_Toc99703203"/>
      <w:bookmarkStart w:id="13592" w:name="_Toc106206993"/>
      <w:bookmarkStart w:id="13593" w:name="_Toc115080995"/>
      <w:bookmarkStart w:id="13594" w:name="_Toc121999906"/>
      <w:bookmarkStart w:id="13595" w:name="_Toc124154079"/>
      <w:bookmarkStart w:id="13596" w:name="_Toc124154854"/>
      <w:bookmarkStart w:id="13597" w:name="_Toc131560709"/>
      <w:bookmarkStart w:id="13598" w:name="_Toc137394409"/>
      <w:bookmarkStart w:id="13599" w:name="_Toc163475515"/>
      <w:bookmarkStart w:id="13600" w:name="_Toc176783845"/>
      <w:r>
        <w:t>8.3.7.5</w:t>
      </w:r>
      <w:r>
        <w:tab/>
        <w:t>Test Requirement</w:t>
      </w:r>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p>
    <w:p w14:paraId="59BD520F" w14:textId="77777777" w:rsidR="00E335AD" w:rsidRDefault="00E335AD" w:rsidP="00E335AD">
      <w:pPr>
        <w:pStyle w:val="Heading5"/>
        <w:rPr>
          <w:i/>
          <w:iCs/>
          <w:lang w:eastAsia="zh-CN"/>
        </w:rPr>
      </w:pPr>
      <w:bookmarkStart w:id="13601" w:name="_Toc74916099"/>
      <w:bookmarkStart w:id="13602" w:name="_Toc76114724"/>
      <w:bookmarkStart w:id="13603" w:name="_Toc76544610"/>
      <w:bookmarkStart w:id="13604" w:name="_Toc82536732"/>
      <w:bookmarkStart w:id="13605" w:name="_Toc89953025"/>
      <w:bookmarkStart w:id="13606" w:name="_Toc98766841"/>
      <w:bookmarkStart w:id="13607" w:name="_Toc99703204"/>
      <w:bookmarkStart w:id="13608" w:name="_Toc106206994"/>
      <w:bookmarkStart w:id="13609" w:name="_Toc115080996"/>
      <w:bookmarkStart w:id="13610" w:name="_Toc121999907"/>
      <w:bookmarkStart w:id="13611" w:name="_Toc124154080"/>
      <w:bookmarkStart w:id="13612" w:name="_Toc124154855"/>
      <w:bookmarkStart w:id="13613" w:name="_Toc131560710"/>
      <w:bookmarkStart w:id="13614" w:name="_Toc137394410"/>
      <w:bookmarkStart w:id="13615" w:name="_Toc163475516"/>
      <w:bookmarkStart w:id="13616" w:name="_Toc176783846"/>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4B644871" w:rsidR="00E335AD" w:rsidRDefault="00E335AD" w:rsidP="006F1F81">
      <w:pPr>
        <w:pStyle w:val="TH"/>
      </w:pPr>
      <w:r>
        <w:t xml:space="preserve">Table 8.3.7.5.1-1: Test requirements for interlaced PUCCH format 0 </w:t>
      </w:r>
      <w:r>
        <w:rPr>
          <w:lang w:eastAsia="zh-CN"/>
        </w:rPr>
        <w:t>with 15 kHz SCS, 20</w:t>
      </w:r>
      <w:r w:rsidR="00045318">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37240CC3"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3CA8F9FB" w:rsidR="00E335AD" w:rsidRDefault="00E335AD" w:rsidP="006F1F81">
      <w:pPr>
        <w:pStyle w:val="TH"/>
      </w:pPr>
      <w:r>
        <w:t xml:space="preserve">Table 8.3.7.5.1-2: Test requirements for interlaced PUCCH format 0 </w:t>
      </w:r>
      <w:r>
        <w:rPr>
          <w:lang w:eastAsia="zh-CN"/>
        </w:rPr>
        <w:t>with 30 kHz SCS, 20</w:t>
      </w:r>
      <w:r w:rsidR="009D799F">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D0A6B74"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3617" w:name="_Toc74916100"/>
      <w:bookmarkStart w:id="13618" w:name="_Toc76114725"/>
      <w:bookmarkStart w:id="13619" w:name="_Toc76544611"/>
      <w:bookmarkStart w:id="13620" w:name="_Toc82536733"/>
      <w:bookmarkStart w:id="13621" w:name="_Toc89953026"/>
      <w:bookmarkStart w:id="13622" w:name="_Toc98766842"/>
      <w:bookmarkStart w:id="13623" w:name="_Toc99703205"/>
      <w:bookmarkStart w:id="13624" w:name="_Toc106206995"/>
      <w:bookmarkStart w:id="13625" w:name="_Toc115080997"/>
      <w:bookmarkStart w:id="13626" w:name="_Toc121999908"/>
      <w:bookmarkStart w:id="13627" w:name="_Toc124154081"/>
      <w:bookmarkStart w:id="13628" w:name="_Toc124154856"/>
      <w:bookmarkStart w:id="13629" w:name="_Toc131560711"/>
      <w:bookmarkStart w:id="13630" w:name="_Toc137394411"/>
      <w:bookmarkStart w:id="13631" w:name="_Toc163475517"/>
      <w:bookmarkStart w:id="13632" w:name="_Toc176783847"/>
      <w:r>
        <w:rPr>
          <w:lang w:val="en-US"/>
        </w:rPr>
        <w:t>8.3.8</w:t>
      </w:r>
      <w:r>
        <w:tab/>
      </w:r>
      <w:r>
        <w:rPr>
          <w:lang w:val="en-US"/>
        </w:rPr>
        <w:t>Performance requirements for interlaced PUCCH format 1</w:t>
      </w:r>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p>
    <w:p w14:paraId="1ABC808B" w14:textId="77777777" w:rsidR="00E335AD" w:rsidRDefault="00E335AD" w:rsidP="00E335AD">
      <w:pPr>
        <w:pStyle w:val="Heading4"/>
        <w:rPr>
          <w:lang w:val="en-US"/>
        </w:rPr>
      </w:pPr>
      <w:bookmarkStart w:id="13633" w:name="_Toc74916101"/>
      <w:bookmarkStart w:id="13634" w:name="_Toc76114726"/>
      <w:bookmarkStart w:id="13635" w:name="_Toc76544612"/>
      <w:bookmarkStart w:id="13636" w:name="_Toc82536734"/>
      <w:bookmarkStart w:id="13637" w:name="_Toc89953027"/>
      <w:bookmarkStart w:id="13638" w:name="_Toc98766843"/>
      <w:bookmarkStart w:id="13639" w:name="_Toc99703206"/>
      <w:bookmarkStart w:id="13640" w:name="_Toc106206996"/>
      <w:bookmarkStart w:id="13641" w:name="_Toc115080998"/>
      <w:bookmarkStart w:id="13642" w:name="_Toc121999909"/>
      <w:bookmarkStart w:id="13643" w:name="_Toc124154082"/>
      <w:bookmarkStart w:id="13644" w:name="_Toc124154857"/>
      <w:bookmarkStart w:id="13645" w:name="_Toc131560712"/>
      <w:bookmarkStart w:id="13646" w:name="_Toc137394412"/>
      <w:bookmarkStart w:id="13647" w:name="_Toc163475518"/>
      <w:bookmarkStart w:id="13648" w:name="_Toc176783848"/>
      <w:r>
        <w:rPr>
          <w:lang w:val="en-US"/>
        </w:rPr>
        <w:t>8.3.8.1</w:t>
      </w:r>
      <w:r>
        <w:rPr>
          <w:lang w:val="en-US"/>
        </w:rPr>
        <w:tab/>
        <w:t>NACK to ACK detection</w:t>
      </w:r>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p>
    <w:p w14:paraId="4C9C0E7D" w14:textId="77777777" w:rsidR="00E335AD" w:rsidRDefault="00E335AD" w:rsidP="00E335AD">
      <w:pPr>
        <w:pStyle w:val="Heading5"/>
        <w:rPr>
          <w:lang w:val="en-US"/>
        </w:rPr>
      </w:pPr>
      <w:bookmarkStart w:id="13649" w:name="_Toc74916102"/>
      <w:bookmarkStart w:id="13650" w:name="_Toc76114727"/>
      <w:bookmarkStart w:id="13651" w:name="_Toc76544613"/>
      <w:bookmarkStart w:id="13652" w:name="_Toc82536735"/>
      <w:bookmarkStart w:id="13653" w:name="_Toc89953028"/>
      <w:bookmarkStart w:id="13654" w:name="_Toc98766844"/>
      <w:bookmarkStart w:id="13655" w:name="_Toc99703207"/>
      <w:bookmarkStart w:id="13656" w:name="_Toc106206997"/>
      <w:bookmarkStart w:id="13657" w:name="_Toc115080999"/>
      <w:bookmarkStart w:id="13658" w:name="_Toc121999910"/>
      <w:bookmarkStart w:id="13659" w:name="_Toc124154083"/>
      <w:bookmarkStart w:id="13660" w:name="_Toc124154858"/>
      <w:bookmarkStart w:id="13661" w:name="_Toc131560713"/>
      <w:bookmarkStart w:id="13662" w:name="_Toc137394413"/>
      <w:bookmarkStart w:id="13663" w:name="_Toc163475519"/>
      <w:bookmarkStart w:id="13664" w:name="_Toc176783849"/>
      <w:r>
        <w:rPr>
          <w:lang w:val="en-US"/>
        </w:rPr>
        <w:t>8.3.8.1.1</w:t>
      </w:r>
      <w:r>
        <w:rPr>
          <w:lang w:val="en-US"/>
        </w:rPr>
        <w:tab/>
        <w:t>Definition and applicability</w:t>
      </w:r>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3665" w:name="_Toc74916103"/>
      <w:bookmarkStart w:id="13666" w:name="_Toc76114728"/>
      <w:bookmarkStart w:id="13667" w:name="_Toc76544614"/>
      <w:bookmarkStart w:id="13668" w:name="_Toc82536736"/>
      <w:bookmarkStart w:id="13669" w:name="_Toc89953029"/>
      <w:bookmarkStart w:id="13670" w:name="_Toc98766845"/>
      <w:bookmarkStart w:id="13671" w:name="_Toc99703208"/>
      <w:bookmarkStart w:id="13672" w:name="_Toc106206998"/>
      <w:bookmarkStart w:id="13673" w:name="_Toc115081000"/>
      <w:bookmarkStart w:id="13674" w:name="_Toc121999911"/>
      <w:bookmarkStart w:id="13675" w:name="_Toc124154084"/>
      <w:bookmarkStart w:id="13676" w:name="_Toc124154859"/>
      <w:bookmarkStart w:id="13677" w:name="_Toc131560714"/>
      <w:bookmarkStart w:id="13678" w:name="_Toc137394414"/>
      <w:bookmarkStart w:id="13679" w:name="_Toc163475520"/>
      <w:bookmarkStart w:id="13680" w:name="_Toc176783850"/>
      <w:r>
        <w:rPr>
          <w:lang w:val="en-US"/>
        </w:rPr>
        <w:t>8.3.8.1.2</w:t>
      </w:r>
      <w:r>
        <w:rPr>
          <w:lang w:val="en-US"/>
        </w:rPr>
        <w:tab/>
        <w:t>Minimum Requirement</w:t>
      </w:r>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3681" w:name="_Toc74916104"/>
      <w:bookmarkStart w:id="13682" w:name="_Toc76114729"/>
      <w:bookmarkStart w:id="13683" w:name="_Toc76544615"/>
      <w:bookmarkStart w:id="13684" w:name="_Toc82536737"/>
      <w:bookmarkStart w:id="13685" w:name="_Toc89953030"/>
      <w:bookmarkStart w:id="13686" w:name="_Toc98766846"/>
      <w:bookmarkStart w:id="13687" w:name="_Toc99703209"/>
      <w:bookmarkStart w:id="13688" w:name="_Toc106206999"/>
      <w:bookmarkStart w:id="13689" w:name="_Toc115081001"/>
      <w:bookmarkStart w:id="13690" w:name="_Toc121999912"/>
      <w:bookmarkStart w:id="13691" w:name="_Toc124154085"/>
      <w:bookmarkStart w:id="13692" w:name="_Toc124154860"/>
      <w:bookmarkStart w:id="13693" w:name="_Toc131560715"/>
      <w:bookmarkStart w:id="13694" w:name="_Toc137394415"/>
      <w:bookmarkStart w:id="13695" w:name="_Toc163475521"/>
      <w:bookmarkStart w:id="13696" w:name="_Toc176783851"/>
      <w:r>
        <w:rPr>
          <w:lang w:val="en-US"/>
        </w:rPr>
        <w:t>8.3.8.1.3</w:t>
      </w:r>
      <w:r>
        <w:rPr>
          <w:lang w:val="en-US"/>
        </w:rPr>
        <w:tab/>
        <w:t>Test purpose</w:t>
      </w:r>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3697" w:name="_Toc74916105"/>
      <w:bookmarkStart w:id="13698" w:name="_Toc76114730"/>
      <w:bookmarkStart w:id="13699" w:name="_Toc76544616"/>
      <w:bookmarkStart w:id="13700" w:name="_Toc82536738"/>
      <w:bookmarkStart w:id="13701" w:name="_Toc89953031"/>
      <w:bookmarkStart w:id="13702" w:name="_Toc98766847"/>
      <w:bookmarkStart w:id="13703" w:name="_Toc99703210"/>
      <w:bookmarkStart w:id="13704" w:name="_Toc106207000"/>
      <w:bookmarkStart w:id="13705" w:name="_Toc115081002"/>
      <w:bookmarkStart w:id="13706" w:name="_Toc121999913"/>
      <w:bookmarkStart w:id="13707" w:name="_Toc124154086"/>
      <w:bookmarkStart w:id="13708" w:name="_Toc124154861"/>
      <w:bookmarkStart w:id="13709" w:name="_Toc131560716"/>
      <w:bookmarkStart w:id="13710" w:name="_Toc137394416"/>
      <w:bookmarkStart w:id="13711" w:name="_Toc163475522"/>
      <w:bookmarkStart w:id="13712" w:name="_Toc176783852"/>
      <w:r>
        <w:rPr>
          <w:lang w:val="en-US"/>
        </w:rPr>
        <w:t>8.3.8.1.4</w:t>
      </w:r>
      <w:r>
        <w:rPr>
          <w:lang w:val="en-US"/>
        </w:rPr>
        <w:tab/>
        <w:t>Method of test</w:t>
      </w:r>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2FD5B9E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546D10">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546D10">
              <w:rPr>
                <w:rFonts w:eastAsia="?? ??"/>
              </w:rPr>
              <w:t xml:space="preserve"> </w:t>
            </w:r>
            <w:r>
              <w:rPr>
                <w:rFonts w:eastAsia="?? ??"/>
              </w:rPr>
              <w:t>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lastRenderedPageBreak/>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3713" w:name="_Toc74916106"/>
      <w:bookmarkStart w:id="13714" w:name="_Toc76114731"/>
      <w:bookmarkStart w:id="13715" w:name="_Toc76544617"/>
      <w:bookmarkStart w:id="13716" w:name="_Toc82536739"/>
      <w:bookmarkStart w:id="13717" w:name="_Toc89953032"/>
      <w:bookmarkStart w:id="13718" w:name="_Toc98766848"/>
      <w:bookmarkStart w:id="13719" w:name="_Toc99703211"/>
      <w:bookmarkStart w:id="13720" w:name="_Toc106207001"/>
      <w:bookmarkStart w:id="13721" w:name="_Toc115081003"/>
      <w:bookmarkStart w:id="13722" w:name="_Toc121999914"/>
      <w:bookmarkStart w:id="13723" w:name="_Toc124154087"/>
      <w:bookmarkStart w:id="13724" w:name="_Toc124154862"/>
      <w:bookmarkStart w:id="13725" w:name="_Toc131560717"/>
      <w:bookmarkStart w:id="13726" w:name="_Toc137394417"/>
      <w:bookmarkStart w:id="13727" w:name="_Toc163475523"/>
      <w:bookmarkStart w:id="13728" w:name="_Toc176783853"/>
      <w:r>
        <w:rPr>
          <w:lang w:val="en-US"/>
        </w:rPr>
        <w:t>8.3.8.1.5</w:t>
      </w:r>
      <w:r>
        <w:rPr>
          <w:lang w:val="en-US"/>
        </w:rPr>
        <w:tab/>
        <w:t>Test Requirement</w:t>
      </w:r>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5C8EEBF4" w:rsidR="00E335AD" w:rsidRDefault="00E335AD" w:rsidP="006F1F81">
      <w:pPr>
        <w:pStyle w:val="TH"/>
      </w:pPr>
      <w:r>
        <w:t xml:space="preserve">Table 8.3.8.1.5.1-1: </w:t>
      </w:r>
      <w:r>
        <w:rPr>
          <w:lang w:val="en-US"/>
        </w:rPr>
        <w:t>Required SNR</w:t>
      </w:r>
      <w:r>
        <w:t xml:space="preserve"> for interlaced PUCCH format 1 with 15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13C94072"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2ABA2045"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ECC3136" w:rsidR="00E335AD" w:rsidRDefault="00E335AD" w:rsidP="006F1F81">
      <w:pPr>
        <w:pStyle w:val="TH"/>
      </w:pPr>
      <w:r>
        <w:t xml:space="preserve">Table 8.3.8.1.5.1-2: </w:t>
      </w:r>
      <w:r>
        <w:rPr>
          <w:lang w:val="en-US"/>
        </w:rPr>
        <w:t>Required SNR</w:t>
      </w:r>
      <w:r>
        <w:t xml:space="preserve"> for interlaced PUCCH format 1 with 30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4174BC27"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3662E9C7"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3729" w:name="_Toc74916107"/>
      <w:bookmarkStart w:id="13730" w:name="_Toc76114732"/>
      <w:bookmarkStart w:id="13731" w:name="_Toc76544618"/>
      <w:bookmarkStart w:id="13732" w:name="_Toc82536740"/>
      <w:bookmarkStart w:id="13733" w:name="_Toc89953033"/>
      <w:bookmarkStart w:id="13734" w:name="_Toc98766849"/>
      <w:bookmarkStart w:id="13735" w:name="_Toc99703212"/>
      <w:bookmarkStart w:id="13736" w:name="_Toc106207002"/>
      <w:bookmarkStart w:id="13737" w:name="_Toc115081004"/>
      <w:bookmarkStart w:id="13738" w:name="_Toc121999915"/>
      <w:bookmarkStart w:id="13739" w:name="_Toc124154088"/>
      <w:bookmarkStart w:id="13740" w:name="_Toc124154863"/>
      <w:bookmarkStart w:id="13741" w:name="_Toc131560718"/>
      <w:bookmarkStart w:id="13742" w:name="_Toc137394418"/>
      <w:bookmarkStart w:id="13743" w:name="_Toc163475524"/>
      <w:bookmarkStart w:id="13744" w:name="_Toc176783854"/>
      <w:r>
        <w:rPr>
          <w:lang w:val="en-US"/>
        </w:rPr>
        <w:t>8.3.8.2</w:t>
      </w:r>
      <w:r>
        <w:rPr>
          <w:lang w:val="en-US"/>
        </w:rPr>
        <w:tab/>
        <w:t>ACK missed detection</w:t>
      </w:r>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p>
    <w:p w14:paraId="404E46C3" w14:textId="77777777" w:rsidR="00E335AD" w:rsidRDefault="00E335AD" w:rsidP="00E335AD">
      <w:pPr>
        <w:pStyle w:val="Heading5"/>
        <w:rPr>
          <w:lang w:val="en-US"/>
        </w:rPr>
      </w:pPr>
      <w:bookmarkStart w:id="13745" w:name="_Toc74916108"/>
      <w:bookmarkStart w:id="13746" w:name="_Toc76114733"/>
      <w:bookmarkStart w:id="13747" w:name="_Toc76544619"/>
      <w:bookmarkStart w:id="13748" w:name="_Toc82536741"/>
      <w:bookmarkStart w:id="13749" w:name="_Toc89953034"/>
      <w:bookmarkStart w:id="13750" w:name="_Toc98766850"/>
      <w:bookmarkStart w:id="13751" w:name="_Toc99703213"/>
      <w:bookmarkStart w:id="13752" w:name="_Toc106207003"/>
      <w:bookmarkStart w:id="13753" w:name="_Toc115081005"/>
      <w:bookmarkStart w:id="13754" w:name="_Toc121999916"/>
      <w:bookmarkStart w:id="13755" w:name="_Toc124154089"/>
      <w:bookmarkStart w:id="13756" w:name="_Toc124154864"/>
      <w:bookmarkStart w:id="13757" w:name="_Toc131560719"/>
      <w:bookmarkStart w:id="13758" w:name="_Toc137394419"/>
      <w:bookmarkStart w:id="13759" w:name="_Toc163475525"/>
      <w:bookmarkStart w:id="13760" w:name="_Toc176783855"/>
      <w:r>
        <w:rPr>
          <w:lang w:val="en-US"/>
        </w:rPr>
        <w:t>8.3.8.2.1</w:t>
      </w:r>
      <w:r>
        <w:rPr>
          <w:lang w:val="en-US"/>
        </w:rPr>
        <w:tab/>
        <w:t>Definition and applicability</w:t>
      </w:r>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lastRenderedPageBreak/>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3761" w:name="_Toc74916109"/>
      <w:bookmarkStart w:id="13762" w:name="_Toc76114734"/>
      <w:bookmarkStart w:id="13763" w:name="_Toc76544620"/>
      <w:bookmarkStart w:id="13764" w:name="_Toc82536742"/>
      <w:bookmarkStart w:id="13765" w:name="_Toc89953035"/>
      <w:bookmarkStart w:id="13766" w:name="_Toc98766851"/>
      <w:bookmarkStart w:id="13767" w:name="_Toc99703214"/>
      <w:bookmarkStart w:id="13768" w:name="_Toc106207004"/>
      <w:bookmarkStart w:id="13769" w:name="_Toc115081006"/>
      <w:bookmarkStart w:id="13770" w:name="_Toc121999917"/>
      <w:bookmarkStart w:id="13771" w:name="_Toc124154090"/>
      <w:bookmarkStart w:id="13772" w:name="_Toc124154865"/>
      <w:bookmarkStart w:id="13773" w:name="_Toc131560720"/>
      <w:bookmarkStart w:id="13774" w:name="_Toc137394420"/>
      <w:bookmarkStart w:id="13775" w:name="_Toc163475526"/>
      <w:bookmarkStart w:id="13776" w:name="_Toc176783856"/>
      <w:r>
        <w:rPr>
          <w:lang w:val="en-US"/>
        </w:rPr>
        <w:t>8.3.8.2.2</w:t>
      </w:r>
      <w:r>
        <w:rPr>
          <w:lang w:val="en-US"/>
        </w:rPr>
        <w:tab/>
        <w:t>Minimum Requirement</w:t>
      </w:r>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3777" w:name="_Toc74916110"/>
      <w:bookmarkStart w:id="13778" w:name="_Toc76114735"/>
      <w:bookmarkStart w:id="13779" w:name="_Toc76544621"/>
      <w:bookmarkStart w:id="13780" w:name="_Toc82536743"/>
      <w:bookmarkStart w:id="13781" w:name="_Toc89953036"/>
      <w:bookmarkStart w:id="13782" w:name="_Toc98766852"/>
      <w:bookmarkStart w:id="13783" w:name="_Toc99703215"/>
      <w:bookmarkStart w:id="13784" w:name="_Toc106207005"/>
      <w:bookmarkStart w:id="13785" w:name="_Toc115081007"/>
      <w:bookmarkStart w:id="13786" w:name="_Toc121999918"/>
      <w:bookmarkStart w:id="13787" w:name="_Toc124154091"/>
      <w:bookmarkStart w:id="13788" w:name="_Toc124154866"/>
      <w:bookmarkStart w:id="13789" w:name="_Toc131560721"/>
      <w:bookmarkStart w:id="13790" w:name="_Toc137394421"/>
      <w:bookmarkStart w:id="13791" w:name="_Toc163475527"/>
      <w:bookmarkStart w:id="13792" w:name="_Toc176783857"/>
      <w:r>
        <w:rPr>
          <w:lang w:val="en-US"/>
        </w:rPr>
        <w:t>8.3.8.2.3</w:t>
      </w:r>
      <w:r>
        <w:rPr>
          <w:lang w:val="en-US"/>
        </w:rPr>
        <w:tab/>
        <w:t>Test purpose</w:t>
      </w:r>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3793" w:name="_Toc74916111"/>
      <w:bookmarkStart w:id="13794" w:name="_Toc76114736"/>
      <w:bookmarkStart w:id="13795" w:name="_Toc76544622"/>
      <w:bookmarkStart w:id="13796" w:name="_Toc82536744"/>
      <w:bookmarkStart w:id="13797" w:name="_Toc89953037"/>
      <w:bookmarkStart w:id="13798" w:name="_Toc98766853"/>
      <w:bookmarkStart w:id="13799" w:name="_Toc99703216"/>
      <w:bookmarkStart w:id="13800" w:name="_Toc106207006"/>
      <w:bookmarkStart w:id="13801" w:name="_Toc115081008"/>
      <w:bookmarkStart w:id="13802" w:name="_Toc121999919"/>
      <w:bookmarkStart w:id="13803" w:name="_Toc124154092"/>
      <w:bookmarkStart w:id="13804" w:name="_Toc124154867"/>
      <w:bookmarkStart w:id="13805" w:name="_Toc131560722"/>
      <w:bookmarkStart w:id="13806" w:name="_Toc137394422"/>
      <w:bookmarkStart w:id="13807" w:name="_Toc163475528"/>
      <w:bookmarkStart w:id="13808" w:name="_Toc176783858"/>
      <w:r>
        <w:rPr>
          <w:lang w:val="en-US"/>
        </w:rPr>
        <w:t>8.3.8.2.4</w:t>
      </w:r>
      <w:r>
        <w:rPr>
          <w:lang w:val="en-US"/>
        </w:rPr>
        <w:tab/>
        <w:t>Method of test</w:t>
      </w:r>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5CE2ECB0"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…,100 are allocated for 15</w:t>
            </w:r>
            <w:r w:rsidR="00D61B01">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w:t>
            </w:r>
            <w:r w:rsidR="00D61B01">
              <w:rPr>
                <w:rFonts w:eastAsia="?? ??"/>
              </w:rPr>
              <w:t xml:space="preserve"> </w:t>
            </w:r>
            <w:r>
              <w:rPr>
                <w:rFonts w:eastAsia="?? ??"/>
              </w:rPr>
              <w:t>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3809" w:name="_Toc74916112"/>
      <w:bookmarkStart w:id="13810" w:name="_Toc76114737"/>
      <w:bookmarkStart w:id="13811" w:name="_Toc76544623"/>
      <w:bookmarkStart w:id="13812" w:name="_Toc82536745"/>
      <w:bookmarkStart w:id="13813" w:name="_Toc89953038"/>
      <w:bookmarkStart w:id="13814" w:name="_Toc98766854"/>
      <w:bookmarkStart w:id="13815" w:name="_Toc99703217"/>
      <w:bookmarkStart w:id="13816" w:name="_Toc106207007"/>
      <w:bookmarkStart w:id="13817" w:name="_Toc115081009"/>
      <w:bookmarkStart w:id="13818" w:name="_Toc121999920"/>
      <w:bookmarkStart w:id="13819" w:name="_Toc124154093"/>
      <w:bookmarkStart w:id="13820" w:name="_Toc124154868"/>
      <w:bookmarkStart w:id="13821" w:name="_Toc131560723"/>
      <w:bookmarkStart w:id="13822" w:name="_Toc137394423"/>
      <w:bookmarkStart w:id="13823" w:name="_Toc163475529"/>
      <w:bookmarkStart w:id="13824" w:name="_Toc176783859"/>
      <w:r>
        <w:rPr>
          <w:lang w:val="en-US"/>
        </w:rPr>
        <w:t>8.3.8.2.5</w:t>
      </w:r>
      <w:r>
        <w:rPr>
          <w:lang w:val="en-US"/>
        </w:rPr>
        <w:tab/>
        <w:t>Test Requirement</w:t>
      </w:r>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405ADF68" w:rsidR="00E335AD" w:rsidRDefault="00E335AD" w:rsidP="006F1F81">
      <w:pPr>
        <w:pStyle w:val="TH"/>
      </w:pPr>
      <w:r>
        <w:t xml:space="preserve">Table 8.3.8.2.5.1-1: </w:t>
      </w:r>
      <w:r>
        <w:rPr>
          <w:lang w:val="en-US"/>
        </w:rPr>
        <w:t>Required SNR</w:t>
      </w:r>
      <w:r>
        <w:t xml:space="preserve"> for interlaced PUCCH format 1 with 15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0BAF4752"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5E4FC7F7"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6A2E2931" w:rsidR="00E335AD" w:rsidRDefault="00E335AD" w:rsidP="006F1F81">
      <w:pPr>
        <w:pStyle w:val="TH"/>
      </w:pPr>
      <w:r>
        <w:lastRenderedPageBreak/>
        <w:t xml:space="preserve">Table 8.3.8.2.5.1-2: </w:t>
      </w:r>
      <w:r>
        <w:rPr>
          <w:lang w:val="en-US"/>
        </w:rPr>
        <w:t>Required SNR</w:t>
      </w:r>
      <w:r>
        <w:t xml:space="preserve"> for interlaced PUCCH format 1 with 30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35B72AE5"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350C041E"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3825" w:name="_Toc74916113"/>
      <w:bookmarkStart w:id="13826" w:name="_Toc76114738"/>
      <w:bookmarkStart w:id="13827" w:name="_Toc76544624"/>
      <w:bookmarkStart w:id="13828" w:name="_Toc82536746"/>
      <w:bookmarkStart w:id="13829" w:name="_Toc89953039"/>
      <w:bookmarkStart w:id="13830" w:name="_Toc98766855"/>
      <w:bookmarkStart w:id="13831" w:name="_Toc99703218"/>
      <w:bookmarkStart w:id="13832" w:name="_Toc106207008"/>
      <w:bookmarkStart w:id="13833" w:name="_Toc115081010"/>
      <w:bookmarkStart w:id="13834" w:name="_Toc121999921"/>
      <w:bookmarkStart w:id="13835" w:name="_Toc124154094"/>
      <w:bookmarkStart w:id="13836" w:name="_Toc124154869"/>
      <w:bookmarkStart w:id="13837" w:name="_Toc131560724"/>
      <w:bookmarkStart w:id="13838" w:name="_Toc137394424"/>
      <w:bookmarkStart w:id="13839" w:name="_Toc163475530"/>
      <w:bookmarkStart w:id="13840" w:name="_Toc176783860"/>
      <w:r>
        <w:t>8.3.9</w:t>
      </w:r>
      <w:r>
        <w:tab/>
        <w:t>Performance requirements for interlaced PUCCH format 2</w:t>
      </w:r>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p>
    <w:p w14:paraId="11993EBE" w14:textId="517C5616" w:rsidR="00E335AD" w:rsidRDefault="00E335AD" w:rsidP="00E335AD">
      <w:pPr>
        <w:pStyle w:val="Heading4"/>
      </w:pPr>
      <w:bookmarkStart w:id="13841" w:name="_Toc66701166"/>
      <w:bookmarkStart w:id="13842" w:name="_Toc74916114"/>
      <w:bookmarkStart w:id="13843" w:name="_Toc76114739"/>
      <w:bookmarkStart w:id="13844" w:name="_Toc76544625"/>
      <w:bookmarkStart w:id="13845" w:name="_Toc82536747"/>
      <w:bookmarkStart w:id="13846" w:name="_Toc89953040"/>
      <w:bookmarkStart w:id="13847" w:name="_Toc98766856"/>
      <w:bookmarkStart w:id="13848" w:name="_Toc99703219"/>
      <w:bookmarkStart w:id="13849" w:name="_Toc106207009"/>
      <w:bookmarkStart w:id="13850" w:name="_Toc115081011"/>
      <w:bookmarkStart w:id="13851" w:name="_Toc121999922"/>
      <w:bookmarkStart w:id="13852" w:name="_Toc124154095"/>
      <w:bookmarkStart w:id="13853" w:name="_Toc124154870"/>
      <w:bookmarkStart w:id="13854" w:name="_Toc131560725"/>
      <w:bookmarkStart w:id="13855" w:name="_Toc137394425"/>
      <w:bookmarkStart w:id="13856" w:name="_Toc163475531"/>
      <w:bookmarkStart w:id="13857" w:name="_Toc176783861"/>
      <w:r>
        <w:t>8.3.9.1</w:t>
      </w:r>
      <w:r>
        <w:tab/>
      </w:r>
      <w:bookmarkEnd w:id="13841"/>
      <w:bookmarkEnd w:id="13842"/>
      <w:bookmarkEnd w:id="13843"/>
      <w:bookmarkEnd w:id="13844"/>
      <w:r w:rsidR="00984F37" w:rsidRPr="00C47711">
        <w:t>Definition and applicability</w:t>
      </w:r>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3858" w:name="_Toc66701168"/>
      <w:bookmarkStart w:id="13859" w:name="_Toc74916115"/>
      <w:bookmarkStart w:id="13860" w:name="_Toc76114740"/>
      <w:bookmarkStart w:id="13861"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3862" w:name="_Toc82536748"/>
      <w:bookmarkStart w:id="13863" w:name="_Toc89953041"/>
      <w:bookmarkStart w:id="13864" w:name="_Toc98766857"/>
      <w:bookmarkStart w:id="13865" w:name="_Toc99703220"/>
      <w:bookmarkStart w:id="13866" w:name="_Toc106207010"/>
      <w:bookmarkStart w:id="13867" w:name="_Toc115081012"/>
      <w:bookmarkStart w:id="13868" w:name="_Toc121999923"/>
      <w:bookmarkStart w:id="13869" w:name="_Toc124154096"/>
      <w:bookmarkStart w:id="13870" w:name="_Toc124154871"/>
      <w:bookmarkStart w:id="13871" w:name="_Toc131560726"/>
      <w:bookmarkStart w:id="13872" w:name="_Toc137394426"/>
      <w:bookmarkStart w:id="13873" w:name="_Toc163475532"/>
      <w:bookmarkStart w:id="13874" w:name="_Toc176783862"/>
      <w:r>
        <w:t>8.3.9.2</w:t>
      </w:r>
      <w:r>
        <w:tab/>
        <w:t>Minimum Requirement</w:t>
      </w:r>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3875" w:name="_Toc66701169"/>
      <w:bookmarkStart w:id="13876" w:name="_Toc74916116"/>
      <w:bookmarkStart w:id="13877" w:name="_Toc76114741"/>
      <w:bookmarkStart w:id="13878" w:name="_Toc76544627"/>
      <w:bookmarkStart w:id="13879" w:name="_Toc82536749"/>
      <w:bookmarkStart w:id="13880" w:name="_Toc89953042"/>
      <w:bookmarkStart w:id="13881" w:name="_Toc98766858"/>
      <w:bookmarkStart w:id="13882" w:name="_Toc99703221"/>
      <w:bookmarkStart w:id="13883" w:name="_Toc106207011"/>
      <w:bookmarkStart w:id="13884" w:name="_Toc115081013"/>
      <w:bookmarkStart w:id="13885" w:name="_Toc121999924"/>
      <w:bookmarkStart w:id="13886" w:name="_Toc124154097"/>
      <w:bookmarkStart w:id="13887" w:name="_Toc124154872"/>
      <w:bookmarkStart w:id="13888" w:name="_Toc131560727"/>
      <w:bookmarkStart w:id="13889" w:name="_Toc137394427"/>
      <w:bookmarkStart w:id="13890" w:name="_Toc163475533"/>
      <w:bookmarkStart w:id="13891" w:name="_Toc176783863"/>
      <w:r>
        <w:t>8.3.9.3</w:t>
      </w:r>
      <w:r>
        <w:tab/>
        <w:t>Test Purpose</w:t>
      </w:r>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3892" w:name="_Toc66701170"/>
      <w:bookmarkStart w:id="13893" w:name="_Toc74916117"/>
      <w:bookmarkStart w:id="13894" w:name="_Toc76114742"/>
      <w:bookmarkStart w:id="13895" w:name="_Toc76544628"/>
      <w:bookmarkStart w:id="13896" w:name="_Toc82536750"/>
      <w:bookmarkStart w:id="13897" w:name="_Toc89953043"/>
      <w:bookmarkStart w:id="13898" w:name="_Toc98766859"/>
      <w:bookmarkStart w:id="13899" w:name="_Toc99703222"/>
      <w:bookmarkStart w:id="13900" w:name="_Toc106207012"/>
      <w:bookmarkStart w:id="13901" w:name="_Toc115081014"/>
      <w:bookmarkStart w:id="13902" w:name="_Toc121999925"/>
      <w:bookmarkStart w:id="13903" w:name="_Toc124154098"/>
      <w:bookmarkStart w:id="13904" w:name="_Toc124154873"/>
      <w:bookmarkStart w:id="13905" w:name="_Toc131560728"/>
      <w:bookmarkStart w:id="13906" w:name="_Toc137394428"/>
      <w:bookmarkStart w:id="13907" w:name="_Toc163475534"/>
      <w:bookmarkStart w:id="13908" w:name="_Toc176783864"/>
      <w:r>
        <w:t>8.3.9.4</w:t>
      </w:r>
      <w:r>
        <w:tab/>
        <w:t>Method of test</w:t>
      </w:r>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p>
    <w:p w14:paraId="5805DF47" w14:textId="77777777" w:rsidR="00E335AD" w:rsidRDefault="00E335AD" w:rsidP="00E335AD">
      <w:pPr>
        <w:pStyle w:val="Heading5"/>
      </w:pPr>
      <w:bookmarkStart w:id="13909" w:name="_Toc74916118"/>
      <w:bookmarkStart w:id="13910" w:name="_Toc76114743"/>
      <w:bookmarkStart w:id="13911" w:name="_Toc76544629"/>
      <w:bookmarkStart w:id="13912" w:name="_Toc82536751"/>
      <w:bookmarkStart w:id="13913" w:name="_Toc89953044"/>
      <w:bookmarkStart w:id="13914" w:name="_Toc98766860"/>
      <w:bookmarkStart w:id="13915" w:name="_Toc99703223"/>
      <w:bookmarkStart w:id="13916" w:name="_Toc106207013"/>
      <w:bookmarkStart w:id="13917" w:name="_Toc115081015"/>
      <w:bookmarkStart w:id="13918" w:name="_Toc121999926"/>
      <w:bookmarkStart w:id="13919" w:name="_Toc124154099"/>
      <w:bookmarkStart w:id="13920" w:name="_Toc124154874"/>
      <w:bookmarkStart w:id="13921" w:name="_Toc131560729"/>
      <w:bookmarkStart w:id="13922" w:name="_Toc137394429"/>
      <w:bookmarkStart w:id="13923" w:name="_Toc163475535"/>
      <w:bookmarkStart w:id="13924" w:name="_Toc176783865"/>
      <w:r>
        <w:t>8.3.9.4.1</w:t>
      </w:r>
      <w:r>
        <w:tab/>
        <w:t>Initial conditions</w:t>
      </w:r>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3925" w:name="_Toc74916119"/>
      <w:bookmarkStart w:id="13926" w:name="_Toc76114744"/>
      <w:bookmarkStart w:id="13927" w:name="_Toc76544630"/>
      <w:bookmarkStart w:id="13928" w:name="_Toc82536752"/>
      <w:bookmarkStart w:id="13929" w:name="_Toc89953045"/>
      <w:bookmarkStart w:id="13930" w:name="_Toc98766861"/>
      <w:bookmarkStart w:id="13931" w:name="_Toc99703224"/>
      <w:bookmarkStart w:id="13932" w:name="_Toc106207014"/>
      <w:bookmarkStart w:id="13933" w:name="_Toc115081016"/>
      <w:bookmarkStart w:id="13934" w:name="_Toc121999927"/>
      <w:bookmarkStart w:id="13935" w:name="_Toc124154100"/>
      <w:bookmarkStart w:id="13936" w:name="_Toc124154875"/>
      <w:bookmarkStart w:id="13937" w:name="_Toc131560730"/>
      <w:bookmarkStart w:id="13938" w:name="_Toc137394430"/>
      <w:bookmarkStart w:id="13939" w:name="_Toc163475536"/>
      <w:bookmarkStart w:id="13940" w:name="_Toc176783866"/>
      <w:r>
        <w:t>8.3.9.4.2</w:t>
      </w:r>
      <w:r>
        <w:tab/>
        <w:t>Procedure</w:t>
      </w:r>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lastRenderedPageBreak/>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E67595A"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w:t>
            </w:r>
            <w:r w:rsidR="00A71C32">
              <w:rPr>
                <w:rFonts w:eastAsia="DengXian"/>
                <w:lang w:eastAsia="zh-CN"/>
              </w:rPr>
              <w:t xml:space="preserve"> </w:t>
            </w:r>
            <w:r>
              <w:rPr>
                <w:rFonts w:eastAsia="DengXian"/>
                <w:lang w:eastAsia="zh-CN"/>
              </w:rPr>
              <w:t>kHz SCS and RBs 0, 5, 10,…,50 are allocated for 30</w:t>
            </w:r>
            <w:r w:rsidR="00A71C32">
              <w:rPr>
                <w:rFonts w:eastAsia="DengXian"/>
                <w:lang w:eastAsia="zh-CN"/>
              </w:rPr>
              <w:t xml:space="preserve"> </w:t>
            </w:r>
            <w:r>
              <w:rPr>
                <w:rFonts w:eastAsia="DengXian"/>
                <w:lang w:eastAsia="zh-CN"/>
              </w:rPr>
              <w:t>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4" type="#_x0000_t75" style="width:6in;height:25.5pt" o:ole="" fillcolor="window">
            <v:imagedata r:id="rId80" o:title=""/>
          </v:shape>
          <o:OLEObject Type="Embed" ProgID="Word.Picture.8" ShapeID="_x0000_i1054" DrawAspect="Content" ObjectID="_1788604267" r:id="rId84"/>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3941" w:name="_Toc66701171"/>
      <w:bookmarkStart w:id="13942" w:name="_Toc74916120"/>
      <w:bookmarkStart w:id="13943" w:name="_Toc76114745"/>
      <w:bookmarkStart w:id="13944" w:name="_Toc76544631"/>
      <w:bookmarkStart w:id="13945" w:name="_Toc82536753"/>
      <w:bookmarkStart w:id="13946" w:name="_Toc89953046"/>
      <w:bookmarkStart w:id="13947" w:name="_Toc98766862"/>
      <w:bookmarkStart w:id="13948" w:name="_Toc99703225"/>
      <w:bookmarkStart w:id="13949" w:name="_Toc106207015"/>
      <w:bookmarkStart w:id="13950" w:name="_Toc115081017"/>
      <w:bookmarkStart w:id="13951" w:name="_Toc121999928"/>
      <w:bookmarkStart w:id="13952" w:name="_Toc124154101"/>
      <w:bookmarkStart w:id="13953" w:name="_Toc124154876"/>
      <w:bookmarkStart w:id="13954" w:name="_Toc131560731"/>
      <w:bookmarkStart w:id="13955" w:name="_Toc137394431"/>
      <w:bookmarkStart w:id="13956" w:name="_Toc163475537"/>
      <w:bookmarkStart w:id="13957" w:name="_Toc176783867"/>
      <w:r>
        <w:t>8.3.9.5</w:t>
      </w:r>
      <w:r>
        <w:tab/>
        <w:t>Test requirement</w:t>
      </w:r>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lastRenderedPageBreak/>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3958" w:name="_Toc74916121"/>
      <w:bookmarkStart w:id="13959" w:name="_Toc76114746"/>
      <w:bookmarkStart w:id="13960" w:name="_Toc76544632"/>
      <w:bookmarkStart w:id="13961" w:name="_Toc82536754"/>
      <w:bookmarkStart w:id="13962" w:name="_Toc89953047"/>
      <w:bookmarkStart w:id="13963" w:name="_Toc98766863"/>
      <w:bookmarkStart w:id="13964" w:name="_Toc99703226"/>
      <w:bookmarkStart w:id="13965" w:name="_Toc106207016"/>
      <w:bookmarkStart w:id="13966" w:name="_Toc115081018"/>
      <w:bookmarkStart w:id="13967" w:name="_Toc121999929"/>
      <w:bookmarkStart w:id="13968" w:name="_Toc124154102"/>
      <w:bookmarkStart w:id="13969" w:name="_Toc124154877"/>
      <w:bookmarkStart w:id="13970" w:name="_Toc131560732"/>
      <w:bookmarkStart w:id="13971" w:name="_Toc137394432"/>
      <w:bookmarkStart w:id="13972" w:name="_Toc163475538"/>
      <w:bookmarkStart w:id="13973" w:name="_Toc176783868"/>
      <w:r>
        <w:t>8.3.10</w:t>
      </w:r>
      <w:r>
        <w:tab/>
        <w:t>Performance requirements for interlaced PUCCH format 3</w:t>
      </w:r>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p>
    <w:p w14:paraId="4C373DF8" w14:textId="7556FAD1" w:rsidR="00E335AD" w:rsidRDefault="00E335AD" w:rsidP="00E335AD">
      <w:pPr>
        <w:pStyle w:val="Heading4"/>
      </w:pPr>
      <w:bookmarkStart w:id="13974" w:name="_Toc74916122"/>
      <w:bookmarkStart w:id="13975" w:name="_Toc76114747"/>
      <w:bookmarkStart w:id="13976" w:name="_Toc76544633"/>
      <w:bookmarkStart w:id="13977" w:name="_Toc82536755"/>
      <w:bookmarkStart w:id="13978" w:name="_Toc89953048"/>
      <w:bookmarkStart w:id="13979" w:name="_Toc98766864"/>
      <w:bookmarkStart w:id="13980" w:name="_Toc99703227"/>
      <w:bookmarkStart w:id="13981" w:name="_Toc106207017"/>
      <w:bookmarkStart w:id="13982" w:name="_Toc115081019"/>
      <w:bookmarkStart w:id="13983" w:name="_Toc121999930"/>
      <w:bookmarkStart w:id="13984" w:name="_Toc124154103"/>
      <w:bookmarkStart w:id="13985" w:name="_Toc124154878"/>
      <w:bookmarkStart w:id="13986" w:name="_Toc131560733"/>
      <w:bookmarkStart w:id="13987" w:name="_Toc137394433"/>
      <w:bookmarkStart w:id="13988" w:name="_Toc163475539"/>
      <w:bookmarkStart w:id="13989" w:name="_Toc176783869"/>
      <w:r>
        <w:t>8.3.10.1</w:t>
      </w:r>
      <w:r>
        <w:tab/>
      </w:r>
      <w:bookmarkEnd w:id="13974"/>
      <w:bookmarkEnd w:id="13975"/>
      <w:bookmarkEnd w:id="13976"/>
      <w:r w:rsidR="00984F37" w:rsidRPr="00C47711">
        <w:t>Definition and applicability</w:t>
      </w:r>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3990" w:name="_Toc74916123"/>
      <w:bookmarkStart w:id="13991" w:name="_Toc76114748"/>
      <w:bookmarkStart w:id="13992"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3993" w:name="_Toc82536756"/>
      <w:bookmarkStart w:id="13994" w:name="_Toc89953049"/>
      <w:bookmarkStart w:id="13995" w:name="_Toc98766865"/>
      <w:bookmarkStart w:id="13996" w:name="_Toc99703228"/>
      <w:bookmarkStart w:id="13997" w:name="_Toc106207018"/>
      <w:bookmarkStart w:id="13998" w:name="_Toc115081020"/>
      <w:bookmarkStart w:id="13999" w:name="_Toc121999931"/>
      <w:bookmarkStart w:id="14000" w:name="_Toc124154104"/>
      <w:bookmarkStart w:id="14001" w:name="_Toc124154879"/>
      <w:bookmarkStart w:id="14002" w:name="_Toc131560734"/>
      <w:bookmarkStart w:id="14003" w:name="_Toc137394434"/>
      <w:bookmarkStart w:id="14004" w:name="_Toc163475540"/>
      <w:bookmarkStart w:id="14005" w:name="_Toc176783870"/>
      <w:r>
        <w:t>8.3.10.2</w:t>
      </w:r>
      <w:r>
        <w:tab/>
        <w:t>Minimum Requirement</w:t>
      </w:r>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4006" w:name="_Toc74916124"/>
      <w:bookmarkStart w:id="14007" w:name="_Toc76114749"/>
      <w:bookmarkStart w:id="14008" w:name="_Toc76544635"/>
      <w:bookmarkStart w:id="14009" w:name="_Toc82536757"/>
      <w:bookmarkStart w:id="14010" w:name="_Toc89953050"/>
      <w:bookmarkStart w:id="14011" w:name="_Toc98766866"/>
      <w:bookmarkStart w:id="14012" w:name="_Toc99703229"/>
      <w:bookmarkStart w:id="14013" w:name="_Toc106207019"/>
      <w:bookmarkStart w:id="14014" w:name="_Toc115081021"/>
      <w:bookmarkStart w:id="14015" w:name="_Toc121999932"/>
      <w:bookmarkStart w:id="14016" w:name="_Toc124154105"/>
      <w:bookmarkStart w:id="14017" w:name="_Toc124154880"/>
      <w:bookmarkStart w:id="14018" w:name="_Toc131560735"/>
      <w:bookmarkStart w:id="14019" w:name="_Toc137394435"/>
      <w:bookmarkStart w:id="14020" w:name="_Toc163475541"/>
      <w:bookmarkStart w:id="14021" w:name="_Toc176783871"/>
      <w:r>
        <w:t>8.3.10.3</w:t>
      </w:r>
      <w:r>
        <w:tab/>
        <w:t>Test Purpose</w:t>
      </w:r>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4022" w:name="_Toc74916125"/>
      <w:bookmarkStart w:id="14023" w:name="_Toc76114750"/>
      <w:bookmarkStart w:id="14024" w:name="_Toc76544636"/>
      <w:bookmarkStart w:id="14025" w:name="_Toc82536758"/>
      <w:bookmarkStart w:id="14026" w:name="_Toc89953051"/>
      <w:bookmarkStart w:id="14027" w:name="_Toc98766867"/>
      <w:bookmarkStart w:id="14028" w:name="_Toc99703230"/>
      <w:bookmarkStart w:id="14029" w:name="_Toc106207020"/>
      <w:bookmarkStart w:id="14030" w:name="_Toc115081022"/>
      <w:bookmarkStart w:id="14031" w:name="_Toc121999933"/>
      <w:bookmarkStart w:id="14032" w:name="_Toc124154106"/>
      <w:bookmarkStart w:id="14033" w:name="_Toc124154881"/>
      <w:bookmarkStart w:id="14034" w:name="_Toc131560736"/>
      <w:bookmarkStart w:id="14035" w:name="_Toc137394436"/>
      <w:bookmarkStart w:id="14036" w:name="_Toc163475542"/>
      <w:bookmarkStart w:id="14037" w:name="_Toc176783872"/>
      <w:r>
        <w:t>8.3.10.4</w:t>
      </w:r>
      <w:r>
        <w:tab/>
        <w:t>Method of test</w:t>
      </w:r>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p>
    <w:p w14:paraId="012C8995" w14:textId="77777777" w:rsidR="00E335AD" w:rsidRDefault="00E335AD" w:rsidP="00E335AD">
      <w:pPr>
        <w:pStyle w:val="Heading5"/>
      </w:pPr>
      <w:bookmarkStart w:id="14038" w:name="_Toc74916126"/>
      <w:bookmarkStart w:id="14039" w:name="_Toc76114751"/>
      <w:bookmarkStart w:id="14040" w:name="_Toc76544637"/>
      <w:bookmarkStart w:id="14041" w:name="_Toc82536759"/>
      <w:bookmarkStart w:id="14042" w:name="_Toc89953052"/>
      <w:bookmarkStart w:id="14043" w:name="_Toc98766868"/>
      <w:bookmarkStart w:id="14044" w:name="_Toc99703231"/>
      <w:bookmarkStart w:id="14045" w:name="_Toc106207021"/>
      <w:bookmarkStart w:id="14046" w:name="_Toc115081023"/>
      <w:bookmarkStart w:id="14047" w:name="_Toc121999934"/>
      <w:bookmarkStart w:id="14048" w:name="_Toc124154107"/>
      <w:bookmarkStart w:id="14049" w:name="_Toc124154882"/>
      <w:bookmarkStart w:id="14050" w:name="_Toc131560737"/>
      <w:bookmarkStart w:id="14051" w:name="_Toc137394437"/>
      <w:bookmarkStart w:id="14052" w:name="_Toc163475543"/>
      <w:bookmarkStart w:id="14053" w:name="_Toc176783873"/>
      <w:r>
        <w:t>8.3.10.4.1</w:t>
      </w:r>
      <w:r>
        <w:tab/>
        <w:t>Initial conditions</w:t>
      </w:r>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4054" w:name="_Toc74916127"/>
      <w:bookmarkStart w:id="14055" w:name="_Toc76114752"/>
      <w:bookmarkStart w:id="14056" w:name="_Toc76544638"/>
      <w:bookmarkStart w:id="14057" w:name="_Toc82536760"/>
      <w:bookmarkStart w:id="14058" w:name="_Toc89953053"/>
      <w:bookmarkStart w:id="14059" w:name="_Toc98766869"/>
      <w:bookmarkStart w:id="14060" w:name="_Toc99703232"/>
      <w:bookmarkStart w:id="14061" w:name="_Toc106207022"/>
      <w:bookmarkStart w:id="14062" w:name="_Toc115081024"/>
      <w:bookmarkStart w:id="14063" w:name="_Toc121999935"/>
      <w:bookmarkStart w:id="14064" w:name="_Toc124154108"/>
      <w:bookmarkStart w:id="14065" w:name="_Toc124154883"/>
      <w:bookmarkStart w:id="14066" w:name="_Toc131560738"/>
      <w:bookmarkStart w:id="14067" w:name="_Toc137394438"/>
      <w:bookmarkStart w:id="14068" w:name="_Toc163475544"/>
      <w:bookmarkStart w:id="14069" w:name="_Toc176783874"/>
      <w:r>
        <w:t>8.3.10.4.2</w:t>
      </w:r>
      <w:r>
        <w:tab/>
        <w:t>Procedure</w:t>
      </w:r>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lastRenderedPageBreak/>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3B5E286A"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w:t>
            </w:r>
            <w:r w:rsidR="00BE29B0">
              <w:rPr>
                <w:rFonts w:eastAsia="DengXian"/>
                <w:lang w:eastAsia="zh-CN"/>
              </w:rPr>
              <w:t xml:space="preserve"> </w:t>
            </w:r>
            <w:r>
              <w:rPr>
                <w:rFonts w:eastAsia="DengXian"/>
                <w:lang w:eastAsia="zh-CN"/>
              </w:rPr>
              <w:t>kHz SCS and RBs 0,5,10,…,45 are allocated for 30</w:t>
            </w:r>
            <w:r w:rsidR="00BE29B0">
              <w:rPr>
                <w:rFonts w:eastAsia="DengXian"/>
                <w:lang w:eastAsia="zh-CN"/>
              </w:rPr>
              <w:t xml:space="preserve"> </w:t>
            </w:r>
            <w:r>
              <w:rPr>
                <w:rFonts w:eastAsia="DengXian"/>
                <w:lang w:eastAsia="zh-CN"/>
              </w:rPr>
              <w:t>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5" type="#_x0000_t75" style="width:6in;height:25.5pt" o:ole="" fillcolor="window">
            <v:imagedata r:id="rId77" o:title=""/>
          </v:shape>
          <o:OLEObject Type="Embed" ProgID="Word.Picture.8" ShapeID="_x0000_i1055" DrawAspect="Content" ObjectID="_1788604268" r:id="rId85"/>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4070" w:name="_Toc74916128"/>
      <w:bookmarkStart w:id="14071" w:name="_Toc76114753"/>
      <w:bookmarkStart w:id="14072" w:name="_Toc76544639"/>
      <w:bookmarkStart w:id="14073" w:name="_Toc82536761"/>
      <w:bookmarkStart w:id="14074" w:name="_Toc89953054"/>
      <w:bookmarkStart w:id="14075" w:name="_Toc98766870"/>
      <w:bookmarkStart w:id="14076" w:name="_Toc99703233"/>
      <w:bookmarkStart w:id="14077" w:name="_Toc106207023"/>
      <w:bookmarkStart w:id="14078" w:name="_Toc115081025"/>
      <w:bookmarkStart w:id="14079" w:name="_Toc121999936"/>
      <w:bookmarkStart w:id="14080" w:name="_Toc124154109"/>
      <w:bookmarkStart w:id="14081" w:name="_Toc124154884"/>
      <w:bookmarkStart w:id="14082" w:name="_Toc131560739"/>
      <w:bookmarkStart w:id="14083" w:name="_Toc137394439"/>
      <w:bookmarkStart w:id="14084" w:name="_Toc163475545"/>
      <w:bookmarkStart w:id="14085" w:name="_Toc176783875"/>
      <w:r>
        <w:t>8.3.10.5</w:t>
      </w:r>
      <w:r>
        <w:tab/>
        <w:t>Test requirement</w:t>
      </w:r>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lastRenderedPageBreak/>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2906CCBD" w:rsidR="00E335AD" w:rsidRPr="00282498" w:rsidRDefault="00E335AD" w:rsidP="00282498">
            <w:pPr>
              <w:pStyle w:val="TAH"/>
              <w:rPr>
                <w:rFonts w:eastAsia="DengXian"/>
                <w:lang w:val="fr-FR" w:eastAsia="zh-CN"/>
              </w:rPr>
            </w:pPr>
            <w:r w:rsidRPr="00282498">
              <w:rPr>
                <w:rFonts w:eastAsia="DengXian"/>
                <w:lang w:val="fr-FR" w:eastAsia="zh-CN"/>
              </w:rPr>
              <w:t>(</w:t>
            </w:r>
            <w:r w:rsidR="006A7E7B">
              <w:rPr>
                <w:rFonts w:eastAsia="DengXian"/>
                <w:lang w:val="fr-FR" w:eastAsia="zh-CN"/>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0355D646" w:rsidR="00E335AD" w:rsidRPr="00282498" w:rsidRDefault="00E335AD" w:rsidP="006F1F81">
            <w:pPr>
              <w:pStyle w:val="TAH"/>
              <w:rPr>
                <w:rFonts w:eastAsia="DengXian"/>
                <w:lang w:val="fr-FR" w:eastAsia="zh-CN"/>
              </w:rPr>
            </w:pPr>
            <w:r w:rsidRPr="00282498">
              <w:rPr>
                <w:rFonts w:eastAsia="DengXian"/>
                <w:lang w:val="fr-FR" w:eastAsia="zh-CN"/>
              </w:rPr>
              <w:t>(</w:t>
            </w:r>
            <w:r w:rsidR="00E14137">
              <w:rPr>
                <w:rFonts w:eastAsia="DengXian"/>
                <w:lang w:val="fr-FR"/>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4086" w:name="MCCQCTEMPBM_00000053"/>
    <w:bookmarkStart w:id="14087" w:name="MCCQCTEMPBM_00000056"/>
    <w:bookmarkStart w:id="14088" w:name="MCCQCTEMPBM_00000059"/>
    <w:bookmarkStart w:id="14089" w:name="MCCQCTEMPBM_00000064"/>
    <w:p w14:paraId="284B12AD" w14:textId="77777777" w:rsidR="00E335AD" w:rsidRDefault="00E335AD" w:rsidP="006F1F81">
      <w:pPr>
        <w:rPr>
          <w:lang w:val="en-US"/>
        </w:rPr>
      </w:pPr>
      <w:r>
        <w:fldChar w:fldCharType="begin"/>
      </w:r>
      <w:r>
        <w:fldChar w:fldCharType="end"/>
      </w:r>
      <w:bookmarkStart w:id="14090" w:name="MCCQCTEMPBM_00000054"/>
      <w:bookmarkStart w:id="14091" w:name="MCCQCTEMPBM_00000057"/>
      <w:bookmarkStart w:id="14092" w:name="MCCQCTEMPBM_00000060"/>
      <w:bookmarkStart w:id="14093" w:name="MCCQCTEMPBM_00000065"/>
      <w:bookmarkEnd w:id="14086"/>
      <w:bookmarkEnd w:id="14087"/>
      <w:bookmarkEnd w:id="14088"/>
      <w:bookmarkEnd w:id="14089"/>
      <w:r>
        <w:fldChar w:fldCharType="begin"/>
      </w:r>
      <w:r>
        <w:fldChar w:fldCharType="end"/>
      </w:r>
      <w:bookmarkStart w:id="14094" w:name="MCCQCTEMPBM_00000055"/>
      <w:bookmarkStart w:id="14095" w:name="MCCQCTEMPBM_00000058"/>
      <w:bookmarkStart w:id="14096" w:name="MCCQCTEMPBM_00000061"/>
      <w:bookmarkStart w:id="14097" w:name="MCCQCTEMPBM_00000066"/>
      <w:bookmarkEnd w:id="14090"/>
      <w:bookmarkEnd w:id="14091"/>
      <w:bookmarkEnd w:id="14092"/>
      <w:bookmarkEnd w:id="14093"/>
      <w:r>
        <w:fldChar w:fldCharType="begin"/>
      </w:r>
      <w:r>
        <w:fldChar w:fldCharType="end"/>
      </w:r>
      <w:bookmarkEnd w:id="14094"/>
      <w:bookmarkEnd w:id="14095"/>
      <w:bookmarkEnd w:id="14096"/>
      <w:bookmarkEnd w:id="14097"/>
    </w:p>
    <w:p w14:paraId="583F4DBC" w14:textId="77777777" w:rsidR="000E628C" w:rsidRPr="00931575" w:rsidRDefault="000E628C" w:rsidP="000E628C">
      <w:pPr>
        <w:pStyle w:val="Heading3"/>
        <w:rPr>
          <w:lang w:eastAsia="zh-CN"/>
        </w:rPr>
      </w:pPr>
      <w:bookmarkStart w:id="14098" w:name="_Toc121999937"/>
      <w:bookmarkStart w:id="14099" w:name="_Toc124154110"/>
      <w:bookmarkStart w:id="14100" w:name="_Toc124154885"/>
      <w:bookmarkStart w:id="14101" w:name="_Toc131560740"/>
      <w:bookmarkStart w:id="14102" w:name="_Toc137394440"/>
      <w:bookmarkStart w:id="14103" w:name="_Toc163475546"/>
      <w:bookmarkStart w:id="14104" w:name="_Toc176783876"/>
      <w:r w:rsidRPr="00931575">
        <w:t>8.3.</w:t>
      </w:r>
      <w:r>
        <w:t>11</w:t>
      </w:r>
      <w:r w:rsidRPr="00931575">
        <w:tab/>
        <w:t xml:space="preserve">Performance requirements for </w:t>
      </w:r>
      <w:r>
        <w:t>PUCCH sub-slo</w:t>
      </w:r>
      <w:r w:rsidRPr="00350206">
        <w:t>t based</w:t>
      </w:r>
      <w:r>
        <w:t xml:space="preserve"> repetition format 0</w:t>
      </w:r>
      <w:bookmarkEnd w:id="14098"/>
      <w:bookmarkEnd w:id="14099"/>
      <w:bookmarkEnd w:id="14100"/>
      <w:bookmarkEnd w:id="14101"/>
      <w:bookmarkEnd w:id="14102"/>
      <w:bookmarkEnd w:id="14103"/>
      <w:bookmarkEnd w:id="14104"/>
    </w:p>
    <w:p w14:paraId="0F95FFF7" w14:textId="77777777" w:rsidR="000E628C" w:rsidRPr="00931575" w:rsidRDefault="000E628C" w:rsidP="000E628C">
      <w:pPr>
        <w:pStyle w:val="Heading4"/>
      </w:pPr>
      <w:bookmarkStart w:id="14105" w:name="_Toc121999938"/>
      <w:bookmarkStart w:id="14106" w:name="_Toc124154111"/>
      <w:bookmarkStart w:id="14107" w:name="_Toc124154886"/>
      <w:bookmarkStart w:id="14108" w:name="_Toc131560741"/>
      <w:bookmarkStart w:id="14109" w:name="_Toc137394441"/>
      <w:bookmarkStart w:id="14110" w:name="_Toc163475547"/>
      <w:bookmarkStart w:id="14111" w:name="_Toc176783877"/>
      <w:r w:rsidRPr="00931575">
        <w:t>8.3.</w:t>
      </w:r>
      <w:r>
        <w:t>11</w:t>
      </w:r>
      <w:r w:rsidRPr="00931575">
        <w:t>.1</w:t>
      </w:r>
      <w:r w:rsidRPr="00931575">
        <w:tab/>
        <w:t>Definition and applicability</w:t>
      </w:r>
      <w:bookmarkEnd w:id="14105"/>
      <w:bookmarkEnd w:id="14106"/>
      <w:bookmarkEnd w:id="14107"/>
      <w:bookmarkEnd w:id="14108"/>
      <w:bookmarkEnd w:id="14109"/>
      <w:bookmarkEnd w:id="14110"/>
      <w:bookmarkEnd w:id="14111"/>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28C89195" w14:textId="3701090D" w:rsidR="00024996" w:rsidRPr="00350206" w:rsidRDefault="00024996" w:rsidP="00024996">
      <w:pPr>
        <w:rPr>
          <w:lang w:val="en-US"/>
        </w:rPr>
      </w:pPr>
      <w:r w:rsidRPr="00350206">
        <w:rPr>
          <w:lang w:val="en-US"/>
        </w:rPr>
        <w:t>The ACK missed detection probability performance requirement only apply to PUCCH format 0 with 1 UCI bit. The UCI information only contain ACK information.</w:t>
      </w:r>
    </w:p>
    <w:p w14:paraId="5BC5BC60" w14:textId="3DC51083" w:rsidR="000E628C" w:rsidRPr="0092498C" w:rsidRDefault="00024996" w:rsidP="00024996">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4112" w:name="_Toc121999939"/>
      <w:bookmarkStart w:id="14113" w:name="_Toc124154112"/>
      <w:bookmarkStart w:id="14114" w:name="_Toc124154887"/>
      <w:bookmarkStart w:id="14115" w:name="_Toc131560742"/>
      <w:bookmarkStart w:id="14116" w:name="_Toc137394442"/>
      <w:bookmarkStart w:id="14117" w:name="_Toc163475548"/>
      <w:bookmarkStart w:id="14118" w:name="_Toc176783878"/>
      <w:r w:rsidRPr="00931575">
        <w:t>8.3.</w:t>
      </w:r>
      <w:r>
        <w:t>11</w:t>
      </w:r>
      <w:r w:rsidRPr="00931575">
        <w:t>.2</w:t>
      </w:r>
      <w:r w:rsidRPr="00931575">
        <w:tab/>
        <w:t>Minimum Requirement</w:t>
      </w:r>
      <w:bookmarkEnd w:id="14112"/>
      <w:bookmarkEnd w:id="14113"/>
      <w:bookmarkEnd w:id="14114"/>
      <w:bookmarkEnd w:id="14115"/>
      <w:bookmarkEnd w:id="14116"/>
      <w:bookmarkEnd w:id="14117"/>
      <w:bookmarkEnd w:id="14118"/>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4119" w:name="_Toc121999940"/>
      <w:bookmarkStart w:id="14120" w:name="_Toc124154113"/>
      <w:bookmarkStart w:id="14121" w:name="_Toc124154888"/>
      <w:bookmarkStart w:id="14122" w:name="_Toc131560743"/>
      <w:bookmarkStart w:id="14123" w:name="_Toc137394443"/>
      <w:bookmarkStart w:id="14124" w:name="_Toc163475549"/>
      <w:bookmarkStart w:id="14125" w:name="_Toc176783879"/>
      <w:r w:rsidRPr="00931575">
        <w:t>8.3.</w:t>
      </w:r>
      <w:r>
        <w:t>11</w:t>
      </w:r>
      <w:r w:rsidRPr="00931575">
        <w:t>.3</w:t>
      </w:r>
      <w:r w:rsidRPr="00931575">
        <w:tab/>
        <w:t>Test purpose</w:t>
      </w:r>
      <w:bookmarkEnd w:id="14119"/>
      <w:bookmarkEnd w:id="14120"/>
      <w:bookmarkEnd w:id="14121"/>
      <w:bookmarkEnd w:id="14122"/>
      <w:bookmarkEnd w:id="14123"/>
      <w:bookmarkEnd w:id="14124"/>
      <w:bookmarkEnd w:id="14125"/>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4126" w:name="_Toc121999941"/>
      <w:bookmarkStart w:id="14127" w:name="_Toc124154114"/>
      <w:bookmarkStart w:id="14128" w:name="_Toc124154889"/>
      <w:bookmarkStart w:id="14129" w:name="_Toc131560744"/>
      <w:bookmarkStart w:id="14130" w:name="_Toc137394444"/>
      <w:bookmarkStart w:id="14131" w:name="_Toc163475550"/>
      <w:bookmarkStart w:id="14132" w:name="_Toc176783880"/>
      <w:r w:rsidRPr="00931575">
        <w:lastRenderedPageBreak/>
        <w:t>8.3.</w:t>
      </w:r>
      <w:r>
        <w:t>11</w:t>
      </w:r>
      <w:r w:rsidRPr="00931575">
        <w:t>.4</w:t>
      </w:r>
      <w:r w:rsidRPr="00931575">
        <w:tab/>
        <w:t>Method of test</w:t>
      </w:r>
      <w:bookmarkEnd w:id="14126"/>
      <w:bookmarkEnd w:id="14127"/>
      <w:bookmarkEnd w:id="14128"/>
      <w:bookmarkEnd w:id="14129"/>
      <w:bookmarkEnd w:id="14130"/>
      <w:bookmarkEnd w:id="14131"/>
      <w:bookmarkEnd w:id="14132"/>
    </w:p>
    <w:p w14:paraId="43074681" w14:textId="77777777" w:rsidR="000E628C" w:rsidRPr="00931575" w:rsidRDefault="000E628C" w:rsidP="000E628C">
      <w:pPr>
        <w:pStyle w:val="Heading5"/>
      </w:pPr>
      <w:bookmarkStart w:id="14133" w:name="_Toc121999942"/>
      <w:bookmarkStart w:id="14134" w:name="_Toc124154115"/>
      <w:bookmarkStart w:id="14135" w:name="_Toc124154890"/>
      <w:bookmarkStart w:id="14136" w:name="_Toc131560745"/>
      <w:bookmarkStart w:id="14137" w:name="_Toc137394445"/>
      <w:bookmarkStart w:id="14138" w:name="_Toc163475551"/>
      <w:bookmarkStart w:id="14139" w:name="_Toc176783881"/>
      <w:r w:rsidRPr="00931575">
        <w:t>8.3.</w:t>
      </w:r>
      <w:r>
        <w:t>11</w:t>
      </w:r>
      <w:r w:rsidRPr="00931575">
        <w:t>.4.1</w:t>
      </w:r>
      <w:r w:rsidRPr="00931575">
        <w:tab/>
        <w:t>Initial conditions</w:t>
      </w:r>
      <w:bookmarkEnd w:id="14133"/>
      <w:bookmarkEnd w:id="14134"/>
      <w:bookmarkEnd w:id="14135"/>
      <w:bookmarkEnd w:id="14136"/>
      <w:bookmarkEnd w:id="14137"/>
      <w:bookmarkEnd w:id="14138"/>
      <w:bookmarkEnd w:id="14139"/>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4140" w:name="_Toc121999943"/>
      <w:bookmarkStart w:id="14141" w:name="_Toc124154116"/>
      <w:bookmarkStart w:id="14142" w:name="_Toc124154891"/>
      <w:bookmarkStart w:id="14143" w:name="_Toc131560746"/>
      <w:bookmarkStart w:id="14144" w:name="_Toc137394446"/>
      <w:bookmarkStart w:id="14145" w:name="_Toc163475552"/>
      <w:bookmarkStart w:id="14146" w:name="_Toc176783882"/>
      <w:r w:rsidRPr="00931575">
        <w:t>8.3.</w:t>
      </w:r>
      <w:r>
        <w:t>11</w:t>
      </w:r>
      <w:r w:rsidRPr="00931575">
        <w:t>.4.2</w:t>
      </w:r>
      <w:r w:rsidRPr="00931575">
        <w:tab/>
        <w:t>Procedure</w:t>
      </w:r>
      <w:bookmarkEnd w:id="14140"/>
      <w:bookmarkEnd w:id="14141"/>
      <w:bookmarkEnd w:id="14142"/>
      <w:bookmarkEnd w:id="14143"/>
      <w:bookmarkEnd w:id="14144"/>
      <w:bookmarkEnd w:id="14145"/>
      <w:bookmarkEnd w:id="14146"/>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1A6C5F">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1A6C5F">
            <w:pPr>
              <w:pStyle w:val="TAH"/>
              <w:rPr>
                <w:rFonts w:eastAsia="?? ??" w:cs="Arial"/>
                <w:lang w:val="en-US"/>
              </w:rPr>
            </w:pPr>
            <w:r w:rsidRPr="0092498C">
              <w:rPr>
                <w:rFonts w:eastAsia="?? ??" w:cs="Arial"/>
                <w:lang w:val="en-US"/>
              </w:rPr>
              <w:t>Test</w:t>
            </w:r>
          </w:p>
        </w:tc>
      </w:tr>
      <w:tr w:rsidR="000E628C" w:rsidRPr="0092498C" w14:paraId="6BE607F3"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1A6C5F">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41B9622B"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1A6C5F">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1BBC4E0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1A6C5F">
            <w:pPr>
              <w:pStyle w:val="TAC"/>
              <w:rPr>
                <w:lang w:val="en-US"/>
              </w:rPr>
            </w:pPr>
            <w:r w:rsidRPr="0092498C">
              <w:rPr>
                <w:lang w:val="en-US"/>
              </w:rPr>
              <w:t>Number of PUCCH symbols</w:t>
            </w:r>
          </w:p>
          <w:p w14:paraId="63AF1719" w14:textId="77777777" w:rsidR="000E628C" w:rsidRPr="0092498C" w:rsidRDefault="000E628C" w:rsidP="001A6C5F">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26D9A14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1A6C5F">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1A6C5F">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00AFC33E"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1A6C5F">
            <w:pPr>
              <w:pStyle w:val="TAC"/>
              <w:rPr>
                <w:lang w:val="en-US"/>
              </w:rPr>
            </w:pPr>
            <w:r w:rsidRPr="0092498C">
              <w:rPr>
                <w:lang w:val="en-US"/>
              </w:rPr>
              <w:t>Number of Sub-slot symbols</w:t>
            </w:r>
          </w:p>
          <w:p w14:paraId="5A1DC3C6" w14:textId="77777777" w:rsidR="000E628C" w:rsidRPr="0092498C" w:rsidRDefault="000E628C" w:rsidP="001A6C5F">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1A6C5F">
            <w:pPr>
              <w:pStyle w:val="TAC"/>
              <w:rPr>
                <w:rFonts w:eastAsia="?? ??" w:cs="Arial"/>
                <w:lang w:val="en-US"/>
              </w:rPr>
            </w:pPr>
            <w:r w:rsidRPr="0092498C">
              <w:rPr>
                <w:rFonts w:eastAsia="?? ??" w:cs="Arial"/>
                <w:lang w:val="en-US"/>
              </w:rPr>
              <w:t>7</w:t>
            </w:r>
          </w:p>
        </w:tc>
      </w:tr>
      <w:tr w:rsidR="000E628C" w:rsidRPr="0092498C" w14:paraId="4FBF5A1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1A6C5F">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1A6C5F">
            <w:pPr>
              <w:pStyle w:val="TAC"/>
              <w:rPr>
                <w:rFonts w:eastAsia="?? ??" w:cs="Arial"/>
                <w:lang w:val="en-US"/>
              </w:rPr>
            </w:pPr>
            <w:r w:rsidRPr="0092498C">
              <w:rPr>
                <w:rFonts w:eastAsia="?? ??" w:cs="Arial"/>
                <w:lang w:val="en-US"/>
              </w:rPr>
              <w:t>5</w:t>
            </w:r>
          </w:p>
        </w:tc>
      </w:tr>
      <w:tr w:rsidR="000E628C" w:rsidRPr="0092498C" w14:paraId="21A33DA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1A6C5F">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667E315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1A6C5F">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1A6C5F">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1A6C5F">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1A6C5F">
            <w:pPr>
              <w:pStyle w:val="TAC"/>
              <w:rPr>
                <w:rFonts w:eastAsia="?? ??" w:cs="Arial"/>
                <w:lang w:val="en-US"/>
              </w:rPr>
            </w:pPr>
            <w:r w:rsidRPr="0092498C">
              <w:rPr>
                <w:rFonts w:eastAsia="?? ??" w:cs="Arial"/>
                <w:lang w:val="en-US"/>
              </w:rPr>
              <w:t>disabled</w:t>
            </w:r>
          </w:p>
        </w:tc>
      </w:tr>
      <w:tr w:rsidR="000E628C" w:rsidRPr="0092498C" w14:paraId="3223FF7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1A6C5F">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1A6C5F">
            <w:pPr>
              <w:pStyle w:val="TAC"/>
              <w:rPr>
                <w:rFonts w:eastAsia="?? ??" w:cs="Arial"/>
                <w:lang w:val="en-US"/>
              </w:rPr>
            </w:pPr>
            <w:r w:rsidRPr="0092498C">
              <w:rPr>
                <w:rFonts w:eastAsia="?? ??" w:cs="Arial"/>
                <w:lang w:val="en-US"/>
              </w:rPr>
              <w:t>enabled</w:t>
            </w:r>
          </w:p>
        </w:tc>
      </w:tr>
      <w:tr w:rsidR="000E628C" w:rsidRPr="0092498C" w14:paraId="2EA9CA1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1A6C5F">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1A6C5F">
            <w:pPr>
              <w:pStyle w:val="TAC"/>
              <w:rPr>
                <w:rFonts w:eastAsia="?? ??" w:cs="Arial"/>
                <w:lang w:val="en-US"/>
              </w:rPr>
            </w:pPr>
            <w:r w:rsidRPr="0092498C">
              <w:rPr>
                <w:rFonts w:eastAsia="?? ??" w:cs="Arial"/>
                <w:lang w:val="en-US"/>
              </w:rPr>
              <w:t>neither</w:t>
            </w:r>
          </w:p>
        </w:tc>
      </w:tr>
      <w:tr w:rsidR="000E628C" w:rsidRPr="0092498C" w14:paraId="57B5C6F7"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1A6C5F">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2D0A51DA"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1A6C5F">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1A6C5F">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lastRenderedPageBreak/>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1A6C5F">
        <w:trPr>
          <w:cantSplit/>
          <w:jc w:val="center"/>
        </w:trPr>
        <w:tc>
          <w:tcPr>
            <w:tcW w:w="2406" w:type="dxa"/>
            <w:tcBorders>
              <w:bottom w:val="single" w:sz="4" w:space="0" w:color="auto"/>
            </w:tcBorders>
          </w:tcPr>
          <w:p w14:paraId="6C4E30FB" w14:textId="77777777" w:rsidR="000E628C" w:rsidRPr="00931575" w:rsidRDefault="000E628C" w:rsidP="001A6C5F">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1A6C5F">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1A6C5F">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1A6C5F">
            <w:pPr>
              <w:pStyle w:val="TAH"/>
              <w:rPr>
                <w:rFonts w:eastAsia="‚c‚e‚o“Á‘¾ƒSƒVƒbƒN‘Ì"/>
              </w:rPr>
            </w:pPr>
            <w:r w:rsidRPr="00931575">
              <w:rPr>
                <w:rFonts w:eastAsia="‚c‚e‚o“Á‘¾ƒSƒVƒbƒN‘Ì"/>
              </w:rPr>
              <w:t>AWGN power level</w:t>
            </w:r>
          </w:p>
        </w:tc>
      </w:tr>
      <w:tr w:rsidR="000E628C" w:rsidRPr="00931575" w14:paraId="31CC45DA" w14:textId="77777777" w:rsidTr="001A6C5F">
        <w:trPr>
          <w:cantSplit/>
          <w:jc w:val="center"/>
        </w:trPr>
        <w:tc>
          <w:tcPr>
            <w:tcW w:w="2406" w:type="dxa"/>
            <w:tcBorders>
              <w:top w:val="nil"/>
              <w:bottom w:val="nil"/>
            </w:tcBorders>
            <w:shd w:val="clear" w:color="auto" w:fill="auto"/>
          </w:tcPr>
          <w:p w14:paraId="629CC273" w14:textId="77777777" w:rsidR="000E628C" w:rsidRPr="00931575" w:rsidRDefault="000E628C" w:rsidP="001A6C5F">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1A6C5F">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1A6C5F">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1A6C5F">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1A6C5F">
        <w:trPr>
          <w:cantSplit/>
          <w:jc w:val="center"/>
        </w:trPr>
        <w:tc>
          <w:tcPr>
            <w:tcW w:w="10485" w:type="dxa"/>
            <w:gridSpan w:val="4"/>
          </w:tcPr>
          <w:p w14:paraId="04A09AD5" w14:textId="2EB92859" w:rsidR="000E628C" w:rsidRPr="00931575" w:rsidRDefault="000E628C" w:rsidP="001A6C5F">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1A6C5F">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4C1754CB" w:rsidR="000E628C" w:rsidRPr="00931575" w:rsidRDefault="00024996" w:rsidP="000E628C">
      <w:pPr>
        <w:pStyle w:val="B1"/>
      </w:pPr>
      <w:r w:rsidRPr="00931575">
        <w:rPr>
          <w:rFonts w:hint="eastAsia"/>
          <w:lang w:eastAsia="zh-CN"/>
        </w:rPr>
        <w:t>8</w:t>
      </w:r>
      <w:r w:rsidRPr="00931575">
        <w:t>)</w:t>
      </w:r>
      <w:r w:rsidRPr="00931575">
        <w:tab/>
        <w:t>The signal generator sends a test pattern with the pattern outlined in figure 8.3.</w:t>
      </w:r>
      <w:r>
        <w:t>11</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6" type="#_x0000_t75" style="width:6in;height:25.05pt" o:ole="" fillcolor="window">
            <v:imagedata r:id="rId77" o:title=""/>
          </v:shape>
          <o:OLEObject Type="Embed" ProgID="Word.Picture.8" ShapeID="_x0000_i1056" DrawAspect="Content" ObjectID="_1788604269" r:id="rId86"/>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4147" w:name="_Toc121999944"/>
      <w:bookmarkStart w:id="14148" w:name="_Toc124154117"/>
      <w:bookmarkStart w:id="14149" w:name="_Toc124154892"/>
      <w:bookmarkStart w:id="14150" w:name="_Toc131560747"/>
      <w:bookmarkStart w:id="14151" w:name="_Toc137394447"/>
      <w:bookmarkStart w:id="14152" w:name="_Toc163475553"/>
      <w:bookmarkStart w:id="14153" w:name="_Toc176783883"/>
      <w:r w:rsidRPr="00931575">
        <w:t>8.3.</w:t>
      </w:r>
      <w:r>
        <w:t>11</w:t>
      </w:r>
      <w:r w:rsidRPr="00931575">
        <w:t>.5</w:t>
      </w:r>
      <w:r w:rsidRPr="00931575">
        <w:tab/>
        <w:t>Test Requirement</w:t>
      </w:r>
      <w:bookmarkEnd w:id="14147"/>
      <w:bookmarkEnd w:id="14148"/>
      <w:bookmarkEnd w:id="14149"/>
      <w:bookmarkEnd w:id="14150"/>
      <w:bookmarkEnd w:id="14151"/>
      <w:bookmarkEnd w:id="14152"/>
      <w:bookmarkEnd w:id="14153"/>
    </w:p>
    <w:p w14:paraId="28FC5743" w14:textId="77777777" w:rsidR="000E628C" w:rsidRPr="00931575" w:rsidRDefault="000E628C" w:rsidP="000E628C">
      <w:pPr>
        <w:pStyle w:val="Heading5"/>
        <w:rPr>
          <w:i/>
          <w:iCs/>
          <w:lang w:eastAsia="zh-CN"/>
        </w:rPr>
      </w:pPr>
      <w:bookmarkStart w:id="14154" w:name="_Toc121999945"/>
      <w:bookmarkStart w:id="14155" w:name="_Toc124154118"/>
      <w:bookmarkStart w:id="14156" w:name="_Toc124154893"/>
      <w:bookmarkStart w:id="14157" w:name="_Toc131560748"/>
      <w:bookmarkStart w:id="14158" w:name="_Toc137394448"/>
      <w:bookmarkStart w:id="14159" w:name="_Toc163475554"/>
      <w:bookmarkStart w:id="14160" w:name="_Toc176783884"/>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4154"/>
      <w:bookmarkEnd w:id="14155"/>
      <w:bookmarkEnd w:id="14156"/>
      <w:bookmarkEnd w:id="14157"/>
      <w:bookmarkEnd w:id="14158"/>
      <w:bookmarkEnd w:id="14159"/>
      <w:bookmarkEnd w:id="14160"/>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361CDC78" w:rsidR="000E628C" w:rsidRPr="00931575" w:rsidRDefault="000E628C" w:rsidP="000E628C">
      <w:pPr>
        <w:pStyle w:val="TH"/>
      </w:pPr>
      <w:r w:rsidRPr="00931575">
        <w:t>Table 8.3.</w:t>
      </w:r>
      <w:r>
        <w:t>11</w:t>
      </w:r>
      <w:r w:rsidRPr="00931575">
        <w:t xml:space="preserve">.5.1-1: </w:t>
      </w:r>
      <w:r w:rsidR="00024996" w:rsidRPr="00931575">
        <w:t xml:space="preserve">Test requirements for </w:t>
      </w:r>
      <w:r w:rsidR="00024996" w:rsidRPr="00350206">
        <w:t xml:space="preserve">PUCCH sub-slot </w:t>
      </w:r>
      <w:r w:rsidR="00024996">
        <w:t>repetition</w:t>
      </w:r>
      <w:r w:rsidR="00024996" w:rsidRPr="00350206">
        <w:t xml:space="preserve">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A477ED">
        <w:trPr>
          <w:cantSplit/>
          <w:trHeight w:val="313"/>
          <w:jc w:val="center"/>
        </w:trPr>
        <w:tc>
          <w:tcPr>
            <w:tcW w:w="1412" w:type="dxa"/>
            <w:tcBorders>
              <w:bottom w:val="nil"/>
            </w:tcBorders>
            <w:shd w:val="clear" w:color="auto" w:fill="auto"/>
          </w:tcPr>
          <w:p w14:paraId="617F30BB" w14:textId="77777777" w:rsidR="000E628C" w:rsidRPr="00931575" w:rsidRDefault="000E628C" w:rsidP="001A6C5F">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1A6C5F">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1A6C5F">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1A6C5F">
            <w:pPr>
              <w:pStyle w:val="TAH"/>
            </w:pPr>
            <w:r w:rsidRPr="00931575">
              <w:t>Propagation conditions and</w:t>
            </w:r>
          </w:p>
        </w:tc>
        <w:tc>
          <w:tcPr>
            <w:tcW w:w="1066" w:type="dxa"/>
            <w:vMerge w:val="restart"/>
          </w:tcPr>
          <w:p w14:paraId="0235CDEB" w14:textId="77777777" w:rsidR="000E628C" w:rsidRPr="00931575" w:rsidRDefault="000E628C" w:rsidP="001A6C5F">
            <w:pPr>
              <w:pStyle w:val="TAH"/>
              <w:rPr>
                <w:lang w:eastAsia="zh-CN"/>
              </w:rPr>
            </w:pPr>
            <w:r>
              <w:rPr>
                <w:lang w:eastAsia="zh-CN"/>
              </w:rPr>
              <w:t>SNR (dB)</w:t>
            </w:r>
          </w:p>
        </w:tc>
      </w:tr>
      <w:tr w:rsidR="000E628C" w:rsidRPr="00931575" w14:paraId="6B6C8F70" w14:textId="77777777" w:rsidTr="00A477ED">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1A6C5F">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1A6C5F">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1A6C5F">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1A6C5F">
            <w:pPr>
              <w:pStyle w:val="TAH"/>
            </w:pPr>
            <w:r w:rsidRPr="00931575">
              <w:t>correlation matrix (annex J)</w:t>
            </w:r>
          </w:p>
        </w:tc>
        <w:tc>
          <w:tcPr>
            <w:tcW w:w="1066" w:type="dxa"/>
            <w:vMerge/>
          </w:tcPr>
          <w:p w14:paraId="4DF281DB" w14:textId="77777777" w:rsidR="000E628C" w:rsidRPr="00931575" w:rsidRDefault="000E628C" w:rsidP="001A6C5F">
            <w:pPr>
              <w:pStyle w:val="TAH"/>
            </w:pPr>
          </w:p>
        </w:tc>
      </w:tr>
      <w:tr w:rsidR="00024996" w:rsidRPr="00931575" w14:paraId="2EDBC8BA" w14:textId="77777777" w:rsidTr="00A477ED">
        <w:trPr>
          <w:cantSplit/>
          <w:trHeight w:val="285"/>
          <w:jc w:val="center"/>
        </w:trPr>
        <w:tc>
          <w:tcPr>
            <w:tcW w:w="1412" w:type="dxa"/>
            <w:tcBorders>
              <w:bottom w:val="single" w:sz="4" w:space="0" w:color="auto"/>
            </w:tcBorders>
            <w:shd w:val="clear" w:color="auto" w:fill="auto"/>
          </w:tcPr>
          <w:p w14:paraId="3EC7B692" w14:textId="77777777" w:rsidR="00024996" w:rsidRPr="00931575" w:rsidRDefault="00024996" w:rsidP="00024996">
            <w:pPr>
              <w:pStyle w:val="TAC"/>
            </w:pPr>
            <w:r w:rsidRPr="00931575">
              <w:t>1</w:t>
            </w:r>
          </w:p>
        </w:tc>
        <w:tc>
          <w:tcPr>
            <w:tcW w:w="1299" w:type="dxa"/>
            <w:tcBorders>
              <w:bottom w:val="single" w:sz="4" w:space="0" w:color="auto"/>
            </w:tcBorders>
            <w:shd w:val="clear" w:color="auto" w:fill="auto"/>
          </w:tcPr>
          <w:p w14:paraId="0EB3D4AF" w14:textId="77777777" w:rsidR="00024996" w:rsidRPr="00931575" w:rsidRDefault="00024996" w:rsidP="00024996">
            <w:pPr>
              <w:pStyle w:val="TAC"/>
            </w:pPr>
            <w:r w:rsidRPr="00931575">
              <w:t>2</w:t>
            </w:r>
          </w:p>
        </w:tc>
        <w:tc>
          <w:tcPr>
            <w:tcW w:w="3305" w:type="dxa"/>
            <w:tcBorders>
              <w:bottom w:val="single" w:sz="4" w:space="0" w:color="auto"/>
            </w:tcBorders>
          </w:tcPr>
          <w:p w14:paraId="23F308A8" w14:textId="77777777" w:rsidR="00024996" w:rsidRPr="00931575" w:rsidRDefault="00024996" w:rsidP="00024996">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66979B15" w:rsidR="00024996" w:rsidRPr="00931575" w:rsidRDefault="00024996" w:rsidP="00024996">
            <w:pPr>
              <w:pStyle w:val="TAC"/>
            </w:pPr>
            <w:r w:rsidRPr="00931575">
              <w:t>TDLC300-100 Low</w:t>
            </w:r>
          </w:p>
        </w:tc>
        <w:tc>
          <w:tcPr>
            <w:tcW w:w="1066" w:type="dxa"/>
            <w:tcBorders>
              <w:bottom w:val="single" w:sz="4" w:space="0" w:color="auto"/>
            </w:tcBorders>
          </w:tcPr>
          <w:p w14:paraId="35E1B4A4" w14:textId="757CCE17" w:rsidR="00024996" w:rsidRPr="00931575" w:rsidRDefault="00024996" w:rsidP="00024996">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4161" w:name="_Toc21100192"/>
      <w:bookmarkStart w:id="14162" w:name="_Toc29809990"/>
      <w:bookmarkStart w:id="14163" w:name="_Toc36645383"/>
      <w:bookmarkStart w:id="14164" w:name="_Toc37272437"/>
      <w:bookmarkStart w:id="14165" w:name="_Toc45884683"/>
      <w:bookmarkStart w:id="14166" w:name="_Toc53182715"/>
      <w:bookmarkStart w:id="14167" w:name="_Toc58860499"/>
      <w:bookmarkStart w:id="14168" w:name="_Toc58863003"/>
      <w:bookmarkStart w:id="14169" w:name="_Toc61182988"/>
      <w:bookmarkStart w:id="14170" w:name="_Toc66728303"/>
      <w:bookmarkStart w:id="14171" w:name="_Toc74962138"/>
      <w:bookmarkStart w:id="14172" w:name="_Toc75243048"/>
      <w:bookmarkStart w:id="14173" w:name="_Toc76545394"/>
      <w:bookmarkStart w:id="14174" w:name="_Toc82595497"/>
      <w:bookmarkStart w:id="14175" w:name="_Toc89955528"/>
      <w:bookmarkStart w:id="14176" w:name="_Toc98773955"/>
      <w:bookmarkStart w:id="14177" w:name="_Toc106201716"/>
      <w:bookmarkStart w:id="14178" w:name="_Toc121999946"/>
      <w:bookmarkStart w:id="14179" w:name="_Toc124154119"/>
      <w:bookmarkStart w:id="14180" w:name="_Toc124154894"/>
      <w:bookmarkStart w:id="14181" w:name="_Toc131560749"/>
      <w:bookmarkStart w:id="14182" w:name="_Toc137394449"/>
      <w:bookmarkStart w:id="14183" w:name="_Toc163475555"/>
      <w:bookmarkStart w:id="14184" w:name="_Toc176783885"/>
      <w:r>
        <w:t>8.3.12</w:t>
      </w:r>
      <w:r w:rsidRPr="00E0612F">
        <w:tab/>
        <w:t>Performance requirements PUCCH format 1</w:t>
      </w:r>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r w:rsidRPr="00E0612F">
        <w:t xml:space="preserve"> with DM-RS bundling</w:t>
      </w:r>
      <w:bookmarkEnd w:id="14178"/>
      <w:bookmarkEnd w:id="14179"/>
      <w:bookmarkEnd w:id="14180"/>
      <w:bookmarkEnd w:id="14181"/>
      <w:bookmarkEnd w:id="14182"/>
      <w:bookmarkEnd w:id="14183"/>
      <w:bookmarkEnd w:id="14184"/>
    </w:p>
    <w:p w14:paraId="6A27F372" w14:textId="77777777" w:rsidR="001079E1" w:rsidRPr="00E0612F" w:rsidRDefault="001079E1" w:rsidP="001079E1">
      <w:pPr>
        <w:pStyle w:val="Heading4"/>
      </w:pPr>
      <w:bookmarkStart w:id="14185" w:name="_Toc21100193"/>
      <w:bookmarkStart w:id="14186" w:name="_Toc29809991"/>
      <w:bookmarkStart w:id="14187" w:name="_Toc36645384"/>
      <w:bookmarkStart w:id="14188" w:name="_Toc37272438"/>
      <w:bookmarkStart w:id="14189" w:name="_Toc45884684"/>
      <w:bookmarkStart w:id="14190" w:name="_Toc53182716"/>
      <w:bookmarkStart w:id="14191" w:name="_Toc58860500"/>
      <w:bookmarkStart w:id="14192" w:name="_Toc58863004"/>
      <w:bookmarkStart w:id="14193" w:name="_Toc61182989"/>
      <w:bookmarkStart w:id="14194" w:name="_Toc66728304"/>
      <w:bookmarkStart w:id="14195" w:name="_Toc74962139"/>
      <w:bookmarkStart w:id="14196" w:name="_Toc75243049"/>
      <w:bookmarkStart w:id="14197" w:name="_Toc76545395"/>
      <w:bookmarkStart w:id="14198" w:name="_Toc82595498"/>
      <w:bookmarkStart w:id="14199" w:name="_Toc89955529"/>
      <w:bookmarkStart w:id="14200" w:name="_Toc98773956"/>
      <w:bookmarkStart w:id="14201" w:name="_Toc106201717"/>
      <w:bookmarkStart w:id="14202" w:name="_Toc121999947"/>
      <w:bookmarkStart w:id="14203" w:name="_Toc124154120"/>
      <w:bookmarkStart w:id="14204" w:name="_Toc124154895"/>
      <w:bookmarkStart w:id="14205" w:name="_Toc131560750"/>
      <w:bookmarkStart w:id="14206" w:name="_Toc137394450"/>
      <w:bookmarkStart w:id="14207" w:name="_Toc163475556"/>
      <w:bookmarkStart w:id="14208" w:name="_Toc176783886"/>
      <w:r>
        <w:t>8.3.12</w:t>
      </w:r>
      <w:r w:rsidRPr="00E0612F">
        <w:t>.1</w:t>
      </w:r>
      <w:r w:rsidRPr="00E0612F">
        <w:tab/>
        <w:t>NACK to ACK detection</w:t>
      </w:r>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p>
    <w:p w14:paraId="19B3537A" w14:textId="77777777" w:rsidR="001079E1" w:rsidRPr="00E0612F" w:rsidRDefault="001079E1" w:rsidP="001079E1">
      <w:pPr>
        <w:pStyle w:val="Heading5"/>
      </w:pPr>
      <w:bookmarkStart w:id="14209" w:name="_Toc21100194"/>
      <w:bookmarkStart w:id="14210" w:name="_Toc29809992"/>
      <w:bookmarkStart w:id="14211" w:name="_Toc36645385"/>
      <w:bookmarkStart w:id="14212" w:name="_Toc37272439"/>
      <w:bookmarkStart w:id="14213" w:name="_Toc45884685"/>
      <w:bookmarkStart w:id="14214" w:name="_Toc53182717"/>
      <w:bookmarkStart w:id="14215" w:name="_Toc58860501"/>
      <w:bookmarkStart w:id="14216" w:name="_Toc58863005"/>
      <w:bookmarkStart w:id="14217" w:name="_Toc61182990"/>
      <w:bookmarkStart w:id="14218" w:name="_Toc66728305"/>
      <w:bookmarkStart w:id="14219" w:name="_Toc74962140"/>
      <w:bookmarkStart w:id="14220" w:name="_Toc75243050"/>
      <w:bookmarkStart w:id="14221" w:name="_Toc76545396"/>
      <w:bookmarkStart w:id="14222" w:name="_Toc82595499"/>
      <w:bookmarkStart w:id="14223" w:name="_Toc89955530"/>
      <w:bookmarkStart w:id="14224" w:name="_Toc98773957"/>
      <w:bookmarkStart w:id="14225" w:name="_Toc106201718"/>
      <w:bookmarkStart w:id="14226" w:name="_Toc121999948"/>
      <w:bookmarkStart w:id="14227" w:name="_Toc124154121"/>
      <w:bookmarkStart w:id="14228" w:name="_Toc124154896"/>
      <w:bookmarkStart w:id="14229" w:name="_Toc131560751"/>
      <w:bookmarkStart w:id="14230" w:name="_Toc137394451"/>
      <w:bookmarkStart w:id="14231" w:name="_Toc163475557"/>
      <w:bookmarkStart w:id="14232" w:name="_Toc176783887"/>
      <w:r>
        <w:t>8.3.12</w:t>
      </w:r>
      <w:r w:rsidRPr="00E0612F">
        <w:t>.1.1</w:t>
      </w:r>
      <w:r w:rsidRPr="00E0612F">
        <w:tab/>
        <w:t>Definition and applicability</w:t>
      </w:r>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4233"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4234" w:name="_Toc29809993"/>
      <w:bookmarkStart w:id="14235" w:name="_Toc36645386"/>
      <w:bookmarkStart w:id="14236" w:name="_Toc37272440"/>
      <w:bookmarkStart w:id="14237" w:name="_Toc45884686"/>
      <w:bookmarkStart w:id="14238" w:name="_Toc53182718"/>
      <w:bookmarkStart w:id="14239" w:name="_Toc58860502"/>
      <w:bookmarkStart w:id="14240" w:name="_Toc58863006"/>
      <w:bookmarkStart w:id="14241" w:name="_Toc61182991"/>
      <w:bookmarkStart w:id="14242" w:name="_Toc66728306"/>
      <w:bookmarkStart w:id="14243" w:name="_Toc74962141"/>
      <w:bookmarkStart w:id="14244" w:name="_Toc75243051"/>
      <w:bookmarkStart w:id="14245" w:name="_Toc76545397"/>
      <w:bookmarkStart w:id="14246" w:name="_Toc82595500"/>
      <w:bookmarkStart w:id="14247" w:name="_Toc89955531"/>
      <w:bookmarkStart w:id="14248" w:name="_Toc98773958"/>
      <w:bookmarkStart w:id="14249" w:name="_Toc106201719"/>
      <w:bookmarkStart w:id="14250" w:name="_Toc121999949"/>
      <w:bookmarkStart w:id="14251" w:name="_Toc124154122"/>
      <w:bookmarkStart w:id="14252" w:name="_Toc124154897"/>
      <w:bookmarkStart w:id="14253" w:name="_Toc131560752"/>
      <w:bookmarkStart w:id="14254" w:name="_Toc137394452"/>
      <w:bookmarkStart w:id="14255" w:name="_Toc163475558"/>
      <w:bookmarkStart w:id="14256" w:name="_Toc176783888"/>
      <w:r>
        <w:lastRenderedPageBreak/>
        <w:t>8.3.12</w:t>
      </w:r>
      <w:r w:rsidRPr="00E0612F">
        <w:t>.1.2</w:t>
      </w:r>
      <w:r w:rsidRPr="00E0612F">
        <w:tab/>
        <w:t>Minimum Requirement</w:t>
      </w:r>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p>
    <w:p w14:paraId="53D7390A" w14:textId="4FFB4EA0" w:rsidR="00712E15" w:rsidRPr="00E0612F" w:rsidRDefault="00712E15" w:rsidP="00712E15">
      <w:bookmarkStart w:id="14257" w:name="_Toc21100196"/>
      <w:bookmarkStart w:id="14258" w:name="_Toc29809994"/>
      <w:bookmarkStart w:id="14259" w:name="_Toc36645387"/>
      <w:bookmarkStart w:id="14260" w:name="_Toc37272441"/>
      <w:bookmarkStart w:id="14261" w:name="_Toc45884687"/>
      <w:bookmarkStart w:id="14262" w:name="_Toc53182719"/>
      <w:bookmarkStart w:id="14263" w:name="_Toc58860503"/>
      <w:bookmarkStart w:id="14264" w:name="_Toc58863007"/>
      <w:bookmarkStart w:id="14265" w:name="_Toc61182992"/>
      <w:bookmarkStart w:id="14266" w:name="_Toc66728307"/>
      <w:bookmarkStart w:id="14267" w:name="_Toc74962142"/>
      <w:bookmarkStart w:id="14268" w:name="_Toc75243052"/>
      <w:bookmarkStart w:id="14269" w:name="_Toc76545398"/>
      <w:bookmarkStart w:id="14270" w:name="_Toc82595501"/>
      <w:bookmarkStart w:id="14271" w:name="_Toc89955532"/>
      <w:bookmarkStart w:id="14272" w:name="_Toc98773959"/>
      <w:bookmarkStart w:id="14273" w:name="_Toc106201720"/>
      <w:r w:rsidRPr="00E0612F">
        <w:t>For BS type 1-O, the minimum requirement is in TS 38.104 [2], clause 11.3.1.</w:t>
      </w:r>
      <w:r>
        <w:t>8</w:t>
      </w:r>
      <w:r w:rsidRPr="00E0612F">
        <w:t>.</w:t>
      </w:r>
    </w:p>
    <w:p w14:paraId="26C31FD3" w14:textId="77043D25" w:rsidR="001079E1" w:rsidRPr="00E0612F" w:rsidRDefault="00712E15" w:rsidP="00712E15">
      <w:r w:rsidRPr="00E0612F">
        <w:t>For BS type 2-O, the minimum requirement is in TS 38.104 [2], clause 11.3.2.</w:t>
      </w:r>
      <w:r>
        <w:t>7</w:t>
      </w:r>
      <w:r w:rsidRPr="00E0612F">
        <w:t>.</w:t>
      </w:r>
    </w:p>
    <w:p w14:paraId="26A8B054" w14:textId="77777777" w:rsidR="001079E1" w:rsidRPr="00E0612F" w:rsidRDefault="001079E1" w:rsidP="001079E1">
      <w:pPr>
        <w:pStyle w:val="Heading5"/>
      </w:pPr>
      <w:bookmarkStart w:id="14274" w:name="_Toc121999950"/>
      <w:bookmarkStart w:id="14275" w:name="_Toc124154123"/>
      <w:bookmarkStart w:id="14276" w:name="_Toc124154898"/>
      <w:bookmarkStart w:id="14277" w:name="_Toc131560753"/>
      <w:bookmarkStart w:id="14278" w:name="_Toc137394453"/>
      <w:bookmarkStart w:id="14279" w:name="_Toc163475559"/>
      <w:bookmarkStart w:id="14280" w:name="_Toc176783889"/>
      <w:r>
        <w:t>8.3.12</w:t>
      </w:r>
      <w:r w:rsidRPr="00E0612F">
        <w:t>.1.3</w:t>
      </w:r>
      <w:r w:rsidRPr="00E0612F">
        <w:tab/>
        <w:t>Test purpose</w:t>
      </w:r>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4281" w:name="_Toc21100197"/>
      <w:bookmarkStart w:id="14282" w:name="_Toc29809995"/>
      <w:bookmarkStart w:id="14283" w:name="_Toc36645388"/>
      <w:bookmarkStart w:id="14284" w:name="_Toc37272442"/>
      <w:bookmarkStart w:id="14285" w:name="_Toc45884688"/>
      <w:bookmarkStart w:id="14286" w:name="_Toc53182720"/>
      <w:bookmarkStart w:id="14287" w:name="_Toc58860504"/>
      <w:bookmarkStart w:id="14288" w:name="_Toc58863008"/>
      <w:bookmarkStart w:id="14289" w:name="_Toc61182993"/>
      <w:bookmarkStart w:id="14290" w:name="_Toc66728308"/>
      <w:bookmarkStart w:id="14291" w:name="_Toc74962143"/>
      <w:bookmarkStart w:id="14292" w:name="_Toc75243053"/>
      <w:bookmarkStart w:id="14293" w:name="_Toc76545399"/>
      <w:bookmarkStart w:id="14294" w:name="_Toc82595502"/>
      <w:bookmarkStart w:id="14295" w:name="_Toc89955533"/>
      <w:bookmarkStart w:id="14296" w:name="_Toc98773960"/>
      <w:bookmarkStart w:id="14297" w:name="_Toc106201721"/>
      <w:bookmarkStart w:id="14298" w:name="_Toc121999951"/>
      <w:bookmarkStart w:id="14299" w:name="_Toc124154124"/>
      <w:bookmarkStart w:id="14300" w:name="_Toc124154899"/>
      <w:bookmarkStart w:id="14301" w:name="_Toc131560754"/>
      <w:bookmarkStart w:id="14302" w:name="_Toc137394454"/>
      <w:bookmarkStart w:id="14303" w:name="_Toc163475560"/>
      <w:bookmarkStart w:id="14304" w:name="_Toc176783890"/>
      <w:r>
        <w:t>8.3.12</w:t>
      </w:r>
      <w:r w:rsidRPr="00E0612F">
        <w:t>.1.4</w:t>
      </w:r>
      <w:r w:rsidRPr="00E0612F">
        <w:tab/>
        <w:t>Method of test</w:t>
      </w:r>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p>
    <w:p w14:paraId="6F62A6D9" w14:textId="77777777" w:rsidR="001079E1" w:rsidRPr="00E0612F" w:rsidRDefault="001079E1" w:rsidP="001079E1">
      <w:pPr>
        <w:pStyle w:val="Heading6"/>
      </w:pPr>
      <w:bookmarkStart w:id="14305" w:name="_Toc21100198"/>
      <w:bookmarkStart w:id="14306" w:name="_Toc29809996"/>
      <w:bookmarkStart w:id="14307" w:name="_Toc36645389"/>
      <w:bookmarkStart w:id="14308" w:name="_Toc37272443"/>
      <w:bookmarkStart w:id="14309" w:name="_Toc45884689"/>
      <w:bookmarkStart w:id="14310" w:name="_Toc53182721"/>
      <w:bookmarkStart w:id="14311" w:name="_Toc58860505"/>
      <w:bookmarkStart w:id="14312" w:name="_Toc58863009"/>
      <w:bookmarkStart w:id="14313" w:name="_Toc61182994"/>
      <w:bookmarkStart w:id="14314" w:name="_Toc66728309"/>
      <w:bookmarkStart w:id="14315" w:name="_Toc74962144"/>
      <w:bookmarkStart w:id="14316" w:name="_Toc75243054"/>
      <w:bookmarkStart w:id="14317" w:name="_Toc76545400"/>
      <w:bookmarkStart w:id="14318" w:name="_Toc82595503"/>
      <w:bookmarkStart w:id="14319" w:name="_Toc89955534"/>
      <w:bookmarkStart w:id="14320" w:name="_Toc98773961"/>
      <w:bookmarkStart w:id="14321" w:name="_Toc106201722"/>
      <w:bookmarkStart w:id="14322" w:name="_Toc121999952"/>
      <w:bookmarkStart w:id="14323" w:name="_Toc124154125"/>
      <w:bookmarkStart w:id="14324" w:name="_Toc124154900"/>
      <w:bookmarkStart w:id="14325" w:name="_Toc131560755"/>
      <w:bookmarkStart w:id="14326" w:name="_Toc137394455"/>
      <w:bookmarkStart w:id="14327" w:name="_Toc163475561"/>
      <w:bookmarkStart w:id="14328" w:name="_Toc176783891"/>
      <w:r>
        <w:t>8.3.12</w:t>
      </w:r>
      <w:r w:rsidRPr="00E0612F">
        <w:t>.1.4.1</w:t>
      </w:r>
      <w:r w:rsidRPr="00E0612F">
        <w:tab/>
        <w:t>Initial conditions</w:t>
      </w:r>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4329"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4330" w:name="_Toc29809997"/>
      <w:bookmarkStart w:id="14331" w:name="_Toc36645390"/>
      <w:bookmarkStart w:id="14332" w:name="_Toc37272444"/>
      <w:bookmarkStart w:id="14333" w:name="_Toc45884690"/>
      <w:bookmarkStart w:id="14334" w:name="_Toc53182722"/>
      <w:bookmarkStart w:id="14335" w:name="_Toc58860506"/>
      <w:bookmarkStart w:id="14336" w:name="_Toc58863010"/>
      <w:bookmarkStart w:id="14337" w:name="_Toc61182995"/>
      <w:bookmarkStart w:id="14338" w:name="_Toc66728310"/>
      <w:bookmarkStart w:id="14339" w:name="_Toc74962145"/>
      <w:bookmarkStart w:id="14340" w:name="_Toc75243055"/>
      <w:bookmarkStart w:id="14341" w:name="_Toc76545401"/>
      <w:bookmarkStart w:id="14342" w:name="_Toc82595504"/>
      <w:bookmarkStart w:id="14343" w:name="_Toc89955535"/>
      <w:bookmarkStart w:id="14344" w:name="_Toc98773962"/>
      <w:bookmarkStart w:id="14345" w:name="_Toc106201723"/>
      <w:bookmarkStart w:id="14346" w:name="_Toc121999953"/>
      <w:bookmarkStart w:id="14347" w:name="_Toc124154126"/>
      <w:bookmarkStart w:id="14348" w:name="_Toc124154901"/>
      <w:bookmarkStart w:id="14349" w:name="_Toc131560756"/>
      <w:bookmarkStart w:id="14350" w:name="_Toc137394456"/>
      <w:bookmarkStart w:id="14351" w:name="_Toc163475562"/>
      <w:bookmarkStart w:id="14352" w:name="_Toc176783892"/>
      <w:r>
        <w:t>8.3.12</w:t>
      </w:r>
      <w:r w:rsidRPr="00E0612F">
        <w:t>.1.4.2</w:t>
      </w:r>
      <w:r w:rsidRPr="00E0612F">
        <w:tab/>
        <w:t>Procedure</w:t>
      </w:r>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1A6C5F">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1A6C5F">
        <w:trPr>
          <w:cantSplit/>
          <w:jc w:val="center"/>
        </w:trPr>
        <w:tc>
          <w:tcPr>
            <w:tcW w:w="3539" w:type="dxa"/>
            <w:vAlign w:val="center"/>
          </w:tcPr>
          <w:p w14:paraId="4E5A5605" w14:textId="77777777" w:rsidR="001079E1" w:rsidRPr="00E0612F" w:rsidRDefault="001079E1" w:rsidP="001A6C5F">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1A6C5F">
        <w:trPr>
          <w:cantSplit/>
          <w:jc w:val="center"/>
        </w:trPr>
        <w:tc>
          <w:tcPr>
            <w:tcW w:w="3539" w:type="dxa"/>
          </w:tcPr>
          <w:p w14:paraId="0D285E32" w14:textId="77777777" w:rsidR="001079E1" w:rsidRPr="00E0612F" w:rsidRDefault="001079E1" w:rsidP="001A6C5F">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1A6C5F">
        <w:trPr>
          <w:cantSplit/>
          <w:jc w:val="center"/>
        </w:trPr>
        <w:tc>
          <w:tcPr>
            <w:tcW w:w="3539" w:type="dxa"/>
          </w:tcPr>
          <w:p w14:paraId="118E7BE4" w14:textId="77777777" w:rsidR="001079E1" w:rsidRPr="00E0612F" w:rsidRDefault="001079E1" w:rsidP="001A6C5F">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1A6C5F">
        <w:trPr>
          <w:cantSplit/>
          <w:jc w:val="center"/>
        </w:trPr>
        <w:tc>
          <w:tcPr>
            <w:tcW w:w="3539" w:type="dxa"/>
          </w:tcPr>
          <w:p w14:paraId="1675F972" w14:textId="77777777" w:rsidR="001079E1" w:rsidRPr="00E0612F" w:rsidRDefault="001079E1" w:rsidP="001A6C5F">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1A6C5F">
        <w:trPr>
          <w:cantSplit/>
          <w:jc w:val="center"/>
        </w:trPr>
        <w:tc>
          <w:tcPr>
            <w:tcW w:w="3539" w:type="dxa"/>
          </w:tcPr>
          <w:p w14:paraId="4D86F0A6" w14:textId="77777777" w:rsidR="001079E1" w:rsidRPr="00E0612F" w:rsidRDefault="001079E1" w:rsidP="001A6C5F">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1A6C5F">
        <w:trPr>
          <w:cantSplit/>
          <w:jc w:val="center"/>
        </w:trPr>
        <w:tc>
          <w:tcPr>
            <w:tcW w:w="3539" w:type="dxa"/>
          </w:tcPr>
          <w:p w14:paraId="6622E3AB" w14:textId="77777777" w:rsidR="001079E1" w:rsidRPr="00E0612F" w:rsidRDefault="001079E1" w:rsidP="001A6C5F">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1A6C5F">
        <w:trPr>
          <w:cantSplit/>
          <w:jc w:val="center"/>
        </w:trPr>
        <w:tc>
          <w:tcPr>
            <w:tcW w:w="3539" w:type="dxa"/>
          </w:tcPr>
          <w:p w14:paraId="4AB4A897" w14:textId="77777777" w:rsidR="001079E1" w:rsidRPr="00E0612F" w:rsidRDefault="001079E1" w:rsidP="001A6C5F">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1A6C5F">
        <w:trPr>
          <w:cantSplit/>
          <w:jc w:val="center"/>
        </w:trPr>
        <w:tc>
          <w:tcPr>
            <w:tcW w:w="3539" w:type="dxa"/>
          </w:tcPr>
          <w:p w14:paraId="2F940815" w14:textId="77777777" w:rsidR="001079E1" w:rsidRPr="00E0612F" w:rsidRDefault="001079E1" w:rsidP="001A6C5F">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1A6C5F">
        <w:trPr>
          <w:cantSplit/>
          <w:jc w:val="center"/>
        </w:trPr>
        <w:tc>
          <w:tcPr>
            <w:tcW w:w="3539" w:type="dxa"/>
          </w:tcPr>
          <w:p w14:paraId="659BD064" w14:textId="77777777" w:rsidR="001079E1" w:rsidRPr="00E0612F" w:rsidRDefault="001079E1" w:rsidP="001A6C5F">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1A6C5F">
        <w:trPr>
          <w:cantSplit/>
          <w:jc w:val="center"/>
        </w:trPr>
        <w:tc>
          <w:tcPr>
            <w:tcW w:w="3539" w:type="dxa"/>
          </w:tcPr>
          <w:p w14:paraId="0C8AA5ED" w14:textId="77777777" w:rsidR="001079E1" w:rsidRPr="00E0612F" w:rsidRDefault="001079E1" w:rsidP="001A6C5F">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1A6C5F">
        <w:trPr>
          <w:cantSplit/>
          <w:jc w:val="center"/>
        </w:trPr>
        <w:tc>
          <w:tcPr>
            <w:tcW w:w="3539" w:type="dxa"/>
          </w:tcPr>
          <w:p w14:paraId="2105097A" w14:textId="77777777" w:rsidR="001079E1" w:rsidRPr="00E0612F" w:rsidRDefault="001079E1" w:rsidP="001A6C5F">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1A6C5F">
        <w:trPr>
          <w:cantSplit/>
          <w:jc w:val="center"/>
        </w:trPr>
        <w:tc>
          <w:tcPr>
            <w:tcW w:w="3539" w:type="dxa"/>
          </w:tcPr>
          <w:p w14:paraId="58C66F16" w14:textId="77777777" w:rsidR="001079E1" w:rsidRPr="00E0612F" w:rsidRDefault="001079E1" w:rsidP="001A6C5F">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1A6C5F">
        <w:trPr>
          <w:cantSplit/>
          <w:jc w:val="center"/>
        </w:trPr>
        <w:tc>
          <w:tcPr>
            <w:tcW w:w="8217" w:type="dxa"/>
            <w:gridSpan w:val="3"/>
          </w:tcPr>
          <w:p w14:paraId="73C898EB" w14:textId="77777777" w:rsidR="001079E1" w:rsidRPr="00FD62A8" w:rsidRDefault="001079E1" w:rsidP="001A6C5F">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1A6C5F">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4353" w:name="_Toc21100200"/>
      <w:bookmarkStart w:id="14354" w:name="_Toc29809998"/>
      <w:bookmarkStart w:id="14355" w:name="_Toc36645391"/>
      <w:bookmarkStart w:id="14356" w:name="_Toc37272445"/>
      <w:bookmarkStart w:id="14357" w:name="_Toc45884691"/>
      <w:bookmarkStart w:id="14358" w:name="_Toc53182723"/>
      <w:bookmarkStart w:id="14359" w:name="_Toc58860507"/>
      <w:bookmarkStart w:id="14360" w:name="_Toc58863011"/>
      <w:bookmarkStart w:id="14361" w:name="_Toc61182996"/>
      <w:bookmarkStart w:id="14362" w:name="_Toc66728311"/>
      <w:bookmarkStart w:id="14363" w:name="_Toc74962146"/>
      <w:bookmarkStart w:id="14364" w:name="_Toc75243056"/>
      <w:bookmarkStart w:id="14365" w:name="_Toc76545402"/>
      <w:bookmarkStart w:id="14366" w:name="_Toc82595505"/>
      <w:bookmarkStart w:id="14367" w:name="_Toc89955536"/>
      <w:bookmarkStart w:id="14368" w:name="_Toc98773963"/>
      <w:bookmarkStart w:id="14369" w:name="_Toc106201724"/>
    </w:p>
    <w:p w14:paraId="50E1A4EB" w14:textId="77777777" w:rsidR="001079E1" w:rsidRPr="00E0612F" w:rsidRDefault="001079E1" w:rsidP="001079E1">
      <w:pPr>
        <w:pStyle w:val="B1"/>
        <w:rPr>
          <w:lang w:eastAsia="zh-CN"/>
        </w:rPr>
      </w:pPr>
      <w:r w:rsidRPr="00E0612F">
        <w:rPr>
          <w:lang w:eastAsia="zh-CN"/>
        </w:rPr>
        <w:lastRenderedPageBreak/>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1A6C5F">
        <w:trPr>
          <w:cantSplit/>
          <w:jc w:val="center"/>
        </w:trPr>
        <w:tc>
          <w:tcPr>
            <w:tcW w:w="1555" w:type="dxa"/>
            <w:tcBorders>
              <w:bottom w:val="single" w:sz="4" w:space="0" w:color="auto"/>
            </w:tcBorders>
          </w:tcPr>
          <w:p w14:paraId="6334AE98" w14:textId="77777777" w:rsidR="001079E1" w:rsidRPr="00E0612F" w:rsidRDefault="001079E1" w:rsidP="001A6C5F">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1A6C5F">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1A6C5F">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1A6C5F">
            <w:pPr>
              <w:pStyle w:val="TAH"/>
              <w:rPr>
                <w:lang w:eastAsia="zh-CN"/>
              </w:rPr>
            </w:pPr>
            <w:r w:rsidRPr="00E0612F">
              <w:rPr>
                <w:lang w:eastAsia="zh-CN"/>
              </w:rPr>
              <w:t>AWGN power level</w:t>
            </w:r>
          </w:p>
        </w:tc>
      </w:tr>
      <w:tr w:rsidR="001079E1" w:rsidRPr="00E0612F" w14:paraId="3E07F0AC" w14:textId="77777777" w:rsidTr="001A6C5F">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1A6C5F">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1A6C5F">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1A6C5F">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4370" w:name="_Toc121999954"/>
      <w:bookmarkStart w:id="14371" w:name="_Toc124154127"/>
      <w:bookmarkStart w:id="14372" w:name="_Toc124154902"/>
      <w:bookmarkStart w:id="14373" w:name="_Toc131560757"/>
      <w:bookmarkStart w:id="14374" w:name="_Toc137394457"/>
      <w:bookmarkStart w:id="14375" w:name="_Toc163475563"/>
      <w:bookmarkStart w:id="14376" w:name="_Toc176783893"/>
      <w:r>
        <w:rPr>
          <w:lang w:eastAsia="zh-CN"/>
        </w:rPr>
        <w:t>8.3.12</w:t>
      </w:r>
      <w:r w:rsidRPr="00E0612F">
        <w:rPr>
          <w:lang w:eastAsia="zh-CN"/>
        </w:rPr>
        <w:t>.1.5</w:t>
      </w:r>
      <w:r w:rsidRPr="00E0612F">
        <w:rPr>
          <w:lang w:eastAsia="zh-CN"/>
        </w:rPr>
        <w:tab/>
        <w:t>Test Requirement</w:t>
      </w:r>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p>
    <w:p w14:paraId="2AF785BC" w14:textId="77777777" w:rsidR="001079E1" w:rsidRPr="00E0612F" w:rsidRDefault="001079E1" w:rsidP="001079E1">
      <w:pPr>
        <w:pStyle w:val="Heading6"/>
        <w:rPr>
          <w:lang w:eastAsia="zh-CN"/>
        </w:rPr>
      </w:pPr>
      <w:bookmarkStart w:id="14377" w:name="_Toc121999955"/>
      <w:bookmarkStart w:id="14378" w:name="_Toc124154128"/>
      <w:bookmarkStart w:id="14379" w:name="_Toc124154903"/>
      <w:bookmarkStart w:id="14380" w:name="_Toc131560758"/>
      <w:bookmarkStart w:id="14381" w:name="_Toc137394458"/>
      <w:bookmarkStart w:id="14382" w:name="_Toc163475564"/>
      <w:bookmarkStart w:id="14383" w:name="_Toc176783894"/>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4377"/>
      <w:bookmarkEnd w:id="14378"/>
      <w:bookmarkEnd w:id="14379"/>
      <w:bookmarkEnd w:id="14380"/>
      <w:bookmarkEnd w:id="14381"/>
      <w:bookmarkEnd w:id="14382"/>
      <w:bookmarkEnd w:id="14383"/>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lastRenderedPageBreak/>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4EC254B1" w14:textId="77777777" w:rsidTr="001A6C5F">
        <w:trPr>
          <w:cantSplit/>
          <w:jc w:val="center"/>
        </w:trPr>
        <w:tc>
          <w:tcPr>
            <w:tcW w:w="1417" w:type="dxa"/>
            <w:tcBorders>
              <w:bottom w:val="nil"/>
            </w:tcBorders>
          </w:tcPr>
          <w:p w14:paraId="20C15D90"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52F2458"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DADD2F0" w14:textId="57640477" w:rsidR="00712E15" w:rsidRPr="00E0612F" w:rsidRDefault="00712E15" w:rsidP="001A6C5F">
            <w:pPr>
              <w:pStyle w:val="TAH"/>
            </w:pPr>
            <w:r w:rsidRPr="00E0612F">
              <w:rPr>
                <w:lang w:eastAsia="zh-CN"/>
              </w:rPr>
              <w:t>Number of</w:t>
            </w:r>
            <w:r>
              <w:rPr>
                <w:lang w:eastAsia="zh-CN"/>
              </w:rPr>
              <w:t>demodulation branches</w:t>
            </w:r>
          </w:p>
        </w:tc>
        <w:tc>
          <w:tcPr>
            <w:tcW w:w="917" w:type="dxa"/>
            <w:tcBorders>
              <w:bottom w:val="nil"/>
            </w:tcBorders>
            <w:shd w:val="clear" w:color="auto" w:fill="auto"/>
          </w:tcPr>
          <w:p w14:paraId="5082249E" w14:textId="77777777" w:rsidR="00712E15" w:rsidRPr="00E0612F" w:rsidRDefault="00712E15" w:rsidP="001A6C5F">
            <w:pPr>
              <w:pStyle w:val="TAH"/>
            </w:pPr>
            <w:r w:rsidRPr="00E0612F">
              <w:t>Cyclic Prefix</w:t>
            </w:r>
          </w:p>
        </w:tc>
        <w:tc>
          <w:tcPr>
            <w:tcW w:w="2131" w:type="dxa"/>
            <w:tcBorders>
              <w:bottom w:val="nil"/>
            </w:tcBorders>
          </w:tcPr>
          <w:p w14:paraId="2BC39CAA" w14:textId="77777777" w:rsidR="00712E15" w:rsidRPr="00E0612F" w:rsidRDefault="00712E15" w:rsidP="001A6C5F">
            <w:pPr>
              <w:pStyle w:val="TAH"/>
            </w:pPr>
            <w:r w:rsidRPr="00E0612F">
              <w:t>Propagation conditions and</w:t>
            </w:r>
          </w:p>
        </w:tc>
        <w:tc>
          <w:tcPr>
            <w:tcW w:w="2187" w:type="dxa"/>
          </w:tcPr>
          <w:p w14:paraId="0A5DE261" w14:textId="77777777" w:rsidR="00712E15" w:rsidRPr="00E0612F" w:rsidRDefault="00712E15" w:rsidP="001A6C5F">
            <w:pPr>
              <w:pStyle w:val="TAH"/>
            </w:pPr>
            <w:r w:rsidRPr="00E0612F">
              <w:t>Channel bandwidth / SNR (dB)</w:t>
            </w:r>
          </w:p>
        </w:tc>
      </w:tr>
      <w:tr w:rsidR="00712E15" w:rsidRPr="00E0612F" w14:paraId="087C867F" w14:textId="77777777" w:rsidTr="001A6C5F">
        <w:trPr>
          <w:cantSplit/>
          <w:jc w:val="center"/>
        </w:trPr>
        <w:tc>
          <w:tcPr>
            <w:tcW w:w="1417" w:type="dxa"/>
            <w:tcBorders>
              <w:top w:val="nil"/>
              <w:bottom w:val="single" w:sz="4" w:space="0" w:color="auto"/>
            </w:tcBorders>
          </w:tcPr>
          <w:p w14:paraId="1037DFA6"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A8B928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7806FB3"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454A0423" w14:textId="77777777" w:rsidR="00712E15" w:rsidRPr="00E0612F" w:rsidRDefault="00712E15" w:rsidP="001A6C5F">
            <w:pPr>
              <w:pStyle w:val="TAH"/>
            </w:pPr>
          </w:p>
        </w:tc>
        <w:tc>
          <w:tcPr>
            <w:tcW w:w="2131" w:type="dxa"/>
            <w:tcBorders>
              <w:top w:val="nil"/>
              <w:bottom w:val="single" w:sz="4" w:space="0" w:color="auto"/>
            </w:tcBorders>
          </w:tcPr>
          <w:p w14:paraId="438D91F3"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2924EBF3" w14:textId="77777777" w:rsidR="00712E15" w:rsidRPr="00E0612F" w:rsidRDefault="00712E15" w:rsidP="001A6C5F">
            <w:pPr>
              <w:pStyle w:val="TAH"/>
            </w:pPr>
            <w:r w:rsidRPr="00E0612F">
              <w:t>5 MHz</w:t>
            </w:r>
          </w:p>
        </w:tc>
      </w:tr>
      <w:tr w:rsidR="00712E15" w:rsidRPr="00E0612F" w14:paraId="5E1BC83D" w14:textId="77777777" w:rsidTr="001A6C5F">
        <w:trPr>
          <w:cantSplit/>
          <w:jc w:val="center"/>
        </w:trPr>
        <w:tc>
          <w:tcPr>
            <w:tcW w:w="1417" w:type="dxa"/>
          </w:tcPr>
          <w:p w14:paraId="2C4078F9"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406DC332" w14:textId="77777777" w:rsidR="00712E15" w:rsidRPr="00E0612F" w:rsidRDefault="00712E15" w:rsidP="001A6C5F">
            <w:pPr>
              <w:pStyle w:val="TAC"/>
            </w:pPr>
            <w:r w:rsidRPr="00E0612F">
              <w:rPr>
                <w:lang w:eastAsia="zh-CN"/>
              </w:rPr>
              <w:t>1</w:t>
            </w:r>
          </w:p>
        </w:tc>
        <w:tc>
          <w:tcPr>
            <w:tcW w:w="1134" w:type="dxa"/>
            <w:shd w:val="clear" w:color="auto" w:fill="auto"/>
          </w:tcPr>
          <w:p w14:paraId="4DE62DBB" w14:textId="77777777" w:rsidR="00712E15" w:rsidRPr="00E0612F" w:rsidRDefault="00712E15" w:rsidP="001A6C5F">
            <w:pPr>
              <w:pStyle w:val="TAC"/>
            </w:pPr>
            <w:r w:rsidRPr="00E0612F">
              <w:rPr>
                <w:lang w:eastAsia="zh-CN"/>
              </w:rPr>
              <w:t>2</w:t>
            </w:r>
          </w:p>
        </w:tc>
        <w:tc>
          <w:tcPr>
            <w:tcW w:w="917" w:type="dxa"/>
          </w:tcPr>
          <w:p w14:paraId="12752D3D" w14:textId="77777777" w:rsidR="00712E15" w:rsidRPr="00E0612F" w:rsidRDefault="00712E15" w:rsidP="001A6C5F">
            <w:pPr>
              <w:pStyle w:val="TAC"/>
            </w:pPr>
            <w:r w:rsidRPr="00E0612F">
              <w:t>Normal</w:t>
            </w:r>
          </w:p>
        </w:tc>
        <w:tc>
          <w:tcPr>
            <w:tcW w:w="2131" w:type="dxa"/>
          </w:tcPr>
          <w:p w14:paraId="34552985" w14:textId="77777777" w:rsidR="00712E15" w:rsidRPr="00E0612F" w:rsidRDefault="00712E15" w:rsidP="001A6C5F">
            <w:pPr>
              <w:pStyle w:val="TAC"/>
              <w:rPr>
                <w:rFonts w:cs="Arial"/>
              </w:rPr>
            </w:pPr>
            <w:r w:rsidRPr="00E0612F">
              <w:t xml:space="preserve">TDLA30-10 </w:t>
            </w:r>
          </w:p>
        </w:tc>
        <w:tc>
          <w:tcPr>
            <w:tcW w:w="2187" w:type="dxa"/>
          </w:tcPr>
          <w:p w14:paraId="42269B2C" w14:textId="77777777" w:rsidR="00712E15" w:rsidRPr="00E0612F" w:rsidRDefault="00712E15" w:rsidP="001A6C5F">
            <w:pPr>
              <w:pStyle w:val="TAC"/>
            </w:pPr>
            <w:r>
              <w:rPr>
                <w:lang w:eastAsia="zh-CN"/>
              </w:rPr>
              <w:t>-2.4</w:t>
            </w:r>
          </w:p>
        </w:tc>
      </w:tr>
      <w:tr w:rsidR="00712E15" w:rsidRPr="00E0612F" w14:paraId="3AD7AEC1" w14:textId="77777777" w:rsidTr="001A6C5F">
        <w:trPr>
          <w:cantSplit/>
          <w:jc w:val="center"/>
        </w:trPr>
        <w:tc>
          <w:tcPr>
            <w:tcW w:w="1417" w:type="dxa"/>
            <w:tcBorders>
              <w:bottom w:val="single" w:sz="4" w:space="0" w:color="auto"/>
            </w:tcBorders>
          </w:tcPr>
          <w:p w14:paraId="6ADDC385"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58A2ACB7"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73C8DBCB"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7BA4E97D" w14:textId="77777777" w:rsidR="00712E15" w:rsidRPr="00E0612F" w:rsidRDefault="00712E15" w:rsidP="001A6C5F">
            <w:pPr>
              <w:pStyle w:val="TAC"/>
            </w:pPr>
            <w:r w:rsidRPr="00E0612F">
              <w:t>Normal</w:t>
            </w:r>
          </w:p>
        </w:tc>
        <w:tc>
          <w:tcPr>
            <w:tcW w:w="2131" w:type="dxa"/>
            <w:tcBorders>
              <w:bottom w:val="single" w:sz="4" w:space="0" w:color="auto"/>
            </w:tcBorders>
          </w:tcPr>
          <w:p w14:paraId="009E4C3C"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53DF5BF5" w14:textId="77777777" w:rsidR="00712E15" w:rsidRPr="00E0612F" w:rsidRDefault="00712E15" w:rsidP="001A6C5F">
            <w:pPr>
              <w:pStyle w:val="TAC"/>
              <w:rPr>
                <w:lang w:eastAsia="zh-CN"/>
              </w:rPr>
            </w:pPr>
            <w:r>
              <w:rPr>
                <w:lang w:eastAsia="zh-CN"/>
              </w:rPr>
              <w:t>-8.5</w:t>
            </w:r>
          </w:p>
        </w:tc>
      </w:tr>
    </w:tbl>
    <w:p w14:paraId="7F5804DD" w14:textId="77777777" w:rsidR="00712E15" w:rsidRPr="00E0612F" w:rsidRDefault="00712E15" w:rsidP="00712E15"/>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1C3534" w14:textId="77777777" w:rsidTr="001A6C5F">
        <w:trPr>
          <w:cantSplit/>
          <w:jc w:val="center"/>
        </w:trPr>
        <w:tc>
          <w:tcPr>
            <w:tcW w:w="1417" w:type="dxa"/>
            <w:tcBorders>
              <w:bottom w:val="nil"/>
            </w:tcBorders>
          </w:tcPr>
          <w:p w14:paraId="26B4A8A5" w14:textId="77777777" w:rsidR="00712E15" w:rsidRPr="00E0612F" w:rsidRDefault="00712E15" w:rsidP="001A6C5F">
            <w:pPr>
              <w:pStyle w:val="TAH"/>
            </w:pPr>
            <w:bookmarkStart w:id="14384" w:name="_Toc121999956"/>
            <w:bookmarkStart w:id="14385" w:name="_Toc124154129"/>
            <w:bookmarkStart w:id="14386" w:name="_Toc124154904"/>
            <w:r w:rsidRPr="00E0612F">
              <w:t>Test Number</w:t>
            </w:r>
          </w:p>
        </w:tc>
        <w:tc>
          <w:tcPr>
            <w:tcW w:w="1417" w:type="dxa"/>
            <w:tcBorders>
              <w:bottom w:val="nil"/>
            </w:tcBorders>
            <w:shd w:val="clear" w:color="auto" w:fill="auto"/>
          </w:tcPr>
          <w:p w14:paraId="7BB69722"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661DFAF" w14:textId="17D5212B"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3CF19EF" w14:textId="77777777" w:rsidR="00712E15" w:rsidRPr="00E0612F" w:rsidRDefault="00712E15" w:rsidP="001A6C5F">
            <w:pPr>
              <w:pStyle w:val="TAH"/>
            </w:pPr>
            <w:r w:rsidRPr="00E0612F">
              <w:t>Cyclic Prefix</w:t>
            </w:r>
          </w:p>
        </w:tc>
        <w:tc>
          <w:tcPr>
            <w:tcW w:w="2131" w:type="dxa"/>
            <w:tcBorders>
              <w:bottom w:val="nil"/>
            </w:tcBorders>
          </w:tcPr>
          <w:p w14:paraId="1B22CC1B" w14:textId="77777777" w:rsidR="00712E15" w:rsidRPr="00E0612F" w:rsidRDefault="00712E15" w:rsidP="001A6C5F">
            <w:pPr>
              <w:pStyle w:val="TAH"/>
            </w:pPr>
            <w:r w:rsidRPr="00E0612F">
              <w:t>Propagation conditions and</w:t>
            </w:r>
          </w:p>
        </w:tc>
        <w:tc>
          <w:tcPr>
            <w:tcW w:w="2187" w:type="dxa"/>
          </w:tcPr>
          <w:p w14:paraId="20FCD8F7" w14:textId="77777777" w:rsidR="00712E15" w:rsidRPr="00E0612F" w:rsidRDefault="00712E15" w:rsidP="001A6C5F">
            <w:pPr>
              <w:pStyle w:val="TAH"/>
            </w:pPr>
            <w:r w:rsidRPr="00E0612F">
              <w:t>Channel bandwidth / SNR (dB)</w:t>
            </w:r>
          </w:p>
        </w:tc>
      </w:tr>
      <w:tr w:rsidR="00712E15" w:rsidRPr="00E0612F" w14:paraId="2637719B" w14:textId="77777777" w:rsidTr="001A6C5F">
        <w:trPr>
          <w:cantSplit/>
          <w:jc w:val="center"/>
        </w:trPr>
        <w:tc>
          <w:tcPr>
            <w:tcW w:w="1417" w:type="dxa"/>
            <w:tcBorders>
              <w:top w:val="nil"/>
              <w:bottom w:val="single" w:sz="4" w:space="0" w:color="auto"/>
            </w:tcBorders>
          </w:tcPr>
          <w:p w14:paraId="1831CB95"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95BD5B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3239FDB"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68B8797C" w14:textId="77777777" w:rsidR="00712E15" w:rsidRPr="00E0612F" w:rsidRDefault="00712E15" w:rsidP="001A6C5F">
            <w:pPr>
              <w:pStyle w:val="TAH"/>
            </w:pPr>
          </w:p>
        </w:tc>
        <w:tc>
          <w:tcPr>
            <w:tcW w:w="2131" w:type="dxa"/>
            <w:tcBorders>
              <w:top w:val="nil"/>
              <w:bottom w:val="single" w:sz="4" w:space="0" w:color="auto"/>
            </w:tcBorders>
          </w:tcPr>
          <w:p w14:paraId="08197D9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54F3C0C7" w14:textId="77777777" w:rsidR="00712E15" w:rsidRPr="00E0612F" w:rsidRDefault="00712E15" w:rsidP="001A6C5F">
            <w:pPr>
              <w:pStyle w:val="TAH"/>
            </w:pPr>
            <w:r w:rsidRPr="00E0612F">
              <w:t>10 MHz</w:t>
            </w:r>
          </w:p>
        </w:tc>
      </w:tr>
      <w:tr w:rsidR="00712E15" w:rsidRPr="00E0612F" w14:paraId="0152D996" w14:textId="77777777" w:rsidTr="001A6C5F">
        <w:trPr>
          <w:cantSplit/>
          <w:jc w:val="center"/>
        </w:trPr>
        <w:tc>
          <w:tcPr>
            <w:tcW w:w="1417" w:type="dxa"/>
          </w:tcPr>
          <w:p w14:paraId="380DFC95"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B9FBF97" w14:textId="77777777" w:rsidR="00712E15" w:rsidRPr="00E0612F" w:rsidRDefault="00712E15" w:rsidP="001A6C5F">
            <w:pPr>
              <w:pStyle w:val="TAC"/>
            </w:pPr>
            <w:r w:rsidRPr="00E0612F">
              <w:rPr>
                <w:lang w:eastAsia="zh-CN"/>
              </w:rPr>
              <w:t>1</w:t>
            </w:r>
          </w:p>
        </w:tc>
        <w:tc>
          <w:tcPr>
            <w:tcW w:w="1134" w:type="dxa"/>
            <w:shd w:val="clear" w:color="auto" w:fill="auto"/>
          </w:tcPr>
          <w:p w14:paraId="0A85C712" w14:textId="77777777" w:rsidR="00712E15" w:rsidRPr="00E0612F" w:rsidRDefault="00712E15" w:rsidP="001A6C5F">
            <w:pPr>
              <w:pStyle w:val="TAC"/>
            </w:pPr>
            <w:r w:rsidRPr="00E0612F">
              <w:rPr>
                <w:lang w:eastAsia="zh-CN"/>
              </w:rPr>
              <w:t>2</w:t>
            </w:r>
          </w:p>
        </w:tc>
        <w:tc>
          <w:tcPr>
            <w:tcW w:w="917" w:type="dxa"/>
          </w:tcPr>
          <w:p w14:paraId="4932AE64" w14:textId="77777777" w:rsidR="00712E15" w:rsidRPr="00E0612F" w:rsidRDefault="00712E15" w:rsidP="001A6C5F">
            <w:pPr>
              <w:pStyle w:val="TAC"/>
            </w:pPr>
            <w:r w:rsidRPr="00E0612F">
              <w:t>Normal</w:t>
            </w:r>
          </w:p>
        </w:tc>
        <w:tc>
          <w:tcPr>
            <w:tcW w:w="2131" w:type="dxa"/>
          </w:tcPr>
          <w:p w14:paraId="38591CA7" w14:textId="77777777" w:rsidR="00712E15" w:rsidRPr="00E0612F" w:rsidRDefault="00712E15" w:rsidP="001A6C5F">
            <w:pPr>
              <w:pStyle w:val="TAC"/>
              <w:rPr>
                <w:rFonts w:cs="Arial"/>
              </w:rPr>
            </w:pPr>
            <w:r w:rsidRPr="00E0612F">
              <w:t>TDLA30-10</w:t>
            </w:r>
          </w:p>
        </w:tc>
        <w:tc>
          <w:tcPr>
            <w:tcW w:w="2187" w:type="dxa"/>
          </w:tcPr>
          <w:p w14:paraId="4DAD02D7" w14:textId="77777777" w:rsidR="00712E15" w:rsidRPr="00E0612F" w:rsidRDefault="00712E15" w:rsidP="001A6C5F">
            <w:pPr>
              <w:pStyle w:val="TAC"/>
            </w:pPr>
            <w:r>
              <w:rPr>
                <w:lang w:eastAsia="zh-CN"/>
              </w:rPr>
              <w:t>-2.4</w:t>
            </w:r>
          </w:p>
        </w:tc>
      </w:tr>
      <w:tr w:rsidR="00712E15" w:rsidRPr="00E0612F" w14:paraId="10F03DB9" w14:textId="77777777" w:rsidTr="001A6C5F">
        <w:trPr>
          <w:cantSplit/>
          <w:jc w:val="center"/>
        </w:trPr>
        <w:tc>
          <w:tcPr>
            <w:tcW w:w="1417" w:type="dxa"/>
            <w:tcBorders>
              <w:bottom w:val="single" w:sz="4" w:space="0" w:color="auto"/>
            </w:tcBorders>
          </w:tcPr>
          <w:p w14:paraId="6271FD0C"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A059FFC"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4D757B1"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644C16A3" w14:textId="77777777" w:rsidR="00712E15" w:rsidRPr="00E0612F" w:rsidRDefault="00712E15" w:rsidP="001A6C5F">
            <w:pPr>
              <w:pStyle w:val="TAC"/>
            </w:pPr>
            <w:r w:rsidRPr="00E0612F">
              <w:t>Normal</w:t>
            </w:r>
          </w:p>
        </w:tc>
        <w:tc>
          <w:tcPr>
            <w:tcW w:w="2131" w:type="dxa"/>
            <w:tcBorders>
              <w:bottom w:val="single" w:sz="4" w:space="0" w:color="auto"/>
            </w:tcBorders>
          </w:tcPr>
          <w:p w14:paraId="560D5649" w14:textId="77777777" w:rsidR="00712E15" w:rsidRPr="00E0612F" w:rsidRDefault="00712E15" w:rsidP="001A6C5F">
            <w:pPr>
              <w:pStyle w:val="TAC"/>
            </w:pPr>
            <w:r w:rsidRPr="00E0612F">
              <w:t>TDLA30-10</w:t>
            </w:r>
          </w:p>
        </w:tc>
        <w:tc>
          <w:tcPr>
            <w:tcW w:w="2187" w:type="dxa"/>
            <w:tcBorders>
              <w:bottom w:val="single" w:sz="4" w:space="0" w:color="auto"/>
            </w:tcBorders>
          </w:tcPr>
          <w:p w14:paraId="58B41E03" w14:textId="77777777" w:rsidR="00712E15" w:rsidRPr="00E0612F" w:rsidRDefault="00712E15" w:rsidP="001A6C5F">
            <w:pPr>
              <w:pStyle w:val="TAC"/>
              <w:rPr>
                <w:lang w:eastAsia="zh-CN"/>
              </w:rPr>
            </w:pPr>
            <w:r>
              <w:rPr>
                <w:lang w:eastAsia="zh-CN"/>
              </w:rPr>
              <w:t>-8.1</w:t>
            </w:r>
          </w:p>
        </w:tc>
      </w:tr>
    </w:tbl>
    <w:p w14:paraId="6B7C9382" w14:textId="77777777" w:rsidR="00712E15" w:rsidRPr="00E0612F" w:rsidRDefault="00712E15" w:rsidP="00712E15"/>
    <w:p w14:paraId="158EFFB9" w14:textId="77777777" w:rsidR="001079E1" w:rsidRPr="00E0612F" w:rsidRDefault="001079E1" w:rsidP="001079E1">
      <w:pPr>
        <w:pStyle w:val="Heading6"/>
        <w:rPr>
          <w:lang w:eastAsia="zh-CN"/>
        </w:rPr>
      </w:pPr>
      <w:bookmarkStart w:id="14387" w:name="_Toc131560759"/>
      <w:bookmarkStart w:id="14388" w:name="_Toc137394459"/>
      <w:bookmarkStart w:id="14389" w:name="_Toc163475565"/>
      <w:bookmarkStart w:id="14390" w:name="_Toc176783895"/>
      <w:r>
        <w:rPr>
          <w:lang w:eastAsia="zh-CN"/>
        </w:rPr>
        <w:t>8.3.12</w:t>
      </w:r>
      <w:r w:rsidRPr="00E0612F">
        <w:rPr>
          <w:lang w:eastAsia="zh-CN"/>
        </w:rPr>
        <w:t>.1.5.2</w:t>
      </w:r>
      <w:r w:rsidRPr="00E0612F">
        <w:rPr>
          <w:lang w:eastAsia="zh-CN"/>
        </w:rPr>
        <w:tab/>
        <w:t>Test Requirement for BS type 2-O</w:t>
      </w:r>
      <w:bookmarkEnd w:id="14384"/>
      <w:bookmarkEnd w:id="14385"/>
      <w:bookmarkEnd w:id="14386"/>
      <w:bookmarkEnd w:id="14387"/>
      <w:bookmarkEnd w:id="14388"/>
      <w:bookmarkEnd w:id="14389"/>
      <w:bookmarkEnd w:id="14390"/>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B7EDB9" w14:textId="77777777" w:rsidTr="001A6C5F">
        <w:trPr>
          <w:cantSplit/>
          <w:jc w:val="center"/>
        </w:trPr>
        <w:tc>
          <w:tcPr>
            <w:tcW w:w="1417" w:type="dxa"/>
            <w:tcBorders>
              <w:bottom w:val="nil"/>
            </w:tcBorders>
          </w:tcPr>
          <w:p w14:paraId="7C35E5D4"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ABEDDA4"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731E6A93" w14:textId="3A3EDA21"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70EB7213" w14:textId="77777777" w:rsidR="00712E15" w:rsidRPr="00E0612F" w:rsidRDefault="00712E15" w:rsidP="001A6C5F">
            <w:pPr>
              <w:pStyle w:val="TAH"/>
            </w:pPr>
            <w:r w:rsidRPr="00E0612F">
              <w:t>Cyclic Prefix</w:t>
            </w:r>
          </w:p>
        </w:tc>
        <w:tc>
          <w:tcPr>
            <w:tcW w:w="2131" w:type="dxa"/>
            <w:tcBorders>
              <w:bottom w:val="nil"/>
            </w:tcBorders>
          </w:tcPr>
          <w:p w14:paraId="138439AB" w14:textId="77777777" w:rsidR="00712E15" w:rsidRPr="00E0612F" w:rsidRDefault="00712E15" w:rsidP="001A6C5F">
            <w:pPr>
              <w:pStyle w:val="TAH"/>
            </w:pPr>
            <w:r w:rsidRPr="00E0612F">
              <w:t>Propagation conditions and</w:t>
            </w:r>
          </w:p>
        </w:tc>
        <w:tc>
          <w:tcPr>
            <w:tcW w:w="2187" w:type="dxa"/>
          </w:tcPr>
          <w:p w14:paraId="52A504D9" w14:textId="77777777" w:rsidR="00712E15" w:rsidRPr="00E0612F" w:rsidRDefault="00712E15" w:rsidP="001A6C5F">
            <w:pPr>
              <w:pStyle w:val="TAH"/>
            </w:pPr>
            <w:r w:rsidRPr="00E0612F">
              <w:t>Channel bandwidth / SNR (dB)</w:t>
            </w:r>
          </w:p>
        </w:tc>
      </w:tr>
      <w:tr w:rsidR="00712E15" w:rsidRPr="00E0612F" w14:paraId="67F6CB96" w14:textId="77777777" w:rsidTr="001A6C5F">
        <w:trPr>
          <w:cantSplit/>
          <w:jc w:val="center"/>
        </w:trPr>
        <w:tc>
          <w:tcPr>
            <w:tcW w:w="1417" w:type="dxa"/>
            <w:tcBorders>
              <w:top w:val="nil"/>
              <w:bottom w:val="single" w:sz="4" w:space="0" w:color="auto"/>
            </w:tcBorders>
          </w:tcPr>
          <w:p w14:paraId="6E279378"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F51447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BBBD24E"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F7FF525" w14:textId="77777777" w:rsidR="00712E15" w:rsidRPr="00E0612F" w:rsidRDefault="00712E15" w:rsidP="001A6C5F">
            <w:pPr>
              <w:pStyle w:val="TAH"/>
            </w:pPr>
          </w:p>
        </w:tc>
        <w:tc>
          <w:tcPr>
            <w:tcW w:w="2131" w:type="dxa"/>
            <w:tcBorders>
              <w:top w:val="nil"/>
              <w:bottom w:val="single" w:sz="4" w:space="0" w:color="auto"/>
            </w:tcBorders>
          </w:tcPr>
          <w:p w14:paraId="0AEC5B32" w14:textId="0F09E34B"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28733CF8" w14:textId="77777777" w:rsidR="00712E15" w:rsidRPr="00E0612F" w:rsidRDefault="00712E15" w:rsidP="001A6C5F">
            <w:pPr>
              <w:pStyle w:val="TAH"/>
            </w:pPr>
            <w:r w:rsidRPr="00E0612F">
              <w:t>50 MHz</w:t>
            </w:r>
          </w:p>
        </w:tc>
      </w:tr>
      <w:tr w:rsidR="00712E15" w:rsidRPr="00E0612F" w14:paraId="3C48D914" w14:textId="77777777" w:rsidTr="001A6C5F">
        <w:trPr>
          <w:cantSplit/>
          <w:jc w:val="center"/>
        </w:trPr>
        <w:tc>
          <w:tcPr>
            <w:tcW w:w="1417" w:type="dxa"/>
          </w:tcPr>
          <w:p w14:paraId="01ED1D00"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07E44DF" w14:textId="77777777" w:rsidR="00712E15" w:rsidRPr="00E0612F" w:rsidRDefault="00712E15" w:rsidP="001A6C5F">
            <w:pPr>
              <w:pStyle w:val="TAC"/>
            </w:pPr>
            <w:r w:rsidRPr="00E0612F">
              <w:rPr>
                <w:lang w:eastAsia="zh-CN"/>
              </w:rPr>
              <w:t>1</w:t>
            </w:r>
          </w:p>
        </w:tc>
        <w:tc>
          <w:tcPr>
            <w:tcW w:w="1134" w:type="dxa"/>
            <w:shd w:val="clear" w:color="auto" w:fill="auto"/>
          </w:tcPr>
          <w:p w14:paraId="0724D784" w14:textId="77777777" w:rsidR="00712E15" w:rsidRPr="00E0612F" w:rsidRDefault="00712E15" w:rsidP="001A6C5F">
            <w:pPr>
              <w:pStyle w:val="TAC"/>
            </w:pPr>
            <w:r w:rsidRPr="00E0612F">
              <w:rPr>
                <w:lang w:eastAsia="zh-CN"/>
              </w:rPr>
              <w:t>2</w:t>
            </w:r>
          </w:p>
        </w:tc>
        <w:tc>
          <w:tcPr>
            <w:tcW w:w="917" w:type="dxa"/>
          </w:tcPr>
          <w:p w14:paraId="2B6C856A" w14:textId="77777777" w:rsidR="00712E15" w:rsidRPr="00E0612F" w:rsidRDefault="00712E15" w:rsidP="001A6C5F">
            <w:pPr>
              <w:pStyle w:val="TAC"/>
            </w:pPr>
            <w:r w:rsidRPr="00E0612F">
              <w:t>Normal</w:t>
            </w:r>
          </w:p>
        </w:tc>
        <w:tc>
          <w:tcPr>
            <w:tcW w:w="2131" w:type="dxa"/>
          </w:tcPr>
          <w:p w14:paraId="7D470F7F" w14:textId="77777777" w:rsidR="00712E15" w:rsidRPr="00E0612F" w:rsidRDefault="00712E15" w:rsidP="001A6C5F">
            <w:pPr>
              <w:pStyle w:val="TAC"/>
              <w:rPr>
                <w:rFonts w:cs="Arial"/>
              </w:rPr>
            </w:pPr>
            <w:r w:rsidRPr="00E0612F">
              <w:t xml:space="preserve">TDLA30-10 </w:t>
            </w:r>
          </w:p>
        </w:tc>
        <w:tc>
          <w:tcPr>
            <w:tcW w:w="2187" w:type="dxa"/>
          </w:tcPr>
          <w:p w14:paraId="2A2A854E" w14:textId="77777777" w:rsidR="00712E15" w:rsidRPr="00E0612F" w:rsidRDefault="00712E15" w:rsidP="001A6C5F">
            <w:pPr>
              <w:pStyle w:val="TAC"/>
            </w:pPr>
            <w:r>
              <w:rPr>
                <w:lang w:eastAsia="zh-CN"/>
              </w:rPr>
              <w:t>-2.7</w:t>
            </w:r>
          </w:p>
        </w:tc>
      </w:tr>
    </w:tbl>
    <w:p w14:paraId="51BCA2A4" w14:textId="77777777" w:rsidR="00712E15" w:rsidRPr="00E0612F" w:rsidRDefault="00712E15" w:rsidP="00712E15"/>
    <w:p w14:paraId="0988A39A" w14:textId="458D8273" w:rsidR="001079E1" w:rsidRPr="00E0612F" w:rsidRDefault="001079E1" w:rsidP="00844AF8">
      <w:pPr>
        <w:pStyle w:val="TH"/>
      </w:pPr>
      <w:r w:rsidRPr="00E0612F">
        <w:t xml:space="preserve">Table </w:t>
      </w:r>
      <w:r>
        <w:t>8.3.12</w:t>
      </w:r>
      <w:r w:rsidRPr="00E0612F">
        <w:t>.1.5.2-</w:t>
      </w:r>
      <w:r w:rsidR="00712E15">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6AE429A3" w14:textId="77777777" w:rsidTr="001A6C5F">
        <w:trPr>
          <w:cantSplit/>
          <w:jc w:val="center"/>
        </w:trPr>
        <w:tc>
          <w:tcPr>
            <w:tcW w:w="1417" w:type="dxa"/>
            <w:tcBorders>
              <w:bottom w:val="nil"/>
            </w:tcBorders>
          </w:tcPr>
          <w:p w14:paraId="60D25E27" w14:textId="77777777" w:rsidR="00712E15" w:rsidRPr="00E0612F" w:rsidRDefault="00712E15" w:rsidP="001A6C5F">
            <w:pPr>
              <w:pStyle w:val="TAH"/>
            </w:pPr>
            <w:bookmarkStart w:id="14391" w:name="_Toc21100201"/>
            <w:bookmarkStart w:id="14392" w:name="_Toc29809999"/>
            <w:bookmarkStart w:id="14393" w:name="_Toc36645392"/>
            <w:bookmarkStart w:id="14394" w:name="_Toc37272446"/>
            <w:bookmarkStart w:id="14395" w:name="_Toc45884692"/>
            <w:bookmarkStart w:id="14396" w:name="_Toc53182724"/>
            <w:bookmarkStart w:id="14397" w:name="_Toc58860508"/>
            <w:bookmarkStart w:id="14398" w:name="_Toc58863012"/>
            <w:bookmarkStart w:id="14399" w:name="_Toc61182997"/>
            <w:bookmarkStart w:id="14400" w:name="_Toc66728312"/>
            <w:bookmarkStart w:id="14401" w:name="_Toc74962147"/>
            <w:bookmarkStart w:id="14402" w:name="_Toc75243057"/>
            <w:bookmarkStart w:id="14403" w:name="_Toc76545403"/>
            <w:bookmarkStart w:id="14404" w:name="_Toc82595506"/>
            <w:bookmarkStart w:id="14405" w:name="_Toc89955537"/>
            <w:bookmarkStart w:id="14406" w:name="_Toc98773964"/>
            <w:bookmarkStart w:id="14407" w:name="_Toc106201725"/>
            <w:bookmarkStart w:id="14408" w:name="_Toc121999957"/>
            <w:bookmarkStart w:id="14409" w:name="_Toc124154130"/>
            <w:bookmarkStart w:id="14410" w:name="_Toc124154905"/>
            <w:r w:rsidRPr="00E0612F">
              <w:t>Test Number</w:t>
            </w:r>
          </w:p>
        </w:tc>
        <w:tc>
          <w:tcPr>
            <w:tcW w:w="1417" w:type="dxa"/>
            <w:tcBorders>
              <w:bottom w:val="nil"/>
            </w:tcBorders>
            <w:shd w:val="clear" w:color="auto" w:fill="auto"/>
          </w:tcPr>
          <w:p w14:paraId="0172D8FC"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0F8B0107" w14:textId="55A20649"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2B321C6" w14:textId="77777777" w:rsidR="00712E15" w:rsidRPr="00E0612F" w:rsidRDefault="00712E15" w:rsidP="001A6C5F">
            <w:pPr>
              <w:pStyle w:val="TAH"/>
            </w:pPr>
            <w:r w:rsidRPr="00E0612F">
              <w:t>Cyclic Prefix</w:t>
            </w:r>
          </w:p>
        </w:tc>
        <w:tc>
          <w:tcPr>
            <w:tcW w:w="2131" w:type="dxa"/>
            <w:tcBorders>
              <w:bottom w:val="nil"/>
            </w:tcBorders>
          </w:tcPr>
          <w:p w14:paraId="0D23A248" w14:textId="77777777" w:rsidR="00712E15" w:rsidRPr="00E0612F" w:rsidRDefault="00712E15" w:rsidP="001A6C5F">
            <w:pPr>
              <w:pStyle w:val="TAH"/>
            </w:pPr>
            <w:r w:rsidRPr="00E0612F">
              <w:t>Propagation conditions and</w:t>
            </w:r>
          </w:p>
        </w:tc>
        <w:tc>
          <w:tcPr>
            <w:tcW w:w="2187" w:type="dxa"/>
          </w:tcPr>
          <w:p w14:paraId="2B154AD2" w14:textId="77777777" w:rsidR="00712E15" w:rsidRPr="00E0612F" w:rsidRDefault="00712E15" w:rsidP="001A6C5F">
            <w:pPr>
              <w:pStyle w:val="TAH"/>
            </w:pPr>
            <w:r w:rsidRPr="00E0612F">
              <w:t>Channel bandwidth / SNR (dB)</w:t>
            </w:r>
          </w:p>
        </w:tc>
      </w:tr>
      <w:tr w:rsidR="00712E15" w:rsidRPr="00E0612F" w14:paraId="5D57A1FC" w14:textId="77777777" w:rsidTr="001A6C5F">
        <w:trPr>
          <w:cantSplit/>
          <w:jc w:val="center"/>
        </w:trPr>
        <w:tc>
          <w:tcPr>
            <w:tcW w:w="1417" w:type="dxa"/>
            <w:tcBorders>
              <w:top w:val="nil"/>
              <w:bottom w:val="single" w:sz="4" w:space="0" w:color="auto"/>
            </w:tcBorders>
          </w:tcPr>
          <w:p w14:paraId="4E1E39C4"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89AEF3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AD8EB99"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ED330EA" w14:textId="77777777" w:rsidR="00712E15" w:rsidRPr="00E0612F" w:rsidRDefault="00712E15" w:rsidP="001A6C5F">
            <w:pPr>
              <w:pStyle w:val="TAH"/>
            </w:pPr>
          </w:p>
        </w:tc>
        <w:tc>
          <w:tcPr>
            <w:tcW w:w="2131" w:type="dxa"/>
            <w:tcBorders>
              <w:top w:val="nil"/>
              <w:bottom w:val="single" w:sz="4" w:space="0" w:color="auto"/>
            </w:tcBorders>
          </w:tcPr>
          <w:p w14:paraId="27083CE1" w14:textId="09618001"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02143C3D" w14:textId="77777777" w:rsidR="00712E15" w:rsidRPr="00E0612F" w:rsidRDefault="00712E15" w:rsidP="001A6C5F">
            <w:pPr>
              <w:pStyle w:val="TAH"/>
            </w:pPr>
            <w:r w:rsidRPr="00E0612F">
              <w:t>50 MHz</w:t>
            </w:r>
          </w:p>
        </w:tc>
      </w:tr>
      <w:tr w:rsidR="00712E15" w:rsidRPr="00E0612F" w14:paraId="596946E5" w14:textId="77777777" w:rsidTr="001A6C5F">
        <w:trPr>
          <w:cantSplit/>
          <w:jc w:val="center"/>
        </w:trPr>
        <w:tc>
          <w:tcPr>
            <w:tcW w:w="1417" w:type="dxa"/>
          </w:tcPr>
          <w:p w14:paraId="05EE38B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F035C44" w14:textId="77777777" w:rsidR="00712E15" w:rsidRPr="00E0612F" w:rsidRDefault="00712E15" w:rsidP="001A6C5F">
            <w:pPr>
              <w:pStyle w:val="TAC"/>
            </w:pPr>
            <w:r w:rsidRPr="00E0612F">
              <w:rPr>
                <w:lang w:eastAsia="zh-CN"/>
              </w:rPr>
              <w:t>1</w:t>
            </w:r>
          </w:p>
        </w:tc>
        <w:tc>
          <w:tcPr>
            <w:tcW w:w="1134" w:type="dxa"/>
            <w:shd w:val="clear" w:color="auto" w:fill="auto"/>
          </w:tcPr>
          <w:p w14:paraId="5EF7599E" w14:textId="77777777" w:rsidR="00712E15" w:rsidRPr="00E0612F" w:rsidRDefault="00712E15" w:rsidP="001A6C5F">
            <w:pPr>
              <w:pStyle w:val="TAC"/>
            </w:pPr>
            <w:r w:rsidRPr="00E0612F">
              <w:rPr>
                <w:lang w:eastAsia="zh-CN"/>
              </w:rPr>
              <w:t>2</w:t>
            </w:r>
          </w:p>
        </w:tc>
        <w:tc>
          <w:tcPr>
            <w:tcW w:w="917" w:type="dxa"/>
          </w:tcPr>
          <w:p w14:paraId="5235F616" w14:textId="77777777" w:rsidR="00712E15" w:rsidRPr="00E0612F" w:rsidRDefault="00712E15" w:rsidP="001A6C5F">
            <w:pPr>
              <w:pStyle w:val="TAC"/>
            </w:pPr>
            <w:r w:rsidRPr="00E0612F">
              <w:t>Normal</w:t>
            </w:r>
          </w:p>
        </w:tc>
        <w:tc>
          <w:tcPr>
            <w:tcW w:w="2131" w:type="dxa"/>
          </w:tcPr>
          <w:p w14:paraId="7B2E9536" w14:textId="77777777" w:rsidR="00712E15" w:rsidRPr="00E0612F" w:rsidRDefault="00712E15" w:rsidP="001A6C5F">
            <w:pPr>
              <w:pStyle w:val="TAC"/>
              <w:rPr>
                <w:rFonts w:cs="Arial"/>
              </w:rPr>
            </w:pPr>
            <w:r w:rsidRPr="00E0612F">
              <w:t>TDLA30-75</w:t>
            </w:r>
          </w:p>
        </w:tc>
        <w:tc>
          <w:tcPr>
            <w:tcW w:w="2187" w:type="dxa"/>
          </w:tcPr>
          <w:p w14:paraId="451F360C" w14:textId="77777777" w:rsidR="00712E15" w:rsidRPr="00E0612F" w:rsidRDefault="00712E15" w:rsidP="001A6C5F">
            <w:pPr>
              <w:pStyle w:val="TAC"/>
            </w:pPr>
            <w:r>
              <w:rPr>
                <w:lang w:eastAsia="zh-CN"/>
              </w:rPr>
              <w:t>-2.6</w:t>
            </w:r>
          </w:p>
        </w:tc>
      </w:tr>
    </w:tbl>
    <w:p w14:paraId="36D1A58B" w14:textId="77777777" w:rsidR="00712E15" w:rsidRPr="00E0612F" w:rsidRDefault="00712E15" w:rsidP="00712E15"/>
    <w:p w14:paraId="417311C9" w14:textId="77777777" w:rsidR="001079E1" w:rsidRPr="00E0612F" w:rsidRDefault="001079E1" w:rsidP="001079E1">
      <w:pPr>
        <w:pStyle w:val="Heading4"/>
      </w:pPr>
      <w:bookmarkStart w:id="14411" w:name="_Toc131560760"/>
      <w:bookmarkStart w:id="14412" w:name="_Toc137394460"/>
      <w:bookmarkStart w:id="14413" w:name="_Toc163475566"/>
      <w:bookmarkStart w:id="14414" w:name="_Toc176783896"/>
      <w:r>
        <w:t>8.3.12</w:t>
      </w:r>
      <w:r w:rsidRPr="00E0612F">
        <w:t>.2</w:t>
      </w:r>
      <w:r w:rsidRPr="00E0612F">
        <w:tab/>
        <w:t>ACK missed detection</w:t>
      </w:r>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p>
    <w:p w14:paraId="767E2A80" w14:textId="77777777" w:rsidR="001079E1" w:rsidRPr="00E0612F" w:rsidRDefault="001079E1" w:rsidP="001079E1">
      <w:pPr>
        <w:pStyle w:val="Heading5"/>
      </w:pPr>
      <w:bookmarkStart w:id="14415" w:name="_Toc21100202"/>
      <w:bookmarkStart w:id="14416" w:name="_Toc29810000"/>
      <w:bookmarkStart w:id="14417" w:name="_Toc36645393"/>
      <w:bookmarkStart w:id="14418" w:name="_Toc37272447"/>
      <w:bookmarkStart w:id="14419" w:name="_Toc45884693"/>
      <w:bookmarkStart w:id="14420" w:name="_Toc53182725"/>
      <w:bookmarkStart w:id="14421" w:name="_Toc58860509"/>
      <w:bookmarkStart w:id="14422" w:name="_Toc58863013"/>
      <w:bookmarkStart w:id="14423" w:name="_Toc61182998"/>
      <w:bookmarkStart w:id="14424" w:name="_Toc66728313"/>
      <w:bookmarkStart w:id="14425" w:name="_Toc74962148"/>
      <w:bookmarkStart w:id="14426" w:name="_Toc75243058"/>
      <w:bookmarkStart w:id="14427" w:name="_Toc76545404"/>
      <w:bookmarkStart w:id="14428" w:name="_Toc82595507"/>
      <w:bookmarkStart w:id="14429" w:name="_Toc89955538"/>
      <w:bookmarkStart w:id="14430" w:name="_Toc98773965"/>
      <w:bookmarkStart w:id="14431" w:name="_Toc106201726"/>
      <w:bookmarkStart w:id="14432" w:name="_Toc121999958"/>
      <w:bookmarkStart w:id="14433" w:name="_Toc124154131"/>
      <w:bookmarkStart w:id="14434" w:name="_Toc124154906"/>
      <w:bookmarkStart w:id="14435" w:name="_Toc131560761"/>
      <w:bookmarkStart w:id="14436" w:name="_Toc137394461"/>
      <w:bookmarkStart w:id="14437" w:name="_Toc163475567"/>
      <w:bookmarkStart w:id="14438" w:name="_Toc176783897"/>
      <w:r>
        <w:t>8.3.12</w:t>
      </w:r>
      <w:r w:rsidRPr="00E0612F">
        <w:t>.2.1</w:t>
      </w:r>
      <w:r w:rsidRPr="00E0612F">
        <w:tab/>
        <w:t>Definition and applicability</w:t>
      </w:r>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lastRenderedPageBreak/>
        <w:t>Which specific test(s) are applicable to BS is based on the test applicability rules defined in clause 8.1.2.</w:t>
      </w:r>
    </w:p>
    <w:p w14:paraId="543EC5E0" w14:textId="77777777" w:rsidR="001079E1" w:rsidRPr="00E0612F" w:rsidRDefault="001079E1" w:rsidP="001079E1">
      <w:pPr>
        <w:pStyle w:val="Heading5"/>
      </w:pPr>
      <w:bookmarkStart w:id="14439" w:name="_Toc21100203"/>
      <w:bookmarkStart w:id="14440" w:name="_Toc29810001"/>
      <w:bookmarkStart w:id="14441" w:name="_Toc36645394"/>
      <w:bookmarkStart w:id="14442" w:name="_Toc37272448"/>
      <w:bookmarkStart w:id="14443" w:name="_Toc45884694"/>
      <w:bookmarkStart w:id="14444" w:name="_Toc53182726"/>
      <w:bookmarkStart w:id="14445" w:name="_Toc58860510"/>
      <w:bookmarkStart w:id="14446" w:name="_Toc58863014"/>
      <w:bookmarkStart w:id="14447" w:name="_Toc61182999"/>
      <w:bookmarkStart w:id="14448" w:name="_Toc66728314"/>
      <w:bookmarkStart w:id="14449" w:name="_Toc74962149"/>
      <w:bookmarkStart w:id="14450" w:name="_Toc75243059"/>
      <w:bookmarkStart w:id="14451" w:name="_Toc76545405"/>
      <w:bookmarkStart w:id="14452" w:name="_Toc82595508"/>
      <w:bookmarkStart w:id="14453" w:name="_Toc89955539"/>
      <w:bookmarkStart w:id="14454" w:name="_Toc98773966"/>
      <w:bookmarkStart w:id="14455" w:name="_Toc106201727"/>
      <w:bookmarkStart w:id="14456" w:name="_Toc121999959"/>
      <w:bookmarkStart w:id="14457" w:name="_Toc124154132"/>
      <w:bookmarkStart w:id="14458" w:name="_Toc124154907"/>
      <w:bookmarkStart w:id="14459" w:name="_Toc131560762"/>
      <w:bookmarkStart w:id="14460" w:name="_Toc137394462"/>
      <w:bookmarkStart w:id="14461" w:name="_Toc163475568"/>
      <w:bookmarkStart w:id="14462" w:name="_Toc176783898"/>
      <w:bookmarkStart w:id="14463" w:name="_Hlk110206187"/>
      <w:r>
        <w:t>8.3.12</w:t>
      </w:r>
      <w:r w:rsidRPr="00E0612F">
        <w:t>.2.2</w:t>
      </w:r>
      <w:r w:rsidRPr="00E0612F">
        <w:tab/>
        <w:t>Minimum Requirement</w:t>
      </w:r>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p>
    <w:bookmarkEnd w:id="14463"/>
    <w:p w14:paraId="613328EE" w14:textId="43D7F92F" w:rsidR="00712E15" w:rsidRPr="00E0612F" w:rsidRDefault="00712E15" w:rsidP="00712E15">
      <w:r w:rsidRPr="00E0612F">
        <w:t>For BS type 1-O, the minimum requirement is in TS 38.104 [2], clause 11.3.1.</w:t>
      </w:r>
      <w:r>
        <w:t>8</w:t>
      </w:r>
      <w:r w:rsidRPr="00E0612F">
        <w:t>.</w:t>
      </w:r>
    </w:p>
    <w:p w14:paraId="57C424B0" w14:textId="4F7F51AC" w:rsidR="001079E1" w:rsidRPr="00E0612F" w:rsidRDefault="00712E15" w:rsidP="00712E15">
      <w:r w:rsidRPr="00E0612F">
        <w:t>For BS type 2-O, the minimum requirement is in TS 38.104 [2], clause 11.3.2.</w:t>
      </w:r>
      <w:r>
        <w:t>7</w:t>
      </w:r>
      <w:r w:rsidRPr="00E0612F">
        <w:t>.</w:t>
      </w:r>
    </w:p>
    <w:p w14:paraId="1AC0538C" w14:textId="77777777" w:rsidR="001079E1" w:rsidRPr="00E0612F" w:rsidRDefault="001079E1" w:rsidP="001079E1">
      <w:pPr>
        <w:pStyle w:val="Heading5"/>
      </w:pPr>
      <w:bookmarkStart w:id="14464" w:name="_Toc21100204"/>
      <w:bookmarkStart w:id="14465" w:name="_Toc29810002"/>
      <w:bookmarkStart w:id="14466" w:name="_Toc36645395"/>
      <w:bookmarkStart w:id="14467" w:name="_Toc37272449"/>
      <w:bookmarkStart w:id="14468" w:name="_Toc45884695"/>
      <w:bookmarkStart w:id="14469" w:name="_Toc53182727"/>
      <w:bookmarkStart w:id="14470" w:name="_Toc58860511"/>
      <w:bookmarkStart w:id="14471" w:name="_Toc58863015"/>
      <w:bookmarkStart w:id="14472" w:name="_Toc61183000"/>
      <w:bookmarkStart w:id="14473" w:name="_Toc66728315"/>
      <w:bookmarkStart w:id="14474" w:name="_Toc74962150"/>
      <w:bookmarkStart w:id="14475" w:name="_Toc75243060"/>
      <w:bookmarkStart w:id="14476" w:name="_Toc76545406"/>
      <w:bookmarkStart w:id="14477" w:name="_Toc82595509"/>
      <w:bookmarkStart w:id="14478" w:name="_Toc89955540"/>
      <w:bookmarkStart w:id="14479" w:name="_Toc98773967"/>
      <w:bookmarkStart w:id="14480" w:name="_Toc106201728"/>
      <w:bookmarkStart w:id="14481" w:name="_Toc121999960"/>
      <w:bookmarkStart w:id="14482" w:name="_Toc124154133"/>
      <w:bookmarkStart w:id="14483" w:name="_Toc124154908"/>
      <w:bookmarkStart w:id="14484" w:name="_Toc131560763"/>
      <w:bookmarkStart w:id="14485" w:name="_Toc137394463"/>
      <w:bookmarkStart w:id="14486" w:name="_Toc163475569"/>
      <w:bookmarkStart w:id="14487" w:name="_Toc176783899"/>
      <w:r>
        <w:t>8.3.12</w:t>
      </w:r>
      <w:r w:rsidRPr="00E0612F">
        <w:t>.2.3</w:t>
      </w:r>
      <w:r w:rsidRPr="00E0612F">
        <w:tab/>
        <w:t>Test purpose</w:t>
      </w:r>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4488" w:name="_Toc21100205"/>
      <w:bookmarkStart w:id="14489" w:name="_Toc29810003"/>
      <w:bookmarkStart w:id="14490" w:name="_Toc36645396"/>
      <w:bookmarkStart w:id="14491" w:name="_Toc37272450"/>
      <w:bookmarkStart w:id="14492" w:name="_Toc45884696"/>
      <w:bookmarkStart w:id="14493" w:name="_Toc53182728"/>
      <w:bookmarkStart w:id="14494" w:name="_Toc58860512"/>
      <w:bookmarkStart w:id="14495" w:name="_Toc58863016"/>
      <w:bookmarkStart w:id="14496" w:name="_Toc61183001"/>
      <w:bookmarkStart w:id="14497" w:name="_Toc66728316"/>
      <w:bookmarkStart w:id="14498" w:name="_Toc74962151"/>
      <w:bookmarkStart w:id="14499" w:name="_Toc75243061"/>
      <w:bookmarkStart w:id="14500" w:name="_Toc76545407"/>
      <w:bookmarkStart w:id="14501" w:name="_Toc82595510"/>
      <w:bookmarkStart w:id="14502" w:name="_Toc89955541"/>
      <w:bookmarkStart w:id="14503" w:name="_Toc98773968"/>
      <w:bookmarkStart w:id="14504" w:name="_Toc106201729"/>
      <w:bookmarkStart w:id="14505" w:name="_Toc121999961"/>
      <w:bookmarkStart w:id="14506" w:name="_Toc124154134"/>
      <w:bookmarkStart w:id="14507" w:name="_Toc124154909"/>
      <w:bookmarkStart w:id="14508" w:name="_Toc131560764"/>
      <w:bookmarkStart w:id="14509" w:name="_Toc137394464"/>
      <w:bookmarkStart w:id="14510" w:name="_Toc163475570"/>
      <w:bookmarkStart w:id="14511" w:name="_Toc176783900"/>
      <w:r>
        <w:rPr>
          <w:lang w:eastAsia="zh-CN"/>
        </w:rPr>
        <w:t>8.3.12</w:t>
      </w:r>
      <w:r w:rsidRPr="00E0612F">
        <w:rPr>
          <w:lang w:eastAsia="zh-CN"/>
        </w:rPr>
        <w:t>.2.4</w:t>
      </w:r>
      <w:r w:rsidRPr="00E0612F">
        <w:rPr>
          <w:lang w:eastAsia="zh-CN"/>
        </w:rPr>
        <w:tab/>
        <w:t>Method of test</w:t>
      </w:r>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p>
    <w:p w14:paraId="05AB581B" w14:textId="77777777" w:rsidR="001079E1" w:rsidRPr="00E0612F" w:rsidRDefault="001079E1" w:rsidP="001079E1">
      <w:pPr>
        <w:pStyle w:val="Heading6"/>
        <w:rPr>
          <w:lang w:eastAsia="zh-CN"/>
        </w:rPr>
      </w:pPr>
      <w:bookmarkStart w:id="14512" w:name="_Toc21100206"/>
      <w:bookmarkStart w:id="14513" w:name="_Toc29810004"/>
      <w:bookmarkStart w:id="14514" w:name="_Toc36645397"/>
      <w:bookmarkStart w:id="14515" w:name="_Toc37272451"/>
      <w:bookmarkStart w:id="14516" w:name="_Toc45884697"/>
      <w:bookmarkStart w:id="14517" w:name="_Toc53182729"/>
      <w:bookmarkStart w:id="14518" w:name="_Toc58860513"/>
      <w:bookmarkStart w:id="14519" w:name="_Toc58863017"/>
      <w:bookmarkStart w:id="14520" w:name="_Toc61183002"/>
      <w:bookmarkStart w:id="14521" w:name="_Toc66728317"/>
      <w:bookmarkStart w:id="14522" w:name="_Toc74962152"/>
      <w:bookmarkStart w:id="14523" w:name="_Toc75243062"/>
      <w:bookmarkStart w:id="14524" w:name="_Toc76545408"/>
      <w:bookmarkStart w:id="14525" w:name="_Toc82595511"/>
      <w:bookmarkStart w:id="14526" w:name="_Toc89955542"/>
      <w:bookmarkStart w:id="14527" w:name="_Toc98773969"/>
      <w:bookmarkStart w:id="14528" w:name="_Toc106201730"/>
      <w:bookmarkStart w:id="14529" w:name="_Toc121999962"/>
      <w:bookmarkStart w:id="14530" w:name="_Toc124154135"/>
      <w:bookmarkStart w:id="14531" w:name="_Toc124154910"/>
      <w:bookmarkStart w:id="14532" w:name="_Toc131560765"/>
      <w:bookmarkStart w:id="14533" w:name="_Toc137394465"/>
      <w:bookmarkStart w:id="14534" w:name="_Toc163475571"/>
      <w:bookmarkStart w:id="14535" w:name="_Toc176783901"/>
      <w:r>
        <w:rPr>
          <w:lang w:eastAsia="zh-CN"/>
        </w:rPr>
        <w:t>8.3.12</w:t>
      </w:r>
      <w:r w:rsidRPr="00E0612F">
        <w:rPr>
          <w:lang w:eastAsia="zh-CN"/>
        </w:rPr>
        <w:t>.2.4.1</w:t>
      </w:r>
      <w:r w:rsidRPr="00E0612F">
        <w:rPr>
          <w:lang w:eastAsia="zh-CN"/>
        </w:rPr>
        <w:tab/>
        <w:t>Initial conditions</w:t>
      </w:r>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4536"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4537" w:name="_Toc29810005"/>
      <w:bookmarkStart w:id="14538" w:name="_Toc36645398"/>
      <w:bookmarkStart w:id="14539" w:name="_Toc37272452"/>
      <w:bookmarkStart w:id="14540" w:name="_Toc45884698"/>
      <w:bookmarkStart w:id="14541" w:name="_Toc53182730"/>
      <w:bookmarkStart w:id="14542" w:name="_Toc58860514"/>
      <w:bookmarkStart w:id="14543" w:name="_Toc58863018"/>
      <w:bookmarkStart w:id="14544" w:name="_Toc61183003"/>
      <w:bookmarkStart w:id="14545" w:name="_Toc66728318"/>
      <w:bookmarkStart w:id="14546" w:name="_Toc74962153"/>
      <w:bookmarkStart w:id="14547" w:name="_Toc75243063"/>
      <w:bookmarkStart w:id="14548" w:name="_Toc76545409"/>
      <w:bookmarkStart w:id="14549" w:name="_Toc82595512"/>
      <w:bookmarkStart w:id="14550" w:name="_Toc89955543"/>
      <w:bookmarkStart w:id="14551" w:name="_Toc98773970"/>
      <w:bookmarkStart w:id="14552" w:name="_Toc106201731"/>
      <w:bookmarkStart w:id="14553" w:name="_Toc121999963"/>
      <w:bookmarkStart w:id="14554" w:name="_Toc124154136"/>
      <w:bookmarkStart w:id="14555" w:name="_Toc124154911"/>
      <w:bookmarkStart w:id="14556" w:name="_Toc131560766"/>
      <w:bookmarkStart w:id="14557" w:name="_Toc137394466"/>
      <w:bookmarkStart w:id="14558" w:name="_Toc163475572"/>
      <w:bookmarkStart w:id="14559" w:name="_Toc176783902"/>
      <w:r>
        <w:rPr>
          <w:lang w:eastAsia="zh-CN"/>
        </w:rPr>
        <w:t>8.3.12</w:t>
      </w:r>
      <w:r w:rsidRPr="00E0612F">
        <w:rPr>
          <w:lang w:eastAsia="zh-CN"/>
        </w:rPr>
        <w:t>.2.4.2</w:t>
      </w:r>
      <w:r w:rsidRPr="00E0612F">
        <w:rPr>
          <w:lang w:eastAsia="zh-CN"/>
        </w:rPr>
        <w:tab/>
      </w:r>
      <w:r w:rsidRPr="00E0612F">
        <w:t>Procedure</w:t>
      </w:r>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lastRenderedPageBreak/>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1A6C5F">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1A6C5F">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1A6C5F">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1A6C5F">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1A6C5F">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1A6C5F">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1A6C5F">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1A6C5F">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1A6C5F">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1A6C5F">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1A6C5F">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1A6C5F">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1A6C5F">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1A6C5F">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1A6C5F">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1A6C5F">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1A6C5F">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1A6C5F">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1A6C5F">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lastRenderedPageBreak/>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4560" w:name="_Toc121999964"/>
      <w:bookmarkStart w:id="14561" w:name="_Toc124154137"/>
      <w:bookmarkStart w:id="14562" w:name="_Toc124154912"/>
      <w:bookmarkStart w:id="14563" w:name="_Toc131560767"/>
      <w:bookmarkStart w:id="14564" w:name="_Toc137394467"/>
      <w:bookmarkStart w:id="14565" w:name="_Toc163475573"/>
      <w:bookmarkStart w:id="14566" w:name="_Toc176783903"/>
      <w:r>
        <w:t>8.3.12</w:t>
      </w:r>
      <w:r w:rsidRPr="00E0612F">
        <w:t>.2.5</w:t>
      </w:r>
      <w:r w:rsidRPr="00E0612F">
        <w:tab/>
        <w:t>Test Requirement</w:t>
      </w:r>
      <w:bookmarkEnd w:id="14560"/>
      <w:bookmarkEnd w:id="14561"/>
      <w:bookmarkEnd w:id="14562"/>
      <w:bookmarkEnd w:id="14563"/>
      <w:bookmarkEnd w:id="14564"/>
      <w:bookmarkEnd w:id="14565"/>
      <w:bookmarkEnd w:id="14566"/>
    </w:p>
    <w:p w14:paraId="39D6A194" w14:textId="77777777" w:rsidR="001079E1" w:rsidRPr="00E0612F" w:rsidRDefault="001079E1" w:rsidP="001079E1">
      <w:pPr>
        <w:pStyle w:val="Heading6"/>
        <w:rPr>
          <w:lang w:eastAsia="zh-CN"/>
        </w:rPr>
      </w:pPr>
      <w:bookmarkStart w:id="14567" w:name="_Toc121999965"/>
      <w:bookmarkStart w:id="14568" w:name="_Toc124154138"/>
      <w:bookmarkStart w:id="14569" w:name="_Toc124154913"/>
      <w:bookmarkStart w:id="14570" w:name="_Toc131560768"/>
      <w:bookmarkStart w:id="14571" w:name="_Toc137394468"/>
      <w:bookmarkStart w:id="14572" w:name="_Toc163475574"/>
      <w:bookmarkStart w:id="14573" w:name="_Toc176783904"/>
      <w:r>
        <w:rPr>
          <w:lang w:eastAsia="zh-CN"/>
        </w:rPr>
        <w:t>8.3.12</w:t>
      </w:r>
      <w:r w:rsidRPr="00E0612F">
        <w:rPr>
          <w:lang w:eastAsia="zh-CN"/>
        </w:rPr>
        <w:t>.2.5.1</w:t>
      </w:r>
      <w:r w:rsidRPr="00E0612F">
        <w:rPr>
          <w:lang w:eastAsia="zh-CN"/>
        </w:rPr>
        <w:tab/>
        <w:t>Test Requirement for BS type 1-O</w:t>
      </w:r>
      <w:bookmarkEnd w:id="14567"/>
      <w:bookmarkEnd w:id="14568"/>
      <w:bookmarkEnd w:id="14569"/>
      <w:bookmarkEnd w:id="14570"/>
      <w:bookmarkEnd w:id="14571"/>
      <w:bookmarkEnd w:id="14572"/>
      <w:bookmarkEnd w:id="14573"/>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7C59520" w14:textId="77777777" w:rsidTr="001A6C5F">
        <w:trPr>
          <w:cantSplit/>
          <w:jc w:val="center"/>
        </w:trPr>
        <w:tc>
          <w:tcPr>
            <w:tcW w:w="1417" w:type="dxa"/>
            <w:tcBorders>
              <w:bottom w:val="nil"/>
            </w:tcBorders>
          </w:tcPr>
          <w:p w14:paraId="79F554A7"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53BD8FD1"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AB8659E" w14:textId="0AFC56DF"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3F1F413B" w14:textId="77777777" w:rsidR="00712E15" w:rsidRPr="00E0612F" w:rsidRDefault="00712E15" w:rsidP="001A6C5F">
            <w:pPr>
              <w:pStyle w:val="TAH"/>
            </w:pPr>
            <w:r w:rsidRPr="00E0612F">
              <w:t>Cyclic Prefix</w:t>
            </w:r>
          </w:p>
        </w:tc>
        <w:tc>
          <w:tcPr>
            <w:tcW w:w="2131" w:type="dxa"/>
            <w:tcBorders>
              <w:bottom w:val="nil"/>
            </w:tcBorders>
          </w:tcPr>
          <w:p w14:paraId="2D163E50" w14:textId="77777777" w:rsidR="00712E15" w:rsidRPr="00E0612F" w:rsidRDefault="00712E15" w:rsidP="001A6C5F">
            <w:pPr>
              <w:pStyle w:val="TAH"/>
            </w:pPr>
            <w:r w:rsidRPr="00E0612F">
              <w:t>Propagation conditions and</w:t>
            </w:r>
          </w:p>
        </w:tc>
        <w:tc>
          <w:tcPr>
            <w:tcW w:w="2187" w:type="dxa"/>
          </w:tcPr>
          <w:p w14:paraId="496160A6" w14:textId="77777777" w:rsidR="00712E15" w:rsidRPr="00E0612F" w:rsidRDefault="00712E15" w:rsidP="001A6C5F">
            <w:pPr>
              <w:pStyle w:val="TAH"/>
            </w:pPr>
            <w:r w:rsidRPr="00E0612F">
              <w:t>Channel bandwidth / SNR (dB)</w:t>
            </w:r>
          </w:p>
        </w:tc>
      </w:tr>
      <w:tr w:rsidR="00712E15" w:rsidRPr="00E0612F" w14:paraId="421CFB98" w14:textId="77777777" w:rsidTr="001A6C5F">
        <w:trPr>
          <w:cantSplit/>
          <w:jc w:val="center"/>
        </w:trPr>
        <w:tc>
          <w:tcPr>
            <w:tcW w:w="1417" w:type="dxa"/>
            <w:tcBorders>
              <w:top w:val="nil"/>
              <w:bottom w:val="single" w:sz="4" w:space="0" w:color="auto"/>
            </w:tcBorders>
          </w:tcPr>
          <w:p w14:paraId="31F6B7C7"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60F52E40" w14:textId="77777777" w:rsidR="00712E15" w:rsidRPr="00E0612F" w:rsidRDefault="00712E15" w:rsidP="001A6C5F">
            <w:pPr>
              <w:pStyle w:val="TAH"/>
            </w:pPr>
          </w:p>
        </w:tc>
        <w:tc>
          <w:tcPr>
            <w:tcW w:w="1134" w:type="dxa"/>
            <w:vMerge/>
            <w:tcBorders>
              <w:bottom w:val="single" w:sz="4" w:space="0" w:color="auto"/>
            </w:tcBorders>
            <w:shd w:val="clear" w:color="auto" w:fill="auto"/>
          </w:tcPr>
          <w:p w14:paraId="38FC28BD"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3CB3AC2F" w14:textId="77777777" w:rsidR="00712E15" w:rsidRPr="00E0612F" w:rsidRDefault="00712E15" w:rsidP="001A6C5F">
            <w:pPr>
              <w:pStyle w:val="TAH"/>
            </w:pPr>
          </w:p>
        </w:tc>
        <w:tc>
          <w:tcPr>
            <w:tcW w:w="2131" w:type="dxa"/>
            <w:tcBorders>
              <w:top w:val="nil"/>
              <w:bottom w:val="single" w:sz="4" w:space="0" w:color="auto"/>
            </w:tcBorders>
          </w:tcPr>
          <w:p w14:paraId="53E1528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0627DB84" w14:textId="77777777" w:rsidR="00712E15" w:rsidRPr="00E0612F" w:rsidRDefault="00712E15" w:rsidP="001A6C5F">
            <w:pPr>
              <w:pStyle w:val="TAH"/>
            </w:pPr>
            <w:r w:rsidRPr="00E0612F">
              <w:t>5 MHz</w:t>
            </w:r>
          </w:p>
        </w:tc>
      </w:tr>
      <w:tr w:rsidR="00712E15" w:rsidRPr="00E0612F" w14:paraId="0A0DF2E6" w14:textId="77777777" w:rsidTr="001A6C5F">
        <w:trPr>
          <w:cantSplit/>
          <w:jc w:val="center"/>
        </w:trPr>
        <w:tc>
          <w:tcPr>
            <w:tcW w:w="1417" w:type="dxa"/>
          </w:tcPr>
          <w:p w14:paraId="6CECC93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52F10CE4" w14:textId="77777777" w:rsidR="00712E15" w:rsidRPr="00E0612F" w:rsidRDefault="00712E15" w:rsidP="001A6C5F">
            <w:pPr>
              <w:pStyle w:val="TAC"/>
            </w:pPr>
            <w:r w:rsidRPr="00E0612F">
              <w:rPr>
                <w:lang w:eastAsia="zh-CN"/>
              </w:rPr>
              <w:t>1</w:t>
            </w:r>
          </w:p>
        </w:tc>
        <w:tc>
          <w:tcPr>
            <w:tcW w:w="1134" w:type="dxa"/>
            <w:shd w:val="clear" w:color="auto" w:fill="auto"/>
          </w:tcPr>
          <w:p w14:paraId="048857AE" w14:textId="77777777" w:rsidR="00712E15" w:rsidRPr="00E0612F" w:rsidRDefault="00712E15" w:rsidP="001A6C5F">
            <w:pPr>
              <w:pStyle w:val="TAC"/>
            </w:pPr>
            <w:r w:rsidRPr="00E0612F">
              <w:rPr>
                <w:lang w:eastAsia="zh-CN"/>
              </w:rPr>
              <w:t>2</w:t>
            </w:r>
          </w:p>
        </w:tc>
        <w:tc>
          <w:tcPr>
            <w:tcW w:w="917" w:type="dxa"/>
          </w:tcPr>
          <w:p w14:paraId="7D98614F" w14:textId="77777777" w:rsidR="00712E15" w:rsidRPr="00E0612F" w:rsidRDefault="00712E15" w:rsidP="001A6C5F">
            <w:pPr>
              <w:pStyle w:val="TAC"/>
            </w:pPr>
            <w:r w:rsidRPr="00E0612F">
              <w:t>Normal</w:t>
            </w:r>
          </w:p>
        </w:tc>
        <w:tc>
          <w:tcPr>
            <w:tcW w:w="2131" w:type="dxa"/>
          </w:tcPr>
          <w:p w14:paraId="59DA0F41" w14:textId="77777777" w:rsidR="00712E15" w:rsidRPr="00E0612F" w:rsidRDefault="00712E15" w:rsidP="001A6C5F">
            <w:pPr>
              <w:pStyle w:val="TAC"/>
              <w:rPr>
                <w:rFonts w:cs="Arial"/>
              </w:rPr>
            </w:pPr>
            <w:r w:rsidRPr="00E0612F">
              <w:t xml:space="preserve">TDLA30-10 </w:t>
            </w:r>
          </w:p>
        </w:tc>
        <w:tc>
          <w:tcPr>
            <w:tcW w:w="2187" w:type="dxa"/>
          </w:tcPr>
          <w:p w14:paraId="1D881EAF" w14:textId="77777777" w:rsidR="00712E15" w:rsidRPr="00E0612F" w:rsidRDefault="00712E15" w:rsidP="001A6C5F">
            <w:pPr>
              <w:pStyle w:val="TAC"/>
            </w:pPr>
            <w:r>
              <w:rPr>
                <w:lang w:eastAsia="zh-CN"/>
              </w:rPr>
              <w:t>-3.3</w:t>
            </w:r>
          </w:p>
        </w:tc>
      </w:tr>
      <w:tr w:rsidR="00712E15" w:rsidRPr="00E0612F" w14:paraId="29B994CB" w14:textId="77777777" w:rsidTr="001A6C5F">
        <w:trPr>
          <w:cantSplit/>
          <w:jc w:val="center"/>
        </w:trPr>
        <w:tc>
          <w:tcPr>
            <w:tcW w:w="1417" w:type="dxa"/>
            <w:tcBorders>
              <w:bottom w:val="single" w:sz="4" w:space="0" w:color="auto"/>
            </w:tcBorders>
          </w:tcPr>
          <w:p w14:paraId="542C146E"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3A18A69D"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BCA907"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06AD6323" w14:textId="77777777" w:rsidR="00712E15" w:rsidRPr="00E0612F" w:rsidRDefault="00712E15" w:rsidP="001A6C5F">
            <w:pPr>
              <w:pStyle w:val="TAC"/>
            </w:pPr>
            <w:r w:rsidRPr="00E0612F">
              <w:t>Normal</w:t>
            </w:r>
          </w:p>
        </w:tc>
        <w:tc>
          <w:tcPr>
            <w:tcW w:w="2131" w:type="dxa"/>
            <w:tcBorders>
              <w:bottom w:val="single" w:sz="4" w:space="0" w:color="auto"/>
            </w:tcBorders>
          </w:tcPr>
          <w:p w14:paraId="44C0F747"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39DB3629" w14:textId="77777777" w:rsidR="00712E15" w:rsidRPr="00E0612F" w:rsidRDefault="00712E15" w:rsidP="001A6C5F">
            <w:pPr>
              <w:pStyle w:val="TAC"/>
              <w:rPr>
                <w:lang w:eastAsia="zh-CN"/>
              </w:rPr>
            </w:pPr>
            <w:r>
              <w:rPr>
                <w:lang w:eastAsia="zh-CN"/>
              </w:rPr>
              <w:t>-8.3</w:t>
            </w:r>
          </w:p>
        </w:tc>
      </w:tr>
    </w:tbl>
    <w:p w14:paraId="4F8DF7AD" w14:textId="77777777" w:rsidR="00712E15" w:rsidRPr="00E0612F" w:rsidRDefault="00712E15" w:rsidP="00712E15"/>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F323075" w14:textId="77777777" w:rsidTr="001A6C5F">
        <w:trPr>
          <w:cantSplit/>
          <w:jc w:val="center"/>
        </w:trPr>
        <w:tc>
          <w:tcPr>
            <w:tcW w:w="1417" w:type="dxa"/>
            <w:tcBorders>
              <w:bottom w:val="nil"/>
            </w:tcBorders>
          </w:tcPr>
          <w:p w14:paraId="2482B361" w14:textId="77777777" w:rsidR="00712E15" w:rsidRPr="00E0612F" w:rsidRDefault="00712E15" w:rsidP="001A6C5F">
            <w:pPr>
              <w:pStyle w:val="TAH"/>
              <w:rPr>
                <w:rFonts w:cs="Arial"/>
              </w:rPr>
            </w:pPr>
            <w:bookmarkStart w:id="14574" w:name="_Toc121999966"/>
            <w:bookmarkStart w:id="14575" w:name="_Toc124154139"/>
            <w:bookmarkStart w:id="14576" w:name="_Toc124154914"/>
            <w:r w:rsidRPr="00E0612F">
              <w:rPr>
                <w:rFonts w:cs="Arial"/>
              </w:rPr>
              <w:t>Test Number</w:t>
            </w:r>
          </w:p>
        </w:tc>
        <w:tc>
          <w:tcPr>
            <w:tcW w:w="1417" w:type="dxa"/>
            <w:tcBorders>
              <w:bottom w:val="nil"/>
            </w:tcBorders>
            <w:shd w:val="clear" w:color="auto" w:fill="auto"/>
          </w:tcPr>
          <w:p w14:paraId="452850FA" w14:textId="77777777" w:rsidR="00712E15" w:rsidRPr="00E0612F" w:rsidRDefault="00712E15"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33A80935" w14:textId="33F85F1C" w:rsidR="00712E15" w:rsidRPr="00E0612F" w:rsidRDefault="00712E15"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5075FA10" w14:textId="77777777" w:rsidR="00712E15" w:rsidRPr="00E0612F" w:rsidRDefault="00712E15" w:rsidP="001A6C5F">
            <w:pPr>
              <w:pStyle w:val="TAH"/>
            </w:pPr>
            <w:r w:rsidRPr="00E0612F">
              <w:rPr>
                <w:rFonts w:cs="Arial"/>
              </w:rPr>
              <w:t>Cyclic Prefix</w:t>
            </w:r>
          </w:p>
        </w:tc>
        <w:tc>
          <w:tcPr>
            <w:tcW w:w="2131" w:type="dxa"/>
            <w:tcBorders>
              <w:bottom w:val="nil"/>
            </w:tcBorders>
          </w:tcPr>
          <w:p w14:paraId="59072069" w14:textId="77777777" w:rsidR="00712E15" w:rsidRPr="00E0612F" w:rsidRDefault="00712E15" w:rsidP="001A6C5F">
            <w:pPr>
              <w:pStyle w:val="TAH"/>
            </w:pPr>
            <w:r w:rsidRPr="00E0612F">
              <w:t>Propagation conditions and</w:t>
            </w:r>
          </w:p>
        </w:tc>
        <w:tc>
          <w:tcPr>
            <w:tcW w:w="2187" w:type="dxa"/>
          </w:tcPr>
          <w:p w14:paraId="01734BDE" w14:textId="77777777" w:rsidR="00712E15" w:rsidRPr="00E0612F" w:rsidRDefault="00712E15" w:rsidP="001A6C5F">
            <w:pPr>
              <w:pStyle w:val="TAH"/>
            </w:pPr>
            <w:r w:rsidRPr="00E0612F">
              <w:rPr>
                <w:rFonts w:cs="Arial"/>
              </w:rPr>
              <w:t>Channel bandwidth / SNR (dB)</w:t>
            </w:r>
          </w:p>
        </w:tc>
      </w:tr>
      <w:tr w:rsidR="00712E15" w:rsidRPr="00E0612F" w14:paraId="64C2314D" w14:textId="77777777" w:rsidTr="001A6C5F">
        <w:trPr>
          <w:cantSplit/>
          <w:jc w:val="center"/>
        </w:trPr>
        <w:tc>
          <w:tcPr>
            <w:tcW w:w="1417" w:type="dxa"/>
            <w:tcBorders>
              <w:top w:val="nil"/>
              <w:bottom w:val="single" w:sz="4" w:space="0" w:color="auto"/>
            </w:tcBorders>
          </w:tcPr>
          <w:p w14:paraId="0379C3D0"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159B031" w14:textId="77777777" w:rsidR="00712E15" w:rsidRPr="00E0612F" w:rsidRDefault="00712E15" w:rsidP="001A6C5F">
            <w:pPr>
              <w:pStyle w:val="TAH"/>
            </w:pPr>
          </w:p>
        </w:tc>
        <w:tc>
          <w:tcPr>
            <w:tcW w:w="1134" w:type="dxa"/>
            <w:vMerge/>
            <w:tcBorders>
              <w:bottom w:val="single" w:sz="4" w:space="0" w:color="auto"/>
            </w:tcBorders>
            <w:shd w:val="clear" w:color="auto" w:fill="auto"/>
          </w:tcPr>
          <w:p w14:paraId="18C93965"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7AAB9940" w14:textId="77777777" w:rsidR="00712E15" w:rsidRPr="00E0612F" w:rsidRDefault="00712E15" w:rsidP="001A6C5F">
            <w:pPr>
              <w:pStyle w:val="TAH"/>
            </w:pPr>
          </w:p>
        </w:tc>
        <w:tc>
          <w:tcPr>
            <w:tcW w:w="2131" w:type="dxa"/>
            <w:tcBorders>
              <w:top w:val="nil"/>
              <w:bottom w:val="single" w:sz="4" w:space="0" w:color="auto"/>
            </w:tcBorders>
          </w:tcPr>
          <w:p w14:paraId="242329FB" w14:textId="7C784BF9" w:rsidR="00712E15" w:rsidRPr="00E0612F" w:rsidRDefault="00712E15" w:rsidP="001A6C5F">
            <w:pPr>
              <w:pStyle w:val="TAH"/>
            </w:pPr>
            <w:r w:rsidRPr="00E0612F">
              <w:t>correlation matrix (</w:t>
            </w:r>
            <w:r w:rsidR="008369A3">
              <w:t>annex J</w:t>
            </w:r>
            <w:r w:rsidRPr="00E0612F">
              <w:t>)</w:t>
            </w:r>
          </w:p>
        </w:tc>
        <w:tc>
          <w:tcPr>
            <w:tcW w:w="2187" w:type="dxa"/>
            <w:tcBorders>
              <w:bottom w:val="single" w:sz="4" w:space="0" w:color="auto"/>
            </w:tcBorders>
          </w:tcPr>
          <w:p w14:paraId="740E543A" w14:textId="77777777" w:rsidR="00712E15" w:rsidRPr="00E0612F" w:rsidRDefault="00712E15" w:rsidP="001A6C5F">
            <w:pPr>
              <w:pStyle w:val="TAH"/>
            </w:pPr>
            <w:r w:rsidRPr="00E0612F">
              <w:t>10 MHz</w:t>
            </w:r>
          </w:p>
        </w:tc>
      </w:tr>
      <w:tr w:rsidR="00712E15" w:rsidRPr="00E0612F" w14:paraId="5139D988" w14:textId="77777777" w:rsidTr="001A6C5F">
        <w:trPr>
          <w:cantSplit/>
          <w:jc w:val="center"/>
        </w:trPr>
        <w:tc>
          <w:tcPr>
            <w:tcW w:w="1417" w:type="dxa"/>
          </w:tcPr>
          <w:p w14:paraId="08EA371C"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C50E260" w14:textId="77777777" w:rsidR="00712E15" w:rsidRPr="00E0612F" w:rsidRDefault="00712E15" w:rsidP="001A6C5F">
            <w:pPr>
              <w:pStyle w:val="TAC"/>
            </w:pPr>
            <w:r w:rsidRPr="00E0612F">
              <w:rPr>
                <w:lang w:eastAsia="zh-CN"/>
              </w:rPr>
              <w:t>1</w:t>
            </w:r>
          </w:p>
        </w:tc>
        <w:tc>
          <w:tcPr>
            <w:tcW w:w="1134" w:type="dxa"/>
            <w:shd w:val="clear" w:color="auto" w:fill="auto"/>
          </w:tcPr>
          <w:p w14:paraId="66092F00" w14:textId="77777777" w:rsidR="00712E15" w:rsidRPr="00E0612F" w:rsidRDefault="00712E15" w:rsidP="001A6C5F">
            <w:pPr>
              <w:pStyle w:val="TAC"/>
            </w:pPr>
            <w:r w:rsidRPr="00E0612F">
              <w:rPr>
                <w:lang w:eastAsia="zh-CN"/>
              </w:rPr>
              <w:t>2</w:t>
            </w:r>
          </w:p>
        </w:tc>
        <w:tc>
          <w:tcPr>
            <w:tcW w:w="917" w:type="dxa"/>
          </w:tcPr>
          <w:p w14:paraId="095D00B3" w14:textId="77777777" w:rsidR="00712E15" w:rsidRPr="00E0612F" w:rsidRDefault="00712E15" w:rsidP="001A6C5F">
            <w:pPr>
              <w:pStyle w:val="TAC"/>
            </w:pPr>
            <w:r w:rsidRPr="00E0612F">
              <w:t>Normal</w:t>
            </w:r>
          </w:p>
        </w:tc>
        <w:tc>
          <w:tcPr>
            <w:tcW w:w="2131" w:type="dxa"/>
          </w:tcPr>
          <w:p w14:paraId="4FF08381" w14:textId="77777777" w:rsidR="00712E15" w:rsidRPr="00E0612F" w:rsidRDefault="00712E15" w:rsidP="001A6C5F">
            <w:pPr>
              <w:pStyle w:val="TAC"/>
              <w:rPr>
                <w:rFonts w:cs="Arial"/>
              </w:rPr>
            </w:pPr>
            <w:r w:rsidRPr="00E0612F">
              <w:t>TDLA30-10</w:t>
            </w:r>
          </w:p>
        </w:tc>
        <w:tc>
          <w:tcPr>
            <w:tcW w:w="2187" w:type="dxa"/>
          </w:tcPr>
          <w:p w14:paraId="58F1D9B5" w14:textId="77777777" w:rsidR="00712E15" w:rsidRPr="00E0612F" w:rsidRDefault="00712E15" w:rsidP="001A6C5F">
            <w:pPr>
              <w:pStyle w:val="TAC"/>
            </w:pPr>
            <w:r>
              <w:t>-3.2</w:t>
            </w:r>
          </w:p>
        </w:tc>
      </w:tr>
      <w:tr w:rsidR="00712E15" w:rsidRPr="00E0612F" w14:paraId="4D5FA6A6" w14:textId="77777777" w:rsidTr="001A6C5F">
        <w:trPr>
          <w:cantSplit/>
          <w:jc w:val="center"/>
        </w:trPr>
        <w:tc>
          <w:tcPr>
            <w:tcW w:w="1417" w:type="dxa"/>
            <w:tcBorders>
              <w:bottom w:val="single" w:sz="4" w:space="0" w:color="auto"/>
            </w:tcBorders>
          </w:tcPr>
          <w:p w14:paraId="335B1C03"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94E5E41"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82C22C"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595FF4AA" w14:textId="77777777" w:rsidR="00712E15" w:rsidRPr="00E0612F" w:rsidRDefault="00712E15" w:rsidP="001A6C5F">
            <w:pPr>
              <w:pStyle w:val="TAC"/>
            </w:pPr>
            <w:r w:rsidRPr="00E0612F">
              <w:t>Normal</w:t>
            </w:r>
          </w:p>
        </w:tc>
        <w:tc>
          <w:tcPr>
            <w:tcW w:w="2131" w:type="dxa"/>
            <w:tcBorders>
              <w:bottom w:val="single" w:sz="4" w:space="0" w:color="auto"/>
            </w:tcBorders>
          </w:tcPr>
          <w:p w14:paraId="513A0010" w14:textId="77777777" w:rsidR="00712E15" w:rsidRPr="00E0612F" w:rsidRDefault="00712E15" w:rsidP="001A6C5F">
            <w:pPr>
              <w:pStyle w:val="TAC"/>
            </w:pPr>
            <w:r w:rsidRPr="00E0612F">
              <w:t>TDLA30-10</w:t>
            </w:r>
          </w:p>
        </w:tc>
        <w:tc>
          <w:tcPr>
            <w:tcW w:w="2187" w:type="dxa"/>
            <w:tcBorders>
              <w:bottom w:val="single" w:sz="4" w:space="0" w:color="auto"/>
            </w:tcBorders>
          </w:tcPr>
          <w:p w14:paraId="39214BA4" w14:textId="77777777" w:rsidR="00712E15" w:rsidRPr="00E0612F" w:rsidRDefault="00712E15" w:rsidP="001A6C5F">
            <w:pPr>
              <w:pStyle w:val="TAC"/>
              <w:rPr>
                <w:lang w:eastAsia="zh-CN"/>
              </w:rPr>
            </w:pPr>
            <w:r>
              <w:rPr>
                <w:lang w:eastAsia="zh-CN"/>
              </w:rPr>
              <w:t>-7.9</w:t>
            </w:r>
          </w:p>
        </w:tc>
      </w:tr>
    </w:tbl>
    <w:p w14:paraId="69890080" w14:textId="77777777" w:rsidR="00712E15" w:rsidRPr="00E0612F" w:rsidRDefault="00712E15" w:rsidP="00712E15"/>
    <w:p w14:paraId="0B72EF6F" w14:textId="77777777" w:rsidR="001079E1" w:rsidRPr="00E0612F" w:rsidRDefault="001079E1" w:rsidP="001079E1">
      <w:pPr>
        <w:pStyle w:val="Heading6"/>
        <w:rPr>
          <w:lang w:eastAsia="zh-CN"/>
        </w:rPr>
      </w:pPr>
      <w:bookmarkStart w:id="14577" w:name="_Toc131560769"/>
      <w:bookmarkStart w:id="14578" w:name="_Toc137394469"/>
      <w:bookmarkStart w:id="14579" w:name="_Toc163475575"/>
      <w:bookmarkStart w:id="14580" w:name="_Toc176783905"/>
      <w:r>
        <w:rPr>
          <w:lang w:eastAsia="zh-CN"/>
        </w:rPr>
        <w:t>8.3.12</w:t>
      </w:r>
      <w:r w:rsidRPr="00E0612F">
        <w:rPr>
          <w:lang w:eastAsia="zh-CN"/>
        </w:rPr>
        <w:t>.2.5.2</w:t>
      </w:r>
      <w:r w:rsidRPr="00E0612F">
        <w:rPr>
          <w:lang w:eastAsia="zh-CN"/>
        </w:rPr>
        <w:tab/>
        <w:t>Test Requirement for BS type 2-O</w:t>
      </w:r>
      <w:bookmarkEnd w:id="14574"/>
      <w:bookmarkEnd w:id="14575"/>
      <w:bookmarkEnd w:id="14576"/>
      <w:bookmarkEnd w:id="14577"/>
      <w:bookmarkEnd w:id="14578"/>
      <w:bookmarkEnd w:id="14579"/>
      <w:bookmarkEnd w:id="14580"/>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0D0371A3" w14:textId="77777777" w:rsidTr="001A6C5F">
        <w:trPr>
          <w:cantSplit/>
          <w:jc w:val="center"/>
        </w:trPr>
        <w:tc>
          <w:tcPr>
            <w:tcW w:w="1417" w:type="dxa"/>
            <w:tcBorders>
              <w:bottom w:val="nil"/>
            </w:tcBorders>
          </w:tcPr>
          <w:p w14:paraId="51A587CA" w14:textId="77777777" w:rsidR="003A6ED1" w:rsidRPr="00E0612F" w:rsidRDefault="003A6ED1" w:rsidP="001A6C5F">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56572739"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5CF73D00" w14:textId="1ACC4FA4"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13EC0E9B" w14:textId="77777777" w:rsidR="003A6ED1" w:rsidRPr="00E0612F" w:rsidRDefault="003A6ED1" w:rsidP="001A6C5F">
            <w:pPr>
              <w:pStyle w:val="TAH"/>
            </w:pPr>
            <w:r w:rsidRPr="00E0612F">
              <w:rPr>
                <w:rFonts w:cs="Arial"/>
              </w:rPr>
              <w:t>Cyclic Prefix</w:t>
            </w:r>
          </w:p>
        </w:tc>
        <w:tc>
          <w:tcPr>
            <w:tcW w:w="2131" w:type="dxa"/>
            <w:tcBorders>
              <w:bottom w:val="nil"/>
            </w:tcBorders>
          </w:tcPr>
          <w:p w14:paraId="61F90F79" w14:textId="77777777" w:rsidR="003A6ED1" w:rsidRPr="00E0612F" w:rsidRDefault="003A6ED1" w:rsidP="001A6C5F">
            <w:pPr>
              <w:pStyle w:val="TAH"/>
            </w:pPr>
            <w:r w:rsidRPr="00E0612F">
              <w:t>Propagation conditions and</w:t>
            </w:r>
          </w:p>
        </w:tc>
        <w:tc>
          <w:tcPr>
            <w:tcW w:w="2187" w:type="dxa"/>
          </w:tcPr>
          <w:p w14:paraId="2AD37385" w14:textId="77777777" w:rsidR="003A6ED1" w:rsidRPr="00E0612F" w:rsidRDefault="003A6ED1" w:rsidP="001A6C5F">
            <w:pPr>
              <w:pStyle w:val="TAH"/>
            </w:pPr>
            <w:r w:rsidRPr="00E0612F">
              <w:rPr>
                <w:rFonts w:cs="Arial"/>
              </w:rPr>
              <w:t>Channel bandwidth / SNR (dB)</w:t>
            </w:r>
          </w:p>
        </w:tc>
      </w:tr>
      <w:tr w:rsidR="003A6ED1" w:rsidRPr="00E0612F" w14:paraId="7A481FFB" w14:textId="77777777" w:rsidTr="001A6C5F">
        <w:trPr>
          <w:cantSplit/>
          <w:jc w:val="center"/>
        </w:trPr>
        <w:tc>
          <w:tcPr>
            <w:tcW w:w="1417" w:type="dxa"/>
            <w:tcBorders>
              <w:top w:val="nil"/>
              <w:bottom w:val="single" w:sz="4" w:space="0" w:color="auto"/>
            </w:tcBorders>
          </w:tcPr>
          <w:p w14:paraId="582B3628"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0CC9825D" w14:textId="77777777" w:rsidR="003A6ED1" w:rsidRPr="00E0612F" w:rsidRDefault="003A6ED1" w:rsidP="001A6C5F">
            <w:pPr>
              <w:pStyle w:val="TAH"/>
            </w:pPr>
          </w:p>
        </w:tc>
        <w:tc>
          <w:tcPr>
            <w:tcW w:w="1134" w:type="dxa"/>
            <w:vMerge/>
            <w:tcBorders>
              <w:bottom w:val="single" w:sz="4" w:space="0" w:color="auto"/>
            </w:tcBorders>
            <w:shd w:val="clear" w:color="auto" w:fill="auto"/>
          </w:tcPr>
          <w:p w14:paraId="299AD77E"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3449CEF9" w14:textId="77777777" w:rsidR="003A6ED1" w:rsidRPr="00E0612F" w:rsidRDefault="003A6ED1" w:rsidP="001A6C5F">
            <w:pPr>
              <w:pStyle w:val="TAH"/>
            </w:pPr>
          </w:p>
        </w:tc>
        <w:tc>
          <w:tcPr>
            <w:tcW w:w="2131" w:type="dxa"/>
            <w:tcBorders>
              <w:top w:val="nil"/>
              <w:bottom w:val="single" w:sz="4" w:space="0" w:color="auto"/>
            </w:tcBorders>
          </w:tcPr>
          <w:p w14:paraId="0E95E3E7" w14:textId="2E0796B4"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2754C64C" w14:textId="77777777" w:rsidR="003A6ED1" w:rsidRPr="00E0612F" w:rsidRDefault="003A6ED1" w:rsidP="001A6C5F">
            <w:pPr>
              <w:pStyle w:val="TAH"/>
            </w:pPr>
            <w:r w:rsidRPr="00E0612F">
              <w:t>50 MHz</w:t>
            </w:r>
          </w:p>
        </w:tc>
      </w:tr>
      <w:tr w:rsidR="003A6ED1" w:rsidRPr="00E0612F" w14:paraId="37CC2483" w14:textId="77777777" w:rsidTr="001A6C5F">
        <w:trPr>
          <w:cantSplit/>
          <w:jc w:val="center"/>
        </w:trPr>
        <w:tc>
          <w:tcPr>
            <w:tcW w:w="1417" w:type="dxa"/>
          </w:tcPr>
          <w:p w14:paraId="3BFFE03D"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624A47F8" w14:textId="77777777" w:rsidR="003A6ED1" w:rsidRPr="00E0612F" w:rsidRDefault="003A6ED1" w:rsidP="001A6C5F">
            <w:pPr>
              <w:pStyle w:val="TAC"/>
            </w:pPr>
            <w:r w:rsidRPr="00E0612F">
              <w:rPr>
                <w:lang w:eastAsia="zh-CN"/>
              </w:rPr>
              <w:t>1</w:t>
            </w:r>
          </w:p>
        </w:tc>
        <w:tc>
          <w:tcPr>
            <w:tcW w:w="1134" w:type="dxa"/>
            <w:shd w:val="clear" w:color="auto" w:fill="auto"/>
          </w:tcPr>
          <w:p w14:paraId="56B7DDB1" w14:textId="77777777" w:rsidR="003A6ED1" w:rsidRPr="00E0612F" w:rsidRDefault="003A6ED1" w:rsidP="001A6C5F">
            <w:pPr>
              <w:pStyle w:val="TAC"/>
            </w:pPr>
            <w:r w:rsidRPr="00E0612F">
              <w:rPr>
                <w:lang w:eastAsia="zh-CN"/>
              </w:rPr>
              <w:t>2</w:t>
            </w:r>
          </w:p>
        </w:tc>
        <w:tc>
          <w:tcPr>
            <w:tcW w:w="917" w:type="dxa"/>
          </w:tcPr>
          <w:p w14:paraId="66C0BF04" w14:textId="77777777" w:rsidR="003A6ED1" w:rsidRPr="00E0612F" w:rsidRDefault="003A6ED1" w:rsidP="001A6C5F">
            <w:pPr>
              <w:pStyle w:val="TAC"/>
            </w:pPr>
            <w:r w:rsidRPr="00E0612F">
              <w:t>Normal</w:t>
            </w:r>
          </w:p>
        </w:tc>
        <w:tc>
          <w:tcPr>
            <w:tcW w:w="2131" w:type="dxa"/>
          </w:tcPr>
          <w:p w14:paraId="0B6CF5FE" w14:textId="77777777" w:rsidR="003A6ED1" w:rsidRPr="00E0612F" w:rsidRDefault="003A6ED1" w:rsidP="001A6C5F">
            <w:pPr>
              <w:pStyle w:val="TAC"/>
              <w:rPr>
                <w:rFonts w:cs="Arial"/>
              </w:rPr>
            </w:pPr>
            <w:r w:rsidRPr="00E0612F">
              <w:t xml:space="preserve">TDLA30-10 </w:t>
            </w:r>
          </w:p>
        </w:tc>
        <w:tc>
          <w:tcPr>
            <w:tcW w:w="2187" w:type="dxa"/>
          </w:tcPr>
          <w:p w14:paraId="6E25B636" w14:textId="6E25C315" w:rsidR="003A6ED1" w:rsidRPr="00E0612F" w:rsidRDefault="003A6ED1" w:rsidP="001A6C5F">
            <w:pPr>
              <w:pStyle w:val="TAC"/>
            </w:pPr>
            <w:r>
              <w:rPr>
                <w:lang w:eastAsia="zh-CN"/>
              </w:rPr>
              <w:t>-4.2</w:t>
            </w:r>
          </w:p>
        </w:tc>
      </w:tr>
    </w:tbl>
    <w:p w14:paraId="2DA188D6" w14:textId="77777777" w:rsidR="003A6ED1" w:rsidRPr="00E0612F" w:rsidRDefault="003A6ED1" w:rsidP="003A6ED1"/>
    <w:p w14:paraId="7DD9CC2B" w14:textId="0B03604E" w:rsidR="001079E1" w:rsidRPr="00E0612F" w:rsidRDefault="001079E1" w:rsidP="00844AF8">
      <w:pPr>
        <w:pStyle w:val="TH"/>
      </w:pPr>
      <w:r w:rsidRPr="00E0612F">
        <w:t xml:space="preserve">Table </w:t>
      </w:r>
      <w:r>
        <w:t>8.312</w:t>
      </w:r>
      <w:r w:rsidRPr="00E0612F">
        <w:t>.2.5.2-</w:t>
      </w:r>
      <w:r w:rsidR="003A6ED1">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66F9FA61" w14:textId="77777777" w:rsidTr="001A6C5F">
        <w:trPr>
          <w:cantSplit/>
          <w:jc w:val="center"/>
        </w:trPr>
        <w:tc>
          <w:tcPr>
            <w:tcW w:w="1417" w:type="dxa"/>
            <w:tcBorders>
              <w:bottom w:val="nil"/>
            </w:tcBorders>
          </w:tcPr>
          <w:p w14:paraId="1D146651" w14:textId="77777777" w:rsidR="003A6ED1" w:rsidRPr="00E0612F" w:rsidRDefault="003A6ED1" w:rsidP="001A6C5F">
            <w:pPr>
              <w:pStyle w:val="TAH"/>
              <w:rPr>
                <w:rFonts w:cs="Arial"/>
              </w:rPr>
            </w:pPr>
            <w:bookmarkStart w:id="14581" w:name="_Toc21100175"/>
            <w:bookmarkStart w:id="14582" w:name="_Toc29809973"/>
            <w:bookmarkStart w:id="14583" w:name="_Toc36645366"/>
            <w:bookmarkStart w:id="14584" w:name="_Toc37272420"/>
            <w:bookmarkStart w:id="14585" w:name="_Toc45884666"/>
            <w:bookmarkStart w:id="14586" w:name="_Toc53182698"/>
            <w:bookmarkStart w:id="14587" w:name="_Toc58860482"/>
            <w:bookmarkStart w:id="14588" w:name="_Toc58862986"/>
            <w:bookmarkStart w:id="14589" w:name="_Toc61182971"/>
            <w:bookmarkStart w:id="14590" w:name="_Toc66728286"/>
            <w:bookmarkStart w:id="14591" w:name="_Toc74962121"/>
            <w:bookmarkStart w:id="14592" w:name="_Toc75243031"/>
            <w:bookmarkStart w:id="14593" w:name="_Toc76545377"/>
            <w:bookmarkStart w:id="14594" w:name="_Toc82595480"/>
            <w:bookmarkStart w:id="14595" w:name="_Toc89955511"/>
            <w:bookmarkStart w:id="14596" w:name="_Toc98773938"/>
            <w:bookmarkStart w:id="14597" w:name="_Toc106201699"/>
            <w:bookmarkStart w:id="14598" w:name="_Toc121999967"/>
            <w:bookmarkStart w:id="14599" w:name="_Toc124154140"/>
            <w:bookmarkStart w:id="14600" w:name="_Toc124154915"/>
            <w:r w:rsidRPr="00E0612F">
              <w:rPr>
                <w:rFonts w:cs="Arial"/>
              </w:rPr>
              <w:t>Test Number</w:t>
            </w:r>
          </w:p>
        </w:tc>
        <w:tc>
          <w:tcPr>
            <w:tcW w:w="1417" w:type="dxa"/>
            <w:tcBorders>
              <w:bottom w:val="nil"/>
            </w:tcBorders>
            <w:shd w:val="clear" w:color="auto" w:fill="auto"/>
          </w:tcPr>
          <w:p w14:paraId="32A60426"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001F4DA8" w14:textId="0D626A77"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4BF2D0AA" w14:textId="77777777" w:rsidR="003A6ED1" w:rsidRPr="00E0612F" w:rsidRDefault="003A6ED1" w:rsidP="001A6C5F">
            <w:pPr>
              <w:pStyle w:val="TAH"/>
            </w:pPr>
            <w:r w:rsidRPr="00E0612F">
              <w:rPr>
                <w:rFonts w:cs="Arial"/>
              </w:rPr>
              <w:t>Cyclic Prefix</w:t>
            </w:r>
          </w:p>
        </w:tc>
        <w:tc>
          <w:tcPr>
            <w:tcW w:w="2131" w:type="dxa"/>
            <w:tcBorders>
              <w:bottom w:val="nil"/>
            </w:tcBorders>
          </w:tcPr>
          <w:p w14:paraId="3D3BF129" w14:textId="77777777" w:rsidR="003A6ED1" w:rsidRPr="00E0612F" w:rsidRDefault="003A6ED1" w:rsidP="001A6C5F">
            <w:pPr>
              <w:pStyle w:val="TAH"/>
            </w:pPr>
            <w:r w:rsidRPr="00E0612F">
              <w:t>Propagation conditions and</w:t>
            </w:r>
          </w:p>
        </w:tc>
        <w:tc>
          <w:tcPr>
            <w:tcW w:w="2187" w:type="dxa"/>
          </w:tcPr>
          <w:p w14:paraId="3F9F8D3C" w14:textId="77777777" w:rsidR="003A6ED1" w:rsidRPr="00E0612F" w:rsidRDefault="003A6ED1" w:rsidP="001A6C5F">
            <w:pPr>
              <w:pStyle w:val="TAH"/>
            </w:pPr>
            <w:r w:rsidRPr="00E0612F">
              <w:rPr>
                <w:rFonts w:cs="Arial"/>
              </w:rPr>
              <w:t>Channel bandwidth / SNR (dB)</w:t>
            </w:r>
          </w:p>
        </w:tc>
      </w:tr>
      <w:tr w:rsidR="003A6ED1" w:rsidRPr="00E0612F" w14:paraId="523289D1" w14:textId="77777777" w:rsidTr="001A6C5F">
        <w:trPr>
          <w:cantSplit/>
          <w:jc w:val="center"/>
        </w:trPr>
        <w:tc>
          <w:tcPr>
            <w:tcW w:w="1417" w:type="dxa"/>
            <w:tcBorders>
              <w:top w:val="nil"/>
              <w:bottom w:val="single" w:sz="4" w:space="0" w:color="auto"/>
            </w:tcBorders>
          </w:tcPr>
          <w:p w14:paraId="1F07554C"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77601A53" w14:textId="77777777" w:rsidR="003A6ED1" w:rsidRPr="00E0612F" w:rsidRDefault="003A6ED1" w:rsidP="001A6C5F">
            <w:pPr>
              <w:pStyle w:val="TAH"/>
            </w:pPr>
          </w:p>
        </w:tc>
        <w:tc>
          <w:tcPr>
            <w:tcW w:w="1134" w:type="dxa"/>
            <w:vMerge/>
            <w:tcBorders>
              <w:bottom w:val="single" w:sz="4" w:space="0" w:color="auto"/>
            </w:tcBorders>
            <w:shd w:val="clear" w:color="auto" w:fill="auto"/>
          </w:tcPr>
          <w:p w14:paraId="3CDEDA90"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4C739C41" w14:textId="77777777" w:rsidR="003A6ED1" w:rsidRPr="00E0612F" w:rsidRDefault="003A6ED1" w:rsidP="001A6C5F">
            <w:pPr>
              <w:pStyle w:val="TAH"/>
            </w:pPr>
          </w:p>
        </w:tc>
        <w:tc>
          <w:tcPr>
            <w:tcW w:w="2131" w:type="dxa"/>
            <w:tcBorders>
              <w:top w:val="nil"/>
              <w:bottom w:val="single" w:sz="4" w:space="0" w:color="auto"/>
            </w:tcBorders>
          </w:tcPr>
          <w:p w14:paraId="0A3E5092" w14:textId="742D4BFB"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13A5942F" w14:textId="77777777" w:rsidR="003A6ED1" w:rsidRPr="00E0612F" w:rsidRDefault="003A6ED1" w:rsidP="001A6C5F">
            <w:pPr>
              <w:pStyle w:val="TAH"/>
            </w:pPr>
            <w:r w:rsidRPr="00E0612F">
              <w:t>50 MHz</w:t>
            </w:r>
          </w:p>
        </w:tc>
      </w:tr>
      <w:tr w:rsidR="003A6ED1" w:rsidRPr="00E0612F" w14:paraId="08109A41" w14:textId="77777777" w:rsidTr="001A6C5F">
        <w:trPr>
          <w:cantSplit/>
          <w:jc w:val="center"/>
        </w:trPr>
        <w:tc>
          <w:tcPr>
            <w:tcW w:w="1417" w:type="dxa"/>
          </w:tcPr>
          <w:p w14:paraId="77DE0059"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1AC045FA" w14:textId="77777777" w:rsidR="003A6ED1" w:rsidRPr="00E0612F" w:rsidRDefault="003A6ED1" w:rsidP="001A6C5F">
            <w:pPr>
              <w:pStyle w:val="TAC"/>
            </w:pPr>
            <w:r w:rsidRPr="00E0612F">
              <w:rPr>
                <w:lang w:eastAsia="zh-CN"/>
              </w:rPr>
              <w:t>1</w:t>
            </w:r>
          </w:p>
        </w:tc>
        <w:tc>
          <w:tcPr>
            <w:tcW w:w="1134" w:type="dxa"/>
            <w:shd w:val="clear" w:color="auto" w:fill="auto"/>
          </w:tcPr>
          <w:p w14:paraId="5D49542C" w14:textId="77777777" w:rsidR="003A6ED1" w:rsidRPr="00E0612F" w:rsidRDefault="003A6ED1" w:rsidP="001A6C5F">
            <w:pPr>
              <w:pStyle w:val="TAC"/>
            </w:pPr>
            <w:r w:rsidRPr="00E0612F">
              <w:rPr>
                <w:lang w:eastAsia="zh-CN"/>
              </w:rPr>
              <w:t>2</w:t>
            </w:r>
          </w:p>
        </w:tc>
        <w:tc>
          <w:tcPr>
            <w:tcW w:w="917" w:type="dxa"/>
          </w:tcPr>
          <w:p w14:paraId="612EF958" w14:textId="77777777" w:rsidR="003A6ED1" w:rsidRPr="00E0612F" w:rsidRDefault="003A6ED1" w:rsidP="001A6C5F">
            <w:pPr>
              <w:pStyle w:val="TAC"/>
            </w:pPr>
            <w:r w:rsidRPr="00E0612F">
              <w:t>Normal</w:t>
            </w:r>
          </w:p>
        </w:tc>
        <w:tc>
          <w:tcPr>
            <w:tcW w:w="2131" w:type="dxa"/>
          </w:tcPr>
          <w:p w14:paraId="62208B3E" w14:textId="77777777" w:rsidR="003A6ED1" w:rsidRPr="00E0612F" w:rsidRDefault="003A6ED1" w:rsidP="001A6C5F">
            <w:pPr>
              <w:pStyle w:val="TAC"/>
              <w:rPr>
                <w:rFonts w:cs="Arial"/>
              </w:rPr>
            </w:pPr>
            <w:r w:rsidRPr="00E0612F">
              <w:t>TDLA30-75</w:t>
            </w:r>
          </w:p>
        </w:tc>
        <w:tc>
          <w:tcPr>
            <w:tcW w:w="2187" w:type="dxa"/>
          </w:tcPr>
          <w:p w14:paraId="158AC768" w14:textId="77777777" w:rsidR="003A6ED1" w:rsidRPr="00E0612F" w:rsidRDefault="003A6ED1" w:rsidP="001A6C5F">
            <w:pPr>
              <w:pStyle w:val="TAC"/>
            </w:pPr>
            <w:r>
              <w:rPr>
                <w:lang w:eastAsia="zh-CN"/>
              </w:rPr>
              <w:t>-4.3</w:t>
            </w:r>
          </w:p>
        </w:tc>
      </w:tr>
    </w:tbl>
    <w:p w14:paraId="7FFA6F4C" w14:textId="77777777" w:rsidR="003A6ED1" w:rsidRPr="00E0612F" w:rsidRDefault="003A6ED1" w:rsidP="003A6ED1"/>
    <w:p w14:paraId="2CCCCACE" w14:textId="612B17F8" w:rsidR="001079E1" w:rsidRPr="00E0612F" w:rsidRDefault="001079E1" w:rsidP="002C588D">
      <w:pPr>
        <w:pStyle w:val="Heading3"/>
      </w:pPr>
      <w:bookmarkStart w:id="14601" w:name="_Toc131560770"/>
      <w:bookmarkStart w:id="14602" w:name="_Toc137394470"/>
      <w:bookmarkStart w:id="14603" w:name="_Toc163475576"/>
      <w:bookmarkStart w:id="14604" w:name="_Toc176783906"/>
      <w:r>
        <w:lastRenderedPageBreak/>
        <w:t>8.3.13</w:t>
      </w:r>
      <w:r w:rsidRPr="00E0612F">
        <w:tab/>
        <w:t>Performance requirements for PUCCH format 3</w:t>
      </w:r>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r w:rsidRPr="00E0612F">
        <w:t xml:space="preserve"> with DM-RS bundling</w:t>
      </w:r>
      <w:bookmarkEnd w:id="14598"/>
      <w:bookmarkEnd w:id="14599"/>
      <w:bookmarkEnd w:id="14600"/>
      <w:bookmarkEnd w:id="14601"/>
      <w:bookmarkEnd w:id="14602"/>
      <w:bookmarkEnd w:id="14603"/>
      <w:bookmarkEnd w:id="14604"/>
    </w:p>
    <w:p w14:paraId="478D0AB7" w14:textId="77777777" w:rsidR="001079E1" w:rsidRPr="00E0612F" w:rsidRDefault="001079E1" w:rsidP="002C588D">
      <w:pPr>
        <w:pStyle w:val="Heading4"/>
      </w:pPr>
      <w:bookmarkStart w:id="14605" w:name="_Toc21100176"/>
      <w:bookmarkStart w:id="14606" w:name="_Toc29809974"/>
      <w:bookmarkStart w:id="14607" w:name="_Toc36645367"/>
      <w:bookmarkStart w:id="14608" w:name="_Toc37272421"/>
      <w:bookmarkStart w:id="14609" w:name="_Toc45884667"/>
      <w:bookmarkStart w:id="14610" w:name="_Toc53182699"/>
      <w:bookmarkStart w:id="14611" w:name="_Toc58860483"/>
      <w:bookmarkStart w:id="14612" w:name="_Toc58862987"/>
      <w:bookmarkStart w:id="14613" w:name="_Toc61182972"/>
      <w:bookmarkStart w:id="14614" w:name="_Toc66728287"/>
      <w:bookmarkStart w:id="14615" w:name="_Toc74962122"/>
      <w:bookmarkStart w:id="14616" w:name="_Toc75243032"/>
      <w:bookmarkStart w:id="14617" w:name="_Toc76545378"/>
      <w:bookmarkStart w:id="14618" w:name="_Toc82595481"/>
      <w:bookmarkStart w:id="14619" w:name="_Toc89955512"/>
      <w:bookmarkStart w:id="14620" w:name="_Toc98773939"/>
      <w:bookmarkStart w:id="14621" w:name="_Toc106201700"/>
      <w:bookmarkStart w:id="14622" w:name="_Toc121999968"/>
      <w:bookmarkStart w:id="14623" w:name="_Toc124154141"/>
      <w:bookmarkStart w:id="14624" w:name="_Toc124154916"/>
      <w:bookmarkStart w:id="14625" w:name="_Toc131560771"/>
      <w:bookmarkStart w:id="14626" w:name="_Toc137394471"/>
      <w:bookmarkStart w:id="14627" w:name="_Toc163475577"/>
      <w:bookmarkStart w:id="14628" w:name="_Toc176783907"/>
      <w:r>
        <w:t>8.3.13</w:t>
      </w:r>
      <w:r w:rsidRPr="00E0612F">
        <w:t>.1</w:t>
      </w:r>
      <w:r w:rsidRPr="00E0612F">
        <w:tab/>
        <w:t>Definition and applicability</w:t>
      </w:r>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4629" w:name="_Toc21100177"/>
      <w:bookmarkStart w:id="14630" w:name="_Toc29809975"/>
      <w:bookmarkStart w:id="14631" w:name="_Toc36645368"/>
      <w:bookmarkStart w:id="14632" w:name="_Toc37272422"/>
      <w:bookmarkStart w:id="14633" w:name="_Toc45884668"/>
      <w:bookmarkStart w:id="14634" w:name="_Toc53182700"/>
      <w:bookmarkStart w:id="14635" w:name="_Toc58860484"/>
      <w:bookmarkStart w:id="14636" w:name="_Toc58862988"/>
      <w:bookmarkStart w:id="14637" w:name="_Toc61182973"/>
      <w:bookmarkStart w:id="14638" w:name="_Toc66728288"/>
      <w:bookmarkStart w:id="14639" w:name="_Toc74962123"/>
      <w:bookmarkStart w:id="14640" w:name="_Toc75243033"/>
      <w:bookmarkStart w:id="14641" w:name="_Toc76545379"/>
      <w:bookmarkStart w:id="14642" w:name="_Toc82595482"/>
      <w:bookmarkStart w:id="14643" w:name="_Toc89955513"/>
      <w:bookmarkStart w:id="14644" w:name="_Toc98773940"/>
      <w:bookmarkStart w:id="14645" w:name="_Toc106201701"/>
      <w:bookmarkStart w:id="14646" w:name="_Toc121999969"/>
      <w:bookmarkStart w:id="14647" w:name="_Toc124154142"/>
      <w:bookmarkStart w:id="14648" w:name="_Toc124154917"/>
      <w:bookmarkStart w:id="14649" w:name="_Toc131560772"/>
      <w:bookmarkStart w:id="14650" w:name="_Toc137394472"/>
      <w:bookmarkStart w:id="14651" w:name="_Toc163475578"/>
      <w:bookmarkStart w:id="14652" w:name="_Toc176783908"/>
      <w:r>
        <w:t>8.3.13</w:t>
      </w:r>
      <w:r w:rsidRPr="00E0612F">
        <w:t>.2</w:t>
      </w:r>
      <w:r w:rsidRPr="00E0612F">
        <w:tab/>
        <w:t>Minimum requirement</w:t>
      </w:r>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p>
    <w:p w14:paraId="0B2A2B20" w14:textId="139B10DA" w:rsidR="0022469B" w:rsidRPr="00E0612F" w:rsidRDefault="0022469B" w:rsidP="0022469B">
      <w:pPr>
        <w:rPr>
          <w:lang w:eastAsia="zh-CN"/>
        </w:rPr>
      </w:pPr>
      <w:r w:rsidRPr="00E0612F">
        <w:rPr>
          <w:lang w:eastAsia="zh-CN"/>
        </w:rPr>
        <w:t>For BS type 1-O, the minimum requirement is in TS 38.104 [2], clause 11.3.1.</w:t>
      </w:r>
      <w:r>
        <w:rPr>
          <w:lang w:eastAsia="zh-CN"/>
        </w:rPr>
        <w:t>9</w:t>
      </w:r>
      <w:r w:rsidRPr="00E0612F">
        <w:rPr>
          <w:lang w:eastAsia="zh-CN"/>
        </w:rPr>
        <w:t>.</w:t>
      </w:r>
    </w:p>
    <w:p w14:paraId="1DE4523E" w14:textId="3EE248D2" w:rsidR="001079E1" w:rsidRPr="00E0612F" w:rsidRDefault="0022469B" w:rsidP="0022469B">
      <w:r w:rsidRPr="00E0612F">
        <w:rPr>
          <w:lang w:eastAsia="zh-CN"/>
        </w:rPr>
        <w:t>For BS type 2-O, the minimum requirement is in TS 38.104 [2], clause 11.3.2.</w:t>
      </w:r>
      <w:r>
        <w:rPr>
          <w:lang w:eastAsia="zh-CN"/>
        </w:rPr>
        <w:t>10</w:t>
      </w:r>
      <w:r w:rsidRPr="00E0612F">
        <w:rPr>
          <w:lang w:eastAsia="zh-CN"/>
        </w:rPr>
        <w:t>.</w:t>
      </w:r>
    </w:p>
    <w:p w14:paraId="5B33DFFA" w14:textId="77777777" w:rsidR="001079E1" w:rsidRPr="00E0612F" w:rsidRDefault="001079E1" w:rsidP="001079E1">
      <w:pPr>
        <w:pStyle w:val="Heading4"/>
      </w:pPr>
      <w:bookmarkStart w:id="14653" w:name="_Toc21100178"/>
      <w:bookmarkStart w:id="14654" w:name="_Toc29809976"/>
      <w:bookmarkStart w:id="14655" w:name="_Toc36645369"/>
      <w:bookmarkStart w:id="14656" w:name="_Toc37272423"/>
      <w:bookmarkStart w:id="14657" w:name="_Toc45884669"/>
      <w:bookmarkStart w:id="14658" w:name="_Toc53182701"/>
      <w:bookmarkStart w:id="14659" w:name="_Toc58860485"/>
      <w:bookmarkStart w:id="14660" w:name="_Toc58862989"/>
      <w:bookmarkStart w:id="14661" w:name="_Toc61182974"/>
      <w:bookmarkStart w:id="14662" w:name="_Toc66728289"/>
      <w:bookmarkStart w:id="14663" w:name="_Toc74962124"/>
      <w:bookmarkStart w:id="14664" w:name="_Toc75243034"/>
      <w:bookmarkStart w:id="14665" w:name="_Toc76545380"/>
      <w:bookmarkStart w:id="14666" w:name="_Toc82595483"/>
      <w:bookmarkStart w:id="14667" w:name="_Toc89955514"/>
      <w:bookmarkStart w:id="14668" w:name="_Toc98773941"/>
      <w:bookmarkStart w:id="14669" w:name="_Toc106201702"/>
      <w:bookmarkStart w:id="14670" w:name="_Toc121999970"/>
      <w:bookmarkStart w:id="14671" w:name="_Toc124154143"/>
      <w:bookmarkStart w:id="14672" w:name="_Toc124154918"/>
      <w:bookmarkStart w:id="14673" w:name="_Toc131560773"/>
      <w:bookmarkStart w:id="14674" w:name="_Toc137394473"/>
      <w:bookmarkStart w:id="14675" w:name="_Toc163475579"/>
      <w:bookmarkStart w:id="14676" w:name="_Toc176783909"/>
      <w:r>
        <w:t>8.3.13</w:t>
      </w:r>
      <w:r w:rsidRPr="00E0612F">
        <w:t>.3</w:t>
      </w:r>
      <w:r w:rsidRPr="00E0612F">
        <w:tab/>
        <w:t>Test purpose</w:t>
      </w:r>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4677" w:name="_Toc21100179"/>
      <w:bookmarkStart w:id="14678" w:name="_Toc29809977"/>
      <w:bookmarkStart w:id="14679" w:name="_Toc36645370"/>
      <w:bookmarkStart w:id="14680" w:name="_Toc37272424"/>
      <w:bookmarkStart w:id="14681" w:name="_Toc45884670"/>
      <w:bookmarkStart w:id="14682" w:name="_Toc53182702"/>
      <w:bookmarkStart w:id="14683" w:name="_Toc58860486"/>
      <w:bookmarkStart w:id="14684" w:name="_Toc58862990"/>
      <w:bookmarkStart w:id="14685" w:name="_Toc61182975"/>
      <w:bookmarkStart w:id="14686" w:name="_Toc66728290"/>
      <w:bookmarkStart w:id="14687" w:name="_Toc74962125"/>
      <w:bookmarkStart w:id="14688" w:name="_Toc75243035"/>
      <w:bookmarkStart w:id="14689" w:name="_Toc76545381"/>
      <w:bookmarkStart w:id="14690" w:name="_Toc82595484"/>
      <w:bookmarkStart w:id="14691" w:name="_Toc89955515"/>
      <w:bookmarkStart w:id="14692" w:name="_Toc98773942"/>
      <w:bookmarkStart w:id="14693" w:name="_Toc106201703"/>
      <w:bookmarkStart w:id="14694" w:name="_Toc121999971"/>
      <w:bookmarkStart w:id="14695" w:name="_Toc124154144"/>
      <w:bookmarkStart w:id="14696" w:name="_Toc124154919"/>
      <w:bookmarkStart w:id="14697" w:name="_Toc131560774"/>
      <w:bookmarkStart w:id="14698" w:name="_Toc137394474"/>
      <w:bookmarkStart w:id="14699" w:name="_Toc163475580"/>
      <w:bookmarkStart w:id="14700" w:name="_Toc176783910"/>
      <w:r>
        <w:t>8.3.13</w:t>
      </w:r>
      <w:r w:rsidRPr="00E0612F">
        <w:t>.4</w:t>
      </w:r>
      <w:r w:rsidRPr="00E0612F">
        <w:tab/>
        <w:t>Method of test</w:t>
      </w:r>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p>
    <w:p w14:paraId="09D46490" w14:textId="77777777" w:rsidR="001079E1" w:rsidRPr="00E0612F" w:rsidRDefault="001079E1" w:rsidP="001079E1">
      <w:pPr>
        <w:pStyle w:val="Heading5"/>
      </w:pPr>
      <w:bookmarkStart w:id="14701" w:name="_Toc21100180"/>
      <w:bookmarkStart w:id="14702" w:name="_Toc29809978"/>
      <w:bookmarkStart w:id="14703" w:name="_Toc36645371"/>
      <w:bookmarkStart w:id="14704" w:name="_Toc37272425"/>
      <w:bookmarkStart w:id="14705" w:name="_Toc45884671"/>
      <w:bookmarkStart w:id="14706" w:name="_Toc53182703"/>
      <w:bookmarkStart w:id="14707" w:name="_Toc58860487"/>
      <w:bookmarkStart w:id="14708" w:name="_Toc58862991"/>
      <w:bookmarkStart w:id="14709" w:name="_Toc61182976"/>
      <w:bookmarkStart w:id="14710" w:name="_Toc66728291"/>
      <w:bookmarkStart w:id="14711" w:name="_Toc74962126"/>
      <w:bookmarkStart w:id="14712" w:name="_Toc75243036"/>
      <w:bookmarkStart w:id="14713" w:name="_Toc76545382"/>
      <w:bookmarkStart w:id="14714" w:name="_Toc82595485"/>
      <w:bookmarkStart w:id="14715" w:name="_Toc89955516"/>
      <w:bookmarkStart w:id="14716" w:name="_Toc98773943"/>
      <w:bookmarkStart w:id="14717" w:name="_Toc106201704"/>
      <w:bookmarkStart w:id="14718" w:name="_Toc121999972"/>
      <w:bookmarkStart w:id="14719" w:name="_Toc124154145"/>
      <w:bookmarkStart w:id="14720" w:name="_Toc124154920"/>
      <w:bookmarkStart w:id="14721" w:name="_Toc131560775"/>
      <w:bookmarkStart w:id="14722" w:name="_Toc137394475"/>
      <w:bookmarkStart w:id="14723" w:name="_Toc163475581"/>
      <w:bookmarkStart w:id="14724" w:name="_Toc176783911"/>
      <w:r>
        <w:t>8.3.13</w:t>
      </w:r>
      <w:r w:rsidRPr="00E0612F">
        <w:t>.4.1</w:t>
      </w:r>
      <w:r w:rsidRPr="00E0612F">
        <w:tab/>
        <w:t>Initial conditions</w:t>
      </w:r>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4725"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4726" w:name="_Toc29809979"/>
      <w:bookmarkStart w:id="14727" w:name="_Toc36645372"/>
      <w:bookmarkStart w:id="14728" w:name="_Toc37272426"/>
      <w:bookmarkStart w:id="14729" w:name="_Toc45884672"/>
      <w:bookmarkStart w:id="14730" w:name="_Toc53182704"/>
      <w:bookmarkStart w:id="14731" w:name="_Toc58860488"/>
      <w:bookmarkStart w:id="14732" w:name="_Toc58862992"/>
      <w:bookmarkStart w:id="14733" w:name="_Toc61182977"/>
      <w:bookmarkStart w:id="14734" w:name="_Toc66728292"/>
      <w:bookmarkStart w:id="14735" w:name="_Toc74962127"/>
      <w:bookmarkStart w:id="14736" w:name="_Toc75243037"/>
      <w:bookmarkStart w:id="14737" w:name="_Toc76545383"/>
      <w:bookmarkStart w:id="14738" w:name="_Toc82595486"/>
      <w:bookmarkStart w:id="14739" w:name="_Toc89955517"/>
      <w:bookmarkStart w:id="14740" w:name="_Toc98773944"/>
      <w:bookmarkStart w:id="14741" w:name="_Toc106201705"/>
      <w:bookmarkStart w:id="14742" w:name="_Toc121999973"/>
      <w:bookmarkStart w:id="14743" w:name="_Toc124154146"/>
      <w:bookmarkStart w:id="14744" w:name="_Toc124154921"/>
      <w:bookmarkStart w:id="14745" w:name="_Toc131560776"/>
      <w:bookmarkStart w:id="14746" w:name="_Toc137394476"/>
      <w:bookmarkStart w:id="14747" w:name="_Toc163475582"/>
      <w:bookmarkStart w:id="14748" w:name="_Toc176783912"/>
      <w:r>
        <w:t>8.3.13</w:t>
      </w:r>
      <w:r w:rsidRPr="00E0612F">
        <w:t>.4.2</w:t>
      </w:r>
      <w:r w:rsidRPr="00E0612F">
        <w:tab/>
        <w:t>Procedure</w:t>
      </w:r>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lastRenderedPageBreak/>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1A6C5F">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1A6C5F">
        <w:trPr>
          <w:cantSplit/>
          <w:jc w:val="center"/>
        </w:trPr>
        <w:tc>
          <w:tcPr>
            <w:tcW w:w="4218" w:type="dxa"/>
            <w:vAlign w:val="center"/>
          </w:tcPr>
          <w:p w14:paraId="6681EBCD" w14:textId="77777777" w:rsidR="001079E1" w:rsidRPr="00CA4384" w:rsidRDefault="001079E1" w:rsidP="001A6C5F">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1A6C5F">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1A6C5F">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1A6C5F">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1A6C5F">
        <w:trPr>
          <w:cantSplit/>
          <w:jc w:val="center"/>
        </w:trPr>
        <w:tc>
          <w:tcPr>
            <w:tcW w:w="4218" w:type="dxa"/>
          </w:tcPr>
          <w:p w14:paraId="3F335221" w14:textId="77777777" w:rsidR="001079E1" w:rsidRPr="00E0612F" w:rsidRDefault="001079E1" w:rsidP="001A6C5F">
            <w:pPr>
              <w:pStyle w:val="TAL"/>
              <w:rPr>
                <w:lang w:eastAsia="zh-CN"/>
              </w:rPr>
            </w:pPr>
            <w:r w:rsidRPr="00E0612F">
              <w:t>Modulation order</w:t>
            </w:r>
          </w:p>
        </w:tc>
        <w:tc>
          <w:tcPr>
            <w:tcW w:w="1731" w:type="dxa"/>
          </w:tcPr>
          <w:p w14:paraId="2EE28F29" w14:textId="77777777" w:rsidR="001079E1" w:rsidRPr="00E0612F" w:rsidRDefault="001079E1" w:rsidP="001A6C5F">
            <w:pPr>
              <w:pStyle w:val="TAC"/>
              <w:rPr>
                <w:rFonts w:eastAsia="?? ??"/>
              </w:rPr>
            </w:pPr>
            <w:r w:rsidRPr="00E0612F">
              <w:t>QPSK</w:t>
            </w:r>
          </w:p>
        </w:tc>
        <w:tc>
          <w:tcPr>
            <w:tcW w:w="2268" w:type="dxa"/>
          </w:tcPr>
          <w:p w14:paraId="449AE333" w14:textId="77777777" w:rsidR="001079E1" w:rsidRPr="00E0612F" w:rsidRDefault="001079E1" w:rsidP="001A6C5F">
            <w:pPr>
              <w:pStyle w:val="TAC"/>
              <w:rPr>
                <w:rFonts w:eastAsia="?? ??" w:cs="Arial"/>
              </w:rPr>
            </w:pPr>
            <w:r w:rsidRPr="00E0612F">
              <w:t>QPSK</w:t>
            </w:r>
          </w:p>
        </w:tc>
      </w:tr>
      <w:tr w:rsidR="001079E1" w:rsidRPr="00E0612F" w14:paraId="569D1C33" w14:textId="77777777" w:rsidTr="001A6C5F">
        <w:trPr>
          <w:cantSplit/>
          <w:jc w:val="center"/>
        </w:trPr>
        <w:tc>
          <w:tcPr>
            <w:tcW w:w="4218" w:type="dxa"/>
          </w:tcPr>
          <w:p w14:paraId="0DDBE6B3" w14:textId="77777777" w:rsidR="001079E1" w:rsidRPr="00E0612F" w:rsidRDefault="001079E1" w:rsidP="001A6C5F">
            <w:pPr>
              <w:pStyle w:val="TAL"/>
            </w:pPr>
            <w:r w:rsidRPr="00E0612F">
              <w:t>Intra-slot frequency hopping</w:t>
            </w:r>
          </w:p>
        </w:tc>
        <w:tc>
          <w:tcPr>
            <w:tcW w:w="1731" w:type="dxa"/>
          </w:tcPr>
          <w:p w14:paraId="482E0CEF" w14:textId="77777777" w:rsidR="001079E1" w:rsidRPr="00E0612F" w:rsidRDefault="001079E1" w:rsidP="001A6C5F">
            <w:pPr>
              <w:pStyle w:val="TAC"/>
              <w:rPr>
                <w:rFonts w:eastAsia="?? ??"/>
              </w:rPr>
            </w:pPr>
            <w:r w:rsidRPr="00E0612F">
              <w:rPr>
                <w:rFonts w:eastAsia="?? ??"/>
              </w:rPr>
              <w:t>disabled</w:t>
            </w:r>
          </w:p>
        </w:tc>
        <w:tc>
          <w:tcPr>
            <w:tcW w:w="2268" w:type="dxa"/>
          </w:tcPr>
          <w:p w14:paraId="29B31799" w14:textId="77777777" w:rsidR="001079E1" w:rsidRPr="00E0612F" w:rsidRDefault="001079E1" w:rsidP="001A6C5F">
            <w:pPr>
              <w:pStyle w:val="TAC"/>
              <w:rPr>
                <w:rFonts w:eastAsia="?? ??" w:cs="Arial"/>
              </w:rPr>
            </w:pPr>
            <w:r w:rsidRPr="00E0612F">
              <w:rPr>
                <w:rFonts w:eastAsia="?? ??"/>
              </w:rPr>
              <w:t>disabled</w:t>
            </w:r>
          </w:p>
        </w:tc>
      </w:tr>
      <w:tr w:rsidR="001079E1" w:rsidRPr="00E0612F" w14:paraId="0CD1093F" w14:textId="77777777" w:rsidTr="001A6C5F">
        <w:trPr>
          <w:cantSplit/>
          <w:jc w:val="center"/>
        </w:trPr>
        <w:tc>
          <w:tcPr>
            <w:tcW w:w="4218" w:type="dxa"/>
          </w:tcPr>
          <w:p w14:paraId="644FC5A3" w14:textId="77777777" w:rsidR="001079E1" w:rsidRPr="00E0612F" w:rsidRDefault="001079E1" w:rsidP="001A6C5F">
            <w:pPr>
              <w:pStyle w:val="TAL"/>
            </w:pPr>
            <w:r w:rsidRPr="00E0612F">
              <w:t>Number of PRBs</w:t>
            </w:r>
          </w:p>
        </w:tc>
        <w:tc>
          <w:tcPr>
            <w:tcW w:w="1731" w:type="dxa"/>
          </w:tcPr>
          <w:p w14:paraId="635DFABE" w14:textId="77777777" w:rsidR="001079E1" w:rsidRPr="00E0612F" w:rsidRDefault="001079E1" w:rsidP="001A6C5F">
            <w:pPr>
              <w:pStyle w:val="TAC"/>
              <w:rPr>
                <w:rFonts w:eastAsia="?? ??"/>
              </w:rPr>
            </w:pPr>
            <w:r w:rsidRPr="00E0612F">
              <w:t>1</w:t>
            </w:r>
          </w:p>
        </w:tc>
        <w:tc>
          <w:tcPr>
            <w:tcW w:w="2268" w:type="dxa"/>
          </w:tcPr>
          <w:p w14:paraId="276946E2" w14:textId="77777777" w:rsidR="001079E1" w:rsidRPr="00E0612F" w:rsidRDefault="001079E1" w:rsidP="001A6C5F">
            <w:pPr>
              <w:pStyle w:val="TAC"/>
              <w:rPr>
                <w:rFonts w:eastAsia="?? ??" w:cs="Arial"/>
              </w:rPr>
            </w:pPr>
            <w:r w:rsidRPr="00E0612F">
              <w:t>1</w:t>
            </w:r>
          </w:p>
        </w:tc>
      </w:tr>
      <w:tr w:rsidR="001079E1" w:rsidRPr="00E0612F" w14:paraId="21560921" w14:textId="77777777" w:rsidTr="001A6C5F">
        <w:trPr>
          <w:cantSplit/>
          <w:jc w:val="center"/>
        </w:trPr>
        <w:tc>
          <w:tcPr>
            <w:tcW w:w="4218" w:type="dxa"/>
          </w:tcPr>
          <w:p w14:paraId="4A5C71C1" w14:textId="77777777" w:rsidR="001079E1" w:rsidRPr="00E0612F" w:rsidRDefault="001079E1" w:rsidP="001A6C5F">
            <w:pPr>
              <w:pStyle w:val="TAL"/>
            </w:pPr>
            <w:r w:rsidRPr="00E0612F">
              <w:t>Number of symbols</w:t>
            </w:r>
          </w:p>
        </w:tc>
        <w:tc>
          <w:tcPr>
            <w:tcW w:w="1731" w:type="dxa"/>
          </w:tcPr>
          <w:p w14:paraId="5784D7F9" w14:textId="77777777" w:rsidR="001079E1" w:rsidRPr="00E0612F" w:rsidRDefault="001079E1" w:rsidP="001A6C5F">
            <w:pPr>
              <w:pStyle w:val="TAC"/>
              <w:rPr>
                <w:rFonts w:eastAsia="?? ??"/>
              </w:rPr>
            </w:pPr>
            <w:r w:rsidRPr="00E0612F">
              <w:t>14</w:t>
            </w:r>
          </w:p>
        </w:tc>
        <w:tc>
          <w:tcPr>
            <w:tcW w:w="2268" w:type="dxa"/>
          </w:tcPr>
          <w:p w14:paraId="1E5E43A6" w14:textId="77777777" w:rsidR="001079E1" w:rsidRPr="00E0612F" w:rsidRDefault="001079E1" w:rsidP="001A6C5F">
            <w:pPr>
              <w:pStyle w:val="TAC"/>
              <w:rPr>
                <w:rFonts w:eastAsia="?? ??" w:cs="Arial"/>
              </w:rPr>
            </w:pPr>
            <w:r w:rsidRPr="00E0612F">
              <w:t>14</w:t>
            </w:r>
          </w:p>
        </w:tc>
      </w:tr>
      <w:tr w:rsidR="001079E1" w:rsidRPr="00E0612F" w14:paraId="6269EC3D" w14:textId="77777777" w:rsidTr="001A6C5F">
        <w:trPr>
          <w:cantSplit/>
          <w:jc w:val="center"/>
        </w:trPr>
        <w:tc>
          <w:tcPr>
            <w:tcW w:w="4218" w:type="dxa"/>
          </w:tcPr>
          <w:p w14:paraId="7CA8F7F3" w14:textId="77777777" w:rsidR="001079E1" w:rsidRPr="00E0612F" w:rsidRDefault="001079E1" w:rsidP="001A6C5F">
            <w:pPr>
              <w:pStyle w:val="TAL"/>
            </w:pPr>
            <w:r w:rsidRPr="00E0612F">
              <w:t>The number of UCI information bits</w:t>
            </w:r>
          </w:p>
        </w:tc>
        <w:tc>
          <w:tcPr>
            <w:tcW w:w="1731" w:type="dxa"/>
          </w:tcPr>
          <w:p w14:paraId="793D119F" w14:textId="77777777" w:rsidR="001079E1" w:rsidRPr="00E0612F" w:rsidRDefault="001079E1" w:rsidP="001A6C5F">
            <w:pPr>
              <w:pStyle w:val="TAC"/>
              <w:rPr>
                <w:rFonts w:eastAsia="?? ??"/>
              </w:rPr>
            </w:pPr>
            <w:r w:rsidRPr="00E0612F">
              <w:t>16</w:t>
            </w:r>
          </w:p>
        </w:tc>
        <w:tc>
          <w:tcPr>
            <w:tcW w:w="2268" w:type="dxa"/>
          </w:tcPr>
          <w:p w14:paraId="36D9F3C7" w14:textId="77777777" w:rsidR="001079E1" w:rsidRPr="00E0612F" w:rsidRDefault="001079E1" w:rsidP="001A6C5F">
            <w:pPr>
              <w:pStyle w:val="TAC"/>
              <w:rPr>
                <w:rFonts w:eastAsia="?? ??" w:cs="Arial"/>
              </w:rPr>
            </w:pPr>
            <w:r w:rsidRPr="00E0612F">
              <w:t>16</w:t>
            </w:r>
          </w:p>
        </w:tc>
      </w:tr>
      <w:tr w:rsidR="001079E1" w:rsidRPr="00E0612F" w14:paraId="5D191582" w14:textId="77777777" w:rsidTr="001A6C5F">
        <w:trPr>
          <w:cantSplit/>
          <w:jc w:val="center"/>
        </w:trPr>
        <w:tc>
          <w:tcPr>
            <w:tcW w:w="4218" w:type="dxa"/>
          </w:tcPr>
          <w:p w14:paraId="1498BCED" w14:textId="77777777" w:rsidR="001079E1" w:rsidRPr="00E0612F" w:rsidRDefault="001079E1" w:rsidP="001A6C5F">
            <w:pPr>
              <w:pStyle w:val="TAL"/>
            </w:pPr>
            <w:r w:rsidRPr="00E0612F">
              <w:t>Number of slots for PUCCH repetition</w:t>
            </w:r>
          </w:p>
        </w:tc>
        <w:tc>
          <w:tcPr>
            <w:tcW w:w="1731" w:type="dxa"/>
          </w:tcPr>
          <w:p w14:paraId="42947EA1" w14:textId="77777777" w:rsidR="001079E1" w:rsidRPr="00E0612F" w:rsidRDefault="001079E1" w:rsidP="001A6C5F">
            <w:pPr>
              <w:pStyle w:val="TAC"/>
              <w:rPr>
                <w:rFonts w:eastAsia="SimSun"/>
              </w:rPr>
            </w:pPr>
            <w:r w:rsidRPr="00E0612F">
              <w:t xml:space="preserve">2 </w:t>
            </w:r>
          </w:p>
        </w:tc>
        <w:tc>
          <w:tcPr>
            <w:tcW w:w="2268" w:type="dxa"/>
          </w:tcPr>
          <w:p w14:paraId="55CAB89C" w14:textId="77777777" w:rsidR="001079E1" w:rsidRPr="00E0612F" w:rsidRDefault="001079E1" w:rsidP="001A6C5F">
            <w:pPr>
              <w:pStyle w:val="TAC"/>
              <w:rPr>
                <w:rFonts w:eastAsia="?? ??" w:cs="Arial"/>
              </w:rPr>
            </w:pPr>
            <w:r w:rsidRPr="00E0612F">
              <w:t>8</w:t>
            </w:r>
          </w:p>
        </w:tc>
      </w:tr>
      <w:tr w:rsidR="001079E1" w:rsidRPr="00E0612F" w14:paraId="1B40C769" w14:textId="77777777" w:rsidTr="001A6C5F">
        <w:trPr>
          <w:cantSplit/>
          <w:jc w:val="center"/>
        </w:trPr>
        <w:tc>
          <w:tcPr>
            <w:tcW w:w="4218" w:type="dxa"/>
          </w:tcPr>
          <w:p w14:paraId="265AF817" w14:textId="77777777" w:rsidR="001079E1" w:rsidRPr="00E0612F" w:rsidRDefault="001079E1" w:rsidP="001A6C5F">
            <w:pPr>
              <w:pStyle w:val="TAL"/>
            </w:pPr>
            <w:r w:rsidRPr="00E0612F">
              <w:t>PUCCH-TimeDomainWindowLength</w:t>
            </w:r>
          </w:p>
        </w:tc>
        <w:tc>
          <w:tcPr>
            <w:tcW w:w="1731" w:type="dxa"/>
          </w:tcPr>
          <w:p w14:paraId="0AEC585C" w14:textId="77777777" w:rsidR="001079E1" w:rsidRPr="00E0612F" w:rsidRDefault="001079E1" w:rsidP="001A6C5F">
            <w:pPr>
              <w:pStyle w:val="TAC"/>
              <w:rPr>
                <w:rFonts w:eastAsia="SimSun"/>
              </w:rPr>
            </w:pPr>
            <w:r w:rsidRPr="00E0612F">
              <w:t xml:space="preserve">2 </w:t>
            </w:r>
          </w:p>
        </w:tc>
        <w:tc>
          <w:tcPr>
            <w:tcW w:w="2268" w:type="dxa"/>
          </w:tcPr>
          <w:p w14:paraId="28067845" w14:textId="77777777" w:rsidR="001079E1" w:rsidRPr="00E0612F" w:rsidRDefault="001079E1" w:rsidP="001A6C5F">
            <w:pPr>
              <w:pStyle w:val="TAC"/>
              <w:rPr>
                <w:rFonts w:eastAsia="SimSun"/>
              </w:rPr>
            </w:pPr>
            <w:r w:rsidRPr="00E0612F">
              <w:t>8</w:t>
            </w:r>
          </w:p>
        </w:tc>
      </w:tr>
      <w:tr w:rsidR="001079E1" w:rsidRPr="00E0612F" w14:paraId="30A82414" w14:textId="77777777" w:rsidTr="001A6C5F">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1A6C5F">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1A6C5F">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1A6C5F">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1A6C5F">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1A6C5F">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096FBE8B"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D9389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4749" w:name="_Toc21100182"/>
      <w:bookmarkStart w:id="14750" w:name="_Toc29809980"/>
      <w:bookmarkStart w:id="14751" w:name="_Toc36645373"/>
      <w:bookmarkStart w:id="14752" w:name="_Toc37272427"/>
      <w:bookmarkStart w:id="14753" w:name="_Toc45884673"/>
      <w:bookmarkStart w:id="14754" w:name="_Toc53182705"/>
      <w:bookmarkStart w:id="14755" w:name="_Toc58860489"/>
      <w:bookmarkStart w:id="14756" w:name="_Toc58862993"/>
      <w:bookmarkStart w:id="14757" w:name="_Toc61182978"/>
      <w:bookmarkStart w:id="14758" w:name="_Toc66728293"/>
      <w:bookmarkStart w:id="14759" w:name="_Toc74962128"/>
      <w:bookmarkStart w:id="14760" w:name="_Toc75243038"/>
      <w:bookmarkStart w:id="14761" w:name="_Toc76545384"/>
      <w:bookmarkStart w:id="14762" w:name="_Toc82595487"/>
      <w:bookmarkStart w:id="14763" w:name="_Toc89955518"/>
      <w:bookmarkStart w:id="14764" w:name="_Toc98773945"/>
      <w:bookmarkStart w:id="14765" w:name="_Toc106201706"/>
    </w:p>
    <w:p w14:paraId="3CE0D02C" w14:textId="77777777" w:rsidR="001079E1" w:rsidRPr="00E0612F" w:rsidRDefault="001079E1" w:rsidP="001079E1">
      <w:pPr>
        <w:pStyle w:val="Heading4"/>
      </w:pPr>
      <w:bookmarkStart w:id="14766" w:name="_Toc121999974"/>
      <w:bookmarkStart w:id="14767" w:name="_Toc124154147"/>
      <w:bookmarkStart w:id="14768" w:name="_Toc124154922"/>
      <w:bookmarkStart w:id="14769" w:name="_Toc131560777"/>
      <w:bookmarkStart w:id="14770" w:name="_Toc137394477"/>
      <w:bookmarkStart w:id="14771" w:name="_Toc163475583"/>
      <w:bookmarkStart w:id="14772" w:name="_Toc176783913"/>
      <w:r>
        <w:lastRenderedPageBreak/>
        <w:t>8.3.13</w:t>
      </w:r>
      <w:r w:rsidRPr="00E0612F">
        <w:t>.5</w:t>
      </w:r>
      <w:r w:rsidRPr="00E0612F">
        <w:tab/>
        <w:t>Test requirement</w:t>
      </w:r>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p>
    <w:p w14:paraId="179EFADC" w14:textId="77777777" w:rsidR="001079E1" w:rsidRPr="00E0612F" w:rsidRDefault="001079E1" w:rsidP="001079E1">
      <w:pPr>
        <w:pStyle w:val="Heading5"/>
        <w:rPr>
          <w:lang w:eastAsia="zh-CN"/>
        </w:rPr>
      </w:pPr>
      <w:bookmarkStart w:id="14773" w:name="_Toc121999975"/>
      <w:bookmarkStart w:id="14774" w:name="_Toc124154148"/>
      <w:bookmarkStart w:id="14775" w:name="_Toc124154923"/>
      <w:bookmarkStart w:id="14776" w:name="_Toc131560778"/>
      <w:bookmarkStart w:id="14777" w:name="_Toc137394478"/>
      <w:bookmarkStart w:id="14778" w:name="_Toc163475584"/>
      <w:bookmarkStart w:id="14779" w:name="_Toc176783914"/>
      <w:r>
        <w:rPr>
          <w:lang w:eastAsia="zh-CN"/>
        </w:rPr>
        <w:t>8.3.13</w:t>
      </w:r>
      <w:r w:rsidRPr="00E0612F">
        <w:rPr>
          <w:lang w:eastAsia="zh-CN"/>
        </w:rPr>
        <w:t>.5.1</w:t>
      </w:r>
      <w:r w:rsidRPr="00E0612F">
        <w:rPr>
          <w:lang w:eastAsia="zh-CN"/>
        </w:rPr>
        <w:tab/>
        <w:t>Test Requirement for BS type 1-O</w:t>
      </w:r>
      <w:bookmarkEnd w:id="14773"/>
      <w:bookmarkEnd w:id="14774"/>
      <w:bookmarkEnd w:id="14775"/>
      <w:bookmarkEnd w:id="14776"/>
      <w:bookmarkEnd w:id="14777"/>
      <w:bookmarkEnd w:id="14778"/>
      <w:bookmarkEnd w:id="14779"/>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22469B" w:rsidRPr="00E0612F" w14:paraId="27B18EF8" w14:textId="77777777" w:rsidTr="001A6C5F">
        <w:trPr>
          <w:cantSplit/>
          <w:jc w:val="center"/>
        </w:trPr>
        <w:tc>
          <w:tcPr>
            <w:tcW w:w="940" w:type="dxa"/>
            <w:tcBorders>
              <w:bottom w:val="nil"/>
            </w:tcBorders>
            <w:shd w:val="clear" w:color="auto" w:fill="auto"/>
          </w:tcPr>
          <w:p w14:paraId="55C5E061" w14:textId="77777777" w:rsidR="0022469B" w:rsidRPr="00E0612F" w:rsidRDefault="0022469B" w:rsidP="001A6C5F">
            <w:pPr>
              <w:pStyle w:val="TAH"/>
            </w:pPr>
            <w:r w:rsidRPr="00E0612F">
              <w:t>Test Number</w:t>
            </w:r>
          </w:p>
        </w:tc>
        <w:tc>
          <w:tcPr>
            <w:tcW w:w="1134" w:type="dxa"/>
            <w:tcBorders>
              <w:bottom w:val="nil"/>
            </w:tcBorders>
          </w:tcPr>
          <w:p w14:paraId="233DBC56"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4583416B" w14:textId="4BDBDBB9" w:rsidR="0022469B" w:rsidRPr="00E0612F" w:rsidRDefault="0022469B"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577178BE" w14:textId="77777777" w:rsidR="0022469B" w:rsidRPr="00E0612F" w:rsidRDefault="0022469B" w:rsidP="001A6C5F">
            <w:pPr>
              <w:pStyle w:val="TAH"/>
            </w:pPr>
            <w:r w:rsidRPr="00E0612F">
              <w:t>Cyclic Prefix</w:t>
            </w:r>
          </w:p>
        </w:tc>
        <w:tc>
          <w:tcPr>
            <w:tcW w:w="1843" w:type="dxa"/>
            <w:tcBorders>
              <w:bottom w:val="nil"/>
            </w:tcBorders>
          </w:tcPr>
          <w:p w14:paraId="3731E6D1" w14:textId="77777777" w:rsidR="0022469B" w:rsidRPr="00E0612F" w:rsidRDefault="0022469B" w:rsidP="001A6C5F">
            <w:pPr>
              <w:pStyle w:val="TAH"/>
            </w:pPr>
            <w:r w:rsidRPr="00E0612F">
              <w:t>Propagation conditions and</w:t>
            </w:r>
          </w:p>
        </w:tc>
        <w:tc>
          <w:tcPr>
            <w:tcW w:w="2032" w:type="dxa"/>
            <w:tcBorders>
              <w:bottom w:val="nil"/>
            </w:tcBorders>
            <w:shd w:val="clear" w:color="auto" w:fill="auto"/>
          </w:tcPr>
          <w:p w14:paraId="1070B8F2" w14:textId="77777777" w:rsidR="0022469B" w:rsidRPr="00E0612F" w:rsidRDefault="0022469B" w:rsidP="001A6C5F">
            <w:pPr>
              <w:pStyle w:val="TAH"/>
            </w:pPr>
            <w:r w:rsidRPr="00E0612F">
              <w:rPr>
                <w:lang w:eastAsia="zh-CN"/>
              </w:rPr>
              <w:t xml:space="preserve">Additional DM-RS </w:t>
            </w:r>
          </w:p>
        </w:tc>
        <w:tc>
          <w:tcPr>
            <w:tcW w:w="1276" w:type="dxa"/>
          </w:tcPr>
          <w:p w14:paraId="4F73C74C" w14:textId="77777777" w:rsidR="0022469B" w:rsidRPr="00E0612F" w:rsidRDefault="0022469B" w:rsidP="001A6C5F">
            <w:pPr>
              <w:pStyle w:val="TAH"/>
            </w:pPr>
            <w:r w:rsidRPr="00E0612F">
              <w:t>Channel bandwidth / SNR (dB)</w:t>
            </w:r>
          </w:p>
        </w:tc>
      </w:tr>
      <w:tr w:rsidR="0022469B" w:rsidRPr="00E0612F" w14:paraId="545FB529" w14:textId="77777777" w:rsidTr="001A6C5F">
        <w:trPr>
          <w:cantSplit/>
          <w:jc w:val="center"/>
        </w:trPr>
        <w:tc>
          <w:tcPr>
            <w:tcW w:w="940" w:type="dxa"/>
            <w:tcBorders>
              <w:top w:val="nil"/>
              <w:bottom w:val="single" w:sz="4" w:space="0" w:color="auto"/>
            </w:tcBorders>
            <w:shd w:val="clear" w:color="auto" w:fill="auto"/>
          </w:tcPr>
          <w:p w14:paraId="61C68A32" w14:textId="77777777" w:rsidR="0022469B" w:rsidRPr="00E0612F" w:rsidRDefault="0022469B" w:rsidP="001A6C5F">
            <w:pPr>
              <w:pStyle w:val="TAH"/>
            </w:pPr>
          </w:p>
        </w:tc>
        <w:tc>
          <w:tcPr>
            <w:tcW w:w="1134" w:type="dxa"/>
            <w:tcBorders>
              <w:top w:val="nil"/>
              <w:bottom w:val="single" w:sz="4" w:space="0" w:color="auto"/>
            </w:tcBorders>
          </w:tcPr>
          <w:p w14:paraId="18B092A8"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48F6FF7D"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46B42AB0" w14:textId="77777777" w:rsidR="0022469B" w:rsidRPr="00E0612F" w:rsidRDefault="0022469B" w:rsidP="001A6C5F">
            <w:pPr>
              <w:pStyle w:val="TAH"/>
            </w:pPr>
          </w:p>
        </w:tc>
        <w:tc>
          <w:tcPr>
            <w:tcW w:w="1843" w:type="dxa"/>
            <w:tcBorders>
              <w:top w:val="nil"/>
              <w:bottom w:val="single" w:sz="4" w:space="0" w:color="auto"/>
            </w:tcBorders>
          </w:tcPr>
          <w:p w14:paraId="08D67855" w14:textId="08C8DF29" w:rsidR="0022469B" w:rsidRPr="00E0612F" w:rsidRDefault="0022469B" w:rsidP="001A6C5F">
            <w:pPr>
              <w:pStyle w:val="TAH"/>
            </w:pPr>
            <w:r w:rsidRPr="00E0612F">
              <w:t>correlation matrix (</w:t>
            </w:r>
            <w:r w:rsidR="00A84D56">
              <w:t>annex J</w:t>
            </w:r>
            <w:r w:rsidRPr="00E0612F">
              <w:t>)</w:t>
            </w:r>
          </w:p>
        </w:tc>
        <w:tc>
          <w:tcPr>
            <w:tcW w:w="2032" w:type="dxa"/>
            <w:tcBorders>
              <w:top w:val="nil"/>
            </w:tcBorders>
            <w:shd w:val="clear" w:color="auto" w:fill="auto"/>
          </w:tcPr>
          <w:p w14:paraId="26D318EA" w14:textId="77777777" w:rsidR="0022469B" w:rsidRPr="00E0612F" w:rsidRDefault="0022469B" w:rsidP="001A6C5F">
            <w:pPr>
              <w:pStyle w:val="TAH"/>
            </w:pPr>
            <w:r w:rsidRPr="00E0612F">
              <w:rPr>
                <w:lang w:eastAsia="zh-CN"/>
              </w:rPr>
              <w:t>configuration</w:t>
            </w:r>
          </w:p>
        </w:tc>
        <w:tc>
          <w:tcPr>
            <w:tcW w:w="1276" w:type="dxa"/>
          </w:tcPr>
          <w:p w14:paraId="0B6FA027" w14:textId="77777777" w:rsidR="0022469B" w:rsidRPr="00E0612F" w:rsidRDefault="0022469B" w:rsidP="001A6C5F">
            <w:pPr>
              <w:pStyle w:val="TAH"/>
            </w:pPr>
            <w:r w:rsidRPr="00E0612F">
              <w:t>5 MHz</w:t>
            </w:r>
          </w:p>
        </w:tc>
      </w:tr>
      <w:tr w:rsidR="0022469B" w:rsidRPr="00E0612F" w14:paraId="747BEF84" w14:textId="77777777" w:rsidTr="001A6C5F">
        <w:trPr>
          <w:cantSplit/>
          <w:jc w:val="center"/>
        </w:trPr>
        <w:tc>
          <w:tcPr>
            <w:tcW w:w="940" w:type="dxa"/>
            <w:tcBorders>
              <w:bottom w:val="nil"/>
            </w:tcBorders>
            <w:shd w:val="clear" w:color="auto" w:fill="auto"/>
          </w:tcPr>
          <w:p w14:paraId="76B5BA30" w14:textId="77777777" w:rsidR="0022469B" w:rsidRPr="00E0612F" w:rsidRDefault="0022469B" w:rsidP="001A6C5F">
            <w:pPr>
              <w:pStyle w:val="TAC"/>
            </w:pPr>
            <w:r w:rsidRPr="00E0612F">
              <w:rPr>
                <w:lang w:eastAsia="zh-CN"/>
              </w:rPr>
              <w:t>1</w:t>
            </w:r>
          </w:p>
        </w:tc>
        <w:tc>
          <w:tcPr>
            <w:tcW w:w="1134" w:type="dxa"/>
            <w:tcBorders>
              <w:bottom w:val="nil"/>
            </w:tcBorders>
          </w:tcPr>
          <w:p w14:paraId="34B4AA8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11FF4794" w14:textId="77777777" w:rsidR="0022469B" w:rsidRPr="00E0612F" w:rsidRDefault="0022469B" w:rsidP="001A6C5F">
            <w:pPr>
              <w:pStyle w:val="TAC"/>
            </w:pPr>
            <w:r w:rsidRPr="00E0612F">
              <w:rPr>
                <w:lang w:eastAsia="zh-CN"/>
              </w:rPr>
              <w:t>2</w:t>
            </w:r>
          </w:p>
        </w:tc>
        <w:tc>
          <w:tcPr>
            <w:tcW w:w="850" w:type="dxa"/>
            <w:tcBorders>
              <w:bottom w:val="nil"/>
            </w:tcBorders>
          </w:tcPr>
          <w:p w14:paraId="0969AB45" w14:textId="77777777" w:rsidR="0022469B" w:rsidRPr="00E0612F" w:rsidRDefault="0022469B" w:rsidP="001A6C5F">
            <w:pPr>
              <w:pStyle w:val="TAC"/>
            </w:pPr>
            <w:r w:rsidRPr="00E0612F">
              <w:t>Normal</w:t>
            </w:r>
          </w:p>
        </w:tc>
        <w:tc>
          <w:tcPr>
            <w:tcW w:w="1843" w:type="dxa"/>
            <w:tcBorders>
              <w:bottom w:val="nil"/>
            </w:tcBorders>
            <w:shd w:val="clear" w:color="auto" w:fill="auto"/>
          </w:tcPr>
          <w:p w14:paraId="35DC39E1" w14:textId="77777777" w:rsidR="0022469B" w:rsidRPr="00E0612F" w:rsidRDefault="0022469B" w:rsidP="001A6C5F">
            <w:pPr>
              <w:pStyle w:val="TAC"/>
            </w:pPr>
            <w:r w:rsidRPr="00E0612F">
              <w:t>TDLA30-10 Low</w:t>
            </w:r>
          </w:p>
        </w:tc>
        <w:tc>
          <w:tcPr>
            <w:tcW w:w="2032" w:type="dxa"/>
          </w:tcPr>
          <w:p w14:paraId="5CA52EF9" w14:textId="77777777" w:rsidR="0022469B" w:rsidRPr="00E0612F" w:rsidRDefault="0022469B" w:rsidP="001A6C5F">
            <w:pPr>
              <w:pStyle w:val="TAC"/>
            </w:pPr>
            <w:r w:rsidRPr="00E0612F">
              <w:rPr>
                <w:lang w:eastAsia="zh-CN"/>
              </w:rPr>
              <w:t>No additional DM-RS</w:t>
            </w:r>
          </w:p>
        </w:tc>
        <w:tc>
          <w:tcPr>
            <w:tcW w:w="1276" w:type="dxa"/>
          </w:tcPr>
          <w:p w14:paraId="4807F62D" w14:textId="77777777" w:rsidR="0022469B" w:rsidRPr="00E0612F" w:rsidRDefault="0022469B" w:rsidP="001A6C5F">
            <w:pPr>
              <w:pStyle w:val="TAC"/>
            </w:pPr>
            <w:r>
              <w:t>-0.9</w:t>
            </w:r>
          </w:p>
        </w:tc>
      </w:tr>
      <w:tr w:rsidR="0022469B" w:rsidRPr="00E0612F" w14:paraId="347E44F7" w14:textId="77777777" w:rsidTr="001A6C5F">
        <w:trPr>
          <w:cantSplit/>
          <w:jc w:val="center"/>
        </w:trPr>
        <w:tc>
          <w:tcPr>
            <w:tcW w:w="940" w:type="dxa"/>
            <w:tcBorders>
              <w:top w:val="nil"/>
              <w:bottom w:val="single" w:sz="4" w:space="0" w:color="auto"/>
            </w:tcBorders>
            <w:shd w:val="clear" w:color="auto" w:fill="auto"/>
          </w:tcPr>
          <w:p w14:paraId="51A08C9E" w14:textId="77777777" w:rsidR="0022469B" w:rsidRPr="00E0612F" w:rsidRDefault="0022469B" w:rsidP="001A6C5F">
            <w:pPr>
              <w:pStyle w:val="TAC"/>
            </w:pPr>
          </w:p>
        </w:tc>
        <w:tc>
          <w:tcPr>
            <w:tcW w:w="1134" w:type="dxa"/>
            <w:tcBorders>
              <w:top w:val="nil"/>
              <w:bottom w:val="single" w:sz="4" w:space="0" w:color="auto"/>
            </w:tcBorders>
          </w:tcPr>
          <w:p w14:paraId="173F785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8F9885C" w14:textId="77777777" w:rsidR="0022469B" w:rsidRPr="00E0612F" w:rsidRDefault="0022469B" w:rsidP="001A6C5F">
            <w:pPr>
              <w:pStyle w:val="TAC"/>
            </w:pPr>
          </w:p>
        </w:tc>
        <w:tc>
          <w:tcPr>
            <w:tcW w:w="850" w:type="dxa"/>
            <w:tcBorders>
              <w:top w:val="nil"/>
              <w:bottom w:val="single" w:sz="4" w:space="0" w:color="auto"/>
            </w:tcBorders>
          </w:tcPr>
          <w:p w14:paraId="17F125F0"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19492D0D" w14:textId="77777777" w:rsidR="0022469B" w:rsidRPr="00E0612F" w:rsidRDefault="0022469B" w:rsidP="001A6C5F">
            <w:pPr>
              <w:pStyle w:val="TAC"/>
            </w:pPr>
          </w:p>
        </w:tc>
        <w:tc>
          <w:tcPr>
            <w:tcW w:w="2032" w:type="dxa"/>
          </w:tcPr>
          <w:p w14:paraId="2751FC6E" w14:textId="77777777" w:rsidR="0022469B" w:rsidRPr="00E0612F" w:rsidRDefault="0022469B" w:rsidP="001A6C5F">
            <w:pPr>
              <w:pStyle w:val="TAC"/>
            </w:pPr>
            <w:r w:rsidRPr="00E0612F">
              <w:rPr>
                <w:lang w:eastAsia="zh-CN"/>
              </w:rPr>
              <w:t>Additional DM-RS</w:t>
            </w:r>
          </w:p>
        </w:tc>
        <w:tc>
          <w:tcPr>
            <w:tcW w:w="1276" w:type="dxa"/>
          </w:tcPr>
          <w:p w14:paraId="0F4DBDFD" w14:textId="77777777" w:rsidR="0022469B" w:rsidRPr="00E0612F" w:rsidRDefault="0022469B" w:rsidP="001A6C5F">
            <w:pPr>
              <w:pStyle w:val="TAC"/>
            </w:pPr>
            <w:r>
              <w:t>0.5</w:t>
            </w:r>
          </w:p>
        </w:tc>
      </w:tr>
      <w:tr w:rsidR="0022469B" w:rsidRPr="00E0612F" w14:paraId="3AC3A8BF" w14:textId="77777777" w:rsidTr="001A6C5F">
        <w:trPr>
          <w:cantSplit/>
          <w:jc w:val="center"/>
        </w:trPr>
        <w:tc>
          <w:tcPr>
            <w:tcW w:w="940" w:type="dxa"/>
            <w:tcBorders>
              <w:top w:val="single" w:sz="4" w:space="0" w:color="auto"/>
              <w:bottom w:val="nil"/>
            </w:tcBorders>
            <w:shd w:val="clear" w:color="auto" w:fill="auto"/>
          </w:tcPr>
          <w:p w14:paraId="6B287817" w14:textId="77777777" w:rsidR="0022469B" w:rsidRPr="00E0612F" w:rsidRDefault="0022469B" w:rsidP="001A6C5F">
            <w:pPr>
              <w:pStyle w:val="TAC"/>
            </w:pPr>
            <w:r w:rsidRPr="00E0612F">
              <w:t>2</w:t>
            </w:r>
          </w:p>
        </w:tc>
        <w:tc>
          <w:tcPr>
            <w:tcW w:w="1134" w:type="dxa"/>
            <w:tcBorders>
              <w:top w:val="single" w:sz="4" w:space="0" w:color="auto"/>
              <w:bottom w:val="nil"/>
            </w:tcBorders>
          </w:tcPr>
          <w:p w14:paraId="0A940BAF"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6C90FFD4" w14:textId="77777777" w:rsidR="0022469B" w:rsidRPr="00E0612F" w:rsidRDefault="0022469B" w:rsidP="001A6C5F">
            <w:pPr>
              <w:pStyle w:val="TAC"/>
            </w:pPr>
            <w:r w:rsidRPr="00E0612F">
              <w:t>2</w:t>
            </w:r>
          </w:p>
        </w:tc>
        <w:tc>
          <w:tcPr>
            <w:tcW w:w="850" w:type="dxa"/>
            <w:tcBorders>
              <w:bottom w:val="nil"/>
            </w:tcBorders>
          </w:tcPr>
          <w:p w14:paraId="11B35E41" w14:textId="77777777" w:rsidR="0022469B" w:rsidRPr="00E0612F" w:rsidRDefault="0022469B" w:rsidP="001A6C5F">
            <w:pPr>
              <w:pStyle w:val="TAC"/>
            </w:pPr>
            <w:r w:rsidRPr="00E0612F">
              <w:t>Normal</w:t>
            </w:r>
          </w:p>
        </w:tc>
        <w:tc>
          <w:tcPr>
            <w:tcW w:w="1843" w:type="dxa"/>
            <w:tcBorders>
              <w:bottom w:val="nil"/>
            </w:tcBorders>
            <w:shd w:val="clear" w:color="auto" w:fill="auto"/>
          </w:tcPr>
          <w:p w14:paraId="2933AF5E" w14:textId="77777777" w:rsidR="0022469B" w:rsidRPr="00E0612F" w:rsidRDefault="0022469B" w:rsidP="001A6C5F">
            <w:pPr>
              <w:pStyle w:val="TAC"/>
            </w:pPr>
            <w:r w:rsidRPr="00E0612F">
              <w:t>TDLA30-10 Low</w:t>
            </w:r>
          </w:p>
        </w:tc>
        <w:tc>
          <w:tcPr>
            <w:tcW w:w="2032" w:type="dxa"/>
          </w:tcPr>
          <w:p w14:paraId="3EDB7520" w14:textId="77777777" w:rsidR="0022469B" w:rsidRPr="00E0612F" w:rsidRDefault="0022469B" w:rsidP="001A6C5F">
            <w:pPr>
              <w:pStyle w:val="TAC"/>
            </w:pPr>
            <w:r w:rsidRPr="00E0612F">
              <w:rPr>
                <w:lang w:eastAsia="zh-CN"/>
              </w:rPr>
              <w:t>No additional DM-RS</w:t>
            </w:r>
          </w:p>
        </w:tc>
        <w:tc>
          <w:tcPr>
            <w:tcW w:w="1276" w:type="dxa"/>
          </w:tcPr>
          <w:p w14:paraId="04292D83" w14:textId="77777777" w:rsidR="0022469B" w:rsidRPr="00E0612F" w:rsidRDefault="0022469B" w:rsidP="001A6C5F">
            <w:pPr>
              <w:pStyle w:val="TAC"/>
            </w:pPr>
            <w:r>
              <w:t>-4.7</w:t>
            </w:r>
          </w:p>
        </w:tc>
      </w:tr>
      <w:tr w:rsidR="0022469B" w:rsidRPr="00E0612F" w14:paraId="5FEB5F48" w14:textId="77777777" w:rsidTr="001A6C5F">
        <w:trPr>
          <w:cantSplit/>
          <w:jc w:val="center"/>
        </w:trPr>
        <w:tc>
          <w:tcPr>
            <w:tcW w:w="940" w:type="dxa"/>
            <w:tcBorders>
              <w:top w:val="nil"/>
              <w:bottom w:val="single" w:sz="4" w:space="0" w:color="auto"/>
            </w:tcBorders>
            <w:shd w:val="clear" w:color="auto" w:fill="auto"/>
          </w:tcPr>
          <w:p w14:paraId="7F2D7D07" w14:textId="77777777" w:rsidR="0022469B" w:rsidRPr="00E0612F" w:rsidRDefault="0022469B" w:rsidP="001A6C5F">
            <w:pPr>
              <w:pStyle w:val="TAC"/>
            </w:pPr>
          </w:p>
        </w:tc>
        <w:tc>
          <w:tcPr>
            <w:tcW w:w="1134" w:type="dxa"/>
            <w:tcBorders>
              <w:top w:val="nil"/>
              <w:bottom w:val="single" w:sz="4" w:space="0" w:color="auto"/>
            </w:tcBorders>
          </w:tcPr>
          <w:p w14:paraId="0F2266FD" w14:textId="77777777" w:rsidR="0022469B" w:rsidRPr="00E0612F" w:rsidRDefault="0022469B" w:rsidP="001A6C5F">
            <w:pPr>
              <w:pStyle w:val="TAC"/>
              <w:rPr>
                <w:lang w:eastAsia="zh-CN"/>
              </w:rPr>
            </w:pPr>
          </w:p>
        </w:tc>
        <w:tc>
          <w:tcPr>
            <w:tcW w:w="1134" w:type="dxa"/>
            <w:tcBorders>
              <w:top w:val="nil"/>
              <w:bottom w:val="single" w:sz="4" w:space="0" w:color="auto"/>
            </w:tcBorders>
          </w:tcPr>
          <w:p w14:paraId="35D5ABB0" w14:textId="77777777" w:rsidR="0022469B" w:rsidRPr="00E0612F" w:rsidRDefault="0022469B" w:rsidP="001A6C5F">
            <w:pPr>
              <w:pStyle w:val="TAC"/>
            </w:pPr>
          </w:p>
        </w:tc>
        <w:tc>
          <w:tcPr>
            <w:tcW w:w="850" w:type="dxa"/>
            <w:tcBorders>
              <w:top w:val="nil"/>
              <w:bottom w:val="single" w:sz="4" w:space="0" w:color="auto"/>
            </w:tcBorders>
          </w:tcPr>
          <w:p w14:paraId="6128461E"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6116DC2A" w14:textId="77777777" w:rsidR="0022469B" w:rsidRPr="00E0612F" w:rsidRDefault="0022469B" w:rsidP="001A6C5F">
            <w:pPr>
              <w:pStyle w:val="TAC"/>
            </w:pPr>
          </w:p>
        </w:tc>
        <w:tc>
          <w:tcPr>
            <w:tcW w:w="2032" w:type="dxa"/>
          </w:tcPr>
          <w:p w14:paraId="45092D58" w14:textId="77777777" w:rsidR="0022469B" w:rsidRPr="00E0612F" w:rsidRDefault="0022469B" w:rsidP="001A6C5F">
            <w:pPr>
              <w:pStyle w:val="TAC"/>
              <w:rPr>
                <w:lang w:eastAsia="zh-CN"/>
              </w:rPr>
            </w:pPr>
            <w:r w:rsidRPr="00E0612F">
              <w:rPr>
                <w:lang w:eastAsia="zh-CN"/>
              </w:rPr>
              <w:t>Additional DM-RS</w:t>
            </w:r>
          </w:p>
        </w:tc>
        <w:tc>
          <w:tcPr>
            <w:tcW w:w="1276" w:type="dxa"/>
          </w:tcPr>
          <w:p w14:paraId="0C1D6D00" w14:textId="77777777" w:rsidR="0022469B" w:rsidRPr="00E0612F" w:rsidDel="00FB5176" w:rsidRDefault="0022469B" w:rsidP="001A6C5F">
            <w:pPr>
              <w:pStyle w:val="TAC"/>
              <w:rPr>
                <w:lang w:eastAsia="zh-CN"/>
              </w:rPr>
            </w:pPr>
            <w:r>
              <w:t>-5.2</w:t>
            </w:r>
          </w:p>
        </w:tc>
      </w:tr>
    </w:tbl>
    <w:p w14:paraId="63B33588" w14:textId="77777777" w:rsidR="0022469B" w:rsidRPr="00E0612F" w:rsidRDefault="0022469B" w:rsidP="0022469B"/>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22469B" w:rsidRPr="00E0612F" w14:paraId="614026EE" w14:textId="77777777" w:rsidTr="001A6C5F">
        <w:trPr>
          <w:cantSplit/>
          <w:jc w:val="center"/>
        </w:trPr>
        <w:tc>
          <w:tcPr>
            <w:tcW w:w="940" w:type="dxa"/>
            <w:tcBorders>
              <w:bottom w:val="nil"/>
            </w:tcBorders>
            <w:shd w:val="clear" w:color="auto" w:fill="auto"/>
          </w:tcPr>
          <w:p w14:paraId="629A0D70" w14:textId="77777777" w:rsidR="0022469B" w:rsidRPr="00E0612F" w:rsidRDefault="0022469B" w:rsidP="001A6C5F">
            <w:pPr>
              <w:pStyle w:val="TAH"/>
            </w:pPr>
            <w:bookmarkStart w:id="14780" w:name="_Toc121999976"/>
            <w:bookmarkStart w:id="14781" w:name="_Toc124154149"/>
            <w:bookmarkStart w:id="14782" w:name="_Toc124154924"/>
            <w:r w:rsidRPr="00E0612F">
              <w:t>Test Number</w:t>
            </w:r>
          </w:p>
        </w:tc>
        <w:tc>
          <w:tcPr>
            <w:tcW w:w="1134" w:type="dxa"/>
            <w:tcBorders>
              <w:bottom w:val="nil"/>
            </w:tcBorders>
          </w:tcPr>
          <w:p w14:paraId="4B027D8B"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75D9DF3A" w14:textId="4758B096" w:rsidR="0022469B" w:rsidRPr="00E0612F" w:rsidRDefault="0022469B" w:rsidP="001A6C5F">
            <w:pPr>
              <w:pStyle w:val="TAH"/>
            </w:pPr>
            <w:r w:rsidRPr="00E0612F">
              <w:rPr>
                <w:lang w:eastAsia="zh-CN"/>
              </w:rPr>
              <w:t xml:space="preserve">Number of </w:t>
            </w:r>
            <w:r>
              <w:rPr>
                <w:lang w:eastAsia="zh-CN"/>
              </w:rPr>
              <w:t>demodulation branches</w:t>
            </w:r>
          </w:p>
          <w:p w14:paraId="4255B94B" w14:textId="307B4CF3" w:rsidR="0022469B" w:rsidRPr="00E0612F" w:rsidRDefault="0022469B" w:rsidP="001A6C5F">
            <w:pPr>
              <w:pStyle w:val="TAH"/>
            </w:pPr>
          </w:p>
        </w:tc>
        <w:tc>
          <w:tcPr>
            <w:tcW w:w="850" w:type="dxa"/>
            <w:tcBorders>
              <w:bottom w:val="nil"/>
            </w:tcBorders>
            <w:shd w:val="clear" w:color="auto" w:fill="auto"/>
          </w:tcPr>
          <w:p w14:paraId="6DB24A96" w14:textId="77777777" w:rsidR="0022469B" w:rsidRPr="00E0612F" w:rsidRDefault="0022469B" w:rsidP="001A6C5F">
            <w:pPr>
              <w:pStyle w:val="TAH"/>
            </w:pPr>
            <w:r w:rsidRPr="00E0612F">
              <w:t>Cyclic Prefix</w:t>
            </w:r>
          </w:p>
        </w:tc>
        <w:tc>
          <w:tcPr>
            <w:tcW w:w="1843" w:type="dxa"/>
            <w:tcBorders>
              <w:bottom w:val="nil"/>
            </w:tcBorders>
          </w:tcPr>
          <w:p w14:paraId="6BE43C40" w14:textId="77777777" w:rsidR="0022469B" w:rsidRPr="00E0612F" w:rsidRDefault="0022469B" w:rsidP="001A6C5F">
            <w:pPr>
              <w:pStyle w:val="TAH"/>
            </w:pPr>
            <w:r w:rsidRPr="00E0612F">
              <w:t>Propagation conditions and</w:t>
            </w:r>
          </w:p>
        </w:tc>
        <w:tc>
          <w:tcPr>
            <w:tcW w:w="2174" w:type="dxa"/>
            <w:tcBorders>
              <w:bottom w:val="nil"/>
            </w:tcBorders>
            <w:shd w:val="clear" w:color="auto" w:fill="auto"/>
          </w:tcPr>
          <w:p w14:paraId="2DE8427C" w14:textId="77777777" w:rsidR="0022469B" w:rsidRPr="00E0612F" w:rsidRDefault="0022469B" w:rsidP="001A6C5F">
            <w:pPr>
              <w:pStyle w:val="TAH"/>
            </w:pPr>
            <w:r w:rsidRPr="00E0612F">
              <w:rPr>
                <w:lang w:eastAsia="zh-CN"/>
              </w:rPr>
              <w:t xml:space="preserve">Additional DM-RS </w:t>
            </w:r>
          </w:p>
        </w:tc>
        <w:tc>
          <w:tcPr>
            <w:tcW w:w="1134" w:type="dxa"/>
          </w:tcPr>
          <w:p w14:paraId="424B63CA" w14:textId="77777777" w:rsidR="0022469B" w:rsidRPr="00E0612F" w:rsidRDefault="0022469B" w:rsidP="001A6C5F">
            <w:pPr>
              <w:pStyle w:val="TAH"/>
            </w:pPr>
            <w:r w:rsidRPr="00E0612F">
              <w:t>Channel bandwidth / SNR (dB)</w:t>
            </w:r>
          </w:p>
        </w:tc>
      </w:tr>
      <w:tr w:rsidR="0022469B" w:rsidRPr="00E0612F" w14:paraId="03D60344" w14:textId="77777777" w:rsidTr="001A6C5F">
        <w:trPr>
          <w:cantSplit/>
          <w:jc w:val="center"/>
        </w:trPr>
        <w:tc>
          <w:tcPr>
            <w:tcW w:w="940" w:type="dxa"/>
            <w:tcBorders>
              <w:top w:val="nil"/>
              <w:bottom w:val="single" w:sz="4" w:space="0" w:color="auto"/>
            </w:tcBorders>
            <w:shd w:val="clear" w:color="auto" w:fill="auto"/>
          </w:tcPr>
          <w:p w14:paraId="75225D89" w14:textId="77777777" w:rsidR="0022469B" w:rsidRPr="00E0612F" w:rsidRDefault="0022469B" w:rsidP="001A6C5F">
            <w:pPr>
              <w:pStyle w:val="TAH"/>
            </w:pPr>
          </w:p>
        </w:tc>
        <w:tc>
          <w:tcPr>
            <w:tcW w:w="1134" w:type="dxa"/>
            <w:tcBorders>
              <w:top w:val="nil"/>
              <w:bottom w:val="single" w:sz="4" w:space="0" w:color="auto"/>
            </w:tcBorders>
          </w:tcPr>
          <w:p w14:paraId="426B523F"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2A3F0FEF"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5052FD85" w14:textId="77777777" w:rsidR="0022469B" w:rsidRPr="00E0612F" w:rsidRDefault="0022469B" w:rsidP="001A6C5F">
            <w:pPr>
              <w:pStyle w:val="TAH"/>
            </w:pPr>
          </w:p>
        </w:tc>
        <w:tc>
          <w:tcPr>
            <w:tcW w:w="1843" w:type="dxa"/>
            <w:tcBorders>
              <w:top w:val="nil"/>
              <w:bottom w:val="single" w:sz="4" w:space="0" w:color="auto"/>
            </w:tcBorders>
          </w:tcPr>
          <w:p w14:paraId="1AD4ABEA" w14:textId="1D25EEDB" w:rsidR="0022469B" w:rsidRPr="00E0612F" w:rsidRDefault="0022469B" w:rsidP="001A6C5F">
            <w:pPr>
              <w:pStyle w:val="TAH"/>
            </w:pPr>
            <w:r w:rsidRPr="00E0612F">
              <w:t>correlation matrix (</w:t>
            </w:r>
            <w:r w:rsidR="00A84D56">
              <w:t>annex J</w:t>
            </w:r>
            <w:r w:rsidRPr="00E0612F">
              <w:t>)</w:t>
            </w:r>
          </w:p>
        </w:tc>
        <w:tc>
          <w:tcPr>
            <w:tcW w:w="2174" w:type="dxa"/>
            <w:tcBorders>
              <w:top w:val="nil"/>
            </w:tcBorders>
            <w:shd w:val="clear" w:color="auto" w:fill="auto"/>
          </w:tcPr>
          <w:p w14:paraId="6BD3E641" w14:textId="77777777" w:rsidR="0022469B" w:rsidRPr="00E0612F" w:rsidRDefault="0022469B" w:rsidP="001A6C5F">
            <w:pPr>
              <w:pStyle w:val="TAH"/>
            </w:pPr>
            <w:r w:rsidRPr="00E0612F">
              <w:rPr>
                <w:lang w:eastAsia="zh-CN"/>
              </w:rPr>
              <w:t>configuration</w:t>
            </w:r>
          </w:p>
        </w:tc>
        <w:tc>
          <w:tcPr>
            <w:tcW w:w="1134" w:type="dxa"/>
          </w:tcPr>
          <w:p w14:paraId="3B3538EF" w14:textId="77777777" w:rsidR="0022469B" w:rsidRPr="00E0612F" w:rsidRDefault="0022469B" w:rsidP="001A6C5F">
            <w:pPr>
              <w:pStyle w:val="TAH"/>
            </w:pPr>
            <w:r w:rsidRPr="00E0612F">
              <w:t>10 MHz</w:t>
            </w:r>
          </w:p>
        </w:tc>
      </w:tr>
      <w:tr w:rsidR="0022469B" w:rsidRPr="00E0612F" w14:paraId="2FE30FB9" w14:textId="77777777" w:rsidTr="001A6C5F">
        <w:trPr>
          <w:cantSplit/>
          <w:jc w:val="center"/>
        </w:trPr>
        <w:tc>
          <w:tcPr>
            <w:tcW w:w="940" w:type="dxa"/>
            <w:tcBorders>
              <w:bottom w:val="nil"/>
            </w:tcBorders>
            <w:shd w:val="clear" w:color="auto" w:fill="auto"/>
          </w:tcPr>
          <w:p w14:paraId="44480465" w14:textId="77777777" w:rsidR="0022469B" w:rsidRPr="00E0612F" w:rsidRDefault="0022469B" w:rsidP="001A6C5F">
            <w:pPr>
              <w:pStyle w:val="TAC"/>
            </w:pPr>
            <w:r w:rsidRPr="00E0612F">
              <w:rPr>
                <w:lang w:eastAsia="zh-CN"/>
              </w:rPr>
              <w:t>1</w:t>
            </w:r>
          </w:p>
        </w:tc>
        <w:tc>
          <w:tcPr>
            <w:tcW w:w="1134" w:type="dxa"/>
            <w:tcBorders>
              <w:bottom w:val="nil"/>
            </w:tcBorders>
          </w:tcPr>
          <w:p w14:paraId="19DD757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5FF09A8A" w14:textId="77777777" w:rsidR="0022469B" w:rsidRPr="00E0612F" w:rsidRDefault="0022469B" w:rsidP="001A6C5F">
            <w:pPr>
              <w:pStyle w:val="TAC"/>
            </w:pPr>
            <w:r w:rsidRPr="00E0612F">
              <w:rPr>
                <w:lang w:eastAsia="zh-CN"/>
              </w:rPr>
              <w:t>2</w:t>
            </w:r>
          </w:p>
        </w:tc>
        <w:tc>
          <w:tcPr>
            <w:tcW w:w="850" w:type="dxa"/>
            <w:tcBorders>
              <w:bottom w:val="nil"/>
            </w:tcBorders>
          </w:tcPr>
          <w:p w14:paraId="2C659C71" w14:textId="77777777" w:rsidR="0022469B" w:rsidRPr="00E0612F" w:rsidRDefault="0022469B" w:rsidP="001A6C5F">
            <w:pPr>
              <w:pStyle w:val="TAC"/>
            </w:pPr>
            <w:r w:rsidRPr="00E0612F">
              <w:t>Normal</w:t>
            </w:r>
          </w:p>
        </w:tc>
        <w:tc>
          <w:tcPr>
            <w:tcW w:w="1843" w:type="dxa"/>
            <w:tcBorders>
              <w:bottom w:val="nil"/>
            </w:tcBorders>
            <w:shd w:val="clear" w:color="auto" w:fill="auto"/>
          </w:tcPr>
          <w:p w14:paraId="512F5BA3" w14:textId="77777777" w:rsidR="0022469B" w:rsidRPr="00E0612F" w:rsidRDefault="0022469B" w:rsidP="001A6C5F">
            <w:pPr>
              <w:pStyle w:val="TAC"/>
            </w:pPr>
            <w:r w:rsidRPr="00E0612F">
              <w:t>TDLA30-10 Low</w:t>
            </w:r>
          </w:p>
        </w:tc>
        <w:tc>
          <w:tcPr>
            <w:tcW w:w="2174" w:type="dxa"/>
          </w:tcPr>
          <w:p w14:paraId="20DB6C16" w14:textId="77777777" w:rsidR="0022469B" w:rsidRPr="00E0612F" w:rsidRDefault="0022469B" w:rsidP="001A6C5F">
            <w:pPr>
              <w:pStyle w:val="TAC"/>
            </w:pPr>
            <w:r w:rsidRPr="00E0612F">
              <w:rPr>
                <w:lang w:eastAsia="zh-CN"/>
              </w:rPr>
              <w:t>No additional DM-RS</w:t>
            </w:r>
          </w:p>
        </w:tc>
        <w:tc>
          <w:tcPr>
            <w:tcW w:w="1134" w:type="dxa"/>
          </w:tcPr>
          <w:p w14:paraId="1CCE42BD" w14:textId="77777777" w:rsidR="0022469B" w:rsidRPr="00E0612F" w:rsidRDefault="0022469B" w:rsidP="001A6C5F">
            <w:pPr>
              <w:pStyle w:val="TAC"/>
            </w:pPr>
            <w:r>
              <w:t>0.8</w:t>
            </w:r>
          </w:p>
        </w:tc>
      </w:tr>
      <w:tr w:rsidR="0022469B" w:rsidRPr="00E0612F" w14:paraId="28911863" w14:textId="77777777" w:rsidTr="001A6C5F">
        <w:trPr>
          <w:cantSplit/>
          <w:jc w:val="center"/>
        </w:trPr>
        <w:tc>
          <w:tcPr>
            <w:tcW w:w="940" w:type="dxa"/>
            <w:tcBorders>
              <w:top w:val="nil"/>
              <w:bottom w:val="single" w:sz="4" w:space="0" w:color="auto"/>
            </w:tcBorders>
            <w:shd w:val="clear" w:color="auto" w:fill="auto"/>
          </w:tcPr>
          <w:p w14:paraId="34DEF57D" w14:textId="77777777" w:rsidR="0022469B" w:rsidRPr="00E0612F" w:rsidRDefault="0022469B" w:rsidP="001A6C5F">
            <w:pPr>
              <w:pStyle w:val="TAC"/>
            </w:pPr>
          </w:p>
        </w:tc>
        <w:tc>
          <w:tcPr>
            <w:tcW w:w="1134" w:type="dxa"/>
            <w:tcBorders>
              <w:top w:val="nil"/>
              <w:bottom w:val="single" w:sz="4" w:space="0" w:color="auto"/>
            </w:tcBorders>
          </w:tcPr>
          <w:p w14:paraId="687C889C" w14:textId="77777777" w:rsidR="0022469B" w:rsidRPr="00E0612F" w:rsidRDefault="0022469B" w:rsidP="001A6C5F">
            <w:pPr>
              <w:pStyle w:val="TAC"/>
              <w:rPr>
                <w:lang w:eastAsia="zh-CN"/>
              </w:rPr>
            </w:pPr>
          </w:p>
        </w:tc>
        <w:tc>
          <w:tcPr>
            <w:tcW w:w="1134" w:type="dxa"/>
            <w:tcBorders>
              <w:top w:val="nil"/>
              <w:bottom w:val="single" w:sz="4" w:space="0" w:color="auto"/>
            </w:tcBorders>
          </w:tcPr>
          <w:p w14:paraId="0C91BE76" w14:textId="77777777" w:rsidR="0022469B" w:rsidRPr="00E0612F" w:rsidRDefault="0022469B" w:rsidP="001A6C5F">
            <w:pPr>
              <w:pStyle w:val="TAC"/>
            </w:pPr>
          </w:p>
        </w:tc>
        <w:tc>
          <w:tcPr>
            <w:tcW w:w="850" w:type="dxa"/>
            <w:tcBorders>
              <w:top w:val="nil"/>
              <w:bottom w:val="single" w:sz="4" w:space="0" w:color="auto"/>
            </w:tcBorders>
          </w:tcPr>
          <w:p w14:paraId="4E447D06"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47D25F3" w14:textId="77777777" w:rsidR="0022469B" w:rsidRPr="00E0612F" w:rsidRDefault="0022469B" w:rsidP="001A6C5F">
            <w:pPr>
              <w:pStyle w:val="TAC"/>
            </w:pPr>
          </w:p>
        </w:tc>
        <w:tc>
          <w:tcPr>
            <w:tcW w:w="2174" w:type="dxa"/>
          </w:tcPr>
          <w:p w14:paraId="40259BCA" w14:textId="77777777" w:rsidR="0022469B" w:rsidRPr="00E0612F" w:rsidRDefault="0022469B" w:rsidP="001A6C5F">
            <w:pPr>
              <w:pStyle w:val="TAC"/>
            </w:pPr>
            <w:r w:rsidRPr="00E0612F">
              <w:rPr>
                <w:lang w:eastAsia="zh-CN"/>
              </w:rPr>
              <w:t>Additional DM-RS</w:t>
            </w:r>
          </w:p>
        </w:tc>
        <w:tc>
          <w:tcPr>
            <w:tcW w:w="1134" w:type="dxa"/>
          </w:tcPr>
          <w:p w14:paraId="7DD67D47" w14:textId="77777777" w:rsidR="0022469B" w:rsidRPr="00E0612F" w:rsidRDefault="0022469B" w:rsidP="001A6C5F">
            <w:pPr>
              <w:pStyle w:val="TAC"/>
            </w:pPr>
            <w:r>
              <w:t>0.6</w:t>
            </w:r>
          </w:p>
        </w:tc>
      </w:tr>
      <w:tr w:rsidR="0022469B" w:rsidRPr="00E0612F" w14:paraId="21F38C8A" w14:textId="77777777" w:rsidTr="001A6C5F">
        <w:trPr>
          <w:cantSplit/>
          <w:jc w:val="center"/>
        </w:trPr>
        <w:tc>
          <w:tcPr>
            <w:tcW w:w="940" w:type="dxa"/>
            <w:tcBorders>
              <w:top w:val="single" w:sz="4" w:space="0" w:color="auto"/>
              <w:bottom w:val="nil"/>
            </w:tcBorders>
            <w:shd w:val="clear" w:color="auto" w:fill="auto"/>
          </w:tcPr>
          <w:p w14:paraId="616150B9" w14:textId="77777777" w:rsidR="0022469B" w:rsidRPr="00E0612F" w:rsidRDefault="0022469B" w:rsidP="001A6C5F">
            <w:pPr>
              <w:pStyle w:val="TAC"/>
            </w:pPr>
            <w:r w:rsidRPr="00E0612F">
              <w:t>2</w:t>
            </w:r>
          </w:p>
        </w:tc>
        <w:tc>
          <w:tcPr>
            <w:tcW w:w="1134" w:type="dxa"/>
            <w:tcBorders>
              <w:top w:val="single" w:sz="4" w:space="0" w:color="auto"/>
              <w:bottom w:val="nil"/>
            </w:tcBorders>
          </w:tcPr>
          <w:p w14:paraId="6D62C356"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00ECBD4C" w14:textId="77777777" w:rsidR="0022469B" w:rsidRPr="00E0612F" w:rsidRDefault="0022469B" w:rsidP="001A6C5F">
            <w:pPr>
              <w:pStyle w:val="TAC"/>
            </w:pPr>
            <w:r w:rsidRPr="00E0612F">
              <w:t>2</w:t>
            </w:r>
          </w:p>
        </w:tc>
        <w:tc>
          <w:tcPr>
            <w:tcW w:w="850" w:type="dxa"/>
            <w:tcBorders>
              <w:bottom w:val="nil"/>
            </w:tcBorders>
          </w:tcPr>
          <w:p w14:paraId="1526B440" w14:textId="77777777" w:rsidR="0022469B" w:rsidRPr="00E0612F" w:rsidRDefault="0022469B" w:rsidP="001A6C5F">
            <w:pPr>
              <w:pStyle w:val="TAC"/>
            </w:pPr>
            <w:r w:rsidRPr="00E0612F">
              <w:t>Normal</w:t>
            </w:r>
          </w:p>
        </w:tc>
        <w:tc>
          <w:tcPr>
            <w:tcW w:w="1843" w:type="dxa"/>
            <w:tcBorders>
              <w:bottom w:val="nil"/>
            </w:tcBorders>
            <w:shd w:val="clear" w:color="auto" w:fill="auto"/>
          </w:tcPr>
          <w:p w14:paraId="08DDB21A" w14:textId="77777777" w:rsidR="0022469B" w:rsidRPr="00E0612F" w:rsidRDefault="0022469B" w:rsidP="001A6C5F">
            <w:pPr>
              <w:pStyle w:val="TAC"/>
            </w:pPr>
            <w:r w:rsidRPr="00E0612F">
              <w:t>TDLA30-10 Low</w:t>
            </w:r>
          </w:p>
        </w:tc>
        <w:tc>
          <w:tcPr>
            <w:tcW w:w="2174" w:type="dxa"/>
          </w:tcPr>
          <w:p w14:paraId="3C064CED" w14:textId="77777777" w:rsidR="0022469B" w:rsidRPr="00E0612F" w:rsidRDefault="0022469B" w:rsidP="001A6C5F">
            <w:pPr>
              <w:pStyle w:val="TAC"/>
            </w:pPr>
            <w:r w:rsidRPr="00E0612F">
              <w:rPr>
                <w:lang w:eastAsia="zh-CN"/>
              </w:rPr>
              <w:t>No additional DM-RS</w:t>
            </w:r>
          </w:p>
        </w:tc>
        <w:tc>
          <w:tcPr>
            <w:tcW w:w="1134" w:type="dxa"/>
          </w:tcPr>
          <w:p w14:paraId="58C1E824" w14:textId="77777777" w:rsidR="0022469B" w:rsidRPr="00E0612F" w:rsidRDefault="0022469B" w:rsidP="001A6C5F">
            <w:pPr>
              <w:pStyle w:val="TAC"/>
            </w:pPr>
            <w:r>
              <w:t>-4.6</w:t>
            </w:r>
          </w:p>
        </w:tc>
      </w:tr>
      <w:tr w:rsidR="0022469B" w:rsidRPr="00E0612F" w14:paraId="488BD976" w14:textId="77777777" w:rsidTr="001A6C5F">
        <w:trPr>
          <w:cantSplit/>
          <w:jc w:val="center"/>
        </w:trPr>
        <w:tc>
          <w:tcPr>
            <w:tcW w:w="940" w:type="dxa"/>
            <w:tcBorders>
              <w:top w:val="nil"/>
              <w:bottom w:val="single" w:sz="4" w:space="0" w:color="auto"/>
            </w:tcBorders>
            <w:shd w:val="clear" w:color="auto" w:fill="auto"/>
          </w:tcPr>
          <w:p w14:paraId="17634D59" w14:textId="77777777" w:rsidR="0022469B" w:rsidRPr="00E0612F" w:rsidRDefault="0022469B" w:rsidP="001A6C5F">
            <w:pPr>
              <w:pStyle w:val="TAC"/>
            </w:pPr>
          </w:p>
        </w:tc>
        <w:tc>
          <w:tcPr>
            <w:tcW w:w="1134" w:type="dxa"/>
            <w:tcBorders>
              <w:top w:val="nil"/>
              <w:bottom w:val="single" w:sz="4" w:space="0" w:color="auto"/>
            </w:tcBorders>
          </w:tcPr>
          <w:p w14:paraId="579B002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062F565" w14:textId="77777777" w:rsidR="0022469B" w:rsidRPr="00E0612F" w:rsidRDefault="0022469B" w:rsidP="001A6C5F">
            <w:pPr>
              <w:pStyle w:val="TAC"/>
            </w:pPr>
          </w:p>
        </w:tc>
        <w:tc>
          <w:tcPr>
            <w:tcW w:w="850" w:type="dxa"/>
            <w:tcBorders>
              <w:top w:val="nil"/>
              <w:bottom w:val="single" w:sz="4" w:space="0" w:color="auto"/>
            </w:tcBorders>
          </w:tcPr>
          <w:p w14:paraId="1F6D1A3B"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7940AB2" w14:textId="77777777" w:rsidR="0022469B" w:rsidRPr="00E0612F" w:rsidRDefault="0022469B" w:rsidP="001A6C5F">
            <w:pPr>
              <w:pStyle w:val="TAC"/>
            </w:pPr>
          </w:p>
        </w:tc>
        <w:tc>
          <w:tcPr>
            <w:tcW w:w="2174" w:type="dxa"/>
          </w:tcPr>
          <w:p w14:paraId="456B3085" w14:textId="77777777" w:rsidR="0022469B" w:rsidRPr="00E0612F" w:rsidRDefault="0022469B" w:rsidP="001A6C5F">
            <w:pPr>
              <w:pStyle w:val="TAC"/>
              <w:rPr>
                <w:lang w:eastAsia="zh-CN"/>
              </w:rPr>
            </w:pPr>
            <w:r w:rsidRPr="00E0612F">
              <w:rPr>
                <w:lang w:eastAsia="zh-CN"/>
              </w:rPr>
              <w:t>Additional DM-RS</w:t>
            </w:r>
          </w:p>
        </w:tc>
        <w:tc>
          <w:tcPr>
            <w:tcW w:w="1134" w:type="dxa"/>
          </w:tcPr>
          <w:p w14:paraId="3C3140B3" w14:textId="77777777" w:rsidR="0022469B" w:rsidRPr="00E0612F" w:rsidDel="00FB5176" w:rsidRDefault="0022469B" w:rsidP="001A6C5F">
            <w:pPr>
              <w:pStyle w:val="TAC"/>
              <w:rPr>
                <w:lang w:eastAsia="zh-CN"/>
              </w:rPr>
            </w:pPr>
            <w:r>
              <w:t>-5</w:t>
            </w:r>
          </w:p>
        </w:tc>
      </w:tr>
    </w:tbl>
    <w:p w14:paraId="382253D1" w14:textId="77777777" w:rsidR="0022469B" w:rsidRPr="00E0612F" w:rsidRDefault="0022469B" w:rsidP="0022469B">
      <w:pPr>
        <w:rPr>
          <w:lang w:eastAsia="zh-CN"/>
        </w:rPr>
      </w:pPr>
    </w:p>
    <w:p w14:paraId="08C43851" w14:textId="77777777" w:rsidR="001079E1" w:rsidRPr="00E0612F" w:rsidRDefault="001079E1" w:rsidP="001079E1">
      <w:pPr>
        <w:pStyle w:val="Heading5"/>
        <w:rPr>
          <w:lang w:eastAsia="zh-CN"/>
        </w:rPr>
      </w:pPr>
      <w:bookmarkStart w:id="14783" w:name="_Toc131560779"/>
      <w:bookmarkStart w:id="14784" w:name="_Toc137394479"/>
      <w:bookmarkStart w:id="14785" w:name="_Toc163475585"/>
      <w:bookmarkStart w:id="14786" w:name="_Toc176783915"/>
      <w:r>
        <w:rPr>
          <w:lang w:eastAsia="zh-CN"/>
        </w:rPr>
        <w:t>8.3.13</w:t>
      </w:r>
      <w:r w:rsidRPr="00E0612F">
        <w:rPr>
          <w:lang w:eastAsia="zh-CN"/>
        </w:rPr>
        <w:t>.5.2</w:t>
      </w:r>
      <w:r w:rsidRPr="00E0612F">
        <w:rPr>
          <w:lang w:eastAsia="zh-CN"/>
        </w:rPr>
        <w:tab/>
        <w:t>Test Requirement for BS type 2-O</w:t>
      </w:r>
      <w:bookmarkEnd w:id="14780"/>
      <w:bookmarkEnd w:id="14781"/>
      <w:bookmarkEnd w:id="14782"/>
      <w:bookmarkEnd w:id="14783"/>
      <w:bookmarkEnd w:id="14784"/>
      <w:bookmarkEnd w:id="14785"/>
      <w:bookmarkEnd w:id="14786"/>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945847" w:rsidRPr="00E0612F" w14:paraId="2F1B8EC4" w14:textId="77777777" w:rsidTr="001A6C5F">
        <w:trPr>
          <w:cantSplit/>
          <w:jc w:val="center"/>
        </w:trPr>
        <w:tc>
          <w:tcPr>
            <w:tcW w:w="940" w:type="dxa"/>
            <w:tcBorders>
              <w:bottom w:val="nil"/>
            </w:tcBorders>
            <w:shd w:val="clear" w:color="auto" w:fill="auto"/>
          </w:tcPr>
          <w:p w14:paraId="5773F596" w14:textId="77777777" w:rsidR="00945847" w:rsidRPr="00E0612F" w:rsidRDefault="00945847" w:rsidP="001A6C5F">
            <w:pPr>
              <w:pStyle w:val="TAH"/>
            </w:pPr>
            <w:r w:rsidRPr="00E0612F">
              <w:t>Test Number</w:t>
            </w:r>
          </w:p>
        </w:tc>
        <w:tc>
          <w:tcPr>
            <w:tcW w:w="1134" w:type="dxa"/>
            <w:tcBorders>
              <w:bottom w:val="nil"/>
            </w:tcBorders>
          </w:tcPr>
          <w:p w14:paraId="16A15303"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2F647B01" w14:textId="5F4F0094"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3CCF97FA" w14:textId="77777777" w:rsidR="00945847" w:rsidRPr="00E0612F" w:rsidRDefault="00945847" w:rsidP="001A6C5F">
            <w:pPr>
              <w:pStyle w:val="TAH"/>
            </w:pPr>
            <w:r w:rsidRPr="00E0612F">
              <w:t>Cyclic Prefix</w:t>
            </w:r>
          </w:p>
        </w:tc>
        <w:tc>
          <w:tcPr>
            <w:tcW w:w="1843" w:type="dxa"/>
            <w:tcBorders>
              <w:bottom w:val="nil"/>
            </w:tcBorders>
          </w:tcPr>
          <w:p w14:paraId="030617A8" w14:textId="77777777" w:rsidR="00945847" w:rsidRPr="00E0612F" w:rsidRDefault="00945847" w:rsidP="001A6C5F">
            <w:pPr>
              <w:pStyle w:val="TAH"/>
            </w:pPr>
            <w:r w:rsidRPr="00E0612F">
              <w:t>Propagation conditions and</w:t>
            </w:r>
          </w:p>
        </w:tc>
        <w:tc>
          <w:tcPr>
            <w:tcW w:w="1891" w:type="dxa"/>
            <w:tcBorders>
              <w:bottom w:val="nil"/>
            </w:tcBorders>
            <w:shd w:val="clear" w:color="auto" w:fill="auto"/>
          </w:tcPr>
          <w:p w14:paraId="1BC64699" w14:textId="77777777" w:rsidR="00945847" w:rsidRPr="00E0612F" w:rsidRDefault="00945847" w:rsidP="001A6C5F">
            <w:pPr>
              <w:pStyle w:val="TAH"/>
            </w:pPr>
            <w:r w:rsidRPr="00E0612F">
              <w:rPr>
                <w:lang w:eastAsia="zh-CN"/>
              </w:rPr>
              <w:t xml:space="preserve">Additional DM-RS </w:t>
            </w:r>
          </w:p>
        </w:tc>
        <w:tc>
          <w:tcPr>
            <w:tcW w:w="1417" w:type="dxa"/>
          </w:tcPr>
          <w:p w14:paraId="208F28C3" w14:textId="77777777" w:rsidR="00945847" w:rsidRPr="00E0612F" w:rsidRDefault="00945847" w:rsidP="001A6C5F">
            <w:pPr>
              <w:pStyle w:val="TAH"/>
            </w:pPr>
            <w:r w:rsidRPr="00E0612F">
              <w:t>Channel bandwidth / SNR (dB)</w:t>
            </w:r>
          </w:p>
        </w:tc>
      </w:tr>
      <w:tr w:rsidR="00945847" w:rsidRPr="00E0612F" w14:paraId="0FB52201" w14:textId="77777777" w:rsidTr="001A6C5F">
        <w:trPr>
          <w:cantSplit/>
          <w:jc w:val="center"/>
        </w:trPr>
        <w:tc>
          <w:tcPr>
            <w:tcW w:w="940" w:type="dxa"/>
            <w:tcBorders>
              <w:top w:val="nil"/>
              <w:bottom w:val="single" w:sz="4" w:space="0" w:color="auto"/>
            </w:tcBorders>
            <w:shd w:val="clear" w:color="auto" w:fill="auto"/>
          </w:tcPr>
          <w:p w14:paraId="4F40CB72" w14:textId="77777777" w:rsidR="00945847" w:rsidRPr="00E0612F" w:rsidRDefault="00945847" w:rsidP="001A6C5F">
            <w:pPr>
              <w:pStyle w:val="TAH"/>
            </w:pPr>
          </w:p>
        </w:tc>
        <w:tc>
          <w:tcPr>
            <w:tcW w:w="1134" w:type="dxa"/>
            <w:tcBorders>
              <w:top w:val="nil"/>
              <w:bottom w:val="single" w:sz="4" w:space="0" w:color="auto"/>
            </w:tcBorders>
          </w:tcPr>
          <w:p w14:paraId="03C9B0E1"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6B9360C2"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0FF3D516" w14:textId="77777777" w:rsidR="00945847" w:rsidRPr="00E0612F" w:rsidRDefault="00945847" w:rsidP="001A6C5F">
            <w:pPr>
              <w:pStyle w:val="TAH"/>
            </w:pPr>
          </w:p>
        </w:tc>
        <w:tc>
          <w:tcPr>
            <w:tcW w:w="1843" w:type="dxa"/>
            <w:tcBorders>
              <w:top w:val="nil"/>
              <w:bottom w:val="single" w:sz="4" w:space="0" w:color="auto"/>
            </w:tcBorders>
          </w:tcPr>
          <w:p w14:paraId="184261F8" w14:textId="5348FB8F" w:rsidR="00945847" w:rsidRPr="00E0612F" w:rsidRDefault="00945847" w:rsidP="001A6C5F">
            <w:pPr>
              <w:pStyle w:val="TAH"/>
            </w:pPr>
            <w:r w:rsidRPr="00E0612F">
              <w:t>correlation matrix (</w:t>
            </w:r>
            <w:r w:rsidR="00FD7711">
              <w:t>annex J</w:t>
            </w:r>
            <w:r w:rsidRPr="00E0612F">
              <w:t>)</w:t>
            </w:r>
          </w:p>
        </w:tc>
        <w:tc>
          <w:tcPr>
            <w:tcW w:w="1891" w:type="dxa"/>
            <w:tcBorders>
              <w:top w:val="nil"/>
            </w:tcBorders>
            <w:shd w:val="clear" w:color="auto" w:fill="auto"/>
          </w:tcPr>
          <w:p w14:paraId="45B52AAE" w14:textId="77777777" w:rsidR="00945847" w:rsidRPr="00E0612F" w:rsidRDefault="00945847" w:rsidP="001A6C5F">
            <w:pPr>
              <w:pStyle w:val="TAH"/>
            </w:pPr>
            <w:r w:rsidRPr="00E0612F">
              <w:rPr>
                <w:lang w:eastAsia="zh-CN"/>
              </w:rPr>
              <w:t>configuration</w:t>
            </w:r>
          </w:p>
        </w:tc>
        <w:tc>
          <w:tcPr>
            <w:tcW w:w="1417" w:type="dxa"/>
          </w:tcPr>
          <w:p w14:paraId="523328E8" w14:textId="77777777" w:rsidR="00945847" w:rsidRPr="00E0612F" w:rsidRDefault="00945847" w:rsidP="001A6C5F">
            <w:pPr>
              <w:pStyle w:val="TAH"/>
            </w:pPr>
            <w:r w:rsidRPr="00E0612F">
              <w:t>50 MHz</w:t>
            </w:r>
          </w:p>
        </w:tc>
      </w:tr>
      <w:tr w:rsidR="00945847" w:rsidRPr="00E0612F" w14:paraId="6CF3871D" w14:textId="77777777" w:rsidTr="001A6C5F">
        <w:trPr>
          <w:cantSplit/>
          <w:jc w:val="center"/>
        </w:trPr>
        <w:tc>
          <w:tcPr>
            <w:tcW w:w="940" w:type="dxa"/>
            <w:tcBorders>
              <w:bottom w:val="nil"/>
            </w:tcBorders>
            <w:shd w:val="clear" w:color="auto" w:fill="auto"/>
          </w:tcPr>
          <w:p w14:paraId="32E62C0C"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3349E3A"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54A6F70D"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2460A1B7"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2A28A3DA" w14:textId="77777777" w:rsidR="00945847" w:rsidRPr="00E0612F" w:rsidRDefault="00945847" w:rsidP="001A6C5F">
            <w:pPr>
              <w:pStyle w:val="TAC"/>
            </w:pPr>
            <w:r w:rsidRPr="00E0612F">
              <w:rPr>
                <w:rFonts w:cs="Arial"/>
              </w:rPr>
              <w:t>TDLA30-75 Low</w:t>
            </w:r>
          </w:p>
        </w:tc>
        <w:tc>
          <w:tcPr>
            <w:tcW w:w="1891" w:type="dxa"/>
          </w:tcPr>
          <w:p w14:paraId="7422A8C6"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417" w:type="dxa"/>
          </w:tcPr>
          <w:p w14:paraId="70B1B82D" w14:textId="77777777" w:rsidR="00945847" w:rsidRPr="00E0612F" w:rsidRDefault="00945847" w:rsidP="001A6C5F">
            <w:pPr>
              <w:pStyle w:val="TAC"/>
            </w:pPr>
            <w:r>
              <w:t>0.7</w:t>
            </w:r>
          </w:p>
        </w:tc>
      </w:tr>
      <w:tr w:rsidR="00945847" w:rsidRPr="00E0612F" w14:paraId="1164FBFD" w14:textId="77777777" w:rsidTr="001A6C5F">
        <w:trPr>
          <w:cantSplit/>
          <w:jc w:val="center"/>
        </w:trPr>
        <w:tc>
          <w:tcPr>
            <w:tcW w:w="940" w:type="dxa"/>
            <w:tcBorders>
              <w:top w:val="single" w:sz="4" w:space="0" w:color="auto"/>
              <w:bottom w:val="single" w:sz="4" w:space="0" w:color="auto"/>
            </w:tcBorders>
            <w:shd w:val="clear" w:color="auto" w:fill="auto"/>
          </w:tcPr>
          <w:p w14:paraId="55934B9C"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0EC8850E"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DA51459" w14:textId="77777777" w:rsidR="00945847" w:rsidRPr="00E0612F" w:rsidRDefault="00945847" w:rsidP="001A6C5F">
            <w:pPr>
              <w:pStyle w:val="TAC"/>
            </w:pPr>
            <w:r w:rsidRPr="00E0612F">
              <w:t>2</w:t>
            </w:r>
          </w:p>
        </w:tc>
        <w:tc>
          <w:tcPr>
            <w:tcW w:w="850" w:type="dxa"/>
            <w:tcBorders>
              <w:bottom w:val="single" w:sz="4" w:space="0" w:color="auto"/>
            </w:tcBorders>
          </w:tcPr>
          <w:p w14:paraId="010A5EE5"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05E73263" w14:textId="77777777" w:rsidR="00945847" w:rsidRPr="00E0612F" w:rsidRDefault="00945847" w:rsidP="001A6C5F">
            <w:pPr>
              <w:pStyle w:val="TAC"/>
            </w:pPr>
            <w:r w:rsidRPr="00E0612F">
              <w:rPr>
                <w:rFonts w:cs="Arial"/>
              </w:rPr>
              <w:t>TDLA30-75 Low</w:t>
            </w:r>
          </w:p>
        </w:tc>
        <w:tc>
          <w:tcPr>
            <w:tcW w:w="1891" w:type="dxa"/>
            <w:tcBorders>
              <w:bottom w:val="single" w:sz="4" w:space="0" w:color="auto"/>
            </w:tcBorders>
          </w:tcPr>
          <w:p w14:paraId="1184C67A" w14:textId="77777777" w:rsidR="00945847" w:rsidRPr="00E0612F" w:rsidRDefault="00945847" w:rsidP="001A6C5F">
            <w:pPr>
              <w:pStyle w:val="TAC"/>
            </w:pPr>
            <w:r w:rsidRPr="006B22CF">
              <w:rPr>
                <w:rFonts w:cs="Arial"/>
                <w:lang w:eastAsia="zh-CN"/>
              </w:rPr>
              <w:t>Additional DM-RS</w:t>
            </w:r>
          </w:p>
        </w:tc>
        <w:tc>
          <w:tcPr>
            <w:tcW w:w="1417" w:type="dxa"/>
          </w:tcPr>
          <w:p w14:paraId="2DBEF25F" w14:textId="77777777" w:rsidR="00945847" w:rsidRPr="00E0612F" w:rsidRDefault="00945847" w:rsidP="001A6C5F">
            <w:pPr>
              <w:pStyle w:val="TAC"/>
            </w:pPr>
            <w:r>
              <w:t>0.4</w:t>
            </w:r>
          </w:p>
        </w:tc>
      </w:tr>
    </w:tbl>
    <w:p w14:paraId="6A23DDEB" w14:textId="77777777" w:rsidR="00945847" w:rsidRPr="00E0612F" w:rsidRDefault="00945847" w:rsidP="00945847"/>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945847" w:rsidRPr="00E0612F" w14:paraId="4854DC3F" w14:textId="77777777" w:rsidTr="001A6C5F">
        <w:trPr>
          <w:cantSplit/>
          <w:jc w:val="center"/>
        </w:trPr>
        <w:tc>
          <w:tcPr>
            <w:tcW w:w="940" w:type="dxa"/>
            <w:tcBorders>
              <w:bottom w:val="nil"/>
            </w:tcBorders>
            <w:shd w:val="clear" w:color="auto" w:fill="auto"/>
          </w:tcPr>
          <w:p w14:paraId="4B85B326" w14:textId="77777777" w:rsidR="00945847" w:rsidRPr="00E0612F" w:rsidRDefault="00945847" w:rsidP="001A6C5F">
            <w:pPr>
              <w:pStyle w:val="TAH"/>
            </w:pPr>
            <w:bookmarkStart w:id="14787" w:name="_Toc21103058"/>
            <w:bookmarkStart w:id="14788" w:name="_Toc29810907"/>
            <w:bookmarkStart w:id="14789" w:name="_Toc36636267"/>
            <w:bookmarkStart w:id="14790" w:name="_Toc37273213"/>
            <w:bookmarkStart w:id="14791" w:name="_Toc45886301"/>
            <w:bookmarkStart w:id="14792" w:name="_Toc53183346"/>
            <w:bookmarkStart w:id="14793" w:name="_Toc58916055"/>
            <w:bookmarkStart w:id="14794" w:name="_Toc58918236"/>
            <w:bookmarkStart w:id="14795" w:name="_Toc66694106"/>
            <w:bookmarkStart w:id="14796" w:name="_Toc74916129"/>
            <w:bookmarkStart w:id="14797" w:name="_Toc76114754"/>
            <w:bookmarkStart w:id="14798" w:name="_Toc76544640"/>
            <w:bookmarkStart w:id="14799" w:name="_Toc82536762"/>
            <w:bookmarkStart w:id="14800" w:name="_Toc89953055"/>
            <w:bookmarkStart w:id="14801" w:name="_Toc98766871"/>
            <w:bookmarkStart w:id="14802" w:name="_Toc99703234"/>
            <w:bookmarkStart w:id="14803" w:name="_Toc106207024"/>
            <w:bookmarkStart w:id="14804" w:name="_Toc115081026"/>
            <w:bookmarkStart w:id="14805" w:name="_Toc121999977"/>
            <w:bookmarkStart w:id="14806" w:name="_Toc124154150"/>
            <w:bookmarkStart w:id="14807" w:name="_Toc124154925"/>
            <w:r w:rsidRPr="00E0612F">
              <w:t>Test Number</w:t>
            </w:r>
          </w:p>
        </w:tc>
        <w:tc>
          <w:tcPr>
            <w:tcW w:w="1134" w:type="dxa"/>
            <w:tcBorders>
              <w:bottom w:val="nil"/>
            </w:tcBorders>
          </w:tcPr>
          <w:p w14:paraId="63369065"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3BCC18B5" w14:textId="15DD1663"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1FDC9ABE" w14:textId="77777777" w:rsidR="00945847" w:rsidRPr="00E0612F" w:rsidRDefault="00945847" w:rsidP="001A6C5F">
            <w:pPr>
              <w:pStyle w:val="TAH"/>
            </w:pPr>
            <w:r w:rsidRPr="00E0612F">
              <w:t>Cyclic Prefix</w:t>
            </w:r>
          </w:p>
        </w:tc>
        <w:tc>
          <w:tcPr>
            <w:tcW w:w="1843" w:type="dxa"/>
            <w:tcBorders>
              <w:bottom w:val="nil"/>
            </w:tcBorders>
          </w:tcPr>
          <w:p w14:paraId="6D292D55" w14:textId="77777777" w:rsidR="00945847" w:rsidRPr="00E0612F" w:rsidRDefault="00945847" w:rsidP="001A6C5F">
            <w:pPr>
              <w:pStyle w:val="TAH"/>
            </w:pPr>
            <w:r w:rsidRPr="00E0612F">
              <w:t>Propagation conditions and</w:t>
            </w:r>
          </w:p>
        </w:tc>
        <w:tc>
          <w:tcPr>
            <w:tcW w:w="2032" w:type="dxa"/>
            <w:tcBorders>
              <w:bottom w:val="nil"/>
            </w:tcBorders>
            <w:shd w:val="clear" w:color="auto" w:fill="auto"/>
          </w:tcPr>
          <w:p w14:paraId="5FBD0C90" w14:textId="77777777" w:rsidR="00945847" w:rsidRPr="00E0612F" w:rsidRDefault="00945847" w:rsidP="001A6C5F">
            <w:pPr>
              <w:pStyle w:val="TAH"/>
            </w:pPr>
            <w:r w:rsidRPr="00E0612F">
              <w:rPr>
                <w:lang w:eastAsia="zh-CN"/>
              </w:rPr>
              <w:t xml:space="preserve">Additional DM-RS </w:t>
            </w:r>
          </w:p>
        </w:tc>
        <w:tc>
          <w:tcPr>
            <w:tcW w:w="1276" w:type="dxa"/>
          </w:tcPr>
          <w:p w14:paraId="7297E5B9" w14:textId="77777777" w:rsidR="00945847" w:rsidRPr="00E0612F" w:rsidRDefault="00945847" w:rsidP="001A6C5F">
            <w:pPr>
              <w:pStyle w:val="TAH"/>
            </w:pPr>
            <w:r w:rsidRPr="00E0612F">
              <w:t>Channel bandwidth / SNR (dB)</w:t>
            </w:r>
          </w:p>
        </w:tc>
      </w:tr>
      <w:tr w:rsidR="00945847" w:rsidRPr="00E0612F" w14:paraId="71120054" w14:textId="77777777" w:rsidTr="001A6C5F">
        <w:trPr>
          <w:cantSplit/>
          <w:jc w:val="center"/>
        </w:trPr>
        <w:tc>
          <w:tcPr>
            <w:tcW w:w="940" w:type="dxa"/>
            <w:tcBorders>
              <w:top w:val="nil"/>
              <w:bottom w:val="single" w:sz="4" w:space="0" w:color="auto"/>
            </w:tcBorders>
            <w:shd w:val="clear" w:color="auto" w:fill="auto"/>
          </w:tcPr>
          <w:p w14:paraId="7A924868" w14:textId="77777777" w:rsidR="00945847" w:rsidRPr="00E0612F" w:rsidRDefault="00945847" w:rsidP="001A6C5F">
            <w:pPr>
              <w:pStyle w:val="TAH"/>
            </w:pPr>
          </w:p>
        </w:tc>
        <w:tc>
          <w:tcPr>
            <w:tcW w:w="1134" w:type="dxa"/>
            <w:tcBorders>
              <w:top w:val="nil"/>
              <w:bottom w:val="single" w:sz="4" w:space="0" w:color="auto"/>
            </w:tcBorders>
          </w:tcPr>
          <w:p w14:paraId="58F0B0B8"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24B87543"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53774CD4" w14:textId="77777777" w:rsidR="00945847" w:rsidRPr="00E0612F" w:rsidRDefault="00945847" w:rsidP="001A6C5F">
            <w:pPr>
              <w:pStyle w:val="TAH"/>
            </w:pPr>
          </w:p>
        </w:tc>
        <w:tc>
          <w:tcPr>
            <w:tcW w:w="1843" w:type="dxa"/>
            <w:tcBorders>
              <w:top w:val="nil"/>
              <w:bottom w:val="single" w:sz="4" w:space="0" w:color="auto"/>
            </w:tcBorders>
          </w:tcPr>
          <w:p w14:paraId="22CB316A" w14:textId="31E7790A" w:rsidR="00945847" w:rsidRPr="00E0612F" w:rsidRDefault="00945847" w:rsidP="001A6C5F">
            <w:pPr>
              <w:pStyle w:val="TAH"/>
            </w:pPr>
            <w:r w:rsidRPr="00E0612F">
              <w:t>correlation matrix (</w:t>
            </w:r>
            <w:r w:rsidR="00FD7711">
              <w:t>annex J</w:t>
            </w:r>
            <w:r w:rsidRPr="00E0612F">
              <w:t>)</w:t>
            </w:r>
          </w:p>
        </w:tc>
        <w:tc>
          <w:tcPr>
            <w:tcW w:w="2032" w:type="dxa"/>
            <w:tcBorders>
              <w:top w:val="nil"/>
            </w:tcBorders>
            <w:shd w:val="clear" w:color="auto" w:fill="auto"/>
          </w:tcPr>
          <w:p w14:paraId="68338586" w14:textId="77777777" w:rsidR="00945847" w:rsidRPr="00E0612F" w:rsidRDefault="00945847" w:rsidP="001A6C5F">
            <w:pPr>
              <w:pStyle w:val="TAH"/>
            </w:pPr>
            <w:r w:rsidRPr="00E0612F">
              <w:rPr>
                <w:lang w:eastAsia="zh-CN"/>
              </w:rPr>
              <w:t>configuration</w:t>
            </w:r>
          </w:p>
        </w:tc>
        <w:tc>
          <w:tcPr>
            <w:tcW w:w="1276" w:type="dxa"/>
          </w:tcPr>
          <w:p w14:paraId="1B96539A" w14:textId="77777777" w:rsidR="00945847" w:rsidRPr="00E0612F" w:rsidRDefault="00945847" w:rsidP="001A6C5F">
            <w:pPr>
              <w:pStyle w:val="TAH"/>
            </w:pPr>
            <w:r w:rsidRPr="00E0612F">
              <w:t>50 MHz</w:t>
            </w:r>
          </w:p>
        </w:tc>
      </w:tr>
      <w:tr w:rsidR="00945847" w:rsidRPr="00E0612F" w14:paraId="5CD8202E" w14:textId="77777777" w:rsidTr="001A6C5F">
        <w:trPr>
          <w:cantSplit/>
          <w:jc w:val="center"/>
        </w:trPr>
        <w:tc>
          <w:tcPr>
            <w:tcW w:w="940" w:type="dxa"/>
            <w:tcBorders>
              <w:bottom w:val="nil"/>
            </w:tcBorders>
            <w:shd w:val="clear" w:color="auto" w:fill="auto"/>
          </w:tcPr>
          <w:p w14:paraId="5AA377FF"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C3F579D"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3511040B"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68D4E3F3"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4A39C5D5" w14:textId="77777777" w:rsidR="00945847" w:rsidRPr="00E0612F" w:rsidRDefault="00945847" w:rsidP="001A6C5F">
            <w:pPr>
              <w:pStyle w:val="TAC"/>
            </w:pPr>
            <w:r w:rsidRPr="00E0612F">
              <w:rPr>
                <w:rFonts w:cs="Arial"/>
              </w:rPr>
              <w:t>TDLA30-75 Low</w:t>
            </w:r>
          </w:p>
        </w:tc>
        <w:tc>
          <w:tcPr>
            <w:tcW w:w="2032" w:type="dxa"/>
          </w:tcPr>
          <w:p w14:paraId="25674D14"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276" w:type="dxa"/>
          </w:tcPr>
          <w:p w14:paraId="0704C3CC" w14:textId="77777777" w:rsidR="00945847" w:rsidRPr="00E0612F" w:rsidRDefault="00945847" w:rsidP="001A6C5F">
            <w:pPr>
              <w:pStyle w:val="TAC"/>
            </w:pPr>
            <w:r>
              <w:t>1.3</w:t>
            </w:r>
          </w:p>
        </w:tc>
      </w:tr>
      <w:tr w:rsidR="00945847" w:rsidRPr="00E0612F" w14:paraId="55A4650E" w14:textId="77777777" w:rsidTr="001A6C5F">
        <w:trPr>
          <w:cantSplit/>
          <w:jc w:val="center"/>
        </w:trPr>
        <w:tc>
          <w:tcPr>
            <w:tcW w:w="940" w:type="dxa"/>
            <w:tcBorders>
              <w:top w:val="single" w:sz="4" w:space="0" w:color="auto"/>
              <w:bottom w:val="single" w:sz="4" w:space="0" w:color="auto"/>
            </w:tcBorders>
            <w:shd w:val="clear" w:color="auto" w:fill="auto"/>
          </w:tcPr>
          <w:p w14:paraId="6A5771F4"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37BB9766"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2AC0444" w14:textId="77777777" w:rsidR="00945847" w:rsidRPr="00E0612F" w:rsidRDefault="00945847" w:rsidP="001A6C5F">
            <w:pPr>
              <w:pStyle w:val="TAC"/>
            </w:pPr>
            <w:r w:rsidRPr="00E0612F">
              <w:t>2</w:t>
            </w:r>
          </w:p>
        </w:tc>
        <w:tc>
          <w:tcPr>
            <w:tcW w:w="850" w:type="dxa"/>
            <w:tcBorders>
              <w:bottom w:val="single" w:sz="4" w:space="0" w:color="auto"/>
            </w:tcBorders>
          </w:tcPr>
          <w:p w14:paraId="0C2C60E0"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1D8D1F62" w14:textId="77777777" w:rsidR="00945847" w:rsidRPr="00E0612F" w:rsidRDefault="00945847" w:rsidP="001A6C5F">
            <w:pPr>
              <w:pStyle w:val="TAC"/>
            </w:pPr>
            <w:r w:rsidRPr="00E0612F">
              <w:rPr>
                <w:rFonts w:cs="Arial"/>
              </w:rPr>
              <w:t>TDLA30-75 Low</w:t>
            </w:r>
          </w:p>
        </w:tc>
        <w:tc>
          <w:tcPr>
            <w:tcW w:w="2032" w:type="dxa"/>
            <w:tcBorders>
              <w:bottom w:val="single" w:sz="4" w:space="0" w:color="auto"/>
            </w:tcBorders>
          </w:tcPr>
          <w:p w14:paraId="49F9BA4F" w14:textId="77777777" w:rsidR="00945847" w:rsidRPr="00E0612F" w:rsidRDefault="00945847" w:rsidP="001A6C5F">
            <w:pPr>
              <w:pStyle w:val="TAC"/>
            </w:pPr>
            <w:r w:rsidRPr="006B22CF">
              <w:rPr>
                <w:rFonts w:cs="Arial"/>
                <w:lang w:eastAsia="zh-CN"/>
              </w:rPr>
              <w:t>Additional DM-RS</w:t>
            </w:r>
          </w:p>
        </w:tc>
        <w:tc>
          <w:tcPr>
            <w:tcW w:w="1276" w:type="dxa"/>
            <w:tcBorders>
              <w:bottom w:val="single" w:sz="4" w:space="0" w:color="auto"/>
            </w:tcBorders>
          </w:tcPr>
          <w:p w14:paraId="0C6D3C06" w14:textId="77777777" w:rsidR="00945847" w:rsidRPr="00E0612F" w:rsidRDefault="00945847" w:rsidP="001A6C5F">
            <w:pPr>
              <w:pStyle w:val="TAC"/>
            </w:pPr>
            <w:r>
              <w:t>0.5</w:t>
            </w:r>
          </w:p>
        </w:tc>
      </w:tr>
    </w:tbl>
    <w:p w14:paraId="1EC5B0BD" w14:textId="77777777" w:rsidR="00945847" w:rsidRPr="00931575" w:rsidRDefault="00945847" w:rsidP="00945847">
      <w:pPr>
        <w:rPr>
          <w:lang w:val="en-US"/>
        </w:rPr>
      </w:pPr>
    </w:p>
    <w:p w14:paraId="37FD6FC7" w14:textId="77777777" w:rsidR="00C45907" w:rsidRPr="00931575" w:rsidRDefault="00C45907" w:rsidP="00C45907">
      <w:pPr>
        <w:pStyle w:val="Heading2"/>
      </w:pPr>
      <w:bookmarkStart w:id="14808" w:name="_Toc131560780"/>
      <w:bookmarkStart w:id="14809" w:name="_Toc137394480"/>
      <w:bookmarkStart w:id="14810" w:name="_Toc163475586"/>
      <w:bookmarkStart w:id="14811" w:name="_Toc176783916"/>
      <w:r w:rsidRPr="00931575">
        <w:lastRenderedPageBreak/>
        <w:t>8.4</w:t>
      </w:r>
      <w:r w:rsidRPr="00931575">
        <w:tab/>
        <w:t>OTA performance requirements for PRACH</w:t>
      </w:r>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p>
    <w:p w14:paraId="10B5FE76" w14:textId="77777777" w:rsidR="00C45907" w:rsidRPr="00931575" w:rsidRDefault="00C45907" w:rsidP="00C45907">
      <w:pPr>
        <w:pStyle w:val="Heading3"/>
      </w:pPr>
      <w:bookmarkStart w:id="14812" w:name="_Toc21103059"/>
      <w:bookmarkStart w:id="14813" w:name="_Toc29810908"/>
      <w:bookmarkStart w:id="14814" w:name="_Toc36636268"/>
      <w:bookmarkStart w:id="14815" w:name="_Toc37273214"/>
      <w:bookmarkStart w:id="14816" w:name="_Toc45886302"/>
      <w:bookmarkStart w:id="14817" w:name="_Toc53183347"/>
      <w:bookmarkStart w:id="14818" w:name="_Toc58916056"/>
      <w:bookmarkStart w:id="14819" w:name="_Toc58918237"/>
      <w:bookmarkStart w:id="14820" w:name="_Toc66694107"/>
      <w:bookmarkStart w:id="14821" w:name="_Toc74916130"/>
      <w:bookmarkStart w:id="14822" w:name="_Toc76114755"/>
      <w:bookmarkStart w:id="14823" w:name="_Toc76544641"/>
      <w:bookmarkStart w:id="14824" w:name="_Toc82536763"/>
      <w:bookmarkStart w:id="14825" w:name="_Toc89953056"/>
      <w:bookmarkStart w:id="14826" w:name="_Toc98766872"/>
      <w:bookmarkStart w:id="14827" w:name="_Toc99703235"/>
      <w:bookmarkStart w:id="14828" w:name="_Toc106207025"/>
      <w:bookmarkStart w:id="14829" w:name="_Toc115081027"/>
      <w:bookmarkStart w:id="14830" w:name="_Toc121999978"/>
      <w:bookmarkStart w:id="14831" w:name="_Toc124154151"/>
      <w:bookmarkStart w:id="14832" w:name="_Toc124154926"/>
      <w:bookmarkStart w:id="14833" w:name="_Toc131560781"/>
      <w:bookmarkStart w:id="14834" w:name="_Toc137394481"/>
      <w:bookmarkStart w:id="14835" w:name="_Toc163475587"/>
      <w:bookmarkStart w:id="14836" w:name="_Toc176783917"/>
      <w:r w:rsidRPr="00931575">
        <w:t>8.4.1</w:t>
      </w:r>
      <w:r w:rsidRPr="00931575">
        <w:tab/>
        <w:t>PRACH false alarm probability and missed detection</w:t>
      </w:r>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p>
    <w:p w14:paraId="30EFAE30" w14:textId="77777777" w:rsidR="00C45907" w:rsidRPr="00931575" w:rsidRDefault="00C45907" w:rsidP="00C45907">
      <w:pPr>
        <w:pStyle w:val="Heading4"/>
        <w:rPr>
          <w:lang w:eastAsia="zh-CN"/>
        </w:rPr>
      </w:pPr>
      <w:bookmarkStart w:id="14837" w:name="_Toc21103060"/>
      <w:bookmarkStart w:id="14838" w:name="_Toc29810909"/>
      <w:bookmarkStart w:id="14839" w:name="_Toc36636269"/>
      <w:bookmarkStart w:id="14840" w:name="_Toc37273215"/>
      <w:bookmarkStart w:id="14841" w:name="_Toc45886303"/>
      <w:bookmarkStart w:id="14842" w:name="_Toc53183348"/>
      <w:bookmarkStart w:id="14843" w:name="_Toc58916057"/>
      <w:bookmarkStart w:id="14844" w:name="_Toc58918238"/>
      <w:bookmarkStart w:id="14845" w:name="_Toc66694108"/>
      <w:bookmarkStart w:id="14846" w:name="_Toc74916131"/>
      <w:bookmarkStart w:id="14847" w:name="_Toc76114756"/>
      <w:bookmarkStart w:id="14848" w:name="_Toc76544642"/>
      <w:bookmarkStart w:id="14849" w:name="_Toc82536764"/>
      <w:bookmarkStart w:id="14850" w:name="_Toc89953057"/>
      <w:bookmarkStart w:id="14851" w:name="_Toc98766873"/>
      <w:bookmarkStart w:id="14852" w:name="_Toc99703236"/>
      <w:bookmarkStart w:id="14853" w:name="_Toc106207026"/>
      <w:bookmarkStart w:id="14854" w:name="_Toc115081028"/>
      <w:bookmarkStart w:id="14855" w:name="_Toc121999979"/>
      <w:bookmarkStart w:id="14856" w:name="_Toc124154152"/>
      <w:bookmarkStart w:id="14857" w:name="_Toc124154927"/>
      <w:bookmarkStart w:id="14858" w:name="_Toc131560782"/>
      <w:bookmarkStart w:id="14859" w:name="_Toc137394482"/>
      <w:bookmarkStart w:id="14860" w:name="_Toc163475588"/>
      <w:bookmarkStart w:id="14861" w:name="_Toc176783918"/>
      <w:r w:rsidRPr="00931575">
        <w:t>8.4.1.1</w:t>
      </w:r>
      <w:r w:rsidRPr="00931575">
        <w:tab/>
        <w:t>Definition and applicability</w:t>
      </w:r>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5DB09168" w:rsidR="00AB48FC" w:rsidRDefault="00977C7C"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TDLA30-300, TDLA30-650, and TDLA10-650,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4651550E" w:rsidR="00AB48FC" w:rsidRDefault="00AB48FC" w:rsidP="006F1F81">
      <w:pPr>
        <w:pStyle w:val="TH"/>
        <w:rPr>
          <w:lang w:eastAsia="zh-CN"/>
        </w:rPr>
      </w:pPr>
      <w:r>
        <w:rPr>
          <w:rFonts w:eastAsia="‚c‚e‚o“Á‘¾ƒSƒVƒbƒN‘Ì"/>
        </w:rPr>
        <w:t>Table 8.4.1</w:t>
      </w:r>
      <w:r>
        <w:rPr>
          <w:lang w:eastAsia="zh-CN"/>
        </w:rPr>
        <w:t>.1</w:t>
      </w:r>
      <w:r>
        <w:rPr>
          <w:rFonts w:eastAsia="‚c‚e‚o“Á‘¾ƒSƒVƒbƒN‘Ì"/>
        </w:rPr>
        <w:t xml:space="preserve">-1: </w:t>
      </w:r>
      <w:r w:rsidR="00977C7C">
        <w:rPr>
          <w:lang w:eastAsia="zh-CN"/>
        </w:rPr>
        <w:t xml:space="preserve">Time error tolerance for AWGN, TDLC300-100, TDLA30-10, </w:t>
      </w:r>
      <w:r w:rsidR="00977C7C">
        <w:rPr>
          <w:rFonts w:cs="v4.2.0"/>
          <w:lang w:eastAsia="zh-CN"/>
        </w:rPr>
        <w:t>TDLA30-300, TDLA30-650 and TDLA10-650</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8"/>
        <w:gridCol w:w="851"/>
        <w:gridCol w:w="1417"/>
        <w:gridCol w:w="1276"/>
        <w:gridCol w:w="1276"/>
        <w:gridCol w:w="1276"/>
        <w:gridCol w:w="1275"/>
      </w:tblGrid>
      <w:tr w:rsidR="00977C7C" w14:paraId="4BBD11D6"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0AFDDC6" w14:textId="77777777" w:rsidR="00977C7C" w:rsidRDefault="00977C7C" w:rsidP="001A6C5F">
            <w:pPr>
              <w:pStyle w:val="TAH"/>
              <w:rPr>
                <w:lang w:eastAsia="zh-CN"/>
              </w:rPr>
            </w:pPr>
            <w:bookmarkStart w:id="14862" w:name="_Toc21103061"/>
            <w:bookmarkStart w:id="14863" w:name="_Toc29810910"/>
            <w:bookmarkStart w:id="14864" w:name="_Toc36636270"/>
            <w:r>
              <w:rPr>
                <w:lang w:eastAsia="zh-CN"/>
              </w:rPr>
              <w:t>PRACH</w:t>
            </w:r>
          </w:p>
        </w:tc>
        <w:tc>
          <w:tcPr>
            <w:tcW w:w="1138" w:type="dxa"/>
            <w:tcBorders>
              <w:top w:val="single" w:sz="4" w:space="0" w:color="auto"/>
              <w:left w:val="single" w:sz="4" w:space="0" w:color="auto"/>
              <w:bottom w:val="nil"/>
              <w:right w:val="single" w:sz="4" w:space="0" w:color="auto"/>
            </w:tcBorders>
            <w:hideMark/>
          </w:tcPr>
          <w:p w14:paraId="45DBB8BD" w14:textId="77777777" w:rsidR="00977C7C" w:rsidRDefault="00977C7C" w:rsidP="001A6C5F">
            <w:pPr>
              <w:pStyle w:val="TAH"/>
              <w:rPr>
                <w:lang w:eastAsia="zh-CN"/>
              </w:rPr>
            </w:pPr>
            <w:r>
              <w:rPr>
                <w:lang w:eastAsia="zh-CN"/>
              </w:rPr>
              <w:t>PRACH SCS</w:t>
            </w:r>
          </w:p>
        </w:tc>
        <w:tc>
          <w:tcPr>
            <w:tcW w:w="851" w:type="dxa"/>
            <w:tcBorders>
              <w:top w:val="single" w:sz="4" w:space="0" w:color="auto"/>
              <w:left w:val="single" w:sz="4" w:space="0" w:color="auto"/>
              <w:bottom w:val="single" w:sz="4" w:space="0" w:color="auto"/>
              <w:right w:val="single" w:sz="4" w:space="0" w:color="auto"/>
            </w:tcBorders>
          </w:tcPr>
          <w:p w14:paraId="194B1343" w14:textId="77777777" w:rsidR="00977C7C" w:rsidRDefault="00977C7C" w:rsidP="001A6C5F">
            <w:pPr>
              <w:pStyle w:val="TAH"/>
              <w:rPr>
                <w:lang w:eastAsia="zh-CN"/>
              </w:rPr>
            </w:pPr>
          </w:p>
        </w:tc>
        <w:tc>
          <w:tcPr>
            <w:tcW w:w="6520" w:type="dxa"/>
            <w:gridSpan w:val="5"/>
            <w:tcBorders>
              <w:top w:val="single" w:sz="4" w:space="0" w:color="auto"/>
              <w:left w:val="single" w:sz="4" w:space="0" w:color="auto"/>
              <w:bottom w:val="single" w:sz="4" w:space="0" w:color="auto"/>
              <w:right w:val="single" w:sz="4" w:space="0" w:color="auto"/>
            </w:tcBorders>
          </w:tcPr>
          <w:p w14:paraId="702EBAB1" w14:textId="77777777" w:rsidR="00977C7C" w:rsidRDefault="00977C7C" w:rsidP="001A6C5F">
            <w:pPr>
              <w:pStyle w:val="TAH"/>
              <w:rPr>
                <w:lang w:eastAsia="zh-CN"/>
              </w:rPr>
            </w:pPr>
            <w:r>
              <w:rPr>
                <w:lang w:eastAsia="zh-CN"/>
              </w:rPr>
              <w:t>Time error tolerance</w:t>
            </w:r>
          </w:p>
        </w:tc>
      </w:tr>
      <w:tr w:rsidR="00977C7C" w14:paraId="0ADCC714" w14:textId="77777777" w:rsidTr="004A5A2D">
        <w:trPr>
          <w:cantSplit/>
          <w:jc w:val="center"/>
        </w:trPr>
        <w:tc>
          <w:tcPr>
            <w:tcW w:w="1276" w:type="dxa"/>
            <w:tcBorders>
              <w:top w:val="nil"/>
              <w:left w:val="single" w:sz="4" w:space="0" w:color="auto"/>
              <w:bottom w:val="single" w:sz="4" w:space="0" w:color="auto"/>
              <w:right w:val="single" w:sz="4" w:space="0" w:color="auto"/>
            </w:tcBorders>
            <w:hideMark/>
          </w:tcPr>
          <w:p w14:paraId="2F620A32" w14:textId="77777777" w:rsidR="00977C7C" w:rsidRDefault="00977C7C" w:rsidP="001A6C5F">
            <w:pPr>
              <w:pStyle w:val="TAH"/>
              <w:rPr>
                <w:lang w:eastAsia="zh-CN"/>
              </w:rPr>
            </w:pPr>
            <w:r>
              <w:rPr>
                <w:lang w:eastAsia="zh-CN"/>
              </w:rPr>
              <w:t>preamble</w:t>
            </w:r>
          </w:p>
        </w:tc>
        <w:tc>
          <w:tcPr>
            <w:tcW w:w="1138" w:type="dxa"/>
            <w:tcBorders>
              <w:top w:val="nil"/>
              <w:left w:val="single" w:sz="4" w:space="0" w:color="auto"/>
              <w:bottom w:val="single" w:sz="4" w:space="0" w:color="auto"/>
              <w:right w:val="single" w:sz="4" w:space="0" w:color="auto"/>
            </w:tcBorders>
            <w:hideMark/>
          </w:tcPr>
          <w:p w14:paraId="5F2DF6A1" w14:textId="77777777" w:rsidR="00977C7C" w:rsidRDefault="00977C7C" w:rsidP="001A6C5F">
            <w:pPr>
              <w:pStyle w:val="TAH"/>
              <w:rPr>
                <w:lang w:eastAsia="zh-CN"/>
              </w:rPr>
            </w:pPr>
            <w:r>
              <w:rPr>
                <w:lang w:eastAsia="zh-CN"/>
              </w:rPr>
              <w:t>(kHz)</w:t>
            </w:r>
          </w:p>
        </w:tc>
        <w:tc>
          <w:tcPr>
            <w:tcW w:w="851" w:type="dxa"/>
            <w:tcBorders>
              <w:top w:val="single" w:sz="4" w:space="0" w:color="auto"/>
              <w:left w:val="single" w:sz="4" w:space="0" w:color="auto"/>
              <w:bottom w:val="single" w:sz="4" w:space="0" w:color="auto"/>
              <w:right w:val="single" w:sz="4" w:space="0" w:color="auto"/>
            </w:tcBorders>
            <w:hideMark/>
          </w:tcPr>
          <w:p w14:paraId="015B6FDC" w14:textId="77777777" w:rsidR="00977C7C" w:rsidRDefault="00977C7C" w:rsidP="001A6C5F">
            <w:pPr>
              <w:pStyle w:val="TAH"/>
              <w:rPr>
                <w:lang w:eastAsia="zh-CN"/>
              </w:rPr>
            </w:pPr>
            <w:r>
              <w:rPr>
                <w:lang w:eastAsia="zh-CN"/>
              </w:rPr>
              <w:t>AWGN</w:t>
            </w:r>
          </w:p>
        </w:tc>
        <w:tc>
          <w:tcPr>
            <w:tcW w:w="1417" w:type="dxa"/>
            <w:tcBorders>
              <w:top w:val="single" w:sz="4" w:space="0" w:color="auto"/>
              <w:left w:val="single" w:sz="4" w:space="0" w:color="auto"/>
              <w:bottom w:val="single" w:sz="4" w:space="0" w:color="auto"/>
              <w:right w:val="single" w:sz="4" w:space="0" w:color="auto"/>
            </w:tcBorders>
            <w:hideMark/>
          </w:tcPr>
          <w:p w14:paraId="2BDEF795" w14:textId="77777777" w:rsidR="00977C7C" w:rsidRDefault="00977C7C" w:rsidP="001A6C5F">
            <w:pPr>
              <w:pStyle w:val="TAH"/>
              <w:rPr>
                <w:lang w:eastAsia="zh-CN"/>
              </w:rPr>
            </w:pPr>
            <w:r>
              <w:rPr>
                <w:lang w:eastAsia="zh-CN"/>
              </w:rPr>
              <w:t>TDLC300-100</w:t>
            </w:r>
          </w:p>
        </w:tc>
        <w:tc>
          <w:tcPr>
            <w:tcW w:w="1276" w:type="dxa"/>
            <w:tcBorders>
              <w:top w:val="single" w:sz="4" w:space="0" w:color="auto"/>
              <w:left w:val="single" w:sz="4" w:space="0" w:color="auto"/>
              <w:bottom w:val="single" w:sz="4" w:space="0" w:color="auto"/>
              <w:right w:val="single" w:sz="4" w:space="0" w:color="auto"/>
            </w:tcBorders>
          </w:tcPr>
          <w:p w14:paraId="23CCCC80" w14:textId="77777777" w:rsidR="00977C7C" w:rsidRDefault="00977C7C" w:rsidP="001A6C5F">
            <w:pPr>
              <w:pStyle w:val="TAH"/>
              <w:rPr>
                <w:lang w:eastAsia="zh-CN"/>
              </w:rPr>
            </w:pPr>
            <w:r>
              <w:rPr>
                <w:lang w:eastAsia="zh-CN"/>
              </w:rPr>
              <w:t>TDLA30-10</w:t>
            </w:r>
          </w:p>
        </w:tc>
        <w:tc>
          <w:tcPr>
            <w:tcW w:w="1276" w:type="dxa"/>
            <w:tcBorders>
              <w:top w:val="single" w:sz="4" w:space="0" w:color="auto"/>
              <w:left w:val="single" w:sz="4" w:space="0" w:color="auto"/>
              <w:bottom w:val="single" w:sz="4" w:space="0" w:color="auto"/>
              <w:right w:val="single" w:sz="4" w:space="0" w:color="auto"/>
            </w:tcBorders>
            <w:hideMark/>
          </w:tcPr>
          <w:p w14:paraId="02CE006A" w14:textId="77777777" w:rsidR="00977C7C" w:rsidRDefault="00977C7C" w:rsidP="001A6C5F">
            <w:pPr>
              <w:pStyle w:val="TAH"/>
              <w:rPr>
                <w:lang w:eastAsia="zh-CN"/>
              </w:rPr>
            </w:pPr>
            <w:r>
              <w:rPr>
                <w:lang w:eastAsia="zh-CN"/>
              </w:rPr>
              <w:t>TDLA30-300</w:t>
            </w:r>
          </w:p>
        </w:tc>
        <w:tc>
          <w:tcPr>
            <w:tcW w:w="1276" w:type="dxa"/>
            <w:tcBorders>
              <w:top w:val="single" w:sz="4" w:space="0" w:color="auto"/>
              <w:left w:val="single" w:sz="4" w:space="0" w:color="auto"/>
              <w:bottom w:val="single" w:sz="4" w:space="0" w:color="auto"/>
              <w:right w:val="single" w:sz="4" w:space="0" w:color="auto"/>
            </w:tcBorders>
          </w:tcPr>
          <w:p w14:paraId="33F29D4A" w14:textId="77777777" w:rsidR="00977C7C" w:rsidRDefault="00977C7C" w:rsidP="001A6C5F">
            <w:pPr>
              <w:pStyle w:val="TAH"/>
              <w:rPr>
                <w:lang w:eastAsia="zh-CN"/>
              </w:rPr>
            </w:pPr>
            <w:r>
              <w:rPr>
                <w:lang w:eastAsia="zh-CN"/>
              </w:rPr>
              <w:t>TDLA30-650</w:t>
            </w:r>
          </w:p>
        </w:tc>
        <w:tc>
          <w:tcPr>
            <w:tcW w:w="1275" w:type="dxa"/>
            <w:tcBorders>
              <w:top w:val="single" w:sz="4" w:space="0" w:color="auto"/>
              <w:left w:val="single" w:sz="4" w:space="0" w:color="auto"/>
              <w:bottom w:val="single" w:sz="4" w:space="0" w:color="auto"/>
              <w:right w:val="single" w:sz="4" w:space="0" w:color="auto"/>
            </w:tcBorders>
          </w:tcPr>
          <w:p w14:paraId="7D88F99C" w14:textId="77777777" w:rsidR="00977C7C" w:rsidRDefault="00977C7C" w:rsidP="001A6C5F">
            <w:pPr>
              <w:pStyle w:val="TAH"/>
              <w:rPr>
                <w:lang w:eastAsia="zh-CN"/>
              </w:rPr>
            </w:pPr>
            <w:r>
              <w:rPr>
                <w:lang w:eastAsia="zh-CN"/>
              </w:rPr>
              <w:t>TDLA10-650</w:t>
            </w:r>
          </w:p>
        </w:tc>
      </w:tr>
      <w:tr w:rsidR="00977C7C" w14:paraId="123BA9B6" w14:textId="77777777" w:rsidTr="004A5A2D">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52CE0DA0" w14:textId="77777777" w:rsidR="00977C7C" w:rsidRDefault="00977C7C" w:rsidP="001A6C5F">
            <w:pPr>
              <w:pStyle w:val="TAC"/>
              <w:rPr>
                <w:lang w:eastAsia="zh-CN"/>
              </w:rPr>
            </w:pPr>
            <w:r>
              <w:rPr>
                <w:lang w:eastAsia="zh-CN"/>
              </w:rPr>
              <w:t>0</w:t>
            </w:r>
          </w:p>
        </w:tc>
        <w:tc>
          <w:tcPr>
            <w:tcW w:w="1138" w:type="dxa"/>
            <w:tcBorders>
              <w:top w:val="single" w:sz="4" w:space="0" w:color="auto"/>
              <w:left w:val="single" w:sz="4" w:space="0" w:color="auto"/>
              <w:bottom w:val="single" w:sz="4" w:space="0" w:color="auto"/>
              <w:right w:val="single" w:sz="4" w:space="0" w:color="auto"/>
            </w:tcBorders>
            <w:hideMark/>
          </w:tcPr>
          <w:p w14:paraId="45ED9847" w14:textId="77777777" w:rsidR="00977C7C" w:rsidRDefault="00977C7C" w:rsidP="001A6C5F">
            <w:pPr>
              <w:pStyle w:val="TAC"/>
              <w:rPr>
                <w:lang w:eastAsia="zh-CN"/>
              </w:rPr>
            </w:pPr>
            <w:r>
              <w:rPr>
                <w:lang w:eastAsia="zh-CN"/>
              </w:rPr>
              <w:t>1.25</w:t>
            </w:r>
          </w:p>
        </w:tc>
        <w:tc>
          <w:tcPr>
            <w:tcW w:w="851" w:type="dxa"/>
            <w:tcBorders>
              <w:top w:val="single" w:sz="4" w:space="0" w:color="auto"/>
              <w:left w:val="single" w:sz="4" w:space="0" w:color="auto"/>
              <w:bottom w:val="single" w:sz="4" w:space="0" w:color="auto"/>
              <w:right w:val="single" w:sz="4" w:space="0" w:color="auto"/>
            </w:tcBorders>
            <w:hideMark/>
          </w:tcPr>
          <w:p w14:paraId="46F7BDE0" w14:textId="77777777" w:rsidR="00977C7C" w:rsidRDefault="00977C7C" w:rsidP="001A6C5F">
            <w:pPr>
              <w:pStyle w:val="TAC"/>
              <w:rPr>
                <w:lang w:eastAsia="zh-CN"/>
              </w:rPr>
            </w:pPr>
            <w:r>
              <w:rPr>
                <w:lang w:eastAsia="zh-CN"/>
              </w:rPr>
              <w:t>1.04 us</w:t>
            </w:r>
          </w:p>
        </w:tc>
        <w:tc>
          <w:tcPr>
            <w:tcW w:w="1417" w:type="dxa"/>
            <w:tcBorders>
              <w:top w:val="single" w:sz="4" w:space="0" w:color="auto"/>
              <w:left w:val="single" w:sz="4" w:space="0" w:color="auto"/>
              <w:bottom w:val="single" w:sz="4" w:space="0" w:color="auto"/>
              <w:right w:val="single" w:sz="4" w:space="0" w:color="auto"/>
            </w:tcBorders>
            <w:hideMark/>
          </w:tcPr>
          <w:p w14:paraId="293C0B4D" w14:textId="77777777" w:rsidR="00977C7C" w:rsidRDefault="00977C7C" w:rsidP="001A6C5F">
            <w:pPr>
              <w:pStyle w:val="TAC"/>
              <w:rPr>
                <w:lang w:eastAsia="zh-CN"/>
              </w:rPr>
            </w:pPr>
            <w:r>
              <w:rPr>
                <w:lang w:eastAsia="zh-CN"/>
              </w:rPr>
              <w:t>2.55 us</w:t>
            </w:r>
          </w:p>
        </w:tc>
        <w:tc>
          <w:tcPr>
            <w:tcW w:w="1276" w:type="dxa"/>
            <w:tcBorders>
              <w:top w:val="single" w:sz="4" w:space="0" w:color="auto"/>
              <w:left w:val="single" w:sz="4" w:space="0" w:color="auto"/>
              <w:bottom w:val="single" w:sz="4" w:space="0" w:color="auto"/>
              <w:right w:val="single" w:sz="4" w:space="0" w:color="auto"/>
            </w:tcBorders>
          </w:tcPr>
          <w:p w14:paraId="7F8A430A"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63ACE11"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490050B2"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C249382" w14:textId="77777777" w:rsidR="00977C7C" w:rsidRDefault="00977C7C" w:rsidP="001A6C5F">
            <w:pPr>
              <w:pStyle w:val="TAC"/>
              <w:rPr>
                <w:lang w:eastAsia="zh-CN"/>
              </w:rPr>
            </w:pPr>
            <w:r>
              <w:rPr>
                <w:lang w:eastAsia="zh-CN"/>
              </w:rPr>
              <w:t>N/A</w:t>
            </w:r>
          </w:p>
        </w:tc>
      </w:tr>
      <w:tr w:rsidR="00977C7C" w14:paraId="08E10884"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5EA6989" w14:textId="77777777" w:rsidR="00977C7C" w:rsidRDefault="00977C7C" w:rsidP="001A6C5F">
            <w:pPr>
              <w:pStyle w:val="TAC"/>
              <w:rPr>
                <w:lang w:eastAsia="zh-CN"/>
              </w:rPr>
            </w:pPr>
            <w:r>
              <w:rPr>
                <w:lang w:eastAsia="zh-CN"/>
              </w:rPr>
              <w:t>A1, A2, A3, B4, C0, C2</w:t>
            </w:r>
          </w:p>
        </w:tc>
        <w:tc>
          <w:tcPr>
            <w:tcW w:w="1138" w:type="dxa"/>
            <w:tcBorders>
              <w:top w:val="single" w:sz="4" w:space="0" w:color="auto"/>
              <w:left w:val="single" w:sz="4" w:space="0" w:color="auto"/>
              <w:bottom w:val="single" w:sz="4" w:space="0" w:color="auto"/>
              <w:right w:val="single" w:sz="4" w:space="0" w:color="auto"/>
            </w:tcBorders>
            <w:hideMark/>
          </w:tcPr>
          <w:p w14:paraId="5CDF6C02" w14:textId="77777777" w:rsidR="00977C7C" w:rsidRDefault="00977C7C" w:rsidP="001A6C5F">
            <w:pPr>
              <w:pStyle w:val="TAC"/>
              <w:rPr>
                <w:rFonts w:cs="v5.0.0"/>
                <w:lang w:eastAsia="zh-CN"/>
              </w:rPr>
            </w:pPr>
            <w:r>
              <w:rPr>
                <w:lang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023F6E42" w14:textId="77777777" w:rsidR="00977C7C" w:rsidRDefault="00977C7C" w:rsidP="001A6C5F">
            <w:pPr>
              <w:pStyle w:val="TAC"/>
              <w:rPr>
                <w:lang w:eastAsia="zh-CN"/>
              </w:rPr>
            </w:pPr>
            <w:r>
              <w:rPr>
                <w:lang w:eastAsia="zh-CN"/>
              </w:rPr>
              <w:t>0.52 us</w:t>
            </w:r>
          </w:p>
        </w:tc>
        <w:tc>
          <w:tcPr>
            <w:tcW w:w="1417" w:type="dxa"/>
            <w:tcBorders>
              <w:top w:val="single" w:sz="4" w:space="0" w:color="auto"/>
              <w:left w:val="single" w:sz="4" w:space="0" w:color="auto"/>
              <w:bottom w:val="single" w:sz="4" w:space="0" w:color="auto"/>
              <w:right w:val="single" w:sz="4" w:space="0" w:color="auto"/>
            </w:tcBorders>
            <w:hideMark/>
          </w:tcPr>
          <w:p w14:paraId="5675922C" w14:textId="77777777" w:rsidR="00977C7C" w:rsidRDefault="00977C7C" w:rsidP="001A6C5F">
            <w:pPr>
              <w:pStyle w:val="TAC"/>
              <w:rPr>
                <w:lang w:eastAsia="zh-CN"/>
              </w:rPr>
            </w:pPr>
            <w:r>
              <w:rPr>
                <w:lang w:eastAsia="zh-CN"/>
              </w:rPr>
              <w:t>2.03 us</w:t>
            </w:r>
          </w:p>
        </w:tc>
        <w:tc>
          <w:tcPr>
            <w:tcW w:w="1276" w:type="dxa"/>
            <w:tcBorders>
              <w:top w:val="single" w:sz="4" w:space="0" w:color="auto"/>
              <w:left w:val="single" w:sz="4" w:space="0" w:color="auto"/>
              <w:bottom w:val="single" w:sz="4" w:space="0" w:color="auto"/>
              <w:right w:val="single" w:sz="4" w:space="0" w:color="auto"/>
            </w:tcBorders>
          </w:tcPr>
          <w:p w14:paraId="777584AA" w14:textId="77777777" w:rsidR="00977C7C" w:rsidRDefault="00977C7C" w:rsidP="001A6C5F">
            <w:pPr>
              <w:pStyle w:val="TAC"/>
              <w:rPr>
                <w:lang w:eastAsia="zh-CN"/>
              </w:rPr>
            </w:pPr>
            <w:r>
              <w:rPr>
                <w:lang w:eastAsia="zh-CN"/>
              </w:rPr>
              <w:t>0.67 us</w:t>
            </w:r>
          </w:p>
        </w:tc>
        <w:tc>
          <w:tcPr>
            <w:tcW w:w="1276" w:type="dxa"/>
            <w:tcBorders>
              <w:top w:val="single" w:sz="4" w:space="0" w:color="auto"/>
              <w:left w:val="single" w:sz="4" w:space="0" w:color="auto"/>
              <w:bottom w:val="single" w:sz="4" w:space="0" w:color="auto"/>
              <w:right w:val="single" w:sz="4" w:space="0" w:color="auto"/>
            </w:tcBorders>
            <w:hideMark/>
          </w:tcPr>
          <w:p w14:paraId="726F6710"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6D1D403"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ABF5307" w14:textId="77777777" w:rsidR="00977C7C" w:rsidRDefault="00977C7C" w:rsidP="001A6C5F">
            <w:pPr>
              <w:pStyle w:val="TAC"/>
              <w:rPr>
                <w:lang w:eastAsia="zh-CN"/>
              </w:rPr>
            </w:pPr>
            <w:r>
              <w:rPr>
                <w:lang w:eastAsia="zh-CN"/>
              </w:rPr>
              <w:t>N/A</w:t>
            </w:r>
          </w:p>
        </w:tc>
      </w:tr>
      <w:tr w:rsidR="00977C7C" w14:paraId="77DB229F" w14:textId="77777777" w:rsidTr="004A5A2D">
        <w:trPr>
          <w:cantSplit/>
          <w:jc w:val="center"/>
        </w:trPr>
        <w:tc>
          <w:tcPr>
            <w:tcW w:w="1276" w:type="dxa"/>
            <w:tcBorders>
              <w:top w:val="nil"/>
              <w:left w:val="single" w:sz="4" w:space="0" w:color="auto"/>
              <w:bottom w:val="nil"/>
              <w:right w:val="single" w:sz="4" w:space="0" w:color="auto"/>
            </w:tcBorders>
          </w:tcPr>
          <w:p w14:paraId="3C1062AE"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5BA685ED" w14:textId="77777777" w:rsidR="00977C7C" w:rsidRDefault="00977C7C" w:rsidP="001A6C5F">
            <w:pPr>
              <w:pStyle w:val="TAC"/>
              <w:rPr>
                <w:rFonts w:cs="v5.0.0"/>
                <w:lang w:eastAsia="zh-CN"/>
              </w:rPr>
            </w:pPr>
            <w:r>
              <w:rPr>
                <w:lang w:eastAsia="zh-CN"/>
              </w:rPr>
              <w:t>30</w:t>
            </w:r>
          </w:p>
        </w:tc>
        <w:tc>
          <w:tcPr>
            <w:tcW w:w="851" w:type="dxa"/>
            <w:tcBorders>
              <w:top w:val="single" w:sz="4" w:space="0" w:color="auto"/>
              <w:left w:val="single" w:sz="4" w:space="0" w:color="auto"/>
              <w:bottom w:val="single" w:sz="4" w:space="0" w:color="auto"/>
              <w:right w:val="single" w:sz="4" w:space="0" w:color="auto"/>
            </w:tcBorders>
            <w:hideMark/>
          </w:tcPr>
          <w:p w14:paraId="1E6CB156" w14:textId="77777777" w:rsidR="00977C7C" w:rsidRDefault="00977C7C" w:rsidP="001A6C5F">
            <w:pPr>
              <w:pStyle w:val="TAC"/>
              <w:rPr>
                <w:lang w:eastAsia="zh-CN"/>
              </w:rPr>
            </w:pPr>
            <w:r>
              <w:rPr>
                <w:lang w:eastAsia="zh-CN"/>
              </w:rPr>
              <w:t>0.26 us</w:t>
            </w:r>
          </w:p>
        </w:tc>
        <w:tc>
          <w:tcPr>
            <w:tcW w:w="1417" w:type="dxa"/>
            <w:tcBorders>
              <w:top w:val="single" w:sz="4" w:space="0" w:color="auto"/>
              <w:left w:val="single" w:sz="4" w:space="0" w:color="auto"/>
              <w:bottom w:val="single" w:sz="4" w:space="0" w:color="auto"/>
              <w:right w:val="single" w:sz="4" w:space="0" w:color="auto"/>
            </w:tcBorders>
            <w:hideMark/>
          </w:tcPr>
          <w:p w14:paraId="4ADBFAB8" w14:textId="77777777" w:rsidR="00977C7C" w:rsidRDefault="00977C7C" w:rsidP="001A6C5F">
            <w:pPr>
              <w:pStyle w:val="TAC"/>
              <w:rPr>
                <w:lang w:eastAsia="zh-CN"/>
              </w:rPr>
            </w:pPr>
            <w:r>
              <w:rPr>
                <w:lang w:eastAsia="zh-CN"/>
              </w:rPr>
              <w:t>1.77 us</w:t>
            </w:r>
          </w:p>
        </w:tc>
        <w:tc>
          <w:tcPr>
            <w:tcW w:w="1276" w:type="dxa"/>
            <w:tcBorders>
              <w:top w:val="single" w:sz="4" w:space="0" w:color="auto"/>
              <w:left w:val="single" w:sz="4" w:space="0" w:color="auto"/>
              <w:bottom w:val="single" w:sz="4" w:space="0" w:color="auto"/>
              <w:right w:val="single" w:sz="4" w:space="0" w:color="auto"/>
            </w:tcBorders>
          </w:tcPr>
          <w:p w14:paraId="742E53CF" w14:textId="77777777" w:rsidR="00977C7C" w:rsidRDefault="00977C7C" w:rsidP="001A6C5F">
            <w:pPr>
              <w:pStyle w:val="TAC"/>
              <w:rPr>
                <w:lang w:eastAsia="zh-CN"/>
              </w:rPr>
            </w:pPr>
            <w:r>
              <w:rPr>
                <w:lang w:eastAsia="zh-CN"/>
              </w:rPr>
              <w:t>0.41 us</w:t>
            </w:r>
          </w:p>
        </w:tc>
        <w:tc>
          <w:tcPr>
            <w:tcW w:w="1276" w:type="dxa"/>
            <w:tcBorders>
              <w:top w:val="single" w:sz="4" w:space="0" w:color="auto"/>
              <w:left w:val="single" w:sz="4" w:space="0" w:color="auto"/>
              <w:bottom w:val="single" w:sz="4" w:space="0" w:color="auto"/>
              <w:right w:val="single" w:sz="4" w:space="0" w:color="auto"/>
            </w:tcBorders>
            <w:hideMark/>
          </w:tcPr>
          <w:p w14:paraId="30522CC7"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B8C9C71"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C5A8633" w14:textId="77777777" w:rsidR="00977C7C" w:rsidRDefault="00977C7C" w:rsidP="001A6C5F">
            <w:pPr>
              <w:pStyle w:val="TAC"/>
              <w:rPr>
                <w:lang w:eastAsia="zh-CN"/>
              </w:rPr>
            </w:pPr>
            <w:r>
              <w:rPr>
                <w:lang w:eastAsia="zh-CN"/>
              </w:rPr>
              <w:t>N/A</w:t>
            </w:r>
          </w:p>
        </w:tc>
      </w:tr>
      <w:tr w:rsidR="00977C7C" w14:paraId="3D66F8D9" w14:textId="77777777" w:rsidTr="004A5A2D">
        <w:trPr>
          <w:cantSplit/>
          <w:jc w:val="center"/>
        </w:trPr>
        <w:tc>
          <w:tcPr>
            <w:tcW w:w="1276" w:type="dxa"/>
            <w:tcBorders>
              <w:top w:val="nil"/>
              <w:left w:val="single" w:sz="4" w:space="0" w:color="auto"/>
              <w:bottom w:val="nil"/>
              <w:right w:val="single" w:sz="4" w:space="0" w:color="auto"/>
            </w:tcBorders>
          </w:tcPr>
          <w:p w14:paraId="2CCC34A2"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310C02E5" w14:textId="77777777" w:rsidR="00977C7C" w:rsidRDefault="00977C7C" w:rsidP="001A6C5F">
            <w:pPr>
              <w:pStyle w:val="TAC"/>
              <w:rPr>
                <w:lang w:eastAsia="zh-CN"/>
              </w:rPr>
            </w:pPr>
            <w:r>
              <w:rPr>
                <w:lang w:eastAsia="zh-CN"/>
              </w:rPr>
              <w:t>60 (FR2)</w:t>
            </w:r>
          </w:p>
        </w:tc>
        <w:tc>
          <w:tcPr>
            <w:tcW w:w="851" w:type="dxa"/>
            <w:tcBorders>
              <w:top w:val="single" w:sz="4" w:space="0" w:color="auto"/>
              <w:left w:val="single" w:sz="4" w:space="0" w:color="auto"/>
              <w:bottom w:val="single" w:sz="4" w:space="0" w:color="auto"/>
              <w:right w:val="single" w:sz="4" w:space="0" w:color="auto"/>
            </w:tcBorders>
            <w:hideMark/>
          </w:tcPr>
          <w:p w14:paraId="34D7CF14" w14:textId="77777777" w:rsidR="00977C7C" w:rsidRDefault="00977C7C" w:rsidP="001A6C5F">
            <w:pPr>
              <w:pStyle w:val="TAC"/>
              <w:rPr>
                <w:lang w:eastAsia="zh-CN"/>
              </w:rPr>
            </w:pPr>
            <w:r>
              <w:rPr>
                <w:lang w:eastAsia="zh-CN"/>
              </w:rPr>
              <w:t>0.13 us</w:t>
            </w:r>
          </w:p>
        </w:tc>
        <w:tc>
          <w:tcPr>
            <w:tcW w:w="1417" w:type="dxa"/>
            <w:tcBorders>
              <w:top w:val="single" w:sz="4" w:space="0" w:color="auto"/>
              <w:left w:val="single" w:sz="4" w:space="0" w:color="auto"/>
              <w:bottom w:val="single" w:sz="4" w:space="0" w:color="auto"/>
              <w:right w:val="single" w:sz="4" w:space="0" w:color="auto"/>
            </w:tcBorders>
            <w:hideMark/>
          </w:tcPr>
          <w:p w14:paraId="562FFB78"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9CF1632"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68932958" w14:textId="77777777" w:rsidR="00977C7C" w:rsidRDefault="00977C7C" w:rsidP="001A6C5F">
            <w:pPr>
              <w:pStyle w:val="TAC"/>
              <w:rPr>
                <w:lang w:eastAsia="zh-CN"/>
              </w:rPr>
            </w:pPr>
            <w:r>
              <w:rPr>
                <w:lang w:eastAsia="zh-CN"/>
              </w:rPr>
              <w:t>0.28 us</w:t>
            </w:r>
          </w:p>
        </w:tc>
        <w:tc>
          <w:tcPr>
            <w:tcW w:w="1276" w:type="dxa"/>
            <w:tcBorders>
              <w:top w:val="single" w:sz="4" w:space="0" w:color="auto"/>
              <w:left w:val="single" w:sz="4" w:space="0" w:color="auto"/>
              <w:bottom w:val="single" w:sz="4" w:space="0" w:color="auto"/>
              <w:right w:val="single" w:sz="4" w:space="0" w:color="auto"/>
            </w:tcBorders>
          </w:tcPr>
          <w:p w14:paraId="70A6031C"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BD249D3" w14:textId="77777777" w:rsidR="00977C7C" w:rsidRDefault="00977C7C" w:rsidP="001A6C5F">
            <w:pPr>
              <w:pStyle w:val="TAC"/>
              <w:rPr>
                <w:lang w:eastAsia="zh-CN"/>
              </w:rPr>
            </w:pPr>
            <w:r>
              <w:rPr>
                <w:lang w:eastAsia="zh-CN"/>
              </w:rPr>
              <w:t>N/A</w:t>
            </w:r>
          </w:p>
        </w:tc>
      </w:tr>
      <w:tr w:rsidR="00977C7C" w14:paraId="4265F727" w14:textId="77777777" w:rsidTr="004A5A2D">
        <w:trPr>
          <w:cantSplit/>
          <w:jc w:val="center"/>
        </w:trPr>
        <w:tc>
          <w:tcPr>
            <w:tcW w:w="1276" w:type="dxa"/>
            <w:tcBorders>
              <w:top w:val="nil"/>
              <w:left w:val="single" w:sz="4" w:space="0" w:color="auto"/>
              <w:bottom w:val="nil"/>
              <w:right w:val="single" w:sz="4" w:space="0" w:color="auto"/>
            </w:tcBorders>
          </w:tcPr>
          <w:p w14:paraId="32656477"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76CBF594" w14:textId="77777777" w:rsidR="00977C7C" w:rsidRDefault="00977C7C" w:rsidP="001A6C5F">
            <w:pPr>
              <w:pStyle w:val="TAC"/>
              <w:rPr>
                <w:lang w:eastAsia="zh-CN"/>
              </w:rPr>
            </w:pPr>
            <w:r>
              <w:rPr>
                <w:lang w:eastAsia="zh-CN"/>
              </w:rPr>
              <w:t>120</w:t>
            </w:r>
          </w:p>
        </w:tc>
        <w:tc>
          <w:tcPr>
            <w:tcW w:w="851" w:type="dxa"/>
            <w:tcBorders>
              <w:top w:val="single" w:sz="4" w:space="0" w:color="auto"/>
              <w:left w:val="single" w:sz="4" w:space="0" w:color="auto"/>
              <w:bottom w:val="single" w:sz="4" w:space="0" w:color="auto"/>
              <w:right w:val="single" w:sz="4" w:space="0" w:color="auto"/>
            </w:tcBorders>
            <w:hideMark/>
          </w:tcPr>
          <w:p w14:paraId="0999327E" w14:textId="77777777" w:rsidR="00977C7C" w:rsidRDefault="00977C7C" w:rsidP="001A6C5F">
            <w:pPr>
              <w:pStyle w:val="TAC"/>
              <w:rPr>
                <w:lang w:eastAsia="zh-CN"/>
              </w:rPr>
            </w:pPr>
            <w:r>
              <w:rPr>
                <w:lang w:eastAsia="zh-CN"/>
              </w:rPr>
              <w:t>0.07 us</w:t>
            </w:r>
          </w:p>
        </w:tc>
        <w:tc>
          <w:tcPr>
            <w:tcW w:w="1417" w:type="dxa"/>
            <w:tcBorders>
              <w:top w:val="single" w:sz="4" w:space="0" w:color="auto"/>
              <w:left w:val="single" w:sz="4" w:space="0" w:color="auto"/>
              <w:bottom w:val="single" w:sz="4" w:space="0" w:color="auto"/>
              <w:right w:val="single" w:sz="4" w:space="0" w:color="auto"/>
            </w:tcBorders>
            <w:hideMark/>
          </w:tcPr>
          <w:p w14:paraId="5532CBD6"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18C2B633"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00D473C2" w14:textId="77777777" w:rsidR="00977C7C" w:rsidRDefault="00977C7C" w:rsidP="001A6C5F">
            <w:pPr>
              <w:pStyle w:val="TAC"/>
              <w:rPr>
                <w:lang w:eastAsia="zh-CN"/>
              </w:rPr>
            </w:pPr>
            <w:r>
              <w:rPr>
                <w:lang w:eastAsia="zh-CN"/>
              </w:rPr>
              <w:t>0.22 us</w:t>
            </w:r>
          </w:p>
        </w:tc>
        <w:tc>
          <w:tcPr>
            <w:tcW w:w="1276" w:type="dxa"/>
            <w:tcBorders>
              <w:top w:val="single" w:sz="4" w:space="0" w:color="auto"/>
              <w:left w:val="single" w:sz="4" w:space="0" w:color="auto"/>
              <w:bottom w:val="single" w:sz="4" w:space="0" w:color="auto"/>
              <w:right w:val="single" w:sz="4" w:space="0" w:color="auto"/>
            </w:tcBorders>
          </w:tcPr>
          <w:p w14:paraId="716999EA" w14:textId="77777777" w:rsidR="00977C7C" w:rsidRDefault="00977C7C" w:rsidP="001A6C5F">
            <w:pPr>
              <w:pStyle w:val="TAC"/>
              <w:rPr>
                <w:lang w:eastAsia="zh-CN"/>
              </w:rPr>
            </w:pPr>
            <w:r>
              <w:rPr>
                <w:lang w:eastAsia="zh-CN"/>
              </w:rPr>
              <w:t>0.22 us</w:t>
            </w:r>
          </w:p>
        </w:tc>
        <w:tc>
          <w:tcPr>
            <w:tcW w:w="1275" w:type="dxa"/>
            <w:tcBorders>
              <w:top w:val="single" w:sz="4" w:space="0" w:color="auto"/>
              <w:left w:val="single" w:sz="4" w:space="0" w:color="auto"/>
              <w:bottom w:val="single" w:sz="4" w:space="0" w:color="auto"/>
              <w:right w:val="single" w:sz="4" w:space="0" w:color="auto"/>
            </w:tcBorders>
          </w:tcPr>
          <w:p w14:paraId="7B4287F0" w14:textId="77777777" w:rsidR="00977C7C" w:rsidRDefault="00977C7C" w:rsidP="001A6C5F">
            <w:pPr>
              <w:pStyle w:val="TAC"/>
              <w:rPr>
                <w:lang w:eastAsia="zh-CN"/>
              </w:rPr>
            </w:pPr>
            <w:r>
              <w:rPr>
                <w:lang w:eastAsia="zh-CN"/>
              </w:rPr>
              <w:t>N/A</w:t>
            </w:r>
          </w:p>
        </w:tc>
      </w:tr>
      <w:tr w:rsidR="00977C7C" w14:paraId="7779A4BA" w14:textId="77777777" w:rsidTr="004A5A2D">
        <w:trPr>
          <w:cantSplit/>
          <w:jc w:val="center"/>
        </w:trPr>
        <w:tc>
          <w:tcPr>
            <w:tcW w:w="1276" w:type="dxa"/>
            <w:tcBorders>
              <w:top w:val="nil"/>
              <w:left w:val="single" w:sz="4" w:space="0" w:color="auto"/>
              <w:bottom w:val="single" w:sz="4" w:space="0" w:color="auto"/>
              <w:right w:val="single" w:sz="4" w:space="0" w:color="auto"/>
            </w:tcBorders>
          </w:tcPr>
          <w:p w14:paraId="5CC75B79"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670D15A9" w14:textId="77777777" w:rsidR="00977C7C" w:rsidRPr="005538B7" w:rsidRDefault="00977C7C" w:rsidP="001A6C5F">
            <w:pPr>
              <w:pStyle w:val="TAC"/>
              <w:rPr>
                <w:lang w:eastAsia="zh-CN"/>
              </w:rPr>
            </w:pPr>
            <w:r w:rsidRPr="005538B7">
              <w:rPr>
                <w:lang w:eastAsia="zh-CN"/>
              </w:rPr>
              <w:t>480</w:t>
            </w:r>
          </w:p>
        </w:tc>
        <w:tc>
          <w:tcPr>
            <w:tcW w:w="851" w:type="dxa"/>
            <w:tcBorders>
              <w:top w:val="single" w:sz="4" w:space="0" w:color="auto"/>
              <w:left w:val="single" w:sz="4" w:space="0" w:color="auto"/>
              <w:bottom w:val="single" w:sz="4" w:space="0" w:color="auto"/>
              <w:right w:val="single" w:sz="4" w:space="0" w:color="auto"/>
            </w:tcBorders>
          </w:tcPr>
          <w:p w14:paraId="7C04D307" w14:textId="77777777" w:rsidR="00977C7C" w:rsidRPr="005538B7" w:rsidRDefault="00977C7C" w:rsidP="001A6C5F">
            <w:pPr>
              <w:pStyle w:val="TAC"/>
              <w:rPr>
                <w:lang w:eastAsia="zh-CN"/>
              </w:rPr>
            </w:pPr>
            <w:r w:rsidRPr="005538B7">
              <w:rPr>
                <w:lang w:eastAsia="zh-CN"/>
              </w:rPr>
              <w:t>18 ns</w:t>
            </w:r>
          </w:p>
        </w:tc>
        <w:tc>
          <w:tcPr>
            <w:tcW w:w="1417" w:type="dxa"/>
            <w:tcBorders>
              <w:top w:val="single" w:sz="4" w:space="0" w:color="auto"/>
              <w:left w:val="single" w:sz="4" w:space="0" w:color="auto"/>
              <w:bottom w:val="single" w:sz="4" w:space="0" w:color="auto"/>
              <w:right w:val="single" w:sz="4" w:space="0" w:color="auto"/>
            </w:tcBorders>
          </w:tcPr>
          <w:p w14:paraId="60209D31"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E3B3F22"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21F1EF7E"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97D7D14" w14:textId="77777777" w:rsidR="00977C7C" w:rsidRPr="005538B7" w:rsidRDefault="00977C7C" w:rsidP="001A6C5F">
            <w:pPr>
              <w:pStyle w:val="TAC"/>
              <w:rPr>
                <w:lang w:eastAsia="zh-CN"/>
              </w:rPr>
            </w:pPr>
            <w:r w:rsidRPr="005538B7">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E344CF8" w14:textId="77777777" w:rsidR="00977C7C" w:rsidRPr="005538B7" w:rsidRDefault="00977C7C" w:rsidP="001A6C5F">
            <w:pPr>
              <w:pStyle w:val="TAC"/>
              <w:rPr>
                <w:lang w:eastAsia="zh-CN"/>
              </w:rPr>
            </w:pPr>
            <w:r w:rsidRPr="005538B7">
              <w:rPr>
                <w:lang w:eastAsia="zh-CN"/>
              </w:rPr>
              <w:t>68 ns</w:t>
            </w:r>
          </w:p>
        </w:tc>
      </w:tr>
    </w:tbl>
    <w:p w14:paraId="10B15D39" w14:textId="77777777" w:rsidR="00977C7C" w:rsidRPr="00931575" w:rsidRDefault="00977C7C" w:rsidP="00977C7C">
      <w:pPr>
        <w:rPr>
          <w:lang w:eastAsia="zh-CN"/>
        </w:rPr>
      </w:pPr>
    </w:p>
    <w:p w14:paraId="18B53510" w14:textId="248666E8" w:rsidR="009D0ED3" w:rsidRPr="00931575" w:rsidRDefault="009D0ED3" w:rsidP="006F1F81">
      <w:pPr>
        <w:rPr>
          <w:lang w:eastAsia="zh-CN"/>
        </w:rPr>
      </w:pPr>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4865" w:name="_Toc37273216"/>
      <w:bookmarkStart w:id="14866" w:name="_Toc45886304"/>
      <w:bookmarkStart w:id="14867" w:name="_Toc53183349"/>
      <w:bookmarkStart w:id="14868" w:name="_Toc58916058"/>
      <w:bookmarkStart w:id="14869" w:name="_Toc58918239"/>
      <w:bookmarkStart w:id="14870" w:name="_Toc66694109"/>
      <w:bookmarkStart w:id="14871" w:name="_Toc74916132"/>
      <w:bookmarkStart w:id="14872" w:name="_Toc76114757"/>
      <w:bookmarkStart w:id="14873" w:name="_Toc76544643"/>
      <w:bookmarkStart w:id="14874" w:name="_Toc82536765"/>
      <w:bookmarkStart w:id="14875" w:name="_Toc89953058"/>
      <w:bookmarkStart w:id="14876" w:name="_Toc98766874"/>
      <w:bookmarkStart w:id="14877"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4878" w:name="_Toc106207027"/>
      <w:bookmarkStart w:id="14879" w:name="_Toc115081029"/>
      <w:bookmarkStart w:id="14880" w:name="_Toc121999980"/>
      <w:bookmarkStart w:id="14881" w:name="_Toc124154153"/>
      <w:bookmarkStart w:id="14882" w:name="_Toc124154928"/>
      <w:bookmarkStart w:id="14883" w:name="_Toc131560783"/>
      <w:bookmarkStart w:id="14884" w:name="_Toc137394483"/>
      <w:bookmarkStart w:id="14885" w:name="_Toc163475589"/>
      <w:bookmarkStart w:id="14886" w:name="_Toc176783919"/>
      <w:r w:rsidRPr="00931575">
        <w:t>8.4.1.</w:t>
      </w:r>
      <w:r w:rsidRPr="00931575">
        <w:rPr>
          <w:rFonts w:hint="eastAsia"/>
        </w:rPr>
        <w:t>2</w:t>
      </w:r>
      <w:r w:rsidRPr="00931575">
        <w:tab/>
        <w:t>Minimum requirement</w:t>
      </w:r>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4887" w:name="_Toc21103062"/>
      <w:bookmarkStart w:id="14888" w:name="_Toc29810911"/>
      <w:bookmarkStart w:id="14889" w:name="_Toc36636271"/>
      <w:bookmarkStart w:id="14890" w:name="_Toc37273217"/>
      <w:bookmarkStart w:id="14891" w:name="_Toc45886305"/>
      <w:bookmarkStart w:id="14892" w:name="_Toc53183350"/>
      <w:bookmarkStart w:id="14893" w:name="_Toc58916059"/>
      <w:bookmarkStart w:id="14894" w:name="_Toc58918240"/>
      <w:bookmarkStart w:id="14895" w:name="_Toc66694110"/>
      <w:bookmarkStart w:id="14896" w:name="_Toc74916133"/>
      <w:bookmarkStart w:id="14897" w:name="_Toc76114758"/>
      <w:bookmarkStart w:id="14898" w:name="_Toc76544644"/>
      <w:bookmarkStart w:id="14899" w:name="_Toc82536766"/>
      <w:bookmarkStart w:id="14900" w:name="_Toc89953059"/>
      <w:bookmarkStart w:id="14901" w:name="_Toc98766875"/>
      <w:bookmarkStart w:id="14902" w:name="_Toc99703238"/>
      <w:bookmarkStart w:id="14903" w:name="_Toc106207028"/>
      <w:bookmarkStart w:id="14904" w:name="_Toc115081030"/>
      <w:bookmarkStart w:id="14905" w:name="_Toc121999981"/>
      <w:bookmarkStart w:id="14906" w:name="_Toc124154154"/>
      <w:bookmarkStart w:id="14907" w:name="_Toc124154929"/>
      <w:bookmarkStart w:id="14908" w:name="_Toc131560784"/>
      <w:bookmarkStart w:id="14909" w:name="_Toc137394484"/>
      <w:bookmarkStart w:id="14910" w:name="_Toc163475590"/>
      <w:bookmarkStart w:id="14911" w:name="_Toc176783920"/>
      <w:r w:rsidRPr="00931575">
        <w:t>8.4.1.3</w:t>
      </w:r>
      <w:r w:rsidRPr="00931575">
        <w:tab/>
        <w:t>Test purpose</w:t>
      </w:r>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4912" w:name="_Toc21103063"/>
      <w:bookmarkStart w:id="14913" w:name="_Toc29810912"/>
      <w:bookmarkStart w:id="14914" w:name="_Toc36636272"/>
      <w:bookmarkStart w:id="14915" w:name="_Toc37273218"/>
      <w:bookmarkStart w:id="14916" w:name="_Toc45886306"/>
      <w:bookmarkStart w:id="14917" w:name="_Toc53183351"/>
      <w:bookmarkStart w:id="14918" w:name="_Toc58916060"/>
      <w:bookmarkStart w:id="14919" w:name="_Toc58918241"/>
      <w:bookmarkStart w:id="14920" w:name="_Toc66694111"/>
      <w:bookmarkStart w:id="14921" w:name="_Toc74916134"/>
      <w:bookmarkStart w:id="14922" w:name="_Toc76114759"/>
      <w:bookmarkStart w:id="14923" w:name="_Toc76544645"/>
      <w:bookmarkStart w:id="14924" w:name="_Toc82536767"/>
      <w:bookmarkStart w:id="14925" w:name="_Toc89953060"/>
      <w:bookmarkStart w:id="14926" w:name="_Toc98766876"/>
      <w:bookmarkStart w:id="14927" w:name="_Toc99703239"/>
      <w:bookmarkStart w:id="14928" w:name="_Toc106207029"/>
      <w:bookmarkStart w:id="14929" w:name="_Toc115081031"/>
      <w:bookmarkStart w:id="14930" w:name="_Toc121999982"/>
      <w:bookmarkStart w:id="14931" w:name="_Toc124154155"/>
      <w:bookmarkStart w:id="14932" w:name="_Toc124154930"/>
      <w:bookmarkStart w:id="14933" w:name="_Toc131560785"/>
      <w:bookmarkStart w:id="14934" w:name="_Toc137394485"/>
      <w:bookmarkStart w:id="14935" w:name="_Toc163475591"/>
      <w:bookmarkStart w:id="14936" w:name="_Toc176783921"/>
      <w:r w:rsidRPr="00931575">
        <w:t>8.4.1.4</w:t>
      </w:r>
      <w:r w:rsidRPr="00931575">
        <w:tab/>
        <w:t>Method of test</w:t>
      </w:r>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p>
    <w:p w14:paraId="290AC8DA" w14:textId="77777777" w:rsidR="00C45907" w:rsidRPr="00931575" w:rsidRDefault="00C45907" w:rsidP="00C45907">
      <w:pPr>
        <w:pStyle w:val="Heading5"/>
        <w:rPr>
          <w:lang w:eastAsia="zh-CN"/>
        </w:rPr>
      </w:pPr>
      <w:bookmarkStart w:id="14937" w:name="_Toc21103064"/>
      <w:bookmarkStart w:id="14938" w:name="_Toc29810913"/>
      <w:bookmarkStart w:id="14939" w:name="_Toc36636273"/>
      <w:bookmarkStart w:id="14940" w:name="_Toc37273219"/>
      <w:bookmarkStart w:id="14941" w:name="_Toc45886307"/>
      <w:bookmarkStart w:id="14942" w:name="_Toc53183352"/>
      <w:bookmarkStart w:id="14943" w:name="_Toc58916061"/>
      <w:bookmarkStart w:id="14944" w:name="_Toc58918242"/>
      <w:bookmarkStart w:id="14945" w:name="_Toc66694112"/>
      <w:bookmarkStart w:id="14946" w:name="_Toc74916135"/>
      <w:bookmarkStart w:id="14947" w:name="_Toc76114760"/>
      <w:bookmarkStart w:id="14948" w:name="_Toc76544646"/>
      <w:bookmarkStart w:id="14949" w:name="_Toc82536768"/>
      <w:bookmarkStart w:id="14950" w:name="_Toc89953061"/>
      <w:bookmarkStart w:id="14951" w:name="_Toc98766877"/>
      <w:bookmarkStart w:id="14952" w:name="_Toc99703240"/>
      <w:bookmarkStart w:id="14953" w:name="_Toc106207030"/>
      <w:bookmarkStart w:id="14954" w:name="_Toc115081032"/>
      <w:bookmarkStart w:id="14955" w:name="_Toc121999983"/>
      <w:bookmarkStart w:id="14956" w:name="_Toc124154156"/>
      <w:bookmarkStart w:id="14957" w:name="_Toc124154931"/>
      <w:bookmarkStart w:id="14958" w:name="_Toc131560786"/>
      <w:bookmarkStart w:id="14959" w:name="_Toc137394486"/>
      <w:bookmarkStart w:id="14960" w:name="_Toc163475592"/>
      <w:bookmarkStart w:id="14961" w:name="_Toc176783922"/>
      <w:r w:rsidRPr="00931575">
        <w:t>8.4.1.4.1</w:t>
      </w:r>
      <w:r w:rsidRPr="00931575">
        <w:tab/>
        <w:t>Initial conditions</w:t>
      </w:r>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4962"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lastRenderedPageBreak/>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4963" w:name="_Toc29810914"/>
      <w:bookmarkStart w:id="14964" w:name="_Toc36636274"/>
      <w:bookmarkStart w:id="14965" w:name="_Toc37273220"/>
      <w:bookmarkStart w:id="14966" w:name="_Toc45886308"/>
      <w:bookmarkStart w:id="14967" w:name="_Toc53183353"/>
      <w:bookmarkStart w:id="14968" w:name="_Toc58916062"/>
      <w:bookmarkStart w:id="14969" w:name="_Toc58918243"/>
      <w:bookmarkStart w:id="14970" w:name="_Toc66694113"/>
      <w:bookmarkStart w:id="14971" w:name="_Toc74916136"/>
      <w:bookmarkStart w:id="14972" w:name="_Toc76114761"/>
      <w:bookmarkStart w:id="14973" w:name="_Toc76544647"/>
      <w:bookmarkStart w:id="14974" w:name="_Toc82536769"/>
      <w:bookmarkStart w:id="14975" w:name="_Toc89953062"/>
      <w:bookmarkStart w:id="14976" w:name="_Toc98766878"/>
      <w:bookmarkStart w:id="14977" w:name="_Toc99703241"/>
      <w:bookmarkStart w:id="14978" w:name="_Toc106207031"/>
      <w:bookmarkStart w:id="14979" w:name="_Toc115081033"/>
      <w:bookmarkStart w:id="14980" w:name="_Toc121999984"/>
      <w:bookmarkStart w:id="14981" w:name="_Toc124154157"/>
      <w:bookmarkStart w:id="14982" w:name="_Toc124154932"/>
      <w:bookmarkStart w:id="14983" w:name="_Toc131560787"/>
      <w:bookmarkStart w:id="14984" w:name="_Toc137394487"/>
      <w:bookmarkStart w:id="14985" w:name="_Toc163475593"/>
      <w:bookmarkStart w:id="14986" w:name="_Toc176783923"/>
      <w:r w:rsidRPr="00931575">
        <w:t>8.4.1.4.2</w:t>
      </w:r>
      <w:r w:rsidRPr="00931575">
        <w:tab/>
        <w:t>Procedure</w:t>
      </w:r>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6F1F81">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6F1F81">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6F1F8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6F1F8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6F1F8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6F1F81">
            <w:pPr>
              <w:pStyle w:val="TAC"/>
              <w:rPr>
                <w:lang w:eastAsia="zh-CN"/>
              </w:rPr>
            </w:pPr>
          </w:p>
        </w:tc>
        <w:tc>
          <w:tcPr>
            <w:tcW w:w="2126" w:type="dxa"/>
            <w:tcBorders>
              <w:bottom w:val="single" w:sz="4" w:space="0" w:color="auto"/>
            </w:tcBorders>
          </w:tcPr>
          <w:p w14:paraId="479902F0" w14:textId="77777777" w:rsidR="00D6396B" w:rsidRPr="00931575" w:rsidRDefault="00D6396B" w:rsidP="006F1F8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6F1F8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6F1F81">
            <w:pPr>
              <w:pStyle w:val="TAC"/>
              <w:rPr>
                <w:lang w:eastAsia="zh-CN"/>
              </w:rPr>
            </w:pPr>
          </w:p>
        </w:tc>
        <w:tc>
          <w:tcPr>
            <w:tcW w:w="2126" w:type="dxa"/>
            <w:tcBorders>
              <w:bottom w:val="single" w:sz="4" w:space="0" w:color="auto"/>
            </w:tcBorders>
          </w:tcPr>
          <w:p w14:paraId="66EBD541" w14:textId="77777777" w:rsidR="00D6396B" w:rsidRPr="00931575" w:rsidRDefault="00D6396B" w:rsidP="006F1F8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6F1F8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6F1F81">
            <w:pPr>
              <w:pStyle w:val="TAC"/>
              <w:rPr>
                <w:lang w:eastAsia="zh-CN"/>
              </w:rPr>
            </w:pPr>
          </w:p>
        </w:tc>
        <w:tc>
          <w:tcPr>
            <w:tcW w:w="1985" w:type="dxa"/>
            <w:tcBorders>
              <w:bottom w:val="nil"/>
            </w:tcBorders>
            <w:shd w:val="clear" w:color="auto" w:fill="auto"/>
          </w:tcPr>
          <w:p w14:paraId="1B41A734" w14:textId="77777777" w:rsidR="00D6396B" w:rsidRPr="00931575" w:rsidRDefault="00D6396B" w:rsidP="006F1F8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6F1F81">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6F1F8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6F1F81">
            <w:pPr>
              <w:pStyle w:val="TAC"/>
              <w:rPr>
                <w:lang w:eastAsia="zh-CN"/>
              </w:rPr>
            </w:pPr>
          </w:p>
        </w:tc>
        <w:tc>
          <w:tcPr>
            <w:tcW w:w="2126" w:type="dxa"/>
            <w:tcBorders>
              <w:bottom w:val="single" w:sz="4" w:space="0" w:color="auto"/>
            </w:tcBorders>
          </w:tcPr>
          <w:p w14:paraId="61CCD4DD" w14:textId="77777777" w:rsidR="00D6396B" w:rsidRPr="00931575" w:rsidRDefault="00D6396B" w:rsidP="006F1F81">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6F1F8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6F1F8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6F1F8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6F1F81">
            <w:pPr>
              <w:pStyle w:val="TAC"/>
              <w:rPr>
                <w:lang w:eastAsia="zh-CN"/>
              </w:rPr>
            </w:pPr>
          </w:p>
        </w:tc>
        <w:tc>
          <w:tcPr>
            <w:tcW w:w="2126" w:type="dxa"/>
            <w:tcBorders>
              <w:bottom w:val="single" w:sz="4" w:space="0" w:color="auto"/>
            </w:tcBorders>
          </w:tcPr>
          <w:p w14:paraId="10FF257F" w14:textId="77777777" w:rsidR="00D6396B" w:rsidRPr="00931575" w:rsidRDefault="00D6396B" w:rsidP="006F1F81">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6F1F8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6F1F81">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6F1F8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F1F81">
            <w:pPr>
              <w:pStyle w:val="TAC"/>
              <w:rPr>
                <w:lang w:eastAsia="zh-CN"/>
              </w:rPr>
            </w:pPr>
          </w:p>
        </w:tc>
        <w:tc>
          <w:tcPr>
            <w:tcW w:w="2126" w:type="dxa"/>
            <w:tcBorders>
              <w:bottom w:val="single" w:sz="4" w:space="0" w:color="auto"/>
            </w:tcBorders>
          </w:tcPr>
          <w:p w14:paraId="51641E20"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2E2903" w:rsidRPr="00931575" w14:paraId="7BDA6B53" w14:textId="77777777" w:rsidTr="00671831">
        <w:trPr>
          <w:cantSplit/>
          <w:jc w:val="center"/>
        </w:trPr>
        <w:tc>
          <w:tcPr>
            <w:tcW w:w="1901" w:type="dxa"/>
            <w:tcBorders>
              <w:top w:val="nil"/>
              <w:bottom w:val="nil"/>
            </w:tcBorders>
            <w:shd w:val="clear" w:color="auto" w:fill="auto"/>
          </w:tcPr>
          <w:p w14:paraId="628A8B22" w14:textId="77777777" w:rsidR="002E2903" w:rsidRPr="00931575" w:rsidRDefault="002E2903" w:rsidP="002E2903">
            <w:pPr>
              <w:pStyle w:val="TAC"/>
              <w:rPr>
                <w:lang w:eastAsia="zh-CN"/>
              </w:rPr>
            </w:pPr>
          </w:p>
        </w:tc>
        <w:tc>
          <w:tcPr>
            <w:tcW w:w="1985" w:type="dxa"/>
            <w:tcBorders>
              <w:bottom w:val="nil"/>
            </w:tcBorders>
            <w:shd w:val="clear" w:color="auto" w:fill="auto"/>
          </w:tcPr>
          <w:p w14:paraId="780871DD" w14:textId="245946BD" w:rsidR="002E2903" w:rsidRPr="00931575" w:rsidRDefault="002E2903" w:rsidP="002E2903">
            <w:pPr>
              <w:pStyle w:val="TAC"/>
              <w:rPr>
                <w:lang w:eastAsia="zh-CN"/>
              </w:rPr>
            </w:pPr>
            <w:r w:rsidRPr="00931575">
              <w:rPr>
                <w:rFonts w:hint="eastAsia"/>
                <w:lang w:eastAsia="zh-CN"/>
              </w:rPr>
              <w:t>120</w:t>
            </w:r>
          </w:p>
        </w:tc>
        <w:tc>
          <w:tcPr>
            <w:tcW w:w="2126" w:type="dxa"/>
            <w:tcBorders>
              <w:bottom w:val="single" w:sz="4" w:space="0" w:color="auto"/>
            </w:tcBorders>
          </w:tcPr>
          <w:p w14:paraId="7705154E" w14:textId="3E388227" w:rsidR="002E2903" w:rsidRPr="00931575" w:rsidRDefault="002E2903" w:rsidP="002E2903">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46B304E0"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E2903" w:rsidRPr="00931575" w14:paraId="793C03F6" w14:textId="77777777" w:rsidTr="00671831">
        <w:trPr>
          <w:cantSplit/>
          <w:jc w:val="center"/>
        </w:trPr>
        <w:tc>
          <w:tcPr>
            <w:tcW w:w="1901" w:type="dxa"/>
            <w:tcBorders>
              <w:top w:val="nil"/>
              <w:bottom w:val="nil"/>
            </w:tcBorders>
            <w:shd w:val="clear" w:color="auto" w:fill="auto"/>
          </w:tcPr>
          <w:p w14:paraId="05544ACA"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DC5CFC6" w14:textId="77777777" w:rsidR="002E2903" w:rsidRPr="00931575" w:rsidRDefault="002E2903" w:rsidP="002E2903">
            <w:pPr>
              <w:pStyle w:val="TAC"/>
              <w:rPr>
                <w:lang w:eastAsia="zh-CN"/>
              </w:rPr>
            </w:pPr>
          </w:p>
        </w:tc>
        <w:tc>
          <w:tcPr>
            <w:tcW w:w="2126" w:type="dxa"/>
            <w:tcBorders>
              <w:bottom w:val="single" w:sz="4" w:space="0" w:color="auto"/>
            </w:tcBorders>
          </w:tcPr>
          <w:p w14:paraId="78C08EBB" w14:textId="058D0738" w:rsidR="002E2903" w:rsidRPr="00931575" w:rsidRDefault="002E2903" w:rsidP="002E2903">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4689BF6F"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2E2903" w:rsidRPr="00931575" w14:paraId="7550719C" w14:textId="77777777" w:rsidTr="001A6C5F">
        <w:trPr>
          <w:cantSplit/>
          <w:jc w:val="center"/>
        </w:trPr>
        <w:tc>
          <w:tcPr>
            <w:tcW w:w="1901" w:type="dxa"/>
            <w:tcBorders>
              <w:top w:val="nil"/>
              <w:bottom w:val="nil"/>
            </w:tcBorders>
            <w:shd w:val="clear" w:color="auto" w:fill="auto"/>
          </w:tcPr>
          <w:p w14:paraId="0E70DD92"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1AF0DE6B"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25916113" w14:textId="6BAB70CC" w:rsidR="002E2903" w:rsidRPr="00931575" w:rsidRDefault="002E2903" w:rsidP="002E2903">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198E0F4C"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+ 21 dBm / 190.08 MHz</w:t>
            </w:r>
          </w:p>
        </w:tc>
      </w:tr>
      <w:tr w:rsidR="002E2903" w:rsidRPr="00931575" w14:paraId="60747D3A" w14:textId="77777777" w:rsidTr="001A6C5F">
        <w:trPr>
          <w:cantSplit/>
          <w:jc w:val="center"/>
        </w:trPr>
        <w:tc>
          <w:tcPr>
            <w:tcW w:w="1901" w:type="dxa"/>
            <w:tcBorders>
              <w:top w:val="nil"/>
              <w:bottom w:val="nil"/>
            </w:tcBorders>
            <w:shd w:val="clear" w:color="auto" w:fill="auto"/>
          </w:tcPr>
          <w:p w14:paraId="0DEE2644"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43EC07F"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766B67AE" w14:textId="79ED93E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11756A1C" w14:textId="2A4FCEB9"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2E2903" w:rsidRPr="00931575" w14:paraId="72ED56E2" w14:textId="77777777" w:rsidTr="001A6C5F">
        <w:trPr>
          <w:cantSplit/>
          <w:jc w:val="center"/>
        </w:trPr>
        <w:tc>
          <w:tcPr>
            <w:tcW w:w="1901" w:type="dxa"/>
            <w:tcBorders>
              <w:top w:val="nil"/>
              <w:bottom w:val="nil"/>
            </w:tcBorders>
            <w:shd w:val="clear" w:color="auto" w:fill="auto"/>
          </w:tcPr>
          <w:p w14:paraId="117D094C" w14:textId="77777777" w:rsidR="002E2903" w:rsidRPr="00931575" w:rsidRDefault="002E2903" w:rsidP="002E2903">
            <w:pPr>
              <w:pStyle w:val="TAC"/>
              <w:rPr>
                <w:lang w:eastAsia="zh-CN"/>
              </w:rPr>
            </w:pPr>
          </w:p>
        </w:tc>
        <w:tc>
          <w:tcPr>
            <w:tcW w:w="1985" w:type="dxa"/>
            <w:tcBorders>
              <w:top w:val="single" w:sz="4" w:space="0" w:color="auto"/>
              <w:bottom w:val="nil"/>
            </w:tcBorders>
            <w:shd w:val="clear" w:color="auto" w:fill="auto"/>
          </w:tcPr>
          <w:p w14:paraId="04DA7351" w14:textId="52BA65E6" w:rsidR="002E2903" w:rsidRPr="00931575" w:rsidRDefault="002E2903" w:rsidP="002E2903">
            <w:pPr>
              <w:pStyle w:val="TAC"/>
              <w:rPr>
                <w:lang w:eastAsia="zh-CN"/>
              </w:rPr>
            </w:pPr>
            <w:r>
              <w:rPr>
                <w:lang w:eastAsia="zh-CN"/>
              </w:rPr>
              <w:t>480</w:t>
            </w:r>
          </w:p>
        </w:tc>
        <w:tc>
          <w:tcPr>
            <w:tcW w:w="2126" w:type="dxa"/>
            <w:tcBorders>
              <w:top w:val="single" w:sz="4" w:space="0" w:color="auto"/>
              <w:bottom w:val="single" w:sz="4" w:space="0" w:color="auto"/>
              <w:right w:val="single" w:sz="4" w:space="0" w:color="auto"/>
            </w:tcBorders>
          </w:tcPr>
          <w:p w14:paraId="4B86A193" w14:textId="53E4087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06F15242" w14:textId="6E2583E3"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6F1F81">
      <w:pPr>
        <w:rPr>
          <w:lang w:eastAsia="zh-CN"/>
        </w:rPr>
      </w:pPr>
    </w:p>
    <w:p w14:paraId="764D1D78" w14:textId="77777777" w:rsidR="007A4C19" w:rsidRPr="002A5B4B" w:rsidRDefault="007A4C19" w:rsidP="007A4C19">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or 8.4.1.7.1-1 or 8.4.1.7.1-2</w:t>
      </w:r>
      <w:r>
        <w:rPr>
          <w:lang w:eastAsia="zh-CN"/>
        </w:rPr>
        <w:t xml:space="preserve"> or 8.4.1.6.2-1</w:t>
      </w:r>
      <w:r w:rsidRPr="00B02F87">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.7.x-3</w:t>
      </w:r>
      <w:r w:rsidRPr="002A5B4B">
        <w:t>.</w:t>
      </w:r>
    </w:p>
    <w:p w14:paraId="5F4F4876" w14:textId="07707A63" w:rsidR="00475999" w:rsidRPr="002A5B4B" w:rsidRDefault="007A4C19" w:rsidP="007A4C19">
      <w:pPr>
        <w:pStyle w:val="B1"/>
        <w:rPr>
          <w:lang w:eastAsia="zh-CN"/>
        </w:rPr>
      </w:pPr>
      <w:r w:rsidRPr="002A5B4B">
        <w:rPr>
          <w:lang w:eastAsia="zh-CN"/>
        </w:rPr>
        <w:lastRenderedPageBreak/>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 xml:space="preserve">or 8.4.1.7.1-1 or 8.4.1.7.1-2 </w:t>
      </w:r>
      <w:r>
        <w:rPr>
          <w:lang w:eastAsia="zh-CN"/>
        </w:rPr>
        <w:t xml:space="preserve">or </w:t>
      </w:r>
      <w:r w:rsidRPr="007C47BA">
        <w:rPr>
          <w:lang w:eastAsia="zh-CN"/>
        </w:rPr>
        <w:t>8.4.1.6.2-1</w:t>
      </w:r>
      <w:r w:rsidRPr="002A5B4B">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 xml:space="preserve">.7.x-3 </w:t>
      </w:r>
      <w:r w:rsidRPr="002A5B4B">
        <w:rPr>
          <w:lang w:eastAsia="zh-CN"/>
        </w:rPr>
        <w:t>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7" type="#_x0000_t75" style="width:6in;height:25.05pt" o:ole="" fillcolor="window">
            <v:imagedata r:id="rId87" o:title=""/>
          </v:shape>
          <o:OLEObject Type="Embed" ProgID="Word.Picture.8" ShapeID="_x0000_i1057" DrawAspect="Content" ObjectID="_1788604270" r:id="rId88"/>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8" type="#_x0000_t75" style="width:468pt;height:128.5pt" o:ole="">
            <v:imagedata r:id="rId89" o:title=""/>
          </v:shape>
          <o:OLEObject Type="Embed" ProgID="Visio.Drawing.11" ShapeID="_x0000_i1058" DrawAspect="Content" ObjectID="_1788604271" r:id="rId90"/>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B0CD8DB" w:rsidR="000F63BD" w:rsidRPr="002A5B4B" w:rsidRDefault="007A4C19"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Pr>
          <w:rFonts w:eastAsia="DengXian"/>
        </w:rPr>
        <w:t xml:space="preserve"> </w:t>
      </w:r>
      <w:r>
        <w:t>for 15 kHz, 30 kHz, 60 kHz, and 120 kHz SCS</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59" type="#_x0000_t75" style="width:452.05pt;height:128.5pt" o:ole="">
            <v:imagedata r:id="rId91" o:title=""/>
          </v:shape>
          <o:OLEObject Type="Embed" ProgID="Visio.Drawing.11" ShapeID="_x0000_i1059" DrawAspect="Content" ObjectID="_1788604272" r:id="rId92"/>
        </w:object>
      </w:r>
    </w:p>
    <w:p w14:paraId="7C1ED3DE" w14:textId="59445BC5" w:rsidR="00C45907" w:rsidRDefault="00C45907" w:rsidP="006F1F81">
      <w:pPr>
        <w:pStyle w:val="TF"/>
      </w:pPr>
      <w:r w:rsidRPr="00931575">
        <w:t>Figure 8.4.1.4.2-</w:t>
      </w:r>
      <w:r w:rsidRPr="00931575">
        <w:rPr>
          <w:rFonts w:hint="eastAsia"/>
        </w:rPr>
        <w:t>3</w:t>
      </w:r>
      <w:r w:rsidRPr="00931575">
        <w:t xml:space="preserve">: </w:t>
      </w:r>
      <w:r w:rsidR="007A4C19" w:rsidRPr="00931575">
        <w:t>Timing offset scheme</w:t>
      </w:r>
      <w:r w:rsidR="007A4C19" w:rsidRPr="00931575">
        <w:rPr>
          <w:rFonts w:hint="eastAsia"/>
        </w:rPr>
        <w:t xml:space="preserve"> for PRACH preamble</w:t>
      </w:r>
      <w:r w:rsidR="007A4C19" w:rsidRPr="00931575">
        <w:t xml:space="preserve"> format </w:t>
      </w:r>
      <w:r w:rsidR="007A4C19" w:rsidRPr="00931575">
        <w:rPr>
          <w:rFonts w:hint="eastAsia"/>
        </w:rPr>
        <w:t>A1 A2, A3, B4, C0 and C2</w:t>
      </w:r>
      <w:r w:rsidR="007A4C19">
        <w:t xml:space="preserve"> using 15 kHz, 30 kHz, 60 kHz, and 120 kHz SCS</w:t>
      </w:r>
    </w:p>
    <w:p w14:paraId="3B80E245" w14:textId="77777777" w:rsidR="000F63BD" w:rsidRDefault="000F63BD" w:rsidP="006F1F81">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lastRenderedPageBreak/>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6F1F81">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2F928606" w:rsidR="000F63BD" w:rsidRDefault="007A4C19" w:rsidP="006F1F81">
      <w:r>
        <w:rPr>
          <w:rFonts w:eastAsia="DengXian"/>
        </w:rPr>
        <w:t>For test requirements with 480 kHz SCS, t</w:t>
      </w:r>
      <w:r w:rsidRPr="002A5B4B">
        <w:rPr>
          <w:rFonts w:eastAsia="DengXian"/>
        </w:rPr>
        <w:t xml:space="preserve">he timing offset base value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00823667">
        <w:rPr>
          <w:rFonts w:eastAsia="DengXian"/>
        </w:rPr>
        <w:t>4</w:t>
      </w:r>
      <w:r w:rsidR="00823667" w:rsidRPr="002A5B4B">
        <w:rPr>
          <w:rFonts w:eastAsia="DengXian"/>
        </w:rPr>
        <w:t>us</w:t>
      </w:r>
      <w:r w:rsidRPr="002A5B4B">
        <w:rPr>
          <w:rFonts w:eastAsia="DengXian"/>
        </w:rPr>
        <w:t xml:space="preserve">.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presented in Figure 8.4.1.4.2-</w:t>
      </w:r>
      <w:r w:rsidR="00CB7798">
        <w:rPr>
          <w:rFonts w:eastAsia="DengXian"/>
        </w:rPr>
        <w:t>5</w:t>
      </w:r>
      <w:r w:rsidRPr="002A5B4B">
        <w:rPr>
          <w:rFonts w:eastAsia="DengXian"/>
        </w:rPr>
        <w:t>.</w:t>
      </w:r>
    </w:p>
    <w:p w14:paraId="74F28B0D" w14:textId="6AE636E8" w:rsidR="007A4C19" w:rsidRDefault="007A4C19" w:rsidP="006F1F81"/>
    <w:p w14:paraId="54C0287B" w14:textId="77777777" w:rsidR="007A4C19" w:rsidRPr="00931575" w:rsidRDefault="007A4C19" w:rsidP="007A4C19">
      <w:pPr>
        <w:pStyle w:val="TH"/>
        <w:rPr>
          <w:lang w:eastAsia="zh-CN"/>
        </w:rPr>
      </w:pPr>
      <w:r w:rsidRPr="00931575">
        <w:object w:dxaOrig="9981" w:dyaOrig="3001" w14:anchorId="6C2EA6C1">
          <v:shape id="_x0000_i1060" type="#_x0000_t75" style="width:254.75pt;height:128.5pt" o:ole="">
            <v:imagedata r:id="rId94" o:title="" cropright="28319f"/>
          </v:shape>
          <o:OLEObject Type="Embed" ProgID="Visio.Drawing.11" ShapeID="_x0000_i1060" DrawAspect="Content" ObjectID="_1788604273" r:id="rId95"/>
        </w:object>
      </w:r>
    </w:p>
    <w:p w14:paraId="1CD550BA" w14:textId="7D141075" w:rsidR="007A4C19" w:rsidRDefault="007A4C19" w:rsidP="007A4C19">
      <w:pPr>
        <w:pStyle w:val="TF"/>
      </w:pPr>
      <w:r w:rsidRPr="00931575">
        <w:t>Figure 8.4.1.4.2-</w:t>
      </w:r>
      <w:r>
        <w:t>5</w:t>
      </w:r>
      <w:r w:rsidRPr="00931575">
        <w:t>: Timing offset scheme</w:t>
      </w:r>
      <w:r w:rsidRPr="00931575">
        <w:rPr>
          <w:rFonts w:hint="eastAsia"/>
        </w:rPr>
        <w:t xml:space="preserve"> for PRACH preamble</w:t>
      </w:r>
      <w:r w:rsidRPr="00931575">
        <w:t xml:space="preserve"> format </w:t>
      </w:r>
      <w:r w:rsidRPr="00931575">
        <w:rPr>
          <w:rFonts w:hint="eastAsia"/>
        </w:rPr>
        <w:t>A2, B4, and C2</w:t>
      </w:r>
      <w:r>
        <w:t xml:space="preserve"> using 480 kHz SCS</w:t>
      </w:r>
    </w:p>
    <w:p w14:paraId="05C84CB9" w14:textId="77777777" w:rsidR="007A4C19" w:rsidRPr="00931575" w:rsidRDefault="007A4C19" w:rsidP="007A4C19"/>
    <w:p w14:paraId="45B2DDEA" w14:textId="32064A26" w:rsidR="00C45907" w:rsidRPr="00931575" w:rsidRDefault="00C45907" w:rsidP="00C45907">
      <w:pPr>
        <w:pStyle w:val="Heading4"/>
        <w:rPr>
          <w:lang w:eastAsia="zh-CN"/>
        </w:rPr>
      </w:pPr>
      <w:bookmarkStart w:id="14987" w:name="_Toc21103066"/>
      <w:bookmarkStart w:id="14988" w:name="_Toc29810915"/>
      <w:bookmarkStart w:id="14989" w:name="_Toc36636275"/>
      <w:bookmarkStart w:id="14990" w:name="_Toc37273221"/>
      <w:bookmarkStart w:id="14991" w:name="_Toc45886309"/>
      <w:bookmarkStart w:id="14992" w:name="_Toc53183354"/>
      <w:bookmarkStart w:id="14993" w:name="_Toc58916063"/>
      <w:bookmarkStart w:id="14994" w:name="_Toc58918244"/>
      <w:bookmarkStart w:id="14995" w:name="_Toc66694114"/>
      <w:bookmarkStart w:id="14996" w:name="_Toc74916137"/>
      <w:bookmarkStart w:id="14997" w:name="_Toc76114762"/>
      <w:bookmarkStart w:id="14998" w:name="_Toc76544648"/>
      <w:bookmarkStart w:id="14999" w:name="_Toc82536770"/>
      <w:bookmarkStart w:id="15000" w:name="_Toc89953063"/>
      <w:bookmarkStart w:id="15001" w:name="_Toc98766879"/>
      <w:bookmarkStart w:id="15002" w:name="_Toc99703242"/>
      <w:bookmarkStart w:id="15003" w:name="_Toc106207032"/>
      <w:bookmarkStart w:id="15004" w:name="_Toc115081034"/>
      <w:bookmarkStart w:id="15005" w:name="_Toc121999985"/>
      <w:bookmarkStart w:id="15006" w:name="_Toc124154158"/>
      <w:bookmarkStart w:id="15007" w:name="_Toc124154933"/>
      <w:bookmarkStart w:id="15008" w:name="_Toc131560788"/>
      <w:bookmarkStart w:id="15009" w:name="_Toc137394488"/>
      <w:bookmarkStart w:id="15010" w:name="_Toc163475594"/>
      <w:bookmarkStart w:id="15011" w:name="_Toc176783924"/>
      <w:r w:rsidRPr="00931575">
        <w:t>8.4.1.5</w:t>
      </w:r>
      <w:r w:rsidRPr="00931575">
        <w:tab/>
        <w:t>Test requirement</w:t>
      </w:r>
      <w:bookmarkEnd w:id="14987"/>
      <w:bookmarkEnd w:id="14988"/>
      <w:bookmarkEnd w:id="14989"/>
      <w:bookmarkEnd w:id="14990"/>
      <w:r w:rsidR="00E25B82" w:rsidRPr="00931575">
        <w:t xml:space="preserve"> for Normal Mode</w:t>
      </w:r>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p>
    <w:p w14:paraId="79F833FE" w14:textId="77777777" w:rsidR="00C45907" w:rsidRPr="00931575" w:rsidRDefault="00C45907" w:rsidP="00C45907">
      <w:pPr>
        <w:pStyle w:val="Heading5"/>
        <w:rPr>
          <w:rFonts w:cs="Arial"/>
          <w:i/>
          <w:iCs/>
          <w:szCs w:val="22"/>
          <w:lang w:eastAsia="zh-CN"/>
        </w:rPr>
      </w:pPr>
      <w:bookmarkStart w:id="15012" w:name="_Toc21103067"/>
      <w:bookmarkStart w:id="15013" w:name="_Toc29810916"/>
      <w:bookmarkStart w:id="15014" w:name="_Toc36636276"/>
      <w:bookmarkStart w:id="15015" w:name="_Toc37273222"/>
      <w:bookmarkStart w:id="15016" w:name="_Toc45886310"/>
      <w:bookmarkStart w:id="15017" w:name="_Toc53183355"/>
      <w:bookmarkStart w:id="15018" w:name="_Toc58916064"/>
      <w:bookmarkStart w:id="15019" w:name="_Toc58918245"/>
      <w:bookmarkStart w:id="15020" w:name="_Toc66694115"/>
      <w:bookmarkStart w:id="15021" w:name="_Toc74916138"/>
      <w:bookmarkStart w:id="15022" w:name="_Toc76114763"/>
      <w:bookmarkStart w:id="15023" w:name="_Toc76544649"/>
      <w:bookmarkStart w:id="15024" w:name="_Toc82536771"/>
      <w:bookmarkStart w:id="15025" w:name="_Toc89953064"/>
      <w:bookmarkStart w:id="15026" w:name="_Toc98766880"/>
      <w:bookmarkStart w:id="15027" w:name="_Toc99703243"/>
      <w:bookmarkStart w:id="15028" w:name="_Toc106207033"/>
      <w:bookmarkStart w:id="15029" w:name="_Toc115081035"/>
      <w:bookmarkStart w:id="15030" w:name="_Toc121999986"/>
      <w:bookmarkStart w:id="15031" w:name="_Toc124154159"/>
      <w:bookmarkStart w:id="15032" w:name="_Toc124154934"/>
      <w:bookmarkStart w:id="15033" w:name="_Toc131560789"/>
      <w:bookmarkStart w:id="15034" w:name="_Toc137394489"/>
      <w:bookmarkStart w:id="15035" w:name="_Toc163475595"/>
      <w:bookmarkStart w:id="15036" w:name="_Toc17678392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5037" w:name="_Toc21103068"/>
      <w:bookmarkStart w:id="15038" w:name="_Toc29810917"/>
      <w:bookmarkStart w:id="15039" w:name="_Toc36636277"/>
      <w:bookmarkStart w:id="15040" w:name="_Toc37273223"/>
      <w:bookmarkStart w:id="15041" w:name="_Toc45886313"/>
      <w:bookmarkStart w:id="15042" w:name="_Toc53183358"/>
      <w:bookmarkStart w:id="15043" w:name="_Toc58916067"/>
      <w:bookmarkStart w:id="15044" w:name="_Toc58918248"/>
      <w:bookmarkStart w:id="15045" w:name="_Toc66694118"/>
      <w:bookmarkStart w:id="15046" w:name="_Toc74916139"/>
      <w:bookmarkStart w:id="15047" w:name="_Toc76114764"/>
      <w:bookmarkStart w:id="15048" w:name="_Toc76544650"/>
      <w:bookmarkStart w:id="15049" w:name="_Toc82536772"/>
      <w:bookmarkStart w:id="15050" w:name="_Toc89953065"/>
      <w:bookmarkStart w:id="15051" w:name="_Toc98766881"/>
      <w:bookmarkStart w:id="15052" w:name="_Toc99703244"/>
      <w:bookmarkStart w:id="15053" w:name="_Toc106207034"/>
      <w:bookmarkStart w:id="15054" w:name="_Toc115081036"/>
      <w:bookmarkStart w:id="15055" w:name="_Toc121999987"/>
      <w:bookmarkStart w:id="15056" w:name="_Toc124154160"/>
      <w:bookmarkStart w:id="15057" w:name="_Toc124154935"/>
      <w:bookmarkStart w:id="15058" w:name="_Toc131560790"/>
      <w:bookmarkStart w:id="15059" w:name="_Toc137394490"/>
      <w:bookmarkStart w:id="15060" w:name="_Toc163475596"/>
      <w:bookmarkStart w:id="15061" w:name="_Toc176783926"/>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p>
    <w:p w14:paraId="6C108909" w14:textId="3938D3C7" w:rsidR="00AB48FC" w:rsidRPr="00931575" w:rsidRDefault="005F734A"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00FE420F">
        <w:t>4</w:t>
      </w:r>
      <w:r w:rsidRPr="00931575">
        <w:t>.</w:t>
      </w:r>
    </w:p>
    <w:p w14:paraId="516616D4" w14:textId="721954F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60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3FBEFA4F"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120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253774D4" w:rsidR="00AB48FC" w:rsidRDefault="00AB48FC" w:rsidP="006F1F81"/>
    <w:p w14:paraId="4A2294D8" w14:textId="77777777" w:rsidR="005F734A" w:rsidRPr="00931575" w:rsidRDefault="005F734A" w:rsidP="005F734A">
      <w:pPr>
        <w:pStyle w:val="TH"/>
        <w:rPr>
          <w:lang w:eastAsia="zh-CN"/>
        </w:rPr>
      </w:pPr>
      <w:r w:rsidRPr="00931575">
        <w:lastRenderedPageBreak/>
        <w:t>Table 8.4.1.5</w:t>
      </w:r>
      <w:r w:rsidRPr="00931575">
        <w:rPr>
          <w:rFonts w:hint="eastAsia"/>
          <w:lang w:eastAsia="zh-CN"/>
        </w:rPr>
        <w:t>.2</w:t>
      </w:r>
      <w:r w:rsidRPr="00931575">
        <w:t>-</w:t>
      </w:r>
      <w:r>
        <w:t>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1464146D" w14:textId="77777777" w:rsidTr="001A6C5F">
        <w:tc>
          <w:tcPr>
            <w:tcW w:w="1372" w:type="dxa"/>
            <w:tcBorders>
              <w:top w:val="single" w:sz="4" w:space="0" w:color="auto"/>
              <w:left w:val="single" w:sz="4" w:space="0" w:color="auto"/>
              <w:bottom w:val="nil"/>
              <w:right w:val="single" w:sz="4" w:space="0" w:color="auto"/>
            </w:tcBorders>
            <w:hideMark/>
          </w:tcPr>
          <w:p w14:paraId="2BB4EF46"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574C0ADF"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B4A00EE"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01125DDE"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38A7B1FD" w14:textId="77777777" w:rsidR="005F734A" w:rsidRDefault="005F734A" w:rsidP="001A6C5F">
            <w:pPr>
              <w:pStyle w:val="TAH"/>
            </w:pPr>
            <w:r>
              <w:t>SNR (dB)</w:t>
            </w:r>
          </w:p>
        </w:tc>
      </w:tr>
      <w:tr w:rsidR="005F734A" w14:paraId="4801A2A7" w14:textId="77777777" w:rsidTr="001A6C5F">
        <w:tc>
          <w:tcPr>
            <w:tcW w:w="1372" w:type="dxa"/>
            <w:tcBorders>
              <w:top w:val="nil"/>
              <w:left w:val="single" w:sz="4" w:space="0" w:color="auto"/>
              <w:bottom w:val="single" w:sz="4" w:space="0" w:color="auto"/>
              <w:right w:val="single" w:sz="4" w:space="0" w:color="auto"/>
            </w:tcBorders>
            <w:hideMark/>
          </w:tcPr>
          <w:p w14:paraId="5E704C8C"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1535847B"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4128328F" w14:textId="181B312D" w:rsidR="005F734A" w:rsidRPr="00AF7A63" w:rsidRDefault="005F734A" w:rsidP="001A6C5F">
            <w:pPr>
              <w:pStyle w:val="TAH"/>
              <w:rPr>
                <w:lang w:val="fr-FR"/>
              </w:rPr>
            </w:pPr>
            <w:r w:rsidRPr="00AF7A63">
              <w:rPr>
                <w:lang w:val="fr-FR"/>
              </w:rPr>
              <w:t>conditions and correlation matrix (</w:t>
            </w:r>
            <w:r w:rsidR="00AF7A63" w:rsidRPr="003A678A">
              <w:rPr>
                <w:lang w:val="fr-FR"/>
              </w:rPr>
              <w:t>Annex J</w:t>
            </w:r>
            <w:r w:rsidRPr="00AF7A63">
              <w:rPr>
                <w:lang w:val="fr-FR"/>
              </w:rPr>
              <w:t>)</w:t>
            </w:r>
          </w:p>
        </w:tc>
        <w:tc>
          <w:tcPr>
            <w:tcW w:w="1374" w:type="dxa"/>
            <w:tcBorders>
              <w:top w:val="nil"/>
              <w:left w:val="single" w:sz="4" w:space="0" w:color="auto"/>
              <w:bottom w:val="single" w:sz="4" w:space="0" w:color="auto"/>
              <w:right w:val="single" w:sz="4" w:space="0" w:color="auto"/>
            </w:tcBorders>
            <w:hideMark/>
          </w:tcPr>
          <w:p w14:paraId="3E28638D"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E7FFCA1"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F0B6F3F"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4B7BE04" w14:textId="77777777" w:rsidR="005F734A" w:rsidRDefault="005F734A" w:rsidP="001A6C5F">
            <w:pPr>
              <w:pStyle w:val="TAH"/>
              <w:rPr>
                <w:rFonts w:cs="Arial"/>
              </w:rPr>
            </w:pPr>
            <w:r>
              <w:rPr>
                <w:rFonts w:cs="Arial"/>
              </w:rPr>
              <w:t>Burst format C2</w:t>
            </w:r>
          </w:p>
        </w:tc>
      </w:tr>
      <w:tr w:rsidR="005F734A" w14:paraId="7EF01866" w14:textId="77777777" w:rsidTr="001A6C5F">
        <w:tc>
          <w:tcPr>
            <w:tcW w:w="1372" w:type="dxa"/>
            <w:tcBorders>
              <w:top w:val="single" w:sz="4" w:space="0" w:color="auto"/>
              <w:left w:val="single" w:sz="4" w:space="0" w:color="auto"/>
              <w:bottom w:val="nil"/>
              <w:right w:val="single" w:sz="4" w:space="0" w:color="auto"/>
            </w:tcBorders>
            <w:hideMark/>
          </w:tcPr>
          <w:p w14:paraId="01C9BC9C"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3555B47"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C9B8BE2"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6524CD2" w14:textId="77777777" w:rsidR="005F734A" w:rsidRDefault="005F734A" w:rsidP="001A6C5F">
            <w:pPr>
              <w:pStyle w:val="TAC"/>
            </w:pPr>
            <w:r>
              <w:rPr>
                <w:rFonts w:cs="Arial"/>
                <w:lang w:eastAsia="zh-CN"/>
              </w:rPr>
              <w:t>0</w:t>
            </w:r>
          </w:p>
        </w:tc>
        <w:tc>
          <w:tcPr>
            <w:tcW w:w="1371" w:type="dxa"/>
          </w:tcPr>
          <w:p w14:paraId="3E59E789" w14:textId="77777777" w:rsidR="005F734A" w:rsidRPr="000F3455" w:rsidRDefault="005F734A" w:rsidP="001A6C5F">
            <w:pPr>
              <w:pStyle w:val="TAC"/>
            </w:pPr>
            <w:r w:rsidRPr="000F3455">
              <w:t>-11.5</w:t>
            </w:r>
          </w:p>
        </w:tc>
        <w:tc>
          <w:tcPr>
            <w:tcW w:w="1371" w:type="dxa"/>
          </w:tcPr>
          <w:p w14:paraId="1A14450B" w14:textId="77777777" w:rsidR="005F734A" w:rsidRPr="008C1EC2" w:rsidRDefault="005F734A" w:rsidP="001A6C5F">
            <w:pPr>
              <w:pStyle w:val="TAC"/>
            </w:pPr>
            <w:r w:rsidRPr="00F81758">
              <w:t>-15.7</w:t>
            </w:r>
          </w:p>
        </w:tc>
        <w:tc>
          <w:tcPr>
            <w:tcW w:w="1371" w:type="dxa"/>
          </w:tcPr>
          <w:p w14:paraId="16A97B69" w14:textId="77777777" w:rsidR="005F734A" w:rsidRPr="000F3455" w:rsidRDefault="005F734A" w:rsidP="001A6C5F">
            <w:pPr>
              <w:pStyle w:val="TAC"/>
            </w:pPr>
            <w:r w:rsidRPr="000F3455">
              <w:t>-11.5</w:t>
            </w:r>
          </w:p>
        </w:tc>
      </w:tr>
      <w:tr w:rsidR="005F734A" w14:paraId="6565FBF6" w14:textId="77777777" w:rsidTr="001A6C5F">
        <w:tc>
          <w:tcPr>
            <w:tcW w:w="1372" w:type="dxa"/>
            <w:tcBorders>
              <w:top w:val="nil"/>
              <w:left w:val="single" w:sz="4" w:space="0" w:color="auto"/>
              <w:bottom w:val="single" w:sz="4" w:space="0" w:color="auto"/>
              <w:right w:val="single" w:sz="4" w:space="0" w:color="auto"/>
            </w:tcBorders>
          </w:tcPr>
          <w:p w14:paraId="5BE4F62B"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79C4A5DC"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081BEBC0" w14:textId="77777777" w:rsidR="005F734A" w:rsidRDefault="005F734A"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322FDDEC" w14:textId="77777777" w:rsidR="005F734A" w:rsidRDefault="005F734A" w:rsidP="001A6C5F">
            <w:pPr>
              <w:pStyle w:val="TAC"/>
            </w:pPr>
            <w:r>
              <w:t>7100</w:t>
            </w:r>
          </w:p>
        </w:tc>
        <w:tc>
          <w:tcPr>
            <w:tcW w:w="1371" w:type="dxa"/>
          </w:tcPr>
          <w:p w14:paraId="716170E9" w14:textId="77777777" w:rsidR="005F734A" w:rsidRPr="000F3455" w:rsidRDefault="005F734A" w:rsidP="001A6C5F">
            <w:pPr>
              <w:pStyle w:val="TAC"/>
            </w:pPr>
            <w:r w:rsidRPr="000F3455">
              <w:t>-3.4</w:t>
            </w:r>
          </w:p>
        </w:tc>
        <w:tc>
          <w:tcPr>
            <w:tcW w:w="1371" w:type="dxa"/>
          </w:tcPr>
          <w:p w14:paraId="4235941A" w14:textId="77777777" w:rsidR="005F734A" w:rsidRPr="008C1EC2" w:rsidRDefault="005F734A" w:rsidP="001A6C5F">
            <w:pPr>
              <w:pStyle w:val="TAC"/>
            </w:pPr>
            <w:r w:rsidRPr="00F81758">
              <w:t>-6.7</w:t>
            </w:r>
          </w:p>
        </w:tc>
        <w:tc>
          <w:tcPr>
            <w:tcW w:w="1371" w:type="dxa"/>
          </w:tcPr>
          <w:p w14:paraId="1C7F9438" w14:textId="77777777" w:rsidR="005F734A" w:rsidRPr="000F3455" w:rsidRDefault="005F734A" w:rsidP="001A6C5F">
            <w:pPr>
              <w:pStyle w:val="TAC"/>
            </w:pPr>
            <w:r w:rsidRPr="000F3455">
              <w:t>-3.6</w:t>
            </w:r>
          </w:p>
        </w:tc>
      </w:tr>
    </w:tbl>
    <w:p w14:paraId="1480017C" w14:textId="77777777" w:rsidR="005F734A" w:rsidRDefault="005F734A" w:rsidP="005F734A"/>
    <w:p w14:paraId="0DC5A1DB"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4</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xml:space="preserve">, </w:t>
      </w:r>
      <w:r>
        <w:rPr>
          <w:lang w:eastAsia="zh-CN"/>
        </w:rPr>
        <w:t>48</w:t>
      </w:r>
      <w:r w:rsidRPr="00931575">
        <w:rPr>
          <w:rFonts w:hint="eastAsia"/>
          <w:lang w:eastAsia="zh-CN"/>
        </w:rPr>
        <w:t>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52424AC3" w14:textId="77777777" w:rsidTr="001A6C5F">
        <w:tc>
          <w:tcPr>
            <w:tcW w:w="1372" w:type="dxa"/>
            <w:tcBorders>
              <w:top w:val="single" w:sz="4" w:space="0" w:color="auto"/>
              <w:left w:val="single" w:sz="4" w:space="0" w:color="auto"/>
              <w:bottom w:val="nil"/>
              <w:right w:val="single" w:sz="4" w:space="0" w:color="auto"/>
            </w:tcBorders>
            <w:hideMark/>
          </w:tcPr>
          <w:p w14:paraId="71DEFDB0"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2B72C72"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30CD49"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23402204"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E65CBA4" w14:textId="77777777" w:rsidR="005F734A" w:rsidRDefault="005F734A" w:rsidP="001A6C5F">
            <w:pPr>
              <w:pStyle w:val="TAH"/>
            </w:pPr>
            <w:r>
              <w:t>SNR (dB)</w:t>
            </w:r>
          </w:p>
        </w:tc>
      </w:tr>
      <w:tr w:rsidR="005F734A" w14:paraId="7A3AC669" w14:textId="77777777" w:rsidTr="001A6C5F">
        <w:tc>
          <w:tcPr>
            <w:tcW w:w="1372" w:type="dxa"/>
            <w:tcBorders>
              <w:top w:val="nil"/>
              <w:left w:val="single" w:sz="4" w:space="0" w:color="auto"/>
              <w:bottom w:val="single" w:sz="4" w:space="0" w:color="auto"/>
              <w:right w:val="single" w:sz="4" w:space="0" w:color="auto"/>
            </w:tcBorders>
            <w:hideMark/>
          </w:tcPr>
          <w:p w14:paraId="543B022A"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76CEF19A"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C1793CF" w14:textId="663A5C31" w:rsidR="005F734A" w:rsidRPr="00671EA7" w:rsidRDefault="005F734A" w:rsidP="001A6C5F">
            <w:pPr>
              <w:pStyle w:val="TAH"/>
              <w:rPr>
                <w:lang w:val="fr-FR"/>
              </w:rPr>
            </w:pPr>
            <w:r w:rsidRPr="00671EA7">
              <w:rPr>
                <w:lang w:val="fr-FR"/>
              </w:rPr>
              <w:t>conditions and correlation matrix (</w:t>
            </w:r>
            <w:r w:rsidR="00AF7A63" w:rsidRPr="003A678A">
              <w:rPr>
                <w:lang w:val="fr-FR"/>
              </w:rPr>
              <w:t>Annex J</w:t>
            </w:r>
            <w:r w:rsidRPr="00671EA7">
              <w:rPr>
                <w:lang w:val="fr-FR"/>
              </w:rPr>
              <w:t>)</w:t>
            </w:r>
          </w:p>
        </w:tc>
        <w:tc>
          <w:tcPr>
            <w:tcW w:w="1374" w:type="dxa"/>
            <w:tcBorders>
              <w:top w:val="nil"/>
              <w:left w:val="single" w:sz="4" w:space="0" w:color="auto"/>
              <w:bottom w:val="single" w:sz="4" w:space="0" w:color="auto"/>
              <w:right w:val="single" w:sz="4" w:space="0" w:color="auto"/>
            </w:tcBorders>
            <w:hideMark/>
          </w:tcPr>
          <w:p w14:paraId="2F8E5793"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02C2611F"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6149702"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EF22324" w14:textId="77777777" w:rsidR="005F734A" w:rsidRDefault="005F734A" w:rsidP="001A6C5F">
            <w:pPr>
              <w:pStyle w:val="TAH"/>
              <w:rPr>
                <w:rFonts w:cs="Arial"/>
              </w:rPr>
            </w:pPr>
            <w:r>
              <w:rPr>
                <w:rFonts w:cs="Arial"/>
              </w:rPr>
              <w:t>Burst format C2</w:t>
            </w:r>
          </w:p>
        </w:tc>
      </w:tr>
      <w:tr w:rsidR="005F734A" w14:paraId="2A3F9965" w14:textId="77777777" w:rsidTr="001A6C5F">
        <w:tc>
          <w:tcPr>
            <w:tcW w:w="1372" w:type="dxa"/>
            <w:tcBorders>
              <w:top w:val="single" w:sz="4" w:space="0" w:color="auto"/>
              <w:left w:val="single" w:sz="4" w:space="0" w:color="auto"/>
              <w:bottom w:val="nil"/>
              <w:right w:val="single" w:sz="4" w:space="0" w:color="auto"/>
            </w:tcBorders>
            <w:hideMark/>
          </w:tcPr>
          <w:p w14:paraId="3BDA9C09"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4CA0E2B4"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532600A3"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3F3409B" w14:textId="77777777" w:rsidR="005F734A" w:rsidRDefault="005F734A" w:rsidP="001A6C5F">
            <w:pPr>
              <w:pStyle w:val="TAC"/>
            </w:pPr>
            <w:r>
              <w:rPr>
                <w:rFonts w:cs="Arial"/>
                <w:lang w:eastAsia="zh-CN"/>
              </w:rPr>
              <w:t>0</w:t>
            </w:r>
          </w:p>
        </w:tc>
        <w:tc>
          <w:tcPr>
            <w:tcW w:w="1371" w:type="dxa"/>
          </w:tcPr>
          <w:p w14:paraId="560280E1" w14:textId="77777777" w:rsidR="005F734A" w:rsidRPr="009C2EE8" w:rsidRDefault="005F734A" w:rsidP="001A6C5F">
            <w:pPr>
              <w:pStyle w:val="TAC"/>
            </w:pPr>
            <w:r w:rsidRPr="000F3455">
              <w:t>-11.4</w:t>
            </w:r>
          </w:p>
        </w:tc>
        <w:tc>
          <w:tcPr>
            <w:tcW w:w="1371" w:type="dxa"/>
          </w:tcPr>
          <w:p w14:paraId="39171A45" w14:textId="77777777" w:rsidR="005F734A" w:rsidRPr="008C1EC2" w:rsidRDefault="005F734A" w:rsidP="001A6C5F">
            <w:pPr>
              <w:pStyle w:val="TAC"/>
            </w:pPr>
            <w:r w:rsidRPr="00F81758">
              <w:t>-15.6</w:t>
            </w:r>
          </w:p>
        </w:tc>
        <w:tc>
          <w:tcPr>
            <w:tcW w:w="1371" w:type="dxa"/>
          </w:tcPr>
          <w:p w14:paraId="46579D70" w14:textId="77777777" w:rsidR="005F734A" w:rsidRPr="000F3455" w:rsidRDefault="005F734A" w:rsidP="001A6C5F">
            <w:pPr>
              <w:pStyle w:val="TAC"/>
            </w:pPr>
            <w:r w:rsidRPr="000F3455">
              <w:t>-11.5</w:t>
            </w:r>
          </w:p>
        </w:tc>
      </w:tr>
      <w:tr w:rsidR="005F734A" w14:paraId="2F39A175" w14:textId="77777777" w:rsidTr="001A6C5F">
        <w:tc>
          <w:tcPr>
            <w:tcW w:w="1372" w:type="dxa"/>
            <w:tcBorders>
              <w:top w:val="nil"/>
              <w:left w:val="single" w:sz="4" w:space="0" w:color="auto"/>
              <w:bottom w:val="single" w:sz="4" w:space="0" w:color="auto"/>
              <w:right w:val="single" w:sz="4" w:space="0" w:color="auto"/>
            </w:tcBorders>
          </w:tcPr>
          <w:p w14:paraId="64EC8B02"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619DCB54"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D8E3C2A" w14:textId="77777777" w:rsidR="005F734A" w:rsidRDefault="005F734A"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hideMark/>
          </w:tcPr>
          <w:p w14:paraId="54A7119D" w14:textId="77777777" w:rsidR="005F734A" w:rsidRDefault="005F734A" w:rsidP="001A6C5F">
            <w:pPr>
              <w:pStyle w:val="TAC"/>
            </w:pPr>
            <w:r>
              <w:t>7100</w:t>
            </w:r>
          </w:p>
        </w:tc>
        <w:tc>
          <w:tcPr>
            <w:tcW w:w="1371" w:type="dxa"/>
          </w:tcPr>
          <w:p w14:paraId="285BA5B4" w14:textId="77777777" w:rsidR="005F734A" w:rsidRPr="009C2EE8" w:rsidRDefault="005F734A" w:rsidP="001A6C5F">
            <w:pPr>
              <w:pStyle w:val="TAC"/>
            </w:pPr>
            <w:r w:rsidRPr="000F3455">
              <w:t>-3.9</w:t>
            </w:r>
          </w:p>
        </w:tc>
        <w:tc>
          <w:tcPr>
            <w:tcW w:w="1371" w:type="dxa"/>
          </w:tcPr>
          <w:p w14:paraId="5EF0B2EB" w14:textId="77777777" w:rsidR="005F734A" w:rsidRPr="008C1EC2" w:rsidRDefault="005F734A" w:rsidP="001A6C5F">
            <w:pPr>
              <w:pStyle w:val="TAC"/>
            </w:pPr>
            <w:r w:rsidRPr="00F81758">
              <w:t>-8.7</w:t>
            </w:r>
          </w:p>
        </w:tc>
        <w:tc>
          <w:tcPr>
            <w:tcW w:w="1371" w:type="dxa"/>
          </w:tcPr>
          <w:p w14:paraId="530CDAFB" w14:textId="77777777" w:rsidR="005F734A" w:rsidRPr="000F3455" w:rsidRDefault="005F734A" w:rsidP="001A6C5F">
            <w:pPr>
              <w:pStyle w:val="TAC"/>
            </w:pPr>
            <w:r w:rsidRPr="000F3455">
              <w:t>-3.9</w:t>
            </w:r>
          </w:p>
        </w:tc>
      </w:tr>
    </w:tbl>
    <w:p w14:paraId="5B89AE19" w14:textId="77777777" w:rsidR="005F734A" w:rsidRPr="00931575" w:rsidRDefault="005F734A" w:rsidP="006F1F81"/>
    <w:p w14:paraId="40241F62" w14:textId="77777777" w:rsidR="002C0692" w:rsidRPr="00931575" w:rsidRDefault="002C0692" w:rsidP="002C0692">
      <w:pPr>
        <w:pStyle w:val="Heading4"/>
        <w:rPr>
          <w:lang w:eastAsia="zh-CN"/>
        </w:rPr>
      </w:pPr>
      <w:bookmarkStart w:id="15062" w:name="_Toc45886311"/>
      <w:bookmarkStart w:id="15063" w:name="_Toc53183356"/>
      <w:bookmarkStart w:id="15064" w:name="_Toc58916065"/>
      <w:bookmarkStart w:id="15065" w:name="_Toc58918246"/>
      <w:bookmarkStart w:id="15066" w:name="_Toc66694116"/>
      <w:bookmarkStart w:id="15067" w:name="_Toc74916140"/>
      <w:bookmarkStart w:id="15068" w:name="_Toc76114765"/>
      <w:bookmarkStart w:id="15069" w:name="_Toc76544651"/>
      <w:bookmarkStart w:id="15070" w:name="_Toc82536773"/>
      <w:bookmarkStart w:id="15071" w:name="_Toc89953066"/>
      <w:bookmarkStart w:id="15072" w:name="_Toc98766882"/>
      <w:bookmarkStart w:id="15073" w:name="_Toc99703245"/>
      <w:bookmarkStart w:id="15074" w:name="_Toc106207035"/>
      <w:bookmarkStart w:id="15075" w:name="_Toc115081037"/>
      <w:bookmarkStart w:id="15076" w:name="_Toc121999988"/>
      <w:bookmarkStart w:id="15077" w:name="_Toc124154161"/>
      <w:bookmarkStart w:id="15078" w:name="_Toc124154936"/>
      <w:bookmarkStart w:id="15079" w:name="_Toc131560791"/>
      <w:bookmarkStart w:id="15080" w:name="_Toc137394491"/>
      <w:bookmarkStart w:id="15081" w:name="_Toc163475597"/>
      <w:bookmarkStart w:id="15082" w:name="_Toc176783927"/>
      <w:r w:rsidRPr="00931575">
        <w:t>8.4.1.6</w:t>
      </w:r>
      <w:r w:rsidRPr="00931575">
        <w:tab/>
        <w:t>Test requirement for high speed train</w:t>
      </w:r>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p>
    <w:p w14:paraId="44D4CB18" w14:textId="77777777" w:rsidR="002C0692" w:rsidRPr="00931575" w:rsidRDefault="002C0692" w:rsidP="0096131C">
      <w:pPr>
        <w:pStyle w:val="Heading5"/>
        <w:rPr>
          <w:rFonts w:cs="Arial"/>
          <w:i/>
          <w:iCs/>
          <w:szCs w:val="22"/>
        </w:rPr>
      </w:pPr>
      <w:bookmarkStart w:id="15083" w:name="_Toc45886312"/>
      <w:bookmarkStart w:id="15084" w:name="_Toc53183357"/>
      <w:bookmarkStart w:id="15085" w:name="_Toc58916066"/>
      <w:bookmarkStart w:id="15086" w:name="_Toc58918247"/>
      <w:bookmarkStart w:id="15087" w:name="_Toc66694117"/>
      <w:bookmarkStart w:id="15088" w:name="_Toc74916141"/>
      <w:bookmarkStart w:id="15089" w:name="_Toc76114766"/>
      <w:bookmarkStart w:id="15090" w:name="_Toc76544652"/>
      <w:bookmarkStart w:id="15091" w:name="_Toc82536774"/>
      <w:bookmarkStart w:id="15092" w:name="_Toc89953067"/>
      <w:bookmarkStart w:id="15093" w:name="_Toc98766883"/>
      <w:bookmarkStart w:id="15094" w:name="_Toc99703246"/>
      <w:bookmarkStart w:id="15095" w:name="_Toc106207036"/>
      <w:bookmarkStart w:id="15096" w:name="_Toc115081038"/>
      <w:bookmarkStart w:id="15097" w:name="_Toc121999989"/>
      <w:bookmarkStart w:id="15098" w:name="_Toc124154162"/>
      <w:bookmarkStart w:id="15099" w:name="_Toc124154937"/>
      <w:bookmarkStart w:id="15100" w:name="_Toc131560792"/>
      <w:bookmarkStart w:id="15101" w:name="_Toc137394492"/>
      <w:bookmarkStart w:id="15102" w:name="_Toc163475598"/>
      <w:bookmarkStart w:id="15103" w:name="_Toc176783928"/>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7EFC3A0" w:rsidR="00671831" w:rsidRPr="00671EA7" w:rsidRDefault="00671831" w:rsidP="006F1F81">
            <w:pPr>
              <w:pStyle w:val="TAH"/>
              <w:rPr>
                <w:lang w:val="fr-FR"/>
              </w:rPr>
            </w:pPr>
            <w:r w:rsidRPr="00671EA7">
              <w:rPr>
                <w:lang w:val="fr-FR"/>
              </w:rPr>
              <w:t>conditions and correlation matrix (</w:t>
            </w:r>
            <w:r w:rsidR="00671EA7" w:rsidRPr="003A678A">
              <w:rPr>
                <w:lang w:val="fr-FR"/>
              </w:rPr>
              <w:t>Annex J</w:t>
            </w:r>
            <w:r w:rsidRPr="00671EA7">
              <w:rPr>
                <w:lang w:val="fr-FR"/>
              </w:rPr>
              <w:t>)</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lastRenderedPageBreak/>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7430CCAE" w:rsidR="00671831" w:rsidRPr="00235D99" w:rsidRDefault="00671831" w:rsidP="006F1F81">
            <w:pPr>
              <w:pStyle w:val="TAH"/>
              <w:rPr>
                <w:lang w:val="fr-FR"/>
              </w:rPr>
            </w:pPr>
            <w:r w:rsidRPr="00235D99">
              <w:rPr>
                <w:lang w:val="fr-FR"/>
              </w:rPr>
              <w:t>conditions and correlation matrix (</w:t>
            </w:r>
            <w:r w:rsidR="00671EA7" w:rsidRPr="003A678A">
              <w:rPr>
                <w:lang w:val="fr-FR"/>
              </w:rPr>
              <w:t>Annex J</w:t>
            </w:r>
            <w:r w:rsidRPr="00235D99">
              <w:rPr>
                <w:lang w:val="fr-FR"/>
              </w:rPr>
              <w:t>)</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5104" w:name="_Toc106207037"/>
      <w:bookmarkStart w:id="15105" w:name="_Toc115081039"/>
      <w:bookmarkStart w:id="15106" w:name="_Toc121999990"/>
      <w:bookmarkStart w:id="15107" w:name="_Toc124154163"/>
      <w:bookmarkStart w:id="15108" w:name="_Toc124154938"/>
      <w:bookmarkStart w:id="15109" w:name="_Toc131560793"/>
      <w:bookmarkStart w:id="15110" w:name="_Toc137394493"/>
      <w:bookmarkStart w:id="15111" w:name="_Toc163475599"/>
      <w:bookmarkStart w:id="15112" w:name="_Toc176783929"/>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5104"/>
      <w:bookmarkEnd w:id="15105"/>
      <w:bookmarkEnd w:id="15106"/>
      <w:bookmarkEnd w:id="15107"/>
      <w:bookmarkEnd w:id="15108"/>
      <w:bookmarkEnd w:id="15109"/>
      <w:bookmarkEnd w:id="15110"/>
      <w:bookmarkEnd w:id="15111"/>
      <w:bookmarkEnd w:id="15112"/>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1997"/>
        <w:gridCol w:w="1127"/>
        <w:gridCol w:w="1577"/>
      </w:tblGrid>
      <w:tr w:rsidR="00FD2304" w:rsidRPr="002A5B4B" w14:paraId="0359D601" w14:textId="77777777" w:rsidTr="001A6C5F">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0F291D35" w:rsidR="00FD2304" w:rsidRPr="002A5B4B" w:rsidRDefault="00FD2304" w:rsidP="006F1F81">
            <w:pPr>
              <w:pStyle w:val="TAH"/>
              <w:rPr>
                <w:rFonts w:eastAsia="DengXian"/>
              </w:rPr>
            </w:pPr>
            <w:r w:rsidRPr="002A5B4B">
              <w:rPr>
                <w:rFonts w:eastAsia="DengXian"/>
              </w:rPr>
              <w:t xml:space="preserve">conditions (Annex </w:t>
            </w:r>
            <w:r w:rsidR="00235D99">
              <w:rPr>
                <w:rFonts w:eastAsia="DengXian"/>
              </w:rPr>
              <w:t>J</w:t>
            </w:r>
            <w:r w:rsidRPr="002A5B4B">
              <w:rPr>
                <w:rFonts w:eastAsia="DengXian"/>
              </w:rPr>
              <w:t>)</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1A6C5F">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1A6C5F">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5113" w:name="_Toc74916142"/>
      <w:bookmarkStart w:id="15114" w:name="_Toc76114767"/>
      <w:bookmarkStart w:id="15115" w:name="_Toc76544653"/>
      <w:bookmarkStart w:id="15116" w:name="_Toc82536775"/>
      <w:bookmarkStart w:id="15117" w:name="_Toc89953068"/>
      <w:bookmarkStart w:id="15118" w:name="_Toc98766884"/>
      <w:bookmarkStart w:id="15119" w:name="_Toc99703247"/>
      <w:bookmarkStart w:id="15120" w:name="_Toc106207038"/>
      <w:bookmarkStart w:id="15121" w:name="_Toc115081040"/>
      <w:bookmarkStart w:id="15122" w:name="_Toc121999991"/>
      <w:bookmarkStart w:id="15123" w:name="_Toc124154164"/>
      <w:bookmarkStart w:id="15124" w:name="_Toc124154939"/>
      <w:bookmarkStart w:id="15125" w:name="_Toc131560794"/>
      <w:bookmarkStart w:id="15126" w:name="_Toc137394494"/>
      <w:bookmarkStart w:id="15127" w:name="_Toc163475600"/>
      <w:bookmarkStart w:id="15128" w:name="_Toc176783930"/>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p>
    <w:p w14:paraId="1D9F5568" w14:textId="77777777" w:rsidR="00AB48FC" w:rsidRDefault="00AB48FC" w:rsidP="00AB48FC">
      <w:pPr>
        <w:pStyle w:val="Heading5"/>
        <w:rPr>
          <w:rFonts w:cs="Arial"/>
          <w:i/>
          <w:iCs/>
          <w:szCs w:val="22"/>
        </w:rPr>
      </w:pPr>
      <w:bookmarkStart w:id="15129" w:name="_Toc74916143"/>
      <w:bookmarkStart w:id="15130" w:name="_Toc76114768"/>
      <w:bookmarkStart w:id="15131" w:name="_Toc76544654"/>
      <w:bookmarkStart w:id="15132" w:name="_Toc82536776"/>
      <w:bookmarkStart w:id="15133" w:name="_Toc89953069"/>
      <w:bookmarkStart w:id="15134" w:name="_Toc98766885"/>
      <w:bookmarkStart w:id="15135" w:name="_Toc99703248"/>
      <w:bookmarkStart w:id="15136" w:name="_Toc106207039"/>
      <w:bookmarkStart w:id="15137" w:name="_Toc115081041"/>
      <w:bookmarkStart w:id="15138" w:name="_Toc121999992"/>
      <w:bookmarkStart w:id="15139" w:name="_Toc124154165"/>
      <w:bookmarkStart w:id="15140" w:name="_Toc124154940"/>
      <w:bookmarkStart w:id="15141" w:name="_Toc131560795"/>
      <w:bookmarkStart w:id="15142" w:name="_Toc137394495"/>
      <w:bookmarkStart w:id="15143" w:name="_Toc163475601"/>
      <w:bookmarkStart w:id="15144" w:name="_Toc176783931"/>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p>
    <w:p w14:paraId="049C3460" w14:textId="4DB6791A"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w:t>
      </w:r>
      <w:r w:rsidR="00FE420F">
        <w:t>2</w:t>
      </w:r>
      <w:r>
        <w:t>.</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3752469B" w:rsidR="00AB48FC" w:rsidRPr="001E0DF1" w:rsidRDefault="00AB48FC" w:rsidP="006F1F81">
            <w:pPr>
              <w:pStyle w:val="TAH"/>
              <w:rPr>
                <w:lang w:val="fr-FR"/>
              </w:rPr>
            </w:pPr>
            <w:r w:rsidRPr="001E0DF1">
              <w:rPr>
                <w:lang w:val="fr-FR"/>
              </w:rPr>
              <w:t xml:space="preserve">conditions and correlation matrix (Annex </w:t>
            </w:r>
            <w:r w:rsidR="001E0DF1" w:rsidRPr="001E0DF1">
              <w:rPr>
                <w:lang w:val="fr-FR"/>
              </w:rPr>
              <w:t>J</w:t>
            </w:r>
            <w:r w:rsidRPr="001E0DF1">
              <w:rPr>
                <w:lang w:val="fr-FR"/>
              </w:rPr>
              <w:t>)</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6A6B85AB" w:rsidR="00AB48FC" w:rsidRPr="00AC3B5E" w:rsidRDefault="00AB48FC" w:rsidP="006F1F81">
            <w:pPr>
              <w:pStyle w:val="TAH"/>
              <w:rPr>
                <w:lang w:val="fr-FR"/>
              </w:rPr>
            </w:pPr>
            <w:r w:rsidRPr="00AC3B5E">
              <w:rPr>
                <w:lang w:val="fr-FR"/>
              </w:rPr>
              <w:t xml:space="preserve">conditions and correlation matrix (Annex </w:t>
            </w:r>
            <w:r w:rsidR="001E0DF1"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5F280AB5" w:rsidR="00AB48FC" w:rsidRDefault="00AB48FC" w:rsidP="006F1F81"/>
    <w:p w14:paraId="5D3D1BB1" w14:textId="77777777" w:rsidR="008D716B" w:rsidRDefault="008D716B" w:rsidP="008D716B">
      <w:pPr>
        <w:pStyle w:val="Heading5"/>
        <w:rPr>
          <w:rFonts w:cs="Arial"/>
          <w:i/>
          <w:iCs/>
          <w:szCs w:val="22"/>
        </w:rPr>
      </w:pPr>
      <w:bookmarkStart w:id="15145" w:name="_Toc131560796"/>
      <w:bookmarkStart w:id="15146" w:name="_Toc137394496"/>
      <w:bookmarkStart w:id="15147" w:name="_Toc163475602"/>
      <w:bookmarkStart w:id="15148" w:name="_Toc176783932"/>
      <w:r>
        <w:t>8.</w:t>
      </w:r>
      <w:r>
        <w:rPr>
          <w:lang w:eastAsia="zh-CN"/>
        </w:rPr>
        <w:t>4</w:t>
      </w:r>
      <w:r>
        <w:t>.</w:t>
      </w:r>
      <w:r>
        <w:rPr>
          <w:lang w:eastAsia="zh-CN"/>
        </w:rPr>
        <w:t>1</w:t>
      </w:r>
      <w:r>
        <w:t>.</w:t>
      </w:r>
      <w:r>
        <w:rPr>
          <w:lang w:eastAsia="zh-CN"/>
        </w:rPr>
        <w:t>7</w:t>
      </w:r>
      <w:r>
        <w:t>.2</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2-O</w:t>
      </w:r>
      <w:bookmarkEnd w:id="15145"/>
      <w:bookmarkEnd w:id="15146"/>
      <w:bookmarkEnd w:id="15147"/>
      <w:bookmarkEnd w:id="15148"/>
    </w:p>
    <w:p w14:paraId="0C5C3AE8" w14:textId="77777777" w:rsidR="008D716B" w:rsidRDefault="008D716B" w:rsidP="008D716B">
      <w:r>
        <w:t>Pfa shall not exceed 0.1%. Pd shall not be below 99% for the SNRs in tables 8.4.1.7</w:t>
      </w:r>
      <w:r>
        <w:rPr>
          <w:lang w:eastAsia="zh-CN"/>
        </w:rPr>
        <w:t>.2</w:t>
      </w:r>
      <w:r>
        <w:t>-1</w:t>
      </w:r>
      <w:r>
        <w:rPr>
          <w:lang w:eastAsia="zh-CN"/>
        </w:rPr>
        <w:t xml:space="preserve"> to </w:t>
      </w:r>
      <w:r>
        <w:t>8.4.1.7</w:t>
      </w:r>
      <w:r>
        <w:rPr>
          <w:lang w:eastAsia="zh-CN"/>
        </w:rPr>
        <w:t>.2</w:t>
      </w:r>
      <w:r>
        <w:t>-3.</w:t>
      </w:r>
    </w:p>
    <w:p w14:paraId="494C9572" w14:textId="77777777" w:rsidR="008D716B" w:rsidRDefault="008D716B" w:rsidP="008D716B">
      <w:pPr>
        <w:pStyle w:val="TH"/>
      </w:pPr>
      <w:r>
        <w:lastRenderedPageBreak/>
        <w:t>Table 8.4.</w:t>
      </w:r>
      <w:r>
        <w:rPr>
          <w:lang w:eastAsia="zh-CN"/>
        </w:rPr>
        <w:t>1</w:t>
      </w:r>
      <w:r>
        <w:t>.7.2-1: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EA9344A" w14:textId="77777777" w:rsidTr="001A6C5F">
        <w:tc>
          <w:tcPr>
            <w:tcW w:w="1372" w:type="dxa"/>
            <w:tcBorders>
              <w:top w:val="single" w:sz="4" w:space="0" w:color="auto"/>
              <w:left w:val="single" w:sz="4" w:space="0" w:color="auto"/>
              <w:bottom w:val="nil"/>
              <w:right w:val="single" w:sz="4" w:space="0" w:color="auto"/>
            </w:tcBorders>
            <w:hideMark/>
          </w:tcPr>
          <w:p w14:paraId="1A0E14FA"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29477724"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35B25C06"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168111A6"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08EBB02" w14:textId="77777777" w:rsidR="008D716B" w:rsidRDefault="008D716B" w:rsidP="001A6C5F">
            <w:pPr>
              <w:pStyle w:val="TAH"/>
            </w:pPr>
            <w:r>
              <w:t>SNR (dB)</w:t>
            </w:r>
          </w:p>
        </w:tc>
      </w:tr>
      <w:tr w:rsidR="008D716B" w14:paraId="3D1ACC8A" w14:textId="77777777" w:rsidTr="001A6C5F">
        <w:tc>
          <w:tcPr>
            <w:tcW w:w="1372" w:type="dxa"/>
            <w:tcBorders>
              <w:top w:val="nil"/>
              <w:left w:val="single" w:sz="4" w:space="0" w:color="auto"/>
              <w:bottom w:val="single" w:sz="4" w:space="0" w:color="auto"/>
              <w:right w:val="single" w:sz="4" w:space="0" w:color="auto"/>
            </w:tcBorders>
            <w:hideMark/>
          </w:tcPr>
          <w:p w14:paraId="2C47B867"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5679FFC3"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55CC76" w14:textId="39F3D766"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73917E91"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FB1674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43D2F5B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F2943CD" w14:textId="77777777" w:rsidR="008D716B" w:rsidRDefault="008D716B" w:rsidP="001A6C5F">
            <w:pPr>
              <w:pStyle w:val="TAH"/>
              <w:rPr>
                <w:rFonts w:cs="Arial"/>
              </w:rPr>
            </w:pPr>
            <w:r>
              <w:rPr>
                <w:rFonts w:cs="Arial"/>
              </w:rPr>
              <w:t>Burst format C2</w:t>
            </w:r>
          </w:p>
        </w:tc>
      </w:tr>
      <w:tr w:rsidR="008D716B" w14:paraId="524D2D3E" w14:textId="77777777" w:rsidTr="001A6C5F">
        <w:tc>
          <w:tcPr>
            <w:tcW w:w="1372" w:type="dxa"/>
            <w:tcBorders>
              <w:top w:val="single" w:sz="4" w:space="0" w:color="auto"/>
              <w:left w:val="single" w:sz="4" w:space="0" w:color="auto"/>
              <w:bottom w:val="nil"/>
              <w:right w:val="single" w:sz="4" w:space="0" w:color="auto"/>
            </w:tcBorders>
            <w:hideMark/>
          </w:tcPr>
          <w:p w14:paraId="4825A565"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6746F6AB"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871FC4D"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37E8EB51" w14:textId="77777777" w:rsidR="008D716B" w:rsidRDefault="008D716B" w:rsidP="001A6C5F">
            <w:pPr>
              <w:pStyle w:val="TAC"/>
            </w:pPr>
            <w:r>
              <w:rPr>
                <w:rFonts w:cs="Arial"/>
                <w:lang w:eastAsia="zh-CN"/>
              </w:rPr>
              <w:t>0</w:t>
            </w:r>
          </w:p>
        </w:tc>
        <w:tc>
          <w:tcPr>
            <w:tcW w:w="1371" w:type="dxa"/>
          </w:tcPr>
          <w:p w14:paraId="7D9857FE" w14:textId="77777777" w:rsidR="008D716B" w:rsidRPr="009C2EE8" w:rsidRDefault="008D716B" w:rsidP="001A6C5F">
            <w:pPr>
              <w:pStyle w:val="TAC"/>
            </w:pPr>
            <w:r w:rsidRPr="009C2EE8">
              <w:t>-17.6</w:t>
            </w:r>
          </w:p>
        </w:tc>
        <w:tc>
          <w:tcPr>
            <w:tcW w:w="1371" w:type="dxa"/>
          </w:tcPr>
          <w:p w14:paraId="587495BF" w14:textId="77777777" w:rsidR="008D716B" w:rsidRPr="008C1EC2" w:rsidRDefault="008D716B" w:rsidP="001A6C5F">
            <w:pPr>
              <w:pStyle w:val="TAC"/>
            </w:pPr>
            <w:r w:rsidRPr="00F81758">
              <w:t>-21.8</w:t>
            </w:r>
          </w:p>
        </w:tc>
        <w:tc>
          <w:tcPr>
            <w:tcW w:w="1371" w:type="dxa"/>
          </w:tcPr>
          <w:p w14:paraId="0BA19E93" w14:textId="77777777" w:rsidR="008D716B" w:rsidRPr="009C2EE8" w:rsidRDefault="008D716B" w:rsidP="001A6C5F">
            <w:pPr>
              <w:pStyle w:val="TAC"/>
            </w:pPr>
            <w:r w:rsidRPr="009C2EE8">
              <w:t>-17.6</w:t>
            </w:r>
          </w:p>
        </w:tc>
      </w:tr>
      <w:tr w:rsidR="008D716B" w14:paraId="3CC88CCA" w14:textId="77777777" w:rsidTr="001A6C5F">
        <w:tc>
          <w:tcPr>
            <w:tcW w:w="1372" w:type="dxa"/>
            <w:tcBorders>
              <w:top w:val="nil"/>
              <w:left w:val="single" w:sz="4" w:space="0" w:color="auto"/>
              <w:bottom w:val="single" w:sz="4" w:space="0" w:color="auto"/>
              <w:right w:val="single" w:sz="4" w:space="0" w:color="auto"/>
            </w:tcBorders>
          </w:tcPr>
          <w:p w14:paraId="75CD741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65EABA7E"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9015999"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43D73D04" w14:textId="77777777" w:rsidR="008D716B" w:rsidRDefault="008D716B" w:rsidP="001A6C5F">
            <w:pPr>
              <w:pStyle w:val="TAC"/>
            </w:pPr>
            <w:r>
              <w:t>7100</w:t>
            </w:r>
          </w:p>
        </w:tc>
        <w:tc>
          <w:tcPr>
            <w:tcW w:w="1371" w:type="dxa"/>
          </w:tcPr>
          <w:p w14:paraId="334C94CD" w14:textId="77777777" w:rsidR="008D716B" w:rsidRPr="009C2EE8" w:rsidRDefault="008D716B" w:rsidP="001A6C5F">
            <w:pPr>
              <w:pStyle w:val="TAC"/>
            </w:pPr>
            <w:r w:rsidRPr="009C2EE8">
              <w:t>-10.3</w:t>
            </w:r>
          </w:p>
        </w:tc>
        <w:tc>
          <w:tcPr>
            <w:tcW w:w="1371" w:type="dxa"/>
          </w:tcPr>
          <w:p w14:paraId="1BF547DA" w14:textId="77777777" w:rsidR="008D716B" w:rsidRPr="008C1EC2" w:rsidRDefault="008D716B" w:rsidP="001A6C5F">
            <w:pPr>
              <w:pStyle w:val="TAC"/>
            </w:pPr>
            <w:r w:rsidRPr="00F81758">
              <w:t>-13.2</w:t>
            </w:r>
          </w:p>
        </w:tc>
        <w:tc>
          <w:tcPr>
            <w:tcW w:w="1371" w:type="dxa"/>
          </w:tcPr>
          <w:p w14:paraId="2BD245B2" w14:textId="77777777" w:rsidR="008D716B" w:rsidRPr="009C2EE8" w:rsidRDefault="008D716B" w:rsidP="001A6C5F">
            <w:pPr>
              <w:pStyle w:val="TAC"/>
            </w:pPr>
            <w:r w:rsidRPr="009C2EE8">
              <w:t>-10.1</w:t>
            </w:r>
          </w:p>
        </w:tc>
      </w:tr>
    </w:tbl>
    <w:p w14:paraId="74CDF407" w14:textId="77777777" w:rsidR="008D716B" w:rsidRDefault="008D716B" w:rsidP="008D716B"/>
    <w:p w14:paraId="1C1797CC" w14:textId="77777777" w:rsidR="008D716B" w:rsidRDefault="008D716B" w:rsidP="008D716B">
      <w:pPr>
        <w:pStyle w:val="TH"/>
      </w:pPr>
      <w:r>
        <w:t>Table 8.4.</w:t>
      </w:r>
      <w:r>
        <w:rPr>
          <w:lang w:eastAsia="zh-CN"/>
        </w:rPr>
        <w:t>1</w:t>
      </w:r>
      <w:r>
        <w:t>.7.2-2: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7C80D47" w14:textId="77777777" w:rsidTr="001A6C5F">
        <w:tc>
          <w:tcPr>
            <w:tcW w:w="1372" w:type="dxa"/>
            <w:tcBorders>
              <w:top w:val="single" w:sz="4" w:space="0" w:color="auto"/>
              <w:left w:val="single" w:sz="4" w:space="0" w:color="auto"/>
              <w:bottom w:val="nil"/>
              <w:right w:val="single" w:sz="4" w:space="0" w:color="auto"/>
            </w:tcBorders>
            <w:hideMark/>
          </w:tcPr>
          <w:p w14:paraId="50272C46"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9DA57FE"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6E6798"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E88EE29"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462580B9" w14:textId="77777777" w:rsidR="008D716B" w:rsidRDefault="008D716B" w:rsidP="001A6C5F">
            <w:pPr>
              <w:pStyle w:val="TAH"/>
            </w:pPr>
            <w:r>
              <w:t>SNR (dB)</w:t>
            </w:r>
          </w:p>
        </w:tc>
      </w:tr>
      <w:tr w:rsidR="008D716B" w14:paraId="022BC08B" w14:textId="77777777" w:rsidTr="001A6C5F">
        <w:tc>
          <w:tcPr>
            <w:tcW w:w="1372" w:type="dxa"/>
            <w:tcBorders>
              <w:top w:val="nil"/>
              <w:left w:val="single" w:sz="4" w:space="0" w:color="auto"/>
              <w:bottom w:val="single" w:sz="4" w:space="0" w:color="auto"/>
              <w:right w:val="single" w:sz="4" w:space="0" w:color="auto"/>
            </w:tcBorders>
            <w:hideMark/>
          </w:tcPr>
          <w:p w14:paraId="40B22EF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EC183B8"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30E6DB39" w14:textId="5A9B3B92"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2374E816"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F8475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DD4D88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39836E50" w14:textId="77777777" w:rsidR="008D716B" w:rsidRDefault="008D716B" w:rsidP="001A6C5F">
            <w:pPr>
              <w:pStyle w:val="TAH"/>
              <w:rPr>
                <w:rFonts w:cs="Arial"/>
              </w:rPr>
            </w:pPr>
            <w:r>
              <w:rPr>
                <w:rFonts w:cs="Arial"/>
              </w:rPr>
              <w:t>Burst format C2</w:t>
            </w:r>
          </w:p>
        </w:tc>
      </w:tr>
      <w:tr w:rsidR="008D716B" w14:paraId="148AA957" w14:textId="77777777" w:rsidTr="001A6C5F">
        <w:tc>
          <w:tcPr>
            <w:tcW w:w="1372" w:type="dxa"/>
            <w:tcBorders>
              <w:top w:val="single" w:sz="4" w:space="0" w:color="auto"/>
              <w:left w:val="single" w:sz="4" w:space="0" w:color="auto"/>
              <w:bottom w:val="nil"/>
              <w:right w:val="single" w:sz="4" w:space="0" w:color="auto"/>
            </w:tcBorders>
            <w:hideMark/>
          </w:tcPr>
          <w:p w14:paraId="638640ED"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075B94A"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F5219A9"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BAF30B2" w14:textId="77777777" w:rsidR="008D716B" w:rsidRDefault="008D716B" w:rsidP="001A6C5F">
            <w:pPr>
              <w:pStyle w:val="TAC"/>
            </w:pPr>
            <w:r>
              <w:rPr>
                <w:rFonts w:cs="Arial"/>
                <w:lang w:eastAsia="zh-CN"/>
              </w:rPr>
              <w:t>0</w:t>
            </w:r>
          </w:p>
        </w:tc>
        <w:tc>
          <w:tcPr>
            <w:tcW w:w="1371" w:type="dxa"/>
          </w:tcPr>
          <w:p w14:paraId="0AEC27BC" w14:textId="77777777" w:rsidR="008D716B" w:rsidRPr="009C2EE8" w:rsidRDefault="008D716B" w:rsidP="001A6C5F">
            <w:pPr>
              <w:pStyle w:val="TAC"/>
            </w:pPr>
            <w:r w:rsidRPr="009C2EE8">
              <w:t>-20.6</w:t>
            </w:r>
          </w:p>
        </w:tc>
        <w:tc>
          <w:tcPr>
            <w:tcW w:w="1371" w:type="dxa"/>
          </w:tcPr>
          <w:p w14:paraId="20BD0F92" w14:textId="77777777" w:rsidR="008D716B" w:rsidRPr="008C1EC2" w:rsidRDefault="008D716B" w:rsidP="001A6C5F">
            <w:pPr>
              <w:pStyle w:val="TAC"/>
            </w:pPr>
            <w:r w:rsidRPr="00F81758">
              <w:t>-24.7</w:t>
            </w:r>
          </w:p>
        </w:tc>
        <w:tc>
          <w:tcPr>
            <w:tcW w:w="1371" w:type="dxa"/>
          </w:tcPr>
          <w:p w14:paraId="100B1754" w14:textId="77777777" w:rsidR="008D716B" w:rsidRPr="009C2EE8" w:rsidRDefault="008D716B" w:rsidP="001A6C5F">
            <w:pPr>
              <w:pStyle w:val="TAC"/>
            </w:pPr>
            <w:r w:rsidRPr="009C2EE8">
              <w:t>-20.5</w:t>
            </w:r>
          </w:p>
        </w:tc>
      </w:tr>
      <w:tr w:rsidR="008D716B" w14:paraId="77CCE870" w14:textId="77777777" w:rsidTr="001A6C5F">
        <w:tc>
          <w:tcPr>
            <w:tcW w:w="1372" w:type="dxa"/>
            <w:tcBorders>
              <w:top w:val="nil"/>
              <w:left w:val="single" w:sz="4" w:space="0" w:color="auto"/>
              <w:bottom w:val="single" w:sz="4" w:space="0" w:color="auto"/>
              <w:right w:val="single" w:sz="4" w:space="0" w:color="auto"/>
            </w:tcBorders>
          </w:tcPr>
          <w:p w14:paraId="268F2E7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5DF59BF6"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326D1053"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tcPr>
          <w:p w14:paraId="1D17FF78" w14:textId="77777777" w:rsidR="008D716B" w:rsidRDefault="008D716B" w:rsidP="001A6C5F">
            <w:pPr>
              <w:pStyle w:val="TAC"/>
            </w:pPr>
            <w:r>
              <w:t>7100</w:t>
            </w:r>
          </w:p>
        </w:tc>
        <w:tc>
          <w:tcPr>
            <w:tcW w:w="1371" w:type="dxa"/>
          </w:tcPr>
          <w:p w14:paraId="3CB064BA" w14:textId="77777777" w:rsidR="008D716B" w:rsidRPr="009C2EE8" w:rsidRDefault="008D716B" w:rsidP="001A6C5F">
            <w:pPr>
              <w:pStyle w:val="TAC"/>
            </w:pPr>
            <w:r w:rsidRPr="009C2EE8">
              <w:t>-13.4</w:t>
            </w:r>
          </w:p>
        </w:tc>
        <w:tc>
          <w:tcPr>
            <w:tcW w:w="1371" w:type="dxa"/>
          </w:tcPr>
          <w:p w14:paraId="56150E02" w14:textId="77777777" w:rsidR="008D716B" w:rsidRPr="008C1EC2" w:rsidRDefault="008D716B" w:rsidP="001A6C5F">
            <w:pPr>
              <w:pStyle w:val="TAC"/>
            </w:pPr>
            <w:r w:rsidRPr="00F81758">
              <w:t>-16.3</w:t>
            </w:r>
          </w:p>
        </w:tc>
        <w:tc>
          <w:tcPr>
            <w:tcW w:w="1371" w:type="dxa"/>
          </w:tcPr>
          <w:p w14:paraId="00C745C9" w14:textId="77777777" w:rsidR="008D716B" w:rsidRPr="009C2EE8" w:rsidRDefault="008D716B" w:rsidP="001A6C5F">
            <w:pPr>
              <w:pStyle w:val="TAC"/>
            </w:pPr>
            <w:r w:rsidRPr="009C2EE8">
              <w:t>-13.4</w:t>
            </w:r>
          </w:p>
        </w:tc>
      </w:tr>
    </w:tbl>
    <w:p w14:paraId="0AFE0847" w14:textId="77777777" w:rsidR="008D716B" w:rsidRDefault="008D716B" w:rsidP="008D716B"/>
    <w:p w14:paraId="4E9046E9" w14:textId="77777777" w:rsidR="008D716B" w:rsidRDefault="008D716B" w:rsidP="008D716B">
      <w:pPr>
        <w:pStyle w:val="TH"/>
      </w:pPr>
      <w:r>
        <w:t>Table 8.4.</w:t>
      </w:r>
      <w:r>
        <w:rPr>
          <w:lang w:eastAsia="zh-CN"/>
        </w:rPr>
        <w:t>1</w:t>
      </w:r>
      <w:r>
        <w:t>.7.2-3: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480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7226A206" w14:textId="77777777" w:rsidTr="001A6C5F">
        <w:tc>
          <w:tcPr>
            <w:tcW w:w="1372" w:type="dxa"/>
            <w:tcBorders>
              <w:top w:val="single" w:sz="4" w:space="0" w:color="auto"/>
              <w:left w:val="single" w:sz="4" w:space="0" w:color="auto"/>
              <w:bottom w:val="nil"/>
              <w:right w:val="single" w:sz="4" w:space="0" w:color="auto"/>
            </w:tcBorders>
            <w:hideMark/>
          </w:tcPr>
          <w:p w14:paraId="0FFD3E8D"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1555BE7"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42B354A1"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4C288AA"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601E7CD" w14:textId="77777777" w:rsidR="008D716B" w:rsidRDefault="008D716B" w:rsidP="001A6C5F">
            <w:pPr>
              <w:pStyle w:val="TAH"/>
            </w:pPr>
            <w:r>
              <w:t>SNR (dB)</w:t>
            </w:r>
          </w:p>
        </w:tc>
      </w:tr>
      <w:tr w:rsidR="008D716B" w14:paraId="091F1AED" w14:textId="77777777" w:rsidTr="001A6C5F">
        <w:tc>
          <w:tcPr>
            <w:tcW w:w="1372" w:type="dxa"/>
            <w:tcBorders>
              <w:top w:val="nil"/>
              <w:left w:val="single" w:sz="4" w:space="0" w:color="auto"/>
              <w:bottom w:val="single" w:sz="4" w:space="0" w:color="auto"/>
              <w:right w:val="single" w:sz="4" w:space="0" w:color="auto"/>
            </w:tcBorders>
            <w:hideMark/>
          </w:tcPr>
          <w:p w14:paraId="4F22B85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207AF1E"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BD5B184" w14:textId="10492FE0" w:rsidR="008D716B" w:rsidRPr="00D91F35" w:rsidRDefault="008D716B" w:rsidP="001A6C5F">
            <w:pPr>
              <w:pStyle w:val="TAH"/>
              <w:rPr>
                <w:lang w:val="fr-FR"/>
              </w:rPr>
            </w:pPr>
            <w:r w:rsidRPr="00D91F35">
              <w:rPr>
                <w:lang w:val="fr-FR"/>
              </w:rPr>
              <w:t xml:space="preserve">conditions and correlation matrix (Annex </w:t>
            </w:r>
            <w:r w:rsidR="00AC3B5E" w:rsidRPr="00D91F35">
              <w:rPr>
                <w:lang w:val="fr-FR"/>
              </w:rPr>
              <w:t>J</w:t>
            </w:r>
            <w:r w:rsidRPr="00D91F35">
              <w:rPr>
                <w:lang w:val="fr-FR"/>
              </w:rPr>
              <w:t>)</w:t>
            </w:r>
          </w:p>
        </w:tc>
        <w:tc>
          <w:tcPr>
            <w:tcW w:w="1374" w:type="dxa"/>
            <w:tcBorders>
              <w:top w:val="nil"/>
              <w:left w:val="single" w:sz="4" w:space="0" w:color="auto"/>
              <w:bottom w:val="single" w:sz="4" w:space="0" w:color="auto"/>
              <w:right w:val="single" w:sz="4" w:space="0" w:color="auto"/>
            </w:tcBorders>
            <w:hideMark/>
          </w:tcPr>
          <w:p w14:paraId="500807D2"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F20DF39"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B20890B"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A361DB8" w14:textId="77777777" w:rsidR="008D716B" w:rsidRDefault="008D716B" w:rsidP="001A6C5F">
            <w:pPr>
              <w:pStyle w:val="TAH"/>
              <w:rPr>
                <w:rFonts w:cs="Arial"/>
              </w:rPr>
            </w:pPr>
            <w:r>
              <w:rPr>
                <w:rFonts w:cs="Arial"/>
              </w:rPr>
              <w:t>Burst format C2</w:t>
            </w:r>
          </w:p>
        </w:tc>
      </w:tr>
      <w:tr w:rsidR="008D716B" w14:paraId="31001101" w14:textId="77777777" w:rsidTr="001A6C5F">
        <w:tc>
          <w:tcPr>
            <w:tcW w:w="1372" w:type="dxa"/>
            <w:tcBorders>
              <w:top w:val="single" w:sz="4" w:space="0" w:color="auto"/>
              <w:left w:val="single" w:sz="4" w:space="0" w:color="auto"/>
              <w:bottom w:val="nil"/>
              <w:right w:val="single" w:sz="4" w:space="0" w:color="auto"/>
            </w:tcBorders>
            <w:hideMark/>
          </w:tcPr>
          <w:p w14:paraId="0958ABFA"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29CA39F0"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4E1D74CB"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5B1669F5" w14:textId="77777777" w:rsidR="008D716B" w:rsidRDefault="008D716B" w:rsidP="001A6C5F">
            <w:pPr>
              <w:pStyle w:val="TAC"/>
            </w:pPr>
            <w:r>
              <w:rPr>
                <w:rFonts w:cs="Arial"/>
                <w:lang w:eastAsia="zh-CN"/>
              </w:rPr>
              <w:t>0</w:t>
            </w:r>
          </w:p>
        </w:tc>
        <w:tc>
          <w:tcPr>
            <w:tcW w:w="1371" w:type="dxa"/>
          </w:tcPr>
          <w:p w14:paraId="05EBD085" w14:textId="77777777" w:rsidR="008D716B" w:rsidRPr="00757158" w:rsidRDefault="008D716B" w:rsidP="001A6C5F">
            <w:pPr>
              <w:pStyle w:val="TAC"/>
            </w:pPr>
            <w:r w:rsidRPr="009C2EE8">
              <w:t>-17.6</w:t>
            </w:r>
          </w:p>
        </w:tc>
        <w:tc>
          <w:tcPr>
            <w:tcW w:w="1371" w:type="dxa"/>
          </w:tcPr>
          <w:p w14:paraId="42AB431A" w14:textId="77777777" w:rsidR="008D716B" w:rsidRPr="008C1EC2" w:rsidRDefault="008D716B" w:rsidP="001A6C5F">
            <w:pPr>
              <w:pStyle w:val="TAC"/>
            </w:pPr>
            <w:r w:rsidRPr="00F81758">
              <w:t>-21.7</w:t>
            </w:r>
          </w:p>
        </w:tc>
        <w:tc>
          <w:tcPr>
            <w:tcW w:w="1371" w:type="dxa"/>
          </w:tcPr>
          <w:p w14:paraId="3F3A0C8B" w14:textId="77777777" w:rsidR="008D716B" w:rsidRPr="009C2EE8" w:rsidRDefault="008D716B" w:rsidP="001A6C5F">
            <w:pPr>
              <w:pStyle w:val="TAC"/>
            </w:pPr>
            <w:r w:rsidRPr="009C2EE8">
              <w:t>-17.6</w:t>
            </w:r>
          </w:p>
        </w:tc>
      </w:tr>
      <w:tr w:rsidR="008D716B" w14:paraId="30422269" w14:textId="77777777" w:rsidTr="001A6C5F">
        <w:tc>
          <w:tcPr>
            <w:tcW w:w="1372" w:type="dxa"/>
            <w:tcBorders>
              <w:top w:val="nil"/>
              <w:left w:val="single" w:sz="4" w:space="0" w:color="auto"/>
              <w:bottom w:val="single" w:sz="4" w:space="0" w:color="auto"/>
              <w:right w:val="single" w:sz="4" w:space="0" w:color="auto"/>
            </w:tcBorders>
          </w:tcPr>
          <w:p w14:paraId="6A992B67"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1122F8AB"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05AA8154" w14:textId="77777777" w:rsidR="008D716B" w:rsidRPr="003A5513" w:rsidRDefault="008D716B"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tcPr>
          <w:p w14:paraId="793038BF" w14:textId="77777777" w:rsidR="008D716B" w:rsidRDefault="008D716B" w:rsidP="001A6C5F">
            <w:pPr>
              <w:pStyle w:val="TAC"/>
            </w:pPr>
            <w:r>
              <w:t>7100</w:t>
            </w:r>
          </w:p>
        </w:tc>
        <w:tc>
          <w:tcPr>
            <w:tcW w:w="1371" w:type="dxa"/>
          </w:tcPr>
          <w:p w14:paraId="49FDF14B" w14:textId="77777777" w:rsidR="008D716B" w:rsidRPr="00757158" w:rsidRDefault="008D716B" w:rsidP="001A6C5F">
            <w:pPr>
              <w:pStyle w:val="TAC"/>
            </w:pPr>
            <w:r w:rsidRPr="009C2EE8">
              <w:t>-10.5</w:t>
            </w:r>
          </w:p>
        </w:tc>
        <w:tc>
          <w:tcPr>
            <w:tcW w:w="1371" w:type="dxa"/>
          </w:tcPr>
          <w:p w14:paraId="2E1EB878" w14:textId="77777777" w:rsidR="008D716B" w:rsidRPr="008C1EC2" w:rsidRDefault="008D716B" w:rsidP="001A6C5F">
            <w:pPr>
              <w:pStyle w:val="TAC"/>
            </w:pPr>
            <w:r w:rsidRPr="00F81758">
              <w:t>-14.4</w:t>
            </w:r>
          </w:p>
        </w:tc>
        <w:tc>
          <w:tcPr>
            <w:tcW w:w="1371" w:type="dxa"/>
          </w:tcPr>
          <w:p w14:paraId="6B978E7C" w14:textId="77777777" w:rsidR="008D716B" w:rsidRPr="009C2EE8" w:rsidRDefault="008D716B" w:rsidP="001A6C5F">
            <w:pPr>
              <w:pStyle w:val="TAC"/>
            </w:pPr>
            <w:r w:rsidRPr="009C2EE8">
              <w:t>-10.5</w:t>
            </w:r>
          </w:p>
        </w:tc>
      </w:tr>
    </w:tbl>
    <w:p w14:paraId="742ED741" w14:textId="77777777" w:rsidR="008D716B" w:rsidRDefault="008D716B" w:rsidP="008D716B"/>
    <w:p w14:paraId="04499A9B" w14:textId="77777777" w:rsidR="00C45907" w:rsidRPr="00931575" w:rsidRDefault="00C45907" w:rsidP="00C45907">
      <w:pPr>
        <w:pStyle w:val="Heading8"/>
      </w:pPr>
      <w:bookmarkStart w:id="15149" w:name="_Toc21103069"/>
      <w:bookmarkStart w:id="15150" w:name="_Toc29810918"/>
      <w:bookmarkStart w:id="15151" w:name="_Toc36636278"/>
      <w:bookmarkStart w:id="15152" w:name="_Toc37273224"/>
      <w:bookmarkStart w:id="15153" w:name="_Toc45886314"/>
      <w:bookmarkStart w:id="15154" w:name="_Toc53183359"/>
      <w:bookmarkStart w:id="15155" w:name="_Toc58916068"/>
      <w:bookmarkStart w:id="15156" w:name="_Toc58918249"/>
      <w:bookmarkStart w:id="15157" w:name="_Toc66694119"/>
      <w:bookmarkStart w:id="15158" w:name="_Toc74916144"/>
      <w:bookmarkStart w:id="15159" w:name="_Toc76114769"/>
      <w:bookmarkStart w:id="15160" w:name="_Toc76544655"/>
      <w:bookmarkStart w:id="15161" w:name="_Toc82536777"/>
      <w:bookmarkStart w:id="15162" w:name="_Toc89953070"/>
      <w:bookmarkStart w:id="15163" w:name="_Toc98766886"/>
      <w:bookmarkStart w:id="15164" w:name="_Toc99703249"/>
      <w:bookmarkStart w:id="15165" w:name="_Toc106207040"/>
      <w:bookmarkStart w:id="15166" w:name="_Toc115081042"/>
      <w:bookmarkStart w:id="15167" w:name="_Toc121999993"/>
      <w:bookmarkStart w:id="15168" w:name="_Toc124154166"/>
      <w:bookmarkStart w:id="15169" w:name="_Toc124154941"/>
      <w:bookmarkStart w:id="15170" w:name="_Toc131560797"/>
      <w:bookmarkStart w:id="15171" w:name="_Toc137394497"/>
      <w:bookmarkStart w:id="15172" w:name="_Toc163475603"/>
      <w:bookmarkStart w:id="15173" w:name="_Toc176783933"/>
      <w:r w:rsidRPr="00931575">
        <w:t>Annex A (normative):</w:t>
      </w:r>
      <w:r w:rsidRPr="00931575">
        <w:br/>
        <w:t>Reference measurement channels</w:t>
      </w:r>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p>
    <w:p w14:paraId="16BCCEDA" w14:textId="77777777" w:rsidR="00C45907" w:rsidRPr="00931575" w:rsidRDefault="00C45907" w:rsidP="00C45907">
      <w:pPr>
        <w:pStyle w:val="Heading1"/>
      </w:pPr>
      <w:bookmarkStart w:id="15174" w:name="_Toc21103070"/>
      <w:bookmarkStart w:id="15175" w:name="_Toc29810919"/>
      <w:bookmarkStart w:id="15176" w:name="_Toc36636279"/>
      <w:bookmarkStart w:id="15177" w:name="_Toc37273225"/>
      <w:bookmarkStart w:id="15178" w:name="_Toc45886315"/>
      <w:bookmarkStart w:id="15179" w:name="_Toc53183360"/>
      <w:bookmarkStart w:id="15180" w:name="_Toc58916069"/>
      <w:bookmarkStart w:id="15181" w:name="_Toc58918250"/>
      <w:bookmarkStart w:id="15182" w:name="_Toc66694120"/>
      <w:bookmarkStart w:id="15183" w:name="_Toc74916145"/>
      <w:bookmarkStart w:id="15184" w:name="_Toc76114770"/>
      <w:bookmarkStart w:id="15185" w:name="_Toc76544656"/>
      <w:bookmarkStart w:id="15186" w:name="_Toc82536778"/>
      <w:bookmarkStart w:id="15187" w:name="_Toc89953071"/>
      <w:bookmarkStart w:id="15188" w:name="_Toc98766887"/>
      <w:bookmarkStart w:id="15189" w:name="_Toc99703250"/>
      <w:bookmarkStart w:id="15190" w:name="_Toc106207041"/>
      <w:bookmarkStart w:id="15191" w:name="_Toc115081043"/>
      <w:bookmarkStart w:id="15192" w:name="_Toc121999994"/>
      <w:bookmarkStart w:id="15193" w:name="_Toc124154167"/>
      <w:bookmarkStart w:id="15194" w:name="_Toc124154942"/>
      <w:bookmarkStart w:id="15195" w:name="_Toc131560798"/>
      <w:bookmarkStart w:id="15196" w:name="_Toc137394498"/>
      <w:bookmarkStart w:id="15197" w:name="_Toc163475604"/>
      <w:bookmarkStart w:id="15198" w:name="_Toc176783934"/>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p>
    <w:p w14:paraId="645850EB" w14:textId="77777777" w:rsidR="00C45907" w:rsidRPr="00931575" w:rsidRDefault="00C45907" w:rsidP="006F1F81">
      <w:bookmarkStart w:id="15199" w:name="OLE_LINK15"/>
      <w:bookmarkStart w:id="15200"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5199"/>
      <w:bookmarkEnd w:id="152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5201" w:name="OLE_LINK11"/>
            <w:bookmarkStart w:id="15202" w:name="OLE_LINK12"/>
            <w:bookmarkStart w:id="15203" w:name="OLE_LINK13"/>
            <w:r w:rsidRPr="00931575">
              <w:t>Reference channel</w:t>
            </w:r>
          </w:p>
        </w:tc>
        <w:tc>
          <w:tcPr>
            <w:tcW w:w="923" w:type="dxa"/>
          </w:tcPr>
          <w:p w14:paraId="57E5AD3B" w14:textId="77777777" w:rsidR="00C45907" w:rsidRPr="00931575" w:rsidRDefault="00C45907" w:rsidP="006F1F81">
            <w:pPr>
              <w:pStyle w:val="TAH"/>
            </w:pPr>
            <w:bookmarkStart w:id="15204" w:name="OLE_LINK32"/>
            <w:bookmarkStart w:id="15205" w:name="OLE_LINK33"/>
            <w:bookmarkStart w:id="15206" w:name="OLE_LINK40"/>
            <w:bookmarkStart w:id="15207" w:name="OLE_LINK41"/>
            <w:r w:rsidRPr="00931575">
              <w:rPr>
                <w:lang w:eastAsia="zh-CN"/>
              </w:rPr>
              <w:t>G-FR1-A1-1</w:t>
            </w:r>
            <w:bookmarkEnd w:id="15204"/>
            <w:bookmarkEnd w:id="15205"/>
            <w:bookmarkEnd w:id="15206"/>
            <w:bookmarkEnd w:id="15207"/>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5208" w:name="OLE_LINK19"/>
            <w:r w:rsidRPr="00931575">
              <w:rPr>
                <w:lang w:eastAsia="zh-CN"/>
              </w:rPr>
              <w:t>1</w:t>
            </w:r>
            <w:bookmarkEnd w:id="15208"/>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5209"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201"/>
      <w:bookmarkEnd w:id="15202"/>
      <w:bookmarkEnd w:id="15203"/>
      <w:bookmarkEnd w:id="15209"/>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5210" w:name="_Hlk74911322"/>
      <w:r>
        <w:rPr>
          <w:lang w:eastAsia="zh-CN"/>
        </w:rPr>
        <w:lastRenderedPageBreak/>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1" type="#_x0000_t75" style="width:5pt;height:10.5pt" o:ole="">
                  <v:imagedata r:id="rId96" o:title=""/>
                </v:shape>
                <o:OLEObject Type="Embed" ProgID="Equation.3" ShapeID="_x0000_i1061" DrawAspect="Content" ObjectID="_1788604274" r:id="rId97"/>
              </w:object>
            </w:r>
            <w:r>
              <w:rPr>
                <w:rFonts w:hint="eastAsia"/>
              </w:rPr>
              <w:t xml:space="preserve">= 2, </w:t>
            </w:r>
            <w:r>
              <w:object w:dxaOrig="120" w:dyaOrig="240" w14:anchorId="6B238D6B">
                <v:shape id="_x0000_i1062" type="#_x0000_t75" style="width:5pt;height:10.5pt" o:ole="">
                  <v:imagedata r:id="rId98" o:title=""/>
                </v:shape>
                <o:OLEObject Type="Embed" ProgID="Equation.3" ShapeID="_x0000_i1062" DrawAspect="Content" ObjectID="_1788604275" r:id="rId9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3" type="#_x0000_t75" style="width:10.5pt;height:10.5pt" o:ole="">
                  <v:imagedata r:id="rId100" o:title=""/>
                </v:shape>
                <o:OLEObject Type="Embed" ProgID="Equation.DSMT4" ShapeID="_x0000_i1063" DrawAspect="Content" ObjectID="_1788604276" r:id="rId101"/>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5210"/>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5211"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211"/>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5212" w:name="_Toc21103071"/>
      <w:bookmarkStart w:id="15213" w:name="_Toc29810920"/>
      <w:bookmarkStart w:id="15214" w:name="_Toc36636280"/>
      <w:bookmarkStart w:id="15215" w:name="_Toc37273226"/>
      <w:bookmarkStart w:id="15216" w:name="_Toc45886316"/>
      <w:bookmarkStart w:id="15217" w:name="_Toc53183361"/>
      <w:bookmarkStart w:id="15218" w:name="_Toc58916070"/>
      <w:bookmarkStart w:id="15219" w:name="_Toc58918251"/>
      <w:bookmarkStart w:id="15220" w:name="_Toc66694121"/>
      <w:bookmarkStart w:id="15221" w:name="_Toc74916146"/>
      <w:bookmarkStart w:id="15222" w:name="_Toc76114771"/>
      <w:bookmarkStart w:id="15223" w:name="_Toc76544657"/>
      <w:bookmarkStart w:id="15224" w:name="_Toc82536779"/>
      <w:bookmarkStart w:id="15225" w:name="_Toc89953072"/>
      <w:bookmarkStart w:id="15226" w:name="_Toc98766888"/>
      <w:bookmarkStart w:id="15227" w:name="_Toc99703251"/>
      <w:bookmarkStart w:id="15228" w:name="_Toc106207042"/>
      <w:bookmarkStart w:id="15229" w:name="_Toc115081044"/>
      <w:bookmarkStart w:id="15230" w:name="_Toc121999995"/>
      <w:bookmarkStart w:id="15231" w:name="_Toc124154168"/>
      <w:bookmarkStart w:id="15232" w:name="_Toc124154943"/>
      <w:bookmarkStart w:id="15233" w:name="_Toc131560799"/>
      <w:bookmarkStart w:id="15234" w:name="_Toc137394499"/>
      <w:bookmarkStart w:id="15235" w:name="_Toc163475605"/>
      <w:bookmarkStart w:id="15236" w:name="_Toc176783935"/>
      <w:r w:rsidRPr="00931575">
        <w:t>A.2</w:t>
      </w:r>
      <w:r w:rsidRPr="00931575">
        <w:tab/>
        <w:t>Fixed Reference Channels for OTA dynamic range (16QAM, R=2/3)</w:t>
      </w:r>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5237" w:name="OLE_LINK104"/>
            <w:bookmarkStart w:id="15238" w:name="OLE_LINK105"/>
            <w:r w:rsidRPr="00931575">
              <w:rPr>
                <w:lang w:eastAsia="zh-CN"/>
              </w:rPr>
              <w:t xml:space="preserve">slot </w:t>
            </w:r>
            <w:bookmarkEnd w:id="15237"/>
            <w:bookmarkEnd w:id="15238"/>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5239" w:name="_Hlk498674609"/>
            <w:bookmarkStart w:id="15240"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5239"/>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5241"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5241"/>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240"/>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5242" w:name="_Toc21103072"/>
      <w:bookmarkStart w:id="15243" w:name="_Toc29810921"/>
      <w:bookmarkStart w:id="15244" w:name="_Toc36636281"/>
      <w:bookmarkStart w:id="15245" w:name="_Toc37273227"/>
      <w:bookmarkStart w:id="15246" w:name="_Toc45886317"/>
      <w:bookmarkStart w:id="15247" w:name="_Toc53183362"/>
      <w:bookmarkStart w:id="15248" w:name="_Toc58916071"/>
      <w:bookmarkStart w:id="15249" w:name="_Toc58918252"/>
      <w:bookmarkStart w:id="15250" w:name="_Toc66694122"/>
      <w:bookmarkStart w:id="15251" w:name="_Toc74916147"/>
      <w:bookmarkStart w:id="15252" w:name="_Toc76114772"/>
      <w:bookmarkStart w:id="15253" w:name="_Toc76544658"/>
      <w:bookmarkStart w:id="15254" w:name="_Toc82536780"/>
      <w:bookmarkStart w:id="15255" w:name="_Toc89953073"/>
      <w:bookmarkStart w:id="15256" w:name="_Toc98766889"/>
      <w:bookmarkStart w:id="15257" w:name="_Toc99703252"/>
      <w:bookmarkStart w:id="15258" w:name="_Toc106207043"/>
      <w:bookmarkStart w:id="15259" w:name="_Toc115081045"/>
      <w:bookmarkStart w:id="15260" w:name="_Toc121999996"/>
      <w:bookmarkStart w:id="15261" w:name="_Toc124154169"/>
      <w:bookmarkStart w:id="15262" w:name="_Toc124154944"/>
      <w:bookmarkStart w:id="15263" w:name="_Toc131560800"/>
      <w:bookmarkStart w:id="15264" w:name="_Toc137394500"/>
      <w:bookmarkStart w:id="15265" w:name="_Toc163475606"/>
      <w:bookmarkStart w:id="15266" w:name="_Toc176783936"/>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3428C4C0" w14:textId="2D62F183" w:rsidR="00835B98" w:rsidRDefault="00835B98" w:rsidP="00835B98">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473ABF7C" w14:textId="1287103F" w:rsidR="00D93894" w:rsidRPr="00931575" w:rsidRDefault="00D93894" w:rsidP="00A477ED">
      <w:pPr>
        <w:rPr>
          <w:lang w:eastAsia="zh-CN"/>
        </w:rPr>
      </w:pPr>
    </w:p>
    <w:p w14:paraId="6B92B51C"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6F1F8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6F1F8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6F1F8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6F1F8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6F1F81">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5267" w:name="_Hlk58913395"/>
            <w:r w:rsidR="00C45907" w:rsidRPr="00931575">
              <w:rPr>
                <w:rFonts w:hint="eastAsia"/>
              </w:rPr>
              <w:tab/>
            </w:r>
            <w:bookmarkEnd w:id="15267"/>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lastRenderedPageBreak/>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5268" w:name="_Hlk112162588"/>
      <w:bookmarkStart w:id="15269"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1A6C5F">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1A6C5F">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1A6C5F">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1A6C5F">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1A6C5F">
            <w:pPr>
              <w:pStyle w:val="TAC"/>
              <w:rPr>
                <w:lang w:eastAsia="zh-CN"/>
              </w:rPr>
            </w:pPr>
            <w:r>
              <w:rPr>
                <w:lang w:eastAsia="zh-CN"/>
              </w:rPr>
              <w:t>4</w:t>
            </w:r>
          </w:p>
        </w:tc>
      </w:tr>
      <w:tr w:rsidR="005D246B" w14:paraId="084EC02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1A6C5F">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1A6C5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1A6C5F">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1A6C5F">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1A6C5F">
            <w:pPr>
              <w:pStyle w:val="TAC"/>
            </w:pPr>
            <w:r>
              <w:rPr>
                <w:lang w:eastAsia="zh-CN"/>
              </w:rPr>
              <w:t>30</w:t>
            </w:r>
          </w:p>
        </w:tc>
      </w:tr>
      <w:tr w:rsidR="005D246B" w14:paraId="511AB15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1A6C5F">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1A6C5F">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1A6C5F">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1A6C5F">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1A6C5F">
            <w:pPr>
              <w:pStyle w:val="TAC"/>
              <w:rPr>
                <w:rFonts w:eastAsia="Yu Mincho"/>
              </w:rPr>
            </w:pPr>
            <w:r>
              <w:rPr>
                <w:rFonts w:eastAsia="Yu Mincho"/>
              </w:rPr>
              <w:t>5</w:t>
            </w:r>
          </w:p>
        </w:tc>
      </w:tr>
      <w:tr w:rsidR="005D246B" w14:paraId="3334650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1A6C5F">
            <w:pPr>
              <w:pStyle w:val="TAC"/>
              <w:rPr>
                <w:rFonts w:eastAsiaTheme="minorEastAsia"/>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1A6C5F">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1A6C5F">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1A6C5F">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1A6C5F">
            <w:pPr>
              <w:pStyle w:val="TAC"/>
            </w:pPr>
            <w:r>
              <w:rPr>
                <w:lang w:eastAsia="zh-CN"/>
              </w:rPr>
              <w:t>12</w:t>
            </w:r>
          </w:p>
        </w:tc>
      </w:tr>
      <w:tr w:rsidR="005D246B" w14:paraId="62B0A36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1A6C5F">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1A6C5F">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1A6C5F">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1A6C5F">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1A6C5F">
            <w:pPr>
              <w:pStyle w:val="TAC"/>
              <w:rPr>
                <w:lang w:eastAsia="zh-CN"/>
              </w:rPr>
            </w:pPr>
            <w:r>
              <w:rPr>
                <w:lang w:eastAsia="zh-CN"/>
              </w:rPr>
              <w:t>QPSK</w:t>
            </w:r>
          </w:p>
        </w:tc>
      </w:tr>
      <w:tr w:rsidR="005D246B" w14:paraId="239556C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1A6C5F">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1A6C5F">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1A6C5F">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1A6C5F">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1A6C5F">
            <w:pPr>
              <w:pStyle w:val="TAC"/>
              <w:rPr>
                <w:lang w:eastAsia="zh-CN"/>
              </w:rPr>
            </w:pPr>
            <w:r>
              <w:rPr>
                <w:lang w:eastAsia="zh-CN"/>
              </w:rPr>
              <w:t>193/1024</w:t>
            </w:r>
          </w:p>
        </w:tc>
      </w:tr>
      <w:tr w:rsidR="005D246B" w14:paraId="5682C05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1A6C5F">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1A6C5F">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1A6C5F">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1A6C5F">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1A6C5F">
            <w:pPr>
              <w:pStyle w:val="TAC"/>
              <w:rPr>
                <w:lang w:eastAsia="zh-CN"/>
              </w:rPr>
            </w:pPr>
            <w:r>
              <w:rPr>
                <w:lang w:eastAsia="zh-CN"/>
              </w:rPr>
              <w:t>1128</w:t>
            </w:r>
          </w:p>
        </w:tc>
      </w:tr>
      <w:tr w:rsidR="005D246B" w14:paraId="12F89AA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1A6C5F">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1A6C5F">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1A6C5F">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1A6C5F">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1A6C5F">
            <w:pPr>
              <w:pStyle w:val="TAC"/>
              <w:rPr>
                <w:lang w:eastAsia="zh-CN"/>
              </w:rPr>
            </w:pPr>
            <w:r>
              <w:rPr>
                <w:lang w:eastAsia="zh-CN"/>
              </w:rPr>
              <w:t>16</w:t>
            </w:r>
          </w:p>
        </w:tc>
      </w:tr>
      <w:tr w:rsidR="005D246B" w14:paraId="1FB31754"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1A6C5F">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1A6C5F">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1A6C5F">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1A6C5F">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1A6C5F">
            <w:pPr>
              <w:pStyle w:val="TAC"/>
              <w:rPr>
                <w:lang w:eastAsia="zh-CN"/>
              </w:rPr>
            </w:pPr>
            <w:r>
              <w:rPr>
                <w:lang w:eastAsia="zh-CN"/>
              </w:rPr>
              <w:t>-</w:t>
            </w:r>
          </w:p>
        </w:tc>
      </w:tr>
      <w:tr w:rsidR="005D246B" w14:paraId="48AA224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1A6C5F">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1A6C5F">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1A6C5F">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1A6C5F">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1A6C5F">
            <w:pPr>
              <w:pStyle w:val="TAC"/>
              <w:rPr>
                <w:lang w:eastAsia="zh-CN"/>
              </w:rPr>
            </w:pPr>
            <w:r>
              <w:rPr>
                <w:lang w:eastAsia="zh-CN"/>
              </w:rPr>
              <w:t>1</w:t>
            </w:r>
          </w:p>
        </w:tc>
      </w:tr>
      <w:tr w:rsidR="005D246B" w14:paraId="74102BC0"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1A6C5F">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1A6C5F">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1A6C5F">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1A6C5F">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1A6C5F">
            <w:pPr>
              <w:pStyle w:val="TAC"/>
              <w:rPr>
                <w:lang w:eastAsia="zh-CN"/>
              </w:rPr>
            </w:pPr>
            <w:r>
              <w:rPr>
                <w:rFonts w:cs="Arial"/>
                <w:szCs w:val="18"/>
              </w:rPr>
              <w:t>1144</w:t>
            </w:r>
          </w:p>
        </w:tc>
      </w:tr>
      <w:tr w:rsidR="005D246B" w14:paraId="4961F1F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1A6C5F">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1A6C5F">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1A6C5F">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1A6C5F">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1A6C5F">
            <w:pPr>
              <w:pStyle w:val="TAC"/>
              <w:rPr>
                <w:lang w:eastAsia="zh-CN"/>
              </w:rPr>
            </w:pPr>
            <w:r>
              <w:rPr>
                <w:lang w:eastAsia="zh-CN"/>
              </w:rPr>
              <w:t>5760</w:t>
            </w:r>
          </w:p>
        </w:tc>
      </w:tr>
      <w:tr w:rsidR="005D246B" w14:paraId="0E104D6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1A6C5F">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1A6C5F">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1A6C5F">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1A6C5F">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1A6C5F">
            <w:pPr>
              <w:pStyle w:val="TAC"/>
              <w:rPr>
                <w:lang w:eastAsia="zh-CN"/>
              </w:rPr>
            </w:pPr>
            <w:r>
              <w:rPr>
                <w:lang w:eastAsia="zh-CN"/>
              </w:rPr>
              <w:t>2880</w:t>
            </w:r>
          </w:p>
        </w:tc>
      </w:tr>
      <w:tr w:rsidR="005D246B" w:rsidRPr="007F63AC" w14:paraId="75893714" w14:textId="77777777" w:rsidTr="001A6C5F">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5268"/>
    </w:tbl>
    <w:p w14:paraId="2C12DED2" w14:textId="77777777" w:rsidR="005D246B" w:rsidRDefault="005D246B" w:rsidP="005D246B"/>
    <w:p w14:paraId="6AFAEF22" w14:textId="77777777" w:rsidR="005D246B" w:rsidRDefault="005D246B" w:rsidP="005D246B">
      <w:pPr>
        <w:pStyle w:val="TH"/>
        <w:rPr>
          <w:lang w:val="en-US" w:eastAsia="zh-CN"/>
        </w:rPr>
      </w:pPr>
      <w:bookmarkStart w:id="15270" w:name="_Hlk112162605"/>
      <w:bookmarkEnd w:id="15269"/>
      <w:r>
        <w:rPr>
          <w:lang w:eastAsia="zh-CN"/>
        </w:rPr>
        <w:lastRenderedPageBreak/>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FE4053" w14:paraId="5ED6082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4EB2E" w14:textId="4C6E3560" w:rsidR="00FE4053" w:rsidRDefault="00FE4053" w:rsidP="00FE4053">
            <w:pPr>
              <w:pStyle w:val="TAH"/>
              <w:rPr>
                <w:lang w:eastAsia="zh-CN"/>
              </w:rPr>
            </w:pPr>
            <w:r w:rsidRPr="0091119E">
              <w:rPr>
                <w:lang w:eastAsia="zh-CN"/>
              </w:rPr>
              <w:t>Reference channel</w:t>
            </w:r>
          </w:p>
        </w:tc>
        <w:tc>
          <w:tcPr>
            <w:tcW w:w="2235" w:type="dxa"/>
            <w:tcBorders>
              <w:top w:val="single" w:sz="4" w:space="0" w:color="auto"/>
              <w:left w:val="single" w:sz="4" w:space="0" w:color="auto"/>
              <w:bottom w:val="single" w:sz="4" w:space="0" w:color="auto"/>
              <w:right w:val="single" w:sz="4" w:space="0" w:color="auto"/>
            </w:tcBorders>
            <w:hideMark/>
          </w:tcPr>
          <w:p w14:paraId="32AF190E" w14:textId="6B49F3E1" w:rsidR="00FE4053" w:rsidRDefault="00FE4053" w:rsidP="00FE4053">
            <w:pPr>
              <w:pStyle w:val="TAH"/>
              <w:rPr>
                <w:lang w:eastAsia="zh-CN"/>
              </w:rPr>
            </w:pPr>
            <w:r w:rsidRPr="0091119E">
              <w:rPr>
                <w:lang w:eastAsia="zh-CN"/>
              </w:rPr>
              <w:t>G-FR2-A3-27</w:t>
            </w:r>
          </w:p>
        </w:tc>
        <w:tc>
          <w:tcPr>
            <w:tcW w:w="2255" w:type="dxa"/>
            <w:tcBorders>
              <w:top w:val="single" w:sz="4" w:space="0" w:color="auto"/>
              <w:left w:val="single" w:sz="4" w:space="0" w:color="auto"/>
              <w:bottom w:val="single" w:sz="4" w:space="0" w:color="auto"/>
              <w:right w:val="single" w:sz="4" w:space="0" w:color="auto"/>
            </w:tcBorders>
            <w:hideMark/>
          </w:tcPr>
          <w:p w14:paraId="026103A8" w14:textId="54213D07" w:rsidR="00FE4053" w:rsidRDefault="00FE4053" w:rsidP="00FE4053">
            <w:pPr>
              <w:pStyle w:val="TAH"/>
              <w:rPr>
                <w:lang w:eastAsia="zh-CN"/>
              </w:rPr>
            </w:pPr>
            <w:r w:rsidRPr="0091119E">
              <w:rPr>
                <w:lang w:eastAsia="zh-CN"/>
              </w:rPr>
              <w:t>G-FR2-A3-2</w:t>
            </w:r>
            <w:r>
              <w:rPr>
                <w:lang w:eastAsia="zh-CN"/>
              </w:rPr>
              <w:t>8</w:t>
            </w:r>
          </w:p>
        </w:tc>
      </w:tr>
      <w:tr w:rsidR="00477A8F" w14:paraId="02C46E2F"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54032B31" w14:textId="77777777" w:rsidR="00477A8F" w:rsidRDefault="00477A8F" w:rsidP="00477A8F">
            <w:pPr>
              <w:pStyle w:val="TAH"/>
              <w:rPr>
                <w:b w:val="0"/>
                <w:bCs/>
                <w:lang w:eastAsia="zh-CN"/>
              </w:rPr>
            </w:pPr>
            <w:r>
              <w:rPr>
                <w:b w:val="0"/>
                <w:bCs/>
                <w:lang w:eastAsia="zh-CN"/>
              </w:rPr>
              <w:t>Number of TBoMS slots</w:t>
            </w:r>
          </w:p>
        </w:tc>
        <w:tc>
          <w:tcPr>
            <w:tcW w:w="2235" w:type="dxa"/>
            <w:tcBorders>
              <w:top w:val="single" w:sz="4" w:space="0" w:color="auto"/>
              <w:left w:val="single" w:sz="4" w:space="0" w:color="auto"/>
              <w:bottom w:val="single" w:sz="4" w:space="0" w:color="auto"/>
              <w:right w:val="single" w:sz="4" w:space="0" w:color="auto"/>
            </w:tcBorders>
            <w:hideMark/>
          </w:tcPr>
          <w:p w14:paraId="189CC6AD" w14:textId="3B240116" w:rsidR="00477A8F" w:rsidRDefault="00477A8F" w:rsidP="00477A8F">
            <w:pPr>
              <w:pStyle w:val="TAH"/>
              <w:rPr>
                <w:b w:val="0"/>
                <w:bCs/>
                <w:lang w:eastAsia="zh-CN"/>
              </w:rPr>
            </w:pPr>
            <w:r>
              <w:rPr>
                <w:b w:val="0"/>
                <w:bCs/>
                <w:lang w:eastAsia="zh-CN"/>
              </w:rPr>
              <w:t>2</w:t>
            </w:r>
          </w:p>
        </w:tc>
        <w:tc>
          <w:tcPr>
            <w:tcW w:w="2255" w:type="dxa"/>
            <w:tcBorders>
              <w:top w:val="single" w:sz="4" w:space="0" w:color="auto"/>
              <w:left w:val="single" w:sz="4" w:space="0" w:color="auto"/>
              <w:bottom w:val="single" w:sz="4" w:space="0" w:color="auto"/>
              <w:right w:val="single" w:sz="4" w:space="0" w:color="auto"/>
            </w:tcBorders>
            <w:hideMark/>
          </w:tcPr>
          <w:p w14:paraId="517EA673" w14:textId="3C68FB8E" w:rsidR="00477A8F" w:rsidRDefault="00477A8F" w:rsidP="00477A8F">
            <w:pPr>
              <w:pStyle w:val="TAH"/>
              <w:rPr>
                <w:b w:val="0"/>
                <w:bCs/>
                <w:lang w:eastAsia="zh-CN"/>
              </w:rPr>
            </w:pPr>
            <w:r>
              <w:rPr>
                <w:b w:val="0"/>
                <w:bCs/>
                <w:lang w:eastAsia="zh-CN"/>
              </w:rPr>
              <w:t>2</w:t>
            </w:r>
          </w:p>
        </w:tc>
      </w:tr>
      <w:tr w:rsidR="00477A8F" w14:paraId="23874C0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44C3C3D6" w14:textId="77777777" w:rsidR="00477A8F" w:rsidRDefault="00477A8F" w:rsidP="00477A8F">
            <w:pPr>
              <w:pStyle w:val="TAC"/>
            </w:pPr>
            <w:r>
              <w:t>Subcarrier spacing [kHz]</w:t>
            </w:r>
          </w:p>
        </w:tc>
        <w:tc>
          <w:tcPr>
            <w:tcW w:w="2235" w:type="dxa"/>
            <w:tcBorders>
              <w:top w:val="single" w:sz="4" w:space="0" w:color="auto"/>
              <w:left w:val="single" w:sz="4" w:space="0" w:color="auto"/>
              <w:bottom w:val="single" w:sz="4" w:space="0" w:color="auto"/>
              <w:right w:val="single" w:sz="4" w:space="0" w:color="auto"/>
            </w:tcBorders>
            <w:hideMark/>
          </w:tcPr>
          <w:p w14:paraId="253CBC84" w14:textId="171CE77A" w:rsidR="00477A8F" w:rsidRDefault="00477A8F" w:rsidP="00477A8F">
            <w:pPr>
              <w:pStyle w:val="TAC"/>
            </w:pPr>
            <w:r>
              <w:t>60</w:t>
            </w:r>
          </w:p>
        </w:tc>
        <w:tc>
          <w:tcPr>
            <w:tcW w:w="2255" w:type="dxa"/>
            <w:tcBorders>
              <w:top w:val="single" w:sz="4" w:space="0" w:color="auto"/>
              <w:left w:val="single" w:sz="4" w:space="0" w:color="auto"/>
              <w:bottom w:val="single" w:sz="4" w:space="0" w:color="auto"/>
              <w:right w:val="single" w:sz="4" w:space="0" w:color="auto"/>
            </w:tcBorders>
            <w:hideMark/>
          </w:tcPr>
          <w:p w14:paraId="2618E148" w14:textId="39E93102" w:rsidR="00477A8F" w:rsidRDefault="00477A8F" w:rsidP="00477A8F">
            <w:pPr>
              <w:pStyle w:val="TAC"/>
            </w:pPr>
            <w:r>
              <w:t>120</w:t>
            </w:r>
          </w:p>
        </w:tc>
      </w:tr>
      <w:tr w:rsidR="00477A8F" w14:paraId="61558890"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187C0C86" w14:textId="77777777" w:rsidR="00477A8F" w:rsidRDefault="00477A8F" w:rsidP="00477A8F">
            <w:pPr>
              <w:pStyle w:val="TAC"/>
            </w:pPr>
            <w:r>
              <w:t>Allocated resource blocks per slot</w:t>
            </w:r>
          </w:p>
        </w:tc>
        <w:tc>
          <w:tcPr>
            <w:tcW w:w="2235" w:type="dxa"/>
            <w:tcBorders>
              <w:top w:val="single" w:sz="4" w:space="0" w:color="auto"/>
              <w:left w:val="single" w:sz="4" w:space="0" w:color="auto"/>
              <w:bottom w:val="single" w:sz="4" w:space="0" w:color="auto"/>
              <w:right w:val="single" w:sz="4" w:space="0" w:color="auto"/>
            </w:tcBorders>
            <w:hideMark/>
          </w:tcPr>
          <w:p w14:paraId="69F926B3" w14:textId="678E47E1" w:rsidR="00477A8F" w:rsidRDefault="00477A8F" w:rsidP="00477A8F">
            <w:pPr>
              <w:pStyle w:val="TAC"/>
            </w:pPr>
            <w:r>
              <w:t>5</w:t>
            </w:r>
          </w:p>
        </w:tc>
        <w:tc>
          <w:tcPr>
            <w:tcW w:w="2255" w:type="dxa"/>
            <w:tcBorders>
              <w:top w:val="single" w:sz="4" w:space="0" w:color="auto"/>
              <w:left w:val="single" w:sz="4" w:space="0" w:color="auto"/>
              <w:bottom w:val="single" w:sz="4" w:space="0" w:color="auto"/>
              <w:right w:val="single" w:sz="4" w:space="0" w:color="auto"/>
            </w:tcBorders>
            <w:hideMark/>
          </w:tcPr>
          <w:p w14:paraId="164E9FCF" w14:textId="0F2B9D62" w:rsidR="00477A8F" w:rsidRDefault="00477A8F" w:rsidP="00477A8F">
            <w:pPr>
              <w:pStyle w:val="TAC"/>
            </w:pPr>
            <w:r>
              <w:t>5</w:t>
            </w:r>
          </w:p>
        </w:tc>
      </w:tr>
      <w:tr w:rsidR="00477A8F" w14:paraId="74119567"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2964D747" w14:textId="77777777" w:rsidR="00477A8F" w:rsidRDefault="00477A8F" w:rsidP="00477A8F">
            <w:pPr>
              <w:pStyle w:val="TAC"/>
            </w:pPr>
            <w:r>
              <w:t>Data bearing CP-OFDM Symbols per slot (Note 1)</w:t>
            </w:r>
          </w:p>
        </w:tc>
        <w:tc>
          <w:tcPr>
            <w:tcW w:w="2235" w:type="dxa"/>
            <w:tcBorders>
              <w:top w:val="single" w:sz="4" w:space="0" w:color="auto"/>
              <w:left w:val="single" w:sz="4" w:space="0" w:color="auto"/>
              <w:bottom w:val="single" w:sz="4" w:space="0" w:color="auto"/>
              <w:right w:val="single" w:sz="4" w:space="0" w:color="auto"/>
            </w:tcBorders>
            <w:hideMark/>
          </w:tcPr>
          <w:p w14:paraId="1CA385E7" w14:textId="37C29F48" w:rsidR="00477A8F" w:rsidRDefault="00477A8F" w:rsidP="00477A8F">
            <w:pPr>
              <w:pStyle w:val="TAC"/>
            </w:pPr>
            <w:r>
              <w:t>8</w:t>
            </w:r>
          </w:p>
        </w:tc>
        <w:tc>
          <w:tcPr>
            <w:tcW w:w="2255" w:type="dxa"/>
            <w:tcBorders>
              <w:top w:val="single" w:sz="4" w:space="0" w:color="auto"/>
              <w:left w:val="single" w:sz="4" w:space="0" w:color="auto"/>
              <w:bottom w:val="single" w:sz="4" w:space="0" w:color="auto"/>
              <w:right w:val="single" w:sz="4" w:space="0" w:color="auto"/>
            </w:tcBorders>
            <w:hideMark/>
          </w:tcPr>
          <w:p w14:paraId="4854B0DB" w14:textId="43497389" w:rsidR="00477A8F" w:rsidRDefault="00477A8F" w:rsidP="00477A8F">
            <w:pPr>
              <w:pStyle w:val="TAC"/>
            </w:pPr>
            <w:r>
              <w:t>8</w:t>
            </w:r>
          </w:p>
        </w:tc>
      </w:tr>
      <w:tr w:rsidR="00477A8F" w14:paraId="7243BD61"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619D7412" w14:textId="77777777" w:rsidR="00477A8F" w:rsidRDefault="00477A8F" w:rsidP="00477A8F">
            <w:pPr>
              <w:pStyle w:val="TAC"/>
            </w:pPr>
            <w:r>
              <w:t>Modulation</w:t>
            </w:r>
          </w:p>
        </w:tc>
        <w:tc>
          <w:tcPr>
            <w:tcW w:w="2235" w:type="dxa"/>
            <w:tcBorders>
              <w:top w:val="single" w:sz="4" w:space="0" w:color="auto"/>
              <w:left w:val="single" w:sz="4" w:space="0" w:color="auto"/>
              <w:bottom w:val="single" w:sz="4" w:space="0" w:color="auto"/>
              <w:right w:val="single" w:sz="4" w:space="0" w:color="auto"/>
            </w:tcBorders>
            <w:hideMark/>
          </w:tcPr>
          <w:p w14:paraId="707AC6DB" w14:textId="0C8C1D8E" w:rsidR="00477A8F" w:rsidRDefault="00477A8F" w:rsidP="00477A8F">
            <w:pPr>
              <w:pStyle w:val="TAC"/>
            </w:pPr>
            <w:r>
              <w:t>QPSK</w:t>
            </w:r>
          </w:p>
        </w:tc>
        <w:tc>
          <w:tcPr>
            <w:tcW w:w="2255" w:type="dxa"/>
            <w:tcBorders>
              <w:top w:val="single" w:sz="4" w:space="0" w:color="auto"/>
              <w:left w:val="single" w:sz="4" w:space="0" w:color="auto"/>
              <w:bottom w:val="single" w:sz="4" w:space="0" w:color="auto"/>
              <w:right w:val="single" w:sz="4" w:space="0" w:color="auto"/>
            </w:tcBorders>
            <w:hideMark/>
          </w:tcPr>
          <w:p w14:paraId="312BA41D" w14:textId="432BFDA6" w:rsidR="00477A8F" w:rsidRDefault="00477A8F" w:rsidP="00477A8F">
            <w:pPr>
              <w:pStyle w:val="TAC"/>
            </w:pPr>
            <w:r>
              <w:t>QPSK</w:t>
            </w:r>
          </w:p>
        </w:tc>
      </w:tr>
      <w:tr w:rsidR="00477A8F" w14:paraId="6BA1C293"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2BC53211" w14:textId="77777777" w:rsidR="00477A8F" w:rsidRDefault="00477A8F" w:rsidP="00477A8F">
            <w:pPr>
              <w:pStyle w:val="TAC"/>
            </w:pPr>
            <w:r>
              <w:t>Code rate (Note 2)</w:t>
            </w:r>
          </w:p>
        </w:tc>
        <w:tc>
          <w:tcPr>
            <w:tcW w:w="2235" w:type="dxa"/>
            <w:tcBorders>
              <w:top w:val="single" w:sz="4" w:space="0" w:color="auto"/>
              <w:left w:val="single" w:sz="4" w:space="0" w:color="auto"/>
              <w:bottom w:val="single" w:sz="4" w:space="0" w:color="auto"/>
              <w:right w:val="single" w:sz="4" w:space="0" w:color="auto"/>
            </w:tcBorders>
            <w:hideMark/>
          </w:tcPr>
          <w:p w14:paraId="471E8B85" w14:textId="701AEB39" w:rsidR="00477A8F" w:rsidRDefault="00477A8F" w:rsidP="00477A8F">
            <w:pPr>
              <w:pStyle w:val="TAC"/>
            </w:pPr>
            <w:r>
              <w:t>193/1024</w:t>
            </w:r>
          </w:p>
        </w:tc>
        <w:tc>
          <w:tcPr>
            <w:tcW w:w="2255" w:type="dxa"/>
            <w:tcBorders>
              <w:top w:val="single" w:sz="4" w:space="0" w:color="auto"/>
              <w:left w:val="single" w:sz="4" w:space="0" w:color="auto"/>
              <w:bottom w:val="single" w:sz="4" w:space="0" w:color="auto"/>
              <w:right w:val="single" w:sz="4" w:space="0" w:color="auto"/>
            </w:tcBorders>
            <w:hideMark/>
          </w:tcPr>
          <w:p w14:paraId="79DB42E2" w14:textId="0D873F2A" w:rsidR="00477A8F" w:rsidRDefault="00477A8F" w:rsidP="00477A8F">
            <w:pPr>
              <w:pStyle w:val="TAC"/>
            </w:pPr>
            <w:r>
              <w:t>193/1024</w:t>
            </w:r>
          </w:p>
        </w:tc>
      </w:tr>
      <w:tr w:rsidR="00477A8F" w14:paraId="0D9C0977"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25F97" w14:textId="77777777" w:rsidR="00477A8F" w:rsidRDefault="00477A8F" w:rsidP="00477A8F">
            <w:pPr>
              <w:pStyle w:val="TAC"/>
            </w:pPr>
            <w:r>
              <w:t>Payload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5109E3C5" w14:textId="70D22A22" w:rsidR="00477A8F" w:rsidRDefault="00477A8F" w:rsidP="00477A8F">
            <w:pPr>
              <w:pStyle w:val="TAC"/>
            </w:pPr>
            <w:r>
              <w:rPr>
                <w:lang w:eastAsia="zh-CN"/>
              </w:rPr>
              <w:t>368</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373D416" w14:textId="49A756E2" w:rsidR="00477A8F" w:rsidRDefault="00477A8F" w:rsidP="00477A8F">
            <w:pPr>
              <w:pStyle w:val="TAC"/>
            </w:pPr>
            <w:r>
              <w:rPr>
                <w:lang w:eastAsia="zh-CN"/>
              </w:rPr>
              <w:t>368</w:t>
            </w:r>
          </w:p>
        </w:tc>
      </w:tr>
      <w:tr w:rsidR="00477A8F" w14:paraId="7F5BB92F"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623D9EC" w14:textId="77777777" w:rsidR="00477A8F" w:rsidRDefault="00477A8F" w:rsidP="00477A8F">
            <w:pPr>
              <w:pStyle w:val="TAC"/>
            </w:pPr>
            <w:r>
              <w:t>Transport block CRC (bits)</w:t>
            </w:r>
          </w:p>
        </w:tc>
        <w:tc>
          <w:tcPr>
            <w:tcW w:w="2235" w:type="dxa"/>
            <w:tcBorders>
              <w:top w:val="single" w:sz="4" w:space="0" w:color="auto"/>
              <w:left w:val="single" w:sz="4" w:space="0" w:color="auto"/>
              <w:bottom w:val="single" w:sz="4" w:space="0" w:color="auto"/>
              <w:right w:val="single" w:sz="4" w:space="0" w:color="auto"/>
            </w:tcBorders>
            <w:hideMark/>
          </w:tcPr>
          <w:p w14:paraId="186BF559" w14:textId="4662E785" w:rsidR="00477A8F" w:rsidRDefault="00477A8F" w:rsidP="00477A8F">
            <w:pPr>
              <w:pStyle w:val="TAC"/>
            </w:pPr>
            <w:r>
              <w:rPr>
                <w:lang w:eastAsia="zh-CN"/>
              </w:rPr>
              <w:t>16</w:t>
            </w:r>
          </w:p>
        </w:tc>
        <w:tc>
          <w:tcPr>
            <w:tcW w:w="2255" w:type="dxa"/>
            <w:tcBorders>
              <w:top w:val="single" w:sz="4" w:space="0" w:color="auto"/>
              <w:left w:val="single" w:sz="4" w:space="0" w:color="auto"/>
              <w:bottom w:val="single" w:sz="4" w:space="0" w:color="auto"/>
              <w:right w:val="single" w:sz="4" w:space="0" w:color="auto"/>
            </w:tcBorders>
            <w:hideMark/>
          </w:tcPr>
          <w:p w14:paraId="00B01D2B" w14:textId="2CB4811A" w:rsidR="00477A8F" w:rsidRDefault="00477A8F" w:rsidP="00477A8F">
            <w:pPr>
              <w:pStyle w:val="TAC"/>
            </w:pPr>
            <w:r>
              <w:rPr>
                <w:lang w:eastAsia="zh-CN"/>
              </w:rPr>
              <w:t>16</w:t>
            </w:r>
          </w:p>
        </w:tc>
      </w:tr>
      <w:tr w:rsidR="00477A8F" w14:paraId="503495C0"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7CDC339D" w14:textId="77777777" w:rsidR="00477A8F" w:rsidRDefault="00477A8F" w:rsidP="00477A8F">
            <w:pPr>
              <w:pStyle w:val="TAC"/>
            </w:pPr>
            <w:r>
              <w:t>Code block CRC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6B4F6DD" w14:textId="768A23EE" w:rsidR="00477A8F" w:rsidRDefault="00477A8F" w:rsidP="00477A8F">
            <w:pPr>
              <w:pStyle w:val="TAC"/>
            </w:pPr>
            <w:r>
              <w:rPr>
                <w:lang w:eastAsia="zh-CN"/>
              </w:rPr>
              <w:t>-</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76F3443" w14:textId="090767FD" w:rsidR="00477A8F" w:rsidRDefault="00477A8F" w:rsidP="00477A8F">
            <w:pPr>
              <w:pStyle w:val="TAC"/>
            </w:pPr>
            <w:r>
              <w:rPr>
                <w:lang w:eastAsia="zh-CN"/>
              </w:rPr>
              <w:t>-</w:t>
            </w:r>
          </w:p>
        </w:tc>
      </w:tr>
      <w:tr w:rsidR="00477A8F" w14:paraId="57E00EEB"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0C61D56C" w14:textId="77777777" w:rsidR="00477A8F" w:rsidRDefault="00477A8F" w:rsidP="00477A8F">
            <w:pPr>
              <w:pStyle w:val="TAC"/>
            </w:pPr>
            <w:r>
              <w:t>Number of code blocks - C</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0454E94" w14:textId="6042A9BE" w:rsidR="00477A8F" w:rsidRDefault="00477A8F" w:rsidP="00477A8F">
            <w:pPr>
              <w:pStyle w:val="TAC"/>
            </w:pPr>
            <w:r>
              <w:rPr>
                <w:lang w:eastAsia="zh-CN"/>
              </w:rPr>
              <w:t>1</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DE43C0A" w14:textId="65B05AC2" w:rsidR="00477A8F" w:rsidRDefault="00477A8F" w:rsidP="00477A8F">
            <w:pPr>
              <w:pStyle w:val="TAC"/>
            </w:pPr>
            <w:r>
              <w:rPr>
                <w:lang w:eastAsia="zh-CN"/>
              </w:rPr>
              <w:t>1</w:t>
            </w:r>
          </w:p>
        </w:tc>
      </w:tr>
      <w:tr w:rsidR="00477A8F" w14:paraId="05E95B7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49A92B8E" w14:textId="77777777" w:rsidR="00477A8F" w:rsidRDefault="00477A8F" w:rsidP="00477A8F">
            <w:pPr>
              <w:pStyle w:val="TAC"/>
            </w:pPr>
            <w:r>
              <w:t xml:space="preserve">Code block size </w:t>
            </w:r>
            <w:r>
              <w:rPr>
                <w:rFonts w:eastAsia="Malgun Gothic"/>
              </w:rPr>
              <w:t>including CRC</w:t>
            </w:r>
            <w:r>
              <w:t xml:space="preserve"> (bits) (Note 2)</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F8CCC9" w14:textId="33BCF1BF" w:rsidR="00477A8F" w:rsidRDefault="00477A8F" w:rsidP="00477A8F">
            <w:pPr>
              <w:pStyle w:val="TAC"/>
            </w:pPr>
            <w:r>
              <w:rPr>
                <w:rFonts w:cs="Arial"/>
                <w:szCs w:val="18"/>
              </w:rPr>
              <w:t>384</w:t>
            </w:r>
          </w:p>
        </w:tc>
        <w:tc>
          <w:tcPr>
            <w:tcW w:w="2255" w:type="dxa"/>
            <w:tcBorders>
              <w:top w:val="single" w:sz="4" w:space="0" w:color="auto"/>
              <w:left w:val="single" w:sz="4" w:space="0" w:color="auto"/>
              <w:bottom w:val="single" w:sz="4" w:space="0" w:color="auto"/>
              <w:right w:val="single" w:sz="4" w:space="0" w:color="auto"/>
            </w:tcBorders>
            <w:vAlign w:val="center"/>
            <w:hideMark/>
          </w:tcPr>
          <w:p w14:paraId="58D531EE" w14:textId="7292F776" w:rsidR="00477A8F" w:rsidRDefault="00477A8F" w:rsidP="00477A8F">
            <w:pPr>
              <w:pStyle w:val="TAC"/>
            </w:pPr>
            <w:r>
              <w:rPr>
                <w:rFonts w:cs="Arial"/>
                <w:szCs w:val="18"/>
              </w:rPr>
              <w:t>384</w:t>
            </w:r>
          </w:p>
        </w:tc>
      </w:tr>
      <w:tr w:rsidR="00477A8F" w14:paraId="611813B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6467B70E" w14:textId="77777777" w:rsidR="00477A8F" w:rsidRDefault="00477A8F" w:rsidP="00477A8F">
            <w:pPr>
              <w:pStyle w:val="TAC"/>
            </w:pPr>
            <w:r>
              <w:t>Total number of bits over all TBoMS slots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E67C75" w14:textId="0B2C6A39" w:rsidR="00477A8F" w:rsidRDefault="00477A8F" w:rsidP="00477A8F">
            <w:pPr>
              <w:pStyle w:val="TAC"/>
            </w:pPr>
            <w:r>
              <w:rPr>
                <w:lang w:eastAsia="zh-CN"/>
              </w:rPr>
              <w:t>1920</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A4195AF" w14:textId="41F3C607" w:rsidR="00477A8F" w:rsidRDefault="00477A8F" w:rsidP="00477A8F">
            <w:pPr>
              <w:pStyle w:val="TAC"/>
            </w:pPr>
            <w:r>
              <w:rPr>
                <w:lang w:eastAsia="zh-CN"/>
              </w:rPr>
              <w:t>1920</w:t>
            </w:r>
          </w:p>
        </w:tc>
      </w:tr>
      <w:tr w:rsidR="00477A8F" w14:paraId="0A81D23B"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73BA5090" w14:textId="77777777" w:rsidR="00477A8F" w:rsidRDefault="00477A8F" w:rsidP="00477A8F">
            <w:pPr>
              <w:pStyle w:val="TAC"/>
            </w:pPr>
            <w:r>
              <w:t>Total resource elements over all TBoMS slots</w:t>
            </w:r>
          </w:p>
        </w:tc>
        <w:tc>
          <w:tcPr>
            <w:tcW w:w="2235" w:type="dxa"/>
            <w:tcBorders>
              <w:top w:val="single" w:sz="4" w:space="0" w:color="auto"/>
              <w:left w:val="single" w:sz="4" w:space="0" w:color="auto"/>
              <w:bottom w:val="single" w:sz="4" w:space="0" w:color="auto"/>
              <w:right w:val="single" w:sz="4" w:space="0" w:color="auto"/>
            </w:tcBorders>
            <w:hideMark/>
          </w:tcPr>
          <w:p w14:paraId="4DB19DC5" w14:textId="4000D2A9" w:rsidR="00477A8F" w:rsidRDefault="00477A8F" w:rsidP="00477A8F">
            <w:pPr>
              <w:pStyle w:val="TAC"/>
            </w:pPr>
            <w:r>
              <w:rPr>
                <w:lang w:eastAsia="zh-CN"/>
              </w:rPr>
              <w:t>960</w:t>
            </w:r>
          </w:p>
        </w:tc>
        <w:tc>
          <w:tcPr>
            <w:tcW w:w="2255" w:type="dxa"/>
            <w:tcBorders>
              <w:top w:val="single" w:sz="4" w:space="0" w:color="auto"/>
              <w:left w:val="single" w:sz="4" w:space="0" w:color="auto"/>
              <w:bottom w:val="single" w:sz="4" w:space="0" w:color="auto"/>
              <w:right w:val="single" w:sz="4" w:space="0" w:color="auto"/>
            </w:tcBorders>
            <w:hideMark/>
          </w:tcPr>
          <w:p w14:paraId="31FE7957" w14:textId="7A9E683F" w:rsidR="00477A8F" w:rsidRDefault="00477A8F" w:rsidP="00477A8F">
            <w:pPr>
              <w:pStyle w:val="TAC"/>
            </w:pPr>
            <w:r>
              <w:rPr>
                <w:lang w:eastAsia="zh-CN"/>
              </w:rPr>
              <w:t>960</w:t>
            </w:r>
          </w:p>
        </w:tc>
      </w:tr>
      <w:tr w:rsidR="005D246B" w:rsidRPr="007F63AC" w14:paraId="28078500" w14:textId="77777777" w:rsidTr="00FE4053">
        <w:trPr>
          <w:trHeight w:val="850"/>
          <w:jc w:val="center"/>
        </w:trPr>
        <w:tc>
          <w:tcPr>
            <w:tcW w:w="8310"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5270"/>
    </w:tbl>
    <w:p w14:paraId="43860E24" w14:textId="7556DC0E" w:rsidR="005D246B" w:rsidRDefault="005D246B" w:rsidP="005D246B">
      <w:pPr>
        <w:rPr>
          <w:noProof/>
          <w:lang w:eastAsia="zh-CN"/>
        </w:rPr>
      </w:pPr>
    </w:p>
    <w:p w14:paraId="2045097D" w14:textId="77777777" w:rsidR="00B5042E" w:rsidRDefault="00B5042E"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5271" w:name="_Toc58916072"/>
      <w:bookmarkStart w:id="15272" w:name="_Toc58918253"/>
      <w:bookmarkStart w:id="15273" w:name="_Toc66694123"/>
      <w:bookmarkStart w:id="15274" w:name="_Toc74916148"/>
      <w:bookmarkStart w:id="15275" w:name="_Toc76114773"/>
      <w:bookmarkStart w:id="15276" w:name="_Toc76544659"/>
      <w:bookmarkStart w:id="15277" w:name="_Toc82536781"/>
      <w:bookmarkStart w:id="15278" w:name="_Toc89953074"/>
      <w:bookmarkStart w:id="15279" w:name="_Toc98766890"/>
      <w:bookmarkStart w:id="15280" w:name="_Toc99703253"/>
      <w:bookmarkStart w:id="15281" w:name="_Toc106207044"/>
      <w:bookmarkStart w:id="15282" w:name="_Toc115081046"/>
      <w:bookmarkStart w:id="15283" w:name="_Toc121999997"/>
      <w:bookmarkStart w:id="15284" w:name="_Toc124154170"/>
      <w:bookmarkStart w:id="15285" w:name="_Toc124154945"/>
      <w:bookmarkStart w:id="15286" w:name="_Toc131560801"/>
      <w:bookmarkStart w:id="15287" w:name="_Toc137394501"/>
      <w:bookmarkStart w:id="15288" w:name="_Toc163475607"/>
      <w:bookmarkStart w:id="15289" w:name="_Toc176783937"/>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lastRenderedPageBreak/>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5290" w:name="_Toc58916073"/>
      <w:bookmarkStart w:id="15291" w:name="_Toc58918254"/>
      <w:bookmarkStart w:id="15292" w:name="_Toc66694124"/>
      <w:bookmarkStart w:id="15293" w:name="_Toc74916149"/>
      <w:bookmarkStart w:id="15294" w:name="_Toc76114774"/>
      <w:bookmarkStart w:id="15295" w:name="_Toc76544660"/>
      <w:bookmarkStart w:id="15296" w:name="_Toc82536782"/>
      <w:bookmarkStart w:id="15297" w:name="_Toc89953075"/>
      <w:bookmarkStart w:id="15298" w:name="_Toc98766891"/>
      <w:bookmarkStart w:id="15299" w:name="_Toc99703254"/>
      <w:bookmarkStart w:id="15300" w:name="_Toc106207045"/>
      <w:bookmarkStart w:id="15301" w:name="_Toc115081047"/>
      <w:bookmarkStart w:id="15302" w:name="_Toc121999998"/>
      <w:bookmarkStart w:id="15303" w:name="_Toc124154171"/>
      <w:bookmarkStart w:id="15304" w:name="_Toc124154946"/>
      <w:bookmarkStart w:id="15305" w:name="_Toc131560802"/>
      <w:bookmarkStart w:id="15306" w:name="_Toc137394502"/>
      <w:bookmarkStart w:id="15307" w:name="_Toc163475608"/>
      <w:bookmarkStart w:id="15308" w:name="_Toc176783938"/>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5332FD98"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360FFD7D"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2</w:t>
      </w:r>
      <w:r w:rsidRPr="001234B7">
        <w:rPr>
          <w:lang w:eastAsia="zh-CN"/>
        </w:rPr>
        <w:t xml:space="preserve"> </w:t>
      </w:r>
      <w:r>
        <w:t xml:space="preserve">and table A.3B-3 </w:t>
      </w:r>
      <w:r w:rsidRPr="001234B7">
        <w:t>for FR</w:t>
      </w:r>
      <w:r>
        <w:t>1</w:t>
      </w:r>
      <w:r w:rsidRPr="001234B7">
        <w:t xml:space="preserve"> PUSCH performance requirements</w:t>
      </w:r>
      <w:r>
        <w:t xml:space="preserve"> with DM-RS bundling</w:t>
      </w:r>
      <w:r w:rsidRPr="001234B7">
        <w:rPr>
          <w:lang w:eastAsia="zh-CN"/>
        </w:rPr>
        <w:t>:</w:t>
      </w:r>
    </w:p>
    <w:p w14:paraId="1E7C849F"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F883EE"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3DEA15D5"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4</w:t>
      </w:r>
      <w:r w:rsidRPr="001234B7">
        <w:rPr>
          <w:lang w:eastAsia="zh-CN"/>
        </w:rPr>
        <w:t xml:space="preserve"> </w:t>
      </w:r>
      <w:r w:rsidRPr="001234B7">
        <w:t>for FR</w:t>
      </w:r>
      <w:r>
        <w:t>2</w:t>
      </w:r>
      <w:r w:rsidRPr="001234B7">
        <w:t xml:space="preserve"> PUSCH performance requirements</w:t>
      </w:r>
      <w:r>
        <w:t xml:space="preserve"> </w:t>
      </w:r>
      <w:r>
        <w:rPr>
          <w:rFonts w:eastAsia="DengXian"/>
        </w:rPr>
        <w:t>with DM-RS bundling</w:t>
      </w:r>
      <w:r w:rsidRPr="001234B7">
        <w:rPr>
          <w:lang w:eastAsia="zh-CN"/>
        </w:rPr>
        <w:t>:</w:t>
      </w:r>
    </w:p>
    <w:p w14:paraId="663792BF" w14:textId="741F23E4"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4</w:t>
      </w:r>
      <w:r w:rsidRPr="001234B7">
        <w:t xml:space="preserve"> for FR</w:t>
      </w:r>
      <w:r>
        <w:t>2</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C7814E" w14:textId="77777777" w:rsidR="00DD1B7F" w:rsidRPr="001234B7" w:rsidRDefault="00DD1B7F" w:rsidP="00DD1B7F">
      <w:pPr>
        <w:rPr>
          <w:lang w:eastAsia="zh-CN"/>
        </w:rPr>
      </w:pPr>
      <w:r w:rsidRPr="001234B7">
        <w:t>The parameters for the reference measurement channel are specified in table A.</w:t>
      </w:r>
      <w:r w:rsidRPr="001234B7">
        <w:rPr>
          <w:lang w:eastAsia="zh-CN"/>
        </w:rPr>
        <w:t>3B</w:t>
      </w:r>
      <w:r w:rsidRPr="001234B7">
        <w:t>-</w:t>
      </w:r>
      <w:r>
        <w:t xml:space="preserve">5 to </w:t>
      </w:r>
      <w:r w:rsidRPr="001234B7">
        <w:t>table A.</w:t>
      </w:r>
      <w:r w:rsidRPr="001234B7">
        <w:rPr>
          <w:lang w:eastAsia="zh-CN"/>
        </w:rPr>
        <w:t>3B</w:t>
      </w:r>
      <w:r w:rsidRPr="001234B7">
        <w:t>-</w:t>
      </w:r>
      <w:r>
        <w:t>7</w:t>
      </w:r>
      <w:r w:rsidRPr="001234B7">
        <w:rPr>
          <w:lang w:eastAsia="zh-CN"/>
        </w:rPr>
        <w:t xml:space="preserve"> </w:t>
      </w:r>
      <w:r w:rsidRPr="001234B7">
        <w:t>for FR</w:t>
      </w:r>
      <w:r>
        <w:t>2-2</w:t>
      </w:r>
      <w:r w:rsidRPr="001234B7">
        <w:t xml:space="preserve"> PUSCH performance requirements</w:t>
      </w:r>
      <w:r w:rsidRPr="001234B7">
        <w:rPr>
          <w:lang w:eastAsia="zh-CN"/>
        </w:rPr>
        <w:t>:</w:t>
      </w:r>
    </w:p>
    <w:p w14:paraId="65B864C6" w14:textId="77777777" w:rsidR="00DD1B7F"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5</w:t>
      </w:r>
      <w:r w:rsidRPr="001234B7">
        <w:t xml:space="preserve"> for FR</w:t>
      </w:r>
      <w:r>
        <w:t>2-2</w:t>
      </w:r>
      <w:r w:rsidRPr="001234B7">
        <w:t xml:space="preserve"> PUSCH </w:t>
      </w:r>
      <w:r w:rsidRPr="001234B7">
        <w:rPr>
          <w:lang w:eastAsia="zh-CN"/>
        </w:rPr>
        <w:t xml:space="preserve">with transform precoding disabled, </w:t>
      </w:r>
      <w:r w:rsidRPr="00EF5A9D">
        <w:rPr>
          <w:i/>
          <w:iCs/>
          <w:lang w:eastAsia="zh-CN"/>
        </w:rPr>
        <w:t>Additional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DFEFF28" w14:textId="77777777" w:rsidR="00DD1B7F" w:rsidRDefault="00DD1B7F" w:rsidP="00DD1B7F">
      <w:pPr>
        <w:pStyle w:val="B1"/>
      </w:pPr>
      <w:r>
        <w:rPr>
          <w:lang w:eastAsia="zh-CN"/>
        </w:rPr>
        <w:t>-</w:t>
      </w:r>
      <w:r>
        <w:rPr>
          <w:lang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6</w:t>
      </w:r>
      <w:r w:rsidRPr="001234B7">
        <w:t xml:space="preserve"> for FR</w:t>
      </w:r>
      <w:r>
        <w:t>2-2</w:t>
      </w:r>
      <w:r w:rsidRPr="001234B7">
        <w:t xml:space="preserve"> PUSCH </w:t>
      </w:r>
      <w:r w:rsidRPr="001234B7">
        <w:rPr>
          <w:lang w:eastAsia="zh-CN"/>
        </w:rPr>
        <w:t xml:space="preserve">with transform precoding </w:t>
      </w:r>
      <w:r>
        <w:rPr>
          <w:lang w:eastAsia="zh-CN"/>
        </w:rPr>
        <w:t>en</w:t>
      </w:r>
      <w:r w:rsidRPr="001234B7">
        <w:rPr>
          <w:lang w:eastAsia="zh-CN"/>
        </w:rPr>
        <w:t xml:space="preserve">abled, </w:t>
      </w:r>
      <w:r w:rsidRPr="00EF5A9D">
        <w:rPr>
          <w:rFonts w:eastAsia="DengXian"/>
          <w:i/>
          <w:iCs/>
          <w:lang w:eastAsia="zh-CN"/>
        </w:rPr>
        <w:t>A</w:t>
      </w:r>
      <w:r w:rsidRPr="00EF5A9D">
        <w:rPr>
          <w:i/>
          <w:iCs/>
          <w:lang w:eastAsia="zh-CN"/>
        </w:rPr>
        <w:t>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9B0C87A" w14:textId="74A2618F" w:rsidR="00FE4053"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7</w:t>
      </w:r>
      <w:r w:rsidRPr="001234B7">
        <w:t xml:space="preserve"> for FR</w:t>
      </w:r>
      <w:r>
        <w:t>2-2</w:t>
      </w:r>
      <w:r w:rsidRPr="001234B7">
        <w:t xml:space="preserve"> PUSCH </w:t>
      </w:r>
      <w:r w:rsidRPr="001234B7">
        <w:rPr>
          <w:lang w:eastAsia="zh-CN"/>
        </w:rPr>
        <w:t xml:space="preserve">with transform precoding disabled, </w:t>
      </w:r>
      <w:r w:rsidRPr="0066407B">
        <w:rPr>
          <w:i/>
          <w:iCs/>
          <w:lang w:eastAsia="zh-CN"/>
        </w:rPr>
        <w:t>Additional DM-RS position</w:t>
      </w:r>
      <w:r w:rsidRPr="0066407B">
        <w:rPr>
          <w:rFonts w:eastAsia="DengXian"/>
          <w:i/>
          <w:iCs/>
          <w:lang w:eastAsia="zh-CN"/>
        </w:rPr>
        <w:t xml:space="preserve"> = pos</w:t>
      </w:r>
      <w:r w:rsidRPr="0066407B">
        <w:rPr>
          <w:i/>
          <w:iCs/>
          <w:lang w:eastAsia="zh-CN"/>
        </w:rPr>
        <w:t>1</w:t>
      </w:r>
      <w:r>
        <w:rPr>
          <w:lang w:eastAsia="zh-CN"/>
        </w:rPr>
        <w:t xml:space="preserve"> and 2</w:t>
      </w:r>
      <w:r w:rsidRPr="001234B7">
        <w:rPr>
          <w:lang w:eastAsia="zh-CN"/>
        </w:rPr>
        <w:t xml:space="preserve"> transmission layer</w:t>
      </w:r>
      <w:r>
        <w:rPr>
          <w:lang w:eastAsia="zh-CN"/>
        </w:rPr>
        <w:t>s</w:t>
      </w:r>
      <w:r w:rsidRPr="001234B7">
        <w:t>.</w:t>
      </w:r>
    </w:p>
    <w:p w14:paraId="1485A383" w14:textId="77777777" w:rsidR="00DD1B7F" w:rsidRPr="00931575" w:rsidRDefault="00DD1B7F" w:rsidP="00DD1B7F">
      <w:pPr>
        <w:rPr>
          <w:rFonts w:eastAsia="DengXian"/>
        </w:rPr>
      </w:pPr>
    </w:p>
    <w:p w14:paraId="45ABE730" w14:textId="77777777" w:rsidR="007F5CD7" w:rsidRPr="00931575" w:rsidRDefault="007F5CD7" w:rsidP="006F1F81">
      <w:pPr>
        <w:pStyle w:val="TH"/>
        <w:rPr>
          <w:rFonts w:eastAsia="DengXian"/>
          <w:lang w:eastAsia="zh-CN"/>
        </w:rPr>
      </w:pPr>
      <w:r w:rsidRPr="00931575">
        <w:rPr>
          <w:rFonts w:eastAsia="Malgun Gothic"/>
        </w:rPr>
        <w:lastRenderedPageBreak/>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1A3E6395" w:rsidR="007F5CD7" w:rsidRDefault="007F5CD7" w:rsidP="006F1F81">
      <w:pPr>
        <w:rPr>
          <w:lang w:eastAsia="zh-CN"/>
        </w:rPr>
      </w:pPr>
    </w:p>
    <w:p w14:paraId="47BB61DD"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2AF9AA34" w14:textId="77777777" w:rsidTr="001A6C5F">
        <w:trPr>
          <w:cantSplit/>
          <w:jc w:val="center"/>
        </w:trPr>
        <w:tc>
          <w:tcPr>
            <w:tcW w:w="3950" w:type="dxa"/>
          </w:tcPr>
          <w:p w14:paraId="7AA62B3B" w14:textId="77777777" w:rsidR="00FE4053" w:rsidRPr="00F95B02" w:rsidRDefault="00FE4053" w:rsidP="001A6C5F">
            <w:pPr>
              <w:pStyle w:val="TAH"/>
            </w:pPr>
            <w:r w:rsidRPr="00F95B02">
              <w:t>Reference channel</w:t>
            </w:r>
          </w:p>
        </w:tc>
        <w:tc>
          <w:tcPr>
            <w:tcW w:w="1076" w:type="dxa"/>
          </w:tcPr>
          <w:p w14:paraId="53D56F5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3E1E4995"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B-6</w:t>
            </w:r>
          </w:p>
        </w:tc>
      </w:tr>
      <w:tr w:rsidR="00FE4053" w:rsidRPr="00F95B02" w14:paraId="40AEC4FF" w14:textId="77777777" w:rsidTr="001A6C5F">
        <w:trPr>
          <w:cantSplit/>
          <w:jc w:val="center"/>
        </w:trPr>
        <w:tc>
          <w:tcPr>
            <w:tcW w:w="3950" w:type="dxa"/>
          </w:tcPr>
          <w:p w14:paraId="470354E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65DCC462" w14:textId="77777777" w:rsidR="00FE4053" w:rsidRPr="00F95B02" w:rsidRDefault="00FE4053" w:rsidP="001A6C5F">
            <w:pPr>
              <w:pStyle w:val="TAC"/>
              <w:rPr>
                <w:lang w:eastAsia="zh-CN"/>
              </w:rPr>
            </w:pPr>
            <w:r>
              <w:rPr>
                <w:lang w:eastAsia="zh-CN"/>
              </w:rPr>
              <w:t>15</w:t>
            </w:r>
          </w:p>
        </w:tc>
        <w:tc>
          <w:tcPr>
            <w:tcW w:w="1065" w:type="dxa"/>
          </w:tcPr>
          <w:p w14:paraId="6166D2B8" w14:textId="77777777" w:rsidR="00FE4053" w:rsidRPr="00F95B02" w:rsidRDefault="00FE4053" w:rsidP="001A6C5F">
            <w:pPr>
              <w:pStyle w:val="TAC"/>
            </w:pPr>
            <w:r>
              <w:rPr>
                <w:lang w:eastAsia="zh-CN"/>
              </w:rPr>
              <w:t>30</w:t>
            </w:r>
          </w:p>
        </w:tc>
      </w:tr>
      <w:tr w:rsidR="00FE4053" w:rsidRPr="00F95B02" w14:paraId="41D88C0C" w14:textId="77777777" w:rsidTr="001A6C5F">
        <w:trPr>
          <w:cantSplit/>
          <w:jc w:val="center"/>
        </w:trPr>
        <w:tc>
          <w:tcPr>
            <w:tcW w:w="3950" w:type="dxa"/>
          </w:tcPr>
          <w:p w14:paraId="0BC8308C" w14:textId="77777777" w:rsidR="00FE4053" w:rsidRPr="00F95B02" w:rsidRDefault="00FE4053" w:rsidP="001A6C5F">
            <w:pPr>
              <w:pStyle w:val="TAC"/>
            </w:pPr>
            <w:r w:rsidRPr="00F95B02">
              <w:t>Allocated resource blocks</w:t>
            </w:r>
          </w:p>
        </w:tc>
        <w:tc>
          <w:tcPr>
            <w:tcW w:w="1076" w:type="dxa"/>
          </w:tcPr>
          <w:p w14:paraId="19FB3065" w14:textId="77777777" w:rsidR="00FE4053" w:rsidRPr="00F95B02" w:rsidRDefault="00FE4053" w:rsidP="001A6C5F">
            <w:pPr>
              <w:pStyle w:val="TAC"/>
              <w:rPr>
                <w:rFonts w:eastAsia="Yu Mincho"/>
              </w:rPr>
            </w:pPr>
            <w:r>
              <w:rPr>
                <w:rFonts w:eastAsia="Yu Mincho"/>
              </w:rPr>
              <w:t>25</w:t>
            </w:r>
          </w:p>
        </w:tc>
        <w:tc>
          <w:tcPr>
            <w:tcW w:w="1065" w:type="dxa"/>
          </w:tcPr>
          <w:p w14:paraId="547C5BBF" w14:textId="77777777" w:rsidR="00FE4053" w:rsidRPr="00F95B02" w:rsidRDefault="00FE4053" w:rsidP="001A6C5F">
            <w:pPr>
              <w:pStyle w:val="TAC"/>
              <w:rPr>
                <w:rFonts w:eastAsia="Yu Mincho"/>
              </w:rPr>
            </w:pPr>
            <w:r>
              <w:rPr>
                <w:rFonts w:eastAsia="Yu Mincho"/>
              </w:rPr>
              <w:t>24</w:t>
            </w:r>
          </w:p>
        </w:tc>
      </w:tr>
      <w:tr w:rsidR="00FE4053" w:rsidRPr="00F95B02" w14:paraId="6735C3DE" w14:textId="77777777" w:rsidTr="001A6C5F">
        <w:trPr>
          <w:cantSplit/>
          <w:jc w:val="center"/>
        </w:trPr>
        <w:tc>
          <w:tcPr>
            <w:tcW w:w="3950" w:type="dxa"/>
          </w:tcPr>
          <w:p w14:paraId="2B818426"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2B76CD7" w14:textId="77777777" w:rsidR="00FE4053" w:rsidRPr="00F95B02" w:rsidRDefault="00FE4053" w:rsidP="001A6C5F">
            <w:pPr>
              <w:pStyle w:val="TAC"/>
              <w:rPr>
                <w:lang w:eastAsia="zh-CN"/>
              </w:rPr>
            </w:pPr>
            <w:r>
              <w:rPr>
                <w:lang w:eastAsia="zh-CN"/>
              </w:rPr>
              <w:t>12</w:t>
            </w:r>
          </w:p>
        </w:tc>
        <w:tc>
          <w:tcPr>
            <w:tcW w:w="1065" w:type="dxa"/>
          </w:tcPr>
          <w:p w14:paraId="71D72F12" w14:textId="77777777" w:rsidR="00FE4053" w:rsidRPr="00F95B02" w:rsidRDefault="00FE4053" w:rsidP="001A6C5F">
            <w:pPr>
              <w:pStyle w:val="TAC"/>
              <w:rPr>
                <w:lang w:eastAsia="zh-CN"/>
              </w:rPr>
            </w:pPr>
            <w:r>
              <w:rPr>
                <w:lang w:eastAsia="zh-CN"/>
              </w:rPr>
              <w:t>12</w:t>
            </w:r>
          </w:p>
        </w:tc>
      </w:tr>
      <w:tr w:rsidR="00FE4053" w:rsidRPr="00F95B02" w14:paraId="4D6DC8FF" w14:textId="77777777" w:rsidTr="001A6C5F">
        <w:trPr>
          <w:cantSplit/>
          <w:jc w:val="center"/>
        </w:trPr>
        <w:tc>
          <w:tcPr>
            <w:tcW w:w="3950" w:type="dxa"/>
          </w:tcPr>
          <w:p w14:paraId="14A7FF15" w14:textId="77777777" w:rsidR="00FE4053" w:rsidRPr="00F95B02" w:rsidRDefault="00FE4053" w:rsidP="001A6C5F">
            <w:pPr>
              <w:pStyle w:val="TAC"/>
            </w:pPr>
            <w:r w:rsidRPr="00F95B02">
              <w:t>Modulation</w:t>
            </w:r>
          </w:p>
        </w:tc>
        <w:tc>
          <w:tcPr>
            <w:tcW w:w="1076" w:type="dxa"/>
          </w:tcPr>
          <w:p w14:paraId="0BF17D88" w14:textId="77777777" w:rsidR="00FE4053" w:rsidRPr="00F95B02" w:rsidRDefault="00FE4053" w:rsidP="001A6C5F">
            <w:pPr>
              <w:pStyle w:val="TAC"/>
              <w:rPr>
                <w:lang w:eastAsia="zh-CN"/>
              </w:rPr>
            </w:pPr>
            <w:r w:rsidRPr="00F95B02">
              <w:rPr>
                <w:lang w:eastAsia="zh-CN"/>
              </w:rPr>
              <w:t>QPSK</w:t>
            </w:r>
          </w:p>
        </w:tc>
        <w:tc>
          <w:tcPr>
            <w:tcW w:w="1065" w:type="dxa"/>
          </w:tcPr>
          <w:p w14:paraId="4A698706" w14:textId="77777777" w:rsidR="00FE4053" w:rsidRPr="00F95B02" w:rsidRDefault="00FE4053" w:rsidP="001A6C5F">
            <w:pPr>
              <w:pStyle w:val="TAC"/>
              <w:rPr>
                <w:lang w:eastAsia="zh-CN"/>
              </w:rPr>
            </w:pPr>
            <w:r w:rsidRPr="00F95B02">
              <w:rPr>
                <w:lang w:eastAsia="zh-CN"/>
              </w:rPr>
              <w:t>QPSK</w:t>
            </w:r>
          </w:p>
        </w:tc>
      </w:tr>
      <w:tr w:rsidR="00FE4053" w:rsidRPr="00F95B02" w14:paraId="2BCF59D2" w14:textId="77777777" w:rsidTr="001A6C5F">
        <w:trPr>
          <w:cantSplit/>
          <w:jc w:val="center"/>
        </w:trPr>
        <w:tc>
          <w:tcPr>
            <w:tcW w:w="3950" w:type="dxa"/>
          </w:tcPr>
          <w:p w14:paraId="07C4B3FC"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203979C1"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5800A539"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1546E1A" w14:textId="77777777" w:rsidTr="001A6C5F">
        <w:trPr>
          <w:cantSplit/>
          <w:jc w:val="center"/>
        </w:trPr>
        <w:tc>
          <w:tcPr>
            <w:tcW w:w="3950" w:type="dxa"/>
          </w:tcPr>
          <w:p w14:paraId="4CB58629" w14:textId="77777777" w:rsidR="00FE4053" w:rsidRPr="005E43D5" w:rsidRDefault="00FE4053" w:rsidP="001A6C5F">
            <w:pPr>
              <w:pStyle w:val="TAC"/>
            </w:pPr>
            <w:r w:rsidRPr="005E43D5">
              <w:t>Payload size (bits)</w:t>
            </w:r>
          </w:p>
        </w:tc>
        <w:tc>
          <w:tcPr>
            <w:tcW w:w="1076" w:type="dxa"/>
          </w:tcPr>
          <w:p w14:paraId="6AE8A790" w14:textId="77777777" w:rsidR="00FE4053" w:rsidRPr="005E43D5" w:rsidRDefault="00FE4053" w:rsidP="001A6C5F">
            <w:pPr>
              <w:pStyle w:val="TAC"/>
            </w:pPr>
            <w:r>
              <w:t>2152</w:t>
            </w:r>
          </w:p>
        </w:tc>
        <w:tc>
          <w:tcPr>
            <w:tcW w:w="1065" w:type="dxa"/>
          </w:tcPr>
          <w:p w14:paraId="7A7122E4" w14:textId="77777777" w:rsidR="00FE4053" w:rsidRPr="005E43D5" w:rsidRDefault="00FE4053" w:rsidP="001A6C5F">
            <w:pPr>
              <w:pStyle w:val="TAC"/>
            </w:pPr>
            <w:r>
              <w:t>2088</w:t>
            </w:r>
          </w:p>
        </w:tc>
      </w:tr>
      <w:tr w:rsidR="00FE4053" w:rsidRPr="005E43D5" w14:paraId="13E60386" w14:textId="77777777" w:rsidTr="001A6C5F">
        <w:trPr>
          <w:cantSplit/>
          <w:jc w:val="center"/>
        </w:trPr>
        <w:tc>
          <w:tcPr>
            <w:tcW w:w="3950" w:type="dxa"/>
          </w:tcPr>
          <w:p w14:paraId="7F10BD39" w14:textId="77777777" w:rsidR="00FE4053" w:rsidRPr="005E43D5" w:rsidRDefault="00FE4053" w:rsidP="001A6C5F">
            <w:pPr>
              <w:pStyle w:val="TAC"/>
              <w:rPr>
                <w:szCs w:val="22"/>
              </w:rPr>
            </w:pPr>
            <w:r w:rsidRPr="005E43D5">
              <w:rPr>
                <w:szCs w:val="22"/>
              </w:rPr>
              <w:t>Transport block CRC (bits)</w:t>
            </w:r>
          </w:p>
        </w:tc>
        <w:tc>
          <w:tcPr>
            <w:tcW w:w="1076" w:type="dxa"/>
          </w:tcPr>
          <w:p w14:paraId="4038357C" w14:textId="77777777" w:rsidR="00FE4053" w:rsidRPr="005E43D5" w:rsidRDefault="00FE4053" w:rsidP="001A6C5F">
            <w:pPr>
              <w:pStyle w:val="TAC"/>
            </w:pPr>
            <w:r>
              <w:t>16</w:t>
            </w:r>
          </w:p>
        </w:tc>
        <w:tc>
          <w:tcPr>
            <w:tcW w:w="1065" w:type="dxa"/>
          </w:tcPr>
          <w:p w14:paraId="4768A09A" w14:textId="77777777" w:rsidR="00FE4053" w:rsidRPr="005E43D5" w:rsidRDefault="00FE4053" w:rsidP="001A6C5F">
            <w:pPr>
              <w:pStyle w:val="TAC"/>
            </w:pPr>
            <w:r>
              <w:t>16</w:t>
            </w:r>
          </w:p>
        </w:tc>
      </w:tr>
      <w:tr w:rsidR="00FE4053" w:rsidRPr="005E43D5" w14:paraId="583E2D51" w14:textId="77777777" w:rsidTr="001A6C5F">
        <w:trPr>
          <w:cantSplit/>
          <w:jc w:val="center"/>
        </w:trPr>
        <w:tc>
          <w:tcPr>
            <w:tcW w:w="3950" w:type="dxa"/>
          </w:tcPr>
          <w:p w14:paraId="7A21DB68" w14:textId="77777777" w:rsidR="00FE4053" w:rsidRPr="005E43D5" w:rsidRDefault="00FE4053" w:rsidP="001A6C5F">
            <w:pPr>
              <w:pStyle w:val="TAC"/>
            </w:pPr>
            <w:r w:rsidRPr="005E43D5">
              <w:t>Code block CRC size (bits)</w:t>
            </w:r>
          </w:p>
        </w:tc>
        <w:tc>
          <w:tcPr>
            <w:tcW w:w="1076" w:type="dxa"/>
          </w:tcPr>
          <w:p w14:paraId="7FEB19AA" w14:textId="77777777" w:rsidR="00FE4053" w:rsidRPr="005E43D5" w:rsidRDefault="00FE4053" w:rsidP="001A6C5F">
            <w:pPr>
              <w:pStyle w:val="TAC"/>
            </w:pPr>
            <w:r>
              <w:rPr>
                <w:lang w:eastAsia="zh-CN"/>
              </w:rPr>
              <w:t>-</w:t>
            </w:r>
          </w:p>
        </w:tc>
        <w:tc>
          <w:tcPr>
            <w:tcW w:w="1065" w:type="dxa"/>
          </w:tcPr>
          <w:p w14:paraId="79449CBE" w14:textId="77777777" w:rsidR="00FE4053" w:rsidRPr="005E43D5" w:rsidRDefault="00FE4053" w:rsidP="001A6C5F">
            <w:pPr>
              <w:pStyle w:val="TAC"/>
            </w:pPr>
            <w:r>
              <w:t>-</w:t>
            </w:r>
          </w:p>
        </w:tc>
      </w:tr>
      <w:tr w:rsidR="00FE4053" w:rsidRPr="005E43D5" w14:paraId="2F72352E" w14:textId="77777777" w:rsidTr="001A6C5F">
        <w:trPr>
          <w:cantSplit/>
          <w:jc w:val="center"/>
        </w:trPr>
        <w:tc>
          <w:tcPr>
            <w:tcW w:w="3950" w:type="dxa"/>
          </w:tcPr>
          <w:p w14:paraId="645D65D9" w14:textId="77777777" w:rsidR="00FE4053" w:rsidRPr="005E43D5" w:rsidRDefault="00FE4053" w:rsidP="001A6C5F">
            <w:pPr>
              <w:pStyle w:val="TAC"/>
            </w:pPr>
            <w:r w:rsidRPr="005E43D5">
              <w:t>Number of code blocks - C</w:t>
            </w:r>
          </w:p>
        </w:tc>
        <w:tc>
          <w:tcPr>
            <w:tcW w:w="1076" w:type="dxa"/>
          </w:tcPr>
          <w:p w14:paraId="6E192579" w14:textId="77777777" w:rsidR="00FE4053" w:rsidRPr="005E43D5" w:rsidRDefault="00FE4053" w:rsidP="001A6C5F">
            <w:pPr>
              <w:pStyle w:val="TAC"/>
            </w:pPr>
            <w:r>
              <w:t>1</w:t>
            </w:r>
          </w:p>
        </w:tc>
        <w:tc>
          <w:tcPr>
            <w:tcW w:w="1065" w:type="dxa"/>
          </w:tcPr>
          <w:p w14:paraId="55BF8585" w14:textId="77777777" w:rsidR="00FE4053" w:rsidRPr="005E43D5" w:rsidRDefault="00FE4053" w:rsidP="001A6C5F">
            <w:pPr>
              <w:pStyle w:val="TAC"/>
            </w:pPr>
            <w:r>
              <w:t>1</w:t>
            </w:r>
          </w:p>
        </w:tc>
      </w:tr>
      <w:tr w:rsidR="00FE4053" w:rsidRPr="00EF5376" w14:paraId="6C949482" w14:textId="77777777" w:rsidTr="001A6C5F">
        <w:trPr>
          <w:cantSplit/>
          <w:jc w:val="center"/>
        </w:trPr>
        <w:tc>
          <w:tcPr>
            <w:tcW w:w="3950" w:type="dxa"/>
          </w:tcPr>
          <w:p w14:paraId="4B6EF4D6"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AB38863" w14:textId="77777777" w:rsidR="00FE4053" w:rsidRPr="005E43D5" w:rsidRDefault="00FE4053" w:rsidP="001A6C5F">
            <w:pPr>
              <w:pStyle w:val="TAC"/>
              <w:rPr>
                <w:szCs w:val="18"/>
                <w:lang w:eastAsia="zh-CN"/>
              </w:rPr>
            </w:pPr>
            <w:r>
              <w:t>2168</w:t>
            </w:r>
          </w:p>
        </w:tc>
        <w:tc>
          <w:tcPr>
            <w:tcW w:w="1065" w:type="dxa"/>
          </w:tcPr>
          <w:p w14:paraId="54842537" w14:textId="77777777" w:rsidR="00FE4053" w:rsidRPr="005E43D5" w:rsidRDefault="00FE4053" w:rsidP="001A6C5F">
            <w:pPr>
              <w:pStyle w:val="TAC"/>
              <w:rPr>
                <w:szCs w:val="18"/>
                <w:lang w:eastAsia="zh-CN"/>
              </w:rPr>
            </w:pPr>
            <w:r>
              <w:t>2104</w:t>
            </w:r>
          </w:p>
        </w:tc>
      </w:tr>
      <w:tr w:rsidR="00FE4053" w:rsidRPr="005E43D5" w14:paraId="2274917D" w14:textId="77777777" w:rsidTr="001A6C5F">
        <w:trPr>
          <w:cantSplit/>
          <w:jc w:val="center"/>
        </w:trPr>
        <w:tc>
          <w:tcPr>
            <w:tcW w:w="3950" w:type="dxa"/>
          </w:tcPr>
          <w:p w14:paraId="1B121DCA" w14:textId="77777777" w:rsidR="00FE4053" w:rsidRPr="005E43D5" w:rsidRDefault="00FE4053" w:rsidP="001A6C5F">
            <w:pPr>
              <w:pStyle w:val="TAC"/>
            </w:pPr>
            <w:r w:rsidRPr="005E43D5">
              <w:t>Total number of bits per slot</w:t>
            </w:r>
          </w:p>
        </w:tc>
        <w:tc>
          <w:tcPr>
            <w:tcW w:w="1076" w:type="dxa"/>
          </w:tcPr>
          <w:p w14:paraId="210D8ADA" w14:textId="77777777" w:rsidR="00FE4053" w:rsidRPr="005E43D5" w:rsidRDefault="00FE4053" w:rsidP="001A6C5F">
            <w:pPr>
              <w:pStyle w:val="TAC"/>
            </w:pPr>
            <w:r>
              <w:t>7200</w:t>
            </w:r>
          </w:p>
        </w:tc>
        <w:tc>
          <w:tcPr>
            <w:tcW w:w="1065" w:type="dxa"/>
          </w:tcPr>
          <w:p w14:paraId="1F949714" w14:textId="77777777" w:rsidR="00FE4053" w:rsidRPr="005E43D5" w:rsidRDefault="00FE4053" w:rsidP="001A6C5F">
            <w:pPr>
              <w:pStyle w:val="TAC"/>
            </w:pPr>
            <w:r>
              <w:t>6912</w:t>
            </w:r>
          </w:p>
        </w:tc>
      </w:tr>
      <w:tr w:rsidR="00FE4053" w:rsidRPr="005E43D5" w14:paraId="58B06936" w14:textId="77777777" w:rsidTr="001A6C5F">
        <w:trPr>
          <w:cantSplit/>
          <w:jc w:val="center"/>
        </w:trPr>
        <w:tc>
          <w:tcPr>
            <w:tcW w:w="3950" w:type="dxa"/>
          </w:tcPr>
          <w:p w14:paraId="6CFE3D3A"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707FCB96" w14:textId="77777777" w:rsidR="00FE4053" w:rsidRPr="005E43D5" w:rsidRDefault="00FE4053" w:rsidP="001A6C5F">
            <w:pPr>
              <w:pStyle w:val="TAC"/>
            </w:pPr>
            <w:r>
              <w:t>3600</w:t>
            </w:r>
          </w:p>
        </w:tc>
        <w:tc>
          <w:tcPr>
            <w:tcW w:w="1065" w:type="dxa"/>
          </w:tcPr>
          <w:p w14:paraId="71B21A86" w14:textId="77777777" w:rsidR="00FE4053" w:rsidRPr="005E43D5" w:rsidRDefault="00FE4053" w:rsidP="001A6C5F">
            <w:pPr>
              <w:pStyle w:val="TAC"/>
            </w:pPr>
            <w:r>
              <w:t>3456</w:t>
            </w:r>
          </w:p>
        </w:tc>
      </w:tr>
      <w:tr w:rsidR="00FE4053" w:rsidRPr="005E43D5" w14:paraId="1380C79D" w14:textId="77777777" w:rsidTr="001A6C5F">
        <w:trPr>
          <w:cantSplit/>
          <w:jc w:val="center"/>
        </w:trPr>
        <w:tc>
          <w:tcPr>
            <w:tcW w:w="6091" w:type="dxa"/>
            <w:gridSpan w:val="3"/>
          </w:tcPr>
          <w:p w14:paraId="02C1111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B</w:t>
            </w:r>
            <w:r w:rsidRPr="005E43D5">
              <w:t xml:space="preserve"> as per Table 6.4.1.1.3-3 of TS 38.211 [9].</w:t>
            </w:r>
          </w:p>
          <w:p w14:paraId="43B8617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E769C4A" w14:textId="77777777" w:rsidR="00FE4053" w:rsidRPr="00F95B02" w:rsidRDefault="00FE4053" w:rsidP="00FE4053">
      <w:pPr>
        <w:rPr>
          <w:noProof/>
          <w:lang w:eastAsia="zh-CN"/>
        </w:rPr>
      </w:pPr>
    </w:p>
    <w:p w14:paraId="37569CF3" w14:textId="77777777" w:rsidR="00FE4053" w:rsidRPr="00F95B02" w:rsidRDefault="00FE4053" w:rsidP="00FE4053">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069B36D8" w14:textId="77777777" w:rsidTr="001A6C5F">
        <w:trPr>
          <w:cantSplit/>
          <w:jc w:val="center"/>
        </w:trPr>
        <w:tc>
          <w:tcPr>
            <w:tcW w:w="3950" w:type="dxa"/>
          </w:tcPr>
          <w:p w14:paraId="10CFD67E" w14:textId="77777777" w:rsidR="00FE4053" w:rsidRPr="00F95B02" w:rsidRDefault="00FE4053" w:rsidP="001A6C5F">
            <w:pPr>
              <w:pStyle w:val="TAH"/>
            </w:pPr>
            <w:r w:rsidRPr="00F95B02">
              <w:t>Reference channel</w:t>
            </w:r>
          </w:p>
        </w:tc>
        <w:tc>
          <w:tcPr>
            <w:tcW w:w="1076" w:type="dxa"/>
          </w:tcPr>
          <w:p w14:paraId="10646CC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77AEC3D2"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B-8</w:t>
            </w:r>
          </w:p>
        </w:tc>
      </w:tr>
      <w:tr w:rsidR="00FE4053" w:rsidRPr="00F95B02" w14:paraId="02BFBE93" w14:textId="77777777" w:rsidTr="001A6C5F">
        <w:trPr>
          <w:cantSplit/>
          <w:jc w:val="center"/>
        </w:trPr>
        <w:tc>
          <w:tcPr>
            <w:tcW w:w="3950" w:type="dxa"/>
          </w:tcPr>
          <w:p w14:paraId="0B93B12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3BFFA684" w14:textId="77777777" w:rsidR="00FE4053" w:rsidRPr="00F95B02" w:rsidRDefault="00FE4053" w:rsidP="001A6C5F">
            <w:pPr>
              <w:pStyle w:val="TAC"/>
              <w:rPr>
                <w:lang w:eastAsia="zh-CN"/>
              </w:rPr>
            </w:pPr>
            <w:r>
              <w:rPr>
                <w:lang w:eastAsia="zh-CN"/>
              </w:rPr>
              <w:t>15</w:t>
            </w:r>
          </w:p>
        </w:tc>
        <w:tc>
          <w:tcPr>
            <w:tcW w:w="1065" w:type="dxa"/>
          </w:tcPr>
          <w:p w14:paraId="59A3FA22" w14:textId="77777777" w:rsidR="00FE4053" w:rsidRPr="00F95B02" w:rsidRDefault="00FE4053" w:rsidP="001A6C5F">
            <w:pPr>
              <w:pStyle w:val="TAC"/>
            </w:pPr>
            <w:r>
              <w:rPr>
                <w:lang w:eastAsia="zh-CN"/>
              </w:rPr>
              <w:t>30</w:t>
            </w:r>
          </w:p>
        </w:tc>
      </w:tr>
      <w:tr w:rsidR="00FE4053" w:rsidRPr="00F95B02" w14:paraId="4FC69153" w14:textId="77777777" w:rsidTr="001A6C5F">
        <w:trPr>
          <w:cantSplit/>
          <w:jc w:val="center"/>
        </w:trPr>
        <w:tc>
          <w:tcPr>
            <w:tcW w:w="3950" w:type="dxa"/>
          </w:tcPr>
          <w:p w14:paraId="10FEC72D" w14:textId="77777777" w:rsidR="00FE4053" w:rsidRPr="00F95B02" w:rsidRDefault="00FE4053" w:rsidP="001A6C5F">
            <w:pPr>
              <w:pStyle w:val="TAC"/>
            </w:pPr>
            <w:r w:rsidRPr="00F95B02">
              <w:t>Allocated resource blocks</w:t>
            </w:r>
          </w:p>
        </w:tc>
        <w:tc>
          <w:tcPr>
            <w:tcW w:w="1076" w:type="dxa"/>
          </w:tcPr>
          <w:p w14:paraId="192BBE8D" w14:textId="77777777" w:rsidR="00FE4053" w:rsidRPr="00F95B02" w:rsidRDefault="00FE4053" w:rsidP="001A6C5F">
            <w:pPr>
              <w:pStyle w:val="TAC"/>
              <w:rPr>
                <w:rFonts w:eastAsia="Yu Mincho"/>
              </w:rPr>
            </w:pPr>
            <w:r>
              <w:rPr>
                <w:rFonts w:eastAsia="Yu Mincho"/>
              </w:rPr>
              <w:t>25</w:t>
            </w:r>
          </w:p>
        </w:tc>
        <w:tc>
          <w:tcPr>
            <w:tcW w:w="1065" w:type="dxa"/>
          </w:tcPr>
          <w:p w14:paraId="3E39F05A" w14:textId="77777777" w:rsidR="00FE4053" w:rsidRPr="00F95B02" w:rsidRDefault="00FE4053" w:rsidP="001A6C5F">
            <w:pPr>
              <w:pStyle w:val="TAC"/>
              <w:rPr>
                <w:rFonts w:eastAsia="Yu Mincho"/>
              </w:rPr>
            </w:pPr>
            <w:r>
              <w:rPr>
                <w:rFonts w:eastAsia="Yu Mincho"/>
              </w:rPr>
              <w:t>24</w:t>
            </w:r>
          </w:p>
        </w:tc>
      </w:tr>
      <w:tr w:rsidR="00FE4053" w:rsidRPr="00F95B02" w14:paraId="49A268AE" w14:textId="77777777" w:rsidTr="001A6C5F">
        <w:trPr>
          <w:cantSplit/>
          <w:jc w:val="center"/>
        </w:trPr>
        <w:tc>
          <w:tcPr>
            <w:tcW w:w="3950" w:type="dxa"/>
          </w:tcPr>
          <w:p w14:paraId="0FC1F4D2"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ED9E3B3" w14:textId="77777777" w:rsidR="00FE4053" w:rsidRPr="00F95B02" w:rsidRDefault="00FE4053" w:rsidP="001A6C5F">
            <w:pPr>
              <w:pStyle w:val="TAC"/>
              <w:rPr>
                <w:lang w:eastAsia="zh-CN"/>
              </w:rPr>
            </w:pPr>
            <w:r>
              <w:rPr>
                <w:lang w:eastAsia="zh-CN"/>
              </w:rPr>
              <w:t>13</w:t>
            </w:r>
          </w:p>
        </w:tc>
        <w:tc>
          <w:tcPr>
            <w:tcW w:w="1065" w:type="dxa"/>
          </w:tcPr>
          <w:p w14:paraId="2801017A" w14:textId="77777777" w:rsidR="00FE4053" w:rsidRPr="00F95B02" w:rsidRDefault="00FE4053" w:rsidP="001A6C5F">
            <w:pPr>
              <w:pStyle w:val="TAC"/>
              <w:rPr>
                <w:lang w:eastAsia="zh-CN"/>
              </w:rPr>
            </w:pPr>
            <w:r>
              <w:rPr>
                <w:lang w:eastAsia="zh-CN"/>
              </w:rPr>
              <w:t>13</w:t>
            </w:r>
          </w:p>
        </w:tc>
      </w:tr>
      <w:tr w:rsidR="00FE4053" w:rsidRPr="00F95B02" w14:paraId="2C4E1B58" w14:textId="77777777" w:rsidTr="001A6C5F">
        <w:trPr>
          <w:cantSplit/>
          <w:jc w:val="center"/>
        </w:trPr>
        <w:tc>
          <w:tcPr>
            <w:tcW w:w="3950" w:type="dxa"/>
          </w:tcPr>
          <w:p w14:paraId="7696C05C" w14:textId="77777777" w:rsidR="00FE4053" w:rsidRPr="00F95B02" w:rsidRDefault="00FE4053" w:rsidP="001A6C5F">
            <w:pPr>
              <w:pStyle w:val="TAC"/>
            </w:pPr>
            <w:r w:rsidRPr="00F95B02">
              <w:t>Modulation</w:t>
            </w:r>
          </w:p>
        </w:tc>
        <w:tc>
          <w:tcPr>
            <w:tcW w:w="1076" w:type="dxa"/>
          </w:tcPr>
          <w:p w14:paraId="105E91DF" w14:textId="77777777" w:rsidR="00FE4053" w:rsidRPr="00F95B02" w:rsidRDefault="00FE4053" w:rsidP="001A6C5F">
            <w:pPr>
              <w:pStyle w:val="TAC"/>
              <w:rPr>
                <w:lang w:eastAsia="zh-CN"/>
              </w:rPr>
            </w:pPr>
            <w:r w:rsidRPr="00F95B02">
              <w:rPr>
                <w:lang w:eastAsia="zh-CN"/>
              </w:rPr>
              <w:t>QPSK</w:t>
            </w:r>
          </w:p>
        </w:tc>
        <w:tc>
          <w:tcPr>
            <w:tcW w:w="1065" w:type="dxa"/>
          </w:tcPr>
          <w:p w14:paraId="170EC2A6" w14:textId="77777777" w:rsidR="00FE4053" w:rsidRPr="00F95B02" w:rsidRDefault="00FE4053" w:rsidP="001A6C5F">
            <w:pPr>
              <w:pStyle w:val="TAC"/>
              <w:rPr>
                <w:lang w:eastAsia="zh-CN"/>
              </w:rPr>
            </w:pPr>
            <w:r w:rsidRPr="00F95B02">
              <w:rPr>
                <w:lang w:eastAsia="zh-CN"/>
              </w:rPr>
              <w:t>QPSK</w:t>
            </w:r>
          </w:p>
        </w:tc>
      </w:tr>
      <w:tr w:rsidR="00FE4053" w:rsidRPr="00F95B02" w14:paraId="40514CC5" w14:textId="77777777" w:rsidTr="001A6C5F">
        <w:trPr>
          <w:cantSplit/>
          <w:jc w:val="center"/>
        </w:trPr>
        <w:tc>
          <w:tcPr>
            <w:tcW w:w="3950" w:type="dxa"/>
          </w:tcPr>
          <w:p w14:paraId="4B7BCBEB"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674AE51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3F447535"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2F8A8B0" w14:textId="77777777" w:rsidTr="001A6C5F">
        <w:trPr>
          <w:cantSplit/>
          <w:jc w:val="center"/>
        </w:trPr>
        <w:tc>
          <w:tcPr>
            <w:tcW w:w="3950" w:type="dxa"/>
          </w:tcPr>
          <w:p w14:paraId="09FAE53B" w14:textId="77777777" w:rsidR="00FE4053" w:rsidRPr="005E43D5" w:rsidRDefault="00FE4053" w:rsidP="001A6C5F">
            <w:pPr>
              <w:pStyle w:val="TAC"/>
            </w:pPr>
            <w:r w:rsidRPr="005E43D5">
              <w:t>Payload size (bits)</w:t>
            </w:r>
          </w:p>
        </w:tc>
        <w:tc>
          <w:tcPr>
            <w:tcW w:w="1076" w:type="dxa"/>
          </w:tcPr>
          <w:p w14:paraId="7938BCBB" w14:textId="77777777" w:rsidR="00FE4053" w:rsidRPr="005E43D5" w:rsidRDefault="00FE4053" w:rsidP="001A6C5F">
            <w:pPr>
              <w:pStyle w:val="TAC"/>
            </w:pPr>
            <w:r>
              <w:t>2408</w:t>
            </w:r>
          </w:p>
        </w:tc>
        <w:tc>
          <w:tcPr>
            <w:tcW w:w="1065" w:type="dxa"/>
          </w:tcPr>
          <w:p w14:paraId="10AD49E6" w14:textId="77777777" w:rsidR="00FE4053" w:rsidRPr="005E43D5" w:rsidRDefault="00FE4053" w:rsidP="001A6C5F">
            <w:pPr>
              <w:pStyle w:val="TAC"/>
            </w:pPr>
            <w:r>
              <w:t>2280</w:t>
            </w:r>
          </w:p>
        </w:tc>
      </w:tr>
      <w:tr w:rsidR="00FE4053" w:rsidRPr="005E43D5" w14:paraId="379FAB04" w14:textId="77777777" w:rsidTr="001A6C5F">
        <w:trPr>
          <w:cantSplit/>
          <w:jc w:val="center"/>
        </w:trPr>
        <w:tc>
          <w:tcPr>
            <w:tcW w:w="3950" w:type="dxa"/>
          </w:tcPr>
          <w:p w14:paraId="786C4140" w14:textId="77777777" w:rsidR="00FE4053" w:rsidRPr="005E43D5" w:rsidRDefault="00FE4053" w:rsidP="001A6C5F">
            <w:pPr>
              <w:pStyle w:val="TAC"/>
              <w:rPr>
                <w:szCs w:val="22"/>
              </w:rPr>
            </w:pPr>
            <w:r w:rsidRPr="005E43D5">
              <w:rPr>
                <w:szCs w:val="22"/>
              </w:rPr>
              <w:t>Transport block CRC (bits)</w:t>
            </w:r>
          </w:p>
        </w:tc>
        <w:tc>
          <w:tcPr>
            <w:tcW w:w="1076" w:type="dxa"/>
          </w:tcPr>
          <w:p w14:paraId="6C1021DE" w14:textId="77777777" w:rsidR="00FE4053" w:rsidRPr="005E43D5" w:rsidRDefault="00FE4053" w:rsidP="001A6C5F">
            <w:pPr>
              <w:pStyle w:val="TAC"/>
            </w:pPr>
            <w:r>
              <w:t>16</w:t>
            </w:r>
          </w:p>
        </w:tc>
        <w:tc>
          <w:tcPr>
            <w:tcW w:w="1065" w:type="dxa"/>
          </w:tcPr>
          <w:p w14:paraId="41F037F6" w14:textId="77777777" w:rsidR="00FE4053" w:rsidRPr="005E43D5" w:rsidRDefault="00FE4053" w:rsidP="001A6C5F">
            <w:pPr>
              <w:pStyle w:val="TAC"/>
            </w:pPr>
            <w:r>
              <w:t>16</w:t>
            </w:r>
          </w:p>
        </w:tc>
      </w:tr>
      <w:tr w:rsidR="00FE4053" w:rsidRPr="005E43D5" w14:paraId="27375B8C" w14:textId="77777777" w:rsidTr="001A6C5F">
        <w:trPr>
          <w:cantSplit/>
          <w:jc w:val="center"/>
        </w:trPr>
        <w:tc>
          <w:tcPr>
            <w:tcW w:w="3950" w:type="dxa"/>
          </w:tcPr>
          <w:p w14:paraId="03707958" w14:textId="77777777" w:rsidR="00FE4053" w:rsidRPr="005E43D5" w:rsidRDefault="00FE4053" w:rsidP="001A6C5F">
            <w:pPr>
              <w:pStyle w:val="TAC"/>
            </w:pPr>
            <w:r w:rsidRPr="005E43D5">
              <w:t>Code block CRC size (bits)</w:t>
            </w:r>
          </w:p>
        </w:tc>
        <w:tc>
          <w:tcPr>
            <w:tcW w:w="1076" w:type="dxa"/>
          </w:tcPr>
          <w:p w14:paraId="0CEBE3FD" w14:textId="77777777" w:rsidR="00FE4053" w:rsidRPr="005E43D5" w:rsidRDefault="00FE4053" w:rsidP="001A6C5F">
            <w:pPr>
              <w:pStyle w:val="TAC"/>
            </w:pPr>
            <w:r>
              <w:t>-</w:t>
            </w:r>
          </w:p>
        </w:tc>
        <w:tc>
          <w:tcPr>
            <w:tcW w:w="1065" w:type="dxa"/>
          </w:tcPr>
          <w:p w14:paraId="50960B2B" w14:textId="77777777" w:rsidR="00FE4053" w:rsidRPr="005E43D5" w:rsidRDefault="00FE4053" w:rsidP="001A6C5F">
            <w:pPr>
              <w:pStyle w:val="TAC"/>
            </w:pPr>
            <w:r>
              <w:t>-</w:t>
            </w:r>
          </w:p>
        </w:tc>
      </w:tr>
      <w:tr w:rsidR="00FE4053" w:rsidRPr="005E43D5" w14:paraId="646D632A" w14:textId="77777777" w:rsidTr="001A6C5F">
        <w:trPr>
          <w:cantSplit/>
          <w:jc w:val="center"/>
        </w:trPr>
        <w:tc>
          <w:tcPr>
            <w:tcW w:w="3950" w:type="dxa"/>
          </w:tcPr>
          <w:p w14:paraId="11BFC50E" w14:textId="77777777" w:rsidR="00FE4053" w:rsidRPr="005E43D5" w:rsidRDefault="00FE4053" w:rsidP="001A6C5F">
            <w:pPr>
              <w:pStyle w:val="TAC"/>
            </w:pPr>
            <w:r w:rsidRPr="005E43D5">
              <w:t>Number of code blocks - C</w:t>
            </w:r>
          </w:p>
        </w:tc>
        <w:tc>
          <w:tcPr>
            <w:tcW w:w="1076" w:type="dxa"/>
          </w:tcPr>
          <w:p w14:paraId="04F77099" w14:textId="77777777" w:rsidR="00FE4053" w:rsidRPr="005E43D5" w:rsidRDefault="00FE4053" w:rsidP="001A6C5F">
            <w:pPr>
              <w:pStyle w:val="TAC"/>
            </w:pPr>
            <w:r>
              <w:t>1</w:t>
            </w:r>
          </w:p>
        </w:tc>
        <w:tc>
          <w:tcPr>
            <w:tcW w:w="1065" w:type="dxa"/>
          </w:tcPr>
          <w:p w14:paraId="23A74E23" w14:textId="77777777" w:rsidR="00FE4053" w:rsidRPr="005E43D5" w:rsidRDefault="00FE4053" w:rsidP="001A6C5F">
            <w:pPr>
              <w:pStyle w:val="TAC"/>
            </w:pPr>
            <w:r>
              <w:t>1</w:t>
            </w:r>
          </w:p>
        </w:tc>
      </w:tr>
      <w:tr w:rsidR="00FE4053" w:rsidRPr="005E43D5" w14:paraId="1E66D28B" w14:textId="77777777" w:rsidTr="001A6C5F">
        <w:trPr>
          <w:cantSplit/>
          <w:jc w:val="center"/>
        </w:trPr>
        <w:tc>
          <w:tcPr>
            <w:tcW w:w="3950" w:type="dxa"/>
          </w:tcPr>
          <w:p w14:paraId="538222EA"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428250FC" w14:textId="77777777" w:rsidR="00FE4053" w:rsidRPr="005E43D5" w:rsidRDefault="00FE4053" w:rsidP="001A6C5F">
            <w:pPr>
              <w:pStyle w:val="TAC"/>
              <w:rPr>
                <w:szCs w:val="18"/>
                <w:lang w:eastAsia="zh-CN"/>
              </w:rPr>
            </w:pPr>
            <w:r>
              <w:t>2424</w:t>
            </w:r>
          </w:p>
        </w:tc>
        <w:tc>
          <w:tcPr>
            <w:tcW w:w="1065" w:type="dxa"/>
          </w:tcPr>
          <w:p w14:paraId="1C69B58E" w14:textId="77777777" w:rsidR="00FE4053" w:rsidRPr="005E43D5" w:rsidRDefault="00FE4053" w:rsidP="001A6C5F">
            <w:pPr>
              <w:pStyle w:val="TAC"/>
              <w:rPr>
                <w:szCs w:val="18"/>
                <w:lang w:eastAsia="zh-CN"/>
              </w:rPr>
            </w:pPr>
            <w:r>
              <w:t>2296</w:t>
            </w:r>
          </w:p>
        </w:tc>
      </w:tr>
      <w:tr w:rsidR="00FE4053" w:rsidRPr="005E43D5" w14:paraId="165AAA76" w14:textId="77777777" w:rsidTr="001A6C5F">
        <w:trPr>
          <w:cantSplit/>
          <w:jc w:val="center"/>
        </w:trPr>
        <w:tc>
          <w:tcPr>
            <w:tcW w:w="3950" w:type="dxa"/>
          </w:tcPr>
          <w:p w14:paraId="69A7DCAF" w14:textId="77777777" w:rsidR="00FE4053" w:rsidRPr="005E43D5" w:rsidRDefault="00FE4053" w:rsidP="001A6C5F">
            <w:pPr>
              <w:pStyle w:val="TAC"/>
            </w:pPr>
            <w:r w:rsidRPr="005E43D5">
              <w:t>Total number of bits per slot</w:t>
            </w:r>
          </w:p>
        </w:tc>
        <w:tc>
          <w:tcPr>
            <w:tcW w:w="1076" w:type="dxa"/>
          </w:tcPr>
          <w:p w14:paraId="67CA1CA2" w14:textId="77777777" w:rsidR="00FE4053" w:rsidRPr="005E43D5" w:rsidRDefault="00FE4053" w:rsidP="001A6C5F">
            <w:pPr>
              <w:pStyle w:val="TAC"/>
            </w:pPr>
            <w:r>
              <w:t>7800</w:t>
            </w:r>
          </w:p>
        </w:tc>
        <w:tc>
          <w:tcPr>
            <w:tcW w:w="1065" w:type="dxa"/>
          </w:tcPr>
          <w:p w14:paraId="4FB964BE" w14:textId="77777777" w:rsidR="00FE4053" w:rsidRPr="005E43D5" w:rsidRDefault="00FE4053" w:rsidP="001A6C5F">
            <w:pPr>
              <w:pStyle w:val="TAC"/>
            </w:pPr>
            <w:r>
              <w:t>7488</w:t>
            </w:r>
          </w:p>
        </w:tc>
      </w:tr>
      <w:tr w:rsidR="00FE4053" w:rsidRPr="005E43D5" w14:paraId="19C1D5D7" w14:textId="77777777" w:rsidTr="001A6C5F">
        <w:trPr>
          <w:cantSplit/>
          <w:jc w:val="center"/>
        </w:trPr>
        <w:tc>
          <w:tcPr>
            <w:tcW w:w="3950" w:type="dxa"/>
          </w:tcPr>
          <w:p w14:paraId="2F4A37C0"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4D499425" w14:textId="77777777" w:rsidR="00FE4053" w:rsidRPr="005E43D5" w:rsidRDefault="00FE4053" w:rsidP="001A6C5F">
            <w:pPr>
              <w:pStyle w:val="TAC"/>
            </w:pPr>
            <w:r>
              <w:t>3900</w:t>
            </w:r>
          </w:p>
        </w:tc>
        <w:tc>
          <w:tcPr>
            <w:tcW w:w="1065" w:type="dxa"/>
          </w:tcPr>
          <w:p w14:paraId="1AC52FA7" w14:textId="77777777" w:rsidR="00FE4053" w:rsidRPr="005E43D5" w:rsidRDefault="00FE4053" w:rsidP="001A6C5F">
            <w:pPr>
              <w:pStyle w:val="TAC"/>
            </w:pPr>
            <w:r>
              <w:t>3744</w:t>
            </w:r>
          </w:p>
        </w:tc>
      </w:tr>
      <w:tr w:rsidR="00FE4053" w:rsidRPr="005E43D5" w14:paraId="0F4E7CD9" w14:textId="77777777" w:rsidTr="001A6C5F">
        <w:trPr>
          <w:cantSplit/>
          <w:jc w:val="center"/>
        </w:trPr>
        <w:tc>
          <w:tcPr>
            <w:tcW w:w="6091" w:type="dxa"/>
            <w:gridSpan w:val="3"/>
          </w:tcPr>
          <w:p w14:paraId="3C35471D"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w:t>
            </w:r>
            <w:r>
              <w:rPr>
                <w:i/>
              </w:rPr>
              <w:t>0</w:t>
            </w:r>
            <w:r w:rsidRPr="005E43D5">
              <w:t xml:space="preserve"> </w:t>
            </w:r>
            <w:r w:rsidRPr="001663E5">
              <w:t xml:space="preserve">l0 = 2 and l = 11 for PUSCH mapping type A, l0 = </w:t>
            </w:r>
            <w:r w:rsidRPr="005E43D5">
              <w:rPr>
                <w:lang w:eastAsia="zh-CN"/>
              </w:rPr>
              <w:t>0</w:t>
            </w:r>
            <w:r w:rsidRPr="001663E5">
              <w:t xml:space="preserve"> and l = 10 for PUSCH mapping type B as per table 6.4.1.1.3-3 of TS 38.211 </w:t>
            </w:r>
            <w:r w:rsidRPr="005E43D5">
              <w:t>[9].</w:t>
            </w:r>
          </w:p>
          <w:p w14:paraId="62F5EB3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11843B5" w14:textId="77777777" w:rsidR="00FE4053" w:rsidRPr="00F95B02" w:rsidRDefault="00FE4053" w:rsidP="00FE4053">
      <w:pPr>
        <w:rPr>
          <w:noProof/>
          <w:lang w:eastAsia="zh-CN"/>
        </w:rPr>
      </w:pPr>
    </w:p>
    <w:p w14:paraId="2AEA5D68"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7C7D1EE3" w14:textId="77777777" w:rsidTr="001A6C5F">
        <w:trPr>
          <w:cantSplit/>
          <w:jc w:val="center"/>
        </w:trPr>
        <w:tc>
          <w:tcPr>
            <w:tcW w:w="3950" w:type="dxa"/>
          </w:tcPr>
          <w:p w14:paraId="7C0E32C6" w14:textId="77777777" w:rsidR="00FE4053" w:rsidRPr="00F95B02" w:rsidRDefault="00FE4053" w:rsidP="001A6C5F">
            <w:pPr>
              <w:pStyle w:val="TAH"/>
            </w:pPr>
            <w:r w:rsidRPr="00F95B02">
              <w:t>Reference channel</w:t>
            </w:r>
          </w:p>
        </w:tc>
        <w:tc>
          <w:tcPr>
            <w:tcW w:w="1076" w:type="dxa"/>
          </w:tcPr>
          <w:p w14:paraId="47BEC785" w14:textId="77777777" w:rsidR="00FE4053" w:rsidRPr="00F95B02" w:rsidRDefault="00FE4053" w:rsidP="001A6C5F">
            <w:pPr>
              <w:pStyle w:val="TAH"/>
            </w:pPr>
            <w:r w:rsidRPr="00F95B02">
              <w:rPr>
                <w:lang w:eastAsia="zh-CN"/>
              </w:rPr>
              <w:t>G-FR2-A3</w:t>
            </w:r>
            <w:r>
              <w:rPr>
                <w:lang w:eastAsia="zh-CN"/>
              </w:rPr>
              <w:t>B</w:t>
            </w:r>
            <w:r w:rsidRPr="00F95B02">
              <w:rPr>
                <w:lang w:eastAsia="zh-CN"/>
              </w:rPr>
              <w:t>-1</w:t>
            </w:r>
          </w:p>
        </w:tc>
        <w:tc>
          <w:tcPr>
            <w:tcW w:w="1065" w:type="dxa"/>
          </w:tcPr>
          <w:p w14:paraId="7CF9213D" w14:textId="474CCB33" w:rsidR="00FE4053" w:rsidRPr="00F95B02" w:rsidRDefault="00FE4053" w:rsidP="001A6C5F">
            <w:pPr>
              <w:pStyle w:val="TAH"/>
            </w:pPr>
            <w:r w:rsidRPr="00F95B02">
              <w:rPr>
                <w:lang w:eastAsia="zh-CN"/>
              </w:rPr>
              <w:t>G-FR2-A3</w:t>
            </w:r>
            <w:r w:rsidR="00E53272">
              <w:rPr>
                <w:lang w:eastAsia="zh-CN"/>
              </w:rPr>
              <w:t>B</w:t>
            </w:r>
            <w:r w:rsidR="00E53272" w:rsidRPr="00F95B02">
              <w:rPr>
                <w:lang w:eastAsia="zh-CN"/>
              </w:rPr>
              <w:t xml:space="preserve"> </w:t>
            </w:r>
            <w:r w:rsidRPr="00F95B02">
              <w:rPr>
                <w:lang w:eastAsia="zh-CN"/>
              </w:rPr>
              <w:t>-</w:t>
            </w:r>
            <w:r>
              <w:rPr>
                <w:lang w:eastAsia="zh-CN"/>
              </w:rPr>
              <w:t>2</w:t>
            </w:r>
          </w:p>
        </w:tc>
      </w:tr>
      <w:tr w:rsidR="00FE4053" w:rsidRPr="00F95B02" w14:paraId="472C3DE5" w14:textId="77777777" w:rsidTr="001A6C5F">
        <w:trPr>
          <w:cantSplit/>
          <w:jc w:val="center"/>
        </w:trPr>
        <w:tc>
          <w:tcPr>
            <w:tcW w:w="3950" w:type="dxa"/>
          </w:tcPr>
          <w:p w14:paraId="6716E2DF"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740A8151" w14:textId="77777777" w:rsidR="00FE4053" w:rsidRPr="00F95B02" w:rsidRDefault="00FE4053" w:rsidP="001A6C5F">
            <w:pPr>
              <w:pStyle w:val="TAC"/>
              <w:rPr>
                <w:lang w:eastAsia="zh-CN"/>
              </w:rPr>
            </w:pPr>
            <w:r w:rsidRPr="00F95B02">
              <w:rPr>
                <w:lang w:eastAsia="zh-CN"/>
              </w:rPr>
              <w:t>60</w:t>
            </w:r>
          </w:p>
        </w:tc>
        <w:tc>
          <w:tcPr>
            <w:tcW w:w="1065" w:type="dxa"/>
          </w:tcPr>
          <w:p w14:paraId="520FE760" w14:textId="77777777" w:rsidR="00FE4053" w:rsidRPr="00F95B02" w:rsidRDefault="00FE4053" w:rsidP="001A6C5F">
            <w:pPr>
              <w:pStyle w:val="TAC"/>
            </w:pPr>
            <w:r w:rsidRPr="00F95B02">
              <w:rPr>
                <w:lang w:eastAsia="zh-CN"/>
              </w:rPr>
              <w:t>120</w:t>
            </w:r>
          </w:p>
        </w:tc>
      </w:tr>
      <w:tr w:rsidR="00FE4053" w:rsidRPr="00F95B02" w14:paraId="23B46153" w14:textId="77777777" w:rsidTr="001A6C5F">
        <w:trPr>
          <w:cantSplit/>
          <w:jc w:val="center"/>
        </w:trPr>
        <w:tc>
          <w:tcPr>
            <w:tcW w:w="3950" w:type="dxa"/>
          </w:tcPr>
          <w:p w14:paraId="074F42E0" w14:textId="77777777" w:rsidR="00FE4053" w:rsidRPr="00F95B02" w:rsidRDefault="00FE4053" w:rsidP="001A6C5F">
            <w:pPr>
              <w:pStyle w:val="TAC"/>
            </w:pPr>
            <w:r w:rsidRPr="00F95B02">
              <w:t>Allocated resource blocks</w:t>
            </w:r>
          </w:p>
        </w:tc>
        <w:tc>
          <w:tcPr>
            <w:tcW w:w="1076" w:type="dxa"/>
          </w:tcPr>
          <w:p w14:paraId="06C54633" w14:textId="77777777" w:rsidR="00FE4053" w:rsidRPr="00F95B02" w:rsidRDefault="00FE4053" w:rsidP="001A6C5F">
            <w:pPr>
              <w:pStyle w:val="TAC"/>
              <w:rPr>
                <w:rFonts w:eastAsia="Yu Mincho"/>
              </w:rPr>
            </w:pPr>
            <w:r w:rsidRPr="00F95B02">
              <w:rPr>
                <w:rFonts w:eastAsia="Yu Mincho"/>
              </w:rPr>
              <w:t>66</w:t>
            </w:r>
          </w:p>
        </w:tc>
        <w:tc>
          <w:tcPr>
            <w:tcW w:w="1065" w:type="dxa"/>
          </w:tcPr>
          <w:p w14:paraId="5922B631" w14:textId="77777777" w:rsidR="00FE4053" w:rsidRPr="00F95B02" w:rsidRDefault="00FE4053" w:rsidP="001A6C5F">
            <w:pPr>
              <w:pStyle w:val="TAC"/>
              <w:rPr>
                <w:rFonts w:eastAsia="Yu Mincho"/>
              </w:rPr>
            </w:pPr>
            <w:r w:rsidRPr="00F95B02">
              <w:rPr>
                <w:rFonts w:eastAsia="Yu Mincho"/>
              </w:rPr>
              <w:t>32</w:t>
            </w:r>
          </w:p>
        </w:tc>
      </w:tr>
      <w:tr w:rsidR="00FE4053" w:rsidRPr="00F95B02" w14:paraId="155ADAAD" w14:textId="77777777" w:rsidTr="001A6C5F">
        <w:trPr>
          <w:cantSplit/>
          <w:jc w:val="center"/>
        </w:trPr>
        <w:tc>
          <w:tcPr>
            <w:tcW w:w="3950" w:type="dxa"/>
          </w:tcPr>
          <w:p w14:paraId="5A0679BA"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578C6D6" w14:textId="77777777" w:rsidR="00FE4053" w:rsidRPr="00F95B02" w:rsidRDefault="00FE4053" w:rsidP="001A6C5F">
            <w:pPr>
              <w:pStyle w:val="TAC"/>
              <w:rPr>
                <w:lang w:eastAsia="zh-CN"/>
              </w:rPr>
            </w:pPr>
            <w:r>
              <w:rPr>
                <w:lang w:eastAsia="zh-CN"/>
              </w:rPr>
              <w:t>12</w:t>
            </w:r>
          </w:p>
        </w:tc>
        <w:tc>
          <w:tcPr>
            <w:tcW w:w="1065" w:type="dxa"/>
          </w:tcPr>
          <w:p w14:paraId="4570D9A8" w14:textId="77777777" w:rsidR="00FE4053" w:rsidRPr="00F95B02" w:rsidRDefault="00FE4053" w:rsidP="001A6C5F">
            <w:pPr>
              <w:pStyle w:val="TAC"/>
              <w:rPr>
                <w:lang w:eastAsia="zh-CN"/>
              </w:rPr>
            </w:pPr>
            <w:r>
              <w:rPr>
                <w:lang w:eastAsia="zh-CN"/>
              </w:rPr>
              <w:t>12</w:t>
            </w:r>
          </w:p>
        </w:tc>
      </w:tr>
      <w:tr w:rsidR="00FE4053" w:rsidRPr="00F95B02" w14:paraId="074B12DB" w14:textId="77777777" w:rsidTr="001A6C5F">
        <w:trPr>
          <w:cantSplit/>
          <w:jc w:val="center"/>
        </w:trPr>
        <w:tc>
          <w:tcPr>
            <w:tcW w:w="3950" w:type="dxa"/>
          </w:tcPr>
          <w:p w14:paraId="5983CDC0" w14:textId="77777777" w:rsidR="00FE4053" w:rsidRPr="00F95B02" w:rsidRDefault="00FE4053" w:rsidP="001A6C5F">
            <w:pPr>
              <w:pStyle w:val="TAC"/>
            </w:pPr>
            <w:r w:rsidRPr="00F95B02">
              <w:t>Modulation</w:t>
            </w:r>
          </w:p>
        </w:tc>
        <w:tc>
          <w:tcPr>
            <w:tcW w:w="1076" w:type="dxa"/>
          </w:tcPr>
          <w:p w14:paraId="307933B7" w14:textId="77777777" w:rsidR="00FE4053" w:rsidRPr="00F95B02" w:rsidRDefault="00FE4053" w:rsidP="001A6C5F">
            <w:pPr>
              <w:pStyle w:val="TAC"/>
              <w:rPr>
                <w:lang w:eastAsia="zh-CN"/>
              </w:rPr>
            </w:pPr>
            <w:r w:rsidRPr="00F95B02">
              <w:rPr>
                <w:lang w:eastAsia="zh-CN"/>
              </w:rPr>
              <w:t>QPSK</w:t>
            </w:r>
          </w:p>
        </w:tc>
        <w:tc>
          <w:tcPr>
            <w:tcW w:w="1065" w:type="dxa"/>
          </w:tcPr>
          <w:p w14:paraId="34C1BBB6" w14:textId="77777777" w:rsidR="00FE4053" w:rsidRPr="00F95B02" w:rsidRDefault="00FE4053" w:rsidP="001A6C5F">
            <w:pPr>
              <w:pStyle w:val="TAC"/>
              <w:rPr>
                <w:lang w:eastAsia="zh-CN"/>
              </w:rPr>
            </w:pPr>
            <w:r w:rsidRPr="00F95B02">
              <w:rPr>
                <w:lang w:eastAsia="zh-CN"/>
              </w:rPr>
              <w:t>QPSK</w:t>
            </w:r>
          </w:p>
        </w:tc>
      </w:tr>
      <w:tr w:rsidR="00FE4053" w:rsidRPr="00F95B02" w14:paraId="716BD6E7" w14:textId="77777777" w:rsidTr="001A6C5F">
        <w:trPr>
          <w:cantSplit/>
          <w:jc w:val="center"/>
        </w:trPr>
        <w:tc>
          <w:tcPr>
            <w:tcW w:w="3950" w:type="dxa"/>
          </w:tcPr>
          <w:p w14:paraId="661F17F3"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51E6AE8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19C338EF"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067665C7" w14:textId="77777777" w:rsidTr="001A6C5F">
        <w:trPr>
          <w:cantSplit/>
          <w:jc w:val="center"/>
        </w:trPr>
        <w:tc>
          <w:tcPr>
            <w:tcW w:w="3950" w:type="dxa"/>
          </w:tcPr>
          <w:p w14:paraId="512050F5" w14:textId="77777777" w:rsidR="00FE4053" w:rsidRPr="005E43D5" w:rsidRDefault="00FE4053" w:rsidP="001A6C5F">
            <w:pPr>
              <w:pStyle w:val="TAC"/>
            </w:pPr>
            <w:r w:rsidRPr="005E43D5">
              <w:t>Payload size (bits)</w:t>
            </w:r>
          </w:p>
        </w:tc>
        <w:tc>
          <w:tcPr>
            <w:tcW w:w="1076" w:type="dxa"/>
            <w:vAlign w:val="center"/>
          </w:tcPr>
          <w:p w14:paraId="5FCE965A" w14:textId="77777777" w:rsidR="00FE4053" w:rsidRPr="005E43D5" w:rsidRDefault="00FE4053" w:rsidP="001A6C5F">
            <w:pPr>
              <w:pStyle w:val="TAC"/>
            </w:pPr>
            <w:r w:rsidRPr="00A00ABF">
              <w:t>5632</w:t>
            </w:r>
          </w:p>
        </w:tc>
        <w:tc>
          <w:tcPr>
            <w:tcW w:w="1065" w:type="dxa"/>
            <w:vAlign w:val="center"/>
          </w:tcPr>
          <w:p w14:paraId="136AE240" w14:textId="77777777" w:rsidR="00FE4053" w:rsidRPr="005E43D5" w:rsidRDefault="00FE4053" w:rsidP="001A6C5F">
            <w:pPr>
              <w:pStyle w:val="TAC"/>
            </w:pPr>
            <w:r w:rsidRPr="00A00ABF">
              <w:t>2792</w:t>
            </w:r>
          </w:p>
        </w:tc>
      </w:tr>
      <w:tr w:rsidR="00FE4053" w:rsidRPr="005E43D5" w14:paraId="4A8F27B7" w14:textId="77777777" w:rsidTr="001A6C5F">
        <w:trPr>
          <w:cantSplit/>
          <w:jc w:val="center"/>
        </w:trPr>
        <w:tc>
          <w:tcPr>
            <w:tcW w:w="3950" w:type="dxa"/>
          </w:tcPr>
          <w:p w14:paraId="072B436F" w14:textId="77777777" w:rsidR="00FE4053" w:rsidRPr="005E43D5" w:rsidRDefault="00FE4053" w:rsidP="001A6C5F">
            <w:pPr>
              <w:pStyle w:val="TAC"/>
              <w:rPr>
                <w:szCs w:val="22"/>
              </w:rPr>
            </w:pPr>
            <w:r w:rsidRPr="005E43D5">
              <w:rPr>
                <w:szCs w:val="22"/>
              </w:rPr>
              <w:t>Transport block CRC (bits)</w:t>
            </w:r>
          </w:p>
        </w:tc>
        <w:tc>
          <w:tcPr>
            <w:tcW w:w="1076" w:type="dxa"/>
          </w:tcPr>
          <w:p w14:paraId="21C6BF62" w14:textId="77777777" w:rsidR="00FE4053" w:rsidRPr="005E43D5" w:rsidRDefault="00FE4053" w:rsidP="001A6C5F">
            <w:pPr>
              <w:pStyle w:val="TAC"/>
            </w:pPr>
            <w:r w:rsidRPr="005E43D5">
              <w:t>24</w:t>
            </w:r>
          </w:p>
        </w:tc>
        <w:tc>
          <w:tcPr>
            <w:tcW w:w="1065" w:type="dxa"/>
          </w:tcPr>
          <w:p w14:paraId="60A8E612" w14:textId="77777777" w:rsidR="00FE4053" w:rsidRPr="005E43D5" w:rsidRDefault="00FE4053" w:rsidP="001A6C5F">
            <w:pPr>
              <w:pStyle w:val="TAC"/>
            </w:pPr>
            <w:r w:rsidRPr="005E43D5">
              <w:t>16</w:t>
            </w:r>
          </w:p>
        </w:tc>
      </w:tr>
      <w:tr w:rsidR="00FE4053" w:rsidRPr="005E43D5" w14:paraId="433E7E71" w14:textId="77777777" w:rsidTr="001A6C5F">
        <w:trPr>
          <w:cantSplit/>
          <w:jc w:val="center"/>
        </w:trPr>
        <w:tc>
          <w:tcPr>
            <w:tcW w:w="3950" w:type="dxa"/>
          </w:tcPr>
          <w:p w14:paraId="70F375E3" w14:textId="77777777" w:rsidR="00FE4053" w:rsidRPr="005E43D5" w:rsidRDefault="00FE4053" w:rsidP="001A6C5F">
            <w:pPr>
              <w:pStyle w:val="TAC"/>
            </w:pPr>
            <w:r w:rsidRPr="005E43D5">
              <w:t>Code block CRC size (bits)</w:t>
            </w:r>
          </w:p>
        </w:tc>
        <w:tc>
          <w:tcPr>
            <w:tcW w:w="1076" w:type="dxa"/>
            <w:vAlign w:val="center"/>
          </w:tcPr>
          <w:p w14:paraId="46FE8092" w14:textId="77777777" w:rsidR="00FE4053" w:rsidRPr="005E43D5" w:rsidRDefault="00FE4053" w:rsidP="001A6C5F">
            <w:pPr>
              <w:pStyle w:val="TAC"/>
            </w:pPr>
            <w:r>
              <w:t>-</w:t>
            </w:r>
          </w:p>
        </w:tc>
        <w:tc>
          <w:tcPr>
            <w:tcW w:w="1065" w:type="dxa"/>
          </w:tcPr>
          <w:p w14:paraId="2C974BAA" w14:textId="77777777" w:rsidR="00FE4053" w:rsidRPr="005E43D5" w:rsidRDefault="00FE4053" w:rsidP="001A6C5F">
            <w:pPr>
              <w:pStyle w:val="TAC"/>
            </w:pPr>
            <w:r>
              <w:t>-</w:t>
            </w:r>
          </w:p>
        </w:tc>
      </w:tr>
      <w:tr w:rsidR="00FE4053" w:rsidRPr="005E43D5" w14:paraId="34033E59" w14:textId="77777777" w:rsidTr="001A6C5F">
        <w:trPr>
          <w:cantSplit/>
          <w:jc w:val="center"/>
        </w:trPr>
        <w:tc>
          <w:tcPr>
            <w:tcW w:w="3950" w:type="dxa"/>
          </w:tcPr>
          <w:p w14:paraId="4F858C0B" w14:textId="77777777" w:rsidR="00FE4053" w:rsidRPr="005E43D5" w:rsidRDefault="00FE4053" w:rsidP="001A6C5F">
            <w:pPr>
              <w:pStyle w:val="TAC"/>
            </w:pPr>
            <w:r w:rsidRPr="005E43D5">
              <w:t>Number of code blocks - C</w:t>
            </w:r>
          </w:p>
        </w:tc>
        <w:tc>
          <w:tcPr>
            <w:tcW w:w="1076" w:type="dxa"/>
            <w:vAlign w:val="center"/>
          </w:tcPr>
          <w:p w14:paraId="515A576A" w14:textId="77777777" w:rsidR="00FE4053" w:rsidRPr="005E43D5" w:rsidRDefault="00FE4053" w:rsidP="001A6C5F">
            <w:pPr>
              <w:pStyle w:val="TAC"/>
            </w:pPr>
            <w:r w:rsidRPr="005E43D5">
              <w:t>1</w:t>
            </w:r>
          </w:p>
        </w:tc>
        <w:tc>
          <w:tcPr>
            <w:tcW w:w="1065" w:type="dxa"/>
          </w:tcPr>
          <w:p w14:paraId="11D85A0C" w14:textId="77777777" w:rsidR="00FE4053" w:rsidRPr="005E43D5" w:rsidRDefault="00FE4053" w:rsidP="001A6C5F">
            <w:pPr>
              <w:pStyle w:val="TAC"/>
            </w:pPr>
            <w:r w:rsidRPr="005E43D5">
              <w:t>1</w:t>
            </w:r>
          </w:p>
        </w:tc>
      </w:tr>
      <w:tr w:rsidR="00FE4053" w:rsidRPr="005E43D5" w14:paraId="68A99707" w14:textId="77777777" w:rsidTr="001A6C5F">
        <w:trPr>
          <w:cantSplit/>
          <w:jc w:val="center"/>
        </w:trPr>
        <w:tc>
          <w:tcPr>
            <w:tcW w:w="3950" w:type="dxa"/>
          </w:tcPr>
          <w:p w14:paraId="7B7BBAD0"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vAlign w:val="center"/>
          </w:tcPr>
          <w:p w14:paraId="54BABFA3" w14:textId="77777777" w:rsidR="00FE4053" w:rsidRPr="000549FA" w:rsidRDefault="00FE4053" w:rsidP="001A6C5F">
            <w:pPr>
              <w:pStyle w:val="TAC"/>
              <w:rPr>
                <w:szCs w:val="18"/>
                <w:lang w:eastAsia="zh-CN"/>
              </w:rPr>
            </w:pPr>
            <w:r w:rsidRPr="000549FA">
              <w:rPr>
                <w:szCs w:val="18"/>
                <w:lang w:eastAsia="zh-CN"/>
              </w:rPr>
              <w:t>5656</w:t>
            </w:r>
          </w:p>
        </w:tc>
        <w:tc>
          <w:tcPr>
            <w:tcW w:w="1065" w:type="dxa"/>
            <w:vAlign w:val="center"/>
          </w:tcPr>
          <w:p w14:paraId="1B56B6A5" w14:textId="77777777" w:rsidR="00FE4053" w:rsidRPr="000549FA" w:rsidRDefault="00FE4053" w:rsidP="001A6C5F">
            <w:pPr>
              <w:pStyle w:val="TAC"/>
              <w:rPr>
                <w:szCs w:val="18"/>
                <w:lang w:eastAsia="zh-CN"/>
              </w:rPr>
            </w:pPr>
            <w:r w:rsidRPr="000549FA">
              <w:rPr>
                <w:szCs w:val="18"/>
                <w:lang w:eastAsia="zh-CN"/>
              </w:rPr>
              <w:t>2808</w:t>
            </w:r>
          </w:p>
        </w:tc>
      </w:tr>
      <w:tr w:rsidR="00FE4053" w:rsidRPr="005E43D5" w14:paraId="7819943F" w14:textId="77777777" w:rsidTr="001A6C5F">
        <w:trPr>
          <w:cantSplit/>
          <w:jc w:val="center"/>
        </w:trPr>
        <w:tc>
          <w:tcPr>
            <w:tcW w:w="3950" w:type="dxa"/>
          </w:tcPr>
          <w:p w14:paraId="4D13E57F" w14:textId="77777777" w:rsidR="00FE4053" w:rsidRPr="005E43D5" w:rsidRDefault="00FE4053" w:rsidP="001A6C5F">
            <w:pPr>
              <w:pStyle w:val="TAC"/>
            </w:pPr>
            <w:r w:rsidRPr="005E43D5">
              <w:t>Total number of bits per slot</w:t>
            </w:r>
          </w:p>
        </w:tc>
        <w:tc>
          <w:tcPr>
            <w:tcW w:w="1076" w:type="dxa"/>
          </w:tcPr>
          <w:p w14:paraId="0F581FF1" w14:textId="77777777" w:rsidR="00FE4053" w:rsidRPr="005E43D5" w:rsidRDefault="00FE4053" w:rsidP="001A6C5F">
            <w:pPr>
              <w:pStyle w:val="TAC"/>
            </w:pPr>
            <w:r w:rsidRPr="00A00ABF">
              <w:t>19008</w:t>
            </w:r>
          </w:p>
        </w:tc>
        <w:tc>
          <w:tcPr>
            <w:tcW w:w="1065" w:type="dxa"/>
          </w:tcPr>
          <w:p w14:paraId="42CE1C1E" w14:textId="77777777" w:rsidR="00FE4053" w:rsidRPr="005E43D5" w:rsidRDefault="00FE4053" w:rsidP="001A6C5F">
            <w:pPr>
              <w:pStyle w:val="TAC"/>
            </w:pPr>
            <w:r w:rsidRPr="00A00ABF">
              <w:t>9216</w:t>
            </w:r>
          </w:p>
        </w:tc>
      </w:tr>
      <w:tr w:rsidR="00FE4053" w:rsidRPr="005E43D5" w14:paraId="6A064745" w14:textId="77777777" w:rsidTr="001A6C5F">
        <w:trPr>
          <w:cantSplit/>
          <w:jc w:val="center"/>
        </w:trPr>
        <w:tc>
          <w:tcPr>
            <w:tcW w:w="3950" w:type="dxa"/>
          </w:tcPr>
          <w:p w14:paraId="08591D91"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5DCFEDB6" w14:textId="77777777" w:rsidR="00FE4053" w:rsidRPr="005E43D5" w:rsidRDefault="00FE4053" w:rsidP="001A6C5F">
            <w:pPr>
              <w:pStyle w:val="TAC"/>
            </w:pPr>
            <w:r w:rsidRPr="00A00ABF">
              <w:t>9504</w:t>
            </w:r>
          </w:p>
        </w:tc>
        <w:tc>
          <w:tcPr>
            <w:tcW w:w="1065" w:type="dxa"/>
          </w:tcPr>
          <w:p w14:paraId="0CDF3523" w14:textId="77777777" w:rsidR="00FE4053" w:rsidRPr="005E43D5" w:rsidRDefault="00FE4053" w:rsidP="001A6C5F">
            <w:pPr>
              <w:pStyle w:val="TAC"/>
            </w:pPr>
            <w:r w:rsidRPr="00A00ABF">
              <w:t>4608</w:t>
            </w:r>
          </w:p>
        </w:tc>
      </w:tr>
      <w:tr w:rsidR="00FE4053" w:rsidRPr="005E43D5" w14:paraId="319179E6" w14:textId="77777777" w:rsidTr="001A6C5F">
        <w:trPr>
          <w:cantSplit/>
          <w:jc w:val="center"/>
        </w:trPr>
        <w:tc>
          <w:tcPr>
            <w:tcW w:w="6091" w:type="dxa"/>
            <w:gridSpan w:val="3"/>
          </w:tcPr>
          <w:p w14:paraId="0DE90DD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5E43D5">
              <w:t xml:space="preserve"> with </w:t>
            </w:r>
            <w:r w:rsidRPr="005E43D5">
              <w:rPr>
                <w:i/>
                <w:lang w:eastAsia="zh-CN"/>
              </w:rPr>
              <w:t>l</w:t>
            </w:r>
            <w:r w:rsidRPr="005E43D5">
              <w:rPr>
                <w:i/>
                <w:vertAlign w:val="subscript"/>
                <w:lang w:eastAsia="zh-CN"/>
              </w:rPr>
              <w:t>0</w:t>
            </w:r>
            <w:r w:rsidRPr="005E43D5">
              <w:t xml:space="preserve">= </w:t>
            </w:r>
            <w:r w:rsidRPr="005E43D5">
              <w:rPr>
                <w:lang w:eastAsia="zh-CN"/>
              </w:rPr>
              <w:t>0</w:t>
            </w:r>
            <w:r w:rsidRPr="005E43D5">
              <w:t xml:space="preserve"> </w:t>
            </w:r>
            <w:r w:rsidRPr="005E43D5">
              <w:rPr>
                <w:lang w:eastAsia="zh-CN"/>
              </w:rPr>
              <w:t xml:space="preserve">and </w:t>
            </w:r>
            <w:r w:rsidRPr="005E43D5">
              <w:rPr>
                <w:i/>
                <w:lang w:eastAsia="zh-CN"/>
              </w:rPr>
              <w:t xml:space="preserve">l </w:t>
            </w:r>
            <w:r w:rsidRPr="005E43D5">
              <w:rPr>
                <w:lang w:eastAsia="zh-CN"/>
              </w:rPr>
              <w:t>=</w:t>
            </w:r>
            <w:r>
              <w:rPr>
                <w:lang w:eastAsia="zh-CN"/>
              </w:rPr>
              <w:t>10</w:t>
            </w:r>
            <w:r w:rsidRPr="005E43D5">
              <w:t xml:space="preserve"> as per Table 6.4.1.1.3-3 of TS 38.211 [9].</w:t>
            </w:r>
          </w:p>
          <w:p w14:paraId="40C3C60B"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34FE4798" w14:textId="5A342DF4" w:rsidR="00FE4053" w:rsidRDefault="00FE4053" w:rsidP="00FE4053">
      <w:pPr>
        <w:rPr>
          <w:lang w:eastAsia="zh-CN"/>
        </w:rPr>
      </w:pPr>
    </w:p>
    <w:p w14:paraId="1FF34485" w14:textId="77777777" w:rsidR="00A75F76" w:rsidRPr="00F95B02" w:rsidRDefault="00A75F76" w:rsidP="00A75F76">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rFonts w:eastAsia="Malgun Gothic"/>
        </w:rPr>
        <w:t>5</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0FD9848F" w14:textId="77777777" w:rsidTr="001A6C5F">
        <w:trPr>
          <w:gridAfter w:val="1"/>
          <w:wAfter w:w="11" w:type="dxa"/>
          <w:cantSplit/>
          <w:jc w:val="center"/>
        </w:trPr>
        <w:tc>
          <w:tcPr>
            <w:tcW w:w="4140" w:type="dxa"/>
          </w:tcPr>
          <w:p w14:paraId="529858DD" w14:textId="77777777" w:rsidR="00A75F76" w:rsidRPr="00F95B02" w:rsidRDefault="00A75F76" w:rsidP="001A6C5F">
            <w:pPr>
              <w:pStyle w:val="TAH"/>
            </w:pPr>
            <w:r w:rsidRPr="00F95B02">
              <w:t>Reference channel</w:t>
            </w:r>
          </w:p>
        </w:tc>
        <w:tc>
          <w:tcPr>
            <w:tcW w:w="1072" w:type="dxa"/>
          </w:tcPr>
          <w:p w14:paraId="3995F91E"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3</w:t>
            </w:r>
          </w:p>
        </w:tc>
        <w:tc>
          <w:tcPr>
            <w:tcW w:w="1077" w:type="dxa"/>
          </w:tcPr>
          <w:p w14:paraId="4982BDC7"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4</w:t>
            </w:r>
          </w:p>
        </w:tc>
        <w:tc>
          <w:tcPr>
            <w:tcW w:w="1077" w:type="dxa"/>
          </w:tcPr>
          <w:p w14:paraId="37B758E1"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5</w:t>
            </w:r>
          </w:p>
        </w:tc>
      </w:tr>
      <w:tr w:rsidR="00A75F76" w:rsidRPr="00F95B02" w14:paraId="6E9D8049" w14:textId="77777777" w:rsidTr="001A6C5F">
        <w:trPr>
          <w:gridAfter w:val="1"/>
          <w:wAfter w:w="11" w:type="dxa"/>
          <w:cantSplit/>
          <w:jc w:val="center"/>
        </w:trPr>
        <w:tc>
          <w:tcPr>
            <w:tcW w:w="4140" w:type="dxa"/>
          </w:tcPr>
          <w:p w14:paraId="26BF2D1B"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0F321F68" w14:textId="77777777" w:rsidR="00A75F76" w:rsidRPr="00F95B02" w:rsidRDefault="00A75F76" w:rsidP="001A6C5F">
            <w:pPr>
              <w:pStyle w:val="TAC"/>
            </w:pPr>
            <w:r w:rsidRPr="00F95B02">
              <w:rPr>
                <w:lang w:eastAsia="zh-CN"/>
              </w:rPr>
              <w:t>120</w:t>
            </w:r>
          </w:p>
        </w:tc>
        <w:tc>
          <w:tcPr>
            <w:tcW w:w="1077" w:type="dxa"/>
          </w:tcPr>
          <w:p w14:paraId="10EB8DE9" w14:textId="77777777" w:rsidR="00A75F76" w:rsidRDefault="00A75F76" w:rsidP="001A6C5F">
            <w:pPr>
              <w:pStyle w:val="TAC"/>
              <w:rPr>
                <w:lang w:eastAsia="zh-CN"/>
              </w:rPr>
            </w:pPr>
            <w:r>
              <w:rPr>
                <w:lang w:eastAsia="zh-CN"/>
              </w:rPr>
              <w:t>120</w:t>
            </w:r>
          </w:p>
        </w:tc>
        <w:tc>
          <w:tcPr>
            <w:tcW w:w="1077" w:type="dxa"/>
          </w:tcPr>
          <w:p w14:paraId="37AFCECE" w14:textId="77777777" w:rsidR="00A75F76" w:rsidRPr="00F95B02" w:rsidRDefault="00A75F76" w:rsidP="001A6C5F">
            <w:pPr>
              <w:pStyle w:val="TAC"/>
            </w:pPr>
            <w:r>
              <w:rPr>
                <w:lang w:eastAsia="zh-CN"/>
              </w:rPr>
              <w:t>48</w:t>
            </w:r>
            <w:r w:rsidRPr="00F95B02">
              <w:rPr>
                <w:lang w:eastAsia="zh-CN"/>
              </w:rPr>
              <w:t>0</w:t>
            </w:r>
          </w:p>
        </w:tc>
      </w:tr>
      <w:tr w:rsidR="00A75F76" w:rsidRPr="00F95B02" w14:paraId="1A7C8989" w14:textId="77777777" w:rsidTr="001A6C5F">
        <w:trPr>
          <w:gridAfter w:val="1"/>
          <w:wAfter w:w="11" w:type="dxa"/>
          <w:cantSplit/>
          <w:jc w:val="center"/>
        </w:trPr>
        <w:tc>
          <w:tcPr>
            <w:tcW w:w="4140" w:type="dxa"/>
          </w:tcPr>
          <w:p w14:paraId="2B4F6D5A" w14:textId="77777777" w:rsidR="00A75F76" w:rsidRPr="00F95B02" w:rsidRDefault="00A75F76" w:rsidP="001A6C5F">
            <w:pPr>
              <w:pStyle w:val="TAC"/>
            </w:pPr>
            <w:r w:rsidRPr="00F95B02">
              <w:t>Allocated resource blocks</w:t>
            </w:r>
          </w:p>
        </w:tc>
        <w:tc>
          <w:tcPr>
            <w:tcW w:w="1072" w:type="dxa"/>
          </w:tcPr>
          <w:p w14:paraId="2122E0DA" w14:textId="77777777" w:rsidR="00A75F76" w:rsidRPr="00F95B02" w:rsidRDefault="00A75F76" w:rsidP="001A6C5F">
            <w:pPr>
              <w:pStyle w:val="TAC"/>
              <w:rPr>
                <w:rFonts w:eastAsia="Yu Mincho"/>
              </w:rPr>
            </w:pPr>
            <w:r w:rsidRPr="00F95B02">
              <w:rPr>
                <w:rFonts w:eastAsia="Yu Mincho"/>
              </w:rPr>
              <w:t>66</w:t>
            </w:r>
          </w:p>
        </w:tc>
        <w:tc>
          <w:tcPr>
            <w:tcW w:w="1077" w:type="dxa"/>
          </w:tcPr>
          <w:p w14:paraId="5218C5CA" w14:textId="77777777" w:rsidR="00A75F76" w:rsidRDefault="00A75F76" w:rsidP="001A6C5F">
            <w:pPr>
              <w:pStyle w:val="TAC"/>
              <w:rPr>
                <w:rFonts w:eastAsia="Yu Mincho"/>
              </w:rPr>
            </w:pPr>
            <w:r>
              <w:rPr>
                <w:rFonts w:eastAsia="Yu Mincho"/>
              </w:rPr>
              <w:t>264</w:t>
            </w:r>
          </w:p>
        </w:tc>
        <w:tc>
          <w:tcPr>
            <w:tcW w:w="1077" w:type="dxa"/>
          </w:tcPr>
          <w:p w14:paraId="1B68B1DF" w14:textId="77777777" w:rsidR="00A75F76" w:rsidRPr="00F95B02" w:rsidRDefault="00A75F76" w:rsidP="001A6C5F">
            <w:pPr>
              <w:pStyle w:val="TAC"/>
              <w:rPr>
                <w:rFonts w:eastAsia="Yu Mincho"/>
              </w:rPr>
            </w:pPr>
            <w:r>
              <w:rPr>
                <w:rFonts w:eastAsia="Yu Mincho"/>
              </w:rPr>
              <w:t>66</w:t>
            </w:r>
          </w:p>
        </w:tc>
      </w:tr>
      <w:tr w:rsidR="00A75F76" w:rsidRPr="00F95B02" w14:paraId="75A01135" w14:textId="77777777" w:rsidTr="001A6C5F">
        <w:trPr>
          <w:gridAfter w:val="1"/>
          <w:wAfter w:w="11" w:type="dxa"/>
          <w:cantSplit/>
          <w:jc w:val="center"/>
        </w:trPr>
        <w:tc>
          <w:tcPr>
            <w:tcW w:w="4140" w:type="dxa"/>
          </w:tcPr>
          <w:p w14:paraId="36B51839"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5C6F192C" w14:textId="77777777" w:rsidR="00A75F76" w:rsidRPr="00F95B02" w:rsidRDefault="00A75F76" w:rsidP="001A6C5F">
            <w:pPr>
              <w:pStyle w:val="TAC"/>
              <w:rPr>
                <w:lang w:eastAsia="zh-CN"/>
              </w:rPr>
            </w:pPr>
            <w:r>
              <w:rPr>
                <w:lang w:eastAsia="zh-CN"/>
              </w:rPr>
              <w:t>8</w:t>
            </w:r>
          </w:p>
        </w:tc>
        <w:tc>
          <w:tcPr>
            <w:tcW w:w="1077" w:type="dxa"/>
          </w:tcPr>
          <w:p w14:paraId="2D259E5A" w14:textId="77777777" w:rsidR="00A75F76" w:rsidRDefault="00A75F76" w:rsidP="001A6C5F">
            <w:pPr>
              <w:pStyle w:val="TAC"/>
              <w:rPr>
                <w:lang w:eastAsia="zh-CN"/>
              </w:rPr>
            </w:pPr>
            <w:r>
              <w:rPr>
                <w:lang w:eastAsia="zh-CN"/>
              </w:rPr>
              <w:t>8</w:t>
            </w:r>
          </w:p>
        </w:tc>
        <w:tc>
          <w:tcPr>
            <w:tcW w:w="1077" w:type="dxa"/>
          </w:tcPr>
          <w:p w14:paraId="1738B5B8" w14:textId="77777777" w:rsidR="00A75F76" w:rsidRPr="00F95B02" w:rsidRDefault="00A75F76" w:rsidP="001A6C5F">
            <w:pPr>
              <w:pStyle w:val="TAC"/>
              <w:rPr>
                <w:lang w:eastAsia="zh-CN"/>
              </w:rPr>
            </w:pPr>
            <w:r>
              <w:rPr>
                <w:lang w:eastAsia="zh-CN"/>
              </w:rPr>
              <w:t>8</w:t>
            </w:r>
          </w:p>
        </w:tc>
      </w:tr>
      <w:tr w:rsidR="00A75F76" w:rsidRPr="00F95B02" w14:paraId="6EF213F9" w14:textId="77777777" w:rsidTr="001A6C5F">
        <w:trPr>
          <w:gridAfter w:val="1"/>
          <w:wAfter w:w="11" w:type="dxa"/>
          <w:cantSplit/>
          <w:jc w:val="center"/>
        </w:trPr>
        <w:tc>
          <w:tcPr>
            <w:tcW w:w="4140" w:type="dxa"/>
          </w:tcPr>
          <w:p w14:paraId="18C11565" w14:textId="77777777" w:rsidR="00A75F76" w:rsidRPr="00F95B02" w:rsidRDefault="00A75F76" w:rsidP="001A6C5F">
            <w:pPr>
              <w:pStyle w:val="TAC"/>
            </w:pPr>
            <w:r w:rsidRPr="00F95B02">
              <w:t>Modulation</w:t>
            </w:r>
          </w:p>
        </w:tc>
        <w:tc>
          <w:tcPr>
            <w:tcW w:w="1072" w:type="dxa"/>
          </w:tcPr>
          <w:p w14:paraId="425E6FF9" w14:textId="77777777" w:rsidR="00A75F76" w:rsidRPr="00F95B02" w:rsidRDefault="00A75F76" w:rsidP="001A6C5F">
            <w:pPr>
              <w:pStyle w:val="TAC"/>
              <w:rPr>
                <w:lang w:eastAsia="zh-CN"/>
              </w:rPr>
            </w:pPr>
            <w:r w:rsidRPr="00F95B02">
              <w:rPr>
                <w:lang w:eastAsia="zh-CN"/>
              </w:rPr>
              <w:t>QPSK</w:t>
            </w:r>
          </w:p>
        </w:tc>
        <w:tc>
          <w:tcPr>
            <w:tcW w:w="1077" w:type="dxa"/>
          </w:tcPr>
          <w:p w14:paraId="3BFA8AB5" w14:textId="77777777" w:rsidR="00A75F76" w:rsidRPr="00F95B02" w:rsidRDefault="00A75F76" w:rsidP="001A6C5F">
            <w:pPr>
              <w:pStyle w:val="TAC"/>
              <w:rPr>
                <w:lang w:eastAsia="zh-CN"/>
              </w:rPr>
            </w:pPr>
            <w:r w:rsidRPr="00F95B02">
              <w:rPr>
                <w:lang w:eastAsia="zh-CN"/>
              </w:rPr>
              <w:t>QPSK</w:t>
            </w:r>
          </w:p>
        </w:tc>
        <w:tc>
          <w:tcPr>
            <w:tcW w:w="1077" w:type="dxa"/>
          </w:tcPr>
          <w:p w14:paraId="15A82723" w14:textId="77777777" w:rsidR="00A75F76" w:rsidRPr="00F95B02" w:rsidRDefault="00A75F76" w:rsidP="001A6C5F">
            <w:pPr>
              <w:pStyle w:val="TAC"/>
              <w:rPr>
                <w:lang w:eastAsia="zh-CN"/>
              </w:rPr>
            </w:pPr>
            <w:r w:rsidRPr="00F95B02">
              <w:rPr>
                <w:lang w:eastAsia="zh-CN"/>
              </w:rPr>
              <w:t>QPSK</w:t>
            </w:r>
          </w:p>
        </w:tc>
      </w:tr>
      <w:tr w:rsidR="00A75F76" w:rsidRPr="00F95B02" w14:paraId="636EE1E5" w14:textId="77777777" w:rsidTr="001A6C5F">
        <w:trPr>
          <w:gridAfter w:val="1"/>
          <w:wAfter w:w="11" w:type="dxa"/>
          <w:cantSplit/>
          <w:jc w:val="center"/>
        </w:trPr>
        <w:tc>
          <w:tcPr>
            <w:tcW w:w="4140" w:type="dxa"/>
          </w:tcPr>
          <w:p w14:paraId="57F52261"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7234C4DE"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6D716C7C"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335BCA5B"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0CFFAC32" w14:textId="77777777" w:rsidTr="001A6C5F">
        <w:trPr>
          <w:gridAfter w:val="1"/>
          <w:wAfter w:w="11" w:type="dxa"/>
          <w:cantSplit/>
          <w:jc w:val="center"/>
        </w:trPr>
        <w:tc>
          <w:tcPr>
            <w:tcW w:w="4140" w:type="dxa"/>
          </w:tcPr>
          <w:p w14:paraId="2FDCEA0E" w14:textId="77777777" w:rsidR="00A75F76" w:rsidRPr="00F95B02" w:rsidRDefault="00A75F76" w:rsidP="001A6C5F">
            <w:pPr>
              <w:pStyle w:val="TAC"/>
            </w:pPr>
            <w:r w:rsidRPr="00F95B02">
              <w:t>Payload size (bits)</w:t>
            </w:r>
          </w:p>
        </w:tc>
        <w:tc>
          <w:tcPr>
            <w:tcW w:w="1072" w:type="dxa"/>
            <w:vAlign w:val="center"/>
          </w:tcPr>
          <w:p w14:paraId="490BE916" w14:textId="77777777" w:rsidR="00A75F76" w:rsidRPr="00F95B02" w:rsidRDefault="00A75F76" w:rsidP="001A6C5F">
            <w:pPr>
              <w:pStyle w:val="TAC"/>
            </w:pPr>
            <w:r>
              <w:rPr>
                <w:szCs w:val="22"/>
              </w:rPr>
              <w:t>3824</w:t>
            </w:r>
          </w:p>
        </w:tc>
        <w:tc>
          <w:tcPr>
            <w:tcW w:w="1077" w:type="dxa"/>
          </w:tcPr>
          <w:p w14:paraId="68F9CE33" w14:textId="77777777" w:rsidR="00A75F76" w:rsidRDefault="00A75F76" w:rsidP="001A6C5F">
            <w:pPr>
              <w:pStyle w:val="TAC"/>
              <w:rPr>
                <w:szCs w:val="22"/>
              </w:rPr>
            </w:pPr>
            <w:r>
              <w:rPr>
                <w:szCs w:val="22"/>
              </w:rPr>
              <w:t>15112</w:t>
            </w:r>
          </w:p>
        </w:tc>
        <w:tc>
          <w:tcPr>
            <w:tcW w:w="1077" w:type="dxa"/>
            <w:vAlign w:val="center"/>
          </w:tcPr>
          <w:p w14:paraId="5268793B" w14:textId="77777777" w:rsidR="00A75F76" w:rsidRPr="00F95B02" w:rsidRDefault="00A75F76" w:rsidP="001A6C5F">
            <w:pPr>
              <w:pStyle w:val="TAC"/>
            </w:pPr>
            <w:r>
              <w:rPr>
                <w:szCs w:val="22"/>
              </w:rPr>
              <w:t>3824</w:t>
            </w:r>
          </w:p>
        </w:tc>
      </w:tr>
      <w:tr w:rsidR="00A75F76" w:rsidRPr="00F95B02" w14:paraId="4546F16B" w14:textId="77777777" w:rsidTr="001A6C5F">
        <w:trPr>
          <w:gridAfter w:val="1"/>
          <w:wAfter w:w="11" w:type="dxa"/>
          <w:cantSplit/>
          <w:jc w:val="center"/>
        </w:trPr>
        <w:tc>
          <w:tcPr>
            <w:tcW w:w="4140" w:type="dxa"/>
          </w:tcPr>
          <w:p w14:paraId="477DB2E2" w14:textId="77777777" w:rsidR="00A75F76" w:rsidRPr="00F95B02" w:rsidRDefault="00A75F76" w:rsidP="001A6C5F">
            <w:pPr>
              <w:pStyle w:val="TAC"/>
              <w:rPr>
                <w:szCs w:val="22"/>
              </w:rPr>
            </w:pPr>
            <w:r w:rsidRPr="00F95B02">
              <w:rPr>
                <w:szCs w:val="22"/>
              </w:rPr>
              <w:t>Transport block CRC (bits)</w:t>
            </w:r>
          </w:p>
        </w:tc>
        <w:tc>
          <w:tcPr>
            <w:tcW w:w="1072" w:type="dxa"/>
          </w:tcPr>
          <w:p w14:paraId="3C447533" w14:textId="77777777" w:rsidR="00A75F76" w:rsidRPr="00F95B02" w:rsidRDefault="00A75F76" w:rsidP="001A6C5F">
            <w:pPr>
              <w:pStyle w:val="TAC"/>
            </w:pPr>
            <w:r>
              <w:rPr>
                <w:szCs w:val="18"/>
              </w:rPr>
              <w:t>16</w:t>
            </w:r>
          </w:p>
        </w:tc>
        <w:tc>
          <w:tcPr>
            <w:tcW w:w="1077" w:type="dxa"/>
          </w:tcPr>
          <w:p w14:paraId="2950EAFD" w14:textId="77777777" w:rsidR="00A75F76" w:rsidRDefault="00A75F76" w:rsidP="001A6C5F">
            <w:pPr>
              <w:pStyle w:val="TAC"/>
              <w:rPr>
                <w:szCs w:val="18"/>
              </w:rPr>
            </w:pPr>
            <w:r>
              <w:rPr>
                <w:szCs w:val="18"/>
              </w:rPr>
              <w:t>24</w:t>
            </w:r>
          </w:p>
        </w:tc>
        <w:tc>
          <w:tcPr>
            <w:tcW w:w="1077" w:type="dxa"/>
          </w:tcPr>
          <w:p w14:paraId="2053AE00" w14:textId="77777777" w:rsidR="00A75F76" w:rsidRPr="00F95B02" w:rsidRDefault="00A75F76" w:rsidP="001A6C5F">
            <w:pPr>
              <w:pStyle w:val="TAC"/>
            </w:pPr>
            <w:r>
              <w:rPr>
                <w:szCs w:val="18"/>
              </w:rPr>
              <w:t>16</w:t>
            </w:r>
          </w:p>
        </w:tc>
      </w:tr>
      <w:tr w:rsidR="00A75F76" w:rsidRPr="00F95B02" w14:paraId="38BB6709" w14:textId="77777777" w:rsidTr="001A6C5F">
        <w:trPr>
          <w:gridAfter w:val="1"/>
          <w:wAfter w:w="11" w:type="dxa"/>
          <w:cantSplit/>
          <w:jc w:val="center"/>
        </w:trPr>
        <w:tc>
          <w:tcPr>
            <w:tcW w:w="4140" w:type="dxa"/>
          </w:tcPr>
          <w:p w14:paraId="4DA87148" w14:textId="77777777" w:rsidR="00A75F76" w:rsidRPr="00F95B02" w:rsidRDefault="00A75F76" w:rsidP="001A6C5F">
            <w:pPr>
              <w:pStyle w:val="TAC"/>
            </w:pPr>
            <w:r w:rsidRPr="00F95B02">
              <w:t>Code block CRC size (bits)</w:t>
            </w:r>
          </w:p>
        </w:tc>
        <w:tc>
          <w:tcPr>
            <w:tcW w:w="1072" w:type="dxa"/>
            <w:vAlign w:val="center"/>
          </w:tcPr>
          <w:p w14:paraId="520EC813" w14:textId="77777777" w:rsidR="00A75F76" w:rsidRPr="00F95B02" w:rsidRDefault="00A75F76" w:rsidP="001A6C5F">
            <w:pPr>
              <w:pStyle w:val="TAC"/>
            </w:pPr>
            <w:r>
              <w:rPr>
                <w:szCs w:val="22"/>
              </w:rPr>
              <w:t>-</w:t>
            </w:r>
          </w:p>
        </w:tc>
        <w:tc>
          <w:tcPr>
            <w:tcW w:w="1077" w:type="dxa"/>
          </w:tcPr>
          <w:p w14:paraId="1C1E507B" w14:textId="77777777" w:rsidR="00A75F76" w:rsidRDefault="00A75F76" w:rsidP="001A6C5F">
            <w:pPr>
              <w:pStyle w:val="TAC"/>
              <w:rPr>
                <w:szCs w:val="22"/>
              </w:rPr>
            </w:pPr>
            <w:r>
              <w:rPr>
                <w:szCs w:val="22"/>
              </w:rPr>
              <w:t>24</w:t>
            </w:r>
          </w:p>
        </w:tc>
        <w:tc>
          <w:tcPr>
            <w:tcW w:w="1077" w:type="dxa"/>
            <w:vAlign w:val="center"/>
          </w:tcPr>
          <w:p w14:paraId="52022E6A" w14:textId="77777777" w:rsidR="00A75F76" w:rsidRPr="00F95B02" w:rsidRDefault="00A75F76" w:rsidP="001A6C5F">
            <w:pPr>
              <w:pStyle w:val="TAC"/>
            </w:pPr>
            <w:r>
              <w:rPr>
                <w:szCs w:val="22"/>
              </w:rPr>
              <w:t>-</w:t>
            </w:r>
          </w:p>
        </w:tc>
      </w:tr>
      <w:tr w:rsidR="00A75F76" w:rsidRPr="00F95B02" w14:paraId="280AB687" w14:textId="77777777" w:rsidTr="001A6C5F">
        <w:trPr>
          <w:gridAfter w:val="1"/>
          <w:wAfter w:w="11" w:type="dxa"/>
          <w:cantSplit/>
          <w:jc w:val="center"/>
        </w:trPr>
        <w:tc>
          <w:tcPr>
            <w:tcW w:w="4140" w:type="dxa"/>
          </w:tcPr>
          <w:p w14:paraId="086C8589" w14:textId="77777777" w:rsidR="00A75F76" w:rsidRPr="00F95B02" w:rsidRDefault="00A75F76" w:rsidP="001A6C5F">
            <w:pPr>
              <w:pStyle w:val="TAC"/>
            </w:pPr>
            <w:r w:rsidRPr="00F95B02">
              <w:t>Number of code blocks - C</w:t>
            </w:r>
          </w:p>
        </w:tc>
        <w:tc>
          <w:tcPr>
            <w:tcW w:w="1072" w:type="dxa"/>
            <w:vAlign w:val="center"/>
          </w:tcPr>
          <w:p w14:paraId="464B9443" w14:textId="77777777" w:rsidR="00A75F76" w:rsidRPr="00F95B02" w:rsidRDefault="00A75F76" w:rsidP="001A6C5F">
            <w:pPr>
              <w:pStyle w:val="TAC"/>
            </w:pPr>
            <w:r>
              <w:rPr>
                <w:szCs w:val="22"/>
              </w:rPr>
              <w:t>1</w:t>
            </w:r>
          </w:p>
        </w:tc>
        <w:tc>
          <w:tcPr>
            <w:tcW w:w="1077" w:type="dxa"/>
          </w:tcPr>
          <w:p w14:paraId="5C83B0B8" w14:textId="77777777" w:rsidR="00A75F76" w:rsidRDefault="00A75F76" w:rsidP="001A6C5F">
            <w:pPr>
              <w:pStyle w:val="TAC"/>
              <w:rPr>
                <w:szCs w:val="22"/>
              </w:rPr>
            </w:pPr>
            <w:r>
              <w:rPr>
                <w:szCs w:val="22"/>
              </w:rPr>
              <w:t>2</w:t>
            </w:r>
          </w:p>
        </w:tc>
        <w:tc>
          <w:tcPr>
            <w:tcW w:w="1077" w:type="dxa"/>
            <w:vAlign w:val="center"/>
          </w:tcPr>
          <w:p w14:paraId="431F6FA4" w14:textId="77777777" w:rsidR="00A75F76" w:rsidRPr="00F95B02" w:rsidRDefault="00A75F76" w:rsidP="001A6C5F">
            <w:pPr>
              <w:pStyle w:val="TAC"/>
            </w:pPr>
            <w:r>
              <w:rPr>
                <w:szCs w:val="22"/>
              </w:rPr>
              <w:t>1</w:t>
            </w:r>
          </w:p>
        </w:tc>
      </w:tr>
      <w:tr w:rsidR="00A75F76" w:rsidRPr="00F95B02" w14:paraId="739E3806" w14:textId="77777777" w:rsidTr="001A6C5F">
        <w:trPr>
          <w:gridAfter w:val="1"/>
          <w:wAfter w:w="11" w:type="dxa"/>
          <w:cantSplit/>
          <w:jc w:val="center"/>
        </w:trPr>
        <w:tc>
          <w:tcPr>
            <w:tcW w:w="4140" w:type="dxa"/>
          </w:tcPr>
          <w:p w14:paraId="3E092B9D"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00DB0652" w14:textId="77777777" w:rsidR="00A75F76" w:rsidRPr="00F95B02" w:rsidRDefault="00A75F76" w:rsidP="001A6C5F">
            <w:pPr>
              <w:pStyle w:val="TAC"/>
              <w:rPr>
                <w:rFonts w:cs="Arial"/>
                <w:szCs w:val="18"/>
              </w:rPr>
            </w:pPr>
            <w:r>
              <w:rPr>
                <w:szCs w:val="22"/>
              </w:rPr>
              <w:t>3840</w:t>
            </w:r>
          </w:p>
        </w:tc>
        <w:tc>
          <w:tcPr>
            <w:tcW w:w="1077" w:type="dxa"/>
          </w:tcPr>
          <w:p w14:paraId="6D8E3AEC" w14:textId="77777777" w:rsidR="00A75F76" w:rsidRDefault="00A75F76" w:rsidP="001A6C5F">
            <w:pPr>
              <w:pStyle w:val="TAC"/>
              <w:rPr>
                <w:szCs w:val="22"/>
              </w:rPr>
            </w:pPr>
            <w:r>
              <w:rPr>
                <w:szCs w:val="22"/>
              </w:rPr>
              <w:t>7592</w:t>
            </w:r>
          </w:p>
        </w:tc>
        <w:tc>
          <w:tcPr>
            <w:tcW w:w="1077" w:type="dxa"/>
            <w:vAlign w:val="center"/>
          </w:tcPr>
          <w:p w14:paraId="0477665A" w14:textId="77777777" w:rsidR="00A75F76" w:rsidRPr="00F95B02" w:rsidRDefault="00A75F76" w:rsidP="001A6C5F">
            <w:pPr>
              <w:pStyle w:val="TAC"/>
              <w:rPr>
                <w:rFonts w:cs="Arial"/>
                <w:szCs w:val="18"/>
              </w:rPr>
            </w:pPr>
            <w:r>
              <w:rPr>
                <w:szCs w:val="22"/>
              </w:rPr>
              <w:t>3840</w:t>
            </w:r>
          </w:p>
        </w:tc>
      </w:tr>
      <w:tr w:rsidR="00A75F76" w:rsidRPr="00F95B02" w14:paraId="59AA657C"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17D83A44"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D3FEE63"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78A921D4"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0B83C85E" w14:textId="77777777" w:rsidR="00A75F76" w:rsidRPr="00F95B02" w:rsidRDefault="00A75F76" w:rsidP="001A6C5F">
            <w:pPr>
              <w:pStyle w:val="TAC"/>
            </w:pPr>
            <w:r>
              <w:rPr>
                <w:lang w:eastAsia="zh-CN"/>
              </w:rPr>
              <w:t>12672</w:t>
            </w:r>
          </w:p>
        </w:tc>
      </w:tr>
      <w:tr w:rsidR="00A75F76" w:rsidRPr="00F95B02" w14:paraId="03E8B92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79042DBF"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305BE136" w14:textId="77777777" w:rsidR="00A75F76" w:rsidRPr="00F95B02" w:rsidRDefault="00A75F76" w:rsidP="001A6C5F">
            <w:pPr>
              <w:pStyle w:val="TAC"/>
            </w:pPr>
            <w:r>
              <w:rPr>
                <w:lang w:eastAsia="zh-CN"/>
              </w:rPr>
              <w:t>6336</w:t>
            </w:r>
          </w:p>
        </w:tc>
        <w:tc>
          <w:tcPr>
            <w:tcW w:w="1077" w:type="dxa"/>
            <w:tcBorders>
              <w:top w:val="single" w:sz="4" w:space="0" w:color="auto"/>
              <w:left w:val="single" w:sz="4" w:space="0" w:color="auto"/>
              <w:bottom w:val="single" w:sz="4" w:space="0" w:color="auto"/>
              <w:right w:val="single" w:sz="4" w:space="0" w:color="auto"/>
            </w:tcBorders>
          </w:tcPr>
          <w:p w14:paraId="4FDBB2F4" w14:textId="77777777" w:rsidR="00A75F76" w:rsidRDefault="00A75F76" w:rsidP="001A6C5F">
            <w:pPr>
              <w:pStyle w:val="TAC"/>
              <w:rPr>
                <w:lang w:eastAsia="zh-CN"/>
              </w:rPr>
            </w:pPr>
            <w:r>
              <w:rPr>
                <w:lang w:eastAsia="zh-CN"/>
              </w:rPr>
              <w:t>25344</w:t>
            </w:r>
          </w:p>
        </w:tc>
        <w:tc>
          <w:tcPr>
            <w:tcW w:w="1077" w:type="dxa"/>
            <w:tcBorders>
              <w:top w:val="single" w:sz="4" w:space="0" w:color="auto"/>
              <w:left w:val="single" w:sz="4" w:space="0" w:color="auto"/>
              <w:bottom w:val="single" w:sz="4" w:space="0" w:color="auto"/>
              <w:right w:val="single" w:sz="4" w:space="0" w:color="auto"/>
            </w:tcBorders>
            <w:vAlign w:val="center"/>
          </w:tcPr>
          <w:p w14:paraId="3A6D086B" w14:textId="77777777" w:rsidR="00A75F76" w:rsidRPr="00F95B02" w:rsidRDefault="00A75F76" w:rsidP="001A6C5F">
            <w:pPr>
              <w:pStyle w:val="TAC"/>
            </w:pPr>
            <w:r>
              <w:rPr>
                <w:lang w:eastAsia="zh-CN"/>
              </w:rPr>
              <w:t>6336</w:t>
            </w:r>
          </w:p>
        </w:tc>
      </w:tr>
      <w:tr w:rsidR="00A75F76" w:rsidRPr="00F95B02" w14:paraId="2DAC2AF1" w14:textId="77777777" w:rsidTr="001A6C5F">
        <w:trPr>
          <w:cantSplit/>
          <w:jc w:val="center"/>
        </w:trPr>
        <w:tc>
          <w:tcPr>
            <w:tcW w:w="7377" w:type="dxa"/>
            <w:gridSpan w:val="5"/>
          </w:tcPr>
          <w:p w14:paraId="1214D80E"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44B1495B"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05811B5"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40F81F64" w14:textId="77777777" w:rsidR="00A75F76" w:rsidRDefault="00A75F76" w:rsidP="00A75F76">
      <w:pPr>
        <w:pStyle w:val="TH"/>
        <w:rPr>
          <w:rFonts w:eastAsia="Malgun Gothic"/>
        </w:rPr>
      </w:pPr>
    </w:p>
    <w:p w14:paraId="09D90FE1"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6</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w:t>
      </w:r>
      <w:r>
        <w:rPr>
          <w:lang w:eastAsia="zh-CN"/>
        </w:rPr>
        <w:t>en</w:t>
      </w:r>
      <w:r w:rsidRPr="00F95B02">
        <w:rPr>
          <w:lang w:eastAsia="zh-CN"/>
        </w:rPr>
        <w:t xml:space="preserve">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5"/>
        <w:gridCol w:w="1710"/>
        <w:gridCol w:w="1521"/>
        <w:gridCol w:w="11"/>
      </w:tblGrid>
      <w:tr w:rsidR="00A75F76" w:rsidRPr="00F95B02" w14:paraId="10A9D60D" w14:textId="77777777" w:rsidTr="001A6C5F">
        <w:trPr>
          <w:gridAfter w:val="1"/>
          <w:wAfter w:w="11" w:type="dxa"/>
          <w:cantSplit/>
          <w:jc w:val="center"/>
        </w:trPr>
        <w:tc>
          <w:tcPr>
            <w:tcW w:w="4225" w:type="dxa"/>
          </w:tcPr>
          <w:p w14:paraId="6742E854" w14:textId="77777777" w:rsidR="00A75F76" w:rsidRPr="00F95B02" w:rsidRDefault="00A75F76" w:rsidP="001A6C5F">
            <w:pPr>
              <w:pStyle w:val="TAH"/>
            </w:pPr>
            <w:r w:rsidRPr="00F95B02">
              <w:t>Reference channel</w:t>
            </w:r>
          </w:p>
        </w:tc>
        <w:tc>
          <w:tcPr>
            <w:tcW w:w="1710" w:type="dxa"/>
          </w:tcPr>
          <w:p w14:paraId="0CD7C432"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6</w:t>
            </w:r>
          </w:p>
        </w:tc>
        <w:tc>
          <w:tcPr>
            <w:tcW w:w="1521" w:type="dxa"/>
          </w:tcPr>
          <w:p w14:paraId="4C8E784C"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7</w:t>
            </w:r>
          </w:p>
        </w:tc>
      </w:tr>
      <w:tr w:rsidR="00A75F76" w:rsidRPr="00F95B02" w14:paraId="74C39189" w14:textId="77777777" w:rsidTr="001A6C5F">
        <w:trPr>
          <w:gridAfter w:val="1"/>
          <w:wAfter w:w="11" w:type="dxa"/>
          <w:cantSplit/>
          <w:jc w:val="center"/>
        </w:trPr>
        <w:tc>
          <w:tcPr>
            <w:tcW w:w="4225" w:type="dxa"/>
          </w:tcPr>
          <w:p w14:paraId="5E856D6A" w14:textId="77777777" w:rsidR="00A75F76" w:rsidRPr="00F95B02" w:rsidRDefault="00A75F76" w:rsidP="001A6C5F">
            <w:pPr>
              <w:pStyle w:val="TAC"/>
              <w:rPr>
                <w:lang w:eastAsia="zh-CN"/>
              </w:rPr>
            </w:pPr>
            <w:r w:rsidRPr="00F95B02">
              <w:rPr>
                <w:lang w:eastAsia="zh-CN"/>
              </w:rPr>
              <w:t>Subcarrier spacing [kHz]</w:t>
            </w:r>
          </w:p>
        </w:tc>
        <w:tc>
          <w:tcPr>
            <w:tcW w:w="1710" w:type="dxa"/>
          </w:tcPr>
          <w:p w14:paraId="3FC35A4B" w14:textId="77777777" w:rsidR="00A75F76" w:rsidRDefault="00A75F76" w:rsidP="001A6C5F">
            <w:pPr>
              <w:pStyle w:val="TAC"/>
              <w:rPr>
                <w:lang w:eastAsia="zh-CN"/>
              </w:rPr>
            </w:pPr>
            <w:r w:rsidRPr="00F95B02">
              <w:rPr>
                <w:lang w:eastAsia="zh-CN"/>
              </w:rPr>
              <w:t>120</w:t>
            </w:r>
          </w:p>
        </w:tc>
        <w:tc>
          <w:tcPr>
            <w:tcW w:w="1521" w:type="dxa"/>
          </w:tcPr>
          <w:p w14:paraId="446BC078" w14:textId="77777777" w:rsidR="00A75F76" w:rsidRPr="00F95B02" w:rsidRDefault="00A75F76" w:rsidP="001A6C5F">
            <w:pPr>
              <w:pStyle w:val="TAC"/>
            </w:pPr>
            <w:r>
              <w:rPr>
                <w:lang w:eastAsia="zh-CN"/>
              </w:rPr>
              <w:t>48</w:t>
            </w:r>
            <w:r w:rsidRPr="00F95B02">
              <w:rPr>
                <w:lang w:eastAsia="zh-CN"/>
              </w:rPr>
              <w:t>0</w:t>
            </w:r>
          </w:p>
        </w:tc>
      </w:tr>
      <w:tr w:rsidR="00A75F76" w:rsidRPr="00F95B02" w14:paraId="76620BE9" w14:textId="77777777" w:rsidTr="001A6C5F">
        <w:trPr>
          <w:gridAfter w:val="1"/>
          <w:wAfter w:w="11" w:type="dxa"/>
          <w:cantSplit/>
          <w:jc w:val="center"/>
        </w:trPr>
        <w:tc>
          <w:tcPr>
            <w:tcW w:w="4225" w:type="dxa"/>
          </w:tcPr>
          <w:p w14:paraId="0DB31BB9" w14:textId="77777777" w:rsidR="00A75F76" w:rsidRPr="00F95B02" w:rsidRDefault="00A75F76" w:rsidP="001A6C5F">
            <w:pPr>
              <w:pStyle w:val="TAC"/>
            </w:pPr>
            <w:r w:rsidRPr="00F95B02">
              <w:t>Allocated resource blocks</w:t>
            </w:r>
          </w:p>
        </w:tc>
        <w:tc>
          <w:tcPr>
            <w:tcW w:w="1710" w:type="dxa"/>
          </w:tcPr>
          <w:p w14:paraId="2B3B51DD" w14:textId="77777777" w:rsidR="00A75F76" w:rsidRDefault="00A75F76" w:rsidP="001A6C5F">
            <w:pPr>
              <w:pStyle w:val="TAC"/>
              <w:rPr>
                <w:rFonts w:eastAsia="Yu Mincho"/>
              </w:rPr>
            </w:pPr>
            <w:r>
              <w:rPr>
                <w:rFonts w:eastAsia="Yu Mincho"/>
              </w:rPr>
              <w:t>64</w:t>
            </w:r>
          </w:p>
        </w:tc>
        <w:tc>
          <w:tcPr>
            <w:tcW w:w="1521" w:type="dxa"/>
          </w:tcPr>
          <w:p w14:paraId="1DC053F8" w14:textId="77777777" w:rsidR="00A75F76" w:rsidRPr="00F95B02" w:rsidRDefault="00A75F76" w:rsidP="001A6C5F">
            <w:pPr>
              <w:pStyle w:val="TAC"/>
              <w:rPr>
                <w:rFonts w:eastAsia="Yu Mincho"/>
              </w:rPr>
            </w:pPr>
            <w:r>
              <w:rPr>
                <w:rFonts w:eastAsia="Yu Mincho"/>
              </w:rPr>
              <w:t>64</w:t>
            </w:r>
          </w:p>
        </w:tc>
      </w:tr>
      <w:tr w:rsidR="00A75F76" w:rsidRPr="00F95B02" w14:paraId="4B033A0E" w14:textId="77777777" w:rsidTr="001A6C5F">
        <w:trPr>
          <w:gridAfter w:val="1"/>
          <w:wAfter w:w="11" w:type="dxa"/>
          <w:cantSplit/>
          <w:jc w:val="center"/>
        </w:trPr>
        <w:tc>
          <w:tcPr>
            <w:tcW w:w="4225" w:type="dxa"/>
          </w:tcPr>
          <w:p w14:paraId="2A6FDA0A" w14:textId="77777777" w:rsidR="00A75F76" w:rsidRPr="00F95B02" w:rsidRDefault="00A75F76" w:rsidP="001A6C5F">
            <w:pPr>
              <w:pStyle w:val="TAC"/>
              <w:rPr>
                <w:lang w:eastAsia="zh-CN"/>
              </w:rPr>
            </w:pPr>
            <w:r>
              <w:rPr>
                <w:lang w:eastAsia="zh-CN"/>
              </w:rPr>
              <w:t>DFT-s</w:t>
            </w:r>
            <w:r w:rsidRPr="00F95B02">
              <w:t xml:space="preserve">-OFDM Symbols per </w:t>
            </w:r>
            <w:r w:rsidRPr="00F95B02">
              <w:rPr>
                <w:lang w:eastAsia="zh-CN"/>
              </w:rPr>
              <w:t>slot (Note 1)</w:t>
            </w:r>
          </w:p>
        </w:tc>
        <w:tc>
          <w:tcPr>
            <w:tcW w:w="1710" w:type="dxa"/>
          </w:tcPr>
          <w:p w14:paraId="200C76CB" w14:textId="77777777" w:rsidR="00A75F76" w:rsidRDefault="00A75F76" w:rsidP="001A6C5F">
            <w:pPr>
              <w:pStyle w:val="TAC"/>
              <w:rPr>
                <w:lang w:eastAsia="zh-CN"/>
              </w:rPr>
            </w:pPr>
            <w:r>
              <w:rPr>
                <w:lang w:eastAsia="zh-CN"/>
              </w:rPr>
              <w:t>8</w:t>
            </w:r>
          </w:p>
        </w:tc>
        <w:tc>
          <w:tcPr>
            <w:tcW w:w="1521" w:type="dxa"/>
          </w:tcPr>
          <w:p w14:paraId="19361653" w14:textId="77777777" w:rsidR="00A75F76" w:rsidRPr="00F95B02" w:rsidRDefault="00A75F76" w:rsidP="001A6C5F">
            <w:pPr>
              <w:pStyle w:val="TAC"/>
              <w:rPr>
                <w:lang w:eastAsia="zh-CN"/>
              </w:rPr>
            </w:pPr>
            <w:r>
              <w:rPr>
                <w:lang w:eastAsia="zh-CN"/>
              </w:rPr>
              <w:t>8</w:t>
            </w:r>
          </w:p>
        </w:tc>
      </w:tr>
      <w:tr w:rsidR="00A75F76" w:rsidRPr="00F95B02" w14:paraId="2DDCCC6F" w14:textId="77777777" w:rsidTr="001A6C5F">
        <w:trPr>
          <w:gridAfter w:val="1"/>
          <w:wAfter w:w="11" w:type="dxa"/>
          <w:cantSplit/>
          <w:jc w:val="center"/>
        </w:trPr>
        <w:tc>
          <w:tcPr>
            <w:tcW w:w="4225" w:type="dxa"/>
          </w:tcPr>
          <w:p w14:paraId="55D70500" w14:textId="77777777" w:rsidR="00A75F76" w:rsidRPr="00F95B02" w:rsidRDefault="00A75F76" w:rsidP="001A6C5F">
            <w:pPr>
              <w:pStyle w:val="TAC"/>
            </w:pPr>
            <w:r w:rsidRPr="00F95B02">
              <w:t>Modulation</w:t>
            </w:r>
          </w:p>
        </w:tc>
        <w:tc>
          <w:tcPr>
            <w:tcW w:w="1710" w:type="dxa"/>
          </w:tcPr>
          <w:p w14:paraId="34E7A9A4" w14:textId="77777777" w:rsidR="00A75F76" w:rsidRPr="00F95B02" w:rsidRDefault="00A75F76" w:rsidP="001A6C5F">
            <w:pPr>
              <w:pStyle w:val="TAC"/>
              <w:rPr>
                <w:lang w:eastAsia="zh-CN"/>
              </w:rPr>
            </w:pPr>
            <w:r w:rsidRPr="00F95B02">
              <w:rPr>
                <w:lang w:eastAsia="zh-CN"/>
              </w:rPr>
              <w:t>QPSK</w:t>
            </w:r>
          </w:p>
        </w:tc>
        <w:tc>
          <w:tcPr>
            <w:tcW w:w="1521" w:type="dxa"/>
          </w:tcPr>
          <w:p w14:paraId="3663CDD9" w14:textId="77777777" w:rsidR="00A75F76" w:rsidRPr="00F95B02" w:rsidRDefault="00A75F76" w:rsidP="001A6C5F">
            <w:pPr>
              <w:pStyle w:val="TAC"/>
              <w:rPr>
                <w:lang w:eastAsia="zh-CN"/>
              </w:rPr>
            </w:pPr>
            <w:r w:rsidRPr="00F95B02">
              <w:rPr>
                <w:lang w:eastAsia="zh-CN"/>
              </w:rPr>
              <w:t>QPSK</w:t>
            </w:r>
          </w:p>
        </w:tc>
      </w:tr>
      <w:tr w:rsidR="00A75F76" w:rsidRPr="00F95B02" w14:paraId="75A864C4" w14:textId="77777777" w:rsidTr="001A6C5F">
        <w:trPr>
          <w:gridAfter w:val="1"/>
          <w:wAfter w:w="11" w:type="dxa"/>
          <w:cantSplit/>
          <w:jc w:val="center"/>
        </w:trPr>
        <w:tc>
          <w:tcPr>
            <w:tcW w:w="4225" w:type="dxa"/>
          </w:tcPr>
          <w:p w14:paraId="0A9B868F" w14:textId="77777777" w:rsidR="00A75F76" w:rsidRPr="00F95B02" w:rsidRDefault="00A75F76" w:rsidP="001A6C5F">
            <w:pPr>
              <w:pStyle w:val="TAC"/>
            </w:pPr>
            <w:r w:rsidRPr="00F95B02">
              <w:t>Code rate</w:t>
            </w:r>
            <w:r w:rsidRPr="00F95B02">
              <w:rPr>
                <w:lang w:eastAsia="zh-CN"/>
              </w:rPr>
              <w:t xml:space="preserve"> (Note 2)</w:t>
            </w:r>
          </w:p>
        </w:tc>
        <w:tc>
          <w:tcPr>
            <w:tcW w:w="1710" w:type="dxa"/>
          </w:tcPr>
          <w:p w14:paraId="0B85D353" w14:textId="77777777" w:rsidR="00A75F76" w:rsidRDefault="00A75F76" w:rsidP="001A6C5F">
            <w:pPr>
              <w:pStyle w:val="TAC"/>
              <w:rPr>
                <w:lang w:eastAsia="zh-CN"/>
              </w:rPr>
            </w:pPr>
            <w:r>
              <w:rPr>
                <w:lang w:eastAsia="zh-CN"/>
              </w:rPr>
              <w:t>308</w:t>
            </w:r>
            <w:r w:rsidRPr="00F95B02">
              <w:rPr>
                <w:lang w:eastAsia="zh-CN"/>
              </w:rPr>
              <w:t>/1024</w:t>
            </w:r>
          </w:p>
        </w:tc>
        <w:tc>
          <w:tcPr>
            <w:tcW w:w="1521" w:type="dxa"/>
          </w:tcPr>
          <w:p w14:paraId="2808D38C"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444E1ED" w14:textId="77777777" w:rsidTr="001A6C5F">
        <w:trPr>
          <w:gridAfter w:val="1"/>
          <w:wAfter w:w="11" w:type="dxa"/>
          <w:cantSplit/>
          <w:jc w:val="center"/>
        </w:trPr>
        <w:tc>
          <w:tcPr>
            <w:tcW w:w="4225" w:type="dxa"/>
          </w:tcPr>
          <w:p w14:paraId="582EBB46" w14:textId="77777777" w:rsidR="00A75F76" w:rsidRPr="00F95B02" w:rsidRDefault="00A75F76" w:rsidP="001A6C5F">
            <w:pPr>
              <w:pStyle w:val="TAC"/>
            </w:pPr>
            <w:r w:rsidRPr="00F95B02">
              <w:t>Payload size (bits)</w:t>
            </w:r>
          </w:p>
        </w:tc>
        <w:tc>
          <w:tcPr>
            <w:tcW w:w="1710" w:type="dxa"/>
            <w:vAlign w:val="center"/>
          </w:tcPr>
          <w:p w14:paraId="13D340E0" w14:textId="77777777" w:rsidR="00A75F76" w:rsidRDefault="00A75F76" w:rsidP="001A6C5F">
            <w:pPr>
              <w:pStyle w:val="TAC"/>
            </w:pPr>
            <w:r>
              <w:t>3624</w:t>
            </w:r>
          </w:p>
        </w:tc>
        <w:tc>
          <w:tcPr>
            <w:tcW w:w="1521" w:type="dxa"/>
            <w:vAlign w:val="center"/>
          </w:tcPr>
          <w:p w14:paraId="2A6CA00D" w14:textId="77777777" w:rsidR="00A75F76" w:rsidRPr="00F95B02" w:rsidRDefault="00A75F76" w:rsidP="001A6C5F">
            <w:pPr>
              <w:pStyle w:val="TAC"/>
            </w:pPr>
            <w:r>
              <w:t>3624</w:t>
            </w:r>
          </w:p>
        </w:tc>
      </w:tr>
      <w:tr w:rsidR="00A75F76" w:rsidRPr="00F95B02" w14:paraId="248FF554" w14:textId="77777777" w:rsidTr="001A6C5F">
        <w:trPr>
          <w:gridAfter w:val="1"/>
          <w:wAfter w:w="11" w:type="dxa"/>
          <w:cantSplit/>
          <w:jc w:val="center"/>
        </w:trPr>
        <w:tc>
          <w:tcPr>
            <w:tcW w:w="4225" w:type="dxa"/>
          </w:tcPr>
          <w:p w14:paraId="019BF45A" w14:textId="77777777" w:rsidR="00A75F76" w:rsidRPr="00F95B02" w:rsidRDefault="00A75F76" w:rsidP="001A6C5F">
            <w:pPr>
              <w:pStyle w:val="TAC"/>
              <w:rPr>
                <w:szCs w:val="22"/>
              </w:rPr>
            </w:pPr>
            <w:r w:rsidRPr="00F95B02">
              <w:rPr>
                <w:szCs w:val="22"/>
              </w:rPr>
              <w:t>Transport block CRC (bits)</w:t>
            </w:r>
          </w:p>
        </w:tc>
        <w:tc>
          <w:tcPr>
            <w:tcW w:w="1710" w:type="dxa"/>
          </w:tcPr>
          <w:p w14:paraId="56F9DD76" w14:textId="77777777" w:rsidR="00A75F76" w:rsidRDefault="00A75F76" w:rsidP="001A6C5F">
            <w:pPr>
              <w:pStyle w:val="TAC"/>
            </w:pPr>
            <w:r>
              <w:t>16</w:t>
            </w:r>
          </w:p>
        </w:tc>
        <w:tc>
          <w:tcPr>
            <w:tcW w:w="1521" w:type="dxa"/>
          </w:tcPr>
          <w:p w14:paraId="4AB1DD9F" w14:textId="77777777" w:rsidR="00A75F76" w:rsidRPr="00F95B02" w:rsidRDefault="00A75F76" w:rsidP="001A6C5F">
            <w:pPr>
              <w:pStyle w:val="TAC"/>
            </w:pPr>
            <w:r>
              <w:t>16</w:t>
            </w:r>
          </w:p>
        </w:tc>
      </w:tr>
      <w:tr w:rsidR="00A75F76" w:rsidRPr="00F95B02" w14:paraId="05A64B28" w14:textId="77777777" w:rsidTr="001A6C5F">
        <w:trPr>
          <w:gridAfter w:val="1"/>
          <w:wAfter w:w="11" w:type="dxa"/>
          <w:cantSplit/>
          <w:jc w:val="center"/>
        </w:trPr>
        <w:tc>
          <w:tcPr>
            <w:tcW w:w="4225" w:type="dxa"/>
          </w:tcPr>
          <w:p w14:paraId="41C365D1" w14:textId="77777777" w:rsidR="00A75F76" w:rsidRPr="00F95B02" w:rsidRDefault="00A75F76" w:rsidP="001A6C5F">
            <w:pPr>
              <w:pStyle w:val="TAC"/>
            </w:pPr>
            <w:r w:rsidRPr="00F95B02">
              <w:t>Code block CRC size (bits)</w:t>
            </w:r>
          </w:p>
        </w:tc>
        <w:tc>
          <w:tcPr>
            <w:tcW w:w="1710" w:type="dxa"/>
            <w:vAlign w:val="center"/>
          </w:tcPr>
          <w:p w14:paraId="0025D5A7" w14:textId="77777777" w:rsidR="00A75F76" w:rsidRDefault="00A75F76" w:rsidP="001A6C5F">
            <w:pPr>
              <w:pStyle w:val="TAC"/>
            </w:pPr>
            <w:r>
              <w:t>-</w:t>
            </w:r>
          </w:p>
        </w:tc>
        <w:tc>
          <w:tcPr>
            <w:tcW w:w="1521" w:type="dxa"/>
            <w:vAlign w:val="center"/>
          </w:tcPr>
          <w:p w14:paraId="46820929" w14:textId="77777777" w:rsidR="00A75F76" w:rsidRPr="00F95B02" w:rsidRDefault="00A75F76" w:rsidP="001A6C5F">
            <w:pPr>
              <w:pStyle w:val="TAC"/>
            </w:pPr>
            <w:r>
              <w:t>-</w:t>
            </w:r>
          </w:p>
        </w:tc>
      </w:tr>
      <w:tr w:rsidR="00A75F76" w:rsidRPr="00F95B02" w14:paraId="2141AFA5" w14:textId="77777777" w:rsidTr="001A6C5F">
        <w:trPr>
          <w:gridAfter w:val="1"/>
          <w:wAfter w:w="11" w:type="dxa"/>
          <w:cantSplit/>
          <w:jc w:val="center"/>
        </w:trPr>
        <w:tc>
          <w:tcPr>
            <w:tcW w:w="4225" w:type="dxa"/>
          </w:tcPr>
          <w:p w14:paraId="579DF68D" w14:textId="77777777" w:rsidR="00A75F76" w:rsidRPr="00F95B02" w:rsidRDefault="00A75F76" w:rsidP="001A6C5F">
            <w:pPr>
              <w:pStyle w:val="TAC"/>
            </w:pPr>
            <w:r w:rsidRPr="00F95B02">
              <w:t>Number of code blocks - C</w:t>
            </w:r>
          </w:p>
        </w:tc>
        <w:tc>
          <w:tcPr>
            <w:tcW w:w="1710" w:type="dxa"/>
            <w:vAlign w:val="center"/>
          </w:tcPr>
          <w:p w14:paraId="620861D4" w14:textId="77777777" w:rsidR="00A75F76" w:rsidRDefault="00A75F76" w:rsidP="001A6C5F">
            <w:pPr>
              <w:pStyle w:val="TAC"/>
            </w:pPr>
            <w:r>
              <w:t>1</w:t>
            </w:r>
          </w:p>
        </w:tc>
        <w:tc>
          <w:tcPr>
            <w:tcW w:w="1521" w:type="dxa"/>
            <w:vAlign w:val="center"/>
          </w:tcPr>
          <w:p w14:paraId="769DDD5A" w14:textId="77777777" w:rsidR="00A75F76" w:rsidRPr="00F95B02" w:rsidRDefault="00A75F76" w:rsidP="001A6C5F">
            <w:pPr>
              <w:pStyle w:val="TAC"/>
            </w:pPr>
            <w:r>
              <w:t>1</w:t>
            </w:r>
          </w:p>
        </w:tc>
      </w:tr>
      <w:tr w:rsidR="00A75F76" w:rsidRPr="00F95B02" w14:paraId="536AED07" w14:textId="77777777" w:rsidTr="001A6C5F">
        <w:trPr>
          <w:gridAfter w:val="1"/>
          <w:wAfter w:w="11" w:type="dxa"/>
          <w:cantSplit/>
          <w:jc w:val="center"/>
        </w:trPr>
        <w:tc>
          <w:tcPr>
            <w:tcW w:w="4225" w:type="dxa"/>
          </w:tcPr>
          <w:p w14:paraId="6FFC20C9"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710" w:type="dxa"/>
            <w:vAlign w:val="center"/>
          </w:tcPr>
          <w:p w14:paraId="3682A2AD" w14:textId="77777777" w:rsidR="00A75F76" w:rsidRDefault="00A75F76" w:rsidP="001A6C5F">
            <w:pPr>
              <w:pStyle w:val="TAC"/>
              <w:rPr>
                <w:szCs w:val="18"/>
                <w:lang w:eastAsia="zh-CN"/>
              </w:rPr>
            </w:pPr>
            <w:r>
              <w:rPr>
                <w:szCs w:val="18"/>
                <w:lang w:eastAsia="zh-CN"/>
              </w:rPr>
              <w:t>3640</w:t>
            </w:r>
          </w:p>
        </w:tc>
        <w:tc>
          <w:tcPr>
            <w:tcW w:w="1521" w:type="dxa"/>
            <w:vAlign w:val="center"/>
          </w:tcPr>
          <w:p w14:paraId="4CA790CD" w14:textId="77777777" w:rsidR="00A75F76" w:rsidRPr="00F95B02" w:rsidRDefault="00A75F76" w:rsidP="001A6C5F">
            <w:pPr>
              <w:pStyle w:val="TAC"/>
              <w:rPr>
                <w:rFonts w:cs="Arial"/>
                <w:szCs w:val="18"/>
              </w:rPr>
            </w:pPr>
            <w:r>
              <w:rPr>
                <w:szCs w:val="18"/>
                <w:lang w:eastAsia="zh-CN"/>
              </w:rPr>
              <w:t>3640</w:t>
            </w:r>
          </w:p>
        </w:tc>
      </w:tr>
      <w:tr w:rsidR="00A75F76" w:rsidRPr="00F95B02" w14:paraId="617D8FC6"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4813F63E"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40DA740D" w14:textId="77777777" w:rsidR="00A75F76" w:rsidRDefault="00A75F76" w:rsidP="001A6C5F">
            <w:pPr>
              <w:pStyle w:val="TAC"/>
            </w:pPr>
            <w:r>
              <w:t>12288</w:t>
            </w:r>
          </w:p>
        </w:tc>
        <w:tc>
          <w:tcPr>
            <w:tcW w:w="1521" w:type="dxa"/>
            <w:tcBorders>
              <w:top w:val="single" w:sz="4" w:space="0" w:color="auto"/>
              <w:left w:val="single" w:sz="4" w:space="0" w:color="auto"/>
              <w:bottom w:val="single" w:sz="4" w:space="0" w:color="auto"/>
              <w:right w:val="single" w:sz="4" w:space="0" w:color="auto"/>
            </w:tcBorders>
            <w:vAlign w:val="center"/>
          </w:tcPr>
          <w:p w14:paraId="17A2F429" w14:textId="77777777" w:rsidR="00A75F76" w:rsidRPr="00F95B02" w:rsidRDefault="00A75F76" w:rsidP="001A6C5F">
            <w:pPr>
              <w:pStyle w:val="TAC"/>
            </w:pPr>
            <w:r>
              <w:t>12288</w:t>
            </w:r>
          </w:p>
        </w:tc>
      </w:tr>
      <w:tr w:rsidR="00A75F76" w:rsidRPr="00F95B02" w14:paraId="0CEAF5D4"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290198B1" w14:textId="77777777" w:rsidR="00A75F76" w:rsidRPr="00F95B02" w:rsidRDefault="00A75F76" w:rsidP="001A6C5F">
            <w:pPr>
              <w:pStyle w:val="TAC"/>
              <w:rPr>
                <w:lang w:eastAsia="zh-CN"/>
              </w:rPr>
            </w:pPr>
            <w:r>
              <w:t xml:space="preserve">Total symbols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3D4B7825" w14:textId="77777777" w:rsidR="00A75F76" w:rsidRDefault="00A75F76" w:rsidP="001A6C5F">
            <w:pPr>
              <w:pStyle w:val="TAC"/>
            </w:pPr>
            <w:r>
              <w:t>6144</w:t>
            </w:r>
          </w:p>
        </w:tc>
        <w:tc>
          <w:tcPr>
            <w:tcW w:w="1521" w:type="dxa"/>
            <w:tcBorders>
              <w:top w:val="single" w:sz="4" w:space="0" w:color="auto"/>
              <w:left w:val="single" w:sz="4" w:space="0" w:color="auto"/>
              <w:bottom w:val="single" w:sz="4" w:space="0" w:color="auto"/>
              <w:right w:val="single" w:sz="4" w:space="0" w:color="auto"/>
            </w:tcBorders>
            <w:vAlign w:val="center"/>
          </w:tcPr>
          <w:p w14:paraId="134D05FA" w14:textId="77777777" w:rsidR="00A75F76" w:rsidRPr="00F95B02" w:rsidRDefault="00A75F76" w:rsidP="001A6C5F">
            <w:pPr>
              <w:pStyle w:val="TAC"/>
            </w:pPr>
            <w:r>
              <w:t>6144</w:t>
            </w:r>
          </w:p>
        </w:tc>
      </w:tr>
      <w:tr w:rsidR="00A75F76" w:rsidRPr="00F95B02" w14:paraId="02E9A1E3" w14:textId="77777777" w:rsidTr="001A6C5F">
        <w:trPr>
          <w:cantSplit/>
          <w:jc w:val="center"/>
        </w:trPr>
        <w:tc>
          <w:tcPr>
            <w:tcW w:w="7467" w:type="dxa"/>
            <w:gridSpan w:val="4"/>
          </w:tcPr>
          <w:p w14:paraId="2CE58DB9"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D7AC586"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9F8A548"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7F43610" w14:textId="77777777" w:rsidR="00A75F76" w:rsidRDefault="00A75F76" w:rsidP="00A75F76">
      <w:pPr>
        <w:rPr>
          <w:noProof/>
          <w:lang w:eastAsia="zh-CN"/>
        </w:rPr>
      </w:pPr>
    </w:p>
    <w:p w14:paraId="4ECAF149" w14:textId="77777777" w:rsidR="00A75F76" w:rsidRPr="00F95B02" w:rsidRDefault="00A75F76" w:rsidP="00A75F76">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rFonts w:eastAsia="Malgun Gothic"/>
        </w:rPr>
        <w:t>7</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64016C40" w14:textId="77777777" w:rsidTr="001A6C5F">
        <w:trPr>
          <w:gridAfter w:val="1"/>
          <w:wAfter w:w="11" w:type="dxa"/>
          <w:cantSplit/>
          <w:jc w:val="center"/>
        </w:trPr>
        <w:tc>
          <w:tcPr>
            <w:tcW w:w="4140" w:type="dxa"/>
          </w:tcPr>
          <w:p w14:paraId="5A975675" w14:textId="77777777" w:rsidR="00A75F76" w:rsidRPr="00F95B02" w:rsidRDefault="00A75F76" w:rsidP="001A6C5F">
            <w:pPr>
              <w:pStyle w:val="TAH"/>
            </w:pPr>
            <w:r w:rsidRPr="00F95B02">
              <w:t>Reference channel</w:t>
            </w:r>
          </w:p>
        </w:tc>
        <w:tc>
          <w:tcPr>
            <w:tcW w:w="1072" w:type="dxa"/>
          </w:tcPr>
          <w:p w14:paraId="7ADCB7A4"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8</w:t>
            </w:r>
          </w:p>
        </w:tc>
        <w:tc>
          <w:tcPr>
            <w:tcW w:w="1077" w:type="dxa"/>
          </w:tcPr>
          <w:p w14:paraId="007E196D"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9</w:t>
            </w:r>
          </w:p>
        </w:tc>
        <w:tc>
          <w:tcPr>
            <w:tcW w:w="1077" w:type="dxa"/>
          </w:tcPr>
          <w:p w14:paraId="00A20E0B"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10</w:t>
            </w:r>
          </w:p>
        </w:tc>
      </w:tr>
      <w:tr w:rsidR="00A75F76" w:rsidRPr="00F95B02" w14:paraId="1B36A3C9" w14:textId="77777777" w:rsidTr="001A6C5F">
        <w:trPr>
          <w:gridAfter w:val="1"/>
          <w:wAfter w:w="11" w:type="dxa"/>
          <w:cantSplit/>
          <w:jc w:val="center"/>
        </w:trPr>
        <w:tc>
          <w:tcPr>
            <w:tcW w:w="4140" w:type="dxa"/>
          </w:tcPr>
          <w:p w14:paraId="25A2B7B1"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6E6DC3C2" w14:textId="77777777" w:rsidR="00A75F76" w:rsidRPr="00F95B02" w:rsidRDefault="00A75F76" w:rsidP="001A6C5F">
            <w:pPr>
              <w:pStyle w:val="TAC"/>
            </w:pPr>
            <w:r w:rsidRPr="00F95B02">
              <w:rPr>
                <w:lang w:eastAsia="zh-CN"/>
              </w:rPr>
              <w:t>120</w:t>
            </w:r>
          </w:p>
        </w:tc>
        <w:tc>
          <w:tcPr>
            <w:tcW w:w="1077" w:type="dxa"/>
          </w:tcPr>
          <w:p w14:paraId="03FBEE1B" w14:textId="77777777" w:rsidR="00A75F76" w:rsidRDefault="00A75F76" w:rsidP="001A6C5F">
            <w:pPr>
              <w:pStyle w:val="TAC"/>
              <w:rPr>
                <w:lang w:eastAsia="zh-CN"/>
              </w:rPr>
            </w:pPr>
            <w:r w:rsidRPr="00F95B02">
              <w:rPr>
                <w:lang w:eastAsia="zh-CN"/>
              </w:rPr>
              <w:t>120</w:t>
            </w:r>
          </w:p>
        </w:tc>
        <w:tc>
          <w:tcPr>
            <w:tcW w:w="1077" w:type="dxa"/>
          </w:tcPr>
          <w:p w14:paraId="72EA2266" w14:textId="77777777" w:rsidR="00A75F76" w:rsidRPr="00F95B02" w:rsidRDefault="00A75F76" w:rsidP="001A6C5F">
            <w:pPr>
              <w:pStyle w:val="TAC"/>
            </w:pPr>
            <w:r>
              <w:rPr>
                <w:lang w:eastAsia="zh-CN"/>
              </w:rPr>
              <w:t>48</w:t>
            </w:r>
            <w:r w:rsidRPr="00F95B02">
              <w:rPr>
                <w:lang w:eastAsia="zh-CN"/>
              </w:rPr>
              <w:t>0</w:t>
            </w:r>
          </w:p>
        </w:tc>
      </w:tr>
      <w:tr w:rsidR="00A75F76" w:rsidRPr="00F95B02" w14:paraId="6FBF1430" w14:textId="77777777" w:rsidTr="001A6C5F">
        <w:trPr>
          <w:gridAfter w:val="1"/>
          <w:wAfter w:w="11" w:type="dxa"/>
          <w:cantSplit/>
          <w:jc w:val="center"/>
        </w:trPr>
        <w:tc>
          <w:tcPr>
            <w:tcW w:w="4140" w:type="dxa"/>
          </w:tcPr>
          <w:p w14:paraId="1A360BE5" w14:textId="77777777" w:rsidR="00A75F76" w:rsidRPr="00F95B02" w:rsidRDefault="00A75F76" w:rsidP="001A6C5F">
            <w:pPr>
              <w:pStyle w:val="TAC"/>
            </w:pPr>
            <w:r w:rsidRPr="00F95B02">
              <w:t>Allocated resource blocks</w:t>
            </w:r>
          </w:p>
        </w:tc>
        <w:tc>
          <w:tcPr>
            <w:tcW w:w="1072" w:type="dxa"/>
          </w:tcPr>
          <w:p w14:paraId="26731AAC" w14:textId="77777777" w:rsidR="00A75F76" w:rsidRPr="00F95B02" w:rsidRDefault="00A75F76" w:rsidP="001A6C5F">
            <w:pPr>
              <w:pStyle w:val="TAC"/>
              <w:rPr>
                <w:rFonts w:eastAsia="Yu Mincho"/>
              </w:rPr>
            </w:pPr>
            <w:r w:rsidRPr="00F95B02">
              <w:rPr>
                <w:rFonts w:eastAsia="Yu Mincho"/>
              </w:rPr>
              <w:t>66</w:t>
            </w:r>
          </w:p>
        </w:tc>
        <w:tc>
          <w:tcPr>
            <w:tcW w:w="1077" w:type="dxa"/>
          </w:tcPr>
          <w:p w14:paraId="28D30117" w14:textId="77777777" w:rsidR="00A75F76" w:rsidRDefault="00A75F76" w:rsidP="001A6C5F">
            <w:pPr>
              <w:pStyle w:val="TAC"/>
              <w:rPr>
                <w:rFonts w:eastAsia="Yu Mincho"/>
              </w:rPr>
            </w:pPr>
            <w:r>
              <w:rPr>
                <w:rFonts w:eastAsia="Yu Mincho"/>
              </w:rPr>
              <w:t>264</w:t>
            </w:r>
          </w:p>
        </w:tc>
        <w:tc>
          <w:tcPr>
            <w:tcW w:w="1077" w:type="dxa"/>
          </w:tcPr>
          <w:p w14:paraId="41DDA992" w14:textId="77777777" w:rsidR="00A75F76" w:rsidRPr="00F95B02" w:rsidRDefault="00A75F76" w:rsidP="001A6C5F">
            <w:pPr>
              <w:pStyle w:val="TAC"/>
              <w:rPr>
                <w:rFonts w:eastAsia="Yu Mincho"/>
              </w:rPr>
            </w:pPr>
            <w:r>
              <w:rPr>
                <w:rFonts w:eastAsia="Yu Mincho"/>
              </w:rPr>
              <w:t>66</w:t>
            </w:r>
          </w:p>
        </w:tc>
      </w:tr>
      <w:tr w:rsidR="00A75F76" w:rsidRPr="00F95B02" w14:paraId="60EB8F4E" w14:textId="77777777" w:rsidTr="001A6C5F">
        <w:trPr>
          <w:gridAfter w:val="1"/>
          <w:wAfter w:w="11" w:type="dxa"/>
          <w:cantSplit/>
          <w:jc w:val="center"/>
        </w:trPr>
        <w:tc>
          <w:tcPr>
            <w:tcW w:w="4140" w:type="dxa"/>
          </w:tcPr>
          <w:p w14:paraId="10766097"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28642ABE" w14:textId="77777777" w:rsidR="00A75F76" w:rsidRPr="00F95B02" w:rsidRDefault="00A75F76" w:rsidP="001A6C5F">
            <w:pPr>
              <w:pStyle w:val="TAC"/>
              <w:rPr>
                <w:lang w:eastAsia="zh-CN"/>
              </w:rPr>
            </w:pPr>
            <w:r>
              <w:rPr>
                <w:lang w:eastAsia="zh-CN"/>
              </w:rPr>
              <w:t>8</w:t>
            </w:r>
          </w:p>
        </w:tc>
        <w:tc>
          <w:tcPr>
            <w:tcW w:w="1077" w:type="dxa"/>
          </w:tcPr>
          <w:p w14:paraId="25C8831B" w14:textId="77777777" w:rsidR="00A75F76" w:rsidRDefault="00A75F76" w:rsidP="001A6C5F">
            <w:pPr>
              <w:pStyle w:val="TAC"/>
              <w:rPr>
                <w:lang w:eastAsia="zh-CN"/>
              </w:rPr>
            </w:pPr>
            <w:r>
              <w:rPr>
                <w:lang w:eastAsia="zh-CN"/>
              </w:rPr>
              <w:t>8</w:t>
            </w:r>
          </w:p>
        </w:tc>
        <w:tc>
          <w:tcPr>
            <w:tcW w:w="1077" w:type="dxa"/>
          </w:tcPr>
          <w:p w14:paraId="185A729C" w14:textId="77777777" w:rsidR="00A75F76" w:rsidRPr="00F95B02" w:rsidRDefault="00A75F76" w:rsidP="001A6C5F">
            <w:pPr>
              <w:pStyle w:val="TAC"/>
              <w:rPr>
                <w:lang w:eastAsia="zh-CN"/>
              </w:rPr>
            </w:pPr>
            <w:r>
              <w:rPr>
                <w:lang w:eastAsia="zh-CN"/>
              </w:rPr>
              <w:t>8</w:t>
            </w:r>
          </w:p>
        </w:tc>
      </w:tr>
      <w:tr w:rsidR="00A75F76" w:rsidRPr="00F95B02" w14:paraId="2F517FC3" w14:textId="77777777" w:rsidTr="001A6C5F">
        <w:trPr>
          <w:gridAfter w:val="1"/>
          <w:wAfter w:w="11" w:type="dxa"/>
          <w:cantSplit/>
          <w:jc w:val="center"/>
        </w:trPr>
        <w:tc>
          <w:tcPr>
            <w:tcW w:w="4140" w:type="dxa"/>
          </w:tcPr>
          <w:p w14:paraId="47E58BDC" w14:textId="77777777" w:rsidR="00A75F76" w:rsidRPr="00F95B02" w:rsidRDefault="00A75F76" w:rsidP="001A6C5F">
            <w:pPr>
              <w:pStyle w:val="TAC"/>
            </w:pPr>
            <w:r w:rsidRPr="00F95B02">
              <w:t>Modulation</w:t>
            </w:r>
          </w:p>
        </w:tc>
        <w:tc>
          <w:tcPr>
            <w:tcW w:w="1072" w:type="dxa"/>
          </w:tcPr>
          <w:p w14:paraId="4C335FAC" w14:textId="77777777" w:rsidR="00A75F76" w:rsidRPr="00F95B02" w:rsidRDefault="00A75F76" w:rsidP="001A6C5F">
            <w:pPr>
              <w:pStyle w:val="TAC"/>
              <w:rPr>
                <w:lang w:eastAsia="zh-CN"/>
              </w:rPr>
            </w:pPr>
            <w:r w:rsidRPr="00F95B02">
              <w:rPr>
                <w:lang w:eastAsia="zh-CN"/>
              </w:rPr>
              <w:t>QPSK</w:t>
            </w:r>
          </w:p>
        </w:tc>
        <w:tc>
          <w:tcPr>
            <w:tcW w:w="1077" w:type="dxa"/>
          </w:tcPr>
          <w:p w14:paraId="69EA20C6" w14:textId="77777777" w:rsidR="00A75F76" w:rsidRPr="00F95B02" w:rsidRDefault="00A75F76" w:rsidP="001A6C5F">
            <w:pPr>
              <w:pStyle w:val="TAC"/>
              <w:rPr>
                <w:lang w:eastAsia="zh-CN"/>
              </w:rPr>
            </w:pPr>
            <w:r w:rsidRPr="00F95B02">
              <w:rPr>
                <w:lang w:eastAsia="zh-CN"/>
              </w:rPr>
              <w:t>QPSK</w:t>
            </w:r>
          </w:p>
        </w:tc>
        <w:tc>
          <w:tcPr>
            <w:tcW w:w="1077" w:type="dxa"/>
          </w:tcPr>
          <w:p w14:paraId="55F83D38" w14:textId="77777777" w:rsidR="00A75F76" w:rsidRPr="00F95B02" w:rsidRDefault="00A75F76" w:rsidP="001A6C5F">
            <w:pPr>
              <w:pStyle w:val="TAC"/>
              <w:rPr>
                <w:lang w:eastAsia="zh-CN"/>
              </w:rPr>
            </w:pPr>
            <w:r w:rsidRPr="00F95B02">
              <w:rPr>
                <w:lang w:eastAsia="zh-CN"/>
              </w:rPr>
              <w:t>QPSK</w:t>
            </w:r>
          </w:p>
        </w:tc>
      </w:tr>
      <w:tr w:rsidR="00A75F76" w:rsidRPr="00F95B02" w14:paraId="4776B8D4" w14:textId="77777777" w:rsidTr="001A6C5F">
        <w:trPr>
          <w:gridAfter w:val="1"/>
          <w:wAfter w:w="11" w:type="dxa"/>
          <w:cantSplit/>
          <w:jc w:val="center"/>
        </w:trPr>
        <w:tc>
          <w:tcPr>
            <w:tcW w:w="4140" w:type="dxa"/>
          </w:tcPr>
          <w:p w14:paraId="649F1D53"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4734EFEA"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54E4BA06"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65C16619"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0AA4421" w14:textId="77777777" w:rsidTr="001A6C5F">
        <w:trPr>
          <w:gridAfter w:val="1"/>
          <w:wAfter w:w="11" w:type="dxa"/>
          <w:cantSplit/>
          <w:jc w:val="center"/>
        </w:trPr>
        <w:tc>
          <w:tcPr>
            <w:tcW w:w="4140" w:type="dxa"/>
          </w:tcPr>
          <w:p w14:paraId="309D7E80" w14:textId="77777777" w:rsidR="00A75F76" w:rsidRPr="00F95B02" w:rsidRDefault="00A75F76" w:rsidP="001A6C5F">
            <w:pPr>
              <w:pStyle w:val="TAC"/>
            </w:pPr>
            <w:r w:rsidRPr="00F95B02">
              <w:t>Payload size (bits)</w:t>
            </w:r>
          </w:p>
        </w:tc>
        <w:tc>
          <w:tcPr>
            <w:tcW w:w="1072" w:type="dxa"/>
            <w:vAlign w:val="center"/>
          </w:tcPr>
          <w:p w14:paraId="250AB40B" w14:textId="77777777" w:rsidR="00A75F76" w:rsidRPr="00F95B02" w:rsidRDefault="00A75F76" w:rsidP="001A6C5F">
            <w:pPr>
              <w:pStyle w:val="TAC"/>
            </w:pPr>
            <w:r>
              <w:rPr>
                <w:szCs w:val="22"/>
              </w:rPr>
              <w:t>7552</w:t>
            </w:r>
          </w:p>
        </w:tc>
        <w:tc>
          <w:tcPr>
            <w:tcW w:w="1077" w:type="dxa"/>
          </w:tcPr>
          <w:p w14:paraId="26A9BEAC" w14:textId="77777777" w:rsidR="00A75F76" w:rsidRDefault="00A75F76" w:rsidP="001A6C5F">
            <w:pPr>
              <w:pStyle w:val="TAC"/>
              <w:rPr>
                <w:szCs w:val="22"/>
              </w:rPr>
            </w:pPr>
            <w:r>
              <w:rPr>
                <w:szCs w:val="22"/>
              </w:rPr>
              <w:t>30728</w:t>
            </w:r>
          </w:p>
        </w:tc>
        <w:tc>
          <w:tcPr>
            <w:tcW w:w="1077" w:type="dxa"/>
            <w:vAlign w:val="center"/>
          </w:tcPr>
          <w:p w14:paraId="59049A8F" w14:textId="77777777" w:rsidR="00A75F76" w:rsidRPr="00F95B02" w:rsidRDefault="00A75F76" w:rsidP="001A6C5F">
            <w:pPr>
              <w:pStyle w:val="TAC"/>
            </w:pPr>
            <w:r>
              <w:rPr>
                <w:szCs w:val="22"/>
              </w:rPr>
              <w:t>7552</w:t>
            </w:r>
          </w:p>
        </w:tc>
      </w:tr>
      <w:tr w:rsidR="00A75F76" w:rsidRPr="00F95B02" w14:paraId="35CFDE1A" w14:textId="77777777" w:rsidTr="001A6C5F">
        <w:trPr>
          <w:gridAfter w:val="1"/>
          <w:wAfter w:w="11" w:type="dxa"/>
          <w:cantSplit/>
          <w:jc w:val="center"/>
        </w:trPr>
        <w:tc>
          <w:tcPr>
            <w:tcW w:w="4140" w:type="dxa"/>
          </w:tcPr>
          <w:p w14:paraId="3F047A35" w14:textId="77777777" w:rsidR="00A75F76" w:rsidRPr="00F95B02" w:rsidRDefault="00A75F76" w:rsidP="001A6C5F">
            <w:pPr>
              <w:pStyle w:val="TAC"/>
              <w:rPr>
                <w:szCs w:val="22"/>
              </w:rPr>
            </w:pPr>
            <w:r w:rsidRPr="00F95B02">
              <w:rPr>
                <w:szCs w:val="22"/>
              </w:rPr>
              <w:t>Transport block CRC (bits)</w:t>
            </w:r>
          </w:p>
        </w:tc>
        <w:tc>
          <w:tcPr>
            <w:tcW w:w="1072" w:type="dxa"/>
          </w:tcPr>
          <w:p w14:paraId="29D12363" w14:textId="77777777" w:rsidR="00A75F76" w:rsidRPr="00F95B02" w:rsidRDefault="00A75F76" w:rsidP="001A6C5F">
            <w:pPr>
              <w:pStyle w:val="TAC"/>
            </w:pPr>
            <w:r>
              <w:rPr>
                <w:szCs w:val="18"/>
              </w:rPr>
              <w:t>24</w:t>
            </w:r>
          </w:p>
        </w:tc>
        <w:tc>
          <w:tcPr>
            <w:tcW w:w="1077" w:type="dxa"/>
          </w:tcPr>
          <w:p w14:paraId="57476887" w14:textId="77777777" w:rsidR="00A75F76" w:rsidRDefault="00A75F76" w:rsidP="001A6C5F">
            <w:pPr>
              <w:pStyle w:val="TAC"/>
              <w:rPr>
                <w:szCs w:val="18"/>
              </w:rPr>
            </w:pPr>
            <w:r>
              <w:rPr>
                <w:szCs w:val="18"/>
              </w:rPr>
              <w:t>24</w:t>
            </w:r>
          </w:p>
        </w:tc>
        <w:tc>
          <w:tcPr>
            <w:tcW w:w="1077" w:type="dxa"/>
          </w:tcPr>
          <w:p w14:paraId="6981DB88" w14:textId="77777777" w:rsidR="00A75F76" w:rsidRPr="00F95B02" w:rsidRDefault="00A75F76" w:rsidP="001A6C5F">
            <w:pPr>
              <w:pStyle w:val="TAC"/>
            </w:pPr>
            <w:r>
              <w:rPr>
                <w:szCs w:val="18"/>
              </w:rPr>
              <w:t>24</w:t>
            </w:r>
          </w:p>
        </w:tc>
      </w:tr>
      <w:tr w:rsidR="00A75F76" w:rsidRPr="00F95B02" w14:paraId="32602FD5" w14:textId="77777777" w:rsidTr="001A6C5F">
        <w:trPr>
          <w:gridAfter w:val="1"/>
          <w:wAfter w:w="11" w:type="dxa"/>
          <w:cantSplit/>
          <w:jc w:val="center"/>
        </w:trPr>
        <w:tc>
          <w:tcPr>
            <w:tcW w:w="4140" w:type="dxa"/>
          </w:tcPr>
          <w:p w14:paraId="0288624B" w14:textId="77777777" w:rsidR="00A75F76" w:rsidRPr="00F95B02" w:rsidRDefault="00A75F76" w:rsidP="001A6C5F">
            <w:pPr>
              <w:pStyle w:val="TAC"/>
            </w:pPr>
            <w:r w:rsidRPr="00F95B02">
              <w:t>Code block CRC size (bits)</w:t>
            </w:r>
          </w:p>
        </w:tc>
        <w:tc>
          <w:tcPr>
            <w:tcW w:w="1072" w:type="dxa"/>
            <w:vAlign w:val="center"/>
          </w:tcPr>
          <w:p w14:paraId="452F785D" w14:textId="77777777" w:rsidR="00A75F76" w:rsidRPr="00F95B02" w:rsidRDefault="00A75F76" w:rsidP="001A6C5F">
            <w:pPr>
              <w:pStyle w:val="TAC"/>
            </w:pPr>
            <w:r>
              <w:rPr>
                <w:szCs w:val="22"/>
              </w:rPr>
              <w:t>-</w:t>
            </w:r>
          </w:p>
        </w:tc>
        <w:tc>
          <w:tcPr>
            <w:tcW w:w="1077" w:type="dxa"/>
          </w:tcPr>
          <w:p w14:paraId="49296C91" w14:textId="77777777" w:rsidR="00A75F76" w:rsidRDefault="00A75F76" w:rsidP="001A6C5F">
            <w:pPr>
              <w:pStyle w:val="TAC"/>
              <w:rPr>
                <w:szCs w:val="22"/>
              </w:rPr>
            </w:pPr>
            <w:r>
              <w:rPr>
                <w:szCs w:val="22"/>
              </w:rPr>
              <w:t>24</w:t>
            </w:r>
          </w:p>
        </w:tc>
        <w:tc>
          <w:tcPr>
            <w:tcW w:w="1077" w:type="dxa"/>
            <w:vAlign w:val="center"/>
          </w:tcPr>
          <w:p w14:paraId="5536CCEB" w14:textId="77777777" w:rsidR="00A75F76" w:rsidRPr="00F95B02" w:rsidRDefault="00A75F76" w:rsidP="001A6C5F">
            <w:pPr>
              <w:pStyle w:val="TAC"/>
            </w:pPr>
            <w:r>
              <w:rPr>
                <w:szCs w:val="22"/>
              </w:rPr>
              <w:t>-</w:t>
            </w:r>
          </w:p>
        </w:tc>
      </w:tr>
      <w:tr w:rsidR="00A75F76" w:rsidRPr="00F95B02" w14:paraId="78489DB8" w14:textId="77777777" w:rsidTr="001A6C5F">
        <w:trPr>
          <w:gridAfter w:val="1"/>
          <w:wAfter w:w="11" w:type="dxa"/>
          <w:cantSplit/>
          <w:jc w:val="center"/>
        </w:trPr>
        <w:tc>
          <w:tcPr>
            <w:tcW w:w="4140" w:type="dxa"/>
          </w:tcPr>
          <w:p w14:paraId="2F17DDC4" w14:textId="77777777" w:rsidR="00A75F76" w:rsidRPr="00F95B02" w:rsidRDefault="00A75F76" w:rsidP="001A6C5F">
            <w:pPr>
              <w:pStyle w:val="TAC"/>
            </w:pPr>
            <w:r w:rsidRPr="00F95B02">
              <w:t>Number of code blocks - C</w:t>
            </w:r>
          </w:p>
        </w:tc>
        <w:tc>
          <w:tcPr>
            <w:tcW w:w="1072" w:type="dxa"/>
            <w:vAlign w:val="center"/>
          </w:tcPr>
          <w:p w14:paraId="41A36472" w14:textId="77777777" w:rsidR="00A75F76" w:rsidRPr="00F95B02" w:rsidRDefault="00A75F76" w:rsidP="001A6C5F">
            <w:pPr>
              <w:pStyle w:val="TAC"/>
            </w:pPr>
            <w:r>
              <w:rPr>
                <w:szCs w:val="22"/>
              </w:rPr>
              <w:t>1</w:t>
            </w:r>
          </w:p>
        </w:tc>
        <w:tc>
          <w:tcPr>
            <w:tcW w:w="1077" w:type="dxa"/>
          </w:tcPr>
          <w:p w14:paraId="345144C1" w14:textId="77777777" w:rsidR="00A75F76" w:rsidRDefault="00A75F76" w:rsidP="001A6C5F">
            <w:pPr>
              <w:pStyle w:val="TAC"/>
              <w:rPr>
                <w:szCs w:val="22"/>
              </w:rPr>
            </w:pPr>
            <w:r>
              <w:rPr>
                <w:szCs w:val="22"/>
              </w:rPr>
              <w:t>4</w:t>
            </w:r>
          </w:p>
        </w:tc>
        <w:tc>
          <w:tcPr>
            <w:tcW w:w="1077" w:type="dxa"/>
            <w:vAlign w:val="center"/>
          </w:tcPr>
          <w:p w14:paraId="2CC763B3" w14:textId="77777777" w:rsidR="00A75F76" w:rsidRPr="00F95B02" w:rsidRDefault="00A75F76" w:rsidP="001A6C5F">
            <w:pPr>
              <w:pStyle w:val="TAC"/>
            </w:pPr>
            <w:r>
              <w:rPr>
                <w:szCs w:val="22"/>
              </w:rPr>
              <w:t>1</w:t>
            </w:r>
          </w:p>
        </w:tc>
      </w:tr>
      <w:tr w:rsidR="00A75F76" w:rsidRPr="00F95B02" w14:paraId="1F154334" w14:textId="77777777" w:rsidTr="001A6C5F">
        <w:trPr>
          <w:gridAfter w:val="1"/>
          <w:wAfter w:w="11" w:type="dxa"/>
          <w:cantSplit/>
          <w:jc w:val="center"/>
        </w:trPr>
        <w:tc>
          <w:tcPr>
            <w:tcW w:w="4140" w:type="dxa"/>
          </w:tcPr>
          <w:p w14:paraId="14D797EE"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2DEC3125" w14:textId="77777777" w:rsidR="00A75F76" w:rsidRPr="00F95B02" w:rsidRDefault="00A75F76" w:rsidP="001A6C5F">
            <w:pPr>
              <w:pStyle w:val="TAC"/>
              <w:rPr>
                <w:rFonts w:cs="Arial"/>
                <w:szCs w:val="18"/>
              </w:rPr>
            </w:pPr>
            <w:r>
              <w:rPr>
                <w:szCs w:val="22"/>
              </w:rPr>
              <w:t>7576</w:t>
            </w:r>
          </w:p>
        </w:tc>
        <w:tc>
          <w:tcPr>
            <w:tcW w:w="1077" w:type="dxa"/>
          </w:tcPr>
          <w:p w14:paraId="59262E4F" w14:textId="77777777" w:rsidR="00A75F76" w:rsidRDefault="00A75F76" w:rsidP="001A6C5F">
            <w:pPr>
              <w:pStyle w:val="TAC"/>
              <w:rPr>
                <w:szCs w:val="22"/>
              </w:rPr>
            </w:pPr>
            <w:r>
              <w:rPr>
                <w:szCs w:val="22"/>
              </w:rPr>
              <w:t>7712</w:t>
            </w:r>
          </w:p>
        </w:tc>
        <w:tc>
          <w:tcPr>
            <w:tcW w:w="1077" w:type="dxa"/>
            <w:vAlign w:val="center"/>
          </w:tcPr>
          <w:p w14:paraId="28CB6CAF" w14:textId="77777777" w:rsidR="00A75F76" w:rsidRPr="00F95B02" w:rsidRDefault="00A75F76" w:rsidP="001A6C5F">
            <w:pPr>
              <w:pStyle w:val="TAC"/>
              <w:rPr>
                <w:rFonts w:cs="Arial"/>
                <w:szCs w:val="18"/>
              </w:rPr>
            </w:pPr>
            <w:r>
              <w:rPr>
                <w:szCs w:val="22"/>
              </w:rPr>
              <w:t>7576</w:t>
            </w:r>
          </w:p>
        </w:tc>
      </w:tr>
      <w:tr w:rsidR="00A75F76" w:rsidRPr="00F95B02" w14:paraId="1557B864"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0DBFDC43"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1471BCED" w14:textId="77777777" w:rsidR="00A75F76" w:rsidRPr="00F95B02" w:rsidRDefault="00A75F76" w:rsidP="001A6C5F">
            <w:pPr>
              <w:pStyle w:val="TAC"/>
            </w:pPr>
            <w:r>
              <w:rPr>
                <w:lang w:eastAsia="zh-CN"/>
              </w:rPr>
              <w:t>25344</w:t>
            </w:r>
          </w:p>
        </w:tc>
        <w:tc>
          <w:tcPr>
            <w:tcW w:w="1077" w:type="dxa"/>
            <w:tcBorders>
              <w:top w:val="single" w:sz="4" w:space="0" w:color="auto"/>
              <w:left w:val="single" w:sz="4" w:space="0" w:color="auto"/>
              <w:bottom w:val="single" w:sz="4" w:space="0" w:color="auto"/>
              <w:right w:val="single" w:sz="4" w:space="0" w:color="auto"/>
            </w:tcBorders>
          </w:tcPr>
          <w:p w14:paraId="6A69879E" w14:textId="77777777" w:rsidR="00A75F76" w:rsidRDefault="00A75F76" w:rsidP="001A6C5F">
            <w:pPr>
              <w:pStyle w:val="TAC"/>
              <w:rPr>
                <w:lang w:eastAsia="zh-CN"/>
              </w:rPr>
            </w:pPr>
            <w:r>
              <w:rPr>
                <w:lang w:eastAsia="zh-CN"/>
              </w:rPr>
              <w:t>101376</w:t>
            </w:r>
          </w:p>
        </w:tc>
        <w:tc>
          <w:tcPr>
            <w:tcW w:w="1077" w:type="dxa"/>
            <w:tcBorders>
              <w:top w:val="single" w:sz="4" w:space="0" w:color="auto"/>
              <w:left w:val="single" w:sz="4" w:space="0" w:color="auto"/>
              <w:bottom w:val="single" w:sz="4" w:space="0" w:color="auto"/>
              <w:right w:val="single" w:sz="4" w:space="0" w:color="auto"/>
            </w:tcBorders>
            <w:vAlign w:val="center"/>
          </w:tcPr>
          <w:p w14:paraId="6D84A917" w14:textId="77777777" w:rsidR="00A75F76" w:rsidRPr="00F95B02" w:rsidRDefault="00A75F76" w:rsidP="001A6C5F">
            <w:pPr>
              <w:pStyle w:val="TAC"/>
            </w:pPr>
            <w:r>
              <w:rPr>
                <w:lang w:eastAsia="zh-CN"/>
              </w:rPr>
              <w:t>25344</w:t>
            </w:r>
          </w:p>
        </w:tc>
      </w:tr>
      <w:tr w:rsidR="00A75F76" w:rsidRPr="00F95B02" w14:paraId="54A1A6A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6149907E"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E392C81"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526D3EEF"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44142A25" w14:textId="77777777" w:rsidR="00A75F76" w:rsidRPr="00F95B02" w:rsidRDefault="00A75F76" w:rsidP="001A6C5F">
            <w:pPr>
              <w:pStyle w:val="TAC"/>
            </w:pPr>
            <w:r>
              <w:rPr>
                <w:lang w:eastAsia="zh-CN"/>
              </w:rPr>
              <w:t>12672</w:t>
            </w:r>
          </w:p>
        </w:tc>
      </w:tr>
      <w:tr w:rsidR="00A75F76" w:rsidRPr="00F95B02" w14:paraId="5A951D87" w14:textId="77777777" w:rsidTr="001A6C5F">
        <w:trPr>
          <w:cantSplit/>
          <w:jc w:val="center"/>
        </w:trPr>
        <w:tc>
          <w:tcPr>
            <w:tcW w:w="7377" w:type="dxa"/>
            <w:gridSpan w:val="5"/>
          </w:tcPr>
          <w:p w14:paraId="588447DD"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5C5BD47"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DFB3E62"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59A9B7C" w14:textId="77777777" w:rsidR="00A75F76" w:rsidRPr="00931575" w:rsidRDefault="00A75F76" w:rsidP="00A75F76">
      <w:pPr>
        <w:rPr>
          <w:lang w:eastAsia="zh-CN"/>
        </w:rPr>
      </w:pPr>
    </w:p>
    <w:p w14:paraId="70ECFB25" w14:textId="77777777" w:rsidR="00C45907" w:rsidRPr="00931575" w:rsidRDefault="00C45907" w:rsidP="00C45907">
      <w:pPr>
        <w:pStyle w:val="Heading1"/>
        <w:rPr>
          <w:lang w:eastAsia="zh-CN"/>
        </w:rPr>
      </w:pPr>
      <w:bookmarkStart w:id="15309" w:name="_Toc21103073"/>
      <w:bookmarkStart w:id="15310" w:name="_Toc29810922"/>
      <w:bookmarkStart w:id="15311" w:name="_Toc36636282"/>
      <w:bookmarkStart w:id="15312" w:name="_Toc37273228"/>
      <w:bookmarkStart w:id="15313" w:name="_Toc45886318"/>
      <w:bookmarkStart w:id="15314" w:name="_Toc53183363"/>
      <w:bookmarkStart w:id="15315" w:name="_Toc58916074"/>
      <w:bookmarkStart w:id="15316" w:name="_Toc58918255"/>
      <w:bookmarkStart w:id="15317" w:name="_Toc66694125"/>
      <w:bookmarkStart w:id="15318" w:name="_Toc74916150"/>
      <w:bookmarkStart w:id="15319" w:name="_Toc76114775"/>
      <w:bookmarkStart w:id="15320" w:name="_Toc76544661"/>
      <w:bookmarkStart w:id="15321" w:name="_Toc82536783"/>
      <w:bookmarkStart w:id="15322" w:name="_Toc89953076"/>
      <w:bookmarkStart w:id="15323" w:name="_Toc98766892"/>
      <w:bookmarkStart w:id="15324" w:name="_Toc99703255"/>
      <w:bookmarkStart w:id="15325" w:name="_Toc106207046"/>
      <w:bookmarkStart w:id="15326" w:name="_Toc115081048"/>
      <w:bookmarkStart w:id="15327" w:name="_Toc121999999"/>
      <w:bookmarkStart w:id="15328" w:name="_Toc124154172"/>
      <w:bookmarkStart w:id="15329" w:name="_Toc124154947"/>
      <w:bookmarkStart w:id="15330" w:name="_Toc131560803"/>
      <w:bookmarkStart w:id="15331" w:name="_Toc137394503"/>
      <w:bookmarkStart w:id="15332" w:name="_Toc163475609"/>
      <w:bookmarkStart w:id="15333" w:name="_Toc176783939"/>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305B73C6" w:rsidR="00C45907"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42B49E4A" w14:textId="7F1CC2AA" w:rsidR="00F46B1A" w:rsidRPr="00931575" w:rsidRDefault="00F46B1A" w:rsidP="00F46B1A">
      <w:pPr>
        <w:rPr>
          <w:lang w:eastAsia="zh-CN"/>
        </w:rPr>
      </w:pPr>
      <w:r w:rsidRPr="00931575">
        <w:t>The parameters for the reference measurement channels are specified in table A.</w:t>
      </w:r>
      <w:r w:rsidRPr="00931575">
        <w:rPr>
          <w:rFonts w:hint="eastAsia"/>
          <w:lang w:eastAsia="zh-CN"/>
        </w:rPr>
        <w:t>4</w:t>
      </w:r>
      <w:r w:rsidRPr="00931575">
        <w:t>-</w:t>
      </w:r>
      <w:r>
        <w:rPr>
          <w:lang w:eastAsia="zh-CN"/>
        </w:rPr>
        <w:t>7A</w:t>
      </w:r>
      <w:r w:rsidRPr="00931575">
        <w:t xml:space="preserve"> 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17E2EC0F" w14:textId="7BBE3722" w:rsidR="00F46B1A" w:rsidRDefault="00F46B1A" w:rsidP="00F46B1A">
      <w:pPr>
        <w:pStyle w:val="B1"/>
      </w:pPr>
      <w:r w:rsidRPr="00931575">
        <w:lastRenderedPageBreak/>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rsidRPr="00F95B02">
        <w:rPr>
          <w:lang w:eastAsia="zh-CN"/>
        </w:rPr>
        <w:t>7</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8139996" w14:textId="77777777" w:rsidR="00E26CDF" w:rsidRPr="00931575" w:rsidRDefault="00E26CDF" w:rsidP="00E26CDF">
      <w:pPr>
        <w:rPr>
          <w:lang w:eastAsia="zh-CN"/>
        </w:rPr>
      </w:pP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6F1F8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6F1F8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6F1F8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6F1F8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6F1F81">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lastRenderedPageBreak/>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74936E18"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516882E1"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 xml:space="preserve">-1 </w:t>
      </w:r>
      <w:r w:rsidRPr="00931575">
        <w:rPr>
          <w:rFonts w:hint="eastAsia"/>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59AD79E2"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37111F7E" w:rsidR="00C45907" w:rsidRDefault="00C45907" w:rsidP="006F1F81">
      <w:pPr>
        <w:rPr>
          <w:lang w:eastAsia="zh-CN"/>
        </w:rPr>
      </w:pPr>
    </w:p>
    <w:p w14:paraId="3B8E364F" w14:textId="77777777"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440"/>
        <w:gridCol w:w="1440"/>
        <w:gridCol w:w="1440"/>
      </w:tblGrid>
      <w:tr w:rsidR="00762978" w:rsidRPr="00F95B02" w14:paraId="06CADA46" w14:textId="77777777" w:rsidTr="001A6C5F">
        <w:trPr>
          <w:cantSplit/>
          <w:jc w:val="center"/>
        </w:trPr>
        <w:tc>
          <w:tcPr>
            <w:tcW w:w="4315" w:type="dxa"/>
          </w:tcPr>
          <w:p w14:paraId="59C63F7A" w14:textId="77777777" w:rsidR="00762978" w:rsidRPr="00F95B02" w:rsidRDefault="00762978" w:rsidP="001A6C5F">
            <w:pPr>
              <w:pStyle w:val="TAH"/>
            </w:pPr>
            <w:r w:rsidRPr="00F95B02">
              <w:t>Reference channel</w:t>
            </w:r>
          </w:p>
        </w:tc>
        <w:tc>
          <w:tcPr>
            <w:tcW w:w="1440" w:type="dxa"/>
          </w:tcPr>
          <w:p w14:paraId="257E0FCD" w14:textId="77777777" w:rsidR="00762978" w:rsidRPr="00F95B02" w:rsidRDefault="00762978" w:rsidP="001A6C5F">
            <w:pPr>
              <w:pStyle w:val="TAH"/>
              <w:rPr>
                <w:lang w:eastAsia="zh-CN"/>
              </w:rPr>
            </w:pPr>
            <w:r w:rsidRPr="00F95B02">
              <w:rPr>
                <w:lang w:eastAsia="zh-CN"/>
              </w:rPr>
              <w:t>G-FR2-A4-</w:t>
            </w:r>
            <w:r>
              <w:rPr>
                <w:lang w:eastAsia="zh-CN"/>
              </w:rPr>
              <w:t>21</w:t>
            </w:r>
          </w:p>
        </w:tc>
        <w:tc>
          <w:tcPr>
            <w:tcW w:w="1440" w:type="dxa"/>
          </w:tcPr>
          <w:p w14:paraId="7030F533" w14:textId="77777777" w:rsidR="00762978" w:rsidRPr="00F95B02" w:rsidRDefault="00762978" w:rsidP="001A6C5F">
            <w:pPr>
              <w:pStyle w:val="TAH"/>
              <w:rPr>
                <w:lang w:eastAsia="zh-CN"/>
              </w:rPr>
            </w:pPr>
            <w:r w:rsidRPr="00F95B02">
              <w:rPr>
                <w:lang w:eastAsia="zh-CN"/>
              </w:rPr>
              <w:t>G-FR2-A4-</w:t>
            </w:r>
            <w:r>
              <w:rPr>
                <w:lang w:eastAsia="zh-CN"/>
              </w:rPr>
              <w:t>22</w:t>
            </w:r>
          </w:p>
        </w:tc>
        <w:tc>
          <w:tcPr>
            <w:tcW w:w="1440" w:type="dxa"/>
          </w:tcPr>
          <w:p w14:paraId="213B9B8B" w14:textId="77777777" w:rsidR="00762978" w:rsidRPr="00F95B02" w:rsidRDefault="00762978" w:rsidP="001A6C5F">
            <w:pPr>
              <w:pStyle w:val="TAH"/>
            </w:pPr>
            <w:r w:rsidRPr="00F95B02">
              <w:rPr>
                <w:lang w:eastAsia="zh-CN"/>
              </w:rPr>
              <w:t>G-FR2-A4-</w:t>
            </w:r>
            <w:r>
              <w:rPr>
                <w:lang w:eastAsia="zh-CN"/>
              </w:rPr>
              <w:t>23</w:t>
            </w:r>
          </w:p>
        </w:tc>
      </w:tr>
      <w:tr w:rsidR="00762978" w:rsidRPr="00F95B02" w14:paraId="64D55568" w14:textId="77777777" w:rsidTr="001A6C5F">
        <w:trPr>
          <w:cantSplit/>
          <w:jc w:val="center"/>
        </w:trPr>
        <w:tc>
          <w:tcPr>
            <w:tcW w:w="4315" w:type="dxa"/>
          </w:tcPr>
          <w:p w14:paraId="2F245A71" w14:textId="77777777" w:rsidR="00762978" w:rsidRPr="00F95B02" w:rsidRDefault="00762978" w:rsidP="001A6C5F">
            <w:pPr>
              <w:pStyle w:val="TAC"/>
              <w:rPr>
                <w:lang w:eastAsia="zh-CN"/>
              </w:rPr>
            </w:pPr>
            <w:r w:rsidRPr="00F95B02">
              <w:rPr>
                <w:lang w:eastAsia="zh-CN"/>
              </w:rPr>
              <w:t>Subcarrier spacing [kHz]</w:t>
            </w:r>
          </w:p>
        </w:tc>
        <w:tc>
          <w:tcPr>
            <w:tcW w:w="1440" w:type="dxa"/>
          </w:tcPr>
          <w:p w14:paraId="20AE5E92" w14:textId="77777777" w:rsidR="00762978" w:rsidRDefault="00762978" w:rsidP="001A6C5F">
            <w:pPr>
              <w:pStyle w:val="TAC"/>
              <w:rPr>
                <w:lang w:eastAsia="zh-CN"/>
              </w:rPr>
            </w:pPr>
            <w:r w:rsidRPr="00F95B02">
              <w:rPr>
                <w:lang w:eastAsia="zh-CN"/>
              </w:rPr>
              <w:t>120</w:t>
            </w:r>
          </w:p>
        </w:tc>
        <w:tc>
          <w:tcPr>
            <w:tcW w:w="1440" w:type="dxa"/>
          </w:tcPr>
          <w:p w14:paraId="5C6EBF62" w14:textId="77777777" w:rsidR="00762978" w:rsidRDefault="00762978" w:rsidP="001A6C5F">
            <w:pPr>
              <w:pStyle w:val="TAC"/>
              <w:rPr>
                <w:lang w:eastAsia="zh-CN"/>
              </w:rPr>
            </w:pPr>
            <w:r w:rsidRPr="00F95B02">
              <w:rPr>
                <w:lang w:eastAsia="zh-CN"/>
              </w:rPr>
              <w:t>120</w:t>
            </w:r>
          </w:p>
        </w:tc>
        <w:tc>
          <w:tcPr>
            <w:tcW w:w="1440" w:type="dxa"/>
          </w:tcPr>
          <w:p w14:paraId="1FB10339" w14:textId="77777777" w:rsidR="00762978" w:rsidRPr="00F95B02" w:rsidRDefault="00762978" w:rsidP="001A6C5F">
            <w:pPr>
              <w:pStyle w:val="TAC"/>
            </w:pPr>
            <w:r>
              <w:rPr>
                <w:lang w:eastAsia="zh-CN"/>
              </w:rPr>
              <w:t>48</w:t>
            </w:r>
            <w:r w:rsidRPr="00F95B02">
              <w:rPr>
                <w:lang w:eastAsia="zh-CN"/>
              </w:rPr>
              <w:t>0</w:t>
            </w:r>
          </w:p>
        </w:tc>
      </w:tr>
      <w:tr w:rsidR="00762978" w:rsidRPr="00F95B02" w14:paraId="0F8F1E64" w14:textId="77777777" w:rsidTr="001A6C5F">
        <w:trPr>
          <w:cantSplit/>
          <w:jc w:val="center"/>
        </w:trPr>
        <w:tc>
          <w:tcPr>
            <w:tcW w:w="4315" w:type="dxa"/>
          </w:tcPr>
          <w:p w14:paraId="673A5D5B" w14:textId="77777777" w:rsidR="00762978" w:rsidRPr="00F95B02" w:rsidRDefault="00762978" w:rsidP="001A6C5F">
            <w:pPr>
              <w:pStyle w:val="TAC"/>
            </w:pPr>
            <w:r w:rsidRPr="00F95B02">
              <w:t>Allocated resource blocks</w:t>
            </w:r>
          </w:p>
        </w:tc>
        <w:tc>
          <w:tcPr>
            <w:tcW w:w="1440" w:type="dxa"/>
          </w:tcPr>
          <w:p w14:paraId="451C5F73" w14:textId="77777777" w:rsidR="00762978" w:rsidRDefault="00762978" w:rsidP="001A6C5F">
            <w:pPr>
              <w:pStyle w:val="TAC"/>
              <w:rPr>
                <w:rFonts w:eastAsia="Yu Mincho"/>
              </w:rPr>
            </w:pPr>
            <w:r w:rsidRPr="00F95B02">
              <w:rPr>
                <w:rFonts w:eastAsia="Yu Mincho"/>
              </w:rPr>
              <w:t>66</w:t>
            </w:r>
          </w:p>
        </w:tc>
        <w:tc>
          <w:tcPr>
            <w:tcW w:w="1440" w:type="dxa"/>
          </w:tcPr>
          <w:p w14:paraId="6C868E20" w14:textId="77777777" w:rsidR="00762978" w:rsidRDefault="00762978" w:rsidP="001A6C5F">
            <w:pPr>
              <w:pStyle w:val="TAC"/>
              <w:rPr>
                <w:rFonts w:eastAsia="Yu Mincho"/>
              </w:rPr>
            </w:pPr>
            <w:r>
              <w:rPr>
                <w:rFonts w:eastAsia="Yu Mincho"/>
              </w:rPr>
              <w:t>264</w:t>
            </w:r>
          </w:p>
        </w:tc>
        <w:tc>
          <w:tcPr>
            <w:tcW w:w="1440" w:type="dxa"/>
          </w:tcPr>
          <w:p w14:paraId="0107492E" w14:textId="77777777" w:rsidR="00762978" w:rsidRPr="00F95B02" w:rsidRDefault="00762978" w:rsidP="001A6C5F">
            <w:pPr>
              <w:pStyle w:val="TAC"/>
              <w:rPr>
                <w:rFonts w:eastAsia="Yu Mincho"/>
              </w:rPr>
            </w:pPr>
            <w:r>
              <w:rPr>
                <w:rFonts w:eastAsia="Yu Mincho"/>
              </w:rPr>
              <w:t>66</w:t>
            </w:r>
          </w:p>
        </w:tc>
      </w:tr>
      <w:tr w:rsidR="00762978" w:rsidRPr="00F95B02" w14:paraId="2748BC5F" w14:textId="77777777" w:rsidTr="001A6C5F">
        <w:trPr>
          <w:cantSplit/>
          <w:jc w:val="center"/>
        </w:trPr>
        <w:tc>
          <w:tcPr>
            <w:tcW w:w="4315" w:type="dxa"/>
          </w:tcPr>
          <w:p w14:paraId="008D8A0C" w14:textId="77777777" w:rsidR="00762978" w:rsidRPr="00F95B02" w:rsidRDefault="0076297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440" w:type="dxa"/>
          </w:tcPr>
          <w:p w14:paraId="50F59150" w14:textId="77777777" w:rsidR="00762978" w:rsidRDefault="00762978" w:rsidP="001A6C5F">
            <w:pPr>
              <w:pStyle w:val="TAC"/>
              <w:rPr>
                <w:lang w:eastAsia="zh-CN"/>
              </w:rPr>
            </w:pPr>
            <w:r w:rsidRPr="00F95B02">
              <w:rPr>
                <w:lang w:eastAsia="zh-CN"/>
              </w:rPr>
              <w:t>8</w:t>
            </w:r>
          </w:p>
        </w:tc>
        <w:tc>
          <w:tcPr>
            <w:tcW w:w="1440" w:type="dxa"/>
          </w:tcPr>
          <w:p w14:paraId="77D48CEE" w14:textId="77777777" w:rsidR="00762978" w:rsidRDefault="00762978" w:rsidP="001A6C5F">
            <w:pPr>
              <w:pStyle w:val="TAC"/>
              <w:rPr>
                <w:lang w:eastAsia="zh-CN"/>
              </w:rPr>
            </w:pPr>
            <w:r w:rsidRPr="00F95B02">
              <w:rPr>
                <w:lang w:eastAsia="zh-CN"/>
              </w:rPr>
              <w:t>8</w:t>
            </w:r>
          </w:p>
        </w:tc>
        <w:tc>
          <w:tcPr>
            <w:tcW w:w="1440" w:type="dxa"/>
          </w:tcPr>
          <w:p w14:paraId="302F7282" w14:textId="77777777" w:rsidR="00762978" w:rsidRPr="00F95B02" w:rsidRDefault="00762978" w:rsidP="001A6C5F">
            <w:pPr>
              <w:pStyle w:val="TAC"/>
              <w:rPr>
                <w:lang w:eastAsia="zh-CN"/>
              </w:rPr>
            </w:pPr>
            <w:r>
              <w:rPr>
                <w:lang w:eastAsia="zh-CN"/>
              </w:rPr>
              <w:t>8</w:t>
            </w:r>
          </w:p>
        </w:tc>
      </w:tr>
      <w:tr w:rsidR="00762978" w:rsidRPr="00F95B02" w14:paraId="2831EB1D" w14:textId="77777777" w:rsidTr="001A6C5F">
        <w:trPr>
          <w:cantSplit/>
          <w:jc w:val="center"/>
        </w:trPr>
        <w:tc>
          <w:tcPr>
            <w:tcW w:w="4315" w:type="dxa"/>
          </w:tcPr>
          <w:p w14:paraId="2C6F4581" w14:textId="77777777" w:rsidR="00762978" w:rsidRPr="00F95B02" w:rsidRDefault="00762978" w:rsidP="001A6C5F">
            <w:pPr>
              <w:pStyle w:val="TAC"/>
            </w:pPr>
            <w:r w:rsidRPr="00F95B02">
              <w:t>Modulation</w:t>
            </w:r>
          </w:p>
        </w:tc>
        <w:tc>
          <w:tcPr>
            <w:tcW w:w="1440" w:type="dxa"/>
          </w:tcPr>
          <w:p w14:paraId="43CA3A28" w14:textId="77777777" w:rsidR="00762978" w:rsidRPr="00F95B02" w:rsidRDefault="00762978" w:rsidP="001A6C5F">
            <w:pPr>
              <w:pStyle w:val="TAC"/>
              <w:rPr>
                <w:lang w:eastAsia="zh-CN"/>
              </w:rPr>
            </w:pPr>
            <w:r w:rsidRPr="00F95B02">
              <w:rPr>
                <w:lang w:eastAsia="zh-CN"/>
              </w:rPr>
              <w:t>16QAM</w:t>
            </w:r>
          </w:p>
        </w:tc>
        <w:tc>
          <w:tcPr>
            <w:tcW w:w="1440" w:type="dxa"/>
          </w:tcPr>
          <w:p w14:paraId="4025F7A2" w14:textId="77777777" w:rsidR="00762978" w:rsidRPr="00F95B02" w:rsidRDefault="00762978" w:rsidP="001A6C5F">
            <w:pPr>
              <w:pStyle w:val="TAC"/>
              <w:rPr>
                <w:lang w:eastAsia="zh-CN"/>
              </w:rPr>
            </w:pPr>
            <w:r w:rsidRPr="00F95B02">
              <w:rPr>
                <w:lang w:eastAsia="zh-CN"/>
              </w:rPr>
              <w:t>16QAM</w:t>
            </w:r>
          </w:p>
        </w:tc>
        <w:tc>
          <w:tcPr>
            <w:tcW w:w="1440" w:type="dxa"/>
          </w:tcPr>
          <w:p w14:paraId="0B99D94C" w14:textId="77777777" w:rsidR="00762978" w:rsidRPr="00F95B02" w:rsidRDefault="00762978" w:rsidP="001A6C5F">
            <w:pPr>
              <w:pStyle w:val="TAC"/>
              <w:rPr>
                <w:lang w:eastAsia="zh-CN"/>
              </w:rPr>
            </w:pPr>
            <w:r w:rsidRPr="00F95B02">
              <w:rPr>
                <w:lang w:eastAsia="zh-CN"/>
              </w:rPr>
              <w:t>16QAM</w:t>
            </w:r>
          </w:p>
        </w:tc>
      </w:tr>
      <w:tr w:rsidR="00762978" w:rsidRPr="00F95B02" w14:paraId="1CB64797" w14:textId="77777777" w:rsidTr="001A6C5F">
        <w:trPr>
          <w:cantSplit/>
          <w:jc w:val="center"/>
        </w:trPr>
        <w:tc>
          <w:tcPr>
            <w:tcW w:w="4315" w:type="dxa"/>
          </w:tcPr>
          <w:p w14:paraId="1E157B59" w14:textId="77777777" w:rsidR="00762978" w:rsidRPr="00F95B02" w:rsidRDefault="00762978" w:rsidP="001A6C5F">
            <w:pPr>
              <w:pStyle w:val="TAC"/>
            </w:pPr>
            <w:r w:rsidRPr="00F95B02">
              <w:t>Code rate</w:t>
            </w:r>
            <w:r w:rsidRPr="00F95B02">
              <w:rPr>
                <w:lang w:eastAsia="zh-CN"/>
              </w:rPr>
              <w:t xml:space="preserve"> (Note 2)</w:t>
            </w:r>
          </w:p>
        </w:tc>
        <w:tc>
          <w:tcPr>
            <w:tcW w:w="1440" w:type="dxa"/>
          </w:tcPr>
          <w:p w14:paraId="3929C792"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12D9F566"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4EA7F6DC" w14:textId="77777777" w:rsidR="00762978" w:rsidRPr="00F95B02" w:rsidRDefault="00762978" w:rsidP="001A6C5F">
            <w:pPr>
              <w:pStyle w:val="TAC"/>
              <w:rPr>
                <w:lang w:eastAsia="zh-CN"/>
              </w:rPr>
            </w:pPr>
            <w:r w:rsidRPr="00F95B02">
              <w:rPr>
                <w:rFonts w:eastAsia="Malgun Gothic"/>
              </w:rPr>
              <w:t>658/1024</w:t>
            </w:r>
          </w:p>
        </w:tc>
      </w:tr>
      <w:tr w:rsidR="00762978" w:rsidRPr="00F95B02" w14:paraId="25AA7CC8" w14:textId="77777777" w:rsidTr="001A6C5F">
        <w:trPr>
          <w:cantSplit/>
          <w:jc w:val="center"/>
        </w:trPr>
        <w:tc>
          <w:tcPr>
            <w:tcW w:w="4315" w:type="dxa"/>
          </w:tcPr>
          <w:p w14:paraId="17E53464" w14:textId="77777777" w:rsidR="00762978" w:rsidRPr="00F95B02" w:rsidRDefault="00762978" w:rsidP="001A6C5F">
            <w:pPr>
              <w:pStyle w:val="TAC"/>
            </w:pPr>
            <w:r w:rsidRPr="00F95B02">
              <w:t>Payload size (bits)</w:t>
            </w:r>
          </w:p>
        </w:tc>
        <w:tc>
          <w:tcPr>
            <w:tcW w:w="1440" w:type="dxa"/>
            <w:vAlign w:val="center"/>
          </w:tcPr>
          <w:p w14:paraId="4F178D36" w14:textId="77777777" w:rsidR="00762978" w:rsidRPr="00F95B02" w:rsidRDefault="00762978" w:rsidP="001A6C5F">
            <w:pPr>
              <w:pStyle w:val="TAC"/>
              <w:rPr>
                <w:rFonts w:cs="Arial"/>
                <w:szCs w:val="18"/>
              </w:rPr>
            </w:pPr>
            <w:r w:rsidRPr="00F95B02">
              <w:rPr>
                <w:rFonts w:cs="Arial"/>
                <w:szCs w:val="18"/>
              </w:rPr>
              <w:t>16392</w:t>
            </w:r>
          </w:p>
        </w:tc>
        <w:tc>
          <w:tcPr>
            <w:tcW w:w="1440" w:type="dxa"/>
          </w:tcPr>
          <w:p w14:paraId="559122E3" w14:textId="77777777" w:rsidR="00762978" w:rsidRPr="00F95B02" w:rsidRDefault="00762978" w:rsidP="001A6C5F">
            <w:pPr>
              <w:pStyle w:val="TAC"/>
              <w:rPr>
                <w:rFonts w:cs="Arial"/>
                <w:szCs w:val="18"/>
              </w:rPr>
            </w:pPr>
            <w:r>
              <w:rPr>
                <w:rFonts w:cs="Arial"/>
                <w:szCs w:val="18"/>
              </w:rPr>
              <w:t>65576</w:t>
            </w:r>
          </w:p>
        </w:tc>
        <w:tc>
          <w:tcPr>
            <w:tcW w:w="1440" w:type="dxa"/>
            <w:vAlign w:val="center"/>
          </w:tcPr>
          <w:p w14:paraId="3BF4493D" w14:textId="77777777" w:rsidR="00762978" w:rsidRPr="00F95B02" w:rsidRDefault="00762978" w:rsidP="001A6C5F">
            <w:pPr>
              <w:pStyle w:val="TAC"/>
            </w:pPr>
            <w:r w:rsidRPr="00F95B02">
              <w:rPr>
                <w:rFonts w:cs="Arial"/>
                <w:szCs w:val="18"/>
              </w:rPr>
              <w:t>16392</w:t>
            </w:r>
          </w:p>
        </w:tc>
      </w:tr>
      <w:tr w:rsidR="00762978" w:rsidRPr="00F95B02" w14:paraId="05438AC6" w14:textId="77777777" w:rsidTr="001A6C5F">
        <w:trPr>
          <w:cantSplit/>
          <w:jc w:val="center"/>
        </w:trPr>
        <w:tc>
          <w:tcPr>
            <w:tcW w:w="4315" w:type="dxa"/>
          </w:tcPr>
          <w:p w14:paraId="1881D369" w14:textId="77777777" w:rsidR="00762978" w:rsidRPr="00F95B02" w:rsidRDefault="00762978" w:rsidP="001A6C5F">
            <w:pPr>
              <w:pStyle w:val="TAC"/>
              <w:rPr>
                <w:szCs w:val="22"/>
              </w:rPr>
            </w:pPr>
            <w:r w:rsidRPr="00F95B02">
              <w:rPr>
                <w:szCs w:val="22"/>
              </w:rPr>
              <w:t>Transport block CRC (bits)</w:t>
            </w:r>
          </w:p>
        </w:tc>
        <w:tc>
          <w:tcPr>
            <w:tcW w:w="1440" w:type="dxa"/>
          </w:tcPr>
          <w:p w14:paraId="479812F3"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301BC9C6" w14:textId="77777777" w:rsidR="00762978" w:rsidRPr="00F95B02" w:rsidRDefault="00762978" w:rsidP="001A6C5F">
            <w:pPr>
              <w:pStyle w:val="TAC"/>
              <w:rPr>
                <w:rFonts w:cs="Arial"/>
                <w:szCs w:val="18"/>
              </w:rPr>
            </w:pPr>
            <w:r>
              <w:rPr>
                <w:rFonts w:cs="Arial"/>
                <w:szCs w:val="18"/>
              </w:rPr>
              <w:t>24</w:t>
            </w:r>
          </w:p>
        </w:tc>
        <w:tc>
          <w:tcPr>
            <w:tcW w:w="1440" w:type="dxa"/>
          </w:tcPr>
          <w:p w14:paraId="35186E12" w14:textId="77777777" w:rsidR="00762978" w:rsidRPr="00F95B02" w:rsidRDefault="00762978" w:rsidP="001A6C5F">
            <w:pPr>
              <w:pStyle w:val="TAC"/>
            </w:pPr>
            <w:r w:rsidRPr="00F95B02">
              <w:rPr>
                <w:rFonts w:cs="Arial"/>
                <w:szCs w:val="18"/>
              </w:rPr>
              <w:t>24</w:t>
            </w:r>
          </w:p>
        </w:tc>
      </w:tr>
      <w:tr w:rsidR="00762978" w:rsidRPr="00F95B02" w14:paraId="3C462A54" w14:textId="77777777" w:rsidTr="001A6C5F">
        <w:trPr>
          <w:cantSplit/>
          <w:jc w:val="center"/>
        </w:trPr>
        <w:tc>
          <w:tcPr>
            <w:tcW w:w="4315" w:type="dxa"/>
          </w:tcPr>
          <w:p w14:paraId="0B2F866E" w14:textId="77777777" w:rsidR="00762978" w:rsidRPr="00F95B02" w:rsidRDefault="00762978" w:rsidP="001A6C5F">
            <w:pPr>
              <w:pStyle w:val="TAC"/>
            </w:pPr>
            <w:r w:rsidRPr="00F95B02">
              <w:t>Code block CRC size (bits)</w:t>
            </w:r>
          </w:p>
        </w:tc>
        <w:tc>
          <w:tcPr>
            <w:tcW w:w="1440" w:type="dxa"/>
          </w:tcPr>
          <w:p w14:paraId="3944DBCA"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21B0A635" w14:textId="77777777" w:rsidR="00762978" w:rsidRPr="00F95B02" w:rsidRDefault="00762978" w:rsidP="001A6C5F">
            <w:pPr>
              <w:pStyle w:val="TAC"/>
              <w:rPr>
                <w:rFonts w:cs="Arial"/>
                <w:szCs w:val="18"/>
              </w:rPr>
            </w:pPr>
            <w:r>
              <w:rPr>
                <w:rFonts w:cs="Arial"/>
                <w:szCs w:val="18"/>
              </w:rPr>
              <w:t>24</w:t>
            </w:r>
          </w:p>
        </w:tc>
        <w:tc>
          <w:tcPr>
            <w:tcW w:w="1440" w:type="dxa"/>
          </w:tcPr>
          <w:p w14:paraId="10E50038" w14:textId="77777777" w:rsidR="00762978" w:rsidRPr="00F95B02" w:rsidRDefault="00762978" w:rsidP="001A6C5F">
            <w:pPr>
              <w:pStyle w:val="TAC"/>
            </w:pPr>
            <w:r w:rsidRPr="00F95B02">
              <w:rPr>
                <w:rFonts w:cs="Arial"/>
                <w:szCs w:val="18"/>
              </w:rPr>
              <w:t>24</w:t>
            </w:r>
          </w:p>
        </w:tc>
      </w:tr>
      <w:tr w:rsidR="00762978" w:rsidRPr="00F95B02" w14:paraId="0124C877" w14:textId="77777777" w:rsidTr="001A6C5F">
        <w:trPr>
          <w:cantSplit/>
          <w:jc w:val="center"/>
        </w:trPr>
        <w:tc>
          <w:tcPr>
            <w:tcW w:w="4315" w:type="dxa"/>
          </w:tcPr>
          <w:p w14:paraId="6AD2A504" w14:textId="77777777" w:rsidR="00762978" w:rsidRPr="00F95B02" w:rsidRDefault="00762978" w:rsidP="001A6C5F">
            <w:pPr>
              <w:pStyle w:val="TAC"/>
            </w:pPr>
            <w:r w:rsidRPr="00F95B02">
              <w:t>Number of code blocks - C</w:t>
            </w:r>
          </w:p>
        </w:tc>
        <w:tc>
          <w:tcPr>
            <w:tcW w:w="1440" w:type="dxa"/>
            <w:vAlign w:val="center"/>
          </w:tcPr>
          <w:p w14:paraId="2E1175C0" w14:textId="77777777" w:rsidR="00762978" w:rsidRPr="00F95B02" w:rsidRDefault="00762978" w:rsidP="001A6C5F">
            <w:pPr>
              <w:pStyle w:val="TAC"/>
            </w:pPr>
            <w:r w:rsidRPr="00F95B02">
              <w:t>2</w:t>
            </w:r>
          </w:p>
        </w:tc>
        <w:tc>
          <w:tcPr>
            <w:tcW w:w="1440" w:type="dxa"/>
          </w:tcPr>
          <w:p w14:paraId="6EDF24C8" w14:textId="77777777" w:rsidR="00762978" w:rsidRPr="00F95B02" w:rsidRDefault="00762978" w:rsidP="001A6C5F">
            <w:pPr>
              <w:pStyle w:val="TAC"/>
            </w:pPr>
            <w:r>
              <w:t>8</w:t>
            </w:r>
          </w:p>
        </w:tc>
        <w:tc>
          <w:tcPr>
            <w:tcW w:w="1440" w:type="dxa"/>
            <w:vAlign w:val="center"/>
          </w:tcPr>
          <w:p w14:paraId="01930B4A" w14:textId="77777777" w:rsidR="00762978" w:rsidRPr="00F95B02" w:rsidRDefault="00762978" w:rsidP="001A6C5F">
            <w:pPr>
              <w:pStyle w:val="TAC"/>
            </w:pPr>
            <w:r w:rsidRPr="00F95B02">
              <w:t>2</w:t>
            </w:r>
          </w:p>
        </w:tc>
      </w:tr>
      <w:tr w:rsidR="00762978" w:rsidRPr="00F95B02" w14:paraId="76FB1BEF" w14:textId="77777777" w:rsidTr="001A6C5F">
        <w:trPr>
          <w:cantSplit/>
          <w:jc w:val="center"/>
        </w:trPr>
        <w:tc>
          <w:tcPr>
            <w:tcW w:w="4315" w:type="dxa"/>
          </w:tcPr>
          <w:p w14:paraId="7B2B21A5" w14:textId="77777777" w:rsidR="00762978" w:rsidRPr="00F95B02" w:rsidRDefault="0076297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440" w:type="dxa"/>
            <w:vAlign w:val="center"/>
          </w:tcPr>
          <w:p w14:paraId="40B6A6EB"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c>
          <w:tcPr>
            <w:tcW w:w="1440" w:type="dxa"/>
          </w:tcPr>
          <w:p w14:paraId="3A2E6D26" w14:textId="77777777" w:rsidR="00762978" w:rsidRPr="00F95B02" w:rsidRDefault="00762978" w:rsidP="001A6C5F">
            <w:pPr>
              <w:pStyle w:val="TAC"/>
              <w:rPr>
                <w:rFonts w:cs="Arial"/>
                <w:szCs w:val="18"/>
              </w:rPr>
            </w:pPr>
            <w:r>
              <w:rPr>
                <w:rFonts w:cs="Arial"/>
                <w:szCs w:val="18"/>
              </w:rPr>
              <w:t>8224</w:t>
            </w:r>
          </w:p>
        </w:tc>
        <w:tc>
          <w:tcPr>
            <w:tcW w:w="1440" w:type="dxa"/>
            <w:vAlign w:val="center"/>
          </w:tcPr>
          <w:p w14:paraId="221E143D"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r>
      <w:tr w:rsidR="00762978" w:rsidRPr="00F95B02" w14:paraId="401BEAF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A6B8D5F" w14:textId="77777777" w:rsidR="00762978" w:rsidRPr="00F95B02" w:rsidRDefault="00762978" w:rsidP="001A6C5F">
            <w:pPr>
              <w:pStyle w:val="TAC"/>
              <w:rPr>
                <w:lang w:eastAsia="zh-CN"/>
              </w:rPr>
            </w:pPr>
            <w:r>
              <w:t xml:space="preserve">Total number of bits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2B1B3E92"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tcPr>
          <w:p w14:paraId="4F3C1E56" w14:textId="77777777" w:rsidR="00762978" w:rsidRDefault="00762978" w:rsidP="001A6C5F">
            <w:pPr>
              <w:pStyle w:val="TAC"/>
            </w:pPr>
            <w:r>
              <w:t>101376</w:t>
            </w:r>
          </w:p>
        </w:tc>
        <w:tc>
          <w:tcPr>
            <w:tcW w:w="1440" w:type="dxa"/>
            <w:tcBorders>
              <w:top w:val="single" w:sz="4" w:space="0" w:color="auto"/>
              <w:left w:val="single" w:sz="4" w:space="0" w:color="auto"/>
              <w:bottom w:val="single" w:sz="4" w:space="0" w:color="auto"/>
              <w:right w:val="single" w:sz="4" w:space="0" w:color="auto"/>
            </w:tcBorders>
            <w:vAlign w:val="center"/>
          </w:tcPr>
          <w:p w14:paraId="5064A507" w14:textId="77777777" w:rsidR="00762978" w:rsidRPr="00F95B02" w:rsidRDefault="00762978" w:rsidP="001A6C5F">
            <w:pPr>
              <w:pStyle w:val="TAC"/>
            </w:pPr>
            <w:r>
              <w:t>25344</w:t>
            </w:r>
          </w:p>
        </w:tc>
      </w:tr>
      <w:tr w:rsidR="00762978" w:rsidRPr="00F95B02" w14:paraId="402C895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A10DA86" w14:textId="77777777" w:rsidR="00762978" w:rsidRPr="00F95B02" w:rsidRDefault="00762978" w:rsidP="001A6C5F">
            <w:pPr>
              <w:pStyle w:val="TAC"/>
            </w:pPr>
            <w:r w:rsidRPr="00C6449B">
              <w:t xml:space="preserve">Total number of bits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439BF848" w14:textId="77777777" w:rsidR="00762978" w:rsidRDefault="00762978" w:rsidP="001A6C5F">
            <w:pPr>
              <w:pStyle w:val="TAC"/>
              <w:rPr>
                <w:lang w:eastAsia="zh-CN"/>
              </w:rPr>
            </w:pPr>
            <w:r>
              <w:rPr>
                <w:rFonts w:hint="eastAsia"/>
                <w:lang w:eastAsia="zh-CN"/>
              </w:rPr>
              <w:t>2</w:t>
            </w:r>
            <w:r>
              <w:rPr>
                <w:lang w:eastAsia="zh-CN"/>
              </w:rPr>
              <w:t>4288</w:t>
            </w:r>
          </w:p>
        </w:tc>
        <w:tc>
          <w:tcPr>
            <w:tcW w:w="1440" w:type="dxa"/>
            <w:tcBorders>
              <w:top w:val="single" w:sz="4" w:space="0" w:color="auto"/>
              <w:left w:val="single" w:sz="4" w:space="0" w:color="auto"/>
              <w:bottom w:val="single" w:sz="4" w:space="0" w:color="auto"/>
              <w:right w:val="single" w:sz="4" w:space="0" w:color="auto"/>
            </w:tcBorders>
          </w:tcPr>
          <w:p w14:paraId="5190C56F" w14:textId="77777777" w:rsidR="00762978" w:rsidRDefault="00762978" w:rsidP="001A6C5F">
            <w:pPr>
              <w:pStyle w:val="TAC"/>
              <w:rPr>
                <w:lang w:eastAsia="zh-CN"/>
              </w:rPr>
            </w:pPr>
            <w:r>
              <w:rPr>
                <w:lang w:eastAsia="zh-CN"/>
              </w:rPr>
              <w:t>97152</w:t>
            </w:r>
          </w:p>
        </w:tc>
        <w:tc>
          <w:tcPr>
            <w:tcW w:w="1440" w:type="dxa"/>
            <w:tcBorders>
              <w:top w:val="single" w:sz="4" w:space="0" w:color="auto"/>
              <w:left w:val="single" w:sz="4" w:space="0" w:color="auto"/>
              <w:bottom w:val="single" w:sz="4" w:space="0" w:color="auto"/>
              <w:right w:val="single" w:sz="4" w:space="0" w:color="auto"/>
            </w:tcBorders>
            <w:vAlign w:val="center"/>
          </w:tcPr>
          <w:p w14:paraId="39F32704" w14:textId="77777777" w:rsidR="00762978" w:rsidRPr="00F95B02" w:rsidRDefault="00762978" w:rsidP="001A6C5F">
            <w:pPr>
              <w:pStyle w:val="TAC"/>
            </w:pPr>
            <w:r>
              <w:rPr>
                <w:rFonts w:hint="eastAsia"/>
                <w:lang w:eastAsia="zh-CN"/>
              </w:rPr>
              <w:t>2</w:t>
            </w:r>
            <w:r>
              <w:rPr>
                <w:lang w:eastAsia="zh-CN"/>
              </w:rPr>
              <w:t>4288</w:t>
            </w:r>
          </w:p>
        </w:tc>
      </w:tr>
      <w:tr w:rsidR="00762978" w:rsidRPr="00F95B02" w14:paraId="7D0A66A2"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79C9922" w14:textId="77777777" w:rsidR="00762978" w:rsidRPr="00F95B02" w:rsidRDefault="00762978" w:rsidP="001A6C5F">
            <w:pPr>
              <w:pStyle w:val="TAC"/>
              <w:rPr>
                <w:lang w:eastAsia="zh-CN"/>
              </w:rPr>
            </w:pPr>
            <w:r>
              <w:t xml:space="preserve">Total symbols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1DAB6361" w14:textId="77777777" w:rsidR="00762978" w:rsidRDefault="00762978" w:rsidP="001A6C5F">
            <w:pPr>
              <w:pStyle w:val="TAC"/>
            </w:pPr>
            <w:r>
              <w:t>6336</w:t>
            </w:r>
          </w:p>
        </w:tc>
        <w:tc>
          <w:tcPr>
            <w:tcW w:w="1440" w:type="dxa"/>
            <w:tcBorders>
              <w:top w:val="single" w:sz="4" w:space="0" w:color="auto"/>
              <w:left w:val="single" w:sz="4" w:space="0" w:color="auto"/>
              <w:bottom w:val="single" w:sz="4" w:space="0" w:color="auto"/>
              <w:right w:val="single" w:sz="4" w:space="0" w:color="auto"/>
            </w:tcBorders>
          </w:tcPr>
          <w:p w14:paraId="5310324A"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vAlign w:val="center"/>
          </w:tcPr>
          <w:p w14:paraId="2F66279C" w14:textId="77777777" w:rsidR="00762978" w:rsidRPr="00F95B02" w:rsidRDefault="00762978" w:rsidP="001A6C5F">
            <w:pPr>
              <w:pStyle w:val="TAC"/>
            </w:pPr>
            <w:r>
              <w:t>6336</w:t>
            </w:r>
          </w:p>
        </w:tc>
      </w:tr>
      <w:tr w:rsidR="00762978" w:rsidRPr="00F95B02" w14:paraId="45DC5F15"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3104253" w14:textId="77777777" w:rsidR="00762978" w:rsidRPr="00F95B02" w:rsidRDefault="00762978" w:rsidP="001A6C5F">
            <w:pPr>
              <w:pStyle w:val="TAC"/>
            </w:pPr>
            <w:r w:rsidRPr="00C6449B">
              <w:t xml:space="preserve">Total symbols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71CD2C29" w14:textId="77777777" w:rsidR="00762978" w:rsidRDefault="00762978" w:rsidP="001A6C5F">
            <w:pPr>
              <w:pStyle w:val="TAC"/>
              <w:rPr>
                <w:lang w:eastAsia="zh-CN"/>
              </w:rPr>
            </w:pPr>
            <w:r>
              <w:rPr>
                <w:rFonts w:hint="eastAsia"/>
                <w:lang w:eastAsia="zh-CN"/>
              </w:rPr>
              <w:t>6</w:t>
            </w:r>
            <w:r>
              <w:rPr>
                <w:lang w:eastAsia="zh-CN"/>
              </w:rPr>
              <w:t>072</w:t>
            </w:r>
          </w:p>
        </w:tc>
        <w:tc>
          <w:tcPr>
            <w:tcW w:w="1440" w:type="dxa"/>
            <w:tcBorders>
              <w:top w:val="single" w:sz="4" w:space="0" w:color="auto"/>
              <w:left w:val="single" w:sz="4" w:space="0" w:color="auto"/>
              <w:bottom w:val="single" w:sz="4" w:space="0" w:color="auto"/>
              <w:right w:val="single" w:sz="4" w:space="0" w:color="auto"/>
            </w:tcBorders>
          </w:tcPr>
          <w:p w14:paraId="67242212" w14:textId="77777777" w:rsidR="00762978" w:rsidRDefault="00762978" w:rsidP="001A6C5F">
            <w:pPr>
              <w:pStyle w:val="TAC"/>
              <w:rPr>
                <w:lang w:eastAsia="zh-CN"/>
              </w:rPr>
            </w:pPr>
            <w:r>
              <w:rPr>
                <w:lang w:eastAsia="zh-CN"/>
              </w:rPr>
              <w:t>24288</w:t>
            </w:r>
          </w:p>
        </w:tc>
        <w:tc>
          <w:tcPr>
            <w:tcW w:w="1440" w:type="dxa"/>
            <w:tcBorders>
              <w:top w:val="single" w:sz="4" w:space="0" w:color="auto"/>
              <w:left w:val="single" w:sz="4" w:space="0" w:color="auto"/>
              <w:bottom w:val="single" w:sz="4" w:space="0" w:color="auto"/>
              <w:right w:val="single" w:sz="4" w:space="0" w:color="auto"/>
            </w:tcBorders>
            <w:vAlign w:val="center"/>
          </w:tcPr>
          <w:p w14:paraId="703BEC12" w14:textId="77777777" w:rsidR="00762978" w:rsidRPr="00F95B02" w:rsidRDefault="00762978" w:rsidP="001A6C5F">
            <w:pPr>
              <w:pStyle w:val="TAC"/>
            </w:pPr>
            <w:r>
              <w:rPr>
                <w:rFonts w:hint="eastAsia"/>
                <w:lang w:eastAsia="zh-CN"/>
              </w:rPr>
              <w:t>6</w:t>
            </w:r>
            <w:r>
              <w:rPr>
                <w:lang w:eastAsia="zh-CN"/>
              </w:rPr>
              <w:t>072</w:t>
            </w:r>
          </w:p>
        </w:tc>
      </w:tr>
      <w:tr w:rsidR="00762978" w:rsidRPr="00F95B02" w14:paraId="60AB1231" w14:textId="77777777" w:rsidTr="001A6C5F">
        <w:trPr>
          <w:cantSplit/>
          <w:jc w:val="center"/>
        </w:trPr>
        <w:tc>
          <w:tcPr>
            <w:tcW w:w="8635" w:type="dxa"/>
            <w:gridSpan w:val="4"/>
          </w:tcPr>
          <w:p w14:paraId="32387BE0" w14:textId="77777777" w:rsidR="00762978" w:rsidRPr="00F95B02" w:rsidRDefault="0076297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3BF512A6" w14:textId="77777777" w:rsidR="00762978" w:rsidRDefault="0076297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43D92EB7" w14:textId="77777777" w:rsidR="00762978" w:rsidRDefault="00762978"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7DE1F619" w14:textId="77777777" w:rsidR="00762978" w:rsidRPr="00F95B02" w:rsidRDefault="00762978" w:rsidP="001A6C5F">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DE5DE69" w14:textId="77777777" w:rsidR="00762978" w:rsidRPr="00931575" w:rsidRDefault="00762978" w:rsidP="00762978">
      <w:pPr>
        <w:rPr>
          <w:lang w:eastAsia="zh-CN"/>
        </w:rPr>
      </w:pPr>
    </w:p>
    <w:p w14:paraId="20EF75B9" w14:textId="2F05C17C"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15044B73" w:rsidR="00C45907" w:rsidRDefault="00C45907" w:rsidP="006F1F81">
      <w:pPr>
        <w:rPr>
          <w:noProof/>
          <w:lang w:eastAsia="zh-CN"/>
        </w:rPr>
      </w:pPr>
    </w:p>
    <w:p w14:paraId="0129A8CD" w14:textId="2A008AA5"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Pr>
          <w:rFonts w:eastAsia="Malgun Gothic"/>
        </w:rPr>
        <w:t>8</w:t>
      </w:r>
      <w:r>
        <w:rPr>
          <w:lang w:eastAsia="zh-CN"/>
        </w:rPr>
        <w:t>A</w:t>
      </w:r>
      <w:r w:rsidRPr="00F95B02">
        <w:rPr>
          <w:rFonts w:eastAsia="Malgun Gothic"/>
        </w:rPr>
        <w:t xml:space="preserve">: </w:t>
      </w:r>
      <w:r w:rsidR="00F46B1A">
        <w:rPr>
          <w:rFonts w:eastAsia="Malgun Gothic"/>
        </w:rPr>
        <w:t>Void</w:t>
      </w:r>
    </w:p>
    <w:p w14:paraId="1B7A7795" w14:textId="77777777" w:rsidR="00F46B1A" w:rsidRPr="00931575" w:rsidRDefault="00F46B1A" w:rsidP="006F1F81">
      <w:pPr>
        <w:rPr>
          <w:noProof/>
          <w:lang w:eastAsia="zh-CN"/>
        </w:rPr>
      </w:pPr>
    </w:p>
    <w:p w14:paraId="24DCD21C" w14:textId="77777777" w:rsidR="00C45907" w:rsidRPr="00931575" w:rsidRDefault="00C45907" w:rsidP="00C45907">
      <w:pPr>
        <w:pStyle w:val="Heading1"/>
        <w:rPr>
          <w:lang w:eastAsia="zh-CN"/>
        </w:rPr>
      </w:pPr>
      <w:bookmarkStart w:id="15334" w:name="_Toc21103074"/>
      <w:bookmarkStart w:id="15335" w:name="_Toc29810923"/>
      <w:bookmarkStart w:id="15336" w:name="_Toc36636283"/>
      <w:bookmarkStart w:id="15337" w:name="_Toc37273229"/>
      <w:bookmarkStart w:id="15338" w:name="_Toc45886319"/>
      <w:bookmarkStart w:id="15339" w:name="_Toc53183364"/>
      <w:bookmarkStart w:id="15340" w:name="_Toc58916075"/>
      <w:bookmarkStart w:id="15341" w:name="_Toc58918256"/>
      <w:bookmarkStart w:id="15342" w:name="_Toc66694126"/>
      <w:bookmarkStart w:id="15343" w:name="_Toc74916151"/>
      <w:bookmarkStart w:id="15344" w:name="_Toc76114776"/>
      <w:bookmarkStart w:id="15345" w:name="_Toc76544662"/>
      <w:bookmarkStart w:id="15346" w:name="_Toc82536784"/>
      <w:bookmarkStart w:id="15347" w:name="_Toc89953077"/>
      <w:bookmarkStart w:id="15348" w:name="_Toc98766893"/>
      <w:bookmarkStart w:id="15349" w:name="_Toc99703256"/>
      <w:bookmarkStart w:id="15350" w:name="_Toc106207047"/>
      <w:bookmarkStart w:id="15351" w:name="_Toc115081049"/>
      <w:bookmarkStart w:id="15352" w:name="_Toc122000000"/>
      <w:bookmarkStart w:id="15353" w:name="_Toc124154173"/>
      <w:bookmarkStart w:id="15354" w:name="_Toc124154948"/>
      <w:bookmarkStart w:id="15355" w:name="_Toc131560804"/>
      <w:bookmarkStart w:id="15356" w:name="_Toc137394504"/>
      <w:bookmarkStart w:id="15357" w:name="_Toc163475610"/>
      <w:bookmarkStart w:id="15358" w:name="_Toc176783940"/>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4CC468A2" w:rsidR="00C45907" w:rsidRPr="00931575" w:rsidRDefault="00E54E19" w:rsidP="006F1F81">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486F441C" w14:textId="77777777" w:rsidR="00E54E19" w:rsidRPr="00931575" w:rsidRDefault="00E54E19" w:rsidP="00E54E1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F94C4B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394C1C9D" w14:textId="77777777" w:rsidR="00E54E19" w:rsidRPr="00931575" w:rsidRDefault="00E54E19" w:rsidP="00E54E19">
      <w:pPr>
        <w:rPr>
          <w:lang w:eastAsia="zh-CN"/>
        </w:rPr>
      </w:pPr>
      <w:r w:rsidRPr="00931575">
        <w:t>The parameters for the reference measurement channels are specified in table A.</w:t>
      </w:r>
      <w:r w:rsidRPr="00931575">
        <w:rPr>
          <w:rFonts w:hint="eastAsia"/>
          <w:lang w:eastAsia="zh-CN"/>
        </w:rPr>
        <w:t>5</w:t>
      </w:r>
      <w:r w:rsidRPr="00931575">
        <w:t>-</w:t>
      </w:r>
      <w:r>
        <w:rPr>
          <w:lang w:eastAsia="zh-CN"/>
        </w:rPr>
        <w:t>4A</w:t>
      </w:r>
      <w:r w:rsidRPr="00931575">
        <w:t xml:space="preserve"> </w:t>
      </w:r>
      <w:r>
        <w:rPr>
          <w:lang w:eastAsia="zh-CN"/>
        </w:rPr>
        <w:t>and</w:t>
      </w:r>
      <w:r w:rsidRPr="00931575">
        <w:rPr>
          <w:rFonts w:hint="eastAsia"/>
          <w:lang w:eastAsia="zh-CN"/>
        </w:rPr>
        <w:t xml:space="preserve"> table A.5-</w:t>
      </w:r>
      <w:r>
        <w:rPr>
          <w:lang w:eastAsia="zh-CN"/>
        </w:rPr>
        <w:t>7</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37F2956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5</w:t>
      </w:r>
      <w:r w:rsidRPr="00F95B02">
        <w:t>-</w:t>
      </w:r>
      <w:r w:rsidRPr="00F95B02">
        <w:rPr>
          <w:lang w:eastAsia="zh-CN"/>
        </w:rPr>
        <w:t>4</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705AF04D" w14:textId="77777777" w:rsidR="00E54E19" w:rsidRDefault="00E54E19" w:rsidP="00E54E19">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Pr>
          <w:lang w:eastAsia="zh-CN"/>
        </w:rPr>
        <w:t>7</w:t>
      </w:r>
      <w:r w:rsidRPr="00F95B02">
        <w:t xml:space="preserve"> for FR</w:t>
      </w:r>
      <w:r w:rsidRPr="00F95B02">
        <w:rPr>
          <w:lang w:eastAsia="zh-CN"/>
        </w:rPr>
        <w:t>2</w:t>
      </w:r>
      <w:r>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t>.</w:t>
      </w:r>
    </w:p>
    <w:p w14:paraId="6CCF59F4" w14:textId="4AC02599" w:rsidR="00C45907" w:rsidRPr="00931575" w:rsidRDefault="00C45907" w:rsidP="006F1F81">
      <w:pPr>
        <w:pStyle w:val="B1"/>
        <w:rPr>
          <w:lang w:eastAsia="zh-CN"/>
        </w:rPr>
      </w:pPr>
    </w:p>
    <w:p w14:paraId="69BAC41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2F99ACEF"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07740641"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75DE238A" w:rsidR="00C45907" w:rsidRDefault="00C45907" w:rsidP="006F1F81">
      <w:pPr>
        <w:rPr>
          <w:noProof/>
          <w:lang w:eastAsia="zh-CN"/>
        </w:rPr>
      </w:pPr>
    </w:p>
    <w:p w14:paraId="315B6C78" w14:textId="77777777" w:rsidR="007C5748" w:rsidRPr="00F95B02" w:rsidRDefault="007C5748" w:rsidP="007C5748">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4</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620"/>
        <w:gridCol w:w="1620"/>
        <w:gridCol w:w="1620"/>
      </w:tblGrid>
      <w:tr w:rsidR="007C5748" w:rsidRPr="00F95B02" w14:paraId="4CA5BD6A" w14:textId="77777777" w:rsidTr="001A6C5F">
        <w:trPr>
          <w:cantSplit/>
          <w:jc w:val="center"/>
        </w:trPr>
        <w:tc>
          <w:tcPr>
            <w:tcW w:w="4315" w:type="dxa"/>
          </w:tcPr>
          <w:p w14:paraId="1B5D103D" w14:textId="77777777" w:rsidR="007C5748" w:rsidRPr="00F95B02" w:rsidRDefault="007C5748" w:rsidP="001A6C5F">
            <w:pPr>
              <w:pStyle w:val="TAH"/>
            </w:pPr>
            <w:r w:rsidRPr="00F95B02">
              <w:t>Reference channel</w:t>
            </w:r>
          </w:p>
        </w:tc>
        <w:tc>
          <w:tcPr>
            <w:tcW w:w="1620" w:type="dxa"/>
          </w:tcPr>
          <w:p w14:paraId="5C44A310" w14:textId="77777777" w:rsidR="007C5748" w:rsidRPr="00F95B02" w:rsidRDefault="007C5748" w:rsidP="001A6C5F">
            <w:pPr>
              <w:pStyle w:val="TAH"/>
              <w:rPr>
                <w:lang w:eastAsia="zh-CN"/>
              </w:rPr>
            </w:pPr>
            <w:r w:rsidRPr="00F95B02">
              <w:rPr>
                <w:lang w:eastAsia="zh-CN"/>
              </w:rPr>
              <w:t>G-FR2-A5-</w:t>
            </w:r>
            <w:r>
              <w:rPr>
                <w:lang w:eastAsia="zh-CN"/>
              </w:rPr>
              <w:t>11</w:t>
            </w:r>
          </w:p>
        </w:tc>
        <w:tc>
          <w:tcPr>
            <w:tcW w:w="1620" w:type="dxa"/>
          </w:tcPr>
          <w:p w14:paraId="503091C6" w14:textId="77777777" w:rsidR="007C5748" w:rsidRPr="00F95B02" w:rsidRDefault="007C5748" w:rsidP="001A6C5F">
            <w:pPr>
              <w:pStyle w:val="TAH"/>
              <w:rPr>
                <w:lang w:eastAsia="zh-CN"/>
              </w:rPr>
            </w:pPr>
            <w:r w:rsidRPr="00F95B02">
              <w:rPr>
                <w:lang w:eastAsia="zh-CN"/>
              </w:rPr>
              <w:t>G-FR2-A5-</w:t>
            </w:r>
            <w:r>
              <w:rPr>
                <w:lang w:eastAsia="zh-CN"/>
              </w:rPr>
              <w:t>12</w:t>
            </w:r>
          </w:p>
        </w:tc>
        <w:tc>
          <w:tcPr>
            <w:tcW w:w="1620" w:type="dxa"/>
          </w:tcPr>
          <w:p w14:paraId="72554785" w14:textId="77777777" w:rsidR="007C5748" w:rsidRPr="00F95B02" w:rsidRDefault="007C5748" w:rsidP="001A6C5F">
            <w:pPr>
              <w:pStyle w:val="TAH"/>
            </w:pPr>
            <w:r w:rsidRPr="00F95B02">
              <w:rPr>
                <w:lang w:eastAsia="zh-CN"/>
              </w:rPr>
              <w:t>G-FR2-A5-</w:t>
            </w:r>
            <w:r>
              <w:rPr>
                <w:lang w:eastAsia="zh-CN"/>
              </w:rPr>
              <w:t>13</w:t>
            </w:r>
          </w:p>
        </w:tc>
      </w:tr>
      <w:tr w:rsidR="007C5748" w:rsidRPr="00F95B02" w14:paraId="1FD2CFA4" w14:textId="77777777" w:rsidTr="001A6C5F">
        <w:trPr>
          <w:cantSplit/>
          <w:jc w:val="center"/>
        </w:trPr>
        <w:tc>
          <w:tcPr>
            <w:tcW w:w="4315" w:type="dxa"/>
          </w:tcPr>
          <w:p w14:paraId="0D606E57" w14:textId="77777777" w:rsidR="007C5748" w:rsidRPr="00F95B02" w:rsidRDefault="007C5748" w:rsidP="001A6C5F">
            <w:pPr>
              <w:pStyle w:val="TAC"/>
              <w:rPr>
                <w:lang w:eastAsia="zh-CN"/>
              </w:rPr>
            </w:pPr>
            <w:r w:rsidRPr="00F95B02">
              <w:rPr>
                <w:lang w:eastAsia="zh-CN"/>
              </w:rPr>
              <w:t>Subcarrier spacing [kHz]</w:t>
            </w:r>
          </w:p>
        </w:tc>
        <w:tc>
          <w:tcPr>
            <w:tcW w:w="1620" w:type="dxa"/>
          </w:tcPr>
          <w:p w14:paraId="4775C97C" w14:textId="77777777" w:rsidR="007C5748" w:rsidRDefault="007C5748" w:rsidP="001A6C5F">
            <w:pPr>
              <w:pStyle w:val="TAC"/>
              <w:rPr>
                <w:lang w:eastAsia="zh-CN"/>
              </w:rPr>
            </w:pPr>
            <w:r w:rsidRPr="00F95B02">
              <w:rPr>
                <w:lang w:eastAsia="zh-CN"/>
              </w:rPr>
              <w:t>120</w:t>
            </w:r>
          </w:p>
        </w:tc>
        <w:tc>
          <w:tcPr>
            <w:tcW w:w="1620" w:type="dxa"/>
          </w:tcPr>
          <w:p w14:paraId="0CBF77A3" w14:textId="77777777" w:rsidR="007C5748" w:rsidRDefault="007C5748" w:rsidP="001A6C5F">
            <w:pPr>
              <w:pStyle w:val="TAC"/>
              <w:rPr>
                <w:lang w:eastAsia="zh-CN"/>
              </w:rPr>
            </w:pPr>
            <w:r w:rsidRPr="00F95B02">
              <w:rPr>
                <w:lang w:eastAsia="zh-CN"/>
              </w:rPr>
              <w:t>120</w:t>
            </w:r>
          </w:p>
        </w:tc>
        <w:tc>
          <w:tcPr>
            <w:tcW w:w="1620" w:type="dxa"/>
          </w:tcPr>
          <w:p w14:paraId="285D56AC" w14:textId="77777777" w:rsidR="007C5748" w:rsidRPr="00F95B02" w:rsidRDefault="007C5748" w:rsidP="001A6C5F">
            <w:pPr>
              <w:pStyle w:val="TAC"/>
            </w:pPr>
            <w:r>
              <w:rPr>
                <w:lang w:eastAsia="zh-CN"/>
              </w:rPr>
              <w:t>48</w:t>
            </w:r>
            <w:r w:rsidRPr="00F95B02">
              <w:rPr>
                <w:lang w:eastAsia="zh-CN"/>
              </w:rPr>
              <w:t>0</w:t>
            </w:r>
          </w:p>
        </w:tc>
      </w:tr>
      <w:tr w:rsidR="007C5748" w:rsidRPr="00F95B02" w14:paraId="5E3DEC12" w14:textId="77777777" w:rsidTr="001A6C5F">
        <w:trPr>
          <w:cantSplit/>
          <w:jc w:val="center"/>
        </w:trPr>
        <w:tc>
          <w:tcPr>
            <w:tcW w:w="4315" w:type="dxa"/>
          </w:tcPr>
          <w:p w14:paraId="7574812B" w14:textId="77777777" w:rsidR="007C5748" w:rsidRPr="00F95B02" w:rsidRDefault="007C5748" w:rsidP="001A6C5F">
            <w:pPr>
              <w:pStyle w:val="TAC"/>
            </w:pPr>
            <w:r w:rsidRPr="00F95B02">
              <w:t>Allocated resource blocks</w:t>
            </w:r>
          </w:p>
        </w:tc>
        <w:tc>
          <w:tcPr>
            <w:tcW w:w="1620" w:type="dxa"/>
          </w:tcPr>
          <w:p w14:paraId="118C507A" w14:textId="77777777" w:rsidR="007C5748" w:rsidRDefault="007C5748" w:rsidP="001A6C5F">
            <w:pPr>
              <w:pStyle w:val="TAC"/>
              <w:rPr>
                <w:rFonts w:eastAsia="Yu Mincho"/>
              </w:rPr>
            </w:pPr>
            <w:r w:rsidRPr="00F95B02">
              <w:rPr>
                <w:rFonts w:eastAsia="Yu Mincho"/>
              </w:rPr>
              <w:t>66</w:t>
            </w:r>
          </w:p>
        </w:tc>
        <w:tc>
          <w:tcPr>
            <w:tcW w:w="1620" w:type="dxa"/>
          </w:tcPr>
          <w:p w14:paraId="4EF8038E" w14:textId="15B0E4F2" w:rsidR="007C5748" w:rsidRDefault="00906C8F" w:rsidP="001A6C5F">
            <w:pPr>
              <w:pStyle w:val="TAC"/>
              <w:rPr>
                <w:rFonts w:eastAsia="Yu Mincho"/>
              </w:rPr>
            </w:pPr>
            <w:r>
              <w:rPr>
                <w:rFonts w:eastAsia="Yu Mincho"/>
              </w:rPr>
              <w:t>264</w:t>
            </w:r>
          </w:p>
        </w:tc>
        <w:tc>
          <w:tcPr>
            <w:tcW w:w="1620" w:type="dxa"/>
          </w:tcPr>
          <w:p w14:paraId="1BAD3102" w14:textId="77777777" w:rsidR="007C5748" w:rsidRPr="00F95B02" w:rsidRDefault="007C5748" w:rsidP="001A6C5F">
            <w:pPr>
              <w:pStyle w:val="TAC"/>
              <w:rPr>
                <w:rFonts w:eastAsia="Yu Mincho"/>
              </w:rPr>
            </w:pPr>
            <w:r>
              <w:rPr>
                <w:rFonts w:eastAsia="Yu Mincho"/>
              </w:rPr>
              <w:t>66</w:t>
            </w:r>
          </w:p>
        </w:tc>
      </w:tr>
      <w:tr w:rsidR="007C5748" w:rsidRPr="00F95B02" w14:paraId="3130CB9A" w14:textId="77777777" w:rsidTr="001A6C5F">
        <w:trPr>
          <w:cantSplit/>
          <w:jc w:val="center"/>
        </w:trPr>
        <w:tc>
          <w:tcPr>
            <w:tcW w:w="4315" w:type="dxa"/>
          </w:tcPr>
          <w:p w14:paraId="08966049" w14:textId="77777777" w:rsidR="007C5748" w:rsidRPr="00F95B02" w:rsidRDefault="007C574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620" w:type="dxa"/>
          </w:tcPr>
          <w:p w14:paraId="0BF879A9" w14:textId="77777777" w:rsidR="007C5748" w:rsidRDefault="007C5748" w:rsidP="001A6C5F">
            <w:pPr>
              <w:pStyle w:val="TAC"/>
              <w:rPr>
                <w:lang w:eastAsia="zh-CN"/>
              </w:rPr>
            </w:pPr>
            <w:r w:rsidRPr="00F95B02">
              <w:rPr>
                <w:lang w:eastAsia="zh-CN"/>
              </w:rPr>
              <w:t>8</w:t>
            </w:r>
          </w:p>
        </w:tc>
        <w:tc>
          <w:tcPr>
            <w:tcW w:w="1620" w:type="dxa"/>
          </w:tcPr>
          <w:p w14:paraId="565FF128" w14:textId="77777777" w:rsidR="007C5748" w:rsidRDefault="007C5748" w:rsidP="001A6C5F">
            <w:pPr>
              <w:pStyle w:val="TAC"/>
              <w:rPr>
                <w:lang w:eastAsia="zh-CN"/>
              </w:rPr>
            </w:pPr>
            <w:r w:rsidRPr="00F95B02">
              <w:rPr>
                <w:lang w:eastAsia="zh-CN"/>
              </w:rPr>
              <w:t>8</w:t>
            </w:r>
          </w:p>
        </w:tc>
        <w:tc>
          <w:tcPr>
            <w:tcW w:w="1620" w:type="dxa"/>
          </w:tcPr>
          <w:p w14:paraId="39B35E2E" w14:textId="77777777" w:rsidR="007C5748" w:rsidRPr="00F95B02" w:rsidRDefault="007C5748" w:rsidP="001A6C5F">
            <w:pPr>
              <w:pStyle w:val="TAC"/>
              <w:rPr>
                <w:lang w:eastAsia="zh-CN"/>
              </w:rPr>
            </w:pPr>
            <w:r>
              <w:rPr>
                <w:lang w:eastAsia="zh-CN"/>
              </w:rPr>
              <w:t>8</w:t>
            </w:r>
          </w:p>
        </w:tc>
      </w:tr>
      <w:tr w:rsidR="007C5748" w:rsidRPr="00F95B02" w14:paraId="47480FB2" w14:textId="77777777" w:rsidTr="001A6C5F">
        <w:trPr>
          <w:cantSplit/>
          <w:jc w:val="center"/>
        </w:trPr>
        <w:tc>
          <w:tcPr>
            <w:tcW w:w="4315" w:type="dxa"/>
          </w:tcPr>
          <w:p w14:paraId="37FF91F6" w14:textId="77777777" w:rsidR="007C5748" w:rsidRPr="00F95B02" w:rsidRDefault="007C5748" w:rsidP="001A6C5F">
            <w:pPr>
              <w:pStyle w:val="TAC"/>
            </w:pPr>
            <w:r w:rsidRPr="00F95B02">
              <w:t>Modulation</w:t>
            </w:r>
          </w:p>
        </w:tc>
        <w:tc>
          <w:tcPr>
            <w:tcW w:w="1620" w:type="dxa"/>
          </w:tcPr>
          <w:p w14:paraId="628F5AFD" w14:textId="77777777" w:rsidR="007C5748" w:rsidRPr="00F95B02" w:rsidRDefault="007C5748" w:rsidP="001A6C5F">
            <w:pPr>
              <w:pStyle w:val="TAC"/>
              <w:rPr>
                <w:lang w:eastAsia="zh-CN"/>
              </w:rPr>
            </w:pPr>
            <w:r w:rsidRPr="00F95B02">
              <w:rPr>
                <w:lang w:eastAsia="zh-CN"/>
              </w:rPr>
              <w:t>64QAM</w:t>
            </w:r>
          </w:p>
        </w:tc>
        <w:tc>
          <w:tcPr>
            <w:tcW w:w="1620" w:type="dxa"/>
          </w:tcPr>
          <w:p w14:paraId="30A286D6" w14:textId="77777777" w:rsidR="007C5748" w:rsidRPr="00F95B02" w:rsidRDefault="007C5748" w:rsidP="001A6C5F">
            <w:pPr>
              <w:pStyle w:val="TAC"/>
              <w:rPr>
                <w:lang w:eastAsia="zh-CN"/>
              </w:rPr>
            </w:pPr>
            <w:r w:rsidRPr="00F95B02">
              <w:rPr>
                <w:lang w:eastAsia="zh-CN"/>
              </w:rPr>
              <w:t>64QAM</w:t>
            </w:r>
          </w:p>
        </w:tc>
        <w:tc>
          <w:tcPr>
            <w:tcW w:w="1620" w:type="dxa"/>
          </w:tcPr>
          <w:p w14:paraId="661B7AEF" w14:textId="77777777" w:rsidR="007C5748" w:rsidRPr="00F95B02" w:rsidRDefault="007C5748" w:rsidP="001A6C5F">
            <w:pPr>
              <w:pStyle w:val="TAC"/>
              <w:rPr>
                <w:lang w:eastAsia="zh-CN"/>
              </w:rPr>
            </w:pPr>
            <w:r w:rsidRPr="00F95B02">
              <w:rPr>
                <w:lang w:eastAsia="zh-CN"/>
              </w:rPr>
              <w:t>64QAM</w:t>
            </w:r>
          </w:p>
        </w:tc>
      </w:tr>
      <w:tr w:rsidR="007C5748" w:rsidRPr="00F95B02" w14:paraId="739018B2" w14:textId="77777777" w:rsidTr="001A6C5F">
        <w:trPr>
          <w:cantSplit/>
          <w:jc w:val="center"/>
        </w:trPr>
        <w:tc>
          <w:tcPr>
            <w:tcW w:w="4315" w:type="dxa"/>
          </w:tcPr>
          <w:p w14:paraId="328EF695" w14:textId="77777777" w:rsidR="007C5748" w:rsidRPr="00F95B02" w:rsidRDefault="007C5748" w:rsidP="001A6C5F">
            <w:pPr>
              <w:pStyle w:val="TAC"/>
            </w:pPr>
            <w:r w:rsidRPr="00F95B02">
              <w:t>Code rate</w:t>
            </w:r>
            <w:r w:rsidRPr="00F95B02">
              <w:rPr>
                <w:lang w:eastAsia="zh-CN"/>
              </w:rPr>
              <w:t xml:space="preserve"> (Note 2)</w:t>
            </w:r>
          </w:p>
        </w:tc>
        <w:tc>
          <w:tcPr>
            <w:tcW w:w="1620" w:type="dxa"/>
          </w:tcPr>
          <w:p w14:paraId="31968094"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75CF8E6C"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3697AB36" w14:textId="77777777" w:rsidR="007C5748" w:rsidRPr="00F95B02" w:rsidRDefault="007C5748" w:rsidP="001A6C5F">
            <w:pPr>
              <w:pStyle w:val="TAC"/>
              <w:rPr>
                <w:lang w:eastAsia="zh-CN"/>
              </w:rPr>
            </w:pPr>
            <w:r w:rsidRPr="00F95B02">
              <w:rPr>
                <w:rFonts w:eastAsia="Malgun Gothic"/>
              </w:rPr>
              <w:t>567/1024</w:t>
            </w:r>
          </w:p>
        </w:tc>
      </w:tr>
      <w:tr w:rsidR="007C5748" w:rsidRPr="00F95B02" w14:paraId="148E46EC" w14:textId="77777777" w:rsidTr="001A6C5F">
        <w:trPr>
          <w:cantSplit/>
          <w:jc w:val="center"/>
        </w:trPr>
        <w:tc>
          <w:tcPr>
            <w:tcW w:w="4315" w:type="dxa"/>
          </w:tcPr>
          <w:p w14:paraId="7A105BF2" w14:textId="77777777" w:rsidR="007C5748" w:rsidRPr="00F95B02" w:rsidRDefault="007C5748" w:rsidP="001A6C5F">
            <w:pPr>
              <w:pStyle w:val="TAC"/>
            </w:pPr>
            <w:r w:rsidRPr="00F95B02">
              <w:t>Payload size (bits)</w:t>
            </w:r>
          </w:p>
        </w:tc>
        <w:tc>
          <w:tcPr>
            <w:tcW w:w="1620" w:type="dxa"/>
            <w:vAlign w:val="center"/>
          </w:tcPr>
          <w:p w14:paraId="60A459B5" w14:textId="77777777" w:rsidR="007C5748" w:rsidRPr="00F95B02" w:rsidRDefault="007C5748" w:rsidP="001A6C5F">
            <w:pPr>
              <w:pStyle w:val="TAC"/>
            </w:pPr>
            <w:r w:rsidRPr="00F95B02">
              <w:t>21000</w:t>
            </w:r>
          </w:p>
        </w:tc>
        <w:tc>
          <w:tcPr>
            <w:tcW w:w="1620" w:type="dxa"/>
          </w:tcPr>
          <w:p w14:paraId="1C126C44" w14:textId="77777777" w:rsidR="007C5748" w:rsidRPr="00F95B02" w:rsidRDefault="007C5748" w:rsidP="001A6C5F">
            <w:pPr>
              <w:pStyle w:val="TAC"/>
            </w:pPr>
            <w:r>
              <w:t>83976</w:t>
            </w:r>
          </w:p>
        </w:tc>
        <w:tc>
          <w:tcPr>
            <w:tcW w:w="1620" w:type="dxa"/>
            <w:vAlign w:val="center"/>
          </w:tcPr>
          <w:p w14:paraId="09D03BAE" w14:textId="77777777" w:rsidR="007C5748" w:rsidRPr="00F95B02" w:rsidRDefault="007C5748" w:rsidP="001A6C5F">
            <w:pPr>
              <w:pStyle w:val="TAC"/>
            </w:pPr>
            <w:r w:rsidRPr="00F95B02">
              <w:t>21000</w:t>
            </w:r>
          </w:p>
        </w:tc>
      </w:tr>
      <w:tr w:rsidR="007C5748" w:rsidRPr="00F95B02" w14:paraId="0DF1056D" w14:textId="77777777" w:rsidTr="001A6C5F">
        <w:trPr>
          <w:cantSplit/>
          <w:jc w:val="center"/>
        </w:trPr>
        <w:tc>
          <w:tcPr>
            <w:tcW w:w="4315" w:type="dxa"/>
          </w:tcPr>
          <w:p w14:paraId="314394DE" w14:textId="77777777" w:rsidR="007C5748" w:rsidRPr="00F95B02" w:rsidRDefault="007C5748" w:rsidP="001A6C5F">
            <w:pPr>
              <w:pStyle w:val="TAC"/>
              <w:rPr>
                <w:szCs w:val="22"/>
              </w:rPr>
            </w:pPr>
            <w:r w:rsidRPr="00F95B02">
              <w:rPr>
                <w:szCs w:val="22"/>
              </w:rPr>
              <w:t>Transport block CRC (bits)</w:t>
            </w:r>
          </w:p>
        </w:tc>
        <w:tc>
          <w:tcPr>
            <w:tcW w:w="1620" w:type="dxa"/>
          </w:tcPr>
          <w:p w14:paraId="08B2C6EB" w14:textId="77777777" w:rsidR="007C5748" w:rsidRPr="00F95B02" w:rsidRDefault="007C5748" w:rsidP="001A6C5F">
            <w:pPr>
              <w:pStyle w:val="TAC"/>
            </w:pPr>
            <w:r w:rsidRPr="00F95B02">
              <w:t>24</w:t>
            </w:r>
          </w:p>
        </w:tc>
        <w:tc>
          <w:tcPr>
            <w:tcW w:w="1620" w:type="dxa"/>
          </w:tcPr>
          <w:p w14:paraId="4D85D6AC" w14:textId="77777777" w:rsidR="007C5748" w:rsidRPr="00F95B02" w:rsidRDefault="007C5748" w:rsidP="001A6C5F">
            <w:pPr>
              <w:pStyle w:val="TAC"/>
            </w:pPr>
            <w:r>
              <w:t>24</w:t>
            </w:r>
          </w:p>
        </w:tc>
        <w:tc>
          <w:tcPr>
            <w:tcW w:w="1620" w:type="dxa"/>
          </w:tcPr>
          <w:p w14:paraId="22897242" w14:textId="77777777" w:rsidR="007C5748" w:rsidRPr="00F95B02" w:rsidRDefault="007C5748" w:rsidP="001A6C5F">
            <w:pPr>
              <w:pStyle w:val="TAC"/>
            </w:pPr>
            <w:r w:rsidRPr="00F95B02">
              <w:t>24</w:t>
            </w:r>
          </w:p>
        </w:tc>
      </w:tr>
      <w:tr w:rsidR="007C5748" w:rsidRPr="00F95B02" w14:paraId="0D1C2B39" w14:textId="77777777" w:rsidTr="001A6C5F">
        <w:trPr>
          <w:cantSplit/>
          <w:jc w:val="center"/>
        </w:trPr>
        <w:tc>
          <w:tcPr>
            <w:tcW w:w="4315" w:type="dxa"/>
          </w:tcPr>
          <w:p w14:paraId="7269E9F5" w14:textId="77777777" w:rsidR="007C5748" w:rsidRPr="00F95B02" w:rsidRDefault="007C5748" w:rsidP="001A6C5F">
            <w:pPr>
              <w:pStyle w:val="TAC"/>
            </w:pPr>
            <w:r w:rsidRPr="00F95B02">
              <w:t>Code block CRC size (bits)</w:t>
            </w:r>
          </w:p>
        </w:tc>
        <w:tc>
          <w:tcPr>
            <w:tcW w:w="1620" w:type="dxa"/>
          </w:tcPr>
          <w:p w14:paraId="64414128" w14:textId="77777777" w:rsidR="007C5748" w:rsidRPr="00F95B02" w:rsidRDefault="007C5748" w:rsidP="001A6C5F">
            <w:pPr>
              <w:pStyle w:val="TAC"/>
            </w:pPr>
            <w:r w:rsidRPr="00F95B02">
              <w:t>24</w:t>
            </w:r>
          </w:p>
        </w:tc>
        <w:tc>
          <w:tcPr>
            <w:tcW w:w="1620" w:type="dxa"/>
          </w:tcPr>
          <w:p w14:paraId="366D7DC3" w14:textId="77777777" w:rsidR="007C5748" w:rsidRPr="00F95B02" w:rsidRDefault="007C5748" w:rsidP="001A6C5F">
            <w:pPr>
              <w:pStyle w:val="TAC"/>
            </w:pPr>
            <w:r>
              <w:t>24</w:t>
            </w:r>
          </w:p>
        </w:tc>
        <w:tc>
          <w:tcPr>
            <w:tcW w:w="1620" w:type="dxa"/>
          </w:tcPr>
          <w:p w14:paraId="217E80B4" w14:textId="77777777" w:rsidR="007C5748" w:rsidRPr="00F95B02" w:rsidRDefault="007C5748" w:rsidP="001A6C5F">
            <w:pPr>
              <w:pStyle w:val="TAC"/>
            </w:pPr>
            <w:r w:rsidRPr="00F95B02">
              <w:t>24</w:t>
            </w:r>
          </w:p>
        </w:tc>
      </w:tr>
      <w:tr w:rsidR="007C5748" w:rsidRPr="00F95B02" w14:paraId="557EC696" w14:textId="77777777" w:rsidTr="001A6C5F">
        <w:trPr>
          <w:cantSplit/>
          <w:jc w:val="center"/>
        </w:trPr>
        <w:tc>
          <w:tcPr>
            <w:tcW w:w="4315" w:type="dxa"/>
          </w:tcPr>
          <w:p w14:paraId="0CB2D52B" w14:textId="77777777" w:rsidR="007C5748" w:rsidRPr="00F95B02" w:rsidRDefault="007C5748" w:rsidP="001A6C5F">
            <w:pPr>
              <w:pStyle w:val="TAC"/>
            </w:pPr>
            <w:r w:rsidRPr="00F95B02">
              <w:t>Number of code blocks - C</w:t>
            </w:r>
          </w:p>
        </w:tc>
        <w:tc>
          <w:tcPr>
            <w:tcW w:w="1620" w:type="dxa"/>
            <w:vAlign w:val="center"/>
          </w:tcPr>
          <w:p w14:paraId="43A89396" w14:textId="77777777" w:rsidR="007C5748" w:rsidRPr="00F95B02" w:rsidRDefault="007C5748" w:rsidP="001A6C5F">
            <w:pPr>
              <w:pStyle w:val="TAC"/>
            </w:pPr>
            <w:r w:rsidRPr="00F95B02">
              <w:t>3</w:t>
            </w:r>
          </w:p>
        </w:tc>
        <w:tc>
          <w:tcPr>
            <w:tcW w:w="1620" w:type="dxa"/>
          </w:tcPr>
          <w:p w14:paraId="3532A77A" w14:textId="77777777" w:rsidR="007C5748" w:rsidRPr="00F95B02" w:rsidRDefault="007C5748" w:rsidP="001A6C5F">
            <w:pPr>
              <w:pStyle w:val="TAC"/>
            </w:pPr>
            <w:r>
              <w:t>10</w:t>
            </w:r>
          </w:p>
        </w:tc>
        <w:tc>
          <w:tcPr>
            <w:tcW w:w="1620" w:type="dxa"/>
            <w:vAlign w:val="center"/>
          </w:tcPr>
          <w:p w14:paraId="734FBFD2" w14:textId="77777777" w:rsidR="007C5748" w:rsidRPr="00F95B02" w:rsidRDefault="007C5748" w:rsidP="001A6C5F">
            <w:pPr>
              <w:pStyle w:val="TAC"/>
            </w:pPr>
            <w:r w:rsidRPr="00F95B02">
              <w:t>3</w:t>
            </w:r>
          </w:p>
        </w:tc>
      </w:tr>
      <w:tr w:rsidR="007C5748" w:rsidRPr="00F95B02" w14:paraId="4FBB9989" w14:textId="77777777" w:rsidTr="001A6C5F">
        <w:trPr>
          <w:cantSplit/>
          <w:jc w:val="center"/>
        </w:trPr>
        <w:tc>
          <w:tcPr>
            <w:tcW w:w="4315" w:type="dxa"/>
          </w:tcPr>
          <w:p w14:paraId="7B954686" w14:textId="77777777" w:rsidR="007C5748" w:rsidRPr="00F95B02" w:rsidRDefault="007C574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620" w:type="dxa"/>
            <w:vAlign w:val="center"/>
          </w:tcPr>
          <w:p w14:paraId="28BF814F" w14:textId="77777777" w:rsidR="007C5748" w:rsidRPr="00F95B02" w:rsidRDefault="007C5748" w:rsidP="001A6C5F">
            <w:pPr>
              <w:pStyle w:val="TAC"/>
              <w:rPr>
                <w:lang w:eastAsia="zh-CN"/>
              </w:rPr>
            </w:pPr>
            <w:r w:rsidRPr="00F95B02">
              <w:rPr>
                <w:lang w:eastAsia="zh-CN"/>
              </w:rPr>
              <w:t>7032</w:t>
            </w:r>
          </w:p>
        </w:tc>
        <w:tc>
          <w:tcPr>
            <w:tcW w:w="1620" w:type="dxa"/>
          </w:tcPr>
          <w:p w14:paraId="55D08CA3" w14:textId="77777777" w:rsidR="007C5748" w:rsidRPr="00F95B02" w:rsidRDefault="007C5748" w:rsidP="001A6C5F">
            <w:pPr>
              <w:pStyle w:val="TAC"/>
              <w:rPr>
                <w:lang w:eastAsia="zh-CN"/>
              </w:rPr>
            </w:pPr>
            <w:r>
              <w:rPr>
                <w:lang w:eastAsia="zh-CN"/>
              </w:rPr>
              <w:t>8424</w:t>
            </w:r>
          </w:p>
        </w:tc>
        <w:tc>
          <w:tcPr>
            <w:tcW w:w="1620" w:type="dxa"/>
            <w:vAlign w:val="center"/>
          </w:tcPr>
          <w:p w14:paraId="3CB03A5B" w14:textId="77777777" w:rsidR="007C5748" w:rsidRPr="00F95B02" w:rsidRDefault="007C5748" w:rsidP="001A6C5F">
            <w:pPr>
              <w:pStyle w:val="TAC"/>
              <w:rPr>
                <w:lang w:eastAsia="zh-CN"/>
              </w:rPr>
            </w:pPr>
            <w:r w:rsidRPr="00F95B02">
              <w:rPr>
                <w:lang w:eastAsia="zh-CN"/>
              </w:rPr>
              <w:t>7032</w:t>
            </w:r>
          </w:p>
        </w:tc>
      </w:tr>
      <w:tr w:rsidR="007C5748" w:rsidRPr="00F95B02" w14:paraId="0843AE8B"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AFE0CDC" w14:textId="77777777" w:rsidR="007C5748" w:rsidRPr="00F95B02" w:rsidRDefault="007C5748" w:rsidP="001A6C5F">
            <w:pPr>
              <w:pStyle w:val="TAC"/>
              <w:rPr>
                <w:lang w:eastAsia="zh-CN"/>
              </w:rPr>
            </w:pPr>
            <w:r>
              <w:t xml:space="preserve">Total number of bits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vAlign w:val="center"/>
          </w:tcPr>
          <w:p w14:paraId="2F4049EF" w14:textId="77777777" w:rsidR="007C5748" w:rsidRDefault="007C5748" w:rsidP="001A6C5F">
            <w:pPr>
              <w:pStyle w:val="TAC"/>
            </w:pPr>
            <w:r>
              <w:t>38016</w:t>
            </w:r>
          </w:p>
        </w:tc>
        <w:tc>
          <w:tcPr>
            <w:tcW w:w="1620" w:type="dxa"/>
            <w:tcBorders>
              <w:top w:val="single" w:sz="4" w:space="0" w:color="auto"/>
              <w:left w:val="single" w:sz="4" w:space="0" w:color="auto"/>
              <w:bottom w:val="single" w:sz="4" w:space="0" w:color="auto"/>
              <w:right w:val="single" w:sz="4" w:space="0" w:color="auto"/>
            </w:tcBorders>
          </w:tcPr>
          <w:p w14:paraId="506132F6" w14:textId="77777777" w:rsidR="007C5748" w:rsidRDefault="007C5748" w:rsidP="001A6C5F">
            <w:pPr>
              <w:pStyle w:val="TAC"/>
            </w:pPr>
            <w:r>
              <w:t>152064</w:t>
            </w:r>
          </w:p>
        </w:tc>
        <w:tc>
          <w:tcPr>
            <w:tcW w:w="1620" w:type="dxa"/>
            <w:tcBorders>
              <w:top w:val="single" w:sz="4" w:space="0" w:color="auto"/>
              <w:left w:val="single" w:sz="4" w:space="0" w:color="auto"/>
              <w:bottom w:val="single" w:sz="4" w:space="0" w:color="auto"/>
              <w:right w:val="single" w:sz="4" w:space="0" w:color="auto"/>
            </w:tcBorders>
            <w:vAlign w:val="center"/>
          </w:tcPr>
          <w:p w14:paraId="3BECD8BD" w14:textId="77777777" w:rsidR="007C5748" w:rsidRPr="00F95B02" w:rsidRDefault="007C5748" w:rsidP="001A6C5F">
            <w:pPr>
              <w:pStyle w:val="TAC"/>
            </w:pPr>
            <w:r>
              <w:t>38016</w:t>
            </w:r>
          </w:p>
        </w:tc>
      </w:tr>
      <w:tr w:rsidR="007C5748" w:rsidRPr="00F95B02" w14:paraId="655044F7"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278BC2D8" w14:textId="77777777" w:rsidR="007C5748" w:rsidRPr="00F95B02" w:rsidRDefault="007C5748" w:rsidP="001A6C5F">
            <w:pPr>
              <w:pStyle w:val="TAC"/>
            </w:pPr>
            <w:r w:rsidRPr="00C6449B">
              <w:t xml:space="preserve">Total number of bits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vAlign w:val="center"/>
          </w:tcPr>
          <w:p w14:paraId="37BEA2B9" w14:textId="77777777" w:rsidR="007C5748" w:rsidRDefault="007C5748" w:rsidP="001A6C5F">
            <w:pPr>
              <w:pStyle w:val="TAC"/>
              <w:rPr>
                <w:lang w:eastAsia="zh-CN"/>
              </w:rPr>
            </w:pPr>
            <w:r>
              <w:rPr>
                <w:rFonts w:hint="eastAsia"/>
                <w:lang w:eastAsia="zh-CN"/>
              </w:rPr>
              <w:t>3</w:t>
            </w:r>
            <w:r>
              <w:rPr>
                <w:lang w:eastAsia="zh-CN"/>
              </w:rPr>
              <w:t>6432</w:t>
            </w:r>
          </w:p>
        </w:tc>
        <w:tc>
          <w:tcPr>
            <w:tcW w:w="1620" w:type="dxa"/>
            <w:tcBorders>
              <w:top w:val="single" w:sz="4" w:space="0" w:color="auto"/>
              <w:left w:val="single" w:sz="4" w:space="0" w:color="auto"/>
              <w:bottom w:val="single" w:sz="4" w:space="0" w:color="auto"/>
              <w:right w:val="single" w:sz="4" w:space="0" w:color="auto"/>
            </w:tcBorders>
          </w:tcPr>
          <w:p w14:paraId="27756D46" w14:textId="77777777" w:rsidR="007C5748" w:rsidRDefault="007C5748" w:rsidP="001A6C5F">
            <w:pPr>
              <w:pStyle w:val="TAC"/>
              <w:rPr>
                <w:lang w:eastAsia="zh-CN"/>
              </w:rPr>
            </w:pPr>
            <w:r>
              <w:rPr>
                <w:lang w:eastAsia="zh-CN"/>
              </w:rPr>
              <w:t>145728</w:t>
            </w:r>
          </w:p>
        </w:tc>
        <w:tc>
          <w:tcPr>
            <w:tcW w:w="1620" w:type="dxa"/>
            <w:tcBorders>
              <w:top w:val="single" w:sz="4" w:space="0" w:color="auto"/>
              <w:left w:val="single" w:sz="4" w:space="0" w:color="auto"/>
              <w:bottom w:val="single" w:sz="4" w:space="0" w:color="auto"/>
              <w:right w:val="single" w:sz="4" w:space="0" w:color="auto"/>
            </w:tcBorders>
            <w:vAlign w:val="center"/>
          </w:tcPr>
          <w:p w14:paraId="5EEDD6A4" w14:textId="77777777" w:rsidR="007C5748" w:rsidRPr="00F95B02" w:rsidRDefault="007C5748" w:rsidP="001A6C5F">
            <w:pPr>
              <w:pStyle w:val="TAC"/>
            </w:pPr>
            <w:r>
              <w:rPr>
                <w:rFonts w:hint="eastAsia"/>
                <w:lang w:eastAsia="zh-CN"/>
              </w:rPr>
              <w:t>3</w:t>
            </w:r>
            <w:r>
              <w:rPr>
                <w:lang w:eastAsia="zh-CN"/>
              </w:rPr>
              <w:t>6432</w:t>
            </w:r>
          </w:p>
        </w:tc>
      </w:tr>
      <w:tr w:rsidR="007C5748" w:rsidRPr="00F95B02" w14:paraId="266ABA0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5372AD71" w14:textId="77777777" w:rsidR="007C5748" w:rsidRPr="00F95B02" w:rsidRDefault="007C5748" w:rsidP="001A6C5F">
            <w:pPr>
              <w:pStyle w:val="TAC"/>
              <w:rPr>
                <w:lang w:eastAsia="zh-CN"/>
              </w:rPr>
            </w:pPr>
            <w:r>
              <w:t xml:space="preserve">Total symbols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tcPr>
          <w:p w14:paraId="7174AF99" w14:textId="77777777" w:rsidR="007C5748" w:rsidRDefault="007C5748" w:rsidP="001A6C5F">
            <w:pPr>
              <w:pStyle w:val="TAC"/>
            </w:pPr>
            <w:r>
              <w:t>6336</w:t>
            </w:r>
          </w:p>
        </w:tc>
        <w:tc>
          <w:tcPr>
            <w:tcW w:w="1620" w:type="dxa"/>
            <w:tcBorders>
              <w:top w:val="single" w:sz="4" w:space="0" w:color="auto"/>
              <w:left w:val="single" w:sz="4" w:space="0" w:color="auto"/>
              <w:bottom w:val="single" w:sz="4" w:space="0" w:color="auto"/>
              <w:right w:val="single" w:sz="4" w:space="0" w:color="auto"/>
            </w:tcBorders>
          </w:tcPr>
          <w:p w14:paraId="248181D6" w14:textId="77777777" w:rsidR="007C5748" w:rsidRDefault="007C5748" w:rsidP="001A6C5F">
            <w:pPr>
              <w:pStyle w:val="TAC"/>
            </w:pPr>
            <w:r>
              <w:t>25344</w:t>
            </w:r>
          </w:p>
        </w:tc>
        <w:tc>
          <w:tcPr>
            <w:tcW w:w="1620" w:type="dxa"/>
            <w:tcBorders>
              <w:top w:val="single" w:sz="4" w:space="0" w:color="auto"/>
              <w:left w:val="single" w:sz="4" w:space="0" w:color="auto"/>
              <w:bottom w:val="single" w:sz="4" w:space="0" w:color="auto"/>
              <w:right w:val="single" w:sz="4" w:space="0" w:color="auto"/>
            </w:tcBorders>
          </w:tcPr>
          <w:p w14:paraId="175EAEF5" w14:textId="77777777" w:rsidR="007C5748" w:rsidRPr="00F95B02" w:rsidRDefault="007C5748" w:rsidP="001A6C5F">
            <w:pPr>
              <w:pStyle w:val="TAC"/>
            </w:pPr>
            <w:r>
              <w:t>6336</w:t>
            </w:r>
          </w:p>
        </w:tc>
      </w:tr>
      <w:tr w:rsidR="007C5748" w:rsidRPr="00F95B02" w14:paraId="7ABDF9F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76F9441" w14:textId="77777777" w:rsidR="007C5748" w:rsidRPr="00F95B02" w:rsidRDefault="007C5748" w:rsidP="001A6C5F">
            <w:pPr>
              <w:pStyle w:val="TAC"/>
            </w:pPr>
            <w:r w:rsidRPr="00C6449B">
              <w:t xml:space="preserve">Total symbols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tcPr>
          <w:p w14:paraId="3E97692A" w14:textId="77777777" w:rsidR="007C5748" w:rsidRDefault="007C5748" w:rsidP="001A6C5F">
            <w:pPr>
              <w:pStyle w:val="TAC"/>
              <w:rPr>
                <w:lang w:eastAsia="zh-CN"/>
              </w:rPr>
            </w:pPr>
            <w:r>
              <w:rPr>
                <w:rFonts w:hint="eastAsia"/>
                <w:lang w:eastAsia="zh-CN"/>
              </w:rPr>
              <w:t>6</w:t>
            </w:r>
            <w:r>
              <w:rPr>
                <w:lang w:eastAsia="zh-CN"/>
              </w:rPr>
              <w:t>072</w:t>
            </w:r>
          </w:p>
        </w:tc>
        <w:tc>
          <w:tcPr>
            <w:tcW w:w="1620" w:type="dxa"/>
            <w:tcBorders>
              <w:top w:val="single" w:sz="4" w:space="0" w:color="auto"/>
              <w:left w:val="single" w:sz="4" w:space="0" w:color="auto"/>
              <w:bottom w:val="single" w:sz="4" w:space="0" w:color="auto"/>
              <w:right w:val="single" w:sz="4" w:space="0" w:color="auto"/>
            </w:tcBorders>
          </w:tcPr>
          <w:p w14:paraId="51AA4B25" w14:textId="77777777" w:rsidR="007C5748" w:rsidRDefault="007C5748" w:rsidP="001A6C5F">
            <w:pPr>
              <w:pStyle w:val="TAC"/>
              <w:rPr>
                <w:lang w:eastAsia="zh-CN"/>
              </w:rPr>
            </w:pPr>
            <w:r>
              <w:rPr>
                <w:lang w:eastAsia="zh-CN"/>
              </w:rPr>
              <w:t>24288</w:t>
            </w:r>
          </w:p>
        </w:tc>
        <w:tc>
          <w:tcPr>
            <w:tcW w:w="1620" w:type="dxa"/>
            <w:tcBorders>
              <w:top w:val="single" w:sz="4" w:space="0" w:color="auto"/>
              <w:left w:val="single" w:sz="4" w:space="0" w:color="auto"/>
              <w:bottom w:val="single" w:sz="4" w:space="0" w:color="auto"/>
              <w:right w:val="single" w:sz="4" w:space="0" w:color="auto"/>
            </w:tcBorders>
          </w:tcPr>
          <w:p w14:paraId="0D11B0F2" w14:textId="77777777" w:rsidR="007C5748" w:rsidRPr="00F95B02" w:rsidRDefault="007C5748" w:rsidP="001A6C5F">
            <w:pPr>
              <w:pStyle w:val="TAC"/>
            </w:pPr>
            <w:r>
              <w:rPr>
                <w:rFonts w:hint="eastAsia"/>
                <w:lang w:eastAsia="zh-CN"/>
              </w:rPr>
              <w:t>6</w:t>
            </w:r>
            <w:r>
              <w:rPr>
                <w:lang w:eastAsia="zh-CN"/>
              </w:rPr>
              <w:t>072</w:t>
            </w:r>
          </w:p>
        </w:tc>
      </w:tr>
      <w:tr w:rsidR="007C5748" w:rsidRPr="00F95B02" w14:paraId="0454EAA2" w14:textId="77777777" w:rsidTr="001A6C5F">
        <w:trPr>
          <w:cantSplit/>
          <w:jc w:val="center"/>
        </w:trPr>
        <w:tc>
          <w:tcPr>
            <w:tcW w:w="9175" w:type="dxa"/>
            <w:gridSpan w:val="4"/>
          </w:tcPr>
          <w:p w14:paraId="652B98ED" w14:textId="77777777" w:rsidR="007C5748" w:rsidRPr="00F95B02" w:rsidRDefault="007C574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w:t>
            </w:r>
            <w:r>
              <w:t>38.211 [9]</w:t>
            </w:r>
            <w:r w:rsidRPr="00F95B02">
              <w:t>.</w:t>
            </w:r>
          </w:p>
          <w:p w14:paraId="5496A36C" w14:textId="77777777" w:rsidR="007C5748" w:rsidRDefault="007C574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32085295" w14:textId="77777777" w:rsidR="007C5748" w:rsidRPr="00F95B02" w:rsidRDefault="007C5748" w:rsidP="001A6C5F">
            <w:pPr>
              <w:pStyle w:val="TAN"/>
              <w:rPr>
                <w:lang w:eastAsia="zh-CN"/>
              </w:rPr>
            </w:pPr>
            <w:r w:rsidRPr="00955615">
              <w:t xml:space="preserve">NOTE </w:t>
            </w:r>
            <w:r>
              <w:t>3:</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60664E2" w14:textId="77777777" w:rsidR="007C5748" w:rsidRDefault="007C5748" w:rsidP="006F1F81">
      <w:pPr>
        <w:rPr>
          <w:noProof/>
          <w:lang w:eastAsia="zh-CN"/>
        </w:rPr>
      </w:pPr>
    </w:p>
    <w:p w14:paraId="35F5878E" w14:textId="2856CB29" w:rsidR="00AB48FC" w:rsidRDefault="00AB48FC" w:rsidP="006F1F81">
      <w:pPr>
        <w:pStyle w:val="TH"/>
        <w:rPr>
          <w:lang w:eastAsia="zh-CN"/>
        </w:rPr>
      </w:pPr>
      <w:r>
        <w:rPr>
          <w:rFonts w:eastAsia="Malgun Gothic"/>
        </w:rPr>
        <w:lastRenderedPageBreak/>
        <w:t>Table A.</w:t>
      </w:r>
      <w:r>
        <w:rPr>
          <w:lang w:eastAsia="zh-CN"/>
        </w:rPr>
        <w:t>5</w:t>
      </w:r>
      <w:r>
        <w:rPr>
          <w:rFonts w:eastAsia="Malgun Gothic"/>
        </w:rPr>
        <w:t>-</w:t>
      </w:r>
      <w:r>
        <w:rPr>
          <w:lang w:eastAsia="zh-CN"/>
        </w:rPr>
        <w:t>5</w:t>
      </w:r>
      <w:r>
        <w:rPr>
          <w:rFonts w:eastAsia="Malgun Gothic"/>
        </w:rPr>
        <w:t>: FRC parameters for</w:t>
      </w:r>
      <w:r>
        <w:rPr>
          <w:lang w:eastAsia="zh-CN"/>
        </w:rPr>
        <w:t xml:space="preserve"> </w:t>
      </w:r>
      <w:r w:rsidR="007C5748" w:rsidRPr="00931575">
        <w:rPr>
          <w:rFonts w:hint="eastAsia"/>
          <w:lang w:eastAsia="zh-CN"/>
        </w:rPr>
        <w:t>FR2</w:t>
      </w:r>
      <w:r w:rsidR="007C5748">
        <w:rPr>
          <w:lang w:eastAsia="zh-CN"/>
        </w:rPr>
        <w:t xml:space="preserve">-1 </w:t>
      </w:r>
      <w:r>
        <w:rPr>
          <w:lang w:eastAsia="zh-CN"/>
        </w:rPr>
        <w:t xml:space="preserve">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6F1F8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6F1F81">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6F1F8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6F1F8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6F1F81">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40DBCB68" w:rsidR="00AB48FC" w:rsidRDefault="00AB48FC" w:rsidP="006F1F81">
      <w:pPr>
        <w:rPr>
          <w:noProof/>
          <w:lang w:eastAsia="zh-CN"/>
        </w:rPr>
      </w:pPr>
    </w:p>
    <w:p w14:paraId="74E7B21E" w14:textId="77777777" w:rsidR="00C45907" w:rsidRPr="00931575" w:rsidRDefault="00C45907" w:rsidP="00C45907">
      <w:pPr>
        <w:pStyle w:val="Heading1"/>
      </w:pPr>
      <w:bookmarkStart w:id="15359" w:name="_Toc21103075"/>
      <w:bookmarkStart w:id="15360" w:name="_Toc29810924"/>
      <w:bookmarkStart w:id="15361" w:name="_Toc36636284"/>
      <w:bookmarkStart w:id="15362" w:name="_Toc37273230"/>
      <w:bookmarkStart w:id="15363" w:name="_Toc45886320"/>
      <w:bookmarkStart w:id="15364" w:name="_Toc53183365"/>
      <w:bookmarkStart w:id="15365" w:name="_Toc58916076"/>
      <w:bookmarkStart w:id="15366" w:name="_Toc58918257"/>
      <w:bookmarkStart w:id="15367" w:name="_Toc66694127"/>
      <w:bookmarkStart w:id="15368" w:name="_Toc74916152"/>
      <w:bookmarkStart w:id="15369" w:name="_Toc76114777"/>
      <w:bookmarkStart w:id="15370" w:name="_Toc76544663"/>
      <w:bookmarkStart w:id="15371" w:name="_Toc82536785"/>
      <w:bookmarkStart w:id="15372" w:name="_Toc89953078"/>
      <w:bookmarkStart w:id="15373" w:name="_Toc98766894"/>
      <w:bookmarkStart w:id="15374" w:name="_Toc99703257"/>
      <w:bookmarkStart w:id="15375" w:name="_Toc106207048"/>
      <w:bookmarkStart w:id="15376" w:name="_Toc115081050"/>
      <w:bookmarkStart w:id="15377" w:name="_Toc122000001"/>
      <w:bookmarkStart w:id="15378" w:name="_Toc124154174"/>
      <w:bookmarkStart w:id="15379" w:name="_Toc124154949"/>
      <w:bookmarkStart w:id="15380" w:name="_Toc131560805"/>
      <w:bookmarkStart w:id="15381" w:name="_Toc137394505"/>
      <w:bookmarkStart w:id="15382" w:name="_Toc163475611"/>
      <w:bookmarkStart w:id="15383" w:name="_Toc176783941"/>
      <w:r w:rsidRPr="00931575">
        <w:t>A.6</w:t>
      </w:r>
      <w:r w:rsidRPr="00931575">
        <w:tab/>
        <w:t>PRACH Test preambles</w:t>
      </w:r>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lastRenderedPageBreak/>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1A6C5F">
        <w:trPr>
          <w:cantSplit/>
          <w:jc w:val="center"/>
        </w:trPr>
        <w:tc>
          <w:tcPr>
            <w:tcW w:w="1373" w:type="dxa"/>
          </w:tcPr>
          <w:p w14:paraId="2A6AA2AC" w14:textId="77777777" w:rsidR="00240852" w:rsidRPr="00B80968" w:rsidRDefault="00240852" w:rsidP="00ED29CA">
            <w:pPr>
              <w:pStyle w:val="TAH"/>
              <w:rPr>
                <w:rFonts w:eastAsia="DengXian"/>
              </w:rPr>
            </w:pPr>
            <w:r w:rsidRPr="00B80968">
              <w:rPr>
                <w:rFonts w:eastAsia="DengXian"/>
              </w:rPr>
              <w:t>Burst format</w:t>
            </w:r>
          </w:p>
        </w:tc>
        <w:tc>
          <w:tcPr>
            <w:tcW w:w="1167" w:type="dxa"/>
          </w:tcPr>
          <w:p w14:paraId="57EF6B56" w14:textId="77777777" w:rsidR="00240852" w:rsidRPr="00B80968" w:rsidRDefault="00240852" w:rsidP="00ED29CA">
            <w:pPr>
              <w:pStyle w:val="TAH"/>
              <w:rPr>
                <w:rFonts w:eastAsia="DengXian"/>
              </w:rPr>
            </w:pPr>
            <w:r w:rsidRPr="00B80968">
              <w:rPr>
                <w:rFonts w:eastAsia="DengXian"/>
              </w:rPr>
              <w:t>SCS (kHz)</w:t>
            </w:r>
          </w:p>
        </w:tc>
        <w:tc>
          <w:tcPr>
            <w:tcW w:w="554" w:type="dxa"/>
          </w:tcPr>
          <w:p w14:paraId="16F5ADB1" w14:textId="77777777" w:rsidR="00240852" w:rsidRPr="00B80968" w:rsidRDefault="00240852" w:rsidP="00ED29CA">
            <w:pPr>
              <w:pStyle w:val="TAH"/>
              <w:rPr>
                <w:rFonts w:eastAsia="DengXian"/>
              </w:rPr>
            </w:pPr>
            <w:r w:rsidRPr="00B80968">
              <w:rPr>
                <w:rFonts w:eastAsia="DengXian"/>
              </w:rPr>
              <w:t>Ncs</w:t>
            </w:r>
          </w:p>
        </w:tc>
        <w:tc>
          <w:tcPr>
            <w:tcW w:w="2268" w:type="dxa"/>
          </w:tcPr>
          <w:p w14:paraId="6A1524E8" w14:textId="77777777" w:rsidR="00240852" w:rsidRPr="00B80968" w:rsidRDefault="00240852" w:rsidP="00ED29CA">
            <w:pPr>
              <w:pStyle w:val="TAH"/>
              <w:rPr>
                <w:rFonts w:eastAsia="DengXian"/>
              </w:rPr>
            </w:pPr>
            <w:r w:rsidRPr="00B80968">
              <w:rPr>
                <w:rFonts w:eastAsia="DengXian"/>
              </w:rPr>
              <w:t>Logical sequence index</w:t>
            </w:r>
          </w:p>
        </w:tc>
        <w:tc>
          <w:tcPr>
            <w:tcW w:w="567" w:type="dxa"/>
          </w:tcPr>
          <w:p w14:paraId="4835CEAB" w14:textId="77777777" w:rsidR="00240852" w:rsidRPr="00B80968" w:rsidRDefault="00240852" w:rsidP="00ED29CA">
            <w:pPr>
              <w:pStyle w:val="TAH"/>
              <w:rPr>
                <w:rFonts w:eastAsia="DengXian"/>
              </w:rPr>
            </w:pPr>
            <w:r w:rsidRPr="00B80968">
              <w:rPr>
                <w:rFonts w:eastAsia="DengXian"/>
              </w:rPr>
              <w:t>v</w:t>
            </w:r>
          </w:p>
        </w:tc>
      </w:tr>
      <w:tr w:rsidR="00240852" w:rsidRPr="00B80968" w14:paraId="1523B6A7" w14:textId="77777777" w:rsidTr="001A6C5F">
        <w:trPr>
          <w:cantSplit/>
          <w:jc w:val="center"/>
        </w:trPr>
        <w:tc>
          <w:tcPr>
            <w:tcW w:w="1373" w:type="dxa"/>
            <w:tcBorders>
              <w:top w:val="nil"/>
            </w:tcBorders>
          </w:tcPr>
          <w:p w14:paraId="4B6AE28E" w14:textId="77777777" w:rsidR="00240852" w:rsidRPr="00B80968" w:rsidRDefault="00240852" w:rsidP="00ED29CA">
            <w:pPr>
              <w:pStyle w:val="TAC"/>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ED29CA">
            <w:pPr>
              <w:pStyle w:val="TAC"/>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ED29CA">
            <w:pPr>
              <w:pStyle w:val="TAC"/>
              <w:rPr>
                <w:rFonts w:eastAsia="DengXian"/>
              </w:rPr>
            </w:pPr>
            <w:r w:rsidRPr="00B80968">
              <w:rPr>
                <w:rFonts w:eastAsia="DengXian"/>
                <w:lang w:eastAsia="zh-CN"/>
              </w:rPr>
              <w:t>0</w:t>
            </w:r>
          </w:p>
        </w:tc>
        <w:tc>
          <w:tcPr>
            <w:tcW w:w="2268" w:type="dxa"/>
          </w:tcPr>
          <w:p w14:paraId="5624330F" w14:textId="77777777" w:rsidR="00240852" w:rsidRPr="00B80968" w:rsidRDefault="00240852" w:rsidP="00ED29CA">
            <w:pPr>
              <w:pStyle w:val="TAC"/>
              <w:rPr>
                <w:rFonts w:eastAsia="DengXian"/>
              </w:rPr>
            </w:pPr>
            <w:r w:rsidRPr="00B80968">
              <w:rPr>
                <w:rFonts w:eastAsia="DengXian"/>
                <w:lang w:eastAsia="zh-CN"/>
              </w:rPr>
              <w:t>0</w:t>
            </w:r>
          </w:p>
        </w:tc>
        <w:tc>
          <w:tcPr>
            <w:tcW w:w="567" w:type="dxa"/>
          </w:tcPr>
          <w:p w14:paraId="45C7981F" w14:textId="77777777" w:rsidR="00240852" w:rsidRPr="00B80968" w:rsidRDefault="00240852" w:rsidP="00ED29CA">
            <w:pPr>
              <w:pStyle w:val="TAC"/>
              <w:rPr>
                <w:rFonts w:eastAsia="DengXian"/>
              </w:rPr>
            </w:pPr>
            <w:r w:rsidRPr="00B80968">
              <w:rPr>
                <w:rFonts w:eastAsia="DengXian"/>
              </w:rPr>
              <w:t>0</w:t>
            </w:r>
          </w:p>
        </w:tc>
      </w:tr>
    </w:tbl>
    <w:p w14:paraId="7E695C77" w14:textId="73C530E1" w:rsidR="00240852" w:rsidRDefault="00240852" w:rsidP="006F1F81"/>
    <w:p w14:paraId="32A4D0BF" w14:textId="36030856" w:rsidR="00ED29CA" w:rsidRPr="004976C7" w:rsidRDefault="00ED29CA" w:rsidP="00ED29CA">
      <w:pPr>
        <w:pStyle w:val="TH"/>
        <w:rPr>
          <w:lang w:eastAsia="zh-CN"/>
        </w:rPr>
      </w:pPr>
      <w:r w:rsidRPr="00931575">
        <w:t>Table A.6-</w:t>
      </w:r>
      <w:r>
        <w:rPr>
          <w:lang w:eastAsia="zh-CN"/>
        </w:rPr>
        <w:t>8</w:t>
      </w:r>
      <w:r w:rsidRPr="00931575">
        <w:t xml:space="preserve"> Test preambles for </w:t>
      </w:r>
      <w:r>
        <w:t xml:space="preserve">PRACH with </w:t>
      </w:r>
      <w:r>
        <w:rPr>
          <w:rFonts w:eastAsia="Malgun Gothic"/>
        </w:rPr>
        <w:t>L</w:t>
      </w:r>
      <w:r>
        <w:rPr>
          <w:rFonts w:eastAsia="Malgun Gothic"/>
          <w:vertAlign w:val="subscript"/>
        </w:rPr>
        <w:t>RA</w:t>
      </w:r>
      <w:r>
        <w:rPr>
          <w:rFonts w:eastAsia="Malgun Gothic"/>
        </w:rPr>
        <w:t>=139, L</w:t>
      </w:r>
      <w:r>
        <w:rPr>
          <w:rFonts w:eastAsia="Malgun Gothic"/>
          <w:vertAlign w:val="subscript"/>
        </w:rPr>
        <w:t>RA</w:t>
      </w:r>
      <w:r>
        <w:rPr>
          <w:rFonts w:eastAsia="Malgun Gothic"/>
        </w:rPr>
        <w:t>=571 and L</w:t>
      </w:r>
      <w:r>
        <w:rPr>
          <w:rFonts w:eastAsia="Malgun Gothic"/>
          <w:vertAlign w:val="subscript"/>
        </w:rPr>
        <w:t>RA</w:t>
      </w:r>
      <w:r>
        <w:rPr>
          <w:rFonts w:eastAsia="Malgun Gothic"/>
        </w:rPr>
        <w:t>=1151 for 120</w:t>
      </w:r>
      <w:r w:rsidR="00D91F35">
        <w:rPr>
          <w:rFonts w:eastAsia="Malgun Gothic"/>
        </w:rPr>
        <w:t xml:space="preserve"> </w:t>
      </w:r>
      <w:r>
        <w:rPr>
          <w:rFonts w:eastAsia="Malgun Gothic"/>
        </w:rPr>
        <w:t>kHz and 480</w:t>
      </w:r>
      <w:r w:rsidR="00D91F35">
        <w:rPr>
          <w:rFonts w:eastAsia="Malgun Gothic"/>
        </w:rPr>
        <w:t xml:space="preserve"> </w:t>
      </w:r>
      <w:r>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758"/>
        <w:gridCol w:w="1128"/>
        <w:gridCol w:w="607"/>
        <w:gridCol w:w="2487"/>
        <w:gridCol w:w="621"/>
      </w:tblGrid>
      <w:tr w:rsidR="00ED29CA" w:rsidRPr="00931575" w14:paraId="66DFB8B4" w14:textId="77777777" w:rsidTr="001A6C5F">
        <w:trPr>
          <w:cantSplit/>
          <w:trHeight w:val="224"/>
          <w:jc w:val="center"/>
        </w:trPr>
        <w:tc>
          <w:tcPr>
            <w:tcW w:w="1505" w:type="dxa"/>
            <w:tcBorders>
              <w:bottom w:val="single" w:sz="4" w:space="0" w:color="auto"/>
            </w:tcBorders>
          </w:tcPr>
          <w:p w14:paraId="77E906D3" w14:textId="77777777" w:rsidR="00ED29CA" w:rsidRPr="00931575" w:rsidRDefault="00ED29CA" w:rsidP="001A6C5F">
            <w:pPr>
              <w:pStyle w:val="TAH"/>
            </w:pPr>
            <w:r w:rsidRPr="00931575">
              <w:t>Burst format</w:t>
            </w:r>
          </w:p>
        </w:tc>
        <w:tc>
          <w:tcPr>
            <w:tcW w:w="758" w:type="dxa"/>
          </w:tcPr>
          <w:p w14:paraId="41B7CBE1" w14:textId="77777777" w:rsidR="00ED29CA" w:rsidRPr="00931575" w:rsidRDefault="00ED29CA" w:rsidP="001A6C5F">
            <w:pPr>
              <w:pStyle w:val="TAH"/>
            </w:pPr>
            <w:r w:rsidRPr="00931575">
              <w:t>SCS (kHz)</w:t>
            </w:r>
          </w:p>
        </w:tc>
        <w:tc>
          <w:tcPr>
            <w:tcW w:w="1128" w:type="dxa"/>
          </w:tcPr>
          <w:p w14:paraId="43156110" w14:textId="77777777" w:rsidR="00ED29CA" w:rsidRPr="00931575" w:rsidRDefault="00ED29CA" w:rsidP="001A6C5F">
            <w:pPr>
              <w:pStyle w:val="TAH"/>
            </w:pPr>
            <w:r>
              <w:rPr>
                <w:rFonts w:eastAsia="Malgun Gothic"/>
              </w:rPr>
              <w:t>L</w:t>
            </w:r>
            <w:r>
              <w:rPr>
                <w:rFonts w:eastAsia="Malgun Gothic"/>
                <w:vertAlign w:val="subscript"/>
              </w:rPr>
              <w:t>RA</w:t>
            </w:r>
          </w:p>
        </w:tc>
        <w:tc>
          <w:tcPr>
            <w:tcW w:w="607" w:type="dxa"/>
          </w:tcPr>
          <w:p w14:paraId="263972FD" w14:textId="77777777" w:rsidR="00ED29CA" w:rsidRPr="00931575" w:rsidRDefault="00ED29CA" w:rsidP="001A6C5F">
            <w:pPr>
              <w:pStyle w:val="TAH"/>
            </w:pPr>
            <w:r w:rsidRPr="00931575">
              <w:t>Ncs</w:t>
            </w:r>
          </w:p>
        </w:tc>
        <w:tc>
          <w:tcPr>
            <w:tcW w:w="2487" w:type="dxa"/>
          </w:tcPr>
          <w:p w14:paraId="04FD1507" w14:textId="77777777" w:rsidR="00ED29CA" w:rsidRPr="00931575" w:rsidRDefault="00ED29CA" w:rsidP="001A6C5F">
            <w:pPr>
              <w:pStyle w:val="TAH"/>
            </w:pPr>
            <w:r w:rsidRPr="00931575">
              <w:t>Logical sequence index</w:t>
            </w:r>
          </w:p>
        </w:tc>
        <w:tc>
          <w:tcPr>
            <w:tcW w:w="621" w:type="dxa"/>
          </w:tcPr>
          <w:p w14:paraId="7C1C5B19" w14:textId="77777777" w:rsidR="00ED29CA" w:rsidRPr="00931575" w:rsidRDefault="00ED29CA" w:rsidP="001A6C5F">
            <w:pPr>
              <w:pStyle w:val="TAH"/>
            </w:pPr>
            <w:r w:rsidRPr="00931575">
              <w:t>v</w:t>
            </w:r>
          </w:p>
        </w:tc>
      </w:tr>
      <w:tr w:rsidR="00ED29CA" w:rsidRPr="00931575" w14:paraId="560DA95F" w14:textId="77777777" w:rsidTr="00ED29CA">
        <w:trPr>
          <w:cantSplit/>
          <w:trHeight w:val="238"/>
          <w:jc w:val="center"/>
        </w:trPr>
        <w:tc>
          <w:tcPr>
            <w:tcW w:w="1505" w:type="dxa"/>
            <w:tcBorders>
              <w:bottom w:val="nil"/>
            </w:tcBorders>
            <w:shd w:val="clear" w:color="auto" w:fill="auto"/>
          </w:tcPr>
          <w:p w14:paraId="2FBDBD83" w14:textId="77777777" w:rsidR="00ED29CA" w:rsidRPr="00931575" w:rsidRDefault="00ED29CA" w:rsidP="001A6C5F">
            <w:pPr>
              <w:pStyle w:val="TAC"/>
            </w:pPr>
            <w:r w:rsidRPr="00931575">
              <w:rPr>
                <w:lang w:eastAsia="zh-CN"/>
              </w:rPr>
              <w:t>A2,</w:t>
            </w:r>
          </w:p>
          <w:p w14:paraId="1D1C288D" w14:textId="77777777" w:rsidR="00ED29CA" w:rsidRPr="00931575" w:rsidRDefault="00ED29CA" w:rsidP="001A6C5F">
            <w:pPr>
              <w:pStyle w:val="TAC"/>
            </w:pPr>
            <w:r w:rsidRPr="00931575">
              <w:rPr>
                <w:lang w:eastAsia="zh-CN"/>
              </w:rPr>
              <w:t>, B4,</w:t>
            </w:r>
            <w:r w:rsidRPr="00931575">
              <w:rPr>
                <w:rFonts w:hint="eastAsia"/>
                <w:lang w:eastAsia="zh-CN"/>
              </w:rPr>
              <w:t xml:space="preserve"> </w:t>
            </w:r>
            <w:r w:rsidRPr="00931575">
              <w:rPr>
                <w:lang w:eastAsia="zh-CN"/>
              </w:rPr>
              <w:t>C2</w:t>
            </w:r>
          </w:p>
        </w:tc>
        <w:tc>
          <w:tcPr>
            <w:tcW w:w="758" w:type="dxa"/>
          </w:tcPr>
          <w:p w14:paraId="5C4C7A85" w14:textId="77777777" w:rsidR="00ED29CA" w:rsidRPr="00931575" w:rsidRDefault="00ED29CA" w:rsidP="001A6C5F">
            <w:pPr>
              <w:pStyle w:val="TAC"/>
              <w:rPr>
                <w:lang w:eastAsia="zh-CN"/>
              </w:rPr>
            </w:pPr>
            <w:r>
              <w:rPr>
                <w:lang w:eastAsia="zh-CN"/>
              </w:rPr>
              <w:t>120</w:t>
            </w:r>
          </w:p>
        </w:tc>
        <w:tc>
          <w:tcPr>
            <w:tcW w:w="1128" w:type="dxa"/>
          </w:tcPr>
          <w:p w14:paraId="7D051D39"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483F1CE7" w14:textId="77777777" w:rsidR="00ED29CA" w:rsidRPr="00931575" w:rsidRDefault="00ED29CA" w:rsidP="001A6C5F">
            <w:pPr>
              <w:pStyle w:val="TAC"/>
            </w:pPr>
            <w:r>
              <w:rPr>
                <w:lang w:eastAsia="zh-CN"/>
              </w:rPr>
              <w:t>285</w:t>
            </w:r>
          </w:p>
        </w:tc>
        <w:tc>
          <w:tcPr>
            <w:tcW w:w="2487" w:type="dxa"/>
          </w:tcPr>
          <w:p w14:paraId="384493DF" w14:textId="77777777" w:rsidR="00ED29CA" w:rsidRPr="00931575" w:rsidRDefault="00ED29CA" w:rsidP="001A6C5F">
            <w:pPr>
              <w:pStyle w:val="TAC"/>
            </w:pPr>
            <w:r w:rsidRPr="00931575">
              <w:rPr>
                <w:rFonts w:hint="eastAsia"/>
                <w:lang w:eastAsia="zh-CN"/>
              </w:rPr>
              <w:t>0</w:t>
            </w:r>
          </w:p>
        </w:tc>
        <w:tc>
          <w:tcPr>
            <w:tcW w:w="621" w:type="dxa"/>
          </w:tcPr>
          <w:p w14:paraId="39E9B691" w14:textId="77777777" w:rsidR="00ED29CA" w:rsidRPr="00931575" w:rsidRDefault="00ED29CA" w:rsidP="001A6C5F">
            <w:pPr>
              <w:pStyle w:val="TAC"/>
            </w:pPr>
            <w:r w:rsidRPr="00931575">
              <w:t>0</w:t>
            </w:r>
          </w:p>
        </w:tc>
      </w:tr>
      <w:tr w:rsidR="00ED29CA" w:rsidRPr="00931575" w14:paraId="31F48F82" w14:textId="77777777" w:rsidTr="00ED29CA">
        <w:trPr>
          <w:cantSplit/>
          <w:trHeight w:val="291"/>
          <w:jc w:val="center"/>
        </w:trPr>
        <w:tc>
          <w:tcPr>
            <w:tcW w:w="1505" w:type="dxa"/>
            <w:tcBorders>
              <w:top w:val="nil"/>
              <w:bottom w:val="nil"/>
            </w:tcBorders>
            <w:shd w:val="clear" w:color="auto" w:fill="auto"/>
          </w:tcPr>
          <w:p w14:paraId="65279367" w14:textId="77777777" w:rsidR="00ED29CA" w:rsidRPr="00931575" w:rsidRDefault="00ED29CA" w:rsidP="001A6C5F">
            <w:pPr>
              <w:pStyle w:val="TAC"/>
              <w:rPr>
                <w:lang w:eastAsia="zh-CN"/>
              </w:rPr>
            </w:pPr>
          </w:p>
        </w:tc>
        <w:tc>
          <w:tcPr>
            <w:tcW w:w="758" w:type="dxa"/>
          </w:tcPr>
          <w:p w14:paraId="3A4EB3DB" w14:textId="77777777" w:rsidR="00ED29CA" w:rsidRDefault="00ED29CA" w:rsidP="001A6C5F">
            <w:pPr>
              <w:pStyle w:val="TAC"/>
              <w:rPr>
                <w:lang w:eastAsia="zh-CN"/>
              </w:rPr>
            </w:pPr>
            <w:r>
              <w:rPr>
                <w:rFonts w:hint="eastAsia"/>
                <w:lang w:eastAsia="zh-CN"/>
              </w:rPr>
              <w:t>1</w:t>
            </w:r>
            <w:r>
              <w:rPr>
                <w:lang w:eastAsia="zh-CN"/>
              </w:rPr>
              <w:t>20</w:t>
            </w:r>
          </w:p>
        </w:tc>
        <w:tc>
          <w:tcPr>
            <w:tcW w:w="1128" w:type="dxa"/>
          </w:tcPr>
          <w:p w14:paraId="78569F70" w14:textId="77777777" w:rsidR="00ED29CA" w:rsidRPr="00931575" w:rsidRDefault="00ED29CA" w:rsidP="001A6C5F">
            <w:pPr>
              <w:pStyle w:val="TAC"/>
              <w:rPr>
                <w:lang w:eastAsia="zh-CN"/>
              </w:rPr>
            </w:pPr>
            <w:r>
              <w:rPr>
                <w:rFonts w:hint="eastAsia"/>
                <w:lang w:eastAsia="zh-CN"/>
              </w:rPr>
              <w:t>1</w:t>
            </w:r>
            <w:r>
              <w:rPr>
                <w:lang w:eastAsia="zh-CN"/>
              </w:rPr>
              <w:t>151</w:t>
            </w:r>
          </w:p>
        </w:tc>
        <w:tc>
          <w:tcPr>
            <w:tcW w:w="607" w:type="dxa"/>
          </w:tcPr>
          <w:p w14:paraId="2E2F8573" w14:textId="77777777" w:rsidR="00ED29CA" w:rsidRPr="00931575" w:rsidRDefault="00ED29CA" w:rsidP="001A6C5F">
            <w:pPr>
              <w:pStyle w:val="TAC"/>
              <w:rPr>
                <w:lang w:eastAsia="zh-CN"/>
              </w:rPr>
            </w:pPr>
            <w:r>
              <w:rPr>
                <w:rFonts w:hint="eastAsia"/>
                <w:lang w:eastAsia="zh-CN"/>
              </w:rPr>
              <w:t>5</w:t>
            </w:r>
            <w:r>
              <w:rPr>
                <w:lang w:eastAsia="zh-CN"/>
              </w:rPr>
              <w:t>75</w:t>
            </w:r>
          </w:p>
        </w:tc>
        <w:tc>
          <w:tcPr>
            <w:tcW w:w="2487" w:type="dxa"/>
          </w:tcPr>
          <w:p w14:paraId="701F46B2" w14:textId="77777777" w:rsidR="00ED29CA" w:rsidRPr="00931575" w:rsidRDefault="00ED29CA" w:rsidP="001A6C5F">
            <w:pPr>
              <w:pStyle w:val="TAC"/>
              <w:rPr>
                <w:lang w:eastAsia="zh-CN"/>
              </w:rPr>
            </w:pPr>
            <w:r>
              <w:rPr>
                <w:rFonts w:hint="eastAsia"/>
                <w:lang w:eastAsia="zh-CN"/>
              </w:rPr>
              <w:t>0</w:t>
            </w:r>
          </w:p>
        </w:tc>
        <w:tc>
          <w:tcPr>
            <w:tcW w:w="621" w:type="dxa"/>
          </w:tcPr>
          <w:p w14:paraId="7AE80429" w14:textId="77777777" w:rsidR="00ED29CA" w:rsidRPr="00931575" w:rsidRDefault="00ED29CA" w:rsidP="001A6C5F">
            <w:pPr>
              <w:pStyle w:val="TAC"/>
              <w:rPr>
                <w:lang w:eastAsia="zh-CN"/>
              </w:rPr>
            </w:pPr>
            <w:r>
              <w:rPr>
                <w:rFonts w:hint="eastAsia"/>
                <w:lang w:eastAsia="zh-CN"/>
              </w:rPr>
              <w:t>0</w:t>
            </w:r>
          </w:p>
        </w:tc>
      </w:tr>
      <w:tr w:rsidR="00ED29CA" w:rsidRPr="00931575" w14:paraId="6EFDBD9A" w14:textId="77777777" w:rsidTr="00ED29CA">
        <w:trPr>
          <w:cantSplit/>
          <w:trHeight w:val="238"/>
          <w:jc w:val="center"/>
        </w:trPr>
        <w:tc>
          <w:tcPr>
            <w:tcW w:w="1505" w:type="dxa"/>
            <w:tcBorders>
              <w:top w:val="nil"/>
              <w:bottom w:val="nil"/>
            </w:tcBorders>
            <w:shd w:val="clear" w:color="auto" w:fill="auto"/>
          </w:tcPr>
          <w:p w14:paraId="0E323663" w14:textId="77777777" w:rsidR="00ED29CA" w:rsidRPr="00931575" w:rsidRDefault="00ED29CA" w:rsidP="001A6C5F">
            <w:pPr>
              <w:pStyle w:val="TAC"/>
              <w:rPr>
                <w:lang w:eastAsia="zh-CN"/>
              </w:rPr>
            </w:pPr>
          </w:p>
        </w:tc>
        <w:tc>
          <w:tcPr>
            <w:tcW w:w="758" w:type="dxa"/>
          </w:tcPr>
          <w:p w14:paraId="375D245F" w14:textId="77777777" w:rsidR="00ED29CA" w:rsidRDefault="00ED29CA" w:rsidP="001A6C5F">
            <w:pPr>
              <w:pStyle w:val="TAC"/>
              <w:rPr>
                <w:lang w:eastAsia="zh-CN"/>
              </w:rPr>
            </w:pPr>
            <w:r>
              <w:rPr>
                <w:rFonts w:hint="eastAsia"/>
                <w:lang w:eastAsia="zh-CN"/>
              </w:rPr>
              <w:t>4</w:t>
            </w:r>
            <w:r>
              <w:rPr>
                <w:lang w:eastAsia="zh-CN"/>
              </w:rPr>
              <w:t>80</w:t>
            </w:r>
          </w:p>
        </w:tc>
        <w:tc>
          <w:tcPr>
            <w:tcW w:w="1128" w:type="dxa"/>
          </w:tcPr>
          <w:p w14:paraId="0B491107" w14:textId="77777777" w:rsidR="00ED29CA" w:rsidRPr="00931575" w:rsidRDefault="00ED29CA" w:rsidP="001A6C5F">
            <w:pPr>
              <w:pStyle w:val="TAC"/>
              <w:rPr>
                <w:lang w:eastAsia="zh-CN"/>
              </w:rPr>
            </w:pPr>
            <w:r>
              <w:rPr>
                <w:rFonts w:hint="eastAsia"/>
                <w:lang w:eastAsia="zh-CN"/>
              </w:rPr>
              <w:t>1</w:t>
            </w:r>
            <w:r>
              <w:rPr>
                <w:lang w:eastAsia="zh-CN"/>
              </w:rPr>
              <w:t>39</w:t>
            </w:r>
          </w:p>
        </w:tc>
        <w:tc>
          <w:tcPr>
            <w:tcW w:w="607" w:type="dxa"/>
          </w:tcPr>
          <w:p w14:paraId="0D1EFC15" w14:textId="77777777" w:rsidR="00ED29CA" w:rsidRPr="00931575" w:rsidRDefault="00ED29CA" w:rsidP="001A6C5F">
            <w:pPr>
              <w:pStyle w:val="TAC"/>
              <w:rPr>
                <w:lang w:eastAsia="zh-CN"/>
              </w:rPr>
            </w:pPr>
            <w:r>
              <w:rPr>
                <w:rFonts w:hint="eastAsia"/>
                <w:lang w:eastAsia="zh-CN"/>
              </w:rPr>
              <w:t>6</w:t>
            </w:r>
            <w:r>
              <w:rPr>
                <w:lang w:eastAsia="zh-CN"/>
              </w:rPr>
              <w:t>9</w:t>
            </w:r>
          </w:p>
        </w:tc>
        <w:tc>
          <w:tcPr>
            <w:tcW w:w="2487" w:type="dxa"/>
          </w:tcPr>
          <w:p w14:paraId="78B9707E" w14:textId="77777777" w:rsidR="00ED29CA" w:rsidRPr="00931575" w:rsidRDefault="00ED29CA" w:rsidP="001A6C5F">
            <w:pPr>
              <w:pStyle w:val="TAC"/>
              <w:rPr>
                <w:lang w:eastAsia="zh-CN"/>
              </w:rPr>
            </w:pPr>
            <w:r>
              <w:rPr>
                <w:rFonts w:hint="eastAsia"/>
                <w:lang w:eastAsia="zh-CN"/>
              </w:rPr>
              <w:t>0</w:t>
            </w:r>
          </w:p>
        </w:tc>
        <w:tc>
          <w:tcPr>
            <w:tcW w:w="621" w:type="dxa"/>
          </w:tcPr>
          <w:p w14:paraId="7D1D7AD2" w14:textId="77777777" w:rsidR="00ED29CA" w:rsidRPr="00931575" w:rsidRDefault="00ED29CA" w:rsidP="001A6C5F">
            <w:pPr>
              <w:pStyle w:val="TAC"/>
              <w:rPr>
                <w:lang w:eastAsia="zh-CN"/>
              </w:rPr>
            </w:pPr>
            <w:r>
              <w:rPr>
                <w:rFonts w:hint="eastAsia"/>
                <w:lang w:eastAsia="zh-CN"/>
              </w:rPr>
              <w:t>0</w:t>
            </w:r>
          </w:p>
        </w:tc>
      </w:tr>
      <w:tr w:rsidR="00ED29CA" w:rsidRPr="00931575" w14:paraId="08318008" w14:textId="77777777" w:rsidTr="00ED29CA">
        <w:trPr>
          <w:cantSplit/>
          <w:trHeight w:val="224"/>
          <w:jc w:val="center"/>
        </w:trPr>
        <w:tc>
          <w:tcPr>
            <w:tcW w:w="1505" w:type="dxa"/>
            <w:tcBorders>
              <w:top w:val="nil"/>
            </w:tcBorders>
            <w:shd w:val="clear" w:color="auto" w:fill="auto"/>
          </w:tcPr>
          <w:p w14:paraId="175FABC4" w14:textId="77777777" w:rsidR="00ED29CA" w:rsidRPr="00931575" w:rsidRDefault="00ED29CA" w:rsidP="001A6C5F">
            <w:pPr>
              <w:pStyle w:val="TAC"/>
              <w:rPr>
                <w:lang w:eastAsia="zh-CN"/>
              </w:rPr>
            </w:pPr>
          </w:p>
        </w:tc>
        <w:tc>
          <w:tcPr>
            <w:tcW w:w="758" w:type="dxa"/>
          </w:tcPr>
          <w:p w14:paraId="4C4D4A8E" w14:textId="77777777" w:rsidR="00ED29CA" w:rsidRDefault="00ED29CA" w:rsidP="001A6C5F">
            <w:pPr>
              <w:pStyle w:val="TAC"/>
              <w:rPr>
                <w:lang w:eastAsia="zh-CN"/>
              </w:rPr>
            </w:pPr>
            <w:r>
              <w:rPr>
                <w:lang w:eastAsia="zh-CN"/>
              </w:rPr>
              <w:t>480</w:t>
            </w:r>
          </w:p>
        </w:tc>
        <w:tc>
          <w:tcPr>
            <w:tcW w:w="1128" w:type="dxa"/>
          </w:tcPr>
          <w:p w14:paraId="4C3206F2"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36415831" w14:textId="77777777" w:rsidR="00ED29CA" w:rsidRPr="00931575" w:rsidRDefault="00ED29CA" w:rsidP="001A6C5F">
            <w:pPr>
              <w:pStyle w:val="TAC"/>
              <w:rPr>
                <w:lang w:eastAsia="zh-CN"/>
              </w:rPr>
            </w:pPr>
            <w:r>
              <w:rPr>
                <w:rFonts w:hint="eastAsia"/>
                <w:lang w:eastAsia="zh-CN"/>
              </w:rPr>
              <w:t>2</w:t>
            </w:r>
            <w:r>
              <w:rPr>
                <w:lang w:eastAsia="zh-CN"/>
              </w:rPr>
              <w:t>85</w:t>
            </w:r>
          </w:p>
        </w:tc>
        <w:tc>
          <w:tcPr>
            <w:tcW w:w="2487" w:type="dxa"/>
          </w:tcPr>
          <w:p w14:paraId="03E12752" w14:textId="77777777" w:rsidR="00ED29CA" w:rsidRPr="00931575" w:rsidRDefault="00ED29CA" w:rsidP="001A6C5F">
            <w:pPr>
              <w:pStyle w:val="TAC"/>
              <w:rPr>
                <w:lang w:eastAsia="zh-CN"/>
              </w:rPr>
            </w:pPr>
            <w:r>
              <w:rPr>
                <w:rFonts w:hint="eastAsia"/>
                <w:lang w:eastAsia="zh-CN"/>
              </w:rPr>
              <w:t>0</w:t>
            </w:r>
          </w:p>
        </w:tc>
        <w:tc>
          <w:tcPr>
            <w:tcW w:w="621" w:type="dxa"/>
          </w:tcPr>
          <w:p w14:paraId="6FAE2E42" w14:textId="77777777" w:rsidR="00ED29CA" w:rsidRPr="00931575" w:rsidRDefault="00ED29CA" w:rsidP="001A6C5F">
            <w:pPr>
              <w:pStyle w:val="TAC"/>
              <w:rPr>
                <w:lang w:eastAsia="zh-CN"/>
              </w:rPr>
            </w:pPr>
            <w:r>
              <w:rPr>
                <w:rFonts w:hint="eastAsia"/>
                <w:lang w:eastAsia="zh-CN"/>
              </w:rPr>
              <w:t>0</w:t>
            </w:r>
          </w:p>
        </w:tc>
      </w:tr>
    </w:tbl>
    <w:p w14:paraId="6EF11AFA" w14:textId="77777777" w:rsidR="00ED29CA" w:rsidRPr="00931575" w:rsidRDefault="00ED29CA" w:rsidP="006F1F81"/>
    <w:p w14:paraId="0898684D" w14:textId="77777777" w:rsidR="00C45907" w:rsidRPr="00931575" w:rsidRDefault="00C45907" w:rsidP="00C45907">
      <w:pPr>
        <w:pStyle w:val="Heading1"/>
        <w:rPr>
          <w:lang w:eastAsia="zh-CN"/>
        </w:rPr>
      </w:pPr>
      <w:bookmarkStart w:id="15384" w:name="_Toc36636285"/>
      <w:bookmarkStart w:id="15385" w:name="_Toc37273231"/>
      <w:bookmarkStart w:id="15386" w:name="_Toc45886321"/>
      <w:bookmarkStart w:id="15387" w:name="_Toc53183366"/>
      <w:bookmarkStart w:id="15388" w:name="_Toc58916077"/>
      <w:bookmarkStart w:id="15389" w:name="_Toc58918258"/>
      <w:bookmarkStart w:id="15390" w:name="_Toc66694128"/>
      <w:bookmarkStart w:id="15391" w:name="_Toc74916153"/>
      <w:bookmarkStart w:id="15392" w:name="_Toc76114778"/>
      <w:bookmarkStart w:id="15393" w:name="_Toc76544664"/>
      <w:bookmarkStart w:id="15394" w:name="_Toc82536786"/>
      <w:bookmarkStart w:id="15395" w:name="_Toc89953079"/>
      <w:bookmarkStart w:id="15396" w:name="_Toc98766895"/>
      <w:bookmarkStart w:id="15397" w:name="_Toc99703258"/>
      <w:bookmarkStart w:id="15398" w:name="_Toc106207049"/>
      <w:bookmarkStart w:id="15399" w:name="_Toc115081051"/>
      <w:bookmarkStart w:id="15400" w:name="_Toc122000002"/>
      <w:bookmarkStart w:id="15401" w:name="_Toc124154175"/>
      <w:bookmarkStart w:id="15402" w:name="_Toc124154950"/>
      <w:bookmarkStart w:id="15403" w:name="_Toc131560806"/>
      <w:bookmarkStart w:id="15404" w:name="_Toc137394506"/>
      <w:bookmarkStart w:id="15405" w:name="_Toc163475612"/>
      <w:bookmarkStart w:id="15406" w:name="_Toc176783942"/>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p>
    <w:p w14:paraId="3BE5C7DB" w14:textId="77777777" w:rsidR="00347222" w:rsidRPr="00931575" w:rsidRDefault="00347222" w:rsidP="00347222">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7930E084"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63221E7D"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Pr>
          <w:lang w:eastAsia="zh-CN"/>
        </w:rPr>
        <w:t>3</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0214637E" w14:textId="77777777" w:rsidR="00347222" w:rsidRPr="00931575" w:rsidRDefault="00347222" w:rsidP="00347222">
      <w:pPr>
        <w:pStyle w:val="TH"/>
        <w:rPr>
          <w:lang w:val="en-US" w:eastAsia="zh-CN"/>
        </w:rPr>
      </w:pPr>
      <w:r w:rsidRPr="00931575">
        <w:rPr>
          <w:lang w:eastAsia="zh-CN"/>
        </w:rPr>
        <w:lastRenderedPageBreak/>
        <w:t>Table A.7-1: FRC parameters for FR2</w:t>
      </w:r>
      <w:r>
        <w:rPr>
          <w:lang w:eastAsia="zh-CN"/>
        </w:rPr>
        <w:t>-1</w:t>
      </w:r>
      <w:r w:rsidRPr="00931575">
        <w:rPr>
          <w:lang w:eastAsia="zh-CN"/>
        </w:rPr>
        <w:t xml:space="preserve">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693FA7C8" w:rsidR="00C45907" w:rsidRPr="00931575" w:rsidRDefault="00C45907" w:rsidP="006F1F81">
      <w:pPr>
        <w:pStyle w:val="TH"/>
        <w:rPr>
          <w:lang w:eastAsia="zh-CN"/>
        </w:rPr>
      </w:pPr>
      <w:r w:rsidRPr="00931575">
        <w:rPr>
          <w:lang w:eastAsia="zh-CN"/>
        </w:rPr>
        <w:t>Table A.7-2: FRC parameters for FR2</w:t>
      </w:r>
      <w:r w:rsidR="004678DF">
        <w:rPr>
          <w:lang w:eastAsia="zh-CN"/>
        </w:rPr>
        <w:t>-1</w:t>
      </w:r>
      <w:r w:rsidRPr="00931575">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1D39D34" w:rsidR="00143BAC" w:rsidRPr="00931575" w:rsidRDefault="00FE63A6" w:rsidP="006F1F81">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2A41452B" w:rsidR="00C45907" w:rsidRDefault="00C45907" w:rsidP="006F1F81">
      <w:pPr>
        <w:rPr>
          <w:lang w:eastAsia="zh-CN"/>
        </w:rPr>
      </w:pPr>
    </w:p>
    <w:p w14:paraId="0262FC8B" w14:textId="77777777" w:rsidR="00AC13FB" w:rsidRPr="00F95B02" w:rsidRDefault="00AC13FB" w:rsidP="00AC13FB">
      <w:pPr>
        <w:pStyle w:val="TH"/>
        <w:rPr>
          <w:lang w:eastAsia="zh-CN"/>
        </w:rPr>
      </w:pPr>
      <w:r w:rsidRPr="00F95B02">
        <w:rPr>
          <w:rFonts w:eastAsia="Malgun Gothic"/>
        </w:rPr>
        <w:lastRenderedPageBreak/>
        <w:t>Table A.</w:t>
      </w:r>
      <w:r>
        <w:rPr>
          <w:lang w:eastAsia="zh-CN"/>
        </w:rPr>
        <w:t>7</w:t>
      </w:r>
      <w:r w:rsidRPr="00F95B02">
        <w:rPr>
          <w:rFonts w:eastAsia="Malgun Gothic"/>
        </w:rPr>
        <w:t>-</w:t>
      </w:r>
      <w:r>
        <w:rPr>
          <w:rFonts w:eastAsia="Malgun Gothic"/>
        </w:rPr>
        <w:t>3</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w:t>
      </w:r>
      <w:r w:rsidRPr="00F95B02">
        <w:rPr>
          <w:lang w:eastAsia="zh-CN"/>
        </w:rPr>
        <w:t>16QAM</w:t>
      </w:r>
      <w:r w:rsidRPr="00F95B02">
        <w:rPr>
          <w:rFonts w:eastAsia="Malgun Gothic"/>
        </w:rPr>
        <w:t>, R=</w:t>
      </w:r>
      <w:r>
        <w:rPr>
          <w:rFonts w:eastAsia="Malgun Gothic"/>
        </w:rPr>
        <w:t>434</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AC13FB" w:rsidRPr="00F95B02" w14:paraId="2C113DD4" w14:textId="77777777" w:rsidTr="009C4973">
        <w:trPr>
          <w:cantSplit/>
          <w:jc w:val="center"/>
        </w:trPr>
        <w:tc>
          <w:tcPr>
            <w:tcW w:w="4315" w:type="dxa"/>
          </w:tcPr>
          <w:p w14:paraId="2A7F0BBB" w14:textId="77777777" w:rsidR="00AC13FB" w:rsidRPr="00F95B02" w:rsidRDefault="00AC13FB" w:rsidP="009C4973">
            <w:pPr>
              <w:pStyle w:val="TAH"/>
            </w:pPr>
            <w:r w:rsidRPr="00F95B02">
              <w:t>Reference channel</w:t>
            </w:r>
          </w:p>
        </w:tc>
        <w:tc>
          <w:tcPr>
            <w:tcW w:w="1535" w:type="dxa"/>
          </w:tcPr>
          <w:p w14:paraId="66F1D75B"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11</w:t>
            </w:r>
          </w:p>
        </w:tc>
        <w:tc>
          <w:tcPr>
            <w:tcW w:w="1535" w:type="dxa"/>
          </w:tcPr>
          <w:p w14:paraId="66DFA768"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12</w:t>
            </w:r>
          </w:p>
        </w:tc>
        <w:tc>
          <w:tcPr>
            <w:tcW w:w="1535" w:type="dxa"/>
          </w:tcPr>
          <w:p w14:paraId="2D262975" w14:textId="77777777" w:rsidR="00AC13FB" w:rsidRPr="00F95B02" w:rsidRDefault="00AC13FB" w:rsidP="009C4973">
            <w:pPr>
              <w:pStyle w:val="TAH"/>
            </w:pPr>
            <w:r w:rsidRPr="00F95B02">
              <w:rPr>
                <w:lang w:eastAsia="zh-CN"/>
              </w:rPr>
              <w:t>G-FR2-A</w:t>
            </w:r>
            <w:r>
              <w:rPr>
                <w:lang w:eastAsia="zh-CN"/>
              </w:rPr>
              <w:t>7</w:t>
            </w:r>
            <w:r w:rsidRPr="00F95B02">
              <w:rPr>
                <w:lang w:eastAsia="zh-CN"/>
              </w:rPr>
              <w:t>-</w:t>
            </w:r>
            <w:r>
              <w:rPr>
                <w:lang w:eastAsia="zh-CN"/>
              </w:rPr>
              <w:t>13</w:t>
            </w:r>
          </w:p>
        </w:tc>
      </w:tr>
      <w:tr w:rsidR="00AC13FB" w:rsidRPr="00F95B02" w14:paraId="44D7504D" w14:textId="77777777" w:rsidTr="009C4973">
        <w:trPr>
          <w:cantSplit/>
          <w:jc w:val="center"/>
        </w:trPr>
        <w:tc>
          <w:tcPr>
            <w:tcW w:w="4315" w:type="dxa"/>
          </w:tcPr>
          <w:p w14:paraId="2C7DBD11" w14:textId="77777777" w:rsidR="00AC13FB" w:rsidRPr="00F95B02" w:rsidRDefault="00AC13FB" w:rsidP="009C4973">
            <w:pPr>
              <w:pStyle w:val="TAC"/>
              <w:rPr>
                <w:lang w:eastAsia="zh-CN"/>
              </w:rPr>
            </w:pPr>
            <w:r w:rsidRPr="00F95B02">
              <w:rPr>
                <w:lang w:eastAsia="zh-CN"/>
              </w:rPr>
              <w:t>Subcarrier spacing [kHz]</w:t>
            </w:r>
          </w:p>
        </w:tc>
        <w:tc>
          <w:tcPr>
            <w:tcW w:w="1535" w:type="dxa"/>
          </w:tcPr>
          <w:p w14:paraId="6ECB00DA" w14:textId="77777777" w:rsidR="00AC13FB" w:rsidRDefault="00AC13FB" w:rsidP="009C4973">
            <w:pPr>
              <w:pStyle w:val="TAC"/>
              <w:rPr>
                <w:lang w:eastAsia="zh-CN"/>
              </w:rPr>
            </w:pPr>
            <w:r w:rsidRPr="00F95B02">
              <w:rPr>
                <w:lang w:eastAsia="zh-CN"/>
              </w:rPr>
              <w:t>120</w:t>
            </w:r>
          </w:p>
        </w:tc>
        <w:tc>
          <w:tcPr>
            <w:tcW w:w="1535" w:type="dxa"/>
          </w:tcPr>
          <w:p w14:paraId="7CEC9690" w14:textId="77777777" w:rsidR="00AC13FB" w:rsidRDefault="00AC13FB" w:rsidP="009C4973">
            <w:pPr>
              <w:pStyle w:val="TAC"/>
              <w:rPr>
                <w:lang w:eastAsia="zh-CN"/>
              </w:rPr>
            </w:pPr>
            <w:r w:rsidRPr="00F95B02">
              <w:rPr>
                <w:lang w:eastAsia="zh-CN"/>
              </w:rPr>
              <w:t>120</w:t>
            </w:r>
          </w:p>
        </w:tc>
        <w:tc>
          <w:tcPr>
            <w:tcW w:w="1535" w:type="dxa"/>
          </w:tcPr>
          <w:p w14:paraId="1B591DC2" w14:textId="77777777" w:rsidR="00AC13FB" w:rsidRPr="00F95B02" w:rsidRDefault="00AC13FB" w:rsidP="009C4973">
            <w:pPr>
              <w:pStyle w:val="TAC"/>
            </w:pPr>
            <w:r>
              <w:rPr>
                <w:lang w:eastAsia="zh-CN"/>
              </w:rPr>
              <w:t>48</w:t>
            </w:r>
            <w:r w:rsidRPr="00F95B02">
              <w:rPr>
                <w:lang w:eastAsia="zh-CN"/>
              </w:rPr>
              <w:t>0</w:t>
            </w:r>
          </w:p>
        </w:tc>
      </w:tr>
      <w:tr w:rsidR="00AC13FB" w:rsidRPr="00F95B02" w14:paraId="6BB3F135" w14:textId="77777777" w:rsidTr="009C4973">
        <w:trPr>
          <w:cantSplit/>
          <w:jc w:val="center"/>
        </w:trPr>
        <w:tc>
          <w:tcPr>
            <w:tcW w:w="4315" w:type="dxa"/>
          </w:tcPr>
          <w:p w14:paraId="133075FD" w14:textId="77777777" w:rsidR="00AC13FB" w:rsidRPr="00F95B02" w:rsidRDefault="00AC13FB" w:rsidP="009C4973">
            <w:pPr>
              <w:pStyle w:val="TAC"/>
            </w:pPr>
            <w:r w:rsidRPr="00F95B02">
              <w:t>Allocated resource blocks</w:t>
            </w:r>
          </w:p>
        </w:tc>
        <w:tc>
          <w:tcPr>
            <w:tcW w:w="1535" w:type="dxa"/>
          </w:tcPr>
          <w:p w14:paraId="452B207C" w14:textId="77777777" w:rsidR="00AC13FB" w:rsidRDefault="00AC13FB" w:rsidP="009C4973">
            <w:pPr>
              <w:pStyle w:val="TAC"/>
              <w:rPr>
                <w:rFonts w:eastAsia="Yu Mincho"/>
              </w:rPr>
            </w:pPr>
            <w:r w:rsidRPr="00F95B02">
              <w:rPr>
                <w:rFonts w:eastAsia="Yu Mincho"/>
              </w:rPr>
              <w:t>66</w:t>
            </w:r>
          </w:p>
        </w:tc>
        <w:tc>
          <w:tcPr>
            <w:tcW w:w="1535" w:type="dxa"/>
          </w:tcPr>
          <w:p w14:paraId="228A0A05" w14:textId="77777777" w:rsidR="00AC13FB" w:rsidRDefault="00AC13FB" w:rsidP="009C4973">
            <w:pPr>
              <w:pStyle w:val="TAC"/>
              <w:rPr>
                <w:rFonts w:eastAsia="Yu Mincho"/>
              </w:rPr>
            </w:pPr>
            <w:r>
              <w:rPr>
                <w:rFonts w:eastAsia="Yu Mincho"/>
              </w:rPr>
              <w:t>264</w:t>
            </w:r>
          </w:p>
        </w:tc>
        <w:tc>
          <w:tcPr>
            <w:tcW w:w="1535" w:type="dxa"/>
          </w:tcPr>
          <w:p w14:paraId="24AF148B" w14:textId="77777777" w:rsidR="00AC13FB" w:rsidRPr="00F95B02" w:rsidRDefault="00AC13FB" w:rsidP="009C4973">
            <w:pPr>
              <w:pStyle w:val="TAC"/>
              <w:rPr>
                <w:rFonts w:eastAsia="Yu Mincho"/>
              </w:rPr>
            </w:pPr>
            <w:r>
              <w:rPr>
                <w:rFonts w:eastAsia="Yu Mincho"/>
              </w:rPr>
              <w:t>66</w:t>
            </w:r>
          </w:p>
        </w:tc>
      </w:tr>
      <w:tr w:rsidR="00AC13FB" w:rsidRPr="00F95B02" w14:paraId="78F3451E" w14:textId="77777777" w:rsidTr="009C4973">
        <w:trPr>
          <w:cantSplit/>
          <w:jc w:val="center"/>
        </w:trPr>
        <w:tc>
          <w:tcPr>
            <w:tcW w:w="4315" w:type="dxa"/>
          </w:tcPr>
          <w:p w14:paraId="713980DA" w14:textId="77777777" w:rsidR="00AC13FB" w:rsidRPr="00F95B02" w:rsidRDefault="00AC13FB" w:rsidP="009C4973">
            <w:pPr>
              <w:pStyle w:val="TAC"/>
              <w:rPr>
                <w:lang w:eastAsia="zh-CN"/>
              </w:rPr>
            </w:pPr>
            <w:r w:rsidRPr="00F95B02">
              <w:rPr>
                <w:lang w:eastAsia="zh-CN"/>
              </w:rPr>
              <w:t>CP</w:t>
            </w:r>
            <w:r w:rsidRPr="00F95B02">
              <w:t xml:space="preserve">-OFDM Symbols per </w:t>
            </w:r>
            <w:r w:rsidRPr="00F95B02">
              <w:rPr>
                <w:lang w:eastAsia="zh-CN"/>
              </w:rPr>
              <w:t>slot (Note 1)</w:t>
            </w:r>
          </w:p>
        </w:tc>
        <w:tc>
          <w:tcPr>
            <w:tcW w:w="1535" w:type="dxa"/>
          </w:tcPr>
          <w:p w14:paraId="46111C1D" w14:textId="77777777" w:rsidR="00AC13FB" w:rsidRDefault="00AC13FB" w:rsidP="009C4973">
            <w:pPr>
              <w:pStyle w:val="TAC"/>
              <w:rPr>
                <w:lang w:eastAsia="zh-CN"/>
              </w:rPr>
            </w:pPr>
            <w:r w:rsidRPr="00F95B02">
              <w:rPr>
                <w:lang w:eastAsia="zh-CN"/>
              </w:rPr>
              <w:t>8</w:t>
            </w:r>
          </w:p>
        </w:tc>
        <w:tc>
          <w:tcPr>
            <w:tcW w:w="1535" w:type="dxa"/>
          </w:tcPr>
          <w:p w14:paraId="19705430" w14:textId="77777777" w:rsidR="00AC13FB" w:rsidRDefault="00AC13FB" w:rsidP="009C4973">
            <w:pPr>
              <w:pStyle w:val="TAC"/>
              <w:rPr>
                <w:lang w:eastAsia="zh-CN"/>
              </w:rPr>
            </w:pPr>
            <w:r w:rsidRPr="00F95B02">
              <w:rPr>
                <w:lang w:eastAsia="zh-CN"/>
              </w:rPr>
              <w:t>8</w:t>
            </w:r>
          </w:p>
        </w:tc>
        <w:tc>
          <w:tcPr>
            <w:tcW w:w="1535" w:type="dxa"/>
          </w:tcPr>
          <w:p w14:paraId="055A6C24" w14:textId="77777777" w:rsidR="00AC13FB" w:rsidRPr="00F95B02" w:rsidRDefault="00AC13FB" w:rsidP="009C4973">
            <w:pPr>
              <w:pStyle w:val="TAC"/>
              <w:rPr>
                <w:lang w:eastAsia="zh-CN"/>
              </w:rPr>
            </w:pPr>
            <w:r>
              <w:rPr>
                <w:lang w:eastAsia="zh-CN"/>
              </w:rPr>
              <w:t>8</w:t>
            </w:r>
          </w:p>
        </w:tc>
      </w:tr>
      <w:tr w:rsidR="00AC13FB" w:rsidRPr="00F95B02" w14:paraId="4CF3ADD0" w14:textId="77777777" w:rsidTr="009C4973">
        <w:trPr>
          <w:cantSplit/>
          <w:jc w:val="center"/>
        </w:trPr>
        <w:tc>
          <w:tcPr>
            <w:tcW w:w="4315" w:type="dxa"/>
          </w:tcPr>
          <w:p w14:paraId="27AF77E7" w14:textId="77777777" w:rsidR="00AC13FB" w:rsidRPr="00F95B02" w:rsidRDefault="00AC13FB" w:rsidP="009C4973">
            <w:pPr>
              <w:pStyle w:val="TAC"/>
            </w:pPr>
            <w:r w:rsidRPr="00F95B02">
              <w:t>Modulation</w:t>
            </w:r>
          </w:p>
        </w:tc>
        <w:tc>
          <w:tcPr>
            <w:tcW w:w="1535" w:type="dxa"/>
          </w:tcPr>
          <w:p w14:paraId="119790E4" w14:textId="77777777" w:rsidR="00AC13FB" w:rsidRPr="00F95B02" w:rsidRDefault="00AC13FB" w:rsidP="009C4973">
            <w:pPr>
              <w:pStyle w:val="TAC"/>
              <w:rPr>
                <w:lang w:eastAsia="zh-CN"/>
              </w:rPr>
            </w:pPr>
            <w:r w:rsidRPr="00F95B02">
              <w:rPr>
                <w:lang w:eastAsia="zh-CN"/>
              </w:rPr>
              <w:t>16QAM</w:t>
            </w:r>
          </w:p>
        </w:tc>
        <w:tc>
          <w:tcPr>
            <w:tcW w:w="1535" w:type="dxa"/>
          </w:tcPr>
          <w:p w14:paraId="7E9E489A" w14:textId="77777777" w:rsidR="00AC13FB" w:rsidRPr="00F95B02" w:rsidRDefault="00AC13FB" w:rsidP="009C4973">
            <w:pPr>
              <w:pStyle w:val="TAC"/>
              <w:rPr>
                <w:lang w:eastAsia="zh-CN"/>
              </w:rPr>
            </w:pPr>
            <w:r w:rsidRPr="00F95B02">
              <w:rPr>
                <w:lang w:eastAsia="zh-CN"/>
              </w:rPr>
              <w:t>16QAM</w:t>
            </w:r>
          </w:p>
        </w:tc>
        <w:tc>
          <w:tcPr>
            <w:tcW w:w="1535" w:type="dxa"/>
          </w:tcPr>
          <w:p w14:paraId="19542A9E" w14:textId="77777777" w:rsidR="00AC13FB" w:rsidRPr="00F95B02" w:rsidRDefault="00AC13FB" w:rsidP="009C4973">
            <w:pPr>
              <w:pStyle w:val="TAC"/>
              <w:rPr>
                <w:lang w:eastAsia="zh-CN"/>
              </w:rPr>
            </w:pPr>
            <w:r w:rsidRPr="00F95B02">
              <w:rPr>
                <w:lang w:eastAsia="zh-CN"/>
              </w:rPr>
              <w:t>16QAM</w:t>
            </w:r>
          </w:p>
        </w:tc>
      </w:tr>
      <w:tr w:rsidR="00AC13FB" w:rsidRPr="00F95B02" w14:paraId="651866B8" w14:textId="77777777" w:rsidTr="009C4973">
        <w:trPr>
          <w:cantSplit/>
          <w:jc w:val="center"/>
        </w:trPr>
        <w:tc>
          <w:tcPr>
            <w:tcW w:w="4315" w:type="dxa"/>
          </w:tcPr>
          <w:p w14:paraId="3B5FEA2A" w14:textId="77777777" w:rsidR="00AC13FB" w:rsidRPr="00F95B02" w:rsidRDefault="00AC13FB" w:rsidP="009C4973">
            <w:pPr>
              <w:pStyle w:val="TAC"/>
            </w:pPr>
            <w:r w:rsidRPr="00F95B02">
              <w:t>Code rate</w:t>
            </w:r>
            <w:r w:rsidRPr="00F95B02">
              <w:rPr>
                <w:lang w:eastAsia="zh-CN"/>
              </w:rPr>
              <w:t xml:space="preserve"> (Note 2)</w:t>
            </w:r>
          </w:p>
        </w:tc>
        <w:tc>
          <w:tcPr>
            <w:tcW w:w="1535" w:type="dxa"/>
          </w:tcPr>
          <w:p w14:paraId="69A732C9"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4E542794"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0D7F3B73" w14:textId="77777777" w:rsidR="00AC13FB" w:rsidRPr="00F95B02" w:rsidRDefault="00AC13FB" w:rsidP="009C4973">
            <w:pPr>
              <w:pStyle w:val="TAC"/>
              <w:rPr>
                <w:lang w:eastAsia="zh-CN"/>
              </w:rPr>
            </w:pPr>
            <w:r>
              <w:rPr>
                <w:rFonts w:eastAsia="Malgun Gothic"/>
              </w:rPr>
              <w:t>434</w:t>
            </w:r>
            <w:r w:rsidRPr="00F95B02">
              <w:rPr>
                <w:rFonts w:eastAsia="Malgun Gothic"/>
              </w:rPr>
              <w:t>/1024</w:t>
            </w:r>
          </w:p>
        </w:tc>
      </w:tr>
      <w:tr w:rsidR="00AC13FB" w:rsidRPr="00F95B02" w14:paraId="3D042F43" w14:textId="77777777" w:rsidTr="009C4973">
        <w:trPr>
          <w:cantSplit/>
          <w:jc w:val="center"/>
        </w:trPr>
        <w:tc>
          <w:tcPr>
            <w:tcW w:w="4315" w:type="dxa"/>
          </w:tcPr>
          <w:p w14:paraId="742986AB" w14:textId="77777777" w:rsidR="00AC13FB" w:rsidRPr="00F95B02" w:rsidRDefault="00AC13FB" w:rsidP="009C4973">
            <w:pPr>
              <w:pStyle w:val="TAC"/>
            </w:pPr>
            <w:r w:rsidRPr="00F95B02">
              <w:t>Payload size (bits)</w:t>
            </w:r>
          </w:p>
        </w:tc>
        <w:tc>
          <w:tcPr>
            <w:tcW w:w="1535" w:type="dxa"/>
            <w:vAlign w:val="center"/>
          </w:tcPr>
          <w:p w14:paraId="7820488D" w14:textId="77777777" w:rsidR="00AC13FB" w:rsidRPr="00F95B02" w:rsidRDefault="00AC13FB" w:rsidP="009C4973">
            <w:pPr>
              <w:pStyle w:val="TAC"/>
              <w:rPr>
                <w:rFonts w:cs="Arial"/>
                <w:szCs w:val="18"/>
              </w:rPr>
            </w:pPr>
            <w:r>
              <w:rPr>
                <w:rFonts w:cs="Arial"/>
                <w:szCs w:val="18"/>
              </w:rPr>
              <w:t>21504</w:t>
            </w:r>
          </w:p>
        </w:tc>
        <w:tc>
          <w:tcPr>
            <w:tcW w:w="1535" w:type="dxa"/>
          </w:tcPr>
          <w:p w14:paraId="098C41F0" w14:textId="77777777" w:rsidR="00AC13FB" w:rsidRPr="00F95B02" w:rsidRDefault="00AC13FB" w:rsidP="009C4973">
            <w:pPr>
              <w:pStyle w:val="TAC"/>
              <w:rPr>
                <w:rFonts w:cs="Arial"/>
                <w:szCs w:val="18"/>
              </w:rPr>
            </w:pPr>
            <w:r>
              <w:rPr>
                <w:rFonts w:cs="Arial"/>
                <w:szCs w:val="18"/>
              </w:rPr>
              <w:t>86040</w:t>
            </w:r>
          </w:p>
        </w:tc>
        <w:tc>
          <w:tcPr>
            <w:tcW w:w="1535" w:type="dxa"/>
            <w:vAlign w:val="center"/>
          </w:tcPr>
          <w:p w14:paraId="64CA3946" w14:textId="77777777" w:rsidR="00AC13FB" w:rsidRPr="00F95B02" w:rsidRDefault="00AC13FB" w:rsidP="009C4973">
            <w:pPr>
              <w:pStyle w:val="TAC"/>
            </w:pPr>
            <w:r>
              <w:rPr>
                <w:rFonts w:cs="Arial"/>
                <w:szCs w:val="18"/>
              </w:rPr>
              <w:t>21504</w:t>
            </w:r>
          </w:p>
        </w:tc>
      </w:tr>
      <w:tr w:rsidR="00AC13FB" w:rsidRPr="00F95B02" w14:paraId="41900A31" w14:textId="77777777" w:rsidTr="009C4973">
        <w:trPr>
          <w:cantSplit/>
          <w:jc w:val="center"/>
        </w:trPr>
        <w:tc>
          <w:tcPr>
            <w:tcW w:w="4315" w:type="dxa"/>
          </w:tcPr>
          <w:p w14:paraId="6495E857" w14:textId="77777777" w:rsidR="00AC13FB" w:rsidRPr="00F95B02" w:rsidRDefault="00AC13FB" w:rsidP="009C4973">
            <w:pPr>
              <w:pStyle w:val="TAC"/>
              <w:rPr>
                <w:szCs w:val="22"/>
              </w:rPr>
            </w:pPr>
            <w:r w:rsidRPr="00F95B02">
              <w:rPr>
                <w:szCs w:val="22"/>
              </w:rPr>
              <w:t>Transport block CRC (bits)</w:t>
            </w:r>
          </w:p>
        </w:tc>
        <w:tc>
          <w:tcPr>
            <w:tcW w:w="1535" w:type="dxa"/>
          </w:tcPr>
          <w:p w14:paraId="65FF4AFD"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0DECAFA5" w14:textId="77777777" w:rsidR="00AC13FB" w:rsidRPr="00F95B02" w:rsidRDefault="00AC13FB" w:rsidP="009C4973">
            <w:pPr>
              <w:pStyle w:val="TAC"/>
              <w:rPr>
                <w:rFonts w:cs="Arial"/>
                <w:szCs w:val="18"/>
              </w:rPr>
            </w:pPr>
            <w:r>
              <w:rPr>
                <w:rFonts w:cs="Arial"/>
                <w:szCs w:val="18"/>
              </w:rPr>
              <w:t>24</w:t>
            </w:r>
          </w:p>
        </w:tc>
        <w:tc>
          <w:tcPr>
            <w:tcW w:w="1535" w:type="dxa"/>
          </w:tcPr>
          <w:p w14:paraId="4C1AF75A" w14:textId="77777777" w:rsidR="00AC13FB" w:rsidRPr="00F95B02" w:rsidRDefault="00AC13FB" w:rsidP="009C4973">
            <w:pPr>
              <w:pStyle w:val="TAC"/>
            </w:pPr>
            <w:r w:rsidRPr="00F95B02">
              <w:rPr>
                <w:rFonts w:cs="Arial"/>
                <w:szCs w:val="18"/>
              </w:rPr>
              <w:t>24</w:t>
            </w:r>
          </w:p>
        </w:tc>
      </w:tr>
      <w:tr w:rsidR="00AC13FB" w:rsidRPr="00F95B02" w14:paraId="59953001" w14:textId="77777777" w:rsidTr="009C4973">
        <w:trPr>
          <w:cantSplit/>
          <w:jc w:val="center"/>
        </w:trPr>
        <w:tc>
          <w:tcPr>
            <w:tcW w:w="4315" w:type="dxa"/>
          </w:tcPr>
          <w:p w14:paraId="4DE3D31D" w14:textId="77777777" w:rsidR="00AC13FB" w:rsidRPr="00F95B02" w:rsidRDefault="00AC13FB" w:rsidP="009C4973">
            <w:pPr>
              <w:pStyle w:val="TAC"/>
            </w:pPr>
            <w:r w:rsidRPr="00F95B02">
              <w:t>Code block CRC size (bits)</w:t>
            </w:r>
          </w:p>
        </w:tc>
        <w:tc>
          <w:tcPr>
            <w:tcW w:w="1535" w:type="dxa"/>
          </w:tcPr>
          <w:p w14:paraId="3826ED28"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4864E768" w14:textId="77777777" w:rsidR="00AC13FB" w:rsidRPr="00F95B02" w:rsidRDefault="00AC13FB" w:rsidP="009C4973">
            <w:pPr>
              <w:pStyle w:val="TAC"/>
              <w:rPr>
                <w:rFonts w:cs="Arial"/>
                <w:szCs w:val="18"/>
              </w:rPr>
            </w:pPr>
            <w:r>
              <w:rPr>
                <w:rFonts w:cs="Arial"/>
                <w:szCs w:val="18"/>
              </w:rPr>
              <w:t>24</w:t>
            </w:r>
          </w:p>
        </w:tc>
        <w:tc>
          <w:tcPr>
            <w:tcW w:w="1535" w:type="dxa"/>
          </w:tcPr>
          <w:p w14:paraId="620E4C62" w14:textId="77777777" w:rsidR="00AC13FB" w:rsidRPr="00F95B02" w:rsidRDefault="00AC13FB" w:rsidP="009C4973">
            <w:pPr>
              <w:pStyle w:val="TAC"/>
            </w:pPr>
            <w:r w:rsidRPr="00F95B02">
              <w:rPr>
                <w:rFonts w:cs="Arial"/>
                <w:szCs w:val="18"/>
              </w:rPr>
              <w:t>24</w:t>
            </w:r>
          </w:p>
        </w:tc>
      </w:tr>
      <w:tr w:rsidR="00AC13FB" w:rsidRPr="00F95B02" w14:paraId="580F746D" w14:textId="77777777" w:rsidTr="009C4973">
        <w:trPr>
          <w:cantSplit/>
          <w:jc w:val="center"/>
        </w:trPr>
        <w:tc>
          <w:tcPr>
            <w:tcW w:w="4315" w:type="dxa"/>
          </w:tcPr>
          <w:p w14:paraId="4B5F7F7D" w14:textId="77777777" w:rsidR="00AC13FB" w:rsidRPr="00F95B02" w:rsidRDefault="00AC13FB" w:rsidP="009C4973">
            <w:pPr>
              <w:pStyle w:val="TAC"/>
            </w:pPr>
            <w:r w:rsidRPr="00F95B02">
              <w:t>Number of code blocks - C</w:t>
            </w:r>
          </w:p>
        </w:tc>
        <w:tc>
          <w:tcPr>
            <w:tcW w:w="1535" w:type="dxa"/>
            <w:vAlign w:val="center"/>
          </w:tcPr>
          <w:p w14:paraId="29AAB22F" w14:textId="77777777" w:rsidR="00AC13FB" w:rsidRPr="00F95B02" w:rsidRDefault="00AC13FB" w:rsidP="009C4973">
            <w:pPr>
              <w:pStyle w:val="TAC"/>
            </w:pPr>
            <w:r>
              <w:t>3</w:t>
            </w:r>
          </w:p>
        </w:tc>
        <w:tc>
          <w:tcPr>
            <w:tcW w:w="1535" w:type="dxa"/>
          </w:tcPr>
          <w:p w14:paraId="14826B66" w14:textId="77777777" w:rsidR="00AC13FB" w:rsidRPr="00F95B02" w:rsidRDefault="00AC13FB" w:rsidP="009C4973">
            <w:pPr>
              <w:pStyle w:val="TAC"/>
            </w:pPr>
            <w:r>
              <w:t>11</w:t>
            </w:r>
          </w:p>
        </w:tc>
        <w:tc>
          <w:tcPr>
            <w:tcW w:w="1535" w:type="dxa"/>
            <w:vAlign w:val="center"/>
          </w:tcPr>
          <w:p w14:paraId="6A5EF5FA" w14:textId="77777777" w:rsidR="00AC13FB" w:rsidRPr="00F95B02" w:rsidRDefault="00AC13FB" w:rsidP="009C4973">
            <w:pPr>
              <w:pStyle w:val="TAC"/>
            </w:pPr>
            <w:r>
              <w:t>3</w:t>
            </w:r>
          </w:p>
        </w:tc>
      </w:tr>
      <w:tr w:rsidR="00AC13FB" w:rsidRPr="00F95B02" w14:paraId="46B9EF0D" w14:textId="77777777" w:rsidTr="009C4973">
        <w:trPr>
          <w:cantSplit/>
          <w:jc w:val="center"/>
        </w:trPr>
        <w:tc>
          <w:tcPr>
            <w:tcW w:w="4315" w:type="dxa"/>
          </w:tcPr>
          <w:p w14:paraId="63F2560F" w14:textId="77777777" w:rsidR="00AC13FB" w:rsidRPr="00F95B02" w:rsidRDefault="00AC13FB" w:rsidP="009C4973">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535" w:type="dxa"/>
            <w:vAlign w:val="center"/>
          </w:tcPr>
          <w:p w14:paraId="62DC5CD5"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c>
          <w:tcPr>
            <w:tcW w:w="1535" w:type="dxa"/>
          </w:tcPr>
          <w:p w14:paraId="3AE239FC" w14:textId="77777777" w:rsidR="00AC13FB" w:rsidRPr="00F95B02" w:rsidRDefault="00AC13FB" w:rsidP="009C4973">
            <w:pPr>
              <w:pStyle w:val="TAC"/>
              <w:rPr>
                <w:rFonts w:cs="Arial"/>
                <w:szCs w:val="18"/>
              </w:rPr>
            </w:pPr>
            <w:r>
              <w:rPr>
                <w:rFonts w:cs="Arial"/>
                <w:szCs w:val="18"/>
              </w:rPr>
              <w:t>7848</w:t>
            </w:r>
          </w:p>
        </w:tc>
        <w:tc>
          <w:tcPr>
            <w:tcW w:w="1535" w:type="dxa"/>
            <w:vAlign w:val="center"/>
          </w:tcPr>
          <w:p w14:paraId="13D753E3"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r>
      <w:tr w:rsidR="00AC13FB" w:rsidRPr="00F95B02" w14:paraId="5DD88700"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614996A" w14:textId="77777777" w:rsidR="00AC13FB" w:rsidRPr="00F95B02" w:rsidRDefault="00AC13FB" w:rsidP="009C4973">
            <w:pPr>
              <w:pStyle w:val="TAC"/>
              <w:rPr>
                <w:lang w:eastAsia="zh-CN"/>
              </w:rPr>
            </w:pPr>
            <w:r>
              <w:t xml:space="preserve">Total number of bits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3F4E7397"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tcPr>
          <w:p w14:paraId="3FB539E7" w14:textId="77777777" w:rsidR="00AC13FB" w:rsidRDefault="00AC13FB" w:rsidP="009C4973">
            <w:pPr>
              <w:pStyle w:val="TAC"/>
            </w:pPr>
            <w:r>
              <w:t>202752</w:t>
            </w:r>
          </w:p>
        </w:tc>
        <w:tc>
          <w:tcPr>
            <w:tcW w:w="1535" w:type="dxa"/>
            <w:tcBorders>
              <w:top w:val="single" w:sz="4" w:space="0" w:color="auto"/>
              <w:left w:val="single" w:sz="4" w:space="0" w:color="auto"/>
              <w:bottom w:val="single" w:sz="4" w:space="0" w:color="auto"/>
              <w:right w:val="single" w:sz="4" w:space="0" w:color="auto"/>
            </w:tcBorders>
            <w:vAlign w:val="center"/>
          </w:tcPr>
          <w:p w14:paraId="267B28CA" w14:textId="77777777" w:rsidR="00AC13FB" w:rsidRPr="00F95B02" w:rsidRDefault="00AC13FB" w:rsidP="009C4973">
            <w:pPr>
              <w:pStyle w:val="TAC"/>
            </w:pPr>
            <w:r>
              <w:t>50688</w:t>
            </w:r>
          </w:p>
        </w:tc>
      </w:tr>
      <w:tr w:rsidR="00AC13FB" w:rsidRPr="00F95B02" w14:paraId="5FB63F01"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56BFFEFD" w14:textId="77777777" w:rsidR="00AC13FB" w:rsidRPr="00F95B02" w:rsidRDefault="00AC13FB" w:rsidP="009C4973">
            <w:pPr>
              <w:pStyle w:val="TAC"/>
            </w:pPr>
            <w:r w:rsidRPr="00C6449B">
              <w:t xml:space="preserve">Total number of bits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1EA610A5"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tcPr>
          <w:p w14:paraId="63D95086" w14:textId="77777777" w:rsidR="00AC13FB" w:rsidRDefault="00AC13FB" w:rsidP="009C4973">
            <w:pPr>
              <w:pStyle w:val="TAC"/>
              <w:rPr>
                <w:lang w:eastAsia="zh-CN"/>
              </w:rPr>
            </w:pPr>
            <w:r>
              <w:rPr>
                <w:lang w:eastAsia="zh-CN"/>
              </w:rPr>
              <w:t>194304</w:t>
            </w:r>
          </w:p>
        </w:tc>
        <w:tc>
          <w:tcPr>
            <w:tcW w:w="1535" w:type="dxa"/>
            <w:tcBorders>
              <w:top w:val="single" w:sz="4" w:space="0" w:color="auto"/>
              <w:left w:val="single" w:sz="4" w:space="0" w:color="auto"/>
              <w:bottom w:val="single" w:sz="4" w:space="0" w:color="auto"/>
              <w:right w:val="single" w:sz="4" w:space="0" w:color="auto"/>
            </w:tcBorders>
            <w:vAlign w:val="center"/>
          </w:tcPr>
          <w:p w14:paraId="22F30291" w14:textId="77777777" w:rsidR="00AC13FB" w:rsidRPr="00F95B02" w:rsidRDefault="00AC13FB" w:rsidP="009C4973">
            <w:pPr>
              <w:pStyle w:val="TAC"/>
            </w:pPr>
            <w:r>
              <w:rPr>
                <w:lang w:eastAsia="zh-CN"/>
              </w:rPr>
              <w:t>48576</w:t>
            </w:r>
          </w:p>
        </w:tc>
      </w:tr>
      <w:tr w:rsidR="00AC13FB" w:rsidRPr="00F95B02" w14:paraId="0E604F5C"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D9BEA65" w14:textId="77777777" w:rsidR="00AC13FB" w:rsidRPr="00F95B02" w:rsidRDefault="00AC13FB" w:rsidP="009C4973">
            <w:pPr>
              <w:pStyle w:val="TAC"/>
              <w:rPr>
                <w:lang w:eastAsia="zh-CN"/>
              </w:rPr>
            </w:pPr>
            <w:r>
              <w:t xml:space="preserve">Total symbols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117C0726" w14:textId="77777777" w:rsidR="00AC13FB" w:rsidRDefault="00AC13FB" w:rsidP="009C4973">
            <w:pPr>
              <w:pStyle w:val="TAC"/>
            </w:pPr>
            <w:r>
              <w:t>12672</w:t>
            </w:r>
          </w:p>
        </w:tc>
        <w:tc>
          <w:tcPr>
            <w:tcW w:w="1535" w:type="dxa"/>
            <w:tcBorders>
              <w:top w:val="single" w:sz="4" w:space="0" w:color="auto"/>
              <w:left w:val="single" w:sz="4" w:space="0" w:color="auto"/>
              <w:bottom w:val="single" w:sz="4" w:space="0" w:color="auto"/>
              <w:right w:val="single" w:sz="4" w:space="0" w:color="auto"/>
            </w:tcBorders>
          </w:tcPr>
          <w:p w14:paraId="5E2B0A5B"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vAlign w:val="center"/>
          </w:tcPr>
          <w:p w14:paraId="34391ED3" w14:textId="77777777" w:rsidR="00AC13FB" w:rsidRPr="00F95B02" w:rsidRDefault="00AC13FB" w:rsidP="009C4973">
            <w:pPr>
              <w:pStyle w:val="TAC"/>
            </w:pPr>
            <w:r>
              <w:t>12672</w:t>
            </w:r>
          </w:p>
        </w:tc>
      </w:tr>
      <w:tr w:rsidR="00AC13FB" w:rsidRPr="00F95B02" w14:paraId="08EB2C8E"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1FD13392" w14:textId="77777777" w:rsidR="00AC13FB" w:rsidRPr="00F95B02" w:rsidRDefault="00AC13FB" w:rsidP="009C4973">
            <w:pPr>
              <w:pStyle w:val="TAC"/>
            </w:pPr>
            <w:r w:rsidRPr="00C6449B">
              <w:t xml:space="preserve">Total symbols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37B435E4" w14:textId="77777777" w:rsidR="00AC13FB" w:rsidRDefault="00AC13FB" w:rsidP="009C4973">
            <w:pPr>
              <w:pStyle w:val="TAC"/>
              <w:rPr>
                <w:lang w:eastAsia="zh-CN"/>
              </w:rPr>
            </w:pPr>
            <w:r>
              <w:rPr>
                <w:lang w:eastAsia="zh-CN"/>
              </w:rPr>
              <w:t>12144</w:t>
            </w:r>
          </w:p>
        </w:tc>
        <w:tc>
          <w:tcPr>
            <w:tcW w:w="1535" w:type="dxa"/>
            <w:tcBorders>
              <w:top w:val="single" w:sz="4" w:space="0" w:color="auto"/>
              <w:left w:val="single" w:sz="4" w:space="0" w:color="auto"/>
              <w:bottom w:val="single" w:sz="4" w:space="0" w:color="auto"/>
              <w:right w:val="single" w:sz="4" w:space="0" w:color="auto"/>
            </w:tcBorders>
          </w:tcPr>
          <w:p w14:paraId="17843B1B"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vAlign w:val="center"/>
          </w:tcPr>
          <w:p w14:paraId="46DC3507" w14:textId="77777777" w:rsidR="00AC13FB" w:rsidRPr="00F95B02" w:rsidRDefault="00AC13FB" w:rsidP="009C4973">
            <w:pPr>
              <w:pStyle w:val="TAC"/>
            </w:pPr>
            <w:r>
              <w:rPr>
                <w:lang w:eastAsia="zh-CN"/>
              </w:rPr>
              <w:t>12144</w:t>
            </w:r>
          </w:p>
        </w:tc>
      </w:tr>
      <w:tr w:rsidR="00AC13FB" w:rsidRPr="00F95B02" w14:paraId="7A2A4B25" w14:textId="77777777" w:rsidTr="009C4973">
        <w:trPr>
          <w:cantSplit/>
          <w:jc w:val="center"/>
        </w:trPr>
        <w:tc>
          <w:tcPr>
            <w:tcW w:w="8920" w:type="dxa"/>
            <w:gridSpan w:val="4"/>
          </w:tcPr>
          <w:p w14:paraId="4119035A" w14:textId="77777777" w:rsidR="00AC13FB" w:rsidRPr="00F95B02" w:rsidRDefault="00AC13FB" w:rsidP="009C497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7A25D46" w14:textId="77777777" w:rsidR="00AC13FB" w:rsidRDefault="00AC13FB" w:rsidP="009C497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2AE12E82" w14:textId="77777777" w:rsidR="00AC13FB" w:rsidRDefault="00AC13FB" w:rsidP="009C4973">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BC1F03E" w14:textId="77777777" w:rsidR="00AC13FB" w:rsidRPr="00F95B02" w:rsidRDefault="00AC13FB" w:rsidP="009C4973">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5075D23" w14:textId="77777777" w:rsidR="00AC13FB" w:rsidRPr="00931575" w:rsidRDefault="00AC13FB" w:rsidP="006F1F81">
      <w:pPr>
        <w:rPr>
          <w:lang w:eastAsia="zh-CN"/>
        </w:rPr>
      </w:pPr>
    </w:p>
    <w:p w14:paraId="5CD7CE18" w14:textId="77777777" w:rsidR="00C4499B" w:rsidRPr="00931575" w:rsidRDefault="00C4499B" w:rsidP="00C4499B">
      <w:pPr>
        <w:pStyle w:val="Heading1"/>
        <w:rPr>
          <w:lang w:eastAsia="zh-CN"/>
        </w:rPr>
      </w:pPr>
      <w:bookmarkStart w:id="15407" w:name="_Toc58916078"/>
      <w:bookmarkStart w:id="15408" w:name="_Toc58918259"/>
      <w:bookmarkStart w:id="15409" w:name="_Toc66694129"/>
      <w:bookmarkStart w:id="15410" w:name="_Toc74916154"/>
      <w:bookmarkStart w:id="15411" w:name="_Toc76114779"/>
      <w:bookmarkStart w:id="15412" w:name="_Toc76544665"/>
      <w:bookmarkStart w:id="15413" w:name="_Toc82536787"/>
      <w:bookmarkStart w:id="15414" w:name="_Toc89953080"/>
      <w:bookmarkStart w:id="15415" w:name="_Toc98766896"/>
      <w:bookmarkStart w:id="15416" w:name="_Toc99703259"/>
      <w:bookmarkStart w:id="15417" w:name="_Toc106207050"/>
      <w:bookmarkStart w:id="15418" w:name="_Toc115081052"/>
      <w:bookmarkStart w:id="15419" w:name="_Toc122000003"/>
      <w:bookmarkStart w:id="15420" w:name="_Toc124154176"/>
      <w:bookmarkStart w:id="15421" w:name="_Toc124154951"/>
      <w:bookmarkStart w:id="15422" w:name="_Toc131560807"/>
      <w:bookmarkStart w:id="15423" w:name="_Toc137394507"/>
      <w:bookmarkStart w:id="15424" w:name="_Toc163475613"/>
      <w:bookmarkStart w:id="15425" w:name="_Toc176783943"/>
      <w:bookmarkStart w:id="15426" w:name="_Toc37260495"/>
      <w:bookmarkStart w:id="15427" w:name="_Toc37267883"/>
      <w:bookmarkStart w:id="15428" w:name="_Toc44712490"/>
      <w:bookmarkStart w:id="15429"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p>
    <w:p w14:paraId="01AFC8C0" w14:textId="510110F2"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480EFA94"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5426"/>
    <w:bookmarkEnd w:id="15427"/>
    <w:bookmarkEnd w:id="15428"/>
    <w:bookmarkEnd w:id="15429"/>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lastRenderedPageBreak/>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rFonts w:eastAsiaTheme="minorEastAsia"/>
          <w:lang w:eastAsia="zh-CN"/>
        </w:rPr>
      </w:pPr>
      <w:bookmarkStart w:id="15430" w:name="_Toc21127809"/>
      <w:bookmarkStart w:id="15431" w:name="_Toc29812018"/>
      <w:bookmarkStart w:id="15432" w:name="_Toc36817570"/>
      <w:bookmarkStart w:id="15433" w:name="_Toc37260493"/>
      <w:bookmarkStart w:id="15434" w:name="_Toc37267881"/>
      <w:bookmarkStart w:id="15435" w:name="_Toc44712488"/>
      <w:bookmarkStart w:id="15436" w:name="_Toc45893800"/>
      <w:bookmarkStart w:id="15437" w:name="_Toc53178506"/>
      <w:bookmarkStart w:id="15438" w:name="_Toc53178957"/>
      <w:bookmarkStart w:id="15439" w:name="_Toc61179204"/>
      <w:bookmarkStart w:id="15440" w:name="_Toc61179674"/>
      <w:bookmarkStart w:id="15441" w:name="_Toc67916976"/>
      <w:bookmarkStart w:id="15442" w:name="_Toc74663597"/>
      <w:bookmarkStart w:id="15443" w:name="_Toc82622140"/>
      <w:bookmarkStart w:id="15444" w:name="_Toc90422987"/>
      <w:bookmarkStart w:id="15445" w:name="_Toc98766897"/>
      <w:bookmarkStart w:id="15446" w:name="_Toc99703260"/>
      <w:bookmarkStart w:id="15447" w:name="_Toc106207051"/>
      <w:bookmarkStart w:id="15448" w:name="_Toc115081053"/>
      <w:bookmarkStart w:id="15449" w:name="_Toc122000004"/>
      <w:bookmarkStart w:id="15450" w:name="_Toc124154177"/>
      <w:bookmarkStart w:id="15451" w:name="_Toc124154952"/>
      <w:bookmarkStart w:id="15452" w:name="_Toc131560808"/>
      <w:bookmarkStart w:id="15453" w:name="_Toc137394508"/>
      <w:bookmarkStart w:id="15454" w:name="_Toc163475614"/>
      <w:bookmarkStart w:id="15455" w:name="_Toc176783944"/>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p>
    <w:p w14:paraId="365E1548" w14:textId="0CC1865F"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69A3B6B9" w14:textId="3E2541E7" w:rsidR="001A07F0" w:rsidRDefault="001A07F0" w:rsidP="006F1F81">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1A6C5F">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5456" w:name="_Toc106207052"/>
      <w:bookmarkStart w:id="15457" w:name="_Toc115081054"/>
      <w:bookmarkStart w:id="15458" w:name="_Toc122000005"/>
      <w:bookmarkStart w:id="15459" w:name="_Toc124154178"/>
      <w:bookmarkStart w:id="15460" w:name="_Toc124154953"/>
      <w:bookmarkStart w:id="15461" w:name="_Toc131560809"/>
      <w:bookmarkStart w:id="15462" w:name="_Toc137394509"/>
      <w:bookmarkStart w:id="15463" w:name="_Toc163475615"/>
      <w:bookmarkStart w:id="15464" w:name="_Toc176783945"/>
      <w:r>
        <w:lastRenderedPageBreak/>
        <w:t>A.</w:t>
      </w:r>
      <w:r>
        <w:rPr>
          <w:lang w:eastAsia="zh-CN"/>
        </w:rPr>
        <w:t>10</w:t>
      </w:r>
      <w:r>
        <w:tab/>
      </w:r>
      <w:r w:rsidRPr="00A95E6B">
        <w:t>Fixed Reference Channels for performance requirements (64QAM, R=517/1024)</w:t>
      </w:r>
      <w:bookmarkEnd w:id="15456"/>
      <w:bookmarkEnd w:id="15457"/>
      <w:bookmarkEnd w:id="15458"/>
      <w:bookmarkEnd w:id="15459"/>
      <w:bookmarkEnd w:id="15460"/>
      <w:bookmarkEnd w:id="15461"/>
      <w:bookmarkEnd w:id="15462"/>
      <w:bookmarkEnd w:id="15463"/>
      <w:bookmarkEnd w:id="15464"/>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lastRenderedPageBreak/>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lastRenderedPageBreak/>
        <w:t xml:space="preserve">Table A.10-4: </w:t>
      </w:r>
      <w:bookmarkStart w:id="15465"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5465"/>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1A6C5F">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lastRenderedPageBreak/>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5466" w:name="_Toc21103076"/>
      <w:bookmarkStart w:id="15467" w:name="_Toc29810925"/>
      <w:bookmarkStart w:id="15468" w:name="_Toc36636286"/>
      <w:bookmarkStart w:id="15469" w:name="_Toc37273232"/>
      <w:bookmarkStart w:id="15470" w:name="_Toc45886322"/>
      <w:bookmarkStart w:id="15471" w:name="_Toc53183367"/>
      <w:bookmarkStart w:id="15472" w:name="_Toc58916079"/>
      <w:bookmarkStart w:id="15473" w:name="_Toc58918260"/>
      <w:bookmarkStart w:id="15474" w:name="_Toc66694130"/>
      <w:bookmarkStart w:id="15475" w:name="_Toc74916155"/>
      <w:bookmarkStart w:id="15476" w:name="_Toc76114780"/>
      <w:bookmarkStart w:id="15477" w:name="_Toc76544666"/>
      <w:bookmarkStart w:id="15478" w:name="_Toc82536788"/>
      <w:bookmarkStart w:id="15479" w:name="_Toc89953081"/>
      <w:bookmarkStart w:id="15480" w:name="_Toc98766898"/>
      <w:bookmarkStart w:id="15481" w:name="_Toc99703261"/>
      <w:bookmarkStart w:id="15482" w:name="_Toc106207053"/>
      <w:bookmarkStart w:id="15483" w:name="_Toc115081055"/>
      <w:bookmarkStart w:id="15484" w:name="_Toc122000006"/>
      <w:bookmarkStart w:id="15485" w:name="_Toc124154179"/>
      <w:bookmarkStart w:id="15486" w:name="_Toc124154954"/>
      <w:bookmarkStart w:id="15487" w:name="_Toc131560810"/>
      <w:bookmarkStart w:id="15488" w:name="_Toc137394510"/>
      <w:bookmarkStart w:id="15489" w:name="_Toc163475616"/>
      <w:bookmarkStart w:id="15490" w:name="_Toc176783946"/>
      <w:r w:rsidRPr="00931575">
        <w:lastRenderedPageBreak/>
        <w:t>Annex B (normative):</w:t>
      </w:r>
      <w:r w:rsidRPr="00931575">
        <w:br/>
        <w:t>Environmental requirements for the BS equipment</w:t>
      </w:r>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p>
    <w:p w14:paraId="648936E3" w14:textId="77777777" w:rsidR="00C45907" w:rsidRPr="00931575" w:rsidRDefault="00C45907" w:rsidP="00C45907">
      <w:pPr>
        <w:pStyle w:val="Heading1"/>
      </w:pPr>
      <w:bookmarkStart w:id="15491" w:name="_Toc21103077"/>
      <w:bookmarkStart w:id="15492" w:name="_Toc29810926"/>
      <w:bookmarkStart w:id="15493" w:name="_Toc36636287"/>
      <w:bookmarkStart w:id="15494" w:name="_Toc37273233"/>
      <w:bookmarkStart w:id="15495" w:name="_Toc45886323"/>
      <w:bookmarkStart w:id="15496" w:name="_Toc53183368"/>
      <w:bookmarkStart w:id="15497" w:name="_Toc58916080"/>
      <w:bookmarkStart w:id="15498" w:name="_Toc58918261"/>
      <w:bookmarkStart w:id="15499" w:name="_Toc66694131"/>
      <w:bookmarkStart w:id="15500" w:name="_Toc74916156"/>
      <w:bookmarkStart w:id="15501" w:name="_Toc76114781"/>
      <w:bookmarkStart w:id="15502" w:name="_Toc76544667"/>
      <w:bookmarkStart w:id="15503" w:name="_Toc82536789"/>
      <w:bookmarkStart w:id="15504" w:name="_Toc89953082"/>
      <w:bookmarkStart w:id="15505" w:name="_Toc98766899"/>
      <w:bookmarkStart w:id="15506" w:name="_Toc99703262"/>
      <w:bookmarkStart w:id="15507" w:name="_Toc106207054"/>
      <w:bookmarkStart w:id="15508" w:name="_Toc115081056"/>
      <w:bookmarkStart w:id="15509" w:name="_Toc122000007"/>
      <w:bookmarkStart w:id="15510" w:name="_Toc124154180"/>
      <w:bookmarkStart w:id="15511" w:name="_Toc124154955"/>
      <w:bookmarkStart w:id="15512" w:name="_Toc131560811"/>
      <w:bookmarkStart w:id="15513" w:name="_Toc137394511"/>
      <w:bookmarkStart w:id="15514" w:name="_Toc163475617"/>
      <w:bookmarkStart w:id="15515" w:name="_Toc176783947"/>
      <w:r w:rsidRPr="00931575">
        <w:t>B.1</w:t>
      </w:r>
      <w:r w:rsidRPr="00931575">
        <w:tab/>
        <w:t>General</w:t>
      </w:r>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5516" w:name="_Toc21103078"/>
      <w:bookmarkStart w:id="15517" w:name="_Toc29810927"/>
      <w:bookmarkStart w:id="15518" w:name="_Toc36636288"/>
      <w:bookmarkStart w:id="15519" w:name="_Toc37273234"/>
      <w:bookmarkStart w:id="15520" w:name="_Toc45886324"/>
      <w:bookmarkStart w:id="15521" w:name="_Toc53183369"/>
      <w:bookmarkStart w:id="15522" w:name="_Toc58916081"/>
      <w:bookmarkStart w:id="15523" w:name="_Toc58918262"/>
      <w:bookmarkStart w:id="15524" w:name="_Toc66694132"/>
      <w:bookmarkStart w:id="15525" w:name="_Toc74916157"/>
      <w:bookmarkStart w:id="15526" w:name="_Toc76114782"/>
      <w:bookmarkStart w:id="15527" w:name="_Toc76544668"/>
      <w:bookmarkStart w:id="15528" w:name="_Toc82536790"/>
      <w:bookmarkStart w:id="15529" w:name="_Toc89953083"/>
      <w:bookmarkStart w:id="15530" w:name="_Toc98766900"/>
      <w:bookmarkStart w:id="15531" w:name="_Toc99703263"/>
      <w:bookmarkStart w:id="15532" w:name="_Toc106207055"/>
      <w:bookmarkStart w:id="15533" w:name="_Toc115081057"/>
      <w:bookmarkStart w:id="15534" w:name="_Toc122000008"/>
      <w:bookmarkStart w:id="15535" w:name="_Toc124154181"/>
      <w:bookmarkStart w:id="15536" w:name="_Toc124154956"/>
      <w:bookmarkStart w:id="15537" w:name="_Toc131560812"/>
      <w:bookmarkStart w:id="15538" w:name="_Toc137394512"/>
      <w:bookmarkStart w:id="15539" w:name="_Toc163475618"/>
      <w:bookmarkStart w:id="15540" w:name="_Toc176783948"/>
      <w:r w:rsidRPr="00931575">
        <w:t>B.2</w:t>
      </w:r>
      <w:r w:rsidRPr="00931575">
        <w:tab/>
      </w:r>
      <w:r w:rsidRPr="00931575">
        <w:rPr>
          <w:rFonts w:cs="v4.2.0"/>
        </w:rPr>
        <w:t>Normal test environment</w:t>
      </w:r>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5541" w:name="_Toc21103079"/>
      <w:bookmarkStart w:id="15542" w:name="_Toc29810928"/>
      <w:bookmarkStart w:id="15543" w:name="_Toc36636289"/>
      <w:bookmarkStart w:id="15544" w:name="_Toc37273235"/>
      <w:bookmarkStart w:id="15545" w:name="_Toc45886325"/>
      <w:bookmarkStart w:id="15546" w:name="_Toc53183370"/>
      <w:bookmarkStart w:id="15547" w:name="_Toc58916082"/>
      <w:bookmarkStart w:id="15548" w:name="_Toc58918263"/>
      <w:bookmarkStart w:id="15549" w:name="_Toc66694133"/>
      <w:bookmarkStart w:id="15550" w:name="_Toc74916158"/>
      <w:bookmarkStart w:id="15551" w:name="_Toc76114783"/>
      <w:bookmarkStart w:id="15552" w:name="_Toc76544669"/>
      <w:bookmarkStart w:id="15553" w:name="_Toc82536791"/>
      <w:bookmarkStart w:id="15554" w:name="_Toc89953084"/>
      <w:bookmarkStart w:id="15555" w:name="_Toc98766901"/>
      <w:bookmarkStart w:id="15556" w:name="_Toc99703264"/>
      <w:bookmarkStart w:id="15557" w:name="_Toc106207056"/>
      <w:bookmarkStart w:id="15558" w:name="_Toc115081058"/>
      <w:bookmarkStart w:id="15559" w:name="_Toc122000009"/>
      <w:bookmarkStart w:id="15560" w:name="_Toc124154182"/>
      <w:bookmarkStart w:id="15561" w:name="_Toc124154957"/>
      <w:bookmarkStart w:id="15562" w:name="_Toc131560813"/>
      <w:bookmarkStart w:id="15563" w:name="_Toc137394513"/>
      <w:bookmarkStart w:id="15564" w:name="_Toc163475619"/>
      <w:bookmarkStart w:id="15565" w:name="_Toc176783949"/>
      <w:r w:rsidRPr="00931575">
        <w:t>B.3</w:t>
      </w:r>
      <w:r w:rsidRPr="00931575">
        <w:tab/>
      </w:r>
      <w:r w:rsidRPr="00931575">
        <w:rPr>
          <w:rFonts w:cs="v4.2.0"/>
        </w:rPr>
        <w:t>Extreme test environment</w:t>
      </w:r>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5566" w:name="_Toc21103080"/>
      <w:bookmarkStart w:id="15567" w:name="_Toc29810929"/>
      <w:bookmarkStart w:id="15568" w:name="_Toc36636290"/>
      <w:bookmarkStart w:id="15569" w:name="_Toc37273236"/>
      <w:bookmarkStart w:id="15570" w:name="_Toc45886326"/>
      <w:bookmarkStart w:id="15571" w:name="_Toc53183371"/>
      <w:bookmarkStart w:id="15572" w:name="_Toc58916083"/>
      <w:bookmarkStart w:id="15573" w:name="_Toc58918264"/>
      <w:bookmarkStart w:id="15574" w:name="_Toc66694134"/>
      <w:bookmarkStart w:id="15575" w:name="_Toc74916159"/>
      <w:bookmarkStart w:id="15576" w:name="_Toc76114784"/>
      <w:bookmarkStart w:id="15577" w:name="_Toc76544670"/>
      <w:bookmarkStart w:id="15578" w:name="_Toc82536792"/>
      <w:bookmarkStart w:id="15579" w:name="_Toc89953085"/>
      <w:bookmarkStart w:id="15580" w:name="_Toc98766902"/>
      <w:bookmarkStart w:id="15581" w:name="_Toc99703265"/>
      <w:bookmarkStart w:id="15582" w:name="_Toc106207057"/>
      <w:bookmarkStart w:id="15583" w:name="_Toc115081059"/>
      <w:bookmarkStart w:id="15584" w:name="_Toc122000010"/>
      <w:bookmarkStart w:id="15585" w:name="_Toc124154183"/>
      <w:bookmarkStart w:id="15586" w:name="_Toc124154958"/>
      <w:bookmarkStart w:id="15587" w:name="_Toc131560814"/>
      <w:bookmarkStart w:id="15588" w:name="_Toc137394514"/>
      <w:bookmarkStart w:id="15589" w:name="_Toc163475620"/>
      <w:bookmarkStart w:id="15590" w:name="_Toc176783950"/>
      <w:r w:rsidRPr="00931575">
        <w:t>B.3.1</w:t>
      </w:r>
      <w:r w:rsidRPr="00931575">
        <w:tab/>
        <w:t>Extreme temperature</w:t>
      </w:r>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lastRenderedPageBreak/>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5591" w:name="_Toc21103081"/>
      <w:bookmarkStart w:id="15592" w:name="_Toc29810930"/>
      <w:bookmarkStart w:id="15593" w:name="_Toc36636291"/>
      <w:bookmarkStart w:id="15594" w:name="_Toc37273237"/>
      <w:bookmarkStart w:id="15595" w:name="_Toc45886327"/>
      <w:bookmarkStart w:id="15596" w:name="_Toc53183372"/>
      <w:bookmarkStart w:id="15597" w:name="_Toc58916084"/>
      <w:bookmarkStart w:id="15598" w:name="_Toc58918265"/>
      <w:bookmarkStart w:id="15599" w:name="_Toc66694135"/>
      <w:bookmarkStart w:id="15600" w:name="_Toc74916160"/>
      <w:bookmarkStart w:id="15601" w:name="_Toc76114785"/>
      <w:bookmarkStart w:id="15602" w:name="_Toc76544671"/>
      <w:bookmarkStart w:id="15603" w:name="_Toc82536793"/>
      <w:bookmarkStart w:id="15604" w:name="_Toc89953086"/>
      <w:bookmarkStart w:id="15605" w:name="_Toc98766903"/>
      <w:bookmarkStart w:id="15606" w:name="_Toc99703266"/>
      <w:bookmarkStart w:id="15607" w:name="_Toc106207058"/>
      <w:bookmarkStart w:id="15608" w:name="_Toc115081060"/>
      <w:bookmarkStart w:id="15609" w:name="_Toc122000011"/>
      <w:bookmarkStart w:id="15610" w:name="_Toc124154184"/>
      <w:bookmarkStart w:id="15611" w:name="_Toc124154959"/>
      <w:bookmarkStart w:id="15612" w:name="_Toc131560815"/>
      <w:bookmarkStart w:id="15613" w:name="_Toc137394515"/>
      <w:bookmarkStart w:id="15614" w:name="_Toc163475621"/>
      <w:bookmarkStart w:id="15615" w:name="_Toc176783951"/>
      <w:r w:rsidRPr="00931575">
        <w:t>B.4</w:t>
      </w:r>
      <w:r w:rsidRPr="00931575">
        <w:tab/>
      </w:r>
      <w:r w:rsidRPr="00931575">
        <w:rPr>
          <w:rFonts w:cs="v4.2.0"/>
        </w:rPr>
        <w:t>Vibration</w:t>
      </w:r>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5616" w:name="_Toc21103082"/>
      <w:bookmarkStart w:id="15617" w:name="_Toc29810931"/>
      <w:bookmarkStart w:id="15618" w:name="_Toc36636292"/>
      <w:bookmarkStart w:id="15619" w:name="_Toc37273238"/>
      <w:bookmarkStart w:id="15620" w:name="_Toc45886328"/>
      <w:bookmarkStart w:id="15621" w:name="_Toc53183373"/>
      <w:bookmarkStart w:id="15622" w:name="_Toc58916085"/>
      <w:bookmarkStart w:id="15623" w:name="_Toc58918266"/>
      <w:bookmarkStart w:id="15624" w:name="_Toc66694136"/>
      <w:bookmarkStart w:id="15625" w:name="_Toc74916161"/>
      <w:bookmarkStart w:id="15626" w:name="_Toc76114786"/>
      <w:bookmarkStart w:id="15627" w:name="_Toc76544672"/>
      <w:bookmarkStart w:id="15628" w:name="_Toc82536794"/>
      <w:bookmarkStart w:id="15629" w:name="_Toc89953087"/>
      <w:bookmarkStart w:id="15630" w:name="_Toc98766904"/>
      <w:bookmarkStart w:id="15631" w:name="_Toc99703267"/>
      <w:bookmarkStart w:id="15632" w:name="_Toc106207059"/>
      <w:bookmarkStart w:id="15633" w:name="_Toc115081061"/>
      <w:bookmarkStart w:id="15634" w:name="_Toc122000012"/>
      <w:bookmarkStart w:id="15635" w:name="_Toc124154185"/>
      <w:bookmarkStart w:id="15636" w:name="_Toc124154960"/>
      <w:bookmarkStart w:id="15637" w:name="_Toc131560816"/>
      <w:bookmarkStart w:id="15638" w:name="_Toc137394516"/>
      <w:bookmarkStart w:id="15639" w:name="_Toc163475622"/>
      <w:bookmarkStart w:id="15640" w:name="_Toc176783952"/>
      <w:r w:rsidRPr="00931575">
        <w:t>B.5</w:t>
      </w:r>
      <w:r w:rsidRPr="00931575">
        <w:tab/>
      </w:r>
      <w:r w:rsidRPr="00931575">
        <w:rPr>
          <w:rFonts w:cs="v4.2.0"/>
        </w:rPr>
        <w:t>Power supply</w:t>
      </w:r>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5641" w:name="_Toc21103083"/>
      <w:bookmarkStart w:id="15642" w:name="_Toc29810932"/>
      <w:bookmarkStart w:id="15643" w:name="_Toc36636293"/>
      <w:bookmarkStart w:id="15644" w:name="_Toc37273239"/>
      <w:bookmarkStart w:id="15645" w:name="_Toc45886329"/>
      <w:bookmarkStart w:id="15646" w:name="_Toc53183374"/>
      <w:bookmarkStart w:id="15647" w:name="_Toc58916086"/>
      <w:bookmarkStart w:id="15648" w:name="_Toc58918267"/>
      <w:bookmarkStart w:id="15649" w:name="_Toc66694137"/>
      <w:bookmarkStart w:id="15650" w:name="_Toc74916162"/>
      <w:bookmarkStart w:id="15651" w:name="_Toc76114787"/>
      <w:bookmarkStart w:id="15652" w:name="_Toc76544673"/>
      <w:bookmarkStart w:id="15653" w:name="_Toc82536795"/>
      <w:bookmarkStart w:id="15654" w:name="_Toc89953088"/>
      <w:bookmarkStart w:id="15655" w:name="_Toc98766905"/>
      <w:bookmarkStart w:id="15656" w:name="_Toc99703268"/>
      <w:bookmarkStart w:id="15657" w:name="_Toc106207060"/>
      <w:bookmarkStart w:id="15658" w:name="_Toc115081062"/>
      <w:bookmarkStart w:id="15659" w:name="_Toc122000013"/>
      <w:bookmarkStart w:id="15660" w:name="_Toc124154186"/>
      <w:bookmarkStart w:id="15661" w:name="_Toc124154961"/>
      <w:bookmarkStart w:id="15662" w:name="_Toc131560817"/>
      <w:bookmarkStart w:id="15663" w:name="_Toc137394517"/>
      <w:bookmarkStart w:id="15664" w:name="_Toc163475623"/>
      <w:bookmarkStart w:id="15665" w:name="_Toc176783953"/>
      <w:r w:rsidRPr="00931575">
        <w:rPr>
          <w:lang w:eastAsia="sv-SE"/>
        </w:rPr>
        <w:t>B.6</w:t>
      </w:r>
      <w:r w:rsidRPr="00931575">
        <w:rPr>
          <w:lang w:eastAsia="sv-SE"/>
        </w:rPr>
        <w:tab/>
        <w:t>Measurement of test environments</w:t>
      </w:r>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5666" w:name="_Toc21103084"/>
      <w:bookmarkStart w:id="15667" w:name="_Toc29810933"/>
      <w:bookmarkStart w:id="15668" w:name="_Toc36636294"/>
      <w:bookmarkStart w:id="15669" w:name="_Toc37273240"/>
      <w:bookmarkStart w:id="15670" w:name="_Toc45886330"/>
      <w:bookmarkStart w:id="15671" w:name="_Toc53183375"/>
      <w:bookmarkStart w:id="15672" w:name="_Toc58916087"/>
      <w:bookmarkStart w:id="15673" w:name="_Toc58918268"/>
      <w:bookmarkStart w:id="15674" w:name="_Toc66694138"/>
      <w:bookmarkStart w:id="15675" w:name="_Toc74916163"/>
      <w:bookmarkStart w:id="15676" w:name="_Toc76114788"/>
      <w:bookmarkStart w:id="15677" w:name="_Toc76544674"/>
      <w:bookmarkStart w:id="15678" w:name="_Toc82536796"/>
      <w:bookmarkStart w:id="15679" w:name="_Toc89953089"/>
      <w:bookmarkStart w:id="15680" w:name="_Toc98766906"/>
      <w:bookmarkStart w:id="15681" w:name="_Toc99703269"/>
      <w:bookmarkStart w:id="15682" w:name="_Toc106207061"/>
      <w:bookmarkStart w:id="15683" w:name="_Toc115081063"/>
      <w:bookmarkStart w:id="15684" w:name="_Toc122000014"/>
      <w:bookmarkStart w:id="15685" w:name="_Toc124154187"/>
      <w:bookmarkStart w:id="15686" w:name="_Toc124154962"/>
      <w:bookmarkStart w:id="15687" w:name="_Toc131560818"/>
      <w:bookmarkStart w:id="15688" w:name="_Toc137394518"/>
      <w:bookmarkStart w:id="15689" w:name="_Toc163475624"/>
      <w:bookmarkStart w:id="15690" w:name="_Toc176783954"/>
      <w:r w:rsidRPr="00931575">
        <w:rPr>
          <w:lang w:eastAsia="sv-SE"/>
        </w:rPr>
        <w:lastRenderedPageBreak/>
        <w:t>B.7</w:t>
      </w:r>
      <w:r w:rsidRPr="00931575">
        <w:rPr>
          <w:lang w:eastAsia="sv-SE"/>
        </w:rPr>
        <w:tab/>
        <w:t>OTA extreme test methods</w:t>
      </w:r>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p>
    <w:p w14:paraId="7FAD6199" w14:textId="77777777" w:rsidR="00C45907" w:rsidRPr="00931575" w:rsidRDefault="00C45907" w:rsidP="00C45907">
      <w:pPr>
        <w:pStyle w:val="Heading2"/>
        <w:rPr>
          <w:lang w:eastAsia="sv-SE"/>
        </w:rPr>
      </w:pPr>
      <w:bookmarkStart w:id="15691" w:name="_Toc21103085"/>
      <w:bookmarkStart w:id="15692" w:name="_Toc29810934"/>
      <w:bookmarkStart w:id="15693" w:name="_Toc36636295"/>
      <w:bookmarkStart w:id="15694" w:name="_Toc37273241"/>
      <w:bookmarkStart w:id="15695" w:name="_Toc45886331"/>
      <w:bookmarkStart w:id="15696" w:name="_Toc53183376"/>
      <w:bookmarkStart w:id="15697" w:name="_Toc58916088"/>
      <w:bookmarkStart w:id="15698" w:name="_Toc58918269"/>
      <w:bookmarkStart w:id="15699" w:name="_Toc66694139"/>
      <w:bookmarkStart w:id="15700" w:name="_Toc74916164"/>
      <w:bookmarkStart w:id="15701" w:name="_Toc76114789"/>
      <w:bookmarkStart w:id="15702" w:name="_Toc76544675"/>
      <w:bookmarkStart w:id="15703" w:name="_Toc82536797"/>
      <w:bookmarkStart w:id="15704" w:name="_Toc89953090"/>
      <w:bookmarkStart w:id="15705" w:name="_Toc98766907"/>
      <w:bookmarkStart w:id="15706" w:name="_Toc99703270"/>
      <w:bookmarkStart w:id="15707" w:name="_Toc106207062"/>
      <w:bookmarkStart w:id="15708" w:name="_Toc115081064"/>
      <w:bookmarkStart w:id="15709" w:name="_Toc122000015"/>
      <w:bookmarkStart w:id="15710" w:name="_Toc124154188"/>
      <w:bookmarkStart w:id="15711" w:name="_Toc124154963"/>
      <w:bookmarkStart w:id="15712" w:name="_Toc131560819"/>
      <w:bookmarkStart w:id="15713" w:name="_Toc137394519"/>
      <w:bookmarkStart w:id="15714" w:name="_Toc163475625"/>
      <w:bookmarkStart w:id="15715" w:name="_Toc176783955"/>
      <w:r w:rsidRPr="00931575">
        <w:rPr>
          <w:lang w:eastAsia="sv-SE"/>
        </w:rPr>
        <w:t>B.7.1</w:t>
      </w:r>
      <w:r w:rsidRPr="00931575">
        <w:rPr>
          <w:lang w:eastAsia="sv-SE"/>
        </w:rPr>
        <w:tab/>
        <w:t>Direct far field method</w:t>
      </w:r>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5716" w:name="_Toc21103086"/>
      <w:bookmarkStart w:id="15717" w:name="_Toc29810935"/>
      <w:bookmarkStart w:id="15718" w:name="_Toc36636296"/>
      <w:bookmarkStart w:id="15719" w:name="_Toc37273242"/>
      <w:bookmarkStart w:id="15720" w:name="_Toc45886332"/>
      <w:bookmarkStart w:id="15721" w:name="_Toc53183377"/>
      <w:bookmarkStart w:id="15722" w:name="_Toc58916089"/>
      <w:bookmarkStart w:id="15723" w:name="_Toc58918270"/>
      <w:bookmarkStart w:id="15724" w:name="_Toc66694140"/>
      <w:bookmarkStart w:id="15725" w:name="_Toc74916165"/>
      <w:bookmarkStart w:id="15726" w:name="_Toc76114790"/>
      <w:bookmarkStart w:id="15727" w:name="_Toc76544676"/>
      <w:bookmarkStart w:id="15728" w:name="_Toc82536798"/>
      <w:bookmarkStart w:id="15729" w:name="_Toc89953091"/>
      <w:bookmarkStart w:id="15730" w:name="_Toc98766908"/>
      <w:bookmarkStart w:id="15731" w:name="_Toc99703271"/>
      <w:bookmarkStart w:id="15732" w:name="_Toc106207063"/>
      <w:bookmarkStart w:id="15733" w:name="_Toc115081065"/>
      <w:bookmarkStart w:id="15734" w:name="_Toc122000016"/>
      <w:bookmarkStart w:id="15735" w:name="_Toc124154189"/>
      <w:bookmarkStart w:id="15736" w:name="_Toc124154964"/>
      <w:bookmarkStart w:id="15737" w:name="_Toc131560820"/>
      <w:bookmarkStart w:id="15738" w:name="_Toc137394520"/>
      <w:bookmarkStart w:id="15739" w:name="_Toc163475626"/>
      <w:bookmarkStart w:id="15740" w:name="_Toc176783956"/>
      <w:r w:rsidRPr="00931575">
        <w:rPr>
          <w:lang w:eastAsia="sv-SE"/>
        </w:rPr>
        <w:t>B.7.</w:t>
      </w:r>
      <w:r w:rsidRPr="00931575">
        <w:rPr>
          <w:lang w:val="en-US" w:eastAsia="sv-SE"/>
        </w:rPr>
        <w:t>2</w:t>
      </w:r>
      <w:r w:rsidRPr="00931575">
        <w:rPr>
          <w:lang w:eastAsia="sv-SE"/>
        </w:rPr>
        <w:tab/>
        <w:t>Relative method</w:t>
      </w:r>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5741" w:name="_Toc21103087"/>
      <w:bookmarkStart w:id="15742" w:name="_Toc29810936"/>
      <w:bookmarkStart w:id="15743" w:name="_Toc36636297"/>
      <w:bookmarkStart w:id="15744" w:name="_Toc37273243"/>
      <w:bookmarkStart w:id="15745" w:name="_Toc45886333"/>
      <w:bookmarkStart w:id="15746" w:name="_Toc53183378"/>
      <w:bookmarkStart w:id="15747" w:name="_Toc58916090"/>
      <w:bookmarkStart w:id="15748" w:name="_Toc58918271"/>
      <w:bookmarkStart w:id="15749" w:name="_Toc66694141"/>
      <w:bookmarkStart w:id="15750" w:name="_Toc74916166"/>
      <w:bookmarkStart w:id="15751" w:name="_Toc76114791"/>
      <w:bookmarkStart w:id="15752" w:name="_Toc76544677"/>
      <w:bookmarkStart w:id="15753" w:name="_Toc82536799"/>
      <w:bookmarkStart w:id="15754" w:name="_Toc89953092"/>
      <w:bookmarkStart w:id="15755" w:name="_Toc98766909"/>
      <w:bookmarkStart w:id="15756" w:name="_Toc99703272"/>
      <w:bookmarkStart w:id="15757" w:name="_Toc106207064"/>
      <w:bookmarkStart w:id="15758" w:name="_Toc115081066"/>
      <w:bookmarkStart w:id="15759" w:name="_Toc122000017"/>
      <w:bookmarkStart w:id="15760" w:name="_Toc124154190"/>
      <w:bookmarkStart w:id="15761" w:name="_Toc124154965"/>
      <w:bookmarkStart w:id="15762" w:name="_Toc131560821"/>
      <w:bookmarkStart w:id="15763" w:name="_Toc137394521"/>
      <w:bookmarkStart w:id="15764" w:name="_Toc163475627"/>
      <w:bookmarkStart w:id="15765" w:name="_Toc176783957"/>
      <w:r w:rsidRPr="00931575">
        <w:lastRenderedPageBreak/>
        <w:t>Annex C (informative):</w:t>
      </w:r>
      <w:r w:rsidRPr="00931575">
        <w:br/>
        <w:t>Test tolerances and derivation of test requirements</w:t>
      </w:r>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5766" w:name="_Toc21103088"/>
      <w:bookmarkStart w:id="15767" w:name="_Toc29810937"/>
      <w:bookmarkStart w:id="15768" w:name="_Toc36636298"/>
      <w:bookmarkStart w:id="15769" w:name="_Toc37273244"/>
      <w:bookmarkStart w:id="15770" w:name="_Toc45886334"/>
      <w:bookmarkStart w:id="15771" w:name="_Toc53183379"/>
      <w:bookmarkStart w:id="15772" w:name="_Toc58916091"/>
      <w:bookmarkStart w:id="15773" w:name="_Toc58918272"/>
      <w:bookmarkStart w:id="15774" w:name="_Toc66694142"/>
      <w:bookmarkStart w:id="15775" w:name="_Toc74916167"/>
      <w:bookmarkStart w:id="15776" w:name="_Toc76114792"/>
      <w:bookmarkStart w:id="15777" w:name="_Toc76544678"/>
      <w:bookmarkStart w:id="15778" w:name="_Toc82536800"/>
      <w:bookmarkStart w:id="15779" w:name="_Toc89953093"/>
      <w:bookmarkStart w:id="15780" w:name="_Toc98766910"/>
      <w:bookmarkStart w:id="15781" w:name="_Toc99703273"/>
      <w:bookmarkStart w:id="15782" w:name="_Toc106207065"/>
      <w:bookmarkStart w:id="15783" w:name="_Toc115081067"/>
      <w:bookmarkStart w:id="15784" w:name="_Toc122000018"/>
      <w:bookmarkStart w:id="15785" w:name="_Toc124154191"/>
      <w:bookmarkStart w:id="15786" w:name="_Toc124154966"/>
      <w:bookmarkStart w:id="15787" w:name="_Toc131560822"/>
      <w:bookmarkStart w:id="15788" w:name="_Toc137394522"/>
      <w:bookmarkStart w:id="15789" w:name="_Toc163475628"/>
      <w:bookmarkStart w:id="15790" w:name="_Toc176783958"/>
      <w:r w:rsidRPr="00931575">
        <w:lastRenderedPageBreak/>
        <w:t>C.1</w:t>
      </w:r>
      <w:r w:rsidRPr="00931575">
        <w:tab/>
      </w:r>
      <w:r w:rsidRPr="00931575">
        <w:rPr>
          <w:lang w:eastAsia="sv-SE"/>
        </w:rPr>
        <w:t>Measurement of t</w:t>
      </w:r>
      <w:r w:rsidRPr="00931575">
        <w:t>ransmitter</w:t>
      </w:r>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lastRenderedPageBreak/>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lastRenderedPageBreak/>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377"/>
        <w:gridCol w:w="2675"/>
        <w:gridCol w:w="2821"/>
      </w:tblGrid>
      <w:tr w:rsidR="00B35D70" w:rsidRPr="003E6E64" w14:paraId="416EF43A"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BEDFBB1" w14:textId="77777777" w:rsidR="00B35D70" w:rsidRPr="003E6E64" w:rsidRDefault="00B35D70" w:rsidP="004C091F">
            <w:pPr>
              <w:pStyle w:val="TAH"/>
              <w:rPr>
                <w:rFonts w:cs="Arial"/>
                <w:szCs w:val="18"/>
              </w:rPr>
            </w:pPr>
            <w:r w:rsidRPr="003E6E64">
              <w:rPr>
                <w:rFonts w:cs="Arial"/>
                <w:szCs w:val="18"/>
              </w:rPr>
              <w:lastRenderedPageBreak/>
              <w:t xml:space="preserve">Test </w:t>
            </w:r>
          </w:p>
        </w:tc>
        <w:tc>
          <w:tcPr>
            <w:tcW w:w="2377" w:type="dxa"/>
            <w:tcBorders>
              <w:top w:val="single" w:sz="4" w:space="0" w:color="auto"/>
              <w:left w:val="single" w:sz="4" w:space="0" w:color="auto"/>
              <w:bottom w:val="single" w:sz="4" w:space="0" w:color="auto"/>
              <w:right w:val="single" w:sz="4" w:space="0" w:color="auto"/>
            </w:tcBorders>
            <w:hideMark/>
          </w:tcPr>
          <w:p w14:paraId="13DD822E" w14:textId="77777777" w:rsidR="00B35D70" w:rsidRPr="003E6E64" w:rsidRDefault="00B35D70" w:rsidP="004C091F">
            <w:pPr>
              <w:pStyle w:val="TAH"/>
              <w:rPr>
                <w:rFonts w:cs="Arial"/>
                <w:szCs w:val="18"/>
              </w:rPr>
            </w:pPr>
            <w:r w:rsidRPr="003E6E64">
              <w:rPr>
                <w:rFonts w:cs="Arial"/>
                <w:szCs w:val="18"/>
              </w:rPr>
              <w:t>Minimum requirement in TS 38.104 [2]</w:t>
            </w:r>
          </w:p>
        </w:tc>
        <w:tc>
          <w:tcPr>
            <w:tcW w:w="2674" w:type="dxa"/>
            <w:tcBorders>
              <w:top w:val="single" w:sz="4" w:space="0" w:color="auto"/>
              <w:left w:val="single" w:sz="4" w:space="0" w:color="auto"/>
              <w:bottom w:val="single" w:sz="4" w:space="0" w:color="auto"/>
              <w:right w:val="single" w:sz="4" w:space="0" w:color="auto"/>
            </w:tcBorders>
            <w:hideMark/>
          </w:tcPr>
          <w:p w14:paraId="33D7E020" w14:textId="77777777" w:rsidR="00B35D70" w:rsidRPr="003E6E64" w:rsidRDefault="00B35D70" w:rsidP="004C091F">
            <w:pPr>
              <w:pStyle w:val="TAH"/>
              <w:rPr>
                <w:rFonts w:cs="Arial"/>
                <w:szCs w:val="18"/>
              </w:rPr>
            </w:pPr>
            <w:r w:rsidRPr="003E6E64">
              <w:rPr>
                <w:rFonts w:cs="Arial"/>
                <w:szCs w:val="18"/>
              </w:rPr>
              <w:t>Test Tolerance</w:t>
            </w:r>
            <w:r w:rsidRPr="003E6E64">
              <w:rPr>
                <w:rFonts w:cs="Arial"/>
                <w:szCs w:val="18"/>
              </w:rPr>
              <w:br/>
              <w:t>(TT</w:t>
            </w:r>
            <w:r w:rsidRPr="003E6E64">
              <w:rPr>
                <w:rFonts w:cs="Arial"/>
                <w:szCs w:val="18"/>
                <w:vertAlign w:val="subscript"/>
              </w:rPr>
              <w:t>OTA</w:t>
            </w:r>
            <w:r w:rsidRPr="003E6E64">
              <w:rPr>
                <w:rFonts w:cs="Arial"/>
                <w:szCs w:val="18"/>
              </w:rPr>
              <w:t>)</w:t>
            </w:r>
          </w:p>
        </w:tc>
        <w:tc>
          <w:tcPr>
            <w:tcW w:w="2820" w:type="dxa"/>
            <w:tcBorders>
              <w:top w:val="single" w:sz="4" w:space="0" w:color="auto"/>
              <w:left w:val="single" w:sz="4" w:space="0" w:color="auto"/>
              <w:bottom w:val="single" w:sz="4" w:space="0" w:color="auto"/>
              <w:right w:val="single" w:sz="4" w:space="0" w:color="auto"/>
            </w:tcBorders>
            <w:hideMark/>
          </w:tcPr>
          <w:p w14:paraId="7BBDF50D" w14:textId="77777777" w:rsidR="00B35D70" w:rsidRPr="003E6E64" w:rsidRDefault="00B35D70" w:rsidP="004C091F">
            <w:pPr>
              <w:pStyle w:val="TAH"/>
              <w:rPr>
                <w:rFonts w:cs="Arial"/>
                <w:szCs w:val="18"/>
              </w:rPr>
            </w:pPr>
            <w:r w:rsidRPr="003E6E64">
              <w:rPr>
                <w:rFonts w:cs="Arial"/>
                <w:szCs w:val="18"/>
              </w:rPr>
              <w:t>Test requirement in the present document</w:t>
            </w:r>
          </w:p>
        </w:tc>
      </w:tr>
      <w:tr w:rsidR="00B35D70" w:rsidRPr="003E6E64" w14:paraId="4733B427"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89C1C53" w14:textId="77777777" w:rsidR="00B35D70" w:rsidRPr="003E6E64" w:rsidRDefault="00B35D70" w:rsidP="004C091F">
            <w:pPr>
              <w:pStyle w:val="TAL"/>
              <w:rPr>
                <w:rFonts w:cs="Arial"/>
                <w:szCs w:val="18"/>
              </w:rPr>
            </w:pPr>
            <w:r w:rsidRPr="003E6E64">
              <w:rPr>
                <w:rFonts w:cs="Arial"/>
                <w:szCs w:val="18"/>
              </w:rPr>
              <w:t>6.2 Radiated transmit power</w:t>
            </w:r>
          </w:p>
        </w:tc>
        <w:tc>
          <w:tcPr>
            <w:tcW w:w="2377" w:type="dxa"/>
            <w:tcBorders>
              <w:top w:val="single" w:sz="4" w:space="0" w:color="auto"/>
              <w:left w:val="single" w:sz="4" w:space="0" w:color="auto"/>
              <w:bottom w:val="single" w:sz="4" w:space="0" w:color="auto"/>
              <w:right w:val="single" w:sz="4" w:space="0" w:color="auto"/>
            </w:tcBorders>
            <w:hideMark/>
          </w:tcPr>
          <w:p w14:paraId="77F7926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9.2</w:t>
            </w:r>
          </w:p>
        </w:tc>
        <w:tc>
          <w:tcPr>
            <w:tcW w:w="2674" w:type="dxa"/>
            <w:tcBorders>
              <w:top w:val="single" w:sz="4" w:space="0" w:color="auto"/>
              <w:left w:val="single" w:sz="4" w:space="0" w:color="auto"/>
              <w:bottom w:val="single" w:sz="4" w:space="0" w:color="auto"/>
              <w:right w:val="single" w:sz="4" w:space="0" w:color="auto"/>
            </w:tcBorders>
          </w:tcPr>
          <w:p w14:paraId="6FB7D1EE" w14:textId="77777777" w:rsidR="00B35D70" w:rsidRPr="003E6E64" w:rsidRDefault="00B35D70" w:rsidP="004C091F">
            <w:pPr>
              <w:pStyle w:val="TAL"/>
              <w:rPr>
                <w:rFonts w:cs="Arial"/>
                <w:szCs w:val="18"/>
                <w:lang w:val="fr-FR"/>
              </w:rPr>
            </w:pPr>
            <w:r w:rsidRPr="003E6E64">
              <w:rPr>
                <w:rFonts w:cs="Arial"/>
                <w:szCs w:val="18"/>
                <w:lang w:val="fr-FR"/>
              </w:rPr>
              <w:t>Normal conditions:</w:t>
            </w:r>
          </w:p>
          <w:p w14:paraId="79FD7BF0" w14:textId="77777777" w:rsidR="00B35D70" w:rsidRPr="003E6E64" w:rsidRDefault="00B35D70" w:rsidP="004C091F">
            <w:pPr>
              <w:pStyle w:val="TAL"/>
              <w:rPr>
                <w:rFonts w:cs="Arial"/>
                <w:szCs w:val="18"/>
                <w:lang w:val="fr-FR"/>
              </w:rPr>
            </w:pPr>
            <w:r w:rsidRPr="003E6E64">
              <w:rPr>
                <w:rFonts w:cs="Arial"/>
                <w:szCs w:val="18"/>
                <w:lang w:val="fr-FR"/>
              </w:rPr>
              <w:t>1.7 dB,</w:t>
            </w:r>
            <w:r w:rsidRPr="00F96B70">
              <w:rPr>
                <w:rFonts w:cs="Arial"/>
                <w:kern w:val="24"/>
                <w:szCs w:val="18"/>
                <w:lang w:val="fr-FR"/>
              </w:rPr>
              <w:t xml:space="preserve"> </w:t>
            </w:r>
            <w:r w:rsidRPr="003E6E64">
              <w:rPr>
                <w:rFonts w:cs="Arial"/>
                <w:szCs w:val="18"/>
                <w:lang w:val="fr-FR"/>
              </w:rPr>
              <w:t xml:space="preserve">24.25 GHz </w:t>
            </w:r>
            <w:r w:rsidRPr="00B65385">
              <w:rPr>
                <w:rFonts w:cs="Arial"/>
                <w:szCs w:val="18"/>
                <w:lang w:val="fr-FR"/>
              </w:rPr>
              <w:t xml:space="preserve">&lt; f ≤ </w:t>
            </w:r>
            <w:r w:rsidRPr="003E6E64">
              <w:rPr>
                <w:rFonts w:cs="Arial"/>
                <w:szCs w:val="18"/>
                <w:lang w:val="fr-FR"/>
              </w:rPr>
              <w:t>29.5 GHz</w:t>
            </w:r>
          </w:p>
          <w:p w14:paraId="0C88965C" w14:textId="77777777" w:rsidR="00B35D70" w:rsidRPr="003E6E64" w:rsidRDefault="00B35D70" w:rsidP="004C091F">
            <w:pPr>
              <w:pStyle w:val="TAL"/>
              <w:rPr>
                <w:rFonts w:cs="Arial"/>
                <w:szCs w:val="18"/>
                <w:lang w:val="fr-FR"/>
              </w:rPr>
            </w:pPr>
            <w:r w:rsidRPr="003E6E64">
              <w:rPr>
                <w:rFonts w:cs="Arial"/>
                <w:szCs w:val="18"/>
                <w:lang w:val="fr-FR"/>
              </w:rPr>
              <w:t xml:space="preserve">2.0 dB, 37 GHz </w:t>
            </w:r>
            <w:r w:rsidRPr="00B65385">
              <w:rPr>
                <w:rFonts w:cs="Arial"/>
                <w:szCs w:val="18"/>
                <w:lang w:val="fr-FR"/>
              </w:rPr>
              <w:t xml:space="preserve">&lt; f ≤ </w:t>
            </w:r>
            <w:r w:rsidRPr="003E6E64">
              <w:rPr>
                <w:rFonts w:cs="Arial"/>
                <w:szCs w:val="18"/>
                <w:lang w:val="fr-FR"/>
              </w:rPr>
              <w:t>43.5 GHz</w:t>
            </w:r>
          </w:p>
          <w:p w14:paraId="6EFCF7C0" w14:textId="77777777" w:rsidR="00B35D70" w:rsidRPr="003E6E64" w:rsidRDefault="00B35D70" w:rsidP="004C091F">
            <w:pPr>
              <w:pStyle w:val="TAL"/>
              <w:rPr>
                <w:rFonts w:cs="Arial"/>
                <w:szCs w:val="18"/>
                <w:lang w:val="fr-FR"/>
              </w:rPr>
            </w:pPr>
            <w:r w:rsidRPr="003E6E64">
              <w:rPr>
                <w:rFonts w:cs="Arial"/>
                <w:szCs w:val="18"/>
                <w:lang w:val="fr-FR"/>
              </w:rPr>
              <w:t xml:space="preserve">2.2 dB, 43.5 GHz </w:t>
            </w:r>
            <w:r w:rsidRPr="00B65385">
              <w:rPr>
                <w:rFonts w:cs="Arial"/>
                <w:szCs w:val="18"/>
                <w:lang w:val="fr-FR"/>
              </w:rPr>
              <w:t xml:space="preserve">&lt; f ≤ </w:t>
            </w:r>
            <w:r w:rsidRPr="003E6E64">
              <w:rPr>
                <w:rFonts w:cs="Arial"/>
                <w:szCs w:val="18"/>
                <w:lang w:val="fr-FR"/>
              </w:rPr>
              <w:t>48.2 GHz</w:t>
            </w:r>
          </w:p>
          <w:p w14:paraId="79B960A8" w14:textId="77777777" w:rsidR="00B35D70" w:rsidRPr="003E6E64" w:rsidRDefault="00B35D70" w:rsidP="004C091F">
            <w:pPr>
              <w:pStyle w:val="TAL"/>
              <w:rPr>
                <w:rFonts w:cs="Arial"/>
                <w:szCs w:val="18"/>
                <w:lang w:val="fr-FR"/>
              </w:rPr>
            </w:pPr>
            <w:r w:rsidRPr="003E6E64">
              <w:rPr>
                <w:rFonts w:eastAsia="SimSun" w:cs="Arial"/>
                <w:szCs w:val="18"/>
                <w:lang w:val="fr-FR" w:eastAsia="zh-CN"/>
              </w:rPr>
              <w:t>3.0</w:t>
            </w:r>
            <w:r w:rsidRPr="003E6E64">
              <w:rPr>
                <w:rFonts w:eastAsia="SimSun" w:cs="Arial"/>
                <w:szCs w:val="18"/>
                <w:lang w:val="fr-FR"/>
              </w:rPr>
              <w:t xml:space="preserve"> dB, </w:t>
            </w:r>
            <w:r w:rsidRPr="003E6E64">
              <w:rPr>
                <w:rFonts w:eastAsia="SimSun" w:cs="Arial"/>
                <w:szCs w:val="18"/>
                <w:lang w:val="fr-FR" w:eastAsia="zh-CN"/>
              </w:rPr>
              <w:t xml:space="preserve">52.6 </w:t>
            </w:r>
            <w:r w:rsidRPr="003E6E64">
              <w:rPr>
                <w:rFonts w:eastAsia="SimSun" w:cs="Arial"/>
                <w:szCs w:val="18"/>
                <w:lang w:val="fr-FR"/>
              </w:rPr>
              <w:t xml:space="preserve">GHz </w:t>
            </w:r>
            <w:r w:rsidRPr="003E6E64">
              <w:rPr>
                <w:rFonts w:cs="Arial"/>
                <w:szCs w:val="18"/>
                <w:lang w:val="en-US"/>
              </w:rPr>
              <w:sym w:font="Symbol" w:char="F0A3"/>
            </w:r>
            <w:r w:rsidRPr="003E6E64">
              <w:rPr>
                <w:rFonts w:eastAsia="SimSun" w:cs="Arial"/>
                <w:szCs w:val="18"/>
                <w:lang w:val="fr-FR"/>
              </w:rPr>
              <w:t xml:space="preserve"> f </w:t>
            </w:r>
            <w:r w:rsidRPr="003E6E64">
              <w:rPr>
                <w:rFonts w:cs="Arial"/>
                <w:szCs w:val="18"/>
                <w:lang w:val="en-US"/>
              </w:rPr>
              <w:sym w:font="Symbol" w:char="F0A3"/>
            </w:r>
            <w:r w:rsidRPr="003E6E64">
              <w:rPr>
                <w:rFonts w:cs="Arial"/>
                <w:szCs w:val="18"/>
                <w:lang w:val="fr-FR"/>
              </w:rPr>
              <w:t xml:space="preserve"> </w:t>
            </w:r>
            <w:r w:rsidRPr="003E6E64">
              <w:rPr>
                <w:rFonts w:cs="Arial"/>
                <w:szCs w:val="18"/>
                <w:lang w:val="fr-FR" w:eastAsia="zh-CN"/>
              </w:rPr>
              <w:t xml:space="preserve">71 </w:t>
            </w:r>
            <w:r w:rsidRPr="003E6E64">
              <w:rPr>
                <w:rFonts w:cs="Arial"/>
                <w:szCs w:val="18"/>
                <w:lang w:val="fr-FR"/>
              </w:rPr>
              <w:t>GHz</w:t>
            </w:r>
          </w:p>
          <w:p w14:paraId="57BDFA0D" w14:textId="77777777" w:rsidR="00B35D70" w:rsidRPr="003E6E64" w:rsidRDefault="00B35D70" w:rsidP="004C091F">
            <w:pPr>
              <w:pStyle w:val="TAL"/>
              <w:rPr>
                <w:rFonts w:cs="Arial"/>
                <w:szCs w:val="18"/>
                <w:lang w:val="fr-FR"/>
              </w:rPr>
            </w:pPr>
          </w:p>
          <w:p w14:paraId="2E2EA9A7" w14:textId="77777777" w:rsidR="00B35D70" w:rsidRPr="003E6E64" w:rsidRDefault="00B35D70" w:rsidP="004C091F">
            <w:pPr>
              <w:pStyle w:val="TAL"/>
              <w:rPr>
                <w:rFonts w:cs="Arial"/>
                <w:szCs w:val="18"/>
                <w:lang w:val="fr-FR"/>
              </w:rPr>
            </w:pPr>
            <w:r w:rsidRPr="003E6E64">
              <w:rPr>
                <w:rFonts w:cs="Arial"/>
                <w:szCs w:val="18"/>
                <w:lang w:val="fr-FR"/>
              </w:rPr>
              <w:t>Extreme conditions:</w:t>
            </w:r>
          </w:p>
          <w:p w14:paraId="4F2F38D8" w14:textId="77777777" w:rsidR="00B35D70" w:rsidRPr="003E6E64" w:rsidRDefault="00B35D70" w:rsidP="004C091F">
            <w:pPr>
              <w:pStyle w:val="TAL"/>
              <w:rPr>
                <w:rFonts w:cs="Arial"/>
                <w:szCs w:val="18"/>
                <w:lang w:val="fr-FR"/>
              </w:rPr>
            </w:pPr>
            <w:r w:rsidRPr="003E6E64">
              <w:rPr>
                <w:rFonts w:cs="Arial"/>
                <w:szCs w:val="18"/>
                <w:lang w:val="fr-FR"/>
              </w:rPr>
              <w:t>3.1 dB,</w:t>
            </w:r>
            <w:r w:rsidRPr="00F96B70">
              <w:rPr>
                <w:rFonts w:cs="Arial"/>
                <w:kern w:val="24"/>
                <w:szCs w:val="18"/>
                <w:lang w:val="fr-FR"/>
              </w:rPr>
              <w:t xml:space="preserve"> </w:t>
            </w:r>
            <w:r w:rsidRPr="003E6E64">
              <w:rPr>
                <w:rFonts w:cs="Arial"/>
                <w:szCs w:val="18"/>
                <w:lang w:val="fr-FR"/>
              </w:rPr>
              <w:t xml:space="preserve">24.25 GHz </w:t>
            </w:r>
            <w:r w:rsidRPr="00B65385">
              <w:rPr>
                <w:rFonts w:cs="Arial"/>
                <w:szCs w:val="18"/>
                <w:lang w:val="fr-FR"/>
              </w:rPr>
              <w:t xml:space="preserve">&lt; f ≤ </w:t>
            </w:r>
            <w:r w:rsidRPr="003E6E64">
              <w:rPr>
                <w:rFonts w:cs="Arial"/>
                <w:szCs w:val="18"/>
                <w:lang w:val="fr-FR"/>
              </w:rPr>
              <w:t>29.5 GHz</w:t>
            </w:r>
          </w:p>
          <w:p w14:paraId="61A493C1" w14:textId="77777777" w:rsidR="00B35D70" w:rsidRPr="003E6E64" w:rsidRDefault="00B35D70" w:rsidP="004C091F">
            <w:pPr>
              <w:pStyle w:val="TAL"/>
              <w:rPr>
                <w:rFonts w:cs="Arial"/>
                <w:szCs w:val="18"/>
                <w:lang w:val="fr-FR"/>
              </w:rPr>
            </w:pPr>
            <w:r w:rsidRPr="003E6E64">
              <w:rPr>
                <w:rFonts w:cs="Arial"/>
                <w:szCs w:val="18"/>
                <w:lang w:val="fr-FR"/>
              </w:rPr>
              <w:t xml:space="preserve">3.3 dB, 37 GHz </w:t>
            </w:r>
            <w:r w:rsidRPr="00B65385">
              <w:rPr>
                <w:rFonts w:cs="Arial"/>
                <w:szCs w:val="18"/>
                <w:lang w:val="fr-FR"/>
              </w:rPr>
              <w:t xml:space="preserve">&lt; f ≤ </w:t>
            </w:r>
            <w:r w:rsidRPr="003E6E64">
              <w:rPr>
                <w:rFonts w:cs="Arial"/>
                <w:szCs w:val="18"/>
                <w:lang w:val="fr-FR"/>
              </w:rPr>
              <w:t>43.5 GHz</w:t>
            </w:r>
          </w:p>
          <w:p w14:paraId="01C5326D" w14:textId="77777777" w:rsidR="00B35D70" w:rsidRPr="003E6E64" w:rsidRDefault="00B35D70" w:rsidP="004C091F">
            <w:pPr>
              <w:pStyle w:val="TAL"/>
              <w:rPr>
                <w:rFonts w:cs="Arial"/>
                <w:szCs w:val="18"/>
                <w:lang w:val="fr-FR"/>
              </w:rPr>
            </w:pPr>
            <w:r w:rsidRPr="003E6E64">
              <w:rPr>
                <w:rFonts w:cs="Arial"/>
                <w:szCs w:val="18"/>
                <w:lang w:val="fr-FR"/>
              </w:rPr>
              <w:t xml:space="preserve">3.5 dB, 43.5 GHz </w:t>
            </w:r>
            <w:r w:rsidRPr="00B65385">
              <w:rPr>
                <w:rFonts w:cs="Arial"/>
                <w:szCs w:val="18"/>
                <w:lang w:val="fr-FR"/>
              </w:rPr>
              <w:t xml:space="preserve">&lt; f ≤ </w:t>
            </w:r>
            <w:r w:rsidRPr="003E6E64">
              <w:rPr>
                <w:rFonts w:cs="Arial"/>
                <w:szCs w:val="18"/>
                <w:lang w:val="fr-FR"/>
              </w:rPr>
              <w:t>48.2 GHz</w:t>
            </w:r>
          </w:p>
          <w:p w14:paraId="052C34E0" w14:textId="77777777" w:rsidR="00B35D70" w:rsidRPr="003E6E64" w:rsidRDefault="00B35D70" w:rsidP="004C091F">
            <w:pPr>
              <w:pStyle w:val="TAL"/>
              <w:rPr>
                <w:rFonts w:cs="Arial"/>
                <w:szCs w:val="18"/>
                <w:lang w:val="fr-FR"/>
              </w:rPr>
            </w:pPr>
            <w:r w:rsidRPr="003E6E64">
              <w:rPr>
                <w:rFonts w:eastAsia="SimSun" w:cs="Arial"/>
                <w:szCs w:val="18"/>
                <w:lang w:val="fr-FR" w:eastAsia="zh-CN"/>
              </w:rPr>
              <w:t>3.9</w:t>
            </w:r>
            <w:r w:rsidRPr="003E6E64">
              <w:rPr>
                <w:rFonts w:eastAsia="SimSun" w:cs="Arial"/>
                <w:szCs w:val="18"/>
                <w:lang w:val="fr-FR"/>
              </w:rPr>
              <w:t xml:space="preserve"> dB, </w:t>
            </w:r>
            <w:r w:rsidRPr="003E6E64">
              <w:rPr>
                <w:rFonts w:eastAsia="SimSun" w:cs="Arial"/>
                <w:szCs w:val="18"/>
                <w:lang w:val="fr-FR" w:eastAsia="zh-CN"/>
              </w:rPr>
              <w:t xml:space="preserve">52.6 </w:t>
            </w:r>
            <w:r w:rsidRPr="003E6E64">
              <w:rPr>
                <w:rFonts w:eastAsia="SimSun" w:cs="Arial"/>
                <w:szCs w:val="18"/>
                <w:lang w:val="fr-FR"/>
              </w:rPr>
              <w:t xml:space="preserve">GHz </w:t>
            </w:r>
            <w:r w:rsidRPr="003E6E64">
              <w:rPr>
                <w:rFonts w:cs="Arial"/>
                <w:szCs w:val="18"/>
                <w:lang w:val="en-US"/>
              </w:rPr>
              <w:sym w:font="Symbol" w:char="F0A3"/>
            </w:r>
            <w:r w:rsidRPr="003E6E64">
              <w:rPr>
                <w:rFonts w:eastAsia="SimSun" w:cs="Arial"/>
                <w:szCs w:val="18"/>
                <w:lang w:val="fr-FR"/>
              </w:rPr>
              <w:t xml:space="preserve"> f </w:t>
            </w:r>
            <w:r w:rsidRPr="003E6E64">
              <w:rPr>
                <w:rFonts w:cs="Arial"/>
                <w:szCs w:val="18"/>
                <w:lang w:val="en-US"/>
              </w:rPr>
              <w:sym w:font="Symbol" w:char="F0A3"/>
            </w:r>
            <w:r w:rsidRPr="003E6E64">
              <w:rPr>
                <w:rFonts w:cs="Arial"/>
                <w:szCs w:val="18"/>
                <w:lang w:val="fr-FR"/>
              </w:rPr>
              <w:t xml:space="preserve"> </w:t>
            </w:r>
            <w:r w:rsidRPr="003E6E64">
              <w:rPr>
                <w:rFonts w:cs="Arial"/>
                <w:szCs w:val="18"/>
                <w:lang w:val="fr-FR" w:eastAsia="zh-CN"/>
              </w:rPr>
              <w:t xml:space="preserve">71 </w:t>
            </w:r>
            <w:r w:rsidRPr="003E6E64">
              <w:rPr>
                <w:rFonts w:cs="Arial"/>
                <w:szCs w:val="18"/>
                <w:lang w:val="fr-FR"/>
              </w:rPr>
              <w:t>GHz</w:t>
            </w:r>
          </w:p>
        </w:tc>
        <w:tc>
          <w:tcPr>
            <w:tcW w:w="2820" w:type="dxa"/>
            <w:tcBorders>
              <w:top w:val="single" w:sz="4" w:space="0" w:color="auto"/>
              <w:left w:val="single" w:sz="4" w:space="0" w:color="auto"/>
              <w:bottom w:val="single" w:sz="4" w:space="0" w:color="auto"/>
              <w:right w:val="single" w:sz="4" w:space="0" w:color="auto"/>
            </w:tcBorders>
            <w:hideMark/>
          </w:tcPr>
          <w:p w14:paraId="0BF52E7A" w14:textId="77777777" w:rsidR="00B35D70" w:rsidRPr="003E6E64" w:rsidRDefault="00B35D70" w:rsidP="004C091F">
            <w:pPr>
              <w:pStyle w:val="TAL"/>
              <w:rPr>
                <w:rFonts w:cs="Arial"/>
                <w:szCs w:val="18"/>
              </w:rPr>
            </w:pPr>
            <w:r w:rsidRPr="003E6E64">
              <w:rPr>
                <w:rFonts w:cs="Arial"/>
                <w:szCs w:val="18"/>
              </w:rPr>
              <w:t>Formula:</w:t>
            </w:r>
          </w:p>
          <w:p w14:paraId="5804B229" w14:textId="77777777" w:rsidR="00B35D70" w:rsidRPr="003E6E64" w:rsidRDefault="00B35D70" w:rsidP="004C091F">
            <w:pPr>
              <w:pStyle w:val="TAL"/>
              <w:rPr>
                <w:rFonts w:cs="Arial"/>
                <w:szCs w:val="18"/>
              </w:rPr>
            </w:pPr>
            <w:r w:rsidRPr="003E6E64">
              <w:rPr>
                <w:rFonts w:cs="Arial"/>
                <w:szCs w:val="18"/>
              </w:rPr>
              <w:t>Upper limit + TT, Lower limit – TT</w:t>
            </w:r>
          </w:p>
        </w:tc>
      </w:tr>
      <w:tr w:rsidR="00B35D70" w:rsidRPr="003E6E64" w14:paraId="5FE68C1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930646" w14:textId="77777777" w:rsidR="00B35D70" w:rsidRPr="003E6E64" w:rsidRDefault="00B35D70" w:rsidP="004C091F">
            <w:pPr>
              <w:pStyle w:val="TAL"/>
              <w:rPr>
                <w:rFonts w:cs="Arial"/>
                <w:szCs w:val="18"/>
              </w:rPr>
            </w:pPr>
            <w:r w:rsidRPr="003E6E64">
              <w:rPr>
                <w:rFonts w:cs="Arial"/>
                <w:szCs w:val="18"/>
              </w:rPr>
              <w:t>6.3</w:t>
            </w:r>
            <w:r w:rsidRPr="003E6E64">
              <w:rPr>
                <w:rFonts w:cs="Arial"/>
                <w:szCs w:val="18"/>
              </w:rPr>
              <w:tab/>
              <w:t>OTA base station output power</w:t>
            </w:r>
          </w:p>
        </w:tc>
        <w:tc>
          <w:tcPr>
            <w:tcW w:w="2377" w:type="dxa"/>
            <w:tcBorders>
              <w:top w:val="single" w:sz="4" w:space="0" w:color="auto"/>
              <w:left w:val="single" w:sz="4" w:space="0" w:color="auto"/>
              <w:bottom w:val="single" w:sz="4" w:space="0" w:color="auto"/>
              <w:right w:val="single" w:sz="4" w:space="0" w:color="auto"/>
            </w:tcBorders>
            <w:hideMark/>
          </w:tcPr>
          <w:p w14:paraId="1464778F"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9.3</w:t>
            </w:r>
          </w:p>
        </w:tc>
        <w:tc>
          <w:tcPr>
            <w:tcW w:w="2674" w:type="dxa"/>
            <w:tcBorders>
              <w:top w:val="single" w:sz="4" w:space="0" w:color="auto"/>
              <w:left w:val="single" w:sz="4" w:space="0" w:color="auto"/>
              <w:bottom w:val="single" w:sz="4" w:space="0" w:color="auto"/>
              <w:right w:val="single" w:sz="4" w:space="0" w:color="auto"/>
            </w:tcBorders>
            <w:hideMark/>
          </w:tcPr>
          <w:p w14:paraId="6D4B7167" w14:textId="77777777" w:rsidR="00B35D70" w:rsidRPr="003E6E64" w:rsidRDefault="00B35D70" w:rsidP="004C091F">
            <w:pPr>
              <w:pStyle w:val="TAL"/>
              <w:rPr>
                <w:rFonts w:cs="Arial"/>
                <w:szCs w:val="18"/>
              </w:rPr>
            </w:pPr>
            <w:r w:rsidRPr="003E6E64">
              <w:rPr>
                <w:rFonts w:cs="Arial"/>
                <w:szCs w:val="18"/>
              </w:rPr>
              <w:t>2.1 dB,</w:t>
            </w:r>
            <w:r w:rsidRPr="00F96B70">
              <w:rPr>
                <w:rFonts w:cs="Arial"/>
                <w:kern w:val="24"/>
                <w:szCs w:val="18"/>
              </w:rPr>
              <w:t xml:space="preserve"> </w:t>
            </w:r>
            <w:r w:rsidRPr="003E6E64">
              <w:rPr>
                <w:rFonts w:cs="Arial"/>
                <w:szCs w:val="18"/>
              </w:rPr>
              <w:t>24.25 GHz &lt; f ≤ 29.5 GHz</w:t>
            </w:r>
          </w:p>
          <w:p w14:paraId="024A6F10" w14:textId="77777777" w:rsidR="00B35D70" w:rsidRPr="003E6E64" w:rsidRDefault="00B35D70" w:rsidP="004C091F">
            <w:pPr>
              <w:pStyle w:val="TAL"/>
              <w:rPr>
                <w:rFonts w:cs="Arial"/>
                <w:szCs w:val="18"/>
              </w:rPr>
            </w:pPr>
            <w:r w:rsidRPr="003E6E64">
              <w:rPr>
                <w:rFonts w:cs="Arial"/>
                <w:szCs w:val="18"/>
              </w:rPr>
              <w:t>2.4 dB, 37 GHz &lt; f ≤ 43.5 GHz</w:t>
            </w:r>
          </w:p>
          <w:p w14:paraId="7C9368FD" w14:textId="77777777" w:rsidR="00B35D70" w:rsidRPr="003E6E64" w:rsidRDefault="00B35D70" w:rsidP="004C091F">
            <w:pPr>
              <w:pStyle w:val="TAL"/>
              <w:rPr>
                <w:rFonts w:cs="Arial"/>
                <w:szCs w:val="18"/>
              </w:rPr>
            </w:pPr>
            <w:r w:rsidRPr="003E6E64">
              <w:rPr>
                <w:rFonts w:cs="Arial"/>
                <w:szCs w:val="18"/>
              </w:rPr>
              <w:t>2.6 dB, 43.5 GHz &lt; f ≤ 48.2 GHz</w:t>
            </w:r>
          </w:p>
          <w:p w14:paraId="3E2FAA3F" w14:textId="77777777" w:rsidR="00B35D70" w:rsidRPr="003E6E64" w:rsidRDefault="00B35D70" w:rsidP="004C091F">
            <w:pPr>
              <w:pStyle w:val="TAL"/>
              <w:rPr>
                <w:rFonts w:cs="Arial"/>
                <w:szCs w:val="18"/>
              </w:rPr>
            </w:pPr>
            <w:r w:rsidRPr="003E6E64">
              <w:rPr>
                <w:rFonts w:eastAsia="SimSun" w:cs="Arial"/>
                <w:szCs w:val="18"/>
                <w:lang w:eastAsia="zh-CN"/>
              </w:rPr>
              <w:t>3.2</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45A318DD" w14:textId="77777777" w:rsidR="00B35D70" w:rsidRPr="003E6E64" w:rsidRDefault="00B35D70" w:rsidP="004C091F">
            <w:pPr>
              <w:pStyle w:val="TAL"/>
              <w:rPr>
                <w:rFonts w:cs="Arial"/>
                <w:szCs w:val="18"/>
              </w:rPr>
            </w:pPr>
            <w:r w:rsidRPr="003E6E64">
              <w:rPr>
                <w:rFonts w:cs="Arial"/>
                <w:szCs w:val="18"/>
              </w:rPr>
              <w:t>Formula:</w:t>
            </w:r>
          </w:p>
          <w:p w14:paraId="1CFDB84B" w14:textId="77777777" w:rsidR="00B35D70" w:rsidRPr="003E6E64" w:rsidRDefault="00B35D70" w:rsidP="004C091F">
            <w:pPr>
              <w:pStyle w:val="TAL"/>
              <w:rPr>
                <w:rFonts w:cs="Arial"/>
                <w:szCs w:val="18"/>
              </w:rPr>
            </w:pPr>
            <w:r w:rsidRPr="003E6E64">
              <w:rPr>
                <w:rFonts w:cs="Arial"/>
                <w:szCs w:val="18"/>
              </w:rPr>
              <w:t>Upper limit + TT, Lower limit – TT</w:t>
            </w:r>
          </w:p>
          <w:p w14:paraId="4C93DF33" w14:textId="77777777" w:rsidR="00B35D70" w:rsidRPr="003E6E64" w:rsidRDefault="00B35D70" w:rsidP="004C091F">
            <w:pPr>
              <w:pStyle w:val="TAL"/>
              <w:rPr>
                <w:rFonts w:cs="Arial"/>
                <w:szCs w:val="18"/>
              </w:rPr>
            </w:pPr>
          </w:p>
        </w:tc>
      </w:tr>
      <w:tr w:rsidR="00B35D70" w:rsidRPr="003E6E64" w14:paraId="04866420"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A98D254" w14:textId="77777777" w:rsidR="00B35D70" w:rsidRPr="003E6E64" w:rsidRDefault="00B35D70" w:rsidP="004C091F">
            <w:pPr>
              <w:pStyle w:val="TAL"/>
              <w:rPr>
                <w:rFonts w:cs="Arial"/>
                <w:szCs w:val="18"/>
              </w:rPr>
            </w:pPr>
            <w:r w:rsidRPr="003E6E64">
              <w:rPr>
                <w:rFonts w:cs="Arial"/>
                <w:szCs w:val="18"/>
              </w:rPr>
              <w:t>6.4</w:t>
            </w:r>
            <w:r w:rsidRPr="003E6E64">
              <w:rPr>
                <w:rFonts w:cs="Arial"/>
                <w:szCs w:val="18"/>
              </w:rPr>
              <w:tab/>
              <w:t>OTA output power dynamics</w:t>
            </w:r>
          </w:p>
        </w:tc>
        <w:tc>
          <w:tcPr>
            <w:tcW w:w="2377" w:type="dxa"/>
            <w:tcBorders>
              <w:top w:val="single" w:sz="4" w:space="0" w:color="auto"/>
              <w:left w:val="single" w:sz="4" w:space="0" w:color="auto"/>
              <w:bottom w:val="single" w:sz="4" w:space="0" w:color="auto"/>
              <w:right w:val="single" w:sz="4" w:space="0" w:color="auto"/>
            </w:tcBorders>
            <w:hideMark/>
          </w:tcPr>
          <w:p w14:paraId="43C9AC0B"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9.4</w:t>
            </w:r>
          </w:p>
        </w:tc>
        <w:tc>
          <w:tcPr>
            <w:tcW w:w="2674" w:type="dxa"/>
            <w:tcBorders>
              <w:top w:val="single" w:sz="4" w:space="0" w:color="auto"/>
              <w:left w:val="single" w:sz="4" w:space="0" w:color="auto"/>
              <w:bottom w:val="single" w:sz="4" w:space="0" w:color="auto"/>
              <w:right w:val="single" w:sz="4" w:space="0" w:color="auto"/>
            </w:tcBorders>
            <w:hideMark/>
          </w:tcPr>
          <w:p w14:paraId="2AD9FF6F" w14:textId="77777777" w:rsidR="00B35D70" w:rsidRPr="003E6E64" w:rsidRDefault="00B35D70" w:rsidP="004C091F">
            <w:pPr>
              <w:pStyle w:val="TAL"/>
              <w:rPr>
                <w:rFonts w:cs="Arial"/>
                <w:szCs w:val="18"/>
              </w:rPr>
            </w:pPr>
            <w:r w:rsidRPr="003E6E64">
              <w:rPr>
                <w:rFonts w:cs="Arial"/>
                <w:szCs w:val="18"/>
              </w:rPr>
              <w:t>0.4 dB</w:t>
            </w:r>
          </w:p>
        </w:tc>
        <w:tc>
          <w:tcPr>
            <w:tcW w:w="2820" w:type="dxa"/>
            <w:tcBorders>
              <w:top w:val="single" w:sz="4" w:space="0" w:color="auto"/>
              <w:left w:val="single" w:sz="4" w:space="0" w:color="auto"/>
              <w:bottom w:val="single" w:sz="4" w:space="0" w:color="auto"/>
              <w:right w:val="single" w:sz="4" w:space="0" w:color="auto"/>
            </w:tcBorders>
          </w:tcPr>
          <w:p w14:paraId="08290C36" w14:textId="77777777" w:rsidR="00B35D70" w:rsidRPr="003E6E64" w:rsidRDefault="00B35D70" w:rsidP="004C091F">
            <w:pPr>
              <w:pStyle w:val="TAL"/>
              <w:rPr>
                <w:rFonts w:cs="Arial"/>
                <w:szCs w:val="18"/>
              </w:rPr>
            </w:pPr>
            <w:r w:rsidRPr="003E6E64">
              <w:rPr>
                <w:rFonts w:cs="Arial"/>
                <w:szCs w:val="18"/>
              </w:rPr>
              <w:t>Formula:</w:t>
            </w:r>
          </w:p>
          <w:p w14:paraId="29C620A7" w14:textId="77777777" w:rsidR="00B35D70" w:rsidRPr="003E6E64" w:rsidRDefault="00B35D70" w:rsidP="004C091F">
            <w:pPr>
              <w:pStyle w:val="TAL"/>
              <w:rPr>
                <w:rFonts w:cs="Arial"/>
                <w:szCs w:val="18"/>
              </w:rPr>
            </w:pPr>
            <w:r w:rsidRPr="003E6E64">
              <w:rPr>
                <w:rFonts w:cs="Arial"/>
                <w:szCs w:val="18"/>
              </w:rPr>
              <w:t>Total power dynamic range – TT</w:t>
            </w:r>
          </w:p>
          <w:p w14:paraId="30DF6084" w14:textId="77777777" w:rsidR="00B35D70" w:rsidRPr="003E6E64" w:rsidRDefault="00B35D70" w:rsidP="004C091F">
            <w:pPr>
              <w:pStyle w:val="TAL"/>
              <w:rPr>
                <w:rFonts w:cs="Arial"/>
                <w:szCs w:val="18"/>
              </w:rPr>
            </w:pPr>
          </w:p>
        </w:tc>
      </w:tr>
      <w:tr w:rsidR="00B35D70" w:rsidRPr="003E6E64" w14:paraId="67D4F08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2BBCDA2" w14:textId="77777777" w:rsidR="00B35D70" w:rsidRPr="003E6E64" w:rsidRDefault="00B35D70" w:rsidP="004C091F">
            <w:pPr>
              <w:pStyle w:val="TAL"/>
              <w:rPr>
                <w:rFonts w:cs="Arial"/>
                <w:szCs w:val="18"/>
              </w:rPr>
            </w:pPr>
            <w:r w:rsidRPr="003E6E64">
              <w:rPr>
                <w:rFonts w:cs="Arial"/>
                <w:szCs w:val="18"/>
              </w:rPr>
              <w:t>6.5.1</w:t>
            </w:r>
            <w:r w:rsidRPr="003E6E64">
              <w:rPr>
                <w:rFonts w:cs="Arial"/>
                <w:szCs w:val="18"/>
              </w:rPr>
              <w:tab/>
              <w:t>OTA transmitter OFF power</w:t>
            </w:r>
          </w:p>
        </w:tc>
        <w:tc>
          <w:tcPr>
            <w:tcW w:w="2377" w:type="dxa"/>
            <w:tcBorders>
              <w:top w:val="single" w:sz="4" w:space="0" w:color="auto"/>
              <w:left w:val="single" w:sz="4" w:space="0" w:color="auto"/>
              <w:bottom w:val="single" w:sz="4" w:space="0" w:color="auto"/>
              <w:right w:val="single" w:sz="4" w:space="0" w:color="auto"/>
            </w:tcBorders>
            <w:hideMark/>
          </w:tcPr>
          <w:p w14:paraId="69CC878E"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9.5.2</w:t>
            </w:r>
          </w:p>
        </w:tc>
        <w:tc>
          <w:tcPr>
            <w:tcW w:w="2674" w:type="dxa"/>
            <w:tcBorders>
              <w:top w:val="single" w:sz="4" w:space="0" w:color="auto"/>
              <w:left w:val="single" w:sz="4" w:space="0" w:color="auto"/>
              <w:bottom w:val="single" w:sz="4" w:space="0" w:color="auto"/>
              <w:right w:val="single" w:sz="4" w:space="0" w:color="auto"/>
            </w:tcBorders>
            <w:hideMark/>
          </w:tcPr>
          <w:p w14:paraId="66794C44" w14:textId="77777777" w:rsidR="00B35D70" w:rsidRPr="003E6E64" w:rsidRDefault="00B35D70" w:rsidP="004C091F">
            <w:pPr>
              <w:pStyle w:val="TAL"/>
              <w:rPr>
                <w:rFonts w:cs="Arial"/>
                <w:szCs w:val="18"/>
              </w:rPr>
            </w:pPr>
            <w:r w:rsidRPr="003E6E64">
              <w:rPr>
                <w:rFonts w:cs="Arial"/>
                <w:szCs w:val="18"/>
              </w:rPr>
              <w:t>2.9 dB,</w:t>
            </w:r>
            <w:r w:rsidRPr="00F96B70">
              <w:rPr>
                <w:rFonts w:cs="Arial"/>
                <w:kern w:val="24"/>
                <w:szCs w:val="18"/>
              </w:rPr>
              <w:t xml:space="preserve"> </w:t>
            </w:r>
            <w:r w:rsidRPr="003E6E64">
              <w:rPr>
                <w:rFonts w:cs="Arial"/>
                <w:szCs w:val="18"/>
              </w:rPr>
              <w:t>24.25 GHz &lt; f ≤ 29.5 GHz</w:t>
            </w:r>
          </w:p>
          <w:p w14:paraId="566FCC4E" w14:textId="77777777" w:rsidR="00B35D70" w:rsidRPr="003E6E64" w:rsidRDefault="00B35D70" w:rsidP="004C091F">
            <w:pPr>
              <w:pStyle w:val="TAL"/>
              <w:rPr>
                <w:rFonts w:cs="Arial"/>
                <w:szCs w:val="18"/>
              </w:rPr>
            </w:pPr>
            <w:r w:rsidRPr="003E6E64">
              <w:rPr>
                <w:rFonts w:cs="Arial"/>
                <w:szCs w:val="18"/>
              </w:rPr>
              <w:t>3.3 dB, 37 GHz &lt; f ≤ 43.5 GHz</w:t>
            </w:r>
          </w:p>
          <w:p w14:paraId="19FDB2FE" w14:textId="77777777" w:rsidR="00B35D70" w:rsidRPr="003E6E64" w:rsidRDefault="00B35D70" w:rsidP="004C091F">
            <w:pPr>
              <w:pStyle w:val="TAL"/>
              <w:rPr>
                <w:rFonts w:cs="Arial"/>
                <w:szCs w:val="18"/>
              </w:rPr>
            </w:pPr>
            <w:r w:rsidRPr="003E6E64">
              <w:rPr>
                <w:rFonts w:cs="Arial"/>
                <w:szCs w:val="18"/>
              </w:rPr>
              <w:t>3.6 dB, 43.5 GHz &lt; f ≤ 48.2 GHz</w:t>
            </w:r>
          </w:p>
          <w:p w14:paraId="34C867E8" w14:textId="77777777" w:rsidR="00B35D70" w:rsidRPr="003E6E64" w:rsidRDefault="00B35D70" w:rsidP="004C091F">
            <w:pPr>
              <w:pStyle w:val="TAL"/>
              <w:rPr>
                <w:rFonts w:cs="Arial"/>
                <w:szCs w:val="18"/>
              </w:rPr>
            </w:pPr>
            <w:r w:rsidRPr="003E6E64">
              <w:rPr>
                <w:rFonts w:eastAsia="SimSun" w:cs="Arial"/>
                <w:szCs w:val="18"/>
                <w:lang w:eastAsia="zh-CN"/>
              </w:rPr>
              <w:t>5.6</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7 1</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hideMark/>
          </w:tcPr>
          <w:p w14:paraId="0746FA83" w14:textId="77777777" w:rsidR="00B35D70" w:rsidRPr="003E6E64" w:rsidRDefault="00B35D70" w:rsidP="004C091F">
            <w:pPr>
              <w:pStyle w:val="TAL"/>
              <w:rPr>
                <w:rFonts w:cs="Arial"/>
                <w:szCs w:val="18"/>
                <w:lang w:eastAsia="zh-CN"/>
              </w:rPr>
            </w:pPr>
            <w:r w:rsidRPr="003E6E64">
              <w:rPr>
                <w:rFonts w:cs="Arial"/>
                <w:szCs w:val="18"/>
                <w:lang w:eastAsia="zh-CN"/>
              </w:rPr>
              <w:t>Formula:</w:t>
            </w:r>
          </w:p>
          <w:p w14:paraId="49053527"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F6D9E5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6F1C89AA" w14:textId="77777777" w:rsidR="00B35D70" w:rsidRPr="003E6E64" w:rsidRDefault="00B35D70" w:rsidP="004C091F">
            <w:pPr>
              <w:pStyle w:val="TAL"/>
              <w:rPr>
                <w:rFonts w:cs="Arial"/>
                <w:szCs w:val="18"/>
              </w:rPr>
            </w:pPr>
            <w:r w:rsidRPr="003E6E64">
              <w:rPr>
                <w:rFonts w:cs="Arial"/>
                <w:szCs w:val="18"/>
              </w:rPr>
              <w:t>6.6.2 OTA frequency Error</w:t>
            </w:r>
          </w:p>
        </w:tc>
        <w:tc>
          <w:tcPr>
            <w:tcW w:w="2377" w:type="dxa"/>
            <w:tcBorders>
              <w:top w:val="single" w:sz="4" w:space="0" w:color="auto"/>
              <w:left w:val="single" w:sz="4" w:space="0" w:color="auto"/>
              <w:bottom w:val="single" w:sz="4" w:space="0" w:color="auto"/>
              <w:right w:val="single" w:sz="4" w:space="0" w:color="auto"/>
            </w:tcBorders>
            <w:hideMark/>
          </w:tcPr>
          <w:p w14:paraId="34DA2D0E"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9.6.1</w:t>
            </w:r>
          </w:p>
        </w:tc>
        <w:tc>
          <w:tcPr>
            <w:tcW w:w="2674" w:type="dxa"/>
            <w:tcBorders>
              <w:top w:val="single" w:sz="4" w:space="0" w:color="auto"/>
              <w:left w:val="single" w:sz="4" w:space="0" w:color="auto"/>
              <w:bottom w:val="single" w:sz="4" w:space="0" w:color="auto"/>
              <w:right w:val="single" w:sz="4" w:space="0" w:color="auto"/>
            </w:tcBorders>
            <w:hideMark/>
          </w:tcPr>
          <w:p w14:paraId="30FF33F3" w14:textId="77777777" w:rsidR="00B35D70" w:rsidRPr="003E6E64" w:rsidRDefault="00B35D70" w:rsidP="004C091F">
            <w:pPr>
              <w:pStyle w:val="TAL"/>
              <w:rPr>
                <w:rFonts w:cs="Arial"/>
                <w:szCs w:val="18"/>
              </w:rPr>
            </w:pPr>
            <w:r w:rsidRPr="003E6E64">
              <w:rPr>
                <w:rFonts w:cs="Arial"/>
                <w:szCs w:val="18"/>
              </w:rPr>
              <w:t>12 Hz</w:t>
            </w:r>
          </w:p>
        </w:tc>
        <w:tc>
          <w:tcPr>
            <w:tcW w:w="2820" w:type="dxa"/>
            <w:tcBorders>
              <w:top w:val="single" w:sz="4" w:space="0" w:color="auto"/>
              <w:left w:val="single" w:sz="4" w:space="0" w:color="auto"/>
              <w:bottom w:val="single" w:sz="4" w:space="0" w:color="auto"/>
              <w:right w:val="single" w:sz="4" w:space="0" w:color="auto"/>
            </w:tcBorders>
            <w:hideMark/>
          </w:tcPr>
          <w:p w14:paraId="4978BE27" w14:textId="77777777" w:rsidR="00B35D70" w:rsidRPr="003E6E64" w:rsidRDefault="00B35D70" w:rsidP="004C091F">
            <w:pPr>
              <w:pStyle w:val="TAL"/>
              <w:rPr>
                <w:rFonts w:cs="Arial"/>
                <w:szCs w:val="18"/>
              </w:rPr>
            </w:pPr>
            <w:r w:rsidRPr="003E6E64">
              <w:rPr>
                <w:rFonts w:cs="Arial"/>
                <w:szCs w:val="18"/>
              </w:rPr>
              <w:t>Formula:</w:t>
            </w:r>
          </w:p>
          <w:p w14:paraId="3823C5F2" w14:textId="77777777" w:rsidR="00B35D70" w:rsidRPr="003E6E64" w:rsidRDefault="00B35D70" w:rsidP="004C091F">
            <w:pPr>
              <w:pStyle w:val="TAL"/>
              <w:rPr>
                <w:rFonts w:cs="Arial"/>
                <w:szCs w:val="18"/>
              </w:rPr>
            </w:pPr>
            <w:r w:rsidRPr="003E6E64">
              <w:rPr>
                <w:rFonts w:cs="Arial"/>
                <w:szCs w:val="18"/>
              </w:rPr>
              <w:t>Frequency Error limit + TT</w:t>
            </w:r>
          </w:p>
        </w:tc>
      </w:tr>
      <w:tr w:rsidR="00B35D70" w:rsidRPr="003E6E64" w14:paraId="4550F12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B60701C" w14:textId="77777777" w:rsidR="00B35D70" w:rsidRPr="003E6E64" w:rsidRDefault="00B35D70" w:rsidP="004C091F">
            <w:pPr>
              <w:pStyle w:val="TAL"/>
              <w:rPr>
                <w:rFonts w:cs="Arial"/>
                <w:szCs w:val="18"/>
              </w:rPr>
            </w:pPr>
            <w:r w:rsidRPr="003E6E64">
              <w:rPr>
                <w:rFonts w:cs="Arial"/>
                <w:szCs w:val="18"/>
              </w:rPr>
              <w:t>6.6.3 OTA Modulation quality (EVM)</w:t>
            </w:r>
          </w:p>
        </w:tc>
        <w:tc>
          <w:tcPr>
            <w:tcW w:w="2377" w:type="dxa"/>
            <w:tcBorders>
              <w:top w:val="single" w:sz="4" w:space="0" w:color="auto"/>
              <w:left w:val="single" w:sz="4" w:space="0" w:color="auto"/>
              <w:bottom w:val="single" w:sz="4" w:space="0" w:color="auto"/>
              <w:right w:val="single" w:sz="4" w:space="0" w:color="auto"/>
            </w:tcBorders>
            <w:hideMark/>
          </w:tcPr>
          <w:p w14:paraId="7DB9A95A"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9.6.2</w:t>
            </w:r>
          </w:p>
        </w:tc>
        <w:tc>
          <w:tcPr>
            <w:tcW w:w="2674" w:type="dxa"/>
            <w:tcBorders>
              <w:top w:val="single" w:sz="4" w:space="0" w:color="auto"/>
              <w:left w:val="single" w:sz="4" w:space="0" w:color="auto"/>
              <w:bottom w:val="single" w:sz="4" w:space="0" w:color="auto"/>
              <w:right w:val="single" w:sz="4" w:space="0" w:color="auto"/>
            </w:tcBorders>
            <w:hideMark/>
          </w:tcPr>
          <w:p w14:paraId="56A2D0F6" w14:textId="77777777" w:rsidR="00B35D70" w:rsidRPr="003E6E64" w:rsidRDefault="00B35D70" w:rsidP="004C091F">
            <w:pPr>
              <w:pStyle w:val="TAL"/>
              <w:rPr>
                <w:rFonts w:cs="Arial"/>
                <w:szCs w:val="18"/>
              </w:rPr>
            </w:pPr>
            <w:r w:rsidRPr="003E6E64">
              <w:rPr>
                <w:rFonts w:cs="Arial"/>
                <w:szCs w:val="18"/>
              </w:rPr>
              <w:t>1 %</w:t>
            </w:r>
          </w:p>
        </w:tc>
        <w:tc>
          <w:tcPr>
            <w:tcW w:w="2820" w:type="dxa"/>
            <w:tcBorders>
              <w:top w:val="single" w:sz="4" w:space="0" w:color="auto"/>
              <w:left w:val="single" w:sz="4" w:space="0" w:color="auto"/>
              <w:bottom w:val="single" w:sz="4" w:space="0" w:color="auto"/>
              <w:right w:val="single" w:sz="4" w:space="0" w:color="auto"/>
            </w:tcBorders>
            <w:hideMark/>
          </w:tcPr>
          <w:p w14:paraId="3F376388" w14:textId="77777777" w:rsidR="00B35D70" w:rsidRPr="003E6E64" w:rsidRDefault="00B35D70" w:rsidP="004C091F">
            <w:pPr>
              <w:pStyle w:val="TAL"/>
              <w:rPr>
                <w:rFonts w:cs="Arial"/>
                <w:szCs w:val="18"/>
              </w:rPr>
            </w:pPr>
            <w:r w:rsidRPr="003E6E64">
              <w:rPr>
                <w:rFonts w:cs="Arial"/>
                <w:szCs w:val="18"/>
              </w:rPr>
              <w:t>Formula:</w:t>
            </w:r>
          </w:p>
          <w:p w14:paraId="4AF21D0A" w14:textId="77777777" w:rsidR="00B35D70" w:rsidRPr="003E6E64" w:rsidRDefault="00B35D70" w:rsidP="004C091F">
            <w:pPr>
              <w:pStyle w:val="TAL"/>
              <w:rPr>
                <w:rFonts w:cs="Arial"/>
                <w:szCs w:val="18"/>
              </w:rPr>
            </w:pPr>
            <w:r w:rsidRPr="003E6E64">
              <w:rPr>
                <w:rFonts w:cs="Arial"/>
                <w:szCs w:val="18"/>
              </w:rPr>
              <w:t>EVM limit + TT</w:t>
            </w:r>
          </w:p>
        </w:tc>
      </w:tr>
      <w:tr w:rsidR="00B35D70" w:rsidRPr="003E6E64" w14:paraId="0517B4B1"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D407448" w14:textId="77777777" w:rsidR="00B35D70" w:rsidRPr="003E6E64" w:rsidRDefault="00B35D70" w:rsidP="004C091F">
            <w:pPr>
              <w:pStyle w:val="TAL"/>
              <w:rPr>
                <w:rFonts w:cs="Arial"/>
                <w:szCs w:val="18"/>
              </w:rPr>
            </w:pPr>
            <w:r w:rsidRPr="003E6E64">
              <w:rPr>
                <w:rFonts w:cs="Arial"/>
                <w:szCs w:val="18"/>
              </w:rPr>
              <w:t>6.6.4 OTA time alignment error</w:t>
            </w:r>
          </w:p>
        </w:tc>
        <w:tc>
          <w:tcPr>
            <w:tcW w:w="2377" w:type="dxa"/>
            <w:tcBorders>
              <w:top w:val="single" w:sz="4" w:space="0" w:color="auto"/>
              <w:left w:val="single" w:sz="4" w:space="0" w:color="auto"/>
              <w:bottom w:val="single" w:sz="4" w:space="0" w:color="auto"/>
              <w:right w:val="single" w:sz="4" w:space="0" w:color="auto"/>
            </w:tcBorders>
            <w:hideMark/>
          </w:tcPr>
          <w:p w14:paraId="3CB9C57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9.6.3</w:t>
            </w:r>
          </w:p>
        </w:tc>
        <w:tc>
          <w:tcPr>
            <w:tcW w:w="2674" w:type="dxa"/>
            <w:tcBorders>
              <w:top w:val="single" w:sz="4" w:space="0" w:color="auto"/>
              <w:left w:val="single" w:sz="4" w:space="0" w:color="auto"/>
              <w:bottom w:val="single" w:sz="4" w:space="0" w:color="auto"/>
              <w:right w:val="single" w:sz="4" w:space="0" w:color="auto"/>
            </w:tcBorders>
            <w:hideMark/>
          </w:tcPr>
          <w:p w14:paraId="3DD897B5" w14:textId="77777777" w:rsidR="00B35D70" w:rsidRPr="003E6E64" w:rsidRDefault="00B35D70" w:rsidP="004C091F">
            <w:pPr>
              <w:pStyle w:val="TAL"/>
              <w:rPr>
                <w:rFonts w:cs="Arial"/>
                <w:szCs w:val="18"/>
              </w:rPr>
            </w:pPr>
            <w:r w:rsidRPr="003E6E64">
              <w:rPr>
                <w:rFonts w:cs="Arial"/>
                <w:szCs w:val="18"/>
              </w:rPr>
              <w:t>25 ns</w:t>
            </w:r>
          </w:p>
        </w:tc>
        <w:tc>
          <w:tcPr>
            <w:tcW w:w="2820" w:type="dxa"/>
            <w:tcBorders>
              <w:top w:val="single" w:sz="4" w:space="0" w:color="auto"/>
              <w:left w:val="single" w:sz="4" w:space="0" w:color="auto"/>
              <w:bottom w:val="single" w:sz="4" w:space="0" w:color="auto"/>
              <w:right w:val="single" w:sz="4" w:space="0" w:color="auto"/>
            </w:tcBorders>
          </w:tcPr>
          <w:p w14:paraId="3940C6CF" w14:textId="77777777" w:rsidR="00B35D70" w:rsidRPr="003E6E64" w:rsidRDefault="00B35D70" w:rsidP="004C091F">
            <w:pPr>
              <w:pStyle w:val="TAL"/>
              <w:rPr>
                <w:rFonts w:cs="Arial"/>
                <w:szCs w:val="18"/>
              </w:rPr>
            </w:pPr>
          </w:p>
        </w:tc>
      </w:tr>
      <w:tr w:rsidR="00B35D70" w:rsidRPr="003E6E64" w14:paraId="3E983C0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97B9455" w14:textId="77777777" w:rsidR="00B35D70" w:rsidRPr="003E6E64" w:rsidRDefault="00B35D70" w:rsidP="004C091F">
            <w:pPr>
              <w:pStyle w:val="TAL"/>
              <w:rPr>
                <w:rFonts w:cs="Arial"/>
                <w:szCs w:val="18"/>
              </w:rPr>
            </w:pPr>
            <w:r w:rsidRPr="003E6E64">
              <w:rPr>
                <w:rFonts w:cs="Arial"/>
                <w:szCs w:val="18"/>
              </w:rPr>
              <w:t>6.7.2</w:t>
            </w:r>
            <w:r w:rsidRPr="003E6E64">
              <w:rPr>
                <w:rFonts w:cs="Arial"/>
                <w:szCs w:val="18"/>
              </w:rPr>
              <w:tab/>
              <w:t>OTA occupied bandwidth</w:t>
            </w:r>
          </w:p>
        </w:tc>
        <w:tc>
          <w:tcPr>
            <w:tcW w:w="2377" w:type="dxa"/>
            <w:tcBorders>
              <w:top w:val="single" w:sz="4" w:space="0" w:color="auto"/>
              <w:left w:val="single" w:sz="4" w:space="0" w:color="auto"/>
              <w:bottom w:val="single" w:sz="4" w:space="0" w:color="auto"/>
              <w:right w:val="single" w:sz="4" w:space="0" w:color="auto"/>
            </w:tcBorders>
            <w:hideMark/>
          </w:tcPr>
          <w:p w14:paraId="14F67D4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9.7.2</w:t>
            </w:r>
          </w:p>
        </w:tc>
        <w:tc>
          <w:tcPr>
            <w:tcW w:w="2674" w:type="dxa"/>
            <w:tcBorders>
              <w:top w:val="single" w:sz="4" w:space="0" w:color="auto"/>
              <w:left w:val="single" w:sz="4" w:space="0" w:color="auto"/>
              <w:bottom w:val="single" w:sz="4" w:space="0" w:color="auto"/>
              <w:right w:val="single" w:sz="4" w:space="0" w:color="auto"/>
            </w:tcBorders>
            <w:hideMark/>
          </w:tcPr>
          <w:p w14:paraId="4F303AE5" w14:textId="77777777" w:rsidR="00B35D70" w:rsidRPr="003E6E64" w:rsidRDefault="00B35D70" w:rsidP="004C091F">
            <w:pPr>
              <w:pStyle w:val="TAL"/>
              <w:rPr>
                <w:rFonts w:cs="Arial"/>
                <w:szCs w:val="18"/>
              </w:rPr>
            </w:pPr>
            <w:r w:rsidRPr="003E6E64">
              <w:rPr>
                <w:rFonts w:cs="Arial"/>
                <w:szCs w:val="18"/>
              </w:rPr>
              <w:t>0 Hz</w:t>
            </w:r>
          </w:p>
        </w:tc>
        <w:tc>
          <w:tcPr>
            <w:tcW w:w="2820" w:type="dxa"/>
            <w:tcBorders>
              <w:top w:val="single" w:sz="4" w:space="0" w:color="auto"/>
              <w:left w:val="single" w:sz="4" w:space="0" w:color="auto"/>
              <w:bottom w:val="single" w:sz="4" w:space="0" w:color="auto"/>
              <w:right w:val="single" w:sz="4" w:space="0" w:color="auto"/>
            </w:tcBorders>
            <w:hideMark/>
          </w:tcPr>
          <w:p w14:paraId="08504EF1" w14:textId="77777777" w:rsidR="00B35D70" w:rsidRPr="003E6E64" w:rsidRDefault="00B35D70" w:rsidP="004C091F">
            <w:pPr>
              <w:pStyle w:val="TAL"/>
              <w:rPr>
                <w:rFonts w:cs="Arial"/>
                <w:szCs w:val="18"/>
              </w:rPr>
            </w:pPr>
            <w:r w:rsidRPr="003E6E64">
              <w:rPr>
                <w:rFonts w:cs="Arial"/>
                <w:szCs w:val="18"/>
              </w:rPr>
              <w:t>Formula:</w:t>
            </w:r>
          </w:p>
          <w:p w14:paraId="0BF12EAC"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2698EE2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1438D37" w14:textId="77777777" w:rsidR="00B35D70" w:rsidRPr="003E6E64" w:rsidRDefault="00B35D70" w:rsidP="004C091F">
            <w:pPr>
              <w:pStyle w:val="TAL"/>
              <w:rPr>
                <w:rFonts w:cs="Arial"/>
                <w:szCs w:val="18"/>
              </w:rPr>
            </w:pPr>
            <w:r w:rsidRPr="003E6E64">
              <w:rPr>
                <w:rFonts w:cs="Arial"/>
                <w:szCs w:val="18"/>
              </w:rPr>
              <w:t>6.7.3</w:t>
            </w:r>
            <w:r w:rsidRPr="003E6E64">
              <w:rPr>
                <w:rFonts w:cs="Arial"/>
                <w:szCs w:val="18"/>
              </w:rPr>
              <w:tab/>
              <w:t>OTA Adjacent Channel Leakage Power Ratio (ACLR)</w:t>
            </w:r>
          </w:p>
        </w:tc>
        <w:tc>
          <w:tcPr>
            <w:tcW w:w="2377" w:type="dxa"/>
            <w:tcBorders>
              <w:top w:val="single" w:sz="4" w:space="0" w:color="auto"/>
              <w:left w:val="single" w:sz="4" w:space="0" w:color="auto"/>
              <w:bottom w:val="single" w:sz="4" w:space="0" w:color="auto"/>
              <w:right w:val="single" w:sz="4" w:space="0" w:color="auto"/>
            </w:tcBorders>
            <w:hideMark/>
          </w:tcPr>
          <w:p w14:paraId="478D6B6B"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9.7.3</w:t>
            </w:r>
          </w:p>
        </w:tc>
        <w:tc>
          <w:tcPr>
            <w:tcW w:w="2674" w:type="dxa"/>
            <w:tcBorders>
              <w:top w:val="single" w:sz="4" w:space="0" w:color="auto"/>
              <w:left w:val="single" w:sz="4" w:space="0" w:color="auto"/>
              <w:bottom w:val="single" w:sz="4" w:space="0" w:color="auto"/>
              <w:right w:val="single" w:sz="4" w:space="0" w:color="auto"/>
            </w:tcBorders>
          </w:tcPr>
          <w:p w14:paraId="175ECC34" w14:textId="77777777" w:rsidR="00B35D70" w:rsidRPr="003E6E64" w:rsidRDefault="00B35D70" w:rsidP="004C091F">
            <w:pPr>
              <w:pStyle w:val="TAL"/>
              <w:rPr>
                <w:rFonts w:cs="Arial"/>
                <w:szCs w:val="18"/>
              </w:rPr>
            </w:pPr>
            <w:r w:rsidRPr="003E6E64">
              <w:rPr>
                <w:rFonts w:cs="Arial"/>
                <w:szCs w:val="18"/>
              </w:rPr>
              <w:t>Relative:</w:t>
            </w:r>
          </w:p>
          <w:p w14:paraId="2ACCA2AF" w14:textId="77777777" w:rsidR="00B35D70" w:rsidRPr="003E6E64" w:rsidRDefault="00B35D70" w:rsidP="004C091F">
            <w:pPr>
              <w:pStyle w:val="TAL"/>
              <w:rPr>
                <w:rFonts w:cs="Arial"/>
                <w:szCs w:val="18"/>
              </w:rPr>
            </w:pPr>
            <w:r w:rsidRPr="003E6E64">
              <w:rPr>
                <w:rFonts w:cs="Arial"/>
                <w:szCs w:val="18"/>
              </w:rPr>
              <w:t>2.3 dB,</w:t>
            </w:r>
            <w:r w:rsidRPr="00F96B70">
              <w:rPr>
                <w:rFonts w:cs="Arial"/>
                <w:kern w:val="24"/>
                <w:szCs w:val="18"/>
              </w:rPr>
              <w:t xml:space="preserve"> </w:t>
            </w:r>
            <w:r w:rsidRPr="003E6E64">
              <w:rPr>
                <w:rFonts w:cs="Arial"/>
                <w:szCs w:val="18"/>
              </w:rPr>
              <w:t>24.25 GHz &lt; f ≤ 29.5 GHz</w:t>
            </w:r>
          </w:p>
          <w:p w14:paraId="0789EB78" w14:textId="77777777" w:rsidR="00B35D70" w:rsidRPr="003E6E64" w:rsidRDefault="00B35D70" w:rsidP="004C091F">
            <w:pPr>
              <w:pStyle w:val="TAL"/>
              <w:rPr>
                <w:rFonts w:cs="Arial"/>
                <w:szCs w:val="18"/>
              </w:rPr>
            </w:pPr>
            <w:r w:rsidRPr="003E6E64">
              <w:rPr>
                <w:rFonts w:cs="Arial"/>
                <w:szCs w:val="18"/>
              </w:rPr>
              <w:t>2.6 dB, 37 GHz &lt; f ≤ 43.5 GHz</w:t>
            </w:r>
          </w:p>
          <w:p w14:paraId="511B108B" w14:textId="77777777" w:rsidR="00B35D70" w:rsidRPr="003E6E64" w:rsidRDefault="00B35D70" w:rsidP="004C091F">
            <w:pPr>
              <w:pStyle w:val="TAL"/>
              <w:rPr>
                <w:rFonts w:cs="Arial"/>
                <w:szCs w:val="18"/>
              </w:rPr>
            </w:pPr>
            <w:r w:rsidRPr="003E6E64">
              <w:rPr>
                <w:rFonts w:cs="Arial"/>
                <w:szCs w:val="18"/>
              </w:rPr>
              <w:t>2.8 dB, 43.5 GHz &lt; f ≤ 48.2 GHz</w:t>
            </w:r>
          </w:p>
          <w:p w14:paraId="165675F2" w14:textId="77777777" w:rsidR="00B35D70" w:rsidRPr="003E6E64" w:rsidRDefault="00B35D70" w:rsidP="004C091F">
            <w:pPr>
              <w:pStyle w:val="TAL"/>
              <w:rPr>
                <w:rFonts w:cs="Arial"/>
                <w:szCs w:val="18"/>
              </w:rPr>
            </w:pPr>
            <w:r w:rsidRPr="003E6E64">
              <w:rPr>
                <w:rFonts w:eastAsia="SimSun" w:cs="Arial"/>
                <w:szCs w:val="18"/>
                <w:lang w:eastAsia="zh-CN"/>
              </w:rPr>
              <w:t>4.6</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 xml:space="preserve">GHz </w:t>
            </w:r>
          </w:p>
          <w:p w14:paraId="0DF78967" w14:textId="77777777" w:rsidR="00B35D70" w:rsidRPr="003E6E64" w:rsidRDefault="00B35D70" w:rsidP="004C091F">
            <w:pPr>
              <w:pStyle w:val="TAL"/>
              <w:rPr>
                <w:rFonts w:cs="Arial"/>
                <w:szCs w:val="18"/>
              </w:rPr>
            </w:pPr>
          </w:p>
          <w:p w14:paraId="6C5EE8A4" w14:textId="77777777" w:rsidR="00B35D70" w:rsidRPr="003E6E64" w:rsidRDefault="00B35D70" w:rsidP="004C091F">
            <w:pPr>
              <w:pStyle w:val="TAL"/>
              <w:rPr>
                <w:rFonts w:cs="Arial"/>
                <w:szCs w:val="18"/>
              </w:rPr>
            </w:pPr>
            <w:r w:rsidRPr="003E6E64">
              <w:rPr>
                <w:rFonts w:cs="Arial"/>
                <w:szCs w:val="18"/>
              </w:rPr>
              <w:t>Absolute:</w:t>
            </w:r>
          </w:p>
          <w:p w14:paraId="100FCC93" w14:textId="77777777" w:rsidR="00B35D70" w:rsidRPr="003E6E64" w:rsidRDefault="00B35D70" w:rsidP="004C091F">
            <w:pPr>
              <w:pStyle w:val="TAL"/>
              <w:rPr>
                <w:rFonts w:cs="Arial"/>
                <w:szCs w:val="18"/>
              </w:rPr>
            </w:pPr>
            <w:r w:rsidRPr="003E6E64">
              <w:rPr>
                <w:rFonts w:cs="Arial"/>
                <w:szCs w:val="18"/>
              </w:rPr>
              <w:t>2.7 dB,</w:t>
            </w:r>
            <w:r w:rsidRPr="00F96B70">
              <w:rPr>
                <w:rFonts w:cs="Arial"/>
                <w:kern w:val="24"/>
                <w:szCs w:val="18"/>
              </w:rPr>
              <w:t xml:space="preserve"> </w:t>
            </w:r>
            <w:r w:rsidRPr="003E6E64">
              <w:rPr>
                <w:rFonts w:cs="Arial"/>
                <w:szCs w:val="18"/>
              </w:rPr>
              <w:t>24.25 GHz &lt; f ≤ 29.5 GHz</w:t>
            </w:r>
          </w:p>
          <w:p w14:paraId="4927D395" w14:textId="77777777" w:rsidR="00B35D70" w:rsidRPr="003E6E64" w:rsidRDefault="00B35D70" w:rsidP="004C091F">
            <w:pPr>
              <w:pStyle w:val="TAL"/>
              <w:rPr>
                <w:rFonts w:cs="Arial"/>
                <w:szCs w:val="18"/>
              </w:rPr>
            </w:pPr>
            <w:r w:rsidRPr="003E6E64">
              <w:rPr>
                <w:rFonts w:cs="Arial"/>
                <w:szCs w:val="18"/>
              </w:rPr>
              <w:t>2.7 dB, 37 GHz &lt; f ≤ 43.5 GHz</w:t>
            </w:r>
          </w:p>
          <w:p w14:paraId="17ECCD1A" w14:textId="77777777" w:rsidR="00B35D70" w:rsidRPr="003E6E64" w:rsidRDefault="00B35D70" w:rsidP="004C091F">
            <w:pPr>
              <w:pStyle w:val="TAL"/>
              <w:rPr>
                <w:rFonts w:cs="Arial"/>
                <w:szCs w:val="18"/>
              </w:rPr>
            </w:pPr>
            <w:r w:rsidRPr="003E6E64">
              <w:rPr>
                <w:rFonts w:cs="Arial"/>
                <w:szCs w:val="18"/>
              </w:rPr>
              <w:t>2.9 dB, 43.5 GHz &lt; f ≤ 48.2 GHz</w:t>
            </w:r>
          </w:p>
          <w:p w14:paraId="72852D58" w14:textId="77777777" w:rsidR="00B35D70" w:rsidRPr="003E6E64" w:rsidRDefault="00B35D70" w:rsidP="004C091F">
            <w:pPr>
              <w:pStyle w:val="TAL"/>
              <w:rPr>
                <w:rFonts w:cs="Arial"/>
                <w:szCs w:val="18"/>
              </w:rPr>
            </w:pPr>
            <w:r w:rsidRPr="003E6E64">
              <w:rPr>
                <w:rFonts w:eastAsia="SimSun" w:cs="Arial"/>
                <w:szCs w:val="18"/>
                <w:lang w:eastAsia="zh-CN"/>
              </w:rPr>
              <w:t>4.7</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7A296D12" w14:textId="77777777" w:rsidR="00B35D70" w:rsidRPr="003E6E64" w:rsidRDefault="00B35D70" w:rsidP="004C091F">
            <w:pPr>
              <w:pStyle w:val="TAL"/>
              <w:rPr>
                <w:rFonts w:cs="Arial"/>
                <w:szCs w:val="18"/>
              </w:rPr>
            </w:pPr>
            <w:r w:rsidRPr="003E6E64">
              <w:rPr>
                <w:rFonts w:cs="Arial"/>
                <w:szCs w:val="18"/>
              </w:rPr>
              <w:t>Formula:</w:t>
            </w:r>
          </w:p>
          <w:p w14:paraId="224A3F28" w14:textId="77777777" w:rsidR="00B35D70" w:rsidRPr="003E6E64" w:rsidRDefault="00B35D70" w:rsidP="004C091F">
            <w:pPr>
              <w:pStyle w:val="TAL"/>
              <w:rPr>
                <w:rFonts w:cs="Arial"/>
                <w:szCs w:val="18"/>
              </w:rPr>
            </w:pPr>
            <w:r w:rsidRPr="003E6E64">
              <w:rPr>
                <w:rFonts w:cs="Arial"/>
                <w:szCs w:val="18"/>
              </w:rPr>
              <w:t>Relative limit - TT</w:t>
            </w:r>
          </w:p>
          <w:p w14:paraId="15659F80" w14:textId="77777777" w:rsidR="00B35D70" w:rsidRPr="003E6E64" w:rsidRDefault="00B35D70" w:rsidP="004C091F">
            <w:pPr>
              <w:pStyle w:val="TAL"/>
              <w:rPr>
                <w:rFonts w:cs="Arial"/>
                <w:szCs w:val="18"/>
              </w:rPr>
            </w:pPr>
            <w:r w:rsidRPr="003E6E64">
              <w:rPr>
                <w:rFonts w:cs="Arial"/>
                <w:szCs w:val="18"/>
              </w:rPr>
              <w:t>Absolute limit +TT</w:t>
            </w:r>
          </w:p>
          <w:p w14:paraId="76A4AD4A" w14:textId="77777777" w:rsidR="00B35D70" w:rsidRPr="003E6E64" w:rsidRDefault="00B35D70" w:rsidP="004C091F">
            <w:pPr>
              <w:pStyle w:val="TAL"/>
              <w:rPr>
                <w:rFonts w:cs="Arial"/>
                <w:szCs w:val="18"/>
              </w:rPr>
            </w:pPr>
          </w:p>
        </w:tc>
      </w:tr>
      <w:tr w:rsidR="00B35D70" w:rsidRPr="003E6E64" w14:paraId="0D700D7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3F4911A" w14:textId="77777777" w:rsidR="00B35D70" w:rsidRPr="003E6E64" w:rsidRDefault="00B35D70" w:rsidP="004C091F">
            <w:pPr>
              <w:pStyle w:val="TAL"/>
              <w:rPr>
                <w:rFonts w:cs="Arial"/>
                <w:szCs w:val="18"/>
              </w:rPr>
            </w:pPr>
            <w:r w:rsidRPr="003E6E64">
              <w:rPr>
                <w:rFonts w:cs="Arial"/>
                <w:szCs w:val="18"/>
              </w:rPr>
              <w:lastRenderedPageBreak/>
              <w:t>6.7.4</w:t>
            </w:r>
            <w:r w:rsidRPr="003E6E64">
              <w:rPr>
                <w:rFonts w:cs="Arial"/>
                <w:szCs w:val="18"/>
              </w:rPr>
              <w:tab/>
              <w:t>OTA operating band unwanted emissions</w:t>
            </w:r>
          </w:p>
        </w:tc>
        <w:tc>
          <w:tcPr>
            <w:tcW w:w="2377" w:type="dxa"/>
            <w:tcBorders>
              <w:top w:val="single" w:sz="4" w:space="0" w:color="auto"/>
              <w:left w:val="single" w:sz="4" w:space="0" w:color="auto"/>
              <w:bottom w:val="single" w:sz="4" w:space="0" w:color="auto"/>
              <w:right w:val="single" w:sz="4" w:space="0" w:color="auto"/>
            </w:tcBorders>
            <w:hideMark/>
          </w:tcPr>
          <w:p w14:paraId="686F6ADC"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9.7.4</w:t>
            </w:r>
          </w:p>
        </w:tc>
        <w:tc>
          <w:tcPr>
            <w:tcW w:w="2674" w:type="dxa"/>
            <w:tcBorders>
              <w:top w:val="single" w:sz="4" w:space="0" w:color="auto"/>
              <w:left w:val="single" w:sz="4" w:space="0" w:color="auto"/>
              <w:bottom w:val="single" w:sz="4" w:space="0" w:color="auto"/>
              <w:right w:val="single" w:sz="4" w:space="0" w:color="auto"/>
            </w:tcBorders>
          </w:tcPr>
          <w:p w14:paraId="156360A7" w14:textId="77777777" w:rsidR="00B35D70" w:rsidRPr="003E6E64" w:rsidRDefault="00B35D70" w:rsidP="004C091F">
            <w:pPr>
              <w:pStyle w:val="TAL"/>
              <w:rPr>
                <w:rFonts w:cs="Arial"/>
                <w:noProof/>
                <w:szCs w:val="18"/>
              </w:rPr>
            </w:pPr>
            <w:r w:rsidRPr="003E6E64">
              <w:rPr>
                <w:rFonts w:cs="Arial"/>
                <w:szCs w:val="18"/>
                <w:lang w:val="en-US"/>
              </w:rPr>
              <w:t xml:space="preserve">0 MHz </w:t>
            </w:r>
            <w:r w:rsidRPr="003E6E64">
              <w:rPr>
                <w:rFonts w:cs="Arial"/>
                <w:szCs w:val="18"/>
                <w:lang w:val="en-US"/>
              </w:rPr>
              <w:sym w:font="Symbol" w:char="F0A3"/>
            </w:r>
            <w:r w:rsidRPr="003E6E64">
              <w:rPr>
                <w:rFonts w:cs="Arial"/>
                <w:szCs w:val="18"/>
                <w:lang w:val="en-US"/>
              </w:rPr>
              <w:t xml:space="preserve"> </w:t>
            </w:r>
            <w:r w:rsidRPr="003E6E64">
              <w:rPr>
                <w:rFonts w:cs="Arial"/>
                <w:szCs w:val="18"/>
              </w:rPr>
              <w:sym w:font="Symbol" w:char="F044"/>
            </w:r>
            <w:r w:rsidRPr="003E6E64">
              <w:rPr>
                <w:rFonts w:cs="Arial"/>
                <w:szCs w:val="18"/>
              </w:rPr>
              <w:t>f</w:t>
            </w:r>
            <w:r w:rsidRPr="003E6E64">
              <w:rPr>
                <w:rFonts w:cs="Arial"/>
                <w:szCs w:val="18"/>
                <w:lang w:val="en-US"/>
              </w:rPr>
              <w:t xml:space="preserve"> &lt; </w:t>
            </w:r>
            <w:r w:rsidRPr="003E6E64">
              <w:rPr>
                <w:rFonts w:cs="Arial"/>
                <w:kern w:val="2"/>
                <w:szCs w:val="18"/>
                <w:lang w:val="en-US" w:eastAsia="zh-CN"/>
              </w:rPr>
              <w:t>0.1*</w:t>
            </w:r>
            <w:r w:rsidRPr="003E6E64">
              <w:rPr>
                <w:rFonts w:cs="Arial"/>
                <w:szCs w:val="18"/>
              </w:rPr>
              <w:t>BW</w:t>
            </w:r>
            <w:r w:rsidRPr="003E6E64">
              <w:rPr>
                <w:rFonts w:cs="Arial"/>
                <w:szCs w:val="18"/>
                <w:vertAlign w:val="subscript"/>
              </w:rPr>
              <w:t>contiguous</w:t>
            </w:r>
          </w:p>
          <w:p w14:paraId="207F9B45" w14:textId="77777777" w:rsidR="00B35D70" w:rsidRPr="003E6E64" w:rsidRDefault="00B35D70" w:rsidP="004C091F">
            <w:pPr>
              <w:pStyle w:val="TAL"/>
              <w:rPr>
                <w:rFonts w:cs="Arial"/>
                <w:szCs w:val="18"/>
              </w:rPr>
            </w:pPr>
            <w:r w:rsidRPr="003E6E64">
              <w:rPr>
                <w:rFonts w:cs="Arial"/>
                <w:szCs w:val="18"/>
              </w:rPr>
              <w:t>2.7 dB,</w:t>
            </w:r>
            <w:r w:rsidRPr="00F96B70">
              <w:rPr>
                <w:rFonts w:cs="Arial"/>
                <w:kern w:val="24"/>
                <w:szCs w:val="18"/>
              </w:rPr>
              <w:t xml:space="preserve"> </w:t>
            </w:r>
            <w:r w:rsidRPr="003E6E64">
              <w:rPr>
                <w:rFonts w:cs="Arial"/>
                <w:szCs w:val="18"/>
              </w:rPr>
              <w:t>24.25 GHz &lt; f ≤ 29.5 GHz</w:t>
            </w:r>
          </w:p>
          <w:p w14:paraId="5A746D2C" w14:textId="77777777" w:rsidR="00B35D70" w:rsidRPr="003E6E64" w:rsidRDefault="00B35D70" w:rsidP="004C091F">
            <w:pPr>
              <w:pStyle w:val="TAL"/>
              <w:rPr>
                <w:rFonts w:cs="Arial"/>
                <w:szCs w:val="18"/>
              </w:rPr>
            </w:pPr>
            <w:r w:rsidRPr="003E6E64">
              <w:rPr>
                <w:rFonts w:cs="Arial"/>
                <w:szCs w:val="18"/>
              </w:rPr>
              <w:t>2.7 dB, 37 GHz &lt; f ≤ 43.5 GHz</w:t>
            </w:r>
          </w:p>
          <w:p w14:paraId="3F8D1949" w14:textId="77777777" w:rsidR="00B35D70" w:rsidRPr="003E6E64" w:rsidRDefault="00B35D70" w:rsidP="004C091F">
            <w:pPr>
              <w:pStyle w:val="TAL"/>
              <w:rPr>
                <w:rFonts w:cs="Arial"/>
                <w:szCs w:val="18"/>
              </w:rPr>
            </w:pPr>
            <w:r w:rsidRPr="003E6E64">
              <w:rPr>
                <w:rFonts w:cs="Arial"/>
                <w:szCs w:val="18"/>
              </w:rPr>
              <w:t>2.9 dB, 43.5 GHz &lt; f ≤ 48.2 GHz</w:t>
            </w:r>
          </w:p>
          <w:p w14:paraId="230FD95E" w14:textId="77777777" w:rsidR="00B35D70" w:rsidRPr="003E6E64" w:rsidRDefault="00B35D70" w:rsidP="004C091F">
            <w:pPr>
              <w:pStyle w:val="TAL"/>
              <w:rPr>
                <w:rFonts w:cs="Arial"/>
                <w:szCs w:val="18"/>
              </w:rPr>
            </w:pPr>
            <w:r w:rsidRPr="003E6E64">
              <w:rPr>
                <w:rFonts w:eastAsia="SimSun" w:cs="Arial"/>
                <w:szCs w:val="18"/>
                <w:lang w:eastAsia="zh-CN"/>
              </w:rPr>
              <w:t>4.7</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p w14:paraId="3212A871" w14:textId="77777777" w:rsidR="00B35D70" w:rsidRPr="003E6E64" w:rsidRDefault="00B35D70" w:rsidP="004C091F">
            <w:pPr>
              <w:pStyle w:val="TAL"/>
              <w:rPr>
                <w:rFonts w:cs="Arial"/>
                <w:noProof/>
                <w:szCs w:val="18"/>
              </w:rPr>
            </w:pPr>
          </w:p>
          <w:p w14:paraId="10D4C0DC" w14:textId="77777777" w:rsidR="00B35D70" w:rsidRPr="003E6E64" w:rsidRDefault="00B35D70" w:rsidP="004C091F">
            <w:pPr>
              <w:pStyle w:val="TAL"/>
              <w:rPr>
                <w:rFonts w:cs="Arial"/>
                <w:szCs w:val="18"/>
                <w:vertAlign w:val="subscript"/>
              </w:rPr>
            </w:pPr>
            <w:r w:rsidRPr="003E6E64">
              <w:rPr>
                <w:rFonts w:cs="Arial"/>
                <w:kern w:val="2"/>
                <w:szCs w:val="18"/>
                <w:lang w:val="en-US" w:eastAsia="zh-CN"/>
              </w:rPr>
              <w:t>0.1*</w:t>
            </w:r>
            <w:r w:rsidRPr="003E6E64">
              <w:rPr>
                <w:rFonts w:cs="Arial"/>
                <w:szCs w:val="18"/>
              </w:rPr>
              <w:t>BW</w:t>
            </w:r>
            <w:r w:rsidRPr="003E6E64">
              <w:rPr>
                <w:rFonts w:cs="Arial"/>
                <w:szCs w:val="18"/>
                <w:vertAlign w:val="subscript"/>
              </w:rPr>
              <w:t>contiguous</w:t>
            </w:r>
            <w:r w:rsidRPr="003E6E64">
              <w:rPr>
                <w:rFonts w:cs="Arial"/>
                <w:szCs w:val="18"/>
                <w:lang w:val="en-US"/>
              </w:rPr>
              <w:t xml:space="preserve"> </w:t>
            </w:r>
            <w:r w:rsidRPr="003E6E64">
              <w:rPr>
                <w:rFonts w:cs="Arial"/>
                <w:szCs w:val="18"/>
                <w:lang w:val="en-US"/>
              </w:rPr>
              <w:sym w:font="Symbol" w:char="F0A3"/>
            </w:r>
            <w:r w:rsidRPr="003E6E64">
              <w:rPr>
                <w:rFonts w:cs="Arial"/>
                <w:szCs w:val="18"/>
                <w:lang w:val="en-US"/>
              </w:rPr>
              <w:t xml:space="preserve"> </w:t>
            </w:r>
            <w:r w:rsidRPr="003E6E64">
              <w:rPr>
                <w:rFonts w:cs="Arial"/>
                <w:szCs w:val="18"/>
              </w:rPr>
              <w:sym w:font="Symbol" w:char="F044"/>
            </w:r>
            <w:r w:rsidRPr="003E6E64">
              <w:rPr>
                <w:rFonts w:cs="Arial"/>
                <w:szCs w:val="18"/>
              </w:rPr>
              <w:t>f</w:t>
            </w:r>
            <w:r w:rsidRPr="003E6E64">
              <w:rPr>
                <w:rFonts w:cs="Arial"/>
                <w:szCs w:val="18"/>
                <w:lang w:val="en-US"/>
              </w:rPr>
              <w:t xml:space="preserve"> &lt; </w:t>
            </w:r>
            <w:r w:rsidRPr="003E6E64">
              <w:rPr>
                <w:rFonts w:cs="Arial"/>
                <w:szCs w:val="18"/>
              </w:rPr>
              <w:sym w:font="Symbol" w:char="F044"/>
            </w:r>
            <w:r w:rsidRPr="003E6E64">
              <w:rPr>
                <w:rFonts w:cs="Arial"/>
                <w:szCs w:val="18"/>
              </w:rPr>
              <w:t>f</w:t>
            </w:r>
            <w:r w:rsidRPr="003E6E64">
              <w:rPr>
                <w:rFonts w:cs="Arial"/>
                <w:szCs w:val="18"/>
                <w:vertAlign w:val="subscript"/>
              </w:rPr>
              <w:t>max</w:t>
            </w:r>
          </w:p>
          <w:p w14:paraId="4CF7682D" w14:textId="77777777" w:rsidR="00B35D70" w:rsidRPr="003E6E64" w:rsidRDefault="00B35D70" w:rsidP="004C091F">
            <w:pPr>
              <w:pStyle w:val="TAL"/>
              <w:rPr>
                <w:rFonts w:cs="Arial"/>
                <w:szCs w:val="18"/>
              </w:rPr>
            </w:pPr>
            <w:r w:rsidRPr="003E6E64">
              <w:rPr>
                <w:rFonts w:cs="Arial"/>
                <w:szCs w:val="18"/>
                <w:lang w:val="en-US"/>
              </w:rPr>
              <w:t xml:space="preserve">0 dB </w:t>
            </w:r>
          </w:p>
          <w:p w14:paraId="4A645F4A" w14:textId="77777777" w:rsidR="00B35D70" w:rsidRPr="003E6E64" w:rsidRDefault="00B35D70" w:rsidP="004C091F">
            <w:pPr>
              <w:pStyle w:val="TAL"/>
              <w:rPr>
                <w:rFonts w:cs="Arial"/>
                <w:szCs w:val="18"/>
              </w:rPr>
            </w:pPr>
          </w:p>
          <w:p w14:paraId="07A864AA" w14:textId="77777777" w:rsidR="00B35D70" w:rsidRPr="003E6E64" w:rsidRDefault="00B35D70" w:rsidP="004C091F">
            <w:pPr>
              <w:pStyle w:val="TAL"/>
              <w:rPr>
                <w:rFonts w:cs="Arial"/>
                <w:szCs w:val="18"/>
                <w:vertAlign w:val="subscript"/>
              </w:rPr>
            </w:pPr>
            <w:r w:rsidRPr="003E6E64">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622A8BDF" w14:textId="77777777" w:rsidR="00B35D70" w:rsidRPr="003E6E64" w:rsidRDefault="00B35D70" w:rsidP="004C091F">
            <w:pPr>
              <w:pStyle w:val="TAL"/>
              <w:rPr>
                <w:rFonts w:cs="Arial"/>
                <w:szCs w:val="18"/>
              </w:rPr>
            </w:pPr>
            <w:r w:rsidRPr="003E6E64">
              <w:rPr>
                <w:rFonts w:cs="Arial"/>
                <w:szCs w:val="18"/>
              </w:rPr>
              <w:t>Formula:</w:t>
            </w:r>
          </w:p>
          <w:p w14:paraId="1544DA1B"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141A7A7C"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EC11E91" w14:textId="77777777" w:rsidR="00B35D70" w:rsidRPr="003E6E64" w:rsidRDefault="00B35D70" w:rsidP="004C091F">
            <w:pPr>
              <w:pStyle w:val="TAL"/>
              <w:rPr>
                <w:rFonts w:cs="Arial"/>
                <w:szCs w:val="18"/>
              </w:rPr>
            </w:pPr>
            <w:r w:rsidRPr="003E6E64">
              <w:rPr>
                <w:rFonts w:cs="Arial"/>
                <w:szCs w:val="18"/>
              </w:rPr>
              <w:t>6.7.5.2</w:t>
            </w:r>
            <w:r w:rsidRPr="003E6E64">
              <w:rPr>
                <w:rFonts w:cs="Arial"/>
                <w:szCs w:val="18"/>
              </w:rPr>
              <w:tab/>
              <w:t>General transmitter spurious emissions requirements</w:t>
            </w:r>
          </w:p>
          <w:p w14:paraId="71BE6B14" w14:textId="77777777" w:rsidR="00B35D70" w:rsidRPr="003E6E64" w:rsidRDefault="00B35D70" w:rsidP="004C091F">
            <w:pPr>
              <w:pStyle w:val="TAL"/>
              <w:rPr>
                <w:rFonts w:cs="Arial"/>
                <w:szCs w:val="18"/>
              </w:rPr>
            </w:pPr>
            <w:r w:rsidRPr="003E6E64">
              <w:rPr>
                <w:rFonts w:cs="Arial"/>
                <w:szCs w:val="18"/>
              </w:rPr>
              <w:t>Category A</w:t>
            </w:r>
          </w:p>
        </w:tc>
        <w:tc>
          <w:tcPr>
            <w:tcW w:w="2377" w:type="dxa"/>
            <w:tcBorders>
              <w:top w:val="single" w:sz="4" w:space="0" w:color="auto"/>
              <w:left w:val="single" w:sz="4" w:space="0" w:color="auto"/>
              <w:bottom w:val="single" w:sz="4" w:space="0" w:color="auto"/>
              <w:right w:val="single" w:sz="4" w:space="0" w:color="auto"/>
            </w:tcBorders>
            <w:hideMark/>
          </w:tcPr>
          <w:p w14:paraId="311EC644"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4A8FD0B" w14:textId="77777777" w:rsidR="00B35D70" w:rsidRPr="003E6E64" w:rsidRDefault="00B35D70" w:rsidP="004C091F">
            <w:pPr>
              <w:pStyle w:val="TAL"/>
              <w:rPr>
                <w:rFonts w:cs="Arial"/>
                <w:szCs w:val="18"/>
              </w:rPr>
            </w:pPr>
            <w:r w:rsidRPr="003E6E64">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2003668" w14:textId="77777777" w:rsidR="00B35D70" w:rsidRPr="003E6E64" w:rsidRDefault="00B35D70" w:rsidP="004C091F">
            <w:pPr>
              <w:pStyle w:val="TAL"/>
              <w:rPr>
                <w:rFonts w:cs="Arial"/>
                <w:szCs w:val="18"/>
              </w:rPr>
            </w:pPr>
            <w:r w:rsidRPr="003E6E64">
              <w:rPr>
                <w:rFonts w:cs="Arial"/>
                <w:szCs w:val="18"/>
              </w:rPr>
              <w:t>Formula:</w:t>
            </w:r>
          </w:p>
          <w:p w14:paraId="3D342273"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CBA64E2"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6D99F51" w14:textId="77777777" w:rsidR="00B35D70" w:rsidRPr="003E6E64" w:rsidRDefault="00B35D70" w:rsidP="004C091F">
            <w:pPr>
              <w:pStyle w:val="TAL"/>
              <w:rPr>
                <w:rFonts w:cs="Arial"/>
                <w:szCs w:val="18"/>
              </w:rPr>
            </w:pPr>
            <w:r w:rsidRPr="003E6E64">
              <w:rPr>
                <w:rFonts w:cs="Arial"/>
                <w:szCs w:val="18"/>
              </w:rPr>
              <w:t>6.7.5.2</w:t>
            </w:r>
            <w:r w:rsidRPr="003E6E64">
              <w:rPr>
                <w:rFonts w:cs="Arial"/>
                <w:szCs w:val="18"/>
              </w:rPr>
              <w:tab/>
              <w:t>General transmitter spurious emissions requirements</w:t>
            </w:r>
          </w:p>
          <w:p w14:paraId="75C1D012" w14:textId="77777777" w:rsidR="00B35D70" w:rsidRPr="003E6E64" w:rsidRDefault="00B35D70" w:rsidP="004C091F">
            <w:pPr>
              <w:pStyle w:val="TAL"/>
              <w:rPr>
                <w:rFonts w:cs="Arial"/>
                <w:szCs w:val="18"/>
              </w:rPr>
            </w:pPr>
            <w:r w:rsidRPr="003E6E64">
              <w:rPr>
                <w:rFonts w:cs="Arial"/>
                <w:szCs w:val="18"/>
              </w:rPr>
              <w:t>Category B</w:t>
            </w:r>
          </w:p>
        </w:tc>
        <w:tc>
          <w:tcPr>
            <w:tcW w:w="2377" w:type="dxa"/>
            <w:tcBorders>
              <w:top w:val="single" w:sz="4" w:space="0" w:color="auto"/>
              <w:left w:val="single" w:sz="4" w:space="0" w:color="auto"/>
              <w:bottom w:val="single" w:sz="4" w:space="0" w:color="auto"/>
              <w:right w:val="single" w:sz="4" w:space="0" w:color="auto"/>
            </w:tcBorders>
            <w:hideMark/>
          </w:tcPr>
          <w:p w14:paraId="27584717"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0ABFD46" w14:textId="77777777" w:rsidR="00B35D70" w:rsidRPr="003E6E64" w:rsidRDefault="00B35D70" w:rsidP="004C091F">
            <w:pPr>
              <w:pStyle w:val="TAL"/>
              <w:rPr>
                <w:rFonts w:cs="Arial"/>
                <w:szCs w:val="18"/>
              </w:rPr>
            </w:pPr>
            <w:r w:rsidRPr="003E6E64">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1201795" w14:textId="77777777" w:rsidR="00B35D70" w:rsidRPr="003E6E64" w:rsidRDefault="00B35D70" w:rsidP="004C091F">
            <w:pPr>
              <w:pStyle w:val="TAL"/>
              <w:rPr>
                <w:rFonts w:cs="Arial"/>
                <w:szCs w:val="18"/>
              </w:rPr>
            </w:pPr>
            <w:r w:rsidRPr="003E6E64">
              <w:rPr>
                <w:rFonts w:cs="Arial"/>
                <w:szCs w:val="18"/>
              </w:rPr>
              <w:t>Formula:</w:t>
            </w:r>
          </w:p>
          <w:p w14:paraId="27358EF7"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EE5D33B"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BD1310" w14:textId="77777777" w:rsidR="00B35D70" w:rsidRPr="003E6E64" w:rsidRDefault="00B35D70" w:rsidP="004C091F">
            <w:pPr>
              <w:pStyle w:val="TAL"/>
              <w:rPr>
                <w:rFonts w:cs="Arial"/>
                <w:szCs w:val="18"/>
              </w:rPr>
            </w:pPr>
            <w:r w:rsidRPr="003E6E64">
              <w:rPr>
                <w:rFonts w:cs="Arial"/>
                <w:szCs w:val="18"/>
              </w:rPr>
              <w:t>6.7.5.4</w:t>
            </w:r>
            <w:r w:rsidRPr="003E6E64">
              <w:rPr>
                <w:rFonts w:cs="Arial"/>
                <w:szCs w:val="18"/>
              </w:rPr>
              <w:tab/>
              <w:t>OTA transmitter spurious emissions, additional requirements</w:t>
            </w:r>
          </w:p>
        </w:tc>
        <w:tc>
          <w:tcPr>
            <w:tcW w:w="2377" w:type="dxa"/>
            <w:tcBorders>
              <w:top w:val="single" w:sz="4" w:space="0" w:color="auto"/>
              <w:left w:val="single" w:sz="4" w:space="0" w:color="auto"/>
              <w:bottom w:val="single" w:sz="4" w:space="0" w:color="auto"/>
              <w:right w:val="single" w:sz="4" w:space="0" w:color="auto"/>
            </w:tcBorders>
            <w:hideMark/>
          </w:tcPr>
          <w:p w14:paraId="619101EF"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9.7.5.3.3</w:t>
            </w:r>
          </w:p>
        </w:tc>
        <w:tc>
          <w:tcPr>
            <w:tcW w:w="2674" w:type="dxa"/>
            <w:tcBorders>
              <w:top w:val="single" w:sz="4" w:space="0" w:color="auto"/>
              <w:left w:val="single" w:sz="4" w:space="0" w:color="auto"/>
              <w:bottom w:val="single" w:sz="4" w:space="0" w:color="auto"/>
              <w:right w:val="single" w:sz="4" w:space="0" w:color="auto"/>
            </w:tcBorders>
            <w:hideMark/>
          </w:tcPr>
          <w:p w14:paraId="130425B6" w14:textId="77777777" w:rsidR="00B35D70" w:rsidRPr="003E6E64" w:rsidRDefault="00B35D70" w:rsidP="004C091F">
            <w:pPr>
              <w:pStyle w:val="TAL"/>
              <w:rPr>
                <w:rFonts w:cs="Arial"/>
                <w:kern w:val="2"/>
                <w:szCs w:val="18"/>
                <w:lang w:val="en-US"/>
              </w:rPr>
            </w:pPr>
            <w:r w:rsidRPr="003E6E64">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21278292" w14:textId="77777777" w:rsidR="00B35D70" w:rsidRPr="003E6E64" w:rsidRDefault="00B35D70" w:rsidP="004C091F">
            <w:pPr>
              <w:pStyle w:val="TAL"/>
              <w:rPr>
                <w:rFonts w:cs="Arial"/>
                <w:szCs w:val="18"/>
              </w:rPr>
            </w:pPr>
            <w:r w:rsidRPr="003E6E64">
              <w:rPr>
                <w:rFonts w:cs="Arial"/>
                <w:szCs w:val="18"/>
              </w:rPr>
              <w:t>Formula:</w:t>
            </w:r>
          </w:p>
          <w:p w14:paraId="03C8F183"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3572B2DF" w14:textId="77777777" w:rsidTr="00B35D70">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61E55174" w14:textId="77777777" w:rsidR="00B35D70" w:rsidRPr="003E6E64" w:rsidRDefault="00B35D70" w:rsidP="004C091F">
            <w:pPr>
              <w:pStyle w:val="TAN"/>
              <w:rPr>
                <w:rFonts w:cs="Arial"/>
                <w:szCs w:val="18"/>
              </w:rPr>
            </w:pPr>
            <w:r w:rsidRPr="003E6E64">
              <w:rPr>
                <w:rFonts w:cs="Arial"/>
                <w:szCs w:val="18"/>
                <w:lang w:eastAsia="zh-CN"/>
              </w:rPr>
              <w:t>NOTE:</w:t>
            </w:r>
            <w:r w:rsidRPr="003E6E64">
              <w:rPr>
                <w:rFonts w:cs="Arial"/>
                <w:szCs w:val="18"/>
              </w:rPr>
              <w:tab/>
            </w:r>
            <w:r w:rsidRPr="003E6E64">
              <w:rPr>
                <w:rFonts w:cs="Arial"/>
                <w:szCs w:val="18"/>
                <w:lang w:eastAsia="zh-CN"/>
              </w:rPr>
              <w:t>TT</w:t>
            </w:r>
            <w:r w:rsidRPr="003E6E64">
              <w:rPr>
                <w:rFonts w:cs="Arial"/>
                <w:szCs w:val="18"/>
              </w:rPr>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5791" w:name="_Toc21103089"/>
      <w:bookmarkStart w:id="15792" w:name="_Toc29810938"/>
      <w:bookmarkStart w:id="15793" w:name="_Toc36636299"/>
      <w:bookmarkStart w:id="15794" w:name="_Toc37273245"/>
      <w:bookmarkStart w:id="15795" w:name="_Toc45886335"/>
      <w:bookmarkStart w:id="15796" w:name="_Toc53183380"/>
      <w:bookmarkStart w:id="15797" w:name="_Toc58916092"/>
      <w:bookmarkStart w:id="15798" w:name="_Toc58918273"/>
      <w:bookmarkStart w:id="15799" w:name="_Toc66694143"/>
      <w:bookmarkStart w:id="15800" w:name="_Toc74916168"/>
      <w:bookmarkStart w:id="15801" w:name="_Toc76114793"/>
      <w:bookmarkStart w:id="15802" w:name="_Toc76544679"/>
      <w:bookmarkStart w:id="15803" w:name="_Toc82536801"/>
      <w:bookmarkStart w:id="15804" w:name="_Toc89953094"/>
      <w:bookmarkStart w:id="15805" w:name="_Toc98766911"/>
      <w:bookmarkStart w:id="15806" w:name="_Toc99703274"/>
      <w:bookmarkStart w:id="15807" w:name="_Toc106207066"/>
      <w:bookmarkStart w:id="15808" w:name="_Toc115081068"/>
      <w:bookmarkStart w:id="15809" w:name="_Toc122000019"/>
      <w:bookmarkStart w:id="15810" w:name="_Toc124154192"/>
      <w:bookmarkStart w:id="15811" w:name="_Toc124154967"/>
      <w:bookmarkStart w:id="15812" w:name="_Toc131560823"/>
      <w:bookmarkStart w:id="15813" w:name="_Toc137394523"/>
      <w:bookmarkStart w:id="15814" w:name="_Toc163475629"/>
      <w:bookmarkStart w:id="15815" w:name="_Toc176783959"/>
      <w:r w:rsidRPr="00931575">
        <w:lastRenderedPageBreak/>
        <w:t>C.2</w:t>
      </w:r>
      <w:r w:rsidRPr="00931575">
        <w:tab/>
      </w:r>
      <w:r w:rsidRPr="00931575">
        <w:rPr>
          <w:lang w:eastAsia="sv-SE"/>
        </w:rPr>
        <w:t>Measurement of receiv</w:t>
      </w:r>
      <w:r w:rsidRPr="00931575">
        <w:t>er</w:t>
      </w:r>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0"/>
        <w:gridCol w:w="2679"/>
        <w:gridCol w:w="2657"/>
        <w:gridCol w:w="2981"/>
      </w:tblGrid>
      <w:tr w:rsidR="006802AA" w14:paraId="505E1C5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2834AD6" w14:textId="77777777" w:rsidR="006802AA" w:rsidRDefault="006802AA" w:rsidP="004C091F">
            <w:pPr>
              <w:pStyle w:val="TAH"/>
            </w:pPr>
            <w:r>
              <w:t xml:space="preserve">Test </w:t>
            </w:r>
          </w:p>
        </w:tc>
        <w:tc>
          <w:tcPr>
            <w:tcW w:w="2678" w:type="dxa"/>
            <w:tcBorders>
              <w:top w:val="single" w:sz="4" w:space="0" w:color="auto"/>
              <w:left w:val="single" w:sz="4" w:space="0" w:color="auto"/>
              <w:bottom w:val="single" w:sz="4" w:space="0" w:color="auto"/>
              <w:right w:val="single" w:sz="4" w:space="0" w:color="auto"/>
            </w:tcBorders>
            <w:hideMark/>
          </w:tcPr>
          <w:p w14:paraId="71DAC004" w14:textId="77777777" w:rsidR="006802AA" w:rsidRDefault="006802AA" w:rsidP="004C091F">
            <w:pPr>
              <w:pStyle w:val="TAH"/>
            </w:pPr>
            <w:r>
              <w:t>Minimum requirement in TS 38.104 [2]</w:t>
            </w:r>
          </w:p>
        </w:tc>
        <w:tc>
          <w:tcPr>
            <w:tcW w:w="2656" w:type="dxa"/>
            <w:tcBorders>
              <w:top w:val="single" w:sz="4" w:space="0" w:color="auto"/>
              <w:left w:val="single" w:sz="4" w:space="0" w:color="auto"/>
              <w:bottom w:val="single" w:sz="4" w:space="0" w:color="auto"/>
              <w:right w:val="single" w:sz="4" w:space="0" w:color="auto"/>
            </w:tcBorders>
            <w:hideMark/>
          </w:tcPr>
          <w:p w14:paraId="70055635" w14:textId="77777777" w:rsidR="006802AA" w:rsidRDefault="006802AA" w:rsidP="004C091F">
            <w:pPr>
              <w:pStyle w:val="TAH"/>
            </w:pPr>
            <w:r>
              <w:t>Test Tolerance</w:t>
            </w:r>
          </w:p>
          <w:p w14:paraId="17C919BB" w14:textId="77777777" w:rsidR="006802AA" w:rsidRDefault="006802AA" w:rsidP="004C091F">
            <w:pPr>
              <w:pStyle w:val="TAH"/>
            </w:pPr>
            <w:r>
              <w:t>(TT</w:t>
            </w:r>
            <w:r>
              <w:rPr>
                <w:vertAlign w:val="subscript"/>
              </w:rPr>
              <w:t>OTA</w:t>
            </w:r>
            <w:r>
              <w:t>)</w:t>
            </w:r>
          </w:p>
        </w:tc>
        <w:tc>
          <w:tcPr>
            <w:tcW w:w="2980" w:type="dxa"/>
            <w:tcBorders>
              <w:top w:val="single" w:sz="4" w:space="0" w:color="auto"/>
              <w:left w:val="single" w:sz="4" w:space="0" w:color="auto"/>
              <w:bottom w:val="single" w:sz="4" w:space="0" w:color="auto"/>
              <w:right w:val="single" w:sz="4" w:space="0" w:color="auto"/>
            </w:tcBorders>
            <w:hideMark/>
          </w:tcPr>
          <w:p w14:paraId="18ECD2C2" w14:textId="77777777" w:rsidR="006802AA" w:rsidRDefault="006802AA" w:rsidP="004C091F">
            <w:pPr>
              <w:pStyle w:val="TAH"/>
            </w:pPr>
            <w:r>
              <w:t>Test requirement in the present document</w:t>
            </w:r>
          </w:p>
        </w:tc>
      </w:tr>
      <w:tr w:rsidR="006802AA" w14:paraId="5CABD7A5"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5711FF9" w14:textId="77777777" w:rsidR="006802AA" w:rsidRDefault="006802AA" w:rsidP="004C091F">
            <w:pPr>
              <w:pStyle w:val="TAL"/>
            </w:pPr>
            <w:r>
              <w:t>7.3</w:t>
            </w:r>
            <w:r>
              <w:tab/>
              <w:t>OTA reference sensitivity level</w:t>
            </w:r>
          </w:p>
        </w:tc>
        <w:tc>
          <w:tcPr>
            <w:tcW w:w="2678" w:type="dxa"/>
            <w:tcBorders>
              <w:top w:val="single" w:sz="4" w:space="0" w:color="auto"/>
              <w:left w:val="single" w:sz="4" w:space="0" w:color="auto"/>
              <w:bottom w:val="single" w:sz="4" w:space="0" w:color="auto"/>
              <w:right w:val="single" w:sz="4" w:space="0" w:color="auto"/>
            </w:tcBorders>
            <w:hideMark/>
          </w:tcPr>
          <w:p w14:paraId="1FE4776A" w14:textId="77777777" w:rsidR="006802AA" w:rsidRDefault="006802AA" w:rsidP="004C091F">
            <w:pPr>
              <w:pStyle w:val="TAL"/>
            </w:pPr>
            <w:r>
              <w:t>See TS 38.104 [2], clause 10.3</w:t>
            </w:r>
          </w:p>
        </w:tc>
        <w:tc>
          <w:tcPr>
            <w:tcW w:w="2656" w:type="dxa"/>
            <w:tcBorders>
              <w:top w:val="single" w:sz="4" w:space="0" w:color="auto"/>
              <w:left w:val="single" w:sz="4" w:space="0" w:color="auto"/>
              <w:bottom w:val="single" w:sz="4" w:space="0" w:color="auto"/>
              <w:right w:val="single" w:sz="4" w:space="0" w:color="auto"/>
            </w:tcBorders>
            <w:hideMark/>
          </w:tcPr>
          <w:p w14:paraId="1AC5DCD3" w14:textId="77777777" w:rsidR="006802AA" w:rsidRDefault="006802AA" w:rsidP="004C091F">
            <w:pPr>
              <w:pStyle w:val="TAL"/>
            </w:pPr>
            <w:r>
              <w:rPr>
                <w:rFonts w:eastAsia="SimSun"/>
              </w:rPr>
              <w:t xml:space="preserve">2.4 </w:t>
            </w:r>
            <w:r>
              <w:t>dB,</w:t>
            </w:r>
            <w:r>
              <w:rPr>
                <w:rFonts w:ascii="Century" w:hAnsi="Calibri"/>
                <w:kern w:val="24"/>
                <w:sz w:val="40"/>
                <w:szCs w:val="40"/>
              </w:rPr>
              <w:t xml:space="preserve"> </w:t>
            </w:r>
            <w:r>
              <w:t>24.25 GHz &lt; f ≤ 33.4 GHz</w:t>
            </w:r>
          </w:p>
          <w:p w14:paraId="33B550C9" w14:textId="77777777" w:rsidR="006802AA" w:rsidRDefault="006802AA" w:rsidP="004C091F">
            <w:pPr>
              <w:pStyle w:val="TAL"/>
            </w:pPr>
            <w:r>
              <w:t>2.4 dB, 37 GHz &lt; f ≤ 43.5 GHz</w:t>
            </w:r>
          </w:p>
          <w:p w14:paraId="4DE90975" w14:textId="77777777" w:rsidR="006802AA" w:rsidRDefault="006802AA" w:rsidP="004C091F">
            <w:pPr>
              <w:pStyle w:val="TAL"/>
            </w:pPr>
            <w:r>
              <w:t>3.5 dB, 43.5 GHz &lt; f ≤ 48.2 GHz</w:t>
            </w:r>
          </w:p>
          <w:p w14:paraId="001CB090" w14:textId="77777777" w:rsidR="006802AA" w:rsidRDefault="006802AA" w:rsidP="004C091F">
            <w:pPr>
              <w:pStyle w:val="TAL"/>
            </w:pPr>
            <w:r>
              <w:rPr>
                <w:rFonts w:eastAsia="SimSun" w:cs="Arial"/>
                <w:lang w:eastAsia="zh-CN"/>
              </w:rPr>
              <w:t>3.0</w:t>
            </w:r>
            <w:r>
              <w:rPr>
                <w:rFonts w:eastAsia="SimSun" w:cs="Arial"/>
              </w:rPr>
              <w:t xml:space="preserve"> dB, </w:t>
            </w:r>
            <w:r>
              <w:rPr>
                <w:rFonts w:eastAsia="SimSun" w:cs="Arial"/>
                <w:lang w:eastAsia="zh-CN"/>
              </w:rPr>
              <w:t>52.6</w:t>
            </w:r>
            <w:r>
              <w:rPr>
                <w:rFonts w:eastAsia="SimSun" w:cs="Arial"/>
              </w:rPr>
              <w:t xml:space="preserve">GHz </w:t>
            </w:r>
            <w:r>
              <w:rPr>
                <w:rFonts w:cs="Arial"/>
                <w:lang w:val="en-US"/>
              </w:rPr>
              <w:sym w:font="Symbol" w:char="F0A3"/>
            </w:r>
            <w:r>
              <w:rPr>
                <w:rFonts w:eastAsia="SimSun" w:cs="Arial"/>
              </w:rPr>
              <w:t xml:space="preserve"> f </w:t>
            </w:r>
            <w:r>
              <w:rPr>
                <w:rFonts w:cs="Arial"/>
                <w:lang w:val="en-US"/>
              </w:rPr>
              <w:sym w:font="Symbol" w:char="F0A3"/>
            </w:r>
            <w:r>
              <w:rPr>
                <w:rFonts w:cs="Arial"/>
                <w:lang w:val="en-US"/>
              </w:rPr>
              <w:t xml:space="preserve"> </w:t>
            </w:r>
            <w:r>
              <w:rPr>
                <w:rFonts w:cs="Arial"/>
                <w:lang w:eastAsia="zh-CN"/>
              </w:rPr>
              <w:t>71</w:t>
            </w:r>
            <w:r>
              <w:rPr>
                <w:rFonts w:cs="Arial"/>
              </w:rPr>
              <w:t>GHz</w:t>
            </w:r>
          </w:p>
        </w:tc>
        <w:tc>
          <w:tcPr>
            <w:tcW w:w="2980" w:type="dxa"/>
            <w:tcBorders>
              <w:top w:val="single" w:sz="4" w:space="0" w:color="auto"/>
              <w:left w:val="single" w:sz="4" w:space="0" w:color="auto"/>
              <w:bottom w:val="single" w:sz="4" w:space="0" w:color="auto"/>
              <w:right w:val="single" w:sz="4" w:space="0" w:color="auto"/>
            </w:tcBorders>
            <w:hideMark/>
          </w:tcPr>
          <w:p w14:paraId="67AE3CBB" w14:textId="77777777" w:rsidR="006802AA" w:rsidRDefault="006802AA" w:rsidP="004C091F">
            <w:pPr>
              <w:pStyle w:val="TAL"/>
            </w:pPr>
            <w:r>
              <w:t>Formula:</w:t>
            </w:r>
          </w:p>
          <w:p w14:paraId="225CC986" w14:textId="77777777" w:rsidR="006802AA" w:rsidRDefault="006802AA" w:rsidP="004C091F">
            <w:pPr>
              <w:pStyle w:val="TAL"/>
            </w:pPr>
            <w:r>
              <w:t>EIS</w:t>
            </w:r>
            <w:r>
              <w:rPr>
                <w:vertAlign w:val="subscript"/>
              </w:rPr>
              <w:t>REFSENS</w:t>
            </w:r>
            <w:r>
              <w:t>+ TT</w:t>
            </w:r>
          </w:p>
        </w:tc>
      </w:tr>
      <w:tr w:rsidR="006802AA" w14:paraId="2A9F4470"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77CB719" w14:textId="77777777" w:rsidR="006802AA" w:rsidRDefault="006802AA" w:rsidP="004C091F">
            <w:pPr>
              <w:pStyle w:val="TAL"/>
            </w:pPr>
            <w:r>
              <w:t>7.5.1</w:t>
            </w:r>
            <w:r>
              <w:tab/>
              <w:t>OTA adjacent channel selectivity</w:t>
            </w:r>
          </w:p>
        </w:tc>
        <w:tc>
          <w:tcPr>
            <w:tcW w:w="2678" w:type="dxa"/>
            <w:tcBorders>
              <w:top w:val="single" w:sz="4" w:space="0" w:color="auto"/>
              <w:left w:val="single" w:sz="4" w:space="0" w:color="auto"/>
              <w:bottom w:val="single" w:sz="4" w:space="0" w:color="auto"/>
              <w:right w:val="single" w:sz="4" w:space="0" w:color="auto"/>
            </w:tcBorders>
            <w:hideMark/>
          </w:tcPr>
          <w:p w14:paraId="168911FA" w14:textId="77777777" w:rsidR="006802AA" w:rsidRDefault="006802AA" w:rsidP="004C091F">
            <w:pPr>
              <w:pStyle w:val="TAL"/>
            </w:pPr>
            <w:r>
              <w:t>See TS 38.104 [2], clause 10.5.1</w:t>
            </w:r>
          </w:p>
        </w:tc>
        <w:tc>
          <w:tcPr>
            <w:tcW w:w="2656" w:type="dxa"/>
            <w:tcBorders>
              <w:top w:val="single" w:sz="4" w:space="0" w:color="auto"/>
              <w:left w:val="single" w:sz="4" w:space="0" w:color="auto"/>
              <w:bottom w:val="single" w:sz="4" w:space="0" w:color="auto"/>
              <w:right w:val="single" w:sz="4" w:space="0" w:color="auto"/>
            </w:tcBorders>
            <w:hideMark/>
          </w:tcPr>
          <w:p w14:paraId="238359C5" w14:textId="77777777" w:rsidR="006802AA" w:rsidRDefault="006802AA" w:rsidP="004C091F">
            <w:pPr>
              <w:pStyle w:val="TAL"/>
            </w:pPr>
            <w:r>
              <w:rPr>
                <w:rFonts w:eastAsia="SimSun"/>
              </w:rPr>
              <w:t xml:space="preserve">0 </w:t>
            </w:r>
            <w:r>
              <w:t>dB</w:t>
            </w:r>
          </w:p>
        </w:tc>
        <w:tc>
          <w:tcPr>
            <w:tcW w:w="2980" w:type="dxa"/>
            <w:tcBorders>
              <w:top w:val="single" w:sz="4" w:space="0" w:color="auto"/>
              <w:left w:val="single" w:sz="4" w:space="0" w:color="auto"/>
              <w:bottom w:val="single" w:sz="4" w:space="0" w:color="auto"/>
              <w:right w:val="single" w:sz="4" w:space="0" w:color="auto"/>
            </w:tcBorders>
          </w:tcPr>
          <w:p w14:paraId="0117AC05" w14:textId="77777777" w:rsidR="006802AA" w:rsidRDefault="006802AA" w:rsidP="004C091F">
            <w:pPr>
              <w:pStyle w:val="TAL"/>
              <w:rPr>
                <w:noProof/>
              </w:rPr>
            </w:pPr>
            <w:r>
              <w:rPr>
                <w:noProof/>
              </w:rPr>
              <w:t>Formula:</w:t>
            </w:r>
          </w:p>
          <w:p w14:paraId="042ED9F1" w14:textId="77777777" w:rsidR="006802AA" w:rsidRDefault="006802AA" w:rsidP="004C091F">
            <w:pPr>
              <w:pStyle w:val="TAL"/>
              <w:rPr>
                <w:noProof/>
              </w:rPr>
            </w:pPr>
            <w:r>
              <w:rPr>
                <w:noProof/>
              </w:rPr>
              <w:t>Wanted signal power + TT</w:t>
            </w:r>
          </w:p>
          <w:p w14:paraId="146BA6C8" w14:textId="77777777" w:rsidR="006802AA" w:rsidRDefault="006802AA" w:rsidP="004C091F">
            <w:pPr>
              <w:pStyle w:val="TAL"/>
            </w:pPr>
          </w:p>
          <w:p w14:paraId="00E9F66C" w14:textId="77777777" w:rsidR="006802AA" w:rsidRDefault="006802AA" w:rsidP="004C091F">
            <w:pPr>
              <w:pStyle w:val="TAL"/>
            </w:pPr>
            <w:r>
              <w:t>Interferer signal power unchanged.</w:t>
            </w:r>
          </w:p>
        </w:tc>
      </w:tr>
      <w:tr w:rsidR="006802AA" w14:paraId="4E4BB6F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B11595B" w14:textId="77777777" w:rsidR="006802AA" w:rsidRDefault="006802AA" w:rsidP="004C091F">
            <w:pPr>
              <w:pStyle w:val="TAL"/>
            </w:pPr>
            <w:r>
              <w:t>7.5.2</w:t>
            </w:r>
            <w:r>
              <w:tab/>
              <w:t>In-band blocking</w:t>
            </w:r>
          </w:p>
        </w:tc>
        <w:tc>
          <w:tcPr>
            <w:tcW w:w="2678" w:type="dxa"/>
            <w:tcBorders>
              <w:top w:val="single" w:sz="4" w:space="0" w:color="auto"/>
              <w:left w:val="single" w:sz="4" w:space="0" w:color="auto"/>
              <w:bottom w:val="single" w:sz="4" w:space="0" w:color="auto"/>
              <w:right w:val="single" w:sz="4" w:space="0" w:color="auto"/>
            </w:tcBorders>
            <w:hideMark/>
          </w:tcPr>
          <w:p w14:paraId="239DD951" w14:textId="77777777" w:rsidR="006802AA" w:rsidRDefault="006802AA" w:rsidP="004C091F">
            <w:pPr>
              <w:pStyle w:val="TAL"/>
            </w:pPr>
            <w:r>
              <w:t>See TS 38.104 [2], clause 10.5.2</w:t>
            </w:r>
          </w:p>
        </w:tc>
        <w:tc>
          <w:tcPr>
            <w:tcW w:w="2656" w:type="dxa"/>
            <w:tcBorders>
              <w:top w:val="single" w:sz="4" w:space="0" w:color="auto"/>
              <w:left w:val="single" w:sz="4" w:space="0" w:color="auto"/>
              <w:bottom w:val="single" w:sz="4" w:space="0" w:color="auto"/>
              <w:right w:val="single" w:sz="4" w:space="0" w:color="auto"/>
            </w:tcBorders>
            <w:hideMark/>
          </w:tcPr>
          <w:p w14:paraId="79A6C96C" w14:textId="77777777" w:rsidR="006802AA" w:rsidRDefault="006802AA" w:rsidP="004C091F">
            <w:pPr>
              <w:pStyle w:val="TAL"/>
            </w:pPr>
            <w:r>
              <w:rPr>
                <w:rFonts w:eastAsia="SimSun"/>
              </w:rPr>
              <w:t xml:space="preserve">0 </w:t>
            </w:r>
            <w:r>
              <w:t>dB</w:t>
            </w:r>
          </w:p>
        </w:tc>
        <w:tc>
          <w:tcPr>
            <w:tcW w:w="2980" w:type="dxa"/>
            <w:tcBorders>
              <w:top w:val="single" w:sz="4" w:space="0" w:color="auto"/>
              <w:left w:val="single" w:sz="4" w:space="0" w:color="auto"/>
              <w:bottom w:val="single" w:sz="4" w:space="0" w:color="auto"/>
              <w:right w:val="single" w:sz="4" w:space="0" w:color="auto"/>
            </w:tcBorders>
          </w:tcPr>
          <w:p w14:paraId="0E8A1BA4" w14:textId="77777777" w:rsidR="006802AA" w:rsidRDefault="006802AA" w:rsidP="004C091F">
            <w:pPr>
              <w:pStyle w:val="TAL"/>
              <w:rPr>
                <w:noProof/>
              </w:rPr>
            </w:pPr>
            <w:r>
              <w:rPr>
                <w:noProof/>
              </w:rPr>
              <w:t>Formula:</w:t>
            </w:r>
          </w:p>
          <w:p w14:paraId="6353092A" w14:textId="77777777" w:rsidR="006802AA" w:rsidRDefault="006802AA" w:rsidP="004C091F">
            <w:pPr>
              <w:pStyle w:val="TAL"/>
              <w:rPr>
                <w:noProof/>
              </w:rPr>
            </w:pPr>
            <w:r>
              <w:rPr>
                <w:noProof/>
              </w:rPr>
              <w:t>Wanted signal power + TT</w:t>
            </w:r>
          </w:p>
          <w:p w14:paraId="03937F01" w14:textId="77777777" w:rsidR="006802AA" w:rsidRDefault="006802AA" w:rsidP="004C091F">
            <w:pPr>
              <w:pStyle w:val="TAL"/>
              <w:rPr>
                <w:noProof/>
              </w:rPr>
            </w:pPr>
          </w:p>
          <w:p w14:paraId="4C7C0EAC" w14:textId="77777777" w:rsidR="006802AA" w:rsidRDefault="006802AA" w:rsidP="004C091F">
            <w:pPr>
              <w:pStyle w:val="TAL"/>
              <w:rPr>
                <w:noProof/>
              </w:rPr>
            </w:pPr>
            <w:r>
              <w:t>Interferer signal power unchanged.</w:t>
            </w:r>
          </w:p>
        </w:tc>
      </w:tr>
      <w:tr w:rsidR="006802AA" w14:paraId="3B79B378"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9B83EA9" w14:textId="77777777" w:rsidR="006802AA" w:rsidRDefault="006802AA" w:rsidP="004C091F">
            <w:pPr>
              <w:pStyle w:val="TAL"/>
            </w:pPr>
            <w:r>
              <w:t>7.6</w:t>
            </w:r>
            <w:r>
              <w:tab/>
              <w:t>OTA out-of-band blocking</w:t>
            </w:r>
          </w:p>
        </w:tc>
        <w:tc>
          <w:tcPr>
            <w:tcW w:w="2678" w:type="dxa"/>
            <w:tcBorders>
              <w:top w:val="single" w:sz="4" w:space="0" w:color="auto"/>
              <w:left w:val="single" w:sz="4" w:space="0" w:color="auto"/>
              <w:bottom w:val="single" w:sz="4" w:space="0" w:color="auto"/>
              <w:right w:val="single" w:sz="4" w:space="0" w:color="auto"/>
            </w:tcBorders>
            <w:hideMark/>
          </w:tcPr>
          <w:p w14:paraId="3C48B40F" w14:textId="77777777" w:rsidR="006802AA" w:rsidRDefault="006802AA" w:rsidP="004C091F">
            <w:pPr>
              <w:pStyle w:val="TAL"/>
            </w:pPr>
            <w:r>
              <w:t>See TS 38.104 [2], clause 10.6</w:t>
            </w:r>
          </w:p>
        </w:tc>
        <w:tc>
          <w:tcPr>
            <w:tcW w:w="2656" w:type="dxa"/>
            <w:tcBorders>
              <w:top w:val="single" w:sz="4" w:space="0" w:color="auto"/>
              <w:left w:val="single" w:sz="4" w:space="0" w:color="auto"/>
              <w:bottom w:val="single" w:sz="4" w:space="0" w:color="auto"/>
              <w:right w:val="single" w:sz="4" w:space="0" w:color="auto"/>
            </w:tcBorders>
            <w:hideMark/>
          </w:tcPr>
          <w:p w14:paraId="4C30750C"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hideMark/>
          </w:tcPr>
          <w:p w14:paraId="7A071FC7" w14:textId="77777777" w:rsidR="006802AA" w:rsidRDefault="006802AA" w:rsidP="004C091F">
            <w:pPr>
              <w:pStyle w:val="TAL"/>
              <w:rPr>
                <w:noProof/>
              </w:rPr>
            </w:pPr>
            <w:r>
              <w:rPr>
                <w:noProof/>
              </w:rPr>
              <w:t>Formula:</w:t>
            </w:r>
          </w:p>
          <w:p w14:paraId="7E5B0E00" w14:textId="77777777" w:rsidR="006802AA" w:rsidRDefault="006802AA" w:rsidP="004C091F">
            <w:pPr>
              <w:pStyle w:val="TAL"/>
              <w:rPr>
                <w:noProof/>
              </w:rPr>
            </w:pPr>
            <w:r>
              <w:rPr>
                <w:noProof/>
              </w:rPr>
              <w:t>Wanted signal power + TT</w:t>
            </w:r>
          </w:p>
          <w:p w14:paraId="063507D2" w14:textId="77777777" w:rsidR="006802AA" w:rsidRDefault="006802AA" w:rsidP="004C091F">
            <w:pPr>
              <w:pStyle w:val="TAL"/>
              <w:rPr>
                <w:noProof/>
              </w:rPr>
            </w:pPr>
            <w:r>
              <w:t>Interferer signal power unchanged</w:t>
            </w:r>
          </w:p>
        </w:tc>
      </w:tr>
      <w:tr w:rsidR="006802AA" w14:paraId="29A0EEDE"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6E6D491" w14:textId="77777777" w:rsidR="006802AA" w:rsidRDefault="006802AA" w:rsidP="004C091F">
            <w:pPr>
              <w:pStyle w:val="TAL"/>
            </w:pPr>
            <w:r>
              <w:t>7.7</w:t>
            </w:r>
            <w:r>
              <w:tab/>
              <w:t>OTA receiver spurious emissions</w:t>
            </w:r>
          </w:p>
        </w:tc>
        <w:tc>
          <w:tcPr>
            <w:tcW w:w="2678" w:type="dxa"/>
            <w:tcBorders>
              <w:top w:val="single" w:sz="4" w:space="0" w:color="auto"/>
              <w:left w:val="single" w:sz="4" w:space="0" w:color="auto"/>
              <w:bottom w:val="single" w:sz="4" w:space="0" w:color="auto"/>
              <w:right w:val="single" w:sz="4" w:space="0" w:color="auto"/>
            </w:tcBorders>
            <w:hideMark/>
          </w:tcPr>
          <w:p w14:paraId="20758D94" w14:textId="77777777" w:rsidR="006802AA" w:rsidRDefault="006802AA" w:rsidP="004C091F">
            <w:pPr>
              <w:pStyle w:val="TAL"/>
            </w:pPr>
            <w:r>
              <w:t>See TS 38.104 [2], clause 10.7</w:t>
            </w:r>
          </w:p>
        </w:tc>
        <w:tc>
          <w:tcPr>
            <w:tcW w:w="2656" w:type="dxa"/>
            <w:tcBorders>
              <w:top w:val="single" w:sz="4" w:space="0" w:color="auto"/>
              <w:left w:val="single" w:sz="4" w:space="0" w:color="auto"/>
              <w:bottom w:val="single" w:sz="4" w:space="0" w:color="auto"/>
              <w:right w:val="single" w:sz="4" w:space="0" w:color="auto"/>
            </w:tcBorders>
            <w:hideMark/>
          </w:tcPr>
          <w:p w14:paraId="58C52481"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tcPr>
          <w:p w14:paraId="1E165C7B" w14:textId="77777777" w:rsidR="006802AA" w:rsidRDefault="006802AA" w:rsidP="004C091F">
            <w:pPr>
              <w:pStyle w:val="TAL"/>
            </w:pPr>
            <w:r>
              <w:t>Formula:</w:t>
            </w:r>
          </w:p>
          <w:p w14:paraId="5AE69893" w14:textId="77777777" w:rsidR="006802AA" w:rsidRDefault="006802AA" w:rsidP="004C091F">
            <w:pPr>
              <w:pStyle w:val="TAL"/>
            </w:pPr>
            <w:r>
              <w:t>Minimum Requirement + TT</w:t>
            </w:r>
          </w:p>
          <w:p w14:paraId="5B781A97" w14:textId="77777777" w:rsidR="006802AA" w:rsidRDefault="006802AA" w:rsidP="004C091F">
            <w:pPr>
              <w:pStyle w:val="TAL"/>
            </w:pPr>
          </w:p>
        </w:tc>
      </w:tr>
      <w:tr w:rsidR="006802AA" w14:paraId="7E5DD88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1DF89696" w14:textId="77777777" w:rsidR="006802AA" w:rsidRDefault="006802AA" w:rsidP="004C091F">
            <w:pPr>
              <w:pStyle w:val="TAL"/>
            </w:pPr>
            <w:r>
              <w:t>7.8</w:t>
            </w:r>
            <w:r>
              <w:tab/>
              <w:t>OTA receiver intermodulation</w:t>
            </w:r>
          </w:p>
        </w:tc>
        <w:tc>
          <w:tcPr>
            <w:tcW w:w="2678" w:type="dxa"/>
            <w:tcBorders>
              <w:top w:val="single" w:sz="4" w:space="0" w:color="auto"/>
              <w:left w:val="single" w:sz="4" w:space="0" w:color="auto"/>
              <w:bottom w:val="single" w:sz="4" w:space="0" w:color="auto"/>
              <w:right w:val="single" w:sz="4" w:space="0" w:color="auto"/>
            </w:tcBorders>
            <w:hideMark/>
          </w:tcPr>
          <w:p w14:paraId="64B5CD75" w14:textId="77777777" w:rsidR="006802AA" w:rsidRDefault="006802AA" w:rsidP="004C091F">
            <w:pPr>
              <w:pStyle w:val="TAL"/>
            </w:pPr>
            <w:r>
              <w:t>See TS 38.104 [2], clause 10.8</w:t>
            </w:r>
          </w:p>
        </w:tc>
        <w:tc>
          <w:tcPr>
            <w:tcW w:w="2656" w:type="dxa"/>
            <w:tcBorders>
              <w:top w:val="single" w:sz="4" w:space="0" w:color="auto"/>
              <w:left w:val="single" w:sz="4" w:space="0" w:color="auto"/>
              <w:bottom w:val="single" w:sz="4" w:space="0" w:color="auto"/>
              <w:right w:val="single" w:sz="4" w:space="0" w:color="auto"/>
            </w:tcBorders>
            <w:hideMark/>
          </w:tcPr>
          <w:p w14:paraId="2D9800F5"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tcPr>
          <w:p w14:paraId="3B698FB8" w14:textId="77777777" w:rsidR="006802AA" w:rsidRDefault="006802AA" w:rsidP="004C091F">
            <w:pPr>
              <w:pStyle w:val="TAL"/>
              <w:rPr>
                <w:noProof/>
              </w:rPr>
            </w:pPr>
            <w:r>
              <w:rPr>
                <w:noProof/>
              </w:rPr>
              <w:t>Formula:</w:t>
            </w:r>
          </w:p>
          <w:p w14:paraId="5BBB6214" w14:textId="77777777" w:rsidR="006802AA" w:rsidRDefault="006802AA" w:rsidP="004C091F">
            <w:pPr>
              <w:pStyle w:val="TAL"/>
              <w:rPr>
                <w:noProof/>
              </w:rPr>
            </w:pPr>
            <w:r>
              <w:rPr>
                <w:noProof/>
              </w:rPr>
              <w:t>Wanted signal power + TT</w:t>
            </w:r>
          </w:p>
          <w:p w14:paraId="3EAE8A1C" w14:textId="77777777" w:rsidR="006802AA" w:rsidRDefault="006802AA" w:rsidP="004C091F">
            <w:pPr>
              <w:pStyle w:val="TAL"/>
              <w:rPr>
                <w:noProof/>
              </w:rPr>
            </w:pPr>
          </w:p>
          <w:p w14:paraId="48F51CC7" w14:textId="77777777" w:rsidR="006802AA" w:rsidRDefault="006802AA" w:rsidP="004C091F">
            <w:pPr>
              <w:pStyle w:val="TAL"/>
            </w:pPr>
            <w:r>
              <w:t>Interferer signal power unchanged.</w:t>
            </w:r>
          </w:p>
        </w:tc>
      </w:tr>
      <w:tr w:rsidR="006802AA" w14:paraId="32ED7F6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7147C160" w14:textId="77777777" w:rsidR="006802AA" w:rsidRDefault="006802AA" w:rsidP="004C091F">
            <w:pPr>
              <w:pStyle w:val="TAL"/>
            </w:pPr>
            <w:r>
              <w:t>7.9</w:t>
            </w:r>
            <w:r>
              <w:tab/>
              <w:t>OTA in-channel selectivity</w:t>
            </w:r>
          </w:p>
        </w:tc>
        <w:tc>
          <w:tcPr>
            <w:tcW w:w="2678" w:type="dxa"/>
            <w:tcBorders>
              <w:top w:val="single" w:sz="4" w:space="0" w:color="auto"/>
              <w:left w:val="single" w:sz="4" w:space="0" w:color="auto"/>
              <w:bottom w:val="single" w:sz="4" w:space="0" w:color="auto"/>
              <w:right w:val="single" w:sz="4" w:space="0" w:color="auto"/>
            </w:tcBorders>
            <w:hideMark/>
          </w:tcPr>
          <w:p w14:paraId="68D26B18" w14:textId="77777777" w:rsidR="006802AA" w:rsidRDefault="006802AA" w:rsidP="004C091F">
            <w:pPr>
              <w:pStyle w:val="TAL"/>
            </w:pPr>
            <w:r>
              <w:t>See TS 38.104 [2], clause 10.9</w:t>
            </w:r>
          </w:p>
        </w:tc>
        <w:tc>
          <w:tcPr>
            <w:tcW w:w="2656" w:type="dxa"/>
            <w:tcBorders>
              <w:top w:val="single" w:sz="4" w:space="0" w:color="auto"/>
              <w:left w:val="single" w:sz="4" w:space="0" w:color="auto"/>
              <w:bottom w:val="single" w:sz="4" w:space="0" w:color="auto"/>
              <w:right w:val="single" w:sz="4" w:space="0" w:color="auto"/>
            </w:tcBorders>
            <w:hideMark/>
          </w:tcPr>
          <w:p w14:paraId="6B637539" w14:textId="77777777" w:rsidR="006802AA" w:rsidRDefault="006802AA" w:rsidP="004C091F">
            <w:pPr>
              <w:pStyle w:val="TAL"/>
            </w:pPr>
            <w:r>
              <w:rPr>
                <w:rFonts w:eastAsia="SimSun"/>
              </w:rPr>
              <w:t xml:space="preserve">3.4 </w:t>
            </w:r>
            <w:r>
              <w:t>dB, 24.25 GHz &lt; f ≤ 33.4 GHz</w:t>
            </w:r>
          </w:p>
          <w:p w14:paraId="6194EF0F" w14:textId="77777777" w:rsidR="006802AA" w:rsidRDefault="006802AA" w:rsidP="004C091F">
            <w:pPr>
              <w:pStyle w:val="TAL"/>
            </w:pPr>
            <w:r>
              <w:t>3.4 dB, 37 GHz &lt; f ≤ 43.5 GHz</w:t>
            </w:r>
          </w:p>
          <w:p w14:paraId="29A40D42" w14:textId="77777777" w:rsidR="006802AA" w:rsidRDefault="006802AA" w:rsidP="004C091F">
            <w:pPr>
              <w:pStyle w:val="TAL"/>
            </w:pPr>
            <w:r>
              <w:t>5.1 dB, 43.5 GHz &lt; f ≤ 48.2 GHz</w:t>
            </w:r>
          </w:p>
          <w:p w14:paraId="159D6BA7" w14:textId="77777777" w:rsidR="006802AA" w:rsidRDefault="006802AA" w:rsidP="004C091F">
            <w:pPr>
              <w:pStyle w:val="TAL"/>
            </w:pPr>
            <w:r>
              <w:rPr>
                <w:rFonts w:eastAsia="SimSun" w:cs="Arial"/>
                <w:caps/>
                <w:lang w:eastAsia="zh-CN"/>
              </w:rPr>
              <w:t>4.0</w:t>
            </w:r>
            <w:r>
              <w:rPr>
                <w:rFonts w:eastAsia="SimSun" w:cs="Arial"/>
              </w:rPr>
              <w:t xml:space="preserve"> dB, </w:t>
            </w:r>
            <w:r>
              <w:rPr>
                <w:rFonts w:eastAsia="SimSun" w:cs="Arial"/>
                <w:lang w:eastAsia="zh-CN"/>
              </w:rPr>
              <w:t>52.6</w:t>
            </w:r>
            <w:r>
              <w:rPr>
                <w:rFonts w:eastAsia="SimSun" w:cs="Arial"/>
              </w:rPr>
              <w:t xml:space="preserve">GHz </w:t>
            </w:r>
            <w:r>
              <w:rPr>
                <w:rFonts w:cs="Arial"/>
                <w:lang w:val="en-US"/>
              </w:rPr>
              <w:sym w:font="Symbol" w:char="F0A3"/>
            </w:r>
            <w:r>
              <w:rPr>
                <w:rFonts w:eastAsia="SimSun" w:cs="Arial"/>
              </w:rPr>
              <w:t xml:space="preserve"> f </w:t>
            </w:r>
            <w:r>
              <w:rPr>
                <w:rFonts w:cs="Arial"/>
                <w:lang w:val="en-US"/>
              </w:rPr>
              <w:sym w:font="Symbol" w:char="F0A3"/>
            </w:r>
            <w:r>
              <w:rPr>
                <w:rFonts w:cs="Arial"/>
                <w:lang w:val="en-US"/>
              </w:rPr>
              <w:t xml:space="preserve"> </w:t>
            </w:r>
            <w:r>
              <w:rPr>
                <w:rFonts w:cs="Arial"/>
                <w:lang w:eastAsia="zh-CN"/>
              </w:rPr>
              <w:t>71</w:t>
            </w:r>
            <w:r>
              <w:rPr>
                <w:rFonts w:cs="Arial"/>
              </w:rPr>
              <w:t>GHz</w:t>
            </w:r>
          </w:p>
        </w:tc>
        <w:tc>
          <w:tcPr>
            <w:tcW w:w="2980" w:type="dxa"/>
            <w:tcBorders>
              <w:top w:val="single" w:sz="4" w:space="0" w:color="auto"/>
              <w:left w:val="single" w:sz="4" w:space="0" w:color="auto"/>
              <w:bottom w:val="single" w:sz="4" w:space="0" w:color="auto"/>
              <w:right w:val="single" w:sz="4" w:space="0" w:color="auto"/>
            </w:tcBorders>
          </w:tcPr>
          <w:p w14:paraId="5337B4DE" w14:textId="77777777" w:rsidR="006802AA" w:rsidRDefault="006802AA" w:rsidP="004C091F">
            <w:pPr>
              <w:pStyle w:val="TAL"/>
              <w:rPr>
                <w:noProof/>
              </w:rPr>
            </w:pPr>
            <w:r>
              <w:rPr>
                <w:noProof/>
              </w:rPr>
              <w:t>Formula:</w:t>
            </w:r>
          </w:p>
          <w:p w14:paraId="1B228244" w14:textId="77777777" w:rsidR="006802AA" w:rsidRDefault="006802AA" w:rsidP="004C091F">
            <w:pPr>
              <w:pStyle w:val="TAL"/>
            </w:pPr>
            <w:r>
              <w:rPr>
                <w:noProof/>
              </w:rPr>
              <w:t>Wanted signal power + TT</w:t>
            </w:r>
          </w:p>
          <w:p w14:paraId="15EC2779" w14:textId="77777777" w:rsidR="006802AA" w:rsidRDefault="006802AA" w:rsidP="004C091F">
            <w:pPr>
              <w:pStyle w:val="TAL"/>
            </w:pPr>
          </w:p>
          <w:p w14:paraId="1FB30C59" w14:textId="77777777" w:rsidR="006802AA" w:rsidRDefault="006802AA" w:rsidP="004C091F">
            <w:pPr>
              <w:pStyle w:val="TAL"/>
            </w:pPr>
            <w:r>
              <w:t>Interferer signal power unchanged.</w:t>
            </w:r>
          </w:p>
        </w:tc>
      </w:tr>
      <w:tr w:rsidR="006802AA" w14:paraId="68E5C601" w14:textId="77777777" w:rsidTr="006802AA">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C3E9BA4" w14:textId="77777777" w:rsidR="006802AA" w:rsidRDefault="006802AA" w:rsidP="004C091F">
            <w:pPr>
              <w:pStyle w:val="TAN"/>
              <w:rPr>
                <w:rFonts w:cs="Arial"/>
                <w:noProof/>
              </w:rPr>
            </w:pPr>
            <w:r>
              <w:rPr>
                <w:lang w:eastAsia="zh-CN"/>
              </w:rPr>
              <w:t>NOTE:</w:t>
            </w:r>
            <w:r>
              <w:tab/>
            </w:r>
            <w:r>
              <w:rPr>
                <w:lang w:eastAsia="zh-CN"/>
              </w:rPr>
              <w:t>TT</w:t>
            </w:r>
            <w:r>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5816" w:name="_Toc21103090"/>
      <w:bookmarkStart w:id="15817" w:name="_Toc29810939"/>
      <w:bookmarkStart w:id="15818" w:name="_Toc36636300"/>
      <w:bookmarkStart w:id="15819" w:name="_Toc37273246"/>
      <w:bookmarkStart w:id="15820" w:name="_Toc45886336"/>
      <w:bookmarkStart w:id="15821" w:name="_Toc53183381"/>
      <w:bookmarkStart w:id="15822" w:name="_Toc58916093"/>
      <w:bookmarkStart w:id="15823" w:name="_Toc58918274"/>
      <w:bookmarkStart w:id="15824" w:name="_Toc66694144"/>
      <w:bookmarkStart w:id="15825" w:name="_Toc74916169"/>
      <w:bookmarkStart w:id="15826" w:name="_Toc76114794"/>
      <w:bookmarkStart w:id="15827" w:name="_Toc76544680"/>
      <w:bookmarkStart w:id="15828" w:name="_Toc82536802"/>
      <w:bookmarkStart w:id="15829" w:name="_Toc89953095"/>
      <w:bookmarkStart w:id="15830" w:name="_Toc98766912"/>
      <w:bookmarkStart w:id="15831" w:name="_Toc99703275"/>
      <w:bookmarkStart w:id="15832" w:name="_Toc106207067"/>
      <w:bookmarkStart w:id="15833" w:name="_Toc115081069"/>
      <w:bookmarkStart w:id="15834" w:name="_Toc122000020"/>
      <w:bookmarkStart w:id="15835" w:name="_Toc124154193"/>
      <w:bookmarkStart w:id="15836" w:name="_Toc124154968"/>
      <w:bookmarkStart w:id="15837" w:name="_Toc131560824"/>
      <w:bookmarkStart w:id="15838" w:name="_Toc137394524"/>
      <w:bookmarkStart w:id="15839" w:name="_Toc163475630"/>
      <w:bookmarkStart w:id="15840" w:name="_Toc176783960"/>
      <w:r w:rsidRPr="00931575">
        <w:t>C.3</w:t>
      </w:r>
      <w:r w:rsidRPr="00931575">
        <w:tab/>
      </w:r>
      <w:r w:rsidRPr="00931575">
        <w:rPr>
          <w:lang w:eastAsia="sv-SE"/>
        </w:rPr>
        <w:t>Measurement of performance requirements</w:t>
      </w:r>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661D46" w:rsidRPr="00931575" w14:paraId="43ECFFFC"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3EAE5741"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21986C4D" w:rsidR="00661D46" w:rsidRPr="00931575" w:rsidRDefault="00661D46" w:rsidP="00661D46">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6A60590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395094E0"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12CC5531" w14:textId="636C2446" w:rsidR="00661D46" w:rsidRPr="00931575" w:rsidRDefault="00661D46" w:rsidP="00661D46">
            <w:pPr>
              <w:pStyle w:val="TAL"/>
            </w:pPr>
            <w:r w:rsidRPr="008C3753">
              <w:t>T-put limit unchanged</w:t>
            </w:r>
          </w:p>
        </w:tc>
      </w:tr>
      <w:tr w:rsidR="00661D46" w:rsidRPr="00931575" w14:paraId="669CE91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2D81D606"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354B27BA" w:rsidR="00661D46" w:rsidRPr="00931575" w:rsidRDefault="00661D46" w:rsidP="00661D46">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66EFAE3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B0ECFAE"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6925B4FB" w14:textId="32422CF0" w:rsidR="00661D46" w:rsidRPr="00931575" w:rsidRDefault="00661D46" w:rsidP="00661D46">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B762A3">
            <w:pPr>
              <w:pStyle w:val="TAL"/>
            </w:pPr>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B762A3">
            <w:pPr>
              <w:pStyle w:val="TAL"/>
            </w:pPr>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6F1F81">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291BD4">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291BD4">
            <w:pPr>
              <w:pStyle w:val="TAL"/>
              <w:rPr>
                <w:lang w:eastAsia="fr-FR"/>
              </w:rPr>
            </w:pPr>
            <w:r w:rsidRPr="00931575">
              <w:rPr>
                <w:lang w:eastAsia="fr-FR"/>
              </w:rPr>
              <w:t>False ACK limit unchanged</w:t>
            </w:r>
          </w:p>
          <w:p w14:paraId="1CEA825D" w14:textId="77777777" w:rsidR="00EE5060" w:rsidRPr="00931575" w:rsidRDefault="00EE5060" w:rsidP="00291BD4">
            <w:pPr>
              <w:pStyle w:val="TAL"/>
              <w:rPr>
                <w:lang w:eastAsia="fr-FR"/>
              </w:rPr>
            </w:pPr>
            <w:r w:rsidRPr="00931575">
              <w:rPr>
                <w:lang w:eastAsia="fr-FR"/>
              </w:rPr>
              <w:t>False NACK limit unchanged</w:t>
            </w:r>
          </w:p>
          <w:p w14:paraId="6B97DE9B" w14:textId="77777777" w:rsidR="00EE5060" w:rsidRPr="00931575" w:rsidRDefault="00EE5060" w:rsidP="00291BD4">
            <w:pPr>
              <w:pStyle w:val="TAL"/>
              <w:rPr>
                <w:rFonts w:cs="v4.2.0"/>
                <w:lang w:eastAsia="fr-FR"/>
              </w:rPr>
            </w:pPr>
            <w:r w:rsidRPr="00931575">
              <w:rPr>
                <w:lang w:eastAsia="fr-FR"/>
              </w:rPr>
              <w:t>Correct ACK limit unchanged</w:t>
            </w:r>
          </w:p>
        </w:tc>
      </w:tr>
      <w:tr w:rsidR="00B762A3" w:rsidRPr="00931575" w14:paraId="79E15B5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18BFDEF" w14:textId="249E4995" w:rsidR="00B762A3" w:rsidRDefault="00B762A3" w:rsidP="00B762A3">
            <w:pPr>
              <w:pStyle w:val="TAL"/>
              <w:rPr>
                <w:lang w:eastAsia="zh-CN"/>
              </w:rPr>
            </w:pPr>
            <w:r>
              <w:rPr>
                <w:rFonts w:hint="eastAsia"/>
                <w:lang w:eastAsia="zh-CN"/>
              </w:rPr>
              <w:t>8</w:t>
            </w:r>
            <w:r>
              <w:rPr>
                <w:lang w:eastAsia="zh-CN"/>
              </w:rPr>
              <w:t>.3.11 Performance requirements for PUCCH sub-slot based repetition format 0</w:t>
            </w:r>
          </w:p>
        </w:tc>
        <w:tc>
          <w:tcPr>
            <w:tcW w:w="2176" w:type="dxa"/>
            <w:tcBorders>
              <w:top w:val="single" w:sz="4" w:space="0" w:color="auto"/>
              <w:left w:val="single" w:sz="4" w:space="0" w:color="auto"/>
              <w:bottom w:val="single" w:sz="4" w:space="0" w:color="auto"/>
              <w:right w:val="single" w:sz="4" w:space="0" w:color="auto"/>
            </w:tcBorders>
          </w:tcPr>
          <w:p w14:paraId="52999E87" w14:textId="6779ABEC" w:rsidR="00B762A3" w:rsidRDefault="00B762A3" w:rsidP="00B762A3">
            <w:pPr>
              <w:pStyle w:val="TAL"/>
            </w:pPr>
            <w:r>
              <w:rPr>
                <w:rFonts w:hint="eastAsia"/>
                <w:lang w:eastAsia="zh-CN"/>
              </w:rPr>
              <w:t>S</w:t>
            </w:r>
            <w:r>
              <w:rPr>
                <w:lang w:eastAsia="zh-CN"/>
              </w:rPr>
              <w:t>ee clause 11.3.1.10</w:t>
            </w:r>
          </w:p>
        </w:tc>
        <w:tc>
          <w:tcPr>
            <w:tcW w:w="1368" w:type="dxa"/>
            <w:tcBorders>
              <w:top w:val="single" w:sz="4" w:space="0" w:color="auto"/>
              <w:left w:val="single" w:sz="4" w:space="0" w:color="auto"/>
              <w:bottom w:val="single" w:sz="4" w:space="0" w:color="auto"/>
              <w:right w:val="single" w:sz="4" w:space="0" w:color="auto"/>
            </w:tcBorders>
          </w:tcPr>
          <w:p w14:paraId="6A637FAD" w14:textId="41C571EC" w:rsidR="00B762A3" w:rsidDel="00301F43" w:rsidRDefault="00B762A3" w:rsidP="00B762A3">
            <w:pPr>
              <w:pStyle w:val="TAL"/>
              <w:rPr>
                <w:lang w:eastAsia="ja-JP"/>
              </w:rPr>
            </w:pPr>
            <w:r>
              <w:rPr>
                <w:rFonts w:hint="eastAsia"/>
                <w:lang w:eastAsia="zh-CN"/>
              </w:rPr>
              <w:t>0</w:t>
            </w:r>
            <w:r>
              <w:rPr>
                <w:lang w:eastAsia="zh-CN"/>
              </w:rPr>
              <w:t>.6dB</w:t>
            </w:r>
          </w:p>
        </w:tc>
        <w:tc>
          <w:tcPr>
            <w:tcW w:w="3132" w:type="dxa"/>
            <w:tcBorders>
              <w:top w:val="single" w:sz="4" w:space="0" w:color="auto"/>
              <w:left w:val="single" w:sz="4" w:space="0" w:color="auto"/>
              <w:bottom w:val="single" w:sz="4" w:space="0" w:color="auto"/>
              <w:right w:val="single" w:sz="4" w:space="0" w:color="auto"/>
            </w:tcBorders>
          </w:tcPr>
          <w:p w14:paraId="4EB047DF" w14:textId="77777777" w:rsidR="00B762A3" w:rsidRPr="00931575" w:rsidRDefault="00B762A3" w:rsidP="00B762A3">
            <w:pPr>
              <w:pStyle w:val="TAL"/>
            </w:pPr>
            <w:r w:rsidRPr="00931575">
              <w:t>Formula: SNR + TT</w:t>
            </w:r>
            <w:r w:rsidRPr="00931575">
              <w:rPr>
                <w:vertAlign w:val="subscript"/>
              </w:rPr>
              <w:t>OTA</w:t>
            </w:r>
          </w:p>
          <w:p w14:paraId="5BC20762" w14:textId="77777777" w:rsidR="00B762A3" w:rsidRPr="00931575" w:rsidRDefault="00B762A3" w:rsidP="00B762A3">
            <w:pPr>
              <w:pStyle w:val="TAL"/>
            </w:pPr>
            <w:r w:rsidRPr="00931575">
              <w:t>False ACK limit unchanged</w:t>
            </w:r>
          </w:p>
          <w:p w14:paraId="0625F980" w14:textId="3DA21E7B" w:rsidR="00B762A3" w:rsidRPr="008C3753" w:rsidRDefault="00B762A3" w:rsidP="00B762A3">
            <w:pPr>
              <w:pStyle w:val="TAL"/>
              <w:rPr>
                <w:rFonts w:cs="v4.2.0"/>
              </w:rPr>
            </w:pPr>
            <w:r w:rsidRPr="00931575">
              <w:t>Correct ACK limit unchanged</w:t>
            </w:r>
          </w:p>
        </w:tc>
      </w:tr>
      <w:tr w:rsidR="00661D46"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02DF4931" w:rsidR="00661D46" w:rsidRPr="00931575" w:rsidRDefault="00661D46" w:rsidP="00661D46">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7C8741D8" w:rsidR="00661D46" w:rsidRPr="00931575" w:rsidRDefault="00661D46" w:rsidP="00661D46">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04D4B961"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8490A3C"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051A83AE" w14:textId="77777777" w:rsidR="00661D46" w:rsidRPr="008C3753" w:rsidRDefault="00661D46" w:rsidP="00661D46">
            <w:pPr>
              <w:pStyle w:val="TAL"/>
              <w:rPr>
                <w:rFonts w:cs="v4.2.0"/>
                <w:lang w:eastAsia="fr-FR"/>
              </w:rPr>
            </w:pPr>
            <w:r w:rsidRPr="008C3753">
              <w:rPr>
                <w:rFonts w:cs="v4.2.0"/>
                <w:lang w:eastAsia="fr-FR"/>
              </w:rPr>
              <w:t>False ACK limit unchanged</w:t>
            </w:r>
          </w:p>
          <w:p w14:paraId="653A628E" w14:textId="77777777" w:rsidR="00661D46" w:rsidRPr="008C3753" w:rsidRDefault="00661D46" w:rsidP="00661D46">
            <w:pPr>
              <w:pStyle w:val="TAL"/>
              <w:rPr>
                <w:rFonts w:cs="v4.2.0"/>
                <w:lang w:eastAsia="fr-FR"/>
              </w:rPr>
            </w:pPr>
            <w:r w:rsidRPr="008C3753">
              <w:rPr>
                <w:rFonts w:cs="v4.2.0"/>
                <w:lang w:eastAsia="fr-FR"/>
              </w:rPr>
              <w:t>False NACK limit unchanged</w:t>
            </w:r>
          </w:p>
          <w:p w14:paraId="6628DF54" w14:textId="0BE3D235" w:rsidR="00661D46" w:rsidRPr="00931575" w:rsidRDefault="00661D46" w:rsidP="00661D46">
            <w:pPr>
              <w:pStyle w:val="TAL"/>
              <w:rPr>
                <w:lang w:eastAsia="fr-FR"/>
              </w:rPr>
            </w:pPr>
            <w:r w:rsidRPr="008C3753">
              <w:rPr>
                <w:rFonts w:cs="v4.2.0"/>
                <w:lang w:eastAsia="fr-FR"/>
              </w:rPr>
              <w:t>Correct ACK limit unchanged</w:t>
            </w:r>
          </w:p>
        </w:tc>
      </w:tr>
      <w:tr w:rsidR="00661D46"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37F2ED38" w:rsidR="00661D46" w:rsidRPr="00931575" w:rsidRDefault="00661D46" w:rsidP="00661D46">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30C8EDDD" w:rsidR="00661D46" w:rsidRPr="00931575" w:rsidRDefault="00661D46" w:rsidP="00661D46">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5E69C152"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BE9CEB7"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72CB4C71" w14:textId="33AC38CB" w:rsidR="00661D46" w:rsidRPr="00931575" w:rsidRDefault="00661D46" w:rsidP="00661D46">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6F1F81">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6F1F81">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6F1F81">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282498">
            <w:r w:rsidRPr="00931575">
              <w:t>Formula: SNR + TT</w:t>
            </w:r>
            <w:r w:rsidRPr="00931575">
              <w:rPr>
                <w:vertAlign w:val="subscript"/>
              </w:rPr>
              <w:t>OTA</w:t>
            </w:r>
          </w:p>
          <w:p w14:paraId="2098BD3A" w14:textId="288D0861" w:rsidR="007F5CD7" w:rsidRPr="00931575" w:rsidRDefault="007F5CD7" w:rsidP="006F1F81">
            <w:pPr>
              <w:pStyle w:val="TAL"/>
            </w:pPr>
            <w:r w:rsidRPr="00931575">
              <w:t>T-put limit unchanged</w:t>
            </w:r>
          </w:p>
        </w:tc>
      </w:tr>
      <w:tr w:rsidR="00661D46" w:rsidRPr="00931575" w14:paraId="5F4F118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567EACB7" w14:textId="4E881262"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54B4C624" w14:textId="5536098D" w:rsidR="00661D46" w:rsidRPr="00931575" w:rsidRDefault="00661D46" w:rsidP="00661D46">
            <w:pPr>
              <w:pStyle w:val="TAL"/>
            </w:pPr>
            <w:r w:rsidRPr="00931575">
              <w:t>See clause 11.2.2.</w:t>
            </w:r>
            <w:r>
              <w:t>9</w:t>
            </w:r>
          </w:p>
        </w:tc>
        <w:tc>
          <w:tcPr>
            <w:tcW w:w="1368" w:type="dxa"/>
            <w:tcBorders>
              <w:top w:val="single" w:sz="4" w:space="0" w:color="auto"/>
              <w:left w:val="single" w:sz="4" w:space="0" w:color="auto"/>
              <w:bottom w:val="single" w:sz="4" w:space="0" w:color="auto"/>
              <w:right w:val="single" w:sz="4" w:space="0" w:color="auto"/>
            </w:tcBorders>
          </w:tcPr>
          <w:p w14:paraId="36222EDE" w14:textId="151938CC" w:rsidR="00661D46" w:rsidRPr="00931575" w:rsidRDefault="00661D46" w:rsidP="00661D4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03A4A408" w14:textId="77777777" w:rsidR="00661D46" w:rsidRPr="00931575" w:rsidRDefault="00661D46" w:rsidP="00661D46">
            <w:pPr>
              <w:pStyle w:val="TAL"/>
            </w:pPr>
            <w:r w:rsidRPr="00931575">
              <w:t>Formula: SNR + TT</w:t>
            </w:r>
            <w:r w:rsidRPr="00931575">
              <w:rPr>
                <w:vertAlign w:val="subscript"/>
              </w:rPr>
              <w:t>OTA</w:t>
            </w:r>
          </w:p>
          <w:p w14:paraId="586CC1AE" w14:textId="5E358A0A" w:rsidR="00661D46" w:rsidRPr="00931575" w:rsidRDefault="00661D46" w:rsidP="00661D46">
            <w:pPr>
              <w:pStyle w:val="TAL"/>
            </w:pPr>
            <w:r w:rsidRPr="00931575">
              <w:t>T-put limit unchanged</w:t>
            </w:r>
          </w:p>
        </w:tc>
      </w:tr>
      <w:tr w:rsidR="00661D46" w:rsidRPr="00931575" w14:paraId="2609BE0E"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7D564C8A" w14:textId="46FD983F"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72C33A73" w14:textId="09C670F9" w:rsidR="00661D46" w:rsidRPr="00931575" w:rsidRDefault="00661D46" w:rsidP="00661D46">
            <w:pPr>
              <w:pStyle w:val="TAL"/>
            </w:pPr>
            <w:r w:rsidRPr="00931575">
              <w:t>See clause 11.2.2.</w:t>
            </w:r>
            <w:r>
              <w:t>10</w:t>
            </w:r>
          </w:p>
        </w:tc>
        <w:tc>
          <w:tcPr>
            <w:tcW w:w="1368" w:type="dxa"/>
            <w:tcBorders>
              <w:top w:val="single" w:sz="4" w:space="0" w:color="auto"/>
              <w:left w:val="single" w:sz="4" w:space="0" w:color="auto"/>
              <w:bottom w:val="single" w:sz="4" w:space="0" w:color="auto"/>
              <w:right w:val="single" w:sz="4" w:space="0" w:color="auto"/>
            </w:tcBorders>
          </w:tcPr>
          <w:p w14:paraId="46A63268" w14:textId="1CE8A9E5" w:rsidR="00661D46" w:rsidRPr="00931575" w:rsidRDefault="00661D46" w:rsidP="00661D46">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4CA7AD4" w14:textId="77777777" w:rsidR="00661D46" w:rsidRPr="00931575" w:rsidRDefault="00661D46" w:rsidP="00661D46">
            <w:pPr>
              <w:pStyle w:val="TAL"/>
            </w:pPr>
            <w:r w:rsidRPr="00931575">
              <w:t>Formula: SNR + TT</w:t>
            </w:r>
            <w:r w:rsidRPr="00931575">
              <w:rPr>
                <w:vertAlign w:val="subscript"/>
              </w:rPr>
              <w:t>OTA</w:t>
            </w:r>
          </w:p>
          <w:p w14:paraId="70E89785" w14:textId="06D6D92E" w:rsidR="00661D46" w:rsidRPr="00931575" w:rsidRDefault="00661D46" w:rsidP="00661D46">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661D46" w:rsidRPr="00931575" w14:paraId="4F093891" w14:textId="77777777" w:rsidTr="002C0395">
        <w:trPr>
          <w:cantSplit/>
          <w:jc w:val="center"/>
        </w:trPr>
        <w:tc>
          <w:tcPr>
            <w:tcW w:w="2972" w:type="dxa"/>
          </w:tcPr>
          <w:p w14:paraId="26F8711E" w14:textId="33D28CCD" w:rsidR="00661D46" w:rsidRPr="00931575" w:rsidRDefault="00661D46" w:rsidP="00661D46">
            <w:pPr>
              <w:pStyle w:val="TAL"/>
              <w:rPr>
                <w:rFonts w:cs="Arial"/>
              </w:rPr>
            </w:pPr>
            <w:r>
              <w:rPr>
                <w:lang w:eastAsia="zh-CN"/>
              </w:rPr>
              <w:t>8.3.12 Performance requirements for PUCCH format 1 with DM-RS bundling</w:t>
            </w:r>
          </w:p>
        </w:tc>
        <w:tc>
          <w:tcPr>
            <w:tcW w:w="2176" w:type="dxa"/>
          </w:tcPr>
          <w:p w14:paraId="24185CF9" w14:textId="2F70597C" w:rsidR="00661D46" w:rsidRPr="00931575" w:rsidRDefault="00661D46" w:rsidP="00661D46">
            <w:pPr>
              <w:pStyle w:val="TAL"/>
            </w:pPr>
            <w:r w:rsidRPr="00931575">
              <w:t>See clause 11.3.2.</w:t>
            </w:r>
            <w:r>
              <w:t>7</w:t>
            </w:r>
            <w:r w:rsidRPr="00931575" w:rsidDel="00977C74">
              <w:t xml:space="preserve"> </w:t>
            </w:r>
          </w:p>
        </w:tc>
        <w:tc>
          <w:tcPr>
            <w:tcW w:w="1368" w:type="dxa"/>
          </w:tcPr>
          <w:p w14:paraId="55B38476" w14:textId="0425A8B1" w:rsidR="00661D46" w:rsidRPr="00931575" w:rsidRDefault="00661D46" w:rsidP="00661D46">
            <w:pPr>
              <w:pStyle w:val="TAL"/>
            </w:pPr>
            <w:r w:rsidRPr="00931575">
              <w:t>0.6 dB</w:t>
            </w:r>
          </w:p>
        </w:tc>
        <w:tc>
          <w:tcPr>
            <w:tcW w:w="3132" w:type="dxa"/>
          </w:tcPr>
          <w:p w14:paraId="33C53C15" w14:textId="77777777" w:rsidR="00661D46" w:rsidRPr="00931575" w:rsidRDefault="00661D46" w:rsidP="00661D46">
            <w:pPr>
              <w:pStyle w:val="TAL"/>
            </w:pPr>
            <w:r w:rsidRPr="00931575">
              <w:t xml:space="preserve">Formula: SNR + </w:t>
            </w:r>
            <w:r w:rsidRPr="00931575">
              <w:rPr>
                <w:rFonts w:cs="v4.2.0"/>
              </w:rPr>
              <w:t>TT</w:t>
            </w:r>
            <w:r w:rsidRPr="00931575">
              <w:rPr>
                <w:rFonts w:cs="v4.2.0"/>
                <w:vertAlign w:val="subscript"/>
              </w:rPr>
              <w:t>OTA</w:t>
            </w:r>
          </w:p>
          <w:p w14:paraId="309ECACB" w14:textId="77777777" w:rsidR="00661D46" w:rsidRPr="00931575" w:rsidRDefault="00661D46" w:rsidP="00661D46">
            <w:pPr>
              <w:pStyle w:val="TAL"/>
            </w:pPr>
            <w:r w:rsidRPr="00931575">
              <w:t xml:space="preserve">False ACK limit unchanged </w:t>
            </w:r>
          </w:p>
          <w:p w14:paraId="56D6AD6E" w14:textId="77777777" w:rsidR="00661D46" w:rsidRPr="00931575" w:rsidRDefault="00661D46" w:rsidP="00661D46">
            <w:pPr>
              <w:pStyle w:val="TAL"/>
            </w:pPr>
            <w:r w:rsidRPr="00931575">
              <w:t>False NACK limit unchanged</w:t>
            </w:r>
          </w:p>
          <w:p w14:paraId="62ED920F" w14:textId="04C82D15" w:rsidR="00661D46" w:rsidRPr="00931575" w:rsidRDefault="00661D46" w:rsidP="00661D46">
            <w:pPr>
              <w:pStyle w:val="TAL"/>
            </w:pPr>
            <w:r w:rsidRPr="00931575">
              <w:t>Correct ACK limit unchanged</w:t>
            </w:r>
          </w:p>
        </w:tc>
      </w:tr>
      <w:tr w:rsidR="00661D46" w:rsidRPr="00931575" w14:paraId="2710F828" w14:textId="77777777" w:rsidTr="002C0395">
        <w:trPr>
          <w:cantSplit/>
          <w:jc w:val="center"/>
        </w:trPr>
        <w:tc>
          <w:tcPr>
            <w:tcW w:w="2972" w:type="dxa"/>
          </w:tcPr>
          <w:p w14:paraId="17BC61D3" w14:textId="0E76231F" w:rsidR="00661D46" w:rsidRPr="00931575" w:rsidRDefault="00661D46" w:rsidP="00661D46">
            <w:pPr>
              <w:pStyle w:val="TAL"/>
              <w:rPr>
                <w:rFonts w:cs="Arial"/>
              </w:rPr>
            </w:pPr>
            <w:r>
              <w:rPr>
                <w:lang w:eastAsia="zh-CN"/>
              </w:rPr>
              <w:t>8.3.13 Performance requirements for PUCCH format 3 with DM-RS bundling</w:t>
            </w:r>
          </w:p>
        </w:tc>
        <w:tc>
          <w:tcPr>
            <w:tcW w:w="2176" w:type="dxa"/>
          </w:tcPr>
          <w:p w14:paraId="31018F48" w14:textId="652E2158" w:rsidR="00661D46" w:rsidRPr="00931575" w:rsidRDefault="00661D46" w:rsidP="00661D46">
            <w:pPr>
              <w:pStyle w:val="TAL"/>
            </w:pPr>
            <w:r w:rsidRPr="00931575">
              <w:t>See clause 11.3.2.</w:t>
            </w:r>
            <w:r>
              <w:t>8</w:t>
            </w:r>
            <w:r w:rsidRPr="00931575" w:rsidDel="00977C74">
              <w:t xml:space="preserve"> </w:t>
            </w:r>
          </w:p>
        </w:tc>
        <w:tc>
          <w:tcPr>
            <w:tcW w:w="1368" w:type="dxa"/>
          </w:tcPr>
          <w:p w14:paraId="23E284C5" w14:textId="35C218F1" w:rsidR="00661D46" w:rsidRPr="00931575" w:rsidRDefault="00661D46" w:rsidP="00661D46">
            <w:pPr>
              <w:pStyle w:val="TAL"/>
            </w:pPr>
            <w:r w:rsidRPr="00931575">
              <w:t>0.6 dB</w:t>
            </w:r>
          </w:p>
        </w:tc>
        <w:tc>
          <w:tcPr>
            <w:tcW w:w="3132" w:type="dxa"/>
          </w:tcPr>
          <w:p w14:paraId="7243A592" w14:textId="77777777" w:rsidR="00661D46" w:rsidRPr="00931575" w:rsidRDefault="00661D46" w:rsidP="00661D46">
            <w:pPr>
              <w:pStyle w:val="TAL"/>
            </w:pPr>
            <w:r w:rsidRPr="00931575">
              <w:t>Formula: SNR + TT</w:t>
            </w:r>
            <w:r w:rsidRPr="00931575">
              <w:rPr>
                <w:vertAlign w:val="subscript"/>
              </w:rPr>
              <w:t>OTA</w:t>
            </w:r>
          </w:p>
          <w:p w14:paraId="440C4DC9" w14:textId="2833D1F2" w:rsidR="00661D46" w:rsidRPr="00931575" w:rsidRDefault="00661D46" w:rsidP="00661D46">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5841" w:name="_Toc21103091"/>
      <w:bookmarkStart w:id="15842" w:name="_Toc29810940"/>
      <w:bookmarkStart w:id="15843" w:name="_Toc36636301"/>
      <w:bookmarkStart w:id="15844" w:name="_Toc37273247"/>
      <w:bookmarkStart w:id="15845" w:name="_Toc45886337"/>
      <w:bookmarkStart w:id="15846" w:name="_Toc53183382"/>
      <w:bookmarkStart w:id="15847" w:name="_Toc58916094"/>
      <w:bookmarkStart w:id="15848" w:name="_Toc58918275"/>
      <w:bookmarkStart w:id="15849" w:name="_Toc66694145"/>
      <w:bookmarkStart w:id="15850" w:name="_Toc74916170"/>
      <w:bookmarkStart w:id="15851" w:name="_Toc76114795"/>
      <w:bookmarkStart w:id="15852" w:name="_Toc76544681"/>
      <w:bookmarkStart w:id="15853" w:name="_Toc82536803"/>
      <w:bookmarkStart w:id="15854" w:name="_Toc89953096"/>
      <w:bookmarkStart w:id="15855" w:name="_Toc98766913"/>
      <w:bookmarkStart w:id="15856" w:name="_Toc99703276"/>
      <w:bookmarkStart w:id="15857" w:name="_Toc106207068"/>
      <w:bookmarkStart w:id="15858" w:name="_Toc115081070"/>
      <w:bookmarkStart w:id="15859" w:name="_Toc122000021"/>
      <w:bookmarkStart w:id="15860" w:name="_Toc124154194"/>
      <w:bookmarkStart w:id="15861" w:name="_Toc124154969"/>
      <w:bookmarkStart w:id="15862" w:name="_Toc131560825"/>
      <w:bookmarkStart w:id="15863" w:name="_Toc137394525"/>
      <w:bookmarkStart w:id="15864" w:name="_Toc163475631"/>
      <w:bookmarkStart w:id="15865" w:name="_Toc176783961"/>
      <w:r w:rsidRPr="00931575">
        <w:lastRenderedPageBreak/>
        <w:t>Annex D (normative):</w:t>
      </w:r>
      <w:r w:rsidRPr="00931575">
        <w:br/>
        <w:t>Calibration</w:t>
      </w:r>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5866" w:name="_Toc21103092"/>
      <w:bookmarkStart w:id="15867" w:name="_Toc29810941"/>
      <w:bookmarkStart w:id="15868" w:name="_Toc36636302"/>
      <w:bookmarkStart w:id="15869" w:name="_Toc37273248"/>
      <w:bookmarkStart w:id="15870" w:name="_Toc45886338"/>
      <w:bookmarkStart w:id="15871" w:name="_Toc53183383"/>
      <w:bookmarkStart w:id="15872" w:name="_Toc58916095"/>
      <w:bookmarkStart w:id="15873" w:name="_Toc58918276"/>
      <w:bookmarkStart w:id="15874" w:name="_Toc66694146"/>
      <w:bookmarkStart w:id="15875" w:name="_Toc74916171"/>
      <w:bookmarkStart w:id="15876" w:name="_Toc76114796"/>
      <w:bookmarkStart w:id="15877" w:name="_Toc76544682"/>
      <w:bookmarkStart w:id="15878" w:name="_Toc82536804"/>
      <w:bookmarkStart w:id="15879" w:name="_Toc89953097"/>
      <w:bookmarkStart w:id="15880" w:name="_Toc98766914"/>
      <w:bookmarkStart w:id="15881" w:name="_Toc99703277"/>
      <w:bookmarkStart w:id="15882" w:name="_Toc106207069"/>
      <w:bookmarkStart w:id="15883" w:name="_Toc115081071"/>
      <w:bookmarkStart w:id="15884" w:name="_Toc122000022"/>
      <w:bookmarkStart w:id="15885" w:name="_Toc124154195"/>
      <w:bookmarkStart w:id="15886" w:name="_Toc124154970"/>
      <w:bookmarkStart w:id="15887" w:name="_Toc131560826"/>
      <w:bookmarkStart w:id="15888" w:name="_Toc137394526"/>
      <w:bookmarkStart w:id="15889" w:name="_Toc163475632"/>
      <w:bookmarkStart w:id="15890" w:name="_Toc176783962"/>
      <w:r w:rsidRPr="00931575">
        <w:lastRenderedPageBreak/>
        <w:t>Annex E (informative):</w:t>
      </w:r>
      <w:r w:rsidRPr="00931575">
        <w:br/>
        <w:t>OTA measurement system set-up</w:t>
      </w:r>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p>
    <w:p w14:paraId="288F12D7" w14:textId="77777777" w:rsidR="00C45907" w:rsidRPr="00931575" w:rsidRDefault="00C45907" w:rsidP="00C45907">
      <w:pPr>
        <w:pStyle w:val="Heading1"/>
      </w:pPr>
      <w:bookmarkStart w:id="15891" w:name="_Toc21103093"/>
      <w:bookmarkStart w:id="15892" w:name="_Toc29810942"/>
      <w:bookmarkStart w:id="15893" w:name="_Toc36636303"/>
      <w:bookmarkStart w:id="15894" w:name="_Toc37273249"/>
      <w:bookmarkStart w:id="15895" w:name="_Toc45886339"/>
      <w:bookmarkStart w:id="15896" w:name="_Toc53183384"/>
      <w:bookmarkStart w:id="15897" w:name="_Toc58916096"/>
      <w:bookmarkStart w:id="15898" w:name="_Toc58918277"/>
      <w:bookmarkStart w:id="15899" w:name="_Toc66694147"/>
      <w:bookmarkStart w:id="15900" w:name="_Toc74916172"/>
      <w:bookmarkStart w:id="15901" w:name="_Toc76114797"/>
      <w:bookmarkStart w:id="15902" w:name="_Toc76544683"/>
      <w:bookmarkStart w:id="15903" w:name="_Toc82536805"/>
      <w:bookmarkStart w:id="15904" w:name="_Toc89953098"/>
      <w:bookmarkStart w:id="15905" w:name="_Toc98766915"/>
      <w:bookmarkStart w:id="15906" w:name="_Toc99703278"/>
      <w:bookmarkStart w:id="15907" w:name="_Toc106207070"/>
      <w:bookmarkStart w:id="15908" w:name="_Toc115081072"/>
      <w:bookmarkStart w:id="15909" w:name="_Toc122000023"/>
      <w:bookmarkStart w:id="15910" w:name="_Toc124154196"/>
      <w:bookmarkStart w:id="15911" w:name="_Toc124154971"/>
      <w:bookmarkStart w:id="15912" w:name="_Toc131560827"/>
      <w:bookmarkStart w:id="15913" w:name="_Toc137394527"/>
      <w:bookmarkStart w:id="15914" w:name="_Toc163475633"/>
      <w:bookmarkStart w:id="15915" w:name="_Toc176783963"/>
      <w:r w:rsidRPr="00931575">
        <w:t>E.1</w:t>
      </w:r>
      <w:r w:rsidRPr="00931575">
        <w:tab/>
        <w:t>Transmitter</w:t>
      </w:r>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p>
    <w:p w14:paraId="13D28B2A" w14:textId="77777777" w:rsidR="00C45907" w:rsidRPr="00931575" w:rsidRDefault="00C45907" w:rsidP="00C45907">
      <w:pPr>
        <w:pStyle w:val="Heading2"/>
      </w:pPr>
      <w:bookmarkStart w:id="15916" w:name="_Toc21103094"/>
      <w:bookmarkStart w:id="15917" w:name="_Toc29810943"/>
      <w:bookmarkStart w:id="15918" w:name="_Toc36636304"/>
      <w:bookmarkStart w:id="15919" w:name="_Toc37273250"/>
      <w:bookmarkStart w:id="15920" w:name="_Toc45886340"/>
      <w:bookmarkStart w:id="15921" w:name="_Toc53183385"/>
      <w:bookmarkStart w:id="15922" w:name="_Toc58916097"/>
      <w:bookmarkStart w:id="15923" w:name="_Toc58918278"/>
      <w:bookmarkStart w:id="15924" w:name="_Toc66694148"/>
      <w:bookmarkStart w:id="15925" w:name="_Toc74916173"/>
      <w:bookmarkStart w:id="15926" w:name="_Toc76114798"/>
      <w:bookmarkStart w:id="15927" w:name="_Toc76544684"/>
      <w:bookmarkStart w:id="15928" w:name="_Toc82536806"/>
      <w:bookmarkStart w:id="15929" w:name="_Toc89953099"/>
      <w:bookmarkStart w:id="15930" w:name="_Toc98766916"/>
      <w:bookmarkStart w:id="15931" w:name="_Toc99703279"/>
      <w:bookmarkStart w:id="15932" w:name="_Toc106207071"/>
      <w:bookmarkStart w:id="15933" w:name="_Toc115081073"/>
      <w:bookmarkStart w:id="15934" w:name="_Toc122000024"/>
      <w:bookmarkStart w:id="15935" w:name="_Toc124154197"/>
      <w:bookmarkStart w:id="15936" w:name="_Toc124154972"/>
      <w:bookmarkStart w:id="15937" w:name="_Toc131560828"/>
      <w:bookmarkStart w:id="15938" w:name="_Toc137394528"/>
      <w:bookmarkStart w:id="15939" w:name="_Toc163475634"/>
      <w:bookmarkStart w:id="15940" w:name="_Toc176783964"/>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5941" w:name="_Toc21103095"/>
      <w:bookmarkStart w:id="15942" w:name="_Toc29810944"/>
      <w:bookmarkStart w:id="15943" w:name="_Toc36636305"/>
      <w:bookmarkStart w:id="15944" w:name="_Toc37273251"/>
      <w:bookmarkStart w:id="15945" w:name="_Toc45886341"/>
      <w:bookmarkStart w:id="15946" w:name="_Toc53183386"/>
      <w:bookmarkStart w:id="15947" w:name="_Toc58916098"/>
      <w:bookmarkStart w:id="15948" w:name="_Toc58918279"/>
      <w:bookmarkStart w:id="15949" w:name="_Toc66694149"/>
      <w:bookmarkStart w:id="15950" w:name="_Toc74916174"/>
      <w:bookmarkStart w:id="15951" w:name="_Toc76114799"/>
      <w:bookmarkStart w:id="15952" w:name="_Toc76544685"/>
      <w:bookmarkStart w:id="15953" w:name="_Toc82536807"/>
      <w:bookmarkStart w:id="15954" w:name="_Toc89953100"/>
      <w:bookmarkStart w:id="15955" w:name="_Toc98766917"/>
      <w:bookmarkStart w:id="15956" w:name="_Toc99703280"/>
      <w:bookmarkStart w:id="15957" w:name="_Toc106207072"/>
      <w:bookmarkStart w:id="15958" w:name="_Toc115081074"/>
      <w:bookmarkStart w:id="15959" w:name="_Toc122000025"/>
      <w:bookmarkStart w:id="15960" w:name="_Toc124154198"/>
      <w:bookmarkStart w:id="15961" w:name="_Toc124154973"/>
      <w:bookmarkStart w:id="15962" w:name="_Toc131560829"/>
      <w:bookmarkStart w:id="15963" w:name="_Toc137394529"/>
      <w:bookmarkStart w:id="15964" w:name="_Toc163475635"/>
      <w:bookmarkStart w:id="15965" w:name="_Toc176783965"/>
      <w:r w:rsidRPr="00931575">
        <w:lastRenderedPageBreak/>
        <w:t>E.1.2</w:t>
      </w:r>
      <w:r w:rsidRPr="00931575">
        <w:tab/>
        <w:t>OTA base station</w:t>
      </w:r>
      <w:r w:rsidRPr="00931575" w:rsidDel="002421F5">
        <w:t xml:space="preserve"> </w:t>
      </w:r>
      <w:r w:rsidRPr="00931575">
        <w:t>output power, OTA ACLR, OTA operating band unwanted emissions</w:t>
      </w:r>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5966" w:name="_Toc21103096"/>
      <w:bookmarkStart w:id="15967" w:name="_Toc29810945"/>
      <w:bookmarkStart w:id="15968" w:name="_Toc36636306"/>
      <w:bookmarkStart w:id="15969" w:name="_Toc37273252"/>
      <w:bookmarkStart w:id="15970" w:name="_Toc45886342"/>
      <w:bookmarkStart w:id="15971" w:name="_Toc53183387"/>
      <w:bookmarkStart w:id="15972" w:name="_Toc58916099"/>
      <w:bookmarkStart w:id="15973" w:name="_Toc58918280"/>
      <w:bookmarkStart w:id="15974" w:name="_Toc66694150"/>
      <w:bookmarkStart w:id="15975" w:name="_Toc74916175"/>
      <w:bookmarkStart w:id="15976" w:name="_Toc76114800"/>
      <w:bookmarkStart w:id="15977"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5978" w:name="_Toc82536808"/>
      <w:bookmarkStart w:id="15979" w:name="_Toc89953101"/>
      <w:bookmarkStart w:id="15980" w:name="_Toc98766918"/>
      <w:bookmarkStart w:id="15981" w:name="_Toc99703281"/>
      <w:bookmarkStart w:id="15982" w:name="_Toc106207073"/>
      <w:bookmarkStart w:id="15983" w:name="_Toc115081075"/>
      <w:bookmarkStart w:id="15984" w:name="_Toc122000026"/>
      <w:bookmarkStart w:id="15985" w:name="_Toc124154199"/>
      <w:bookmarkStart w:id="15986" w:name="_Toc124154974"/>
      <w:bookmarkStart w:id="15987" w:name="_Toc131560830"/>
      <w:bookmarkStart w:id="15988" w:name="_Toc137394530"/>
      <w:bookmarkStart w:id="15989" w:name="_Toc163475636"/>
      <w:bookmarkStart w:id="15990" w:name="_Toc176783966"/>
      <w:r w:rsidRPr="00931575">
        <w:t>E.1.3</w:t>
      </w:r>
      <w:r w:rsidRPr="00931575">
        <w:tab/>
        <w:t>OTA spurious emissions</w:t>
      </w:r>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5991" w:name="_Toc21103097"/>
      <w:bookmarkStart w:id="15992" w:name="_Toc29810946"/>
      <w:bookmarkStart w:id="15993" w:name="_Toc36636307"/>
      <w:bookmarkStart w:id="15994" w:name="_Toc37273253"/>
      <w:bookmarkStart w:id="15995" w:name="_Toc45886343"/>
      <w:bookmarkStart w:id="15996" w:name="_Toc53183388"/>
      <w:bookmarkStart w:id="15997" w:name="_Toc58916100"/>
      <w:bookmarkStart w:id="15998" w:name="_Toc58918281"/>
      <w:bookmarkStart w:id="15999" w:name="_Toc66694151"/>
      <w:bookmarkStart w:id="16000" w:name="_Toc74916176"/>
      <w:bookmarkStart w:id="16001" w:name="_Toc76114801"/>
      <w:bookmarkStart w:id="16002" w:name="_Toc76544687"/>
      <w:bookmarkStart w:id="16003" w:name="_Toc82536809"/>
      <w:bookmarkStart w:id="16004" w:name="_Toc89953102"/>
      <w:bookmarkStart w:id="16005" w:name="_Toc98766919"/>
      <w:bookmarkStart w:id="16006" w:name="_Toc99703282"/>
      <w:bookmarkStart w:id="16007" w:name="_Toc106207074"/>
      <w:bookmarkStart w:id="16008" w:name="_Toc115081076"/>
      <w:bookmarkStart w:id="16009" w:name="_Toc122000027"/>
      <w:bookmarkStart w:id="16010" w:name="_Toc124154200"/>
      <w:bookmarkStart w:id="16011" w:name="_Toc124154975"/>
      <w:bookmarkStart w:id="16012" w:name="_Toc131560831"/>
      <w:bookmarkStart w:id="16013" w:name="_Toc137394531"/>
      <w:bookmarkStart w:id="16014" w:name="_Toc163475637"/>
      <w:bookmarkStart w:id="16015" w:name="_Toc176783967"/>
      <w:r w:rsidRPr="00931575">
        <w:lastRenderedPageBreak/>
        <w:t>E.1.4</w:t>
      </w:r>
      <w:r w:rsidRPr="00931575">
        <w:tab/>
        <w:t>OTA co-location emissions, OTA transmit ON/OFF power (</w:t>
      </w:r>
      <w:r w:rsidRPr="00931575">
        <w:rPr>
          <w:i/>
        </w:rPr>
        <w:t>BS type 1-O</w:t>
      </w:r>
      <w:r w:rsidRPr="00931575">
        <w:t>)</w:t>
      </w:r>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6016" w:name="_Toc21103098"/>
      <w:bookmarkStart w:id="16017" w:name="_Toc29810947"/>
      <w:bookmarkStart w:id="16018" w:name="_Toc36636308"/>
      <w:bookmarkStart w:id="16019" w:name="_Toc37273254"/>
      <w:bookmarkStart w:id="16020" w:name="_Toc45886344"/>
      <w:bookmarkStart w:id="16021" w:name="_Toc53183389"/>
      <w:bookmarkStart w:id="16022" w:name="_Toc58916101"/>
      <w:bookmarkStart w:id="16023" w:name="_Toc58918282"/>
      <w:bookmarkStart w:id="16024" w:name="_Toc66694152"/>
      <w:bookmarkStart w:id="16025" w:name="_Toc74916177"/>
      <w:bookmarkStart w:id="16026" w:name="_Toc76114802"/>
      <w:bookmarkStart w:id="16027" w:name="_Toc76544688"/>
      <w:bookmarkStart w:id="16028" w:name="_Toc82536810"/>
      <w:bookmarkStart w:id="16029" w:name="_Toc89953103"/>
      <w:bookmarkStart w:id="16030" w:name="_Toc98766920"/>
      <w:bookmarkStart w:id="16031" w:name="_Toc99703283"/>
      <w:bookmarkStart w:id="16032" w:name="_Toc106207075"/>
      <w:bookmarkStart w:id="16033" w:name="_Toc115081077"/>
      <w:bookmarkStart w:id="16034" w:name="_Toc122000028"/>
      <w:bookmarkStart w:id="16035" w:name="_Toc124154201"/>
      <w:bookmarkStart w:id="16036" w:name="_Toc124154976"/>
      <w:bookmarkStart w:id="16037" w:name="_Toc131560832"/>
      <w:bookmarkStart w:id="16038" w:name="_Toc137394532"/>
      <w:bookmarkStart w:id="16039" w:name="_Toc163475638"/>
      <w:bookmarkStart w:id="16040" w:name="_Toc176783968"/>
      <w:r w:rsidRPr="00931575">
        <w:lastRenderedPageBreak/>
        <w:t>E.1.5</w:t>
      </w:r>
      <w:r w:rsidRPr="00931575">
        <w:tab/>
        <w:t>OTA transmitter intermodulation</w:t>
      </w:r>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6041" w:name="_Toc21103099"/>
      <w:bookmarkStart w:id="16042" w:name="_Toc29810948"/>
      <w:bookmarkStart w:id="16043" w:name="_Toc36636309"/>
      <w:bookmarkStart w:id="16044" w:name="_Toc37273255"/>
      <w:bookmarkStart w:id="16045" w:name="_Toc45886345"/>
      <w:bookmarkStart w:id="16046" w:name="_Toc53183390"/>
      <w:bookmarkStart w:id="16047" w:name="_Toc58916102"/>
      <w:bookmarkStart w:id="16048" w:name="_Toc58918283"/>
      <w:bookmarkStart w:id="16049" w:name="_Toc66694153"/>
      <w:bookmarkStart w:id="16050" w:name="_Toc74916178"/>
      <w:bookmarkStart w:id="16051" w:name="_Toc76114803"/>
      <w:bookmarkStart w:id="16052" w:name="_Toc76544689"/>
      <w:bookmarkStart w:id="16053"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6054" w:name="_Toc89953104"/>
      <w:bookmarkStart w:id="16055" w:name="_Toc98766921"/>
      <w:bookmarkStart w:id="16056" w:name="_Toc99703284"/>
      <w:bookmarkStart w:id="16057" w:name="_Toc106207076"/>
      <w:bookmarkStart w:id="16058" w:name="_Toc115081078"/>
      <w:bookmarkStart w:id="16059" w:name="_Toc122000029"/>
      <w:bookmarkStart w:id="16060" w:name="_Toc124154202"/>
      <w:bookmarkStart w:id="16061" w:name="_Toc124154977"/>
      <w:bookmarkStart w:id="16062" w:name="_Toc131560833"/>
      <w:bookmarkStart w:id="16063" w:name="_Toc137394533"/>
      <w:bookmarkStart w:id="16064" w:name="_Toc163475639"/>
      <w:bookmarkStart w:id="16065" w:name="_Toc176783969"/>
      <w:r w:rsidRPr="00931575">
        <w:lastRenderedPageBreak/>
        <w:t>E.2</w:t>
      </w:r>
      <w:r w:rsidRPr="00931575">
        <w:tab/>
        <w:t>Receiver</w:t>
      </w:r>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p>
    <w:p w14:paraId="33F87757" w14:textId="77777777" w:rsidR="00C45907" w:rsidRPr="00931575" w:rsidRDefault="00C45907" w:rsidP="00C45907">
      <w:pPr>
        <w:pStyle w:val="Heading2"/>
      </w:pPr>
      <w:bookmarkStart w:id="16066" w:name="_Toc21103100"/>
      <w:bookmarkStart w:id="16067" w:name="_Toc29810949"/>
      <w:bookmarkStart w:id="16068" w:name="_Toc36636310"/>
      <w:bookmarkStart w:id="16069" w:name="_Toc37273256"/>
      <w:bookmarkStart w:id="16070" w:name="_Toc45886346"/>
      <w:bookmarkStart w:id="16071" w:name="_Toc53183391"/>
      <w:bookmarkStart w:id="16072" w:name="_Toc58916103"/>
      <w:bookmarkStart w:id="16073" w:name="_Toc58918284"/>
      <w:bookmarkStart w:id="16074" w:name="_Toc66694154"/>
      <w:bookmarkStart w:id="16075" w:name="_Toc74916179"/>
      <w:bookmarkStart w:id="16076" w:name="_Toc76114804"/>
      <w:bookmarkStart w:id="16077" w:name="_Toc76544690"/>
      <w:bookmarkStart w:id="16078" w:name="_Toc82536812"/>
      <w:bookmarkStart w:id="16079" w:name="_Toc89953105"/>
      <w:bookmarkStart w:id="16080" w:name="_Toc98766922"/>
      <w:bookmarkStart w:id="16081" w:name="_Toc99703285"/>
      <w:bookmarkStart w:id="16082" w:name="_Toc106207077"/>
      <w:bookmarkStart w:id="16083" w:name="_Toc115081079"/>
      <w:bookmarkStart w:id="16084" w:name="_Toc122000030"/>
      <w:bookmarkStart w:id="16085" w:name="_Toc124154203"/>
      <w:bookmarkStart w:id="16086" w:name="_Toc124154978"/>
      <w:bookmarkStart w:id="16087" w:name="_Toc131560834"/>
      <w:bookmarkStart w:id="16088" w:name="_Toc137394534"/>
      <w:bookmarkStart w:id="16089" w:name="_Toc163475640"/>
      <w:bookmarkStart w:id="16090" w:name="_Toc176783970"/>
      <w:r w:rsidRPr="00931575">
        <w:t>E.2.1</w:t>
      </w:r>
      <w:r w:rsidRPr="00931575">
        <w:tab/>
        <w:t>OTA sensitivity and OTA reference sensitivity level</w:t>
      </w:r>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6091" w:name="_Toc21103101"/>
      <w:bookmarkStart w:id="16092" w:name="_Toc29810950"/>
      <w:bookmarkStart w:id="16093" w:name="_Toc36636311"/>
      <w:bookmarkStart w:id="16094" w:name="_Toc37273257"/>
      <w:bookmarkStart w:id="16095" w:name="_Toc45886347"/>
      <w:bookmarkStart w:id="16096" w:name="_Toc53183392"/>
      <w:bookmarkStart w:id="16097" w:name="_Toc58916104"/>
      <w:bookmarkStart w:id="16098" w:name="_Toc58918285"/>
      <w:bookmarkStart w:id="16099" w:name="_Toc66694155"/>
      <w:bookmarkStart w:id="16100" w:name="_Toc74916180"/>
      <w:bookmarkStart w:id="16101" w:name="_Toc76114805"/>
      <w:bookmarkStart w:id="16102"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6103" w:name="_Toc82536813"/>
      <w:bookmarkStart w:id="16104" w:name="_Toc89953106"/>
      <w:bookmarkStart w:id="16105" w:name="_Toc98766923"/>
      <w:bookmarkStart w:id="16106" w:name="_Toc99703286"/>
      <w:bookmarkStart w:id="16107" w:name="_Toc106207078"/>
      <w:bookmarkStart w:id="16108" w:name="_Toc115081080"/>
      <w:bookmarkStart w:id="16109" w:name="_Toc122000031"/>
      <w:bookmarkStart w:id="16110" w:name="_Toc124154204"/>
      <w:bookmarkStart w:id="16111" w:name="_Toc124154979"/>
      <w:bookmarkStart w:id="16112" w:name="_Toc131560835"/>
      <w:bookmarkStart w:id="16113" w:name="_Toc137394535"/>
      <w:bookmarkStart w:id="16114" w:name="_Toc163475641"/>
      <w:bookmarkStart w:id="16115" w:name="_Toc176783971"/>
      <w:r w:rsidRPr="00931575">
        <w:t>E.2.2</w:t>
      </w:r>
      <w:r w:rsidRPr="00931575">
        <w:tab/>
        <w:t>OTA dynamic range</w:t>
      </w:r>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6116" w:name="_Toc21103102"/>
      <w:bookmarkStart w:id="16117" w:name="_Toc29810951"/>
      <w:bookmarkStart w:id="16118" w:name="_Toc36636312"/>
      <w:bookmarkStart w:id="16119" w:name="_Toc37273258"/>
      <w:bookmarkStart w:id="16120" w:name="_Toc45886348"/>
      <w:bookmarkStart w:id="16121" w:name="_Toc53183393"/>
      <w:bookmarkStart w:id="16122" w:name="_Toc58916105"/>
      <w:bookmarkStart w:id="16123" w:name="_Toc58918286"/>
      <w:bookmarkStart w:id="16124" w:name="_Toc66694156"/>
      <w:bookmarkStart w:id="16125" w:name="_Toc74916181"/>
      <w:bookmarkStart w:id="16126" w:name="_Toc76114806"/>
      <w:bookmarkStart w:id="16127"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6128" w:name="_Toc82536814"/>
      <w:bookmarkStart w:id="16129" w:name="_Toc89953107"/>
      <w:bookmarkStart w:id="16130" w:name="_Toc98766924"/>
      <w:bookmarkStart w:id="16131" w:name="_Toc99703287"/>
      <w:bookmarkStart w:id="16132" w:name="_Toc106207079"/>
      <w:bookmarkStart w:id="16133" w:name="_Toc115081081"/>
      <w:bookmarkStart w:id="16134" w:name="_Toc122000032"/>
      <w:bookmarkStart w:id="16135" w:name="_Toc124154205"/>
      <w:bookmarkStart w:id="16136" w:name="_Toc124154980"/>
      <w:bookmarkStart w:id="16137" w:name="_Toc131560836"/>
      <w:bookmarkStart w:id="16138" w:name="_Toc137394536"/>
      <w:bookmarkStart w:id="16139" w:name="_Toc163475642"/>
      <w:bookmarkStart w:id="16140" w:name="_Toc176783972"/>
      <w:r w:rsidRPr="00931575">
        <w:lastRenderedPageBreak/>
        <w:t>E.2.3</w:t>
      </w:r>
      <w:r w:rsidRPr="00931575">
        <w:tab/>
        <w:t>OTA adjacent channel selectivity, general OTA blocking, and OTA narrowband blocking</w:t>
      </w:r>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6141" w:name="_Toc21103103"/>
      <w:bookmarkStart w:id="16142" w:name="_Toc29810952"/>
      <w:bookmarkStart w:id="16143" w:name="_Toc36636313"/>
      <w:bookmarkStart w:id="16144" w:name="_Toc37273259"/>
      <w:bookmarkStart w:id="16145" w:name="_Toc45886349"/>
      <w:bookmarkStart w:id="16146" w:name="_Toc53183394"/>
      <w:bookmarkStart w:id="16147" w:name="_Toc58916106"/>
      <w:bookmarkStart w:id="16148" w:name="_Toc58918287"/>
      <w:bookmarkStart w:id="16149" w:name="_Toc66694157"/>
      <w:bookmarkStart w:id="16150" w:name="_Toc74916182"/>
      <w:bookmarkStart w:id="16151" w:name="_Toc76114807"/>
      <w:bookmarkStart w:id="16152" w:name="_Toc76544693"/>
      <w:bookmarkStart w:id="16153" w:name="_Toc82536815"/>
      <w:bookmarkStart w:id="16154" w:name="_Toc89953108"/>
      <w:bookmarkStart w:id="16155" w:name="_Toc98766925"/>
      <w:bookmarkStart w:id="16156" w:name="_Toc99703288"/>
      <w:bookmarkStart w:id="16157" w:name="_Toc106207080"/>
      <w:bookmarkStart w:id="16158" w:name="_Toc115081082"/>
      <w:bookmarkStart w:id="16159" w:name="_Toc122000033"/>
      <w:bookmarkStart w:id="16160" w:name="_Toc124154206"/>
      <w:bookmarkStart w:id="16161" w:name="_Toc124154981"/>
      <w:bookmarkStart w:id="16162" w:name="_Toc131560837"/>
      <w:bookmarkStart w:id="16163" w:name="_Toc137394537"/>
      <w:bookmarkStart w:id="16164" w:name="_Toc163475643"/>
      <w:bookmarkStart w:id="16165" w:name="_Toc176783973"/>
      <w:r w:rsidRPr="00931575">
        <w:lastRenderedPageBreak/>
        <w:t>E.2.4</w:t>
      </w:r>
      <w:r w:rsidRPr="00931575">
        <w:tab/>
        <w:t>OTA blocking</w:t>
      </w:r>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p>
    <w:p w14:paraId="0485720D" w14:textId="77777777" w:rsidR="00C45907" w:rsidRPr="00931575" w:rsidRDefault="00C45907" w:rsidP="00C45907">
      <w:pPr>
        <w:pStyle w:val="Heading3"/>
        <w:rPr>
          <w:lang w:val="en-US"/>
        </w:rPr>
      </w:pPr>
      <w:bookmarkStart w:id="16166" w:name="_Toc21103104"/>
      <w:bookmarkStart w:id="16167" w:name="_Toc29810953"/>
      <w:bookmarkStart w:id="16168" w:name="_Toc36636314"/>
      <w:bookmarkStart w:id="16169" w:name="_Toc37273260"/>
      <w:bookmarkStart w:id="16170" w:name="_Toc45886350"/>
      <w:bookmarkStart w:id="16171" w:name="_Toc53183395"/>
      <w:bookmarkStart w:id="16172" w:name="_Toc58916107"/>
      <w:bookmarkStart w:id="16173" w:name="_Toc58918288"/>
      <w:bookmarkStart w:id="16174" w:name="_Toc66694158"/>
      <w:bookmarkStart w:id="16175" w:name="_Toc74916183"/>
      <w:bookmarkStart w:id="16176" w:name="_Toc76114808"/>
      <w:bookmarkStart w:id="16177" w:name="_Toc76544694"/>
      <w:bookmarkStart w:id="16178" w:name="_Toc82536816"/>
      <w:bookmarkStart w:id="16179" w:name="_Toc89953109"/>
      <w:bookmarkStart w:id="16180" w:name="_Toc98766926"/>
      <w:bookmarkStart w:id="16181" w:name="_Toc99703289"/>
      <w:bookmarkStart w:id="16182" w:name="_Toc106207081"/>
      <w:bookmarkStart w:id="16183" w:name="_Toc115081083"/>
      <w:bookmarkStart w:id="16184" w:name="_Toc122000034"/>
      <w:bookmarkStart w:id="16185" w:name="_Toc124154207"/>
      <w:bookmarkStart w:id="16186" w:name="_Toc124154982"/>
      <w:bookmarkStart w:id="16187" w:name="_Toc131560838"/>
      <w:bookmarkStart w:id="16188" w:name="_Toc137394538"/>
      <w:bookmarkStart w:id="16189" w:name="_Toc163475644"/>
      <w:bookmarkStart w:id="16190" w:name="_Toc176783974"/>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6191" w:name="_Toc21103105"/>
      <w:bookmarkStart w:id="16192" w:name="_Toc29810954"/>
      <w:bookmarkStart w:id="16193" w:name="_Toc36636315"/>
      <w:bookmarkStart w:id="16194" w:name="_Toc37273261"/>
      <w:bookmarkStart w:id="16195" w:name="_Toc45886351"/>
      <w:bookmarkStart w:id="16196" w:name="_Toc53183396"/>
      <w:bookmarkStart w:id="16197" w:name="_Toc58916108"/>
      <w:bookmarkStart w:id="16198" w:name="_Toc58918289"/>
      <w:bookmarkStart w:id="16199" w:name="_Toc66694159"/>
      <w:bookmarkStart w:id="16200" w:name="_Toc74916184"/>
      <w:bookmarkStart w:id="16201" w:name="_Toc76114809"/>
      <w:bookmarkStart w:id="16202" w:name="_Toc76544695"/>
      <w:bookmarkStart w:id="16203" w:name="_Toc82536817"/>
      <w:bookmarkStart w:id="16204" w:name="_Toc89953110"/>
      <w:bookmarkStart w:id="16205" w:name="_Toc98766927"/>
      <w:bookmarkStart w:id="16206" w:name="_Toc99703290"/>
      <w:bookmarkStart w:id="16207" w:name="_Toc106207082"/>
      <w:bookmarkStart w:id="16208" w:name="_Toc115081084"/>
      <w:bookmarkStart w:id="16209" w:name="_Toc122000035"/>
      <w:bookmarkStart w:id="16210" w:name="_Toc124154208"/>
      <w:bookmarkStart w:id="16211" w:name="_Toc124154983"/>
      <w:bookmarkStart w:id="16212" w:name="_Toc131560839"/>
      <w:bookmarkStart w:id="16213" w:name="_Toc137394539"/>
      <w:bookmarkStart w:id="16214" w:name="_Toc163475645"/>
      <w:bookmarkStart w:id="16215" w:name="_Toc176783975"/>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6216" w:name="_Toc21103106"/>
      <w:bookmarkStart w:id="16217" w:name="_Toc29810955"/>
      <w:bookmarkStart w:id="16218" w:name="_Toc36636316"/>
      <w:bookmarkStart w:id="16219" w:name="_Toc37273262"/>
      <w:bookmarkStart w:id="16220" w:name="_Toc45886352"/>
      <w:bookmarkStart w:id="16221" w:name="_Toc53183397"/>
      <w:bookmarkStart w:id="16222" w:name="_Toc58916109"/>
      <w:bookmarkStart w:id="16223" w:name="_Toc58918290"/>
      <w:bookmarkStart w:id="16224" w:name="_Toc66694160"/>
      <w:bookmarkStart w:id="16225" w:name="_Toc74916185"/>
      <w:bookmarkStart w:id="16226" w:name="_Toc76114810"/>
      <w:bookmarkStart w:id="16227" w:name="_Toc76544696"/>
      <w:bookmarkStart w:id="16228" w:name="_Toc82536818"/>
      <w:r w:rsidRPr="00796521">
        <w:lastRenderedPageBreak/>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6229" w:name="_Toc89953111"/>
      <w:bookmarkStart w:id="16230" w:name="_Toc98766928"/>
      <w:bookmarkStart w:id="16231" w:name="_Toc99703291"/>
      <w:bookmarkStart w:id="16232" w:name="_Toc106207083"/>
      <w:bookmarkStart w:id="16233" w:name="_Toc115081085"/>
      <w:bookmarkStart w:id="16234" w:name="_Toc122000036"/>
      <w:bookmarkStart w:id="16235" w:name="_Toc124154209"/>
      <w:bookmarkStart w:id="16236" w:name="_Toc124154984"/>
      <w:bookmarkStart w:id="16237" w:name="_Toc131560840"/>
      <w:bookmarkStart w:id="16238" w:name="_Toc137394540"/>
      <w:bookmarkStart w:id="16239" w:name="_Toc163475646"/>
      <w:bookmarkStart w:id="16240" w:name="_Toc176783976"/>
      <w:r w:rsidRPr="00931575">
        <w:t>E.2.5</w:t>
      </w:r>
      <w:r w:rsidRPr="00931575">
        <w:tab/>
        <w:t>OTA receiver spurious emissions</w:t>
      </w:r>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6241" w:name="_Toc21103107"/>
      <w:bookmarkStart w:id="16242" w:name="_Toc29810956"/>
      <w:bookmarkStart w:id="16243" w:name="_Toc36636317"/>
      <w:bookmarkStart w:id="16244" w:name="_Toc37273263"/>
      <w:bookmarkStart w:id="16245" w:name="_Toc45886353"/>
      <w:bookmarkStart w:id="16246" w:name="_Toc53183398"/>
      <w:bookmarkStart w:id="16247" w:name="_Toc58916110"/>
      <w:bookmarkStart w:id="16248" w:name="_Toc58918291"/>
      <w:bookmarkStart w:id="16249" w:name="_Toc66694161"/>
      <w:bookmarkStart w:id="16250" w:name="_Toc74916186"/>
      <w:bookmarkStart w:id="16251" w:name="_Toc76114811"/>
      <w:bookmarkStart w:id="16252" w:name="_Toc76544697"/>
      <w:bookmarkStart w:id="16253" w:name="_Toc82536819"/>
      <w:bookmarkStart w:id="16254" w:name="_Toc89953112"/>
      <w:bookmarkStart w:id="16255" w:name="_Toc98766929"/>
      <w:bookmarkStart w:id="16256" w:name="_Toc99703292"/>
      <w:bookmarkStart w:id="16257" w:name="_Toc106207084"/>
      <w:bookmarkStart w:id="16258" w:name="_Toc115081086"/>
      <w:bookmarkStart w:id="16259" w:name="_Toc122000037"/>
      <w:bookmarkStart w:id="16260" w:name="_Toc124154210"/>
      <w:bookmarkStart w:id="16261" w:name="_Toc124154985"/>
      <w:bookmarkStart w:id="16262" w:name="_Toc131560841"/>
      <w:bookmarkStart w:id="16263" w:name="_Toc137394541"/>
      <w:bookmarkStart w:id="16264" w:name="_Toc163475647"/>
      <w:bookmarkStart w:id="16265" w:name="_Toc176783977"/>
      <w:r w:rsidRPr="00931575">
        <w:t>E.2.6</w:t>
      </w:r>
      <w:r w:rsidRPr="00931575">
        <w:tab/>
        <w:t>OTA receiver intermodulation</w:t>
      </w:r>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lastRenderedPageBreak/>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6266" w:name="_Toc21103108"/>
      <w:bookmarkStart w:id="16267" w:name="_Toc29810957"/>
      <w:bookmarkStart w:id="16268" w:name="_Toc36636318"/>
      <w:bookmarkStart w:id="16269" w:name="_Toc37273264"/>
      <w:bookmarkStart w:id="16270" w:name="_Toc45886354"/>
      <w:bookmarkStart w:id="16271" w:name="_Toc53183399"/>
      <w:bookmarkStart w:id="16272" w:name="_Toc58916111"/>
      <w:bookmarkStart w:id="16273" w:name="_Toc58918292"/>
      <w:bookmarkStart w:id="16274" w:name="_Toc66694162"/>
      <w:bookmarkStart w:id="16275" w:name="_Toc74916187"/>
      <w:bookmarkStart w:id="16276" w:name="_Toc76114812"/>
      <w:bookmarkStart w:id="16277" w:name="_Toc76544698"/>
      <w:bookmarkStart w:id="16278" w:name="_Toc82536820"/>
      <w:bookmarkStart w:id="16279" w:name="_Toc89953113"/>
      <w:bookmarkStart w:id="16280" w:name="_Toc98766930"/>
      <w:bookmarkStart w:id="16281" w:name="_Toc99703293"/>
      <w:bookmarkStart w:id="16282" w:name="_Toc106207085"/>
      <w:bookmarkStart w:id="16283" w:name="_Toc115081087"/>
      <w:bookmarkStart w:id="16284" w:name="_Toc122000038"/>
      <w:bookmarkStart w:id="16285" w:name="_Toc124154211"/>
      <w:bookmarkStart w:id="16286" w:name="_Toc124154986"/>
      <w:bookmarkStart w:id="16287" w:name="_Toc131560842"/>
      <w:bookmarkStart w:id="16288" w:name="_Toc137394542"/>
      <w:bookmarkStart w:id="16289" w:name="_Toc163475648"/>
      <w:bookmarkStart w:id="16290" w:name="_Toc176783978"/>
      <w:r w:rsidRPr="00931575">
        <w:t>E.2.7</w:t>
      </w:r>
      <w:r w:rsidRPr="00931575">
        <w:tab/>
        <w:t>OTA in-channel selectivity</w:t>
      </w:r>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6291" w:name="_Toc21103109"/>
      <w:bookmarkStart w:id="16292" w:name="_Toc29810958"/>
      <w:bookmarkStart w:id="16293" w:name="_Toc36636319"/>
      <w:bookmarkStart w:id="16294" w:name="_Toc37273265"/>
      <w:bookmarkStart w:id="16295" w:name="_Toc45886355"/>
      <w:bookmarkStart w:id="16296" w:name="_Toc53183400"/>
      <w:bookmarkStart w:id="16297" w:name="_Toc58916112"/>
      <w:bookmarkStart w:id="16298" w:name="_Toc58918293"/>
      <w:bookmarkStart w:id="16299" w:name="_Toc66694163"/>
      <w:bookmarkStart w:id="16300" w:name="_Toc74916188"/>
      <w:bookmarkStart w:id="16301" w:name="_Toc76114813"/>
      <w:bookmarkStart w:id="16302" w:name="_Toc76544699"/>
      <w:bookmarkStart w:id="16303" w:name="_Toc82536821"/>
      <w:bookmarkStart w:id="16304" w:name="_Toc89953114"/>
      <w:bookmarkStart w:id="16305" w:name="_Toc98766931"/>
      <w:bookmarkStart w:id="16306" w:name="_Toc99703294"/>
      <w:bookmarkStart w:id="16307" w:name="_Toc106207086"/>
      <w:bookmarkStart w:id="16308" w:name="_Toc115081088"/>
      <w:bookmarkStart w:id="16309" w:name="_Toc122000039"/>
      <w:bookmarkStart w:id="16310" w:name="_Toc124154212"/>
      <w:bookmarkStart w:id="16311" w:name="_Toc124154987"/>
      <w:bookmarkStart w:id="16312" w:name="_Toc131560843"/>
      <w:bookmarkStart w:id="16313" w:name="_Toc137394543"/>
      <w:bookmarkStart w:id="16314" w:name="_Toc163475649"/>
      <w:bookmarkStart w:id="16315" w:name="_Toc176783979"/>
      <w:r w:rsidRPr="00931575">
        <w:t>E.3</w:t>
      </w:r>
      <w:r w:rsidRPr="00931575">
        <w:tab/>
        <w:t>Performance requirements</w:t>
      </w:r>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4" type="#_x0000_t75" style="width:482.15pt;height:172.7pt" o:ole="">
            <v:imagedata r:id="rId121" o:title=""/>
          </v:shape>
          <o:OLEObject Type="Embed" ProgID="Visio.Drawing.11" ShapeID="_x0000_i1064" DrawAspect="Content" ObjectID="_1788604277" r:id="rId122"/>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6316" w:name="_Toc21103110"/>
      <w:bookmarkStart w:id="16317" w:name="_Toc29810959"/>
      <w:bookmarkStart w:id="16318" w:name="_Toc36636320"/>
      <w:bookmarkStart w:id="16319" w:name="_Toc37273266"/>
      <w:bookmarkStart w:id="16320" w:name="_Toc45886356"/>
      <w:bookmarkStart w:id="16321"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6322" w:name="_Toc58916113"/>
      <w:bookmarkStart w:id="16323" w:name="_Toc58918294"/>
      <w:bookmarkStart w:id="16324" w:name="_Toc66694164"/>
      <w:bookmarkStart w:id="16325" w:name="_Toc74916189"/>
      <w:bookmarkStart w:id="16326" w:name="_Toc76114814"/>
      <w:bookmarkStart w:id="16327" w:name="_Toc76544700"/>
      <w:bookmarkStart w:id="16328" w:name="_Toc82536822"/>
      <w:bookmarkStart w:id="16329" w:name="_Toc89953115"/>
      <w:bookmarkStart w:id="16330" w:name="_Toc98766932"/>
      <w:bookmarkStart w:id="16331" w:name="_Toc99703295"/>
      <w:bookmarkStart w:id="16332" w:name="_Toc106207087"/>
      <w:bookmarkStart w:id="16333" w:name="_Toc115081089"/>
      <w:bookmarkStart w:id="16334" w:name="_Toc122000040"/>
      <w:bookmarkStart w:id="16335" w:name="_Toc124154213"/>
      <w:bookmarkStart w:id="16336" w:name="_Toc124154988"/>
      <w:bookmarkStart w:id="16337" w:name="_Toc131560844"/>
      <w:bookmarkStart w:id="16338" w:name="_Toc137394544"/>
      <w:bookmarkStart w:id="16339" w:name="_Toc163475650"/>
      <w:bookmarkStart w:id="16340" w:name="_Toc176783980"/>
      <w:r w:rsidRPr="00931575">
        <w:t>Annex F (normative):</w:t>
      </w:r>
      <w:r w:rsidRPr="00931575">
        <w:br/>
        <w:t>Void</w:t>
      </w:r>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6341" w:name="_Toc21103111"/>
      <w:bookmarkStart w:id="16342" w:name="_Toc29810960"/>
      <w:bookmarkStart w:id="16343" w:name="_Toc36636321"/>
      <w:bookmarkStart w:id="16344" w:name="_Toc37273267"/>
      <w:bookmarkStart w:id="16345" w:name="_Toc45886357"/>
      <w:bookmarkStart w:id="16346" w:name="_Toc53183402"/>
      <w:bookmarkStart w:id="16347" w:name="_Toc58916114"/>
      <w:bookmarkStart w:id="16348" w:name="_Toc58918295"/>
      <w:bookmarkStart w:id="16349" w:name="_Toc66694165"/>
      <w:bookmarkStart w:id="16350" w:name="_Toc74916190"/>
      <w:bookmarkStart w:id="16351" w:name="_Toc76114815"/>
      <w:bookmarkStart w:id="16352" w:name="_Toc76544701"/>
      <w:bookmarkStart w:id="16353" w:name="_Toc82536823"/>
      <w:bookmarkStart w:id="16354" w:name="_Toc89953116"/>
      <w:bookmarkStart w:id="16355" w:name="_Toc98766933"/>
      <w:bookmarkStart w:id="16356" w:name="_Toc99703296"/>
      <w:bookmarkStart w:id="16357" w:name="_Toc106207088"/>
      <w:bookmarkStart w:id="16358" w:name="_Toc115081090"/>
      <w:bookmarkStart w:id="16359" w:name="_Toc122000041"/>
      <w:bookmarkStart w:id="16360" w:name="_Toc124154214"/>
      <w:bookmarkStart w:id="16361" w:name="_Toc124154989"/>
      <w:bookmarkStart w:id="16362" w:name="_Toc131560845"/>
      <w:bookmarkStart w:id="16363" w:name="_Toc137394545"/>
      <w:bookmarkStart w:id="16364" w:name="_Toc163475651"/>
      <w:bookmarkStart w:id="16365" w:name="_Toc176783981"/>
      <w:r w:rsidRPr="00931575">
        <w:lastRenderedPageBreak/>
        <w:t>Annex G (informative):</w:t>
      </w:r>
      <w:r w:rsidRPr="00931575">
        <w:br/>
        <w:t>Transmitter spatial emissions declaration</w:t>
      </w:r>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p>
    <w:p w14:paraId="40AAD1EC" w14:textId="77777777" w:rsidR="00C45907" w:rsidRPr="00931575" w:rsidRDefault="00C45907" w:rsidP="00C45907">
      <w:pPr>
        <w:pStyle w:val="Heading1"/>
      </w:pPr>
      <w:bookmarkStart w:id="16366" w:name="_Toc21103112"/>
      <w:bookmarkStart w:id="16367" w:name="_Toc29810961"/>
      <w:bookmarkStart w:id="16368" w:name="_Toc36636322"/>
      <w:bookmarkStart w:id="16369" w:name="_Toc37273268"/>
      <w:bookmarkStart w:id="16370" w:name="_Toc45886358"/>
      <w:bookmarkStart w:id="16371" w:name="_Toc53183403"/>
      <w:bookmarkStart w:id="16372" w:name="_Toc58916115"/>
      <w:bookmarkStart w:id="16373" w:name="_Toc58918296"/>
      <w:bookmarkStart w:id="16374" w:name="_Toc66694166"/>
      <w:bookmarkStart w:id="16375" w:name="_Toc74916191"/>
      <w:bookmarkStart w:id="16376" w:name="_Toc76114816"/>
      <w:bookmarkStart w:id="16377" w:name="_Toc76544702"/>
      <w:bookmarkStart w:id="16378" w:name="_Toc82536824"/>
      <w:bookmarkStart w:id="16379" w:name="_Toc89953117"/>
      <w:bookmarkStart w:id="16380" w:name="_Toc98766934"/>
      <w:bookmarkStart w:id="16381" w:name="_Toc99703297"/>
      <w:bookmarkStart w:id="16382" w:name="_Toc106207089"/>
      <w:bookmarkStart w:id="16383" w:name="_Toc115081091"/>
      <w:bookmarkStart w:id="16384" w:name="_Toc122000042"/>
      <w:bookmarkStart w:id="16385" w:name="_Toc124154215"/>
      <w:bookmarkStart w:id="16386" w:name="_Toc124154990"/>
      <w:bookmarkStart w:id="16387" w:name="_Toc131560846"/>
      <w:bookmarkStart w:id="16388" w:name="_Toc137394546"/>
      <w:bookmarkStart w:id="16389" w:name="_Toc163475652"/>
      <w:bookmarkStart w:id="16390" w:name="_Toc176783982"/>
      <w:r w:rsidRPr="00931575">
        <w:t>G.1</w:t>
      </w:r>
      <w:r w:rsidRPr="00931575">
        <w:tab/>
        <w:t>General</w:t>
      </w:r>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6391" w:name="_Toc21103113"/>
      <w:bookmarkStart w:id="16392" w:name="_Toc29810962"/>
      <w:bookmarkStart w:id="16393" w:name="_Toc36636323"/>
      <w:bookmarkStart w:id="16394" w:name="_Toc37273269"/>
      <w:bookmarkStart w:id="16395" w:name="_Toc45886359"/>
      <w:bookmarkStart w:id="16396" w:name="_Toc53183404"/>
      <w:bookmarkStart w:id="16397" w:name="_Toc58916116"/>
      <w:bookmarkStart w:id="16398" w:name="_Toc58918297"/>
      <w:bookmarkStart w:id="16399" w:name="_Toc66694167"/>
      <w:bookmarkStart w:id="16400" w:name="_Toc74916192"/>
      <w:bookmarkStart w:id="16401" w:name="_Toc76114817"/>
      <w:bookmarkStart w:id="16402" w:name="_Toc76544703"/>
      <w:bookmarkStart w:id="16403" w:name="_Toc82536825"/>
      <w:bookmarkStart w:id="16404" w:name="_Toc89953118"/>
      <w:bookmarkStart w:id="16405" w:name="_Toc98766935"/>
      <w:bookmarkStart w:id="16406" w:name="_Toc99703298"/>
      <w:bookmarkStart w:id="16407" w:name="_Toc106207090"/>
      <w:bookmarkStart w:id="16408" w:name="_Toc115081092"/>
      <w:bookmarkStart w:id="16409" w:name="_Toc122000043"/>
      <w:bookmarkStart w:id="16410" w:name="_Toc124154216"/>
      <w:bookmarkStart w:id="16411" w:name="_Toc124154991"/>
      <w:bookmarkStart w:id="16412" w:name="_Toc131560847"/>
      <w:bookmarkStart w:id="16413" w:name="_Toc137394547"/>
      <w:bookmarkStart w:id="16414" w:name="_Toc163475653"/>
      <w:bookmarkStart w:id="16415" w:name="_Toc176783983"/>
      <w:r w:rsidRPr="00931575">
        <w:lastRenderedPageBreak/>
        <w:t>G.2</w:t>
      </w:r>
      <w:r w:rsidRPr="00931575">
        <w:tab/>
        <w:t>Declarations</w:t>
      </w:r>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p>
    <w:p w14:paraId="5C0352B8" w14:textId="77777777" w:rsidR="00C45907" w:rsidRPr="00931575" w:rsidRDefault="00C45907" w:rsidP="006F1F81">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833972">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833972" w:rsidRPr="00931575" w14:paraId="5EEFB740" w14:textId="77777777" w:rsidTr="00833972">
        <w:trPr>
          <w:cantSplit/>
          <w:jc w:val="center"/>
        </w:trPr>
        <w:tc>
          <w:tcPr>
            <w:tcW w:w="1241" w:type="dxa"/>
          </w:tcPr>
          <w:p w14:paraId="24BBBB87" w14:textId="1A2A6066" w:rsidR="00833972" w:rsidRPr="00931575" w:rsidRDefault="00833972" w:rsidP="00833972">
            <w:pPr>
              <w:pStyle w:val="TAL"/>
            </w:pPr>
            <w:r w:rsidRPr="00931575">
              <w:t>D</w:t>
            </w:r>
            <w:r>
              <w:rPr>
                <w:rFonts w:hint="eastAsia"/>
                <w:lang w:eastAsia="zh-CN"/>
              </w:rPr>
              <w:t>E</w:t>
            </w:r>
            <w:r w:rsidRPr="00931575">
              <w:t>.1</w:t>
            </w:r>
          </w:p>
        </w:tc>
        <w:tc>
          <w:tcPr>
            <w:tcW w:w="2930" w:type="dxa"/>
          </w:tcPr>
          <w:p w14:paraId="3600B292" w14:textId="77777777" w:rsidR="00833972" w:rsidRPr="00931575" w:rsidRDefault="00833972" w:rsidP="00833972">
            <w:pPr>
              <w:pStyle w:val="TAL"/>
            </w:pPr>
            <w:r w:rsidRPr="00931575">
              <w:rPr>
                <w:lang w:val="en-US"/>
              </w:rPr>
              <w:t>Out of cell directions set</w:t>
            </w:r>
          </w:p>
          <w:p w14:paraId="51894A56" w14:textId="77777777" w:rsidR="00833972" w:rsidRPr="00931575" w:rsidRDefault="00833972" w:rsidP="00833972">
            <w:pPr>
              <w:pStyle w:val="TAL"/>
            </w:pPr>
          </w:p>
        </w:tc>
        <w:tc>
          <w:tcPr>
            <w:tcW w:w="5686" w:type="dxa"/>
          </w:tcPr>
          <w:p w14:paraId="1AF5B364" w14:textId="53F3D937" w:rsidR="00833972" w:rsidRPr="00931575" w:rsidRDefault="00833972" w:rsidP="00833972">
            <w:pPr>
              <w:pStyle w:val="TAL"/>
            </w:pPr>
            <w:r w:rsidRPr="00931575">
              <w:t>The set of directions which are outside the intended directions of radiation or outside the wanted cell. Declared per operating band.</w:t>
            </w:r>
          </w:p>
        </w:tc>
      </w:tr>
      <w:tr w:rsidR="00833972" w:rsidRPr="00931575" w14:paraId="0BF10B28" w14:textId="77777777" w:rsidTr="00833972">
        <w:trPr>
          <w:cantSplit/>
          <w:jc w:val="center"/>
        </w:trPr>
        <w:tc>
          <w:tcPr>
            <w:tcW w:w="1241" w:type="dxa"/>
          </w:tcPr>
          <w:p w14:paraId="2D560DBC" w14:textId="66C0FB53" w:rsidR="00833972" w:rsidRPr="00931575" w:rsidRDefault="00833972" w:rsidP="00833972">
            <w:pPr>
              <w:pStyle w:val="TAL"/>
            </w:pPr>
            <w:r w:rsidRPr="00931575">
              <w:t>D</w:t>
            </w:r>
            <w:r>
              <w:rPr>
                <w:rFonts w:hint="eastAsia"/>
                <w:lang w:eastAsia="zh-CN"/>
              </w:rPr>
              <w:t>E</w:t>
            </w:r>
            <w:r w:rsidRPr="00931575">
              <w:t>.2</w:t>
            </w:r>
          </w:p>
        </w:tc>
        <w:tc>
          <w:tcPr>
            <w:tcW w:w="2930" w:type="dxa"/>
          </w:tcPr>
          <w:p w14:paraId="11C7510F" w14:textId="77777777" w:rsidR="00833972" w:rsidRPr="00931575" w:rsidRDefault="00833972" w:rsidP="00833972">
            <w:pPr>
              <w:pStyle w:val="TAL"/>
            </w:pPr>
            <w:r w:rsidRPr="00931575">
              <w:rPr>
                <w:lang w:val="en-US"/>
              </w:rPr>
              <w:t>Out of cell power level</w:t>
            </w:r>
          </w:p>
          <w:p w14:paraId="5F409ED7" w14:textId="77777777" w:rsidR="00833972" w:rsidRPr="00931575" w:rsidRDefault="00833972" w:rsidP="00833972">
            <w:pPr>
              <w:pStyle w:val="TAL"/>
            </w:pPr>
          </w:p>
        </w:tc>
        <w:tc>
          <w:tcPr>
            <w:tcW w:w="5686" w:type="dxa"/>
          </w:tcPr>
          <w:p w14:paraId="4D1A7B17" w14:textId="22961CB8" w:rsidR="00833972" w:rsidRPr="00931575" w:rsidRDefault="00833972" w:rsidP="0083397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0EFEE55E" w14:textId="77777777" w:rsidTr="00833972">
        <w:trPr>
          <w:cantSplit/>
          <w:jc w:val="center"/>
        </w:trPr>
        <w:tc>
          <w:tcPr>
            <w:tcW w:w="1241" w:type="dxa"/>
          </w:tcPr>
          <w:p w14:paraId="3945C34A" w14:textId="73D88D97" w:rsidR="00833972" w:rsidRPr="00931575" w:rsidRDefault="00833972" w:rsidP="00833972">
            <w:pPr>
              <w:pStyle w:val="TAL"/>
            </w:pPr>
            <w:r w:rsidRPr="00931575">
              <w:t>D</w:t>
            </w:r>
            <w:r>
              <w:rPr>
                <w:rFonts w:hint="eastAsia"/>
                <w:lang w:eastAsia="zh-CN"/>
              </w:rPr>
              <w:t>E</w:t>
            </w:r>
            <w:r w:rsidRPr="00931575">
              <w:t>.3</w:t>
            </w:r>
          </w:p>
        </w:tc>
        <w:tc>
          <w:tcPr>
            <w:tcW w:w="2930" w:type="dxa"/>
          </w:tcPr>
          <w:p w14:paraId="381A7454" w14:textId="77777777" w:rsidR="00833972" w:rsidRPr="00931575" w:rsidRDefault="00833972" w:rsidP="00833972">
            <w:pPr>
              <w:pStyle w:val="TAL"/>
            </w:pPr>
            <w:r w:rsidRPr="00931575">
              <w:rPr>
                <w:lang w:val="en-US"/>
              </w:rPr>
              <w:t>In cell power level</w:t>
            </w:r>
          </w:p>
          <w:p w14:paraId="76D5EEC3" w14:textId="77777777" w:rsidR="00833972" w:rsidRPr="00931575" w:rsidRDefault="00833972" w:rsidP="00833972">
            <w:pPr>
              <w:pStyle w:val="TAL"/>
            </w:pPr>
          </w:p>
        </w:tc>
        <w:tc>
          <w:tcPr>
            <w:tcW w:w="5686" w:type="dxa"/>
          </w:tcPr>
          <w:p w14:paraId="0835B21E" w14:textId="4879699C" w:rsidR="00833972" w:rsidRPr="00931575" w:rsidRDefault="00833972" w:rsidP="0083397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65618006" w14:textId="77777777" w:rsidTr="00833972">
        <w:trPr>
          <w:cantSplit/>
          <w:jc w:val="center"/>
        </w:trPr>
        <w:tc>
          <w:tcPr>
            <w:tcW w:w="1241" w:type="dxa"/>
          </w:tcPr>
          <w:p w14:paraId="63B21107" w14:textId="74D550BF" w:rsidR="00833972" w:rsidRPr="00931575" w:rsidRDefault="00833972" w:rsidP="00833972">
            <w:pPr>
              <w:pStyle w:val="TAL"/>
            </w:pPr>
            <w:r w:rsidRPr="00931575">
              <w:t>D</w:t>
            </w:r>
            <w:r>
              <w:rPr>
                <w:rFonts w:hint="eastAsia"/>
                <w:lang w:eastAsia="zh-CN"/>
              </w:rPr>
              <w:t>E</w:t>
            </w:r>
            <w:r w:rsidRPr="00931575">
              <w:t>.4</w:t>
            </w:r>
          </w:p>
        </w:tc>
        <w:tc>
          <w:tcPr>
            <w:tcW w:w="2930" w:type="dxa"/>
          </w:tcPr>
          <w:p w14:paraId="2E5EA74B" w14:textId="77777777" w:rsidR="00833972" w:rsidRPr="00931575" w:rsidRDefault="00833972" w:rsidP="00833972">
            <w:pPr>
              <w:pStyle w:val="TAL"/>
            </w:pPr>
            <w:r w:rsidRPr="00931575">
              <w:rPr>
                <w:lang w:val="en-US"/>
              </w:rPr>
              <w:t>Average out of cell power level</w:t>
            </w:r>
          </w:p>
          <w:p w14:paraId="6C3821CE" w14:textId="77777777" w:rsidR="00833972" w:rsidRPr="00931575" w:rsidRDefault="00833972" w:rsidP="00833972">
            <w:pPr>
              <w:pStyle w:val="TAL"/>
            </w:pPr>
          </w:p>
        </w:tc>
        <w:tc>
          <w:tcPr>
            <w:tcW w:w="5686" w:type="dxa"/>
          </w:tcPr>
          <w:p w14:paraId="0044B953" w14:textId="0E6DC55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833972" w:rsidRPr="00931575" w:rsidRDefault="00833972" w:rsidP="00833972">
            <w:pPr>
              <w:pStyle w:val="TAL"/>
            </w:pPr>
          </w:p>
        </w:tc>
      </w:tr>
      <w:tr w:rsidR="00833972" w:rsidRPr="00931575" w14:paraId="191AD9B4" w14:textId="77777777" w:rsidTr="00833972">
        <w:trPr>
          <w:cantSplit/>
          <w:jc w:val="center"/>
        </w:trPr>
        <w:tc>
          <w:tcPr>
            <w:tcW w:w="1241" w:type="dxa"/>
          </w:tcPr>
          <w:p w14:paraId="687959F2" w14:textId="2556C8F1" w:rsidR="00833972" w:rsidRPr="00931575" w:rsidRDefault="00833972" w:rsidP="00833972">
            <w:pPr>
              <w:pStyle w:val="TAL"/>
            </w:pPr>
            <w:r w:rsidRPr="00931575">
              <w:t>DE.5</w:t>
            </w:r>
          </w:p>
        </w:tc>
        <w:tc>
          <w:tcPr>
            <w:tcW w:w="2930" w:type="dxa"/>
          </w:tcPr>
          <w:p w14:paraId="0D679CB2" w14:textId="77777777" w:rsidR="00833972" w:rsidRPr="00931575" w:rsidRDefault="00833972" w:rsidP="00833972">
            <w:pPr>
              <w:pStyle w:val="TAL"/>
            </w:pPr>
            <w:r w:rsidRPr="00931575">
              <w:rPr>
                <w:lang w:val="en-US"/>
              </w:rPr>
              <w:t>Average in cell power level</w:t>
            </w:r>
          </w:p>
          <w:p w14:paraId="4CA41844" w14:textId="77777777" w:rsidR="00833972" w:rsidRPr="00931575" w:rsidRDefault="00833972" w:rsidP="00833972">
            <w:pPr>
              <w:pStyle w:val="TAL"/>
              <w:rPr>
                <w:lang w:val="en-US"/>
              </w:rPr>
            </w:pPr>
          </w:p>
        </w:tc>
        <w:tc>
          <w:tcPr>
            <w:tcW w:w="5686" w:type="dxa"/>
          </w:tcPr>
          <w:p w14:paraId="4E43C64A" w14:textId="2A55ABD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6416" w:name="_Toc21103114"/>
      <w:bookmarkStart w:id="16417" w:name="_Toc29810963"/>
      <w:bookmarkStart w:id="16418" w:name="_Toc36636324"/>
      <w:bookmarkStart w:id="16419" w:name="_Toc37273270"/>
      <w:bookmarkStart w:id="16420" w:name="_Toc45886360"/>
      <w:bookmarkStart w:id="16421" w:name="_Toc53183405"/>
      <w:bookmarkStart w:id="16422" w:name="_Toc58916117"/>
      <w:bookmarkStart w:id="16423" w:name="_Toc58918298"/>
      <w:bookmarkStart w:id="16424" w:name="_Toc66694168"/>
      <w:bookmarkStart w:id="16425" w:name="_Toc74916193"/>
      <w:bookmarkStart w:id="16426" w:name="_Toc76114818"/>
      <w:bookmarkStart w:id="16427" w:name="_Toc76544704"/>
      <w:bookmarkStart w:id="16428" w:name="_Toc82536826"/>
      <w:bookmarkStart w:id="16429" w:name="_Toc89953119"/>
      <w:bookmarkStart w:id="16430" w:name="_Toc98766936"/>
      <w:bookmarkStart w:id="16431" w:name="_Toc99703299"/>
      <w:bookmarkStart w:id="16432" w:name="_Toc106207091"/>
      <w:bookmarkStart w:id="16433" w:name="_Toc115081093"/>
      <w:bookmarkStart w:id="16434" w:name="_Toc122000044"/>
      <w:bookmarkStart w:id="16435" w:name="_Toc124154217"/>
      <w:bookmarkStart w:id="16436" w:name="_Toc124154992"/>
      <w:bookmarkStart w:id="16437" w:name="_Toc131560848"/>
      <w:bookmarkStart w:id="16438" w:name="_Toc137394548"/>
      <w:bookmarkStart w:id="16439" w:name="_Toc163475654"/>
      <w:bookmarkStart w:id="16440" w:name="_Toc176783984"/>
      <w:r w:rsidRPr="00931575">
        <w:lastRenderedPageBreak/>
        <w:t>Annex H (normative):</w:t>
      </w:r>
      <w:r w:rsidRPr="00931575">
        <w:br/>
        <w:t>Characteristics of the interfering signals</w:t>
      </w:r>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6441" w:name="_Toc21103115"/>
      <w:bookmarkStart w:id="16442" w:name="_Toc29810964"/>
      <w:bookmarkStart w:id="16443" w:name="_Toc36636325"/>
      <w:bookmarkStart w:id="16444" w:name="_Toc37273271"/>
      <w:bookmarkStart w:id="16445" w:name="_Toc45886361"/>
      <w:bookmarkStart w:id="16446" w:name="_Toc53183406"/>
      <w:bookmarkStart w:id="16447" w:name="_Toc58916118"/>
      <w:bookmarkStart w:id="16448" w:name="_Toc58918299"/>
      <w:bookmarkStart w:id="16449" w:name="_Toc66694169"/>
      <w:bookmarkStart w:id="16450" w:name="_Toc74916194"/>
      <w:bookmarkStart w:id="16451" w:name="_Toc76114819"/>
      <w:bookmarkStart w:id="16452" w:name="_Toc76544705"/>
      <w:bookmarkStart w:id="16453" w:name="_Toc82536827"/>
      <w:bookmarkStart w:id="16454" w:name="_Toc89953120"/>
      <w:bookmarkStart w:id="16455" w:name="_Toc98766937"/>
      <w:bookmarkStart w:id="16456" w:name="_Toc99703300"/>
      <w:bookmarkStart w:id="16457" w:name="_Toc106207092"/>
      <w:bookmarkStart w:id="16458" w:name="_Toc115081094"/>
      <w:bookmarkStart w:id="16459" w:name="_Toc122000045"/>
      <w:bookmarkStart w:id="16460" w:name="_Toc124154218"/>
      <w:bookmarkStart w:id="16461" w:name="_Toc124154993"/>
      <w:bookmarkStart w:id="16462" w:name="_Toc131560849"/>
      <w:bookmarkStart w:id="16463" w:name="_Toc137394549"/>
      <w:bookmarkStart w:id="16464" w:name="_Toc163475655"/>
      <w:bookmarkStart w:id="16465" w:name="_Toc176783985"/>
      <w:r w:rsidRPr="00931575">
        <w:lastRenderedPageBreak/>
        <w:t>Annex I (normative):</w:t>
      </w:r>
      <w:r w:rsidRPr="00931575">
        <w:br/>
        <w:t>TRP measurement procedures</w:t>
      </w:r>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p>
    <w:p w14:paraId="7C802D00" w14:textId="77777777" w:rsidR="00C45907" w:rsidRPr="00931575" w:rsidRDefault="00C45907" w:rsidP="00C45907">
      <w:pPr>
        <w:pStyle w:val="Heading1"/>
      </w:pPr>
      <w:bookmarkStart w:id="16466" w:name="_Toc21103116"/>
      <w:bookmarkStart w:id="16467" w:name="_Toc29810965"/>
      <w:bookmarkStart w:id="16468" w:name="_Toc36636326"/>
      <w:bookmarkStart w:id="16469" w:name="_Toc37273272"/>
      <w:bookmarkStart w:id="16470" w:name="_Toc45886362"/>
      <w:bookmarkStart w:id="16471" w:name="_Toc53183407"/>
      <w:bookmarkStart w:id="16472" w:name="_Toc58916119"/>
      <w:bookmarkStart w:id="16473" w:name="_Toc58918300"/>
      <w:bookmarkStart w:id="16474" w:name="_Toc66694170"/>
      <w:bookmarkStart w:id="16475" w:name="_Toc74916195"/>
      <w:bookmarkStart w:id="16476" w:name="_Toc76114820"/>
      <w:bookmarkStart w:id="16477" w:name="_Toc76544706"/>
      <w:bookmarkStart w:id="16478" w:name="_Toc82536828"/>
      <w:bookmarkStart w:id="16479" w:name="_Toc89953121"/>
      <w:bookmarkStart w:id="16480" w:name="_Toc98766938"/>
      <w:bookmarkStart w:id="16481" w:name="_Toc99703301"/>
      <w:bookmarkStart w:id="16482" w:name="_Toc106207093"/>
      <w:bookmarkStart w:id="16483" w:name="_Toc115081095"/>
      <w:bookmarkStart w:id="16484" w:name="_Toc122000046"/>
      <w:bookmarkStart w:id="16485" w:name="_Toc124154219"/>
      <w:bookmarkStart w:id="16486" w:name="_Toc124154994"/>
      <w:bookmarkStart w:id="16487" w:name="_Toc131560850"/>
      <w:bookmarkStart w:id="16488" w:name="_Toc137394550"/>
      <w:bookmarkStart w:id="16489" w:name="_Toc163475656"/>
      <w:bookmarkStart w:id="16490" w:name="_Toc176783986"/>
      <w:r w:rsidRPr="00931575">
        <w:t>I.1</w:t>
      </w:r>
      <w:r w:rsidRPr="00931575">
        <w:tab/>
        <w:t>General</w:t>
      </w:r>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6491" w:name="_Toc21103117"/>
      <w:bookmarkStart w:id="16492" w:name="_Toc29810966"/>
      <w:bookmarkStart w:id="16493" w:name="_Toc36636327"/>
      <w:bookmarkStart w:id="16494" w:name="_Toc37273273"/>
      <w:bookmarkStart w:id="16495" w:name="_Toc45886363"/>
      <w:bookmarkStart w:id="16496" w:name="_Toc53183408"/>
      <w:bookmarkStart w:id="16497" w:name="_Toc58916120"/>
      <w:bookmarkStart w:id="16498" w:name="_Toc58918301"/>
      <w:bookmarkStart w:id="16499" w:name="_Toc66694171"/>
      <w:bookmarkStart w:id="16500" w:name="_Toc74916196"/>
      <w:bookmarkStart w:id="16501" w:name="_Toc76114821"/>
      <w:bookmarkStart w:id="16502" w:name="_Toc76544707"/>
      <w:bookmarkStart w:id="16503" w:name="_Toc82536829"/>
      <w:bookmarkStart w:id="16504" w:name="_Toc89953122"/>
      <w:bookmarkStart w:id="16505" w:name="_Toc98766939"/>
      <w:bookmarkStart w:id="16506" w:name="_Toc99703302"/>
      <w:bookmarkStart w:id="16507" w:name="_Toc106207094"/>
      <w:bookmarkStart w:id="16508" w:name="_Toc115081096"/>
      <w:bookmarkStart w:id="16509" w:name="_Toc122000047"/>
      <w:bookmarkStart w:id="16510" w:name="_Toc124154220"/>
      <w:bookmarkStart w:id="16511" w:name="_Toc124154995"/>
      <w:bookmarkStart w:id="16512" w:name="_Toc131560851"/>
      <w:bookmarkStart w:id="16513" w:name="_Toc137394551"/>
      <w:bookmarkStart w:id="16514" w:name="_Toc163475657"/>
      <w:bookmarkStart w:id="16515" w:name="_Toc176783987"/>
      <w:r w:rsidRPr="00931575">
        <w:t>I.2</w:t>
      </w:r>
      <w:r w:rsidRPr="00931575">
        <w:tab/>
        <w:t>Spherical equal angle grid</w:t>
      </w:r>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p>
    <w:p w14:paraId="681129E1" w14:textId="77777777" w:rsidR="00C45907" w:rsidRPr="00931575" w:rsidRDefault="00C45907" w:rsidP="00C45907">
      <w:pPr>
        <w:pStyle w:val="Heading2"/>
      </w:pPr>
      <w:bookmarkStart w:id="16516" w:name="_Toc21103118"/>
      <w:bookmarkStart w:id="16517" w:name="_Toc29810967"/>
      <w:bookmarkStart w:id="16518" w:name="_Toc36636328"/>
      <w:bookmarkStart w:id="16519" w:name="_Toc37273274"/>
      <w:bookmarkStart w:id="16520" w:name="_Toc45886364"/>
      <w:bookmarkStart w:id="16521" w:name="_Toc53183409"/>
      <w:bookmarkStart w:id="16522" w:name="_Toc58916121"/>
      <w:bookmarkStart w:id="16523" w:name="_Toc58918302"/>
      <w:bookmarkStart w:id="16524" w:name="_Toc66694172"/>
      <w:bookmarkStart w:id="16525" w:name="_Toc74916197"/>
      <w:bookmarkStart w:id="16526" w:name="_Toc76114822"/>
      <w:bookmarkStart w:id="16527" w:name="_Toc76544708"/>
      <w:bookmarkStart w:id="16528" w:name="_Toc82536830"/>
      <w:bookmarkStart w:id="16529" w:name="_Toc89953123"/>
      <w:bookmarkStart w:id="16530" w:name="_Toc98766940"/>
      <w:bookmarkStart w:id="16531" w:name="_Toc99703303"/>
      <w:bookmarkStart w:id="16532" w:name="_Toc106207095"/>
      <w:bookmarkStart w:id="16533" w:name="_Toc115081097"/>
      <w:bookmarkStart w:id="16534" w:name="_Toc122000048"/>
      <w:bookmarkStart w:id="16535" w:name="_Toc124154221"/>
      <w:bookmarkStart w:id="16536" w:name="_Toc124154996"/>
      <w:bookmarkStart w:id="16537" w:name="_Toc131560852"/>
      <w:bookmarkStart w:id="16538" w:name="_Toc137394552"/>
      <w:bookmarkStart w:id="16539" w:name="_Toc163475658"/>
      <w:bookmarkStart w:id="16540" w:name="_Toc176783988"/>
      <w:r w:rsidRPr="00931575">
        <w:rPr>
          <w:rFonts w:hint="eastAsia"/>
          <w:lang w:eastAsia="zh-CN"/>
        </w:rPr>
        <w:t>I.2.</w:t>
      </w:r>
      <w:r w:rsidRPr="00931575">
        <w:rPr>
          <w:lang w:eastAsia="zh-CN"/>
        </w:rPr>
        <w:t>1</w:t>
      </w:r>
      <w:r w:rsidRPr="00931575">
        <w:tab/>
        <w:t>General</w:t>
      </w:r>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6541" w:name="_Toc21103119"/>
      <w:bookmarkStart w:id="16542" w:name="_Toc29810968"/>
      <w:bookmarkStart w:id="16543" w:name="_Toc36636329"/>
      <w:bookmarkStart w:id="16544" w:name="_Toc37273275"/>
      <w:bookmarkStart w:id="16545" w:name="_Toc45886365"/>
      <w:bookmarkStart w:id="16546" w:name="_Toc53183410"/>
      <w:bookmarkStart w:id="16547" w:name="_Toc58916122"/>
      <w:bookmarkStart w:id="16548" w:name="_Toc58918303"/>
      <w:bookmarkStart w:id="16549" w:name="_Toc66694173"/>
      <w:bookmarkStart w:id="16550" w:name="_Toc74916198"/>
      <w:bookmarkStart w:id="16551" w:name="_Toc76114823"/>
      <w:bookmarkStart w:id="16552" w:name="_Toc76544709"/>
      <w:bookmarkStart w:id="16553" w:name="_Toc82536831"/>
      <w:bookmarkStart w:id="16554" w:name="_Toc89953124"/>
      <w:bookmarkStart w:id="16555" w:name="_Toc98766941"/>
      <w:bookmarkStart w:id="16556" w:name="_Toc99703304"/>
      <w:bookmarkStart w:id="16557" w:name="_Toc106207096"/>
      <w:bookmarkStart w:id="16558" w:name="_Toc115081098"/>
      <w:bookmarkStart w:id="16559" w:name="_Toc122000049"/>
      <w:bookmarkStart w:id="16560" w:name="_Toc124154222"/>
      <w:bookmarkStart w:id="16561" w:name="_Toc124154997"/>
      <w:bookmarkStart w:id="16562" w:name="_Toc131560853"/>
      <w:bookmarkStart w:id="16563" w:name="_Toc137394553"/>
      <w:bookmarkStart w:id="16564" w:name="_Toc163475659"/>
      <w:bookmarkStart w:id="16565" w:name="_Toc176783989"/>
      <w:r w:rsidRPr="00931575">
        <w:rPr>
          <w:rFonts w:hint="eastAsia"/>
          <w:lang w:eastAsia="zh-CN"/>
        </w:rPr>
        <w:t>I.2.2</w:t>
      </w:r>
      <w:r w:rsidRPr="00931575">
        <w:tab/>
        <w:t>Reference angular step criteria</w:t>
      </w:r>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rPr>
        <w:t>`</w:t>
      </w:r>
      <w:r w:rsidRPr="00931575">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5" type="#_x0000_t75" style="width:14.6pt;height:14.6pt" o:ole="">
            <v:imagedata r:id="rId125" o:title=""/>
          </v:shape>
          <o:OLEObject Type="Embed" ProgID="Equation.3" ShapeID="_x0000_i1065" DrawAspect="Content" ObjectID="_1788604278" r:id="rId126"/>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6566" w:name="_Toc21103120"/>
      <w:bookmarkStart w:id="16567" w:name="_Toc29810969"/>
      <w:bookmarkStart w:id="16568" w:name="_Toc36636330"/>
      <w:bookmarkStart w:id="16569" w:name="_Toc37273276"/>
      <w:bookmarkStart w:id="16570" w:name="_Toc45886366"/>
      <w:bookmarkStart w:id="16571" w:name="_Toc53183411"/>
      <w:bookmarkStart w:id="16572" w:name="_Toc58916123"/>
      <w:bookmarkStart w:id="16573" w:name="_Toc58918304"/>
      <w:bookmarkStart w:id="16574" w:name="_Toc66694174"/>
      <w:bookmarkStart w:id="16575" w:name="_Toc74916199"/>
      <w:bookmarkStart w:id="16576" w:name="_Toc76114824"/>
      <w:bookmarkStart w:id="16577" w:name="_Toc76544710"/>
      <w:bookmarkStart w:id="16578" w:name="_Toc82536832"/>
      <w:bookmarkStart w:id="16579" w:name="_Toc89953125"/>
      <w:bookmarkStart w:id="16580" w:name="_Toc98766942"/>
      <w:bookmarkStart w:id="16581" w:name="_Toc99703305"/>
      <w:bookmarkStart w:id="16582" w:name="_Toc106207097"/>
      <w:bookmarkStart w:id="16583" w:name="_Toc115081099"/>
      <w:bookmarkStart w:id="16584" w:name="_Toc122000050"/>
      <w:bookmarkStart w:id="16585" w:name="_Toc124154223"/>
      <w:bookmarkStart w:id="16586" w:name="_Toc124154998"/>
      <w:bookmarkStart w:id="16587" w:name="_Toc131560854"/>
      <w:bookmarkStart w:id="16588" w:name="_Toc137394554"/>
      <w:bookmarkStart w:id="16589" w:name="_Toc163475660"/>
      <w:bookmarkStart w:id="16590" w:name="_Toc176783990"/>
      <w:r w:rsidRPr="00931575">
        <w:t>I.3</w:t>
      </w:r>
      <w:r w:rsidRPr="00931575">
        <w:tab/>
        <w:t>Spherical equal area grid</w:t>
      </w:r>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6" type="#_x0000_t75" style="width:78.4pt;height:35.55pt" o:ole="">
            <v:imagedata r:id="rId128" o:title=""/>
          </v:shape>
          <o:OLEObject Type="Embed" ProgID="Equation.3" ShapeID="_x0000_i1066" DrawAspect="Content" ObjectID="_1788604279" r:id="rId129"/>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6591" w:name="_Toc21103121"/>
      <w:bookmarkStart w:id="16592" w:name="_Toc29810970"/>
      <w:bookmarkStart w:id="16593" w:name="_Toc36636331"/>
      <w:bookmarkStart w:id="16594" w:name="_Toc37273277"/>
      <w:bookmarkStart w:id="16595" w:name="_Toc45886367"/>
      <w:bookmarkStart w:id="16596" w:name="_Toc53183412"/>
      <w:bookmarkStart w:id="16597" w:name="_Toc58916124"/>
      <w:bookmarkStart w:id="16598" w:name="_Toc58918305"/>
      <w:bookmarkStart w:id="16599" w:name="_Toc66694175"/>
      <w:bookmarkStart w:id="16600" w:name="_Toc74916200"/>
      <w:bookmarkStart w:id="16601" w:name="_Toc76114825"/>
      <w:bookmarkStart w:id="16602" w:name="_Toc76544711"/>
      <w:bookmarkStart w:id="16603" w:name="_Toc82536833"/>
      <w:bookmarkStart w:id="16604" w:name="_Toc89953126"/>
      <w:bookmarkStart w:id="16605" w:name="_Toc98766943"/>
      <w:bookmarkStart w:id="16606" w:name="_Toc99703306"/>
      <w:bookmarkStart w:id="16607" w:name="_Toc106207098"/>
      <w:bookmarkStart w:id="16608" w:name="_Toc115081100"/>
      <w:bookmarkStart w:id="16609" w:name="_Toc122000051"/>
      <w:bookmarkStart w:id="16610" w:name="_Toc124154224"/>
      <w:bookmarkStart w:id="16611" w:name="_Toc124154999"/>
      <w:bookmarkStart w:id="16612" w:name="_Toc131560855"/>
      <w:bookmarkStart w:id="16613" w:name="_Toc137394555"/>
      <w:bookmarkStart w:id="16614" w:name="_Toc163475661"/>
      <w:bookmarkStart w:id="16615" w:name="_Toc176783991"/>
      <w:r w:rsidRPr="00931575">
        <w:lastRenderedPageBreak/>
        <w:t>I.4</w:t>
      </w:r>
      <w:r w:rsidRPr="00931575">
        <w:tab/>
        <w:t>Spherical Fibonacci grid</w:t>
      </w:r>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7" type="#_x0000_t75" style="width:78.4pt;height:35.55pt" o:ole="">
            <v:imagedata r:id="rId128" o:title=""/>
          </v:shape>
          <o:OLEObject Type="Embed" ProgID="Equation.3" ShapeID="_x0000_i1067" DrawAspect="Content" ObjectID="_1788604280" r:id="rId130"/>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6616" w:name="_Toc21103122"/>
      <w:bookmarkStart w:id="16617" w:name="_Toc29810971"/>
      <w:bookmarkStart w:id="16618" w:name="_Toc36636332"/>
      <w:bookmarkStart w:id="16619" w:name="_Toc37273278"/>
      <w:bookmarkStart w:id="16620" w:name="_Toc45886368"/>
      <w:bookmarkStart w:id="16621" w:name="_Toc53183413"/>
      <w:bookmarkStart w:id="16622" w:name="_Toc58916125"/>
      <w:bookmarkStart w:id="16623" w:name="_Toc58918306"/>
      <w:bookmarkStart w:id="16624" w:name="_Toc66694176"/>
      <w:bookmarkStart w:id="16625" w:name="_Toc74916201"/>
      <w:bookmarkStart w:id="16626" w:name="_Toc76114826"/>
      <w:bookmarkStart w:id="16627" w:name="_Toc76544712"/>
      <w:bookmarkStart w:id="16628" w:name="_Toc82536834"/>
      <w:bookmarkStart w:id="16629" w:name="_Toc89953127"/>
      <w:bookmarkStart w:id="16630" w:name="_Toc98766944"/>
      <w:bookmarkStart w:id="16631" w:name="_Toc99703307"/>
      <w:bookmarkStart w:id="16632" w:name="_Toc106207099"/>
      <w:bookmarkStart w:id="16633" w:name="_Toc115081101"/>
      <w:bookmarkStart w:id="16634" w:name="_Toc122000052"/>
      <w:bookmarkStart w:id="16635" w:name="_Toc124154225"/>
      <w:bookmarkStart w:id="16636" w:name="_Toc124155000"/>
      <w:bookmarkStart w:id="16637" w:name="_Toc131560856"/>
      <w:bookmarkStart w:id="16638" w:name="_Toc137394556"/>
      <w:bookmarkStart w:id="16639" w:name="_Toc163475662"/>
      <w:bookmarkStart w:id="16640" w:name="_Toc176783992"/>
      <w:r w:rsidRPr="00931575">
        <w:t>I.5</w:t>
      </w:r>
      <w:r w:rsidRPr="00931575">
        <w:tab/>
        <w:t>Orthogonal cut grid</w:t>
      </w:r>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p>
    <w:p w14:paraId="7761AEA7" w14:textId="77777777" w:rsidR="00C45907" w:rsidRPr="00931575" w:rsidRDefault="00C45907" w:rsidP="00C45907">
      <w:pPr>
        <w:pStyle w:val="Heading2"/>
      </w:pPr>
      <w:bookmarkStart w:id="16641" w:name="_Toc21103123"/>
      <w:bookmarkStart w:id="16642" w:name="_Toc29810972"/>
      <w:bookmarkStart w:id="16643" w:name="_Toc36636333"/>
      <w:bookmarkStart w:id="16644" w:name="_Toc37273279"/>
      <w:bookmarkStart w:id="16645" w:name="_Toc45886369"/>
      <w:bookmarkStart w:id="16646" w:name="_Toc53183414"/>
      <w:bookmarkStart w:id="16647" w:name="_Toc58916126"/>
      <w:bookmarkStart w:id="16648" w:name="_Toc58918307"/>
      <w:bookmarkStart w:id="16649" w:name="_Toc66694177"/>
      <w:bookmarkStart w:id="16650" w:name="_Toc74916202"/>
      <w:bookmarkStart w:id="16651" w:name="_Toc76114827"/>
      <w:bookmarkStart w:id="16652" w:name="_Toc76544713"/>
      <w:bookmarkStart w:id="16653" w:name="_Toc82536835"/>
      <w:bookmarkStart w:id="16654" w:name="_Toc89953128"/>
      <w:bookmarkStart w:id="16655" w:name="_Toc98766945"/>
      <w:bookmarkStart w:id="16656" w:name="_Toc99703308"/>
      <w:bookmarkStart w:id="16657" w:name="_Toc106207100"/>
      <w:bookmarkStart w:id="16658" w:name="_Toc115081102"/>
      <w:bookmarkStart w:id="16659" w:name="_Toc122000053"/>
      <w:bookmarkStart w:id="16660" w:name="_Toc124154226"/>
      <w:bookmarkStart w:id="16661" w:name="_Toc124155001"/>
      <w:bookmarkStart w:id="16662" w:name="_Toc131560857"/>
      <w:bookmarkStart w:id="16663" w:name="_Toc137394557"/>
      <w:bookmarkStart w:id="16664" w:name="_Toc163475663"/>
      <w:bookmarkStart w:id="16665" w:name="_Toc176783993"/>
      <w:r w:rsidRPr="00931575">
        <w:t>I.5.1</w:t>
      </w:r>
      <w:r w:rsidRPr="00931575">
        <w:tab/>
        <w:t>General</w:t>
      </w:r>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0"/>
      </w:pPr>
      <w:r w:rsidRPr="00931575">
        <w:t>1)</w:t>
      </w:r>
      <w:r w:rsidRPr="00931575">
        <w:tab/>
        <w:t>Have rectangular grids of antenna element positions</w:t>
      </w:r>
    </w:p>
    <w:p w14:paraId="41864BFB" w14:textId="77777777" w:rsidR="00C45907" w:rsidRPr="00931575" w:rsidRDefault="00C45907" w:rsidP="006F1F81">
      <w:pPr>
        <w:pStyle w:val="B20"/>
      </w:pPr>
      <w:r w:rsidRPr="00931575">
        <w:t>2)</w:t>
      </w:r>
      <w:r w:rsidRPr="00931575">
        <w:tab/>
        <w:t>Have symmetry planes that are vertical and horizontal.</w:t>
      </w:r>
    </w:p>
    <w:p w14:paraId="581DB067" w14:textId="77777777" w:rsidR="00C45907" w:rsidRPr="00931575" w:rsidRDefault="00C45907" w:rsidP="006F1F81">
      <w:pPr>
        <w:pStyle w:val="B20"/>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6666" w:name="_Toc21103124"/>
      <w:bookmarkStart w:id="16667" w:name="_Toc29810973"/>
      <w:bookmarkStart w:id="16668" w:name="_Toc36636334"/>
      <w:bookmarkStart w:id="16669" w:name="_Toc37273280"/>
      <w:bookmarkStart w:id="16670" w:name="_Toc45886370"/>
      <w:bookmarkStart w:id="16671" w:name="_Toc53183415"/>
      <w:bookmarkStart w:id="16672" w:name="_Toc58916127"/>
      <w:bookmarkStart w:id="16673" w:name="_Toc58918308"/>
      <w:bookmarkStart w:id="16674" w:name="_Toc66694178"/>
      <w:bookmarkStart w:id="16675" w:name="_Toc74916203"/>
      <w:bookmarkStart w:id="16676" w:name="_Toc76114828"/>
      <w:bookmarkStart w:id="16677" w:name="_Toc76544714"/>
      <w:bookmarkStart w:id="16678" w:name="_Toc82536836"/>
      <w:bookmarkStart w:id="16679" w:name="_Toc89953129"/>
      <w:bookmarkStart w:id="16680" w:name="_Toc98766946"/>
      <w:bookmarkStart w:id="16681" w:name="_Toc99703309"/>
      <w:bookmarkStart w:id="16682" w:name="_Toc106207101"/>
      <w:bookmarkStart w:id="16683" w:name="_Toc115081103"/>
      <w:bookmarkStart w:id="16684" w:name="_Toc122000054"/>
      <w:bookmarkStart w:id="16685" w:name="_Toc124154227"/>
      <w:bookmarkStart w:id="16686" w:name="_Toc124155002"/>
      <w:bookmarkStart w:id="16687" w:name="_Toc131560858"/>
      <w:bookmarkStart w:id="16688" w:name="_Toc137394558"/>
      <w:bookmarkStart w:id="16689" w:name="_Toc163475664"/>
      <w:bookmarkStart w:id="16690" w:name="_Toc176783994"/>
      <w:r w:rsidRPr="00931575">
        <w:rPr>
          <w:lang w:val="en-US"/>
        </w:rPr>
        <w:t>I.5</w:t>
      </w:r>
      <w:r w:rsidRPr="00931575">
        <w:t>.2</w:t>
      </w:r>
      <w:r w:rsidRPr="00931575">
        <w:tab/>
      </w:r>
      <w:r w:rsidRPr="00931575">
        <w:rPr>
          <w:lang w:val="en-US"/>
        </w:rPr>
        <w:t>Operating band unwanted emissions</w:t>
      </w:r>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6691" w:name="_Toc21103125"/>
      <w:bookmarkStart w:id="16692" w:name="_Toc29810974"/>
      <w:bookmarkStart w:id="16693" w:name="_Toc36636335"/>
      <w:bookmarkStart w:id="16694" w:name="_Toc37273281"/>
      <w:bookmarkStart w:id="16695" w:name="_Toc45886371"/>
      <w:bookmarkStart w:id="16696" w:name="_Toc53183416"/>
      <w:bookmarkStart w:id="16697" w:name="_Toc58916128"/>
      <w:bookmarkStart w:id="16698" w:name="_Toc58918309"/>
      <w:bookmarkStart w:id="16699" w:name="_Toc66694179"/>
      <w:bookmarkStart w:id="16700" w:name="_Toc74916204"/>
      <w:bookmarkStart w:id="16701" w:name="_Toc76114829"/>
      <w:bookmarkStart w:id="16702" w:name="_Toc76544715"/>
      <w:bookmarkStart w:id="16703" w:name="_Toc82536837"/>
      <w:bookmarkStart w:id="16704" w:name="_Toc89953130"/>
      <w:bookmarkStart w:id="16705" w:name="_Toc98766947"/>
      <w:bookmarkStart w:id="16706" w:name="_Toc99703310"/>
      <w:bookmarkStart w:id="16707" w:name="_Toc106207102"/>
      <w:bookmarkStart w:id="16708" w:name="_Toc115081104"/>
      <w:bookmarkStart w:id="16709" w:name="_Toc122000055"/>
      <w:bookmarkStart w:id="16710" w:name="_Toc124154228"/>
      <w:bookmarkStart w:id="16711" w:name="_Toc124155003"/>
      <w:bookmarkStart w:id="16712" w:name="_Toc131560859"/>
      <w:bookmarkStart w:id="16713" w:name="_Toc137394559"/>
      <w:bookmarkStart w:id="16714" w:name="_Toc163475665"/>
      <w:bookmarkStart w:id="16715" w:name="_Toc176783995"/>
      <w:r w:rsidRPr="00931575">
        <w:rPr>
          <w:lang w:val="en-US"/>
        </w:rPr>
        <w:t>I.5.3</w:t>
      </w:r>
      <w:r w:rsidRPr="00931575">
        <w:tab/>
      </w:r>
      <w:r w:rsidRPr="00931575">
        <w:rPr>
          <w:lang w:val="en-US"/>
        </w:rPr>
        <w:t>Spurious unwanted emissions</w:t>
      </w:r>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6716" w:name="_Toc21103126"/>
      <w:bookmarkStart w:id="16717" w:name="_Toc29810975"/>
      <w:bookmarkStart w:id="16718" w:name="_Toc36636336"/>
      <w:bookmarkStart w:id="16719" w:name="_Toc37273282"/>
      <w:bookmarkStart w:id="16720" w:name="_Toc45886372"/>
      <w:bookmarkStart w:id="16721" w:name="_Toc53183417"/>
      <w:bookmarkStart w:id="16722" w:name="_Toc58916129"/>
      <w:bookmarkStart w:id="16723" w:name="_Toc58918310"/>
      <w:bookmarkStart w:id="16724" w:name="_Toc66694180"/>
      <w:bookmarkStart w:id="16725" w:name="_Toc74916205"/>
      <w:bookmarkStart w:id="16726" w:name="_Toc76114830"/>
      <w:bookmarkStart w:id="16727" w:name="_Toc76544716"/>
      <w:bookmarkStart w:id="16728" w:name="_Toc82536838"/>
      <w:bookmarkStart w:id="16729" w:name="_Toc89953131"/>
      <w:bookmarkStart w:id="16730" w:name="_Toc98766948"/>
      <w:bookmarkStart w:id="16731" w:name="_Toc99703311"/>
      <w:bookmarkStart w:id="16732" w:name="_Toc106207103"/>
      <w:bookmarkStart w:id="16733" w:name="_Toc115081105"/>
      <w:bookmarkStart w:id="16734" w:name="_Toc122000056"/>
      <w:bookmarkStart w:id="16735" w:name="_Toc124154229"/>
      <w:bookmarkStart w:id="16736" w:name="_Toc124155004"/>
      <w:bookmarkStart w:id="16737" w:name="_Toc131560860"/>
      <w:bookmarkStart w:id="16738" w:name="_Toc137394560"/>
      <w:bookmarkStart w:id="16739" w:name="_Toc163475666"/>
      <w:bookmarkStart w:id="16740" w:name="_Toc176783996"/>
      <w:r w:rsidRPr="00931575">
        <w:lastRenderedPageBreak/>
        <w:t>I.6</w:t>
      </w:r>
      <w:r w:rsidRPr="00931575">
        <w:tab/>
        <w:t>Wave vector space grid</w:t>
      </w:r>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6741" w:name="_Toc21103127"/>
      <w:bookmarkStart w:id="16742" w:name="_Toc29810976"/>
      <w:bookmarkStart w:id="16743" w:name="_Toc36636337"/>
      <w:bookmarkStart w:id="16744" w:name="_Toc37273283"/>
      <w:bookmarkStart w:id="16745" w:name="_Toc45886373"/>
      <w:bookmarkStart w:id="16746" w:name="_Toc53183418"/>
      <w:bookmarkStart w:id="16747" w:name="_Toc58916130"/>
      <w:bookmarkStart w:id="16748" w:name="_Toc58918311"/>
      <w:bookmarkStart w:id="16749" w:name="_Toc66694181"/>
      <w:bookmarkStart w:id="16750" w:name="_Toc74916206"/>
      <w:bookmarkStart w:id="16751" w:name="_Toc76114831"/>
      <w:bookmarkStart w:id="16752" w:name="_Toc76544717"/>
      <w:bookmarkStart w:id="16753" w:name="_Toc82536839"/>
      <w:bookmarkStart w:id="16754" w:name="_Toc89953132"/>
      <w:bookmarkStart w:id="16755" w:name="_Toc98766949"/>
      <w:bookmarkStart w:id="16756" w:name="_Toc99703312"/>
      <w:bookmarkStart w:id="16757" w:name="_Toc106207104"/>
      <w:bookmarkStart w:id="16758" w:name="_Toc115081106"/>
      <w:bookmarkStart w:id="16759" w:name="_Toc122000057"/>
      <w:bookmarkStart w:id="16760" w:name="_Toc124154230"/>
      <w:bookmarkStart w:id="16761" w:name="_Toc124155005"/>
      <w:bookmarkStart w:id="16762" w:name="_Toc131560861"/>
      <w:bookmarkStart w:id="16763" w:name="_Toc137394561"/>
      <w:bookmarkStart w:id="16764" w:name="_Toc163475667"/>
      <w:bookmarkStart w:id="16765" w:name="_Toc176783997"/>
      <w:r w:rsidRPr="00931575">
        <w:t>I.7</w:t>
      </w:r>
      <w:r w:rsidRPr="00931575">
        <w:tab/>
        <w:t>Void</w:t>
      </w:r>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p>
    <w:p w14:paraId="64DF6200" w14:textId="77777777" w:rsidR="00C45907" w:rsidRPr="00931575" w:rsidRDefault="00C45907" w:rsidP="00C45907">
      <w:pPr>
        <w:pStyle w:val="Heading1"/>
      </w:pPr>
      <w:bookmarkStart w:id="16766" w:name="_Toc21103128"/>
      <w:bookmarkStart w:id="16767" w:name="_Toc29810977"/>
      <w:bookmarkStart w:id="16768" w:name="_Toc36636338"/>
      <w:bookmarkStart w:id="16769" w:name="_Toc37273284"/>
      <w:bookmarkStart w:id="16770" w:name="_Toc45886374"/>
      <w:bookmarkStart w:id="16771" w:name="_Toc53183419"/>
      <w:bookmarkStart w:id="16772" w:name="_Toc58916131"/>
      <w:bookmarkStart w:id="16773" w:name="_Toc58918312"/>
      <w:bookmarkStart w:id="16774" w:name="_Toc66694182"/>
      <w:bookmarkStart w:id="16775" w:name="_Toc74916207"/>
      <w:bookmarkStart w:id="16776" w:name="_Toc76114832"/>
      <w:bookmarkStart w:id="16777" w:name="_Toc76544718"/>
      <w:bookmarkStart w:id="16778" w:name="_Toc82536840"/>
      <w:bookmarkStart w:id="16779" w:name="_Toc89953133"/>
      <w:bookmarkStart w:id="16780" w:name="_Toc98766950"/>
      <w:bookmarkStart w:id="16781" w:name="_Toc99703313"/>
      <w:bookmarkStart w:id="16782" w:name="_Toc106207105"/>
      <w:bookmarkStart w:id="16783" w:name="_Toc115081107"/>
      <w:bookmarkStart w:id="16784" w:name="_Toc122000058"/>
      <w:bookmarkStart w:id="16785" w:name="_Toc124154231"/>
      <w:bookmarkStart w:id="16786" w:name="_Toc124155006"/>
      <w:bookmarkStart w:id="16787" w:name="_Toc131560862"/>
      <w:bookmarkStart w:id="16788" w:name="_Toc137394562"/>
      <w:bookmarkStart w:id="16789" w:name="_Toc163475668"/>
      <w:bookmarkStart w:id="16790" w:name="_Toc176783998"/>
      <w:r w:rsidRPr="00931575">
        <w:t>I.8</w:t>
      </w:r>
      <w:r w:rsidRPr="00931575">
        <w:tab/>
        <w:t>Void</w:t>
      </w:r>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p>
    <w:p w14:paraId="68BF8153" w14:textId="77777777" w:rsidR="00C45907" w:rsidRPr="00931575" w:rsidRDefault="00C45907" w:rsidP="00C45907">
      <w:pPr>
        <w:pStyle w:val="Heading1"/>
      </w:pPr>
      <w:bookmarkStart w:id="16791" w:name="_Toc21103129"/>
      <w:bookmarkStart w:id="16792" w:name="_Toc29810978"/>
      <w:bookmarkStart w:id="16793" w:name="_Toc36636339"/>
      <w:bookmarkStart w:id="16794" w:name="_Toc37273285"/>
      <w:bookmarkStart w:id="16795" w:name="_Toc45886375"/>
      <w:bookmarkStart w:id="16796" w:name="_Toc53183420"/>
      <w:bookmarkStart w:id="16797" w:name="_Toc58916132"/>
      <w:bookmarkStart w:id="16798" w:name="_Toc58918313"/>
      <w:bookmarkStart w:id="16799" w:name="_Toc66694183"/>
      <w:bookmarkStart w:id="16800" w:name="_Toc74916208"/>
      <w:bookmarkStart w:id="16801" w:name="_Toc76114833"/>
      <w:bookmarkStart w:id="16802" w:name="_Toc76544719"/>
      <w:bookmarkStart w:id="16803" w:name="_Toc82536841"/>
      <w:bookmarkStart w:id="16804" w:name="_Toc89953134"/>
      <w:bookmarkStart w:id="16805" w:name="_Toc98766951"/>
      <w:bookmarkStart w:id="16806" w:name="_Toc99703314"/>
      <w:bookmarkStart w:id="16807" w:name="_Toc106207106"/>
      <w:bookmarkStart w:id="16808" w:name="_Toc115081108"/>
      <w:bookmarkStart w:id="16809" w:name="_Toc122000059"/>
      <w:bookmarkStart w:id="16810" w:name="_Toc124154232"/>
      <w:bookmarkStart w:id="16811" w:name="_Toc124155007"/>
      <w:bookmarkStart w:id="16812" w:name="_Toc131560863"/>
      <w:bookmarkStart w:id="16813" w:name="_Toc137394563"/>
      <w:bookmarkStart w:id="16814" w:name="_Toc163475669"/>
      <w:bookmarkStart w:id="16815" w:name="_Toc176783999"/>
      <w:r w:rsidRPr="00931575">
        <w:t>I.9</w:t>
      </w:r>
      <w:r w:rsidRPr="00931575">
        <w:tab/>
        <w:t>Full sphere with sparse sampling</w:t>
      </w:r>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0"/>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0"/>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0"/>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0"/>
        <w:rPr>
          <w:lang w:val="en-US"/>
        </w:rPr>
      </w:pPr>
      <w:bookmarkStart w:id="16816"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6817" w:name="_Toc29810979"/>
      <w:bookmarkStart w:id="16818" w:name="_Toc36636340"/>
      <w:bookmarkStart w:id="16819" w:name="_Toc37273286"/>
      <w:bookmarkStart w:id="16820" w:name="_Toc45886376"/>
      <w:bookmarkStart w:id="16821" w:name="_Toc53183421"/>
      <w:bookmarkStart w:id="16822" w:name="_Toc58916133"/>
      <w:bookmarkStart w:id="16823" w:name="_Toc58918314"/>
      <w:bookmarkStart w:id="16824" w:name="_Toc66694184"/>
      <w:bookmarkStart w:id="16825" w:name="_Toc74916209"/>
      <w:bookmarkStart w:id="16826" w:name="_Toc76114834"/>
      <w:bookmarkStart w:id="16827" w:name="_Toc76544720"/>
      <w:bookmarkStart w:id="16828" w:name="_Toc82536842"/>
      <w:bookmarkStart w:id="16829" w:name="_Toc89953135"/>
      <w:bookmarkStart w:id="16830" w:name="_Toc98766952"/>
      <w:bookmarkStart w:id="16831" w:name="_Toc99703315"/>
      <w:bookmarkStart w:id="16832" w:name="_Toc106207107"/>
      <w:bookmarkStart w:id="16833" w:name="_Toc115081109"/>
      <w:bookmarkStart w:id="16834" w:name="_Toc122000060"/>
      <w:bookmarkStart w:id="16835" w:name="_Toc124154233"/>
      <w:bookmarkStart w:id="16836" w:name="_Toc124155008"/>
      <w:bookmarkStart w:id="16837" w:name="_Toc131560864"/>
      <w:bookmarkStart w:id="16838" w:name="_Toc137394564"/>
      <w:bookmarkStart w:id="16839" w:name="_Toc163475670"/>
      <w:bookmarkStart w:id="16840" w:name="_Toc176784000"/>
      <w:r w:rsidRPr="00931575">
        <w:t>I.10</w:t>
      </w:r>
      <w:r w:rsidRPr="00931575">
        <w:tab/>
        <w:t>Beam-based directions</w:t>
      </w:r>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6841" w:name="_Toc21103131"/>
      <w:bookmarkStart w:id="16842" w:name="_Toc29810980"/>
      <w:bookmarkStart w:id="16843" w:name="_Toc36636341"/>
      <w:bookmarkStart w:id="16844" w:name="_Toc37273287"/>
      <w:bookmarkStart w:id="16845" w:name="_Toc45886377"/>
      <w:bookmarkStart w:id="16846" w:name="_Toc53183422"/>
      <w:bookmarkStart w:id="16847" w:name="_Toc58916134"/>
      <w:bookmarkStart w:id="16848" w:name="_Toc58918315"/>
      <w:bookmarkStart w:id="16849" w:name="_Toc66694185"/>
      <w:bookmarkStart w:id="16850" w:name="_Toc74916210"/>
      <w:bookmarkStart w:id="16851" w:name="_Toc76114835"/>
      <w:bookmarkStart w:id="16852" w:name="_Toc76544721"/>
      <w:bookmarkStart w:id="16853" w:name="_Toc82536843"/>
      <w:bookmarkStart w:id="16854" w:name="_Toc89953136"/>
      <w:bookmarkStart w:id="16855" w:name="_Toc98766953"/>
      <w:bookmarkStart w:id="16856" w:name="_Toc99703316"/>
      <w:bookmarkStart w:id="16857" w:name="_Toc106207108"/>
      <w:bookmarkStart w:id="16858" w:name="_Toc115081110"/>
      <w:bookmarkStart w:id="16859" w:name="_Toc122000061"/>
      <w:bookmarkStart w:id="16860" w:name="_Toc124154234"/>
      <w:bookmarkStart w:id="16861" w:name="_Toc124155009"/>
      <w:bookmarkStart w:id="16862" w:name="_Toc131560865"/>
      <w:bookmarkStart w:id="16863" w:name="_Toc137394565"/>
      <w:bookmarkStart w:id="16864" w:name="_Toc163475671"/>
      <w:bookmarkStart w:id="16865" w:name="_Toc176784001"/>
      <w:r w:rsidRPr="00931575">
        <w:t>I.11</w:t>
      </w:r>
      <w:r w:rsidRPr="00931575">
        <w:tab/>
        <w:t>Peak method</w:t>
      </w:r>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6866" w:name="_Toc21103132"/>
      <w:bookmarkStart w:id="16867" w:name="_Toc29810981"/>
      <w:bookmarkStart w:id="16868" w:name="_Toc36636342"/>
      <w:bookmarkStart w:id="16869" w:name="_Toc37273288"/>
      <w:bookmarkStart w:id="16870" w:name="_Toc45886378"/>
      <w:bookmarkStart w:id="16871" w:name="_Toc53183423"/>
      <w:bookmarkStart w:id="16872" w:name="_Toc58916135"/>
      <w:bookmarkStart w:id="16873" w:name="_Toc58918316"/>
      <w:bookmarkStart w:id="16874" w:name="_Toc66694186"/>
      <w:bookmarkStart w:id="16875" w:name="_Toc74916211"/>
      <w:bookmarkStart w:id="16876" w:name="_Toc76114836"/>
      <w:bookmarkStart w:id="16877" w:name="_Toc76544722"/>
      <w:bookmarkStart w:id="16878" w:name="_Toc82536844"/>
      <w:bookmarkStart w:id="16879" w:name="_Toc89953137"/>
      <w:bookmarkStart w:id="16880" w:name="_Toc98766954"/>
      <w:bookmarkStart w:id="16881" w:name="_Toc99703317"/>
      <w:bookmarkStart w:id="16882" w:name="_Toc106207109"/>
      <w:bookmarkStart w:id="16883" w:name="_Toc115081111"/>
      <w:bookmarkStart w:id="16884" w:name="_Toc122000062"/>
      <w:bookmarkStart w:id="16885" w:name="_Toc124154235"/>
      <w:bookmarkStart w:id="16886" w:name="_Toc124155010"/>
      <w:bookmarkStart w:id="16887" w:name="_Toc131560866"/>
      <w:bookmarkStart w:id="16888" w:name="_Toc137394566"/>
      <w:bookmarkStart w:id="16889" w:name="_Toc163475672"/>
      <w:bookmarkStart w:id="16890" w:name="_Toc176784002"/>
      <w:r w:rsidRPr="00931575">
        <w:t>I.12</w:t>
      </w:r>
      <w:r w:rsidRPr="00931575">
        <w:tab/>
        <w:t>Equal sector with peak average</w:t>
      </w:r>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6891" w:name="_Toc21103133"/>
      <w:bookmarkStart w:id="16892" w:name="_Toc29810982"/>
      <w:bookmarkStart w:id="16893" w:name="_Toc36636343"/>
      <w:bookmarkStart w:id="16894" w:name="_Toc37273289"/>
      <w:bookmarkStart w:id="16895" w:name="_Toc45886379"/>
      <w:bookmarkStart w:id="16896" w:name="_Toc53183424"/>
      <w:bookmarkStart w:id="16897" w:name="_Toc58916136"/>
      <w:bookmarkStart w:id="16898" w:name="_Toc58918317"/>
      <w:bookmarkStart w:id="16899" w:name="_Toc66694187"/>
      <w:bookmarkStart w:id="16900" w:name="_Toc74916212"/>
      <w:bookmarkStart w:id="16901" w:name="_Toc76114837"/>
      <w:bookmarkStart w:id="16902" w:name="_Toc76544723"/>
      <w:bookmarkStart w:id="16903" w:name="_Toc82536845"/>
      <w:bookmarkStart w:id="16904" w:name="_Toc89953138"/>
      <w:bookmarkStart w:id="16905" w:name="_Toc98766955"/>
      <w:bookmarkStart w:id="16906" w:name="_Toc99703318"/>
      <w:bookmarkStart w:id="16907" w:name="_Toc106207110"/>
      <w:bookmarkStart w:id="16908" w:name="_Toc115081112"/>
      <w:bookmarkStart w:id="16909" w:name="_Toc122000063"/>
      <w:bookmarkStart w:id="16910" w:name="_Toc124154236"/>
      <w:bookmarkStart w:id="16911" w:name="_Toc124155011"/>
      <w:bookmarkStart w:id="16912" w:name="_Toc131560867"/>
      <w:bookmarkStart w:id="16913" w:name="_Toc137394567"/>
      <w:bookmarkStart w:id="16914" w:name="_Toc163475673"/>
      <w:bookmarkStart w:id="16915" w:name="_Toc176784003"/>
      <w:r w:rsidRPr="00931575">
        <w:lastRenderedPageBreak/>
        <w:t>I.13</w:t>
      </w:r>
      <w:r w:rsidRPr="00931575">
        <w:tab/>
        <w:t>Pre-scan</w:t>
      </w:r>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6916" w:name="_Toc21103134"/>
      <w:bookmarkStart w:id="16917" w:name="_Toc29810983"/>
      <w:bookmarkStart w:id="16918" w:name="_Toc36636344"/>
      <w:bookmarkStart w:id="16919" w:name="_Toc37273290"/>
      <w:bookmarkStart w:id="16920" w:name="_Toc45886380"/>
      <w:bookmarkStart w:id="16921" w:name="_Toc53183425"/>
      <w:bookmarkStart w:id="16922" w:name="_Toc58916137"/>
      <w:bookmarkStart w:id="16923" w:name="_Toc58918318"/>
      <w:bookmarkStart w:id="16924" w:name="_Toc66694188"/>
      <w:bookmarkStart w:id="16925" w:name="_Toc74916213"/>
      <w:bookmarkStart w:id="16926" w:name="_Toc76114838"/>
      <w:bookmarkStart w:id="16927" w:name="_Toc76544724"/>
      <w:bookmarkStart w:id="16928" w:name="_Toc82536846"/>
      <w:bookmarkStart w:id="16929" w:name="_Toc89953139"/>
      <w:bookmarkStart w:id="16930" w:name="_Toc98766956"/>
      <w:bookmarkStart w:id="16931" w:name="_Toc99703319"/>
      <w:bookmarkStart w:id="16932" w:name="_Toc106207111"/>
      <w:bookmarkStart w:id="16933" w:name="_Toc115081113"/>
      <w:bookmarkStart w:id="16934" w:name="_Toc122000064"/>
      <w:bookmarkStart w:id="16935" w:name="_Toc124154237"/>
      <w:bookmarkStart w:id="16936" w:name="_Toc124155012"/>
      <w:bookmarkStart w:id="16937" w:name="_Toc131560868"/>
      <w:bookmarkStart w:id="16938" w:name="_Toc137394568"/>
      <w:bookmarkStart w:id="16939" w:name="_Toc163475674"/>
      <w:bookmarkStart w:id="16940" w:name="_Toc176784004"/>
      <w:r w:rsidRPr="00931575">
        <w:rPr>
          <w:lang w:val="fr-FR"/>
        </w:rPr>
        <w:lastRenderedPageBreak/>
        <w:t>Annex J (normative):</w:t>
      </w:r>
      <w:r w:rsidRPr="00931575">
        <w:rPr>
          <w:lang w:val="fr-FR"/>
        </w:rPr>
        <w:br/>
        <w:t>Propagation conditions</w:t>
      </w:r>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p>
    <w:p w14:paraId="57782CC0" w14:textId="77777777" w:rsidR="00C45907" w:rsidRPr="00282498" w:rsidRDefault="00C45907" w:rsidP="00C45907">
      <w:pPr>
        <w:pStyle w:val="Heading1"/>
        <w:rPr>
          <w:lang w:val="fr-FR"/>
        </w:rPr>
      </w:pPr>
      <w:bookmarkStart w:id="16941" w:name="_Toc21103135"/>
      <w:bookmarkStart w:id="16942" w:name="_Toc29810984"/>
      <w:bookmarkStart w:id="16943" w:name="_Toc36636345"/>
      <w:bookmarkStart w:id="16944" w:name="_Toc37273291"/>
      <w:bookmarkStart w:id="16945" w:name="_Toc45886381"/>
      <w:bookmarkStart w:id="16946" w:name="_Toc53183426"/>
      <w:bookmarkStart w:id="16947" w:name="_Toc58916138"/>
      <w:bookmarkStart w:id="16948" w:name="_Toc58918319"/>
      <w:bookmarkStart w:id="16949" w:name="_Toc66694189"/>
      <w:bookmarkStart w:id="16950" w:name="_Toc74916214"/>
      <w:bookmarkStart w:id="16951" w:name="_Toc76114839"/>
      <w:bookmarkStart w:id="16952" w:name="_Toc76544725"/>
      <w:bookmarkStart w:id="16953" w:name="_Toc82536847"/>
      <w:bookmarkStart w:id="16954" w:name="_Toc89953140"/>
      <w:bookmarkStart w:id="16955" w:name="_Toc98766957"/>
      <w:bookmarkStart w:id="16956" w:name="_Toc99703320"/>
      <w:bookmarkStart w:id="16957" w:name="_Toc106207112"/>
      <w:bookmarkStart w:id="16958" w:name="_Toc115081114"/>
      <w:bookmarkStart w:id="16959" w:name="_Toc122000065"/>
      <w:bookmarkStart w:id="16960" w:name="_Toc124154238"/>
      <w:bookmarkStart w:id="16961" w:name="_Toc124155013"/>
      <w:bookmarkStart w:id="16962" w:name="_Toc131560869"/>
      <w:bookmarkStart w:id="16963" w:name="_Toc137394569"/>
      <w:bookmarkStart w:id="16964" w:name="_Toc163475675"/>
      <w:bookmarkStart w:id="16965" w:name="_Toc176784005"/>
      <w:r w:rsidRPr="00282498">
        <w:rPr>
          <w:lang w:val="fr-FR"/>
        </w:rPr>
        <w:t>J.1</w:t>
      </w:r>
      <w:r w:rsidRPr="00282498">
        <w:rPr>
          <w:lang w:val="fr-FR"/>
        </w:rPr>
        <w:tab/>
        <w:t>Static propagation condition</w:t>
      </w:r>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6966" w:name="_Toc21103136"/>
      <w:bookmarkStart w:id="16967" w:name="_Toc29810985"/>
      <w:bookmarkStart w:id="16968" w:name="_Toc36636346"/>
      <w:bookmarkStart w:id="16969" w:name="_Toc37273292"/>
      <w:bookmarkStart w:id="16970" w:name="_Toc45886382"/>
      <w:bookmarkStart w:id="16971" w:name="_Toc53183427"/>
      <w:bookmarkStart w:id="16972" w:name="_Toc58916139"/>
      <w:bookmarkStart w:id="16973" w:name="_Toc58918320"/>
      <w:bookmarkStart w:id="16974" w:name="_Toc66694190"/>
      <w:bookmarkStart w:id="16975" w:name="_Toc74916215"/>
      <w:bookmarkStart w:id="16976" w:name="_Toc76114840"/>
      <w:bookmarkStart w:id="16977" w:name="_Toc76544726"/>
      <w:bookmarkStart w:id="16978" w:name="_Toc82536848"/>
      <w:bookmarkStart w:id="16979" w:name="_Toc89953141"/>
      <w:bookmarkStart w:id="16980" w:name="_Toc98766958"/>
      <w:bookmarkStart w:id="16981" w:name="_Toc99703321"/>
      <w:bookmarkStart w:id="16982" w:name="_Toc106207113"/>
      <w:bookmarkStart w:id="16983" w:name="_Toc115081115"/>
      <w:bookmarkStart w:id="16984" w:name="_Toc122000066"/>
      <w:bookmarkStart w:id="16985" w:name="_Toc124154239"/>
      <w:bookmarkStart w:id="16986" w:name="_Toc124155014"/>
      <w:bookmarkStart w:id="16987" w:name="_Toc131560870"/>
      <w:bookmarkStart w:id="16988" w:name="_Toc137394570"/>
      <w:bookmarkStart w:id="16989" w:name="_Toc163475676"/>
      <w:bookmarkStart w:id="16990" w:name="_Toc176784006"/>
      <w:r w:rsidRPr="00931575">
        <w:t>J.2</w:t>
      </w:r>
      <w:r w:rsidRPr="00931575">
        <w:tab/>
        <w:t>Multi-path fading propagation conditions</w:t>
      </w:r>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2013E4FB" w:rsidR="00C45907" w:rsidRPr="00931575" w:rsidRDefault="00196AB9" w:rsidP="006F1F81">
      <w:pPr>
        <w:pStyle w:val="B1"/>
        <w:rPr>
          <w:snapToGrid w:val="0"/>
        </w:rPr>
      </w:pPr>
      <w:r w:rsidRPr="00931575">
        <w:rPr>
          <w:snapToGrid w:val="0"/>
        </w:rPr>
        <w:t>-</w:t>
      </w:r>
      <w:r w:rsidRPr="00931575">
        <w:rPr>
          <w:snapToGrid w:val="0"/>
        </w:rPr>
        <w:tab/>
        <w:t>Different models are used for FR1 (410 MHz - 7.125</w:t>
      </w:r>
      <w:r w:rsidR="002A2A10">
        <w:rPr>
          <w:snapToGrid w:val="0"/>
        </w:rPr>
        <w:t xml:space="preserve"> </w:t>
      </w:r>
      <w:r w:rsidRPr="00931575">
        <w:rPr>
          <w:snapToGrid w:val="0"/>
        </w:rPr>
        <w:t>GHz)</w:t>
      </w:r>
      <w:r>
        <w:rPr>
          <w:snapToGrid w:val="0"/>
        </w:rPr>
        <w:t>,</w:t>
      </w:r>
      <w:r w:rsidRPr="00931575">
        <w:rPr>
          <w:snapToGrid w:val="0"/>
        </w:rPr>
        <w:t xml:space="preserve"> FR</w:t>
      </w:r>
      <w:r>
        <w:rPr>
          <w:snapToGrid w:val="0"/>
        </w:rPr>
        <w:t>2</w:t>
      </w:r>
      <w:r w:rsidR="00E67D4A">
        <w:rPr>
          <w:snapToGrid w:val="0"/>
        </w:rPr>
        <w:t>-1 (24.25 – 52.6 GHz)</w:t>
      </w:r>
      <w:r>
        <w:rPr>
          <w:snapToGrid w:val="0"/>
        </w:rPr>
        <w:t xml:space="preserve"> and FR2-2 (52.6 – 71 GHz).</w:t>
      </w:r>
    </w:p>
    <w:p w14:paraId="034C5B44" w14:textId="77777777" w:rsidR="00C45907" w:rsidRPr="00931575" w:rsidRDefault="00C45907" w:rsidP="00C45907">
      <w:pPr>
        <w:pStyle w:val="Heading2"/>
      </w:pPr>
      <w:bookmarkStart w:id="16991" w:name="_Toc21103137"/>
      <w:bookmarkStart w:id="16992" w:name="_Toc29810986"/>
      <w:bookmarkStart w:id="16993" w:name="_Toc36636347"/>
      <w:bookmarkStart w:id="16994" w:name="_Toc37273293"/>
      <w:bookmarkStart w:id="16995" w:name="_Toc45886383"/>
      <w:bookmarkStart w:id="16996" w:name="_Toc53183428"/>
      <w:bookmarkStart w:id="16997" w:name="_Toc58916140"/>
      <w:bookmarkStart w:id="16998" w:name="_Toc58918321"/>
      <w:bookmarkStart w:id="16999" w:name="_Toc66694191"/>
      <w:bookmarkStart w:id="17000" w:name="_Toc74916216"/>
      <w:bookmarkStart w:id="17001" w:name="_Toc76114841"/>
      <w:bookmarkStart w:id="17002" w:name="_Toc76544727"/>
      <w:bookmarkStart w:id="17003" w:name="_Toc82536849"/>
      <w:bookmarkStart w:id="17004" w:name="_Toc89953142"/>
      <w:bookmarkStart w:id="17005" w:name="_Toc98766959"/>
      <w:bookmarkStart w:id="17006" w:name="_Toc99703322"/>
      <w:bookmarkStart w:id="17007" w:name="_Toc106207114"/>
      <w:bookmarkStart w:id="17008" w:name="_Toc115081116"/>
      <w:bookmarkStart w:id="17009" w:name="_Toc122000067"/>
      <w:bookmarkStart w:id="17010" w:name="_Toc124154240"/>
      <w:bookmarkStart w:id="17011" w:name="_Toc124155015"/>
      <w:bookmarkStart w:id="17012" w:name="_Toc131560871"/>
      <w:bookmarkStart w:id="17013" w:name="_Toc137394571"/>
      <w:bookmarkStart w:id="17014" w:name="_Toc163475677"/>
      <w:bookmarkStart w:id="17015" w:name="_Toc176784007"/>
      <w:r w:rsidRPr="00931575">
        <w:t>J.2.1</w:t>
      </w:r>
      <w:r w:rsidRPr="00931575">
        <w:tab/>
        <w:t>Delay profiles</w:t>
      </w:r>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p>
    <w:p w14:paraId="23560444" w14:textId="1A1274D1" w:rsidR="00C45907" w:rsidRPr="00931575" w:rsidRDefault="00196AB9" w:rsidP="006F1F81">
      <w:r w:rsidRPr="00931575">
        <w:rPr>
          <w:rFonts w:hint="eastAsia"/>
        </w:rPr>
        <w:t>Th</w:t>
      </w:r>
      <w:r w:rsidRPr="00931575">
        <w:t>e delay profiles are simplified from the TR 38.901 [23] TDL models. The simplification steps are shown below for information. These steps are only used when new delay profiles are created. Otherwise, the delay profiles specified in annex J.2.1.1</w:t>
      </w:r>
      <w:r>
        <w:t xml:space="preserve"> and </w:t>
      </w:r>
      <w:r w:rsidRPr="00931575">
        <w:t>J.2.1.2</w:t>
      </w:r>
      <w:r>
        <w:t xml:space="preserve"> </w:t>
      </w:r>
      <w:r w:rsidRPr="00931575">
        <w:t>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0"/>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0"/>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0"/>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0"/>
      </w:pPr>
      <w:r w:rsidRPr="00931575">
        <w:lastRenderedPageBreak/>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0"/>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84799" w:rsidR="00C45907" w:rsidRPr="00931575" w:rsidRDefault="00196AB9" w:rsidP="006F1F81">
      <w:pPr>
        <w:pStyle w:val="NO"/>
      </w:pPr>
      <w:r w:rsidRPr="00931575">
        <w:t>NOTE</w:t>
      </w:r>
      <w:r>
        <w:t xml:space="preserve"> </w:t>
      </w:r>
      <w:r w:rsidRPr="00931575">
        <w:t>1:</w:t>
      </w:r>
      <w:r w:rsidRPr="00931575">
        <w:tab/>
        <w:t xml:space="preserve">Some values of the delay profile created by the simplification steps may differ from the values in tables J.2.1.1-2, J.2.1.1-3, J.2.1.1-4, J.2.1.2-2 </w:t>
      </w:r>
      <w:r>
        <w:t xml:space="preserve">, J.2.1.2-3, J.2.1.2-4 and J.2.1.2-5 and </w:t>
      </w:r>
      <w:r w:rsidRPr="00931575">
        <w:t>for the corresponding model.</w:t>
      </w:r>
    </w:p>
    <w:p w14:paraId="24087BDB" w14:textId="62823EB4" w:rsidR="00C45907" w:rsidRPr="00931575" w:rsidRDefault="00600C59" w:rsidP="006F1F81">
      <w:pPr>
        <w:pStyle w:val="NO"/>
      </w:pPr>
      <w:r w:rsidRPr="00931575">
        <w:t>NOTE</w:t>
      </w:r>
      <w:r w:rsidR="00196AB9">
        <w:t xml:space="preserv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7016" w:name="_Toc21103138"/>
      <w:bookmarkStart w:id="17017" w:name="_Toc29810987"/>
      <w:bookmarkStart w:id="17018" w:name="_Toc36636348"/>
      <w:bookmarkStart w:id="17019" w:name="_Toc37273294"/>
      <w:bookmarkStart w:id="17020" w:name="_Toc45886384"/>
      <w:bookmarkStart w:id="17021" w:name="_Toc53183429"/>
      <w:bookmarkStart w:id="17022" w:name="_Toc58916141"/>
      <w:bookmarkStart w:id="17023" w:name="_Toc58918322"/>
      <w:bookmarkStart w:id="17024" w:name="_Toc66694192"/>
      <w:bookmarkStart w:id="17025" w:name="_Toc74916217"/>
      <w:bookmarkStart w:id="17026" w:name="_Toc76114842"/>
      <w:bookmarkStart w:id="17027" w:name="_Toc76544728"/>
      <w:bookmarkStart w:id="17028" w:name="_Toc82536850"/>
      <w:bookmarkStart w:id="17029" w:name="_Toc89953143"/>
      <w:bookmarkStart w:id="17030" w:name="_Toc98766960"/>
      <w:bookmarkStart w:id="17031" w:name="_Toc99703323"/>
      <w:bookmarkStart w:id="17032" w:name="_Toc106207115"/>
      <w:bookmarkStart w:id="17033" w:name="_Toc115081117"/>
      <w:bookmarkStart w:id="17034" w:name="_Toc122000068"/>
      <w:bookmarkStart w:id="17035" w:name="_Toc124154241"/>
      <w:bookmarkStart w:id="17036" w:name="_Toc124155016"/>
      <w:bookmarkStart w:id="17037" w:name="_Toc131560872"/>
      <w:bookmarkStart w:id="17038" w:name="_Toc137394572"/>
      <w:bookmarkStart w:id="17039" w:name="_Toc163475678"/>
      <w:bookmarkStart w:id="17040" w:name="_Toc176784008"/>
      <w:r w:rsidRPr="00931575">
        <w:t>J.2.</w:t>
      </w:r>
      <w:r w:rsidRPr="00931575">
        <w:rPr>
          <w:rFonts w:hint="eastAsia"/>
        </w:rPr>
        <w:t>1</w:t>
      </w:r>
      <w:r w:rsidRPr="00931575">
        <w:t>.1</w:t>
      </w:r>
      <w:r w:rsidRPr="00931575">
        <w:tab/>
        <w:t>Delay profiles for FR1</w:t>
      </w:r>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7041" w:name="_Toc21103139"/>
      <w:bookmarkStart w:id="17042" w:name="_Toc29810988"/>
      <w:bookmarkStart w:id="17043" w:name="_Toc36636349"/>
      <w:bookmarkStart w:id="17044" w:name="_Toc37273295"/>
      <w:bookmarkStart w:id="17045" w:name="_Toc45886385"/>
      <w:bookmarkStart w:id="17046" w:name="_Toc53183430"/>
      <w:bookmarkStart w:id="17047" w:name="_Toc58916142"/>
      <w:bookmarkStart w:id="17048" w:name="_Toc58918323"/>
      <w:bookmarkStart w:id="17049" w:name="_Toc66694193"/>
      <w:bookmarkStart w:id="17050" w:name="_Toc74916218"/>
      <w:bookmarkStart w:id="17051" w:name="_Toc76114843"/>
      <w:bookmarkStart w:id="17052" w:name="_Toc76544729"/>
      <w:bookmarkStart w:id="17053" w:name="_Toc82536851"/>
      <w:bookmarkStart w:id="17054" w:name="_Toc89953144"/>
      <w:bookmarkStart w:id="17055" w:name="_Toc98766961"/>
      <w:bookmarkStart w:id="17056" w:name="_Toc99703324"/>
      <w:bookmarkStart w:id="17057" w:name="_Toc106207116"/>
      <w:bookmarkStart w:id="17058" w:name="_Toc115081118"/>
      <w:bookmarkStart w:id="17059" w:name="_Toc122000069"/>
      <w:bookmarkStart w:id="17060" w:name="_Toc124154242"/>
      <w:bookmarkStart w:id="17061" w:name="_Toc124155017"/>
      <w:bookmarkStart w:id="17062" w:name="_Toc131560873"/>
      <w:bookmarkStart w:id="17063" w:name="_Toc137394573"/>
      <w:bookmarkStart w:id="17064" w:name="_Toc163475679"/>
      <w:bookmarkStart w:id="17065" w:name="_Toc176784009"/>
      <w:r w:rsidRPr="00931575">
        <w:t>J.2.</w:t>
      </w:r>
      <w:r w:rsidRPr="00931575">
        <w:rPr>
          <w:rFonts w:hint="eastAsia"/>
        </w:rPr>
        <w:t>1</w:t>
      </w:r>
      <w:r w:rsidRPr="00931575">
        <w:t>.2</w:t>
      </w:r>
      <w:r w:rsidRPr="00931575">
        <w:tab/>
        <w:t>Delay profiles for FR2</w:t>
      </w:r>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19C00107" w14:textId="77777777" w:rsidR="00684FBF" w:rsidRPr="00931575" w:rsidRDefault="00684FBF" w:rsidP="00684FBF">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7"/>
        <w:gridCol w:w="1408"/>
        <w:gridCol w:w="1429"/>
        <w:gridCol w:w="3334"/>
        <w:gridCol w:w="2131"/>
      </w:tblGrid>
      <w:tr w:rsidR="00684FBF" w:rsidRPr="00931575" w14:paraId="077C421E" w14:textId="77777777" w:rsidTr="004A5A2D">
        <w:trPr>
          <w:cantSplit/>
          <w:trHeight w:val="383"/>
          <w:jc w:val="center"/>
        </w:trPr>
        <w:tc>
          <w:tcPr>
            <w:tcW w:w="937" w:type="dxa"/>
          </w:tcPr>
          <w:p w14:paraId="75F43A9D" w14:textId="77777777" w:rsidR="00684FBF" w:rsidRPr="00931575" w:rsidRDefault="00684FBF" w:rsidP="001A6C5F">
            <w:pPr>
              <w:pStyle w:val="TAH"/>
            </w:pPr>
            <w:r w:rsidRPr="00931575">
              <w:t>Model</w:t>
            </w:r>
          </w:p>
        </w:tc>
        <w:tc>
          <w:tcPr>
            <w:tcW w:w="1408" w:type="dxa"/>
          </w:tcPr>
          <w:p w14:paraId="35798768" w14:textId="77777777" w:rsidR="00684FBF" w:rsidRPr="00931575" w:rsidRDefault="00684FBF" w:rsidP="001A6C5F">
            <w:pPr>
              <w:pStyle w:val="TAH"/>
            </w:pPr>
            <w:r w:rsidRPr="00931575">
              <w:t xml:space="preserve">Number of </w:t>
            </w:r>
            <w:r w:rsidRPr="00931575">
              <w:br/>
              <w:t>channel taps</w:t>
            </w:r>
          </w:p>
        </w:tc>
        <w:tc>
          <w:tcPr>
            <w:tcW w:w="1429" w:type="dxa"/>
          </w:tcPr>
          <w:p w14:paraId="124C69B1" w14:textId="77777777" w:rsidR="00684FBF" w:rsidRPr="00931575" w:rsidRDefault="00684FBF" w:rsidP="001A6C5F">
            <w:pPr>
              <w:pStyle w:val="TAH"/>
            </w:pPr>
            <w:r w:rsidRPr="00931575">
              <w:t>Delay spread</w:t>
            </w:r>
          </w:p>
          <w:p w14:paraId="187F54AA" w14:textId="77777777" w:rsidR="00684FBF" w:rsidRPr="00931575" w:rsidRDefault="00684FBF" w:rsidP="001A6C5F">
            <w:pPr>
              <w:pStyle w:val="TAH"/>
            </w:pPr>
            <w:r w:rsidRPr="00931575">
              <w:t>(r.m.s.)</w:t>
            </w:r>
          </w:p>
        </w:tc>
        <w:tc>
          <w:tcPr>
            <w:tcW w:w="3334" w:type="dxa"/>
          </w:tcPr>
          <w:p w14:paraId="67DFBB6C" w14:textId="77777777" w:rsidR="00684FBF" w:rsidRPr="00931575" w:rsidRDefault="00684FBF" w:rsidP="001A6C5F">
            <w:pPr>
              <w:pStyle w:val="TAH"/>
            </w:pPr>
            <w:r w:rsidRPr="00931575">
              <w:t>Maximum excess tap delay (span)</w:t>
            </w:r>
          </w:p>
        </w:tc>
        <w:tc>
          <w:tcPr>
            <w:tcW w:w="2131" w:type="dxa"/>
          </w:tcPr>
          <w:p w14:paraId="0D260AE2" w14:textId="77777777" w:rsidR="00684FBF" w:rsidRPr="00931575" w:rsidRDefault="00684FBF" w:rsidP="001A6C5F">
            <w:pPr>
              <w:pStyle w:val="TAH"/>
            </w:pPr>
            <w:r w:rsidRPr="00931575">
              <w:rPr>
                <w:rFonts w:hint="eastAsia"/>
              </w:rPr>
              <w:t>Delay resolution</w:t>
            </w:r>
          </w:p>
        </w:tc>
      </w:tr>
      <w:tr w:rsidR="00684FBF" w:rsidRPr="00931575" w14:paraId="527CCF89" w14:textId="77777777" w:rsidTr="004A5A2D">
        <w:trPr>
          <w:cantSplit/>
          <w:trHeight w:val="191"/>
          <w:jc w:val="center"/>
        </w:trPr>
        <w:tc>
          <w:tcPr>
            <w:tcW w:w="937" w:type="dxa"/>
          </w:tcPr>
          <w:p w14:paraId="45012D59" w14:textId="77777777" w:rsidR="00684FBF" w:rsidRPr="00931575" w:rsidRDefault="00684FBF" w:rsidP="001A6C5F">
            <w:pPr>
              <w:pStyle w:val="TAC"/>
            </w:pPr>
            <w:r w:rsidRPr="00931575">
              <w:t>TDLA30</w:t>
            </w:r>
          </w:p>
        </w:tc>
        <w:tc>
          <w:tcPr>
            <w:tcW w:w="1408" w:type="dxa"/>
          </w:tcPr>
          <w:p w14:paraId="59358EDD" w14:textId="77777777" w:rsidR="00684FBF" w:rsidRPr="00931575" w:rsidRDefault="00684FBF" w:rsidP="001A6C5F">
            <w:pPr>
              <w:pStyle w:val="TAC"/>
            </w:pPr>
            <w:r w:rsidRPr="00931575">
              <w:t>12</w:t>
            </w:r>
          </w:p>
        </w:tc>
        <w:tc>
          <w:tcPr>
            <w:tcW w:w="1429" w:type="dxa"/>
          </w:tcPr>
          <w:p w14:paraId="76B6A4D3" w14:textId="77777777" w:rsidR="00684FBF" w:rsidRPr="00931575" w:rsidRDefault="00684FBF" w:rsidP="001A6C5F">
            <w:pPr>
              <w:pStyle w:val="TAC"/>
            </w:pPr>
            <w:r w:rsidRPr="00931575">
              <w:t>30 ns</w:t>
            </w:r>
          </w:p>
        </w:tc>
        <w:tc>
          <w:tcPr>
            <w:tcW w:w="3334" w:type="dxa"/>
          </w:tcPr>
          <w:p w14:paraId="57DE2C1C" w14:textId="77777777" w:rsidR="00684FBF" w:rsidRPr="00931575" w:rsidRDefault="00684FBF" w:rsidP="001A6C5F">
            <w:pPr>
              <w:pStyle w:val="TAC"/>
            </w:pPr>
            <w:r w:rsidRPr="00931575">
              <w:t>290 ns</w:t>
            </w:r>
          </w:p>
        </w:tc>
        <w:tc>
          <w:tcPr>
            <w:tcW w:w="2131" w:type="dxa"/>
          </w:tcPr>
          <w:p w14:paraId="014F18F3" w14:textId="77777777" w:rsidR="00684FBF" w:rsidRPr="00931575" w:rsidRDefault="00684FBF" w:rsidP="001A6C5F">
            <w:pPr>
              <w:pStyle w:val="TAC"/>
            </w:pPr>
            <w:r w:rsidRPr="00931575">
              <w:rPr>
                <w:rFonts w:hint="eastAsia"/>
              </w:rPr>
              <w:t>5 ns</w:t>
            </w:r>
          </w:p>
        </w:tc>
      </w:tr>
      <w:tr w:rsidR="00684FBF" w:rsidRPr="00931575" w14:paraId="0F5C22BC" w14:textId="77777777" w:rsidTr="004A5A2D">
        <w:trPr>
          <w:cantSplit/>
          <w:trHeight w:val="191"/>
          <w:jc w:val="center"/>
        </w:trPr>
        <w:tc>
          <w:tcPr>
            <w:tcW w:w="937" w:type="dxa"/>
          </w:tcPr>
          <w:p w14:paraId="19328986" w14:textId="77777777" w:rsidR="00684FBF" w:rsidRPr="00931575" w:rsidRDefault="00684FBF" w:rsidP="001A6C5F">
            <w:pPr>
              <w:pStyle w:val="TAC"/>
            </w:pPr>
            <w:r w:rsidRPr="00931575">
              <w:t>TDLA</w:t>
            </w:r>
            <w:r>
              <w:t>1</w:t>
            </w:r>
            <w:r w:rsidRPr="00931575">
              <w:t>0</w:t>
            </w:r>
          </w:p>
        </w:tc>
        <w:tc>
          <w:tcPr>
            <w:tcW w:w="1408" w:type="dxa"/>
          </w:tcPr>
          <w:p w14:paraId="42D294F3" w14:textId="77777777" w:rsidR="00684FBF" w:rsidRPr="00931575" w:rsidRDefault="00684FBF" w:rsidP="001A6C5F">
            <w:pPr>
              <w:pStyle w:val="TAC"/>
            </w:pPr>
            <w:r w:rsidRPr="00931575">
              <w:t>1</w:t>
            </w:r>
            <w:r>
              <w:t>6</w:t>
            </w:r>
          </w:p>
        </w:tc>
        <w:tc>
          <w:tcPr>
            <w:tcW w:w="1429" w:type="dxa"/>
          </w:tcPr>
          <w:p w14:paraId="23A8FBC1" w14:textId="77777777" w:rsidR="00684FBF" w:rsidRPr="00931575" w:rsidRDefault="00684FBF" w:rsidP="001A6C5F">
            <w:pPr>
              <w:pStyle w:val="TAC"/>
            </w:pPr>
            <w:r>
              <w:t>1</w:t>
            </w:r>
            <w:r w:rsidRPr="00931575">
              <w:t>0 ns</w:t>
            </w:r>
          </w:p>
        </w:tc>
        <w:tc>
          <w:tcPr>
            <w:tcW w:w="3334" w:type="dxa"/>
          </w:tcPr>
          <w:p w14:paraId="24CEEDE9" w14:textId="77777777" w:rsidR="00684FBF" w:rsidRPr="00931575" w:rsidRDefault="00684FBF" w:rsidP="001A6C5F">
            <w:pPr>
              <w:pStyle w:val="TAC"/>
            </w:pPr>
            <w:r>
              <w:t>96</w:t>
            </w:r>
            <w:r w:rsidRPr="00931575">
              <w:t xml:space="preserve"> ns</w:t>
            </w:r>
          </w:p>
        </w:tc>
        <w:tc>
          <w:tcPr>
            <w:tcW w:w="2131" w:type="dxa"/>
          </w:tcPr>
          <w:p w14:paraId="3189D278" w14:textId="77777777" w:rsidR="00684FBF" w:rsidRPr="00931575" w:rsidRDefault="00684FBF" w:rsidP="001A6C5F">
            <w:pPr>
              <w:pStyle w:val="TAC"/>
            </w:pPr>
            <w:r>
              <w:t>2</w:t>
            </w:r>
            <w:r w:rsidRPr="00931575">
              <w:rPr>
                <w:rFonts w:hint="eastAsia"/>
              </w:rPr>
              <w:t xml:space="preserve"> ns</w:t>
            </w:r>
          </w:p>
        </w:tc>
      </w:tr>
      <w:tr w:rsidR="00684FBF" w:rsidRPr="00931575" w14:paraId="75985107" w14:textId="77777777" w:rsidTr="004A5A2D">
        <w:trPr>
          <w:cantSplit/>
          <w:trHeight w:val="213"/>
          <w:jc w:val="center"/>
        </w:trPr>
        <w:tc>
          <w:tcPr>
            <w:tcW w:w="937" w:type="dxa"/>
          </w:tcPr>
          <w:p w14:paraId="5CAD314E" w14:textId="77777777" w:rsidR="00684FBF" w:rsidRPr="00931575" w:rsidRDefault="00684FBF" w:rsidP="001A6C5F">
            <w:pPr>
              <w:pStyle w:val="TAC"/>
            </w:pPr>
            <w:r>
              <w:rPr>
                <w:rFonts w:hint="eastAsia"/>
                <w:lang w:eastAsia="zh-CN"/>
              </w:rPr>
              <w:t>T</w:t>
            </w:r>
            <w:r>
              <w:rPr>
                <w:lang w:eastAsia="zh-CN"/>
              </w:rPr>
              <w:t>DLD10</w:t>
            </w:r>
          </w:p>
        </w:tc>
        <w:tc>
          <w:tcPr>
            <w:tcW w:w="1408" w:type="dxa"/>
          </w:tcPr>
          <w:p w14:paraId="7B496136" w14:textId="77777777" w:rsidR="00684FBF" w:rsidRPr="00931575" w:rsidRDefault="00684FBF" w:rsidP="001A6C5F">
            <w:pPr>
              <w:pStyle w:val="TAC"/>
            </w:pPr>
            <w:r>
              <w:rPr>
                <w:rFonts w:hint="eastAsia"/>
                <w:lang w:eastAsia="zh-CN"/>
              </w:rPr>
              <w:t>1</w:t>
            </w:r>
            <w:r>
              <w:rPr>
                <w:lang w:eastAsia="zh-CN"/>
              </w:rPr>
              <w:t>0</w:t>
            </w:r>
          </w:p>
        </w:tc>
        <w:tc>
          <w:tcPr>
            <w:tcW w:w="1429" w:type="dxa"/>
          </w:tcPr>
          <w:p w14:paraId="492359B1" w14:textId="77777777" w:rsidR="00684FBF" w:rsidRPr="00931575" w:rsidRDefault="00684FBF" w:rsidP="001A6C5F">
            <w:pPr>
              <w:pStyle w:val="TAC"/>
            </w:pPr>
            <w:r>
              <w:rPr>
                <w:rFonts w:hint="eastAsia"/>
                <w:lang w:eastAsia="zh-CN"/>
              </w:rPr>
              <w:t>1</w:t>
            </w:r>
            <w:r>
              <w:rPr>
                <w:lang w:eastAsia="zh-CN"/>
              </w:rPr>
              <w:t>0 ns</w:t>
            </w:r>
          </w:p>
        </w:tc>
        <w:tc>
          <w:tcPr>
            <w:tcW w:w="3334" w:type="dxa"/>
          </w:tcPr>
          <w:p w14:paraId="6C34A58D" w14:textId="77777777" w:rsidR="00684FBF" w:rsidRPr="00931575" w:rsidRDefault="00684FBF" w:rsidP="001A6C5F">
            <w:pPr>
              <w:pStyle w:val="TAC"/>
            </w:pPr>
            <w:r>
              <w:rPr>
                <w:rFonts w:hint="eastAsia"/>
                <w:lang w:eastAsia="zh-CN"/>
              </w:rPr>
              <w:t>1</w:t>
            </w:r>
            <w:r>
              <w:rPr>
                <w:lang w:eastAsia="zh-CN"/>
              </w:rPr>
              <w:t>26 ns</w:t>
            </w:r>
          </w:p>
        </w:tc>
        <w:tc>
          <w:tcPr>
            <w:tcW w:w="2131" w:type="dxa"/>
          </w:tcPr>
          <w:p w14:paraId="3AC012A7" w14:textId="77777777" w:rsidR="00684FBF" w:rsidRPr="00931575" w:rsidRDefault="00684FBF" w:rsidP="001A6C5F">
            <w:pPr>
              <w:pStyle w:val="TAC"/>
            </w:pPr>
            <w:r>
              <w:rPr>
                <w:rFonts w:hint="eastAsia"/>
                <w:lang w:eastAsia="zh-CN"/>
              </w:rPr>
              <w:t>2</w:t>
            </w:r>
            <w:r>
              <w:rPr>
                <w:lang w:eastAsia="zh-CN"/>
              </w:rPr>
              <w:t xml:space="preserve"> ns</w:t>
            </w:r>
          </w:p>
        </w:tc>
      </w:tr>
      <w:tr w:rsidR="00684FBF" w:rsidRPr="00931575" w14:paraId="04C7D95F" w14:textId="77777777" w:rsidTr="004A5A2D">
        <w:trPr>
          <w:cantSplit/>
          <w:trHeight w:val="287"/>
          <w:jc w:val="center"/>
        </w:trPr>
        <w:tc>
          <w:tcPr>
            <w:tcW w:w="937" w:type="dxa"/>
          </w:tcPr>
          <w:p w14:paraId="6F697ADE" w14:textId="77777777" w:rsidR="00684FBF" w:rsidRPr="00931575" w:rsidRDefault="00684FBF" w:rsidP="001A6C5F">
            <w:pPr>
              <w:pStyle w:val="TAC"/>
            </w:pPr>
            <w:r>
              <w:rPr>
                <w:rFonts w:hint="eastAsia"/>
                <w:lang w:eastAsia="zh-CN"/>
              </w:rPr>
              <w:t>T</w:t>
            </w:r>
            <w:r>
              <w:rPr>
                <w:lang w:eastAsia="zh-CN"/>
              </w:rPr>
              <w:t>DLD30</w:t>
            </w:r>
          </w:p>
        </w:tc>
        <w:tc>
          <w:tcPr>
            <w:tcW w:w="1408" w:type="dxa"/>
          </w:tcPr>
          <w:p w14:paraId="3C9B8445" w14:textId="77777777" w:rsidR="00684FBF" w:rsidRPr="00931575" w:rsidRDefault="00684FBF" w:rsidP="001A6C5F">
            <w:pPr>
              <w:pStyle w:val="TAC"/>
            </w:pPr>
            <w:r>
              <w:rPr>
                <w:rFonts w:hint="eastAsia"/>
                <w:lang w:eastAsia="zh-CN"/>
              </w:rPr>
              <w:t>1</w:t>
            </w:r>
            <w:r>
              <w:rPr>
                <w:lang w:eastAsia="zh-CN"/>
              </w:rPr>
              <w:t>0</w:t>
            </w:r>
          </w:p>
        </w:tc>
        <w:tc>
          <w:tcPr>
            <w:tcW w:w="1429" w:type="dxa"/>
          </w:tcPr>
          <w:p w14:paraId="352E1B04" w14:textId="77777777" w:rsidR="00684FBF" w:rsidRPr="00931575" w:rsidRDefault="00684FBF" w:rsidP="001A6C5F">
            <w:pPr>
              <w:pStyle w:val="TAC"/>
            </w:pPr>
            <w:r>
              <w:rPr>
                <w:rFonts w:hint="eastAsia"/>
                <w:lang w:eastAsia="zh-CN"/>
              </w:rPr>
              <w:t>3</w:t>
            </w:r>
            <w:r>
              <w:rPr>
                <w:lang w:eastAsia="zh-CN"/>
              </w:rPr>
              <w:t>0 ns</w:t>
            </w:r>
          </w:p>
        </w:tc>
        <w:tc>
          <w:tcPr>
            <w:tcW w:w="3334" w:type="dxa"/>
          </w:tcPr>
          <w:p w14:paraId="44CF3B06" w14:textId="77777777" w:rsidR="00684FBF" w:rsidRPr="00931575" w:rsidRDefault="00684FBF" w:rsidP="001A6C5F">
            <w:pPr>
              <w:pStyle w:val="TAC"/>
            </w:pPr>
            <w:r>
              <w:rPr>
                <w:rFonts w:hint="eastAsia"/>
                <w:lang w:eastAsia="zh-CN"/>
              </w:rPr>
              <w:t>3</w:t>
            </w:r>
            <w:r>
              <w:rPr>
                <w:lang w:eastAsia="zh-CN"/>
              </w:rPr>
              <w:t>75 ns</w:t>
            </w:r>
          </w:p>
        </w:tc>
        <w:tc>
          <w:tcPr>
            <w:tcW w:w="2131" w:type="dxa"/>
          </w:tcPr>
          <w:p w14:paraId="5D183576" w14:textId="77777777" w:rsidR="00684FBF" w:rsidRPr="00931575" w:rsidRDefault="00684FBF" w:rsidP="001A6C5F">
            <w:pPr>
              <w:pStyle w:val="TAC"/>
            </w:pPr>
            <w:r>
              <w:rPr>
                <w:rFonts w:hint="eastAsia"/>
                <w:lang w:eastAsia="zh-CN"/>
              </w:rPr>
              <w:t>5</w:t>
            </w:r>
            <w:r>
              <w:rPr>
                <w:lang w:eastAsia="zh-CN"/>
              </w:rPr>
              <w:t xml:space="preserve"> ns</w:t>
            </w:r>
          </w:p>
        </w:tc>
      </w:tr>
    </w:tbl>
    <w:p w14:paraId="01EABB67" w14:textId="77777777" w:rsidR="00684FBF" w:rsidRPr="00931575" w:rsidRDefault="00684FBF" w:rsidP="00684FBF"/>
    <w:p w14:paraId="261C2147" w14:textId="77777777" w:rsidR="00C45907" w:rsidRPr="00931575" w:rsidRDefault="00C45907" w:rsidP="006F1F81">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5187BEF1" w:rsidR="00C45907" w:rsidRDefault="00C45907" w:rsidP="006F1F81"/>
    <w:p w14:paraId="3933DE12"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3</w:t>
      </w:r>
      <w:r w:rsidRPr="00931575">
        <w:t>:</w:t>
      </w:r>
      <w:r w:rsidRPr="00931575">
        <w:rPr>
          <w:lang w:eastAsia="x-none"/>
        </w:rPr>
        <w:t xml:space="preserve"> </w:t>
      </w:r>
      <w:r w:rsidRPr="00931575">
        <w:t>TDLA</w:t>
      </w:r>
      <w:r>
        <w:t>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23394E03" w14:textId="77777777" w:rsidTr="001A6C5F">
        <w:trPr>
          <w:cantSplit/>
          <w:jc w:val="center"/>
        </w:trPr>
        <w:tc>
          <w:tcPr>
            <w:tcW w:w="687" w:type="dxa"/>
            <w:shd w:val="clear" w:color="auto" w:fill="auto"/>
          </w:tcPr>
          <w:p w14:paraId="15DB2DB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14764CEE"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197212D1"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84892E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5CBF0090" w14:textId="77777777" w:rsidTr="001A6C5F">
        <w:trPr>
          <w:cantSplit/>
          <w:jc w:val="center"/>
        </w:trPr>
        <w:tc>
          <w:tcPr>
            <w:tcW w:w="687" w:type="dxa"/>
          </w:tcPr>
          <w:p w14:paraId="6872A09B" w14:textId="77777777" w:rsidR="00684FBF" w:rsidRPr="00931575" w:rsidRDefault="00684FBF" w:rsidP="001A6C5F">
            <w:pPr>
              <w:pStyle w:val="TAC"/>
              <w:rPr>
                <w:lang w:val="en-CA"/>
              </w:rPr>
            </w:pPr>
            <w:r w:rsidRPr="00931575">
              <w:rPr>
                <w:rFonts w:hint="eastAsia"/>
                <w:lang w:val="en-CA"/>
              </w:rPr>
              <w:t>1</w:t>
            </w:r>
          </w:p>
        </w:tc>
        <w:tc>
          <w:tcPr>
            <w:tcW w:w="1077" w:type="dxa"/>
          </w:tcPr>
          <w:p w14:paraId="10883A2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552B5D2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-16.1</w:t>
            </w:r>
          </w:p>
        </w:tc>
        <w:tc>
          <w:tcPr>
            <w:tcW w:w="1846" w:type="dxa"/>
            <w:tcBorders>
              <w:bottom w:val="nil"/>
            </w:tcBorders>
            <w:shd w:val="clear" w:color="auto" w:fill="auto"/>
          </w:tcPr>
          <w:p w14:paraId="7BA0A3F6" w14:textId="77777777" w:rsidR="00684FBF" w:rsidRPr="00931575" w:rsidRDefault="00684FBF" w:rsidP="001A6C5F">
            <w:pPr>
              <w:pStyle w:val="TAC"/>
              <w:rPr>
                <w:lang w:val="en-CA"/>
              </w:rPr>
            </w:pPr>
            <w:r w:rsidRPr="00931575">
              <w:rPr>
                <w:rFonts w:hint="eastAsia"/>
                <w:lang w:val="en-CA"/>
              </w:rPr>
              <w:t>Rayleigh</w:t>
            </w:r>
          </w:p>
        </w:tc>
      </w:tr>
      <w:tr w:rsidR="00684FBF" w:rsidRPr="00931575" w14:paraId="17F17027" w14:textId="77777777" w:rsidTr="001A6C5F">
        <w:trPr>
          <w:cantSplit/>
          <w:jc w:val="center"/>
        </w:trPr>
        <w:tc>
          <w:tcPr>
            <w:tcW w:w="687" w:type="dxa"/>
          </w:tcPr>
          <w:p w14:paraId="2685793E" w14:textId="77777777" w:rsidR="00684FBF" w:rsidRPr="00931575" w:rsidRDefault="00684FBF" w:rsidP="001A6C5F">
            <w:pPr>
              <w:pStyle w:val="TAC"/>
              <w:rPr>
                <w:lang w:val="en-CA"/>
              </w:rPr>
            </w:pPr>
            <w:r w:rsidRPr="00931575">
              <w:rPr>
                <w:rFonts w:hint="eastAsia"/>
                <w:lang w:val="en-CA"/>
              </w:rPr>
              <w:t>2</w:t>
            </w:r>
          </w:p>
        </w:tc>
        <w:tc>
          <w:tcPr>
            <w:tcW w:w="1077" w:type="dxa"/>
          </w:tcPr>
          <w:p w14:paraId="69890CB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167" w:type="dxa"/>
          </w:tcPr>
          <w:p w14:paraId="49B90C5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846" w:type="dxa"/>
            <w:tcBorders>
              <w:top w:val="nil"/>
              <w:bottom w:val="nil"/>
            </w:tcBorders>
            <w:shd w:val="clear" w:color="auto" w:fill="auto"/>
          </w:tcPr>
          <w:p w14:paraId="5B1A385F" w14:textId="77777777" w:rsidR="00684FBF" w:rsidRPr="00931575" w:rsidRDefault="00684FBF" w:rsidP="001A6C5F">
            <w:pPr>
              <w:pStyle w:val="TAC"/>
              <w:rPr>
                <w:lang w:val="en-CA"/>
              </w:rPr>
            </w:pPr>
          </w:p>
        </w:tc>
      </w:tr>
      <w:tr w:rsidR="00684FBF" w:rsidRPr="00931575" w14:paraId="79AB7C14" w14:textId="77777777" w:rsidTr="001A6C5F">
        <w:trPr>
          <w:cantSplit/>
          <w:jc w:val="center"/>
        </w:trPr>
        <w:tc>
          <w:tcPr>
            <w:tcW w:w="687" w:type="dxa"/>
          </w:tcPr>
          <w:p w14:paraId="24684144" w14:textId="77777777" w:rsidR="00684FBF" w:rsidRPr="00931575" w:rsidRDefault="00684FBF" w:rsidP="001A6C5F">
            <w:pPr>
              <w:pStyle w:val="TAC"/>
              <w:rPr>
                <w:lang w:val="en-CA"/>
              </w:rPr>
            </w:pPr>
            <w:r w:rsidRPr="00931575">
              <w:rPr>
                <w:rFonts w:hint="eastAsia"/>
                <w:lang w:val="en-CA"/>
              </w:rPr>
              <w:t>3</w:t>
            </w:r>
          </w:p>
        </w:tc>
        <w:tc>
          <w:tcPr>
            <w:tcW w:w="1077" w:type="dxa"/>
          </w:tcPr>
          <w:p w14:paraId="4E9C90E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6770383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846" w:type="dxa"/>
            <w:tcBorders>
              <w:top w:val="nil"/>
              <w:bottom w:val="nil"/>
            </w:tcBorders>
            <w:shd w:val="clear" w:color="auto" w:fill="auto"/>
          </w:tcPr>
          <w:p w14:paraId="5729CD07" w14:textId="77777777" w:rsidR="00684FBF" w:rsidRPr="00931575" w:rsidRDefault="00684FBF" w:rsidP="001A6C5F">
            <w:pPr>
              <w:pStyle w:val="TAC"/>
              <w:rPr>
                <w:lang w:val="en-CA"/>
              </w:rPr>
            </w:pPr>
          </w:p>
        </w:tc>
      </w:tr>
      <w:tr w:rsidR="00684FBF" w:rsidRPr="00931575" w14:paraId="65F5A419" w14:textId="77777777" w:rsidTr="001A6C5F">
        <w:trPr>
          <w:cantSplit/>
          <w:jc w:val="center"/>
        </w:trPr>
        <w:tc>
          <w:tcPr>
            <w:tcW w:w="687" w:type="dxa"/>
          </w:tcPr>
          <w:p w14:paraId="42C3F2BE" w14:textId="77777777" w:rsidR="00684FBF" w:rsidRPr="00931575" w:rsidRDefault="00684FBF" w:rsidP="001A6C5F">
            <w:pPr>
              <w:pStyle w:val="TAC"/>
              <w:rPr>
                <w:lang w:val="en-CA"/>
              </w:rPr>
            </w:pPr>
            <w:r w:rsidRPr="00931575">
              <w:rPr>
                <w:rFonts w:hint="eastAsia"/>
                <w:lang w:val="en-CA"/>
              </w:rPr>
              <w:t>4</w:t>
            </w:r>
          </w:p>
        </w:tc>
        <w:tc>
          <w:tcPr>
            <w:tcW w:w="1077" w:type="dxa"/>
          </w:tcPr>
          <w:p w14:paraId="7244370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w:t>
            </w:r>
          </w:p>
        </w:tc>
        <w:tc>
          <w:tcPr>
            <w:tcW w:w="1167" w:type="dxa"/>
          </w:tcPr>
          <w:p w14:paraId="3DFF860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-10.2</w:t>
            </w:r>
          </w:p>
        </w:tc>
        <w:tc>
          <w:tcPr>
            <w:tcW w:w="1846" w:type="dxa"/>
            <w:tcBorders>
              <w:top w:val="nil"/>
              <w:bottom w:val="nil"/>
            </w:tcBorders>
            <w:shd w:val="clear" w:color="auto" w:fill="auto"/>
          </w:tcPr>
          <w:p w14:paraId="0EC63BED" w14:textId="77777777" w:rsidR="00684FBF" w:rsidRPr="00931575" w:rsidRDefault="00684FBF" w:rsidP="001A6C5F">
            <w:pPr>
              <w:pStyle w:val="TAC"/>
              <w:rPr>
                <w:lang w:val="en-CA"/>
              </w:rPr>
            </w:pPr>
          </w:p>
        </w:tc>
      </w:tr>
      <w:tr w:rsidR="00684FBF" w:rsidRPr="00931575" w14:paraId="5DD67F2E" w14:textId="77777777" w:rsidTr="001A6C5F">
        <w:trPr>
          <w:cantSplit/>
          <w:jc w:val="center"/>
        </w:trPr>
        <w:tc>
          <w:tcPr>
            <w:tcW w:w="687" w:type="dxa"/>
          </w:tcPr>
          <w:p w14:paraId="1BA54B58" w14:textId="77777777" w:rsidR="00684FBF" w:rsidRPr="00931575" w:rsidRDefault="00684FBF" w:rsidP="001A6C5F">
            <w:pPr>
              <w:pStyle w:val="TAC"/>
              <w:rPr>
                <w:lang w:val="en-CA"/>
              </w:rPr>
            </w:pPr>
            <w:r w:rsidRPr="00931575">
              <w:rPr>
                <w:rFonts w:hint="eastAsia"/>
                <w:lang w:val="en-CA"/>
              </w:rPr>
              <w:t>5</w:t>
            </w:r>
          </w:p>
        </w:tc>
        <w:tc>
          <w:tcPr>
            <w:tcW w:w="1077" w:type="dxa"/>
          </w:tcPr>
          <w:p w14:paraId="2F4836E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w:t>
            </w:r>
          </w:p>
        </w:tc>
        <w:tc>
          <w:tcPr>
            <w:tcW w:w="1167" w:type="dxa"/>
          </w:tcPr>
          <w:p w14:paraId="006EFDC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-18.6</w:t>
            </w:r>
          </w:p>
        </w:tc>
        <w:tc>
          <w:tcPr>
            <w:tcW w:w="1846" w:type="dxa"/>
            <w:tcBorders>
              <w:top w:val="nil"/>
              <w:bottom w:val="nil"/>
            </w:tcBorders>
            <w:shd w:val="clear" w:color="auto" w:fill="auto"/>
          </w:tcPr>
          <w:p w14:paraId="3D0AAE88" w14:textId="77777777" w:rsidR="00684FBF" w:rsidRPr="00931575" w:rsidRDefault="00684FBF" w:rsidP="001A6C5F">
            <w:pPr>
              <w:pStyle w:val="TAC"/>
              <w:rPr>
                <w:lang w:val="en-CA"/>
              </w:rPr>
            </w:pPr>
          </w:p>
        </w:tc>
      </w:tr>
      <w:tr w:rsidR="00684FBF" w:rsidRPr="00931575" w14:paraId="404C6462" w14:textId="77777777" w:rsidTr="001A6C5F">
        <w:trPr>
          <w:cantSplit/>
          <w:jc w:val="center"/>
        </w:trPr>
        <w:tc>
          <w:tcPr>
            <w:tcW w:w="687" w:type="dxa"/>
          </w:tcPr>
          <w:p w14:paraId="08DA02F9" w14:textId="77777777" w:rsidR="00684FBF" w:rsidRPr="00931575" w:rsidRDefault="00684FBF" w:rsidP="001A6C5F">
            <w:pPr>
              <w:pStyle w:val="TAC"/>
              <w:rPr>
                <w:lang w:val="en-CA"/>
              </w:rPr>
            </w:pPr>
            <w:r w:rsidRPr="00931575">
              <w:rPr>
                <w:rFonts w:hint="eastAsia"/>
                <w:lang w:val="en-CA"/>
              </w:rPr>
              <w:t>6</w:t>
            </w:r>
          </w:p>
        </w:tc>
        <w:tc>
          <w:tcPr>
            <w:tcW w:w="1077" w:type="dxa"/>
          </w:tcPr>
          <w:p w14:paraId="2EB0B63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4C4B38D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-9.3</w:t>
            </w:r>
          </w:p>
        </w:tc>
        <w:tc>
          <w:tcPr>
            <w:tcW w:w="1846" w:type="dxa"/>
            <w:tcBorders>
              <w:top w:val="nil"/>
              <w:bottom w:val="nil"/>
            </w:tcBorders>
            <w:shd w:val="clear" w:color="auto" w:fill="auto"/>
          </w:tcPr>
          <w:p w14:paraId="7CCF85C9" w14:textId="77777777" w:rsidR="00684FBF" w:rsidRPr="00931575" w:rsidRDefault="00684FBF" w:rsidP="001A6C5F">
            <w:pPr>
              <w:pStyle w:val="TAC"/>
              <w:rPr>
                <w:lang w:val="en-CA"/>
              </w:rPr>
            </w:pPr>
          </w:p>
        </w:tc>
      </w:tr>
      <w:tr w:rsidR="00684FBF" w:rsidRPr="00931575" w14:paraId="1DCB41EE" w14:textId="77777777" w:rsidTr="001A6C5F">
        <w:trPr>
          <w:cantSplit/>
          <w:jc w:val="center"/>
        </w:trPr>
        <w:tc>
          <w:tcPr>
            <w:tcW w:w="687" w:type="dxa"/>
          </w:tcPr>
          <w:p w14:paraId="4DB3E0E3" w14:textId="77777777" w:rsidR="00684FBF" w:rsidRPr="00931575" w:rsidRDefault="00684FBF" w:rsidP="001A6C5F">
            <w:pPr>
              <w:pStyle w:val="TAC"/>
              <w:rPr>
                <w:lang w:val="en-CA"/>
              </w:rPr>
            </w:pPr>
            <w:r w:rsidRPr="00931575">
              <w:rPr>
                <w:rFonts w:hint="eastAsia"/>
                <w:lang w:val="en-CA"/>
              </w:rPr>
              <w:t>7</w:t>
            </w:r>
          </w:p>
        </w:tc>
        <w:tc>
          <w:tcPr>
            <w:tcW w:w="1077" w:type="dxa"/>
          </w:tcPr>
          <w:p w14:paraId="08C743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22</w:t>
            </w:r>
          </w:p>
        </w:tc>
        <w:tc>
          <w:tcPr>
            <w:tcW w:w="1167" w:type="dxa"/>
          </w:tcPr>
          <w:p w14:paraId="5F7FDE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-13.7</w:t>
            </w:r>
          </w:p>
        </w:tc>
        <w:tc>
          <w:tcPr>
            <w:tcW w:w="1846" w:type="dxa"/>
            <w:tcBorders>
              <w:top w:val="nil"/>
              <w:bottom w:val="nil"/>
            </w:tcBorders>
            <w:shd w:val="clear" w:color="auto" w:fill="auto"/>
          </w:tcPr>
          <w:p w14:paraId="478A4022" w14:textId="77777777" w:rsidR="00684FBF" w:rsidRPr="00931575" w:rsidRDefault="00684FBF" w:rsidP="001A6C5F">
            <w:pPr>
              <w:pStyle w:val="TAC"/>
              <w:rPr>
                <w:lang w:val="en-CA"/>
              </w:rPr>
            </w:pPr>
          </w:p>
        </w:tc>
      </w:tr>
      <w:tr w:rsidR="00684FBF" w:rsidRPr="00931575" w14:paraId="1D864AB9" w14:textId="77777777" w:rsidTr="001A6C5F">
        <w:trPr>
          <w:cantSplit/>
          <w:jc w:val="center"/>
        </w:trPr>
        <w:tc>
          <w:tcPr>
            <w:tcW w:w="687" w:type="dxa"/>
          </w:tcPr>
          <w:p w14:paraId="19ACF851" w14:textId="77777777" w:rsidR="00684FBF" w:rsidRPr="00931575" w:rsidRDefault="00684FBF" w:rsidP="001A6C5F">
            <w:pPr>
              <w:pStyle w:val="TAC"/>
              <w:rPr>
                <w:lang w:val="en-CA"/>
              </w:rPr>
            </w:pPr>
            <w:r w:rsidRPr="00931575">
              <w:rPr>
                <w:lang w:val="en-CA"/>
              </w:rPr>
              <w:t xml:space="preserve"> </w:t>
            </w:r>
            <w:r w:rsidRPr="00931575">
              <w:rPr>
                <w:rFonts w:hint="eastAsia"/>
                <w:lang w:val="en-CA"/>
              </w:rPr>
              <w:t>8</w:t>
            </w:r>
          </w:p>
        </w:tc>
        <w:tc>
          <w:tcPr>
            <w:tcW w:w="1077" w:type="dxa"/>
          </w:tcPr>
          <w:p w14:paraId="1BBEFF6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w:t>
            </w:r>
          </w:p>
        </w:tc>
        <w:tc>
          <w:tcPr>
            <w:tcW w:w="1167" w:type="dxa"/>
          </w:tcPr>
          <w:p w14:paraId="095849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-17.9</w:t>
            </w:r>
          </w:p>
        </w:tc>
        <w:tc>
          <w:tcPr>
            <w:tcW w:w="1846" w:type="dxa"/>
            <w:tcBorders>
              <w:top w:val="nil"/>
              <w:bottom w:val="nil"/>
            </w:tcBorders>
            <w:shd w:val="clear" w:color="auto" w:fill="auto"/>
          </w:tcPr>
          <w:p w14:paraId="1AFAAB32" w14:textId="77777777" w:rsidR="00684FBF" w:rsidRPr="00931575" w:rsidRDefault="00684FBF" w:rsidP="001A6C5F">
            <w:pPr>
              <w:pStyle w:val="TAC"/>
              <w:rPr>
                <w:lang w:val="en-CA"/>
              </w:rPr>
            </w:pPr>
          </w:p>
        </w:tc>
      </w:tr>
      <w:tr w:rsidR="00684FBF" w:rsidRPr="00931575" w14:paraId="71D66739" w14:textId="77777777" w:rsidTr="001A6C5F">
        <w:trPr>
          <w:cantSplit/>
          <w:jc w:val="center"/>
        </w:trPr>
        <w:tc>
          <w:tcPr>
            <w:tcW w:w="687" w:type="dxa"/>
          </w:tcPr>
          <w:p w14:paraId="43ED5F77" w14:textId="77777777" w:rsidR="00684FBF" w:rsidRPr="00931575" w:rsidRDefault="00684FBF" w:rsidP="001A6C5F">
            <w:pPr>
              <w:pStyle w:val="TAC"/>
              <w:rPr>
                <w:lang w:val="en-CA"/>
              </w:rPr>
            </w:pPr>
            <w:r w:rsidRPr="00931575">
              <w:rPr>
                <w:rFonts w:hint="eastAsia"/>
                <w:lang w:val="en-CA"/>
              </w:rPr>
              <w:t>9</w:t>
            </w:r>
          </w:p>
        </w:tc>
        <w:tc>
          <w:tcPr>
            <w:tcW w:w="1077" w:type="dxa"/>
          </w:tcPr>
          <w:p w14:paraId="0474444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7B6C2EC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-13.5</w:t>
            </w:r>
          </w:p>
        </w:tc>
        <w:tc>
          <w:tcPr>
            <w:tcW w:w="1846" w:type="dxa"/>
            <w:tcBorders>
              <w:top w:val="nil"/>
              <w:bottom w:val="nil"/>
            </w:tcBorders>
            <w:shd w:val="clear" w:color="auto" w:fill="auto"/>
          </w:tcPr>
          <w:p w14:paraId="004BAA71" w14:textId="77777777" w:rsidR="00684FBF" w:rsidRPr="00931575" w:rsidRDefault="00684FBF" w:rsidP="001A6C5F">
            <w:pPr>
              <w:pStyle w:val="TAC"/>
              <w:rPr>
                <w:lang w:val="en-CA"/>
              </w:rPr>
            </w:pPr>
          </w:p>
        </w:tc>
      </w:tr>
      <w:tr w:rsidR="00684FBF" w:rsidRPr="00931575" w14:paraId="7509B98C" w14:textId="77777777" w:rsidTr="001A6C5F">
        <w:trPr>
          <w:cantSplit/>
          <w:jc w:val="center"/>
        </w:trPr>
        <w:tc>
          <w:tcPr>
            <w:tcW w:w="687" w:type="dxa"/>
          </w:tcPr>
          <w:p w14:paraId="4942DC0F" w14:textId="77777777" w:rsidR="00684FBF" w:rsidRPr="00931575" w:rsidRDefault="00684FBF" w:rsidP="001A6C5F">
            <w:pPr>
              <w:pStyle w:val="TAC"/>
              <w:rPr>
                <w:lang w:val="en-CA"/>
              </w:rPr>
            </w:pPr>
            <w:r w:rsidRPr="00931575">
              <w:rPr>
                <w:rFonts w:hint="eastAsia"/>
                <w:lang w:val="en-CA"/>
              </w:rPr>
              <w:t>10</w:t>
            </w:r>
          </w:p>
        </w:tc>
        <w:tc>
          <w:tcPr>
            <w:tcW w:w="1077" w:type="dxa"/>
          </w:tcPr>
          <w:p w14:paraId="2501185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w:t>
            </w:r>
          </w:p>
        </w:tc>
        <w:tc>
          <w:tcPr>
            <w:tcW w:w="1167" w:type="dxa"/>
          </w:tcPr>
          <w:p w14:paraId="360ED8B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846" w:type="dxa"/>
            <w:tcBorders>
              <w:top w:val="nil"/>
              <w:bottom w:val="nil"/>
            </w:tcBorders>
            <w:shd w:val="clear" w:color="auto" w:fill="auto"/>
          </w:tcPr>
          <w:p w14:paraId="729C6633" w14:textId="77777777" w:rsidR="00684FBF" w:rsidRPr="00931575" w:rsidRDefault="00684FBF" w:rsidP="001A6C5F">
            <w:pPr>
              <w:pStyle w:val="TAC"/>
              <w:rPr>
                <w:lang w:val="en-CA"/>
              </w:rPr>
            </w:pPr>
          </w:p>
        </w:tc>
      </w:tr>
      <w:tr w:rsidR="00684FBF" w:rsidRPr="00931575" w14:paraId="1999878E" w14:textId="77777777" w:rsidTr="001A6C5F">
        <w:trPr>
          <w:cantSplit/>
          <w:jc w:val="center"/>
        </w:trPr>
        <w:tc>
          <w:tcPr>
            <w:tcW w:w="687" w:type="dxa"/>
          </w:tcPr>
          <w:p w14:paraId="112015FD" w14:textId="77777777" w:rsidR="00684FBF" w:rsidRPr="00931575" w:rsidRDefault="00684FBF" w:rsidP="001A6C5F">
            <w:pPr>
              <w:pStyle w:val="TAC"/>
              <w:rPr>
                <w:lang w:val="en-CA"/>
              </w:rPr>
            </w:pPr>
            <w:r w:rsidRPr="00931575">
              <w:rPr>
                <w:rFonts w:hint="eastAsia"/>
                <w:lang w:val="en-CA"/>
              </w:rPr>
              <w:t>11</w:t>
            </w:r>
          </w:p>
        </w:tc>
        <w:tc>
          <w:tcPr>
            <w:tcW w:w="1077" w:type="dxa"/>
          </w:tcPr>
          <w:p w14:paraId="16F854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4FD1075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-15.4</w:t>
            </w:r>
          </w:p>
        </w:tc>
        <w:tc>
          <w:tcPr>
            <w:tcW w:w="1846" w:type="dxa"/>
            <w:tcBorders>
              <w:top w:val="nil"/>
              <w:bottom w:val="nil"/>
            </w:tcBorders>
            <w:shd w:val="clear" w:color="auto" w:fill="auto"/>
          </w:tcPr>
          <w:p w14:paraId="21140F3E" w14:textId="77777777" w:rsidR="00684FBF" w:rsidRPr="00931575" w:rsidRDefault="00684FBF" w:rsidP="001A6C5F">
            <w:pPr>
              <w:pStyle w:val="TAC"/>
              <w:rPr>
                <w:lang w:val="en-CA"/>
              </w:rPr>
            </w:pPr>
          </w:p>
        </w:tc>
      </w:tr>
      <w:tr w:rsidR="00684FBF" w:rsidRPr="00931575" w14:paraId="2DA23CD8" w14:textId="77777777" w:rsidTr="001A6C5F">
        <w:trPr>
          <w:cantSplit/>
          <w:jc w:val="center"/>
        </w:trPr>
        <w:tc>
          <w:tcPr>
            <w:tcW w:w="687" w:type="dxa"/>
          </w:tcPr>
          <w:p w14:paraId="31F217BF" w14:textId="77777777" w:rsidR="00684FBF" w:rsidRPr="00931575" w:rsidRDefault="00684FBF" w:rsidP="001A6C5F">
            <w:pPr>
              <w:pStyle w:val="TAC"/>
              <w:rPr>
                <w:lang w:val="en-CA"/>
              </w:rPr>
            </w:pPr>
            <w:r w:rsidRPr="00931575">
              <w:rPr>
                <w:rFonts w:hint="eastAsia"/>
                <w:lang w:val="en-CA"/>
              </w:rPr>
              <w:t>12</w:t>
            </w:r>
          </w:p>
        </w:tc>
        <w:tc>
          <w:tcPr>
            <w:tcW w:w="1077" w:type="dxa"/>
          </w:tcPr>
          <w:p w14:paraId="2F85C6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44</w:t>
            </w:r>
          </w:p>
        </w:tc>
        <w:tc>
          <w:tcPr>
            <w:tcW w:w="1167" w:type="dxa"/>
          </w:tcPr>
          <w:p w14:paraId="3A2EBDA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-18.9</w:t>
            </w:r>
          </w:p>
        </w:tc>
        <w:tc>
          <w:tcPr>
            <w:tcW w:w="1846" w:type="dxa"/>
            <w:tcBorders>
              <w:top w:val="nil"/>
              <w:bottom w:val="nil"/>
            </w:tcBorders>
            <w:shd w:val="clear" w:color="auto" w:fill="auto"/>
          </w:tcPr>
          <w:p w14:paraId="2E2DC9C4" w14:textId="77777777" w:rsidR="00684FBF" w:rsidRPr="00931575" w:rsidRDefault="00684FBF" w:rsidP="001A6C5F">
            <w:pPr>
              <w:pStyle w:val="TAC"/>
              <w:rPr>
                <w:lang w:val="en-CA"/>
              </w:rPr>
            </w:pPr>
          </w:p>
        </w:tc>
      </w:tr>
      <w:tr w:rsidR="00684FBF" w:rsidRPr="00931575" w14:paraId="32354AC3" w14:textId="77777777" w:rsidTr="001A6C5F">
        <w:trPr>
          <w:cantSplit/>
          <w:jc w:val="center"/>
        </w:trPr>
        <w:tc>
          <w:tcPr>
            <w:tcW w:w="687" w:type="dxa"/>
          </w:tcPr>
          <w:p w14:paraId="4404FFBD" w14:textId="77777777" w:rsidR="00684FBF" w:rsidRPr="00931575" w:rsidRDefault="00684FBF" w:rsidP="001A6C5F">
            <w:pPr>
              <w:pStyle w:val="TAC"/>
              <w:rPr>
                <w:lang w:val="en-CA" w:eastAsia="zh-CN"/>
              </w:rPr>
            </w:pPr>
            <w:r>
              <w:rPr>
                <w:rFonts w:hint="eastAsia"/>
                <w:lang w:val="en-CA" w:eastAsia="zh-CN"/>
              </w:rPr>
              <w:t>1</w:t>
            </w:r>
            <w:r>
              <w:rPr>
                <w:lang w:val="en-CA" w:eastAsia="zh-CN"/>
              </w:rPr>
              <w:t>3</w:t>
            </w:r>
          </w:p>
        </w:tc>
        <w:tc>
          <w:tcPr>
            <w:tcW w:w="1077" w:type="dxa"/>
          </w:tcPr>
          <w:p w14:paraId="0ED3C44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46</w:t>
            </w:r>
          </w:p>
        </w:tc>
        <w:tc>
          <w:tcPr>
            <w:tcW w:w="1167" w:type="dxa"/>
          </w:tcPr>
          <w:p w14:paraId="6D1D06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-21.0</w:t>
            </w:r>
          </w:p>
        </w:tc>
        <w:tc>
          <w:tcPr>
            <w:tcW w:w="1846" w:type="dxa"/>
            <w:tcBorders>
              <w:top w:val="nil"/>
              <w:bottom w:val="nil"/>
            </w:tcBorders>
            <w:shd w:val="clear" w:color="auto" w:fill="auto"/>
          </w:tcPr>
          <w:p w14:paraId="0D91ECC7" w14:textId="77777777" w:rsidR="00684FBF" w:rsidRPr="00931575" w:rsidRDefault="00684FBF" w:rsidP="001A6C5F">
            <w:pPr>
              <w:pStyle w:val="TAC"/>
              <w:rPr>
                <w:lang w:val="en-CA"/>
              </w:rPr>
            </w:pPr>
          </w:p>
        </w:tc>
      </w:tr>
      <w:tr w:rsidR="00684FBF" w:rsidRPr="00931575" w14:paraId="1DCBE129" w14:textId="77777777" w:rsidTr="001A6C5F">
        <w:trPr>
          <w:cantSplit/>
          <w:jc w:val="center"/>
        </w:trPr>
        <w:tc>
          <w:tcPr>
            <w:tcW w:w="687" w:type="dxa"/>
          </w:tcPr>
          <w:p w14:paraId="4181E4B8" w14:textId="77777777" w:rsidR="00684FBF" w:rsidRPr="00931575" w:rsidRDefault="00684FBF" w:rsidP="001A6C5F">
            <w:pPr>
              <w:pStyle w:val="TAC"/>
              <w:rPr>
                <w:lang w:val="en-CA" w:eastAsia="zh-CN"/>
              </w:rPr>
            </w:pPr>
            <w:r>
              <w:rPr>
                <w:rFonts w:hint="eastAsia"/>
                <w:lang w:val="en-CA" w:eastAsia="zh-CN"/>
              </w:rPr>
              <w:t>1</w:t>
            </w:r>
            <w:r>
              <w:rPr>
                <w:lang w:val="en-CA" w:eastAsia="zh-CN"/>
              </w:rPr>
              <w:t>4</w:t>
            </w:r>
          </w:p>
        </w:tc>
        <w:tc>
          <w:tcPr>
            <w:tcW w:w="1077" w:type="dxa"/>
          </w:tcPr>
          <w:p w14:paraId="2F30446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48</w:t>
            </w:r>
          </w:p>
        </w:tc>
        <w:tc>
          <w:tcPr>
            <w:tcW w:w="1167" w:type="dxa"/>
          </w:tcPr>
          <w:p w14:paraId="69BE04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-21.6</w:t>
            </w:r>
          </w:p>
        </w:tc>
        <w:tc>
          <w:tcPr>
            <w:tcW w:w="1846" w:type="dxa"/>
            <w:tcBorders>
              <w:top w:val="nil"/>
              <w:bottom w:val="nil"/>
            </w:tcBorders>
            <w:shd w:val="clear" w:color="auto" w:fill="auto"/>
          </w:tcPr>
          <w:p w14:paraId="39CA37CF" w14:textId="77777777" w:rsidR="00684FBF" w:rsidRPr="00931575" w:rsidRDefault="00684FBF" w:rsidP="001A6C5F">
            <w:pPr>
              <w:pStyle w:val="TAC"/>
              <w:rPr>
                <w:lang w:val="en-CA"/>
              </w:rPr>
            </w:pPr>
          </w:p>
        </w:tc>
      </w:tr>
      <w:tr w:rsidR="00684FBF" w:rsidRPr="00931575" w14:paraId="41F2FC60" w14:textId="77777777" w:rsidTr="001A6C5F">
        <w:trPr>
          <w:cantSplit/>
          <w:jc w:val="center"/>
        </w:trPr>
        <w:tc>
          <w:tcPr>
            <w:tcW w:w="687" w:type="dxa"/>
          </w:tcPr>
          <w:p w14:paraId="31899705" w14:textId="77777777" w:rsidR="00684FBF" w:rsidRPr="00931575" w:rsidRDefault="00684FBF" w:rsidP="001A6C5F">
            <w:pPr>
              <w:pStyle w:val="TAC"/>
              <w:rPr>
                <w:lang w:val="en-CA" w:eastAsia="zh-CN"/>
              </w:rPr>
            </w:pPr>
            <w:r>
              <w:rPr>
                <w:rFonts w:hint="eastAsia"/>
                <w:lang w:val="en-CA" w:eastAsia="zh-CN"/>
              </w:rPr>
              <w:t>1</w:t>
            </w:r>
            <w:r>
              <w:rPr>
                <w:lang w:val="en-CA" w:eastAsia="zh-CN"/>
              </w:rPr>
              <w:t>5</w:t>
            </w:r>
          </w:p>
        </w:tc>
        <w:tc>
          <w:tcPr>
            <w:tcW w:w="1077" w:type="dxa"/>
          </w:tcPr>
          <w:p w14:paraId="06736C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50</w:t>
            </w:r>
          </w:p>
        </w:tc>
        <w:tc>
          <w:tcPr>
            <w:tcW w:w="1167" w:type="dxa"/>
          </w:tcPr>
          <w:p w14:paraId="1510111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-19.3</w:t>
            </w:r>
          </w:p>
        </w:tc>
        <w:tc>
          <w:tcPr>
            <w:tcW w:w="1846" w:type="dxa"/>
            <w:tcBorders>
              <w:top w:val="nil"/>
              <w:bottom w:val="nil"/>
            </w:tcBorders>
            <w:shd w:val="clear" w:color="auto" w:fill="auto"/>
          </w:tcPr>
          <w:p w14:paraId="246B42EB" w14:textId="77777777" w:rsidR="00684FBF" w:rsidRPr="00931575" w:rsidRDefault="00684FBF" w:rsidP="001A6C5F">
            <w:pPr>
              <w:pStyle w:val="TAC"/>
              <w:rPr>
                <w:lang w:val="en-CA"/>
              </w:rPr>
            </w:pPr>
          </w:p>
        </w:tc>
      </w:tr>
      <w:tr w:rsidR="00684FBF" w:rsidRPr="00931575" w14:paraId="3D353E86" w14:textId="77777777" w:rsidTr="001A6C5F">
        <w:trPr>
          <w:cantSplit/>
          <w:jc w:val="center"/>
        </w:trPr>
        <w:tc>
          <w:tcPr>
            <w:tcW w:w="687" w:type="dxa"/>
          </w:tcPr>
          <w:p w14:paraId="21C8C1E6" w14:textId="77777777" w:rsidR="00684FBF" w:rsidRPr="00931575" w:rsidRDefault="00684FBF" w:rsidP="001A6C5F">
            <w:pPr>
              <w:pStyle w:val="TAC"/>
              <w:rPr>
                <w:lang w:val="en-CA" w:eastAsia="zh-CN"/>
              </w:rPr>
            </w:pPr>
            <w:r>
              <w:rPr>
                <w:rFonts w:hint="eastAsia"/>
                <w:lang w:val="en-CA" w:eastAsia="zh-CN"/>
              </w:rPr>
              <w:t>1</w:t>
            </w:r>
            <w:r>
              <w:rPr>
                <w:lang w:val="en-CA" w:eastAsia="zh-CN"/>
              </w:rPr>
              <w:t>6</w:t>
            </w:r>
          </w:p>
        </w:tc>
        <w:tc>
          <w:tcPr>
            <w:tcW w:w="1077" w:type="dxa"/>
          </w:tcPr>
          <w:p w14:paraId="2DC351E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96</w:t>
            </w:r>
          </w:p>
        </w:tc>
        <w:tc>
          <w:tcPr>
            <w:tcW w:w="1167" w:type="dxa"/>
          </w:tcPr>
          <w:p w14:paraId="392A9B8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-25.9</w:t>
            </w:r>
          </w:p>
        </w:tc>
        <w:tc>
          <w:tcPr>
            <w:tcW w:w="1846" w:type="dxa"/>
            <w:tcBorders>
              <w:top w:val="nil"/>
            </w:tcBorders>
            <w:shd w:val="clear" w:color="auto" w:fill="auto"/>
          </w:tcPr>
          <w:p w14:paraId="329C9CB9" w14:textId="77777777" w:rsidR="00684FBF" w:rsidRPr="00931575" w:rsidRDefault="00684FBF" w:rsidP="001A6C5F">
            <w:pPr>
              <w:pStyle w:val="TAC"/>
              <w:rPr>
                <w:lang w:val="en-CA"/>
              </w:rPr>
            </w:pPr>
          </w:p>
        </w:tc>
      </w:tr>
    </w:tbl>
    <w:p w14:paraId="3EAC61F0" w14:textId="77777777" w:rsidR="00684FBF" w:rsidRDefault="00684FBF" w:rsidP="00684FBF"/>
    <w:p w14:paraId="7636040F"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4</w:t>
      </w:r>
      <w:r w:rsidRPr="00931575">
        <w:t>:</w:t>
      </w:r>
      <w:r w:rsidRPr="00931575">
        <w:rPr>
          <w:lang w:eastAsia="x-none"/>
        </w:rPr>
        <w:t xml:space="preserve"> </w:t>
      </w:r>
      <w:r w:rsidRPr="00931575">
        <w:t>TDL</w:t>
      </w:r>
      <w:r>
        <w:t>D1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35A1A322" w14:textId="77777777" w:rsidTr="001A6C5F">
        <w:trPr>
          <w:cantSplit/>
          <w:jc w:val="center"/>
        </w:trPr>
        <w:tc>
          <w:tcPr>
            <w:tcW w:w="687" w:type="dxa"/>
            <w:shd w:val="clear" w:color="auto" w:fill="auto"/>
          </w:tcPr>
          <w:p w14:paraId="1146A56B"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5E44B7FC"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D532EA5"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B31193A"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37F758D7" w14:textId="77777777" w:rsidTr="001A6C5F">
        <w:trPr>
          <w:cantSplit/>
          <w:trHeight w:val="243"/>
          <w:jc w:val="center"/>
        </w:trPr>
        <w:tc>
          <w:tcPr>
            <w:tcW w:w="687" w:type="dxa"/>
            <w:vMerge w:val="restart"/>
          </w:tcPr>
          <w:p w14:paraId="14FC19C2" w14:textId="77777777" w:rsidR="00684FBF" w:rsidRPr="00931575" w:rsidRDefault="00684FBF" w:rsidP="001A6C5F">
            <w:pPr>
              <w:pStyle w:val="TAC"/>
              <w:rPr>
                <w:lang w:val="en-CA"/>
              </w:rPr>
            </w:pPr>
            <w:r w:rsidRPr="00931575">
              <w:rPr>
                <w:rFonts w:hint="eastAsia"/>
                <w:lang w:val="en-CA"/>
              </w:rPr>
              <w:t>1</w:t>
            </w:r>
          </w:p>
        </w:tc>
        <w:tc>
          <w:tcPr>
            <w:tcW w:w="1077" w:type="dxa"/>
          </w:tcPr>
          <w:p w14:paraId="2674E91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6E1FDBDE" w14:textId="77777777" w:rsidR="00684FBF" w:rsidRPr="00931575" w:rsidRDefault="00684FBF" w:rsidP="001A6C5F">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5742C7C9" w14:textId="77777777" w:rsidR="00684FBF" w:rsidRPr="00931575" w:rsidRDefault="00684FBF" w:rsidP="001A6C5F">
            <w:pPr>
              <w:pStyle w:val="TAC"/>
              <w:rPr>
                <w:lang w:val="en-CA"/>
              </w:rPr>
            </w:pPr>
            <w:r>
              <w:rPr>
                <w:lang w:val="en-CA"/>
              </w:rPr>
              <w:t>LOS</w:t>
            </w:r>
          </w:p>
        </w:tc>
      </w:tr>
      <w:tr w:rsidR="00684FBF" w:rsidRPr="00931575" w14:paraId="6E7C858D" w14:textId="77777777" w:rsidTr="001A6C5F">
        <w:trPr>
          <w:cantSplit/>
          <w:jc w:val="center"/>
        </w:trPr>
        <w:tc>
          <w:tcPr>
            <w:tcW w:w="687" w:type="dxa"/>
            <w:vMerge/>
          </w:tcPr>
          <w:p w14:paraId="2717FC62" w14:textId="77777777" w:rsidR="00684FBF" w:rsidRPr="00931575" w:rsidRDefault="00684FBF" w:rsidP="001A6C5F">
            <w:pPr>
              <w:pStyle w:val="TAC"/>
              <w:rPr>
                <w:lang w:val="en-CA"/>
              </w:rPr>
            </w:pPr>
          </w:p>
        </w:tc>
        <w:tc>
          <w:tcPr>
            <w:tcW w:w="1077" w:type="dxa"/>
          </w:tcPr>
          <w:p w14:paraId="5E3A11F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74D127AB" w14:textId="77777777" w:rsidR="00684FBF" w:rsidRPr="00931575" w:rsidRDefault="00684FBF" w:rsidP="001A6C5F">
            <w:pPr>
              <w:pStyle w:val="TAC"/>
              <w:rPr>
                <w:lang w:val="en-CA"/>
              </w:rPr>
            </w:pPr>
            <w:r w:rsidRPr="00931575">
              <w:rPr>
                <w:lang w:val="en-CA"/>
              </w:rPr>
              <w:t>0</w:t>
            </w:r>
          </w:p>
        </w:tc>
        <w:tc>
          <w:tcPr>
            <w:tcW w:w="1846" w:type="dxa"/>
            <w:tcBorders>
              <w:top w:val="nil"/>
              <w:bottom w:val="nil"/>
            </w:tcBorders>
            <w:shd w:val="clear" w:color="auto" w:fill="auto"/>
          </w:tcPr>
          <w:p w14:paraId="16EBC8A1" w14:textId="77777777" w:rsidR="00684FBF" w:rsidRPr="00931575" w:rsidRDefault="00684FBF" w:rsidP="001A6C5F">
            <w:pPr>
              <w:pStyle w:val="TAC"/>
              <w:rPr>
                <w:lang w:val="en-CA"/>
              </w:rPr>
            </w:pPr>
            <w:r w:rsidRPr="00931575">
              <w:rPr>
                <w:rFonts w:hint="eastAsia"/>
                <w:lang w:val="en-CA"/>
              </w:rPr>
              <w:t>Rayleigh</w:t>
            </w:r>
          </w:p>
        </w:tc>
      </w:tr>
      <w:tr w:rsidR="00684FBF" w:rsidRPr="00931575" w14:paraId="4445F0D8" w14:textId="77777777" w:rsidTr="001A6C5F">
        <w:trPr>
          <w:cantSplit/>
          <w:jc w:val="center"/>
        </w:trPr>
        <w:tc>
          <w:tcPr>
            <w:tcW w:w="687" w:type="dxa"/>
          </w:tcPr>
          <w:p w14:paraId="3A1C73D9" w14:textId="77777777" w:rsidR="00684FBF" w:rsidRPr="00931575" w:rsidRDefault="00684FBF" w:rsidP="001A6C5F">
            <w:pPr>
              <w:pStyle w:val="TAC"/>
              <w:rPr>
                <w:lang w:val="en-CA"/>
              </w:rPr>
            </w:pPr>
            <w:r>
              <w:rPr>
                <w:lang w:val="en-CA"/>
              </w:rPr>
              <w:t>2</w:t>
            </w:r>
          </w:p>
        </w:tc>
        <w:tc>
          <w:tcPr>
            <w:tcW w:w="1077" w:type="dxa"/>
          </w:tcPr>
          <w:p w14:paraId="70952EF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2637791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92E6783" w14:textId="77777777" w:rsidR="00684FBF" w:rsidRPr="00931575" w:rsidRDefault="00684FBF" w:rsidP="001A6C5F">
            <w:pPr>
              <w:pStyle w:val="TAC"/>
              <w:rPr>
                <w:lang w:val="en-CA"/>
              </w:rPr>
            </w:pPr>
          </w:p>
        </w:tc>
      </w:tr>
      <w:tr w:rsidR="00684FBF" w:rsidRPr="00931575" w14:paraId="439844B5" w14:textId="77777777" w:rsidTr="001A6C5F">
        <w:trPr>
          <w:cantSplit/>
          <w:jc w:val="center"/>
        </w:trPr>
        <w:tc>
          <w:tcPr>
            <w:tcW w:w="687" w:type="dxa"/>
          </w:tcPr>
          <w:p w14:paraId="4A3569A8" w14:textId="77777777" w:rsidR="00684FBF" w:rsidRPr="00931575" w:rsidRDefault="00684FBF" w:rsidP="001A6C5F">
            <w:pPr>
              <w:pStyle w:val="TAC"/>
              <w:rPr>
                <w:lang w:val="en-CA"/>
              </w:rPr>
            </w:pPr>
            <w:r>
              <w:rPr>
                <w:lang w:val="en-CA"/>
              </w:rPr>
              <w:t>3</w:t>
            </w:r>
          </w:p>
        </w:tc>
        <w:tc>
          <w:tcPr>
            <w:tcW w:w="1077" w:type="dxa"/>
          </w:tcPr>
          <w:p w14:paraId="7E232E0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167" w:type="dxa"/>
          </w:tcPr>
          <w:p w14:paraId="26AA37E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6B30A0DE" w14:textId="77777777" w:rsidR="00684FBF" w:rsidRPr="00931575" w:rsidRDefault="00684FBF" w:rsidP="001A6C5F">
            <w:pPr>
              <w:pStyle w:val="TAC"/>
              <w:rPr>
                <w:lang w:val="en-CA"/>
              </w:rPr>
            </w:pPr>
          </w:p>
        </w:tc>
      </w:tr>
      <w:tr w:rsidR="00684FBF" w:rsidRPr="00931575" w14:paraId="7B90FAB2" w14:textId="77777777" w:rsidTr="001A6C5F">
        <w:trPr>
          <w:cantSplit/>
          <w:jc w:val="center"/>
        </w:trPr>
        <w:tc>
          <w:tcPr>
            <w:tcW w:w="687" w:type="dxa"/>
          </w:tcPr>
          <w:p w14:paraId="4390A87F" w14:textId="77777777" w:rsidR="00684FBF" w:rsidRPr="00931575" w:rsidRDefault="00684FBF" w:rsidP="001A6C5F">
            <w:pPr>
              <w:pStyle w:val="TAC"/>
              <w:rPr>
                <w:lang w:val="en-CA"/>
              </w:rPr>
            </w:pPr>
            <w:r>
              <w:rPr>
                <w:lang w:val="en-CA"/>
              </w:rPr>
              <w:t>4</w:t>
            </w:r>
          </w:p>
        </w:tc>
        <w:tc>
          <w:tcPr>
            <w:tcW w:w="1077" w:type="dxa"/>
          </w:tcPr>
          <w:p w14:paraId="1F9CFAB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6449F0A7" w14:textId="77777777" w:rsidR="00684FBF" w:rsidRPr="00931575" w:rsidRDefault="00684FBF" w:rsidP="001A6C5F">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03A211C9" w14:textId="77777777" w:rsidR="00684FBF" w:rsidRPr="00931575" w:rsidRDefault="00684FBF" w:rsidP="001A6C5F">
            <w:pPr>
              <w:pStyle w:val="TAC"/>
              <w:rPr>
                <w:lang w:val="en-CA"/>
              </w:rPr>
            </w:pPr>
          </w:p>
        </w:tc>
      </w:tr>
      <w:tr w:rsidR="00684FBF" w:rsidRPr="00931575" w14:paraId="129967B7" w14:textId="77777777" w:rsidTr="001A6C5F">
        <w:trPr>
          <w:cantSplit/>
          <w:jc w:val="center"/>
        </w:trPr>
        <w:tc>
          <w:tcPr>
            <w:tcW w:w="687" w:type="dxa"/>
          </w:tcPr>
          <w:p w14:paraId="03EE8517" w14:textId="77777777" w:rsidR="00684FBF" w:rsidRPr="00931575" w:rsidRDefault="00684FBF" w:rsidP="001A6C5F">
            <w:pPr>
              <w:pStyle w:val="TAC"/>
              <w:rPr>
                <w:lang w:val="en-CA"/>
              </w:rPr>
            </w:pPr>
            <w:r>
              <w:rPr>
                <w:lang w:val="en-CA"/>
              </w:rPr>
              <w:t>5</w:t>
            </w:r>
          </w:p>
        </w:tc>
        <w:tc>
          <w:tcPr>
            <w:tcW w:w="1077" w:type="dxa"/>
          </w:tcPr>
          <w:p w14:paraId="707471B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3E3C23D8" w14:textId="77777777" w:rsidR="00684FBF" w:rsidRPr="00931575" w:rsidRDefault="00684FBF" w:rsidP="001A6C5F">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437FAB3" w14:textId="77777777" w:rsidR="00684FBF" w:rsidRPr="00931575" w:rsidRDefault="00684FBF" w:rsidP="001A6C5F">
            <w:pPr>
              <w:pStyle w:val="TAC"/>
              <w:rPr>
                <w:lang w:val="en-CA"/>
              </w:rPr>
            </w:pPr>
          </w:p>
        </w:tc>
      </w:tr>
      <w:tr w:rsidR="00684FBF" w:rsidRPr="00931575" w14:paraId="0416AE71" w14:textId="77777777" w:rsidTr="001A6C5F">
        <w:trPr>
          <w:cantSplit/>
          <w:jc w:val="center"/>
        </w:trPr>
        <w:tc>
          <w:tcPr>
            <w:tcW w:w="687" w:type="dxa"/>
          </w:tcPr>
          <w:p w14:paraId="222CA449" w14:textId="77777777" w:rsidR="00684FBF" w:rsidRPr="00931575" w:rsidRDefault="00684FBF" w:rsidP="001A6C5F">
            <w:pPr>
              <w:pStyle w:val="TAC"/>
              <w:rPr>
                <w:lang w:val="en-CA"/>
              </w:rPr>
            </w:pPr>
            <w:r>
              <w:rPr>
                <w:lang w:val="en-CA"/>
              </w:rPr>
              <w:t>6</w:t>
            </w:r>
          </w:p>
        </w:tc>
        <w:tc>
          <w:tcPr>
            <w:tcW w:w="1077" w:type="dxa"/>
          </w:tcPr>
          <w:p w14:paraId="25A73E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1C275749" w14:textId="77777777" w:rsidR="00684FBF" w:rsidRPr="00931575" w:rsidRDefault="00684FBF" w:rsidP="001A6C5F">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2C4C3EEC" w14:textId="77777777" w:rsidR="00684FBF" w:rsidRPr="00931575" w:rsidRDefault="00684FBF" w:rsidP="001A6C5F">
            <w:pPr>
              <w:pStyle w:val="TAC"/>
              <w:rPr>
                <w:lang w:val="en-CA"/>
              </w:rPr>
            </w:pPr>
          </w:p>
        </w:tc>
      </w:tr>
      <w:tr w:rsidR="00684FBF" w:rsidRPr="00931575" w14:paraId="542108E2" w14:textId="77777777" w:rsidTr="001A6C5F">
        <w:trPr>
          <w:cantSplit/>
          <w:jc w:val="center"/>
        </w:trPr>
        <w:tc>
          <w:tcPr>
            <w:tcW w:w="687" w:type="dxa"/>
          </w:tcPr>
          <w:p w14:paraId="752EDC32"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21C25E6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tcPr>
          <w:p w14:paraId="38AB7E97" w14:textId="77777777" w:rsidR="00684FBF" w:rsidRPr="00931575" w:rsidRDefault="00684FBF" w:rsidP="001A6C5F">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624280C" w14:textId="77777777" w:rsidR="00684FBF" w:rsidRPr="00931575" w:rsidRDefault="00684FBF" w:rsidP="001A6C5F">
            <w:pPr>
              <w:pStyle w:val="TAC"/>
              <w:rPr>
                <w:lang w:val="en-CA"/>
              </w:rPr>
            </w:pPr>
          </w:p>
        </w:tc>
      </w:tr>
      <w:tr w:rsidR="00684FBF" w:rsidRPr="00931575" w14:paraId="20BD06E4" w14:textId="77777777" w:rsidTr="001A6C5F">
        <w:trPr>
          <w:cantSplit/>
          <w:jc w:val="center"/>
        </w:trPr>
        <w:tc>
          <w:tcPr>
            <w:tcW w:w="687" w:type="dxa"/>
          </w:tcPr>
          <w:p w14:paraId="125EAC9B" w14:textId="77777777" w:rsidR="00684FBF" w:rsidRPr="00931575" w:rsidRDefault="00684FBF" w:rsidP="001A6C5F">
            <w:pPr>
              <w:pStyle w:val="TAC"/>
              <w:rPr>
                <w:lang w:val="en-CA"/>
              </w:rPr>
            </w:pPr>
            <w:r>
              <w:rPr>
                <w:lang w:val="en-CA"/>
              </w:rPr>
              <w:t>8</w:t>
            </w:r>
          </w:p>
        </w:tc>
        <w:tc>
          <w:tcPr>
            <w:tcW w:w="1077" w:type="dxa"/>
          </w:tcPr>
          <w:p w14:paraId="55107C5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94</w:t>
            </w:r>
          </w:p>
        </w:tc>
        <w:tc>
          <w:tcPr>
            <w:tcW w:w="1167" w:type="dxa"/>
          </w:tcPr>
          <w:p w14:paraId="747FF59E" w14:textId="77777777" w:rsidR="00684FBF" w:rsidRPr="00931575" w:rsidRDefault="00684FBF" w:rsidP="001A6C5F">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BFE9593" w14:textId="77777777" w:rsidR="00684FBF" w:rsidRPr="00931575" w:rsidRDefault="00684FBF" w:rsidP="001A6C5F">
            <w:pPr>
              <w:pStyle w:val="TAC"/>
              <w:rPr>
                <w:lang w:val="en-CA"/>
              </w:rPr>
            </w:pPr>
          </w:p>
        </w:tc>
      </w:tr>
      <w:tr w:rsidR="00684FBF" w:rsidRPr="00931575" w14:paraId="4D859BF9" w14:textId="77777777" w:rsidTr="001A6C5F">
        <w:trPr>
          <w:cantSplit/>
          <w:jc w:val="center"/>
        </w:trPr>
        <w:tc>
          <w:tcPr>
            <w:tcW w:w="687" w:type="dxa"/>
          </w:tcPr>
          <w:p w14:paraId="0EBE0E41" w14:textId="77777777" w:rsidR="00684FBF" w:rsidRPr="00931575" w:rsidRDefault="00684FBF" w:rsidP="001A6C5F">
            <w:pPr>
              <w:pStyle w:val="TAC"/>
              <w:rPr>
                <w:lang w:val="en-CA"/>
              </w:rPr>
            </w:pPr>
            <w:r>
              <w:rPr>
                <w:lang w:val="en-CA"/>
              </w:rPr>
              <w:t>9</w:t>
            </w:r>
          </w:p>
        </w:tc>
        <w:tc>
          <w:tcPr>
            <w:tcW w:w="1077" w:type="dxa"/>
          </w:tcPr>
          <w:p w14:paraId="2C359AA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98</w:t>
            </w:r>
          </w:p>
        </w:tc>
        <w:tc>
          <w:tcPr>
            <w:tcW w:w="1167" w:type="dxa"/>
          </w:tcPr>
          <w:p w14:paraId="1F7A8D47" w14:textId="77777777" w:rsidR="00684FBF" w:rsidRPr="00931575" w:rsidRDefault="00684FBF" w:rsidP="001A6C5F">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3B8A8E65" w14:textId="77777777" w:rsidR="00684FBF" w:rsidRPr="00931575" w:rsidRDefault="00684FBF" w:rsidP="001A6C5F">
            <w:pPr>
              <w:pStyle w:val="TAC"/>
              <w:rPr>
                <w:lang w:val="en-CA"/>
              </w:rPr>
            </w:pPr>
          </w:p>
        </w:tc>
      </w:tr>
      <w:tr w:rsidR="00684FBF" w:rsidRPr="00931575" w14:paraId="7C656B32" w14:textId="77777777" w:rsidTr="001A6C5F">
        <w:trPr>
          <w:cantSplit/>
          <w:jc w:val="center"/>
        </w:trPr>
        <w:tc>
          <w:tcPr>
            <w:tcW w:w="687" w:type="dxa"/>
          </w:tcPr>
          <w:p w14:paraId="19BD6CC9"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13031FE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126</w:t>
            </w:r>
          </w:p>
        </w:tc>
        <w:tc>
          <w:tcPr>
            <w:tcW w:w="1167" w:type="dxa"/>
          </w:tcPr>
          <w:p w14:paraId="79EAD1CD" w14:textId="77777777" w:rsidR="00684FBF" w:rsidRPr="00931575" w:rsidRDefault="00684FBF" w:rsidP="001A6C5F">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07FA839" w14:textId="77777777" w:rsidR="00684FBF" w:rsidRPr="00931575" w:rsidRDefault="00684FBF" w:rsidP="001A6C5F">
            <w:pPr>
              <w:pStyle w:val="TAC"/>
              <w:rPr>
                <w:lang w:val="en-CA"/>
              </w:rPr>
            </w:pPr>
          </w:p>
        </w:tc>
      </w:tr>
      <w:tr w:rsidR="00684FBF" w:rsidRPr="00931575" w14:paraId="5A1AB0C3" w14:textId="77777777" w:rsidTr="001A6C5F">
        <w:trPr>
          <w:cantSplit/>
          <w:jc w:val="center"/>
        </w:trPr>
        <w:tc>
          <w:tcPr>
            <w:tcW w:w="4777" w:type="dxa"/>
            <w:gridSpan w:val="4"/>
            <w:tcBorders>
              <w:bottom w:val="single" w:sz="4" w:space="0" w:color="auto"/>
            </w:tcBorders>
          </w:tcPr>
          <w:p w14:paraId="59CE4ADC" w14:textId="77777777" w:rsidR="00684FBF" w:rsidRPr="00CA3524"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4CFC16AF" w14:textId="77777777" w:rsidR="00684FBF" w:rsidRDefault="00684FBF" w:rsidP="00684FBF"/>
    <w:p w14:paraId="7DFF1C59" w14:textId="77777777" w:rsidR="00684FBF" w:rsidRPr="00931575" w:rsidRDefault="00684FBF" w:rsidP="00684FBF">
      <w:pPr>
        <w:pStyle w:val="TH"/>
      </w:pPr>
      <w:r w:rsidRPr="00931575">
        <w:rPr>
          <w:lang w:eastAsia="x-none"/>
        </w:rPr>
        <w:lastRenderedPageBreak/>
        <w:t>Table J.2.1.</w:t>
      </w:r>
      <w:r>
        <w:rPr>
          <w:lang w:eastAsia="x-none"/>
        </w:rPr>
        <w:t>2</w:t>
      </w:r>
      <w:r w:rsidRPr="00931575">
        <w:rPr>
          <w:lang w:eastAsia="x-none"/>
        </w:rPr>
        <w:t>-</w:t>
      </w:r>
      <w:r>
        <w:t>5</w:t>
      </w:r>
      <w:r w:rsidRPr="00931575">
        <w:t>:</w:t>
      </w:r>
      <w:r w:rsidRPr="00931575">
        <w:rPr>
          <w:lang w:eastAsia="x-none"/>
        </w:rPr>
        <w:t xml:space="preserve"> </w:t>
      </w:r>
      <w:r w:rsidRPr="00931575">
        <w:t>TDL</w:t>
      </w:r>
      <w:r>
        <w:t>D</w:t>
      </w:r>
      <w:r w:rsidRPr="00931575">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5DA7147A" w14:textId="77777777" w:rsidTr="001A6C5F">
        <w:trPr>
          <w:cantSplit/>
          <w:jc w:val="center"/>
        </w:trPr>
        <w:tc>
          <w:tcPr>
            <w:tcW w:w="687" w:type="dxa"/>
            <w:shd w:val="clear" w:color="auto" w:fill="auto"/>
          </w:tcPr>
          <w:p w14:paraId="3EEF8E4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0732DF24"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5A72046"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78E001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7C8EA3FD" w14:textId="77777777" w:rsidTr="001A6C5F">
        <w:trPr>
          <w:cantSplit/>
          <w:jc w:val="center"/>
        </w:trPr>
        <w:tc>
          <w:tcPr>
            <w:tcW w:w="687" w:type="dxa"/>
            <w:vMerge w:val="restart"/>
          </w:tcPr>
          <w:p w14:paraId="6DC97225" w14:textId="77777777" w:rsidR="00684FBF" w:rsidRPr="00931575" w:rsidRDefault="00684FBF" w:rsidP="001A6C5F">
            <w:pPr>
              <w:pStyle w:val="TAC"/>
              <w:rPr>
                <w:lang w:val="en-CA"/>
              </w:rPr>
            </w:pPr>
            <w:r w:rsidRPr="00931575">
              <w:rPr>
                <w:rFonts w:hint="eastAsia"/>
                <w:lang w:val="en-CA"/>
              </w:rPr>
              <w:t>1</w:t>
            </w:r>
          </w:p>
        </w:tc>
        <w:tc>
          <w:tcPr>
            <w:tcW w:w="1077" w:type="dxa"/>
          </w:tcPr>
          <w:p w14:paraId="642CEF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vAlign w:val="center"/>
          </w:tcPr>
          <w:p w14:paraId="2AFB36B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-0.2</w:t>
            </w:r>
          </w:p>
        </w:tc>
        <w:tc>
          <w:tcPr>
            <w:tcW w:w="1846" w:type="dxa"/>
            <w:tcBorders>
              <w:bottom w:val="nil"/>
            </w:tcBorders>
            <w:shd w:val="clear" w:color="auto" w:fill="auto"/>
          </w:tcPr>
          <w:p w14:paraId="026F2297" w14:textId="77777777" w:rsidR="00684FBF" w:rsidRPr="00931575" w:rsidRDefault="00684FBF" w:rsidP="001A6C5F">
            <w:pPr>
              <w:pStyle w:val="TAC"/>
              <w:rPr>
                <w:lang w:val="en-CA"/>
              </w:rPr>
            </w:pPr>
            <w:r>
              <w:rPr>
                <w:lang w:val="en-CA"/>
              </w:rPr>
              <w:t>LOS</w:t>
            </w:r>
          </w:p>
        </w:tc>
      </w:tr>
      <w:tr w:rsidR="00684FBF" w:rsidRPr="00931575" w14:paraId="78F0330E" w14:textId="77777777" w:rsidTr="001A6C5F">
        <w:trPr>
          <w:cantSplit/>
          <w:jc w:val="center"/>
        </w:trPr>
        <w:tc>
          <w:tcPr>
            <w:tcW w:w="687" w:type="dxa"/>
            <w:vMerge/>
          </w:tcPr>
          <w:p w14:paraId="07361667" w14:textId="77777777" w:rsidR="00684FBF" w:rsidRPr="00931575" w:rsidRDefault="00684FBF" w:rsidP="001A6C5F">
            <w:pPr>
              <w:pStyle w:val="TAC"/>
              <w:rPr>
                <w:lang w:val="en-CA"/>
              </w:rPr>
            </w:pPr>
          </w:p>
        </w:tc>
        <w:tc>
          <w:tcPr>
            <w:tcW w:w="1077" w:type="dxa"/>
          </w:tcPr>
          <w:p w14:paraId="410630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258A277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-12.4</w:t>
            </w:r>
          </w:p>
        </w:tc>
        <w:tc>
          <w:tcPr>
            <w:tcW w:w="1846" w:type="dxa"/>
            <w:tcBorders>
              <w:top w:val="nil"/>
              <w:bottom w:val="nil"/>
            </w:tcBorders>
            <w:shd w:val="clear" w:color="auto" w:fill="auto"/>
          </w:tcPr>
          <w:p w14:paraId="4018227F" w14:textId="77777777" w:rsidR="00684FBF" w:rsidRPr="00931575" w:rsidRDefault="00684FBF" w:rsidP="001A6C5F">
            <w:pPr>
              <w:pStyle w:val="TAC"/>
              <w:rPr>
                <w:lang w:val="en-CA"/>
              </w:rPr>
            </w:pPr>
            <w:r w:rsidRPr="00931575">
              <w:rPr>
                <w:rFonts w:hint="eastAsia"/>
                <w:lang w:val="en-CA"/>
              </w:rPr>
              <w:t>Rayleigh</w:t>
            </w:r>
          </w:p>
        </w:tc>
      </w:tr>
      <w:tr w:rsidR="00684FBF" w:rsidRPr="00931575" w14:paraId="597E49C9" w14:textId="77777777" w:rsidTr="001A6C5F">
        <w:trPr>
          <w:cantSplit/>
          <w:jc w:val="center"/>
        </w:trPr>
        <w:tc>
          <w:tcPr>
            <w:tcW w:w="687" w:type="dxa"/>
          </w:tcPr>
          <w:p w14:paraId="31E3A6E2" w14:textId="77777777" w:rsidR="00684FBF" w:rsidRPr="00931575" w:rsidRDefault="00684FBF" w:rsidP="001A6C5F">
            <w:pPr>
              <w:pStyle w:val="TAC"/>
              <w:rPr>
                <w:lang w:val="en-CA"/>
              </w:rPr>
            </w:pPr>
            <w:r>
              <w:rPr>
                <w:lang w:val="en-CA"/>
              </w:rPr>
              <w:t>2</w:t>
            </w:r>
          </w:p>
        </w:tc>
        <w:tc>
          <w:tcPr>
            <w:tcW w:w="1077" w:type="dxa"/>
          </w:tcPr>
          <w:p w14:paraId="0585FD4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20</w:t>
            </w:r>
          </w:p>
        </w:tc>
        <w:tc>
          <w:tcPr>
            <w:tcW w:w="1167" w:type="dxa"/>
            <w:vAlign w:val="center"/>
          </w:tcPr>
          <w:p w14:paraId="00514F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w:t>
            </w:r>
          </w:p>
        </w:tc>
        <w:tc>
          <w:tcPr>
            <w:tcW w:w="1846" w:type="dxa"/>
            <w:tcBorders>
              <w:top w:val="nil"/>
              <w:bottom w:val="nil"/>
            </w:tcBorders>
            <w:shd w:val="clear" w:color="auto" w:fill="auto"/>
          </w:tcPr>
          <w:p w14:paraId="4A5928C7" w14:textId="77777777" w:rsidR="00684FBF" w:rsidRPr="00931575" w:rsidRDefault="00684FBF" w:rsidP="001A6C5F">
            <w:pPr>
              <w:pStyle w:val="TAC"/>
              <w:rPr>
                <w:lang w:val="en-CA"/>
              </w:rPr>
            </w:pPr>
          </w:p>
        </w:tc>
      </w:tr>
      <w:tr w:rsidR="00684FBF" w:rsidRPr="00931575" w14:paraId="2AAA3F4B" w14:textId="77777777" w:rsidTr="001A6C5F">
        <w:trPr>
          <w:cantSplit/>
          <w:jc w:val="center"/>
        </w:trPr>
        <w:tc>
          <w:tcPr>
            <w:tcW w:w="687" w:type="dxa"/>
          </w:tcPr>
          <w:p w14:paraId="5CE19708" w14:textId="77777777" w:rsidR="00684FBF" w:rsidRPr="00931575" w:rsidRDefault="00684FBF" w:rsidP="001A6C5F">
            <w:pPr>
              <w:pStyle w:val="TAC"/>
              <w:rPr>
                <w:lang w:val="en-CA"/>
              </w:rPr>
            </w:pPr>
            <w:r>
              <w:rPr>
                <w:lang w:val="en-CA"/>
              </w:rPr>
              <w:t>3</w:t>
            </w:r>
          </w:p>
        </w:tc>
        <w:tc>
          <w:tcPr>
            <w:tcW w:w="1077" w:type="dxa"/>
          </w:tcPr>
          <w:p w14:paraId="556C07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2C5AC5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-16.7</w:t>
            </w:r>
          </w:p>
        </w:tc>
        <w:tc>
          <w:tcPr>
            <w:tcW w:w="1846" w:type="dxa"/>
            <w:tcBorders>
              <w:top w:val="nil"/>
              <w:bottom w:val="nil"/>
            </w:tcBorders>
            <w:shd w:val="clear" w:color="auto" w:fill="auto"/>
          </w:tcPr>
          <w:p w14:paraId="3165D507" w14:textId="77777777" w:rsidR="00684FBF" w:rsidRPr="00931575" w:rsidRDefault="00684FBF" w:rsidP="001A6C5F">
            <w:pPr>
              <w:pStyle w:val="TAC"/>
              <w:rPr>
                <w:lang w:val="en-CA"/>
              </w:rPr>
            </w:pPr>
          </w:p>
        </w:tc>
      </w:tr>
      <w:tr w:rsidR="00684FBF" w:rsidRPr="00931575" w14:paraId="44E3C8D6" w14:textId="77777777" w:rsidTr="001A6C5F">
        <w:trPr>
          <w:cantSplit/>
          <w:jc w:val="center"/>
        </w:trPr>
        <w:tc>
          <w:tcPr>
            <w:tcW w:w="687" w:type="dxa"/>
          </w:tcPr>
          <w:p w14:paraId="604ADA3D" w14:textId="77777777" w:rsidR="00684FBF" w:rsidRPr="00931575" w:rsidRDefault="00684FBF" w:rsidP="001A6C5F">
            <w:pPr>
              <w:pStyle w:val="TAC"/>
              <w:rPr>
                <w:lang w:val="en-CA"/>
              </w:rPr>
            </w:pPr>
            <w:r>
              <w:rPr>
                <w:lang w:val="en-CA"/>
              </w:rPr>
              <w:t>4</w:t>
            </w:r>
          </w:p>
        </w:tc>
        <w:tc>
          <w:tcPr>
            <w:tcW w:w="1077" w:type="dxa"/>
          </w:tcPr>
          <w:p w14:paraId="32A346A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55</w:t>
            </w:r>
          </w:p>
        </w:tc>
        <w:tc>
          <w:tcPr>
            <w:tcW w:w="1167" w:type="dxa"/>
          </w:tcPr>
          <w:p w14:paraId="3CD95A9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-18.3</w:t>
            </w:r>
          </w:p>
        </w:tc>
        <w:tc>
          <w:tcPr>
            <w:tcW w:w="1846" w:type="dxa"/>
            <w:tcBorders>
              <w:top w:val="nil"/>
              <w:bottom w:val="nil"/>
            </w:tcBorders>
            <w:shd w:val="clear" w:color="auto" w:fill="auto"/>
          </w:tcPr>
          <w:p w14:paraId="797627DA" w14:textId="77777777" w:rsidR="00684FBF" w:rsidRPr="00931575" w:rsidRDefault="00684FBF" w:rsidP="001A6C5F">
            <w:pPr>
              <w:pStyle w:val="TAC"/>
              <w:rPr>
                <w:lang w:val="en-CA"/>
              </w:rPr>
            </w:pPr>
          </w:p>
        </w:tc>
      </w:tr>
      <w:tr w:rsidR="00684FBF" w:rsidRPr="00931575" w14:paraId="4E918DE3" w14:textId="77777777" w:rsidTr="001A6C5F">
        <w:trPr>
          <w:cantSplit/>
          <w:jc w:val="center"/>
        </w:trPr>
        <w:tc>
          <w:tcPr>
            <w:tcW w:w="687" w:type="dxa"/>
          </w:tcPr>
          <w:p w14:paraId="719C9048" w14:textId="77777777" w:rsidR="00684FBF" w:rsidRPr="00931575" w:rsidRDefault="00684FBF" w:rsidP="001A6C5F">
            <w:pPr>
              <w:pStyle w:val="TAC"/>
              <w:rPr>
                <w:lang w:val="en-CA"/>
              </w:rPr>
            </w:pPr>
            <w:r>
              <w:rPr>
                <w:lang w:val="en-CA"/>
              </w:rPr>
              <w:t>5</w:t>
            </w:r>
          </w:p>
        </w:tc>
        <w:tc>
          <w:tcPr>
            <w:tcW w:w="1077" w:type="dxa"/>
          </w:tcPr>
          <w:p w14:paraId="1E58127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vAlign w:val="center"/>
          </w:tcPr>
          <w:p w14:paraId="33CA3AD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-21.9</w:t>
            </w:r>
          </w:p>
        </w:tc>
        <w:tc>
          <w:tcPr>
            <w:tcW w:w="1846" w:type="dxa"/>
            <w:tcBorders>
              <w:top w:val="nil"/>
              <w:bottom w:val="nil"/>
            </w:tcBorders>
            <w:shd w:val="clear" w:color="auto" w:fill="auto"/>
          </w:tcPr>
          <w:p w14:paraId="703F7C54" w14:textId="77777777" w:rsidR="00684FBF" w:rsidRPr="00931575" w:rsidRDefault="00684FBF" w:rsidP="001A6C5F">
            <w:pPr>
              <w:pStyle w:val="TAC"/>
              <w:rPr>
                <w:lang w:val="en-CA"/>
              </w:rPr>
            </w:pPr>
          </w:p>
        </w:tc>
      </w:tr>
      <w:tr w:rsidR="00684FBF" w:rsidRPr="00931575" w14:paraId="4652E8BA" w14:textId="77777777" w:rsidTr="001A6C5F">
        <w:trPr>
          <w:cantSplit/>
          <w:jc w:val="center"/>
        </w:trPr>
        <w:tc>
          <w:tcPr>
            <w:tcW w:w="687" w:type="dxa"/>
          </w:tcPr>
          <w:p w14:paraId="40FD228B" w14:textId="77777777" w:rsidR="00684FBF" w:rsidRPr="00931575" w:rsidRDefault="00684FBF" w:rsidP="001A6C5F">
            <w:pPr>
              <w:pStyle w:val="TAC"/>
              <w:rPr>
                <w:lang w:val="en-CA"/>
              </w:rPr>
            </w:pPr>
            <w:r>
              <w:rPr>
                <w:lang w:val="en-CA"/>
              </w:rPr>
              <w:t>6</w:t>
            </w:r>
          </w:p>
        </w:tc>
        <w:tc>
          <w:tcPr>
            <w:tcW w:w="1077" w:type="dxa"/>
          </w:tcPr>
          <w:p w14:paraId="4A23099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120</w:t>
            </w:r>
          </w:p>
        </w:tc>
        <w:tc>
          <w:tcPr>
            <w:tcW w:w="1167" w:type="dxa"/>
            <w:vAlign w:val="center"/>
          </w:tcPr>
          <w:p w14:paraId="3D347AB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-27.8</w:t>
            </w:r>
          </w:p>
        </w:tc>
        <w:tc>
          <w:tcPr>
            <w:tcW w:w="1846" w:type="dxa"/>
            <w:tcBorders>
              <w:top w:val="nil"/>
              <w:bottom w:val="nil"/>
            </w:tcBorders>
            <w:shd w:val="clear" w:color="auto" w:fill="auto"/>
          </w:tcPr>
          <w:p w14:paraId="21549E8A" w14:textId="77777777" w:rsidR="00684FBF" w:rsidRPr="00931575" w:rsidRDefault="00684FBF" w:rsidP="001A6C5F">
            <w:pPr>
              <w:pStyle w:val="TAC"/>
              <w:rPr>
                <w:lang w:val="en-CA"/>
              </w:rPr>
            </w:pPr>
          </w:p>
        </w:tc>
      </w:tr>
      <w:tr w:rsidR="00684FBF" w:rsidRPr="00931575" w14:paraId="79733EF6" w14:textId="77777777" w:rsidTr="001A6C5F">
        <w:trPr>
          <w:cantSplit/>
          <w:jc w:val="center"/>
        </w:trPr>
        <w:tc>
          <w:tcPr>
            <w:tcW w:w="687" w:type="dxa"/>
          </w:tcPr>
          <w:p w14:paraId="75B7042E"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0928460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240</w:t>
            </w:r>
          </w:p>
        </w:tc>
        <w:tc>
          <w:tcPr>
            <w:tcW w:w="1167" w:type="dxa"/>
            <w:vAlign w:val="center"/>
          </w:tcPr>
          <w:p w14:paraId="69137B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-23.6</w:t>
            </w:r>
          </w:p>
        </w:tc>
        <w:tc>
          <w:tcPr>
            <w:tcW w:w="1846" w:type="dxa"/>
            <w:tcBorders>
              <w:top w:val="nil"/>
              <w:bottom w:val="nil"/>
            </w:tcBorders>
            <w:shd w:val="clear" w:color="auto" w:fill="auto"/>
          </w:tcPr>
          <w:p w14:paraId="2B6FC207" w14:textId="77777777" w:rsidR="00684FBF" w:rsidRPr="00931575" w:rsidRDefault="00684FBF" w:rsidP="001A6C5F">
            <w:pPr>
              <w:pStyle w:val="TAC"/>
              <w:rPr>
                <w:lang w:val="en-CA"/>
              </w:rPr>
            </w:pPr>
          </w:p>
        </w:tc>
      </w:tr>
      <w:tr w:rsidR="00684FBF" w:rsidRPr="00931575" w14:paraId="4A679775" w14:textId="77777777" w:rsidTr="001A6C5F">
        <w:trPr>
          <w:cantSplit/>
          <w:jc w:val="center"/>
        </w:trPr>
        <w:tc>
          <w:tcPr>
            <w:tcW w:w="687" w:type="dxa"/>
          </w:tcPr>
          <w:p w14:paraId="55435AF4" w14:textId="77777777" w:rsidR="00684FBF" w:rsidRPr="00931575" w:rsidRDefault="00684FBF" w:rsidP="001A6C5F">
            <w:pPr>
              <w:pStyle w:val="TAC"/>
              <w:rPr>
                <w:lang w:val="en-CA"/>
              </w:rPr>
            </w:pPr>
            <w:r>
              <w:rPr>
                <w:lang w:val="en-CA"/>
              </w:rPr>
              <w:t>8</w:t>
            </w:r>
          </w:p>
        </w:tc>
        <w:tc>
          <w:tcPr>
            <w:tcW w:w="1077" w:type="dxa"/>
          </w:tcPr>
          <w:p w14:paraId="1405189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285</w:t>
            </w:r>
          </w:p>
        </w:tc>
        <w:tc>
          <w:tcPr>
            <w:tcW w:w="1167" w:type="dxa"/>
            <w:vAlign w:val="center"/>
          </w:tcPr>
          <w:p w14:paraId="228CF31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-24.8</w:t>
            </w:r>
          </w:p>
        </w:tc>
        <w:tc>
          <w:tcPr>
            <w:tcW w:w="1846" w:type="dxa"/>
            <w:tcBorders>
              <w:top w:val="nil"/>
              <w:bottom w:val="nil"/>
            </w:tcBorders>
            <w:shd w:val="clear" w:color="auto" w:fill="auto"/>
          </w:tcPr>
          <w:p w14:paraId="14563623" w14:textId="77777777" w:rsidR="00684FBF" w:rsidRPr="00931575" w:rsidRDefault="00684FBF" w:rsidP="001A6C5F">
            <w:pPr>
              <w:pStyle w:val="TAC"/>
              <w:rPr>
                <w:lang w:val="en-CA"/>
              </w:rPr>
            </w:pPr>
          </w:p>
        </w:tc>
      </w:tr>
      <w:tr w:rsidR="00684FBF" w:rsidRPr="00931575" w14:paraId="319FE49E" w14:textId="77777777" w:rsidTr="001A6C5F">
        <w:trPr>
          <w:cantSplit/>
          <w:jc w:val="center"/>
        </w:trPr>
        <w:tc>
          <w:tcPr>
            <w:tcW w:w="687" w:type="dxa"/>
          </w:tcPr>
          <w:p w14:paraId="032A4CEF" w14:textId="77777777" w:rsidR="00684FBF" w:rsidRPr="00931575" w:rsidRDefault="00684FBF" w:rsidP="001A6C5F">
            <w:pPr>
              <w:pStyle w:val="TAC"/>
              <w:rPr>
                <w:lang w:val="en-CA"/>
              </w:rPr>
            </w:pPr>
            <w:r>
              <w:rPr>
                <w:lang w:val="en-CA"/>
              </w:rPr>
              <w:t>9</w:t>
            </w:r>
          </w:p>
        </w:tc>
        <w:tc>
          <w:tcPr>
            <w:tcW w:w="1077" w:type="dxa"/>
          </w:tcPr>
          <w:p w14:paraId="08D60FB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290</w:t>
            </w:r>
          </w:p>
        </w:tc>
        <w:tc>
          <w:tcPr>
            <w:tcW w:w="1167" w:type="dxa"/>
            <w:vAlign w:val="center"/>
          </w:tcPr>
          <w:p w14:paraId="1726B8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-30.0</w:t>
            </w:r>
          </w:p>
        </w:tc>
        <w:tc>
          <w:tcPr>
            <w:tcW w:w="1846" w:type="dxa"/>
            <w:tcBorders>
              <w:top w:val="nil"/>
              <w:bottom w:val="nil"/>
            </w:tcBorders>
            <w:shd w:val="clear" w:color="auto" w:fill="auto"/>
          </w:tcPr>
          <w:p w14:paraId="43766F7D" w14:textId="77777777" w:rsidR="00684FBF" w:rsidRPr="00931575" w:rsidRDefault="00684FBF" w:rsidP="001A6C5F">
            <w:pPr>
              <w:pStyle w:val="TAC"/>
              <w:rPr>
                <w:lang w:val="en-CA"/>
              </w:rPr>
            </w:pPr>
          </w:p>
        </w:tc>
      </w:tr>
      <w:tr w:rsidR="00684FBF" w:rsidRPr="00931575" w14:paraId="246B76CC" w14:textId="77777777" w:rsidTr="001A6C5F">
        <w:trPr>
          <w:cantSplit/>
          <w:jc w:val="center"/>
        </w:trPr>
        <w:tc>
          <w:tcPr>
            <w:tcW w:w="687" w:type="dxa"/>
          </w:tcPr>
          <w:p w14:paraId="5E12473B"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7E43875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375</w:t>
            </w:r>
          </w:p>
        </w:tc>
        <w:tc>
          <w:tcPr>
            <w:tcW w:w="1167" w:type="dxa"/>
            <w:vAlign w:val="center"/>
          </w:tcPr>
          <w:p w14:paraId="7FACC7F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-27.6</w:t>
            </w:r>
          </w:p>
        </w:tc>
        <w:tc>
          <w:tcPr>
            <w:tcW w:w="1846" w:type="dxa"/>
            <w:tcBorders>
              <w:top w:val="nil"/>
              <w:bottom w:val="nil"/>
            </w:tcBorders>
            <w:shd w:val="clear" w:color="auto" w:fill="auto"/>
          </w:tcPr>
          <w:p w14:paraId="228005CE" w14:textId="77777777" w:rsidR="00684FBF" w:rsidRPr="00931575" w:rsidRDefault="00684FBF" w:rsidP="001A6C5F">
            <w:pPr>
              <w:pStyle w:val="TAC"/>
              <w:rPr>
                <w:lang w:val="en-CA"/>
              </w:rPr>
            </w:pPr>
          </w:p>
        </w:tc>
      </w:tr>
      <w:tr w:rsidR="00684FBF" w:rsidRPr="00931575" w14:paraId="5EAB2242" w14:textId="77777777" w:rsidTr="001A6C5F">
        <w:trPr>
          <w:cantSplit/>
          <w:jc w:val="center"/>
        </w:trPr>
        <w:tc>
          <w:tcPr>
            <w:tcW w:w="4777" w:type="dxa"/>
            <w:gridSpan w:val="4"/>
            <w:tcBorders>
              <w:bottom w:val="single" w:sz="4" w:space="0" w:color="auto"/>
            </w:tcBorders>
          </w:tcPr>
          <w:p w14:paraId="49B9241C" w14:textId="77777777" w:rsidR="00684FBF" w:rsidRPr="00931575"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5FB4F778" w14:textId="77777777" w:rsidR="00684FBF" w:rsidRPr="00931575" w:rsidRDefault="00684FBF" w:rsidP="006F1F81"/>
    <w:p w14:paraId="148D9CFA" w14:textId="77777777" w:rsidR="00C45907" w:rsidRPr="00931575" w:rsidRDefault="00C45907" w:rsidP="00C45907">
      <w:pPr>
        <w:pStyle w:val="Heading2"/>
      </w:pPr>
      <w:bookmarkStart w:id="17066" w:name="_Toc21103140"/>
      <w:bookmarkStart w:id="17067" w:name="_Toc29810989"/>
      <w:bookmarkStart w:id="17068" w:name="_Toc36636350"/>
      <w:bookmarkStart w:id="17069" w:name="_Toc37273296"/>
      <w:bookmarkStart w:id="17070" w:name="_Toc45886386"/>
      <w:bookmarkStart w:id="17071" w:name="_Toc53183431"/>
      <w:bookmarkStart w:id="17072" w:name="_Toc58916143"/>
      <w:bookmarkStart w:id="17073" w:name="_Toc58918324"/>
      <w:bookmarkStart w:id="17074" w:name="_Toc66694194"/>
      <w:bookmarkStart w:id="17075" w:name="_Toc74916219"/>
      <w:bookmarkStart w:id="17076" w:name="_Toc76114844"/>
      <w:bookmarkStart w:id="17077" w:name="_Toc76544730"/>
      <w:bookmarkStart w:id="17078" w:name="_Toc82536852"/>
      <w:bookmarkStart w:id="17079" w:name="_Toc89953145"/>
      <w:bookmarkStart w:id="17080" w:name="_Toc98766962"/>
      <w:bookmarkStart w:id="17081" w:name="_Toc99703325"/>
      <w:bookmarkStart w:id="17082" w:name="_Toc106207117"/>
      <w:bookmarkStart w:id="17083" w:name="_Toc115081119"/>
      <w:bookmarkStart w:id="17084" w:name="_Toc122000070"/>
      <w:bookmarkStart w:id="17085" w:name="_Toc124154243"/>
      <w:bookmarkStart w:id="17086" w:name="_Toc124155018"/>
      <w:bookmarkStart w:id="17087" w:name="_Toc131560874"/>
      <w:bookmarkStart w:id="17088" w:name="_Toc137394574"/>
      <w:bookmarkStart w:id="17089" w:name="_Toc163475680"/>
      <w:bookmarkStart w:id="17090" w:name="_Toc176784010"/>
      <w:r w:rsidRPr="00931575">
        <w:t>J.2.2</w:t>
      </w:r>
      <w:r w:rsidRPr="00931575">
        <w:tab/>
        <w:t>Combinations of channel model parameters</w:t>
      </w:r>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0549967F" w:rsidR="00C45907" w:rsidRPr="00931575" w:rsidRDefault="00C3499D" w:rsidP="006F1F81">
      <w:r w:rsidRPr="00931575">
        <w:t>Table J.2.2-1</w:t>
      </w:r>
      <w:r>
        <w:t xml:space="preserve"> and </w:t>
      </w:r>
      <w:r w:rsidRPr="00931575">
        <w:t>J.2.2-2</w:t>
      </w:r>
      <w:r>
        <w:t xml:space="preserve"> </w:t>
      </w:r>
      <w:r w:rsidRPr="00931575">
        <w:t>show the propagation conditions that are used for the performance measurements in multi-path fading environment for low, medium and high Doppler frequencies for FR1</w:t>
      </w:r>
      <w:r>
        <w:t xml:space="preserve">, </w:t>
      </w:r>
      <w:r w:rsidRPr="00931575">
        <w:t>FR2</w:t>
      </w:r>
      <w:r>
        <w:t xml:space="preserve"> (</w:t>
      </w:r>
      <w:r w:rsidRPr="00931575">
        <w:rPr>
          <w:snapToGrid w:val="0"/>
        </w:rPr>
        <w:t xml:space="preserve">24.25 GHz – </w:t>
      </w:r>
      <w:r>
        <w:rPr>
          <w:snapToGrid w:val="0"/>
        </w:rPr>
        <w:t>71</w:t>
      </w:r>
      <w:r w:rsidRPr="00931575">
        <w:rPr>
          <w:snapToGrid w:val="0"/>
        </w:rPr>
        <w:t xml:space="preserve"> GHz</w:t>
      </w:r>
      <w:r>
        <w:t>)</w:t>
      </w:r>
      <w:r w:rsidRPr="00931575">
        <w:t>,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79BBE196" w14:textId="77777777" w:rsidR="00C3499D" w:rsidRPr="00931575" w:rsidRDefault="00C3499D" w:rsidP="00C3499D">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1"/>
        <w:gridCol w:w="998"/>
        <w:gridCol w:w="3359"/>
      </w:tblGrid>
      <w:tr w:rsidR="00C3499D" w:rsidRPr="00931575" w14:paraId="71887E71" w14:textId="77777777" w:rsidTr="004A5A2D">
        <w:trPr>
          <w:cantSplit/>
          <w:trHeight w:val="196"/>
          <w:jc w:val="center"/>
        </w:trPr>
        <w:tc>
          <w:tcPr>
            <w:tcW w:w="2091" w:type="dxa"/>
          </w:tcPr>
          <w:p w14:paraId="37CA3C44" w14:textId="77777777" w:rsidR="00C3499D" w:rsidRPr="00931575" w:rsidRDefault="00C3499D" w:rsidP="001A6C5F">
            <w:pPr>
              <w:pStyle w:val="TAH"/>
            </w:pPr>
            <w:r w:rsidRPr="00931575">
              <w:rPr>
                <w:rFonts w:hint="eastAsia"/>
              </w:rPr>
              <w:t>Combination name</w:t>
            </w:r>
          </w:p>
        </w:tc>
        <w:tc>
          <w:tcPr>
            <w:tcW w:w="998" w:type="dxa"/>
            <w:shd w:val="clear" w:color="auto" w:fill="auto"/>
          </w:tcPr>
          <w:p w14:paraId="6476D172" w14:textId="77777777" w:rsidR="00C3499D" w:rsidRPr="00931575" w:rsidRDefault="00C3499D" w:rsidP="001A6C5F">
            <w:pPr>
              <w:pStyle w:val="TAH"/>
            </w:pPr>
            <w:r w:rsidRPr="00931575">
              <w:t>Model</w:t>
            </w:r>
          </w:p>
        </w:tc>
        <w:tc>
          <w:tcPr>
            <w:tcW w:w="3359" w:type="dxa"/>
            <w:shd w:val="clear" w:color="auto" w:fill="auto"/>
          </w:tcPr>
          <w:p w14:paraId="3D4DECF6" w14:textId="77777777" w:rsidR="00C3499D" w:rsidRPr="00931575" w:rsidRDefault="00C3499D" w:rsidP="001A6C5F">
            <w:pPr>
              <w:pStyle w:val="TAH"/>
            </w:pPr>
            <w:r w:rsidRPr="00931575">
              <w:t>Maximum Doppler frequency</w:t>
            </w:r>
          </w:p>
        </w:tc>
      </w:tr>
      <w:tr w:rsidR="00C3499D" w:rsidRPr="00931575" w14:paraId="1272E152" w14:textId="77777777" w:rsidTr="004A5A2D">
        <w:trPr>
          <w:cantSplit/>
          <w:trHeight w:val="196"/>
          <w:jc w:val="center"/>
        </w:trPr>
        <w:tc>
          <w:tcPr>
            <w:tcW w:w="2091" w:type="dxa"/>
          </w:tcPr>
          <w:p w14:paraId="1C67B688" w14:textId="77777777" w:rsidR="00C3499D" w:rsidRPr="00931575" w:rsidRDefault="00C3499D" w:rsidP="001A6C5F">
            <w:pPr>
              <w:pStyle w:val="TAC"/>
            </w:pPr>
            <w:r w:rsidRPr="00931575">
              <w:t>TDLA30-75</w:t>
            </w:r>
          </w:p>
        </w:tc>
        <w:tc>
          <w:tcPr>
            <w:tcW w:w="998" w:type="dxa"/>
            <w:shd w:val="clear" w:color="auto" w:fill="auto"/>
          </w:tcPr>
          <w:p w14:paraId="51D22E16" w14:textId="77777777" w:rsidR="00C3499D" w:rsidRPr="00931575" w:rsidRDefault="00C3499D" w:rsidP="001A6C5F">
            <w:pPr>
              <w:pStyle w:val="TAC"/>
            </w:pPr>
            <w:r w:rsidRPr="00931575">
              <w:t>TDLA30</w:t>
            </w:r>
          </w:p>
        </w:tc>
        <w:tc>
          <w:tcPr>
            <w:tcW w:w="3359" w:type="dxa"/>
            <w:shd w:val="clear" w:color="auto" w:fill="auto"/>
          </w:tcPr>
          <w:p w14:paraId="073EE20E" w14:textId="77777777" w:rsidR="00C3499D" w:rsidRPr="00931575" w:rsidRDefault="00C3499D" w:rsidP="001A6C5F">
            <w:pPr>
              <w:pStyle w:val="TAC"/>
            </w:pPr>
            <w:r w:rsidRPr="00931575">
              <w:t>75 Hz</w:t>
            </w:r>
          </w:p>
        </w:tc>
      </w:tr>
      <w:tr w:rsidR="00C3499D" w:rsidRPr="00931575" w14:paraId="34EB966E" w14:textId="77777777" w:rsidTr="004A5A2D">
        <w:trPr>
          <w:cantSplit/>
          <w:trHeight w:val="196"/>
          <w:jc w:val="center"/>
        </w:trPr>
        <w:tc>
          <w:tcPr>
            <w:tcW w:w="2091" w:type="dxa"/>
          </w:tcPr>
          <w:p w14:paraId="5C3ABD09" w14:textId="77777777" w:rsidR="00C3499D" w:rsidRPr="00931575" w:rsidRDefault="00C3499D" w:rsidP="001A6C5F">
            <w:pPr>
              <w:pStyle w:val="TAC"/>
            </w:pPr>
            <w:r w:rsidRPr="00931575">
              <w:t>TDLA30-300</w:t>
            </w:r>
          </w:p>
        </w:tc>
        <w:tc>
          <w:tcPr>
            <w:tcW w:w="998" w:type="dxa"/>
            <w:shd w:val="clear" w:color="auto" w:fill="auto"/>
          </w:tcPr>
          <w:p w14:paraId="5472EF97" w14:textId="77777777" w:rsidR="00C3499D" w:rsidRPr="00931575" w:rsidRDefault="00C3499D" w:rsidP="001A6C5F">
            <w:pPr>
              <w:pStyle w:val="TAC"/>
            </w:pPr>
            <w:r w:rsidRPr="00931575">
              <w:t>TDLA30</w:t>
            </w:r>
          </w:p>
        </w:tc>
        <w:tc>
          <w:tcPr>
            <w:tcW w:w="3359" w:type="dxa"/>
            <w:shd w:val="clear" w:color="auto" w:fill="auto"/>
          </w:tcPr>
          <w:p w14:paraId="585E4E38" w14:textId="77777777" w:rsidR="00C3499D" w:rsidRPr="00931575" w:rsidRDefault="00C3499D" w:rsidP="001A6C5F">
            <w:pPr>
              <w:pStyle w:val="TAC"/>
            </w:pPr>
            <w:r w:rsidRPr="00931575">
              <w:t>300 Hz</w:t>
            </w:r>
          </w:p>
        </w:tc>
      </w:tr>
      <w:tr w:rsidR="00C3499D" w:rsidRPr="00931575" w14:paraId="69806F23" w14:textId="77777777" w:rsidTr="004A5A2D">
        <w:trPr>
          <w:cantSplit/>
          <w:trHeight w:val="196"/>
          <w:jc w:val="center"/>
        </w:trPr>
        <w:tc>
          <w:tcPr>
            <w:tcW w:w="2091" w:type="dxa"/>
          </w:tcPr>
          <w:p w14:paraId="4CF6DCDE" w14:textId="77777777" w:rsidR="00C3499D" w:rsidRPr="00931575" w:rsidRDefault="00C3499D" w:rsidP="001A6C5F">
            <w:pPr>
              <w:pStyle w:val="TAC"/>
            </w:pPr>
            <w:r w:rsidRPr="00931575">
              <w:t>TDLA</w:t>
            </w:r>
            <w:r>
              <w:t>10-650</w:t>
            </w:r>
          </w:p>
        </w:tc>
        <w:tc>
          <w:tcPr>
            <w:tcW w:w="998" w:type="dxa"/>
            <w:shd w:val="clear" w:color="auto" w:fill="auto"/>
          </w:tcPr>
          <w:p w14:paraId="3584017F" w14:textId="77777777" w:rsidR="00C3499D" w:rsidRPr="00931575" w:rsidRDefault="00C3499D" w:rsidP="001A6C5F">
            <w:pPr>
              <w:pStyle w:val="TAC"/>
            </w:pPr>
            <w:r w:rsidRPr="00931575">
              <w:t>TDLA</w:t>
            </w:r>
            <w:r>
              <w:t>1</w:t>
            </w:r>
            <w:r w:rsidRPr="00931575">
              <w:t>0</w:t>
            </w:r>
          </w:p>
        </w:tc>
        <w:tc>
          <w:tcPr>
            <w:tcW w:w="3359" w:type="dxa"/>
            <w:shd w:val="clear" w:color="auto" w:fill="auto"/>
          </w:tcPr>
          <w:p w14:paraId="243A3E9A" w14:textId="77777777" w:rsidR="00C3499D" w:rsidRPr="00931575" w:rsidRDefault="00C3499D" w:rsidP="001A6C5F">
            <w:pPr>
              <w:pStyle w:val="TAC"/>
            </w:pPr>
            <w:r>
              <w:t>650</w:t>
            </w:r>
            <w:r w:rsidRPr="00931575">
              <w:t xml:space="preserve"> Hz</w:t>
            </w:r>
          </w:p>
        </w:tc>
      </w:tr>
      <w:tr w:rsidR="00C3499D" w:rsidRPr="00931575" w14:paraId="0B776BCB" w14:textId="77777777" w:rsidTr="004A5A2D">
        <w:trPr>
          <w:cantSplit/>
          <w:trHeight w:val="186"/>
          <w:jc w:val="center"/>
        </w:trPr>
        <w:tc>
          <w:tcPr>
            <w:tcW w:w="2091" w:type="dxa"/>
          </w:tcPr>
          <w:p w14:paraId="7F347FB5" w14:textId="77777777" w:rsidR="00C3499D" w:rsidRPr="00931575" w:rsidRDefault="00C3499D" w:rsidP="001A6C5F">
            <w:pPr>
              <w:pStyle w:val="TAC"/>
            </w:pPr>
            <w:r>
              <w:rPr>
                <w:lang w:eastAsia="zh-CN"/>
              </w:rPr>
              <w:t>TDLA30-650</w:t>
            </w:r>
          </w:p>
        </w:tc>
        <w:tc>
          <w:tcPr>
            <w:tcW w:w="998" w:type="dxa"/>
            <w:shd w:val="clear" w:color="auto" w:fill="auto"/>
          </w:tcPr>
          <w:p w14:paraId="1C143579" w14:textId="77777777" w:rsidR="00C3499D" w:rsidRPr="00931575" w:rsidRDefault="00C3499D" w:rsidP="001A6C5F">
            <w:pPr>
              <w:pStyle w:val="TAC"/>
            </w:pPr>
            <w:r>
              <w:rPr>
                <w:rFonts w:hint="eastAsia"/>
                <w:lang w:eastAsia="zh-CN"/>
              </w:rPr>
              <w:t>T</w:t>
            </w:r>
            <w:r>
              <w:rPr>
                <w:lang w:eastAsia="zh-CN"/>
              </w:rPr>
              <w:t>DLA30</w:t>
            </w:r>
          </w:p>
        </w:tc>
        <w:tc>
          <w:tcPr>
            <w:tcW w:w="3359" w:type="dxa"/>
            <w:shd w:val="clear" w:color="auto" w:fill="auto"/>
          </w:tcPr>
          <w:p w14:paraId="4E541A07" w14:textId="77777777" w:rsidR="00C3499D" w:rsidRPr="00931575" w:rsidRDefault="00C3499D" w:rsidP="001A6C5F">
            <w:pPr>
              <w:pStyle w:val="TAC"/>
            </w:pPr>
            <w:r>
              <w:rPr>
                <w:rFonts w:hint="eastAsia"/>
                <w:lang w:eastAsia="zh-CN"/>
              </w:rPr>
              <w:t>6</w:t>
            </w:r>
            <w:r>
              <w:rPr>
                <w:lang w:eastAsia="zh-CN"/>
              </w:rPr>
              <w:t>50 Hz</w:t>
            </w:r>
          </w:p>
        </w:tc>
      </w:tr>
      <w:tr w:rsidR="00C3499D" w:rsidRPr="00931575" w14:paraId="234CC947" w14:textId="77777777" w:rsidTr="004A5A2D">
        <w:trPr>
          <w:cantSplit/>
          <w:trHeight w:val="189"/>
          <w:jc w:val="center"/>
        </w:trPr>
        <w:tc>
          <w:tcPr>
            <w:tcW w:w="2091" w:type="dxa"/>
          </w:tcPr>
          <w:p w14:paraId="7F6EF7C6" w14:textId="77777777" w:rsidR="00C3499D" w:rsidRPr="00931575" w:rsidRDefault="00C3499D" w:rsidP="001A6C5F">
            <w:pPr>
              <w:pStyle w:val="TAC"/>
            </w:pPr>
            <w:r>
              <w:rPr>
                <w:rFonts w:hint="eastAsia"/>
                <w:lang w:eastAsia="zh-CN"/>
              </w:rPr>
              <w:t>T</w:t>
            </w:r>
            <w:r>
              <w:rPr>
                <w:lang w:eastAsia="zh-CN"/>
              </w:rPr>
              <w:t>DLD10-200</w:t>
            </w:r>
          </w:p>
        </w:tc>
        <w:tc>
          <w:tcPr>
            <w:tcW w:w="998" w:type="dxa"/>
            <w:shd w:val="clear" w:color="auto" w:fill="auto"/>
          </w:tcPr>
          <w:p w14:paraId="5F246D80" w14:textId="77777777" w:rsidR="00C3499D" w:rsidRPr="00931575" w:rsidRDefault="00C3499D" w:rsidP="001A6C5F">
            <w:pPr>
              <w:pStyle w:val="TAC"/>
            </w:pPr>
            <w:r>
              <w:rPr>
                <w:rFonts w:hint="eastAsia"/>
                <w:lang w:eastAsia="zh-CN"/>
              </w:rPr>
              <w:t>T</w:t>
            </w:r>
            <w:r>
              <w:rPr>
                <w:lang w:eastAsia="zh-CN"/>
              </w:rPr>
              <w:t>DLD10</w:t>
            </w:r>
          </w:p>
        </w:tc>
        <w:tc>
          <w:tcPr>
            <w:tcW w:w="3359" w:type="dxa"/>
            <w:shd w:val="clear" w:color="auto" w:fill="auto"/>
          </w:tcPr>
          <w:p w14:paraId="1389AA09" w14:textId="77777777" w:rsidR="00C3499D" w:rsidRPr="00931575" w:rsidRDefault="00C3499D" w:rsidP="001A6C5F">
            <w:pPr>
              <w:pStyle w:val="TAC"/>
            </w:pPr>
            <w:r>
              <w:rPr>
                <w:rFonts w:hint="eastAsia"/>
                <w:lang w:eastAsia="zh-CN"/>
              </w:rPr>
              <w:t>2</w:t>
            </w:r>
            <w:r>
              <w:rPr>
                <w:lang w:eastAsia="zh-CN"/>
              </w:rPr>
              <w:t>00 Hz</w:t>
            </w:r>
          </w:p>
        </w:tc>
      </w:tr>
      <w:tr w:rsidR="00C3499D" w:rsidRPr="00931575" w14:paraId="14BA87B3" w14:textId="77777777" w:rsidTr="004A5A2D">
        <w:trPr>
          <w:cantSplit/>
          <w:trHeight w:val="263"/>
          <w:jc w:val="center"/>
        </w:trPr>
        <w:tc>
          <w:tcPr>
            <w:tcW w:w="2091" w:type="dxa"/>
          </w:tcPr>
          <w:p w14:paraId="53D27080" w14:textId="77777777" w:rsidR="00C3499D" w:rsidRPr="00931575" w:rsidRDefault="00C3499D" w:rsidP="001A6C5F">
            <w:pPr>
              <w:pStyle w:val="TAC"/>
            </w:pPr>
            <w:r w:rsidRPr="00931575">
              <w:t>TDL</w:t>
            </w:r>
            <w:r>
              <w:t>D</w:t>
            </w:r>
            <w:r w:rsidRPr="00931575">
              <w:t>30-</w:t>
            </w:r>
            <w:r>
              <w:t>2</w:t>
            </w:r>
            <w:r w:rsidRPr="00931575">
              <w:t>00</w:t>
            </w:r>
          </w:p>
        </w:tc>
        <w:tc>
          <w:tcPr>
            <w:tcW w:w="998" w:type="dxa"/>
            <w:shd w:val="clear" w:color="auto" w:fill="auto"/>
          </w:tcPr>
          <w:p w14:paraId="4B32B1D2" w14:textId="77777777" w:rsidR="00C3499D" w:rsidRPr="00931575" w:rsidRDefault="00C3499D" w:rsidP="001A6C5F">
            <w:pPr>
              <w:pStyle w:val="TAC"/>
            </w:pPr>
            <w:r w:rsidRPr="00931575">
              <w:t>TDL</w:t>
            </w:r>
            <w:r>
              <w:t>D30</w:t>
            </w:r>
          </w:p>
        </w:tc>
        <w:tc>
          <w:tcPr>
            <w:tcW w:w="3359" w:type="dxa"/>
            <w:shd w:val="clear" w:color="auto" w:fill="auto"/>
          </w:tcPr>
          <w:p w14:paraId="72DC9E87" w14:textId="77777777" w:rsidR="00C3499D" w:rsidRPr="00931575" w:rsidRDefault="00C3499D" w:rsidP="001A6C5F">
            <w:pPr>
              <w:pStyle w:val="TAC"/>
            </w:pPr>
            <w:r>
              <w:t>2</w:t>
            </w:r>
            <w:r w:rsidRPr="00931575">
              <w:t>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7091" w:name="_Toc21103141"/>
      <w:bookmarkStart w:id="17092" w:name="_Toc29810990"/>
      <w:bookmarkStart w:id="17093" w:name="_Toc36636351"/>
      <w:bookmarkStart w:id="17094" w:name="_Toc37273297"/>
      <w:bookmarkStart w:id="17095" w:name="_Toc45886387"/>
      <w:bookmarkStart w:id="17096" w:name="_Toc53183432"/>
      <w:bookmarkStart w:id="17097" w:name="_Toc58916144"/>
      <w:bookmarkStart w:id="17098" w:name="_Toc58918325"/>
      <w:bookmarkStart w:id="17099" w:name="_Toc66694195"/>
      <w:bookmarkStart w:id="17100" w:name="_Toc74916220"/>
      <w:bookmarkStart w:id="17101" w:name="_Toc76114845"/>
      <w:bookmarkStart w:id="17102" w:name="_Toc76544731"/>
      <w:bookmarkStart w:id="17103" w:name="_Toc82536853"/>
      <w:bookmarkStart w:id="17104" w:name="_Toc89953146"/>
      <w:bookmarkStart w:id="17105" w:name="_Toc98766963"/>
      <w:bookmarkStart w:id="17106" w:name="_Toc99703326"/>
      <w:bookmarkStart w:id="17107" w:name="_Toc106207118"/>
      <w:bookmarkStart w:id="17108" w:name="_Toc115081120"/>
      <w:bookmarkStart w:id="17109" w:name="_Toc122000071"/>
      <w:bookmarkStart w:id="17110" w:name="_Toc124154244"/>
      <w:bookmarkStart w:id="17111" w:name="_Toc124155019"/>
      <w:bookmarkStart w:id="17112" w:name="_Toc131560875"/>
      <w:bookmarkStart w:id="17113" w:name="_Toc137394575"/>
      <w:bookmarkStart w:id="17114" w:name="_Toc163475681"/>
      <w:bookmarkStart w:id="17115" w:name="_Toc176784011"/>
      <w:r w:rsidRPr="00931575">
        <w:t>J.2.</w:t>
      </w:r>
      <w:r w:rsidRPr="00931575">
        <w:rPr>
          <w:rFonts w:hint="eastAsia"/>
        </w:rPr>
        <w:t>3</w:t>
      </w:r>
      <w:r w:rsidRPr="00931575">
        <w:tab/>
        <w:t>MIMO channel correlation matrices</w:t>
      </w:r>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7116" w:name="_Toc21103142"/>
      <w:bookmarkStart w:id="17117" w:name="_Toc29810991"/>
      <w:bookmarkStart w:id="17118" w:name="_Toc36636352"/>
      <w:bookmarkStart w:id="17119" w:name="_Toc37273298"/>
      <w:bookmarkStart w:id="17120" w:name="_Toc45886388"/>
      <w:bookmarkStart w:id="17121" w:name="_Toc53183433"/>
      <w:bookmarkStart w:id="17122" w:name="_Toc58916145"/>
      <w:bookmarkStart w:id="17123" w:name="_Toc58918326"/>
      <w:bookmarkStart w:id="17124" w:name="_Toc66694196"/>
      <w:bookmarkStart w:id="17125" w:name="_Toc74916221"/>
      <w:bookmarkStart w:id="17126" w:name="_Toc76114846"/>
      <w:bookmarkStart w:id="17127" w:name="_Toc76544732"/>
      <w:bookmarkStart w:id="17128" w:name="_Toc82536854"/>
      <w:bookmarkStart w:id="17129" w:name="_Toc89953147"/>
      <w:bookmarkStart w:id="17130" w:name="_Toc98766964"/>
      <w:bookmarkStart w:id="17131" w:name="_Toc99703327"/>
      <w:bookmarkStart w:id="17132" w:name="_Toc106207119"/>
      <w:bookmarkStart w:id="17133" w:name="_Toc115081121"/>
      <w:bookmarkStart w:id="17134" w:name="_Toc122000072"/>
      <w:bookmarkStart w:id="17135" w:name="_Toc124154245"/>
      <w:bookmarkStart w:id="17136" w:name="_Toc124155020"/>
      <w:bookmarkStart w:id="17137" w:name="_Toc131560876"/>
      <w:bookmarkStart w:id="17138" w:name="_Toc137394576"/>
      <w:bookmarkStart w:id="17139" w:name="_Toc163475682"/>
      <w:bookmarkStart w:id="17140" w:name="_Toc176784012"/>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7141" w:name="_Toc21103143"/>
      <w:bookmarkStart w:id="17142" w:name="_Toc29810992"/>
      <w:bookmarkStart w:id="17143" w:name="_Toc36636353"/>
      <w:bookmarkStart w:id="17144" w:name="_Toc37273299"/>
      <w:bookmarkStart w:id="17145" w:name="_Toc45886389"/>
      <w:bookmarkStart w:id="17146" w:name="_Toc53183434"/>
      <w:bookmarkStart w:id="17147" w:name="_Toc58916146"/>
      <w:bookmarkStart w:id="17148" w:name="_Toc58918327"/>
      <w:bookmarkStart w:id="17149" w:name="_Toc66694197"/>
      <w:bookmarkStart w:id="17150" w:name="_Toc74916222"/>
      <w:bookmarkStart w:id="17151" w:name="_Toc76114847"/>
      <w:bookmarkStart w:id="17152" w:name="_Toc76544733"/>
      <w:bookmarkStart w:id="17153" w:name="_Toc82536855"/>
      <w:bookmarkStart w:id="17154" w:name="_Toc89953148"/>
      <w:bookmarkStart w:id="17155" w:name="_Toc98766965"/>
      <w:bookmarkStart w:id="17156" w:name="_Toc99703328"/>
      <w:bookmarkStart w:id="17157" w:name="_Toc106207120"/>
      <w:bookmarkStart w:id="17158" w:name="_Toc115081122"/>
      <w:bookmarkStart w:id="17159" w:name="_Toc122000073"/>
      <w:bookmarkStart w:id="17160" w:name="_Toc124154246"/>
      <w:bookmarkStart w:id="17161" w:name="_Toc124155021"/>
      <w:bookmarkStart w:id="17162" w:name="_Toc131560877"/>
      <w:bookmarkStart w:id="17163" w:name="_Toc137394577"/>
      <w:bookmarkStart w:id="17164" w:name="_Toc163475683"/>
      <w:bookmarkStart w:id="17165" w:name="_Toc176784013"/>
      <w:r w:rsidRPr="00931575">
        <w:rPr>
          <w:lang w:eastAsia="ko-KR"/>
        </w:rPr>
        <w:lastRenderedPageBreak/>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8" type="#_x0000_t75" style="width:280.7pt;height:158.6pt" o:ole="">
                  <v:imagedata r:id="rId134" o:title=""/>
                </v:shape>
                <o:OLEObject Type="Embed" ProgID="Equation.DSMT4" ShapeID="_x0000_i1068" DrawAspect="Content" ObjectID="_1788604281" r:id="rId135"/>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7166" w:name="_Toc21103144"/>
      <w:bookmarkStart w:id="17167" w:name="_Toc29810993"/>
      <w:bookmarkStart w:id="17168" w:name="_Toc36636354"/>
      <w:bookmarkStart w:id="17169" w:name="_Toc37273300"/>
      <w:bookmarkStart w:id="17170" w:name="_Toc45886390"/>
      <w:bookmarkStart w:id="17171" w:name="_Toc53183435"/>
      <w:bookmarkStart w:id="17172" w:name="_Toc58916147"/>
      <w:bookmarkStart w:id="17173" w:name="_Toc58918328"/>
      <w:bookmarkStart w:id="17174" w:name="_Toc66694198"/>
      <w:bookmarkStart w:id="17175" w:name="_Toc74916223"/>
      <w:bookmarkStart w:id="17176" w:name="_Toc76114848"/>
      <w:bookmarkStart w:id="17177" w:name="_Toc76544734"/>
      <w:bookmarkStart w:id="17178" w:name="_Toc82536856"/>
      <w:bookmarkStart w:id="17179" w:name="_Toc89953149"/>
      <w:bookmarkStart w:id="17180" w:name="_Toc98766966"/>
      <w:bookmarkStart w:id="17181" w:name="_Toc99703329"/>
      <w:bookmarkStart w:id="17182" w:name="_Toc106207121"/>
      <w:bookmarkStart w:id="17183" w:name="_Toc115081123"/>
      <w:bookmarkStart w:id="17184" w:name="_Toc122000074"/>
      <w:bookmarkStart w:id="17185" w:name="_Toc124154247"/>
      <w:bookmarkStart w:id="17186" w:name="_Toc124155022"/>
      <w:bookmarkStart w:id="17187" w:name="_Toc131560878"/>
      <w:bookmarkStart w:id="17188" w:name="_Toc137394578"/>
      <w:bookmarkStart w:id="17189" w:name="_Toc163475684"/>
      <w:bookmarkStart w:id="17190" w:name="_Toc176784014"/>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69" type="#_x0000_t75" style="width:42.85pt;height:14.6pt" o:ole="">
                  <v:imagedata r:id="rId161" o:title=""/>
                </v:shape>
                <o:OLEObject Type="Embed" ProgID="Equation.3" ShapeID="_x0000_i1069" DrawAspect="Content" ObjectID="_1788604282" r:id="rId16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0" type="#_x0000_t75" style="width:50.15pt;height:14.6pt" o:ole="">
                  <v:imagedata r:id="rId164" o:title=""/>
                </v:shape>
                <o:OLEObject Type="Embed" ProgID="Equation.3" ShapeID="_x0000_i1070" DrawAspect="Content" ObjectID="_1788604283" r:id="rId16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7191" w:name="_Toc21103145"/>
      <w:bookmarkStart w:id="17192" w:name="_Toc29810994"/>
      <w:bookmarkStart w:id="17193" w:name="_Toc36636355"/>
      <w:bookmarkStart w:id="17194" w:name="_Toc37273301"/>
      <w:bookmarkStart w:id="17195" w:name="_Toc45886391"/>
      <w:bookmarkStart w:id="17196" w:name="_Toc53183436"/>
      <w:bookmarkStart w:id="17197" w:name="_Toc58916148"/>
      <w:bookmarkStart w:id="17198" w:name="_Toc58918329"/>
      <w:bookmarkStart w:id="17199" w:name="_Toc66694199"/>
      <w:bookmarkStart w:id="17200" w:name="_Toc74916224"/>
      <w:bookmarkStart w:id="17201" w:name="_Toc76114849"/>
      <w:bookmarkStart w:id="17202" w:name="_Toc76544735"/>
      <w:bookmarkStart w:id="17203" w:name="_Toc82536857"/>
      <w:bookmarkStart w:id="17204" w:name="_Toc89953150"/>
      <w:bookmarkStart w:id="17205" w:name="_Toc98766967"/>
      <w:bookmarkStart w:id="17206" w:name="_Toc99703330"/>
      <w:bookmarkStart w:id="17207" w:name="_Toc106207122"/>
      <w:bookmarkStart w:id="17208" w:name="_Toc115081124"/>
      <w:bookmarkStart w:id="17209" w:name="_Toc122000075"/>
      <w:bookmarkStart w:id="17210" w:name="_Toc124154248"/>
      <w:bookmarkStart w:id="17211" w:name="_Toc124155023"/>
      <w:bookmarkStart w:id="17212" w:name="_Toc131560879"/>
      <w:bookmarkStart w:id="17213" w:name="_Toc137394579"/>
      <w:bookmarkStart w:id="17214" w:name="_Toc163475685"/>
      <w:bookmarkStart w:id="17215" w:name="_Toc176784015"/>
      <w:r w:rsidRPr="00931575">
        <w:t>J.2.</w:t>
      </w:r>
      <w:r w:rsidRPr="00931575">
        <w:rPr>
          <w:rFonts w:hint="eastAsia"/>
        </w:rPr>
        <w:t>3</w:t>
      </w:r>
      <w:r w:rsidRPr="00931575">
        <w:t>.2</w:t>
      </w:r>
      <w:r w:rsidRPr="00931575">
        <w:tab/>
        <w:t>Multi-antenna channel models using cross polarized antennas</w:t>
      </w:r>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7216" w:name="_Toc21103146"/>
      <w:bookmarkStart w:id="17217" w:name="_Toc29810995"/>
      <w:bookmarkStart w:id="17218" w:name="_Toc36636356"/>
      <w:bookmarkStart w:id="17219" w:name="_Toc37273302"/>
      <w:bookmarkStart w:id="17220" w:name="_Toc45886392"/>
      <w:bookmarkStart w:id="17221" w:name="_Toc53183437"/>
      <w:bookmarkStart w:id="17222" w:name="_Toc58916149"/>
      <w:bookmarkStart w:id="17223" w:name="_Toc58918330"/>
      <w:bookmarkStart w:id="17224" w:name="_Toc66694200"/>
      <w:bookmarkStart w:id="17225" w:name="_Toc74916225"/>
      <w:bookmarkStart w:id="17226" w:name="_Toc76114850"/>
      <w:bookmarkStart w:id="17227" w:name="_Toc76544736"/>
      <w:bookmarkStart w:id="17228" w:name="_Toc82536858"/>
      <w:bookmarkStart w:id="17229" w:name="_Toc89953151"/>
      <w:bookmarkStart w:id="17230" w:name="_Toc98766968"/>
      <w:bookmarkStart w:id="17231" w:name="_Toc99703331"/>
      <w:bookmarkStart w:id="17232" w:name="_Toc106207123"/>
      <w:bookmarkStart w:id="17233" w:name="_Toc115081125"/>
      <w:bookmarkStart w:id="17234" w:name="_Toc122000076"/>
      <w:bookmarkStart w:id="17235" w:name="_Toc124154249"/>
      <w:bookmarkStart w:id="17236" w:name="_Toc124155024"/>
      <w:bookmarkStart w:id="17237" w:name="_Toc131560880"/>
      <w:bookmarkStart w:id="17238" w:name="_Toc137394580"/>
      <w:bookmarkStart w:id="17239" w:name="_Toc163475686"/>
      <w:bookmarkStart w:id="17240" w:name="_Toc176784016"/>
      <w:r w:rsidRPr="00931575">
        <w:rPr>
          <w:lang w:eastAsia="ko-KR"/>
        </w:rPr>
        <w:t>J.2.3.2.1</w:t>
      </w:r>
      <w:r w:rsidRPr="00931575">
        <w:rPr>
          <w:lang w:eastAsia="ko-KR"/>
        </w:rPr>
        <w:tab/>
        <w:t>Definition of MIMO correlation matrices using cross polarized antennas</w:t>
      </w:r>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7241" w:name="_Toc21103147"/>
      <w:bookmarkStart w:id="17242" w:name="_Toc29810996"/>
      <w:bookmarkStart w:id="17243" w:name="_Toc36636357"/>
      <w:bookmarkStart w:id="17244" w:name="_Toc37273303"/>
      <w:bookmarkStart w:id="17245" w:name="_Toc45886393"/>
      <w:bookmarkStart w:id="17246" w:name="_Toc53183438"/>
      <w:bookmarkStart w:id="17247" w:name="_Toc58916150"/>
      <w:bookmarkStart w:id="17248" w:name="_Toc58918331"/>
      <w:bookmarkStart w:id="17249" w:name="_Toc66694201"/>
      <w:bookmarkStart w:id="17250" w:name="_Toc74916226"/>
      <w:bookmarkStart w:id="17251" w:name="_Toc76114851"/>
      <w:bookmarkStart w:id="17252" w:name="_Toc76544737"/>
      <w:bookmarkStart w:id="17253" w:name="_Toc82536859"/>
      <w:bookmarkStart w:id="17254" w:name="_Toc89953152"/>
      <w:bookmarkStart w:id="17255" w:name="_Toc98766969"/>
      <w:bookmarkStart w:id="17256" w:name="_Toc99703332"/>
      <w:bookmarkStart w:id="17257" w:name="_Toc106207124"/>
      <w:bookmarkStart w:id="17258" w:name="_Toc115081126"/>
      <w:bookmarkStart w:id="17259" w:name="_Toc122000077"/>
      <w:bookmarkStart w:id="17260" w:name="_Toc124154250"/>
      <w:bookmarkStart w:id="17261" w:name="_Toc124155025"/>
      <w:bookmarkStart w:id="17262" w:name="_Toc131560881"/>
      <w:bookmarkStart w:id="17263" w:name="_Toc137394581"/>
      <w:bookmarkStart w:id="17264" w:name="_Toc163475687"/>
      <w:bookmarkStart w:id="17265" w:name="_Toc176784017"/>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p>
    <w:p w14:paraId="711C6060" w14:textId="77777777" w:rsidR="00C45907" w:rsidRPr="00931575" w:rsidRDefault="00C45907" w:rsidP="00C45907">
      <w:pPr>
        <w:pStyle w:val="Heading5"/>
      </w:pPr>
      <w:bookmarkStart w:id="17266" w:name="_Toc21103148"/>
      <w:bookmarkStart w:id="17267" w:name="_Toc29810997"/>
      <w:bookmarkStart w:id="17268" w:name="_Toc36636358"/>
      <w:bookmarkStart w:id="17269" w:name="_Toc37273304"/>
      <w:bookmarkStart w:id="17270" w:name="_Toc45886394"/>
      <w:bookmarkStart w:id="17271" w:name="_Toc53183439"/>
      <w:bookmarkStart w:id="17272" w:name="_Toc58916151"/>
      <w:bookmarkStart w:id="17273" w:name="_Toc58918332"/>
      <w:bookmarkStart w:id="17274" w:name="_Toc66694202"/>
      <w:bookmarkStart w:id="17275" w:name="_Toc74916227"/>
      <w:bookmarkStart w:id="17276" w:name="_Toc76114852"/>
      <w:bookmarkStart w:id="17277" w:name="_Toc76544738"/>
      <w:bookmarkStart w:id="17278" w:name="_Toc82536860"/>
      <w:bookmarkStart w:id="17279" w:name="_Toc89953153"/>
      <w:bookmarkStart w:id="17280" w:name="_Toc98766970"/>
      <w:bookmarkStart w:id="17281" w:name="_Toc99703333"/>
      <w:bookmarkStart w:id="17282" w:name="_Toc106207125"/>
      <w:bookmarkStart w:id="17283" w:name="_Toc115081127"/>
      <w:bookmarkStart w:id="17284" w:name="_Toc122000078"/>
      <w:bookmarkStart w:id="17285" w:name="_Toc124154251"/>
      <w:bookmarkStart w:id="17286" w:name="_Toc124155026"/>
      <w:bookmarkStart w:id="17287" w:name="_Toc131560882"/>
      <w:bookmarkStart w:id="17288" w:name="_Toc137394582"/>
      <w:bookmarkStart w:id="17289" w:name="_Toc163475688"/>
      <w:bookmarkStart w:id="17290" w:name="_Toc176784018"/>
      <w:r w:rsidRPr="00931575">
        <w:t>J.2.3.2.2.1</w:t>
      </w:r>
      <w:r w:rsidRPr="00931575">
        <w:tab/>
        <w:t>Spatial correlation matrices at UE side</w:t>
      </w:r>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7291" w:name="_Toc21103149"/>
      <w:bookmarkStart w:id="17292" w:name="_Toc29810998"/>
      <w:bookmarkStart w:id="17293" w:name="_Toc36636359"/>
      <w:bookmarkStart w:id="17294" w:name="_Toc37273305"/>
      <w:bookmarkStart w:id="17295" w:name="_Toc45886395"/>
      <w:bookmarkStart w:id="17296" w:name="_Toc53183440"/>
      <w:bookmarkStart w:id="17297" w:name="_Toc58916152"/>
      <w:bookmarkStart w:id="17298" w:name="_Toc58918333"/>
      <w:bookmarkStart w:id="17299" w:name="_Toc66694203"/>
      <w:bookmarkStart w:id="17300" w:name="_Toc74916228"/>
      <w:bookmarkStart w:id="17301" w:name="_Toc76114853"/>
      <w:bookmarkStart w:id="17302" w:name="_Toc76544739"/>
      <w:bookmarkStart w:id="17303" w:name="_Toc82536861"/>
      <w:bookmarkStart w:id="17304" w:name="_Toc89953154"/>
      <w:bookmarkStart w:id="17305" w:name="_Toc98766971"/>
      <w:bookmarkStart w:id="17306" w:name="_Toc99703334"/>
      <w:bookmarkStart w:id="17307" w:name="_Toc106207126"/>
      <w:bookmarkStart w:id="17308" w:name="_Toc115081128"/>
      <w:bookmarkStart w:id="17309" w:name="_Toc122000079"/>
      <w:bookmarkStart w:id="17310" w:name="_Toc124154252"/>
      <w:bookmarkStart w:id="17311" w:name="_Toc124155027"/>
      <w:bookmarkStart w:id="17312" w:name="_Toc131560883"/>
      <w:bookmarkStart w:id="17313" w:name="_Toc137394583"/>
      <w:bookmarkStart w:id="17314" w:name="_Toc163475689"/>
      <w:bookmarkStart w:id="17315" w:name="_Toc176784019"/>
      <w:r w:rsidRPr="00931575">
        <w:t>J.2.3.2.2.2</w:t>
      </w:r>
      <w:r w:rsidRPr="00931575">
        <w:tab/>
        <w:t>Spatial correlation matrices at gNB side</w:t>
      </w:r>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7316" w:name="_Toc21103150"/>
      <w:bookmarkStart w:id="17317" w:name="_Toc29810999"/>
      <w:bookmarkStart w:id="17318" w:name="_Toc36636360"/>
      <w:bookmarkStart w:id="17319" w:name="_Toc37273306"/>
      <w:bookmarkStart w:id="17320" w:name="_Toc45886396"/>
      <w:bookmarkStart w:id="17321" w:name="_Toc53183441"/>
      <w:bookmarkStart w:id="17322" w:name="_Toc58916153"/>
      <w:bookmarkStart w:id="17323" w:name="_Toc58918334"/>
      <w:bookmarkStart w:id="17324" w:name="_Toc66694204"/>
      <w:bookmarkStart w:id="17325" w:name="_Toc74916229"/>
      <w:bookmarkStart w:id="17326" w:name="_Toc76114854"/>
      <w:bookmarkStart w:id="17327" w:name="_Toc76544740"/>
      <w:bookmarkStart w:id="17328" w:name="_Toc82536862"/>
      <w:bookmarkStart w:id="17329" w:name="_Toc89953155"/>
      <w:bookmarkStart w:id="17330" w:name="_Toc98766972"/>
      <w:bookmarkStart w:id="17331" w:name="_Toc99703335"/>
      <w:bookmarkStart w:id="17332" w:name="_Toc106207127"/>
      <w:bookmarkStart w:id="17333" w:name="_Toc115081129"/>
      <w:bookmarkStart w:id="17334" w:name="_Toc122000080"/>
      <w:bookmarkStart w:id="17335" w:name="_Toc124154253"/>
      <w:bookmarkStart w:id="17336" w:name="_Toc124155028"/>
      <w:bookmarkStart w:id="17337" w:name="_Toc131560884"/>
      <w:bookmarkStart w:id="17338" w:name="_Toc137394584"/>
      <w:bookmarkStart w:id="17339" w:name="_Toc163475690"/>
      <w:bookmarkStart w:id="17340" w:name="_Toc176784020"/>
      <w:r w:rsidRPr="00931575">
        <w:rPr>
          <w:rFonts w:hint="eastAsia"/>
          <w:lang w:eastAsia="ko-KR"/>
        </w:rPr>
        <w:t>J.2.3.2.3</w:t>
      </w:r>
      <w:r w:rsidRPr="00931575">
        <w:rPr>
          <w:lang w:eastAsia="ko-KR"/>
        </w:rPr>
        <w:tab/>
        <w:t>MIMO correlation matrices using cross polarized antennas</w:t>
      </w:r>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7341" w:name="_Toc36636361"/>
      <w:bookmarkStart w:id="17342" w:name="_Toc37273307"/>
      <w:bookmarkStart w:id="17343" w:name="_Toc45886397"/>
      <w:bookmarkStart w:id="17344" w:name="_Toc53183442"/>
      <w:bookmarkStart w:id="17345" w:name="_Toc58916154"/>
      <w:bookmarkStart w:id="17346" w:name="_Toc58918335"/>
      <w:bookmarkStart w:id="17347" w:name="_Toc66694205"/>
      <w:bookmarkStart w:id="17348" w:name="_Toc74916230"/>
      <w:bookmarkStart w:id="17349" w:name="_Toc76114855"/>
      <w:bookmarkStart w:id="17350" w:name="_Toc76544741"/>
      <w:bookmarkStart w:id="17351" w:name="_Toc82536863"/>
      <w:bookmarkStart w:id="17352" w:name="_Toc89953156"/>
      <w:bookmarkStart w:id="17353" w:name="_Toc98766973"/>
      <w:bookmarkStart w:id="17354" w:name="_Toc99703336"/>
      <w:bookmarkStart w:id="17355" w:name="_Toc106207128"/>
      <w:bookmarkStart w:id="17356" w:name="_Toc115081130"/>
      <w:bookmarkStart w:id="17357" w:name="_Toc122000081"/>
      <w:bookmarkStart w:id="17358" w:name="_Toc124154254"/>
      <w:bookmarkStart w:id="17359" w:name="_Toc124155029"/>
      <w:bookmarkStart w:id="17360" w:name="_Toc131560885"/>
      <w:bookmarkStart w:id="17361" w:name="_Toc137394585"/>
      <w:bookmarkStart w:id="17362" w:name="_Toc163475691"/>
      <w:bookmarkStart w:id="17363" w:name="_Toc176784021"/>
      <w:r w:rsidRPr="00931575">
        <w:t>J.3</w:t>
      </w:r>
      <w:r w:rsidRPr="00931575">
        <w:tab/>
        <w:t>High speed train condition</w:t>
      </w:r>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1" type="#_x0000_t75" style="width:92.95pt;height:20.95pt" o:ole="">
            <v:imagedata r:id="rId186" o:title=""/>
          </v:shape>
          <o:OLEObject Type="Embed" ProgID="Equation.3" ShapeID="_x0000_i1071" DrawAspect="Content" ObjectID="_1788604284" r:id="rId187"/>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2" type="#_x0000_t75" style="width:29.15pt;height:14.6pt" o:ole="">
            <v:imagedata r:id="rId188" o:title=""/>
          </v:shape>
          <o:OLEObject Type="Embed" ProgID="Equation.3" ShapeID="_x0000_i1072" DrawAspect="Content" ObjectID="_1788604285" r:id="rId189"/>
        </w:object>
      </w:r>
      <w:r w:rsidRPr="00931575">
        <w:t xml:space="preserve"> is the Doppler shift and </w:t>
      </w:r>
      <w:r w:rsidRPr="00931575">
        <w:rPr>
          <w:position w:val="-10"/>
        </w:rPr>
        <w:object w:dxaOrig="285" w:dyaOrig="285" w14:anchorId="28649224">
          <v:shape id="_x0000_i1073" type="#_x0000_t75" style="width:14.6pt;height:14.6pt" o:ole="">
            <v:imagedata r:id="rId190" o:title=""/>
          </v:shape>
          <o:OLEObject Type="Embed" ProgID="Equation.3" ShapeID="_x0000_i1073" DrawAspect="Content" ObjectID="_1788604286" r:id="rId191"/>
        </w:object>
      </w:r>
      <w:r w:rsidRPr="00931575">
        <w:t xml:space="preserve"> is the maximum Doppler frequency. </w:t>
      </w:r>
    </w:p>
    <w:p w14:paraId="6D06B0DF" w14:textId="731F40CE" w:rsidR="007C0A38" w:rsidRPr="004640EE" w:rsidRDefault="00601BD1" w:rsidP="006F1F81">
      <w:pPr>
        <w:rPr>
          <w:lang w:val="en-US"/>
        </w:rPr>
      </w:pPr>
      <w:r w:rsidRPr="000F1E2C">
        <w:t xml:space="preserve">For Scenario4, the cosine of angle </w:t>
      </w:r>
      <m:oMath>
        <m:r>
          <w:rPr>
            <w:rFonts w:ascii="Cambria Math"/>
          </w:rPr>
          <m:t>θ</m:t>
        </m:r>
        <m:d>
          <m:dPr>
            <m:ctrlPr>
              <w:rPr>
                <w:rFonts w:ascii="Cambria Math" w:hAnsi="Cambria Math"/>
                <w:i/>
              </w:rPr>
            </m:ctrlPr>
          </m:dPr>
          <m:e>
            <m:r>
              <w:rPr>
                <w:rFonts w:ascii="Cambria Math"/>
              </w:rPr>
              <m:t>t</m:t>
            </m:r>
          </m:e>
        </m:d>
      </m:oMath>
      <w:r w:rsidRPr="000F1E2C">
        <w:t xml:space="preserve"> 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4" type="#_x0000_t75" style="width:158.6pt;height:51.05pt" o:ole="">
            <v:imagedata r:id="rId192" o:title=""/>
          </v:shape>
          <o:OLEObject Type="Embed" ProgID="Equation.3" ShapeID="_x0000_i1074" DrawAspect="Content" ObjectID="_1788604287" r:id="rId193"/>
        </w:object>
      </w:r>
      <w:r w:rsidRPr="00931575">
        <w:t xml:space="preserve">, </w:t>
      </w:r>
      <w:r w:rsidRPr="00931575">
        <w:rPr>
          <w:position w:val="-10"/>
        </w:rPr>
        <w:object w:dxaOrig="1290" w:dyaOrig="435" w14:anchorId="5C459855">
          <v:shape id="_x0000_i1075" type="#_x0000_t75" style="width:65.6pt;height:20.95pt" o:ole="">
            <v:imagedata r:id="rId194" o:title=""/>
          </v:shape>
          <o:OLEObject Type="Embed" ProgID="Equation.3" ShapeID="_x0000_i1075" DrawAspect="Content" ObjectID="_1788604288" r:id="rId195"/>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6" type="#_x0000_t75" style="width:201.4pt;height:51.05pt" o:ole="">
            <v:imagedata r:id="rId196" o:title=""/>
          </v:shape>
          <o:OLEObject Type="Embed" ProgID="Equation.3" ShapeID="_x0000_i1076" DrawAspect="Content" ObjectID="_1788604289" r:id="rId197"/>
        </w:object>
      </w:r>
      <w:r w:rsidRPr="00931575">
        <w:t xml:space="preserve">, </w:t>
      </w:r>
      <w:r w:rsidRPr="00931575">
        <w:rPr>
          <w:position w:val="-10"/>
        </w:rPr>
        <w:object w:dxaOrig="1875" w:dyaOrig="435" w14:anchorId="5106F0A6">
          <v:shape id="_x0000_i1077" type="#_x0000_t75" style="width:92.95pt;height:20.95pt" o:ole="">
            <v:imagedata r:id="rId198" o:title=""/>
          </v:shape>
          <o:OLEObject Type="Embed" ProgID="Equation.3" ShapeID="_x0000_i1077" DrawAspect="Content" ObjectID="_1788604290" r:id="rId199"/>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78" type="#_x0000_t75" style="width:150.4pt;height:20.95pt" o:ole="">
            <v:imagedata r:id="rId200" o:title=""/>
          </v:shape>
          <o:OLEObject Type="Embed" ProgID="Equation.3" ShapeID="_x0000_i1078" DrawAspect="Content" ObjectID="_1788604291" r:id="rId201"/>
        </w:object>
      </w:r>
      <w:r w:rsidRPr="00931575">
        <w:t xml:space="preserve">, </w:t>
      </w:r>
      <w:r w:rsidRPr="00931575">
        <w:rPr>
          <w:position w:val="-12"/>
        </w:rPr>
        <w:object w:dxaOrig="1290" w:dyaOrig="435" w14:anchorId="500D0F6B">
          <v:shape id="_x0000_i1079" type="#_x0000_t75" style="width:65.6pt;height:20.95pt" o:ole="">
            <v:imagedata r:id="rId202" o:title=""/>
          </v:shape>
          <o:OLEObject Type="Embed" ProgID="Equation.3" ShapeID="_x0000_i1079" DrawAspect="Content" ObjectID="_1788604292" r:id="rId203"/>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0" type="#_x0000_t75" style="width:21.85pt;height:14.6pt" o:ole="">
            <v:imagedata r:id="rId204" o:title=""/>
          </v:shape>
          <o:OLEObject Type="Embed" ProgID="Equation.3" ShapeID="_x0000_i1080" DrawAspect="Content" ObjectID="_1788604293" r:id="rId205"/>
        </w:object>
      </w:r>
      <w:r w:rsidRPr="00931575">
        <w:t xml:space="preserve"> is the initial distance in metres of the train from BS, and </w:t>
      </w:r>
      <w:r w:rsidRPr="00931575">
        <w:rPr>
          <w:position w:val="-10"/>
        </w:rPr>
        <w:object w:dxaOrig="460" w:dyaOrig="300" w14:anchorId="641A88BA">
          <v:shape id="_x0000_i1081" type="#_x0000_t75" style="width:29.15pt;height:14.6pt" o:ole="">
            <v:imagedata r:id="rId206" o:title=""/>
          </v:shape>
          <o:OLEObject Type="Embed" ProgID="Equation.3" ShapeID="_x0000_i1081" DrawAspect="Content" ObjectID="_1788604294" r:id="rId207"/>
        </w:object>
      </w:r>
      <w:r w:rsidRPr="00931575">
        <w:t xml:space="preserve"> is the perpendicular distance in metres from the BS to the railway track, </w:t>
      </w:r>
      <w:r w:rsidRPr="00931575">
        <w:rPr>
          <w:position w:val="-6"/>
        </w:rPr>
        <w:object w:dxaOrig="160" w:dyaOrig="200" w14:anchorId="4188C3F3">
          <v:shape id="_x0000_i1082" type="#_x0000_t75" style="width:8.2pt;height:14.6pt" o:ole="">
            <v:imagedata r:id="rId208" o:title=""/>
          </v:shape>
          <o:OLEObject Type="Embed" ProgID="Equation.3" ShapeID="_x0000_i1082" DrawAspect="Content" ObjectID="_1788604295" r:id="rId209"/>
        </w:object>
      </w:r>
      <w:r w:rsidRPr="00931575">
        <w:t xml:space="preserve"> is the velocity of the train in m/s, </w:t>
      </w:r>
      <w:r w:rsidRPr="00931575">
        <w:rPr>
          <w:position w:val="-6"/>
        </w:rPr>
        <w:object w:dxaOrig="139" w:dyaOrig="220" w14:anchorId="3BBF34BA">
          <v:shape id="_x0000_i1083" type="#_x0000_t75" style="width:7.3pt;height:14.6pt" o:ole="">
            <v:imagedata r:id="rId210" o:title=""/>
          </v:shape>
          <o:OLEObject Type="Embed" ProgID="Equation.3" ShapeID="_x0000_i1083" DrawAspect="Content" ObjectID="_1788604296" r:id="rId211"/>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lastRenderedPageBreak/>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10436A43" w:rsidR="007C0A38" w:rsidRPr="004640EE" w:rsidRDefault="00601BD1" w:rsidP="006F1F81">
      <w:pPr>
        <w:rPr>
          <w:lang w:val="en-US"/>
        </w:rPr>
      </w:pPr>
      <w:r w:rsidRPr="000F1E2C">
        <w:rPr>
          <w:lang w:val="en-US"/>
        </w:rPr>
        <w:t>The required input parameters are listed in table J.3-1 and J.3-2. The resulting time varying Doppler shift is shown in Figure J.3-1, J.3-2, J.3-3, J.3-4, and J.3-9 for 350</w:t>
      </w:r>
      <w:r w:rsidR="002B65BF">
        <w:rPr>
          <w:lang w:val="en-US"/>
        </w:rPr>
        <w:t xml:space="preserve"> </w:t>
      </w:r>
      <w:r w:rsidRPr="000F1E2C">
        <w:rPr>
          <w:lang w:val="en-US"/>
        </w:rPr>
        <w:t>km/h scenarios, and in Figure J.3-5, J.3-6, J.3-7 and J.3-8 for 500</w:t>
      </w:r>
      <w:r w:rsidR="002B65BF">
        <w:rPr>
          <w:lang w:val="en-US"/>
        </w:rPr>
        <w:t xml:space="preserve"> </w:t>
      </w:r>
      <w:r w:rsidRPr="000F1E2C">
        <w:rPr>
          <w:lang w:val="en-US"/>
        </w:rPr>
        <w:t>km/h scenarios. For 350</w:t>
      </w:r>
      <w:r w:rsidR="002B65BF">
        <w:rPr>
          <w:lang w:val="en-US"/>
        </w:rPr>
        <w:t xml:space="preserve"> </w:t>
      </w:r>
      <w:r w:rsidRPr="000F1E2C">
        <w:rPr>
          <w:lang w:val="en-US"/>
        </w:rPr>
        <w:t>km/h scenarios, the Doppler shift was derived such that it corresponds to a velocity of around 350</w:t>
      </w:r>
      <w:r w:rsidR="002B65BF">
        <w:rPr>
          <w:lang w:val="en-US"/>
        </w:rPr>
        <w:t xml:space="preserve"> </w:t>
      </w:r>
      <w:r w:rsidRPr="000F1E2C">
        <w:rPr>
          <w:lang w:val="en-US"/>
        </w:rPr>
        <w:t>km/h for band n1 for the 15kHz SCS, for band n77 for the 30</w:t>
      </w:r>
      <w:r w:rsidR="007E495F">
        <w:rPr>
          <w:lang w:val="en-US"/>
        </w:rPr>
        <w:t xml:space="preserve"> </w:t>
      </w:r>
      <w:r w:rsidRPr="000F1E2C">
        <w:rPr>
          <w:lang w:val="en-US"/>
        </w:rPr>
        <w:t>kHz SCS, and for band n257 for the 120</w:t>
      </w:r>
      <w:r w:rsidR="002B65BF">
        <w:rPr>
          <w:lang w:val="en-US"/>
        </w:rPr>
        <w:t xml:space="preserve"> </w:t>
      </w:r>
      <w:r w:rsidRPr="000F1E2C">
        <w:rPr>
          <w:lang w:val="en-US"/>
        </w:rPr>
        <w:t>kHz SCS. For 500km/h scenarios, the Doppler shift was derived such that it corresponds to a velocity of around 500</w:t>
      </w:r>
      <w:r w:rsidR="002B65BF">
        <w:rPr>
          <w:lang w:val="en-US"/>
        </w:rPr>
        <w:t xml:space="preserve"> </w:t>
      </w:r>
      <w:r w:rsidRPr="000F1E2C">
        <w:rPr>
          <w:lang w:val="en-US"/>
        </w:rPr>
        <w:t>km/h for band n3 for the 15</w:t>
      </w:r>
      <w:r w:rsidR="002B65BF">
        <w:rPr>
          <w:lang w:val="en-US"/>
        </w:rPr>
        <w:t xml:space="preserve"> </w:t>
      </w:r>
      <w:r w:rsidRPr="000F1E2C">
        <w:rPr>
          <w:lang w:val="en-US"/>
        </w:rPr>
        <w:t>kHz SCS, and for band n77 for the 30</w:t>
      </w:r>
      <w:r w:rsidR="002B65BF">
        <w:rPr>
          <w:lang w:val="en-US"/>
        </w:rPr>
        <w:t xml:space="preserve"> </w:t>
      </w:r>
      <w:r w:rsidRPr="000F1E2C">
        <w:rPr>
          <w:lang w:val="en-US"/>
        </w:rPr>
        <w:t>kHz SCS.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1A6C5F">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1A6C5F">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1A6C5F">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4" type="#_x0000_t75" style="width:14.6pt;height:21.85pt" o:ole="">
                  <v:imagedata r:id="rId212" o:title=""/>
                </v:shape>
                <o:OLEObject Type="Embed" ProgID="Equation.3" ShapeID="_x0000_i1084" DrawAspect="Content" ObjectID="_1788604297" r:id="rId213"/>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1A6C5F">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5" type="#_x0000_t75" style="width:29.15pt;height:14.6pt" o:ole="">
                  <v:imagedata r:id="rId206" o:title=""/>
                </v:shape>
                <o:OLEObject Type="Embed" ProgID="Equation.3" ShapeID="_x0000_i1085" DrawAspect="Content" ObjectID="_1788604298" r:id="rId214"/>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1A6C5F">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6" type="#_x0000_t75" style="width:14.6pt;height:14.6pt" o:ole="">
                  <v:imagedata r:id="rId215" o:title=""/>
                </v:shape>
                <o:OLEObject Type="Embed" ProgID="Equation.3" ShapeID="_x0000_i1086" DrawAspect="Content" ObjectID="_1788604299" r:id="rId216"/>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1A6C5F">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7" type="#_x0000_t75" style="width:14.6pt;height:14.6pt" o:ole="">
                  <v:imagedata r:id="rId217" o:title=""/>
                </v:shape>
                <o:OLEObject Type="Embed" ProgID="Equation.3" ShapeID="_x0000_i1087" DrawAspect="Content" ObjectID="_1788604300" r:id="rId218"/>
              </w:object>
            </w:r>
          </w:p>
        </w:tc>
        <w:tc>
          <w:tcPr>
            <w:tcW w:w="2203" w:type="dxa"/>
          </w:tcPr>
          <w:p w14:paraId="6E1E4953" w14:textId="0F31A092"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AEFF309" w14:textId="29AB845F"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203" w:type="dxa"/>
            <w:vAlign w:val="center"/>
          </w:tcPr>
          <w:p w14:paraId="024B59BE" w14:textId="5D15CB2F"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FBE8DB7" w14:textId="47914DEE"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513" w:type="dxa"/>
          </w:tcPr>
          <w:p w14:paraId="6C4F6817" w14:textId="527A529A"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009E514C">
              <w:rPr>
                <w:rFonts w:eastAsia="?? ??"/>
              </w:rPr>
              <w:t xml:space="preserve"> </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88" type="#_x0000_t75" style="width:14.6pt;height:20.95pt" o:ole="">
                  <v:imagedata r:id="rId212" o:title=""/>
                </v:shape>
                <o:OLEObject Type="Embed" ProgID="Equation.3" ShapeID="_x0000_i1088" DrawAspect="Content" ObjectID="_1788604301" r:id="rId219"/>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89" type="#_x0000_t75" style="width:29.15pt;height:14.6pt" o:ole="">
                  <v:imagedata r:id="rId206" o:title=""/>
                </v:shape>
                <o:OLEObject Type="Embed" ProgID="Equation.3" ShapeID="_x0000_i1089" DrawAspect="Content" ObjectID="_1788604302" r:id="rId220"/>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0" type="#_x0000_t75" style="width:7.3pt;height:7.3pt" o:ole="">
                  <v:imagedata r:id="rId215" o:title=""/>
                </v:shape>
                <o:OLEObject Type="Embed" ProgID="Equation.3" ShapeID="_x0000_i1090" DrawAspect="Content" ObjectID="_1788604303" r:id="rId221"/>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1" type="#_x0000_t75" style="width:14.6pt;height:14.6pt" o:ole="">
                  <v:imagedata r:id="rId217" o:title=""/>
                </v:shape>
                <o:OLEObject Type="Embed" ProgID="Equation.3" ShapeID="_x0000_i1091" DrawAspect="Content" ObjectID="_1788604304" r:id="rId222"/>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1A5C56E"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A75E130" w14:textId="7344CCD9" w:rsidR="00CD430A" w:rsidRPr="00931575" w:rsidRDefault="00CD430A" w:rsidP="006F1F81">
            <w:pPr>
              <w:pStyle w:val="TAC"/>
              <w:rPr>
                <w:rFonts w:eastAsia="?? ??"/>
              </w:rPr>
            </w:pPr>
            <w:r w:rsidRPr="00931575">
              <w:rPr>
                <w:rFonts w:eastAsia="?? ??"/>
              </w:rPr>
              <w:t>3334 Hz for 30</w:t>
            </w:r>
            <w:r w:rsidR="009E514C">
              <w:rPr>
                <w:rFonts w:eastAsia="?? ??"/>
              </w:rPr>
              <w:t xml:space="preserve"> </w:t>
            </w:r>
            <w:r w:rsidRPr="00931575">
              <w:rPr>
                <w:rFonts w:eastAsia="?? ??"/>
              </w:rPr>
              <w:t>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1B12A354"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B3E3456" w14:textId="56727BCC" w:rsidR="00CD430A" w:rsidRPr="00931575" w:rsidRDefault="00CD430A" w:rsidP="006F1F81">
            <w:pPr>
              <w:pStyle w:val="TAC"/>
            </w:pPr>
            <w:r w:rsidRPr="00931575">
              <w:rPr>
                <w:rFonts w:eastAsia="?? ??"/>
              </w:rPr>
              <w:t>3334 Hz for 30</w:t>
            </w:r>
            <w:r w:rsidR="009E514C">
              <w:rPr>
                <w:rFonts w:eastAsia="?? ??"/>
              </w:rPr>
              <w:t xml:space="preserve"> </w:t>
            </w:r>
            <w:r w:rsidRPr="00931575">
              <w:rPr>
                <w:rFonts w:eastAsia="?? ??"/>
              </w:rPr>
              <w:t>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lastRenderedPageBreak/>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lastRenderedPageBreak/>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lastRenderedPageBreak/>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7364" w:name="_Toc508717195"/>
      <w:bookmarkStart w:id="17365" w:name="_Toc45886398"/>
      <w:bookmarkStart w:id="17366" w:name="_Toc53183443"/>
      <w:bookmarkStart w:id="17367" w:name="_Toc58916155"/>
      <w:bookmarkStart w:id="17368" w:name="_Toc58918336"/>
      <w:bookmarkStart w:id="17369" w:name="_Toc66694206"/>
      <w:bookmarkStart w:id="17370" w:name="_Toc74916231"/>
      <w:bookmarkStart w:id="17371" w:name="_Toc76114856"/>
      <w:bookmarkStart w:id="17372" w:name="_Toc76544742"/>
      <w:bookmarkStart w:id="17373" w:name="_Toc82536864"/>
      <w:bookmarkStart w:id="17374" w:name="_Toc89953157"/>
      <w:bookmarkStart w:id="17375" w:name="_Toc98766974"/>
      <w:bookmarkStart w:id="17376" w:name="_Toc99703337"/>
      <w:bookmarkStart w:id="17377" w:name="_Toc106207129"/>
      <w:bookmarkStart w:id="17378" w:name="_Toc115081131"/>
      <w:bookmarkStart w:id="17379" w:name="_Toc122000082"/>
      <w:bookmarkStart w:id="17380" w:name="_Toc124154255"/>
      <w:bookmarkStart w:id="17381" w:name="_Toc124155030"/>
      <w:bookmarkStart w:id="17382" w:name="_Toc131560886"/>
      <w:bookmarkStart w:id="17383" w:name="_Toc137394586"/>
      <w:bookmarkStart w:id="17384" w:name="_Toc163475692"/>
      <w:bookmarkStart w:id="17385" w:name="_Toc176784022"/>
      <w:r w:rsidRPr="00931575">
        <w:rPr>
          <w:rFonts w:hint="eastAsia"/>
          <w:noProof/>
          <w:lang w:eastAsia="zh-CN"/>
        </w:rPr>
        <w:t>J</w:t>
      </w:r>
      <w:r w:rsidRPr="00931575">
        <w:rPr>
          <w:noProof/>
        </w:rPr>
        <w:t>.4</w:t>
      </w:r>
      <w:r w:rsidRPr="00931575">
        <w:rPr>
          <w:noProof/>
        </w:rPr>
        <w:tab/>
        <w:t>Moving propagation conditions</w:t>
      </w:r>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p>
    <w:p w14:paraId="5E1D34B2" w14:textId="4F859335" w:rsidR="00BB6395" w:rsidRPr="00931575" w:rsidRDefault="00BB6395" w:rsidP="006F1F81">
      <w:bookmarkStart w:id="17386" w:name="_MON_987701529"/>
      <w:bookmarkStart w:id="17387" w:name="_MON_987701557"/>
      <w:bookmarkStart w:id="17388" w:name="_MON_987701658"/>
      <w:bookmarkStart w:id="17389" w:name="_MON_987701769"/>
      <w:bookmarkStart w:id="17390" w:name="_MON_987702060"/>
      <w:bookmarkStart w:id="17391" w:name="_MON_987702611"/>
      <w:bookmarkStart w:id="17392" w:name="_MON_987703631"/>
      <w:bookmarkStart w:id="17393" w:name="_MON_987703744"/>
      <w:bookmarkStart w:id="17394" w:name="_MON_987703773"/>
      <w:bookmarkStart w:id="17395" w:name="_MON_989248841"/>
      <w:bookmarkStart w:id="17396" w:name="_MON_1280167238"/>
      <w:bookmarkStart w:id="17397" w:name="_MON_1280167446"/>
      <w:bookmarkStart w:id="17398" w:name="_MON_1280167494"/>
      <w:bookmarkStart w:id="17399" w:name="_MON_987700724"/>
      <w:bookmarkStart w:id="17400" w:name="_MON_987701350"/>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w:t>
      </w:r>
      <w:r w:rsidR="002C2F86">
        <w:t xml:space="preserve"> </w:t>
      </w:r>
      <w:r w:rsidRPr="00931575">
        <w:t>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w:t>
      </w:r>
      <w:r w:rsidR="002C2F86">
        <w:t xml:space="preserve"> </w:t>
      </w:r>
      <w:r w:rsidRPr="00931575">
        <w:t>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002C2F86">
        <w:rPr>
          <w:rFonts w:cs="v5.0.0"/>
          <w:lang w:eastAsia="zh-CN"/>
        </w:rPr>
        <w:t xml:space="preserve"> </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7401" w:name="_MON_987701393"/>
    <w:bookmarkEnd w:id="17401"/>
    <w:p w14:paraId="4E4B2009" w14:textId="77777777" w:rsidR="009E21BD" w:rsidRPr="00931575" w:rsidRDefault="009E21BD" w:rsidP="006F1F81">
      <w:pPr>
        <w:pStyle w:val="TH"/>
      </w:pPr>
      <w:r w:rsidRPr="00931575">
        <w:object w:dxaOrig="4317" w:dyaOrig="2878" w14:anchorId="444ED5CF">
          <v:shape id="_x0000_i1092" type="#_x0000_t75" style="width:266.6pt;height:108.45pt" o:ole="" fillcolor="window">
            <v:imagedata r:id="rId232" o:title=""/>
          </v:shape>
          <o:OLEObject Type="Embed" ProgID="Word.Picture.8" ShapeID="_x0000_i1092" DrawAspect="Content" ObjectID="_1788604305" r:id="rId233"/>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3" type="#_x0000_t75" style="width:93.85pt;height:29.15pt" o:ole="">
            <v:imagedata r:id="rId234" o:title=""/>
          </v:shape>
          <o:OLEObject Type="Embed" ProgID="Equation.3" ShapeID="_x0000_i1093" DrawAspect="Content" ObjectID="_1788604306" r:id="rId235"/>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7402" w:name="_Toc21103151"/>
      <w:bookmarkStart w:id="17403" w:name="_Toc29811000"/>
      <w:bookmarkStart w:id="17404" w:name="_Toc36636362"/>
      <w:bookmarkStart w:id="17405" w:name="_Toc37273308"/>
      <w:bookmarkStart w:id="17406"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7407" w:name="_Toc53183444"/>
      <w:bookmarkStart w:id="17408" w:name="_Toc58916156"/>
      <w:bookmarkStart w:id="17409" w:name="_Toc58918337"/>
      <w:bookmarkStart w:id="17410" w:name="_Toc66694207"/>
      <w:bookmarkStart w:id="17411" w:name="_Toc74916232"/>
      <w:bookmarkStart w:id="17412" w:name="_Toc76114857"/>
      <w:bookmarkStart w:id="17413" w:name="_Toc76544743"/>
      <w:bookmarkStart w:id="17414" w:name="_Toc82536865"/>
      <w:bookmarkStart w:id="17415" w:name="_Toc89953158"/>
      <w:bookmarkStart w:id="17416" w:name="_Toc98766975"/>
      <w:bookmarkStart w:id="17417" w:name="_Toc99703338"/>
      <w:bookmarkStart w:id="17418" w:name="_Toc106207130"/>
      <w:bookmarkStart w:id="17419" w:name="_Toc115081132"/>
      <w:bookmarkStart w:id="17420" w:name="_Toc122000083"/>
      <w:bookmarkStart w:id="17421" w:name="_Toc124154256"/>
      <w:bookmarkStart w:id="17422" w:name="_Toc124155031"/>
      <w:bookmarkStart w:id="17423" w:name="_Toc131560887"/>
      <w:bookmarkStart w:id="17424" w:name="_Toc137394587"/>
      <w:bookmarkStart w:id="17425" w:name="_Toc163475693"/>
      <w:bookmarkStart w:id="17426" w:name="_Toc176784023"/>
      <w:r w:rsidRPr="00931575">
        <w:lastRenderedPageBreak/>
        <w:t>Annex K (informative):</w:t>
      </w:r>
      <w:r w:rsidRPr="00931575">
        <w:br/>
        <w:t>Measuring noise close to noise-floor</w:t>
      </w:r>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6"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7"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7427" w:name="_Hlk521396356"/>
      <w:r w:rsidR="00C45907" w:rsidRPr="00931575">
        <w:rPr>
          <w:rFonts w:ascii="Symbol" w:hAnsi="Symbol"/>
          <w:i/>
        </w:rPr>
        <w:t></w:t>
      </w:r>
      <w:r w:rsidR="00C45907" w:rsidRPr="00931575">
        <w:rPr>
          <w:i/>
          <w:vertAlign w:val="subscript"/>
        </w:rPr>
        <w:t>2</w:t>
      </w:r>
      <w:bookmarkEnd w:id="17427"/>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7428" w:name="_Toc21103152"/>
      <w:bookmarkStart w:id="17429" w:name="_Toc29811001"/>
      <w:bookmarkStart w:id="17430" w:name="_Toc36636363"/>
      <w:bookmarkStart w:id="17431" w:name="_Toc37273309"/>
      <w:bookmarkStart w:id="17432" w:name="_Toc45886400"/>
      <w:r w:rsidRPr="00931575">
        <w:br w:type="page"/>
      </w:r>
    </w:p>
    <w:p w14:paraId="267ABAB9" w14:textId="0D61BE4D" w:rsidR="00C45907" w:rsidRPr="00931575" w:rsidRDefault="00C45907" w:rsidP="00C45907">
      <w:pPr>
        <w:pStyle w:val="Heading8"/>
      </w:pPr>
      <w:bookmarkStart w:id="17433" w:name="_Toc53183445"/>
      <w:bookmarkStart w:id="17434" w:name="_Toc58916157"/>
      <w:bookmarkStart w:id="17435" w:name="_Toc58918338"/>
      <w:bookmarkStart w:id="17436" w:name="_Toc66694208"/>
      <w:bookmarkStart w:id="17437" w:name="_Toc74916233"/>
      <w:bookmarkStart w:id="17438" w:name="_Toc76114858"/>
      <w:bookmarkStart w:id="17439" w:name="_Toc76544744"/>
      <w:bookmarkStart w:id="17440" w:name="_Toc82536866"/>
      <w:bookmarkStart w:id="17441" w:name="_Toc89953159"/>
      <w:bookmarkStart w:id="17442" w:name="_Toc98766976"/>
      <w:bookmarkStart w:id="17443" w:name="_Toc99703339"/>
      <w:bookmarkStart w:id="17444" w:name="_Toc106207131"/>
      <w:bookmarkStart w:id="17445" w:name="_Toc115081133"/>
      <w:bookmarkStart w:id="17446" w:name="_Toc122000084"/>
      <w:bookmarkStart w:id="17447" w:name="_Toc124154257"/>
      <w:bookmarkStart w:id="17448" w:name="_Toc124155032"/>
      <w:bookmarkStart w:id="17449" w:name="_Toc131560888"/>
      <w:bookmarkStart w:id="17450" w:name="_Toc137394588"/>
      <w:bookmarkStart w:id="17451" w:name="_Toc163475694"/>
      <w:bookmarkStart w:id="17452" w:name="_Toc176784024"/>
      <w:r w:rsidRPr="00931575">
        <w:lastRenderedPageBreak/>
        <w:t>Annex L (normative):</w:t>
      </w:r>
      <w:r w:rsidRPr="00931575">
        <w:br/>
        <w:t>In-channel TX tests</w:t>
      </w:r>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p>
    <w:p w14:paraId="4D5A0101" w14:textId="77777777" w:rsidR="00C45907" w:rsidRPr="00931575" w:rsidRDefault="00C45907" w:rsidP="00C45907">
      <w:pPr>
        <w:pStyle w:val="Heading1"/>
      </w:pPr>
      <w:bookmarkStart w:id="17453" w:name="_Toc21103153"/>
      <w:bookmarkStart w:id="17454" w:name="_Toc29811002"/>
      <w:bookmarkStart w:id="17455" w:name="_Toc36636364"/>
      <w:bookmarkStart w:id="17456" w:name="_Toc37273310"/>
      <w:bookmarkStart w:id="17457" w:name="_Toc45886401"/>
      <w:bookmarkStart w:id="17458" w:name="_Toc53183446"/>
      <w:bookmarkStart w:id="17459" w:name="_Toc58916158"/>
      <w:bookmarkStart w:id="17460" w:name="_Toc58918339"/>
      <w:bookmarkStart w:id="17461" w:name="_Toc66694209"/>
      <w:bookmarkStart w:id="17462" w:name="_Toc74916234"/>
      <w:bookmarkStart w:id="17463" w:name="_Toc76114859"/>
      <w:bookmarkStart w:id="17464" w:name="_Toc76544745"/>
      <w:bookmarkStart w:id="17465" w:name="_Toc82536867"/>
      <w:bookmarkStart w:id="17466" w:name="_Toc89953160"/>
      <w:bookmarkStart w:id="17467" w:name="_Toc98766977"/>
      <w:bookmarkStart w:id="17468" w:name="_Toc99703340"/>
      <w:bookmarkStart w:id="17469" w:name="_Toc106207132"/>
      <w:bookmarkStart w:id="17470" w:name="_Toc115081134"/>
      <w:bookmarkStart w:id="17471" w:name="_Toc122000085"/>
      <w:bookmarkStart w:id="17472" w:name="_Toc124154258"/>
      <w:bookmarkStart w:id="17473" w:name="_Toc124155033"/>
      <w:bookmarkStart w:id="17474" w:name="_Toc131560889"/>
      <w:bookmarkStart w:id="17475" w:name="_Toc137394589"/>
      <w:bookmarkStart w:id="17476" w:name="_Toc163475695"/>
      <w:bookmarkStart w:id="17477" w:name="_Toc176784025"/>
      <w:r w:rsidRPr="00931575">
        <w:t>L.1</w:t>
      </w:r>
      <w:r w:rsidRPr="00931575">
        <w:tab/>
        <w:t>General</w:t>
      </w:r>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7478" w:name="_Toc21103154"/>
      <w:bookmarkStart w:id="17479" w:name="_Toc29811003"/>
      <w:bookmarkStart w:id="17480" w:name="_Toc36636365"/>
      <w:bookmarkStart w:id="17481" w:name="_Toc37273311"/>
      <w:bookmarkStart w:id="17482" w:name="_Toc45886402"/>
      <w:bookmarkStart w:id="17483" w:name="_Toc53183447"/>
      <w:bookmarkStart w:id="17484" w:name="_Toc58916159"/>
      <w:bookmarkStart w:id="17485" w:name="_Toc58918340"/>
      <w:bookmarkStart w:id="17486" w:name="_Toc66694210"/>
      <w:bookmarkStart w:id="17487" w:name="_Toc74916235"/>
      <w:bookmarkStart w:id="17488" w:name="_Toc76114860"/>
      <w:bookmarkStart w:id="17489" w:name="_Toc76544746"/>
      <w:bookmarkStart w:id="17490" w:name="_Toc82536868"/>
      <w:bookmarkStart w:id="17491" w:name="_Toc89953161"/>
      <w:bookmarkStart w:id="17492" w:name="_Toc98766978"/>
      <w:bookmarkStart w:id="17493" w:name="_Toc99703341"/>
      <w:bookmarkStart w:id="17494" w:name="_Toc106207133"/>
      <w:bookmarkStart w:id="17495" w:name="_Toc115081135"/>
      <w:bookmarkStart w:id="17496" w:name="_Toc122000086"/>
      <w:bookmarkStart w:id="17497" w:name="_Toc124154259"/>
      <w:bookmarkStart w:id="17498" w:name="_Toc124155034"/>
      <w:bookmarkStart w:id="17499" w:name="_Toc131560890"/>
      <w:bookmarkStart w:id="17500" w:name="_Toc137394590"/>
      <w:bookmarkStart w:id="17501" w:name="_Toc163475696"/>
      <w:bookmarkStart w:id="17502" w:name="_Toc176784026"/>
      <w:r w:rsidRPr="00931575">
        <w:t>L.2</w:t>
      </w:r>
      <w:r w:rsidRPr="00931575">
        <w:tab/>
        <w:t>Basic principles</w:t>
      </w:r>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7503" w:name="_Toc21103155"/>
      <w:bookmarkStart w:id="17504" w:name="_Toc29811004"/>
      <w:bookmarkStart w:id="17505" w:name="_Toc36636366"/>
      <w:bookmarkStart w:id="17506" w:name="_Toc37273312"/>
      <w:bookmarkStart w:id="17507" w:name="_Toc45886403"/>
      <w:bookmarkStart w:id="17508" w:name="_Toc53183448"/>
      <w:bookmarkStart w:id="17509" w:name="_Toc58916160"/>
      <w:bookmarkStart w:id="17510" w:name="_Toc58918341"/>
      <w:bookmarkStart w:id="17511" w:name="_Toc66694211"/>
      <w:bookmarkStart w:id="17512" w:name="_Toc74916236"/>
      <w:bookmarkStart w:id="17513" w:name="_Toc76114861"/>
      <w:bookmarkStart w:id="17514" w:name="_Toc76544747"/>
      <w:bookmarkStart w:id="17515" w:name="_Toc82536869"/>
      <w:bookmarkStart w:id="17516" w:name="_Toc89953162"/>
      <w:bookmarkStart w:id="17517" w:name="_Toc98766979"/>
      <w:bookmarkStart w:id="17518" w:name="_Toc99703342"/>
      <w:bookmarkStart w:id="17519" w:name="_Toc106207134"/>
      <w:bookmarkStart w:id="17520" w:name="_Toc115081136"/>
      <w:bookmarkStart w:id="17521" w:name="_Toc122000087"/>
      <w:bookmarkStart w:id="17522" w:name="_Toc124154260"/>
      <w:bookmarkStart w:id="17523" w:name="_Toc124155035"/>
      <w:bookmarkStart w:id="17524" w:name="_Toc131560891"/>
      <w:bookmarkStart w:id="17525" w:name="_Toc137394591"/>
      <w:bookmarkStart w:id="17526" w:name="_Toc163475697"/>
      <w:bookmarkStart w:id="17527" w:name="_Toc176784027"/>
      <w:r w:rsidRPr="00931575">
        <w:t>L.2.1</w:t>
      </w:r>
      <w:r w:rsidRPr="00931575">
        <w:tab/>
        <w:t>Output signal of the TX under test</w:t>
      </w:r>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0FD6D6E0" w:rsidR="00C45907" w:rsidRPr="00931575" w:rsidRDefault="00D230E5" w:rsidP="006F1F81">
      <w:pPr>
        <w:rPr>
          <w:noProof/>
        </w:rPr>
      </w:pPr>
      <w:r>
        <w:t xml:space="preserve">For FR2, </w:t>
      </w:r>
      <w:r>
        <w:rPr>
          <w:i/>
        </w:rPr>
        <w:t>FFT size</w:t>
      </w:r>
      <w:r>
        <w:t xml:space="preserve"> is determined by the transmission bandwidth in table 6.6.3.5.2-2 for 60 kHz SCS, table</w:t>
      </w:r>
      <w:r>
        <w:rPr>
          <w:rFonts w:eastAsia="MS Mincho"/>
        </w:rPr>
        <w:t> </w:t>
      </w:r>
      <w:r>
        <w:t>6.6.3.5.2</w:t>
      </w:r>
      <w:r>
        <w:noBreakHyphen/>
        <w:t>3 for 120 kHz SCS, table 6.6.3.5.2-4 for 480 kHz SCS and table 6.6.3.5.2-5 for 960 kHz SCS. In the time domain it comprises at least 10 ms for FR1 and FR2-1 and at least 80 slots for FR2-2.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7528" w:name="_Toc21103156"/>
      <w:bookmarkStart w:id="17529" w:name="_Toc29811005"/>
      <w:bookmarkStart w:id="17530" w:name="_Toc36636367"/>
      <w:bookmarkStart w:id="17531" w:name="_Toc37273313"/>
      <w:bookmarkStart w:id="17532" w:name="_Toc45886404"/>
      <w:bookmarkStart w:id="17533" w:name="_Toc53183449"/>
      <w:bookmarkStart w:id="17534" w:name="_Toc58916161"/>
      <w:bookmarkStart w:id="17535" w:name="_Toc58918342"/>
      <w:bookmarkStart w:id="17536" w:name="_Toc66694212"/>
      <w:bookmarkStart w:id="17537" w:name="_Toc74916237"/>
      <w:bookmarkStart w:id="17538" w:name="_Toc76114862"/>
      <w:bookmarkStart w:id="17539" w:name="_Toc76544748"/>
      <w:bookmarkStart w:id="17540" w:name="_Toc82536870"/>
      <w:bookmarkStart w:id="17541" w:name="_Toc89953163"/>
      <w:bookmarkStart w:id="17542" w:name="_Toc98766980"/>
      <w:bookmarkStart w:id="17543" w:name="_Toc99703343"/>
      <w:bookmarkStart w:id="17544" w:name="_Toc106207135"/>
      <w:bookmarkStart w:id="17545" w:name="_Toc115081137"/>
      <w:bookmarkStart w:id="17546" w:name="_Toc122000088"/>
      <w:bookmarkStart w:id="17547" w:name="_Toc124154261"/>
      <w:bookmarkStart w:id="17548" w:name="_Toc124155036"/>
      <w:bookmarkStart w:id="17549" w:name="_Toc131560892"/>
      <w:bookmarkStart w:id="17550" w:name="_Toc137394592"/>
      <w:bookmarkStart w:id="17551" w:name="_Toc163475698"/>
      <w:bookmarkStart w:id="17552" w:name="_Toc176784028"/>
      <w:r w:rsidRPr="00931575">
        <w:t>L.2.2</w:t>
      </w:r>
      <w:r w:rsidRPr="00931575">
        <w:tab/>
        <w:t>Ideal signal</w:t>
      </w:r>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7553" w:name="_Toc21103157"/>
      <w:bookmarkStart w:id="17554" w:name="_Toc29811006"/>
      <w:bookmarkStart w:id="17555" w:name="_Toc36636368"/>
      <w:bookmarkStart w:id="17556" w:name="_Toc37273314"/>
      <w:bookmarkStart w:id="17557" w:name="_Toc45886405"/>
      <w:bookmarkStart w:id="17558" w:name="_Toc53183450"/>
      <w:bookmarkStart w:id="17559" w:name="_Toc58916162"/>
      <w:bookmarkStart w:id="17560" w:name="_Toc58918343"/>
      <w:bookmarkStart w:id="17561" w:name="_Toc66694213"/>
      <w:bookmarkStart w:id="17562" w:name="_Toc74916238"/>
      <w:bookmarkStart w:id="17563" w:name="_Toc76114863"/>
      <w:bookmarkStart w:id="17564" w:name="_Toc76544749"/>
      <w:bookmarkStart w:id="17565" w:name="_Toc82536871"/>
      <w:bookmarkStart w:id="17566" w:name="_Toc89953164"/>
      <w:bookmarkStart w:id="17567" w:name="_Toc98766981"/>
      <w:bookmarkStart w:id="17568" w:name="_Toc99703344"/>
      <w:bookmarkStart w:id="17569" w:name="_Toc106207136"/>
      <w:bookmarkStart w:id="17570" w:name="_Toc115081138"/>
      <w:bookmarkStart w:id="17571" w:name="_Toc122000089"/>
      <w:bookmarkStart w:id="17572" w:name="_Toc124154262"/>
      <w:bookmarkStart w:id="17573" w:name="_Toc124155037"/>
      <w:bookmarkStart w:id="17574" w:name="_Toc131560893"/>
      <w:bookmarkStart w:id="17575" w:name="_Toc137394593"/>
      <w:bookmarkStart w:id="17576" w:name="_Toc163475699"/>
      <w:bookmarkStart w:id="17577" w:name="_Toc176784029"/>
      <w:r w:rsidRPr="00931575">
        <w:t>L.2.3</w:t>
      </w:r>
      <w:r w:rsidRPr="00931575">
        <w:tab/>
        <w:t>Measurement results</w:t>
      </w:r>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7578" w:name="_Toc21103158"/>
      <w:bookmarkStart w:id="17579" w:name="_Toc29811007"/>
      <w:bookmarkStart w:id="17580" w:name="_Toc36636369"/>
      <w:bookmarkStart w:id="17581" w:name="_Toc37273315"/>
      <w:bookmarkStart w:id="17582" w:name="_Toc45886406"/>
      <w:bookmarkStart w:id="17583" w:name="_Toc53183451"/>
      <w:bookmarkStart w:id="17584" w:name="_Toc58916163"/>
      <w:bookmarkStart w:id="17585" w:name="_Toc58918344"/>
      <w:bookmarkStart w:id="17586" w:name="_Toc66694214"/>
      <w:bookmarkStart w:id="17587" w:name="_Toc74916239"/>
      <w:bookmarkStart w:id="17588" w:name="_Toc76114864"/>
      <w:bookmarkStart w:id="17589" w:name="_Toc76544750"/>
      <w:bookmarkStart w:id="17590" w:name="_Toc82536872"/>
      <w:bookmarkStart w:id="17591" w:name="_Toc89953165"/>
      <w:bookmarkStart w:id="17592" w:name="_Toc98766982"/>
      <w:bookmarkStart w:id="17593" w:name="_Toc99703345"/>
      <w:bookmarkStart w:id="17594" w:name="_Toc106207137"/>
      <w:bookmarkStart w:id="17595" w:name="_Toc115081139"/>
      <w:bookmarkStart w:id="17596" w:name="_Toc122000090"/>
      <w:bookmarkStart w:id="17597" w:name="_Toc124154263"/>
      <w:bookmarkStart w:id="17598" w:name="_Toc124155038"/>
      <w:bookmarkStart w:id="17599" w:name="_Toc131560894"/>
      <w:bookmarkStart w:id="17600" w:name="_Toc137394594"/>
      <w:bookmarkStart w:id="17601" w:name="_Toc163475700"/>
      <w:bookmarkStart w:id="17602" w:name="_Toc176784030"/>
      <w:r w:rsidRPr="00931575">
        <w:t>L.2.4</w:t>
      </w:r>
      <w:r w:rsidRPr="00931575">
        <w:tab/>
        <w:t>Measurement points</w:t>
      </w:r>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2E323D22" w14:textId="3FFE1A14" w:rsidR="00D230E5" w:rsidRDefault="00D230E5" w:rsidP="00D230E5">
      <w:r>
        <w:t xml:space="preserve">For FR2, </w:t>
      </w:r>
      <w:r>
        <w:rPr>
          <w:i/>
        </w:rPr>
        <w:t>FFT size</w:t>
      </w:r>
      <w:r>
        <w:t xml:space="preserve"> </w:t>
      </w:r>
      <w:r>
        <w:rPr>
          <w:rFonts w:eastAsia="Osaka"/>
        </w:rPr>
        <w:t>and the cyclic prefix length</w:t>
      </w:r>
      <w:r>
        <w:t xml:space="preserve"> is determined from table 6.6.3.5.2-2 for 60 kHz SCS, table</w:t>
      </w:r>
      <w:r>
        <w:rPr>
          <w:rFonts w:eastAsia="MS Mincho"/>
        </w:rPr>
        <w:t> </w:t>
      </w:r>
      <w:r>
        <w:t>6.6.3.5.2</w:t>
      </w:r>
      <w:r>
        <w:noBreakHyphen/>
        <w:t>3 for 120 kHz SCS, table 6.6.3.5.2-4 for 480 kHz SCS and table 6.6.3.5.2-5 for 960 kHz SCS.</w:t>
      </w:r>
    </w:p>
    <w:p w14:paraId="571FC8D9" w14:textId="0849F626" w:rsidR="00C45907" w:rsidRPr="00931575" w:rsidRDefault="00D230E5" w:rsidP="00D230E5">
      <w:r>
        <w:t>In one subframe, there are two symbols with the length of the cyclic prefix larger than the values listed in TS 38.141-1 [3] tables 6.5.3.5-2, 6.5.3.5-3 and 6.5.3.5-4 for FR1 and tables 6.6.3.5.2-2, table 6.6.3.5.2-3, table 6.6.3.5.2-4 and table 6.6.3.5.2-5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lastRenderedPageBreak/>
        <w:t>Table L.2.4-1: Slot number and symbol number identifying the longer CP length for normal CP</w:t>
      </w:r>
    </w:p>
    <w:tbl>
      <w:tblPr>
        <w:tblStyle w:val="TableGrid1"/>
        <w:tblW w:w="0" w:type="auto"/>
        <w:jc w:val="center"/>
        <w:tblLayout w:type="fixed"/>
        <w:tblLook w:val="04A0" w:firstRow="1" w:lastRow="0" w:firstColumn="1" w:lastColumn="0" w:noHBand="0" w:noVBand="1"/>
      </w:tblPr>
      <w:tblGrid>
        <w:gridCol w:w="862"/>
        <w:gridCol w:w="1471"/>
        <w:gridCol w:w="1471"/>
        <w:gridCol w:w="1817"/>
        <w:gridCol w:w="1603"/>
      </w:tblGrid>
      <w:tr w:rsidR="00D230E5" w14:paraId="129B71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3E24EBB3" w14:textId="77777777" w:rsidR="00D230E5" w:rsidRDefault="00D230E5" w:rsidP="001A6C5F">
            <w:pPr>
              <w:pStyle w:val="TAH"/>
            </w:pPr>
            <w:r>
              <w:rPr>
                <w:rFonts w:eastAsia="Yu Mincho"/>
              </w:rPr>
              <w:t>SCS (kHz)</w:t>
            </w:r>
          </w:p>
        </w:tc>
        <w:tc>
          <w:tcPr>
            <w:tcW w:w="1471" w:type="dxa"/>
            <w:tcBorders>
              <w:top w:val="single" w:sz="4" w:space="0" w:color="auto"/>
              <w:left w:val="single" w:sz="4" w:space="0" w:color="auto"/>
              <w:bottom w:val="single" w:sz="4" w:space="0" w:color="auto"/>
              <w:right w:val="single" w:sz="4" w:space="0" w:color="auto"/>
            </w:tcBorders>
            <w:hideMark/>
          </w:tcPr>
          <w:p w14:paraId="2973135C" w14:textId="77777777" w:rsidR="00D230E5" w:rsidRDefault="00D230E5" w:rsidP="001A6C5F">
            <w:pPr>
              <w:pStyle w:val="TAH"/>
              <w:rPr>
                <w:rFonts w:eastAsia="Yu Mincho"/>
              </w:rPr>
            </w:pPr>
            <w:r>
              <w:rPr>
                <w:rFonts w:eastAsia="Yu Mincho"/>
              </w:rPr>
              <w:t>Frequency Range</w:t>
            </w:r>
          </w:p>
        </w:tc>
        <w:tc>
          <w:tcPr>
            <w:tcW w:w="1471" w:type="dxa"/>
            <w:tcBorders>
              <w:top w:val="single" w:sz="4" w:space="0" w:color="auto"/>
              <w:left w:val="single" w:sz="4" w:space="0" w:color="auto"/>
              <w:bottom w:val="single" w:sz="4" w:space="0" w:color="auto"/>
              <w:right w:val="single" w:sz="4" w:space="0" w:color="auto"/>
            </w:tcBorders>
            <w:hideMark/>
          </w:tcPr>
          <w:p w14:paraId="3EBA8863" w14:textId="77777777" w:rsidR="00D230E5" w:rsidRDefault="00D230E5" w:rsidP="001A6C5F">
            <w:pPr>
              <w:pStyle w:val="TAH"/>
              <w:rPr>
                <w:rFonts w:eastAsia="Yu Mincho"/>
              </w:rPr>
            </w:pPr>
            <w:r>
              <w:rPr>
                <w:rFonts w:eastAsia="Yu Mincho"/>
              </w:rPr>
              <w:t># slots in subframe</w:t>
            </w:r>
          </w:p>
        </w:tc>
        <w:tc>
          <w:tcPr>
            <w:tcW w:w="1817" w:type="dxa"/>
            <w:tcBorders>
              <w:top w:val="single" w:sz="4" w:space="0" w:color="auto"/>
              <w:left w:val="single" w:sz="4" w:space="0" w:color="auto"/>
              <w:bottom w:val="single" w:sz="4" w:space="0" w:color="auto"/>
              <w:right w:val="single" w:sz="4" w:space="0" w:color="auto"/>
            </w:tcBorders>
            <w:hideMark/>
          </w:tcPr>
          <w:p w14:paraId="150F213F" w14:textId="77777777" w:rsidR="00D230E5" w:rsidRDefault="00D230E5" w:rsidP="001A6C5F">
            <w:pPr>
              <w:pStyle w:val="TAH"/>
              <w:rPr>
                <w:rFonts w:eastAsia="Yu Mincho"/>
              </w:rPr>
            </w:pPr>
            <w:r>
              <w:rPr>
                <w:rFonts w:eastAsia="Yu Mincho"/>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007B3B38" w14:textId="77777777" w:rsidR="00D230E5" w:rsidRDefault="00D230E5" w:rsidP="001A6C5F">
            <w:pPr>
              <w:pStyle w:val="TAH"/>
              <w:rPr>
                <w:rFonts w:eastAsia="Yu Mincho"/>
              </w:rPr>
            </w:pPr>
            <w:r>
              <w:rPr>
                <w:rFonts w:eastAsia="Yu Mincho"/>
              </w:rPr>
              <w:t>Longer CP length</w:t>
            </w:r>
          </w:p>
        </w:tc>
      </w:tr>
      <w:tr w:rsidR="00D230E5" w14:paraId="5D5942F3"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706B1C2C" w14:textId="77777777" w:rsidR="00D230E5" w:rsidRDefault="00D230E5" w:rsidP="001A6C5F">
            <w:pPr>
              <w:pStyle w:val="TAC"/>
            </w:pPr>
            <w:r>
              <w:t>15</w:t>
            </w:r>
          </w:p>
        </w:tc>
        <w:tc>
          <w:tcPr>
            <w:tcW w:w="1471" w:type="dxa"/>
            <w:tcBorders>
              <w:top w:val="single" w:sz="4" w:space="0" w:color="auto"/>
              <w:left w:val="single" w:sz="4" w:space="0" w:color="auto"/>
              <w:bottom w:val="single" w:sz="4" w:space="0" w:color="auto"/>
              <w:right w:val="single" w:sz="4" w:space="0" w:color="auto"/>
            </w:tcBorders>
            <w:hideMark/>
          </w:tcPr>
          <w:p w14:paraId="5824ABDF" w14:textId="77777777" w:rsidR="00D230E5" w:rsidRDefault="00D230E5" w:rsidP="001A6C5F">
            <w:pPr>
              <w:pStyle w:val="TAC"/>
            </w:pPr>
            <w:r>
              <w:t>FR1</w:t>
            </w:r>
          </w:p>
        </w:tc>
        <w:tc>
          <w:tcPr>
            <w:tcW w:w="1471" w:type="dxa"/>
            <w:tcBorders>
              <w:top w:val="single" w:sz="4" w:space="0" w:color="auto"/>
              <w:left w:val="single" w:sz="4" w:space="0" w:color="auto"/>
              <w:bottom w:val="single" w:sz="4" w:space="0" w:color="auto"/>
              <w:right w:val="single" w:sz="4" w:space="0" w:color="auto"/>
            </w:tcBorders>
            <w:hideMark/>
          </w:tcPr>
          <w:p w14:paraId="11E27131" w14:textId="77777777" w:rsidR="00D230E5" w:rsidRDefault="00D230E5" w:rsidP="001A6C5F">
            <w:pPr>
              <w:pStyle w:val="TAC"/>
            </w:pPr>
            <w:r>
              <w:t>1</w:t>
            </w:r>
          </w:p>
        </w:tc>
        <w:tc>
          <w:tcPr>
            <w:tcW w:w="1817" w:type="dxa"/>
            <w:tcBorders>
              <w:top w:val="single" w:sz="4" w:space="0" w:color="auto"/>
              <w:left w:val="single" w:sz="4" w:space="0" w:color="auto"/>
              <w:bottom w:val="single" w:sz="4" w:space="0" w:color="auto"/>
              <w:right w:val="single" w:sz="4" w:space="0" w:color="auto"/>
            </w:tcBorders>
            <w:hideMark/>
          </w:tcPr>
          <w:p w14:paraId="371D1CD9" w14:textId="77777777" w:rsidR="00D230E5" w:rsidRDefault="00D230E5" w:rsidP="001A6C5F">
            <w:pPr>
              <w:pStyle w:val="TAC"/>
            </w:pPr>
            <w:r>
              <w:t>(symbol 0, slot 0)</w:t>
            </w:r>
            <w: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2E88593" w14:textId="77777777" w:rsidR="00D230E5" w:rsidRDefault="00D230E5" w:rsidP="001A6C5F">
            <w:pPr>
              <w:pStyle w:val="TAC"/>
            </w:pPr>
            <w:r>
              <w:t xml:space="preserve">CP length + </w:t>
            </w:r>
            <w:r>
              <w:rPr>
                <w:i/>
              </w:rPr>
              <w:t>FFT size</w:t>
            </w:r>
            <w:r>
              <w:t xml:space="preserve"> / 128</w:t>
            </w:r>
          </w:p>
        </w:tc>
      </w:tr>
      <w:tr w:rsidR="00D230E5" w14:paraId="0C71388F"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46A4981" w14:textId="77777777" w:rsidR="00D230E5" w:rsidRDefault="00D230E5" w:rsidP="001A6C5F">
            <w:pPr>
              <w:pStyle w:val="TAC"/>
            </w:pPr>
            <w:r>
              <w:t>30</w:t>
            </w:r>
          </w:p>
        </w:tc>
        <w:tc>
          <w:tcPr>
            <w:tcW w:w="1471" w:type="dxa"/>
            <w:tcBorders>
              <w:top w:val="single" w:sz="4" w:space="0" w:color="auto"/>
              <w:left w:val="single" w:sz="4" w:space="0" w:color="auto"/>
              <w:bottom w:val="single" w:sz="4" w:space="0" w:color="auto"/>
              <w:right w:val="single" w:sz="4" w:space="0" w:color="auto"/>
            </w:tcBorders>
          </w:tcPr>
          <w:p w14:paraId="3C92C2EA"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654C57CF" w14:textId="77777777" w:rsidR="00D230E5" w:rsidRDefault="00D230E5" w:rsidP="001A6C5F">
            <w:pPr>
              <w:pStyle w:val="TAC"/>
            </w:pPr>
            <w:r>
              <w:t>2</w:t>
            </w:r>
          </w:p>
        </w:tc>
        <w:tc>
          <w:tcPr>
            <w:tcW w:w="1817" w:type="dxa"/>
            <w:tcBorders>
              <w:top w:val="single" w:sz="4" w:space="0" w:color="auto"/>
              <w:left w:val="single" w:sz="4" w:space="0" w:color="auto"/>
              <w:bottom w:val="single" w:sz="4" w:space="0" w:color="auto"/>
              <w:right w:val="single" w:sz="4" w:space="0" w:color="auto"/>
            </w:tcBorders>
            <w:hideMark/>
          </w:tcPr>
          <w:p w14:paraId="3CD18102" w14:textId="77777777" w:rsidR="00D230E5" w:rsidRDefault="00D230E5" w:rsidP="001A6C5F">
            <w:pPr>
              <w:pStyle w:val="TAC"/>
            </w:pPr>
            <w:r>
              <w:t>(symbol 0, slot 0)</w:t>
            </w:r>
            <w: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4C4EF747" w14:textId="77777777" w:rsidR="00D230E5" w:rsidRDefault="00D230E5" w:rsidP="001A6C5F">
            <w:pPr>
              <w:pStyle w:val="TAC"/>
            </w:pPr>
            <w:r>
              <w:t xml:space="preserve">CP length + </w:t>
            </w:r>
            <w:r>
              <w:rPr>
                <w:i/>
              </w:rPr>
              <w:t>FFT size</w:t>
            </w:r>
            <w:r>
              <w:t xml:space="preserve"> / 64</w:t>
            </w:r>
          </w:p>
        </w:tc>
      </w:tr>
      <w:tr w:rsidR="00D230E5" w14:paraId="69FA6FE9"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6E9390A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tcPr>
          <w:p w14:paraId="2E21342E"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4ADB9690"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652BE196"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5F7A1813" w14:textId="77777777" w:rsidR="00D230E5" w:rsidRDefault="00D230E5" w:rsidP="001A6C5F">
            <w:pPr>
              <w:pStyle w:val="TAC"/>
            </w:pPr>
            <w:r>
              <w:t xml:space="preserve">CP length + </w:t>
            </w:r>
            <w:r>
              <w:rPr>
                <w:i/>
              </w:rPr>
              <w:t>FFT size</w:t>
            </w:r>
            <w:r>
              <w:t xml:space="preserve"> / 32</w:t>
            </w:r>
          </w:p>
        </w:tc>
      </w:tr>
      <w:tr w:rsidR="00D230E5" w14:paraId="7396095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7A423C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hideMark/>
          </w:tcPr>
          <w:p w14:paraId="7EFD2C81" w14:textId="77777777" w:rsidR="00D230E5" w:rsidRDefault="00D230E5" w:rsidP="001A6C5F">
            <w:pPr>
              <w:pStyle w:val="TAC"/>
            </w:pPr>
            <w:r>
              <w:t>FR2-1</w:t>
            </w:r>
          </w:p>
        </w:tc>
        <w:tc>
          <w:tcPr>
            <w:tcW w:w="1471" w:type="dxa"/>
            <w:tcBorders>
              <w:top w:val="single" w:sz="4" w:space="0" w:color="auto"/>
              <w:left w:val="single" w:sz="4" w:space="0" w:color="auto"/>
              <w:bottom w:val="single" w:sz="4" w:space="0" w:color="auto"/>
              <w:right w:val="single" w:sz="4" w:space="0" w:color="auto"/>
            </w:tcBorders>
            <w:hideMark/>
          </w:tcPr>
          <w:p w14:paraId="51A15F4D"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36D1F25A"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2F4B3752" w14:textId="77777777" w:rsidR="00D230E5" w:rsidRDefault="00D230E5" w:rsidP="001A6C5F">
            <w:pPr>
              <w:pStyle w:val="TAC"/>
            </w:pPr>
            <w:r>
              <w:t xml:space="preserve">CP length + </w:t>
            </w:r>
            <w:r>
              <w:rPr>
                <w:i/>
              </w:rPr>
              <w:t>FFT size</w:t>
            </w:r>
            <w:r>
              <w:t xml:space="preserve"> / 32</w:t>
            </w:r>
          </w:p>
        </w:tc>
      </w:tr>
      <w:tr w:rsidR="00D230E5" w14:paraId="26406F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5DF17CE3" w14:textId="77777777" w:rsidR="00D230E5" w:rsidRDefault="00D230E5" w:rsidP="001A6C5F">
            <w:pPr>
              <w:pStyle w:val="TAC"/>
            </w:pPr>
            <w:r>
              <w:t>120</w:t>
            </w:r>
          </w:p>
        </w:tc>
        <w:tc>
          <w:tcPr>
            <w:tcW w:w="1471" w:type="dxa"/>
            <w:tcBorders>
              <w:top w:val="single" w:sz="4" w:space="0" w:color="auto"/>
              <w:left w:val="single" w:sz="4" w:space="0" w:color="auto"/>
              <w:bottom w:val="single" w:sz="4" w:space="0" w:color="auto"/>
              <w:right w:val="single" w:sz="4" w:space="0" w:color="auto"/>
            </w:tcBorders>
          </w:tcPr>
          <w:p w14:paraId="1450FD7D"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21962E8"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hideMark/>
          </w:tcPr>
          <w:p w14:paraId="22F3FE21"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hideMark/>
          </w:tcPr>
          <w:p w14:paraId="0568F30A" w14:textId="77777777" w:rsidR="00D230E5" w:rsidRDefault="00D230E5" w:rsidP="001A6C5F">
            <w:pPr>
              <w:pStyle w:val="TAC"/>
            </w:pPr>
            <w:r>
              <w:t xml:space="preserve">CP length + </w:t>
            </w:r>
            <w:r>
              <w:rPr>
                <w:i/>
              </w:rPr>
              <w:t>FFT size</w:t>
            </w:r>
            <w:r>
              <w:t xml:space="preserve"> / 16</w:t>
            </w:r>
          </w:p>
        </w:tc>
      </w:tr>
      <w:tr w:rsidR="00D230E5" w14:paraId="2DC6DFD2"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10F8791" w14:textId="77777777" w:rsidR="00D230E5" w:rsidRDefault="00D230E5" w:rsidP="001A6C5F">
            <w:pPr>
              <w:pStyle w:val="TAC"/>
            </w:pPr>
            <w:r>
              <w:t>120</w:t>
            </w:r>
          </w:p>
        </w:tc>
        <w:tc>
          <w:tcPr>
            <w:tcW w:w="1471" w:type="dxa"/>
            <w:tcBorders>
              <w:top w:val="single" w:sz="4" w:space="0" w:color="auto"/>
              <w:left w:val="single" w:sz="4" w:space="0" w:color="auto"/>
              <w:bottom w:val="nil"/>
              <w:right w:val="single" w:sz="4" w:space="0" w:color="auto"/>
            </w:tcBorders>
            <w:vAlign w:val="center"/>
            <w:hideMark/>
          </w:tcPr>
          <w:p w14:paraId="1BD06DD7" w14:textId="77777777" w:rsidR="00D230E5" w:rsidRDefault="00D230E5" w:rsidP="00D230E5">
            <w:pPr>
              <w:pStyle w:val="TAC"/>
            </w:pPr>
            <w:r>
              <w:t>FR2-2</w:t>
            </w:r>
          </w:p>
        </w:tc>
        <w:tc>
          <w:tcPr>
            <w:tcW w:w="1471" w:type="dxa"/>
            <w:tcBorders>
              <w:top w:val="single" w:sz="4" w:space="0" w:color="auto"/>
              <w:left w:val="single" w:sz="4" w:space="0" w:color="auto"/>
              <w:bottom w:val="single" w:sz="4" w:space="0" w:color="auto"/>
              <w:right w:val="single" w:sz="4" w:space="0" w:color="auto"/>
            </w:tcBorders>
            <w:vAlign w:val="center"/>
            <w:hideMark/>
          </w:tcPr>
          <w:p w14:paraId="2612925F"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1860202"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vAlign w:val="center"/>
            <w:hideMark/>
          </w:tcPr>
          <w:p w14:paraId="7D07C2BE" w14:textId="77777777" w:rsidR="00D230E5" w:rsidRDefault="00D230E5" w:rsidP="001A6C5F">
            <w:pPr>
              <w:pStyle w:val="TAC"/>
            </w:pPr>
            <w:r>
              <w:t xml:space="preserve">CP length + </w:t>
            </w:r>
            <w:r>
              <w:rPr>
                <w:i/>
              </w:rPr>
              <w:t>FFT size</w:t>
            </w:r>
            <w:r>
              <w:t xml:space="preserve"> / 16</w:t>
            </w:r>
          </w:p>
        </w:tc>
      </w:tr>
      <w:tr w:rsidR="00D230E5" w14:paraId="590380E7"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1854B3D" w14:textId="77777777" w:rsidR="00D230E5" w:rsidRDefault="00D230E5" w:rsidP="001A6C5F">
            <w:pPr>
              <w:pStyle w:val="TAC"/>
            </w:pPr>
            <w:r>
              <w:t>480</w:t>
            </w:r>
          </w:p>
        </w:tc>
        <w:tc>
          <w:tcPr>
            <w:tcW w:w="1471" w:type="dxa"/>
            <w:tcBorders>
              <w:top w:val="nil"/>
              <w:left w:val="single" w:sz="4" w:space="0" w:color="auto"/>
              <w:bottom w:val="nil"/>
              <w:right w:val="single" w:sz="4" w:space="0" w:color="auto"/>
            </w:tcBorders>
            <w:vAlign w:val="center"/>
            <w:hideMark/>
          </w:tcPr>
          <w:p w14:paraId="31A435BB"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03AE2738" w14:textId="77777777" w:rsidR="00D230E5" w:rsidRDefault="00D230E5" w:rsidP="001A6C5F">
            <w:pPr>
              <w:pStyle w:val="TAC"/>
            </w:pPr>
            <w:r>
              <w:t>32</w:t>
            </w:r>
          </w:p>
        </w:tc>
        <w:tc>
          <w:tcPr>
            <w:tcW w:w="1817" w:type="dxa"/>
            <w:tcBorders>
              <w:top w:val="single" w:sz="4" w:space="0" w:color="auto"/>
              <w:left w:val="single" w:sz="4" w:space="0" w:color="auto"/>
              <w:bottom w:val="single" w:sz="4" w:space="0" w:color="auto"/>
              <w:right w:val="single" w:sz="4" w:space="0" w:color="auto"/>
            </w:tcBorders>
            <w:vAlign w:val="center"/>
            <w:hideMark/>
          </w:tcPr>
          <w:p w14:paraId="4B23527B" w14:textId="77777777" w:rsidR="00D230E5" w:rsidRDefault="00D230E5" w:rsidP="001A6C5F">
            <w:pPr>
              <w:pStyle w:val="TAC"/>
            </w:pPr>
            <w:r>
              <w:t>(symbol 0, slot 0)</w:t>
            </w:r>
            <w:r>
              <w:br/>
              <w:t>(symbol 0, slot 16)</w:t>
            </w:r>
          </w:p>
        </w:tc>
        <w:tc>
          <w:tcPr>
            <w:tcW w:w="1603" w:type="dxa"/>
            <w:tcBorders>
              <w:top w:val="single" w:sz="4" w:space="0" w:color="auto"/>
              <w:left w:val="single" w:sz="4" w:space="0" w:color="auto"/>
              <w:bottom w:val="single" w:sz="4" w:space="0" w:color="auto"/>
              <w:right w:val="single" w:sz="4" w:space="0" w:color="auto"/>
            </w:tcBorders>
            <w:vAlign w:val="center"/>
            <w:hideMark/>
          </w:tcPr>
          <w:p w14:paraId="252008EF" w14:textId="77777777" w:rsidR="00D230E5" w:rsidRDefault="00D230E5" w:rsidP="001A6C5F">
            <w:pPr>
              <w:pStyle w:val="TAC"/>
            </w:pPr>
            <w:r>
              <w:t xml:space="preserve">CP length + </w:t>
            </w:r>
            <w:r>
              <w:rPr>
                <w:i/>
              </w:rPr>
              <w:t>FFT size</w:t>
            </w:r>
            <w:r>
              <w:t xml:space="preserve"> / 4</w:t>
            </w:r>
          </w:p>
        </w:tc>
      </w:tr>
      <w:tr w:rsidR="00D230E5" w14:paraId="7C72963D"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76751414" w14:textId="77777777" w:rsidR="00D230E5" w:rsidRDefault="00D230E5" w:rsidP="001A6C5F">
            <w:pPr>
              <w:pStyle w:val="TAC"/>
            </w:pPr>
            <w:r>
              <w:t>960</w:t>
            </w:r>
          </w:p>
        </w:tc>
        <w:tc>
          <w:tcPr>
            <w:tcW w:w="1471" w:type="dxa"/>
            <w:tcBorders>
              <w:top w:val="nil"/>
              <w:left w:val="single" w:sz="4" w:space="0" w:color="auto"/>
              <w:bottom w:val="single" w:sz="4" w:space="0" w:color="auto"/>
              <w:right w:val="single" w:sz="4" w:space="0" w:color="auto"/>
            </w:tcBorders>
            <w:vAlign w:val="center"/>
            <w:hideMark/>
          </w:tcPr>
          <w:p w14:paraId="04902E44"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A4BA8DE" w14:textId="77777777" w:rsidR="00D230E5" w:rsidRDefault="00D230E5" w:rsidP="001A6C5F">
            <w:pPr>
              <w:pStyle w:val="TAC"/>
            </w:pPr>
            <w:r>
              <w:t>64</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39A0F09" w14:textId="77777777" w:rsidR="00D230E5" w:rsidRDefault="00D230E5" w:rsidP="001A6C5F">
            <w:pPr>
              <w:pStyle w:val="TAC"/>
            </w:pPr>
            <w:r>
              <w:t>(symbol 0, slot 0)</w:t>
            </w:r>
            <w:r>
              <w:br/>
              <w:t>(symbol 0, slot 32)</w:t>
            </w:r>
          </w:p>
        </w:tc>
        <w:tc>
          <w:tcPr>
            <w:tcW w:w="1603" w:type="dxa"/>
            <w:tcBorders>
              <w:top w:val="single" w:sz="4" w:space="0" w:color="auto"/>
              <w:left w:val="single" w:sz="4" w:space="0" w:color="auto"/>
              <w:bottom w:val="single" w:sz="4" w:space="0" w:color="auto"/>
              <w:right w:val="single" w:sz="4" w:space="0" w:color="auto"/>
            </w:tcBorders>
            <w:vAlign w:val="center"/>
            <w:hideMark/>
          </w:tcPr>
          <w:p w14:paraId="383FA390" w14:textId="77777777" w:rsidR="00D230E5" w:rsidRDefault="00D230E5" w:rsidP="001A6C5F">
            <w:pPr>
              <w:pStyle w:val="TAC"/>
            </w:pPr>
            <w:r>
              <w:t xml:space="preserve">CP length + </w:t>
            </w:r>
            <w:r>
              <w:rPr>
                <w:i/>
              </w:rPr>
              <w:t>FFT size</w:t>
            </w:r>
            <w:r>
              <w:t xml:space="preserve"> / 2</w:t>
            </w:r>
          </w:p>
        </w:tc>
      </w:tr>
    </w:tbl>
    <w:p w14:paraId="52FA9493" w14:textId="77777777" w:rsidR="00D230E5" w:rsidRDefault="00D230E5" w:rsidP="00D230E5"/>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4" type="#_x0000_t75" style="width:6in;height:222.85pt" o:ole="">
            <v:imagedata r:id="rId238" o:title=""/>
          </v:shape>
          <o:OLEObject Type="Embed" ProgID="Word.Picture.8" ShapeID="_x0000_i1094" DrawAspect="Content" ObjectID="_1788604307" r:id="rId239"/>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5" type="#_x0000_t75" style="width:381.4pt;height:201.4pt" o:ole="">
            <v:imagedata r:id="rId240" o:title=""/>
          </v:shape>
          <o:OLEObject Type="Embed" ProgID="Word.Picture.8" ShapeID="_x0000_i1095" DrawAspect="Content" ObjectID="_1788604308" r:id="rId241"/>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7603" w:name="_Toc21103159"/>
      <w:bookmarkStart w:id="17604" w:name="_Toc29811008"/>
      <w:bookmarkStart w:id="17605" w:name="_Toc36636370"/>
      <w:bookmarkStart w:id="17606" w:name="_Toc37273316"/>
      <w:bookmarkStart w:id="17607" w:name="_Toc45886407"/>
      <w:bookmarkStart w:id="17608" w:name="_Toc53183452"/>
      <w:bookmarkStart w:id="17609" w:name="_Toc58916164"/>
      <w:bookmarkStart w:id="17610" w:name="_Toc58918345"/>
      <w:bookmarkStart w:id="17611" w:name="_Toc66694215"/>
      <w:bookmarkStart w:id="17612" w:name="_Toc74916240"/>
      <w:bookmarkStart w:id="17613" w:name="_Toc76114865"/>
      <w:bookmarkStart w:id="17614" w:name="_Toc76544751"/>
      <w:bookmarkStart w:id="17615" w:name="_Toc82536873"/>
      <w:bookmarkStart w:id="17616" w:name="_Toc89953166"/>
      <w:bookmarkStart w:id="17617" w:name="_Toc98766983"/>
      <w:bookmarkStart w:id="17618" w:name="_Toc99703346"/>
      <w:bookmarkStart w:id="17619" w:name="_Toc106207138"/>
      <w:bookmarkStart w:id="17620" w:name="_Toc115081140"/>
      <w:bookmarkStart w:id="17621" w:name="_Toc122000091"/>
      <w:bookmarkStart w:id="17622" w:name="_Toc124154264"/>
      <w:bookmarkStart w:id="17623" w:name="_Toc124155039"/>
      <w:bookmarkStart w:id="17624" w:name="_Toc131560895"/>
      <w:bookmarkStart w:id="17625" w:name="_Toc137394595"/>
      <w:bookmarkStart w:id="17626" w:name="_Toc163475701"/>
      <w:bookmarkStart w:id="17627" w:name="_Toc176784031"/>
      <w:r w:rsidRPr="00931575">
        <w:t>L.3</w:t>
      </w:r>
      <w:r w:rsidRPr="00931575">
        <w:tab/>
        <w:t>Pre-FFT minimization process</w:t>
      </w:r>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7628" w:name="_Toc21103160"/>
      <w:bookmarkStart w:id="17629" w:name="_Toc29811009"/>
      <w:bookmarkStart w:id="17630" w:name="_Toc36636371"/>
      <w:bookmarkStart w:id="17631" w:name="_Toc37273317"/>
      <w:bookmarkStart w:id="17632" w:name="_Toc45886408"/>
      <w:bookmarkStart w:id="17633" w:name="_Toc53183453"/>
      <w:bookmarkStart w:id="17634" w:name="_Toc58916165"/>
      <w:bookmarkStart w:id="17635" w:name="_Toc58918346"/>
      <w:bookmarkStart w:id="17636" w:name="_Toc66694216"/>
      <w:bookmarkStart w:id="17637" w:name="_Toc74916241"/>
      <w:bookmarkStart w:id="17638" w:name="_Toc76114866"/>
      <w:bookmarkStart w:id="17639" w:name="_Toc76544752"/>
      <w:bookmarkStart w:id="17640" w:name="_Toc82536874"/>
      <w:bookmarkStart w:id="17641" w:name="_Toc89953167"/>
      <w:bookmarkStart w:id="17642" w:name="_Toc98766984"/>
      <w:bookmarkStart w:id="17643" w:name="_Toc99703347"/>
      <w:bookmarkStart w:id="17644" w:name="_Toc106207139"/>
      <w:bookmarkStart w:id="17645" w:name="_Toc115081141"/>
      <w:bookmarkStart w:id="17646" w:name="_Toc122000092"/>
      <w:bookmarkStart w:id="17647" w:name="_Toc124154265"/>
      <w:bookmarkStart w:id="17648" w:name="_Toc124155040"/>
      <w:bookmarkStart w:id="17649" w:name="_Toc131560896"/>
      <w:bookmarkStart w:id="17650" w:name="_Toc137394596"/>
      <w:bookmarkStart w:id="17651" w:name="_Toc163475702"/>
      <w:bookmarkStart w:id="17652" w:name="_Toc176784032"/>
      <w:r w:rsidRPr="00931575">
        <w:t>L.4</w:t>
      </w:r>
      <w:r w:rsidRPr="00931575">
        <w:tab/>
        <w:t>Timing of the FFT window</w:t>
      </w:r>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lastRenderedPageBreak/>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1874B8B8" w:rsidR="00C45907" w:rsidRPr="00931575" w:rsidRDefault="005C6FC9" w:rsidP="006F1F81">
      <w:r>
        <w:rPr>
          <w:rFonts w:eastAsia="Osaka"/>
        </w:rPr>
        <w:t>The value of EVM window length</w:t>
      </w:r>
      <w:r>
        <w:rPr>
          <w:rFonts w:eastAsia="Osaka"/>
          <w:i/>
        </w:rPr>
        <w:t xml:space="preserve"> W</w:t>
      </w:r>
      <w:r>
        <w:rPr>
          <w:rFonts w:eastAsia="Osaka"/>
        </w:rPr>
        <w:t xml:space="preserve"> is obtained from the </w:t>
      </w:r>
      <w:r>
        <w:t>transmission bandwidth and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50DF2510" w:rsidR="00C45907" w:rsidRPr="00931575" w:rsidRDefault="00BF379E" w:rsidP="006F1F81">
      <w:r>
        <w:t>Where the length of cyclic prefix is obtained from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7653" w:name="_Toc21103161"/>
      <w:bookmarkStart w:id="17654" w:name="_Toc29811010"/>
      <w:bookmarkStart w:id="17655" w:name="_Toc36636372"/>
      <w:bookmarkStart w:id="17656" w:name="_Toc37273318"/>
      <w:bookmarkStart w:id="17657" w:name="_Toc45886409"/>
      <w:bookmarkStart w:id="17658" w:name="_Toc53183454"/>
      <w:bookmarkStart w:id="17659" w:name="_Toc58916166"/>
      <w:bookmarkStart w:id="17660" w:name="_Toc58918347"/>
      <w:bookmarkStart w:id="17661" w:name="_Toc66694217"/>
      <w:bookmarkStart w:id="17662" w:name="_Toc74916242"/>
      <w:bookmarkStart w:id="17663" w:name="_Toc76114867"/>
      <w:bookmarkStart w:id="17664" w:name="_Toc76544753"/>
      <w:bookmarkStart w:id="17665" w:name="_Toc82536875"/>
      <w:bookmarkStart w:id="17666" w:name="_Toc89953168"/>
      <w:bookmarkStart w:id="17667" w:name="_Toc98766985"/>
      <w:bookmarkStart w:id="17668" w:name="_Toc99703348"/>
      <w:bookmarkStart w:id="17669" w:name="_Toc106207140"/>
      <w:bookmarkStart w:id="17670" w:name="_Toc115081142"/>
      <w:bookmarkStart w:id="17671" w:name="_Toc122000093"/>
      <w:bookmarkStart w:id="17672" w:name="_Toc124154266"/>
      <w:bookmarkStart w:id="17673" w:name="_Toc124155041"/>
      <w:bookmarkStart w:id="17674" w:name="_Toc131560897"/>
      <w:bookmarkStart w:id="17675" w:name="_Toc137394597"/>
      <w:bookmarkStart w:id="17676" w:name="_Toc163475703"/>
      <w:bookmarkStart w:id="17677" w:name="_Toc176784033"/>
      <w:r w:rsidRPr="00931575">
        <w:t>L.5</w:t>
      </w:r>
      <w:r w:rsidRPr="00931575">
        <w:tab/>
        <w:t>Resource element TX power</w:t>
      </w:r>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lastRenderedPageBreak/>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0FFAD968" w:rsidR="00C45907" w:rsidRPr="00931575" w:rsidRDefault="00587AF1" w:rsidP="006F1F81">
      <w:pPr>
        <w:rPr>
          <w:rFonts w:eastAsia="Osaka"/>
        </w:rPr>
      </w:pPr>
      <w:r>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for FR1 and FR2-1, in an 80 slots measurement interval for FR2-2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7678" w:name="_Toc21103162"/>
      <w:bookmarkStart w:id="17679" w:name="_Toc29811011"/>
      <w:bookmarkStart w:id="17680" w:name="_Toc36636373"/>
      <w:bookmarkStart w:id="17681" w:name="_Toc37273319"/>
      <w:bookmarkStart w:id="17682" w:name="_Toc45886410"/>
      <w:bookmarkStart w:id="17683" w:name="_Toc53183455"/>
      <w:bookmarkStart w:id="17684" w:name="_Toc58916167"/>
      <w:bookmarkStart w:id="17685" w:name="_Toc58918348"/>
      <w:bookmarkStart w:id="17686" w:name="_Toc66694218"/>
      <w:bookmarkStart w:id="17687" w:name="_Toc74916243"/>
      <w:bookmarkStart w:id="17688" w:name="_Toc76114868"/>
      <w:bookmarkStart w:id="17689" w:name="_Toc76544754"/>
      <w:bookmarkStart w:id="17690" w:name="_Toc82536876"/>
      <w:bookmarkStart w:id="17691" w:name="_Toc89953169"/>
      <w:bookmarkStart w:id="17692" w:name="_Toc98766986"/>
      <w:bookmarkStart w:id="17693" w:name="_Toc99703349"/>
      <w:bookmarkStart w:id="17694" w:name="_Toc106207141"/>
      <w:bookmarkStart w:id="17695" w:name="_Toc115081143"/>
      <w:bookmarkStart w:id="17696" w:name="_Toc122000094"/>
      <w:bookmarkStart w:id="17697" w:name="_Toc124154267"/>
      <w:bookmarkStart w:id="17698" w:name="_Toc124155042"/>
      <w:bookmarkStart w:id="17699" w:name="_Toc131560898"/>
      <w:bookmarkStart w:id="17700" w:name="_Toc137394598"/>
      <w:bookmarkStart w:id="17701" w:name="_Toc163475704"/>
      <w:bookmarkStart w:id="17702" w:name="_Toc176784034"/>
      <w:r w:rsidRPr="00931575">
        <w:t>L.6</w:t>
      </w:r>
      <w:r w:rsidRPr="00931575">
        <w:tab/>
        <w:t>Post-FFT equalisation</w:t>
      </w:r>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p>
    <w:p w14:paraId="649D333F" w14:textId="3AE5874C" w:rsidR="00C45907" w:rsidRPr="00931575" w:rsidRDefault="0025503A" w:rsidP="006F1F81">
      <w:pPr>
        <w:rPr>
          <w:lang w:eastAsia="ko-KR"/>
        </w:rPr>
      </w:pPr>
      <w:r>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Pr>
          <w:lang w:eastAsia="ko-KR"/>
        </w:rPr>
        <w:t xml:space="preserve"> one for each OFDM symbol within 10 ms for FR1 and FR2-1, and 80 slots measurement interval for FR2-2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in the time axis </w:t>
      </w:r>
      <w:r>
        <w:rPr>
          <w:i/>
          <w:lang w:eastAsia="ko-KR"/>
        </w:rPr>
        <w:t>t</w:t>
      </w:r>
      <w:r>
        <w:rPr>
          <w:lang w:eastAsia="ko-KR"/>
        </w:rPr>
        <w:t xml:space="preserve"> by </w:t>
      </w:r>
      <w:r>
        <w:rPr>
          <w:i/>
          <w:lang w:eastAsia="ko-KR"/>
        </w:rPr>
        <w:t>FFT size</w:t>
      </w:r>
      <w:r>
        <w:rPr>
          <w:lang w:eastAsia="ko-KR"/>
        </w:rPr>
        <w:t xml:space="preserve"> in the frequency axis </w:t>
      </w:r>
      <w:r>
        <w:rPr>
          <w:i/>
          <w:lang w:eastAsia="ko-KR"/>
        </w:rPr>
        <w:t>f</w:t>
      </w:r>
      <w:r>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16CA33D6" w:rsidR="00C45907" w:rsidRPr="00931575" w:rsidRDefault="005D4F7A" w:rsidP="006F1F81">
      <w:pPr>
        <w:pStyle w:val="B1"/>
      </w:pPr>
      <w:r>
        <w:t>1.</w:t>
      </w:r>
      <w:r>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t>, for each demodulation reference signal, over 10 ms measurement interval for FR1 and FR2-1, and 80 slots measurement interval for FR2-2.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5B7F0C3A" w:rsidR="00C45907" w:rsidRPr="00931575" w:rsidRDefault="00C10023" w:rsidP="006F1F81">
      <w:pPr>
        <w:pStyle w:val="B1"/>
      </w:pPr>
      <w:r>
        <w:t>2.</w:t>
      </w:r>
      <w:r>
        <w:tab/>
        <w:t xml:space="preserve">Perform time averaging at each demodulation reference signal subcarrier of the complex ratios, the time-averaging length is 10 ms measurement interval for FR1 and FR2-1, and 80 slots measurement interval for FR2-2.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an unwrap operation must be performed according to the following definition:</w:t>
      </w:r>
    </w:p>
    <w:p w14:paraId="44F36DB1" w14:textId="77777777" w:rsidR="00C45907" w:rsidRPr="00931575" w:rsidRDefault="00C45907" w:rsidP="006F1F81">
      <w:pPr>
        <w:pStyle w:val="B20"/>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0"/>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0"/>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7703" w:name="_MON_1587198493"/>
    <w:bookmarkEnd w:id="17703"/>
    <w:p w14:paraId="2DE346C7" w14:textId="1FA6FAF8" w:rsidR="005C1240" w:rsidRPr="00931575" w:rsidRDefault="005C1240" w:rsidP="006F1F81">
      <w:pPr>
        <w:pStyle w:val="TH"/>
      </w:pPr>
      <w:r w:rsidRPr="00931575">
        <w:object w:dxaOrig="9498" w:dyaOrig="7227" w14:anchorId="152E5799">
          <v:shape id="_x0000_i1096" type="#_x0000_t75" style="width:475.3pt;height:5in" o:ole="">
            <v:imagedata r:id="rId242" o:title=""/>
          </v:shape>
          <o:OLEObject Type="Embed" ProgID="Word.Picture.8" ShapeID="_x0000_i1096" DrawAspect="Content" ObjectID="_1788604309" r:id="rId243"/>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0"/>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0"/>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0"/>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0"/>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0"/>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7704" w:name="_Toc21103163"/>
      <w:bookmarkStart w:id="17705" w:name="_Toc29811012"/>
      <w:bookmarkStart w:id="17706" w:name="_Toc36636374"/>
      <w:bookmarkStart w:id="17707" w:name="_Toc37273320"/>
      <w:bookmarkStart w:id="17708" w:name="_Toc45886411"/>
      <w:bookmarkStart w:id="17709" w:name="_Toc53183456"/>
      <w:bookmarkStart w:id="17710" w:name="_Toc58916168"/>
      <w:bookmarkStart w:id="17711" w:name="_Toc58918349"/>
      <w:bookmarkStart w:id="17712" w:name="_Toc66694219"/>
      <w:bookmarkStart w:id="17713" w:name="_Toc74916244"/>
      <w:bookmarkStart w:id="17714" w:name="_Toc76114869"/>
      <w:bookmarkStart w:id="17715" w:name="_Toc76544755"/>
      <w:bookmarkStart w:id="17716" w:name="_Toc82536877"/>
      <w:bookmarkStart w:id="17717" w:name="_Toc89953170"/>
      <w:bookmarkStart w:id="17718" w:name="_Toc98766987"/>
      <w:bookmarkStart w:id="17719" w:name="_Toc99703350"/>
      <w:bookmarkStart w:id="17720" w:name="_Toc106207142"/>
      <w:bookmarkStart w:id="17721" w:name="_Toc115081144"/>
      <w:bookmarkStart w:id="17722" w:name="_Toc122000095"/>
      <w:bookmarkStart w:id="17723" w:name="_Toc124154268"/>
      <w:bookmarkStart w:id="17724" w:name="_Toc124155043"/>
      <w:bookmarkStart w:id="17725" w:name="_Toc131560899"/>
      <w:bookmarkStart w:id="17726" w:name="_Toc137394599"/>
      <w:bookmarkStart w:id="17727" w:name="_Toc163475705"/>
      <w:bookmarkStart w:id="17728" w:name="_Toc176784035"/>
      <w:r w:rsidRPr="00931575">
        <w:lastRenderedPageBreak/>
        <w:t>L.7</w:t>
      </w:r>
      <w:r w:rsidRPr="00931575">
        <w:tab/>
        <w:t>EVM</w:t>
      </w:r>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p>
    <w:p w14:paraId="3A021DFD" w14:textId="77777777" w:rsidR="00C45907" w:rsidRPr="00931575" w:rsidRDefault="00C45907" w:rsidP="00346B85">
      <w:pPr>
        <w:pStyle w:val="Heading2"/>
        <w:rPr>
          <w:rFonts w:eastAsia="Osaka"/>
        </w:rPr>
      </w:pPr>
      <w:bookmarkStart w:id="17729" w:name="_Toc29811013"/>
      <w:bookmarkStart w:id="17730" w:name="_Toc36636375"/>
      <w:bookmarkStart w:id="17731" w:name="_Toc37273321"/>
      <w:bookmarkStart w:id="17732" w:name="_Toc45886412"/>
      <w:bookmarkStart w:id="17733" w:name="_Toc53183457"/>
      <w:bookmarkStart w:id="17734" w:name="_Toc58916169"/>
      <w:bookmarkStart w:id="17735" w:name="_Toc58918350"/>
      <w:bookmarkStart w:id="17736" w:name="_Toc66694220"/>
      <w:bookmarkStart w:id="17737" w:name="_Toc74916245"/>
      <w:bookmarkStart w:id="17738" w:name="_Toc76114870"/>
      <w:bookmarkStart w:id="17739" w:name="_Toc76544756"/>
      <w:bookmarkStart w:id="17740" w:name="_Toc82536878"/>
      <w:bookmarkStart w:id="17741" w:name="_Toc89953171"/>
      <w:bookmarkStart w:id="17742" w:name="_Toc98766988"/>
      <w:bookmarkStart w:id="17743" w:name="_Toc99703351"/>
      <w:bookmarkStart w:id="17744" w:name="_Toc106207143"/>
      <w:bookmarkStart w:id="17745" w:name="_Toc115081145"/>
      <w:bookmarkStart w:id="17746" w:name="_Toc122000096"/>
      <w:bookmarkStart w:id="17747" w:name="_Toc124154269"/>
      <w:bookmarkStart w:id="17748" w:name="_Toc124155044"/>
      <w:bookmarkStart w:id="17749" w:name="_Toc131560900"/>
      <w:bookmarkStart w:id="17750" w:name="_Toc137394600"/>
      <w:bookmarkStart w:id="17751" w:name="_Toc163475706"/>
      <w:bookmarkStart w:id="17752" w:name="_Toc176784036"/>
      <w:r w:rsidRPr="00931575">
        <w:rPr>
          <w:rFonts w:eastAsia="Osaka"/>
        </w:rPr>
        <w:t>L.7.0</w:t>
      </w:r>
      <w:r w:rsidRPr="00931575">
        <w:rPr>
          <w:rFonts w:eastAsia="Osaka"/>
        </w:rPr>
        <w:tab/>
        <w:t>General</w:t>
      </w:r>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6D93E222" w:rsidR="00C45907" w:rsidRPr="00931575" w:rsidRDefault="00EA0070" w:rsidP="006F1F81">
      <w:pPr>
        <w:pStyle w:val="NO"/>
        <w:rPr>
          <w:rFonts w:eastAsia="SimSun"/>
        </w:rPr>
      </w:pPr>
      <w:r>
        <w:rPr>
          <w:rFonts w:eastAsia="SimSun"/>
        </w:rPr>
        <w:t>NOTE:</w:t>
      </w:r>
      <w:r>
        <w:rPr>
          <w:rFonts w:eastAsia="SimSun"/>
        </w:rPr>
        <w:tab/>
        <w:t>Although the basic unit of measurement is one slot, the equalizer is calculated over the entire 10 ms measurement interval for FR1 and FR2-1, and over the entire 80 slots measurement interval for FR2-2 to reduce the impact of noise in the reference signals.</w:t>
      </w:r>
    </w:p>
    <w:p w14:paraId="38AECD4F" w14:textId="77777777" w:rsidR="00C45907" w:rsidRPr="00931575" w:rsidRDefault="00C45907" w:rsidP="00C45907">
      <w:pPr>
        <w:pStyle w:val="Heading2"/>
        <w:rPr>
          <w:lang w:eastAsia="en-CA"/>
        </w:rPr>
      </w:pPr>
      <w:bookmarkStart w:id="17753" w:name="_Toc21103164"/>
      <w:bookmarkStart w:id="17754" w:name="_Toc29811014"/>
      <w:bookmarkStart w:id="17755" w:name="_Toc36636376"/>
      <w:bookmarkStart w:id="17756" w:name="_Toc37273322"/>
      <w:bookmarkStart w:id="17757" w:name="_Toc45886413"/>
      <w:bookmarkStart w:id="17758" w:name="_Toc53183458"/>
      <w:bookmarkStart w:id="17759" w:name="_Toc58916170"/>
      <w:bookmarkStart w:id="17760" w:name="_Toc58918351"/>
      <w:bookmarkStart w:id="17761" w:name="_Toc66694221"/>
      <w:bookmarkStart w:id="17762" w:name="_Toc74916246"/>
      <w:bookmarkStart w:id="17763" w:name="_Toc76114871"/>
      <w:bookmarkStart w:id="17764" w:name="_Toc76544757"/>
      <w:bookmarkStart w:id="17765" w:name="_Toc82536879"/>
      <w:bookmarkStart w:id="17766" w:name="_Toc89953172"/>
      <w:bookmarkStart w:id="17767" w:name="_Toc98766989"/>
      <w:bookmarkStart w:id="17768" w:name="_Toc99703352"/>
      <w:bookmarkStart w:id="17769" w:name="_Toc106207144"/>
      <w:bookmarkStart w:id="17770" w:name="_Toc115081146"/>
      <w:bookmarkStart w:id="17771" w:name="_Toc122000097"/>
      <w:bookmarkStart w:id="17772" w:name="_Toc124154270"/>
      <w:bookmarkStart w:id="17773" w:name="_Toc124155045"/>
      <w:bookmarkStart w:id="17774" w:name="_Toc131560901"/>
      <w:bookmarkStart w:id="17775" w:name="_Toc137394601"/>
      <w:bookmarkStart w:id="17776" w:name="_Toc163475707"/>
      <w:bookmarkStart w:id="17777" w:name="_Toc176784037"/>
      <w:r w:rsidRPr="00931575">
        <w:rPr>
          <w:lang w:eastAsia="en-CA"/>
        </w:rPr>
        <w:t>L.7.1</w:t>
      </w:r>
      <w:r w:rsidRPr="00931575">
        <w:rPr>
          <w:lang w:eastAsia="en-CA"/>
        </w:rPr>
        <w:tab/>
        <w:t>Averaged EVM (FDD)</w:t>
      </w:r>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7778"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15CD60DC" w:rsidR="00C45907" w:rsidRPr="00931575" w:rsidRDefault="00EA0070" w:rsidP="00C45907">
      <w:pPr>
        <w:pStyle w:val="Heading2"/>
      </w:pPr>
      <w:bookmarkStart w:id="17779" w:name="_Toc124154271"/>
      <w:bookmarkStart w:id="17780" w:name="_Toc122000098"/>
      <w:bookmarkStart w:id="17781" w:name="_Toc115081147"/>
      <w:bookmarkStart w:id="17782" w:name="_Toc106207145"/>
      <w:bookmarkStart w:id="17783" w:name="_Toc99703353"/>
      <w:bookmarkStart w:id="17784" w:name="_Toc98766990"/>
      <w:bookmarkStart w:id="17785" w:name="_Toc89953173"/>
      <w:bookmarkStart w:id="17786" w:name="_Toc82536880"/>
      <w:bookmarkStart w:id="17787" w:name="_Toc76544758"/>
      <w:bookmarkStart w:id="17788" w:name="_Toc76114872"/>
      <w:bookmarkStart w:id="17789" w:name="_Toc74916247"/>
      <w:bookmarkStart w:id="17790" w:name="_Toc66694222"/>
      <w:bookmarkStart w:id="17791" w:name="_Toc58918352"/>
      <w:bookmarkStart w:id="17792" w:name="_Toc58916171"/>
      <w:bookmarkStart w:id="17793" w:name="_Toc53183459"/>
      <w:bookmarkStart w:id="17794" w:name="_Toc45886414"/>
      <w:bookmarkStart w:id="17795" w:name="_Toc37273323"/>
      <w:bookmarkStart w:id="17796" w:name="_Toc36636377"/>
      <w:bookmarkStart w:id="17797" w:name="_Toc29811015"/>
      <w:bookmarkStart w:id="17798" w:name="_Toc127444027"/>
      <w:bookmarkStart w:id="17799" w:name="_Toc131560902"/>
      <w:bookmarkStart w:id="17800" w:name="_Toc137394602"/>
      <w:bookmarkStart w:id="17801" w:name="_Toc163475708"/>
      <w:bookmarkStart w:id="17802" w:name="_Toc176784038"/>
      <w:bookmarkEnd w:id="17778"/>
      <w:r>
        <w:lastRenderedPageBreak/>
        <w:t>L.7.2</w:t>
      </w:r>
      <w:r>
        <w:tab/>
        <w:t>Averaged EVM (TDD)</w:t>
      </w:r>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r>
        <w:t xml:space="preserve"> for FR1 and FR2-1</w:t>
      </w:r>
      <w:bookmarkEnd w:id="17798"/>
      <w:bookmarkEnd w:id="17799"/>
      <w:bookmarkEnd w:id="17800"/>
      <w:bookmarkEnd w:id="17801"/>
      <w:bookmarkEnd w:id="17802"/>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439139D7" w14:textId="77777777" w:rsidR="006C3D72" w:rsidRDefault="006C3D72" w:rsidP="006F1F81"/>
    <w:p w14:paraId="69973A71" w14:textId="77777777" w:rsidR="006C3D72" w:rsidRDefault="006C3D72" w:rsidP="006C3D72">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t xml:space="preserve"> for 120 kHz SCS.</w:t>
      </w:r>
    </w:p>
    <w:p w14:paraId="69A9F45D" w14:textId="77777777" w:rsidR="006C3D72" w:rsidRDefault="006C3D72" w:rsidP="006C3D72">
      <w:r>
        <w:t>Unite by RMS.</w:t>
      </w:r>
    </w:p>
    <w:p w14:paraId="38108288" w14:textId="77777777" w:rsidR="006C3D72" w:rsidRDefault="006C3D72" w:rsidP="006C3D72">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6C6C60B6" w14:textId="77777777" w:rsidR="006C3D72" w:rsidRDefault="006C3D72" w:rsidP="006C3D72">
      <w:pPr>
        <w:rPr>
          <w:rFonts w:eastAsia="×–¾’©‘Ì"/>
        </w:rPr>
      </w:pPr>
      <w:r>
        <w:t xml:space="preserve">The resulting </w:t>
      </w:r>
      <m:oMath>
        <m:acc>
          <m:accPr>
            <m:chr m:val="̅"/>
            <m:ctrlPr>
              <w:rPr>
                <w:rFonts w:ascii="Cambria Math" w:eastAsia="×–¾’©‘Ì" w:hAnsi="Cambria Math"/>
                <w:i/>
              </w:rPr>
            </m:ctrlPr>
          </m:accPr>
          <m:e>
            <m:r>
              <w:rPr>
                <w:rFonts w:ascii="Cambria Math" w:eastAsia="×–¾’©‘Ì" w:hAnsi="Cambria Math"/>
              </w:rPr>
              <m:t>EVM</m:t>
            </m:r>
          </m:e>
        </m:acc>
      </m:oMath>
      <w:r>
        <w:rPr>
          <w:rFonts w:eastAsia="×–¾’©‘Ì"/>
        </w:rPr>
        <w:t>is compared against the limit.</w:t>
      </w:r>
    </w:p>
    <w:p w14:paraId="14C726FF" w14:textId="77777777" w:rsidR="006C3D72" w:rsidRDefault="006C3D72" w:rsidP="006C3D72">
      <w:pPr>
        <w:rPr>
          <w:rFonts w:eastAsia="×–¾’©‘Ì"/>
        </w:rPr>
      </w:pPr>
    </w:p>
    <w:p w14:paraId="372FC84C" w14:textId="77777777" w:rsidR="006C3D72" w:rsidRDefault="006C3D72" w:rsidP="006C3D72">
      <w:pPr>
        <w:pStyle w:val="Heading2"/>
      </w:pPr>
      <w:bookmarkStart w:id="17803" w:name="_Toc127444028"/>
      <w:bookmarkStart w:id="17804" w:name="_Toc131560903"/>
      <w:bookmarkStart w:id="17805" w:name="_Toc137394603"/>
      <w:bookmarkStart w:id="17806" w:name="_Toc163475709"/>
      <w:bookmarkStart w:id="17807" w:name="_Toc176784039"/>
      <w:r>
        <w:t>L.7.3</w:t>
      </w:r>
      <w:r>
        <w:tab/>
        <w:t>Averaged EVM (TDD) for FR2-2</w:t>
      </w:r>
      <w:bookmarkEnd w:id="17803"/>
      <w:bookmarkEnd w:id="17804"/>
      <w:bookmarkEnd w:id="17805"/>
      <w:bookmarkEnd w:id="17806"/>
      <w:bookmarkEnd w:id="17807"/>
    </w:p>
    <w:p w14:paraId="3F23E646" w14:textId="77777777" w:rsidR="006C3D72" w:rsidRDefault="006C3D72" w:rsidP="006C3D72">
      <w:pPr>
        <w:rPr>
          <w:color w:val="000000"/>
        </w:rPr>
      </w:pPr>
      <w:r>
        <w:rPr>
          <w:rFonts w:eastAsia="SimSun"/>
          <w:color w:val="000000"/>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lang w:eastAsia="ko-KR"/>
        </w:rPr>
        <w:t xml:space="preserve"> be the number of </w:t>
      </w:r>
      <w:r>
        <w:rPr>
          <w:rFonts w:eastAsia="SimSun"/>
          <w:color w:val="000000"/>
        </w:rPr>
        <w:t xml:space="preserve">slots with downlink symbols </w:t>
      </w:r>
      <w:r>
        <w:rPr>
          <w:rFonts w:eastAsia="SimSun"/>
          <w:color w:val="000000"/>
          <w:lang w:eastAsia="ko-KR"/>
        </w:rPr>
        <w:t xml:space="preserve">within a 80 slots measurement interval. </w:t>
      </w:r>
      <w:r>
        <w:rPr>
          <w:rFonts w:eastAsia="SimSun"/>
          <w:color w:val="000000"/>
        </w:rPr>
        <w:t xml:space="preserve">For TDD, the </w:t>
      </w:r>
      <w:r>
        <w:rPr>
          <w:color w:val="000000"/>
        </w:rPr>
        <w:t>averaging in the time domain</w:t>
      </w:r>
      <w:r>
        <w:rPr>
          <w:rFonts w:eastAsia="SimSun"/>
          <w:color w:val="000000"/>
        </w:rPr>
        <w:t xml:space="preserve">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rPr>
        <w:t xml:space="preserve"> slots of different </w:t>
      </w:r>
      <w:r>
        <w:rPr>
          <w:rFonts w:eastAsia="SimSun"/>
          <w:color w:val="000000"/>
          <w:lang w:eastAsia="ko-KR"/>
        </w:rPr>
        <w:t>measurement intervals</w:t>
      </w:r>
      <w:r>
        <w:rPr>
          <w:rFonts w:eastAsia="SimSun"/>
          <w:color w:val="000000"/>
        </w:rPr>
        <w:t xml:space="preserve"> and should have a minimum of 80 slots averaging length</w:t>
      </w:r>
      <w:r>
        <w:rPr>
          <w:rFonts w:eastAsia="Osaka"/>
          <w:color w:val="000000"/>
        </w:rPr>
        <w:t xml:space="preserve"> for FR2-2</w:t>
      </w:r>
      <w:r>
        <w:rPr>
          <w:rFonts w:eastAsia="SimSun"/>
          <w:color w:val="000000"/>
        </w:rPr>
        <w:t>.</w:t>
      </w:r>
    </w:p>
    <w:p w14:paraId="5F45DD06" w14:textId="77777777" w:rsidR="006C3D72" w:rsidRDefault="00000000" w:rsidP="006C3D72">
      <w:pPr>
        <w:rPr>
          <w:color w:val="000000"/>
        </w:rPr>
      </w:pP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sidR="006C3D72">
        <w:rPr>
          <w:color w:val="000000"/>
        </w:rPr>
        <w:t xml:space="preserve"> is </w:t>
      </w:r>
      <w:r w:rsidR="006C3D72">
        <w:rPr>
          <w:rFonts w:eastAsia="×–¾’©‘Ì"/>
          <w:color w:val="000000"/>
        </w:rPr>
        <w:t>derived by:</w:t>
      </w:r>
      <w:r w:rsidR="006C3D72">
        <w:rPr>
          <w:color w:val="000000"/>
        </w:rPr>
        <w:t xml:space="preserve"> Square the EVM results in each one measurement interval. Sum the squares, divide the sum by the number of EVM relevant locations, square-root the quotient (RMS).</w:t>
      </w:r>
    </w:p>
    <w:p w14:paraId="163D27F8" w14:textId="77777777" w:rsidR="006C3D72" w:rsidRDefault="006C3D72" w:rsidP="006C3D72">
      <w:pPr>
        <w:keepLines/>
        <w:tabs>
          <w:tab w:val="center" w:pos="4536"/>
          <w:tab w:val="right" w:pos="9072"/>
        </w:tabs>
        <w:rPr>
          <w:noProof/>
          <w:color w:val="000000"/>
          <w:lang w:val="sv-FI"/>
        </w:rPr>
      </w:pPr>
      <w:r>
        <w:rPr>
          <w:noProof/>
          <w:color w:val="000000"/>
        </w:rPr>
        <w:tab/>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r>
          <m:rPr>
            <m:sty m:val="p"/>
          </m:rPr>
          <w:rPr>
            <w:rFonts w:ascii="Cambria Math" w:hAnsi="Cambria Math"/>
            <w:color w:val="000000"/>
          </w:rPr>
          <m:t xml:space="preserve"> </m:t>
        </m:r>
        <m:r>
          <m:rPr>
            <m:sty m:val="p"/>
          </m:rPr>
          <w:rPr>
            <w:rFonts w:ascii="Cambria Math" w:hAnsi="Cambria Math"/>
            <w:noProof/>
            <w:color w:val="000000"/>
            <w:lang w:val="sv-FI" w:eastAsia="ko-KR"/>
          </w:rPr>
          <m:t>=</m:t>
        </m:r>
        <m:rad>
          <m:radPr>
            <m:degHide m:val="1"/>
            <m:ctrlPr>
              <w:rPr>
                <w:rFonts w:ascii="Cambria Math" w:hAnsi="Cambria Math"/>
                <w:noProof/>
                <w:color w:val="000000"/>
                <w:lang w:eastAsia="ko-KR"/>
              </w:rPr>
            </m:ctrlPr>
          </m:radPr>
          <m:deg/>
          <m:e>
            <m:f>
              <m:fPr>
                <m:ctrlPr>
                  <w:rPr>
                    <w:rFonts w:ascii="Cambria Math" w:hAnsi="Cambria Math"/>
                    <w:noProof/>
                    <w:color w:val="000000"/>
                    <w:lang w:eastAsia="ko-KR"/>
                  </w:rPr>
                </m:ctrlPr>
              </m:fPr>
              <m:num>
                <m:r>
                  <m:rPr>
                    <m:sty m:val="p"/>
                  </m:rPr>
                  <w:rPr>
                    <w:rFonts w:ascii="Cambria Math" w:hAnsi="Cambria Math"/>
                    <w:noProof/>
                    <w:color w:val="000000"/>
                    <w:lang w:val="sv-FI" w:eastAsia="ko-KR"/>
                  </w:rPr>
                  <m:t>1</m:t>
                </m:r>
              </m:num>
              <m:den>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e>
                </m:nary>
              </m:den>
            </m:f>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j</m:t>
                    </m:r>
                    <m:r>
                      <m:rPr>
                        <m:sty m:val="p"/>
                      </m:rPr>
                      <w:rPr>
                        <w:rFonts w:ascii="Cambria Math" w:hAnsi="Cambria Math"/>
                        <w:noProof/>
                        <w:color w:val="000000"/>
                        <w:lang w:val="sv-FI" w:eastAsia="ko-KR"/>
                      </w:rPr>
                      <m:t>=1</m:t>
                    </m:r>
                  </m:sub>
                  <m:sup>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sup>
                  <m:e>
                    <m:sSubSup>
                      <m:sSubSupPr>
                        <m:ctrlPr>
                          <w:rPr>
                            <w:rFonts w:ascii="Cambria Math" w:hAnsi="Cambria Math"/>
                            <w:noProof/>
                            <w:color w:val="000000"/>
                            <w:lang w:eastAsia="ko-KR"/>
                          </w:rPr>
                        </m:ctrlPr>
                      </m:sSubSupPr>
                      <m:e>
                        <m:r>
                          <w:rPr>
                            <w:rFonts w:ascii="Cambria Math" w:hAnsi="Cambria Math"/>
                            <w:noProof/>
                            <w:color w:val="000000"/>
                            <w:lang w:eastAsia="ko-KR"/>
                          </w:rPr>
                          <m:t>EVM</m:t>
                        </m:r>
                      </m:e>
                      <m:sub>
                        <m:r>
                          <w:rPr>
                            <w:rFonts w:ascii="Cambria Math" w:hAnsi="Cambria Math"/>
                            <w:noProof/>
                            <w:color w:val="000000"/>
                            <w:lang w:eastAsia="ko-KR"/>
                          </w:rPr>
                          <m:t>i</m:t>
                        </m:r>
                        <m:r>
                          <m:rPr>
                            <m:sty m:val="p"/>
                          </m:rPr>
                          <w:rPr>
                            <w:rFonts w:ascii="Cambria Math" w:hAnsi="Cambria Math"/>
                            <w:noProof/>
                            <w:color w:val="000000"/>
                            <w:lang w:val="sv-FI" w:eastAsia="ko-KR"/>
                          </w:rPr>
                          <m:t>,</m:t>
                        </m:r>
                        <m:r>
                          <w:rPr>
                            <w:rFonts w:ascii="Cambria Math" w:hAnsi="Cambria Math"/>
                            <w:noProof/>
                            <w:color w:val="000000"/>
                            <w:lang w:eastAsia="ko-KR"/>
                          </w:rPr>
                          <m:t>j</m:t>
                        </m:r>
                      </m:sub>
                      <m:sup>
                        <m:r>
                          <m:rPr>
                            <m:sty m:val="p"/>
                          </m:rPr>
                          <w:rPr>
                            <w:rFonts w:ascii="Cambria Math" w:hAnsi="Cambria Math"/>
                            <w:noProof/>
                            <w:color w:val="000000"/>
                            <w:lang w:val="sv-FI" w:eastAsia="ko-KR"/>
                          </w:rPr>
                          <m:t>2</m:t>
                        </m:r>
                      </m:sup>
                    </m:sSubSup>
                  </m:e>
                </m:nary>
              </m:e>
            </m:nary>
          </m:e>
        </m:rad>
      </m:oMath>
    </w:p>
    <w:p w14:paraId="43330114" w14:textId="77777777" w:rsidR="006C3D72" w:rsidRDefault="006C3D72" w:rsidP="006C3D72">
      <w:pPr>
        <w:rPr>
          <w:color w:val="000000"/>
          <w:lang w:eastAsia="ko-KR"/>
        </w:rPr>
      </w:pPr>
      <w:r>
        <w:rPr>
          <w:iCs/>
          <w:color w:val="000000"/>
          <w:lang w:eastAsia="ko-KR"/>
        </w:rPr>
        <w:t xml:space="preserve">Where </w:t>
      </w:r>
      <m:oMath>
        <m:sSub>
          <m:sSubPr>
            <m:ctrlPr>
              <w:rPr>
                <w:rFonts w:ascii="Cambria Math" w:eastAsia="Osaka" w:hAnsi="Cambria Math"/>
                <w:i/>
                <w:color w:val="000000"/>
              </w:rPr>
            </m:ctrlPr>
          </m:sSubPr>
          <m:e>
            <m:r>
              <w:rPr>
                <w:rFonts w:ascii="Cambria Math" w:eastAsia="Osaka" w:hAnsi="Cambria Math"/>
                <w:color w:val="000000"/>
              </w:rPr>
              <m:t>N</m:t>
            </m:r>
          </m:e>
          <m:sub>
            <m:r>
              <w:rPr>
                <w:rFonts w:ascii="Cambria Math" w:eastAsia="Osaka" w:hAnsi="Cambria Math"/>
                <w:color w:val="000000"/>
              </w:rPr>
              <m:t>i</m:t>
            </m:r>
          </m:sub>
        </m:sSub>
      </m:oMath>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6BD27A5" w14:textId="77777777" w:rsidR="006C3D72" w:rsidRDefault="006C3D72" w:rsidP="006C3D72">
      <w:pPr>
        <w:rPr>
          <w:color w:val="000000"/>
        </w:rPr>
      </w:pPr>
      <w:r>
        <w:rPr>
          <w:color w:val="000000"/>
        </w:rPr>
        <w:t xml:space="preserve">The  </w:t>
      </w:r>
      <m:oMath>
        <m:sSub>
          <m:sSubPr>
            <m:ctrlPr>
              <w:rPr>
                <w:rFonts w:ascii="Cambria Math" w:eastAsia="×–¾’©‘Ì" w:hAnsi="Cambria Math"/>
                <w:i/>
                <w:color w:val="000000"/>
              </w:rPr>
            </m:ctrlPr>
          </m:sSubPr>
          <m:e>
            <m:r>
              <w:rPr>
                <w:rFonts w:ascii="Cambria Math" w:eastAsia="×–¾’©‘Ì" w:hAnsi="Cambria Math"/>
                <w:color w:val="000000"/>
              </w:rPr>
              <m:t>EVM</m:t>
            </m:r>
          </m:e>
          <m:sub>
            <m:r>
              <m:rPr>
                <m:sty m:val="p"/>
              </m:rPr>
              <w:rPr>
                <w:rFonts w:ascii="Cambria Math" w:eastAsia="×–¾’©‘Ì" w:hAnsi="Cambria Math"/>
                <w:color w:val="000000"/>
              </w:rPr>
              <m:t>80slots_period</m:t>
            </m:r>
          </m:sub>
        </m:sSub>
      </m:oMath>
      <w:r>
        <w:rPr>
          <w:color w:val="000000"/>
        </w:rPr>
        <w:t xml:space="preserve"> is calculated, using the maximum of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Pr>
          <w:color w:val="000000"/>
        </w:rPr>
        <w:t xml:space="preserve"> at the window </w:t>
      </w:r>
      <w:r>
        <w:rPr>
          <w:i/>
          <w:color w:val="000000"/>
        </w:rPr>
        <w:t>W</w:t>
      </w:r>
      <w:r>
        <w:rPr>
          <w:color w:val="000000"/>
        </w:rPr>
        <w:t xml:space="preserve"> extremities. Thus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80slots_period,l</m:t>
            </m:r>
          </m:sub>
        </m:sSub>
      </m:oMath>
      <w:r>
        <w:rPr>
          <w:color w:val="000000"/>
        </w:rPr>
        <w:t xml:space="preserve"> is calculated using </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l</m:t>
            </m:r>
          </m:sub>
        </m:sSub>
      </m:oMath>
      <w:r>
        <w:rPr>
          <w:color w:val="000000"/>
        </w:rPr>
        <w:t xml:space="preserve"> and </w:t>
      </w:r>
      <w:r>
        <w:rPr>
          <w:rFonts w:eastAsia="×–¾’©‘Ì"/>
          <w:color w:val="000000"/>
        </w:rPr>
        <w:t xml:space="preserve">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80slots_period,h</m:t>
            </m:r>
          </m:sub>
        </m:sSub>
      </m:oMath>
      <w:r>
        <w:rPr>
          <w:rFonts w:eastAsia="×–¾’©‘Ì"/>
          <w:color w:val="000000"/>
        </w:rPr>
        <w:t xml:space="preserve"> </w:t>
      </w:r>
      <w:r>
        <w:rPr>
          <w:color w:val="000000"/>
        </w:rPr>
        <w:t>is calculated using</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h</m:t>
            </m:r>
          </m:sub>
        </m:sSub>
      </m:oMath>
      <w:r>
        <w:rPr>
          <w:color w:val="000000"/>
        </w:rPr>
        <w:t xml:space="preserve"> (</w:t>
      </w:r>
      <w:r>
        <w:rPr>
          <w:i/>
          <w:color w:val="000000"/>
        </w:rPr>
        <w:t>l</w:t>
      </w:r>
      <w:r>
        <w:rPr>
          <w:color w:val="000000"/>
        </w:rPr>
        <w:t xml:space="preserve"> and </w:t>
      </w:r>
      <w:r>
        <w:rPr>
          <w:i/>
          <w:color w:val="000000"/>
        </w:rPr>
        <w:t>h</w:t>
      </w:r>
      <w:r>
        <w:rPr>
          <w:color w:val="000000"/>
        </w:rPr>
        <w:t xml:space="preserve">, low and high; where low is the timing </w:t>
      </w:r>
      <m:oMath>
        <m:d>
          <m:dPr>
            <m:ctrlPr>
              <w:rPr>
                <w:rFonts w:ascii="Cambria Math" w:hAnsi="Cambria Math"/>
                <w:i/>
                <w:color w:val="000000"/>
              </w:rPr>
            </m:ctrlPr>
          </m:dPr>
          <m:e>
            <m:r>
              <w:rPr>
                <w:rFonts w:ascii="Cambria Math" w:hAnsi="Cambria Math"/>
                <w:color w:val="000000"/>
              </w:rPr>
              <m:t>∆c-W/2</m:t>
            </m:r>
          </m:e>
        </m:d>
      </m:oMath>
      <w:r>
        <w:rPr>
          <w:noProof/>
          <w:color w:val="000000"/>
        </w:rPr>
        <w:t xml:space="preserve"> and and high is the timing </w:t>
      </w:r>
      <m:oMath>
        <m:d>
          <m:dPr>
            <m:ctrlPr>
              <w:rPr>
                <w:rFonts w:ascii="Cambria Math" w:hAnsi="Cambria Math"/>
                <w:i/>
                <w:color w:val="000000"/>
              </w:rPr>
            </m:ctrlPr>
          </m:dPr>
          <m:e>
            <m:r>
              <w:rPr>
                <w:rFonts w:ascii="Cambria Math" w:hAnsi="Cambria Math"/>
                <w:color w:val="000000"/>
              </w:rPr>
              <m:t>∆c+W/2</m:t>
            </m:r>
          </m:e>
        </m:d>
      </m:oMath>
      <w:r>
        <w:rPr>
          <w:color w:val="000000"/>
        </w:rPr>
        <w:t>).</w:t>
      </w:r>
    </w:p>
    <w:p w14:paraId="71A6B470" w14:textId="77777777" w:rsidR="006C3D72" w:rsidRDefault="006C3D72" w:rsidP="006C3D72">
      <w:pPr>
        <w:keepLines/>
        <w:tabs>
          <w:tab w:val="center" w:pos="4536"/>
          <w:tab w:val="right" w:pos="9072"/>
        </w:tabs>
        <w:rPr>
          <w:noProof/>
          <w:color w:val="000000"/>
        </w:rPr>
      </w:pPr>
    </w:p>
    <w:p w14:paraId="2365222D" w14:textId="77777777" w:rsidR="006C3D72" w:rsidRDefault="006C3D72" w:rsidP="006C3D72">
      <w:pPr>
        <w:keepLines/>
        <w:tabs>
          <w:tab w:val="center" w:pos="4536"/>
          <w:tab w:val="right" w:pos="9072"/>
        </w:tabs>
        <w:rPr>
          <w:iCs/>
          <w:noProof/>
          <w:color w:val="000000"/>
        </w:rPr>
      </w:pPr>
      <w:r>
        <w:rPr>
          <w:noProof/>
          <w:color w:val="000000"/>
        </w:rPr>
        <w:lastRenderedPageBreak/>
        <w:tab/>
      </w:r>
      <m:oMath>
        <m:sSub>
          <m:sSubPr>
            <m:ctrlPr>
              <w:rPr>
                <w:rFonts w:ascii="Cambria Math" w:eastAsia="×–¾’©‘Ì" w:hAnsi="Cambria Math"/>
                <w:color w:val="000000"/>
              </w:rPr>
            </m:ctrlPr>
          </m:sSubPr>
          <m:e>
            <m:r>
              <w:rPr>
                <w:rFonts w:ascii="Cambria Math" w:eastAsia="×–¾’©‘Ì" w:hAnsi="Cambria Math"/>
                <w:color w:val="000000"/>
              </w:rPr>
              <m:t>EVM</m:t>
            </m:r>
          </m:e>
          <m:sub>
            <m:r>
              <m:rPr>
                <m:sty m:val="p"/>
              </m:rPr>
              <w:rPr>
                <w:rFonts w:ascii="Cambria Math" w:eastAsia="×–¾’©‘Ì"/>
                <w:noProof/>
                <w:color w:val="000000"/>
              </w:rPr>
              <m:t>80slots_period</m:t>
            </m:r>
          </m:sub>
        </m:sSub>
        <m:r>
          <m:rPr>
            <m:sty m:val="p"/>
          </m:rPr>
          <w:rPr>
            <w:rFonts w:ascii="Cambria Math" w:eastAsia="×–¾’©‘Ì" w:hAnsi="Cambria Math"/>
            <w:color w:val="000000"/>
          </w:rPr>
          <m:t>=</m:t>
        </m:r>
        <m:func>
          <m:funcPr>
            <m:ctrlPr>
              <w:rPr>
                <w:rFonts w:ascii="Cambria Math" w:eastAsia="×–¾’©‘Ì" w:hAnsi="Cambria Math"/>
                <w:color w:val="000000"/>
              </w:rPr>
            </m:ctrlPr>
          </m:funcPr>
          <m:fName>
            <m:limLow>
              <m:limLowPr>
                <m:ctrlPr>
                  <w:rPr>
                    <w:rFonts w:ascii="Cambria Math" w:eastAsia="×–¾’©‘Ì" w:hAnsi="Cambria Math"/>
                    <w:color w:val="000000"/>
                  </w:rPr>
                </m:ctrlPr>
              </m:limLowPr>
              <m:e>
                <m:r>
                  <m:rPr>
                    <m:sty m:val="p"/>
                  </m:rPr>
                  <w:rPr>
                    <w:rFonts w:ascii="Cambria Math" w:eastAsia="×–¾’©‘Ì" w:hAnsi="Cambria Math"/>
                    <w:noProof/>
                    <w:color w:val="000000"/>
                  </w:rPr>
                  <m:t>max</m:t>
                </m:r>
              </m:e>
              <m:lim/>
            </m:limLow>
          </m:fName>
          <m:e>
            <m:d>
              <m:dPr>
                <m:ctrlPr>
                  <w:rPr>
                    <w:rFonts w:ascii="Cambria Math" w:eastAsia="×–¾’©‘Ì" w:hAnsi="Cambria Math"/>
                    <w:color w:val="000000"/>
                  </w:rPr>
                </m:ctrlPr>
              </m:dPr>
              <m:e>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,l</m:t>
                    </m:r>
                  </m:sub>
                </m:sSub>
                <m:r>
                  <m:rPr>
                    <m:sty m:val="p"/>
                  </m:rPr>
                  <w:rPr>
                    <w:rFonts w:ascii="Cambria Math" w:eastAsia="×–¾’©‘Ì" w:hAnsi="Cambria Math"/>
                    <w:color w:val="000000"/>
                  </w:rPr>
                  <m:t>,</m:t>
                </m:r>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,h</m:t>
                    </m:r>
                  </m:sub>
                </m:sSub>
              </m:e>
            </m:d>
          </m:e>
        </m:func>
      </m:oMath>
    </w:p>
    <w:p w14:paraId="79DCEAFE" w14:textId="77777777" w:rsidR="006C3D72" w:rsidRDefault="006C3D72" w:rsidP="006C3D72">
      <w:pPr>
        <w:keepLines/>
        <w:tabs>
          <w:tab w:val="center" w:pos="4536"/>
          <w:tab w:val="right" w:pos="9072"/>
        </w:tabs>
        <w:rPr>
          <w:iCs/>
          <w:noProof/>
          <w:color w:val="000000"/>
        </w:rPr>
      </w:pPr>
    </w:p>
    <w:p w14:paraId="2B2FF987" w14:textId="77777777" w:rsidR="006C3D72" w:rsidRDefault="006C3D72" w:rsidP="006C3D72">
      <w:pPr>
        <w:rPr>
          <w:lang w:eastAsia="ko-KR"/>
        </w:rPr>
      </w:pPr>
      <w:r>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Pr>
          <w:lang w:eastAsia="ko-KR"/>
        </w:rPr>
        <w:t xml:space="preserve"> is determined by</w:t>
      </w:r>
    </w:p>
    <w:p w14:paraId="6A846F35" w14:textId="77777777" w:rsidR="006C3D72" w:rsidRDefault="006C3D72" w:rsidP="006C3D72">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5AB22CF" w14:textId="77777777" w:rsidR="006C3D72" w:rsidRDefault="006C3D72" w:rsidP="006C3D72">
      <w:r>
        <w:t>Unite by RMS.</w:t>
      </w:r>
    </w:p>
    <w:p w14:paraId="4163683E" w14:textId="77777777" w:rsidR="006C3D72" w:rsidRDefault="006C3D72" w:rsidP="006C3D72">
      <w:pPr>
        <w:keepLines/>
        <w:tabs>
          <w:tab w:val="center" w:pos="4536"/>
          <w:tab w:val="right" w:pos="9072"/>
        </w:tabs>
        <w:rPr>
          <w:iCs/>
          <w:noProof/>
          <w:color w:val="000000"/>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1DA2F4E8" w14:textId="77777777" w:rsidR="006C3D72" w:rsidRDefault="006C3D72" w:rsidP="006C3D72">
      <w:pPr>
        <w:rPr>
          <w:rFonts w:eastAsia="×–¾’©‘Ì"/>
          <w:color w:val="000000"/>
        </w:rPr>
      </w:pPr>
      <w:r>
        <w:rPr>
          <w:color w:val="000000"/>
        </w:rPr>
        <w:t xml:space="preserve">The resulting </w:t>
      </w:r>
      <m:oMath>
        <m:acc>
          <m:accPr>
            <m:chr m:val="̅"/>
            <m:ctrlPr>
              <w:rPr>
                <w:rFonts w:ascii="Cambria Math" w:eastAsia="×–¾’©‘Ì" w:hAnsi="Cambria Math"/>
                <w:i/>
                <w:color w:val="000000"/>
              </w:rPr>
            </m:ctrlPr>
          </m:accPr>
          <m:e>
            <m:r>
              <w:rPr>
                <w:rFonts w:ascii="Cambria Math" w:eastAsia="×–¾’©‘Ì" w:hAnsi="Cambria Math"/>
                <w:color w:val="000000"/>
              </w:rPr>
              <m:t>EVM</m:t>
            </m:r>
          </m:e>
        </m:acc>
      </m:oMath>
      <w:r>
        <w:rPr>
          <w:rFonts w:eastAsia="×–¾’©‘Ì"/>
          <w:color w:val="000000"/>
        </w:rPr>
        <w:t>is compared against the limit.</w:t>
      </w:r>
    </w:p>
    <w:p w14:paraId="051F8853" w14:textId="21BCF888" w:rsidR="00C45907" w:rsidRPr="00931575" w:rsidRDefault="00C45907" w:rsidP="006F1F81">
      <w:pPr>
        <w:rPr>
          <w:rFonts w:eastAsia="×–¾’©‘Ì"/>
        </w:rPr>
      </w:pPr>
    </w:p>
    <w:p w14:paraId="30E91049" w14:textId="77777777" w:rsidR="002C0395" w:rsidRPr="00931575" w:rsidRDefault="002C0395" w:rsidP="002C0395">
      <w:pPr>
        <w:pStyle w:val="Heading8"/>
        <w:rPr>
          <w:noProof/>
        </w:rPr>
      </w:pPr>
      <w:bookmarkStart w:id="17808" w:name="_Toc58916172"/>
      <w:bookmarkStart w:id="17809" w:name="_Toc58918353"/>
      <w:bookmarkStart w:id="17810" w:name="_Toc66694223"/>
      <w:bookmarkStart w:id="17811" w:name="_Toc74916248"/>
      <w:bookmarkStart w:id="17812" w:name="_Toc76114873"/>
      <w:bookmarkStart w:id="17813" w:name="_Toc76544759"/>
      <w:bookmarkStart w:id="17814" w:name="_Toc82536881"/>
      <w:bookmarkStart w:id="17815" w:name="_Toc89953174"/>
      <w:bookmarkStart w:id="17816" w:name="_Toc98766991"/>
      <w:bookmarkStart w:id="17817" w:name="_Toc99703354"/>
      <w:bookmarkStart w:id="17818" w:name="_Toc106207146"/>
      <w:bookmarkStart w:id="17819" w:name="_Toc115081148"/>
      <w:bookmarkStart w:id="17820" w:name="_Toc122000099"/>
      <w:bookmarkStart w:id="17821" w:name="_Toc124154272"/>
      <w:bookmarkStart w:id="17822" w:name="_Toc124155047"/>
      <w:bookmarkStart w:id="17823" w:name="_Toc131560904"/>
      <w:bookmarkStart w:id="17824" w:name="_Toc137394604"/>
      <w:bookmarkStart w:id="17825" w:name="_Toc163475710"/>
      <w:bookmarkStart w:id="17826" w:name="_Toc176784040"/>
      <w:r w:rsidRPr="00931575">
        <w:rPr>
          <w:noProof/>
        </w:rPr>
        <w:t>Annex M (normative):</w:t>
      </w:r>
      <w:r w:rsidRPr="00931575">
        <w:rPr>
          <w:noProof/>
        </w:rPr>
        <w:br/>
        <w:t>General rules for statistical testing</w:t>
      </w:r>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p>
    <w:p w14:paraId="7822952F" w14:textId="77777777" w:rsidR="002C0395" w:rsidRPr="00931575" w:rsidRDefault="002C0395" w:rsidP="002C0395">
      <w:pPr>
        <w:pStyle w:val="Heading1"/>
      </w:pPr>
      <w:bookmarkStart w:id="17827" w:name="_Toc58916173"/>
      <w:bookmarkStart w:id="17828" w:name="_Toc58918354"/>
      <w:bookmarkStart w:id="17829" w:name="_Toc66694224"/>
      <w:bookmarkStart w:id="17830" w:name="_Toc74916249"/>
      <w:bookmarkStart w:id="17831" w:name="_Toc76114874"/>
      <w:bookmarkStart w:id="17832" w:name="_Toc76544760"/>
      <w:bookmarkStart w:id="17833" w:name="_Toc82536882"/>
      <w:bookmarkStart w:id="17834" w:name="_Toc89953175"/>
      <w:bookmarkStart w:id="17835" w:name="_Toc98766992"/>
      <w:bookmarkStart w:id="17836" w:name="_Toc99703355"/>
      <w:bookmarkStart w:id="17837" w:name="_Toc106207147"/>
      <w:bookmarkStart w:id="17838" w:name="_Toc115081149"/>
      <w:bookmarkStart w:id="17839" w:name="_Toc122000100"/>
      <w:bookmarkStart w:id="17840" w:name="_Toc124154273"/>
      <w:bookmarkStart w:id="17841" w:name="_Toc124155048"/>
      <w:bookmarkStart w:id="17842" w:name="_Toc131560905"/>
      <w:bookmarkStart w:id="17843" w:name="_Toc137394605"/>
      <w:bookmarkStart w:id="17844" w:name="_Toc163475711"/>
      <w:bookmarkStart w:id="17845" w:name="_Toc176784041"/>
      <w:r w:rsidRPr="00931575">
        <w:t>M.1</w:t>
      </w:r>
      <w:r w:rsidRPr="00931575">
        <w:tab/>
        <w:t>Testing methodology of PUSCH performance requirements with 0.001% BLER</w:t>
      </w:r>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p>
    <w:p w14:paraId="61C23604" w14:textId="77777777" w:rsidR="002C0395" w:rsidRPr="00931575" w:rsidRDefault="002C0395" w:rsidP="002C0395">
      <w:pPr>
        <w:pStyle w:val="Heading2"/>
      </w:pPr>
      <w:bookmarkStart w:id="17846" w:name="_Toc58916174"/>
      <w:bookmarkStart w:id="17847" w:name="_Toc58918355"/>
      <w:bookmarkStart w:id="17848" w:name="_Toc66694225"/>
      <w:bookmarkStart w:id="17849" w:name="_Toc74916250"/>
      <w:bookmarkStart w:id="17850" w:name="_Toc76114875"/>
      <w:bookmarkStart w:id="17851" w:name="_Toc76544761"/>
      <w:bookmarkStart w:id="17852" w:name="_Toc82536883"/>
      <w:bookmarkStart w:id="17853" w:name="_Toc89953176"/>
      <w:bookmarkStart w:id="17854" w:name="_Toc98766993"/>
      <w:bookmarkStart w:id="17855" w:name="_Toc99703356"/>
      <w:bookmarkStart w:id="17856" w:name="_Toc106207148"/>
      <w:bookmarkStart w:id="17857" w:name="_Toc115081150"/>
      <w:bookmarkStart w:id="17858" w:name="_Toc122000101"/>
      <w:bookmarkStart w:id="17859" w:name="_Toc124154274"/>
      <w:bookmarkStart w:id="17860" w:name="_Toc124155049"/>
      <w:bookmarkStart w:id="17861" w:name="_Toc131560906"/>
      <w:bookmarkStart w:id="17862" w:name="_Toc137394606"/>
      <w:bookmarkStart w:id="17863" w:name="_Toc163475712"/>
      <w:bookmarkStart w:id="17864" w:name="_Toc176784042"/>
      <w:r w:rsidRPr="00931575">
        <w:t>M.1.1</w:t>
      </w:r>
      <w:r w:rsidRPr="00931575">
        <w:tab/>
        <w:t>General</w:t>
      </w:r>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7865" w:name="_Toc58916175"/>
      <w:bookmarkStart w:id="17866" w:name="_Toc58918356"/>
      <w:bookmarkStart w:id="17867" w:name="_Toc66694226"/>
      <w:bookmarkStart w:id="17868" w:name="_Toc74916251"/>
      <w:bookmarkStart w:id="17869" w:name="_Toc76114876"/>
      <w:bookmarkStart w:id="17870" w:name="_Toc76544762"/>
      <w:bookmarkStart w:id="17871" w:name="_Toc82536884"/>
      <w:bookmarkStart w:id="17872" w:name="_Toc89953177"/>
      <w:bookmarkStart w:id="17873" w:name="_Toc98766994"/>
      <w:bookmarkStart w:id="17874" w:name="_Toc99703357"/>
      <w:bookmarkStart w:id="17875" w:name="_Toc106207149"/>
      <w:bookmarkStart w:id="17876" w:name="_Toc115081151"/>
      <w:bookmarkStart w:id="17877" w:name="_Toc122000102"/>
      <w:bookmarkStart w:id="17878" w:name="_Toc124154275"/>
      <w:bookmarkStart w:id="17879" w:name="_Toc124155050"/>
      <w:bookmarkStart w:id="17880" w:name="_Toc131560907"/>
      <w:bookmarkStart w:id="17881" w:name="_Toc137394607"/>
      <w:bookmarkStart w:id="17882" w:name="_Toc163475713"/>
      <w:bookmarkStart w:id="17883" w:name="_Toc176784043"/>
      <w:r w:rsidRPr="00931575">
        <w:lastRenderedPageBreak/>
        <w:t>M.1.2</w:t>
      </w:r>
      <w:r w:rsidRPr="00931575">
        <w:tab/>
        <w:t>Numerical definition of the pass-fail limits for testing PUSCH 0.001% BLER</w:t>
      </w:r>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7884" w:name="_Toc58916176"/>
      <w:bookmarkStart w:id="17885" w:name="_Toc58918357"/>
      <w:bookmarkStart w:id="17886" w:name="_Toc66694227"/>
      <w:bookmarkStart w:id="17887" w:name="_Toc74916252"/>
      <w:bookmarkStart w:id="17888" w:name="_Toc76114877"/>
      <w:bookmarkStart w:id="17889" w:name="_Toc76544763"/>
      <w:bookmarkStart w:id="17890" w:name="_Toc82536885"/>
      <w:bookmarkStart w:id="17891" w:name="_Toc89953178"/>
      <w:bookmarkStart w:id="17892" w:name="_Toc98766995"/>
      <w:bookmarkStart w:id="17893" w:name="_Toc99703358"/>
      <w:r w:rsidRPr="00931575">
        <w:rPr>
          <w:noProof/>
        </w:rPr>
        <w:lastRenderedPageBreak/>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7894" w:name="_Toc106207150"/>
      <w:bookmarkStart w:id="17895" w:name="_Toc115081152"/>
      <w:bookmarkStart w:id="17896" w:name="_Toc122000103"/>
      <w:bookmarkStart w:id="17897" w:name="_Toc124154276"/>
      <w:bookmarkStart w:id="17898" w:name="_Toc124155051"/>
      <w:bookmarkStart w:id="17899" w:name="_Toc131560908"/>
      <w:bookmarkStart w:id="17900" w:name="_Toc137394608"/>
      <w:bookmarkStart w:id="17901" w:name="_Toc163475714"/>
      <w:bookmarkStart w:id="17902" w:name="_Toc176784044"/>
      <w:r w:rsidRPr="00931575">
        <w:t>M.1.3</w:t>
      </w:r>
      <w:r w:rsidRPr="00931575">
        <w:tab/>
        <w:t>Theory to derive the early pass/fail limits in M.1.2 (informative)</w:t>
      </w:r>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p>
    <w:p w14:paraId="1B1CD6F7" w14:textId="77777777" w:rsidR="002C0395" w:rsidRPr="00931575" w:rsidRDefault="002C0395" w:rsidP="002C0395">
      <w:pPr>
        <w:pStyle w:val="Heading3"/>
      </w:pPr>
      <w:bookmarkStart w:id="17903" w:name="_Toc58916177"/>
      <w:bookmarkStart w:id="17904" w:name="_Toc58918358"/>
      <w:bookmarkStart w:id="17905" w:name="_Toc66694228"/>
      <w:bookmarkStart w:id="17906" w:name="_Toc74916253"/>
      <w:bookmarkStart w:id="17907" w:name="_Toc76114878"/>
      <w:bookmarkStart w:id="17908" w:name="_Toc76544764"/>
      <w:bookmarkStart w:id="17909" w:name="_Toc82536886"/>
      <w:bookmarkStart w:id="17910" w:name="_Toc89953179"/>
      <w:bookmarkStart w:id="17911" w:name="_Toc98766996"/>
      <w:bookmarkStart w:id="17912" w:name="_Toc99703359"/>
      <w:bookmarkStart w:id="17913" w:name="_Toc106207151"/>
      <w:bookmarkStart w:id="17914" w:name="_Toc115081153"/>
      <w:bookmarkStart w:id="17915" w:name="_Toc122000104"/>
      <w:bookmarkStart w:id="17916" w:name="_Toc124154277"/>
      <w:bookmarkStart w:id="17917" w:name="_Toc124155052"/>
      <w:bookmarkStart w:id="17918" w:name="_Toc131560909"/>
      <w:bookmarkStart w:id="17919" w:name="_Toc137394609"/>
      <w:bookmarkStart w:id="17920" w:name="_Toc163475715"/>
      <w:bookmarkStart w:id="17921" w:name="_Toc176784045"/>
      <w:r w:rsidRPr="00931575">
        <w:t>M.1.3.1</w:t>
      </w:r>
      <w:r w:rsidRPr="00931575">
        <w:tab/>
        <w:t>Numerical definition of the pass-fail limits for testing PUSCH 0.001% BLER</w:t>
      </w:r>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7922" w:name="_Toc58916178"/>
      <w:bookmarkStart w:id="17923" w:name="_Toc58918359"/>
      <w:bookmarkStart w:id="17924" w:name="_Toc66694229"/>
      <w:bookmarkStart w:id="17925" w:name="_Toc74916254"/>
      <w:bookmarkStart w:id="17926" w:name="_Toc76114879"/>
      <w:bookmarkStart w:id="17927" w:name="_Toc76544765"/>
      <w:bookmarkStart w:id="17928" w:name="_Toc82536887"/>
      <w:bookmarkStart w:id="17929" w:name="_Toc89953180"/>
      <w:bookmarkStart w:id="17930" w:name="_Toc98766997"/>
      <w:bookmarkStart w:id="17931" w:name="_Toc99703360"/>
      <w:bookmarkStart w:id="17932" w:name="_Toc106207152"/>
      <w:bookmarkStart w:id="17933" w:name="_Toc115081154"/>
      <w:bookmarkStart w:id="17934" w:name="_Toc122000105"/>
      <w:bookmarkStart w:id="17935" w:name="_Toc124154278"/>
      <w:bookmarkStart w:id="17936" w:name="_Toc124155053"/>
      <w:bookmarkStart w:id="17937" w:name="_Toc131560910"/>
      <w:bookmarkStart w:id="17938" w:name="_Toc137394610"/>
      <w:bookmarkStart w:id="17939" w:name="_Toc163475716"/>
      <w:bookmarkStart w:id="17940" w:name="_Toc176784046"/>
      <w:r w:rsidRPr="00931575">
        <w:t>M.1.3.2</w:t>
      </w:r>
      <w:r w:rsidRPr="00931575">
        <w:tab/>
        <w:t>Simulation to derive the pass-fail limits for testing PUSCH 0.001% BLER</w:t>
      </w:r>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7" type="#_x0000_t75" style="width:258.85pt;height:92.95pt" o:ole="">
            <v:imagedata r:id="rId244" o:title=""/>
          </v:shape>
          <o:OLEObject Type="Embed" ProgID="Equation.DSMT4" ShapeID="_x0000_i1097" DrawAspect="Content" ObjectID="_1788604310" r:id="rId245"/>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7941" w:name="_Toc21103166"/>
      <w:bookmarkStart w:id="17942" w:name="_Toc29811016"/>
      <w:bookmarkStart w:id="17943" w:name="_Toc36636378"/>
      <w:bookmarkStart w:id="17944" w:name="_Toc37273324"/>
      <w:bookmarkStart w:id="17945" w:name="_Toc45886415"/>
      <w:r w:rsidRPr="00931575">
        <w:br w:type="page"/>
      </w:r>
    </w:p>
    <w:p w14:paraId="2089789B" w14:textId="3C07C161" w:rsidR="00C45907" w:rsidRPr="00931575" w:rsidRDefault="00C45907" w:rsidP="00C45907">
      <w:pPr>
        <w:pStyle w:val="Heading8"/>
      </w:pPr>
      <w:bookmarkStart w:id="17946" w:name="_Toc53183460"/>
      <w:bookmarkStart w:id="17947" w:name="_Toc58916179"/>
      <w:bookmarkStart w:id="17948" w:name="_Toc58918360"/>
      <w:bookmarkStart w:id="17949" w:name="_Toc66694230"/>
      <w:bookmarkStart w:id="17950" w:name="_Toc74916255"/>
      <w:bookmarkStart w:id="17951" w:name="_Toc76114880"/>
      <w:bookmarkStart w:id="17952" w:name="_Toc76544766"/>
      <w:bookmarkStart w:id="17953" w:name="_Toc82536888"/>
      <w:bookmarkStart w:id="17954" w:name="_Toc89953181"/>
      <w:bookmarkStart w:id="17955" w:name="_Toc98766998"/>
      <w:bookmarkStart w:id="17956" w:name="_Toc99703361"/>
      <w:bookmarkStart w:id="17957" w:name="_Toc106207153"/>
      <w:bookmarkStart w:id="17958" w:name="_Toc115081155"/>
      <w:bookmarkStart w:id="17959" w:name="_Toc122000106"/>
      <w:bookmarkStart w:id="17960" w:name="_Toc124154279"/>
      <w:bookmarkStart w:id="17961" w:name="_Toc124155054"/>
      <w:bookmarkStart w:id="17962" w:name="_Toc131560911"/>
      <w:bookmarkStart w:id="17963" w:name="_Toc137394611"/>
      <w:bookmarkStart w:id="17964" w:name="_Toc163475717"/>
      <w:bookmarkStart w:id="17965" w:name="_Toc176784047"/>
      <w:r w:rsidRPr="00931575">
        <w:lastRenderedPageBreak/>
        <w:t xml:space="preserve">Annex </w:t>
      </w:r>
      <w:r w:rsidR="002C0395" w:rsidRPr="00931575">
        <w:t>N</w:t>
      </w:r>
      <w:r w:rsidRPr="00931575">
        <w:t xml:space="preserve"> (informative):</w:t>
      </w:r>
      <w:r w:rsidRPr="00931575">
        <w:br/>
        <w:t>Change history</w:t>
      </w:r>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840"/>
          <w:p w14:paraId="60518625" w14:textId="77777777" w:rsidR="00C45907" w:rsidRPr="00931575" w:rsidRDefault="00C45907" w:rsidP="006F1F81">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lastRenderedPageBreak/>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lastRenderedPageBreak/>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lastRenderedPageBreak/>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lastRenderedPageBreak/>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lastRenderedPageBreak/>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lastRenderedPageBreak/>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lastRenderedPageBreak/>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lastRenderedPageBreak/>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lastRenderedPageBreak/>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lastRenderedPageBreak/>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lastRenderedPageBreak/>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lastRenderedPageBreak/>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lastRenderedPageBreak/>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lastRenderedPageBreak/>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7966" w:name="irecnoe"/>
            <w:bookmarkEnd w:id="17966"/>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lastRenderedPageBreak/>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lastRenderedPageBreak/>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lastRenderedPageBreak/>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r w:rsidR="00BE0B23" w:rsidRPr="00651727" w14:paraId="01AA221A" w14:textId="77777777" w:rsidTr="00BC5054">
        <w:tc>
          <w:tcPr>
            <w:tcW w:w="800" w:type="dxa"/>
            <w:shd w:val="solid" w:color="FFFFFF" w:fill="auto"/>
          </w:tcPr>
          <w:p w14:paraId="3E4D14D8" w14:textId="339BA85B" w:rsidR="00BE0B23" w:rsidRDefault="00BE0B23" w:rsidP="00BE0B23">
            <w:pPr>
              <w:pStyle w:val="TAL"/>
              <w:rPr>
                <w:sz w:val="16"/>
                <w:szCs w:val="16"/>
              </w:rPr>
            </w:pPr>
            <w:r>
              <w:rPr>
                <w:sz w:val="16"/>
                <w:szCs w:val="16"/>
              </w:rPr>
              <w:t>2023-03</w:t>
            </w:r>
          </w:p>
        </w:tc>
        <w:tc>
          <w:tcPr>
            <w:tcW w:w="800" w:type="dxa"/>
            <w:shd w:val="solid" w:color="FFFFFF" w:fill="auto"/>
          </w:tcPr>
          <w:p w14:paraId="2E2572B8" w14:textId="158E0D16" w:rsidR="00BE0B23" w:rsidRPr="00CA6CD2" w:rsidRDefault="00BE0B23" w:rsidP="00BE0B23">
            <w:pPr>
              <w:pStyle w:val="TAL"/>
              <w:rPr>
                <w:sz w:val="14"/>
                <w:szCs w:val="14"/>
              </w:rPr>
            </w:pPr>
            <w:r>
              <w:rPr>
                <w:sz w:val="14"/>
                <w:szCs w:val="14"/>
              </w:rPr>
              <w:t>RAN#99</w:t>
            </w:r>
          </w:p>
        </w:tc>
        <w:tc>
          <w:tcPr>
            <w:tcW w:w="998" w:type="dxa"/>
            <w:shd w:val="solid" w:color="FFFFFF" w:fill="auto"/>
          </w:tcPr>
          <w:p w14:paraId="6DAEC4EC" w14:textId="61367ADE"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64C587E5" w14:textId="683CFCF6" w:rsidR="00BE0B23" w:rsidRPr="00377149" w:rsidRDefault="00BE0B23" w:rsidP="00BE0B23">
            <w:pPr>
              <w:pStyle w:val="TAL"/>
              <w:rPr>
                <w:sz w:val="16"/>
                <w:szCs w:val="16"/>
              </w:rPr>
            </w:pPr>
            <w:r w:rsidRPr="00377149">
              <w:rPr>
                <w:sz w:val="16"/>
                <w:szCs w:val="16"/>
              </w:rPr>
              <w:t>0437</w:t>
            </w:r>
          </w:p>
        </w:tc>
        <w:tc>
          <w:tcPr>
            <w:tcW w:w="425" w:type="dxa"/>
            <w:shd w:val="solid" w:color="FFFFFF" w:fill="auto"/>
          </w:tcPr>
          <w:p w14:paraId="08FB4745" w14:textId="77777777" w:rsidR="00BE0B23" w:rsidRPr="00377149" w:rsidRDefault="00BE0B23" w:rsidP="00BE0B23">
            <w:pPr>
              <w:pStyle w:val="TAL"/>
              <w:rPr>
                <w:sz w:val="16"/>
                <w:szCs w:val="16"/>
              </w:rPr>
            </w:pPr>
          </w:p>
        </w:tc>
        <w:tc>
          <w:tcPr>
            <w:tcW w:w="425" w:type="dxa"/>
            <w:shd w:val="solid" w:color="FFFFFF" w:fill="auto"/>
          </w:tcPr>
          <w:p w14:paraId="2AE9C4D6" w14:textId="1113E87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5310401" w14:textId="1E2B26A1" w:rsidR="00BE0B23" w:rsidRPr="00377149" w:rsidRDefault="00BE0B23" w:rsidP="00BE0B23">
            <w:pPr>
              <w:pStyle w:val="TAL"/>
              <w:rPr>
                <w:sz w:val="16"/>
                <w:szCs w:val="16"/>
              </w:rPr>
            </w:pPr>
            <w:r w:rsidRPr="00377149">
              <w:rPr>
                <w:sz w:val="16"/>
                <w:szCs w:val="16"/>
              </w:rPr>
              <w:t>Correction of coverage enhancement BS demodulation requirement in 38.141-2 (R17 F)</w:t>
            </w:r>
          </w:p>
        </w:tc>
        <w:tc>
          <w:tcPr>
            <w:tcW w:w="708" w:type="dxa"/>
            <w:shd w:val="solid" w:color="FFFFFF" w:fill="auto"/>
          </w:tcPr>
          <w:p w14:paraId="24739865" w14:textId="4647ED8E" w:rsidR="00BE0B23" w:rsidRDefault="00BE0B23" w:rsidP="00BE0B23">
            <w:pPr>
              <w:pStyle w:val="TAL"/>
              <w:rPr>
                <w:sz w:val="16"/>
                <w:szCs w:val="16"/>
              </w:rPr>
            </w:pPr>
            <w:r>
              <w:rPr>
                <w:sz w:val="16"/>
                <w:szCs w:val="16"/>
              </w:rPr>
              <w:t>17.9.0</w:t>
            </w:r>
          </w:p>
        </w:tc>
      </w:tr>
      <w:tr w:rsidR="00BE0B23" w:rsidRPr="00651727" w14:paraId="3A387833" w14:textId="77777777" w:rsidTr="00BC5054">
        <w:tc>
          <w:tcPr>
            <w:tcW w:w="800" w:type="dxa"/>
            <w:shd w:val="solid" w:color="FFFFFF" w:fill="auto"/>
          </w:tcPr>
          <w:p w14:paraId="021EFBD2" w14:textId="725DD4E2" w:rsidR="00BE0B23" w:rsidRDefault="00BE0B23" w:rsidP="00BE0B23">
            <w:pPr>
              <w:pStyle w:val="TAL"/>
              <w:rPr>
                <w:sz w:val="16"/>
                <w:szCs w:val="16"/>
              </w:rPr>
            </w:pPr>
            <w:r>
              <w:rPr>
                <w:sz w:val="16"/>
                <w:szCs w:val="16"/>
              </w:rPr>
              <w:t>2023-03</w:t>
            </w:r>
          </w:p>
        </w:tc>
        <w:tc>
          <w:tcPr>
            <w:tcW w:w="800" w:type="dxa"/>
            <w:shd w:val="solid" w:color="FFFFFF" w:fill="auto"/>
          </w:tcPr>
          <w:p w14:paraId="79AF45C8" w14:textId="14BCCA1B" w:rsidR="00BE0B23" w:rsidRDefault="00BE0B23" w:rsidP="00BE0B23">
            <w:pPr>
              <w:pStyle w:val="TAL"/>
              <w:rPr>
                <w:sz w:val="14"/>
                <w:szCs w:val="14"/>
              </w:rPr>
            </w:pPr>
            <w:r>
              <w:rPr>
                <w:sz w:val="14"/>
                <w:szCs w:val="14"/>
              </w:rPr>
              <w:t>RAN#99</w:t>
            </w:r>
          </w:p>
        </w:tc>
        <w:tc>
          <w:tcPr>
            <w:tcW w:w="998" w:type="dxa"/>
            <w:shd w:val="solid" w:color="FFFFFF" w:fill="auto"/>
          </w:tcPr>
          <w:p w14:paraId="54150716" w14:textId="0214914F"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45BDCA75" w14:textId="06C16A2C" w:rsidR="00BE0B23" w:rsidRPr="00377149" w:rsidRDefault="00BE0B23" w:rsidP="00BE0B23">
            <w:pPr>
              <w:pStyle w:val="TAL"/>
              <w:rPr>
                <w:sz w:val="16"/>
                <w:szCs w:val="16"/>
              </w:rPr>
            </w:pPr>
            <w:r w:rsidRPr="00377149">
              <w:rPr>
                <w:sz w:val="16"/>
                <w:szCs w:val="16"/>
              </w:rPr>
              <w:t>0439</w:t>
            </w:r>
          </w:p>
        </w:tc>
        <w:tc>
          <w:tcPr>
            <w:tcW w:w="425" w:type="dxa"/>
            <w:shd w:val="solid" w:color="FFFFFF" w:fill="auto"/>
          </w:tcPr>
          <w:p w14:paraId="1D0CC0D3" w14:textId="77777777" w:rsidR="00BE0B23" w:rsidRPr="00377149" w:rsidRDefault="00BE0B23" w:rsidP="00BE0B23">
            <w:pPr>
              <w:pStyle w:val="TAL"/>
              <w:rPr>
                <w:sz w:val="16"/>
                <w:szCs w:val="16"/>
              </w:rPr>
            </w:pPr>
          </w:p>
        </w:tc>
        <w:tc>
          <w:tcPr>
            <w:tcW w:w="425" w:type="dxa"/>
            <w:shd w:val="solid" w:color="FFFFFF" w:fill="auto"/>
          </w:tcPr>
          <w:p w14:paraId="0D4E1BB9" w14:textId="43C8D7F2"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088A3D1C" w14:textId="7875BA76" w:rsidR="00BE0B23" w:rsidRPr="00377149" w:rsidRDefault="00BE0B23" w:rsidP="00BE0B23">
            <w:pPr>
              <w:pStyle w:val="TAL"/>
              <w:rPr>
                <w:sz w:val="16"/>
                <w:szCs w:val="16"/>
              </w:rPr>
            </w:pPr>
            <w:r w:rsidRPr="00377149">
              <w:rPr>
                <w:sz w:val="16"/>
                <w:szCs w:val="16"/>
              </w:rPr>
              <w:t>Big CR to 38.141-2: demodulation requirements introduction for FR2-2</w:t>
            </w:r>
          </w:p>
        </w:tc>
        <w:tc>
          <w:tcPr>
            <w:tcW w:w="708" w:type="dxa"/>
            <w:shd w:val="solid" w:color="FFFFFF" w:fill="auto"/>
          </w:tcPr>
          <w:p w14:paraId="3A5717CA" w14:textId="3EED95B2" w:rsidR="00BE0B23" w:rsidRDefault="00BE0B23" w:rsidP="00BE0B23">
            <w:pPr>
              <w:pStyle w:val="TAL"/>
              <w:rPr>
                <w:sz w:val="16"/>
                <w:szCs w:val="16"/>
              </w:rPr>
            </w:pPr>
            <w:r w:rsidRPr="00AD1F00">
              <w:rPr>
                <w:sz w:val="16"/>
                <w:szCs w:val="16"/>
              </w:rPr>
              <w:t>17.9.0</w:t>
            </w:r>
          </w:p>
        </w:tc>
      </w:tr>
      <w:tr w:rsidR="00BE0B23" w:rsidRPr="00651727" w14:paraId="39961139" w14:textId="77777777" w:rsidTr="00BC5054">
        <w:tc>
          <w:tcPr>
            <w:tcW w:w="800" w:type="dxa"/>
            <w:shd w:val="solid" w:color="FFFFFF" w:fill="auto"/>
          </w:tcPr>
          <w:p w14:paraId="5BBBB1D8" w14:textId="29A225C8" w:rsidR="00BE0B23" w:rsidRDefault="00BE0B23" w:rsidP="00BE0B23">
            <w:pPr>
              <w:pStyle w:val="TAL"/>
              <w:rPr>
                <w:sz w:val="16"/>
                <w:szCs w:val="16"/>
              </w:rPr>
            </w:pPr>
            <w:r>
              <w:rPr>
                <w:sz w:val="16"/>
                <w:szCs w:val="16"/>
              </w:rPr>
              <w:t>2023-03</w:t>
            </w:r>
          </w:p>
        </w:tc>
        <w:tc>
          <w:tcPr>
            <w:tcW w:w="800" w:type="dxa"/>
            <w:shd w:val="solid" w:color="FFFFFF" w:fill="auto"/>
          </w:tcPr>
          <w:p w14:paraId="4AA2A05B" w14:textId="4C90376E" w:rsidR="00BE0B23" w:rsidRDefault="00BE0B23" w:rsidP="00BE0B23">
            <w:pPr>
              <w:pStyle w:val="TAL"/>
              <w:rPr>
                <w:sz w:val="14"/>
                <w:szCs w:val="14"/>
              </w:rPr>
            </w:pPr>
            <w:r>
              <w:rPr>
                <w:sz w:val="14"/>
                <w:szCs w:val="14"/>
              </w:rPr>
              <w:t>RAN#99</w:t>
            </w:r>
          </w:p>
        </w:tc>
        <w:tc>
          <w:tcPr>
            <w:tcW w:w="998" w:type="dxa"/>
            <w:shd w:val="solid" w:color="FFFFFF" w:fill="auto"/>
          </w:tcPr>
          <w:p w14:paraId="5BEEAAAF" w14:textId="6A17446F"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6E16DD6E" w14:textId="4512D6AD" w:rsidR="00BE0B23" w:rsidRPr="00377149" w:rsidRDefault="00BE0B23" w:rsidP="00BE0B23">
            <w:pPr>
              <w:pStyle w:val="TAL"/>
              <w:rPr>
                <w:sz w:val="16"/>
                <w:szCs w:val="16"/>
              </w:rPr>
            </w:pPr>
            <w:r w:rsidRPr="00377149">
              <w:rPr>
                <w:sz w:val="16"/>
                <w:szCs w:val="16"/>
              </w:rPr>
              <w:t>0443</w:t>
            </w:r>
          </w:p>
        </w:tc>
        <w:tc>
          <w:tcPr>
            <w:tcW w:w="425" w:type="dxa"/>
            <w:shd w:val="solid" w:color="FFFFFF" w:fill="auto"/>
          </w:tcPr>
          <w:p w14:paraId="7E39A757" w14:textId="77777777" w:rsidR="00BE0B23" w:rsidRPr="00377149" w:rsidRDefault="00BE0B23" w:rsidP="00BE0B23">
            <w:pPr>
              <w:pStyle w:val="TAL"/>
              <w:rPr>
                <w:sz w:val="16"/>
                <w:szCs w:val="16"/>
              </w:rPr>
            </w:pPr>
          </w:p>
        </w:tc>
        <w:tc>
          <w:tcPr>
            <w:tcW w:w="425" w:type="dxa"/>
            <w:shd w:val="solid" w:color="FFFFFF" w:fill="auto"/>
          </w:tcPr>
          <w:p w14:paraId="04D5A17B" w14:textId="0B112ECB"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12A09C51" w14:textId="577F481D" w:rsidR="00BE0B23" w:rsidRPr="00377149" w:rsidRDefault="00BE0B23" w:rsidP="00BE0B23">
            <w:pPr>
              <w:pStyle w:val="TAL"/>
              <w:rPr>
                <w:sz w:val="16"/>
                <w:szCs w:val="16"/>
              </w:rPr>
            </w:pPr>
            <w:r w:rsidRPr="00377149">
              <w:rPr>
                <w:sz w:val="16"/>
                <w:szCs w:val="16"/>
              </w:rPr>
              <w:t>CR for TS 38.141-2, Correction on transmitter spatial emissions declaration in Annex G</w:t>
            </w:r>
          </w:p>
        </w:tc>
        <w:tc>
          <w:tcPr>
            <w:tcW w:w="708" w:type="dxa"/>
            <w:shd w:val="solid" w:color="FFFFFF" w:fill="auto"/>
          </w:tcPr>
          <w:p w14:paraId="36997E7B" w14:textId="3B94A987" w:rsidR="00BE0B23" w:rsidRDefault="00BE0B23" w:rsidP="00BE0B23">
            <w:pPr>
              <w:pStyle w:val="TAL"/>
              <w:rPr>
                <w:sz w:val="16"/>
                <w:szCs w:val="16"/>
              </w:rPr>
            </w:pPr>
            <w:r w:rsidRPr="00AD1F00">
              <w:rPr>
                <w:sz w:val="16"/>
                <w:szCs w:val="16"/>
              </w:rPr>
              <w:t>17.9.0</w:t>
            </w:r>
          </w:p>
        </w:tc>
      </w:tr>
      <w:tr w:rsidR="00BE0B23" w:rsidRPr="00651727" w14:paraId="6267F84B" w14:textId="77777777" w:rsidTr="00BC5054">
        <w:tc>
          <w:tcPr>
            <w:tcW w:w="800" w:type="dxa"/>
            <w:shd w:val="solid" w:color="FFFFFF" w:fill="auto"/>
          </w:tcPr>
          <w:p w14:paraId="034BE08A" w14:textId="53AB65A1" w:rsidR="00BE0B23" w:rsidRDefault="00BE0B23" w:rsidP="00BE0B23">
            <w:pPr>
              <w:pStyle w:val="TAL"/>
              <w:rPr>
                <w:sz w:val="16"/>
                <w:szCs w:val="16"/>
              </w:rPr>
            </w:pPr>
            <w:r>
              <w:rPr>
                <w:sz w:val="16"/>
                <w:szCs w:val="16"/>
              </w:rPr>
              <w:lastRenderedPageBreak/>
              <w:t>2023-03</w:t>
            </w:r>
          </w:p>
        </w:tc>
        <w:tc>
          <w:tcPr>
            <w:tcW w:w="800" w:type="dxa"/>
            <w:shd w:val="solid" w:color="FFFFFF" w:fill="auto"/>
          </w:tcPr>
          <w:p w14:paraId="10F1B553" w14:textId="7166B630" w:rsidR="00BE0B23" w:rsidRDefault="00BE0B23" w:rsidP="00BE0B23">
            <w:pPr>
              <w:pStyle w:val="TAL"/>
              <w:rPr>
                <w:sz w:val="14"/>
                <w:szCs w:val="14"/>
              </w:rPr>
            </w:pPr>
            <w:r>
              <w:rPr>
                <w:sz w:val="14"/>
                <w:szCs w:val="14"/>
              </w:rPr>
              <w:t>RAN#99</w:t>
            </w:r>
          </w:p>
        </w:tc>
        <w:tc>
          <w:tcPr>
            <w:tcW w:w="998" w:type="dxa"/>
            <w:shd w:val="solid" w:color="FFFFFF" w:fill="auto"/>
          </w:tcPr>
          <w:p w14:paraId="23C5E48F" w14:textId="19A95422"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79DDFD4A" w14:textId="7EC289A1" w:rsidR="00BE0B23" w:rsidRPr="00377149" w:rsidRDefault="00BE0B23" w:rsidP="00BE0B23">
            <w:pPr>
              <w:pStyle w:val="TAL"/>
              <w:rPr>
                <w:sz w:val="16"/>
                <w:szCs w:val="16"/>
              </w:rPr>
            </w:pPr>
            <w:r w:rsidRPr="00377149">
              <w:rPr>
                <w:sz w:val="16"/>
                <w:szCs w:val="16"/>
              </w:rPr>
              <w:t>0447</w:t>
            </w:r>
          </w:p>
        </w:tc>
        <w:tc>
          <w:tcPr>
            <w:tcW w:w="425" w:type="dxa"/>
            <w:shd w:val="solid" w:color="FFFFFF" w:fill="auto"/>
          </w:tcPr>
          <w:p w14:paraId="544AFAB0" w14:textId="77777777" w:rsidR="00BE0B23" w:rsidRPr="00377149" w:rsidRDefault="00BE0B23" w:rsidP="00BE0B23">
            <w:pPr>
              <w:pStyle w:val="TAL"/>
              <w:rPr>
                <w:sz w:val="16"/>
                <w:szCs w:val="16"/>
              </w:rPr>
            </w:pPr>
          </w:p>
        </w:tc>
        <w:tc>
          <w:tcPr>
            <w:tcW w:w="425" w:type="dxa"/>
            <w:shd w:val="solid" w:color="FFFFFF" w:fill="auto"/>
          </w:tcPr>
          <w:p w14:paraId="5B80270D" w14:textId="2D3CC6FD"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5E66F3E3" w14:textId="48FE5521" w:rsidR="00BE0B23" w:rsidRPr="00377149" w:rsidRDefault="00BE0B23" w:rsidP="00BE0B23">
            <w:pPr>
              <w:pStyle w:val="TAL"/>
              <w:rPr>
                <w:sz w:val="16"/>
                <w:szCs w:val="16"/>
              </w:rPr>
            </w:pPr>
            <w:r w:rsidRPr="00377149">
              <w:rPr>
                <w:sz w:val="16"/>
                <w:szCs w:val="16"/>
              </w:rPr>
              <w:t>Update to PUSCH performance test cases</w:t>
            </w:r>
          </w:p>
        </w:tc>
        <w:tc>
          <w:tcPr>
            <w:tcW w:w="708" w:type="dxa"/>
            <w:shd w:val="solid" w:color="FFFFFF" w:fill="auto"/>
          </w:tcPr>
          <w:p w14:paraId="2EA74753" w14:textId="51386E0B" w:rsidR="00BE0B23" w:rsidRDefault="00BE0B23" w:rsidP="00BE0B23">
            <w:pPr>
              <w:pStyle w:val="TAL"/>
              <w:rPr>
                <w:sz w:val="16"/>
                <w:szCs w:val="16"/>
              </w:rPr>
            </w:pPr>
            <w:r w:rsidRPr="00AD1F00">
              <w:rPr>
                <w:sz w:val="16"/>
                <w:szCs w:val="16"/>
              </w:rPr>
              <w:t>17.9.0</w:t>
            </w:r>
          </w:p>
        </w:tc>
      </w:tr>
      <w:tr w:rsidR="00BE0B23" w:rsidRPr="00651727" w14:paraId="14FA7A9F" w14:textId="77777777" w:rsidTr="00BC5054">
        <w:tc>
          <w:tcPr>
            <w:tcW w:w="800" w:type="dxa"/>
            <w:shd w:val="solid" w:color="FFFFFF" w:fill="auto"/>
          </w:tcPr>
          <w:p w14:paraId="49AD377A" w14:textId="0C685470" w:rsidR="00BE0B23" w:rsidRDefault="00BE0B23" w:rsidP="00BE0B23">
            <w:pPr>
              <w:pStyle w:val="TAL"/>
              <w:rPr>
                <w:sz w:val="16"/>
                <w:szCs w:val="16"/>
              </w:rPr>
            </w:pPr>
            <w:r>
              <w:rPr>
                <w:sz w:val="16"/>
                <w:szCs w:val="16"/>
              </w:rPr>
              <w:t>2023-03</w:t>
            </w:r>
          </w:p>
        </w:tc>
        <w:tc>
          <w:tcPr>
            <w:tcW w:w="800" w:type="dxa"/>
            <w:shd w:val="solid" w:color="FFFFFF" w:fill="auto"/>
          </w:tcPr>
          <w:p w14:paraId="1536222F" w14:textId="197C100D" w:rsidR="00BE0B23" w:rsidRDefault="00BE0B23" w:rsidP="00BE0B23">
            <w:pPr>
              <w:pStyle w:val="TAL"/>
              <w:rPr>
                <w:sz w:val="14"/>
                <w:szCs w:val="14"/>
              </w:rPr>
            </w:pPr>
            <w:r>
              <w:rPr>
                <w:sz w:val="14"/>
                <w:szCs w:val="14"/>
              </w:rPr>
              <w:t>RAN#99</w:t>
            </w:r>
          </w:p>
        </w:tc>
        <w:tc>
          <w:tcPr>
            <w:tcW w:w="998" w:type="dxa"/>
            <w:shd w:val="solid" w:color="FFFFFF" w:fill="auto"/>
          </w:tcPr>
          <w:p w14:paraId="58CA16E6" w14:textId="100D65DC" w:rsidR="00BE0B23" w:rsidRPr="00377149" w:rsidRDefault="00BE0B23" w:rsidP="00BE0B23">
            <w:pPr>
              <w:pStyle w:val="TAL"/>
              <w:rPr>
                <w:sz w:val="16"/>
                <w:szCs w:val="16"/>
              </w:rPr>
            </w:pPr>
            <w:r w:rsidRPr="00377149">
              <w:rPr>
                <w:sz w:val="16"/>
                <w:szCs w:val="16"/>
              </w:rPr>
              <w:t>RP-230506</w:t>
            </w:r>
          </w:p>
        </w:tc>
        <w:tc>
          <w:tcPr>
            <w:tcW w:w="521" w:type="dxa"/>
            <w:shd w:val="solid" w:color="FFFFFF" w:fill="auto"/>
          </w:tcPr>
          <w:p w14:paraId="5BDD6DBD" w14:textId="0826DD14" w:rsidR="00BE0B23" w:rsidRPr="00377149" w:rsidRDefault="00BE0B23" w:rsidP="00BE0B23">
            <w:pPr>
              <w:pStyle w:val="TAL"/>
              <w:rPr>
                <w:sz w:val="16"/>
                <w:szCs w:val="16"/>
              </w:rPr>
            </w:pPr>
            <w:r w:rsidRPr="00377149">
              <w:rPr>
                <w:sz w:val="16"/>
                <w:szCs w:val="16"/>
              </w:rPr>
              <w:t>0451</w:t>
            </w:r>
          </w:p>
        </w:tc>
        <w:tc>
          <w:tcPr>
            <w:tcW w:w="425" w:type="dxa"/>
            <w:shd w:val="solid" w:color="FFFFFF" w:fill="auto"/>
          </w:tcPr>
          <w:p w14:paraId="58C7D2FC" w14:textId="55FBF7D8"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04F5F9E6" w14:textId="0FAA95F4"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B8092B1" w14:textId="6014AF99" w:rsidR="00BE0B23" w:rsidRPr="00377149" w:rsidRDefault="00BE0B23" w:rsidP="00BE0B23">
            <w:pPr>
              <w:pStyle w:val="TAL"/>
              <w:rPr>
                <w:sz w:val="16"/>
                <w:szCs w:val="16"/>
              </w:rPr>
            </w:pPr>
            <w:r w:rsidRPr="00377149">
              <w:rPr>
                <w:sz w:val="16"/>
                <w:szCs w:val="16"/>
              </w:rPr>
              <w:t>CR to 38.141-2: FRC number corrections (Rel-17)</w:t>
            </w:r>
          </w:p>
        </w:tc>
        <w:tc>
          <w:tcPr>
            <w:tcW w:w="708" w:type="dxa"/>
            <w:shd w:val="solid" w:color="FFFFFF" w:fill="auto"/>
          </w:tcPr>
          <w:p w14:paraId="3E887B99" w14:textId="7CE27934" w:rsidR="00BE0B23" w:rsidRDefault="00BE0B23" w:rsidP="00BE0B23">
            <w:pPr>
              <w:pStyle w:val="TAL"/>
              <w:rPr>
                <w:sz w:val="16"/>
                <w:szCs w:val="16"/>
              </w:rPr>
            </w:pPr>
            <w:r w:rsidRPr="00AD1F00">
              <w:rPr>
                <w:sz w:val="16"/>
                <w:szCs w:val="16"/>
              </w:rPr>
              <w:t>17.9.0</w:t>
            </w:r>
          </w:p>
        </w:tc>
      </w:tr>
      <w:tr w:rsidR="00BE0B23" w:rsidRPr="00651727" w14:paraId="079E4E7B" w14:textId="77777777" w:rsidTr="00BC5054">
        <w:tc>
          <w:tcPr>
            <w:tcW w:w="800" w:type="dxa"/>
            <w:shd w:val="solid" w:color="FFFFFF" w:fill="auto"/>
          </w:tcPr>
          <w:p w14:paraId="5AA30438" w14:textId="47808183" w:rsidR="00BE0B23" w:rsidRDefault="00BE0B23" w:rsidP="00BE0B23">
            <w:pPr>
              <w:pStyle w:val="TAL"/>
              <w:rPr>
                <w:sz w:val="16"/>
                <w:szCs w:val="16"/>
              </w:rPr>
            </w:pPr>
            <w:r>
              <w:rPr>
                <w:sz w:val="16"/>
                <w:szCs w:val="16"/>
              </w:rPr>
              <w:t>2023-03</w:t>
            </w:r>
          </w:p>
        </w:tc>
        <w:tc>
          <w:tcPr>
            <w:tcW w:w="800" w:type="dxa"/>
            <w:shd w:val="solid" w:color="FFFFFF" w:fill="auto"/>
          </w:tcPr>
          <w:p w14:paraId="3AE5CB0F" w14:textId="27F560AC" w:rsidR="00BE0B23" w:rsidRDefault="00BE0B23" w:rsidP="00BE0B23">
            <w:pPr>
              <w:pStyle w:val="TAL"/>
              <w:rPr>
                <w:sz w:val="14"/>
                <w:szCs w:val="14"/>
              </w:rPr>
            </w:pPr>
            <w:r>
              <w:rPr>
                <w:sz w:val="14"/>
                <w:szCs w:val="14"/>
              </w:rPr>
              <w:t>RAN#99</w:t>
            </w:r>
          </w:p>
        </w:tc>
        <w:tc>
          <w:tcPr>
            <w:tcW w:w="998" w:type="dxa"/>
            <w:shd w:val="solid" w:color="FFFFFF" w:fill="auto"/>
          </w:tcPr>
          <w:p w14:paraId="1CABDBD0" w14:textId="6D0963AA"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081C7A7B" w14:textId="3E60006C" w:rsidR="00BE0B23" w:rsidRPr="00377149" w:rsidRDefault="00BE0B23" w:rsidP="00BE0B23">
            <w:pPr>
              <w:pStyle w:val="TAL"/>
              <w:rPr>
                <w:sz w:val="16"/>
                <w:szCs w:val="16"/>
              </w:rPr>
            </w:pPr>
            <w:r w:rsidRPr="00377149">
              <w:rPr>
                <w:sz w:val="16"/>
                <w:szCs w:val="16"/>
              </w:rPr>
              <w:t>0453</w:t>
            </w:r>
          </w:p>
        </w:tc>
        <w:tc>
          <w:tcPr>
            <w:tcW w:w="425" w:type="dxa"/>
            <w:shd w:val="solid" w:color="FFFFFF" w:fill="auto"/>
          </w:tcPr>
          <w:p w14:paraId="479371D6" w14:textId="77777777" w:rsidR="00BE0B23" w:rsidRPr="00377149" w:rsidRDefault="00BE0B23" w:rsidP="00BE0B23">
            <w:pPr>
              <w:pStyle w:val="TAL"/>
              <w:rPr>
                <w:sz w:val="16"/>
                <w:szCs w:val="16"/>
              </w:rPr>
            </w:pPr>
          </w:p>
        </w:tc>
        <w:tc>
          <w:tcPr>
            <w:tcW w:w="425" w:type="dxa"/>
            <w:shd w:val="solid" w:color="FFFFFF" w:fill="auto"/>
          </w:tcPr>
          <w:p w14:paraId="7E82FE92" w14:textId="1E477467"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26D3375" w14:textId="14A16DE8" w:rsidR="00BE0B23" w:rsidRPr="00377149" w:rsidRDefault="00BE0B23" w:rsidP="00BE0B23">
            <w:pPr>
              <w:pStyle w:val="TAL"/>
              <w:rPr>
                <w:sz w:val="16"/>
                <w:szCs w:val="16"/>
              </w:rPr>
            </w:pPr>
            <w:r w:rsidRPr="00377149">
              <w:rPr>
                <w:sz w:val="16"/>
                <w:szCs w:val="16"/>
              </w:rPr>
              <w:t>CR to 38.141-2: NOTE for n104 in BS co-existence table</w:t>
            </w:r>
          </w:p>
        </w:tc>
        <w:tc>
          <w:tcPr>
            <w:tcW w:w="708" w:type="dxa"/>
            <w:shd w:val="solid" w:color="FFFFFF" w:fill="auto"/>
          </w:tcPr>
          <w:p w14:paraId="325BD244" w14:textId="1750BE99" w:rsidR="00BE0B23" w:rsidRDefault="00BE0B23" w:rsidP="00BE0B23">
            <w:pPr>
              <w:pStyle w:val="TAL"/>
              <w:rPr>
                <w:sz w:val="16"/>
                <w:szCs w:val="16"/>
              </w:rPr>
            </w:pPr>
            <w:r w:rsidRPr="00AD1F00">
              <w:rPr>
                <w:sz w:val="16"/>
                <w:szCs w:val="16"/>
              </w:rPr>
              <w:t>17.9.0</w:t>
            </w:r>
          </w:p>
        </w:tc>
      </w:tr>
      <w:tr w:rsidR="00BE0B23" w:rsidRPr="00651727" w14:paraId="32FB6FDD" w14:textId="77777777" w:rsidTr="00BC5054">
        <w:tc>
          <w:tcPr>
            <w:tcW w:w="800" w:type="dxa"/>
            <w:shd w:val="solid" w:color="FFFFFF" w:fill="auto"/>
          </w:tcPr>
          <w:p w14:paraId="5F356BA5" w14:textId="0B8A7769" w:rsidR="00BE0B23" w:rsidRDefault="00BE0B23" w:rsidP="00BE0B23">
            <w:pPr>
              <w:pStyle w:val="TAL"/>
              <w:rPr>
                <w:sz w:val="16"/>
                <w:szCs w:val="16"/>
              </w:rPr>
            </w:pPr>
            <w:r>
              <w:rPr>
                <w:sz w:val="16"/>
                <w:szCs w:val="16"/>
              </w:rPr>
              <w:t>2023-03</w:t>
            </w:r>
          </w:p>
        </w:tc>
        <w:tc>
          <w:tcPr>
            <w:tcW w:w="800" w:type="dxa"/>
            <w:shd w:val="solid" w:color="FFFFFF" w:fill="auto"/>
          </w:tcPr>
          <w:p w14:paraId="1F6F842B" w14:textId="5A13B136" w:rsidR="00BE0B23" w:rsidRDefault="00BE0B23" w:rsidP="00BE0B23">
            <w:pPr>
              <w:pStyle w:val="TAL"/>
              <w:rPr>
                <w:sz w:val="14"/>
                <w:szCs w:val="14"/>
              </w:rPr>
            </w:pPr>
            <w:r>
              <w:rPr>
                <w:sz w:val="14"/>
                <w:szCs w:val="14"/>
              </w:rPr>
              <w:t>RAN#99</w:t>
            </w:r>
          </w:p>
        </w:tc>
        <w:tc>
          <w:tcPr>
            <w:tcW w:w="998" w:type="dxa"/>
            <w:shd w:val="solid" w:color="FFFFFF" w:fill="auto"/>
          </w:tcPr>
          <w:p w14:paraId="142E1654" w14:textId="1C415A2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471B4A8A" w14:textId="03FCF8BE" w:rsidR="00BE0B23" w:rsidRPr="00377149" w:rsidRDefault="00BE0B23" w:rsidP="00BE0B23">
            <w:pPr>
              <w:pStyle w:val="TAL"/>
              <w:rPr>
                <w:sz w:val="16"/>
                <w:szCs w:val="16"/>
              </w:rPr>
            </w:pPr>
            <w:r w:rsidRPr="00377149">
              <w:rPr>
                <w:sz w:val="16"/>
                <w:szCs w:val="16"/>
              </w:rPr>
              <w:t>0455</w:t>
            </w:r>
          </w:p>
        </w:tc>
        <w:tc>
          <w:tcPr>
            <w:tcW w:w="425" w:type="dxa"/>
            <w:shd w:val="solid" w:color="FFFFFF" w:fill="auto"/>
          </w:tcPr>
          <w:p w14:paraId="7D07688B" w14:textId="77777777" w:rsidR="00BE0B23" w:rsidRPr="00377149" w:rsidRDefault="00BE0B23" w:rsidP="00BE0B23">
            <w:pPr>
              <w:pStyle w:val="TAL"/>
              <w:rPr>
                <w:sz w:val="16"/>
                <w:szCs w:val="16"/>
              </w:rPr>
            </w:pPr>
          </w:p>
        </w:tc>
        <w:tc>
          <w:tcPr>
            <w:tcW w:w="425" w:type="dxa"/>
            <w:shd w:val="solid" w:color="FFFFFF" w:fill="auto"/>
          </w:tcPr>
          <w:p w14:paraId="2042A997" w14:textId="3649673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3870BA88" w14:textId="10021149" w:rsidR="00BE0B23" w:rsidRPr="00377149" w:rsidRDefault="00BE0B23" w:rsidP="00BE0B23">
            <w:pPr>
              <w:pStyle w:val="TAL"/>
              <w:rPr>
                <w:sz w:val="16"/>
                <w:szCs w:val="16"/>
              </w:rPr>
            </w:pPr>
            <w:r w:rsidRPr="00377149">
              <w:rPr>
                <w:sz w:val="16"/>
                <w:szCs w:val="16"/>
              </w:rPr>
              <w:t>CR to 38.141-2: BS Conformance, OBUE correction for 6G licensed band</w:t>
            </w:r>
          </w:p>
        </w:tc>
        <w:tc>
          <w:tcPr>
            <w:tcW w:w="708" w:type="dxa"/>
            <w:shd w:val="solid" w:color="FFFFFF" w:fill="auto"/>
          </w:tcPr>
          <w:p w14:paraId="57B0C17B" w14:textId="0FACAD0E" w:rsidR="00BE0B23" w:rsidRDefault="00BE0B23" w:rsidP="00BE0B23">
            <w:pPr>
              <w:pStyle w:val="TAL"/>
              <w:rPr>
                <w:sz w:val="16"/>
                <w:szCs w:val="16"/>
              </w:rPr>
            </w:pPr>
            <w:r w:rsidRPr="00AD1F00">
              <w:rPr>
                <w:sz w:val="16"/>
                <w:szCs w:val="16"/>
              </w:rPr>
              <w:t>17.9.0</w:t>
            </w:r>
          </w:p>
        </w:tc>
      </w:tr>
      <w:tr w:rsidR="00BE0B23" w:rsidRPr="00651727" w14:paraId="0E876FD0" w14:textId="77777777" w:rsidTr="00BC5054">
        <w:tc>
          <w:tcPr>
            <w:tcW w:w="800" w:type="dxa"/>
            <w:shd w:val="solid" w:color="FFFFFF" w:fill="auto"/>
          </w:tcPr>
          <w:p w14:paraId="72FF4580" w14:textId="40825C0E" w:rsidR="00BE0B23" w:rsidRDefault="00BE0B23" w:rsidP="00BE0B23">
            <w:pPr>
              <w:pStyle w:val="TAL"/>
              <w:rPr>
                <w:sz w:val="16"/>
                <w:szCs w:val="16"/>
              </w:rPr>
            </w:pPr>
            <w:r>
              <w:rPr>
                <w:sz w:val="16"/>
                <w:szCs w:val="16"/>
              </w:rPr>
              <w:t>2023-03</w:t>
            </w:r>
          </w:p>
        </w:tc>
        <w:tc>
          <w:tcPr>
            <w:tcW w:w="800" w:type="dxa"/>
            <w:shd w:val="solid" w:color="FFFFFF" w:fill="auto"/>
          </w:tcPr>
          <w:p w14:paraId="461A45FF" w14:textId="64124D17" w:rsidR="00BE0B23" w:rsidRDefault="00BE0B23" w:rsidP="00BE0B23">
            <w:pPr>
              <w:pStyle w:val="TAL"/>
              <w:rPr>
                <w:sz w:val="14"/>
                <w:szCs w:val="14"/>
              </w:rPr>
            </w:pPr>
            <w:r>
              <w:rPr>
                <w:sz w:val="14"/>
                <w:szCs w:val="14"/>
              </w:rPr>
              <w:t>RAN#99</w:t>
            </w:r>
          </w:p>
        </w:tc>
        <w:tc>
          <w:tcPr>
            <w:tcW w:w="998" w:type="dxa"/>
            <w:shd w:val="solid" w:color="FFFFFF" w:fill="auto"/>
          </w:tcPr>
          <w:p w14:paraId="78FC2345" w14:textId="122D866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7BE213E3" w14:textId="1ADF4BC5" w:rsidR="00BE0B23" w:rsidRPr="00377149" w:rsidRDefault="00BE0B23" w:rsidP="00BE0B23">
            <w:pPr>
              <w:pStyle w:val="TAL"/>
              <w:rPr>
                <w:sz w:val="16"/>
                <w:szCs w:val="16"/>
              </w:rPr>
            </w:pPr>
            <w:r w:rsidRPr="00377149">
              <w:rPr>
                <w:sz w:val="16"/>
                <w:szCs w:val="16"/>
              </w:rPr>
              <w:t>0457</w:t>
            </w:r>
          </w:p>
        </w:tc>
        <w:tc>
          <w:tcPr>
            <w:tcW w:w="425" w:type="dxa"/>
            <w:shd w:val="solid" w:color="FFFFFF" w:fill="auto"/>
          </w:tcPr>
          <w:p w14:paraId="2B21D531" w14:textId="77777777" w:rsidR="00BE0B23" w:rsidRPr="00377149" w:rsidRDefault="00BE0B23" w:rsidP="00BE0B23">
            <w:pPr>
              <w:pStyle w:val="TAL"/>
              <w:rPr>
                <w:sz w:val="16"/>
                <w:szCs w:val="16"/>
              </w:rPr>
            </w:pPr>
          </w:p>
        </w:tc>
        <w:tc>
          <w:tcPr>
            <w:tcW w:w="425" w:type="dxa"/>
            <w:shd w:val="solid" w:color="FFFFFF" w:fill="auto"/>
          </w:tcPr>
          <w:p w14:paraId="4BFC77AA" w14:textId="3908792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2F879DCF" w14:textId="3A5DD33E" w:rsidR="00BE0B23" w:rsidRPr="00377149" w:rsidRDefault="00BE0B23" w:rsidP="00BE0B23">
            <w:pPr>
              <w:pStyle w:val="TAL"/>
              <w:rPr>
                <w:sz w:val="16"/>
                <w:szCs w:val="16"/>
              </w:rPr>
            </w:pPr>
            <w:r w:rsidRPr="00377149">
              <w:rPr>
                <w:sz w:val="16"/>
                <w:szCs w:val="16"/>
              </w:rPr>
              <w:t>CR to 38.141-2: BS Conformance, removal of [] for 47GHz Rx test</w:t>
            </w:r>
          </w:p>
        </w:tc>
        <w:tc>
          <w:tcPr>
            <w:tcW w:w="708" w:type="dxa"/>
            <w:shd w:val="solid" w:color="FFFFFF" w:fill="auto"/>
          </w:tcPr>
          <w:p w14:paraId="00BDDB01" w14:textId="6E77B1C6" w:rsidR="00BE0B23" w:rsidRDefault="00BE0B23" w:rsidP="00BE0B23">
            <w:pPr>
              <w:pStyle w:val="TAL"/>
              <w:rPr>
                <w:sz w:val="16"/>
                <w:szCs w:val="16"/>
              </w:rPr>
            </w:pPr>
            <w:r w:rsidRPr="00AD1F00">
              <w:rPr>
                <w:sz w:val="16"/>
                <w:szCs w:val="16"/>
              </w:rPr>
              <w:t>17.9.0</w:t>
            </w:r>
          </w:p>
        </w:tc>
      </w:tr>
      <w:tr w:rsidR="00BE0B23" w:rsidRPr="00651727" w14:paraId="344305A5" w14:textId="77777777" w:rsidTr="00BC5054">
        <w:tc>
          <w:tcPr>
            <w:tcW w:w="800" w:type="dxa"/>
            <w:shd w:val="solid" w:color="FFFFFF" w:fill="auto"/>
          </w:tcPr>
          <w:p w14:paraId="7CD925BF" w14:textId="2D245A8D" w:rsidR="00BE0B23" w:rsidRDefault="00BE0B23" w:rsidP="00BE0B23">
            <w:pPr>
              <w:pStyle w:val="TAL"/>
              <w:rPr>
                <w:sz w:val="16"/>
                <w:szCs w:val="16"/>
              </w:rPr>
            </w:pPr>
            <w:r>
              <w:rPr>
                <w:sz w:val="16"/>
                <w:szCs w:val="16"/>
              </w:rPr>
              <w:t>2023-03</w:t>
            </w:r>
          </w:p>
        </w:tc>
        <w:tc>
          <w:tcPr>
            <w:tcW w:w="800" w:type="dxa"/>
            <w:shd w:val="solid" w:color="FFFFFF" w:fill="auto"/>
          </w:tcPr>
          <w:p w14:paraId="318A1C04" w14:textId="66B29BFA" w:rsidR="00BE0B23" w:rsidRDefault="00BE0B23" w:rsidP="00BE0B23">
            <w:pPr>
              <w:pStyle w:val="TAL"/>
              <w:rPr>
                <w:sz w:val="14"/>
                <w:szCs w:val="14"/>
              </w:rPr>
            </w:pPr>
            <w:r>
              <w:rPr>
                <w:sz w:val="14"/>
                <w:szCs w:val="14"/>
              </w:rPr>
              <w:t>RAN#99</w:t>
            </w:r>
          </w:p>
        </w:tc>
        <w:tc>
          <w:tcPr>
            <w:tcW w:w="998" w:type="dxa"/>
            <w:shd w:val="solid" w:color="FFFFFF" w:fill="auto"/>
          </w:tcPr>
          <w:p w14:paraId="1A619ED8" w14:textId="778AFD21" w:rsidR="00BE0B23" w:rsidRPr="00377149" w:rsidRDefault="00BE0B23" w:rsidP="00BE0B23">
            <w:pPr>
              <w:pStyle w:val="TAL"/>
              <w:rPr>
                <w:sz w:val="16"/>
                <w:szCs w:val="16"/>
              </w:rPr>
            </w:pPr>
            <w:r w:rsidRPr="00377149">
              <w:rPr>
                <w:sz w:val="16"/>
                <w:szCs w:val="16"/>
              </w:rPr>
              <w:t>RP-230514</w:t>
            </w:r>
          </w:p>
        </w:tc>
        <w:tc>
          <w:tcPr>
            <w:tcW w:w="521" w:type="dxa"/>
            <w:shd w:val="solid" w:color="FFFFFF" w:fill="auto"/>
          </w:tcPr>
          <w:p w14:paraId="2E1792B2" w14:textId="036A87A2" w:rsidR="00BE0B23" w:rsidRPr="00377149" w:rsidRDefault="00BE0B23" w:rsidP="00BE0B23">
            <w:pPr>
              <w:pStyle w:val="TAL"/>
              <w:rPr>
                <w:sz w:val="16"/>
                <w:szCs w:val="16"/>
              </w:rPr>
            </w:pPr>
            <w:r w:rsidRPr="00377149">
              <w:rPr>
                <w:sz w:val="16"/>
                <w:szCs w:val="16"/>
              </w:rPr>
              <w:t>0462</w:t>
            </w:r>
          </w:p>
        </w:tc>
        <w:tc>
          <w:tcPr>
            <w:tcW w:w="425" w:type="dxa"/>
            <w:shd w:val="solid" w:color="FFFFFF" w:fill="auto"/>
          </w:tcPr>
          <w:p w14:paraId="5963826A" w14:textId="77777777" w:rsidR="00BE0B23" w:rsidRPr="00377149" w:rsidRDefault="00BE0B23" w:rsidP="00BE0B23">
            <w:pPr>
              <w:pStyle w:val="TAL"/>
              <w:rPr>
                <w:sz w:val="16"/>
                <w:szCs w:val="16"/>
              </w:rPr>
            </w:pPr>
          </w:p>
        </w:tc>
        <w:tc>
          <w:tcPr>
            <w:tcW w:w="425" w:type="dxa"/>
            <w:shd w:val="solid" w:color="FFFFFF" w:fill="auto"/>
          </w:tcPr>
          <w:p w14:paraId="598F0ED9" w14:textId="151B8E8E"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0397BB6" w14:textId="3C7DD46E" w:rsidR="00BE0B23" w:rsidRPr="00377149" w:rsidRDefault="00BE0B23" w:rsidP="00BE0B23">
            <w:pPr>
              <w:pStyle w:val="TAL"/>
              <w:rPr>
                <w:sz w:val="16"/>
                <w:szCs w:val="16"/>
              </w:rPr>
            </w:pPr>
            <w:r w:rsidRPr="00377149">
              <w:rPr>
                <w:sz w:val="16"/>
                <w:szCs w:val="16"/>
              </w:rPr>
              <w:t>CR to 38.141-2: MU values for OBW requirements (Rel-17)</w:t>
            </w:r>
          </w:p>
        </w:tc>
        <w:tc>
          <w:tcPr>
            <w:tcW w:w="708" w:type="dxa"/>
            <w:shd w:val="solid" w:color="FFFFFF" w:fill="auto"/>
          </w:tcPr>
          <w:p w14:paraId="184BF001" w14:textId="00EBE1E9" w:rsidR="00BE0B23" w:rsidRDefault="00BE0B23" w:rsidP="00BE0B23">
            <w:pPr>
              <w:pStyle w:val="TAL"/>
              <w:rPr>
                <w:sz w:val="16"/>
                <w:szCs w:val="16"/>
              </w:rPr>
            </w:pPr>
            <w:r w:rsidRPr="00AD1F00">
              <w:rPr>
                <w:sz w:val="16"/>
                <w:szCs w:val="16"/>
              </w:rPr>
              <w:t>17.9.0</w:t>
            </w:r>
          </w:p>
        </w:tc>
      </w:tr>
      <w:tr w:rsidR="00BE0B23" w:rsidRPr="00651727" w14:paraId="5B1E80AA" w14:textId="77777777" w:rsidTr="00BC5054">
        <w:tc>
          <w:tcPr>
            <w:tcW w:w="800" w:type="dxa"/>
            <w:shd w:val="solid" w:color="FFFFFF" w:fill="auto"/>
          </w:tcPr>
          <w:p w14:paraId="20319084" w14:textId="6D16ADF8" w:rsidR="00BE0B23" w:rsidRDefault="00BE0B23" w:rsidP="00BE0B23">
            <w:pPr>
              <w:pStyle w:val="TAL"/>
              <w:rPr>
                <w:sz w:val="16"/>
                <w:szCs w:val="16"/>
              </w:rPr>
            </w:pPr>
            <w:r>
              <w:rPr>
                <w:sz w:val="16"/>
                <w:szCs w:val="16"/>
              </w:rPr>
              <w:t>2023-03</w:t>
            </w:r>
          </w:p>
        </w:tc>
        <w:tc>
          <w:tcPr>
            <w:tcW w:w="800" w:type="dxa"/>
            <w:shd w:val="solid" w:color="FFFFFF" w:fill="auto"/>
          </w:tcPr>
          <w:p w14:paraId="2881D9D1" w14:textId="1A1CEF5E" w:rsidR="00BE0B23" w:rsidRDefault="00BE0B23" w:rsidP="00BE0B23">
            <w:pPr>
              <w:pStyle w:val="TAL"/>
              <w:rPr>
                <w:sz w:val="14"/>
                <w:szCs w:val="14"/>
              </w:rPr>
            </w:pPr>
            <w:r>
              <w:rPr>
                <w:sz w:val="14"/>
                <w:szCs w:val="14"/>
              </w:rPr>
              <w:t>RAN#99</w:t>
            </w:r>
          </w:p>
        </w:tc>
        <w:tc>
          <w:tcPr>
            <w:tcW w:w="998" w:type="dxa"/>
            <w:shd w:val="solid" w:color="FFFFFF" w:fill="auto"/>
          </w:tcPr>
          <w:p w14:paraId="188DF3CE" w14:textId="2A1DCCA8"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18CEE740" w14:textId="28E1F4C5" w:rsidR="00BE0B23" w:rsidRPr="00377149" w:rsidRDefault="00BE0B23" w:rsidP="00BE0B23">
            <w:pPr>
              <w:pStyle w:val="TAL"/>
              <w:rPr>
                <w:sz w:val="16"/>
                <w:szCs w:val="16"/>
              </w:rPr>
            </w:pPr>
            <w:r w:rsidRPr="00377149">
              <w:rPr>
                <w:sz w:val="16"/>
                <w:szCs w:val="16"/>
              </w:rPr>
              <w:t>0470</w:t>
            </w:r>
          </w:p>
        </w:tc>
        <w:tc>
          <w:tcPr>
            <w:tcW w:w="425" w:type="dxa"/>
            <w:shd w:val="solid" w:color="FFFFFF" w:fill="auto"/>
          </w:tcPr>
          <w:p w14:paraId="548A4BAE" w14:textId="7F77F5C4"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58862C59" w14:textId="5D388D77"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2E603FE1" w14:textId="424B50CF" w:rsidR="00BE0B23" w:rsidRPr="00377149" w:rsidRDefault="00BE0B23" w:rsidP="00BE0B23">
            <w:pPr>
              <w:pStyle w:val="TAL"/>
              <w:rPr>
                <w:sz w:val="16"/>
                <w:szCs w:val="16"/>
              </w:rPr>
            </w:pPr>
            <w:r w:rsidRPr="00377149">
              <w:rPr>
                <w:sz w:val="16"/>
                <w:szCs w:val="16"/>
              </w:rPr>
              <w:t>Big CR to TS 38.141-2: FR2-2 BS RF test requirements introduction, Rel-17</w:t>
            </w:r>
          </w:p>
        </w:tc>
        <w:tc>
          <w:tcPr>
            <w:tcW w:w="708" w:type="dxa"/>
            <w:shd w:val="solid" w:color="FFFFFF" w:fill="auto"/>
          </w:tcPr>
          <w:p w14:paraId="3D7F63A5" w14:textId="74464730" w:rsidR="00BE0B23" w:rsidRDefault="00BE0B23" w:rsidP="00BE0B23">
            <w:pPr>
              <w:pStyle w:val="TAL"/>
              <w:rPr>
                <w:sz w:val="16"/>
                <w:szCs w:val="16"/>
              </w:rPr>
            </w:pPr>
            <w:r w:rsidRPr="00AD1F00">
              <w:rPr>
                <w:sz w:val="16"/>
                <w:szCs w:val="16"/>
              </w:rPr>
              <w:t>17.9.0</w:t>
            </w:r>
          </w:p>
        </w:tc>
      </w:tr>
      <w:tr w:rsidR="00BE0B23" w:rsidRPr="00651727" w14:paraId="7A20E405" w14:textId="77777777" w:rsidTr="00BC5054">
        <w:tc>
          <w:tcPr>
            <w:tcW w:w="800" w:type="dxa"/>
            <w:shd w:val="solid" w:color="FFFFFF" w:fill="auto"/>
          </w:tcPr>
          <w:p w14:paraId="3C3ADDCA" w14:textId="6317AEC1" w:rsidR="00BE0B23" w:rsidRDefault="00BE0B23" w:rsidP="00BE0B23">
            <w:pPr>
              <w:pStyle w:val="TAL"/>
              <w:rPr>
                <w:sz w:val="16"/>
                <w:szCs w:val="16"/>
              </w:rPr>
            </w:pPr>
            <w:r>
              <w:rPr>
                <w:sz w:val="16"/>
                <w:szCs w:val="16"/>
              </w:rPr>
              <w:t>2023-03</w:t>
            </w:r>
          </w:p>
        </w:tc>
        <w:tc>
          <w:tcPr>
            <w:tcW w:w="800" w:type="dxa"/>
            <w:shd w:val="solid" w:color="FFFFFF" w:fill="auto"/>
          </w:tcPr>
          <w:p w14:paraId="395B54AB" w14:textId="1E981881" w:rsidR="00BE0B23" w:rsidRDefault="00BE0B23" w:rsidP="00BE0B23">
            <w:pPr>
              <w:pStyle w:val="TAL"/>
              <w:rPr>
                <w:sz w:val="14"/>
                <w:szCs w:val="14"/>
              </w:rPr>
            </w:pPr>
            <w:r>
              <w:rPr>
                <w:sz w:val="14"/>
                <w:szCs w:val="14"/>
              </w:rPr>
              <w:t>RAN#99</w:t>
            </w:r>
          </w:p>
        </w:tc>
        <w:tc>
          <w:tcPr>
            <w:tcW w:w="998" w:type="dxa"/>
            <w:shd w:val="solid" w:color="FFFFFF" w:fill="auto"/>
          </w:tcPr>
          <w:p w14:paraId="7FCBE621" w14:textId="544111A3"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4C48812A" w14:textId="381C55FE" w:rsidR="00BE0B23" w:rsidRPr="00377149" w:rsidRDefault="00BE0B23" w:rsidP="00BE0B23">
            <w:pPr>
              <w:pStyle w:val="TAL"/>
              <w:rPr>
                <w:sz w:val="16"/>
                <w:szCs w:val="16"/>
              </w:rPr>
            </w:pPr>
            <w:r w:rsidRPr="00377149">
              <w:rPr>
                <w:sz w:val="16"/>
                <w:szCs w:val="16"/>
              </w:rPr>
              <w:t>0471</w:t>
            </w:r>
          </w:p>
        </w:tc>
        <w:tc>
          <w:tcPr>
            <w:tcW w:w="425" w:type="dxa"/>
            <w:shd w:val="solid" w:color="FFFFFF" w:fill="auto"/>
          </w:tcPr>
          <w:p w14:paraId="149007CB" w14:textId="321BB96E"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7487C0EC" w14:textId="5D97EAB1"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17011732" w14:textId="5E67EEA9" w:rsidR="00BE0B23" w:rsidRPr="00377149" w:rsidRDefault="00BE0B23" w:rsidP="00BE0B23">
            <w:pPr>
              <w:pStyle w:val="TAL"/>
              <w:rPr>
                <w:sz w:val="16"/>
                <w:szCs w:val="16"/>
              </w:rPr>
            </w:pPr>
            <w:r w:rsidRPr="00377149">
              <w:rPr>
                <w:sz w:val="16"/>
                <w:szCs w:val="16"/>
              </w:rPr>
              <w:t>Update to HST Model FR2 requirements</w:t>
            </w:r>
          </w:p>
        </w:tc>
        <w:tc>
          <w:tcPr>
            <w:tcW w:w="708" w:type="dxa"/>
            <w:shd w:val="solid" w:color="FFFFFF" w:fill="auto"/>
          </w:tcPr>
          <w:p w14:paraId="1FE39D93" w14:textId="4725E856" w:rsidR="00BE0B23" w:rsidRDefault="00BE0B23" w:rsidP="00BE0B23">
            <w:pPr>
              <w:pStyle w:val="TAL"/>
              <w:rPr>
                <w:sz w:val="16"/>
                <w:szCs w:val="16"/>
              </w:rPr>
            </w:pPr>
            <w:r w:rsidRPr="00AD1F00">
              <w:rPr>
                <w:sz w:val="16"/>
                <w:szCs w:val="16"/>
              </w:rPr>
              <w:t>17.9.0</w:t>
            </w:r>
          </w:p>
        </w:tc>
      </w:tr>
      <w:tr w:rsidR="00BE0B23" w:rsidRPr="00651727" w14:paraId="133BE66B" w14:textId="77777777" w:rsidTr="00BC5054">
        <w:tc>
          <w:tcPr>
            <w:tcW w:w="800" w:type="dxa"/>
            <w:shd w:val="solid" w:color="FFFFFF" w:fill="auto"/>
          </w:tcPr>
          <w:p w14:paraId="5AD888EE" w14:textId="4BF0C00A" w:rsidR="00BE0B23" w:rsidRDefault="00BE0B23" w:rsidP="00BE0B23">
            <w:pPr>
              <w:pStyle w:val="TAL"/>
              <w:rPr>
                <w:sz w:val="16"/>
                <w:szCs w:val="16"/>
              </w:rPr>
            </w:pPr>
            <w:r>
              <w:rPr>
                <w:sz w:val="16"/>
                <w:szCs w:val="16"/>
              </w:rPr>
              <w:t>2023-03</w:t>
            </w:r>
          </w:p>
        </w:tc>
        <w:tc>
          <w:tcPr>
            <w:tcW w:w="800" w:type="dxa"/>
            <w:shd w:val="solid" w:color="FFFFFF" w:fill="auto"/>
          </w:tcPr>
          <w:p w14:paraId="4009E8B4" w14:textId="6E041BCB" w:rsidR="00BE0B23" w:rsidRDefault="00BE0B23" w:rsidP="00BE0B23">
            <w:pPr>
              <w:pStyle w:val="TAL"/>
              <w:rPr>
                <w:sz w:val="14"/>
                <w:szCs w:val="14"/>
              </w:rPr>
            </w:pPr>
            <w:r>
              <w:rPr>
                <w:sz w:val="14"/>
                <w:szCs w:val="14"/>
              </w:rPr>
              <w:t>RAN#99</w:t>
            </w:r>
          </w:p>
        </w:tc>
        <w:tc>
          <w:tcPr>
            <w:tcW w:w="998" w:type="dxa"/>
            <w:shd w:val="solid" w:color="FFFFFF" w:fill="auto"/>
          </w:tcPr>
          <w:p w14:paraId="57311DDA" w14:textId="5F4E746D"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12531395" w14:textId="6CA587BA" w:rsidR="00BE0B23" w:rsidRPr="00377149" w:rsidRDefault="00BE0B23" w:rsidP="00BE0B23">
            <w:pPr>
              <w:pStyle w:val="TAL"/>
              <w:rPr>
                <w:sz w:val="16"/>
                <w:szCs w:val="16"/>
              </w:rPr>
            </w:pPr>
            <w:r w:rsidRPr="00377149">
              <w:rPr>
                <w:sz w:val="16"/>
                <w:szCs w:val="16"/>
              </w:rPr>
              <w:t>0472</w:t>
            </w:r>
          </w:p>
        </w:tc>
        <w:tc>
          <w:tcPr>
            <w:tcW w:w="425" w:type="dxa"/>
            <w:shd w:val="solid" w:color="FFFFFF" w:fill="auto"/>
          </w:tcPr>
          <w:p w14:paraId="1822F760" w14:textId="77777777" w:rsidR="00BE0B23" w:rsidRPr="00377149" w:rsidRDefault="00BE0B23" w:rsidP="00BE0B23">
            <w:pPr>
              <w:pStyle w:val="TAL"/>
              <w:rPr>
                <w:sz w:val="16"/>
                <w:szCs w:val="16"/>
              </w:rPr>
            </w:pPr>
          </w:p>
        </w:tc>
        <w:tc>
          <w:tcPr>
            <w:tcW w:w="425" w:type="dxa"/>
            <w:shd w:val="solid" w:color="FFFFFF" w:fill="auto"/>
          </w:tcPr>
          <w:p w14:paraId="1078D2DA" w14:textId="281367B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63DB8C9" w14:textId="543BC4F3" w:rsidR="00BE0B23" w:rsidRPr="00377149" w:rsidRDefault="00BE0B23" w:rsidP="00BE0B23">
            <w:pPr>
              <w:pStyle w:val="TAL"/>
              <w:rPr>
                <w:sz w:val="16"/>
                <w:szCs w:val="16"/>
              </w:rPr>
            </w:pPr>
            <w:r w:rsidRPr="00377149">
              <w:rPr>
                <w:sz w:val="16"/>
                <w:szCs w:val="16"/>
              </w:rPr>
              <w:t>Correction CR on PUCCH JCE requirements for TS 38.141-2</w:t>
            </w:r>
          </w:p>
        </w:tc>
        <w:tc>
          <w:tcPr>
            <w:tcW w:w="708" w:type="dxa"/>
            <w:shd w:val="solid" w:color="FFFFFF" w:fill="auto"/>
          </w:tcPr>
          <w:p w14:paraId="08E6A45B" w14:textId="144EFFD7" w:rsidR="00BE0B23" w:rsidRDefault="00BE0B23" w:rsidP="00BE0B23">
            <w:pPr>
              <w:pStyle w:val="TAL"/>
              <w:rPr>
                <w:sz w:val="16"/>
                <w:szCs w:val="16"/>
              </w:rPr>
            </w:pPr>
            <w:r w:rsidRPr="00AD1F00">
              <w:rPr>
                <w:sz w:val="16"/>
                <w:szCs w:val="16"/>
              </w:rPr>
              <w:t>17.9.0</w:t>
            </w:r>
          </w:p>
        </w:tc>
      </w:tr>
      <w:tr w:rsidR="00BE0B23" w:rsidRPr="00651727" w14:paraId="668113EF" w14:textId="77777777" w:rsidTr="00BC5054">
        <w:tc>
          <w:tcPr>
            <w:tcW w:w="800" w:type="dxa"/>
            <w:shd w:val="solid" w:color="FFFFFF" w:fill="auto"/>
          </w:tcPr>
          <w:p w14:paraId="7C03428D" w14:textId="2EAB249F" w:rsidR="00BE0B23" w:rsidRDefault="00BE0B23" w:rsidP="00BE0B23">
            <w:pPr>
              <w:pStyle w:val="TAL"/>
              <w:rPr>
                <w:sz w:val="16"/>
                <w:szCs w:val="16"/>
              </w:rPr>
            </w:pPr>
            <w:r>
              <w:rPr>
                <w:sz w:val="16"/>
                <w:szCs w:val="16"/>
              </w:rPr>
              <w:t>2023-03</w:t>
            </w:r>
          </w:p>
        </w:tc>
        <w:tc>
          <w:tcPr>
            <w:tcW w:w="800" w:type="dxa"/>
            <w:shd w:val="solid" w:color="FFFFFF" w:fill="auto"/>
          </w:tcPr>
          <w:p w14:paraId="241D1775" w14:textId="76A8B48F" w:rsidR="00BE0B23" w:rsidRDefault="00BE0B23" w:rsidP="00BE0B23">
            <w:pPr>
              <w:pStyle w:val="TAL"/>
              <w:rPr>
                <w:sz w:val="14"/>
                <w:szCs w:val="14"/>
              </w:rPr>
            </w:pPr>
            <w:r>
              <w:rPr>
                <w:sz w:val="14"/>
                <w:szCs w:val="14"/>
              </w:rPr>
              <w:t>RAN#99</w:t>
            </w:r>
          </w:p>
        </w:tc>
        <w:tc>
          <w:tcPr>
            <w:tcW w:w="998" w:type="dxa"/>
            <w:shd w:val="solid" w:color="FFFFFF" w:fill="auto"/>
          </w:tcPr>
          <w:p w14:paraId="0B199D47" w14:textId="5FD56E1C"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70B361FD" w14:textId="2554D173" w:rsidR="00BE0B23" w:rsidRPr="00377149" w:rsidRDefault="00BE0B23" w:rsidP="00BE0B23">
            <w:pPr>
              <w:pStyle w:val="TAL"/>
              <w:rPr>
                <w:sz w:val="16"/>
                <w:szCs w:val="16"/>
              </w:rPr>
            </w:pPr>
            <w:r w:rsidRPr="00377149">
              <w:rPr>
                <w:sz w:val="16"/>
                <w:szCs w:val="16"/>
              </w:rPr>
              <w:t>0473</w:t>
            </w:r>
          </w:p>
        </w:tc>
        <w:tc>
          <w:tcPr>
            <w:tcW w:w="425" w:type="dxa"/>
            <w:shd w:val="solid" w:color="FFFFFF" w:fill="auto"/>
          </w:tcPr>
          <w:p w14:paraId="2CC325C4" w14:textId="77777777" w:rsidR="00BE0B23" w:rsidRPr="00377149" w:rsidRDefault="00BE0B23" w:rsidP="00BE0B23">
            <w:pPr>
              <w:pStyle w:val="TAL"/>
              <w:rPr>
                <w:sz w:val="16"/>
                <w:szCs w:val="16"/>
              </w:rPr>
            </w:pPr>
          </w:p>
        </w:tc>
        <w:tc>
          <w:tcPr>
            <w:tcW w:w="425" w:type="dxa"/>
            <w:shd w:val="solid" w:color="FFFFFF" w:fill="auto"/>
          </w:tcPr>
          <w:p w14:paraId="558C979C" w14:textId="0B7D872F"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DA1197C" w14:textId="13FF8C46" w:rsidR="00BE0B23" w:rsidRPr="00377149" w:rsidRDefault="00BE0B23" w:rsidP="00BE0B23">
            <w:pPr>
              <w:pStyle w:val="TAL"/>
              <w:rPr>
                <w:sz w:val="16"/>
                <w:szCs w:val="16"/>
              </w:rPr>
            </w:pPr>
            <w:r w:rsidRPr="00377149">
              <w:rPr>
                <w:sz w:val="16"/>
                <w:szCs w:val="16"/>
              </w:rPr>
              <w:t>Correction CR on PUCCH performance requirements for IIOT and URLLC for 38.141-2</w:t>
            </w:r>
          </w:p>
        </w:tc>
        <w:tc>
          <w:tcPr>
            <w:tcW w:w="708" w:type="dxa"/>
            <w:shd w:val="solid" w:color="FFFFFF" w:fill="auto"/>
          </w:tcPr>
          <w:p w14:paraId="785B6D68" w14:textId="35B9915B" w:rsidR="00BE0B23" w:rsidRDefault="00BE0B23" w:rsidP="00BE0B23">
            <w:pPr>
              <w:pStyle w:val="TAL"/>
              <w:rPr>
                <w:sz w:val="16"/>
                <w:szCs w:val="16"/>
              </w:rPr>
            </w:pPr>
            <w:r w:rsidRPr="00AD1F00">
              <w:rPr>
                <w:sz w:val="16"/>
                <w:szCs w:val="16"/>
              </w:rPr>
              <w:t>17.9.0</w:t>
            </w:r>
          </w:p>
        </w:tc>
      </w:tr>
      <w:tr w:rsidR="008C24FE" w:rsidRPr="00651727" w14:paraId="59BBA5B5" w14:textId="77777777" w:rsidTr="00BC5054">
        <w:tc>
          <w:tcPr>
            <w:tcW w:w="800" w:type="dxa"/>
            <w:shd w:val="solid" w:color="FFFFFF" w:fill="auto"/>
          </w:tcPr>
          <w:p w14:paraId="47DC288C" w14:textId="22C98766" w:rsidR="008C24FE" w:rsidRDefault="008C24FE" w:rsidP="008C24FE">
            <w:pPr>
              <w:pStyle w:val="TAL"/>
              <w:rPr>
                <w:sz w:val="16"/>
                <w:szCs w:val="16"/>
              </w:rPr>
            </w:pPr>
            <w:r>
              <w:rPr>
                <w:sz w:val="16"/>
                <w:szCs w:val="16"/>
              </w:rPr>
              <w:t>2023-06</w:t>
            </w:r>
          </w:p>
        </w:tc>
        <w:tc>
          <w:tcPr>
            <w:tcW w:w="800" w:type="dxa"/>
            <w:shd w:val="solid" w:color="FFFFFF" w:fill="auto"/>
          </w:tcPr>
          <w:p w14:paraId="640C64DD" w14:textId="6678194C" w:rsidR="008C24FE" w:rsidRDefault="008C24FE" w:rsidP="008C24FE">
            <w:pPr>
              <w:pStyle w:val="TAL"/>
              <w:rPr>
                <w:sz w:val="14"/>
                <w:szCs w:val="14"/>
              </w:rPr>
            </w:pPr>
            <w:r>
              <w:rPr>
                <w:sz w:val="14"/>
                <w:szCs w:val="14"/>
              </w:rPr>
              <w:t>RAN#100</w:t>
            </w:r>
          </w:p>
        </w:tc>
        <w:tc>
          <w:tcPr>
            <w:tcW w:w="998" w:type="dxa"/>
            <w:shd w:val="solid" w:color="FFFFFF" w:fill="auto"/>
          </w:tcPr>
          <w:p w14:paraId="4A86629A" w14:textId="25837234"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0819280" w14:textId="4C7A91D1" w:rsidR="008C24FE" w:rsidRPr="008C24FE" w:rsidRDefault="008C24FE" w:rsidP="008C24FE">
            <w:pPr>
              <w:pStyle w:val="TAL"/>
              <w:rPr>
                <w:sz w:val="16"/>
                <w:szCs w:val="16"/>
              </w:rPr>
            </w:pPr>
            <w:r w:rsidRPr="008C24FE">
              <w:rPr>
                <w:sz w:val="16"/>
                <w:szCs w:val="16"/>
              </w:rPr>
              <w:t>0479</w:t>
            </w:r>
          </w:p>
        </w:tc>
        <w:tc>
          <w:tcPr>
            <w:tcW w:w="425" w:type="dxa"/>
            <w:shd w:val="solid" w:color="FFFFFF" w:fill="auto"/>
          </w:tcPr>
          <w:p w14:paraId="25DE0933" w14:textId="1538E445"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5213B50E" w14:textId="4299E51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915B785" w14:textId="794BFCD7" w:rsidR="008C24FE" w:rsidRPr="008C24FE" w:rsidRDefault="008C24FE" w:rsidP="008C24FE">
            <w:pPr>
              <w:pStyle w:val="TAL"/>
              <w:rPr>
                <w:sz w:val="16"/>
                <w:szCs w:val="16"/>
              </w:rPr>
            </w:pPr>
            <w:r w:rsidRPr="008C24FE">
              <w:rPr>
                <w:sz w:val="16"/>
                <w:szCs w:val="16"/>
              </w:rPr>
              <w:t>CR 38.141-2: PUCCH requirements for FR2-2</w:t>
            </w:r>
          </w:p>
        </w:tc>
        <w:tc>
          <w:tcPr>
            <w:tcW w:w="708" w:type="dxa"/>
            <w:shd w:val="solid" w:color="FFFFFF" w:fill="auto"/>
          </w:tcPr>
          <w:p w14:paraId="312E5690" w14:textId="2954FCBD" w:rsidR="008C24FE" w:rsidRPr="00AD1F00" w:rsidRDefault="008C24FE" w:rsidP="008C24FE">
            <w:pPr>
              <w:pStyle w:val="TAL"/>
              <w:rPr>
                <w:sz w:val="16"/>
                <w:szCs w:val="16"/>
              </w:rPr>
            </w:pPr>
            <w:r>
              <w:rPr>
                <w:sz w:val="16"/>
                <w:szCs w:val="16"/>
              </w:rPr>
              <w:t>17.10.0</w:t>
            </w:r>
          </w:p>
        </w:tc>
      </w:tr>
      <w:tr w:rsidR="008C24FE" w:rsidRPr="00651727" w14:paraId="407F245B" w14:textId="77777777" w:rsidTr="00BC5054">
        <w:tc>
          <w:tcPr>
            <w:tcW w:w="800" w:type="dxa"/>
            <w:shd w:val="solid" w:color="FFFFFF" w:fill="auto"/>
          </w:tcPr>
          <w:p w14:paraId="780EC427" w14:textId="79A6C197" w:rsidR="008C24FE" w:rsidRDefault="008C24FE" w:rsidP="008C24FE">
            <w:pPr>
              <w:pStyle w:val="TAL"/>
              <w:rPr>
                <w:sz w:val="16"/>
                <w:szCs w:val="16"/>
              </w:rPr>
            </w:pPr>
            <w:r>
              <w:rPr>
                <w:sz w:val="16"/>
                <w:szCs w:val="16"/>
              </w:rPr>
              <w:t>2023-06</w:t>
            </w:r>
          </w:p>
        </w:tc>
        <w:tc>
          <w:tcPr>
            <w:tcW w:w="800" w:type="dxa"/>
            <w:shd w:val="solid" w:color="FFFFFF" w:fill="auto"/>
          </w:tcPr>
          <w:p w14:paraId="69880D7E" w14:textId="0D5DB3DF" w:rsidR="008C24FE" w:rsidRDefault="008C24FE" w:rsidP="008C24FE">
            <w:pPr>
              <w:pStyle w:val="TAL"/>
              <w:rPr>
                <w:sz w:val="14"/>
                <w:szCs w:val="14"/>
              </w:rPr>
            </w:pPr>
            <w:r>
              <w:rPr>
                <w:sz w:val="14"/>
                <w:szCs w:val="14"/>
              </w:rPr>
              <w:t>RAN#100</w:t>
            </w:r>
          </w:p>
        </w:tc>
        <w:tc>
          <w:tcPr>
            <w:tcW w:w="998" w:type="dxa"/>
            <w:shd w:val="solid" w:color="FFFFFF" w:fill="auto"/>
          </w:tcPr>
          <w:p w14:paraId="237A8865" w14:textId="3EC10271"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ECF5A91" w14:textId="24F560EB" w:rsidR="008C24FE" w:rsidRPr="008C24FE" w:rsidRDefault="008C24FE" w:rsidP="008C24FE">
            <w:pPr>
              <w:pStyle w:val="TAL"/>
              <w:rPr>
                <w:sz w:val="16"/>
                <w:szCs w:val="16"/>
              </w:rPr>
            </w:pPr>
            <w:r w:rsidRPr="008C24FE">
              <w:rPr>
                <w:sz w:val="16"/>
                <w:szCs w:val="16"/>
              </w:rPr>
              <w:t>0481</w:t>
            </w:r>
          </w:p>
        </w:tc>
        <w:tc>
          <w:tcPr>
            <w:tcW w:w="425" w:type="dxa"/>
            <w:shd w:val="solid" w:color="FFFFFF" w:fill="auto"/>
          </w:tcPr>
          <w:p w14:paraId="63D23847" w14:textId="7493E37F"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12C5E033" w14:textId="688B6DF4"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C36C74A" w14:textId="732FB8C4" w:rsidR="008C24FE" w:rsidRPr="008C24FE" w:rsidRDefault="008C24FE" w:rsidP="008C24FE">
            <w:pPr>
              <w:pStyle w:val="TAL"/>
              <w:rPr>
                <w:sz w:val="16"/>
                <w:szCs w:val="16"/>
              </w:rPr>
            </w:pPr>
            <w:r w:rsidRPr="008C24FE">
              <w:rPr>
                <w:sz w:val="16"/>
                <w:szCs w:val="16"/>
              </w:rPr>
              <w:t>CR to TS 38.141-2 on completion of measurement uncertainties for extending current NR operation to 71GHz</w:t>
            </w:r>
          </w:p>
        </w:tc>
        <w:tc>
          <w:tcPr>
            <w:tcW w:w="708" w:type="dxa"/>
            <w:shd w:val="solid" w:color="FFFFFF" w:fill="auto"/>
          </w:tcPr>
          <w:p w14:paraId="6C8835A6" w14:textId="7EA1CB5D" w:rsidR="008C24FE" w:rsidRDefault="008C24FE" w:rsidP="008C24FE">
            <w:pPr>
              <w:pStyle w:val="TAL"/>
              <w:rPr>
                <w:sz w:val="16"/>
                <w:szCs w:val="16"/>
              </w:rPr>
            </w:pPr>
            <w:r w:rsidRPr="00460802">
              <w:rPr>
                <w:sz w:val="16"/>
                <w:szCs w:val="16"/>
              </w:rPr>
              <w:t>17.10.0</w:t>
            </w:r>
          </w:p>
        </w:tc>
      </w:tr>
      <w:tr w:rsidR="008C24FE" w:rsidRPr="00651727" w14:paraId="2D8388C0" w14:textId="77777777" w:rsidTr="00BC5054">
        <w:tc>
          <w:tcPr>
            <w:tcW w:w="800" w:type="dxa"/>
            <w:shd w:val="solid" w:color="FFFFFF" w:fill="auto"/>
          </w:tcPr>
          <w:p w14:paraId="7CBEADD5" w14:textId="5ECA28C8" w:rsidR="008C24FE" w:rsidRDefault="008C24FE" w:rsidP="008C24FE">
            <w:pPr>
              <w:pStyle w:val="TAL"/>
              <w:rPr>
                <w:sz w:val="16"/>
                <w:szCs w:val="16"/>
              </w:rPr>
            </w:pPr>
            <w:r>
              <w:rPr>
                <w:sz w:val="16"/>
                <w:szCs w:val="16"/>
              </w:rPr>
              <w:t>2023-06</w:t>
            </w:r>
          </w:p>
        </w:tc>
        <w:tc>
          <w:tcPr>
            <w:tcW w:w="800" w:type="dxa"/>
            <w:shd w:val="solid" w:color="FFFFFF" w:fill="auto"/>
          </w:tcPr>
          <w:p w14:paraId="3A1FB7B2" w14:textId="0C8B7865" w:rsidR="008C24FE" w:rsidRDefault="008C24FE" w:rsidP="008C24FE">
            <w:pPr>
              <w:pStyle w:val="TAL"/>
              <w:rPr>
                <w:sz w:val="14"/>
                <w:szCs w:val="14"/>
              </w:rPr>
            </w:pPr>
            <w:r>
              <w:rPr>
                <w:sz w:val="14"/>
                <w:szCs w:val="14"/>
              </w:rPr>
              <w:t>RAN#100</w:t>
            </w:r>
          </w:p>
        </w:tc>
        <w:tc>
          <w:tcPr>
            <w:tcW w:w="998" w:type="dxa"/>
            <w:shd w:val="solid" w:color="FFFFFF" w:fill="auto"/>
          </w:tcPr>
          <w:p w14:paraId="6DD6F01E" w14:textId="0D8782D1"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9C6A189" w14:textId="48061C5B" w:rsidR="008C24FE" w:rsidRPr="008C24FE" w:rsidRDefault="008C24FE" w:rsidP="008C24FE">
            <w:pPr>
              <w:pStyle w:val="TAL"/>
              <w:rPr>
                <w:sz w:val="16"/>
                <w:szCs w:val="16"/>
              </w:rPr>
            </w:pPr>
            <w:r w:rsidRPr="008C24FE">
              <w:rPr>
                <w:sz w:val="16"/>
                <w:szCs w:val="16"/>
              </w:rPr>
              <w:t>0484</w:t>
            </w:r>
          </w:p>
        </w:tc>
        <w:tc>
          <w:tcPr>
            <w:tcW w:w="425" w:type="dxa"/>
            <w:shd w:val="solid" w:color="FFFFFF" w:fill="auto"/>
          </w:tcPr>
          <w:p w14:paraId="043001AE" w14:textId="77777777" w:rsidR="008C24FE" w:rsidRPr="008C24FE" w:rsidRDefault="008C24FE" w:rsidP="008C24FE">
            <w:pPr>
              <w:pStyle w:val="TAL"/>
              <w:rPr>
                <w:sz w:val="16"/>
                <w:szCs w:val="16"/>
              </w:rPr>
            </w:pPr>
          </w:p>
        </w:tc>
        <w:tc>
          <w:tcPr>
            <w:tcW w:w="425" w:type="dxa"/>
            <w:shd w:val="solid" w:color="FFFFFF" w:fill="auto"/>
          </w:tcPr>
          <w:p w14:paraId="40BD1BD2" w14:textId="2D7AAC6C"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31E11631" w14:textId="08D0305E" w:rsidR="008C24FE" w:rsidRPr="008C24FE" w:rsidRDefault="008C24FE" w:rsidP="008C24FE">
            <w:pPr>
              <w:pStyle w:val="TAL"/>
              <w:rPr>
                <w:sz w:val="16"/>
                <w:szCs w:val="16"/>
              </w:rPr>
            </w:pPr>
            <w:r w:rsidRPr="008C24FE">
              <w:rPr>
                <w:sz w:val="16"/>
                <w:szCs w:val="16"/>
              </w:rPr>
              <w:t>CR for TS 38.141-2 UL TA Demod requirements relative TPUT addition (NR_HST, Rel-17, CAT A)</w:t>
            </w:r>
          </w:p>
        </w:tc>
        <w:tc>
          <w:tcPr>
            <w:tcW w:w="708" w:type="dxa"/>
            <w:shd w:val="solid" w:color="FFFFFF" w:fill="auto"/>
          </w:tcPr>
          <w:p w14:paraId="231D138B" w14:textId="2003AB3E" w:rsidR="008C24FE" w:rsidRDefault="008C24FE" w:rsidP="008C24FE">
            <w:pPr>
              <w:pStyle w:val="TAL"/>
              <w:rPr>
                <w:sz w:val="16"/>
                <w:szCs w:val="16"/>
              </w:rPr>
            </w:pPr>
            <w:r w:rsidRPr="00460802">
              <w:rPr>
                <w:sz w:val="16"/>
                <w:szCs w:val="16"/>
              </w:rPr>
              <w:t>17.10.0</w:t>
            </w:r>
          </w:p>
        </w:tc>
      </w:tr>
      <w:tr w:rsidR="008C24FE" w:rsidRPr="00651727" w14:paraId="5EDF2840" w14:textId="77777777" w:rsidTr="00BC5054">
        <w:tc>
          <w:tcPr>
            <w:tcW w:w="800" w:type="dxa"/>
            <w:shd w:val="solid" w:color="FFFFFF" w:fill="auto"/>
          </w:tcPr>
          <w:p w14:paraId="1FF58B9D" w14:textId="5D967835" w:rsidR="008C24FE" w:rsidRDefault="008C24FE" w:rsidP="008C24FE">
            <w:pPr>
              <w:pStyle w:val="TAL"/>
              <w:rPr>
                <w:sz w:val="16"/>
                <w:szCs w:val="16"/>
              </w:rPr>
            </w:pPr>
            <w:r>
              <w:rPr>
                <w:sz w:val="16"/>
                <w:szCs w:val="16"/>
              </w:rPr>
              <w:t>2023-06</w:t>
            </w:r>
          </w:p>
        </w:tc>
        <w:tc>
          <w:tcPr>
            <w:tcW w:w="800" w:type="dxa"/>
            <w:shd w:val="solid" w:color="FFFFFF" w:fill="auto"/>
          </w:tcPr>
          <w:p w14:paraId="29F9C042" w14:textId="708E67F6" w:rsidR="008C24FE" w:rsidRDefault="008C24FE" w:rsidP="008C24FE">
            <w:pPr>
              <w:pStyle w:val="TAL"/>
              <w:rPr>
                <w:sz w:val="14"/>
                <w:szCs w:val="14"/>
              </w:rPr>
            </w:pPr>
            <w:r>
              <w:rPr>
                <w:sz w:val="14"/>
                <w:szCs w:val="14"/>
              </w:rPr>
              <w:t>RAN#100</w:t>
            </w:r>
          </w:p>
        </w:tc>
        <w:tc>
          <w:tcPr>
            <w:tcW w:w="998" w:type="dxa"/>
            <w:shd w:val="solid" w:color="FFFFFF" w:fill="auto"/>
          </w:tcPr>
          <w:p w14:paraId="6D515C9F" w14:textId="22B256A2"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55B25E3" w14:textId="56356B26" w:rsidR="008C24FE" w:rsidRPr="008C24FE" w:rsidRDefault="008C24FE" w:rsidP="008C24FE">
            <w:pPr>
              <w:pStyle w:val="TAL"/>
              <w:rPr>
                <w:sz w:val="16"/>
                <w:szCs w:val="16"/>
              </w:rPr>
            </w:pPr>
            <w:r w:rsidRPr="008C24FE">
              <w:rPr>
                <w:sz w:val="16"/>
                <w:szCs w:val="16"/>
              </w:rPr>
              <w:t>0486</w:t>
            </w:r>
          </w:p>
        </w:tc>
        <w:tc>
          <w:tcPr>
            <w:tcW w:w="425" w:type="dxa"/>
            <w:shd w:val="solid" w:color="FFFFFF" w:fill="auto"/>
          </w:tcPr>
          <w:p w14:paraId="74C9657B" w14:textId="77777777" w:rsidR="008C24FE" w:rsidRPr="008C24FE" w:rsidRDefault="008C24FE" w:rsidP="008C24FE">
            <w:pPr>
              <w:pStyle w:val="TAL"/>
              <w:rPr>
                <w:sz w:val="16"/>
                <w:szCs w:val="16"/>
              </w:rPr>
            </w:pPr>
          </w:p>
        </w:tc>
        <w:tc>
          <w:tcPr>
            <w:tcW w:w="425" w:type="dxa"/>
            <w:shd w:val="solid" w:color="FFFFFF" w:fill="auto"/>
          </w:tcPr>
          <w:p w14:paraId="6D470EBA" w14:textId="5A5C6852"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A0CD6E7" w14:textId="35DC2EB0" w:rsidR="008C24FE" w:rsidRPr="008C24FE" w:rsidRDefault="008C24FE" w:rsidP="008C24FE">
            <w:pPr>
              <w:pStyle w:val="TAL"/>
              <w:rPr>
                <w:sz w:val="16"/>
                <w:szCs w:val="16"/>
              </w:rPr>
            </w:pPr>
            <w:r w:rsidRPr="008C24FE">
              <w:rPr>
                <w:sz w:val="16"/>
                <w:szCs w:val="16"/>
              </w:rPr>
              <w:t>CR for TS 38.141-2 UL TA Demod requirements relative TPUT addition (NR_HST_FR2, Rel-17, CAT F)</w:t>
            </w:r>
          </w:p>
        </w:tc>
        <w:tc>
          <w:tcPr>
            <w:tcW w:w="708" w:type="dxa"/>
            <w:shd w:val="solid" w:color="FFFFFF" w:fill="auto"/>
          </w:tcPr>
          <w:p w14:paraId="399D33F6" w14:textId="47CD3820" w:rsidR="008C24FE" w:rsidRDefault="008C24FE" w:rsidP="008C24FE">
            <w:pPr>
              <w:pStyle w:val="TAL"/>
              <w:rPr>
                <w:sz w:val="16"/>
                <w:szCs w:val="16"/>
              </w:rPr>
            </w:pPr>
            <w:r w:rsidRPr="00460802">
              <w:rPr>
                <w:sz w:val="16"/>
                <w:szCs w:val="16"/>
              </w:rPr>
              <w:t>17.10.0</w:t>
            </w:r>
          </w:p>
        </w:tc>
      </w:tr>
      <w:tr w:rsidR="008C24FE" w:rsidRPr="00651727" w14:paraId="248530C3" w14:textId="77777777" w:rsidTr="00BC5054">
        <w:tc>
          <w:tcPr>
            <w:tcW w:w="800" w:type="dxa"/>
            <w:shd w:val="solid" w:color="FFFFFF" w:fill="auto"/>
          </w:tcPr>
          <w:p w14:paraId="32180ED2" w14:textId="223738FD" w:rsidR="008C24FE" w:rsidRDefault="008C24FE" w:rsidP="008C24FE">
            <w:pPr>
              <w:pStyle w:val="TAL"/>
              <w:rPr>
                <w:sz w:val="16"/>
                <w:szCs w:val="16"/>
              </w:rPr>
            </w:pPr>
            <w:r>
              <w:rPr>
                <w:sz w:val="16"/>
                <w:szCs w:val="16"/>
              </w:rPr>
              <w:t>2023-06</w:t>
            </w:r>
          </w:p>
        </w:tc>
        <w:tc>
          <w:tcPr>
            <w:tcW w:w="800" w:type="dxa"/>
            <w:shd w:val="solid" w:color="FFFFFF" w:fill="auto"/>
          </w:tcPr>
          <w:p w14:paraId="5FFD5385" w14:textId="3B91F5B0" w:rsidR="008C24FE" w:rsidRDefault="008C24FE" w:rsidP="008C24FE">
            <w:pPr>
              <w:pStyle w:val="TAL"/>
              <w:rPr>
                <w:sz w:val="14"/>
                <w:szCs w:val="14"/>
              </w:rPr>
            </w:pPr>
            <w:r>
              <w:rPr>
                <w:sz w:val="14"/>
                <w:szCs w:val="14"/>
              </w:rPr>
              <w:t>RAN#100</w:t>
            </w:r>
          </w:p>
        </w:tc>
        <w:tc>
          <w:tcPr>
            <w:tcW w:w="998" w:type="dxa"/>
            <w:shd w:val="solid" w:color="FFFFFF" w:fill="auto"/>
          </w:tcPr>
          <w:p w14:paraId="147A0F3A" w14:textId="2EB23C00"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9A6EBDA" w14:textId="261AF1A0" w:rsidR="008C24FE" w:rsidRPr="008C24FE" w:rsidRDefault="008C24FE" w:rsidP="008C24FE">
            <w:pPr>
              <w:pStyle w:val="TAL"/>
              <w:rPr>
                <w:sz w:val="16"/>
                <w:szCs w:val="16"/>
              </w:rPr>
            </w:pPr>
            <w:r w:rsidRPr="008C24FE">
              <w:rPr>
                <w:sz w:val="16"/>
                <w:szCs w:val="16"/>
              </w:rPr>
              <w:t>0488</w:t>
            </w:r>
          </w:p>
        </w:tc>
        <w:tc>
          <w:tcPr>
            <w:tcW w:w="425" w:type="dxa"/>
            <w:shd w:val="solid" w:color="FFFFFF" w:fill="auto"/>
          </w:tcPr>
          <w:p w14:paraId="03B2E47D" w14:textId="77777777" w:rsidR="008C24FE" w:rsidRPr="008C24FE" w:rsidRDefault="008C24FE" w:rsidP="008C24FE">
            <w:pPr>
              <w:pStyle w:val="TAL"/>
              <w:rPr>
                <w:sz w:val="16"/>
                <w:szCs w:val="16"/>
              </w:rPr>
            </w:pPr>
          </w:p>
        </w:tc>
        <w:tc>
          <w:tcPr>
            <w:tcW w:w="425" w:type="dxa"/>
            <w:shd w:val="solid" w:color="FFFFFF" w:fill="auto"/>
          </w:tcPr>
          <w:p w14:paraId="00F43E2B" w14:textId="72B446D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3501B849" w14:textId="5AF7D3AD" w:rsidR="008C24FE" w:rsidRPr="008C24FE" w:rsidRDefault="008C24FE" w:rsidP="008C24FE">
            <w:pPr>
              <w:pStyle w:val="TAL"/>
              <w:rPr>
                <w:sz w:val="16"/>
                <w:szCs w:val="16"/>
              </w:rPr>
            </w:pPr>
            <w:r w:rsidRPr="008C24FE">
              <w:rPr>
                <w:sz w:val="16"/>
                <w:szCs w:val="16"/>
              </w:rPr>
              <w:t>CR for TS38.141-2 FRC tables for FR2-2 PUSCH demodulation_Rel-17</w:t>
            </w:r>
          </w:p>
        </w:tc>
        <w:tc>
          <w:tcPr>
            <w:tcW w:w="708" w:type="dxa"/>
            <w:shd w:val="solid" w:color="FFFFFF" w:fill="auto"/>
          </w:tcPr>
          <w:p w14:paraId="1E0798FF" w14:textId="26EEEBDC" w:rsidR="008C24FE" w:rsidRDefault="008C24FE" w:rsidP="008C24FE">
            <w:pPr>
              <w:pStyle w:val="TAL"/>
              <w:rPr>
                <w:sz w:val="16"/>
                <w:szCs w:val="16"/>
              </w:rPr>
            </w:pPr>
            <w:r w:rsidRPr="00460802">
              <w:rPr>
                <w:sz w:val="16"/>
                <w:szCs w:val="16"/>
              </w:rPr>
              <w:t>17.10.0</w:t>
            </w:r>
          </w:p>
        </w:tc>
      </w:tr>
      <w:tr w:rsidR="008C24FE" w:rsidRPr="00651727" w14:paraId="370B478A" w14:textId="77777777" w:rsidTr="00BC5054">
        <w:tc>
          <w:tcPr>
            <w:tcW w:w="800" w:type="dxa"/>
            <w:shd w:val="solid" w:color="FFFFFF" w:fill="auto"/>
          </w:tcPr>
          <w:p w14:paraId="24AC7AED" w14:textId="698B281E" w:rsidR="008C24FE" w:rsidRDefault="008C24FE" w:rsidP="008C24FE">
            <w:pPr>
              <w:pStyle w:val="TAL"/>
              <w:rPr>
                <w:sz w:val="16"/>
                <w:szCs w:val="16"/>
              </w:rPr>
            </w:pPr>
            <w:r>
              <w:rPr>
                <w:sz w:val="16"/>
                <w:szCs w:val="16"/>
              </w:rPr>
              <w:t>2023-06</w:t>
            </w:r>
          </w:p>
        </w:tc>
        <w:tc>
          <w:tcPr>
            <w:tcW w:w="800" w:type="dxa"/>
            <w:shd w:val="solid" w:color="FFFFFF" w:fill="auto"/>
          </w:tcPr>
          <w:p w14:paraId="07F49C46" w14:textId="1A8EF62B" w:rsidR="008C24FE" w:rsidRDefault="008C24FE" w:rsidP="008C24FE">
            <w:pPr>
              <w:pStyle w:val="TAL"/>
              <w:rPr>
                <w:sz w:val="14"/>
                <w:szCs w:val="14"/>
              </w:rPr>
            </w:pPr>
            <w:r>
              <w:rPr>
                <w:sz w:val="14"/>
                <w:szCs w:val="14"/>
              </w:rPr>
              <w:t>RAN#100</w:t>
            </w:r>
          </w:p>
        </w:tc>
        <w:tc>
          <w:tcPr>
            <w:tcW w:w="998" w:type="dxa"/>
            <w:shd w:val="solid" w:color="FFFFFF" w:fill="auto"/>
          </w:tcPr>
          <w:p w14:paraId="4E1BCDCF" w14:textId="06B499DB" w:rsidR="008C24FE" w:rsidRPr="008C24FE" w:rsidRDefault="008C24FE" w:rsidP="008C24FE">
            <w:pPr>
              <w:pStyle w:val="TAL"/>
              <w:rPr>
                <w:sz w:val="16"/>
                <w:szCs w:val="16"/>
              </w:rPr>
            </w:pPr>
            <w:r w:rsidRPr="008C24FE">
              <w:rPr>
                <w:sz w:val="16"/>
                <w:szCs w:val="16"/>
              </w:rPr>
              <w:t>RP-231350</w:t>
            </w:r>
          </w:p>
        </w:tc>
        <w:tc>
          <w:tcPr>
            <w:tcW w:w="521" w:type="dxa"/>
            <w:shd w:val="solid" w:color="FFFFFF" w:fill="auto"/>
          </w:tcPr>
          <w:p w14:paraId="1BB34C04" w14:textId="090D828A" w:rsidR="008C24FE" w:rsidRPr="008C24FE" w:rsidRDefault="008C24FE" w:rsidP="008C24FE">
            <w:pPr>
              <w:pStyle w:val="TAL"/>
              <w:rPr>
                <w:sz w:val="16"/>
                <w:szCs w:val="16"/>
              </w:rPr>
            </w:pPr>
            <w:r w:rsidRPr="008C24FE">
              <w:rPr>
                <w:sz w:val="16"/>
                <w:szCs w:val="16"/>
              </w:rPr>
              <w:t>0490</w:t>
            </w:r>
          </w:p>
        </w:tc>
        <w:tc>
          <w:tcPr>
            <w:tcW w:w="425" w:type="dxa"/>
            <w:shd w:val="solid" w:color="FFFFFF" w:fill="auto"/>
          </w:tcPr>
          <w:p w14:paraId="4877EE19" w14:textId="6655AE0A"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3BF61B36" w14:textId="0002A189"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6B7EB032" w14:textId="70808776" w:rsidR="008C24FE" w:rsidRPr="008C24FE" w:rsidRDefault="008C24FE" w:rsidP="008C24FE">
            <w:pPr>
              <w:pStyle w:val="TAL"/>
              <w:rPr>
                <w:sz w:val="16"/>
                <w:szCs w:val="16"/>
              </w:rPr>
            </w:pPr>
            <w:r w:rsidRPr="008C24FE">
              <w:rPr>
                <w:sz w:val="16"/>
                <w:szCs w:val="16"/>
              </w:rPr>
              <w:t>CR for TS38.141-2 on FRC table for PUSCH TBoMS_Rel-17</w:t>
            </w:r>
          </w:p>
        </w:tc>
        <w:tc>
          <w:tcPr>
            <w:tcW w:w="708" w:type="dxa"/>
            <w:shd w:val="solid" w:color="FFFFFF" w:fill="auto"/>
          </w:tcPr>
          <w:p w14:paraId="763A563D" w14:textId="36DB0E4B" w:rsidR="008C24FE" w:rsidRDefault="008C24FE" w:rsidP="008C24FE">
            <w:pPr>
              <w:pStyle w:val="TAL"/>
              <w:rPr>
                <w:sz w:val="16"/>
                <w:szCs w:val="16"/>
              </w:rPr>
            </w:pPr>
            <w:r w:rsidRPr="00460802">
              <w:rPr>
                <w:sz w:val="16"/>
                <w:szCs w:val="16"/>
              </w:rPr>
              <w:t>17.10.0</w:t>
            </w:r>
          </w:p>
        </w:tc>
      </w:tr>
      <w:tr w:rsidR="008C24FE" w:rsidRPr="00651727" w14:paraId="742ACAF2" w14:textId="77777777" w:rsidTr="00BC5054">
        <w:tc>
          <w:tcPr>
            <w:tcW w:w="800" w:type="dxa"/>
            <w:shd w:val="solid" w:color="FFFFFF" w:fill="auto"/>
          </w:tcPr>
          <w:p w14:paraId="2A21EBA4" w14:textId="79869F57" w:rsidR="008C24FE" w:rsidRDefault="008C24FE" w:rsidP="008C24FE">
            <w:pPr>
              <w:pStyle w:val="TAL"/>
              <w:rPr>
                <w:sz w:val="16"/>
                <w:szCs w:val="16"/>
              </w:rPr>
            </w:pPr>
            <w:r>
              <w:rPr>
                <w:sz w:val="16"/>
                <w:szCs w:val="16"/>
              </w:rPr>
              <w:t>2023-06</w:t>
            </w:r>
          </w:p>
        </w:tc>
        <w:tc>
          <w:tcPr>
            <w:tcW w:w="800" w:type="dxa"/>
            <w:shd w:val="solid" w:color="FFFFFF" w:fill="auto"/>
          </w:tcPr>
          <w:p w14:paraId="7259CDC3" w14:textId="3C9BD700" w:rsidR="008C24FE" w:rsidRDefault="008C24FE" w:rsidP="008C24FE">
            <w:pPr>
              <w:pStyle w:val="TAL"/>
              <w:rPr>
                <w:sz w:val="14"/>
                <w:szCs w:val="14"/>
              </w:rPr>
            </w:pPr>
            <w:r>
              <w:rPr>
                <w:sz w:val="14"/>
                <w:szCs w:val="14"/>
              </w:rPr>
              <w:t>RAN#100</w:t>
            </w:r>
          </w:p>
        </w:tc>
        <w:tc>
          <w:tcPr>
            <w:tcW w:w="998" w:type="dxa"/>
            <w:shd w:val="solid" w:color="FFFFFF" w:fill="auto"/>
          </w:tcPr>
          <w:p w14:paraId="7A37B436" w14:textId="597F0F78" w:rsidR="008C24FE" w:rsidRPr="008C24FE" w:rsidRDefault="008C24FE" w:rsidP="008C24FE">
            <w:pPr>
              <w:pStyle w:val="TAL"/>
              <w:rPr>
                <w:sz w:val="16"/>
                <w:szCs w:val="16"/>
              </w:rPr>
            </w:pPr>
            <w:r w:rsidRPr="008C24FE">
              <w:rPr>
                <w:sz w:val="16"/>
                <w:szCs w:val="16"/>
              </w:rPr>
              <w:t>RP-231339</w:t>
            </w:r>
          </w:p>
        </w:tc>
        <w:tc>
          <w:tcPr>
            <w:tcW w:w="521" w:type="dxa"/>
            <w:shd w:val="solid" w:color="FFFFFF" w:fill="auto"/>
          </w:tcPr>
          <w:p w14:paraId="46097DEB" w14:textId="7FFBA775" w:rsidR="008C24FE" w:rsidRPr="008C24FE" w:rsidRDefault="008C24FE" w:rsidP="008C24FE">
            <w:pPr>
              <w:pStyle w:val="TAL"/>
              <w:rPr>
                <w:sz w:val="16"/>
                <w:szCs w:val="16"/>
              </w:rPr>
            </w:pPr>
            <w:r w:rsidRPr="008C24FE">
              <w:rPr>
                <w:sz w:val="16"/>
                <w:szCs w:val="16"/>
              </w:rPr>
              <w:t>0494</w:t>
            </w:r>
          </w:p>
        </w:tc>
        <w:tc>
          <w:tcPr>
            <w:tcW w:w="425" w:type="dxa"/>
            <w:shd w:val="solid" w:color="FFFFFF" w:fill="auto"/>
          </w:tcPr>
          <w:p w14:paraId="75307569" w14:textId="77777777" w:rsidR="008C24FE" w:rsidRPr="008C24FE" w:rsidRDefault="008C24FE" w:rsidP="008C24FE">
            <w:pPr>
              <w:pStyle w:val="TAL"/>
              <w:rPr>
                <w:sz w:val="16"/>
                <w:szCs w:val="16"/>
              </w:rPr>
            </w:pPr>
          </w:p>
        </w:tc>
        <w:tc>
          <w:tcPr>
            <w:tcW w:w="425" w:type="dxa"/>
            <w:shd w:val="solid" w:color="FFFFFF" w:fill="auto"/>
          </w:tcPr>
          <w:p w14:paraId="5F154390" w14:textId="74543787"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DCDE66B" w14:textId="0DD99E20" w:rsidR="008C24FE" w:rsidRPr="008C24FE" w:rsidRDefault="008C24FE" w:rsidP="008C24FE">
            <w:pPr>
              <w:pStyle w:val="TAL"/>
              <w:rPr>
                <w:sz w:val="16"/>
                <w:szCs w:val="16"/>
              </w:rPr>
            </w:pPr>
            <w:r w:rsidRPr="008C24FE">
              <w:rPr>
                <w:sz w:val="16"/>
                <w:szCs w:val="16"/>
              </w:rPr>
              <w:t>CR to TS 38.141-2 - Maintenance related to bands n100 and n101</w:t>
            </w:r>
          </w:p>
        </w:tc>
        <w:tc>
          <w:tcPr>
            <w:tcW w:w="708" w:type="dxa"/>
            <w:shd w:val="solid" w:color="FFFFFF" w:fill="auto"/>
          </w:tcPr>
          <w:p w14:paraId="6F0D816B" w14:textId="0CC03601" w:rsidR="008C24FE" w:rsidRDefault="008C24FE" w:rsidP="008C24FE">
            <w:pPr>
              <w:pStyle w:val="TAL"/>
              <w:rPr>
                <w:sz w:val="16"/>
                <w:szCs w:val="16"/>
              </w:rPr>
            </w:pPr>
            <w:r w:rsidRPr="00460802">
              <w:rPr>
                <w:sz w:val="16"/>
                <w:szCs w:val="16"/>
              </w:rPr>
              <w:t>17.10.0</w:t>
            </w:r>
          </w:p>
        </w:tc>
      </w:tr>
      <w:tr w:rsidR="008C24FE" w:rsidRPr="00651727" w14:paraId="33D452B7" w14:textId="77777777" w:rsidTr="00BC5054">
        <w:tc>
          <w:tcPr>
            <w:tcW w:w="800" w:type="dxa"/>
            <w:shd w:val="solid" w:color="FFFFFF" w:fill="auto"/>
          </w:tcPr>
          <w:p w14:paraId="080CA85A" w14:textId="4193E15C" w:rsidR="008C24FE" w:rsidRDefault="008C24FE" w:rsidP="008C24FE">
            <w:pPr>
              <w:pStyle w:val="TAL"/>
              <w:rPr>
                <w:sz w:val="16"/>
                <w:szCs w:val="16"/>
              </w:rPr>
            </w:pPr>
            <w:r>
              <w:rPr>
                <w:sz w:val="16"/>
                <w:szCs w:val="16"/>
              </w:rPr>
              <w:t>2023-06</w:t>
            </w:r>
          </w:p>
        </w:tc>
        <w:tc>
          <w:tcPr>
            <w:tcW w:w="800" w:type="dxa"/>
            <w:shd w:val="solid" w:color="FFFFFF" w:fill="auto"/>
          </w:tcPr>
          <w:p w14:paraId="68A34A4E" w14:textId="61394F66" w:rsidR="008C24FE" w:rsidRDefault="008C24FE" w:rsidP="008C24FE">
            <w:pPr>
              <w:pStyle w:val="TAL"/>
              <w:rPr>
                <w:sz w:val="14"/>
                <w:szCs w:val="14"/>
              </w:rPr>
            </w:pPr>
            <w:r>
              <w:rPr>
                <w:sz w:val="14"/>
                <w:szCs w:val="14"/>
              </w:rPr>
              <w:t>RAN#100</w:t>
            </w:r>
          </w:p>
        </w:tc>
        <w:tc>
          <w:tcPr>
            <w:tcW w:w="998" w:type="dxa"/>
            <w:shd w:val="solid" w:color="FFFFFF" w:fill="auto"/>
          </w:tcPr>
          <w:p w14:paraId="5B66795A" w14:textId="7A814F2C" w:rsidR="008C24FE" w:rsidRPr="008C24FE" w:rsidRDefault="008C24FE" w:rsidP="008C24FE">
            <w:pPr>
              <w:pStyle w:val="TAL"/>
              <w:rPr>
                <w:sz w:val="16"/>
                <w:szCs w:val="16"/>
              </w:rPr>
            </w:pPr>
            <w:r w:rsidRPr="008C24FE">
              <w:rPr>
                <w:sz w:val="16"/>
                <w:szCs w:val="16"/>
              </w:rPr>
              <w:t>RP-231352</w:t>
            </w:r>
          </w:p>
        </w:tc>
        <w:tc>
          <w:tcPr>
            <w:tcW w:w="521" w:type="dxa"/>
            <w:shd w:val="solid" w:color="FFFFFF" w:fill="auto"/>
          </w:tcPr>
          <w:p w14:paraId="054A5940" w14:textId="5DE31FC4" w:rsidR="008C24FE" w:rsidRPr="008C24FE" w:rsidRDefault="008C24FE" w:rsidP="008C24FE">
            <w:pPr>
              <w:pStyle w:val="TAL"/>
              <w:rPr>
                <w:sz w:val="16"/>
                <w:szCs w:val="16"/>
              </w:rPr>
            </w:pPr>
            <w:r w:rsidRPr="008C24FE">
              <w:rPr>
                <w:sz w:val="16"/>
                <w:szCs w:val="16"/>
              </w:rPr>
              <w:t>0497</w:t>
            </w:r>
          </w:p>
        </w:tc>
        <w:tc>
          <w:tcPr>
            <w:tcW w:w="425" w:type="dxa"/>
            <w:shd w:val="solid" w:color="FFFFFF" w:fill="auto"/>
          </w:tcPr>
          <w:p w14:paraId="104EA0C7" w14:textId="77777777" w:rsidR="008C24FE" w:rsidRPr="008C24FE" w:rsidRDefault="008C24FE" w:rsidP="008C24FE">
            <w:pPr>
              <w:pStyle w:val="TAL"/>
              <w:rPr>
                <w:sz w:val="16"/>
                <w:szCs w:val="16"/>
              </w:rPr>
            </w:pPr>
          </w:p>
        </w:tc>
        <w:tc>
          <w:tcPr>
            <w:tcW w:w="425" w:type="dxa"/>
            <w:shd w:val="solid" w:color="FFFFFF" w:fill="auto"/>
          </w:tcPr>
          <w:p w14:paraId="337AB26F" w14:textId="6D4687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051C1263" w14:textId="7093E699" w:rsidR="008C24FE" w:rsidRPr="008C24FE" w:rsidRDefault="008C24FE" w:rsidP="008C24FE">
            <w:pPr>
              <w:pStyle w:val="TAL"/>
              <w:rPr>
                <w:sz w:val="16"/>
                <w:szCs w:val="16"/>
              </w:rPr>
            </w:pPr>
            <w:r w:rsidRPr="008C24FE">
              <w:rPr>
                <w:sz w:val="16"/>
                <w:szCs w:val="16"/>
              </w:rPr>
              <w:t>CR on 38.141-2: Updates to FRC of PUSCH requirements(Rel-17)</w:t>
            </w:r>
          </w:p>
        </w:tc>
        <w:tc>
          <w:tcPr>
            <w:tcW w:w="708" w:type="dxa"/>
            <w:shd w:val="solid" w:color="FFFFFF" w:fill="auto"/>
          </w:tcPr>
          <w:p w14:paraId="20FA0D13" w14:textId="44E48746" w:rsidR="008C24FE" w:rsidRDefault="008C24FE" w:rsidP="008C24FE">
            <w:pPr>
              <w:pStyle w:val="TAL"/>
              <w:rPr>
                <w:sz w:val="16"/>
                <w:szCs w:val="16"/>
              </w:rPr>
            </w:pPr>
            <w:r w:rsidRPr="00460802">
              <w:rPr>
                <w:sz w:val="16"/>
                <w:szCs w:val="16"/>
              </w:rPr>
              <w:t>17.10.0</w:t>
            </w:r>
          </w:p>
        </w:tc>
      </w:tr>
      <w:tr w:rsidR="008C24FE" w:rsidRPr="00651727" w14:paraId="0CC9B9D2" w14:textId="77777777" w:rsidTr="00BC5054">
        <w:tc>
          <w:tcPr>
            <w:tcW w:w="800" w:type="dxa"/>
            <w:shd w:val="solid" w:color="FFFFFF" w:fill="auto"/>
          </w:tcPr>
          <w:p w14:paraId="737614E3" w14:textId="6EA7F91C" w:rsidR="008C24FE" w:rsidRDefault="008C24FE" w:rsidP="008C24FE">
            <w:pPr>
              <w:pStyle w:val="TAL"/>
              <w:rPr>
                <w:sz w:val="16"/>
                <w:szCs w:val="16"/>
              </w:rPr>
            </w:pPr>
            <w:r>
              <w:rPr>
                <w:sz w:val="16"/>
                <w:szCs w:val="16"/>
              </w:rPr>
              <w:t>2023-06</w:t>
            </w:r>
          </w:p>
        </w:tc>
        <w:tc>
          <w:tcPr>
            <w:tcW w:w="800" w:type="dxa"/>
            <w:shd w:val="solid" w:color="FFFFFF" w:fill="auto"/>
          </w:tcPr>
          <w:p w14:paraId="140C4393" w14:textId="3D0C8715" w:rsidR="008C24FE" w:rsidRDefault="008C24FE" w:rsidP="008C24FE">
            <w:pPr>
              <w:pStyle w:val="TAL"/>
              <w:rPr>
                <w:sz w:val="14"/>
                <w:szCs w:val="14"/>
              </w:rPr>
            </w:pPr>
            <w:r>
              <w:rPr>
                <w:sz w:val="14"/>
                <w:szCs w:val="14"/>
              </w:rPr>
              <w:t>RAN#100</w:t>
            </w:r>
          </w:p>
        </w:tc>
        <w:tc>
          <w:tcPr>
            <w:tcW w:w="998" w:type="dxa"/>
            <w:shd w:val="solid" w:color="FFFFFF" w:fill="auto"/>
          </w:tcPr>
          <w:p w14:paraId="358922AA" w14:textId="4DC7505B"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69039970" w14:textId="45C67003" w:rsidR="008C24FE" w:rsidRPr="008C24FE" w:rsidRDefault="008C24FE" w:rsidP="008C24FE">
            <w:pPr>
              <w:pStyle w:val="TAL"/>
              <w:rPr>
                <w:sz w:val="16"/>
                <w:szCs w:val="16"/>
              </w:rPr>
            </w:pPr>
            <w:r w:rsidRPr="008C24FE">
              <w:rPr>
                <w:sz w:val="16"/>
                <w:szCs w:val="16"/>
              </w:rPr>
              <w:t>0499</w:t>
            </w:r>
          </w:p>
        </w:tc>
        <w:tc>
          <w:tcPr>
            <w:tcW w:w="425" w:type="dxa"/>
            <w:shd w:val="solid" w:color="FFFFFF" w:fill="auto"/>
          </w:tcPr>
          <w:p w14:paraId="4A225B0B" w14:textId="68C3F00A" w:rsidR="008C24FE" w:rsidRPr="008C24FE" w:rsidRDefault="008C24FE" w:rsidP="008C24FE">
            <w:pPr>
              <w:pStyle w:val="TAL"/>
              <w:rPr>
                <w:sz w:val="16"/>
                <w:szCs w:val="16"/>
              </w:rPr>
            </w:pPr>
            <w:r w:rsidRPr="008C24FE">
              <w:rPr>
                <w:sz w:val="16"/>
                <w:szCs w:val="16"/>
              </w:rPr>
              <w:t>2</w:t>
            </w:r>
          </w:p>
        </w:tc>
        <w:tc>
          <w:tcPr>
            <w:tcW w:w="425" w:type="dxa"/>
            <w:shd w:val="solid" w:color="FFFFFF" w:fill="auto"/>
          </w:tcPr>
          <w:p w14:paraId="230B8A6B" w14:textId="3FDC9E61"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0CC9E10C" w14:textId="75026587" w:rsidR="008C24FE" w:rsidRPr="008C24FE" w:rsidRDefault="008C24FE" w:rsidP="008C24FE">
            <w:pPr>
              <w:pStyle w:val="TAL"/>
              <w:rPr>
                <w:sz w:val="16"/>
                <w:szCs w:val="16"/>
              </w:rPr>
            </w:pPr>
            <w:r w:rsidRPr="008C24FE">
              <w:rPr>
                <w:sz w:val="16"/>
                <w:szCs w:val="16"/>
              </w:rPr>
              <w:t>CR on 38.141-2: Updates to FR2-2 PUSCH requirements</w:t>
            </w:r>
          </w:p>
        </w:tc>
        <w:tc>
          <w:tcPr>
            <w:tcW w:w="708" w:type="dxa"/>
            <w:shd w:val="solid" w:color="FFFFFF" w:fill="auto"/>
          </w:tcPr>
          <w:p w14:paraId="37CB4959" w14:textId="0E266A24" w:rsidR="008C24FE" w:rsidRDefault="008C24FE" w:rsidP="008C24FE">
            <w:pPr>
              <w:pStyle w:val="TAL"/>
              <w:rPr>
                <w:sz w:val="16"/>
                <w:szCs w:val="16"/>
              </w:rPr>
            </w:pPr>
            <w:r w:rsidRPr="00460802">
              <w:rPr>
                <w:sz w:val="16"/>
                <w:szCs w:val="16"/>
              </w:rPr>
              <w:t>17.10.0</w:t>
            </w:r>
          </w:p>
        </w:tc>
      </w:tr>
      <w:tr w:rsidR="008C24FE" w:rsidRPr="00651727" w14:paraId="554D70B6" w14:textId="77777777" w:rsidTr="00BC5054">
        <w:tc>
          <w:tcPr>
            <w:tcW w:w="800" w:type="dxa"/>
            <w:shd w:val="solid" w:color="FFFFFF" w:fill="auto"/>
          </w:tcPr>
          <w:p w14:paraId="31EA62A4" w14:textId="24A6F74A" w:rsidR="008C24FE" w:rsidRDefault="008C24FE" w:rsidP="008C24FE">
            <w:pPr>
              <w:pStyle w:val="TAL"/>
              <w:rPr>
                <w:sz w:val="16"/>
                <w:szCs w:val="16"/>
              </w:rPr>
            </w:pPr>
            <w:r>
              <w:rPr>
                <w:sz w:val="16"/>
                <w:szCs w:val="16"/>
              </w:rPr>
              <w:t>2023-06</w:t>
            </w:r>
          </w:p>
        </w:tc>
        <w:tc>
          <w:tcPr>
            <w:tcW w:w="800" w:type="dxa"/>
            <w:shd w:val="solid" w:color="FFFFFF" w:fill="auto"/>
          </w:tcPr>
          <w:p w14:paraId="07D6EDA5" w14:textId="34699060" w:rsidR="008C24FE" w:rsidRDefault="008C24FE" w:rsidP="008C24FE">
            <w:pPr>
              <w:pStyle w:val="TAL"/>
              <w:rPr>
                <w:sz w:val="14"/>
                <w:szCs w:val="14"/>
              </w:rPr>
            </w:pPr>
            <w:r>
              <w:rPr>
                <w:sz w:val="14"/>
                <w:szCs w:val="14"/>
              </w:rPr>
              <w:t>RAN#100</w:t>
            </w:r>
          </w:p>
        </w:tc>
        <w:tc>
          <w:tcPr>
            <w:tcW w:w="998" w:type="dxa"/>
            <w:shd w:val="solid" w:color="FFFFFF" w:fill="auto"/>
          </w:tcPr>
          <w:p w14:paraId="5B679208" w14:textId="7262992F"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F5A1480" w14:textId="0DB4B48D" w:rsidR="008C24FE" w:rsidRPr="008C24FE" w:rsidRDefault="008C24FE" w:rsidP="008C24FE">
            <w:pPr>
              <w:pStyle w:val="TAL"/>
              <w:rPr>
                <w:sz w:val="16"/>
                <w:szCs w:val="16"/>
              </w:rPr>
            </w:pPr>
            <w:r w:rsidRPr="008C24FE">
              <w:rPr>
                <w:sz w:val="16"/>
                <w:szCs w:val="16"/>
              </w:rPr>
              <w:t>0501</w:t>
            </w:r>
          </w:p>
        </w:tc>
        <w:tc>
          <w:tcPr>
            <w:tcW w:w="425" w:type="dxa"/>
            <w:shd w:val="solid" w:color="FFFFFF" w:fill="auto"/>
          </w:tcPr>
          <w:p w14:paraId="2DD132F1" w14:textId="77777777" w:rsidR="008C24FE" w:rsidRPr="008C24FE" w:rsidRDefault="008C24FE" w:rsidP="008C24FE">
            <w:pPr>
              <w:pStyle w:val="TAL"/>
              <w:rPr>
                <w:sz w:val="16"/>
                <w:szCs w:val="16"/>
              </w:rPr>
            </w:pPr>
          </w:p>
        </w:tc>
        <w:tc>
          <w:tcPr>
            <w:tcW w:w="425" w:type="dxa"/>
            <w:shd w:val="solid" w:color="FFFFFF" w:fill="auto"/>
          </w:tcPr>
          <w:p w14:paraId="4D9C031E" w14:textId="687F395F"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75307F3F" w14:textId="77FDE63F" w:rsidR="008C24FE" w:rsidRPr="008C24FE" w:rsidRDefault="008C24FE" w:rsidP="008C24FE">
            <w:pPr>
              <w:pStyle w:val="TAL"/>
              <w:rPr>
                <w:sz w:val="16"/>
                <w:szCs w:val="16"/>
              </w:rPr>
            </w:pPr>
            <w:r w:rsidRPr="008C24FE">
              <w:rPr>
                <w:sz w:val="16"/>
                <w:szCs w:val="16"/>
              </w:rPr>
              <w:t>CR to 38.141-2: 71 GHz Extension BS conformance test Test Model clarification</w:t>
            </w:r>
          </w:p>
        </w:tc>
        <w:tc>
          <w:tcPr>
            <w:tcW w:w="708" w:type="dxa"/>
            <w:shd w:val="solid" w:color="FFFFFF" w:fill="auto"/>
          </w:tcPr>
          <w:p w14:paraId="608E7C8F" w14:textId="72C29528" w:rsidR="008C24FE" w:rsidRDefault="008C24FE" w:rsidP="008C24FE">
            <w:pPr>
              <w:pStyle w:val="TAL"/>
              <w:rPr>
                <w:sz w:val="16"/>
                <w:szCs w:val="16"/>
              </w:rPr>
            </w:pPr>
            <w:r w:rsidRPr="00460802">
              <w:rPr>
                <w:sz w:val="16"/>
                <w:szCs w:val="16"/>
              </w:rPr>
              <w:t>17.10.0</w:t>
            </w:r>
          </w:p>
        </w:tc>
      </w:tr>
      <w:tr w:rsidR="008C24FE" w:rsidRPr="00651727" w14:paraId="3B387DD1" w14:textId="77777777" w:rsidTr="00BC5054">
        <w:tc>
          <w:tcPr>
            <w:tcW w:w="800" w:type="dxa"/>
            <w:shd w:val="solid" w:color="FFFFFF" w:fill="auto"/>
          </w:tcPr>
          <w:p w14:paraId="16E9CC23" w14:textId="50D47915" w:rsidR="008C24FE" w:rsidRDefault="008C24FE" w:rsidP="008C24FE">
            <w:pPr>
              <w:pStyle w:val="TAL"/>
              <w:rPr>
                <w:sz w:val="16"/>
                <w:szCs w:val="16"/>
              </w:rPr>
            </w:pPr>
            <w:r>
              <w:rPr>
                <w:sz w:val="16"/>
                <w:szCs w:val="16"/>
              </w:rPr>
              <w:t>2023-06</w:t>
            </w:r>
          </w:p>
        </w:tc>
        <w:tc>
          <w:tcPr>
            <w:tcW w:w="800" w:type="dxa"/>
            <w:shd w:val="solid" w:color="FFFFFF" w:fill="auto"/>
          </w:tcPr>
          <w:p w14:paraId="22492246" w14:textId="0235FC0A" w:rsidR="008C24FE" w:rsidRDefault="008C24FE" w:rsidP="008C24FE">
            <w:pPr>
              <w:pStyle w:val="TAL"/>
              <w:rPr>
                <w:sz w:val="14"/>
                <w:szCs w:val="14"/>
              </w:rPr>
            </w:pPr>
            <w:r>
              <w:rPr>
                <w:sz w:val="14"/>
                <w:szCs w:val="14"/>
              </w:rPr>
              <w:t>RAN#100</w:t>
            </w:r>
          </w:p>
        </w:tc>
        <w:tc>
          <w:tcPr>
            <w:tcW w:w="998" w:type="dxa"/>
            <w:shd w:val="solid" w:color="FFFFFF" w:fill="auto"/>
          </w:tcPr>
          <w:p w14:paraId="6AB49CD0" w14:textId="4B9B9004" w:rsidR="008C24FE" w:rsidRPr="008C24FE" w:rsidRDefault="008C24FE" w:rsidP="008C24FE">
            <w:pPr>
              <w:pStyle w:val="TAL"/>
              <w:rPr>
                <w:sz w:val="16"/>
                <w:szCs w:val="16"/>
              </w:rPr>
            </w:pPr>
            <w:r w:rsidRPr="008C24FE">
              <w:rPr>
                <w:sz w:val="16"/>
                <w:szCs w:val="16"/>
              </w:rPr>
              <w:t>RP-231358</w:t>
            </w:r>
          </w:p>
        </w:tc>
        <w:tc>
          <w:tcPr>
            <w:tcW w:w="521" w:type="dxa"/>
            <w:shd w:val="solid" w:color="FFFFFF" w:fill="auto"/>
          </w:tcPr>
          <w:p w14:paraId="2DF0B90C" w14:textId="73C8DB88" w:rsidR="008C24FE" w:rsidRPr="008C24FE" w:rsidRDefault="008C24FE" w:rsidP="008C24FE">
            <w:pPr>
              <w:pStyle w:val="TAL"/>
              <w:rPr>
                <w:sz w:val="16"/>
                <w:szCs w:val="16"/>
              </w:rPr>
            </w:pPr>
            <w:r w:rsidRPr="008C24FE">
              <w:rPr>
                <w:sz w:val="16"/>
                <w:szCs w:val="16"/>
              </w:rPr>
              <w:t>0508</w:t>
            </w:r>
          </w:p>
        </w:tc>
        <w:tc>
          <w:tcPr>
            <w:tcW w:w="425" w:type="dxa"/>
            <w:shd w:val="solid" w:color="FFFFFF" w:fill="auto"/>
          </w:tcPr>
          <w:p w14:paraId="06F7C0E7" w14:textId="77777777" w:rsidR="008C24FE" w:rsidRPr="008C24FE" w:rsidRDefault="008C24FE" w:rsidP="008C24FE">
            <w:pPr>
              <w:pStyle w:val="TAL"/>
              <w:rPr>
                <w:sz w:val="16"/>
                <w:szCs w:val="16"/>
              </w:rPr>
            </w:pPr>
          </w:p>
        </w:tc>
        <w:tc>
          <w:tcPr>
            <w:tcW w:w="425" w:type="dxa"/>
            <w:shd w:val="solid" w:color="FFFFFF" w:fill="auto"/>
          </w:tcPr>
          <w:p w14:paraId="69B01297" w14:textId="7B9AF1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22C61F4C" w14:textId="627708FA" w:rsidR="008C24FE" w:rsidRPr="008C24FE" w:rsidRDefault="008C24FE" w:rsidP="008C24FE">
            <w:pPr>
              <w:pStyle w:val="TAL"/>
              <w:rPr>
                <w:sz w:val="16"/>
                <w:szCs w:val="16"/>
              </w:rPr>
            </w:pPr>
            <w:r w:rsidRPr="008C24FE">
              <w:rPr>
                <w:sz w:val="16"/>
                <w:szCs w:val="16"/>
              </w:rPr>
              <w:t>CR to 38.141-2: Correction to ACLR and CACLR requirement</w:t>
            </w:r>
          </w:p>
        </w:tc>
        <w:tc>
          <w:tcPr>
            <w:tcW w:w="708" w:type="dxa"/>
            <w:shd w:val="solid" w:color="FFFFFF" w:fill="auto"/>
          </w:tcPr>
          <w:p w14:paraId="25AB646D" w14:textId="2DE11492" w:rsidR="008C24FE" w:rsidRDefault="008C24FE" w:rsidP="008C24FE">
            <w:pPr>
              <w:pStyle w:val="TAL"/>
              <w:rPr>
                <w:sz w:val="16"/>
                <w:szCs w:val="16"/>
              </w:rPr>
            </w:pPr>
            <w:r w:rsidRPr="00460802">
              <w:rPr>
                <w:sz w:val="16"/>
                <w:szCs w:val="16"/>
              </w:rPr>
              <w:t>17.10.0</w:t>
            </w:r>
          </w:p>
        </w:tc>
      </w:tr>
      <w:tr w:rsidR="00044B8F" w:rsidRPr="00651727" w14:paraId="2A816C59" w14:textId="77777777" w:rsidTr="00731ADB">
        <w:tc>
          <w:tcPr>
            <w:tcW w:w="800" w:type="dxa"/>
            <w:shd w:val="solid" w:color="FFFFFF" w:fill="auto"/>
          </w:tcPr>
          <w:p w14:paraId="78213BD1" w14:textId="06DC486B" w:rsidR="00044B8F" w:rsidRDefault="00044B8F" w:rsidP="00044B8F">
            <w:pPr>
              <w:pStyle w:val="TAL"/>
              <w:rPr>
                <w:sz w:val="16"/>
                <w:szCs w:val="16"/>
              </w:rPr>
            </w:pPr>
            <w:r>
              <w:rPr>
                <w:sz w:val="16"/>
                <w:szCs w:val="16"/>
              </w:rPr>
              <w:t>2023-09</w:t>
            </w:r>
          </w:p>
        </w:tc>
        <w:tc>
          <w:tcPr>
            <w:tcW w:w="800" w:type="dxa"/>
            <w:shd w:val="solid" w:color="FFFFFF" w:fill="auto"/>
          </w:tcPr>
          <w:p w14:paraId="2E00B2F8" w14:textId="4E28D3C5" w:rsidR="00044B8F" w:rsidRDefault="00044B8F" w:rsidP="00044B8F">
            <w:pPr>
              <w:pStyle w:val="TAL"/>
              <w:rPr>
                <w:sz w:val="14"/>
                <w:szCs w:val="14"/>
              </w:rPr>
            </w:pPr>
            <w:r>
              <w:rPr>
                <w:sz w:val="14"/>
                <w:szCs w:val="14"/>
              </w:rPr>
              <w:t>RAN#101</w:t>
            </w:r>
          </w:p>
        </w:tc>
        <w:tc>
          <w:tcPr>
            <w:tcW w:w="998" w:type="dxa"/>
            <w:shd w:val="solid" w:color="FFFFFF" w:fill="auto"/>
          </w:tcPr>
          <w:p w14:paraId="6BDE9940" w14:textId="46D88DDA" w:rsidR="00044B8F" w:rsidRPr="008C24FE" w:rsidRDefault="00044B8F" w:rsidP="00044B8F">
            <w:pPr>
              <w:pStyle w:val="TAL"/>
              <w:rPr>
                <w:sz w:val="16"/>
                <w:szCs w:val="16"/>
              </w:rPr>
            </w:pPr>
            <w:r w:rsidRPr="00044B8F">
              <w:rPr>
                <w:sz w:val="16"/>
                <w:szCs w:val="16"/>
              </w:rPr>
              <w:t>RP-232505</w:t>
            </w:r>
          </w:p>
        </w:tc>
        <w:tc>
          <w:tcPr>
            <w:tcW w:w="521" w:type="dxa"/>
            <w:shd w:val="solid" w:color="FFFFFF" w:fill="auto"/>
            <w:vAlign w:val="center"/>
          </w:tcPr>
          <w:p w14:paraId="55AA1F30" w14:textId="3802ED3F" w:rsidR="00044B8F" w:rsidRPr="008C24FE" w:rsidRDefault="00044B8F" w:rsidP="00044B8F">
            <w:pPr>
              <w:pStyle w:val="TAL"/>
              <w:rPr>
                <w:sz w:val="16"/>
                <w:szCs w:val="16"/>
              </w:rPr>
            </w:pPr>
            <w:r w:rsidRPr="00044B8F">
              <w:rPr>
                <w:sz w:val="16"/>
                <w:szCs w:val="16"/>
              </w:rPr>
              <w:t>545</w:t>
            </w:r>
          </w:p>
        </w:tc>
        <w:tc>
          <w:tcPr>
            <w:tcW w:w="425" w:type="dxa"/>
            <w:shd w:val="solid" w:color="FFFFFF" w:fill="auto"/>
            <w:vAlign w:val="center"/>
          </w:tcPr>
          <w:p w14:paraId="7A7B66DA" w14:textId="635459E9"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6B25A10B" w14:textId="360A192F"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DA019E9" w14:textId="0B5AE038" w:rsidR="00044B8F" w:rsidRPr="008C24FE" w:rsidRDefault="00044B8F" w:rsidP="00044B8F">
            <w:pPr>
              <w:pStyle w:val="TAL"/>
              <w:rPr>
                <w:sz w:val="16"/>
                <w:szCs w:val="16"/>
              </w:rPr>
            </w:pPr>
            <w:r w:rsidRPr="00044B8F">
              <w:rPr>
                <w:sz w:val="16"/>
                <w:szCs w:val="16"/>
              </w:rPr>
              <w:t>TS 38.141-2: Corrections</w:t>
            </w:r>
          </w:p>
        </w:tc>
        <w:tc>
          <w:tcPr>
            <w:tcW w:w="708" w:type="dxa"/>
            <w:shd w:val="solid" w:color="FFFFFF" w:fill="auto"/>
          </w:tcPr>
          <w:p w14:paraId="220EBD50" w14:textId="45FDB80D" w:rsidR="00044B8F" w:rsidRPr="00460802" w:rsidRDefault="00044B8F" w:rsidP="00044B8F">
            <w:pPr>
              <w:pStyle w:val="TAL"/>
              <w:rPr>
                <w:sz w:val="16"/>
                <w:szCs w:val="16"/>
              </w:rPr>
            </w:pPr>
            <w:r>
              <w:rPr>
                <w:sz w:val="16"/>
                <w:szCs w:val="16"/>
              </w:rPr>
              <w:t>17.11.0</w:t>
            </w:r>
          </w:p>
        </w:tc>
      </w:tr>
      <w:tr w:rsidR="00044B8F" w:rsidRPr="00651727" w14:paraId="3E909380" w14:textId="77777777" w:rsidTr="00731ADB">
        <w:tc>
          <w:tcPr>
            <w:tcW w:w="800" w:type="dxa"/>
            <w:shd w:val="solid" w:color="FFFFFF" w:fill="auto"/>
          </w:tcPr>
          <w:p w14:paraId="32BFA044" w14:textId="4352CD06" w:rsidR="00044B8F" w:rsidRDefault="00044B8F" w:rsidP="00044B8F">
            <w:pPr>
              <w:pStyle w:val="TAL"/>
              <w:rPr>
                <w:sz w:val="16"/>
                <w:szCs w:val="16"/>
              </w:rPr>
            </w:pPr>
            <w:r>
              <w:rPr>
                <w:sz w:val="16"/>
                <w:szCs w:val="16"/>
              </w:rPr>
              <w:t>2023-09</w:t>
            </w:r>
          </w:p>
        </w:tc>
        <w:tc>
          <w:tcPr>
            <w:tcW w:w="800" w:type="dxa"/>
            <w:shd w:val="solid" w:color="FFFFFF" w:fill="auto"/>
          </w:tcPr>
          <w:p w14:paraId="7C7424FE" w14:textId="5A9041DC" w:rsidR="00044B8F" w:rsidRDefault="00044B8F" w:rsidP="00044B8F">
            <w:pPr>
              <w:pStyle w:val="TAL"/>
              <w:rPr>
                <w:sz w:val="14"/>
                <w:szCs w:val="14"/>
              </w:rPr>
            </w:pPr>
            <w:r>
              <w:rPr>
                <w:sz w:val="14"/>
                <w:szCs w:val="14"/>
              </w:rPr>
              <w:t>RAN#101</w:t>
            </w:r>
          </w:p>
        </w:tc>
        <w:tc>
          <w:tcPr>
            <w:tcW w:w="998" w:type="dxa"/>
            <w:shd w:val="solid" w:color="FFFFFF" w:fill="auto"/>
          </w:tcPr>
          <w:p w14:paraId="0EBC31BE" w14:textId="3432F63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64CCF719" w14:textId="3C74FC3D" w:rsidR="00044B8F" w:rsidRPr="008C24FE" w:rsidRDefault="00044B8F" w:rsidP="00044B8F">
            <w:pPr>
              <w:pStyle w:val="TAL"/>
              <w:rPr>
                <w:sz w:val="16"/>
                <w:szCs w:val="16"/>
              </w:rPr>
            </w:pPr>
            <w:r w:rsidRPr="00044B8F">
              <w:rPr>
                <w:sz w:val="16"/>
                <w:szCs w:val="16"/>
              </w:rPr>
              <w:t>541</w:t>
            </w:r>
          </w:p>
        </w:tc>
        <w:tc>
          <w:tcPr>
            <w:tcW w:w="425" w:type="dxa"/>
            <w:shd w:val="solid" w:color="FFFFFF" w:fill="auto"/>
            <w:vAlign w:val="center"/>
          </w:tcPr>
          <w:p w14:paraId="26307950" w14:textId="6EFD73AB"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2CAAB5E0" w14:textId="0C4B5A37"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2C10149D" w14:textId="38586E4E" w:rsidR="00044B8F" w:rsidRPr="008C24FE" w:rsidRDefault="00044B8F" w:rsidP="00044B8F">
            <w:pPr>
              <w:pStyle w:val="TAL"/>
              <w:rPr>
                <w:sz w:val="16"/>
                <w:szCs w:val="16"/>
              </w:rPr>
            </w:pPr>
            <w:r w:rsidRPr="00044B8F">
              <w:rPr>
                <w:sz w:val="16"/>
                <w:szCs w:val="16"/>
              </w:rPr>
              <w:t>[NR_ext_to_71GHz-Perf] CR to TS 38.141-2: propagation conditions annex J reference corrections, Rel-17</w:t>
            </w:r>
          </w:p>
        </w:tc>
        <w:tc>
          <w:tcPr>
            <w:tcW w:w="708" w:type="dxa"/>
            <w:shd w:val="solid" w:color="FFFFFF" w:fill="auto"/>
          </w:tcPr>
          <w:p w14:paraId="7FF39463" w14:textId="6B3B773A" w:rsidR="00044B8F" w:rsidRDefault="00044B8F" w:rsidP="00044B8F">
            <w:pPr>
              <w:pStyle w:val="TAL"/>
              <w:rPr>
                <w:sz w:val="16"/>
                <w:szCs w:val="16"/>
              </w:rPr>
            </w:pPr>
            <w:r>
              <w:rPr>
                <w:sz w:val="16"/>
                <w:szCs w:val="16"/>
              </w:rPr>
              <w:t>17.11.0</w:t>
            </w:r>
          </w:p>
        </w:tc>
      </w:tr>
      <w:tr w:rsidR="00044B8F" w:rsidRPr="00651727" w14:paraId="309465A7" w14:textId="77777777" w:rsidTr="00731ADB">
        <w:tc>
          <w:tcPr>
            <w:tcW w:w="800" w:type="dxa"/>
            <w:shd w:val="solid" w:color="FFFFFF" w:fill="auto"/>
          </w:tcPr>
          <w:p w14:paraId="3A936040" w14:textId="6359D1E5" w:rsidR="00044B8F" w:rsidRDefault="00044B8F" w:rsidP="00044B8F">
            <w:pPr>
              <w:pStyle w:val="TAL"/>
              <w:rPr>
                <w:sz w:val="16"/>
                <w:szCs w:val="16"/>
              </w:rPr>
            </w:pPr>
            <w:r>
              <w:rPr>
                <w:sz w:val="16"/>
                <w:szCs w:val="16"/>
              </w:rPr>
              <w:t>2023-09</w:t>
            </w:r>
          </w:p>
        </w:tc>
        <w:tc>
          <w:tcPr>
            <w:tcW w:w="800" w:type="dxa"/>
            <w:shd w:val="solid" w:color="FFFFFF" w:fill="auto"/>
          </w:tcPr>
          <w:p w14:paraId="42E05463" w14:textId="07D638B4" w:rsidR="00044B8F" w:rsidRDefault="00044B8F" w:rsidP="00044B8F">
            <w:pPr>
              <w:pStyle w:val="TAL"/>
              <w:rPr>
                <w:sz w:val="14"/>
                <w:szCs w:val="14"/>
              </w:rPr>
            </w:pPr>
            <w:r>
              <w:rPr>
                <w:sz w:val="14"/>
                <w:szCs w:val="14"/>
              </w:rPr>
              <w:t>RAN#101</w:t>
            </w:r>
          </w:p>
        </w:tc>
        <w:tc>
          <w:tcPr>
            <w:tcW w:w="998" w:type="dxa"/>
            <w:shd w:val="solid" w:color="FFFFFF" w:fill="auto"/>
          </w:tcPr>
          <w:p w14:paraId="33122B57" w14:textId="178407B5"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5B15661F" w14:textId="41D0A375" w:rsidR="00044B8F" w:rsidRPr="008C24FE" w:rsidRDefault="00044B8F" w:rsidP="00044B8F">
            <w:pPr>
              <w:pStyle w:val="TAL"/>
              <w:rPr>
                <w:sz w:val="16"/>
                <w:szCs w:val="16"/>
              </w:rPr>
            </w:pPr>
            <w:r w:rsidRPr="00044B8F">
              <w:rPr>
                <w:sz w:val="16"/>
                <w:szCs w:val="16"/>
              </w:rPr>
              <w:t>535</w:t>
            </w:r>
          </w:p>
        </w:tc>
        <w:tc>
          <w:tcPr>
            <w:tcW w:w="425" w:type="dxa"/>
            <w:shd w:val="solid" w:color="FFFFFF" w:fill="auto"/>
            <w:vAlign w:val="center"/>
          </w:tcPr>
          <w:p w14:paraId="5EFB91F8" w14:textId="7C1B912C"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741BC7B5" w14:textId="489D44BD"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68C96B2E" w14:textId="338C7563" w:rsidR="00044B8F" w:rsidRPr="008C24FE" w:rsidRDefault="00044B8F" w:rsidP="00044B8F">
            <w:pPr>
              <w:pStyle w:val="TAL"/>
              <w:rPr>
                <w:sz w:val="16"/>
                <w:szCs w:val="16"/>
              </w:rPr>
            </w:pPr>
            <w:r w:rsidRPr="00044B8F">
              <w:rPr>
                <w:sz w:val="16"/>
                <w:szCs w:val="16"/>
              </w:rPr>
              <w:t>[NR_FR1_35MHz_45MHz_BW-Core] CR to 38.141-2: Correction on EVM window length table R17</w:t>
            </w:r>
          </w:p>
        </w:tc>
        <w:tc>
          <w:tcPr>
            <w:tcW w:w="708" w:type="dxa"/>
            <w:shd w:val="solid" w:color="FFFFFF" w:fill="auto"/>
          </w:tcPr>
          <w:p w14:paraId="1221AA71" w14:textId="404A0431" w:rsidR="00044B8F" w:rsidRDefault="00044B8F" w:rsidP="00044B8F">
            <w:pPr>
              <w:pStyle w:val="TAL"/>
              <w:rPr>
                <w:sz w:val="16"/>
                <w:szCs w:val="16"/>
              </w:rPr>
            </w:pPr>
            <w:r>
              <w:rPr>
                <w:sz w:val="16"/>
                <w:szCs w:val="16"/>
              </w:rPr>
              <w:t>17.11.0</w:t>
            </w:r>
          </w:p>
        </w:tc>
      </w:tr>
      <w:tr w:rsidR="00044B8F" w:rsidRPr="00651727" w14:paraId="1522A22C" w14:textId="77777777" w:rsidTr="00731ADB">
        <w:tc>
          <w:tcPr>
            <w:tcW w:w="800" w:type="dxa"/>
            <w:shd w:val="solid" w:color="FFFFFF" w:fill="auto"/>
          </w:tcPr>
          <w:p w14:paraId="3DD6A477" w14:textId="728FAB7B" w:rsidR="00044B8F" w:rsidRDefault="00044B8F" w:rsidP="00044B8F">
            <w:pPr>
              <w:pStyle w:val="TAL"/>
              <w:rPr>
                <w:sz w:val="16"/>
                <w:szCs w:val="16"/>
              </w:rPr>
            </w:pPr>
            <w:r>
              <w:rPr>
                <w:sz w:val="16"/>
                <w:szCs w:val="16"/>
              </w:rPr>
              <w:t>2023-09</w:t>
            </w:r>
          </w:p>
        </w:tc>
        <w:tc>
          <w:tcPr>
            <w:tcW w:w="800" w:type="dxa"/>
            <w:shd w:val="solid" w:color="FFFFFF" w:fill="auto"/>
          </w:tcPr>
          <w:p w14:paraId="6E702BB0" w14:textId="0CB28C2A" w:rsidR="00044B8F" w:rsidRDefault="00044B8F" w:rsidP="00044B8F">
            <w:pPr>
              <w:pStyle w:val="TAL"/>
              <w:rPr>
                <w:sz w:val="14"/>
                <w:szCs w:val="14"/>
              </w:rPr>
            </w:pPr>
            <w:r>
              <w:rPr>
                <w:sz w:val="14"/>
                <w:szCs w:val="14"/>
              </w:rPr>
              <w:t>RAN#101</w:t>
            </w:r>
          </w:p>
        </w:tc>
        <w:tc>
          <w:tcPr>
            <w:tcW w:w="998" w:type="dxa"/>
            <w:shd w:val="solid" w:color="FFFFFF" w:fill="auto"/>
          </w:tcPr>
          <w:p w14:paraId="6049038F" w14:textId="08BC794F" w:rsidR="00044B8F" w:rsidRPr="008C24FE" w:rsidRDefault="00044B8F" w:rsidP="00044B8F">
            <w:pPr>
              <w:pStyle w:val="TAL"/>
              <w:rPr>
                <w:sz w:val="16"/>
                <w:szCs w:val="16"/>
              </w:rPr>
            </w:pPr>
            <w:r w:rsidRPr="00044B8F">
              <w:rPr>
                <w:sz w:val="16"/>
                <w:szCs w:val="16"/>
              </w:rPr>
              <w:t>RP-232488</w:t>
            </w:r>
          </w:p>
        </w:tc>
        <w:tc>
          <w:tcPr>
            <w:tcW w:w="521" w:type="dxa"/>
            <w:shd w:val="solid" w:color="FFFFFF" w:fill="auto"/>
            <w:vAlign w:val="center"/>
          </w:tcPr>
          <w:p w14:paraId="6C1A7244" w14:textId="5462D4F6" w:rsidR="00044B8F" w:rsidRPr="008C24FE" w:rsidRDefault="00044B8F" w:rsidP="00044B8F">
            <w:pPr>
              <w:pStyle w:val="TAL"/>
              <w:rPr>
                <w:sz w:val="16"/>
                <w:szCs w:val="16"/>
              </w:rPr>
            </w:pPr>
            <w:r w:rsidRPr="00044B8F">
              <w:rPr>
                <w:sz w:val="16"/>
                <w:szCs w:val="16"/>
              </w:rPr>
              <w:t>531</w:t>
            </w:r>
          </w:p>
        </w:tc>
        <w:tc>
          <w:tcPr>
            <w:tcW w:w="425" w:type="dxa"/>
            <w:shd w:val="solid" w:color="FFFFFF" w:fill="auto"/>
            <w:vAlign w:val="center"/>
          </w:tcPr>
          <w:p w14:paraId="4D9E9B6E" w14:textId="6E90B416"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58BDA732" w14:textId="40599E36"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7EC41A01" w14:textId="2E8022A5" w:rsidR="00044B8F" w:rsidRPr="008C24FE" w:rsidRDefault="00044B8F" w:rsidP="00044B8F">
            <w:pPr>
              <w:pStyle w:val="TAL"/>
              <w:rPr>
                <w:sz w:val="16"/>
                <w:szCs w:val="16"/>
              </w:rPr>
            </w:pPr>
            <w:r w:rsidRPr="00044B8F">
              <w:rPr>
                <w:sz w:val="16"/>
                <w:szCs w:val="16"/>
              </w:rPr>
              <w:t>Update to Test Case 8.2.13 (FDD case, PUSCH Aggregation Factor 8), Rel17, 38.141-2</w:t>
            </w:r>
          </w:p>
        </w:tc>
        <w:tc>
          <w:tcPr>
            <w:tcW w:w="708" w:type="dxa"/>
            <w:shd w:val="solid" w:color="FFFFFF" w:fill="auto"/>
          </w:tcPr>
          <w:p w14:paraId="44268755" w14:textId="38B7F21D" w:rsidR="00044B8F" w:rsidRDefault="00044B8F" w:rsidP="00044B8F">
            <w:pPr>
              <w:pStyle w:val="TAL"/>
              <w:rPr>
                <w:sz w:val="16"/>
                <w:szCs w:val="16"/>
              </w:rPr>
            </w:pPr>
            <w:r>
              <w:rPr>
                <w:sz w:val="16"/>
                <w:szCs w:val="16"/>
              </w:rPr>
              <w:t>17.11.0</w:t>
            </w:r>
          </w:p>
        </w:tc>
      </w:tr>
      <w:tr w:rsidR="00044B8F" w:rsidRPr="00651727" w14:paraId="0DF06E86" w14:textId="77777777" w:rsidTr="00731ADB">
        <w:tc>
          <w:tcPr>
            <w:tcW w:w="800" w:type="dxa"/>
            <w:shd w:val="solid" w:color="FFFFFF" w:fill="auto"/>
          </w:tcPr>
          <w:p w14:paraId="7C60B30C" w14:textId="03D0079F" w:rsidR="00044B8F" w:rsidRDefault="00044B8F" w:rsidP="00044B8F">
            <w:pPr>
              <w:pStyle w:val="TAL"/>
              <w:rPr>
                <w:sz w:val="16"/>
                <w:szCs w:val="16"/>
              </w:rPr>
            </w:pPr>
            <w:r>
              <w:rPr>
                <w:sz w:val="16"/>
                <w:szCs w:val="16"/>
              </w:rPr>
              <w:t>2023-09</w:t>
            </w:r>
          </w:p>
        </w:tc>
        <w:tc>
          <w:tcPr>
            <w:tcW w:w="800" w:type="dxa"/>
            <w:shd w:val="solid" w:color="FFFFFF" w:fill="auto"/>
          </w:tcPr>
          <w:p w14:paraId="24C1C5C7" w14:textId="5EC1245E" w:rsidR="00044B8F" w:rsidRDefault="00044B8F" w:rsidP="00044B8F">
            <w:pPr>
              <w:pStyle w:val="TAL"/>
              <w:rPr>
                <w:sz w:val="14"/>
                <w:szCs w:val="14"/>
              </w:rPr>
            </w:pPr>
            <w:r>
              <w:rPr>
                <w:sz w:val="14"/>
                <w:szCs w:val="14"/>
              </w:rPr>
              <w:t>RAN#101</w:t>
            </w:r>
          </w:p>
        </w:tc>
        <w:tc>
          <w:tcPr>
            <w:tcW w:w="998" w:type="dxa"/>
            <w:shd w:val="solid" w:color="FFFFFF" w:fill="auto"/>
          </w:tcPr>
          <w:p w14:paraId="38CD24DB" w14:textId="7B948DC9" w:rsidR="00044B8F" w:rsidRPr="008C24FE" w:rsidRDefault="00044B8F" w:rsidP="00044B8F">
            <w:pPr>
              <w:pStyle w:val="TAL"/>
              <w:rPr>
                <w:sz w:val="16"/>
                <w:szCs w:val="16"/>
              </w:rPr>
            </w:pPr>
            <w:r w:rsidRPr="00044B8F">
              <w:rPr>
                <w:sz w:val="16"/>
                <w:szCs w:val="16"/>
              </w:rPr>
              <w:t>RP-232492</w:t>
            </w:r>
          </w:p>
        </w:tc>
        <w:tc>
          <w:tcPr>
            <w:tcW w:w="521" w:type="dxa"/>
            <w:shd w:val="solid" w:color="FFFFFF" w:fill="auto"/>
            <w:vAlign w:val="center"/>
          </w:tcPr>
          <w:p w14:paraId="310BBCED" w14:textId="49175EF3" w:rsidR="00044B8F" w:rsidRPr="008C24FE" w:rsidRDefault="00044B8F" w:rsidP="00044B8F">
            <w:pPr>
              <w:pStyle w:val="TAL"/>
              <w:rPr>
                <w:sz w:val="16"/>
                <w:szCs w:val="16"/>
              </w:rPr>
            </w:pPr>
            <w:r w:rsidRPr="00044B8F">
              <w:rPr>
                <w:sz w:val="16"/>
                <w:szCs w:val="16"/>
              </w:rPr>
              <w:t>529</w:t>
            </w:r>
          </w:p>
        </w:tc>
        <w:tc>
          <w:tcPr>
            <w:tcW w:w="425" w:type="dxa"/>
            <w:shd w:val="solid" w:color="FFFFFF" w:fill="auto"/>
            <w:vAlign w:val="center"/>
          </w:tcPr>
          <w:p w14:paraId="2A5BA1FF" w14:textId="20A2683F"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18627B92" w14:textId="1185F5CE"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52B51E7" w14:textId="04BDD8F4" w:rsidR="00044B8F" w:rsidRPr="008C24FE" w:rsidRDefault="00044B8F" w:rsidP="00044B8F">
            <w:pPr>
              <w:pStyle w:val="TAL"/>
              <w:rPr>
                <w:sz w:val="16"/>
                <w:szCs w:val="16"/>
              </w:rPr>
            </w:pPr>
            <w:r w:rsidRPr="00044B8F">
              <w:rPr>
                <w:sz w:val="16"/>
                <w:szCs w:val="16"/>
              </w:rPr>
              <w:t>CR for TS38.141-2 add declaration and applicability rule for URLLC requirements</w:t>
            </w:r>
          </w:p>
        </w:tc>
        <w:tc>
          <w:tcPr>
            <w:tcW w:w="708" w:type="dxa"/>
            <w:shd w:val="solid" w:color="FFFFFF" w:fill="auto"/>
          </w:tcPr>
          <w:p w14:paraId="39F1D7CC" w14:textId="329D2089" w:rsidR="00044B8F" w:rsidRDefault="00044B8F" w:rsidP="00044B8F">
            <w:pPr>
              <w:pStyle w:val="TAL"/>
              <w:rPr>
                <w:sz w:val="16"/>
                <w:szCs w:val="16"/>
              </w:rPr>
            </w:pPr>
            <w:r>
              <w:rPr>
                <w:sz w:val="16"/>
                <w:szCs w:val="16"/>
              </w:rPr>
              <w:t>17.11.0</w:t>
            </w:r>
          </w:p>
        </w:tc>
      </w:tr>
      <w:tr w:rsidR="00044B8F" w:rsidRPr="00651727" w14:paraId="350FB1E1" w14:textId="77777777" w:rsidTr="00731ADB">
        <w:tc>
          <w:tcPr>
            <w:tcW w:w="800" w:type="dxa"/>
            <w:shd w:val="solid" w:color="FFFFFF" w:fill="auto"/>
          </w:tcPr>
          <w:p w14:paraId="36D8646B" w14:textId="50F6014F" w:rsidR="00044B8F" w:rsidRDefault="00044B8F" w:rsidP="00044B8F">
            <w:pPr>
              <w:pStyle w:val="TAL"/>
              <w:rPr>
                <w:sz w:val="16"/>
                <w:szCs w:val="16"/>
              </w:rPr>
            </w:pPr>
            <w:r>
              <w:rPr>
                <w:sz w:val="16"/>
                <w:szCs w:val="16"/>
              </w:rPr>
              <w:t>2023-09</w:t>
            </w:r>
          </w:p>
        </w:tc>
        <w:tc>
          <w:tcPr>
            <w:tcW w:w="800" w:type="dxa"/>
            <w:shd w:val="solid" w:color="FFFFFF" w:fill="auto"/>
          </w:tcPr>
          <w:p w14:paraId="269140E7" w14:textId="089D0FDD" w:rsidR="00044B8F" w:rsidRDefault="00044B8F" w:rsidP="00044B8F">
            <w:pPr>
              <w:pStyle w:val="TAL"/>
              <w:rPr>
                <w:sz w:val="14"/>
                <w:szCs w:val="14"/>
              </w:rPr>
            </w:pPr>
            <w:r>
              <w:rPr>
                <w:sz w:val="14"/>
                <w:szCs w:val="14"/>
              </w:rPr>
              <w:t>RAN#101</w:t>
            </w:r>
          </w:p>
        </w:tc>
        <w:tc>
          <w:tcPr>
            <w:tcW w:w="998" w:type="dxa"/>
            <w:shd w:val="solid" w:color="FFFFFF" w:fill="auto"/>
          </w:tcPr>
          <w:p w14:paraId="2D73A434" w14:textId="3958B16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486F20E7" w14:textId="5B33AD29" w:rsidR="00044B8F" w:rsidRPr="008C24FE" w:rsidRDefault="00044B8F" w:rsidP="00044B8F">
            <w:pPr>
              <w:pStyle w:val="TAL"/>
              <w:rPr>
                <w:sz w:val="16"/>
                <w:szCs w:val="16"/>
              </w:rPr>
            </w:pPr>
            <w:r w:rsidRPr="00044B8F">
              <w:rPr>
                <w:sz w:val="16"/>
                <w:szCs w:val="16"/>
              </w:rPr>
              <w:t>524</w:t>
            </w:r>
          </w:p>
        </w:tc>
        <w:tc>
          <w:tcPr>
            <w:tcW w:w="425" w:type="dxa"/>
            <w:shd w:val="solid" w:color="FFFFFF" w:fill="auto"/>
            <w:vAlign w:val="center"/>
          </w:tcPr>
          <w:p w14:paraId="6A4E18BB" w14:textId="6886E91D" w:rsidR="00044B8F" w:rsidRPr="008C24FE" w:rsidRDefault="00044B8F" w:rsidP="00044B8F">
            <w:pPr>
              <w:pStyle w:val="TAL"/>
              <w:rPr>
                <w:sz w:val="16"/>
                <w:szCs w:val="16"/>
              </w:rPr>
            </w:pPr>
            <w:r w:rsidRPr="00044B8F">
              <w:rPr>
                <w:sz w:val="16"/>
                <w:szCs w:val="16"/>
              </w:rPr>
              <w:t>1</w:t>
            </w:r>
          </w:p>
        </w:tc>
        <w:tc>
          <w:tcPr>
            <w:tcW w:w="425" w:type="dxa"/>
            <w:shd w:val="solid" w:color="FFFFFF" w:fill="auto"/>
            <w:vAlign w:val="center"/>
          </w:tcPr>
          <w:p w14:paraId="51179D77" w14:textId="1AA9FAF8"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1200CEC7" w14:textId="0238C749" w:rsidR="00044B8F" w:rsidRPr="008C24FE" w:rsidRDefault="00044B8F" w:rsidP="00044B8F">
            <w:pPr>
              <w:pStyle w:val="TAL"/>
              <w:rPr>
                <w:sz w:val="16"/>
                <w:szCs w:val="16"/>
              </w:rPr>
            </w:pPr>
            <w:r w:rsidRPr="00044B8F">
              <w:rPr>
                <w:sz w:val="16"/>
                <w:szCs w:val="16"/>
              </w:rPr>
              <w:t>CR to TS 38.141-2 on completion of measurement uncertainties for extending current NR operation to 71GHz</w:t>
            </w:r>
          </w:p>
        </w:tc>
        <w:tc>
          <w:tcPr>
            <w:tcW w:w="708" w:type="dxa"/>
            <w:shd w:val="solid" w:color="FFFFFF" w:fill="auto"/>
          </w:tcPr>
          <w:p w14:paraId="44095506" w14:textId="0C7654CD" w:rsidR="00044B8F" w:rsidRDefault="00044B8F" w:rsidP="00044B8F">
            <w:pPr>
              <w:pStyle w:val="TAL"/>
              <w:rPr>
                <w:sz w:val="16"/>
                <w:szCs w:val="16"/>
              </w:rPr>
            </w:pPr>
            <w:r>
              <w:rPr>
                <w:sz w:val="16"/>
                <w:szCs w:val="16"/>
              </w:rPr>
              <w:t>17.11.0</w:t>
            </w:r>
          </w:p>
        </w:tc>
      </w:tr>
      <w:tr w:rsidR="002258EE" w:rsidRPr="00651727" w14:paraId="36FD07C7" w14:textId="77777777" w:rsidTr="005C4B7D">
        <w:tc>
          <w:tcPr>
            <w:tcW w:w="800" w:type="dxa"/>
            <w:shd w:val="solid" w:color="FFFFFF" w:fill="auto"/>
          </w:tcPr>
          <w:p w14:paraId="7D2AE42B" w14:textId="3D0374C3" w:rsidR="002258EE" w:rsidRDefault="002258EE" w:rsidP="002258EE">
            <w:pPr>
              <w:pStyle w:val="TAL"/>
              <w:rPr>
                <w:sz w:val="16"/>
                <w:szCs w:val="16"/>
              </w:rPr>
            </w:pPr>
            <w:r>
              <w:rPr>
                <w:sz w:val="16"/>
                <w:szCs w:val="16"/>
              </w:rPr>
              <w:t>2023-12</w:t>
            </w:r>
          </w:p>
        </w:tc>
        <w:tc>
          <w:tcPr>
            <w:tcW w:w="800" w:type="dxa"/>
            <w:shd w:val="solid" w:color="FFFFFF" w:fill="auto"/>
          </w:tcPr>
          <w:p w14:paraId="718045D2" w14:textId="0EE3225D" w:rsidR="002258EE" w:rsidRDefault="002258EE" w:rsidP="002258EE">
            <w:pPr>
              <w:pStyle w:val="TAL"/>
              <w:rPr>
                <w:sz w:val="14"/>
                <w:szCs w:val="14"/>
              </w:rPr>
            </w:pPr>
            <w:r>
              <w:rPr>
                <w:sz w:val="14"/>
                <w:szCs w:val="14"/>
              </w:rPr>
              <w:t>RAN#102</w:t>
            </w:r>
          </w:p>
        </w:tc>
        <w:tc>
          <w:tcPr>
            <w:tcW w:w="998" w:type="dxa"/>
            <w:shd w:val="solid" w:color="FFFFFF" w:fill="auto"/>
          </w:tcPr>
          <w:p w14:paraId="61038166" w14:textId="7EC6B5C8" w:rsidR="002258EE" w:rsidRPr="00044B8F" w:rsidRDefault="002258EE" w:rsidP="002258EE">
            <w:pPr>
              <w:pStyle w:val="TAL"/>
              <w:rPr>
                <w:sz w:val="16"/>
                <w:szCs w:val="16"/>
              </w:rPr>
            </w:pPr>
            <w:r>
              <w:rPr>
                <w:rFonts w:cs="Arial"/>
                <w:sz w:val="16"/>
                <w:szCs w:val="16"/>
              </w:rPr>
              <w:t>RP-233333</w:t>
            </w:r>
          </w:p>
        </w:tc>
        <w:tc>
          <w:tcPr>
            <w:tcW w:w="521" w:type="dxa"/>
            <w:shd w:val="solid" w:color="FFFFFF" w:fill="auto"/>
          </w:tcPr>
          <w:p w14:paraId="5E88067C" w14:textId="1CBA75C6" w:rsidR="002258EE" w:rsidRPr="00044B8F" w:rsidRDefault="002258EE" w:rsidP="002258EE">
            <w:pPr>
              <w:pStyle w:val="TAL"/>
              <w:rPr>
                <w:sz w:val="16"/>
                <w:szCs w:val="16"/>
              </w:rPr>
            </w:pPr>
            <w:r>
              <w:rPr>
                <w:rFonts w:cs="Arial"/>
                <w:sz w:val="16"/>
                <w:szCs w:val="16"/>
              </w:rPr>
              <w:t>0547</w:t>
            </w:r>
          </w:p>
        </w:tc>
        <w:tc>
          <w:tcPr>
            <w:tcW w:w="425" w:type="dxa"/>
            <w:shd w:val="solid" w:color="FFFFFF" w:fill="auto"/>
          </w:tcPr>
          <w:p w14:paraId="236DBA7C" w14:textId="3844E55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4397EF0E" w14:textId="461F7EEB"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36BAB4EB" w14:textId="2EAC1656" w:rsidR="002258EE" w:rsidRPr="00044B8F" w:rsidRDefault="002258EE" w:rsidP="002258EE">
            <w:pPr>
              <w:pStyle w:val="TAL"/>
              <w:rPr>
                <w:sz w:val="16"/>
                <w:szCs w:val="16"/>
              </w:rPr>
            </w:pPr>
            <w:r>
              <w:rPr>
                <w:rFonts w:cs="Arial"/>
                <w:sz w:val="16"/>
                <w:szCs w:val="16"/>
              </w:rPr>
              <w:t>CR for TS 38.141-2, Correction on  title of Table 4.7.2.1-2 for test signal for BS type 2-O</w:t>
            </w:r>
          </w:p>
        </w:tc>
        <w:tc>
          <w:tcPr>
            <w:tcW w:w="708" w:type="dxa"/>
            <w:shd w:val="solid" w:color="FFFFFF" w:fill="auto"/>
          </w:tcPr>
          <w:p w14:paraId="33BB6421" w14:textId="29186095" w:rsidR="002258EE" w:rsidRDefault="002258EE" w:rsidP="002258EE">
            <w:pPr>
              <w:pStyle w:val="TAL"/>
              <w:rPr>
                <w:sz w:val="16"/>
                <w:szCs w:val="16"/>
              </w:rPr>
            </w:pPr>
            <w:r>
              <w:rPr>
                <w:sz w:val="16"/>
                <w:szCs w:val="16"/>
              </w:rPr>
              <w:t>17.12.0</w:t>
            </w:r>
          </w:p>
        </w:tc>
      </w:tr>
      <w:tr w:rsidR="002258EE" w:rsidRPr="00651727" w14:paraId="21476728" w14:textId="77777777" w:rsidTr="005C4B7D">
        <w:tc>
          <w:tcPr>
            <w:tcW w:w="800" w:type="dxa"/>
            <w:shd w:val="solid" w:color="FFFFFF" w:fill="auto"/>
          </w:tcPr>
          <w:p w14:paraId="289EF102" w14:textId="2DD18222" w:rsidR="002258EE" w:rsidRDefault="002258EE" w:rsidP="002258EE">
            <w:pPr>
              <w:pStyle w:val="TAL"/>
              <w:rPr>
                <w:sz w:val="16"/>
                <w:szCs w:val="16"/>
              </w:rPr>
            </w:pPr>
            <w:r>
              <w:rPr>
                <w:sz w:val="16"/>
                <w:szCs w:val="16"/>
              </w:rPr>
              <w:t>2023-12</w:t>
            </w:r>
          </w:p>
        </w:tc>
        <w:tc>
          <w:tcPr>
            <w:tcW w:w="800" w:type="dxa"/>
            <w:shd w:val="solid" w:color="FFFFFF" w:fill="auto"/>
          </w:tcPr>
          <w:p w14:paraId="7490B104" w14:textId="597A1470" w:rsidR="002258EE" w:rsidRDefault="002258EE" w:rsidP="002258EE">
            <w:pPr>
              <w:pStyle w:val="TAL"/>
              <w:rPr>
                <w:sz w:val="14"/>
                <w:szCs w:val="14"/>
              </w:rPr>
            </w:pPr>
            <w:r>
              <w:rPr>
                <w:sz w:val="14"/>
                <w:szCs w:val="14"/>
              </w:rPr>
              <w:t>RAN#102</w:t>
            </w:r>
          </w:p>
        </w:tc>
        <w:tc>
          <w:tcPr>
            <w:tcW w:w="998" w:type="dxa"/>
            <w:shd w:val="solid" w:color="FFFFFF" w:fill="auto"/>
          </w:tcPr>
          <w:p w14:paraId="6DE3D7BE" w14:textId="2838B703" w:rsidR="002258EE" w:rsidRPr="00044B8F" w:rsidRDefault="002258EE" w:rsidP="002258EE">
            <w:pPr>
              <w:pStyle w:val="TAL"/>
              <w:rPr>
                <w:sz w:val="16"/>
                <w:szCs w:val="16"/>
              </w:rPr>
            </w:pPr>
            <w:r>
              <w:rPr>
                <w:rFonts w:cs="Arial"/>
                <w:sz w:val="16"/>
                <w:szCs w:val="16"/>
              </w:rPr>
              <w:t>RP-233339</w:t>
            </w:r>
          </w:p>
        </w:tc>
        <w:tc>
          <w:tcPr>
            <w:tcW w:w="521" w:type="dxa"/>
            <w:shd w:val="solid" w:color="FFFFFF" w:fill="auto"/>
          </w:tcPr>
          <w:p w14:paraId="58D88670" w14:textId="4154D350" w:rsidR="002258EE" w:rsidRPr="00044B8F" w:rsidRDefault="002258EE" w:rsidP="002258EE">
            <w:pPr>
              <w:pStyle w:val="TAL"/>
              <w:rPr>
                <w:sz w:val="16"/>
                <w:szCs w:val="16"/>
              </w:rPr>
            </w:pPr>
            <w:r>
              <w:rPr>
                <w:rFonts w:cs="Arial"/>
                <w:sz w:val="16"/>
                <w:szCs w:val="16"/>
              </w:rPr>
              <w:t>0549</w:t>
            </w:r>
          </w:p>
        </w:tc>
        <w:tc>
          <w:tcPr>
            <w:tcW w:w="425" w:type="dxa"/>
            <w:shd w:val="solid" w:color="FFFFFF" w:fill="auto"/>
          </w:tcPr>
          <w:p w14:paraId="05AA5E9E" w14:textId="6E3B8B03"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73FC8466" w14:textId="7D50E1F4" w:rsidR="002258EE" w:rsidRPr="00044B8F" w:rsidRDefault="002258EE" w:rsidP="002258EE">
            <w:pPr>
              <w:pStyle w:val="TAL"/>
              <w:rPr>
                <w:sz w:val="16"/>
                <w:szCs w:val="16"/>
              </w:rPr>
            </w:pPr>
            <w:r>
              <w:rPr>
                <w:rFonts w:cs="Arial"/>
                <w:sz w:val="16"/>
                <w:szCs w:val="16"/>
              </w:rPr>
              <w:t>A</w:t>
            </w:r>
          </w:p>
        </w:tc>
        <w:tc>
          <w:tcPr>
            <w:tcW w:w="4962" w:type="dxa"/>
            <w:shd w:val="solid" w:color="FFFFFF" w:fill="auto"/>
          </w:tcPr>
          <w:p w14:paraId="39703551" w14:textId="1AE1A37B" w:rsidR="002258EE" w:rsidRPr="00044B8F" w:rsidRDefault="002258EE" w:rsidP="002258EE">
            <w:pPr>
              <w:pStyle w:val="TAL"/>
              <w:rPr>
                <w:sz w:val="16"/>
                <w:szCs w:val="16"/>
              </w:rPr>
            </w:pPr>
            <w:r>
              <w:rPr>
                <w:rFonts w:cs="Arial"/>
                <w:sz w:val="16"/>
                <w:szCs w:val="16"/>
              </w:rPr>
              <w:t>[NR_n18-Perf] CR to TS 38.141-2 on correction of transmitter spurious emissions for protection of Band n18</w:t>
            </w:r>
          </w:p>
        </w:tc>
        <w:tc>
          <w:tcPr>
            <w:tcW w:w="708" w:type="dxa"/>
            <w:shd w:val="solid" w:color="FFFFFF" w:fill="auto"/>
          </w:tcPr>
          <w:p w14:paraId="20BA2C6F" w14:textId="029F5984" w:rsidR="002258EE" w:rsidRDefault="002258EE" w:rsidP="002258EE">
            <w:pPr>
              <w:pStyle w:val="TAL"/>
              <w:rPr>
                <w:sz w:val="16"/>
                <w:szCs w:val="16"/>
              </w:rPr>
            </w:pPr>
            <w:r>
              <w:rPr>
                <w:sz w:val="16"/>
                <w:szCs w:val="16"/>
              </w:rPr>
              <w:t>17.12.0</w:t>
            </w:r>
          </w:p>
        </w:tc>
      </w:tr>
      <w:tr w:rsidR="002258EE" w:rsidRPr="00651727" w14:paraId="4B2CEF6A" w14:textId="77777777" w:rsidTr="005C4B7D">
        <w:tc>
          <w:tcPr>
            <w:tcW w:w="800" w:type="dxa"/>
            <w:shd w:val="solid" w:color="FFFFFF" w:fill="auto"/>
          </w:tcPr>
          <w:p w14:paraId="1C6A1716" w14:textId="3B6EEE78" w:rsidR="002258EE" w:rsidRDefault="002258EE" w:rsidP="002258EE">
            <w:pPr>
              <w:pStyle w:val="TAL"/>
              <w:rPr>
                <w:sz w:val="16"/>
                <w:szCs w:val="16"/>
              </w:rPr>
            </w:pPr>
            <w:r>
              <w:rPr>
                <w:sz w:val="16"/>
                <w:szCs w:val="16"/>
              </w:rPr>
              <w:t>2023-12</w:t>
            </w:r>
          </w:p>
        </w:tc>
        <w:tc>
          <w:tcPr>
            <w:tcW w:w="800" w:type="dxa"/>
            <w:shd w:val="solid" w:color="FFFFFF" w:fill="auto"/>
          </w:tcPr>
          <w:p w14:paraId="2D047691" w14:textId="29BF4D02" w:rsidR="002258EE" w:rsidRDefault="002258EE" w:rsidP="002258EE">
            <w:pPr>
              <w:pStyle w:val="TAL"/>
              <w:rPr>
                <w:sz w:val="14"/>
                <w:szCs w:val="14"/>
              </w:rPr>
            </w:pPr>
            <w:r>
              <w:rPr>
                <w:sz w:val="14"/>
                <w:szCs w:val="14"/>
              </w:rPr>
              <w:t>RAN#102</w:t>
            </w:r>
          </w:p>
        </w:tc>
        <w:tc>
          <w:tcPr>
            <w:tcW w:w="998" w:type="dxa"/>
            <w:shd w:val="solid" w:color="FFFFFF" w:fill="auto"/>
          </w:tcPr>
          <w:p w14:paraId="1F456EC5" w14:textId="22D1C396" w:rsidR="002258EE" w:rsidRPr="00044B8F" w:rsidRDefault="002258EE" w:rsidP="002258EE">
            <w:pPr>
              <w:pStyle w:val="TAL"/>
              <w:rPr>
                <w:sz w:val="16"/>
                <w:szCs w:val="16"/>
              </w:rPr>
            </w:pPr>
            <w:r>
              <w:rPr>
                <w:rFonts w:cs="Arial"/>
                <w:sz w:val="16"/>
                <w:szCs w:val="16"/>
              </w:rPr>
              <w:t>RP-233345</w:t>
            </w:r>
          </w:p>
        </w:tc>
        <w:tc>
          <w:tcPr>
            <w:tcW w:w="521" w:type="dxa"/>
            <w:shd w:val="solid" w:color="FFFFFF" w:fill="auto"/>
          </w:tcPr>
          <w:p w14:paraId="45B74A17" w14:textId="22F95530" w:rsidR="002258EE" w:rsidRPr="00044B8F" w:rsidRDefault="002258EE" w:rsidP="002258EE">
            <w:pPr>
              <w:pStyle w:val="TAL"/>
              <w:rPr>
                <w:sz w:val="16"/>
                <w:szCs w:val="16"/>
              </w:rPr>
            </w:pPr>
            <w:r>
              <w:rPr>
                <w:rFonts w:cs="Arial"/>
                <w:sz w:val="16"/>
                <w:szCs w:val="16"/>
              </w:rPr>
              <w:t>0556</w:t>
            </w:r>
          </w:p>
        </w:tc>
        <w:tc>
          <w:tcPr>
            <w:tcW w:w="425" w:type="dxa"/>
            <w:shd w:val="solid" w:color="FFFFFF" w:fill="auto"/>
          </w:tcPr>
          <w:p w14:paraId="23A23BFC" w14:textId="5245DC8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21E3EE0B" w14:textId="5D2A8C9F"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402FD804" w14:textId="5D496F09" w:rsidR="002258EE" w:rsidRPr="00044B8F" w:rsidRDefault="002258EE" w:rsidP="002258EE">
            <w:pPr>
              <w:pStyle w:val="TAL"/>
              <w:rPr>
                <w:sz w:val="16"/>
                <w:szCs w:val="16"/>
              </w:rPr>
            </w:pPr>
            <w:r>
              <w:rPr>
                <w:rFonts w:cs="Arial"/>
                <w:sz w:val="16"/>
                <w:szCs w:val="16"/>
              </w:rPr>
              <w:t>[NR_ext_to_71GHz-Perf] CR to 38.141-2: 71 GHz Extension BS performance test PRACH offset correction R17</w:t>
            </w:r>
          </w:p>
        </w:tc>
        <w:tc>
          <w:tcPr>
            <w:tcW w:w="708" w:type="dxa"/>
            <w:shd w:val="solid" w:color="FFFFFF" w:fill="auto"/>
          </w:tcPr>
          <w:p w14:paraId="067ED7E4" w14:textId="3639C2A5" w:rsidR="002258EE" w:rsidRDefault="002258EE" w:rsidP="002258EE">
            <w:pPr>
              <w:pStyle w:val="TAL"/>
              <w:rPr>
                <w:sz w:val="16"/>
                <w:szCs w:val="16"/>
              </w:rPr>
            </w:pPr>
            <w:r>
              <w:rPr>
                <w:sz w:val="16"/>
                <w:szCs w:val="16"/>
              </w:rPr>
              <w:t>17.12.0</w:t>
            </w:r>
          </w:p>
        </w:tc>
      </w:tr>
      <w:tr w:rsidR="00623269" w:rsidRPr="00651727" w14:paraId="139016A5" w14:textId="77777777" w:rsidTr="00F85443">
        <w:tc>
          <w:tcPr>
            <w:tcW w:w="800" w:type="dxa"/>
            <w:shd w:val="solid" w:color="FFFFFF" w:fill="auto"/>
          </w:tcPr>
          <w:p w14:paraId="653BC12D" w14:textId="1D04F5AD" w:rsidR="00623269" w:rsidRDefault="00623269" w:rsidP="00623269">
            <w:pPr>
              <w:pStyle w:val="TAL"/>
              <w:rPr>
                <w:sz w:val="16"/>
                <w:szCs w:val="16"/>
              </w:rPr>
            </w:pPr>
            <w:r>
              <w:rPr>
                <w:sz w:val="16"/>
                <w:szCs w:val="16"/>
              </w:rPr>
              <w:t>2024-03</w:t>
            </w:r>
          </w:p>
        </w:tc>
        <w:tc>
          <w:tcPr>
            <w:tcW w:w="800" w:type="dxa"/>
            <w:shd w:val="solid" w:color="FFFFFF" w:fill="auto"/>
          </w:tcPr>
          <w:p w14:paraId="406EC3DF" w14:textId="6BCD4074" w:rsidR="00623269" w:rsidRDefault="00623269" w:rsidP="00623269">
            <w:pPr>
              <w:pStyle w:val="TAL"/>
              <w:rPr>
                <w:sz w:val="14"/>
                <w:szCs w:val="14"/>
              </w:rPr>
            </w:pPr>
            <w:r>
              <w:rPr>
                <w:sz w:val="14"/>
                <w:szCs w:val="14"/>
              </w:rPr>
              <w:t>RAN#103</w:t>
            </w:r>
          </w:p>
        </w:tc>
        <w:tc>
          <w:tcPr>
            <w:tcW w:w="998" w:type="dxa"/>
            <w:shd w:val="solid" w:color="FFFFFF" w:fill="auto"/>
            <w:vAlign w:val="bottom"/>
          </w:tcPr>
          <w:p w14:paraId="745D2AC2" w14:textId="0704CAD4" w:rsidR="00623269" w:rsidRDefault="00000000" w:rsidP="00623269">
            <w:pPr>
              <w:pStyle w:val="TAL"/>
              <w:rPr>
                <w:rFonts w:cs="Arial"/>
                <w:sz w:val="16"/>
                <w:szCs w:val="16"/>
              </w:rPr>
            </w:pPr>
            <w:hyperlink r:id="rId246" w:history="1">
              <w:r w:rsidR="00623269" w:rsidRPr="00623269">
                <w:t>RP-240553</w:t>
              </w:r>
            </w:hyperlink>
          </w:p>
        </w:tc>
        <w:tc>
          <w:tcPr>
            <w:tcW w:w="521" w:type="dxa"/>
            <w:shd w:val="solid" w:color="FFFFFF" w:fill="auto"/>
            <w:vAlign w:val="bottom"/>
          </w:tcPr>
          <w:p w14:paraId="353E5222" w14:textId="6C0F4328" w:rsidR="00623269" w:rsidRDefault="00623269" w:rsidP="00623269">
            <w:pPr>
              <w:pStyle w:val="TAL"/>
              <w:rPr>
                <w:rFonts w:cs="Arial"/>
                <w:sz w:val="16"/>
                <w:szCs w:val="16"/>
              </w:rPr>
            </w:pPr>
            <w:r>
              <w:rPr>
                <w:rFonts w:cs="Arial"/>
                <w:sz w:val="16"/>
                <w:szCs w:val="16"/>
              </w:rPr>
              <w:t>0573</w:t>
            </w:r>
          </w:p>
        </w:tc>
        <w:tc>
          <w:tcPr>
            <w:tcW w:w="425" w:type="dxa"/>
            <w:shd w:val="solid" w:color="FFFFFF" w:fill="auto"/>
            <w:vAlign w:val="bottom"/>
          </w:tcPr>
          <w:p w14:paraId="32E1AD5B" w14:textId="20903538" w:rsidR="00623269" w:rsidRDefault="00623269" w:rsidP="00623269">
            <w:pPr>
              <w:pStyle w:val="TAL"/>
              <w:rPr>
                <w:rFonts w:cs="Arial"/>
                <w:sz w:val="16"/>
                <w:szCs w:val="16"/>
              </w:rPr>
            </w:pPr>
            <w:r>
              <w:rPr>
                <w:rFonts w:cs="Arial"/>
                <w:sz w:val="16"/>
                <w:szCs w:val="16"/>
              </w:rPr>
              <w:t>1</w:t>
            </w:r>
          </w:p>
        </w:tc>
        <w:tc>
          <w:tcPr>
            <w:tcW w:w="425" w:type="dxa"/>
            <w:shd w:val="solid" w:color="FFFFFF" w:fill="auto"/>
            <w:vAlign w:val="bottom"/>
          </w:tcPr>
          <w:p w14:paraId="16C44F15" w14:textId="5756572C"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041A9600" w14:textId="182EEEDE" w:rsidR="00623269" w:rsidRDefault="00623269" w:rsidP="00623269">
            <w:pPr>
              <w:pStyle w:val="TAL"/>
              <w:rPr>
                <w:rFonts w:cs="Arial"/>
                <w:sz w:val="16"/>
                <w:szCs w:val="16"/>
              </w:rPr>
            </w:pPr>
            <w:r>
              <w:rPr>
                <w:rFonts w:cs="Arial"/>
                <w:sz w:val="16"/>
                <w:szCs w:val="16"/>
              </w:rPr>
              <w:t>(TEI17) CR to TS 38.141-2 - BS spurious receiver protection note generalization R17</w:t>
            </w:r>
          </w:p>
        </w:tc>
        <w:tc>
          <w:tcPr>
            <w:tcW w:w="708" w:type="dxa"/>
            <w:shd w:val="solid" w:color="FFFFFF" w:fill="auto"/>
          </w:tcPr>
          <w:p w14:paraId="0AF9286A" w14:textId="52CB2ADD" w:rsidR="00623269" w:rsidRDefault="00623269" w:rsidP="00623269">
            <w:pPr>
              <w:pStyle w:val="TAL"/>
              <w:rPr>
                <w:sz w:val="16"/>
                <w:szCs w:val="16"/>
              </w:rPr>
            </w:pPr>
            <w:r>
              <w:rPr>
                <w:sz w:val="16"/>
                <w:szCs w:val="16"/>
              </w:rPr>
              <w:t>17.13.0</w:t>
            </w:r>
          </w:p>
        </w:tc>
      </w:tr>
      <w:tr w:rsidR="00623269" w:rsidRPr="00651727" w14:paraId="13B8F8A8" w14:textId="77777777" w:rsidTr="00F85443">
        <w:tc>
          <w:tcPr>
            <w:tcW w:w="800" w:type="dxa"/>
            <w:shd w:val="solid" w:color="FFFFFF" w:fill="auto"/>
          </w:tcPr>
          <w:p w14:paraId="72762714" w14:textId="6D470A97" w:rsidR="00623269" w:rsidRDefault="00623269" w:rsidP="00623269">
            <w:pPr>
              <w:pStyle w:val="TAL"/>
              <w:rPr>
                <w:sz w:val="16"/>
                <w:szCs w:val="16"/>
              </w:rPr>
            </w:pPr>
            <w:r>
              <w:rPr>
                <w:sz w:val="16"/>
                <w:szCs w:val="16"/>
              </w:rPr>
              <w:t>2024-03</w:t>
            </w:r>
          </w:p>
        </w:tc>
        <w:tc>
          <w:tcPr>
            <w:tcW w:w="800" w:type="dxa"/>
            <w:shd w:val="solid" w:color="FFFFFF" w:fill="auto"/>
          </w:tcPr>
          <w:p w14:paraId="39C61DCE" w14:textId="596E42D5" w:rsidR="00623269" w:rsidRDefault="00623269" w:rsidP="00623269">
            <w:pPr>
              <w:pStyle w:val="TAL"/>
              <w:rPr>
                <w:sz w:val="14"/>
                <w:szCs w:val="14"/>
              </w:rPr>
            </w:pPr>
            <w:r>
              <w:rPr>
                <w:sz w:val="14"/>
                <w:szCs w:val="14"/>
              </w:rPr>
              <w:t>RAN#103</w:t>
            </w:r>
          </w:p>
        </w:tc>
        <w:tc>
          <w:tcPr>
            <w:tcW w:w="998" w:type="dxa"/>
            <w:shd w:val="solid" w:color="FFFFFF" w:fill="auto"/>
            <w:vAlign w:val="bottom"/>
          </w:tcPr>
          <w:p w14:paraId="00724547" w14:textId="5DE5E19C" w:rsidR="00623269" w:rsidRDefault="00000000" w:rsidP="00623269">
            <w:pPr>
              <w:pStyle w:val="TAL"/>
              <w:rPr>
                <w:rFonts w:cs="Arial"/>
                <w:sz w:val="16"/>
                <w:szCs w:val="16"/>
              </w:rPr>
            </w:pPr>
            <w:hyperlink r:id="rId247" w:history="1">
              <w:r w:rsidR="00623269" w:rsidRPr="00623269">
                <w:t>RP-240558</w:t>
              </w:r>
            </w:hyperlink>
          </w:p>
        </w:tc>
        <w:tc>
          <w:tcPr>
            <w:tcW w:w="521" w:type="dxa"/>
            <w:shd w:val="solid" w:color="FFFFFF" w:fill="auto"/>
            <w:vAlign w:val="bottom"/>
          </w:tcPr>
          <w:p w14:paraId="3AD85550" w14:textId="265B04CF" w:rsidR="00623269" w:rsidRDefault="00623269" w:rsidP="00623269">
            <w:pPr>
              <w:pStyle w:val="TAL"/>
              <w:rPr>
                <w:rFonts w:cs="Arial"/>
                <w:sz w:val="16"/>
                <w:szCs w:val="16"/>
              </w:rPr>
            </w:pPr>
            <w:r>
              <w:rPr>
                <w:rFonts w:cs="Arial"/>
                <w:sz w:val="16"/>
                <w:szCs w:val="16"/>
              </w:rPr>
              <w:t>0568</w:t>
            </w:r>
          </w:p>
        </w:tc>
        <w:tc>
          <w:tcPr>
            <w:tcW w:w="425" w:type="dxa"/>
            <w:shd w:val="solid" w:color="FFFFFF" w:fill="auto"/>
            <w:vAlign w:val="bottom"/>
          </w:tcPr>
          <w:p w14:paraId="184DB176" w14:textId="0CD43A2A" w:rsidR="00623269" w:rsidRDefault="00623269" w:rsidP="00623269">
            <w:pPr>
              <w:pStyle w:val="TAL"/>
              <w:rPr>
                <w:rFonts w:cs="Arial"/>
                <w:sz w:val="16"/>
                <w:szCs w:val="16"/>
              </w:rPr>
            </w:pPr>
            <w:r>
              <w:rPr>
                <w:rFonts w:cs="Arial"/>
                <w:sz w:val="16"/>
                <w:szCs w:val="16"/>
              </w:rPr>
              <w:t> </w:t>
            </w:r>
          </w:p>
        </w:tc>
        <w:tc>
          <w:tcPr>
            <w:tcW w:w="425" w:type="dxa"/>
            <w:shd w:val="solid" w:color="FFFFFF" w:fill="auto"/>
            <w:vAlign w:val="bottom"/>
          </w:tcPr>
          <w:p w14:paraId="779DC12C" w14:textId="44C8233E"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7A08B5DC" w14:textId="5B8E825A" w:rsidR="00623269" w:rsidRDefault="00623269" w:rsidP="00623269">
            <w:pPr>
              <w:pStyle w:val="TAL"/>
              <w:rPr>
                <w:rFonts w:cs="Arial"/>
                <w:sz w:val="16"/>
                <w:szCs w:val="16"/>
              </w:rPr>
            </w:pPr>
            <w:r>
              <w:rPr>
                <w:rFonts w:cs="Arial"/>
                <w:sz w:val="16"/>
                <w:szCs w:val="16"/>
              </w:rPr>
              <w:t>(NR_cov_enh-Perf) CR for configuration of FR1 PUSCH TBoMS demodulation requirement</w:t>
            </w:r>
          </w:p>
        </w:tc>
        <w:tc>
          <w:tcPr>
            <w:tcW w:w="708" w:type="dxa"/>
            <w:shd w:val="solid" w:color="FFFFFF" w:fill="auto"/>
          </w:tcPr>
          <w:p w14:paraId="3B35A2F2" w14:textId="13594986" w:rsidR="00623269" w:rsidRDefault="00623269" w:rsidP="00623269">
            <w:pPr>
              <w:pStyle w:val="TAL"/>
              <w:rPr>
                <w:sz w:val="16"/>
                <w:szCs w:val="16"/>
              </w:rPr>
            </w:pPr>
            <w:r>
              <w:rPr>
                <w:sz w:val="16"/>
                <w:szCs w:val="16"/>
              </w:rPr>
              <w:t>17.13.0</w:t>
            </w:r>
          </w:p>
        </w:tc>
      </w:tr>
      <w:tr w:rsidR="00623269" w:rsidRPr="00651727" w14:paraId="5DE243A3" w14:textId="77777777" w:rsidTr="00F85443">
        <w:tc>
          <w:tcPr>
            <w:tcW w:w="800" w:type="dxa"/>
            <w:shd w:val="solid" w:color="FFFFFF" w:fill="auto"/>
          </w:tcPr>
          <w:p w14:paraId="2085B98D" w14:textId="7606C882" w:rsidR="00623269" w:rsidRDefault="00623269" w:rsidP="00623269">
            <w:pPr>
              <w:pStyle w:val="TAL"/>
              <w:rPr>
                <w:sz w:val="16"/>
                <w:szCs w:val="16"/>
              </w:rPr>
            </w:pPr>
            <w:r>
              <w:rPr>
                <w:sz w:val="16"/>
                <w:szCs w:val="16"/>
              </w:rPr>
              <w:t>2024-03</w:t>
            </w:r>
          </w:p>
        </w:tc>
        <w:tc>
          <w:tcPr>
            <w:tcW w:w="800" w:type="dxa"/>
            <w:shd w:val="solid" w:color="FFFFFF" w:fill="auto"/>
          </w:tcPr>
          <w:p w14:paraId="452C2951" w14:textId="7D4708FA" w:rsidR="00623269" w:rsidRDefault="00623269" w:rsidP="00623269">
            <w:pPr>
              <w:pStyle w:val="TAL"/>
              <w:rPr>
                <w:sz w:val="14"/>
                <w:szCs w:val="14"/>
              </w:rPr>
            </w:pPr>
            <w:r>
              <w:rPr>
                <w:sz w:val="14"/>
                <w:szCs w:val="14"/>
              </w:rPr>
              <w:t>RAN#103</w:t>
            </w:r>
          </w:p>
        </w:tc>
        <w:tc>
          <w:tcPr>
            <w:tcW w:w="998" w:type="dxa"/>
            <w:shd w:val="solid" w:color="FFFFFF" w:fill="auto"/>
            <w:vAlign w:val="bottom"/>
          </w:tcPr>
          <w:p w14:paraId="4A39F320" w14:textId="570CF929" w:rsidR="00623269" w:rsidRDefault="00000000" w:rsidP="00623269">
            <w:pPr>
              <w:pStyle w:val="TAL"/>
              <w:rPr>
                <w:rFonts w:cs="Arial"/>
                <w:sz w:val="16"/>
                <w:szCs w:val="16"/>
              </w:rPr>
            </w:pPr>
            <w:hyperlink r:id="rId248" w:history="1">
              <w:r w:rsidR="00623269" w:rsidRPr="00623269">
                <w:t>RP-240559</w:t>
              </w:r>
            </w:hyperlink>
          </w:p>
        </w:tc>
        <w:tc>
          <w:tcPr>
            <w:tcW w:w="521" w:type="dxa"/>
            <w:shd w:val="solid" w:color="FFFFFF" w:fill="auto"/>
            <w:vAlign w:val="bottom"/>
          </w:tcPr>
          <w:p w14:paraId="2C30DF47" w14:textId="4CFCCE06" w:rsidR="00623269" w:rsidRDefault="00623269" w:rsidP="00623269">
            <w:pPr>
              <w:pStyle w:val="TAL"/>
              <w:rPr>
                <w:rFonts w:cs="Arial"/>
                <w:sz w:val="16"/>
                <w:szCs w:val="16"/>
              </w:rPr>
            </w:pPr>
            <w:r>
              <w:rPr>
                <w:rFonts w:cs="Arial"/>
                <w:sz w:val="16"/>
                <w:szCs w:val="16"/>
              </w:rPr>
              <w:t>0575</w:t>
            </w:r>
          </w:p>
        </w:tc>
        <w:tc>
          <w:tcPr>
            <w:tcW w:w="425" w:type="dxa"/>
            <w:shd w:val="solid" w:color="FFFFFF" w:fill="auto"/>
            <w:vAlign w:val="bottom"/>
          </w:tcPr>
          <w:p w14:paraId="69F279A9" w14:textId="1978A77B" w:rsidR="00623269" w:rsidRDefault="00623269" w:rsidP="00623269">
            <w:pPr>
              <w:pStyle w:val="TAL"/>
              <w:rPr>
                <w:rFonts w:cs="Arial"/>
                <w:sz w:val="16"/>
                <w:szCs w:val="16"/>
              </w:rPr>
            </w:pPr>
            <w:r>
              <w:rPr>
                <w:rFonts w:cs="Arial"/>
                <w:sz w:val="16"/>
                <w:szCs w:val="16"/>
              </w:rPr>
              <w:t>1</w:t>
            </w:r>
          </w:p>
        </w:tc>
        <w:tc>
          <w:tcPr>
            <w:tcW w:w="425" w:type="dxa"/>
            <w:shd w:val="solid" w:color="FFFFFF" w:fill="auto"/>
            <w:vAlign w:val="bottom"/>
          </w:tcPr>
          <w:p w14:paraId="1632448E" w14:textId="44BDD15B"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217CAE3D" w14:textId="052BB062" w:rsidR="00623269" w:rsidRDefault="00623269" w:rsidP="00623269">
            <w:pPr>
              <w:pStyle w:val="TAL"/>
              <w:rPr>
                <w:rFonts w:cs="Arial"/>
                <w:sz w:val="16"/>
                <w:szCs w:val="16"/>
              </w:rPr>
            </w:pPr>
            <w:r>
              <w:rPr>
                <w:rFonts w:cs="Arial"/>
                <w:sz w:val="16"/>
                <w:szCs w:val="16"/>
              </w:rPr>
              <w:t>(NR_ext_to_71GHz-Perf) CR to TS 38.141-2: Improvements of information related to test certainty and test tolerence in Subclause 4.1.2.2, Subclause 4.1.2.3, Annex C.1 and Annex C.2</w:t>
            </w:r>
          </w:p>
        </w:tc>
        <w:tc>
          <w:tcPr>
            <w:tcW w:w="708" w:type="dxa"/>
            <w:shd w:val="solid" w:color="FFFFFF" w:fill="auto"/>
          </w:tcPr>
          <w:p w14:paraId="47352BE8" w14:textId="6366607C" w:rsidR="00623269" w:rsidRDefault="00623269" w:rsidP="00623269">
            <w:pPr>
              <w:pStyle w:val="TAL"/>
              <w:rPr>
                <w:sz w:val="16"/>
                <w:szCs w:val="16"/>
              </w:rPr>
            </w:pPr>
            <w:r>
              <w:rPr>
                <w:sz w:val="16"/>
                <w:szCs w:val="16"/>
              </w:rPr>
              <w:t>17.13.0</w:t>
            </w:r>
          </w:p>
        </w:tc>
      </w:tr>
      <w:tr w:rsidR="001427AE" w:rsidRPr="00651727" w14:paraId="667B3BC0" w14:textId="77777777" w:rsidTr="00952272">
        <w:tc>
          <w:tcPr>
            <w:tcW w:w="800" w:type="dxa"/>
            <w:shd w:val="solid" w:color="FFFFFF" w:fill="auto"/>
          </w:tcPr>
          <w:p w14:paraId="1ED9FD7F" w14:textId="6C0F28EB" w:rsidR="001427AE" w:rsidRDefault="001427AE" w:rsidP="001427AE">
            <w:pPr>
              <w:pStyle w:val="TAL"/>
              <w:rPr>
                <w:sz w:val="16"/>
                <w:szCs w:val="16"/>
              </w:rPr>
            </w:pPr>
            <w:r>
              <w:rPr>
                <w:sz w:val="16"/>
                <w:szCs w:val="16"/>
              </w:rPr>
              <w:t>2024-06</w:t>
            </w:r>
          </w:p>
        </w:tc>
        <w:tc>
          <w:tcPr>
            <w:tcW w:w="800" w:type="dxa"/>
            <w:shd w:val="solid" w:color="FFFFFF" w:fill="auto"/>
          </w:tcPr>
          <w:p w14:paraId="2BDEB0D4" w14:textId="20AF5FCF" w:rsidR="001427AE" w:rsidRDefault="001427AE" w:rsidP="001427AE">
            <w:pPr>
              <w:pStyle w:val="TAL"/>
              <w:rPr>
                <w:sz w:val="14"/>
                <w:szCs w:val="14"/>
              </w:rPr>
            </w:pPr>
            <w:r>
              <w:rPr>
                <w:sz w:val="14"/>
                <w:szCs w:val="14"/>
              </w:rPr>
              <w:t>RAN#104</w:t>
            </w:r>
          </w:p>
        </w:tc>
        <w:tc>
          <w:tcPr>
            <w:tcW w:w="998" w:type="dxa"/>
            <w:shd w:val="solid" w:color="FFFFFF" w:fill="auto"/>
          </w:tcPr>
          <w:p w14:paraId="193277A1" w14:textId="33F4F968" w:rsidR="001427AE" w:rsidRDefault="001427AE" w:rsidP="001427AE">
            <w:pPr>
              <w:pStyle w:val="TAL"/>
            </w:pPr>
            <w:r>
              <w:rPr>
                <w:rFonts w:cs="Arial"/>
                <w:sz w:val="16"/>
                <w:szCs w:val="16"/>
              </w:rPr>
              <w:t>RP-241396</w:t>
            </w:r>
          </w:p>
        </w:tc>
        <w:tc>
          <w:tcPr>
            <w:tcW w:w="521" w:type="dxa"/>
            <w:shd w:val="solid" w:color="FFFFFF" w:fill="auto"/>
          </w:tcPr>
          <w:p w14:paraId="40242152" w14:textId="592E70BB" w:rsidR="001427AE" w:rsidRDefault="001427AE" w:rsidP="001427AE">
            <w:pPr>
              <w:pStyle w:val="TAL"/>
              <w:rPr>
                <w:rFonts w:cs="Arial"/>
                <w:sz w:val="16"/>
                <w:szCs w:val="16"/>
              </w:rPr>
            </w:pPr>
            <w:r>
              <w:rPr>
                <w:rFonts w:cs="Arial"/>
                <w:sz w:val="16"/>
                <w:szCs w:val="16"/>
              </w:rPr>
              <w:t>0584</w:t>
            </w:r>
          </w:p>
        </w:tc>
        <w:tc>
          <w:tcPr>
            <w:tcW w:w="425" w:type="dxa"/>
            <w:shd w:val="solid" w:color="FFFFFF" w:fill="auto"/>
          </w:tcPr>
          <w:p w14:paraId="451F2BB8" w14:textId="65A789ED" w:rsidR="001427AE" w:rsidRDefault="001427AE" w:rsidP="001427AE">
            <w:pPr>
              <w:pStyle w:val="TAL"/>
              <w:rPr>
                <w:rFonts w:cs="Arial"/>
                <w:sz w:val="16"/>
                <w:szCs w:val="16"/>
              </w:rPr>
            </w:pPr>
            <w:r>
              <w:rPr>
                <w:rFonts w:cs="Arial"/>
                <w:sz w:val="16"/>
                <w:szCs w:val="16"/>
              </w:rPr>
              <w:t>1</w:t>
            </w:r>
          </w:p>
        </w:tc>
        <w:tc>
          <w:tcPr>
            <w:tcW w:w="425" w:type="dxa"/>
            <w:shd w:val="solid" w:color="FFFFFF" w:fill="auto"/>
          </w:tcPr>
          <w:p w14:paraId="57DCFF05" w14:textId="67633AB0" w:rsidR="001427AE" w:rsidRDefault="001427AE" w:rsidP="001427AE">
            <w:pPr>
              <w:pStyle w:val="TAL"/>
              <w:rPr>
                <w:rFonts w:cs="Arial"/>
                <w:sz w:val="16"/>
                <w:szCs w:val="16"/>
              </w:rPr>
            </w:pPr>
            <w:r>
              <w:rPr>
                <w:rFonts w:cs="Arial"/>
                <w:sz w:val="16"/>
                <w:szCs w:val="16"/>
              </w:rPr>
              <w:t>F</w:t>
            </w:r>
          </w:p>
        </w:tc>
        <w:tc>
          <w:tcPr>
            <w:tcW w:w="4962" w:type="dxa"/>
            <w:shd w:val="solid" w:color="FFFFFF" w:fill="auto"/>
          </w:tcPr>
          <w:p w14:paraId="5430401A" w14:textId="5B5DA7FF" w:rsidR="001427AE" w:rsidRDefault="001427AE" w:rsidP="001427AE">
            <w:pPr>
              <w:pStyle w:val="TAL"/>
              <w:rPr>
                <w:rFonts w:cs="Arial"/>
                <w:sz w:val="16"/>
                <w:szCs w:val="16"/>
              </w:rPr>
            </w:pPr>
            <w:r>
              <w:rPr>
                <w:rFonts w:cs="Arial"/>
                <w:sz w:val="16"/>
                <w:szCs w:val="16"/>
              </w:rPr>
              <w:t>CR for 38.141-2 on FR2-2 PUSCH demodualtion requirements</w:t>
            </w:r>
          </w:p>
        </w:tc>
        <w:tc>
          <w:tcPr>
            <w:tcW w:w="708" w:type="dxa"/>
            <w:shd w:val="solid" w:color="FFFFFF" w:fill="auto"/>
          </w:tcPr>
          <w:p w14:paraId="5A1804C1" w14:textId="5BBC8648" w:rsidR="001427AE" w:rsidRDefault="001427AE" w:rsidP="001427AE">
            <w:pPr>
              <w:pStyle w:val="TAL"/>
              <w:rPr>
                <w:sz w:val="16"/>
                <w:szCs w:val="16"/>
              </w:rPr>
            </w:pPr>
            <w:r>
              <w:rPr>
                <w:sz w:val="16"/>
                <w:szCs w:val="16"/>
              </w:rPr>
              <w:t>17.14.0</w:t>
            </w:r>
          </w:p>
        </w:tc>
      </w:tr>
      <w:tr w:rsidR="001427AE" w:rsidRPr="00651727" w14:paraId="0F0CA9CC" w14:textId="77777777" w:rsidTr="00952272">
        <w:tc>
          <w:tcPr>
            <w:tcW w:w="800" w:type="dxa"/>
            <w:shd w:val="solid" w:color="FFFFFF" w:fill="auto"/>
          </w:tcPr>
          <w:p w14:paraId="0BD83629" w14:textId="550C3A62" w:rsidR="001427AE" w:rsidRDefault="001427AE" w:rsidP="001427AE">
            <w:pPr>
              <w:pStyle w:val="TAL"/>
              <w:rPr>
                <w:sz w:val="16"/>
                <w:szCs w:val="16"/>
              </w:rPr>
            </w:pPr>
            <w:r>
              <w:rPr>
                <w:sz w:val="16"/>
                <w:szCs w:val="16"/>
              </w:rPr>
              <w:t>2024-06</w:t>
            </w:r>
          </w:p>
        </w:tc>
        <w:tc>
          <w:tcPr>
            <w:tcW w:w="800" w:type="dxa"/>
            <w:shd w:val="solid" w:color="FFFFFF" w:fill="auto"/>
          </w:tcPr>
          <w:p w14:paraId="00A272B4" w14:textId="5128A9C0" w:rsidR="001427AE" w:rsidRDefault="001427AE" w:rsidP="001427AE">
            <w:pPr>
              <w:pStyle w:val="TAL"/>
              <w:rPr>
                <w:sz w:val="14"/>
                <w:szCs w:val="14"/>
              </w:rPr>
            </w:pPr>
            <w:r>
              <w:rPr>
                <w:sz w:val="14"/>
                <w:szCs w:val="14"/>
              </w:rPr>
              <w:t>RAN#104</w:t>
            </w:r>
          </w:p>
        </w:tc>
        <w:tc>
          <w:tcPr>
            <w:tcW w:w="998" w:type="dxa"/>
            <w:shd w:val="solid" w:color="FFFFFF" w:fill="auto"/>
          </w:tcPr>
          <w:p w14:paraId="73171285" w14:textId="5810C96C" w:rsidR="001427AE" w:rsidRDefault="001427AE" w:rsidP="001427AE">
            <w:pPr>
              <w:pStyle w:val="TAL"/>
            </w:pPr>
            <w:r>
              <w:rPr>
                <w:rFonts w:cs="Arial"/>
                <w:sz w:val="16"/>
                <w:szCs w:val="16"/>
              </w:rPr>
              <w:t>RP-241393</w:t>
            </w:r>
          </w:p>
        </w:tc>
        <w:tc>
          <w:tcPr>
            <w:tcW w:w="521" w:type="dxa"/>
            <w:shd w:val="solid" w:color="FFFFFF" w:fill="auto"/>
          </w:tcPr>
          <w:p w14:paraId="572E5BD2" w14:textId="64CF59DC" w:rsidR="001427AE" w:rsidRDefault="001427AE" w:rsidP="001427AE">
            <w:pPr>
              <w:pStyle w:val="TAL"/>
              <w:rPr>
                <w:rFonts w:cs="Arial"/>
                <w:sz w:val="16"/>
                <w:szCs w:val="16"/>
              </w:rPr>
            </w:pPr>
            <w:r>
              <w:rPr>
                <w:rFonts w:cs="Arial"/>
                <w:sz w:val="16"/>
                <w:szCs w:val="16"/>
              </w:rPr>
              <w:t>0590</w:t>
            </w:r>
          </w:p>
        </w:tc>
        <w:tc>
          <w:tcPr>
            <w:tcW w:w="425" w:type="dxa"/>
            <w:shd w:val="solid" w:color="FFFFFF" w:fill="auto"/>
          </w:tcPr>
          <w:p w14:paraId="28857510" w14:textId="01B74AA8" w:rsidR="001427AE" w:rsidRDefault="001427AE" w:rsidP="001427AE">
            <w:pPr>
              <w:pStyle w:val="TAL"/>
              <w:rPr>
                <w:rFonts w:cs="Arial"/>
                <w:sz w:val="16"/>
                <w:szCs w:val="16"/>
              </w:rPr>
            </w:pPr>
            <w:r>
              <w:rPr>
                <w:rFonts w:cs="Arial"/>
                <w:sz w:val="16"/>
                <w:szCs w:val="16"/>
              </w:rPr>
              <w:t>1</w:t>
            </w:r>
          </w:p>
        </w:tc>
        <w:tc>
          <w:tcPr>
            <w:tcW w:w="425" w:type="dxa"/>
            <w:shd w:val="solid" w:color="FFFFFF" w:fill="auto"/>
          </w:tcPr>
          <w:p w14:paraId="22E89E43" w14:textId="6FB7BA90" w:rsidR="001427AE" w:rsidRDefault="001427AE" w:rsidP="001427AE">
            <w:pPr>
              <w:pStyle w:val="TAL"/>
              <w:rPr>
                <w:rFonts w:cs="Arial"/>
                <w:sz w:val="16"/>
                <w:szCs w:val="16"/>
              </w:rPr>
            </w:pPr>
            <w:r>
              <w:rPr>
                <w:rFonts w:cs="Arial"/>
                <w:sz w:val="16"/>
                <w:szCs w:val="16"/>
              </w:rPr>
              <w:t>F</w:t>
            </w:r>
          </w:p>
        </w:tc>
        <w:tc>
          <w:tcPr>
            <w:tcW w:w="4962" w:type="dxa"/>
            <w:shd w:val="solid" w:color="FFFFFF" w:fill="auto"/>
          </w:tcPr>
          <w:p w14:paraId="510C33B3" w14:textId="3302DB3F" w:rsidR="001427AE" w:rsidRDefault="001427AE" w:rsidP="001427AE">
            <w:pPr>
              <w:pStyle w:val="TAL"/>
              <w:rPr>
                <w:rFonts w:cs="Arial"/>
                <w:sz w:val="16"/>
                <w:szCs w:val="16"/>
              </w:rPr>
            </w:pPr>
            <w:r>
              <w:rPr>
                <w:rFonts w:cs="Arial"/>
                <w:sz w:val="16"/>
                <w:szCs w:val="16"/>
              </w:rPr>
              <w:t>(NR_bands_R17_BWs-Core) CR for OTA Tx intermodulation requirements in band n79</w:t>
            </w:r>
          </w:p>
        </w:tc>
        <w:tc>
          <w:tcPr>
            <w:tcW w:w="708" w:type="dxa"/>
            <w:shd w:val="solid" w:color="FFFFFF" w:fill="auto"/>
          </w:tcPr>
          <w:p w14:paraId="5C283F2E" w14:textId="4CE8A611" w:rsidR="001427AE" w:rsidRDefault="001427AE" w:rsidP="001427AE">
            <w:pPr>
              <w:pStyle w:val="TAL"/>
              <w:rPr>
                <w:sz w:val="16"/>
                <w:szCs w:val="16"/>
              </w:rPr>
            </w:pPr>
            <w:r>
              <w:rPr>
                <w:sz w:val="16"/>
                <w:szCs w:val="16"/>
              </w:rPr>
              <w:t>17.14.0</w:t>
            </w:r>
          </w:p>
        </w:tc>
      </w:tr>
      <w:tr w:rsidR="003B212B" w:rsidRPr="00651727" w14:paraId="302BC8C2" w14:textId="77777777" w:rsidTr="00952272">
        <w:tc>
          <w:tcPr>
            <w:tcW w:w="800" w:type="dxa"/>
            <w:shd w:val="solid" w:color="FFFFFF" w:fill="auto"/>
          </w:tcPr>
          <w:p w14:paraId="4E4A0913" w14:textId="02681528" w:rsidR="003B212B" w:rsidRDefault="003B212B" w:rsidP="003B212B">
            <w:pPr>
              <w:pStyle w:val="TAL"/>
              <w:rPr>
                <w:sz w:val="16"/>
                <w:szCs w:val="16"/>
              </w:rPr>
            </w:pPr>
            <w:r>
              <w:rPr>
                <w:sz w:val="16"/>
                <w:szCs w:val="16"/>
              </w:rPr>
              <w:t>2024-09</w:t>
            </w:r>
          </w:p>
        </w:tc>
        <w:tc>
          <w:tcPr>
            <w:tcW w:w="800" w:type="dxa"/>
            <w:shd w:val="solid" w:color="FFFFFF" w:fill="auto"/>
          </w:tcPr>
          <w:p w14:paraId="094AEC48" w14:textId="36883E2F" w:rsidR="003B212B" w:rsidRDefault="003B212B" w:rsidP="003B212B">
            <w:pPr>
              <w:pStyle w:val="TAL"/>
              <w:rPr>
                <w:sz w:val="14"/>
                <w:szCs w:val="14"/>
              </w:rPr>
            </w:pPr>
            <w:r>
              <w:rPr>
                <w:sz w:val="14"/>
                <w:szCs w:val="14"/>
              </w:rPr>
              <w:t>RAN#105</w:t>
            </w:r>
          </w:p>
        </w:tc>
        <w:tc>
          <w:tcPr>
            <w:tcW w:w="998" w:type="dxa"/>
            <w:shd w:val="solid" w:color="FFFFFF" w:fill="auto"/>
          </w:tcPr>
          <w:p w14:paraId="1A57397C" w14:textId="2776AD13" w:rsidR="003B212B" w:rsidRDefault="003B212B" w:rsidP="003B212B">
            <w:pPr>
              <w:pStyle w:val="TAL"/>
              <w:rPr>
                <w:rFonts w:cs="Arial"/>
                <w:sz w:val="16"/>
                <w:szCs w:val="16"/>
              </w:rPr>
            </w:pPr>
            <w:r w:rsidRPr="003B212B">
              <w:rPr>
                <w:rFonts w:cs="Arial"/>
                <w:sz w:val="16"/>
                <w:szCs w:val="16"/>
              </w:rPr>
              <w:t>RP-242193</w:t>
            </w:r>
          </w:p>
        </w:tc>
        <w:tc>
          <w:tcPr>
            <w:tcW w:w="521" w:type="dxa"/>
            <w:shd w:val="solid" w:color="FFFFFF" w:fill="auto"/>
          </w:tcPr>
          <w:p w14:paraId="1F450DC9" w14:textId="4F431CA8" w:rsidR="003B212B" w:rsidRPr="003B212B" w:rsidRDefault="003B212B" w:rsidP="003B212B">
            <w:pPr>
              <w:pStyle w:val="TAL"/>
              <w:rPr>
                <w:rFonts w:cs="Arial"/>
                <w:sz w:val="16"/>
                <w:szCs w:val="16"/>
              </w:rPr>
            </w:pPr>
            <w:r w:rsidRPr="003B212B">
              <w:rPr>
                <w:sz w:val="16"/>
                <w:szCs w:val="16"/>
              </w:rPr>
              <w:t>0598</w:t>
            </w:r>
          </w:p>
        </w:tc>
        <w:tc>
          <w:tcPr>
            <w:tcW w:w="425" w:type="dxa"/>
            <w:shd w:val="solid" w:color="FFFFFF" w:fill="auto"/>
          </w:tcPr>
          <w:p w14:paraId="372E934A" w14:textId="5CAF284E" w:rsidR="003B212B" w:rsidRPr="003B212B" w:rsidRDefault="003B212B" w:rsidP="003B212B">
            <w:pPr>
              <w:pStyle w:val="TAL"/>
              <w:rPr>
                <w:rFonts w:cs="Arial"/>
                <w:sz w:val="16"/>
                <w:szCs w:val="16"/>
              </w:rPr>
            </w:pPr>
            <w:r w:rsidRPr="003B212B">
              <w:rPr>
                <w:sz w:val="16"/>
                <w:szCs w:val="16"/>
              </w:rPr>
              <w:t>1</w:t>
            </w:r>
          </w:p>
        </w:tc>
        <w:tc>
          <w:tcPr>
            <w:tcW w:w="425" w:type="dxa"/>
            <w:shd w:val="solid" w:color="FFFFFF" w:fill="auto"/>
          </w:tcPr>
          <w:p w14:paraId="10D54B5D" w14:textId="46AA18EB" w:rsidR="003B212B" w:rsidRPr="003B212B" w:rsidRDefault="003B212B" w:rsidP="003B212B">
            <w:pPr>
              <w:pStyle w:val="TAL"/>
              <w:rPr>
                <w:rFonts w:cs="Arial"/>
                <w:sz w:val="16"/>
                <w:szCs w:val="16"/>
              </w:rPr>
            </w:pPr>
            <w:r w:rsidRPr="003B212B">
              <w:rPr>
                <w:sz w:val="16"/>
                <w:szCs w:val="16"/>
              </w:rPr>
              <w:t>B</w:t>
            </w:r>
          </w:p>
        </w:tc>
        <w:tc>
          <w:tcPr>
            <w:tcW w:w="4962" w:type="dxa"/>
            <w:shd w:val="solid" w:color="FFFFFF" w:fill="auto"/>
          </w:tcPr>
          <w:p w14:paraId="61B8DB37" w14:textId="1B343CCC" w:rsidR="003B212B" w:rsidRDefault="003B212B" w:rsidP="003B212B">
            <w:pPr>
              <w:pStyle w:val="TAL"/>
              <w:rPr>
                <w:rFonts w:cs="Arial"/>
                <w:sz w:val="16"/>
                <w:szCs w:val="16"/>
              </w:rPr>
            </w:pPr>
            <w:r w:rsidRPr="003B212B">
              <w:rPr>
                <w:rFonts w:cs="Arial"/>
                <w:sz w:val="16"/>
                <w:szCs w:val="16"/>
              </w:rPr>
              <w:t>(TEI17)CR to TS 38.141-2 - BS spurious receiver protection note [MSR_BSRF_RX]</w:t>
            </w:r>
          </w:p>
        </w:tc>
        <w:tc>
          <w:tcPr>
            <w:tcW w:w="708" w:type="dxa"/>
            <w:shd w:val="solid" w:color="FFFFFF" w:fill="auto"/>
          </w:tcPr>
          <w:p w14:paraId="0BBEC22C" w14:textId="7677E3FA" w:rsidR="003B212B" w:rsidRDefault="003B212B" w:rsidP="003B212B">
            <w:pPr>
              <w:pStyle w:val="TAL"/>
              <w:rPr>
                <w:sz w:val="16"/>
                <w:szCs w:val="16"/>
              </w:rPr>
            </w:pPr>
            <w:r>
              <w:rPr>
                <w:sz w:val="16"/>
                <w:szCs w:val="16"/>
              </w:rPr>
              <w:t>17.15.0</w:t>
            </w:r>
          </w:p>
        </w:tc>
      </w:tr>
    </w:tbl>
    <w:p w14:paraId="29908CEF" w14:textId="77777777" w:rsidR="00AF77B0" w:rsidRPr="00651727" w:rsidRDefault="00AF77B0" w:rsidP="006F1F81"/>
    <w:sectPr w:rsidR="00AF77B0" w:rsidRPr="00651727">
      <w:headerReference w:type="default" r:id="rId249"/>
      <w:footerReference w:type="default" r:id="rId2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B88D41" w14:textId="77777777" w:rsidR="00ED2318" w:rsidRDefault="00ED2318" w:rsidP="006F1F81">
      <w:r>
        <w:separator/>
      </w:r>
    </w:p>
    <w:p w14:paraId="020FE2AA" w14:textId="77777777" w:rsidR="00ED2318" w:rsidRDefault="00ED2318" w:rsidP="006F1F81"/>
  </w:endnote>
  <w:endnote w:type="continuationSeparator" w:id="0">
    <w:p w14:paraId="18875F63" w14:textId="77777777" w:rsidR="00ED2318" w:rsidRDefault="00ED2318" w:rsidP="006F1F81">
      <w:r>
        <w:continuationSeparator/>
      </w:r>
    </w:p>
    <w:p w14:paraId="1C632625" w14:textId="77777777" w:rsidR="00ED2318" w:rsidRDefault="00ED2318"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00000000"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F9733F" w14:textId="77777777" w:rsidR="002F199A" w:rsidRDefault="002F199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73DE22" w14:textId="77777777" w:rsidR="002F199A" w:rsidRDefault="002F199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C2DA6C" w14:textId="77777777" w:rsidR="002F199A" w:rsidRDefault="002F199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87CA22" w14:textId="77777777" w:rsidR="001A6C5F" w:rsidRDefault="001A6C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09C956" w14:textId="77777777" w:rsidR="00ED2318" w:rsidRDefault="00ED2318" w:rsidP="006F1F81">
      <w:r>
        <w:separator/>
      </w:r>
    </w:p>
    <w:p w14:paraId="357DEAB1" w14:textId="77777777" w:rsidR="00ED2318" w:rsidRDefault="00ED2318" w:rsidP="006F1F81"/>
  </w:footnote>
  <w:footnote w:type="continuationSeparator" w:id="0">
    <w:p w14:paraId="5D9D80F9" w14:textId="77777777" w:rsidR="00ED2318" w:rsidRDefault="00ED2318" w:rsidP="006F1F81">
      <w:r>
        <w:continuationSeparator/>
      </w:r>
    </w:p>
    <w:p w14:paraId="7E69A5CC" w14:textId="77777777" w:rsidR="00ED2318" w:rsidRDefault="00ED2318"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ECAF5F" w14:textId="77777777" w:rsidR="002F199A" w:rsidRDefault="002F199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A22355" w14:textId="77777777" w:rsidR="002F199A" w:rsidRDefault="002F199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F52012" w14:textId="77777777" w:rsidR="002F199A" w:rsidRDefault="002F199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B7243D" w14:textId="603FA7EC" w:rsidR="001A6C5F" w:rsidRPr="00524B94" w:rsidRDefault="001A6C5F" w:rsidP="00524B94">
    <w:pPr>
      <w:framePr w:h="284" w:hRule="exact" w:wrap="around" w:vAnchor="text" w:hAnchor="margin"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ZGSM </w:instrText>
    </w:r>
    <w:r w:rsidRPr="00524B94">
      <w:rPr>
        <w:rFonts w:ascii="Arial" w:hAnsi="Arial" w:cs="Arial"/>
        <w:b/>
        <w:sz w:val="18"/>
        <w:szCs w:val="18"/>
      </w:rPr>
      <w:fldChar w:fldCharType="separate"/>
    </w:r>
    <w:r w:rsidR="002F199A">
      <w:rPr>
        <w:rFonts w:ascii="Arial" w:hAnsi="Arial" w:cs="Arial"/>
        <w:b/>
        <w:noProof/>
        <w:sz w:val="18"/>
        <w:szCs w:val="18"/>
      </w:rPr>
      <w:t>Release 17</w:t>
    </w:r>
    <w:r w:rsidRPr="00524B94">
      <w:rPr>
        <w:rFonts w:ascii="Arial" w:hAnsi="Arial" w:cs="Arial"/>
        <w:b/>
        <w:sz w:val="18"/>
        <w:szCs w:val="18"/>
      </w:rPr>
      <w:fldChar w:fldCharType="end"/>
    </w:r>
  </w:p>
  <w:p w14:paraId="1D11EB97" w14:textId="77777777" w:rsidR="001A6C5F" w:rsidRPr="00524B94" w:rsidRDefault="001A6C5F"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5082ABA1" w:rsidR="001A6C5F" w:rsidRPr="00524B94" w:rsidRDefault="001A6C5F" w:rsidP="00524B94">
    <w:pPr>
      <w:framePr w:h="284" w:hRule="exact" w:wrap="around" w:vAnchor="text" w:hAnchor="margin" w:xAlign="right"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ZA </w:instrText>
    </w:r>
    <w:r w:rsidRPr="00524B94">
      <w:rPr>
        <w:rFonts w:ascii="Arial" w:hAnsi="Arial" w:cs="Arial"/>
        <w:b/>
        <w:sz w:val="18"/>
        <w:szCs w:val="18"/>
      </w:rPr>
      <w:fldChar w:fldCharType="separate"/>
    </w:r>
    <w:r w:rsidR="002F199A">
      <w:rPr>
        <w:rFonts w:ascii="Arial" w:hAnsi="Arial" w:cs="Arial"/>
        <w:b/>
        <w:noProof/>
        <w:sz w:val="18"/>
        <w:szCs w:val="18"/>
      </w:rPr>
      <w:t>3GPP TS 38.141-2 V17.15.0 (2024-09)</w:t>
    </w:r>
    <w:r w:rsidRPr="00524B94">
      <w:rPr>
        <w:rFonts w:ascii="Arial" w:hAnsi="Arial" w:cs="Arial"/>
        <w:b/>
        <w:sz w:val="18"/>
        <w:szCs w:val="18"/>
      </w:rPr>
      <w:fldChar w:fldCharType="end"/>
    </w:r>
  </w:p>
  <w:p w14:paraId="1873B9E1" w14:textId="77777777" w:rsidR="001A6C5F" w:rsidRDefault="001A6C5F"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068DCD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E9A0506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30FA640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3310579E"/>
    <w:lvl w:ilvl="0">
      <w:numFmt w:val="bullet"/>
      <w:lvlText w:val="*"/>
      <w:lvlJc w:val="left"/>
    </w:lvl>
  </w:abstractNum>
  <w:abstractNum w:abstractNumId="11"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940527406">
    <w:abstractNumId w:val="27"/>
  </w:num>
  <w:num w:numId="2" w16cid:durableId="762645818">
    <w:abstractNumId w:val="35"/>
  </w:num>
  <w:num w:numId="3" w16cid:durableId="703942702">
    <w:abstractNumId w:val="22"/>
  </w:num>
  <w:num w:numId="4" w16cid:durableId="1071003225">
    <w:abstractNumId w:val="21"/>
  </w:num>
  <w:num w:numId="5" w16cid:durableId="740639556">
    <w:abstractNumId w:val="25"/>
  </w:num>
  <w:num w:numId="6" w16cid:durableId="189295120">
    <w:abstractNumId w:val="32"/>
  </w:num>
  <w:num w:numId="7" w16cid:durableId="1606964437">
    <w:abstractNumId w:val="23"/>
  </w:num>
  <w:num w:numId="8" w16cid:durableId="1886674788">
    <w:abstractNumId w:val="17"/>
  </w:num>
  <w:num w:numId="9" w16cid:durableId="203954323">
    <w:abstractNumId w:val="13"/>
  </w:num>
  <w:num w:numId="10" w16cid:durableId="1476219670">
    <w:abstractNumId w:val="19"/>
  </w:num>
  <w:num w:numId="11" w16cid:durableId="713163151">
    <w:abstractNumId w:val="20"/>
  </w:num>
  <w:num w:numId="12" w16cid:durableId="1817214270">
    <w:abstractNumId w:val="16"/>
  </w:num>
  <w:num w:numId="13" w16cid:durableId="234363228">
    <w:abstractNumId w:val="28"/>
  </w:num>
  <w:num w:numId="14" w16cid:durableId="1262225245">
    <w:abstractNumId w:val="30"/>
  </w:num>
  <w:num w:numId="15" w16cid:durableId="1792549862">
    <w:abstractNumId w:val="11"/>
  </w:num>
  <w:num w:numId="16" w16cid:durableId="446196701">
    <w:abstractNumId w:val="15"/>
  </w:num>
  <w:num w:numId="17" w16cid:durableId="161044468">
    <w:abstractNumId w:val="29"/>
  </w:num>
  <w:num w:numId="18" w16cid:durableId="1914775192">
    <w:abstractNumId w:val="12"/>
  </w:num>
  <w:num w:numId="19" w16cid:durableId="14420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582251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186559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023308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72444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011608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989580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504019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927568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69552462">
    <w:abstractNumId w:val="31"/>
  </w:num>
  <w:num w:numId="29" w16cid:durableId="562910077">
    <w:abstractNumId w:val="37"/>
  </w:num>
  <w:num w:numId="30" w16cid:durableId="887453713">
    <w:abstractNumId w:val="36"/>
  </w:num>
  <w:num w:numId="31" w16cid:durableId="2134251025">
    <w:abstractNumId w:val="24"/>
  </w:num>
  <w:num w:numId="32" w16cid:durableId="958679718">
    <w:abstractNumId w:val="34"/>
  </w:num>
  <w:num w:numId="33" w16cid:durableId="1480270809">
    <w:abstractNumId w:val="18"/>
  </w:num>
  <w:num w:numId="34" w16cid:durableId="1663658460">
    <w:abstractNumId w:val="9"/>
  </w:num>
  <w:num w:numId="35" w16cid:durableId="1217164408">
    <w:abstractNumId w:val="8"/>
  </w:num>
  <w:num w:numId="36" w16cid:durableId="408045698">
    <w:abstractNumId w:val="7"/>
  </w:num>
  <w:num w:numId="37" w16cid:durableId="1460995793">
    <w:abstractNumId w:val="6"/>
  </w:num>
  <w:num w:numId="38" w16cid:durableId="1718702143">
    <w:abstractNumId w:val="5"/>
  </w:num>
  <w:num w:numId="39" w16cid:durableId="1345933945">
    <w:abstractNumId w:val="4"/>
  </w:num>
  <w:num w:numId="40" w16cid:durableId="515854337">
    <w:abstractNumId w:val="3"/>
  </w:num>
  <w:num w:numId="41" w16cid:durableId="115687630">
    <w:abstractNumId w:val="14"/>
  </w:num>
  <w:num w:numId="42" w16cid:durableId="1573928134">
    <w:abstractNumId w:val="26"/>
  </w:num>
  <w:num w:numId="43" w16cid:durableId="258635512">
    <w:abstractNumId w:val="33"/>
  </w:num>
  <w:num w:numId="44" w16cid:durableId="1058170758">
    <w:abstractNumId w:val="33"/>
  </w:num>
  <w:num w:numId="45" w16cid:durableId="1879924902">
    <w:abstractNumId w:val="2"/>
  </w:num>
  <w:num w:numId="46" w16cid:durableId="1820879601">
    <w:abstractNumId w:val="1"/>
  </w:num>
  <w:num w:numId="47" w16cid:durableId="595015125">
    <w:abstractNumId w:val="0"/>
  </w:num>
  <w:num w:numId="48" w16cid:durableId="1480925361">
    <w:abstractNumId w:val="10"/>
    <w:lvlOverride w:ilvl="0">
      <w:lvl w:ilvl="0">
        <w:start w:val="1"/>
        <w:numFmt w:val="bullet"/>
        <w:lvlText w:val=""/>
        <w:legacy w:legacy="1" w:legacySpace="0" w:legacyIndent="283"/>
        <w:lvlJc w:val="left"/>
        <w:pPr>
          <w:ind w:left="1134" w:hanging="283"/>
        </w:pPr>
        <w:rPr>
          <w:rFonts w:ascii="Symbol" w:hAnsi="Symbol" w:hint="default"/>
        </w:rPr>
      </w:lvl>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0715B"/>
    <w:rsid w:val="00010B3E"/>
    <w:rsid w:val="000112D5"/>
    <w:rsid w:val="00011C90"/>
    <w:rsid w:val="00013BA7"/>
    <w:rsid w:val="000147C3"/>
    <w:rsid w:val="0001490F"/>
    <w:rsid w:val="00020AB8"/>
    <w:rsid w:val="00021F8A"/>
    <w:rsid w:val="00024996"/>
    <w:rsid w:val="0002662F"/>
    <w:rsid w:val="00027506"/>
    <w:rsid w:val="00032259"/>
    <w:rsid w:val="000327EB"/>
    <w:rsid w:val="00032A6E"/>
    <w:rsid w:val="00033397"/>
    <w:rsid w:val="00033DC2"/>
    <w:rsid w:val="000340FB"/>
    <w:rsid w:val="00036307"/>
    <w:rsid w:val="000365C8"/>
    <w:rsid w:val="00036AF6"/>
    <w:rsid w:val="00037800"/>
    <w:rsid w:val="00040095"/>
    <w:rsid w:val="00042A99"/>
    <w:rsid w:val="00042FEC"/>
    <w:rsid w:val="00044470"/>
    <w:rsid w:val="00044A99"/>
    <w:rsid w:val="00044B8F"/>
    <w:rsid w:val="0004507F"/>
    <w:rsid w:val="00045318"/>
    <w:rsid w:val="00045E92"/>
    <w:rsid w:val="00046864"/>
    <w:rsid w:val="00051834"/>
    <w:rsid w:val="000548CF"/>
    <w:rsid w:val="00054A22"/>
    <w:rsid w:val="0005655B"/>
    <w:rsid w:val="000600DB"/>
    <w:rsid w:val="00061491"/>
    <w:rsid w:val="00062023"/>
    <w:rsid w:val="00062CD1"/>
    <w:rsid w:val="00063EAF"/>
    <w:rsid w:val="00064276"/>
    <w:rsid w:val="000655A6"/>
    <w:rsid w:val="0006664D"/>
    <w:rsid w:val="000671AC"/>
    <w:rsid w:val="000740AC"/>
    <w:rsid w:val="000742A0"/>
    <w:rsid w:val="00076F72"/>
    <w:rsid w:val="00080512"/>
    <w:rsid w:val="00081572"/>
    <w:rsid w:val="0008405B"/>
    <w:rsid w:val="000841F9"/>
    <w:rsid w:val="00086790"/>
    <w:rsid w:val="00086DDF"/>
    <w:rsid w:val="000876C3"/>
    <w:rsid w:val="00090E6E"/>
    <w:rsid w:val="00092ECE"/>
    <w:rsid w:val="000952C6"/>
    <w:rsid w:val="00097B55"/>
    <w:rsid w:val="000A147A"/>
    <w:rsid w:val="000A19DF"/>
    <w:rsid w:val="000A1A5B"/>
    <w:rsid w:val="000A4E4B"/>
    <w:rsid w:val="000A6F3B"/>
    <w:rsid w:val="000B2B53"/>
    <w:rsid w:val="000C1E2B"/>
    <w:rsid w:val="000C47C3"/>
    <w:rsid w:val="000C572E"/>
    <w:rsid w:val="000C7E3B"/>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03B1"/>
    <w:rsid w:val="001046B1"/>
    <w:rsid w:val="00105332"/>
    <w:rsid w:val="00106409"/>
    <w:rsid w:val="0010672C"/>
    <w:rsid w:val="001079E1"/>
    <w:rsid w:val="0011274C"/>
    <w:rsid w:val="00112BB1"/>
    <w:rsid w:val="001168C2"/>
    <w:rsid w:val="001202A5"/>
    <w:rsid w:val="001227CB"/>
    <w:rsid w:val="00123D5A"/>
    <w:rsid w:val="00126483"/>
    <w:rsid w:val="00127A24"/>
    <w:rsid w:val="00130806"/>
    <w:rsid w:val="00131686"/>
    <w:rsid w:val="00133525"/>
    <w:rsid w:val="001335B3"/>
    <w:rsid w:val="00133A54"/>
    <w:rsid w:val="00135DF2"/>
    <w:rsid w:val="001360FC"/>
    <w:rsid w:val="00136A19"/>
    <w:rsid w:val="00136C94"/>
    <w:rsid w:val="001427AE"/>
    <w:rsid w:val="00143BAC"/>
    <w:rsid w:val="00147E50"/>
    <w:rsid w:val="001535BF"/>
    <w:rsid w:val="00154160"/>
    <w:rsid w:val="0015419E"/>
    <w:rsid w:val="00154FFF"/>
    <w:rsid w:val="00155C52"/>
    <w:rsid w:val="001570FA"/>
    <w:rsid w:val="001605AA"/>
    <w:rsid w:val="00160AC6"/>
    <w:rsid w:val="00160DD3"/>
    <w:rsid w:val="00166487"/>
    <w:rsid w:val="001677D3"/>
    <w:rsid w:val="00167A82"/>
    <w:rsid w:val="00170625"/>
    <w:rsid w:val="0017173B"/>
    <w:rsid w:val="00173547"/>
    <w:rsid w:val="0017614F"/>
    <w:rsid w:val="00184F66"/>
    <w:rsid w:val="00191302"/>
    <w:rsid w:val="00196A25"/>
    <w:rsid w:val="00196AB9"/>
    <w:rsid w:val="001A07F0"/>
    <w:rsid w:val="001A07FC"/>
    <w:rsid w:val="001A0A99"/>
    <w:rsid w:val="001A4C42"/>
    <w:rsid w:val="001A4E43"/>
    <w:rsid w:val="001A5F9E"/>
    <w:rsid w:val="001A6C5F"/>
    <w:rsid w:val="001A6D89"/>
    <w:rsid w:val="001A7420"/>
    <w:rsid w:val="001B1636"/>
    <w:rsid w:val="001B3BB9"/>
    <w:rsid w:val="001B439E"/>
    <w:rsid w:val="001B546D"/>
    <w:rsid w:val="001B6637"/>
    <w:rsid w:val="001B6703"/>
    <w:rsid w:val="001B77A6"/>
    <w:rsid w:val="001C0CA2"/>
    <w:rsid w:val="001C1409"/>
    <w:rsid w:val="001C21C3"/>
    <w:rsid w:val="001C3A72"/>
    <w:rsid w:val="001C49A5"/>
    <w:rsid w:val="001D02C2"/>
    <w:rsid w:val="001D129D"/>
    <w:rsid w:val="001D4A40"/>
    <w:rsid w:val="001D4B3B"/>
    <w:rsid w:val="001D6DF8"/>
    <w:rsid w:val="001D6EC9"/>
    <w:rsid w:val="001D7401"/>
    <w:rsid w:val="001E007B"/>
    <w:rsid w:val="001E0DF1"/>
    <w:rsid w:val="001E1052"/>
    <w:rsid w:val="001E3401"/>
    <w:rsid w:val="001E3572"/>
    <w:rsid w:val="001E35D2"/>
    <w:rsid w:val="001E3FA6"/>
    <w:rsid w:val="001E5ACD"/>
    <w:rsid w:val="001F0C1D"/>
    <w:rsid w:val="001F1132"/>
    <w:rsid w:val="001F168B"/>
    <w:rsid w:val="001F5E8F"/>
    <w:rsid w:val="002014CD"/>
    <w:rsid w:val="00201806"/>
    <w:rsid w:val="002042D9"/>
    <w:rsid w:val="00210D18"/>
    <w:rsid w:val="002129D6"/>
    <w:rsid w:val="00214869"/>
    <w:rsid w:val="00214D1F"/>
    <w:rsid w:val="002201FA"/>
    <w:rsid w:val="00223271"/>
    <w:rsid w:val="0022437A"/>
    <w:rsid w:val="0022469B"/>
    <w:rsid w:val="002258EE"/>
    <w:rsid w:val="00225B63"/>
    <w:rsid w:val="00226D99"/>
    <w:rsid w:val="0022790C"/>
    <w:rsid w:val="002347A2"/>
    <w:rsid w:val="00235D99"/>
    <w:rsid w:val="002366C4"/>
    <w:rsid w:val="00240606"/>
    <w:rsid w:val="00240852"/>
    <w:rsid w:val="00241DB6"/>
    <w:rsid w:val="002450A0"/>
    <w:rsid w:val="00245181"/>
    <w:rsid w:val="002463A4"/>
    <w:rsid w:val="00246E60"/>
    <w:rsid w:val="0025042B"/>
    <w:rsid w:val="00250E70"/>
    <w:rsid w:val="00253274"/>
    <w:rsid w:val="0025503A"/>
    <w:rsid w:val="002559E4"/>
    <w:rsid w:val="002574B2"/>
    <w:rsid w:val="00260B33"/>
    <w:rsid w:val="0026659A"/>
    <w:rsid w:val="002666E0"/>
    <w:rsid w:val="002675F0"/>
    <w:rsid w:val="00271879"/>
    <w:rsid w:val="002718BF"/>
    <w:rsid w:val="00272191"/>
    <w:rsid w:val="00272EDE"/>
    <w:rsid w:val="00275620"/>
    <w:rsid w:val="00282498"/>
    <w:rsid w:val="002840F7"/>
    <w:rsid w:val="0028620F"/>
    <w:rsid w:val="00291BD4"/>
    <w:rsid w:val="00291CD0"/>
    <w:rsid w:val="00291ED8"/>
    <w:rsid w:val="002959D0"/>
    <w:rsid w:val="00295A10"/>
    <w:rsid w:val="00296239"/>
    <w:rsid w:val="00296C46"/>
    <w:rsid w:val="002975C1"/>
    <w:rsid w:val="002A2A10"/>
    <w:rsid w:val="002A4F57"/>
    <w:rsid w:val="002A5564"/>
    <w:rsid w:val="002A6516"/>
    <w:rsid w:val="002A669B"/>
    <w:rsid w:val="002B0443"/>
    <w:rsid w:val="002B1C76"/>
    <w:rsid w:val="002B30E0"/>
    <w:rsid w:val="002B488F"/>
    <w:rsid w:val="002B58B8"/>
    <w:rsid w:val="002B6339"/>
    <w:rsid w:val="002B65BF"/>
    <w:rsid w:val="002C0395"/>
    <w:rsid w:val="002C0692"/>
    <w:rsid w:val="002C23CB"/>
    <w:rsid w:val="002C26C2"/>
    <w:rsid w:val="002C2C91"/>
    <w:rsid w:val="002C2F86"/>
    <w:rsid w:val="002C36E7"/>
    <w:rsid w:val="002C3F3C"/>
    <w:rsid w:val="002C588D"/>
    <w:rsid w:val="002C59F4"/>
    <w:rsid w:val="002C64A9"/>
    <w:rsid w:val="002C6712"/>
    <w:rsid w:val="002C790F"/>
    <w:rsid w:val="002D1F5F"/>
    <w:rsid w:val="002D21CB"/>
    <w:rsid w:val="002D47CB"/>
    <w:rsid w:val="002D50BE"/>
    <w:rsid w:val="002D5610"/>
    <w:rsid w:val="002D7B7A"/>
    <w:rsid w:val="002E00EE"/>
    <w:rsid w:val="002E126F"/>
    <w:rsid w:val="002E1488"/>
    <w:rsid w:val="002E2903"/>
    <w:rsid w:val="002E3015"/>
    <w:rsid w:val="002E50DA"/>
    <w:rsid w:val="002E5DD2"/>
    <w:rsid w:val="002E628D"/>
    <w:rsid w:val="002E72ED"/>
    <w:rsid w:val="002E77DA"/>
    <w:rsid w:val="002F165D"/>
    <w:rsid w:val="002F199A"/>
    <w:rsid w:val="002F1C84"/>
    <w:rsid w:val="00300460"/>
    <w:rsid w:val="003023A5"/>
    <w:rsid w:val="003043E5"/>
    <w:rsid w:val="00305AA1"/>
    <w:rsid w:val="00305BDF"/>
    <w:rsid w:val="00311046"/>
    <w:rsid w:val="00312CC9"/>
    <w:rsid w:val="0031725B"/>
    <w:rsid w:val="003172DC"/>
    <w:rsid w:val="003178D6"/>
    <w:rsid w:val="00320A95"/>
    <w:rsid w:val="00324172"/>
    <w:rsid w:val="003274C2"/>
    <w:rsid w:val="0032776B"/>
    <w:rsid w:val="00331564"/>
    <w:rsid w:val="00331859"/>
    <w:rsid w:val="00331872"/>
    <w:rsid w:val="00332B26"/>
    <w:rsid w:val="00333C5F"/>
    <w:rsid w:val="003355B8"/>
    <w:rsid w:val="00336511"/>
    <w:rsid w:val="003376D3"/>
    <w:rsid w:val="0034261D"/>
    <w:rsid w:val="00342A61"/>
    <w:rsid w:val="0034471E"/>
    <w:rsid w:val="00345EA3"/>
    <w:rsid w:val="00346B85"/>
    <w:rsid w:val="00347222"/>
    <w:rsid w:val="00347AD1"/>
    <w:rsid w:val="00350431"/>
    <w:rsid w:val="00351C98"/>
    <w:rsid w:val="00352535"/>
    <w:rsid w:val="00352D80"/>
    <w:rsid w:val="00352E7E"/>
    <w:rsid w:val="0035322C"/>
    <w:rsid w:val="00353250"/>
    <w:rsid w:val="0035462D"/>
    <w:rsid w:val="003566F7"/>
    <w:rsid w:val="00366028"/>
    <w:rsid w:val="00370DE8"/>
    <w:rsid w:val="00371933"/>
    <w:rsid w:val="00373B8E"/>
    <w:rsid w:val="003764BC"/>
    <w:rsid w:val="003765B8"/>
    <w:rsid w:val="00377149"/>
    <w:rsid w:val="00380FCC"/>
    <w:rsid w:val="0038146A"/>
    <w:rsid w:val="003825FD"/>
    <w:rsid w:val="003837BB"/>
    <w:rsid w:val="00386DD7"/>
    <w:rsid w:val="003910FA"/>
    <w:rsid w:val="00392DC0"/>
    <w:rsid w:val="00394B9C"/>
    <w:rsid w:val="00395BD2"/>
    <w:rsid w:val="003A1EB2"/>
    <w:rsid w:val="003A6805"/>
    <w:rsid w:val="003A6ED1"/>
    <w:rsid w:val="003A7F89"/>
    <w:rsid w:val="003B06AC"/>
    <w:rsid w:val="003B2087"/>
    <w:rsid w:val="003B212B"/>
    <w:rsid w:val="003B413D"/>
    <w:rsid w:val="003B594B"/>
    <w:rsid w:val="003C1108"/>
    <w:rsid w:val="003C3971"/>
    <w:rsid w:val="003C44C3"/>
    <w:rsid w:val="003C6226"/>
    <w:rsid w:val="003C6AEA"/>
    <w:rsid w:val="003C743E"/>
    <w:rsid w:val="003C75FB"/>
    <w:rsid w:val="003D065C"/>
    <w:rsid w:val="003D3303"/>
    <w:rsid w:val="003D3B2A"/>
    <w:rsid w:val="003D4D86"/>
    <w:rsid w:val="003D7565"/>
    <w:rsid w:val="003E14FE"/>
    <w:rsid w:val="003E43AC"/>
    <w:rsid w:val="003E6082"/>
    <w:rsid w:val="003E681E"/>
    <w:rsid w:val="003E69D4"/>
    <w:rsid w:val="003F0955"/>
    <w:rsid w:val="003F17C3"/>
    <w:rsid w:val="003F269D"/>
    <w:rsid w:val="003F3F52"/>
    <w:rsid w:val="003F43E0"/>
    <w:rsid w:val="003F5CD1"/>
    <w:rsid w:val="003F73FE"/>
    <w:rsid w:val="003F7C33"/>
    <w:rsid w:val="003F7C88"/>
    <w:rsid w:val="004024A4"/>
    <w:rsid w:val="00402543"/>
    <w:rsid w:val="00402A5F"/>
    <w:rsid w:val="00411411"/>
    <w:rsid w:val="00412419"/>
    <w:rsid w:val="00415E7B"/>
    <w:rsid w:val="00416ADB"/>
    <w:rsid w:val="00423334"/>
    <w:rsid w:val="00424A40"/>
    <w:rsid w:val="00426523"/>
    <w:rsid w:val="004312FA"/>
    <w:rsid w:val="004345EC"/>
    <w:rsid w:val="004350BB"/>
    <w:rsid w:val="00435568"/>
    <w:rsid w:val="00437D31"/>
    <w:rsid w:val="0044191A"/>
    <w:rsid w:val="004439C7"/>
    <w:rsid w:val="00443E9B"/>
    <w:rsid w:val="00445387"/>
    <w:rsid w:val="00445ED7"/>
    <w:rsid w:val="004506E6"/>
    <w:rsid w:val="00450D3F"/>
    <w:rsid w:val="00451642"/>
    <w:rsid w:val="004518E7"/>
    <w:rsid w:val="00453BB5"/>
    <w:rsid w:val="004540A8"/>
    <w:rsid w:val="00455547"/>
    <w:rsid w:val="00455C50"/>
    <w:rsid w:val="004565D4"/>
    <w:rsid w:val="00456A84"/>
    <w:rsid w:val="004570F9"/>
    <w:rsid w:val="004572BA"/>
    <w:rsid w:val="0045762B"/>
    <w:rsid w:val="00460864"/>
    <w:rsid w:val="00460D1D"/>
    <w:rsid w:val="00461187"/>
    <w:rsid w:val="00463521"/>
    <w:rsid w:val="00465515"/>
    <w:rsid w:val="00467413"/>
    <w:rsid w:val="004678DF"/>
    <w:rsid w:val="00473705"/>
    <w:rsid w:val="004743FE"/>
    <w:rsid w:val="00475407"/>
    <w:rsid w:val="0047554D"/>
    <w:rsid w:val="00475999"/>
    <w:rsid w:val="0047671B"/>
    <w:rsid w:val="00477A8F"/>
    <w:rsid w:val="00481912"/>
    <w:rsid w:val="00484B82"/>
    <w:rsid w:val="00486C7B"/>
    <w:rsid w:val="00492036"/>
    <w:rsid w:val="00493017"/>
    <w:rsid w:val="0049615D"/>
    <w:rsid w:val="00496F79"/>
    <w:rsid w:val="004A413D"/>
    <w:rsid w:val="004A5A2D"/>
    <w:rsid w:val="004B48B8"/>
    <w:rsid w:val="004C0EDA"/>
    <w:rsid w:val="004C2EA2"/>
    <w:rsid w:val="004C4C4E"/>
    <w:rsid w:val="004D3563"/>
    <w:rsid w:val="004D3578"/>
    <w:rsid w:val="004D3708"/>
    <w:rsid w:val="004D527B"/>
    <w:rsid w:val="004D64FC"/>
    <w:rsid w:val="004D764E"/>
    <w:rsid w:val="004D7781"/>
    <w:rsid w:val="004E213A"/>
    <w:rsid w:val="004E6165"/>
    <w:rsid w:val="004E7FD8"/>
    <w:rsid w:val="004F0483"/>
    <w:rsid w:val="004F0988"/>
    <w:rsid w:val="004F0BC8"/>
    <w:rsid w:val="004F0E23"/>
    <w:rsid w:val="004F21CE"/>
    <w:rsid w:val="004F317E"/>
    <w:rsid w:val="004F3340"/>
    <w:rsid w:val="004F3543"/>
    <w:rsid w:val="004F3A58"/>
    <w:rsid w:val="004F4261"/>
    <w:rsid w:val="004F50D9"/>
    <w:rsid w:val="004F536C"/>
    <w:rsid w:val="00501103"/>
    <w:rsid w:val="00507592"/>
    <w:rsid w:val="005118E3"/>
    <w:rsid w:val="0051226F"/>
    <w:rsid w:val="00513CD3"/>
    <w:rsid w:val="00514AB5"/>
    <w:rsid w:val="005164C4"/>
    <w:rsid w:val="00521194"/>
    <w:rsid w:val="00522B87"/>
    <w:rsid w:val="00522E5F"/>
    <w:rsid w:val="00524B94"/>
    <w:rsid w:val="0052552E"/>
    <w:rsid w:val="00527450"/>
    <w:rsid w:val="00532500"/>
    <w:rsid w:val="0053388B"/>
    <w:rsid w:val="00534CA7"/>
    <w:rsid w:val="00535773"/>
    <w:rsid w:val="00540F87"/>
    <w:rsid w:val="00543E6C"/>
    <w:rsid w:val="005445C2"/>
    <w:rsid w:val="0054672A"/>
    <w:rsid w:val="00546D10"/>
    <w:rsid w:val="00547530"/>
    <w:rsid w:val="00547D20"/>
    <w:rsid w:val="00550B98"/>
    <w:rsid w:val="00552F54"/>
    <w:rsid w:val="00553F7B"/>
    <w:rsid w:val="00561BAB"/>
    <w:rsid w:val="005624C7"/>
    <w:rsid w:val="005631DC"/>
    <w:rsid w:val="005633B8"/>
    <w:rsid w:val="00563F1A"/>
    <w:rsid w:val="00565087"/>
    <w:rsid w:val="0057195B"/>
    <w:rsid w:val="00573C25"/>
    <w:rsid w:val="005744DA"/>
    <w:rsid w:val="00576041"/>
    <w:rsid w:val="00576B34"/>
    <w:rsid w:val="00581194"/>
    <w:rsid w:val="00582894"/>
    <w:rsid w:val="00583202"/>
    <w:rsid w:val="005833C3"/>
    <w:rsid w:val="00584AA4"/>
    <w:rsid w:val="005879C8"/>
    <w:rsid w:val="00587AF1"/>
    <w:rsid w:val="00591ED5"/>
    <w:rsid w:val="0059402D"/>
    <w:rsid w:val="00595831"/>
    <w:rsid w:val="00597B11"/>
    <w:rsid w:val="005A38B4"/>
    <w:rsid w:val="005A492D"/>
    <w:rsid w:val="005A56C6"/>
    <w:rsid w:val="005A78CC"/>
    <w:rsid w:val="005B06B2"/>
    <w:rsid w:val="005B2F30"/>
    <w:rsid w:val="005B3469"/>
    <w:rsid w:val="005B3AAC"/>
    <w:rsid w:val="005B5DA1"/>
    <w:rsid w:val="005C1240"/>
    <w:rsid w:val="005C3934"/>
    <w:rsid w:val="005C4A1D"/>
    <w:rsid w:val="005C6225"/>
    <w:rsid w:val="005C6AEF"/>
    <w:rsid w:val="005C6FC9"/>
    <w:rsid w:val="005D1C41"/>
    <w:rsid w:val="005D246B"/>
    <w:rsid w:val="005D2A97"/>
    <w:rsid w:val="005D2E01"/>
    <w:rsid w:val="005D4F7A"/>
    <w:rsid w:val="005D583B"/>
    <w:rsid w:val="005D626A"/>
    <w:rsid w:val="005D7526"/>
    <w:rsid w:val="005D7563"/>
    <w:rsid w:val="005D796E"/>
    <w:rsid w:val="005E2A33"/>
    <w:rsid w:val="005E3668"/>
    <w:rsid w:val="005E3AD0"/>
    <w:rsid w:val="005E3F74"/>
    <w:rsid w:val="005E4BB2"/>
    <w:rsid w:val="005E53D9"/>
    <w:rsid w:val="005E5C08"/>
    <w:rsid w:val="005E5CA4"/>
    <w:rsid w:val="005F0AD6"/>
    <w:rsid w:val="005F15D6"/>
    <w:rsid w:val="005F1E2F"/>
    <w:rsid w:val="005F23D3"/>
    <w:rsid w:val="005F3AFD"/>
    <w:rsid w:val="005F4E89"/>
    <w:rsid w:val="005F4FE2"/>
    <w:rsid w:val="005F61A1"/>
    <w:rsid w:val="005F6A5D"/>
    <w:rsid w:val="005F734A"/>
    <w:rsid w:val="005F7778"/>
    <w:rsid w:val="00600895"/>
    <w:rsid w:val="00600C59"/>
    <w:rsid w:val="0060183D"/>
    <w:rsid w:val="00601BD1"/>
    <w:rsid w:val="00602AEA"/>
    <w:rsid w:val="00603397"/>
    <w:rsid w:val="00605BF6"/>
    <w:rsid w:val="006069D4"/>
    <w:rsid w:val="00606B75"/>
    <w:rsid w:val="00606FDE"/>
    <w:rsid w:val="00611DAB"/>
    <w:rsid w:val="00612E96"/>
    <w:rsid w:val="00613F4D"/>
    <w:rsid w:val="00613F50"/>
    <w:rsid w:val="00614775"/>
    <w:rsid w:val="00614B2C"/>
    <w:rsid w:val="00614FDF"/>
    <w:rsid w:val="0061620E"/>
    <w:rsid w:val="00616370"/>
    <w:rsid w:val="006209B7"/>
    <w:rsid w:val="006209E3"/>
    <w:rsid w:val="006220E7"/>
    <w:rsid w:val="00622611"/>
    <w:rsid w:val="00623269"/>
    <w:rsid w:val="006243E5"/>
    <w:rsid w:val="00624D01"/>
    <w:rsid w:val="00625275"/>
    <w:rsid w:val="0062796E"/>
    <w:rsid w:val="00627C24"/>
    <w:rsid w:val="006307A0"/>
    <w:rsid w:val="00631255"/>
    <w:rsid w:val="00632532"/>
    <w:rsid w:val="00632C7C"/>
    <w:rsid w:val="0063543D"/>
    <w:rsid w:val="00635720"/>
    <w:rsid w:val="006369E3"/>
    <w:rsid w:val="006400FA"/>
    <w:rsid w:val="006414C6"/>
    <w:rsid w:val="00644E6B"/>
    <w:rsid w:val="00644FE3"/>
    <w:rsid w:val="00647114"/>
    <w:rsid w:val="0065052B"/>
    <w:rsid w:val="00650E06"/>
    <w:rsid w:val="00651727"/>
    <w:rsid w:val="00651C6C"/>
    <w:rsid w:val="00655DD0"/>
    <w:rsid w:val="006567B0"/>
    <w:rsid w:val="006606E1"/>
    <w:rsid w:val="00661CA1"/>
    <w:rsid w:val="00661D46"/>
    <w:rsid w:val="00664B57"/>
    <w:rsid w:val="0066743B"/>
    <w:rsid w:val="006707A1"/>
    <w:rsid w:val="00670AFA"/>
    <w:rsid w:val="00671831"/>
    <w:rsid w:val="00671EA7"/>
    <w:rsid w:val="00673207"/>
    <w:rsid w:val="00673AD9"/>
    <w:rsid w:val="006759FF"/>
    <w:rsid w:val="00675C1D"/>
    <w:rsid w:val="006776BB"/>
    <w:rsid w:val="00677899"/>
    <w:rsid w:val="00677E7B"/>
    <w:rsid w:val="00680090"/>
    <w:rsid w:val="006802AA"/>
    <w:rsid w:val="00684FBF"/>
    <w:rsid w:val="00687E32"/>
    <w:rsid w:val="00694FD2"/>
    <w:rsid w:val="006A111A"/>
    <w:rsid w:val="006A2945"/>
    <w:rsid w:val="006A2BE3"/>
    <w:rsid w:val="006A323F"/>
    <w:rsid w:val="006A5E56"/>
    <w:rsid w:val="006A6EFF"/>
    <w:rsid w:val="006A735A"/>
    <w:rsid w:val="006A7E7B"/>
    <w:rsid w:val="006B105E"/>
    <w:rsid w:val="006B2FCE"/>
    <w:rsid w:val="006B30D0"/>
    <w:rsid w:val="006B3328"/>
    <w:rsid w:val="006B37F6"/>
    <w:rsid w:val="006B45FC"/>
    <w:rsid w:val="006B5878"/>
    <w:rsid w:val="006B6935"/>
    <w:rsid w:val="006B6DB7"/>
    <w:rsid w:val="006C0454"/>
    <w:rsid w:val="006C0936"/>
    <w:rsid w:val="006C316C"/>
    <w:rsid w:val="006C3D72"/>
    <w:rsid w:val="006C3D95"/>
    <w:rsid w:val="006C46CC"/>
    <w:rsid w:val="006C4F1F"/>
    <w:rsid w:val="006C6623"/>
    <w:rsid w:val="006C7D7A"/>
    <w:rsid w:val="006D18FA"/>
    <w:rsid w:val="006D1D7E"/>
    <w:rsid w:val="006D4434"/>
    <w:rsid w:val="006D6307"/>
    <w:rsid w:val="006E24A1"/>
    <w:rsid w:val="006E25DD"/>
    <w:rsid w:val="006E5C86"/>
    <w:rsid w:val="006F0238"/>
    <w:rsid w:val="006F1ABF"/>
    <w:rsid w:val="006F1F81"/>
    <w:rsid w:val="006F2D4E"/>
    <w:rsid w:val="006F30CB"/>
    <w:rsid w:val="0070090A"/>
    <w:rsid w:val="00700C1B"/>
    <w:rsid w:val="00700DBD"/>
    <w:rsid w:val="00701116"/>
    <w:rsid w:val="00702E96"/>
    <w:rsid w:val="00705E25"/>
    <w:rsid w:val="00711392"/>
    <w:rsid w:val="00712213"/>
    <w:rsid w:val="007122D9"/>
    <w:rsid w:val="00712E15"/>
    <w:rsid w:val="00713C44"/>
    <w:rsid w:val="00715371"/>
    <w:rsid w:val="00715FF8"/>
    <w:rsid w:val="007221D0"/>
    <w:rsid w:val="00723396"/>
    <w:rsid w:val="007235CF"/>
    <w:rsid w:val="00730ED2"/>
    <w:rsid w:val="00731555"/>
    <w:rsid w:val="00734A5B"/>
    <w:rsid w:val="007365A6"/>
    <w:rsid w:val="0074026F"/>
    <w:rsid w:val="007429F6"/>
    <w:rsid w:val="00743E39"/>
    <w:rsid w:val="00744E76"/>
    <w:rsid w:val="007471AD"/>
    <w:rsid w:val="0074783C"/>
    <w:rsid w:val="007520A9"/>
    <w:rsid w:val="0075210D"/>
    <w:rsid w:val="00755B23"/>
    <w:rsid w:val="0075661D"/>
    <w:rsid w:val="00757CDB"/>
    <w:rsid w:val="00761D27"/>
    <w:rsid w:val="00761F36"/>
    <w:rsid w:val="00762978"/>
    <w:rsid w:val="00763F6F"/>
    <w:rsid w:val="00764B45"/>
    <w:rsid w:val="00766878"/>
    <w:rsid w:val="00770A46"/>
    <w:rsid w:val="00773E90"/>
    <w:rsid w:val="007747F7"/>
    <w:rsid w:val="00774DA4"/>
    <w:rsid w:val="0077744A"/>
    <w:rsid w:val="0077772D"/>
    <w:rsid w:val="00781F0F"/>
    <w:rsid w:val="00783123"/>
    <w:rsid w:val="00792D77"/>
    <w:rsid w:val="007939E9"/>
    <w:rsid w:val="00795969"/>
    <w:rsid w:val="007974A6"/>
    <w:rsid w:val="007A1AB8"/>
    <w:rsid w:val="007A1EE6"/>
    <w:rsid w:val="007A36AE"/>
    <w:rsid w:val="007A38FB"/>
    <w:rsid w:val="007A4C19"/>
    <w:rsid w:val="007A682C"/>
    <w:rsid w:val="007A6B28"/>
    <w:rsid w:val="007B4F9E"/>
    <w:rsid w:val="007B5735"/>
    <w:rsid w:val="007B600E"/>
    <w:rsid w:val="007B6053"/>
    <w:rsid w:val="007B7F0F"/>
    <w:rsid w:val="007C0A38"/>
    <w:rsid w:val="007C0A53"/>
    <w:rsid w:val="007C0C5F"/>
    <w:rsid w:val="007C1D1B"/>
    <w:rsid w:val="007C5748"/>
    <w:rsid w:val="007C71FF"/>
    <w:rsid w:val="007D0F39"/>
    <w:rsid w:val="007E0BF3"/>
    <w:rsid w:val="007E28D5"/>
    <w:rsid w:val="007E2B99"/>
    <w:rsid w:val="007E2BDB"/>
    <w:rsid w:val="007E448B"/>
    <w:rsid w:val="007E495F"/>
    <w:rsid w:val="007E5009"/>
    <w:rsid w:val="007E5354"/>
    <w:rsid w:val="007E6321"/>
    <w:rsid w:val="007E7A5F"/>
    <w:rsid w:val="007F0F4A"/>
    <w:rsid w:val="007F1CA4"/>
    <w:rsid w:val="007F331A"/>
    <w:rsid w:val="007F4304"/>
    <w:rsid w:val="007F5CD7"/>
    <w:rsid w:val="008028A4"/>
    <w:rsid w:val="00803800"/>
    <w:rsid w:val="00805C39"/>
    <w:rsid w:val="00807EC4"/>
    <w:rsid w:val="00811164"/>
    <w:rsid w:val="008124D6"/>
    <w:rsid w:val="00813499"/>
    <w:rsid w:val="00814AEC"/>
    <w:rsid w:val="00816BE6"/>
    <w:rsid w:val="00817EA5"/>
    <w:rsid w:val="008226CB"/>
    <w:rsid w:val="00822DDC"/>
    <w:rsid w:val="00822FB0"/>
    <w:rsid w:val="00823667"/>
    <w:rsid w:val="00824F29"/>
    <w:rsid w:val="008260AA"/>
    <w:rsid w:val="008260E4"/>
    <w:rsid w:val="0082707E"/>
    <w:rsid w:val="00830747"/>
    <w:rsid w:val="008312AB"/>
    <w:rsid w:val="0083195D"/>
    <w:rsid w:val="00832AC9"/>
    <w:rsid w:val="00833972"/>
    <w:rsid w:val="00835626"/>
    <w:rsid w:val="00835B13"/>
    <w:rsid w:val="00835B98"/>
    <w:rsid w:val="008369A3"/>
    <w:rsid w:val="00837C7F"/>
    <w:rsid w:val="008402E1"/>
    <w:rsid w:val="008404DE"/>
    <w:rsid w:val="00844AF8"/>
    <w:rsid w:val="008456DD"/>
    <w:rsid w:val="00854E98"/>
    <w:rsid w:val="00855716"/>
    <w:rsid w:val="00856606"/>
    <w:rsid w:val="00857A4C"/>
    <w:rsid w:val="00860638"/>
    <w:rsid w:val="00860FB8"/>
    <w:rsid w:val="00861FB5"/>
    <w:rsid w:val="008624AB"/>
    <w:rsid w:val="00864BC8"/>
    <w:rsid w:val="008653EB"/>
    <w:rsid w:val="00865666"/>
    <w:rsid w:val="008668EA"/>
    <w:rsid w:val="00867AF3"/>
    <w:rsid w:val="0087142E"/>
    <w:rsid w:val="008733F6"/>
    <w:rsid w:val="00874124"/>
    <w:rsid w:val="008768CA"/>
    <w:rsid w:val="00876D4C"/>
    <w:rsid w:val="008801FC"/>
    <w:rsid w:val="008853D2"/>
    <w:rsid w:val="0089017E"/>
    <w:rsid w:val="00891B36"/>
    <w:rsid w:val="00895B63"/>
    <w:rsid w:val="00895D1F"/>
    <w:rsid w:val="00896F06"/>
    <w:rsid w:val="0089751C"/>
    <w:rsid w:val="008A17DE"/>
    <w:rsid w:val="008A1C80"/>
    <w:rsid w:val="008A4041"/>
    <w:rsid w:val="008A4997"/>
    <w:rsid w:val="008A4A59"/>
    <w:rsid w:val="008A52CE"/>
    <w:rsid w:val="008A7CE6"/>
    <w:rsid w:val="008A7FCA"/>
    <w:rsid w:val="008B2EE7"/>
    <w:rsid w:val="008B460A"/>
    <w:rsid w:val="008B6B53"/>
    <w:rsid w:val="008C24FE"/>
    <w:rsid w:val="008C384C"/>
    <w:rsid w:val="008C6BAD"/>
    <w:rsid w:val="008D01F7"/>
    <w:rsid w:val="008D28F0"/>
    <w:rsid w:val="008D5A85"/>
    <w:rsid w:val="008D66B5"/>
    <w:rsid w:val="008D6C84"/>
    <w:rsid w:val="008D716B"/>
    <w:rsid w:val="008D7BF0"/>
    <w:rsid w:val="008E119B"/>
    <w:rsid w:val="008E1935"/>
    <w:rsid w:val="008E1CAE"/>
    <w:rsid w:val="008E1D35"/>
    <w:rsid w:val="008E2F5F"/>
    <w:rsid w:val="008E36E0"/>
    <w:rsid w:val="008E53F3"/>
    <w:rsid w:val="008E5566"/>
    <w:rsid w:val="008E56A3"/>
    <w:rsid w:val="008E5B01"/>
    <w:rsid w:val="008E6F26"/>
    <w:rsid w:val="008F6C20"/>
    <w:rsid w:val="009008A9"/>
    <w:rsid w:val="00900C89"/>
    <w:rsid w:val="00901933"/>
    <w:rsid w:val="0090268D"/>
    <w:rsid w:val="0090271F"/>
    <w:rsid w:val="00902E23"/>
    <w:rsid w:val="009048EA"/>
    <w:rsid w:val="00906083"/>
    <w:rsid w:val="00906C8F"/>
    <w:rsid w:val="00910180"/>
    <w:rsid w:val="009114D7"/>
    <w:rsid w:val="009130DB"/>
    <w:rsid w:val="0091348E"/>
    <w:rsid w:val="00914CE1"/>
    <w:rsid w:val="00916147"/>
    <w:rsid w:val="00917A32"/>
    <w:rsid w:val="00917CCB"/>
    <w:rsid w:val="009203F9"/>
    <w:rsid w:val="00922013"/>
    <w:rsid w:val="00923C90"/>
    <w:rsid w:val="0092528D"/>
    <w:rsid w:val="00927589"/>
    <w:rsid w:val="00927FE1"/>
    <w:rsid w:val="00930701"/>
    <w:rsid w:val="00930A0E"/>
    <w:rsid w:val="00930E45"/>
    <w:rsid w:val="00931575"/>
    <w:rsid w:val="00934B2B"/>
    <w:rsid w:val="00940A00"/>
    <w:rsid w:val="009420F0"/>
    <w:rsid w:val="00942269"/>
    <w:rsid w:val="009423CD"/>
    <w:rsid w:val="00942EC2"/>
    <w:rsid w:val="00943055"/>
    <w:rsid w:val="0094360E"/>
    <w:rsid w:val="00943A33"/>
    <w:rsid w:val="00945847"/>
    <w:rsid w:val="00945859"/>
    <w:rsid w:val="00945F3D"/>
    <w:rsid w:val="00950D49"/>
    <w:rsid w:val="00952272"/>
    <w:rsid w:val="00954A58"/>
    <w:rsid w:val="00955ACA"/>
    <w:rsid w:val="0095614B"/>
    <w:rsid w:val="00957DE3"/>
    <w:rsid w:val="0096131C"/>
    <w:rsid w:val="009639AD"/>
    <w:rsid w:val="00967525"/>
    <w:rsid w:val="009710A7"/>
    <w:rsid w:val="00971B44"/>
    <w:rsid w:val="00973DE7"/>
    <w:rsid w:val="00973F1E"/>
    <w:rsid w:val="009741C6"/>
    <w:rsid w:val="00975519"/>
    <w:rsid w:val="009758FC"/>
    <w:rsid w:val="00977C7C"/>
    <w:rsid w:val="00980991"/>
    <w:rsid w:val="009810B3"/>
    <w:rsid w:val="00981C90"/>
    <w:rsid w:val="00983B9E"/>
    <w:rsid w:val="00984040"/>
    <w:rsid w:val="00984F37"/>
    <w:rsid w:val="00985853"/>
    <w:rsid w:val="009865B3"/>
    <w:rsid w:val="00987C8A"/>
    <w:rsid w:val="009905C5"/>
    <w:rsid w:val="00990EAF"/>
    <w:rsid w:val="009923FA"/>
    <w:rsid w:val="00993A4C"/>
    <w:rsid w:val="00994CDA"/>
    <w:rsid w:val="0099503E"/>
    <w:rsid w:val="00997288"/>
    <w:rsid w:val="00997388"/>
    <w:rsid w:val="00997A7A"/>
    <w:rsid w:val="009A445A"/>
    <w:rsid w:val="009A5234"/>
    <w:rsid w:val="009A7395"/>
    <w:rsid w:val="009A79C0"/>
    <w:rsid w:val="009B00C1"/>
    <w:rsid w:val="009B2990"/>
    <w:rsid w:val="009B71E1"/>
    <w:rsid w:val="009C0F66"/>
    <w:rsid w:val="009C25EA"/>
    <w:rsid w:val="009C5E03"/>
    <w:rsid w:val="009D0ED3"/>
    <w:rsid w:val="009D194F"/>
    <w:rsid w:val="009D3CA7"/>
    <w:rsid w:val="009D631F"/>
    <w:rsid w:val="009D799F"/>
    <w:rsid w:val="009E21BD"/>
    <w:rsid w:val="009E2CBB"/>
    <w:rsid w:val="009E2E2F"/>
    <w:rsid w:val="009E37FE"/>
    <w:rsid w:val="009E3D41"/>
    <w:rsid w:val="009E514C"/>
    <w:rsid w:val="009E5CC4"/>
    <w:rsid w:val="009E63ED"/>
    <w:rsid w:val="009E7C0E"/>
    <w:rsid w:val="009F16F8"/>
    <w:rsid w:val="009F1B5F"/>
    <w:rsid w:val="009F1FC2"/>
    <w:rsid w:val="009F3346"/>
    <w:rsid w:val="009F37B7"/>
    <w:rsid w:val="009F538F"/>
    <w:rsid w:val="009F6E09"/>
    <w:rsid w:val="00A00A51"/>
    <w:rsid w:val="00A02C9E"/>
    <w:rsid w:val="00A02F29"/>
    <w:rsid w:val="00A10F02"/>
    <w:rsid w:val="00A11D39"/>
    <w:rsid w:val="00A155EB"/>
    <w:rsid w:val="00A164B4"/>
    <w:rsid w:val="00A17F38"/>
    <w:rsid w:val="00A230BA"/>
    <w:rsid w:val="00A24894"/>
    <w:rsid w:val="00A259C3"/>
    <w:rsid w:val="00A26956"/>
    <w:rsid w:val="00A27486"/>
    <w:rsid w:val="00A30C57"/>
    <w:rsid w:val="00A34214"/>
    <w:rsid w:val="00A34679"/>
    <w:rsid w:val="00A34AE6"/>
    <w:rsid w:val="00A351DD"/>
    <w:rsid w:val="00A36569"/>
    <w:rsid w:val="00A36B10"/>
    <w:rsid w:val="00A40B28"/>
    <w:rsid w:val="00A4379B"/>
    <w:rsid w:val="00A450FD"/>
    <w:rsid w:val="00A45F26"/>
    <w:rsid w:val="00A477ED"/>
    <w:rsid w:val="00A516DC"/>
    <w:rsid w:val="00A51F27"/>
    <w:rsid w:val="00A53724"/>
    <w:rsid w:val="00A541D8"/>
    <w:rsid w:val="00A56066"/>
    <w:rsid w:val="00A564E6"/>
    <w:rsid w:val="00A571CF"/>
    <w:rsid w:val="00A61928"/>
    <w:rsid w:val="00A63FA5"/>
    <w:rsid w:val="00A63FE9"/>
    <w:rsid w:val="00A65F23"/>
    <w:rsid w:val="00A66D1D"/>
    <w:rsid w:val="00A67BF0"/>
    <w:rsid w:val="00A71C17"/>
    <w:rsid w:val="00A71C32"/>
    <w:rsid w:val="00A7204C"/>
    <w:rsid w:val="00A72C7D"/>
    <w:rsid w:val="00A73129"/>
    <w:rsid w:val="00A73B8C"/>
    <w:rsid w:val="00A746A0"/>
    <w:rsid w:val="00A75F76"/>
    <w:rsid w:val="00A762FF"/>
    <w:rsid w:val="00A7636B"/>
    <w:rsid w:val="00A7683B"/>
    <w:rsid w:val="00A77608"/>
    <w:rsid w:val="00A77C1F"/>
    <w:rsid w:val="00A81026"/>
    <w:rsid w:val="00A82346"/>
    <w:rsid w:val="00A84D56"/>
    <w:rsid w:val="00A87623"/>
    <w:rsid w:val="00A90F0A"/>
    <w:rsid w:val="00A9154E"/>
    <w:rsid w:val="00A92BA1"/>
    <w:rsid w:val="00A92FAB"/>
    <w:rsid w:val="00A937C4"/>
    <w:rsid w:val="00A9479C"/>
    <w:rsid w:val="00A9486D"/>
    <w:rsid w:val="00A965CC"/>
    <w:rsid w:val="00AA0CD3"/>
    <w:rsid w:val="00AA30C8"/>
    <w:rsid w:val="00AA74A6"/>
    <w:rsid w:val="00AB48FC"/>
    <w:rsid w:val="00AB4B53"/>
    <w:rsid w:val="00AB4C79"/>
    <w:rsid w:val="00AB710F"/>
    <w:rsid w:val="00AB7345"/>
    <w:rsid w:val="00AC0054"/>
    <w:rsid w:val="00AC13FB"/>
    <w:rsid w:val="00AC3B5E"/>
    <w:rsid w:val="00AC4B20"/>
    <w:rsid w:val="00AC51E7"/>
    <w:rsid w:val="00AC6BC6"/>
    <w:rsid w:val="00AC6BF2"/>
    <w:rsid w:val="00AC6C70"/>
    <w:rsid w:val="00AD0587"/>
    <w:rsid w:val="00AD1E53"/>
    <w:rsid w:val="00AD3204"/>
    <w:rsid w:val="00AD4D9E"/>
    <w:rsid w:val="00AD51BC"/>
    <w:rsid w:val="00AD51D8"/>
    <w:rsid w:val="00AD6B63"/>
    <w:rsid w:val="00AD7B14"/>
    <w:rsid w:val="00AE1357"/>
    <w:rsid w:val="00AE3DAD"/>
    <w:rsid w:val="00AE65E2"/>
    <w:rsid w:val="00AE77C5"/>
    <w:rsid w:val="00AF0387"/>
    <w:rsid w:val="00AF14F3"/>
    <w:rsid w:val="00AF2B3C"/>
    <w:rsid w:val="00AF3CED"/>
    <w:rsid w:val="00AF44CF"/>
    <w:rsid w:val="00AF57BA"/>
    <w:rsid w:val="00AF5B1B"/>
    <w:rsid w:val="00AF77B0"/>
    <w:rsid w:val="00AF7A63"/>
    <w:rsid w:val="00B009D8"/>
    <w:rsid w:val="00B0346B"/>
    <w:rsid w:val="00B04FEF"/>
    <w:rsid w:val="00B05E03"/>
    <w:rsid w:val="00B070E2"/>
    <w:rsid w:val="00B073EA"/>
    <w:rsid w:val="00B07D14"/>
    <w:rsid w:val="00B116FB"/>
    <w:rsid w:val="00B11F30"/>
    <w:rsid w:val="00B129CB"/>
    <w:rsid w:val="00B14AA6"/>
    <w:rsid w:val="00B150A3"/>
    <w:rsid w:val="00B15449"/>
    <w:rsid w:val="00B16BBE"/>
    <w:rsid w:val="00B17BA2"/>
    <w:rsid w:val="00B17C7D"/>
    <w:rsid w:val="00B20409"/>
    <w:rsid w:val="00B21DC3"/>
    <w:rsid w:val="00B23F56"/>
    <w:rsid w:val="00B27DA6"/>
    <w:rsid w:val="00B31B28"/>
    <w:rsid w:val="00B31F3B"/>
    <w:rsid w:val="00B35D70"/>
    <w:rsid w:val="00B36592"/>
    <w:rsid w:val="00B37E85"/>
    <w:rsid w:val="00B405DD"/>
    <w:rsid w:val="00B41757"/>
    <w:rsid w:val="00B43062"/>
    <w:rsid w:val="00B46302"/>
    <w:rsid w:val="00B5042E"/>
    <w:rsid w:val="00B51450"/>
    <w:rsid w:val="00B516B3"/>
    <w:rsid w:val="00B57262"/>
    <w:rsid w:val="00B60528"/>
    <w:rsid w:val="00B60987"/>
    <w:rsid w:val="00B664A7"/>
    <w:rsid w:val="00B67211"/>
    <w:rsid w:val="00B717AE"/>
    <w:rsid w:val="00B71CC5"/>
    <w:rsid w:val="00B72552"/>
    <w:rsid w:val="00B72DC2"/>
    <w:rsid w:val="00B7552D"/>
    <w:rsid w:val="00B75C3F"/>
    <w:rsid w:val="00B762A3"/>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9689D"/>
    <w:rsid w:val="00BA19ED"/>
    <w:rsid w:val="00BA1FDD"/>
    <w:rsid w:val="00BA274E"/>
    <w:rsid w:val="00BA2B20"/>
    <w:rsid w:val="00BA332E"/>
    <w:rsid w:val="00BA36CA"/>
    <w:rsid w:val="00BA3B84"/>
    <w:rsid w:val="00BA4B8D"/>
    <w:rsid w:val="00BA4E60"/>
    <w:rsid w:val="00BA5E31"/>
    <w:rsid w:val="00BA5EFB"/>
    <w:rsid w:val="00BA6979"/>
    <w:rsid w:val="00BB06DE"/>
    <w:rsid w:val="00BB0AB7"/>
    <w:rsid w:val="00BB161A"/>
    <w:rsid w:val="00BB39CC"/>
    <w:rsid w:val="00BB3F9D"/>
    <w:rsid w:val="00BB4012"/>
    <w:rsid w:val="00BB4427"/>
    <w:rsid w:val="00BB6395"/>
    <w:rsid w:val="00BC002C"/>
    <w:rsid w:val="00BC0F7D"/>
    <w:rsid w:val="00BC278E"/>
    <w:rsid w:val="00BC37C5"/>
    <w:rsid w:val="00BC39EC"/>
    <w:rsid w:val="00BC5054"/>
    <w:rsid w:val="00BC72BC"/>
    <w:rsid w:val="00BC7AD3"/>
    <w:rsid w:val="00BD1B0D"/>
    <w:rsid w:val="00BD2320"/>
    <w:rsid w:val="00BD32CA"/>
    <w:rsid w:val="00BD3773"/>
    <w:rsid w:val="00BD49EC"/>
    <w:rsid w:val="00BD4AA4"/>
    <w:rsid w:val="00BD7515"/>
    <w:rsid w:val="00BD77A3"/>
    <w:rsid w:val="00BD7D31"/>
    <w:rsid w:val="00BE0B23"/>
    <w:rsid w:val="00BE29B0"/>
    <w:rsid w:val="00BE3255"/>
    <w:rsid w:val="00BE3AD1"/>
    <w:rsid w:val="00BF128E"/>
    <w:rsid w:val="00BF13F2"/>
    <w:rsid w:val="00BF1DB0"/>
    <w:rsid w:val="00BF36F5"/>
    <w:rsid w:val="00BF379E"/>
    <w:rsid w:val="00BF5441"/>
    <w:rsid w:val="00BF5C7E"/>
    <w:rsid w:val="00C01408"/>
    <w:rsid w:val="00C0408B"/>
    <w:rsid w:val="00C06D64"/>
    <w:rsid w:val="00C074DD"/>
    <w:rsid w:val="00C075C3"/>
    <w:rsid w:val="00C07D17"/>
    <w:rsid w:val="00C10023"/>
    <w:rsid w:val="00C1414D"/>
    <w:rsid w:val="00C1496A"/>
    <w:rsid w:val="00C15A58"/>
    <w:rsid w:val="00C16206"/>
    <w:rsid w:val="00C1785D"/>
    <w:rsid w:val="00C20980"/>
    <w:rsid w:val="00C20BA3"/>
    <w:rsid w:val="00C21A05"/>
    <w:rsid w:val="00C21CBC"/>
    <w:rsid w:val="00C2284D"/>
    <w:rsid w:val="00C25CB9"/>
    <w:rsid w:val="00C2654E"/>
    <w:rsid w:val="00C278CD"/>
    <w:rsid w:val="00C33079"/>
    <w:rsid w:val="00C3499D"/>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1AB3"/>
    <w:rsid w:val="00C55A0B"/>
    <w:rsid w:val="00C576D0"/>
    <w:rsid w:val="00C57E09"/>
    <w:rsid w:val="00C612B1"/>
    <w:rsid w:val="00C61B51"/>
    <w:rsid w:val="00C62088"/>
    <w:rsid w:val="00C65C4A"/>
    <w:rsid w:val="00C66A8C"/>
    <w:rsid w:val="00C71CC9"/>
    <w:rsid w:val="00C72295"/>
    <w:rsid w:val="00C72833"/>
    <w:rsid w:val="00C73281"/>
    <w:rsid w:val="00C73581"/>
    <w:rsid w:val="00C737AF"/>
    <w:rsid w:val="00C73C6A"/>
    <w:rsid w:val="00C7439E"/>
    <w:rsid w:val="00C77D4A"/>
    <w:rsid w:val="00C80F1D"/>
    <w:rsid w:val="00C8102C"/>
    <w:rsid w:val="00C81F11"/>
    <w:rsid w:val="00C826C6"/>
    <w:rsid w:val="00C8280F"/>
    <w:rsid w:val="00C83519"/>
    <w:rsid w:val="00C83DD4"/>
    <w:rsid w:val="00C841E3"/>
    <w:rsid w:val="00C8447A"/>
    <w:rsid w:val="00C86E95"/>
    <w:rsid w:val="00C87301"/>
    <w:rsid w:val="00C90125"/>
    <w:rsid w:val="00C92935"/>
    <w:rsid w:val="00C9330A"/>
    <w:rsid w:val="00C9355E"/>
    <w:rsid w:val="00C93F40"/>
    <w:rsid w:val="00CA0A47"/>
    <w:rsid w:val="00CA2BCA"/>
    <w:rsid w:val="00CA3D0C"/>
    <w:rsid w:val="00CA52CD"/>
    <w:rsid w:val="00CA6CD2"/>
    <w:rsid w:val="00CB0CA0"/>
    <w:rsid w:val="00CB2BB7"/>
    <w:rsid w:val="00CB5A87"/>
    <w:rsid w:val="00CB7798"/>
    <w:rsid w:val="00CC0322"/>
    <w:rsid w:val="00CC327F"/>
    <w:rsid w:val="00CC50F4"/>
    <w:rsid w:val="00CD1617"/>
    <w:rsid w:val="00CD2966"/>
    <w:rsid w:val="00CD430A"/>
    <w:rsid w:val="00CD489B"/>
    <w:rsid w:val="00CD4C1C"/>
    <w:rsid w:val="00CD4D58"/>
    <w:rsid w:val="00CD5FBA"/>
    <w:rsid w:val="00CD651D"/>
    <w:rsid w:val="00CD7180"/>
    <w:rsid w:val="00CD7422"/>
    <w:rsid w:val="00CE0A18"/>
    <w:rsid w:val="00CE3128"/>
    <w:rsid w:val="00CE4F7D"/>
    <w:rsid w:val="00CE77BA"/>
    <w:rsid w:val="00CF06BB"/>
    <w:rsid w:val="00CF32FF"/>
    <w:rsid w:val="00CF38FB"/>
    <w:rsid w:val="00CF608D"/>
    <w:rsid w:val="00CF664B"/>
    <w:rsid w:val="00D01630"/>
    <w:rsid w:val="00D02782"/>
    <w:rsid w:val="00D0378C"/>
    <w:rsid w:val="00D03EBD"/>
    <w:rsid w:val="00D073ED"/>
    <w:rsid w:val="00D11EFF"/>
    <w:rsid w:val="00D17C9D"/>
    <w:rsid w:val="00D17F62"/>
    <w:rsid w:val="00D2163B"/>
    <w:rsid w:val="00D230E5"/>
    <w:rsid w:val="00D25E47"/>
    <w:rsid w:val="00D30A15"/>
    <w:rsid w:val="00D31DB7"/>
    <w:rsid w:val="00D34B71"/>
    <w:rsid w:val="00D34FC7"/>
    <w:rsid w:val="00D405B0"/>
    <w:rsid w:val="00D45674"/>
    <w:rsid w:val="00D47DA2"/>
    <w:rsid w:val="00D50D12"/>
    <w:rsid w:val="00D525E2"/>
    <w:rsid w:val="00D52B1E"/>
    <w:rsid w:val="00D53F68"/>
    <w:rsid w:val="00D5572C"/>
    <w:rsid w:val="00D57972"/>
    <w:rsid w:val="00D613C8"/>
    <w:rsid w:val="00D6143F"/>
    <w:rsid w:val="00D61B01"/>
    <w:rsid w:val="00D63599"/>
    <w:rsid w:val="00D6396B"/>
    <w:rsid w:val="00D64225"/>
    <w:rsid w:val="00D6669D"/>
    <w:rsid w:val="00D675A9"/>
    <w:rsid w:val="00D70DA5"/>
    <w:rsid w:val="00D73872"/>
    <w:rsid w:val="00D738D6"/>
    <w:rsid w:val="00D73B05"/>
    <w:rsid w:val="00D755EB"/>
    <w:rsid w:val="00D76048"/>
    <w:rsid w:val="00D81E53"/>
    <w:rsid w:val="00D84853"/>
    <w:rsid w:val="00D853DE"/>
    <w:rsid w:val="00D85785"/>
    <w:rsid w:val="00D87E00"/>
    <w:rsid w:val="00D90FCD"/>
    <w:rsid w:val="00D9134D"/>
    <w:rsid w:val="00D91F35"/>
    <w:rsid w:val="00D92949"/>
    <w:rsid w:val="00D92C28"/>
    <w:rsid w:val="00D92D24"/>
    <w:rsid w:val="00D93381"/>
    <w:rsid w:val="00D93894"/>
    <w:rsid w:val="00D939C6"/>
    <w:rsid w:val="00D951D6"/>
    <w:rsid w:val="00D95DE3"/>
    <w:rsid w:val="00D96262"/>
    <w:rsid w:val="00D9674E"/>
    <w:rsid w:val="00D9755B"/>
    <w:rsid w:val="00DA04C0"/>
    <w:rsid w:val="00DA3371"/>
    <w:rsid w:val="00DA38EC"/>
    <w:rsid w:val="00DA3FF9"/>
    <w:rsid w:val="00DA47BF"/>
    <w:rsid w:val="00DA6D27"/>
    <w:rsid w:val="00DA7A03"/>
    <w:rsid w:val="00DB07F5"/>
    <w:rsid w:val="00DB1818"/>
    <w:rsid w:val="00DB2420"/>
    <w:rsid w:val="00DB461F"/>
    <w:rsid w:val="00DB51F3"/>
    <w:rsid w:val="00DB7051"/>
    <w:rsid w:val="00DC1E41"/>
    <w:rsid w:val="00DC309B"/>
    <w:rsid w:val="00DC47F8"/>
    <w:rsid w:val="00DC4C7F"/>
    <w:rsid w:val="00DC4DA2"/>
    <w:rsid w:val="00DC5770"/>
    <w:rsid w:val="00DC69E5"/>
    <w:rsid w:val="00DC74AB"/>
    <w:rsid w:val="00DD0374"/>
    <w:rsid w:val="00DD06E3"/>
    <w:rsid w:val="00DD1B7F"/>
    <w:rsid w:val="00DD4C17"/>
    <w:rsid w:val="00DD74A5"/>
    <w:rsid w:val="00DD7E4F"/>
    <w:rsid w:val="00DE0FEA"/>
    <w:rsid w:val="00DE22E0"/>
    <w:rsid w:val="00DE3133"/>
    <w:rsid w:val="00DE4622"/>
    <w:rsid w:val="00DE57F3"/>
    <w:rsid w:val="00DF0152"/>
    <w:rsid w:val="00DF08EB"/>
    <w:rsid w:val="00DF2484"/>
    <w:rsid w:val="00DF2854"/>
    <w:rsid w:val="00DF2B1F"/>
    <w:rsid w:val="00DF31A3"/>
    <w:rsid w:val="00DF62CD"/>
    <w:rsid w:val="00DF7E15"/>
    <w:rsid w:val="00E00145"/>
    <w:rsid w:val="00E00AAD"/>
    <w:rsid w:val="00E01B15"/>
    <w:rsid w:val="00E0226C"/>
    <w:rsid w:val="00E03DDF"/>
    <w:rsid w:val="00E049F1"/>
    <w:rsid w:val="00E05D3F"/>
    <w:rsid w:val="00E14137"/>
    <w:rsid w:val="00E14B3B"/>
    <w:rsid w:val="00E16509"/>
    <w:rsid w:val="00E179F8"/>
    <w:rsid w:val="00E23ABA"/>
    <w:rsid w:val="00E23C62"/>
    <w:rsid w:val="00E2437E"/>
    <w:rsid w:val="00E256F6"/>
    <w:rsid w:val="00E25B82"/>
    <w:rsid w:val="00E2695A"/>
    <w:rsid w:val="00E26CDF"/>
    <w:rsid w:val="00E27907"/>
    <w:rsid w:val="00E31103"/>
    <w:rsid w:val="00E32EF4"/>
    <w:rsid w:val="00E335AD"/>
    <w:rsid w:val="00E33707"/>
    <w:rsid w:val="00E33AA4"/>
    <w:rsid w:val="00E342A6"/>
    <w:rsid w:val="00E346C7"/>
    <w:rsid w:val="00E369ED"/>
    <w:rsid w:val="00E4155B"/>
    <w:rsid w:val="00E42FA1"/>
    <w:rsid w:val="00E44582"/>
    <w:rsid w:val="00E44746"/>
    <w:rsid w:val="00E45BCD"/>
    <w:rsid w:val="00E53272"/>
    <w:rsid w:val="00E53697"/>
    <w:rsid w:val="00E54E19"/>
    <w:rsid w:val="00E54E44"/>
    <w:rsid w:val="00E55975"/>
    <w:rsid w:val="00E560A1"/>
    <w:rsid w:val="00E5754E"/>
    <w:rsid w:val="00E57929"/>
    <w:rsid w:val="00E61CE8"/>
    <w:rsid w:val="00E651D7"/>
    <w:rsid w:val="00E655A8"/>
    <w:rsid w:val="00E6647E"/>
    <w:rsid w:val="00E66CB4"/>
    <w:rsid w:val="00E67AC6"/>
    <w:rsid w:val="00E67D4A"/>
    <w:rsid w:val="00E67DF2"/>
    <w:rsid w:val="00E709AF"/>
    <w:rsid w:val="00E71C28"/>
    <w:rsid w:val="00E71E79"/>
    <w:rsid w:val="00E73599"/>
    <w:rsid w:val="00E74710"/>
    <w:rsid w:val="00E74B39"/>
    <w:rsid w:val="00E77645"/>
    <w:rsid w:val="00E77B36"/>
    <w:rsid w:val="00E80174"/>
    <w:rsid w:val="00E827F3"/>
    <w:rsid w:val="00E83179"/>
    <w:rsid w:val="00E86405"/>
    <w:rsid w:val="00E910F2"/>
    <w:rsid w:val="00E93AB4"/>
    <w:rsid w:val="00E94298"/>
    <w:rsid w:val="00E9720A"/>
    <w:rsid w:val="00EA0070"/>
    <w:rsid w:val="00EA15B0"/>
    <w:rsid w:val="00EA3053"/>
    <w:rsid w:val="00EA3C9F"/>
    <w:rsid w:val="00EA3CE5"/>
    <w:rsid w:val="00EA5AC7"/>
    <w:rsid w:val="00EA5EA7"/>
    <w:rsid w:val="00EA6792"/>
    <w:rsid w:val="00EB02ED"/>
    <w:rsid w:val="00EB0819"/>
    <w:rsid w:val="00EB08B2"/>
    <w:rsid w:val="00EB1C45"/>
    <w:rsid w:val="00EB2743"/>
    <w:rsid w:val="00EB35A7"/>
    <w:rsid w:val="00EB6AA2"/>
    <w:rsid w:val="00EB746B"/>
    <w:rsid w:val="00EC4A25"/>
    <w:rsid w:val="00EC6DA7"/>
    <w:rsid w:val="00EC7EFC"/>
    <w:rsid w:val="00ED1CC3"/>
    <w:rsid w:val="00ED2318"/>
    <w:rsid w:val="00ED29CA"/>
    <w:rsid w:val="00ED42E0"/>
    <w:rsid w:val="00ED559F"/>
    <w:rsid w:val="00EE0332"/>
    <w:rsid w:val="00EE5060"/>
    <w:rsid w:val="00EE66E4"/>
    <w:rsid w:val="00EF009E"/>
    <w:rsid w:val="00EF1E82"/>
    <w:rsid w:val="00EF35F4"/>
    <w:rsid w:val="00EF63C1"/>
    <w:rsid w:val="00EF7EDD"/>
    <w:rsid w:val="00F00682"/>
    <w:rsid w:val="00F025A2"/>
    <w:rsid w:val="00F04712"/>
    <w:rsid w:val="00F108CE"/>
    <w:rsid w:val="00F13360"/>
    <w:rsid w:val="00F16166"/>
    <w:rsid w:val="00F16995"/>
    <w:rsid w:val="00F17078"/>
    <w:rsid w:val="00F22EC7"/>
    <w:rsid w:val="00F23A70"/>
    <w:rsid w:val="00F24717"/>
    <w:rsid w:val="00F25191"/>
    <w:rsid w:val="00F271D9"/>
    <w:rsid w:val="00F30E5E"/>
    <w:rsid w:val="00F325C8"/>
    <w:rsid w:val="00F33E7A"/>
    <w:rsid w:val="00F34C88"/>
    <w:rsid w:val="00F354FF"/>
    <w:rsid w:val="00F35793"/>
    <w:rsid w:val="00F3615D"/>
    <w:rsid w:val="00F3648D"/>
    <w:rsid w:val="00F36A7E"/>
    <w:rsid w:val="00F36E20"/>
    <w:rsid w:val="00F3750B"/>
    <w:rsid w:val="00F42362"/>
    <w:rsid w:val="00F44C27"/>
    <w:rsid w:val="00F45EE4"/>
    <w:rsid w:val="00F46B1A"/>
    <w:rsid w:val="00F4760B"/>
    <w:rsid w:val="00F50B92"/>
    <w:rsid w:val="00F52DAA"/>
    <w:rsid w:val="00F55173"/>
    <w:rsid w:val="00F55FB8"/>
    <w:rsid w:val="00F561D8"/>
    <w:rsid w:val="00F57D96"/>
    <w:rsid w:val="00F57EFA"/>
    <w:rsid w:val="00F6024C"/>
    <w:rsid w:val="00F60987"/>
    <w:rsid w:val="00F63D47"/>
    <w:rsid w:val="00F6409A"/>
    <w:rsid w:val="00F653B8"/>
    <w:rsid w:val="00F65D0F"/>
    <w:rsid w:val="00F66508"/>
    <w:rsid w:val="00F66588"/>
    <w:rsid w:val="00F66BF1"/>
    <w:rsid w:val="00F67F7A"/>
    <w:rsid w:val="00F714AA"/>
    <w:rsid w:val="00F717E5"/>
    <w:rsid w:val="00F76F7D"/>
    <w:rsid w:val="00F83712"/>
    <w:rsid w:val="00F8403C"/>
    <w:rsid w:val="00F840C4"/>
    <w:rsid w:val="00F84865"/>
    <w:rsid w:val="00F85391"/>
    <w:rsid w:val="00F85443"/>
    <w:rsid w:val="00F85D00"/>
    <w:rsid w:val="00F86D14"/>
    <w:rsid w:val="00F87E7A"/>
    <w:rsid w:val="00F9008D"/>
    <w:rsid w:val="00F911B9"/>
    <w:rsid w:val="00F91342"/>
    <w:rsid w:val="00F93546"/>
    <w:rsid w:val="00F948A9"/>
    <w:rsid w:val="00FA1266"/>
    <w:rsid w:val="00FA1DCA"/>
    <w:rsid w:val="00FA2D5F"/>
    <w:rsid w:val="00FA3CD1"/>
    <w:rsid w:val="00FA5751"/>
    <w:rsid w:val="00FA750D"/>
    <w:rsid w:val="00FA7514"/>
    <w:rsid w:val="00FB1B46"/>
    <w:rsid w:val="00FB1BE0"/>
    <w:rsid w:val="00FB345C"/>
    <w:rsid w:val="00FB57D9"/>
    <w:rsid w:val="00FB6F67"/>
    <w:rsid w:val="00FC1192"/>
    <w:rsid w:val="00FC2656"/>
    <w:rsid w:val="00FC48A1"/>
    <w:rsid w:val="00FC5653"/>
    <w:rsid w:val="00FD19BD"/>
    <w:rsid w:val="00FD1A8C"/>
    <w:rsid w:val="00FD1D7C"/>
    <w:rsid w:val="00FD2304"/>
    <w:rsid w:val="00FD542F"/>
    <w:rsid w:val="00FD5569"/>
    <w:rsid w:val="00FD676B"/>
    <w:rsid w:val="00FD7637"/>
    <w:rsid w:val="00FD7711"/>
    <w:rsid w:val="00FD778B"/>
    <w:rsid w:val="00FE23C6"/>
    <w:rsid w:val="00FE2BC8"/>
    <w:rsid w:val="00FE4053"/>
    <w:rsid w:val="00FE41FD"/>
    <w:rsid w:val="00FE420F"/>
    <w:rsid w:val="00FE44EB"/>
    <w:rsid w:val="00FE5634"/>
    <w:rsid w:val="00FE63A6"/>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796E"/>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D79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D796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5D796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5D796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5D796E"/>
    <w:pPr>
      <w:ind w:left="1701" w:hanging="1701"/>
      <w:outlineLvl w:val="4"/>
    </w:pPr>
    <w:rPr>
      <w:sz w:val="22"/>
    </w:rPr>
  </w:style>
  <w:style w:type="paragraph" w:styleId="Heading6">
    <w:name w:val="heading 6"/>
    <w:basedOn w:val="H6"/>
    <w:next w:val="Normal"/>
    <w:link w:val="Heading6Char"/>
    <w:qFormat/>
    <w:rsid w:val="005D796E"/>
    <w:pPr>
      <w:outlineLvl w:val="5"/>
    </w:pPr>
  </w:style>
  <w:style w:type="paragraph" w:styleId="Heading7">
    <w:name w:val="heading 7"/>
    <w:basedOn w:val="H6"/>
    <w:next w:val="Normal"/>
    <w:link w:val="Heading7Char"/>
    <w:qFormat/>
    <w:rsid w:val="005D796E"/>
    <w:pPr>
      <w:outlineLvl w:val="6"/>
    </w:pPr>
  </w:style>
  <w:style w:type="paragraph" w:styleId="Heading8">
    <w:name w:val="heading 8"/>
    <w:basedOn w:val="Heading1"/>
    <w:next w:val="Normal"/>
    <w:link w:val="Heading8Char"/>
    <w:qFormat/>
    <w:rsid w:val="005D796E"/>
    <w:pPr>
      <w:ind w:left="0" w:firstLine="0"/>
      <w:outlineLvl w:val="7"/>
    </w:pPr>
  </w:style>
  <w:style w:type="paragraph" w:styleId="Heading9">
    <w:name w:val="heading 9"/>
    <w:basedOn w:val="Heading8"/>
    <w:next w:val="Normal"/>
    <w:link w:val="Heading9Char"/>
    <w:qFormat/>
    <w:rsid w:val="005D79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lang w:eastAsia="en-US"/>
    </w:rPr>
  </w:style>
  <w:style w:type="paragraph" w:customStyle="1" w:styleId="H6">
    <w:name w:val="H6"/>
    <w:basedOn w:val="Heading5"/>
    <w:next w:val="Normal"/>
    <w:link w:val="H6Char"/>
    <w:rsid w:val="005D796E"/>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5D796E"/>
    <w:pPr>
      <w:ind w:left="1418" w:hanging="1418"/>
    </w:pPr>
  </w:style>
  <w:style w:type="paragraph" w:styleId="TOC8">
    <w:name w:val="toc 8"/>
    <w:basedOn w:val="TOC1"/>
    <w:uiPriority w:val="39"/>
    <w:rsid w:val="005D796E"/>
    <w:pPr>
      <w:spacing w:before="180"/>
      <w:ind w:left="2693" w:hanging="2693"/>
    </w:pPr>
    <w:rPr>
      <w:b/>
    </w:rPr>
  </w:style>
  <w:style w:type="paragraph" w:styleId="TOC1">
    <w:name w:val="toc 1"/>
    <w:uiPriority w:val="39"/>
    <w:rsid w:val="005D796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5D796E"/>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5D796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D796E"/>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sz w:val="18"/>
      <w:lang w:eastAsia="en-US"/>
    </w:rPr>
  </w:style>
  <w:style w:type="paragraph" w:customStyle="1" w:styleId="ZD">
    <w:name w:val="ZD"/>
    <w:rsid w:val="005D796E"/>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5D796E"/>
    <w:pPr>
      <w:ind w:left="1701" w:hanging="1701"/>
    </w:pPr>
  </w:style>
  <w:style w:type="paragraph" w:styleId="TOC4">
    <w:name w:val="toc 4"/>
    <w:basedOn w:val="TOC3"/>
    <w:uiPriority w:val="39"/>
    <w:rsid w:val="005D796E"/>
    <w:pPr>
      <w:ind w:left="1418" w:hanging="1418"/>
    </w:pPr>
  </w:style>
  <w:style w:type="paragraph" w:styleId="TOC3">
    <w:name w:val="toc 3"/>
    <w:basedOn w:val="TOC2"/>
    <w:uiPriority w:val="39"/>
    <w:rsid w:val="005D796E"/>
    <w:pPr>
      <w:ind w:left="1134" w:hanging="1134"/>
    </w:pPr>
  </w:style>
  <w:style w:type="paragraph" w:styleId="TOC2">
    <w:name w:val="toc 2"/>
    <w:basedOn w:val="TOC1"/>
    <w:uiPriority w:val="39"/>
    <w:rsid w:val="005D796E"/>
    <w:pPr>
      <w:keepNext w:val="0"/>
      <w:spacing w:before="0"/>
      <w:ind w:left="851" w:hanging="851"/>
    </w:pPr>
    <w:rPr>
      <w:sz w:val="20"/>
    </w:rPr>
  </w:style>
  <w:style w:type="paragraph" w:styleId="Footer">
    <w:name w:val="footer"/>
    <w:aliases w:val="footer odd,footer,fo,pie de página"/>
    <w:basedOn w:val="Header"/>
    <w:link w:val="FooterChar"/>
    <w:qFormat/>
    <w:rsid w:val="005D796E"/>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5D796E"/>
    <w:pPr>
      <w:outlineLvl w:val="9"/>
    </w:pPr>
  </w:style>
  <w:style w:type="paragraph" w:customStyle="1" w:styleId="NF">
    <w:name w:val="NF"/>
    <w:basedOn w:val="NO"/>
    <w:rsid w:val="005D796E"/>
    <w:pPr>
      <w:keepNext/>
      <w:spacing w:after="0"/>
    </w:pPr>
    <w:rPr>
      <w:rFonts w:ascii="Arial" w:hAnsi="Arial"/>
      <w:sz w:val="18"/>
    </w:rPr>
  </w:style>
  <w:style w:type="paragraph" w:customStyle="1" w:styleId="NO">
    <w:name w:val="NO"/>
    <w:basedOn w:val="Normal"/>
    <w:link w:val="NOChar"/>
    <w:rsid w:val="005D796E"/>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5D79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5D796E"/>
    <w:pPr>
      <w:jc w:val="right"/>
    </w:pPr>
  </w:style>
  <w:style w:type="paragraph" w:customStyle="1" w:styleId="TAL">
    <w:name w:val="TAL"/>
    <w:basedOn w:val="Normal"/>
    <w:link w:val="TALChar"/>
    <w:qFormat/>
    <w:rsid w:val="005D796E"/>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qFormat/>
    <w:rsid w:val="005D796E"/>
    <w:rPr>
      <w:b/>
    </w:rPr>
  </w:style>
  <w:style w:type="paragraph" w:customStyle="1" w:styleId="TAC">
    <w:name w:val="TAC"/>
    <w:basedOn w:val="TAL"/>
    <w:link w:val="TACChar"/>
    <w:qFormat/>
    <w:rsid w:val="005D796E"/>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5D796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5D796E"/>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5D796E"/>
    <w:pPr>
      <w:spacing w:after="0"/>
    </w:pPr>
  </w:style>
  <w:style w:type="paragraph" w:customStyle="1" w:styleId="NW">
    <w:name w:val="NW"/>
    <w:basedOn w:val="NO"/>
    <w:rsid w:val="005D796E"/>
    <w:pPr>
      <w:spacing w:after="0"/>
    </w:pPr>
  </w:style>
  <w:style w:type="paragraph" w:customStyle="1" w:styleId="EW">
    <w:name w:val="EW"/>
    <w:basedOn w:val="EX"/>
    <w:rsid w:val="005D796E"/>
    <w:pPr>
      <w:spacing w:after="0"/>
    </w:pPr>
  </w:style>
  <w:style w:type="paragraph" w:customStyle="1" w:styleId="B1">
    <w:name w:val="B1"/>
    <w:basedOn w:val="List"/>
    <w:link w:val="B1Char"/>
    <w:rsid w:val="005D796E"/>
  </w:style>
  <w:style w:type="paragraph" w:styleId="List">
    <w:name w:val="List"/>
    <w:basedOn w:val="Normal"/>
    <w:rsid w:val="005D796E"/>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5D796E"/>
    <w:pPr>
      <w:ind w:left="1985" w:hanging="1985"/>
    </w:pPr>
  </w:style>
  <w:style w:type="paragraph" w:styleId="TOC7">
    <w:name w:val="toc 7"/>
    <w:basedOn w:val="TOC6"/>
    <w:next w:val="Normal"/>
    <w:uiPriority w:val="39"/>
    <w:rsid w:val="005D796E"/>
    <w:pPr>
      <w:ind w:left="2268" w:hanging="2268"/>
    </w:pPr>
  </w:style>
  <w:style w:type="paragraph" w:customStyle="1" w:styleId="EditorsNote">
    <w:name w:val="Editor's Note"/>
    <w:aliases w:val="EN"/>
    <w:basedOn w:val="NO"/>
    <w:link w:val="EditorsNoteCarCar"/>
    <w:rsid w:val="005D796E"/>
    <w:rPr>
      <w:color w:val="FF0000"/>
    </w:rPr>
  </w:style>
  <w:style w:type="character" w:customStyle="1" w:styleId="EditorsNoteCarCar">
    <w:name w:val="Editor's Note Car Car"/>
    <w:link w:val="EditorsNote"/>
    <w:qFormat/>
    <w:rsid w:val="00AF77B0"/>
    <w:rPr>
      <w:color w:val="FF0000"/>
      <w:lang w:eastAsia="en-US"/>
    </w:rPr>
  </w:style>
  <w:style w:type="paragraph" w:customStyle="1" w:styleId="TH">
    <w:name w:val="TH"/>
    <w:basedOn w:val="Normal"/>
    <w:link w:val="THChar"/>
    <w:qFormat/>
    <w:rsid w:val="005D796E"/>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5D79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5D79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5D796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D79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qFormat/>
    <w:rsid w:val="005D796E"/>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5D796E"/>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5D796E"/>
    <w:pPr>
      <w:keepNext w:val="0"/>
      <w:spacing w:before="0" w:after="240"/>
    </w:pPr>
  </w:style>
  <w:style w:type="character" w:customStyle="1" w:styleId="TFChar">
    <w:name w:val="TF Char"/>
    <w:link w:val="TF"/>
    <w:qFormat/>
    <w:rsid w:val="00AF77B0"/>
    <w:rPr>
      <w:rFonts w:ascii="Arial" w:hAnsi="Arial"/>
      <w:b/>
      <w:lang w:eastAsia="en-US"/>
    </w:rPr>
  </w:style>
  <w:style w:type="paragraph" w:customStyle="1" w:styleId="ZG">
    <w:name w:val="ZG"/>
    <w:rsid w:val="005D796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5D796E"/>
  </w:style>
  <w:style w:type="character" w:customStyle="1" w:styleId="B2Char">
    <w:name w:val="B2 Char"/>
    <w:link w:val="B20"/>
    <w:qFormat/>
    <w:rsid w:val="00AF77B0"/>
    <w:rPr>
      <w:lang w:eastAsia="en-US"/>
    </w:rPr>
  </w:style>
  <w:style w:type="paragraph" w:customStyle="1" w:styleId="B3">
    <w:name w:val="B3"/>
    <w:basedOn w:val="List3"/>
    <w:link w:val="B3Char2"/>
    <w:rsid w:val="005D796E"/>
  </w:style>
  <w:style w:type="character" w:customStyle="1" w:styleId="B3Char2">
    <w:name w:val="B3 Char2"/>
    <w:link w:val="B3"/>
    <w:qFormat/>
    <w:rsid w:val="00AF77B0"/>
    <w:rPr>
      <w:lang w:eastAsia="en-US"/>
    </w:rPr>
  </w:style>
  <w:style w:type="paragraph" w:customStyle="1" w:styleId="B4">
    <w:name w:val="B4"/>
    <w:basedOn w:val="List4"/>
    <w:link w:val="B4Char"/>
    <w:rsid w:val="005D796E"/>
  </w:style>
  <w:style w:type="character" w:customStyle="1" w:styleId="B4Char">
    <w:name w:val="B4 Char"/>
    <w:link w:val="B4"/>
    <w:qFormat/>
    <w:rsid w:val="00AF77B0"/>
    <w:rPr>
      <w:lang w:eastAsia="en-US"/>
    </w:rPr>
  </w:style>
  <w:style w:type="paragraph" w:customStyle="1" w:styleId="B5">
    <w:name w:val="B5"/>
    <w:basedOn w:val="List5"/>
    <w:link w:val="B5Char"/>
    <w:rsid w:val="005D796E"/>
  </w:style>
  <w:style w:type="character" w:customStyle="1" w:styleId="B5Char">
    <w:name w:val="B5 Char"/>
    <w:link w:val="B5"/>
    <w:qFormat/>
    <w:rsid w:val="00AF77B0"/>
    <w:rPr>
      <w:lang w:eastAsia="en-US"/>
    </w:rPr>
  </w:style>
  <w:style w:type="paragraph" w:customStyle="1" w:styleId="ZTD">
    <w:name w:val="ZTD"/>
    <w:basedOn w:val="ZB"/>
    <w:rsid w:val="005D796E"/>
    <w:pPr>
      <w:framePr w:hRule="auto" w:wrap="notBeside" w:y="852"/>
    </w:pPr>
    <w:rPr>
      <w:i w:val="0"/>
      <w:sz w:val="40"/>
    </w:rPr>
  </w:style>
  <w:style w:type="paragraph" w:customStyle="1" w:styleId="ZV">
    <w:name w:val="ZV"/>
    <w:basedOn w:val="ZU"/>
    <w:rsid w:val="005D796E"/>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5D796E"/>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5D796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5D796E"/>
    <w:pPr>
      <w:ind w:left="284"/>
    </w:pPr>
  </w:style>
  <w:style w:type="paragraph" w:styleId="Index1">
    <w:name w:val="index 1"/>
    <w:basedOn w:val="Normal"/>
    <w:rsid w:val="005D796E"/>
    <w:pPr>
      <w:keepLines/>
      <w:spacing w:after="0"/>
    </w:pPr>
  </w:style>
  <w:style w:type="paragraph" w:styleId="ListNumber">
    <w:name w:val="List Number"/>
    <w:basedOn w:val="List"/>
    <w:rsid w:val="005D796E"/>
  </w:style>
  <w:style w:type="paragraph" w:styleId="ListBullet">
    <w:name w:val="List Bullet"/>
    <w:basedOn w:val="List"/>
    <w:rsid w:val="005D796E"/>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5D796E"/>
    <w:pPr>
      <w:ind w:left="851"/>
    </w:pPr>
  </w:style>
  <w:style w:type="paragraph" w:styleId="ListNumber2">
    <w:name w:val="List Number 2"/>
    <w:basedOn w:val="ListNumber"/>
    <w:rsid w:val="005D796E"/>
    <w:pPr>
      <w:ind w:left="851"/>
    </w:pPr>
  </w:style>
  <w:style w:type="paragraph" w:styleId="ListBullet2">
    <w:name w:val="List Bullet 2"/>
    <w:basedOn w:val="ListBullet"/>
    <w:rsid w:val="005D796E"/>
    <w:pPr>
      <w:ind w:left="851"/>
    </w:pPr>
  </w:style>
  <w:style w:type="paragraph" w:styleId="ListBullet3">
    <w:name w:val="List Bullet 3"/>
    <w:basedOn w:val="ListBullet2"/>
    <w:rsid w:val="005D796E"/>
    <w:pPr>
      <w:ind w:left="1135"/>
    </w:pPr>
  </w:style>
  <w:style w:type="paragraph" w:styleId="List3">
    <w:name w:val="List 3"/>
    <w:basedOn w:val="List2"/>
    <w:rsid w:val="005D796E"/>
    <w:pPr>
      <w:ind w:left="1135"/>
    </w:pPr>
  </w:style>
  <w:style w:type="paragraph" w:styleId="List4">
    <w:name w:val="List 4"/>
    <w:basedOn w:val="List3"/>
    <w:rsid w:val="005D796E"/>
    <w:pPr>
      <w:ind w:left="1418"/>
    </w:pPr>
  </w:style>
  <w:style w:type="paragraph" w:styleId="List5">
    <w:name w:val="List 5"/>
    <w:basedOn w:val="List4"/>
    <w:rsid w:val="005D796E"/>
    <w:pPr>
      <w:ind w:left="1702"/>
    </w:pPr>
  </w:style>
  <w:style w:type="paragraph" w:styleId="ListBullet4">
    <w:name w:val="List Bullet 4"/>
    <w:basedOn w:val="ListBullet3"/>
    <w:rsid w:val="005D796E"/>
    <w:pPr>
      <w:ind w:left="1418"/>
    </w:pPr>
  </w:style>
  <w:style w:type="paragraph" w:styleId="ListBullet5">
    <w:name w:val="List Bullet 5"/>
    <w:basedOn w:val="ListBullet4"/>
    <w:rsid w:val="005D796E"/>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sz w:val="24"/>
      <w:lang w:eastAsia="en-US"/>
    </w:rPr>
  </w:style>
  <w:style w:type="paragraph" w:customStyle="1" w:styleId="msonormal0">
    <w:name w:val="msonormal"/>
    <w:basedOn w:val="Normal"/>
    <w:rsid w:val="00E335AD"/>
    <w:pPr>
      <w:spacing w:before="100" w:beforeAutospacing="1" w:after="100" w:afterAutospacing="1"/>
    </w:pPr>
    <w:rPr>
      <w:sz w:val="24"/>
      <w:szCs w:val="24"/>
      <w:lang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FE4053"/>
    <w:rPr>
      <w:rFonts w:ascii="Times New Roman" w:hAnsi="Times New Roman"/>
      <w:lang w:val="en-GB" w:eastAsia="en-US"/>
    </w:rPr>
  </w:style>
  <w:style w:type="paragraph" w:customStyle="1" w:styleId="B2">
    <w:name w:val="B2+"/>
    <w:basedOn w:val="B20"/>
    <w:rsid w:val="00F00682"/>
    <w:pPr>
      <w:numPr>
        <w:numId w:val="43"/>
      </w:numPr>
    </w:pPr>
  </w:style>
  <w:style w:type="paragraph" w:styleId="Bibliography">
    <w:name w:val="Bibliography"/>
    <w:basedOn w:val="Normal"/>
    <w:next w:val="Normal"/>
    <w:uiPriority w:val="37"/>
    <w:semiHidden/>
    <w:unhideWhenUsed/>
    <w:rsid w:val="005D796E"/>
  </w:style>
  <w:style w:type="paragraph" w:styleId="BlockText">
    <w:name w:val="Block Text"/>
    <w:basedOn w:val="Normal"/>
    <w:rsid w:val="005D79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D796E"/>
    <w:pPr>
      <w:spacing w:after="120" w:line="480" w:lineRule="auto"/>
    </w:pPr>
  </w:style>
  <w:style w:type="character" w:customStyle="1" w:styleId="BodyText2Char">
    <w:name w:val="Body Text 2 Char"/>
    <w:basedOn w:val="DefaultParagraphFont"/>
    <w:link w:val="BodyText2"/>
    <w:rsid w:val="005D796E"/>
    <w:rPr>
      <w:lang w:eastAsia="en-US"/>
    </w:rPr>
  </w:style>
  <w:style w:type="paragraph" w:styleId="BodyText3">
    <w:name w:val="Body Text 3"/>
    <w:basedOn w:val="Normal"/>
    <w:link w:val="BodyText3Char"/>
    <w:rsid w:val="005D796E"/>
    <w:pPr>
      <w:spacing w:after="120"/>
    </w:pPr>
    <w:rPr>
      <w:sz w:val="16"/>
      <w:szCs w:val="16"/>
    </w:rPr>
  </w:style>
  <w:style w:type="character" w:customStyle="1" w:styleId="BodyText3Char">
    <w:name w:val="Body Text 3 Char"/>
    <w:basedOn w:val="DefaultParagraphFont"/>
    <w:link w:val="BodyText3"/>
    <w:rsid w:val="005D796E"/>
    <w:rPr>
      <w:sz w:val="16"/>
      <w:szCs w:val="16"/>
      <w:lang w:eastAsia="en-US"/>
    </w:rPr>
  </w:style>
  <w:style w:type="paragraph" w:styleId="BodyTextFirstIndent">
    <w:name w:val="Body Text First Indent"/>
    <w:basedOn w:val="BodyText"/>
    <w:link w:val="BodyTextFirstIndentChar"/>
    <w:rsid w:val="005D796E"/>
    <w:pPr>
      <w:spacing w:after="180"/>
      <w:ind w:firstLine="360"/>
    </w:pPr>
    <w:rPr>
      <w:rFonts w:eastAsia="Times New Roman"/>
    </w:rPr>
  </w:style>
  <w:style w:type="character" w:customStyle="1" w:styleId="BodyTextFirstIndentChar">
    <w:name w:val="Body Text First Indent Char"/>
    <w:basedOn w:val="BodyTextChar"/>
    <w:link w:val="BodyTextFirstIndent"/>
    <w:rsid w:val="005D796E"/>
    <w:rPr>
      <w:rFonts w:eastAsia="SimSun"/>
      <w:lang w:eastAsia="en-US"/>
    </w:rPr>
  </w:style>
  <w:style w:type="paragraph" w:styleId="BodyTextIndent">
    <w:name w:val="Body Text Indent"/>
    <w:basedOn w:val="Normal"/>
    <w:link w:val="BodyTextIndentChar"/>
    <w:rsid w:val="005D796E"/>
    <w:pPr>
      <w:spacing w:after="120"/>
      <w:ind w:left="360"/>
    </w:pPr>
  </w:style>
  <w:style w:type="character" w:customStyle="1" w:styleId="BodyTextIndentChar">
    <w:name w:val="Body Text Indent Char"/>
    <w:basedOn w:val="DefaultParagraphFont"/>
    <w:link w:val="BodyTextIndent"/>
    <w:rsid w:val="005D796E"/>
    <w:rPr>
      <w:lang w:eastAsia="en-US"/>
    </w:rPr>
  </w:style>
  <w:style w:type="paragraph" w:styleId="BodyTextFirstIndent2">
    <w:name w:val="Body Text First Indent 2"/>
    <w:basedOn w:val="BodyTextIndent"/>
    <w:link w:val="BodyTextFirstIndent2Char"/>
    <w:rsid w:val="005D796E"/>
    <w:pPr>
      <w:spacing w:after="180"/>
      <w:ind w:firstLine="360"/>
    </w:pPr>
  </w:style>
  <w:style w:type="character" w:customStyle="1" w:styleId="BodyTextFirstIndent2Char">
    <w:name w:val="Body Text First Indent 2 Char"/>
    <w:basedOn w:val="BodyTextIndentChar"/>
    <w:link w:val="BodyTextFirstIndent2"/>
    <w:rsid w:val="005D796E"/>
    <w:rPr>
      <w:lang w:eastAsia="en-US"/>
    </w:rPr>
  </w:style>
  <w:style w:type="paragraph" w:styleId="BodyTextIndent2">
    <w:name w:val="Body Text Indent 2"/>
    <w:basedOn w:val="Normal"/>
    <w:link w:val="BodyTextIndent2Char"/>
    <w:rsid w:val="005D796E"/>
    <w:pPr>
      <w:spacing w:after="120" w:line="480" w:lineRule="auto"/>
      <w:ind w:left="360"/>
    </w:pPr>
  </w:style>
  <w:style w:type="character" w:customStyle="1" w:styleId="BodyTextIndent2Char">
    <w:name w:val="Body Text Indent 2 Char"/>
    <w:basedOn w:val="DefaultParagraphFont"/>
    <w:link w:val="BodyTextIndent2"/>
    <w:rsid w:val="005D796E"/>
    <w:rPr>
      <w:lang w:eastAsia="en-US"/>
    </w:rPr>
  </w:style>
  <w:style w:type="paragraph" w:styleId="BodyTextIndent3">
    <w:name w:val="Body Text Indent 3"/>
    <w:basedOn w:val="Normal"/>
    <w:link w:val="BodyTextIndent3Char"/>
    <w:rsid w:val="005D796E"/>
    <w:pPr>
      <w:spacing w:after="120"/>
      <w:ind w:left="360"/>
    </w:pPr>
    <w:rPr>
      <w:sz w:val="16"/>
      <w:szCs w:val="16"/>
    </w:rPr>
  </w:style>
  <w:style w:type="character" w:customStyle="1" w:styleId="BodyTextIndent3Char">
    <w:name w:val="Body Text Indent 3 Char"/>
    <w:basedOn w:val="DefaultParagraphFont"/>
    <w:link w:val="BodyTextIndent3"/>
    <w:rsid w:val="005D796E"/>
    <w:rPr>
      <w:sz w:val="16"/>
      <w:szCs w:val="16"/>
      <w:lang w:eastAsia="en-US"/>
    </w:rPr>
  </w:style>
  <w:style w:type="paragraph" w:styleId="Closing">
    <w:name w:val="Closing"/>
    <w:basedOn w:val="Normal"/>
    <w:link w:val="ClosingChar"/>
    <w:rsid w:val="005D796E"/>
    <w:pPr>
      <w:spacing w:after="0"/>
      <w:ind w:left="4320"/>
    </w:pPr>
  </w:style>
  <w:style w:type="character" w:customStyle="1" w:styleId="ClosingChar">
    <w:name w:val="Closing Char"/>
    <w:basedOn w:val="DefaultParagraphFont"/>
    <w:link w:val="Closing"/>
    <w:rsid w:val="005D796E"/>
    <w:rPr>
      <w:lang w:eastAsia="en-US"/>
    </w:rPr>
  </w:style>
  <w:style w:type="paragraph" w:styleId="Date">
    <w:name w:val="Date"/>
    <w:basedOn w:val="Normal"/>
    <w:next w:val="Normal"/>
    <w:link w:val="DateChar"/>
    <w:rsid w:val="005D796E"/>
  </w:style>
  <w:style w:type="character" w:customStyle="1" w:styleId="DateChar">
    <w:name w:val="Date Char"/>
    <w:basedOn w:val="DefaultParagraphFont"/>
    <w:link w:val="Date"/>
    <w:rsid w:val="005D796E"/>
    <w:rPr>
      <w:lang w:eastAsia="en-US"/>
    </w:rPr>
  </w:style>
  <w:style w:type="paragraph" w:styleId="E-mailSignature">
    <w:name w:val="E-mail Signature"/>
    <w:basedOn w:val="Normal"/>
    <w:link w:val="E-mailSignatureChar"/>
    <w:rsid w:val="005D796E"/>
    <w:pPr>
      <w:spacing w:after="0"/>
    </w:pPr>
  </w:style>
  <w:style w:type="character" w:customStyle="1" w:styleId="E-mailSignatureChar">
    <w:name w:val="E-mail Signature Char"/>
    <w:basedOn w:val="DefaultParagraphFont"/>
    <w:link w:val="E-mailSignature"/>
    <w:rsid w:val="005D796E"/>
    <w:rPr>
      <w:lang w:eastAsia="en-US"/>
    </w:rPr>
  </w:style>
  <w:style w:type="paragraph" w:styleId="EnvelopeAddress">
    <w:name w:val="envelope address"/>
    <w:basedOn w:val="Normal"/>
    <w:rsid w:val="005D79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D796E"/>
    <w:pPr>
      <w:spacing w:after="0"/>
    </w:pPr>
    <w:rPr>
      <w:rFonts w:asciiTheme="majorHAnsi" w:eastAsiaTheme="majorEastAsia" w:hAnsiTheme="majorHAnsi" w:cstheme="majorBidi"/>
    </w:rPr>
  </w:style>
  <w:style w:type="paragraph" w:styleId="HTMLAddress">
    <w:name w:val="HTML Address"/>
    <w:basedOn w:val="Normal"/>
    <w:link w:val="HTMLAddressChar"/>
    <w:rsid w:val="005D796E"/>
    <w:pPr>
      <w:spacing w:after="0"/>
    </w:pPr>
    <w:rPr>
      <w:i/>
      <w:iCs/>
    </w:rPr>
  </w:style>
  <w:style w:type="character" w:customStyle="1" w:styleId="HTMLAddressChar">
    <w:name w:val="HTML Address Char"/>
    <w:basedOn w:val="DefaultParagraphFont"/>
    <w:link w:val="HTMLAddress"/>
    <w:rsid w:val="005D796E"/>
    <w:rPr>
      <w:i/>
      <w:iCs/>
      <w:lang w:eastAsia="en-US"/>
    </w:rPr>
  </w:style>
  <w:style w:type="paragraph" w:styleId="HTMLPreformatted">
    <w:name w:val="HTML Preformatted"/>
    <w:basedOn w:val="Normal"/>
    <w:link w:val="HTMLPreformattedChar"/>
    <w:rsid w:val="005D796E"/>
    <w:pPr>
      <w:spacing w:after="0"/>
    </w:pPr>
    <w:rPr>
      <w:rFonts w:ascii="Consolas" w:hAnsi="Consolas"/>
    </w:rPr>
  </w:style>
  <w:style w:type="character" w:customStyle="1" w:styleId="HTMLPreformattedChar">
    <w:name w:val="HTML Preformatted Char"/>
    <w:basedOn w:val="DefaultParagraphFont"/>
    <w:link w:val="HTMLPreformatted"/>
    <w:rsid w:val="005D796E"/>
    <w:rPr>
      <w:rFonts w:ascii="Consolas" w:hAnsi="Consolas"/>
      <w:lang w:eastAsia="en-US"/>
    </w:rPr>
  </w:style>
  <w:style w:type="paragraph" w:styleId="Index3">
    <w:name w:val="index 3"/>
    <w:basedOn w:val="Normal"/>
    <w:next w:val="Normal"/>
    <w:rsid w:val="005D796E"/>
    <w:pPr>
      <w:spacing w:after="0"/>
      <w:ind w:left="600" w:hanging="200"/>
    </w:pPr>
  </w:style>
  <w:style w:type="paragraph" w:styleId="Index4">
    <w:name w:val="index 4"/>
    <w:basedOn w:val="Normal"/>
    <w:next w:val="Normal"/>
    <w:rsid w:val="005D796E"/>
    <w:pPr>
      <w:spacing w:after="0"/>
      <w:ind w:left="800" w:hanging="200"/>
    </w:pPr>
  </w:style>
  <w:style w:type="paragraph" w:styleId="Index5">
    <w:name w:val="index 5"/>
    <w:basedOn w:val="Normal"/>
    <w:next w:val="Normal"/>
    <w:rsid w:val="005D796E"/>
    <w:pPr>
      <w:spacing w:after="0"/>
      <w:ind w:left="1000" w:hanging="200"/>
    </w:pPr>
  </w:style>
  <w:style w:type="paragraph" w:styleId="Index6">
    <w:name w:val="index 6"/>
    <w:basedOn w:val="Normal"/>
    <w:next w:val="Normal"/>
    <w:rsid w:val="005D796E"/>
    <w:pPr>
      <w:spacing w:after="0"/>
      <w:ind w:left="1200" w:hanging="200"/>
    </w:pPr>
  </w:style>
  <w:style w:type="paragraph" w:styleId="Index7">
    <w:name w:val="index 7"/>
    <w:basedOn w:val="Normal"/>
    <w:next w:val="Normal"/>
    <w:rsid w:val="005D796E"/>
    <w:pPr>
      <w:spacing w:after="0"/>
      <w:ind w:left="1400" w:hanging="200"/>
    </w:pPr>
  </w:style>
  <w:style w:type="paragraph" w:styleId="Index8">
    <w:name w:val="index 8"/>
    <w:basedOn w:val="Normal"/>
    <w:next w:val="Normal"/>
    <w:rsid w:val="005D796E"/>
    <w:pPr>
      <w:spacing w:after="0"/>
      <w:ind w:left="1600" w:hanging="200"/>
    </w:pPr>
  </w:style>
  <w:style w:type="paragraph" w:styleId="Index9">
    <w:name w:val="index 9"/>
    <w:basedOn w:val="Normal"/>
    <w:next w:val="Normal"/>
    <w:rsid w:val="005D796E"/>
    <w:pPr>
      <w:spacing w:after="0"/>
      <w:ind w:left="1800" w:hanging="200"/>
    </w:pPr>
  </w:style>
  <w:style w:type="paragraph" w:styleId="IndexHeading">
    <w:name w:val="index heading"/>
    <w:basedOn w:val="Normal"/>
    <w:next w:val="Index1"/>
    <w:rsid w:val="005D79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D79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D796E"/>
    <w:rPr>
      <w:i/>
      <w:iCs/>
      <w:color w:val="4472C4" w:themeColor="accent1"/>
      <w:lang w:eastAsia="en-US"/>
    </w:rPr>
  </w:style>
  <w:style w:type="paragraph" w:styleId="ListContinue">
    <w:name w:val="List Continue"/>
    <w:basedOn w:val="Normal"/>
    <w:rsid w:val="005D796E"/>
    <w:pPr>
      <w:spacing w:after="120"/>
      <w:ind w:left="360"/>
      <w:contextualSpacing/>
    </w:pPr>
  </w:style>
  <w:style w:type="paragraph" w:styleId="ListContinue2">
    <w:name w:val="List Continue 2"/>
    <w:basedOn w:val="Normal"/>
    <w:rsid w:val="005D796E"/>
    <w:pPr>
      <w:spacing w:after="120"/>
      <w:ind w:left="720"/>
      <w:contextualSpacing/>
    </w:pPr>
  </w:style>
  <w:style w:type="paragraph" w:styleId="ListContinue3">
    <w:name w:val="List Continue 3"/>
    <w:basedOn w:val="Normal"/>
    <w:rsid w:val="005D796E"/>
    <w:pPr>
      <w:spacing w:after="120"/>
      <w:ind w:left="1080"/>
      <w:contextualSpacing/>
    </w:pPr>
  </w:style>
  <w:style w:type="paragraph" w:styleId="ListContinue4">
    <w:name w:val="List Continue 4"/>
    <w:basedOn w:val="Normal"/>
    <w:rsid w:val="005D796E"/>
    <w:pPr>
      <w:spacing w:after="120"/>
      <w:ind w:left="1440"/>
      <w:contextualSpacing/>
    </w:pPr>
  </w:style>
  <w:style w:type="paragraph" w:styleId="ListContinue5">
    <w:name w:val="List Continue 5"/>
    <w:basedOn w:val="Normal"/>
    <w:rsid w:val="005D796E"/>
    <w:pPr>
      <w:spacing w:after="120"/>
      <w:ind w:left="1800"/>
      <w:contextualSpacing/>
    </w:pPr>
  </w:style>
  <w:style w:type="paragraph" w:styleId="ListNumber3">
    <w:name w:val="List Number 3"/>
    <w:basedOn w:val="Normal"/>
    <w:rsid w:val="005D796E"/>
    <w:pPr>
      <w:numPr>
        <w:numId w:val="45"/>
      </w:numPr>
      <w:contextualSpacing/>
    </w:pPr>
  </w:style>
  <w:style w:type="paragraph" w:styleId="ListNumber4">
    <w:name w:val="List Number 4"/>
    <w:basedOn w:val="Normal"/>
    <w:rsid w:val="005D796E"/>
    <w:pPr>
      <w:numPr>
        <w:numId w:val="46"/>
      </w:numPr>
      <w:contextualSpacing/>
    </w:pPr>
  </w:style>
  <w:style w:type="paragraph" w:styleId="ListNumber5">
    <w:name w:val="List Number 5"/>
    <w:basedOn w:val="Normal"/>
    <w:rsid w:val="005D796E"/>
    <w:pPr>
      <w:numPr>
        <w:numId w:val="47"/>
      </w:numPr>
      <w:contextualSpacing/>
    </w:pPr>
  </w:style>
  <w:style w:type="paragraph" w:styleId="MacroText">
    <w:name w:val="macro"/>
    <w:link w:val="MacroTextChar"/>
    <w:rsid w:val="005D796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D796E"/>
    <w:rPr>
      <w:rFonts w:ascii="Consolas" w:hAnsi="Consolas"/>
      <w:lang w:eastAsia="en-US"/>
    </w:rPr>
  </w:style>
  <w:style w:type="paragraph" w:styleId="MessageHeader">
    <w:name w:val="Message Header"/>
    <w:basedOn w:val="Normal"/>
    <w:link w:val="MessageHeaderChar"/>
    <w:rsid w:val="005D796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D79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D796E"/>
    <w:pPr>
      <w:overflowPunct w:val="0"/>
      <w:autoSpaceDE w:val="0"/>
      <w:autoSpaceDN w:val="0"/>
      <w:adjustRightInd w:val="0"/>
      <w:textAlignment w:val="baseline"/>
    </w:pPr>
    <w:rPr>
      <w:lang w:eastAsia="en-US"/>
    </w:rPr>
  </w:style>
  <w:style w:type="paragraph" w:styleId="NormalIndent">
    <w:name w:val="Normal Indent"/>
    <w:basedOn w:val="Normal"/>
    <w:rsid w:val="005D796E"/>
    <w:pPr>
      <w:ind w:left="720"/>
    </w:pPr>
  </w:style>
  <w:style w:type="paragraph" w:styleId="NoteHeading">
    <w:name w:val="Note Heading"/>
    <w:basedOn w:val="Normal"/>
    <w:next w:val="Normal"/>
    <w:link w:val="NoteHeadingChar"/>
    <w:rsid w:val="005D796E"/>
    <w:pPr>
      <w:spacing w:after="0"/>
    </w:pPr>
  </w:style>
  <w:style w:type="character" w:customStyle="1" w:styleId="NoteHeadingChar">
    <w:name w:val="Note Heading Char"/>
    <w:basedOn w:val="DefaultParagraphFont"/>
    <w:link w:val="NoteHeading"/>
    <w:rsid w:val="005D796E"/>
    <w:rPr>
      <w:lang w:eastAsia="en-US"/>
    </w:rPr>
  </w:style>
  <w:style w:type="paragraph" w:styleId="Quote">
    <w:name w:val="Quote"/>
    <w:basedOn w:val="Normal"/>
    <w:next w:val="Normal"/>
    <w:link w:val="QuoteChar"/>
    <w:uiPriority w:val="29"/>
    <w:qFormat/>
    <w:rsid w:val="005D79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D796E"/>
    <w:rPr>
      <w:i/>
      <w:iCs/>
      <w:color w:val="404040" w:themeColor="text1" w:themeTint="BF"/>
      <w:lang w:eastAsia="en-US"/>
    </w:rPr>
  </w:style>
  <w:style w:type="paragraph" w:styleId="Salutation">
    <w:name w:val="Salutation"/>
    <w:basedOn w:val="Normal"/>
    <w:next w:val="Normal"/>
    <w:link w:val="SalutationChar"/>
    <w:rsid w:val="005D796E"/>
  </w:style>
  <w:style w:type="character" w:customStyle="1" w:styleId="SalutationChar">
    <w:name w:val="Salutation Char"/>
    <w:basedOn w:val="DefaultParagraphFont"/>
    <w:link w:val="Salutation"/>
    <w:rsid w:val="005D796E"/>
    <w:rPr>
      <w:lang w:eastAsia="en-US"/>
    </w:rPr>
  </w:style>
  <w:style w:type="paragraph" w:styleId="Signature">
    <w:name w:val="Signature"/>
    <w:basedOn w:val="Normal"/>
    <w:link w:val="SignatureChar"/>
    <w:rsid w:val="005D796E"/>
    <w:pPr>
      <w:spacing w:after="0"/>
      <w:ind w:left="4320"/>
    </w:pPr>
  </w:style>
  <w:style w:type="character" w:customStyle="1" w:styleId="SignatureChar">
    <w:name w:val="Signature Char"/>
    <w:basedOn w:val="DefaultParagraphFont"/>
    <w:link w:val="Signature"/>
    <w:rsid w:val="005D796E"/>
    <w:rPr>
      <w:lang w:eastAsia="en-US"/>
    </w:rPr>
  </w:style>
  <w:style w:type="paragraph" w:styleId="Subtitle">
    <w:name w:val="Subtitle"/>
    <w:basedOn w:val="Normal"/>
    <w:next w:val="Normal"/>
    <w:link w:val="SubtitleChar"/>
    <w:qFormat/>
    <w:rsid w:val="005D79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D79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D796E"/>
    <w:pPr>
      <w:spacing w:after="0"/>
      <w:ind w:left="200" w:hanging="200"/>
    </w:pPr>
  </w:style>
  <w:style w:type="paragraph" w:styleId="TableofFigures">
    <w:name w:val="table of figures"/>
    <w:basedOn w:val="Normal"/>
    <w:next w:val="Normal"/>
    <w:rsid w:val="005D796E"/>
    <w:pPr>
      <w:spacing w:after="0"/>
    </w:pPr>
  </w:style>
  <w:style w:type="paragraph" w:styleId="Title">
    <w:name w:val="Title"/>
    <w:basedOn w:val="Normal"/>
    <w:next w:val="Normal"/>
    <w:link w:val="TitleChar"/>
    <w:qFormat/>
    <w:rsid w:val="005D79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D79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D796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4.emf"/><Relationship Id="rId21" Type="http://schemas.openxmlformats.org/officeDocument/2006/relationships/image" Target="media/image7.emf"/><Relationship Id="rId42" Type="http://schemas.openxmlformats.org/officeDocument/2006/relationships/image" Target="media/image21.emf"/><Relationship Id="rId63" Type="http://schemas.openxmlformats.org/officeDocument/2006/relationships/oleObject" Target="embeddings/oleObject18.bin"/><Relationship Id="rId84" Type="http://schemas.openxmlformats.org/officeDocument/2006/relationships/oleObject" Target="embeddings/oleObject26.bin"/><Relationship Id="rId138" Type="http://schemas.openxmlformats.org/officeDocument/2006/relationships/image" Target="media/image80.wmf"/><Relationship Id="rId159" Type="http://schemas.openxmlformats.org/officeDocument/2006/relationships/image" Target="media/image101.wmf"/><Relationship Id="rId170" Type="http://schemas.openxmlformats.org/officeDocument/2006/relationships/image" Target="media/image110.wmf"/><Relationship Id="rId191" Type="http://schemas.openxmlformats.org/officeDocument/2006/relationships/oleObject" Target="embeddings/oleObject41.bin"/><Relationship Id="rId205" Type="http://schemas.openxmlformats.org/officeDocument/2006/relationships/oleObject" Target="embeddings/oleObject48.bin"/><Relationship Id="rId226" Type="http://schemas.openxmlformats.org/officeDocument/2006/relationships/image" Target="media/image145.emf"/><Relationship Id="rId247" Type="http://schemas.openxmlformats.org/officeDocument/2006/relationships/hyperlink" Target="https://portal.3gpp.org/ngppapp/CreateTdoc.aspx?mode=view&amp;contributionUid=RP-240558" TargetMode="External"/><Relationship Id="rId107" Type="http://schemas.openxmlformats.org/officeDocument/2006/relationships/image" Target="media/image54.emf"/><Relationship Id="rId11" Type="http://schemas.openxmlformats.org/officeDocument/2006/relationships/header" Target="header1.xml"/><Relationship Id="rId32" Type="http://schemas.openxmlformats.org/officeDocument/2006/relationships/image" Target="media/image14.wmf"/><Relationship Id="rId53" Type="http://schemas.openxmlformats.org/officeDocument/2006/relationships/oleObject" Target="embeddings/oleObject13.bin"/><Relationship Id="rId74" Type="http://schemas.openxmlformats.org/officeDocument/2006/relationships/oleObject" Target="embeddings/Microsoft_Visio_2003-2010_Drawing2.vsd"/><Relationship Id="rId128" Type="http://schemas.openxmlformats.org/officeDocument/2006/relationships/image" Target="media/image73.wmf"/><Relationship Id="rId149" Type="http://schemas.openxmlformats.org/officeDocument/2006/relationships/image" Target="media/image91.wmf"/><Relationship Id="rId5" Type="http://schemas.openxmlformats.org/officeDocument/2006/relationships/settings" Target="settings.xml"/><Relationship Id="rId95" Type="http://schemas.openxmlformats.org/officeDocument/2006/relationships/oleObject" Target="embeddings/Microsoft_Visio_2003-2010_Drawing21.vsd"/><Relationship Id="rId160" Type="http://schemas.openxmlformats.org/officeDocument/2006/relationships/image" Target="media/image102.wmf"/><Relationship Id="rId181" Type="http://schemas.openxmlformats.org/officeDocument/2006/relationships/image" Target="media/image121.wmf"/><Relationship Id="rId216" Type="http://schemas.openxmlformats.org/officeDocument/2006/relationships/oleObject" Target="embeddings/oleObject54.bin"/><Relationship Id="rId237" Type="http://schemas.openxmlformats.org/officeDocument/2006/relationships/image" Target="media/image154.png"/><Relationship Id="rId22" Type="http://schemas.openxmlformats.org/officeDocument/2006/relationships/image" Target="media/image8.emf"/><Relationship Id="rId43" Type="http://schemas.openxmlformats.org/officeDocument/2006/relationships/oleObject" Target="embeddings/oleObject8.bin"/><Relationship Id="rId64" Type="http://schemas.openxmlformats.org/officeDocument/2006/relationships/image" Target="media/image32.wmf"/><Relationship Id="rId118" Type="http://schemas.openxmlformats.org/officeDocument/2006/relationships/image" Target="media/image65.png"/><Relationship Id="rId139" Type="http://schemas.openxmlformats.org/officeDocument/2006/relationships/image" Target="media/image81.wmf"/><Relationship Id="rId85" Type="http://schemas.openxmlformats.org/officeDocument/2006/relationships/oleObject" Target="embeddings/oleObject27.bin"/><Relationship Id="rId150" Type="http://schemas.openxmlformats.org/officeDocument/2006/relationships/image" Target="media/image92.wmf"/><Relationship Id="rId171" Type="http://schemas.openxmlformats.org/officeDocument/2006/relationships/image" Target="media/image111.wmf"/><Relationship Id="rId192" Type="http://schemas.openxmlformats.org/officeDocument/2006/relationships/image" Target="media/image129.wmf"/><Relationship Id="rId206" Type="http://schemas.openxmlformats.org/officeDocument/2006/relationships/image" Target="media/image136.wmf"/><Relationship Id="rId227" Type="http://schemas.openxmlformats.org/officeDocument/2006/relationships/image" Target="media/image146.emf"/><Relationship Id="rId248" Type="http://schemas.openxmlformats.org/officeDocument/2006/relationships/hyperlink" Target="https://portal.3gpp.org/ngppapp/CreateTdoc.aspx?mode=view&amp;contributionUid=RP-240559" TargetMode="External"/><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oleObject" Target="embeddings/oleObject5.bin"/><Relationship Id="rId38" Type="http://schemas.openxmlformats.org/officeDocument/2006/relationships/image" Target="media/image18.wmf"/><Relationship Id="rId59" Type="http://schemas.openxmlformats.org/officeDocument/2006/relationships/oleObject" Target="embeddings/oleObject16.bin"/><Relationship Id="rId103" Type="http://schemas.openxmlformats.org/officeDocument/2006/relationships/image" Target="media/image50.emf"/><Relationship Id="rId108" Type="http://schemas.openxmlformats.org/officeDocument/2006/relationships/image" Target="media/image55.emf"/><Relationship Id="rId124" Type="http://schemas.openxmlformats.org/officeDocument/2006/relationships/image" Target="media/image70.png"/><Relationship Id="rId129" Type="http://schemas.openxmlformats.org/officeDocument/2006/relationships/oleObject" Target="embeddings/oleObject34.bin"/><Relationship Id="rId54" Type="http://schemas.openxmlformats.org/officeDocument/2006/relationships/image" Target="media/image27.wmf"/><Relationship Id="rId70" Type="http://schemas.openxmlformats.org/officeDocument/2006/relationships/oleObject" Target="embeddings/Microsoft_Visio_2003-2010_Drawing.vsd"/><Relationship Id="rId75" Type="http://schemas.openxmlformats.org/officeDocument/2006/relationships/image" Target="media/image38.emf"/><Relationship Id="rId91" Type="http://schemas.openxmlformats.org/officeDocument/2006/relationships/image" Target="media/image43.emf"/><Relationship Id="rId96" Type="http://schemas.openxmlformats.org/officeDocument/2006/relationships/image" Target="media/image46.wmf"/><Relationship Id="rId140" Type="http://schemas.openxmlformats.org/officeDocument/2006/relationships/image" Target="media/image82.wmf"/><Relationship Id="rId145" Type="http://schemas.openxmlformats.org/officeDocument/2006/relationships/image" Target="media/image87.wmf"/><Relationship Id="rId161" Type="http://schemas.openxmlformats.org/officeDocument/2006/relationships/image" Target="media/image103.wmf"/><Relationship Id="rId166" Type="http://schemas.openxmlformats.org/officeDocument/2006/relationships/image" Target="media/image106.wmf"/><Relationship Id="rId182" Type="http://schemas.openxmlformats.org/officeDocument/2006/relationships/image" Target="media/image122.wmf"/><Relationship Id="rId187" Type="http://schemas.openxmlformats.org/officeDocument/2006/relationships/oleObject" Target="embeddings/oleObject39.bin"/><Relationship Id="rId217" Type="http://schemas.openxmlformats.org/officeDocument/2006/relationships/image" Target="media/image141.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39.wmf"/><Relationship Id="rId233" Type="http://schemas.openxmlformats.org/officeDocument/2006/relationships/oleObject" Target="embeddings/oleObject60.bin"/><Relationship Id="rId238" Type="http://schemas.openxmlformats.org/officeDocument/2006/relationships/image" Target="media/image155.emf"/><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oleObject" Target="embeddings/oleObject11.bin"/><Relationship Id="rId114" Type="http://schemas.openxmlformats.org/officeDocument/2006/relationships/image" Target="media/image61.emf"/><Relationship Id="rId119" Type="http://schemas.openxmlformats.org/officeDocument/2006/relationships/image" Target="media/image66.png"/><Relationship Id="rId44" Type="http://schemas.openxmlformats.org/officeDocument/2006/relationships/image" Target="media/image22.emf"/><Relationship Id="rId60" Type="http://schemas.openxmlformats.org/officeDocument/2006/relationships/image" Target="media/image30.wmf"/><Relationship Id="rId65" Type="http://schemas.openxmlformats.org/officeDocument/2006/relationships/oleObject" Target="embeddings/oleObject19.bin"/><Relationship Id="rId81" Type="http://schemas.openxmlformats.org/officeDocument/2006/relationships/oleObject" Target="embeddings/oleObject23.bin"/><Relationship Id="rId86" Type="http://schemas.openxmlformats.org/officeDocument/2006/relationships/oleObject" Target="embeddings/oleObject28.bin"/><Relationship Id="rId130" Type="http://schemas.openxmlformats.org/officeDocument/2006/relationships/oleObject" Target="embeddings/oleObject35.bin"/><Relationship Id="rId135" Type="http://schemas.openxmlformats.org/officeDocument/2006/relationships/oleObject" Target="embeddings/oleObject36.bin"/><Relationship Id="rId151" Type="http://schemas.openxmlformats.org/officeDocument/2006/relationships/image" Target="media/image93.wmf"/><Relationship Id="rId156" Type="http://schemas.openxmlformats.org/officeDocument/2006/relationships/image" Target="media/image98.wmf"/><Relationship Id="rId177" Type="http://schemas.openxmlformats.org/officeDocument/2006/relationships/image" Target="media/image117.wmf"/><Relationship Id="rId198" Type="http://schemas.openxmlformats.org/officeDocument/2006/relationships/image" Target="media/image132.wmf"/><Relationship Id="rId172" Type="http://schemas.openxmlformats.org/officeDocument/2006/relationships/image" Target="media/image112.wmf"/><Relationship Id="rId193" Type="http://schemas.openxmlformats.org/officeDocument/2006/relationships/oleObject" Target="embeddings/oleObject42.bin"/><Relationship Id="rId202" Type="http://schemas.openxmlformats.org/officeDocument/2006/relationships/image" Target="media/image134.wmf"/><Relationship Id="rId207" Type="http://schemas.openxmlformats.org/officeDocument/2006/relationships/oleObject" Target="embeddings/oleObject49.bin"/><Relationship Id="rId223" Type="http://schemas.openxmlformats.org/officeDocument/2006/relationships/image" Target="media/image142.emf"/><Relationship Id="rId228" Type="http://schemas.openxmlformats.org/officeDocument/2006/relationships/image" Target="media/image147.emf"/><Relationship Id="rId244" Type="http://schemas.openxmlformats.org/officeDocument/2006/relationships/image" Target="media/image158.wmf"/><Relationship Id="rId249" Type="http://schemas.openxmlformats.org/officeDocument/2006/relationships/header" Target="header4.xml"/><Relationship Id="rId13" Type="http://schemas.openxmlformats.org/officeDocument/2006/relationships/footer" Target="footer1.xml"/><Relationship Id="rId18" Type="http://schemas.openxmlformats.org/officeDocument/2006/relationships/image" Target="media/image4.emf"/><Relationship Id="rId39" Type="http://schemas.openxmlformats.org/officeDocument/2006/relationships/image" Target="media/image19.wmf"/><Relationship Id="rId109" Type="http://schemas.openxmlformats.org/officeDocument/2006/relationships/image" Target="media/image56.emf"/><Relationship Id="rId34" Type="http://schemas.openxmlformats.org/officeDocument/2006/relationships/image" Target="media/image15.emf"/><Relationship Id="rId50" Type="http://schemas.openxmlformats.org/officeDocument/2006/relationships/image" Target="media/image25.wmf"/><Relationship Id="rId55" Type="http://schemas.openxmlformats.org/officeDocument/2006/relationships/oleObject" Target="embeddings/oleObject14.bin"/><Relationship Id="rId76" Type="http://schemas.openxmlformats.org/officeDocument/2006/relationships/oleObject" Target="embeddings/Microsoft_Visio_2003-2010_Drawing3.vsd"/><Relationship Id="rId97" Type="http://schemas.openxmlformats.org/officeDocument/2006/relationships/oleObject" Target="embeddings/oleObject30.bin"/><Relationship Id="rId104" Type="http://schemas.openxmlformats.org/officeDocument/2006/relationships/image" Target="media/image51.emf"/><Relationship Id="rId120" Type="http://schemas.openxmlformats.org/officeDocument/2006/relationships/image" Target="media/image67.png"/><Relationship Id="rId125" Type="http://schemas.openxmlformats.org/officeDocument/2006/relationships/image" Target="media/image71.wmf"/><Relationship Id="rId141" Type="http://schemas.openxmlformats.org/officeDocument/2006/relationships/image" Target="media/image83.wmf"/><Relationship Id="rId146" Type="http://schemas.openxmlformats.org/officeDocument/2006/relationships/image" Target="media/image88.wmf"/><Relationship Id="rId167" Type="http://schemas.openxmlformats.org/officeDocument/2006/relationships/image" Target="media/image107.wmf"/><Relationship Id="rId188" Type="http://schemas.openxmlformats.org/officeDocument/2006/relationships/image" Target="media/image127.wmf"/><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oleObject" Target="embeddings/Microsoft_Visio_2003-2010_Drawing5.vsd"/><Relationship Id="rId162" Type="http://schemas.openxmlformats.org/officeDocument/2006/relationships/oleObject" Target="embeddings/oleObject37.bin"/><Relationship Id="rId183" Type="http://schemas.openxmlformats.org/officeDocument/2006/relationships/image" Target="media/image123.wmf"/><Relationship Id="rId213" Type="http://schemas.openxmlformats.org/officeDocument/2006/relationships/oleObject" Target="embeddings/oleObject52.bin"/><Relationship Id="rId218" Type="http://schemas.openxmlformats.org/officeDocument/2006/relationships/oleObject" Target="embeddings/oleObject55.bin"/><Relationship Id="rId234" Type="http://schemas.openxmlformats.org/officeDocument/2006/relationships/image" Target="media/image152.wmf"/><Relationship Id="rId239" Type="http://schemas.openxmlformats.org/officeDocument/2006/relationships/oleObject" Target="embeddings/oleObject62.bin"/><Relationship Id="rId2" Type="http://schemas.openxmlformats.org/officeDocument/2006/relationships/customXml" Target="../customXml/item1.xml"/><Relationship Id="rId29" Type="http://schemas.openxmlformats.org/officeDocument/2006/relationships/oleObject" Target="embeddings/oleObject3.bin"/><Relationship Id="rId250" Type="http://schemas.openxmlformats.org/officeDocument/2006/relationships/footer" Target="footer4.xml"/><Relationship Id="rId24" Type="http://schemas.openxmlformats.org/officeDocument/2006/relationships/image" Target="media/image10.wmf"/><Relationship Id="rId40" Type="http://schemas.openxmlformats.org/officeDocument/2006/relationships/image" Target="media/image20.emf"/><Relationship Id="rId45" Type="http://schemas.openxmlformats.org/officeDocument/2006/relationships/oleObject" Target="embeddings/oleObject9.bin"/><Relationship Id="rId66" Type="http://schemas.openxmlformats.org/officeDocument/2006/relationships/image" Target="media/image33.wmf"/><Relationship Id="rId87" Type="http://schemas.openxmlformats.org/officeDocument/2006/relationships/image" Target="media/image41.wmf"/><Relationship Id="rId110" Type="http://schemas.openxmlformats.org/officeDocument/2006/relationships/image" Target="media/image57.emf"/><Relationship Id="rId115" Type="http://schemas.openxmlformats.org/officeDocument/2006/relationships/image" Target="media/image62.emf"/><Relationship Id="rId131" Type="http://schemas.openxmlformats.org/officeDocument/2006/relationships/image" Target="media/image74.wmf"/><Relationship Id="rId136" Type="http://schemas.openxmlformats.org/officeDocument/2006/relationships/image" Target="media/image78.wmf"/><Relationship Id="rId157" Type="http://schemas.openxmlformats.org/officeDocument/2006/relationships/image" Target="media/image99.wmf"/><Relationship Id="rId178" Type="http://schemas.openxmlformats.org/officeDocument/2006/relationships/image" Target="media/image118.wmf"/><Relationship Id="rId61" Type="http://schemas.openxmlformats.org/officeDocument/2006/relationships/oleObject" Target="embeddings/oleObject17.bin"/><Relationship Id="rId82" Type="http://schemas.openxmlformats.org/officeDocument/2006/relationships/oleObject" Target="embeddings/oleObject24.bin"/><Relationship Id="rId152" Type="http://schemas.openxmlformats.org/officeDocument/2006/relationships/image" Target="media/image94.wmf"/><Relationship Id="rId173" Type="http://schemas.openxmlformats.org/officeDocument/2006/relationships/image" Target="media/image113.wmf"/><Relationship Id="rId194" Type="http://schemas.openxmlformats.org/officeDocument/2006/relationships/image" Target="media/image130.wmf"/><Relationship Id="rId199" Type="http://schemas.openxmlformats.org/officeDocument/2006/relationships/oleObject" Target="embeddings/oleObject45.bin"/><Relationship Id="rId203" Type="http://schemas.openxmlformats.org/officeDocument/2006/relationships/oleObject" Target="embeddings/oleObject47.bin"/><Relationship Id="rId208" Type="http://schemas.openxmlformats.org/officeDocument/2006/relationships/image" Target="media/image137.wmf"/><Relationship Id="rId229" Type="http://schemas.openxmlformats.org/officeDocument/2006/relationships/image" Target="media/image148.emf"/><Relationship Id="rId19" Type="http://schemas.openxmlformats.org/officeDocument/2006/relationships/image" Target="media/image5.emf"/><Relationship Id="rId224" Type="http://schemas.openxmlformats.org/officeDocument/2006/relationships/image" Target="media/image143.emf"/><Relationship Id="rId240" Type="http://schemas.openxmlformats.org/officeDocument/2006/relationships/image" Target="media/image156.emf"/><Relationship Id="rId245" Type="http://schemas.openxmlformats.org/officeDocument/2006/relationships/oleObject" Target="embeddings/oleObject65.bin"/><Relationship Id="rId14" Type="http://schemas.openxmlformats.org/officeDocument/2006/relationships/footer" Target="footer2.xml"/><Relationship Id="rId30" Type="http://schemas.openxmlformats.org/officeDocument/2006/relationships/image" Target="media/image13.wmf"/><Relationship Id="rId35" Type="http://schemas.openxmlformats.org/officeDocument/2006/relationships/image" Target="media/image16.emf"/><Relationship Id="rId56" Type="http://schemas.openxmlformats.org/officeDocument/2006/relationships/image" Target="media/image28.wmf"/><Relationship Id="rId77" Type="http://schemas.openxmlformats.org/officeDocument/2006/relationships/image" Target="media/image39.wmf"/><Relationship Id="rId100" Type="http://schemas.openxmlformats.org/officeDocument/2006/relationships/image" Target="media/image48.wmf"/><Relationship Id="rId105" Type="http://schemas.openxmlformats.org/officeDocument/2006/relationships/image" Target="media/image52.emf"/><Relationship Id="rId126" Type="http://schemas.openxmlformats.org/officeDocument/2006/relationships/oleObject" Target="embeddings/oleObject33.bin"/><Relationship Id="rId147" Type="http://schemas.openxmlformats.org/officeDocument/2006/relationships/image" Target="media/image89.wmf"/><Relationship Id="rId168" Type="http://schemas.openxmlformats.org/officeDocument/2006/relationships/image" Target="media/image108.wmf"/><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oleObject" Target="embeddings/Microsoft_Visio_2003-2010_Drawing1.vsd"/><Relationship Id="rId93" Type="http://schemas.openxmlformats.org/officeDocument/2006/relationships/image" Target="media/image44.png"/><Relationship Id="rId98" Type="http://schemas.openxmlformats.org/officeDocument/2006/relationships/image" Target="media/image47.wmf"/><Relationship Id="rId121" Type="http://schemas.openxmlformats.org/officeDocument/2006/relationships/image" Target="media/image68.emf"/><Relationship Id="rId142" Type="http://schemas.openxmlformats.org/officeDocument/2006/relationships/image" Target="media/image84.wmf"/><Relationship Id="rId163" Type="http://schemas.openxmlformats.org/officeDocument/2006/relationships/image" Target="media/image104.wmf"/><Relationship Id="rId184" Type="http://schemas.openxmlformats.org/officeDocument/2006/relationships/image" Target="media/image124.wmf"/><Relationship Id="rId189" Type="http://schemas.openxmlformats.org/officeDocument/2006/relationships/oleObject" Target="embeddings/oleObject40.bin"/><Relationship Id="rId219" Type="http://schemas.openxmlformats.org/officeDocument/2006/relationships/oleObject" Target="embeddings/oleObject56.bin"/><Relationship Id="rId3" Type="http://schemas.openxmlformats.org/officeDocument/2006/relationships/numbering" Target="numbering.xml"/><Relationship Id="rId214" Type="http://schemas.openxmlformats.org/officeDocument/2006/relationships/oleObject" Target="embeddings/oleObject53.bin"/><Relationship Id="rId230" Type="http://schemas.openxmlformats.org/officeDocument/2006/relationships/image" Target="media/image149.emf"/><Relationship Id="rId235" Type="http://schemas.openxmlformats.org/officeDocument/2006/relationships/oleObject" Target="embeddings/oleObject61.bin"/><Relationship Id="rId251" Type="http://schemas.openxmlformats.org/officeDocument/2006/relationships/fontTable" Target="fontTable.xml"/><Relationship Id="rId25" Type="http://schemas.openxmlformats.org/officeDocument/2006/relationships/oleObject" Target="embeddings/oleObject1.bin"/><Relationship Id="rId46" Type="http://schemas.openxmlformats.org/officeDocument/2006/relationships/image" Target="media/image23.wmf"/><Relationship Id="rId67" Type="http://schemas.openxmlformats.org/officeDocument/2006/relationships/oleObject" Target="embeddings/oleObject20.bin"/><Relationship Id="rId116" Type="http://schemas.openxmlformats.org/officeDocument/2006/relationships/image" Target="media/image63.emf"/><Relationship Id="rId137" Type="http://schemas.openxmlformats.org/officeDocument/2006/relationships/image" Target="media/image79.wmf"/><Relationship Id="rId158" Type="http://schemas.openxmlformats.org/officeDocument/2006/relationships/image" Target="media/image100.wmf"/><Relationship Id="rId20" Type="http://schemas.openxmlformats.org/officeDocument/2006/relationships/image" Target="media/image6.emf"/><Relationship Id="rId41" Type="http://schemas.openxmlformats.org/officeDocument/2006/relationships/oleObject" Target="embeddings/oleObject7.bin"/><Relationship Id="rId62" Type="http://schemas.openxmlformats.org/officeDocument/2006/relationships/image" Target="media/image31.wmf"/><Relationship Id="rId83" Type="http://schemas.openxmlformats.org/officeDocument/2006/relationships/oleObject" Target="embeddings/oleObject25.bin"/><Relationship Id="rId88" Type="http://schemas.openxmlformats.org/officeDocument/2006/relationships/oleObject" Target="embeddings/oleObject29.bin"/><Relationship Id="rId111" Type="http://schemas.openxmlformats.org/officeDocument/2006/relationships/image" Target="media/image58.emf"/><Relationship Id="rId132" Type="http://schemas.openxmlformats.org/officeDocument/2006/relationships/image" Target="media/image75.wmf"/><Relationship Id="rId153" Type="http://schemas.openxmlformats.org/officeDocument/2006/relationships/image" Target="media/image95.wmf"/><Relationship Id="rId174" Type="http://schemas.openxmlformats.org/officeDocument/2006/relationships/image" Target="media/image114.wmf"/><Relationship Id="rId179" Type="http://schemas.openxmlformats.org/officeDocument/2006/relationships/image" Target="media/image119.wmf"/><Relationship Id="rId195" Type="http://schemas.openxmlformats.org/officeDocument/2006/relationships/oleObject" Target="embeddings/oleObject43.bin"/><Relationship Id="rId209" Type="http://schemas.openxmlformats.org/officeDocument/2006/relationships/oleObject" Target="embeddings/oleObject50.bin"/><Relationship Id="rId190" Type="http://schemas.openxmlformats.org/officeDocument/2006/relationships/image" Target="media/image128.wmf"/><Relationship Id="rId204" Type="http://schemas.openxmlformats.org/officeDocument/2006/relationships/image" Target="media/image135.wmf"/><Relationship Id="rId220" Type="http://schemas.openxmlformats.org/officeDocument/2006/relationships/oleObject" Target="embeddings/oleObject57.bin"/><Relationship Id="rId225" Type="http://schemas.openxmlformats.org/officeDocument/2006/relationships/image" Target="media/image144.emf"/><Relationship Id="rId241" Type="http://schemas.openxmlformats.org/officeDocument/2006/relationships/oleObject" Target="embeddings/oleObject63.bin"/><Relationship Id="rId246" Type="http://schemas.openxmlformats.org/officeDocument/2006/relationships/hyperlink" Target="https://portal.3gpp.org/ngppapp/CreateTdoc.aspx?mode=view&amp;contributionUid=RP-240553" TargetMode="External"/><Relationship Id="rId15" Type="http://schemas.openxmlformats.org/officeDocument/2006/relationships/header" Target="header3.xml"/><Relationship Id="rId36" Type="http://schemas.openxmlformats.org/officeDocument/2006/relationships/image" Target="media/image17.emf"/><Relationship Id="rId57" Type="http://schemas.openxmlformats.org/officeDocument/2006/relationships/oleObject" Target="embeddings/oleObject15.bin"/><Relationship Id="rId106" Type="http://schemas.openxmlformats.org/officeDocument/2006/relationships/image" Target="media/image53.emf"/><Relationship Id="rId127" Type="http://schemas.openxmlformats.org/officeDocument/2006/relationships/image" Target="media/image72.emf"/><Relationship Id="rId10" Type="http://schemas.openxmlformats.org/officeDocument/2006/relationships/image" Target="media/image2.png"/><Relationship Id="rId31" Type="http://schemas.openxmlformats.org/officeDocument/2006/relationships/oleObject" Target="embeddings/oleObject4.bin"/><Relationship Id="rId52" Type="http://schemas.openxmlformats.org/officeDocument/2006/relationships/image" Target="media/image26.wmf"/><Relationship Id="rId73" Type="http://schemas.openxmlformats.org/officeDocument/2006/relationships/image" Target="media/image37.emf"/><Relationship Id="rId78" Type="http://schemas.openxmlformats.org/officeDocument/2006/relationships/oleObject" Target="embeddings/oleObject21.bin"/><Relationship Id="rId94" Type="http://schemas.openxmlformats.org/officeDocument/2006/relationships/image" Target="media/image45.emf"/><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Microsoft_Visio_2003-2010_Drawing6.vsd"/><Relationship Id="rId143" Type="http://schemas.openxmlformats.org/officeDocument/2006/relationships/image" Target="media/image85.wmf"/><Relationship Id="rId148" Type="http://schemas.openxmlformats.org/officeDocument/2006/relationships/image" Target="media/image90.wmf"/><Relationship Id="rId164" Type="http://schemas.openxmlformats.org/officeDocument/2006/relationships/image" Target="media/image105.wmf"/><Relationship Id="rId169" Type="http://schemas.openxmlformats.org/officeDocument/2006/relationships/image" Target="media/image109.wmf"/><Relationship Id="rId185" Type="http://schemas.openxmlformats.org/officeDocument/2006/relationships/image" Target="media/image12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0.wmf"/><Relationship Id="rId210" Type="http://schemas.openxmlformats.org/officeDocument/2006/relationships/image" Target="media/image138.wmf"/><Relationship Id="rId215" Type="http://schemas.openxmlformats.org/officeDocument/2006/relationships/image" Target="media/image140.wmf"/><Relationship Id="rId236" Type="http://schemas.openxmlformats.org/officeDocument/2006/relationships/image" Target="media/image153.emf"/><Relationship Id="rId26" Type="http://schemas.openxmlformats.org/officeDocument/2006/relationships/image" Target="media/image11.wmf"/><Relationship Id="rId231" Type="http://schemas.openxmlformats.org/officeDocument/2006/relationships/image" Target="media/image150.png"/><Relationship Id="rId252" Type="http://schemas.openxmlformats.org/officeDocument/2006/relationships/theme" Target="theme/theme1.xml"/><Relationship Id="rId47" Type="http://schemas.openxmlformats.org/officeDocument/2006/relationships/oleObject" Target="embeddings/oleObject10.bin"/><Relationship Id="rId68" Type="http://schemas.openxmlformats.org/officeDocument/2006/relationships/image" Target="media/image34.wmf"/><Relationship Id="rId89" Type="http://schemas.openxmlformats.org/officeDocument/2006/relationships/image" Target="media/image42.emf"/><Relationship Id="rId112" Type="http://schemas.openxmlformats.org/officeDocument/2006/relationships/image" Target="media/image59.emf"/><Relationship Id="rId133" Type="http://schemas.openxmlformats.org/officeDocument/2006/relationships/image" Target="media/image76.wmf"/><Relationship Id="rId154" Type="http://schemas.openxmlformats.org/officeDocument/2006/relationships/image" Target="media/image96.wmf"/><Relationship Id="rId175" Type="http://schemas.openxmlformats.org/officeDocument/2006/relationships/image" Target="media/image115.wmf"/><Relationship Id="rId196" Type="http://schemas.openxmlformats.org/officeDocument/2006/relationships/image" Target="media/image131.wmf"/><Relationship Id="rId200" Type="http://schemas.openxmlformats.org/officeDocument/2006/relationships/image" Target="media/image133.wmf"/><Relationship Id="rId16" Type="http://schemas.openxmlformats.org/officeDocument/2006/relationships/footer" Target="footer3.xml"/><Relationship Id="rId221" Type="http://schemas.openxmlformats.org/officeDocument/2006/relationships/oleObject" Target="embeddings/oleObject58.bin"/><Relationship Id="rId242" Type="http://schemas.openxmlformats.org/officeDocument/2006/relationships/image" Target="media/image157.emf"/><Relationship Id="rId37" Type="http://schemas.openxmlformats.org/officeDocument/2006/relationships/oleObject" Target="embeddings/oleObject6.bin"/><Relationship Id="rId58" Type="http://schemas.openxmlformats.org/officeDocument/2006/relationships/image" Target="media/image29.wmf"/><Relationship Id="rId79" Type="http://schemas.openxmlformats.org/officeDocument/2006/relationships/oleObject" Target="embeddings/oleObject22.bin"/><Relationship Id="rId102" Type="http://schemas.openxmlformats.org/officeDocument/2006/relationships/image" Target="media/image49.emf"/><Relationship Id="rId123" Type="http://schemas.openxmlformats.org/officeDocument/2006/relationships/image" Target="media/image69.emf"/><Relationship Id="rId144" Type="http://schemas.openxmlformats.org/officeDocument/2006/relationships/image" Target="media/image86.wmf"/><Relationship Id="rId90" Type="http://schemas.openxmlformats.org/officeDocument/2006/relationships/oleObject" Target="embeddings/Microsoft_Visio_2003-2010_Drawing4.vsd"/><Relationship Id="rId165" Type="http://schemas.openxmlformats.org/officeDocument/2006/relationships/oleObject" Target="embeddings/oleObject38.bin"/><Relationship Id="rId186" Type="http://schemas.openxmlformats.org/officeDocument/2006/relationships/image" Target="media/image126.wmf"/><Relationship Id="rId211" Type="http://schemas.openxmlformats.org/officeDocument/2006/relationships/oleObject" Target="embeddings/oleObject51.bin"/><Relationship Id="rId232" Type="http://schemas.openxmlformats.org/officeDocument/2006/relationships/image" Target="media/image151.wmf"/><Relationship Id="rId27" Type="http://schemas.openxmlformats.org/officeDocument/2006/relationships/oleObject" Target="embeddings/oleObject2.bin"/><Relationship Id="rId48" Type="http://schemas.openxmlformats.org/officeDocument/2006/relationships/image" Target="media/image24.wmf"/><Relationship Id="rId69" Type="http://schemas.openxmlformats.org/officeDocument/2006/relationships/image" Target="media/image35.emf"/><Relationship Id="rId113" Type="http://schemas.openxmlformats.org/officeDocument/2006/relationships/image" Target="media/image60.emf"/><Relationship Id="rId134" Type="http://schemas.openxmlformats.org/officeDocument/2006/relationships/image" Target="media/image77.wmf"/><Relationship Id="rId80" Type="http://schemas.openxmlformats.org/officeDocument/2006/relationships/image" Target="media/image40.emf"/><Relationship Id="rId155" Type="http://schemas.openxmlformats.org/officeDocument/2006/relationships/image" Target="media/image97.wmf"/><Relationship Id="rId176" Type="http://schemas.openxmlformats.org/officeDocument/2006/relationships/image" Target="media/image116.wmf"/><Relationship Id="rId197" Type="http://schemas.openxmlformats.org/officeDocument/2006/relationships/oleObject" Target="embeddings/oleObject44.bin"/><Relationship Id="rId201" Type="http://schemas.openxmlformats.org/officeDocument/2006/relationships/oleObject" Target="embeddings/oleObject46.bin"/><Relationship Id="rId222" Type="http://schemas.openxmlformats.org/officeDocument/2006/relationships/oleObject" Target="embeddings/oleObject59.bin"/><Relationship Id="rId243" Type="http://schemas.openxmlformats.org/officeDocument/2006/relationships/oleObject" Target="embeddings/oleObject6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7A9A28-38D6-4CF3-A741-8F3E04945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1947</TotalTime>
  <Pages>452</Pages>
  <Words>155500</Words>
  <Characters>886351</Characters>
  <Application>Microsoft Office Word</Application>
  <DocSecurity>0</DocSecurity>
  <Lines>7386</Lines>
  <Paragraphs>2079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1039772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272</cp:revision>
  <cp:lastPrinted>2019-02-25T14:05:00Z</cp:lastPrinted>
  <dcterms:created xsi:type="dcterms:W3CDTF">2023-04-04T22:41:00Z</dcterms:created>
  <dcterms:modified xsi:type="dcterms:W3CDTF">2024-09-23T11:40:00Z</dcterms:modified>
</cp:coreProperties>
</file>