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proofErr w:type="spellStart"/>
      <w:r w:rsidR="00077104" w:rsidRPr="00730023">
        <w:rPr>
          <w:i/>
          <w:lang w:eastAsia="zh-CN"/>
        </w:rPr>
        <w:t>ul</w:t>
      </w:r>
      <w:proofErr w:type="spellEnd"/>
      <w:r w:rsidR="00077104" w:rsidRPr="00730023">
        <w:rPr>
          <w:i/>
          <w:lang w:eastAsia="zh-CN"/>
        </w:rPr>
        <w:t>-</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proofErr w:type="spellStart"/>
      <w:r w:rsidR="001D0943" w:rsidRPr="00730023">
        <w:rPr>
          <w:i/>
          <w:lang w:eastAsia="zh-CN"/>
        </w:rPr>
        <w:t>ul</w:t>
      </w:r>
      <w:proofErr w:type="spellEnd"/>
      <w:r w:rsidR="001D0943" w:rsidRPr="00730023">
        <w:rPr>
          <w:i/>
          <w:lang w:eastAsia="zh-CN"/>
        </w:rPr>
        <w:t>-</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440E8851" w14:textId="77777777" w:rsidR="000A2021" w:rsidRPr="000A2021" w:rsidRDefault="00520416" w:rsidP="000A2021">
      <w:pPr>
        <w:pStyle w:val="B2"/>
        <w:rPr>
          <w:lang w:val="en-US" w:eastAsia="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079F651D" w14:textId="7D9C98B7" w:rsidR="007D5BAF" w:rsidRPr="00730023" w:rsidRDefault="000A2021" w:rsidP="000A2021">
      <w:pPr>
        <w:overflowPunct/>
        <w:autoSpaceDE/>
        <w:autoSpaceDN/>
        <w:adjustRightInd/>
        <w:textAlignment w:val="auto"/>
        <w:rPr>
          <w:noProof/>
          <w:lang w:eastAsia="en-US"/>
        </w:rPr>
      </w:pPr>
      <w:r w:rsidRPr="000A2021">
        <w:rPr>
          <w:noProof/>
          <w:lang w:eastAsia="en-US"/>
        </w:rPr>
        <w:t xml:space="preserve">If the UE is configured with higher layer parameter </w:t>
      </w:r>
      <w:r w:rsidRPr="000A2021">
        <w:rPr>
          <w:i/>
          <w:iCs/>
          <w:noProof/>
          <w:lang w:eastAsia="en-US"/>
        </w:rPr>
        <w:t>k-Offset</w:t>
      </w:r>
      <w:r w:rsidRPr="000A2021">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0A2021">
        <w:rPr>
          <w:noProof/>
          <w:lang w:eastAsia="en-US"/>
        </w:rPr>
        <w:t xml:space="preserve"> </w:t>
      </w:r>
      <w:r w:rsidRPr="000A2021">
        <w:rPr>
          <w:i/>
          <w:iCs/>
          <w:noProof/>
          <w:lang w:eastAsia="en-US"/>
        </w:rPr>
        <w:t>k-Offset</w:t>
      </w:r>
      <w:r w:rsidRPr="000A2021">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64827423"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64827424" r:id="rId11"/>
        </w:object>
      </w:r>
      <w:r w:rsidRPr="00730023">
        <w:t>, otherwise</w:t>
      </w:r>
      <w:r w:rsidRPr="00730023">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64827425"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64827426"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64827427"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64827428"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proofErr w:type="spellStart"/>
      <w:r w:rsidRPr="00730023">
        <w:rPr>
          <w:i/>
        </w:rPr>
        <w:t>ul</w:t>
      </w:r>
      <w:proofErr w:type="spellEnd"/>
      <w:r w:rsidRPr="00730023">
        <w:rPr>
          <w:i/>
        </w:rPr>
        <w:t>-</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64827429"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64827430"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64827431"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64827432"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64827433"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75pt" o:ole="">
            <v:imagedata r:id="rId29" o:title=""/>
          </v:shape>
          <o:OLEObject Type="Embed" ProgID="Equation.3" ShapeID="_x0000_i1036" DrawAspect="Content" ObjectID="_1764827434"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64827435"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64827436"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64827437"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64827438"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64827439"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64827440"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764827441" r:id="rId40"/>
        </w:object>
      </w:r>
      <w:r w:rsidRPr="00730023">
        <w:rPr>
          <w:lang w:val="en-US"/>
        </w:rPr>
        <w:t>, where</w:t>
      </w:r>
      <w:r w:rsidRPr="00730023">
        <w:rPr>
          <w:position w:val="-4"/>
        </w:rPr>
        <w:object w:dxaOrig="216" w:dyaOrig="240" w14:anchorId="72160FF5">
          <v:shape id="_x0000_i1044" type="#_x0000_t75" style="width:11.25pt;height:12.75pt" o:ole="">
            <v:imagedata r:id="rId41" o:title=""/>
          </v:shape>
          <o:OLEObject Type="Embed" ProgID="Equation.DSMT4" ShapeID="_x0000_i1044" DrawAspect="Content" ObjectID="_1764827442"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proofErr w:type="spellStart"/>
      <w:r w:rsidR="00475DF9" w:rsidRPr="00730023">
        <w:rPr>
          <w:i/>
          <w:lang w:eastAsia="zh-CN"/>
        </w:rPr>
        <w:t>ul</w:t>
      </w:r>
      <w:proofErr w:type="spellEnd"/>
      <w:r w:rsidR="00475DF9" w:rsidRPr="00730023">
        <w:rPr>
          <w:i/>
          <w:lang w:eastAsia="zh-CN"/>
        </w:rPr>
        <w:t>-</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64827443"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64827444"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64827445"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64827446"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64827447"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64827448"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64827449"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64827450"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64827451"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64827452"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64827453"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401E63">
        <w:rPr>
          <w:i/>
          <w:position w:val="-14"/>
          <w:lang w:eastAsia="ko-KR"/>
        </w:rPr>
        <w:pict w14:anchorId="15E66FB9">
          <v:shape id="_x0000_i1056" type="#_x0000_t75" style="width:30.7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64827454"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lastRenderedPageBreak/>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64827455"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64827456"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64827457"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764827458"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764827459"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764827460"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764827461"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8.75pt" o:ole="">
            <v:imagedata r:id="rId85" o:title=""/>
          </v:shape>
          <o:OLEObject Type="Embed" ProgID="Equation.3" ShapeID="_x0000_i1065" DrawAspect="Content" ObjectID="_1764827462"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764827463"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764827464"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75pt;height:18.75pt" o:ole="">
            <v:imagedata r:id="rId92" o:title=""/>
          </v:shape>
          <o:OLEObject Type="Embed" ProgID="Equation.DSMT4" ShapeID="_x0000_i1068" DrawAspect="Content" ObjectID="_1764827465"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764827466"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764827467"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764827468"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764827469"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764827470"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764827471" r:id="rId105"/>
        </w:object>
      </w:r>
      <w:r w:rsidRPr="00730023">
        <w:t xml:space="preserve"> with </w:t>
      </w:r>
      <w:r w:rsidRPr="00730023">
        <w:rPr>
          <w:position w:val="-10"/>
        </w:rPr>
        <w:object w:dxaOrig="3460" w:dyaOrig="300" w14:anchorId="21B33272">
          <v:shape id="_x0000_i1075" type="#_x0000_t75" style="width:172.5pt;height:18.75pt" o:ole="">
            <v:imagedata r:id="rId106" o:title=""/>
          </v:shape>
          <o:OLEObject Type="Embed" ProgID="Equation.DSMT4" ShapeID="_x0000_i1075" DrawAspect="Content" ObjectID="_1764827472"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764827473"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pt;height:19.5pt" o:ole="">
            <v:imagedata r:id="rId110" o:title=""/>
          </v:shape>
          <o:OLEObject Type="Embed" ProgID="Equation.DSMT4" ShapeID="_x0000_i1077" DrawAspect="Content" ObjectID="_1764827474"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764827475"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764827476"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75pt" o:ole="">
            <v:imagedata r:id="rId115" o:title=""/>
          </v:shape>
          <o:OLEObject Type="Embed" ProgID="Equation.DSMT4" ShapeID="_x0000_i1080" DrawAspect="Content" ObjectID="_1764827477"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64827478"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64827479"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764827480"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75pt;height:21pt" o:ole="">
            <v:imagedata r:id="rId123" o:title=""/>
          </v:shape>
          <o:OLEObject Type="Embed" ProgID="Equation.DSMT4" ShapeID="_x0000_i1084" DrawAspect="Content" ObjectID="_1764827481"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64827482"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64827483" r:id="rId127"/>
        </w:object>
      </w:r>
      <w:r w:rsidRPr="00730023">
        <w:t xml:space="preserve">sorted HARQ process IDs and </w:t>
      </w:r>
      <w:r w:rsidRPr="00730023">
        <w:rPr>
          <w:position w:val="-40"/>
        </w:rPr>
        <w:object w:dxaOrig="1620" w:dyaOrig="900" w14:anchorId="159CB280">
          <v:shape id="_x0000_i1087" type="#_x0000_t75" style="width:81pt;height:45.75pt" o:ole="">
            <v:imagedata r:id="rId128" o:title=""/>
          </v:shape>
          <o:OLEObject Type="Embed" ProgID="Equation.3" ShapeID="_x0000_i1087" DrawAspect="Content" ObjectID="_1764827484"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764827485"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764827486"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764827487"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64827488"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64827489"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64827490"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764827491"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764827492"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764827493" r:id="rId144"/>
        </w:object>
      </w:r>
      <w:r w:rsidR="00CA35AB" w:rsidRPr="00730023">
        <w:t xml:space="preserve"> is defined in [3] and </w:t>
      </w:r>
      <w:r w:rsidR="00CA35AB" w:rsidRPr="00730023">
        <w:rPr>
          <w:position w:val="-12"/>
        </w:rPr>
        <w:object w:dxaOrig="499" w:dyaOrig="380" w14:anchorId="03AFEC95">
          <v:shape id="_x0000_i1097" type="#_x0000_t75" style="width:24.75pt;height:18.75pt" o:ole="">
            <v:imagedata r:id="rId145" o:title=""/>
          </v:shape>
          <o:OLEObject Type="Embed" ProgID="Equation.DSMT4" ShapeID="_x0000_i1097" DrawAspect="Content" ObjectID="_1764827494"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764827495"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764827496"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764827497"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764827498"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75pt;height:18.75pt" o:ole="">
            <v:imagedata r:id="rId145" o:title=""/>
          </v:shape>
          <o:OLEObject Type="Embed" ProgID="Equation.DSMT4" ShapeID="_x0000_i1102" DrawAspect="Content" ObjectID="_1764827499"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764827500"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64827501"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64827502"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64827503"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64827504"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64827505"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64827506"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764827507"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64827508"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64827509"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2.75pt" o:ole="">
            <v:imagedata r:id="rId169" o:title=""/>
          </v:shape>
          <o:OLEObject Type="Embed" ProgID="Equation.3" ShapeID="_x0000_i1113" DrawAspect="Content" ObjectID="_1764827510"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64827511"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2.75pt" o:ole="">
            <v:imagedata r:id="rId173" o:title=""/>
          </v:shape>
          <o:OLEObject Type="Embed" ProgID="Equation.3" ShapeID="_x0000_i1115" DrawAspect="Content" ObjectID="_1764827512"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64827513"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764827514"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64827515"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8.75pt" o:ole="">
            <v:imagedata r:id="rId180" o:title=""/>
          </v:shape>
          <o:OLEObject Type="Embed" ProgID="Equation.3" ShapeID="_x0000_i1119" DrawAspect="Content" ObjectID="_1764827516"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75pt;height:19.5pt" o:ole="">
            <v:imagedata r:id="rId182" o:title=""/>
          </v:shape>
          <o:OLEObject Type="Embed" ProgID="Equation.3" ShapeID="_x0000_i1120" DrawAspect="Content" ObjectID="_1764827517"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75pt;height:19.5pt" o:ole="">
            <v:imagedata r:id="rId182" o:title=""/>
          </v:shape>
          <o:OLEObject Type="Embed" ProgID="Equation.3" ShapeID="_x0000_i1121" DrawAspect="Content" ObjectID="_1764827518"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8.75pt" o:ole="">
            <v:imagedata r:id="rId180" o:title=""/>
          </v:shape>
          <o:OLEObject Type="Embed" ProgID="Equation.3" ShapeID="_x0000_i1122" DrawAspect="Content" ObjectID="_1764827519"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75pt;height:19.5pt" o:ole="">
            <v:imagedata r:id="rId182" o:title=""/>
          </v:shape>
          <o:OLEObject Type="Embed" ProgID="Equation.3" ShapeID="_x0000_i1123" DrawAspect="Content" ObjectID="_1764827520"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75pt;height:19.5pt" o:ole="">
            <v:imagedata r:id="rId182" o:title=""/>
          </v:shape>
          <o:OLEObject Type="Embed" ProgID="Equation.3" ShapeID="_x0000_i1124" DrawAspect="Content" ObjectID="_1764827521"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75pt;height:19.5pt" o:ole="">
            <v:imagedata r:id="rId182" o:title=""/>
          </v:shape>
          <o:OLEObject Type="Embed" ProgID="Equation.3" ShapeID="_x0000_i1125" DrawAspect="Content" ObjectID="_1764827522"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proofErr w:type="spellStart"/>
      <w:r w:rsidR="00D433AE" w:rsidRPr="00730023">
        <w:rPr>
          <w:i/>
          <w:lang w:eastAsia="zh-CN"/>
        </w:rPr>
        <w:t>ul</w:t>
      </w:r>
      <w:proofErr w:type="spellEnd"/>
      <w:r w:rsidR="00D433AE" w:rsidRPr="00730023">
        <w:rPr>
          <w:i/>
          <w:lang w:eastAsia="zh-CN"/>
        </w:rPr>
        <w:t>-</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401E63"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5pt;height:13.5pt" o:ole="">
            <v:imagedata r:id="rId189" o:title=""/>
          </v:shape>
          <o:OLEObject Type="Embed" ProgID="Equation.3" ShapeID="_x0000_i1126" DrawAspect="Content" ObjectID="_1764827523" r:id="rId190"/>
        </w:object>
      </w:r>
      <w:r w:rsidRPr="00730023">
        <w:t xml:space="preserve"> in the current cell and the target cell of less than </w:t>
      </w:r>
      <w:r w:rsidRPr="00730023">
        <w:rPr>
          <w:position w:val="-10"/>
        </w:rPr>
        <w:object w:dxaOrig="900" w:dyaOrig="300" w14:anchorId="39B63463">
          <v:shape id="_x0000_i1127" type="#_x0000_t75" style="width:45pt;height:15pt" o:ole="">
            <v:imagedata r:id="rId191" o:title=""/>
          </v:shape>
          <o:OLEObject Type="Embed" ProgID="Equation.3" ShapeID="_x0000_i1127" DrawAspect="Content" ObjectID="_1764827524"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764827525"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764827526"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764827527"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8.75pt" o:ole="">
            <v:imagedata r:id="rId180" o:title=""/>
          </v:shape>
          <o:OLEObject Type="Embed" ProgID="Equation.3" ShapeID="_x0000_i1131" DrawAspect="Content" ObjectID="_1764827528"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764827529"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764827530" r:id="rId206"/>
        </w:object>
      </w:r>
      <w:r w:rsidRPr="00730023">
        <w:t xml:space="preserve"> using </w:t>
      </w:r>
      <w:r w:rsidRPr="007300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64827531"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8.75pt" o:ole="">
            <v:imagedata r:id="rId209" o:title=""/>
          </v:shape>
          <o:OLEObject Type="Embed" ProgID="Equation.DSMT4" ShapeID="_x0000_i1135" DrawAspect="Content" ObjectID="_1764827532"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764827533"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764827534"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764827535"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764827536"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5pt;height:18.75pt" o:ole="">
            <v:imagedata r:id="rId219" o:title=""/>
          </v:shape>
          <o:OLEObject Type="Embed" ProgID="Equation.3" ShapeID="_x0000_i1140" DrawAspect="Content" ObjectID="_1764827537"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764827538"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pt;height:18.75pt" o:ole="">
            <v:imagedata r:id="rId223" o:title=""/>
          </v:shape>
          <o:OLEObject Type="Embed" ProgID="Equation.3" ShapeID="_x0000_i1142" DrawAspect="Content" ObjectID="_1764827539"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764827540"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764827541"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764827542"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64827543"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64827544"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64827545"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764827546"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764827547"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764827548"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25pt;height:15pt" o:ole="">
            <v:imagedata r:id="rId254" o:title=""/>
          </v:shape>
          <o:OLEObject Type="Embed" ProgID="Equation.3" ShapeID="_x0000_i1152" DrawAspect="Content" ObjectID="_1764827549"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764827550"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764827551"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8.75pt" o:ole="">
            <v:imagedata r:id="rId260" o:title=""/>
          </v:shape>
          <o:OLEObject Type="Embed" ProgID="Equation.3" ShapeID="_x0000_i1155" DrawAspect="Content" ObjectID="_1764827552"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8.75pt" o:ole="">
            <v:imagedata r:id="rId260" o:title=""/>
          </v:shape>
          <o:OLEObject Type="Embed" ProgID="Equation.3" ShapeID="_x0000_i1156" DrawAspect="Content" ObjectID="_1764827553"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764827554"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764827555"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764827556" r:id="rId268"/>
        </w:object>
      </w:r>
      <w:r w:rsidR="000035B3" w:rsidRPr="00730023">
        <w:t xml:space="preserve">) and the value of </w:t>
      </w:r>
      <w:r w:rsidR="000035B3" w:rsidRPr="00730023">
        <w:rPr>
          <w:position w:val="-4"/>
        </w:rPr>
        <w:object w:dxaOrig="200" w:dyaOrig="220" w14:anchorId="238F8E7F">
          <v:shape id="_x0000_i1160" type="#_x0000_t75" style="width:9.75pt;height:11.25pt" o:ole="">
            <v:imagedata r:id="rId269" o:title=""/>
          </v:shape>
          <o:OLEObject Type="Embed" ProgID="Equation.3" ShapeID="_x0000_i1160" DrawAspect="Content" ObjectID="_1764827557" r:id="rId270"/>
        </w:object>
      </w:r>
      <w:r w:rsidR="000035B3" w:rsidRPr="00730023">
        <w:t>(</w:t>
      </w:r>
      <w:r w:rsidR="000035B3" w:rsidRPr="00730023">
        <w:rPr>
          <w:position w:val="-4"/>
        </w:rPr>
        <w:object w:dxaOrig="460" w:dyaOrig="220" w14:anchorId="555A5A74">
          <v:shape id="_x0000_i1161" type="#_x0000_t75" style="width:23.25pt;height:11.25pt" o:ole="">
            <v:imagedata r:id="rId271" o:title=""/>
          </v:shape>
          <o:OLEObject Type="Embed" ProgID="Equation.3" ShapeID="_x0000_i1161" DrawAspect="Content" ObjectID="_1764827558"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8.75pt" o:ole="">
            <v:imagedata r:id="rId273" o:title=""/>
          </v:shape>
          <o:OLEObject Type="Embed" ProgID="Equation.3" ShapeID="_x0000_i1162" DrawAspect="Content" ObjectID="_1764827559"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764827560"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764827561"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5pt;height:18.75pt" o:ole="">
            <v:imagedata r:id="rId279" o:title=""/>
          </v:shape>
          <o:OLEObject Type="Embed" ProgID="Equation.3" ShapeID="_x0000_i1165" DrawAspect="Content" ObjectID="_1764827562" r:id="rId280"/>
        </w:object>
      </w:r>
      <w:r w:rsidR="004630B8" w:rsidRPr="00730023">
        <w:t xml:space="preserve"> and </w:t>
      </w:r>
      <w:r w:rsidRPr="00730023">
        <w:rPr>
          <w:position w:val="-10"/>
        </w:rPr>
        <w:object w:dxaOrig="1560" w:dyaOrig="279" w14:anchorId="6AC1A64F">
          <v:shape id="_x0000_i1166" type="#_x0000_t75" style="width:78.75pt;height:14.25pt" o:ole="">
            <v:imagedata r:id="rId281" o:title=""/>
          </v:shape>
          <o:OLEObject Type="Embed" ProgID="Equation.3" ShapeID="_x0000_i1166" DrawAspect="Content" ObjectID="_1764827563"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764827564" r:id="rId283"/>
        </w:object>
      </w:r>
      <w:r w:rsidRPr="00730023">
        <w:t xml:space="preserve">) and the set of values </w:t>
      </w:r>
      <w:r w:rsidRPr="00730023">
        <w:rPr>
          <w:position w:val="-6"/>
        </w:rPr>
        <w:object w:dxaOrig="139" w:dyaOrig="240" w14:anchorId="46420736">
          <v:shape id="_x0000_i1168" type="#_x0000_t75" style="width:6.75pt;height:12.75pt" o:ole="">
            <v:imagedata r:id="rId284" o:title=""/>
          </v:shape>
          <o:OLEObject Type="Embed" ProgID="Equation.3" ShapeID="_x0000_i1168" DrawAspect="Content" ObjectID="_1764827565"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764827566" r:id="rId286"/>
        </w:object>
      </w:r>
      <w:r w:rsidRPr="00730023">
        <w:t xml:space="preserve"> and </w:t>
      </w:r>
      <w:r w:rsidRPr="00730023">
        <w:rPr>
          <w:position w:val="-6"/>
        </w:rPr>
        <w:object w:dxaOrig="139" w:dyaOrig="240" w14:anchorId="2F7CA670">
          <v:shape id="_x0000_i1170" type="#_x0000_t75" style="width:6.75pt;height:12.75pt" o:ole="">
            <v:imagedata r:id="rId284" o:title=""/>
          </v:shape>
          <o:OLEObject Type="Embed" ProgID="Equation.3" ShapeID="_x0000_i1170" DrawAspect="Content" ObjectID="_1764827567" r:id="rId287"/>
        </w:object>
      </w:r>
      <w:r w:rsidRPr="00730023">
        <w:t xml:space="preserve"> for </w:t>
      </w:r>
      <w:r w:rsidRPr="00730023">
        <w:rPr>
          <w:position w:val="-10"/>
        </w:rPr>
        <w:object w:dxaOrig="1560" w:dyaOrig="279" w14:anchorId="5C09D1F4">
          <v:shape id="_x0000_i1171" type="#_x0000_t75" style="width:78.75pt;height:14.25pt" o:ole="">
            <v:imagedata r:id="rId281" o:title=""/>
          </v:shape>
          <o:OLEObject Type="Embed" ProgID="Equation.3" ShapeID="_x0000_i1171" DrawAspect="Content" ObjectID="_1764827568"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64827569"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64827570"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64827571"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75pt" o:ole="">
            <v:imagedata r:id="rId293" o:title=""/>
          </v:shape>
          <o:OLEObject Type="Embed" ProgID="Equation.3" ShapeID="_x0000_i1175" DrawAspect="Content" ObjectID="_1764827572"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25pt;height:13.5pt" o:ole="">
            <v:imagedata r:id="rId295" o:title=""/>
          </v:shape>
          <o:OLEObject Type="Embed" ProgID="Equation.3" ShapeID="_x0000_i1176" DrawAspect="Content" ObjectID="_1764827573"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764827574"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764827575"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2.75pt" o:ole="">
            <v:imagedata r:id="rId301" o:title=""/>
          </v:shape>
          <o:OLEObject Type="Embed" ProgID="Equation.3" ShapeID="_x0000_i1179" DrawAspect="Content" ObjectID="_1764827576"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25pt;height:18.75pt" o:ole="">
            <v:imagedata r:id="rId303" o:title=""/>
          </v:shape>
          <o:OLEObject Type="Embed" ProgID="Equation.3" ShapeID="_x0000_i1180" DrawAspect="Content" ObjectID="_1764827577"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5pt;height:15.75pt" o:ole="">
            <v:imagedata r:id="rId305" o:title=""/>
          </v:shape>
          <o:OLEObject Type="Embed" ProgID="Equation.3" ShapeID="_x0000_i1181" DrawAspect="Content" ObjectID="_1764827578"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2.75pt" o:ole="">
            <v:imagedata r:id="rId307" o:title=""/>
          </v:shape>
          <o:OLEObject Type="Embed" ProgID="Equation.3" ShapeID="_x0000_i1182" DrawAspect="Content" ObjectID="_1764827579"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1.5pt;height:18.75pt" o:ole="">
            <v:imagedata r:id="rId309" o:title=""/>
          </v:shape>
          <o:OLEObject Type="Embed" ProgID="Equation.3" ShapeID="_x0000_i1183" DrawAspect="Content" ObjectID="_1764827580" r:id="rId310"/>
        </w:object>
      </w:r>
      <w:r w:rsidR="00DE7B85" w:rsidRPr="00730023">
        <w:t xml:space="preserve"> and </w:t>
      </w:r>
      <w:r w:rsidR="00DE7B85" w:rsidRPr="00730023">
        <w:rPr>
          <w:position w:val="-6"/>
        </w:rPr>
        <w:object w:dxaOrig="859" w:dyaOrig="279" w14:anchorId="68D9BEE6">
          <v:shape id="_x0000_i1184" type="#_x0000_t75" style="width:36.75pt;height:12.75pt" o:ole="">
            <v:imagedata r:id="rId307" o:title=""/>
          </v:shape>
          <o:OLEObject Type="Embed" ProgID="Equation.3" ShapeID="_x0000_i1184" DrawAspect="Content" ObjectID="_1764827581"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8.75pt" o:ole="">
            <v:imagedata r:id="rId312" o:title=""/>
          </v:shape>
          <o:OLEObject Type="Embed" ProgID="Equation.3" ShapeID="_x0000_i1185" DrawAspect="Content" ObjectID="_1764827582"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764827583"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75pt;height:19.5pt" o:ole="">
            <v:imagedata r:id="rId316" o:title=""/>
          </v:shape>
          <o:OLEObject Type="Embed" ProgID="Equation.3" ShapeID="_x0000_i1187" DrawAspect="Content" ObjectID="_1764827584"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25pt;height:18.75pt" o:ole="">
            <v:imagedata r:id="rId318" o:title=""/>
          </v:shape>
          <o:OLEObject Type="Embed" ProgID="Equation.3" ShapeID="_x0000_i1188" DrawAspect="Content" ObjectID="_1764827585"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764827586"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764827587" r:id="rId323"/>
        </w:object>
      </w:r>
      <w:r w:rsidRPr="00730023">
        <w:rPr>
          <w:rFonts w:hint="eastAsia"/>
          <w:lang w:eastAsia="zh-CN"/>
        </w:rPr>
        <w:t xml:space="preserve">, and for </w:t>
      </w:r>
      <w:r w:rsidRPr="00730023">
        <w:rPr>
          <w:position w:val="-10"/>
        </w:rPr>
        <w:object w:dxaOrig="940" w:dyaOrig="360" w14:anchorId="706E1086">
          <v:shape id="_x0000_i1191" type="#_x0000_t75" style="width:47.25pt;height:18.75pt" o:ole="">
            <v:imagedata r:id="rId324" o:title=""/>
          </v:shape>
          <o:OLEObject Type="Embed" ProgID="Equation.3" ShapeID="_x0000_i1191" DrawAspect="Content" ObjectID="_1764827588"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764827589"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764827590"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25pt;height:18.75pt" o:ole="">
            <v:imagedata r:id="rId330" o:title=""/>
          </v:shape>
          <o:OLEObject Type="Embed" ProgID="Equation.3" ShapeID="_x0000_i1194" DrawAspect="Content" ObjectID="_1764827591"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2.75pt" o:ole="">
            <v:imagedata r:id="rId301" o:title=""/>
          </v:shape>
          <o:OLEObject Type="Embed" ProgID="Equation.3" ShapeID="_x0000_i1195" DrawAspect="Content" ObjectID="_1764827592"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75pt;height:12.75pt" o:ole="">
            <v:imagedata r:id="rId333" o:title=""/>
          </v:shape>
          <o:OLEObject Type="Embed" ProgID="Equation.3" ShapeID="_x0000_i1196" DrawAspect="Content" ObjectID="_1764827593" r:id="rId334"/>
        </w:object>
      </w:r>
      <w:r w:rsidRPr="00730023">
        <w:t xml:space="preserve">are numbered </w:t>
      </w:r>
      <w:r w:rsidRPr="00730023">
        <w:rPr>
          <w:position w:val="-12"/>
        </w:rPr>
        <w:object w:dxaOrig="2000" w:dyaOrig="380" w14:anchorId="4EB863D8">
          <v:shape id="_x0000_i1197" type="#_x0000_t75" style="width:100.5pt;height:18.75pt" o:ole="">
            <v:imagedata r:id="rId335" o:title=""/>
          </v:shape>
          <o:OLEObject Type="Embed" ProgID="Equation.3" ShapeID="_x0000_i1197" DrawAspect="Content" ObjectID="_1764827594"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75pt;height:18.75pt" o:ole="">
            <v:imagedata r:id="rId337" o:title=""/>
          </v:shape>
          <o:OLEObject Type="Embed" ProgID="Equation.3" ShapeID="_x0000_i1198" DrawAspect="Content" ObjectID="_1764827595"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764827596"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64827597"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64827598"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proofErr w:type="spellStart"/>
      <w:r w:rsidR="003675B9" w:rsidRPr="00730023">
        <w:rPr>
          <w:i/>
          <w:iCs/>
          <w:color w:val="000000"/>
          <w:shd w:val="clear" w:color="auto" w:fill="FFFFFF"/>
        </w:rPr>
        <w:t>numRUs</w:t>
      </w:r>
      <w:proofErr w:type="spellEnd"/>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 xml:space="preserve">UE configured with </w:t>
      </w:r>
      <w:proofErr w:type="spellStart"/>
      <w:r w:rsidR="00587385" w:rsidRPr="00730023">
        <w:rPr>
          <w:rFonts w:eastAsia="Calibri"/>
          <w:lang w:val="en-US"/>
        </w:rPr>
        <w:t>CEModeA</w:t>
      </w:r>
      <w:proofErr w:type="spellEnd"/>
      <w:r w:rsidR="00587385" w:rsidRPr="00730023">
        <w:rPr>
          <w:rFonts w:eastAsia="SimSun"/>
          <w:lang w:val="en-US" w:eastAsia="zh-CN"/>
        </w:rPr>
        <w:t xml:space="preserve">, and Table 8.1.6-3 for </w:t>
      </w:r>
      <w:r w:rsidR="00587385" w:rsidRPr="00730023">
        <w:rPr>
          <w:rFonts w:eastAsia="Calibri"/>
          <w:lang w:val="en-US"/>
        </w:rPr>
        <w:t xml:space="preserve">UE configured with </w:t>
      </w:r>
      <w:proofErr w:type="spellStart"/>
      <w:r w:rsidR="00587385" w:rsidRPr="00730023">
        <w:rPr>
          <w:rFonts w:eastAsia="Calibri"/>
          <w:lang w:val="en-US"/>
        </w:rPr>
        <w:t>CEModeB</w:t>
      </w:r>
      <w:proofErr w:type="spellEnd"/>
      <w:r w:rsidR="00587385" w:rsidRPr="00730023">
        <w:rPr>
          <w:rFonts w:eastAsia="Calibri"/>
          <w:lang w:val="en-US"/>
        </w:rPr>
        <w:t>.</w:t>
      </w:r>
    </w:p>
    <w:p w14:paraId="78842F09" w14:textId="77777777"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5pt;height:36.75pt" o:ole="">
            <v:imagedata r:id="rId345" o:title=""/>
          </v:shape>
          <o:OLEObject Type="Embed" ProgID="Equation.DSMT4" ShapeID="_x0000_i1202" DrawAspect="Content" ObjectID="_1764827599"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764827600"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64827601"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64827602"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64827603"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764827604"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764827605"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764827606"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79.5pt;height:14.25pt" o:ole="">
                  <v:imagedata r:id="rId357" o:title=""/>
                </v:shape>
                <o:OLEObject Type="Embed" ProgID="Equation.DSMT4" ShapeID="_x0000_i1210" DrawAspect="Content" ObjectID="_1764827607"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764827608"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764827609"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764827610"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764827611"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764827612"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764827613"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w:t>
      </w:r>
      <w:proofErr w:type="spellEnd"/>
      <w:r w:rsidR="008E5B45" w:rsidRPr="00730023">
        <w:t xml:space="preserve">-UpPtsAdd: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764827614"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764827615"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764827616"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w:t>
      </w:r>
      <w:proofErr w:type="spellEnd"/>
      <w:r w:rsidRPr="00730023">
        <w:rPr>
          <w:i/>
        </w:rPr>
        <w:t>-UpPtsAdd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w:t>
      </w:r>
      <w:proofErr w:type="spellEnd"/>
      <w:r w:rsidR="0036180B" w:rsidRPr="00730023">
        <w:rPr>
          <w:i/>
        </w:rPr>
        <w:t>-UpPtsAdd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w:t>
      </w:r>
      <w:proofErr w:type="spellEnd"/>
      <w:r w:rsidR="0036180B" w:rsidRPr="00730023">
        <w:rPr>
          <w:i/>
        </w:rPr>
        <w:t>-UpPtsAdd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w:t>
      </w:r>
      <w:proofErr w:type="spellEnd"/>
      <w:r w:rsidRPr="00730023">
        <w:rPr>
          <w:i/>
        </w:rPr>
        <w:t>-UpPtsAdd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w:t>
      </w:r>
      <w:proofErr w:type="spellEnd"/>
      <w:r w:rsidR="00DE7B85" w:rsidRPr="00730023">
        <w:rPr>
          <w:i/>
          <w:iCs/>
        </w:rPr>
        <w:t>-UpPtsAdd</w:t>
      </w:r>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w:t>
      </w:r>
      <w:proofErr w:type="spellEnd"/>
      <w:r w:rsidR="00DE7B85" w:rsidRPr="00730023">
        <w:rPr>
          <w:i/>
          <w:iCs/>
        </w:rPr>
        <w:t>-UpPtsAdd</w:t>
      </w:r>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764827617"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764827618"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764827619"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764827620"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w:t>
      </w:r>
      <w:proofErr w:type="spellEnd"/>
      <w:r w:rsidR="008E5B45" w:rsidRPr="00730023">
        <w:rPr>
          <w:i/>
        </w:rPr>
        <w:t>-UpPtsAdd</w:t>
      </w:r>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w:t>
      </w:r>
      <w:proofErr w:type="spellEnd"/>
      <w:r w:rsidRPr="00730023">
        <w:rPr>
          <w:i/>
        </w:rPr>
        <w:t>-UpPtsAdd</w:t>
      </w:r>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64827621"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764827622"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64827623"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64827624"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w:t>
      </w:r>
      <w:proofErr w:type="spellEnd"/>
      <w:r w:rsidR="008E5B45" w:rsidRPr="00730023">
        <w:rPr>
          <w:i/>
        </w:rPr>
        <w:t>-UpPtsAdd</w:t>
      </w:r>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64827625"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64827626"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64827627"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64827628"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64827629"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64827630"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64827631"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64827632"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w:t>
      </w:r>
      <w:proofErr w:type="spellEnd"/>
      <w:r w:rsidR="00DE7B85" w:rsidRPr="00730023">
        <w:rPr>
          <w:i/>
        </w:rPr>
        <w:t>-UpPtsAdd</w:t>
      </w:r>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proofErr w:type="spellStart"/>
      <w:r w:rsidRPr="00730023">
        <w:rPr>
          <w:i/>
        </w:rPr>
        <w:t>ul</w:t>
      </w:r>
      <w:proofErr w:type="spellEnd"/>
      <w:r w:rsidRPr="00730023">
        <w:rPr>
          <w:i/>
        </w:rPr>
        <w:t>-STTI-Length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proofErr w:type="spellStart"/>
      <w:r w:rsidRPr="00730023">
        <w:rPr>
          <w:rFonts w:eastAsia="Malgun Gothic"/>
          <w:i/>
        </w:rPr>
        <w:t>ul</w:t>
      </w:r>
      <w:proofErr w:type="spellEnd"/>
      <w:r w:rsidRPr="00730023">
        <w:rPr>
          <w:rFonts w:eastAsia="Malgun Gothic"/>
          <w:i/>
        </w:rPr>
        <w:t>-STTI-Length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764827633"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764827634"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64827635"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64827636"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64827637"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764827638"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764827639"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5pt;height:14.25pt" o:ole="">
            <v:imagedata r:id="rId508" o:title=""/>
          </v:shape>
          <o:OLEObject Type="Embed" ProgID="Equation.DSMT4" ShapeID="_x0000_i1243" DrawAspect="Content" ObjectID="_1764827640"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764827641"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75pt;height:14.25pt" o:ole="">
            <v:imagedata r:id="rId512" o:title=""/>
          </v:shape>
          <o:OLEObject Type="Embed" ProgID="Equation.3" ShapeID="_x0000_i1245" DrawAspect="Content" ObjectID="_1764827642"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64827643"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64827644"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64827645"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64827646"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64827647"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64827648"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64827649"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64827650"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64827651"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64827652"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64827653"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64827654"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pt;height:19.5pt" o:ole="">
            <v:imagedata r:id="rId516" o:title=""/>
          </v:shape>
          <o:OLEObject Type="Embed" ProgID="Equation.3" ShapeID="_x0000_i1258" DrawAspect="Content" ObjectID="_1764827655"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64827656"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64827657"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64827658"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764827659"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764827660"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764827661"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764827662"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764827663"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764827664"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764827665"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764827666"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764827667"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764827668"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764827669"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764827670"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75pt;height:21.75pt" o:ole="">
            <v:imagedata r:id="rId574" o:title=""/>
          </v:shape>
          <o:OLEObject Type="Embed" ProgID="Equation.3" ShapeID="_x0000_i1274" DrawAspect="Content" ObjectID="_1764827671"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764827672"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764827673"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764827674"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75pt;height:14.25pt" o:ole="">
            <v:imagedata r:id="rId589" o:title=""/>
          </v:shape>
          <o:OLEObject Type="Embed" ProgID="Equation.3" ShapeID="_x0000_i1278" DrawAspect="Content" ObjectID="_1764827675"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64827676"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64827677"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64827678"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764827679"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764827680"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764827681"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764827682"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764827683"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764827684"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764827685"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764827686"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764827687"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764827688"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764827689"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764827690" r:id="rId620"/>
        </w:object>
      </w:r>
      <w:r w:rsidRPr="00730023">
        <w:t xml:space="preserve"> where </w:t>
      </w:r>
      <w:r w:rsidRPr="00730023">
        <w:rPr>
          <w:position w:val="-14"/>
        </w:rPr>
        <w:object w:dxaOrig="720" w:dyaOrig="340" w14:anchorId="0028984C">
          <v:shape id="_x0000_i1294" type="#_x0000_t75" style="width:36.75pt;height:21.75pt" o:ole="">
            <v:imagedata r:id="rId621" o:title=""/>
          </v:shape>
          <o:OLEObject Type="Embed" ProgID="Equation.DSMT4" ShapeID="_x0000_i1294" DrawAspect="Content" ObjectID="_1764827691"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764827692"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764827693"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764827694"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764827695"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764827696"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764827697"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764827698" r:id="rId634"/>
        </w:object>
      </w:r>
      <w:r w:rsidRPr="00730023">
        <w:t xml:space="preserve"> where </w:t>
      </w:r>
      <w:r w:rsidRPr="00730023">
        <w:rPr>
          <w:position w:val="-14"/>
        </w:rPr>
        <w:object w:dxaOrig="720" w:dyaOrig="340" w14:anchorId="67999A5D">
          <v:shape id="_x0000_i1302" type="#_x0000_t75" style="width:36.75pt;height:21.75pt" o:ole="">
            <v:imagedata r:id="rId621" o:title=""/>
          </v:shape>
          <o:OLEObject Type="Embed" ProgID="Equation.DSMT4" ShapeID="_x0000_i1302" DrawAspect="Content" ObjectID="_1764827699"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764827700"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764827701"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764827702"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764827703"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764827704"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764827705"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764827706"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764827707"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764827708"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64827709"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64827710"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64827711"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64827712"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64827713"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proofErr w:type="spellStart"/>
      <w:r w:rsidRPr="00730023">
        <w:rPr>
          <w:i/>
          <w:lang w:eastAsia="zh-CN"/>
        </w:rPr>
        <w:t>ul</w:t>
      </w:r>
      <w:proofErr w:type="spellEnd"/>
      <w:r w:rsidRPr="00730023">
        <w:rPr>
          <w:i/>
          <w:lang w:eastAsia="zh-CN"/>
        </w:rPr>
        <w:t>-</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764827714"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764827715"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764827716"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764827717"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64827718"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764827719"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764827720" r:id="rId673"/>
        </w:object>
      </w:r>
      <w:r w:rsidRPr="00730023">
        <w:t xml:space="preserve">, </w:t>
      </w:r>
      <w:r w:rsidRPr="00730023">
        <w:rPr>
          <w:position w:val="-14"/>
        </w:rPr>
        <w:object w:dxaOrig="639" w:dyaOrig="400" w14:anchorId="540BC801">
          <v:shape id="_x0000_i1324" type="#_x0000_t75" style="width:36.75pt;height:21.75pt" o:ole="">
            <v:imagedata r:id="rId674" o:title=""/>
          </v:shape>
          <o:OLEObject Type="Embed" ProgID="Equation.3" ShapeID="_x0000_i1324" DrawAspect="Content" ObjectID="_1764827721"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764827722"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764827723"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764827724"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764827725"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764827726"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764827727"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764827728"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764827729"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64827730"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64827731"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764827732"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764827733"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764827734"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764827735"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64827736"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64827737"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64827738"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64827739"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64827740"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64827741"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64827742"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64827743"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64827744"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64827745"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64827746"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64827747"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764827748"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764827749"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764827750"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764827751"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64827752"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764827753"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764827754"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764827755"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764827756"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64827757"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64827758"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64827759"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64827760"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64827761"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64827762"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64827763"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64827764"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64827765"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64827766"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64827767"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64827768"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64827769"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64827770"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64827771"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64827772"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64827773"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64827774"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64827775"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64827776"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64827777"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64827778"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64827779"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64827780"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764827781"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5pt;height:44.25pt" o:ole="">
            <v:imagedata r:id="rId828" o:title=""/>
          </v:shape>
          <o:OLEObject Type="Embed" ProgID="Equation.3" ShapeID="_x0000_i1385" DrawAspect="Content" ObjectID="_1764827782"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64827783"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64827784"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64827785"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64827786"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64827787"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64827788"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64827789"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64827790"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64827791"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64827792"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64827793"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64827794"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64827795"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64827796"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64827797"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64827798"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64827799"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64827800"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64827801"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64827802"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64827803"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64827804"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64827805"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64827806"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764827807"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764827808"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764827809"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764827810"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764827811"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764827812"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764827813"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764827814"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764827815"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75pt;height:13.5pt" o:ole="">
            <v:imagedata r:id="rId919" o:title=""/>
          </v:shape>
          <o:OLEObject Type="Embed" ProgID="Equation.DSMT4" ShapeID="_x0000_i1419" DrawAspect="Content" ObjectID="_1764827816"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764827817"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764827818"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764827819" r:id="rId926"/>
        </w:object>
      </w:r>
      <w:r w:rsidR="00C1336F" w:rsidRPr="00730023">
        <w:t xml:space="preserve"> and repetition level </w:t>
      </w:r>
      <w:r w:rsidR="00C1336F" w:rsidRPr="00730023">
        <w:rPr>
          <w:position w:val="-10"/>
        </w:rPr>
        <w:object w:dxaOrig="2880" w:dyaOrig="340" w14:anchorId="637563CE">
          <v:shape id="_x0000_i1423" type="#_x0000_t75" style="width:136.5pt;height:14.25pt" o:ole="">
            <v:imagedata r:id="rId927" o:title=""/>
          </v:shape>
          <o:OLEObject Type="Embed" ProgID="Equation.3" ShapeID="_x0000_i1423" DrawAspect="Content" ObjectID="_1764827820"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764827821"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764827822"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75pt;height:21.75pt" o:ole="">
            <v:imagedata r:id="rId933" o:title=""/>
          </v:shape>
          <o:OLEObject Type="Embed" ProgID="Equation.3" ShapeID="_x0000_i1426" DrawAspect="Content" ObjectID="_1764827823"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764827824"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764827825"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764827826"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764827827"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764827828"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764827829"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764827830"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75pt;height:21.75pt" o:ole="">
            <v:imagedata r:id="rId948" o:title=""/>
          </v:shape>
          <o:OLEObject Type="Embed" ProgID="Equation.3" ShapeID="_x0000_i1434" DrawAspect="Content" ObjectID="_1764827831"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764827832"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764827833"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764827834"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764827835"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764827836"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764827837"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764827838"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764827839"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764827840"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764827841"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764827842"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764827843"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764827844"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764827845"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764827846"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764827847"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764827848"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764827849"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764827850"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764827851"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764827852"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764827853"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764827854"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764827855"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764827856"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764827857"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764827858"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764827859"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764827860"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764827861"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764827862"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764827863"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64827864"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64827865"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64827866"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64827867"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64827868"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64827869"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64827870"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64827871"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64827872"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64827873"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64827874"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64827875"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64827876"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64827877"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64827878"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64827879"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64827880"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64827881"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64827882"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64827883"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764827884"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764827885"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764827886"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764827887"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764827888"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764827889"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764827890"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764827891"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764827892"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764827893"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764827894"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764827895"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764827896"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764827897"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764827898"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764827899"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764827900"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764827901"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764827902"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764827903"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764827904"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764827905"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764827906"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764827907"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764827908"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764827909"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764827910"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764827911"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764827912"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764827913"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764827914"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764827915"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764827916"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764827917"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764827918"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764827919"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764827920"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764827921"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764827922"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764827923"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764827924"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764827925"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764827926"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764827927"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764827928"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764827929"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764827930"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764827931"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764827932"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64827933"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764827934"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64827935"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764827936"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64827937"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764827938"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764827939"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764827940"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764827941"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764827942"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764827943"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764827944"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764827945"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764827946"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75pt;height:14.25pt" o:ole="">
            <v:imagedata r:id="rId1086" o:title=""/>
          </v:shape>
          <o:OLEObject Type="Embed" ProgID="Equation.DSMT4" ShapeID="_x0000_i1550" DrawAspect="Content" ObjectID="_1764827947"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764827948"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764827949"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764827950"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764827951"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764827952"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764827953"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764827954"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764827955"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764827956"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764827957"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pt;height:22.5pt" o:ole="">
            <v:imagedata r:id="rId1076" o:title=""/>
          </v:shape>
          <o:OLEObject Type="Embed" ProgID="Equation.DSMT4" ShapeID="_x0000_i1561" DrawAspect="Content" ObjectID="_1764827958" r:id="rId1100"/>
        </w:object>
      </w:r>
      <w:r w:rsidRPr="00730023">
        <w:t xml:space="preserve"> or </w:t>
      </w:r>
      <w:r w:rsidRPr="00730023">
        <w:rPr>
          <w:position w:val="-10"/>
          <w:szCs w:val="22"/>
        </w:rPr>
        <w:object w:dxaOrig="820" w:dyaOrig="380" w14:anchorId="47E34583">
          <v:shape id="_x0000_i1562" type="#_x0000_t75" style="width:45pt;height:22.5pt" o:ole="">
            <v:imagedata r:id="rId1084" o:title=""/>
          </v:shape>
          <o:OLEObject Type="Embed" ProgID="Equation.DSMT4" ShapeID="_x0000_i1562" DrawAspect="Content" ObjectID="_1764827959"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764827960"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764827961"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764827962"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764827963"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764827964"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764827965"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764827966"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764827967"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764827968"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764827969"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764827970"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764827971"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764827972"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764827973"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764827974"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764827975"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764827976"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764827977"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764827978"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764827979"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764827980"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764827981"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764827982"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764827983"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764827984"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764827985"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764827986"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764827987"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764827988"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764827989"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764827990"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3CB1C91D"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Pr="00730023">
        <w:rPr>
          <w:rFonts w:eastAsiaTheme="minorEastAsia" w:hint="eastAsia"/>
          <w:i/>
          <w:noProof/>
          <w:lang w:eastAsia="zh-CN"/>
        </w:rPr>
        <w:t>pur-</w:t>
      </w:r>
      <w:r w:rsidRPr="00730023">
        <w:rPr>
          <w:rFonts w:eastAsiaTheme="minorEastAsia"/>
          <w:i/>
          <w:noProof/>
          <w:lang w:eastAsia="zh-CN"/>
        </w:rPr>
        <w:t>MPDCCH-</w:t>
      </w:r>
      <w:r w:rsidRPr="00730023">
        <w:rPr>
          <w:rFonts w:eastAsiaTheme="minorEastAsia" w:hint="eastAsia"/>
          <w:i/>
          <w:noProof/>
          <w:lang w:eastAsia="zh-CN"/>
        </w:rPr>
        <w:t>SS-w</w:t>
      </w:r>
      <w:r w:rsidRPr="00730023">
        <w:rPr>
          <w:i/>
          <w:noProof/>
        </w:rPr>
        <w:t>indow</w:t>
      </w:r>
      <w:r w:rsidRPr="00730023">
        <w:rPr>
          <w:rFonts w:eastAsiaTheme="minorEastAsia" w:hint="eastAsia"/>
          <w:i/>
          <w:noProof/>
          <w:lang w:eastAsia="zh-CN"/>
        </w:rPr>
        <w:t>-duration</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64827991"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64827992"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64827993"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64827994"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764827995"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764827996"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764827997"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764827998"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764827999"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764828000"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764828001"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764828002"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764828003"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764828004"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764828005"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764828006"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64828007"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764828008"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764828009"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764828010"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64828011"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764828012"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764828013"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764828014"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764828015"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764828016"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764828017"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764828018"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764828019"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64828020"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764828021"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764828022"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764828023"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764828024"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764828025"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764828026"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64828027"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64828028"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764828029"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64828030"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64828031"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764828032"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36347">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95C66B" w14:textId="77777777" w:rsidR="00C368E7" w:rsidRDefault="00C368E7">
      <w:r>
        <w:separator/>
      </w:r>
    </w:p>
  </w:endnote>
  <w:endnote w:type="continuationSeparator" w:id="0">
    <w:p w14:paraId="667D645E" w14:textId="77777777" w:rsidR="00C368E7" w:rsidRDefault="00C3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EE683" w14:textId="77777777" w:rsidR="00C368E7" w:rsidRDefault="00C368E7">
      <w:r>
        <w:separator/>
      </w:r>
    </w:p>
  </w:footnote>
  <w:footnote w:type="continuationSeparator" w:id="0">
    <w:p w14:paraId="59D3DE37" w14:textId="77777777" w:rsidR="00C368E7" w:rsidRDefault="00C36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1DD77B53"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79079A">
      <w:rPr>
        <w:rFonts w:ascii="Arial" w:hAnsi="Arial"/>
        <w:b/>
        <w:noProof/>
        <w:sz w:val="18"/>
        <w:lang w:eastAsia="en-US"/>
      </w:rPr>
      <w:t>7.</w:t>
    </w:r>
    <w:r w:rsidR="00401E63">
      <w:rPr>
        <w:rFonts w:ascii="Arial" w:hAnsi="Arial"/>
        <w:b/>
        <w:noProof/>
        <w:sz w:val="18"/>
        <w:lang w:eastAsia="en-US"/>
      </w:rPr>
      <w:t>6</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2023</w:t>
    </w:r>
    <w:r w:rsidR="00723335">
      <w:rPr>
        <w:rFonts w:ascii="Arial" w:hAnsi="Arial"/>
        <w:b/>
        <w:noProof/>
        <w:sz w:val="18"/>
        <w:lang w:eastAsia="en-US"/>
      </w:rPr>
      <w:t>-</w:t>
    </w:r>
    <w:r w:rsidR="00401E63">
      <w:rPr>
        <w:rFonts w:ascii="Arial" w:hAnsi="Arial"/>
        <w:b/>
        <w:noProof/>
        <w:sz w:val="18"/>
        <w:lang w:eastAsia="en-US"/>
      </w:rPr>
      <w:t>12</w:t>
    </w:r>
    <w:r w:rsidRPr="00C000C2">
      <w:rPr>
        <w:rFonts w:ascii="Arial" w:hAnsi="Arial"/>
        <w:b/>
        <w:noProof/>
        <w:sz w:val="18"/>
        <w:lang w:eastAsia="en-US"/>
      </w:rPr>
      <w:t>)</w:t>
    </w:r>
  </w:p>
  <w:p w14:paraId="6DEDD9E0" w14:textId="5E7B492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79079A">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2021"/>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368B"/>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1E63"/>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qFormat/>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qFormat/>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105</Pages>
  <Words>50723</Words>
  <Characters>266930</Characters>
  <Application>Microsoft Office Word</Application>
  <DocSecurity>0</DocSecurity>
  <Lines>2224</Lines>
  <Paragraphs>634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317019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CR1440</cp:lastModifiedBy>
  <cp:revision>19</cp:revision>
  <cp:lastPrinted>2007-03-03T11:31:00Z</cp:lastPrinted>
  <dcterms:created xsi:type="dcterms:W3CDTF">2021-12-17T19:58:00Z</dcterms:created>
  <dcterms:modified xsi:type="dcterms:W3CDTF">2023-12-23T07:44:00Z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